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3D2E4D8F"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r w:rsidR="0060370F">
              <w:t>5</w:t>
            </w:r>
            <w:r w:rsidRPr="001A01C4">
              <w:t>.</w:t>
            </w:r>
            <w:r w:rsidR="00DF5DA1" w:rsidRPr="001A01C4">
              <w:t>0</w:t>
            </w:r>
            <w:r w:rsidRPr="001A01C4">
              <w:t xml:space="preserve"> </w:t>
            </w:r>
            <w:r w:rsidRPr="001A01C4">
              <w:rPr>
                <w:sz w:val="32"/>
              </w:rPr>
              <w:t>(</w:t>
            </w:r>
            <w:r w:rsidR="003E4214" w:rsidRPr="001A01C4">
              <w:rPr>
                <w:sz w:val="32"/>
              </w:rPr>
              <w:t>202</w:t>
            </w:r>
            <w:r w:rsidR="00CA57EA">
              <w:rPr>
                <w:sz w:val="32"/>
              </w:rPr>
              <w:t>4-0</w:t>
            </w:r>
            <w:r w:rsidR="0060370F">
              <w:rPr>
                <w:sz w:val="32"/>
              </w:rPr>
              <w:t>6</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 type="#_x0000_t75" style="width:102.7pt;height:63.25pt" o:ole="">
                  <v:imagedata r:id="rId9" o:title=""/>
                </v:shape>
                <o:OLEObject Type="Embed" ProgID="Word.Picture.8" ShapeID="_x0000_i1239" DrawAspect="Content" ObjectID="_1778977498" r:id="rId10"/>
              </w:object>
            </w:r>
          </w:p>
        </w:tc>
        <w:tc>
          <w:tcPr>
            <w:tcW w:w="5540" w:type="dxa"/>
            <w:shd w:val="clear" w:color="auto" w:fill="auto"/>
          </w:tcPr>
          <w:p w14:paraId="563E5522" w14:textId="37CCDEF6" w:rsidR="001A5C2C" w:rsidRPr="001A01C4" w:rsidRDefault="0060370F" w:rsidP="001A5C2C">
            <w:pPr>
              <w:jc w:val="right"/>
            </w:pPr>
            <w:bookmarkStart w:id="3" w:name="logos"/>
            <w:r>
              <w:pict w14:anchorId="3D63C6C2">
                <v:shape id="_x0000_i1240" type="#_x0000_t75" style="width:127.1pt;height:73.25pt">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F63A4BF"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E0D91">
              <w:rPr>
                <w:noProof/>
                <w:sz w:val="18"/>
              </w:rPr>
              <w:t>4</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5CE46027" w14:textId="59E9142F" w:rsidR="000E0D91" w:rsidRDefault="00FD77F2">
      <w:pPr>
        <w:pStyle w:val="TM1"/>
        <w:rPr>
          <w:rFonts w:asciiTheme="minorHAnsi" w:eastAsiaTheme="minorEastAsia" w:hAnsiTheme="minorHAnsi" w:cstheme="minorBidi"/>
          <w:noProof/>
          <w:kern w:val="2"/>
          <w:szCs w:val="22"/>
          <w:lang w:eastAsia="en-GB"/>
          <w14:ligatures w14:val="standardContextual"/>
        </w:rPr>
      </w:pPr>
      <w:r w:rsidRPr="001A01C4">
        <w:fldChar w:fldCharType="begin" w:fldLock="1"/>
      </w:r>
      <w:r w:rsidRPr="001A01C4">
        <w:instrText xml:space="preserve"> TOC \o "1-9" </w:instrText>
      </w:r>
      <w:r w:rsidRPr="001A01C4">
        <w:fldChar w:fldCharType="separate"/>
      </w:r>
      <w:r w:rsidR="000E0D91">
        <w:rPr>
          <w:noProof/>
        </w:rPr>
        <w:t>Foreword</w:t>
      </w:r>
      <w:r w:rsidR="000E0D91">
        <w:rPr>
          <w:noProof/>
        </w:rPr>
        <w:tab/>
      </w:r>
      <w:r w:rsidR="000E0D91">
        <w:rPr>
          <w:noProof/>
        </w:rPr>
        <w:fldChar w:fldCharType="begin" w:fldLock="1"/>
      </w:r>
      <w:r w:rsidR="000E0D91">
        <w:rPr>
          <w:noProof/>
        </w:rPr>
        <w:instrText xml:space="preserve"> PAGEREF _Toc162359962 \h </w:instrText>
      </w:r>
      <w:r w:rsidR="000E0D91">
        <w:rPr>
          <w:noProof/>
        </w:rPr>
      </w:r>
      <w:r w:rsidR="000E0D91">
        <w:rPr>
          <w:noProof/>
        </w:rPr>
        <w:fldChar w:fldCharType="separate"/>
      </w:r>
      <w:r w:rsidR="000E0D91">
        <w:rPr>
          <w:noProof/>
        </w:rPr>
        <w:t>7</w:t>
      </w:r>
      <w:r w:rsidR="000E0D91">
        <w:rPr>
          <w:noProof/>
        </w:rPr>
        <w:fldChar w:fldCharType="end"/>
      </w:r>
    </w:p>
    <w:p w14:paraId="40499CB9" w14:textId="4304AB1A"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_Toc162359963 \h </w:instrText>
      </w:r>
      <w:r>
        <w:rPr>
          <w:noProof/>
        </w:rPr>
      </w:r>
      <w:r>
        <w:rPr>
          <w:noProof/>
        </w:rPr>
        <w:fldChar w:fldCharType="separate"/>
      </w:r>
      <w:r>
        <w:rPr>
          <w:noProof/>
        </w:rPr>
        <w:t>8</w:t>
      </w:r>
      <w:r>
        <w:rPr>
          <w:noProof/>
        </w:rPr>
        <w:fldChar w:fldCharType="end"/>
      </w:r>
    </w:p>
    <w:p w14:paraId="630E35E7" w14:textId="1300748A"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_Toc162359964 \h </w:instrText>
      </w:r>
      <w:r>
        <w:rPr>
          <w:noProof/>
        </w:rPr>
      </w:r>
      <w:r>
        <w:rPr>
          <w:noProof/>
        </w:rPr>
        <w:fldChar w:fldCharType="separate"/>
      </w:r>
      <w:r>
        <w:rPr>
          <w:noProof/>
        </w:rPr>
        <w:t>8</w:t>
      </w:r>
      <w:r>
        <w:rPr>
          <w:noProof/>
        </w:rPr>
        <w:fldChar w:fldCharType="end"/>
      </w:r>
    </w:p>
    <w:p w14:paraId="3336D0CF" w14:textId="24BEEC07"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_Toc162359965 \h </w:instrText>
      </w:r>
      <w:r>
        <w:rPr>
          <w:noProof/>
        </w:rPr>
      </w:r>
      <w:r>
        <w:rPr>
          <w:noProof/>
        </w:rPr>
        <w:fldChar w:fldCharType="separate"/>
      </w:r>
      <w:r>
        <w:rPr>
          <w:noProof/>
        </w:rPr>
        <w:t>9</w:t>
      </w:r>
      <w:r>
        <w:rPr>
          <w:noProof/>
        </w:rPr>
        <w:fldChar w:fldCharType="end"/>
      </w:r>
    </w:p>
    <w:p w14:paraId="58F572A2" w14:textId="16568B20"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_Toc162359966 \h </w:instrText>
      </w:r>
      <w:r>
        <w:rPr>
          <w:noProof/>
        </w:rPr>
      </w:r>
      <w:r>
        <w:rPr>
          <w:noProof/>
        </w:rPr>
        <w:fldChar w:fldCharType="separate"/>
      </w:r>
      <w:r>
        <w:rPr>
          <w:noProof/>
        </w:rPr>
        <w:t>9</w:t>
      </w:r>
      <w:r>
        <w:rPr>
          <w:noProof/>
        </w:rPr>
        <w:fldChar w:fldCharType="end"/>
      </w:r>
    </w:p>
    <w:p w14:paraId="5B3B9E18" w14:textId="1E5D36CF"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_Toc162359967 \h </w:instrText>
      </w:r>
      <w:r>
        <w:rPr>
          <w:noProof/>
        </w:rPr>
      </w:r>
      <w:r>
        <w:rPr>
          <w:noProof/>
        </w:rPr>
        <w:fldChar w:fldCharType="separate"/>
      </w:r>
      <w:r>
        <w:rPr>
          <w:noProof/>
        </w:rPr>
        <w:t>9</w:t>
      </w:r>
      <w:r>
        <w:rPr>
          <w:noProof/>
        </w:rPr>
        <w:fldChar w:fldCharType="end"/>
      </w:r>
    </w:p>
    <w:p w14:paraId="192CF87B" w14:textId="1256023E"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_Toc162359968 \h </w:instrText>
      </w:r>
      <w:r>
        <w:rPr>
          <w:noProof/>
        </w:rPr>
      </w:r>
      <w:r>
        <w:rPr>
          <w:noProof/>
        </w:rPr>
        <w:fldChar w:fldCharType="separate"/>
      </w:r>
      <w:r>
        <w:rPr>
          <w:noProof/>
        </w:rPr>
        <w:t>10</w:t>
      </w:r>
      <w:r>
        <w:rPr>
          <w:noProof/>
        </w:rPr>
        <w:fldChar w:fldCharType="end"/>
      </w:r>
    </w:p>
    <w:p w14:paraId="6D454087" w14:textId="77FE507C"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_Toc162359969 \h </w:instrText>
      </w:r>
      <w:r>
        <w:rPr>
          <w:noProof/>
        </w:rPr>
      </w:r>
      <w:r>
        <w:rPr>
          <w:noProof/>
        </w:rPr>
        <w:fldChar w:fldCharType="separate"/>
      </w:r>
      <w:r>
        <w:rPr>
          <w:noProof/>
        </w:rPr>
        <w:t>10</w:t>
      </w:r>
      <w:r>
        <w:rPr>
          <w:noProof/>
        </w:rPr>
        <w:fldChar w:fldCharType="end"/>
      </w:r>
    </w:p>
    <w:p w14:paraId="14C95D94" w14:textId="4F3C0110"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_Toc162359970 \h </w:instrText>
      </w:r>
      <w:r>
        <w:rPr>
          <w:noProof/>
        </w:rPr>
      </w:r>
      <w:r>
        <w:rPr>
          <w:noProof/>
        </w:rPr>
        <w:fldChar w:fldCharType="separate"/>
      </w:r>
      <w:r>
        <w:rPr>
          <w:noProof/>
        </w:rPr>
        <w:t>11</w:t>
      </w:r>
      <w:r>
        <w:rPr>
          <w:noProof/>
        </w:rPr>
        <w:fldChar w:fldCharType="end"/>
      </w:r>
    </w:p>
    <w:p w14:paraId="0C17A4DA" w14:textId="02C4EACB"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_Toc162359971 \h </w:instrText>
      </w:r>
      <w:r>
        <w:rPr>
          <w:noProof/>
        </w:rPr>
      </w:r>
      <w:r>
        <w:rPr>
          <w:noProof/>
        </w:rPr>
        <w:fldChar w:fldCharType="separate"/>
      </w:r>
      <w:r>
        <w:rPr>
          <w:noProof/>
        </w:rPr>
        <w:t>11</w:t>
      </w:r>
      <w:r>
        <w:rPr>
          <w:noProof/>
        </w:rPr>
        <w:fldChar w:fldCharType="end"/>
      </w:r>
    </w:p>
    <w:p w14:paraId="021BE783" w14:textId="4D3ADC92"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Nausf_</w:t>
      </w:r>
      <w:r w:rsidRPr="0032378E">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_Toc162359972 \h </w:instrText>
      </w:r>
      <w:r>
        <w:rPr>
          <w:noProof/>
        </w:rPr>
      </w:r>
      <w:r>
        <w:rPr>
          <w:noProof/>
        </w:rPr>
        <w:fldChar w:fldCharType="separate"/>
      </w:r>
      <w:r>
        <w:rPr>
          <w:noProof/>
        </w:rPr>
        <w:t>11</w:t>
      </w:r>
      <w:r>
        <w:rPr>
          <w:noProof/>
        </w:rPr>
        <w:fldChar w:fldCharType="end"/>
      </w:r>
    </w:p>
    <w:p w14:paraId="038D356E" w14:textId="2F92CC6B"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_Toc162359973 \h </w:instrText>
      </w:r>
      <w:r>
        <w:rPr>
          <w:noProof/>
        </w:rPr>
      </w:r>
      <w:r>
        <w:rPr>
          <w:noProof/>
        </w:rPr>
        <w:fldChar w:fldCharType="separate"/>
      </w:r>
      <w:r>
        <w:rPr>
          <w:noProof/>
        </w:rPr>
        <w:t>11</w:t>
      </w:r>
      <w:r>
        <w:rPr>
          <w:noProof/>
        </w:rPr>
        <w:fldChar w:fldCharType="end"/>
      </w:r>
    </w:p>
    <w:p w14:paraId="5B477037" w14:textId="56ADC617"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_Toc162359974 \h </w:instrText>
      </w:r>
      <w:r>
        <w:rPr>
          <w:noProof/>
        </w:rPr>
      </w:r>
      <w:r>
        <w:rPr>
          <w:noProof/>
        </w:rPr>
        <w:fldChar w:fldCharType="separate"/>
      </w:r>
      <w:r>
        <w:rPr>
          <w:noProof/>
        </w:rPr>
        <w:t>11</w:t>
      </w:r>
      <w:r>
        <w:rPr>
          <w:noProof/>
        </w:rPr>
        <w:fldChar w:fldCharType="end"/>
      </w:r>
    </w:p>
    <w:p w14:paraId="5EA8C1BD" w14:textId="22EBBABB"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_Toc162359975 \h </w:instrText>
      </w:r>
      <w:r>
        <w:rPr>
          <w:noProof/>
        </w:rPr>
      </w:r>
      <w:r>
        <w:rPr>
          <w:noProof/>
        </w:rPr>
        <w:fldChar w:fldCharType="separate"/>
      </w:r>
      <w:r>
        <w:rPr>
          <w:noProof/>
        </w:rPr>
        <w:t>11</w:t>
      </w:r>
      <w:r>
        <w:rPr>
          <w:noProof/>
        </w:rPr>
        <w:fldChar w:fldCharType="end"/>
      </w:r>
    </w:p>
    <w:p w14:paraId="0B1D636E" w14:textId="25DC7124"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Authenticate</w:t>
      </w:r>
      <w:r>
        <w:rPr>
          <w:noProof/>
        </w:rPr>
        <w:tab/>
      </w:r>
      <w:r>
        <w:rPr>
          <w:noProof/>
        </w:rPr>
        <w:fldChar w:fldCharType="begin" w:fldLock="1"/>
      </w:r>
      <w:r>
        <w:rPr>
          <w:noProof/>
        </w:rPr>
        <w:instrText xml:space="preserve"> PAGEREF _Toc162359976 \h </w:instrText>
      </w:r>
      <w:r>
        <w:rPr>
          <w:noProof/>
        </w:rPr>
      </w:r>
      <w:r>
        <w:rPr>
          <w:noProof/>
        </w:rPr>
        <w:fldChar w:fldCharType="separate"/>
      </w:r>
      <w:r>
        <w:rPr>
          <w:noProof/>
        </w:rPr>
        <w:t>12</w:t>
      </w:r>
      <w:r>
        <w:rPr>
          <w:noProof/>
        </w:rPr>
        <w:fldChar w:fldCharType="end"/>
      </w:r>
    </w:p>
    <w:p w14:paraId="017C186E" w14:textId="38FC0364"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_Toc162359977 \h </w:instrText>
      </w:r>
      <w:r>
        <w:rPr>
          <w:noProof/>
        </w:rPr>
      </w:r>
      <w:r>
        <w:rPr>
          <w:noProof/>
        </w:rPr>
        <w:fldChar w:fldCharType="separate"/>
      </w:r>
      <w:r>
        <w:rPr>
          <w:noProof/>
        </w:rPr>
        <w:t>12</w:t>
      </w:r>
      <w:r>
        <w:rPr>
          <w:noProof/>
        </w:rPr>
        <w:fldChar w:fldCharType="end"/>
      </w:r>
    </w:p>
    <w:p w14:paraId="10C1E08C" w14:textId="2DD75D71"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5G AKA</w:t>
      </w:r>
      <w:r>
        <w:rPr>
          <w:noProof/>
        </w:rPr>
        <w:tab/>
      </w:r>
      <w:r>
        <w:rPr>
          <w:noProof/>
        </w:rPr>
        <w:fldChar w:fldCharType="begin" w:fldLock="1"/>
      </w:r>
      <w:r>
        <w:rPr>
          <w:noProof/>
        </w:rPr>
        <w:instrText xml:space="preserve"> PAGEREF _Toc162359978 \h </w:instrText>
      </w:r>
      <w:r>
        <w:rPr>
          <w:noProof/>
        </w:rPr>
      </w:r>
      <w:r>
        <w:rPr>
          <w:noProof/>
        </w:rPr>
        <w:fldChar w:fldCharType="separate"/>
      </w:r>
      <w:r>
        <w:rPr>
          <w:noProof/>
        </w:rPr>
        <w:t>12</w:t>
      </w:r>
      <w:r>
        <w:rPr>
          <w:noProof/>
        </w:rPr>
        <w:fldChar w:fldCharType="end"/>
      </w:r>
    </w:p>
    <w:p w14:paraId="78D01141" w14:textId="20FA25E8"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_Toc162359979 \h </w:instrText>
      </w:r>
      <w:r>
        <w:rPr>
          <w:noProof/>
        </w:rPr>
      </w:r>
      <w:r>
        <w:rPr>
          <w:noProof/>
        </w:rPr>
        <w:fldChar w:fldCharType="separate"/>
      </w:r>
      <w:r>
        <w:rPr>
          <w:noProof/>
        </w:rPr>
        <w:t>14</w:t>
      </w:r>
      <w:r>
        <w:rPr>
          <w:noProof/>
        </w:rPr>
        <w:fldChar w:fldCharType="end"/>
      </w:r>
    </w:p>
    <w:p w14:paraId="6132F15F" w14:textId="189ECF3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_Toc162359980 \h </w:instrText>
      </w:r>
      <w:r>
        <w:rPr>
          <w:noProof/>
        </w:rPr>
      </w:r>
      <w:r>
        <w:rPr>
          <w:noProof/>
        </w:rPr>
        <w:fldChar w:fldCharType="separate"/>
      </w:r>
      <w:r>
        <w:rPr>
          <w:noProof/>
        </w:rPr>
        <w:t>15</w:t>
      </w:r>
      <w:r>
        <w:rPr>
          <w:noProof/>
        </w:rPr>
        <w:fldChar w:fldCharType="end"/>
      </w:r>
    </w:p>
    <w:p w14:paraId="7A62AA64" w14:textId="6C2EF8F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5.2.2.2.5</w:t>
      </w:r>
      <w:r>
        <w:rPr>
          <w:rFonts w:asciiTheme="minorHAnsi" w:eastAsiaTheme="minorEastAsia" w:hAnsiTheme="minorHAnsi" w:cstheme="minorBidi"/>
          <w:noProof/>
          <w:kern w:val="2"/>
          <w:sz w:val="22"/>
          <w:szCs w:val="22"/>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_Toc162359981 \h </w:instrText>
      </w:r>
      <w:r>
        <w:rPr>
          <w:noProof/>
        </w:rPr>
      </w:r>
      <w:r>
        <w:rPr>
          <w:noProof/>
        </w:rPr>
        <w:fldChar w:fldCharType="separate"/>
      </w:r>
      <w:r>
        <w:rPr>
          <w:noProof/>
        </w:rPr>
        <w:t>16</w:t>
      </w:r>
      <w:r>
        <w:rPr>
          <w:noProof/>
        </w:rPr>
        <w:fldChar w:fldCharType="end"/>
      </w:r>
    </w:p>
    <w:p w14:paraId="362FB936" w14:textId="6D62910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5.2.2.2.6</w:t>
      </w:r>
      <w:r>
        <w:rPr>
          <w:rFonts w:asciiTheme="minorHAnsi" w:eastAsiaTheme="minorEastAsia" w:hAnsiTheme="minorHAnsi" w:cstheme="minorBidi"/>
          <w:noProof/>
          <w:kern w:val="2"/>
          <w:sz w:val="22"/>
          <w:szCs w:val="22"/>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_Toc162359982 \h </w:instrText>
      </w:r>
      <w:r>
        <w:rPr>
          <w:noProof/>
        </w:rPr>
      </w:r>
      <w:r>
        <w:rPr>
          <w:noProof/>
        </w:rPr>
        <w:fldChar w:fldCharType="separate"/>
      </w:r>
      <w:r>
        <w:rPr>
          <w:noProof/>
        </w:rPr>
        <w:t>17</w:t>
      </w:r>
      <w:r>
        <w:rPr>
          <w:noProof/>
        </w:rPr>
        <w:fldChar w:fldCharType="end"/>
      </w:r>
    </w:p>
    <w:p w14:paraId="5FE12242" w14:textId="2B08A63F"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Deregister</w:t>
      </w:r>
      <w:r>
        <w:rPr>
          <w:noProof/>
        </w:rPr>
        <w:tab/>
      </w:r>
      <w:r>
        <w:rPr>
          <w:noProof/>
        </w:rPr>
        <w:fldChar w:fldCharType="begin" w:fldLock="1"/>
      </w:r>
      <w:r>
        <w:rPr>
          <w:noProof/>
        </w:rPr>
        <w:instrText xml:space="preserve"> PAGEREF _Toc162359983 \h </w:instrText>
      </w:r>
      <w:r>
        <w:rPr>
          <w:noProof/>
        </w:rPr>
      </w:r>
      <w:r>
        <w:rPr>
          <w:noProof/>
        </w:rPr>
        <w:fldChar w:fldCharType="separate"/>
      </w:r>
      <w:r>
        <w:rPr>
          <w:noProof/>
        </w:rPr>
        <w:t>17</w:t>
      </w:r>
      <w:r>
        <w:rPr>
          <w:noProof/>
        </w:rPr>
        <w:fldChar w:fldCharType="end"/>
      </w:r>
    </w:p>
    <w:p w14:paraId="5AEC2F6B" w14:textId="2FCED10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_Toc162359984 \h </w:instrText>
      </w:r>
      <w:r>
        <w:rPr>
          <w:noProof/>
        </w:rPr>
      </w:r>
      <w:r>
        <w:rPr>
          <w:noProof/>
        </w:rPr>
        <w:fldChar w:fldCharType="separate"/>
      </w:r>
      <w:r>
        <w:rPr>
          <w:noProof/>
        </w:rPr>
        <w:t>17</w:t>
      </w:r>
      <w:r>
        <w:rPr>
          <w:noProof/>
        </w:rPr>
        <w:fldChar w:fldCharType="end"/>
      </w:r>
    </w:p>
    <w:p w14:paraId="31E3F5DC" w14:textId="1BCE629D"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_Toc162359985 \h </w:instrText>
      </w:r>
      <w:r>
        <w:rPr>
          <w:noProof/>
        </w:rPr>
      </w:r>
      <w:r>
        <w:rPr>
          <w:noProof/>
        </w:rPr>
        <w:fldChar w:fldCharType="separate"/>
      </w:r>
      <w:r>
        <w:rPr>
          <w:noProof/>
        </w:rPr>
        <w:t>18</w:t>
      </w:r>
      <w:r>
        <w:rPr>
          <w:noProof/>
        </w:rPr>
        <w:fldChar w:fldCharType="end"/>
      </w:r>
    </w:p>
    <w:p w14:paraId="115BD889" w14:textId="2CBB03F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_Toc162359986 \h </w:instrText>
      </w:r>
      <w:r>
        <w:rPr>
          <w:noProof/>
        </w:rPr>
      </w:r>
      <w:r>
        <w:rPr>
          <w:noProof/>
        </w:rPr>
        <w:fldChar w:fldCharType="separate"/>
      </w:r>
      <w:r>
        <w:rPr>
          <w:noProof/>
        </w:rPr>
        <w:t>18</w:t>
      </w:r>
      <w:r>
        <w:rPr>
          <w:noProof/>
        </w:rPr>
        <w:fldChar w:fldCharType="end"/>
      </w:r>
    </w:p>
    <w:p w14:paraId="0B8EAA8F" w14:textId="6C7BBAA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_Toc162359987 \h </w:instrText>
      </w:r>
      <w:r>
        <w:rPr>
          <w:noProof/>
        </w:rPr>
      </w:r>
      <w:r>
        <w:rPr>
          <w:noProof/>
        </w:rPr>
        <w:fldChar w:fldCharType="separate"/>
      </w:r>
      <w:r>
        <w:rPr>
          <w:noProof/>
        </w:rPr>
        <w:t>20</w:t>
      </w:r>
      <w:r>
        <w:rPr>
          <w:noProof/>
        </w:rPr>
        <w:fldChar w:fldCharType="end"/>
      </w:r>
    </w:p>
    <w:p w14:paraId="7B31D88F" w14:textId="443D3B65"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sidRPr="0032378E">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Nausf_</w:t>
      </w:r>
      <w:r w:rsidRPr="0032378E">
        <w:rPr>
          <w:rFonts w:eastAsia="SimSun"/>
          <w:noProof/>
          <w:lang w:val="en-US"/>
        </w:rPr>
        <w:t>SoRProtection</w:t>
      </w:r>
      <w:r w:rsidRPr="0032378E">
        <w:rPr>
          <w:noProof/>
          <w:lang w:val="en-US"/>
        </w:rPr>
        <w:t xml:space="preserve"> Service</w:t>
      </w:r>
      <w:r>
        <w:rPr>
          <w:noProof/>
        </w:rPr>
        <w:tab/>
      </w:r>
      <w:r>
        <w:rPr>
          <w:noProof/>
        </w:rPr>
        <w:fldChar w:fldCharType="begin" w:fldLock="1"/>
      </w:r>
      <w:r>
        <w:rPr>
          <w:noProof/>
        </w:rPr>
        <w:instrText xml:space="preserve"> PAGEREF _Toc162359988 \h </w:instrText>
      </w:r>
      <w:r>
        <w:rPr>
          <w:noProof/>
        </w:rPr>
      </w:r>
      <w:r>
        <w:rPr>
          <w:noProof/>
        </w:rPr>
        <w:fldChar w:fldCharType="separate"/>
      </w:r>
      <w:r>
        <w:rPr>
          <w:noProof/>
        </w:rPr>
        <w:t>20</w:t>
      </w:r>
      <w:r>
        <w:rPr>
          <w:noProof/>
        </w:rPr>
        <w:fldChar w:fldCharType="end"/>
      </w:r>
    </w:p>
    <w:p w14:paraId="424DD106" w14:textId="27A90C82"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Service Description</w:t>
      </w:r>
      <w:r>
        <w:rPr>
          <w:noProof/>
        </w:rPr>
        <w:tab/>
      </w:r>
      <w:r>
        <w:rPr>
          <w:noProof/>
        </w:rPr>
        <w:fldChar w:fldCharType="begin" w:fldLock="1"/>
      </w:r>
      <w:r>
        <w:rPr>
          <w:noProof/>
        </w:rPr>
        <w:instrText xml:space="preserve"> PAGEREF _Toc162359989 \h </w:instrText>
      </w:r>
      <w:r>
        <w:rPr>
          <w:noProof/>
        </w:rPr>
      </w:r>
      <w:r>
        <w:rPr>
          <w:noProof/>
        </w:rPr>
        <w:fldChar w:fldCharType="separate"/>
      </w:r>
      <w:r>
        <w:rPr>
          <w:noProof/>
        </w:rPr>
        <w:t>20</w:t>
      </w:r>
      <w:r>
        <w:rPr>
          <w:noProof/>
        </w:rPr>
        <w:fldChar w:fldCharType="end"/>
      </w:r>
    </w:p>
    <w:p w14:paraId="3E589C63" w14:textId="21A92E46"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_Toc162359990 \h </w:instrText>
      </w:r>
      <w:r>
        <w:rPr>
          <w:noProof/>
        </w:rPr>
      </w:r>
      <w:r>
        <w:rPr>
          <w:noProof/>
        </w:rPr>
        <w:fldChar w:fldCharType="separate"/>
      </w:r>
      <w:r>
        <w:rPr>
          <w:noProof/>
        </w:rPr>
        <w:t>21</w:t>
      </w:r>
      <w:r>
        <w:rPr>
          <w:noProof/>
        </w:rPr>
        <w:fldChar w:fldCharType="end"/>
      </w:r>
    </w:p>
    <w:p w14:paraId="68744732" w14:textId="65906A60"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_Toc162359991 \h </w:instrText>
      </w:r>
      <w:r>
        <w:rPr>
          <w:noProof/>
        </w:rPr>
      </w:r>
      <w:r>
        <w:rPr>
          <w:noProof/>
        </w:rPr>
        <w:fldChar w:fldCharType="separate"/>
      </w:r>
      <w:r>
        <w:rPr>
          <w:noProof/>
        </w:rPr>
        <w:t>21</w:t>
      </w:r>
      <w:r>
        <w:rPr>
          <w:noProof/>
        </w:rPr>
        <w:fldChar w:fldCharType="end"/>
      </w:r>
    </w:p>
    <w:p w14:paraId="4FDC4312" w14:textId="0CBE66C1"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Protect</w:t>
      </w:r>
      <w:r>
        <w:rPr>
          <w:noProof/>
        </w:rPr>
        <w:tab/>
      </w:r>
      <w:r>
        <w:rPr>
          <w:noProof/>
        </w:rPr>
        <w:fldChar w:fldCharType="begin" w:fldLock="1"/>
      </w:r>
      <w:r>
        <w:rPr>
          <w:noProof/>
        </w:rPr>
        <w:instrText xml:space="preserve"> PAGEREF _Toc162359992 \h </w:instrText>
      </w:r>
      <w:r>
        <w:rPr>
          <w:noProof/>
        </w:rPr>
      </w:r>
      <w:r>
        <w:rPr>
          <w:noProof/>
        </w:rPr>
        <w:fldChar w:fldCharType="separate"/>
      </w:r>
      <w:r>
        <w:rPr>
          <w:noProof/>
        </w:rPr>
        <w:t>21</w:t>
      </w:r>
      <w:r>
        <w:rPr>
          <w:noProof/>
        </w:rPr>
        <w:fldChar w:fldCharType="end"/>
      </w:r>
    </w:p>
    <w:p w14:paraId="5005F7AF" w14:textId="7AA48DA5"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_Toc162359993 \h </w:instrText>
      </w:r>
      <w:r>
        <w:rPr>
          <w:noProof/>
        </w:rPr>
      </w:r>
      <w:r>
        <w:rPr>
          <w:noProof/>
        </w:rPr>
        <w:fldChar w:fldCharType="separate"/>
      </w:r>
      <w:r>
        <w:rPr>
          <w:noProof/>
        </w:rPr>
        <w:t>21</w:t>
      </w:r>
      <w:r>
        <w:rPr>
          <w:noProof/>
        </w:rPr>
        <w:fldChar w:fldCharType="end"/>
      </w:r>
    </w:p>
    <w:p w14:paraId="0FFBCEDE" w14:textId="0F4953B4"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sidRPr="0032378E">
        <w:rPr>
          <w:noProof/>
          <w:lang w:val="en-US"/>
        </w:rPr>
        <w:t>5.4</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Nausf_</w:t>
      </w:r>
      <w:r w:rsidRPr="0032378E">
        <w:rPr>
          <w:rFonts w:eastAsia="SimSun"/>
          <w:noProof/>
          <w:lang w:val="en-US" w:eastAsia="zh-CN"/>
        </w:rPr>
        <w:t>UPU</w:t>
      </w:r>
      <w:r w:rsidRPr="0032378E">
        <w:rPr>
          <w:rFonts w:eastAsia="SimSun"/>
          <w:noProof/>
          <w:lang w:val="en-US"/>
        </w:rPr>
        <w:t>Protection</w:t>
      </w:r>
      <w:r w:rsidRPr="0032378E">
        <w:rPr>
          <w:noProof/>
          <w:lang w:val="en-US"/>
        </w:rPr>
        <w:t xml:space="preserve"> Service</w:t>
      </w:r>
      <w:r>
        <w:rPr>
          <w:noProof/>
        </w:rPr>
        <w:tab/>
      </w:r>
      <w:r>
        <w:rPr>
          <w:noProof/>
        </w:rPr>
        <w:fldChar w:fldCharType="begin" w:fldLock="1"/>
      </w:r>
      <w:r>
        <w:rPr>
          <w:noProof/>
        </w:rPr>
        <w:instrText xml:space="preserve"> PAGEREF _Toc162359994 \h </w:instrText>
      </w:r>
      <w:r>
        <w:rPr>
          <w:noProof/>
        </w:rPr>
      </w:r>
      <w:r>
        <w:rPr>
          <w:noProof/>
        </w:rPr>
        <w:fldChar w:fldCharType="separate"/>
      </w:r>
      <w:r>
        <w:rPr>
          <w:noProof/>
        </w:rPr>
        <w:t>22</w:t>
      </w:r>
      <w:r>
        <w:rPr>
          <w:noProof/>
        </w:rPr>
        <w:fldChar w:fldCharType="end"/>
      </w:r>
    </w:p>
    <w:p w14:paraId="4A3BC967" w14:textId="3BFB5569"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5.</w:t>
      </w:r>
      <w:r w:rsidRPr="0032378E">
        <w:rPr>
          <w:noProof/>
          <w:lang w:val="en-US" w:eastAsia="zh-CN"/>
        </w:rPr>
        <w:t>4</w:t>
      </w:r>
      <w:r w:rsidRPr="0032378E">
        <w:rPr>
          <w:noProof/>
          <w:lang w:val="en-US"/>
        </w:rPr>
        <w:t>.1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Service Description</w:t>
      </w:r>
      <w:r>
        <w:rPr>
          <w:noProof/>
        </w:rPr>
        <w:tab/>
      </w:r>
      <w:r>
        <w:rPr>
          <w:noProof/>
        </w:rPr>
        <w:fldChar w:fldCharType="begin" w:fldLock="1"/>
      </w:r>
      <w:r>
        <w:rPr>
          <w:noProof/>
        </w:rPr>
        <w:instrText xml:space="preserve"> PAGEREF _Toc162359995 \h </w:instrText>
      </w:r>
      <w:r>
        <w:rPr>
          <w:noProof/>
        </w:rPr>
      </w:r>
      <w:r>
        <w:rPr>
          <w:noProof/>
        </w:rPr>
        <w:fldChar w:fldCharType="separate"/>
      </w:r>
      <w:r>
        <w:rPr>
          <w:noProof/>
        </w:rPr>
        <w:t>22</w:t>
      </w:r>
      <w:r>
        <w:rPr>
          <w:noProof/>
        </w:rPr>
        <w:fldChar w:fldCharType="end"/>
      </w:r>
    </w:p>
    <w:p w14:paraId="72AA5B71" w14:textId="0ED4A7AC"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_Toc162359996 \h </w:instrText>
      </w:r>
      <w:r>
        <w:rPr>
          <w:noProof/>
        </w:rPr>
      </w:r>
      <w:r>
        <w:rPr>
          <w:noProof/>
        </w:rPr>
        <w:fldChar w:fldCharType="separate"/>
      </w:r>
      <w:r>
        <w:rPr>
          <w:noProof/>
        </w:rPr>
        <w:t>22</w:t>
      </w:r>
      <w:r>
        <w:rPr>
          <w:noProof/>
        </w:rPr>
        <w:fldChar w:fldCharType="end"/>
      </w:r>
    </w:p>
    <w:p w14:paraId="0C82F4E4" w14:textId="53E909A8"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_Toc162359997 \h </w:instrText>
      </w:r>
      <w:r>
        <w:rPr>
          <w:noProof/>
        </w:rPr>
      </w:r>
      <w:r>
        <w:rPr>
          <w:noProof/>
        </w:rPr>
        <w:fldChar w:fldCharType="separate"/>
      </w:r>
      <w:r>
        <w:rPr>
          <w:noProof/>
        </w:rPr>
        <w:t>22</w:t>
      </w:r>
      <w:r>
        <w:rPr>
          <w:noProof/>
        </w:rPr>
        <w:fldChar w:fldCharType="end"/>
      </w:r>
    </w:p>
    <w:p w14:paraId="16F9859B" w14:textId="29147521"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Protect</w:t>
      </w:r>
      <w:r>
        <w:rPr>
          <w:noProof/>
        </w:rPr>
        <w:tab/>
      </w:r>
      <w:r>
        <w:rPr>
          <w:noProof/>
        </w:rPr>
        <w:fldChar w:fldCharType="begin" w:fldLock="1"/>
      </w:r>
      <w:r>
        <w:rPr>
          <w:noProof/>
        </w:rPr>
        <w:instrText xml:space="preserve"> PAGEREF _Toc162359998 \h </w:instrText>
      </w:r>
      <w:r>
        <w:rPr>
          <w:noProof/>
        </w:rPr>
      </w:r>
      <w:r>
        <w:rPr>
          <w:noProof/>
        </w:rPr>
        <w:fldChar w:fldCharType="separate"/>
      </w:r>
      <w:r>
        <w:rPr>
          <w:noProof/>
        </w:rPr>
        <w:t>22</w:t>
      </w:r>
      <w:r>
        <w:rPr>
          <w:noProof/>
        </w:rPr>
        <w:fldChar w:fldCharType="end"/>
      </w:r>
    </w:p>
    <w:p w14:paraId="7D873650" w14:textId="7AC4360B"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_Toc162359999 \h </w:instrText>
      </w:r>
      <w:r>
        <w:rPr>
          <w:noProof/>
        </w:rPr>
      </w:r>
      <w:r>
        <w:rPr>
          <w:noProof/>
        </w:rPr>
        <w:fldChar w:fldCharType="separate"/>
      </w:r>
      <w:r>
        <w:rPr>
          <w:noProof/>
        </w:rPr>
        <w:t>22</w:t>
      </w:r>
      <w:r>
        <w:rPr>
          <w:noProof/>
        </w:rPr>
        <w:fldChar w:fldCharType="end"/>
      </w:r>
    </w:p>
    <w:p w14:paraId="473BA54E" w14:textId="1C4EC069"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_Toc162360000 \h </w:instrText>
      </w:r>
      <w:r>
        <w:rPr>
          <w:noProof/>
        </w:rPr>
      </w:r>
      <w:r>
        <w:rPr>
          <w:noProof/>
        </w:rPr>
        <w:fldChar w:fldCharType="separate"/>
      </w:r>
      <w:r>
        <w:rPr>
          <w:noProof/>
        </w:rPr>
        <w:t>23</w:t>
      </w:r>
      <w:r>
        <w:rPr>
          <w:noProof/>
        </w:rPr>
        <w:fldChar w:fldCharType="end"/>
      </w:r>
    </w:p>
    <w:p w14:paraId="5641801F" w14:textId="1695A9D0"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Nausf_</w:t>
      </w:r>
      <w:r w:rsidRPr="0032378E">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_Toc162360001 \h </w:instrText>
      </w:r>
      <w:r>
        <w:rPr>
          <w:noProof/>
        </w:rPr>
      </w:r>
      <w:r>
        <w:rPr>
          <w:noProof/>
        </w:rPr>
        <w:fldChar w:fldCharType="separate"/>
      </w:r>
      <w:r>
        <w:rPr>
          <w:noProof/>
        </w:rPr>
        <w:t>23</w:t>
      </w:r>
      <w:r>
        <w:rPr>
          <w:noProof/>
        </w:rPr>
        <w:fldChar w:fldCharType="end"/>
      </w:r>
    </w:p>
    <w:p w14:paraId="29DCF67C" w14:textId="5AFCEC26"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_Toc162360002 \h </w:instrText>
      </w:r>
      <w:r>
        <w:rPr>
          <w:noProof/>
        </w:rPr>
      </w:r>
      <w:r>
        <w:rPr>
          <w:noProof/>
        </w:rPr>
        <w:fldChar w:fldCharType="separate"/>
      </w:r>
      <w:r>
        <w:rPr>
          <w:noProof/>
        </w:rPr>
        <w:t>23</w:t>
      </w:r>
      <w:r>
        <w:rPr>
          <w:noProof/>
        </w:rPr>
        <w:fldChar w:fldCharType="end"/>
      </w:r>
    </w:p>
    <w:p w14:paraId="1CE8C8FE" w14:textId="006E5882"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_Toc162360003 \h </w:instrText>
      </w:r>
      <w:r>
        <w:rPr>
          <w:noProof/>
        </w:rPr>
      </w:r>
      <w:r>
        <w:rPr>
          <w:noProof/>
        </w:rPr>
        <w:fldChar w:fldCharType="separate"/>
      </w:r>
      <w:r>
        <w:rPr>
          <w:noProof/>
        </w:rPr>
        <w:t>23</w:t>
      </w:r>
      <w:r>
        <w:rPr>
          <w:noProof/>
        </w:rPr>
        <w:fldChar w:fldCharType="end"/>
      </w:r>
    </w:p>
    <w:p w14:paraId="297378DD" w14:textId="0FB9AEDC"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_Toc162360004 \h </w:instrText>
      </w:r>
      <w:r>
        <w:rPr>
          <w:noProof/>
        </w:rPr>
      </w:r>
      <w:r>
        <w:rPr>
          <w:noProof/>
        </w:rPr>
        <w:fldChar w:fldCharType="separate"/>
      </w:r>
      <w:r>
        <w:rPr>
          <w:noProof/>
        </w:rPr>
        <w:t>23</w:t>
      </w:r>
      <w:r>
        <w:rPr>
          <w:noProof/>
        </w:rPr>
        <w:fldChar w:fldCharType="end"/>
      </w:r>
    </w:p>
    <w:p w14:paraId="4DF07FCA" w14:textId="5A956859"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_Toc162360005 \h </w:instrText>
      </w:r>
      <w:r>
        <w:rPr>
          <w:noProof/>
        </w:rPr>
      </w:r>
      <w:r>
        <w:rPr>
          <w:noProof/>
        </w:rPr>
        <w:fldChar w:fldCharType="separate"/>
      </w:r>
      <w:r>
        <w:rPr>
          <w:noProof/>
        </w:rPr>
        <w:t>23</w:t>
      </w:r>
      <w:r>
        <w:rPr>
          <w:noProof/>
        </w:rPr>
        <w:fldChar w:fldCharType="end"/>
      </w:r>
    </w:p>
    <w:p w14:paraId="1E63497E" w14:textId="0C6B445C"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_Toc162360006 \h </w:instrText>
      </w:r>
      <w:r>
        <w:rPr>
          <w:noProof/>
        </w:rPr>
      </w:r>
      <w:r>
        <w:rPr>
          <w:noProof/>
        </w:rPr>
        <w:fldChar w:fldCharType="separate"/>
      </w:r>
      <w:r>
        <w:rPr>
          <w:noProof/>
        </w:rPr>
        <w:t>23</w:t>
      </w:r>
      <w:r>
        <w:rPr>
          <w:noProof/>
        </w:rPr>
        <w:fldChar w:fldCharType="end"/>
      </w:r>
    </w:p>
    <w:p w14:paraId="620729D5" w14:textId="21AA625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_Toc162360007 \h </w:instrText>
      </w:r>
      <w:r>
        <w:rPr>
          <w:noProof/>
        </w:rPr>
      </w:r>
      <w:r>
        <w:rPr>
          <w:noProof/>
        </w:rPr>
        <w:fldChar w:fldCharType="separate"/>
      </w:r>
      <w:r>
        <w:rPr>
          <w:noProof/>
        </w:rPr>
        <w:t>23</w:t>
      </w:r>
      <w:r>
        <w:rPr>
          <w:noProof/>
        </w:rPr>
        <w:fldChar w:fldCharType="end"/>
      </w:r>
    </w:p>
    <w:p w14:paraId="47DCC006" w14:textId="54977EB5"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_Toc162360008 \h </w:instrText>
      </w:r>
      <w:r>
        <w:rPr>
          <w:noProof/>
        </w:rPr>
      </w:r>
      <w:r>
        <w:rPr>
          <w:noProof/>
        </w:rPr>
        <w:fldChar w:fldCharType="separate"/>
      </w:r>
      <w:r>
        <w:rPr>
          <w:noProof/>
        </w:rPr>
        <w:t>23</w:t>
      </w:r>
      <w:r>
        <w:rPr>
          <w:noProof/>
        </w:rPr>
        <w:fldChar w:fldCharType="end"/>
      </w:r>
    </w:p>
    <w:p w14:paraId="7ABF7261" w14:textId="31574CD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_Toc162360009 \h </w:instrText>
      </w:r>
      <w:r>
        <w:rPr>
          <w:noProof/>
        </w:rPr>
      </w:r>
      <w:r>
        <w:rPr>
          <w:noProof/>
        </w:rPr>
        <w:fldChar w:fldCharType="separate"/>
      </w:r>
      <w:r>
        <w:rPr>
          <w:noProof/>
        </w:rPr>
        <w:t>23</w:t>
      </w:r>
      <w:r>
        <w:rPr>
          <w:noProof/>
        </w:rPr>
        <w:fldChar w:fldCharType="end"/>
      </w:r>
    </w:p>
    <w:p w14:paraId="1D93E907" w14:textId="21EEB4BE"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_Toc162360010 \h </w:instrText>
      </w:r>
      <w:r>
        <w:rPr>
          <w:noProof/>
        </w:rPr>
      </w:r>
      <w:r>
        <w:rPr>
          <w:noProof/>
        </w:rPr>
        <w:fldChar w:fldCharType="separate"/>
      </w:r>
      <w:r>
        <w:rPr>
          <w:noProof/>
        </w:rPr>
        <w:t>24</w:t>
      </w:r>
      <w:r>
        <w:rPr>
          <w:noProof/>
        </w:rPr>
        <w:fldChar w:fldCharType="end"/>
      </w:r>
    </w:p>
    <w:p w14:paraId="4E5F79B3" w14:textId="30AF92C6"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_Toc162360011 \h </w:instrText>
      </w:r>
      <w:r>
        <w:rPr>
          <w:noProof/>
        </w:rPr>
      </w:r>
      <w:r>
        <w:rPr>
          <w:noProof/>
        </w:rPr>
        <w:fldChar w:fldCharType="separate"/>
      </w:r>
      <w:r>
        <w:rPr>
          <w:noProof/>
        </w:rPr>
        <w:t>24</w:t>
      </w:r>
      <w:r>
        <w:rPr>
          <w:noProof/>
        </w:rPr>
        <w:fldChar w:fldCharType="end"/>
      </w:r>
    </w:p>
    <w:p w14:paraId="3FCC9ECB" w14:textId="66988974"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_Toc162360012 \h </w:instrText>
      </w:r>
      <w:r>
        <w:rPr>
          <w:noProof/>
        </w:rPr>
      </w:r>
      <w:r>
        <w:rPr>
          <w:noProof/>
        </w:rPr>
        <w:fldChar w:fldCharType="separate"/>
      </w:r>
      <w:r>
        <w:rPr>
          <w:noProof/>
        </w:rPr>
        <w:t>25</w:t>
      </w:r>
      <w:r>
        <w:rPr>
          <w:noProof/>
        </w:rPr>
        <w:fldChar w:fldCharType="end"/>
      </w:r>
    </w:p>
    <w:p w14:paraId="27F4B8A0" w14:textId="2B0F9D7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_Toc162360013 \h </w:instrText>
      </w:r>
      <w:r>
        <w:rPr>
          <w:noProof/>
        </w:rPr>
      </w:r>
      <w:r>
        <w:rPr>
          <w:noProof/>
        </w:rPr>
        <w:fldChar w:fldCharType="separate"/>
      </w:r>
      <w:r>
        <w:rPr>
          <w:noProof/>
        </w:rPr>
        <w:t>25</w:t>
      </w:r>
      <w:r>
        <w:rPr>
          <w:noProof/>
        </w:rPr>
        <w:fldChar w:fldCharType="end"/>
      </w:r>
    </w:p>
    <w:p w14:paraId="725B94A9" w14:textId="67F5EE3C"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_Toc162360014 \h </w:instrText>
      </w:r>
      <w:r>
        <w:rPr>
          <w:noProof/>
        </w:rPr>
      </w:r>
      <w:r>
        <w:rPr>
          <w:noProof/>
        </w:rPr>
        <w:fldChar w:fldCharType="separate"/>
      </w:r>
      <w:r>
        <w:rPr>
          <w:noProof/>
        </w:rPr>
        <w:t>25</w:t>
      </w:r>
      <w:r>
        <w:rPr>
          <w:noProof/>
        </w:rPr>
        <w:fldChar w:fldCharType="end"/>
      </w:r>
    </w:p>
    <w:p w14:paraId="3E62FCA0" w14:textId="525242B1"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_Toc162360015 \h </w:instrText>
      </w:r>
      <w:r>
        <w:rPr>
          <w:noProof/>
        </w:rPr>
      </w:r>
      <w:r>
        <w:rPr>
          <w:noProof/>
        </w:rPr>
        <w:fldChar w:fldCharType="separate"/>
      </w:r>
      <w:r>
        <w:rPr>
          <w:noProof/>
        </w:rPr>
        <w:t>26</w:t>
      </w:r>
      <w:r>
        <w:rPr>
          <w:noProof/>
        </w:rPr>
        <w:fldChar w:fldCharType="end"/>
      </w:r>
    </w:p>
    <w:p w14:paraId="768248E2" w14:textId="69F31F02"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_Toc162360016 \h </w:instrText>
      </w:r>
      <w:r>
        <w:rPr>
          <w:noProof/>
        </w:rPr>
      </w:r>
      <w:r>
        <w:rPr>
          <w:noProof/>
        </w:rPr>
        <w:fldChar w:fldCharType="separate"/>
      </w:r>
      <w:r>
        <w:rPr>
          <w:noProof/>
        </w:rPr>
        <w:t>28</w:t>
      </w:r>
      <w:r>
        <w:rPr>
          <w:noProof/>
        </w:rPr>
        <w:fldChar w:fldCharType="end"/>
      </w:r>
    </w:p>
    <w:p w14:paraId="7F33003B" w14:textId="230E70F6"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42699E">
        <w:rPr>
          <w:noProof/>
          <w:lang w:val="fr-FR"/>
        </w:rPr>
        <w:lastRenderedPageBreak/>
        <w:t>6.1.3.3</w:t>
      </w:r>
      <w:r>
        <w:rPr>
          <w:rFonts w:asciiTheme="minorHAnsi" w:eastAsiaTheme="minorEastAsia" w:hAnsiTheme="minorHAnsi" w:cstheme="minorBidi"/>
          <w:noProof/>
          <w:kern w:val="2"/>
          <w:sz w:val="22"/>
          <w:szCs w:val="22"/>
          <w:lang w:eastAsia="en-GB"/>
          <w14:ligatures w14:val="standardContextual"/>
        </w:rPr>
        <w:tab/>
      </w:r>
      <w:r w:rsidRPr="0042699E">
        <w:rPr>
          <w:noProof/>
          <w:lang w:val="fr-FR"/>
        </w:rPr>
        <w:t>Resource: 5g-aka-confirmation (Document)</w:t>
      </w:r>
      <w:r>
        <w:rPr>
          <w:noProof/>
        </w:rPr>
        <w:tab/>
      </w:r>
      <w:r>
        <w:rPr>
          <w:noProof/>
        </w:rPr>
        <w:fldChar w:fldCharType="begin" w:fldLock="1"/>
      </w:r>
      <w:r>
        <w:rPr>
          <w:noProof/>
        </w:rPr>
        <w:instrText xml:space="preserve"> PAGEREF _Toc162360017 \h </w:instrText>
      </w:r>
      <w:r>
        <w:rPr>
          <w:noProof/>
        </w:rPr>
      </w:r>
      <w:r>
        <w:rPr>
          <w:noProof/>
        </w:rPr>
        <w:fldChar w:fldCharType="separate"/>
      </w:r>
      <w:r>
        <w:rPr>
          <w:noProof/>
        </w:rPr>
        <w:t>29</w:t>
      </w:r>
      <w:r>
        <w:rPr>
          <w:noProof/>
        </w:rPr>
        <w:fldChar w:fldCharType="end"/>
      </w:r>
    </w:p>
    <w:p w14:paraId="629CDAA2" w14:textId="5110769A"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_Toc162360018 \h </w:instrText>
      </w:r>
      <w:r>
        <w:rPr>
          <w:noProof/>
        </w:rPr>
      </w:r>
      <w:r>
        <w:rPr>
          <w:noProof/>
        </w:rPr>
        <w:fldChar w:fldCharType="separate"/>
      </w:r>
      <w:r>
        <w:rPr>
          <w:noProof/>
        </w:rPr>
        <w:t>29</w:t>
      </w:r>
      <w:r>
        <w:rPr>
          <w:noProof/>
        </w:rPr>
        <w:fldChar w:fldCharType="end"/>
      </w:r>
    </w:p>
    <w:p w14:paraId="367C54CA" w14:textId="38BF9DC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_Toc162360019 \h </w:instrText>
      </w:r>
      <w:r>
        <w:rPr>
          <w:noProof/>
        </w:rPr>
      </w:r>
      <w:r>
        <w:rPr>
          <w:noProof/>
        </w:rPr>
        <w:fldChar w:fldCharType="separate"/>
      </w:r>
      <w:r>
        <w:rPr>
          <w:noProof/>
        </w:rPr>
        <w:t>29</w:t>
      </w:r>
      <w:r>
        <w:rPr>
          <w:noProof/>
        </w:rPr>
        <w:fldChar w:fldCharType="end"/>
      </w:r>
    </w:p>
    <w:p w14:paraId="5ACD9E5A" w14:textId="625E5878"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_Toc162360020 \h </w:instrText>
      </w:r>
      <w:r>
        <w:rPr>
          <w:noProof/>
        </w:rPr>
      </w:r>
      <w:r>
        <w:rPr>
          <w:noProof/>
        </w:rPr>
        <w:fldChar w:fldCharType="separate"/>
      </w:r>
      <w:r>
        <w:rPr>
          <w:noProof/>
        </w:rPr>
        <w:t>29</w:t>
      </w:r>
      <w:r>
        <w:rPr>
          <w:noProof/>
        </w:rPr>
        <w:fldChar w:fldCharType="end"/>
      </w:r>
    </w:p>
    <w:p w14:paraId="1D40BBCA" w14:textId="440B404B"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6.1.3.4</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Resource: eap-session (Document)</w:t>
      </w:r>
      <w:r>
        <w:rPr>
          <w:noProof/>
        </w:rPr>
        <w:tab/>
      </w:r>
      <w:r>
        <w:rPr>
          <w:noProof/>
        </w:rPr>
        <w:fldChar w:fldCharType="begin" w:fldLock="1"/>
      </w:r>
      <w:r>
        <w:rPr>
          <w:noProof/>
        </w:rPr>
        <w:instrText xml:space="preserve"> PAGEREF _Toc162360021 \h </w:instrText>
      </w:r>
      <w:r>
        <w:rPr>
          <w:noProof/>
        </w:rPr>
      </w:r>
      <w:r>
        <w:rPr>
          <w:noProof/>
        </w:rPr>
        <w:fldChar w:fldCharType="separate"/>
      </w:r>
      <w:r>
        <w:rPr>
          <w:noProof/>
        </w:rPr>
        <w:t>31</w:t>
      </w:r>
      <w:r>
        <w:rPr>
          <w:noProof/>
        </w:rPr>
        <w:fldChar w:fldCharType="end"/>
      </w:r>
    </w:p>
    <w:p w14:paraId="5770E6BC" w14:textId="7896336A"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sidRPr="0032378E">
        <w:rPr>
          <w:noProof/>
          <w:lang w:val="en-US"/>
        </w:rPr>
        <w:t>6.1.3.4.1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Description</w:t>
      </w:r>
      <w:r>
        <w:rPr>
          <w:noProof/>
        </w:rPr>
        <w:tab/>
      </w:r>
      <w:r>
        <w:rPr>
          <w:noProof/>
        </w:rPr>
        <w:fldChar w:fldCharType="begin" w:fldLock="1"/>
      </w:r>
      <w:r>
        <w:rPr>
          <w:noProof/>
        </w:rPr>
        <w:instrText xml:space="preserve"> PAGEREF _Toc162360022 \h </w:instrText>
      </w:r>
      <w:r>
        <w:rPr>
          <w:noProof/>
        </w:rPr>
      </w:r>
      <w:r>
        <w:rPr>
          <w:noProof/>
        </w:rPr>
        <w:fldChar w:fldCharType="separate"/>
      </w:r>
      <w:r>
        <w:rPr>
          <w:noProof/>
        </w:rPr>
        <w:t>31</w:t>
      </w:r>
      <w:r>
        <w:rPr>
          <w:noProof/>
        </w:rPr>
        <w:fldChar w:fldCharType="end"/>
      </w:r>
    </w:p>
    <w:p w14:paraId="21509689" w14:textId="7C294853"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_Toc162360023 \h </w:instrText>
      </w:r>
      <w:r>
        <w:rPr>
          <w:noProof/>
        </w:rPr>
      </w:r>
      <w:r>
        <w:rPr>
          <w:noProof/>
        </w:rPr>
        <w:fldChar w:fldCharType="separate"/>
      </w:r>
      <w:r>
        <w:rPr>
          <w:noProof/>
        </w:rPr>
        <w:t>31</w:t>
      </w:r>
      <w:r>
        <w:rPr>
          <w:noProof/>
        </w:rPr>
        <w:fldChar w:fldCharType="end"/>
      </w:r>
    </w:p>
    <w:p w14:paraId="2BABD040" w14:textId="1C449A9B"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_Toc162360024 \h </w:instrText>
      </w:r>
      <w:r>
        <w:rPr>
          <w:noProof/>
        </w:rPr>
      </w:r>
      <w:r>
        <w:rPr>
          <w:noProof/>
        </w:rPr>
        <w:fldChar w:fldCharType="separate"/>
      </w:r>
      <w:r>
        <w:rPr>
          <w:noProof/>
        </w:rPr>
        <w:t>32</w:t>
      </w:r>
      <w:r>
        <w:rPr>
          <w:noProof/>
        </w:rPr>
        <w:fldChar w:fldCharType="end"/>
      </w:r>
    </w:p>
    <w:p w14:paraId="7960EFDA" w14:textId="1535A6B1"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_Toc162360025 \h </w:instrText>
      </w:r>
      <w:r>
        <w:rPr>
          <w:noProof/>
        </w:rPr>
      </w:r>
      <w:r>
        <w:rPr>
          <w:noProof/>
        </w:rPr>
        <w:fldChar w:fldCharType="separate"/>
      </w:r>
      <w:r>
        <w:rPr>
          <w:noProof/>
        </w:rPr>
        <w:t>34</w:t>
      </w:r>
      <w:r>
        <w:rPr>
          <w:noProof/>
        </w:rPr>
        <w:fldChar w:fldCharType="end"/>
      </w:r>
    </w:p>
    <w:p w14:paraId="16DE7EC6" w14:textId="09AFBE1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_Toc162360026 \h </w:instrText>
      </w:r>
      <w:r>
        <w:rPr>
          <w:noProof/>
        </w:rPr>
      </w:r>
      <w:r>
        <w:rPr>
          <w:noProof/>
        </w:rPr>
        <w:fldChar w:fldCharType="separate"/>
      </w:r>
      <w:r>
        <w:rPr>
          <w:noProof/>
        </w:rPr>
        <w:t>34</w:t>
      </w:r>
      <w:r>
        <w:rPr>
          <w:noProof/>
        </w:rPr>
        <w:fldChar w:fldCharType="end"/>
      </w:r>
    </w:p>
    <w:p w14:paraId="70B24014" w14:textId="55A1ED9D"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_Toc162360027 \h </w:instrText>
      </w:r>
      <w:r>
        <w:rPr>
          <w:noProof/>
        </w:rPr>
      </w:r>
      <w:r>
        <w:rPr>
          <w:noProof/>
        </w:rPr>
        <w:fldChar w:fldCharType="separate"/>
      </w:r>
      <w:r>
        <w:rPr>
          <w:noProof/>
        </w:rPr>
        <w:t>34</w:t>
      </w:r>
      <w:r>
        <w:rPr>
          <w:noProof/>
        </w:rPr>
        <w:fldChar w:fldCharType="end"/>
      </w:r>
    </w:p>
    <w:p w14:paraId="01512A6B" w14:textId="1A06761C"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_Toc162360028 \h </w:instrText>
      </w:r>
      <w:r>
        <w:rPr>
          <w:noProof/>
        </w:rPr>
      </w:r>
      <w:r>
        <w:rPr>
          <w:noProof/>
        </w:rPr>
        <w:fldChar w:fldCharType="separate"/>
      </w:r>
      <w:r>
        <w:rPr>
          <w:noProof/>
        </w:rPr>
        <w:t>34</w:t>
      </w:r>
      <w:r>
        <w:rPr>
          <w:noProof/>
        </w:rPr>
        <w:fldChar w:fldCharType="end"/>
      </w:r>
    </w:p>
    <w:p w14:paraId="21D4F4C2" w14:textId="1C4DE6C6"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6.1.3.6</w:t>
      </w:r>
      <w:r>
        <w:rPr>
          <w:rFonts w:asciiTheme="minorHAnsi" w:eastAsiaTheme="minorEastAsia" w:hAnsiTheme="minorHAnsi" w:cstheme="minorBidi"/>
          <w:noProof/>
          <w:kern w:val="2"/>
          <w:sz w:val="22"/>
          <w:szCs w:val="22"/>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_Toc162360029 \h </w:instrText>
      </w:r>
      <w:r>
        <w:rPr>
          <w:noProof/>
        </w:rPr>
      </w:r>
      <w:r>
        <w:rPr>
          <w:noProof/>
        </w:rPr>
        <w:fldChar w:fldCharType="separate"/>
      </w:r>
      <w:r>
        <w:rPr>
          <w:noProof/>
        </w:rPr>
        <w:t>35</w:t>
      </w:r>
      <w:r>
        <w:rPr>
          <w:noProof/>
        </w:rPr>
        <w:fldChar w:fldCharType="end"/>
      </w:r>
    </w:p>
    <w:p w14:paraId="01BE7E90" w14:textId="32044F6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_Toc162360030 \h </w:instrText>
      </w:r>
      <w:r>
        <w:rPr>
          <w:noProof/>
        </w:rPr>
      </w:r>
      <w:r>
        <w:rPr>
          <w:noProof/>
        </w:rPr>
        <w:fldChar w:fldCharType="separate"/>
      </w:r>
      <w:r>
        <w:rPr>
          <w:noProof/>
        </w:rPr>
        <w:t>35</w:t>
      </w:r>
      <w:r>
        <w:rPr>
          <w:noProof/>
        </w:rPr>
        <w:fldChar w:fldCharType="end"/>
      </w:r>
    </w:p>
    <w:p w14:paraId="040A0F41" w14:textId="10E3542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6.1.3.6.2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_Toc162360031 \h </w:instrText>
      </w:r>
      <w:r>
        <w:rPr>
          <w:noProof/>
        </w:rPr>
      </w:r>
      <w:r>
        <w:rPr>
          <w:noProof/>
        </w:rPr>
        <w:fldChar w:fldCharType="separate"/>
      </w:r>
      <w:r>
        <w:rPr>
          <w:noProof/>
        </w:rPr>
        <w:t>36</w:t>
      </w:r>
      <w:r>
        <w:rPr>
          <w:noProof/>
        </w:rPr>
        <w:fldChar w:fldCharType="end"/>
      </w:r>
    </w:p>
    <w:p w14:paraId="10F7DD8A" w14:textId="63B5BD9C"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6.1.3.6.3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_Toc162360032 \h </w:instrText>
      </w:r>
      <w:r>
        <w:rPr>
          <w:noProof/>
        </w:rPr>
      </w:r>
      <w:r>
        <w:rPr>
          <w:noProof/>
        </w:rPr>
        <w:fldChar w:fldCharType="separate"/>
      </w:r>
      <w:r>
        <w:rPr>
          <w:noProof/>
        </w:rPr>
        <w:t>36</w:t>
      </w:r>
      <w:r>
        <w:rPr>
          <w:noProof/>
        </w:rPr>
        <w:fldChar w:fldCharType="end"/>
      </w:r>
    </w:p>
    <w:p w14:paraId="0FFAAA57" w14:textId="4E078D3D"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6.1.3.7</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Resource: prose-auth (Document)</w:t>
      </w:r>
      <w:r>
        <w:rPr>
          <w:noProof/>
        </w:rPr>
        <w:tab/>
      </w:r>
      <w:r>
        <w:rPr>
          <w:noProof/>
        </w:rPr>
        <w:fldChar w:fldCharType="begin" w:fldLock="1"/>
      </w:r>
      <w:r>
        <w:rPr>
          <w:noProof/>
        </w:rPr>
        <w:instrText xml:space="preserve"> PAGEREF _Toc162360033 \h </w:instrText>
      </w:r>
      <w:r>
        <w:rPr>
          <w:noProof/>
        </w:rPr>
      </w:r>
      <w:r>
        <w:rPr>
          <w:noProof/>
        </w:rPr>
        <w:fldChar w:fldCharType="separate"/>
      </w:r>
      <w:r>
        <w:rPr>
          <w:noProof/>
        </w:rPr>
        <w:t>38</w:t>
      </w:r>
      <w:r>
        <w:rPr>
          <w:noProof/>
        </w:rPr>
        <w:fldChar w:fldCharType="end"/>
      </w:r>
    </w:p>
    <w:p w14:paraId="1E6588D3" w14:textId="11B25454"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sidRPr="0032378E">
        <w:rPr>
          <w:noProof/>
          <w:lang w:val="en-US"/>
        </w:rPr>
        <w:t>6.1.3.7.1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Description</w:t>
      </w:r>
      <w:r>
        <w:rPr>
          <w:noProof/>
        </w:rPr>
        <w:tab/>
      </w:r>
      <w:r>
        <w:rPr>
          <w:noProof/>
        </w:rPr>
        <w:fldChar w:fldCharType="begin" w:fldLock="1"/>
      </w:r>
      <w:r>
        <w:rPr>
          <w:noProof/>
        </w:rPr>
        <w:instrText xml:space="preserve"> PAGEREF _Toc162360034 \h </w:instrText>
      </w:r>
      <w:r>
        <w:rPr>
          <w:noProof/>
        </w:rPr>
      </w:r>
      <w:r>
        <w:rPr>
          <w:noProof/>
        </w:rPr>
        <w:fldChar w:fldCharType="separate"/>
      </w:r>
      <w:r>
        <w:rPr>
          <w:noProof/>
        </w:rPr>
        <w:t>38</w:t>
      </w:r>
      <w:r>
        <w:rPr>
          <w:noProof/>
        </w:rPr>
        <w:fldChar w:fldCharType="end"/>
      </w:r>
    </w:p>
    <w:p w14:paraId="383EC97D" w14:textId="0DFB748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6.1.3.7.2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_Toc162360035 \h </w:instrText>
      </w:r>
      <w:r>
        <w:rPr>
          <w:noProof/>
        </w:rPr>
      </w:r>
      <w:r>
        <w:rPr>
          <w:noProof/>
        </w:rPr>
        <w:fldChar w:fldCharType="separate"/>
      </w:r>
      <w:r>
        <w:rPr>
          <w:noProof/>
        </w:rPr>
        <w:t>38</w:t>
      </w:r>
      <w:r>
        <w:rPr>
          <w:noProof/>
        </w:rPr>
        <w:fldChar w:fldCharType="end"/>
      </w:r>
    </w:p>
    <w:p w14:paraId="5BC49B26" w14:textId="5ED08268"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6.1.3.7.3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_Toc162360036 \h </w:instrText>
      </w:r>
      <w:r>
        <w:rPr>
          <w:noProof/>
        </w:rPr>
      </w:r>
      <w:r>
        <w:rPr>
          <w:noProof/>
        </w:rPr>
        <w:fldChar w:fldCharType="separate"/>
      </w:r>
      <w:r>
        <w:rPr>
          <w:noProof/>
        </w:rPr>
        <w:t>38</w:t>
      </w:r>
      <w:r>
        <w:rPr>
          <w:noProof/>
        </w:rPr>
        <w:fldChar w:fldCharType="end"/>
      </w:r>
    </w:p>
    <w:p w14:paraId="2080D95F" w14:textId="59B2E660"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_Toc162360037 \h </w:instrText>
      </w:r>
      <w:r>
        <w:rPr>
          <w:noProof/>
        </w:rPr>
      </w:r>
      <w:r>
        <w:rPr>
          <w:noProof/>
        </w:rPr>
        <w:fldChar w:fldCharType="separate"/>
      </w:r>
      <w:r>
        <w:rPr>
          <w:noProof/>
        </w:rPr>
        <w:t>40</w:t>
      </w:r>
      <w:r>
        <w:rPr>
          <w:noProof/>
        </w:rPr>
        <w:fldChar w:fldCharType="end"/>
      </w:r>
    </w:p>
    <w:p w14:paraId="0A1FDFD1" w14:textId="0BBB930D"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_Toc162360038 \h </w:instrText>
      </w:r>
      <w:r>
        <w:rPr>
          <w:noProof/>
        </w:rPr>
      </w:r>
      <w:r>
        <w:rPr>
          <w:noProof/>
        </w:rPr>
        <w:fldChar w:fldCharType="separate"/>
      </w:r>
      <w:r>
        <w:rPr>
          <w:noProof/>
        </w:rPr>
        <w:t>40</w:t>
      </w:r>
      <w:r>
        <w:rPr>
          <w:noProof/>
        </w:rPr>
        <w:fldChar w:fldCharType="end"/>
      </w:r>
    </w:p>
    <w:p w14:paraId="03DA014A" w14:textId="30ADF171"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_Toc162360039 \h </w:instrText>
      </w:r>
      <w:r>
        <w:rPr>
          <w:noProof/>
        </w:rPr>
      </w:r>
      <w:r>
        <w:rPr>
          <w:noProof/>
        </w:rPr>
        <w:fldChar w:fldCharType="separate"/>
      </w:r>
      <w:r>
        <w:rPr>
          <w:noProof/>
        </w:rPr>
        <w:t>40</w:t>
      </w:r>
      <w:r>
        <w:rPr>
          <w:noProof/>
        </w:rPr>
        <w:fldChar w:fldCharType="end"/>
      </w:r>
    </w:p>
    <w:p w14:paraId="5D701560" w14:textId="43045A34"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_Toc162360040 \h </w:instrText>
      </w:r>
      <w:r>
        <w:rPr>
          <w:noProof/>
        </w:rPr>
      </w:r>
      <w:r>
        <w:rPr>
          <w:noProof/>
        </w:rPr>
        <w:fldChar w:fldCharType="separate"/>
      </w:r>
      <w:r>
        <w:rPr>
          <w:noProof/>
        </w:rPr>
        <w:t>40</w:t>
      </w:r>
      <w:r>
        <w:rPr>
          <w:noProof/>
        </w:rPr>
        <w:fldChar w:fldCharType="end"/>
      </w:r>
    </w:p>
    <w:p w14:paraId="2FF0E522" w14:textId="2B6FC635"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_Toc162360041 \h </w:instrText>
      </w:r>
      <w:r>
        <w:rPr>
          <w:noProof/>
        </w:rPr>
      </w:r>
      <w:r>
        <w:rPr>
          <w:noProof/>
        </w:rPr>
        <w:fldChar w:fldCharType="separate"/>
      </w:r>
      <w:r>
        <w:rPr>
          <w:noProof/>
        </w:rPr>
        <w:t>41</w:t>
      </w:r>
      <w:r>
        <w:rPr>
          <w:noProof/>
        </w:rPr>
        <w:fldChar w:fldCharType="end"/>
      </w:r>
    </w:p>
    <w:p w14:paraId="47931A59" w14:textId="6FC3372B"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_Toc162360042 \h </w:instrText>
      </w:r>
      <w:r>
        <w:rPr>
          <w:noProof/>
        </w:rPr>
      </w:r>
      <w:r>
        <w:rPr>
          <w:noProof/>
        </w:rPr>
        <w:fldChar w:fldCharType="separate"/>
      </w:r>
      <w:r>
        <w:rPr>
          <w:noProof/>
        </w:rPr>
        <w:t>41</w:t>
      </w:r>
      <w:r>
        <w:rPr>
          <w:noProof/>
        </w:rPr>
        <w:fldChar w:fldCharType="end"/>
      </w:r>
    </w:p>
    <w:p w14:paraId="7166AFBB" w14:textId="18FCFF76"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Structured data types</w:t>
      </w:r>
      <w:r>
        <w:rPr>
          <w:noProof/>
        </w:rPr>
        <w:tab/>
      </w:r>
      <w:r>
        <w:rPr>
          <w:noProof/>
        </w:rPr>
        <w:fldChar w:fldCharType="begin" w:fldLock="1"/>
      </w:r>
      <w:r>
        <w:rPr>
          <w:noProof/>
        </w:rPr>
        <w:instrText xml:space="preserve"> PAGEREF _Toc162360043 \h </w:instrText>
      </w:r>
      <w:r>
        <w:rPr>
          <w:noProof/>
        </w:rPr>
      </w:r>
      <w:r>
        <w:rPr>
          <w:noProof/>
        </w:rPr>
        <w:fldChar w:fldCharType="separate"/>
      </w:r>
      <w:r>
        <w:rPr>
          <w:noProof/>
        </w:rPr>
        <w:t>42</w:t>
      </w:r>
      <w:r>
        <w:rPr>
          <w:noProof/>
        </w:rPr>
        <w:fldChar w:fldCharType="end"/>
      </w:r>
    </w:p>
    <w:p w14:paraId="0B708C40" w14:textId="335A7CCF"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_Toc162360044 \h </w:instrText>
      </w:r>
      <w:r>
        <w:rPr>
          <w:noProof/>
        </w:rPr>
      </w:r>
      <w:r>
        <w:rPr>
          <w:noProof/>
        </w:rPr>
        <w:fldChar w:fldCharType="separate"/>
      </w:r>
      <w:r>
        <w:rPr>
          <w:noProof/>
        </w:rPr>
        <w:t>42</w:t>
      </w:r>
      <w:r>
        <w:rPr>
          <w:noProof/>
        </w:rPr>
        <w:fldChar w:fldCharType="end"/>
      </w:r>
    </w:p>
    <w:p w14:paraId="77C13BB4" w14:textId="7F7701E4"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_Toc162360045 \h </w:instrText>
      </w:r>
      <w:r>
        <w:rPr>
          <w:noProof/>
        </w:rPr>
      </w:r>
      <w:r>
        <w:rPr>
          <w:noProof/>
        </w:rPr>
        <w:fldChar w:fldCharType="separate"/>
      </w:r>
      <w:r>
        <w:rPr>
          <w:noProof/>
        </w:rPr>
        <w:t>43</w:t>
      </w:r>
      <w:r>
        <w:rPr>
          <w:noProof/>
        </w:rPr>
        <w:fldChar w:fldCharType="end"/>
      </w:r>
    </w:p>
    <w:p w14:paraId="4B1C5B08" w14:textId="070376D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_Toc162360046 \h </w:instrText>
      </w:r>
      <w:r>
        <w:rPr>
          <w:noProof/>
        </w:rPr>
      </w:r>
      <w:r>
        <w:rPr>
          <w:noProof/>
        </w:rPr>
        <w:fldChar w:fldCharType="separate"/>
      </w:r>
      <w:r>
        <w:rPr>
          <w:noProof/>
        </w:rPr>
        <w:t>44</w:t>
      </w:r>
      <w:r>
        <w:rPr>
          <w:noProof/>
        </w:rPr>
        <w:fldChar w:fldCharType="end"/>
      </w:r>
    </w:p>
    <w:p w14:paraId="19DD1873" w14:textId="16FC61E3"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sidRPr="0032378E">
        <w:rPr>
          <w:noProof/>
          <w:lang w:val="en-US"/>
        </w:rPr>
        <w:t>6.1.6.2.4</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Type: 5gAuthData</w:t>
      </w:r>
      <w:r>
        <w:rPr>
          <w:noProof/>
        </w:rPr>
        <w:tab/>
      </w:r>
      <w:r>
        <w:rPr>
          <w:noProof/>
        </w:rPr>
        <w:fldChar w:fldCharType="begin" w:fldLock="1"/>
      </w:r>
      <w:r>
        <w:rPr>
          <w:noProof/>
        </w:rPr>
        <w:instrText xml:space="preserve"> PAGEREF _Toc162360047 \h </w:instrText>
      </w:r>
      <w:r>
        <w:rPr>
          <w:noProof/>
        </w:rPr>
      </w:r>
      <w:r>
        <w:rPr>
          <w:noProof/>
        </w:rPr>
        <w:fldChar w:fldCharType="separate"/>
      </w:r>
      <w:r>
        <w:rPr>
          <w:noProof/>
        </w:rPr>
        <w:t>44</w:t>
      </w:r>
      <w:r>
        <w:rPr>
          <w:noProof/>
        </w:rPr>
        <w:fldChar w:fldCharType="end"/>
      </w:r>
    </w:p>
    <w:p w14:paraId="51FFC5C0" w14:textId="755DCC4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sidRPr="0032378E">
        <w:rPr>
          <w:noProof/>
          <w:lang w:val="en-US"/>
        </w:rPr>
        <w:t>6.1.6.2.5</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Type: Av5gAka</w:t>
      </w:r>
      <w:r>
        <w:rPr>
          <w:noProof/>
        </w:rPr>
        <w:tab/>
      </w:r>
      <w:r>
        <w:rPr>
          <w:noProof/>
        </w:rPr>
        <w:fldChar w:fldCharType="begin" w:fldLock="1"/>
      </w:r>
      <w:r>
        <w:rPr>
          <w:noProof/>
        </w:rPr>
        <w:instrText xml:space="preserve"> PAGEREF _Toc162360048 \h </w:instrText>
      </w:r>
      <w:r>
        <w:rPr>
          <w:noProof/>
        </w:rPr>
      </w:r>
      <w:r>
        <w:rPr>
          <w:noProof/>
        </w:rPr>
        <w:fldChar w:fldCharType="separate"/>
      </w:r>
      <w:r>
        <w:rPr>
          <w:noProof/>
        </w:rPr>
        <w:t>44</w:t>
      </w:r>
      <w:r>
        <w:rPr>
          <w:noProof/>
        </w:rPr>
        <w:fldChar w:fldCharType="end"/>
      </w:r>
    </w:p>
    <w:p w14:paraId="5C5225A6" w14:textId="478CEF73"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ConfirmationData</w:t>
      </w:r>
      <w:r>
        <w:rPr>
          <w:noProof/>
        </w:rPr>
        <w:tab/>
      </w:r>
      <w:r>
        <w:rPr>
          <w:noProof/>
        </w:rPr>
        <w:fldChar w:fldCharType="begin" w:fldLock="1"/>
      </w:r>
      <w:r>
        <w:rPr>
          <w:noProof/>
        </w:rPr>
        <w:instrText xml:space="preserve"> PAGEREF _Toc162360049 \h </w:instrText>
      </w:r>
      <w:r>
        <w:rPr>
          <w:noProof/>
        </w:rPr>
      </w:r>
      <w:r>
        <w:rPr>
          <w:noProof/>
        </w:rPr>
        <w:fldChar w:fldCharType="separate"/>
      </w:r>
      <w:r>
        <w:rPr>
          <w:noProof/>
        </w:rPr>
        <w:t>44</w:t>
      </w:r>
      <w:r>
        <w:rPr>
          <w:noProof/>
        </w:rPr>
        <w:fldChar w:fldCharType="end"/>
      </w:r>
    </w:p>
    <w:p w14:paraId="567B3568" w14:textId="39A05B88"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EapSession</w:t>
      </w:r>
      <w:r>
        <w:rPr>
          <w:noProof/>
        </w:rPr>
        <w:tab/>
      </w:r>
      <w:r>
        <w:rPr>
          <w:noProof/>
        </w:rPr>
        <w:fldChar w:fldCharType="begin" w:fldLock="1"/>
      </w:r>
      <w:r>
        <w:rPr>
          <w:noProof/>
        </w:rPr>
        <w:instrText xml:space="preserve"> PAGEREF _Toc162360050 \h </w:instrText>
      </w:r>
      <w:r>
        <w:rPr>
          <w:noProof/>
        </w:rPr>
      </w:r>
      <w:r>
        <w:rPr>
          <w:noProof/>
        </w:rPr>
        <w:fldChar w:fldCharType="separate"/>
      </w:r>
      <w:r>
        <w:rPr>
          <w:noProof/>
        </w:rPr>
        <w:t>45</w:t>
      </w:r>
      <w:r>
        <w:rPr>
          <w:noProof/>
        </w:rPr>
        <w:fldChar w:fldCharType="end"/>
      </w:r>
    </w:p>
    <w:p w14:paraId="4FBCCA65" w14:textId="7D2FAF25"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_Toc162360051 \h </w:instrText>
      </w:r>
      <w:r>
        <w:rPr>
          <w:noProof/>
        </w:rPr>
      </w:r>
      <w:r>
        <w:rPr>
          <w:noProof/>
        </w:rPr>
        <w:fldChar w:fldCharType="separate"/>
      </w:r>
      <w:r>
        <w:rPr>
          <w:noProof/>
        </w:rPr>
        <w:t>45</w:t>
      </w:r>
      <w:r>
        <w:rPr>
          <w:noProof/>
        </w:rPr>
        <w:fldChar w:fldCharType="end"/>
      </w:r>
    </w:p>
    <w:p w14:paraId="18AD68F3" w14:textId="3B320532"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_Toc162360052 \h </w:instrText>
      </w:r>
      <w:r>
        <w:rPr>
          <w:noProof/>
        </w:rPr>
      </w:r>
      <w:r>
        <w:rPr>
          <w:noProof/>
        </w:rPr>
        <w:fldChar w:fldCharType="separate"/>
      </w:r>
      <w:r>
        <w:rPr>
          <w:noProof/>
        </w:rPr>
        <w:t>45</w:t>
      </w:r>
      <w:r>
        <w:rPr>
          <w:noProof/>
        </w:rPr>
        <w:fldChar w:fldCharType="end"/>
      </w:r>
    </w:p>
    <w:p w14:paraId="4F9FE71A" w14:textId="4BFFC628"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RgAuthCtx</w:t>
      </w:r>
      <w:r>
        <w:rPr>
          <w:noProof/>
        </w:rPr>
        <w:tab/>
      </w:r>
      <w:r>
        <w:rPr>
          <w:noProof/>
        </w:rPr>
        <w:fldChar w:fldCharType="begin" w:fldLock="1"/>
      </w:r>
      <w:r>
        <w:rPr>
          <w:noProof/>
        </w:rPr>
        <w:instrText xml:space="preserve"> PAGEREF _Toc162360053 \h </w:instrText>
      </w:r>
      <w:r>
        <w:rPr>
          <w:noProof/>
        </w:rPr>
      </w:r>
      <w:r>
        <w:rPr>
          <w:noProof/>
        </w:rPr>
        <w:fldChar w:fldCharType="separate"/>
      </w:r>
      <w:r>
        <w:rPr>
          <w:noProof/>
        </w:rPr>
        <w:t>46</w:t>
      </w:r>
      <w:r>
        <w:rPr>
          <w:noProof/>
        </w:rPr>
        <w:fldChar w:fldCharType="end"/>
      </w:r>
    </w:p>
    <w:p w14:paraId="4471AC75" w14:textId="50198FE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_Toc162360054 \h </w:instrText>
      </w:r>
      <w:r>
        <w:rPr>
          <w:noProof/>
        </w:rPr>
      </w:r>
      <w:r>
        <w:rPr>
          <w:noProof/>
        </w:rPr>
        <w:fldChar w:fldCharType="separate"/>
      </w:r>
      <w:r>
        <w:rPr>
          <w:noProof/>
        </w:rPr>
        <w:t>46</w:t>
      </w:r>
      <w:r>
        <w:rPr>
          <w:noProof/>
        </w:rPr>
        <w:fldChar w:fldCharType="end"/>
      </w:r>
    </w:p>
    <w:p w14:paraId="57F1E071" w14:textId="228B0D65"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_Toc162360055 \h </w:instrText>
      </w:r>
      <w:r>
        <w:rPr>
          <w:noProof/>
        </w:rPr>
      </w:r>
      <w:r>
        <w:rPr>
          <w:noProof/>
        </w:rPr>
        <w:fldChar w:fldCharType="separate"/>
      </w:r>
      <w:r>
        <w:rPr>
          <w:noProof/>
        </w:rPr>
        <w:t>46</w:t>
      </w:r>
      <w:r>
        <w:rPr>
          <w:noProof/>
        </w:rPr>
        <w:fldChar w:fldCharType="end"/>
      </w:r>
    </w:p>
    <w:p w14:paraId="753C2404" w14:textId="73B26B41"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_Toc162360056 \h </w:instrText>
      </w:r>
      <w:r>
        <w:rPr>
          <w:noProof/>
        </w:rPr>
      </w:r>
      <w:r>
        <w:rPr>
          <w:noProof/>
        </w:rPr>
        <w:fldChar w:fldCharType="separate"/>
      </w:r>
      <w:r>
        <w:rPr>
          <w:noProof/>
        </w:rPr>
        <w:t>46</w:t>
      </w:r>
      <w:r>
        <w:rPr>
          <w:noProof/>
        </w:rPr>
        <w:fldChar w:fldCharType="end"/>
      </w:r>
    </w:p>
    <w:p w14:paraId="1F3EACE9" w14:textId="296EF5D6"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ProSeEapSession</w:t>
      </w:r>
      <w:r>
        <w:rPr>
          <w:noProof/>
        </w:rPr>
        <w:tab/>
      </w:r>
      <w:r>
        <w:rPr>
          <w:noProof/>
        </w:rPr>
        <w:fldChar w:fldCharType="begin" w:fldLock="1"/>
      </w:r>
      <w:r>
        <w:rPr>
          <w:noProof/>
        </w:rPr>
        <w:instrText xml:space="preserve"> PAGEREF _Toc162360057 \h </w:instrText>
      </w:r>
      <w:r>
        <w:rPr>
          <w:noProof/>
        </w:rPr>
      </w:r>
      <w:r>
        <w:rPr>
          <w:noProof/>
        </w:rPr>
        <w:fldChar w:fldCharType="separate"/>
      </w:r>
      <w:r>
        <w:rPr>
          <w:noProof/>
        </w:rPr>
        <w:t>47</w:t>
      </w:r>
      <w:r>
        <w:rPr>
          <w:noProof/>
        </w:rPr>
        <w:fldChar w:fldCharType="end"/>
      </w:r>
    </w:p>
    <w:p w14:paraId="427C1912" w14:textId="34978DD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sidRPr="0032378E">
        <w:rPr>
          <w:noProof/>
          <w:lang w:val="en-US"/>
        </w:rPr>
        <w:t>6.1.6.2.15</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 xml:space="preserve">Type: </w:t>
      </w:r>
      <w:r>
        <w:rPr>
          <w:noProof/>
        </w:rPr>
        <w:t>ProSe</w:t>
      </w:r>
      <w:r w:rsidRPr="0032378E">
        <w:rPr>
          <w:noProof/>
          <w:lang w:val="en-US"/>
        </w:rPr>
        <w:t>AuthData</w:t>
      </w:r>
      <w:r>
        <w:rPr>
          <w:noProof/>
        </w:rPr>
        <w:tab/>
      </w:r>
      <w:r>
        <w:rPr>
          <w:noProof/>
        </w:rPr>
        <w:fldChar w:fldCharType="begin" w:fldLock="1"/>
      </w:r>
      <w:r>
        <w:rPr>
          <w:noProof/>
        </w:rPr>
        <w:instrText xml:space="preserve"> PAGEREF _Toc162360058 \h </w:instrText>
      </w:r>
      <w:r>
        <w:rPr>
          <w:noProof/>
        </w:rPr>
      </w:r>
      <w:r>
        <w:rPr>
          <w:noProof/>
        </w:rPr>
        <w:fldChar w:fldCharType="separate"/>
      </w:r>
      <w:r>
        <w:rPr>
          <w:noProof/>
        </w:rPr>
        <w:t>47</w:t>
      </w:r>
      <w:r>
        <w:rPr>
          <w:noProof/>
        </w:rPr>
        <w:fldChar w:fldCharType="end"/>
      </w:r>
    </w:p>
    <w:p w14:paraId="2DDAAABF" w14:textId="28F99C8C"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6.1.6.2.16</w:t>
      </w:r>
      <w:r>
        <w:rPr>
          <w:rFonts w:asciiTheme="minorHAnsi" w:eastAsiaTheme="minorEastAsia" w:hAnsiTheme="minorHAnsi" w:cstheme="minorBidi"/>
          <w:noProof/>
          <w:kern w:val="2"/>
          <w:sz w:val="22"/>
          <w:szCs w:val="22"/>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_Toc162360059 \h </w:instrText>
      </w:r>
      <w:r>
        <w:rPr>
          <w:noProof/>
        </w:rPr>
      </w:r>
      <w:r>
        <w:rPr>
          <w:noProof/>
        </w:rPr>
        <w:fldChar w:fldCharType="separate"/>
      </w:r>
      <w:r>
        <w:rPr>
          <w:noProof/>
        </w:rPr>
        <w:t>47</w:t>
      </w:r>
      <w:r>
        <w:rPr>
          <w:noProof/>
        </w:rPr>
        <w:fldChar w:fldCharType="end"/>
      </w:r>
    </w:p>
    <w:p w14:paraId="38D527BF" w14:textId="6868F857"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Simple data types and enumerations</w:t>
      </w:r>
      <w:r>
        <w:rPr>
          <w:noProof/>
        </w:rPr>
        <w:tab/>
      </w:r>
      <w:r>
        <w:rPr>
          <w:noProof/>
        </w:rPr>
        <w:fldChar w:fldCharType="begin" w:fldLock="1"/>
      </w:r>
      <w:r>
        <w:rPr>
          <w:noProof/>
        </w:rPr>
        <w:instrText xml:space="preserve"> PAGEREF _Toc162360060 \h </w:instrText>
      </w:r>
      <w:r>
        <w:rPr>
          <w:noProof/>
        </w:rPr>
      </w:r>
      <w:r>
        <w:rPr>
          <w:noProof/>
        </w:rPr>
        <w:fldChar w:fldCharType="separate"/>
      </w:r>
      <w:r>
        <w:rPr>
          <w:noProof/>
        </w:rPr>
        <w:t>48</w:t>
      </w:r>
      <w:r>
        <w:rPr>
          <w:noProof/>
        </w:rPr>
        <w:fldChar w:fldCharType="end"/>
      </w:r>
    </w:p>
    <w:p w14:paraId="6462935D" w14:textId="1F073E0B"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_Toc162360061 \h </w:instrText>
      </w:r>
      <w:r>
        <w:rPr>
          <w:noProof/>
        </w:rPr>
      </w:r>
      <w:r>
        <w:rPr>
          <w:noProof/>
        </w:rPr>
        <w:fldChar w:fldCharType="separate"/>
      </w:r>
      <w:r>
        <w:rPr>
          <w:noProof/>
        </w:rPr>
        <w:t>48</w:t>
      </w:r>
      <w:r>
        <w:rPr>
          <w:noProof/>
        </w:rPr>
        <w:fldChar w:fldCharType="end"/>
      </w:r>
    </w:p>
    <w:p w14:paraId="34BC53D7" w14:textId="498EA008"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_Toc162360062 \h </w:instrText>
      </w:r>
      <w:r>
        <w:rPr>
          <w:noProof/>
        </w:rPr>
      </w:r>
      <w:r>
        <w:rPr>
          <w:noProof/>
        </w:rPr>
        <w:fldChar w:fldCharType="separate"/>
      </w:r>
      <w:r>
        <w:rPr>
          <w:noProof/>
        </w:rPr>
        <w:t>48</w:t>
      </w:r>
      <w:r>
        <w:rPr>
          <w:noProof/>
        </w:rPr>
        <w:fldChar w:fldCharType="end"/>
      </w:r>
    </w:p>
    <w:p w14:paraId="37E93F04" w14:textId="5D7EC5A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AuthType</w:t>
      </w:r>
      <w:r>
        <w:rPr>
          <w:noProof/>
        </w:rPr>
        <w:tab/>
      </w:r>
      <w:r>
        <w:rPr>
          <w:noProof/>
        </w:rPr>
        <w:fldChar w:fldCharType="begin" w:fldLock="1"/>
      </w:r>
      <w:r>
        <w:rPr>
          <w:noProof/>
        </w:rPr>
        <w:instrText xml:space="preserve"> PAGEREF _Toc162360063 \h </w:instrText>
      </w:r>
      <w:r>
        <w:rPr>
          <w:noProof/>
        </w:rPr>
      </w:r>
      <w:r>
        <w:rPr>
          <w:noProof/>
        </w:rPr>
        <w:fldChar w:fldCharType="separate"/>
      </w:r>
      <w:r>
        <w:rPr>
          <w:noProof/>
        </w:rPr>
        <w:t>48</w:t>
      </w:r>
      <w:r>
        <w:rPr>
          <w:noProof/>
        </w:rPr>
        <w:fldChar w:fldCharType="end"/>
      </w:r>
    </w:p>
    <w:p w14:paraId="0A23431D" w14:textId="40C2054C"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_Toc162360064 \h </w:instrText>
      </w:r>
      <w:r>
        <w:rPr>
          <w:noProof/>
        </w:rPr>
      </w:r>
      <w:r>
        <w:rPr>
          <w:noProof/>
        </w:rPr>
        <w:fldChar w:fldCharType="separate"/>
      </w:r>
      <w:r>
        <w:rPr>
          <w:noProof/>
        </w:rPr>
        <w:t>48</w:t>
      </w:r>
      <w:r>
        <w:rPr>
          <w:noProof/>
        </w:rPr>
        <w:fldChar w:fldCharType="end"/>
      </w:r>
    </w:p>
    <w:p w14:paraId="05D26E07" w14:textId="7DC1FBEA"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Relation Types</w:t>
      </w:r>
      <w:r>
        <w:rPr>
          <w:noProof/>
        </w:rPr>
        <w:tab/>
      </w:r>
      <w:r>
        <w:rPr>
          <w:noProof/>
        </w:rPr>
        <w:fldChar w:fldCharType="begin" w:fldLock="1"/>
      </w:r>
      <w:r>
        <w:rPr>
          <w:noProof/>
        </w:rPr>
        <w:instrText xml:space="preserve"> PAGEREF _Toc162360065 \h </w:instrText>
      </w:r>
      <w:r>
        <w:rPr>
          <w:noProof/>
        </w:rPr>
      </w:r>
      <w:r>
        <w:rPr>
          <w:noProof/>
        </w:rPr>
        <w:fldChar w:fldCharType="separate"/>
      </w:r>
      <w:r>
        <w:rPr>
          <w:noProof/>
        </w:rPr>
        <w:t>48</w:t>
      </w:r>
      <w:r>
        <w:rPr>
          <w:noProof/>
        </w:rPr>
        <w:fldChar w:fldCharType="end"/>
      </w:r>
    </w:p>
    <w:p w14:paraId="74D3C8BF" w14:textId="56BA566A"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_Toc162360066 \h </w:instrText>
      </w:r>
      <w:r>
        <w:rPr>
          <w:noProof/>
        </w:rPr>
      </w:r>
      <w:r>
        <w:rPr>
          <w:noProof/>
        </w:rPr>
        <w:fldChar w:fldCharType="separate"/>
      </w:r>
      <w:r>
        <w:rPr>
          <w:noProof/>
        </w:rPr>
        <w:t>49</w:t>
      </w:r>
      <w:r>
        <w:rPr>
          <w:noProof/>
        </w:rPr>
        <w:fldChar w:fldCharType="end"/>
      </w:r>
    </w:p>
    <w:p w14:paraId="7BC94F27" w14:textId="71703A6A"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_Toc162360067 \h </w:instrText>
      </w:r>
      <w:r>
        <w:rPr>
          <w:noProof/>
        </w:rPr>
      </w:r>
      <w:r>
        <w:rPr>
          <w:noProof/>
        </w:rPr>
        <w:fldChar w:fldCharType="separate"/>
      </w:r>
      <w:r>
        <w:rPr>
          <w:noProof/>
        </w:rPr>
        <w:t>49</w:t>
      </w:r>
      <w:r>
        <w:rPr>
          <w:noProof/>
        </w:rPr>
        <w:fldChar w:fldCharType="end"/>
      </w:r>
    </w:p>
    <w:p w14:paraId="74EE9076" w14:textId="6EBB2BD3"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_Toc162360068 \h </w:instrText>
      </w:r>
      <w:r>
        <w:rPr>
          <w:noProof/>
        </w:rPr>
      </w:r>
      <w:r>
        <w:rPr>
          <w:noProof/>
        </w:rPr>
        <w:fldChar w:fldCharType="separate"/>
      </w:r>
      <w:r>
        <w:rPr>
          <w:noProof/>
        </w:rPr>
        <w:t>49</w:t>
      </w:r>
      <w:r>
        <w:rPr>
          <w:noProof/>
        </w:rPr>
        <w:fldChar w:fldCharType="end"/>
      </w:r>
    </w:p>
    <w:p w14:paraId="7F290476" w14:textId="7395008E"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_Toc162360069 \h </w:instrText>
      </w:r>
      <w:r>
        <w:rPr>
          <w:noProof/>
        </w:rPr>
      </w:r>
      <w:r>
        <w:rPr>
          <w:noProof/>
        </w:rPr>
        <w:fldChar w:fldCharType="separate"/>
      </w:r>
      <w:r>
        <w:rPr>
          <w:noProof/>
        </w:rPr>
        <w:t>49</w:t>
      </w:r>
      <w:r>
        <w:rPr>
          <w:noProof/>
        </w:rPr>
        <w:fldChar w:fldCharType="end"/>
      </w:r>
    </w:p>
    <w:p w14:paraId="639D1DF9" w14:textId="5C030AAD"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_Toc162360070 \h </w:instrText>
      </w:r>
      <w:r>
        <w:rPr>
          <w:noProof/>
        </w:rPr>
      </w:r>
      <w:r>
        <w:rPr>
          <w:noProof/>
        </w:rPr>
        <w:fldChar w:fldCharType="separate"/>
      </w:r>
      <w:r>
        <w:rPr>
          <w:noProof/>
        </w:rPr>
        <w:t>49</w:t>
      </w:r>
      <w:r>
        <w:rPr>
          <w:noProof/>
        </w:rPr>
        <w:fldChar w:fldCharType="end"/>
      </w:r>
    </w:p>
    <w:p w14:paraId="1D93C415" w14:textId="50DC89E9"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_Toc162360071 \h </w:instrText>
      </w:r>
      <w:r>
        <w:rPr>
          <w:noProof/>
        </w:rPr>
      </w:r>
      <w:r>
        <w:rPr>
          <w:noProof/>
        </w:rPr>
        <w:fldChar w:fldCharType="separate"/>
      </w:r>
      <w:r>
        <w:rPr>
          <w:noProof/>
        </w:rPr>
        <w:t>49</w:t>
      </w:r>
      <w:r>
        <w:rPr>
          <w:noProof/>
        </w:rPr>
        <w:fldChar w:fldCharType="end"/>
      </w:r>
    </w:p>
    <w:p w14:paraId="48D61F50" w14:textId="2DDDCB46"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6.1.8</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Security</w:t>
      </w:r>
      <w:r>
        <w:rPr>
          <w:noProof/>
        </w:rPr>
        <w:tab/>
      </w:r>
      <w:r>
        <w:rPr>
          <w:noProof/>
        </w:rPr>
        <w:fldChar w:fldCharType="begin" w:fldLock="1"/>
      </w:r>
      <w:r>
        <w:rPr>
          <w:noProof/>
        </w:rPr>
        <w:instrText xml:space="preserve"> PAGEREF _Toc162360072 \h </w:instrText>
      </w:r>
      <w:r>
        <w:rPr>
          <w:noProof/>
        </w:rPr>
      </w:r>
      <w:r>
        <w:rPr>
          <w:noProof/>
        </w:rPr>
        <w:fldChar w:fldCharType="separate"/>
      </w:r>
      <w:r>
        <w:rPr>
          <w:noProof/>
        </w:rPr>
        <w:t>50</w:t>
      </w:r>
      <w:r>
        <w:rPr>
          <w:noProof/>
        </w:rPr>
        <w:fldChar w:fldCharType="end"/>
      </w:r>
    </w:p>
    <w:p w14:paraId="597C170E" w14:textId="3D182D3D"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lang w:eastAsia="zh-CN"/>
        </w:rPr>
        <w:t>6.1.9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_Toc162360073 \h </w:instrText>
      </w:r>
      <w:r>
        <w:rPr>
          <w:noProof/>
        </w:rPr>
      </w:r>
      <w:r>
        <w:rPr>
          <w:noProof/>
        </w:rPr>
        <w:fldChar w:fldCharType="separate"/>
      </w:r>
      <w:r>
        <w:rPr>
          <w:noProof/>
        </w:rPr>
        <w:t>50</w:t>
      </w:r>
      <w:r>
        <w:rPr>
          <w:noProof/>
        </w:rPr>
        <w:fldChar w:fldCharType="end"/>
      </w:r>
    </w:p>
    <w:p w14:paraId="088D4982" w14:textId="0420BEC5"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HTTP redirection</w:t>
      </w:r>
      <w:r>
        <w:rPr>
          <w:noProof/>
        </w:rPr>
        <w:tab/>
      </w:r>
      <w:r>
        <w:rPr>
          <w:noProof/>
        </w:rPr>
        <w:fldChar w:fldCharType="begin" w:fldLock="1"/>
      </w:r>
      <w:r>
        <w:rPr>
          <w:noProof/>
        </w:rPr>
        <w:instrText xml:space="preserve"> PAGEREF _Toc162360074 \h </w:instrText>
      </w:r>
      <w:r>
        <w:rPr>
          <w:noProof/>
        </w:rPr>
      </w:r>
      <w:r>
        <w:rPr>
          <w:noProof/>
        </w:rPr>
        <w:fldChar w:fldCharType="separate"/>
      </w:r>
      <w:r>
        <w:rPr>
          <w:noProof/>
        </w:rPr>
        <w:t>50</w:t>
      </w:r>
      <w:r>
        <w:rPr>
          <w:noProof/>
        </w:rPr>
        <w:fldChar w:fldCharType="end"/>
      </w:r>
    </w:p>
    <w:p w14:paraId="2F49B667" w14:textId="1A237CED"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_Toc162360075 \h </w:instrText>
      </w:r>
      <w:r>
        <w:rPr>
          <w:noProof/>
        </w:rPr>
      </w:r>
      <w:r>
        <w:rPr>
          <w:noProof/>
        </w:rPr>
        <w:fldChar w:fldCharType="separate"/>
      </w:r>
      <w:r>
        <w:rPr>
          <w:noProof/>
        </w:rPr>
        <w:t>51</w:t>
      </w:r>
      <w:r>
        <w:rPr>
          <w:noProof/>
        </w:rPr>
        <w:fldChar w:fldCharType="end"/>
      </w:r>
    </w:p>
    <w:p w14:paraId="39E74D68" w14:textId="4F923E2C"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_Toc162360076 \h </w:instrText>
      </w:r>
      <w:r>
        <w:rPr>
          <w:noProof/>
        </w:rPr>
      </w:r>
      <w:r>
        <w:rPr>
          <w:noProof/>
        </w:rPr>
        <w:fldChar w:fldCharType="separate"/>
      </w:r>
      <w:r>
        <w:rPr>
          <w:noProof/>
        </w:rPr>
        <w:t>51</w:t>
      </w:r>
      <w:r>
        <w:rPr>
          <w:noProof/>
        </w:rPr>
        <w:fldChar w:fldCharType="end"/>
      </w:r>
    </w:p>
    <w:p w14:paraId="79916D43" w14:textId="62708EE1"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_Toc162360077 \h </w:instrText>
      </w:r>
      <w:r>
        <w:rPr>
          <w:noProof/>
        </w:rPr>
      </w:r>
      <w:r>
        <w:rPr>
          <w:noProof/>
        </w:rPr>
        <w:fldChar w:fldCharType="separate"/>
      </w:r>
      <w:r>
        <w:rPr>
          <w:noProof/>
        </w:rPr>
        <w:t>51</w:t>
      </w:r>
      <w:r>
        <w:rPr>
          <w:noProof/>
        </w:rPr>
        <w:fldChar w:fldCharType="end"/>
      </w:r>
    </w:p>
    <w:p w14:paraId="5B19A56A" w14:textId="011576AE"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_Toc162360078 \h </w:instrText>
      </w:r>
      <w:r>
        <w:rPr>
          <w:noProof/>
        </w:rPr>
      </w:r>
      <w:r>
        <w:rPr>
          <w:noProof/>
        </w:rPr>
        <w:fldChar w:fldCharType="separate"/>
      </w:r>
      <w:r>
        <w:rPr>
          <w:noProof/>
        </w:rPr>
        <w:t>51</w:t>
      </w:r>
      <w:r>
        <w:rPr>
          <w:noProof/>
        </w:rPr>
        <w:fldChar w:fldCharType="end"/>
      </w:r>
    </w:p>
    <w:p w14:paraId="01EBB9F0" w14:textId="69B1CE79"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lastRenderedPageBreak/>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_Toc162360079 \h </w:instrText>
      </w:r>
      <w:r>
        <w:rPr>
          <w:noProof/>
        </w:rPr>
      </w:r>
      <w:r>
        <w:rPr>
          <w:noProof/>
        </w:rPr>
        <w:fldChar w:fldCharType="separate"/>
      </w:r>
      <w:r>
        <w:rPr>
          <w:noProof/>
        </w:rPr>
        <w:t>51</w:t>
      </w:r>
      <w:r>
        <w:rPr>
          <w:noProof/>
        </w:rPr>
        <w:fldChar w:fldCharType="end"/>
      </w:r>
    </w:p>
    <w:p w14:paraId="4B48EB47" w14:textId="797D072F"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_Toc162360080 \h </w:instrText>
      </w:r>
      <w:r>
        <w:rPr>
          <w:noProof/>
        </w:rPr>
      </w:r>
      <w:r>
        <w:rPr>
          <w:noProof/>
        </w:rPr>
        <w:fldChar w:fldCharType="separate"/>
      </w:r>
      <w:r>
        <w:rPr>
          <w:noProof/>
        </w:rPr>
        <w:t>51</w:t>
      </w:r>
      <w:r>
        <w:rPr>
          <w:noProof/>
        </w:rPr>
        <w:fldChar w:fldCharType="end"/>
      </w:r>
    </w:p>
    <w:p w14:paraId="4776DA63" w14:textId="56F0723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_Toc162360081 \h </w:instrText>
      </w:r>
      <w:r>
        <w:rPr>
          <w:noProof/>
        </w:rPr>
      </w:r>
      <w:r>
        <w:rPr>
          <w:noProof/>
        </w:rPr>
        <w:fldChar w:fldCharType="separate"/>
      </w:r>
      <w:r>
        <w:rPr>
          <w:noProof/>
        </w:rPr>
        <w:t>51</w:t>
      </w:r>
      <w:r>
        <w:rPr>
          <w:noProof/>
        </w:rPr>
        <w:fldChar w:fldCharType="end"/>
      </w:r>
    </w:p>
    <w:p w14:paraId="35A4DF68" w14:textId="3548B679"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_Toc162360082 \h </w:instrText>
      </w:r>
      <w:r>
        <w:rPr>
          <w:noProof/>
        </w:rPr>
      </w:r>
      <w:r>
        <w:rPr>
          <w:noProof/>
        </w:rPr>
        <w:fldChar w:fldCharType="separate"/>
      </w:r>
      <w:r>
        <w:rPr>
          <w:noProof/>
        </w:rPr>
        <w:t>51</w:t>
      </w:r>
      <w:r>
        <w:rPr>
          <w:noProof/>
        </w:rPr>
        <w:fldChar w:fldCharType="end"/>
      </w:r>
    </w:p>
    <w:p w14:paraId="111B71A6" w14:textId="5EDF0E34"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_Toc162360083 \h </w:instrText>
      </w:r>
      <w:r>
        <w:rPr>
          <w:noProof/>
        </w:rPr>
      </w:r>
      <w:r>
        <w:rPr>
          <w:noProof/>
        </w:rPr>
        <w:fldChar w:fldCharType="separate"/>
      </w:r>
      <w:r>
        <w:rPr>
          <w:noProof/>
        </w:rPr>
        <w:t>51</w:t>
      </w:r>
      <w:r>
        <w:rPr>
          <w:noProof/>
        </w:rPr>
        <w:fldChar w:fldCharType="end"/>
      </w:r>
    </w:p>
    <w:p w14:paraId="64E3B11D" w14:textId="4D2D7084"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_Toc162360084 \h </w:instrText>
      </w:r>
      <w:r>
        <w:rPr>
          <w:noProof/>
        </w:rPr>
      </w:r>
      <w:r>
        <w:rPr>
          <w:noProof/>
        </w:rPr>
        <w:fldChar w:fldCharType="separate"/>
      </w:r>
      <w:r>
        <w:rPr>
          <w:noProof/>
        </w:rPr>
        <w:t>51</w:t>
      </w:r>
      <w:r>
        <w:rPr>
          <w:noProof/>
        </w:rPr>
        <w:fldChar w:fldCharType="end"/>
      </w:r>
    </w:p>
    <w:p w14:paraId="0E0E8E23" w14:textId="2AD2D648"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_Toc162360085 \h </w:instrText>
      </w:r>
      <w:r>
        <w:rPr>
          <w:noProof/>
        </w:rPr>
      </w:r>
      <w:r>
        <w:rPr>
          <w:noProof/>
        </w:rPr>
        <w:fldChar w:fldCharType="separate"/>
      </w:r>
      <w:r>
        <w:rPr>
          <w:noProof/>
        </w:rPr>
        <w:t>51</w:t>
      </w:r>
      <w:r>
        <w:rPr>
          <w:noProof/>
        </w:rPr>
        <w:fldChar w:fldCharType="end"/>
      </w:r>
    </w:p>
    <w:p w14:paraId="5F6F9E11" w14:textId="41684E7B"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Resource: supi (Custom operation)</w:t>
      </w:r>
      <w:r>
        <w:rPr>
          <w:noProof/>
        </w:rPr>
        <w:tab/>
      </w:r>
      <w:r>
        <w:rPr>
          <w:noProof/>
        </w:rPr>
        <w:fldChar w:fldCharType="begin" w:fldLock="1"/>
      </w:r>
      <w:r>
        <w:rPr>
          <w:noProof/>
        </w:rPr>
        <w:instrText xml:space="preserve"> PAGEREF _Toc162360086 \h </w:instrText>
      </w:r>
      <w:r>
        <w:rPr>
          <w:noProof/>
        </w:rPr>
      </w:r>
      <w:r>
        <w:rPr>
          <w:noProof/>
        </w:rPr>
        <w:fldChar w:fldCharType="separate"/>
      </w:r>
      <w:r>
        <w:rPr>
          <w:noProof/>
        </w:rPr>
        <w:t>52</w:t>
      </w:r>
      <w:r>
        <w:rPr>
          <w:noProof/>
        </w:rPr>
        <w:fldChar w:fldCharType="end"/>
      </w:r>
    </w:p>
    <w:p w14:paraId="580FEBB5" w14:textId="3D029AD2"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sidRPr="0032378E">
        <w:rPr>
          <w:noProof/>
          <w:lang w:val="en-US"/>
        </w:rPr>
        <w:t>6.2.3.2.1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Description</w:t>
      </w:r>
      <w:r>
        <w:rPr>
          <w:noProof/>
        </w:rPr>
        <w:tab/>
      </w:r>
      <w:r>
        <w:rPr>
          <w:noProof/>
        </w:rPr>
        <w:fldChar w:fldCharType="begin" w:fldLock="1"/>
      </w:r>
      <w:r>
        <w:rPr>
          <w:noProof/>
        </w:rPr>
        <w:instrText xml:space="preserve"> PAGEREF _Toc162360087 \h </w:instrText>
      </w:r>
      <w:r>
        <w:rPr>
          <w:noProof/>
        </w:rPr>
      </w:r>
      <w:r>
        <w:rPr>
          <w:noProof/>
        </w:rPr>
        <w:fldChar w:fldCharType="separate"/>
      </w:r>
      <w:r>
        <w:rPr>
          <w:noProof/>
        </w:rPr>
        <w:t>52</w:t>
      </w:r>
      <w:r>
        <w:rPr>
          <w:noProof/>
        </w:rPr>
        <w:fldChar w:fldCharType="end"/>
      </w:r>
    </w:p>
    <w:p w14:paraId="75D2706B" w14:textId="5A3B9666"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_Toc162360088 \h </w:instrText>
      </w:r>
      <w:r>
        <w:rPr>
          <w:noProof/>
        </w:rPr>
      </w:r>
      <w:r>
        <w:rPr>
          <w:noProof/>
        </w:rPr>
        <w:fldChar w:fldCharType="separate"/>
      </w:r>
      <w:r>
        <w:rPr>
          <w:noProof/>
        </w:rPr>
        <w:t>52</w:t>
      </w:r>
      <w:r>
        <w:rPr>
          <w:noProof/>
        </w:rPr>
        <w:fldChar w:fldCharType="end"/>
      </w:r>
    </w:p>
    <w:p w14:paraId="252FA7C4" w14:textId="29AA15C1"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_Toc162360089 \h </w:instrText>
      </w:r>
      <w:r>
        <w:rPr>
          <w:noProof/>
        </w:rPr>
      </w:r>
      <w:r>
        <w:rPr>
          <w:noProof/>
        </w:rPr>
        <w:fldChar w:fldCharType="separate"/>
      </w:r>
      <w:r>
        <w:rPr>
          <w:noProof/>
        </w:rPr>
        <w:t>52</w:t>
      </w:r>
      <w:r>
        <w:rPr>
          <w:noProof/>
        </w:rPr>
        <w:fldChar w:fldCharType="end"/>
      </w:r>
    </w:p>
    <w:p w14:paraId="3043DD73" w14:textId="44C91DC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_Toc162360090 \h </w:instrText>
      </w:r>
      <w:r>
        <w:rPr>
          <w:noProof/>
        </w:rPr>
      </w:r>
      <w:r>
        <w:rPr>
          <w:noProof/>
        </w:rPr>
        <w:fldChar w:fldCharType="separate"/>
      </w:r>
      <w:r>
        <w:rPr>
          <w:noProof/>
        </w:rPr>
        <w:t>53</w:t>
      </w:r>
      <w:r>
        <w:rPr>
          <w:noProof/>
        </w:rPr>
        <w:fldChar w:fldCharType="end"/>
      </w:r>
    </w:p>
    <w:p w14:paraId="3693570D" w14:textId="280E1E5D"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_Toc162360091 \h </w:instrText>
      </w:r>
      <w:r>
        <w:rPr>
          <w:noProof/>
        </w:rPr>
      </w:r>
      <w:r>
        <w:rPr>
          <w:noProof/>
        </w:rPr>
        <w:fldChar w:fldCharType="separate"/>
      </w:r>
      <w:r>
        <w:rPr>
          <w:noProof/>
        </w:rPr>
        <w:t>54</w:t>
      </w:r>
      <w:r>
        <w:rPr>
          <w:noProof/>
        </w:rPr>
        <w:fldChar w:fldCharType="end"/>
      </w:r>
    </w:p>
    <w:p w14:paraId="4D7F5222" w14:textId="4288B484"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_Toc162360092 \h </w:instrText>
      </w:r>
      <w:r>
        <w:rPr>
          <w:noProof/>
        </w:rPr>
      </w:r>
      <w:r>
        <w:rPr>
          <w:noProof/>
        </w:rPr>
        <w:fldChar w:fldCharType="separate"/>
      </w:r>
      <w:r>
        <w:rPr>
          <w:noProof/>
        </w:rPr>
        <w:t>54</w:t>
      </w:r>
      <w:r>
        <w:rPr>
          <w:noProof/>
        </w:rPr>
        <w:fldChar w:fldCharType="end"/>
      </w:r>
    </w:p>
    <w:p w14:paraId="287EB5F9" w14:textId="27F6AA5D"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_Toc162360093 \h </w:instrText>
      </w:r>
      <w:r>
        <w:rPr>
          <w:noProof/>
        </w:rPr>
      </w:r>
      <w:r>
        <w:rPr>
          <w:noProof/>
        </w:rPr>
        <w:fldChar w:fldCharType="separate"/>
      </w:r>
      <w:r>
        <w:rPr>
          <w:noProof/>
        </w:rPr>
        <w:t>54</w:t>
      </w:r>
      <w:r>
        <w:rPr>
          <w:noProof/>
        </w:rPr>
        <w:fldChar w:fldCharType="end"/>
      </w:r>
    </w:p>
    <w:p w14:paraId="2017E035" w14:textId="5B4D3AFB"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_Toc162360094 \h </w:instrText>
      </w:r>
      <w:r>
        <w:rPr>
          <w:noProof/>
        </w:rPr>
      </w:r>
      <w:r>
        <w:rPr>
          <w:noProof/>
        </w:rPr>
        <w:fldChar w:fldCharType="separate"/>
      </w:r>
      <w:r>
        <w:rPr>
          <w:noProof/>
        </w:rPr>
        <w:t>54</w:t>
      </w:r>
      <w:r>
        <w:rPr>
          <w:noProof/>
        </w:rPr>
        <w:fldChar w:fldCharType="end"/>
      </w:r>
    </w:p>
    <w:p w14:paraId="4F01276C" w14:textId="4903FF0D"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_Toc162360095 \h </w:instrText>
      </w:r>
      <w:r>
        <w:rPr>
          <w:noProof/>
        </w:rPr>
      </w:r>
      <w:r>
        <w:rPr>
          <w:noProof/>
        </w:rPr>
        <w:fldChar w:fldCharType="separate"/>
      </w:r>
      <w:r>
        <w:rPr>
          <w:noProof/>
        </w:rPr>
        <w:t>54</w:t>
      </w:r>
      <w:r>
        <w:rPr>
          <w:noProof/>
        </w:rPr>
        <w:fldChar w:fldCharType="end"/>
      </w:r>
    </w:p>
    <w:p w14:paraId="7A522FB9" w14:textId="189AFBF0"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_Toc162360096 \h </w:instrText>
      </w:r>
      <w:r>
        <w:rPr>
          <w:noProof/>
        </w:rPr>
      </w:r>
      <w:r>
        <w:rPr>
          <w:noProof/>
        </w:rPr>
        <w:fldChar w:fldCharType="separate"/>
      </w:r>
      <w:r>
        <w:rPr>
          <w:noProof/>
        </w:rPr>
        <w:t>54</w:t>
      </w:r>
      <w:r>
        <w:rPr>
          <w:noProof/>
        </w:rPr>
        <w:fldChar w:fldCharType="end"/>
      </w:r>
    </w:p>
    <w:p w14:paraId="3DFDD613" w14:textId="242C434F"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Structured data types</w:t>
      </w:r>
      <w:r>
        <w:rPr>
          <w:noProof/>
        </w:rPr>
        <w:tab/>
      </w:r>
      <w:r>
        <w:rPr>
          <w:noProof/>
        </w:rPr>
        <w:fldChar w:fldCharType="begin" w:fldLock="1"/>
      </w:r>
      <w:r>
        <w:rPr>
          <w:noProof/>
        </w:rPr>
        <w:instrText xml:space="preserve"> PAGEREF _Toc162360097 \h </w:instrText>
      </w:r>
      <w:r>
        <w:rPr>
          <w:noProof/>
        </w:rPr>
      </w:r>
      <w:r>
        <w:rPr>
          <w:noProof/>
        </w:rPr>
        <w:fldChar w:fldCharType="separate"/>
      </w:r>
      <w:r>
        <w:rPr>
          <w:noProof/>
        </w:rPr>
        <w:t>55</w:t>
      </w:r>
      <w:r>
        <w:rPr>
          <w:noProof/>
        </w:rPr>
        <w:fldChar w:fldCharType="end"/>
      </w:r>
    </w:p>
    <w:p w14:paraId="4E0A7922" w14:textId="2124FAE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_Toc162360098 \h </w:instrText>
      </w:r>
      <w:r>
        <w:rPr>
          <w:noProof/>
        </w:rPr>
      </w:r>
      <w:r>
        <w:rPr>
          <w:noProof/>
        </w:rPr>
        <w:fldChar w:fldCharType="separate"/>
      </w:r>
      <w:r>
        <w:rPr>
          <w:noProof/>
        </w:rPr>
        <w:t>55</w:t>
      </w:r>
      <w:r>
        <w:rPr>
          <w:noProof/>
        </w:rPr>
        <w:fldChar w:fldCharType="end"/>
      </w:r>
    </w:p>
    <w:p w14:paraId="02D5EC37" w14:textId="19E14EDC"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SorInfo</w:t>
      </w:r>
      <w:r>
        <w:rPr>
          <w:noProof/>
        </w:rPr>
        <w:tab/>
      </w:r>
      <w:r>
        <w:rPr>
          <w:noProof/>
        </w:rPr>
        <w:fldChar w:fldCharType="begin" w:fldLock="1"/>
      </w:r>
      <w:r>
        <w:rPr>
          <w:noProof/>
        </w:rPr>
        <w:instrText xml:space="preserve"> PAGEREF _Toc162360099 \h </w:instrText>
      </w:r>
      <w:r>
        <w:rPr>
          <w:noProof/>
        </w:rPr>
      </w:r>
      <w:r>
        <w:rPr>
          <w:noProof/>
        </w:rPr>
        <w:fldChar w:fldCharType="separate"/>
      </w:r>
      <w:r>
        <w:rPr>
          <w:noProof/>
        </w:rPr>
        <w:t>55</w:t>
      </w:r>
      <w:r>
        <w:rPr>
          <w:noProof/>
        </w:rPr>
        <w:fldChar w:fldCharType="end"/>
      </w:r>
    </w:p>
    <w:p w14:paraId="63D3ABCE" w14:textId="1A6EC00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SorSecurityInfo</w:t>
      </w:r>
      <w:r>
        <w:rPr>
          <w:noProof/>
        </w:rPr>
        <w:tab/>
      </w:r>
      <w:r>
        <w:rPr>
          <w:noProof/>
        </w:rPr>
        <w:fldChar w:fldCharType="begin" w:fldLock="1"/>
      </w:r>
      <w:r>
        <w:rPr>
          <w:noProof/>
        </w:rPr>
        <w:instrText xml:space="preserve"> PAGEREF _Toc162360100 \h </w:instrText>
      </w:r>
      <w:r>
        <w:rPr>
          <w:noProof/>
        </w:rPr>
      </w:r>
      <w:r>
        <w:rPr>
          <w:noProof/>
        </w:rPr>
        <w:fldChar w:fldCharType="separate"/>
      </w:r>
      <w:r>
        <w:rPr>
          <w:noProof/>
        </w:rPr>
        <w:t>55</w:t>
      </w:r>
      <w:r>
        <w:rPr>
          <w:noProof/>
        </w:rPr>
        <w:fldChar w:fldCharType="end"/>
      </w:r>
    </w:p>
    <w:p w14:paraId="4A72F606" w14:textId="6D0483DB"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SteeringInfo</w:t>
      </w:r>
      <w:r>
        <w:rPr>
          <w:noProof/>
        </w:rPr>
        <w:tab/>
      </w:r>
      <w:r>
        <w:rPr>
          <w:noProof/>
        </w:rPr>
        <w:fldChar w:fldCharType="begin" w:fldLock="1"/>
      </w:r>
      <w:r>
        <w:rPr>
          <w:noProof/>
        </w:rPr>
        <w:instrText xml:space="preserve"> PAGEREF _Toc162360101 \h </w:instrText>
      </w:r>
      <w:r>
        <w:rPr>
          <w:noProof/>
        </w:rPr>
      </w:r>
      <w:r>
        <w:rPr>
          <w:noProof/>
        </w:rPr>
        <w:fldChar w:fldCharType="separate"/>
      </w:r>
      <w:r>
        <w:rPr>
          <w:noProof/>
        </w:rPr>
        <w:t>56</w:t>
      </w:r>
      <w:r>
        <w:rPr>
          <w:noProof/>
        </w:rPr>
        <w:fldChar w:fldCharType="end"/>
      </w:r>
    </w:p>
    <w:p w14:paraId="37551C25" w14:textId="5988B9D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_Toc162360102 \h </w:instrText>
      </w:r>
      <w:r>
        <w:rPr>
          <w:noProof/>
        </w:rPr>
      </w:r>
      <w:r>
        <w:rPr>
          <w:noProof/>
        </w:rPr>
        <w:fldChar w:fldCharType="separate"/>
      </w:r>
      <w:r>
        <w:rPr>
          <w:noProof/>
        </w:rPr>
        <w:t>56</w:t>
      </w:r>
      <w:r>
        <w:rPr>
          <w:noProof/>
        </w:rPr>
        <w:fldChar w:fldCharType="end"/>
      </w:r>
    </w:p>
    <w:p w14:paraId="57259AB8" w14:textId="3F3B0F4E"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Simple data types and enumerations</w:t>
      </w:r>
      <w:r>
        <w:rPr>
          <w:noProof/>
        </w:rPr>
        <w:tab/>
      </w:r>
      <w:r>
        <w:rPr>
          <w:noProof/>
        </w:rPr>
        <w:fldChar w:fldCharType="begin" w:fldLock="1"/>
      </w:r>
      <w:r>
        <w:rPr>
          <w:noProof/>
        </w:rPr>
        <w:instrText xml:space="preserve"> PAGEREF _Toc162360103 \h </w:instrText>
      </w:r>
      <w:r>
        <w:rPr>
          <w:noProof/>
        </w:rPr>
      </w:r>
      <w:r>
        <w:rPr>
          <w:noProof/>
        </w:rPr>
        <w:fldChar w:fldCharType="separate"/>
      </w:r>
      <w:r>
        <w:rPr>
          <w:noProof/>
        </w:rPr>
        <w:t>56</w:t>
      </w:r>
      <w:r>
        <w:rPr>
          <w:noProof/>
        </w:rPr>
        <w:fldChar w:fldCharType="end"/>
      </w:r>
    </w:p>
    <w:p w14:paraId="58AD7888" w14:textId="16B06573"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_Toc162360104 \h </w:instrText>
      </w:r>
      <w:r>
        <w:rPr>
          <w:noProof/>
        </w:rPr>
      </w:r>
      <w:r>
        <w:rPr>
          <w:noProof/>
        </w:rPr>
        <w:fldChar w:fldCharType="separate"/>
      </w:r>
      <w:r>
        <w:rPr>
          <w:noProof/>
        </w:rPr>
        <w:t>56</w:t>
      </w:r>
      <w:r>
        <w:rPr>
          <w:noProof/>
        </w:rPr>
        <w:fldChar w:fldCharType="end"/>
      </w:r>
    </w:p>
    <w:p w14:paraId="11F5E4A2" w14:textId="7204AC08"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_Toc162360105 \h </w:instrText>
      </w:r>
      <w:r>
        <w:rPr>
          <w:noProof/>
        </w:rPr>
      </w:r>
      <w:r>
        <w:rPr>
          <w:noProof/>
        </w:rPr>
        <w:fldChar w:fldCharType="separate"/>
      </w:r>
      <w:r>
        <w:rPr>
          <w:noProof/>
        </w:rPr>
        <w:t>56</w:t>
      </w:r>
      <w:r>
        <w:rPr>
          <w:noProof/>
        </w:rPr>
        <w:fldChar w:fldCharType="end"/>
      </w:r>
    </w:p>
    <w:p w14:paraId="2150CB8F" w14:textId="5870246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_Toc162360106 \h </w:instrText>
      </w:r>
      <w:r>
        <w:rPr>
          <w:noProof/>
        </w:rPr>
      </w:r>
      <w:r>
        <w:rPr>
          <w:noProof/>
        </w:rPr>
        <w:fldChar w:fldCharType="separate"/>
      </w:r>
      <w:r>
        <w:rPr>
          <w:noProof/>
        </w:rPr>
        <w:t>57</w:t>
      </w:r>
      <w:r>
        <w:rPr>
          <w:noProof/>
        </w:rPr>
        <w:fldChar w:fldCharType="end"/>
      </w:r>
    </w:p>
    <w:p w14:paraId="339DE2F9" w14:textId="745693AF"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_Toc162360107 \h </w:instrText>
      </w:r>
      <w:r>
        <w:rPr>
          <w:noProof/>
        </w:rPr>
      </w:r>
      <w:r>
        <w:rPr>
          <w:noProof/>
        </w:rPr>
        <w:fldChar w:fldCharType="separate"/>
      </w:r>
      <w:r>
        <w:rPr>
          <w:noProof/>
        </w:rPr>
        <w:t>57</w:t>
      </w:r>
      <w:r>
        <w:rPr>
          <w:noProof/>
        </w:rPr>
        <w:fldChar w:fldCharType="end"/>
      </w:r>
    </w:p>
    <w:p w14:paraId="4B1942DF" w14:textId="7A870A05"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_Toc162360108 \h </w:instrText>
      </w:r>
      <w:r>
        <w:rPr>
          <w:noProof/>
        </w:rPr>
      </w:r>
      <w:r>
        <w:rPr>
          <w:noProof/>
        </w:rPr>
        <w:fldChar w:fldCharType="separate"/>
      </w:r>
      <w:r>
        <w:rPr>
          <w:noProof/>
        </w:rPr>
        <w:t>57</w:t>
      </w:r>
      <w:r>
        <w:rPr>
          <w:noProof/>
        </w:rPr>
        <w:fldChar w:fldCharType="end"/>
      </w:r>
    </w:p>
    <w:p w14:paraId="23274BBE" w14:textId="3B3DBD85"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_Toc162360109 \h </w:instrText>
      </w:r>
      <w:r>
        <w:rPr>
          <w:noProof/>
        </w:rPr>
      </w:r>
      <w:r>
        <w:rPr>
          <w:noProof/>
        </w:rPr>
        <w:fldChar w:fldCharType="separate"/>
      </w:r>
      <w:r>
        <w:rPr>
          <w:noProof/>
        </w:rPr>
        <w:t>57</w:t>
      </w:r>
      <w:r>
        <w:rPr>
          <w:noProof/>
        </w:rPr>
        <w:fldChar w:fldCharType="end"/>
      </w:r>
    </w:p>
    <w:p w14:paraId="35916CA0" w14:textId="24C09979"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_Toc162360110 \h </w:instrText>
      </w:r>
      <w:r>
        <w:rPr>
          <w:noProof/>
        </w:rPr>
      </w:r>
      <w:r>
        <w:rPr>
          <w:noProof/>
        </w:rPr>
        <w:fldChar w:fldCharType="separate"/>
      </w:r>
      <w:r>
        <w:rPr>
          <w:noProof/>
        </w:rPr>
        <w:t>57</w:t>
      </w:r>
      <w:r>
        <w:rPr>
          <w:noProof/>
        </w:rPr>
        <w:fldChar w:fldCharType="end"/>
      </w:r>
    </w:p>
    <w:p w14:paraId="2700FD3C" w14:textId="5DE4BAD2"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6.2.8</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Security</w:t>
      </w:r>
      <w:r>
        <w:rPr>
          <w:noProof/>
        </w:rPr>
        <w:tab/>
      </w:r>
      <w:r>
        <w:rPr>
          <w:noProof/>
        </w:rPr>
        <w:fldChar w:fldCharType="begin" w:fldLock="1"/>
      </w:r>
      <w:r>
        <w:rPr>
          <w:noProof/>
        </w:rPr>
        <w:instrText xml:space="preserve"> PAGEREF _Toc162360111 \h </w:instrText>
      </w:r>
      <w:r>
        <w:rPr>
          <w:noProof/>
        </w:rPr>
      </w:r>
      <w:r>
        <w:rPr>
          <w:noProof/>
        </w:rPr>
        <w:fldChar w:fldCharType="separate"/>
      </w:r>
      <w:r>
        <w:rPr>
          <w:noProof/>
        </w:rPr>
        <w:t>57</w:t>
      </w:r>
      <w:r>
        <w:rPr>
          <w:noProof/>
        </w:rPr>
        <w:fldChar w:fldCharType="end"/>
      </w:r>
    </w:p>
    <w:p w14:paraId="6BFFA8BB" w14:textId="1866E3A8"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_Toc162360112 \h </w:instrText>
      </w:r>
      <w:r>
        <w:rPr>
          <w:noProof/>
        </w:rPr>
      </w:r>
      <w:r>
        <w:rPr>
          <w:noProof/>
        </w:rPr>
        <w:fldChar w:fldCharType="separate"/>
      </w:r>
      <w:r>
        <w:rPr>
          <w:noProof/>
        </w:rPr>
        <w:t>57</w:t>
      </w:r>
      <w:r>
        <w:rPr>
          <w:noProof/>
        </w:rPr>
        <w:fldChar w:fldCharType="end"/>
      </w:r>
    </w:p>
    <w:p w14:paraId="49F90824" w14:textId="0110DA33"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HTTP redirection</w:t>
      </w:r>
      <w:r>
        <w:rPr>
          <w:noProof/>
        </w:rPr>
        <w:tab/>
      </w:r>
      <w:r>
        <w:rPr>
          <w:noProof/>
        </w:rPr>
        <w:fldChar w:fldCharType="begin" w:fldLock="1"/>
      </w:r>
      <w:r>
        <w:rPr>
          <w:noProof/>
        </w:rPr>
        <w:instrText xml:space="preserve"> PAGEREF _Toc162360113 \h </w:instrText>
      </w:r>
      <w:r>
        <w:rPr>
          <w:noProof/>
        </w:rPr>
      </w:r>
      <w:r>
        <w:rPr>
          <w:noProof/>
        </w:rPr>
        <w:fldChar w:fldCharType="separate"/>
      </w:r>
      <w:r>
        <w:rPr>
          <w:noProof/>
        </w:rPr>
        <w:t>58</w:t>
      </w:r>
      <w:r>
        <w:rPr>
          <w:noProof/>
        </w:rPr>
        <w:fldChar w:fldCharType="end"/>
      </w:r>
    </w:p>
    <w:p w14:paraId="71BA30CE" w14:textId="5A88AA79"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_Toc162360114 \h </w:instrText>
      </w:r>
      <w:r>
        <w:rPr>
          <w:noProof/>
        </w:rPr>
      </w:r>
      <w:r>
        <w:rPr>
          <w:noProof/>
        </w:rPr>
        <w:fldChar w:fldCharType="separate"/>
      </w:r>
      <w:r>
        <w:rPr>
          <w:noProof/>
        </w:rPr>
        <w:t>58</w:t>
      </w:r>
      <w:r>
        <w:rPr>
          <w:noProof/>
        </w:rPr>
        <w:fldChar w:fldCharType="end"/>
      </w:r>
    </w:p>
    <w:p w14:paraId="0EEF45FA" w14:textId="48846960"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_Toc162360115 \h </w:instrText>
      </w:r>
      <w:r>
        <w:rPr>
          <w:noProof/>
        </w:rPr>
      </w:r>
      <w:r>
        <w:rPr>
          <w:noProof/>
        </w:rPr>
        <w:fldChar w:fldCharType="separate"/>
      </w:r>
      <w:r>
        <w:rPr>
          <w:noProof/>
        </w:rPr>
        <w:t>58</w:t>
      </w:r>
      <w:r>
        <w:rPr>
          <w:noProof/>
        </w:rPr>
        <w:fldChar w:fldCharType="end"/>
      </w:r>
    </w:p>
    <w:p w14:paraId="0C5C341B" w14:textId="1E736C29"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_Toc162360116 \h </w:instrText>
      </w:r>
      <w:r>
        <w:rPr>
          <w:noProof/>
        </w:rPr>
      </w:r>
      <w:r>
        <w:rPr>
          <w:noProof/>
        </w:rPr>
        <w:fldChar w:fldCharType="separate"/>
      </w:r>
      <w:r>
        <w:rPr>
          <w:noProof/>
        </w:rPr>
        <w:t>58</w:t>
      </w:r>
      <w:r>
        <w:rPr>
          <w:noProof/>
        </w:rPr>
        <w:fldChar w:fldCharType="end"/>
      </w:r>
    </w:p>
    <w:p w14:paraId="4847B0B2" w14:textId="54B50363"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_Toc162360117 \h </w:instrText>
      </w:r>
      <w:r>
        <w:rPr>
          <w:noProof/>
        </w:rPr>
      </w:r>
      <w:r>
        <w:rPr>
          <w:noProof/>
        </w:rPr>
        <w:fldChar w:fldCharType="separate"/>
      </w:r>
      <w:r>
        <w:rPr>
          <w:noProof/>
        </w:rPr>
        <w:t>58</w:t>
      </w:r>
      <w:r>
        <w:rPr>
          <w:noProof/>
        </w:rPr>
        <w:fldChar w:fldCharType="end"/>
      </w:r>
    </w:p>
    <w:p w14:paraId="0152820C" w14:textId="4A734630"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_Toc162360118 \h </w:instrText>
      </w:r>
      <w:r>
        <w:rPr>
          <w:noProof/>
        </w:rPr>
      </w:r>
      <w:r>
        <w:rPr>
          <w:noProof/>
        </w:rPr>
        <w:fldChar w:fldCharType="separate"/>
      </w:r>
      <w:r>
        <w:rPr>
          <w:noProof/>
        </w:rPr>
        <w:t>59</w:t>
      </w:r>
      <w:r>
        <w:rPr>
          <w:noProof/>
        </w:rPr>
        <w:fldChar w:fldCharType="end"/>
      </w:r>
    </w:p>
    <w:p w14:paraId="5553B09E" w14:textId="745CA74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_Toc162360119 \h </w:instrText>
      </w:r>
      <w:r>
        <w:rPr>
          <w:noProof/>
        </w:rPr>
      </w:r>
      <w:r>
        <w:rPr>
          <w:noProof/>
        </w:rPr>
        <w:fldChar w:fldCharType="separate"/>
      </w:r>
      <w:r>
        <w:rPr>
          <w:noProof/>
        </w:rPr>
        <w:t>59</w:t>
      </w:r>
      <w:r>
        <w:rPr>
          <w:noProof/>
        </w:rPr>
        <w:fldChar w:fldCharType="end"/>
      </w:r>
    </w:p>
    <w:p w14:paraId="06AB8853" w14:textId="2558021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_Toc162360120 \h </w:instrText>
      </w:r>
      <w:r>
        <w:rPr>
          <w:noProof/>
        </w:rPr>
      </w:r>
      <w:r>
        <w:rPr>
          <w:noProof/>
        </w:rPr>
        <w:fldChar w:fldCharType="separate"/>
      </w:r>
      <w:r>
        <w:rPr>
          <w:noProof/>
        </w:rPr>
        <w:t>59</w:t>
      </w:r>
      <w:r>
        <w:rPr>
          <w:noProof/>
        </w:rPr>
        <w:fldChar w:fldCharType="end"/>
      </w:r>
    </w:p>
    <w:p w14:paraId="7D999ECE" w14:textId="5B392426"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_Toc162360121 \h </w:instrText>
      </w:r>
      <w:r>
        <w:rPr>
          <w:noProof/>
        </w:rPr>
      </w:r>
      <w:r>
        <w:rPr>
          <w:noProof/>
        </w:rPr>
        <w:fldChar w:fldCharType="separate"/>
      </w:r>
      <w:r>
        <w:rPr>
          <w:noProof/>
        </w:rPr>
        <w:t>59</w:t>
      </w:r>
      <w:r>
        <w:rPr>
          <w:noProof/>
        </w:rPr>
        <w:fldChar w:fldCharType="end"/>
      </w:r>
    </w:p>
    <w:p w14:paraId="096E500E" w14:textId="280B340F"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_Toc162360122 \h </w:instrText>
      </w:r>
      <w:r>
        <w:rPr>
          <w:noProof/>
        </w:rPr>
      </w:r>
      <w:r>
        <w:rPr>
          <w:noProof/>
        </w:rPr>
        <w:fldChar w:fldCharType="separate"/>
      </w:r>
      <w:r>
        <w:rPr>
          <w:noProof/>
        </w:rPr>
        <w:t>59</w:t>
      </w:r>
      <w:r>
        <w:rPr>
          <w:noProof/>
        </w:rPr>
        <w:fldChar w:fldCharType="end"/>
      </w:r>
    </w:p>
    <w:p w14:paraId="6801EF71" w14:textId="682AD50A"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_Toc162360123 \h </w:instrText>
      </w:r>
      <w:r>
        <w:rPr>
          <w:noProof/>
        </w:rPr>
      </w:r>
      <w:r>
        <w:rPr>
          <w:noProof/>
        </w:rPr>
        <w:fldChar w:fldCharType="separate"/>
      </w:r>
      <w:r>
        <w:rPr>
          <w:noProof/>
        </w:rPr>
        <w:t>59</w:t>
      </w:r>
      <w:r>
        <w:rPr>
          <w:noProof/>
        </w:rPr>
        <w:fldChar w:fldCharType="end"/>
      </w:r>
    </w:p>
    <w:p w14:paraId="2D4BB165" w14:textId="2322313B"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_Toc162360124 \h </w:instrText>
      </w:r>
      <w:r>
        <w:rPr>
          <w:noProof/>
        </w:rPr>
      </w:r>
      <w:r>
        <w:rPr>
          <w:noProof/>
        </w:rPr>
        <w:fldChar w:fldCharType="separate"/>
      </w:r>
      <w:r>
        <w:rPr>
          <w:noProof/>
        </w:rPr>
        <w:t>59</w:t>
      </w:r>
      <w:r>
        <w:rPr>
          <w:noProof/>
        </w:rPr>
        <w:fldChar w:fldCharType="end"/>
      </w:r>
    </w:p>
    <w:p w14:paraId="4BE14662" w14:textId="1DEE3294"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w:t>
      </w:r>
      <w:r w:rsidRPr="0032378E">
        <w:rPr>
          <w:noProof/>
          <w:lang w:val="en-US" w:eastAsia="zh-CN"/>
        </w:rPr>
        <w:t>3</w:t>
      </w:r>
      <w:r w:rsidRPr="0032378E">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 xml:space="preserve">Resource: </w:t>
      </w:r>
      <w:r w:rsidRPr="0032378E">
        <w:rPr>
          <w:noProof/>
          <w:lang w:val="en-US" w:eastAsia="zh-CN"/>
        </w:rPr>
        <w:t>supi (Custom operation)</w:t>
      </w:r>
      <w:r>
        <w:rPr>
          <w:noProof/>
        </w:rPr>
        <w:tab/>
      </w:r>
      <w:r>
        <w:rPr>
          <w:noProof/>
        </w:rPr>
        <w:fldChar w:fldCharType="begin" w:fldLock="1"/>
      </w:r>
      <w:r>
        <w:rPr>
          <w:noProof/>
        </w:rPr>
        <w:instrText xml:space="preserve"> PAGEREF _Toc162360125 \h </w:instrText>
      </w:r>
      <w:r>
        <w:rPr>
          <w:noProof/>
        </w:rPr>
      </w:r>
      <w:r>
        <w:rPr>
          <w:noProof/>
        </w:rPr>
        <w:fldChar w:fldCharType="separate"/>
      </w:r>
      <w:r>
        <w:rPr>
          <w:noProof/>
        </w:rPr>
        <w:t>60</w:t>
      </w:r>
      <w:r>
        <w:rPr>
          <w:noProof/>
        </w:rPr>
        <w:fldChar w:fldCharType="end"/>
      </w:r>
    </w:p>
    <w:p w14:paraId="1C55FD83" w14:textId="5D282EB1"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sidRPr="0032378E">
        <w:rPr>
          <w:noProof/>
          <w:lang w:val="en-US"/>
        </w:rPr>
        <w:t>6.</w:t>
      </w:r>
      <w:r w:rsidRPr="0032378E">
        <w:rPr>
          <w:noProof/>
          <w:lang w:val="en-US" w:eastAsia="zh-CN"/>
        </w:rPr>
        <w:t>3</w:t>
      </w:r>
      <w:r w:rsidRPr="0032378E">
        <w:rPr>
          <w:noProof/>
          <w:lang w:val="en-US"/>
        </w:rPr>
        <w:t>.3.2.1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Description</w:t>
      </w:r>
      <w:r>
        <w:rPr>
          <w:noProof/>
        </w:rPr>
        <w:tab/>
      </w:r>
      <w:r>
        <w:rPr>
          <w:noProof/>
        </w:rPr>
        <w:fldChar w:fldCharType="begin" w:fldLock="1"/>
      </w:r>
      <w:r>
        <w:rPr>
          <w:noProof/>
        </w:rPr>
        <w:instrText xml:space="preserve"> PAGEREF _Toc162360126 \h </w:instrText>
      </w:r>
      <w:r>
        <w:rPr>
          <w:noProof/>
        </w:rPr>
      </w:r>
      <w:r>
        <w:rPr>
          <w:noProof/>
        </w:rPr>
        <w:fldChar w:fldCharType="separate"/>
      </w:r>
      <w:r>
        <w:rPr>
          <w:noProof/>
        </w:rPr>
        <w:t>60</w:t>
      </w:r>
      <w:r>
        <w:rPr>
          <w:noProof/>
        </w:rPr>
        <w:fldChar w:fldCharType="end"/>
      </w:r>
    </w:p>
    <w:p w14:paraId="29EB5140" w14:textId="2DE156D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_Toc162360127 \h </w:instrText>
      </w:r>
      <w:r>
        <w:rPr>
          <w:noProof/>
        </w:rPr>
      </w:r>
      <w:r>
        <w:rPr>
          <w:noProof/>
        </w:rPr>
        <w:fldChar w:fldCharType="separate"/>
      </w:r>
      <w:r>
        <w:rPr>
          <w:noProof/>
        </w:rPr>
        <w:t>60</w:t>
      </w:r>
      <w:r>
        <w:rPr>
          <w:noProof/>
        </w:rPr>
        <w:fldChar w:fldCharType="end"/>
      </w:r>
    </w:p>
    <w:p w14:paraId="4398C2BE" w14:textId="7B04D2D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_Toc162360128 \h </w:instrText>
      </w:r>
      <w:r>
        <w:rPr>
          <w:noProof/>
        </w:rPr>
      </w:r>
      <w:r>
        <w:rPr>
          <w:noProof/>
        </w:rPr>
        <w:fldChar w:fldCharType="separate"/>
      </w:r>
      <w:r>
        <w:rPr>
          <w:noProof/>
        </w:rPr>
        <w:t>60</w:t>
      </w:r>
      <w:r>
        <w:rPr>
          <w:noProof/>
        </w:rPr>
        <w:fldChar w:fldCharType="end"/>
      </w:r>
    </w:p>
    <w:p w14:paraId="5673B93B" w14:textId="2E2A169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_Toc162360129 \h </w:instrText>
      </w:r>
      <w:r>
        <w:rPr>
          <w:noProof/>
        </w:rPr>
      </w:r>
      <w:r>
        <w:rPr>
          <w:noProof/>
        </w:rPr>
        <w:fldChar w:fldCharType="separate"/>
      </w:r>
      <w:r>
        <w:rPr>
          <w:noProof/>
        </w:rPr>
        <w:t>60</w:t>
      </w:r>
      <w:r>
        <w:rPr>
          <w:noProof/>
        </w:rPr>
        <w:fldChar w:fldCharType="end"/>
      </w:r>
    </w:p>
    <w:p w14:paraId="3095EDD7" w14:textId="68873B04"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_Toc162360130 \h </w:instrText>
      </w:r>
      <w:r>
        <w:rPr>
          <w:noProof/>
        </w:rPr>
      </w:r>
      <w:r>
        <w:rPr>
          <w:noProof/>
        </w:rPr>
        <w:fldChar w:fldCharType="separate"/>
      </w:r>
      <w:r>
        <w:rPr>
          <w:noProof/>
        </w:rPr>
        <w:t>61</w:t>
      </w:r>
      <w:r>
        <w:rPr>
          <w:noProof/>
        </w:rPr>
        <w:fldChar w:fldCharType="end"/>
      </w:r>
    </w:p>
    <w:p w14:paraId="02D2300B" w14:textId="3AF78D0E"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_Toc162360131 \h </w:instrText>
      </w:r>
      <w:r>
        <w:rPr>
          <w:noProof/>
        </w:rPr>
      </w:r>
      <w:r>
        <w:rPr>
          <w:noProof/>
        </w:rPr>
        <w:fldChar w:fldCharType="separate"/>
      </w:r>
      <w:r>
        <w:rPr>
          <w:noProof/>
        </w:rPr>
        <w:t>61</w:t>
      </w:r>
      <w:r>
        <w:rPr>
          <w:noProof/>
        </w:rPr>
        <w:fldChar w:fldCharType="end"/>
      </w:r>
    </w:p>
    <w:p w14:paraId="5489CECA" w14:textId="7171534E"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_Toc162360132 \h </w:instrText>
      </w:r>
      <w:r>
        <w:rPr>
          <w:noProof/>
        </w:rPr>
      </w:r>
      <w:r>
        <w:rPr>
          <w:noProof/>
        </w:rPr>
        <w:fldChar w:fldCharType="separate"/>
      </w:r>
      <w:r>
        <w:rPr>
          <w:noProof/>
        </w:rPr>
        <w:t>61</w:t>
      </w:r>
      <w:r>
        <w:rPr>
          <w:noProof/>
        </w:rPr>
        <w:fldChar w:fldCharType="end"/>
      </w:r>
    </w:p>
    <w:p w14:paraId="45CF0F73" w14:textId="2C298ED6"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_Toc162360133 \h </w:instrText>
      </w:r>
      <w:r>
        <w:rPr>
          <w:noProof/>
        </w:rPr>
      </w:r>
      <w:r>
        <w:rPr>
          <w:noProof/>
        </w:rPr>
        <w:fldChar w:fldCharType="separate"/>
      </w:r>
      <w:r>
        <w:rPr>
          <w:noProof/>
        </w:rPr>
        <w:t>61</w:t>
      </w:r>
      <w:r>
        <w:rPr>
          <w:noProof/>
        </w:rPr>
        <w:fldChar w:fldCharType="end"/>
      </w:r>
    </w:p>
    <w:p w14:paraId="3390871E" w14:textId="6392DE91"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_Toc162360134 \h </w:instrText>
      </w:r>
      <w:r>
        <w:rPr>
          <w:noProof/>
        </w:rPr>
      </w:r>
      <w:r>
        <w:rPr>
          <w:noProof/>
        </w:rPr>
        <w:fldChar w:fldCharType="separate"/>
      </w:r>
      <w:r>
        <w:rPr>
          <w:noProof/>
        </w:rPr>
        <w:t>61</w:t>
      </w:r>
      <w:r>
        <w:rPr>
          <w:noProof/>
        </w:rPr>
        <w:fldChar w:fldCharType="end"/>
      </w:r>
    </w:p>
    <w:p w14:paraId="4A9C69A8" w14:textId="21863CF5"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_Toc162360135 \h </w:instrText>
      </w:r>
      <w:r>
        <w:rPr>
          <w:noProof/>
        </w:rPr>
      </w:r>
      <w:r>
        <w:rPr>
          <w:noProof/>
        </w:rPr>
        <w:fldChar w:fldCharType="separate"/>
      </w:r>
      <w:r>
        <w:rPr>
          <w:noProof/>
        </w:rPr>
        <w:t>61</w:t>
      </w:r>
      <w:r>
        <w:rPr>
          <w:noProof/>
        </w:rPr>
        <w:fldChar w:fldCharType="end"/>
      </w:r>
    </w:p>
    <w:p w14:paraId="6D8E311D" w14:textId="4C68799B"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Structured data types</w:t>
      </w:r>
      <w:r>
        <w:rPr>
          <w:noProof/>
        </w:rPr>
        <w:tab/>
      </w:r>
      <w:r>
        <w:rPr>
          <w:noProof/>
        </w:rPr>
        <w:fldChar w:fldCharType="begin" w:fldLock="1"/>
      </w:r>
      <w:r>
        <w:rPr>
          <w:noProof/>
        </w:rPr>
        <w:instrText xml:space="preserve"> PAGEREF _Toc162360136 \h </w:instrText>
      </w:r>
      <w:r>
        <w:rPr>
          <w:noProof/>
        </w:rPr>
      </w:r>
      <w:r>
        <w:rPr>
          <w:noProof/>
        </w:rPr>
        <w:fldChar w:fldCharType="separate"/>
      </w:r>
      <w:r>
        <w:rPr>
          <w:noProof/>
        </w:rPr>
        <w:t>62</w:t>
      </w:r>
      <w:r>
        <w:rPr>
          <w:noProof/>
        </w:rPr>
        <w:fldChar w:fldCharType="end"/>
      </w:r>
    </w:p>
    <w:p w14:paraId="02FF12A3" w14:textId="7383405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_Toc162360137 \h </w:instrText>
      </w:r>
      <w:r>
        <w:rPr>
          <w:noProof/>
        </w:rPr>
      </w:r>
      <w:r>
        <w:rPr>
          <w:noProof/>
        </w:rPr>
        <w:fldChar w:fldCharType="separate"/>
      </w:r>
      <w:r>
        <w:rPr>
          <w:noProof/>
        </w:rPr>
        <w:t>62</w:t>
      </w:r>
      <w:r>
        <w:rPr>
          <w:noProof/>
        </w:rPr>
        <w:fldChar w:fldCharType="end"/>
      </w:r>
    </w:p>
    <w:p w14:paraId="0E7A9650" w14:textId="0AA7F784"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_Toc162360138 \h </w:instrText>
      </w:r>
      <w:r>
        <w:rPr>
          <w:noProof/>
        </w:rPr>
      </w:r>
      <w:r>
        <w:rPr>
          <w:noProof/>
        </w:rPr>
        <w:fldChar w:fldCharType="separate"/>
      </w:r>
      <w:r>
        <w:rPr>
          <w:noProof/>
        </w:rPr>
        <w:t>63</w:t>
      </w:r>
      <w:r>
        <w:rPr>
          <w:noProof/>
        </w:rPr>
        <w:fldChar w:fldCharType="end"/>
      </w:r>
    </w:p>
    <w:p w14:paraId="0FE53D28" w14:textId="7F53C764"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_Toc162360139 \h </w:instrText>
      </w:r>
      <w:r>
        <w:rPr>
          <w:noProof/>
        </w:rPr>
      </w:r>
      <w:r>
        <w:rPr>
          <w:noProof/>
        </w:rPr>
        <w:fldChar w:fldCharType="separate"/>
      </w:r>
      <w:r>
        <w:rPr>
          <w:noProof/>
        </w:rPr>
        <w:t>63</w:t>
      </w:r>
      <w:r>
        <w:rPr>
          <w:noProof/>
        </w:rPr>
        <w:fldChar w:fldCharType="end"/>
      </w:r>
    </w:p>
    <w:p w14:paraId="6867D396" w14:textId="2D097C2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378E">
        <w:rPr>
          <w:noProof/>
          <w:lang w:val="en-US"/>
        </w:rPr>
        <w:t>U</w:t>
      </w:r>
      <w:r w:rsidRPr="0032378E">
        <w:rPr>
          <w:noProof/>
          <w:lang w:val="en-US" w:eastAsia="zh-CN"/>
        </w:rPr>
        <w:t>puData</w:t>
      </w:r>
      <w:r>
        <w:rPr>
          <w:noProof/>
        </w:rPr>
        <w:tab/>
      </w:r>
      <w:r>
        <w:rPr>
          <w:noProof/>
        </w:rPr>
        <w:fldChar w:fldCharType="begin" w:fldLock="1"/>
      </w:r>
      <w:r>
        <w:rPr>
          <w:noProof/>
        </w:rPr>
        <w:instrText xml:space="preserve"> PAGEREF _Toc162360140 \h </w:instrText>
      </w:r>
      <w:r>
        <w:rPr>
          <w:noProof/>
        </w:rPr>
      </w:r>
      <w:r>
        <w:rPr>
          <w:noProof/>
        </w:rPr>
        <w:fldChar w:fldCharType="separate"/>
      </w:r>
      <w:r>
        <w:rPr>
          <w:noProof/>
        </w:rPr>
        <w:t>64</w:t>
      </w:r>
      <w:r>
        <w:rPr>
          <w:noProof/>
        </w:rPr>
        <w:fldChar w:fldCharType="end"/>
      </w:r>
    </w:p>
    <w:p w14:paraId="722D1A33" w14:textId="1DC3CD90"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lastRenderedPageBreak/>
        <w:t>6.3.6.3</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Simple data types and enumerations</w:t>
      </w:r>
      <w:r>
        <w:rPr>
          <w:noProof/>
        </w:rPr>
        <w:tab/>
      </w:r>
      <w:r>
        <w:rPr>
          <w:noProof/>
        </w:rPr>
        <w:fldChar w:fldCharType="begin" w:fldLock="1"/>
      </w:r>
      <w:r>
        <w:rPr>
          <w:noProof/>
        </w:rPr>
        <w:instrText xml:space="preserve"> PAGEREF _Toc162360141 \h </w:instrText>
      </w:r>
      <w:r>
        <w:rPr>
          <w:noProof/>
        </w:rPr>
      </w:r>
      <w:r>
        <w:rPr>
          <w:noProof/>
        </w:rPr>
        <w:fldChar w:fldCharType="separate"/>
      </w:r>
      <w:r>
        <w:rPr>
          <w:noProof/>
        </w:rPr>
        <w:t>64</w:t>
      </w:r>
      <w:r>
        <w:rPr>
          <w:noProof/>
        </w:rPr>
        <w:fldChar w:fldCharType="end"/>
      </w:r>
    </w:p>
    <w:p w14:paraId="47530845" w14:textId="5A15FBFD"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_Toc162360142 \h </w:instrText>
      </w:r>
      <w:r>
        <w:rPr>
          <w:noProof/>
        </w:rPr>
      </w:r>
      <w:r>
        <w:rPr>
          <w:noProof/>
        </w:rPr>
        <w:fldChar w:fldCharType="separate"/>
      </w:r>
      <w:r>
        <w:rPr>
          <w:noProof/>
        </w:rPr>
        <w:t>64</w:t>
      </w:r>
      <w:r>
        <w:rPr>
          <w:noProof/>
        </w:rPr>
        <w:fldChar w:fldCharType="end"/>
      </w:r>
    </w:p>
    <w:p w14:paraId="57710EB7" w14:textId="3522326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_Toc162360143 \h </w:instrText>
      </w:r>
      <w:r>
        <w:rPr>
          <w:noProof/>
        </w:rPr>
      </w:r>
      <w:r>
        <w:rPr>
          <w:noProof/>
        </w:rPr>
        <w:fldChar w:fldCharType="separate"/>
      </w:r>
      <w:r>
        <w:rPr>
          <w:noProof/>
        </w:rPr>
        <w:t>64</w:t>
      </w:r>
      <w:r>
        <w:rPr>
          <w:noProof/>
        </w:rPr>
        <w:fldChar w:fldCharType="end"/>
      </w:r>
    </w:p>
    <w:p w14:paraId="274E5F8B" w14:textId="590EF0A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_Toc162360144 \h </w:instrText>
      </w:r>
      <w:r>
        <w:rPr>
          <w:noProof/>
        </w:rPr>
      </w:r>
      <w:r>
        <w:rPr>
          <w:noProof/>
        </w:rPr>
        <w:fldChar w:fldCharType="separate"/>
      </w:r>
      <w:r>
        <w:rPr>
          <w:noProof/>
        </w:rPr>
        <w:t>64</w:t>
      </w:r>
      <w:r>
        <w:rPr>
          <w:noProof/>
        </w:rPr>
        <w:fldChar w:fldCharType="end"/>
      </w:r>
    </w:p>
    <w:p w14:paraId="04B421E7" w14:textId="782B67EC"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_Toc162360145 \h </w:instrText>
      </w:r>
      <w:r>
        <w:rPr>
          <w:noProof/>
        </w:rPr>
      </w:r>
      <w:r>
        <w:rPr>
          <w:noProof/>
        </w:rPr>
        <w:fldChar w:fldCharType="separate"/>
      </w:r>
      <w:r>
        <w:rPr>
          <w:noProof/>
        </w:rPr>
        <w:t>65</w:t>
      </w:r>
      <w:r>
        <w:rPr>
          <w:noProof/>
        </w:rPr>
        <w:fldChar w:fldCharType="end"/>
      </w:r>
    </w:p>
    <w:p w14:paraId="0D855C8F" w14:textId="58C662D7"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_Toc162360146 \h </w:instrText>
      </w:r>
      <w:r>
        <w:rPr>
          <w:noProof/>
        </w:rPr>
      </w:r>
      <w:r>
        <w:rPr>
          <w:noProof/>
        </w:rPr>
        <w:fldChar w:fldCharType="separate"/>
      </w:r>
      <w:r>
        <w:rPr>
          <w:noProof/>
        </w:rPr>
        <w:t>65</w:t>
      </w:r>
      <w:r>
        <w:rPr>
          <w:noProof/>
        </w:rPr>
        <w:fldChar w:fldCharType="end"/>
      </w:r>
    </w:p>
    <w:p w14:paraId="503C91EC" w14:textId="37209BDD"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_Toc162360147 \h </w:instrText>
      </w:r>
      <w:r>
        <w:rPr>
          <w:noProof/>
        </w:rPr>
      </w:r>
      <w:r>
        <w:rPr>
          <w:noProof/>
        </w:rPr>
        <w:fldChar w:fldCharType="separate"/>
      </w:r>
      <w:r>
        <w:rPr>
          <w:noProof/>
        </w:rPr>
        <w:t>65</w:t>
      </w:r>
      <w:r>
        <w:rPr>
          <w:noProof/>
        </w:rPr>
        <w:fldChar w:fldCharType="end"/>
      </w:r>
    </w:p>
    <w:p w14:paraId="3EB6D883" w14:textId="7938EDD7"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_Toc162360148 \h </w:instrText>
      </w:r>
      <w:r>
        <w:rPr>
          <w:noProof/>
        </w:rPr>
      </w:r>
      <w:r>
        <w:rPr>
          <w:noProof/>
        </w:rPr>
        <w:fldChar w:fldCharType="separate"/>
      </w:r>
      <w:r>
        <w:rPr>
          <w:noProof/>
        </w:rPr>
        <w:t>65</w:t>
      </w:r>
      <w:r>
        <w:rPr>
          <w:noProof/>
        </w:rPr>
        <w:fldChar w:fldCharType="end"/>
      </w:r>
    </w:p>
    <w:p w14:paraId="079CE1E6" w14:textId="148C44AE"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6.</w:t>
      </w:r>
      <w:r w:rsidRPr="0032378E">
        <w:rPr>
          <w:noProof/>
          <w:lang w:val="en-US" w:eastAsia="zh-CN"/>
        </w:rPr>
        <w:t>3</w:t>
      </w:r>
      <w:r w:rsidRPr="0032378E">
        <w:rPr>
          <w:noProof/>
          <w:lang w:val="en-US"/>
        </w:rPr>
        <w:t>.8</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Security</w:t>
      </w:r>
      <w:r>
        <w:rPr>
          <w:noProof/>
        </w:rPr>
        <w:tab/>
      </w:r>
      <w:r>
        <w:rPr>
          <w:noProof/>
        </w:rPr>
        <w:fldChar w:fldCharType="begin" w:fldLock="1"/>
      </w:r>
      <w:r>
        <w:rPr>
          <w:noProof/>
        </w:rPr>
        <w:instrText xml:space="preserve"> PAGEREF _Toc162360149 \h </w:instrText>
      </w:r>
      <w:r>
        <w:rPr>
          <w:noProof/>
        </w:rPr>
      </w:r>
      <w:r>
        <w:rPr>
          <w:noProof/>
        </w:rPr>
        <w:fldChar w:fldCharType="separate"/>
      </w:r>
      <w:r>
        <w:rPr>
          <w:noProof/>
        </w:rPr>
        <w:t>65</w:t>
      </w:r>
      <w:r>
        <w:rPr>
          <w:noProof/>
        </w:rPr>
        <w:fldChar w:fldCharType="end"/>
      </w:r>
    </w:p>
    <w:p w14:paraId="2892F2E6" w14:textId="789B5A4A"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_Toc162360150 \h </w:instrText>
      </w:r>
      <w:r>
        <w:rPr>
          <w:noProof/>
        </w:rPr>
      </w:r>
      <w:r>
        <w:rPr>
          <w:noProof/>
        </w:rPr>
        <w:fldChar w:fldCharType="separate"/>
      </w:r>
      <w:r>
        <w:rPr>
          <w:noProof/>
        </w:rPr>
        <w:t>65</w:t>
      </w:r>
      <w:r>
        <w:rPr>
          <w:noProof/>
        </w:rPr>
        <w:fldChar w:fldCharType="end"/>
      </w:r>
    </w:p>
    <w:p w14:paraId="287D19D4" w14:textId="71CAA601"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6.3.10</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HTTP redirection</w:t>
      </w:r>
      <w:r>
        <w:rPr>
          <w:noProof/>
        </w:rPr>
        <w:tab/>
      </w:r>
      <w:r>
        <w:rPr>
          <w:noProof/>
        </w:rPr>
        <w:fldChar w:fldCharType="begin" w:fldLock="1"/>
      </w:r>
      <w:r>
        <w:rPr>
          <w:noProof/>
        </w:rPr>
        <w:instrText xml:space="preserve"> PAGEREF _Toc162360151 \h </w:instrText>
      </w:r>
      <w:r>
        <w:rPr>
          <w:noProof/>
        </w:rPr>
      </w:r>
      <w:r>
        <w:rPr>
          <w:noProof/>
        </w:rPr>
        <w:fldChar w:fldCharType="separate"/>
      </w:r>
      <w:r>
        <w:rPr>
          <w:noProof/>
        </w:rPr>
        <w:t>66</w:t>
      </w:r>
      <w:r>
        <w:rPr>
          <w:noProof/>
        </w:rPr>
        <w:fldChar w:fldCharType="end"/>
      </w:r>
    </w:p>
    <w:p w14:paraId="62549D4D" w14:textId="4F736129" w:rsidR="000E0D91" w:rsidRDefault="000E0D91" w:rsidP="000E0D91">
      <w:pPr>
        <w:pStyle w:val="TM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_Toc162360152 \h </w:instrText>
      </w:r>
      <w:r>
        <w:rPr>
          <w:noProof/>
        </w:rPr>
      </w:r>
      <w:r>
        <w:rPr>
          <w:noProof/>
        </w:rPr>
        <w:fldChar w:fldCharType="separate"/>
      </w:r>
      <w:r>
        <w:rPr>
          <w:noProof/>
        </w:rPr>
        <w:t>67</w:t>
      </w:r>
      <w:r>
        <w:rPr>
          <w:noProof/>
        </w:rPr>
        <w:fldChar w:fldCharType="end"/>
      </w:r>
    </w:p>
    <w:p w14:paraId="63237128" w14:textId="7D6BEA6A"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_Toc162360153 \h </w:instrText>
      </w:r>
      <w:r>
        <w:rPr>
          <w:noProof/>
        </w:rPr>
      </w:r>
      <w:r>
        <w:rPr>
          <w:noProof/>
        </w:rPr>
        <w:fldChar w:fldCharType="separate"/>
      </w:r>
      <w:r>
        <w:rPr>
          <w:noProof/>
        </w:rPr>
        <w:t>67</w:t>
      </w:r>
      <w:r>
        <w:rPr>
          <w:noProof/>
        </w:rPr>
        <w:fldChar w:fldCharType="end"/>
      </w:r>
    </w:p>
    <w:p w14:paraId="61B8F1BB" w14:textId="564EF295"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Nausf_</w:t>
      </w:r>
      <w:r w:rsidRPr="0032378E">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_Toc162360154 \h </w:instrText>
      </w:r>
      <w:r>
        <w:rPr>
          <w:noProof/>
        </w:rPr>
      </w:r>
      <w:r>
        <w:rPr>
          <w:noProof/>
        </w:rPr>
        <w:fldChar w:fldCharType="separate"/>
      </w:r>
      <w:r>
        <w:rPr>
          <w:noProof/>
        </w:rPr>
        <w:t>67</w:t>
      </w:r>
      <w:r>
        <w:rPr>
          <w:noProof/>
        </w:rPr>
        <w:fldChar w:fldCharType="end"/>
      </w:r>
    </w:p>
    <w:p w14:paraId="0F1E89D9" w14:textId="49525607"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Nausf_</w:t>
      </w:r>
      <w:r w:rsidRPr="0032378E">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_Toc162360155 \h </w:instrText>
      </w:r>
      <w:r>
        <w:rPr>
          <w:noProof/>
        </w:rPr>
      </w:r>
      <w:r>
        <w:rPr>
          <w:noProof/>
        </w:rPr>
        <w:fldChar w:fldCharType="separate"/>
      </w:r>
      <w:r>
        <w:rPr>
          <w:noProof/>
        </w:rPr>
        <w:t>80</w:t>
      </w:r>
      <w:r>
        <w:rPr>
          <w:noProof/>
        </w:rPr>
        <w:fldChar w:fldCharType="end"/>
      </w:r>
    </w:p>
    <w:p w14:paraId="219B076D" w14:textId="1A6B800A"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Nausf_</w:t>
      </w:r>
      <w:r w:rsidRPr="0032378E">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_Toc162360156 \h </w:instrText>
      </w:r>
      <w:r>
        <w:rPr>
          <w:noProof/>
        </w:rPr>
      </w:r>
      <w:r>
        <w:rPr>
          <w:noProof/>
        </w:rPr>
        <w:fldChar w:fldCharType="separate"/>
      </w:r>
      <w:r>
        <w:rPr>
          <w:noProof/>
        </w:rPr>
        <w:t>82</w:t>
      </w:r>
      <w:r>
        <w:rPr>
          <w:noProof/>
        </w:rPr>
        <w:fldChar w:fldCharType="end"/>
      </w:r>
    </w:p>
    <w:p w14:paraId="53789FE9" w14:textId="3164D391" w:rsidR="000E0D91" w:rsidRDefault="000E0D91" w:rsidP="000E0D91">
      <w:pPr>
        <w:pStyle w:val="TM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_Toc162360157 \h </w:instrText>
      </w:r>
      <w:r>
        <w:rPr>
          <w:noProof/>
        </w:rPr>
      </w:r>
      <w:r>
        <w:rPr>
          <w:noProof/>
        </w:rPr>
        <w:fldChar w:fldCharType="separate"/>
      </w:r>
      <w:r>
        <w:rPr>
          <w:noProof/>
        </w:rPr>
        <w:t>85</w:t>
      </w:r>
      <w:r>
        <w:rPr>
          <w:noProof/>
        </w:rPr>
        <w:fldChar w:fldCharType="end"/>
      </w:r>
    </w:p>
    <w:p w14:paraId="559B9A24" w14:textId="1DC158C7"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_Toc162360158 \h </w:instrText>
      </w:r>
      <w:r>
        <w:rPr>
          <w:noProof/>
        </w:rPr>
      </w:r>
      <w:r>
        <w:rPr>
          <w:noProof/>
        </w:rPr>
        <w:fldChar w:fldCharType="separate"/>
      </w:r>
      <w:r>
        <w:rPr>
          <w:noProof/>
        </w:rPr>
        <w:t>85</w:t>
      </w:r>
      <w:r>
        <w:rPr>
          <w:noProof/>
        </w:rPr>
        <w:fldChar w:fldCharType="end"/>
      </w:r>
    </w:p>
    <w:p w14:paraId="4D753184" w14:textId="6EF11846"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EAP method: EAP-TLS</w:t>
      </w:r>
      <w:r>
        <w:rPr>
          <w:noProof/>
        </w:rPr>
        <w:tab/>
      </w:r>
      <w:r>
        <w:rPr>
          <w:noProof/>
        </w:rPr>
        <w:fldChar w:fldCharType="begin" w:fldLock="1"/>
      </w:r>
      <w:r>
        <w:rPr>
          <w:noProof/>
        </w:rPr>
        <w:instrText xml:space="preserve"> PAGEREF _Toc162360159 \h </w:instrText>
      </w:r>
      <w:r>
        <w:rPr>
          <w:noProof/>
        </w:rPr>
      </w:r>
      <w:r>
        <w:rPr>
          <w:noProof/>
        </w:rPr>
        <w:fldChar w:fldCharType="separate"/>
      </w:r>
      <w:r>
        <w:rPr>
          <w:noProof/>
        </w:rPr>
        <w:t>85</w:t>
      </w:r>
      <w:r>
        <w:rPr>
          <w:noProof/>
        </w:rPr>
        <w:fldChar w:fldCharType="end"/>
      </w:r>
    </w:p>
    <w:p w14:paraId="23F97803" w14:textId="3A884BEE" w:rsidR="000E0D91" w:rsidRDefault="000E0D91" w:rsidP="000E0D91">
      <w:pPr>
        <w:pStyle w:val="TM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_Toc162360160 \h </w:instrText>
      </w:r>
      <w:r>
        <w:rPr>
          <w:noProof/>
        </w:rPr>
      </w:r>
      <w:r>
        <w:rPr>
          <w:noProof/>
        </w:rPr>
        <w:fldChar w:fldCharType="separate"/>
      </w:r>
      <w:r>
        <w:rPr>
          <w:noProof/>
        </w:rPr>
        <w:t>86</w:t>
      </w:r>
      <w:r>
        <w:rPr>
          <w:noProof/>
        </w:rPr>
        <w:fldChar w:fldCharType="end"/>
      </w:r>
    </w:p>
    <w:p w14:paraId="347DC383" w14:textId="4FF06BE5"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_Toc162360161 \h </w:instrText>
      </w:r>
      <w:r>
        <w:rPr>
          <w:noProof/>
        </w:rPr>
      </w:r>
      <w:r>
        <w:rPr>
          <w:noProof/>
        </w:rPr>
        <w:fldChar w:fldCharType="separate"/>
      </w:r>
      <w:r>
        <w:rPr>
          <w:noProof/>
        </w:rPr>
        <w:t>86</w:t>
      </w:r>
      <w:r>
        <w:rPr>
          <w:noProof/>
        </w:rPr>
        <w:fldChar w:fldCharType="end"/>
      </w:r>
    </w:p>
    <w:p w14:paraId="57C249D0" w14:textId="7F25497F"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_Toc162360162 \h </w:instrText>
      </w:r>
      <w:r>
        <w:rPr>
          <w:noProof/>
        </w:rPr>
      </w:r>
      <w:r>
        <w:rPr>
          <w:noProof/>
        </w:rPr>
        <w:fldChar w:fldCharType="separate"/>
      </w:r>
      <w:r>
        <w:rPr>
          <w:noProof/>
        </w:rPr>
        <w:t>86</w:t>
      </w:r>
      <w:r>
        <w:rPr>
          <w:noProof/>
        </w:rPr>
        <w:fldChar w:fldCharType="end"/>
      </w:r>
    </w:p>
    <w:p w14:paraId="53968681" w14:textId="3A80FDD3" w:rsidR="000E0D91" w:rsidRDefault="000E0D91" w:rsidP="000E0D91">
      <w:pPr>
        <w:pStyle w:val="TM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_Toc162360163 \h </w:instrText>
      </w:r>
      <w:r>
        <w:rPr>
          <w:noProof/>
        </w:rPr>
      </w:r>
      <w:r>
        <w:rPr>
          <w:noProof/>
        </w:rPr>
        <w:fldChar w:fldCharType="separate"/>
      </w:r>
      <w:r>
        <w:rPr>
          <w:noProof/>
        </w:rPr>
        <w:t>87</w:t>
      </w:r>
      <w:r>
        <w:rPr>
          <w:noProof/>
        </w:rPr>
        <w:fldChar w:fldCharType="end"/>
      </w:r>
    </w:p>
    <w:p w14:paraId="13B141D3" w14:textId="50B2E9D0"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0" w:name="foreword"/>
      <w:bookmarkStart w:id="11" w:name="_Toc2086433"/>
      <w:bookmarkStart w:id="12" w:name="_Toc36464799"/>
      <w:bookmarkStart w:id="13" w:name="_Toc51944529"/>
      <w:bookmarkStart w:id="14" w:name="_Toc162359962"/>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16" w:name="introduction"/>
      <w:bookmarkStart w:id="17" w:name="_Toc25270625"/>
      <w:bookmarkStart w:id="18" w:name="_Toc34310278"/>
      <w:bookmarkStart w:id="19" w:name="_Toc36464800"/>
      <w:bookmarkStart w:id="20" w:name="_Toc51944530"/>
      <w:bookmarkStart w:id="21" w:name="_Toc162359963"/>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2" w:name="_Toc25270626"/>
      <w:bookmarkStart w:id="23" w:name="_Toc34310279"/>
      <w:bookmarkStart w:id="24" w:name="_Toc36464801"/>
      <w:bookmarkStart w:id="25" w:name="_Toc51944531"/>
      <w:bookmarkStart w:id="26" w:name="_Toc162359964"/>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28" w:name="_Toc25270627"/>
      <w:bookmarkStart w:id="29" w:name="_Toc34310280"/>
      <w:bookmarkStart w:id="30" w:name="_Toc36464802"/>
      <w:bookmarkStart w:id="31" w:name="_Toc51944532"/>
      <w:bookmarkStart w:id="32" w:name="_Toc162359965"/>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Titre2"/>
      </w:pPr>
      <w:bookmarkStart w:id="33" w:name="_Toc25270628"/>
      <w:bookmarkStart w:id="34" w:name="_Toc34310281"/>
      <w:bookmarkStart w:id="35" w:name="_Toc36464803"/>
      <w:bookmarkStart w:id="36" w:name="_Toc51944533"/>
      <w:bookmarkStart w:id="37" w:name="_Toc162359966"/>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38" w:name="_Toc25270629"/>
      <w:bookmarkStart w:id="39" w:name="_Toc34310282"/>
      <w:bookmarkStart w:id="40" w:name="_Toc36464804"/>
      <w:bookmarkStart w:id="41" w:name="_Toc51944534"/>
      <w:bookmarkStart w:id="42" w:name="_Toc162359967"/>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3" w:name="_Toc25270630"/>
      <w:bookmarkStart w:id="44" w:name="_Toc34310283"/>
      <w:bookmarkStart w:id="45" w:name="_Toc36464805"/>
      <w:bookmarkStart w:id="46" w:name="_Toc51944535"/>
      <w:bookmarkStart w:id="47" w:name="_Toc162359968"/>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Titre2"/>
      </w:pPr>
      <w:bookmarkStart w:id="48" w:name="_Toc25270631"/>
      <w:bookmarkStart w:id="49" w:name="_Toc34310284"/>
      <w:bookmarkStart w:id="50" w:name="_Toc36464806"/>
      <w:bookmarkStart w:id="51" w:name="_Toc51944536"/>
      <w:bookmarkStart w:id="52" w:name="_Toc162359969"/>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241" type="#_x0000_t75" style="width:404.45pt;height:206.6pt" o:ole="">
            <v:imagedata r:id="rId13" o:title=""/>
          </v:shape>
          <o:OLEObject Type="Embed" ProgID="Visio.Drawing.15" ShapeID="_x0000_i1241" DrawAspect="Content" ObjectID="_1778977499"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3" w:name="_Toc25270632"/>
      <w:bookmarkStart w:id="54" w:name="_Toc34310285"/>
      <w:bookmarkStart w:id="55" w:name="_Toc36464807"/>
      <w:bookmarkStart w:id="56" w:name="_Toc51944537"/>
      <w:bookmarkStart w:id="57" w:name="_Toc162359970"/>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Titre2"/>
      </w:pPr>
      <w:bookmarkStart w:id="58" w:name="_Toc25270633"/>
      <w:bookmarkStart w:id="59" w:name="_Toc34310286"/>
      <w:bookmarkStart w:id="60" w:name="_Toc36464808"/>
      <w:bookmarkStart w:id="61" w:name="_Toc51944538"/>
      <w:bookmarkStart w:id="62" w:name="_Toc162359971"/>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3" w:name="_Toc25270634"/>
      <w:bookmarkStart w:id="64" w:name="_Toc34310287"/>
      <w:bookmarkStart w:id="65" w:name="_Toc36464809"/>
      <w:bookmarkStart w:id="66" w:name="_Toc51944539"/>
      <w:bookmarkStart w:id="67" w:name="_Toc162359972"/>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Titre3"/>
      </w:pPr>
      <w:bookmarkStart w:id="68" w:name="_Toc25270635"/>
      <w:bookmarkStart w:id="69" w:name="_Toc34310288"/>
      <w:bookmarkStart w:id="70" w:name="_Toc36464810"/>
      <w:bookmarkStart w:id="71" w:name="_Toc51944540"/>
      <w:bookmarkStart w:id="72" w:name="_Toc162359973"/>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3" w:name="_Toc25270636"/>
      <w:bookmarkStart w:id="74" w:name="_Toc34310289"/>
      <w:bookmarkStart w:id="75" w:name="_Toc36464811"/>
      <w:bookmarkStart w:id="76" w:name="_Toc51944541"/>
      <w:bookmarkStart w:id="77" w:name="_Toc162359974"/>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Titre4"/>
      </w:pPr>
      <w:bookmarkStart w:id="78" w:name="_Toc25270637"/>
      <w:bookmarkStart w:id="79" w:name="_Toc34310290"/>
      <w:bookmarkStart w:id="80" w:name="_Toc36464812"/>
      <w:bookmarkStart w:id="81" w:name="_Toc51944542"/>
      <w:bookmarkStart w:id="82" w:name="_Toc162359975"/>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3" w:name="_Toc25270638"/>
      <w:bookmarkStart w:id="84" w:name="_Toc34310291"/>
      <w:bookmarkStart w:id="85" w:name="_Toc36464813"/>
      <w:bookmarkStart w:id="86" w:name="_Toc51944543"/>
      <w:bookmarkStart w:id="87" w:name="_Toc162359976"/>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Titre5"/>
      </w:pPr>
      <w:bookmarkStart w:id="88" w:name="_Toc25270639"/>
      <w:bookmarkStart w:id="89" w:name="_Toc34310292"/>
      <w:bookmarkStart w:id="90" w:name="_Toc36464814"/>
      <w:bookmarkStart w:id="91" w:name="_Toc51944544"/>
      <w:bookmarkStart w:id="92" w:name="_Toc162359977"/>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3" w:name="_Toc25270640"/>
      <w:bookmarkStart w:id="94" w:name="_Toc34310293"/>
      <w:bookmarkStart w:id="95" w:name="_Toc36464815"/>
      <w:bookmarkStart w:id="96" w:name="_Toc51944545"/>
      <w:bookmarkStart w:id="97" w:name="_Toc162359978"/>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242" type="#_x0000_t75" style="width:453.9pt;height:231.05pt;mso-position-horizontal:absolute" o:ole="">
            <v:imagedata r:id="rId15" o:title=""/>
          </v:shape>
          <o:OLEObject Type="Embed" ProgID="Visio.Drawing.11" ShapeID="_x0000_i1242" DrawAspect="Content" ObjectID="_1778977500"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Titre5"/>
      </w:pPr>
      <w:bookmarkStart w:id="98" w:name="_Toc25270641"/>
      <w:bookmarkStart w:id="99" w:name="_Toc34310294"/>
      <w:bookmarkStart w:id="100" w:name="_Toc36464816"/>
      <w:bookmarkStart w:id="101" w:name="_Toc51944546"/>
      <w:bookmarkStart w:id="102" w:name="_Toc162359979"/>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243" type="#_x0000_t75" style="width:481.45pt;height:351.85pt" o:ole="">
            <v:imagedata r:id="rId17" o:title=""/>
          </v:shape>
          <o:OLEObject Type="Embed" ProgID="Visio.Drawing.11" ShapeID="_x0000_i1243" DrawAspect="Content" ObjectID="_1778977501"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5" w:name="_Toc25270645"/>
      <w:bookmarkStart w:id="116" w:name="_Toc34310298"/>
      <w:bookmarkStart w:id="117" w:name="_Toc36464820"/>
      <w:bookmarkStart w:id="118" w:name="_Toc51944550"/>
      <w:bookmarkStart w:id="119" w:name="_Toc162359980"/>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244" type="#_x0000_t75" style="width:481.45pt;height:130.85pt" o:ole="">
            <v:imagedata r:id="rId19" o:title=""/>
          </v:shape>
          <o:OLEObject Type="Embed" ProgID="Visio.Drawing.15" ShapeID="_x0000_i1244" DrawAspect="Content" ObjectID="_1778977502"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0" w:name="_Toc34310299"/>
      <w:bookmarkStart w:id="121" w:name="_Toc36464821"/>
      <w:bookmarkStart w:id="122" w:name="_Toc51944551"/>
      <w:bookmarkStart w:id="123" w:name="_Toc162359981"/>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245" type="#_x0000_t75" style="width:509pt;height:150.9pt" o:ole="">
            <v:imagedata r:id="rId21" o:title=""/>
          </v:shape>
          <o:OLEObject Type="Embed" ProgID="Visio.Drawing.11" ShapeID="_x0000_i1245" DrawAspect="Content" ObjectID="_1778977503"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24" w:name="_Toc34310300"/>
      <w:bookmarkStart w:id="125" w:name="_Toc36464822"/>
      <w:bookmarkStart w:id="126" w:name="_Toc51944552"/>
      <w:bookmarkStart w:id="127" w:name="_Toc162359982"/>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246" type="#_x0000_t75" style="width:509pt;height:150.9pt" o:ole="">
            <v:imagedata r:id="rId23" o:title=""/>
          </v:shape>
          <o:OLEObject Type="Embed" ProgID="Visio.Drawing.11" ShapeID="_x0000_i1246" DrawAspect="Content" ObjectID="_1778977504"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28" w:name="_Toc51944553"/>
      <w:bookmarkStart w:id="129" w:name="_Toc162359983"/>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Titre5"/>
      </w:pPr>
      <w:bookmarkStart w:id="130" w:name="_Toc51944554"/>
      <w:bookmarkStart w:id="131" w:name="_Toc162359984"/>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247" type="#_x0000_t75" style="width:480.85pt;height:127.7pt" o:ole="">
            <v:imagedata r:id="rId25" o:title=""/>
          </v:shape>
          <o:OLEObject Type="Embed" ProgID="Visio.Drawing.11" ShapeID="_x0000_i1247" DrawAspect="Content" ObjectID="_1778977505"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2" w:name="_Toc162359985"/>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Titre5"/>
      </w:pPr>
      <w:bookmarkStart w:id="138" w:name="_Toc162359986"/>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248" type="#_x0000_t75" style="width:481.45pt;height:349.35pt" o:ole="">
            <v:imagedata r:id="rId27" o:title=""/>
          </v:shape>
          <o:OLEObject Type="Embed" ProgID="Visio.Drawing.11" ShapeID="_x0000_i1248" DrawAspect="Content" ObjectID="_1778977506"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39" w:name="_Toc162359987"/>
      <w:bookmarkEnd w:id="133"/>
      <w:bookmarkEnd w:id="134"/>
      <w:bookmarkEnd w:id="135"/>
      <w:bookmarkEnd w:id="136"/>
      <w:bookmarkEnd w:id="137"/>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249" type="#_x0000_t75" style="width:483.35pt;height:145.25pt" o:ole="">
            <v:imagedata r:id="rId29" o:title=""/>
          </v:shape>
          <o:OLEObject Type="Embed" ProgID="Visio.Drawing.11" ShapeID="_x0000_i1249" DrawAspect="Content" ObjectID="_1778977507"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162359988"/>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162359989"/>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0" w:name="_Toc25270648"/>
      <w:bookmarkStart w:id="151" w:name="_Toc34310303"/>
      <w:bookmarkStart w:id="152" w:name="_Toc36464825"/>
      <w:bookmarkStart w:id="153" w:name="_Toc51944557"/>
      <w:bookmarkStart w:id="154" w:name="_Toc162359990"/>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Titre4"/>
      </w:pPr>
      <w:bookmarkStart w:id="155" w:name="_Toc25270649"/>
      <w:bookmarkStart w:id="156" w:name="_Toc34310304"/>
      <w:bookmarkStart w:id="157" w:name="_Toc36464826"/>
      <w:bookmarkStart w:id="158" w:name="_Toc51944558"/>
      <w:bookmarkStart w:id="159" w:name="_Toc162359991"/>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0" w:name="_Toc25270650"/>
      <w:bookmarkStart w:id="161" w:name="_Toc34310305"/>
      <w:bookmarkStart w:id="162" w:name="_Toc36464827"/>
      <w:bookmarkStart w:id="163" w:name="_Toc51944559"/>
      <w:bookmarkStart w:id="164" w:name="_Toc162359992"/>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Titre5"/>
      </w:pPr>
      <w:bookmarkStart w:id="165" w:name="_Toc25270651"/>
      <w:bookmarkStart w:id="166" w:name="_Toc34310306"/>
      <w:bookmarkStart w:id="167" w:name="_Toc36464828"/>
      <w:bookmarkStart w:id="168" w:name="_Toc51944560"/>
      <w:bookmarkStart w:id="169" w:name="_Toc162359993"/>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250" type="#_x0000_t75" style="width:482.1pt;height:128.35pt" o:ole="">
            <v:imagedata r:id="rId31" o:title=""/>
          </v:shape>
          <o:OLEObject Type="Embed" ProgID="Visio.Drawing.11" ShapeID="_x0000_i1250" DrawAspect="Content" ObjectID="_1778977508"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162359994"/>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162359995"/>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1" w:name="_Toc25270654"/>
      <w:bookmarkStart w:id="182" w:name="_Toc34310309"/>
      <w:bookmarkStart w:id="183" w:name="_Toc36464831"/>
      <w:bookmarkStart w:id="184" w:name="_Toc51944563"/>
      <w:bookmarkStart w:id="185" w:name="_Toc162359996"/>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Titre4"/>
      </w:pPr>
      <w:bookmarkStart w:id="186" w:name="_Toc25270655"/>
      <w:bookmarkStart w:id="187" w:name="_Toc34310310"/>
      <w:bookmarkStart w:id="188" w:name="_Toc36464832"/>
      <w:bookmarkStart w:id="189" w:name="_Toc51944564"/>
      <w:bookmarkStart w:id="190" w:name="_Toc162359997"/>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1" w:name="_Toc25270656"/>
      <w:bookmarkStart w:id="192" w:name="_Toc34310311"/>
      <w:bookmarkStart w:id="193" w:name="_Toc36464833"/>
      <w:bookmarkStart w:id="194" w:name="_Toc51944565"/>
      <w:bookmarkStart w:id="195" w:name="_Toc162359998"/>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Titre5"/>
      </w:pPr>
      <w:bookmarkStart w:id="196" w:name="_Toc25270657"/>
      <w:bookmarkStart w:id="197" w:name="_Toc34310312"/>
      <w:bookmarkStart w:id="198" w:name="_Toc36464834"/>
      <w:bookmarkStart w:id="199" w:name="_Toc51944566"/>
      <w:bookmarkStart w:id="200" w:name="_Toc162359999"/>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251" type="#_x0000_t75" style="width:480.85pt;height:128.35pt" o:ole="">
            <v:imagedata r:id="rId33" o:title=""/>
          </v:shape>
          <o:OLEObject Type="Embed" ProgID="Visio.Drawing.11" ShapeID="_x0000_i1251" DrawAspect="Content" ObjectID="_1778977509"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1" w:name="_Toc25270658"/>
      <w:bookmarkStart w:id="202" w:name="_Toc34310313"/>
      <w:bookmarkStart w:id="203" w:name="_Toc36464835"/>
      <w:bookmarkStart w:id="204" w:name="_Toc51944567"/>
      <w:bookmarkStart w:id="205" w:name="_Toc162360000"/>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Titre2"/>
      </w:pPr>
      <w:bookmarkStart w:id="206" w:name="_Toc25270659"/>
      <w:bookmarkStart w:id="207" w:name="_Toc34310314"/>
      <w:bookmarkStart w:id="208" w:name="_Toc36464836"/>
      <w:bookmarkStart w:id="209" w:name="_Toc51944568"/>
      <w:bookmarkStart w:id="210" w:name="_Toc162360001"/>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Titre3"/>
      </w:pPr>
      <w:bookmarkStart w:id="211" w:name="_Toc25270660"/>
      <w:bookmarkStart w:id="212" w:name="_Toc34310315"/>
      <w:bookmarkStart w:id="213" w:name="_Toc36464837"/>
      <w:bookmarkStart w:id="214" w:name="_Toc51944569"/>
      <w:bookmarkStart w:id="215" w:name="_Toc162360002"/>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16" w:name="_Toc25270661"/>
      <w:bookmarkStart w:id="217" w:name="_Toc34310316"/>
      <w:bookmarkStart w:id="218" w:name="_Toc36464838"/>
      <w:bookmarkStart w:id="219" w:name="_Toc51944570"/>
      <w:bookmarkStart w:id="220" w:name="_Toc162360003"/>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Titre4"/>
      </w:pPr>
      <w:bookmarkStart w:id="221" w:name="_Toc25270662"/>
      <w:bookmarkStart w:id="222" w:name="_Toc34310317"/>
      <w:bookmarkStart w:id="223" w:name="_Toc36464839"/>
      <w:bookmarkStart w:id="224" w:name="_Toc51944571"/>
      <w:bookmarkStart w:id="225" w:name="_Toc162360004"/>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26" w:name="_Toc25270663"/>
      <w:bookmarkStart w:id="227" w:name="_Toc34310318"/>
      <w:bookmarkStart w:id="228" w:name="_Toc36464840"/>
      <w:bookmarkStart w:id="229" w:name="_Toc51944572"/>
      <w:bookmarkStart w:id="230" w:name="_Toc162360005"/>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162360006"/>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36" w:name="_Toc25270665"/>
      <w:bookmarkStart w:id="237" w:name="_Toc34310320"/>
      <w:bookmarkStart w:id="238" w:name="_Toc36464842"/>
      <w:bookmarkStart w:id="239" w:name="_Toc51944574"/>
      <w:bookmarkStart w:id="240" w:name="_Toc162360007"/>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1" w:name="_Toc25270666"/>
      <w:bookmarkStart w:id="242" w:name="_Toc34310321"/>
      <w:bookmarkStart w:id="243" w:name="_Toc36464843"/>
      <w:bookmarkStart w:id="244" w:name="_Toc51944575"/>
      <w:bookmarkStart w:id="245" w:name="_Toc162360008"/>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162360009"/>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1" w:name="_Toc25270668"/>
      <w:bookmarkStart w:id="252" w:name="_Toc34310323"/>
      <w:bookmarkStart w:id="253" w:name="_Toc36464845"/>
      <w:bookmarkStart w:id="254" w:name="_Toc51944577"/>
      <w:bookmarkStart w:id="255" w:name="_Toc162360010"/>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Titre4"/>
      </w:pPr>
      <w:bookmarkStart w:id="256" w:name="_Toc25270669"/>
      <w:bookmarkStart w:id="257" w:name="_Toc34310324"/>
      <w:bookmarkStart w:id="258" w:name="_Toc36464846"/>
      <w:bookmarkStart w:id="259" w:name="_Toc51944578"/>
      <w:bookmarkStart w:id="260" w:name="_Toc162360011"/>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252" type="#_x0000_t75" style="width:394.45pt;height:396.3pt" o:ole="">
            <v:imagedata r:id="rId35" o:title=""/>
          </v:shape>
          <o:OLEObject Type="Embed" ProgID="Visio.Drawing.15" ShapeID="_x0000_i1252" DrawAspect="Content" ObjectID="_1778977510"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1" w:name="_Toc25270670"/>
      <w:bookmarkStart w:id="262" w:name="_Toc34310325"/>
      <w:bookmarkStart w:id="263" w:name="_Toc36464847"/>
      <w:bookmarkStart w:id="264" w:name="_Toc51944579"/>
      <w:bookmarkStart w:id="265" w:name="_Toc162360012"/>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Titre5"/>
      </w:pPr>
      <w:bookmarkStart w:id="266" w:name="_Toc25270671"/>
      <w:bookmarkStart w:id="267" w:name="_Toc34310326"/>
      <w:bookmarkStart w:id="268" w:name="_Toc36464848"/>
      <w:bookmarkStart w:id="269" w:name="_Toc51944580"/>
      <w:bookmarkStart w:id="270" w:name="_Toc162360013"/>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1" w:name="_Toc25270672"/>
      <w:bookmarkStart w:id="272" w:name="_Toc34310327"/>
      <w:bookmarkStart w:id="273" w:name="_Toc36464849"/>
      <w:bookmarkStart w:id="274" w:name="_Toc51944581"/>
      <w:bookmarkStart w:id="275" w:name="_Toc162360014"/>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76" w:name="_Toc25270673"/>
      <w:bookmarkStart w:id="277" w:name="_Toc34310328"/>
      <w:bookmarkStart w:id="278" w:name="_Toc36464850"/>
      <w:bookmarkStart w:id="279" w:name="_Toc51944582"/>
      <w:bookmarkStart w:id="280" w:name="_Toc162360015"/>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5" w:name="_Toc25270675"/>
      <w:bookmarkStart w:id="286" w:name="_Toc34310330"/>
      <w:bookmarkStart w:id="287" w:name="_Toc36464852"/>
      <w:bookmarkStart w:id="288" w:name="_Toc51944584"/>
      <w:bookmarkStart w:id="289" w:name="_Toc162360016"/>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162360017"/>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Titre5"/>
      </w:pPr>
      <w:bookmarkStart w:id="304" w:name="_Toc25270678"/>
      <w:bookmarkStart w:id="305" w:name="_Toc34310333"/>
      <w:bookmarkStart w:id="306" w:name="_Toc36464855"/>
      <w:bookmarkStart w:id="307" w:name="_Toc51944587"/>
      <w:bookmarkStart w:id="308" w:name="_Toc162360018"/>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09" w:name="_Toc25270679"/>
      <w:bookmarkStart w:id="310" w:name="_Toc34310334"/>
      <w:bookmarkStart w:id="311" w:name="_Toc36464856"/>
      <w:bookmarkStart w:id="312" w:name="_Toc51944588"/>
      <w:bookmarkStart w:id="313" w:name="_Toc162360019"/>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4" w:name="_Toc25270680"/>
      <w:bookmarkStart w:id="315" w:name="_Toc34310335"/>
      <w:bookmarkStart w:id="316" w:name="_Toc36464857"/>
      <w:bookmarkStart w:id="317" w:name="_Toc51944589"/>
      <w:bookmarkStart w:id="318" w:name="_Toc162360020"/>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162360021"/>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162360022"/>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36" w:name="_Toc25270684"/>
      <w:bookmarkStart w:id="337" w:name="_Toc34310340"/>
      <w:bookmarkStart w:id="338" w:name="_Toc36464862"/>
      <w:bookmarkStart w:id="339" w:name="_Toc51944594"/>
      <w:bookmarkStart w:id="340" w:name="_Toc162360023"/>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2" w:name="_Toc25270685"/>
      <w:bookmarkStart w:id="343" w:name="_Toc34310341"/>
      <w:bookmarkStart w:id="344" w:name="_Toc36464863"/>
      <w:bookmarkStart w:id="345" w:name="_Toc51944595"/>
      <w:bookmarkStart w:id="346" w:name="_Toc162360024"/>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4" w:name="_Toc25270687"/>
      <w:bookmarkStart w:id="355" w:name="_Toc34310344"/>
      <w:bookmarkStart w:id="356" w:name="_Toc36464866"/>
      <w:bookmarkStart w:id="357" w:name="_Toc51944598"/>
      <w:bookmarkStart w:id="358" w:name="_Toc162360025"/>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Titre5"/>
      </w:pPr>
      <w:bookmarkStart w:id="359" w:name="_Toc25270688"/>
      <w:bookmarkStart w:id="360" w:name="_Toc34310345"/>
      <w:bookmarkStart w:id="361" w:name="_Toc36464867"/>
      <w:bookmarkStart w:id="362" w:name="_Toc51944599"/>
      <w:bookmarkStart w:id="363" w:name="_Toc162360026"/>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64" w:name="_Toc25270689"/>
      <w:bookmarkStart w:id="365" w:name="_Toc34310346"/>
      <w:bookmarkStart w:id="366" w:name="_Toc36464868"/>
      <w:bookmarkStart w:id="367" w:name="_Toc51944600"/>
      <w:bookmarkStart w:id="368" w:name="_Toc162360027"/>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69" w:name="_Toc25270690"/>
      <w:bookmarkStart w:id="370" w:name="_Toc34310347"/>
      <w:bookmarkStart w:id="371" w:name="_Toc36464869"/>
      <w:bookmarkStart w:id="372" w:name="_Toc51944601"/>
      <w:bookmarkStart w:id="373" w:name="_Toc162360028"/>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78" w:name="_Toc162360029"/>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Titre5"/>
      </w:pPr>
      <w:bookmarkStart w:id="379" w:name="_Toc162360030"/>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0" w:name="_Toc162360031"/>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1" w:name="_Toc162360032"/>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2" w:name="_Toc162360033"/>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Titre5"/>
        <w:rPr>
          <w:lang w:val="en-US"/>
        </w:rPr>
      </w:pPr>
      <w:bookmarkStart w:id="383" w:name="_Toc162360034"/>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84" w:name="_Toc162360035"/>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5" w:name="_Toc162360036"/>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86" w:name="_Toc25270692"/>
      <w:bookmarkStart w:id="387" w:name="_Toc34310349"/>
      <w:bookmarkStart w:id="388" w:name="_Toc36464871"/>
      <w:bookmarkStart w:id="389" w:name="_Toc51944603"/>
      <w:bookmarkStart w:id="390" w:name="_Toc162360037"/>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Titre4"/>
      </w:pPr>
      <w:bookmarkStart w:id="391" w:name="_Toc25270693"/>
      <w:bookmarkStart w:id="392" w:name="_Toc34310350"/>
      <w:bookmarkStart w:id="393" w:name="_Toc36464872"/>
      <w:bookmarkStart w:id="394" w:name="_Toc51944604"/>
      <w:bookmarkStart w:id="395" w:name="_Toc162360038"/>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396" w:name="_Toc25270694"/>
      <w:bookmarkStart w:id="397" w:name="_Toc34310351"/>
      <w:bookmarkStart w:id="398" w:name="_Toc36464873"/>
      <w:bookmarkStart w:id="399" w:name="_Toc51944605"/>
      <w:bookmarkStart w:id="400" w:name="_Toc162360039"/>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Titre4"/>
      </w:pPr>
      <w:bookmarkStart w:id="401" w:name="_Toc25270695"/>
      <w:bookmarkStart w:id="402" w:name="_Toc34310352"/>
      <w:bookmarkStart w:id="403" w:name="_Toc36464874"/>
      <w:bookmarkStart w:id="404" w:name="_Toc51944606"/>
      <w:bookmarkStart w:id="405" w:name="_Toc162360040"/>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06" w:name="_Toc25270696"/>
      <w:bookmarkStart w:id="407" w:name="_Toc34310353"/>
      <w:bookmarkStart w:id="408" w:name="_Toc36464875"/>
      <w:bookmarkStart w:id="409" w:name="_Toc51944607"/>
      <w:bookmarkStart w:id="410" w:name="_Toc162360041"/>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Titre4"/>
      </w:pPr>
      <w:bookmarkStart w:id="411" w:name="_Toc25270697"/>
      <w:bookmarkStart w:id="412" w:name="_Toc34310354"/>
      <w:bookmarkStart w:id="413" w:name="_Toc36464876"/>
      <w:bookmarkStart w:id="414" w:name="_Toc51944608"/>
      <w:bookmarkStart w:id="415" w:name="_Toc162360042"/>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16" w:name="_Toc25270698"/>
      <w:bookmarkStart w:id="417" w:name="_Toc34310355"/>
      <w:bookmarkStart w:id="418" w:name="_Toc36464877"/>
      <w:bookmarkStart w:id="419" w:name="_Toc51944609"/>
      <w:bookmarkStart w:id="420" w:name="_Toc162360043"/>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Titre5"/>
      </w:pPr>
      <w:bookmarkStart w:id="421" w:name="_Toc25270699"/>
      <w:bookmarkStart w:id="422" w:name="_Toc34310356"/>
      <w:bookmarkStart w:id="423" w:name="_Toc36464878"/>
      <w:bookmarkStart w:id="424" w:name="_Toc51944610"/>
      <w:bookmarkStart w:id="425" w:name="_Toc162360044"/>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26" w:name="_Toc25270700"/>
      <w:bookmarkStart w:id="427" w:name="_Toc34310357"/>
      <w:bookmarkStart w:id="428" w:name="_Toc36464879"/>
      <w:bookmarkStart w:id="429" w:name="_Toc51944611"/>
      <w:bookmarkStart w:id="430" w:name="_Toc162360045"/>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2" w:name="_Toc25270701"/>
      <w:bookmarkStart w:id="433" w:name="_Toc34310358"/>
      <w:bookmarkStart w:id="434" w:name="_Toc36464880"/>
      <w:bookmarkStart w:id="435" w:name="_Toc51944612"/>
      <w:bookmarkStart w:id="436" w:name="_Toc162360046"/>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37" w:name="_Toc25270702"/>
      <w:bookmarkStart w:id="438" w:name="_Toc34310359"/>
      <w:bookmarkStart w:id="439" w:name="_Toc36464881"/>
      <w:bookmarkStart w:id="440" w:name="_Toc51944613"/>
      <w:bookmarkStart w:id="441" w:name="_Toc162360047"/>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2" w:name="_Toc25270703"/>
      <w:bookmarkStart w:id="443" w:name="_Toc34310360"/>
      <w:bookmarkStart w:id="444" w:name="_Toc36464882"/>
      <w:bookmarkStart w:id="445" w:name="_Toc51944614"/>
      <w:bookmarkStart w:id="446" w:name="_Toc162360048"/>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47" w:name="_Toc25270704"/>
      <w:bookmarkStart w:id="448" w:name="_Toc34310361"/>
      <w:bookmarkStart w:id="449" w:name="_Toc36464883"/>
      <w:bookmarkStart w:id="450" w:name="_Toc51944615"/>
      <w:bookmarkStart w:id="451" w:name="_Toc162360049"/>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2" w:name="_Toc25270705"/>
      <w:bookmarkStart w:id="453" w:name="_Toc34310362"/>
      <w:bookmarkStart w:id="454" w:name="_Toc36464884"/>
      <w:bookmarkStart w:id="455" w:name="_Toc51944616"/>
      <w:bookmarkStart w:id="456" w:name="_Toc162360050"/>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57" w:name="_Toc25270706"/>
      <w:bookmarkStart w:id="458" w:name="_Toc34310363"/>
      <w:bookmarkStart w:id="459" w:name="_Toc36464885"/>
      <w:bookmarkStart w:id="460" w:name="_Toc51944617"/>
      <w:bookmarkStart w:id="461" w:name="_Toc162360051"/>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2" w:name="_Toc25270707"/>
      <w:bookmarkStart w:id="463" w:name="_Toc34310364"/>
      <w:bookmarkStart w:id="464" w:name="_Toc36464886"/>
      <w:bookmarkStart w:id="465" w:name="_Toc51944618"/>
      <w:bookmarkStart w:id="466" w:name="_Toc162360052"/>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68" w:name="_Toc25270708"/>
      <w:bookmarkStart w:id="469" w:name="_Toc34310365"/>
      <w:bookmarkStart w:id="470" w:name="_Toc36464887"/>
      <w:bookmarkStart w:id="471" w:name="_Toc51944619"/>
      <w:bookmarkStart w:id="472" w:name="_Toc162360053"/>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4" w:name="_Toc162360054"/>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5" w:name="_Toc162360055"/>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76" w:name="_Toc162360056"/>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77" w:name="_Toc162360057"/>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79" w:name="_Toc162360058"/>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0" w:name="_Toc162360059"/>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1" w:name="_Toc25270709"/>
      <w:bookmarkStart w:id="482" w:name="_Toc34310366"/>
      <w:bookmarkStart w:id="483" w:name="_Toc36464888"/>
      <w:bookmarkStart w:id="484" w:name="_Toc51944620"/>
      <w:bookmarkStart w:id="485" w:name="_Toc162360060"/>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Titre5"/>
      </w:pPr>
      <w:bookmarkStart w:id="486" w:name="_Toc25270710"/>
      <w:bookmarkStart w:id="487" w:name="_Toc34310367"/>
      <w:bookmarkStart w:id="488" w:name="_Toc36464889"/>
      <w:bookmarkStart w:id="489" w:name="_Toc51944621"/>
      <w:bookmarkStart w:id="490" w:name="_Toc162360061"/>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1" w:name="_Toc25270711"/>
      <w:bookmarkStart w:id="492" w:name="_Toc34310368"/>
      <w:bookmarkStart w:id="493" w:name="_Toc36464890"/>
      <w:bookmarkStart w:id="494" w:name="_Toc51944622"/>
      <w:bookmarkStart w:id="495" w:name="_Toc162360062"/>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496" w:name="_Toc25270712"/>
      <w:bookmarkStart w:id="497" w:name="_Toc34310369"/>
      <w:bookmarkStart w:id="498" w:name="_Toc36464891"/>
      <w:bookmarkStart w:id="499" w:name="_Toc51944623"/>
      <w:bookmarkStart w:id="500" w:name="_Toc162360063"/>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1" w:name="_Toc25270713"/>
      <w:bookmarkStart w:id="502" w:name="_Toc34310370"/>
      <w:bookmarkStart w:id="503" w:name="_Toc36464892"/>
      <w:bookmarkStart w:id="504" w:name="_Toc51944624"/>
      <w:bookmarkStart w:id="505" w:name="_Toc162360064"/>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06" w:name="_Toc25270714"/>
      <w:bookmarkStart w:id="507" w:name="_Toc34310371"/>
      <w:bookmarkStart w:id="508" w:name="_Toc36464893"/>
      <w:bookmarkStart w:id="509" w:name="_Toc51944625"/>
      <w:bookmarkStart w:id="510" w:name="_Toc162360065"/>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3" w:name="_Toc25270718"/>
      <w:bookmarkStart w:id="524" w:name="_Toc34310375"/>
      <w:bookmarkStart w:id="525" w:name="_Toc36464897"/>
      <w:bookmarkStart w:id="526" w:name="_Toc51944629"/>
      <w:bookmarkStart w:id="527" w:name="_Toc162360066"/>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Titre5"/>
      </w:pPr>
      <w:bookmarkStart w:id="528" w:name="_Toc25270719"/>
      <w:bookmarkStart w:id="529" w:name="_Toc34310376"/>
      <w:bookmarkStart w:id="530" w:name="_Toc36464898"/>
      <w:bookmarkStart w:id="531" w:name="_Toc51944630"/>
      <w:bookmarkStart w:id="532" w:name="_Toc162360067"/>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3" w:name="_Toc25270720"/>
      <w:bookmarkStart w:id="534" w:name="_Toc34310377"/>
      <w:bookmarkStart w:id="535" w:name="_Toc36464899"/>
      <w:bookmarkStart w:id="536" w:name="_Toc51944631"/>
      <w:bookmarkStart w:id="537" w:name="_Toc162360068"/>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Titre4"/>
      </w:pPr>
      <w:bookmarkStart w:id="538" w:name="_Toc25270721"/>
      <w:bookmarkStart w:id="539" w:name="_Toc34310378"/>
      <w:bookmarkStart w:id="540" w:name="_Toc36464900"/>
      <w:bookmarkStart w:id="541" w:name="_Toc51944632"/>
      <w:bookmarkStart w:id="542" w:name="_Toc162360069"/>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3" w:name="_Toc25270722"/>
      <w:bookmarkStart w:id="544" w:name="_Toc34310379"/>
      <w:bookmarkStart w:id="545" w:name="_Toc36464901"/>
      <w:bookmarkStart w:id="546" w:name="_Toc51944633"/>
      <w:bookmarkStart w:id="547" w:name="_Toc162360070"/>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48" w:name="_Toc25270723"/>
      <w:bookmarkStart w:id="549" w:name="_Toc34310380"/>
      <w:bookmarkStart w:id="550" w:name="_Toc36464902"/>
      <w:bookmarkStart w:id="551" w:name="_Toc51944634"/>
      <w:bookmarkStart w:id="552" w:name="_Toc162360071"/>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3" w:name="_Toc25270724"/>
      <w:bookmarkStart w:id="554" w:name="_Toc34310381"/>
      <w:bookmarkStart w:id="555" w:name="_Toc36464903"/>
      <w:bookmarkStart w:id="556" w:name="_Toc51944635"/>
      <w:bookmarkStart w:id="557" w:name="_Toc162360072"/>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59" w:name="_Toc11342351"/>
      <w:bookmarkStart w:id="560" w:name="_Toc36460757"/>
      <w:bookmarkStart w:id="561" w:name="_Toc45029965"/>
      <w:bookmarkStart w:id="562" w:name="_Toc57026388"/>
      <w:bookmarkStart w:id="563" w:name="_Toc162360073"/>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4" w:name="_Toc25074008"/>
      <w:bookmarkStart w:id="565" w:name="_Toc34063200"/>
      <w:bookmarkStart w:id="566" w:name="_Toc43120185"/>
      <w:bookmarkStart w:id="567" w:name="_Toc49768242"/>
      <w:bookmarkStart w:id="568" w:name="_Toc51867092"/>
      <w:bookmarkStart w:id="569" w:name="_Toc162360074"/>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0" w:name="_Toc25270725"/>
      <w:bookmarkStart w:id="571" w:name="_Toc34310382"/>
      <w:bookmarkStart w:id="572" w:name="_Toc36464904"/>
      <w:bookmarkStart w:id="573" w:name="_Toc51944636"/>
      <w:bookmarkStart w:id="574" w:name="_Toc162360075"/>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Titre3"/>
      </w:pPr>
      <w:bookmarkStart w:id="575" w:name="_Toc25270726"/>
      <w:bookmarkStart w:id="576" w:name="_Toc34310383"/>
      <w:bookmarkStart w:id="577" w:name="_Toc36464905"/>
      <w:bookmarkStart w:id="578" w:name="_Toc51944637"/>
      <w:bookmarkStart w:id="579" w:name="_Toc162360076"/>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0" w:name="_Toc25270727"/>
      <w:bookmarkStart w:id="581" w:name="_Toc34310384"/>
      <w:bookmarkStart w:id="582" w:name="_Toc36464906"/>
      <w:bookmarkStart w:id="583" w:name="_Toc51944638"/>
      <w:bookmarkStart w:id="584" w:name="_Toc162360077"/>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Titre4"/>
      </w:pPr>
      <w:bookmarkStart w:id="585" w:name="_Toc25270728"/>
      <w:bookmarkStart w:id="586" w:name="_Toc34310385"/>
      <w:bookmarkStart w:id="587" w:name="_Toc36464907"/>
      <w:bookmarkStart w:id="588" w:name="_Toc51944639"/>
      <w:bookmarkStart w:id="589" w:name="_Toc162360078"/>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0" w:name="_Toc25270729"/>
      <w:bookmarkStart w:id="591" w:name="_Toc34310386"/>
      <w:bookmarkStart w:id="592" w:name="_Toc36464908"/>
      <w:bookmarkStart w:id="593" w:name="_Toc51944640"/>
      <w:bookmarkStart w:id="594" w:name="_Toc162360079"/>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Titre5"/>
        <w:rPr>
          <w:lang w:eastAsia="zh-CN"/>
        </w:rPr>
      </w:pPr>
      <w:bookmarkStart w:id="595" w:name="_Toc25270730"/>
      <w:bookmarkStart w:id="596" w:name="_Toc34310387"/>
      <w:bookmarkStart w:id="597" w:name="_Toc36464909"/>
      <w:bookmarkStart w:id="598" w:name="_Toc51944641"/>
      <w:bookmarkStart w:id="599" w:name="_Toc162360080"/>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0" w:name="_Toc25270731"/>
      <w:bookmarkStart w:id="601" w:name="_Toc34310388"/>
      <w:bookmarkStart w:id="602" w:name="_Toc36464910"/>
      <w:bookmarkStart w:id="603" w:name="_Toc51944642"/>
      <w:bookmarkStart w:id="604" w:name="_Toc162360081"/>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05" w:name="_Toc25270732"/>
      <w:bookmarkStart w:id="606" w:name="_Toc34310389"/>
      <w:bookmarkStart w:id="607" w:name="_Toc36464911"/>
      <w:bookmarkStart w:id="608" w:name="_Toc51944643"/>
      <w:bookmarkStart w:id="609" w:name="_Toc162360082"/>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Titre5"/>
        <w:rPr>
          <w:lang w:eastAsia="zh-CN"/>
        </w:rPr>
      </w:pPr>
      <w:bookmarkStart w:id="610" w:name="_Toc25270733"/>
      <w:bookmarkStart w:id="611" w:name="_Toc34310390"/>
      <w:bookmarkStart w:id="612" w:name="_Toc36464912"/>
      <w:bookmarkStart w:id="613" w:name="_Toc51944644"/>
      <w:bookmarkStart w:id="614" w:name="_Toc162360083"/>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5" w:name="_Toc25270734"/>
      <w:bookmarkStart w:id="616" w:name="_Toc34310391"/>
      <w:bookmarkStart w:id="617" w:name="_Toc36464913"/>
      <w:bookmarkStart w:id="618" w:name="_Toc51944645"/>
      <w:bookmarkStart w:id="619" w:name="_Toc162360084"/>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Titre4"/>
      </w:pPr>
      <w:bookmarkStart w:id="620" w:name="_Toc25270735"/>
      <w:bookmarkStart w:id="621" w:name="_Toc34310392"/>
      <w:bookmarkStart w:id="622" w:name="_Toc36464914"/>
      <w:bookmarkStart w:id="623" w:name="_Toc51944646"/>
      <w:bookmarkStart w:id="624" w:name="_Toc162360085"/>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253" type="#_x0000_t75" style="width:324.3pt;height:143.35pt" o:ole="">
            <v:imagedata r:id="rId37" o:title=""/>
          </v:shape>
          <o:OLEObject Type="Embed" ProgID="Visio.Drawing.11" ShapeID="_x0000_i1253" DrawAspect="Content" ObjectID="_1778977511"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5" w:name="_Toc25270736"/>
      <w:bookmarkStart w:id="626" w:name="_Toc34310393"/>
      <w:bookmarkStart w:id="627" w:name="_Toc36464915"/>
      <w:bookmarkStart w:id="628" w:name="_Toc51944647"/>
      <w:bookmarkStart w:id="629" w:name="_Toc162360086"/>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Titre5"/>
        <w:rPr>
          <w:lang w:val="en-US"/>
        </w:rPr>
      </w:pPr>
      <w:bookmarkStart w:id="630" w:name="_Toc25270737"/>
      <w:bookmarkStart w:id="631" w:name="_Toc34310394"/>
      <w:bookmarkStart w:id="632" w:name="_Toc36464916"/>
      <w:bookmarkStart w:id="633" w:name="_Toc51944648"/>
      <w:bookmarkStart w:id="634" w:name="_Toc162360087"/>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35" w:name="_Toc25270738"/>
      <w:bookmarkStart w:id="636" w:name="_Toc34310395"/>
      <w:bookmarkStart w:id="637" w:name="_Toc36464917"/>
      <w:bookmarkStart w:id="638" w:name="_Toc51944649"/>
      <w:bookmarkStart w:id="639" w:name="_Toc162360088"/>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0" w:name="_Toc25270739"/>
      <w:bookmarkStart w:id="641" w:name="_Toc34310396"/>
      <w:bookmarkStart w:id="642" w:name="_Toc36464918"/>
      <w:bookmarkStart w:id="643" w:name="_Toc51944650"/>
      <w:bookmarkStart w:id="644" w:name="_Toc162360089"/>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5" w:name="_Toc25270740"/>
      <w:bookmarkStart w:id="646" w:name="_Toc34310397"/>
      <w:bookmarkStart w:id="647" w:name="_Toc36464919"/>
      <w:bookmarkStart w:id="648" w:name="_Toc51944651"/>
      <w:bookmarkStart w:id="649" w:name="_Toc162360090"/>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66" w:name="_Toc25270745"/>
      <w:bookmarkStart w:id="667" w:name="_Toc34310402"/>
      <w:bookmarkStart w:id="668" w:name="_Toc36464924"/>
      <w:bookmarkStart w:id="669" w:name="_Toc51944656"/>
      <w:bookmarkStart w:id="670" w:name="_Toc162360091"/>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Titre4"/>
      </w:pPr>
      <w:bookmarkStart w:id="671" w:name="_Toc25270746"/>
      <w:bookmarkStart w:id="672" w:name="_Toc34310403"/>
      <w:bookmarkStart w:id="673" w:name="_Toc36464925"/>
      <w:bookmarkStart w:id="674" w:name="_Toc51944657"/>
      <w:bookmarkStart w:id="675" w:name="_Toc162360092"/>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76" w:name="_Toc25270747"/>
      <w:bookmarkStart w:id="677" w:name="_Toc34310404"/>
      <w:bookmarkStart w:id="678" w:name="_Toc36464926"/>
      <w:bookmarkStart w:id="679" w:name="_Toc51944658"/>
      <w:bookmarkStart w:id="680" w:name="_Toc162360093"/>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Titre4"/>
      </w:pPr>
      <w:bookmarkStart w:id="681" w:name="_Toc25270748"/>
      <w:bookmarkStart w:id="682" w:name="_Toc34310405"/>
      <w:bookmarkStart w:id="683" w:name="_Toc36464927"/>
      <w:bookmarkStart w:id="684" w:name="_Toc51944659"/>
      <w:bookmarkStart w:id="685" w:name="_Toc162360094"/>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86" w:name="_Toc25270749"/>
      <w:bookmarkStart w:id="687" w:name="_Toc34310406"/>
      <w:bookmarkStart w:id="688" w:name="_Toc36464928"/>
      <w:bookmarkStart w:id="689" w:name="_Toc51944660"/>
      <w:bookmarkStart w:id="690" w:name="_Toc162360095"/>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Titre4"/>
      </w:pPr>
      <w:bookmarkStart w:id="691" w:name="_Toc25270750"/>
      <w:bookmarkStart w:id="692" w:name="_Toc34310407"/>
      <w:bookmarkStart w:id="693" w:name="_Toc36464929"/>
      <w:bookmarkStart w:id="694" w:name="_Toc51944661"/>
      <w:bookmarkStart w:id="695" w:name="_Toc162360096"/>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696" w:name="_Toc25270751"/>
      <w:bookmarkStart w:id="697" w:name="_Toc34310408"/>
      <w:bookmarkStart w:id="698" w:name="_Toc36464930"/>
      <w:bookmarkStart w:id="699" w:name="_Toc51944662"/>
      <w:bookmarkStart w:id="700" w:name="_Toc162360097"/>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Titre5"/>
      </w:pPr>
      <w:bookmarkStart w:id="701" w:name="_Toc25270752"/>
      <w:bookmarkStart w:id="702" w:name="_Toc34310409"/>
      <w:bookmarkStart w:id="703" w:name="_Toc36464931"/>
      <w:bookmarkStart w:id="704" w:name="_Toc51944663"/>
      <w:bookmarkStart w:id="705" w:name="_Toc162360098"/>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06" w:name="_Toc25270753"/>
      <w:bookmarkStart w:id="707" w:name="_Toc34310410"/>
      <w:bookmarkStart w:id="708" w:name="_Toc36464932"/>
      <w:bookmarkStart w:id="709" w:name="_Toc51944664"/>
      <w:bookmarkStart w:id="710" w:name="_Toc162360099"/>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1" w:name="_Toc25270754"/>
      <w:bookmarkStart w:id="712" w:name="_Toc34310411"/>
      <w:bookmarkStart w:id="713" w:name="_Toc36464933"/>
      <w:bookmarkStart w:id="714" w:name="_Toc51944665"/>
      <w:bookmarkStart w:id="715" w:name="_Toc162360100"/>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16" w:name="_Toc25270755"/>
      <w:bookmarkStart w:id="717" w:name="_Toc34310412"/>
      <w:bookmarkStart w:id="718" w:name="_Toc36464934"/>
      <w:bookmarkStart w:id="719" w:name="_Toc51944666"/>
      <w:bookmarkStart w:id="720" w:name="_Toc162360101"/>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1" w:name="_Toc25270756"/>
      <w:bookmarkStart w:id="722" w:name="_Toc34310413"/>
      <w:bookmarkStart w:id="723" w:name="_Toc36464935"/>
      <w:bookmarkStart w:id="724" w:name="_Toc51944667"/>
      <w:bookmarkStart w:id="725" w:name="_Toc162360102"/>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26" w:name="_Toc25270757"/>
      <w:bookmarkStart w:id="727" w:name="_Toc34310414"/>
      <w:bookmarkStart w:id="728" w:name="_Toc36464936"/>
      <w:bookmarkStart w:id="729" w:name="_Toc51944668"/>
      <w:bookmarkStart w:id="730" w:name="_Toc162360103"/>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Titre5"/>
      </w:pPr>
      <w:bookmarkStart w:id="731" w:name="_Toc25270758"/>
      <w:bookmarkStart w:id="732" w:name="_Toc34310415"/>
      <w:bookmarkStart w:id="733" w:name="_Toc36464937"/>
      <w:bookmarkStart w:id="734" w:name="_Toc51944669"/>
      <w:bookmarkStart w:id="735" w:name="_Toc162360104"/>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36" w:name="_Toc25270759"/>
      <w:bookmarkStart w:id="737" w:name="_Toc34310416"/>
      <w:bookmarkStart w:id="738" w:name="_Toc36464938"/>
      <w:bookmarkStart w:id="739" w:name="_Toc51944670"/>
      <w:bookmarkStart w:id="740" w:name="_Toc162360105"/>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1" w:name="_Toc25270760"/>
      <w:bookmarkStart w:id="742" w:name="_Toc34310417"/>
      <w:bookmarkStart w:id="743" w:name="_Toc36464939"/>
      <w:bookmarkStart w:id="744" w:name="_Toc51944671"/>
      <w:bookmarkStart w:id="745" w:name="_Toc162360106"/>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lang w:val="en-US"/>
        </w:rPr>
      </w:pPr>
    </w:p>
    <w:p w14:paraId="1A18F31C" w14:textId="77777777"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Clause 5.1.4 (i.e., to use UPPER_WITH_UNDERSCORE); </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46" w:name="_Toc25270761"/>
      <w:bookmarkStart w:id="747" w:name="_Toc34310418"/>
      <w:bookmarkStart w:id="748" w:name="_Toc36464940"/>
      <w:bookmarkStart w:id="749" w:name="_Toc51944672"/>
      <w:bookmarkStart w:id="750" w:name="_Toc162360107"/>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Titre4"/>
      </w:pPr>
      <w:bookmarkStart w:id="751" w:name="_Toc25270762"/>
      <w:bookmarkStart w:id="752" w:name="_Toc34310419"/>
      <w:bookmarkStart w:id="753" w:name="_Toc36464941"/>
      <w:bookmarkStart w:id="754" w:name="_Toc51944673"/>
      <w:bookmarkStart w:id="755" w:name="_Toc162360108"/>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56" w:name="_Toc25270763"/>
      <w:bookmarkStart w:id="757" w:name="_Toc34310420"/>
      <w:bookmarkStart w:id="758" w:name="_Toc36464942"/>
      <w:bookmarkStart w:id="759" w:name="_Toc51944674"/>
      <w:bookmarkStart w:id="760" w:name="_Toc162360109"/>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1" w:name="_Toc25270764"/>
      <w:bookmarkStart w:id="762" w:name="_Toc34310421"/>
      <w:bookmarkStart w:id="763" w:name="_Toc36464943"/>
      <w:bookmarkStart w:id="764" w:name="_Toc51944675"/>
      <w:bookmarkStart w:id="765" w:name="_Toc162360110"/>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66" w:name="_Toc25270765"/>
      <w:bookmarkStart w:id="767" w:name="_Toc34310422"/>
      <w:bookmarkStart w:id="768" w:name="_Toc36464944"/>
      <w:bookmarkStart w:id="769" w:name="_Toc51944676"/>
      <w:bookmarkStart w:id="770" w:name="_Toc162360111"/>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1" w:name="_Toc45029272"/>
      <w:bookmarkStart w:id="772" w:name="_Toc45028437"/>
      <w:bookmarkStart w:id="773" w:name="_Toc36457519"/>
      <w:bookmarkStart w:id="774" w:name="_Toc27585512"/>
      <w:bookmarkStart w:id="775" w:name="_Toc11338804"/>
      <w:bookmarkStart w:id="776" w:name="_Toc162360112"/>
      <w:r w:rsidRPr="001A01C4">
        <w:lastRenderedPageBreak/>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77" w:name="_Toc162360113"/>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78" w:name="_Toc25270766"/>
      <w:bookmarkStart w:id="779" w:name="_Toc34310423"/>
      <w:bookmarkStart w:id="780" w:name="_Toc36464945"/>
      <w:bookmarkStart w:id="781" w:name="_Toc51944677"/>
      <w:bookmarkStart w:id="782" w:name="_Toc162360114"/>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Titre3"/>
      </w:pPr>
      <w:bookmarkStart w:id="783" w:name="_Toc25270767"/>
      <w:bookmarkStart w:id="784" w:name="_Toc34310424"/>
      <w:bookmarkStart w:id="785" w:name="_Toc36464946"/>
      <w:bookmarkStart w:id="786" w:name="_Toc51944678"/>
      <w:bookmarkStart w:id="787" w:name="_Toc162360115"/>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88" w:name="_Toc25270768"/>
      <w:bookmarkStart w:id="789" w:name="_Toc34310425"/>
      <w:bookmarkStart w:id="790" w:name="_Toc36464947"/>
      <w:bookmarkStart w:id="791" w:name="_Toc51944679"/>
      <w:bookmarkStart w:id="792" w:name="_Toc162360116"/>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Titre4"/>
      </w:pPr>
      <w:bookmarkStart w:id="793" w:name="_Toc25270769"/>
      <w:bookmarkStart w:id="794" w:name="_Toc34310426"/>
      <w:bookmarkStart w:id="795" w:name="_Toc36464948"/>
      <w:bookmarkStart w:id="796" w:name="_Toc51944680"/>
      <w:bookmarkStart w:id="797" w:name="_Toc162360117"/>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798" w:name="_Toc25270770"/>
      <w:bookmarkStart w:id="799" w:name="_Toc34310427"/>
      <w:bookmarkStart w:id="800" w:name="_Toc36464949"/>
      <w:bookmarkStart w:id="801" w:name="_Toc51944681"/>
      <w:bookmarkStart w:id="802" w:name="_Toc162360118"/>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Titre5"/>
        <w:rPr>
          <w:lang w:eastAsia="zh-CN"/>
        </w:rPr>
      </w:pPr>
      <w:bookmarkStart w:id="803" w:name="_Toc25270771"/>
      <w:bookmarkStart w:id="804" w:name="_Toc34310428"/>
      <w:bookmarkStart w:id="805" w:name="_Toc36464950"/>
      <w:bookmarkStart w:id="806" w:name="_Toc51944682"/>
      <w:bookmarkStart w:id="807" w:name="_Toc162360119"/>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08" w:name="_Toc25270772"/>
      <w:bookmarkStart w:id="809" w:name="_Toc34310429"/>
      <w:bookmarkStart w:id="810" w:name="_Toc36464951"/>
      <w:bookmarkStart w:id="811" w:name="_Toc51944683"/>
      <w:bookmarkStart w:id="812" w:name="_Toc162360120"/>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13" w:name="_Toc25270773"/>
      <w:bookmarkStart w:id="814" w:name="_Toc34310430"/>
      <w:bookmarkStart w:id="815" w:name="_Toc36464952"/>
      <w:bookmarkStart w:id="816" w:name="_Toc51944684"/>
      <w:bookmarkStart w:id="817" w:name="_Toc162360121"/>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Titre5"/>
        <w:rPr>
          <w:lang w:eastAsia="zh-CN"/>
        </w:rPr>
      </w:pPr>
      <w:bookmarkStart w:id="818" w:name="_Toc25270774"/>
      <w:bookmarkStart w:id="819" w:name="_Toc34310431"/>
      <w:bookmarkStart w:id="820" w:name="_Toc36464953"/>
      <w:bookmarkStart w:id="821" w:name="_Toc51944685"/>
      <w:bookmarkStart w:id="822" w:name="_Toc162360122"/>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3" w:name="_Toc25270775"/>
      <w:bookmarkStart w:id="824" w:name="_Toc34310432"/>
      <w:bookmarkStart w:id="825" w:name="_Toc36464954"/>
      <w:bookmarkStart w:id="826" w:name="_Toc51944686"/>
      <w:bookmarkStart w:id="827" w:name="_Toc162360123"/>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Titre4"/>
      </w:pPr>
      <w:bookmarkStart w:id="828" w:name="_Toc25270776"/>
      <w:bookmarkStart w:id="829" w:name="_Toc34310433"/>
      <w:bookmarkStart w:id="830" w:name="_Toc36464955"/>
      <w:bookmarkStart w:id="831" w:name="_Toc51944687"/>
      <w:bookmarkStart w:id="832" w:name="_Toc162360124"/>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254" type="#_x0000_t75" style="width:324.3pt;height:137.75pt" o:ole="">
            <v:imagedata r:id="rId39" o:title=""/>
          </v:shape>
          <o:OLEObject Type="Embed" ProgID="Visio.Drawing.11" ShapeID="_x0000_i1254" DrawAspect="Content" ObjectID="_1778977512"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3" w:name="_Toc25270777"/>
      <w:bookmarkStart w:id="834" w:name="_Toc34310434"/>
      <w:bookmarkStart w:id="835" w:name="_Toc36464956"/>
      <w:bookmarkStart w:id="836" w:name="_Toc51944688"/>
      <w:bookmarkStart w:id="837" w:name="_Toc162360125"/>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Titre5"/>
        <w:rPr>
          <w:lang w:val="en-US"/>
        </w:rPr>
      </w:pPr>
      <w:bookmarkStart w:id="838" w:name="_Toc25270778"/>
      <w:bookmarkStart w:id="839" w:name="_Toc34310435"/>
      <w:bookmarkStart w:id="840" w:name="_Toc36464957"/>
      <w:bookmarkStart w:id="841" w:name="_Toc51944689"/>
      <w:bookmarkStart w:id="842" w:name="_Toc162360126"/>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3" w:name="_Toc25270779"/>
      <w:bookmarkStart w:id="844" w:name="_Toc34310436"/>
      <w:bookmarkStart w:id="845" w:name="_Toc36464958"/>
      <w:bookmarkStart w:id="846" w:name="_Toc51944690"/>
      <w:bookmarkStart w:id="847" w:name="_Toc162360127"/>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48" w:name="_Toc25270780"/>
      <w:bookmarkStart w:id="849" w:name="_Toc34310437"/>
      <w:bookmarkStart w:id="850" w:name="_Toc36464959"/>
      <w:bookmarkStart w:id="851" w:name="_Toc51944691"/>
      <w:bookmarkStart w:id="852" w:name="_Toc162360128"/>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3" w:name="_Toc25270781"/>
      <w:bookmarkStart w:id="854" w:name="_Toc34310438"/>
      <w:bookmarkStart w:id="855" w:name="_Toc36464960"/>
      <w:bookmarkStart w:id="856" w:name="_Toc51944692"/>
      <w:bookmarkStart w:id="857" w:name="_Toc162360129"/>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4" w:name="_Toc25270786"/>
      <w:bookmarkStart w:id="875" w:name="_Toc34310443"/>
      <w:bookmarkStart w:id="876" w:name="_Toc36464965"/>
      <w:bookmarkStart w:id="877" w:name="_Toc51944697"/>
      <w:bookmarkStart w:id="878" w:name="_Toc162360130"/>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Titre4"/>
      </w:pPr>
      <w:bookmarkStart w:id="879" w:name="_Toc25270787"/>
      <w:bookmarkStart w:id="880" w:name="_Toc34310444"/>
      <w:bookmarkStart w:id="881" w:name="_Toc36464966"/>
      <w:bookmarkStart w:id="882" w:name="_Toc51944698"/>
      <w:bookmarkStart w:id="883" w:name="_Toc162360131"/>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4" w:name="_Toc25270788"/>
      <w:bookmarkStart w:id="885" w:name="_Toc34310445"/>
      <w:bookmarkStart w:id="886" w:name="_Toc36464967"/>
      <w:bookmarkStart w:id="887" w:name="_Toc51944699"/>
      <w:bookmarkStart w:id="888" w:name="_Toc162360132"/>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Titre4"/>
      </w:pPr>
      <w:bookmarkStart w:id="889" w:name="_Toc25270789"/>
      <w:bookmarkStart w:id="890" w:name="_Toc34310446"/>
      <w:bookmarkStart w:id="891" w:name="_Toc36464968"/>
      <w:bookmarkStart w:id="892" w:name="_Toc51944700"/>
      <w:bookmarkStart w:id="893" w:name="_Toc162360133"/>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4" w:name="_Toc25270790"/>
      <w:bookmarkStart w:id="895" w:name="_Toc34310447"/>
      <w:bookmarkStart w:id="896" w:name="_Toc36464969"/>
      <w:bookmarkStart w:id="897" w:name="_Toc51944701"/>
      <w:bookmarkStart w:id="898" w:name="_Toc162360134"/>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Titre4"/>
      </w:pPr>
      <w:bookmarkStart w:id="899" w:name="_Toc25270791"/>
      <w:bookmarkStart w:id="900" w:name="_Toc34310448"/>
      <w:bookmarkStart w:id="901" w:name="_Toc36464970"/>
      <w:bookmarkStart w:id="902" w:name="_Toc51944702"/>
      <w:bookmarkStart w:id="903" w:name="_Toc162360135"/>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FE4DB4"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Pr>
                <w:lang w:val="es-E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4" w:name="_Toc25270792"/>
      <w:bookmarkStart w:id="905" w:name="_Toc34310449"/>
      <w:bookmarkStart w:id="906" w:name="_Toc36464971"/>
      <w:bookmarkStart w:id="907" w:name="_Toc51944703"/>
      <w:bookmarkStart w:id="908" w:name="_Toc162360136"/>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Titre5"/>
      </w:pPr>
      <w:bookmarkStart w:id="909" w:name="_Toc25270793"/>
      <w:bookmarkStart w:id="910" w:name="_Toc34310450"/>
      <w:bookmarkStart w:id="911" w:name="_Toc36464972"/>
      <w:bookmarkStart w:id="912" w:name="_Toc51944704"/>
      <w:bookmarkStart w:id="913" w:name="_Toc162360137"/>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4" w:name="_Toc25270794"/>
      <w:bookmarkStart w:id="915" w:name="_Toc34310451"/>
      <w:bookmarkStart w:id="916" w:name="_Toc36464973"/>
      <w:bookmarkStart w:id="917" w:name="_Toc51944705"/>
      <w:bookmarkStart w:id="918" w:name="_Toc162360138"/>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19" w:name="_Toc25270795"/>
      <w:bookmarkStart w:id="920" w:name="_Toc34310452"/>
      <w:bookmarkStart w:id="921" w:name="_Toc36464974"/>
      <w:bookmarkStart w:id="922" w:name="_Toc51944706"/>
      <w:bookmarkStart w:id="923" w:name="_Toc162360139"/>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4" w:name="_Toc25270796"/>
      <w:bookmarkStart w:id="925" w:name="_Toc34310453"/>
      <w:bookmarkStart w:id="926" w:name="_Toc36464975"/>
      <w:bookmarkStart w:id="927" w:name="_Toc51944707"/>
      <w:bookmarkStart w:id="928" w:name="_Toc162360140"/>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29" w:name="_Toc25270797"/>
      <w:bookmarkStart w:id="930" w:name="_Toc34310454"/>
      <w:bookmarkStart w:id="931" w:name="_Toc36464976"/>
      <w:bookmarkStart w:id="932" w:name="_Toc51944708"/>
      <w:bookmarkStart w:id="933" w:name="_Toc162360141"/>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Titre5"/>
      </w:pPr>
      <w:bookmarkStart w:id="934" w:name="_Toc25270798"/>
      <w:bookmarkStart w:id="935" w:name="_Toc34310455"/>
      <w:bookmarkStart w:id="936" w:name="_Toc36464977"/>
      <w:bookmarkStart w:id="937" w:name="_Toc51944709"/>
      <w:bookmarkStart w:id="938" w:name="_Toc162360142"/>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39" w:name="_Toc25270799"/>
      <w:bookmarkStart w:id="940" w:name="_Toc34310456"/>
      <w:bookmarkStart w:id="941" w:name="_Toc36464978"/>
      <w:bookmarkStart w:id="942" w:name="_Toc51944710"/>
      <w:bookmarkStart w:id="943" w:name="_Toc162360143"/>
      <w:r w:rsidRPr="001A01C4">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4" w:name="_Toc25270800"/>
      <w:bookmarkStart w:id="945" w:name="_Toc34310457"/>
      <w:bookmarkStart w:id="946" w:name="_Toc36464979"/>
      <w:bookmarkStart w:id="947" w:name="_Toc51944711"/>
      <w:bookmarkStart w:id="948" w:name="_Toc162360144"/>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Titre3"/>
      </w:pPr>
      <w:bookmarkStart w:id="949" w:name="_Toc25270801"/>
      <w:bookmarkStart w:id="950" w:name="_Toc34310458"/>
      <w:bookmarkStart w:id="951" w:name="_Toc36464980"/>
      <w:bookmarkStart w:id="952" w:name="_Toc51944712"/>
      <w:bookmarkStart w:id="953" w:name="_Toc162360145"/>
      <w:r w:rsidRPr="001A01C4">
        <w:lastRenderedPageBreak/>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Titre4"/>
      </w:pPr>
      <w:bookmarkStart w:id="954" w:name="_Toc25270802"/>
      <w:bookmarkStart w:id="955" w:name="_Toc34310459"/>
      <w:bookmarkStart w:id="956" w:name="_Toc36464981"/>
      <w:bookmarkStart w:id="957" w:name="_Toc51944713"/>
      <w:bookmarkStart w:id="958" w:name="_Toc162360146"/>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59" w:name="_Toc25270803"/>
      <w:bookmarkStart w:id="960" w:name="_Toc34310460"/>
      <w:bookmarkStart w:id="961" w:name="_Toc36464982"/>
      <w:bookmarkStart w:id="962" w:name="_Toc51944714"/>
      <w:bookmarkStart w:id="963" w:name="_Toc162360147"/>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4" w:name="_Toc25270804"/>
      <w:bookmarkStart w:id="965" w:name="_Toc34310461"/>
      <w:bookmarkStart w:id="966" w:name="_Toc36464983"/>
      <w:bookmarkStart w:id="967" w:name="_Toc51944715"/>
      <w:bookmarkStart w:id="968" w:name="_Toc162360148"/>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69" w:name="_Toc25270805"/>
      <w:bookmarkStart w:id="970" w:name="_Toc34310462"/>
      <w:bookmarkStart w:id="971" w:name="_Toc36464984"/>
      <w:bookmarkStart w:id="972" w:name="_Toc51944716"/>
      <w:bookmarkStart w:id="973" w:name="_Toc162360149"/>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4" w:name="_Toc162360150"/>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lastRenderedPageBreak/>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5" w:name="_Toc162360151"/>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76" w:name="_Toc25270806"/>
      <w:bookmarkStart w:id="977" w:name="_Toc34310463"/>
      <w:bookmarkStart w:id="978" w:name="_Toc36464985"/>
      <w:bookmarkStart w:id="979" w:name="_Toc51944717"/>
      <w:bookmarkStart w:id="980" w:name="_Toc162360152"/>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Titre1"/>
      </w:pPr>
      <w:bookmarkStart w:id="981" w:name="_Toc25270807"/>
      <w:bookmarkStart w:id="982" w:name="_Toc34310464"/>
      <w:bookmarkStart w:id="983" w:name="_Toc36464986"/>
      <w:bookmarkStart w:id="984" w:name="_Toc51944718"/>
      <w:bookmarkStart w:id="985" w:name="_Toc162360153"/>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86" w:name="_Toc25270808"/>
      <w:bookmarkStart w:id="987" w:name="_Toc34310465"/>
      <w:bookmarkStart w:id="988" w:name="_Toc36464987"/>
      <w:bookmarkStart w:id="989" w:name="_Toc51944719"/>
      <w:bookmarkStart w:id="990" w:name="_Toc162360154"/>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65B87DA9" w:rsidR="00EC5C62" w:rsidRPr="001A01C4" w:rsidRDefault="00EC5C62" w:rsidP="00EC5C62">
      <w:pPr>
        <w:pStyle w:val="PL"/>
      </w:pPr>
      <w:r w:rsidRPr="001A01C4">
        <w:t xml:space="preserve">  version: 1.</w:t>
      </w:r>
      <w:r w:rsidR="00EF03C9" w:rsidRPr="001A01C4">
        <w:t>3</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78B3E2BB" w:rsidR="00EC5C62" w:rsidRPr="001A01C4" w:rsidRDefault="00EC5C62" w:rsidP="00EC5C62">
      <w:pPr>
        <w:pStyle w:val="PL"/>
      </w:pPr>
      <w:r w:rsidRPr="001A01C4">
        <w:t xml:space="preserve">  description: 3GPP TS 29.509 </w:t>
      </w:r>
      <w:r w:rsidR="00EF03C9" w:rsidRPr="001A01C4">
        <w:t>V18</w:t>
      </w:r>
      <w:r w:rsidRPr="001A01C4">
        <w:t>.</w:t>
      </w:r>
      <w:r w:rsidR="00EE2D83">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UEAuthenticationCtx</w:t>
      </w:r>
    </w:p>
    <w:p w14:paraId="1346FD7E" w14:textId="77777777" w:rsidR="00EC5C62" w:rsidRPr="00A47DC3" w:rsidRDefault="00EC5C62" w:rsidP="00EC5C62">
      <w:pPr>
        <w:pStyle w:val="PL"/>
        <w:rPr>
          <w:lang w:val="en-US"/>
        </w:rPr>
      </w:pPr>
      <w:r w:rsidRPr="00A47DC3">
        <w:rPr>
          <w:lang w:val="en-US"/>
        </w:rPr>
        <w:lastRenderedPageBreak/>
        <w:t xml:space="preserve">          content:</w:t>
      </w:r>
    </w:p>
    <w:p w14:paraId="257781C6" w14:textId="77777777" w:rsidR="00EC5C62" w:rsidRPr="001A01C4" w:rsidRDefault="00EC5C62" w:rsidP="00EC5C62">
      <w:pPr>
        <w:pStyle w:val="PL"/>
        <w:rPr>
          <w:lang w:val="en-US"/>
        </w:rPr>
      </w:pPr>
      <w:r w:rsidRPr="00A47DC3">
        <w:rPr>
          <w:lang w:val="en-US"/>
        </w:rPr>
        <w:t xml:space="preserve">            </w:t>
      </w:r>
      <w:r w:rsidRPr="001A01C4">
        <w:rPr>
          <w:lang w:val="en-US"/>
        </w:rPr>
        <w:t>application/3gppHal+json:</w:t>
      </w:r>
    </w:p>
    <w:p w14:paraId="74BA48D7" w14:textId="77777777" w:rsidR="00EC5C62" w:rsidRPr="001A01C4" w:rsidRDefault="00EC5C62" w:rsidP="00EC5C62">
      <w:pPr>
        <w:pStyle w:val="PL"/>
      </w:pPr>
      <w:r w:rsidRPr="001A01C4">
        <w:rPr>
          <w:lang w:val="en-US"/>
        </w:rPr>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r w:rsidRPr="000871B9">
        <w:rPr>
          <w:lang w:val="fr-FR"/>
        </w:rPr>
        <w:t>responses:</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RgAuthCtx</w:t>
      </w:r>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1A01C4" w:rsidRDefault="00EC5C62" w:rsidP="00EC5C62">
      <w:pPr>
        <w:pStyle w:val="PL"/>
      </w:pPr>
      <w:r w:rsidRPr="001A01C4">
        <w:t xml:space="preserve">          headers:</w:t>
      </w:r>
    </w:p>
    <w:p w14:paraId="4B54FA21" w14:textId="77777777" w:rsidR="00EC5C62" w:rsidRPr="001A01C4" w:rsidRDefault="00EC5C62" w:rsidP="00EC5C62">
      <w:pPr>
        <w:pStyle w:val="PL"/>
      </w:pPr>
      <w:r w:rsidRPr="001A01C4">
        <w:t xml:space="preserve">            Location:</w:t>
      </w:r>
    </w:p>
    <w:p w14:paraId="0E1A40D9" w14:textId="77777777" w:rsidR="001000A7" w:rsidRDefault="00EC5C62" w:rsidP="00EC5C62">
      <w:pPr>
        <w:pStyle w:val="PL"/>
        <w:rPr>
          <w:sz w:val="14"/>
          <w:szCs w:val="18"/>
        </w:rPr>
      </w:pPr>
      <w:r w:rsidRPr="001A01C4">
        <w:t xml:space="preserve">              description: </w:t>
      </w:r>
      <w:r w:rsidR="001000A7">
        <w:rPr>
          <w:sz w:val="14"/>
          <w:szCs w:val="18"/>
        </w:rPr>
        <w:t>&gt;</w:t>
      </w:r>
    </w:p>
    <w:p w14:paraId="6B295B1C" w14:textId="77777777" w:rsidR="001000A7" w:rsidRDefault="001000A7" w:rsidP="00EC5C62">
      <w:pPr>
        <w:pStyle w:val="PL"/>
      </w:pPr>
      <w:r>
        <w:rPr>
          <w:sz w:val="14"/>
          <w:szCs w:val="18"/>
        </w:rPr>
        <w:t xml:space="preserve">                  </w:t>
      </w:r>
      <w:r w:rsidR="00EC5C62" w:rsidRPr="001A01C4">
        <w:t>'Contains the URI of the newly created resource according to the structure:</w:t>
      </w:r>
    </w:p>
    <w:p w14:paraId="160C9EF4" w14:textId="33697FE7" w:rsidR="00EC5C62" w:rsidRPr="001A01C4" w:rsidRDefault="001000A7" w:rsidP="00EC5C62">
      <w:pPr>
        <w:pStyle w:val="PL"/>
      </w:pPr>
      <w:r>
        <w:t xml:space="preserve">               </w:t>
      </w:r>
      <w:r w:rsidR="00EC5C62" w:rsidRPr="001A01C4">
        <w:t xml:space="preserve"> {apiRoot}/nausf-auth/</w:t>
      </w:r>
      <w:r w:rsidR="003D7F34" w:rsidRPr="007612D1">
        <w:t>&lt;apiVersion&gt;</w:t>
      </w:r>
      <w:r w:rsidR="00EC5C62" w:rsidRPr="001A01C4">
        <w:t>/rg-authentications/{authCtxId}'</w:t>
      </w:r>
    </w:p>
    <w:p w14:paraId="7D3ABDBF" w14:textId="77777777" w:rsidR="00EC5C62" w:rsidRPr="001A01C4" w:rsidRDefault="00EC5C62" w:rsidP="00EC5C62">
      <w:pPr>
        <w:pStyle w:val="PL"/>
      </w:pPr>
      <w:r w:rsidRPr="001A01C4">
        <w:t xml:space="preserve">              required: true</w:t>
      </w:r>
    </w:p>
    <w:p w14:paraId="518E30B0" w14:textId="77777777" w:rsidR="00EC5C62" w:rsidRPr="001A01C4" w:rsidRDefault="00EC5C62" w:rsidP="00EC5C62">
      <w:pPr>
        <w:pStyle w:val="PL"/>
      </w:pPr>
      <w:r w:rsidRPr="001A01C4">
        <w:t xml:space="preserve">              schema:</w:t>
      </w:r>
    </w:p>
    <w:p w14:paraId="56EEA3C8" w14:textId="77777777" w:rsidR="00EC5C62" w:rsidRPr="001A01C4" w:rsidRDefault="00EC5C62" w:rsidP="00EC5C62">
      <w:pPr>
        <w:pStyle w:val="PL"/>
      </w:pPr>
      <w:r w:rsidRPr="001A01C4">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ProSeAuthenticationCtx</w:t>
      </w:r>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4AEC0882" w:rsidR="001000A7" w:rsidRDefault="001000A7" w:rsidP="00274393">
      <w:pPr>
        <w:pStyle w:val="PL"/>
      </w:pPr>
      <w:r>
        <w:t xml:space="preserve">                      A</w:t>
      </w:r>
      <w:r w:rsidR="00274393" w:rsidRPr="001A01C4">
        <w:t xml:space="preserve"> map(list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77777777" w:rsidR="00F2257E" w:rsidRDefault="00F2257E" w:rsidP="00274393">
      <w:pPr>
        <w:pStyle w:val="PL"/>
        <w:rPr>
          <w:rFonts w:cs="Arial"/>
          <w:szCs w:val="18"/>
        </w:rPr>
      </w:pPr>
      <w:r>
        <w:rPr>
          <w:lang w:val="en-US"/>
        </w:rPr>
        <w:t xml:space="preserve">        </w:t>
      </w:r>
      <w:r w:rsidR="00274393" w:rsidRPr="001A01C4">
        <w:rPr>
          <w:rFonts w:cs="Arial"/>
          <w:szCs w:val="18"/>
        </w:rPr>
        <w:t xml:space="preserve">Contains the information related to the resource generated to handle </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77777777"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 xml:space="preserve">5gPrukId IE shall </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7FD5D2AA" w14:textId="73FD8AAC" w:rsidR="0040185D" w:rsidRDefault="0040185D" w:rsidP="0040185D">
      <w:pPr>
        <w:pStyle w:val="PL"/>
        <w:rPr>
          <w:lang w:val="en-US"/>
        </w:rPr>
      </w:pPr>
      <w:r>
        <w:t xml:space="preserve">      </w:t>
      </w:r>
    </w:p>
    <w:p w14:paraId="140B0C61" w14:textId="60BDE16B" w:rsidR="00274393" w:rsidRPr="001A01C4" w:rsidRDefault="00274393" w:rsidP="00274393">
      <w:pPr>
        <w:pStyle w:val="PL"/>
      </w:pPr>
      <w:r w:rsidRPr="001A01C4">
        <w:t xml:space="preserve">      </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lastRenderedPageBreak/>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992" w:name="_Toc25270809"/>
      <w:bookmarkStart w:id="993" w:name="_Toc34310466"/>
      <w:bookmarkStart w:id="994" w:name="_Toc36464988"/>
      <w:bookmarkStart w:id="995" w:name="_Toc51944720"/>
      <w:bookmarkStart w:id="996" w:name="_Toc162360155"/>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3D5EB74D" w:rsidR="00393547" w:rsidRPr="001A01C4" w:rsidRDefault="00393547" w:rsidP="00393547">
      <w:pPr>
        <w:pStyle w:val="PL"/>
      </w:pPr>
      <w:r w:rsidRPr="001A01C4">
        <w:t xml:space="preserve">  version: 1.</w:t>
      </w:r>
      <w:r w:rsidR="00EF03C9" w:rsidRPr="001A01C4">
        <w:t>3</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75AADBBD" w:rsidR="00393547" w:rsidRPr="001A01C4" w:rsidRDefault="00393547" w:rsidP="00393547">
      <w:pPr>
        <w:pStyle w:val="PL"/>
      </w:pPr>
      <w:r w:rsidRPr="001A01C4">
        <w:t xml:space="preserve">    © 202</w:t>
      </w:r>
      <w:r w:rsidR="00EE2D83">
        <w:t>4</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36BCC88A" w:rsidR="00393547" w:rsidRPr="001A01C4" w:rsidRDefault="00393547" w:rsidP="00393547">
      <w:pPr>
        <w:pStyle w:val="PL"/>
      </w:pPr>
      <w:r w:rsidRPr="001A01C4">
        <w:t xml:space="preserve">  description: 3GPP TS 29.509 </w:t>
      </w:r>
      <w:r w:rsidR="00EF03C9" w:rsidRPr="001A01C4">
        <w:t>V18</w:t>
      </w:r>
      <w:r w:rsidRPr="001A01C4">
        <w:t>.</w:t>
      </w:r>
      <w:r w:rsidR="00EE2D83">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lastRenderedPageBreak/>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2699E" w:rsidRDefault="00393547" w:rsidP="00393547">
      <w:pPr>
        <w:pStyle w:val="PL"/>
        <w:rPr>
          <w:lang w:val="en-US"/>
        </w:rPr>
      </w:pPr>
      <w:r w:rsidRPr="001A01C4">
        <w:t xml:space="preserve">        </w:t>
      </w:r>
      <w:r w:rsidRPr="0042699E">
        <w:rPr>
          <w:lang w:val="en-US"/>
        </w:rPr>
        <w:t>'503':</w:t>
      </w:r>
    </w:p>
    <w:p w14:paraId="7D1E2058" w14:textId="77777777" w:rsidR="00393547" w:rsidRPr="0042699E" w:rsidRDefault="00393547" w:rsidP="00393547">
      <w:pPr>
        <w:pStyle w:val="PL"/>
        <w:rPr>
          <w:lang w:val="en-US"/>
        </w:rPr>
      </w:pPr>
      <w:r w:rsidRPr="0042699E">
        <w:rPr>
          <w:lang w:val="en-US"/>
        </w:rPr>
        <w:t xml:space="preserve">          description: Service Unavailable</w:t>
      </w:r>
    </w:p>
    <w:p w14:paraId="07CBCBAE" w14:textId="77777777" w:rsidR="00393547" w:rsidRPr="0042699E" w:rsidRDefault="00393547" w:rsidP="00393547">
      <w:pPr>
        <w:pStyle w:val="PL"/>
        <w:rPr>
          <w:lang w:val="en-US"/>
        </w:rPr>
      </w:pPr>
      <w:r w:rsidRPr="0042699E">
        <w:rPr>
          <w:lang w:val="en-US"/>
        </w:rPr>
        <w:t xml:space="preserve">          content:</w:t>
      </w:r>
    </w:p>
    <w:p w14:paraId="3051817E" w14:textId="77777777" w:rsidR="00393547" w:rsidRPr="001A01C4" w:rsidRDefault="00393547" w:rsidP="00393547">
      <w:pPr>
        <w:pStyle w:val="PL"/>
        <w:rPr>
          <w:lang w:val="en-US"/>
        </w:rPr>
      </w:pPr>
      <w:r w:rsidRPr="0042699E">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77777777" w:rsidR="00F2257E" w:rsidRDefault="00F2257E" w:rsidP="00393547">
      <w:pPr>
        <w:pStyle w:val="PL"/>
        <w:rPr>
          <w:rFonts w:cs="Arial"/>
          <w:szCs w:val="18"/>
        </w:rPr>
      </w:pPr>
      <w:r>
        <w:rPr>
          <w:lang w:val="en-US"/>
        </w:rPr>
        <w:t xml:space="preserve">        </w:t>
      </w:r>
      <w:r w:rsidR="00393547" w:rsidRPr="001A01C4">
        <w:rPr>
          <w:rFonts w:cs="Arial"/>
          <w:szCs w:val="18"/>
        </w:rPr>
        <w:t xml:space="preserve">Contains the material generated for securing of SoR. It contains at least the </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lastRenderedPageBreak/>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999" w:name="_Toc25270810"/>
      <w:bookmarkStart w:id="1000" w:name="_Toc34310467"/>
      <w:bookmarkStart w:id="1001" w:name="_Toc36464989"/>
      <w:bookmarkStart w:id="1002" w:name="_Toc51944721"/>
      <w:bookmarkStart w:id="1003" w:name="_Toc162360156"/>
      <w:bookmarkStart w:id="1004"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3"/>
    </w:p>
    <w:p w14:paraId="5533296F" w14:textId="77777777" w:rsidR="00B432C8" w:rsidRPr="001A01C4" w:rsidRDefault="00B432C8" w:rsidP="00B432C8">
      <w:pPr>
        <w:pStyle w:val="PL"/>
      </w:pPr>
      <w:bookmarkStart w:id="1005"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2699E" w:rsidRDefault="00B432C8" w:rsidP="00B432C8">
      <w:pPr>
        <w:pStyle w:val="PL"/>
      </w:pPr>
      <w:r w:rsidRPr="001A01C4">
        <w:t xml:space="preserve">  </w:t>
      </w:r>
      <w:r w:rsidRPr="0042699E">
        <w:t>description: |</w:t>
      </w:r>
    </w:p>
    <w:p w14:paraId="79048412" w14:textId="4CE2006E" w:rsidR="00B432C8" w:rsidRPr="0042699E" w:rsidRDefault="00B432C8" w:rsidP="00B432C8">
      <w:pPr>
        <w:pStyle w:val="PL"/>
      </w:pPr>
      <w:r w:rsidRPr="0042699E">
        <w:t xml:space="preserve">    AUSF UPU Protection Service</w:t>
      </w:r>
      <w:r w:rsidR="008846F8" w:rsidRPr="0042699E">
        <w:t xml:space="preserve">.  </w:t>
      </w:r>
    </w:p>
    <w:p w14:paraId="3D4B97FB" w14:textId="1EA34E39" w:rsidR="00B432C8" w:rsidRPr="001A01C4" w:rsidRDefault="00B432C8" w:rsidP="00B432C8">
      <w:pPr>
        <w:pStyle w:val="PL"/>
      </w:pPr>
      <w:r w:rsidRPr="0042699E">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lastRenderedPageBreak/>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4"/>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lastRenderedPageBreak/>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77777777"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xml:space="preserve">. It contains at least </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77777777"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r w:rsidRPr="001A01C4">
        <w:rPr>
          <w:rFonts w:hint="eastAsia"/>
          <w:lang w:val="en-US" w:eastAsia="zh-CN"/>
        </w:rPr>
        <w:t xml:space="preserve"> </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CA57EA">
      <w:pPr>
        <w:pStyle w:val="PL"/>
        <w:rPr>
          <w:lang w:val="en-US"/>
        </w:rPr>
      </w:pPr>
      <w:r>
        <w:rPr>
          <w:lang w:val="en-US"/>
        </w:rPr>
        <w:t xml:space="preserve">          type: boolean</w:t>
      </w:r>
    </w:p>
    <w:p w14:paraId="6F9B3ECE" w14:textId="4A8CE2CA" w:rsidR="00EE2D83" w:rsidRPr="00EE2D83" w:rsidRDefault="00EE2D83" w:rsidP="00EE2D83">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type: array</w:t>
      </w:r>
    </w:p>
    <w:p w14:paraId="79C844B9"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items:</w:t>
      </w:r>
    </w:p>
    <w:p w14:paraId="13016672"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$ref: 'TS29571_CommonData.yaml#/components/schemas/PlmnId'</w:t>
      </w:r>
    </w:p>
    <w:p w14:paraId="37C3D2F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minItems: 1</w:t>
      </w:r>
    </w:p>
    <w:p w14:paraId="446ECFB6" w14:textId="6E824139" w:rsidR="00B432C8" w:rsidRPr="000F2033" w:rsidRDefault="00B432C8" w:rsidP="00B432C8">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lastRenderedPageBreak/>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7777777" w:rsidR="00F2257E" w:rsidRDefault="00F2257E" w:rsidP="00B432C8">
      <w:pPr>
        <w:pStyle w:val="PL"/>
        <w:rPr>
          <w:lang w:eastAsia="zh-CN"/>
        </w:rPr>
      </w:pPr>
      <w:r>
        <w:rPr>
          <w:lang w:eastAsia="zh-CN"/>
        </w:rPr>
        <w:t xml:space="preserve">        </w:t>
      </w:r>
      <w:r w:rsidR="00B432C8" w:rsidRPr="001A01C4">
        <w:rPr>
          <w:lang w:eastAsia="zh-CN"/>
        </w:rPr>
        <w:t xml:space="preserve">Contains the "UPU Header" IE as specified in clause 9.11.3.53A of </w:t>
      </w:r>
    </w:p>
    <w:p w14:paraId="6250FD9F" w14:textId="03BB77CB"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06" w:name="_Toc25270811"/>
      <w:bookmarkStart w:id="1007" w:name="_Toc34310468"/>
      <w:bookmarkStart w:id="1008" w:name="_Toc36464990"/>
      <w:bookmarkStart w:id="1009" w:name="_Toc51944722"/>
      <w:bookmarkStart w:id="1010" w:name="_Toc162360157"/>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Titre1"/>
        <w:rPr>
          <w:noProof/>
        </w:rPr>
      </w:pPr>
      <w:bookmarkStart w:id="1011" w:name="_Toc25270812"/>
      <w:bookmarkStart w:id="1012" w:name="_Toc34310469"/>
      <w:bookmarkStart w:id="1013" w:name="_Toc36464991"/>
      <w:bookmarkStart w:id="1014" w:name="_Toc51944723"/>
      <w:bookmarkStart w:id="1015" w:name="_Toc162360158"/>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16" w:name="_Toc25270813"/>
      <w:bookmarkStart w:id="1017" w:name="_Toc34310470"/>
      <w:bookmarkStart w:id="1018" w:name="_Toc36464992"/>
      <w:bookmarkStart w:id="1019" w:name="_Toc51944724"/>
      <w:bookmarkStart w:id="1020" w:name="_Toc162360159"/>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255" type="#_x0000_t75" style="width:483.95pt;height:343.7pt" o:ole="">
            <v:imagedata r:id="rId41" o:title=""/>
          </v:shape>
          <o:OLEObject Type="Embed" ProgID="Visio.Drawing.11" ShapeID="_x0000_i1255" DrawAspect="Content" ObjectID="_1778977513"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21" w:name="_Toc25270814"/>
      <w:bookmarkStart w:id="1022" w:name="_Toc34310471"/>
      <w:bookmarkStart w:id="1023" w:name="_Toc36464993"/>
      <w:bookmarkStart w:id="1024" w:name="_Toc51944725"/>
      <w:bookmarkStart w:id="1025" w:name="_Toc162360160"/>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Titre1"/>
      </w:pPr>
      <w:bookmarkStart w:id="1026" w:name="_Toc25270815"/>
      <w:bookmarkStart w:id="1027" w:name="_Toc34310472"/>
      <w:bookmarkStart w:id="1028" w:name="_Toc36464994"/>
      <w:bookmarkStart w:id="1029" w:name="_Toc51944726"/>
      <w:bookmarkStart w:id="1030" w:name="_Toc162360161"/>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31" w:name="_Toc25270816"/>
      <w:bookmarkStart w:id="1032" w:name="_Toc34310473"/>
      <w:bookmarkStart w:id="1033" w:name="_Toc36464995"/>
      <w:bookmarkStart w:id="1034" w:name="_Toc51944727"/>
      <w:bookmarkStart w:id="1035" w:name="_Toc162360162"/>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36" w:name="_Toc25270817"/>
      <w:bookmarkStart w:id="1037" w:name="_Toc34310474"/>
      <w:bookmarkStart w:id="1038" w:name="_Toc36464996"/>
      <w:bookmarkStart w:id="1039" w:name="_Toc51944728"/>
      <w:bookmarkStart w:id="1040" w:name="_Toc162360163"/>
      <w:r w:rsidRPr="001A01C4">
        <w:lastRenderedPageBreak/>
        <w:t>Annex D (informative):</w:t>
      </w:r>
      <w:r w:rsidRPr="001A01C4">
        <w:br/>
        <w:t>Change history</w:t>
      </w:r>
      <w:bookmarkEnd w:id="1036"/>
      <w:bookmarkEnd w:id="1037"/>
      <w:bookmarkEnd w:id="1038"/>
      <w:bookmarkEnd w:id="1039"/>
      <w:bookmarkEnd w:id="1040"/>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000000"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00000" w:rsidP="000321E1">
            <w:pPr>
              <w:pStyle w:val="TAC"/>
              <w:rPr>
                <w:sz w:val="16"/>
                <w:szCs w:val="16"/>
              </w:rPr>
            </w:pPr>
            <w:hyperlink r:id="rId43" w:history="1">
              <w:r w:rsidR="000321E1"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00000" w:rsidP="000321E1">
            <w:pPr>
              <w:pStyle w:val="TAC"/>
              <w:rPr>
                <w:sz w:val="16"/>
                <w:szCs w:val="16"/>
              </w:rPr>
            </w:pPr>
            <w:hyperlink r:id="rId44" w:history="1">
              <w:r w:rsidR="000321E1"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00000" w:rsidP="000321E1">
            <w:pPr>
              <w:pStyle w:val="TAC"/>
              <w:rPr>
                <w:sz w:val="16"/>
                <w:szCs w:val="16"/>
              </w:rPr>
            </w:pPr>
            <w:hyperlink r:id="rId45" w:history="1">
              <w:r w:rsidR="000321E1"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00000" w:rsidP="000321E1">
            <w:pPr>
              <w:pStyle w:val="TAC"/>
              <w:rPr>
                <w:sz w:val="16"/>
                <w:szCs w:val="16"/>
              </w:rPr>
            </w:pPr>
            <w:hyperlink r:id="rId46" w:history="1">
              <w:r w:rsidR="000321E1"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77777777" w:rsidR="00446954" w:rsidRPr="00797592" w:rsidRDefault="00446954" w:rsidP="00F074C3">
            <w:pPr>
              <w:pStyle w:val="TAC"/>
              <w:rPr>
                <w:rFonts w:cs="Arial"/>
                <w:sz w:val="16"/>
                <w:szCs w:val="16"/>
              </w:rPr>
            </w:pPr>
            <w:r w:rsidRPr="00797592">
              <w:rPr>
                <w:rFonts w:cs="Arial"/>
                <w:sz w:val="16"/>
                <w:szCs w:val="16"/>
              </w:rPr>
              <w:t>CP-241413</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77777777" w:rsidR="00446954" w:rsidRPr="00797592" w:rsidRDefault="00446954" w:rsidP="00F074C3">
            <w:pPr>
              <w:pStyle w:val="TAC"/>
              <w:rPr>
                <w:rFonts w:cs="Arial"/>
                <w:sz w:val="16"/>
                <w:szCs w:val="16"/>
              </w:rPr>
            </w:pPr>
            <w:r w:rsidRPr="00797592">
              <w:rPr>
                <w:rFonts w:cs="Arial"/>
                <w:sz w:val="16"/>
                <w:szCs w:val="16"/>
              </w:rPr>
              <w:t>18.4.0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77777777" w:rsidR="00446954" w:rsidRPr="00797592" w:rsidRDefault="00446954" w:rsidP="00F074C3">
            <w:pPr>
              <w:pStyle w:val="TAC"/>
              <w:rPr>
                <w:rFonts w:cs="Arial"/>
                <w:sz w:val="16"/>
                <w:szCs w:val="16"/>
              </w:rPr>
            </w:pPr>
            <w:r w:rsidRPr="00797592">
              <w:rPr>
                <w:rFonts w:cs="Arial"/>
                <w:sz w:val="16"/>
                <w:szCs w:val="16"/>
              </w:rPr>
              <w:t>CP-241455</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77777777" w:rsidR="00446954" w:rsidRPr="00797592" w:rsidRDefault="00446954" w:rsidP="00F074C3">
            <w:pPr>
              <w:pStyle w:val="TAC"/>
              <w:rPr>
                <w:rFonts w:cs="Arial"/>
                <w:sz w:val="16"/>
                <w:szCs w:val="16"/>
              </w:rPr>
            </w:pPr>
            <w:r w:rsidRPr="00797592">
              <w:rPr>
                <w:rFonts w:cs="Arial"/>
                <w:sz w:val="16"/>
                <w:szCs w:val="16"/>
              </w:rPr>
              <w:t>18.4.0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77777777" w:rsidR="00446954" w:rsidRPr="00797592" w:rsidRDefault="00446954" w:rsidP="00F074C3">
            <w:pPr>
              <w:pStyle w:val="TAC"/>
              <w:rPr>
                <w:rFonts w:cs="Arial"/>
                <w:sz w:val="16"/>
                <w:szCs w:val="16"/>
              </w:rPr>
            </w:pPr>
            <w:r w:rsidRPr="00797592">
              <w:rPr>
                <w:rFonts w:cs="Arial"/>
                <w:sz w:val="16"/>
                <w:szCs w:val="16"/>
              </w:rPr>
              <w:t>CP-241475</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77777777" w:rsidR="00446954" w:rsidRPr="00797592" w:rsidRDefault="00446954" w:rsidP="00F074C3">
            <w:pPr>
              <w:pStyle w:val="TAC"/>
              <w:rPr>
                <w:rFonts w:cs="Arial"/>
                <w:sz w:val="16"/>
                <w:szCs w:val="16"/>
              </w:rPr>
            </w:pPr>
            <w:r w:rsidRPr="00797592">
              <w:rPr>
                <w:rFonts w:cs="Arial"/>
                <w:sz w:val="16"/>
                <w:szCs w:val="16"/>
              </w:rPr>
              <w:t>18.4.0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77777777" w:rsidR="00446954" w:rsidRPr="00797592" w:rsidRDefault="00446954" w:rsidP="00F074C3">
            <w:pPr>
              <w:pStyle w:val="TAC"/>
              <w:rPr>
                <w:rFonts w:cs="Arial"/>
                <w:sz w:val="16"/>
                <w:szCs w:val="16"/>
              </w:rPr>
            </w:pPr>
            <w:r w:rsidRPr="00797592">
              <w:rPr>
                <w:rFonts w:cs="Arial"/>
                <w:sz w:val="16"/>
                <w:szCs w:val="16"/>
              </w:rPr>
              <w:t>CP-241544</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7777777" w:rsidR="00446954" w:rsidRPr="00797592" w:rsidRDefault="00446954" w:rsidP="00F074C3">
            <w:pPr>
              <w:pStyle w:val="TAC"/>
              <w:rPr>
                <w:rFonts w:cs="Arial"/>
                <w:sz w:val="16"/>
                <w:szCs w:val="16"/>
              </w:rPr>
            </w:pPr>
            <w:r w:rsidRPr="00797592">
              <w:rPr>
                <w:rFonts w:cs="Arial"/>
                <w:sz w:val="16"/>
                <w:szCs w:val="16"/>
              </w:rPr>
              <w:t>18.4.0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77777777" w:rsidR="00446954" w:rsidRPr="00797592" w:rsidRDefault="00446954" w:rsidP="00F074C3">
            <w:pPr>
              <w:pStyle w:val="TAC"/>
              <w:rPr>
                <w:rFonts w:cs="Arial"/>
                <w:sz w:val="16"/>
                <w:szCs w:val="16"/>
              </w:rPr>
            </w:pPr>
            <w:r w:rsidRPr="00797592">
              <w:rPr>
                <w:rFonts w:cs="Arial"/>
                <w:sz w:val="16"/>
                <w:szCs w:val="16"/>
              </w:rPr>
              <w:t>CP-242158</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77777777" w:rsidR="00446954" w:rsidRPr="00797592" w:rsidRDefault="00446954" w:rsidP="00F074C3">
            <w:pPr>
              <w:pStyle w:val="TAC"/>
              <w:rPr>
                <w:rFonts w:cs="Arial"/>
                <w:sz w:val="16"/>
                <w:szCs w:val="16"/>
              </w:rPr>
            </w:pPr>
            <w:r w:rsidRPr="00797592">
              <w:rPr>
                <w:rFonts w:cs="Arial"/>
                <w:sz w:val="16"/>
                <w:szCs w:val="16"/>
              </w:rPr>
              <w:t>18.4.0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77777777" w:rsidR="00446954" w:rsidRPr="00797592" w:rsidRDefault="00446954" w:rsidP="00F074C3">
            <w:pPr>
              <w:pStyle w:val="TAC"/>
              <w:rPr>
                <w:rFonts w:cs="Arial"/>
                <w:sz w:val="16"/>
                <w:szCs w:val="16"/>
              </w:rPr>
            </w:pPr>
            <w:r w:rsidRPr="00797592">
              <w:rPr>
                <w:rFonts w:cs="Arial"/>
                <w:sz w:val="16"/>
                <w:szCs w:val="16"/>
              </w:rPr>
              <w:t>CP-242214</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77777777" w:rsidR="00446954" w:rsidRPr="00797592" w:rsidRDefault="00446954" w:rsidP="00F074C3">
            <w:pPr>
              <w:pStyle w:val="TAC"/>
              <w:rPr>
                <w:rFonts w:cs="Arial"/>
                <w:sz w:val="16"/>
                <w:szCs w:val="16"/>
              </w:rPr>
            </w:pPr>
            <w:r w:rsidRPr="00797592">
              <w:rPr>
                <w:rFonts w:cs="Arial"/>
                <w:sz w:val="16"/>
                <w:szCs w:val="16"/>
              </w:rPr>
              <w:t>18.4.0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77777777" w:rsidR="00446954" w:rsidRPr="00797592" w:rsidRDefault="00446954" w:rsidP="00F074C3">
            <w:pPr>
              <w:pStyle w:val="TAC"/>
              <w:rPr>
                <w:rFonts w:cs="Arial"/>
                <w:sz w:val="16"/>
                <w:szCs w:val="16"/>
              </w:rPr>
            </w:pPr>
            <w:r w:rsidRPr="00797592">
              <w:rPr>
                <w:rFonts w:cs="Arial"/>
                <w:sz w:val="16"/>
                <w:szCs w:val="16"/>
              </w:rPr>
              <w:t>CP-242355</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77777777" w:rsidR="00446954" w:rsidRPr="00797592" w:rsidRDefault="00446954" w:rsidP="00F074C3">
            <w:pPr>
              <w:pStyle w:val="TAC"/>
              <w:rPr>
                <w:rFonts w:cs="Arial"/>
                <w:sz w:val="16"/>
                <w:szCs w:val="16"/>
              </w:rPr>
            </w:pPr>
            <w:r w:rsidRPr="00797592">
              <w:rPr>
                <w:rFonts w:cs="Arial"/>
                <w:sz w:val="16"/>
                <w:szCs w:val="16"/>
              </w:rPr>
              <w:t>18.4.0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77777777" w:rsidR="00446954" w:rsidRPr="00797592" w:rsidRDefault="00446954" w:rsidP="00F074C3">
            <w:pPr>
              <w:pStyle w:val="TAC"/>
              <w:rPr>
                <w:rFonts w:cs="Arial"/>
                <w:sz w:val="16"/>
                <w:szCs w:val="16"/>
              </w:rPr>
            </w:pPr>
            <w:r>
              <w:rPr>
                <w:rFonts w:cs="Arial"/>
                <w:sz w:val="16"/>
                <w:szCs w:val="16"/>
              </w:rPr>
              <w:t>CP-242505</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77777777" w:rsidR="00446954" w:rsidRPr="00797592" w:rsidRDefault="00446954" w:rsidP="00F074C3">
            <w:pPr>
              <w:pStyle w:val="TAC"/>
              <w:rPr>
                <w:rFonts w:cs="Arial"/>
                <w:sz w:val="16"/>
                <w:szCs w:val="16"/>
              </w:rPr>
            </w:pPr>
            <w:r w:rsidRPr="00797592">
              <w:rPr>
                <w:rFonts w:cs="Arial"/>
                <w:sz w:val="16"/>
                <w:szCs w:val="16"/>
              </w:rPr>
              <w:t>18.4.0</w:t>
            </w:r>
          </w:p>
        </w:tc>
      </w:tr>
    </w:tbl>
    <w:p w14:paraId="16A54C0A" w14:textId="77777777" w:rsidR="00080512" w:rsidRDefault="00080512" w:rsidP="00446954"/>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17B9E" w14:textId="77777777" w:rsidR="002C085A" w:rsidRDefault="002C085A">
      <w:r>
        <w:separator/>
      </w:r>
    </w:p>
  </w:endnote>
  <w:endnote w:type="continuationSeparator" w:id="0">
    <w:p w14:paraId="5E89B6F3" w14:textId="77777777" w:rsidR="002C085A" w:rsidRDefault="002C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3CA05" w14:textId="77777777" w:rsidR="002C085A" w:rsidRDefault="002C085A">
      <w:r>
        <w:separator/>
      </w:r>
    </w:p>
  </w:footnote>
  <w:footnote w:type="continuationSeparator" w:id="0">
    <w:p w14:paraId="5212DBB0" w14:textId="77777777" w:rsidR="002C085A" w:rsidRDefault="002C0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79396B7B"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036158EA"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007D">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44EE"/>
    <w:rsid w:val="00015AA3"/>
    <w:rsid w:val="000222D7"/>
    <w:rsid w:val="00031CEC"/>
    <w:rsid w:val="000321E1"/>
    <w:rsid w:val="00033397"/>
    <w:rsid w:val="00037181"/>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871B9"/>
    <w:rsid w:val="00095CAC"/>
    <w:rsid w:val="000A1EA8"/>
    <w:rsid w:val="000A25D0"/>
    <w:rsid w:val="000C47C3"/>
    <w:rsid w:val="000C54FD"/>
    <w:rsid w:val="000D1CF9"/>
    <w:rsid w:val="000D3DAE"/>
    <w:rsid w:val="000D58AB"/>
    <w:rsid w:val="000D67D4"/>
    <w:rsid w:val="000E0D91"/>
    <w:rsid w:val="000E2C2C"/>
    <w:rsid w:val="000E4EE4"/>
    <w:rsid w:val="000E5482"/>
    <w:rsid w:val="000F0FB5"/>
    <w:rsid w:val="000F100F"/>
    <w:rsid w:val="000F2033"/>
    <w:rsid w:val="001000A7"/>
    <w:rsid w:val="00106F77"/>
    <w:rsid w:val="001075BF"/>
    <w:rsid w:val="00111DF2"/>
    <w:rsid w:val="00113955"/>
    <w:rsid w:val="00113F4F"/>
    <w:rsid w:val="00114BC4"/>
    <w:rsid w:val="001158CB"/>
    <w:rsid w:val="0012090E"/>
    <w:rsid w:val="0012668D"/>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A0967"/>
    <w:rsid w:val="002A1407"/>
    <w:rsid w:val="002A5EFC"/>
    <w:rsid w:val="002B6339"/>
    <w:rsid w:val="002C085A"/>
    <w:rsid w:val="002C0C5F"/>
    <w:rsid w:val="002C5AB6"/>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43E6C"/>
    <w:rsid w:val="0054400B"/>
    <w:rsid w:val="005450A2"/>
    <w:rsid w:val="005633FE"/>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F3FB9"/>
    <w:rsid w:val="008F7387"/>
    <w:rsid w:val="0090271F"/>
    <w:rsid w:val="00902E23"/>
    <w:rsid w:val="009031DC"/>
    <w:rsid w:val="009049E5"/>
    <w:rsid w:val="00906FAE"/>
    <w:rsid w:val="00907DC3"/>
    <w:rsid w:val="00910399"/>
    <w:rsid w:val="009107DA"/>
    <w:rsid w:val="009114D7"/>
    <w:rsid w:val="00912BD6"/>
    <w:rsid w:val="0091348E"/>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416CC"/>
    <w:rsid w:val="00B424BA"/>
    <w:rsid w:val="00B432C8"/>
    <w:rsid w:val="00B53460"/>
    <w:rsid w:val="00B765D4"/>
    <w:rsid w:val="00B813CA"/>
    <w:rsid w:val="00B81561"/>
    <w:rsid w:val="00B81576"/>
    <w:rsid w:val="00B828B9"/>
    <w:rsid w:val="00B83135"/>
    <w:rsid w:val="00B87E70"/>
    <w:rsid w:val="00B924BF"/>
    <w:rsid w:val="00B93086"/>
    <w:rsid w:val="00B96BEB"/>
    <w:rsid w:val="00BA19ED"/>
    <w:rsid w:val="00BA4B8D"/>
    <w:rsid w:val="00BA594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4DA2"/>
    <w:rsid w:val="00DD1484"/>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5FB1"/>
    <w:rsid w:val="00F325C8"/>
    <w:rsid w:val="00F32D46"/>
    <w:rsid w:val="00F34AE5"/>
    <w:rsid w:val="00F35E03"/>
    <w:rsid w:val="00F41BB4"/>
    <w:rsid w:val="00F45BE9"/>
    <w:rsid w:val="00F60555"/>
    <w:rsid w:val="00F60816"/>
    <w:rsid w:val="00F653B8"/>
    <w:rsid w:val="00F71557"/>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91</Pages>
  <Words>31699</Words>
  <Characters>174349</Characters>
  <Application>Microsoft Office Word</Application>
  <DocSecurity>0</DocSecurity>
  <Lines>1452</Lines>
  <Paragraphs>411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205637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2</cp:revision>
  <cp:lastPrinted>2019-02-25T14:05:00Z</cp:lastPrinted>
  <dcterms:created xsi:type="dcterms:W3CDTF">2024-06-04T01:37:00Z</dcterms:created>
  <dcterms:modified xsi:type="dcterms:W3CDTF">2024-06-04T01:37:00Z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