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7F4C0684"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855428">
              <w:rPr>
                <w:lang w:eastAsia="zh-CN"/>
              </w:rPr>
              <w:t>5</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855428">
              <w:rPr>
                <w:sz w:val="32"/>
                <w:lang w:eastAsia="zh-CN"/>
              </w:rPr>
              <w:t>03</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pt" o:ole="">
                  <v:imagedata r:id="rId9" o:title=""/>
                </v:shape>
                <o:OLEObject Type="Embed" ProgID="Word.Picture.8" ShapeID="_x0000_i1025" DrawAspect="Content" ObjectID="_1771096576"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75pt;height:75.25pt" o:ole="">
                  <v:imagedata r:id="rId11" o:title=""/>
                </v:shape>
                <o:OLEObject Type="Embed" ProgID="Word.Picture.8" ShapeID="_x0000_i1026" DrawAspect="Content" ObjectID="_1771096577"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FF3C7B">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67F51000"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3A062A" w:rsidRPr="009A3EEA">
              <w:rPr>
                <w:noProof/>
                <w:sz w:val="18"/>
              </w:rPr>
              <w:t>3</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0FB9D3F5" w14:textId="1C98BF20" w:rsidR="00E31D63" w:rsidRDefault="004D3578">
      <w:pPr>
        <w:pStyle w:val="TOC1"/>
        <w:rPr>
          <w:rFonts w:asciiTheme="minorHAnsi" w:hAnsiTheme="minorHAnsi" w:cstheme="minorBidi"/>
          <w:noProof/>
          <w:kern w:val="2"/>
          <w:szCs w:val="22"/>
          <w:lang w:eastAsia="en-GB"/>
          <w14:ligatures w14:val="standardContextual"/>
        </w:rPr>
      </w:pPr>
      <w:r w:rsidRPr="009A3EEA">
        <w:fldChar w:fldCharType="begin" w:fldLock="1"/>
      </w:r>
      <w:r w:rsidRPr="009A3EEA">
        <w:instrText xml:space="preserve"> TOC \o "1-9" </w:instrText>
      </w:r>
      <w:r w:rsidRPr="009A3EEA">
        <w:fldChar w:fldCharType="separate"/>
      </w:r>
      <w:r w:rsidR="00E31D63">
        <w:rPr>
          <w:noProof/>
        </w:rPr>
        <w:t>Foreword</w:t>
      </w:r>
      <w:r w:rsidR="00E31D63">
        <w:rPr>
          <w:noProof/>
        </w:rPr>
        <w:tab/>
      </w:r>
      <w:r w:rsidR="00E31D63">
        <w:rPr>
          <w:noProof/>
        </w:rPr>
        <w:fldChar w:fldCharType="begin" w:fldLock="1"/>
      </w:r>
      <w:r w:rsidR="00E31D63">
        <w:rPr>
          <w:noProof/>
        </w:rPr>
        <w:instrText xml:space="preserve"> PAGEREF _Toc153809959 \h </w:instrText>
      </w:r>
      <w:r w:rsidR="00E31D63">
        <w:rPr>
          <w:noProof/>
        </w:rPr>
      </w:r>
      <w:r w:rsidR="00E31D63">
        <w:rPr>
          <w:noProof/>
        </w:rPr>
        <w:fldChar w:fldCharType="separate"/>
      </w:r>
      <w:r w:rsidR="00E31D63">
        <w:rPr>
          <w:noProof/>
        </w:rPr>
        <w:t>6</w:t>
      </w:r>
      <w:r w:rsidR="00E31D63">
        <w:rPr>
          <w:noProof/>
        </w:rPr>
        <w:fldChar w:fldCharType="end"/>
      </w:r>
    </w:p>
    <w:p w14:paraId="670525C8" w14:textId="7F5CF872" w:rsidR="00E31D63" w:rsidRDefault="00E31D63">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_Toc153809960 \h </w:instrText>
      </w:r>
      <w:r>
        <w:rPr>
          <w:noProof/>
        </w:rPr>
      </w:r>
      <w:r>
        <w:rPr>
          <w:noProof/>
        </w:rPr>
        <w:fldChar w:fldCharType="separate"/>
      </w:r>
      <w:r>
        <w:rPr>
          <w:noProof/>
        </w:rPr>
        <w:t>7</w:t>
      </w:r>
      <w:r>
        <w:rPr>
          <w:noProof/>
        </w:rPr>
        <w:fldChar w:fldCharType="end"/>
      </w:r>
    </w:p>
    <w:p w14:paraId="4B876A4F" w14:textId="72365E68" w:rsidR="00E31D63" w:rsidRDefault="00E31D63">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_Toc153809961 \h </w:instrText>
      </w:r>
      <w:r>
        <w:rPr>
          <w:noProof/>
        </w:rPr>
      </w:r>
      <w:r>
        <w:rPr>
          <w:noProof/>
        </w:rPr>
        <w:fldChar w:fldCharType="separate"/>
      </w:r>
      <w:r>
        <w:rPr>
          <w:noProof/>
        </w:rPr>
        <w:t>7</w:t>
      </w:r>
      <w:r>
        <w:rPr>
          <w:noProof/>
        </w:rPr>
        <w:fldChar w:fldCharType="end"/>
      </w:r>
    </w:p>
    <w:p w14:paraId="25062DD2" w14:textId="5F77B240" w:rsidR="00E31D63" w:rsidRDefault="00E31D63">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_Toc153809962 \h </w:instrText>
      </w:r>
      <w:r>
        <w:rPr>
          <w:noProof/>
        </w:rPr>
      </w:r>
      <w:r>
        <w:rPr>
          <w:noProof/>
        </w:rPr>
        <w:fldChar w:fldCharType="separate"/>
      </w:r>
      <w:r>
        <w:rPr>
          <w:noProof/>
        </w:rPr>
        <w:t>8</w:t>
      </w:r>
      <w:r>
        <w:rPr>
          <w:noProof/>
        </w:rPr>
        <w:fldChar w:fldCharType="end"/>
      </w:r>
    </w:p>
    <w:p w14:paraId="791891F3" w14:textId="79E76B2E" w:rsidR="00E31D63" w:rsidRDefault="00E31D63">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_Toc153809963 \h </w:instrText>
      </w:r>
      <w:r>
        <w:rPr>
          <w:noProof/>
        </w:rPr>
      </w:r>
      <w:r>
        <w:rPr>
          <w:noProof/>
        </w:rPr>
        <w:fldChar w:fldCharType="separate"/>
      </w:r>
      <w:r>
        <w:rPr>
          <w:noProof/>
        </w:rPr>
        <w:t>8</w:t>
      </w:r>
      <w:r>
        <w:rPr>
          <w:noProof/>
        </w:rPr>
        <w:fldChar w:fldCharType="end"/>
      </w:r>
    </w:p>
    <w:p w14:paraId="3EA40E1D" w14:textId="34861BCD" w:rsidR="00E31D63" w:rsidRDefault="00E31D63">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_Toc153809964 \h </w:instrText>
      </w:r>
      <w:r>
        <w:rPr>
          <w:noProof/>
        </w:rPr>
      </w:r>
      <w:r>
        <w:rPr>
          <w:noProof/>
        </w:rPr>
        <w:fldChar w:fldCharType="separate"/>
      </w:r>
      <w:r>
        <w:rPr>
          <w:noProof/>
        </w:rPr>
        <w:t>8</w:t>
      </w:r>
      <w:r>
        <w:rPr>
          <w:noProof/>
        </w:rPr>
        <w:fldChar w:fldCharType="end"/>
      </w:r>
    </w:p>
    <w:p w14:paraId="36BE4BAC" w14:textId="5B8292A7" w:rsidR="00E31D63" w:rsidRDefault="00E31D63">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_Toc153809965 \h </w:instrText>
      </w:r>
      <w:r>
        <w:rPr>
          <w:noProof/>
        </w:rPr>
      </w:r>
      <w:r>
        <w:rPr>
          <w:noProof/>
        </w:rPr>
        <w:fldChar w:fldCharType="separate"/>
      </w:r>
      <w:r>
        <w:rPr>
          <w:noProof/>
        </w:rPr>
        <w:t>8</w:t>
      </w:r>
      <w:r>
        <w:rPr>
          <w:noProof/>
        </w:rPr>
        <w:fldChar w:fldCharType="end"/>
      </w:r>
    </w:p>
    <w:p w14:paraId="3D69D6DB" w14:textId="4D5D17C0" w:rsidR="00E31D63" w:rsidRDefault="00E31D63">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_Toc153809966 \h </w:instrText>
      </w:r>
      <w:r>
        <w:rPr>
          <w:noProof/>
        </w:rPr>
      </w:r>
      <w:r>
        <w:rPr>
          <w:noProof/>
        </w:rPr>
        <w:fldChar w:fldCharType="separate"/>
      </w:r>
      <w:r>
        <w:rPr>
          <w:noProof/>
        </w:rPr>
        <w:t>9</w:t>
      </w:r>
      <w:r>
        <w:rPr>
          <w:noProof/>
        </w:rPr>
        <w:fldChar w:fldCharType="end"/>
      </w:r>
    </w:p>
    <w:p w14:paraId="20647371" w14:textId="4DB04F60" w:rsidR="00E31D63" w:rsidRDefault="00E31D63">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_Toc153809967 \h </w:instrText>
      </w:r>
      <w:r>
        <w:rPr>
          <w:noProof/>
        </w:rPr>
      </w:r>
      <w:r>
        <w:rPr>
          <w:noProof/>
        </w:rPr>
        <w:fldChar w:fldCharType="separate"/>
      </w:r>
      <w:r>
        <w:rPr>
          <w:noProof/>
        </w:rPr>
        <w:t>9</w:t>
      </w:r>
      <w:r>
        <w:rPr>
          <w:noProof/>
        </w:rPr>
        <w:fldChar w:fldCharType="end"/>
      </w:r>
    </w:p>
    <w:p w14:paraId="48AD6E66" w14:textId="25D19C47" w:rsidR="00E31D63" w:rsidRDefault="00E31D63">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_Toc153809968 \h </w:instrText>
      </w:r>
      <w:r>
        <w:rPr>
          <w:noProof/>
        </w:rPr>
      </w:r>
      <w:r>
        <w:rPr>
          <w:noProof/>
        </w:rPr>
        <w:fldChar w:fldCharType="separate"/>
      </w:r>
      <w:r>
        <w:rPr>
          <w:noProof/>
        </w:rPr>
        <w:t>10</w:t>
      </w:r>
      <w:r>
        <w:rPr>
          <w:noProof/>
        </w:rPr>
        <w:fldChar w:fldCharType="end"/>
      </w:r>
    </w:p>
    <w:p w14:paraId="4071094F" w14:textId="0B631E22" w:rsidR="00E31D63" w:rsidRDefault="00E31D63">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_Toc153809969 \h </w:instrText>
      </w:r>
      <w:r>
        <w:rPr>
          <w:noProof/>
        </w:rPr>
      </w:r>
      <w:r>
        <w:rPr>
          <w:noProof/>
        </w:rPr>
        <w:fldChar w:fldCharType="separate"/>
      </w:r>
      <w:r>
        <w:rPr>
          <w:noProof/>
        </w:rPr>
        <w:t>10</w:t>
      </w:r>
      <w:r>
        <w:rPr>
          <w:noProof/>
        </w:rPr>
        <w:fldChar w:fldCharType="end"/>
      </w:r>
    </w:p>
    <w:p w14:paraId="4B7EF5C3" w14:textId="3C666E1A" w:rsidR="00E31D63" w:rsidRDefault="00E31D63">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_Toc153809970 \h </w:instrText>
      </w:r>
      <w:r>
        <w:rPr>
          <w:noProof/>
        </w:rPr>
      </w:r>
      <w:r>
        <w:rPr>
          <w:noProof/>
        </w:rPr>
        <w:fldChar w:fldCharType="separate"/>
      </w:r>
      <w:r>
        <w:rPr>
          <w:noProof/>
        </w:rPr>
        <w:t>10</w:t>
      </w:r>
      <w:r>
        <w:rPr>
          <w:noProof/>
        </w:rPr>
        <w:fldChar w:fldCharType="end"/>
      </w:r>
    </w:p>
    <w:p w14:paraId="60A7206A" w14:textId="58399F7C" w:rsidR="00E31D63" w:rsidRDefault="00E31D63">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_Toc153809971 \h </w:instrText>
      </w:r>
      <w:r>
        <w:rPr>
          <w:noProof/>
        </w:rPr>
      </w:r>
      <w:r>
        <w:rPr>
          <w:noProof/>
        </w:rPr>
        <w:fldChar w:fldCharType="separate"/>
      </w:r>
      <w:r>
        <w:rPr>
          <w:noProof/>
        </w:rPr>
        <w:t>10</w:t>
      </w:r>
      <w:r>
        <w:rPr>
          <w:noProof/>
        </w:rPr>
        <w:fldChar w:fldCharType="end"/>
      </w:r>
    </w:p>
    <w:p w14:paraId="069375E7" w14:textId="00612E8B" w:rsidR="00E31D63" w:rsidRDefault="00E31D63">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_Toc153809972 \h </w:instrText>
      </w:r>
      <w:r>
        <w:rPr>
          <w:noProof/>
        </w:rPr>
      </w:r>
      <w:r>
        <w:rPr>
          <w:noProof/>
        </w:rPr>
        <w:fldChar w:fldCharType="separate"/>
      </w:r>
      <w:r>
        <w:rPr>
          <w:noProof/>
        </w:rPr>
        <w:t>11</w:t>
      </w:r>
      <w:r>
        <w:rPr>
          <w:noProof/>
        </w:rPr>
        <w:fldChar w:fldCharType="end"/>
      </w:r>
    </w:p>
    <w:p w14:paraId="621EC7E7" w14:textId="5ED520E7" w:rsidR="00E31D63" w:rsidRDefault="00E31D63">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_Toc153809973 \h </w:instrText>
      </w:r>
      <w:r>
        <w:rPr>
          <w:noProof/>
        </w:rPr>
      </w:r>
      <w:r>
        <w:rPr>
          <w:noProof/>
        </w:rPr>
        <w:fldChar w:fldCharType="separate"/>
      </w:r>
      <w:r>
        <w:rPr>
          <w:noProof/>
        </w:rPr>
        <w:t>11</w:t>
      </w:r>
      <w:r>
        <w:rPr>
          <w:noProof/>
        </w:rPr>
        <w:fldChar w:fldCharType="end"/>
      </w:r>
    </w:p>
    <w:p w14:paraId="51E7D078" w14:textId="6C63C8DD" w:rsidR="00E31D63" w:rsidRDefault="00E31D63">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_Toc153809974 \h </w:instrText>
      </w:r>
      <w:r>
        <w:rPr>
          <w:noProof/>
        </w:rPr>
      </w:r>
      <w:r>
        <w:rPr>
          <w:noProof/>
        </w:rPr>
        <w:fldChar w:fldCharType="separate"/>
      </w:r>
      <w:r>
        <w:rPr>
          <w:noProof/>
        </w:rPr>
        <w:t>11</w:t>
      </w:r>
      <w:r>
        <w:rPr>
          <w:noProof/>
        </w:rPr>
        <w:fldChar w:fldCharType="end"/>
      </w:r>
    </w:p>
    <w:p w14:paraId="4535667B" w14:textId="7FF0F5FB" w:rsidR="00E31D63" w:rsidRDefault="00E31D63">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_Toc153809975 \h </w:instrText>
      </w:r>
      <w:r>
        <w:rPr>
          <w:noProof/>
        </w:rPr>
      </w:r>
      <w:r>
        <w:rPr>
          <w:noProof/>
        </w:rPr>
        <w:fldChar w:fldCharType="separate"/>
      </w:r>
      <w:r>
        <w:rPr>
          <w:noProof/>
        </w:rPr>
        <w:t>11</w:t>
      </w:r>
      <w:r>
        <w:rPr>
          <w:noProof/>
        </w:rPr>
        <w:fldChar w:fldCharType="end"/>
      </w:r>
    </w:p>
    <w:p w14:paraId="2CA96330" w14:textId="73E3439E" w:rsidR="00E31D63" w:rsidRDefault="00E31D63">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_Toc153809976 \h </w:instrText>
      </w:r>
      <w:r>
        <w:rPr>
          <w:noProof/>
        </w:rPr>
      </w:r>
      <w:r>
        <w:rPr>
          <w:noProof/>
        </w:rPr>
        <w:fldChar w:fldCharType="separate"/>
      </w:r>
      <w:r>
        <w:rPr>
          <w:noProof/>
        </w:rPr>
        <w:t>11</w:t>
      </w:r>
      <w:r>
        <w:rPr>
          <w:noProof/>
        </w:rPr>
        <w:fldChar w:fldCharType="end"/>
      </w:r>
    </w:p>
    <w:p w14:paraId="794EEE7E" w14:textId="42E12B7A" w:rsidR="00E31D63" w:rsidRDefault="00E31D63">
      <w:pPr>
        <w:pStyle w:val="TOC5"/>
        <w:rPr>
          <w:rFonts w:asciiTheme="minorHAnsi" w:hAnsiTheme="minorHAnsi" w:cstheme="minorBidi"/>
          <w:noProof/>
          <w:kern w:val="2"/>
          <w:sz w:val="22"/>
          <w:szCs w:val="22"/>
          <w:lang w:eastAsia="en-GB"/>
          <w14:ligatures w14:val="standardContextual"/>
        </w:rPr>
      </w:pPr>
      <w:r>
        <w:rPr>
          <w:noProof/>
        </w:rPr>
        <w:t>5.2.2.2.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_Toc153809977 \h </w:instrText>
      </w:r>
      <w:r>
        <w:rPr>
          <w:noProof/>
        </w:rPr>
      </w:r>
      <w:r>
        <w:rPr>
          <w:noProof/>
        </w:rPr>
        <w:fldChar w:fldCharType="separate"/>
      </w:r>
      <w:r>
        <w:rPr>
          <w:noProof/>
        </w:rPr>
        <w:t>12</w:t>
      </w:r>
      <w:r>
        <w:rPr>
          <w:noProof/>
        </w:rPr>
        <w:fldChar w:fldCharType="end"/>
      </w:r>
    </w:p>
    <w:p w14:paraId="6420519B" w14:textId="1D82D49F" w:rsidR="00E31D63" w:rsidRDefault="00E31D63">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_Toc153809978 \h </w:instrText>
      </w:r>
      <w:r>
        <w:rPr>
          <w:noProof/>
        </w:rPr>
      </w:r>
      <w:r>
        <w:rPr>
          <w:noProof/>
        </w:rPr>
        <w:fldChar w:fldCharType="separate"/>
      </w:r>
      <w:r>
        <w:rPr>
          <w:noProof/>
        </w:rPr>
        <w:t>13</w:t>
      </w:r>
      <w:r>
        <w:rPr>
          <w:noProof/>
        </w:rPr>
        <w:fldChar w:fldCharType="end"/>
      </w:r>
    </w:p>
    <w:p w14:paraId="46E78EA2" w14:textId="2BC2C378" w:rsidR="00E31D63" w:rsidRDefault="00E31D63">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_Toc153809979 \h </w:instrText>
      </w:r>
      <w:r>
        <w:rPr>
          <w:noProof/>
        </w:rPr>
      </w:r>
      <w:r>
        <w:rPr>
          <w:noProof/>
        </w:rPr>
        <w:fldChar w:fldCharType="separate"/>
      </w:r>
      <w:r>
        <w:rPr>
          <w:noProof/>
        </w:rPr>
        <w:t>13</w:t>
      </w:r>
      <w:r>
        <w:rPr>
          <w:noProof/>
        </w:rPr>
        <w:fldChar w:fldCharType="end"/>
      </w:r>
    </w:p>
    <w:p w14:paraId="3C57C933" w14:textId="5708B367" w:rsidR="00E31D63" w:rsidRDefault="00E31D63">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_Toc153809980 \h </w:instrText>
      </w:r>
      <w:r>
        <w:rPr>
          <w:noProof/>
        </w:rPr>
      </w:r>
      <w:r>
        <w:rPr>
          <w:noProof/>
        </w:rPr>
        <w:fldChar w:fldCharType="separate"/>
      </w:r>
      <w:r>
        <w:rPr>
          <w:noProof/>
        </w:rPr>
        <w:t>14</w:t>
      </w:r>
      <w:r>
        <w:rPr>
          <w:noProof/>
        </w:rPr>
        <w:fldChar w:fldCharType="end"/>
      </w:r>
    </w:p>
    <w:p w14:paraId="0ECE7608" w14:textId="6D565F9A" w:rsidR="00E31D63" w:rsidRDefault="00E31D63">
      <w:pPr>
        <w:pStyle w:val="TOC5"/>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_Toc153809981 \h </w:instrText>
      </w:r>
      <w:r>
        <w:rPr>
          <w:noProof/>
        </w:rPr>
      </w:r>
      <w:r>
        <w:rPr>
          <w:noProof/>
        </w:rPr>
        <w:fldChar w:fldCharType="separate"/>
      </w:r>
      <w:r>
        <w:rPr>
          <w:noProof/>
        </w:rPr>
        <w:t>14</w:t>
      </w:r>
      <w:r>
        <w:rPr>
          <w:noProof/>
        </w:rPr>
        <w:fldChar w:fldCharType="end"/>
      </w:r>
    </w:p>
    <w:p w14:paraId="2192D5D8" w14:textId="4EE714F5"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_Toc153809982 \h </w:instrText>
      </w:r>
      <w:r>
        <w:rPr>
          <w:noProof/>
        </w:rPr>
      </w:r>
      <w:r>
        <w:rPr>
          <w:noProof/>
        </w:rPr>
        <w:fldChar w:fldCharType="separate"/>
      </w:r>
      <w:r>
        <w:rPr>
          <w:noProof/>
        </w:rPr>
        <w:t>15</w:t>
      </w:r>
      <w:r>
        <w:rPr>
          <w:noProof/>
        </w:rPr>
        <w:fldChar w:fldCharType="end"/>
      </w:r>
    </w:p>
    <w:p w14:paraId="19227725" w14:textId="5A38E84E"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_Toc153809983 \h </w:instrText>
      </w:r>
      <w:r>
        <w:rPr>
          <w:noProof/>
        </w:rPr>
      </w:r>
      <w:r>
        <w:rPr>
          <w:noProof/>
        </w:rPr>
        <w:fldChar w:fldCharType="separate"/>
      </w:r>
      <w:r>
        <w:rPr>
          <w:noProof/>
        </w:rPr>
        <w:t>15</w:t>
      </w:r>
      <w:r>
        <w:rPr>
          <w:noProof/>
        </w:rPr>
        <w:fldChar w:fldCharType="end"/>
      </w:r>
    </w:p>
    <w:p w14:paraId="5A417858" w14:textId="204B1B65"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Deleting Data</w:t>
      </w:r>
      <w:r>
        <w:rPr>
          <w:noProof/>
        </w:rPr>
        <w:tab/>
      </w:r>
      <w:r>
        <w:rPr>
          <w:noProof/>
        </w:rPr>
        <w:fldChar w:fldCharType="begin" w:fldLock="1"/>
      </w:r>
      <w:r>
        <w:rPr>
          <w:noProof/>
        </w:rPr>
        <w:instrText xml:space="preserve"> PAGEREF _Toc153809984 \h </w:instrText>
      </w:r>
      <w:r>
        <w:rPr>
          <w:noProof/>
        </w:rPr>
      </w:r>
      <w:r>
        <w:rPr>
          <w:noProof/>
        </w:rPr>
        <w:fldChar w:fldCharType="separate"/>
      </w:r>
      <w:r>
        <w:rPr>
          <w:noProof/>
        </w:rPr>
        <w:t>15</w:t>
      </w:r>
      <w:r>
        <w:rPr>
          <w:noProof/>
        </w:rPr>
        <w:fldChar w:fldCharType="end"/>
      </w:r>
    </w:p>
    <w:p w14:paraId="1CB2A0C3" w14:textId="6391169D"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_Toc153809985 \h </w:instrText>
      </w:r>
      <w:r>
        <w:rPr>
          <w:noProof/>
        </w:rPr>
      </w:r>
      <w:r>
        <w:rPr>
          <w:noProof/>
        </w:rPr>
        <w:fldChar w:fldCharType="separate"/>
      </w:r>
      <w:r>
        <w:rPr>
          <w:noProof/>
        </w:rPr>
        <w:t>15</w:t>
      </w:r>
      <w:r>
        <w:rPr>
          <w:noProof/>
        </w:rPr>
        <w:fldChar w:fldCharType="end"/>
      </w:r>
    </w:p>
    <w:p w14:paraId="0BCE15AF" w14:textId="5FE2A86B"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_Toc153809986 \h </w:instrText>
      </w:r>
      <w:r>
        <w:rPr>
          <w:noProof/>
        </w:rPr>
      </w:r>
      <w:r>
        <w:rPr>
          <w:noProof/>
        </w:rPr>
        <w:fldChar w:fldCharType="separate"/>
      </w:r>
      <w:r>
        <w:rPr>
          <w:noProof/>
        </w:rPr>
        <w:t>15</w:t>
      </w:r>
      <w:r>
        <w:rPr>
          <w:noProof/>
        </w:rPr>
        <w:fldChar w:fldCharType="end"/>
      </w:r>
    </w:p>
    <w:p w14:paraId="7C22A0EE" w14:textId="4FAC1319"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_Toc153809987 \h </w:instrText>
      </w:r>
      <w:r>
        <w:rPr>
          <w:noProof/>
        </w:rPr>
      </w:r>
      <w:r>
        <w:rPr>
          <w:noProof/>
        </w:rPr>
        <w:fldChar w:fldCharType="separate"/>
      </w:r>
      <w:r>
        <w:rPr>
          <w:noProof/>
        </w:rPr>
        <w:t>15</w:t>
      </w:r>
      <w:r>
        <w:rPr>
          <w:noProof/>
        </w:rPr>
        <w:fldChar w:fldCharType="end"/>
      </w:r>
    </w:p>
    <w:p w14:paraId="5784B9CE" w14:textId="7D8720B0"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_Toc153809988 \h </w:instrText>
      </w:r>
      <w:r>
        <w:rPr>
          <w:noProof/>
        </w:rPr>
      </w:r>
      <w:r>
        <w:rPr>
          <w:noProof/>
        </w:rPr>
        <w:fldChar w:fldCharType="separate"/>
      </w:r>
      <w:r>
        <w:rPr>
          <w:noProof/>
        </w:rPr>
        <w:t>16</w:t>
      </w:r>
      <w:r>
        <w:rPr>
          <w:noProof/>
        </w:rPr>
        <w:fldChar w:fldCharType="end"/>
      </w:r>
    </w:p>
    <w:p w14:paraId="19D8EAAE" w14:textId="3A31BD8D"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_Toc153809989 \h </w:instrText>
      </w:r>
      <w:r>
        <w:rPr>
          <w:noProof/>
        </w:rPr>
      </w:r>
      <w:r>
        <w:rPr>
          <w:noProof/>
        </w:rPr>
        <w:fldChar w:fldCharType="separate"/>
      </w:r>
      <w:r>
        <w:rPr>
          <w:noProof/>
        </w:rPr>
        <w:t>16</w:t>
      </w:r>
      <w:r>
        <w:rPr>
          <w:noProof/>
        </w:rPr>
        <w:fldChar w:fldCharType="end"/>
      </w:r>
    </w:p>
    <w:p w14:paraId="31AFDCB2" w14:textId="71CFE30C"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_Toc153809990 \h </w:instrText>
      </w:r>
      <w:r>
        <w:rPr>
          <w:noProof/>
        </w:rPr>
      </w:r>
      <w:r>
        <w:rPr>
          <w:noProof/>
        </w:rPr>
        <w:fldChar w:fldCharType="separate"/>
      </w:r>
      <w:r>
        <w:rPr>
          <w:noProof/>
        </w:rPr>
        <w:t>16</w:t>
      </w:r>
      <w:r>
        <w:rPr>
          <w:noProof/>
        </w:rPr>
        <w:fldChar w:fldCharType="end"/>
      </w:r>
    </w:p>
    <w:p w14:paraId="42B25714" w14:textId="2512B001"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_Toc153809991 \h </w:instrText>
      </w:r>
      <w:r>
        <w:rPr>
          <w:noProof/>
        </w:rPr>
      </w:r>
      <w:r>
        <w:rPr>
          <w:noProof/>
        </w:rPr>
        <w:fldChar w:fldCharType="separate"/>
      </w:r>
      <w:r>
        <w:rPr>
          <w:noProof/>
        </w:rPr>
        <w:t>17</w:t>
      </w:r>
      <w:r>
        <w:rPr>
          <w:noProof/>
        </w:rPr>
        <w:fldChar w:fldCharType="end"/>
      </w:r>
    </w:p>
    <w:p w14:paraId="4EC37FDE" w14:textId="777BA808"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_Toc153809992 \h </w:instrText>
      </w:r>
      <w:r>
        <w:rPr>
          <w:noProof/>
        </w:rPr>
      </w:r>
      <w:r>
        <w:rPr>
          <w:noProof/>
        </w:rPr>
        <w:fldChar w:fldCharType="separate"/>
      </w:r>
      <w:r>
        <w:rPr>
          <w:noProof/>
        </w:rPr>
        <w:t>17</w:t>
      </w:r>
      <w:r>
        <w:rPr>
          <w:noProof/>
        </w:rPr>
        <w:fldChar w:fldCharType="end"/>
      </w:r>
    </w:p>
    <w:p w14:paraId="3D0D4D2D" w14:textId="3C4E3444"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_Toc153809993 \h </w:instrText>
      </w:r>
      <w:r>
        <w:rPr>
          <w:noProof/>
        </w:rPr>
      </w:r>
      <w:r>
        <w:rPr>
          <w:noProof/>
        </w:rPr>
        <w:fldChar w:fldCharType="separate"/>
      </w:r>
      <w:r>
        <w:rPr>
          <w:noProof/>
        </w:rPr>
        <w:t>18</w:t>
      </w:r>
      <w:r>
        <w:rPr>
          <w:noProof/>
        </w:rPr>
        <w:fldChar w:fldCharType="end"/>
      </w:r>
    </w:p>
    <w:p w14:paraId="425695E8" w14:textId="11F45B22"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_Toc153809994 \h </w:instrText>
      </w:r>
      <w:r>
        <w:rPr>
          <w:noProof/>
        </w:rPr>
      </w:r>
      <w:r>
        <w:rPr>
          <w:noProof/>
        </w:rPr>
        <w:fldChar w:fldCharType="separate"/>
      </w:r>
      <w:r>
        <w:rPr>
          <w:noProof/>
        </w:rPr>
        <w:t>18</w:t>
      </w:r>
      <w:r>
        <w:rPr>
          <w:noProof/>
        </w:rPr>
        <w:fldChar w:fldCharType="end"/>
      </w:r>
    </w:p>
    <w:p w14:paraId="0EC1C7F7" w14:textId="3B4BC8E7"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_Toc153809995 \h </w:instrText>
      </w:r>
      <w:r>
        <w:rPr>
          <w:noProof/>
        </w:rPr>
      </w:r>
      <w:r>
        <w:rPr>
          <w:noProof/>
        </w:rPr>
        <w:fldChar w:fldCharType="separate"/>
      </w:r>
      <w:r>
        <w:rPr>
          <w:noProof/>
        </w:rPr>
        <w:t>18</w:t>
      </w:r>
      <w:r>
        <w:rPr>
          <w:noProof/>
        </w:rPr>
        <w:fldChar w:fldCharType="end"/>
      </w:r>
    </w:p>
    <w:p w14:paraId="3B210AAC" w14:textId="5E97BAD2"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_Toc153809996 \h </w:instrText>
      </w:r>
      <w:r>
        <w:rPr>
          <w:noProof/>
        </w:rPr>
      </w:r>
      <w:r>
        <w:rPr>
          <w:noProof/>
        </w:rPr>
        <w:fldChar w:fldCharType="separate"/>
      </w:r>
      <w:r>
        <w:rPr>
          <w:noProof/>
        </w:rPr>
        <w:t>19</w:t>
      </w:r>
      <w:r>
        <w:rPr>
          <w:noProof/>
        </w:rPr>
        <w:fldChar w:fldCharType="end"/>
      </w:r>
    </w:p>
    <w:p w14:paraId="7DA34E4F" w14:textId="3A8E01F4"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_Toc153809997 \h </w:instrText>
      </w:r>
      <w:r>
        <w:rPr>
          <w:noProof/>
        </w:rPr>
      </w:r>
      <w:r>
        <w:rPr>
          <w:noProof/>
        </w:rPr>
        <w:fldChar w:fldCharType="separate"/>
      </w:r>
      <w:r>
        <w:rPr>
          <w:noProof/>
        </w:rPr>
        <w:t>19</w:t>
      </w:r>
      <w:r>
        <w:rPr>
          <w:noProof/>
        </w:rPr>
        <w:fldChar w:fldCharType="end"/>
      </w:r>
    </w:p>
    <w:p w14:paraId="7D002721" w14:textId="282D18B0"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2"/>
          <w:szCs w:val="22"/>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_Toc153809998 \h </w:instrText>
      </w:r>
      <w:r>
        <w:rPr>
          <w:noProof/>
        </w:rPr>
      </w:r>
      <w:r>
        <w:rPr>
          <w:noProof/>
        </w:rPr>
        <w:fldChar w:fldCharType="separate"/>
      </w:r>
      <w:r>
        <w:rPr>
          <w:noProof/>
        </w:rPr>
        <w:t>19</w:t>
      </w:r>
      <w:r>
        <w:rPr>
          <w:noProof/>
        </w:rPr>
        <w:fldChar w:fldCharType="end"/>
      </w:r>
    </w:p>
    <w:p w14:paraId="09EA15B4" w14:textId="7609C9BD"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2"/>
          <w:szCs w:val="22"/>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_Toc153809999 \h </w:instrText>
      </w:r>
      <w:r>
        <w:rPr>
          <w:noProof/>
        </w:rPr>
      </w:r>
      <w:r>
        <w:rPr>
          <w:noProof/>
        </w:rPr>
        <w:fldChar w:fldCharType="separate"/>
      </w:r>
      <w:r>
        <w:rPr>
          <w:noProof/>
        </w:rPr>
        <w:t>19</w:t>
      </w:r>
      <w:r>
        <w:rPr>
          <w:noProof/>
        </w:rPr>
        <w:fldChar w:fldCharType="end"/>
      </w:r>
    </w:p>
    <w:p w14:paraId="744F3F7A" w14:textId="3253CC80" w:rsidR="00E31D63" w:rsidRDefault="00E31D63">
      <w:pPr>
        <w:pStyle w:val="TOC4"/>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_Toc153810000 \h </w:instrText>
      </w:r>
      <w:r>
        <w:rPr>
          <w:noProof/>
        </w:rPr>
      </w:r>
      <w:r>
        <w:rPr>
          <w:noProof/>
        </w:rPr>
        <w:fldChar w:fldCharType="separate"/>
      </w:r>
      <w:r>
        <w:rPr>
          <w:noProof/>
        </w:rPr>
        <w:t>20</w:t>
      </w:r>
      <w:r>
        <w:rPr>
          <w:noProof/>
        </w:rPr>
        <w:fldChar w:fldCharType="end"/>
      </w:r>
    </w:p>
    <w:p w14:paraId="1F432827" w14:textId="1E19AFA6" w:rsidR="00E31D63" w:rsidRDefault="00E31D63">
      <w:pPr>
        <w:pStyle w:val="TOC5"/>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_Toc153810001 \h </w:instrText>
      </w:r>
      <w:r>
        <w:rPr>
          <w:noProof/>
        </w:rPr>
      </w:r>
      <w:r>
        <w:rPr>
          <w:noProof/>
        </w:rPr>
        <w:fldChar w:fldCharType="separate"/>
      </w:r>
      <w:r>
        <w:rPr>
          <w:noProof/>
        </w:rPr>
        <w:t>20</w:t>
      </w:r>
      <w:r>
        <w:rPr>
          <w:noProof/>
        </w:rPr>
        <w:fldChar w:fldCharType="end"/>
      </w:r>
    </w:p>
    <w:p w14:paraId="6E682B52" w14:textId="6719F833" w:rsidR="00E31D63" w:rsidRDefault="00E31D63">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_Toc153810002 \h </w:instrText>
      </w:r>
      <w:r>
        <w:rPr>
          <w:noProof/>
        </w:rPr>
      </w:r>
      <w:r>
        <w:rPr>
          <w:noProof/>
        </w:rPr>
        <w:fldChar w:fldCharType="separate"/>
      </w:r>
      <w:r>
        <w:rPr>
          <w:noProof/>
        </w:rPr>
        <w:t>20</w:t>
      </w:r>
      <w:r>
        <w:rPr>
          <w:noProof/>
        </w:rPr>
        <w:fldChar w:fldCharType="end"/>
      </w:r>
    </w:p>
    <w:p w14:paraId="2D52C9BF" w14:textId="1AEB3F21" w:rsidR="00E31D63" w:rsidRDefault="00E31D63">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_Toc153810003 \h </w:instrText>
      </w:r>
      <w:r>
        <w:rPr>
          <w:noProof/>
        </w:rPr>
      </w:r>
      <w:r>
        <w:rPr>
          <w:noProof/>
        </w:rPr>
        <w:fldChar w:fldCharType="separate"/>
      </w:r>
      <w:r>
        <w:rPr>
          <w:noProof/>
        </w:rPr>
        <w:t>21</w:t>
      </w:r>
      <w:r>
        <w:rPr>
          <w:noProof/>
        </w:rPr>
        <w:fldChar w:fldCharType="end"/>
      </w:r>
    </w:p>
    <w:p w14:paraId="5C128006" w14:textId="05B90E74" w:rsidR="00E31D63" w:rsidRDefault="00E31D63">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_Toc153810004 \h </w:instrText>
      </w:r>
      <w:r>
        <w:rPr>
          <w:noProof/>
        </w:rPr>
      </w:r>
      <w:r>
        <w:rPr>
          <w:noProof/>
        </w:rPr>
        <w:fldChar w:fldCharType="separate"/>
      </w:r>
      <w:r>
        <w:rPr>
          <w:noProof/>
        </w:rPr>
        <w:t>21</w:t>
      </w:r>
      <w:r>
        <w:rPr>
          <w:noProof/>
        </w:rPr>
        <w:fldChar w:fldCharType="end"/>
      </w:r>
    </w:p>
    <w:p w14:paraId="4CC645A3" w14:textId="779BDA97" w:rsidR="00E31D63" w:rsidRDefault="00E31D63">
      <w:pPr>
        <w:pStyle w:val="TOC4"/>
        <w:rPr>
          <w:rFonts w:asciiTheme="minorHAnsi" w:hAnsiTheme="minorHAnsi" w:cstheme="minorBidi"/>
          <w:noProof/>
          <w:kern w:val="2"/>
          <w:sz w:val="22"/>
          <w:szCs w:val="22"/>
          <w:lang w:eastAsia="en-GB"/>
          <w14:ligatures w14:val="standardContextual"/>
        </w:rPr>
      </w:pPr>
      <w:r>
        <w:rPr>
          <w:noProof/>
        </w:rPr>
        <w:t>5.3.1.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_Toc153810005 \h </w:instrText>
      </w:r>
      <w:r>
        <w:rPr>
          <w:noProof/>
        </w:rPr>
      </w:r>
      <w:r>
        <w:rPr>
          <w:noProof/>
        </w:rPr>
        <w:fldChar w:fldCharType="separate"/>
      </w:r>
      <w:r>
        <w:rPr>
          <w:noProof/>
        </w:rPr>
        <w:t>21</w:t>
      </w:r>
      <w:r>
        <w:rPr>
          <w:noProof/>
        </w:rPr>
        <w:fldChar w:fldCharType="end"/>
      </w:r>
    </w:p>
    <w:p w14:paraId="6D6A67C9" w14:textId="3212FEA7" w:rsidR="00E31D63" w:rsidRDefault="00E31D63">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_Toc153810006 \h </w:instrText>
      </w:r>
      <w:r>
        <w:rPr>
          <w:noProof/>
        </w:rPr>
      </w:r>
      <w:r>
        <w:rPr>
          <w:noProof/>
        </w:rPr>
        <w:fldChar w:fldCharType="separate"/>
      </w:r>
      <w:r>
        <w:rPr>
          <w:noProof/>
        </w:rPr>
        <w:t>21</w:t>
      </w:r>
      <w:r>
        <w:rPr>
          <w:noProof/>
        </w:rPr>
        <w:fldChar w:fldCharType="end"/>
      </w:r>
    </w:p>
    <w:p w14:paraId="261C879A" w14:textId="638D0686" w:rsidR="00E31D63" w:rsidRDefault="00E31D63">
      <w:pPr>
        <w:pStyle w:val="TOC4"/>
        <w:rPr>
          <w:rFonts w:asciiTheme="minorHAnsi" w:hAnsiTheme="minorHAnsi" w:cstheme="minorBidi"/>
          <w:noProof/>
          <w:kern w:val="2"/>
          <w:sz w:val="22"/>
          <w:szCs w:val="22"/>
          <w:lang w:eastAsia="en-GB"/>
          <w14:ligatures w14:val="standardContextual"/>
        </w:rPr>
      </w:pPr>
      <w:r>
        <w:rPr>
          <w:noProof/>
        </w:rPr>
        <w:t>5.3.2.1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_Toc153810007 \h </w:instrText>
      </w:r>
      <w:r>
        <w:rPr>
          <w:noProof/>
        </w:rPr>
      </w:r>
      <w:r>
        <w:rPr>
          <w:noProof/>
        </w:rPr>
        <w:fldChar w:fldCharType="separate"/>
      </w:r>
      <w:r>
        <w:rPr>
          <w:noProof/>
        </w:rPr>
        <w:t>21</w:t>
      </w:r>
      <w:r>
        <w:rPr>
          <w:noProof/>
        </w:rPr>
        <w:fldChar w:fldCharType="end"/>
      </w:r>
    </w:p>
    <w:p w14:paraId="2F8AE2E8" w14:textId="408EE11E" w:rsidR="00E31D63" w:rsidRDefault="00E31D63">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_Toc153810008 \h </w:instrText>
      </w:r>
      <w:r>
        <w:rPr>
          <w:noProof/>
        </w:rPr>
      </w:r>
      <w:r>
        <w:rPr>
          <w:noProof/>
        </w:rPr>
        <w:fldChar w:fldCharType="separate"/>
      </w:r>
      <w:r>
        <w:rPr>
          <w:noProof/>
        </w:rPr>
        <w:t>21</w:t>
      </w:r>
      <w:r>
        <w:rPr>
          <w:noProof/>
        </w:rPr>
        <w:fldChar w:fldCharType="end"/>
      </w:r>
    </w:p>
    <w:p w14:paraId="7E2FAE73" w14:textId="3A9BFC46" w:rsidR="00E31D63" w:rsidRDefault="00E31D63">
      <w:pPr>
        <w:pStyle w:val="TOC5"/>
        <w:rPr>
          <w:rFonts w:asciiTheme="minorHAnsi" w:hAnsiTheme="minorHAnsi" w:cstheme="minorBidi"/>
          <w:noProof/>
          <w:kern w:val="2"/>
          <w:sz w:val="22"/>
          <w:szCs w:val="22"/>
          <w:lang w:eastAsia="en-GB"/>
          <w14:ligatures w14:val="standardContextual"/>
        </w:rPr>
      </w:pPr>
      <w:r>
        <w:rPr>
          <w:noProof/>
        </w:rPr>
        <w:t>5.3.2.2.1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_Toc153810009 \h </w:instrText>
      </w:r>
      <w:r>
        <w:rPr>
          <w:noProof/>
        </w:rPr>
      </w:r>
      <w:r>
        <w:rPr>
          <w:noProof/>
        </w:rPr>
        <w:fldChar w:fldCharType="separate"/>
      </w:r>
      <w:r>
        <w:rPr>
          <w:noProof/>
        </w:rPr>
        <w:t>21</w:t>
      </w:r>
      <w:r>
        <w:rPr>
          <w:noProof/>
        </w:rPr>
        <w:fldChar w:fldCharType="end"/>
      </w:r>
    </w:p>
    <w:p w14:paraId="06447F9F" w14:textId="66255316" w:rsidR="00E31D63" w:rsidRDefault="00E31D63">
      <w:pPr>
        <w:pStyle w:val="TOC5"/>
        <w:rPr>
          <w:rFonts w:asciiTheme="minorHAnsi" w:hAnsiTheme="minorHAnsi" w:cstheme="minorBidi"/>
          <w:noProof/>
          <w:kern w:val="2"/>
          <w:sz w:val="22"/>
          <w:szCs w:val="22"/>
          <w:lang w:eastAsia="en-GB"/>
          <w14:ligatures w14:val="standardContextual"/>
        </w:rPr>
      </w:pPr>
      <w:r>
        <w:rPr>
          <w:noProof/>
        </w:rPr>
        <w:t>5.3.2.2.2</w:t>
      </w:r>
      <w:r>
        <w:rPr>
          <w:rFonts w:asciiTheme="minorHAnsi" w:hAnsiTheme="minorHAnsi" w:cstheme="minorBidi"/>
          <w:noProof/>
          <w:kern w:val="2"/>
          <w:sz w:val="22"/>
          <w:szCs w:val="22"/>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_Toc153810010 \h </w:instrText>
      </w:r>
      <w:r>
        <w:rPr>
          <w:noProof/>
        </w:rPr>
      </w:r>
      <w:r>
        <w:rPr>
          <w:noProof/>
        </w:rPr>
        <w:fldChar w:fldCharType="separate"/>
      </w:r>
      <w:r>
        <w:rPr>
          <w:noProof/>
        </w:rPr>
        <w:t>22</w:t>
      </w:r>
      <w:r>
        <w:rPr>
          <w:noProof/>
        </w:rPr>
        <w:fldChar w:fldCharType="end"/>
      </w:r>
    </w:p>
    <w:p w14:paraId="0CE0A466" w14:textId="1842303A" w:rsidR="00E31D63" w:rsidRDefault="00E31D63">
      <w:pPr>
        <w:pStyle w:val="TOC4"/>
        <w:rPr>
          <w:rFonts w:asciiTheme="minorHAnsi" w:hAnsiTheme="minorHAnsi" w:cstheme="minorBidi"/>
          <w:noProof/>
          <w:kern w:val="2"/>
          <w:sz w:val="22"/>
          <w:szCs w:val="22"/>
          <w:lang w:eastAsia="en-GB"/>
          <w14:ligatures w14:val="standardContextual"/>
        </w:rPr>
      </w:pPr>
      <w:r>
        <w:rPr>
          <w:noProof/>
        </w:rPr>
        <w:t>5.3.2.3</w:t>
      </w:r>
      <w:r>
        <w:rPr>
          <w:rFonts w:asciiTheme="minorHAnsi" w:hAnsiTheme="minorHAnsi" w:cstheme="minorBidi"/>
          <w:noProof/>
          <w:kern w:val="2"/>
          <w:sz w:val="22"/>
          <w:szCs w:val="22"/>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_Toc153810011 \h </w:instrText>
      </w:r>
      <w:r>
        <w:rPr>
          <w:noProof/>
        </w:rPr>
      </w:r>
      <w:r>
        <w:rPr>
          <w:noProof/>
        </w:rPr>
        <w:fldChar w:fldCharType="separate"/>
      </w:r>
      <w:r>
        <w:rPr>
          <w:noProof/>
        </w:rPr>
        <w:t>22</w:t>
      </w:r>
      <w:r>
        <w:rPr>
          <w:noProof/>
        </w:rPr>
        <w:fldChar w:fldCharType="end"/>
      </w:r>
    </w:p>
    <w:p w14:paraId="210F81EC" w14:textId="501CF94D" w:rsidR="00E31D63" w:rsidRDefault="00E31D63">
      <w:pPr>
        <w:pStyle w:val="TOC5"/>
        <w:rPr>
          <w:rFonts w:asciiTheme="minorHAnsi" w:hAnsiTheme="minorHAnsi" w:cstheme="minorBidi"/>
          <w:noProof/>
          <w:kern w:val="2"/>
          <w:sz w:val="22"/>
          <w:szCs w:val="22"/>
          <w:lang w:eastAsia="en-GB"/>
          <w14:ligatures w14:val="standardContextual"/>
        </w:rPr>
      </w:pPr>
      <w:r>
        <w:rPr>
          <w:noProof/>
        </w:rPr>
        <w:t>5.3.2.3.1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_Toc153810012 \h </w:instrText>
      </w:r>
      <w:r>
        <w:rPr>
          <w:noProof/>
        </w:rPr>
      </w:r>
      <w:r>
        <w:rPr>
          <w:noProof/>
        </w:rPr>
        <w:fldChar w:fldCharType="separate"/>
      </w:r>
      <w:r>
        <w:rPr>
          <w:noProof/>
        </w:rPr>
        <w:t>22</w:t>
      </w:r>
      <w:r>
        <w:rPr>
          <w:noProof/>
        </w:rPr>
        <w:fldChar w:fldCharType="end"/>
      </w:r>
    </w:p>
    <w:p w14:paraId="6AF7FC4B" w14:textId="5E895BA5" w:rsidR="00E31D63" w:rsidRDefault="00E31D63">
      <w:pPr>
        <w:pStyle w:val="TOC5"/>
        <w:rPr>
          <w:rFonts w:asciiTheme="minorHAnsi" w:hAnsiTheme="minorHAnsi" w:cstheme="minorBidi"/>
          <w:noProof/>
          <w:kern w:val="2"/>
          <w:sz w:val="22"/>
          <w:szCs w:val="22"/>
          <w:lang w:eastAsia="en-GB"/>
          <w14:ligatures w14:val="standardContextual"/>
        </w:rPr>
      </w:pPr>
      <w:r>
        <w:rPr>
          <w:noProof/>
        </w:rPr>
        <w:t>5.3.2.3.2</w:t>
      </w:r>
      <w:r>
        <w:rPr>
          <w:rFonts w:asciiTheme="minorHAnsi" w:hAnsiTheme="minorHAnsi" w:cstheme="minorBidi"/>
          <w:noProof/>
          <w:kern w:val="2"/>
          <w:sz w:val="22"/>
          <w:szCs w:val="22"/>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_Toc153810013 \h </w:instrText>
      </w:r>
      <w:r>
        <w:rPr>
          <w:noProof/>
        </w:rPr>
      </w:r>
      <w:r>
        <w:rPr>
          <w:noProof/>
        </w:rPr>
        <w:fldChar w:fldCharType="separate"/>
      </w:r>
      <w:r>
        <w:rPr>
          <w:noProof/>
        </w:rPr>
        <w:t>22</w:t>
      </w:r>
      <w:r>
        <w:rPr>
          <w:noProof/>
        </w:rPr>
        <w:fldChar w:fldCharType="end"/>
      </w:r>
    </w:p>
    <w:p w14:paraId="4696C6FA" w14:textId="19532C8F" w:rsidR="00E31D63" w:rsidRDefault="00E31D63">
      <w:pPr>
        <w:pStyle w:val="TOC1"/>
        <w:rPr>
          <w:rFonts w:asciiTheme="minorHAnsi" w:hAnsiTheme="minorHAnsi" w:cstheme="minorBidi"/>
          <w:noProof/>
          <w:kern w:val="2"/>
          <w:szCs w:val="22"/>
          <w:lang w:eastAsia="en-GB"/>
          <w14:ligatures w14:val="standardContextual"/>
        </w:rPr>
      </w:pPr>
      <w:r>
        <w:rPr>
          <w:noProof/>
        </w:rPr>
        <w:lastRenderedPageBreak/>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_Toc153810014 \h </w:instrText>
      </w:r>
      <w:r>
        <w:rPr>
          <w:noProof/>
        </w:rPr>
      </w:r>
      <w:r>
        <w:rPr>
          <w:noProof/>
        </w:rPr>
        <w:fldChar w:fldCharType="separate"/>
      </w:r>
      <w:r>
        <w:rPr>
          <w:noProof/>
        </w:rPr>
        <w:t>23</w:t>
      </w:r>
      <w:r>
        <w:rPr>
          <w:noProof/>
        </w:rPr>
        <w:fldChar w:fldCharType="end"/>
      </w:r>
    </w:p>
    <w:p w14:paraId="215C36DE" w14:textId="2FCC3EA0" w:rsidR="00E31D63" w:rsidRDefault="00E31D63">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_Toc153810015 \h </w:instrText>
      </w:r>
      <w:r>
        <w:rPr>
          <w:noProof/>
        </w:rPr>
      </w:r>
      <w:r>
        <w:rPr>
          <w:noProof/>
        </w:rPr>
        <w:fldChar w:fldCharType="separate"/>
      </w:r>
      <w:r>
        <w:rPr>
          <w:noProof/>
        </w:rPr>
        <w:t>23</w:t>
      </w:r>
      <w:r>
        <w:rPr>
          <w:noProof/>
        </w:rPr>
        <w:fldChar w:fldCharType="end"/>
      </w:r>
    </w:p>
    <w:p w14:paraId="69B1B884" w14:textId="34ACAC8B" w:rsidR="00E31D63" w:rsidRDefault="00E31D63">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_Toc153810016 \h </w:instrText>
      </w:r>
      <w:r>
        <w:rPr>
          <w:noProof/>
        </w:rPr>
      </w:r>
      <w:r>
        <w:rPr>
          <w:noProof/>
        </w:rPr>
        <w:fldChar w:fldCharType="separate"/>
      </w:r>
      <w:r>
        <w:rPr>
          <w:noProof/>
        </w:rPr>
        <w:t>23</w:t>
      </w:r>
      <w:r>
        <w:rPr>
          <w:noProof/>
        </w:rPr>
        <w:fldChar w:fldCharType="end"/>
      </w:r>
    </w:p>
    <w:p w14:paraId="62007FEF" w14:textId="31584C52" w:rsidR="00E31D63" w:rsidRDefault="00E31D63">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_Toc153810017 \h </w:instrText>
      </w:r>
      <w:r>
        <w:rPr>
          <w:noProof/>
        </w:rPr>
      </w:r>
      <w:r>
        <w:rPr>
          <w:noProof/>
        </w:rPr>
        <w:fldChar w:fldCharType="separate"/>
      </w:r>
      <w:r>
        <w:rPr>
          <w:noProof/>
        </w:rPr>
        <w:t>23</w:t>
      </w:r>
      <w:r>
        <w:rPr>
          <w:noProof/>
        </w:rPr>
        <w:fldChar w:fldCharType="end"/>
      </w:r>
    </w:p>
    <w:p w14:paraId="4838E7D0" w14:textId="1B7F092A" w:rsidR="00E31D63" w:rsidRDefault="00E31D63">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_Toc153810018 \h </w:instrText>
      </w:r>
      <w:r>
        <w:rPr>
          <w:noProof/>
        </w:rPr>
      </w:r>
      <w:r>
        <w:rPr>
          <w:noProof/>
        </w:rPr>
        <w:fldChar w:fldCharType="separate"/>
      </w:r>
      <w:r>
        <w:rPr>
          <w:noProof/>
        </w:rPr>
        <w:t>23</w:t>
      </w:r>
      <w:r>
        <w:rPr>
          <w:noProof/>
        </w:rPr>
        <w:fldChar w:fldCharType="end"/>
      </w:r>
    </w:p>
    <w:p w14:paraId="4A21F74B" w14:textId="63F83BE4" w:rsidR="00E31D63" w:rsidRDefault="00E31D63">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_Toc153810019 \h </w:instrText>
      </w:r>
      <w:r>
        <w:rPr>
          <w:noProof/>
        </w:rPr>
      </w:r>
      <w:r>
        <w:rPr>
          <w:noProof/>
        </w:rPr>
        <w:fldChar w:fldCharType="separate"/>
      </w:r>
      <w:r>
        <w:rPr>
          <w:noProof/>
        </w:rPr>
        <w:t>23</w:t>
      </w:r>
      <w:r>
        <w:rPr>
          <w:noProof/>
        </w:rPr>
        <w:fldChar w:fldCharType="end"/>
      </w:r>
    </w:p>
    <w:p w14:paraId="1418E532" w14:textId="31BEB590" w:rsidR="00E31D63" w:rsidRDefault="00E31D63">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_Toc153810020 \h </w:instrText>
      </w:r>
      <w:r>
        <w:rPr>
          <w:noProof/>
        </w:rPr>
      </w:r>
      <w:r>
        <w:rPr>
          <w:noProof/>
        </w:rPr>
        <w:fldChar w:fldCharType="separate"/>
      </w:r>
      <w:r>
        <w:rPr>
          <w:noProof/>
        </w:rPr>
        <w:t>23</w:t>
      </w:r>
      <w:r>
        <w:rPr>
          <w:noProof/>
        </w:rPr>
        <w:fldChar w:fldCharType="end"/>
      </w:r>
    </w:p>
    <w:p w14:paraId="1A1D66B0" w14:textId="2D17F2B1" w:rsidR="00E31D63" w:rsidRDefault="00E31D63">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_Toc153810021 \h </w:instrText>
      </w:r>
      <w:r>
        <w:rPr>
          <w:noProof/>
        </w:rPr>
      </w:r>
      <w:r>
        <w:rPr>
          <w:noProof/>
        </w:rPr>
        <w:fldChar w:fldCharType="separate"/>
      </w:r>
      <w:r>
        <w:rPr>
          <w:noProof/>
        </w:rPr>
        <w:t>23</w:t>
      </w:r>
      <w:r>
        <w:rPr>
          <w:noProof/>
        </w:rPr>
        <w:fldChar w:fldCharType="end"/>
      </w:r>
    </w:p>
    <w:p w14:paraId="74F93843" w14:textId="529D9CF4" w:rsidR="00E31D63" w:rsidRDefault="00E31D63">
      <w:pPr>
        <w:pStyle w:val="TOC5"/>
        <w:rPr>
          <w:rFonts w:asciiTheme="minorHAnsi" w:hAnsiTheme="minorHAnsi" w:cstheme="minorBidi"/>
          <w:noProof/>
          <w:kern w:val="2"/>
          <w:sz w:val="22"/>
          <w:szCs w:val="22"/>
          <w:lang w:eastAsia="en-GB"/>
          <w14:ligatures w14:val="standardContextual"/>
        </w:rPr>
      </w:pPr>
      <w:r w:rsidRPr="007F010E">
        <w:rPr>
          <w:noProof/>
          <w:lang w:val="es-ES"/>
        </w:rPr>
        <w:t>6.1.2.2.3</w:t>
      </w:r>
      <w:r>
        <w:rPr>
          <w:rFonts w:asciiTheme="minorHAnsi" w:hAnsiTheme="minorHAnsi" w:cstheme="minorBidi"/>
          <w:noProof/>
          <w:kern w:val="2"/>
          <w:sz w:val="22"/>
          <w:szCs w:val="22"/>
          <w:lang w:eastAsia="en-GB"/>
          <w14:ligatures w14:val="standardContextual"/>
        </w:rPr>
        <w:tab/>
      </w:r>
      <w:r w:rsidRPr="007F010E">
        <w:rPr>
          <w:noProof/>
          <w:lang w:val="es-ES"/>
        </w:rPr>
        <w:t>Cache-Control</w:t>
      </w:r>
      <w:r>
        <w:rPr>
          <w:noProof/>
        </w:rPr>
        <w:tab/>
      </w:r>
      <w:r>
        <w:rPr>
          <w:noProof/>
        </w:rPr>
        <w:fldChar w:fldCharType="begin" w:fldLock="1"/>
      </w:r>
      <w:r>
        <w:rPr>
          <w:noProof/>
        </w:rPr>
        <w:instrText xml:space="preserve"> PAGEREF _Toc153810022 \h </w:instrText>
      </w:r>
      <w:r>
        <w:rPr>
          <w:noProof/>
        </w:rPr>
      </w:r>
      <w:r>
        <w:rPr>
          <w:noProof/>
        </w:rPr>
        <w:fldChar w:fldCharType="separate"/>
      </w:r>
      <w:r>
        <w:rPr>
          <w:noProof/>
        </w:rPr>
        <w:t>24</w:t>
      </w:r>
      <w:r>
        <w:rPr>
          <w:noProof/>
        </w:rPr>
        <w:fldChar w:fldCharType="end"/>
      </w:r>
    </w:p>
    <w:p w14:paraId="17F069BD" w14:textId="141CAC5B" w:rsidR="00E31D63" w:rsidRDefault="00E31D63">
      <w:pPr>
        <w:pStyle w:val="TOC5"/>
        <w:rPr>
          <w:rFonts w:asciiTheme="minorHAnsi" w:hAnsiTheme="minorHAnsi" w:cstheme="minorBidi"/>
          <w:noProof/>
          <w:kern w:val="2"/>
          <w:sz w:val="22"/>
          <w:szCs w:val="22"/>
          <w:lang w:eastAsia="en-GB"/>
          <w14:ligatures w14:val="standardContextual"/>
        </w:rPr>
      </w:pPr>
      <w:r>
        <w:rPr>
          <w:noProof/>
        </w:rPr>
        <w:t>6.1.2.2.4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_Toc153810023 \h </w:instrText>
      </w:r>
      <w:r>
        <w:rPr>
          <w:noProof/>
        </w:rPr>
      </w:r>
      <w:r>
        <w:rPr>
          <w:noProof/>
        </w:rPr>
        <w:fldChar w:fldCharType="separate"/>
      </w:r>
      <w:r>
        <w:rPr>
          <w:noProof/>
        </w:rPr>
        <w:t>24</w:t>
      </w:r>
      <w:r>
        <w:rPr>
          <w:noProof/>
        </w:rPr>
        <w:fldChar w:fldCharType="end"/>
      </w:r>
    </w:p>
    <w:p w14:paraId="7D1533D3" w14:textId="43C065D2" w:rsidR="00E31D63" w:rsidRDefault="00E31D63">
      <w:pPr>
        <w:pStyle w:val="TOC5"/>
        <w:rPr>
          <w:rFonts w:asciiTheme="minorHAnsi" w:hAnsiTheme="minorHAnsi" w:cstheme="minorBidi"/>
          <w:noProof/>
          <w:kern w:val="2"/>
          <w:sz w:val="22"/>
          <w:szCs w:val="22"/>
          <w:lang w:eastAsia="en-GB"/>
          <w14:ligatures w14:val="standardContextual"/>
        </w:rPr>
      </w:pPr>
      <w:r>
        <w:rPr>
          <w:noProof/>
        </w:rPr>
        <w:t>6.1.2.2.5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_Toc153810024 \h </w:instrText>
      </w:r>
      <w:r>
        <w:rPr>
          <w:noProof/>
        </w:rPr>
      </w:r>
      <w:r>
        <w:rPr>
          <w:noProof/>
        </w:rPr>
        <w:fldChar w:fldCharType="separate"/>
      </w:r>
      <w:r>
        <w:rPr>
          <w:noProof/>
        </w:rPr>
        <w:t>24</w:t>
      </w:r>
      <w:r>
        <w:rPr>
          <w:noProof/>
        </w:rPr>
        <w:fldChar w:fldCharType="end"/>
      </w:r>
    </w:p>
    <w:p w14:paraId="31722063" w14:textId="681C799A" w:rsidR="00E31D63" w:rsidRDefault="00E31D63">
      <w:pPr>
        <w:pStyle w:val="TOC5"/>
        <w:rPr>
          <w:rFonts w:asciiTheme="minorHAnsi" w:hAnsiTheme="minorHAnsi" w:cstheme="minorBidi"/>
          <w:noProof/>
          <w:kern w:val="2"/>
          <w:sz w:val="22"/>
          <w:szCs w:val="22"/>
          <w:lang w:eastAsia="en-GB"/>
          <w14:ligatures w14:val="standardContextual"/>
        </w:rPr>
      </w:pPr>
      <w:r>
        <w:rPr>
          <w:noProof/>
        </w:rPr>
        <w:t>6.1.2.2.5a</w:t>
      </w:r>
      <w:r>
        <w:rPr>
          <w:rFonts w:asciiTheme="minorHAnsi" w:hAnsiTheme="minorHAnsi" w:cstheme="minorBidi"/>
          <w:noProof/>
          <w:kern w:val="2"/>
          <w:sz w:val="22"/>
          <w:szCs w:val="22"/>
          <w:lang w:eastAsia="en-GB"/>
          <w14:ligatures w14:val="standardContextual"/>
        </w:rPr>
        <w:tab/>
      </w:r>
      <w:r>
        <w:rPr>
          <w:noProof/>
        </w:rPr>
        <w:t>If-Match</w:t>
      </w:r>
      <w:r>
        <w:rPr>
          <w:noProof/>
        </w:rPr>
        <w:tab/>
      </w:r>
      <w:r>
        <w:rPr>
          <w:noProof/>
        </w:rPr>
        <w:fldChar w:fldCharType="begin" w:fldLock="1"/>
      </w:r>
      <w:r>
        <w:rPr>
          <w:noProof/>
        </w:rPr>
        <w:instrText xml:space="preserve"> PAGEREF _Toc153810025 \h </w:instrText>
      </w:r>
      <w:r>
        <w:rPr>
          <w:noProof/>
        </w:rPr>
      </w:r>
      <w:r>
        <w:rPr>
          <w:noProof/>
        </w:rPr>
        <w:fldChar w:fldCharType="separate"/>
      </w:r>
      <w:r>
        <w:rPr>
          <w:noProof/>
        </w:rPr>
        <w:t>24</w:t>
      </w:r>
      <w:r>
        <w:rPr>
          <w:noProof/>
        </w:rPr>
        <w:fldChar w:fldCharType="end"/>
      </w:r>
    </w:p>
    <w:p w14:paraId="02513DD3" w14:textId="7B4EC2CA" w:rsidR="00E31D63" w:rsidRDefault="00E31D63">
      <w:pPr>
        <w:pStyle w:val="TOC5"/>
        <w:rPr>
          <w:rFonts w:asciiTheme="minorHAnsi" w:hAnsiTheme="minorHAnsi" w:cstheme="minorBidi"/>
          <w:noProof/>
          <w:kern w:val="2"/>
          <w:sz w:val="22"/>
          <w:szCs w:val="22"/>
          <w:lang w:eastAsia="en-GB"/>
          <w14:ligatures w14:val="standardContextual"/>
        </w:rPr>
      </w:pPr>
      <w:r>
        <w:rPr>
          <w:noProof/>
        </w:rPr>
        <w:t>6.1.2.2.6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_Toc153810026 \h </w:instrText>
      </w:r>
      <w:r>
        <w:rPr>
          <w:noProof/>
        </w:rPr>
      </w:r>
      <w:r>
        <w:rPr>
          <w:noProof/>
        </w:rPr>
        <w:fldChar w:fldCharType="separate"/>
      </w:r>
      <w:r>
        <w:rPr>
          <w:noProof/>
        </w:rPr>
        <w:t>24</w:t>
      </w:r>
      <w:r>
        <w:rPr>
          <w:noProof/>
        </w:rPr>
        <w:fldChar w:fldCharType="end"/>
      </w:r>
    </w:p>
    <w:p w14:paraId="01BD828D" w14:textId="443E8FD0" w:rsidR="00E31D63" w:rsidRDefault="00E31D63">
      <w:pPr>
        <w:pStyle w:val="TOC5"/>
        <w:rPr>
          <w:rFonts w:asciiTheme="minorHAnsi" w:hAnsiTheme="minorHAnsi" w:cstheme="minorBidi"/>
          <w:noProof/>
          <w:kern w:val="2"/>
          <w:sz w:val="22"/>
          <w:szCs w:val="22"/>
          <w:lang w:eastAsia="en-GB"/>
          <w14:ligatures w14:val="standardContextual"/>
        </w:rPr>
      </w:pPr>
      <w:r>
        <w:rPr>
          <w:noProof/>
        </w:rPr>
        <w:t>6.1.2.2.7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_Toc153810027 \h </w:instrText>
      </w:r>
      <w:r>
        <w:rPr>
          <w:noProof/>
        </w:rPr>
      </w:r>
      <w:r>
        <w:rPr>
          <w:noProof/>
        </w:rPr>
        <w:fldChar w:fldCharType="separate"/>
      </w:r>
      <w:r>
        <w:rPr>
          <w:noProof/>
        </w:rPr>
        <w:t>24</w:t>
      </w:r>
      <w:r>
        <w:rPr>
          <w:noProof/>
        </w:rPr>
        <w:fldChar w:fldCharType="end"/>
      </w:r>
    </w:p>
    <w:p w14:paraId="5E4605DC" w14:textId="796B7DD6" w:rsidR="00E31D63" w:rsidRDefault="00E31D63">
      <w:pPr>
        <w:pStyle w:val="TOC5"/>
        <w:rPr>
          <w:rFonts w:asciiTheme="minorHAnsi" w:hAnsiTheme="minorHAnsi" w:cstheme="minorBidi"/>
          <w:noProof/>
          <w:kern w:val="2"/>
          <w:sz w:val="22"/>
          <w:szCs w:val="22"/>
          <w:lang w:eastAsia="en-GB"/>
          <w14:ligatures w14:val="standardContextual"/>
        </w:rPr>
      </w:pPr>
      <w:r>
        <w:rPr>
          <w:noProof/>
        </w:rPr>
        <w:t>6.1.2.2.8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_Toc153810028 \h </w:instrText>
      </w:r>
      <w:r>
        <w:rPr>
          <w:noProof/>
        </w:rPr>
      </w:r>
      <w:r>
        <w:rPr>
          <w:noProof/>
        </w:rPr>
        <w:fldChar w:fldCharType="separate"/>
      </w:r>
      <w:r>
        <w:rPr>
          <w:noProof/>
        </w:rPr>
        <w:t>24</w:t>
      </w:r>
      <w:r>
        <w:rPr>
          <w:noProof/>
        </w:rPr>
        <w:fldChar w:fldCharType="end"/>
      </w:r>
    </w:p>
    <w:p w14:paraId="3F5BA0F5" w14:textId="0FAD3D0F" w:rsidR="00E31D63" w:rsidRDefault="00E31D63">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_Toc153810029 \h </w:instrText>
      </w:r>
      <w:r>
        <w:rPr>
          <w:noProof/>
        </w:rPr>
      </w:r>
      <w:r>
        <w:rPr>
          <w:noProof/>
        </w:rPr>
        <w:fldChar w:fldCharType="separate"/>
      </w:r>
      <w:r>
        <w:rPr>
          <w:noProof/>
        </w:rPr>
        <w:t>24</w:t>
      </w:r>
      <w:r>
        <w:rPr>
          <w:noProof/>
        </w:rPr>
        <w:fldChar w:fldCharType="end"/>
      </w:r>
    </w:p>
    <w:p w14:paraId="393AB99C" w14:textId="3AF20580" w:rsidR="00E31D63" w:rsidRDefault="00E31D63">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_Toc153810030 \h </w:instrText>
      </w:r>
      <w:r>
        <w:rPr>
          <w:noProof/>
        </w:rPr>
      </w:r>
      <w:r>
        <w:rPr>
          <w:noProof/>
        </w:rPr>
        <w:fldChar w:fldCharType="separate"/>
      </w:r>
      <w:r>
        <w:rPr>
          <w:noProof/>
        </w:rPr>
        <w:t>24</w:t>
      </w:r>
      <w:r>
        <w:rPr>
          <w:noProof/>
        </w:rPr>
        <w:fldChar w:fldCharType="end"/>
      </w:r>
    </w:p>
    <w:p w14:paraId="1CEF7103" w14:textId="3365D4DD" w:rsidR="00E31D63" w:rsidRDefault="00E31D63">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_Toc153810031 \h </w:instrText>
      </w:r>
      <w:r>
        <w:rPr>
          <w:noProof/>
        </w:rPr>
      </w:r>
      <w:r>
        <w:rPr>
          <w:noProof/>
        </w:rPr>
        <w:fldChar w:fldCharType="separate"/>
      </w:r>
      <w:r>
        <w:rPr>
          <w:noProof/>
        </w:rPr>
        <w:t>25</w:t>
      </w:r>
      <w:r>
        <w:rPr>
          <w:noProof/>
        </w:rPr>
        <w:fldChar w:fldCharType="end"/>
      </w:r>
    </w:p>
    <w:p w14:paraId="28CF43AD" w14:textId="3BF44AD0" w:rsidR="00E31D63" w:rsidRDefault="00E31D63">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_Toc153810032 \h </w:instrText>
      </w:r>
      <w:r>
        <w:rPr>
          <w:noProof/>
        </w:rPr>
      </w:r>
      <w:r>
        <w:rPr>
          <w:noProof/>
        </w:rPr>
        <w:fldChar w:fldCharType="separate"/>
      </w:r>
      <w:r>
        <w:rPr>
          <w:noProof/>
        </w:rPr>
        <w:t>25</w:t>
      </w:r>
      <w:r>
        <w:rPr>
          <w:noProof/>
        </w:rPr>
        <w:fldChar w:fldCharType="end"/>
      </w:r>
    </w:p>
    <w:p w14:paraId="3264178B" w14:textId="6AD1EA9F" w:rsidR="00E31D63" w:rsidRDefault="00E31D63">
      <w:pPr>
        <w:pStyle w:val="TOC5"/>
        <w:rPr>
          <w:rFonts w:asciiTheme="minorHAnsi" w:hAnsiTheme="minorHAnsi" w:cstheme="minorBidi"/>
          <w:noProof/>
          <w:kern w:val="2"/>
          <w:sz w:val="22"/>
          <w:szCs w:val="22"/>
          <w:lang w:eastAsia="en-GB"/>
          <w14:ligatures w14:val="standardContextual"/>
        </w:rPr>
      </w:pPr>
      <w:r>
        <w:rPr>
          <w:noProof/>
        </w:rPr>
        <w:t>6.1.2.3.4</w:t>
      </w:r>
      <w:r>
        <w:rPr>
          <w:rFonts w:asciiTheme="minorHAnsi" w:hAnsiTheme="minorHAnsi" w:cstheme="minorBidi"/>
          <w:noProof/>
          <w:kern w:val="2"/>
          <w:sz w:val="22"/>
          <w:szCs w:val="22"/>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_Toc153810033 \h </w:instrText>
      </w:r>
      <w:r>
        <w:rPr>
          <w:noProof/>
        </w:rPr>
      </w:r>
      <w:r>
        <w:rPr>
          <w:noProof/>
        </w:rPr>
        <w:fldChar w:fldCharType="separate"/>
      </w:r>
      <w:r>
        <w:rPr>
          <w:noProof/>
        </w:rPr>
        <w:t>25</w:t>
      </w:r>
      <w:r>
        <w:rPr>
          <w:noProof/>
        </w:rPr>
        <w:fldChar w:fldCharType="end"/>
      </w:r>
    </w:p>
    <w:p w14:paraId="44E80537" w14:textId="65013022" w:rsidR="00E31D63" w:rsidRDefault="00E31D63">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_Toc153810034 \h </w:instrText>
      </w:r>
      <w:r>
        <w:rPr>
          <w:noProof/>
        </w:rPr>
      </w:r>
      <w:r>
        <w:rPr>
          <w:noProof/>
        </w:rPr>
        <w:fldChar w:fldCharType="separate"/>
      </w:r>
      <w:r>
        <w:rPr>
          <w:noProof/>
        </w:rPr>
        <w:t>26</w:t>
      </w:r>
      <w:r>
        <w:rPr>
          <w:noProof/>
        </w:rPr>
        <w:fldChar w:fldCharType="end"/>
      </w:r>
    </w:p>
    <w:p w14:paraId="141CE108" w14:textId="6EDBEBF0" w:rsidR="00E31D63" w:rsidRDefault="00E31D63">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_Toc153810035 \h </w:instrText>
      </w:r>
      <w:r>
        <w:rPr>
          <w:noProof/>
        </w:rPr>
      </w:r>
      <w:r>
        <w:rPr>
          <w:noProof/>
        </w:rPr>
        <w:fldChar w:fldCharType="separate"/>
      </w:r>
      <w:r>
        <w:rPr>
          <w:noProof/>
        </w:rPr>
        <w:t>26</w:t>
      </w:r>
      <w:r>
        <w:rPr>
          <w:noProof/>
        </w:rPr>
        <w:fldChar w:fldCharType="end"/>
      </w:r>
    </w:p>
    <w:p w14:paraId="32F19F69" w14:textId="2610580E" w:rsidR="00E31D63" w:rsidRDefault="00E31D63">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SubscriptionData</w:t>
      </w:r>
      <w:r>
        <w:rPr>
          <w:noProof/>
        </w:rPr>
        <w:tab/>
      </w:r>
      <w:r>
        <w:rPr>
          <w:noProof/>
        </w:rPr>
        <w:fldChar w:fldCharType="begin" w:fldLock="1"/>
      </w:r>
      <w:r>
        <w:rPr>
          <w:noProof/>
        </w:rPr>
        <w:instrText xml:space="preserve"> PAGEREF _Toc153810036 \h </w:instrText>
      </w:r>
      <w:r>
        <w:rPr>
          <w:noProof/>
        </w:rPr>
      </w:r>
      <w:r>
        <w:rPr>
          <w:noProof/>
        </w:rPr>
        <w:fldChar w:fldCharType="separate"/>
      </w:r>
      <w:r>
        <w:rPr>
          <w:noProof/>
        </w:rPr>
        <w:t>27</w:t>
      </w:r>
      <w:r>
        <w:rPr>
          <w:noProof/>
        </w:rPr>
        <w:fldChar w:fldCharType="end"/>
      </w:r>
    </w:p>
    <w:p w14:paraId="7A7D5F20" w14:textId="52951F50" w:rsidR="00E31D63" w:rsidRDefault="00E31D63">
      <w:pPr>
        <w:pStyle w:val="TOC4"/>
        <w:rPr>
          <w:rFonts w:asciiTheme="minorHAnsi" w:hAnsiTheme="minorHAnsi" w:cstheme="minorBidi"/>
          <w:noProof/>
          <w:kern w:val="2"/>
          <w:sz w:val="22"/>
          <w:szCs w:val="22"/>
          <w:lang w:eastAsia="en-GB"/>
          <w14:ligatures w14:val="standardContextual"/>
        </w:rPr>
      </w:pPr>
      <w:r>
        <w:rPr>
          <w:noProof/>
        </w:rPr>
        <w:t>6.1.3.3</w:t>
      </w:r>
      <w:r>
        <w:rPr>
          <w:rFonts w:asciiTheme="minorHAnsi" w:hAnsiTheme="minorHAnsi" w:cstheme="minorBidi"/>
          <w:noProof/>
          <w:kern w:val="2"/>
          <w:sz w:val="22"/>
          <w:szCs w:val="22"/>
          <w:lang w:eastAsia="en-GB"/>
          <w14:ligatures w14:val="standardContextual"/>
        </w:rPr>
        <w:tab/>
      </w:r>
      <w:r>
        <w:rPr>
          <w:noProof/>
        </w:rPr>
        <w:t>PolicyData</w:t>
      </w:r>
      <w:r>
        <w:rPr>
          <w:noProof/>
        </w:rPr>
        <w:tab/>
      </w:r>
      <w:r>
        <w:rPr>
          <w:noProof/>
        </w:rPr>
        <w:fldChar w:fldCharType="begin" w:fldLock="1"/>
      </w:r>
      <w:r>
        <w:rPr>
          <w:noProof/>
        </w:rPr>
        <w:instrText xml:space="preserve"> PAGEREF _Toc153810037 \h </w:instrText>
      </w:r>
      <w:r>
        <w:rPr>
          <w:noProof/>
        </w:rPr>
      </w:r>
      <w:r>
        <w:rPr>
          <w:noProof/>
        </w:rPr>
        <w:fldChar w:fldCharType="separate"/>
      </w:r>
      <w:r>
        <w:rPr>
          <w:noProof/>
        </w:rPr>
        <w:t>27</w:t>
      </w:r>
      <w:r>
        <w:rPr>
          <w:noProof/>
        </w:rPr>
        <w:fldChar w:fldCharType="end"/>
      </w:r>
    </w:p>
    <w:p w14:paraId="36B7429D" w14:textId="62D7F412" w:rsidR="00E31D63" w:rsidRDefault="00E31D63">
      <w:pPr>
        <w:pStyle w:val="TOC4"/>
        <w:rPr>
          <w:rFonts w:asciiTheme="minorHAnsi" w:hAnsiTheme="minorHAnsi" w:cstheme="minorBidi"/>
          <w:noProof/>
          <w:kern w:val="2"/>
          <w:sz w:val="22"/>
          <w:szCs w:val="22"/>
          <w:lang w:eastAsia="en-GB"/>
          <w14:ligatures w14:val="standardContextual"/>
        </w:rPr>
      </w:pPr>
      <w:r>
        <w:rPr>
          <w:noProof/>
        </w:rPr>
        <w:t>6.1.3.4</w:t>
      </w:r>
      <w:r>
        <w:rPr>
          <w:rFonts w:asciiTheme="minorHAnsi" w:hAnsiTheme="minorHAnsi" w:cstheme="minorBidi"/>
          <w:noProof/>
          <w:kern w:val="2"/>
          <w:sz w:val="22"/>
          <w:szCs w:val="22"/>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_Toc153810038 \h </w:instrText>
      </w:r>
      <w:r>
        <w:rPr>
          <w:noProof/>
        </w:rPr>
      </w:r>
      <w:r>
        <w:rPr>
          <w:noProof/>
        </w:rPr>
        <w:fldChar w:fldCharType="separate"/>
      </w:r>
      <w:r>
        <w:rPr>
          <w:noProof/>
        </w:rPr>
        <w:t>27</w:t>
      </w:r>
      <w:r>
        <w:rPr>
          <w:noProof/>
        </w:rPr>
        <w:fldChar w:fldCharType="end"/>
      </w:r>
    </w:p>
    <w:p w14:paraId="2F8361C5" w14:textId="57F36E22" w:rsidR="00E31D63" w:rsidRDefault="00E31D63">
      <w:pPr>
        <w:pStyle w:val="TOC4"/>
        <w:rPr>
          <w:rFonts w:asciiTheme="minorHAnsi" w:hAnsiTheme="minorHAnsi" w:cstheme="minorBidi"/>
          <w:noProof/>
          <w:kern w:val="2"/>
          <w:sz w:val="22"/>
          <w:szCs w:val="22"/>
          <w:lang w:eastAsia="en-GB"/>
          <w14:ligatures w14:val="standardContextual"/>
        </w:rPr>
      </w:pPr>
      <w:r>
        <w:rPr>
          <w:noProof/>
        </w:rPr>
        <w:t>6.1.3.5</w:t>
      </w:r>
      <w:r>
        <w:rPr>
          <w:rFonts w:asciiTheme="minorHAnsi" w:hAnsiTheme="minorHAnsi" w:cstheme="minorBidi"/>
          <w:noProof/>
          <w:kern w:val="2"/>
          <w:sz w:val="22"/>
          <w:szCs w:val="22"/>
          <w:lang w:eastAsia="en-GB"/>
          <w14:ligatures w14:val="standardContextual"/>
        </w:rPr>
        <w:tab/>
      </w:r>
      <w:r>
        <w:rPr>
          <w:noProof/>
        </w:rPr>
        <w:t>ApplicationData</w:t>
      </w:r>
      <w:r>
        <w:rPr>
          <w:noProof/>
        </w:rPr>
        <w:tab/>
      </w:r>
      <w:r>
        <w:rPr>
          <w:noProof/>
        </w:rPr>
        <w:fldChar w:fldCharType="begin" w:fldLock="1"/>
      </w:r>
      <w:r>
        <w:rPr>
          <w:noProof/>
        </w:rPr>
        <w:instrText xml:space="preserve"> PAGEREF _Toc153810039 \h </w:instrText>
      </w:r>
      <w:r>
        <w:rPr>
          <w:noProof/>
        </w:rPr>
      </w:r>
      <w:r>
        <w:rPr>
          <w:noProof/>
        </w:rPr>
        <w:fldChar w:fldCharType="separate"/>
      </w:r>
      <w:r>
        <w:rPr>
          <w:noProof/>
        </w:rPr>
        <w:t>27</w:t>
      </w:r>
      <w:r>
        <w:rPr>
          <w:noProof/>
        </w:rPr>
        <w:fldChar w:fldCharType="end"/>
      </w:r>
    </w:p>
    <w:p w14:paraId="5E4A8926" w14:textId="3AD08BC7" w:rsidR="00E31D63" w:rsidRDefault="00E31D63">
      <w:pPr>
        <w:pStyle w:val="TOC4"/>
        <w:rPr>
          <w:rFonts w:asciiTheme="minorHAnsi" w:hAnsiTheme="minorHAnsi" w:cstheme="minorBidi"/>
          <w:noProof/>
          <w:kern w:val="2"/>
          <w:sz w:val="22"/>
          <w:szCs w:val="22"/>
          <w:lang w:eastAsia="en-GB"/>
          <w14:ligatures w14:val="standardContextual"/>
        </w:rPr>
      </w:pPr>
      <w:r>
        <w:rPr>
          <w:noProof/>
        </w:rPr>
        <w:t>6.1.3.6</w:t>
      </w:r>
      <w:r>
        <w:rPr>
          <w:rFonts w:asciiTheme="minorHAnsi" w:hAnsiTheme="minorHAnsi" w:cstheme="minorBidi"/>
          <w:noProof/>
          <w:kern w:val="2"/>
          <w:sz w:val="22"/>
          <w:szCs w:val="22"/>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_Toc153810040 \h </w:instrText>
      </w:r>
      <w:r>
        <w:rPr>
          <w:noProof/>
        </w:rPr>
      </w:r>
      <w:r>
        <w:rPr>
          <w:noProof/>
        </w:rPr>
        <w:fldChar w:fldCharType="separate"/>
      </w:r>
      <w:r>
        <w:rPr>
          <w:noProof/>
        </w:rPr>
        <w:t>27</w:t>
      </w:r>
      <w:r>
        <w:rPr>
          <w:noProof/>
        </w:rPr>
        <w:fldChar w:fldCharType="end"/>
      </w:r>
    </w:p>
    <w:p w14:paraId="6C7C54B0" w14:textId="685A68C8" w:rsidR="00E31D63" w:rsidRDefault="00E31D63">
      <w:pPr>
        <w:pStyle w:val="TOC5"/>
        <w:rPr>
          <w:rFonts w:asciiTheme="minorHAnsi" w:hAnsiTheme="minorHAnsi" w:cstheme="minorBidi"/>
          <w:noProof/>
          <w:kern w:val="2"/>
          <w:sz w:val="22"/>
          <w:szCs w:val="22"/>
          <w:lang w:eastAsia="en-GB"/>
          <w14:ligatures w14:val="standardContextual"/>
        </w:rPr>
      </w:pPr>
      <w:r>
        <w:rPr>
          <w:noProof/>
        </w:rPr>
        <w:t>6.1.3.6.1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_Toc153810041 \h </w:instrText>
      </w:r>
      <w:r>
        <w:rPr>
          <w:noProof/>
        </w:rPr>
      </w:r>
      <w:r>
        <w:rPr>
          <w:noProof/>
        </w:rPr>
        <w:fldChar w:fldCharType="separate"/>
      </w:r>
      <w:r>
        <w:rPr>
          <w:noProof/>
        </w:rPr>
        <w:t>27</w:t>
      </w:r>
      <w:r>
        <w:rPr>
          <w:noProof/>
        </w:rPr>
        <w:fldChar w:fldCharType="end"/>
      </w:r>
    </w:p>
    <w:p w14:paraId="78C9D4A0" w14:textId="16A9E499" w:rsidR="00E31D63" w:rsidRDefault="00E31D63">
      <w:pPr>
        <w:pStyle w:val="TOC5"/>
        <w:rPr>
          <w:rFonts w:asciiTheme="minorHAnsi" w:hAnsiTheme="minorHAnsi" w:cstheme="minorBidi"/>
          <w:noProof/>
          <w:kern w:val="2"/>
          <w:sz w:val="22"/>
          <w:szCs w:val="22"/>
          <w:lang w:eastAsia="en-GB"/>
          <w14:ligatures w14:val="standardContextual"/>
        </w:rPr>
      </w:pPr>
      <w:r>
        <w:rPr>
          <w:noProof/>
        </w:rPr>
        <w:t>6.1.3.6.2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_Toc153810042 \h </w:instrText>
      </w:r>
      <w:r>
        <w:rPr>
          <w:noProof/>
        </w:rPr>
      </w:r>
      <w:r>
        <w:rPr>
          <w:noProof/>
        </w:rPr>
        <w:fldChar w:fldCharType="separate"/>
      </w:r>
      <w:r>
        <w:rPr>
          <w:noProof/>
        </w:rPr>
        <w:t>27</w:t>
      </w:r>
      <w:r>
        <w:rPr>
          <w:noProof/>
        </w:rPr>
        <w:fldChar w:fldCharType="end"/>
      </w:r>
    </w:p>
    <w:p w14:paraId="71EF0585" w14:textId="24D1B60B" w:rsidR="00E31D63" w:rsidRDefault="00E31D63">
      <w:pPr>
        <w:pStyle w:val="TOC5"/>
        <w:rPr>
          <w:rFonts w:asciiTheme="minorHAnsi" w:hAnsiTheme="minorHAnsi" w:cstheme="minorBidi"/>
          <w:noProof/>
          <w:kern w:val="2"/>
          <w:sz w:val="22"/>
          <w:szCs w:val="22"/>
          <w:lang w:eastAsia="en-GB"/>
          <w14:ligatures w14:val="standardContextual"/>
        </w:rPr>
      </w:pPr>
      <w:r>
        <w:rPr>
          <w:noProof/>
        </w:rPr>
        <w:t>6.1.3.6.3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_Toc153810043 \h </w:instrText>
      </w:r>
      <w:r>
        <w:rPr>
          <w:noProof/>
        </w:rPr>
      </w:r>
      <w:r>
        <w:rPr>
          <w:noProof/>
        </w:rPr>
        <w:fldChar w:fldCharType="separate"/>
      </w:r>
      <w:r>
        <w:rPr>
          <w:noProof/>
        </w:rPr>
        <w:t>27</w:t>
      </w:r>
      <w:r>
        <w:rPr>
          <w:noProof/>
        </w:rPr>
        <w:fldChar w:fldCharType="end"/>
      </w:r>
    </w:p>
    <w:p w14:paraId="79B3A1D8" w14:textId="5E463DCA" w:rsidR="00E31D63" w:rsidRDefault="00E31D63">
      <w:pPr>
        <w:pStyle w:val="TOC3"/>
        <w:rPr>
          <w:rFonts w:asciiTheme="minorHAnsi" w:hAnsiTheme="minorHAnsi" w:cstheme="minorBidi"/>
          <w:noProof/>
          <w:kern w:val="2"/>
          <w:sz w:val="22"/>
          <w:szCs w:val="22"/>
          <w:lang w:eastAsia="en-GB"/>
          <w14:ligatures w14:val="standardContextual"/>
        </w:rPr>
      </w:pPr>
      <w:r>
        <w:rPr>
          <w:noProof/>
        </w:rPr>
        <w:t>6.1.4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_Toc153810044 \h </w:instrText>
      </w:r>
      <w:r>
        <w:rPr>
          <w:noProof/>
        </w:rPr>
      </w:r>
      <w:r>
        <w:rPr>
          <w:noProof/>
        </w:rPr>
        <w:fldChar w:fldCharType="separate"/>
      </w:r>
      <w:r>
        <w:rPr>
          <w:noProof/>
        </w:rPr>
        <w:t>28</w:t>
      </w:r>
      <w:r>
        <w:rPr>
          <w:noProof/>
        </w:rPr>
        <w:fldChar w:fldCharType="end"/>
      </w:r>
    </w:p>
    <w:p w14:paraId="7B54D646" w14:textId="27A33721" w:rsidR="00E31D63" w:rsidRDefault="00E31D63">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_Toc153810045 \h </w:instrText>
      </w:r>
      <w:r>
        <w:rPr>
          <w:noProof/>
        </w:rPr>
      </w:r>
      <w:r>
        <w:rPr>
          <w:noProof/>
        </w:rPr>
        <w:fldChar w:fldCharType="separate"/>
      </w:r>
      <w:r>
        <w:rPr>
          <w:noProof/>
        </w:rPr>
        <w:t>28</w:t>
      </w:r>
      <w:r>
        <w:rPr>
          <w:noProof/>
        </w:rPr>
        <w:fldChar w:fldCharType="end"/>
      </w:r>
    </w:p>
    <w:p w14:paraId="00AD308C" w14:textId="596352AF" w:rsidR="00E31D63" w:rsidRDefault="00E31D63">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_Toc153810046 \h </w:instrText>
      </w:r>
      <w:r>
        <w:rPr>
          <w:noProof/>
        </w:rPr>
      </w:r>
      <w:r>
        <w:rPr>
          <w:noProof/>
        </w:rPr>
        <w:fldChar w:fldCharType="separate"/>
      </w:r>
      <w:r>
        <w:rPr>
          <w:noProof/>
        </w:rPr>
        <w:t>28</w:t>
      </w:r>
      <w:r>
        <w:rPr>
          <w:noProof/>
        </w:rPr>
        <w:fldChar w:fldCharType="end"/>
      </w:r>
    </w:p>
    <w:p w14:paraId="0F2C1ABE" w14:textId="684E2CED" w:rsidR="00E31D63" w:rsidRDefault="00E31D63">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_Toc153810047 \h </w:instrText>
      </w:r>
      <w:r>
        <w:rPr>
          <w:noProof/>
        </w:rPr>
      </w:r>
      <w:r>
        <w:rPr>
          <w:noProof/>
        </w:rPr>
        <w:fldChar w:fldCharType="separate"/>
      </w:r>
      <w:r>
        <w:rPr>
          <w:noProof/>
        </w:rPr>
        <w:t>28</w:t>
      </w:r>
      <w:r>
        <w:rPr>
          <w:noProof/>
        </w:rPr>
        <w:fldChar w:fldCharType="end"/>
      </w:r>
    </w:p>
    <w:p w14:paraId="2A0AA120" w14:textId="4CBB7631" w:rsidR="00E31D63" w:rsidRDefault="00E31D63">
      <w:pPr>
        <w:pStyle w:val="TOC4"/>
        <w:rPr>
          <w:rFonts w:asciiTheme="minorHAnsi" w:hAnsiTheme="minorHAnsi" w:cstheme="minorBidi"/>
          <w:noProof/>
          <w:kern w:val="2"/>
          <w:sz w:val="22"/>
          <w:szCs w:val="22"/>
          <w:lang w:eastAsia="en-GB"/>
          <w14:ligatures w14:val="standardContextual"/>
        </w:rPr>
      </w:pPr>
      <w:r>
        <w:rPr>
          <w:noProof/>
        </w:rPr>
        <w:t>6.1.5.3</w:t>
      </w:r>
      <w:r>
        <w:rPr>
          <w:rFonts w:asciiTheme="minorHAnsi" w:hAnsiTheme="minorHAnsi" w:cstheme="minorBidi"/>
          <w:noProof/>
          <w:kern w:val="2"/>
          <w:sz w:val="22"/>
          <w:szCs w:val="22"/>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_Toc153810048 \h </w:instrText>
      </w:r>
      <w:r>
        <w:rPr>
          <w:noProof/>
        </w:rPr>
      </w:r>
      <w:r>
        <w:rPr>
          <w:noProof/>
        </w:rPr>
        <w:fldChar w:fldCharType="separate"/>
      </w:r>
      <w:r>
        <w:rPr>
          <w:noProof/>
        </w:rPr>
        <w:t>28</w:t>
      </w:r>
      <w:r>
        <w:rPr>
          <w:noProof/>
        </w:rPr>
        <w:fldChar w:fldCharType="end"/>
      </w:r>
    </w:p>
    <w:p w14:paraId="74D40D25" w14:textId="70218EFA" w:rsidR="00E31D63" w:rsidRDefault="00E31D63">
      <w:pPr>
        <w:pStyle w:val="TOC3"/>
        <w:rPr>
          <w:rFonts w:asciiTheme="minorHAnsi" w:hAnsiTheme="minorHAnsi" w:cstheme="minorBidi"/>
          <w:noProof/>
          <w:kern w:val="2"/>
          <w:sz w:val="22"/>
          <w:szCs w:val="22"/>
          <w:lang w:eastAsia="en-GB"/>
          <w14:ligatures w14:val="standardContextual"/>
        </w:rPr>
      </w:pPr>
      <w:r>
        <w:rPr>
          <w:noProof/>
        </w:rPr>
        <w:t>6.1.5a</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_Toc153810049 \h </w:instrText>
      </w:r>
      <w:r>
        <w:rPr>
          <w:noProof/>
        </w:rPr>
      </w:r>
      <w:r>
        <w:rPr>
          <w:noProof/>
        </w:rPr>
        <w:fldChar w:fldCharType="separate"/>
      </w:r>
      <w:r>
        <w:rPr>
          <w:noProof/>
        </w:rPr>
        <w:t>30</w:t>
      </w:r>
      <w:r>
        <w:rPr>
          <w:noProof/>
        </w:rPr>
        <w:fldChar w:fldCharType="end"/>
      </w:r>
    </w:p>
    <w:p w14:paraId="060935B3" w14:textId="4E3BDF08" w:rsidR="00E31D63" w:rsidRDefault="00E31D63">
      <w:pPr>
        <w:pStyle w:val="TOC4"/>
        <w:rPr>
          <w:rFonts w:asciiTheme="minorHAnsi" w:hAnsiTheme="minorHAnsi" w:cstheme="minorBidi"/>
          <w:noProof/>
          <w:kern w:val="2"/>
          <w:sz w:val="22"/>
          <w:szCs w:val="22"/>
          <w:lang w:eastAsia="en-GB"/>
          <w14:ligatures w14:val="standardContextual"/>
        </w:rPr>
      </w:pPr>
      <w:r>
        <w:rPr>
          <w:noProof/>
        </w:rPr>
        <w:t>6.1.5a.1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_Toc153810050 \h </w:instrText>
      </w:r>
      <w:r>
        <w:rPr>
          <w:noProof/>
        </w:rPr>
      </w:r>
      <w:r>
        <w:rPr>
          <w:noProof/>
        </w:rPr>
        <w:fldChar w:fldCharType="separate"/>
      </w:r>
      <w:r>
        <w:rPr>
          <w:noProof/>
        </w:rPr>
        <w:t>30</w:t>
      </w:r>
      <w:r>
        <w:rPr>
          <w:noProof/>
        </w:rPr>
        <w:fldChar w:fldCharType="end"/>
      </w:r>
    </w:p>
    <w:p w14:paraId="2A5DC974" w14:textId="0FACECCA" w:rsidR="00E31D63" w:rsidRDefault="00E31D63">
      <w:pPr>
        <w:pStyle w:val="TOC4"/>
        <w:rPr>
          <w:rFonts w:asciiTheme="minorHAnsi" w:hAnsiTheme="minorHAnsi" w:cstheme="minorBidi"/>
          <w:noProof/>
          <w:kern w:val="2"/>
          <w:sz w:val="22"/>
          <w:szCs w:val="22"/>
          <w:lang w:eastAsia="en-GB"/>
          <w14:ligatures w14:val="standardContextual"/>
        </w:rPr>
      </w:pPr>
      <w:r w:rsidRPr="007F010E">
        <w:rPr>
          <w:noProof/>
          <w:lang w:val="en-US"/>
        </w:rPr>
        <w:t>6.1.5a.2</w:t>
      </w:r>
      <w:r>
        <w:rPr>
          <w:rFonts w:asciiTheme="minorHAnsi" w:hAnsiTheme="minorHAnsi" w:cstheme="minorBidi"/>
          <w:noProof/>
          <w:kern w:val="2"/>
          <w:sz w:val="22"/>
          <w:szCs w:val="22"/>
          <w:lang w:eastAsia="en-GB"/>
          <w14:ligatures w14:val="standardContextual"/>
        </w:rPr>
        <w:tab/>
      </w:r>
      <w:r w:rsidRPr="007F010E">
        <w:rPr>
          <w:noProof/>
          <w:lang w:val="en-US"/>
        </w:rPr>
        <w:t>Structured data types</w:t>
      </w:r>
      <w:r>
        <w:rPr>
          <w:noProof/>
        </w:rPr>
        <w:tab/>
      </w:r>
      <w:r>
        <w:rPr>
          <w:noProof/>
        </w:rPr>
        <w:fldChar w:fldCharType="begin" w:fldLock="1"/>
      </w:r>
      <w:r>
        <w:rPr>
          <w:noProof/>
        </w:rPr>
        <w:instrText xml:space="preserve"> PAGEREF _Toc153810051 \h </w:instrText>
      </w:r>
      <w:r>
        <w:rPr>
          <w:noProof/>
        </w:rPr>
      </w:r>
      <w:r>
        <w:rPr>
          <w:noProof/>
        </w:rPr>
        <w:fldChar w:fldCharType="separate"/>
      </w:r>
      <w:r>
        <w:rPr>
          <w:noProof/>
        </w:rPr>
        <w:t>30</w:t>
      </w:r>
      <w:r>
        <w:rPr>
          <w:noProof/>
        </w:rPr>
        <w:fldChar w:fldCharType="end"/>
      </w:r>
    </w:p>
    <w:p w14:paraId="6B062E2C" w14:textId="3F764C52" w:rsidR="00E31D63" w:rsidRDefault="00E31D63">
      <w:pPr>
        <w:pStyle w:val="TOC5"/>
        <w:rPr>
          <w:rFonts w:asciiTheme="minorHAnsi" w:hAnsiTheme="minorHAnsi" w:cstheme="minorBidi"/>
          <w:noProof/>
          <w:kern w:val="2"/>
          <w:sz w:val="22"/>
          <w:szCs w:val="22"/>
          <w:lang w:eastAsia="en-GB"/>
          <w14:ligatures w14:val="standardContextual"/>
        </w:rPr>
      </w:pPr>
      <w:r>
        <w:rPr>
          <w:noProof/>
        </w:rPr>
        <w:t>6.1.5a.2.1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_Toc153810052 \h </w:instrText>
      </w:r>
      <w:r>
        <w:rPr>
          <w:noProof/>
        </w:rPr>
      </w:r>
      <w:r>
        <w:rPr>
          <w:noProof/>
        </w:rPr>
        <w:fldChar w:fldCharType="separate"/>
      </w:r>
      <w:r>
        <w:rPr>
          <w:noProof/>
        </w:rPr>
        <w:t>30</w:t>
      </w:r>
      <w:r>
        <w:rPr>
          <w:noProof/>
        </w:rPr>
        <w:fldChar w:fldCharType="end"/>
      </w:r>
    </w:p>
    <w:p w14:paraId="67262F50" w14:textId="63CE9F45" w:rsidR="00E31D63" w:rsidRDefault="00E31D63">
      <w:pPr>
        <w:pStyle w:val="TOC5"/>
        <w:rPr>
          <w:rFonts w:asciiTheme="minorHAnsi" w:hAnsiTheme="minorHAnsi" w:cstheme="minorBidi"/>
          <w:noProof/>
          <w:kern w:val="2"/>
          <w:sz w:val="22"/>
          <w:szCs w:val="22"/>
          <w:lang w:eastAsia="en-GB"/>
          <w14:ligatures w14:val="standardContextual"/>
        </w:rPr>
      </w:pPr>
      <w:r>
        <w:rPr>
          <w:noProof/>
        </w:rPr>
        <w:t>6.1.5a.2.2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_Toc153810053 \h </w:instrText>
      </w:r>
      <w:r>
        <w:rPr>
          <w:noProof/>
        </w:rPr>
      </w:r>
      <w:r>
        <w:rPr>
          <w:noProof/>
        </w:rPr>
        <w:fldChar w:fldCharType="separate"/>
      </w:r>
      <w:r>
        <w:rPr>
          <w:noProof/>
        </w:rPr>
        <w:t>31</w:t>
      </w:r>
      <w:r>
        <w:rPr>
          <w:noProof/>
        </w:rPr>
        <w:fldChar w:fldCharType="end"/>
      </w:r>
    </w:p>
    <w:p w14:paraId="3EF20E78" w14:textId="5C7FF8E9" w:rsidR="00E31D63" w:rsidRDefault="00E31D6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_Toc153810054 \h </w:instrText>
      </w:r>
      <w:r>
        <w:rPr>
          <w:noProof/>
        </w:rPr>
      </w:r>
      <w:r>
        <w:rPr>
          <w:noProof/>
        </w:rPr>
        <w:fldChar w:fldCharType="separate"/>
      </w:r>
      <w:r>
        <w:rPr>
          <w:noProof/>
        </w:rPr>
        <w:t>31</w:t>
      </w:r>
      <w:r>
        <w:rPr>
          <w:noProof/>
        </w:rPr>
        <w:fldChar w:fldCharType="end"/>
      </w:r>
    </w:p>
    <w:p w14:paraId="6721D57A" w14:textId="3901E973" w:rsidR="00E31D63" w:rsidRDefault="00E31D6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7</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_Toc153810055 \h </w:instrText>
      </w:r>
      <w:r>
        <w:rPr>
          <w:noProof/>
        </w:rPr>
      </w:r>
      <w:r>
        <w:rPr>
          <w:noProof/>
        </w:rPr>
        <w:fldChar w:fldCharType="separate"/>
      </w:r>
      <w:r>
        <w:rPr>
          <w:noProof/>
        </w:rPr>
        <w:t>32</w:t>
      </w:r>
      <w:r>
        <w:rPr>
          <w:noProof/>
        </w:rPr>
        <w:fldChar w:fldCharType="end"/>
      </w:r>
    </w:p>
    <w:p w14:paraId="180798E4" w14:textId="54C9E3FA" w:rsidR="00E31D63" w:rsidRDefault="00E31D6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8</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_Toc153810056 \h </w:instrText>
      </w:r>
      <w:r>
        <w:rPr>
          <w:noProof/>
        </w:rPr>
      </w:r>
      <w:r>
        <w:rPr>
          <w:noProof/>
        </w:rPr>
        <w:fldChar w:fldCharType="separate"/>
      </w:r>
      <w:r>
        <w:rPr>
          <w:noProof/>
        </w:rPr>
        <w:t>36</w:t>
      </w:r>
      <w:r>
        <w:rPr>
          <w:noProof/>
        </w:rPr>
        <w:fldChar w:fldCharType="end"/>
      </w:r>
    </w:p>
    <w:p w14:paraId="7681280F" w14:textId="2DC2CFC1" w:rsidR="00E31D63" w:rsidRDefault="00E31D63">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_Toc153810057 \h </w:instrText>
      </w:r>
      <w:r>
        <w:rPr>
          <w:noProof/>
        </w:rPr>
      </w:r>
      <w:r>
        <w:rPr>
          <w:noProof/>
        </w:rPr>
        <w:fldChar w:fldCharType="separate"/>
      </w:r>
      <w:r>
        <w:rPr>
          <w:noProof/>
        </w:rPr>
        <w:t>40</w:t>
      </w:r>
      <w:r>
        <w:rPr>
          <w:noProof/>
        </w:rPr>
        <w:fldChar w:fldCharType="end"/>
      </w:r>
    </w:p>
    <w:p w14:paraId="53EAC15B" w14:textId="3F7B1839" w:rsidR="00E31D63" w:rsidRDefault="00E31D63">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_Toc153810058 \h </w:instrText>
      </w:r>
      <w:r>
        <w:rPr>
          <w:noProof/>
        </w:rPr>
      </w:r>
      <w:r>
        <w:rPr>
          <w:noProof/>
        </w:rPr>
        <w:fldChar w:fldCharType="separate"/>
      </w:r>
      <w:r>
        <w:rPr>
          <w:noProof/>
        </w:rPr>
        <w:t>40</w:t>
      </w:r>
      <w:r>
        <w:rPr>
          <w:noProof/>
        </w:rPr>
        <w:fldChar w:fldCharType="end"/>
      </w:r>
    </w:p>
    <w:p w14:paraId="7008AE47" w14:textId="25FF3CBC" w:rsidR="00E31D63" w:rsidRDefault="00E31D63">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_Toc153810059 \h </w:instrText>
      </w:r>
      <w:r>
        <w:rPr>
          <w:noProof/>
        </w:rPr>
      </w:r>
      <w:r>
        <w:rPr>
          <w:noProof/>
        </w:rPr>
        <w:fldChar w:fldCharType="separate"/>
      </w:r>
      <w:r>
        <w:rPr>
          <w:noProof/>
        </w:rPr>
        <w:t>40</w:t>
      </w:r>
      <w:r>
        <w:rPr>
          <w:noProof/>
        </w:rPr>
        <w:fldChar w:fldCharType="end"/>
      </w:r>
    </w:p>
    <w:p w14:paraId="1812BB0D" w14:textId="1F51856F" w:rsidR="00E31D63" w:rsidRDefault="00E31D63">
      <w:pPr>
        <w:pStyle w:val="TOC4"/>
        <w:rPr>
          <w:rFonts w:asciiTheme="minorHAnsi" w:hAnsiTheme="minorHAnsi" w:cstheme="minorBidi"/>
          <w:noProof/>
          <w:kern w:val="2"/>
          <w:sz w:val="22"/>
          <w:szCs w:val="22"/>
          <w:lang w:eastAsia="en-GB"/>
          <w14:ligatures w14:val="standardContextual"/>
        </w:rPr>
      </w:pPr>
      <w:r>
        <w:rPr>
          <w:noProof/>
        </w:rPr>
        <w:t>6.2.2.1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_Toc153810060 \h </w:instrText>
      </w:r>
      <w:r>
        <w:rPr>
          <w:noProof/>
        </w:rPr>
      </w:r>
      <w:r>
        <w:rPr>
          <w:noProof/>
        </w:rPr>
        <w:fldChar w:fldCharType="separate"/>
      </w:r>
      <w:r>
        <w:rPr>
          <w:noProof/>
        </w:rPr>
        <w:t>40</w:t>
      </w:r>
      <w:r>
        <w:rPr>
          <w:noProof/>
        </w:rPr>
        <w:fldChar w:fldCharType="end"/>
      </w:r>
    </w:p>
    <w:p w14:paraId="219EB2DF" w14:textId="14B83C30" w:rsidR="00E31D63" w:rsidRDefault="00E31D63">
      <w:pPr>
        <w:pStyle w:val="TOC4"/>
        <w:rPr>
          <w:rFonts w:asciiTheme="minorHAnsi" w:hAnsiTheme="minorHAnsi" w:cstheme="minorBidi"/>
          <w:noProof/>
          <w:kern w:val="2"/>
          <w:sz w:val="22"/>
          <w:szCs w:val="22"/>
          <w:lang w:eastAsia="en-GB"/>
          <w14:ligatures w14:val="standardContextual"/>
        </w:rPr>
      </w:pPr>
      <w:r>
        <w:rPr>
          <w:noProof/>
        </w:rPr>
        <w:t>6.2.2.2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_Toc153810061 \h </w:instrText>
      </w:r>
      <w:r>
        <w:rPr>
          <w:noProof/>
        </w:rPr>
      </w:r>
      <w:r>
        <w:rPr>
          <w:noProof/>
        </w:rPr>
        <w:fldChar w:fldCharType="separate"/>
      </w:r>
      <w:r>
        <w:rPr>
          <w:noProof/>
        </w:rPr>
        <w:t>41</w:t>
      </w:r>
      <w:r>
        <w:rPr>
          <w:noProof/>
        </w:rPr>
        <w:fldChar w:fldCharType="end"/>
      </w:r>
    </w:p>
    <w:p w14:paraId="6040E3FC" w14:textId="5D8B665A" w:rsidR="00E31D63" w:rsidRDefault="00E31D63">
      <w:pPr>
        <w:pStyle w:val="TOC5"/>
        <w:rPr>
          <w:rFonts w:asciiTheme="minorHAnsi" w:hAnsiTheme="minorHAnsi" w:cstheme="minorBidi"/>
          <w:noProof/>
          <w:kern w:val="2"/>
          <w:sz w:val="22"/>
          <w:szCs w:val="22"/>
          <w:lang w:eastAsia="en-GB"/>
          <w14:ligatures w14:val="standardContextual"/>
        </w:rPr>
      </w:pPr>
      <w:r>
        <w:rPr>
          <w:noProof/>
        </w:rPr>
        <w:t>6.2.2.2.1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_Toc153810062 \h </w:instrText>
      </w:r>
      <w:r>
        <w:rPr>
          <w:noProof/>
        </w:rPr>
      </w:r>
      <w:r>
        <w:rPr>
          <w:noProof/>
        </w:rPr>
        <w:fldChar w:fldCharType="separate"/>
      </w:r>
      <w:r>
        <w:rPr>
          <w:noProof/>
        </w:rPr>
        <w:t>41</w:t>
      </w:r>
      <w:r>
        <w:rPr>
          <w:noProof/>
        </w:rPr>
        <w:fldChar w:fldCharType="end"/>
      </w:r>
    </w:p>
    <w:p w14:paraId="3477259F" w14:textId="6C938C79" w:rsidR="00E31D63" w:rsidRDefault="00E31D63">
      <w:pPr>
        <w:pStyle w:val="TOC5"/>
        <w:rPr>
          <w:rFonts w:asciiTheme="minorHAnsi" w:hAnsiTheme="minorHAnsi" w:cstheme="minorBidi"/>
          <w:noProof/>
          <w:kern w:val="2"/>
          <w:sz w:val="22"/>
          <w:szCs w:val="22"/>
          <w:lang w:eastAsia="en-GB"/>
          <w14:ligatures w14:val="standardContextual"/>
        </w:rPr>
      </w:pPr>
      <w:r>
        <w:rPr>
          <w:noProof/>
        </w:rPr>
        <w:t>6.2.2.2.2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_Toc153810063 \h </w:instrText>
      </w:r>
      <w:r>
        <w:rPr>
          <w:noProof/>
        </w:rPr>
      </w:r>
      <w:r>
        <w:rPr>
          <w:noProof/>
        </w:rPr>
        <w:fldChar w:fldCharType="separate"/>
      </w:r>
      <w:r>
        <w:rPr>
          <w:noProof/>
        </w:rPr>
        <w:t>41</w:t>
      </w:r>
      <w:r>
        <w:rPr>
          <w:noProof/>
        </w:rPr>
        <w:fldChar w:fldCharType="end"/>
      </w:r>
    </w:p>
    <w:p w14:paraId="59EB0DE4" w14:textId="7AACD1FA" w:rsidR="00E31D63" w:rsidRDefault="00E31D63">
      <w:pPr>
        <w:pStyle w:val="TOC5"/>
        <w:rPr>
          <w:rFonts w:asciiTheme="minorHAnsi" w:hAnsiTheme="minorHAnsi" w:cstheme="minorBidi"/>
          <w:noProof/>
          <w:kern w:val="2"/>
          <w:sz w:val="22"/>
          <w:szCs w:val="22"/>
          <w:lang w:eastAsia="en-GB"/>
          <w14:ligatures w14:val="standardContextual"/>
        </w:rPr>
      </w:pPr>
      <w:r w:rsidRPr="007F010E">
        <w:rPr>
          <w:noProof/>
          <w:lang w:val="es-ES"/>
        </w:rPr>
        <w:t>6.2.2.2.3</w:t>
      </w:r>
      <w:r>
        <w:rPr>
          <w:rFonts w:asciiTheme="minorHAnsi" w:hAnsiTheme="minorHAnsi" w:cstheme="minorBidi"/>
          <w:noProof/>
          <w:kern w:val="2"/>
          <w:sz w:val="22"/>
          <w:szCs w:val="22"/>
          <w:lang w:eastAsia="en-GB"/>
          <w14:ligatures w14:val="standardContextual"/>
        </w:rPr>
        <w:tab/>
      </w:r>
      <w:r w:rsidRPr="007F010E">
        <w:rPr>
          <w:noProof/>
          <w:lang w:val="es-ES"/>
        </w:rPr>
        <w:t>Cache-Control</w:t>
      </w:r>
      <w:r>
        <w:rPr>
          <w:noProof/>
        </w:rPr>
        <w:tab/>
      </w:r>
      <w:r>
        <w:rPr>
          <w:noProof/>
        </w:rPr>
        <w:fldChar w:fldCharType="begin" w:fldLock="1"/>
      </w:r>
      <w:r>
        <w:rPr>
          <w:noProof/>
        </w:rPr>
        <w:instrText xml:space="preserve"> PAGEREF _Toc153810064 \h </w:instrText>
      </w:r>
      <w:r>
        <w:rPr>
          <w:noProof/>
        </w:rPr>
      </w:r>
      <w:r>
        <w:rPr>
          <w:noProof/>
        </w:rPr>
        <w:fldChar w:fldCharType="separate"/>
      </w:r>
      <w:r>
        <w:rPr>
          <w:noProof/>
        </w:rPr>
        <w:t>41</w:t>
      </w:r>
      <w:r>
        <w:rPr>
          <w:noProof/>
        </w:rPr>
        <w:fldChar w:fldCharType="end"/>
      </w:r>
    </w:p>
    <w:p w14:paraId="2980C875" w14:textId="1135F0B1" w:rsidR="00E31D63" w:rsidRDefault="00E31D63">
      <w:pPr>
        <w:pStyle w:val="TOC5"/>
        <w:rPr>
          <w:rFonts w:asciiTheme="minorHAnsi" w:hAnsiTheme="minorHAnsi" w:cstheme="minorBidi"/>
          <w:noProof/>
          <w:kern w:val="2"/>
          <w:sz w:val="22"/>
          <w:szCs w:val="22"/>
          <w:lang w:eastAsia="en-GB"/>
          <w14:ligatures w14:val="standardContextual"/>
        </w:rPr>
      </w:pPr>
      <w:r>
        <w:rPr>
          <w:noProof/>
        </w:rPr>
        <w:t>6.2.2.2.4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_Toc153810065 \h </w:instrText>
      </w:r>
      <w:r>
        <w:rPr>
          <w:noProof/>
        </w:rPr>
      </w:r>
      <w:r>
        <w:rPr>
          <w:noProof/>
        </w:rPr>
        <w:fldChar w:fldCharType="separate"/>
      </w:r>
      <w:r>
        <w:rPr>
          <w:noProof/>
        </w:rPr>
        <w:t>41</w:t>
      </w:r>
      <w:r>
        <w:rPr>
          <w:noProof/>
        </w:rPr>
        <w:fldChar w:fldCharType="end"/>
      </w:r>
    </w:p>
    <w:p w14:paraId="4C97082B" w14:textId="65114AE7" w:rsidR="00E31D63" w:rsidRDefault="00E31D63">
      <w:pPr>
        <w:pStyle w:val="TOC5"/>
        <w:rPr>
          <w:rFonts w:asciiTheme="minorHAnsi" w:hAnsiTheme="minorHAnsi" w:cstheme="minorBidi"/>
          <w:noProof/>
          <w:kern w:val="2"/>
          <w:sz w:val="22"/>
          <w:szCs w:val="22"/>
          <w:lang w:eastAsia="en-GB"/>
          <w14:ligatures w14:val="standardContextual"/>
        </w:rPr>
      </w:pPr>
      <w:r>
        <w:rPr>
          <w:noProof/>
        </w:rPr>
        <w:t>6.2.2.2.5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_Toc153810066 \h </w:instrText>
      </w:r>
      <w:r>
        <w:rPr>
          <w:noProof/>
        </w:rPr>
      </w:r>
      <w:r>
        <w:rPr>
          <w:noProof/>
        </w:rPr>
        <w:fldChar w:fldCharType="separate"/>
      </w:r>
      <w:r>
        <w:rPr>
          <w:noProof/>
        </w:rPr>
        <w:t>41</w:t>
      </w:r>
      <w:r>
        <w:rPr>
          <w:noProof/>
        </w:rPr>
        <w:fldChar w:fldCharType="end"/>
      </w:r>
    </w:p>
    <w:p w14:paraId="59214764" w14:textId="108F0013" w:rsidR="00E31D63" w:rsidRDefault="00E31D63">
      <w:pPr>
        <w:pStyle w:val="TOC5"/>
        <w:rPr>
          <w:rFonts w:asciiTheme="minorHAnsi" w:hAnsiTheme="minorHAnsi" w:cstheme="minorBidi"/>
          <w:noProof/>
          <w:kern w:val="2"/>
          <w:sz w:val="22"/>
          <w:szCs w:val="22"/>
          <w:lang w:eastAsia="en-GB"/>
          <w14:ligatures w14:val="standardContextual"/>
        </w:rPr>
      </w:pPr>
      <w:r>
        <w:rPr>
          <w:noProof/>
        </w:rPr>
        <w:t>6.2.2.2.6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_Toc153810067 \h </w:instrText>
      </w:r>
      <w:r>
        <w:rPr>
          <w:noProof/>
        </w:rPr>
      </w:r>
      <w:r>
        <w:rPr>
          <w:noProof/>
        </w:rPr>
        <w:fldChar w:fldCharType="separate"/>
      </w:r>
      <w:r>
        <w:rPr>
          <w:noProof/>
        </w:rPr>
        <w:t>41</w:t>
      </w:r>
      <w:r>
        <w:rPr>
          <w:noProof/>
        </w:rPr>
        <w:fldChar w:fldCharType="end"/>
      </w:r>
    </w:p>
    <w:p w14:paraId="6CBCA523" w14:textId="66A7E44B" w:rsidR="00E31D63" w:rsidRDefault="00E31D63">
      <w:pPr>
        <w:pStyle w:val="TOC5"/>
        <w:rPr>
          <w:rFonts w:asciiTheme="minorHAnsi" w:hAnsiTheme="minorHAnsi" w:cstheme="minorBidi"/>
          <w:noProof/>
          <w:kern w:val="2"/>
          <w:sz w:val="22"/>
          <w:szCs w:val="22"/>
          <w:lang w:eastAsia="en-GB"/>
          <w14:ligatures w14:val="standardContextual"/>
        </w:rPr>
      </w:pPr>
      <w:r>
        <w:rPr>
          <w:noProof/>
        </w:rPr>
        <w:t>6.2.2.2.7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_Toc153810068 \h </w:instrText>
      </w:r>
      <w:r>
        <w:rPr>
          <w:noProof/>
        </w:rPr>
      </w:r>
      <w:r>
        <w:rPr>
          <w:noProof/>
        </w:rPr>
        <w:fldChar w:fldCharType="separate"/>
      </w:r>
      <w:r>
        <w:rPr>
          <w:noProof/>
        </w:rPr>
        <w:t>41</w:t>
      </w:r>
      <w:r>
        <w:rPr>
          <w:noProof/>
        </w:rPr>
        <w:fldChar w:fldCharType="end"/>
      </w:r>
    </w:p>
    <w:p w14:paraId="1C181971" w14:textId="1B643D5C" w:rsidR="00E31D63" w:rsidRDefault="00E31D63">
      <w:pPr>
        <w:pStyle w:val="TOC5"/>
        <w:rPr>
          <w:rFonts w:asciiTheme="minorHAnsi" w:hAnsiTheme="minorHAnsi" w:cstheme="minorBidi"/>
          <w:noProof/>
          <w:kern w:val="2"/>
          <w:sz w:val="22"/>
          <w:szCs w:val="22"/>
          <w:lang w:eastAsia="en-GB"/>
          <w14:ligatures w14:val="standardContextual"/>
        </w:rPr>
      </w:pPr>
      <w:r>
        <w:rPr>
          <w:noProof/>
        </w:rPr>
        <w:t>6.2.2.2.8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_Toc153810069 \h </w:instrText>
      </w:r>
      <w:r>
        <w:rPr>
          <w:noProof/>
        </w:rPr>
      </w:r>
      <w:r>
        <w:rPr>
          <w:noProof/>
        </w:rPr>
        <w:fldChar w:fldCharType="separate"/>
      </w:r>
      <w:r>
        <w:rPr>
          <w:noProof/>
        </w:rPr>
        <w:t>41</w:t>
      </w:r>
      <w:r>
        <w:rPr>
          <w:noProof/>
        </w:rPr>
        <w:fldChar w:fldCharType="end"/>
      </w:r>
    </w:p>
    <w:p w14:paraId="6394C2EA" w14:textId="7E840E6F" w:rsidR="00E31D63" w:rsidRDefault="00E31D63">
      <w:pPr>
        <w:pStyle w:val="TOC4"/>
        <w:rPr>
          <w:rFonts w:asciiTheme="minorHAnsi" w:hAnsiTheme="minorHAnsi" w:cstheme="minorBidi"/>
          <w:noProof/>
          <w:kern w:val="2"/>
          <w:sz w:val="22"/>
          <w:szCs w:val="22"/>
          <w:lang w:eastAsia="en-GB"/>
          <w14:ligatures w14:val="standardContextual"/>
        </w:rPr>
      </w:pPr>
      <w:r>
        <w:rPr>
          <w:noProof/>
        </w:rPr>
        <w:t>6.2.2.3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_Toc153810070 \h </w:instrText>
      </w:r>
      <w:r>
        <w:rPr>
          <w:noProof/>
        </w:rPr>
      </w:r>
      <w:r>
        <w:rPr>
          <w:noProof/>
        </w:rPr>
        <w:fldChar w:fldCharType="separate"/>
      </w:r>
      <w:r>
        <w:rPr>
          <w:noProof/>
        </w:rPr>
        <w:t>42</w:t>
      </w:r>
      <w:r>
        <w:rPr>
          <w:noProof/>
        </w:rPr>
        <w:fldChar w:fldCharType="end"/>
      </w:r>
    </w:p>
    <w:p w14:paraId="5D06740E" w14:textId="51606668" w:rsidR="00E31D63" w:rsidRDefault="00E31D63">
      <w:pPr>
        <w:pStyle w:val="TOC5"/>
        <w:rPr>
          <w:rFonts w:asciiTheme="minorHAnsi" w:hAnsiTheme="minorHAnsi" w:cstheme="minorBidi"/>
          <w:noProof/>
          <w:kern w:val="2"/>
          <w:sz w:val="22"/>
          <w:szCs w:val="22"/>
          <w:lang w:eastAsia="en-GB"/>
          <w14:ligatures w14:val="standardContextual"/>
        </w:rPr>
      </w:pPr>
      <w:r>
        <w:rPr>
          <w:noProof/>
        </w:rPr>
        <w:t>6.2.2.3.1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_Toc153810071 \h </w:instrText>
      </w:r>
      <w:r>
        <w:rPr>
          <w:noProof/>
        </w:rPr>
      </w:r>
      <w:r>
        <w:rPr>
          <w:noProof/>
        </w:rPr>
        <w:fldChar w:fldCharType="separate"/>
      </w:r>
      <w:r>
        <w:rPr>
          <w:noProof/>
        </w:rPr>
        <w:t>42</w:t>
      </w:r>
      <w:r>
        <w:rPr>
          <w:noProof/>
        </w:rPr>
        <w:fldChar w:fldCharType="end"/>
      </w:r>
    </w:p>
    <w:p w14:paraId="5B9F3040" w14:textId="0FD47CB2" w:rsidR="00E31D63" w:rsidRDefault="00E31D63">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_Toc153810072 \h </w:instrText>
      </w:r>
      <w:r>
        <w:rPr>
          <w:noProof/>
        </w:rPr>
      </w:r>
      <w:r>
        <w:rPr>
          <w:noProof/>
        </w:rPr>
        <w:fldChar w:fldCharType="separate"/>
      </w:r>
      <w:r>
        <w:rPr>
          <w:noProof/>
        </w:rPr>
        <w:t>42</w:t>
      </w:r>
      <w:r>
        <w:rPr>
          <w:noProof/>
        </w:rPr>
        <w:fldChar w:fldCharType="end"/>
      </w:r>
    </w:p>
    <w:p w14:paraId="050AE810" w14:textId="41A6F2F3" w:rsidR="00E31D63" w:rsidRDefault="00E31D63">
      <w:pPr>
        <w:pStyle w:val="TOC4"/>
        <w:rPr>
          <w:rFonts w:asciiTheme="minorHAnsi" w:hAnsiTheme="minorHAnsi" w:cstheme="minorBidi"/>
          <w:noProof/>
          <w:kern w:val="2"/>
          <w:sz w:val="22"/>
          <w:szCs w:val="22"/>
          <w:lang w:eastAsia="en-GB"/>
          <w14:ligatures w14:val="standardContextual"/>
        </w:rPr>
      </w:pPr>
      <w:r>
        <w:rPr>
          <w:noProof/>
        </w:rPr>
        <w:t>6.2.3.1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_Toc153810073 \h </w:instrText>
      </w:r>
      <w:r>
        <w:rPr>
          <w:noProof/>
        </w:rPr>
      </w:r>
      <w:r>
        <w:rPr>
          <w:noProof/>
        </w:rPr>
        <w:fldChar w:fldCharType="separate"/>
      </w:r>
      <w:r>
        <w:rPr>
          <w:noProof/>
        </w:rPr>
        <w:t>42</w:t>
      </w:r>
      <w:r>
        <w:rPr>
          <w:noProof/>
        </w:rPr>
        <w:fldChar w:fldCharType="end"/>
      </w:r>
    </w:p>
    <w:p w14:paraId="0E755501" w14:textId="209B045E" w:rsidR="00E31D63" w:rsidRDefault="00E31D63">
      <w:pPr>
        <w:pStyle w:val="TOC4"/>
        <w:rPr>
          <w:rFonts w:asciiTheme="minorHAnsi" w:hAnsiTheme="minorHAnsi" w:cstheme="minorBidi"/>
          <w:noProof/>
          <w:kern w:val="2"/>
          <w:sz w:val="22"/>
          <w:szCs w:val="22"/>
          <w:lang w:eastAsia="en-GB"/>
          <w14:ligatures w14:val="standardContextual"/>
        </w:rPr>
      </w:pPr>
      <w:r>
        <w:rPr>
          <w:noProof/>
        </w:rPr>
        <w:t>6.2.3.2</w:t>
      </w:r>
      <w:r>
        <w:rPr>
          <w:rFonts w:asciiTheme="minorHAnsi" w:hAnsiTheme="minorHAnsi" w:cstheme="minorBidi"/>
          <w:noProof/>
          <w:kern w:val="2"/>
          <w:sz w:val="22"/>
          <w:szCs w:val="22"/>
          <w:lang w:eastAsia="en-GB"/>
          <w14:ligatures w14:val="standardContextual"/>
        </w:rPr>
        <w:tab/>
      </w:r>
      <w:r>
        <w:rPr>
          <w:noProof/>
        </w:rPr>
        <w:t>Resource NfGroupIds</w:t>
      </w:r>
      <w:r>
        <w:rPr>
          <w:noProof/>
        </w:rPr>
        <w:tab/>
      </w:r>
      <w:r>
        <w:rPr>
          <w:noProof/>
        </w:rPr>
        <w:fldChar w:fldCharType="begin" w:fldLock="1"/>
      </w:r>
      <w:r>
        <w:rPr>
          <w:noProof/>
        </w:rPr>
        <w:instrText xml:space="preserve"> PAGEREF _Toc153810074 \h </w:instrText>
      </w:r>
      <w:r>
        <w:rPr>
          <w:noProof/>
        </w:rPr>
      </w:r>
      <w:r>
        <w:rPr>
          <w:noProof/>
        </w:rPr>
        <w:fldChar w:fldCharType="separate"/>
      </w:r>
      <w:r>
        <w:rPr>
          <w:noProof/>
        </w:rPr>
        <w:t>42</w:t>
      </w:r>
      <w:r>
        <w:rPr>
          <w:noProof/>
        </w:rPr>
        <w:fldChar w:fldCharType="end"/>
      </w:r>
    </w:p>
    <w:p w14:paraId="464ABAC4" w14:textId="3BEE4639" w:rsidR="00E31D63" w:rsidRDefault="00E31D63">
      <w:pPr>
        <w:pStyle w:val="TOC5"/>
        <w:rPr>
          <w:rFonts w:asciiTheme="minorHAnsi" w:hAnsiTheme="minorHAnsi" w:cstheme="minorBidi"/>
          <w:noProof/>
          <w:kern w:val="2"/>
          <w:sz w:val="22"/>
          <w:szCs w:val="22"/>
          <w:lang w:eastAsia="en-GB"/>
          <w14:ligatures w14:val="standardContextual"/>
        </w:rPr>
      </w:pPr>
      <w:r>
        <w:rPr>
          <w:noProof/>
        </w:rPr>
        <w:t>6.2.3.2.1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_Toc153810075 \h </w:instrText>
      </w:r>
      <w:r>
        <w:rPr>
          <w:noProof/>
        </w:rPr>
      </w:r>
      <w:r>
        <w:rPr>
          <w:noProof/>
        </w:rPr>
        <w:fldChar w:fldCharType="separate"/>
      </w:r>
      <w:r>
        <w:rPr>
          <w:noProof/>
        </w:rPr>
        <w:t>42</w:t>
      </w:r>
      <w:r>
        <w:rPr>
          <w:noProof/>
        </w:rPr>
        <w:fldChar w:fldCharType="end"/>
      </w:r>
    </w:p>
    <w:p w14:paraId="3BEBBBE8" w14:textId="02A47EAB" w:rsidR="00E31D63" w:rsidRDefault="00E31D63">
      <w:pPr>
        <w:pStyle w:val="TOC5"/>
        <w:rPr>
          <w:rFonts w:asciiTheme="minorHAnsi" w:hAnsiTheme="minorHAnsi" w:cstheme="minorBidi"/>
          <w:noProof/>
          <w:kern w:val="2"/>
          <w:sz w:val="22"/>
          <w:szCs w:val="22"/>
          <w:lang w:eastAsia="en-GB"/>
          <w14:ligatures w14:val="standardContextual"/>
        </w:rPr>
      </w:pPr>
      <w:r>
        <w:rPr>
          <w:noProof/>
        </w:rPr>
        <w:lastRenderedPageBreak/>
        <w:t>6.2.3.2.2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_Toc153810076 \h </w:instrText>
      </w:r>
      <w:r>
        <w:rPr>
          <w:noProof/>
        </w:rPr>
      </w:r>
      <w:r>
        <w:rPr>
          <w:noProof/>
        </w:rPr>
        <w:fldChar w:fldCharType="separate"/>
      </w:r>
      <w:r>
        <w:rPr>
          <w:noProof/>
        </w:rPr>
        <w:t>42</w:t>
      </w:r>
      <w:r>
        <w:rPr>
          <w:noProof/>
        </w:rPr>
        <w:fldChar w:fldCharType="end"/>
      </w:r>
    </w:p>
    <w:p w14:paraId="5D9490CA" w14:textId="4A698254" w:rsidR="00E31D63" w:rsidRDefault="00E31D63">
      <w:pPr>
        <w:pStyle w:val="TOC5"/>
        <w:rPr>
          <w:rFonts w:asciiTheme="minorHAnsi" w:hAnsiTheme="minorHAnsi" w:cstheme="minorBidi"/>
          <w:noProof/>
          <w:kern w:val="2"/>
          <w:sz w:val="22"/>
          <w:szCs w:val="22"/>
          <w:lang w:eastAsia="en-GB"/>
          <w14:ligatures w14:val="standardContextual"/>
        </w:rPr>
      </w:pPr>
      <w:r>
        <w:rPr>
          <w:noProof/>
        </w:rPr>
        <w:t>6.2.3.2.3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_Toc153810077 \h </w:instrText>
      </w:r>
      <w:r>
        <w:rPr>
          <w:noProof/>
        </w:rPr>
      </w:r>
      <w:r>
        <w:rPr>
          <w:noProof/>
        </w:rPr>
        <w:fldChar w:fldCharType="separate"/>
      </w:r>
      <w:r>
        <w:rPr>
          <w:noProof/>
        </w:rPr>
        <w:t>43</w:t>
      </w:r>
      <w:r>
        <w:rPr>
          <w:noProof/>
        </w:rPr>
        <w:fldChar w:fldCharType="end"/>
      </w:r>
    </w:p>
    <w:p w14:paraId="27838999" w14:textId="16D9F528" w:rsidR="00E31D63" w:rsidRDefault="00E31D63">
      <w:pPr>
        <w:pStyle w:val="TOC4"/>
        <w:rPr>
          <w:rFonts w:asciiTheme="minorHAnsi" w:hAnsiTheme="minorHAnsi" w:cstheme="minorBidi"/>
          <w:noProof/>
          <w:kern w:val="2"/>
          <w:sz w:val="22"/>
          <w:szCs w:val="22"/>
          <w:lang w:eastAsia="en-GB"/>
          <w14:ligatures w14:val="standardContextual"/>
        </w:rPr>
      </w:pPr>
      <w:r>
        <w:rPr>
          <w:noProof/>
        </w:rPr>
        <w:t>6.2.3.3</w:t>
      </w:r>
      <w:r>
        <w:rPr>
          <w:rFonts w:asciiTheme="minorHAnsi" w:hAnsiTheme="minorHAnsi" w:cstheme="minorBidi"/>
          <w:noProof/>
          <w:kern w:val="2"/>
          <w:sz w:val="22"/>
          <w:szCs w:val="22"/>
          <w:lang w:eastAsia="en-GB"/>
          <w14:ligatures w14:val="standardContextual"/>
        </w:rPr>
        <w:tab/>
      </w:r>
      <w:r>
        <w:rPr>
          <w:noProof/>
        </w:rPr>
        <w:t>Resource RoutingIds</w:t>
      </w:r>
      <w:r>
        <w:rPr>
          <w:noProof/>
        </w:rPr>
        <w:tab/>
      </w:r>
      <w:r>
        <w:rPr>
          <w:noProof/>
        </w:rPr>
        <w:fldChar w:fldCharType="begin" w:fldLock="1"/>
      </w:r>
      <w:r>
        <w:rPr>
          <w:noProof/>
        </w:rPr>
        <w:instrText xml:space="preserve"> PAGEREF _Toc153810078 \h </w:instrText>
      </w:r>
      <w:r>
        <w:rPr>
          <w:noProof/>
        </w:rPr>
      </w:r>
      <w:r>
        <w:rPr>
          <w:noProof/>
        </w:rPr>
        <w:fldChar w:fldCharType="separate"/>
      </w:r>
      <w:r>
        <w:rPr>
          <w:noProof/>
        </w:rPr>
        <w:t>43</w:t>
      </w:r>
      <w:r>
        <w:rPr>
          <w:noProof/>
        </w:rPr>
        <w:fldChar w:fldCharType="end"/>
      </w:r>
    </w:p>
    <w:p w14:paraId="7C4281DA" w14:textId="7059CD8C" w:rsidR="00E31D63" w:rsidRDefault="00E31D63">
      <w:pPr>
        <w:pStyle w:val="TOC5"/>
        <w:rPr>
          <w:rFonts w:asciiTheme="minorHAnsi" w:hAnsiTheme="minorHAnsi" w:cstheme="minorBidi"/>
          <w:noProof/>
          <w:kern w:val="2"/>
          <w:sz w:val="22"/>
          <w:szCs w:val="22"/>
          <w:lang w:eastAsia="en-GB"/>
          <w14:ligatures w14:val="standardContextual"/>
        </w:rPr>
      </w:pPr>
      <w:r>
        <w:rPr>
          <w:noProof/>
        </w:rPr>
        <w:t>6.2.3.3.1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_Toc153810079 \h </w:instrText>
      </w:r>
      <w:r>
        <w:rPr>
          <w:noProof/>
        </w:rPr>
      </w:r>
      <w:r>
        <w:rPr>
          <w:noProof/>
        </w:rPr>
        <w:fldChar w:fldCharType="separate"/>
      </w:r>
      <w:r>
        <w:rPr>
          <w:noProof/>
        </w:rPr>
        <w:t>43</w:t>
      </w:r>
      <w:r>
        <w:rPr>
          <w:noProof/>
        </w:rPr>
        <w:fldChar w:fldCharType="end"/>
      </w:r>
    </w:p>
    <w:p w14:paraId="1E7C8F25" w14:textId="6EF3EA97" w:rsidR="00E31D63" w:rsidRDefault="00E31D63">
      <w:pPr>
        <w:pStyle w:val="TOC5"/>
        <w:rPr>
          <w:rFonts w:asciiTheme="minorHAnsi" w:hAnsiTheme="minorHAnsi" w:cstheme="minorBidi"/>
          <w:noProof/>
          <w:kern w:val="2"/>
          <w:sz w:val="22"/>
          <w:szCs w:val="22"/>
          <w:lang w:eastAsia="en-GB"/>
          <w14:ligatures w14:val="standardContextual"/>
        </w:rPr>
      </w:pPr>
      <w:r>
        <w:rPr>
          <w:noProof/>
        </w:rPr>
        <w:t>6.2.3.3.2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_Toc153810080 \h </w:instrText>
      </w:r>
      <w:r>
        <w:rPr>
          <w:noProof/>
        </w:rPr>
      </w:r>
      <w:r>
        <w:rPr>
          <w:noProof/>
        </w:rPr>
        <w:fldChar w:fldCharType="separate"/>
      </w:r>
      <w:r>
        <w:rPr>
          <w:noProof/>
        </w:rPr>
        <w:t>43</w:t>
      </w:r>
      <w:r>
        <w:rPr>
          <w:noProof/>
        </w:rPr>
        <w:fldChar w:fldCharType="end"/>
      </w:r>
    </w:p>
    <w:p w14:paraId="2B8C372A" w14:textId="1EE4B067" w:rsidR="00E31D63" w:rsidRDefault="00E31D63">
      <w:pPr>
        <w:pStyle w:val="TOC5"/>
        <w:rPr>
          <w:rFonts w:asciiTheme="minorHAnsi" w:hAnsiTheme="minorHAnsi" w:cstheme="minorBidi"/>
          <w:noProof/>
          <w:kern w:val="2"/>
          <w:sz w:val="22"/>
          <w:szCs w:val="22"/>
          <w:lang w:eastAsia="en-GB"/>
          <w14:ligatures w14:val="standardContextual"/>
        </w:rPr>
      </w:pPr>
      <w:r>
        <w:rPr>
          <w:noProof/>
        </w:rPr>
        <w:t>6.2.3.3.3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_Toc153810081 \h </w:instrText>
      </w:r>
      <w:r>
        <w:rPr>
          <w:noProof/>
        </w:rPr>
      </w:r>
      <w:r>
        <w:rPr>
          <w:noProof/>
        </w:rPr>
        <w:fldChar w:fldCharType="separate"/>
      </w:r>
      <w:r>
        <w:rPr>
          <w:noProof/>
        </w:rPr>
        <w:t>44</w:t>
      </w:r>
      <w:r>
        <w:rPr>
          <w:noProof/>
        </w:rPr>
        <w:fldChar w:fldCharType="end"/>
      </w:r>
    </w:p>
    <w:p w14:paraId="3D2D0CFE" w14:textId="61C26805" w:rsidR="00E31D63" w:rsidRDefault="00E31D63">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_Toc153810082 \h </w:instrText>
      </w:r>
      <w:r>
        <w:rPr>
          <w:noProof/>
        </w:rPr>
      </w:r>
      <w:r>
        <w:rPr>
          <w:noProof/>
        </w:rPr>
        <w:fldChar w:fldCharType="separate"/>
      </w:r>
      <w:r>
        <w:rPr>
          <w:noProof/>
        </w:rPr>
        <w:t>44</w:t>
      </w:r>
      <w:r>
        <w:rPr>
          <w:noProof/>
        </w:rPr>
        <w:fldChar w:fldCharType="end"/>
      </w:r>
    </w:p>
    <w:p w14:paraId="045831BC" w14:textId="0BF9EA8A" w:rsidR="00E31D63" w:rsidRDefault="00E31D63">
      <w:pPr>
        <w:pStyle w:val="TOC3"/>
        <w:rPr>
          <w:rFonts w:asciiTheme="minorHAnsi" w:hAnsiTheme="minorHAnsi" w:cstheme="minorBidi"/>
          <w:noProof/>
          <w:kern w:val="2"/>
          <w:sz w:val="22"/>
          <w:szCs w:val="22"/>
          <w:lang w:eastAsia="en-GB"/>
          <w14:ligatures w14:val="standardContextual"/>
        </w:rPr>
      </w:pPr>
      <w:r>
        <w:rPr>
          <w:noProof/>
        </w:rPr>
        <w:t>6.2.5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_Toc153810083 \h </w:instrText>
      </w:r>
      <w:r>
        <w:rPr>
          <w:noProof/>
        </w:rPr>
      </w:r>
      <w:r>
        <w:rPr>
          <w:noProof/>
        </w:rPr>
        <w:fldChar w:fldCharType="separate"/>
      </w:r>
      <w:r>
        <w:rPr>
          <w:noProof/>
        </w:rPr>
        <w:t>44</w:t>
      </w:r>
      <w:r>
        <w:rPr>
          <w:noProof/>
        </w:rPr>
        <w:fldChar w:fldCharType="end"/>
      </w:r>
    </w:p>
    <w:p w14:paraId="4678BB62" w14:textId="2FA8047F" w:rsidR="00E31D63" w:rsidRDefault="00E31D63">
      <w:pPr>
        <w:pStyle w:val="TOC3"/>
        <w:rPr>
          <w:rFonts w:asciiTheme="minorHAnsi" w:hAnsiTheme="minorHAnsi" w:cstheme="minorBidi"/>
          <w:noProof/>
          <w:kern w:val="2"/>
          <w:sz w:val="22"/>
          <w:szCs w:val="22"/>
          <w:lang w:eastAsia="en-GB"/>
          <w14:ligatures w14:val="standardContextual"/>
        </w:rPr>
      </w:pPr>
      <w:r>
        <w:rPr>
          <w:noProof/>
        </w:rPr>
        <w:t>6.2.6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_Toc153810084 \h </w:instrText>
      </w:r>
      <w:r>
        <w:rPr>
          <w:noProof/>
        </w:rPr>
      </w:r>
      <w:r>
        <w:rPr>
          <w:noProof/>
        </w:rPr>
        <w:fldChar w:fldCharType="separate"/>
      </w:r>
      <w:r>
        <w:rPr>
          <w:noProof/>
        </w:rPr>
        <w:t>44</w:t>
      </w:r>
      <w:r>
        <w:rPr>
          <w:noProof/>
        </w:rPr>
        <w:fldChar w:fldCharType="end"/>
      </w:r>
    </w:p>
    <w:p w14:paraId="20B98063" w14:textId="5A2AB9CF" w:rsidR="00E31D63" w:rsidRDefault="00E31D63">
      <w:pPr>
        <w:pStyle w:val="TOC4"/>
        <w:rPr>
          <w:rFonts w:asciiTheme="minorHAnsi" w:hAnsiTheme="minorHAnsi" w:cstheme="minorBidi"/>
          <w:noProof/>
          <w:kern w:val="2"/>
          <w:sz w:val="22"/>
          <w:szCs w:val="22"/>
          <w:lang w:eastAsia="en-GB"/>
          <w14:ligatures w14:val="standardContextual"/>
        </w:rPr>
      </w:pPr>
      <w:r>
        <w:rPr>
          <w:noProof/>
        </w:rPr>
        <w:t>6.2.6.1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_Toc153810085 \h </w:instrText>
      </w:r>
      <w:r>
        <w:rPr>
          <w:noProof/>
        </w:rPr>
      </w:r>
      <w:r>
        <w:rPr>
          <w:noProof/>
        </w:rPr>
        <w:fldChar w:fldCharType="separate"/>
      </w:r>
      <w:r>
        <w:rPr>
          <w:noProof/>
        </w:rPr>
        <w:t>44</w:t>
      </w:r>
      <w:r>
        <w:rPr>
          <w:noProof/>
        </w:rPr>
        <w:fldChar w:fldCharType="end"/>
      </w:r>
    </w:p>
    <w:p w14:paraId="077F0B05" w14:textId="355065FA" w:rsidR="00E31D63" w:rsidRDefault="00E31D63">
      <w:pPr>
        <w:pStyle w:val="TOC4"/>
        <w:rPr>
          <w:rFonts w:asciiTheme="minorHAnsi" w:hAnsiTheme="minorHAnsi" w:cstheme="minorBidi"/>
          <w:noProof/>
          <w:kern w:val="2"/>
          <w:sz w:val="22"/>
          <w:szCs w:val="22"/>
          <w:lang w:eastAsia="en-GB"/>
          <w14:ligatures w14:val="standardContextual"/>
        </w:rPr>
      </w:pPr>
      <w:r>
        <w:rPr>
          <w:noProof/>
        </w:rPr>
        <w:t>6.2.6.2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_Toc153810086 \h </w:instrText>
      </w:r>
      <w:r>
        <w:rPr>
          <w:noProof/>
        </w:rPr>
      </w:r>
      <w:r>
        <w:rPr>
          <w:noProof/>
        </w:rPr>
        <w:fldChar w:fldCharType="separate"/>
      </w:r>
      <w:r>
        <w:rPr>
          <w:noProof/>
        </w:rPr>
        <w:t>45</w:t>
      </w:r>
      <w:r>
        <w:rPr>
          <w:noProof/>
        </w:rPr>
        <w:fldChar w:fldCharType="end"/>
      </w:r>
    </w:p>
    <w:p w14:paraId="2FD66302" w14:textId="153D0AAF" w:rsidR="00E31D63" w:rsidRDefault="00E31D63">
      <w:pPr>
        <w:pStyle w:val="TOC5"/>
        <w:rPr>
          <w:rFonts w:asciiTheme="minorHAnsi" w:hAnsiTheme="minorHAnsi" w:cstheme="minorBidi"/>
          <w:noProof/>
          <w:kern w:val="2"/>
          <w:sz w:val="22"/>
          <w:szCs w:val="22"/>
          <w:lang w:eastAsia="en-GB"/>
          <w14:ligatures w14:val="standardContextual"/>
        </w:rPr>
      </w:pPr>
      <w:r>
        <w:rPr>
          <w:noProof/>
        </w:rPr>
        <w:t>6.2.6.2.1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_Toc153810087 \h </w:instrText>
      </w:r>
      <w:r>
        <w:rPr>
          <w:noProof/>
        </w:rPr>
      </w:r>
      <w:r>
        <w:rPr>
          <w:noProof/>
        </w:rPr>
        <w:fldChar w:fldCharType="separate"/>
      </w:r>
      <w:r>
        <w:rPr>
          <w:noProof/>
        </w:rPr>
        <w:t>45</w:t>
      </w:r>
      <w:r>
        <w:rPr>
          <w:noProof/>
        </w:rPr>
        <w:fldChar w:fldCharType="end"/>
      </w:r>
    </w:p>
    <w:p w14:paraId="4EA1134D" w14:textId="1A5641F7" w:rsidR="00E31D63" w:rsidRDefault="00E31D63">
      <w:pPr>
        <w:pStyle w:val="TOC5"/>
        <w:rPr>
          <w:rFonts w:asciiTheme="minorHAnsi" w:hAnsiTheme="minorHAnsi" w:cstheme="minorBidi"/>
          <w:noProof/>
          <w:kern w:val="2"/>
          <w:sz w:val="22"/>
          <w:szCs w:val="22"/>
          <w:lang w:eastAsia="en-GB"/>
          <w14:ligatures w14:val="standardContextual"/>
        </w:rPr>
      </w:pPr>
      <w:r>
        <w:rPr>
          <w:noProof/>
        </w:rPr>
        <w:t>6.2.6.2.2</w:t>
      </w:r>
      <w:r>
        <w:rPr>
          <w:rFonts w:asciiTheme="minorHAnsi" w:hAnsiTheme="minorHAnsi" w:cstheme="minorBidi"/>
          <w:noProof/>
          <w:kern w:val="2"/>
          <w:sz w:val="22"/>
          <w:szCs w:val="22"/>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_Toc153810088 \h </w:instrText>
      </w:r>
      <w:r>
        <w:rPr>
          <w:noProof/>
        </w:rPr>
      </w:r>
      <w:r>
        <w:rPr>
          <w:noProof/>
        </w:rPr>
        <w:fldChar w:fldCharType="separate"/>
      </w:r>
      <w:r>
        <w:rPr>
          <w:noProof/>
        </w:rPr>
        <w:t>45</w:t>
      </w:r>
      <w:r>
        <w:rPr>
          <w:noProof/>
        </w:rPr>
        <w:fldChar w:fldCharType="end"/>
      </w:r>
    </w:p>
    <w:p w14:paraId="146E4711" w14:textId="20E27A06" w:rsidR="00E31D63" w:rsidRDefault="00E31D63">
      <w:pPr>
        <w:pStyle w:val="TOC5"/>
        <w:rPr>
          <w:rFonts w:asciiTheme="minorHAnsi" w:hAnsiTheme="minorHAnsi" w:cstheme="minorBidi"/>
          <w:noProof/>
          <w:kern w:val="2"/>
          <w:sz w:val="22"/>
          <w:szCs w:val="22"/>
          <w:lang w:eastAsia="en-GB"/>
          <w14:ligatures w14:val="standardContextual"/>
        </w:rPr>
      </w:pPr>
      <w:r>
        <w:rPr>
          <w:noProof/>
        </w:rPr>
        <w:t>6.2.6.2.3</w:t>
      </w:r>
      <w:r>
        <w:rPr>
          <w:rFonts w:asciiTheme="minorHAnsi" w:hAnsiTheme="minorHAnsi" w:cstheme="minorBidi"/>
          <w:noProof/>
          <w:kern w:val="2"/>
          <w:sz w:val="22"/>
          <w:szCs w:val="22"/>
          <w:lang w:eastAsia="en-GB"/>
          <w14:ligatures w14:val="standardContextual"/>
        </w:rPr>
        <w:tab/>
      </w:r>
      <w:r>
        <w:rPr>
          <w:noProof/>
        </w:rPr>
        <w:t>Type: RoutingIdResult</w:t>
      </w:r>
      <w:r>
        <w:rPr>
          <w:noProof/>
        </w:rPr>
        <w:tab/>
      </w:r>
      <w:r>
        <w:rPr>
          <w:noProof/>
        </w:rPr>
        <w:fldChar w:fldCharType="begin" w:fldLock="1"/>
      </w:r>
      <w:r>
        <w:rPr>
          <w:noProof/>
        </w:rPr>
        <w:instrText xml:space="preserve"> PAGEREF _Toc153810089 \h </w:instrText>
      </w:r>
      <w:r>
        <w:rPr>
          <w:noProof/>
        </w:rPr>
      </w:r>
      <w:r>
        <w:rPr>
          <w:noProof/>
        </w:rPr>
        <w:fldChar w:fldCharType="separate"/>
      </w:r>
      <w:r>
        <w:rPr>
          <w:noProof/>
        </w:rPr>
        <w:t>45</w:t>
      </w:r>
      <w:r>
        <w:rPr>
          <w:noProof/>
        </w:rPr>
        <w:fldChar w:fldCharType="end"/>
      </w:r>
    </w:p>
    <w:p w14:paraId="65A925B3" w14:textId="1828E765" w:rsidR="00E31D63" w:rsidRDefault="00E31D63">
      <w:pPr>
        <w:pStyle w:val="TOC4"/>
        <w:rPr>
          <w:rFonts w:asciiTheme="minorHAnsi" w:hAnsiTheme="minorHAnsi" w:cstheme="minorBidi"/>
          <w:noProof/>
          <w:kern w:val="2"/>
          <w:sz w:val="22"/>
          <w:szCs w:val="22"/>
          <w:lang w:eastAsia="en-GB"/>
          <w14:ligatures w14:val="standardContextual"/>
        </w:rPr>
      </w:pPr>
      <w:r>
        <w:rPr>
          <w:noProof/>
        </w:rPr>
        <w:t>6.2.6.3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_Toc153810090 \h </w:instrText>
      </w:r>
      <w:r>
        <w:rPr>
          <w:noProof/>
        </w:rPr>
      </w:r>
      <w:r>
        <w:rPr>
          <w:noProof/>
        </w:rPr>
        <w:fldChar w:fldCharType="separate"/>
      </w:r>
      <w:r>
        <w:rPr>
          <w:noProof/>
        </w:rPr>
        <w:t>45</w:t>
      </w:r>
      <w:r>
        <w:rPr>
          <w:noProof/>
        </w:rPr>
        <w:fldChar w:fldCharType="end"/>
      </w:r>
    </w:p>
    <w:p w14:paraId="25182BA8" w14:textId="78E48FD5" w:rsidR="00E31D63" w:rsidRDefault="00E31D63">
      <w:pPr>
        <w:pStyle w:val="TOC5"/>
        <w:rPr>
          <w:rFonts w:asciiTheme="minorHAnsi" w:hAnsiTheme="minorHAnsi" w:cstheme="minorBidi"/>
          <w:noProof/>
          <w:kern w:val="2"/>
          <w:sz w:val="22"/>
          <w:szCs w:val="22"/>
          <w:lang w:eastAsia="en-GB"/>
          <w14:ligatures w14:val="standardContextual"/>
        </w:rPr>
      </w:pPr>
      <w:r>
        <w:rPr>
          <w:noProof/>
        </w:rPr>
        <w:t>6.2.6.3.1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_Toc153810091 \h </w:instrText>
      </w:r>
      <w:r>
        <w:rPr>
          <w:noProof/>
        </w:rPr>
      </w:r>
      <w:r>
        <w:rPr>
          <w:noProof/>
        </w:rPr>
        <w:fldChar w:fldCharType="separate"/>
      </w:r>
      <w:r>
        <w:rPr>
          <w:noProof/>
        </w:rPr>
        <w:t>45</w:t>
      </w:r>
      <w:r>
        <w:rPr>
          <w:noProof/>
        </w:rPr>
        <w:fldChar w:fldCharType="end"/>
      </w:r>
    </w:p>
    <w:p w14:paraId="2B4F8787" w14:textId="393C4B31" w:rsidR="00E31D63" w:rsidRDefault="00E31D63">
      <w:pPr>
        <w:pStyle w:val="TOC5"/>
        <w:rPr>
          <w:rFonts w:asciiTheme="minorHAnsi" w:hAnsiTheme="minorHAnsi" w:cstheme="minorBidi"/>
          <w:noProof/>
          <w:kern w:val="2"/>
          <w:sz w:val="22"/>
          <w:szCs w:val="22"/>
          <w:lang w:eastAsia="en-GB"/>
          <w14:ligatures w14:val="standardContextual"/>
        </w:rPr>
      </w:pPr>
      <w:r>
        <w:rPr>
          <w:noProof/>
        </w:rPr>
        <w:t>6.2.6.3.2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_Toc153810092 \h </w:instrText>
      </w:r>
      <w:r>
        <w:rPr>
          <w:noProof/>
        </w:rPr>
      </w:r>
      <w:r>
        <w:rPr>
          <w:noProof/>
        </w:rPr>
        <w:fldChar w:fldCharType="separate"/>
      </w:r>
      <w:r>
        <w:rPr>
          <w:noProof/>
        </w:rPr>
        <w:t>45</w:t>
      </w:r>
      <w:r>
        <w:rPr>
          <w:noProof/>
        </w:rPr>
        <w:fldChar w:fldCharType="end"/>
      </w:r>
    </w:p>
    <w:p w14:paraId="250F0210" w14:textId="487711A4" w:rsidR="00E31D63" w:rsidRDefault="00E31D63">
      <w:pPr>
        <w:pStyle w:val="TOC3"/>
        <w:rPr>
          <w:rFonts w:asciiTheme="minorHAnsi" w:hAnsiTheme="minorHAnsi" w:cstheme="minorBidi"/>
          <w:noProof/>
          <w:kern w:val="2"/>
          <w:sz w:val="22"/>
          <w:szCs w:val="22"/>
          <w:lang w:eastAsia="en-GB"/>
          <w14:ligatures w14:val="standardContextual"/>
        </w:rPr>
      </w:pPr>
      <w:r>
        <w:rPr>
          <w:noProof/>
        </w:rPr>
        <w:t>6.2.7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_Toc153810093 \h </w:instrText>
      </w:r>
      <w:r>
        <w:rPr>
          <w:noProof/>
        </w:rPr>
      </w:r>
      <w:r>
        <w:rPr>
          <w:noProof/>
        </w:rPr>
        <w:fldChar w:fldCharType="separate"/>
      </w:r>
      <w:r>
        <w:rPr>
          <w:noProof/>
        </w:rPr>
        <w:t>46</w:t>
      </w:r>
      <w:r>
        <w:rPr>
          <w:noProof/>
        </w:rPr>
        <w:fldChar w:fldCharType="end"/>
      </w:r>
    </w:p>
    <w:p w14:paraId="4BCEE63F" w14:textId="2FCDACD6" w:rsidR="00E31D63" w:rsidRDefault="00E31D63">
      <w:pPr>
        <w:pStyle w:val="TOC4"/>
        <w:rPr>
          <w:rFonts w:asciiTheme="minorHAnsi" w:hAnsiTheme="minorHAnsi" w:cstheme="minorBidi"/>
          <w:noProof/>
          <w:kern w:val="2"/>
          <w:sz w:val="22"/>
          <w:szCs w:val="22"/>
          <w:lang w:eastAsia="en-GB"/>
          <w14:ligatures w14:val="standardContextual"/>
        </w:rPr>
      </w:pPr>
      <w:r>
        <w:rPr>
          <w:noProof/>
        </w:rPr>
        <w:t>6.2.7.1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_Toc153810094 \h </w:instrText>
      </w:r>
      <w:r>
        <w:rPr>
          <w:noProof/>
        </w:rPr>
      </w:r>
      <w:r>
        <w:rPr>
          <w:noProof/>
        </w:rPr>
        <w:fldChar w:fldCharType="separate"/>
      </w:r>
      <w:r>
        <w:rPr>
          <w:noProof/>
        </w:rPr>
        <w:t>46</w:t>
      </w:r>
      <w:r>
        <w:rPr>
          <w:noProof/>
        </w:rPr>
        <w:fldChar w:fldCharType="end"/>
      </w:r>
    </w:p>
    <w:p w14:paraId="5B63CED5" w14:textId="57C4E2BC" w:rsidR="00E31D63" w:rsidRDefault="00E31D63">
      <w:pPr>
        <w:pStyle w:val="TOC4"/>
        <w:rPr>
          <w:rFonts w:asciiTheme="minorHAnsi" w:hAnsiTheme="minorHAnsi" w:cstheme="minorBidi"/>
          <w:noProof/>
          <w:kern w:val="2"/>
          <w:sz w:val="22"/>
          <w:szCs w:val="22"/>
          <w:lang w:eastAsia="en-GB"/>
          <w14:ligatures w14:val="standardContextual"/>
        </w:rPr>
      </w:pPr>
      <w:r>
        <w:rPr>
          <w:noProof/>
        </w:rPr>
        <w:t>6.2.7.2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_Toc153810095 \h </w:instrText>
      </w:r>
      <w:r>
        <w:rPr>
          <w:noProof/>
        </w:rPr>
      </w:r>
      <w:r>
        <w:rPr>
          <w:noProof/>
        </w:rPr>
        <w:fldChar w:fldCharType="separate"/>
      </w:r>
      <w:r>
        <w:rPr>
          <w:noProof/>
        </w:rPr>
        <w:t>46</w:t>
      </w:r>
      <w:r>
        <w:rPr>
          <w:noProof/>
        </w:rPr>
        <w:fldChar w:fldCharType="end"/>
      </w:r>
    </w:p>
    <w:p w14:paraId="1F02BA51" w14:textId="43CCD72C" w:rsidR="00E31D63" w:rsidRDefault="00E31D63">
      <w:pPr>
        <w:pStyle w:val="TOC4"/>
        <w:rPr>
          <w:rFonts w:asciiTheme="minorHAnsi" w:hAnsiTheme="minorHAnsi" w:cstheme="minorBidi"/>
          <w:noProof/>
          <w:kern w:val="2"/>
          <w:sz w:val="22"/>
          <w:szCs w:val="22"/>
          <w:lang w:eastAsia="en-GB"/>
          <w14:ligatures w14:val="standardContextual"/>
        </w:rPr>
      </w:pPr>
      <w:r>
        <w:rPr>
          <w:noProof/>
        </w:rPr>
        <w:t>6.2.7.3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_Toc153810096 \h </w:instrText>
      </w:r>
      <w:r>
        <w:rPr>
          <w:noProof/>
        </w:rPr>
      </w:r>
      <w:r>
        <w:rPr>
          <w:noProof/>
        </w:rPr>
        <w:fldChar w:fldCharType="separate"/>
      </w:r>
      <w:r>
        <w:rPr>
          <w:noProof/>
        </w:rPr>
        <w:t>46</w:t>
      </w:r>
      <w:r>
        <w:rPr>
          <w:noProof/>
        </w:rPr>
        <w:fldChar w:fldCharType="end"/>
      </w:r>
    </w:p>
    <w:p w14:paraId="46B26F58" w14:textId="6EE18173" w:rsidR="00E31D63" w:rsidRDefault="00E31D63">
      <w:pPr>
        <w:pStyle w:val="TOC3"/>
        <w:rPr>
          <w:rFonts w:asciiTheme="minorHAnsi" w:hAnsiTheme="minorHAnsi" w:cstheme="minorBidi"/>
          <w:noProof/>
          <w:kern w:val="2"/>
          <w:sz w:val="22"/>
          <w:szCs w:val="22"/>
          <w:lang w:eastAsia="en-GB"/>
          <w14:ligatures w14:val="standardContextual"/>
        </w:rPr>
      </w:pPr>
      <w:r>
        <w:rPr>
          <w:noProof/>
        </w:rPr>
        <w:t>6.2.8</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_Toc153810097 \h </w:instrText>
      </w:r>
      <w:r>
        <w:rPr>
          <w:noProof/>
        </w:rPr>
      </w:r>
      <w:r>
        <w:rPr>
          <w:noProof/>
        </w:rPr>
        <w:fldChar w:fldCharType="separate"/>
      </w:r>
      <w:r>
        <w:rPr>
          <w:noProof/>
        </w:rPr>
        <w:t>46</w:t>
      </w:r>
      <w:r>
        <w:rPr>
          <w:noProof/>
        </w:rPr>
        <w:fldChar w:fldCharType="end"/>
      </w:r>
    </w:p>
    <w:p w14:paraId="46666C78" w14:textId="54A35F29" w:rsidR="00E31D63" w:rsidRDefault="00E31D63">
      <w:pPr>
        <w:pStyle w:val="TOC3"/>
        <w:rPr>
          <w:rFonts w:asciiTheme="minorHAnsi" w:hAnsiTheme="minorHAnsi" w:cstheme="minorBidi"/>
          <w:noProof/>
          <w:kern w:val="2"/>
          <w:sz w:val="22"/>
          <w:szCs w:val="22"/>
          <w:lang w:eastAsia="en-GB"/>
          <w14:ligatures w14:val="standardContextual"/>
        </w:rPr>
      </w:pPr>
      <w:r>
        <w:rPr>
          <w:noProof/>
        </w:rPr>
        <w:t>6.2.9</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_Toc153810098 \h </w:instrText>
      </w:r>
      <w:r>
        <w:rPr>
          <w:noProof/>
        </w:rPr>
      </w:r>
      <w:r>
        <w:rPr>
          <w:noProof/>
        </w:rPr>
        <w:fldChar w:fldCharType="separate"/>
      </w:r>
      <w:r>
        <w:rPr>
          <w:noProof/>
        </w:rPr>
        <w:t>46</w:t>
      </w:r>
      <w:r>
        <w:rPr>
          <w:noProof/>
        </w:rPr>
        <w:fldChar w:fldCharType="end"/>
      </w:r>
    </w:p>
    <w:p w14:paraId="625C07D7" w14:textId="6CF71F42" w:rsidR="00E31D63" w:rsidRDefault="00E31D63" w:rsidP="00E31D63">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_Toc153810099 \h </w:instrText>
      </w:r>
      <w:r>
        <w:rPr>
          <w:noProof/>
        </w:rPr>
      </w:r>
      <w:r>
        <w:rPr>
          <w:noProof/>
        </w:rPr>
        <w:fldChar w:fldCharType="separate"/>
      </w:r>
      <w:r>
        <w:rPr>
          <w:noProof/>
        </w:rPr>
        <w:t>47</w:t>
      </w:r>
      <w:r>
        <w:rPr>
          <w:noProof/>
        </w:rPr>
        <w:fldChar w:fldCharType="end"/>
      </w:r>
    </w:p>
    <w:p w14:paraId="7FA5B18C" w14:textId="63FA022B" w:rsidR="00E31D63" w:rsidRDefault="00E31D63">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_Toc153810100 \h </w:instrText>
      </w:r>
      <w:r>
        <w:rPr>
          <w:noProof/>
        </w:rPr>
      </w:r>
      <w:r>
        <w:rPr>
          <w:noProof/>
        </w:rPr>
        <w:fldChar w:fldCharType="separate"/>
      </w:r>
      <w:r>
        <w:rPr>
          <w:noProof/>
        </w:rPr>
        <w:t>47</w:t>
      </w:r>
      <w:r>
        <w:rPr>
          <w:noProof/>
        </w:rPr>
        <w:fldChar w:fldCharType="end"/>
      </w:r>
    </w:p>
    <w:p w14:paraId="12993E06" w14:textId="54987B69" w:rsidR="00E31D63" w:rsidRDefault="00E31D63">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_Toc153810101 \h </w:instrText>
      </w:r>
      <w:r>
        <w:rPr>
          <w:noProof/>
        </w:rPr>
      </w:r>
      <w:r>
        <w:rPr>
          <w:noProof/>
        </w:rPr>
        <w:fldChar w:fldCharType="separate"/>
      </w:r>
      <w:r>
        <w:rPr>
          <w:noProof/>
        </w:rPr>
        <w:t>47</w:t>
      </w:r>
      <w:r>
        <w:rPr>
          <w:noProof/>
        </w:rPr>
        <w:fldChar w:fldCharType="end"/>
      </w:r>
    </w:p>
    <w:p w14:paraId="1BED30E4" w14:textId="1F13F025" w:rsidR="00E31D63" w:rsidRDefault="00E31D63">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_Toc153810102 \h </w:instrText>
      </w:r>
      <w:r>
        <w:rPr>
          <w:noProof/>
        </w:rPr>
      </w:r>
      <w:r>
        <w:rPr>
          <w:noProof/>
        </w:rPr>
        <w:fldChar w:fldCharType="separate"/>
      </w:r>
      <w:r>
        <w:rPr>
          <w:noProof/>
        </w:rPr>
        <w:t>54</w:t>
      </w:r>
      <w:r>
        <w:rPr>
          <w:noProof/>
        </w:rPr>
        <w:fldChar w:fldCharType="end"/>
      </w:r>
    </w:p>
    <w:p w14:paraId="757963F5" w14:textId="777D7498" w:rsidR="00E31D63" w:rsidRDefault="00E31D63" w:rsidP="00E31D63">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_Toc153810103 \h </w:instrText>
      </w:r>
      <w:r>
        <w:rPr>
          <w:noProof/>
        </w:rPr>
      </w:r>
      <w:r>
        <w:rPr>
          <w:noProof/>
        </w:rPr>
        <w:fldChar w:fldCharType="separate"/>
      </w:r>
      <w:r>
        <w:rPr>
          <w:noProof/>
        </w:rPr>
        <w:t>57</w:t>
      </w:r>
      <w:r>
        <w:rPr>
          <w:noProof/>
        </w:rPr>
        <w:fldChar w:fldCharType="end"/>
      </w:r>
    </w:p>
    <w:p w14:paraId="4CFC92A2" w14:textId="62BA71C2" w:rsidR="00E31D63" w:rsidRDefault="00E31D63">
      <w:pPr>
        <w:pStyle w:val="TOC1"/>
        <w:rPr>
          <w:rFonts w:asciiTheme="minorHAnsi" w:hAnsiTheme="minorHAnsi" w:cstheme="minorBidi"/>
          <w:noProof/>
          <w:kern w:val="2"/>
          <w:szCs w:val="22"/>
          <w:lang w:eastAsia="en-GB"/>
          <w14:ligatures w14:val="standardContextual"/>
        </w:rPr>
      </w:pPr>
      <w:r>
        <w:rPr>
          <w:noProof/>
        </w:rPr>
        <w:t>B.1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_Toc153810104 \h </w:instrText>
      </w:r>
      <w:r>
        <w:rPr>
          <w:noProof/>
        </w:rPr>
      </w:r>
      <w:r>
        <w:rPr>
          <w:noProof/>
        </w:rPr>
        <w:fldChar w:fldCharType="separate"/>
      </w:r>
      <w:r>
        <w:rPr>
          <w:noProof/>
        </w:rPr>
        <w:t>57</w:t>
      </w:r>
      <w:r>
        <w:rPr>
          <w:noProof/>
        </w:rPr>
        <w:fldChar w:fldCharType="end"/>
      </w:r>
    </w:p>
    <w:p w14:paraId="10922899" w14:textId="6887BB02" w:rsidR="00E31D63" w:rsidRDefault="00E31D63">
      <w:pPr>
        <w:pStyle w:val="TOC1"/>
        <w:rPr>
          <w:rFonts w:asciiTheme="minorHAnsi" w:hAnsiTheme="minorHAnsi" w:cstheme="minorBidi"/>
          <w:noProof/>
          <w:kern w:val="2"/>
          <w:szCs w:val="22"/>
          <w:lang w:eastAsia="en-GB"/>
          <w14:ligatures w14:val="standardContextual"/>
        </w:rPr>
      </w:pPr>
      <w:r>
        <w:rPr>
          <w:noProof/>
        </w:rPr>
        <w:t>B.2</w:t>
      </w:r>
      <w:r>
        <w:rPr>
          <w:rFonts w:asciiTheme="minorHAnsi" w:hAnsiTheme="minorHAnsi" w:cstheme="minorBidi"/>
          <w:noProof/>
          <w:kern w:val="2"/>
          <w:szCs w:val="22"/>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_Toc153810105 \h </w:instrText>
      </w:r>
      <w:r>
        <w:rPr>
          <w:noProof/>
        </w:rPr>
      </w:r>
      <w:r>
        <w:rPr>
          <w:noProof/>
        </w:rPr>
        <w:fldChar w:fldCharType="separate"/>
      </w:r>
      <w:r>
        <w:rPr>
          <w:noProof/>
        </w:rPr>
        <w:t>57</w:t>
      </w:r>
      <w:r>
        <w:rPr>
          <w:noProof/>
        </w:rPr>
        <w:fldChar w:fldCharType="end"/>
      </w:r>
    </w:p>
    <w:p w14:paraId="522C1D98" w14:textId="432EFB88" w:rsidR="00E31D63" w:rsidRDefault="00E31D63" w:rsidP="00E31D63">
      <w:pPr>
        <w:pStyle w:val="TOC8"/>
        <w:rPr>
          <w:rFonts w:asciiTheme="minorHAnsi"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_Toc153810106 \h </w:instrText>
      </w:r>
      <w:r>
        <w:rPr>
          <w:noProof/>
        </w:rPr>
      </w:r>
      <w:r>
        <w:rPr>
          <w:noProof/>
        </w:rPr>
        <w:fldChar w:fldCharType="separate"/>
      </w:r>
      <w:r>
        <w:rPr>
          <w:noProof/>
        </w:rPr>
        <w:t>59</w:t>
      </w:r>
      <w:r>
        <w:rPr>
          <w:noProof/>
        </w:rPr>
        <w:fldChar w:fldCharType="end"/>
      </w:r>
    </w:p>
    <w:p w14:paraId="0B9E3498" w14:textId="017829E9"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153809959"/>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53809960"/>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53809961"/>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0F900128" w:rsidR="00FA583E" w:rsidRPr="009A3EEA" w:rsidRDefault="00FA583E" w:rsidP="003A062A">
      <w:pPr>
        <w:pStyle w:val="EX"/>
        <w:rPr>
          <w:lang w:eastAsia="zh-CN"/>
        </w:rPr>
      </w:pPr>
      <w:r>
        <w:rPr>
          <w:rFonts w:hint="eastAsia"/>
          <w:color w:val="0000FF"/>
          <w:u w:val="single"/>
          <w:lang w:eastAsia="zh-CN"/>
        </w:rPr>
        <w:t>[</w:t>
      </w:r>
      <w:r>
        <w:rPr>
          <w:color w:val="0000FF"/>
          <w:u w:val="single"/>
          <w:lang w:eastAsia="zh-CN"/>
        </w:rPr>
        <w:t>22]</w:t>
      </w:r>
      <w:r>
        <w:rPr>
          <w:color w:val="0000FF"/>
          <w:u w:val="single"/>
          <w:lang w:eastAsia="zh-CN"/>
        </w:rPr>
        <w:tab/>
      </w:r>
      <w:r w:rsidRPr="00B77861">
        <w:rPr>
          <w:lang w:eastAsia="zh-CN"/>
        </w:rPr>
        <w:t>IETF RFC 9113: "HTTP/2".</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53809962"/>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53809963"/>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53809964"/>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77777777" w:rsidR="003A062A" w:rsidRPr="009A3EEA" w:rsidRDefault="003A062A" w:rsidP="003A062A">
      <w:pPr>
        <w:keepNext/>
      </w:pPr>
      <w:r w:rsidRPr="009A3EEA">
        <w:t>For the purposes of the present document, the abbreviations given in 3GPP TR 21.905 [1]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53809965"/>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lastRenderedPageBreak/>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55pt;height:321.45pt" o:ole="">
            <v:imagedata r:id="rId14" o:title="" cropbottom="8510f"/>
          </v:shape>
          <o:OLEObject Type="Embed" ProgID="Visio.Drawing.15" ShapeID="_x0000_i1027" DrawAspect="Content" ObjectID="_1771096578"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5535764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clause 5.2.4.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53809966"/>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53809967"/>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53809968"/>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53809969"/>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53809970"/>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53809971"/>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53809972"/>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53809973"/>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77777777"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{apiSpecificResourceUriPart} (see clause 4.4.2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53809974"/>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53809975"/>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53809976"/>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85pt;height:120.3pt" o:ole="">
            <v:imagedata r:id="rId16" o:title=""/>
          </v:shape>
          <o:OLEObject Type="Embed" ProgID="Visio.Drawing.11" ShapeID="_x0000_i1028" DrawAspect="Content" ObjectID="_1771096579"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53809977"/>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53809978"/>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53809979"/>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53809980"/>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85pt;height:120.3pt" o:ole="">
            <v:imagedata r:id="rId18" o:title=""/>
          </v:shape>
          <o:OLEObject Type="Embed" ProgID="Visio.Drawing.11" ShapeID="_x0000_i1029" DrawAspect="Content" ObjectID="_1771096580"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53809981"/>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85pt;height:120.3pt" o:ole="">
            <v:imagedata r:id="rId20" o:title=""/>
          </v:shape>
          <o:OLEObject Type="Embed" ProgID="Visio.Drawing.11" ShapeID="_x0000_i1030" DrawAspect="Content" ObjectID="_1771096581"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53809982"/>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53809983"/>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53809984"/>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85pt;height:120.3pt" o:ole="">
            <v:imagedata r:id="rId22" o:title=""/>
          </v:shape>
          <o:OLEObject Type="Embed" ProgID="Visio.Drawing.11" ShapeID="_x0000_i1031" DrawAspect="Content" ObjectID="_1771096582"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53809985"/>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53809986"/>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53809987"/>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85pt;height:119.4pt" o:ole="">
            <v:imagedata r:id="rId24" o:title=""/>
          </v:shape>
          <o:OLEObject Type="Embed" ProgID="Visio.Drawing.11" ShapeID="_x0000_i1032" DrawAspect="Content" ObjectID="_1771096583"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53809988"/>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8pt;height:119.4pt" o:ole="">
            <v:imagedata r:id="rId26" o:title=""/>
          </v:shape>
          <o:OLEObject Type="Embed" ProgID="Visio.Drawing.11" ShapeID="_x0000_i1033" DrawAspect="Content" ObjectID="_1771096584"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53809989"/>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53809990"/>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77777777" w:rsidR="003A062A" w:rsidRPr="009A3EEA" w:rsidRDefault="003A062A" w:rsidP="003A062A">
      <w:pPr>
        <w:rPr>
          <w:color w:val="000000"/>
          <w:lang w:eastAsia="zh-CN"/>
        </w:rPr>
      </w:pPr>
      <w:r w:rsidRPr="009A3EEA">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53809991"/>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7pt;height:119.4pt" o:ole="">
            <v:imagedata r:id="rId28" o:title=""/>
          </v:shape>
          <o:OLEObject Type="Embed" ProgID="Visio.Drawing.11" ShapeID="_x0000_i1034" DrawAspect="Content" ObjectID="_1771096585"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153809992"/>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35pt;height:161.65pt" o:ole="">
            <v:imagedata r:id="rId30" o:title=""/>
          </v:shape>
          <o:OLEObject Type="Embed" ProgID="Visio.Drawing.11" ShapeID="_x0000_i1035" DrawAspect="Content" ObjectID="_1771096586"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153809993"/>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53809994"/>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53809995"/>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8pt;height:119.4pt" o:ole="">
            <v:imagedata r:id="rId32" o:title=""/>
          </v:shape>
          <o:OLEObject Type="Embed" ProgID="Visio.Drawing.11" ShapeID="_x0000_i1036" DrawAspect="Content" ObjectID="_1771096587"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53809996"/>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53809997"/>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53809998"/>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77777777"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 5.2.2.6).</w:t>
      </w:r>
    </w:p>
    <w:p w14:paraId="79FAE649" w14:textId="77777777" w:rsidR="003A062A" w:rsidRPr="009A3EEA" w:rsidRDefault="003A062A" w:rsidP="003A062A">
      <w:pPr>
        <w:pStyle w:val="TH"/>
      </w:pPr>
      <w:r w:rsidRPr="009A3EEA">
        <w:object w:dxaOrig="8700" w:dyaOrig="2355" w14:anchorId="4796DD21">
          <v:shape id="_x0000_i1037" type="#_x0000_t75" style="width:434.8pt;height:117.5pt" o:ole="">
            <v:imagedata r:id="rId34" o:title=""/>
          </v:shape>
          <o:OLEObject Type="Embed" ProgID="Visio.Drawing.11" ShapeID="_x0000_i1037" DrawAspect="Content" ObjectID="_1771096588"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53809999"/>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35pt;height:161.65pt" o:ole="">
            <v:imagedata r:id="rId36" o:title=""/>
          </v:shape>
          <o:OLEObject Type="Embed" ProgID="Visio.Drawing.11" ShapeID="_x0000_i1038" DrawAspect="Content" ObjectID="_1771096589"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153810000"/>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153810001"/>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153810002"/>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6.65pt;height:117.5pt" o:ole="">
            <v:imagedata r:id="rId38" o:title=""/>
          </v:shape>
          <o:OLEObject Type="Embed" ProgID="Visio.Drawing.11" ShapeID="_x0000_i1039" DrawAspect="Content" ObjectID="_1771096590"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53810003"/>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53810004"/>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53810005"/>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53810006"/>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53810007"/>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53810008"/>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53810009"/>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53810010"/>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5.25pt;height:120.3pt" o:ole="">
            <v:imagedata r:id="rId40" o:title=""/>
          </v:shape>
          <o:OLEObject Type="Embed" ProgID="Visio.Drawing.11" ShapeID="_x0000_i1040" DrawAspect="Content" ObjectID="_1771096591"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153810011"/>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153810012"/>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153810013"/>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pt;height:120.75pt" o:ole="">
            <v:imagedata r:id="rId42" o:title=""/>
          </v:shape>
          <o:OLEObject Type="Embed" ProgID="Visio.Drawing.11" ShapeID="_x0000_i1041" DrawAspect="Content" ObjectID="_1771096592"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r w:rsidRPr="009A3EEA">
        <w:t>5.</w:t>
      </w:r>
      <w:r>
        <w:t>3</w:t>
      </w:r>
      <w:r w:rsidRPr="009A3EEA">
        <w:t>.2.</w:t>
      </w:r>
      <w:r>
        <w:t>4</w:t>
      </w:r>
      <w:r w:rsidRPr="009A3EEA">
        <w:tab/>
      </w:r>
      <w:r w:rsidRPr="009A3EEA">
        <w:rPr>
          <w:lang w:eastAsia="zh-CN"/>
        </w:rPr>
        <w:t>Subscribe</w:t>
      </w:r>
    </w:p>
    <w:p w14:paraId="0DD30789" w14:textId="63575E78" w:rsidR="00EA0AC2" w:rsidRPr="009A3EEA" w:rsidRDefault="00EA0AC2" w:rsidP="00EA0AC2">
      <w:pPr>
        <w:pStyle w:val="51"/>
      </w:pPr>
      <w:r w:rsidRPr="009A3EEA">
        <w:t>5.</w:t>
      </w:r>
      <w:r>
        <w:t>3</w:t>
      </w:r>
      <w:r w:rsidRPr="009A3EEA">
        <w:t>.2.</w:t>
      </w:r>
      <w:r>
        <w:t>4</w:t>
      </w:r>
      <w:r w:rsidRPr="009A3EEA">
        <w:t>.1</w:t>
      </w:r>
      <w:r w:rsidRPr="009A3EEA">
        <w:tab/>
        <w:t>General</w:t>
      </w:r>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r w:rsidRPr="009A3EEA">
        <w:t>5.</w:t>
      </w:r>
      <w:r>
        <w:t>3</w:t>
      </w:r>
      <w:r w:rsidRPr="009A3EEA">
        <w:t>.2.</w:t>
      </w:r>
      <w:r>
        <w:t>4</w:t>
      </w:r>
      <w:r w:rsidRPr="009A3EEA">
        <w:t>.2</w:t>
      </w:r>
      <w:r w:rsidRPr="009A3EEA">
        <w:tab/>
      </w:r>
      <w:r w:rsidRPr="009A3EEA">
        <w:rPr>
          <w:lang w:eastAsia="zh-CN"/>
        </w:rPr>
        <w:t>NF service consumer subscribes to notifications to UDR</w:t>
      </w:r>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7pt;height:118.9pt" o:ole="">
            <v:imagedata r:id="rId44" o:title=""/>
          </v:shape>
          <o:OLEObject Type="Embed" ProgID="Visio.Drawing.11" ShapeID="_x0000_i1042" DrawAspect="Content" ObjectID="_1771096593"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r w:rsidRPr="009A3EEA">
        <w:t>5.</w:t>
      </w:r>
      <w:r>
        <w:t>3</w:t>
      </w:r>
      <w:r w:rsidRPr="009A3EEA">
        <w:t>.2.</w:t>
      </w:r>
      <w:r>
        <w:t>5</w:t>
      </w:r>
      <w:r w:rsidRPr="009A3EEA">
        <w:tab/>
      </w:r>
      <w:r w:rsidRPr="009A3EEA">
        <w:rPr>
          <w:lang w:eastAsia="zh-CN"/>
        </w:rPr>
        <w:t>Unsubscribe</w:t>
      </w:r>
    </w:p>
    <w:p w14:paraId="67175A17" w14:textId="5FB04B98" w:rsidR="00EA0AC2" w:rsidRPr="009A3EEA" w:rsidRDefault="00EA0AC2" w:rsidP="00EA0AC2">
      <w:pPr>
        <w:pStyle w:val="51"/>
      </w:pPr>
      <w:r w:rsidRPr="009A3EEA">
        <w:t>5.</w:t>
      </w:r>
      <w:r>
        <w:t>3</w:t>
      </w:r>
      <w:r w:rsidRPr="009A3EEA">
        <w:t>.2.</w:t>
      </w:r>
      <w:r>
        <w:t>5</w:t>
      </w:r>
      <w:r w:rsidRPr="009A3EEA">
        <w:t>.1</w:t>
      </w:r>
      <w:r w:rsidRPr="009A3EEA">
        <w:tab/>
        <w:t>General</w:t>
      </w:r>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r w:rsidRPr="009A3EEA">
        <w:t>5.</w:t>
      </w:r>
      <w:r>
        <w:t>3</w:t>
      </w:r>
      <w:r w:rsidRPr="009A3EEA">
        <w:t>.2.</w:t>
      </w:r>
      <w:r>
        <w:t>5</w:t>
      </w:r>
      <w:r w:rsidRPr="009A3EEA">
        <w:t>.2</w:t>
      </w:r>
      <w:r w:rsidRPr="009A3EEA">
        <w:tab/>
      </w:r>
      <w:r w:rsidRPr="009A3EEA">
        <w:rPr>
          <w:lang w:eastAsia="zh-CN"/>
        </w:rPr>
        <w:t>Unsubscribe</w:t>
      </w:r>
      <w:r w:rsidRPr="009A3EEA">
        <w:t xml:space="preserve"> service operation</w:t>
      </w:r>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25pt;height:118.9pt" o:ole="">
            <v:imagedata r:id="rId46" o:title=""/>
          </v:shape>
          <o:OLEObject Type="Embed" ProgID="Visio.Drawing.11" ShapeID="_x0000_i1043" DrawAspect="Content" ObjectID="_1771096594"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r w:rsidRPr="009A3EEA">
        <w:t>5.</w:t>
      </w:r>
      <w:r>
        <w:t>3</w:t>
      </w:r>
      <w:r w:rsidRPr="009A3EEA">
        <w:t>.2.</w:t>
      </w:r>
      <w:r>
        <w:t>6</w:t>
      </w:r>
      <w:r w:rsidRPr="009A3EEA">
        <w:tab/>
      </w:r>
      <w:r w:rsidRPr="009A3EEA">
        <w:rPr>
          <w:lang w:eastAsia="zh-CN"/>
        </w:rPr>
        <w:t>Notify</w:t>
      </w:r>
    </w:p>
    <w:p w14:paraId="4B3A84ED" w14:textId="06CDA700" w:rsidR="00EA0AC2" w:rsidRPr="009A3EEA" w:rsidRDefault="00EA0AC2" w:rsidP="00EA0AC2">
      <w:pPr>
        <w:pStyle w:val="51"/>
      </w:pPr>
      <w:r w:rsidRPr="009A3EEA">
        <w:t>5.</w:t>
      </w:r>
      <w:r>
        <w:t>3</w:t>
      </w:r>
      <w:r w:rsidRPr="009A3EEA">
        <w:t>.2.</w:t>
      </w:r>
      <w:r>
        <w:t>6</w:t>
      </w:r>
      <w:r w:rsidRPr="009A3EEA">
        <w:t>.1</w:t>
      </w:r>
      <w:r w:rsidRPr="009A3EEA">
        <w:tab/>
        <w:t>General</w:t>
      </w:r>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r w:rsidRPr="009A3EEA">
        <w:t>5.</w:t>
      </w:r>
      <w:r>
        <w:t>3</w:t>
      </w:r>
      <w:r w:rsidRPr="009A3EEA">
        <w:t>.2.</w:t>
      </w:r>
      <w:r>
        <w:t>6</w:t>
      </w:r>
      <w:r w:rsidRPr="009A3EEA">
        <w:t>.2</w:t>
      </w:r>
      <w:r w:rsidRPr="009A3EEA">
        <w:tab/>
      </w:r>
      <w:r w:rsidRPr="009A3EEA">
        <w:rPr>
          <w:lang w:eastAsia="zh-CN"/>
        </w:rPr>
        <w:t>Notification to NF service consumer on data change</w:t>
      </w:r>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25pt;height:116.15pt" o:ole="">
            <v:imagedata r:id="rId48" o:title=""/>
          </v:shape>
          <o:OLEObject Type="Embed" ProgID="Visio.Drawing.11" ShapeID="_x0000_i1044" DrawAspect="Content" ObjectID="_1771096595"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495" w:name="_Toc20120556"/>
      <w:bookmarkStart w:id="496" w:name="_Toc21623434"/>
      <w:bookmarkStart w:id="497" w:name="_Toc27587137"/>
      <w:bookmarkStart w:id="498" w:name="_Toc36459199"/>
      <w:bookmarkStart w:id="499" w:name="_Toc45028446"/>
      <w:bookmarkStart w:id="500" w:name="_Toc51870125"/>
      <w:bookmarkStart w:id="501" w:name="_Toc51870247"/>
      <w:bookmarkStart w:id="502" w:name="_Toc90582001"/>
      <w:bookmarkStart w:id="503" w:name="_Toc130816076"/>
      <w:bookmarkStart w:id="504" w:name="_Toc153810014"/>
      <w:r w:rsidRPr="009A3EEA">
        <w:t>6</w:t>
      </w:r>
      <w:r w:rsidRPr="009A3EEA">
        <w:tab/>
        <w:t>API Definitions</w:t>
      </w:r>
      <w:bookmarkEnd w:id="495"/>
      <w:bookmarkEnd w:id="496"/>
      <w:bookmarkEnd w:id="497"/>
      <w:bookmarkEnd w:id="498"/>
      <w:bookmarkEnd w:id="499"/>
      <w:bookmarkEnd w:id="500"/>
      <w:bookmarkEnd w:id="501"/>
      <w:bookmarkEnd w:id="502"/>
      <w:bookmarkEnd w:id="503"/>
      <w:bookmarkEnd w:id="504"/>
    </w:p>
    <w:p w14:paraId="353B9165" w14:textId="77777777" w:rsidR="003A062A" w:rsidRPr="009A3EEA" w:rsidRDefault="003A062A" w:rsidP="003A062A">
      <w:pPr>
        <w:pStyle w:val="21"/>
      </w:pPr>
      <w:bookmarkStart w:id="505" w:name="_Toc20120557"/>
      <w:bookmarkStart w:id="506" w:name="_Toc21623435"/>
      <w:bookmarkStart w:id="507" w:name="_Toc27587138"/>
      <w:bookmarkStart w:id="508" w:name="_Toc36459200"/>
      <w:bookmarkStart w:id="509" w:name="_Toc45028447"/>
      <w:bookmarkStart w:id="510" w:name="_Toc51870126"/>
      <w:bookmarkStart w:id="511" w:name="_Toc51870248"/>
      <w:bookmarkStart w:id="512" w:name="_Toc90582002"/>
      <w:bookmarkStart w:id="513" w:name="_Toc130816077"/>
      <w:bookmarkStart w:id="514" w:name="_Toc153810015"/>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05"/>
      <w:bookmarkEnd w:id="506"/>
      <w:bookmarkEnd w:id="507"/>
      <w:bookmarkEnd w:id="508"/>
      <w:bookmarkEnd w:id="509"/>
      <w:bookmarkEnd w:id="510"/>
      <w:bookmarkEnd w:id="511"/>
      <w:bookmarkEnd w:id="512"/>
      <w:bookmarkEnd w:id="513"/>
      <w:bookmarkEnd w:id="514"/>
    </w:p>
    <w:p w14:paraId="4945B020" w14:textId="77777777" w:rsidR="003A062A" w:rsidRPr="009A3EEA" w:rsidRDefault="003A062A" w:rsidP="003A062A">
      <w:pPr>
        <w:pStyle w:val="31"/>
        <w:rPr>
          <w:lang w:eastAsia="zh-CN"/>
        </w:rPr>
      </w:pPr>
      <w:bookmarkStart w:id="515" w:name="_Toc20120558"/>
      <w:bookmarkStart w:id="516" w:name="_Toc21623436"/>
      <w:bookmarkStart w:id="517" w:name="_Toc27587139"/>
      <w:bookmarkStart w:id="518" w:name="_Toc36459201"/>
      <w:bookmarkStart w:id="519" w:name="_Toc45028448"/>
      <w:bookmarkStart w:id="520" w:name="_Toc51870127"/>
      <w:bookmarkStart w:id="521" w:name="_Toc51870249"/>
      <w:bookmarkStart w:id="522" w:name="_Toc90582003"/>
      <w:bookmarkStart w:id="523" w:name="_Toc130816078"/>
      <w:bookmarkStart w:id="524" w:name="_Toc153810016"/>
      <w:r w:rsidRPr="009A3EEA">
        <w:t>6.1.1</w:t>
      </w:r>
      <w:r w:rsidRPr="009A3EEA">
        <w:tab/>
        <w:t>API URI</w:t>
      </w:r>
      <w:bookmarkEnd w:id="515"/>
      <w:bookmarkEnd w:id="516"/>
      <w:bookmarkEnd w:id="517"/>
      <w:bookmarkEnd w:id="518"/>
      <w:bookmarkEnd w:id="519"/>
      <w:bookmarkEnd w:id="520"/>
      <w:bookmarkEnd w:id="521"/>
      <w:bookmarkEnd w:id="522"/>
      <w:bookmarkEnd w:id="523"/>
      <w:bookmarkEnd w:id="524"/>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25" w:name="_Toc20120559"/>
      <w:bookmarkStart w:id="526" w:name="_Toc21623437"/>
      <w:bookmarkStart w:id="527" w:name="_Toc27587140"/>
      <w:bookmarkStart w:id="528" w:name="_Toc36459202"/>
      <w:bookmarkStart w:id="529" w:name="_Toc45028449"/>
      <w:bookmarkStart w:id="530" w:name="_Toc51870128"/>
      <w:bookmarkStart w:id="531" w:name="_Toc51870250"/>
      <w:bookmarkStart w:id="532" w:name="_Toc90582004"/>
      <w:bookmarkStart w:id="533" w:name="_Toc130816079"/>
      <w:bookmarkStart w:id="534" w:name="_Toc153810017"/>
      <w:r w:rsidRPr="009A3EEA">
        <w:t>6.1.2</w:t>
      </w:r>
      <w:r w:rsidRPr="009A3EEA">
        <w:tab/>
        <w:t>Usage of HTTP</w:t>
      </w:r>
      <w:bookmarkEnd w:id="525"/>
      <w:bookmarkEnd w:id="526"/>
      <w:bookmarkEnd w:id="527"/>
      <w:bookmarkEnd w:id="528"/>
      <w:bookmarkEnd w:id="529"/>
      <w:bookmarkEnd w:id="530"/>
      <w:bookmarkEnd w:id="531"/>
      <w:bookmarkEnd w:id="532"/>
      <w:bookmarkEnd w:id="533"/>
      <w:bookmarkEnd w:id="534"/>
    </w:p>
    <w:p w14:paraId="52C81CA6" w14:textId="77777777" w:rsidR="003A062A" w:rsidRPr="009A3EEA" w:rsidRDefault="003A062A" w:rsidP="003A062A">
      <w:pPr>
        <w:pStyle w:val="41"/>
      </w:pPr>
      <w:bookmarkStart w:id="535" w:name="_Toc20120560"/>
      <w:bookmarkStart w:id="536" w:name="_Toc21623438"/>
      <w:bookmarkStart w:id="537" w:name="_Toc27587141"/>
      <w:bookmarkStart w:id="538" w:name="_Toc36459203"/>
      <w:bookmarkStart w:id="539" w:name="_Toc45028450"/>
      <w:bookmarkStart w:id="540" w:name="_Toc51870129"/>
      <w:bookmarkStart w:id="541" w:name="_Toc51870251"/>
      <w:bookmarkStart w:id="542" w:name="_Toc90582005"/>
      <w:bookmarkStart w:id="543" w:name="_Toc130816080"/>
      <w:bookmarkStart w:id="544" w:name="_Toc153810018"/>
      <w:r w:rsidRPr="009A3EEA">
        <w:t>6.1.2.1</w:t>
      </w:r>
      <w:r w:rsidRPr="009A3EEA">
        <w:tab/>
        <w:t>General</w:t>
      </w:r>
      <w:bookmarkEnd w:id="535"/>
      <w:bookmarkEnd w:id="536"/>
      <w:bookmarkEnd w:id="537"/>
      <w:bookmarkEnd w:id="538"/>
      <w:bookmarkEnd w:id="539"/>
      <w:bookmarkEnd w:id="540"/>
      <w:bookmarkEnd w:id="541"/>
      <w:bookmarkEnd w:id="542"/>
      <w:bookmarkEnd w:id="543"/>
      <w:bookmarkEnd w:id="544"/>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45" w:name="_Toc20120561"/>
      <w:bookmarkStart w:id="546" w:name="_Toc21623439"/>
      <w:bookmarkStart w:id="547" w:name="_Toc27587142"/>
      <w:bookmarkStart w:id="548" w:name="_Toc36459204"/>
      <w:bookmarkStart w:id="549" w:name="_Toc45028451"/>
      <w:bookmarkStart w:id="550" w:name="_Toc51870130"/>
      <w:bookmarkStart w:id="551" w:name="_Toc51870252"/>
      <w:bookmarkStart w:id="552" w:name="_Toc90582006"/>
      <w:bookmarkStart w:id="553" w:name="_Toc130816081"/>
      <w:bookmarkStart w:id="554" w:name="_Toc153810019"/>
      <w:r w:rsidRPr="009A3EEA">
        <w:lastRenderedPageBreak/>
        <w:t>6.1.2.2</w:t>
      </w:r>
      <w:r w:rsidRPr="009A3EEA">
        <w:tab/>
        <w:t>HTTP standard headers</w:t>
      </w:r>
      <w:bookmarkEnd w:id="545"/>
      <w:bookmarkEnd w:id="546"/>
      <w:bookmarkEnd w:id="547"/>
      <w:bookmarkEnd w:id="548"/>
      <w:bookmarkEnd w:id="549"/>
      <w:bookmarkEnd w:id="550"/>
      <w:bookmarkEnd w:id="551"/>
      <w:bookmarkEnd w:id="552"/>
      <w:bookmarkEnd w:id="553"/>
      <w:bookmarkEnd w:id="554"/>
    </w:p>
    <w:p w14:paraId="26B501BC" w14:textId="77777777" w:rsidR="003A062A" w:rsidRPr="009A3EEA" w:rsidRDefault="003A062A" w:rsidP="003A062A">
      <w:pPr>
        <w:pStyle w:val="51"/>
        <w:rPr>
          <w:lang w:eastAsia="zh-CN"/>
        </w:rPr>
      </w:pPr>
      <w:bookmarkStart w:id="555" w:name="_Toc20120562"/>
      <w:bookmarkStart w:id="556" w:name="_Toc21623440"/>
      <w:bookmarkStart w:id="557" w:name="_Toc27587143"/>
      <w:bookmarkStart w:id="558" w:name="_Toc36459205"/>
      <w:bookmarkStart w:id="559" w:name="_Toc45028452"/>
      <w:bookmarkStart w:id="560" w:name="_Toc51870131"/>
      <w:bookmarkStart w:id="561" w:name="_Toc51870253"/>
      <w:bookmarkStart w:id="562" w:name="_Toc90582007"/>
      <w:bookmarkStart w:id="563" w:name="_Toc130816082"/>
      <w:bookmarkStart w:id="564" w:name="_Toc153810020"/>
      <w:r w:rsidRPr="009A3EEA">
        <w:t>6.1.2.2.1</w:t>
      </w:r>
      <w:r w:rsidRPr="009A3EEA">
        <w:rPr>
          <w:lang w:eastAsia="zh-CN"/>
        </w:rPr>
        <w:tab/>
        <w:t>General</w:t>
      </w:r>
      <w:bookmarkEnd w:id="555"/>
      <w:bookmarkEnd w:id="556"/>
      <w:bookmarkEnd w:id="557"/>
      <w:bookmarkEnd w:id="558"/>
      <w:bookmarkEnd w:id="559"/>
      <w:bookmarkEnd w:id="560"/>
      <w:bookmarkEnd w:id="561"/>
      <w:bookmarkEnd w:id="562"/>
      <w:bookmarkEnd w:id="563"/>
      <w:bookmarkEnd w:id="564"/>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65" w:name="_Toc20120563"/>
      <w:bookmarkStart w:id="566" w:name="_Toc21623441"/>
      <w:bookmarkStart w:id="567" w:name="_Toc27587144"/>
      <w:bookmarkStart w:id="568" w:name="_Toc36459206"/>
      <w:bookmarkStart w:id="569" w:name="_Toc45028453"/>
      <w:bookmarkStart w:id="570" w:name="_Toc51870132"/>
      <w:bookmarkStart w:id="571" w:name="_Toc51870254"/>
      <w:bookmarkStart w:id="572" w:name="_Toc90582008"/>
      <w:bookmarkStart w:id="573" w:name="_Toc130816083"/>
      <w:bookmarkStart w:id="574" w:name="_Toc153810021"/>
      <w:r w:rsidRPr="009A3EEA">
        <w:t>6.1.2.2.2</w:t>
      </w:r>
      <w:r w:rsidRPr="009A3EEA">
        <w:tab/>
        <w:t>Content type</w:t>
      </w:r>
      <w:bookmarkEnd w:id="565"/>
      <w:bookmarkEnd w:id="566"/>
      <w:bookmarkEnd w:id="567"/>
      <w:bookmarkEnd w:id="568"/>
      <w:bookmarkEnd w:id="569"/>
      <w:bookmarkEnd w:id="570"/>
      <w:bookmarkEnd w:id="571"/>
      <w:bookmarkEnd w:id="572"/>
      <w:bookmarkEnd w:id="573"/>
      <w:bookmarkEnd w:id="574"/>
    </w:p>
    <w:p w14:paraId="5914F947" w14:textId="77777777" w:rsidR="003A062A" w:rsidRPr="009A3EEA" w:rsidRDefault="003A062A" w:rsidP="003A062A">
      <w:r w:rsidRPr="009A3EEA">
        <w:t>The following content types shall be supported:</w:t>
      </w:r>
    </w:p>
    <w:p w14:paraId="14ABFB1A" w14:textId="77777777"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clause 5.4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75" w:name="_Toc20120564"/>
      <w:bookmarkStart w:id="576" w:name="_Toc21623442"/>
      <w:bookmarkStart w:id="577" w:name="_Toc27587145"/>
      <w:bookmarkStart w:id="578" w:name="_Toc36459207"/>
      <w:bookmarkStart w:id="579" w:name="_Toc45028454"/>
      <w:bookmarkStart w:id="580" w:name="_Toc51870133"/>
      <w:bookmarkStart w:id="581" w:name="_Toc51870255"/>
      <w:bookmarkStart w:id="582" w:name="_Toc90582009"/>
      <w:bookmarkStart w:id="583" w:name="_Toc130816084"/>
      <w:bookmarkStart w:id="584" w:name="_Toc153810022"/>
      <w:r w:rsidRPr="009A3EEA">
        <w:rPr>
          <w:lang w:val="es-ES"/>
        </w:rPr>
        <w:t>6.1.2.2.3</w:t>
      </w:r>
      <w:r w:rsidRPr="009A3EEA">
        <w:rPr>
          <w:lang w:val="es-ES"/>
        </w:rPr>
        <w:tab/>
        <w:t>Cache-Control</w:t>
      </w:r>
      <w:bookmarkEnd w:id="575"/>
      <w:bookmarkEnd w:id="576"/>
      <w:bookmarkEnd w:id="577"/>
      <w:bookmarkEnd w:id="578"/>
      <w:bookmarkEnd w:id="579"/>
      <w:bookmarkEnd w:id="580"/>
      <w:bookmarkEnd w:id="581"/>
      <w:bookmarkEnd w:id="582"/>
      <w:bookmarkEnd w:id="583"/>
      <w:bookmarkEnd w:id="584"/>
    </w:p>
    <w:p w14:paraId="47FA1569" w14:textId="5B1CA4F5"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clause 5.2,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85" w:name="_Toc20120565"/>
      <w:bookmarkStart w:id="586" w:name="_Toc21623443"/>
      <w:bookmarkStart w:id="587" w:name="_Toc27587146"/>
      <w:bookmarkStart w:id="588" w:name="_Toc36459208"/>
      <w:bookmarkStart w:id="589" w:name="_Toc45028455"/>
      <w:bookmarkStart w:id="590" w:name="_Toc51870134"/>
      <w:bookmarkStart w:id="591" w:name="_Toc51870256"/>
      <w:bookmarkStart w:id="592" w:name="_Toc90582010"/>
      <w:bookmarkStart w:id="593" w:name="_Toc130816085"/>
      <w:bookmarkStart w:id="594" w:name="_Toc153810023"/>
      <w:r w:rsidRPr="009A3EEA">
        <w:t>6.1.2.2.4</w:t>
      </w:r>
      <w:r w:rsidRPr="009A3EEA">
        <w:tab/>
        <w:t>ETag</w:t>
      </w:r>
      <w:bookmarkEnd w:id="585"/>
      <w:bookmarkEnd w:id="586"/>
      <w:bookmarkEnd w:id="587"/>
      <w:bookmarkEnd w:id="588"/>
      <w:bookmarkEnd w:id="589"/>
      <w:bookmarkEnd w:id="590"/>
      <w:bookmarkEnd w:id="591"/>
      <w:bookmarkEnd w:id="592"/>
      <w:bookmarkEnd w:id="593"/>
      <w:bookmarkEnd w:id="594"/>
    </w:p>
    <w:p w14:paraId="2A80E55B" w14:textId="62DA1BBC"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clause </w:t>
      </w:r>
      <w:r w:rsidR="00DB10A8">
        <w:rPr>
          <w:lang w:val="en-US"/>
        </w:rPr>
        <w:t>8.8.3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595" w:name="_Toc20120566"/>
      <w:bookmarkStart w:id="596" w:name="_Toc21623444"/>
      <w:bookmarkStart w:id="597" w:name="_Toc27587147"/>
      <w:bookmarkStart w:id="598" w:name="_Toc36459209"/>
      <w:bookmarkStart w:id="599" w:name="_Toc45028456"/>
      <w:bookmarkStart w:id="600" w:name="_Toc51870135"/>
      <w:bookmarkStart w:id="601" w:name="_Toc51870257"/>
      <w:bookmarkStart w:id="602" w:name="_Toc90582011"/>
      <w:bookmarkStart w:id="603" w:name="_Toc130816086"/>
      <w:bookmarkStart w:id="604" w:name="_Toc153810024"/>
      <w:r w:rsidRPr="009A3EEA">
        <w:t>6.1.2.2.5</w:t>
      </w:r>
      <w:r w:rsidRPr="009A3EEA">
        <w:tab/>
        <w:t>If-None-Match</w:t>
      </w:r>
      <w:bookmarkEnd w:id="595"/>
      <w:bookmarkEnd w:id="596"/>
      <w:bookmarkEnd w:id="597"/>
      <w:bookmarkEnd w:id="598"/>
      <w:bookmarkEnd w:id="599"/>
      <w:bookmarkEnd w:id="600"/>
      <w:bookmarkEnd w:id="601"/>
      <w:bookmarkEnd w:id="602"/>
      <w:bookmarkEnd w:id="603"/>
      <w:bookmarkEnd w:id="604"/>
    </w:p>
    <w:p w14:paraId="40F4C1D9" w14:textId="5816F0DE"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clause </w:t>
      </w:r>
      <w:r w:rsidR="007A52E8">
        <w:rPr>
          <w:lang w:val="en-US"/>
        </w:rPr>
        <w:t>13.1.2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05" w:name="_Toc20120567"/>
      <w:bookmarkStart w:id="606" w:name="_Toc21623445"/>
      <w:bookmarkStart w:id="607" w:name="_Toc27587148"/>
      <w:bookmarkStart w:id="608" w:name="_Toc36459210"/>
      <w:bookmarkStart w:id="609" w:name="_Toc45028457"/>
      <w:bookmarkStart w:id="610" w:name="_Toc51870136"/>
      <w:bookmarkStart w:id="611" w:name="_Toc51870258"/>
      <w:bookmarkStart w:id="612" w:name="_Toc90582012"/>
      <w:bookmarkStart w:id="613" w:name="_Toc130816087"/>
      <w:bookmarkStart w:id="614" w:name="_Toc153810025"/>
      <w:r w:rsidRPr="009A3EEA">
        <w:t>6.1.2.2.5a</w:t>
      </w:r>
      <w:r w:rsidRPr="009A3EEA">
        <w:tab/>
        <w:t>If-Match</w:t>
      </w:r>
      <w:bookmarkEnd w:id="605"/>
      <w:bookmarkEnd w:id="606"/>
      <w:bookmarkEnd w:id="607"/>
      <w:bookmarkEnd w:id="608"/>
      <w:bookmarkEnd w:id="609"/>
      <w:bookmarkEnd w:id="610"/>
      <w:bookmarkEnd w:id="611"/>
      <w:bookmarkEnd w:id="612"/>
      <w:bookmarkEnd w:id="613"/>
      <w:bookmarkEnd w:id="614"/>
    </w:p>
    <w:p w14:paraId="664B8D8E" w14:textId="7FBCFE17"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clause </w:t>
      </w:r>
      <w:r w:rsidR="007D6EA3">
        <w:rPr>
          <w:lang w:val="en-US"/>
        </w:rPr>
        <w:t>13.1.1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15" w:name="_Toc20120568"/>
      <w:bookmarkStart w:id="616" w:name="_Toc21623446"/>
      <w:bookmarkStart w:id="617" w:name="_Toc27587149"/>
      <w:bookmarkStart w:id="618" w:name="_Toc36459211"/>
      <w:bookmarkStart w:id="619" w:name="_Toc45028458"/>
      <w:bookmarkStart w:id="620" w:name="_Toc51870137"/>
      <w:bookmarkStart w:id="621" w:name="_Toc51870259"/>
      <w:bookmarkStart w:id="622" w:name="_Toc90582013"/>
      <w:bookmarkStart w:id="623" w:name="_Toc130816088"/>
      <w:bookmarkStart w:id="624" w:name="_Toc153810026"/>
      <w:r w:rsidRPr="009A3EEA">
        <w:t>6.1.2.2.6</w:t>
      </w:r>
      <w:r w:rsidRPr="009A3EEA">
        <w:tab/>
        <w:t>Last-Modified</w:t>
      </w:r>
      <w:bookmarkEnd w:id="615"/>
      <w:bookmarkEnd w:id="616"/>
      <w:bookmarkEnd w:id="617"/>
      <w:bookmarkEnd w:id="618"/>
      <w:bookmarkEnd w:id="619"/>
      <w:bookmarkEnd w:id="620"/>
      <w:bookmarkEnd w:id="621"/>
      <w:bookmarkEnd w:id="622"/>
      <w:bookmarkEnd w:id="623"/>
      <w:bookmarkEnd w:id="624"/>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25" w:name="_Toc20120569"/>
      <w:bookmarkStart w:id="626" w:name="_Toc21623447"/>
      <w:bookmarkStart w:id="627" w:name="_Toc27587150"/>
      <w:bookmarkStart w:id="628" w:name="_Toc36459212"/>
      <w:bookmarkStart w:id="629" w:name="_Toc45028459"/>
      <w:bookmarkStart w:id="630" w:name="_Toc51870138"/>
      <w:bookmarkStart w:id="631" w:name="_Toc51870260"/>
      <w:bookmarkStart w:id="632" w:name="_Toc90582014"/>
      <w:bookmarkStart w:id="633" w:name="_Toc130816089"/>
      <w:bookmarkStart w:id="634" w:name="_Toc153810027"/>
      <w:r w:rsidRPr="009A3EEA">
        <w:lastRenderedPageBreak/>
        <w:t>6.1.2.2.7</w:t>
      </w:r>
      <w:r w:rsidRPr="009A3EEA">
        <w:tab/>
        <w:t>If-Modified-Since</w:t>
      </w:r>
      <w:bookmarkEnd w:id="625"/>
      <w:bookmarkEnd w:id="626"/>
      <w:bookmarkEnd w:id="627"/>
      <w:bookmarkEnd w:id="628"/>
      <w:bookmarkEnd w:id="629"/>
      <w:bookmarkEnd w:id="630"/>
      <w:bookmarkEnd w:id="631"/>
      <w:bookmarkEnd w:id="632"/>
      <w:bookmarkEnd w:id="633"/>
      <w:bookmarkEnd w:id="634"/>
    </w:p>
    <w:p w14:paraId="41E2FF4A" w14:textId="77777777" w:rsidR="003A062A" w:rsidRPr="009A3EEA" w:rsidRDefault="003A062A" w:rsidP="003A062A">
      <w:pPr>
        <w:rPr>
          <w:lang w:val="en-US"/>
        </w:rPr>
      </w:pPr>
      <w:r w:rsidRPr="009A3EEA">
        <w:rPr>
          <w:lang w:val="en-US"/>
        </w:rPr>
        <w:t>As described in IETF RFC 7232 [15] clause 3.3,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35" w:name="_Toc20120570"/>
      <w:bookmarkStart w:id="636" w:name="_Toc21623448"/>
      <w:bookmarkStart w:id="637" w:name="_Toc27587151"/>
      <w:bookmarkStart w:id="638" w:name="_Toc36459213"/>
      <w:bookmarkStart w:id="639" w:name="_Toc45028460"/>
      <w:bookmarkStart w:id="640" w:name="_Toc51870139"/>
      <w:bookmarkStart w:id="641" w:name="_Toc51870261"/>
      <w:bookmarkStart w:id="642" w:name="_Toc90582015"/>
      <w:bookmarkStart w:id="643" w:name="_Toc130816090"/>
      <w:bookmarkStart w:id="644" w:name="_Toc153810028"/>
      <w:r w:rsidRPr="009A3EEA">
        <w:t>6.1.2.2.8</w:t>
      </w:r>
      <w:r w:rsidRPr="009A3EEA">
        <w:tab/>
        <w:t>When to Use Entity-Tags and Last-Modified Dates</w:t>
      </w:r>
      <w:bookmarkEnd w:id="635"/>
      <w:bookmarkEnd w:id="636"/>
      <w:bookmarkEnd w:id="637"/>
      <w:bookmarkEnd w:id="638"/>
      <w:bookmarkEnd w:id="639"/>
      <w:bookmarkEnd w:id="640"/>
      <w:bookmarkEnd w:id="641"/>
      <w:bookmarkEnd w:id="642"/>
      <w:bookmarkEnd w:id="643"/>
      <w:bookmarkEnd w:id="644"/>
    </w:p>
    <w:p w14:paraId="0FFB5448" w14:textId="02AF1CE1"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clause </w:t>
      </w:r>
      <w:r w:rsidR="004F1E08">
        <w:rPr>
          <w:lang w:val="en-US"/>
        </w:rPr>
        <w:t>15.3.1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45" w:name="_Toc20120571"/>
      <w:bookmarkStart w:id="646" w:name="_Toc21623449"/>
      <w:bookmarkStart w:id="647" w:name="_Toc27587152"/>
      <w:bookmarkStart w:id="648" w:name="_Toc36459214"/>
      <w:bookmarkStart w:id="649" w:name="_Toc45028461"/>
      <w:bookmarkStart w:id="650" w:name="_Toc51870140"/>
      <w:bookmarkStart w:id="651" w:name="_Toc51870262"/>
      <w:bookmarkStart w:id="652" w:name="_Toc90582016"/>
      <w:bookmarkStart w:id="653" w:name="_Toc130816091"/>
      <w:bookmarkStart w:id="654" w:name="_Toc153810029"/>
      <w:r w:rsidRPr="009A3EEA">
        <w:t>6.1.2.3</w:t>
      </w:r>
      <w:r w:rsidRPr="009A3EEA">
        <w:tab/>
        <w:t>HTTP custom headers</w:t>
      </w:r>
      <w:bookmarkEnd w:id="645"/>
      <w:bookmarkEnd w:id="646"/>
      <w:bookmarkEnd w:id="647"/>
      <w:bookmarkEnd w:id="648"/>
      <w:bookmarkEnd w:id="649"/>
      <w:bookmarkEnd w:id="650"/>
      <w:bookmarkEnd w:id="651"/>
      <w:bookmarkEnd w:id="652"/>
      <w:bookmarkEnd w:id="653"/>
      <w:bookmarkEnd w:id="654"/>
    </w:p>
    <w:p w14:paraId="3D250E29" w14:textId="77777777" w:rsidR="003A062A" w:rsidRPr="009A3EEA" w:rsidRDefault="003A062A" w:rsidP="003A062A">
      <w:pPr>
        <w:pStyle w:val="51"/>
        <w:rPr>
          <w:lang w:eastAsia="zh-CN"/>
        </w:rPr>
      </w:pPr>
      <w:bookmarkStart w:id="655" w:name="_Toc20120572"/>
      <w:bookmarkStart w:id="656" w:name="_Toc21623450"/>
      <w:bookmarkStart w:id="657" w:name="_Toc27587153"/>
      <w:bookmarkStart w:id="658" w:name="_Toc36459215"/>
      <w:bookmarkStart w:id="659" w:name="_Toc45028462"/>
      <w:bookmarkStart w:id="660" w:name="_Toc51870141"/>
      <w:bookmarkStart w:id="661" w:name="_Toc51870263"/>
      <w:bookmarkStart w:id="662" w:name="_Toc90582017"/>
      <w:bookmarkStart w:id="663" w:name="_Toc130816092"/>
      <w:bookmarkStart w:id="664" w:name="_Toc153810030"/>
      <w:r w:rsidRPr="009A3EEA">
        <w:t>6.1.2.3.1</w:t>
      </w:r>
      <w:r w:rsidRPr="009A3EEA">
        <w:rPr>
          <w:lang w:eastAsia="zh-CN"/>
        </w:rPr>
        <w:tab/>
        <w:t>General</w:t>
      </w:r>
      <w:bookmarkEnd w:id="655"/>
      <w:bookmarkEnd w:id="656"/>
      <w:bookmarkEnd w:id="657"/>
      <w:bookmarkEnd w:id="658"/>
      <w:bookmarkEnd w:id="659"/>
      <w:bookmarkEnd w:id="660"/>
      <w:bookmarkEnd w:id="661"/>
      <w:bookmarkEnd w:id="662"/>
      <w:bookmarkEnd w:id="663"/>
      <w:bookmarkEnd w:id="664"/>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65" w:name="_Toc20120573"/>
      <w:bookmarkStart w:id="666" w:name="_Toc21623451"/>
      <w:bookmarkStart w:id="667" w:name="_Toc27587154"/>
      <w:bookmarkStart w:id="668" w:name="_Toc36459216"/>
      <w:bookmarkStart w:id="669" w:name="_Toc45028463"/>
      <w:bookmarkStart w:id="670" w:name="_Toc51870142"/>
      <w:bookmarkStart w:id="671" w:name="_Toc51870264"/>
      <w:bookmarkStart w:id="672" w:name="_Toc90582018"/>
      <w:bookmarkStart w:id="673" w:name="_Toc130816093"/>
      <w:bookmarkStart w:id="674" w:name="_Toc153810031"/>
      <w:r w:rsidRPr="009A3EEA">
        <w:t>6.1.2.3.</w:t>
      </w:r>
      <w:r w:rsidRPr="009A3EEA">
        <w:rPr>
          <w:lang w:eastAsia="zh-CN"/>
        </w:rPr>
        <w:t>2</w:t>
      </w:r>
      <w:r w:rsidRPr="009A3EEA">
        <w:rPr>
          <w:lang w:eastAsia="zh-CN"/>
        </w:rPr>
        <w:tab/>
        <w:t>3gpp-Sbi-Message-Priority</w:t>
      </w:r>
      <w:bookmarkEnd w:id="665"/>
      <w:bookmarkEnd w:id="666"/>
      <w:bookmarkEnd w:id="667"/>
      <w:bookmarkEnd w:id="668"/>
      <w:bookmarkEnd w:id="669"/>
      <w:bookmarkEnd w:id="670"/>
      <w:bookmarkEnd w:id="671"/>
      <w:bookmarkEnd w:id="672"/>
      <w:bookmarkEnd w:id="673"/>
      <w:bookmarkEnd w:id="674"/>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75" w:name="_Toc20130875"/>
      <w:bookmarkStart w:id="676" w:name="_Toc36459217"/>
      <w:bookmarkStart w:id="677" w:name="_Toc45028464"/>
      <w:bookmarkStart w:id="678" w:name="_Toc51870143"/>
      <w:bookmarkStart w:id="679" w:name="_Toc51870265"/>
      <w:bookmarkStart w:id="680" w:name="_Toc90582019"/>
      <w:bookmarkStart w:id="681" w:name="_Toc130816094"/>
      <w:bookmarkStart w:id="682" w:name="_Toc153810032"/>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75"/>
      <w:r w:rsidRPr="009A3EEA">
        <w:rPr>
          <w:lang w:eastAsia="zh-CN"/>
        </w:rPr>
        <w:t>Correlation</w:t>
      </w:r>
      <w:bookmarkEnd w:id="676"/>
      <w:bookmarkEnd w:id="677"/>
      <w:bookmarkEnd w:id="678"/>
      <w:bookmarkEnd w:id="679"/>
      <w:bookmarkEnd w:id="680"/>
      <w:bookmarkEnd w:id="681"/>
      <w:bookmarkEnd w:id="682"/>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00EC5D8C">
        <w:rPr>
          <w:lang w:val="de-DE"/>
        </w:rPr>
        <w:t>9110</w:t>
      </w:r>
      <w:r w:rsidR="00EC5D8C" w:rsidRPr="009A3EEA">
        <w:rPr>
          <w:lang w:eastAsia="zh-CN"/>
        </w:rPr>
        <w:t> </w:t>
      </w:r>
      <w:r w:rsidR="00EC5D8C">
        <w:rPr>
          <w:lang w:val="de-DE"/>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73CB8B85" w:rsidR="003A062A" w:rsidRPr="009A3EEA" w:rsidRDefault="003A062A" w:rsidP="003A062A">
      <w:pPr>
        <w:rPr>
          <w:lang w:eastAsia="zh-CN"/>
        </w:rPr>
      </w:pPr>
      <w:r w:rsidRPr="009A3EEA">
        <w:t xml:space="preserve">See clause </w:t>
      </w:r>
      <w:r w:rsidR="008857B8">
        <w:t>5.6.2</w:t>
      </w:r>
      <w:r w:rsidRPr="009A3EEA">
        <w:t xml:space="preserve"> of IETF RFC </w:t>
      </w:r>
      <w:r w:rsidR="00AA5D25">
        <w:rPr>
          <w:lang w:val="de-DE"/>
        </w:rPr>
        <w:t>9110</w:t>
      </w:r>
      <w:r w:rsidR="00AA5D25" w:rsidRPr="009A3EEA">
        <w:rPr>
          <w:lang w:eastAsia="zh-CN"/>
        </w:rPr>
        <w:t> </w:t>
      </w:r>
      <w:r w:rsidR="00AA5D25">
        <w:rPr>
          <w:lang w:val="de-D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83" w:name="_Toc153810033"/>
      <w:r w:rsidRPr="009A3EEA">
        <w:t>6.1.2.3.4</w:t>
      </w:r>
      <w:r w:rsidRPr="009A3EEA">
        <w:rPr>
          <w:rFonts w:hint="eastAsia"/>
          <w:lang w:eastAsia="zh-CN"/>
        </w:rPr>
        <w:tab/>
      </w:r>
      <w:r w:rsidRPr="009A3EEA">
        <w:rPr>
          <w:lang w:eastAsia="zh-CN"/>
        </w:rPr>
        <w:t>3gpp-Sbi-Etags</w:t>
      </w:r>
      <w:bookmarkEnd w:id="683"/>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Pr>
          <w:lang w:val="de-DE"/>
        </w:rPr>
        <w:t>9110</w:t>
      </w:r>
      <w:r w:rsidR="00703AC1" w:rsidRPr="009A3EEA">
        <w:rPr>
          <w:lang w:eastAsia="zh-CN"/>
        </w:rPr>
        <w:t> </w:t>
      </w:r>
      <w:r w:rsidR="00703AC1">
        <w:rPr>
          <w:lang w:val="de-DE"/>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77777777" w:rsidR="003A062A" w:rsidRPr="009A3EEA" w:rsidRDefault="003A062A" w:rsidP="003A062A">
      <w:pPr>
        <w:rPr>
          <w:lang w:eastAsia="zh-CN"/>
        </w:rPr>
      </w:pPr>
      <w:r w:rsidRPr="009A3EEA">
        <w:rPr>
          <w:lang w:eastAsia="zh-CN"/>
        </w:rPr>
        <w:t>See clause 5.4.3.11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Pr>
          <w:lang w:val="de-DE"/>
        </w:rPr>
        <w:t>9110</w:t>
      </w:r>
      <w:r w:rsidR="00703AC1" w:rsidRPr="009A3EEA">
        <w:rPr>
          <w:lang w:eastAsia="zh-CN"/>
        </w:rPr>
        <w:t> </w:t>
      </w:r>
      <w:r w:rsidR="00703AC1">
        <w:rPr>
          <w:lang w:val="de-D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84" w:name="_Toc20120574"/>
      <w:bookmarkStart w:id="685" w:name="_Toc21623452"/>
      <w:bookmarkStart w:id="686" w:name="_Toc27587155"/>
      <w:bookmarkStart w:id="687" w:name="_Toc36459218"/>
      <w:bookmarkStart w:id="688" w:name="_Toc45028465"/>
      <w:bookmarkStart w:id="689" w:name="_Toc51870144"/>
      <w:bookmarkStart w:id="690" w:name="_Toc51870266"/>
      <w:bookmarkStart w:id="691" w:name="_Toc90582020"/>
      <w:bookmarkStart w:id="692" w:name="_Toc130816095"/>
      <w:bookmarkStart w:id="693" w:name="_Toc153810034"/>
      <w:r w:rsidRPr="009A3EEA">
        <w:t>6.1.3</w:t>
      </w:r>
      <w:r w:rsidRPr="009A3EEA">
        <w:tab/>
        <w:t>Resources</w:t>
      </w:r>
      <w:bookmarkEnd w:id="684"/>
      <w:bookmarkEnd w:id="685"/>
      <w:bookmarkEnd w:id="686"/>
      <w:bookmarkEnd w:id="687"/>
      <w:bookmarkEnd w:id="688"/>
      <w:bookmarkEnd w:id="689"/>
      <w:bookmarkEnd w:id="690"/>
      <w:bookmarkEnd w:id="691"/>
      <w:bookmarkEnd w:id="692"/>
      <w:bookmarkEnd w:id="693"/>
    </w:p>
    <w:p w14:paraId="1D99FADC" w14:textId="77777777" w:rsidR="003A062A" w:rsidRPr="009A3EEA" w:rsidRDefault="003A062A" w:rsidP="003A062A">
      <w:pPr>
        <w:pStyle w:val="41"/>
        <w:rPr>
          <w:lang w:eastAsia="zh-CN"/>
        </w:rPr>
      </w:pPr>
      <w:bookmarkStart w:id="694" w:name="_Toc20120575"/>
      <w:bookmarkStart w:id="695" w:name="_Toc21623453"/>
      <w:bookmarkStart w:id="696" w:name="_Toc27587156"/>
      <w:bookmarkStart w:id="697" w:name="_Toc36459219"/>
      <w:bookmarkStart w:id="698" w:name="_Toc45028466"/>
      <w:bookmarkStart w:id="699" w:name="_Toc51870145"/>
      <w:bookmarkStart w:id="700" w:name="_Toc51870267"/>
      <w:bookmarkStart w:id="701" w:name="_Toc90582021"/>
      <w:bookmarkStart w:id="702" w:name="_Toc130816096"/>
      <w:bookmarkStart w:id="703" w:name="_Toc153810035"/>
      <w:r w:rsidRPr="009A3EEA">
        <w:t>6.1.3.1</w:t>
      </w:r>
      <w:r w:rsidRPr="009A3EEA">
        <w:tab/>
        <w:t>Overview</w:t>
      </w:r>
      <w:bookmarkEnd w:id="694"/>
      <w:bookmarkEnd w:id="695"/>
      <w:bookmarkEnd w:id="696"/>
      <w:bookmarkEnd w:id="697"/>
      <w:bookmarkEnd w:id="698"/>
      <w:bookmarkEnd w:id="699"/>
      <w:bookmarkEnd w:id="700"/>
      <w:bookmarkEnd w:id="701"/>
      <w:bookmarkEnd w:id="702"/>
      <w:bookmarkEnd w:id="703"/>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09.85pt;height:426.45pt" o:ole="">
            <v:imagedata r:id="rId50" o:title=""/>
          </v:shape>
          <o:OLEObject Type="Embed" ProgID="Visio.Drawing.15" ShapeID="_x0000_i1045" DrawAspect="Content" ObjectID="_1771096596"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04" w:name="_Toc20120576"/>
      <w:bookmarkStart w:id="705" w:name="_Toc21623454"/>
      <w:bookmarkStart w:id="706" w:name="_Toc27587157"/>
      <w:bookmarkStart w:id="707" w:name="_Toc36459220"/>
      <w:bookmarkStart w:id="708" w:name="_Toc45028467"/>
      <w:bookmarkStart w:id="709" w:name="_Toc51870146"/>
      <w:bookmarkStart w:id="710" w:name="_Toc51870268"/>
      <w:bookmarkStart w:id="711" w:name="_Toc90582022"/>
      <w:bookmarkStart w:id="712" w:name="_Toc130816097"/>
      <w:bookmarkStart w:id="713" w:name="_Toc153810036"/>
      <w:r w:rsidRPr="009A3EEA">
        <w:t>6.1.3.2</w:t>
      </w:r>
      <w:r w:rsidRPr="009A3EEA">
        <w:tab/>
        <w:t>SubscriptionData</w:t>
      </w:r>
      <w:bookmarkEnd w:id="704"/>
      <w:bookmarkEnd w:id="705"/>
      <w:bookmarkEnd w:id="706"/>
      <w:bookmarkEnd w:id="707"/>
      <w:bookmarkEnd w:id="708"/>
      <w:bookmarkEnd w:id="709"/>
      <w:bookmarkEnd w:id="710"/>
      <w:bookmarkEnd w:id="711"/>
      <w:bookmarkEnd w:id="712"/>
      <w:bookmarkEnd w:id="713"/>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14" w:name="_Toc20120577"/>
      <w:bookmarkStart w:id="715" w:name="_Toc21623455"/>
      <w:bookmarkStart w:id="716" w:name="_Toc27587158"/>
      <w:bookmarkStart w:id="717" w:name="_Toc36459221"/>
      <w:bookmarkStart w:id="718" w:name="_Toc45028468"/>
      <w:bookmarkStart w:id="719" w:name="_Toc51870147"/>
      <w:bookmarkStart w:id="720" w:name="_Toc51870269"/>
      <w:bookmarkStart w:id="721" w:name="_Toc90582023"/>
      <w:bookmarkStart w:id="722" w:name="_Toc130816098"/>
      <w:bookmarkStart w:id="723" w:name="_Toc153810037"/>
      <w:r w:rsidRPr="009A3EEA">
        <w:t>6.1.3.3</w:t>
      </w:r>
      <w:r w:rsidRPr="009A3EEA">
        <w:tab/>
        <w:t>PolicyData</w:t>
      </w:r>
      <w:bookmarkEnd w:id="714"/>
      <w:bookmarkEnd w:id="715"/>
      <w:bookmarkEnd w:id="716"/>
      <w:bookmarkEnd w:id="717"/>
      <w:bookmarkEnd w:id="718"/>
      <w:bookmarkEnd w:id="719"/>
      <w:bookmarkEnd w:id="720"/>
      <w:bookmarkEnd w:id="721"/>
      <w:bookmarkEnd w:id="722"/>
      <w:bookmarkEnd w:id="723"/>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24" w:name="_Toc20120578"/>
      <w:bookmarkStart w:id="725" w:name="_Toc21623456"/>
      <w:bookmarkStart w:id="726" w:name="_Toc27587159"/>
      <w:bookmarkStart w:id="727" w:name="_Toc36459222"/>
      <w:bookmarkStart w:id="728" w:name="_Toc45028469"/>
      <w:bookmarkStart w:id="729" w:name="_Toc51870148"/>
      <w:bookmarkStart w:id="730" w:name="_Toc51870270"/>
      <w:bookmarkStart w:id="731" w:name="_Toc90582024"/>
      <w:bookmarkStart w:id="732" w:name="_Toc130816099"/>
      <w:bookmarkStart w:id="733" w:name="_Toc153810038"/>
      <w:r w:rsidRPr="009A3EEA">
        <w:t>6.1.3.4</w:t>
      </w:r>
      <w:r w:rsidRPr="009A3EEA">
        <w:tab/>
        <w:t>StructuredDataForExposure</w:t>
      </w:r>
      <w:bookmarkEnd w:id="724"/>
      <w:bookmarkEnd w:id="725"/>
      <w:bookmarkEnd w:id="726"/>
      <w:bookmarkEnd w:id="727"/>
      <w:bookmarkEnd w:id="728"/>
      <w:bookmarkEnd w:id="729"/>
      <w:bookmarkEnd w:id="730"/>
      <w:bookmarkEnd w:id="731"/>
      <w:bookmarkEnd w:id="732"/>
      <w:bookmarkEnd w:id="733"/>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34" w:name="_Toc20120579"/>
      <w:bookmarkStart w:id="735" w:name="_Toc21623457"/>
      <w:bookmarkStart w:id="736" w:name="_Toc27587160"/>
      <w:bookmarkStart w:id="737" w:name="_Toc36459223"/>
      <w:bookmarkStart w:id="738" w:name="_Toc45028470"/>
      <w:bookmarkStart w:id="739" w:name="_Toc51870149"/>
      <w:bookmarkStart w:id="740" w:name="_Toc51870271"/>
      <w:bookmarkStart w:id="741" w:name="_Toc90582025"/>
      <w:bookmarkStart w:id="742" w:name="_Toc130816100"/>
      <w:bookmarkStart w:id="743" w:name="_Toc153810039"/>
      <w:r w:rsidRPr="009A3EEA">
        <w:t>6.1.3.5</w:t>
      </w:r>
      <w:r w:rsidRPr="009A3EEA">
        <w:tab/>
        <w:t>ApplicationData</w:t>
      </w:r>
      <w:bookmarkEnd w:id="734"/>
      <w:bookmarkEnd w:id="735"/>
      <w:bookmarkEnd w:id="736"/>
      <w:bookmarkEnd w:id="737"/>
      <w:bookmarkEnd w:id="738"/>
      <w:bookmarkEnd w:id="739"/>
      <w:bookmarkEnd w:id="740"/>
      <w:bookmarkEnd w:id="741"/>
      <w:bookmarkEnd w:id="742"/>
      <w:bookmarkEnd w:id="743"/>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44" w:name="_Toc82684252"/>
      <w:bookmarkStart w:id="745" w:name="_Toc130816101"/>
      <w:bookmarkStart w:id="746" w:name="_Toc153810040"/>
      <w:r w:rsidRPr="009A3EEA">
        <w:t>6.1.3.6</w:t>
      </w:r>
      <w:r w:rsidRPr="009A3EEA">
        <w:tab/>
      </w:r>
      <w:bookmarkEnd w:id="744"/>
      <w:r w:rsidRPr="009A3EEA">
        <w:t>Resource: DataRestorationEvents</w:t>
      </w:r>
      <w:bookmarkEnd w:id="745"/>
      <w:bookmarkEnd w:id="746"/>
    </w:p>
    <w:p w14:paraId="2DF19E3A" w14:textId="77777777" w:rsidR="003A062A" w:rsidRPr="009A3EEA" w:rsidRDefault="003A062A" w:rsidP="003A062A">
      <w:pPr>
        <w:pStyle w:val="51"/>
      </w:pPr>
      <w:bookmarkStart w:id="747" w:name="_Toc510696610"/>
      <w:bookmarkStart w:id="748" w:name="_Toc35971401"/>
      <w:bookmarkStart w:id="749" w:name="_Toc82676366"/>
      <w:bookmarkStart w:id="750" w:name="_Toc82676725"/>
      <w:bookmarkStart w:id="751" w:name="_Toc130816102"/>
      <w:bookmarkStart w:id="752" w:name="_Toc153810041"/>
      <w:r w:rsidRPr="009A3EEA">
        <w:t>6.1.3.6.1</w:t>
      </w:r>
      <w:r w:rsidRPr="009A3EEA">
        <w:tab/>
        <w:t>Description</w:t>
      </w:r>
      <w:bookmarkEnd w:id="747"/>
      <w:bookmarkEnd w:id="748"/>
      <w:bookmarkEnd w:id="749"/>
      <w:bookmarkEnd w:id="750"/>
      <w:bookmarkEnd w:id="751"/>
      <w:bookmarkEnd w:id="752"/>
    </w:p>
    <w:p w14:paraId="294FF1A9" w14:textId="77777777" w:rsidR="003A062A" w:rsidRPr="009A3EEA" w:rsidRDefault="003A062A" w:rsidP="003A062A">
      <w:pPr>
        <w:pStyle w:val="51"/>
      </w:pPr>
      <w:bookmarkStart w:id="753" w:name="_Toc35971402"/>
      <w:bookmarkStart w:id="754" w:name="_Toc82676367"/>
      <w:bookmarkStart w:id="755" w:name="_Toc82676726"/>
      <w:bookmarkStart w:id="756" w:name="_Toc130816103"/>
      <w:bookmarkStart w:id="757" w:name="_Toc153810042"/>
      <w:bookmarkStart w:id="758" w:name="_Toc510696612"/>
      <w:r w:rsidRPr="009A3EEA">
        <w:t>6.1.3.6.2</w:t>
      </w:r>
      <w:r w:rsidRPr="009A3EEA">
        <w:tab/>
        <w:t>Resource Definition</w:t>
      </w:r>
      <w:bookmarkEnd w:id="753"/>
      <w:bookmarkEnd w:id="754"/>
      <w:bookmarkEnd w:id="755"/>
      <w:bookmarkEnd w:id="756"/>
      <w:bookmarkEnd w:id="75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59" w:name="_Toc35971403"/>
      <w:bookmarkStart w:id="760" w:name="_Toc82676368"/>
      <w:bookmarkStart w:id="761" w:name="_Toc82676727"/>
      <w:bookmarkStart w:id="762" w:name="_Toc130816104"/>
      <w:bookmarkStart w:id="763" w:name="_Toc153810043"/>
      <w:r w:rsidRPr="009A3EEA">
        <w:t>6.1.3.6.3</w:t>
      </w:r>
      <w:r w:rsidRPr="009A3EEA">
        <w:tab/>
        <w:t>Resource Standard Methods</w:t>
      </w:r>
      <w:bookmarkEnd w:id="758"/>
      <w:bookmarkEnd w:id="759"/>
      <w:bookmarkEnd w:id="760"/>
      <w:bookmarkEnd w:id="761"/>
      <w:bookmarkEnd w:id="762"/>
      <w:bookmarkEnd w:id="763"/>
    </w:p>
    <w:p w14:paraId="0630DFA1" w14:textId="77777777" w:rsidR="003A062A" w:rsidRPr="009A3EEA" w:rsidRDefault="003A062A" w:rsidP="003A062A">
      <w:pPr>
        <w:pStyle w:val="H6"/>
      </w:pPr>
      <w:bookmarkStart w:id="764" w:name="_Toc510696613"/>
      <w:bookmarkStart w:id="765" w:name="_Toc35971404"/>
      <w:r w:rsidRPr="009A3EEA">
        <w:t>6.1.3.6.3.1</w:t>
      </w:r>
      <w:r w:rsidRPr="009A3EEA">
        <w:tab/>
        <w:t>POST</w:t>
      </w:r>
      <w:bookmarkEnd w:id="764"/>
      <w:bookmarkEnd w:id="765"/>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66" w:name="_Toc82680264"/>
      <w:bookmarkStart w:id="767" w:name="_Toc90582026"/>
      <w:bookmarkStart w:id="768" w:name="_Toc130816105"/>
      <w:bookmarkStart w:id="769" w:name="_Toc153810044"/>
      <w:r w:rsidRPr="009A3EEA">
        <w:t>6.1.4</w:t>
      </w:r>
      <w:r w:rsidRPr="009A3EEA">
        <w:tab/>
        <w:t>Custom Operations without associated resources</w:t>
      </w:r>
      <w:bookmarkEnd w:id="766"/>
      <w:bookmarkEnd w:id="767"/>
      <w:bookmarkEnd w:id="768"/>
      <w:bookmarkEnd w:id="769"/>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0" w:name="_Toc20120580"/>
      <w:bookmarkStart w:id="771" w:name="_Toc21623458"/>
      <w:bookmarkStart w:id="772" w:name="_Toc27587161"/>
      <w:bookmarkStart w:id="773" w:name="_Toc36459224"/>
      <w:bookmarkStart w:id="774" w:name="_Toc45028471"/>
      <w:bookmarkStart w:id="775" w:name="_Toc51870150"/>
      <w:bookmarkStart w:id="776" w:name="_Toc51870272"/>
      <w:bookmarkStart w:id="777" w:name="_Toc90582027"/>
      <w:bookmarkStart w:id="778" w:name="_Toc130816106"/>
      <w:bookmarkStart w:id="779" w:name="_Toc153810045"/>
      <w:r w:rsidRPr="009A3EEA">
        <w:t>6.1.5</w:t>
      </w:r>
      <w:r w:rsidRPr="009A3EEA">
        <w:tab/>
        <w:t>Notifications</w:t>
      </w:r>
      <w:bookmarkEnd w:id="770"/>
      <w:bookmarkEnd w:id="771"/>
      <w:bookmarkEnd w:id="772"/>
      <w:bookmarkEnd w:id="773"/>
      <w:bookmarkEnd w:id="774"/>
      <w:bookmarkEnd w:id="775"/>
      <w:bookmarkEnd w:id="776"/>
      <w:bookmarkEnd w:id="777"/>
      <w:bookmarkEnd w:id="778"/>
      <w:bookmarkEnd w:id="779"/>
    </w:p>
    <w:p w14:paraId="4D82AA8D" w14:textId="77777777" w:rsidR="003A062A" w:rsidRPr="009A3EEA" w:rsidRDefault="003A062A" w:rsidP="003A062A">
      <w:pPr>
        <w:pStyle w:val="41"/>
      </w:pPr>
      <w:bookmarkStart w:id="780" w:name="_Toc20120581"/>
      <w:bookmarkStart w:id="781" w:name="_Toc21623459"/>
      <w:bookmarkStart w:id="782" w:name="_Toc27587162"/>
      <w:bookmarkStart w:id="783" w:name="_Toc36459225"/>
      <w:bookmarkStart w:id="784" w:name="_Toc45028472"/>
      <w:bookmarkStart w:id="785" w:name="_Toc51870151"/>
      <w:bookmarkStart w:id="786" w:name="_Toc51870273"/>
      <w:bookmarkStart w:id="787" w:name="_Toc90582028"/>
      <w:bookmarkStart w:id="788" w:name="_Toc130816107"/>
      <w:bookmarkStart w:id="789" w:name="_Toc153810046"/>
      <w:r w:rsidRPr="009A3EEA">
        <w:t>6.1.5.1</w:t>
      </w:r>
      <w:r w:rsidRPr="009A3EEA">
        <w:tab/>
        <w:t>General</w:t>
      </w:r>
      <w:bookmarkEnd w:id="780"/>
      <w:bookmarkEnd w:id="781"/>
      <w:bookmarkEnd w:id="782"/>
      <w:bookmarkEnd w:id="783"/>
      <w:bookmarkEnd w:id="784"/>
      <w:bookmarkEnd w:id="785"/>
      <w:bookmarkEnd w:id="786"/>
      <w:bookmarkEnd w:id="787"/>
      <w:bookmarkEnd w:id="788"/>
      <w:bookmarkEnd w:id="789"/>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790" w:name="_Toc20120582"/>
      <w:bookmarkStart w:id="791" w:name="_Toc21623460"/>
      <w:bookmarkStart w:id="792" w:name="_Toc27587163"/>
      <w:bookmarkStart w:id="793" w:name="_Toc36459226"/>
      <w:bookmarkStart w:id="794" w:name="_Toc45028473"/>
      <w:bookmarkStart w:id="795" w:name="_Toc51870152"/>
      <w:bookmarkStart w:id="796" w:name="_Toc51870274"/>
      <w:bookmarkStart w:id="797" w:name="_Toc90582029"/>
      <w:bookmarkStart w:id="798" w:name="_Toc130816108"/>
      <w:bookmarkStart w:id="799" w:name="_Toc153810047"/>
      <w:r w:rsidRPr="009A3EEA">
        <w:t>6.1.5.2</w:t>
      </w:r>
      <w:r w:rsidRPr="009A3EEA">
        <w:tab/>
      </w:r>
      <w:r w:rsidRPr="009A3EEA">
        <w:rPr>
          <w:lang w:eastAsia="zh-CN"/>
        </w:rPr>
        <w:t>Data Change Notification</w:t>
      </w:r>
      <w:bookmarkEnd w:id="790"/>
      <w:bookmarkEnd w:id="791"/>
      <w:bookmarkEnd w:id="792"/>
      <w:bookmarkEnd w:id="793"/>
      <w:bookmarkEnd w:id="794"/>
      <w:bookmarkEnd w:id="795"/>
      <w:bookmarkEnd w:id="796"/>
      <w:bookmarkEnd w:id="797"/>
      <w:bookmarkEnd w:id="798"/>
      <w:bookmarkEnd w:id="799"/>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0" w:name="_Toc82684255"/>
      <w:bookmarkStart w:id="801" w:name="_Toc130816109"/>
      <w:bookmarkStart w:id="802" w:name="_Toc153810048"/>
      <w:r w:rsidRPr="009A3EEA">
        <w:t>6.1.5.3</w:t>
      </w:r>
      <w:r w:rsidRPr="009A3EEA">
        <w:tab/>
      </w:r>
      <w:r w:rsidRPr="009A3EEA">
        <w:rPr>
          <w:lang w:eastAsia="zh-CN"/>
        </w:rPr>
        <w:t>Data Restoration Notification</w:t>
      </w:r>
      <w:bookmarkEnd w:id="800"/>
      <w:bookmarkEnd w:id="801"/>
      <w:bookmarkEnd w:id="802"/>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03" w:name="_Toc24937649"/>
      <w:bookmarkStart w:id="804" w:name="_Toc33962464"/>
      <w:bookmarkStart w:id="805" w:name="_Toc42883226"/>
      <w:bookmarkStart w:id="806" w:name="_Toc49733094"/>
      <w:bookmarkStart w:id="807" w:name="_Toc56690719"/>
      <w:bookmarkStart w:id="808" w:name="_Toc90630029"/>
      <w:bookmarkStart w:id="809" w:name="_Toc130816110"/>
      <w:bookmarkStart w:id="810" w:name="_Toc153810049"/>
      <w:r w:rsidRPr="009A3EEA">
        <w:lastRenderedPageBreak/>
        <w:t>6.1.5a</w:t>
      </w:r>
      <w:r w:rsidRPr="009A3EEA">
        <w:tab/>
        <w:t>Data Model</w:t>
      </w:r>
      <w:bookmarkEnd w:id="803"/>
      <w:bookmarkEnd w:id="804"/>
      <w:bookmarkEnd w:id="805"/>
      <w:bookmarkEnd w:id="806"/>
      <w:bookmarkEnd w:id="807"/>
      <w:bookmarkEnd w:id="808"/>
      <w:bookmarkEnd w:id="809"/>
      <w:bookmarkEnd w:id="810"/>
    </w:p>
    <w:p w14:paraId="17F47185" w14:textId="77777777" w:rsidR="003A062A" w:rsidRPr="009A3EEA" w:rsidRDefault="003A062A" w:rsidP="003A062A">
      <w:pPr>
        <w:pStyle w:val="41"/>
      </w:pPr>
      <w:bookmarkStart w:id="811" w:name="_Toc24937650"/>
      <w:bookmarkStart w:id="812" w:name="_Toc33962465"/>
      <w:bookmarkStart w:id="813" w:name="_Toc42883227"/>
      <w:bookmarkStart w:id="814" w:name="_Toc49733095"/>
      <w:bookmarkStart w:id="815" w:name="_Toc56690720"/>
      <w:bookmarkStart w:id="816" w:name="_Toc90630030"/>
      <w:bookmarkStart w:id="817" w:name="_Toc130816111"/>
      <w:bookmarkStart w:id="818" w:name="_Toc153810050"/>
      <w:r w:rsidRPr="009A3EEA">
        <w:t>6.1.5a.1</w:t>
      </w:r>
      <w:r w:rsidRPr="009A3EEA">
        <w:tab/>
        <w:t>General</w:t>
      </w:r>
      <w:bookmarkEnd w:id="811"/>
      <w:bookmarkEnd w:id="812"/>
      <w:bookmarkEnd w:id="813"/>
      <w:bookmarkEnd w:id="814"/>
      <w:bookmarkEnd w:id="815"/>
      <w:bookmarkEnd w:id="816"/>
      <w:bookmarkEnd w:id="817"/>
      <w:bookmarkEnd w:id="818"/>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19" w:name="_Toc24937651"/>
      <w:bookmarkStart w:id="820" w:name="_Toc33962466"/>
      <w:bookmarkStart w:id="821" w:name="_Toc42883228"/>
      <w:bookmarkStart w:id="822" w:name="_Toc49733096"/>
      <w:bookmarkStart w:id="823" w:name="_Toc56690721"/>
      <w:bookmarkStart w:id="824" w:name="_Toc90630031"/>
      <w:bookmarkStart w:id="825" w:name="_Toc130816112"/>
      <w:bookmarkStart w:id="826" w:name="_Toc153810051"/>
      <w:r w:rsidRPr="009A3EEA">
        <w:rPr>
          <w:lang w:val="en-US"/>
        </w:rPr>
        <w:t>6.1.5a.2</w:t>
      </w:r>
      <w:r w:rsidRPr="009A3EEA">
        <w:rPr>
          <w:lang w:val="en-US"/>
        </w:rPr>
        <w:tab/>
        <w:t>Structured data types</w:t>
      </w:r>
      <w:bookmarkEnd w:id="819"/>
      <w:bookmarkEnd w:id="820"/>
      <w:bookmarkEnd w:id="821"/>
      <w:bookmarkEnd w:id="822"/>
      <w:bookmarkEnd w:id="823"/>
      <w:bookmarkEnd w:id="824"/>
      <w:bookmarkEnd w:id="825"/>
      <w:bookmarkEnd w:id="826"/>
    </w:p>
    <w:p w14:paraId="44443D5E" w14:textId="77777777" w:rsidR="003A062A" w:rsidRPr="009A3EEA" w:rsidRDefault="003A062A" w:rsidP="003A062A">
      <w:pPr>
        <w:pStyle w:val="51"/>
      </w:pPr>
      <w:bookmarkStart w:id="827" w:name="_Toc24937652"/>
      <w:bookmarkStart w:id="828" w:name="_Toc33962467"/>
      <w:bookmarkStart w:id="829" w:name="_Toc42883229"/>
      <w:bookmarkStart w:id="830" w:name="_Toc49733097"/>
      <w:bookmarkStart w:id="831" w:name="_Toc56690722"/>
      <w:bookmarkStart w:id="832" w:name="_Toc90630032"/>
      <w:bookmarkStart w:id="833" w:name="_Toc130816113"/>
      <w:bookmarkStart w:id="834" w:name="_Toc153810052"/>
      <w:r w:rsidRPr="009A3EEA">
        <w:t>6.1.5a.2.1</w:t>
      </w:r>
      <w:r w:rsidRPr="009A3EEA">
        <w:tab/>
        <w:t>Introduction</w:t>
      </w:r>
      <w:bookmarkEnd w:id="827"/>
      <w:bookmarkEnd w:id="828"/>
      <w:bookmarkEnd w:id="829"/>
      <w:bookmarkEnd w:id="830"/>
      <w:bookmarkEnd w:id="831"/>
      <w:bookmarkEnd w:id="832"/>
      <w:bookmarkEnd w:id="833"/>
      <w:bookmarkEnd w:id="834"/>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35" w:name="_Toc130816114"/>
      <w:bookmarkStart w:id="836" w:name="_Toc153810053"/>
      <w:r w:rsidRPr="009A3EEA">
        <w:lastRenderedPageBreak/>
        <w:t>6.1.5a.2.2</w:t>
      </w:r>
      <w:r w:rsidRPr="009A3EEA">
        <w:tab/>
        <w:t xml:space="preserve">Type: </w:t>
      </w:r>
      <w:r w:rsidRPr="009A3EEA">
        <w:rPr>
          <w:lang w:eastAsia="zh-CN"/>
        </w:rPr>
        <w:t>DataRestorationNotification</w:t>
      </w:r>
      <w:bookmarkEnd w:id="835"/>
      <w:bookmarkEnd w:id="836"/>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37" w:name="_Toc20120583"/>
      <w:bookmarkStart w:id="838" w:name="_Toc21623461"/>
      <w:bookmarkStart w:id="839" w:name="_Toc27587164"/>
      <w:bookmarkStart w:id="840" w:name="_Toc36459227"/>
      <w:bookmarkStart w:id="841" w:name="_Toc45028474"/>
      <w:bookmarkStart w:id="842" w:name="_Toc51870153"/>
      <w:bookmarkStart w:id="843" w:name="_Toc51870275"/>
      <w:bookmarkStart w:id="844" w:name="_Toc90582030"/>
      <w:bookmarkStart w:id="845" w:name="_Toc130816115"/>
      <w:bookmarkStart w:id="846" w:name="_Toc153810054"/>
      <w:r w:rsidRPr="009A3EEA">
        <w:t>6.1.</w:t>
      </w:r>
      <w:r w:rsidRPr="009A3EEA">
        <w:rPr>
          <w:lang w:eastAsia="zh-CN"/>
        </w:rPr>
        <w:t>6</w:t>
      </w:r>
      <w:r w:rsidRPr="009A3EEA">
        <w:tab/>
        <w:t>Error Handling</w:t>
      </w:r>
      <w:bookmarkEnd w:id="837"/>
      <w:bookmarkEnd w:id="838"/>
      <w:bookmarkEnd w:id="839"/>
      <w:bookmarkEnd w:id="840"/>
      <w:bookmarkEnd w:id="841"/>
      <w:bookmarkEnd w:id="842"/>
      <w:bookmarkEnd w:id="843"/>
      <w:bookmarkEnd w:id="844"/>
      <w:bookmarkEnd w:id="845"/>
      <w:bookmarkEnd w:id="846"/>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47" w:name="_Toc20120584"/>
      <w:bookmarkStart w:id="848" w:name="_Toc21623462"/>
      <w:bookmarkStart w:id="849" w:name="_Toc27587165"/>
      <w:bookmarkStart w:id="850" w:name="_Toc36459228"/>
      <w:bookmarkStart w:id="851" w:name="_Toc45028475"/>
      <w:bookmarkStart w:id="852" w:name="_Toc51870154"/>
      <w:bookmarkStart w:id="853" w:name="_Toc51870276"/>
      <w:bookmarkStart w:id="854" w:name="_Toc90582031"/>
      <w:bookmarkStart w:id="855" w:name="_Toc130816116"/>
      <w:bookmarkStart w:id="856" w:name="_Toc153810055"/>
      <w:r w:rsidRPr="009A3EEA">
        <w:t>6.1.</w:t>
      </w:r>
      <w:r w:rsidRPr="009A3EEA">
        <w:rPr>
          <w:lang w:eastAsia="zh-CN"/>
        </w:rPr>
        <w:t>7</w:t>
      </w:r>
      <w:r w:rsidRPr="009A3EEA">
        <w:tab/>
        <w:t>Security</w:t>
      </w:r>
      <w:bookmarkEnd w:id="847"/>
      <w:bookmarkEnd w:id="848"/>
      <w:bookmarkEnd w:id="849"/>
      <w:bookmarkEnd w:id="850"/>
      <w:bookmarkEnd w:id="851"/>
      <w:bookmarkEnd w:id="852"/>
      <w:bookmarkEnd w:id="853"/>
      <w:bookmarkEnd w:id="854"/>
      <w:bookmarkEnd w:id="855"/>
      <w:bookmarkEnd w:id="856"/>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77777777"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 5.4.2.2.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77777777" w:rsidR="003A062A" w:rsidRPr="009A3EEA" w:rsidRDefault="003A062A" w:rsidP="003A062A">
      <w:pPr>
        <w:pStyle w:val="TH"/>
      </w:pPr>
      <w:r w:rsidRPr="009A3EEA">
        <w:lastRenderedPageBreak/>
        <w:t>Table 6.1.7-1: 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3A062A"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3A062A" w:rsidRPr="009A3EEA" w:rsidRDefault="003A062A" w:rsidP="005B0D01">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3A062A" w:rsidRPr="009A3EEA" w:rsidRDefault="003A062A" w:rsidP="005B0D01">
            <w:pPr>
              <w:pStyle w:val="TAL"/>
            </w:pPr>
            <w:r w:rsidRPr="009A3EEA">
              <w:t>Access to create Subscriptions resources.</w:t>
            </w:r>
          </w:p>
        </w:tc>
      </w:tr>
      <w:tr w:rsidR="003A062A"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3A062A" w:rsidRPr="009A3EEA" w:rsidRDefault="003A062A" w:rsidP="005B0D01">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3A062A" w:rsidRPr="009A3EEA" w:rsidRDefault="003A062A" w:rsidP="005B0D01">
            <w:pPr>
              <w:pStyle w:val="TAL"/>
            </w:pPr>
            <w:r w:rsidRPr="009A3EEA">
              <w:t>Access to update Subscriptions resources.</w:t>
            </w:r>
          </w:p>
        </w:tc>
      </w:tr>
      <w:tr w:rsidR="003A062A"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3A062A" w:rsidRPr="009A3EEA" w:rsidRDefault="003A062A" w:rsidP="005B0D01">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3A062A" w:rsidRPr="009A3EEA" w:rsidRDefault="003A062A" w:rsidP="005B0D01">
            <w:pPr>
              <w:pStyle w:val="TAL"/>
            </w:pPr>
            <w:r w:rsidRPr="009A3EEA">
              <w:t>Access to read the UEs operator specific policy data.</w:t>
            </w:r>
          </w:p>
        </w:tc>
      </w:tr>
      <w:tr w:rsidR="003A062A"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3A062A" w:rsidRPr="009A3EEA" w:rsidRDefault="003A062A" w:rsidP="005B0D01">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3A062A" w:rsidRPr="009A3EEA" w:rsidRDefault="003A062A" w:rsidP="005B0D01">
            <w:pPr>
              <w:pStyle w:val="TAL"/>
            </w:pPr>
            <w:r w:rsidRPr="009A3EEA">
              <w:t>Access to update the UEs operator specific policy data.</w:t>
            </w:r>
          </w:p>
        </w:tc>
      </w:tr>
      <w:tr w:rsidR="003A062A"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3A062A" w:rsidRPr="009A3EEA" w:rsidRDefault="003A062A" w:rsidP="005B0D01">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3A062A" w:rsidRPr="009A3EEA" w:rsidRDefault="003A062A" w:rsidP="005B0D01">
            <w:pPr>
              <w:pStyle w:val="TAL"/>
            </w:pPr>
            <w:r w:rsidRPr="009A3EEA">
              <w:t>Access to create the UEs operator specific policy data.</w:t>
            </w:r>
          </w:p>
        </w:tc>
      </w:tr>
      <w:tr w:rsidR="003A062A"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3A062A" w:rsidRPr="009A3EEA" w:rsidRDefault="003A062A" w:rsidP="005B0D01">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3A062A" w:rsidRPr="009A3EEA" w:rsidRDefault="003A062A" w:rsidP="005B0D01">
            <w:pPr>
              <w:pStyle w:val="TAL"/>
            </w:pPr>
            <w:r w:rsidRPr="009A3EEA">
              <w:t>Access to read Slice specific Policy Control Data.</w:t>
            </w:r>
          </w:p>
        </w:tc>
      </w:tr>
      <w:tr w:rsidR="003A062A"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3A062A" w:rsidRPr="009A3EEA" w:rsidRDefault="003A062A" w:rsidP="005B0D01">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3A062A" w:rsidRPr="009A3EEA" w:rsidRDefault="003A062A" w:rsidP="005B0D01">
            <w:pPr>
              <w:pStyle w:val="TAL"/>
            </w:pPr>
            <w:r w:rsidRPr="009A3EEA">
              <w:t>Access to update Slice specific Policy Control Data.</w:t>
            </w:r>
          </w:p>
        </w:tc>
      </w:tr>
      <w:tr w:rsidR="008B30F8"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8B30F8" w:rsidRPr="009A3EEA" w:rsidRDefault="008B30F8" w:rsidP="008B30F8">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8B30F8" w:rsidRPr="009A3EEA" w:rsidRDefault="008B30F8" w:rsidP="008B30F8">
            <w:pPr>
              <w:pStyle w:val="TAL"/>
            </w:pPr>
            <w:r w:rsidRPr="00CB6975">
              <w:t xml:space="preserve">Access to </w:t>
            </w:r>
            <w:r>
              <w:t>read Group Control Data</w:t>
            </w:r>
            <w:r w:rsidRPr="00CB6975">
              <w:t>.</w:t>
            </w:r>
          </w:p>
        </w:tc>
      </w:tr>
      <w:tr w:rsidR="008B30F8"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8B30F8" w:rsidRPr="009A3EEA" w:rsidRDefault="008B30F8" w:rsidP="008B30F8">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8B30F8" w:rsidRPr="009A3EEA" w:rsidRDefault="008B30F8" w:rsidP="008B30F8">
            <w:pPr>
              <w:pStyle w:val="TAL"/>
            </w:pPr>
            <w:r w:rsidRPr="00CB6975">
              <w:t xml:space="preserve">Access to </w:t>
            </w:r>
            <w:r>
              <w:t>update Group Control Data</w:t>
            </w:r>
            <w:r w:rsidRPr="00CB6975">
              <w:t>.</w:t>
            </w:r>
          </w:p>
        </w:tc>
      </w:tr>
      <w:tr w:rsidR="008B30F8"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8B30F8" w:rsidRPr="009A3EEA" w:rsidRDefault="008B30F8" w:rsidP="008B30F8">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8B30F8" w:rsidRPr="009A3EEA" w:rsidRDefault="008B30F8" w:rsidP="008B30F8">
            <w:pPr>
              <w:pStyle w:val="TAL"/>
            </w:pPr>
            <w:r w:rsidRPr="009A3EEA">
              <w:t>Access to the ExposureData data set.</w:t>
            </w:r>
          </w:p>
        </w:tc>
      </w:tr>
      <w:tr w:rsidR="008B30F8"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8B30F8" w:rsidRPr="009A3EEA" w:rsidRDefault="008B30F8" w:rsidP="008B30F8">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8B30F8" w:rsidRPr="009A3EEA" w:rsidRDefault="008B30F8" w:rsidP="008B30F8">
            <w:pPr>
              <w:pStyle w:val="TAL"/>
            </w:pPr>
            <w:r w:rsidRPr="009A3EEA">
              <w:t>Access to create Access and Mobility data.</w:t>
            </w:r>
          </w:p>
        </w:tc>
      </w:tr>
      <w:tr w:rsidR="008B30F8"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8B30F8" w:rsidRPr="009A3EEA" w:rsidRDefault="008B30F8" w:rsidP="008B30F8">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8B30F8" w:rsidRPr="009A3EEA" w:rsidRDefault="008B30F8" w:rsidP="008B30F8">
            <w:pPr>
              <w:pStyle w:val="TAL"/>
            </w:pPr>
            <w:r w:rsidRPr="009A3EEA">
              <w:t>Access to read Access and Mobility data.</w:t>
            </w:r>
          </w:p>
        </w:tc>
      </w:tr>
      <w:tr w:rsidR="008B30F8"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8B30F8" w:rsidRPr="009A3EEA" w:rsidRDefault="008B30F8" w:rsidP="008B30F8">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8B30F8" w:rsidRPr="009A3EEA" w:rsidRDefault="008B30F8" w:rsidP="008B30F8">
            <w:pPr>
              <w:pStyle w:val="TAL"/>
            </w:pPr>
            <w:r w:rsidRPr="009A3EEA">
              <w:t>Access to update Access and Mobility data.</w:t>
            </w:r>
          </w:p>
        </w:tc>
      </w:tr>
      <w:tr w:rsidR="008B30F8"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8B30F8" w:rsidRPr="009A3EEA" w:rsidRDefault="008B30F8" w:rsidP="008B30F8">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8B30F8" w:rsidRPr="009A3EEA" w:rsidRDefault="008B30F8" w:rsidP="008B30F8">
            <w:pPr>
              <w:pStyle w:val="TAL"/>
            </w:pPr>
            <w:r w:rsidRPr="009A3EEA">
              <w:t>Access to create Session Management data.</w:t>
            </w:r>
          </w:p>
        </w:tc>
      </w:tr>
      <w:tr w:rsidR="008B30F8"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8B30F8" w:rsidRPr="009A3EEA" w:rsidRDefault="008B30F8" w:rsidP="008B30F8">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8B30F8" w:rsidRPr="009A3EEA" w:rsidRDefault="008B30F8" w:rsidP="008B30F8">
            <w:pPr>
              <w:pStyle w:val="TAL"/>
            </w:pPr>
            <w:r w:rsidRPr="009A3EEA">
              <w:t>Access to read Session Management data.</w:t>
            </w:r>
          </w:p>
        </w:tc>
      </w:tr>
      <w:tr w:rsidR="008B30F8"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8B30F8" w:rsidRPr="009A3EEA" w:rsidRDefault="008B30F8" w:rsidP="008B30F8">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8B30F8" w:rsidRPr="009A3EEA" w:rsidRDefault="008B30F8" w:rsidP="008B30F8">
            <w:pPr>
              <w:pStyle w:val="TAL"/>
            </w:pPr>
            <w:r w:rsidRPr="009A3EEA">
              <w:t>Access to update Session Management data.</w:t>
            </w:r>
          </w:p>
        </w:tc>
      </w:tr>
      <w:tr w:rsidR="008B30F8"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8B30F8" w:rsidRPr="009A3EEA" w:rsidRDefault="008B30F8" w:rsidP="008B30F8">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8B30F8" w:rsidRPr="009A3EEA" w:rsidRDefault="008B30F8" w:rsidP="008B30F8">
            <w:pPr>
              <w:pStyle w:val="TAL"/>
            </w:pPr>
            <w:r w:rsidRPr="009A3EEA">
              <w:t>Access to create Subscriptions resources.</w:t>
            </w:r>
          </w:p>
        </w:tc>
      </w:tr>
      <w:tr w:rsidR="008B30F8"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8B30F8" w:rsidRPr="009A3EEA" w:rsidRDefault="008B30F8" w:rsidP="008B30F8">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8B30F8" w:rsidRPr="009A3EEA" w:rsidRDefault="008B30F8" w:rsidP="008B30F8">
            <w:pPr>
              <w:pStyle w:val="TAL"/>
            </w:pPr>
            <w:r w:rsidRPr="009A3EEA">
              <w:t>Access to update Subscriptions resources.</w:t>
            </w:r>
          </w:p>
        </w:tc>
      </w:tr>
      <w:tr w:rsidR="008B30F8"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8B30F8" w:rsidRPr="009A3EEA" w:rsidRDefault="008B30F8" w:rsidP="008B30F8">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8B30F8" w:rsidRPr="009A3EEA" w:rsidRDefault="008B30F8" w:rsidP="008B30F8">
            <w:pPr>
              <w:pStyle w:val="TAL"/>
            </w:pPr>
            <w:r w:rsidRPr="009A3EEA">
              <w:t>Access to the ApplicationData data set.</w:t>
            </w:r>
          </w:p>
        </w:tc>
      </w:tr>
      <w:tr w:rsidR="008B30F8"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8B30F8" w:rsidRPr="009A3EEA" w:rsidRDefault="008B30F8" w:rsidP="008B30F8">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8B30F8" w:rsidRPr="009A3EEA" w:rsidRDefault="008B30F8" w:rsidP="008B30F8">
            <w:pPr>
              <w:pStyle w:val="TAL"/>
            </w:pPr>
            <w:r w:rsidRPr="009A3EEA">
              <w:t>Access to read PFDData.</w:t>
            </w:r>
          </w:p>
        </w:tc>
      </w:tr>
      <w:tr w:rsidR="008B30F8"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8B30F8" w:rsidRPr="009A3EEA" w:rsidRDefault="008B30F8" w:rsidP="008B30F8">
            <w:pPr>
              <w:pStyle w:val="TAL"/>
            </w:pPr>
            <w:r w:rsidRPr="009A3EEA">
              <w:lastRenderedPageBreak/>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8B30F8" w:rsidRPr="009A3EEA" w:rsidRDefault="008B30F8" w:rsidP="008B30F8">
            <w:pPr>
              <w:pStyle w:val="TAL"/>
            </w:pPr>
            <w:r w:rsidRPr="009A3EEA">
              <w:t>Access to update PFDData.</w:t>
            </w:r>
          </w:p>
        </w:tc>
      </w:tr>
      <w:tr w:rsidR="008B30F8"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8B30F8" w:rsidRPr="009A3EEA" w:rsidRDefault="008B30F8" w:rsidP="008B30F8">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8B30F8" w:rsidRPr="009A3EEA" w:rsidRDefault="008B30F8" w:rsidP="008B30F8">
            <w:pPr>
              <w:pStyle w:val="TAL"/>
            </w:pPr>
            <w:r w:rsidRPr="009A3EEA">
              <w:t>Access to create PFDData.</w:t>
            </w:r>
          </w:p>
        </w:tc>
      </w:tr>
      <w:tr w:rsidR="008B30F8"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8B30F8" w:rsidRPr="009A3EEA" w:rsidRDefault="008B30F8" w:rsidP="008B30F8">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8B30F8" w:rsidRPr="009A3EEA" w:rsidRDefault="008B30F8" w:rsidP="008B30F8">
            <w:pPr>
              <w:pStyle w:val="TAL"/>
            </w:pPr>
            <w:r w:rsidRPr="009A3EEA">
              <w:t>Access to read Traffic Influence Data.</w:t>
            </w:r>
          </w:p>
        </w:tc>
      </w:tr>
      <w:tr w:rsidR="008B30F8"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8B30F8" w:rsidRPr="009A3EEA" w:rsidRDefault="008B30F8" w:rsidP="008B30F8">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8B30F8" w:rsidRPr="009A3EEA" w:rsidRDefault="008B30F8" w:rsidP="008B30F8">
            <w:pPr>
              <w:pStyle w:val="TAL"/>
            </w:pPr>
            <w:r w:rsidRPr="009A3EEA">
              <w:t>Access to create Traffic Influence Data.</w:t>
            </w:r>
          </w:p>
        </w:tc>
      </w:tr>
      <w:tr w:rsidR="008B30F8"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8B30F8" w:rsidRPr="009A3EEA" w:rsidRDefault="008B30F8" w:rsidP="008B30F8">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8B30F8" w:rsidRPr="009A3EEA" w:rsidRDefault="008B30F8" w:rsidP="008B30F8">
            <w:pPr>
              <w:pStyle w:val="TAL"/>
            </w:pPr>
            <w:r w:rsidRPr="009A3EEA">
              <w:t>Access to update Traffic Influence Data.</w:t>
            </w:r>
          </w:p>
        </w:tc>
      </w:tr>
      <w:tr w:rsidR="008B30F8"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8B30F8" w:rsidRPr="009A3EEA" w:rsidRDefault="008B30F8" w:rsidP="008B30F8">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8B30F8" w:rsidRPr="009A3EEA" w:rsidRDefault="008B30F8" w:rsidP="008B30F8">
            <w:pPr>
              <w:pStyle w:val="TAL"/>
            </w:pPr>
            <w:r w:rsidRPr="009A3EEA">
              <w:t>Access to create Traffic Influence Data Subscriptions.</w:t>
            </w:r>
          </w:p>
        </w:tc>
      </w:tr>
      <w:tr w:rsidR="008B30F8"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8B30F8" w:rsidRPr="009A3EEA" w:rsidRDefault="008B30F8" w:rsidP="008B30F8">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8B30F8" w:rsidRPr="009A3EEA" w:rsidRDefault="008B30F8" w:rsidP="008B30F8">
            <w:pPr>
              <w:pStyle w:val="TAL"/>
            </w:pPr>
            <w:r w:rsidRPr="009A3EEA">
              <w:t>Access to read Traffic Influence Data Subscriptions.</w:t>
            </w:r>
          </w:p>
        </w:tc>
      </w:tr>
      <w:tr w:rsidR="008B30F8"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8B30F8" w:rsidRPr="009A3EEA" w:rsidRDefault="008B30F8" w:rsidP="008B30F8">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8B30F8" w:rsidRPr="009A3EEA" w:rsidRDefault="008B30F8" w:rsidP="008B30F8">
            <w:pPr>
              <w:pStyle w:val="TAL"/>
            </w:pPr>
            <w:r w:rsidRPr="009A3EEA">
              <w:t>Access to update Traffic Influence Data Subscriptions.</w:t>
            </w:r>
          </w:p>
        </w:tc>
      </w:tr>
      <w:tr w:rsidR="008B30F8"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8B30F8" w:rsidRPr="009A3EEA" w:rsidRDefault="008B30F8" w:rsidP="008B30F8">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8B30F8" w:rsidRPr="009A3EEA" w:rsidRDefault="008B30F8" w:rsidP="008B30F8">
            <w:pPr>
              <w:pStyle w:val="TAL"/>
            </w:pPr>
            <w:r w:rsidRPr="009A3EEA">
              <w:t>Access to read BDT Policy Data.</w:t>
            </w:r>
          </w:p>
        </w:tc>
      </w:tr>
      <w:tr w:rsidR="008B30F8"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8B30F8" w:rsidRPr="009A3EEA" w:rsidRDefault="008B30F8" w:rsidP="008B30F8">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8B30F8" w:rsidRPr="009A3EEA" w:rsidRDefault="008B30F8" w:rsidP="008B30F8">
            <w:pPr>
              <w:pStyle w:val="TAL"/>
            </w:pPr>
            <w:r w:rsidRPr="009A3EEA">
              <w:t>Access to create BDT Policy Data.</w:t>
            </w:r>
          </w:p>
        </w:tc>
      </w:tr>
      <w:tr w:rsidR="008B30F8"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8B30F8" w:rsidRPr="009A3EEA" w:rsidRDefault="008B30F8" w:rsidP="008B30F8">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8B30F8" w:rsidRPr="009A3EEA" w:rsidRDefault="008B30F8" w:rsidP="008B30F8">
            <w:pPr>
              <w:pStyle w:val="TAL"/>
            </w:pPr>
            <w:r w:rsidRPr="009A3EEA">
              <w:t>Access to update BDT Policy Data.</w:t>
            </w:r>
          </w:p>
        </w:tc>
      </w:tr>
      <w:tr w:rsidR="008B30F8"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8B30F8" w:rsidRPr="009A3EEA" w:rsidRDefault="008B30F8" w:rsidP="008B30F8">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8B30F8" w:rsidRPr="009A3EEA" w:rsidRDefault="008B30F8" w:rsidP="008B30F8">
            <w:pPr>
              <w:pStyle w:val="TAL"/>
            </w:pPr>
            <w:r w:rsidRPr="009A3EEA">
              <w:t>Access to read IPTV Configuration Data.</w:t>
            </w:r>
          </w:p>
        </w:tc>
      </w:tr>
      <w:tr w:rsidR="008B30F8"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8B30F8" w:rsidRPr="009A3EEA" w:rsidRDefault="008B30F8" w:rsidP="008B30F8">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8B30F8" w:rsidRPr="009A3EEA" w:rsidRDefault="008B30F8" w:rsidP="008B30F8">
            <w:pPr>
              <w:pStyle w:val="TAL"/>
            </w:pPr>
            <w:r w:rsidRPr="009A3EEA">
              <w:t>Access to create IPTV Configuration Data.</w:t>
            </w:r>
          </w:p>
        </w:tc>
      </w:tr>
      <w:tr w:rsidR="008B30F8"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8B30F8" w:rsidRPr="009A3EEA" w:rsidRDefault="008B30F8" w:rsidP="008B30F8">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8B30F8" w:rsidRPr="009A3EEA" w:rsidRDefault="008B30F8" w:rsidP="008B30F8">
            <w:pPr>
              <w:pStyle w:val="TAL"/>
            </w:pPr>
            <w:r w:rsidRPr="009A3EEA">
              <w:t>Access to update IPTV Configuration Data.</w:t>
            </w:r>
          </w:p>
        </w:tc>
      </w:tr>
      <w:tr w:rsidR="008B30F8"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8B30F8" w:rsidRPr="009A3EEA" w:rsidRDefault="008B30F8" w:rsidP="008B30F8">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8B30F8" w:rsidRPr="009A3EEA" w:rsidRDefault="008B30F8" w:rsidP="008B30F8">
            <w:pPr>
              <w:pStyle w:val="TAL"/>
            </w:pPr>
            <w:r w:rsidRPr="009A3EEA">
              <w:t>Access to read Service Parameter Data.</w:t>
            </w:r>
          </w:p>
        </w:tc>
      </w:tr>
      <w:tr w:rsidR="008B30F8"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8B30F8" w:rsidRPr="009A3EEA" w:rsidRDefault="008B30F8" w:rsidP="008B30F8">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8B30F8" w:rsidRPr="009A3EEA" w:rsidRDefault="008B30F8" w:rsidP="008B30F8">
            <w:pPr>
              <w:pStyle w:val="TAL"/>
            </w:pPr>
            <w:r w:rsidRPr="009A3EEA">
              <w:t>Access to create Service Parameter Data.</w:t>
            </w:r>
          </w:p>
        </w:tc>
      </w:tr>
      <w:tr w:rsidR="008B30F8"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8B30F8" w:rsidRPr="009A3EEA" w:rsidRDefault="008B30F8" w:rsidP="008B30F8">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8B30F8" w:rsidRPr="009A3EEA" w:rsidRDefault="008B30F8" w:rsidP="008B30F8">
            <w:pPr>
              <w:pStyle w:val="TAL"/>
            </w:pPr>
            <w:r w:rsidRPr="009A3EEA">
              <w:t>Access to update Service Parameter Data.</w:t>
            </w:r>
          </w:p>
        </w:tc>
      </w:tr>
      <w:tr w:rsidR="008B30F8"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8B30F8" w:rsidRPr="009A3EEA" w:rsidRDefault="008B30F8" w:rsidP="008B30F8">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8B30F8" w:rsidRPr="009A3EEA" w:rsidRDefault="008B30F8" w:rsidP="008B30F8">
            <w:pPr>
              <w:pStyle w:val="TAL"/>
            </w:pPr>
            <w:r w:rsidRPr="009A3EEA">
              <w:t>Access to read AM Influence Data.</w:t>
            </w:r>
          </w:p>
        </w:tc>
      </w:tr>
      <w:tr w:rsidR="008B30F8"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8B30F8" w:rsidRPr="009A3EEA" w:rsidRDefault="008B30F8" w:rsidP="008B30F8">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8B30F8" w:rsidRPr="009A3EEA" w:rsidRDefault="008B30F8" w:rsidP="008B30F8">
            <w:pPr>
              <w:pStyle w:val="TAL"/>
            </w:pPr>
            <w:r w:rsidRPr="009A3EEA">
              <w:t>Access to create AM Influence Data.</w:t>
            </w:r>
          </w:p>
        </w:tc>
      </w:tr>
      <w:tr w:rsidR="008B30F8"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8B30F8" w:rsidRPr="009A3EEA" w:rsidRDefault="008B30F8" w:rsidP="008B30F8">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8B30F8" w:rsidRPr="009A3EEA" w:rsidRDefault="008B30F8" w:rsidP="008B30F8">
            <w:pPr>
              <w:pStyle w:val="TAL"/>
            </w:pPr>
            <w:r w:rsidRPr="009A3EEA">
              <w:t>Access to update AM Influence Data.</w:t>
            </w:r>
          </w:p>
        </w:tc>
      </w:tr>
      <w:tr w:rsidR="008B30F8"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8B30F8" w:rsidRPr="009A3EEA" w:rsidRDefault="008B30F8" w:rsidP="008B30F8">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8B30F8" w:rsidRPr="009A3EEA" w:rsidRDefault="008B30F8" w:rsidP="008B30F8">
            <w:pPr>
              <w:pStyle w:val="TAL"/>
            </w:pPr>
            <w:r w:rsidRPr="009A3EEA">
              <w:t>Access to create Subscriptions resources.</w:t>
            </w:r>
          </w:p>
        </w:tc>
      </w:tr>
      <w:tr w:rsidR="008B30F8"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8B30F8" w:rsidRPr="009A3EEA" w:rsidRDefault="008B30F8" w:rsidP="008B30F8">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8B30F8" w:rsidRPr="009A3EEA" w:rsidRDefault="008B30F8" w:rsidP="008B30F8">
            <w:pPr>
              <w:pStyle w:val="TAL"/>
            </w:pPr>
            <w:r w:rsidRPr="009A3EEA">
              <w:t>Access to read Subscriptions resources.</w:t>
            </w:r>
          </w:p>
        </w:tc>
      </w:tr>
      <w:tr w:rsidR="008B30F8"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8B30F8" w:rsidRPr="009A3EEA" w:rsidRDefault="008B30F8" w:rsidP="008B30F8">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8B30F8" w:rsidRPr="009A3EEA" w:rsidRDefault="008B30F8" w:rsidP="008B30F8">
            <w:pPr>
              <w:pStyle w:val="TAL"/>
            </w:pPr>
            <w:r w:rsidRPr="009A3EEA">
              <w:t>Access to update Subscriptions resources.</w:t>
            </w:r>
          </w:p>
        </w:tc>
      </w:tr>
      <w:tr w:rsidR="008B30F8"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8B30F8" w:rsidRPr="009A3EEA" w:rsidRDefault="008B30F8" w:rsidP="008B30F8">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8B30F8" w:rsidRPr="009A3EEA" w:rsidRDefault="008B30F8" w:rsidP="008B30F8">
            <w:pPr>
              <w:pStyle w:val="TAL"/>
            </w:pPr>
            <w:r w:rsidRPr="009A3EEA">
              <w:t>Access to read EAS Deployment Information Data.</w:t>
            </w:r>
          </w:p>
        </w:tc>
      </w:tr>
      <w:tr w:rsidR="008B30F8"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8B30F8" w:rsidRPr="009A3EEA" w:rsidRDefault="008B30F8" w:rsidP="008B30F8">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8B30F8" w:rsidRPr="009A3EEA" w:rsidRDefault="008B30F8" w:rsidP="008B30F8">
            <w:pPr>
              <w:pStyle w:val="TAL"/>
            </w:pPr>
            <w:r w:rsidRPr="009A3EEA">
              <w:t>Access to create EAS Deployment Information Data.</w:t>
            </w:r>
          </w:p>
        </w:tc>
      </w:tr>
      <w:tr w:rsidR="008B30F8"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8B30F8" w:rsidRPr="009A3EEA" w:rsidRDefault="008B30F8" w:rsidP="008B30F8">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8B30F8" w:rsidRPr="009A3EEA" w:rsidRDefault="008B30F8" w:rsidP="008B30F8">
            <w:pPr>
              <w:pStyle w:val="TAL"/>
            </w:pPr>
            <w:r w:rsidRPr="009A3EEA">
              <w:t>Access to update EAS Deployment Information Data.</w:t>
            </w:r>
          </w:p>
        </w:tc>
      </w:tr>
      <w:tr w:rsidR="00A848C2"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A848C2" w:rsidRPr="009A3EEA" w:rsidRDefault="00A848C2" w:rsidP="00A848C2">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A848C2" w:rsidRPr="009A3EEA" w:rsidRDefault="00A848C2" w:rsidP="00A848C2">
            <w:pPr>
              <w:pStyle w:val="TAL"/>
            </w:pPr>
            <w:r w:rsidRPr="00F60151">
              <w:t>Access to read ECS Address Roaming Data resources</w:t>
            </w:r>
          </w:p>
        </w:tc>
      </w:tr>
      <w:tr w:rsidR="00A848C2"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A848C2" w:rsidRPr="009A3EEA" w:rsidRDefault="00A848C2" w:rsidP="00A848C2">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A848C2" w:rsidRPr="009A3EEA" w:rsidRDefault="00A848C2" w:rsidP="00A848C2">
            <w:pPr>
              <w:pStyle w:val="TAL"/>
            </w:pPr>
            <w:r w:rsidRPr="00F60151">
              <w:t>Access to create ECS Address Roaming Data resources</w:t>
            </w:r>
          </w:p>
        </w:tc>
      </w:tr>
      <w:tr w:rsidR="00A848C2"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A848C2" w:rsidRPr="009A3EEA" w:rsidRDefault="00A848C2" w:rsidP="00A848C2">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A848C2" w:rsidRPr="009A3EEA" w:rsidRDefault="00A848C2" w:rsidP="00A848C2">
            <w:pPr>
              <w:pStyle w:val="TAL"/>
            </w:pPr>
            <w:r w:rsidRPr="00F60151">
              <w:t xml:space="preserve">Access to </w:t>
            </w:r>
            <w:r>
              <w:t>update</w:t>
            </w:r>
            <w:r w:rsidRPr="00F60151">
              <w:t xml:space="preserve"> ECS Address Roaming Data resources</w:t>
            </w:r>
          </w:p>
        </w:tc>
      </w:tr>
      <w:tr w:rsidR="00A848C2"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A848C2" w:rsidRPr="009A3EEA" w:rsidRDefault="00A848C2" w:rsidP="00A848C2">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A848C2" w:rsidRPr="009A3EEA" w:rsidRDefault="00A848C2" w:rsidP="00A848C2">
            <w:pPr>
              <w:pStyle w:val="TAL"/>
            </w:pPr>
            <w:r>
              <w:t>Access to read DNAI-EAS mapping resources.</w:t>
            </w:r>
          </w:p>
        </w:tc>
      </w:tr>
      <w:tr w:rsidR="00A848C2"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A848C2" w:rsidRDefault="00A848C2" w:rsidP="00A848C2">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A848C2" w:rsidRDefault="00A848C2" w:rsidP="00A848C2">
            <w:pPr>
              <w:pStyle w:val="TAL"/>
            </w:pPr>
            <w:r>
              <w:t>Access to read AF QoS Data Sets</w:t>
            </w:r>
          </w:p>
        </w:tc>
      </w:tr>
      <w:tr w:rsidR="00A848C2"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A848C2" w:rsidRDefault="00A848C2" w:rsidP="00A848C2">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A848C2" w:rsidRDefault="00A848C2" w:rsidP="00A848C2">
            <w:pPr>
              <w:pStyle w:val="TAL"/>
            </w:pPr>
            <w:r>
              <w:t>Access to create AF QoS Data Sets</w:t>
            </w:r>
          </w:p>
        </w:tc>
      </w:tr>
      <w:tr w:rsidR="00A848C2"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A848C2" w:rsidRDefault="00A848C2" w:rsidP="00A848C2">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A848C2" w:rsidRDefault="00A848C2" w:rsidP="00A848C2">
            <w:pPr>
              <w:pStyle w:val="TAL"/>
            </w:pPr>
            <w:r>
              <w:t>Access to update AF QoS Data Sets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57" w:name="_Toc20120585"/>
      <w:bookmarkStart w:id="858" w:name="_Toc21623463"/>
      <w:bookmarkStart w:id="859" w:name="_Toc27587166"/>
      <w:bookmarkStart w:id="860" w:name="_Toc36459229"/>
      <w:bookmarkStart w:id="861" w:name="_Toc45028476"/>
      <w:bookmarkStart w:id="862" w:name="_Toc51870155"/>
      <w:bookmarkStart w:id="863" w:name="_Toc51870277"/>
      <w:bookmarkStart w:id="864" w:name="_Toc90582032"/>
      <w:bookmarkStart w:id="865" w:name="_Toc130816117"/>
      <w:bookmarkStart w:id="866" w:name="_Toc153810056"/>
      <w:r w:rsidRPr="009A3EEA">
        <w:lastRenderedPageBreak/>
        <w:t>6.1.</w:t>
      </w:r>
      <w:r w:rsidRPr="009A3EEA">
        <w:rPr>
          <w:lang w:eastAsia="zh-CN"/>
        </w:rPr>
        <w:t>8</w:t>
      </w:r>
      <w:r w:rsidRPr="009A3EEA">
        <w:tab/>
        <w:t>Feature negotiation</w:t>
      </w:r>
      <w:bookmarkEnd w:id="857"/>
      <w:bookmarkEnd w:id="858"/>
      <w:bookmarkEnd w:id="859"/>
      <w:bookmarkEnd w:id="860"/>
      <w:bookmarkEnd w:id="861"/>
      <w:bookmarkEnd w:id="862"/>
      <w:bookmarkEnd w:id="863"/>
      <w:bookmarkEnd w:id="864"/>
      <w:bookmarkEnd w:id="865"/>
      <w:bookmarkEnd w:id="866"/>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Pr="009A3EEA" w:rsidRDefault="009D1935" w:rsidP="009D1935">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4ECC8722" w14:textId="0913E39C" w:rsidR="00E74115" w:rsidRPr="008D6BAC" w:rsidRDefault="00E74115" w:rsidP="00E74115">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67" w:name="_Toc27587167"/>
      <w:bookmarkStart w:id="868" w:name="_Toc36459230"/>
      <w:bookmarkStart w:id="869" w:name="_Toc45028477"/>
      <w:bookmarkStart w:id="870" w:name="_Toc51870156"/>
      <w:bookmarkStart w:id="871" w:name="_Toc51870278"/>
      <w:bookmarkStart w:id="872" w:name="_Toc90582033"/>
      <w:bookmarkStart w:id="873" w:name="_Toc130816118"/>
      <w:bookmarkStart w:id="874" w:name="_Toc153810057"/>
      <w:r w:rsidRPr="009A3EEA">
        <w:t>6.2</w:t>
      </w:r>
      <w:r w:rsidRPr="009A3EEA">
        <w:tab/>
        <w:t>Nud</w:t>
      </w:r>
      <w:r w:rsidRPr="009A3EEA">
        <w:rPr>
          <w:lang w:eastAsia="zh-CN"/>
        </w:rPr>
        <w:t>r</w:t>
      </w:r>
      <w:r w:rsidRPr="009A3EEA">
        <w:t>_GroupIDmap Service API</w:t>
      </w:r>
      <w:bookmarkEnd w:id="867"/>
      <w:bookmarkEnd w:id="868"/>
      <w:bookmarkEnd w:id="869"/>
      <w:bookmarkEnd w:id="870"/>
      <w:bookmarkEnd w:id="871"/>
      <w:bookmarkEnd w:id="872"/>
      <w:bookmarkEnd w:id="873"/>
      <w:bookmarkEnd w:id="874"/>
    </w:p>
    <w:p w14:paraId="71B7A0D3" w14:textId="77777777" w:rsidR="003A062A" w:rsidRPr="009A3EEA" w:rsidRDefault="003A062A" w:rsidP="003A062A">
      <w:pPr>
        <w:pStyle w:val="31"/>
        <w:rPr>
          <w:lang w:eastAsia="zh-CN"/>
        </w:rPr>
      </w:pPr>
      <w:bookmarkStart w:id="875" w:name="_Toc27587168"/>
      <w:bookmarkStart w:id="876" w:name="_Toc36459231"/>
      <w:bookmarkStart w:id="877" w:name="_Toc45028478"/>
      <w:bookmarkStart w:id="878" w:name="_Toc51870157"/>
      <w:bookmarkStart w:id="879" w:name="_Toc51870279"/>
      <w:bookmarkStart w:id="880" w:name="_Toc90582034"/>
      <w:bookmarkStart w:id="881" w:name="_Toc130816119"/>
      <w:bookmarkStart w:id="882" w:name="_Toc153810058"/>
      <w:r w:rsidRPr="009A3EEA">
        <w:t>6.2.1</w:t>
      </w:r>
      <w:r w:rsidRPr="009A3EEA">
        <w:tab/>
        <w:t>API URI</w:t>
      </w:r>
      <w:bookmarkEnd w:id="875"/>
      <w:bookmarkEnd w:id="876"/>
      <w:bookmarkEnd w:id="877"/>
      <w:bookmarkEnd w:id="878"/>
      <w:bookmarkEnd w:id="879"/>
      <w:bookmarkEnd w:id="880"/>
      <w:bookmarkEnd w:id="881"/>
      <w:bookmarkEnd w:id="882"/>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77777777" w:rsidR="003A062A" w:rsidRPr="009A3EEA" w:rsidRDefault="003A062A" w:rsidP="003A062A">
      <w:pPr>
        <w:rPr>
          <w:lang w:eastAsia="zh-CN"/>
        </w:rPr>
      </w:pPr>
      <w:r w:rsidRPr="009A3EEA">
        <w:t>where "apiRoot" is defined in clause 4.4.1 of 3GPP TS 29.501 [8],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83" w:name="_Toc27587169"/>
      <w:bookmarkStart w:id="884" w:name="_Toc36459232"/>
      <w:bookmarkStart w:id="885" w:name="_Toc45028479"/>
      <w:bookmarkStart w:id="886" w:name="_Toc51870158"/>
      <w:bookmarkStart w:id="887" w:name="_Toc51870280"/>
      <w:bookmarkStart w:id="888" w:name="_Toc90582035"/>
      <w:bookmarkStart w:id="889" w:name="_Toc130816120"/>
      <w:bookmarkStart w:id="890" w:name="_Toc153810059"/>
      <w:r w:rsidRPr="009A3EEA">
        <w:lastRenderedPageBreak/>
        <w:t>6.2.2</w:t>
      </w:r>
      <w:r w:rsidRPr="009A3EEA">
        <w:tab/>
        <w:t>Usage of HTTP</w:t>
      </w:r>
      <w:bookmarkEnd w:id="883"/>
      <w:bookmarkEnd w:id="884"/>
      <w:bookmarkEnd w:id="885"/>
      <w:bookmarkEnd w:id="886"/>
      <w:bookmarkEnd w:id="887"/>
      <w:bookmarkEnd w:id="888"/>
      <w:bookmarkEnd w:id="889"/>
      <w:bookmarkEnd w:id="890"/>
    </w:p>
    <w:p w14:paraId="05D832CA" w14:textId="77777777" w:rsidR="003A062A" w:rsidRPr="009A3EEA" w:rsidRDefault="003A062A" w:rsidP="003A062A">
      <w:pPr>
        <w:pStyle w:val="41"/>
      </w:pPr>
      <w:bookmarkStart w:id="891" w:name="_Toc27587170"/>
      <w:bookmarkStart w:id="892" w:name="_Toc36459233"/>
      <w:bookmarkStart w:id="893" w:name="_Toc45028480"/>
      <w:bookmarkStart w:id="894" w:name="_Toc51870159"/>
      <w:bookmarkStart w:id="895" w:name="_Toc51870281"/>
      <w:bookmarkStart w:id="896" w:name="_Toc90582036"/>
      <w:bookmarkStart w:id="897" w:name="_Toc130816121"/>
      <w:bookmarkStart w:id="898" w:name="_Toc153810060"/>
      <w:r w:rsidRPr="009A3EEA">
        <w:t>6.2.2.1</w:t>
      </w:r>
      <w:r w:rsidRPr="009A3EEA">
        <w:tab/>
        <w:t>General</w:t>
      </w:r>
      <w:bookmarkEnd w:id="891"/>
      <w:bookmarkEnd w:id="892"/>
      <w:bookmarkEnd w:id="893"/>
      <w:bookmarkEnd w:id="894"/>
      <w:bookmarkEnd w:id="895"/>
      <w:bookmarkEnd w:id="896"/>
      <w:bookmarkEnd w:id="897"/>
      <w:bookmarkEnd w:id="898"/>
    </w:p>
    <w:p w14:paraId="52212674" w14:textId="29DB3DF7"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shall be used as specified in clause 5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899" w:name="_Toc27587171"/>
      <w:bookmarkStart w:id="900" w:name="_Toc36459234"/>
      <w:bookmarkStart w:id="901" w:name="_Toc45028481"/>
      <w:bookmarkStart w:id="902" w:name="_Toc51870160"/>
      <w:bookmarkStart w:id="903" w:name="_Toc51870282"/>
      <w:bookmarkStart w:id="904" w:name="_Toc90582037"/>
      <w:bookmarkStart w:id="905" w:name="_Toc130816122"/>
      <w:bookmarkStart w:id="906" w:name="_Toc153810061"/>
      <w:r w:rsidRPr="009A3EEA">
        <w:t>6.2.2.2</w:t>
      </w:r>
      <w:r w:rsidRPr="009A3EEA">
        <w:tab/>
        <w:t>HTTP standard headers</w:t>
      </w:r>
      <w:bookmarkEnd w:id="899"/>
      <w:bookmarkEnd w:id="900"/>
      <w:bookmarkEnd w:id="901"/>
      <w:bookmarkEnd w:id="902"/>
      <w:bookmarkEnd w:id="903"/>
      <w:bookmarkEnd w:id="904"/>
      <w:bookmarkEnd w:id="905"/>
      <w:bookmarkEnd w:id="906"/>
    </w:p>
    <w:p w14:paraId="2A10AA05" w14:textId="77777777" w:rsidR="003A062A" w:rsidRPr="009A3EEA" w:rsidRDefault="003A062A" w:rsidP="003A062A">
      <w:pPr>
        <w:pStyle w:val="51"/>
        <w:rPr>
          <w:lang w:eastAsia="zh-CN"/>
        </w:rPr>
      </w:pPr>
      <w:bookmarkStart w:id="907" w:name="_Toc27587172"/>
      <w:bookmarkStart w:id="908" w:name="_Toc36459235"/>
      <w:bookmarkStart w:id="909" w:name="_Toc45028482"/>
      <w:bookmarkStart w:id="910" w:name="_Toc51870161"/>
      <w:bookmarkStart w:id="911" w:name="_Toc51870283"/>
      <w:bookmarkStart w:id="912" w:name="_Toc90582038"/>
      <w:bookmarkStart w:id="913" w:name="_Toc130816123"/>
      <w:bookmarkStart w:id="914" w:name="_Toc153810062"/>
      <w:r w:rsidRPr="009A3EEA">
        <w:t>6.2.2.2.1</w:t>
      </w:r>
      <w:r w:rsidRPr="009A3EEA">
        <w:rPr>
          <w:lang w:eastAsia="zh-CN"/>
        </w:rPr>
        <w:tab/>
        <w:t>General</w:t>
      </w:r>
      <w:bookmarkEnd w:id="907"/>
      <w:bookmarkEnd w:id="908"/>
      <w:bookmarkEnd w:id="909"/>
      <w:bookmarkEnd w:id="910"/>
      <w:bookmarkEnd w:id="911"/>
      <w:bookmarkEnd w:id="912"/>
      <w:bookmarkEnd w:id="913"/>
      <w:bookmarkEnd w:id="914"/>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15" w:name="_Toc27587173"/>
      <w:bookmarkStart w:id="916" w:name="_Toc36459236"/>
      <w:bookmarkStart w:id="917" w:name="_Toc45028483"/>
      <w:bookmarkStart w:id="918" w:name="_Toc51870162"/>
      <w:bookmarkStart w:id="919" w:name="_Toc51870284"/>
      <w:bookmarkStart w:id="920" w:name="_Toc90582039"/>
      <w:bookmarkStart w:id="921" w:name="_Toc130816124"/>
      <w:bookmarkStart w:id="922" w:name="_Toc153810063"/>
      <w:r w:rsidRPr="009A3EEA">
        <w:t>6.2.2.2.2</w:t>
      </w:r>
      <w:r w:rsidRPr="009A3EEA">
        <w:tab/>
        <w:t>Content type</w:t>
      </w:r>
      <w:bookmarkEnd w:id="915"/>
      <w:bookmarkEnd w:id="916"/>
      <w:bookmarkEnd w:id="917"/>
      <w:bookmarkEnd w:id="918"/>
      <w:bookmarkEnd w:id="919"/>
      <w:bookmarkEnd w:id="920"/>
      <w:bookmarkEnd w:id="921"/>
      <w:bookmarkEnd w:id="922"/>
    </w:p>
    <w:p w14:paraId="7BA0C3A6" w14:textId="77777777" w:rsidR="003A062A" w:rsidRPr="009A3EEA" w:rsidRDefault="003A062A" w:rsidP="003A062A">
      <w:r w:rsidRPr="009A3EEA">
        <w:t>The following content types shall be supported:</w:t>
      </w:r>
    </w:p>
    <w:p w14:paraId="617EB748" w14:textId="77777777"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clause 5.4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23" w:name="_Toc27587174"/>
      <w:bookmarkStart w:id="924" w:name="_Toc36459237"/>
      <w:bookmarkStart w:id="925" w:name="_Toc45028484"/>
      <w:bookmarkStart w:id="926" w:name="_Toc51870163"/>
      <w:bookmarkStart w:id="927" w:name="_Toc51870285"/>
      <w:bookmarkStart w:id="928" w:name="_Toc90582040"/>
      <w:bookmarkStart w:id="929" w:name="_Toc130816125"/>
      <w:bookmarkStart w:id="930" w:name="_Toc153810064"/>
      <w:r w:rsidRPr="009A3EEA">
        <w:rPr>
          <w:lang w:val="es-ES"/>
        </w:rPr>
        <w:t>6.2.2.2.3</w:t>
      </w:r>
      <w:r w:rsidRPr="009A3EEA">
        <w:rPr>
          <w:lang w:val="es-ES"/>
        </w:rPr>
        <w:tab/>
        <w:t>Cache-Control</w:t>
      </w:r>
      <w:bookmarkEnd w:id="923"/>
      <w:bookmarkEnd w:id="924"/>
      <w:bookmarkEnd w:id="925"/>
      <w:bookmarkEnd w:id="926"/>
      <w:bookmarkEnd w:id="927"/>
      <w:bookmarkEnd w:id="928"/>
      <w:bookmarkEnd w:id="929"/>
      <w:bookmarkEnd w:id="930"/>
    </w:p>
    <w:p w14:paraId="0B457089" w14:textId="1C7100C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31" w:name="_Toc27587175"/>
      <w:bookmarkStart w:id="932" w:name="_Toc36459238"/>
      <w:bookmarkStart w:id="933" w:name="_Toc45028485"/>
      <w:bookmarkStart w:id="934" w:name="_Toc51870164"/>
      <w:bookmarkStart w:id="935" w:name="_Toc51870286"/>
      <w:bookmarkStart w:id="936" w:name="_Toc90582041"/>
      <w:bookmarkStart w:id="937" w:name="_Toc130816126"/>
      <w:bookmarkStart w:id="938" w:name="_Toc153810065"/>
      <w:r w:rsidRPr="009A3EEA">
        <w:t>6.2.2.2.4</w:t>
      </w:r>
      <w:r w:rsidRPr="009A3EEA">
        <w:tab/>
        <w:t>ETag</w:t>
      </w:r>
      <w:bookmarkEnd w:id="931"/>
      <w:bookmarkEnd w:id="932"/>
      <w:bookmarkEnd w:id="933"/>
      <w:bookmarkEnd w:id="934"/>
      <w:bookmarkEnd w:id="935"/>
      <w:bookmarkEnd w:id="936"/>
      <w:bookmarkEnd w:id="937"/>
      <w:bookmarkEnd w:id="938"/>
    </w:p>
    <w:p w14:paraId="2398537B" w14:textId="1A30BA2B"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clause </w:t>
      </w:r>
      <w:r w:rsidR="008857B8">
        <w:rPr>
          <w:lang w:val="en-US"/>
        </w:rPr>
        <w:t>8.8.3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39" w:name="_Toc27587176"/>
      <w:bookmarkStart w:id="940" w:name="_Toc36459239"/>
      <w:bookmarkStart w:id="941" w:name="_Toc45028486"/>
      <w:bookmarkStart w:id="942" w:name="_Toc51870165"/>
      <w:bookmarkStart w:id="943" w:name="_Toc51870287"/>
      <w:bookmarkStart w:id="944" w:name="_Toc90582042"/>
      <w:bookmarkStart w:id="945" w:name="_Toc130816127"/>
      <w:bookmarkStart w:id="946" w:name="_Toc153810066"/>
      <w:r w:rsidRPr="009A3EEA">
        <w:t>6.2.2.2.5</w:t>
      </w:r>
      <w:r w:rsidRPr="009A3EEA">
        <w:tab/>
        <w:t>If-None-Match</w:t>
      </w:r>
      <w:bookmarkEnd w:id="939"/>
      <w:bookmarkEnd w:id="940"/>
      <w:bookmarkEnd w:id="941"/>
      <w:bookmarkEnd w:id="942"/>
      <w:bookmarkEnd w:id="943"/>
      <w:bookmarkEnd w:id="944"/>
      <w:bookmarkEnd w:id="945"/>
      <w:bookmarkEnd w:id="946"/>
    </w:p>
    <w:p w14:paraId="6E1FA415" w14:textId="1A617160"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clause </w:t>
      </w:r>
      <w:r w:rsidR="002C4F97">
        <w:rPr>
          <w:lang w:val="en-US"/>
        </w:rPr>
        <w:t>13.1.2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47" w:name="_Toc27587177"/>
      <w:bookmarkStart w:id="948" w:name="_Toc36459240"/>
      <w:bookmarkStart w:id="949" w:name="_Toc45028487"/>
      <w:bookmarkStart w:id="950" w:name="_Toc51870166"/>
      <w:bookmarkStart w:id="951" w:name="_Toc51870288"/>
      <w:bookmarkStart w:id="952" w:name="_Toc90582043"/>
      <w:bookmarkStart w:id="953" w:name="_Toc130816128"/>
      <w:bookmarkStart w:id="954" w:name="_Toc153810067"/>
      <w:r w:rsidRPr="009A3EEA">
        <w:t>6.2.2.2.6</w:t>
      </w:r>
      <w:r w:rsidRPr="009A3EEA">
        <w:tab/>
        <w:t>Last-Modified</w:t>
      </w:r>
      <w:bookmarkEnd w:id="947"/>
      <w:bookmarkEnd w:id="948"/>
      <w:bookmarkEnd w:id="949"/>
      <w:bookmarkEnd w:id="950"/>
      <w:bookmarkEnd w:id="951"/>
      <w:bookmarkEnd w:id="952"/>
      <w:bookmarkEnd w:id="953"/>
      <w:bookmarkEnd w:id="954"/>
    </w:p>
    <w:p w14:paraId="03E7188B" w14:textId="6F914073"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clause </w:t>
      </w:r>
      <w:r w:rsidR="002C4F97">
        <w:rPr>
          <w:lang w:val="en-US"/>
        </w:rPr>
        <w:t>8.8.2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55" w:name="_Toc27587178"/>
      <w:bookmarkStart w:id="956" w:name="_Toc36459241"/>
      <w:bookmarkStart w:id="957" w:name="_Toc45028488"/>
      <w:bookmarkStart w:id="958" w:name="_Toc51870167"/>
      <w:bookmarkStart w:id="959" w:name="_Toc51870289"/>
      <w:bookmarkStart w:id="960" w:name="_Toc90582044"/>
      <w:bookmarkStart w:id="961" w:name="_Toc130816129"/>
      <w:bookmarkStart w:id="962" w:name="_Toc153810068"/>
      <w:r w:rsidRPr="009A3EEA">
        <w:lastRenderedPageBreak/>
        <w:t>6.2.2.2.7</w:t>
      </w:r>
      <w:r w:rsidRPr="009A3EEA">
        <w:tab/>
        <w:t>If-Modified-Since</w:t>
      </w:r>
      <w:bookmarkEnd w:id="955"/>
      <w:bookmarkEnd w:id="956"/>
      <w:bookmarkEnd w:id="957"/>
      <w:bookmarkEnd w:id="958"/>
      <w:bookmarkEnd w:id="959"/>
      <w:bookmarkEnd w:id="960"/>
      <w:bookmarkEnd w:id="961"/>
      <w:bookmarkEnd w:id="962"/>
    </w:p>
    <w:p w14:paraId="035DBE9C" w14:textId="06B12424"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clause </w:t>
      </w:r>
      <w:r w:rsidR="002C4F97">
        <w:rPr>
          <w:lang w:val="en-US"/>
        </w:rPr>
        <w:t>13.1.3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63" w:name="_Toc27587179"/>
      <w:bookmarkStart w:id="964" w:name="_Toc36459242"/>
      <w:bookmarkStart w:id="965" w:name="_Toc45028489"/>
      <w:bookmarkStart w:id="966" w:name="_Toc51870168"/>
      <w:bookmarkStart w:id="967" w:name="_Toc51870290"/>
      <w:bookmarkStart w:id="968" w:name="_Toc90582045"/>
      <w:bookmarkStart w:id="969" w:name="_Toc130816130"/>
      <w:bookmarkStart w:id="970" w:name="_Toc153810069"/>
      <w:r w:rsidRPr="009A3EEA">
        <w:t>6.2.2.2.8</w:t>
      </w:r>
      <w:r w:rsidRPr="009A3EEA">
        <w:tab/>
        <w:t>When to Use Entity-Tags and Last-Modified Dates</w:t>
      </w:r>
      <w:bookmarkEnd w:id="963"/>
      <w:bookmarkEnd w:id="964"/>
      <w:bookmarkEnd w:id="965"/>
      <w:bookmarkEnd w:id="966"/>
      <w:bookmarkEnd w:id="967"/>
      <w:bookmarkEnd w:id="968"/>
      <w:bookmarkEnd w:id="969"/>
      <w:bookmarkEnd w:id="970"/>
    </w:p>
    <w:p w14:paraId="6EE34B84" w14:textId="06CE1FA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clause </w:t>
      </w:r>
      <w:r w:rsidR="002C4F97">
        <w:rPr>
          <w:lang w:val="en-US"/>
        </w:rPr>
        <w:t>15.3.1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71" w:name="_Toc27587180"/>
      <w:bookmarkStart w:id="972" w:name="_Toc36459243"/>
      <w:bookmarkStart w:id="973" w:name="_Toc45028490"/>
      <w:bookmarkStart w:id="974" w:name="_Toc51870169"/>
      <w:bookmarkStart w:id="975" w:name="_Toc51870291"/>
      <w:bookmarkStart w:id="976" w:name="_Toc90582046"/>
      <w:bookmarkStart w:id="977" w:name="_Toc130816131"/>
      <w:bookmarkStart w:id="978" w:name="_Toc153810070"/>
      <w:r w:rsidRPr="009A3EEA">
        <w:t>6.2.2.3</w:t>
      </w:r>
      <w:r w:rsidRPr="009A3EEA">
        <w:tab/>
        <w:t>HTTP custom headers</w:t>
      </w:r>
      <w:bookmarkEnd w:id="971"/>
      <w:bookmarkEnd w:id="972"/>
      <w:bookmarkEnd w:id="973"/>
      <w:bookmarkEnd w:id="974"/>
      <w:bookmarkEnd w:id="975"/>
      <w:bookmarkEnd w:id="976"/>
      <w:bookmarkEnd w:id="977"/>
      <w:bookmarkEnd w:id="978"/>
    </w:p>
    <w:p w14:paraId="2C3905C3" w14:textId="77777777" w:rsidR="003A062A" w:rsidRPr="009A3EEA" w:rsidRDefault="003A062A" w:rsidP="003A062A">
      <w:pPr>
        <w:pStyle w:val="51"/>
        <w:rPr>
          <w:lang w:eastAsia="zh-CN"/>
        </w:rPr>
      </w:pPr>
      <w:bookmarkStart w:id="979" w:name="_Toc27587181"/>
      <w:bookmarkStart w:id="980" w:name="_Toc36459244"/>
      <w:bookmarkStart w:id="981" w:name="_Toc45028491"/>
      <w:bookmarkStart w:id="982" w:name="_Toc51870170"/>
      <w:bookmarkStart w:id="983" w:name="_Toc51870292"/>
      <w:bookmarkStart w:id="984" w:name="_Toc90582047"/>
      <w:bookmarkStart w:id="985" w:name="_Toc130816132"/>
      <w:bookmarkStart w:id="986" w:name="_Toc153810071"/>
      <w:r w:rsidRPr="009A3EEA">
        <w:t>6.2.2.3.1</w:t>
      </w:r>
      <w:r w:rsidRPr="009A3EEA">
        <w:rPr>
          <w:lang w:eastAsia="zh-CN"/>
        </w:rPr>
        <w:tab/>
        <w:t>General</w:t>
      </w:r>
      <w:bookmarkEnd w:id="979"/>
      <w:bookmarkEnd w:id="980"/>
      <w:bookmarkEnd w:id="981"/>
      <w:bookmarkEnd w:id="982"/>
      <w:bookmarkEnd w:id="983"/>
      <w:bookmarkEnd w:id="984"/>
      <w:bookmarkEnd w:id="985"/>
      <w:bookmarkEnd w:id="986"/>
    </w:p>
    <w:p w14:paraId="229EE242" w14:textId="77777777" w:rsidR="003A062A" w:rsidRPr="009A3EEA" w:rsidRDefault="003A062A" w:rsidP="003A062A">
      <w:r w:rsidRPr="009A3EEA">
        <w:t>In this release of this specification, no custom headers specific to the Nudr_GroupIDmap service are defined. For 3GPP specific HTTP custom headers used across all service-based interfaces, see clause 5.2.3 of 3GPP TS 29.500 [7].</w:t>
      </w:r>
    </w:p>
    <w:p w14:paraId="445ABE57" w14:textId="77777777" w:rsidR="003A062A" w:rsidRPr="009A3EEA" w:rsidRDefault="003A062A" w:rsidP="003A062A">
      <w:pPr>
        <w:pStyle w:val="31"/>
      </w:pPr>
      <w:bookmarkStart w:id="987" w:name="_Toc27587182"/>
      <w:bookmarkStart w:id="988" w:name="_Toc36459245"/>
      <w:bookmarkStart w:id="989" w:name="_Toc45028492"/>
      <w:bookmarkStart w:id="990" w:name="_Toc51870171"/>
      <w:bookmarkStart w:id="991" w:name="_Toc51870293"/>
      <w:bookmarkStart w:id="992" w:name="_Toc90582048"/>
      <w:bookmarkStart w:id="993" w:name="_Toc130816133"/>
      <w:bookmarkStart w:id="994" w:name="_Toc153810072"/>
      <w:r w:rsidRPr="009A3EEA">
        <w:t>6.2.3</w:t>
      </w:r>
      <w:r w:rsidRPr="009A3EEA">
        <w:tab/>
        <w:t>Resources</w:t>
      </w:r>
      <w:bookmarkEnd w:id="987"/>
      <w:bookmarkEnd w:id="988"/>
      <w:bookmarkEnd w:id="989"/>
      <w:bookmarkEnd w:id="990"/>
      <w:bookmarkEnd w:id="991"/>
      <w:bookmarkEnd w:id="992"/>
      <w:bookmarkEnd w:id="993"/>
      <w:bookmarkEnd w:id="994"/>
    </w:p>
    <w:p w14:paraId="6844EA91" w14:textId="77777777" w:rsidR="003A062A" w:rsidRPr="009A3EEA" w:rsidRDefault="003A062A" w:rsidP="003A062A">
      <w:pPr>
        <w:pStyle w:val="41"/>
        <w:rPr>
          <w:lang w:eastAsia="zh-CN"/>
        </w:rPr>
      </w:pPr>
      <w:bookmarkStart w:id="995" w:name="_Toc27587183"/>
      <w:bookmarkStart w:id="996" w:name="_Toc36459246"/>
      <w:bookmarkStart w:id="997" w:name="_Toc45028493"/>
      <w:bookmarkStart w:id="998" w:name="_Toc51870172"/>
      <w:bookmarkStart w:id="999" w:name="_Toc51870294"/>
      <w:bookmarkStart w:id="1000" w:name="_Toc90582049"/>
      <w:bookmarkStart w:id="1001" w:name="_Toc130816134"/>
      <w:bookmarkStart w:id="1002" w:name="_Toc153810073"/>
      <w:r w:rsidRPr="009A3EEA">
        <w:t>6.2.3.1</w:t>
      </w:r>
      <w:r w:rsidRPr="009A3EEA">
        <w:tab/>
        <w:t>Overview</w:t>
      </w:r>
      <w:bookmarkEnd w:id="995"/>
      <w:bookmarkEnd w:id="996"/>
      <w:bookmarkEnd w:id="997"/>
      <w:bookmarkEnd w:id="998"/>
      <w:bookmarkEnd w:id="999"/>
      <w:bookmarkEnd w:id="1000"/>
      <w:bookmarkEnd w:id="1001"/>
      <w:bookmarkEnd w:id="1002"/>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6pt;height:188.6pt" o:ole="">
            <v:imagedata r:id="rId52" o:title=""/>
          </v:shape>
          <o:OLEObject Type="Embed" ProgID="Visio.Drawing.11" ShapeID="_x0000_i1046" DrawAspect="Content" ObjectID="_1771096597"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03" w:name="_Toc27587184"/>
      <w:bookmarkStart w:id="1004" w:name="_Toc36459247"/>
      <w:bookmarkStart w:id="1005" w:name="_Toc45028494"/>
      <w:bookmarkStart w:id="1006" w:name="_Toc51870173"/>
      <w:bookmarkStart w:id="1007" w:name="_Toc51870295"/>
      <w:bookmarkStart w:id="1008" w:name="_Toc90582050"/>
      <w:bookmarkStart w:id="1009" w:name="_Toc130816135"/>
      <w:bookmarkStart w:id="1010" w:name="_Toc153810074"/>
      <w:r w:rsidRPr="009A3EEA">
        <w:lastRenderedPageBreak/>
        <w:t>6.2.3.2</w:t>
      </w:r>
      <w:r w:rsidRPr="009A3EEA">
        <w:tab/>
        <w:t>Resource NfGroupIds</w:t>
      </w:r>
      <w:bookmarkEnd w:id="1003"/>
      <w:bookmarkEnd w:id="1004"/>
      <w:bookmarkEnd w:id="1005"/>
      <w:bookmarkEnd w:id="1006"/>
      <w:bookmarkEnd w:id="1007"/>
      <w:bookmarkEnd w:id="1008"/>
      <w:bookmarkEnd w:id="1009"/>
      <w:bookmarkEnd w:id="1010"/>
    </w:p>
    <w:p w14:paraId="60BD0A82" w14:textId="77777777" w:rsidR="003A062A" w:rsidRPr="009A3EEA" w:rsidRDefault="003A062A" w:rsidP="003A062A">
      <w:pPr>
        <w:pStyle w:val="51"/>
      </w:pPr>
      <w:bookmarkStart w:id="1011" w:name="_Toc11338640"/>
      <w:bookmarkStart w:id="1012" w:name="_Toc27587185"/>
      <w:bookmarkStart w:id="1013" w:name="_Toc36459248"/>
      <w:bookmarkStart w:id="1014" w:name="_Toc45028495"/>
      <w:bookmarkStart w:id="1015" w:name="_Toc51870174"/>
      <w:bookmarkStart w:id="1016" w:name="_Toc51870296"/>
      <w:bookmarkStart w:id="1017" w:name="_Toc90582051"/>
      <w:bookmarkStart w:id="1018" w:name="_Toc130816136"/>
      <w:bookmarkStart w:id="1019" w:name="_Toc153810075"/>
      <w:r w:rsidRPr="009A3EEA">
        <w:t>6.2.3.2.1</w:t>
      </w:r>
      <w:r w:rsidRPr="009A3EEA">
        <w:tab/>
        <w:t>Description</w:t>
      </w:r>
      <w:bookmarkEnd w:id="1011"/>
      <w:bookmarkEnd w:id="1012"/>
      <w:bookmarkEnd w:id="1013"/>
      <w:bookmarkEnd w:id="1014"/>
      <w:bookmarkEnd w:id="1015"/>
      <w:bookmarkEnd w:id="1016"/>
      <w:bookmarkEnd w:id="1017"/>
      <w:bookmarkEnd w:id="1018"/>
      <w:bookmarkEnd w:id="1019"/>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20" w:name="_Toc11338641"/>
      <w:bookmarkStart w:id="1021" w:name="_Toc27587186"/>
      <w:bookmarkStart w:id="1022" w:name="_Toc36459249"/>
      <w:bookmarkStart w:id="1023" w:name="_Toc45028496"/>
      <w:bookmarkStart w:id="1024" w:name="_Toc51870175"/>
      <w:bookmarkStart w:id="1025" w:name="_Toc51870297"/>
      <w:bookmarkStart w:id="1026" w:name="_Toc90582052"/>
      <w:bookmarkStart w:id="1027" w:name="_Toc130816137"/>
      <w:bookmarkStart w:id="1028" w:name="_Toc153810076"/>
      <w:r w:rsidRPr="009A3EEA">
        <w:t>6.2.3.2.2</w:t>
      </w:r>
      <w:r w:rsidRPr="009A3EEA">
        <w:tab/>
        <w:t>Resource Definition</w:t>
      </w:r>
      <w:bookmarkEnd w:id="1020"/>
      <w:bookmarkEnd w:id="1021"/>
      <w:bookmarkEnd w:id="1022"/>
      <w:bookmarkEnd w:id="1023"/>
      <w:bookmarkEnd w:id="1024"/>
      <w:bookmarkEnd w:id="1025"/>
      <w:bookmarkEnd w:id="1026"/>
      <w:bookmarkEnd w:id="1027"/>
      <w:bookmarkEnd w:id="1028"/>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29" w:name="_Toc11338642"/>
      <w:bookmarkStart w:id="1030" w:name="_Toc27587187"/>
      <w:bookmarkStart w:id="1031" w:name="_Toc36459250"/>
      <w:bookmarkStart w:id="1032" w:name="_Toc45028497"/>
      <w:bookmarkStart w:id="1033" w:name="_Toc51870176"/>
      <w:bookmarkStart w:id="1034" w:name="_Toc51870298"/>
      <w:bookmarkStart w:id="1035" w:name="_Toc90582053"/>
      <w:bookmarkStart w:id="1036" w:name="_Toc130816138"/>
      <w:bookmarkStart w:id="1037" w:name="_Toc153810077"/>
      <w:r w:rsidRPr="009A3EEA">
        <w:t>6.2.3.2.3</w:t>
      </w:r>
      <w:r w:rsidRPr="009A3EEA">
        <w:tab/>
        <w:t>Resource Standard Methods</w:t>
      </w:r>
      <w:bookmarkEnd w:id="1029"/>
      <w:bookmarkEnd w:id="1030"/>
      <w:bookmarkEnd w:id="1031"/>
      <w:bookmarkEnd w:id="1032"/>
      <w:bookmarkEnd w:id="1033"/>
      <w:bookmarkEnd w:id="1034"/>
      <w:bookmarkEnd w:id="1035"/>
      <w:bookmarkEnd w:id="1036"/>
      <w:bookmarkEnd w:id="1037"/>
    </w:p>
    <w:p w14:paraId="2E9D7253" w14:textId="77777777" w:rsidR="003A062A" w:rsidRPr="009A3EEA" w:rsidRDefault="003A062A" w:rsidP="003A062A">
      <w:pPr>
        <w:pStyle w:val="H6"/>
      </w:pPr>
      <w:bookmarkStart w:id="1038" w:name="_Toc11338645"/>
      <w:bookmarkStart w:id="1039" w:name="_Toc27587188"/>
      <w:bookmarkStart w:id="1040" w:name="_Toc36459251"/>
      <w:bookmarkStart w:id="1041" w:name="_Toc45028498"/>
      <w:bookmarkStart w:id="1042" w:name="_Toc51870177"/>
      <w:bookmarkStart w:id="1043" w:name="_Toc51870299"/>
      <w:bookmarkStart w:id="1044" w:name="_Toc90582054"/>
      <w:r w:rsidRPr="009A3EEA">
        <w:t>6.2.3.2.3.1</w:t>
      </w:r>
      <w:r w:rsidRPr="009A3EEA">
        <w:tab/>
        <w:t>GET</w:t>
      </w:r>
      <w:bookmarkEnd w:id="1038"/>
      <w:bookmarkEnd w:id="1039"/>
      <w:bookmarkEnd w:id="1040"/>
      <w:bookmarkEnd w:id="1041"/>
      <w:bookmarkEnd w:id="1042"/>
      <w:bookmarkEnd w:id="1043"/>
      <w:bookmarkEnd w:id="1044"/>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78EB21D7"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clause 5.9.2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45" w:name="_Toc153810078"/>
      <w:r>
        <w:lastRenderedPageBreak/>
        <w:t>6.2.3.3</w:t>
      </w:r>
      <w:r w:rsidRPr="009A3EEA">
        <w:tab/>
        <w:t xml:space="preserve">Resource </w:t>
      </w:r>
      <w:r>
        <w:t>Routing</w:t>
      </w:r>
      <w:r w:rsidRPr="009A3EEA">
        <w:t>Ids</w:t>
      </w:r>
      <w:bookmarkEnd w:id="1045"/>
    </w:p>
    <w:p w14:paraId="7D6157BF" w14:textId="5C640413" w:rsidR="00897CD9" w:rsidRPr="009A3EEA" w:rsidRDefault="00897CD9" w:rsidP="00897CD9">
      <w:pPr>
        <w:pStyle w:val="51"/>
      </w:pPr>
      <w:bookmarkStart w:id="1046" w:name="_Toc153810079"/>
      <w:r>
        <w:t>6.2.3.3</w:t>
      </w:r>
      <w:r w:rsidRPr="009A3EEA">
        <w:t>.1</w:t>
      </w:r>
      <w:r w:rsidRPr="009A3EEA">
        <w:tab/>
        <w:t>Description</w:t>
      </w:r>
      <w:bookmarkEnd w:id="1046"/>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47" w:name="_Toc153810080"/>
      <w:r>
        <w:t>6.2.3.3</w:t>
      </w:r>
      <w:r w:rsidRPr="009A3EEA">
        <w:t>.2</w:t>
      </w:r>
      <w:r w:rsidRPr="009A3EEA">
        <w:tab/>
        <w:t>Resource Definition</w:t>
      </w:r>
      <w:bookmarkEnd w:id="1047"/>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48" w:name="_Toc153810081"/>
      <w:r>
        <w:t>6.2.3.3</w:t>
      </w:r>
      <w:r w:rsidRPr="009A3EEA">
        <w:t>.3</w:t>
      </w:r>
      <w:r w:rsidRPr="009A3EEA">
        <w:tab/>
        <w:t>Resource Standard Methods</w:t>
      </w:r>
      <w:bookmarkEnd w:id="1048"/>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r>
        <w:t>6.2.3.4</w:t>
      </w:r>
      <w:r w:rsidRPr="009A3EEA">
        <w:tab/>
        <w:t xml:space="preserve">Resource </w:t>
      </w:r>
      <w:r>
        <w:t>Subscriptions</w:t>
      </w:r>
    </w:p>
    <w:p w14:paraId="75CCAB73" w14:textId="1C3AAF7C" w:rsidR="00DE10C5" w:rsidRPr="009A3EEA" w:rsidRDefault="00DE10C5" w:rsidP="00DE10C5">
      <w:pPr>
        <w:pStyle w:val="51"/>
      </w:pPr>
      <w:r>
        <w:t>6.2.3.4</w:t>
      </w:r>
      <w:r w:rsidRPr="009A3EEA">
        <w:t>.1</w:t>
      </w:r>
      <w:r w:rsidRPr="009A3EEA">
        <w:tab/>
        <w:t>Description</w:t>
      </w:r>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r>
        <w:t>6.2.3.4</w:t>
      </w:r>
      <w:r w:rsidRPr="009A3EEA">
        <w:t>.2</w:t>
      </w:r>
      <w:r w:rsidRPr="009A3EEA">
        <w:tab/>
        <w:t>Resource Definition</w:t>
      </w:r>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lastRenderedPageBreak/>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r>
        <w:t>6.2.3.4</w:t>
      </w:r>
      <w:r w:rsidRPr="009A3EEA">
        <w:t>.3</w:t>
      </w:r>
      <w:r w:rsidRPr="009A3EEA">
        <w:tab/>
        <w:t>Resource Standard Methods</w:t>
      </w:r>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77777777"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clause 6.6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r>
        <w:t>6.2.3.5</w:t>
      </w:r>
      <w:r w:rsidRPr="009A3EEA">
        <w:tab/>
        <w:t xml:space="preserve">Resource </w:t>
      </w:r>
      <w:r>
        <w:t>IndividualSubscription</w:t>
      </w:r>
    </w:p>
    <w:p w14:paraId="00ABCF8E" w14:textId="5F747008" w:rsidR="00DE10C5" w:rsidRPr="009A3EEA" w:rsidRDefault="00DE10C5" w:rsidP="00DE10C5">
      <w:pPr>
        <w:pStyle w:val="51"/>
      </w:pPr>
      <w:r>
        <w:t>6.2.3.5</w:t>
      </w:r>
      <w:r w:rsidRPr="009A3EEA">
        <w:t>.1</w:t>
      </w:r>
      <w:r w:rsidRPr="009A3EEA">
        <w:tab/>
        <w:t>Description</w:t>
      </w:r>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r>
        <w:t>6.2.3.5</w:t>
      </w:r>
      <w:r w:rsidRPr="009A3EEA">
        <w:t>.2</w:t>
      </w:r>
      <w:r w:rsidRPr="009A3EEA">
        <w:tab/>
        <w:t>Resource Definition</w:t>
      </w:r>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r>
        <w:t>6.2.3.5</w:t>
      </w:r>
      <w:r w:rsidRPr="009A3EEA">
        <w:t>.3</w:t>
      </w:r>
      <w:r w:rsidRPr="009A3EEA">
        <w:tab/>
        <w:t>Resource Standard Methods</w:t>
      </w:r>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lastRenderedPageBreak/>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7777777"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clause 6.6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lastRenderedPageBreak/>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49" w:name="_Toc90582055"/>
      <w:bookmarkStart w:id="1050" w:name="_Toc130816139"/>
      <w:bookmarkStart w:id="1051" w:name="_Toc153810082"/>
      <w:bookmarkStart w:id="1052" w:name="_Toc27587189"/>
      <w:bookmarkStart w:id="1053" w:name="_Toc36459252"/>
      <w:bookmarkStart w:id="1054" w:name="_Toc45028499"/>
      <w:bookmarkStart w:id="1055" w:name="_Toc51870178"/>
      <w:bookmarkStart w:id="1056" w:name="_Toc51870300"/>
      <w:r w:rsidRPr="009A3EEA">
        <w:t>6.2.4</w:t>
      </w:r>
      <w:r w:rsidRPr="009A3EEA">
        <w:tab/>
        <w:t>Custom Operations without associated resources</w:t>
      </w:r>
      <w:bookmarkEnd w:id="1049"/>
      <w:bookmarkEnd w:id="1050"/>
      <w:bookmarkEnd w:id="1051"/>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57" w:name="_Toc90582056"/>
      <w:bookmarkStart w:id="1058" w:name="_Toc130816140"/>
      <w:bookmarkStart w:id="1059" w:name="_Toc153810083"/>
      <w:r w:rsidRPr="009A3EEA">
        <w:t>6.2.5</w:t>
      </w:r>
      <w:r w:rsidRPr="009A3EEA">
        <w:tab/>
        <w:t>Notifications</w:t>
      </w:r>
      <w:bookmarkEnd w:id="1052"/>
      <w:bookmarkEnd w:id="1053"/>
      <w:bookmarkEnd w:id="1054"/>
      <w:bookmarkEnd w:id="1055"/>
      <w:bookmarkEnd w:id="1056"/>
      <w:bookmarkEnd w:id="1057"/>
      <w:bookmarkEnd w:id="1058"/>
      <w:bookmarkEnd w:id="1059"/>
    </w:p>
    <w:p w14:paraId="6C5C9EA2" w14:textId="77777777" w:rsidR="000A3EE6" w:rsidRPr="009A3EEA" w:rsidRDefault="000A3EE6" w:rsidP="000A3EE6">
      <w:pPr>
        <w:pStyle w:val="41"/>
      </w:pPr>
      <w:r w:rsidRPr="009A3EEA">
        <w:t>6.</w:t>
      </w:r>
      <w:r>
        <w:t>2</w:t>
      </w:r>
      <w:r w:rsidRPr="009A3EEA">
        <w:t>.5.1</w:t>
      </w:r>
      <w:r w:rsidRPr="009A3EEA">
        <w:tab/>
        <w:t>General</w:t>
      </w:r>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lastRenderedPageBreak/>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60" w:name="_Toc11338733"/>
      <w:bookmarkStart w:id="1061" w:name="_Toc27587190"/>
      <w:bookmarkStart w:id="1062" w:name="_Toc36459253"/>
      <w:bookmarkStart w:id="1063" w:name="_Toc45028500"/>
      <w:bookmarkStart w:id="1064" w:name="_Toc51870179"/>
      <w:bookmarkStart w:id="1065" w:name="_Toc51870301"/>
      <w:bookmarkStart w:id="1066" w:name="_Toc90582057"/>
      <w:bookmarkStart w:id="1067" w:name="_Toc130816141"/>
      <w:bookmarkStart w:id="1068" w:name="_Toc153810084"/>
      <w:r w:rsidRPr="009A3EEA">
        <w:t>6.2.6</w:t>
      </w:r>
      <w:r w:rsidRPr="009A3EEA">
        <w:tab/>
        <w:t>Data Model</w:t>
      </w:r>
      <w:bookmarkEnd w:id="1060"/>
      <w:bookmarkEnd w:id="1061"/>
      <w:bookmarkEnd w:id="1062"/>
      <w:bookmarkEnd w:id="1063"/>
      <w:bookmarkEnd w:id="1064"/>
      <w:bookmarkEnd w:id="1065"/>
      <w:bookmarkEnd w:id="1066"/>
      <w:bookmarkEnd w:id="1067"/>
      <w:bookmarkEnd w:id="1068"/>
    </w:p>
    <w:p w14:paraId="4A56F166" w14:textId="77777777" w:rsidR="003A062A" w:rsidRPr="009A3EEA" w:rsidRDefault="003A062A" w:rsidP="003A062A">
      <w:pPr>
        <w:pStyle w:val="41"/>
      </w:pPr>
      <w:bookmarkStart w:id="1069" w:name="_Toc11338734"/>
      <w:bookmarkStart w:id="1070" w:name="_Toc27587191"/>
      <w:bookmarkStart w:id="1071" w:name="_Toc36459254"/>
      <w:bookmarkStart w:id="1072" w:name="_Toc45028501"/>
      <w:bookmarkStart w:id="1073" w:name="_Toc51870180"/>
      <w:bookmarkStart w:id="1074" w:name="_Toc51870302"/>
      <w:bookmarkStart w:id="1075" w:name="_Toc90582058"/>
      <w:bookmarkStart w:id="1076" w:name="_Toc130816142"/>
      <w:bookmarkStart w:id="1077" w:name="_Toc153810085"/>
      <w:r w:rsidRPr="009A3EEA">
        <w:t>6.2.6.1</w:t>
      </w:r>
      <w:r w:rsidRPr="009A3EEA">
        <w:tab/>
        <w:t>General</w:t>
      </w:r>
      <w:bookmarkEnd w:id="1069"/>
      <w:bookmarkEnd w:id="1070"/>
      <w:bookmarkEnd w:id="1071"/>
      <w:bookmarkEnd w:id="1072"/>
      <w:bookmarkEnd w:id="1073"/>
      <w:bookmarkEnd w:id="1074"/>
      <w:bookmarkEnd w:id="1075"/>
      <w:bookmarkEnd w:id="1076"/>
      <w:bookmarkEnd w:id="1077"/>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1B4D0E89" w:rsidR="000A3EE6" w:rsidRPr="009A3EEA" w:rsidRDefault="000A3EE6" w:rsidP="005B0D01">
            <w:pPr>
              <w:pStyle w:val="TAL"/>
            </w:pPr>
            <w:r w:rsidRPr="000A3EE6">
              <w:t>3GPP</w:t>
            </w:r>
            <w:r>
              <w:t> </w:t>
            </w:r>
            <w:r w:rsidRPr="000A3EE6">
              <w:t>TS 29.571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078" w:name="_Toc11338735"/>
      <w:bookmarkStart w:id="1079" w:name="_Toc27587192"/>
      <w:bookmarkStart w:id="1080" w:name="_Toc36459255"/>
      <w:bookmarkStart w:id="1081" w:name="_Toc45028502"/>
      <w:bookmarkStart w:id="1082" w:name="_Toc51870181"/>
      <w:bookmarkStart w:id="1083" w:name="_Toc51870303"/>
      <w:bookmarkStart w:id="1084" w:name="_Toc90582059"/>
      <w:bookmarkStart w:id="1085" w:name="_Toc130816143"/>
      <w:bookmarkStart w:id="1086" w:name="_Toc153810086"/>
      <w:r w:rsidRPr="009A3EEA">
        <w:t>6.2.6.2</w:t>
      </w:r>
      <w:r w:rsidRPr="009A3EEA">
        <w:tab/>
        <w:t>Structured data types</w:t>
      </w:r>
      <w:bookmarkEnd w:id="1078"/>
      <w:bookmarkEnd w:id="1079"/>
      <w:bookmarkEnd w:id="1080"/>
      <w:bookmarkEnd w:id="1081"/>
      <w:bookmarkEnd w:id="1082"/>
      <w:bookmarkEnd w:id="1083"/>
      <w:bookmarkEnd w:id="1084"/>
      <w:bookmarkEnd w:id="1085"/>
      <w:bookmarkEnd w:id="1086"/>
    </w:p>
    <w:p w14:paraId="3F63311A" w14:textId="77777777" w:rsidR="003A062A" w:rsidRPr="009A3EEA" w:rsidRDefault="003A062A" w:rsidP="003A062A">
      <w:pPr>
        <w:pStyle w:val="51"/>
      </w:pPr>
      <w:bookmarkStart w:id="1087" w:name="_Toc11338736"/>
      <w:bookmarkStart w:id="1088" w:name="_Toc27587193"/>
      <w:bookmarkStart w:id="1089" w:name="_Toc36459256"/>
      <w:bookmarkStart w:id="1090" w:name="_Toc45028503"/>
      <w:bookmarkStart w:id="1091" w:name="_Toc51870182"/>
      <w:bookmarkStart w:id="1092" w:name="_Toc51870304"/>
      <w:bookmarkStart w:id="1093" w:name="_Toc90582060"/>
      <w:bookmarkStart w:id="1094" w:name="_Toc130816144"/>
      <w:bookmarkStart w:id="1095" w:name="_Toc153810087"/>
      <w:r w:rsidRPr="009A3EEA">
        <w:t>6.2.6.2.1</w:t>
      </w:r>
      <w:r w:rsidRPr="009A3EEA">
        <w:tab/>
        <w:t>Introduction</w:t>
      </w:r>
      <w:bookmarkEnd w:id="1087"/>
      <w:bookmarkEnd w:id="1088"/>
      <w:bookmarkEnd w:id="1089"/>
      <w:bookmarkEnd w:id="1090"/>
      <w:bookmarkEnd w:id="1091"/>
      <w:bookmarkEnd w:id="1092"/>
      <w:bookmarkEnd w:id="1093"/>
      <w:bookmarkEnd w:id="1094"/>
      <w:bookmarkEnd w:id="1095"/>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096" w:name="_Toc11338737"/>
      <w:bookmarkStart w:id="1097" w:name="_Toc27587194"/>
      <w:bookmarkStart w:id="1098" w:name="_Toc36459257"/>
      <w:bookmarkStart w:id="1099" w:name="_Toc45028504"/>
      <w:bookmarkStart w:id="1100" w:name="_Toc51870183"/>
      <w:bookmarkStart w:id="1101" w:name="_Toc51870305"/>
      <w:bookmarkStart w:id="1102" w:name="_Toc90582061"/>
      <w:bookmarkStart w:id="1103" w:name="_Toc130816145"/>
      <w:bookmarkStart w:id="1104" w:name="_Toc153810088"/>
      <w:r w:rsidRPr="009A3EEA">
        <w:t>6.2.6.2.2</w:t>
      </w:r>
      <w:r w:rsidRPr="009A3EEA">
        <w:tab/>
        <w:t>Type: NfGroupIdMap</w:t>
      </w:r>
      <w:bookmarkEnd w:id="1096"/>
      <w:r w:rsidRPr="009A3EEA">
        <w:t>Result</w:t>
      </w:r>
      <w:bookmarkEnd w:id="1097"/>
      <w:bookmarkEnd w:id="1098"/>
      <w:bookmarkEnd w:id="1099"/>
      <w:bookmarkEnd w:id="1100"/>
      <w:bookmarkEnd w:id="1101"/>
      <w:bookmarkEnd w:id="1102"/>
      <w:bookmarkEnd w:id="1103"/>
      <w:bookmarkEnd w:id="1104"/>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05" w:name="_Toc153810089"/>
      <w:r w:rsidRPr="009A3EEA">
        <w:lastRenderedPageBreak/>
        <w:t>6.2.6.2.</w:t>
      </w:r>
      <w:r>
        <w:t>3</w:t>
      </w:r>
      <w:r w:rsidRPr="009A3EEA">
        <w:tab/>
        <w:t xml:space="preserve">Type: </w:t>
      </w:r>
      <w:r>
        <w:t>RoutingId</w:t>
      </w:r>
      <w:r w:rsidRPr="009A3EEA">
        <w:t>Result</w:t>
      </w:r>
      <w:bookmarkEnd w:id="1105"/>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r w:rsidRPr="009A3EEA">
        <w:t>6.2.6.2.</w:t>
      </w:r>
      <w:r>
        <w:t>4</w:t>
      </w:r>
      <w:r w:rsidRPr="009A3EEA">
        <w:tab/>
        <w:t xml:space="preserve">Type: </w:t>
      </w:r>
      <w:r>
        <w:t>SubscriptionData</w:t>
      </w:r>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r w:rsidRPr="009A3EEA">
        <w:lastRenderedPageBreak/>
        <w:t>6.2.6.2.</w:t>
      </w:r>
      <w:r>
        <w:t>5</w:t>
      </w:r>
      <w:r w:rsidRPr="009A3EEA">
        <w:tab/>
        <w:t xml:space="preserve">Type: </w:t>
      </w:r>
      <w:r>
        <w:t>GroupIdMapNotify</w:t>
      </w:r>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77777777" w:rsidR="00C23892" w:rsidRDefault="00C23892" w:rsidP="00C23892">
      <w:pPr>
        <w:pStyle w:val="B1"/>
        <w:ind w:left="852"/>
      </w:pPr>
      <w:r>
        <w:t>-</w:t>
      </w:r>
      <w:r>
        <w:tab/>
        <w:t>If the following SUPI ranges: [ imsi-12345600000 to imsi-12345600099 ] (100 subscribers) and [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06" w:name="_Toc11338744"/>
      <w:bookmarkStart w:id="1107" w:name="_Toc27587195"/>
      <w:bookmarkStart w:id="1108" w:name="_Toc36459258"/>
      <w:bookmarkStart w:id="1109" w:name="_Toc45028505"/>
      <w:bookmarkStart w:id="1110" w:name="_Toc51870184"/>
      <w:bookmarkStart w:id="1111" w:name="_Toc51870306"/>
      <w:bookmarkStart w:id="1112" w:name="_Toc90582062"/>
      <w:bookmarkStart w:id="1113" w:name="_Toc130816146"/>
      <w:bookmarkStart w:id="1114" w:name="_Toc153810090"/>
      <w:r w:rsidRPr="009A3EEA">
        <w:t>6.2.6.3</w:t>
      </w:r>
      <w:r w:rsidRPr="009A3EEA">
        <w:tab/>
        <w:t>Simple data types and enumerations</w:t>
      </w:r>
      <w:bookmarkEnd w:id="1106"/>
      <w:bookmarkEnd w:id="1107"/>
      <w:bookmarkEnd w:id="1108"/>
      <w:bookmarkEnd w:id="1109"/>
      <w:bookmarkEnd w:id="1110"/>
      <w:bookmarkEnd w:id="1111"/>
      <w:bookmarkEnd w:id="1112"/>
      <w:bookmarkEnd w:id="1113"/>
      <w:bookmarkEnd w:id="1114"/>
    </w:p>
    <w:p w14:paraId="4425A337" w14:textId="77777777" w:rsidR="003A062A" w:rsidRPr="009A3EEA" w:rsidRDefault="003A062A" w:rsidP="003A062A">
      <w:pPr>
        <w:pStyle w:val="51"/>
      </w:pPr>
      <w:bookmarkStart w:id="1115" w:name="_Toc11338868"/>
      <w:bookmarkStart w:id="1116" w:name="_Toc27587196"/>
      <w:bookmarkStart w:id="1117" w:name="_Toc36459259"/>
      <w:bookmarkStart w:id="1118" w:name="_Toc45028506"/>
      <w:bookmarkStart w:id="1119" w:name="_Toc51870185"/>
      <w:bookmarkStart w:id="1120" w:name="_Toc51870307"/>
      <w:bookmarkStart w:id="1121" w:name="_Toc90582063"/>
      <w:bookmarkStart w:id="1122" w:name="_Toc130816147"/>
      <w:bookmarkStart w:id="1123" w:name="_Toc153810091"/>
      <w:r w:rsidRPr="009A3EEA">
        <w:t>6.2.6.3.1</w:t>
      </w:r>
      <w:r w:rsidRPr="009A3EEA">
        <w:tab/>
        <w:t>Introduction</w:t>
      </w:r>
      <w:bookmarkEnd w:id="1115"/>
      <w:bookmarkEnd w:id="1116"/>
      <w:bookmarkEnd w:id="1117"/>
      <w:bookmarkEnd w:id="1118"/>
      <w:bookmarkEnd w:id="1119"/>
      <w:bookmarkEnd w:id="1120"/>
      <w:bookmarkEnd w:id="1121"/>
      <w:bookmarkEnd w:id="1122"/>
      <w:bookmarkEnd w:id="1123"/>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24" w:name="_Toc11338869"/>
      <w:bookmarkStart w:id="1125" w:name="_Toc27587197"/>
      <w:bookmarkStart w:id="1126" w:name="_Toc36459260"/>
      <w:bookmarkStart w:id="1127" w:name="_Toc45028507"/>
      <w:bookmarkStart w:id="1128" w:name="_Toc51870186"/>
      <w:bookmarkStart w:id="1129" w:name="_Toc51870308"/>
      <w:bookmarkStart w:id="1130" w:name="_Toc90582064"/>
      <w:bookmarkStart w:id="1131" w:name="_Toc130816148"/>
      <w:bookmarkStart w:id="1132" w:name="_Toc153810092"/>
      <w:r w:rsidRPr="009A3EEA">
        <w:t>6.2.6.3.2</w:t>
      </w:r>
      <w:r w:rsidRPr="009A3EEA">
        <w:tab/>
        <w:t>Simple data types</w:t>
      </w:r>
      <w:bookmarkEnd w:id="1124"/>
      <w:bookmarkEnd w:id="1125"/>
      <w:bookmarkEnd w:id="1126"/>
      <w:bookmarkEnd w:id="1127"/>
      <w:bookmarkEnd w:id="1128"/>
      <w:bookmarkEnd w:id="1129"/>
      <w:bookmarkEnd w:id="1130"/>
      <w:bookmarkEnd w:id="1131"/>
      <w:bookmarkEnd w:id="1132"/>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9A3EEA" w:rsidRDefault="003A062A" w:rsidP="005B0D01">
            <w:pPr>
              <w:pStyle w:val="TAL"/>
            </w:pPr>
            <w:r w:rsidRPr="009A3EEA">
              <w:t xml:space="preserve">Pattern: </w:t>
            </w:r>
            <w:r w:rsidRPr="009A3EEA">
              <w:rPr>
                <w:lang w:val="en-US"/>
              </w:rPr>
              <w:t>^(imsi-[0-9]{5,15}|nai-.+|</w:t>
            </w:r>
            <w:r w:rsidRPr="009A3EEA">
              <w:t>msisdn-[0-9]{5,15}|extid-[^@]+@[^@]</w:t>
            </w:r>
            <w:r w:rsidRPr="009A3EEA">
              <w:rPr>
                <w:lang w:val="sv-SE"/>
              </w:rPr>
              <w:t>+|impi-.+|impu-.+</w:t>
            </w:r>
            <w:r w:rsidRPr="009A3EEA">
              <w:rPr>
                <w:lang w:val="en-US"/>
              </w:rPr>
              <w:t>|</w:t>
            </w:r>
            <w:r w:rsidR="007E7A65">
              <w:rPr>
                <w:lang w:val="en-US"/>
              </w:rPr>
              <w:t>rid-[0-9]{1,4}|</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31"/>
      </w:pPr>
      <w:bookmarkStart w:id="1133" w:name="_Toc11338700"/>
      <w:bookmarkStart w:id="1134" w:name="_Toc27587198"/>
      <w:bookmarkStart w:id="1135" w:name="_Toc36459261"/>
      <w:bookmarkStart w:id="1136" w:name="_Toc45028508"/>
      <w:bookmarkStart w:id="1137" w:name="_Toc51870187"/>
      <w:bookmarkStart w:id="1138" w:name="_Toc51870309"/>
      <w:bookmarkStart w:id="1139" w:name="_Toc90582065"/>
      <w:bookmarkStart w:id="1140" w:name="_Toc130816149"/>
      <w:bookmarkStart w:id="1141" w:name="_Toc153810093"/>
      <w:r w:rsidRPr="009A3EEA">
        <w:lastRenderedPageBreak/>
        <w:t>6.2.7</w:t>
      </w:r>
      <w:r w:rsidRPr="009A3EEA">
        <w:tab/>
        <w:t>Error Handling</w:t>
      </w:r>
      <w:bookmarkEnd w:id="1133"/>
      <w:bookmarkEnd w:id="1134"/>
      <w:bookmarkEnd w:id="1135"/>
      <w:bookmarkEnd w:id="1136"/>
      <w:bookmarkEnd w:id="1137"/>
      <w:bookmarkEnd w:id="1138"/>
      <w:bookmarkEnd w:id="1139"/>
      <w:bookmarkEnd w:id="1140"/>
      <w:bookmarkEnd w:id="1141"/>
    </w:p>
    <w:p w14:paraId="27F2EC00" w14:textId="77777777" w:rsidR="003A062A" w:rsidRPr="009A3EEA" w:rsidRDefault="003A062A" w:rsidP="003A062A">
      <w:pPr>
        <w:pStyle w:val="41"/>
      </w:pPr>
      <w:bookmarkStart w:id="1142" w:name="_Toc11338701"/>
      <w:bookmarkStart w:id="1143" w:name="_Toc27587199"/>
      <w:bookmarkStart w:id="1144" w:name="_Toc36459262"/>
      <w:bookmarkStart w:id="1145" w:name="_Toc45028509"/>
      <w:bookmarkStart w:id="1146" w:name="_Toc51870188"/>
      <w:bookmarkStart w:id="1147" w:name="_Toc51870310"/>
      <w:bookmarkStart w:id="1148" w:name="_Toc90582066"/>
      <w:bookmarkStart w:id="1149" w:name="_Toc130816150"/>
      <w:bookmarkStart w:id="1150" w:name="_Toc153810094"/>
      <w:r w:rsidRPr="009A3EEA">
        <w:t>6.2.7.1</w:t>
      </w:r>
      <w:r w:rsidRPr="009A3EEA">
        <w:tab/>
        <w:t>General</w:t>
      </w:r>
      <w:bookmarkEnd w:id="1142"/>
      <w:bookmarkEnd w:id="1143"/>
      <w:bookmarkEnd w:id="1144"/>
      <w:bookmarkEnd w:id="1145"/>
      <w:bookmarkEnd w:id="1146"/>
      <w:bookmarkEnd w:id="1147"/>
      <w:bookmarkEnd w:id="1148"/>
      <w:bookmarkEnd w:id="1149"/>
      <w:bookmarkEnd w:id="1150"/>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51" w:name="_Toc11338702"/>
      <w:bookmarkStart w:id="1152" w:name="_Toc27587200"/>
      <w:bookmarkStart w:id="1153" w:name="_Toc36459263"/>
      <w:bookmarkStart w:id="1154" w:name="_Toc45028510"/>
      <w:bookmarkStart w:id="1155" w:name="_Toc51870189"/>
      <w:bookmarkStart w:id="1156" w:name="_Toc51870311"/>
      <w:bookmarkStart w:id="1157" w:name="_Toc90582067"/>
      <w:bookmarkStart w:id="1158" w:name="_Toc130816151"/>
      <w:bookmarkStart w:id="1159" w:name="_Toc153810095"/>
      <w:r w:rsidRPr="009A3EEA">
        <w:t>6.2.7.2</w:t>
      </w:r>
      <w:r w:rsidRPr="009A3EEA">
        <w:tab/>
        <w:t>Protocol Errors</w:t>
      </w:r>
      <w:bookmarkEnd w:id="1151"/>
      <w:bookmarkEnd w:id="1152"/>
      <w:bookmarkEnd w:id="1153"/>
      <w:bookmarkEnd w:id="1154"/>
      <w:bookmarkEnd w:id="1155"/>
      <w:bookmarkEnd w:id="1156"/>
      <w:bookmarkEnd w:id="1157"/>
      <w:bookmarkEnd w:id="1158"/>
      <w:bookmarkEnd w:id="1159"/>
    </w:p>
    <w:p w14:paraId="214060E3" w14:textId="77777777" w:rsidR="003A062A" w:rsidRPr="009A3EEA" w:rsidRDefault="003A062A" w:rsidP="003A062A">
      <w:r w:rsidRPr="009A3EEA">
        <w:t>Protocol errors handling shall be supported as specified in clause 5.2.7 of 3GPP TS 29.500 [7].</w:t>
      </w:r>
    </w:p>
    <w:p w14:paraId="3DD1AE92" w14:textId="77777777" w:rsidR="003A062A" w:rsidRPr="009A3EEA" w:rsidRDefault="003A062A" w:rsidP="003A062A">
      <w:pPr>
        <w:pStyle w:val="41"/>
      </w:pPr>
      <w:bookmarkStart w:id="1160" w:name="_Toc11338703"/>
      <w:bookmarkStart w:id="1161" w:name="_Toc27587201"/>
      <w:bookmarkStart w:id="1162" w:name="_Toc36459264"/>
      <w:bookmarkStart w:id="1163" w:name="_Toc45028511"/>
      <w:bookmarkStart w:id="1164" w:name="_Toc51870190"/>
      <w:bookmarkStart w:id="1165" w:name="_Toc51870312"/>
      <w:bookmarkStart w:id="1166" w:name="_Toc90582068"/>
      <w:bookmarkStart w:id="1167" w:name="_Toc130816152"/>
      <w:bookmarkStart w:id="1168" w:name="_Toc153810096"/>
      <w:r w:rsidRPr="009A3EEA">
        <w:t>6.2.7.3</w:t>
      </w:r>
      <w:r w:rsidRPr="009A3EEA">
        <w:tab/>
        <w:t>Application Errors</w:t>
      </w:r>
      <w:bookmarkEnd w:id="1160"/>
      <w:bookmarkEnd w:id="1161"/>
      <w:bookmarkEnd w:id="1162"/>
      <w:bookmarkEnd w:id="1163"/>
      <w:bookmarkEnd w:id="1164"/>
      <w:bookmarkEnd w:id="1165"/>
      <w:bookmarkEnd w:id="1166"/>
      <w:bookmarkEnd w:id="1167"/>
      <w:bookmarkEnd w:id="1168"/>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69" w:name="_Toc27587202"/>
      <w:bookmarkStart w:id="1170" w:name="_Toc36459265"/>
      <w:bookmarkStart w:id="1171" w:name="_Toc45028512"/>
      <w:bookmarkStart w:id="1172" w:name="_Toc51870191"/>
      <w:bookmarkStart w:id="1173" w:name="_Toc51870313"/>
      <w:bookmarkStart w:id="1174" w:name="_Toc90582069"/>
      <w:bookmarkStart w:id="1175" w:name="_Toc130816153"/>
      <w:bookmarkStart w:id="1176" w:name="_Toc153810097"/>
      <w:r w:rsidRPr="009A3EEA">
        <w:t>6.2.8</w:t>
      </w:r>
      <w:r w:rsidRPr="009A3EEA">
        <w:tab/>
        <w:t>Security</w:t>
      </w:r>
      <w:bookmarkEnd w:id="1169"/>
      <w:bookmarkEnd w:id="1170"/>
      <w:bookmarkEnd w:id="1171"/>
      <w:bookmarkEnd w:id="1172"/>
      <w:bookmarkEnd w:id="1173"/>
      <w:bookmarkEnd w:id="1174"/>
      <w:bookmarkEnd w:id="1175"/>
      <w:bookmarkEnd w:id="1176"/>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7777777"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 5.4.2.2.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177" w:name="_Toc11338753"/>
      <w:bookmarkStart w:id="1178" w:name="_Toc27587203"/>
      <w:bookmarkStart w:id="1179" w:name="_Toc36459266"/>
      <w:bookmarkStart w:id="1180" w:name="_Toc45028513"/>
      <w:bookmarkStart w:id="1181" w:name="_Toc51870192"/>
      <w:bookmarkStart w:id="1182" w:name="_Toc51870314"/>
      <w:bookmarkStart w:id="1183" w:name="_Toc90582070"/>
      <w:bookmarkStart w:id="1184" w:name="_Toc130816154"/>
      <w:bookmarkStart w:id="1185" w:name="_Toc153810098"/>
      <w:r w:rsidRPr="009A3EEA">
        <w:t>6.2.9</w:t>
      </w:r>
      <w:r w:rsidRPr="009A3EEA">
        <w:tab/>
        <w:t>Feature Negotiation</w:t>
      </w:r>
      <w:bookmarkEnd w:id="1177"/>
      <w:bookmarkEnd w:id="1178"/>
      <w:bookmarkEnd w:id="1179"/>
      <w:bookmarkEnd w:id="1180"/>
      <w:bookmarkEnd w:id="1181"/>
      <w:bookmarkEnd w:id="1182"/>
      <w:bookmarkEnd w:id="1183"/>
      <w:bookmarkEnd w:id="1184"/>
      <w:bookmarkEnd w:id="1185"/>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186" w:name="_Toc20120586"/>
      <w:bookmarkStart w:id="1187" w:name="_Toc21623464"/>
      <w:bookmarkStart w:id="1188" w:name="_Toc27587204"/>
      <w:bookmarkStart w:id="1189" w:name="_Toc36459267"/>
      <w:bookmarkStart w:id="1190" w:name="_Toc45028514"/>
      <w:bookmarkStart w:id="1191" w:name="_Toc51870193"/>
      <w:bookmarkStart w:id="1192" w:name="_Toc51870315"/>
      <w:bookmarkStart w:id="1193" w:name="_Toc90582071"/>
      <w:bookmarkStart w:id="1194" w:name="_Toc130816155"/>
      <w:bookmarkStart w:id="1195" w:name="_Toc153810099"/>
      <w:r w:rsidRPr="009A3EEA">
        <w:lastRenderedPageBreak/>
        <w:t>Annex A (normative):</w:t>
      </w:r>
      <w:r w:rsidRPr="009A3EEA">
        <w:br/>
        <w:t>OpenAPI specification</w:t>
      </w:r>
      <w:bookmarkEnd w:id="1186"/>
      <w:bookmarkEnd w:id="1187"/>
      <w:bookmarkEnd w:id="1188"/>
      <w:bookmarkEnd w:id="1189"/>
      <w:bookmarkEnd w:id="1190"/>
      <w:bookmarkEnd w:id="1191"/>
      <w:bookmarkEnd w:id="1192"/>
      <w:bookmarkEnd w:id="1193"/>
      <w:bookmarkEnd w:id="1194"/>
      <w:bookmarkEnd w:id="1195"/>
    </w:p>
    <w:p w14:paraId="270AE378" w14:textId="77777777" w:rsidR="003A062A" w:rsidRPr="009A3EEA" w:rsidRDefault="003A062A" w:rsidP="003A062A">
      <w:pPr>
        <w:pStyle w:val="1"/>
      </w:pPr>
      <w:bookmarkStart w:id="1196" w:name="_Toc20120587"/>
      <w:bookmarkStart w:id="1197" w:name="_Toc21623465"/>
      <w:bookmarkStart w:id="1198" w:name="_Toc27587205"/>
      <w:bookmarkStart w:id="1199" w:name="_Toc36459268"/>
      <w:bookmarkStart w:id="1200" w:name="_Toc45028515"/>
      <w:bookmarkStart w:id="1201" w:name="_Toc51870194"/>
      <w:bookmarkStart w:id="1202" w:name="_Toc51870316"/>
      <w:bookmarkStart w:id="1203" w:name="_Toc90582072"/>
      <w:bookmarkStart w:id="1204" w:name="_Toc130816156"/>
      <w:bookmarkStart w:id="1205" w:name="_Toc153810100"/>
      <w:r w:rsidRPr="009A3EEA">
        <w:t>A.1</w:t>
      </w:r>
      <w:r w:rsidRPr="009A3EEA">
        <w:tab/>
        <w:t>General</w:t>
      </w:r>
      <w:bookmarkEnd w:id="1196"/>
      <w:bookmarkEnd w:id="1197"/>
      <w:bookmarkEnd w:id="1198"/>
      <w:bookmarkEnd w:id="1199"/>
      <w:bookmarkEnd w:id="1200"/>
      <w:bookmarkEnd w:id="1201"/>
      <w:bookmarkEnd w:id="1202"/>
      <w:bookmarkEnd w:id="1203"/>
      <w:bookmarkEnd w:id="1204"/>
      <w:bookmarkEnd w:id="1205"/>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77777777" w:rsidR="003A062A" w:rsidRPr="009A3EEA" w:rsidRDefault="003A062A" w:rsidP="003A062A">
      <w:pPr>
        <w:rPr>
          <w:lang w:eastAsia="zh-CN"/>
        </w:rPr>
      </w:pPr>
      <w:r w:rsidRPr="009A3EEA">
        <w:t>Informative copies of the OpenAPI specification files contained in this 3GPP Technical Specification are available on a Git-based repository, that uses the GitLab software version control system (see 3GPP TS 29.501 [8] clause 5.3.1 and 3GPP TR 21.900 [20] clause 5B).</w:t>
      </w:r>
    </w:p>
    <w:p w14:paraId="7167A6DC" w14:textId="77777777" w:rsidR="003A062A" w:rsidRPr="009A3EEA" w:rsidRDefault="003A062A" w:rsidP="003A062A">
      <w:pPr>
        <w:pStyle w:val="1"/>
      </w:pPr>
      <w:bookmarkStart w:id="1206" w:name="_Toc20120588"/>
      <w:bookmarkStart w:id="1207" w:name="_Toc21623466"/>
      <w:bookmarkStart w:id="1208" w:name="_Toc27587206"/>
      <w:bookmarkStart w:id="1209" w:name="_Toc36459269"/>
      <w:bookmarkStart w:id="1210" w:name="_Toc45028516"/>
      <w:bookmarkStart w:id="1211" w:name="_Toc51870195"/>
      <w:bookmarkStart w:id="1212" w:name="_Toc51870317"/>
      <w:bookmarkStart w:id="1213" w:name="_Toc90582073"/>
      <w:bookmarkStart w:id="1214" w:name="_Toc130816157"/>
      <w:bookmarkStart w:id="1215" w:name="_Toc153810101"/>
      <w:r w:rsidRPr="009A3EEA">
        <w:t>A.2</w:t>
      </w:r>
      <w:r w:rsidRPr="009A3EEA">
        <w:tab/>
        <w:t>Nud</w:t>
      </w:r>
      <w:r w:rsidRPr="009A3EEA">
        <w:rPr>
          <w:lang w:eastAsia="zh-CN"/>
        </w:rPr>
        <w:t>r</w:t>
      </w:r>
      <w:r w:rsidRPr="009A3EEA">
        <w:t>_DataRepository API</w:t>
      </w:r>
      <w:bookmarkEnd w:id="1206"/>
      <w:bookmarkEnd w:id="1207"/>
      <w:bookmarkEnd w:id="1208"/>
      <w:bookmarkEnd w:id="1209"/>
      <w:bookmarkEnd w:id="1210"/>
      <w:bookmarkEnd w:id="1211"/>
      <w:bookmarkEnd w:id="1212"/>
      <w:bookmarkEnd w:id="1213"/>
      <w:bookmarkEnd w:id="1214"/>
      <w:bookmarkEnd w:id="1215"/>
    </w:p>
    <w:p w14:paraId="30793F15" w14:textId="77777777" w:rsidR="003A062A" w:rsidRPr="009A3EEA" w:rsidRDefault="003A062A" w:rsidP="003A062A">
      <w:pPr>
        <w:rPr>
          <w:lang w:val="en-US" w:eastAsia="zh-CN"/>
        </w:rPr>
      </w:pPr>
      <w:bookmarkStart w:id="1216"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600BB27B"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Pr="009A3EEA">
        <w:rPr>
          <w:rFonts w:hint="eastAsia"/>
          <w:lang w:eastAsia="zh-CN"/>
        </w:rPr>
        <w:t>0-alpha.</w:t>
      </w:r>
      <w:r w:rsidR="00CB7DEF">
        <w:rPr>
          <w:lang w:eastAsia="zh-CN"/>
        </w:rPr>
        <w:t>6</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4CC6494"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CB7DEF">
        <w:rPr>
          <w:lang w:eastAsia="zh-CN"/>
        </w:rPr>
        <w:t>5</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lastRenderedPageBreak/>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lastRenderedPageBreak/>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lastRenderedPageBreak/>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451109EF" w14:textId="77777777" w:rsidR="003A062A" w:rsidRPr="00E257ED"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lastRenderedPageBreak/>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17" w:name="_Toc27587207"/>
      <w:bookmarkStart w:id="1218" w:name="_Toc36459270"/>
      <w:bookmarkStart w:id="1219" w:name="_Toc45028517"/>
      <w:bookmarkStart w:id="1220" w:name="_Toc51870196"/>
      <w:bookmarkStart w:id="1221" w:name="_Toc51870318"/>
      <w:bookmarkStart w:id="1222" w:name="_Toc90582074"/>
      <w:bookmarkStart w:id="1223" w:name="_Toc130816158"/>
      <w:bookmarkStart w:id="1224" w:name="_Toc153810102"/>
      <w:r w:rsidRPr="009A3EEA">
        <w:t>A.3</w:t>
      </w:r>
      <w:r w:rsidRPr="009A3EEA">
        <w:tab/>
        <w:t>Nud</w:t>
      </w:r>
      <w:r w:rsidRPr="009A3EEA">
        <w:rPr>
          <w:lang w:eastAsia="zh-CN"/>
        </w:rPr>
        <w:t>r</w:t>
      </w:r>
      <w:r w:rsidRPr="009A3EEA">
        <w:t>_GroupIDmap API</w:t>
      </w:r>
      <w:bookmarkEnd w:id="1217"/>
      <w:bookmarkEnd w:id="1218"/>
      <w:bookmarkEnd w:id="1219"/>
      <w:bookmarkEnd w:id="1220"/>
      <w:bookmarkEnd w:id="1221"/>
      <w:bookmarkEnd w:id="1222"/>
      <w:bookmarkEnd w:id="1223"/>
      <w:bookmarkEnd w:id="1224"/>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603B8A22"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r w:rsidRPr="009A3EEA">
        <w:rPr>
          <w:rFonts w:hint="eastAsia"/>
          <w:lang w:eastAsia="zh-CN"/>
        </w:rPr>
        <w:t>-alpha.</w:t>
      </w:r>
      <w:r w:rsidR="00FD186E">
        <w:rPr>
          <w:lang w:eastAsia="zh-CN"/>
        </w:rPr>
        <w:t>3</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1784C6AD"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D186E">
        <w:rPr>
          <w:lang w:eastAsia="zh-CN"/>
        </w:rPr>
        <w:t>5</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lastRenderedPageBreak/>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lastRenderedPageBreak/>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lastRenderedPageBreak/>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lastRenderedPageBreak/>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lastRenderedPageBreak/>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25" w:name="_Toc153810103"/>
      <w:bookmarkStart w:id="1226" w:name="_Toc20120589"/>
      <w:bookmarkStart w:id="1227" w:name="_Toc21623467"/>
      <w:bookmarkStart w:id="1228" w:name="_Toc27587208"/>
      <w:bookmarkStart w:id="1229" w:name="_Toc36459271"/>
      <w:bookmarkStart w:id="1230" w:name="_Toc45028518"/>
      <w:bookmarkStart w:id="1231" w:name="_Toc51870197"/>
      <w:bookmarkStart w:id="1232" w:name="_Toc51870319"/>
      <w:bookmarkStart w:id="1233" w:name="_Toc90582075"/>
      <w:bookmarkStart w:id="1234" w:name="_Toc130816159"/>
      <w:r w:rsidR="00EC07F2" w:rsidRPr="009A3EEA">
        <w:lastRenderedPageBreak/>
        <w:t>Annex B (Normative):</w:t>
      </w:r>
      <w:r w:rsidR="00EC07F2" w:rsidRPr="009A3EEA">
        <w:br/>
        <w:t>ABNF grammar for 3GPP SBI HTTP custom headers</w:t>
      </w:r>
      <w:bookmarkEnd w:id="1225"/>
    </w:p>
    <w:p w14:paraId="52784575" w14:textId="0165ECD7" w:rsidR="00EC07F2" w:rsidRPr="009A3EEA" w:rsidRDefault="00EC07F2" w:rsidP="00EC07F2">
      <w:pPr>
        <w:pStyle w:val="1"/>
        <w:pBdr>
          <w:top w:val="none" w:sz="0" w:space="0" w:color="auto"/>
        </w:pBdr>
      </w:pPr>
      <w:bookmarkStart w:id="1235" w:name="_Toc153810104"/>
      <w:r w:rsidRPr="009A3EEA">
        <w:t>B.1</w:t>
      </w:r>
      <w:r w:rsidRPr="009A3EEA">
        <w:tab/>
        <w:t>General</w:t>
      </w:r>
      <w:bookmarkEnd w:id="1235"/>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36" w:name="_Toc153810105"/>
      <w:r w:rsidRPr="009A3EEA">
        <w:t>B.2</w:t>
      </w:r>
      <w:r w:rsidRPr="009A3EEA">
        <w:tab/>
        <w:t>ABNF definitions (Filename: "TS29504_CustomHeaders.abnf")</w:t>
      </w:r>
      <w:bookmarkEnd w:id="1236"/>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37" w:name="_Toc153810106"/>
      <w:r w:rsidRPr="009A3EEA">
        <w:lastRenderedPageBreak/>
        <w:t xml:space="preserve">Annex </w:t>
      </w:r>
      <w:r w:rsidR="00EC07F2" w:rsidRPr="009A3EEA">
        <w:t>C</w:t>
      </w:r>
      <w:r w:rsidRPr="009A3EEA">
        <w:t xml:space="preserve"> (informative):</w:t>
      </w:r>
      <w:r w:rsidRPr="009A3EEA">
        <w:br/>
        <w:t>Change history</w:t>
      </w:r>
      <w:bookmarkEnd w:id="1226"/>
      <w:bookmarkEnd w:id="1227"/>
      <w:bookmarkEnd w:id="1228"/>
      <w:bookmarkEnd w:id="1229"/>
      <w:bookmarkEnd w:id="1230"/>
      <w:bookmarkEnd w:id="1231"/>
      <w:bookmarkEnd w:id="1232"/>
      <w:bookmarkEnd w:id="1233"/>
      <w:bookmarkEnd w:id="1234"/>
      <w:bookmarkEnd w:id="1237"/>
    </w:p>
    <w:bookmarkEnd w:id="1216"/>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D1766" w14:textId="77777777" w:rsidR="00FF3C7B" w:rsidRDefault="00FF3C7B">
      <w:r>
        <w:separator/>
      </w:r>
    </w:p>
  </w:endnote>
  <w:endnote w:type="continuationSeparator" w:id="0">
    <w:p w14:paraId="7DC22A85" w14:textId="77777777" w:rsidR="00FF3C7B" w:rsidRDefault="00FF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F35C" w14:textId="77777777" w:rsidR="00FF3C7B" w:rsidRDefault="00FF3C7B">
      <w:r>
        <w:separator/>
      </w:r>
    </w:p>
  </w:footnote>
  <w:footnote w:type="continuationSeparator" w:id="0">
    <w:p w14:paraId="0DBF5CA7" w14:textId="77777777" w:rsidR="00FF3C7B" w:rsidRDefault="00FF3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B4F8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06C">
      <w:rPr>
        <w:rFonts w:ascii="Arial" w:hAnsi="Arial" w:cs="Arial"/>
        <w:b/>
        <w:noProof/>
        <w:sz w:val="18"/>
        <w:szCs w:val="18"/>
      </w:rPr>
      <w:t>3GPP TS 29.504 V18.5.0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8C89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06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2023"/>
    <w:rsid w:val="0006246A"/>
    <w:rsid w:val="000655A6"/>
    <w:rsid w:val="000751EA"/>
    <w:rsid w:val="00080512"/>
    <w:rsid w:val="000A3EE6"/>
    <w:rsid w:val="000A653D"/>
    <w:rsid w:val="000B5A80"/>
    <w:rsid w:val="000C47C3"/>
    <w:rsid w:val="000D18E7"/>
    <w:rsid w:val="000D58AB"/>
    <w:rsid w:val="00133525"/>
    <w:rsid w:val="00163BBA"/>
    <w:rsid w:val="001735A1"/>
    <w:rsid w:val="00173E3B"/>
    <w:rsid w:val="00174E78"/>
    <w:rsid w:val="001A4C42"/>
    <w:rsid w:val="001A7420"/>
    <w:rsid w:val="001B6637"/>
    <w:rsid w:val="001C21C3"/>
    <w:rsid w:val="001D02C2"/>
    <w:rsid w:val="001D0DA1"/>
    <w:rsid w:val="001D1AF3"/>
    <w:rsid w:val="001F0C1D"/>
    <w:rsid w:val="001F1132"/>
    <w:rsid w:val="001F168B"/>
    <w:rsid w:val="00203CA5"/>
    <w:rsid w:val="00207118"/>
    <w:rsid w:val="00230E4B"/>
    <w:rsid w:val="002347A2"/>
    <w:rsid w:val="00236C7C"/>
    <w:rsid w:val="00236CCB"/>
    <w:rsid w:val="00253159"/>
    <w:rsid w:val="002675F0"/>
    <w:rsid w:val="002760EE"/>
    <w:rsid w:val="002A5EDD"/>
    <w:rsid w:val="002B6339"/>
    <w:rsid w:val="002C4F97"/>
    <w:rsid w:val="002E00EE"/>
    <w:rsid w:val="002E6DAD"/>
    <w:rsid w:val="002F0D13"/>
    <w:rsid w:val="00315B85"/>
    <w:rsid w:val="003172DC"/>
    <w:rsid w:val="00323920"/>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70F2"/>
    <w:rsid w:val="00481F53"/>
    <w:rsid w:val="0049751D"/>
    <w:rsid w:val="004C30AC"/>
    <w:rsid w:val="004D23EA"/>
    <w:rsid w:val="004D3578"/>
    <w:rsid w:val="004E213A"/>
    <w:rsid w:val="004F0988"/>
    <w:rsid w:val="004F1E08"/>
    <w:rsid w:val="004F3340"/>
    <w:rsid w:val="005172C5"/>
    <w:rsid w:val="00526EE1"/>
    <w:rsid w:val="0053143C"/>
    <w:rsid w:val="0053375A"/>
    <w:rsid w:val="0053388B"/>
    <w:rsid w:val="00535773"/>
    <w:rsid w:val="0054397A"/>
    <w:rsid w:val="00543E6C"/>
    <w:rsid w:val="005550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32881"/>
    <w:rsid w:val="0063543D"/>
    <w:rsid w:val="006377EE"/>
    <w:rsid w:val="006468A4"/>
    <w:rsid w:val="00647114"/>
    <w:rsid w:val="00661F76"/>
    <w:rsid w:val="00666A83"/>
    <w:rsid w:val="00670CF4"/>
    <w:rsid w:val="006803E1"/>
    <w:rsid w:val="006912E9"/>
    <w:rsid w:val="006A323F"/>
    <w:rsid w:val="006B30D0"/>
    <w:rsid w:val="006C3D95"/>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65EA3"/>
    <w:rsid w:val="0077215A"/>
    <w:rsid w:val="00774DA4"/>
    <w:rsid w:val="00781F0F"/>
    <w:rsid w:val="00784B7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90271F"/>
    <w:rsid w:val="00902E23"/>
    <w:rsid w:val="009114D7"/>
    <w:rsid w:val="0091348E"/>
    <w:rsid w:val="00917CCB"/>
    <w:rsid w:val="00933FB0"/>
    <w:rsid w:val="00942EC2"/>
    <w:rsid w:val="0096482D"/>
    <w:rsid w:val="00975DAE"/>
    <w:rsid w:val="009A3DAF"/>
    <w:rsid w:val="009A3EEA"/>
    <w:rsid w:val="009D1935"/>
    <w:rsid w:val="009D2D96"/>
    <w:rsid w:val="009E286C"/>
    <w:rsid w:val="009E5B41"/>
    <w:rsid w:val="009F37B7"/>
    <w:rsid w:val="009F6E1E"/>
    <w:rsid w:val="00A10F02"/>
    <w:rsid w:val="00A164B4"/>
    <w:rsid w:val="00A2366E"/>
    <w:rsid w:val="00A26956"/>
    <w:rsid w:val="00A27486"/>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6164"/>
    <w:rsid w:val="00AE65E2"/>
    <w:rsid w:val="00AF1460"/>
    <w:rsid w:val="00AF3315"/>
    <w:rsid w:val="00AF387D"/>
    <w:rsid w:val="00AF66BF"/>
    <w:rsid w:val="00B05E0D"/>
    <w:rsid w:val="00B15449"/>
    <w:rsid w:val="00B26C9B"/>
    <w:rsid w:val="00B30981"/>
    <w:rsid w:val="00B93086"/>
    <w:rsid w:val="00BA19ED"/>
    <w:rsid w:val="00BA1D85"/>
    <w:rsid w:val="00BA4B8D"/>
    <w:rsid w:val="00BB31CB"/>
    <w:rsid w:val="00BC0F7D"/>
    <w:rsid w:val="00BD7D31"/>
    <w:rsid w:val="00BE3255"/>
    <w:rsid w:val="00BE6507"/>
    <w:rsid w:val="00BF128E"/>
    <w:rsid w:val="00C031BD"/>
    <w:rsid w:val="00C074DD"/>
    <w:rsid w:val="00C1496A"/>
    <w:rsid w:val="00C216D4"/>
    <w:rsid w:val="00C23892"/>
    <w:rsid w:val="00C33079"/>
    <w:rsid w:val="00C35DD9"/>
    <w:rsid w:val="00C429F7"/>
    <w:rsid w:val="00C45231"/>
    <w:rsid w:val="00C551FF"/>
    <w:rsid w:val="00C55A75"/>
    <w:rsid w:val="00C61E8A"/>
    <w:rsid w:val="00C72833"/>
    <w:rsid w:val="00C731F6"/>
    <w:rsid w:val="00C73CCC"/>
    <w:rsid w:val="00C80F1D"/>
    <w:rsid w:val="00C83099"/>
    <w:rsid w:val="00C85834"/>
    <w:rsid w:val="00C91962"/>
    <w:rsid w:val="00C93F40"/>
    <w:rsid w:val="00CA3D0C"/>
    <w:rsid w:val="00CB1892"/>
    <w:rsid w:val="00CB62B9"/>
    <w:rsid w:val="00CB7DEF"/>
    <w:rsid w:val="00CD6B49"/>
    <w:rsid w:val="00CF1E2C"/>
    <w:rsid w:val="00CF5A39"/>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5D9C"/>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62E57"/>
    <w:rsid w:val="00E74115"/>
    <w:rsid w:val="00E77645"/>
    <w:rsid w:val="00EA0AC2"/>
    <w:rsid w:val="00EA15B0"/>
    <w:rsid w:val="00EA5EA7"/>
    <w:rsid w:val="00EA66BD"/>
    <w:rsid w:val="00EC07F2"/>
    <w:rsid w:val="00EC1D43"/>
    <w:rsid w:val="00EC4A25"/>
    <w:rsid w:val="00EC5D8C"/>
    <w:rsid w:val="00EF608C"/>
    <w:rsid w:val="00F02416"/>
    <w:rsid w:val="00F025A2"/>
    <w:rsid w:val="00F03423"/>
    <w:rsid w:val="00F04712"/>
    <w:rsid w:val="00F13360"/>
    <w:rsid w:val="00F225A2"/>
    <w:rsid w:val="00F22EC7"/>
    <w:rsid w:val="00F325C8"/>
    <w:rsid w:val="00F34834"/>
    <w:rsid w:val="00F5191C"/>
    <w:rsid w:val="00F51A41"/>
    <w:rsid w:val="00F653B8"/>
    <w:rsid w:val="00F81953"/>
    <w:rsid w:val="00F8213E"/>
    <w:rsid w:val="00F9008D"/>
    <w:rsid w:val="00FA1266"/>
    <w:rsid w:val="00FA583E"/>
    <w:rsid w:val="00FA7A1E"/>
    <w:rsid w:val="00FB40C3"/>
    <w:rsid w:val="00FC1035"/>
    <w:rsid w:val="00FC1192"/>
    <w:rsid w:val="00FC5430"/>
    <w:rsid w:val="00FC6123"/>
    <w:rsid w:val="00FD186E"/>
    <w:rsid w:val="00FE283B"/>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Pages>
  <Words>26117</Words>
  <Characters>148867</Characters>
  <Application>Microsoft Office Word</Application>
  <DocSecurity>0</DocSecurity>
  <Lines>1240</Lines>
  <Paragraphs>349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rapporteru</cp:lastModifiedBy>
  <cp:revision>174</cp:revision>
  <cp:lastPrinted>2019-02-25T14:05:00Z</cp:lastPrinted>
  <dcterms:created xsi:type="dcterms:W3CDTF">2023-06-22T12:15:00Z</dcterms:created>
  <dcterms:modified xsi:type="dcterms:W3CDTF">2024-03-04T14:29:00Z</dcterms:modified>
</cp:coreProperties>
</file>