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D1197F2"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0A6DFB">
              <w:t>7</w:t>
            </w:r>
            <w:r w:rsidRPr="0016361A">
              <w:t>.</w:t>
            </w:r>
            <w:r w:rsidR="001F231F">
              <w:t>1</w:t>
            </w:r>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1F231F">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F26E70"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pt;height:66.85pt">
                  <v:imagedata r:id="rId9" o:title="5G-logo_175px"/>
                </v:shape>
              </w:pict>
            </w:r>
          </w:p>
        </w:tc>
        <w:tc>
          <w:tcPr>
            <w:tcW w:w="5540" w:type="dxa"/>
            <w:shd w:val="clear" w:color="auto" w:fill="auto"/>
          </w:tcPr>
          <w:p w14:paraId="47562F6D" w14:textId="55FCA510" w:rsidR="00F112E4" w:rsidRPr="0016361A" w:rsidRDefault="00061211" w:rsidP="00F112E4">
            <w:pPr>
              <w:jc w:val="right"/>
            </w:pPr>
            <w:bookmarkStart w:id="2" w:name="logos"/>
            <w:r>
              <w:pict w14:anchorId="5617469C">
                <v:shape id="_x0000_i1026" type="#_x0000_t75" style="width:128.15pt;height:77.1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0F5F6888" w14:textId="64C425D4" w:rsidR="00B74190"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B74190">
        <w:rPr>
          <w:noProof/>
        </w:rPr>
        <w:t>Foreword</w:t>
      </w:r>
      <w:r w:rsidR="00B74190">
        <w:rPr>
          <w:noProof/>
        </w:rPr>
        <w:tab/>
      </w:r>
      <w:r w:rsidR="00B74190">
        <w:rPr>
          <w:noProof/>
        </w:rPr>
        <w:fldChar w:fldCharType="begin"/>
      </w:r>
      <w:r w:rsidR="00B74190">
        <w:rPr>
          <w:noProof/>
        </w:rPr>
        <w:instrText xml:space="preserve"> PAGEREF _Toc120657383 \h </w:instrText>
      </w:r>
      <w:r w:rsidR="00B74190">
        <w:rPr>
          <w:noProof/>
        </w:rPr>
      </w:r>
      <w:r w:rsidR="00B74190">
        <w:rPr>
          <w:noProof/>
        </w:rPr>
        <w:fldChar w:fldCharType="separate"/>
      </w:r>
      <w:r w:rsidR="00B74190">
        <w:rPr>
          <w:noProof/>
        </w:rPr>
        <w:t>7</w:t>
      </w:r>
      <w:r w:rsidR="00B74190">
        <w:rPr>
          <w:noProof/>
        </w:rPr>
        <w:fldChar w:fldCharType="end"/>
      </w:r>
    </w:p>
    <w:p w14:paraId="5A39D83C" w14:textId="543B381B" w:rsidR="00B74190" w:rsidRDefault="00B74190">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_Toc120657384 \h </w:instrText>
      </w:r>
      <w:r>
        <w:rPr>
          <w:noProof/>
        </w:rPr>
      </w:r>
      <w:r>
        <w:rPr>
          <w:noProof/>
        </w:rPr>
        <w:fldChar w:fldCharType="separate"/>
      </w:r>
      <w:r>
        <w:rPr>
          <w:noProof/>
        </w:rPr>
        <w:t>9</w:t>
      </w:r>
      <w:r>
        <w:rPr>
          <w:noProof/>
        </w:rPr>
        <w:fldChar w:fldCharType="end"/>
      </w:r>
    </w:p>
    <w:p w14:paraId="782963CA" w14:textId="038B13A9" w:rsidR="00B74190" w:rsidRDefault="00B74190">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_Toc120657385 \h </w:instrText>
      </w:r>
      <w:r>
        <w:rPr>
          <w:noProof/>
        </w:rPr>
      </w:r>
      <w:r>
        <w:rPr>
          <w:noProof/>
        </w:rPr>
        <w:fldChar w:fldCharType="separate"/>
      </w:r>
      <w:r>
        <w:rPr>
          <w:noProof/>
        </w:rPr>
        <w:t>9</w:t>
      </w:r>
      <w:r>
        <w:rPr>
          <w:noProof/>
        </w:rPr>
        <w:fldChar w:fldCharType="end"/>
      </w:r>
    </w:p>
    <w:p w14:paraId="66E62F19" w14:textId="41E0CD8C" w:rsidR="00B74190" w:rsidRDefault="00B74190">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_Toc120657386 \h </w:instrText>
      </w:r>
      <w:r>
        <w:rPr>
          <w:noProof/>
        </w:rPr>
      </w:r>
      <w:r>
        <w:rPr>
          <w:noProof/>
        </w:rPr>
        <w:fldChar w:fldCharType="separate"/>
      </w:r>
      <w:r>
        <w:rPr>
          <w:noProof/>
        </w:rPr>
        <w:t>10</w:t>
      </w:r>
      <w:r>
        <w:rPr>
          <w:noProof/>
        </w:rPr>
        <w:fldChar w:fldCharType="end"/>
      </w:r>
    </w:p>
    <w:p w14:paraId="27A9AF85" w14:textId="34F51040" w:rsidR="00B74190" w:rsidRDefault="00B74190">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_Toc120657387 \h </w:instrText>
      </w:r>
      <w:r>
        <w:rPr>
          <w:noProof/>
        </w:rPr>
      </w:r>
      <w:r>
        <w:rPr>
          <w:noProof/>
        </w:rPr>
        <w:fldChar w:fldCharType="separate"/>
      </w:r>
      <w:r>
        <w:rPr>
          <w:noProof/>
        </w:rPr>
        <w:t>10</w:t>
      </w:r>
      <w:r>
        <w:rPr>
          <w:noProof/>
        </w:rPr>
        <w:fldChar w:fldCharType="end"/>
      </w:r>
    </w:p>
    <w:p w14:paraId="33BF4833" w14:textId="2E69A41B" w:rsidR="00B74190" w:rsidRDefault="00B74190">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_Toc120657388 \h </w:instrText>
      </w:r>
      <w:r>
        <w:rPr>
          <w:noProof/>
        </w:rPr>
      </w:r>
      <w:r>
        <w:rPr>
          <w:noProof/>
        </w:rPr>
        <w:fldChar w:fldCharType="separate"/>
      </w:r>
      <w:r>
        <w:rPr>
          <w:noProof/>
        </w:rPr>
        <w:t>10</w:t>
      </w:r>
      <w:r>
        <w:rPr>
          <w:noProof/>
        </w:rPr>
        <w:fldChar w:fldCharType="end"/>
      </w:r>
    </w:p>
    <w:p w14:paraId="4C419FEC" w14:textId="062A8704" w:rsidR="00B74190" w:rsidRDefault="00B74190">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_Toc120657389 \h </w:instrText>
      </w:r>
      <w:r>
        <w:rPr>
          <w:noProof/>
        </w:rPr>
      </w:r>
      <w:r>
        <w:rPr>
          <w:noProof/>
        </w:rPr>
        <w:fldChar w:fldCharType="separate"/>
      </w:r>
      <w:r>
        <w:rPr>
          <w:noProof/>
        </w:rPr>
        <w:t>10</w:t>
      </w:r>
      <w:r>
        <w:rPr>
          <w:noProof/>
        </w:rPr>
        <w:fldChar w:fldCharType="end"/>
      </w:r>
    </w:p>
    <w:p w14:paraId="0CA100F2" w14:textId="4B3513C0" w:rsidR="00B74190" w:rsidRDefault="00B74190">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_Toc120657390 \h </w:instrText>
      </w:r>
      <w:r>
        <w:rPr>
          <w:noProof/>
        </w:rPr>
      </w:r>
      <w:r>
        <w:rPr>
          <w:noProof/>
        </w:rPr>
        <w:fldChar w:fldCharType="separate"/>
      </w:r>
      <w:r>
        <w:rPr>
          <w:noProof/>
        </w:rPr>
        <w:t>10</w:t>
      </w:r>
      <w:r>
        <w:rPr>
          <w:noProof/>
        </w:rPr>
        <w:fldChar w:fldCharType="end"/>
      </w:r>
    </w:p>
    <w:p w14:paraId="17AE0016" w14:textId="083D0A7A" w:rsidR="00B74190" w:rsidRDefault="00B74190">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_Toc120657391 \h </w:instrText>
      </w:r>
      <w:r>
        <w:rPr>
          <w:noProof/>
        </w:rPr>
      </w:r>
      <w:r>
        <w:rPr>
          <w:noProof/>
        </w:rPr>
        <w:fldChar w:fldCharType="separate"/>
      </w:r>
      <w:r>
        <w:rPr>
          <w:noProof/>
        </w:rPr>
        <w:t>11</w:t>
      </w:r>
      <w:r>
        <w:rPr>
          <w:noProof/>
        </w:rPr>
        <w:fldChar w:fldCharType="end"/>
      </w:r>
    </w:p>
    <w:p w14:paraId="0945FA00" w14:textId="37CC0F2A" w:rsidR="00B74190" w:rsidRDefault="00B74190">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_Toc120657392 \h </w:instrText>
      </w:r>
      <w:r>
        <w:rPr>
          <w:noProof/>
        </w:rPr>
      </w:r>
      <w:r>
        <w:rPr>
          <w:noProof/>
        </w:rPr>
        <w:fldChar w:fldCharType="separate"/>
      </w:r>
      <w:r>
        <w:rPr>
          <w:noProof/>
        </w:rPr>
        <w:t>11</w:t>
      </w:r>
      <w:r>
        <w:rPr>
          <w:noProof/>
        </w:rPr>
        <w:fldChar w:fldCharType="end"/>
      </w:r>
    </w:p>
    <w:p w14:paraId="5C9499B4" w14:textId="46FEC5FE" w:rsidR="00B74190" w:rsidRDefault="00B74190">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0C75E5">
        <w:rPr>
          <w:noProof/>
          <w:lang w:val="en-US"/>
        </w:rPr>
        <w:t>Nmbsf_MBSUserService</w:t>
      </w:r>
      <w:r>
        <w:rPr>
          <w:noProof/>
        </w:rPr>
        <w:t xml:space="preserve"> Service</w:t>
      </w:r>
      <w:r>
        <w:rPr>
          <w:noProof/>
        </w:rPr>
        <w:tab/>
      </w:r>
      <w:r>
        <w:rPr>
          <w:noProof/>
        </w:rPr>
        <w:fldChar w:fldCharType="begin"/>
      </w:r>
      <w:r>
        <w:rPr>
          <w:noProof/>
        </w:rPr>
        <w:instrText xml:space="preserve"> PAGEREF _Toc120657393 \h </w:instrText>
      </w:r>
      <w:r>
        <w:rPr>
          <w:noProof/>
        </w:rPr>
      </w:r>
      <w:r>
        <w:rPr>
          <w:noProof/>
        </w:rPr>
        <w:fldChar w:fldCharType="separate"/>
      </w:r>
      <w:r>
        <w:rPr>
          <w:noProof/>
        </w:rPr>
        <w:t>12</w:t>
      </w:r>
      <w:r>
        <w:rPr>
          <w:noProof/>
        </w:rPr>
        <w:fldChar w:fldCharType="end"/>
      </w:r>
    </w:p>
    <w:p w14:paraId="4BD98813" w14:textId="2C3AFF00" w:rsidR="00B74190" w:rsidRDefault="00B74190">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_Toc120657394 \h </w:instrText>
      </w:r>
      <w:r>
        <w:rPr>
          <w:noProof/>
        </w:rPr>
      </w:r>
      <w:r>
        <w:rPr>
          <w:noProof/>
        </w:rPr>
        <w:fldChar w:fldCharType="separate"/>
      </w:r>
      <w:r>
        <w:rPr>
          <w:noProof/>
        </w:rPr>
        <w:t>12</w:t>
      </w:r>
      <w:r>
        <w:rPr>
          <w:noProof/>
        </w:rPr>
        <w:fldChar w:fldCharType="end"/>
      </w:r>
    </w:p>
    <w:p w14:paraId="73461A24" w14:textId="4CBBB46A" w:rsidR="00B74190" w:rsidRDefault="00B74190">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_Toc120657395 \h </w:instrText>
      </w:r>
      <w:r>
        <w:rPr>
          <w:noProof/>
        </w:rPr>
      </w:r>
      <w:r>
        <w:rPr>
          <w:noProof/>
        </w:rPr>
        <w:fldChar w:fldCharType="separate"/>
      </w:r>
      <w:r>
        <w:rPr>
          <w:noProof/>
        </w:rPr>
        <w:t>12</w:t>
      </w:r>
      <w:r>
        <w:rPr>
          <w:noProof/>
        </w:rPr>
        <w:fldChar w:fldCharType="end"/>
      </w:r>
    </w:p>
    <w:p w14:paraId="6365BDBA" w14:textId="7E6B28E5" w:rsidR="00B74190" w:rsidRDefault="00B74190">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_Toc120657396 \h </w:instrText>
      </w:r>
      <w:r>
        <w:rPr>
          <w:noProof/>
        </w:rPr>
      </w:r>
      <w:r>
        <w:rPr>
          <w:noProof/>
        </w:rPr>
        <w:fldChar w:fldCharType="separate"/>
      </w:r>
      <w:r>
        <w:rPr>
          <w:noProof/>
        </w:rPr>
        <w:t>12</w:t>
      </w:r>
      <w:r>
        <w:rPr>
          <w:noProof/>
        </w:rPr>
        <w:fldChar w:fldCharType="end"/>
      </w:r>
    </w:p>
    <w:p w14:paraId="512C8314" w14:textId="1BB84EC5" w:rsidR="00B74190" w:rsidRDefault="00B74190">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_Toc120657397 \h </w:instrText>
      </w:r>
      <w:r>
        <w:rPr>
          <w:noProof/>
        </w:rPr>
      </w:r>
      <w:r>
        <w:rPr>
          <w:noProof/>
        </w:rPr>
        <w:fldChar w:fldCharType="separate"/>
      </w:r>
      <w:r>
        <w:rPr>
          <w:noProof/>
        </w:rPr>
        <w:t>12</w:t>
      </w:r>
      <w:r>
        <w:rPr>
          <w:noProof/>
        </w:rPr>
        <w:fldChar w:fldCharType="end"/>
      </w:r>
    </w:p>
    <w:p w14:paraId="33AD6F6E" w14:textId="61D21197" w:rsidR="00B74190" w:rsidRDefault="00B74190">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_Toc120657398 \h </w:instrText>
      </w:r>
      <w:r>
        <w:rPr>
          <w:noProof/>
        </w:rPr>
      </w:r>
      <w:r>
        <w:rPr>
          <w:noProof/>
        </w:rPr>
        <w:fldChar w:fldCharType="separate"/>
      </w:r>
      <w:r>
        <w:rPr>
          <w:noProof/>
        </w:rPr>
        <w:t>12</w:t>
      </w:r>
      <w:r>
        <w:rPr>
          <w:noProof/>
        </w:rPr>
        <w:fldChar w:fldCharType="end"/>
      </w:r>
    </w:p>
    <w:p w14:paraId="1F98AEA6" w14:textId="63BAF2FD" w:rsidR="00B74190" w:rsidRDefault="00B74190">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_Toc120657399 \h </w:instrText>
      </w:r>
      <w:r>
        <w:rPr>
          <w:noProof/>
        </w:rPr>
      </w:r>
      <w:r>
        <w:rPr>
          <w:noProof/>
        </w:rPr>
        <w:fldChar w:fldCharType="separate"/>
      </w:r>
      <w:r>
        <w:rPr>
          <w:noProof/>
        </w:rPr>
        <w:t>12</w:t>
      </w:r>
      <w:r>
        <w:rPr>
          <w:noProof/>
        </w:rPr>
        <w:fldChar w:fldCharType="end"/>
      </w:r>
    </w:p>
    <w:p w14:paraId="3F70C80F" w14:textId="7E68DA4D" w:rsidR="00B74190" w:rsidRDefault="00B74190">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_Toc120657400 \h </w:instrText>
      </w:r>
      <w:r>
        <w:rPr>
          <w:noProof/>
        </w:rPr>
      </w:r>
      <w:r>
        <w:rPr>
          <w:noProof/>
        </w:rPr>
        <w:fldChar w:fldCharType="separate"/>
      </w:r>
      <w:r>
        <w:rPr>
          <w:noProof/>
        </w:rPr>
        <w:t>13</w:t>
      </w:r>
      <w:r>
        <w:rPr>
          <w:noProof/>
        </w:rPr>
        <w:fldChar w:fldCharType="end"/>
      </w:r>
    </w:p>
    <w:p w14:paraId="64B7B24D" w14:textId="3AF66065" w:rsidR="00B74190" w:rsidRDefault="00B74190">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_Toc120657401 \h </w:instrText>
      </w:r>
      <w:r>
        <w:rPr>
          <w:noProof/>
        </w:rPr>
      </w:r>
      <w:r>
        <w:rPr>
          <w:noProof/>
        </w:rPr>
        <w:fldChar w:fldCharType="separate"/>
      </w:r>
      <w:r>
        <w:rPr>
          <w:noProof/>
        </w:rPr>
        <w:t>13</w:t>
      </w:r>
      <w:r>
        <w:rPr>
          <w:noProof/>
        </w:rPr>
        <w:fldChar w:fldCharType="end"/>
      </w:r>
    </w:p>
    <w:p w14:paraId="76401F6B" w14:textId="70775F2E" w:rsidR="00B74190" w:rsidRDefault="00B74190">
      <w:pPr>
        <w:pStyle w:val="TOC5"/>
        <w:rPr>
          <w:rFonts w:asciiTheme="minorHAnsi" w:eastAsiaTheme="minorEastAsia" w:hAnsiTheme="minorHAnsi" w:cstheme="minorBidi"/>
          <w:noProof/>
          <w:sz w:val="22"/>
          <w:szCs w:val="22"/>
          <w:lang w:val="en-US"/>
        </w:rPr>
      </w:pPr>
      <w:r w:rsidRPr="00FE4FE9">
        <w:rPr>
          <w:noProof/>
          <w:lang w:val="en-US"/>
        </w:rPr>
        <w:t>5.2.2.3.2</w:t>
      </w:r>
      <w:r>
        <w:rPr>
          <w:rFonts w:asciiTheme="minorHAnsi" w:eastAsiaTheme="minorEastAsia" w:hAnsiTheme="minorHAnsi" w:cstheme="minorBidi"/>
          <w:noProof/>
          <w:sz w:val="22"/>
          <w:szCs w:val="22"/>
          <w:lang w:val="en-US"/>
        </w:rPr>
        <w:tab/>
      </w:r>
      <w:r w:rsidRPr="00FE4FE9">
        <w:rPr>
          <w:noProof/>
          <w:lang w:val="en-US" w:eastAsia="zh-CN"/>
        </w:rPr>
        <w:t>MB</w:t>
      </w:r>
      <w:r w:rsidRPr="00FE4FE9">
        <w:rPr>
          <w:noProof/>
          <w:lang w:val="en-US"/>
        </w:rPr>
        <w:t>S User Service Retrieval</w:t>
      </w:r>
      <w:r>
        <w:rPr>
          <w:noProof/>
        </w:rPr>
        <w:tab/>
      </w:r>
      <w:r>
        <w:rPr>
          <w:noProof/>
        </w:rPr>
        <w:fldChar w:fldCharType="begin"/>
      </w:r>
      <w:r>
        <w:rPr>
          <w:noProof/>
        </w:rPr>
        <w:instrText xml:space="preserve"> PAGEREF _Toc120657402 \h </w:instrText>
      </w:r>
      <w:r>
        <w:rPr>
          <w:noProof/>
        </w:rPr>
      </w:r>
      <w:r>
        <w:rPr>
          <w:noProof/>
        </w:rPr>
        <w:fldChar w:fldCharType="separate"/>
      </w:r>
      <w:r>
        <w:rPr>
          <w:noProof/>
        </w:rPr>
        <w:t>13</w:t>
      </w:r>
      <w:r>
        <w:rPr>
          <w:noProof/>
        </w:rPr>
        <w:fldChar w:fldCharType="end"/>
      </w:r>
    </w:p>
    <w:p w14:paraId="150237D9" w14:textId="5784A1F0" w:rsidR="00B74190" w:rsidRDefault="00B74190">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_Toc120657403 \h </w:instrText>
      </w:r>
      <w:r>
        <w:rPr>
          <w:noProof/>
        </w:rPr>
      </w:r>
      <w:r>
        <w:rPr>
          <w:noProof/>
        </w:rPr>
        <w:fldChar w:fldCharType="separate"/>
      </w:r>
      <w:r>
        <w:rPr>
          <w:noProof/>
        </w:rPr>
        <w:t>14</w:t>
      </w:r>
      <w:r>
        <w:rPr>
          <w:noProof/>
        </w:rPr>
        <w:fldChar w:fldCharType="end"/>
      </w:r>
    </w:p>
    <w:p w14:paraId="11252992" w14:textId="18066D68" w:rsidR="00B74190" w:rsidRDefault="00B74190">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_Toc120657404 \h </w:instrText>
      </w:r>
      <w:r>
        <w:rPr>
          <w:noProof/>
        </w:rPr>
      </w:r>
      <w:r>
        <w:rPr>
          <w:noProof/>
        </w:rPr>
        <w:fldChar w:fldCharType="separate"/>
      </w:r>
      <w:r>
        <w:rPr>
          <w:noProof/>
        </w:rPr>
        <w:t>14</w:t>
      </w:r>
      <w:r>
        <w:rPr>
          <w:noProof/>
        </w:rPr>
        <w:fldChar w:fldCharType="end"/>
      </w:r>
    </w:p>
    <w:p w14:paraId="59B8802F" w14:textId="360B73B1" w:rsidR="00B74190" w:rsidRDefault="00B74190">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_Toc120657405 \h </w:instrText>
      </w:r>
      <w:r>
        <w:rPr>
          <w:noProof/>
        </w:rPr>
      </w:r>
      <w:r>
        <w:rPr>
          <w:noProof/>
        </w:rPr>
        <w:fldChar w:fldCharType="separate"/>
      </w:r>
      <w:r>
        <w:rPr>
          <w:noProof/>
        </w:rPr>
        <w:t>14</w:t>
      </w:r>
      <w:r>
        <w:rPr>
          <w:noProof/>
        </w:rPr>
        <w:fldChar w:fldCharType="end"/>
      </w:r>
    </w:p>
    <w:p w14:paraId="161A631E" w14:textId="61D42A2B" w:rsidR="00B74190" w:rsidRDefault="00B74190">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_Toc120657406 \h </w:instrText>
      </w:r>
      <w:r>
        <w:rPr>
          <w:noProof/>
        </w:rPr>
      </w:r>
      <w:r>
        <w:rPr>
          <w:noProof/>
        </w:rPr>
        <w:fldChar w:fldCharType="separate"/>
      </w:r>
      <w:r>
        <w:rPr>
          <w:noProof/>
        </w:rPr>
        <w:t>15</w:t>
      </w:r>
      <w:r>
        <w:rPr>
          <w:noProof/>
        </w:rPr>
        <w:fldChar w:fldCharType="end"/>
      </w:r>
    </w:p>
    <w:p w14:paraId="0D5939C9" w14:textId="373C694A" w:rsidR="00B74190" w:rsidRDefault="00B74190">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_Toc120657407 \h </w:instrText>
      </w:r>
      <w:r>
        <w:rPr>
          <w:noProof/>
        </w:rPr>
      </w:r>
      <w:r>
        <w:rPr>
          <w:noProof/>
        </w:rPr>
        <w:fldChar w:fldCharType="separate"/>
      </w:r>
      <w:r>
        <w:rPr>
          <w:noProof/>
        </w:rPr>
        <w:t>15</w:t>
      </w:r>
      <w:r>
        <w:rPr>
          <w:noProof/>
        </w:rPr>
        <w:fldChar w:fldCharType="end"/>
      </w:r>
    </w:p>
    <w:p w14:paraId="330A9D3A" w14:textId="5AF27032" w:rsidR="00B74190" w:rsidRDefault="00B74190">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_Toc120657408 \h </w:instrText>
      </w:r>
      <w:r>
        <w:rPr>
          <w:noProof/>
        </w:rPr>
      </w:r>
      <w:r>
        <w:rPr>
          <w:noProof/>
        </w:rPr>
        <w:fldChar w:fldCharType="separate"/>
      </w:r>
      <w:r>
        <w:rPr>
          <w:noProof/>
        </w:rPr>
        <w:t>15</w:t>
      </w:r>
      <w:r>
        <w:rPr>
          <w:noProof/>
        </w:rPr>
        <w:fldChar w:fldCharType="end"/>
      </w:r>
    </w:p>
    <w:p w14:paraId="393E7F4E" w14:textId="5F680E00" w:rsidR="00B74190" w:rsidRDefault="00B74190">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0C75E5">
        <w:rPr>
          <w:noProof/>
          <w:lang w:val="en-US"/>
        </w:rPr>
        <w:t>Nmbsf_MBSUserDataIngestSession</w:t>
      </w:r>
      <w:r>
        <w:rPr>
          <w:noProof/>
        </w:rPr>
        <w:t xml:space="preserve"> Service</w:t>
      </w:r>
      <w:r>
        <w:rPr>
          <w:noProof/>
        </w:rPr>
        <w:tab/>
      </w:r>
      <w:r>
        <w:rPr>
          <w:noProof/>
        </w:rPr>
        <w:fldChar w:fldCharType="begin"/>
      </w:r>
      <w:r>
        <w:rPr>
          <w:noProof/>
        </w:rPr>
        <w:instrText xml:space="preserve"> PAGEREF _Toc120657409 \h </w:instrText>
      </w:r>
      <w:r>
        <w:rPr>
          <w:noProof/>
        </w:rPr>
      </w:r>
      <w:r>
        <w:rPr>
          <w:noProof/>
        </w:rPr>
        <w:fldChar w:fldCharType="separate"/>
      </w:r>
      <w:r>
        <w:rPr>
          <w:noProof/>
        </w:rPr>
        <w:t>16</w:t>
      </w:r>
      <w:r>
        <w:rPr>
          <w:noProof/>
        </w:rPr>
        <w:fldChar w:fldCharType="end"/>
      </w:r>
    </w:p>
    <w:p w14:paraId="2DA6A6E2" w14:textId="1ED91543" w:rsidR="00B74190" w:rsidRDefault="00B74190">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_Toc120657410 \h </w:instrText>
      </w:r>
      <w:r>
        <w:rPr>
          <w:noProof/>
        </w:rPr>
      </w:r>
      <w:r>
        <w:rPr>
          <w:noProof/>
        </w:rPr>
        <w:fldChar w:fldCharType="separate"/>
      </w:r>
      <w:r>
        <w:rPr>
          <w:noProof/>
        </w:rPr>
        <w:t>16</w:t>
      </w:r>
      <w:r>
        <w:rPr>
          <w:noProof/>
        </w:rPr>
        <w:fldChar w:fldCharType="end"/>
      </w:r>
    </w:p>
    <w:p w14:paraId="6D5CF3E1" w14:textId="5CE44ABF" w:rsidR="00B74190" w:rsidRDefault="00B74190">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_Toc120657411 \h </w:instrText>
      </w:r>
      <w:r>
        <w:rPr>
          <w:noProof/>
        </w:rPr>
      </w:r>
      <w:r>
        <w:rPr>
          <w:noProof/>
        </w:rPr>
        <w:fldChar w:fldCharType="separate"/>
      </w:r>
      <w:r>
        <w:rPr>
          <w:noProof/>
        </w:rPr>
        <w:t>16</w:t>
      </w:r>
      <w:r>
        <w:rPr>
          <w:noProof/>
        </w:rPr>
        <w:fldChar w:fldCharType="end"/>
      </w:r>
    </w:p>
    <w:p w14:paraId="2204FF64" w14:textId="4F241FFA" w:rsidR="00B74190" w:rsidRDefault="00B74190">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_Toc120657412 \h </w:instrText>
      </w:r>
      <w:r>
        <w:rPr>
          <w:noProof/>
        </w:rPr>
      </w:r>
      <w:r>
        <w:rPr>
          <w:noProof/>
        </w:rPr>
        <w:fldChar w:fldCharType="separate"/>
      </w:r>
      <w:r>
        <w:rPr>
          <w:noProof/>
        </w:rPr>
        <w:t>16</w:t>
      </w:r>
      <w:r>
        <w:rPr>
          <w:noProof/>
        </w:rPr>
        <w:fldChar w:fldCharType="end"/>
      </w:r>
    </w:p>
    <w:p w14:paraId="34C67486" w14:textId="52C8C756" w:rsidR="00B74190" w:rsidRDefault="00B74190">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_Toc120657413 \h </w:instrText>
      </w:r>
      <w:r>
        <w:rPr>
          <w:noProof/>
        </w:rPr>
      </w:r>
      <w:r>
        <w:rPr>
          <w:noProof/>
        </w:rPr>
        <w:fldChar w:fldCharType="separate"/>
      </w:r>
      <w:r>
        <w:rPr>
          <w:noProof/>
        </w:rPr>
        <w:t>17</w:t>
      </w:r>
      <w:r>
        <w:rPr>
          <w:noProof/>
        </w:rPr>
        <w:fldChar w:fldCharType="end"/>
      </w:r>
    </w:p>
    <w:p w14:paraId="3C710050" w14:textId="3AA81E27" w:rsidR="00B74190" w:rsidRDefault="00B74190">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_Toc120657414 \h </w:instrText>
      </w:r>
      <w:r>
        <w:rPr>
          <w:noProof/>
        </w:rPr>
      </w:r>
      <w:r>
        <w:rPr>
          <w:noProof/>
        </w:rPr>
        <w:fldChar w:fldCharType="separate"/>
      </w:r>
      <w:r>
        <w:rPr>
          <w:noProof/>
        </w:rPr>
        <w:t>17</w:t>
      </w:r>
      <w:r>
        <w:rPr>
          <w:noProof/>
        </w:rPr>
        <w:fldChar w:fldCharType="end"/>
      </w:r>
    </w:p>
    <w:p w14:paraId="5625C96A" w14:textId="33F2B433" w:rsidR="00B74190" w:rsidRDefault="00B74190">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_Toc120657415 \h </w:instrText>
      </w:r>
      <w:r>
        <w:rPr>
          <w:noProof/>
        </w:rPr>
      </w:r>
      <w:r>
        <w:rPr>
          <w:noProof/>
        </w:rPr>
        <w:fldChar w:fldCharType="separate"/>
      </w:r>
      <w:r>
        <w:rPr>
          <w:noProof/>
        </w:rPr>
        <w:t>17</w:t>
      </w:r>
      <w:r>
        <w:rPr>
          <w:noProof/>
        </w:rPr>
        <w:fldChar w:fldCharType="end"/>
      </w:r>
    </w:p>
    <w:p w14:paraId="02ACC4DF" w14:textId="3D486C61" w:rsidR="00B74190" w:rsidRDefault="00B74190">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_Toc120657416 \h </w:instrText>
      </w:r>
      <w:r>
        <w:rPr>
          <w:noProof/>
        </w:rPr>
      </w:r>
      <w:r>
        <w:rPr>
          <w:noProof/>
        </w:rPr>
        <w:fldChar w:fldCharType="separate"/>
      </w:r>
      <w:r>
        <w:rPr>
          <w:noProof/>
        </w:rPr>
        <w:t>18</w:t>
      </w:r>
      <w:r>
        <w:rPr>
          <w:noProof/>
        </w:rPr>
        <w:fldChar w:fldCharType="end"/>
      </w:r>
    </w:p>
    <w:p w14:paraId="39095EED" w14:textId="2C50E050" w:rsidR="00B74190" w:rsidRDefault="00B74190">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_Toc120657417 \h </w:instrText>
      </w:r>
      <w:r>
        <w:rPr>
          <w:noProof/>
        </w:rPr>
      </w:r>
      <w:r>
        <w:rPr>
          <w:noProof/>
        </w:rPr>
        <w:fldChar w:fldCharType="separate"/>
      </w:r>
      <w:r>
        <w:rPr>
          <w:noProof/>
        </w:rPr>
        <w:t>18</w:t>
      </w:r>
      <w:r>
        <w:rPr>
          <w:noProof/>
        </w:rPr>
        <w:fldChar w:fldCharType="end"/>
      </w:r>
    </w:p>
    <w:p w14:paraId="378B819E" w14:textId="5BE761DC" w:rsidR="00B74190" w:rsidRDefault="00B74190">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_Toc120657418 \h </w:instrText>
      </w:r>
      <w:r>
        <w:rPr>
          <w:noProof/>
        </w:rPr>
      </w:r>
      <w:r>
        <w:rPr>
          <w:noProof/>
        </w:rPr>
        <w:fldChar w:fldCharType="separate"/>
      </w:r>
      <w:r>
        <w:rPr>
          <w:noProof/>
        </w:rPr>
        <w:t>19</w:t>
      </w:r>
      <w:r>
        <w:rPr>
          <w:noProof/>
        </w:rPr>
        <w:fldChar w:fldCharType="end"/>
      </w:r>
    </w:p>
    <w:p w14:paraId="7DF85ADE" w14:textId="233B3F0F" w:rsidR="00B74190" w:rsidRDefault="00B74190">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_Toc120657419 \h </w:instrText>
      </w:r>
      <w:r>
        <w:rPr>
          <w:noProof/>
        </w:rPr>
      </w:r>
      <w:r>
        <w:rPr>
          <w:noProof/>
        </w:rPr>
        <w:fldChar w:fldCharType="separate"/>
      </w:r>
      <w:r>
        <w:rPr>
          <w:noProof/>
        </w:rPr>
        <w:t>19</w:t>
      </w:r>
      <w:r>
        <w:rPr>
          <w:noProof/>
        </w:rPr>
        <w:fldChar w:fldCharType="end"/>
      </w:r>
    </w:p>
    <w:p w14:paraId="3BC2FA00" w14:textId="402DDC4F" w:rsidR="00B74190" w:rsidRDefault="00B74190">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_Toc120657420 \h </w:instrText>
      </w:r>
      <w:r>
        <w:rPr>
          <w:noProof/>
        </w:rPr>
      </w:r>
      <w:r>
        <w:rPr>
          <w:noProof/>
        </w:rPr>
        <w:fldChar w:fldCharType="separate"/>
      </w:r>
      <w:r>
        <w:rPr>
          <w:noProof/>
        </w:rPr>
        <w:t>19</w:t>
      </w:r>
      <w:r>
        <w:rPr>
          <w:noProof/>
        </w:rPr>
        <w:fldChar w:fldCharType="end"/>
      </w:r>
    </w:p>
    <w:p w14:paraId="41FD9583" w14:textId="165086E8" w:rsidR="00B74190" w:rsidRDefault="00B74190">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_Toc120657421 \h </w:instrText>
      </w:r>
      <w:r>
        <w:rPr>
          <w:noProof/>
        </w:rPr>
      </w:r>
      <w:r>
        <w:rPr>
          <w:noProof/>
        </w:rPr>
        <w:fldChar w:fldCharType="separate"/>
      </w:r>
      <w:r>
        <w:rPr>
          <w:noProof/>
        </w:rPr>
        <w:t>19</w:t>
      </w:r>
      <w:r>
        <w:rPr>
          <w:noProof/>
        </w:rPr>
        <w:fldChar w:fldCharType="end"/>
      </w:r>
    </w:p>
    <w:p w14:paraId="385D8F51" w14:textId="7FA9EDCD" w:rsidR="00B74190" w:rsidRDefault="00B74190">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_Toc120657422 \h </w:instrText>
      </w:r>
      <w:r>
        <w:rPr>
          <w:noProof/>
        </w:rPr>
      </w:r>
      <w:r>
        <w:rPr>
          <w:noProof/>
        </w:rPr>
        <w:fldChar w:fldCharType="separate"/>
      </w:r>
      <w:r>
        <w:rPr>
          <w:noProof/>
        </w:rPr>
        <w:t>21</w:t>
      </w:r>
      <w:r>
        <w:rPr>
          <w:noProof/>
        </w:rPr>
        <w:fldChar w:fldCharType="end"/>
      </w:r>
    </w:p>
    <w:p w14:paraId="784FF043" w14:textId="52F364E1" w:rsidR="00B74190" w:rsidRDefault="00B74190">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_Toc120657423 \h </w:instrText>
      </w:r>
      <w:r>
        <w:rPr>
          <w:noProof/>
        </w:rPr>
      </w:r>
      <w:r>
        <w:rPr>
          <w:noProof/>
        </w:rPr>
        <w:fldChar w:fldCharType="separate"/>
      </w:r>
      <w:r>
        <w:rPr>
          <w:noProof/>
        </w:rPr>
        <w:t>21</w:t>
      </w:r>
      <w:r>
        <w:rPr>
          <w:noProof/>
        </w:rPr>
        <w:fldChar w:fldCharType="end"/>
      </w:r>
    </w:p>
    <w:p w14:paraId="2DC13260" w14:textId="6DE37866" w:rsidR="00B74190" w:rsidRDefault="00B74190">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_Toc120657424 \h </w:instrText>
      </w:r>
      <w:r>
        <w:rPr>
          <w:noProof/>
        </w:rPr>
      </w:r>
      <w:r>
        <w:rPr>
          <w:noProof/>
        </w:rPr>
        <w:fldChar w:fldCharType="separate"/>
      </w:r>
      <w:r>
        <w:rPr>
          <w:noProof/>
        </w:rPr>
        <w:t>21</w:t>
      </w:r>
      <w:r>
        <w:rPr>
          <w:noProof/>
        </w:rPr>
        <w:fldChar w:fldCharType="end"/>
      </w:r>
    </w:p>
    <w:p w14:paraId="67B6666A" w14:textId="2B06AE35" w:rsidR="00B74190" w:rsidRDefault="00B74190">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_Toc120657425 \h </w:instrText>
      </w:r>
      <w:r>
        <w:rPr>
          <w:noProof/>
        </w:rPr>
      </w:r>
      <w:r>
        <w:rPr>
          <w:noProof/>
        </w:rPr>
        <w:fldChar w:fldCharType="separate"/>
      </w:r>
      <w:r>
        <w:rPr>
          <w:noProof/>
        </w:rPr>
        <w:t>22</w:t>
      </w:r>
      <w:r>
        <w:rPr>
          <w:noProof/>
        </w:rPr>
        <w:fldChar w:fldCharType="end"/>
      </w:r>
    </w:p>
    <w:p w14:paraId="5B83CCAB" w14:textId="7999803B" w:rsidR="00B74190" w:rsidRDefault="00B74190">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_Toc120657426 \h </w:instrText>
      </w:r>
      <w:r>
        <w:rPr>
          <w:noProof/>
        </w:rPr>
      </w:r>
      <w:r>
        <w:rPr>
          <w:noProof/>
        </w:rPr>
        <w:fldChar w:fldCharType="separate"/>
      </w:r>
      <w:r>
        <w:rPr>
          <w:noProof/>
        </w:rPr>
        <w:t>22</w:t>
      </w:r>
      <w:r>
        <w:rPr>
          <w:noProof/>
        </w:rPr>
        <w:fldChar w:fldCharType="end"/>
      </w:r>
    </w:p>
    <w:p w14:paraId="6A4FA5FE" w14:textId="4F225333" w:rsidR="00B74190" w:rsidRDefault="00B74190">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_Toc120657427 \h </w:instrText>
      </w:r>
      <w:r>
        <w:rPr>
          <w:noProof/>
        </w:rPr>
      </w:r>
      <w:r>
        <w:rPr>
          <w:noProof/>
        </w:rPr>
        <w:fldChar w:fldCharType="separate"/>
      </w:r>
      <w:r>
        <w:rPr>
          <w:noProof/>
        </w:rPr>
        <w:t>22</w:t>
      </w:r>
      <w:r>
        <w:rPr>
          <w:noProof/>
        </w:rPr>
        <w:fldChar w:fldCharType="end"/>
      </w:r>
    </w:p>
    <w:p w14:paraId="0C9FF45E" w14:textId="01C6F3A8" w:rsidR="00B74190" w:rsidRDefault="00B74190">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_Toc120657428 \h </w:instrText>
      </w:r>
      <w:r>
        <w:rPr>
          <w:noProof/>
        </w:rPr>
      </w:r>
      <w:r>
        <w:rPr>
          <w:noProof/>
        </w:rPr>
        <w:fldChar w:fldCharType="separate"/>
      </w:r>
      <w:r>
        <w:rPr>
          <w:noProof/>
        </w:rPr>
        <w:t>23</w:t>
      </w:r>
      <w:r>
        <w:rPr>
          <w:noProof/>
        </w:rPr>
        <w:fldChar w:fldCharType="end"/>
      </w:r>
    </w:p>
    <w:p w14:paraId="6F6E6D9F" w14:textId="0FA8EE9E" w:rsidR="00B74190" w:rsidRDefault="00B74190">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_Toc120657429 \h </w:instrText>
      </w:r>
      <w:r>
        <w:rPr>
          <w:noProof/>
        </w:rPr>
      </w:r>
      <w:r>
        <w:rPr>
          <w:noProof/>
        </w:rPr>
        <w:fldChar w:fldCharType="separate"/>
      </w:r>
      <w:r>
        <w:rPr>
          <w:noProof/>
        </w:rPr>
        <w:t>23</w:t>
      </w:r>
      <w:r>
        <w:rPr>
          <w:noProof/>
        </w:rPr>
        <w:fldChar w:fldCharType="end"/>
      </w:r>
    </w:p>
    <w:p w14:paraId="7A7064CB" w14:textId="161B834E" w:rsidR="00B74190" w:rsidRDefault="00B74190">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_Toc120657430 \h </w:instrText>
      </w:r>
      <w:r>
        <w:rPr>
          <w:noProof/>
        </w:rPr>
      </w:r>
      <w:r>
        <w:rPr>
          <w:noProof/>
        </w:rPr>
        <w:fldChar w:fldCharType="separate"/>
      </w:r>
      <w:r>
        <w:rPr>
          <w:noProof/>
        </w:rPr>
        <w:t>23</w:t>
      </w:r>
      <w:r>
        <w:rPr>
          <w:noProof/>
        </w:rPr>
        <w:fldChar w:fldCharType="end"/>
      </w:r>
    </w:p>
    <w:p w14:paraId="44D7BFA6" w14:textId="256F87E0" w:rsidR="00B74190" w:rsidRDefault="00B74190">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_Toc120657431 \h </w:instrText>
      </w:r>
      <w:r>
        <w:rPr>
          <w:noProof/>
        </w:rPr>
      </w:r>
      <w:r>
        <w:rPr>
          <w:noProof/>
        </w:rPr>
        <w:fldChar w:fldCharType="separate"/>
      </w:r>
      <w:r>
        <w:rPr>
          <w:noProof/>
        </w:rPr>
        <w:t>23</w:t>
      </w:r>
      <w:r>
        <w:rPr>
          <w:noProof/>
        </w:rPr>
        <w:fldChar w:fldCharType="end"/>
      </w:r>
    </w:p>
    <w:p w14:paraId="23E01F8B" w14:textId="4F3DBA53" w:rsidR="00B74190" w:rsidRDefault="00B74190">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_Toc120657432 \h </w:instrText>
      </w:r>
      <w:r>
        <w:rPr>
          <w:noProof/>
        </w:rPr>
      </w:r>
      <w:r>
        <w:rPr>
          <w:noProof/>
        </w:rPr>
        <w:fldChar w:fldCharType="separate"/>
      </w:r>
      <w:r>
        <w:rPr>
          <w:noProof/>
        </w:rPr>
        <w:t>23</w:t>
      </w:r>
      <w:r>
        <w:rPr>
          <w:noProof/>
        </w:rPr>
        <w:fldChar w:fldCharType="end"/>
      </w:r>
    </w:p>
    <w:p w14:paraId="6826E1F9" w14:textId="47A796A8" w:rsidR="00B74190" w:rsidRDefault="00B74190">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_Toc120657433 \h </w:instrText>
      </w:r>
      <w:r>
        <w:rPr>
          <w:noProof/>
        </w:rPr>
      </w:r>
      <w:r>
        <w:rPr>
          <w:noProof/>
        </w:rPr>
        <w:fldChar w:fldCharType="separate"/>
      </w:r>
      <w:r>
        <w:rPr>
          <w:noProof/>
        </w:rPr>
        <w:t>24</w:t>
      </w:r>
      <w:r>
        <w:rPr>
          <w:noProof/>
        </w:rPr>
        <w:fldChar w:fldCharType="end"/>
      </w:r>
    </w:p>
    <w:p w14:paraId="36B7FC6D" w14:textId="4632E4B7" w:rsidR="00B74190" w:rsidRDefault="00B74190">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_Toc120657434 \h </w:instrText>
      </w:r>
      <w:r>
        <w:rPr>
          <w:noProof/>
        </w:rPr>
      </w:r>
      <w:r>
        <w:rPr>
          <w:noProof/>
        </w:rPr>
        <w:fldChar w:fldCharType="separate"/>
      </w:r>
      <w:r>
        <w:rPr>
          <w:noProof/>
        </w:rPr>
        <w:t>24</w:t>
      </w:r>
      <w:r>
        <w:rPr>
          <w:noProof/>
        </w:rPr>
        <w:fldChar w:fldCharType="end"/>
      </w:r>
    </w:p>
    <w:p w14:paraId="4B5BBBD0" w14:textId="7F9398C9" w:rsidR="00B74190" w:rsidRDefault="00B74190">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_Toc120657435 \h </w:instrText>
      </w:r>
      <w:r>
        <w:rPr>
          <w:noProof/>
        </w:rPr>
      </w:r>
      <w:r>
        <w:rPr>
          <w:noProof/>
        </w:rPr>
        <w:fldChar w:fldCharType="separate"/>
      </w:r>
      <w:r>
        <w:rPr>
          <w:noProof/>
        </w:rPr>
        <w:t>24</w:t>
      </w:r>
      <w:r>
        <w:rPr>
          <w:noProof/>
        </w:rPr>
        <w:fldChar w:fldCharType="end"/>
      </w:r>
    </w:p>
    <w:p w14:paraId="1940E8B7" w14:textId="52418F5C" w:rsidR="00B74190" w:rsidRDefault="00B74190">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_Toc120657436 \h </w:instrText>
      </w:r>
      <w:r>
        <w:rPr>
          <w:noProof/>
        </w:rPr>
      </w:r>
      <w:r>
        <w:rPr>
          <w:noProof/>
        </w:rPr>
        <w:fldChar w:fldCharType="separate"/>
      </w:r>
      <w:r>
        <w:rPr>
          <w:noProof/>
        </w:rPr>
        <w:t>24</w:t>
      </w:r>
      <w:r>
        <w:rPr>
          <w:noProof/>
        </w:rPr>
        <w:fldChar w:fldCharType="end"/>
      </w:r>
    </w:p>
    <w:p w14:paraId="6A2C7943" w14:textId="64C5E72C" w:rsidR="00B74190" w:rsidRDefault="00B74190">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_Toc120657437 \h </w:instrText>
      </w:r>
      <w:r>
        <w:rPr>
          <w:noProof/>
        </w:rPr>
      </w:r>
      <w:r>
        <w:rPr>
          <w:noProof/>
        </w:rPr>
        <w:fldChar w:fldCharType="separate"/>
      </w:r>
      <w:r>
        <w:rPr>
          <w:noProof/>
        </w:rPr>
        <w:t>25</w:t>
      </w:r>
      <w:r>
        <w:rPr>
          <w:noProof/>
        </w:rPr>
        <w:fldChar w:fldCharType="end"/>
      </w:r>
    </w:p>
    <w:p w14:paraId="4734F5CD" w14:textId="2EF7DBEF" w:rsidR="00B74190" w:rsidRDefault="00B74190">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0C75E5">
        <w:rPr>
          <w:noProof/>
          <w:lang w:val="en-US"/>
        </w:rPr>
        <w:t>Nmbsf_MBSUserService</w:t>
      </w:r>
      <w:r>
        <w:rPr>
          <w:noProof/>
        </w:rPr>
        <w:t xml:space="preserve"> Service API</w:t>
      </w:r>
      <w:r>
        <w:rPr>
          <w:noProof/>
        </w:rPr>
        <w:tab/>
      </w:r>
      <w:r>
        <w:rPr>
          <w:noProof/>
        </w:rPr>
        <w:fldChar w:fldCharType="begin"/>
      </w:r>
      <w:r>
        <w:rPr>
          <w:noProof/>
        </w:rPr>
        <w:instrText xml:space="preserve"> PAGEREF _Toc120657438 \h </w:instrText>
      </w:r>
      <w:r>
        <w:rPr>
          <w:noProof/>
        </w:rPr>
      </w:r>
      <w:r>
        <w:rPr>
          <w:noProof/>
        </w:rPr>
        <w:fldChar w:fldCharType="separate"/>
      </w:r>
      <w:r>
        <w:rPr>
          <w:noProof/>
        </w:rPr>
        <w:t>25</w:t>
      </w:r>
      <w:r>
        <w:rPr>
          <w:noProof/>
        </w:rPr>
        <w:fldChar w:fldCharType="end"/>
      </w:r>
    </w:p>
    <w:p w14:paraId="55C699FB" w14:textId="218F7842" w:rsidR="00B74190" w:rsidRDefault="00B74190">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_Toc120657439 \h </w:instrText>
      </w:r>
      <w:r>
        <w:rPr>
          <w:noProof/>
        </w:rPr>
      </w:r>
      <w:r>
        <w:rPr>
          <w:noProof/>
        </w:rPr>
        <w:fldChar w:fldCharType="separate"/>
      </w:r>
      <w:r>
        <w:rPr>
          <w:noProof/>
        </w:rPr>
        <w:t>25</w:t>
      </w:r>
      <w:r>
        <w:rPr>
          <w:noProof/>
        </w:rPr>
        <w:fldChar w:fldCharType="end"/>
      </w:r>
    </w:p>
    <w:p w14:paraId="3F0E0A3A" w14:textId="71B43657" w:rsidR="00B74190" w:rsidRDefault="00B74190">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_Toc120657440 \h </w:instrText>
      </w:r>
      <w:r>
        <w:rPr>
          <w:noProof/>
        </w:rPr>
      </w:r>
      <w:r>
        <w:rPr>
          <w:noProof/>
        </w:rPr>
        <w:fldChar w:fldCharType="separate"/>
      </w:r>
      <w:r>
        <w:rPr>
          <w:noProof/>
        </w:rPr>
        <w:t>26</w:t>
      </w:r>
      <w:r>
        <w:rPr>
          <w:noProof/>
        </w:rPr>
        <w:fldChar w:fldCharType="end"/>
      </w:r>
    </w:p>
    <w:p w14:paraId="18AB16F5" w14:textId="00D4B53A" w:rsidR="00B74190" w:rsidRDefault="00B74190">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_Toc120657441 \h </w:instrText>
      </w:r>
      <w:r>
        <w:rPr>
          <w:noProof/>
        </w:rPr>
      </w:r>
      <w:r>
        <w:rPr>
          <w:noProof/>
        </w:rPr>
        <w:fldChar w:fldCharType="separate"/>
      </w:r>
      <w:r>
        <w:rPr>
          <w:noProof/>
        </w:rPr>
        <w:t>26</w:t>
      </w:r>
      <w:r>
        <w:rPr>
          <w:noProof/>
        </w:rPr>
        <w:fldChar w:fldCharType="end"/>
      </w:r>
    </w:p>
    <w:p w14:paraId="769C7E35" w14:textId="25469937" w:rsidR="00B74190" w:rsidRDefault="00B74190">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_Toc120657442 \h </w:instrText>
      </w:r>
      <w:r>
        <w:rPr>
          <w:noProof/>
        </w:rPr>
      </w:r>
      <w:r>
        <w:rPr>
          <w:noProof/>
        </w:rPr>
        <w:fldChar w:fldCharType="separate"/>
      </w:r>
      <w:r>
        <w:rPr>
          <w:noProof/>
        </w:rPr>
        <w:t>26</w:t>
      </w:r>
      <w:r>
        <w:rPr>
          <w:noProof/>
        </w:rPr>
        <w:fldChar w:fldCharType="end"/>
      </w:r>
    </w:p>
    <w:p w14:paraId="6CA2A2D9" w14:textId="4C45699A" w:rsidR="00B74190" w:rsidRDefault="00B74190">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_Toc120657443 \h </w:instrText>
      </w:r>
      <w:r>
        <w:rPr>
          <w:noProof/>
        </w:rPr>
      </w:r>
      <w:r>
        <w:rPr>
          <w:noProof/>
        </w:rPr>
        <w:fldChar w:fldCharType="separate"/>
      </w:r>
      <w:r>
        <w:rPr>
          <w:noProof/>
        </w:rPr>
        <w:t>26</w:t>
      </w:r>
      <w:r>
        <w:rPr>
          <w:noProof/>
        </w:rPr>
        <w:fldChar w:fldCharType="end"/>
      </w:r>
    </w:p>
    <w:p w14:paraId="364E58BE" w14:textId="05235DF1" w:rsidR="00B74190" w:rsidRDefault="00B74190">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_Toc120657444 \h </w:instrText>
      </w:r>
      <w:r>
        <w:rPr>
          <w:noProof/>
        </w:rPr>
      </w:r>
      <w:r>
        <w:rPr>
          <w:noProof/>
        </w:rPr>
        <w:fldChar w:fldCharType="separate"/>
      </w:r>
      <w:r>
        <w:rPr>
          <w:noProof/>
        </w:rPr>
        <w:t>26</w:t>
      </w:r>
      <w:r>
        <w:rPr>
          <w:noProof/>
        </w:rPr>
        <w:fldChar w:fldCharType="end"/>
      </w:r>
    </w:p>
    <w:p w14:paraId="76AF38E0" w14:textId="4036AF91" w:rsidR="00B74190" w:rsidRDefault="00B74190">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_Toc120657445 \h </w:instrText>
      </w:r>
      <w:r>
        <w:rPr>
          <w:noProof/>
        </w:rPr>
      </w:r>
      <w:r>
        <w:rPr>
          <w:noProof/>
        </w:rPr>
        <w:fldChar w:fldCharType="separate"/>
      </w:r>
      <w:r>
        <w:rPr>
          <w:noProof/>
        </w:rPr>
        <w:t>26</w:t>
      </w:r>
      <w:r>
        <w:rPr>
          <w:noProof/>
        </w:rPr>
        <w:fldChar w:fldCharType="end"/>
      </w:r>
    </w:p>
    <w:p w14:paraId="3B25F0FF" w14:textId="60BDA37A" w:rsidR="00B74190" w:rsidRDefault="00B74190">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_Toc120657446 \h </w:instrText>
      </w:r>
      <w:r>
        <w:rPr>
          <w:noProof/>
        </w:rPr>
      </w:r>
      <w:r>
        <w:rPr>
          <w:noProof/>
        </w:rPr>
        <w:fldChar w:fldCharType="separate"/>
      </w:r>
      <w:r>
        <w:rPr>
          <w:noProof/>
        </w:rPr>
        <w:t>26</w:t>
      </w:r>
      <w:r>
        <w:rPr>
          <w:noProof/>
        </w:rPr>
        <w:fldChar w:fldCharType="end"/>
      </w:r>
    </w:p>
    <w:p w14:paraId="399B37C9" w14:textId="19A3BBC3" w:rsidR="00B74190" w:rsidRDefault="00B74190">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_Toc120657447 \h </w:instrText>
      </w:r>
      <w:r>
        <w:rPr>
          <w:noProof/>
        </w:rPr>
      </w:r>
      <w:r>
        <w:rPr>
          <w:noProof/>
        </w:rPr>
        <w:fldChar w:fldCharType="separate"/>
      </w:r>
      <w:r>
        <w:rPr>
          <w:noProof/>
        </w:rPr>
        <w:t>26</w:t>
      </w:r>
      <w:r>
        <w:rPr>
          <w:noProof/>
        </w:rPr>
        <w:fldChar w:fldCharType="end"/>
      </w:r>
    </w:p>
    <w:p w14:paraId="12B7E8FF" w14:textId="450432DD" w:rsidR="00B74190" w:rsidRPr="00CD7C57" w:rsidRDefault="00B74190">
      <w:pPr>
        <w:pStyle w:val="TOC4"/>
        <w:rPr>
          <w:rFonts w:asciiTheme="minorHAnsi" w:eastAsiaTheme="minorEastAsia" w:hAnsiTheme="minorHAnsi" w:cstheme="minorBidi"/>
          <w:noProof/>
          <w:sz w:val="22"/>
          <w:szCs w:val="22"/>
          <w:lang w:val="fr-FR"/>
        </w:rPr>
      </w:pPr>
      <w:r w:rsidRPr="00CD7C57">
        <w:rPr>
          <w:noProof/>
          <w:lang w:val="fr-FR"/>
        </w:rPr>
        <w:t>6.1.3.2</w:t>
      </w:r>
      <w:r w:rsidRPr="00CD7C57">
        <w:rPr>
          <w:rFonts w:asciiTheme="minorHAnsi" w:eastAsiaTheme="minorEastAsia" w:hAnsiTheme="minorHAnsi" w:cstheme="minorBidi"/>
          <w:noProof/>
          <w:sz w:val="22"/>
          <w:szCs w:val="22"/>
          <w:lang w:val="fr-FR"/>
        </w:rPr>
        <w:tab/>
      </w:r>
      <w:r w:rsidRPr="00CD7C57">
        <w:rPr>
          <w:noProof/>
          <w:lang w:val="fr-FR"/>
        </w:rPr>
        <w:t>Resource: MBS User Services</w:t>
      </w:r>
      <w:r w:rsidRPr="00CD7C57">
        <w:rPr>
          <w:noProof/>
          <w:lang w:val="fr-FR"/>
        </w:rPr>
        <w:tab/>
      </w:r>
      <w:r>
        <w:rPr>
          <w:noProof/>
        </w:rPr>
        <w:fldChar w:fldCharType="begin"/>
      </w:r>
      <w:r w:rsidRPr="00CD7C57">
        <w:rPr>
          <w:noProof/>
          <w:lang w:val="fr-FR"/>
        </w:rPr>
        <w:instrText xml:space="preserve"> PAGEREF _Toc120657448 \h </w:instrText>
      </w:r>
      <w:r>
        <w:rPr>
          <w:noProof/>
        </w:rPr>
      </w:r>
      <w:r>
        <w:rPr>
          <w:noProof/>
        </w:rPr>
        <w:fldChar w:fldCharType="separate"/>
      </w:r>
      <w:r w:rsidRPr="00CD7C57">
        <w:rPr>
          <w:noProof/>
          <w:lang w:val="fr-FR"/>
        </w:rPr>
        <w:t>27</w:t>
      </w:r>
      <w:r>
        <w:rPr>
          <w:noProof/>
        </w:rPr>
        <w:fldChar w:fldCharType="end"/>
      </w:r>
    </w:p>
    <w:p w14:paraId="34724359" w14:textId="01E11AE9" w:rsidR="00B74190" w:rsidRPr="00CD7C57" w:rsidRDefault="00B74190">
      <w:pPr>
        <w:pStyle w:val="TOC5"/>
        <w:rPr>
          <w:rFonts w:asciiTheme="minorHAnsi" w:eastAsiaTheme="minorEastAsia" w:hAnsiTheme="minorHAnsi" w:cstheme="minorBidi"/>
          <w:noProof/>
          <w:sz w:val="22"/>
          <w:szCs w:val="22"/>
          <w:lang w:val="fr-FR"/>
        </w:rPr>
      </w:pPr>
      <w:r w:rsidRPr="00CD7C57">
        <w:rPr>
          <w:noProof/>
          <w:lang w:val="fr-FR"/>
        </w:rPr>
        <w:t>6.1.3.2.1</w:t>
      </w:r>
      <w:r w:rsidRPr="00CD7C57">
        <w:rPr>
          <w:rFonts w:asciiTheme="minorHAnsi" w:eastAsiaTheme="minorEastAsia" w:hAnsiTheme="minorHAnsi" w:cstheme="minorBidi"/>
          <w:noProof/>
          <w:sz w:val="22"/>
          <w:szCs w:val="22"/>
          <w:lang w:val="fr-FR"/>
        </w:rPr>
        <w:tab/>
      </w:r>
      <w:r w:rsidRPr="00CD7C57">
        <w:rPr>
          <w:noProof/>
          <w:lang w:val="fr-FR"/>
        </w:rPr>
        <w:t>Description</w:t>
      </w:r>
      <w:r w:rsidRPr="00CD7C57">
        <w:rPr>
          <w:noProof/>
          <w:lang w:val="fr-FR"/>
        </w:rPr>
        <w:tab/>
      </w:r>
      <w:r>
        <w:rPr>
          <w:noProof/>
        </w:rPr>
        <w:fldChar w:fldCharType="begin"/>
      </w:r>
      <w:r w:rsidRPr="00CD7C57">
        <w:rPr>
          <w:noProof/>
          <w:lang w:val="fr-FR"/>
        </w:rPr>
        <w:instrText xml:space="preserve"> PAGEREF _Toc120657449 \h </w:instrText>
      </w:r>
      <w:r>
        <w:rPr>
          <w:noProof/>
        </w:rPr>
      </w:r>
      <w:r>
        <w:rPr>
          <w:noProof/>
        </w:rPr>
        <w:fldChar w:fldCharType="separate"/>
      </w:r>
      <w:r w:rsidRPr="00CD7C57">
        <w:rPr>
          <w:noProof/>
          <w:lang w:val="fr-FR"/>
        </w:rPr>
        <w:t>27</w:t>
      </w:r>
      <w:r>
        <w:rPr>
          <w:noProof/>
        </w:rPr>
        <w:fldChar w:fldCharType="end"/>
      </w:r>
    </w:p>
    <w:p w14:paraId="1E8E7677" w14:textId="02E9C0B3" w:rsidR="00B74190" w:rsidRDefault="00B74190">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_Toc120657450 \h </w:instrText>
      </w:r>
      <w:r>
        <w:rPr>
          <w:noProof/>
        </w:rPr>
      </w:r>
      <w:r>
        <w:rPr>
          <w:noProof/>
        </w:rPr>
        <w:fldChar w:fldCharType="separate"/>
      </w:r>
      <w:r>
        <w:rPr>
          <w:noProof/>
        </w:rPr>
        <w:t>27</w:t>
      </w:r>
      <w:r>
        <w:rPr>
          <w:noProof/>
        </w:rPr>
        <w:fldChar w:fldCharType="end"/>
      </w:r>
    </w:p>
    <w:p w14:paraId="5A63717F" w14:textId="315079C8" w:rsidR="00B74190" w:rsidRDefault="00B74190">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_Toc120657451 \h </w:instrText>
      </w:r>
      <w:r>
        <w:rPr>
          <w:noProof/>
        </w:rPr>
      </w:r>
      <w:r>
        <w:rPr>
          <w:noProof/>
        </w:rPr>
        <w:fldChar w:fldCharType="separate"/>
      </w:r>
      <w:r>
        <w:rPr>
          <w:noProof/>
        </w:rPr>
        <w:t>27</w:t>
      </w:r>
      <w:r>
        <w:rPr>
          <w:noProof/>
        </w:rPr>
        <w:fldChar w:fldCharType="end"/>
      </w:r>
    </w:p>
    <w:p w14:paraId="3405ECCE" w14:textId="1D1AD6DC" w:rsidR="00B74190" w:rsidRDefault="00B74190">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_Toc120657452 \h </w:instrText>
      </w:r>
      <w:r>
        <w:rPr>
          <w:noProof/>
        </w:rPr>
      </w:r>
      <w:r>
        <w:rPr>
          <w:noProof/>
        </w:rPr>
        <w:fldChar w:fldCharType="separate"/>
      </w:r>
      <w:r>
        <w:rPr>
          <w:noProof/>
        </w:rPr>
        <w:t>27</w:t>
      </w:r>
      <w:r>
        <w:rPr>
          <w:noProof/>
        </w:rPr>
        <w:fldChar w:fldCharType="end"/>
      </w:r>
    </w:p>
    <w:p w14:paraId="625A623E" w14:textId="552C7333" w:rsidR="00B74190" w:rsidRDefault="00B74190">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_Toc120657453 \h </w:instrText>
      </w:r>
      <w:r>
        <w:rPr>
          <w:noProof/>
        </w:rPr>
      </w:r>
      <w:r>
        <w:rPr>
          <w:noProof/>
        </w:rPr>
        <w:fldChar w:fldCharType="separate"/>
      </w:r>
      <w:r>
        <w:rPr>
          <w:noProof/>
        </w:rPr>
        <w:t>28</w:t>
      </w:r>
      <w:r>
        <w:rPr>
          <w:noProof/>
        </w:rPr>
        <w:fldChar w:fldCharType="end"/>
      </w:r>
    </w:p>
    <w:p w14:paraId="4077C255" w14:textId="7742B8CD" w:rsidR="00B74190" w:rsidRDefault="00B74190">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_Toc120657454 \h </w:instrText>
      </w:r>
      <w:r>
        <w:rPr>
          <w:noProof/>
        </w:rPr>
      </w:r>
      <w:r>
        <w:rPr>
          <w:noProof/>
        </w:rPr>
        <w:fldChar w:fldCharType="separate"/>
      </w:r>
      <w:r>
        <w:rPr>
          <w:noProof/>
        </w:rPr>
        <w:t>29</w:t>
      </w:r>
      <w:r>
        <w:rPr>
          <w:noProof/>
        </w:rPr>
        <w:fldChar w:fldCharType="end"/>
      </w:r>
    </w:p>
    <w:p w14:paraId="4D67209A" w14:textId="1D48960B" w:rsidR="00B74190" w:rsidRDefault="00B74190">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_Toc120657455 \h </w:instrText>
      </w:r>
      <w:r>
        <w:rPr>
          <w:noProof/>
        </w:rPr>
      </w:r>
      <w:r>
        <w:rPr>
          <w:noProof/>
        </w:rPr>
        <w:fldChar w:fldCharType="separate"/>
      </w:r>
      <w:r>
        <w:rPr>
          <w:noProof/>
        </w:rPr>
        <w:t>29</w:t>
      </w:r>
      <w:r>
        <w:rPr>
          <w:noProof/>
        </w:rPr>
        <w:fldChar w:fldCharType="end"/>
      </w:r>
    </w:p>
    <w:p w14:paraId="085A991A" w14:textId="4F25FD33" w:rsidR="00B74190" w:rsidRDefault="00B74190">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_Toc120657456 \h </w:instrText>
      </w:r>
      <w:r>
        <w:rPr>
          <w:noProof/>
        </w:rPr>
      </w:r>
      <w:r>
        <w:rPr>
          <w:noProof/>
        </w:rPr>
        <w:fldChar w:fldCharType="separate"/>
      </w:r>
      <w:r>
        <w:rPr>
          <w:noProof/>
        </w:rPr>
        <w:t>29</w:t>
      </w:r>
      <w:r>
        <w:rPr>
          <w:noProof/>
        </w:rPr>
        <w:fldChar w:fldCharType="end"/>
      </w:r>
    </w:p>
    <w:p w14:paraId="16B0362A" w14:textId="42061145" w:rsidR="00B74190" w:rsidRDefault="00B74190">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_Toc120657457 \h </w:instrText>
      </w:r>
      <w:r>
        <w:rPr>
          <w:noProof/>
        </w:rPr>
      </w:r>
      <w:r>
        <w:rPr>
          <w:noProof/>
        </w:rPr>
        <w:fldChar w:fldCharType="separate"/>
      </w:r>
      <w:r>
        <w:rPr>
          <w:noProof/>
        </w:rPr>
        <w:t>29</w:t>
      </w:r>
      <w:r>
        <w:rPr>
          <w:noProof/>
        </w:rPr>
        <w:fldChar w:fldCharType="end"/>
      </w:r>
    </w:p>
    <w:p w14:paraId="011ABA2F" w14:textId="513F206F" w:rsidR="00B74190" w:rsidRDefault="00B74190">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_Toc120657458 \h </w:instrText>
      </w:r>
      <w:r>
        <w:rPr>
          <w:noProof/>
        </w:rPr>
      </w:r>
      <w:r>
        <w:rPr>
          <w:noProof/>
        </w:rPr>
        <w:fldChar w:fldCharType="separate"/>
      </w:r>
      <w:r>
        <w:rPr>
          <w:noProof/>
        </w:rPr>
        <w:t>29</w:t>
      </w:r>
      <w:r>
        <w:rPr>
          <w:noProof/>
        </w:rPr>
        <w:fldChar w:fldCharType="end"/>
      </w:r>
    </w:p>
    <w:p w14:paraId="79655724" w14:textId="14F487CC" w:rsidR="00B74190" w:rsidRDefault="00B74190">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_Toc120657459 \h </w:instrText>
      </w:r>
      <w:r>
        <w:rPr>
          <w:noProof/>
        </w:rPr>
      </w:r>
      <w:r>
        <w:rPr>
          <w:noProof/>
        </w:rPr>
        <w:fldChar w:fldCharType="separate"/>
      </w:r>
      <w:r>
        <w:rPr>
          <w:noProof/>
        </w:rPr>
        <w:t>29</w:t>
      </w:r>
      <w:r>
        <w:rPr>
          <w:noProof/>
        </w:rPr>
        <w:fldChar w:fldCharType="end"/>
      </w:r>
    </w:p>
    <w:p w14:paraId="3FCCF784" w14:textId="2151A6BB" w:rsidR="00B74190" w:rsidRDefault="00B74190">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_Toc120657460 \h </w:instrText>
      </w:r>
      <w:r>
        <w:rPr>
          <w:noProof/>
        </w:rPr>
      </w:r>
      <w:r>
        <w:rPr>
          <w:noProof/>
        </w:rPr>
        <w:fldChar w:fldCharType="separate"/>
      </w:r>
      <w:r>
        <w:rPr>
          <w:noProof/>
        </w:rPr>
        <w:t>30</w:t>
      </w:r>
      <w:r>
        <w:rPr>
          <w:noProof/>
        </w:rPr>
        <w:fldChar w:fldCharType="end"/>
      </w:r>
    </w:p>
    <w:p w14:paraId="35405680" w14:textId="5D9534AC" w:rsidR="00B74190" w:rsidRDefault="00B74190">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_Toc120657461 \h </w:instrText>
      </w:r>
      <w:r>
        <w:rPr>
          <w:noProof/>
        </w:rPr>
      </w:r>
      <w:r>
        <w:rPr>
          <w:noProof/>
        </w:rPr>
        <w:fldChar w:fldCharType="separate"/>
      </w:r>
      <w:r>
        <w:rPr>
          <w:noProof/>
        </w:rPr>
        <w:t>31</w:t>
      </w:r>
      <w:r>
        <w:rPr>
          <w:noProof/>
        </w:rPr>
        <w:fldChar w:fldCharType="end"/>
      </w:r>
    </w:p>
    <w:p w14:paraId="00433449" w14:textId="3A39DAB9" w:rsidR="00B74190" w:rsidRDefault="00B74190">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_Toc120657462 \h </w:instrText>
      </w:r>
      <w:r>
        <w:rPr>
          <w:noProof/>
        </w:rPr>
      </w:r>
      <w:r>
        <w:rPr>
          <w:noProof/>
        </w:rPr>
        <w:fldChar w:fldCharType="separate"/>
      </w:r>
      <w:r>
        <w:rPr>
          <w:noProof/>
        </w:rPr>
        <w:t>32</w:t>
      </w:r>
      <w:r>
        <w:rPr>
          <w:noProof/>
        </w:rPr>
        <w:fldChar w:fldCharType="end"/>
      </w:r>
    </w:p>
    <w:p w14:paraId="2D398872" w14:textId="0A8D1A9E" w:rsidR="00B74190" w:rsidRDefault="00B74190">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_Toc120657463 \h </w:instrText>
      </w:r>
      <w:r>
        <w:rPr>
          <w:noProof/>
        </w:rPr>
      </w:r>
      <w:r>
        <w:rPr>
          <w:noProof/>
        </w:rPr>
        <w:fldChar w:fldCharType="separate"/>
      </w:r>
      <w:r>
        <w:rPr>
          <w:noProof/>
        </w:rPr>
        <w:t>33</w:t>
      </w:r>
      <w:r>
        <w:rPr>
          <w:noProof/>
        </w:rPr>
        <w:fldChar w:fldCharType="end"/>
      </w:r>
    </w:p>
    <w:p w14:paraId="1334528A" w14:textId="0D2D8244" w:rsidR="00B74190" w:rsidRDefault="00B74190">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_Toc120657464 \h </w:instrText>
      </w:r>
      <w:r>
        <w:rPr>
          <w:noProof/>
        </w:rPr>
      </w:r>
      <w:r>
        <w:rPr>
          <w:noProof/>
        </w:rPr>
        <w:fldChar w:fldCharType="separate"/>
      </w:r>
      <w:r>
        <w:rPr>
          <w:noProof/>
        </w:rPr>
        <w:t>33</w:t>
      </w:r>
      <w:r>
        <w:rPr>
          <w:noProof/>
        </w:rPr>
        <w:fldChar w:fldCharType="end"/>
      </w:r>
    </w:p>
    <w:p w14:paraId="594F20D1" w14:textId="0194F186" w:rsidR="00B74190" w:rsidRDefault="00B74190">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_Toc120657465 \h </w:instrText>
      </w:r>
      <w:r>
        <w:rPr>
          <w:noProof/>
        </w:rPr>
      </w:r>
      <w:r>
        <w:rPr>
          <w:noProof/>
        </w:rPr>
        <w:fldChar w:fldCharType="separate"/>
      </w:r>
      <w:r>
        <w:rPr>
          <w:noProof/>
        </w:rPr>
        <w:t>33</w:t>
      </w:r>
      <w:r>
        <w:rPr>
          <w:noProof/>
        </w:rPr>
        <w:fldChar w:fldCharType="end"/>
      </w:r>
    </w:p>
    <w:p w14:paraId="4BAAE3F7" w14:textId="444C565A" w:rsidR="00B74190" w:rsidRDefault="00B74190">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_Toc120657466 \h </w:instrText>
      </w:r>
      <w:r>
        <w:rPr>
          <w:noProof/>
        </w:rPr>
      </w:r>
      <w:r>
        <w:rPr>
          <w:noProof/>
        </w:rPr>
        <w:fldChar w:fldCharType="separate"/>
      </w:r>
      <w:r>
        <w:rPr>
          <w:noProof/>
        </w:rPr>
        <w:t>33</w:t>
      </w:r>
      <w:r>
        <w:rPr>
          <w:noProof/>
        </w:rPr>
        <w:fldChar w:fldCharType="end"/>
      </w:r>
    </w:p>
    <w:p w14:paraId="75F8661A" w14:textId="44AB7A26" w:rsidR="00B74190" w:rsidRDefault="00B74190">
      <w:pPr>
        <w:pStyle w:val="TOC4"/>
        <w:rPr>
          <w:rFonts w:asciiTheme="minorHAnsi" w:eastAsiaTheme="minorEastAsia" w:hAnsiTheme="minorHAnsi" w:cstheme="minorBidi"/>
          <w:noProof/>
          <w:sz w:val="22"/>
          <w:szCs w:val="22"/>
          <w:lang w:val="en-US"/>
        </w:rPr>
      </w:pPr>
      <w:r w:rsidRPr="000C75E5">
        <w:rPr>
          <w:noProof/>
          <w:lang w:val="en-US"/>
        </w:rPr>
        <w:t>6.1.6.2</w:t>
      </w:r>
      <w:r>
        <w:rPr>
          <w:rFonts w:asciiTheme="minorHAnsi" w:eastAsiaTheme="minorEastAsia" w:hAnsiTheme="minorHAnsi" w:cstheme="minorBidi"/>
          <w:noProof/>
          <w:sz w:val="22"/>
          <w:szCs w:val="22"/>
          <w:lang w:val="en-US"/>
        </w:rPr>
        <w:tab/>
      </w:r>
      <w:r w:rsidRPr="000C75E5">
        <w:rPr>
          <w:noProof/>
          <w:lang w:val="en-US"/>
        </w:rPr>
        <w:t>Structured data types</w:t>
      </w:r>
      <w:r>
        <w:rPr>
          <w:noProof/>
        </w:rPr>
        <w:tab/>
      </w:r>
      <w:r>
        <w:rPr>
          <w:noProof/>
        </w:rPr>
        <w:fldChar w:fldCharType="begin"/>
      </w:r>
      <w:r>
        <w:rPr>
          <w:noProof/>
        </w:rPr>
        <w:instrText xml:space="preserve"> PAGEREF _Toc120657467 \h </w:instrText>
      </w:r>
      <w:r>
        <w:rPr>
          <w:noProof/>
        </w:rPr>
      </w:r>
      <w:r>
        <w:rPr>
          <w:noProof/>
        </w:rPr>
        <w:fldChar w:fldCharType="separate"/>
      </w:r>
      <w:r>
        <w:rPr>
          <w:noProof/>
        </w:rPr>
        <w:t>34</w:t>
      </w:r>
      <w:r>
        <w:rPr>
          <w:noProof/>
        </w:rPr>
        <w:fldChar w:fldCharType="end"/>
      </w:r>
    </w:p>
    <w:p w14:paraId="5571D873" w14:textId="5323C32E" w:rsidR="00B74190" w:rsidRDefault="00B74190">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_Toc120657468 \h </w:instrText>
      </w:r>
      <w:r>
        <w:rPr>
          <w:noProof/>
        </w:rPr>
      </w:r>
      <w:r>
        <w:rPr>
          <w:noProof/>
        </w:rPr>
        <w:fldChar w:fldCharType="separate"/>
      </w:r>
      <w:r>
        <w:rPr>
          <w:noProof/>
        </w:rPr>
        <w:t>34</w:t>
      </w:r>
      <w:r>
        <w:rPr>
          <w:noProof/>
        </w:rPr>
        <w:fldChar w:fldCharType="end"/>
      </w:r>
    </w:p>
    <w:p w14:paraId="0B8987ED" w14:textId="2F65A2F4" w:rsidR="00B74190" w:rsidRDefault="00B74190">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_Toc120657469 \h </w:instrText>
      </w:r>
      <w:r>
        <w:rPr>
          <w:noProof/>
        </w:rPr>
      </w:r>
      <w:r>
        <w:rPr>
          <w:noProof/>
        </w:rPr>
        <w:fldChar w:fldCharType="separate"/>
      </w:r>
      <w:r>
        <w:rPr>
          <w:noProof/>
        </w:rPr>
        <w:t>35</w:t>
      </w:r>
      <w:r>
        <w:rPr>
          <w:noProof/>
        </w:rPr>
        <w:fldChar w:fldCharType="end"/>
      </w:r>
    </w:p>
    <w:p w14:paraId="363041E6" w14:textId="79288232" w:rsidR="00B74190" w:rsidRDefault="00B74190">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_Toc120657470 \h </w:instrText>
      </w:r>
      <w:r>
        <w:rPr>
          <w:noProof/>
        </w:rPr>
      </w:r>
      <w:r>
        <w:rPr>
          <w:noProof/>
        </w:rPr>
        <w:fldChar w:fldCharType="separate"/>
      </w:r>
      <w:r>
        <w:rPr>
          <w:noProof/>
        </w:rPr>
        <w:t>35</w:t>
      </w:r>
      <w:r>
        <w:rPr>
          <w:noProof/>
        </w:rPr>
        <w:fldChar w:fldCharType="end"/>
      </w:r>
    </w:p>
    <w:p w14:paraId="745CF43C" w14:textId="3559CA23" w:rsidR="00B74190" w:rsidRDefault="00B74190">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_Toc120657471 \h </w:instrText>
      </w:r>
      <w:r>
        <w:rPr>
          <w:noProof/>
        </w:rPr>
      </w:r>
      <w:r>
        <w:rPr>
          <w:noProof/>
        </w:rPr>
        <w:fldChar w:fldCharType="separate"/>
      </w:r>
      <w:r>
        <w:rPr>
          <w:noProof/>
        </w:rPr>
        <w:t>36</w:t>
      </w:r>
      <w:r>
        <w:rPr>
          <w:noProof/>
        </w:rPr>
        <w:fldChar w:fldCharType="end"/>
      </w:r>
    </w:p>
    <w:p w14:paraId="2D12A047" w14:textId="61EA4275" w:rsidR="00B74190" w:rsidRDefault="00B74190">
      <w:pPr>
        <w:pStyle w:val="TOC4"/>
        <w:rPr>
          <w:rFonts w:asciiTheme="minorHAnsi" w:eastAsiaTheme="minorEastAsia" w:hAnsiTheme="minorHAnsi" w:cstheme="minorBidi"/>
          <w:noProof/>
          <w:sz w:val="22"/>
          <w:szCs w:val="22"/>
          <w:lang w:val="en-US"/>
        </w:rPr>
      </w:pPr>
      <w:r w:rsidRPr="000C75E5">
        <w:rPr>
          <w:noProof/>
          <w:lang w:val="en-US"/>
        </w:rPr>
        <w:t>6.1.6.3</w:t>
      </w:r>
      <w:r>
        <w:rPr>
          <w:rFonts w:asciiTheme="minorHAnsi" w:eastAsiaTheme="minorEastAsia" w:hAnsiTheme="minorHAnsi" w:cstheme="minorBidi"/>
          <w:noProof/>
          <w:sz w:val="22"/>
          <w:szCs w:val="22"/>
          <w:lang w:val="en-US"/>
        </w:rPr>
        <w:tab/>
      </w:r>
      <w:r w:rsidRPr="000C75E5">
        <w:rPr>
          <w:noProof/>
          <w:lang w:val="en-US"/>
        </w:rPr>
        <w:t>Simple data types and enumerations</w:t>
      </w:r>
      <w:r>
        <w:rPr>
          <w:noProof/>
        </w:rPr>
        <w:tab/>
      </w:r>
      <w:r>
        <w:rPr>
          <w:noProof/>
        </w:rPr>
        <w:fldChar w:fldCharType="begin"/>
      </w:r>
      <w:r>
        <w:rPr>
          <w:noProof/>
        </w:rPr>
        <w:instrText xml:space="preserve"> PAGEREF _Toc120657472 \h </w:instrText>
      </w:r>
      <w:r>
        <w:rPr>
          <w:noProof/>
        </w:rPr>
      </w:r>
      <w:r>
        <w:rPr>
          <w:noProof/>
        </w:rPr>
        <w:fldChar w:fldCharType="separate"/>
      </w:r>
      <w:r>
        <w:rPr>
          <w:noProof/>
        </w:rPr>
        <w:t>36</w:t>
      </w:r>
      <w:r>
        <w:rPr>
          <w:noProof/>
        </w:rPr>
        <w:fldChar w:fldCharType="end"/>
      </w:r>
    </w:p>
    <w:p w14:paraId="3E9B8EA6" w14:textId="4A409883" w:rsidR="00B74190" w:rsidRDefault="00B74190">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_Toc120657473 \h </w:instrText>
      </w:r>
      <w:r>
        <w:rPr>
          <w:noProof/>
        </w:rPr>
      </w:r>
      <w:r>
        <w:rPr>
          <w:noProof/>
        </w:rPr>
        <w:fldChar w:fldCharType="separate"/>
      </w:r>
      <w:r>
        <w:rPr>
          <w:noProof/>
        </w:rPr>
        <w:t>36</w:t>
      </w:r>
      <w:r>
        <w:rPr>
          <w:noProof/>
        </w:rPr>
        <w:fldChar w:fldCharType="end"/>
      </w:r>
    </w:p>
    <w:p w14:paraId="70BC3B63" w14:textId="32420BD8" w:rsidR="00B74190" w:rsidRDefault="00B74190">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_Toc120657474 \h </w:instrText>
      </w:r>
      <w:r>
        <w:rPr>
          <w:noProof/>
        </w:rPr>
      </w:r>
      <w:r>
        <w:rPr>
          <w:noProof/>
        </w:rPr>
        <w:fldChar w:fldCharType="separate"/>
      </w:r>
      <w:r>
        <w:rPr>
          <w:noProof/>
        </w:rPr>
        <w:t>36</w:t>
      </w:r>
      <w:r>
        <w:rPr>
          <w:noProof/>
        </w:rPr>
        <w:fldChar w:fldCharType="end"/>
      </w:r>
    </w:p>
    <w:p w14:paraId="003F30F1" w14:textId="5355C5E7" w:rsidR="00B74190" w:rsidRDefault="00B74190">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_Toc120657475 \h </w:instrText>
      </w:r>
      <w:r>
        <w:rPr>
          <w:noProof/>
        </w:rPr>
      </w:r>
      <w:r>
        <w:rPr>
          <w:noProof/>
        </w:rPr>
        <w:fldChar w:fldCharType="separate"/>
      </w:r>
      <w:r>
        <w:rPr>
          <w:noProof/>
        </w:rPr>
        <w:t>36</w:t>
      </w:r>
      <w:r>
        <w:rPr>
          <w:noProof/>
        </w:rPr>
        <w:fldChar w:fldCharType="end"/>
      </w:r>
    </w:p>
    <w:p w14:paraId="1345374A" w14:textId="7238E727" w:rsidR="00B74190" w:rsidRDefault="00B74190">
      <w:pPr>
        <w:pStyle w:val="TOC4"/>
        <w:rPr>
          <w:rFonts w:asciiTheme="minorHAnsi" w:eastAsiaTheme="minorEastAsia" w:hAnsiTheme="minorHAnsi" w:cstheme="minorBidi"/>
          <w:noProof/>
          <w:sz w:val="22"/>
          <w:szCs w:val="22"/>
          <w:lang w:val="en-US"/>
        </w:rPr>
      </w:pPr>
      <w:r w:rsidRPr="000C75E5">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_Toc120657476 \h </w:instrText>
      </w:r>
      <w:r>
        <w:rPr>
          <w:noProof/>
        </w:rPr>
      </w:r>
      <w:r>
        <w:rPr>
          <w:noProof/>
        </w:rPr>
        <w:fldChar w:fldCharType="separate"/>
      </w:r>
      <w:r>
        <w:rPr>
          <w:noProof/>
        </w:rPr>
        <w:t>36</w:t>
      </w:r>
      <w:r>
        <w:rPr>
          <w:noProof/>
        </w:rPr>
        <w:fldChar w:fldCharType="end"/>
      </w:r>
    </w:p>
    <w:p w14:paraId="6166CC07" w14:textId="6278880A" w:rsidR="00B74190" w:rsidRDefault="00B74190">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_Toc120657477 \h </w:instrText>
      </w:r>
      <w:r>
        <w:rPr>
          <w:noProof/>
        </w:rPr>
      </w:r>
      <w:r>
        <w:rPr>
          <w:noProof/>
        </w:rPr>
        <w:fldChar w:fldCharType="separate"/>
      </w:r>
      <w:r>
        <w:rPr>
          <w:noProof/>
        </w:rPr>
        <w:t>37</w:t>
      </w:r>
      <w:r>
        <w:rPr>
          <w:noProof/>
        </w:rPr>
        <w:fldChar w:fldCharType="end"/>
      </w:r>
    </w:p>
    <w:p w14:paraId="3FAE0EF4" w14:textId="43BCEA71" w:rsidR="00B74190" w:rsidRDefault="00B74190">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_Toc120657478 \h </w:instrText>
      </w:r>
      <w:r>
        <w:rPr>
          <w:noProof/>
        </w:rPr>
      </w:r>
      <w:r>
        <w:rPr>
          <w:noProof/>
        </w:rPr>
        <w:fldChar w:fldCharType="separate"/>
      </w:r>
      <w:r>
        <w:rPr>
          <w:noProof/>
        </w:rPr>
        <w:t>37</w:t>
      </w:r>
      <w:r>
        <w:rPr>
          <w:noProof/>
        </w:rPr>
        <w:fldChar w:fldCharType="end"/>
      </w:r>
    </w:p>
    <w:p w14:paraId="13806D9A" w14:textId="6C06B3A9" w:rsidR="00B74190" w:rsidRDefault="00B74190">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_Toc120657479 \h </w:instrText>
      </w:r>
      <w:r>
        <w:rPr>
          <w:noProof/>
        </w:rPr>
      </w:r>
      <w:r>
        <w:rPr>
          <w:noProof/>
        </w:rPr>
        <w:fldChar w:fldCharType="separate"/>
      </w:r>
      <w:r>
        <w:rPr>
          <w:noProof/>
        </w:rPr>
        <w:t>37</w:t>
      </w:r>
      <w:r>
        <w:rPr>
          <w:noProof/>
        </w:rPr>
        <w:fldChar w:fldCharType="end"/>
      </w:r>
    </w:p>
    <w:p w14:paraId="40F960F2" w14:textId="45EA73A5" w:rsidR="00B74190" w:rsidRDefault="00B74190">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_Toc120657480 \h </w:instrText>
      </w:r>
      <w:r>
        <w:rPr>
          <w:noProof/>
        </w:rPr>
      </w:r>
      <w:r>
        <w:rPr>
          <w:noProof/>
        </w:rPr>
        <w:fldChar w:fldCharType="separate"/>
      </w:r>
      <w:r>
        <w:rPr>
          <w:noProof/>
        </w:rPr>
        <w:t>37</w:t>
      </w:r>
      <w:r>
        <w:rPr>
          <w:noProof/>
        </w:rPr>
        <w:fldChar w:fldCharType="end"/>
      </w:r>
    </w:p>
    <w:p w14:paraId="3A090000" w14:textId="7E7BA5C7" w:rsidR="00B74190" w:rsidRDefault="00B74190">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_Toc120657481 \h </w:instrText>
      </w:r>
      <w:r>
        <w:rPr>
          <w:noProof/>
        </w:rPr>
      </w:r>
      <w:r>
        <w:rPr>
          <w:noProof/>
        </w:rPr>
        <w:fldChar w:fldCharType="separate"/>
      </w:r>
      <w:r>
        <w:rPr>
          <w:noProof/>
        </w:rPr>
        <w:t>37</w:t>
      </w:r>
      <w:r>
        <w:rPr>
          <w:noProof/>
        </w:rPr>
        <w:fldChar w:fldCharType="end"/>
      </w:r>
    </w:p>
    <w:p w14:paraId="0651E2E9" w14:textId="385082EC" w:rsidR="00B74190" w:rsidRDefault="00B74190">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_Toc120657482 \h </w:instrText>
      </w:r>
      <w:r>
        <w:rPr>
          <w:noProof/>
        </w:rPr>
      </w:r>
      <w:r>
        <w:rPr>
          <w:noProof/>
        </w:rPr>
        <w:fldChar w:fldCharType="separate"/>
      </w:r>
      <w:r>
        <w:rPr>
          <w:noProof/>
        </w:rPr>
        <w:t>37</w:t>
      </w:r>
      <w:r>
        <w:rPr>
          <w:noProof/>
        </w:rPr>
        <w:fldChar w:fldCharType="end"/>
      </w:r>
    </w:p>
    <w:p w14:paraId="0E7AAF22" w14:textId="2AF9E0E3" w:rsidR="00B74190" w:rsidRDefault="00B74190">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_Toc120657483 \h </w:instrText>
      </w:r>
      <w:r>
        <w:rPr>
          <w:noProof/>
        </w:rPr>
      </w:r>
      <w:r>
        <w:rPr>
          <w:noProof/>
        </w:rPr>
        <w:fldChar w:fldCharType="separate"/>
      </w:r>
      <w:r>
        <w:rPr>
          <w:noProof/>
        </w:rPr>
        <w:t>37</w:t>
      </w:r>
      <w:r>
        <w:rPr>
          <w:noProof/>
        </w:rPr>
        <w:fldChar w:fldCharType="end"/>
      </w:r>
    </w:p>
    <w:p w14:paraId="139D5E75" w14:textId="1D6F1407" w:rsidR="00B74190" w:rsidRDefault="00B74190">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_Toc120657484 \h </w:instrText>
      </w:r>
      <w:r>
        <w:rPr>
          <w:noProof/>
        </w:rPr>
      </w:r>
      <w:r>
        <w:rPr>
          <w:noProof/>
        </w:rPr>
        <w:fldChar w:fldCharType="separate"/>
      </w:r>
      <w:r>
        <w:rPr>
          <w:noProof/>
        </w:rPr>
        <w:t>37</w:t>
      </w:r>
      <w:r>
        <w:rPr>
          <w:noProof/>
        </w:rPr>
        <w:fldChar w:fldCharType="end"/>
      </w:r>
    </w:p>
    <w:p w14:paraId="173D5D56" w14:textId="389E865E" w:rsidR="00B74190" w:rsidRDefault="00B74190">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0C75E5">
        <w:rPr>
          <w:noProof/>
          <w:lang w:val="en-US"/>
        </w:rPr>
        <w:t>Nmbsf_MBSUserDataIngestSession</w:t>
      </w:r>
      <w:r>
        <w:rPr>
          <w:noProof/>
        </w:rPr>
        <w:t xml:space="preserve"> Service API</w:t>
      </w:r>
      <w:r>
        <w:rPr>
          <w:noProof/>
        </w:rPr>
        <w:tab/>
      </w:r>
      <w:r>
        <w:rPr>
          <w:noProof/>
        </w:rPr>
        <w:fldChar w:fldCharType="begin"/>
      </w:r>
      <w:r>
        <w:rPr>
          <w:noProof/>
        </w:rPr>
        <w:instrText xml:space="preserve"> PAGEREF _Toc120657485 \h </w:instrText>
      </w:r>
      <w:r>
        <w:rPr>
          <w:noProof/>
        </w:rPr>
      </w:r>
      <w:r>
        <w:rPr>
          <w:noProof/>
        </w:rPr>
        <w:fldChar w:fldCharType="separate"/>
      </w:r>
      <w:r>
        <w:rPr>
          <w:noProof/>
        </w:rPr>
        <w:t>38</w:t>
      </w:r>
      <w:r>
        <w:rPr>
          <w:noProof/>
        </w:rPr>
        <w:fldChar w:fldCharType="end"/>
      </w:r>
    </w:p>
    <w:p w14:paraId="283273E0" w14:textId="09C31F46" w:rsidR="00B74190" w:rsidRDefault="00B74190">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_Toc120657486 \h </w:instrText>
      </w:r>
      <w:r>
        <w:rPr>
          <w:noProof/>
        </w:rPr>
      </w:r>
      <w:r>
        <w:rPr>
          <w:noProof/>
        </w:rPr>
        <w:fldChar w:fldCharType="separate"/>
      </w:r>
      <w:r>
        <w:rPr>
          <w:noProof/>
        </w:rPr>
        <w:t>38</w:t>
      </w:r>
      <w:r>
        <w:rPr>
          <w:noProof/>
        </w:rPr>
        <w:fldChar w:fldCharType="end"/>
      </w:r>
    </w:p>
    <w:p w14:paraId="329424BA" w14:textId="103B8DD3" w:rsidR="00B74190" w:rsidRDefault="00B74190">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_Toc120657487 \h </w:instrText>
      </w:r>
      <w:r>
        <w:rPr>
          <w:noProof/>
        </w:rPr>
      </w:r>
      <w:r>
        <w:rPr>
          <w:noProof/>
        </w:rPr>
        <w:fldChar w:fldCharType="separate"/>
      </w:r>
      <w:r>
        <w:rPr>
          <w:noProof/>
        </w:rPr>
        <w:t>38</w:t>
      </w:r>
      <w:r>
        <w:rPr>
          <w:noProof/>
        </w:rPr>
        <w:fldChar w:fldCharType="end"/>
      </w:r>
    </w:p>
    <w:p w14:paraId="7851D0EE" w14:textId="2EBC10A6" w:rsidR="00B74190" w:rsidRDefault="00B74190">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_Toc120657488 \h </w:instrText>
      </w:r>
      <w:r>
        <w:rPr>
          <w:noProof/>
        </w:rPr>
      </w:r>
      <w:r>
        <w:rPr>
          <w:noProof/>
        </w:rPr>
        <w:fldChar w:fldCharType="separate"/>
      </w:r>
      <w:r>
        <w:rPr>
          <w:noProof/>
        </w:rPr>
        <w:t>38</w:t>
      </w:r>
      <w:r>
        <w:rPr>
          <w:noProof/>
        </w:rPr>
        <w:fldChar w:fldCharType="end"/>
      </w:r>
    </w:p>
    <w:p w14:paraId="75C920BC" w14:textId="62DA0152" w:rsidR="00B74190" w:rsidRDefault="00B74190">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_Toc120657489 \h </w:instrText>
      </w:r>
      <w:r>
        <w:rPr>
          <w:noProof/>
        </w:rPr>
      </w:r>
      <w:r>
        <w:rPr>
          <w:noProof/>
        </w:rPr>
        <w:fldChar w:fldCharType="separate"/>
      </w:r>
      <w:r>
        <w:rPr>
          <w:noProof/>
        </w:rPr>
        <w:t>38</w:t>
      </w:r>
      <w:r>
        <w:rPr>
          <w:noProof/>
        </w:rPr>
        <w:fldChar w:fldCharType="end"/>
      </w:r>
    </w:p>
    <w:p w14:paraId="3FF9CA40" w14:textId="255B6025" w:rsidR="00B74190" w:rsidRDefault="00B74190">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_Toc120657490 \h </w:instrText>
      </w:r>
      <w:r>
        <w:rPr>
          <w:noProof/>
        </w:rPr>
      </w:r>
      <w:r>
        <w:rPr>
          <w:noProof/>
        </w:rPr>
        <w:fldChar w:fldCharType="separate"/>
      </w:r>
      <w:r>
        <w:rPr>
          <w:noProof/>
        </w:rPr>
        <w:t>38</w:t>
      </w:r>
      <w:r>
        <w:rPr>
          <w:noProof/>
        </w:rPr>
        <w:fldChar w:fldCharType="end"/>
      </w:r>
    </w:p>
    <w:p w14:paraId="6CD0E020" w14:textId="0089D4A6" w:rsidR="00B74190" w:rsidRDefault="00B74190">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_Toc120657491 \h </w:instrText>
      </w:r>
      <w:r>
        <w:rPr>
          <w:noProof/>
        </w:rPr>
      </w:r>
      <w:r>
        <w:rPr>
          <w:noProof/>
        </w:rPr>
        <w:fldChar w:fldCharType="separate"/>
      </w:r>
      <w:r>
        <w:rPr>
          <w:noProof/>
        </w:rPr>
        <w:t>38</w:t>
      </w:r>
      <w:r>
        <w:rPr>
          <w:noProof/>
        </w:rPr>
        <w:fldChar w:fldCharType="end"/>
      </w:r>
    </w:p>
    <w:p w14:paraId="24331487" w14:textId="72C24A94" w:rsidR="00B74190" w:rsidRDefault="00B74190">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_Toc120657492 \h </w:instrText>
      </w:r>
      <w:r>
        <w:rPr>
          <w:noProof/>
        </w:rPr>
      </w:r>
      <w:r>
        <w:rPr>
          <w:noProof/>
        </w:rPr>
        <w:fldChar w:fldCharType="separate"/>
      </w:r>
      <w:r>
        <w:rPr>
          <w:noProof/>
        </w:rPr>
        <w:t>38</w:t>
      </w:r>
      <w:r>
        <w:rPr>
          <w:noProof/>
        </w:rPr>
        <w:fldChar w:fldCharType="end"/>
      </w:r>
    </w:p>
    <w:p w14:paraId="56A73DE8" w14:textId="284155FE" w:rsidR="00B74190" w:rsidRDefault="00B74190">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_Toc120657493 \h </w:instrText>
      </w:r>
      <w:r>
        <w:rPr>
          <w:noProof/>
        </w:rPr>
      </w:r>
      <w:r>
        <w:rPr>
          <w:noProof/>
        </w:rPr>
        <w:fldChar w:fldCharType="separate"/>
      </w:r>
      <w:r>
        <w:rPr>
          <w:noProof/>
        </w:rPr>
        <w:t>39</w:t>
      </w:r>
      <w:r>
        <w:rPr>
          <w:noProof/>
        </w:rPr>
        <w:fldChar w:fldCharType="end"/>
      </w:r>
    </w:p>
    <w:p w14:paraId="68FED654" w14:textId="35F5CCEA" w:rsidR="00B74190" w:rsidRDefault="00B74190">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_Toc120657494 \h </w:instrText>
      </w:r>
      <w:r>
        <w:rPr>
          <w:noProof/>
        </w:rPr>
      </w:r>
      <w:r>
        <w:rPr>
          <w:noProof/>
        </w:rPr>
        <w:fldChar w:fldCharType="separate"/>
      </w:r>
      <w:r>
        <w:rPr>
          <w:noProof/>
        </w:rPr>
        <w:t>39</w:t>
      </w:r>
      <w:r>
        <w:rPr>
          <w:noProof/>
        </w:rPr>
        <w:fldChar w:fldCharType="end"/>
      </w:r>
    </w:p>
    <w:p w14:paraId="137147AF" w14:textId="2F3C8E7C" w:rsidR="00B74190" w:rsidRDefault="00B74190">
      <w:pPr>
        <w:pStyle w:val="TOC4"/>
        <w:rPr>
          <w:rFonts w:asciiTheme="minorHAnsi" w:eastAsiaTheme="minorEastAsia" w:hAnsiTheme="minorHAnsi" w:cstheme="minorBidi"/>
          <w:noProof/>
          <w:sz w:val="22"/>
          <w:szCs w:val="22"/>
          <w:lang w:val="en-US"/>
        </w:rPr>
      </w:pPr>
      <w:r w:rsidRPr="000C75E5">
        <w:rPr>
          <w:noProof/>
          <w:lang w:val="en-US"/>
        </w:rPr>
        <w:t>6.2.3.2</w:t>
      </w:r>
      <w:r>
        <w:rPr>
          <w:rFonts w:asciiTheme="minorHAnsi" w:eastAsiaTheme="minorEastAsia" w:hAnsiTheme="minorHAnsi" w:cstheme="minorBidi"/>
          <w:noProof/>
          <w:sz w:val="22"/>
          <w:szCs w:val="22"/>
          <w:lang w:val="en-US"/>
        </w:rPr>
        <w:tab/>
      </w:r>
      <w:r w:rsidRPr="000C75E5">
        <w:rPr>
          <w:noProof/>
          <w:lang w:val="en-US"/>
        </w:rPr>
        <w:t xml:space="preserve">Resource: MBS User </w:t>
      </w:r>
      <w:r>
        <w:rPr>
          <w:noProof/>
        </w:rPr>
        <w:t>Data Ingest Sessions</w:t>
      </w:r>
      <w:r>
        <w:rPr>
          <w:noProof/>
        </w:rPr>
        <w:tab/>
      </w:r>
      <w:r>
        <w:rPr>
          <w:noProof/>
        </w:rPr>
        <w:fldChar w:fldCharType="begin"/>
      </w:r>
      <w:r>
        <w:rPr>
          <w:noProof/>
        </w:rPr>
        <w:instrText xml:space="preserve"> PAGEREF _Toc120657495 \h </w:instrText>
      </w:r>
      <w:r>
        <w:rPr>
          <w:noProof/>
        </w:rPr>
      </w:r>
      <w:r>
        <w:rPr>
          <w:noProof/>
        </w:rPr>
        <w:fldChar w:fldCharType="separate"/>
      </w:r>
      <w:r>
        <w:rPr>
          <w:noProof/>
        </w:rPr>
        <w:t>40</w:t>
      </w:r>
      <w:r>
        <w:rPr>
          <w:noProof/>
        </w:rPr>
        <w:fldChar w:fldCharType="end"/>
      </w:r>
    </w:p>
    <w:p w14:paraId="7BD7BF04" w14:textId="49A9C23B" w:rsidR="00B74190" w:rsidRDefault="00B74190">
      <w:pPr>
        <w:pStyle w:val="TOC5"/>
        <w:rPr>
          <w:rFonts w:asciiTheme="minorHAnsi" w:eastAsiaTheme="minorEastAsia" w:hAnsiTheme="minorHAnsi" w:cstheme="minorBidi"/>
          <w:noProof/>
          <w:sz w:val="22"/>
          <w:szCs w:val="22"/>
          <w:lang w:val="en-US"/>
        </w:rPr>
      </w:pPr>
      <w:r w:rsidRPr="000C75E5">
        <w:rPr>
          <w:noProof/>
          <w:lang w:val="en-US"/>
        </w:rPr>
        <w:t>6.2.3.2.1</w:t>
      </w:r>
      <w:r>
        <w:rPr>
          <w:rFonts w:asciiTheme="minorHAnsi" w:eastAsiaTheme="minorEastAsia" w:hAnsiTheme="minorHAnsi" w:cstheme="minorBidi"/>
          <w:noProof/>
          <w:sz w:val="22"/>
          <w:szCs w:val="22"/>
          <w:lang w:val="en-US"/>
        </w:rPr>
        <w:tab/>
      </w:r>
      <w:r w:rsidRPr="000C75E5">
        <w:rPr>
          <w:noProof/>
          <w:lang w:val="en-US"/>
        </w:rPr>
        <w:t>Description</w:t>
      </w:r>
      <w:r>
        <w:rPr>
          <w:noProof/>
        </w:rPr>
        <w:tab/>
      </w:r>
      <w:r>
        <w:rPr>
          <w:noProof/>
        </w:rPr>
        <w:fldChar w:fldCharType="begin"/>
      </w:r>
      <w:r>
        <w:rPr>
          <w:noProof/>
        </w:rPr>
        <w:instrText xml:space="preserve"> PAGEREF _Toc120657496 \h </w:instrText>
      </w:r>
      <w:r>
        <w:rPr>
          <w:noProof/>
        </w:rPr>
      </w:r>
      <w:r>
        <w:rPr>
          <w:noProof/>
        </w:rPr>
        <w:fldChar w:fldCharType="separate"/>
      </w:r>
      <w:r>
        <w:rPr>
          <w:noProof/>
        </w:rPr>
        <w:t>40</w:t>
      </w:r>
      <w:r>
        <w:rPr>
          <w:noProof/>
        </w:rPr>
        <w:fldChar w:fldCharType="end"/>
      </w:r>
    </w:p>
    <w:p w14:paraId="1EC7F05F" w14:textId="033B006D" w:rsidR="00B74190" w:rsidRDefault="00B74190">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_Toc120657497 \h </w:instrText>
      </w:r>
      <w:r>
        <w:rPr>
          <w:noProof/>
        </w:rPr>
      </w:r>
      <w:r>
        <w:rPr>
          <w:noProof/>
        </w:rPr>
        <w:fldChar w:fldCharType="separate"/>
      </w:r>
      <w:r>
        <w:rPr>
          <w:noProof/>
        </w:rPr>
        <w:t>40</w:t>
      </w:r>
      <w:r>
        <w:rPr>
          <w:noProof/>
        </w:rPr>
        <w:fldChar w:fldCharType="end"/>
      </w:r>
    </w:p>
    <w:p w14:paraId="775D1FFC" w14:textId="054C17A1" w:rsidR="00B74190" w:rsidRDefault="00B74190">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_Toc120657498 \h </w:instrText>
      </w:r>
      <w:r>
        <w:rPr>
          <w:noProof/>
        </w:rPr>
      </w:r>
      <w:r>
        <w:rPr>
          <w:noProof/>
        </w:rPr>
        <w:fldChar w:fldCharType="separate"/>
      </w:r>
      <w:r>
        <w:rPr>
          <w:noProof/>
        </w:rPr>
        <w:t>41</w:t>
      </w:r>
      <w:r>
        <w:rPr>
          <w:noProof/>
        </w:rPr>
        <w:fldChar w:fldCharType="end"/>
      </w:r>
    </w:p>
    <w:p w14:paraId="4AA0FE95" w14:textId="75D04C84" w:rsidR="00B74190" w:rsidRDefault="00B74190">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_Toc120657499 \h </w:instrText>
      </w:r>
      <w:r>
        <w:rPr>
          <w:noProof/>
        </w:rPr>
      </w:r>
      <w:r>
        <w:rPr>
          <w:noProof/>
        </w:rPr>
        <w:fldChar w:fldCharType="separate"/>
      </w:r>
      <w:r>
        <w:rPr>
          <w:noProof/>
        </w:rPr>
        <w:t>41</w:t>
      </w:r>
      <w:r>
        <w:rPr>
          <w:noProof/>
        </w:rPr>
        <w:fldChar w:fldCharType="end"/>
      </w:r>
    </w:p>
    <w:p w14:paraId="1D5373AC" w14:textId="21200C95" w:rsidR="00B74190" w:rsidRDefault="00B74190">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_Toc120657500 \h </w:instrText>
      </w:r>
      <w:r>
        <w:rPr>
          <w:noProof/>
        </w:rPr>
      </w:r>
      <w:r>
        <w:rPr>
          <w:noProof/>
        </w:rPr>
        <w:fldChar w:fldCharType="separate"/>
      </w:r>
      <w:r>
        <w:rPr>
          <w:noProof/>
        </w:rPr>
        <w:t>41</w:t>
      </w:r>
      <w:r>
        <w:rPr>
          <w:noProof/>
        </w:rPr>
        <w:fldChar w:fldCharType="end"/>
      </w:r>
    </w:p>
    <w:p w14:paraId="25894349" w14:textId="7ABEF1BA" w:rsidR="00B74190" w:rsidRDefault="00B74190">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_Toc120657501 \h </w:instrText>
      </w:r>
      <w:r>
        <w:rPr>
          <w:noProof/>
        </w:rPr>
      </w:r>
      <w:r>
        <w:rPr>
          <w:noProof/>
        </w:rPr>
        <w:fldChar w:fldCharType="separate"/>
      </w:r>
      <w:r>
        <w:rPr>
          <w:noProof/>
        </w:rPr>
        <w:t>42</w:t>
      </w:r>
      <w:r>
        <w:rPr>
          <w:noProof/>
        </w:rPr>
        <w:fldChar w:fldCharType="end"/>
      </w:r>
    </w:p>
    <w:p w14:paraId="1DE70B08" w14:textId="19038AD0" w:rsidR="00B74190" w:rsidRDefault="00B74190">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_Toc120657502 \h </w:instrText>
      </w:r>
      <w:r>
        <w:rPr>
          <w:noProof/>
        </w:rPr>
      </w:r>
      <w:r>
        <w:rPr>
          <w:noProof/>
        </w:rPr>
        <w:fldChar w:fldCharType="separate"/>
      </w:r>
      <w:r>
        <w:rPr>
          <w:noProof/>
        </w:rPr>
        <w:t>42</w:t>
      </w:r>
      <w:r>
        <w:rPr>
          <w:noProof/>
        </w:rPr>
        <w:fldChar w:fldCharType="end"/>
      </w:r>
    </w:p>
    <w:p w14:paraId="439EFEA2" w14:textId="35D73663" w:rsidR="00B74190" w:rsidRDefault="00B74190">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_Toc120657503 \h </w:instrText>
      </w:r>
      <w:r>
        <w:rPr>
          <w:noProof/>
        </w:rPr>
      </w:r>
      <w:r>
        <w:rPr>
          <w:noProof/>
        </w:rPr>
        <w:fldChar w:fldCharType="separate"/>
      </w:r>
      <w:r>
        <w:rPr>
          <w:noProof/>
        </w:rPr>
        <w:t>42</w:t>
      </w:r>
      <w:r>
        <w:rPr>
          <w:noProof/>
        </w:rPr>
        <w:fldChar w:fldCharType="end"/>
      </w:r>
    </w:p>
    <w:p w14:paraId="459B66B1" w14:textId="63C525D9" w:rsidR="00B74190" w:rsidRDefault="00B74190">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_Toc120657504 \h </w:instrText>
      </w:r>
      <w:r>
        <w:rPr>
          <w:noProof/>
        </w:rPr>
      </w:r>
      <w:r>
        <w:rPr>
          <w:noProof/>
        </w:rPr>
        <w:fldChar w:fldCharType="separate"/>
      </w:r>
      <w:r>
        <w:rPr>
          <w:noProof/>
        </w:rPr>
        <w:t>42</w:t>
      </w:r>
      <w:r>
        <w:rPr>
          <w:noProof/>
        </w:rPr>
        <w:fldChar w:fldCharType="end"/>
      </w:r>
    </w:p>
    <w:p w14:paraId="75BF65F8" w14:textId="27AED759" w:rsidR="00B74190" w:rsidRDefault="00B74190">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_Toc120657505 \h </w:instrText>
      </w:r>
      <w:r>
        <w:rPr>
          <w:noProof/>
        </w:rPr>
      </w:r>
      <w:r>
        <w:rPr>
          <w:noProof/>
        </w:rPr>
        <w:fldChar w:fldCharType="separate"/>
      </w:r>
      <w:r>
        <w:rPr>
          <w:noProof/>
        </w:rPr>
        <w:t>43</w:t>
      </w:r>
      <w:r>
        <w:rPr>
          <w:noProof/>
        </w:rPr>
        <w:fldChar w:fldCharType="end"/>
      </w:r>
    </w:p>
    <w:p w14:paraId="4AB7DAD9" w14:textId="51C09EEF" w:rsidR="00B74190" w:rsidRDefault="00B74190">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_Toc120657506 \h </w:instrText>
      </w:r>
      <w:r>
        <w:rPr>
          <w:noProof/>
        </w:rPr>
      </w:r>
      <w:r>
        <w:rPr>
          <w:noProof/>
        </w:rPr>
        <w:fldChar w:fldCharType="separate"/>
      </w:r>
      <w:r>
        <w:rPr>
          <w:noProof/>
        </w:rPr>
        <w:t>43</w:t>
      </w:r>
      <w:r>
        <w:rPr>
          <w:noProof/>
        </w:rPr>
        <w:fldChar w:fldCharType="end"/>
      </w:r>
    </w:p>
    <w:p w14:paraId="0A538523" w14:textId="7A478ABA" w:rsidR="00B74190" w:rsidRDefault="00B74190">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_Toc120657507 \h </w:instrText>
      </w:r>
      <w:r>
        <w:rPr>
          <w:noProof/>
        </w:rPr>
      </w:r>
      <w:r>
        <w:rPr>
          <w:noProof/>
        </w:rPr>
        <w:fldChar w:fldCharType="separate"/>
      </w:r>
      <w:r>
        <w:rPr>
          <w:noProof/>
        </w:rPr>
        <w:t>44</w:t>
      </w:r>
      <w:r>
        <w:rPr>
          <w:noProof/>
        </w:rPr>
        <w:fldChar w:fldCharType="end"/>
      </w:r>
    </w:p>
    <w:p w14:paraId="41273C13" w14:textId="53EA83EA" w:rsidR="00B74190" w:rsidRDefault="00B74190">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_Toc120657508 \h </w:instrText>
      </w:r>
      <w:r>
        <w:rPr>
          <w:noProof/>
        </w:rPr>
      </w:r>
      <w:r>
        <w:rPr>
          <w:noProof/>
        </w:rPr>
        <w:fldChar w:fldCharType="separate"/>
      </w:r>
      <w:r>
        <w:rPr>
          <w:noProof/>
        </w:rPr>
        <w:t>45</w:t>
      </w:r>
      <w:r>
        <w:rPr>
          <w:noProof/>
        </w:rPr>
        <w:fldChar w:fldCharType="end"/>
      </w:r>
    </w:p>
    <w:p w14:paraId="19386CC3" w14:textId="4492C7D3" w:rsidR="00B74190" w:rsidRDefault="00B74190">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_Toc120657509 \h </w:instrText>
      </w:r>
      <w:r>
        <w:rPr>
          <w:noProof/>
        </w:rPr>
      </w:r>
      <w:r>
        <w:rPr>
          <w:noProof/>
        </w:rPr>
        <w:fldChar w:fldCharType="separate"/>
      </w:r>
      <w:r>
        <w:rPr>
          <w:noProof/>
        </w:rPr>
        <w:t>46</w:t>
      </w:r>
      <w:r>
        <w:rPr>
          <w:noProof/>
        </w:rPr>
        <w:fldChar w:fldCharType="end"/>
      </w:r>
    </w:p>
    <w:p w14:paraId="24B12FBC" w14:textId="2B4FC090" w:rsidR="00B74190" w:rsidRDefault="00B74190">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_Toc120657510 \h </w:instrText>
      </w:r>
      <w:r>
        <w:rPr>
          <w:noProof/>
        </w:rPr>
      </w:r>
      <w:r>
        <w:rPr>
          <w:noProof/>
        </w:rPr>
        <w:fldChar w:fldCharType="separate"/>
      </w:r>
      <w:r>
        <w:rPr>
          <w:noProof/>
        </w:rPr>
        <w:t>47</w:t>
      </w:r>
      <w:r>
        <w:rPr>
          <w:noProof/>
        </w:rPr>
        <w:fldChar w:fldCharType="end"/>
      </w:r>
    </w:p>
    <w:p w14:paraId="3C81104B" w14:textId="212F7646" w:rsidR="00B74190" w:rsidRDefault="00B74190">
      <w:pPr>
        <w:pStyle w:val="TOC4"/>
        <w:rPr>
          <w:rFonts w:asciiTheme="minorHAnsi" w:eastAsiaTheme="minorEastAsia" w:hAnsiTheme="minorHAnsi" w:cstheme="minorBidi"/>
          <w:noProof/>
          <w:sz w:val="22"/>
          <w:szCs w:val="22"/>
          <w:lang w:val="en-US"/>
        </w:rPr>
      </w:pPr>
      <w:r w:rsidRPr="000C75E5">
        <w:rPr>
          <w:noProof/>
          <w:lang w:val="en-US"/>
        </w:rPr>
        <w:t>6.2.3.4</w:t>
      </w:r>
      <w:r>
        <w:rPr>
          <w:rFonts w:asciiTheme="minorHAnsi" w:eastAsiaTheme="minorEastAsia" w:hAnsiTheme="minorHAnsi" w:cstheme="minorBidi"/>
          <w:noProof/>
          <w:sz w:val="22"/>
          <w:szCs w:val="22"/>
          <w:lang w:val="en-US"/>
        </w:rPr>
        <w:tab/>
      </w:r>
      <w:r w:rsidRPr="000C75E5">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_Toc120657511 \h </w:instrText>
      </w:r>
      <w:r>
        <w:rPr>
          <w:noProof/>
        </w:rPr>
      </w:r>
      <w:r>
        <w:rPr>
          <w:noProof/>
        </w:rPr>
        <w:fldChar w:fldCharType="separate"/>
      </w:r>
      <w:r>
        <w:rPr>
          <w:noProof/>
        </w:rPr>
        <w:t>47</w:t>
      </w:r>
      <w:r>
        <w:rPr>
          <w:noProof/>
        </w:rPr>
        <w:fldChar w:fldCharType="end"/>
      </w:r>
    </w:p>
    <w:p w14:paraId="3E5AF4A6" w14:textId="2F1764E6" w:rsidR="00B74190" w:rsidRDefault="00B74190">
      <w:pPr>
        <w:pStyle w:val="TOC5"/>
        <w:rPr>
          <w:rFonts w:asciiTheme="minorHAnsi" w:eastAsiaTheme="minorEastAsia" w:hAnsiTheme="minorHAnsi" w:cstheme="minorBidi"/>
          <w:noProof/>
          <w:sz w:val="22"/>
          <w:szCs w:val="22"/>
          <w:lang w:val="en-US"/>
        </w:rPr>
      </w:pPr>
      <w:r w:rsidRPr="000C75E5">
        <w:rPr>
          <w:noProof/>
          <w:lang w:val="en-US"/>
        </w:rPr>
        <w:t>6.2.3.4.1</w:t>
      </w:r>
      <w:r>
        <w:rPr>
          <w:rFonts w:asciiTheme="minorHAnsi" w:eastAsiaTheme="minorEastAsia" w:hAnsiTheme="minorHAnsi" w:cstheme="minorBidi"/>
          <w:noProof/>
          <w:sz w:val="22"/>
          <w:szCs w:val="22"/>
          <w:lang w:val="en-US"/>
        </w:rPr>
        <w:tab/>
      </w:r>
      <w:r w:rsidRPr="000C75E5">
        <w:rPr>
          <w:noProof/>
          <w:lang w:val="en-US"/>
        </w:rPr>
        <w:t>Description</w:t>
      </w:r>
      <w:r>
        <w:rPr>
          <w:noProof/>
        </w:rPr>
        <w:tab/>
      </w:r>
      <w:r>
        <w:rPr>
          <w:noProof/>
        </w:rPr>
        <w:fldChar w:fldCharType="begin"/>
      </w:r>
      <w:r>
        <w:rPr>
          <w:noProof/>
        </w:rPr>
        <w:instrText xml:space="preserve"> PAGEREF _Toc120657512 \h </w:instrText>
      </w:r>
      <w:r>
        <w:rPr>
          <w:noProof/>
        </w:rPr>
      </w:r>
      <w:r>
        <w:rPr>
          <w:noProof/>
        </w:rPr>
        <w:fldChar w:fldCharType="separate"/>
      </w:r>
      <w:r>
        <w:rPr>
          <w:noProof/>
        </w:rPr>
        <w:t>47</w:t>
      </w:r>
      <w:r>
        <w:rPr>
          <w:noProof/>
        </w:rPr>
        <w:fldChar w:fldCharType="end"/>
      </w:r>
    </w:p>
    <w:p w14:paraId="42685142" w14:textId="5269986D" w:rsidR="00B74190" w:rsidRDefault="00B74190">
      <w:pPr>
        <w:pStyle w:val="TOC5"/>
        <w:rPr>
          <w:rFonts w:asciiTheme="minorHAnsi" w:eastAsiaTheme="minorEastAsia" w:hAnsiTheme="minorHAnsi" w:cstheme="minorBidi"/>
          <w:noProof/>
          <w:sz w:val="22"/>
          <w:szCs w:val="22"/>
          <w:lang w:val="en-US"/>
        </w:rPr>
      </w:pPr>
      <w:r w:rsidRPr="000C75E5">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_Toc120657513 \h </w:instrText>
      </w:r>
      <w:r>
        <w:rPr>
          <w:noProof/>
        </w:rPr>
      </w:r>
      <w:r>
        <w:rPr>
          <w:noProof/>
        </w:rPr>
        <w:fldChar w:fldCharType="separate"/>
      </w:r>
      <w:r>
        <w:rPr>
          <w:noProof/>
        </w:rPr>
        <w:t>47</w:t>
      </w:r>
      <w:r>
        <w:rPr>
          <w:noProof/>
        </w:rPr>
        <w:fldChar w:fldCharType="end"/>
      </w:r>
    </w:p>
    <w:p w14:paraId="3702195C" w14:textId="54836E03" w:rsidR="00B74190" w:rsidRDefault="00B74190">
      <w:pPr>
        <w:pStyle w:val="TOC5"/>
        <w:rPr>
          <w:rFonts w:asciiTheme="minorHAnsi" w:eastAsiaTheme="minorEastAsia" w:hAnsiTheme="minorHAnsi" w:cstheme="minorBidi"/>
          <w:noProof/>
          <w:sz w:val="22"/>
          <w:szCs w:val="22"/>
          <w:lang w:val="en-US"/>
        </w:rPr>
      </w:pPr>
      <w:r w:rsidRPr="00CD7C57">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_Toc120657514 \h </w:instrText>
      </w:r>
      <w:r>
        <w:rPr>
          <w:noProof/>
        </w:rPr>
      </w:r>
      <w:r>
        <w:rPr>
          <w:noProof/>
        </w:rPr>
        <w:fldChar w:fldCharType="separate"/>
      </w:r>
      <w:r>
        <w:rPr>
          <w:noProof/>
        </w:rPr>
        <w:t>47</w:t>
      </w:r>
      <w:r>
        <w:rPr>
          <w:noProof/>
        </w:rPr>
        <w:fldChar w:fldCharType="end"/>
      </w:r>
    </w:p>
    <w:p w14:paraId="6693A3BB" w14:textId="2E315DB6" w:rsidR="00B74190" w:rsidRDefault="00B74190">
      <w:pPr>
        <w:pStyle w:val="TOC6"/>
        <w:rPr>
          <w:rFonts w:asciiTheme="minorHAnsi" w:eastAsiaTheme="minorEastAsia" w:hAnsiTheme="minorHAnsi" w:cstheme="minorBidi"/>
          <w:noProof/>
          <w:sz w:val="22"/>
          <w:szCs w:val="22"/>
          <w:lang w:val="en-US"/>
        </w:rPr>
      </w:pPr>
      <w:r w:rsidRPr="00CD7C57">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_Toc120657515 \h </w:instrText>
      </w:r>
      <w:r>
        <w:rPr>
          <w:noProof/>
        </w:rPr>
      </w:r>
      <w:r>
        <w:rPr>
          <w:noProof/>
        </w:rPr>
        <w:fldChar w:fldCharType="separate"/>
      </w:r>
      <w:r>
        <w:rPr>
          <w:noProof/>
        </w:rPr>
        <w:t>47</w:t>
      </w:r>
      <w:r>
        <w:rPr>
          <w:noProof/>
        </w:rPr>
        <w:fldChar w:fldCharType="end"/>
      </w:r>
    </w:p>
    <w:p w14:paraId="48FD1772" w14:textId="7DF3FF05" w:rsidR="00B74190" w:rsidRDefault="00B74190">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_Toc120657516 \h </w:instrText>
      </w:r>
      <w:r>
        <w:rPr>
          <w:noProof/>
        </w:rPr>
      </w:r>
      <w:r>
        <w:rPr>
          <w:noProof/>
        </w:rPr>
        <w:fldChar w:fldCharType="separate"/>
      </w:r>
      <w:r>
        <w:rPr>
          <w:noProof/>
        </w:rPr>
        <w:t>48</w:t>
      </w:r>
      <w:r>
        <w:rPr>
          <w:noProof/>
        </w:rPr>
        <w:fldChar w:fldCharType="end"/>
      </w:r>
    </w:p>
    <w:p w14:paraId="30795A70" w14:textId="0C06639E" w:rsidR="00B74190" w:rsidRDefault="00B74190">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_Toc120657517 \h </w:instrText>
      </w:r>
      <w:r>
        <w:rPr>
          <w:noProof/>
        </w:rPr>
      </w:r>
      <w:r>
        <w:rPr>
          <w:noProof/>
        </w:rPr>
        <w:fldChar w:fldCharType="separate"/>
      </w:r>
      <w:r>
        <w:rPr>
          <w:noProof/>
        </w:rPr>
        <w:t>49</w:t>
      </w:r>
      <w:r>
        <w:rPr>
          <w:noProof/>
        </w:rPr>
        <w:fldChar w:fldCharType="end"/>
      </w:r>
    </w:p>
    <w:p w14:paraId="3A8F555A" w14:textId="7675E967" w:rsidR="00B74190" w:rsidRDefault="00B74190">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_Toc120657518 \h </w:instrText>
      </w:r>
      <w:r>
        <w:rPr>
          <w:noProof/>
        </w:rPr>
      </w:r>
      <w:r>
        <w:rPr>
          <w:noProof/>
        </w:rPr>
        <w:fldChar w:fldCharType="separate"/>
      </w:r>
      <w:r>
        <w:rPr>
          <w:noProof/>
        </w:rPr>
        <w:t>49</w:t>
      </w:r>
      <w:r>
        <w:rPr>
          <w:noProof/>
        </w:rPr>
        <w:fldChar w:fldCharType="end"/>
      </w:r>
    </w:p>
    <w:p w14:paraId="27CA2F4B" w14:textId="20AEB7B2" w:rsidR="00B74190" w:rsidRDefault="00B74190">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_Toc120657519 \h </w:instrText>
      </w:r>
      <w:r>
        <w:rPr>
          <w:noProof/>
        </w:rPr>
      </w:r>
      <w:r>
        <w:rPr>
          <w:noProof/>
        </w:rPr>
        <w:fldChar w:fldCharType="separate"/>
      </w:r>
      <w:r>
        <w:rPr>
          <w:noProof/>
        </w:rPr>
        <w:t>49</w:t>
      </w:r>
      <w:r>
        <w:rPr>
          <w:noProof/>
        </w:rPr>
        <w:fldChar w:fldCharType="end"/>
      </w:r>
    </w:p>
    <w:p w14:paraId="128522AC" w14:textId="3CBCC750" w:rsidR="00B74190" w:rsidRDefault="00B74190">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_Toc120657520 \h </w:instrText>
      </w:r>
      <w:r>
        <w:rPr>
          <w:noProof/>
        </w:rPr>
      </w:r>
      <w:r>
        <w:rPr>
          <w:noProof/>
        </w:rPr>
        <w:fldChar w:fldCharType="separate"/>
      </w:r>
      <w:r>
        <w:rPr>
          <w:noProof/>
        </w:rPr>
        <w:t>49</w:t>
      </w:r>
      <w:r>
        <w:rPr>
          <w:noProof/>
        </w:rPr>
        <w:fldChar w:fldCharType="end"/>
      </w:r>
    </w:p>
    <w:p w14:paraId="188FCC78" w14:textId="14696CFA" w:rsidR="00B74190" w:rsidRDefault="00B74190">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_Toc120657521 \h </w:instrText>
      </w:r>
      <w:r>
        <w:rPr>
          <w:noProof/>
        </w:rPr>
      </w:r>
      <w:r>
        <w:rPr>
          <w:noProof/>
        </w:rPr>
        <w:fldChar w:fldCharType="separate"/>
      </w:r>
      <w:r>
        <w:rPr>
          <w:noProof/>
        </w:rPr>
        <w:t>49</w:t>
      </w:r>
      <w:r>
        <w:rPr>
          <w:noProof/>
        </w:rPr>
        <w:fldChar w:fldCharType="end"/>
      </w:r>
    </w:p>
    <w:p w14:paraId="5FA3E2F8" w14:textId="572FFF2C" w:rsidR="00B74190" w:rsidRDefault="00B74190">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_Toc120657522 \h </w:instrText>
      </w:r>
      <w:r>
        <w:rPr>
          <w:noProof/>
        </w:rPr>
      </w:r>
      <w:r>
        <w:rPr>
          <w:noProof/>
        </w:rPr>
        <w:fldChar w:fldCharType="separate"/>
      </w:r>
      <w:r>
        <w:rPr>
          <w:noProof/>
        </w:rPr>
        <w:t>49</w:t>
      </w:r>
      <w:r>
        <w:rPr>
          <w:noProof/>
        </w:rPr>
        <w:fldChar w:fldCharType="end"/>
      </w:r>
    </w:p>
    <w:p w14:paraId="2D4739F5" w14:textId="191BA7A3" w:rsidR="00B74190" w:rsidRDefault="00B74190">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_Toc120657523 \h </w:instrText>
      </w:r>
      <w:r>
        <w:rPr>
          <w:noProof/>
        </w:rPr>
      </w:r>
      <w:r>
        <w:rPr>
          <w:noProof/>
        </w:rPr>
        <w:fldChar w:fldCharType="separate"/>
      </w:r>
      <w:r>
        <w:rPr>
          <w:noProof/>
        </w:rPr>
        <w:t>50</w:t>
      </w:r>
      <w:r>
        <w:rPr>
          <w:noProof/>
        </w:rPr>
        <w:fldChar w:fldCharType="end"/>
      </w:r>
    </w:p>
    <w:p w14:paraId="20873B21" w14:textId="3A9768FA" w:rsidR="00B74190" w:rsidRDefault="00B74190">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_Toc120657524 \h </w:instrText>
      </w:r>
      <w:r>
        <w:rPr>
          <w:noProof/>
        </w:rPr>
      </w:r>
      <w:r>
        <w:rPr>
          <w:noProof/>
        </w:rPr>
        <w:fldChar w:fldCharType="separate"/>
      </w:r>
      <w:r>
        <w:rPr>
          <w:noProof/>
        </w:rPr>
        <w:t>51</w:t>
      </w:r>
      <w:r>
        <w:rPr>
          <w:noProof/>
        </w:rPr>
        <w:fldChar w:fldCharType="end"/>
      </w:r>
    </w:p>
    <w:p w14:paraId="7EF433A1" w14:textId="10C20F26" w:rsidR="00B74190" w:rsidRDefault="00B74190">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_Toc120657525 \h </w:instrText>
      </w:r>
      <w:r>
        <w:rPr>
          <w:noProof/>
        </w:rPr>
      </w:r>
      <w:r>
        <w:rPr>
          <w:noProof/>
        </w:rPr>
        <w:fldChar w:fldCharType="separate"/>
      </w:r>
      <w:r>
        <w:rPr>
          <w:noProof/>
        </w:rPr>
        <w:t>52</w:t>
      </w:r>
      <w:r>
        <w:rPr>
          <w:noProof/>
        </w:rPr>
        <w:fldChar w:fldCharType="end"/>
      </w:r>
    </w:p>
    <w:p w14:paraId="796DB519" w14:textId="2C854B3F" w:rsidR="00B74190" w:rsidRDefault="00B74190">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_Toc120657526 \h </w:instrText>
      </w:r>
      <w:r>
        <w:rPr>
          <w:noProof/>
        </w:rPr>
      </w:r>
      <w:r>
        <w:rPr>
          <w:noProof/>
        </w:rPr>
        <w:fldChar w:fldCharType="separate"/>
      </w:r>
      <w:r>
        <w:rPr>
          <w:noProof/>
        </w:rPr>
        <w:t>53</w:t>
      </w:r>
      <w:r>
        <w:rPr>
          <w:noProof/>
        </w:rPr>
        <w:fldChar w:fldCharType="end"/>
      </w:r>
    </w:p>
    <w:p w14:paraId="00C98BFA" w14:textId="34E48A15" w:rsidR="00B74190" w:rsidRDefault="00B74190">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_Toc120657527 \h </w:instrText>
      </w:r>
      <w:r>
        <w:rPr>
          <w:noProof/>
        </w:rPr>
      </w:r>
      <w:r>
        <w:rPr>
          <w:noProof/>
        </w:rPr>
        <w:fldChar w:fldCharType="separate"/>
      </w:r>
      <w:r>
        <w:rPr>
          <w:noProof/>
        </w:rPr>
        <w:t>53</w:t>
      </w:r>
      <w:r>
        <w:rPr>
          <w:noProof/>
        </w:rPr>
        <w:fldChar w:fldCharType="end"/>
      </w:r>
    </w:p>
    <w:p w14:paraId="4F0BAE17" w14:textId="2419BFE7" w:rsidR="00B74190" w:rsidRDefault="00B74190">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_Toc120657528 \h </w:instrText>
      </w:r>
      <w:r>
        <w:rPr>
          <w:noProof/>
        </w:rPr>
      </w:r>
      <w:r>
        <w:rPr>
          <w:noProof/>
        </w:rPr>
        <w:fldChar w:fldCharType="separate"/>
      </w:r>
      <w:r>
        <w:rPr>
          <w:noProof/>
        </w:rPr>
        <w:t>53</w:t>
      </w:r>
      <w:r>
        <w:rPr>
          <w:noProof/>
        </w:rPr>
        <w:fldChar w:fldCharType="end"/>
      </w:r>
    </w:p>
    <w:p w14:paraId="0E229202" w14:textId="47A4D734" w:rsidR="00B74190" w:rsidRDefault="00B74190">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_Toc120657529 \h </w:instrText>
      </w:r>
      <w:r>
        <w:rPr>
          <w:noProof/>
        </w:rPr>
      </w:r>
      <w:r>
        <w:rPr>
          <w:noProof/>
        </w:rPr>
        <w:fldChar w:fldCharType="separate"/>
      </w:r>
      <w:r>
        <w:rPr>
          <w:noProof/>
        </w:rPr>
        <w:t>53</w:t>
      </w:r>
      <w:r>
        <w:rPr>
          <w:noProof/>
        </w:rPr>
        <w:fldChar w:fldCharType="end"/>
      </w:r>
    </w:p>
    <w:p w14:paraId="5F481A03" w14:textId="77B61EB9" w:rsidR="00B74190" w:rsidRDefault="00B74190">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0C75E5">
        <w:rPr>
          <w:noProof/>
          <w:lang w:val="en-US"/>
        </w:rPr>
        <w:t>MBS User Data Ingest Session Status Notification</w:t>
      </w:r>
      <w:r>
        <w:rPr>
          <w:noProof/>
        </w:rPr>
        <w:tab/>
      </w:r>
      <w:r>
        <w:rPr>
          <w:noProof/>
        </w:rPr>
        <w:fldChar w:fldCharType="begin"/>
      </w:r>
      <w:r>
        <w:rPr>
          <w:noProof/>
        </w:rPr>
        <w:instrText xml:space="preserve"> PAGEREF _Toc120657530 \h </w:instrText>
      </w:r>
      <w:r>
        <w:rPr>
          <w:noProof/>
        </w:rPr>
      </w:r>
      <w:r>
        <w:rPr>
          <w:noProof/>
        </w:rPr>
        <w:fldChar w:fldCharType="separate"/>
      </w:r>
      <w:r>
        <w:rPr>
          <w:noProof/>
        </w:rPr>
        <w:t>54</w:t>
      </w:r>
      <w:r>
        <w:rPr>
          <w:noProof/>
        </w:rPr>
        <w:fldChar w:fldCharType="end"/>
      </w:r>
    </w:p>
    <w:p w14:paraId="6C1AC346" w14:textId="28FA832C" w:rsidR="00B74190" w:rsidRDefault="00B74190">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_Toc120657531 \h </w:instrText>
      </w:r>
      <w:r>
        <w:rPr>
          <w:noProof/>
        </w:rPr>
      </w:r>
      <w:r>
        <w:rPr>
          <w:noProof/>
        </w:rPr>
        <w:fldChar w:fldCharType="separate"/>
      </w:r>
      <w:r>
        <w:rPr>
          <w:noProof/>
        </w:rPr>
        <w:t>54</w:t>
      </w:r>
      <w:r>
        <w:rPr>
          <w:noProof/>
        </w:rPr>
        <w:fldChar w:fldCharType="end"/>
      </w:r>
    </w:p>
    <w:p w14:paraId="59C23AA1" w14:textId="4FBC8511" w:rsidR="00B74190" w:rsidRDefault="00B74190">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_Toc120657532 \h </w:instrText>
      </w:r>
      <w:r>
        <w:rPr>
          <w:noProof/>
        </w:rPr>
      </w:r>
      <w:r>
        <w:rPr>
          <w:noProof/>
        </w:rPr>
        <w:fldChar w:fldCharType="separate"/>
      </w:r>
      <w:r>
        <w:rPr>
          <w:noProof/>
        </w:rPr>
        <w:t>54</w:t>
      </w:r>
      <w:r>
        <w:rPr>
          <w:noProof/>
        </w:rPr>
        <w:fldChar w:fldCharType="end"/>
      </w:r>
    </w:p>
    <w:p w14:paraId="0B502967" w14:textId="178AF7A2" w:rsidR="00B74190" w:rsidRDefault="00B74190">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_Toc120657533 \h </w:instrText>
      </w:r>
      <w:r>
        <w:rPr>
          <w:noProof/>
        </w:rPr>
      </w:r>
      <w:r>
        <w:rPr>
          <w:noProof/>
        </w:rPr>
        <w:fldChar w:fldCharType="separate"/>
      </w:r>
      <w:r>
        <w:rPr>
          <w:noProof/>
        </w:rPr>
        <w:t>54</w:t>
      </w:r>
      <w:r>
        <w:rPr>
          <w:noProof/>
        </w:rPr>
        <w:fldChar w:fldCharType="end"/>
      </w:r>
    </w:p>
    <w:p w14:paraId="1D511203" w14:textId="1A3CE1D6" w:rsidR="00B74190" w:rsidRDefault="00B74190">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_Toc120657534 \h </w:instrText>
      </w:r>
      <w:r>
        <w:rPr>
          <w:noProof/>
        </w:rPr>
      </w:r>
      <w:r>
        <w:rPr>
          <w:noProof/>
        </w:rPr>
        <w:fldChar w:fldCharType="separate"/>
      </w:r>
      <w:r>
        <w:rPr>
          <w:noProof/>
        </w:rPr>
        <w:t>54</w:t>
      </w:r>
      <w:r>
        <w:rPr>
          <w:noProof/>
        </w:rPr>
        <w:fldChar w:fldCharType="end"/>
      </w:r>
    </w:p>
    <w:p w14:paraId="4A2CBC67" w14:textId="5AE8F7CB" w:rsidR="00B74190" w:rsidRDefault="00B74190">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_Toc120657535 \h </w:instrText>
      </w:r>
      <w:r>
        <w:rPr>
          <w:noProof/>
        </w:rPr>
      </w:r>
      <w:r>
        <w:rPr>
          <w:noProof/>
        </w:rPr>
        <w:fldChar w:fldCharType="separate"/>
      </w:r>
      <w:r>
        <w:rPr>
          <w:noProof/>
        </w:rPr>
        <w:t>55</w:t>
      </w:r>
      <w:r>
        <w:rPr>
          <w:noProof/>
        </w:rPr>
        <w:fldChar w:fldCharType="end"/>
      </w:r>
    </w:p>
    <w:p w14:paraId="3144A7EA" w14:textId="73AC945F" w:rsidR="00B74190" w:rsidRDefault="00B74190">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_Toc120657536 \h </w:instrText>
      </w:r>
      <w:r>
        <w:rPr>
          <w:noProof/>
        </w:rPr>
      </w:r>
      <w:r>
        <w:rPr>
          <w:noProof/>
        </w:rPr>
        <w:fldChar w:fldCharType="separate"/>
      </w:r>
      <w:r>
        <w:rPr>
          <w:noProof/>
        </w:rPr>
        <w:t>55</w:t>
      </w:r>
      <w:r>
        <w:rPr>
          <w:noProof/>
        </w:rPr>
        <w:fldChar w:fldCharType="end"/>
      </w:r>
    </w:p>
    <w:p w14:paraId="31EA9673" w14:textId="729D6CD7" w:rsidR="00B74190" w:rsidRDefault="00B74190">
      <w:pPr>
        <w:pStyle w:val="TOC4"/>
        <w:rPr>
          <w:rFonts w:asciiTheme="minorHAnsi" w:eastAsiaTheme="minorEastAsia" w:hAnsiTheme="minorHAnsi" w:cstheme="minorBidi"/>
          <w:noProof/>
          <w:sz w:val="22"/>
          <w:szCs w:val="22"/>
          <w:lang w:val="en-US"/>
        </w:rPr>
      </w:pPr>
      <w:r w:rsidRPr="000C75E5">
        <w:rPr>
          <w:noProof/>
          <w:lang w:val="en-US"/>
        </w:rPr>
        <w:t>6.2.6.2</w:t>
      </w:r>
      <w:r>
        <w:rPr>
          <w:rFonts w:asciiTheme="minorHAnsi" w:eastAsiaTheme="minorEastAsia" w:hAnsiTheme="minorHAnsi" w:cstheme="minorBidi"/>
          <w:noProof/>
          <w:sz w:val="22"/>
          <w:szCs w:val="22"/>
          <w:lang w:val="en-US"/>
        </w:rPr>
        <w:tab/>
      </w:r>
      <w:r w:rsidRPr="000C75E5">
        <w:rPr>
          <w:noProof/>
          <w:lang w:val="en-US"/>
        </w:rPr>
        <w:t>Structured data types</w:t>
      </w:r>
      <w:r>
        <w:rPr>
          <w:noProof/>
        </w:rPr>
        <w:tab/>
      </w:r>
      <w:r>
        <w:rPr>
          <w:noProof/>
        </w:rPr>
        <w:fldChar w:fldCharType="begin"/>
      </w:r>
      <w:r>
        <w:rPr>
          <w:noProof/>
        </w:rPr>
        <w:instrText xml:space="preserve"> PAGEREF _Toc120657537 \h </w:instrText>
      </w:r>
      <w:r>
        <w:rPr>
          <w:noProof/>
        </w:rPr>
      </w:r>
      <w:r>
        <w:rPr>
          <w:noProof/>
        </w:rPr>
        <w:fldChar w:fldCharType="separate"/>
      </w:r>
      <w:r>
        <w:rPr>
          <w:noProof/>
        </w:rPr>
        <w:t>57</w:t>
      </w:r>
      <w:r>
        <w:rPr>
          <w:noProof/>
        </w:rPr>
        <w:fldChar w:fldCharType="end"/>
      </w:r>
    </w:p>
    <w:p w14:paraId="0F9A7679" w14:textId="235A887D" w:rsidR="00B74190" w:rsidRDefault="00B74190">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_Toc120657538 \h </w:instrText>
      </w:r>
      <w:r>
        <w:rPr>
          <w:noProof/>
        </w:rPr>
      </w:r>
      <w:r>
        <w:rPr>
          <w:noProof/>
        </w:rPr>
        <w:fldChar w:fldCharType="separate"/>
      </w:r>
      <w:r>
        <w:rPr>
          <w:noProof/>
        </w:rPr>
        <w:t>57</w:t>
      </w:r>
      <w:r>
        <w:rPr>
          <w:noProof/>
        </w:rPr>
        <w:fldChar w:fldCharType="end"/>
      </w:r>
    </w:p>
    <w:p w14:paraId="33BFB861" w14:textId="14DFE0AF" w:rsidR="00B74190" w:rsidRDefault="00B74190">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_Toc120657539 \h </w:instrText>
      </w:r>
      <w:r>
        <w:rPr>
          <w:noProof/>
        </w:rPr>
      </w:r>
      <w:r>
        <w:rPr>
          <w:noProof/>
        </w:rPr>
        <w:fldChar w:fldCharType="separate"/>
      </w:r>
      <w:r>
        <w:rPr>
          <w:noProof/>
        </w:rPr>
        <w:t>58</w:t>
      </w:r>
      <w:r>
        <w:rPr>
          <w:noProof/>
        </w:rPr>
        <w:fldChar w:fldCharType="end"/>
      </w:r>
    </w:p>
    <w:p w14:paraId="5D113276" w14:textId="5BF246EB" w:rsidR="00B74190" w:rsidRDefault="00B74190">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_Toc120657540 \h </w:instrText>
      </w:r>
      <w:r>
        <w:rPr>
          <w:noProof/>
        </w:rPr>
      </w:r>
      <w:r>
        <w:rPr>
          <w:noProof/>
        </w:rPr>
        <w:fldChar w:fldCharType="separate"/>
      </w:r>
      <w:r>
        <w:rPr>
          <w:noProof/>
        </w:rPr>
        <w:t>59</w:t>
      </w:r>
      <w:r>
        <w:rPr>
          <w:noProof/>
        </w:rPr>
        <w:fldChar w:fldCharType="end"/>
      </w:r>
    </w:p>
    <w:p w14:paraId="77C9AECF" w14:textId="411D97F6" w:rsidR="00B74190" w:rsidRDefault="00B74190">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_Toc120657541 \h </w:instrText>
      </w:r>
      <w:r>
        <w:rPr>
          <w:noProof/>
        </w:rPr>
      </w:r>
      <w:r>
        <w:rPr>
          <w:noProof/>
        </w:rPr>
        <w:fldChar w:fldCharType="separate"/>
      </w:r>
      <w:r>
        <w:rPr>
          <w:noProof/>
        </w:rPr>
        <w:t>63</w:t>
      </w:r>
      <w:r>
        <w:rPr>
          <w:noProof/>
        </w:rPr>
        <w:fldChar w:fldCharType="end"/>
      </w:r>
    </w:p>
    <w:p w14:paraId="0F442227" w14:textId="50FB8650" w:rsidR="00B74190" w:rsidRDefault="00B74190">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_Toc120657542 \h </w:instrText>
      </w:r>
      <w:r>
        <w:rPr>
          <w:noProof/>
        </w:rPr>
      </w:r>
      <w:r>
        <w:rPr>
          <w:noProof/>
        </w:rPr>
        <w:fldChar w:fldCharType="separate"/>
      </w:r>
      <w:r>
        <w:rPr>
          <w:noProof/>
        </w:rPr>
        <w:t>63</w:t>
      </w:r>
      <w:r>
        <w:rPr>
          <w:noProof/>
        </w:rPr>
        <w:fldChar w:fldCharType="end"/>
      </w:r>
    </w:p>
    <w:p w14:paraId="43DEFBD3" w14:textId="3E88301D" w:rsidR="00B74190" w:rsidRDefault="00B74190">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_Toc120657543 \h </w:instrText>
      </w:r>
      <w:r>
        <w:rPr>
          <w:noProof/>
        </w:rPr>
      </w:r>
      <w:r>
        <w:rPr>
          <w:noProof/>
        </w:rPr>
        <w:fldChar w:fldCharType="separate"/>
      </w:r>
      <w:r>
        <w:rPr>
          <w:noProof/>
        </w:rPr>
        <w:t>64</w:t>
      </w:r>
      <w:r>
        <w:rPr>
          <w:noProof/>
        </w:rPr>
        <w:fldChar w:fldCharType="end"/>
      </w:r>
    </w:p>
    <w:p w14:paraId="5C6F9655" w14:textId="564B1795" w:rsidR="00B74190" w:rsidRDefault="00B74190">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_Toc120657544 \h </w:instrText>
      </w:r>
      <w:r>
        <w:rPr>
          <w:noProof/>
        </w:rPr>
      </w:r>
      <w:r>
        <w:rPr>
          <w:noProof/>
        </w:rPr>
        <w:fldChar w:fldCharType="separate"/>
      </w:r>
      <w:r>
        <w:rPr>
          <w:noProof/>
        </w:rPr>
        <w:t>64</w:t>
      </w:r>
      <w:r>
        <w:rPr>
          <w:noProof/>
        </w:rPr>
        <w:fldChar w:fldCharType="end"/>
      </w:r>
    </w:p>
    <w:p w14:paraId="3FE71C10" w14:textId="2CDF00FB" w:rsidR="00B74190" w:rsidRDefault="00B74190">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_Toc120657545 \h </w:instrText>
      </w:r>
      <w:r>
        <w:rPr>
          <w:noProof/>
        </w:rPr>
      </w:r>
      <w:r>
        <w:rPr>
          <w:noProof/>
        </w:rPr>
        <w:fldChar w:fldCharType="separate"/>
      </w:r>
      <w:r>
        <w:rPr>
          <w:noProof/>
        </w:rPr>
        <w:t>65</w:t>
      </w:r>
      <w:r>
        <w:rPr>
          <w:noProof/>
        </w:rPr>
        <w:fldChar w:fldCharType="end"/>
      </w:r>
    </w:p>
    <w:p w14:paraId="202C5BD8" w14:textId="1C1E1068" w:rsidR="00B74190" w:rsidRDefault="00B74190">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_Toc120657546 \h </w:instrText>
      </w:r>
      <w:r>
        <w:rPr>
          <w:noProof/>
        </w:rPr>
      </w:r>
      <w:r>
        <w:rPr>
          <w:noProof/>
        </w:rPr>
        <w:fldChar w:fldCharType="separate"/>
      </w:r>
      <w:r>
        <w:rPr>
          <w:noProof/>
        </w:rPr>
        <w:t>65</w:t>
      </w:r>
      <w:r>
        <w:rPr>
          <w:noProof/>
        </w:rPr>
        <w:fldChar w:fldCharType="end"/>
      </w:r>
    </w:p>
    <w:p w14:paraId="60CC32A0" w14:textId="0A8A7C39" w:rsidR="00B74190" w:rsidRDefault="00B74190">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_Toc120657547 \h </w:instrText>
      </w:r>
      <w:r>
        <w:rPr>
          <w:noProof/>
        </w:rPr>
      </w:r>
      <w:r>
        <w:rPr>
          <w:noProof/>
        </w:rPr>
        <w:fldChar w:fldCharType="separate"/>
      </w:r>
      <w:r>
        <w:rPr>
          <w:noProof/>
        </w:rPr>
        <w:t>65</w:t>
      </w:r>
      <w:r>
        <w:rPr>
          <w:noProof/>
        </w:rPr>
        <w:fldChar w:fldCharType="end"/>
      </w:r>
    </w:p>
    <w:p w14:paraId="14BF1711" w14:textId="2A36B44F" w:rsidR="00B74190" w:rsidRDefault="00B74190">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_Toc120657548 \h </w:instrText>
      </w:r>
      <w:r>
        <w:rPr>
          <w:noProof/>
        </w:rPr>
      </w:r>
      <w:r>
        <w:rPr>
          <w:noProof/>
        </w:rPr>
        <w:fldChar w:fldCharType="separate"/>
      </w:r>
      <w:r>
        <w:rPr>
          <w:noProof/>
        </w:rPr>
        <w:t>66</w:t>
      </w:r>
      <w:r>
        <w:rPr>
          <w:noProof/>
        </w:rPr>
        <w:fldChar w:fldCharType="end"/>
      </w:r>
    </w:p>
    <w:p w14:paraId="01E4B315" w14:textId="3F517DD4" w:rsidR="00B74190" w:rsidRDefault="00B74190">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_Toc120657549 \h </w:instrText>
      </w:r>
      <w:r>
        <w:rPr>
          <w:noProof/>
        </w:rPr>
      </w:r>
      <w:r>
        <w:rPr>
          <w:noProof/>
        </w:rPr>
        <w:fldChar w:fldCharType="separate"/>
      </w:r>
      <w:r>
        <w:rPr>
          <w:noProof/>
        </w:rPr>
        <w:t>67</w:t>
      </w:r>
      <w:r>
        <w:rPr>
          <w:noProof/>
        </w:rPr>
        <w:fldChar w:fldCharType="end"/>
      </w:r>
    </w:p>
    <w:p w14:paraId="3DB6E02E" w14:textId="105F82D1" w:rsidR="00B74190" w:rsidRDefault="00B74190">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_Toc120657550 \h </w:instrText>
      </w:r>
      <w:r>
        <w:rPr>
          <w:noProof/>
        </w:rPr>
      </w:r>
      <w:r>
        <w:rPr>
          <w:noProof/>
        </w:rPr>
        <w:fldChar w:fldCharType="separate"/>
      </w:r>
      <w:r>
        <w:rPr>
          <w:noProof/>
        </w:rPr>
        <w:t>68</w:t>
      </w:r>
      <w:r>
        <w:rPr>
          <w:noProof/>
        </w:rPr>
        <w:fldChar w:fldCharType="end"/>
      </w:r>
    </w:p>
    <w:p w14:paraId="2BC31D5B" w14:textId="4D7026B4" w:rsidR="00B74190" w:rsidRDefault="00B74190">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_Toc120657551 \h </w:instrText>
      </w:r>
      <w:r>
        <w:rPr>
          <w:noProof/>
        </w:rPr>
      </w:r>
      <w:r>
        <w:rPr>
          <w:noProof/>
        </w:rPr>
        <w:fldChar w:fldCharType="separate"/>
      </w:r>
      <w:r>
        <w:rPr>
          <w:noProof/>
        </w:rPr>
        <w:t>68</w:t>
      </w:r>
      <w:r>
        <w:rPr>
          <w:noProof/>
        </w:rPr>
        <w:fldChar w:fldCharType="end"/>
      </w:r>
    </w:p>
    <w:p w14:paraId="7749F1F7" w14:textId="7962B0E8" w:rsidR="00B74190" w:rsidRDefault="00B74190">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_Toc120657552 \h </w:instrText>
      </w:r>
      <w:r>
        <w:rPr>
          <w:noProof/>
        </w:rPr>
      </w:r>
      <w:r>
        <w:rPr>
          <w:noProof/>
        </w:rPr>
        <w:fldChar w:fldCharType="separate"/>
      </w:r>
      <w:r>
        <w:rPr>
          <w:noProof/>
        </w:rPr>
        <w:t>69</w:t>
      </w:r>
      <w:r>
        <w:rPr>
          <w:noProof/>
        </w:rPr>
        <w:fldChar w:fldCharType="end"/>
      </w:r>
    </w:p>
    <w:p w14:paraId="6AD47CA0" w14:textId="6996F585" w:rsidR="00B74190" w:rsidRDefault="00B74190">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_Toc120657553 \h </w:instrText>
      </w:r>
      <w:r>
        <w:rPr>
          <w:noProof/>
        </w:rPr>
      </w:r>
      <w:r>
        <w:rPr>
          <w:noProof/>
        </w:rPr>
        <w:fldChar w:fldCharType="separate"/>
      </w:r>
      <w:r>
        <w:rPr>
          <w:noProof/>
        </w:rPr>
        <w:t>69</w:t>
      </w:r>
      <w:r>
        <w:rPr>
          <w:noProof/>
        </w:rPr>
        <w:fldChar w:fldCharType="end"/>
      </w:r>
    </w:p>
    <w:p w14:paraId="74BDF58A" w14:textId="5B9E3605" w:rsidR="00B74190" w:rsidRDefault="00B74190">
      <w:pPr>
        <w:pStyle w:val="TOC4"/>
        <w:rPr>
          <w:rFonts w:asciiTheme="minorHAnsi" w:eastAsiaTheme="minorEastAsia" w:hAnsiTheme="minorHAnsi" w:cstheme="minorBidi"/>
          <w:noProof/>
          <w:sz w:val="22"/>
          <w:szCs w:val="22"/>
          <w:lang w:val="en-US"/>
        </w:rPr>
      </w:pPr>
      <w:r w:rsidRPr="000C75E5">
        <w:rPr>
          <w:noProof/>
          <w:lang w:val="en-US"/>
        </w:rPr>
        <w:t>6.2.6.3</w:t>
      </w:r>
      <w:r>
        <w:rPr>
          <w:rFonts w:asciiTheme="minorHAnsi" w:eastAsiaTheme="minorEastAsia" w:hAnsiTheme="minorHAnsi" w:cstheme="minorBidi"/>
          <w:noProof/>
          <w:sz w:val="22"/>
          <w:szCs w:val="22"/>
          <w:lang w:val="en-US"/>
        </w:rPr>
        <w:tab/>
      </w:r>
      <w:r w:rsidRPr="000C75E5">
        <w:rPr>
          <w:noProof/>
          <w:lang w:val="en-US"/>
        </w:rPr>
        <w:t>Simple data types and enumerations</w:t>
      </w:r>
      <w:r>
        <w:rPr>
          <w:noProof/>
        </w:rPr>
        <w:tab/>
      </w:r>
      <w:r>
        <w:rPr>
          <w:noProof/>
        </w:rPr>
        <w:fldChar w:fldCharType="begin"/>
      </w:r>
      <w:r>
        <w:rPr>
          <w:noProof/>
        </w:rPr>
        <w:instrText xml:space="preserve"> PAGEREF _Toc120657554 \h </w:instrText>
      </w:r>
      <w:r>
        <w:rPr>
          <w:noProof/>
        </w:rPr>
      </w:r>
      <w:r>
        <w:rPr>
          <w:noProof/>
        </w:rPr>
        <w:fldChar w:fldCharType="separate"/>
      </w:r>
      <w:r>
        <w:rPr>
          <w:noProof/>
        </w:rPr>
        <w:t>69</w:t>
      </w:r>
      <w:r>
        <w:rPr>
          <w:noProof/>
        </w:rPr>
        <w:fldChar w:fldCharType="end"/>
      </w:r>
    </w:p>
    <w:p w14:paraId="3681B33B" w14:textId="3778A038" w:rsidR="00B74190" w:rsidRDefault="00B74190">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_Toc120657555 \h </w:instrText>
      </w:r>
      <w:r>
        <w:rPr>
          <w:noProof/>
        </w:rPr>
      </w:r>
      <w:r>
        <w:rPr>
          <w:noProof/>
        </w:rPr>
        <w:fldChar w:fldCharType="separate"/>
      </w:r>
      <w:r>
        <w:rPr>
          <w:noProof/>
        </w:rPr>
        <w:t>69</w:t>
      </w:r>
      <w:r>
        <w:rPr>
          <w:noProof/>
        </w:rPr>
        <w:fldChar w:fldCharType="end"/>
      </w:r>
    </w:p>
    <w:p w14:paraId="28C5C144" w14:textId="56FB39CD" w:rsidR="00B74190" w:rsidRDefault="00B74190">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_Toc120657556 \h </w:instrText>
      </w:r>
      <w:r>
        <w:rPr>
          <w:noProof/>
        </w:rPr>
      </w:r>
      <w:r>
        <w:rPr>
          <w:noProof/>
        </w:rPr>
        <w:fldChar w:fldCharType="separate"/>
      </w:r>
      <w:r>
        <w:rPr>
          <w:noProof/>
        </w:rPr>
        <w:t>69</w:t>
      </w:r>
      <w:r>
        <w:rPr>
          <w:noProof/>
        </w:rPr>
        <w:fldChar w:fldCharType="end"/>
      </w:r>
    </w:p>
    <w:p w14:paraId="45941795" w14:textId="13E930E0" w:rsidR="00B74190" w:rsidRDefault="00B74190">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_Toc120657557 \h </w:instrText>
      </w:r>
      <w:r>
        <w:rPr>
          <w:noProof/>
        </w:rPr>
      </w:r>
      <w:r>
        <w:rPr>
          <w:noProof/>
        </w:rPr>
        <w:fldChar w:fldCharType="separate"/>
      </w:r>
      <w:r>
        <w:rPr>
          <w:noProof/>
        </w:rPr>
        <w:t>69</w:t>
      </w:r>
      <w:r>
        <w:rPr>
          <w:noProof/>
        </w:rPr>
        <w:fldChar w:fldCharType="end"/>
      </w:r>
    </w:p>
    <w:p w14:paraId="5D598CB6" w14:textId="3B43C770" w:rsidR="00B74190" w:rsidRDefault="00B74190">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_Toc120657558 \h </w:instrText>
      </w:r>
      <w:r>
        <w:rPr>
          <w:noProof/>
        </w:rPr>
      </w:r>
      <w:r>
        <w:rPr>
          <w:noProof/>
        </w:rPr>
        <w:fldChar w:fldCharType="separate"/>
      </w:r>
      <w:r>
        <w:rPr>
          <w:noProof/>
        </w:rPr>
        <w:t>69</w:t>
      </w:r>
      <w:r>
        <w:rPr>
          <w:noProof/>
        </w:rPr>
        <w:fldChar w:fldCharType="end"/>
      </w:r>
    </w:p>
    <w:p w14:paraId="4F781D4C" w14:textId="7F82B22F" w:rsidR="00B74190" w:rsidRDefault="00B74190">
      <w:pPr>
        <w:pStyle w:val="TOC4"/>
        <w:rPr>
          <w:rFonts w:asciiTheme="minorHAnsi" w:eastAsiaTheme="minorEastAsia" w:hAnsiTheme="minorHAnsi" w:cstheme="minorBidi"/>
          <w:noProof/>
          <w:sz w:val="22"/>
          <w:szCs w:val="22"/>
          <w:lang w:val="en-US"/>
        </w:rPr>
      </w:pPr>
      <w:r w:rsidRPr="000C75E5">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_Toc120657559 \h </w:instrText>
      </w:r>
      <w:r>
        <w:rPr>
          <w:noProof/>
        </w:rPr>
      </w:r>
      <w:r>
        <w:rPr>
          <w:noProof/>
        </w:rPr>
        <w:fldChar w:fldCharType="separate"/>
      </w:r>
      <w:r>
        <w:rPr>
          <w:noProof/>
        </w:rPr>
        <w:t>70</w:t>
      </w:r>
      <w:r>
        <w:rPr>
          <w:noProof/>
        </w:rPr>
        <w:fldChar w:fldCharType="end"/>
      </w:r>
    </w:p>
    <w:p w14:paraId="4E08DE20" w14:textId="068D5023" w:rsidR="00B74190" w:rsidRDefault="00B74190">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_Toc120657560 \h </w:instrText>
      </w:r>
      <w:r>
        <w:rPr>
          <w:noProof/>
        </w:rPr>
      </w:r>
      <w:r>
        <w:rPr>
          <w:noProof/>
        </w:rPr>
        <w:fldChar w:fldCharType="separate"/>
      </w:r>
      <w:r>
        <w:rPr>
          <w:noProof/>
        </w:rPr>
        <w:t>70</w:t>
      </w:r>
      <w:r>
        <w:rPr>
          <w:noProof/>
        </w:rPr>
        <w:fldChar w:fldCharType="end"/>
      </w:r>
    </w:p>
    <w:p w14:paraId="453E5295" w14:textId="5C172EE0" w:rsidR="00B74190" w:rsidRDefault="00B74190">
      <w:pPr>
        <w:pStyle w:val="TOC5"/>
        <w:rPr>
          <w:rFonts w:asciiTheme="minorHAnsi" w:eastAsiaTheme="minorEastAsia" w:hAnsiTheme="minorHAnsi" w:cstheme="minorBidi"/>
          <w:noProof/>
          <w:sz w:val="22"/>
          <w:szCs w:val="22"/>
          <w:lang w:val="en-US"/>
        </w:rPr>
      </w:pPr>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_Toc120657561 \h </w:instrText>
      </w:r>
      <w:r>
        <w:rPr>
          <w:noProof/>
        </w:rPr>
      </w:r>
      <w:r>
        <w:rPr>
          <w:noProof/>
        </w:rPr>
        <w:fldChar w:fldCharType="separate"/>
      </w:r>
      <w:r>
        <w:rPr>
          <w:noProof/>
        </w:rPr>
        <w:t>70</w:t>
      </w:r>
      <w:r>
        <w:rPr>
          <w:noProof/>
        </w:rPr>
        <w:fldChar w:fldCharType="end"/>
      </w:r>
    </w:p>
    <w:p w14:paraId="02F2F99F" w14:textId="1EC795AB" w:rsidR="00B74190" w:rsidRDefault="00B74190">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_Toc120657562 \h </w:instrText>
      </w:r>
      <w:r>
        <w:rPr>
          <w:noProof/>
        </w:rPr>
      </w:r>
      <w:r>
        <w:rPr>
          <w:noProof/>
        </w:rPr>
        <w:fldChar w:fldCharType="separate"/>
      </w:r>
      <w:r>
        <w:rPr>
          <w:noProof/>
        </w:rPr>
        <w:t>71</w:t>
      </w:r>
      <w:r>
        <w:rPr>
          <w:noProof/>
        </w:rPr>
        <w:fldChar w:fldCharType="end"/>
      </w:r>
    </w:p>
    <w:p w14:paraId="3E5EF3EC" w14:textId="7820F730" w:rsidR="00B74190" w:rsidRDefault="00B74190">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_Toc120657563 \h </w:instrText>
      </w:r>
      <w:r>
        <w:rPr>
          <w:noProof/>
        </w:rPr>
      </w:r>
      <w:r>
        <w:rPr>
          <w:noProof/>
        </w:rPr>
        <w:fldChar w:fldCharType="separate"/>
      </w:r>
      <w:r>
        <w:rPr>
          <w:noProof/>
        </w:rPr>
        <w:t>71</w:t>
      </w:r>
      <w:r>
        <w:rPr>
          <w:noProof/>
        </w:rPr>
        <w:fldChar w:fldCharType="end"/>
      </w:r>
    </w:p>
    <w:p w14:paraId="5BC07030" w14:textId="58274698" w:rsidR="00B74190" w:rsidRDefault="00B74190">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_Toc120657564 \h </w:instrText>
      </w:r>
      <w:r>
        <w:rPr>
          <w:noProof/>
        </w:rPr>
      </w:r>
      <w:r>
        <w:rPr>
          <w:noProof/>
        </w:rPr>
        <w:fldChar w:fldCharType="separate"/>
      </w:r>
      <w:r>
        <w:rPr>
          <w:noProof/>
        </w:rPr>
        <w:t>71</w:t>
      </w:r>
      <w:r>
        <w:rPr>
          <w:noProof/>
        </w:rPr>
        <w:fldChar w:fldCharType="end"/>
      </w:r>
    </w:p>
    <w:p w14:paraId="009CCEE9" w14:textId="4841CB3D" w:rsidR="00B74190" w:rsidRDefault="00B74190">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_Toc120657565 \h </w:instrText>
      </w:r>
      <w:r>
        <w:rPr>
          <w:noProof/>
        </w:rPr>
      </w:r>
      <w:r>
        <w:rPr>
          <w:noProof/>
        </w:rPr>
        <w:fldChar w:fldCharType="separate"/>
      </w:r>
      <w:r>
        <w:rPr>
          <w:noProof/>
        </w:rPr>
        <w:t>71</w:t>
      </w:r>
      <w:r>
        <w:rPr>
          <w:noProof/>
        </w:rPr>
        <w:fldChar w:fldCharType="end"/>
      </w:r>
    </w:p>
    <w:p w14:paraId="1ABA8296" w14:textId="36867EAC" w:rsidR="00B74190" w:rsidRDefault="00B74190">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_Toc120657566 \h </w:instrText>
      </w:r>
      <w:r>
        <w:rPr>
          <w:noProof/>
        </w:rPr>
      </w:r>
      <w:r>
        <w:rPr>
          <w:noProof/>
        </w:rPr>
        <w:fldChar w:fldCharType="separate"/>
      </w:r>
      <w:r>
        <w:rPr>
          <w:noProof/>
        </w:rPr>
        <w:t>71</w:t>
      </w:r>
      <w:r>
        <w:rPr>
          <w:noProof/>
        </w:rPr>
        <w:fldChar w:fldCharType="end"/>
      </w:r>
    </w:p>
    <w:p w14:paraId="003061FB" w14:textId="5201CDFA" w:rsidR="00B74190" w:rsidRDefault="00B74190">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_Toc120657567 \h </w:instrText>
      </w:r>
      <w:r>
        <w:rPr>
          <w:noProof/>
        </w:rPr>
      </w:r>
      <w:r>
        <w:rPr>
          <w:noProof/>
        </w:rPr>
        <w:fldChar w:fldCharType="separate"/>
      </w:r>
      <w:r>
        <w:rPr>
          <w:noProof/>
        </w:rPr>
        <w:t>71</w:t>
      </w:r>
      <w:r>
        <w:rPr>
          <w:noProof/>
        </w:rPr>
        <w:fldChar w:fldCharType="end"/>
      </w:r>
    </w:p>
    <w:p w14:paraId="5B2B7C9D" w14:textId="30D58134" w:rsidR="00B74190" w:rsidRDefault="00B74190">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_Toc120657568 \h </w:instrText>
      </w:r>
      <w:r>
        <w:rPr>
          <w:noProof/>
        </w:rPr>
      </w:r>
      <w:r>
        <w:rPr>
          <w:noProof/>
        </w:rPr>
        <w:fldChar w:fldCharType="separate"/>
      </w:r>
      <w:r>
        <w:rPr>
          <w:noProof/>
        </w:rPr>
        <w:t>72</w:t>
      </w:r>
      <w:r>
        <w:rPr>
          <w:noProof/>
        </w:rPr>
        <w:fldChar w:fldCharType="end"/>
      </w:r>
    </w:p>
    <w:p w14:paraId="2E586B7E" w14:textId="42A862D7" w:rsidR="00B74190" w:rsidRDefault="00B74190">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_Toc120657569 \h </w:instrText>
      </w:r>
      <w:r>
        <w:rPr>
          <w:noProof/>
        </w:rPr>
      </w:r>
      <w:r>
        <w:rPr>
          <w:noProof/>
        </w:rPr>
        <w:fldChar w:fldCharType="separate"/>
      </w:r>
      <w:r>
        <w:rPr>
          <w:noProof/>
        </w:rPr>
        <w:t>72</w:t>
      </w:r>
      <w:r>
        <w:rPr>
          <w:noProof/>
        </w:rPr>
        <w:fldChar w:fldCharType="end"/>
      </w:r>
    </w:p>
    <w:p w14:paraId="11207FCB" w14:textId="0E33D2A0" w:rsidR="00B74190" w:rsidRDefault="00B74190">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0C75E5">
        <w:rPr>
          <w:noProof/>
          <w:lang w:val="en-US"/>
        </w:rPr>
        <w:t>Nmbsf_MBSUserService</w:t>
      </w:r>
      <w:r>
        <w:rPr>
          <w:noProof/>
        </w:rPr>
        <w:t xml:space="preserve"> API</w:t>
      </w:r>
      <w:r>
        <w:rPr>
          <w:noProof/>
        </w:rPr>
        <w:tab/>
      </w:r>
      <w:r>
        <w:rPr>
          <w:noProof/>
        </w:rPr>
        <w:fldChar w:fldCharType="begin"/>
      </w:r>
      <w:r>
        <w:rPr>
          <w:noProof/>
        </w:rPr>
        <w:instrText xml:space="preserve"> PAGEREF _Toc120657570 \h </w:instrText>
      </w:r>
      <w:r>
        <w:rPr>
          <w:noProof/>
        </w:rPr>
      </w:r>
      <w:r>
        <w:rPr>
          <w:noProof/>
        </w:rPr>
        <w:fldChar w:fldCharType="separate"/>
      </w:r>
      <w:r>
        <w:rPr>
          <w:noProof/>
        </w:rPr>
        <w:t>72</w:t>
      </w:r>
      <w:r>
        <w:rPr>
          <w:noProof/>
        </w:rPr>
        <w:fldChar w:fldCharType="end"/>
      </w:r>
    </w:p>
    <w:p w14:paraId="26D33902" w14:textId="20F5C78F" w:rsidR="00B74190" w:rsidRDefault="00B74190">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0C75E5">
        <w:rPr>
          <w:noProof/>
          <w:lang w:val="en-US"/>
        </w:rPr>
        <w:t>Nmbsf_MBSUserDataIngestSession</w:t>
      </w:r>
      <w:r>
        <w:rPr>
          <w:noProof/>
        </w:rPr>
        <w:t xml:space="preserve"> API</w:t>
      </w:r>
      <w:r>
        <w:rPr>
          <w:noProof/>
        </w:rPr>
        <w:tab/>
      </w:r>
      <w:r>
        <w:rPr>
          <w:noProof/>
        </w:rPr>
        <w:fldChar w:fldCharType="begin"/>
      </w:r>
      <w:r>
        <w:rPr>
          <w:noProof/>
        </w:rPr>
        <w:instrText xml:space="preserve"> PAGEREF _Toc120657571 \h </w:instrText>
      </w:r>
      <w:r>
        <w:rPr>
          <w:noProof/>
        </w:rPr>
      </w:r>
      <w:r>
        <w:rPr>
          <w:noProof/>
        </w:rPr>
        <w:fldChar w:fldCharType="separate"/>
      </w:r>
      <w:r>
        <w:rPr>
          <w:noProof/>
        </w:rPr>
        <w:t>77</w:t>
      </w:r>
      <w:r>
        <w:rPr>
          <w:noProof/>
        </w:rPr>
        <w:fldChar w:fldCharType="end"/>
      </w:r>
    </w:p>
    <w:p w14:paraId="103EC64A" w14:textId="16509718" w:rsidR="00B74190" w:rsidRDefault="00B74190">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_Toc120657572 \h </w:instrText>
      </w:r>
      <w:r>
        <w:rPr>
          <w:noProof/>
        </w:rPr>
      </w:r>
      <w:r>
        <w:rPr>
          <w:noProof/>
        </w:rPr>
        <w:fldChar w:fldCharType="separate"/>
      </w:r>
      <w:r>
        <w:rPr>
          <w:noProof/>
        </w:rPr>
        <w:t>91</w:t>
      </w:r>
      <w:r>
        <w:rPr>
          <w:noProof/>
        </w:rPr>
        <w:fldChar w:fldCharType="end"/>
      </w:r>
    </w:p>
    <w:p w14:paraId="5349C013" w14:textId="7484BE38" w:rsidR="00B74190" w:rsidRDefault="00B74190">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_Toc120657573 \h </w:instrText>
      </w:r>
      <w:r>
        <w:rPr>
          <w:noProof/>
        </w:rPr>
      </w:r>
      <w:r>
        <w:rPr>
          <w:noProof/>
        </w:rPr>
        <w:fldChar w:fldCharType="separate"/>
      </w:r>
      <w:r>
        <w:rPr>
          <w:noProof/>
        </w:rPr>
        <w:t>91</w:t>
      </w:r>
      <w:r>
        <w:rPr>
          <w:noProof/>
        </w:rPr>
        <w:fldChar w:fldCharType="end"/>
      </w:r>
    </w:p>
    <w:p w14:paraId="4F5A85C6" w14:textId="1B318101" w:rsidR="00B74190" w:rsidRDefault="00B74190">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0C75E5">
        <w:rPr>
          <w:noProof/>
          <w:lang w:val="en-US"/>
        </w:rPr>
        <w:t>Nmbsf_MBSUserService</w:t>
      </w:r>
      <w:r>
        <w:rPr>
          <w:noProof/>
        </w:rPr>
        <w:t xml:space="preserve"> API</w:t>
      </w:r>
      <w:r>
        <w:rPr>
          <w:noProof/>
        </w:rPr>
        <w:tab/>
      </w:r>
      <w:r>
        <w:rPr>
          <w:noProof/>
        </w:rPr>
        <w:fldChar w:fldCharType="begin"/>
      </w:r>
      <w:r>
        <w:rPr>
          <w:noProof/>
        </w:rPr>
        <w:instrText xml:space="preserve"> PAGEREF _Toc120657574 \h </w:instrText>
      </w:r>
      <w:r>
        <w:rPr>
          <w:noProof/>
        </w:rPr>
      </w:r>
      <w:r>
        <w:rPr>
          <w:noProof/>
        </w:rPr>
        <w:fldChar w:fldCharType="separate"/>
      </w:r>
      <w:r>
        <w:rPr>
          <w:noProof/>
        </w:rPr>
        <w:t>91</w:t>
      </w:r>
      <w:r>
        <w:rPr>
          <w:noProof/>
        </w:rPr>
        <w:fldChar w:fldCharType="end"/>
      </w:r>
    </w:p>
    <w:p w14:paraId="5ECAD3D8" w14:textId="66D3A362" w:rsidR="00B74190" w:rsidRDefault="00B74190">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0C75E5">
        <w:rPr>
          <w:noProof/>
          <w:lang w:val="en-US"/>
        </w:rPr>
        <w:t>Nmbsf_MBSUserDataIngestSession</w:t>
      </w:r>
      <w:r>
        <w:rPr>
          <w:noProof/>
        </w:rPr>
        <w:t xml:space="preserve"> API</w:t>
      </w:r>
      <w:r>
        <w:rPr>
          <w:noProof/>
        </w:rPr>
        <w:tab/>
      </w:r>
      <w:r>
        <w:rPr>
          <w:noProof/>
        </w:rPr>
        <w:fldChar w:fldCharType="begin"/>
      </w:r>
      <w:r>
        <w:rPr>
          <w:noProof/>
        </w:rPr>
        <w:instrText xml:space="preserve"> PAGEREF _Toc120657575 \h </w:instrText>
      </w:r>
      <w:r>
        <w:rPr>
          <w:noProof/>
        </w:rPr>
      </w:r>
      <w:r>
        <w:rPr>
          <w:noProof/>
        </w:rPr>
        <w:fldChar w:fldCharType="separate"/>
      </w:r>
      <w:r>
        <w:rPr>
          <w:noProof/>
        </w:rPr>
        <w:t>91</w:t>
      </w:r>
      <w:r>
        <w:rPr>
          <w:noProof/>
        </w:rPr>
        <w:fldChar w:fldCharType="end"/>
      </w:r>
    </w:p>
    <w:p w14:paraId="262DFA49" w14:textId="64EA6936" w:rsidR="00B74190" w:rsidRDefault="00B74190">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_Toc120657576 \h </w:instrText>
      </w:r>
      <w:r>
        <w:rPr>
          <w:noProof/>
        </w:rPr>
      </w:r>
      <w:r>
        <w:rPr>
          <w:noProof/>
        </w:rPr>
        <w:fldChar w:fldCharType="separate"/>
      </w:r>
      <w:r>
        <w:rPr>
          <w:noProof/>
        </w:rPr>
        <w:t>93</w:t>
      </w:r>
      <w:r>
        <w:rPr>
          <w:noProof/>
        </w:rPr>
        <w:fldChar w:fldCharType="end"/>
      </w:r>
    </w:p>
    <w:p w14:paraId="7CD6A724" w14:textId="7C26508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100742419"/>
      <w:bookmarkStart w:id="13" w:name="_Toc120608916"/>
      <w:bookmarkStart w:id="14" w:name="_Toc120657383"/>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100742420"/>
      <w:bookmarkStart w:id="20" w:name="_Toc120608917"/>
      <w:bookmarkStart w:id="21" w:name="_Toc120657384"/>
      <w:r w:rsidRPr="004D3578">
        <w:lastRenderedPageBreak/>
        <w:t>1</w:t>
      </w:r>
      <w:r w:rsidRPr="004D3578">
        <w:tab/>
        <w:t>Scope</w:t>
      </w:r>
      <w:bookmarkEnd w:id="17"/>
      <w:bookmarkEnd w:id="18"/>
      <w:bookmarkEnd w:id="19"/>
      <w:bookmarkEnd w:id="20"/>
      <w:bookmarkEnd w:id="21"/>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2" w:name="_Toc510696579"/>
      <w:bookmarkStart w:id="23" w:name="_Toc35971371"/>
      <w:bookmarkStart w:id="24" w:name="_Toc100742421"/>
      <w:bookmarkStart w:id="25" w:name="_Toc120608918"/>
      <w:bookmarkStart w:id="26" w:name="_Toc120657385"/>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27" w:name="_Toc510696580"/>
      <w:bookmarkStart w:id="28"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29"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30" w:name="_Toc120608919"/>
      <w:bookmarkStart w:id="31" w:name="_Toc120657386"/>
      <w:r w:rsidRPr="004D3578">
        <w:t>3</w:t>
      </w:r>
      <w:r w:rsidRPr="004D3578">
        <w:tab/>
        <w:t>Definitions, symbols and abbreviations</w:t>
      </w:r>
      <w:bookmarkEnd w:id="27"/>
      <w:bookmarkEnd w:id="28"/>
      <w:bookmarkEnd w:id="29"/>
      <w:bookmarkEnd w:id="30"/>
      <w:bookmarkEnd w:id="31"/>
    </w:p>
    <w:p w14:paraId="5AB8F883" w14:textId="77777777" w:rsidR="008A6D4A" w:rsidRPr="004D3578" w:rsidRDefault="008A6D4A" w:rsidP="008A6D4A">
      <w:pPr>
        <w:pStyle w:val="Heading2"/>
      </w:pPr>
      <w:bookmarkStart w:id="32" w:name="_Toc510696581"/>
      <w:bookmarkStart w:id="33" w:name="_Toc35971373"/>
      <w:bookmarkStart w:id="34" w:name="_Toc100742423"/>
      <w:bookmarkStart w:id="35" w:name="_Toc120608920"/>
      <w:bookmarkStart w:id="36" w:name="_Toc120657387"/>
      <w:r w:rsidRPr="004D3578">
        <w:t>3.1</w:t>
      </w:r>
      <w:r w:rsidRPr="004D3578">
        <w:tab/>
        <w:t>Definitions</w:t>
      </w:r>
      <w:bookmarkEnd w:id="32"/>
      <w:bookmarkEnd w:id="33"/>
      <w:bookmarkEnd w:id="34"/>
      <w:bookmarkEnd w:id="35"/>
      <w:bookmarkEnd w:id="36"/>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37" w:name="_Toc510696582"/>
      <w:bookmarkStart w:id="38" w:name="_Toc35971374"/>
      <w:bookmarkStart w:id="39" w:name="_Toc100742424"/>
      <w:bookmarkStart w:id="40" w:name="_Toc120608921"/>
      <w:bookmarkStart w:id="41" w:name="_Toc120657388"/>
      <w:r w:rsidRPr="004D3578">
        <w:t>3.2</w:t>
      </w:r>
      <w:r w:rsidRPr="004D3578">
        <w:tab/>
        <w:t>Symbols</w:t>
      </w:r>
      <w:bookmarkEnd w:id="37"/>
      <w:bookmarkEnd w:id="38"/>
      <w:bookmarkEnd w:id="39"/>
      <w:bookmarkEnd w:id="40"/>
      <w:bookmarkEnd w:id="41"/>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42" w:name="_Toc510696583"/>
      <w:bookmarkStart w:id="43" w:name="_Toc35971375"/>
      <w:bookmarkStart w:id="44" w:name="_Toc100742425"/>
      <w:bookmarkStart w:id="45" w:name="_Toc120608922"/>
      <w:bookmarkStart w:id="46" w:name="_Toc120657389"/>
      <w:r w:rsidRPr="004D3578">
        <w:t>3.3</w:t>
      </w:r>
      <w:r w:rsidRPr="004D3578">
        <w:tab/>
        <w:t>Abbreviations</w:t>
      </w:r>
      <w:bookmarkEnd w:id="42"/>
      <w:bookmarkEnd w:id="43"/>
      <w:bookmarkEnd w:id="44"/>
      <w:bookmarkEnd w:id="45"/>
      <w:bookmarkEnd w:id="46"/>
    </w:p>
    <w:p w14:paraId="02841DA9" w14:textId="44CA077E"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47" w:name="_Toc510696584"/>
      <w:bookmarkStart w:id="48" w:name="_Toc35971376"/>
      <w:r>
        <w:t>MBSTF</w:t>
      </w:r>
      <w:r w:rsidRPr="004D3578">
        <w:tab/>
      </w:r>
      <w:r>
        <w:t>Multicast/Broadcast Service Transport Function</w:t>
      </w:r>
    </w:p>
    <w:p w14:paraId="1E6FFD9B" w14:textId="77777777" w:rsidR="00F76258" w:rsidRDefault="00F76258" w:rsidP="00F76258">
      <w:pPr>
        <w:pStyle w:val="EW"/>
        <w:rPr>
          <w:noProof/>
        </w:rPr>
      </w:pPr>
      <w:bookmarkStart w:id="49"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77777777" w:rsidR="008A6D4A" w:rsidRDefault="008A6D4A" w:rsidP="008A6D4A">
      <w:pPr>
        <w:pStyle w:val="Heading1"/>
      </w:pPr>
      <w:bookmarkStart w:id="50" w:name="_Toc120608923"/>
      <w:bookmarkStart w:id="51" w:name="_Toc120657390"/>
      <w:r w:rsidRPr="004D3578">
        <w:t>4</w:t>
      </w:r>
      <w:r w:rsidRPr="004D3578">
        <w:tab/>
      </w:r>
      <w:r>
        <w:t>Overview</w:t>
      </w:r>
      <w:bookmarkEnd w:id="47"/>
      <w:bookmarkEnd w:id="48"/>
      <w:bookmarkEnd w:id="49"/>
      <w:bookmarkEnd w:id="50"/>
      <w:bookmarkEnd w:id="51"/>
    </w:p>
    <w:p w14:paraId="113BD52F" w14:textId="1E911AE9" w:rsidR="005A30ED" w:rsidRDefault="005A30ED" w:rsidP="005A30ED">
      <w:bookmarkStart w:id="52" w:name="_Toc510696585"/>
      <w:bookmarkStart w:id="53" w:name="_Toc35971377"/>
      <w:r>
        <w:t xml:space="preserve">In the frame of Multicast/Broadcast Services (MBS), the Multicast/Broadcast Service Function (MBSF) provides services to NF service consumers (e.g. AF, NEF) via the Nmbsf </w:t>
      </w:r>
      <w:proofErr w:type="gramStart"/>
      <w:r>
        <w:t>service based</w:t>
      </w:r>
      <w:proofErr w:type="gramEnd"/>
      <w:r>
        <w:t xml:space="preserve">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pt;height:189.85pt" o:ole="">
            <v:imagedata r:id="rId13" o:title=""/>
          </v:shape>
          <o:OLEObject Type="Embed" ProgID="Visio.Drawing.15" ShapeID="_x0000_i1027" DrawAspect="Content" ObjectID="_1731272632"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54" w:name="_Hlk90482687"/>
    <w:p w14:paraId="08F8BE22" w14:textId="77777777" w:rsidR="005A30ED" w:rsidRDefault="005A30ED" w:rsidP="000707F1">
      <w:pPr>
        <w:pStyle w:val="TH"/>
      </w:pPr>
      <w:r>
        <w:object w:dxaOrig="5520" w:dyaOrig="2470" w14:anchorId="669585D3">
          <v:shape id="_x0000_i1028" type="#_x0000_t75" style="width:276pt;height:124.3pt" o:ole="">
            <v:imagedata r:id="rId15" o:title=""/>
          </v:shape>
          <o:OLEObject Type="Embed" ProgID="Visio.Drawing.15" ShapeID="_x0000_i1028" DrawAspect="Content" ObjectID="_1731272633"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55" w:name="_Hlk496757574"/>
      <w:r>
        <w:t>Reference point representation</w:t>
      </w:r>
      <w:bookmarkEnd w:id="55"/>
    </w:p>
    <w:p w14:paraId="6A3C47FA" w14:textId="2C2ABF72" w:rsidR="008A6D4A" w:rsidRDefault="008A6D4A" w:rsidP="008A6D4A">
      <w:pPr>
        <w:pStyle w:val="Heading1"/>
      </w:pPr>
      <w:bookmarkStart w:id="56" w:name="_Toc100742427"/>
      <w:bookmarkStart w:id="57" w:name="_Toc120608924"/>
      <w:bookmarkStart w:id="58" w:name="_Toc120657391"/>
      <w:bookmarkEnd w:id="54"/>
      <w:r>
        <w:t>5</w:t>
      </w:r>
      <w:r w:rsidRPr="004D3578">
        <w:tab/>
      </w:r>
      <w:r>
        <w:t xml:space="preserve">Services offered by the </w:t>
      </w:r>
      <w:bookmarkEnd w:id="52"/>
      <w:bookmarkEnd w:id="53"/>
      <w:r w:rsidR="003D2D84">
        <w:t>MBSF</w:t>
      </w:r>
      <w:bookmarkEnd w:id="56"/>
      <w:bookmarkEnd w:id="57"/>
      <w:bookmarkEnd w:id="58"/>
    </w:p>
    <w:p w14:paraId="5A6A4D44" w14:textId="77777777" w:rsidR="008A6D4A" w:rsidRDefault="008A6D4A" w:rsidP="008A6D4A">
      <w:pPr>
        <w:pStyle w:val="Heading2"/>
      </w:pPr>
      <w:bookmarkStart w:id="59" w:name="_Toc510696586"/>
      <w:bookmarkStart w:id="60" w:name="_Toc35971378"/>
      <w:bookmarkStart w:id="61" w:name="_Toc100742428"/>
      <w:bookmarkStart w:id="62" w:name="_Toc120608925"/>
      <w:bookmarkStart w:id="63" w:name="_Toc120657392"/>
      <w:r>
        <w:t>5.1</w:t>
      </w:r>
      <w:r>
        <w:tab/>
        <w:t>Introduction</w:t>
      </w:r>
      <w:bookmarkEnd w:id="59"/>
      <w:bookmarkEnd w:id="60"/>
      <w:bookmarkEnd w:id="61"/>
      <w:bookmarkEnd w:id="62"/>
      <w:bookmarkEnd w:id="63"/>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EE5C45">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EE5C45">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EE5C45">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64" w:name="_Toc510696587"/>
      <w:bookmarkStart w:id="65" w:name="_Toc35971379"/>
      <w:bookmarkStart w:id="66" w:name="_Toc100742429"/>
      <w:bookmarkStart w:id="67" w:name="_Toc120608926"/>
      <w:bookmarkStart w:id="68" w:name="_Toc120657393"/>
      <w:r>
        <w:lastRenderedPageBreak/>
        <w:t>5.2</w:t>
      </w:r>
      <w:r>
        <w:tab/>
      </w:r>
      <w:r w:rsidR="005A30ED" w:rsidRPr="00307394">
        <w:rPr>
          <w:lang w:val="en-US"/>
        </w:rPr>
        <w:t>Nmbsf_MBSUserService</w:t>
      </w:r>
      <w:r w:rsidRPr="00AF47A0">
        <w:t xml:space="preserve"> </w:t>
      </w:r>
      <w:r>
        <w:t>Service</w:t>
      </w:r>
      <w:bookmarkEnd w:id="64"/>
      <w:bookmarkEnd w:id="65"/>
      <w:bookmarkEnd w:id="66"/>
      <w:bookmarkEnd w:id="67"/>
      <w:bookmarkEnd w:id="68"/>
    </w:p>
    <w:p w14:paraId="689EB835" w14:textId="77777777" w:rsidR="008A6D4A" w:rsidRDefault="008A6D4A" w:rsidP="008A6D4A">
      <w:pPr>
        <w:pStyle w:val="Heading3"/>
      </w:pPr>
      <w:bookmarkStart w:id="69" w:name="_Toc510696588"/>
      <w:bookmarkStart w:id="70" w:name="_Toc35971380"/>
      <w:bookmarkStart w:id="71" w:name="_Toc100742430"/>
      <w:bookmarkStart w:id="72" w:name="_Toc120608927"/>
      <w:bookmarkStart w:id="73" w:name="_Toc120657394"/>
      <w:r>
        <w:t>5.2.1</w:t>
      </w:r>
      <w:r>
        <w:tab/>
        <w:t>Service Description</w:t>
      </w:r>
      <w:bookmarkEnd w:id="69"/>
      <w:bookmarkEnd w:id="70"/>
      <w:bookmarkEnd w:id="71"/>
      <w:bookmarkEnd w:id="72"/>
      <w:bookmarkEnd w:id="73"/>
    </w:p>
    <w:p w14:paraId="1FBEA28A" w14:textId="16A83376" w:rsidR="005A30ED" w:rsidRDefault="005A30ED" w:rsidP="005A30ED">
      <w:bookmarkStart w:id="74" w:name="_Toc510696589"/>
      <w:bookmarkStart w:id="75" w:name="_Toc35971381"/>
      <w:r>
        <w:t>The Nmbsf_MBSUserService service exposed by the MBSF enables an NF service consumer to:</w:t>
      </w:r>
    </w:p>
    <w:p w14:paraId="6F6E3ADB" w14:textId="7CF6602C" w:rsidR="005A30ED" w:rsidRDefault="005A30ED" w:rsidP="005A30ED">
      <w:pPr>
        <w:pStyle w:val="B10"/>
      </w:pPr>
      <w:r w:rsidRPr="00D75E39">
        <w:t>-</w:t>
      </w:r>
      <w:r w:rsidRPr="00D75E39">
        <w:tab/>
      </w:r>
      <w:r w:rsidR="00A305B5">
        <w:t>create</w:t>
      </w:r>
      <w:r w:rsidR="00A305B5" w:rsidRPr="00F51D6D">
        <w:t xml:space="preserve">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4892678F" w:rsidR="005A30ED" w:rsidRPr="00D75E39" w:rsidRDefault="005A30ED" w:rsidP="005A30ED">
      <w:pPr>
        <w:pStyle w:val="B10"/>
      </w:pPr>
      <w:r w:rsidRPr="00D75E39">
        <w:t>-</w:t>
      </w:r>
      <w:r w:rsidRPr="00D75E39">
        <w:tab/>
      </w:r>
      <w:r>
        <w:t>u</w:t>
      </w:r>
      <w:r w:rsidRPr="00103212">
        <w:t>pdate</w:t>
      </w:r>
      <w:r w:rsidR="00A305B5">
        <w:t>/modify</w:t>
      </w:r>
      <w:r w:rsidRPr="00103212">
        <w:t xml:space="preserve"> the properties of an existing MBS User Service</w:t>
      </w:r>
      <w:r>
        <w:t>; and</w:t>
      </w:r>
    </w:p>
    <w:p w14:paraId="727F23B1" w14:textId="79E03487" w:rsidR="005A30ED" w:rsidRPr="00D75E39" w:rsidRDefault="005A30ED" w:rsidP="005A30ED">
      <w:pPr>
        <w:pStyle w:val="B10"/>
      </w:pPr>
      <w:r w:rsidRPr="00D75E39">
        <w:t>-</w:t>
      </w:r>
      <w:r w:rsidRPr="00D75E39">
        <w:tab/>
      </w:r>
      <w:r w:rsidR="00A305B5">
        <w:t>delete</w:t>
      </w:r>
      <w:r w:rsidRPr="00103212">
        <w:t xml:space="preserve"> </w:t>
      </w:r>
      <w:r>
        <w:t>an existing</w:t>
      </w:r>
      <w:r w:rsidRPr="00103212">
        <w:t xml:space="preserve"> MBS User Service</w:t>
      </w:r>
      <w:r>
        <w:t>.</w:t>
      </w:r>
    </w:p>
    <w:p w14:paraId="24028CB3" w14:textId="77777777" w:rsidR="008A6D4A" w:rsidRDefault="008A6D4A" w:rsidP="008A6D4A">
      <w:pPr>
        <w:pStyle w:val="Heading3"/>
      </w:pPr>
      <w:bookmarkStart w:id="76" w:name="_Toc100742431"/>
      <w:bookmarkStart w:id="77" w:name="_Toc120608928"/>
      <w:bookmarkStart w:id="78" w:name="_Toc120657395"/>
      <w:r>
        <w:t>5.2.2</w:t>
      </w:r>
      <w:r>
        <w:tab/>
        <w:t>Service Operations</w:t>
      </w:r>
      <w:bookmarkEnd w:id="74"/>
      <w:bookmarkEnd w:id="75"/>
      <w:bookmarkEnd w:id="76"/>
      <w:bookmarkEnd w:id="77"/>
      <w:bookmarkEnd w:id="78"/>
    </w:p>
    <w:p w14:paraId="679BB854" w14:textId="77777777" w:rsidR="008A6D4A" w:rsidRDefault="008A6D4A" w:rsidP="008A6D4A">
      <w:pPr>
        <w:pStyle w:val="Heading4"/>
      </w:pPr>
      <w:bookmarkStart w:id="79" w:name="_Toc510696590"/>
      <w:bookmarkStart w:id="80" w:name="_Toc35971382"/>
      <w:bookmarkStart w:id="81" w:name="_Toc100742432"/>
      <w:bookmarkStart w:id="82" w:name="_Toc120608929"/>
      <w:bookmarkStart w:id="83" w:name="_Toc120657396"/>
      <w:r>
        <w:t>5.2.2.1</w:t>
      </w:r>
      <w:r>
        <w:tab/>
        <w:t>Introduction</w:t>
      </w:r>
      <w:bookmarkEnd w:id="79"/>
      <w:bookmarkEnd w:id="80"/>
      <w:bookmarkEnd w:id="81"/>
      <w:bookmarkEnd w:id="82"/>
      <w:bookmarkEnd w:id="83"/>
    </w:p>
    <w:p w14:paraId="293305BE" w14:textId="77777777" w:rsidR="00BE4BD5" w:rsidRDefault="00BE4BD5" w:rsidP="00BE4BD5">
      <w:bookmarkStart w:id="84" w:name="_Toc510696591"/>
      <w:bookmarkStart w:id="85" w:name="_Toc35971383"/>
      <w:bookmarkStart w:id="86"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4ECAE34F" w:rsidR="00BE4BD5" w:rsidRDefault="00BE4BD5" w:rsidP="00D01A66">
            <w:pPr>
              <w:pStyle w:val="TAL"/>
            </w:pPr>
            <w:r>
              <w:t xml:space="preserve">This service operation enables the NF service consumer to </w:t>
            </w:r>
            <w:r w:rsidR="006F0449">
              <w:t>create</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87" w:name="_Hlk102051186"/>
            <w:r>
              <w:t>Nmbsf_MBSUserService</w:t>
            </w:r>
            <w:r w:rsidRPr="00053ABF">
              <w:t>_</w:t>
            </w:r>
            <w:r>
              <w:t>Update</w:t>
            </w:r>
          </w:p>
        </w:tc>
        <w:tc>
          <w:tcPr>
            <w:tcW w:w="4163" w:type="dxa"/>
            <w:vAlign w:val="center"/>
          </w:tcPr>
          <w:p w14:paraId="5FE725BB" w14:textId="1F875D0B" w:rsidR="00BE4BD5" w:rsidRDefault="00BE4BD5" w:rsidP="00D01A66">
            <w:pPr>
              <w:pStyle w:val="TAL"/>
            </w:pPr>
            <w:r>
              <w:t xml:space="preserve">This service operation enables the NF service consumer to update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270927A5" w:rsidR="00BE4BD5" w:rsidRDefault="00BE4BD5" w:rsidP="00D01A66">
            <w:pPr>
              <w:pStyle w:val="TAL"/>
            </w:pPr>
            <w:r>
              <w:t xml:space="preserve">This service operation enables the NF service consumer to </w:t>
            </w:r>
            <w:r w:rsidR="006F0449">
              <w:t xml:space="preserve">delete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87"/>
    </w:tbl>
    <w:p w14:paraId="3466EC46" w14:textId="77777777" w:rsidR="00BE4BD5" w:rsidRDefault="00BE4BD5" w:rsidP="00BE4BD5"/>
    <w:p w14:paraId="561E6E2C" w14:textId="732713DA" w:rsidR="008A6D4A" w:rsidRDefault="008A6D4A" w:rsidP="008A6D4A">
      <w:pPr>
        <w:pStyle w:val="Heading4"/>
      </w:pPr>
      <w:bookmarkStart w:id="88" w:name="_Toc120608930"/>
      <w:bookmarkStart w:id="89" w:name="_Toc120657397"/>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84"/>
      <w:bookmarkEnd w:id="85"/>
      <w:bookmarkEnd w:id="86"/>
      <w:bookmarkEnd w:id="88"/>
      <w:bookmarkEnd w:id="89"/>
    </w:p>
    <w:p w14:paraId="687573F6" w14:textId="77777777" w:rsidR="008A6D4A" w:rsidRDefault="008A6D4A" w:rsidP="008A6D4A">
      <w:pPr>
        <w:pStyle w:val="Heading5"/>
      </w:pPr>
      <w:bookmarkStart w:id="90" w:name="_Toc510696592"/>
      <w:bookmarkStart w:id="91" w:name="_Toc35971384"/>
      <w:bookmarkStart w:id="92" w:name="_Toc100742434"/>
      <w:bookmarkStart w:id="93" w:name="_Toc120608931"/>
      <w:bookmarkStart w:id="94" w:name="_Toc120657398"/>
      <w:r>
        <w:t>5.2.2.2.1</w:t>
      </w:r>
      <w:r>
        <w:tab/>
        <w:t>General</w:t>
      </w:r>
      <w:bookmarkEnd w:id="90"/>
      <w:bookmarkEnd w:id="91"/>
      <w:bookmarkEnd w:id="92"/>
      <w:bookmarkEnd w:id="93"/>
      <w:bookmarkEnd w:id="94"/>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95" w:name="_Toc510696593"/>
      <w:bookmarkStart w:id="96" w:name="_Toc35971385"/>
      <w:bookmarkStart w:id="97"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98" w:name="_Toc120608932"/>
      <w:bookmarkStart w:id="99" w:name="_Toc120657399"/>
      <w:r>
        <w:t>5.2.2.2.2</w:t>
      </w:r>
      <w:r>
        <w:tab/>
      </w:r>
      <w:r w:rsidR="00077FB2">
        <w:t>MBS User Service</w:t>
      </w:r>
      <w:bookmarkEnd w:id="95"/>
      <w:bookmarkEnd w:id="96"/>
      <w:bookmarkEnd w:id="97"/>
      <w:r w:rsidR="00E96F30">
        <w:t xml:space="preserve"> Creation</w:t>
      </w:r>
      <w:bookmarkEnd w:id="98"/>
      <w:bookmarkEnd w:id="99"/>
    </w:p>
    <w:p w14:paraId="3898AA2D" w14:textId="189EB6BD" w:rsidR="00077FB2" w:rsidRDefault="00077FB2" w:rsidP="00077FB2">
      <w:pPr>
        <w:rPr>
          <w:noProof/>
        </w:rPr>
      </w:pPr>
      <w:bookmarkStart w:id="100" w:name="_Toc510696594"/>
      <w:bookmarkStart w:id="101" w:name="_Toc35971386"/>
      <w:bookmarkStart w:id="102"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7.45pt;height:159.85pt" o:ole="">
            <v:imagedata r:id="rId17" o:title=""/>
          </v:shape>
          <o:OLEObject Type="Embed" ProgID="Visio.Drawing.11" ShapeID="_x0000_i1029" DrawAspect="Content" ObjectID="_1731272634" r:id="rId18"/>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9385F4F"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E96F30">
        <w:rPr>
          <w:lang w:eastAsia="zh-CN"/>
        </w:rPr>
        <w:t>, using the</w:t>
      </w:r>
      <w:r w:rsidR="00077FB2">
        <w:rPr>
          <w:lang w:eastAsia="zh-CN"/>
        </w:rPr>
        <w:t xml:space="preserve"> URI "{apiRoot}/nmbsf-mbs</w:t>
      </w:r>
      <w:r w:rsidR="00E90367">
        <w:rPr>
          <w:lang w:eastAsia="zh-CN"/>
        </w:rPr>
        <w:t>-</w:t>
      </w:r>
      <w:r w:rsidR="00077FB2">
        <w:rPr>
          <w:lang w:eastAsia="zh-CN"/>
        </w:rPr>
        <w:t xml:space="preserve">us/&lt;apiVersion&gt;/mbs-user-services" </w:t>
      </w:r>
      <w:r w:rsidR="00077FB2">
        <w:t xml:space="preserve">as shown in step 1 of figure 5.2.2.2.2-1, </w:t>
      </w:r>
      <w:r w:rsidR="00E96F30">
        <w:t xml:space="preserve">with </w:t>
      </w:r>
      <w:r w:rsidR="00077FB2">
        <w:t>the request body includ</w:t>
      </w:r>
      <w:r w:rsidR="00E96F30">
        <w:t>ing</w:t>
      </w:r>
      <w:r w:rsidR="00077FB2">
        <w:t xml:space="preserve"> </w:t>
      </w:r>
      <w:r w:rsidR="00077FB2">
        <w:rPr>
          <w:noProof/>
        </w:rPr>
        <w:t xml:space="preserve">the MBSUserService data structure which shall </w:t>
      </w:r>
      <w:r w:rsidR="00E96F30">
        <w:rPr>
          <w:noProof/>
        </w:rPr>
        <w:t>contain</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1CEE5EBD" w:rsidR="00077FB2" w:rsidRDefault="00077FB2" w:rsidP="00C2543C">
      <w:pPr>
        <w:pStyle w:val="B2"/>
        <w:rPr>
          <w:noProof/>
        </w:rPr>
      </w:pPr>
      <w:r>
        <w:rPr>
          <w:noProof/>
        </w:rPr>
        <w:t>-</w:t>
      </w:r>
      <w:r>
        <w:rPr>
          <w:noProof/>
        </w:rPr>
        <w:tab/>
      </w:r>
      <w:r w:rsidR="00E96F30">
        <w:rPr>
          <w:noProof/>
        </w:rPr>
        <w:t xml:space="preserve">a list of </w:t>
      </w:r>
      <w:r>
        <w:rPr>
          <w:noProof/>
        </w:rPr>
        <w:t>service announcement mode(s)</w:t>
      </w:r>
      <w:r w:rsidR="00E96F30">
        <w:rPr>
          <w:noProof/>
        </w:rPr>
        <w:t>, within</w:t>
      </w:r>
      <w:r>
        <w:rPr>
          <w:noProof/>
        </w:rPr>
        <w:t xml:space="preserve"> the "servAnnModes" attribute;</w:t>
      </w:r>
    </w:p>
    <w:p w14:paraId="5F58566A" w14:textId="63F531B0"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name(s) and</w:t>
      </w:r>
      <w:r w:rsidR="00E96F30">
        <w:rPr>
          <w:noProof/>
        </w:rPr>
        <w:t>/or</w:t>
      </w:r>
      <w:r>
        <w:rPr>
          <w:noProof/>
        </w:rPr>
        <w:t xml:space="preserve"> service description(s)</w:t>
      </w:r>
      <w:r w:rsidR="00E96F30">
        <w:rPr>
          <w:noProof/>
        </w:rPr>
        <w:t>, with</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09D464D8"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42D6BA4"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DengXian"/>
        </w:rPr>
        <w:t xml:space="preserve">, as </w:t>
      </w:r>
      <w:r w:rsidR="00B21ADD" w:rsidRPr="00AD0B94">
        <w:rPr>
          <w:rFonts w:eastAsia="Batang"/>
        </w:rPr>
        <w:t xml:space="preserve">shown in </w:t>
      </w:r>
      <w:r w:rsidR="00061211">
        <w:rPr>
          <w:rFonts w:eastAsia="Batang"/>
        </w:rPr>
        <w:t xml:space="preserve">step 2 of </w:t>
      </w:r>
      <w:r w:rsidR="00B21ADD" w:rsidRPr="00AD0B94">
        <w:rPr>
          <w:rFonts w:eastAsia="Batang"/>
        </w:rPr>
        <w:t>figure 5.2.2.2.2-1,</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03" w:name="_Toc510696595"/>
      <w:bookmarkStart w:id="104" w:name="_Toc35971387"/>
      <w:bookmarkStart w:id="105" w:name="_Toc100742437"/>
      <w:bookmarkStart w:id="106" w:name="_Toc120608933"/>
      <w:bookmarkStart w:id="107" w:name="_Toc120657400"/>
      <w:bookmarkEnd w:id="100"/>
      <w:bookmarkEnd w:id="101"/>
      <w:bookmarkEnd w:id="102"/>
      <w:r>
        <w:t>5.2.2.3</w:t>
      </w:r>
      <w:r>
        <w:tab/>
      </w:r>
      <w:r w:rsidR="00077FB2" w:rsidRPr="00D42B20">
        <w:t>Nmbsf_MBSUserService_Retrieve service operation</w:t>
      </w:r>
      <w:bookmarkEnd w:id="103"/>
      <w:bookmarkEnd w:id="104"/>
      <w:bookmarkEnd w:id="105"/>
      <w:bookmarkEnd w:id="106"/>
      <w:bookmarkEnd w:id="107"/>
    </w:p>
    <w:p w14:paraId="33FC71DC" w14:textId="77777777" w:rsidR="00077FB2" w:rsidRDefault="00077FB2" w:rsidP="00077FB2">
      <w:pPr>
        <w:pStyle w:val="Heading5"/>
      </w:pPr>
      <w:bookmarkStart w:id="108" w:name="_Toc120608934"/>
      <w:bookmarkStart w:id="109" w:name="_Toc510696596"/>
      <w:bookmarkStart w:id="110" w:name="_Toc35971388"/>
      <w:bookmarkStart w:id="111" w:name="_Toc100742438"/>
      <w:bookmarkStart w:id="112" w:name="_Toc120657401"/>
      <w:r>
        <w:t>5.2.2.3.1</w:t>
      </w:r>
      <w:r>
        <w:tab/>
        <w:t>General</w:t>
      </w:r>
      <w:bookmarkEnd w:id="108"/>
      <w:bookmarkEnd w:id="112"/>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3" w:name="_Hlk102550475"/>
      <w:r w:rsidRPr="00D42B20">
        <w:t>retrieve the properties of an existing MBS User Service</w:t>
      </w:r>
      <w:bookmarkEnd w:id="113"/>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4" w:name="_Toc120608935"/>
      <w:bookmarkStart w:id="115" w:name="_Toc120657402"/>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4"/>
      <w:bookmarkEnd w:id="115"/>
    </w:p>
    <w:p w14:paraId="7ADD2FAC" w14:textId="1E1B173E"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MBS User Service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7pt;height:159.85pt" o:ole="">
            <v:imagedata r:id="rId19" o:title=""/>
          </v:shape>
          <o:OLEObject Type="Embed" ProgID="Visio.Drawing.11" ShapeID="_x0000_i1030" DrawAspect="Content" ObjectID="_1731272635" r:id="rId20"/>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BB0D521" w:rsidR="00077FB2" w:rsidRDefault="00C2543C" w:rsidP="00C2543C">
      <w:pPr>
        <w:pStyle w:val="B10"/>
        <w:rPr>
          <w:lang w:eastAsia="zh-CN"/>
        </w:rPr>
      </w:pPr>
      <w:r>
        <w:t>1.</w:t>
      </w:r>
      <w:r>
        <w:tab/>
      </w:r>
      <w:r w:rsidR="00077FB2">
        <w:t xml:space="preserve">In order to retrieve the properties of an existing MBS User Service, the NF service consumer 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067ED336" w:rsidR="00077FB2" w:rsidRPr="00394BB0" w:rsidRDefault="00C2543C" w:rsidP="00C2543C">
      <w:pPr>
        <w:pStyle w:val="B10"/>
      </w:pPr>
      <w:r>
        <w:tab/>
      </w:r>
      <w:r w:rsidR="00077FB2">
        <w:t xml:space="preserve">If the MBSF determines </w:t>
      </w:r>
      <w:r w:rsidR="00991BDA">
        <w:t xml:space="preserve">that </w:t>
      </w:r>
      <w:r w:rsidR="00077FB2">
        <w:t>the received HTTP GET request needs to be redirected, the MBSF shall send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1209368F"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3D67CA">
        <w:t>,</w:t>
      </w:r>
      <w:r w:rsidR="00077FB2">
        <w:t xml:space="preserve"> </w:t>
      </w:r>
      <w:r w:rsidR="00077FB2" w:rsidRPr="003D67CA">
        <w:rPr>
          <w:rFonts w:eastAsia="DengXian"/>
        </w:rPr>
        <w:t xml:space="preserve">as </w:t>
      </w:r>
      <w:r w:rsidR="00077FB2" w:rsidRPr="003D67CA">
        <w:rPr>
          <w:rFonts w:eastAsia="Batang"/>
        </w:rPr>
        <w:t xml:space="preserve">shown in </w:t>
      </w:r>
      <w:r w:rsidR="003D67CA">
        <w:rPr>
          <w:rFonts w:eastAsia="Batang"/>
        </w:rPr>
        <w:t>step 2 of</w:t>
      </w:r>
      <w:r w:rsidR="003D67CA" w:rsidRPr="003D67CA">
        <w:rPr>
          <w:rFonts w:eastAsia="Batang"/>
        </w:rPr>
        <w:t xml:space="preserve"> </w:t>
      </w:r>
      <w:r w:rsidR="00077FB2" w:rsidRPr="003D67CA">
        <w:rPr>
          <w:rFonts w:eastAsia="Batang"/>
        </w:rPr>
        <w:t>figure 5.2.2.3.2-1</w:t>
      </w:r>
      <w:r w:rsidR="00077FB2">
        <w:rPr>
          <w:lang w:eastAsia="zh-CN"/>
        </w:rPr>
        <w:t xml:space="preserve">, </w:t>
      </w:r>
      <w:r w:rsidR="003D67CA">
        <w:rPr>
          <w:lang w:eastAsia="zh-CN"/>
        </w:rPr>
        <w:t xml:space="preserve">with </w:t>
      </w:r>
      <w:r w:rsidR="00077FB2">
        <w:rPr>
          <w:lang w:eastAsia="zh-CN"/>
        </w:rPr>
        <w:t>the response body includ</w:t>
      </w:r>
      <w:r w:rsidR="003D67CA">
        <w:rPr>
          <w:lang w:eastAsia="zh-CN"/>
        </w:rPr>
        <w:t>ing</w:t>
      </w:r>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6" w:name="_Toc120608936"/>
      <w:bookmarkStart w:id="117" w:name="_Toc120657403"/>
      <w:r>
        <w:t>5.2.2.4</w:t>
      </w:r>
      <w:r>
        <w:tab/>
      </w:r>
      <w:r w:rsidRPr="00D42B20">
        <w:t>Nmbsf_MBSUserService_</w:t>
      </w:r>
      <w:r>
        <w:t>Update</w:t>
      </w:r>
      <w:r w:rsidRPr="00D42B20">
        <w:t xml:space="preserve"> service operation</w:t>
      </w:r>
      <w:bookmarkEnd w:id="116"/>
      <w:bookmarkEnd w:id="117"/>
    </w:p>
    <w:p w14:paraId="33E32DA2" w14:textId="77777777" w:rsidR="00077FB2" w:rsidRDefault="00077FB2" w:rsidP="00077FB2">
      <w:pPr>
        <w:pStyle w:val="Heading5"/>
      </w:pPr>
      <w:bookmarkStart w:id="118" w:name="_Toc120608937"/>
      <w:bookmarkStart w:id="119" w:name="_Toc120657404"/>
      <w:r>
        <w:t>5.2.2.4.1</w:t>
      </w:r>
      <w:r>
        <w:tab/>
        <w:t>General</w:t>
      </w:r>
      <w:bookmarkEnd w:id="118"/>
      <w:bookmarkEnd w:id="119"/>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20" w:name="_Toc120608938"/>
      <w:bookmarkStart w:id="121" w:name="_Toc120657405"/>
      <w:r>
        <w:t>5.2.2.4.2</w:t>
      </w:r>
      <w:r>
        <w:tab/>
      </w:r>
      <w:r>
        <w:rPr>
          <w:rFonts w:hint="eastAsia"/>
          <w:lang w:eastAsia="zh-CN"/>
        </w:rPr>
        <w:t>MB</w:t>
      </w:r>
      <w:r>
        <w:t>S User Service</w:t>
      </w:r>
      <w:r w:rsidR="00D328CA">
        <w:t xml:space="preserve"> Update</w:t>
      </w:r>
      <w:bookmarkEnd w:id="120"/>
      <w:bookmarkEnd w:id="121"/>
    </w:p>
    <w:p w14:paraId="1A91667F" w14:textId="1781C7BE"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MBS User Service </w:t>
      </w:r>
      <w:r w:rsidR="00BE79F7">
        <w:rPr>
          <w:noProof/>
        </w:rPr>
        <w:t xml:space="preserve">at </w:t>
      </w:r>
      <w:r>
        <w:rPr>
          <w:noProof/>
        </w:rPr>
        <w:t>the MBSF.</w:t>
      </w:r>
    </w:p>
    <w:p w14:paraId="5715DBE5" w14:textId="7FF9A89D" w:rsidR="00077FB2" w:rsidRDefault="00BF588C" w:rsidP="00077FB2">
      <w:pPr>
        <w:pStyle w:val="TH"/>
        <w:rPr>
          <w:lang w:eastAsia="zh-CN"/>
        </w:rPr>
      </w:pPr>
      <w:r>
        <w:object w:dxaOrig="9561" w:dyaOrig="3191" w14:anchorId="01B88B6A">
          <v:shape id="_x0000_i1032" type="#_x0000_t75" style="width:477.85pt;height:159.45pt" o:ole="">
            <v:imagedata r:id="rId21" o:title=""/>
          </v:shape>
          <o:OLEObject Type="Embed" ProgID="Visio.Drawing.11" ShapeID="_x0000_i1032" DrawAspect="Content" ObjectID="_1731272636" r:id="rId22"/>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27C68E6A"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shall send an HTTP PUT or PATCH request message </w:t>
      </w:r>
      <w:r w:rsidR="00CE0A09">
        <w:t>targeting the corresponding "Individual MBS User Service"</w:t>
      </w:r>
      <w:r w:rsidR="00077FB2">
        <w:rPr>
          <w:lang w:eastAsia="zh-CN"/>
        </w:rPr>
        <w:t xml:space="preserve"> resource</w:t>
      </w:r>
      <w:r w:rsidR="00CE0A09">
        <w:rPr>
          <w:lang w:eastAsia="zh-CN"/>
        </w:rPr>
        <w:t>, using the</w:t>
      </w:r>
      <w:r w:rsidR="00077FB2">
        <w:rPr>
          <w:lang w:eastAsia="zh-CN"/>
        </w:rPr>
        <w:t xml:space="preserve"> URI "{apiRoot}/nmbsf-mbs</w:t>
      </w:r>
      <w:r w:rsidR="00E86ED5">
        <w:rPr>
          <w:lang w:eastAsia="zh-CN"/>
        </w:rPr>
        <w:t>-</w:t>
      </w:r>
      <w:r w:rsidR="00077FB2">
        <w:rPr>
          <w:lang w:eastAsia="zh-CN"/>
        </w:rPr>
        <w:t>us/&lt;apiVersion&gt;/mbs-user-services</w:t>
      </w:r>
      <w:r w:rsidR="00077FB2">
        <w:rPr>
          <w:rFonts w:hint="eastAsia"/>
          <w:lang w:eastAsia="zh-CN"/>
        </w:rPr>
        <w:t>/</w:t>
      </w:r>
      <w:r w:rsidR="00077FB2">
        <w:rPr>
          <w:lang w:eastAsia="zh-CN"/>
        </w:rPr>
        <w:t xml:space="preserve">{mbsUserServId}" </w:t>
      </w:r>
      <w:r w:rsidR="00077FB2">
        <w:t xml:space="preserve">as shown in step 1 of figure 5.2.2.4.2-1, </w:t>
      </w:r>
      <w:r w:rsidR="00077FB2">
        <w:rPr>
          <w:noProof/>
        </w:rPr>
        <w:t xml:space="preserve">with the </w:t>
      </w:r>
      <w:r w:rsidR="00AB7A9C">
        <w:rPr>
          <w:noProof/>
        </w:rPr>
        <w:t xml:space="preserve">request body including 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2701D056" w:rsidR="00077FB2" w:rsidRPr="00394BB0" w:rsidRDefault="00C2543C" w:rsidP="00C2543C">
      <w:pPr>
        <w:pStyle w:val="B10"/>
      </w:pPr>
      <w:r>
        <w:tab/>
      </w:r>
      <w:r w:rsidR="00077FB2">
        <w:t xml:space="preserve">If the MBSF determines </w:t>
      </w:r>
      <w:r w:rsidR="00AB7A9C">
        <w:t xml:space="preserve">that </w:t>
      </w:r>
      <w:r w:rsidR="00077FB2">
        <w:t>the received HTTP PUT or PATCH request message needs to be redirected, the MBSF shall send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07524A42"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the</w:t>
      </w:r>
      <w:r w:rsidR="00CA3458">
        <w:t xml:space="preserve"> </w:t>
      </w:r>
      <w:r>
        <w:t xml:space="preserve">updated </w:t>
      </w:r>
      <w:r w:rsidR="00AB7A9C">
        <w:t xml:space="preserve">representation of the resource within the </w:t>
      </w:r>
      <w:r>
        <w:t>MBSUserService data structure, as shown in</w:t>
      </w:r>
      <w:r w:rsidR="00AB7A9C" w:rsidRPr="00AB7A9C">
        <w:t xml:space="preserve"> </w:t>
      </w:r>
      <w:r w:rsidR="00AB7A9C">
        <w:t>step 2a of</w:t>
      </w:r>
      <w:r>
        <w:t xml:space="preserve"> figure 5.2.2.4.2-1; or</w:t>
      </w:r>
    </w:p>
    <w:p w14:paraId="0E67BE79" w14:textId="257CFE89" w:rsidR="00077FB2" w:rsidRDefault="00077FB2" w:rsidP="00C2543C">
      <w:pPr>
        <w:pStyle w:val="B2"/>
      </w:pPr>
      <w:r>
        <w:t>b)</w:t>
      </w:r>
      <w:r>
        <w:tab/>
      </w:r>
      <w:r w:rsidR="005201C4">
        <w:t xml:space="preserve">an </w:t>
      </w:r>
      <w:r>
        <w:t xml:space="preserve">HTTP "204 No Content" status code, as shown in </w:t>
      </w:r>
      <w:r w:rsidR="005201C4">
        <w:t xml:space="preserve">step 2b of </w:t>
      </w:r>
      <w:r>
        <w:t>figure 5.2.2.4.2-1</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22" w:name="_Toc120608939"/>
      <w:bookmarkStart w:id="123" w:name="_Toc120657406"/>
      <w:r>
        <w:t>5.2.2.5</w:t>
      </w:r>
      <w:r>
        <w:tab/>
      </w:r>
      <w:r w:rsidRPr="00D42B20">
        <w:t>Nmbsf_MBSUserService_</w:t>
      </w:r>
      <w:r>
        <w:t>Delete</w:t>
      </w:r>
      <w:r w:rsidRPr="00D42B20">
        <w:t xml:space="preserve"> service operation</w:t>
      </w:r>
      <w:bookmarkEnd w:id="122"/>
      <w:bookmarkEnd w:id="123"/>
    </w:p>
    <w:p w14:paraId="02C17779" w14:textId="77777777" w:rsidR="003F2E3A" w:rsidRDefault="003F2E3A" w:rsidP="003F2E3A">
      <w:pPr>
        <w:pStyle w:val="Heading5"/>
      </w:pPr>
      <w:bookmarkStart w:id="124" w:name="_Toc120608940"/>
      <w:bookmarkStart w:id="125" w:name="_Toc120657407"/>
      <w:r>
        <w:t>5.2.2.5.1</w:t>
      </w:r>
      <w:r>
        <w:tab/>
        <w:t>General</w:t>
      </w:r>
      <w:bookmarkEnd w:id="124"/>
      <w:bookmarkEnd w:id="125"/>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26" w:name="_Toc120608941"/>
      <w:bookmarkStart w:id="127" w:name="_Toc120657408"/>
      <w:r>
        <w:t>5.2.2.5.2</w:t>
      </w:r>
      <w:r>
        <w:tab/>
      </w:r>
      <w:r>
        <w:rPr>
          <w:rFonts w:hint="eastAsia"/>
          <w:lang w:eastAsia="zh-CN"/>
        </w:rPr>
        <w:t>MB</w:t>
      </w:r>
      <w:r>
        <w:t>S User Service</w:t>
      </w:r>
      <w:r w:rsidR="00E17008">
        <w:t xml:space="preserve"> Deletion</w:t>
      </w:r>
      <w:bookmarkEnd w:id="126"/>
      <w:bookmarkEnd w:id="127"/>
    </w:p>
    <w:p w14:paraId="04574199" w14:textId="58597321"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MBS User Service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3" type="#_x0000_t75" style="width:477pt;height:159.85pt" o:ole="">
            <v:imagedata r:id="rId23" o:title=""/>
          </v:shape>
          <o:OLEObject Type="Embed" ProgID="Visio.Drawing.11" ShapeID="_x0000_i1033" DrawAspect="Content" ObjectID="_1731272637" r:id="rId24"/>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2B0A2841"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shall send an HTTP DELETE request message </w:t>
      </w:r>
      <w:r w:rsidR="007E473B">
        <w:t>targeting the corresponding "Individual MBS User Service"</w:t>
      </w:r>
      <w:r w:rsidR="003F2E3A">
        <w:rPr>
          <w:lang w:eastAsia="zh-CN"/>
        </w:rPr>
        <w:t xml:space="preserve"> resource </w:t>
      </w:r>
      <w:r w:rsidR="004F5F6A">
        <w:rPr>
          <w:lang w:eastAsia="zh-CN"/>
        </w:rPr>
        <w:t xml:space="preserve">using the </w:t>
      </w:r>
      <w:r w:rsidR="003F2E3A">
        <w:rPr>
          <w:lang w:eastAsia="zh-CN"/>
        </w:rPr>
        <w:t>URI "{apiRoot}/nmbsf-mbs</w:t>
      </w:r>
      <w:r w:rsidR="009C31A3">
        <w:rPr>
          <w:lang w:eastAsia="zh-CN"/>
        </w:rPr>
        <w:t>-</w:t>
      </w:r>
      <w:r w:rsidR="003F2E3A">
        <w:rPr>
          <w:lang w:eastAsia="zh-CN"/>
        </w:rPr>
        <w:t>us/&lt;apiVersion&gt;/mbs-user-services</w:t>
      </w:r>
      <w:r w:rsidR="003F2E3A">
        <w:rPr>
          <w:rFonts w:hint="eastAsia"/>
          <w:lang w:eastAsia="zh-CN"/>
        </w:rPr>
        <w:t>/</w:t>
      </w:r>
      <w:r w:rsidR="003F2E3A">
        <w:rPr>
          <w:lang w:eastAsia="zh-CN"/>
        </w:rPr>
        <w:t>{mbsUserServId}"</w:t>
      </w:r>
      <w:r w:rsidR="006337D8">
        <w:rPr>
          <w:lang w:eastAsia="zh-CN"/>
        </w:rPr>
        <w:t>,</w:t>
      </w:r>
      <w:r w:rsidR="003F2E3A">
        <w:rPr>
          <w:lang w:eastAsia="zh-CN"/>
        </w:rPr>
        <w:t xml:space="preserve"> </w:t>
      </w:r>
      <w:r w:rsidR="003F2E3A">
        <w:t>as shown in step 1 of figure 5.2.2.5.2-1</w:t>
      </w:r>
      <w:r w:rsidR="003F2E3A">
        <w:rPr>
          <w:lang w:eastAsia="zh-CN"/>
        </w:rPr>
        <w:t>.</w:t>
      </w:r>
    </w:p>
    <w:p w14:paraId="0111D273" w14:textId="10AB09D8"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send 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77D2F516"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r>
        <w:rPr>
          <w:noProof/>
        </w:rPr>
        <w:t xml:space="preserve">, </w:t>
      </w:r>
      <w:r>
        <w:t xml:space="preserve">as shown in </w:t>
      </w:r>
      <w:r w:rsidR="009F07E0">
        <w:t xml:space="preserve">step 2 of </w:t>
      </w:r>
      <w:r>
        <w:t>figure 5.2.2.5.2-1</w:t>
      </w:r>
      <w:r>
        <w:rPr>
          <w:rFonts w:eastAsia="DengXian"/>
        </w:rPr>
        <w:t>.</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6BD33BAC" w:rsidR="008A6D4A" w:rsidRDefault="008A6D4A" w:rsidP="008A6D4A">
      <w:pPr>
        <w:pStyle w:val="Heading2"/>
      </w:pPr>
      <w:bookmarkStart w:id="128" w:name="_Toc120608942"/>
      <w:bookmarkStart w:id="129" w:name="_Toc120657409"/>
      <w:r>
        <w:t>5.3</w:t>
      </w:r>
      <w:r>
        <w:tab/>
      </w:r>
      <w:r w:rsidR="005A30ED" w:rsidRPr="00307394">
        <w:rPr>
          <w:lang w:val="en-US"/>
        </w:rPr>
        <w:t>Nmbsf_MBSUserDataIngestSession</w:t>
      </w:r>
      <w:r w:rsidRPr="00AF47A0">
        <w:t xml:space="preserve"> </w:t>
      </w:r>
      <w:r>
        <w:t>Service</w:t>
      </w:r>
      <w:bookmarkEnd w:id="109"/>
      <w:bookmarkEnd w:id="110"/>
      <w:bookmarkEnd w:id="111"/>
      <w:bookmarkEnd w:id="128"/>
      <w:bookmarkEnd w:id="129"/>
    </w:p>
    <w:p w14:paraId="3A8125AF" w14:textId="77777777" w:rsidR="00893481" w:rsidRDefault="00893481" w:rsidP="00893481">
      <w:pPr>
        <w:pStyle w:val="Heading3"/>
      </w:pPr>
      <w:bookmarkStart w:id="130" w:name="_Toc100742439"/>
      <w:bookmarkStart w:id="131" w:name="_Toc120608943"/>
      <w:bookmarkStart w:id="132" w:name="_Toc120657410"/>
      <w:r>
        <w:t>5.3.1</w:t>
      </w:r>
      <w:r>
        <w:tab/>
        <w:t>Service Description</w:t>
      </w:r>
      <w:bookmarkEnd w:id="130"/>
      <w:bookmarkEnd w:id="131"/>
      <w:bookmarkEnd w:id="132"/>
    </w:p>
    <w:p w14:paraId="078F6B17" w14:textId="108DA276"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33" w:name="_Toc120608944"/>
      <w:bookmarkStart w:id="134" w:name="_Hlk94276580"/>
      <w:bookmarkStart w:id="135" w:name="_Toc28012782"/>
      <w:bookmarkStart w:id="136" w:name="_Toc34266252"/>
      <w:bookmarkStart w:id="137" w:name="_Toc36102423"/>
      <w:bookmarkStart w:id="138" w:name="_Toc43563465"/>
      <w:bookmarkStart w:id="139" w:name="_Toc45134008"/>
      <w:bookmarkStart w:id="140" w:name="_Toc50031938"/>
      <w:bookmarkStart w:id="141" w:name="_Toc51762858"/>
      <w:bookmarkStart w:id="142" w:name="_Toc56640925"/>
      <w:bookmarkStart w:id="143" w:name="_Toc59017893"/>
      <w:bookmarkStart w:id="144" w:name="_Toc66231761"/>
      <w:bookmarkStart w:id="145" w:name="_Toc68168922"/>
      <w:bookmarkStart w:id="146" w:name="_Toc70550568"/>
      <w:bookmarkStart w:id="147" w:name="_Toc83233005"/>
      <w:bookmarkStart w:id="148" w:name="_Toc85552899"/>
      <w:bookmarkStart w:id="149" w:name="_Toc85556998"/>
      <w:bookmarkStart w:id="150" w:name="_Toc88667500"/>
      <w:bookmarkStart w:id="151" w:name="_Toc34123810"/>
      <w:bookmarkStart w:id="152" w:name="_Toc36038554"/>
      <w:bookmarkStart w:id="153" w:name="_Toc36038642"/>
      <w:bookmarkStart w:id="154" w:name="_Toc36038833"/>
      <w:bookmarkStart w:id="155" w:name="_Toc44680774"/>
      <w:bookmarkStart w:id="156" w:name="_Toc45133686"/>
      <w:bookmarkStart w:id="157" w:name="_Toc45133777"/>
      <w:bookmarkStart w:id="158" w:name="_Toc49417475"/>
      <w:bookmarkStart w:id="159" w:name="_Toc51762442"/>
      <w:bookmarkStart w:id="160" w:name="_Toc58838158"/>
      <w:bookmarkStart w:id="161" w:name="_Toc59017171"/>
      <w:bookmarkStart w:id="162" w:name="_Toc68168317"/>
      <w:bookmarkStart w:id="163" w:name="_Toc73191367"/>
      <w:bookmarkStart w:id="164" w:name="_Toc11247460"/>
      <w:bookmarkStart w:id="165" w:name="_Toc27044584"/>
      <w:bookmarkStart w:id="166" w:name="_Toc36033626"/>
      <w:bookmarkStart w:id="167" w:name="_Toc45131763"/>
      <w:bookmarkStart w:id="168" w:name="_Toc49776048"/>
      <w:bookmarkStart w:id="169" w:name="_Toc51746968"/>
      <w:bookmarkStart w:id="170" w:name="_Toc66360523"/>
      <w:bookmarkStart w:id="171" w:name="_Toc68105028"/>
      <w:bookmarkStart w:id="172" w:name="_Toc74755658"/>
      <w:bookmarkStart w:id="173" w:name="_Toc75351369"/>
      <w:bookmarkStart w:id="174" w:name="_Toc11247463"/>
      <w:bookmarkStart w:id="175" w:name="_Toc27044587"/>
      <w:bookmarkStart w:id="176" w:name="_Toc36033629"/>
      <w:bookmarkStart w:id="177" w:name="_Toc45131766"/>
      <w:bookmarkStart w:id="178" w:name="_Toc49776051"/>
      <w:bookmarkStart w:id="179" w:name="_Toc51746971"/>
      <w:bookmarkStart w:id="180" w:name="_Toc66360526"/>
      <w:bookmarkStart w:id="181" w:name="_Toc68105031"/>
      <w:bookmarkStart w:id="182" w:name="_Toc74755661"/>
      <w:bookmarkStart w:id="183" w:name="_Toc75351372"/>
      <w:bookmarkStart w:id="184" w:name="_Hlk101965408"/>
      <w:bookmarkStart w:id="185" w:name="_Toc510696597"/>
      <w:bookmarkStart w:id="186" w:name="_Toc35971389"/>
      <w:bookmarkStart w:id="187" w:name="_Toc100742440"/>
      <w:bookmarkStart w:id="188" w:name="_Toc120657411"/>
      <w:r>
        <w:t>5.3.2</w:t>
      </w:r>
      <w:r>
        <w:tab/>
        <w:t>Service Operations</w:t>
      </w:r>
      <w:bookmarkEnd w:id="133"/>
      <w:bookmarkEnd w:id="188"/>
    </w:p>
    <w:p w14:paraId="25DEA58E" w14:textId="77777777" w:rsidR="00D61050" w:rsidRDefault="00D61050" w:rsidP="00D61050">
      <w:pPr>
        <w:pStyle w:val="Heading4"/>
      </w:pPr>
      <w:bookmarkStart w:id="189" w:name="_Toc120608945"/>
      <w:bookmarkStart w:id="190" w:name="_Toc120657412"/>
      <w:bookmarkEnd w:id="134"/>
      <w:r>
        <w:t>5.3.2.1</w:t>
      </w:r>
      <w:r>
        <w:tab/>
        <w:t>Introduction</w:t>
      </w:r>
      <w:bookmarkEnd w:id="189"/>
      <w:bookmarkEnd w:id="190"/>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191" w:name="_Toc120608946"/>
      <w:bookmarkStart w:id="192" w:name="_Toc120657413"/>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t>5.3.2.2</w:t>
      </w:r>
      <w:r>
        <w:tab/>
      </w:r>
      <w:r w:rsidRPr="00CE3893">
        <w:t>N</w:t>
      </w:r>
      <w:r>
        <w:t>mbsf</w:t>
      </w:r>
      <w:r w:rsidRPr="00CE3893">
        <w:t>_</w:t>
      </w:r>
      <w:r>
        <w:t>MBSUserDataIngestSession</w:t>
      </w:r>
      <w:r w:rsidRPr="00CE3893">
        <w:t>_</w:t>
      </w:r>
      <w:r>
        <w:t>Create</w:t>
      </w:r>
      <w:r w:rsidRPr="00CE3893">
        <w:t xml:space="preserve"> service operation</w:t>
      </w:r>
      <w:bookmarkEnd w:id="191"/>
      <w:bookmarkEnd w:id="192"/>
    </w:p>
    <w:p w14:paraId="7AF788DB" w14:textId="77777777" w:rsidR="003F2E3A" w:rsidRDefault="003F2E3A" w:rsidP="003F2E3A">
      <w:pPr>
        <w:pStyle w:val="Heading5"/>
      </w:pPr>
      <w:bookmarkStart w:id="193" w:name="_Toc120608947"/>
      <w:bookmarkStart w:id="194" w:name="_Toc120657414"/>
      <w:r>
        <w:t>5.3.2.2.1</w:t>
      </w:r>
      <w:r>
        <w:tab/>
        <w:t>General</w:t>
      </w:r>
      <w:bookmarkEnd w:id="193"/>
      <w:bookmarkEnd w:id="194"/>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95" w:name="_Toc120608948"/>
      <w:bookmarkStart w:id="196" w:name="_Toc120657415"/>
      <w:r>
        <w:t>5.3.2.2.2</w:t>
      </w:r>
      <w:r>
        <w:tab/>
        <w:t>MBS User Data Ingest Session</w:t>
      </w:r>
      <w:r w:rsidR="00F929B8" w:rsidRPr="00F929B8">
        <w:t xml:space="preserve"> </w:t>
      </w:r>
      <w:r w:rsidR="00F929B8">
        <w:t>Creation</w:t>
      </w:r>
      <w:bookmarkEnd w:id="195"/>
      <w:bookmarkEnd w:id="196"/>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4" type="#_x0000_t75" style="width:477.45pt;height:159.85pt" o:ole="">
            <v:imagedata r:id="rId25" o:title=""/>
          </v:shape>
          <o:OLEObject Type="Embed" ProgID="Visio.Drawing.11" ShapeID="_x0000_i1034" DrawAspect="Content" ObjectID="_1731272638" r:id="rId26"/>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249E4962"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w:t>
      </w:r>
      <w:proofErr w:type="gramStart"/>
      <w:r w:rsidR="003F2E3A" w:rsidRPr="00210E0F">
        <w:t>Data</w:t>
      </w:r>
      <w:proofErr w:type="gramEnd"/>
      <w:r w:rsidR="003F2E3A" w:rsidRPr="00210E0F">
        <w:t xml:space="preserve"> Ingest Session</w:t>
      </w:r>
      <w:r w:rsidR="0060526B">
        <w:t>,</w:t>
      </w:r>
      <w:r w:rsidR="003F2E3A" w:rsidRPr="00210E0F">
        <w:t xml:space="preserve"> including a set of subordinate MBS Distribution Session(s)</w:t>
      </w:r>
      <w:r w:rsidR="003F2E3A">
        <w:t xml:space="preserve">, the NF service consumer 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E540FE">
        <w:rPr>
          <w:lang w:eastAsia="zh-CN"/>
        </w:rPr>
        <w:t>, using the</w:t>
      </w:r>
      <w:r w:rsidR="003F2E3A">
        <w:rPr>
          <w:lang w:eastAsia="zh-CN"/>
        </w:rPr>
        <w:t xml:space="preserve"> URI "{apiRoot}/nmbsf-mbs</w:t>
      </w:r>
      <w:r w:rsidR="00032311">
        <w:rPr>
          <w:lang w:eastAsia="zh-CN"/>
        </w:rPr>
        <w:t>-</w:t>
      </w:r>
      <w:r w:rsidR="003F2E3A">
        <w:rPr>
          <w:lang w:eastAsia="zh-CN"/>
        </w:rPr>
        <w:t>ud</w:t>
      </w:r>
      <w:r w:rsidR="00090887">
        <w:rPr>
          <w:lang w:eastAsia="zh-CN"/>
        </w:rPr>
        <w:t>-</w:t>
      </w:r>
      <w:r w:rsidR="003F2E3A">
        <w:rPr>
          <w:lang w:eastAsia="zh-CN"/>
        </w:rPr>
        <w:t>ing</w:t>
      </w:r>
      <w:r w:rsidR="00032311">
        <w:rPr>
          <w:lang w:eastAsia="zh-CN"/>
        </w:rPr>
        <w:t>est</w:t>
      </w:r>
      <w:r w:rsidR="003F2E3A">
        <w:rPr>
          <w:lang w:eastAsia="zh-CN"/>
        </w:rPr>
        <w:t xml:space="preserve">/&lt;apiVersion&gt;/sessions" </w:t>
      </w:r>
      <w:r w:rsidR="003F2E3A">
        <w:t>as shown in step 1 of figure 5.3.2.2.2-1,</w:t>
      </w:r>
      <w:r w:rsidR="00E17670">
        <w:t xml:space="preserve"> with</w:t>
      </w:r>
      <w:r w:rsidR="003F2E3A">
        <w:t xml:space="preserve"> the request body includ</w:t>
      </w:r>
      <w:r w:rsidR="006F40CE">
        <w:t>ing</w:t>
      </w:r>
      <w:r w:rsidR="003F2E3A">
        <w:t xml:space="preserve"> </w:t>
      </w:r>
      <w:r w:rsidR="003F2E3A">
        <w:rPr>
          <w:noProof/>
        </w:rPr>
        <w:t xml:space="preserve">the MBSUserDataIngSession data structure which shall </w:t>
      </w:r>
      <w:r w:rsidR="006F40CE">
        <w:rPr>
          <w:noProof/>
        </w:rPr>
        <w:t>contain</w:t>
      </w:r>
      <w:r w:rsidR="003F2E3A">
        <w:rPr>
          <w:noProof/>
        </w:rPr>
        <w:t>:</w:t>
      </w:r>
    </w:p>
    <w:p w14:paraId="30E671BC" w14:textId="6771F723"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proofErr w:type="gramStart"/>
      <w:r>
        <w:t>p</w:t>
      </w:r>
      <w:r w:rsidRPr="00FB31B4">
        <w:t>eriod</w:t>
      </w:r>
      <w:proofErr w:type="gramEnd"/>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EE5C45">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77777777"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is not provided, the MBSF shall 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7064E16E"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A36BAB">
        <w:t>,</w:t>
      </w:r>
      <w:r w:rsidR="003F2E3A">
        <w:t xml:space="preserve"> </w:t>
      </w:r>
      <w:r w:rsidR="00731BD9">
        <w:t xml:space="preserve">as </w:t>
      </w:r>
      <w:r w:rsidR="00731BD9">
        <w:rPr>
          <w:rFonts w:eastAsia="Batang"/>
        </w:rPr>
        <w:t>shown in step 2 of figure 5.3.2.2.2-1,</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97" w:name="_Toc120608949"/>
      <w:bookmarkStart w:id="198" w:name="_Toc120657416"/>
      <w:r>
        <w:t>5.3.2.3</w:t>
      </w:r>
      <w:r>
        <w:tab/>
      </w:r>
      <w:r w:rsidRPr="00D42B20">
        <w:t>Nmbsf_MBSUser</w:t>
      </w:r>
      <w:r>
        <w:t>DataIngestSession</w:t>
      </w:r>
      <w:r w:rsidRPr="00D42B20">
        <w:t>_Retrieve service operation</w:t>
      </w:r>
      <w:bookmarkEnd w:id="197"/>
      <w:bookmarkEnd w:id="198"/>
    </w:p>
    <w:p w14:paraId="39E34603" w14:textId="77777777" w:rsidR="00B50DFA" w:rsidRDefault="00B50DFA" w:rsidP="00B50DFA">
      <w:pPr>
        <w:pStyle w:val="Heading5"/>
      </w:pPr>
      <w:bookmarkStart w:id="199" w:name="_Toc120608950"/>
      <w:bookmarkStart w:id="200" w:name="_Toc120657417"/>
      <w:r>
        <w:t>5.3.2.3.1</w:t>
      </w:r>
      <w:r>
        <w:tab/>
        <w:t>General</w:t>
      </w:r>
      <w:bookmarkEnd w:id="199"/>
      <w:bookmarkEnd w:id="200"/>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201" w:name="_Toc120608951"/>
      <w:bookmarkStart w:id="202" w:name="_Toc120657418"/>
      <w:r>
        <w:t>5.3.2.3.2</w:t>
      </w:r>
      <w:r>
        <w:tab/>
      </w:r>
      <w:r>
        <w:rPr>
          <w:rFonts w:hint="eastAsia"/>
          <w:lang w:eastAsia="zh-CN"/>
        </w:rPr>
        <w:t>MB</w:t>
      </w:r>
      <w:r>
        <w:t>S User Data Ingest Session</w:t>
      </w:r>
      <w:r w:rsidR="00286F85">
        <w:t xml:space="preserve"> Retrieval</w:t>
      </w:r>
      <w:bookmarkEnd w:id="201"/>
      <w:bookmarkEnd w:id="202"/>
    </w:p>
    <w:p w14:paraId="1C53D50C" w14:textId="43C304E2"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MBS User </w:t>
      </w:r>
      <w:r>
        <w:rPr>
          <w:noProof/>
        </w:rPr>
        <w:t>Data Ingest Session</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5" type="#_x0000_t75" style="width:477pt;height:159.85pt" o:ole="">
            <v:imagedata r:id="rId27" o:title=""/>
          </v:shape>
          <o:OLEObject Type="Embed" ProgID="Visio.Drawing.11" ShapeID="_x0000_i1035" DrawAspect="Content" ObjectID="_1731272639" r:id="rId28"/>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349C46E3" w:rsidR="00B50DFA" w:rsidRDefault="00C2543C" w:rsidP="00C2543C">
      <w:pPr>
        <w:pStyle w:val="B10"/>
        <w:rPr>
          <w:lang w:eastAsia="zh-CN"/>
        </w:rPr>
      </w:pPr>
      <w:r>
        <w:t>1.</w:t>
      </w:r>
      <w:r>
        <w:tab/>
      </w:r>
      <w:r w:rsidR="00B50DFA">
        <w:t xml:space="preserve">In order to retrieve the properties of an existing MBS User Data Ingest Session, the NF service consumer 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1F498E">
        <w:rPr>
          <w:lang w:eastAsia="zh-CN"/>
        </w:rPr>
        <w:t xml:space="preserve"> using the </w:t>
      </w:r>
      <w:r w:rsidR="00B50DFA">
        <w:rPr>
          <w:lang w:eastAsia="zh-CN"/>
        </w:rPr>
        <w:t>URI "{apiRoot}/nmbsf-mbs</w:t>
      </w:r>
      <w:r w:rsidR="00255B59">
        <w:rPr>
          <w:lang w:eastAsia="zh-CN"/>
        </w:rPr>
        <w:t>-</w:t>
      </w:r>
      <w:r w:rsidR="00B50DFA">
        <w:rPr>
          <w:lang w:eastAsia="zh-CN"/>
        </w:rPr>
        <w:t>ud</w:t>
      </w:r>
      <w:r w:rsidR="00CA0036">
        <w:rPr>
          <w:lang w:eastAsia="zh-CN"/>
        </w:rPr>
        <w:t>-</w:t>
      </w:r>
      <w:r w:rsidR="00B50DFA">
        <w:rPr>
          <w:lang w:eastAsia="zh-CN"/>
        </w:rPr>
        <w:t>ing</w:t>
      </w:r>
      <w:r w:rsidR="00255B59">
        <w:rPr>
          <w:lang w:eastAsia="zh-CN"/>
        </w:rPr>
        <w:t>est</w:t>
      </w:r>
      <w:r w:rsidR="00B50DFA">
        <w:rPr>
          <w:lang w:eastAsia="zh-CN"/>
        </w:rPr>
        <w:t>/&lt;apiVersion&gt;/sessions</w:t>
      </w:r>
      <w:r w:rsidR="00B50DFA">
        <w:rPr>
          <w:rFonts w:hint="eastAsia"/>
          <w:lang w:eastAsia="zh-CN"/>
        </w:rPr>
        <w:t>/</w:t>
      </w:r>
      <w:r w:rsidR="00B50DFA">
        <w:rPr>
          <w:lang w:eastAsia="zh-CN"/>
        </w:rPr>
        <w:t xml:space="preserve">{sessionId}" </w:t>
      </w:r>
      <w:r w:rsidR="00B50DFA">
        <w:t>as shown in step 1 of figure 5.3.2.3.2-1.</w:t>
      </w:r>
    </w:p>
    <w:p w14:paraId="6AE74541" w14:textId="31D71386" w:rsidR="00B50DFA" w:rsidRPr="00394BB0" w:rsidRDefault="00C2543C" w:rsidP="00C2543C">
      <w:pPr>
        <w:pStyle w:val="B10"/>
      </w:pPr>
      <w:r>
        <w:tab/>
      </w:r>
      <w:r w:rsidR="00B50DFA">
        <w:t xml:space="preserve">If the MBSF determines </w:t>
      </w:r>
      <w:r w:rsidR="00763C7F">
        <w:t xml:space="preserve">that </w:t>
      </w:r>
      <w:r w:rsidR="00B50DFA">
        <w:t>the received HTTP GET request message needs to be redirected, the MBSF shall send an HTTP redirect response as specified in clause </w:t>
      </w:r>
      <w:r w:rsidR="00B50DFA">
        <w:rPr>
          <w:lang w:eastAsia="zh-CN"/>
        </w:rPr>
        <w:t xml:space="preserve">6.10.9 of </w:t>
      </w:r>
      <w:r w:rsidR="00B50DFA">
        <w:rPr>
          <w:lang w:val="en-US"/>
        </w:rPr>
        <w:t>3GPP TS 29.500 [4]</w:t>
      </w:r>
      <w:r w:rsidR="00B50DFA">
        <w:t>.</w:t>
      </w:r>
    </w:p>
    <w:p w14:paraId="4558AE5F" w14:textId="1A22DEF2" w:rsidR="00B50DFA" w:rsidRDefault="00C2543C" w:rsidP="00C2543C">
      <w:pPr>
        <w:pStyle w:val="B10"/>
      </w:pPr>
      <w:r>
        <w:t>2.</w:t>
      </w:r>
      <w:r>
        <w:tab/>
      </w:r>
      <w:r w:rsidR="00B50DFA">
        <w:t xml:space="preserve">Upon the reception of the HTTP </w:t>
      </w:r>
      <w:r w:rsidR="00B50DFA" w:rsidRPr="00370C0A">
        <w:rPr>
          <w:lang w:val="en-US"/>
        </w:rPr>
        <w:t xml:space="preserve">GET </w:t>
      </w:r>
      <w:r w:rsidR="00B50DFA">
        <w:t>request message, the MBSF shall respond</w:t>
      </w:r>
      <w:r w:rsidR="00B50DFA" w:rsidRPr="00394BB0">
        <w:t xml:space="preserve"> </w:t>
      </w:r>
      <w:r w:rsidR="00B50DFA">
        <w:t>with an HTTP "200 OK" status code</w:t>
      </w:r>
      <w:r w:rsidR="00776D58">
        <w:t>,</w:t>
      </w:r>
      <w:r w:rsidR="00B50DFA">
        <w:t xml:space="preserve"> </w:t>
      </w:r>
      <w:r w:rsidR="00B50DFA" w:rsidRPr="00370C0A">
        <w:rPr>
          <w:rFonts w:eastAsia="DengXian"/>
        </w:rPr>
        <w:t xml:space="preserve">as </w:t>
      </w:r>
      <w:r w:rsidR="00B50DFA" w:rsidRPr="00370C0A">
        <w:rPr>
          <w:rFonts w:eastAsia="Batang"/>
        </w:rPr>
        <w:t>shown in figure 5.3.2.3.2-1, step 2</w:t>
      </w:r>
      <w:r w:rsidR="00B50DFA">
        <w:rPr>
          <w:lang w:eastAsia="zh-CN"/>
        </w:rPr>
        <w:t xml:space="preserve">, </w:t>
      </w:r>
      <w:r w:rsidR="00AB7B5A">
        <w:rPr>
          <w:lang w:eastAsia="zh-CN"/>
        </w:rPr>
        <w:t xml:space="preserve">with </w:t>
      </w:r>
      <w:r w:rsidR="00B50DFA">
        <w:rPr>
          <w:lang w:eastAsia="zh-CN"/>
        </w:rPr>
        <w:t>the response body includ</w:t>
      </w:r>
      <w:r w:rsidR="00460D6C">
        <w:rPr>
          <w:lang w:eastAsia="zh-CN"/>
        </w:rPr>
        <w:t>ing</w:t>
      </w:r>
      <w:r w:rsidR="00B50DFA">
        <w:rPr>
          <w:lang w:eastAsia="zh-CN"/>
        </w:rPr>
        <w:t xml:space="preserve">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203" w:name="_Toc120608952"/>
      <w:bookmarkStart w:id="204" w:name="_Toc120657419"/>
      <w:r>
        <w:t>5.3.2.4</w:t>
      </w:r>
      <w:r>
        <w:tab/>
      </w:r>
      <w:r w:rsidRPr="00D42B20">
        <w:t>Nmbsf_MBSUser</w:t>
      </w:r>
      <w:r>
        <w:t>DataIngestSession</w:t>
      </w:r>
      <w:r w:rsidRPr="00D42B20">
        <w:t>_</w:t>
      </w:r>
      <w:r>
        <w:t>Update</w:t>
      </w:r>
      <w:r w:rsidRPr="00D42B20">
        <w:t xml:space="preserve"> service operation</w:t>
      </w:r>
      <w:bookmarkEnd w:id="203"/>
      <w:bookmarkEnd w:id="204"/>
    </w:p>
    <w:p w14:paraId="4A82C36D" w14:textId="77777777" w:rsidR="00B50DFA" w:rsidRDefault="00B50DFA" w:rsidP="00B50DFA">
      <w:pPr>
        <w:pStyle w:val="Heading5"/>
      </w:pPr>
      <w:bookmarkStart w:id="205" w:name="_Toc120608953"/>
      <w:bookmarkStart w:id="206" w:name="_Toc120657420"/>
      <w:r>
        <w:t>5.3.2.4.1</w:t>
      </w:r>
      <w:r>
        <w:tab/>
        <w:t>General</w:t>
      </w:r>
      <w:bookmarkEnd w:id="205"/>
      <w:bookmarkEnd w:id="206"/>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207" w:name="_Toc120608954"/>
      <w:bookmarkStart w:id="208" w:name="_Toc120657421"/>
      <w:r>
        <w:t>5.3.2.4.2</w:t>
      </w:r>
      <w:r>
        <w:tab/>
      </w:r>
      <w:r>
        <w:rPr>
          <w:rFonts w:hint="eastAsia"/>
          <w:lang w:eastAsia="zh-CN"/>
        </w:rPr>
        <w:t>MB</w:t>
      </w:r>
      <w:r>
        <w:t>S User Data Ingest Session</w:t>
      </w:r>
      <w:r w:rsidR="00794CCC">
        <w:t xml:space="preserve"> Update</w:t>
      </w:r>
      <w:bookmarkEnd w:id="207"/>
      <w:bookmarkEnd w:id="208"/>
    </w:p>
    <w:p w14:paraId="2300803A" w14:textId="46CFAC9A"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MBS User </w:t>
      </w:r>
      <w:r>
        <w:rPr>
          <w:noProof/>
        </w:rPr>
        <w:t>Data Ingest Session</w:t>
      </w:r>
      <w:r w:rsidRPr="00D42B20">
        <w:rPr>
          <w:noProof/>
        </w:rPr>
        <w:t xml:space="preserve"> </w:t>
      </w:r>
      <w:r w:rsidRPr="007149DE">
        <w:rPr>
          <w:noProof/>
        </w:rPr>
        <w:t>and</w:t>
      </w:r>
      <w:r w:rsidR="00C8657B" w:rsidRPr="00C8657B">
        <w:rPr>
          <w:noProof/>
        </w:rPr>
        <w:t xml:space="preserve"> </w:t>
      </w:r>
      <w:r w:rsidR="00C8657B">
        <w:rPr>
          <w:noProof/>
        </w:rPr>
        <w:t>potentially also</w:t>
      </w:r>
      <w:r w:rsidRPr="007149DE">
        <w:rPr>
          <w:noProof/>
        </w:rPr>
        <w:t xml:space="preserve"> its set of subordinate MBS Distribtion Session(s)</w:t>
      </w:r>
      <w:r>
        <w:rPr>
          <w:noProof/>
        </w:rPr>
        <w:t xml:space="preserve"> </w:t>
      </w:r>
      <w:r w:rsidR="00C8657B">
        <w:rPr>
          <w:noProof/>
        </w:rPr>
        <w:t xml:space="preserve">at </w:t>
      </w:r>
      <w:r>
        <w:rPr>
          <w:noProof/>
        </w:rPr>
        <w:t>the MBSF.</w:t>
      </w:r>
    </w:p>
    <w:p w14:paraId="6543E478" w14:textId="281D5CC0" w:rsidR="00B50DFA" w:rsidRDefault="00C925DE" w:rsidP="00B50DFA">
      <w:pPr>
        <w:pStyle w:val="TH"/>
        <w:rPr>
          <w:lang w:eastAsia="zh-CN"/>
        </w:rPr>
      </w:pPr>
      <w:r>
        <w:object w:dxaOrig="9561" w:dyaOrig="3191" w14:anchorId="4ACCC76A">
          <v:shape id="_x0000_i1037" type="#_x0000_t75" style="width:477.85pt;height:159.45pt" o:ole="">
            <v:imagedata r:id="rId29" o:title=""/>
          </v:shape>
          <o:OLEObject Type="Embed" ProgID="Visio.Drawing.11" ShapeID="_x0000_i1037" DrawAspect="Content" ObjectID="_1731272640" r:id="rId30"/>
        </w:object>
      </w:r>
    </w:p>
    <w:p w14:paraId="78A0C0A8" w14:textId="07B45A85" w:rsidR="00B50DFA" w:rsidRDefault="00B50DFA" w:rsidP="00B50DFA">
      <w:pPr>
        <w:pStyle w:val="TF"/>
      </w:pPr>
      <w:r>
        <w:t>Figure </w:t>
      </w:r>
      <w:bookmarkStart w:id="209" w:name="_Hlk120654429"/>
      <w:r>
        <w:t>5.3.2.4.2</w:t>
      </w:r>
      <w:bookmarkEnd w:id="209"/>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097BEC33"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 xml:space="preserve">resource </w:t>
      </w:r>
      <w:r w:rsidR="00B67B38">
        <w:rPr>
          <w:lang w:eastAsia="zh-CN"/>
        </w:rPr>
        <w:t xml:space="preserve">using the </w:t>
      </w:r>
      <w:r w:rsidR="00B50DFA">
        <w:rPr>
          <w:lang w:eastAsia="zh-CN"/>
        </w:rPr>
        <w:t>URI "{apiRoot}/nmbsf-mbs</w:t>
      </w:r>
      <w:r w:rsidR="00EC4DC4">
        <w:rPr>
          <w:lang w:eastAsia="zh-CN"/>
        </w:rPr>
        <w:t>-</w:t>
      </w:r>
      <w:r w:rsidR="00B50DFA">
        <w:rPr>
          <w:lang w:eastAsia="zh-CN"/>
        </w:rPr>
        <w:t>ud</w:t>
      </w:r>
      <w:r w:rsidR="00FC5064">
        <w:rPr>
          <w:lang w:eastAsia="zh-CN"/>
        </w:rPr>
        <w:t>-</w:t>
      </w:r>
      <w:r w:rsidR="00B50DFA">
        <w:rPr>
          <w:lang w:eastAsia="zh-CN"/>
        </w:rPr>
        <w:t>ing</w:t>
      </w:r>
      <w:r w:rsidR="00EC4DC4">
        <w:rPr>
          <w:lang w:eastAsia="zh-CN"/>
        </w:rPr>
        <w:t>est</w:t>
      </w:r>
      <w:r w:rsidR="00B50DFA">
        <w:rPr>
          <w:lang w:eastAsia="zh-CN"/>
        </w:rPr>
        <w:t>/&lt;apiVersion&gt;/sessions</w:t>
      </w:r>
      <w:r w:rsidR="00B50DFA">
        <w:rPr>
          <w:rFonts w:hint="eastAsia"/>
          <w:lang w:eastAsia="zh-CN"/>
        </w:rPr>
        <w:t>/</w:t>
      </w:r>
      <w:r w:rsidR="00B50DFA">
        <w:rPr>
          <w:lang w:eastAsia="zh-CN"/>
        </w:rPr>
        <w:t>{sessionId}"</w:t>
      </w:r>
      <w:r w:rsidR="00B67B38">
        <w:rPr>
          <w:lang w:eastAsia="zh-CN"/>
        </w:rPr>
        <w:t>,</w:t>
      </w:r>
      <w:r w:rsidR="00B50DFA">
        <w:rPr>
          <w:lang w:eastAsia="zh-CN"/>
        </w:rPr>
        <w:t xml:space="preserve"> </w:t>
      </w:r>
      <w:r w:rsidR="00B50DFA">
        <w:t xml:space="preserve">as shown in step 1 of figure 5.3.2.4.2-1, </w:t>
      </w:r>
      <w:r w:rsidR="00B50DFA">
        <w:rPr>
          <w:noProof/>
        </w:rPr>
        <w:t xml:space="preserve">with the </w:t>
      </w:r>
      <w:r w:rsidR="00142D89">
        <w:rPr>
          <w:noProof/>
        </w:rPr>
        <w:t xml:space="preserve">request body including 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77777777" w:rsidR="007D48F5" w:rsidRDefault="007D48F5" w:rsidP="00C2543C">
      <w:pPr>
        <w:pStyle w:val="B2"/>
      </w:pPr>
      <w:r>
        <w:t>-</w:t>
      </w:r>
      <w:r>
        <w:tab/>
        <w:t>the active periods of the MBS User Data Ingest Session, within the "actPeriods" attribute; and</w:t>
      </w:r>
    </w:p>
    <w:p w14:paraId="5C5642B9" w14:textId="722107B6" w:rsidR="007D48F5" w:rsidRDefault="007D48F5" w:rsidP="00C2543C">
      <w:pPr>
        <w:pStyle w:val="B2"/>
      </w:pPr>
      <w:r>
        <w:t>-</w:t>
      </w:r>
      <w:r>
        <w:tab/>
        <w:t>within each map entry of the "mbsDisSessInfos" attribute encoded using the MBSDistributionSessionInfo data structure:</w:t>
      </w:r>
    </w:p>
    <w:p w14:paraId="744A96EF" w14:textId="77777777" w:rsidR="007D48F5" w:rsidRDefault="007D48F5" w:rsidP="00EE5C45">
      <w:pPr>
        <w:pStyle w:val="B3"/>
      </w:pPr>
      <w:r>
        <w:t>-</w:t>
      </w:r>
      <w:r>
        <w:tab/>
        <w:t>the MBS Service Information, within the "mbsServInfo" attribute;</w:t>
      </w:r>
    </w:p>
    <w:p w14:paraId="6C8D45F5" w14:textId="77777777" w:rsidR="007D48F5" w:rsidRDefault="007D48F5" w:rsidP="00EE5C45">
      <w:pPr>
        <w:pStyle w:val="B3"/>
      </w:pPr>
      <w:r>
        <w:t>-</w:t>
      </w:r>
      <w:r>
        <w:tab/>
        <w:t xml:space="preserve">the </w:t>
      </w:r>
      <w:r w:rsidRPr="002869DA">
        <w:t>MBS Frequency Selection Area (FSA) Identifier</w:t>
      </w:r>
      <w:r>
        <w:t>, for a broadcast service type, within the "mbsFSAId" attribute;</w:t>
      </w:r>
    </w:p>
    <w:p w14:paraId="02C1C104" w14:textId="22C6323F" w:rsidR="007D48F5" w:rsidRDefault="007D48F5" w:rsidP="00EE5C45">
      <w:pPr>
        <w:pStyle w:val="B3"/>
      </w:pPr>
      <w:r>
        <w:t>-</w:t>
      </w:r>
      <w:r>
        <w:tab/>
        <w:t>the target service area(s), within the "tgtServArea</w:t>
      </w:r>
      <w:r w:rsidR="00C925DE">
        <w:t>s</w:t>
      </w:r>
      <w:r>
        <w:t>" attribute.</w:t>
      </w:r>
    </w:p>
    <w:p w14:paraId="5E16776A" w14:textId="1916B1F5" w:rsidR="007D48F5" w:rsidRDefault="00C2543C" w:rsidP="00EE5C45">
      <w:pPr>
        <w:pStyle w:val="B2"/>
      </w:pPr>
      <w:r>
        <w:tab/>
      </w:r>
      <w:r w:rsidR="007D48F5">
        <w:t>The other attributes, except the "mbsSessionId", the "</w:t>
      </w:r>
      <w:r w:rsidR="007D48F5">
        <w:rPr>
          <w:lang w:eastAsia="zh-CN"/>
        </w:rPr>
        <w:t>mbsDisSessionId</w:t>
      </w:r>
      <w:r w:rsidR="007D48F5">
        <w:t>" and the "locationDependent" attributes</w:t>
      </w:r>
      <w:r w:rsidR="00297816">
        <w:t>,</w:t>
      </w:r>
      <w:r w:rsidR="007D48F5">
        <w:t xml:space="preserve"> </w:t>
      </w:r>
      <w:r w:rsidR="00297816">
        <w:t>which</w:t>
      </w:r>
      <w:r w:rsidR="00297816">
        <w:t xml:space="preserve"> </w:t>
      </w:r>
      <w:r w:rsidR="007D48F5">
        <w:t>shall not be updated, all the other attributes within each map entry of the</w:t>
      </w:r>
      <w:r w:rsidR="00194A59">
        <w:t xml:space="preserve"> </w:t>
      </w:r>
      <w:r w:rsidR="007D48F5">
        <w:t>"mbsDisSessInfos" attribute encoded using the MBSDistributionSessionInfo data structure may be updated only if the MBS Distribution Session is in "INACTIVE" state.</w:t>
      </w:r>
    </w:p>
    <w:p w14:paraId="1EF009DC" w14:textId="5AAC63AB" w:rsidR="007D48F5" w:rsidRDefault="00C2543C" w:rsidP="00C2543C">
      <w:pPr>
        <w:pStyle w:val="B10"/>
      </w:pPr>
      <w:r>
        <w:tab/>
      </w:r>
      <w:r w:rsidR="007D48F5">
        <w:t>As part of an MBS User Data Ingest Session update procedure, the AF may also add new MBS Distribution Session(s) and/or remove existing MBS Distribution Session(s). In order to do so:</w:t>
      </w:r>
    </w:p>
    <w:p w14:paraId="79B6FA0F" w14:textId="16B5B649" w:rsidR="007D48F5" w:rsidRDefault="007D48F5" w:rsidP="00C2543C">
      <w:pPr>
        <w:pStyle w:val="B2"/>
      </w:pPr>
      <w:r>
        <w:t>-</w:t>
      </w:r>
      <w:r>
        <w:tab/>
        <w:t xml:space="preserve">if a new MBS Distribution Session shall be created, the AF shall include its properties encoded using the MBSDistributionSessionInfo data structure as a map entry within the "mbsDisSessInfos" attribute with a newly assigned </w:t>
      </w:r>
      <w:proofErr w:type="gramStart"/>
      <w:r>
        <w:t>string based</w:t>
      </w:r>
      <w:proofErr w:type="gramEnd"/>
      <w:r>
        <w:t xml:space="preserve"> map key that shall be unique within the scope of the parent MBS User Data Ingest Session; and</w:t>
      </w:r>
    </w:p>
    <w:p w14:paraId="7BA41A0A" w14:textId="3A55CD33" w:rsidR="007D48F5" w:rsidRDefault="007D48F5" w:rsidP="00C2543C">
      <w:pPr>
        <w:pStyle w:val="B2"/>
      </w:pPr>
      <w:r>
        <w:t>-</w:t>
      </w:r>
      <w:r>
        <w:tab/>
        <w:t xml:space="preserve">if an existing MBS Distribution Session shall be deleted, the AF shall include the corresponding map entry set to the value "NULL" within the "mbsDisSessInfos" attribute with the map key set to its </w:t>
      </w:r>
      <w:proofErr w:type="gramStart"/>
      <w:r>
        <w:t>string based</w:t>
      </w:r>
      <w:proofErr w:type="gramEnd"/>
      <w:r>
        <w:t xml:space="preserve"> map key provisioned during the request that initially created the MBS Distribution Session.</w:t>
      </w:r>
    </w:p>
    <w:p w14:paraId="4725C222" w14:textId="2F69DE32" w:rsidR="00B50DFA" w:rsidRPr="00394BB0" w:rsidRDefault="00C2543C" w:rsidP="00C2543C">
      <w:pPr>
        <w:pStyle w:val="B10"/>
      </w:pPr>
      <w:r>
        <w:tab/>
      </w:r>
      <w:r w:rsidR="00B50DFA">
        <w:t xml:space="preserve">If the MBSF determines </w:t>
      </w:r>
      <w:r w:rsidR="007B66FC">
        <w:t xml:space="preserve">that </w:t>
      </w:r>
      <w:r w:rsidR="00B50DFA">
        <w:t>the received HTTP PUT or PATCH request needs to be redirected, the MBSF shall send 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4DE1D5D9"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as shown in</w:t>
      </w:r>
      <w:r w:rsidR="0071131E" w:rsidRPr="0071131E">
        <w:t xml:space="preserve"> </w:t>
      </w:r>
      <w:r w:rsidR="0071131E">
        <w:t>step 2a of</w:t>
      </w:r>
      <w:r>
        <w:t xml:space="preserve"> figure 5.3.2.4.2-1; or</w:t>
      </w:r>
    </w:p>
    <w:p w14:paraId="0ACD59C4" w14:textId="6BD5C98F" w:rsidR="00B50DFA" w:rsidRDefault="00B50DFA" w:rsidP="00C2543C">
      <w:pPr>
        <w:pStyle w:val="B2"/>
      </w:pPr>
      <w:r>
        <w:t>b)</w:t>
      </w:r>
      <w:r>
        <w:tab/>
      </w:r>
      <w:r w:rsidR="007D5AE7">
        <w:t xml:space="preserve">an </w:t>
      </w:r>
      <w:r>
        <w:t>HTTP "204 No Content" status code, as shown in</w:t>
      </w:r>
      <w:r w:rsidR="00E010A3" w:rsidRPr="00E010A3">
        <w:t xml:space="preserve"> </w:t>
      </w:r>
      <w:r w:rsidR="00E010A3">
        <w:t>step 2b of</w:t>
      </w:r>
      <w:r>
        <w:t xml:space="preserve"> figure 5.3.2.4.2-1</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210" w:name="_Toc120608955"/>
      <w:bookmarkStart w:id="211" w:name="_Toc120657422"/>
      <w:r>
        <w:t>5.3.2.5</w:t>
      </w:r>
      <w:r>
        <w:tab/>
      </w:r>
      <w:r w:rsidRPr="00D42B20">
        <w:t>Nmbsf_MBSUser</w:t>
      </w:r>
      <w:r>
        <w:t>DataIngestSession</w:t>
      </w:r>
      <w:r w:rsidRPr="00D42B20">
        <w:t>_</w:t>
      </w:r>
      <w:r>
        <w:t>Delete</w:t>
      </w:r>
      <w:r w:rsidRPr="00D42B20">
        <w:t xml:space="preserve"> service operation</w:t>
      </w:r>
      <w:bookmarkEnd w:id="210"/>
      <w:bookmarkEnd w:id="211"/>
    </w:p>
    <w:p w14:paraId="77E748EC" w14:textId="77777777" w:rsidR="000E4681" w:rsidRDefault="000E4681" w:rsidP="000E4681">
      <w:pPr>
        <w:pStyle w:val="Heading5"/>
      </w:pPr>
      <w:bookmarkStart w:id="212" w:name="_Toc120608956"/>
      <w:bookmarkStart w:id="213" w:name="_Toc120657423"/>
      <w:r>
        <w:t>5.3.2.5.1</w:t>
      </w:r>
      <w:r>
        <w:tab/>
        <w:t>General</w:t>
      </w:r>
      <w:bookmarkEnd w:id="212"/>
      <w:bookmarkEnd w:id="213"/>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214" w:name="_Toc120608957"/>
      <w:bookmarkStart w:id="215" w:name="_Toc120657424"/>
      <w:r>
        <w:t>5.3.2.5.2</w:t>
      </w:r>
      <w:r>
        <w:tab/>
      </w:r>
      <w:r w:rsidRPr="005E3498">
        <w:t>MBS User Data Ingest Session</w:t>
      </w:r>
      <w:r w:rsidR="00FF5144">
        <w:t xml:space="preserve"> Deletion</w:t>
      </w:r>
      <w:bookmarkEnd w:id="214"/>
      <w:bookmarkEnd w:id="215"/>
    </w:p>
    <w:p w14:paraId="2B98E0C9" w14:textId="3D51CEDA"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MBS User </w:t>
      </w:r>
      <w:r>
        <w:rPr>
          <w:noProof/>
        </w:rPr>
        <w:t>Data Ingest Session</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8" type="#_x0000_t75" style="width:477pt;height:159.85pt" o:ole="">
            <v:imagedata r:id="rId31" o:title=""/>
          </v:shape>
          <o:OLEObject Type="Embed" ProgID="Visio.Drawing.11" ShapeID="_x0000_i1038" DrawAspect="Content" ObjectID="_1731272641" r:id="rId32"/>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7AEDC926"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shall send an HTTP DELETE request message </w:t>
      </w:r>
      <w:r w:rsidR="00F135A7">
        <w:rPr>
          <w:lang w:eastAsia="zh-CN"/>
        </w:rPr>
        <w:t>targeting the corresponding "Individual MBS User Data Ingest Session"</w:t>
      </w:r>
      <w:r w:rsidR="000E4681">
        <w:rPr>
          <w:lang w:eastAsia="zh-CN"/>
        </w:rPr>
        <w:t xml:space="preserve"> resource </w:t>
      </w:r>
      <w:r w:rsidR="00136116">
        <w:rPr>
          <w:lang w:eastAsia="zh-CN"/>
        </w:rPr>
        <w:t xml:space="preserve">using the </w:t>
      </w:r>
      <w:r w:rsidR="000E4681">
        <w:rPr>
          <w:lang w:eastAsia="zh-CN"/>
        </w:rPr>
        <w:t>URI "{apiRoot}/nmbsf-mbs</w:t>
      </w:r>
      <w:r w:rsidR="00855036">
        <w:rPr>
          <w:lang w:eastAsia="zh-CN"/>
        </w:rPr>
        <w:t>-</w:t>
      </w:r>
      <w:r w:rsidR="000E4681">
        <w:rPr>
          <w:lang w:eastAsia="zh-CN"/>
        </w:rPr>
        <w:t>ud</w:t>
      </w:r>
      <w:r w:rsidR="00855036">
        <w:rPr>
          <w:lang w:eastAsia="zh-CN"/>
        </w:rPr>
        <w:t>-</w:t>
      </w:r>
      <w:r w:rsidR="000E4681">
        <w:rPr>
          <w:lang w:eastAsia="zh-CN"/>
        </w:rPr>
        <w:t>ing</w:t>
      </w:r>
      <w:r w:rsidR="00855036">
        <w:rPr>
          <w:lang w:eastAsia="zh-CN"/>
        </w:rPr>
        <w:t>est</w:t>
      </w:r>
      <w:r w:rsidR="000E4681">
        <w:rPr>
          <w:lang w:eastAsia="zh-CN"/>
        </w:rPr>
        <w:t>/&lt;apiVersion&gt;/sessions</w:t>
      </w:r>
      <w:r w:rsidR="000E4681">
        <w:rPr>
          <w:rFonts w:hint="eastAsia"/>
          <w:lang w:eastAsia="zh-CN"/>
        </w:rPr>
        <w:t>/</w:t>
      </w:r>
      <w:r w:rsidR="000E4681">
        <w:rPr>
          <w:lang w:eastAsia="zh-CN"/>
        </w:rPr>
        <w:t>{sessionId}"</w:t>
      </w:r>
      <w:r w:rsidR="00596ED6">
        <w:rPr>
          <w:lang w:eastAsia="zh-CN"/>
        </w:rPr>
        <w:t>,</w:t>
      </w:r>
      <w:r w:rsidR="000E4681">
        <w:rPr>
          <w:lang w:eastAsia="zh-CN"/>
        </w:rPr>
        <w:t xml:space="preserve"> </w:t>
      </w:r>
      <w:r w:rsidR="000E4681">
        <w:t>as shown in step 1 of figure 5.3.2.5.2-1</w:t>
      </w:r>
      <w:r w:rsidR="000E4681">
        <w:rPr>
          <w:lang w:eastAsia="zh-CN"/>
        </w:rPr>
        <w:t>.</w:t>
      </w:r>
    </w:p>
    <w:p w14:paraId="0F69413A" w14:textId="0F4ABC41" w:rsidR="000E4681" w:rsidRPr="00394BB0" w:rsidRDefault="00C2543C" w:rsidP="00C2543C">
      <w:pPr>
        <w:pStyle w:val="B10"/>
      </w:pPr>
      <w:r>
        <w:tab/>
      </w:r>
      <w:r w:rsidR="000E4681">
        <w:t xml:space="preserve">If the MBSF determines </w:t>
      </w:r>
      <w:r w:rsidR="005B432B">
        <w:t xml:space="preserve">that </w:t>
      </w:r>
      <w:r w:rsidR="000E4681">
        <w:t>the received HTTP DELETE request message needs to be redirected, the MBSF shall send 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08ADE5C3" w:rsidR="000E4681" w:rsidRDefault="000E4681" w:rsidP="00C2543C">
      <w:pPr>
        <w:pStyle w:val="B2"/>
      </w:pPr>
      <w:r>
        <w:t>-</w:t>
      </w:r>
      <w:r>
        <w:tab/>
      </w:r>
      <w:r w:rsidR="005E665C">
        <w:t>delete</w:t>
      </w:r>
      <w:r w:rsidR="005E665C">
        <w:t xml:space="preserv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167FD8E7"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r>
        <w:rPr>
          <w:noProof/>
        </w:rPr>
        <w:t xml:space="preserve">, </w:t>
      </w:r>
      <w:r>
        <w:t xml:space="preserve">as shown in </w:t>
      </w:r>
      <w:r w:rsidR="00375D55">
        <w:t xml:space="preserve">step 2 of </w:t>
      </w:r>
      <w:r>
        <w:t>figure 5.3.2.5.2-1</w:t>
      </w:r>
      <w:r>
        <w:rPr>
          <w:rFonts w:eastAsia="DengXian"/>
        </w:rPr>
        <w:t>.</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216" w:name="_Toc120608958"/>
      <w:bookmarkStart w:id="217" w:name="_Toc120657425"/>
      <w:r>
        <w:t>5.3.2.6</w:t>
      </w:r>
      <w:r>
        <w:tab/>
      </w:r>
      <w:r w:rsidRPr="00CE3893">
        <w:t>N</w:t>
      </w:r>
      <w:r>
        <w:t>mbsf</w:t>
      </w:r>
      <w:r w:rsidRPr="00CE3893">
        <w:t>_</w:t>
      </w:r>
      <w:r>
        <w:t>MBSUserDataIngestSession</w:t>
      </w:r>
      <w:r w:rsidRPr="00CE3893">
        <w:t>_</w:t>
      </w:r>
      <w:r>
        <w:t>StatusSubscribe</w:t>
      </w:r>
      <w:r w:rsidRPr="00CE3893">
        <w:t xml:space="preserve"> service operation</w:t>
      </w:r>
      <w:bookmarkEnd w:id="216"/>
      <w:bookmarkEnd w:id="217"/>
    </w:p>
    <w:p w14:paraId="18F8ED23" w14:textId="77777777" w:rsidR="003273C9" w:rsidRDefault="003273C9" w:rsidP="003273C9">
      <w:pPr>
        <w:pStyle w:val="Heading5"/>
      </w:pPr>
      <w:bookmarkStart w:id="218" w:name="_Toc120608959"/>
      <w:bookmarkStart w:id="219" w:name="_Toc120657426"/>
      <w:r>
        <w:t>5.3.2.6.1</w:t>
      </w:r>
      <w:r>
        <w:tab/>
        <w:t>General</w:t>
      </w:r>
      <w:bookmarkEnd w:id="218"/>
      <w:bookmarkEnd w:id="219"/>
    </w:p>
    <w:p w14:paraId="20AE1F93" w14:textId="12542137" w:rsidR="003273C9" w:rsidRDefault="003273C9" w:rsidP="003273C9">
      <w:r>
        <w:t xml:space="preserve">This </w:t>
      </w:r>
      <w:r w:rsidRPr="00E70270">
        <w:t xml:space="preserve">service operation is </w:t>
      </w:r>
      <w:r>
        <w:t>i</w:t>
      </w:r>
      <w:r w:rsidRPr="008C0E2A">
        <w:t xml:space="preserve">nvoked by </w:t>
      </w:r>
      <w:r w:rsidR="0077632E">
        <w:t>an</w:t>
      </w:r>
      <w:r w:rsidR="0077632E">
        <w:t xml:space="preserve">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220" w:name="_Toc120608960"/>
      <w:bookmarkStart w:id="221" w:name="_Toc120657427"/>
      <w:r>
        <w:t>5.3.2.6.2</w:t>
      </w:r>
      <w:r>
        <w:tab/>
        <w:t>MBS User D</w:t>
      </w:r>
      <w:r w:rsidR="003055A2">
        <w:t>a</w:t>
      </w:r>
      <w:r>
        <w:t>ta Ingest Session</w:t>
      </w:r>
      <w:r w:rsidR="00D63CDA">
        <w:t xml:space="preserve"> </w:t>
      </w:r>
      <w:r w:rsidR="00D63CDA" w:rsidRPr="00FE3974">
        <w:t>Status Subscription</w:t>
      </w:r>
      <w:r w:rsidR="00D63CDA">
        <w:t xml:space="preserve"> Creation</w:t>
      </w:r>
      <w:bookmarkEnd w:id="220"/>
      <w:bookmarkEnd w:id="221"/>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9" type="#_x0000_t75" style="width:477.45pt;height:159.85pt" o:ole="">
            <v:imagedata r:id="rId33" o:title=""/>
          </v:shape>
          <o:OLEObject Type="Embed" ProgID="Visio.Drawing.11" ShapeID="_x0000_i1039" DrawAspect="Content" ObjectID="_1731272642" r:id="rId34"/>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408AF75F"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 xml:space="preserve">resource </w:t>
      </w:r>
      <w:r w:rsidR="00577CB4">
        <w:rPr>
          <w:lang w:eastAsia="zh-CN"/>
        </w:rPr>
        <w:t xml:space="preserve">using the </w:t>
      </w:r>
      <w:r w:rsidR="003273C9">
        <w:rPr>
          <w:lang w:eastAsia="zh-CN"/>
        </w:rPr>
        <w:t>URI "{apiRoot}/nmbsf-mbs</w:t>
      </w:r>
      <w:r w:rsidR="00934D33">
        <w:rPr>
          <w:lang w:eastAsia="zh-CN"/>
        </w:rPr>
        <w:t>-</w:t>
      </w:r>
      <w:r w:rsidR="003273C9">
        <w:rPr>
          <w:lang w:eastAsia="zh-CN"/>
        </w:rPr>
        <w:t>ud</w:t>
      </w:r>
      <w:r w:rsidR="00934D33">
        <w:rPr>
          <w:lang w:eastAsia="zh-CN"/>
        </w:rPr>
        <w:t>-</w:t>
      </w:r>
      <w:r w:rsidR="003273C9">
        <w:rPr>
          <w:lang w:eastAsia="zh-CN"/>
        </w:rPr>
        <w:t>ing</w:t>
      </w:r>
      <w:r w:rsidR="00934D33">
        <w:rPr>
          <w:lang w:eastAsia="zh-CN"/>
        </w:rPr>
        <w:t>est</w:t>
      </w:r>
      <w:r w:rsidR="003273C9">
        <w:rPr>
          <w:lang w:eastAsia="zh-CN"/>
        </w:rPr>
        <w:t xml:space="preserve">/&lt;apiVersion&gt;/status-subscriptions" </w:t>
      </w:r>
      <w:r w:rsidR="003273C9">
        <w:t xml:space="preserve">as shown in step 1 of figure 5.3.2.6.2-1, </w:t>
      </w:r>
      <w:r w:rsidR="006B5564">
        <w:t xml:space="preserve">with </w:t>
      </w:r>
      <w:r w:rsidR="003273C9">
        <w:t>the request body includ</w:t>
      </w:r>
      <w:r w:rsidR="006B5564">
        <w:t>ing</w:t>
      </w:r>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r w:rsidR="00A721D5">
        <w:rPr>
          <w:noProof/>
        </w:rPr>
        <w:t>contain</w:t>
      </w:r>
      <w:r w:rsidR="003273C9">
        <w:rPr>
          <w:noProof/>
        </w:rPr>
        <w:t>:</w:t>
      </w:r>
    </w:p>
    <w:p w14:paraId="7C410957" w14:textId="2E40E0CA"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66104C7C" w14:textId="270F2C3F"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 and</w:t>
      </w:r>
    </w:p>
    <w:p w14:paraId="1A5310E2" w14:textId="09FC60BB" w:rsidR="003273C9" w:rsidRDefault="003273C9" w:rsidP="00C2543C">
      <w:pPr>
        <w:pStyle w:val="B2"/>
      </w:pPr>
      <w:r>
        <w:t>-</w:t>
      </w:r>
      <w:r>
        <w:tab/>
      </w:r>
      <w:r w:rsidR="00EA011F">
        <w:t xml:space="preserve">the list of subscribed MBS User Data Ingest Session Status </w:t>
      </w:r>
      <w:r>
        <w:rPr>
          <w:noProof/>
        </w:rPr>
        <w:t>event(s)</w:t>
      </w:r>
      <w:r w:rsidR="00EA011F">
        <w:rPr>
          <w:noProof/>
        </w:rPr>
        <w:t>, within</w:t>
      </w:r>
      <w:r>
        <w:t xml:space="preserve"> the "</w:t>
      </w:r>
      <w:r w:rsidR="00B91D51">
        <w:t>eventSubscs</w:t>
      </w:r>
      <w:r>
        <w:t>" attribute</w:t>
      </w:r>
      <w:r>
        <w:rPr>
          <w:lang w:eastAsia="zh-CN"/>
        </w:rPr>
        <w:t>.</w:t>
      </w:r>
    </w:p>
    <w:p w14:paraId="7FBB6DC9" w14:textId="32179404"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t xml:space="preserve">, as </w:t>
      </w:r>
      <w:r w:rsidR="003273C9" w:rsidRPr="00BD1E03">
        <w:rPr>
          <w:rFonts w:eastAsia="Batang"/>
        </w:rPr>
        <w:t>shown in</w:t>
      </w:r>
      <w:r w:rsidR="00ED2FB5" w:rsidRPr="00ED2FB5">
        <w:rPr>
          <w:rFonts w:eastAsia="Batang"/>
        </w:rPr>
        <w:t xml:space="preserve"> </w:t>
      </w:r>
      <w:r w:rsidR="00ED2FB5">
        <w:rPr>
          <w:rFonts w:eastAsia="Batang"/>
        </w:rPr>
        <w:t>step 2 of</w:t>
      </w:r>
      <w:r w:rsidR="003273C9" w:rsidRPr="00BD1E03">
        <w:rPr>
          <w:rFonts w:eastAsia="Batang"/>
        </w:rPr>
        <w:t xml:space="preserve"> figure 5.3.2.6.2-1,</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222" w:name="_Toc120608961"/>
      <w:bookmarkStart w:id="223" w:name="_Toc120657428"/>
      <w:r>
        <w:t>5.3.2.7</w:t>
      </w:r>
      <w:r>
        <w:tab/>
      </w:r>
      <w:r w:rsidRPr="00CE3893">
        <w:t>N</w:t>
      </w:r>
      <w:r>
        <w:t>mbsf</w:t>
      </w:r>
      <w:r w:rsidRPr="00CE3893">
        <w:t>_</w:t>
      </w:r>
      <w:r>
        <w:t>MBSUserDataIngestSession</w:t>
      </w:r>
      <w:r w:rsidRPr="00CE3893">
        <w:t>_</w:t>
      </w:r>
      <w:r>
        <w:t>StatusSubscribeMod</w:t>
      </w:r>
      <w:r w:rsidRPr="00CE3893">
        <w:t xml:space="preserve"> service operation</w:t>
      </w:r>
      <w:bookmarkEnd w:id="222"/>
      <w:bookmarkEnd w:id="223"/>
    </w:p>
    <w:p w14:paraId="52993966" w14:textId="77777777" w:rsidR="009B511B" w:rsidRDefault="009B511B" w:rsidP="009B511B">
      <w:pPr>
        <w:pStyle w:val="Heading5"/>
      </w:pPr>
      <w:bookmarkStart w:id="224" w:name="_Toc120608962"/>
      <w:bookmarkStart w:id="225" w:name="_Toc120657429"/>
      <w:r>
        <w:t>5.3.2.7.1</w:t>
      </w:r>
      <w:r>
        <w:tab/>
        <w:t>General</w:t>
      </w:r>
      <w:bookmarkEnd w:id="224"/>
      <w:bookmarkEnd w:id="225"/>
    </w:p>
    <w:p w14:paraId="5B3BF291" w14:textId="4D962C21" w:rsidR="009B511B" w:rsidRDefault="009B511B" w:rsidP="009B511B">
      <w:r>
        <w:t xml:space="preserve">This </w:t>
      </w:r>
      <w:r w:rsidRPr="00E70270">
        <w:t xml:space="preserve">service operation is </w:t>
      </w:r>
      <w:r>
        <w:t>i</w:t>
      </w:r>
      <w:r w:rsidRPr="008C0E2A">
        <w:t xml:space="preserve">nvoked by </w:t>
      </w:r>
      <w:r w:rsidR="0077632E">
        <w:t>an</w:t>
      </w:r>
      <w:r w:rsidR="0077632E">
        <w:t xml:space="preserve">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226" w:name="_Toc120608963"/>
      <w:bookmarkStart w:id="227" w:name="_Toc120657430"/>
      <w:r>
        <w:lastRenderedPageBreak/>
        <w:t>5.3.2.7.2</w:t>
      </w:r>
      <w:r>
        <w:tab/>
        <w:t xml:space="preserve">MBS User Data Ingest Session </w:t>
      </w:r>
      <w:r w:rsidRPr="00FE3974">
        <w:t>Status Subscription</w:t>
      </w:r>
      <w:r>
        <w:t xml:space="preserve"> Update</w:t>
      </w:r>
      <w:bookmarkEnd w:id="226"/>
      <w:bookmarkEnd w:id="227"/>
    </w:p>
    <w:p w14:paraId="4ED83304" w14:textId="77777777" w:rsidR="009B511B" w:rsidRDefault="009B511B" w:rsidP="009B511B">
      <w:pPr>
        <w:rPr>
          <w:noProof/>
        </w:rPr>
      </w:pPr>
      <w:r>
        <w:rPr>
          <w:noProof/>
        </w:rPr>
        <w:t xml:space="preserve">Figure 5.3.2.6.2-1 </w:t>
      </w:r>
      <w:r w:rsidRPr="00F3320D">
        <w:rPr>
          <w:noProof/>
        </w:rPr>
        <w:t>depicts a scenario where a</w:t>
      </w:r>
      <w:r>
        <w:rPr>
          <w:noProof/>
        </w:rPr>
        <w:t xml:space="preserve">n NF service consumer requests the </w:t>
      </w:r>
      <w:r>
        <w:t xml:space="preserve">update/modification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40" type="#_x0000_t75" style="width:476.15pt;height:159pt" o:ole="">
            <v:imagedata r:id="rId35" o:title=""/>
          </v:shape>
          <o:OLEObject Type="Embed" ProgID="Visio.Drawing.11" ShapeID="_x0000_i1040" DrawAspect="Content" ObjectID="_1731272643" r:id="rId36"/>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3091B40E"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 using the URI "{apiRoot}/nmbsf-mbs</w:t>
      </w:r>
      <w:r w:rsidR="000E2134">
        <w:rPr>
          <w:lang w:eastAsia="zh-CN"/>
        </w:rPr>
        <w:t>-</w:t>
      </w:r>
      <w:r>
        <w:rPr>
          <w:lang w:eastAsia="zh-CN"/>
        </w:rPr>
        <w:t>ud</w:t>
      </w:r>
      <w:r w:rsidR="000E2134">
        <w:rPr>
          <w:lang w:eastAsia="zh-CN"/>
        </w:rPr>
        <w:t>-</w:t>
      </w:r>
      <w:r>
        <w:rPr>
          <w:lang w:eastAsia="zh-CN"/>
        </w:rPr>
        <w:t>ing</w:t>
      </w:r>
      <w:r w:rsidR="000E2134">
        <w:rPr>
          <w:lang w:eastAsia="zh-CN"/>
        </w:rPr>
        <w:t>est</w:t>
      </w:r>
      <w:r>
        <w:rPr>
          <w:lang w:eastAsia="zh-CN"/>
        </w:rPr>
        <w:t xml:space="preserve">/&lt;apiVersion&gt;/status-subscriptions/{subscriptionId}", </w:t>
      </w:r>
      <w:r>
        <w:t xml:space="preserve">as shown in step 1 of figure 5.3.2.7.2-1,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4D654460" w14:textId="777777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send 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7777777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as shown in step 2a of figure 5.3.2.7.2-1; or</w:t>
      </w:r>
    </w:p>
    <w:p w14:paraId="7FEF7551" w14:textId="77777777" w:rsidR="009B511B" w:rsidRDefault="009B511B" w:rsidP="009B511B">
      <w:pPr>
        <w:pStyle w:val="B2"/>
      </w:pPr>
      <w:r>
        <w:t>b)</w:t>
      </w:r>
      <w:r>
        <w:tab/>
        <w:t>an HTTP "204 No Content" status code, as shown in step 2b of figure 5.3.2.7.2-1</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228" w:name="_Toc120608964"/>
      <w:bookmarkStart w:id="229" w:name="_Toc120657431"/>
      <w:r>
        <w:t>5.3.2.</w:t>
      </w:r>
      <w:r w:rsidR="009477A6">
        <w:t>8</w:t>
      </w:r>
      <w:r>
        <w:tab/>
      </w:r>
      <w:r w:rsidRPr="00D42B20">
        <w:t>Nmbsf_MBSUser</w:t>
      </w:r>
      <w:r>
        <w:t>DataIngestSession</w:t>
      </w:r>
      <w:r w:rsidRPr="00D42B20">
        <w:t>_</w:t>
      </w:r>
      <w:r>
        <w:t>StatusUnsubscribe</w:t>
      </w:r>
      <w:r w:rsidRPr="00D42B20">
        <w:t xml:space="preserve"> service operation</w:t>
      </w:r>
      <w:bookmarkEnd w:id="228"/>
      <w:bookmarkEnd w:id="229"/>
    </w:p>
    <w:p w14:paraId="37217E0E" w14:textId="4F6FDD7F" w:rsidR="003273C9" w:rsidRDefault="003273C9" w:rsidP="003273C9">
      <w:pPr>
        <w:pStyle w:val="Heading5"/>
      </w:pPr>
      <w:bookmarkStart w:id="230" w:name="_Toc120608965"/>
      <w:bookmarkStart w:id="231" w:name="_Toc120657432"/>
      <w:r>
        <w:t>5.3.2.</w:t>
      </w:r>
      <w:r w:rsidR="009477A6">
        <w:t>8</w:t>
      </w:r>
      <w:r>
        <w:t>.1</w:t>
      </w:r>
      <w:r>
        <w:tab/>
        <w:t>General</w:t>
      </w:r>
      <w:bookmarkEnd w:id="230"/>
      <w:bookmarkEnd w:id="231"/>
    </w:p>
    <w:p w14:paraId="1AEDB255" w14:textId="60B539DA" w:rsidR="003273C9" w:rsidRDefault="003273C9" w:rsidP="003273C9">
      <w:r>
        <w:t xml:space="preserve">This </w:t>
      </w:r>
      <w:r w:rsidRPr="00E70270">
        <w:t xml:space="preserve">service operation is used by </w:t>
      </w:r>
      <w:r w:rsidR="0077632E">
        <w:t>an</w:t>
      </w:r>
      <w:r w:rsidR="0077632E">
        <w:t xml:space="preserve">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232" w:name="_Toc120608966"/>
      <w:bookmarkStart w:id="233" w:name="_Toc120657433"/>
      <w:r>
        <w:t>5.3.2.</w:t>
      </w:r>
      <w:r w:rsidR="009477A6">
        <w:t>8</w:t>
      </w:r>
      <w:r>
        <w:t>.2</w:t>
      </w:r>
      <w:r>
        <w:tab/>
      </w:r>
      <w:r w:rsidRPr="005E3498">
        <w:t>MBS User Data Ingest Session</w:t>
      </w:r>
      <w:r w:rsidR="009B691F">
        <w:t xml:space="preserve"> Status Subscription Deletion</w:t>
      </w:r>
      <w:bookmarkEnd w:id="232"/>
      <w:bookmarkEnd w:id="233"/>
    </w:p>
    <w:p w14:paraId="46A59AB7" w14:textId="050780A1"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Pr="00D42B20">
        <w:rPr>
          <w:noProof/>
        </w:rPr>
        <w:t xml:space="preserve">MBS </w:t>
      </w:r>
      <w:r>
        <w:rPr>
          <w:noProof/>
        </w:rPr>
        <w:t>User Data Ingest Session</w:t>
      </w:r>
      <w:r w:rsidR="00EF3AF6">
        <w:rPr>
          <w:noProof/>
        </w:rPr>
        <w:t xml:space="preserve"> </w:t>
      </w:r>
      <w:r w:rsidR="00EF3AF6">
        <w:t>Status Subscription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41" type="#_x0000_t75" style="width:477pt;height:159.85pt" o:ole="">
            <v:imagedata r:id="rId37" o:title=""/>
          </v:shape>
          <o:OLEObject Type="Embed" ProgID="Visio.Drawing.11" ShapeID="_x0000_i1041" DrawAspect="Content" ObjectID="_1731272644" r:id="rId38"/>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66615BAE" w:rsidR="003273C9" w:rsidRDefault="00253C26" w:rsidP="00253C26">
      <w:pPr>
        <w:pStyle w:val="B10"/>
        <w:rPr>
          <w:lang w:eastAsia="zh-CN"/>
        </w:rPr>
      </w:pPr>
      <w:r>
        <w:t>1.</w:t>
      </w:r>
      <w:r>
        <w:tab/>
      </w:r>
      <w:r w:rsidR="003273C9">
        <w:t xml:space="preserve">In order to </w:t>
      </w:r>
      <w:r w:rsidR="00930507">
        <w:t>request the deletion of</w:t>
      </w:r>
      <w:r w:rsidR="00930507">
        <w:t xml:space="preserve">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xml:space="preserve">" resource using the </w:t>
      </w:r>
      <w:r w:rsidR="003273C9">
        <w:rPr>
          <w:lang w:eastAsia="zh-CN"/>
        </w:rPr>
        <w:t>URI "{apiRoot}/nmbsf-mbs</w:t>
      </w:r>
      <w:r w:rsidR="006D63DC">
        <w:rPr>
          <w:lang w:eastAsia="zh-CN"/>
        </w:rPr>
        <w:t>-</w:t>
      </w:r>
      <w:r w:rsidR="003273C9">
        <w:rPr>
          <w:lang w:eastAsia="zh-CN"/>
        </w:rPr>
        <w:t>ud</w:t>
      </w:r>
      <w:r w:rsidR="006D63DC">
        <w:rPr>
          <w:lang w:eastAsia="zh-CN"/>
        </w:rPr>
        <w:t>-</w:t>
      </w:r>
      <w:r w:rsidR="003273C9">
        <w:rPr>
          <w:lang w:eastAsia="zh-CN"/>
        </w:rPr>
        <w:t>ing</w:t>
      </w:r>
      <w:r w:rsidR="006D63DC">
        <w:rPr>
          <w:lang w:eastAsia="zh-CN"/>
        </w:rPr>
        <w:t>est</w:t>
      </w:r>
      <w:r w:rsidR="003273C9">
        <w:rPr>
          <w:lang w:eastAsia="zh-CN"/>
        </w:rPr>
        <w:t xml:space="preserve">/&lt;apiVersion&gt;/status-subscriptions/{subscriptionId}" </w:t>
      </w:r>
      <w:r w:rsidR="003273C9">
        <w:t>as shown in step 1 of figure 5.3.2.</w:t>
      </w:r>
      <w:r w:rsidR="00930507">
        <w:t>8</w:t>
      </w:r>
      <w:r w:rsidR="003273C9">
        <w:t>.2-1</w:t>
      </w:r>
      <w:r w:rsidR="003273C9">
        <w:rPr>
          <w:lang w:eastAsia="zh-CN"/>
        </w:rPr>
        <w:t>.</w:t>
      </w:r>
    </w:p>
    <w:p w14:paraId="12565B79" w14:textId="658923CF"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send 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40071DEB"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r>
        <w:rPr>
          <w:noProof/>
        </w:rPr>
        <w:t xml:space="preserve">, </w:t>
      </w:r>
      <w:r>
        <w:t xml:space="preserve">as shown in </w:t>
      </w:r>
      <w:r w:rsidR="00A55C1A">
        <w:t xml:space="preserve">step 2 of </w:t>
      </w:r>
      <w:r>
        <w:t>figure 5.3.2.</w:t>
      </w:r>
      <w:r w:rsidR="00AB3B97">
        <w:t>8</w:t>
      </w:r>
      <w:r>
        <w:t>.2-1</w:t>
      </w:r>
      <w:r>
        <w:rPr>
          <w:rFonts w:eastAsia="DengXian"/>
        </w:rPr>
        <w:t>.</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234" w:name="_Toc120608967"/>
      <w:bookmarkStart w:id="235" w:name="_Toc120657434"/>
      <w:r>
        <w:t>5.3.2.</w:t>
      </w:r>
      <w:r w:rsidR="00AC7B5B">
        <w:t>9</w:t>
      </w:r>
      <w:r>
        <w:tab/>
      </w:r>
      <w:r w:rsidRPr="00D42B20">
        <w:t>Nmbsf_MBSUser</w:t>
      </w:r>
      <w:r>
        <w:t>DataIngestSession</w:t>
      </w:r>
      <w:r w:rsidRPr="00D42B20">
        <w:t>_</w:t>
      </w:r>
      <w:r>
        <w:t>StatusNotify</w:t>
      </w:r>
      <w:r w:rsidRPr="00D42B20">
        <w:t xml:space="preserve"> service operation</w:t>
      </w:r>
      <w:bookmarkEnd w:id="234"/>
      <w:bookmarkEnd w:id="235"/>
    </w:p>
    <w:p w14:paraId="418DACF0" w14:textId="75432AC1" w:rsidR="00464C9C" w:rsidRDefault="00464C9C" w:rsidP="00464C9C">
      <w:pPr>
        <w:pStyle w:val="Heading5"/>
      </w:pPr>
      <w:bookmarkStart w:id="236" w:name="_Toc120608968"/>
      <w:bookmarkStart w:id="237" w:name="_Toc120657435"/>
      <w:r>
        <w:t>5.3.2.</w:t>
      </w:r>
      <w:r w:rsidR="00AC7B5B">
        <w:t>9</w:t>
      </w:r>
      <w:r>
        <w:t>.1</w:t>
      </w:r>
      <w:r>
        <w:tab/>
        <w:t>General</w:t>
      </w:r>
      <w:bookmarkEnd w:id="236"/>
      <w:bookmarkEnd w:id="237"/>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238" w:name="_Toc120608969"/>
      <w:bookmarkStart w:id="239" w:name="_Toc120657436"/>
      <w:r>
        <w:t>5.3.2.</w:t>
      </w:r>
      <w:r w:rsidR="00AC7B5B">
        <w:t>9</w:t>
      </w:r>
      <w:r>
        <w:t>.2</w:t>
      </w:r>
      <w:r>
        <w:tab/>
      </w:r>
      <w:r w:rsidRPr="0042574C">
        <w:t xml:space="preserve">MBS User Data Ingest Session </w:t>
      </w:r>
      <w:r w:rsidR="00DA5A7D">
        <w:t>Status Notification</w:t>
      </w:r>
      <w:bookmarkEnd w:id="238"/>
      <w:bookmarkEnd w:id="239"/>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2" type="#_x0000_t75" style="width:477pt;height:159.85pt" o:ole="">
            <v:imagedata r:id="rId39" o:title=""/>
          </v:shape>
          <o:OLEObject Type="Embed" ProgID="Visio.Drawing.11" ShapeID="_x0000_i1042" DrawAspect="Content" ObjectID="_1731272645" r:id="rId40"/>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0EA7BFE2" w:rsidR="00206ACC" w:rsidRPr="00206ACC" w:rsidRDefault="00253C26" w:rsidP="00253C26">
      <w:pPr>
        <w:pStyle w:val="B10"/>
      </w:pPr>
      <w:r>
        <w:tab/>
      </w:r>
      <w:r w:rsidR="00206ACC">
        <w:t>If the NF service consumer determines that the received HTTP POST request message needs to be redirected, the NF service consumer shall send 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77777777" w:rsidR="008A6D4A" w:rsidRDefault="008A6D4A" w:rsidP="008A6D4A">
      <w:pPr>
        <w:pStyle w:val="Heading1"/>
      </w:pPr>
      <w:bookmarkStart w:id="240" w:name="_Toc120608970"/>
      <w:bookmarkStart w:id="241" w:name="_Toc120657437"/>
      <w:r>
        <w:t>6</w:t>
      </w:r>
      <w:r>
        <w:tab/>
        <w:t>API Definitions</w:t>
      </w:r>
      <w:bookmarkEnd w:id="185"/>
      <w:bookmarkEnd w:id="186"/>
      <w:bookmarkEnd w:id="187"/>
      <w:bookmarkEnd w:id="240"/>
      <w:bookmarkEnd w:id="241"/>
    </w:p>
    <w:p w14:paraId="391C9859" w14:textId="0BE3F8DC" w:rsidR="008A6D4A" w:rsidRDefault="008A6D4A" w:rsidP="008A6D4A">
      <w:pPr>
        <w:pStyle w:val="Heading2"/>
      </w:pPr>
      <w:bookmarkStart w:id="242" w:name="_Toc510696598"/>
      <w:bookmarkStart w:id="243" w:name="_Toc35971390"/>
      <w:bookmarkStart w:id="244" w:name="_Toc100742441"/>
      <w:bookmarkStart w:id="245" w:name="_Toc120608971"/>
      <w:bookmarkStart w:id="246" w:name="_Toc120657438"/>
      <w:r>
        <w:t>6.1</w:t>
      </w:r>
      <w:r>
        <w:tab/>
      </w:r>
      <w:r w:rsidR="005A30ED" w:rsidRPr="00307394">
        <w:rPr>
          <w:lang w:val="en-US"/>
        </w:rPr>
        <w:t>Nmbsf_MBSUserService</w:t>
      </w:r>
      <w:r>
        <w:t xml:space="preserve"> Service API</w:t>
      </w:r>
      <w:bookmarkEnd w:id="242"/>
      <w:bookmarkEnd w:id="243"/>
      <w:bookmarkEnd w:id="244"/>
      <w:bookmarkEnd w:id="245"/>
      <w:bookmarkEnd w:id="246"/>
    </w:p>
    <w:p w14:paraId="2FA7B115" w14:textId="77777777" w:rsidR="008A6D4A" w:rsidRDefault="008A6D4A" w:rsidP="00662390">
      <w:pPr>
        <w:pStyle w:val="Heading3"/>
      </w:pPr>
      <w:bookmarkStart w:id="247" w:name="_Toc510696599"/>
      <w:bookmarkStart w:id="248" w:name="_Toc35971391"/>
      <w:bookmarkStart w:id="249" w:name="_Toc100742442"/>
      <w:bookmarkStart w:id="250" w:name="_Toc120608972"/>
      <w:bookmarkStart w:id="251" w:name="_Toc120657439"/>
      <w:r>
        <w:t>6.1.1</w:t>
      </w:r>
      <w:r>
        <w:tab/>
        <w:t>Introduction</w:t>
      </w:r>
      <w:bookmarkEnd w:id="247"/>
      <w:bookmarkEnd w:id="248"/>
      <w:bookmarkEnd w:id="249"/>
      <w:bookmarkEnd w:id="250"/>
      <w:bookmarkEnd w:id="251"/>
    </w:p>
    <w:p w14:paraId="17A68331" w14:textId="3BFCCB88" w:rsidR="008A6D4A" w:rsidRDefault="008A6D4A" w:rsidP="008A6D4A">
      <w:pPr>
        <w:rPr>
          <w:noProof/>
          <w:lang w:eastAsia="zh-CN"/>
        </w:rPr>
      </w:pPr>
      <w:bookmarkStart w:id="252"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59FB4BF7"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253" w:name="_Toc35971392"/>
      <w:bookmarkStart w:id="254" w:name="_Toc100742443"/>
      <w:bookmarkStart w:id="255" w:name="_Toc120608973"/>
      <w:bookmarkStart w:id="256" w:name="_Toc120657440"/>
      <w:r>
        <w:t>6.1.2</w:t>
      </w:r>
      <w:r>
        <w:tab/>
        <w:t>Usage of HTTP</w:t>
      </w:r>
      <w:bookmarkEnd w:id="252"/>
      <w:bookmarkEnd w:id="253"/>
      <w:bookmarkEnd w:id="254"/>
      <w:bookmarkEnd w:id="255"/>
      <w:bookmarkEnd w:id="256"/>
    </w:p>
    <w:p w14:paraId="1560E1A9" w14:textId="77777777" w:rsidR="008A6D4A" w:rsidRPr="000C5200" w:rsidRDefault="008A6D4A" w:rsidP="00662390">
      <w:pPr>
        <w:pStyle w:val="Heading4"/>
      </w:pPr>
      <w:bookmarkStart w:id="257" w:name="_Toc510696601"/>
      <w:bookmarkStart w:id="258" w:name="_Toc35971393"/>
      <w:bookmarkStart w:id="259" w:name="_Toc100742444"/>
      <w:bookmarkStart w:id="260" w:name="_Toc120608974"/>
      <w:bookmarkStart w:id="261" w:name="_Toc120657441"/>
      <w:r>
        <w:t>6.1.2.1</w:t>
      </w:r>
      <w:r>
        <w:tab/>
        <w:t>General</w:t>
      </w:r>
      <w:bookmarkEnd w:id="257"/>
      <w:bookmarkEnd w:id="258"/>
      <w:bookmarkEnd w:id="259"/>
      <w:bookmarkEnd w:id="260"/>
      <w:bookmarkEnd w:id="261"/>
    </w:p>
    <w:p w14:paraId="4D7A17E1" w14:textId="1C34640E" w:rsidR="008A6D4A" w:rsidRPr="00986E88" w:rsidRDefault="008A6D4A" w:rsidP="008A6D4A">
      <w:pPr>
        <w:rPr>
          <w:noProof/>
        </w:rPr>
      </w:pPr>
      <w:bookmarkStart w:id="26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263" w:name="_Toc35971394"/>
      <w:bookmarkStart w:id="264" w:name="_Toc100742445"/>
      <w:bookmarkStart w:id="265" w:name="_Toc120608975"/>
      <w:bookmarkStart w:id="266" w:name="_Toc120657442"/>
      <w:r>
        <w:t>6.1.2.2</w:t>
      </w:r>
      <w:r>
        <w:tab/>
        <w:t>HTTP standard headers</w:t>
      </w:r>
      <w:bookmarkEnd w:id="262"/>
      <w:bookmarkEnd w:id="263"/>
      <w:bookmarkEnd w:id="264"/>
      <w:bookmarkEnd w:id="265"/>
      <w:bookmarkEnd w:id="266"/>
    </w:p>
    <w:p w14:paraId="37563F57" w14:textId="77777777" w:rsidR="008A6D4A" w:rsidRDefault="008A6D4A" w:rsidP="00662390">
      <w:pPr>
        <w:pStyle w:val="Heading5"/>
        <w:rPr>
          <w:lang w:eastAsia="zh-CN"/>
        </w:rPr>
      </w:pPr>
      <w:bookmarkStart w:id="267" w:name="_Toc510696603"/>
      <w:bookmarkStart w:id="268" w:name="_Toc35971395"/>
      <w:bookmarkStart w:id="269" w:name="_Toc100742446"/>
      <w:bookmarkStart w:id="270" w:name="_Toc120608976"/>
      <w:bookmarkStart w:id="271" w:name="_Toc120657443"/>
      <w:r>
        <w:t>6.1.2.2.1</w:t>
      </w:r>
      <w:r>
        <w:rPr>
          <w:rFonts w:hint="eastAsia"/>
          <w:lang w:eastAsia="zh-CN"/>
        </w:rPr>
        <w:tab/>
      </w:r>
      <w:r>
        <w:rPr>
          <w:lang w:eastAsia="zh-CN"/>
        </w:rPr>
        <w:t>General</w:t>
      </w:r>
      <w:bookmarkEnd w:id="267"/>
      <w:bookmarkEnd w:id="268"/>
      <w:bookmarkEnd w:id="269"/>
      <w:bookmarkEnd w:id="270"/>
      <w:bookmarkEnd w:id="271"/>
    </w:p>
    <w:p w14:paraId="02C8BA3C" w14:textId="602F4C27" w:rsidR="008A6D4A" w:rsidRPr="00986E88" w:rsidRDefault="008A6D4A" w:rsidP="008A6D4A">
      <w:pPr>
        <w:rPr>
          <w:noProof/>
        </w:rPr>
      </w:pPr>
      <w:bookmarkStart w:id="27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273" w:name="_Toc35971396"/>
      <w:bookmarkStart w:id="274" w:name="_Toc100742447"/>
      <w:bookmarkStart w:id="275" w:name="_Toc120608977"/>
      <w:bookmarkStart w:id="276" w:name="_Toc120657444"/>
      <w:r>
        <w:t>6.1.2.2.2</w:t>
      </w:r>
      <w:r>
        <w:tab/>
        <w:t>Content type</w:t>
      </w:r>
      <w:bookmarkEnd w:id="272"/>
      <w:bookmarkEnd w:id="273"/>
      <w:bookmarkEnd w:id="274"/>
      <w:bookmarkEnd w:id="275"/>
      <w:bookmarkEnd w:id="276"/>
    </w:p>
    <w:p w14:paraId="305F86EC" w14:textId="4BFFF0DF" w:rsidR="008A6D4A" w:rsidRDefault="008A6D4A" w:rsidP="008A6D4A">
      <w:bookmarkStart w:id="27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278" w:name="_Toc35971397"/>
      <w:bookmarkStart w:id="279" w:name="_Toc100742448"/>
      <w:bookmarkStart w:id="280" w:name="_Toc120608978"/>
      <w:bookmarkStart w:id="281" w:name="_Toc120657445"/>
      <w:r>
        <w:t>6.1.2.3</w:t>
      </w:r>
      <w:r>
        <w:tab/>
        <w:t>HTTP custom headers</w:t>
      </w:r>
      <w:bookmarkEnd w:id="277"/>
      <w:bookmarkEnd w:id="278"/>
      <w:bookmarkEnd w:id="279"/>
      <w:bookmarkEnd w:id="280"/>
      <w:bookmarkEnd w:id="281"/>
    </w:p>
    <w:p w14:paraId="0A8370E8" w14:textId="097A3058" w:rsidR="000602BD" w:rsidRDefault="000602BD" w:rsidP="000602BD">
      <w:pPr>
        <w:rPr>
          <w:noProof/>
        </w:rPr>
      </w:pPr>
      <w:bookmarkStart w:id="282" w:name="_Toc489605322"/>
      <w:bookmarkStart w:id="283" w:name="_Toc492899753"/>
      <w:bookmarkStart w:id="284" w:name="_Toc492900032"/>
      <w:bookmarkStart w:id="285" w:name="_Toc492967834"/>
      <w:bookmarkStart w:id="286" w:name="_Toc492972922"/>
      <w:bookmarkStart w:id="287" w:name="_Toc492973142"/>
      <w:bookmarkStart w:id="288" w:name="_Toc492974840"/>
      <w:bookmarkStart w:id="28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290" w:name="_Toc510696607"/>
      <w:bookmarkStart w:id="291" w:name="_Toc35971398"/>
      <w:bookmarkStart w:id="292" w:name="_Toc100742449"/>
      <w:bookmarkStart w:id="293" w:name="_Toc120608979"/>
      <w:bookmarkStart w:id="294" w:name="_Toc120657446"/>
      <w:bookmarkEnd w:id="282"/>
      <w:bookmarkEnd w:id="283"/>
      <w:bookmarkEnd w:id="284"/>
      <w:bookmarkEnd w:id="285"/>
      <w:bookmarkEnd w:id="286"/>
      <w:bookmarkEnd w:id="287"/>
      <w:bookmarkEnd w:id="288"/>
      <w:bookmarkEnd w:id="289"/>
      <w:r>
        <w:t>6.1.3</w:t>
      </w:r>
      <w:r>
        <w:tab/>
        <w:t>Resources</w:t>
      </w:r>
      <w:bookmarkEnd w:id="290"/>
      <w:bookmarkEnd w:id="291"/>
      <w:bookmarkEnd w:id="292"/>
      <w:bookmarkEnd w:id="293"/>
      <w:bookmarkEnd w:id="294"/>
    </w:p>
    <w:p w14:paraId="752598FC" w14:textId="0A4C30A8" w:rsidR="008A6D4A" w:rsidRDefault="008A6D4A" w:rsidP="00662390">
      <w:pPr>
        <w:pStyle w:val="Heading4"/>
      </w:pPr>
      <w:bookmarkStart w:id="295" w:name="_Toc510696608"/>
      <w:bookmarkStart w:id="296" w:name="_Toc35971399"/>
      <w:bookmarkStart w:id="297" w:name="_Toc100742450"/>
      <w:bookmarkStart w:id="298" w:name="_Toc120608980"/>
      <w:bookmarkStart w:id="299" w:name="_Toc120657447"/>
      <w:r>
        <w:t>6.1.3.1</w:t>
      </w:r>
      <w:r>
        <w:tab/>
        <w:t>Overview</w:t>
      </w:r>
      <w:bookmarkEnd w:id="295"/>
      <w:bookmarkEnd w:id="296"/>
      <w:bookmarkEnd w:id="297"/>
      <w:bookmarkEnd w:id="298"/>
      <w:bookmarkEnd w:id="299"/>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3" type="#_x0000_t75" style="width:316.3pt;height:144.85pt" o:ole="">
            <v:imagedata r:id="rId41" o:title=""/>
          </v:shape>
          <o:OLEObject Type="Embed" ProgID="Visio.Drawing.11" ShapeID="_x0000_i1043" DrawAspect="Content" ObjectID="_1731272646" r:id="rId42"/>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lastRenderedPageBreak/>
        <w:t>Table</w:t>
      </w:r>
      <w:r w:rsidR="002B4468">
        <w:t> </w:t>
      </w:r>
      <w:r>
        <w:t>6.1.3.1-1 provides an overview of the resources and applicable HTTP methods.</w:t>
      </w:r>
    </w:p>
    <w:p w14:paraId="79605D07" w14:textId="401566FD" w:rsidR="0038612E" w:rsidRPr="00384E92" w:rsidRDefault="0038612E" w:rsidP="0038612E">
      <w:pPr>
        <w:pStyle w:val="TH"/>
      </w:pPr>
      <w:bookmarkStart w:id="300" w:name="_Toc510696609"/>
      <w:bookmarkStart w:id="301"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38878A85" w:rsidR="00184034" w:rsidRPr="0016361A" w:rsidRDefault="00184034" w:rsidP="00184034">
            <w:pPr>
              <w:pStyle w:val="TAL"/>
            </w:pPr>
            <w:r>
              <w:rPr>
                <w:noProof/>
                <w:lang w:eastAsia="zh-CN"/>
              </w:rPr>
              <w:t xml:space="preserve">Retrieve all the active </w:t>
            </w:r>
            <w:r>
              <w:t>MBS User Se</w:t>
            </w:r>
            <w:r w:rsidR="00C919D0">
              <w:t>rvices</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42D9D57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CBAC475"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550A5F83"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302" w:name="_Toc100742451"/>
      <w:bookmarkStart w:id="303" w:name="_Toc120608981"/>
      <w:bookmarkStart w:id="304" w:name="_Toc120657448"/>
      <w:r>
        <w:t>6.1.3.2</w:t>
      </w:r>
      <w:r>
        <w:tab/>
        <w:t xml:space="preserve">Resource: </w:t>
      </w:r>
      <w:bookmarkEnd w:id="300"/>
      <w:bookmarkEnd w:id="301"/>
      <w:bookmarkEnd w:id="302"/>
      <w:r w:rsidR="00097433">
        <w:t>MBS User Services</w:t>
      </w:r>
      <w:bookmarkEnd w:id="303"/>
      <w:bookmarkEnd w:id="304"/>
    </w:p>
    <w:p w14:paraId="5DA53F4D" w14:textId="77777777" w:rsidR="008A6D4A" w:rsidRDefault="008A6D4A" w:rsidP="00662390">
      <w:pPr>
        <w:pStyle w:val="Heading5"/>
      </w:pPr>
      <w:bookmarkStart w:id="305" w:name="_Toc510696610"/>
      <w:bookmarkStart w:id="306" w:name="_Toc35971401"/>
      <w:bookmarkStart w:id="307" w:name="_Toc100742452"/>
      <w:bookmarkStart w:id="308" w:name="_Toc120608982"/>
      <w:bookmarkStart w:id="309" w:name="_Toc120657449"/>
      <w:r>
        <w:t>6.1.3.2.1</w:t>
      </w:r>
      <w:r>
        <w:tab/>
        <w:t>Description</w:t>
      </w:r>
      <w:bookmarkEnd w:id="305"/>
      <w:bookmarkEnd w:id="306"/>
      <w:bookmarkEnd w:id="307"/>
      <w:bookmarkEnd w:id="308"/>
      <w:bookmarkEnd w:id="309"/>
    </w:p>
    <w:p w14:paraId="38773283" w14:textId="77777777" w:rsidR="00097433" w:rsidRDefault="00097433" w:rsidP="00097433">
      <w:bookmarkStart w:id="310" w:name="_Toc35971402"/>
      <w:bookmarkStart w:id="311" w:name="_Toc100742453"/>
      <w:bookmarkStart w:id="312" w:name="_Toc510696612"/>
      <w:r>
        <w:t>This resource represents the collection of MBS User Services managed by the MBSF.</w:t>
      </w:r>
    </w:p>
    <w:p w14:paraId="38E2AC4F" w14:textId="77777777" w:rsidR="000602BD" w:rsidRDefault="000602BD" w:rsidP="000602BD">
      <w:pPr>
        <w:pStyle w:val="Heading5"/>
      </w:pPr>
      <w:bookmarkStart w:id="313" w:name="_Toc120608983"/>
      <w:bookmarkStart w:id="314" w:name="_Toc120657450"/>
      <w:r>
        <w:t>6.1.3.2.2</w:t>
      </w:r>
      <w:r>
        <w:tab/>
        <w:t>Resource Definition</w:t>
      </w:r>
      <w:bookmarkEnd w:id="310"/>
      <w:bookmarkEnd w:id="311"/>
      <w:bookmarkEnd w:id="313"/>
      <w:bookmarkEnd w:id="314"/>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315" w:name="_Toc35971403"/>
      <w:bookmarkStart w:id="316" w:name="_Toc100742454"/>
      <w:bookmarkStart w:id="317" w:name="_Toc120608984"/>
      <w:bookmarkStart w:id="318" w:name="_Toc120657451"/>
      <w:r>
        <w:t>6.1.3.2.3</w:t>
      </w:r>
      <w:r>
        <w:tab/>
        <w:t>Resource Standard Methods</w:t>
      </w:r>
      <w:bookmarkEnd w:id="312"/>
      <w:bookmarkEnd w:id="315"/>
      <w:bookmarkEnd w:id="316"/>
      <w:bookmarkEnd w:id="317"/>
      <w:bookmarkEnd w:id="318"/>
    </w:p>
    <w:p w14:paraId="03E9DAD6" w14:textId="5A5A2B4C" w:rsidR="008A6D4A" w:rsidRPr="00384E92" w:rsidRDefault="008A6D4A" w:rsidP="004D508C">
      <w:pPr>
        <w:pStyle w:val="Heading6"/>
      </w:pPr>
      <w:bookmarkStart w:id="319" w:name="_Toc510696613"/>
      <w:bookmarkStart w:id="320" w:name="_Toc35971404"/>
      <w:bookmarkStart w:id="321" w:name="_Toc100742455"/>
      <w:bookmarkStart w:id="322" w:name="_Toc120608985"/>
      <w:bookmarkStart w:id="323" w:name="_Toc120657452"/>
      <w:r w:rsidRPr="00384E92">
        <w:t>6.</w:t>
      </w:r>
      <w:r>
        <w:t>1.3.2.3</w:t>
      </w:r>
      <w:r w:rsidRPr="00384E92">
        <w:t>.1</w:t>
      </w:r>
      <w:r w:rsidRPr="00384E92">
        <w:tab/>
      </w:r>
      <w:bookmarkEnd w:id="319"/>
      <w:bookmarkEnd w:id="320"/>
      <w:bookmarkEnd w:id="321"/>
      <w:r w:rsidR="00097433">
        <w:t>GET</w:t>
      </w:r>
      <w:bookmarkEnd w:id="322"/>
      <w:bookmarkEnd w:id="323"/>
    </w:p>
    <w:p w14:paraId="28C103F6" w14:textId="77777777" w:rsidR="00097433" w:rsidRDefault="00097433" w:rsidP="00097433">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lastRenderedPageBreak/>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EE5C45" w:rsidRPr="00B54FF5" w14:paraId="1C240B92" w14:textId="77777777" w:rsidTr="00EE5C45">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EE5C45" w:rsidRPr="00B54FF5" w14:paraId="4AF68377" w14:textId="77777777" w:rsidTr="00EE5C45">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proofErr w:type="gramStart"/>
            <w:r w:rsidRPr="0016361A">
              <w:t>array</w:t>
            </w:r>
            <w:r w:rsidRPr="0016361A">
              <w:rPr>
                <w:i/>
              </w:rPr>
              <w:t>(</w:t>
            </w:r>
            <w:proofErr w:type="gramEnd"/>
            <w:r w:rsidR="00097433">
              <w:t>MBSUserService</w:t>
            </w:r>
            <w:r w:rsidRPr="0016361A">
              <w:t>)</w:t>
            </w:r>
          </w:p>
        </w:tc>
        <w:tc>
          <w:tcPr>
            <w:tcW w:w="221" w:type="pct"/>
            <w:tcBorders>
              <w:top w:val="single" w:sz="6" w:space="0" w:color="auto"/>
            </w:tcBorders>
            <w:vAlign w:val="center"/>
          </w:tcPr>
          <w:p w14:paraId="015C08E8" w14:textId="7DAC578B" w:rsidR="008A6D4A" w:rsidRPr="0016361A" w:rsidRDefault="008A6D4A" w:rsidP="00097433">
            <w:pPr>
              <w:pStyle w:val="TAC"/>
            </w:pPr>
            <w:r w:rsidRPr="0016361A">
              <w:t>M</w:t>
            </w:r>
          </w:p>
        </w:tc>
        <w:tc>
          <w:tcPr>
            <w:tcW w:w="589" w:type="pct"/>
            <w:tcBorders>
              <w:top w:val="single" w:sz="6" w:space="0" w:color="auto"/>
            </w:tcBorders>
            <w:vAlign w:val="center"/>
          </w:tcPr>
          <w:p w14:paraId="42CE5A83" w14:textId="57A77791" w:rsidR="008A6D4A" w:rsidRPr="0016361A" w:rsidRDefault="000A60F6" w:rsidP="00194A59">
            <w:pPr>
              <w:pStyle w:val="TAC"/>
            </w:pPr>
            <w:proofErr w:type="gramStart"/>
            <w:r>
              <w:t>0</w:t>
            </w:r>
            <w:r w:rsidR="008A6D4A" w:rsidRPr="0016361A">
              <w:t>..N</w:t>
            </w:r>
            <w:proofErr w:type="gramEnd"/>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57F5BD43" w:rsidR="008A6D4A" w:rsidRPr="0016361A" w:rsidRDefault="00097433" w:rsidP="00097433">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EE5C45" w:rsidRPr="00B54FF5" w14:paraId="5DC81DFE" w14:textId="77777777" w:rsidTr="00EE5C45">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EE5C45" w:rsidRPr="00B54FF5" w14:paraId="76169128" w14:textId="77777777" w:rsidTr="00EE5C45">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324" w:name="_Toc510696614"/>
      <w:bookmarkStart w:id="325" w:name="_Toc35971405"/>
      <w:bookmarkStart w:id="326" w:name="_Toc100742456"/>
      <w:bookmarkStart w:id="327" w:name="_Toc120608986"/>
      <w:bookmarkStart w:id="328" w:name="_Toc120657453"/>
      <w:r w:rsidRPr="00384E92">
        <w:t>6.</w:t>
      </w:r>
      <w:r>
        <w:t>1.3.2.3</w:t>
      </w:r>
      <w:r w:rsidRPr="00384E92">
        <w:t>.</w:t>
      </w:r>
      <w:r>
        <w:t>2</w:t>
      </w:r>
      <w:r w:rsidRPr="00384E92">
        <w:tab/>
      </w:r>
      <w:bookmarkEnd w:id="324"/>
      <w:bookmarkEnd w:id="325"/>
      <w:bookmarkEnd w:id="326"/>
      <w:r w:rsidR="00097433">
        <w:t>POST</w:t>
      </w:r>
      <w:bookmarkEnd w:id="327"/>
      <w:bookmarkEnd w:id="328"/>
    </w:p>
    <w:p w14:paraId="2E0BF674" w14:textId="77777777" w:rsidR="00097433" w:rsidRDefault="00097433" w:rsidP="00097433">
      <w:bookmarkStart w:id="329" w:name="_Toc510696615"/>
      <w:bookmarkStart w:id="330" w:name="_Toc35971406"/>
      <w:bookmarkStart w:id="331"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lastRenderedPageBreak/>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7777777" w:rsidR="00097433" w:rsidRDefault="00097433" w:rsidP="003551F3">
            <w:pPr>
              <w:pStyle w:val="TAL"/>
            </w:pPr>
            <w:r>
              <w:t>Successful case. The MBS User Service is successfully created and a representation of the created Individual MBS User Service resource is returned.</w:t>
            </w:r>
          </w:p>
          <w:p w14:paraId="24BF0BB0" w14:textId="77777777" w:rsidR="00097433" w:rsidRDefault="00097433" w:rsidP="003551F3">
            <w:pPr>
              <w:pStyle w:val="TAL"/>
            </w:pPr>
          </w:p>
          <w:p w14:paraId="50301735" w14:textId="4EA2CA1F" w:rsidR="00097433" w:rsidRPr="0016361A" w:rsidRDefault="00097433" w:rsidP="003551F3">
            <w:pPr>
              <w:pStyle w:val="TAL"/>
            </w:pPr>
            <w:r>
              <w:t>An HTTP</w:t>
            </w:r>
            <w:r w:rsidRPr="00B06F7A">
              <w:t xml:space="preserve"> "Location" header that contains the URI of the created </w:t>
            </w:r>
            <w:r>
              <w:t xml:space="preserve">Individual MBS User Service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332" w:name="_Toc120608987"/>
      <w:bookmarkStart w:id="333" w:name="_Toc120657454"/>
      <w:r>
        <w:t>6.1.3.2.4</w:t>
      </w:r>
      <w:r>
        <w:tab/>
        <w:t>Resource Custom Operations</w:t>
      </w:r>
      <w:bookmarkEnd w:id="329"/>
      <w:bookmarkEnd w:id="330"/>
      <w:bookmarkEnd w:id="331"/>
      <w:bookmarkEnd w:id="332"/>
      <w:bookmarkEnd w:id="333"/>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334" w:name="_Toc510696621"/>
      <w:bookmarkStart w:id="335" w:name="_Toc35971412"/>
      <w:bookmarkStart w:id="336" w:name="_Toc100742461"/>
      <w:bookmarkStart w:id="337" w:name="_Toc120608988"/>
      <w:bookmarkStart w:id="338" w:name="_Toc120657455"/>
      <w:r>
        <w:t>6.1.3.3</w:t>
      </w:r>
      <w:r>
        <w:tab/>
        <w:t xml:space="preserve">Resource: </w:t>
      </w:r>
      <w:bookmarkEnd w:id="334"/>
      <w:bookmarkEnd w:id="335"/>
      <w:bookmarkEnd w:id="336"/>
      <w:r w:rsidR="004C0945">
        <w:t>Individual MBS User Service</w:t>
      </w:r>
      <w:bookmarkEnd w:id="337"/>
      <w:bookmarkEnd w:id="338"/>
    </w:p>
    <w:p w14:paraId="09ECAA91" w14:textId="77777777" w:rsidR="004C0945" w:rsidRDefault="004C0945" w:rsidP="004C0945">
      <w:pPr>
        <w:pStyle w:val="Heading5"/>
      </w:pPr>
      <w:bookmarkStart w:id="339" w:name="_Toc120608989"/>
      <w:bookmarkStart w:id="340" w:name="_Toc510696622"/>
      <w:bookmarkStart w:id="341" w:name="_Toc35971413"/>
      <w:bookmarkStart w:id="342" w:name="_Toc100742462"/>
      <w:bookmarkStart w:id="343" w:name="_Toc120657456"/>
      <w:r>
        <w:t>6.1.3.3.1</w:t>
      </w:r>
      <w:r>
        <w:tab/>
        <w:t>Description</w:t>
      </w:r>
      <w:bookmarkEnd w:id="339"/>
      <w:bookmarkEnd w:id="343"/>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344" w:name="_Toc120608990"/>
      <w:bookmarkStart w:id="345" w:name="_Toc120657457"/>
      <w:r>
        <w:t>6.1.3.3.2</w:t>
      </w:r>
      <w:r>
        <w:tab/>
        <w:t>Resource Definition</w:t>
      </w:r>
      <w:bookmarkEnd w:id="344"/>
      <w:bookmarkEnd w:id="345"/>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5F7F1899" w:rsidR="004C0945" w:rsidRPr="0016361A" w:rsidRDefault="004C0945" w:rsidP="003551F3">
            <w:pPr>
              <w:pStyle w:val="TAL"/>
            </w:pPr>
            <w:r>
              <w:t xml:space="preserve">Represents the unique identifier of the </w:t>
            </w:r>
            <w:r w:rsidR="00356F9C">
              <w:t>I</w:t>
            </w:r>
            <w:r>
              <w:t>ndividual MBS User Service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346" w:name="_Toc120608991"/>
      <w:bookmarkStart w:id="347" w:name="_Toc120657458"/>
      <w:r>
        <w:t>6.1.3.3.3</w:t>
      </w:r>
      <w:r>
        <w:tab/>
        <w:t>Resource Standard Methods</w:t>
      </w:r>
      <w:bookmarkEnd w:id="346"/>
      <w:bookmarkEnd w:id="347"/>
    </w:p>
    <w:p w14:paraId="3D5B1777" w14:textId="77777777" w:rsidR="004C0945" w:rsidRPr="00384E92" w:rsidRDefault="004C0945" w:rsidP="004C0945">
      <w:pPr>
        <w:pStyle w:val="Heading6"/>
      </w:pPr>
      <w:bookmarkStart w:id="348" w:name="_Toc120608992"/>
      <w:bookmarkStart w:id="349" w:name="_Toc120657459"/>
      <w:r w:rsidRPr="00384E92">
        <w:t>6.</w:t>
      </w:r>
      <w:r>
        <w:t>1.3.3.3</w:t>
      </w:r>
      <w:r w:rsidRPr="00384E92">
        <w:t>.1</w:t>
      </w:r>
      <w:r w:rsidRPr="00384E92">
        <w:tab/>
      </w:r>
      <w:r>
        <w:t>GET</w:t>
      </w:r>
      <w:bookmarkEnd w:id="348"/>
      <w:bookmarkEnd w:id="349"/>
    </w:p>
    <w:p w14:paraId="6AA00D5D" w14:textId="77777777" w:rsidR="004C0945" w:rsidRDefault="004C0945" w:rsidP="004C0945">
      <w:r>
        <w:rPr>
          <w:noProof/>
          <w:lang w:eastAsia="zh-CN"/>
        </w:rPr>
        <w:t xml:space="preserve">The GET method allows an NF service consumer (e.g. AF, NEF) to retrieve an existing Individual </w:t>
      </w:r>
      <w:r>
        <w:t>MBS User Service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lastRenderedPageBreak/>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EE5C45">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EE5C45">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77777777" w:rsidR="004C0945" w:rsidRPr="0016361A" w:rsidRDefault="004C0945" w:rsidP="003551F3">
            <w:pPr>
              <w:pStyle w:val="TAL"/>
            </w:pPr>
            <w:r>
              <w:t>Successful case. The requested Individual</w:t>
            </w:r>
            <w:r>
              <w:rPr>
                <w:noProof/>
                <w:lang w:eastAsia="zh-CN"/>
              </w:rPr>
              <w:t xml:space="preserve"> MBS User Service resource </w:t>
            </w:r>
            <w:r>
              <w:t>is returned.</w:t>
            </w:r>
          </w:p>
        </w:tc>
      </w:tr>
      <w:tr w:rsidR="004C0945" w:rsidRPr="00B54FF5" w14:paraId="1A3F6748" w14:textId="77777777" w:rsidTr="00EE5C45">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EE5C45">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EE5C45">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EE5C45">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EE5C45">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EE5C45">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EE5C45">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EE5C45">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350" w:name="_Toc120608993"/>
      <w:bookmarkStart w:id="351" w:name="_Toc100763606"/>
      <w:bookmarkStart w:id="352" w:name="_Toc100763542"/>
      <w:bookmarkStart w:id="353" w:name="_Toc120657460"/>
      <w:r>
        <w:t>6.1.3.3.3.2</w:t>
      </w:r>
      <w:r>
        <w:tab/>
        <w:t>PUT</w:t>
      </w:r>
      <w:bookmarkEnd w:id="350"/>
      <w:bookmarkEnd w:id="353"/>
    </w:p>
    <w:p w14:paraId="594FD1A3" w14:textId="77777777" w:rsidR="00561129" w:rsidRDefault="00561129" w:rsidP="00561129">
      <w:r>
        <w:rPr>
          <w:noProof/>
          <w:lang w:eastAsia="zh-CN"/>
        </w:rPr>
        <w:t>The PUT method allows an NF service consumer (e.g. AF, NEF) to request the update of an existing MBS User Service at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77777777" w:rsidR="004C0945" w:rsidRDefault="004C0945" w:rsidP="003551F3">
            <w:pPr>
              <w:pStyle w:val="TAL"/>
            </w:pPr>
            <w:r>
              <w:t>Contains the updated representation of the existing Individual MBS User Service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7777777" w:rsidR="004C0945" w:rsidRDefault="004C0945" w:rsidP="003551F3">
            <w:pPr>
              <w:pStyle w:val="TAL"/>
            </w:pPr>
            <w:r>
              <w:t>Successful case. The concerned Individual MBS User Service resource is successfully updated and a representation of the updated resource is returned to the NF service consumer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77777777" w:rsidR="004C0945" w:rsidRDefault="004C0945" w:rsidP="003551F3">
            <w:pPr>
              <w:pStyle w:val="TAL"/>
            </w:pPr>
            <w:r>
              <w:t>Successful case. The concerned Individual MBS User Service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EE5C45">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EE5C45">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EE5C45">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EE5C45">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EE5C45">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EE5C45">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354" w:name="_Toc120608994"/>
      <w:bookmarkStart w:id="355" w:name="_Toc120657461"/>
      <w:r>
        <w:t>6.1.3.3.3.3</w:t>
      </w:r>
      <w:r>
        <w:tab/>
        <w:t>PATCH</w:t>
      </w:r>
      <w:bookmarkEnd w:id="351"/>
      <w:bookmarkEnd w:id="354"/>
      <w:bookmarkEnd w:id="355"/>
    </w:p>
    <w:p w14:paraId="049AF966" w14:textId="77777777" w:rsidR="001B359B" w:rsidRDefault="001B359B" w:rsidP="001B359B">
      <w:r>
        <w:rPr>
          <w:noProof/>
          <w:lang w:eastAsia="zh-CN"/>
        </w:rPr>
        <w:t>The PATCH method allows an NF service consumer (e.g. AF, NEF) to request the modification of an existing MBS User Service at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77777777" w:rsidR="004C0945" w:rsidRDefault="004C0945" w:rsidP="003551F3">
            <w:pPr>
              <w:pStyle w:val="TAL"/>
            </w:pPr>
            <w:r>
              <w:t>Contains the parameters to request the modification of an existing Individual MBS User Service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7777777" w:rsidR="004C0945" w:rsidRDefault="004C0945" w:rsidP="003551F3">
            <w:pPr>
              <w:pStyle w:val="TAL"/>
            </w:pPr>
            <w:r>
              <w:t>Successful case. The concerned Individual MBS User Service resource is successfully modified and a representation of the updated resource is returned to the NF service consumer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77777777" w:rsidR="004C0945" w:rsidRDefault="004C0945" w:rsidP="003551F3">
            <w:pPr>
              <w:pStyle w:val="TAL"/>
            </w:pPr>
            <w:r>
              <w:t>Successful case. The concerned Individual MBS User Service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EE5C45">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EE5C45">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EE5C45">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EE5C45">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EE5C45">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EE5C45">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356" w:name="_Toc100763607"/>
      <w:bookmarkStart w:id="357" w:name="_Toc120608995"/>
      <w:bookmarkStart w:id="358" w:name="_Toc120657462"/>
      <w:bookmarkEnd w:id="352"/>
      <w:r>
        <w:t>6.1.3.3.3.4</w:t>
      </w:r>
      <w:r>
        <w:tab/>
        <w:t>DELETE</w:t>
      </w:r>
      <w:bookmarkEnd w:id="356"/>
      <w:bookmarkEnd w:id="357"/>
      <w:bookmarkEnd w:id="358"/>
    </w:p>
    <w:p w14:paraId="3722315A" w14:textId="77777777" w:rsidR="00B34911" w:rsidRDefault="00B34911" w:rsidP="00B34911">
      <w:r>
        <w:rPr>
          <w:noProof/>
          <w:lang w:eastAsia="zh-CN"/>
        </w:rPr>
        <w:t>The DELETE method allows an NF service consumer (e.g. AF, NEF) to request the deletion of an existing MBS User Service at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lastRenderedPageBreak/>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7777777" w:rsidR="004C0945" w:rsidRDefault="004C0945" w:rsidP="003551F3">
            <w:pPr>
              <w:pStyle w:val="TAL"/>
            </w:pPr>
            <w:r>
              <w:t>Successful case. The concerned Individual MBS User Service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EE5C45">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EE5C45">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EE5C45">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EE5C45">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EE5C45">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EE5C45">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359" w:name="_Toc120608996"/>
      <w:bookmarkStart w:id="360" w:name="_Toc120657463"/>
      <w:r>
        <w:t>6.1.4</w:t>
      </w:r>
      <w:r>
        <w:tab/>
        <w:t>Custom Operations without associated resources</w:t>
      </w:r>
      <w:bookmarkEnd w:id="340"/>
      <w:bookmarkEnd w:id="341"/>
      <w:bookmarkEnd w:id="342"/>
      <w:bookmarkEnd w:id="359"/>
      <w:bookmarkEnd w:id="360"/>
    </w:p>
    <w:p w14:paraId="51C816C8" w14:textId="77777777" w:rsidR="004C0945" w:rsidRDefault="004C0945" w:rsidP="004C0945">
      <w:bookmarkStart w:id="361" w:name="_Toc510696623"/>
      <w:bookmarkStart w:id="362" w:name="_Toc35971414"/>
      <w:bookmarkStart w:id="363"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364" w:name="_Toc510696628"/>
      <w:bookmarkStart w:id="365" w:name="_Toc35971419"/>
      <w:bookmarkStart w:id="366" w:name="_Toc100742468"/>
      <w:bookmarkStart w:id="367" w:name="_Toc120608997"/>
      <w:bookmarkStart w:id="368" w:name="_Toc120657464"/>
      <w:bookmarkEnd w:id="361"/>
      <w:bookmarkEnd w:id="362"/>
      <w:bookmarkEnd w:id="363"/>
      <w:r>
        <w:t>6.1.5</w:t>
      </w:r>
      <w:r>
        <w:tab/>
        <w:t>Notifications</w:t>
      </w:r>
      <w:bookmarkEnd w:id="364"/>
      <w:bookmarkEnd w:id="365"/>
      <w:bookmarkEnd w:id="366"/>
      <w:bookmarkEnd w:id="367"/>
      <w:bookmarkEnd w:id="368"/>
    </w:p>
    <w:p w14:paraId="65CB7376" w14:textId="77777777" w:rsidR="004C0945" w:rsidRDefault="004C0945" w:rsidP="004C0945">
      <w:bookmarkStart w:id="369" w:name="_Toc510696629"/>
      <w:bookmarkStart w:id="370" w:name="_Toc35971420"/>
      <w:bookmarkStart w:id="371" w:name="_Toc100742469"/>
      <w:r>
        <w:t>There are no notifications defined for this API in this release of the specification.</w:t>
      </w:r>
    </w:p>
    <w:p w14:paraId="06C7F718" w14:textId="77777777" w:rsidR="008A6D4A" w:rsidRDefault="008A6D4A" w:rsidP="00662390">
      <w:pPr>
        <w:pStyle w:val="Heading3"/>
      </w:pPr>
      <w:bookmarkStart w:id="372" w:name="_Toc510696632"/>
      <w:bookmarkStart w:id="373" w:name="_Toc35971427"/>
      <w:bookmarkStart w:id="374" w:name="_Toc100742476"/>
      <w:bookmarkStart w:id="375" w:name="_Toc120608998"/>
      <w:bookmarkStart w:id="376" w:name="_Toc120657465"/>
      <w:bookmarkEnd w:id="369"/>
      <w:bookmarkEnd w:id="370"/>
      <w:bookmarkEnd w:id="371"/>
      <w:r>
        <w:t>6.1.6</w:t>
      </w:r>
      <w:r>
        <w:tab/>
        <w:t>Data Model</w:t>
      </w:r>
      <w:bookmarkEnd w:id="372"/>
      <w:bookmarkEnd w:id="373"/>
      <w:bookmarkEnd w:id="374"/>
      <w:bookmarkEnd w:id="375"/>
      <w:bookmarkEnd w:id="376"/>
    </w:p>
    <w:p w14:paraId="405EFF41" w14:textId="77777777" w:rsidR="008A6D4A" w:rsidRDefault="008A6D4A" w:rsidP="008A6D4A">
      <w:pPr>
        <w:pStyle w:val="Heading4"/>
      </w:pPr>
      <w:bookmarkStart w:id="377" w:name="_Toc510696633"/>
      <w:bookmarkStart w:id="378" w:name="_Toc35971428"/>
      <w:bookmarkStart w:id="379" w:name="_Toc100742477"/>
      <w:bookmarkStart w:id="380" w:name="_Toc120608999"/>
      <w:bookmarkStart w:id="381" w:name="_Toc120657466"/>
      <w:r>
        <w:t>6.1.6.1</w:t>
      </w:r>
      <w:r>
        <w:tab/>
        <w:t>General</w:t>
      </w:r>
      <w:bookmarkEnd w:id="377"/>
      <w:bookmarkEnd w:id="378"/>
      <w:bookmarkEnd w:id="379"/>
      <w:bookmarkEnd w:id="380"/>
      <w:bookmarkEnd w:id="381"/>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proofErr w:type="gramStart"/>
      <w:r>
        <w:t>service based</w:t>
      </w:r>
      <w:proofErr w:type="gramEnd"/>
      <w:r>
        <w:t xml:space="preserve"> interface</w:t>
      </w:r>
      <w:r w:rsidRPr="009C4D60">
        <w:t xml:space="preserve"> protocol</w:t>
      </w:r>
      <w:r>
        <w:t>.</w:t>
      </w:r>
    </w:p>
    <w:p w14:paraId="120D9D41" w14:textId="60CFDF96" w:rsidR="008A6D4A" w:rsidRPr="009C4D60" w:rsidRDefault="008A6D4A" w:rsidP="008A6D4A">
      <w:pPr>
        <w:pStyle w:val="TH"/>
      </w:pPr>
      <w:r w:rsidRPr="009C4D60">
        <w:lastRenderedPageBreak/>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EE5C45">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EE5C45">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EE5C45">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EE5C45">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EE5C45">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r w:rsidR="00D11838" w:rsidRPr="00B54FF5" w14:paraId="71714941" w14:textId="77777777" w:rsidTr="00EE5C45">
        <w:trPr>
          <w:jc w:val="center"/>
        </w:trPr>
        <w:tc>
          <w:tcPr>
            <w:tcW w:w="2398" w:type="dxa"/>
            <w:vAlign w:val="center"/>
          </w:tcPr>
          <w:p w14:paraId="2BA68ECE" w14:textId="502545F2" w:rsidR="00D11838" w:rsidRPr="0016361A" w:rsidRDefault="00D11838" w:rsidP="00D11838">
            <w:pPr>
              <w:pStyle w:val="TAL"/>
            </w:pPr>
            <w:r>
              <w:t>ServiceType</w:t>
            </w:r>
          </w:p>
        </w:tc>
        <w:tc>
          <w:tcPr>
            <w:tcW w:w="1448" w:type="dxa"/>
            <w:vAlign w:val="center"/>
          </w:tcPr>
          <w:p w14:paraId="2FC135A6" w14:textId="40F94395" w:rsidR="00D11838" w:rsidRPr="0016361A" w:rsidRDefault="00D11838" w:rsidP="00D11838">
            <w:pPr>
              <w:pStyle w:val="TAC"/>
            </w:pPr>
            <w:r>
              <w:t>6.1.6.3.4</w:t>
            </w:r>
          </w:p>
        </w:tc>
        <w:tc>
          <w:tcPr>
            <w:tcW w:w="4368" w:type="dxa"/>
            <w:vAlign w:val="center"/>
          </w:tcPr>
          <w:p w14:paraId="2233FFB7" w14:textId="35A28FD5" w:rsidR="00D11838" w:rsidRPr="0016361A" w:rsidRDefault="00D11838" w:rsidP="00D11838">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1210" w:type="dxa"/>
            <w:vAlign w:val="center"/>
          </w:tcPr>
          <w:p w14:paraId="3FE5E43A"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EE5C45">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EE5C45">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D11838" w:rsidRPr="00B54FF5" w14:paraId="3F823554" w14:textId="77777777" w:rsidTr="00EE5C45">
        <w:trPr>
          <w:jc w:val="center"/>
        </w:trPr>
        <w:tc>
          <w:tcPr>
            <w:tcW w:w="1731" w:type="dxa"/>
            <w:vAlign w:val="center"/>
          </w:tcPr>
          <w:p w14:paraId="473B00C1" w14:textId="45116D19" w:rsidR="00D11838" w:rsidRPr="0016361A" w:rsidRDefault="00D11838" w:rsidP="00D11838">
            <w:pPr>
              <w:pStyle w:val="TAL"/>
            </w:pPr>
            <w:r>
              <w:t>NetworkAreaInfo</w:t>
            </w:r>
          </w:p>
        </w:tc>
        <w:tc>
          <w:tcPr>
            <w:tcW w:w="1848" w:type="dxa"/>
            <w:vAlign w:val="center"/>
          </w:tcPr>
          <w:p w14:paraId="3D98CA60" w14:textId="553DBC65" w:rsidR="00D11838" w:rsidRPr="0016361A" w:rsidRDefault="00D11838" w:rsidP="00D11838">
            <w:pPr>
              <w:pStyle w:val="TAC"/>
            </w:pPr>
            <w:r>
              <w:t>3GPP TS 29.554 [</w:t>
            </w:r>
            <w:r w:rsidR="00F76258">
              <w:t>16</w:t>
            </w:r>
            <w:r>
              <w:t>]</w:t>
            </w:r>
          </w:p>
        </w:tc>
        <w:tc>
          <w:tcPr>
            <w:tcW w:w="4635" w:type="dxa"/>
            <w:vAlign w:val="center"/>
          </w:tcPr>
          <w:p w14:paraId="29988BAF" w14:textId="5014B1BF" w:rsidR="00D11838" w:rsidRPr="0016361A" w:rsidRDefault="00D11838" w:rsidP="00D1183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1210" w:type="dxa"/>
            <w:vAlign w:val="center"/>
          </w:tcPr>
          <w:p w14:paraId="5C338500" w14:textId="77777777" w:rsidR="00D11838" w:rsidRPr="0016361A" w:rsidRDefault="00D11838" w:rsidP="00D11838">
            <w:pPr>
              <w:pStyle w:val="TAL"/>
              <w:rPr>
                <w:rFonts w:cs="Arial"/>
                <w:szCs w:val="18"/>
              </w:rPr>
            </w:pPr>
          </w:p>
        </w:tc>
      </w:tr>
      <w:tr w:rsidR="00D11838" w:rsidRPr="00B54FF5" w14:paraId="75F5EF1E" w14:textId="77777777" w:rsidTr="00EE5C45">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EE5C45">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382" w:name="_Toc510696634"/>
      <w:bookmarkStart w:id="383" w:name="_Toc35971429"/>
      <w:bookmarkStart w:id="384" w:name="_Toc100742478"/>
      <w:bookmarkStart w:id="385" w:name="_Toc120609000"/>
      <w:bookmarkStart w:id="386" w:name="_Toc12065746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2"/>
      <w:bookmarkEnd w:id="383"/>
      <w:bookmarkEnd w:id="384"/>
      <w:bookmarkEnd w:id="385"/>
      <w:bookmarkEnd w:id="386"/>
    </w:p>
    <w:p w14:paraId="672B9C59" w14:textId="77777777" w:rsidR="008A6D4A" w:rsidRDefault="008A6D4A" w:rsidP="008A6D4A">
      <w:pPr>
        <w:pStyle w:val="Heading5"/>
      </w:pPr>
      <w:bookmarkStart w:id="387" w:name="_Toc510696635"/>
      <w:bookmarkStart w:id="388" w:name="_Toc35971430"/>
      <w:bookmarkStart w:id="389" w:name="_Toc100742479"/>
      <w:bookmarkStart w:id="390" w:name="_Toc120609001"/>
      <w:bookmarkStart w:id="391" w:name="_Toc120657468"/>
      <w:r>
        <w:t>6.1.6.2.1</w:t>
      </w:r>
      <w:r>
        <w:tab/>
        <w:t>Introduction</w:t>
      </w:r>
      <w:bookmarkEnd w:id="387"/>
      <w:bookmarkEnd w:id="388"/>
      <w:bookmarkEnd w:id="389"/>
      <w:bookmarkEnd w:id="390"/>
      <w:bookmarkEnd w:id="391"/>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392" w:name="_Toc510696636"/>
      <w:bookmarkStart w:id="393" w:name="_Toc35971431"/>
      <w:bookmarkStart w:id="394" w:name="_Toc100742480"/>
      <w:bookmarkStart w:id="395" w:name="_Toc120609002"/>
      <w:bookmarkStart w:id="396" w:name="_Toc120657469"/>
      <w:r>
        <w:lastRenderedPageBreak/>
        <w:t>6.1.6.2.2</w:t>
      </w:r>
      <w:r>
        <w:tab/>
        <w:t xml:space="preserve">Type: </w:t>
      </w:r>
      <w:r w:rsidR="00D11838">
        <w:t>MBSUserService</w:t>
      </w:r>
      <w:bookmarkEnd w:id="392"/>
      <w:bookmarkEnd w:id="393"/>
      <w:bookmarkEnd w:id="394"/>
      <w:bookmarkEnd w:id="395"/>
      <w:bookmarkEnd w:id="396"/>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EE5C45">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5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EE5C45">
        <w:trPr>
          <w:jc w:val="center"/>
        </w:trPr>
        <w:tc>
          <w:tcPr>
            <w:tcW w:w="1701" w:type="dxa"/>
            <w:vAlign w:val="center"/>
          </w:tcPr>
          <w:p w14:paraId="3C133CDC" w14:textId="783C98FC" w:rsidR="00D11838" w:rsidRPr="0016361A" w:rsidRDefault="00D11838" w:rsidP="00FA68B2">
            <w:pPr>
              <w:pStyle w:val="TAL"/>
            </w:pPr>
            <w:r>
              <w:t>extServiceIds</w:t>
            </w:r>
          </w:p>
        </w:tc>
        <w:tc>
          <w:tcPr>
            <w:tcW w:w="1444" w:type="dxa"/>
            <w:vAlign w:val="center"/>
          </w:tcPr>
          <w:p w14:paraId="49128BDA" w14:textId="237E5DB2" w:rsidR="00D11838" w:rsidRPr="0016361A" w:rsidRDefault="00D11838" w:rsidP="00FA68B2">
            <w:pPr>
              <w:pStyle w:val="TAL"/>
            </w:pPr>
            <w:proofErr w:type="gramStart"/>
            <w:r>
              <w:t>array(</w:t>
            </w:r>
            <w:proofErr w:type="gramEnd"/>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proofErr w:type="gramStart"/>
            <w:r>
              <w:t>1..N</w:t>
            </w:r>
            <w:proofErr w:type="gramEnd"/>
          </w:p>
        </w:tc>
        <w:tc>
          <w:tcPr>
            <w:tcW w:w="3510" w:type="dxa"/>
            <w:vAlign w:val="center"/>
          </w:tcPr>
          <w:p w14:paraId="6644C7F2" w14:textId="62E4EA96"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EE5C45">
        <w:trPr>
          <w:jc w:val="center"/>
        </w:trPr>
        <w:tc>
          <w:tcPr>
            <w:tcW w:w="1701" w:type="dxa"/>
            <w:vAlign w:val="center"/>
          </w:tcPr>
          <w:p w14:paraId="60C27B72" w14:textId="2B9C7B6A" w:rsidR="00D11838" w:rsidRPr="0016361A" w:rsidRDefault="00D11838" w:rsidP="00FA68B2">
            <w:pPr>
              <w:pStyle w:val="TAL"/>
            </w:pPr>
            <w:r>
              <w:t>servType</w:t>
            </w:r>
          </w:p>
        </w:tc>
        <w:tc>
          <w:tcPr>
            <w:tcW w:w="1444"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510" w:type="dxa"/>
            <w:vAlign w:val="center"/>
          </w:tcPr>
          <w:p w14:paraId="7F7ED7B7" w14:textId="7232690E" w:rsidR="00D11838" w:rsidRPr="0016361A" w:rsidRDefault="00D11838" w:rsidP="00FA68B2">
            <w:pPr>
              <w:pStyle w:val="TAL"/>
              <w:rPr>
                <w:rFonts w:cs="Arial"/>
                <w:szCs w:val="18"/>
              </w:rPr>
            </w:pPr>
            <w:r w:rsidRPr="00602783">
              <w:t>Indicates</w:t>
            </w:r>
            <w:r>
              <w:t xml:space="preserve"> </w:t>
            </w:r>
            <w:r w:rsidR="00DC77C1">
              <w:t>the requested 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EE5C45">
        <w:trPr>
          <w:jc w:val="center"/>
        </w:trPr>
        <w:tc>
          <w:tcPr>
            <w:tcW w:w="1701" w:type="dxa"/>
            <w:vAlign w:val="center"/>
          </w:tcPr>
          <w:p w14:paraId="408BFE60" w14:textId="33FC7ED2" w:rsidR="00D11838" w:rsidRPr="0016361A" w:rsidRDefault="00D11838" w:rsidP="00FA68B2">
            <w:pPr>
              <w:pStyle w:val="TAL"/>
            </w:pPr>
            <w:r>
              <w:t>servClass</w:t>
            </w:r>
          </w:p>
        </w:tc>
        <w:tc>
          <w:tcPr>
            <w:tcW w:w="1444"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510" w:type="dxa"/>
            <w:vAlign w:val="center"/>
          </w:tcPr>
          <w:p w14:paraId="6609132C" w14:textId="186B0C3A"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the OMA BCAST Service Class Registry</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proofErr w:type="gramStart"/>
            <w:r w:rsidRPr="004A0BEE">
              <w:rPr>
                <w:rStyle w:val="Code"/>
              </w:rPr>
              <w:t>urn:oma</w:t>
            </w:r>
            <w:proofErr w:type="gramEnd"/>
            <w:r w:rsidRPr="004A0BEE">
              <w:rPr>
                <w:rStyle w:val="Code"/>
              </w:rPr>
              <w:t>:bcast:oma_bsc:st:1.0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EE5C45">
        <w:trPr>
          <w:jc w:val="center"/>
        </w:trPr>
        <w:tc>
          <w:tcPr>
            <w:tcW w:w="1701" w:type="dxa"/>
            <w:vAlign w:val="center"/>
          </w:tcPr>
          <w:p w14:paraId="12D8C910" w14:textId="1D7FE233" w:rsidR="00D11838" w:rsidRPr="0016361A" w:rsidRDefault="00D11838" w:rsidP="00FA68B2">
            <w:pPr>
              <w:pStyle w:val="TAL"/>
            </w:pPr>
            <w:r>
              <w:t>servAnnModes</w:t>
            </w:r>
          </w:p>
        </w:tc>
        <w:tc>
          <w:tcPr>
            <w:tcW w:w="1444" w:type="dxa"/>
            <w:vAlign w:val="center"/>
          </w:tcPr>
          <w:p w14:paraId="21A632D2" w14:textId="4E158DF3" w:rsidR="00D11838" w:rsidRPr="0016361A" w:rsidRDefault="00D11838" w:rsidP="00FA68B2">
            <w:pPr>
              <w:pStyle w:val="TAL"/>
            </w:pPr>
            <w:proofErr w:type="gramStart"/>
            <w:r>
              <w:t>array(</w:t>
            </w:r>
            <w:proofErr w:type="gramEnd"/>
            <w:r>
              <w:t>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proofErr w:type="gramStart"/>
            <w:r>
              <w:t>1..N</w:t>
            </w:r>
            <w:proofErr w:type="gramEnd"/>
          </w:p>
        </w:tc>
        <w:tc>
          <w:tcPr>
            <w:tcW w:w="3510"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EE5C45">
        <w:trPr>
          <w:jc w:val="center"/>
        </w:trPr>
        <w:tc>
          <w:tcPr>
            <w:tcW w:w="1701" w:type="dxa"/>
            <w:vAlign w:val="center"/>
          </w:tcPr>
          <w:p w14:paraId="1A9CC3EF" w14:textId="01AE9527" w:rsidR="00D11838" w:rsidRPr="0016361A" w:rsidRDefault="00D11838" w:rsidP="00FA68B2">
            <w:pPr>
              <w:pStyle w:val="TAL"/>
            </w:pPr>
            <w:r>
              <w:t>servNameDescs</w:t>
            </w:r>
          </w:p>
        </w:tc>
        <w:tc>
          <w:tcPr>
            <w:tcW w:w="1444" w:type="dxa"/>
            <w:vAlign w:val="center"/>
          </w:tcPr>
          <w:p w14:paraId="0B1563C5" w14:textId="219CB809" w:rsidR="00D11838" w:rsidRPr="0016361A" w:rsidRDefault="00D11838" w:rsidP="00FA68B2">
            <w:pPr>
              <w:pStyle w:val="TAL"/>
            </w:pPr>
            <w:proofErr w:type="gramStart"/>
            <w:r>
              <w:t>array(</w:t>
            </w:r>
            <w:proofErr w:type="gramEnd"/>
            <w:r>
              <w:t>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proofErr w:type="gramStart"/>
            <w:r>
              <w:t>1..N</w:t>
            </w:r>
            <w:proofErr w:type="gramEnd"/>
          </w:p>
        </w:tc>
        <w:tc>
          <w:tcPr>
            <w:tcW w:w="3510"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EE5C45">
        <w:trPr>
          <w:jc w:val="center"/>
        </w:trPr>
        <w:tc>
          <w:tcPr>
            <w:tcW w:w="1701" w:type="dxa"/>
            <w:vAlign w:val="center"/>
          </w:tcPr>
          <w:p w14:paraId="4FF8A56E" w14:textId="27C480ED" w:rsidR="00D11838" w:rsidRPr="0016361A" w:rsidRDefault="00D11838" w:rsidP="00FA68B2">
            <w:pPr>
              <w:pStyle w:val="TAL"/>
            </w:pPr>
            <w:r>
              <w:t>mainServLang</w:t>
            </w:r>
          </w:p>
        </w:tc>
        <w:tc>
          <w:tcPr>
            <w:tcW w:w="1444"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510"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EE5C45">
        <w:trPr>
          <w:jc w:val="center"/>
        </w:trPr>
        <w:tc>
          <w:tcPr>
            <w:tcW w:w="1701" w:type="dxa"/>
            <w:vAlign w:val="center"/>
          </w:tcPr>
          <w:p w14:paraId="36866A13" w14:textId="104840C5" w:rsidR="00D11838" w:rsidRPr="0016361A" w:rsidRDefault="00D11838" w:rsidP="00FA68B2">
            <w:pPr>
              <w:pStyle w:val="TAL"/>
            </w:pPr>
            <w:r>
              <w:t>suppFeat</w:t>
            </w:r>
          </w:p>
        </w:tc>
        <w:tc>
          <w:tcPr>
            <w:tcW w:w="1444"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510"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64D83315"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the HTTP POST request and response</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397" w:name="_Toc510696637"/>
      <w:bookmarkStart w:id="398" w:name="_Toc35971432"/>
      <w:bookmarkStart w:id="399" w:name="_Toc100742481"/>
      <w:bookmarkStart w:id="400" w:name="_Toc120609003"/>
      <w:bookmarkStart w:id="401" w:name="_Toc120657470"/>
      <w:r>
        <w:t>6.1.6.2.3</w:t>
      </w:r>
      <w:r>
        <w:tab/>
        <w:t xml:space="preserve">Type: </w:t>
      </w:r>
      <w:r w:rsidR="00D11838">
        <w:t>ServiceNameDescription</w:t>
      </w:r>
      <w:bookmarkEnd w:id="397"/>
      <w:bookmarkEnd w:id="398"/>
      <w:bookmarkEnd w:id="399"/>
      <w:bookmarkEnd w:id="400"/>
      <w:bookmarkEnd w:id="401"/>
    </w:p>
    <w:p w14:paraId="71300C78" w14:textId="77777777" w:rsidR="00D11838" w:rsidRDefault="00D11838" w:rsidP="00D11838">
      <w:pPr>
        <w:pStyle w:val="TH"/>
      </w:pPr>
      <w:bookmarkStart w:id="402" w:name="_Toc510696638"/>
      <w:bookmarkStart w:id="403" w:name="_Toc35971433"/>
      <w:bookmarkStart w:id="404"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EE5C45">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EE5C45">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77777777" w:rsidR="005E72FB" w:rsidRDefault="00D11838" w:rsidP="00FA68B2">
            <w:pPr>
              <w:pStyle w:val="TAL"/>
            </w:pPr>
            <w:r>
              <w:t>Represents a</w:t>
            </w:r>
            <w:r w:rsidRPr="005F5B8C">
              <w:t xml:space="preserve"> distinguishing name for this MBS User Service</w:t>
            </w:r>
            <w:r>
              <w:t xml:space="preserve"> </w:t>
            </w:r>
            <w:r w:rsidRPr="005F5B8C">
              <w:t>per language.</w:t>
            </w:r>
          </w:p>
          <w:p w14:paraId="644BC7A8" w14:textId="77777777" w:rsidR="005E72FB" w:rsidRDefault="005E72FB" w:rsidP="00FA68B2">
            <w:pPr>
              <w:pStyle w:val="TAL"/>
            </w:pPr>
          </w:p>
          <w:p w14:paraId="651392DF" w14:textId="0F8955F5"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EE5C45">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0813A78A" w:rsidR="005E72FB" w:rsidRDefault="00D11838" w:rsidP="00FA68B2">
            <w:pPr>
              <w:pStyle w:val="TAL"/>
            </w:pPr>
            <w:r>
              <w:t xml:space="preserve">Contains </w:t>
            </w:r>
            <w:r w:rsidR="005E72FB">
              <w:t xml:space="preserve">a </w:t>
            </w:r>
            <w:r>
              <w:t>d</w:t>
            </w:r>
            <w:r w:rsidRPr="005F5B8C">
              <w:t>escription of this MBS User Service</w:t>
            </w:r>
            <w:r>
              <w:t xml:space="preserve"> </w:t>
            </w:r>
            <w:r w:rsidRPr="005F5B8C">
              <w:t>per language.</w:t>
            </w:r>
          </w:p>
          <w:p w14:paraId="76ADC18F" w14:textId="77777777" w:rsidR="005E72FB" w:rsidRDefault="005E72FB" w:rsidP="00FA68B2">
            <w:pPr>
              <w:pStyle w:val="TAL"/>
            </w:pPr>
          </w:p>
          <w:p w14:paraId="579FDF08" w14:textId="22B358BE"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EE5C45">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777777" w:rsidR="00D11838" w:rsidRDefault="00D11838" w:rsidP="00FA68B2">
            <w:pPr>
              <w:pStyle w:val="TAL"/>
            </w:pPr>
            <w:r>
              <w:t>Represents t</w:t>
            </w:r>
            <w:r w:rsidRPr="005F5B8C">
              <w:t xml:space="preserve">he language </w:t>
            </w:r>
            <w:r>
              <w:t>of the distinguishing name and description for</w:t>
            </w:r>
            <w:r w:rsidRPr="005F5B8C">
              <w:t xml:space="preserve"> this MBS User Service.</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405" w:name="_Toc120609004"/>
      <w:bookmarkStart w:id="406" w:name="_Toc120657471"/>
      <w:r>
        <w:lastRenderedPageBreak/>
        <w:t>6.1.6.2.4</w:t>
      </w:r>
      <w:r>
        <w:tab/>
        <w:t>Type: MBSUserServicePatch</w:t>
      </w:r>
      <w:bookmarkEnd w:id="405"/>
      <w:bookmarkEnd w:id="406"/>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D11838" w:rsidRPr="00B54FF5" w14:paraId="0A2A5A3F" w14:textId="77777777" w:rsidTr="00EE5C45">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444"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510"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EE5C45">
        <w:trPr>
          <w:jc w:val="center"/>
        </w:trPr>
        <w:tc>
          <w:tcPr>
            <w:tcW w:w="1701" w:type="dxa"/>
          </w:tcPr>
          <w:p w14:paraId="2CE8874D" w14:textId="2BD67A3C" w:rsidR="00F967B7" w:rsidRDefault="00F967B7" w:rsidP="00F967B7">
            <w:pPr>
              <w:pStyle w:val="TAL"/>
            </w:pPr>
            <w:r>
              <w:t>extServiceIds</w:t>
            </w:r>
          </w:p>
        </w:tc>
        <w:tc>
          <w:tcPr>
            <w:tcW w:w="1444" w:type="dxa"/>
          </w:tcPr>
          <w:p w14:paraId="6F9B53E9" w14:textId="5E1C2BCF" w:rsidR="00F967B7" w:rsidRDefault="00F967B7" w:rsidP="00F967B7">
            <w:pPr>
              <w:pStyle w:val="TAL"/>
            </w:pPr>
            <w:proofErr w:type="gramStart"/>
            <w:r>
              <w:t>array(</w:t>
            </w:r>
            <w:proofErr w:type="gramEnd"/>
            <w:r>
              <w:t>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proofErr w:type="gramStart"/>
            <w:r>
              <w:t>1..N</w:t>
            </w:r>
            <w:proofErr w:type="gramEnd"/>
          </w:p>
        </w:tc>
        <w:tc>
          <w:tcPr>
            <w:tcW w:w="3510"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EE5C45">
        <w:trPr>
          <w:jc w:val="center"/>
        </w:trPr>
        <w:tc>
          <w:tcPr>
            <w:tcW w:w="1701" w:type="dxa"/>
          </w:tcPr>
          <w:p w14:paraId="7E6F28F7" w14:textId="58310737" w:rsidR="00F967B7" w:rsidRDefault="00F967B7" w:rsidP="00F967B7">
            <w:pPr>
              <w:pStyle w:val="TAL"/>
            </w:pPr>
            <w:r>
              <w:t>servClass</w:t>
            </w:r>
          </w:p>
        </w:tc>
        <w:tc>
          <w:tcPr>
            <w:tcW w:w="1444"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510" w:type="dxa"/>
          </w:tcPr>
          <w:p w14:paraId="7431FF03" w14:textId="2953E631" w:rsidR="00F967B7" w:rsidRDefault="00F967B7" w:rsidP="00F967B7">
            <w:pPr>
              <w:pStyle w:val="TAL"/>
            </w:pPr>
            <w:r w:rsidRPr="00071C9F">
              <w:rPr>
                <w:rFonts w:cs="Arial"/>
                <w:szCs w:val="18"/>
              </w:rPr>
              <w:t>Represents the class of th</w:t>
            </w:r>
            <w:r>
              <w:rPr>
                <w:rFonts w:cs="Arial"/>
                <w:szCs w:val="18"/>
              </w:rPr>
              <w:t>e</w:t>
            </w:r>
            <w:r w:rsidRPr="00071C9F">
              <w:rPr>
                <w:rFonts w:cs="Arial"/>
                <w:szCs w:val="18"/>
              </w:rPr>
              <w:t xml:space="preserve"> MBS User Service, expressed as a term identifier from the OMNA BCAST Service Class Registry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EE5C45">
        <w:trPr>
          <w:jc w:val="center"/>
        </w:trPr>
        <w:tc>
          <w:tcPr>
            <w:tcW w:w="1701" w:type="dxa"/>
            <w:vAlign w:val="center"/>
          </w:tcPr>
          <w:p w14:paraId="15D4CAAD" w14:textId="77777777" w:rsidR="00D11838" w:rsidRDefault="00D11838" w:rsidP="00FA68B2">
            <w:pPr>
              <w:pStyle w:val="TAL"/>
            </w:pPr>
            <w:r>
              <w:t>servAnnModes</w:t>
            </w:r>
          </w:p>
        </w:tc>
        <w:tc>
          <w:tcPr>
            <w:tcW w:w="1444" w:type="dxa"/>
            <w:vAlign w:val="center"/>
          </w:tcPr>
          <w:p w14:paraId="1F7013A2" w14:textId="77777777" w:rsidR="00D11838" w:rsidRDefault="00D11838" w:rsidP="00FA68B2">
            <w:pPr>
              <w:pStyle w:val="TAL"/>
            </w:pPr>
            <w:proofErr w:type="gramStart"/>
            <w:r>
              <w:t>array(</w:t>
            </w:r>
            <w:proofErr w:type="gramEnd"/>
            <w:r>
              <w:t>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proofErr w:type="gramStart"/>
            <w:r>
              <w:t>1..N</w:t>
            </w:r>
            <w:proofErr w:type="gramEnd"/>
          </w:p>
        </w:tc>
        <w:tc>
          <w:tcPr>
            <w:tcW w:w="3510" w:type="dxa"/>
            <w:vAlign w:val="center"/>
          </w:tcPr>
          <w:p w14:paraId="3D737E10" w14:textId="55604877"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EE5C45">
        <w:trPr>
          <w:jc w:val="center"/>
        </w:trPr>
        <w:tc>
          <w:tcPr>
            <w:tcW w:w="1701" w:type="dxa"/>
            <w:vAlign w:val="center"/>
          </w:tcPr>
          <w:p w14:paraId="287F1608" w14:textId="77777777" w:rsidR="00D11838" w:rsidRDefault="00D11838" w:rsidP="00FA68B2">
            <w:pPr>
              <w:pStyle w:val="TAL"/>
            </w:pPr>
            <w:r>
              <w:t>servNameDescs</w:t>
            </w:r>
          </w:p>
        </w:tc>
        <w:tc>
          <w:tcPr>
            <w:tcW w:w="1444" w:type="dxa"/>
            <w:vAlign w:val="center"/>
          </w:tcPr>
          <w:p w14:paraId="2E7D0474" w14:textId="77777777" w:rsidR="00D11838" w:rsidRDefault="00D11838" w:rsidP="00FA68B2">
            <w:pPr>
              <w:pStyle w:val="TAL"/>
            </w:pPr>
            <w:proofErr w:type="gramStart"/>
            <w:r>
              <w:t>array(</w:t>
            </w:r>
            <w:proofErr w:type="gramEnd"/>
            <w:r>
              <w:t>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proofErr w:type="gramStart"/>
            <w:r>
              <w:t>1..N</w:t>
            </w:r>
            <w:proofErr w:type="gramEnd"/>
          </w:p>
        </w:tc>
        <w:tc>
          <w:tcPr>
            <w:tcW w:w="3510"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EE5C45">
        <w:trPr>
          <w:jc w:val="center"/>
        </w:trPr>
        <w:tc>
          <w:tcPr>
            <w:tcW w:w="1701" w:type="dxa"/>
            <w:vAlign w:val="center"/>
          </w:tcPr>
          <w:p w14:paraId="353037ED" w14:textId="77777777" w:rsidR="00D11838" w:rsidRDefault="00D11838" w:rsidP="00FA68B2">
            <w:pPr>
              <w:pStyle w:val="TAL"/>
            </w:pPr>
            <w:r>
              <w:t>mainServLang</w:t>
            </w:r>
          </w:p>
        </w:tc>
        <w:tc>
          <w:tcPr>
            <w:tcW w:w="1444"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510" w:type="dxa"/>
            <w:vAlign w:val="center"/>
          </w:tcPr>
          <w:p w14:paraId="2CAECBA9" w14:textId="63A4086B"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407" w:name="_Toc120609005"/>
      <w:bookmarkStart w:id="408" w:name="_Toc12065747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02"/>
      <w:bookmarkEnd w:id="403"/>
      <w:bookmarkEnd w:id="404"/>
      <w:bookmarkEnd w:id="407"/>
      <w:bookmarkEnd w:id="408"/>
    </w:p>
    <w:p w14:paraId="65A70611" w14:textId="77777777" w:rsidR="008A6D4A" w:rsidRPr="00384E92" w:rsidRDefault="008A6D4A" w:rsidP="008A6D4A">
      <w:pPr>
        <w:pStyle w:val="Heading5"/>
      </w:pPr>
      <w:bookmarkStart w:id="409" w:name="_Toc510696639"/>
      <w:bookmarkStart w:id="410" w:name="_Toc35971434"/>
      <w:bookmarkStart w:id="411" w:name="_Toc100742483"/>
      <w:bookmarkStart w:id="412" w:name="_Toc120609006"/>
      <w:bookmarkStart w:id="413" w:name="_Toc120657473"/>
      <w:r>
        <w:t>6.1.6.3.1</w:t>
      </w:r>
      <w:r w:rsidRPr="00384E92">
        <w:tab/>
        <w:t>Introduction</w:t>
      </w:r>
      <w:bookmarkEnd w:id="409"/>
      <w:bookmarkEnd w:id="410"/>
      <w:bookmarkEnd w:id="411"/>
      <w:bookmarkEnd w:id="412"/>
      <w:bookmarkEnd w:id="41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414" w:name="_Toc510696640"/>
      <w:bookmarkStart w:id="415" w:name="_Toc35971435"/>
      <w:bookmarkStart w:id="416" w:name="_Toc100742484"/>
      <w:bookmarkStart w:id="417" w:name="_Toc120609007"/>
      <w:bookmarkStart w:id="418" w:name="_Toc120657474"/>
      <w:r>
        <w:t>6.1.6.3.2</w:t>
      </w:r>
      <w:r w:rsidRPr="00384E92">
        <w:tab/>
        <w:t>Simple data types</w:t>
      </w:r>
      <w:bookmarkEnd w:id="414"/>
      <w:bookmarkEnd w:id="415"/>
      <w:bookmarkEnd w:id="416"/>
      <w:bookmarkEnd w:id="417"/>
      <w:bookmarkEnd w:id="418"/>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EE5C4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EE5C4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419" w:name="_Toc510696641"/>
      <w:bookmarkStart w:id="420" w:name="_Toc35971436"/>
      <w:bookmarkStart w:id="421" w:name="_Toc100742485"/>
      <w:bookmarkStart w:id="422" w:name="_Toc120609008"/>
      <w:bookmarkStart w:id="423" w:name="_Toc120657475"/>
      <w:r>
        <w:t>6.1.6.3.3</w:t>
      </w:r>
      <w:r w:rsidRPr="00BC662F">
        <w:tab/>
        <w:t xml:space="preserve">Enumeration: </w:t>
      </w:r>
      <w:r w:rsidR="00D11838">
        <w:t>ServiceAnnouncementMode</w:t>
      </w:r>
      <w:bookmarkEnd w:id="419"/>
      <w:bookmarkEnd w:id="420"/>
      <w:bookmarkEnd w:id="421"/>
      <w:bookmarkEnd w:id="422"/>
      <w:bookmarkEnd w:id="423"/>
    </w:p>
    <w:p w14:paraId="2EFFD90F" w14:textId="5D46E2E2" w:rsidR="008A6D4A" w:rsidRPr="00384E92" w:rsidRDefault="008A6D4A" w:rsidP="008A6D4A">
      <w:r w:rsidRPr="00384E92">
        <w:t xml:space="preserve">The enumeration </w:t>
      </w:r>
      <w:r w:rsidR="00D11838">
        <w:t>ServiceAnnouncementMode</w:t>
      </w:r>
      <w:r w:rsidRPr="00384E92">
        <w:t xml:space="preserve"> represents </w:t>
      </w:r>
      <w:r w:rsidR="00D11838">
        <w:t>Service Announce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EE5C45">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EE5C45">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EE5C45">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5B2A0C03"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EE5C45">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1983DE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424" w:name="_Toc510696642"/>
      <w:bookmarkStart w:id="425" w:name="_Toc35971437"/>
      <w:bookmarkStart w:id="426" w:name="_Toc100742486"/>
    </w:p>
    <w:p w14:paraId="78752715" w14:textId="50CBF3A8" w:rsidR="008A6D4A" w:rsidRDefault="008A6D4A" w:rsidP="008A6D4A">
      <w:pPr>
        <w:pStyle w:val="Heading4"/>
        <w:rPr>
          <w:lang w:eastAsia="zh-CN"/>
        </w:rPr>
      </w:pPr>
      <w:bookmarkStart w:id="427" w:name="_Toc510696643"/>
      <w:bookmarkStart w:id="428" w:name="_Toc35971438"/>
      <w:bookmarkStart w:id="429" w:name="_Toc100742487"/>
      <w:bookmarkStart w:id="430" w:name="_Toc120609009"/>
      <w:bookmarkStart w:id="431" w:name="_Toc120657476"/>
      <w:bookmarkEnd w:id="424"/>
      <w:bookmarkEnd w:id="425"/>
      <w:bookmarkEnd w:id="42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27"/>
      <w:bookmarkEnd w:id="428"/>
      <w:bookmarkEnd w:id="429"/>
      <w:bookmarkEnd w:id="430"/>
      <w:bookmarkEnd w:id="431"/>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432" w:name="_Toc510696646"/>
      <w:bookmarkStart w:id="433" w:name="_Toc35971441"/>
      <w:bookmarkStart w:id="434" w:name="_Toc100742490"/>
      <w:bookmarkStart w:id="435" w:name="_Toc120609010"/>
      <w:bookmarkStart w:id="436" w:name="_Toc120657477"/>
      <w:r>
        <w:lastRenderedPageBreak/>
        <w:t>6.1.6.5</w:t>
      </w:r>
      <w:r>
        <w:tab/>
        <w:t>Binary data</w:t>
      </w:r>
      <w:bookmarkEnd w:id="432"/>
      <w:bookmarkEnd w:id="433"/>
      <w:bookmarkEnd w:id="434"/>
      <w:bookmarkEnd w:id="435"/>
      <w:bookmarkEnd w:id="436"/>
    </w:p>
    <w:p w14:paraId="3E8B3ED7" w14:textId="77777777" w:rsidR="008A6D4A" w:rsidRDefault="008A6D4A" w:rsidP="008A6D4A">
      <w:pPr>
        <w:pStyle w:val="Heading5"/>
      </w:pPr>
      <w:bookmarkStart w:id="437" w:name="_Toc35971442"/>
      <w:bookmarkStart w:id="438" w:name="_Toc100742491"/>
      <w:bookmarkStart w:id="439" w:name="_Toc120609011"/>
      <w:bookmarkStart w:id="440" w:name="_Toc120657478"/>
      <w:r>
        <w:t>6.1.6.5.1</w:t>
      </w:r>
      <w:r>
        <w:tab/>
        <w:t>Binary Data Types</w:t>
      </w:r>
      <w:bookmarkEnd w:id="437"/>
      <w:bookmarkEnd w:id="438"/>
      <w:bookmarkEnd w:id="439"/>
      <w:bookmarkEnd w:id="440"/>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441" w:name="_Toc510696647"/>
      <w:bookmarkStart w:id="442" w:name="_Toc35971443"/>
      <w:bookmarkStart w:id="443" w:name="_Toc100742493"/>
      <w:bookmarkStart w:id="444" w:name="_Toc120609012"/>
      <w:bookmarkStart w:id="445" w:name="_Toc120657479"/>
      <w:r>
        <w:t>6.1.7</w:t>
      </w:r>
      <w:r>
        <w:tab/>
        <w:t>Error Handling</w:t>
      </w:r>
      <w:bookmarkEnd w:id="441"/>
      <w:bookmarkEnd w:id="442"/>
      <w:bookmarkEnd w:id="443"/>
      <w:bookmarkEnd w:id="444"/>
      <w:bookmarkEnd w:id="445"/>
    </w:p>
    <w:p w14:paraId="07F0DFC0" w14:textId="77777777" w:rsidR="008A6D4A" w:rsidRPr="00971458" w:rsidRDefault="008A6D4A" w:rsidP="008A6D4A">
      <w:pPr>
        <w:pStyle w:val="Heading4"/>
      </w:pPr>
      <w:bookmarkStart w:id="446" w:name="_Toc35971444"/>
      <w:bookmarkStart w:id="447" w:name="_Toc100742494"/>
      <w:bookmarkStart w:id="448" w:name="_Toc120609013"/>
      <w:bookmarkStart w:id="449" w:name="_Toc120657480"/>
      <w:r w:rsidRPr="00971458">
        <w:t>6.1.7.1</w:t>
      </w:r>
      <w:r w:rsidRPr="00971458">
        <w:tab/>
        <w:t>General</w:t>
      </w:r>
      <w:bookmarkEnd w:id="446"/>
      <w:bookmarkEnd w:id="447"/>
      <w:bookmarkEnd w:id="448"/>
      <w:bookmarkEnd w:id="449"/>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450" w:name="_Toc35971445"/>
      <w:bookmarkStart w:id="451" w:name="_Toc100742495"/>
      <w:bookmarkStart w:id="452" w:name="_Toc120609014"/>
      <w:bookmarkStart w:id="453" w:name="_Toc120657481"/>
      <w:r w:rsidRPr="00971458">
        <w:t>6.1.7.2</w:t>
      </w:r>
      <w:r w:rsidRPr="00971458">
        <w:tab/>
        <w:t>Protocol Errors</w:t>
      </w:r>
      <w:bookmarkEnd w:id="450"/>
      <w:bookmarkEnd w:id="451"/>
      <w:bookmarkEnd w:id="452"/>
      <w:bookmarkEnd w:id="453"/>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454" w:name="_Toc35971446"/>
      <w:bookmarkStart w:id="455" w:name="_Toc100742496"/>
      <w:bookmarkStart w:id="456" w:name="_Toc120609015"/>
      <w:bookmarkStart w:id="457" w:name="_Toc120657482"/>
      <w:r>
        <w:t>6.1.7.3</w:t>
      </w:r>
      <w:r>
        <w:tab/>
        <w:t>Application Errors</w:t>
      </w:r>
      <w:bookmarkEnd w:id="454"/>
      <w:bookmarkEnd w:id="455"/>
      <w:bookmarkEnd w:id="456"/>
      <w:bookmarkEnd w:id="457"/>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458" w:name="_Toc492899751"/>
      <w:bookmarkStart w:id="459" w:name="_Toc492900030"/>
      <w:bookmarkStart w:id="460" w:name="_Toc492967832"/>
      <w:bookmarkStart w:id="461" w:name="_Toc492972920"/>
      <w:bookmarkStart w:id="462" w:name="_Toc492973140"/>
      <w:bookmarkStart w:id="463" w:name="_Toc493774060"/>
      <w:bookmarkStart w:id="464" w:name="_Toc508285804"/>
      <w:bookmarkStart w:id="465" w:name="_Toc508287269"/>
      <w:bookmarkStart w:id="466" w:name="_Toc510696648"/>
      <w:bookmarkStart w:id="467" w:name="_Toc35971447"/>
    </w:p>
    <w:p w14:paraId="3FE14D9D" w14:textId="77777777" w:rsidR="008A6D4A" w:rsidRPr="0023018E" w:rsidRDefault="008A6D4A" w:rsidP="00662390">
      <w:pPr>
        <w:pStyle w:val="Heading3"/>
        <w:rPr>
          <w:lang w:eastAsia="zh-CN"/>
        </w:rPr>
      </w:pPr>
      <w:bookmarkStart w:id="468" w:name="_Toc100742497"/>
      <w:bookmarkStart w:id="469" w:name="_Toc120609016"/>
      <w:bookmarkStart w:id="470" w:name="_Toc120657483"/>
      <w:r>
        <w:t>6.1.8</w:t>
      </w:r>
      <w:r w:rsidRPr="0023018E">
        <w:rPr>
          <w:lang w:eastAsia="zh-CN"/>
        </w:rPr>
        <w:tab/>
        <w:t>Feature negotiation</w:t>
      </w:r>
      <w:bookmarkEnd w:id="458"/>
      <w:bookmarkEnd w:id="459"/>
      <w:bookmarkEnd w:id="460"/>
      <w:bookmarkEnd w:id="461"/>
      <w:bookmarkEnd w:id="462"/>
      <w:bookmarkEnd w:id="463"/>
      <w:bookmarkEnd w:id="464"/>
      <w:bookmarkEnd w:id="465"/>
      <w:bookmarkEnd w:id="466"/>
      <w:bookmarkEnd w:id="467"/>
      <w:bookmarkEnd w:id="468"/>
      <w:bookmarkEnd w:id="469"/>
      <w:bookmarkEnd w:id="470"/>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471" w:name="_Toc532994477"/>
      <w:bookmarkStart w:id="472" w:name="_Toc35971448"/>
      <w:bookmarkStart w:id="473" w:name="_Toc100742498"/>
      <w:bookmarkStart w:id="474" w:name="_Toc120609017"/>
      <w:bookmarkStart w:id="475" w:name="_Toc510696649"/>
      <w:bookmarkStart w:id="476" w:name="_Toc120657484"/>
      <w:r>
        <w:t>6.1.9</w:t>
      </w:r>
      <w:r w:rsidRPr="001E7573">
        <w:tab/>
        <w:t>Security</w:t>
      </w:r>
      <w:bookmarkEnd w:id="471"/>
      <w:bookmarkEnd w:id="472"/>
      <w:bookmarkEnd w:id="473"/>
      <w:bookmarkEnd w:id="474"/>
      <w:bookmarkEnd w:id="476"/>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477" w:name="_Toc35971449"/>
      <w:r>
        <w:rPr>
          <w:lang w:val="en-US"/>
        </w:rPr>
        <w:lastRenderedPageBreak/>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48B93A87" w:rsidR="008A6D4A" w:rsidRDefault="008A6D4A" w:rsidP="008A6D4A">
      <w:pPr>
        <w:pStyle w:val="Heading2"/>
      </w:pPr>
      <w:bookmarkStart w:id="478" w:name="_Toc100742499"/>
      <w:bookmarkStart w:id="479" w:name="_Toc120609018"/>
      <w:bookmarkStart w:id="480" w:name="_Toc120657485"/>
      <w:r>
        <w:t>6.2</w:t>
      </w:r>
      <w:r>
        <w:tab/>
      </w:r>
      <w:r w:rsidR="005A30ED" w:rsidRPr="00307394">
        <w:rPr>
          <w:lang w:val="en-US"/>
        </w:rPr>
        <w:t>Nmbsf_MBSUserDataIngestSession</w:t>
      </w:r>
      <w:r>
        <w:t xml:space="preserve"> Service API</w:t>
      </w:r>
      <w:bookmarkEnd w:id="475"/>
      <w:bookmarkEnd w:id="477"/>
      <w:bookmarkEnd w:id="478"/>
      <w:bookmarkEnd w:id="479"/>
      <w:bookmarkEnd w:id="480"/>
    </w:p>
    <w:p w14:paraId="5ED95D3C" w14:textId="77777777" w:rsidR="003C30EF" w:rsidRDefault="003C30EF" w:rsidP="003C30EF">
      <w:pPr>
        <w:pStyle w:val="Heading3"/>
      </w:pPr>
      <w:bookmarkStart w:id="481" w:name="_Toc120609019"/>
      <w:bookmarkStart w:id="482" w:name="_Toc120657486"/>
      <w:r>
        <w:t>6.2.1</w:t>
      </w:r>
      <w:r>
        <w:tab/>
        <w:t>Introduction</w:t>
      </w:r>
      <w:bookmarkEnd w:id="481"/>
      <w:bookmarkEnd w:id="482"/>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7777777"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483" w:name="_Toc120609020"/>
      <w:bookmarkStart w:id="484" w:name="_Toc120657487"/>
      <w:r>
        <w:t>6.2.2</w:t>
      </w:r>
      <w:r>
        <w:tab/>
        <w:t>Usage of HTTP</w:t>
      </w:r>
      <w:bookmarkEnd w:id="483"/>
      <w:bookmarkEnd w:id="484"/>
    </w:p>
    <w:p w14:paraId="6D482607" w14:textId="77777777" w:rsidR="003C30EF" w:rsidRPr="000C5200" w:rsidRDefault="003C30EF" w:rsidP="003C30EF">
      <w:pPr>
        <w:pStyle w:val="Heading4"/>
      </w:pPr>
      <w:bookmarkStart w:id="485" w:name="_Toc120609021"/>
      <w:bookmarkStart w:id="486" w:name="_Toc120657488"/>
      <w:r>
        <w:t>6.2.2.1</w:t>
      </w:r>
      <w:r>
        <w:tab/>
        <w:t>General</w:t>
      </w:r>
      <w:bookmarkEnd w:id="485"/>
      <w:bookmarkEnd w:id="486"/>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487" w:name="_Toc120609022"/>
      <w:bookmarkStart w:id="488" w:name="_Toc120657489"/>
      <w:r>
        <w:t>6.2.2.2</w:t>
      </w:r>
      <w:r>
        <w:tab/>
        <w:t>HTTP standard headers</w:t>
      </w:r>
      <w:bookmarkEnd w:id="487"/>
      <w:bookmarkEnd w:id="488"/>
    </w:p>
    <w:p w14:paraId="11FF12F2" w14:textId="77777777" w:rsidR="003C30EF" w:rsidRDefault="003C30EF" w:rsidP="003C30EF">
      <w:pPr>
        <w:pStyle w:val="Heading5"/>
        <w:rPr>
          <w:lang w:eastAsia="zh-CN"/>
        </w:rPr>
      </w:pPr>
      <w:bookmarkStart w:id="489" w:name="_Toc120609023"/>
      <w:bookmarkStart w:id="490" w:name="_Toc120657490"/>
      <w:r>
        <w:t>6.2.2.2.1</w:t>
      </w:r>
      <w:r>
        <w:rPr>
          <w:rFonts w:hint="eastAsia"/>
          <w:lang w:eastAsia="zh-CN"/>
        </w:rPr>
        <w:tab/>
      </w:r>
      <w:r>
        <w:rPr>
          <w:lang w:eastAsia="zh-CN"/>
        </w:rPr>
        <w:t>General</w:t>
      </w:r>
      <w:bookmarkEnd w:id="489"/>
      <w:bookmarkEnd w:id="490"/>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491" w:name="_Toc120609024"/>
      <w:bookmarkStart w:id="492" w:name="_Toc120657491"/>
      <w:r>
        <w:t>6.2.2.2.2</w:t>
      </w:r>
      <w:r>
        <w:tab/>
        <w:t>Content type</w:t>
      </w:r>
      <w:bookmarkEnd w:id="491"/>
      <w:bookmarkEnd w:id="492"/>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493" w:name="_Toc120609025"/>
      <w:bookmarkStart w:id="494" w:name="_Toc120657492"/>
      <w:r>
        <w:t>6.2.2.3</w:t>
      </w:r>
      <w:r>
        <w:tab/>
        <w:t>HTTP custom headers</w:t>
      </w:r>
      <w:bookmarkEnd w:id="493"/>
      <w:bookmarkEnd w:id="494"/>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495" w:name="_Toc120609026"/>
      <w:bookmarkStart w:id="496" w:name="_Toc120657493"/>
      <w:r>
        <w:lastRenderedPageBreak/>
        <w:t>6.2.3</w:t>
      </w:r>
      <w:r>
        <w:tab/>
        <w:t>Resources</w:t>
      </w:r>
      <w:bookmarkEnd w:id="495"/>
      <w:bookmarkEnd w:id="496"/>
    </w:p>
    <w:p w14:paraId="5291FF42" w14:textId="77777777" w:rsidR="003551F3" w:rsidRPr="000A7435" w:rsidRDefault="003551F3" w:rsidP="003551F3">
      <w:pPr>
        <w:pStyle w:val="Heading4"/>
      </w:pPr>
      <w:bookmarkStart w:id="497" w:name="_Toc120609027"/>
      <w:bookmarkStart w:id="498" w:name="_Toc120657494"/>
      <w:r>
        <w:t>6.2.3.1</w:t>
      </w:r>
      <w:r>
        <w:tab/>
        <w:t>Overview</w:t>
      </w:r>
      <w:bookmarkEnd w:id="497"/>
      <w:bookmarkEnd w:id="498"/>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4" type="#_x0000_t75" style="width:312.85pt;height:241.7pt" o:ole="">
            <v:imagedata r:id="rId43" o:title=""/>
          </v:shape>
          <o:OLEObject Type="Embed" ProgID="Visio.Drawing.11" ShapeID="_x0000_i1044" DrawAspect="Content" ObjectID="_1731272647" r:id="rId44"/>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234ABDD4"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499" w:name="_Toc120609028"/>
      <w:bookmarkStart w:id="500" w:name="_Toc120657495"/>
      <w:r w:rsidRPr="00984464">
        <w:rPr>
          <w:lang w:val="en-US"/>
        </w:rPr>
        <w:t>6.2.3.2</w:t>
      </w:r>
      <w:r w:rsidRPr="00984464">
        <w:rPr>
          <w:lang w:val="en-US"/>
        </w:rPr>
        <w:tab/>
        <w:t xml:space="preserve">Resource: MBS User </w:t>
      </w:r>
      <w:r>
        <w:t>Data Ingest Sessions</w:t>
      </w:r>
      <w:bookmarkEnd w:id="499"/>
      <w:bookmarkEnd w:id="500"/>
    </w:p>
    <w:p w14:paraId="3C4123D7" w14:textId="77777777" w:rsidR="003551F3" w:rsidRPr="00984464" w:rsidRDefault="003551F3" w:rsidP="003551F3">
      <w:pPr>
        <w:pStyle w:val="Heading5"/>
        <w:rPr>
          <w:lang w:val="en-US"/>
        </w:rPr>
      </w:pPr>
      <w:bookmarkStart w:id="501" w:name="_Toc120609029"/>
      <w:bookmarkStart w:id="502" w:name="_Toc120657496"/>
      <w:r w:rsidRPr="00984464">
        <w:rPr>
          <w:lang w:val="en-US"/>
        </w:rPr>
        <w:t>6.2.3.2.1</w:t>
      </w:r>
      <w:r w:rsidRPr="00984464">
        <w:rPr>
          <w:lang w:val="en-US"/>
        </w:rPr>
        <w:tab/>
        <w:t>Description</w:t>
      </w:r>
      <w:bookmarkEnd w:id="501"/>
      <w:bookmarkEnd w:id="502"/>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503" w:name="_Toc120609030"/>
      <w:bookmarkStart w:id="504" w:name="_Toc120657497"/>
      <w:r>
        <w:t>6.2.3.2.2</w:t>
      </w:r>
      <w:r>
        <w:tab/>
        <w:t>Resource Definition</w:t>
      </w:r>
      <w:bookmarkEnd w:id="503"/>
      <w:bookmarkEnd w:id="504"/>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505" w:name="_Toc120609031"/>
      <w:bookmarkStart w:id="506" w:name="_Toc120657498"/>
      <w:r>
        <w:lastRenderedPageBreak/>
        <w:t>6.2.3.2.3</w:t>
      </w:r>
      <w:r>
        <w:tab/>
        <w:t>Resource Standard Methods</w:t>
      </w:r>
      <w:bookmarkEnd w:id="505"/>
      <w:bookmarkEnd w:id="506"/>
    </w:p>
    <w:p w14:paraId="3D4EDE0E" w14:textId="77777777" w:rsidR="003551F3" w:rsidRPr="00384E92" w:rsidRDefault="003551F3" w:rsidP="003551F3">
      <w:pPr>
        <w:pStyle w:val="Heading6"/>
      </w:pPr>
      <w:bookmarkStart w:id="507" w:name="_Toc120609032"/>
      <w:bookmarkStart w:id="508" w:name="_Toc120657499"/>
      <w:r w:rsidRPr="00384E92">
        <w:t>6.</w:t>
      </w:r>
      <w:r>
        <w:t>2.3.2.3</w:t>
      </w:r>
      <w:r w:rsidRPr="00384E92">
        <w:t>.1</w:t>
      </w:r>
      <w:r w:rsidRPr="00384E92">
        <w:tab/>
      </w:r>
      <w:r>
        <w:t>GET</w:t>
      </w:r>
      <w:bookmarkEnd w:id="507"/>
      <w:bookmarkEnd w:id="508"/>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EE5C45">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EE5C45">
        <w:trPr>
          <w:jc w:val="center"/>
        </w:trPr>
        <w:tc>
          <w:tcPr>
            <w:tcW w:w="881" w:type="pct"/>
            <w:shd w:val="clear" w:color="auto" w:fill="auto"/>
            <w:vAlign w:val="center"/>
          </w:tcPr>
          <w:p w14:paraId="5DC41AD4" w14:textId="77777777" w:rsidR="003551F3" w:rsidRPr="0016361A" w:rsidRDefault="003551F3" w:rsidP="003551F3">
            <w:pPr>
              <w:pStyle w:val="TAL"/>
            </w:pPr>
            <w:proofErr w:type="gramStart"/>
            <w:r w:rsidRPr="0016361A">
              <w:t>array</w:t>
            </w:r>
            <w:r w:rsidRPr="0016361A">
              <w:rPr>
                <w:i/>
              </w:rPr>
              <w:t>(</w:t>
            </w:r>
            <w:proofErr w:type="gramEnd"/>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05614443" w:rsidR="003551F3" w:rsidRPr="0016361A" w:rsidRDefault="007429B6" w:rsidP="003551F3">
            <w:pPr>
              <w:pStyle w:val="TAC"/>
            </w:pPr>
            <w:proofErr w:type="gramStart"/>
            <w:r>
              <w:t>0</w:t>
            </w:r>
            <w:r w:rsidR="003551F3" w:rsidRPr="0016361A">
              <w:t>..N</w:t>
            </w:r>
            <w:proofErr w:type="gramEnd"/>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EE5C45">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EE5C45">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EE5C45">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EE5C45">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EE5C45">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EE5C45">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EE5C45">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EE5C45">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509" w:name="_Toc120609033"/>
      <w:bookmarkStart w:id="510" w:name="_Toc120657500"/>
      <w:r w:rsidRPr="00384E92">
        <w:t>6.</w:t>
      </w:r>
      <w:r>
        <w:t>2.3.2.3</w:t>
      </w:r>
      <w:r w:rsidRPr="00384E92">
        <w:t>.</w:t>
      </w:r>
      <w:r>
        <w:t>2</w:t>
      </w:r>
      <w:r w:rsidRPr="00384E92">
        <w:tab/>
      </w:r>
      <w:r>
        <w:t>POST</w:t>
      </w:r>
      <w:bookmarkEnd w:id="509"/>
      <w:bookmarkEnd w:id="510"/>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EE5C45">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EE5C45">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511" w:name="_Toc120609034"/>
      <w:bookmarkStart w:id="512" w:name="_Toc120657501"/>
      <w:r>
        <w:t>6.2.3.2.4</w:t>
      </w:r>
      <w:r>
        <w:tab/>
        <w:t>Resource Custom Operations</w:t>
      </w:r>
      <w:bookmarkEnd w:id="511"/>
      <w:bookmarkEnd w:id="51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513" w:name="_Toc120609035"/>
      <w:bookmarkStart w:id="514" w:name="_Toc120657502"/>
      <w:r>
        <w:t>6.2.3.3</w:t>
      </w:r>
      <w:r>
        <w:tab/>
        <w:t>Resource: Individual MBS User Data Ingest Session</w:t>
      </w:r>
      <w:bookmarkEnd w:id="513"/>
      <w:bookmarkEnd w:id="514"/>
    </w:p>
    <w:p w14:paraId="395B80B6" w14:textId="77777777" w:rsidR="003551F3" w:rsidRDefault="003551F3" w:rsidP="003551F3">
      <w:pPr>
        <w:pStyle w:val="Heading5"/>
      </w:pPr>
      <w:bookmarkStart w:id="515" w:name="_Toc120609036"/>
      <w:bookmarkStart w:id="516" w:name="_Toc120657503"/>
      <w:r>
        <w:t>6.2.3.3.1</w:t>
      </w:r>
      <w:r>
        <w:tab/>
        <w:t>Description</w:t>
      </w:r>
      <w:bookmarkEnd w:id="515"/>
      <w:bookmarkEnd w:id="516"/>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517" w:name="_Toc120609037"/>
      <w:bookmarkStart w:id="518" w:name="_Toc120657504"/>
      <w:r>
        <w:t>6.2.3.3.2</w:t>
      </w:r>
      <w:r>
        <w:tab/>
        <w:t>Resource Definition</w:t>
      </w:r>
      <w:bookmarkEnd w:id="517"/>
      <w:bookmarkEnd w:id="518"/>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519" w:name="_Toc120609038"/>
      <w:bookmarkStart w:id="520" w:name="_Toc120657505"/>
      <w:r>
        <w:t>6.2.3.3.3</w:t>
      </w:r>
      <w:r>
        <w:tab/>
        <w:t>Resource Standard Methods</w:t>
      </w:r>
      <w:bookmarkEnd w:id="519"/>
      <w:bookmarkEnd w:id="520"/>
    </w:p>
    <w:p w14:paraId="7F537B53" w14:textId="77777777" w:rsidR="003551F3" w:rsidRPr="00384E92" w:rsidRDefault="003551F3" w:rsidP="003551F3">
      <w:pPr>
        <w:pStyle w:val="Heading6"/>
      </w:pPr>
      <w:bookmarkStart w:id="521" w:name="_Toc120609039"/>
      <w:bookmarkStart w:id="522" w:name="_Toc120657506"/>
      <w:r w:rsidRPr="00384E92">
        <w:t>6.</w:t>
      </w:r>
      <w:r>
        <w:t>2.3.3.3</w:t>
      </w:r>
      <w:r w:rsidRPr="00384E92">
        <w:t>.1</w:t>
      </w:r>
      <w:r w:rsidRPr="00384E92">
        <w:tab/>
      </w:r>
      <w:r>
        <w:t>GET</w:t>
      </w:r>
      <w:bookmarkEnd w:id="521"/>
      <w:bookmarkEnd w:id="522"/>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EE5C45">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EE5C45">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EE5C45">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EE5C45">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EE5C45">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EE5C45">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EE5C45">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EE5C45">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EE5C45">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EE5C45">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523" w:name="_Toc120609040"/>
      <w:bookmarkStart w:id="524" w:name="_Toc120657507"/>
      <w:r>
        <w:t>6.2.3.3.3.2</w:t>
      </w:r>
      <w:r>
        <w:tab/>
        <w:t>PUT</w:t>
      </w:r>
      <w:bookmarkEnd w:id="523"/>
      <w:bookmarkEnd w:id="524"/>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EE5C45">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EE5C45">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EE5C45">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EE5C45">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EE5C45">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EE5C45">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525" w:name="_Toc120609041"/>
      <w:bookmarkStart w:id="526" w:name="_Toc120657508"/>
      <w:r>
        <w:t>6.2.3.3.3.</w:t>
      </w:r>
      <w:r w:rsidR="001424E7">
        <w:t>3</w:t>
      </w:r>
      <w:r>
        <w:tab/>
        <w:t>PATCH</w:t>
      </w:r>
      <w:bookmarkEnd w:id="525"/>
      <w:bookmarkEnd w:id="526"/>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EE5C45">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EE5C45">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EE5C45">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EE5C45">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EE5C45">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EE5C45">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527" w:name="_Toc120609042"/>
      <w:bookmarkStart w:id="528" w:name="_Toc120657509"/>
      <w:r>
        <w:t>6.2.3.3.3.</w:t>
      </w:r>
      <w:r w:rsidR="001424E7">
        <w:t>4</w:t>
      </w:r>
      <w:r>
        <w:tab/>
        <w:t>DELETE</w:t>
      </w:r>
      <w:bookmarkEnd w:id="527"/>
      <w:bookmarkEnd w:id="528"/>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EE5C45">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EE5C45">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EE5C45">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EE5C45">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EE5C45">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EE5C45">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529" w:name="_Toc120609043"/>
      <w:bookmarkStart w:id="530" w:name="_Toc120657510"/>
      <w:r>
        <w:t>6.2.3.3.4</w:t>
      </w:r>
      <w:r>
        <w:tab/>
        <w:t>Resource Custom Operations</w:t>
      </w:r>
      <w:bookmarkEnd w:id="529"/>
      <w:bookmarkEnd w:id="530"/>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531" w:name="_Toc120609044"/>
      <w:bookmarkStart w:id="532" w:name="_Toc120657511"/>
      <w:r w:rsidRPr="00984464">
        <w:rPr>
          <w:lang w:val="en-US"/>
        </w:rPr>
        <w:t>6.2.3.4</w:t>
      </w:r>
      <w:r w:rsidRPr="00984464">
        <w:rPr>
          <w:lang w:val="en-US"/>
        </w:rPr>
        <w:tab/>
        <w:t xml:space="preserve">Resource: MBS User </w:t>
      </w:r>
      <w:r>
        <w:t>Data Ingest Session Status Subscriptions</w:t>
      </w:r>
      <w:bookmarkEnd w:id="531"/>
      <w:bookmarkEnd w:id="532"/>
    </w:p>
    <w:p w14:paraId="0143DB83" w14:textId="77777777" w:rsidR="003551F3" w:rsidRPr="00984464" w:rsidRDefault="003551F3" w:rsidP="003551F3">
      <w:pPr>
        <w:pStyle w:val="Heading5"/>
        <w:rPr>
          <w:lang w:val="en-US"/>
        </w:rPr>
      </w:pPr>
      <w:bookmarkStart w:id="533" w:name="_Toc120609045"/>
      <w:bookmarkStart w:id="534" w:name="_Toc120657512"/>
      <w:r w:rsidRPr="00984464">
        <w:rPr>
          <w:lang w:val="en-US"/>
        </w:rPr>
        <w:t>6.2.3.4.1</w:t>
      </w:r>
      <w:r w:rsidRPr="00984464">
        <w:rPr>
          <w:lang w:val="en-US"/>
        </w:rPr>
        <w:tab/>
        <w:t>Description</w:t>
      </w:r>
      <w:bookmarkEnd w:id="533"/>
      <w:bookmarkEnd w:id="534"/>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535" w:name="_Toc120609046"/>
      <w:bookmarkStart w:id="536" w:name="_Toc120657513"/>
      <w:r w:rsidRPr="00984464">
        <w:rPr>
          <w:lang w:val="en-US"/>
        </w:rPr>
        <w:t>6.2.3.4</w:t>
      </w:r>
      <w:r>
        <w:t>.2</w:t>
      </w:r>
      <w:r>
        <w:tab/>
        <w:t>Resource Definition</w:t>
      </w:r>
      <w:bookmarkEnd w:id="535"/>
      <w:bookmarkEnd w:id="536"/>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537" w:name="_Toc120609047"/>
      <w:bookmarkStart w:id="538" w:name="_Toc120657514"/>
      <w:r w:rsidRPr="000E5AAA">
        <w:rPr>
          <w:lang w:val="fr-FR"/>
        </w:rPr>
        <w:t>6.2.3.</w:t>
      </w:r>
      <w:r>
        <w:rPr>
          <w:lang w:val="fr-FR"/>
        </w:rPr>
        <w:t>4</w:t>
      </w:r>
      <w:r>
        <w:t>.3</w:t>
      </w:r>
      <w:r>
        <w:tab/>
        <w:t>Resource Standard Methods</w:t>
      </w:r>
      <w:bookmarkEnd w:id="537"/>
      <w:bookmarkEnd w:id="538"/>
    </w:p>
    <w:p w14:paraId="501295FC" w14:textId="77777777" w:rsidR="003551F3" w:rsidRPr="00384E92" w:rsidRDefault="003551F3" w:rsidP="003551F3">
      <w:pPr>
        <w:pStyle w:val="Heading6"/>
      </w:pPr>
      <w:bookmarkStart w:id="539" w:name="_Toc120609048"/>
      <w:bookmarkStart w:id="540" w:name="_Toc120657515"/>
      <w:r w:rsidRPr="000E5AAA">
        <w:rPr>
          <w:lang w:val="fr-FR"/>
        </w:rPr>
        <w:t>6.2.3.</w:t>
      </w:r>
      <w:r>
        <w:rPr>
          <w:lang w:val="fr-FR"/>
        </w:rPr>
        <w:t>4</w:t>
      </w:r>
      <w:r>
        <w:t>.3</w:t>
      </w:r>
      <w:r w:rsidRPr="00384E92">
        <w:t>.1</w:t>
      </w:r>
      <w:r w:rsidRPr="00384E92">
        <w:tab/>
      </w:r>
      <w:r>
        <w:t>GET</w:t>
      </w:r>
      <w:bookmarkEnd w:id="539"/>
      <w:bookmarkEnd w:id="540"/>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proofErr w:type="gramStart"/>
            <w:r w:rsidRPr="0016361A">
              <w:t>array</w:t>
            </w:r>
            <w:r w:rsidRPr="0016361A">
              <w:rPr>
                <w:i/>
              </w:rPr>
              <w:t>(</w:t>
            </w:r>
            <w:proofErr w:type="gramEnd"/>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7F84746F" w:rsidR="003551F3" w:rsidRPr="0016361A" w:rsidRDefault="007429B6" w:rsidP="003551F3">
            <w:pPr>
              <w:pStyle w:val="TAC"/>
            </w:pPr>
            <w:proofErr w:type="gramStart"/>
            <w:r>
              <w:t>0</w:t>
            </w:r>
            <w:r w:rsidR="003551F3" w:rsidRPr="0016361A">
              <w:t>..N</w:t>
            </w:r>
            <w:proofErr w:type="gramEnd"/>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EE5C45">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EE5C45">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EE5C45">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EE5C45">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EE5C45">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EE5C45">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541" w:name="_Toc120609049"/>
      <w:bookmarkStart w:id="542" w:name="_Toc120657516"/>
      <w:r w:rsidRPr="00384E92">
        <w:t>6.</w:t>
      </w:r>
      <w:r>
        <w:t>2.3.4.3</w:t>
      </w:r>
      <w:r w:rsidRPr="00384E92">
        <w:t>.</w:t>
      </w:r>
      <w:r>
        <w:t>2</w:t>
      </w:r>
      <w:r w:rsidRPr="00384E92">
        <w:tab/>
      </w:r>
      <w:r>
        <w:t>POST</w:t>
      </w:r>
      <w:bookmarkEnd w:id="541"/>
      <w:bookmarkEnd w:id="542"/>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543" w:name="_Toc120609050"/>
      <w:bookmarkStart w:id="544" w:name="_Toc120657517"/>
      <w:r>
        <w:t>6.2.3.4.4</w:t>
      </w:r>
      <w:r>
        <w:tab/>
        <w:t>Resource Custom Operations</w:t>
      </w:r>
      <w:bookmarkEnd w:id="543"/>
      <w:bookmarkEnd w:id="544"/>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545" w:name="_Toc120609051"/>
      <w:bookmarkStart w:id="546" w:name="_Toc120657518"/>
      <w:r>
        <w:t>6.2.3.5</w:t>
      </w:r>
      <w:r>
        <w:tab/>
        <w:t>Resource: Individual MBS User Data Ingest Session Status Subscription</w:t>
      </w:r>
      <w:bookmarkEnd w:id="545"/>
      <w:bookmarkEnd w:id="546"/>
    </w:p>
    <w:p w14:paraId="2185B9E2" w14:textId="77777777" w:rsidR="003551F3" w:rsidRDefault="003551F3" w:rsidP="003551F3">
      <w:pPr>
        <w:pStyle w:val="Heading5"/>
      </w:pPr>
      <w:bookmarkStart w:id="547" w:name="_Toc120609052"/>
      <w:bookmarkStart w:id="548" w:name="_Toc120657519"/>
      <w:r>
        <w:t>6.2.3.5.1</w:t>
      </w:r>
      <w:r>
        <w:tab/>
        <w:t>Description</w:t>
      </w:r>
      <w:bookmarkEnd w:id="547"/>
      <w:bookmarkEnd w:id="548"/>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549" w:name="_Toc120609053"/>
      <w:bookmarkStart w:id="550" w:name="_Toc120657520"/>
      <w:r>
        <w:t>6.2.3.5.2</w:t>
      </w:r>
      <w:r>
        <w:tab/>
        <w:t>Resource Definition</w:t>
      </w:r>
      <w:bookmarkEnd w:id="549"/>
      <w:bookmarkEnd w:id="550"/>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551" w:name="_Toc120609054"/>
      <w:bookmarkStart w:id="552" w:name="_Toc120657521"/>
      <w:r>
        <w:t>6.2.3.5.3</w:t>
      </w:r>
      <w:r>
        <w:tab/>
        <w:t>Resource Standard Methods</w:t>
      </w:r>
      <w:bookmarkEnd w:id="551"/>
      <w:bookmarkEnd w:id="552"/>
    </w:p>
    <w:p w14:paraId="07499087" w14:textId="77777777" w:rsidR="003551F3" w:rsidRPr="00384E92" w:rsidRDefault="003551F3" w:rsidP="003551F3">
      <w:pPr>
        <w:pStyle w:val="Heading6"/>
      </w:pPr>
      <w:bookmarkStart w:id="553" w:name="_Toc120609055"/>
      <w:bookmarkStart w:id="554" w:name="_Toc120657522"/>
      <w:r w:rsidRPr="00384E92">
        <w:t>6.</w:t>
      </w:r>
      <w:r>
        <w:t>2.3.5.3</w:t>
      </w:r>
      <w:r w:rsidRPr="00384E92">
        <w:t>.1</w:t>
      </w:r>
      <w:r w:rsidRPr="00384E92">
        <w:tab/>
      </w:r>
      <w:r>
        <w:t>GET</w:t>
      </w:r>
      <w:bookmarkEnd w:id="553"/>
      <w:bookmarkEnd w:id="554"/>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EE5C45">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EE5C45">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EE5C45">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EE5C45">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EE5C45">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EE5C45">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EE5C45">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EE5C45">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EE5C45">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EE5C45">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555" w:name="_Toc120609056"/>
      <w:bookmarkStart w:id="556" w:name="_Toc120657523"/>
      <w:r>
        <w:t>6.2.3.5.3.2</w:t>
      </w:r>
      <w:r>
        <w:tab/>
        <w:t>PUT</w:t>
      </w:r>
      <w:bookmarkEnd w:id="555"/>
      <w:bookmarkEnd w:id="556"/>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EE5C45">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EE5C45">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EE5C45">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EE5C45">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EE5C45">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EE5C45">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557" w:name="_Toc120609057"/>
      <w:bookmarkStart w:id="558" w:name="_Toc120657524"/>
      <w:r>
        <w:t>6.2.3.5.3.3</w:t>
      </w:r>
      <w:r>
        <w:tab/>
        <w:t>PATCH</w:t>
      </w:r>
      <w:bookmarkEnd w:id="557"/>
      <w:bookmarkEnd w:id="558"/>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EE5C45">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EE5C45">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EE5C45">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EE5C45">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EE5C45">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EE5C45">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559" w:name="_Toc120609058"/>
      <w:bookmarkStart w:id="560" w:name="_Toc120657525"/>
      <w:r>
        <w:t>6.2.3.5.3.</w:t>
      </w:r>
      <w:r w:rsidR="00D11BE2">
        <w:t>4</w:t>
      </w:r>
      <w:r>
        <w:tab/>
        <w:t>DELETE</w:t>
      </w:r>
      <w:bookmarkEnd w:id="559"/>
      <w:bookmarkEnd w:id="560"/>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EE5C45">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EE5C45">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EE5C45">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EE5C45">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EE5C45">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EE5C45">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561" w:name="_Toc120609059"/>
      <w:bookmarkStart w:id="562" w:name="_Toc120657526"/>
      <w:r>
        <w:t>6.2.3.5.4</w:t>
      </w:r>
      <w:r>
        <w:tab/>
        <w:t>Resource Custom Operations</w:t>
      </w:r>
      <w:bookmarkEnd w:id="561"/>
      <w:bookmarkEnd w:id="562"/>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563" w:name="_Toc120609060"/>
      <w:bookmarkStart w:id="564" w:name="_Toc120657527"/>
      <w:r>
        <w:t>6.2.4</w:t>
      </w:r>
      <w:r>
        <w:tab/>
        <w:t>Custom Operations without associated resources</w:t>
      </w:r>
      <w:bookmarkEnd w:id="563"/>
      <w:bookmarkEnd w:id="564"/>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565" w:name="_Toc120609061"/>
      <w:bookmarkStart w:id="566" w:name="_Toc120657528"/>
      <w:r>
        <w:t>6.2.5</w:t>
      </w:r>
      <w:r>
        <w:tab/>
        <w:t>Notifications</w:t>
      </w:r>
      <w:bookmarkEnd w:id="565"/>
      <w:bookmarkEnd w:id="566"/>
    </w:p>
    <w:p w14:paraId="458A9CD3" w14:textId="77777777" w:rsidR="00F43343" w:rsidRPr="000A7435" w:rsidRDefault="00F43343" w:rsidP="00F43343">
      <w:pPr>
        <w:pStyle w:val="Heading4"/>
      </w:pPr>
      <w:bookmarkStart w:id="567" w:name="_Toc120609062"/>
      <w:bookmarkStart w:id="568" w:name="_Toc120657529"/>
      <w:r>
        <w:t>6.2.5.1</w:t>
      </w:r>
      <w:r>
        <w:tab/>
        <w:t>General</w:t>
      </w:r>
      <w:bookmarkEnd w:id="567"/>
      <w:bookmarkEnd w:id="568"/>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569" w:name="_Toc120609063"/>
      <w:bookmarkStart w:id="570" w:name="_Toc120657530"/>
      <w:r>
        <w:t>6.2.5.2</w:t>
      </w:r>
      <w:r>
        <w:tab/>
      </w:r>
      <w:r>
        <w:rPr>
          <w:lang w:val="en-US"/>
        </w:rPr>
        <w:t>MBS User Data Ingest Session Status Notification</w:t>
      </w:r>
      <w:bookmarkEnd w:id="569"/>
      <w:bookmarkEnd w:id="570"/>
    </w:p>
    <w:p w14:paraId="3B13A669" w14:textId="77777777" w:rsidR="00F43343" w:rsidRPr="00986E88" w:rsidRDefault="00F43343" w:rsidP="00F43343">
      <w:pPr>
        <w:pStyle w:val="Heading5"/>
        <w:rPr>
          <w:noProof/>
        </w:rPr>
      </w:pPr>
      <w:bookmarkStart w:id="571" w:name="_Toc120609064"/>
      <w:bookmarkStart w:id="572" w:name="_Toc120657531"/>
      <w:r>
        <w:t>6.2.5.2</w:t>
      </w:r>
      <w:r w:rsidRPr="00986E88">
        <w:rPr>
          <w:noProof/>
        </w:rPr>
        <w:t>.1</w:t>
      </w:r>
      <w:r w:rsidRPr="00986E88">
        <w:rPr>
          <w:noProof/>
        </w:rPr>
        <w:tab/>
        <w:t>Description</w:t>
      </w:r>
      <w:bookmarkEnd w:id="571"/>
      <w:bookmarkEnd w:id="57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573" w:name="_Toc120609065"/>
      <w:bookmarkStart w:id="574" w:name="_Toc120657532"/>
      <w:r>
        <w:t>6.2.5.2</w:t>
      </w:r>
      <w:r w:rsidRPr="00986E88">
        <w:rPr>
          <w:noProof/>
        </w:rPr>
        <w:t>.2</w:t>
      </w:r>
      <w:r w:rsidRPr="00986E88">
        <w:rPr>
          <w:noProof/>
        </w:rPr>
        <w:tab/>
        <w:t>Target URI</w:t>
      </w:r>
      <w:bookmarkEnd w:id="573"/>
      <w:bookmarkEnd w:id="574"/>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575" w:name="_Toc120609066"/>
      <w:bookmarkStart w:id="576" w:name="_Toc120657533"/>
      <w:r>
        <w:t>6.2.5.2</w:t>
      </w:r>
      <w:r w:rsidRPr="00986E88">
        <w:rPr>
          <w:noProof/>
        </w:rPr>
        <w:t>.3</w:t>
      </w:r>
      <w:r w:rsidRPr="00986E88">
        <w:rPr>
          <w:noProof/>
        </w:rPr>
        <w:tab/>
        <w:t>Standard Methods</w:t>
      </w:r>
      <w:bookmarkEnd w:id="575"/>
      <w:bookmarkEnd w:id="576"/>
    </w:p>
    <w:p w14:paraId="5A2154B4" w14:textId="77777777" w:rsidR="00F43343" w:rsidRPr="00986E88" w:rsidRDefault="00F43343" w:rsidP="00F43343">
      <w:pPr>
        <w:pStyle w:val="Heading6"/>
        <w:rPr>
          <w:noProof/>
        </w:rPr>
      </w:pPr>
      <w:bookmarkStart w:id="577" w:name="_Toc120609067"/>
      <w:bookmarkStart w:id="578" w:name="_Toc120657534"/>
      <w:r>
        <w:t>6.2.5.2.3</w:t>
      </w:r>
      <w:r w:rsidRPr="00986E88">
        <w:rPr>
          <w:noProof/>
        </w:rPr>
        <w:t>.1</w:t>
      </w:r>
      <w:r w:rsidRPr="00986E88">
        <w:rPr>
          <w:noProof/>
        </w:rPr>
        <w:tab/>
        <w:t>POST</w:t>
      </w:r>
      <w:bookmarkEnd w:id="577"/>
      <w:bookmarkEnd w:id="578"/>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EE5C45">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EE5C45">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EE5C45">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EE5C45">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EE5C45">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EE5C45">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579" w:name="_Toc120609068"/>
      <w:bookmarkStart w:id="580" w:name="_Toc120657535"/>
      <w:r>
        <w:t>6.2.6</w:t>
      </w:r>
      <w:r>
        <w:tab/>
        <w:t>Data Model</w:t>
      </w:r>
      <w:bookmarkEnd w:id="579"/>
      <w:bookmarkEnd w:id="580"/>
    </w:p>
    <w:p w14:paraId="30619D9C" w14:textId="77777777" w:rsidR="00F76258" w:rsidRDefault="00F76258" w:rsidP="00F76258">
      <w:pPr>
        <w:pStyle w:val="Heading4"/>
      </w:pPr>
      <w:bookmarkStart w:id="581" w:name="_Toc120609069"/>
      <w:bookmarkStart w:id="582" w:name="_Toc120657536"/>
      <w:r>
        <w:t>6.2.6.1</w:t>
      </w:r>
      <w:r>
        <w:tab/>
        <w:t>General</w:t>
      </w:r>
      <w:bookmarkEnd w:id="581"/>
      <w:bookmarkEnd w:id="582"/>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proofErr w:type="gramStart"/>
      <w:r>
        <w:t>service based</w:t>
      </w:r>
      <w:proofErr w:type="gramEnd"/>
      <w:r>
        <w:t xml:space="preserve">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6955B4A5" w:rsidR="000A69AF" w:rsidRDefault="000A69AF" w:rsidP="000A69AF">
            <w:pPr>
              <w:pStyle w:val="TAL"/>
              <w:rPr>
                <w:rFonts w:cs="Arial"/>
                <w:szCs w:val="18"/>
              </w:rPr>
            </w:pPr>
            <w:r w:rsidRPr="004A64E9">
              <w:rPr>
                <w:rFonts w:cs="Arial"/>
                <w:szCs w:val="18"/>
              </w:rPr>
              <w:t>Represents the set of MBS Distribution Session Announcements currently associated with this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589300CA" w:rsidR="00F76258" w:rsidRPr="0016361A" w:rsidRDefault="00F76258" w:rsidP="00D01A66">
            <w:pPr>
              <w:pStyle w:val="TAL"/>
              <w:rPr>
                <w:rFonts w:cs="Arial"/>
                <w:szCs w:val="18"/>
              </w:rPr>
            </w:pPr>
            <w:r>
              <w:rPr>
                <w:rFonts w:cs="Arial"/>
                <w:szCs w:val="18"/>
              </w:rPr>
              <w:t xml:space="preserve">Represents </w:t>
            </w:r>
            <w:r w:rsidRPr="000E0D44">
              <w:rPr>
                <w:rFonts w:cs="Arial"/>
                <w:szCs w:val="18"/>
              </w:rPr>
              <w:t>MBS User Data Ingest Session</w:t>
            </w:r>
            <w:r w:rsidR="007F1EB8">
              <w:rPr>
                <w:rFonts w:cs="Arial"/>
                <w:szCs w:val="18"/>
              </w:rPr>
              <w:t xml:space="preserve"> information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122F69FC"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1C2F0C9E" w:rsidR="00FC19C8" w:rsidRDefault="00FC19C8" w:rsidP="00FC19C8">
            <w:pPr>
              <w:pStyle w:val="TAL"/>
              <w:rPr>
                <w:rFonts w:cs="Arial"/>
                <w:szCs w:val="18"/>
              </w:rPr>
            </w:pPr>
            <w:r>
              <w:rPr>
                <w:rFonts w:cs="Arial"/>
                <w:szCs w:val="18"/>
              </w:rPr>
              <w:t>Represents t</w:t>
            </w:r>
            <w:r w:rsidRPr="00CE17F7">
              <w:rPr>
                <w:rFonts w:cs="Arial"/>
                <w:szCs w:val="18"/>
              </w:rPr>
              <w:t>he MBS User Service Announcement currently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23D743E0" w:rsidR="00FC19C8" w:rsidRDefault="00FC19C8" w:rsidP="00FC19C8">
            <w:pPr>
              <w:pStyle w:val="TAL"/>
              <w:rPr>
                <w:rFonts w:cs="Arial"/>
                <w:szCs w:val="18"/>
              </w:rPr>
            </w:pPr>
            <w:r w:rsidRPr="0084761D">
              <w:rPr>
                <w:rFonts w:cs="Arial"/>
                <w:szCs w:val="18"/>
              </w:rPr>
              <w:t>Represents MBS Distribution Session Announcement parameters for 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77777777" w:rsidR="00F76258" w:rsidRPr="0016361A" w:rsidRDefault="00F76258" w:rsidP="00D01A66">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77777777" w:rsidR="00F76258" w:rsidRPr="000E0D44" w:rsidRDefault="00F76258" w:rsidP="00D01A66">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948"/>
        <w:gridCol w:w="3272"/>
        <w:gridCol w:w="1646"/>
      </w:tblGrid>
      <w:tr w:rsidR="00F76258" w:rsidRPr="00B54FF5" w14:paraId="1F68B34C" w14:textId="77777777" w:rsidTr="0044154E">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1948" w:type="dxa"/>
            <w:shd w:val="clear" w:color="auto" w:fill="C0C0C0"/>
          </w:tcPr>
          <w:p w14:paraId="1FE1CA26" w14:textId="77777777" w:rsidR="00F76258" w:rsidRPr="0016361A" w:rsidRDefault="00F76258" w:rsidP="00D01A66">
            <w:pPr>
              <w:pStyle w:val="TAH"/>
            </w:pPr>
            <w:r w:rsidRPr="0016361A">
              <w:t>Reference</w:t>
            </w:r>
          </w:p>
        </w:tc>
        <w:tc>
          <w:tcPr>
            <w:tcW w:w="3272" w:type="dxa"/>
            <w:shd w:val="clear" w:color="auto" w:fill="C0C0C0"/>
            <w:hideMark/>
          </w:tcPr>
          <w:p w14:paraId="3414E374" w14:textId="77777777" w:rsidR="00F76258" w:rsidRPr="0016361A" w:rsidRDefault="00F76258" w:rsidP="00D01A66">
            <w:pPr>
              <w:pStyle w:val="TAH"/>
            </w:pPr>
            <w:r w:rsidRPr="0016361A">
              <w:t>Comments</w:t>
            </w:r>
          </w:p>
        </w:tc>
        <w:tc>
          <w:tcPr>
            <w:tcW w:w="1646"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44154E">
        <w:trPr>
          <w:jc w:val="center"/>
        </w:trPr>
        <w:tc>
          <w:tcPr>
            <w:tcW w:w="2558" w:type="dxa"/>
            <w:vAlign w:val="center"/>
          </w:tcPr>
          <w:p w14:paraId="0EB32C40" w14:textId="77777777" w:rsidR="00F76258" w:rsidRDefault="00F76258" w:rsidP="00D01A66">
            <w:pPr>
              <w:pStyle w:val="TAL"/>
            </w:pPr>
            <w:r>
              <w:t>BitRate</w:t>
            </w:r>
          </w:p>
        </w:tc>
        <w:tc>
          <w:tcPr>
            <w:tcW w:w="1948" w:type="dxa"/>
            <w:vAlign w:val="center"/>
          </w:tcPr>
          <w:p w14:paraId="0AB54B3A" w14:textId="1C4C3B81" w:rsidR="00F76258" w:rsidRDefault="00F76258" w:rsidP="00D01A66">
            <w:pPr>
              <w:pStyle w:val="TAC"/>
            </w:pPr>
            <w:r>
              <w:t>3GPP TS 29.571 [</w:t>
            </w:r>
            <w:r w:rsidR="00FC19C8">
              <w:t>17</w:t>
            </w:r>
            <w:r>
              <w:t>]</w:t>
            </w:r>
          </w:p>
        </w:tc>
        <w:tc>
          <w:tcPr>
            <w:tcW w:w="3272" w:type="dxa"/>
            <w:vAlign w:val="center"/>
          </w:tcPr>
          <w:p w14:paraId="6813977B" w14:textId="77777777" w:rsidR="00F76258" w:rsidRPr="00C945A6" w:rsidRDefault="00F76258" w:rsidP="00D01A66">
            <w:pPr>
              <w:pStyle w:val="TAL"/>
              <w:rPr>
                <w:rFonts w:cs="Arial"/>
                <w:szCs w:val="18"/>
              </w:rPr>
            </w:pPr>
            <w:r>
              <w:rPr>
                <w:rFonts w:cs="Arial"/>
                <w:szCs w:val="18"/>
              </w:rPr>
              <w:t>Represents Bit Rate</w:t>
            </w:r>
            <w:r w:rsidRPr="00105556">
              <w:rPr>
                <w:rFonts w:cs="Arial"/>
                <w:szCs w:val="18"/>
              </w:rPr>
              <w:t>.</w:t>
            </w:r>
          </w:p>
        </w:tc>
        <w:tc>
          <w:tcPr>
            <w:tcW w:w="1646" w:type="dxa"/>
            <w:vAlign w:val="center"/>
          </w:tcPr>
          <w:p w14:paraId="52A7385A" w14:textId="77777777" w:rsidR="00F76258" w:rsidRPr="0016361A" w:rsidRDefault="00F76258" w:rsidP="00D01A66">
            <w:pPr>
              <w:pStyle w:val="TAL"/>
              <w:rPr>
                <w:rFonts w:cs="Arial"/>
                <w:szCs w:val="18"/>
              </w:rPr>
            </w:pPr>
          </w:p>
        </w:tc>
      </w:tr>
      <w:tr w:rsidR="00F76258" w:rsidRPr="00B54FF5" w14:paraId="61BBC55D" w14:textId="77777777" w:rsidTr="0044154E">
        <w:trPr>
          <w:jc w:val="center"/>
        </w:trPr>
        <w:tc>
          <w:tcPr>
            <w:tcW w:w="2558" w:type="dxa"/>
            <w:vAlign w:val="center"/>
          </w:tcPr>
          <w:p w14:paraId="7FBA5CB0" w14:textId="68550301" w:rsidR="00F76258" w:rsidRDefault="00FC19C8" w:rsidP="00D01A66">
            <w:pPr>
              <w:pStyle w:val="TAL"/>
            </w:pPr>
            <w:r>
              <w:t>MbsServ</w:t>
            </w:r>
            <w:r w:rsidR="00C925DE">
              <w:t>ice</w:t>
            </w:r>
            <w:r>
              <w:t>Info</w:t>
            </w:r>
          </w:p>
        </w:tc>
        <w:tc>
          <w:tcPr>
            <w:tcW w:w="1948" w:type="dxa"/>
            <w:vAlign w:val="center"/>
          </w:tcPr>
          <w:p w14:paraId="2B82B5AA" w14:textId="3E0DB6FB" w:rsidR="00F76258" w:rsidRDefault="00F76258" w:rsidP="00D01A66">
            <w:pPr>
              <w:pStyle w:val="TAC"/>
            </w:pPr>
            <w:r>
              <w:t>3GPP TS 29.571 [</w:t>
            </w:r>
            <w:r w:rsidR="00FC19C8">
              <w:t>17</w:t>
            </w:r>
            <w:r>
              <w:t>]</w:t>
            </w:r>
          </w:p>
        </w:tc>
        <w:tc>
          <w:tcPr>
            <w:tcW w:w="3272" w:type="dxa"/>
            <w:vAlign w:val="center"/>
          </w:tcPr>
          <w:p w14:paraId="507FF99F" w14:textId="2F3194B9" w:rsidR="00F76258" w:rsidRPr="00AA3F73" w:rsidRDefault="00F76258" w:rsidP="00D01A66">
            <w:pPr>
              <w:pStyle w:val="TAL"/>
              <w:rPr>
                <w:rFonts w:cs="Arial"/>
                <w:szCs w:val="18"/>
              </w:rPr>
            </w:pPr>
            <w:r>
              <w:rPr>
                <w:lang w:eastAsia="zh-CN"/>
              </w:rPr>
              <w:t xml:space="preserve">Represents </w:t>
            </w:r>
            <w:r w:rsidR="00FC19C8">
              <w:rPr>
                <w:lang w:eastAsia="zh-CN"/>
              </w:rPr>
              <w:t>MBS Service Information</w:t>
            </w:r>
            <w:r>
              <w:t>.</w:t>
            </w:r>
          </w:p>
        </w:tc>
        <w:tc>
          <w:tcPr>
            <w:tcW w:w="1646" w:type="dxa"/>
            <w:vAlign w:val="center"/>
          </w:tcPr>
          <w:p w14:paraId="589831CF" w14:textId="77777777" w:rsidR="00F76258" w:rsidRPr="0016361A" w:rsidRDefault="00F76258" w:rsidP="00D01A66">
            <w:pPr>
              <w:pStyle w:val="TAL"/>
              <w:rPr>
                <w:rFonts w:cs="Arial"/>
                <w:szCs w:val="18"/>
              </w:rPr>
            </w:pPr>
          </w:p>
        </w:tc>
      </w:tr>
      <w:tr w:rsidR="00FC19C8" w:rsidRPr="00B54FF5" w14:paraId="4773CCB7" w14:textId="77777777" w:rsidTr="0044154E">
        <w:trPr>
          <w:jc w:val="center"/>
        </w:trPr>
        <w:tc>
          <w:tcPr>
            <w:tcW w:w="2558" w:type="dxa"/>
            <w:vAlign w:val="center"/>
          </w:tcPr>
          <w:p w14:paraId="457F2FD9" w14:textId="6D34B260" w:rsidR="00FC19C8" w:rsidRDefault="00FC19C8" w:rsidP="00FC19C8">
            <w:pPr>
              <w:pStyle w:val="TAL"/>
            </w:pPr>
            <w:r>
              <w:t>ExternalMbsServiceArea</w:t>
            </w:r>
          </w:p>
        </w:tc>
        <w:tc>
          <w:tcPr>
            <w:tcW w:w="1948" w:type="dxa"/>
            <w:vAlign w:val="center"/>
          </w:tcPr>
          <w:p w14:paraId="3B5B80BB" w14:textId="19ABF720" w:rsidR="00FC19C8" w:rsidRDefault="00FC19C8" w:rsidP="00FC19C8">
            <w:pPr>
              <w:pStyle w:val="TAC"/>
            </w:pPr>
            <w:r>
              <w:t>3GPP TS 29.571 [17]</w:t>
            </w:r>
          </w:p>
        </w:tc>
        <w:tc>
          <w:tcPr>
            <w:tcW w:w="3272" w:type="dxa"/>
            <w:vAlign w:val="center"/>
          </w:tcPr>
          <w:p w14:paraId="40666B29" w14:textId="75344FFA" w:rsidR="00FC19C8" w:rsidRDefault="00FC19C8" w:rsidP="00FC19C8">
            <w:pPr>
              <w:pStyle w:val="TAL"/>
              <w:rPr>
                <w:lang w:eastAsia="zh-CN"/>
              </w:rPr>
            </w:pPr>
            <w:r>
              <w:rPr>
                <w:lang w:eastAsia="zh-CN"/>
              </w:rPr>
              <w:t>Represents an external MBS Service Area</w:t>
            </w:r>
            <w:r w:rsidRPr="00A5016A">
              <w:rPr>
                <w:lang w:eastAsia="zh-CN"/>
              </w:rPr>
              <w:t>.</w:t>
            </w:r>
          </w:p>
        </w:tc>
        <w:tc>
          <w:tcPr>
            <w:tcW w:w="1646" w:type="dxa"/>
            <w:vAlign w:val="center"/>
          </w:tcPr>
          <w:p w14:paraId="3429ECF2" w14:textId="77777777" w:rsidR="00FC19C8" w:rsidRPr="0016361A" w:rsidRDefault="00FC19C8" w:rsidP="00FC19C8">
            <w:pPr>
              <w:pStyle w:val="TAL"/>
              <w:rPr>
                <w:rFonts w:cs="Arial"/>
                <w:szCs w:val="18"/>
              </w:rPr>
            </w:pPr>
          </w:p>
        </w:tc>
      </w:tr>
      <w:tr w:rsidR="00FC19C8" w:rsidRPr="00B54FF5" w14:paraId="76D1E191" w14:textId="77777777" w:rsidTr="0044154E">
        <w:trPr>
          <w:jc w:val="center"/>
        </w:trPr>
        <w:tc>
          <w:tcPr>
            <w:tcW w:w="2558" w:type="dxa"/>
            <w:vAlign w:val="center"/>
          </w:tcPr>
          <w:p w14:paraId="0C60D23D" w14:textId="72ED235A" w:rsidR="00FC19C8" w:rsidRDefault="00FC19C8" w:rsidP="00FC19C8">
            <w:pPr>
              <w:pStyle w:val="TAL"/>
            </w:pPr>
            <w:r>
              <w:t>DateTime</w:t>
            </w:r>
          </w:p>
        </w:tc>
        <w:tc>
          <w:tcPr>
            <w:tcW w:w="1948" w:type="dxa"/>
            <w:vAlign w:val="center"/>
          </w:tcPr>
          <w:p w14:paraId="796E180B" w14:textId="0E722584" w:rsidR="00FC19C8" w:rsidRDefault="00FC19C8" w:rsidP="00FC19C8">
            <w:pPr>
              <w:pStyle w:val="TAC"/>
            </w:pPr>
            <w:r>
              <w:t>3GPP TS 29.122 [18]</w:t>
            </w:r>
          </w:p>
        </w:tc>
        <w:tc>
          <w:tcPr>
            <w:tcW w:w="3272"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646"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44154E">
        <w:trPr>
          <w:jc w:val="center"/>
        </w:trPr>
        <w:tc>
          <w:tcPr>
            <w:tcW w:w="2558" w:type="dxa"/>
            <w:vAlign w:val="center"/>
          </w:tcPr>
          <w:p w14:paraId="4B54BE48" w14:textId="27796257" w:rsidR="005158B0" w:rsidRDefault="005158B0" w:rsidP="005158B0">
            <w:pPr>
              <w:pStyle w:val="TAL"/>
            </w:pPr>
            <w:r>
              <w:rPr>
                <w:lang w:val="en-US"/>
              </w:rPr>
              <w:t>DistSessionState</w:t>
            </w:r>
          </w:p>
        </w:tc>
        <w:tc>
          <w:tcPr>
            <w:tcW w:w="1948" w:type="dxa"/>
            <w:vAlign w:val="center"/>
          </w:tcPr>
          <w:p w14:paraId="0D14ACEC" w14:textId="76BE6458" w:rsidR="005158B0" w:rsidRDefault="005158B0" w:rsidP="005158B0">
            <w:pPr>
              <w:pStyle w:val="TAC"/>
            </w:pPr>
            <w:r>
              <w:t>3GPP TS 29.58</w:t>
            </w:r>
            <w:r w:rsidRPr="005158B0">
              <w:t>1 [19]</w:t>
            </w:r>
          </w:p>
        </w:tc>
        <w:tc>
          <w:tcPr>
            <w:tcW w:w="3272" w:type="dxa"/>
            <w:vAlign w:val="center"/>
          </w:tcPr>
          <w:p w14:paraId="6D3A8843" w14:textId="011C726B" w:rsidR="005158B0" w:rsidRDefault="005158B0" w:rsidP="005158B0">
            <w:pPr>
              <w:pStyle w:val="TAL"/>
              <w:rPr>
                <w:lang w:eastAsia="zh-CN"/>
              </w:rPr>
            </w:pPr>
            <w:r>
              <w:rPr>
                <w:lang w:eastAsia="zh-CN"/>
              </w:rPr>
              <w:t>Represents state of an MBS Distribution Session.</w:t>
            </w:r>
          </w:p>
        </w:tc>
        <w:tc>
          <w:tcPr>
            <w:tcW w:w="1646" w:type="dxa"/>
            <w:vAlign w:val="center"/>
          </w:tcPr>
          <w:p w14:paraId="798A6AD2" w14:textId="77777777" w:rsidR="005158B0" w:rsidRPr="0016361A" w:rsidRDefault="005158B0" w:rsidP="005158B0">
            <w:pPr>
              <w:pStyle w:val="TAL"/>
              <w:rPr>
                <w:rFonts w:cs="Arial"/>
                <w:szCs w:val="18"/>
              </w:rPr>
            </w:pPr>
          </w:p>
        </w:tc>
      </w:tr>
      <w:tr w:rsidR="00FC19C8" w:rsidRPr="00B54FF5" w14:paraId="4613E007" w14:textId="77777777" w:rsidTr="0044154E">
        <w:trPr>
          <w:jc w:val="center"/>
        </w:trPr>
        <w:tc>
          <w:tcPr>
            <w:tcW w:w="2558" w:type="dxa"/>
            <w:vAlign w:val="center"/>
          </w:tcPr>
          <w:p w14:paraId="5D048338" w14:textId="7F9D8F52" w:rsidR="00FC19C8" w:rsidRDefault="00FC19C8" w:rsidP="00FC19C8">
            <w:pPr>
              <w:pStyle w:val="TAL"/>
            </w:pPr>
            <w:r>
              <w:t>MbsFsaId</w:t>
            </w:r>
          </w:p>
        </w:tc>
        <w:tc>
          <w:tcPr>
            <w:tcW w:w="1948" w:type="dxa"/>
            <w:vAlign w:val="center"/>
          </w:tcPr>
          <w:p w14:paraId="112AEDC3" w14:textId="5A90320D" w:rsidR="00FC19C8" w:rsidRDefault="00FC19C8" w:rsidP="00FC19C8">
            <w:pPr>
              <w:pStyle w:val="TAC"/>
            </w:pPr>
            <w:r>
              <w:t>3GPP TS 29.571 [17]</w:t>
            </w:r>
          </w:p>
        </w:tc>
        <w:tc>
          <w:tcPr>
            <w:tcW w:w="3272"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646"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44154E">
        <w:trPr>
          <w:jc w:val="center"/>
        </w:trPr>
        <w:tc>
          <w:tcPr>
            <w:tcW w:w="2558" w:type="dxa"/>
            <w:vAlign w:val="center"/>
          </w:tcPr>
          <w:p w14:paraId="5A679A93" w14:textId="01787224" w:rsidR="00FC19C8" w:rsidRDefault="00FC19C8" w:rsidP="00FC19C8">
            <w:pPr>
              <w:pStyle w:val="TAL"/>
            </w:pPr>
            <w:r>
              <w:t>MbsServiceArea</w:t>
            </w:r>
          </w:p>
        </w:tc>
        <w:tc>
          <w:tcPr>
            <w:tcW w:w="1948" w:type="dxa"/>
            <w:vAlign w:val="center"/>
          </w:tcPr>
          <w:p w14:paraId="53A1CF92" w14:textId="04BF88DA" w:rsidR="00FC19C8" w:rsidRDefault="00FC19C8" w:rsidP="00FC19C8">
            <w:pPr>
              <w:pStyle w:val="TAC"/>
            </w:pPr>
            <w:r>
              <w:t>3GPP TS 29.571 [17]</w:t>
            </w:r>
          </w:p>
        </w:tc>
        <w:tc>
          <w:tcPr>
            <w:tcW w:w="3272" w:type="dxa"/>
            <w:vAlign w:val="center"/>
          </w:tcPr>
          <w:p w14:paraId="01A4E989" w14:textId="42F1C865" w:rsidR="00FC19C8" w:rsidRDefault="00FC19C8" w:rsidP="00FC19C8">
            <w:pPr>
              <w:pStyle w:val="TAL"/>
              <w:rPr>
                <w:lang w:eastAsia="zh-CN"/>
              </w:rPr>
            </w:pPr>
            <w:r>
              <w:rPr>
                <w:lang w:eastAsia="zh-CN"/>
              </w:rPr>
              <w:t>Represents an MBS service area.</w:t>
            </w:r>
          </w:p>
        </w:tc>
        <w:tc>
          <w:tcPr>
            <w:tcW w:w="1646"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44154E">
        <w:trPr>
          <w:jc w:val="center"/>
        </w:trPr>
        <w:tc>
          <w:tcPr>
            <w:tcW w:w="2558" w:type="dxa"/>
            <w:vAlign w:val="center"/>
          </w:tcPr>
          <w:p w14:paraId="6A065CC8" w14:textId="128B31E4" w:rsidR="00320918" w:rsidRDefault="00320918" w:rsidP="00320918">
            <w:pPr>
              <w:pStyle w:val="TAL"/>
            </w:pPr>
            <w:r>
              <w:t>MbsServiceInfo</w:t>
            </w:r>
          </w:p>
        </w:tc>
        <w:tc>
          <w:tcPr>
            <w:tcW w:w="1948" w:type="dxa"/>
            <w:vAlign w:val="center"/>
          </w:tcPr>
          <w:p w14:paraId="1122622A" w14:textId="0105C349" w:rsidR="00320918" w:rsidRDefault="00320918" w:rsidP="00320918">
            <w:pPr>
              <w:pStyle w:val="TAC"/>
            </w:pPr>
            <w:r>
              <w:t>3GPP TS 29.571 [17]</w:t>
            </w:r>
          </w:p>
        </w:tc>
        <w:tc>
          <w:tcPr>
            <w:tcW w:w="3272" w:type="dxa"/>
            <w:vAlign w:val="center"/>
          </w:tcPr>
          <w:p w14:paraId="6F1CA23F" w14:textId="5521779F" w:rsidR="00320918" w:rsidRDefault="00320918" w:rsidP="00320918">
            <w:pPr>
              <w:pStyle w:val="TAL"/>
              <w:rPr>
                <w:lang w:eastAsia="zh-CN"/>
              </w:rPr>
            </w:pPr>
            <w:r>
              <w:rPr>
                <w:lang w:eastAsia="zh-CN"/>
              </w:rPr>
              <w:t>Represents the MBS Service Information.</w:t>
            </w:r>
          </w:p>
        </w:tc>
        <w:tc>
          <w:tcPr>
            <w:tcW w:w="1646"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44154E">
        <w:trPr>
          <w:jc w:val="center"/>
        </w:trPr>
        <w:tc>
          <w:tcPr>
            <w:tcW w:w="2558" w:type="dxa"/>
            <w:vAlign w:val="center"/>
          </w:tcPr>
          <w:p w14:paraId="7B8F6197" w14:textId="77777777" w:rsidR="00F76258" w:rsidRDefault="00F76258" w:rsidP="00D01A66">
            <w:pPr>
              <w:pStyle w:val="TAL"/>
            </w:pPr>
            <w:r>
              <w:t>MbsSessionId</w:t>
            </w:r>
          </w:p>
        </w:tc>
        <w:tc>
          <w:tcPr>
            <w:tcW w:w="1948" w:type="dxa"/>
            <w:vAlign w:val="center"/>
          </w:tcPr>
          <w:p w14:paraId="469FD1C5" w14:textId="13285506" w:rsidR="00F76258" w:rsidRDefault="00F76258" w:rsidP="00D01A66">
            <w:pPr>
              <w:pStyle w:val="TAC"/>
            </w:pPr>
            <w:r>
              <w:t>3GPP TS 29.571 [</w:t>
            </w:r>
            <w:r w:rsidR="00FC19C8">
              <w:t>17</w:t>
            </w:r>
            <w:r>
              <w:t>]</w:t>
            </w:r>
          </w:p>
        </w:tc>
        <w:tc>
          <w:tcPr>
            <w:tcW w:w="3272"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646"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44154E">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48" w:type="dxa"/>
            <w:vAlign w:val="center"/>
          </w:tcPr>
          <w:p w14:paraId="7D854E83" w14:textId="480D237A" w:rsidR="0044154E" w:rsidRPr="00FD41D9" w:rsidRDefault="0044154E" w:rsidP="0044154E">
            <w:pPr>
              <w:pStyle w:val="TAC"/>
            </w:pPr>
            <w:r w:rsidRPr="00FD41D9">
              <w:t>3GPP TS 29.581 [19]</w:t>
            </w:r>
          </w:p>
        </w:tc>
        <w:tc>
          <w:tcPr>
            <w:tcW w:w="3272"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646"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44154E">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1948" w:type="dxa"/>
            <w:vAlign w:val="center"/>
          </w:tcPr>
          <w:p w14:paraId="1C0160EC" w14:textId="3E7B7850" w:rsidR="0044154E" w:rsidRPr="00FD41D9" w:rsidRDefault="0044154E" w:rsidP="0044154E">
            <w:pPr>
              <w:pStyle w:val="TAC"/>
            </w:pPr>
            <w:r w:rsidRPr="00FD41D9">
              <w:t>3GPP TS 29.581 [19]</w:t>
            </w:r>
          </w:p>
        </w:tc>
        <w:tc>
          <w:tcPr>
            <w:tcW w:w="3272"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646"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44154E">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1948" w:type="dxa"/>
            <w:vAlign w:val="center"/>
          </w:tcPr>
          <w:p w14:paraId="70540E01" w14:textId="36F4FA58" w:rsidR="0044154E" w:rsidRPr="00FD41D9" w:rsidRDefault="0044154E" w:rsidP="0044154E">
            <w:pPr>
              <w:pStyle w:val="TAC"/>
            </w:pPr>
            <w:r w:rsidRPr="00FD41D9">
              <w:t>3GPP TS 29.581 [19]</w:t>
            </w:r>
          </w:p>
        </w:tc>
        <w:tc>
          <w:tcPr>
            <w:tcW w:w="3272"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646"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44154E">
        <w:trPr>
          <w:jc w:val="center"/>
        </w:trPr>
        <w:tc>
          <w:tcPr>
            <w:tcW w:w="2558" w:type="dxa"/>
            <w:vAlign w:val="center"/>
          </w:tcPr>
          <w:p w14:paraId="10D8B960" w14:textId="77777777" w:rsidR="00F76258" w:rsidRDefault="00F76258" w:rsidP="00D01A66">
            <w:pPr>
              <w:pStyle w:val="TAL"/>
            </w:pPr>
            <w:r>
              <w:t>PacketDelBudget</w:t>
            </w:r>
          </w:p>
        </w:tc>
        <w:tc>
          <w:tcPr>
            <w:tcW w:w="1948" w:type="dxa"/>
            <w:vAlign w:val="center"/>
          </w:tcPr>
          <w:p w14:paraId="654C5B62" w14:textId="0D5293E9" w:rsidR="00F76258" w:rsidRDefault="00F76258" w:rsidP="00D01A66">
            <w:pPr>
              <w:pStyle w:val="TAC"/>
            </w:pPr>
            <w:r>
              <w:t>3GPP TS 29.571 [</w:t>
            </w:r>
            <w:r w:rsidR="00FC19C8">
              <w:t>17</w:t>
            </w:r>
            <w:r>
              <w:t>]</w:t>
            </w:r>
          </w:p>
        </w:tc>
        <w:tc>
          <w:tcPr>
            <w:tcW w:w="3272" w:type="dxa"/>
            <w:vAlign w:val="center"/>
          </w:tcPr>
          <w:p w14:paraId="3D5AB1B1" w14:textId="77777777" w:rsidR="00F76258" w:rsidRPr="00C945A6" w:rsidRDefault="00F76258" w:rsidP="00D01A66">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1646" w:type="dxa"/>
            <w:vAlign w:val="center"/>
          </w:tcPr>
          <w:p w14:paraId="5B5FAD23" w14:textId="77777777" w:rsidR="00F76258" w:rsidRPr="0016361A" w:rsidRDefault="00F76258" w:rsidP="00D01A66">
            <w:pPr>
              <w:pStyle w:val="TAL"/>
              <w:rPr>
                <w:rFonts w:cs="Arial"/>
                <w:szCs w:val="18"/>
              </w:rPr>
            </w:pPr>
          </w:p>
        </w:tc>
      </w:tr>
      <w:tr w:rsidR="00680A64" w:rsidRPr="00B54FF5" w14:paraId="68F0CCE8" w14:textId="77777777" w:rsidTr="0044154E">
        <w:trPr>
          <w:jc w:val="center"/>
        </w:trPr>
        <w:tc>
          <w:tcPr>
            <w:tcW w:w="2558" w:type="dxa"/>
            <w:vAlign w:val="center"/>
          </w:tcPr>
          <w:p w14:paraId="548210C3" w14:textId="5B20586B" w:rsidR="00680A64" w:rsidRDefault="00680A64" w:rsidP="00680A64">
            <w:pPr>
              <w:pStyle w:val="TAL"/>
            </w:pPr>
            <w:r>
              <w:t>ServiceNameDescription</w:t>
            </w:r>
          </w:p>
        </w:tc>
        <w:tc>
          <w:tcPr>
            <w:tcW w:w="1948" w:type="dxa"/>
            <w:vAlign w:val="center"/>
          </w:tcPr>
          <w:p w14:paraId="1CC9F5DD" w14:textId="02ECE2BB" w:rsidR="00680A64" w:rsidRDefault="00680A64" w:rsidP="00B844BA">
            <w:pPr>
              <w:pStyle w:val="TAC"/>
              <w:jc w:val="left"/>
            </w:pPr>
            <w:r>
              <w:t>Clause 6.1.6.2.3</w:t>
            </w:r>
          </w:p>
        </w:tc>
        <w:tc>
          <w:tcPr>
            <w:tcW w:w="3272"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646" w:type="dxa"/>
            <w:vAlign w:val="center"/>
          </w:tcPr>
          <w:p w14:paraId="48EDE180" w14:textId="77777777" w:rsidR="00680A64" w:rsidRPr="0016361A" w:rsidRDefault="00680A64" w:rsidP="00680A64">
            <w:pPr>
              <w:pStyle w:val="TAL"/>
              <w:rPr>
                <w:rFonts w:cs="Arial"/>
                <w:szCs w:val="18"/>
              </w:rPr>
            </w:pPr>
          </w:p>
        </w:tc>
      </w:tr>
      <w:tr w:rsidR="0044154E" w:rsidRPr="00B54FF5" w14:paraId="25CECAA6" w14:textId="77777777" w:rsidTr="0044154E">
        <w:trPr>
          <w:jc w:val="center"/>
        </w:trPr>
        <w:tc>
          <w:tcPr>
            <w:tcW w:w="2558" w:type="dxa"/>
            <w:vAlign w:val="center"/>
          </w:tcPr>
          <w:p w14:paraId="5D1F7B0C" w14:textId="2613D29A" w:rsidR="0044154E" w:rsidRDefault="0044154E" w:rsidP="0044154E">
            <w:pPr>
              <w:pStyle w:val="TAL"/>
            </w:pPr>
            <w:r>
              <w:rPr>
                <w:lang w:eastAsia="zh-CN"/>
              </w:rPr>
              <w:t>PktDistributionOperatingMode</w:t>
            </w:r>
          </w:p>
        </w:tc>
        <w:tc>
          <w:tcPr>
            <w:tcW w:w="1948" w:type="dxa"/>
            <w:vAlign w:val="center"/>
          </w:tcPr>
          <w:p w14:paraId="1BC071AC" w14:textId="61832C52" w:rsidR="0044154E" w:rsidRPr="00FD41D9" w:rsidRDefault="0044154E" w:rsidP="0044154E">
            <w:pPr>
              <w:pStyle w:val="TAC"/>
            </w:pPr>
            <w:r w:rsidRPr="00FD41D9">
              <w:t>3GPP TS 29.581 [19]</w:t>
            </w:r>
          </w:p>
        </w:tc>
        <w:tc>
          <w:tcPr>
            <w:tcW w:w="3272" w:type="dxa"/>
            <w:vAlign w:val="center"/>
          </w:tcPr>
          <w:p w14:paraId="40D5A60E" w14:textId="00481F7C" w:rsidR="0044154E" w:rsidRDefault="0044154E" w:rsidP="0044154E">
            <w:pPr>
              <w:pStyle w:val="TAL"/>
              <w:rPr>
                <w:rFonts w:cs="Arial"/>
                <w:szCs w:val="18"/>
                <w:lang w:eastAsia="zh-CN"/>
              </w:rPr>
            </w:pPr>
            <w:r>
              <w:rPr>
                <w:lang w:eastAsia="zh-CN"/>
              </w:rPr>
              <w:t>Represents the operation mode for a Packet distribution method.</w:t>
            </w:r>
          </w:p>
        </w:tc>
        <w:tc>
          <w:tcPr>
            <w:tcW w:w="1646" w:type="dxa"/>
            <w:vAlign w:val="center"/>
          </w:tcPr>
          <w:p w14:paraId="5F50475E" w14:textId="77777777" w:rsidR="0044154E" w:rsidRPr="0016361A" w:rsidRDefault="0044154E" w:rsidP="0044154E">
            <w:pPr>
              <w:pStyle w:val="TAL"/>
              <w:rPr>
                <w:rFonts w:cs="Arial"/>
                <w:szCs w:val="18"/>
              </w:rPr>
            </w:pPr>
          </w:p>
        </w:tc>
      </w:tr>
      <w:tr w:rsidR="0044154E" w:rsidRPr="00B54FF5" w14:paraId="64E4B033" w14:textId="77777777" w:rsidTr="0044154E">
        <w:trPr>
          <w:jc w:val="center"/>
        </w:trPr>
        <w:tc>
          <w:tcPr>
            <w:tcW w:w="2558" w:type="dxa"/>
            <w:vAlign w:val="center"/>
          </w:tcPr>
          <w:p w14:paraId="5C5B84EE" w14:textId="69EC756B" w:rsidR="0044154E" w:rsidRDefault="0044154E" w:rsidP="0044154E">
            <w:pPr>
              <w:pStyle w:val="TAL"/>
            </w:pPr>
            <w:r>
              <w:t>PktIngestMethod</w:t>
            </w:r>
          </w:p>
        </w:tc>
        <w:tc>
          <w:tcPr>
            <w:tcW w:w="1948" w:type="dxa"/>
            <w:vAlign w:val="center"/>
          </w:tcPr>
          <w:p w14:paraId="3E078B2F" w14:textId="2F616B81" w:rsidR="0044154E" w:rsidRPr="00FD41D9" w:rsidRDefault="0044154E" w:rsidP="0044154E">
            <w:pPr>
              <w:pStyle w:val="TAC"/>
            </w:pPr>
            <w:r w:rsidRPr="00FD41D9">
              <w:t>3GPP TS 29.581 [19]</w:t>
            </w:r>
          </w:p>
        </w:tc>
        <w:tc>
          <w:tcPr>
            <w:tcW w:w="3272" w:type="dxa"/>
            <w:vAlign w:val="center"/>
          </w:tcPr>
          <w:p w14:paraId="4273530E" w14:textId="47660FBA" w:rsidR="0044154E" w:rsidRDefault="0044154E" w:rsidP="0044154E">
            <w:pPr>
              <w:pStyle w:val="TAL"/>
              <w:rPr>
                <w:rFonts w:cs="Arial"/>
                <w:szCs w:val="18"/>
                <w:lang w:eastAsia="zh-CN"/>
              </w:rPr>
            </w:pPr>
            <w:r>
              <w:rPr>
                <w:rFonts w:cs="Arial"/>
                <w:szCs w:val="18"/>
              </w:rPr>
              <w:t>Represents packets ingest method</w:t>
            </w:r>
            <w:r>
              <w:rPr>
                <w:lang w:eastAsia="zh-CN"/>
              </w:rPr>
              <w:t>.</w:t>
            </w:r>
          </w:p>
        </w:tc>
        <w:tc>
          <w:tcPr>
            <w:tcW w:w="1646" w:type="dxa"/>
            <w:vAlign w:val="center"/>
          </w:tcPr>
          <w:p w14:paraId="5D4616C7" w14:textId="77777777" w:rsidR="0044154E" w:rsidRPr="0016361A" w:rsidRDefault="0044154E" w:rsidP="0044154E">
            <w:pPr>
              <w:pStyle w:val="TAL"/>
              <w:rPr>
                <w:rFonts w:cs="Arial"/>
                <w:szCs w:val="18"/>
              </w:rPr>
            </w:pPr>
          </w:p>
        </w:tc>
      </w:tr>
      <w:tr w:rsidR="00F76258" w:rsidRPr="00B54FF5" w14:paraId="17C61EEB" w14:textId="77777777" w:rsidTr="0044154E">
        <w:trPr>
          <w:jc w:val="center"/>
        </w:trPr>
        <w:tc>
          <w:tcPr>
            <w:tcW w:w="2558" w:type="dxa"/>
            <w:vAlign w:val="center"/>
          </w:tcPr>
          <w:p w14:paraId="18A31224" w14:textId="77777777" w:rsidR="00F76258" w:rsidRDefault="00F76258" w:rsidP="00D01A66">
            <w:pPr>
              <w:pStyle w:val="TAL"/>
            </w:pPr>
            <w:r>
              <w:t>TimeWindow</w:t>
            </w:r>
          </w:p>
        </w:tc>
        <w:tc>
          <w:tcPr>
            <w:tcW w:w="1948" w:type="dxa"/>
            <w:vAlign w:val="center"/>
          </w:tcPr>
          <w:p w14:paraId="42FBBD4E" w14:textId="3401051F" w:rsidR="00F76258" w:rsidRDefault="00F76258" w:rsidP="00D01A66">
            <w:pPr>
              <w:pStyle w:val="TAC"/>
            </w:pPr>
            <w:r>
              <w:t>3GPP TS 29.122 [</w:t>
            </w:r>
            <w:r w:rsidR="00FC19C8">
              <w:t>18</w:t>
            </w:r>
            <w:r>
              <w:t>]</w:t>
            </w:r>
          </w:p>
        </w:tc>
        <w:tc>
          <w:tcPr>
            <w:tcW w:w="3272" w:type="dxa"/>
            <w:vAlign w:val="center"/>
          </w:tcPr>
          <w:p w14:paraId="4E9A3097" w14:textId="77777777" w:rsidR="00F76258" w:rsidRDefault="00F76258" w:rsidP="00D01A66">
            <w:pPr>
              <w:pStyle w:val="TAL"/>
              <w:rPr>
                <w:rFonts w:cs="Arial"/>
                <w:szCs w:val="18"/>
                <w:lang w:eastAsia="zh-CN"/>
              </w:rPr>
            </w:pPr>
            <w:r>
              <w:rPr>
                <w:rFonts w:cs="Arial"/>
                <w:szCs w:val="18"/>
                <w:lang w:eastAsia="zh-CN"/>
              </w:rPr>
              <w:t>Represents a Time Window.</w:t>
            </w:r>
          </w:p>
        </w:tc>
        <w:tc>
          <w:tcPr>
            <w:tcW w:w="1646" w:type="dxa"/>
            <w:vAlign w:val="center"/>
          </w:tcPr>
          <w:p w14:paraId="0C46EB86" w14:textId="77777777" w:rsidR="00F76258" w:rsidRPr="0016361A" w:rsidRDefault="00F76258" w:rsidP="00D01A66">
            <w:pPr>
              <w:pStyle w:val="TAL"/>
              <w:rPr>
                <w:rFonts w:cs="Arial"/>
                <w:szCs w:val="18"/>
              </w:rPr>
            </w:pPr>
          </w:p>
        </w:tc>
      </w:tr>
      <w:tr w:rsidR="00F76258" w:rsidRPr="00B54FF5" w14:paraId="0DCED555" w14:textId="77777777" w:rsidTr="0044154E">
        <w:trPr>
          <w:jc w:val="center"/>
        </w:trPr>
        <w:tc>
          <w:tcPr>
            <w:tcW w:w="2558" w:type="dxa"/>
            <w:vAlign w:val="center"/>
          </w:tcPr>
          <w:p w14:paraId="269CC96E" w14:textId="77777777" w:rsidR="00F76258" w:rsidRDefault="00F76258" w:rsidP="00D01A66">
            <w:pPr>
              <w:pStyle w:val="TAL"/>
            </w:pPr>
            <w:bookmarkStart w:id="583" w:name="_Hlk102479419"/>
            <w:r>
              <w:t>Tmgi</w:t>
            </w:r>
          </w:p>
        </w:tc>
        <w:tc>
          <w:tcPr>
            <w:tcW w:w="1948" w:type="dxa"/>
            <w:vAlign w:val="center"/>
          </w:tcPr>
          <w:p w14:paraId="67E8534E" w14:textId="262E47EF" w:rsidR="00F76258" w:rsidRDefault="00F76258" w:rsidP="00D01A66">
            <w:pPr>
              <w:pStyle w:val="TAC"/>
            </w:pPr>
            <w:r>
              <w:t>3GPP TS 29.571 [</w:t>
            </w:r>
            <w:r w:rsidR="00FC19C8">
              <w:t>17</w:t>
            </w:r>
            <w:r>
              <w:t>]</w:t>
            </w:r>
          </w:p>
        </w:tc>
        <w:tc>
          <w:tcPr>
            <w:tcW w:w="3272" w:type="dxa"/>
            <w:vAlign w:val="center"/>
          </w:tcPr>
          <w:p w14:paraId="56D0C913" w14:textId="77777777" w:rsidR="00F76258" w:rsidRPr="00C945A6" w:rsidRDefault="00F76258" w:rsidP="00D01A66">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1646" w:type="dxa"/>
            <w:vAlign w:val="center"/>
          </w:tcPr>
          <w:p w14:paraId="22BED3C4" w14:textId="77777777" w:rsidR="00F76258" w:rsidRPr="0016361A" w:rsidRDefault="00F76258" w:rsidP="00D01A66">
            <w:pPr>
              <w:pStyle w:val="TAL"/>
              <w:rPr>
                <w:rFonts w:cs="Arial"/>
                <w:szCs w:val="18"/>
              </w:rPr>
            </w:pPr>
          </w:p>
        </w:tc>
      </w:tr>
      <w:tr w:rsidR="00F76258" w:rsidRPr="00B54FF5" w14:paraId="33C41391" w14:textId="77777777" w:rsidTr="0044154E">
        <w:trPr>
          <w:jc w:val="center"/>
        </w:trPr>
        <w:tc>
          <w:tcPr>
            <w:tcW w:w="2558" w:type="dxa"/>
            <w:vAlign w:val="center"/>
          </w:tcPr>
          <w:p w14:paraId="52DACA29" w14:textId="77777777" w:rsidR="00F76258" w:rsidRDefault="00F76258" w:rsidP="00D01A66">
            <w:pPr>
              <w:pStyle w:val="TAL"/>
            </w:pPr>
            <w:r>
              <w:t>Uri</w:t>
            </w:r>
          </w:p>
        </w:tc>
        <w:tc>
          <w:tcPr>
            <w:tcW w:w="1948" w:type="dxa"/>
            <w:vAlign w:val="center"/>
          </w:tcPr>
          <w:p w14:paraId="2E8A6E26" w14:textId="588A7536" w:rsidR="00F76258" w:rsidRDefault="00F76258" w:rsidP="00D01A66">
            <w:pPr>
              <w:pStyle w:val="TAC"/>
            </w:pPr>
            <w:r w:rsidRPr="004B5D02">
              <w:t>3GPP TS 29.571 [</w:t>
            </w:r>
            <w:r w:rsidR="00FC19C8">
              <w:t>17</w:t>
            </w:r>
            <w:r w:rsidRPr="004B5D02">
              <w:t>]</w:t>
            </w:r>
          </w:p>
        </w:tc>
        <w:tc>
          <w:tcPr>
            <w:tcW w:w="3272" w:type="dxa"/>
            <w:vAlign w:val="center"/>
          </w:tcPr>
          <w:p w14:paraId="0FB066D3" w14:textId="77777777" w:rsidR="00F76258" w:rsidRPr="008D176F" w:rsidRDefault="00F76258" w:rsidP="00D01A66">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1646" w:type="dxa"/>
            <w:vAlign w:val="center"/>
          </w:tcPr>
          <w:p w14:paraId="7D6556E9" w14:textId="77777777" w:rsidR="00F76258" w:rsidRPr="0016361A" w:rsidRDefault="00F76258" w:rsidP="00D01A66">
            <w:pPr>
              <w:pStyle w:val="TAL"/>
              <w:rPr>
                <w:rFonts w:cs="Arial"/>
                <w:szCs w:val="18"/>
              </w:rPr>
            </w:pPr>
          </w:p>
        </w:tc>
      </w:tr>
      <w:bookmarkEnd w:id="583"/>
      <w:tr w:rsidR="00F76258" w14:paraId="69A1BFD6" w14:textId="77777777" w:rsidTr="0044154E">
        <w:trPr>
          <w:jc w:val="center"/>
        </w:trPr>
        <w:tc>
          <w:tcPr>
            <w:tcW w:w="2558" w:type="dxa"/>
            <w:vAlign w:val="center"/>
          </w:tcPr>
          <w:p w14:paraId="042F8350" w14:textId="77777777" w:rsidR="00F76258" w:rsidRPr="00DC49BF" w:rsidRDefault="00F76258" w:rsidP="00D01A66">
            <w:pPr>
              <w:pStyle w:val="TAL"/>
            </w:pPr>
            <w:r w:rsidRPr="00DC49BF">
              <w:t>SupportedFeatures</w:t>
            </w:r>
          </w:p>
        </w:tc>
        <w:tc>
          <w:tcPr>
            <w:tcW w:w="1948" w:type="dxa"/>
            <w:vAlign w:val="center"/>
          </w:tcPr>
          <w:p w14:paraId="2DCD3B2D" w14:textId="7130B845" w:rsidR="00F76258" w:rsidRDefault="00F76258" w:rsidP="00D01A66">
            <w:pPr>
              <w:pStyle w:val="TAC"/>
            </w:pPr>
            <w:r>
              <w:t>3GPP TS 29.571 [</w:t>
            </w:r>
            <w:r w:rsidR="00FC19C8">
              <w:t>17</w:t>
            </w:r>
            <w:r>
              <w:t>]</w:t>
            </w:r>
          </w:p>
        </w:tc>
        <w:tc>
          <w:tcPr>
            <w:tcW w:w="3272" w:type="dxa"/>
            <w:vAlign w:val="center"/>
          </w:tcPr>
          <w:p w14:paraId="35640025" w14:textId="77777777" w:rsidR="00F76258" w:rsidRPr="00BE3675" w:rsidRDefault="00F76258" w:rsidP="00D01A66">
            <w:pPr>
              <w:pStyle w:val="TAL"/>
              <w:rPr>
                <w:rFonts w:cs="Arial"/>
                <w:szCs w:val="18"/>
              </w:rPr>
            </w:pPr>
            <w:r w:rsidRPr="00BE3675">
              <w:rPr>
                <w:rFonts w:cs="Arial"/>
                <w:szCs w:val="18"/>
              </w:rPr>
              <w:t>Used to negotiate the applicability of optional features.</w:t>
            </w:r>
          </w:p>
        </w:tc>
        <w:tc>
          <w:tcPr>
            <w:tcW w:w="1646" w:type="dxa"/>
            <w:vAlign w:val="center"/>
          </w:tcPr>
          <w:p w14:paraId="58665A44" w14:textId="77777777" w:rsidR="00F76258" w:rsidRDefault="00F76258" w:rsidP="00D01A66">
            <w:pPr>
              <w:pStyle w:val="TAL"/>
              <w:rPr>
                <w:rFonts w:cs="Arial"/>
                <w:szCs w:val="18"/>
              </w:rPr>
            </w:pPr>
          </w:p>
        </w:tc>
      </w:tr>
    </w:tbl>
    <w:p w14:paraId="7D496C79" w14:textId="77777777" w:rsidR="00F76258" w:rsidRDefault="00F76258" w:rsidP="00F76258"/>
    <w:p w14:paraId="7AB5CA76" w14:textId="77777777" w:rsidR="00F76258" w:rsidRDefault="00F76258" w:rsidP="00F76258">
      <w:pPr>
        <w:pStyle w:val="Heading4"/>
        <w:rPr>
          <w:lang w:val="en-US"/>
        </w:rPr>
      </w:pPr>
      <w:bookmarkStart w:id="584" w:name="_Toc120609070"/>
      <w:bookmarkStart w:id="585" w:name="_Toc12065753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84"/>
      <w:bookmarkEnd w:id="585"/>
    </w:p>
    <w:p w14:paraId="7E261412" w14:textId="7A4056AB" w:rsidR="004E70DF" w:rsidRDefault="004E70DF" w:rsidP="004E70DF">
      <w:pPr>
        <w:pStyle w:val="Heading5"/>
      </w:pPr>
      <w:bookmarkStart w:id="586" w:name="_Toc120609071"/>
      <w:bookmarkStart w:id="587" w:name="_Toc120657538"/>
      <w:r>
        <w:t>6.2.6.2.1</w:t>
      </w:r>
      <w:r>
        <w:tab/>
        <w:t>Introduction</w:t>
      </w:r>
      <w:bookmarkEnd w:id="586"/>
      <w:bookmarkEnd w:id="58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588" w:name="_Toc120609072"/>
      <w:bookmarkStart w:id="589" w:name="_Toc120657539"/>
      <w:r>
        <w:lastRenderedPageBreak/>
        <w:t>6.2.6.2.2</w:t>
      </w:r>
      <w:r>
        <w:tab/>
        <w:t>Type: MBSUserDataIngSession</w:t>
      </w:r>
      <w:bookmarkEnd w:id="588"/>
      <w:bookmarkEnd w:id="589"/>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463867" w:rsidRPr="00B54FF5" w14:paraId="5ED65CEE" w14:textId="77777777" w:rsidTr="00D01A66">
        <w:trPr>
          <w:jc w:val="center"/>
        </w:trPr>
        <w:tc>
          <w:tcPr>
            <w:tcW w:w="1701" w:type="dxa"/>
            <w:vAlign w:val="center"/>
          </w:tcPr>
          <w:p w14:paraId="2136174F" w14:textId="1773CC13"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proofErr w:type="gramStart"/>
            <w:r>
              <w:t>map(</w:t>
            </w:r>
            <w:proofErr w:type="gramEnd"/>
            <w:r>
              <w:t>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proofErr w:type="gramStart"/>
            <w:r>
              <w:t>1..N</w:t>
            </w:r>
            <w:proofErr w:type="gramEnd"/>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proofErr w:type="gramStart"/>
            <w:r>
              <w:t>array(</w:t>
            </w:r>
            <w:proofErr w:type="gramEnd"/>
            <w:r>
              <w:t>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proofErr w:type="gramStart"/>
            <w:r>
              <w:t>1..N</w:t>
            </w:r>
            <w:proofErr w:type="gramEnd"/>
          </w:p>
        </w:tc>
        <w:tc>
          <w:tcPr>
            <w:tcW w:w="3208" w:type="dxa"/>
            <w:vAlign w:val="center"/>
          </w:tcPr>
          <w:p w14:paraId="12C696D3" w14:textId="77777777" w:rsidR="00F76258" w:rsidRDefault="00F76258" w:rsidP="00D01A66">
            <w:pPr>
              <w:pStyle w:val="TAL"/>
            </w:pPr>
            <w:r>
              <w:t>Represents periods of time during which the MBS User Data Ingest Session is active in the MBS System.</w:t>
            </w:r>
          </w:p>
          <w:p w14:paraId="6794CACE" w14:textId="07C824ED" w:rsidR="00F76258" w:rsidRPr="0016361A" w:rsidRDefault="00F76258" w:rsidP="00D01A66">
            <w:pPr>
              <w:pStyle w:val="TAL"/>
              <w:rPr>
                <w:rFonts w:cs="Arial"/>
                <w:szCs w:val="18"/>
              </w:rPr>
            </w:pPr>
            <w:r>
              <w:t xml:space="preserve">If omitted, the session </w:t>
            </w:r>
            <w:r w:rsidR="00262D98">
              <w:t xml:space="preserve">shall stay </w:t>
            </w:r>
            <w:r>
              <w:t xml:space="preserve">active until </w:t>
            </w:r>
            <w:r w:rsidR="00262D98">
              <w:t>it is explicitly terminated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590" w:name="_Hlk107921804"/>
            <w:r>
              <w:t>MBSUserServAnmt</w:t>
            </w:r>
            <w:bookmarkEnd w:id="590"/>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52A8BA01" w14:textId="48E72C1A" w:rsidR="003B7F02" w:rsidRDefault="003B7F02" w:rsidP="003B7F02">
            <w:pPr>
              <w:pStyle w:val="TAL"/>
            </w:pPr>
            <w:r>
              <w:t>This attribute may only be present in an HTTP POST/PATCH response to an MBS User Data Ingest Session creation/modification request and only if all the constituent MBS Distribution Sessions are in the "ESTABLISHED" or "ACTIVE" state and the "</w:t>
            </w:r>
            <w:r w:rsidRPr="00225872">
              <w:t>PASSED_BACK</w:t>
            </w:r>
            <w:r>
              <w:t>" service announcement mode is provisioned within the service announcement modes supported for the parent Individual MBS User Service identified by the "</w:t>
            </w:r>
            <w:r w:rsidRPr="00CC243E">
              <w:t>mbsUserServId</w:t>
            </w:r>
            <w:r>
              <w:t>" attribute.</w:t>
            </w:r>
          </w:p>
        </w:tc>
        <w:tc>
          <w:tcPr>
            <w:tcW w:w="1612" w:type="dxa"/>
            <w:vAlign w:val="center"/>
          </w:tcPr>
          <w:p w14:paraId="2DF4A5AF" w14:textId="77777777" w:rsidR="003B7F02" w:rsidRPr="0016361A" w:rsidRDefault="003B7F02" w:rsidP="003B7F02">
            <w:pPr>
              <w:pStyle w:val="TAL"/>
              <w:rPr>
                <w:rFonts w:cs="Arial"/>
                <w:szCs w:val="18"/>
              </w:rPr>
            </w:pPr>
          </w:p>
        </w:tc>
      </w:tr>
      <w:tr w:rsidR="003B7F02" w:rsidRPr="00B54FF5" w14:paraId="3FF35390" w14:textId="77777777" w:rsidTr="00D01A66">
        <w:trPr>
          <w:jc w:val="center"/>
        </w:trPr>
        <w:tc>
          <w:tcPr>
            <w:tcW w:w="1701" w:type="dxa"/>
            <w:vAlign w:val="center"/>
          </w:tcPr>
          <w:p w14:paraId="7FE8826F" w14:textId="6793C21A" w:rsidR="003B7F02" w:rsidRDefault="003B7F02" w:rsidP="003B7F02">
            <w:pPr>
              <w:pStyle w:val="TAL"/>
            </w:pPr>
            <w:r w:rsidRPr="00CC243E">
              <w:t>mbsUserServId</w:t>
            </w:r>
          </w:p>
        </w:tc>
        <w:tc>
          <w:tcPr>
            <w:tcW w:w="1444" w:type="dxa"/>
            <w:vAlign w:val="center"/>
          </w:tcPr>
          <w:p w14:paraId="15E0CE11" w14:textId="2A8A456D" w:rsidR="003B7F02" w:rsidRDefault="003B7F02" w:rsidP="003B7F02">
            <w:pPr>
              <w:pStyle w:val="TAL"/>
            </w:pPr>
            <w:r>
              <w:t>string</w:t>
            </w:r>
          </w:p>
        </w:tc>
        <w:tc>
          <w:tcPr>
            <w:tcW w:w="425" w:type="dxa"/>
            <w:vAlign w:val="center"/>
          </w:tcPr>
          <w:p w14:paraId="6C4E31D2" w14:textId="1596223E" w:rsidR="003B7F02" w:rsidRDefault="003B7F02" w:rsidP="003B7F02">
            <w:pPr>
              <w:pStyle w:val="TAC"/>
            </w:pPr>
            <w:r>
              <w:t>M</w:t>
            </w:r>
          </w:p>
        </w:tc>
        <w:tc>
          <w:tcPr>
            <w:tcW w:w="1134" w:type="dxa"/>
            <w:vAlign w:val="center"/>
          </w:tcPr>
          <w:p w14:paraId="0EDA48B7" w14:textId="3BAC6E7A" w:rsidR="003B7F02" w:rsidRDefault="003B7F02" w:rsidP="003B7F02">
            <w:pPr>
              <w:pStyle w:val="TAC"/>
            </w:pPr>
            <w:r>
              <w:t>1</w:t>
            </w:r>
          </w:p>
        </w:tc>
        <w:tc>
          <w:tcPr>
            <w:tcW w:w="3208" w:type="dxa"/>
            <w:vAlign w:val="center"/>
          </w:tcPr>
          <w:p w14:paraId="67245F08" w14:textId="611722DF" w:rsidR="003B7F02" w:rsidRDefault="003B7F02" w:rsidP="003B7F02">
            <w:pPr>
              <w:pStyle w:val="TAL"/>
            </w:pPr>
            <w:r>
              <w:t>Represents the Identifier of</w:t>
            </w:r>
            <w:r w:rsidRPr="00CC243E">
              <w:t xml:space="preserve"> the parent MBS User Service</w:t>
            </w:r>
            <w:r>
              <w:t>.</w:t>
            </w:r>
          </w:p>
        </w:tc>
        <w:tc>
          <w:tcPr>
            <w:tcW w:w="1612" w:type="dxa"/>
            <w:vAlign w:val="center"/>
          </w:tcPr>
          <w:p w14:paraId="795EABD7" w14:textId="77777777" w:rsidR="003B7F02" w:rsidRPr="0016361A" w:rsidRDefault="003B7F02" w:rsidP="003B7F02">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77777777" w:rsidR="00F76258" w:rsidRDefault="00F76258" w:rsidP="00D01A66">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p w14:paraId="5A6357AE" w14:textId="77777777" w:rsidR="00660A18" w:rsidRDefault="00660A18" w:rsidP="00D01A66">
            <w:pPr>
              <w:pStyle w:val="TAL"/>
              <w:rPr>
                <w:rFonts w:cs="Arial"/>
                <w:szCs w:val="18"/>
              </w:rPr>
            </w:pPr>
          </w:p>
          <w:p w14:paraId="35D3B203" w14:textId="2A8B5DE6" w:rsidR="00660A18" w:rsidRPr="00BE3675" w:rsidRDefault="00660A18" w:rsidP="00D01A66">
            <w:pPr>
              <w:pStyle w:val="TAL"/>
              <w:rPr>
                <w:rFonts w:cs="Arial"/>
                <w:szCs w:val="18"/>
              </w:rPr>
            </w:pPr>
            <w:r>
              <w:rPr>
                <w:rFonts w:cs="Arial"/>
                <w:szCs w:val="18"/>
              </w:rPr>
              <w:t>This attribute shall be present only in an HTTP POST/PUT request or response and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591" w:name="_Toc120609073"/>
      <w:bookmarkStart w:id="592" w:name="_Hlk102484322"/>
      <w:bookmarkStart w:id="593" w:name="_Toc120657540"/>
      <w:r>
        <w:lastRenderedPageBreak/>
        <w:t>6.2.6.2.3</w:t>
      </w:r>
      <w:r>
        <w:tab/>
        <w:t>Type: MBSDistributionSessionInfo</w:t>
      </w:r>
      <w:bookmarkEnd w:id="591"/>
      <w:bookmarkEnd w:id="593"/>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bookmarkEnd w:id="592"/>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201AE0">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201AE0">
            <w:pPr>
              <w:pStyle w:val="TAL"/>
            </w:pPr>
          </w:p>
          <w:p w14:paraId="2FE85B97" w14:textId="4C166E93" w:rsidR="00F76258" w:rsidRDefault="00201AE0" w:rsidP="00541063">
            <w:pPr>
              <w:pStyle w:val="TAL"/>
            </w:pPr>
            <w:r>
              <w:t>It can be set to</w:t>
            </w:r>
            <w:r w:rsidR="00F76258">
              <w:t xml:space="preserve"> t</w:t>
            </w:r>
            <w:r w:rsidR="00F76258" w:rsidRPr="005F5B8C">
              <w:t xml:space="preserve">he Temporary Mobile Group Identity (TMGI) </w:t>
            </w:r>
            <w:r w:rsidR="00F76258" w:rsidRPr="002F5CDA">
              <w:t>or 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p>
          <w:p w14:paraId="7C072FF3" w14:textId="77777777" w:rsidR="007E773C" w:rsidRDefault="007E773C" w:rsidP="00541063">
            <w:pPr>
              <w:pStyle w:val="TAL"/>
            </w:pPr>
          </w:p>
          <w:p w14:paraId="3DC2F0E5" w14:textId="77777777" w:rsidR="007E773C" w:rsidRDefault="007E773C" w:rsidP="007E773C">
            <w:pPr>
              <w:pStyle w:val="TAL"/>
            </w:pPr>
            <w:r>
              <w:t>When this attribute is absent or present and contains a source specific multicast address and the "locationDependent" attribute is present and set to "true", then:</w:t>
            </w:r>
          </w:p>
          <w:p w14:paraId="03482A27" w14:textId="48690256" w:rsidR="007E773C"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7E773C" w:rsidRPr="0025572B">
              <w:rPr>
                <w:rFonts w:ascii="Arial" w:hAnsi="Arial" w:cs="Arial"/>
                <w:sz w:val="18"/>
                <w:szCs w:val="18"/>
              </w:rPr>
              <w:t>TMGI allocation shall be performed by the MBSF; and</w:t>
            </w:r>
          </w:p>
          <w:p w14:paraId="4FBBEA58" w14:textId="25E840D8" w:rsidR="007E773C" w:rsidRDefault="0025572B" w:rsidP="0025572B">
            <w:pPr>
              <w:pStyle w:val="B10"/>
              <w:spacing w:after="0"/>
            </w:pPr>
            <w:r>
              <w:rPr>
                <w:rFonts w:ascii="Arial" w:hAnsi="Arial" w:cs="Arial"/>
                <w:sz w:val="18"/>
                <w:szCs w:val="18"/>
              </w:rPr>
              <w:t>-</w:t>
            </w:r>
            <w:r>
              <w:rPr>
                <w:rFonts w:ascii="Arial" w:hAnsi="Arial" w:cs="Arial"/>
                <w:sz w:val="18"/>
                <w:szCs w:val="18"/>
              </w:rPr>
              <w:tab/>
            </w:r>
            <w:r w:rsidR="007E773C" w:rsidRPr="0025572B">
              <w:rPr>
                <w:rFonts w:ascii="Arial" w:hAnsi="Arial" w:cs="Arial"/>
                <w:sz w:val="18"/>
                <w:szCs w:val="18"/>
              </w:rPr>
              <w:t>This attribute shall be present in the HTTP POST response to the corresponding MBS User Data Ingest session creation request and contain the allocated TMGI value.</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37097A5" w:rsidR="00F76258" w:rsidRDefault="00F76258" w:rsidP="00541063">
            <w:pPr>
              <w:pStyle w:val="TAL"/>
            </w:pPr>
            <w:r>
              <w:t>Represents t</w:t>
            </w:r>
            <w:r w:rsidRPr="005F5B8C">
              <w:t xml:space="preserve">he maximum bit rate for </w:t>
            </w:r>
            <w:r w:rsidR="008319A8">
              <w:t xml:space="preserve">content 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139CDD17" w:rsidR="00F76258" w:rsidRDefault="00F76258" w:rsidP="00541063">
            <w:pPr>
              <w:pStyle w:val="TAL"/>
            </w:pPr>
            <w:r>
              <w:t>Represents t</w:t>
            </w:r>
            <w:r w:rsidRPr="005F5B8C">
              <w:t xml:space="preserve">he maximum end-to-end distribution delay that is tolerated for </w:t>
            </w:r>
            <w:r w:rsidR="008319A8">
              <w:t xml:space="preserve">content 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2742F2C0" w:rsidR="00F76258" w:rsidRDefault="00F76258" w:rsidP="00541063">
            <w:pPr>
              <w:pStyle w:val="TAL"/>
            </w:pPr>
            <w:r>
              <w:t xml:space="preserve">Represents </w:t>
            </w:r>
            <w:r w:rsidR="008E7BEA">
              <w:t xml:space="preserve">the </w:t>
            </w:r>
            <w:r>
              <w:t xml:space="preserve">MBS Distribution Session parameters for Object Distribution Method. </w:t>
            </w:r>
          </w:p>
          <w:p w14:paraId="4E678398" w14:textId="77777777" w:rsidR="002379E7" w:rsidRDefault="002379E7" w:rsidP="00541063">
            <w:pPr>
              <w:pStyle w:val="TAL"/>
            </w:pPr>
          </w:p>
          <w:p w14:paraId="5AE8D4A7" w14:textId="4CF2E3D9" w:rsidR="00F76258" w:rsidRPr="005F5B8C" w:rsidRDefault="008E7BEA" w:rsidP="00541063">
            <w:pPr>
              <w:pStyle w:val="TAL"/>
            </w:pPr>
            <w:r>
              <w:t xml:space="preserve">This attribute shall </w:t>
            </w:r>
            <w:r w:rsidR="00F76258">
              <w:t xml:space="preserve">only be present when the </w:t>
            </w:r>
            <w:r w:rsidR="00F76258" w:rsidRPr="00AC6BDB">
              <w:t>"</w:t>
            </w:r>
            <w:r w:rsidR="00F76258">
              <w:t>distrMethod</w:t>
            </w:r>
            <w:r w:rsidR="00F76258" w:rsidRPr="00AC6BDB">
              <w:t>"</w:t>
            </w:r>
            <w:r w:rsidR="00F76258">
              <w:t xml:space="preserve"> attribute value is set as </w:t>
            </w:r>
            <w:r w:rsidR="00F76258" w:rsidRPr="00AC6BDB">
              <w:t>"</w:t>
            </w:r>
            <w:r w:rsidR="00F76258">
              <w:t>OBJECT</w:t>
            </w:r>
            <w:r w:rsidR="00F76258" w:rsidRPr="00AC6BDB">
              <w:t>"</w:t>
            </w:r>
            <w:r w:rsidR="00F76258">
              <w:t>.</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lastRenderedPageBreak/>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562B1842" w:rsidR="00F76258" w:rsidRDefault="00F76258" w:rsidP="00541063">
            <w:pPr>
              <w:pStyle w:val="TAL"/>
            </w:pPr>
            <w:r>
              <w:t xml:space="preserve">Represents </w:t>
            </w:r>
            <w:r w:rsidR="00C7502A">
              <w:t xml:space="preserve">the </w:t>
            </w:r>
            <w:r>
              <w:t xml:space="preserve">MBS Distribution Session parameters for Packet Distribution Method. </w:t>
            </w:r>
          </w:p>
          <w:p w14:paraId="4E4E6E66" w14:textId="77777777" w:rsidR="00C7502A" w:rsidRDefault="00C7502A" w:rsidP="00541063">
            <w:pPr>
              <w:pStyle w:val="TAL"/>
            </w:pPr>
          </w:p>
          <w:p w14:paraId="41135668" w14:textId="4EE60C0E" w:rsidR="00F76258" w:rsidRPr="005F5B8C" w:rsidRDefault="00C7502A" w:rsidP="00541063">
            <w:pPr>
              <w:pStyle w:val="TAL"/>
            </w:pPr>
            <w:r>
              <w:t>This attribute shall</w:t>
            </w:r>
            <w:r w:rsidR="00F76258">
              <w:t xml:space="preserve"> only be present 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D3FC85D" w:rsidR="00ED3BC8" w:rsidRDefault="00ED3BC8" w:rsidP="00ED3BC8">
            <w:pPr>
              <w:pStyle w:val="TAL"/>
            </w:pPr>
            <w:r>
              <w:t>This attribute</w:t>
            </w:r>
            <w:r w:rsidRPr="00F11966">
              <w:t xml:space="preserve">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ED3BC8" w14:paraId="6DF528E7" w14:textId="77777777" w:rsidTr="00856CA6">
        <w:trPr>
          <w:trHeight w:val="128"/>
          <w:jc w:val="center"/>
        </w:trPr>
        <w:tc>
          <w:tcPr>
            <w:tcW w:w="1880" w:type="dxa"/>
            <w:vAlign w:val="center"/>
          </w:tcPr>
          <w:p w14:paraId="79D38B2B" w14:textId="22F66650" w:rsidR="00ED3BC8" w:rsidRDefault="00ED3BC8" w:rsidP="00ED3BC8">
            <w:pPr>
              <w:pStyle w:val="TAL"/>
            </w:pPr>
            <w:r>
              <w:t>mbsDistSessState</w:t>
            </w:r>
          </w:p>
        </w:tc>
        <w:tc>
          <w:tcPr>
            <w:tcW w:w="1701" w:type="dxa"/>
            <w:vAlign w:val="center"/>
          </w:tcPr>
          <w:p w14:paraId="438ED972" w14:textId="61BFCC53" w:rsidR="00ED3BC8" w:rsidRPr="00BC403B" w:rsidRDefault="00ED3BC8" w:rsidP="00ED3BC8">
            <w:pPr>
              <w:pStyle w:val="TAL"/>
              <w:rPr>
                <w:lang w:val="en-US"/>
              </w:rPr>
            </w:pPr>
            <w:r>
              <w:rPr>
                <w:lang w:val="en-US"/>
              </w:rPr>
              <w:t>DistSessionState</w:t>
            </w:r>
          </w:p>
        </w:tc>
        <w:tc>
          <w:tcPr>
            <w:tcW w:w="709" w:type="dxa"/>
            <w:vAlign w:val="center"/>
          </w:tcPr>
          <w:p w14:paraId="5A38C8BF" w14:textId="160E6E03" w:rsidR="00ED3BC8" w:rsidRDefault="00ED3BC8" w:rsidP="00ED3BC8">
            <w:pPr>
              <w:pStyle w:val="TAC"/>
              <w:rPr>
                <w:lang w:eastAsia="zh-CN"/>
              </w:rPr>
            </w:pPr>
            <w:r w:rsidRPr="0041184D">
              <w:rPr>
                <w:lang w:eastAsia="zh-CN"/>
              </w:rPr>
              <w:t>C</w:t>
            </w:r>
          </w:p>
        </w:tc>
        <w:tc>
          <w:tcPr>
            <w:tcW w:w="1134" w:type="dxa"/>
            <w:vAlign w:val="center"/>
          </w:tcPr>
          <w:p w14:paraId="4F7A3B86" w14:textId="429F251C" w:rsidR="00ED3BC8" w:rsidRDefault="00ED3BC8" w:rsidP="00ED3BC8">
            <w:pPr>
              <w:pStyle w:val="TAC"/>
              <w:rPr>
                <w:lang w:eastAsia="zh-CN"/>
              </w:rPr>
            </w:pPr>
            <w:r>
              <w:rPr>
                <w:lang w:eastAsia="zh-CN"/>
              </w:rPr>
              <w:t>0..1</w:t>
            </w:r>
          </w:p>
        </w:tc>
        <w:tc>
          <w:tcPr>
            <w:tcW w:w="2662" w:type="dxa"/>
            <w:vAlign w:val="center"/>
          </w:tcPr>
          <w:p w14:paraId="6E5F699A" w14:textId="77777777" w:rsidR="00ED3BC8" w:rsidRDefault="00ED3BC8" w:rsidP="00ED3BC8">
            <w:pPr>
              <w:pStyle w:val="TAL"/>
            </w:pPr>
            <w:r>
              <w:t>Represents the state of the MBS Distribution Session.</w:t>
            </w:r>
          </w:p>
          <w:p w14:paraId="5D632F41" w14:textId="77777777" w:rsidR="00ED3BC8" w:rsidRDefault="00ED3BC8" w:rsidP="00ED3BC8">
            <w:pPr>
              <w:pStyle w:val="TAL"/>
            </w:pPr>
          </w:p>
          <w:p w14:paraId="1F4A725A" w14:textId="4118C99F" w:rsidR="00ED3BC8" w:rsidRDefault="00ED3BC8" w:rsidP="00ED3BC8">
            <w:pPr>
              <w:pStyle w:val="TAL"/>
            </w:pPr>
            <w:r>
              <w:t>This attribute shall only be present in the HTTP POST/PUT/PATCH response to the corresponding MBS User Data Ingest session creation or update/modification request.</w:t>
            </w:r>
          </w:p>
        </w:tc>
        <w:tc>
          <w:tcPr>
            <w:tcW w:w="1344" w:type="dxa"/>
            <w:vAlign w:val="center"/>
          </w:tcPr>
          <w:p w14:paraId="0611A50A"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1A2B7F5" w14:textId="6B7D616C" w:rsidR="003B7F02" w:rsidRDefault="003B7F02" w:rsidP="003B7F02">
            <w:pPr>
              <w:pStyle w:val="TAL"/>
            </w:pPr>
            <w:r>
              <w:t>This attribute may be present only in the case of a trusted/internal AF (i.e. MBS Application Provider).</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6BE7CF" w14:textId="0DFF385C" w:rsidR="003B7F02" w:rsidRDefault="003B7F02" w:rsidP="003B7F02">
            <w:pPr>
              <w:pStyle w:val="TAL"/>
            </w:pPr>
            <w:r>
              <w:rPr>
                <w:lang w:eastAsia="zh-CN"/>
              </w:rPr>
              <w:t>This attribute m</w:t>
            </w:r>
            <w:r>
              <w:rPr>
                <w:rFonts w:hint="eastAsia"/>
                <w:lang w:eastAsia="zh-CN"/>
              </w:rPr>
              <w:t>a</w:t>
            </w:r>
            <w:r>
              <w:t>y be present only in the case of an untrusted/external AF (MBS Application Provider).</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7777777"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p>
          <w:p w14:paraId="322FFAEF" w14:textId="77777777" w:rsidR="003B7F02" w:rsidRDefault="003B7F02" w:rsidP="003B7F02">
            <w:pPr>
              <w:pStyle w:val="TAL"/>
            </w:pPr>
          </w:p>
          <w:p w14:paraId="355F67CD" w14:textId="75BA6296" w:rsidR="003B7F02" w:rsidRDefault="003B7F02" w:rsidP="003B7F02">
            <w:pPr>
              <w:pStyle w:val="TAL"/>
            </w:pPr>
            <w:r>
              <w:t xml:space="preserve">This attribute may be included only if the parent MBS User Service is of </w:t>
            </w:r>
            <w:r w:rsidRPr="00876EB6">
              <w:t xml:space="preserve">Broadcast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lastRenderedPageBreak/>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77777777"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 xml:space="preserve">the same parent MBS User Data Ingest Session with identical or empty sets of </w:t>
            </w:r>
            <w:r>
              <w:t>t</w:t>
            </w:r>
            <w:r w:rsidRPr="007A637F">
              <w:t xml:space="preserve">arget service areas </w:t>
            </w:r>
            <w:r>
              <w:t>and</w:t>
            </w:r>
            <w:r w:rsidRPr="007A637F">
              <w:t xml:space="preserve"> multiplexed onto the same MBS Session</w:t>
            </w:r>
            <w:r>
              <w:t xml:space="preserve"> at the MB-SMF.</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77777777" w:rsidR="003B7F02" w:rsidRDefault="003B7F02" w:rsidP="003B7F02">
            <w:pPr>
              <w:pStyle w:val="TAL"/>
            </w:pPr>
            <w:r>
              <w:t>This attribute may be included only if the parent MBS User Service is of Multicast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594" w:name="_Toc120609074"/>
      <w:bookmarkStart w:id="595" w:name="_Hlk120654534"/>
      <w:bookmarkStart w:id="596" w:name="_Toc120657541"/>
      <w:r>
        <w:t>6.2.6.2.4</w:t>
      </w:r>
      <w:bookmarkEnd w:id="595"/>
      <w:r>
        <w:tab/>
        <w:t>Type: MBSUserDataIngSessionPatch</w:t>
      </w:r>
      <w:bookmarkEnd w:id="594"/>
      <w:bookmarkEnd w:id="59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proofErr w:type="gramStart"/>
            <w:r>
              <w:t>array(</w:t>
            </w:r>
            <w:proofErr w:type="gramEnd"/>
            <w:r>
              <w:t>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proofErr w:type="gramStart"/>
            <w:r>
              <w:t>1..N</w:t>
            </w:r>
            <w:proofErr w:type="gramEnd"/>
          </w:p>
        </w:tc>
        <w:tc>
          <w:tcPr>
            <w:tcW w:w="3208" w:type="dxa"/>
            <w:vAlign w:val="center"/>
          </w:tcPr>
          <w:p w14:paraId="68ED142A" w14:textId="77777777" w:rsidR="00F76258" w:rsidRPr="0016361A" w:rsidRDefault="00F76258" w:rsidP="00541063">
            <w:pPr>
              <w:pStyle w:val="TAL"/>
              <w:rPr>
                <w:rFonts w:cs="Arial"/>
                <w:szCs w:val="18"/>
              </w:rPr>
            </w:pPr>
            <w:r>
              <w:t>Represents periods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5068B138"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proofErr w:type="gramStart"/>
            <w:r>
              <w:t>map</w:t>
            </w:r>
            <w:r w:rsidR="00F76258">
              <w:t>(</w:t>
            </w:r>
            <w:proofErr w:type="gramEnd"/>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proofErr w:type="gramStart"/>
            <w:r>
              <w:t>1..N</w:t>
            </w:r>
            <w:proofErr w:type="gramEnd"/>
          </w:p>
        </w:tc>
        <w:tc>
          <w:tcPr>
            <w:tcW w:w="3208" w:type="dxa"/>
            <w:vAlign w:val="center"/>
          </w:tcPr>
          <w:p w14:paraId="78A0F6B7" w14:textId="35FE1006" w:rsidR="00F76258" w:rsidRPr="0016361A" w:rsidRDefault="00F76258" w:rsidP="00541063">
            <w:pPr>
              <w:pStyle w:val="TAL"/>
              <w:rPr>
                <w:rFonts w:cs="Arial"/>
                <w:szCs w:val="18"/>
              </w:rPr>
            </w:pPr>
            <w:r>
              <w:t xml:space="preserve">Contains </w:t>
            </w:r>
            <w:r w:rsidR="00785B22">
              <w:t xml:space="preserve">the requested modifications to </w:t>
            </w:r>
            <w:r>
              <w:t>o</w:t>
            </w:r>
            <w:r w:rsidRPr="00B02994">
              <w:t>ne or more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597" w:name="_Toc120609075"/>
      <w:bookmarkStart w:id="598" w:name="_Toc120657542"/>
      <w:r>
        <w:t>6.2.6.2.5</w:t>
      </w:r>
      <w:r>
        <w:tab/>
        <w:t xml:space="preserve">Type: </w:t>
      </w:r>
      <w:bookmarkStart w:id="599" w:name="_Hlk102484354"/>
      <w:r w:rsidRPr="004733E6">
        <w:t>ObjectDistrMethInfo</w:t>
      </w:r>
      <w:bookmarkEnd w:id="597"/>
      <w:bookmarkEnd w:id="598"/>
      <w:bookmarkEnd w:id="599"/>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7D7E7347" w:rsidR="00401328" w:rsidRDefault="00401328" w:rsidP="00401328">
            <w:pPr>
              <w:pStyle w:val="TAL"/>
            </w:pPr>
            <w:r>
              <w:t>Represents the 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proofErr w:type="gramStart"/>
            <w:r>
              <w:t>array(</w:t>
            </w:r>
            <w:proofErr w:type="gramEnd"/>
            <w:r>
              <w:t>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proofErr w:type="gramStart"/>
            <w:r>
              <w:t>1..N</w:t>
            </w:r>
            <w:proofErr w:type="gramEnd"/>
          </w:p>
        </w:tc>
        <w:tc>
          <w:tcPr>
            <w:tcW w:w="3208" w:type="dxa"/>
            <w:vAlign w:val="center"/>
          </w:tcPr>
          <w:p w14:paraId="559E7075" w14:textId="77777777" w:rsidR="00F76258" w:rsidRPr="0016361A" w:rsidRDefault="00F76258" w:rsidP="0054106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397EF72E" w14:textId="5A47B762" w:rsidR="00F76258" w:rsidRDefault="00F76258" w:rsidP="00541063">
            <w:pPr>
              <w:pStyle w:val="TAL"/>
            </w:pPr>
            <w:r>
              <w:t>Represents a</w:t>
            </w:r>
            <w:r w:rsidRPr="005F5B8C">
              <w:t xml:space="preserve"> prefix substituted by the MBSTF with the </w:t>
            </w:r>
            <w:r>
              <w:t>Object</w:t>
            </w:r>
            <w:r w:rsidRPr="005F5B8C">
              <w:t xml:space="preserve"> distribution base URL prior to </w:t>
            </w:r>
            <w:r w:rsidR="00401328">
              <w:t xml:space="preserve">the </w:t>
            </w:r>
            <w:r w:rsidRPr="005F5B8C">
              <w:t xml:space="preserve">distribution of </w:t>
            </w:r>
            <w:r w:rsidR="00401328">
              <w:t xml:space="preserve">the </w:t>
            </w:r>
            <w:r w:rsidRPr="005F5B8C">
              <w:t>ingested objects.</w:t>
            </w:r>
          </w:p>
          <w:p w14:paraId="3007E349" w14:textId="77777777" w:rsidR="00401328" w:rsidRDefault="00401328" w:rsidP="00541063">
            <w:pPr>
              <w:pStyle w:val="TAL"/>
              <w:rPr>
                <w:rFonts w:cs="Arial"/>
                <w:szCs w:val="18"/>
              </w:rPr>
            </w:pPr>
          </w:p>
          <w:p w14:paraId="079CBE69" w14:textId="77777777" w:rsidR="00401328" w:rsidRDefault="00401328" w:rsidP="00401328">
            <w:pPr>
              <w:pStyle w:val="TAL"/>
            </w:pPr>
            <w:r>
              <w:t>When the "objAcqMethod" is set to "PULL", this attribute is provided by the AF and present in the creation and/or update/modification of the corresponding MBS User Data Ingest Session.</w:t>
            </w:r>
          </w:p>
          <w:p w14:paraId="234183DC" w14:textId="77777777" w:rsidR="00401328" w:rsidRDefault="00401328" w:rsidP="00401328">
            <w:pPr>
              <w:pStyle w:val="TAL"/>
            </w:pPr>
          </w:p>
          <w:p w14:paraId="01C19C08" w14:textId="236C4DDD" w:rsidR="00401328" w:rsidRPr="0016361A" w:rsidRDefault="00401328" w:rsidP="00401328">
            <w:pPr>
              <w:pStyle w:val="TAL"/>
              <w:rPr>
                <w:rFonts w:cs="Arial"/>
                <w:szCs w:val="18"/>
              </w:rPr>
            </w:pPr>
            <w:r>
              <w:t>When the "objAcqMethod" is set to "PUSH", this attribute is provided by the MBSF and present in the response to the creation and/or update/modification request of the corresponding MBS User Data Ingest Session.</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1A5B8EB0" w14:textId="1EF35E03" w:rsidR="00F76258" w:rsidRPr="0016361A" w:rsidRDefault="00F76258" w:rsidP="00541063">
            <w:pPr>
              <w:pStyle w:val="TAL"/>
              <w:rPr>
                <w:rFonts w:cs="Arial"/>
                <w:szCs w:val="18"/>
              </w:rPr>
            </w:pPr>
            <w:r>
              <w:t>Represents a</w:t>
            </w:r>
            <w:r w:rsidRPr="005F5B8C">
              <w:t xml:space="preserve"> prefix substituted by the MBSTF in place of the </w:t>
            </w:r>
            <w:r>
              <w:t>Object</w:t>
            </w:r>
            <w:r w:rsidRPr="005F5B8C">
              <w:t xml:space="preserve"> ingest base URL prior to</w:t>
            </w:r>
            <w:r w:rsidR="00FB7D0E">
              <w:t xml:space="preserve"> the</w:t>
            </w:r>
            <w:r w:rsidRPr="005F5B8C">
              <w:t xml:space="preserve"> distribution of </w:t>
            </w:r>
            <w:r w:rsidR="00FB7D0E">
              <w:t xml:space="preserve">the </w:t>
            </w:r>
            <w:r w:rsidRPr="005F5B8C">
              <w:t>ingested objects.</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77777777" w:rsidR="00DE08BB" w:rsidRDefault="00DE08BB" w:rsidP="00DE08BB">
            <w:pPr>
              <w:pStyle w:val="TAL"/>
            </w:pPr>
            <w:r>
              <w:t>Represents the object repair base URI. It contains a URI prefix substituted by the MBSTF Client in place of the Object distribution base URI when repairing objects not received completely intact from this MBS Distribution Session. The value shall point to the MBS AS.</w:t>
            </w:r>
          </w:p>
          <w:p w14:paraId="3856D142" w14:textId="77777777" w:rsidR="00DE08BB" w:rsidRDefault="00DE08BB" w:rsidP="00DE08BB">
            <w:pPr>
              <w:pStyle w:val="TAL"/>
            </w:pPr>
          </w:p>
          <w:p w14:paraId="006E05E0" w14:textId="75A6904A" w:rsidR="00DE08BB" w:rsidRDefault="00DE08BB" w:rsidP="00DE08BB">
            <w:pPr>
              <w:pStyle w:val="TAL"/>
            </w:pPr>
            <w:r>
              <w:t>This attribute may only be present in responses to MBS User Data Ingest Session creation/update/modification requests.</w:t>
            </w:r>
          </w:p>
        </w:tc>
        <w:tc>
          <w:tcPr>
            <w:tcW w:w="1612" w:type="dxa"/>
            <w:vAlign w:val="center"/>
          </w:tcPr>
          <w:p w14:paraId="17E42570" w14:textId="77777777" w:rsidR="00DE08BB" w:rsidRPr="0016361A" w:rsidRDefault="00DE08BB" w:rsidP="00DE08BB">
            <w:pPr>
              <w:pStyle w:val="TAL"/>
              <w:rPr>
                <w:rFonts w:cs="Arial"/>
                <w:szCs w:val="18"/>
              </w:rPr>
            </w:pP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600" w:name="_Toc120609076"/>
      <w:bookmarkStart w:id="601" w:name="_Toc120657543"/>
      <w:r>
        <w:lastRenderedPageBreak/>
        <w:t>6.2.6.2.6</w:t>
      </w:r>
      <w:r>
        <w:tab/>
        <w:t>Type: Packet</w:t>
      </w:r>
      <w:r w:rsidRPr="000B1E3F">
        <w:t>DistrMethInfo</w:t>
      </w:r>
      <w:bookmarkEnd w:id="600"/>
      <w:bookmarkEnd w:id="601"/>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1BFE42D" w14:textId="0188237F" w:rsidR="00F76258" w:rsidRDefault="00F76258" w:rsidP="008473F6">
            <w:pPr>
              <w:pStyle w:val="TAL"/>
            </w:pPr>
            <w:r>
              <w:t xml:space="preserve">Represents </w:t>
            </w:r>
            <w:r w:rsidR="00A21A70">
              <w:t xml:space="preserve">the </w:t>
            </w:r>
            <w:r>
              <w:t>packets ingest method</w:t>
            </w:r>
            <w:r w:rsidR="00A21A70">
              <w:t>, i.e. unicast ingest or multicast ingest</w:t>
            </w:r>
            <w:r>
              <w:t>.</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46F3BFDA" w14:textId="77777777" w:rsidR="0012646D" w:rsidRDefault="0012646D" w:rsidP="0012646D">
            <w:pPr>
              <w:pStyle w:val="TAL"/>
            </w:pPr>
            <w:r>
              <w:t>The endpoint addresses used by the AF (e.g. MBS Application Provider) and the MBSTF to establish a connection at reference point Nmb8 prior to the commencement of the MBS User Data Ingest Session.</w:t>
            </w:r>
          </w:p>
          <w:p w14:paraId="1013FB5E" w14:textId="77777777" w:rsidR="0012646D" w:rsidRDefault="0012646D" w:rsidP="0012646D">
            <w:pPr>
              <w:pStyle w:val="TAL"/>
            </w:pPr>
          </w:p>
          <w:p w14:paraId="699F1193" w14:textId="77777777" w:rsidR="0012646D" w:rsidRDefault="0012646D" w:rsidP="0012646D">
            <w:pPr>
              <w:pStyle w:val="TALcontinuation"/>
            </w:pPr>
            <w:r w:rsidRPr="003721A8">
              <w:t xml:space="preserve">In the case of Proxy mode, this shall be the Source-Specific Multicast (SSM) endpoint addresses (including the source IP address, destination multicast group address and destination UDP port) </w:t>
            </w:r>
            <w:r>
              <w:t>and provided either by</w:t>
            </w:r>
            <w:r w:rsidRPr="003721A8">
              <w:t xml:space="preserve"> the </w:t>
            </w:r>
            <w:r>
              <w:t xml:space="preserve">AF (e.g. </w:t>
            </w:r>
            <w:r w:rsidRPr="003721A8">
              <w:t>MBS Application Provider</w:t>
            </w:r>
            <w:r>
              <w:t>)</w:t>
            </w:r>
            <w:r w:rsidRPr="003721A8">
              <w:t xml:space="preserve"> or by the MBSF.</w:t>
            </w:r>
          </w:p>
          <w:p w14:paraId="167218BC" w14:textId="77777777" w:rsidR="0012646D" w:rsidRPr="003721A8" w:rsidRDefault="0012646D" w:rsidP="0012646D">
            <w:pPr>
              <w:pStyle w:val="TALcontinuation"/>
            </w:pPr>
          </w:p>
          <w:p w14:paraId="7228A863" w14:textId="322BA017" w:rsidR="0012646D" w:rsidRDefault="0012646D" w:rsidP="0012646D">
            <w:pPr>
              <w:pStyle w:val="TAL"/>
            </w:pPr>
            <w:r w:rsidRPr="003721A8">
              <w:t xml:space="preserve">In the case of Forward-only mode, this shall be the IP addresses and UDP port numbers at the source and destination ends of the content ingest tunnel, </w:t>
            </w:r>
            <w:r>
              <w:t>and provided</w:t>
            </w:r>
            <w:r w:rsidRPr="003721A8">
              <w:t xml:space="preserve"> respectively by the </w:t>
            </w:r>
            <w:r>
              <w:t xml:space="preserve">AF (e.g. </w:t>
            </w:r>
            <w:r w:rsidRPr="003721A8">
              <w:t>MBS Application Provider</w:t>
            </w:r>
            <w:r>
              <w:t>)</w:t>
            </w:r>
            <w:r w:rsidRPr="003721A8">
              <w:t xml:space="preserve"> and the MBSTF.</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602" w:name="_Toc120609077"/>
      <w:bookmarkStart w:id="603" w:name="_Toc120657544"/>
      <w:r>
        <w:rPr>
          <w:noProof/>
        </w:rPr>
        <w:t>6.2.6.2.7</w:t>
      </w:r>
      <w:r>
        <w:rPr>
          <w:noProof/>
        </w:rPr>
        <w:tab/>
        <w:t>Type MBSUserDataIngStatSubsc</w:t>
      </w:r>
      <w:bookmarkEnd w:id="602"/>
      <w:bookmarkEnd w:id="603"/>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5B6393A6"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604" w:name="_Toc120609078"/>
      <w:bookmarkStart w:id="605" w:name="_Toc120657545"/>
      <w:r>
        <w:rPr>
          <w:noProof/>
        </w:rPr>
        <w:lastRenderedPageBreak/>
        <w:t>6.2.6.2.8</w:t>
      </w:r>
      <w:r>
        <w:rPr>
          <w:noProof/>
        </w:rPr>
        <w:tab/>
        <w:t xml:space="preserve">Type </w:t>
      </w:r>
      <w:r>
        <w:rPr>
          <w:noProof/>
          <w:lang w:eastAsia="zh-CN"/>
        </w:rPr>
        <w:t>SubscribedEvent</w:t>
      </w:r>
      <w:bookmarkEnd w:id="604"/>
      <w:bookmarkEnd w:id="605"/>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16242D23"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606" w:name="_Toc28011586"/>
      <w:bookmarkStart w:id="607" w:name="_Toc34210702"/>
      <w:bookmarkStart w:id="608" w:name="_Toc36037727"/>
      <w:bookmarkStart w:id="609" w:name="_Toc39063161"/>
      <w:bookmarkStart w:id="610" w:name="_Toc43298219"/>
      <w:bookmarkStart w:id="611" w:name="_Toc45132996"/>
      <w:bookmarkStart w:id="612" w:name="_Toc49935463"/>
      <w:bookmarkStart w:id="613" w:name="_Toc50023809"/>
      <w:bookmarkStart w:id="614" w:name="_Toc51761299"/>
      <w:bookmarkStart w:id="615" w:name="_Toc56672229"/>
      <w:bookmarkStart w:id="616" w:name="_Toc66277787"/>
      <w:bookmarkStart w:id="617" w:name="_Toc97193223"/>
      <w:bookmarkStart w:id="618" w:name="_Toc120609079"/>
      <w:bookmarkStart w:id="619" w:name="_Toc120657546"/>
      <w:r>
        <w:rPr>
          <w:noProof/>
        </w:rPr>
        <w:t>6.2.6.2.</w:t>
      </w:r>
      <w:r w:rsidR="00721277">
        <w:rPr>
          <w:noProof/>
        </w:rPr>
        <w:t>9</w:t>
      </w:r>
      <w:r>
        <w:rPr>
          <w:noProof/>
        </w:rPr>
        <w:tab/>
        <w:t xml:space="preserve">Type </w:t>
      </w:r>
      <w:bookmarkEnd w:id="606"/>
      <w:bookmarkEnd w:id="607"/>
      <w:bookmarkEnd w:id="608"/>
      <w:bookmarkEnd w:id="609"/>
      <w:bookmarkEnd w:id="610"/>
      <w:bookmarkEnd w:id="611"/>
      <w:bookmarkEnd w:id="612"/>
      <w:bookmarkEnd w:id="613"/>
      <w:bookmarkEnd w:id="614"/>
      <w:bookmarkEnd w:id="615"/>
      <w:bookmarkEnd w:id="616"/>
      <w:bookmarkEnd w:id="617"/>
      <w:r>
        <w:rPr>
          <w:noProof/>
        </w:rPr>
        <w:t>MBSUserDataIngStatNotif</w:t>
      </w:r>
      <w:bookmarkEnd w:id="618"/>
      <w:bookmarkEnd w:id="619"/>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620" w:name="_Toc120609080"/>
      <w:bookmarkStart w:id="621" w:name="_Toc120657547"/>
      <w:r>
        <w:rPr>
          <w:noProof/>
        </w:rPr>
        <w:t>6.2.6.2.</w:t>
      </w:r>
      <w:r w:rsidR="00D54B70">
        <w:rPr>
          <w:noProof/>
        </w:rPr>
        <w:t>10</w:t>
      </w:r>
      <w:r>
        <w:rPr>
          <w:noProof/>
        </w:rPr>
        <w:tab/>
        <w:t>Type EventNotification</w:t>
      </w:r>
      <w:bookmarkEnd w:id="620"/>
      <w:bookmarkEnd w:id="621"/>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856CA6">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tcPr>
          <w:p w14:paraId="5EC54A25" w14:textId="77777777" w:rsidR="00F76258" w:rsidRDefault="00F76258" w:rsidP="00D01A66">
            <w:pPr>
              <w:pStyle w:val="TAL"/>
              <w:rPr>
                <w:rFonts w:cs="Arial"/>
                <w:noProof/>
                <w:szCs w:val="18"/>
              </w:rPr>
            </w:pPr>
          </w:p>
        </w:tc>
      </w:tr>
      <w:tr w:rsidR="00D54B70" w14:paraId="46A9297C" w14:textId="77777777" w:rsidTr="00856CA6">
        <w:trPr>
          <w:jc w:val="center"/>
        </w:trPr>
        <w:tc>
          <w:tcPr>
            <w:tcW w:w="1563" w:type="dxa"/>
            <w:vAlign w:val="center"/>
          </w:tcPr>
          <w:p w14:paraId="7EAC171B" w14:textId="04E4456D"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24964783"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Individual MBS User Data Ingest Session.</w:t>
            </w:r>
          </w:p>
        </w:tc>
        <w:tc>
          <w:tcPr>
            <w:tcW w:w="1304" w:type="dxa"/>
          </w:tcPr>
          <w:p w14:paraId="1E15D56B" w14:textId="77777777" w:rsidR="00D54B70" w:rsidRDefault="00D54B70" w:rsidP="00D54B70">
            <w:pPr>
              <w:pStyle w:val="TAL"/>
              <w:rPr>
                <w:rFonts w:cs="Arial"/>
                <w:noProof/>
                <w:szCs w:val="18"/>
              </w:rPr>
            </w:pPr>
          </w:p>
        </w:tc>
      </w:tr>
      <w:tr w:rsidR="00D54B70" w14:paraId="2FCC07AA" w14:textId="77777777" w:rsidTr="00856CA6">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tcPr>
          <w:p w14:paraId="737021C2" w14:textId="77777777" w:rsidR="00D54B70" w:rsidRDefault="00D54B70" w:rsidP="00D54B70">
            <w:pPr>
              <w:pStyle w:val="TAL"/>
              <w:rPr>
                <w:rFonts w:cs="Arial"/>
                <w:noProof/>
                <w:szCs w:val="18"/>
              </w:rPr>
            </w:pPr>
          </w:p>
        </w:tc>
      </w:tr>
      <w:tr w:rsidR="00F76258" w14:paraId="02275964" w14:textId="77777777" w:rsidTr="00856CA6">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tcPr>
          <w:p w14:paraId="5AC9935E" w14:textId="77777777" w:rsidR="00F76258" w:rsidRDefault="00F76258" w:rsidP="00D01A66">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622" w:name="_Toc120609081"/>
      <w:bookmarkStart w:id="623" w:name="_Toc120657548"/>
      <w:r>
        <w:rPr>
          <w:noProof/>
        </w:rPr>
        <w:lastRenderedPageBreak/>
        <w:t>6.2.6.2.11</w:t>
      </w:r>
      <w:r>
        <w:rPr>
          <w:noProof/>
        </w:rPr>
        <w:tab/>
        <w:t xml:space="preserve">Type </w:t>
      </w:r>
      <w:r w:rsidRPr="00E2466C">
        <w:rPr>
          <w:noProof/>
        </w:rPr>
        <w:t>MBSUserServAnmt</w:t>
      </w:r>
      <w:bookmarkEnd w:id="622"/>
      <w:bookmarkEnd w:id="623"/>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4448126E"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proofErr w:type="gramStart"/>
            <w:r>
              <w:t>1..N</w:t>
            </w:r>
            <w:proofErr w:type="gramEnd"/>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proofErr w:type="gramStart"/>
            <w:r>
              <w:t>array(</w:t>
            </w:r>
            <w:proofErr w:type="gramEnd"/>
            <w:r>
              <w:t>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proofErr w:type="gramStart"/>
            <w:r>
              <w:t>map(</w:t>
            </w:r>
            <w:proofErr w:type="gramEnd"/>
            <w:r>
              <w:t>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624" w:name="_Toc120609082"/>
      <w:bookmarkStart w:id="625" w:name="_Toc120657549"/>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624"/>
      <w:bookmarkEnd w:id="625"/>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1BF7E9C5"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proofErr w:type="gramStart"/>
            <w:r>
              <w:t>1..N</w:t>
            </w:r>
            <w:proofErr w:type="gramEnd"/>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626" w:name="_Toc120609083"/>
      <w:bookmarkStart w:id="627" w:name="_Toc120657550"/>
      <w:r>
        <w:rPr>
          <w:noProof/>
        </w:rPr>
        <w:lastRenderedPageBreak/>
        <w:t>6.2.6.2.13</w:t>
      </w:r>
      <w:r>
        <w:rPr>
          <w:noProof/>
        </w:rPr>
        <w:tab/>
        <w:t>Type ObjectDistMethAnmtInfo</w:t>
      </w:r>
      <w:bookmarkEnd w:id="626"/>
      <w:bookmarkEnd w:id="627"/>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628" w:name="_Toc120609084"/>
      <w:bookmarkStart w:id="629" w:name="_Toc120657551"/>
      <w:r>
        <w:t>6.2.6.</w:t>
      </w:r>
      <w:r w:rsidRPr="00B12A38">
        <w:t>2.14</w:t>
      </w:r>
      <w:r>
        <w:tab/>
        <w:t>Type: FECConfig</w:t>
      </w:r>
      <w:bookmarkEnd w:id="628"/>
      <w:bookmarkEnd w:id="629"/>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77777777"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 [20] expres</w:t>
            </w:r>
            <w:r w:rsidRPr="00531E4A">
              <w:t>sed</w:t>
            </w:r>
            <w:r>
              <w:t xml:space="preserve"> as </w:t>
            </w:r>
            <w:proofErr w:type="gramStart"/>
            <w:r>
              <w:t>a</w:t>
            </w:r>
            <w:proofErr w:type="gramEnd"/>
            <w:r>
              <w:t xml:space="preserve"> URN, e.g.:</w:t>
            </w:r>
          </w:p>
          <w:p w14:paraId="1FDB8698" w14:textId="77777777" w:rsidR="00E15B76" w:rsidRDefault="00E15B76" w:rsidP="00881CBE">
            <w:pPr>
              <w:pStyle w:val="TAL"/>
            </w:pPr>
            <w:proofErr w:type="gramStart"/>
            <w:r w:rsidRPr="00531E4A">
              <w:t>urn:ietf</w:t>
            </w:r>
            <w:proofErr w:type="gramEnd"/>
            <w:r w:rsidRPr="00531E4A">
              <w:t>:rmt:fec:encoding:0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proofErr w:type="gramStart"/>
            <w:r>
              <w:t>array(</w:t>
            </w:r>
            <w:proofErr w:type="gramEnd"/>
            <w:r>
              <w:t>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10CFDBF3" w:rsidR="00E15B76" w:rsidRDefault="008A1E28" w:rsidP="00881CBE">
            <w:pPr>
              <w:pStyle w:val="TAC"/>
              <w:rPr>
                <w:lang w:eastAsia="zh-CN"/>
              </w:rPr>
            </w:pPr>
            <w:proofErr w:type="gramStart"/>
            <w:r>
              <w:rPr>
                <w:lang w:eastAsia="zh-CN"/>
              </w:rPr>
              <w:t>1..N</w:t>
            </w:r>
            <w:proofErr w:type="gramEnd"/>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630" w:name="_Toc120609085"/>
      <w:bookmarkStart w:id="631" w:name="_Toc120657552"/>
      <w:r>
        <w:lastRenderedPageBreak/>
        <w:t>6.2.</w:t>
      </w:r>
      <w:r w:rsidRPr="003B7BD0">
        <w:t>6.2.15</w:t>
      </w:r>
      <w:r>
        <w:tab/>
        <w:t>Type: AddFecParams</w:t>
      </w:r>
      <w:bookmarkEnd w:id="630"/>
      <w:bookmarkEnd w:id="631"/>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632" w:name="_Toc120609086"/>
      <w:bookmarkStart w:id="633" w:name="_Toc120657553"/>
      <w:r>
        <w:rPr>
          <w:noProof/>
        </w:rPr>
        <w:t>6.2.6</w:t>
      </w:r>
      <w:r w:rsidRPr="003B7BD0">
        <w:rPr>
          <w:noProof/>
        </w:rPr>
        <w:t>.2.16</w:t>
      </w:r>
      <w:r>
        <w:rPr>
          <w:noProof/>
        </w:rPr>
        <w:tab/>
        <w:t>Type MBSUserDataIngStatSubscPatch</w:t>
      </w:r>
      <w:bookmarkEnd w:id="632"/>
      <w:bookmarkEnd w:id="633"/>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1135A14B"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634" w:name="_Toc120609087"/>
      <w:bookmarkStart w:id="635" w:name="_Toc12065755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34"/>
      <w:bookmarkEnd w:id="635"/>
    </w:p>
    <w:p w14:paraId="299B123C" w14:textId="77777777" w:rsidR="00F76258" w:rsidRPr="00384E92" w:rsidRDefault="00F76258" w:rsidP="00F76258">
      <w:pPr>
        <w:pStyle w:val="Heading5"/>
      </w:pPr>
      <w:bookmarkStart w:id="636" w:name="_Toc120609088"/>
      <w:bookmarkStart w:id="637" w:name="_Toc120657555"/>
      <w:r>
        <w:t>6.2.6.3.1</w:t>
      </w:r>
      <w:r w:rsidRPr="00384E92">
        <w:tab/>
        <w:t>Introduction</w:t>
      </w:r>
      <w:bookmarkEnd w:id="636"/>
      <w:bookmarkEnd w:id="637"/>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638" w:name="_Toc120609089"/>
      <w:bookmarkStart w:id="639" w:name="_Toc120657556"/>
      <w:r>
        <w:t>6.2.6.3.2</w:t>
      </w:r>
      <w:r w:rsidRPr="00384E92">
        <w:tab/>
        <w:t>Simple data types</w:t>
      </w:r>
      <w:bookmarkEnd w:id="638"/>
      <w:bookmarkEnd w:id="639"/>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EE5C45">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EE5C45">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640" w:name="_Toc120609090"/>
      <w:bookmarkStart w:id="641" w:name="_Toc120657557"/>
      <w:r>
        <w:t>6.2.6.3.3</w:t>
      </w:r>
      <w:r w:rsidRPr="00BC662F">
        <w:tab/>
        <w:t xml:space="preserve">Enumeration: </w:t>
      </w:r>
      <w:r>
        <w:t>DistributionMethod</w:t>
      </w:r>
      <w:bookmarkEnd w:id="640"/>
      <w:bookmarkEnd w:id="641"/>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EE5C45">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EE5C45">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EE5C45">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642" w:name="_Toc120609091"/>
      <w:bookmarkStart w:id="643" w:name="_Toc120657558"/>
      <w:r>
        <w:t>6.2.6.3.</w:t>
      </w:r>
      <w:r w:rsidR="00D76D79">
        <w:t>4</w:t>
      </w:r>
      <w:r w:rsidRPr="00BC662F">
        <w:tab/>
        <w:t xml:space="preserve">Enumeration: </w:t>
      </w:r>
      <w:r>
        <w:t>Event</w:t>
      </w:r>
      <w:bookmarkEnd w:id="642"/>
      <w:bookmarkEnd w:id="643"/>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EE5C45">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EE5C45">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EE5C45">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EE5C45">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EE5C45">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EE5C45">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EE5C45">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EE5C45">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EE5C45">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EE5C45">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EE5C45">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EE5C45">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644" w:name="_Toc120609092"/>
      <w:bookmarkStart w:id="645" w:name="_Toc120657559"/>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44"/>
      <w:bookmarkEnd w:id="645"/>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646" w:name="_Toc120609093"/>
      <w:bookmarkStart w:id="647" w:name="_Toc120657560"/>
      <w:r>
        <w:t>6.2.6.5</w:t>
      </w:r>
      <w:r>
        <w:tab/>
        <w:t>Binary data</w:t>
      </w:r>
      <w:bookmarkEnd w:id="646"/>
      <w:bookmarkEnd w:id="647"/>
    </w:p>
    <w:p w14:paraId="6F8C9589" w14:textId="1CF69F1F" w:rsidR="00217448" w:rsidRDefault="00217448" w:rsidP="00217448">
      <w:pPr>
        <w:pStyle w:val="Heading5"/>
      </w:pPr>
      <w:bookmarkStart w:id="648" w:name="_Toc120609094"/>
      <w:bookmarkStart w:id="649" w:name="_Toc120657561"/>
      <w:r>
        <w:t>6.2.6.5.1</w:t>
      </w:r>
      <w:r>
        <w:tab/>
        <w:t>Binary Data Types</w:t>
      </w:r>
      <w:bookmarkEnd w:id="648"/>
      <w:bookmarkEnd w:id="649"/>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650" w:name="_Toc120609095"/>
      <w:bookmarkStart w:id="651" w:name="_Toc120657562"/>
      <w:r>
        <w:lastRenderedPageBreak/>
        <w:t>6.2.7</w:t>
      </w:r>
      <w:r>
        <w:tab/>
        <w:t>Error Handling</w:t>
      </w:r>
      <w:bookmarkEnd w:id="650"/>
      <w:bookmarkEnd w:id="651"/>
    </w:p>
    <w:p w14:paraId="49CB7057" w14:textId="77777777" w:rsidR="003C30EF" w:rsidRPr="00971458" w:rsidRDefault="003C30EF" w:rsidP="003C30EF">
      <w:pPr>
        <w:pStyle w:val="Heading4"/>
      </w:pPr>
      <w:bookmarkStart w:id="652" w:name="_Toc120609096"/>
      <w:bookmarkStart w:id="653" w:name="_Toc120657563"/>
      <w:r w:rsidRPr="00971458">
        <w:t>6.</w:t>
      </w:r>
      <w:r>
        <w:t>2</w:t>
      </w:r>
      <w:r w:rsidRPr="00971458">
        <w:t>.7.1</w:t>
      </w:r>
      <w:r w:rsidRPr="00971458">
        <w:tab/>
        <w:t>General</w:t>
      </w:r>
      <w:bookmarkEnd w:id="652"/>
      <w:bookmarkEnd w:id="653"/>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654" w:name="_Toc120609097"/>
      <w:bookmarkStart w:id="655" w:name="_Toc120657564"/>
      <w:r w:rsidRPr="00971458">
        <w:t>6.</w:t>
      </w:r>
      <w:r>
        <w:t>2</w:t>
      </w:r>
      <w:r w:rsidRPr="00971458">
        <w:t>.7.2</w:t>
      </w:r>
      <w:r w:rsidRPr="00971458">
        <w:tab/>
        <w:t>Protocol Errors</w:t>
      </w:r>
      <w:bookmarkEnd w:id="654"/>
      <w:bookmarkEnd w:id="655"/>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656" w:name="_Toc120609098"/>
      <w:bookmarkStart w:id="657" w:name="_Toc120657565"/>
      <w:r>
        <w:t>6.2.7.3</w:t>
      </w:r>
      <w:r>
        <w:tab/>
        <w:t>Application Errors</w:t>
      </w:r>
      <w:bookmarkEnd w:id="656"/>
      <w:bookmarkEnd w:id="657"/>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658" w:name="_Toc120609099"/>
      <w:bookmarkStart w:id="659" w:name="_Toc120657566"/>
      <w:r>
        <w:t>6.2.8</w:t>
      </w:r>
      <w:r w:rsidRPr="0023018E">
        <w:rPr>
          <w:lang w:eastAsia="zh-CN"/>
        </w:rPr>
        <w:tab/>
        <w:t>Feature negotiation</w:t>
      </w:r>
      <w:bookmarkEnd w:id="658"/>
      <w:bookmarkEnd w:id="659"/>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660" w:name="_Toc120609100"/>
      <w:bookmarkStart w:id="661" w:name="_Toc120657567"/>
      <w:r>
        <w:t>6.2.9</w:t>
      </w:r>
      <w:r w:rsidRPr="001E7573">
        <w:tab/>
        <w:t>Security</w:t>
      </w:r>
      <w:bookmarkEnd w:id="660"/>
      <w:bookmarkEnd w:id="661"/>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662" w:name="_Toc510696650"/>
      <w:bookmarkStart w:id="663" w:name="_Toc35971450"/>
      <w:bookmarkStart w:id="664" w:name="_Toc100742500"/>
      <w:bookmarkStart w:id="665" w:name="_Toc120609101"/>
      <w:bookmarkStart w:id="666" w:name="_Toc120657568"/>
      <w:r w:rsidRPr="00E20840">
        <w:lastRenderedPageBreak/>
        <w:t>Annex A (normative):</w:t>
      </w:r>
      <w:r w:rsidRPr="00E20840">
        <w:br/>
        <w:t>OpenAPI specification</w:t>
      </w:r>
      <w:bookmarkEnd w:id="662"/>
      <w:bookmarkEnd w:id="663"/>
      <w:bookmarkEnd w:id="664"/>
      <w:bookmarkEnd w:id="665"/>
      <w:bookmarkEnd w:id="666"/>
    </w:p>
    <w:p w14:paraId="15EA6971" w14:textId="77777777" w:rsidR="008A6D4A" w:rsidRDefault="008A6D4A" w:rsidP="00DA2F34">
      <w:pPr>
        <w:pStyle w:val="Heading1"/>
      </w:pPr>
      <w:bookmarkStart w:id="667" w:name="_Toc510696651"/>
      <w:bookmarkStart w:id="668" w:name="_Toc35971451"/>
      <w:bookmarkStart w:id="669" w:name="_Toc100742501"/>
      <w:bookmarkStart w:id="670" w:name="_Toc120609102"/>
      <w:bookmarkStart w:id="671" w:name="_Toc120657569"/>
      <w:r>
        <w:t>A.1</w:t>
      </w:r>
      <w:r>
        <w:tab/>
        <w:t>General</w:t>
      </w:r>
      <w:bookmarkEnd w:id="667"/>
      <w:bookmarkEnd w:id="668"/>
      <w:bookmarkEnd w:id="669"/>
      <w:bookmarkEnd w:id="670"/>
      <w:bookmarkEnd w:id="671"/>
    </w:p>
    <w:p w14:paraId="6AD82C9E" w14:textId="51796D92" w:rsidR="000602BD" w:rsidRPr="00540071" w:rsidRDefault="000602BD" w:rsidP="000602BD">
      <w:bookmarkStart w:id="67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67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3E91DFD6" w:rsidR="008A6D4A" w:rsidRDefault="008A6D4A" w:rsidP="00DA2F34">
      <w:pPr>
        <w:pStyle w:val="Heading1"/>
      </w:pPr>
      <w:bookmarkStart w:id="674" w:name="_Toc100742502"/>
      <w:bookmarkStart w:id="675" w:name="_Toc120609103"/>
      <w:bookmarkStart w:id="676" w:name="_Toc120657570"/>
      <w:r>
        <w:t>A.2</w:t>
      </w:r>
      <w:r>
        <w:tab/>
      </w:r>
      <w:r w:rsidR="005A30ED" w:rsidRPr="00307394">
        <w:rPr>
          <w:lang w:val="en-US"/>
        </w:rPr>
        <w:t>Nmbsf_MBSUserService</w:t>
      </w:r>
      <w:r>
        <w:t xml:space="preserve"> API</w:t>
      </w:r>
      <w:bookmarkEnd w:id="672"/>
      <w:bookmarkEnd w:id="673"/>
      <w:bookmarkEnd w:id="674"/>
      <w:bookmarkEnd w:id="675"/>
      <w:bookmarkEnd w:id="676"/>
    </w:p>
    <w:p w14:paraId="38D3F7C9" w14:textId="77777777" w:rsidR="000602BD" w:rsidRPr="00986E88" w:rsidRDefault="000602BD" w:rsidP="000602BD">
      <w:pPr>
        <w:pStyle w:val="PL"/>
      </w:pPr>
      <w:bookmarkStart w:id="677"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40C88F01" w:rsidR="000602BD" w:rsidRPr="00A65AFD" w:rsidRDefault="000602BD" w:rsidP="000602BD">
      <w:pPr>
        <w:pStyle w:val="PL"/>
        <w:rPr>
          <w:lang w:val="en-US"/>
        </w:rPr>
      </w:pPr>
      <w:r w:rsidRPr="00A65AFD">
        <w:rPr>
          <w:lang w:val="en-US"/>
        </w:rPr>
        <w:t xml:space="preserve">  version: 1.0.</w:t>
      </w:r>
      <w:r w:rsidR="00E13E91">
        <w:rPr>
          <w:lang w:val="en-US"/>
        </w:rPr>
        <w:t>1</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6922EACF" w:rsidR="004C12E6" w:rsidRDefault="004C12E6" w:rsidP="004C12E6">
      <w:pPr>
        <w:pStyle w:val="PL"/>
      </w:pPr>
      <w:r>
        <w:t xml:space="preserve">    3GPP TS 29.580 V</w:t>
      </w:r>
      <w:r w:rsidR="000A6DFB">
        <w:t>17.</w:t>
      </w:r>
      <w:r w:rsidR="00E13E91">
        <w:t>1</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7777777" w:rsidR="00FF35C6" w:rsidRDefault="00FF35C6" w:rsidP="00FF35C6">
      <w:pPr>
        <w:pStyle w:val="PL"/>
      </w:pPr>
      <w:r>
        <w:t xml:space="preserve">      summary: Retrieve all the active MBS User Service resources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7B96F20B"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lastRenderedPageBreak/>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lastRenderedPageBreak/>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lastRenderedPageBreak/>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lastRenderedPageBreak/>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545EF65C" w14:textId="77777777" w:rsidR="00FB4DC5" w:rsidRDefault="00FB4DC5" w:rsidP="00FB4DC5">
      <w:pPr>
        <w:pStyle w:val="PL"/>
        <w:rPr>
          <w:lang w:val="en-US" w:eastAsia="es-ES"/>
        </w:rPr>
      </w:pPr>
      <w:r>
        <w:rPr>
          <w:lang w:val="en-US" w:eastAsia="es-ES"/>
        </w:rPr>
        <w:t xml:space="preserve">        For trusted MBSF, the '</w:t>
      </w:r>
      <w:r w:rsidRPr="004F7911">
        <w:rPr>
          <w:lang w:val="en-US"/>
        </w:rPr>
        <w:t>nmbsf-mbs-u</w:t>
      </w:r>
      <w:r>
        <w:rPr>
          <w:lang w:val="en-US"/>
        </w:rPr>
        <w:t>s</w:t>
      </w:r>
      <w:r>
        <w:rPr>
          <w:lang w:val="en-US" w:eastAsia="es-ES"/>
        </w:rPr>
        <w:t>' shall be used as 'scopes' and</w:t>
      </w:r>
    </w:p>
    <w:p w14:paraId="5A1DF87E" w14:textId="77777777" w:rsidR="00FB4DC5" w:rsidRDefault="00FB4DC5" w:rsidP="00FB4DC5">
      <w:pPr>
        <w:pStyle w:val="PL"/>
        <w:rPr>
          <w:lang w:val="en-US" w:eastAsia="es-ES"/>
        </w:rPr>
      </w:pPr>
      <w:r>
        <w:rPr>
          <w:lang w:val="en-US" w:eastAsia="es-ES"/>
        </w:rPr>
        <w:t xml:space="preserve">        '{nrfApiRoot}/oauth2/token' shall be used as 'tokenUri'.</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68D090F2"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77777777"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names and/or service descriptions</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lastRenderedPageBreak/>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245584FC"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77777777"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p>
    <w:p w14:paraId="1007F112" w14:textId="7777777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p>
    <w:p w14:paraId="44029243" w14:textId="77777777" w:rsidR="00FF35C6" w:rsidRDefault="00FF35C6" w:rsidP="008A6D4A">
      <w:pPr>
        <w:pStyle w:val="PL"/>
      </w:pPr>
    </w:p>
    <w:p w14:paraId="561F32C3" w14:textId="125843B3" w:rsidR="008A6D4A" w:rsidRDefault="008A6D4A" w:rsidP="00DA2F34">
      <w:pPr>
        <w:pStyle w:val="Heading1"/>
      </w:pPr>
      <w:bookmarkStart w:id="678" w:name="_Toc35971453"/>
      <w:bookmarkStart w:id="679" w:name="_Toc100742503"/>
      <w:bookmarkStart w:id="680" w:name="_Toc120609104"/>
      <w:bookmarkStart w:id="681" w:name="_Toc120657571"/>
      <w:r>
        <w:t>A.3</w:t>
      </w:r>
      <w:r>
        <w:tab/>
      </w:r>
      <w:r w:rsidR="005A30ED" w:rsidRPr="00307394">
        <w:rPr>
          <w:lang w:val="en-US"/>
        </w:rPr>
        <w:t>Nmbsf_MBSUserDataIngestSession</w:t>
      </w:r>
      <w:r>
        <w:t xml:space="preserve"> API</w:t>
      </w:r>
      <w:bookmarkEnd w:id="677"/>
      <w:bookmarkEnd w:id="678"/>
      <w:bookmarkEnd w:id="679"/>
      <w:bookmarkEnd w:id="680"/>
      <w:bookmarkEnd w:id="681"/>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2C5D2B0A" w:rsidR="00C25021" w:rsidRPr="00A70FDC" w:rsidRDefault="00C25021" w:rsidP="00C25021">
      <w:pPr>
        <w:pStyle w:val="PL"/>
      </w:pPr>
      <w:r w:rsidRPr="00A70FDC">
        <w:t xml:space="preserve">  version: 1.0.</w:t>
      </w:r>
      <w:r w:rsidR="00E13E91">
        <w:t>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77777777" w:rsidR="00C25021" w:rsidRPr="00A70FDC" w:rsidRDefault="00C25021" w:rsidP="00C25021">
      <w:pPr>
        <w:pStyle w:val="PL"/>
      </w:pPr>
      <w:r w:rsidRPr="00A70FDC">
        <w:t xml:space="preserve">    © 2022,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0D48EAEA" w:rsidR="00C25021" w:rsidRPr="00A70FDC" w:rsidRDefault="00C25021" w:rsidP="00C25021">
      <w:pPr>
        <w:pStyle w:val="PL"/>
      </w:pPr>
      <w:r w:rsidRPr="00A70FDC">
        <w:t xml:space="preserve">    3GPP TS 29.5</w:t>
      </w:r>
      <w:r>
        <w:t>80</w:t>
      </w:r>
      <w:r w:rsidRPr="00A70FDC">
        <w:t xml:space="preserve"> V</w:t>
      </w:r>
      <w:r w:rsidR="000A6DFB">
        <w:t>17.</w:t>
      </w:r>
      <w:r w:rsidR="00E13E91">
        <w:t>1</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4168C309"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lastRenderedPageBreak/>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lastRenderedPageBreak/>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lastRenderedPageBreak/>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lastRenderedPageBreak/>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6B0F1AA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lastRenderedPageBreak/>
        <w:t xml:space="preserve">          $ref: 'TS29571_CommonData.yaml#/components/responses/500'</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w:t>
      </w:r>
      <w:proofErr w:type="gramStart"/>
      <w:r>
        <w:t>request.body</w:t>
      </w:r>
      <w:proofErr w:type="gramEnd"/>
      <w:r>
        <w:t>#/notifUri}':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lastRenderedPageBreak/>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lastRenderedPageBreak/>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lastRenderedPageBreak/>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682" w:name="_Hlk112840665"/>
      <w:r w:rsidRPr="00A70FDC">
        <w:t xml:space="preserve"> '{tokenUrl}'</w:t>
      </w:r>
      <w:bookmarkEnd w:id="682"/>
    </w:p>
    <w:p w14:paraId="7ABA59D9" w14:textId="77777777" w:rsidR="00C25021" w:rsidRPr="00A70FDC" w:rsidRDefault="00C25021" w:rsidP="00C25021">
      <w:pPr>
        <w:pStyle w:val="PL"/>
      </w:pPr>
      <w:r w:rsidRPr="00A70FDC">
        <w:t xml:space="preserve">          scopes: </w:t>
      </w:r>
      <w:bookmarkStart w:id="683" w:name="_Hlk112840756"/>
      <w:r w:rsidRPr="00A70FDC">
        <w:t>{}</w:t>
      </w:r>
      <w:bookmarkEnd w:id="683"/>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0F8BE8C9" w14:textId="77777777" w:rsidR="00C25021" w:rsidRDefault="00C25021" w:rsidP="00C25021">
      <w:pPr>
        <w:pStyle w:val="PL"/>
        <w:rPr>
          <w:lang w:val="en-US" w:eastAsia="es-ES"/>
        </w:rPr>
      </w:pPr>
      <w:r>
        <w:rPr>
          <w:lang w:val="en-US" w:eastAsia="es-ES"/>
        </w:rPr>
        <w:t xml:space="preserve">        For trusted MBSF, the '</w:t>
      </w:r>
      <w:r w:rsidRPr="004F7911">
        <w:rPr>
          <w:lang w:val="en-US"/>
        </w:rPr>
        <w:t>nmbsf-mbs-u</w:t>
      </w:r>
      <w:r>
        <w:rPr>
          <w:lang w:val="en-US"/>
        </w:rPr>
        <w:t>d-ingest</w:t>
      </w:r>
      <w:r>
        <w:rPr>
          <w:lang w:val="en-US" w:eastAsia="es-ES"/>
        </w:rPr>
        <w:t>' shall be used as 'scopes' and</w:t>
      </w:r>
    </w:p>
    <w:p w14:paraId="056E2A02" w14:textId="77777777" w:rsidR="00C25021" w:rsidRDefault="00C25021" w:rsidP="00C25021">
      <w:pPr>
        <w:pStyle w:val="PL"/>
        <w:rPr>
          <w:lang w:val="en-US" w:eastAsia="es-ES"/>
        </w:rPr>
      </w:pPr>
      <w:r>
        <w:rPr>
          <w:lang w:val="en-US" w:eastAsia="es-ES"/>
        </w:rPr>
        <w:t xml:space="preserve">        '{nrfApiRoot}/oauth2/token' shall be used as 'tokenUri'.</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684"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684"/>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3F472CF4" w14:textId="77777777" w:rsidR="00C25021" w:rsidRDefault="00C25021" w:rsidP="00C25021">
      <w:pPr>
        <w:pStyle w:val="PL"/>
      </w:pPr>
      <w:r>
        <w:t xml:space="preserve">        mbsDistSessState:</w:t>
      </w:r>
    </w:p>
    <w:p w14:paraId="289465BB" w14:textId="7C850D61" w:rsidR="00C25021" w:rsidRDefault="00C25021" w:rsidP="00C25021">
      <w:pPr>
        <w:pStyle w:val="PL"/>
      </w:pPr>
      <w:r>
        <w:t xml:space="preserve">          $ref: '</w:t>
      </w:r>
      <w:r w:rsidR="00EE54D6" w:rsidRPr="00E95434">
        <w:t>TS29581_Nmbstf_DistSession.yaml</w:t>
      </w:r>
      <w:r>
        <w:t>#/components/schemas/DistSessionState'</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lastRenderedPageBreak/>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3D7EE943"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685"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685"/>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48C792C5" w:rsidR="00C25021" w:rsidRDefault="00C25021" w:rsidP="00C25021">
      <w:pPr>
        <w:pStyle w:val="PL"/>
      </w:pPr>
      <w:r>
        <w:t xml:space="preserve">        - operati</w:t>
      </w:r>
      <w:r w:rsidR="00E46589">
        <w:t>ng</w:t>
      </w:r>
      <w:r>
        <w:t>Mode</w:t>
      </w:r>
    </w:p>
    <w:p w14:paraId="7383AF4A" w14:textId="2B566AD5" w:rsidR="00C25021" w:rsidRDefault="00C25021" w:rsidP="00C25021">
      <w:pPr>
        <w:pStyle w:val="PL"/>
      </w:pPr>
      <w:r>
        <w:lastRenderedPageBreak/>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686"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686"/>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2D4D29FF" w:rsidR="00C25021" w:rsidRDefault="00C25021" w:rsidP="00C25021">
      <w:pPr>
        <w:pStyle w:val="PL"/>
      </w:pPr>
      <w:r>
        <w:t xml:space="preserve">        - operati</w:t>
      </w:r>
      <w:r w:rsidR="00E46589">
        <w:t>ng</w:t>
      </w:r>
      <w:r>
        <w:t>Mode</w:t>
      </w:r>
    </w:p>
    <w:p w14:paraId="4E67274D" w14:textId="0450F3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30987E7C"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lastRenderedPageBreak/>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687" w:name="_Hlk112610387"/>
      <w:r>
        <w:t xml:space="preserve">        objDistrBaseUri:</w:t>
      </w:r>
    </w:p>
    <w:p w14:paraId="00A71F4E" w14:textId="77777777" w:rsidR="00C25021" w:rsidRDefault="00C25021" w:rsidP="00C25021">
      <w:pPr>
        <w:pStyle w:val="PL"/>
      </w:pPr>
      <w:r>
        <w:t xml:space="preserve">          $ref: 'TS29571_CommonData.yaml#/components/schemas/Uri'</w:t>
      </w:r>
    </w:p>
    <w:bookmarkEnd w:id="687"/>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5E0AE182" w:rsidR="00C25021" w:rsidRDefault="00C25021" w:rsidP="00C25021">
      <w:pPr>
        <w:pStyle w:val="PL"/>
      </w:pPr>
      <w:r>
        <w:t xml:space="preserve">      </w:t>
      </w:r>
      <w:r w:rsidR="00410053">
        <w:t>any</w:t>
      </w:r>
      <w:r w:rsidR="00410053">
        <w:t>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7FB1E51B"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688" w:name="_Hlk112611344"/>
      <w:r>
        <w:t xml:space="preserve">          - </w:t>
      </w:r>
      <w:r w:rsidRPr="00A36A06">
        <w:t>DIST_SESS_STARTING</w:t>
      </w:r>
    </w:p>
    <w:bookmarkEnd w:id="688"/>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lastRenderedPageBreak/>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124422ED"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5AFC91F2"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2677E56E"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60A971BE"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7D7C7C"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6C1D818D"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42FFFCA0" w:rsidR="00C25021" w:rsidRDefault="00C25021" w:rsidP="00C25021">
      <w:pPr>
        <w:pStyle w:val="PL"/>
      </w:pPr>
      <w:r>
        <w:t xml:space="preserve">            Indicates that the MBS Distribution Session could not be started (e.g. the necessary</w:t>
      </w:r>
    </w:p>
    <w:p w14:paraId="33554AAB" w14:textId="718B7072"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0D65BBF4" w:rsidR="00C25021" w:rsidRDefault="00C25021" w:rsidP="00C25021">
      <w:pPr>
        <w:pStyle w:val="PL"/>
      </w:pPr>
      <w:r>
        <w:t xml:space="preserve">            Indicates that the MBS Distribution Session could not be started because of a policy</w:t>
      </w:r>
    </w:p>
    <w:p w14:paraId="0BCBDA28" w14:textId="12E840E8"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730EBFC6"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4767DFC" w:rsidR="00662390" w:rsidRDefault="00662390" w:rsidP="00A65AFD">
      <w:pPr>
        <w:pStyle w:val="Heading8"/>
      </w:pPr>
      <w:bookmarkStart w:id="689" w:name="_Toc100742504"/>
      <w:bookmarkStart w:id="690" w:name="_Toc120609105"/>
      <w:bookmarkStart w:id="691" w:name="_Toc120657572"/>
      <w:r w:rsidRPr="004D3578">
        <w:t xml:space="preserve">Annex </w:t>
      </w:r>
      <w:r>
        <w:t>B</w:t>
      </w:r>
      <w:r w:rsidRPr="004D3578">
        <w:t xml:space="preserve"> (</w:t>
      </w:r>
      <w:r>
        <w:t>informative</w:t>
      </w:r>
      <w:r w:rsidRPr="004D3578">
        <w:t>):</w:t>
      </w:r>
      <w:r w:rsidRPr="004D3578">
        <w:br/>
      </w:r>
      <w:r>
        <w:t>Withdrawn API versions</w:t>
      </w:r>
      <w:bookmarkEnd w:id="689"/>
      <w:bookmarkEnd w:id="690"/>
      <w:bookmarkEnd w:id="691"/>
    </w:p>
    <w:p w14:paraId="1A37F315" w14:textId="77777777" w:rsidR="00662390" w:rsidRDefault="00662390" w:rsidP="00F30E5C">
      <w:pPr>
        <w:pStyle w:val="Heading1"/>
      </w:pPr>
      <w:bookmarkStart w:id="692" w:name="_Toc100742505"/>
      <w:bookmarkStart w:id="693" w:name="_Toc120609106"/>
      <w:bookmarkStart w:id="694" w:name="_Toc120657573"/>
      <w:r>
        <w:t>B.1</w:t>
      </w:r>
      <w:r>
        <w:tab/>
        <w:t>General</w:t>
      </w:r>
      <w:bookmarkEnd w:id="692"/>
      <w:bookmarkEnd w:id="693"/>
      <w:bookmarkEnd w:id="694"/>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695" w:name="_Toc100742506"/>
      <w:bookmarkStart w:id="696" w:name="_Toc120609107"/>
      <w:bookmarkStart w:id="697" w:name="_Toc120657574"/>
      <w:r>
        <w:t>B.2</w:t>
      </w:r>
      <w:r>
        <w:tab/>
      </w:r>
      <w:r w:rsidR="00F43343" w:rsidRPr="00307394">
        <w:rPr>
          <w:lang w:val="en-US"/>
        </w:rPr>
        <w:t>Nmbsf_MBSUserService</w:t>
      </w:r>
      <w:r>
        <w:t xml:space="preserve"> API</w:t>
      </w:r>
      <w:bookmarkEnd w:id="695"/>
      <w:bookmarkEnd w:id="696"/>
      <w:bookmarkEnd w:id="697"/>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698" w:name="_Toc100742507"/>
      <w:bookmarkStart w:id="699" w:name="_Toc120609108"/>
      <w:bookmarkStart w:id="700" w:name="_Toc120657575"/>
      <w:r>
        <w:t>B.3</w:t>
      </w:r>
      <w:r>
        <w:tab/>
      </w:r>
      <w:r w:rsidR="00F43343" w:rsidRPr="00307394">
        <w:rPr>
          <w:lang w:val="en-US"/>
        </w:rPr>
        <w:t>Nmbsf_MBSUserDataIngestSession</w:t>
      </w:r>
      <w:r>
        <w:t xml:space="preserve"> API</w:t>
      </w:r>
      <w:bookmarkEnd w:id="698"/>
      <w:bookmarkEnd w:id="699"/>
      <w:bookmarkEnd w:id="700"/>
    </w:p>
    <w:p w14:paraId="061F56FA" w14:textId="77777777" w:rsidR="00F43343" w:rsidRDefault="00F43343" w:rsidP="00F43343">
      <w:bookmarkStart w:id="701"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lastRenderedPageBreak/>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702" w:name="_Toc2086459"/>
      <w:bookmarkStart w:id="703" w:name="_Toc100742508"/>
      <w:bookmarkStart w:id="704" w:name="_Toc120609109"/>
      <w:bookmarkStart w:id="705" w:name="_Toc120657576"/>
      <w:bookmarkEnd w:id="701"/>
      <w:r w:rsidR="003446B6" w:rsidRPr="004D3578">
        <w:lastRenderedPageBreak/>
        <w:t xml:space="preserve">Annex </w:t>
      </w:r>
      <w:r w:rsidR="001D70BB">
        <w:t>C</w:t>
      </w:r>
      <w:r w:rsidR="003446B6" w:rsidRPr="004D3578">
        <w:t xml:space="preserve"> (informative):</w:t>
      </w:r>
      <w:r w:rsidR="003446B6" w:rsidRPr="004D3578">
        <w:br/>
        <w:t>Change history</w:t>
      </w:r>
      <w:bookmarkEnd w:id="702"/>
      <w:bookmarkEnd w:id="703"/>
      <w:bookmarkEnd w:id="704"/>
      <w:bookmarkEnd w:id="70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EE5C45">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EE5C45">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519"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EE5C45">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519"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EE5C45">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519"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868"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EE5C45">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519"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868" w:type="dxa"/>
            <w:shd w:val="solid" w:color="FFFFFF" w:fill="auto"/>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EE5C45">
        <w:tc>
          <w:tcPr>
            <w:tcW w:w="800" w:type="dxa"/>
            <w:tcBorders>
              <w:top w:val="single" w:sz="6" w:space="0" w:color="auto"/>
              <w:left w:val="single" w:sz="6" w:space="0" w:color="auto"/>
              <w:bottom w:val="single" w:sz="6" w:space="0" w:color="auto"/>
              <w:right w:val="single" w:sz="6" w:space="0" w:color="auto"/>
            </w:tcBorders>
            <w:shd w:val="solid" w:color="FFFFFF" w:fill="auto"/>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0F6D" w14:textId="77777777" w:rsidR="005235D4" w:rsidRPr="005235D4" w:rsidDel="00AC5E98" w:rsidRDefault="005235D4" w:rsidP="00F9071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EE5C45">
        <w:tc>
          <w:tcPr>
            <w:tcW w:w="800" w:type="dxa"/>
            <w:tcBorders>
              <w:top w:val="single" w:sz="6" w:space="0" w:color="auto"/>
              <w:left w:val="single" w:sz="6" w:space="0" w:color="auto"/>
              <w:bottom w:val="single" w:sz="6" w:space="0" w:color="auto"/>
              <w:right w:val="single" w:sz="6" w:space="0" w:color="auto"/>
            </w:tcBorders>
            <w:shd w:val="solid" w:color="FFFFFF" w:fill="auto"/>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07513" w14:textId="77777777" w:rsidR="004815CD" w:rsidRPr="005235D4" w:rsidRDefault="004815CD" w:rsidP="004815C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A849" w14:textId="77777777" w:rsidR="004815CD" w:rsidRPr="005235D4" w:rsidDel="00AC5E98" w:rsidRDefault="004815CD" w:rsidP="004815C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CD0B6" w14:textId="5972CFDB"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r w:rsidR="008671B4" w14:paraId="407724F9" w14:textId="77777777" w:rsidTr="00EE5C45">
        <w:tc>
          <w:tcPr>
            <w:tcW w:w="800" w:type="dxa"/>
            <w:tcBorders>
              <w:top w:val="single" w:sz="6" w:space="0" w:color="auto"/>
              <w:left w:val="single" w:sz="6" w:space="0" w:color="auto"/>
              <w:bottom w:val="single" w:sz="6" w:space="0" w:color="auto"/>
              <w:right w:val="single" w:sz="6" w:space="0" w:color="auto"/>
            </w:tcBorders>
            <w:shd w:val="solid" w:color="FFFFFF" w:fill="auto"/>
          </w:tcPr>
          <w:p w14:paraId="511B01EF" w14:textId="77777777" w:rsidR="008671B4" w:rsidRPr="008671B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2617A0" w14:textId="77777777" w:rsidR="008671B4" w:rsidRPr="008671B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4651AE3" w14:textId="5315F165" w:rsidR="008671B4" w:rsidRPr="008671B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C52E11"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4ED1B"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92816"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D39076" w14:textId="77777777" w:rsidR="008671B4" w:rsidRPr="008671B4" w:rsidRDefault="008671B4" w:rsidP="00BF588C">
            <w:pPr>
              <w:pStyle w:val="TAL"/>
              <w:rPr>
                <w:sz w:val="16"/>
                <w:szCs w:val="16"/>
              </w:rPr>
            </w:pPr>
            <w:r w:rsidRPr="001E4D94">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9C8BF"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2.0.0</w:t>
            </w:r>
          </w:p>
        </w:tc>
      </w:tr>
      <w:tr w:rsidR="008671B4" w:rsidRPr="001E4D94" w14:paraId="163657CF" w14:textId="77777777" w:rsidTr="00EE5C45">
        <w:tc>
          <w:tcPr>
            <w:tcW w:w="800" w:type="dxa"/>
            <w:tcBorders>
              <w:top w:val="single" w:sz="6" w:space="0" w:color="auto"/>
              <w:left w:val="single" w:sz="6" w:space="0" w:color="auto"/>
              <w:bottom w:val="single" w:sz="6" w:space="0" w:color="auto"/>
              <w:right w:val="single" w:sz="6" w:space="0" w:color="auto"/>
            </w:tcBorders>
            <w:shd w:val="solid" w:color="FFFFFF" w:fill="auto"/>
          </w:tcPr>
          <w:p w14:paraId="35D23947" w14:textId="77777777" w:rsidR="008671B4" w:rsidRPr="001E4D9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EC23F2" w14:textId="77777777" w:rsidR="008671B4" w:rsidRPr="001E4D9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2BDBDE" w14:textId="01BA9BEA" w:rsidR="008671B4" w:rsidRPr="001E4D9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9ED580"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16105"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3EEA2"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69364" w14:textId="77777777" w:rsidR="008671B4" w:rsidRPr="001E4D94" w:rsidRDefault="008671B4" w:rsidP="00BF588C">
            <w:pPr>
              <w:pStyle w:val="TAL"/>
              <w:rPr>
                <w:sz w:val="16"/>
                <w:szCs w:val="16"/>
              </w:rPr>
            </w:pPr>
            <w:r w:rsidRPr="001E4D94">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15BAA"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17.0.0</w:t>
            </w:r>
          </w:p>
        </w:tc>
      </w:tr>
      <w:tr w:rsidR="00E3486F" w:rsidRPr="001E4D94" w14:paraId="4A1A2645" w14:textId="77777777" w:rsidTr="006C37B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F6111" w14:textId="1AEAB25E" w:rsidR="00E3486F" w:rsidRPr="001E4D94" w:rsidRDefault="00E3486F" w:rsidP="00E3486F">
            <w:pPr>
              <w:pStyle w:val="TAC"/>
              <w:rPr>
                <w:sz w:val="16"/>
                <w:szCs w:val="16"/>
                <w:lang w:eastAsia="zh-CN"/>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91B9D9F" w14:textId="38C98E26" w:rsidR="00E3486F" w:rsidRPr="001E4D94"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237AAB70" w14:textId="275F2504" w:rsidR="00E3486F" w:rsidRPr="001E4D94" w:rsidRDefault="00E3486F" w:rsidP="00E3486F">
            <w:pPr>
              <w:pStyle w:val="TAC"/>
              <w:rPr>
                <w:sz w:val="16"/>
                <w:szCs w:val="16"/>
              </w:rPr>
            </w:pPr>
            <w:r>
              <w:rPr>
                <w:sz w:val="16"/>
                <w:szCs w:val="16"/>
              </w:rPr>
              <w:t>CP-223</w:t>
            </w:r>
            <w:r w:rsidRPr="00FD2A7C">
              <w:rPr>
                <w:sz w:val="16"/>
                <w:szCs w:val="16"/>
                <w:highlight w:val="yellow"/>
              </w:rPr>
              <w:t>xxx</w:t>
            </w:r>
          </w:p>
        </w:tc>
        <w:tc>
          <w:tcPr>
            <w:tcW w:w="51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340FB6E3" w14:textId="74FF5669" w:rsidR="00E3486F" w:rsidRPr="008671B4" w:rsidDel="00AC5E98" w:rsidRDefault="00E3486F" w:rsidP="00E3486F">
            <w:pPr>
              <w:pStyle w:val="TAR"/>
              <w:jc w:val="center"/>
              <w:rPr>
                <w:sz w:val="16"/>
                <w:szCs w:val="16"/>
              </w:rPr>
            </w:pPr>
            <w:r w:rsidRPr="00E3486F">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E7FC14" w14:textId="4DE9C2C1" w:rsidR="00E3486F" w:rsidRPr="00E3486F" w:rsidDel="00AC5E98" w:rsidRDefault="00E3486F" w:rsidP="00E3486F">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6E66" w14:textId="2B56A5B4" w:rsidR="00E3486F" w:rsidRPr="00E3486F" w:rsidDel="00AC5E98"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9DFE72" w14:textId="1F0F90C3" w:rsidR="00E3486F" w:rsidRPr="001E4D94" w:rsidRDefault="00E3486F" w:rsidP="00E3486F">
            <w:pPr>
              <w:pStyle w:val="TAL"/>
              <w:rPr>
                <w:sz w:val="16"/>
                <w:szCs w:val="16"/>
              </w:rPr>
            </w:pPr>
            <w:r>
              <w:rPr>
                <w:rFonts w:cs="Arial"/>
                <w:sz w:val="16"/>
                <w:szCs w:val="16"/>
              </w:rPr>
              <w:t>attribute and Misc corrections in the description and data model clause in Nmbsf_MBSUserDataIngestSession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372883" w14:textId="2A43098D" w:rsidR="00E3486F" w:rsidRPr="008671B4" w:rsidRDefault="00E3486F" w:rsidP="00E3486F">
            <w:pPr>
              <w:pStyle w:val="TAC"/>
              <w:rPr>
                <w:rFonts w:eastAsiaTheme="minorEastAsia"/>
                <w:sz w:val="16"/>
                <w:szCs w:val="16"/>
                <w:lang w:eastAsia="zh-CN"/>
              </w:rPr>
            </w:pPr>
            <w:r>
              <w:rPr>
                <w:sz w:val="16"/>
                <w:szCs w:val="16"/>
              </w:rPr>
              <w:t>17.1.0</w:t>
            </w:r>
          </w:p>
        </w:tc>
      </w:tr>
      <w:tr w:rsidR="00E3486F" w:rsidRPr="001E4D94" w14:paraId="76E8DE43" w14:textId="77777777" w:rsidTr="006C37B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D68973" w14:textId="5C32FC86"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D63CD0D" w14:textId="2B0E7D4B"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28BE687B" w14:textId="65E96D34" w:rsidR="00E3486F" w:rsidRDefault="00E3486F" w:rsidP="00E3486F">
            <w:pPr>
              <w:pStyle w:val="TAC"/>
              <w:rPr>
                <w:sz w:val="16"/>
                <w:szCs w:val="16"/>
              </w:rPr>
            </w:pPr>
            <w:r>
              <w:rPr>
                <w:sz w:val="16"/>
                <w:szCs w:val="16"/>
              </w:rPr>
              <w:t>CP-223</w:t>
            </w:r>
            <w:r w:rsidRPr="00FD2A7C">
              <w:rPr>
                <w:sz w:val="16"/>
                <w:szCs w:val="16"/>
                <w:highlight w:val="yellow"/>
              </w:rPr>
              <w:t>xxx</w:t>
            </w:r>
          </w:p>
        </w:tc>
        <w:tc>
          <w:tcPr>
            <w:tcW w:w="519" w:type="dxa"/>
            <w:tcBorders>
              <w:top w:val="nil"/>
              <w:left w:val="single" w:sz="4" w:space="0" w:color="A6A6A6"/>
              <w:bottom w:val="single" w:sz="4" w:space="0" w:color="A6A6A6"/>
              <w:right w:val="single" w:sz="4" w:space="0" w:color="A6A6A6"/>
            </w:tcBorders>
            <w:shd w:val="clear" w:color="auto" w:fill="auto"/>
            <w:vAlign w:val="center"/>
          </w:tcPr>
          <w:p w14:paraId="2BBAFACC" w14:textId="413A1C5A" w:rsidR="00E3486F" w:rsidRPr="00FD2A7C" w:rsidRDefault="00E3486F" w:rsidP="00E3486F">
            <w:pPr>
              <w:pStyle w:val="TAR"/>
              <w:jc w:val="center"/>
              <w:rPr>
                <w:sz w:val="16"/>
                <w:szCs w:val="16"/>
              </w:rPr>
            </w:pPr>
            <w:r w:rsidRPr="00E3486F">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41BDB" w14:textId="75395906" w:rsidR="00E3486F" w:rsidRPr="00E3486F" w:rsidRDefault="00E3486F" w:rsidP="00E3486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1D7FCB" w14:textId="2A80912D"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C6369" w14:textId="06227BBA" w:rsidR="00E3486F" w:rsidRDefault="00E3486F" w:rsidP="00E3486F">
            <w:pPr>
              <w:pStyle w:val="TAL"/>
              <w:rPr>
                <w:rFonts w:cs="Arial"/>
                <w:sz w:val="16"/>
                <w:szCs w:val="16"/>
              </w:rPr>
            </w:pPr>
            <w:r>
              <w:rPr>
                <w:rFonts w:cs="Arial"/>
                <w:sz w:val="16"/>
                <w:szCs w:val="16"/>
              </w:rPr>
              <w:t>Data type C</w:t>
            </w:r>
            <w:bookmarkStart w:id="706" w:name="_GoBack"/>
            <w:bookmarkEnd w:id="706"/>
            <w:r>
              <w:rPr>
                <w:rFonts w:cs="Arial"/>
                <w:sz w:val="16"/>
                <w:szCs w:val="16"/>
              </w:rPr>
              <w:t>ardinality corrections for GET response in Nmbsf_MBSUserDataIngestSession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3EBD16" w14:textId="10E1D4F4" w:rsidR="00E3486F" w:rsidRDefault="00E3486F" w:rsidP="00E3486F">
            <w:pPr>
              <w:pStyle w:val="TAC"/>
              <w:rPr>
                <w:sz w:val="16"/>
                <w:szCs w:val="16"/>
              </w:rPr>
            </w:pPr>
            <w:r>
              <w:rPr>
                <w:sz w:val="16"/>
                <w:szCs w:val="16"/>
              </w:rPr>
              <w:t>17.1.0</w:t>
            </w:r>
          </w:p>
        </w:tc>
      </w:tr>
      <w:tr w:rsidR="00E3486F" w:rsidRPr="001E4D94" w14:paraId="7655F3A3" w14:textId="77777777" w:rsidTr="006C37B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9061E9" w14:textId="42B34379"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40934D0" w14:textId="72304096"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703BCB21" w14:textId="402AAD35" w:rsidR="00E3486F" w:rsidRDefault="00E3486F" w:rsidP="00E3486F">
            <w:pPr>
              <w:pStyle w:val="TAC"/>
              <w:rPr>
                <w:sz w:val="16"/>
                <w:szCs w:val="16"/>
              </w:rPr>
            </w:pPr>
            <w:r>
              <w:rPr>
                <w:sz w:val="16"/>
                <w:szCs w:val="16"/>
              </w:rPr>
              <w:t>CP-223</w:t>
            </w:r>
            <w:r w:rsidRPr="00FD2A7C">
              <w:rPr>
                <w:sz w:val="16"/>
                <w:szCs w:val="16"/>
                <w:highlight w:val="yellow"/>
              </w:rPr>
              <w:t>xxx</w:t>
            </w:r>
          </w:p>
        </w:tc>
        <w:tc>
          <w:tcPr>
            <w:tcW w:w="519" w:type="dxa"/>
            <w:tcBorders>
              <w:top w:val="nil"/>
              <w:left w:val="single" w:sz="4" w:space="0" w:color="A6A6A6"/>
              <w:bottom w:val="single" w:sz="4" w:space="0" w:color="A6A6A6"/>
              <w:right w:val="single" w:sz="4" w:space="0" w:color="A6A6A6"/>
            </w:tcBorders>
            <w:shd w:val="clear" w:color="auto" w:fill="auto"/>
            <w:vAlign w:val="center"/>
          </w:tcPr>
          <w:p w14:paraId="40EC9A56" w14:textId="5EC83EAD" w:rsidR="00E3486F" w:rsidRPr="00FD2A7C" w:rsidRDefault="00E3486F" w:rsidP="00E3486F">
            <w:pPr>
              <w:pStyle w:val="TAR"/>
              <w:jc w:val="center"/>
              <w:rPr>
                <w:sz w:val="16"/>
                <w:szCs w:val="16"/>
              </w:rPr>
            </w:pPr>
            <w:r w:rsidRPr="00E3486F">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9BE11" w14:textId="26ACA16C" w:rsidR="00E3486F" w:rsidRPr="00E3486F" w:rsidRDefault="00E3486F" w:rsidP="00E3486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D706F" w14:textId="27FC0964"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3F3F7F" w14:textId="092C3BC9" w:rsidR="00E3486F" w:rsidRDefault="00E3486F" w:rsidP="00E3486F">
            <w:pPr>
              <w:pStyle w:val="TAL"/>
              <w:rPr>
                <w:rFonts w:cs="Arial"/>
                <w:sz w:val="16"/>
                <w:szCs w:val="16"/>
              </w:rPr>
            </w:pPr>
            <w:r>
              <w:rPr>
                <w:rFonts w:cs="Arial"/>
                <w:sz w:val="16"/>
                <w:szCs w:val="16"/>
              </w:rPr>
              <w:t>Data type Cardinality corrections for GET response in Nmbsf_MBSUserService 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73B790" w14:textId="5BBE2FDF" w:rsidR="00E3486F" w:rsidRDefault="00E3486F" w:rsidP="00E3486F">
            <w:pPr>
              <w:pStyle w:val="TAC"/>
              <w:rPr>
                <w:sz w:val="16"/>
                <w:szCs w:val="16"/>
              </w:rPr>
            </w:pPr>
            <w:r>
              <w:rPr>
                <w:sz w:val="16"/>
                <w:szCs w:val="16"/>
              </w:rPr>
              <w:t>17.1.0</w:t>
            </w:r>
          </w:p>
        </w:tc>
      </w:tr>
      <w:tr w:rsidR="00E3486F" w:rsidRPr="001E4D94" w14:paraId="2B087D9D" w14:textId="77777777" w:rsidTr="006C37B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4DF19" w14:textId="2A3F74A0"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67F9EFF" w14:textId="5F69E634"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0903591C" w14:textId="7CB14F0D" w:rsidR="00E3486F" w:rsidRDefault="00E3486F" w:rsidP="00E3486F">
            <w:pPr>
              <w:pStyle w:val="TAC"/>
              <w:rPr>
                <w:sz w:val="16"/>
                <w:szCs w:val="16"/>
              </w:rPr>
            </w:pPr>
            <w:r>
              <w:rPr>
                <w:sz w:val="16"/>
                <w:szCs w:val="16"/>
              </w:rPr>
              <w:t>CP-223</w:t>
            </w:r>
            <w:r w:rsidRPr="00FD2A7C">
              <w:rPr>
                <w:sz w:val="16"/>
                <w:szCs w:val="16"/>
                <w:highlight w:val="yellow"/>
              </w:rPr>
              <w:t>xxx</w:t>
            </w:r>
          </w:p>
        </w:tc>
        <w:tc>
          <w:tcPr>
            <w:tcW w:w="519" w:type="dxa"/>
            <w:tcBorders>
              <w:top w:val="nil"/>
              <w:left w:val="single" w:sz="4" w:space="0" w:color="A6A6A6"/>
              <w:bottom w:val="single" w:sz="4" w:space="0" w:color="A6A6A6"/>
              <w:right w:val="single" w:sz="4" w:space="0" w:color="A6A6A6"/>
            </w:tcBorders>
            <w:shd w:val="clear" w:color="auto" w:fill="auto"/>
            <w:vAlign w:val="center"/>
          </w:tcPr>
          <w:p w14:paraId="607E2AB0" w14:textId="3C7D4F29" w:rsidR="00E3486F" w:rsidRPr="00FD2A7C" w:rsidRDefault="00E3486F" w:rsidP="00E3486F">
            <w:pPr>
              <w:pStyle w:val="TAR"/>
              <w:jc w:val="center"/>
              <w:rPr>
                <w:sz w:val="16"/>
                <w:szCs w:val="16"/>
              </w:rPr>
            </w:pPr>
            <w:r w:rsidRPr="00E3486F">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387F85" w14:textId="15140B6A" w:rsidR="00E3486F" w:rsidRPr="00E3486F" w:rsidRDefault="00E3486F" w:rsidP="00E3486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810C81" w14:textId="16DF7FE3"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C955A7" w14:textId="35BEAFD3" w:rsidR="00E3486F" w:rsidRDefault="00E3486F" w:rsidP="00E3486F">
            <w:pPr>
              <w:pStyle w:val="TAL"/>
              <w:rPr>
                <w:rFonts w:cs="Arial"/>
                <w:sz w:val="16"/>
                <w:szCs w:val="16"/>
              </w:rPr>
            </w:pPr>
            <w:r>
              <w:rPr>
                <w:rFonts w:cs="Arial"/>
                <w:sz w:val="16"/>
                <w:szCs w:val="16"/>
              </w:rPr>
              <w:t>Corrections on MBS User Data Ingest Session Status 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E7C8A0" w14:textId="4BC20AC3" w:rsidR="00E3486F" w:rsidRDefault="00E3486F" w:rsidP="00E3486F">
            <w:pPr>
              <w:pStyle w:val="TAC"/>
              <w:rPr>
                <w:sz w:val="16"/>
                <w:szCs w:val="16"/>
              </w:rPr>
            </w:pPr>
            <w:r>
              <w:rPr>
                <w:sz w:val="16"/>
                <w:szCs w:val="16"/>
              </w:rPr>
              <w:t>17.1.0</w:t>
            </w:r>
          </w:p>
        </w:tc>
      </w:tr>
      <w:tr w:rsidR="00E3486F" w:rsidRPr="001E4D94" w14:paraId="79ECF495" w14:textId="77777777" w:rsidTr="006C37B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8FE12" w14:textId="6E23A6E4"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CE7C0B3" w14:textId="68C660AD"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31D8436F" w14:textId="1D77C3C3" w:rsidR="00E3486F" w:rsidRDefault="00E3486F" w:rsidP="00E3486F">
            <w:pPr>
              <w:pStyle w:val="TAC"/>
              <w:rPr>
                <w:sz w:val="16"/>
                <w:szCs w:val="16"/>
              </w:rPr>
            </w:pPr>
            <w:r>
              <w:rPr>
                <w:sz w:val="16"/>
                <w:szCs w:val="16"/>
              </w:rPr>
              <w:t>CP-223</w:t>
            </w:r>
            <w:r w:rsidRPr="00FD2A7C">
              <w:rPr>
                <w:sz w:val="16"/>
                <w:szCs w:val="16"/>
                <w:highlight w:val="yellow"/>
              </w:rPr>
              <w:t>xxx</w:t>
            </w:r>
          </w:p>
        </w:tc>
        <w:tc>
          <w:tcPr>
            <w:tcW w:w="519" w:type="dxa"/>
            <w:tcBorders>
              <w:top w:val="nil"/>
              <w:left w:val="single" w:sz="4" w:space="0" w:color="A6A6A6"/>
              <w:bottom w:val="single" w:sz="4" w:space="0" w:color="A6A6A6"/>
              <w:right w:val="single" w:sz="4" w:space="0" w:color="A6A6A6"/>
            </w:tcBorders>
            <w:shd w:val="clear" w:color="auto" w:fill="auto"/>
            <w:vAlign w:val="center"/>
          </w:tcPr>
          <w:p w14:paraId="509FB9D6" w14:textId="3711789B" w:rsidR="00E3486F" w:rsidRPr="00FD2A7C" w:rsidRDefault="00E3486F" w:rsidP="00E3486F">
            <w:pPr>
              <w:pStyle w:val="TAR"/>
              <w:jc w:val="center"/>
              <w:rPr>
                <w:sz w:val="16"/>
                <w:szCs w:val="16"/>
              </w:rPr>
            </w:pPr>
            <w:r w:rsidRPr="00E3486F">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A92FA5" w14:textId="4551112D" w:rsidR="00E3486F" w:rsidRPr="00E3486F" w:rsidRDefault="00E3486F" w:rsidP="00E3486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958BCE" w14:textId="5A6C2C51"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2146E2" w14:textId="2015B17F" w:rsidR="00E3486F" w:rsidRDefault="00E3486F" w:rsidP="00E3486F">
            <w:pPr>
              <w:pStyle w:val="TAL"/>
              <w:rPr>
                <w:rFonts w:cs="Arial"/>
                <w:sz w:val="16"/>
                <w:szCs w:val="16"/>
              </w:rPr>
            </w:pPr>
            <w:r>
              <w:rPr>
                <w:rFonts w:cs="Arial"/>
                <w:sz w:val="16"/>
                <w:szCs w:val="16"/>
              </w:rPr>
              <w:t>Correct the Cardinality of the FECConfig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A93F44" w14:textId="3A27EDA4" w:rsidR="00E3486F" w:rsidRDefault="00E3486F" w:rsidP="00E3486F">
            <w:pPr>
              <w:pStyle w:val="TAC"/>
              <w:rPr>
                <w:sz w:val="16"/>
                <w:szCs w:val="16"/>
              </w:rPr>
            </w:pPr>
            <w:r>
              <w:rPr>
                <w:sz w:val="16"/>
                <w:szCs w:val="16"/>
              </w:rPr>
              <w:t>17.1.0</w:t>
            </w:r>
          </w:p>
        </w:tc>
      </w:tr>
      <w:tr w:rsidR="00E3486F" w:rsidRPr="001E4D94" w14:paraId="45934690" w14:textId="77777777" w:rsidTr="006C37B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53C7F" w14:textId="28D48B5D"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59ECD98" w14:textId="7CF34001"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78422AFD" w14:textId="1AEB62AC" w:rsidR="00E3486F" w:rsidRDefault="00E3486F" w:rsidP="00E3486F">
            <w:pPr>
              <w:pStyle w:val="TAC"/>
              <w:rPr>
                <w:sz w:val="16"/>
                <w:szCs w:val="16"/>
              </w:rPr>
            </w:pPr>
            <w:r>
              <w:rPr>
                <w:sz w:val="16"/>
                <w:szCs w:val="16"/>
              </w:rPr>
              <w:t>CP-223</w:t>
            </w:r>
            <w:r w:rsidRPr="00FD2A7C">
              <w:rPr>
                <w:sz w:val="16"/>
                <w:szCs w:val="16"/>
                <w:highlight w:val="yellow"/>
              </w:rPr>
              <w:t>xxx</w:t>
            </w:r>
          </w:p>
        </w:tc>
        <w:tc>
          <w:tcPr>
            <w:tcW w:w="519" w:type="dxa"/>
            <w:tcBorders>
              <w:top w:val="nil"/>
              <w:left w:val="single" w:sz="4" w:space="0" w:color="A6A6A6"/>
              <w:bottom w:val="single" w:sz="4" w:space="0" w:color="A6A6A6"/>
              <w:right w:val="single" w:sz="4" w:space="0" w:color="A6A6A6"/>
            </w:tcBorders>
            <w:shd w:val="clear" w:color="auto" w:fill="auto"/>
            <w:vAlign w:val="center"/>
          </w:tcPr>
          <w:p w14:paraId="1D7825E5" w14:textId="7AEE1110" w:rsidR="00E3486F" w:rsidRPr="00FD2A7C" w:rsidRDefault="00E3486F" w:rsidP="00E3486F">
            <w:pPr>
              <w:pStyle w:val="TAR"/>
              <w:jc w:val="center"/>
              <w:rPr>
                <w:sz w:val="16"/>
                <w:szCs w:val="16"/>
              </w:rPr>
            </w:pPr>
            <w:r w:rsidRPr="00E3486F">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5290F1" w14:textId="57F29993" w:rsidR="00E3486F" w:rsidRPr="00E3486F" w:rsidRDefault="00E3486F" w:rsidP="00E3486F">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8F43B7" w14:textId="7285FD7B"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25BF56" w14:textId="71D421AB" w:rsidR="00E3486F" w:rsidRDefault="00E3486F" w:rsidP="00E3486F">
            <w:pPr>
              <w:pStyle w:val="TAL"/>
              <w:rPr>
                <w:rFonts w:cs="Arial"/>
                <w:sz w:val="16"/>
                <w:szCs w:val="16"/>
              </w:rPr>
            </w:pPr>
            <w:r>
              <w:rPr>
                <w:rFonts w:cs="Arial"/>
                <w:sz w:val="16"/>
                <w:szCs w:val="16"/>
              </w:rPr>
              <w:t>Enumeration and data type definitions in the OpenAPI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D2A29D3" w14:textId="0205A57B" w:rsidR="00E3486F" w:rsidRDefault="00E3486F" w:rsidP="00E3486F">
            <w:pPr>
              <w:pStyle w:val="TAC"/>
              <w:rPr>
                <w:sz w:val="16"/>
                <w:szCs w:val="16"/>
              </w:rPr>
            </w:pPr>
            <w:r>
              <w:rPr>
                <w:sz w:val="16"/>
                <w:szCs w:val="16"/>
              </w:rPr>
              <w:t>17.1.0</w:t>
            </w:r>
          </w:p>
        </w:tc>
      </w:tr>
      <w:tr w:rsidR="00E3486F" w:rsidRPr="001E4D94" w14:paraId="1C733703" w14:textId="77777777" w:rsidTr="006C37B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D02FB0" w14:textId="2DAA1748"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9C257F2" w14:textId="714BF674"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7FB48CB1" w14:textId="0A3AB40F" w:rsidR="00E3486F" w:rsidRDefault="00E3486F" w:rsidP="00E3486F">
            <w:pPr>
              <w:pStyle w:val="TAC"/>
              <w:rPr>
                <w:sz w:val="16"/>
                <w:szCs w:val="16"/>
              </w:rPr>
            </w:pPr>
            <w:r>
              <w:rPr>
                <w:sz w:val="16"/>
                <w:szCs w:val="16"/>
              </w:rPr>
              <w:t>CP-223</w:t>
            </w:r>
            <w:r w:rsidRPr="00FD2A7C">
              <w:rPr>
                <w:sz w:val="16"/>
                <w:szCs w:val="16"/>
                <w:highlight w:val="yellow"/>
              </w:rPr>
              <w:t>xxx</w:t>
            </w:r>
          </w:p>
        </w:tc>
        <w:tc>
          <w:tcPr>
            <w:tcW w:w="519" w:type="dxa"/>
            <w:tcBorders>
              <w:top w:val="nil"/>
              <w:left w:val="single" w:sz="4" w:space="0" w:color="A6A6A6"/>
              <w:bottom w:val="single" w:sz="4" w:space="0" w:color="A6A6A6"/>
              <w:right w:val="single" w:sz="4" w:space="0" w:color="A6A6A6"/>
            </w:tcBorders>
            <w:shd w:val="clear" w:color="auto" w:fill="auto"/>
            <w:vAlign w:val="center"/>
          </w:tcPr>
          <w:p w14:paraId="4C8661D4" w14:textId="2CF1ACD8" w:rsidR="00E3486F" w:rsidRPr="00FD2A7C" w:rsidRDefault="00E3486F" w:rsidP="00E3486F">
            <w:pPr>
              <w:pStyle w:val="TAR"/>
              <w:jc w:val="center"/>
              <w:rPr>
                <w:sz w:val="16"/>
                <w:szCs w:val="16"/>
              </w:rPr>
            </w:pPr>
            <w:r w:rsidRPr="00E3486F">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3E1D9" w14:textId="1F0B2982" w:rsidR="00E3486F" w:rsidRPr="00E3486F" w:rsidRDefault="00E3486F" w:rsidP="00E3486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DC27E2" w14:textId="236AD077"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2F213" w14:textId="4A42FF25" w:rsidR="00E3486F" w:rsidRDefault="00E3486F" w:rsidP="00E3486F">
            <w:pPr>
              <w:pStyle w:val="TAL"/>
              <w:rPr>
                <w:rFonts w:cs="Arial"/>
                <w:sz w:val="16"/>
                <w:szCs w:val="16"/>
              </w:rPr>
            </w:pPr>
            <w:r>
              <w:rPr>
                <w:rFonts w:cs="Arial"/>
                <w:sz w:val="16"/>
                <w:szCs w:val="16"/>
              </w:rPr>
              <w:t>Correction to content type of Nmbsf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F3DAF1A" w14:textId="33EEA130" w:rsidR="00E3486F" w:rsidRDefault="00E3486F" w:rsidP="00E3486F">
            <w:pPr>
              <w:pStyle w:val="TAC"/>
              <w:rPr>
                <w:sz w:val="16"/>
                <w:szCs w:val="16"/>
              </w:rPr>
            </w:pPr>
            <w:r>
              <w:rPr>
                <w:sz w:val="16"/>
                <w:szCs w:val="16"/>
              </w:rPr>
              <w:t>17.1.0</w:t>
            </w:r>
          </w:p>
        </w:tc>
      </w:tr>
      <w:tr w:rsidR="00E3486F" w:rsidRPr="001E4D94" w14:paraId="45C776B3" w14:textId="77777777" w:rsidTr="006C37B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5EDAAD" w14:textId="64AA7A6A"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3F7D911" w14:textId="7B271563"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164F4030" w14:textId="256C71D9" w:rsidR="00E3486F" w:rsidRDefault="00E3486F" w:rsidP="00E3486F">
            <w:pPr>
              <w:pStyle w:val="TAC"/>
              <w:rPr>
                <w:sz w:val="16"/>
                <w:szCs w:val="16"/>
              </w:rPr>
            </w:pPr>
            <w:r>
              <w:rPr>
                <w:sz w:val="16"/>
                <w:szCs w:val="16"/>
              </w:rPr>
              <w:t>CP-223</w:t>
            </w:r>
            <w:r w:rsidRPr="00FD2A7C">
              <w:rPr>
                <w:sz w:val="16"/>
                <w:szCs w:val="16"/>
                <w:highlight w:val="yellow"/>
              </w:rPr>
              <w:t>xxx</w:t>
            </w:r>
          </w:p>
        </w:tc>
        <w:tc>
          <w:tcPr>
            <w:tcW w:w="519" w:type="dxa"/>
            <w:tcBorders>
              <w:top w:val="nil"/>
              <w:left w:val="single" w:sz="4" w:space="0" w:color="A6A6A6"/>
              <w:bottom w:val="single" w:sz="4" w:space="0" w:color="A6A6A6"/>
              <w:right w:val="single" w:sz="4" w:space="0" w:color="A6A6A6"/>
            </w:tcBorders>
            <w:shd w:val="clear" w:color="auto" w:fill="auto"/>
            <w:vAlign w:val="center"/>
          </w:tcPr>
          <w:p w14:paraId="795E3133" w14:textId="368A1ACD" w:rsidR="00E3486F" w:rsidRPr="00FD2A7C" w:rsidRDefault="00E3486F" w:rsidP="00E3486F">
            <w:pPr>
              <w:pStyle w:val="TAR"/>
              <w:jc w:val="center"/>
              <w:rPr>
                <w:sz w:val="16"/>
                <w:szCs w:val="16"/>
              </w:rPr>
            </w:pPr>
            <w:r w:rsidRPr="00E3486F">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26179" w14:textId="380908FC" w:rsidR="00E3486F" w:rsidRPr="00E3486F" w:rsidRDefault="00E3486F" w:rsidP="00E3486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220D1" w14:textId="2700A414"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A1E52A" w14:textId="34E8DE11" w:rsidR="00E3486F" w:rsidRDefault="00E3486F" w:rsidP="00E3486F">
            <w:pPr>
              <w:pStyle w:val="TAL"/>
              <w:rPr>
                <w:rFonts w:cs="Arial"/>
                <w:sz w:val="16"/>
                <w:szCs w:val="16"/>
              </w:rPr>
            </w:pPr>
            <w:r>
              <w:rPr>
                <w:rFonts w:cs="Arial"/>
                <w:sz w:val="16"/>
                <w:szCs w:val="16"/>
              </w:rPr>
              <w:t>Corrections on MBS User Data Ingest Session Status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E16409" w14:textId="002A2D55" w:rsidR="00E3486F" w:rsidRDefault="00E3486F" w:rsidP="00E3486F">
            <w:pPr>
              <w:pStyle w:val="TAC"/>
              <w:rPr>
                <w:sz w:val="16"/>
                <w:szCs w:val="16"/>
              </w:rPr>
            </w:pPr>
            <w:r>
              <w:rPr>
                <w:sz w:val="16"/>
                <w:szCs w:val="16"/>
              </w:rPr>
              <w:t>17.1.0</w:t>
            </w:r>
          </w:p>
        </w:tc>
      </w:tr>
      <w:tr w:rsidR="00E3486F" w:rsidRPr="001E4D94" w14:paraId="7FCA1F31" w14:textId="77777777" w:rsidTr="006C37B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B9C44" w14:textId="6D19BA5E"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1D06BE43" w14:textId="0F0F939A"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26BDD700" w14:textId="639E2893" w:rsidR="00E3486F" w:rsidRDefault="00E3486F" w:rsidP="00E3486F">
            <w:pPr>
              <w:pStyle w:val="TAC"/>
              <w:rPr>
                <w:sz w:val="16"/>
                <w:szCs w:val="16"/>
              </w:rPr>
            </w:pPr>
            <w:r>
              <w:rPr>
                <w:sz w:val="16"/>
                <w:szCs w:val="16"/>
              </w:rPr>
              <w:t>CP-223</w:t>
            </w:r>
            <w:r w:rsidRPr="00FD2A7C">
              <w:rPr>
                <w:sz w:val="16"/>
                <w:szCs w:val="16"/>
                <w:highlight w:val="yellow"/>
              </w:rPr>
              <w:t>xxx</w:t>
            </w:r>
          </w:p>
        </w:tc>
        <w:tc>
          <w:tcPr>
            <w:tcW w:w="519" w:type="dxa"/>
            <w:tcBorders>
              <w:top w:val="nil"/>
              <w:left w:val="single" w:sz="4" w:space="0" w:color="A6A6A6"/>
              <w:bottom w:val="single" w:sz="4" w:space="0" w:color="A6A6A6"/>
              <w:right w:val="single" w:sz="4" w:space="0" w:color="A6A6A6"/>
            </w:tcBorders>
            <w:shd w:val="clear" w:color="auto" w:fill="auto"/>
            <w:vAlign w:val="center"/>
          </w:tcPr>
          <w:p w14:paraId="5BEDD97D" w14:textId="1CA7005A" w:rsidR="00E3486F" w:rsidRPr="00FD2A7C" w:rsidRDefault="00E3486F" w:rsidP="00E3486F">
            <w:pPr>
              <w:pStyle w:val="TAR"/>
              <w:jc w:val="center"/>
              <w:rPr>
                <w:sz w:val="16"/>
                <w:szCs w:val="16"/>
              </w:rPr>
            </w:pPr>
            <w:r w:rsidRPr="00E3486F">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D7CFB" w14:textId="3B4A9CC3" w:rsidR="00E3486F" w:rsidRPr="00E3486F" w:rsidRDefault="00E3486F" w:rsidP="00E3486F">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08A97" w14:textId="3D9FB91C"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81A1CA" w14:textId="4F582037" w:rsidR="00E3486F" w:rsidRDefault="00E3486F" w:rsidP="00E3486F">
            <w:pPr>
              <w:pStyle w:val="TAL"/>
              <w:rPr>
                <w:rFonts w:cs="Arial"/>
                <w:sz w:val="16"/>
                <w:szCs w:val="16"/>
              </w:rPr>
            </w:pPr>
            <w:r>
              <w:rPr>
                <w:rFonts w:cs="Arial"/>
                <w:sz w:val="16"/>
                <w:szCs w:val="16"/>
              </w:rPr>
              <w:t>Correct the attribute names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28A18B" w14:textId="2B299C08" w:rsidR="00E3486F" w:rsidRDefault="00E3486F" w:rsidP="00E3486F">
            <w:pPr>
              <w:pStyle w:val="TAC"/>
              <w:rPr>
                <w:sz w:val="16"/>
                <w:szCs w:val="16"/>
              </w:rPr>
            </w:pPr>
            <w:r>
              <w:rPr>
                <w:sz w:val="16"/>
                <w:szCs w:val="16"/>
              </w:rPr>
              <w:t>17.1.0</w:t>
            </w:r>
          </w:p>
        </w:tc>
      </w:tr>
      <w:tr w:rsidR="00E3486F" w:rsidRPr="001E4D94" w14:paraId="20FA739A" w14:textId="77777777" w:rsidTr="006C37B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F12B19" w14:textId="76539886"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10F2AF6" w14:textId="000F40AC"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3DEFE0C8" w14:textId="6430C0DA" w:rsidR="00E3486F" w:rsidRDefault="00E3486F" w:rsidP="00E3486F">
            <w:pPr>
              <w:pStyle w:val="TAC"/>
              <w:rPr>
                <w:sz w:val="16"/>
                <w:szCs w:val="16"/>
              </w:rPr>
            </w:pPr>
            <w:r>
              <w:rPr>
                <w:sz w:val="16"/>
                <w:szCs w:val="16"/>
              </w:rPr>
              <w:t>CP-223</w:t>
            </w:r>
            <w:r w:rsidRPr="00FD2A7C">
              <w:rPr>
                <w:sz w:val="16"/>
                <w:szCs w:val="16"/>
                <w:highlight w:val="yellow"/>
              </w:rPr>
              <w:t>xxx</w:t>
            </w:r>
          </w:p>
        </w:tc>
        <w:tc>
          <w:tcPr>
            <w:tcW w:w="519" w:type="dxa"/>
            <w:tcBorders>
              <w:top w:val="nil"/>
              <w:left w:val="single" w:sz="4" w:space="0" w:color="A6A6A6"/>
              <w:bottom w:val="single" w:sz="4" w:space="0" w:color="A6A6A6"/>
              <w:right w:val="single" w:sz="4" w:space="0" w:color="A6A6A6"/>
            </w:tcBorders>
            <w:shd w:val="clear" w:color="auto" w:fill="auto"/>
            <w:vAlign w:val="center"/>
          </w:tcPr>
          <w:p w14:paraId="368F2217" w14:textId="2439F29A" w:rsidR="00E3486F" w:rsidRPr="00FD2A7C" w:rsidRDefault="00E3486F" w:rsidP="00E3486F">
            <w:pPr>
              <w:pStyle w:val="TAR"/>
              <w:jc w:val="center"/>
              <w:rPr>
                <w:sz w:val="16"/>
                <w:szCs w:val="16"/>
              </w:rPr>
            </w:pPr>
            <w:r w:rsidRPr="00E3486F">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B8B99" w14:textId="765067AC" w:rsidR="00E3486F" w:rsidRPr="00E3486F" w:rsidRDefault="00E3486F" w:rsidP="00E3486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72BBF" w14:textId="22638462"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E61CF2" w14:textId="4E13D057" w:rsidR="00E3486F" w:rsidRDefault="00E3486F" w:rsidP="00E3486F">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F15299" w14:textId="1F3DD60C" w:rsidR="00E3486F" w:rsidRDefault="00E3486F" w:rsidP="00E3486F">
            <w:pPr>
              <w:pStyle w:val="TAC"/>
              <w:rPr>
                <w:sz w:val="16"/>
                <w:szCs w:val="16"/>
              </w:rPr>
            </w:pPr>
            <w:r>
              <w:rPr>
                <w:sz w:val="16"/>
                <w:szCs w:val="16"/>
              </w:rPr>
              <w:t>17.1.0</w:t>
            </w:r>
          </w:p>
        </w:tc>
      </w:tr>
    </w:tbl>
    <w:p w14:paraId="308F77E4" w14:textId="77777777" w:rsidR="00080512" w:rsidRDefault="00080512" w:rsidP="008A6D4A"/>
    <w:sectPr w:rsidR="00080512" w:rsidSect="00CF6ED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B0AFD" w14:textId="77777777" w:rsidR="00D8310A" w:rsidRDefault="00D8310A">
      <w:r>
        <w:separator/>
      </w:r>
    </w:p>
  </w:endnote>
  <w:endnote w:type="continuationSeparator" w:id="0">
    <w:p w14:paraId="2DEEE2CE" w14:textId="77777777" w:rsidR="00D8310A" w:rsidRDefault="00D83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061211" w:rsidRDefault="00061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152FF" w14:textId="77777777" w:rsidR="00D8310A" w:rsidRDefault="00D8310A">
      <w:r>
        <w:separator/>
      </w:r>
    </w:p>
  </w:footnote>
  <w:footnote w:type="continuationSeparator" w:id="0">
    <w:p w14:paraId="7A24B69C" w14:textId="77777777" w:rsidR="00D8310A" w:rsidRDefault="00D83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189ACA5A" w:rsidR="00061211" w:rsidRDefault="000612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37B8">
      <w:rPr>
        <w:rFonts w:ascii="Arial" w:hAnsi="Arial" w:cs="Arial"/>
        <w:b/>
        <w:noProof/>
        <w:sz w:val="18"/>
        <w:szCs w:val="18"/>
      </w:rPr>
      <w:t>3GPP TS 29.580 V17.1.0 (2022-12)</w:t>
    </w:r>
    <w:r>
      <w:rPr>
        <w:rFonts w:ascii="Arial" w:hAnsi="Arial" w:cs="Arial"/>
        <w:b/>
        <w:sz w:val="18"/>
        <w:szCs w:val="18"/>
      </w:rPr>
      <w:fldChar w:fldCharType="end"/>
    </w:r>
  </w:p>
  <w:p w14:paraId="0C5EC792" w14:textId="77777777" w:rsidR="00061211" w:rsidRDefault="000612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4E2F959" w:rsidR="00061211" w:rsidRDefault="000612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37B8">
      <w:rPr>
        <w:rFonts w:ascii="Arial" w:hAnsi="Arial" w:cs="Arial"/>
        <w:b/>
        <w:noProof/>
        <w:sz w:val="18"/>
        <w:szCs w:val="18"/>
      </w:rPr>
      <w:t>Release 17</w:t>
    </w:r>
    <w:r>
      <w:rPr>
        <w:rFonts w:ascii="Arial" w:hAnsi="Arial" w:cs="Arial"/>
        <w:b/>
        <w:sz w:val="18"/>
        <w:szCs w:val="18"/>
      </w:rPr>
      <w:fldChar w:fldCharType="end"/>
    </w:r>
  </w:p>
  <w:p w14:paraId="42848B09" w14:textId="77777777" w:rsidR="00061211" w:rsidRDefault="000612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5C33"/>
    <w:rsid w:val="00022E12"/>
    <w:rsid w:val="00032311"/>
    <w:rsid w:val="0003231F"/>
    <w:rsid w:val="00033397"/>
    <w:rsid w:val="00040095"/>
    <w:rsid w:val="0004218E"/>
    <w:rsid w:val="00043697"/>
    <w:rsid w:val="00045C1F"/>
    <w:rsid w:val="0004782E"/>
    <w:rsid w:val="00050038"/>
    <w:rsid w:val="00051684"/>
    <w:rsid w:val="00051834"/>
    <w:rsid w:val="00054A22"/>
    <w:rsid w:val="000602BD"/>
    <w:rsid w:val="00061060"/>
    <w:rsid w:val="00061211"/>
    <w:rsid w:val="00061C28"/>
    <w:rsid w:val="00062023"/>
    <w:rsid w:val="000631D6"/>
    <w:rsid w:val="000655A6"/>
    <w:rsid w:val="000707F1"/>
    <w:rsid w:val="00077FB2"/>
    <w:rsid w:val="00080448"/>
    <w:rsid w:val="00080512"/>
    <w:rsid w:val="00080B76"/>
    <w:rsid w:val="00090887"/>
    <w:rsid w:val="00091597"/>
    <w:rsid w:val="00092328"/>
    <w:rsid w:val="00092336"/>
    <w:rsid w:val="00097203"/>
    <w:rsid w:val="00097433"/>
    <w:rsid w:val="000A063E"/>
    <w:rsid w:val="000A1E8A"/>
    <w:rsid w:val="000A2FAD"/>
    <w:rsid w:val="000A4ED5"/>
    <w:rsid w:val="000A60F6"/>
    <w:rsid w:val="000A69AF"/>
    <w:rsid w:val="000A6DFB"/>
    <w:rsid w:val="000A7BDC"/>
    <w:rsid w:val="000B14E3"/>
    <w:rsid w:val="000B3AD5"/>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4269"/>
    <w:rsid w:val="00100813"/>
    <w:rsid w:val="00102401"/>
    <w:rsid w:val="001072DC"/>
    <w:rsid w:val="0010744E"/>
    <w:rsid w:val="001077A8"/>
    <w:rsid w:val="00107A1E"/>
    <w:rsid w:val="00110029"/>
    <w:rsid w:val="001124EB"/>
    <w:rsid w:val="00114539"/>
    <w:rsid w:val="001163E1"/>
    <w:rsid w:val="00116476"/>
    <w:rsid w:val="001209AE"/>
    <w:rsid w:val="00120D7C"/>
    <w:rsid w:val="001216AC"/>
    <w:rsid w:val="00125CCD"/>
    <w:rsid w:val="0012646D"/>
    <w:rsid w:val="00126D87"/>
    <w:rsid w:val="00133525"/>
    <w:rsid w:val="00136116"/>
    <w:rsid w:val="00136227"/>
    <w:rsid w:val="00137EF7"/>
    <w:rsid w:val="00140DE8"/>
    <w:rsid w:val="001424E7"/>
    <w:rsid w:val="00142B31"/>
    <w:rsid w:val="00142D89"/>
    <w:rsid w:val="001431C2"/>
    <w:rsid w:val="00150E35"/>
    <w:rsid w:val="00151CBA"/>
    <w:rsid w:val="00152E4A"/>
    <w:rsid w:val="00155EB7"/>
    <w:rsid w:val="001576A1"/>
    <w:rsid w:val="00160623"/>
    <w:rsid w:val="0016361A"/>
    <w:rsid w:val="00171034"/>
    <w:rsid w:val="00174D8A"/>
    <w:rsid w:val="00175953"/>
    <w:rsid w:val="00175A2F"/>
    <w:rsid w:val="001767F1"/>
    <w:rsid w:val="00177E94"/>
    <w:rsid w:val="00180F3E"/>
    <w:rsid w:val="0018135D"/>
    <w:rsid w:val="00184034"/>
    <w:rsid w:val="00187A9C"/>
    <w:rsid w:val="0019347B"/>
    <w:rsid w:val="00194A59"/>
    <w:rsid w:val="00194C24"/>
    <w:rsid w:val="00194E1D"/>
    <w:rsid w:val="001A09C8"/>
    <w:rsid w:val="001A39A2"/>
    <w:rsid w:val="001A4C42"/>
    <w:rsid w:val="001A7420"/>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4010"/>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3DD2"/>
    <w:rsid w:val="00231B3F"/>
    <w:rsid w:val="002347A2"/>
    <w:rsid w:val="00235410"/>
    <w:rsid w:val="00235C84"/>
    <w:rsid w:val="00236458"/>
    <w:rsid w:val="002365A7"/>
    <w:rsid w:val="00236A44"/>
    <w:rsid w:val="002374DA"/>
    <w:rsid w:val="002379E7"/>
    <w:rsid w:val="00237E17"/>
    <w:rsid w:val="002520CA"/>
    <w:rsid w:val="0025255A"/>
    <w:rsid w:val="0025299A"/>
    <w:rsid w:val="00253C26"/>
    <w:rsid w:val="0025572B"/>
    <w:rsid w:val="00255B59"/>
    <w:rsid w:val="0026032A"/>
    <w:rsid w:val="00262D98"/>
    <w:rsid w:val="00265C63"/>
    <w:rsid w:val="002675F0"/>
    <w:rsid w:val="002707ED"/>
    <w:rsid w:val="002738D5"/>
    <w:rsid w:val="002779F5"/>
    <w:rsid w:val="00281184"/>
    <w:rsid w:val="00282CE7"/>
    <w:rsid w:val="00282D0C"/>
    <w:rsid w:val="00283A17"/>
    <w:rsid w:val="00284FFA"/>
    <w:rsid w:val="00286F85"/>
    <w:rsid w:val="0029635E"/>
    <w:rsid w:val="00297816"/>
    <w:rsid w:val="002A7E55"/>
    <w:rsid w:val="002B17B8"/>
    <w:rsid w:val="002B4468"/>
    <w:rsid w:val="002B6339"/>
    <w:rsid w:val="002D02AF"/>
    <w:rsid w:val="002D3F08"/>
    <w:rsid w:val="002E00EE"/>
    <w:rsid w:val="002E5A47"/>
    <w:rsid w:val="002F1236"/>
    <w:rsid w:val="002F2E9A"/>
    <w:rsid w:val="002F666B"/>
    <w:rsid w:val="00302BC9"/>
    <w:rsid w:val="00303BBD"/>
    <w:rsid w:val="00304C79"/>
    <w:rsid w:val="003055A2"/>
    <w:rsid w:val="003061E1"/>
    <w:rsid w:val="003128D5"/>
    <w:rsid w:val="00313051"/>
    <w:rsid w:val="00314BFC"/>
    <w:rsid w:val="0031513C"/>
    <w:rsid w:val="00315BD9"/>
    <w:rsid w:val="003172DC"/>
    <w:rsid w:val="003175B4"/>
    <w:rsid w:val="00320892"/>
    <w:rsid w:val="00320918"/>
    <w:rsid w:val="003273C9"/>
    <w:rsid w:val="00327E22"/>
    <w:rsid w:val="00330852"/>
    <w:rsid w:val="00330AB0"/>
    <w:rsid w:val="00332251"/>
    <w:rsid w:val="00334E0F"/>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7441"/>
    <w:rsid w:val="003954EA"/>
    <w:rsid w:val="003968C5"/>
    <w:rsid w:val="003A1B4D"/>
    <w:rsid w:val="003A26D9"/>
    <w:rsid w:val="003A3DFA"/>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72FF"/>
    <w:rsid w:val="00410053"/>
    <w:rsid w:val="004134F1"/>
    <w:rsid w:val="00421B44"/>
    <w:rsid w:val="00423334"/>
    <w:rsid w:val="00423F65"/>
    <w:rsid w:val="00426755"/>
    <w:rsid w:val="00426CDB"/>
    <w:rsid w:val="0043143A"/>
    <w:rsid w:val="00433408"/>
    <w:rsid w:val="004341D3"/>
    <w:rsid w:val="004345EC"/>
    <w:rsid w:val="004361A1"/>
    <w:rsid w:val="00436291"/>
    <w:rsid w:val="0044154E"/>
    <w:rsid w:val="00441FC0"/>
    <w:rsid w:val="0044429A"/>
    <w:rsid w:val="004454EF"/>
    <w:rsid w:val="00445F42"/>
    <w:rsid w:val="00446ABE"/>
    <w:rsid w:val="00453DA8"/>
    <w:rsid w:val="00460D6C"/>
    <w:rsid w:val="004631D6"/>
    <w:rsid w:val="00463867"/>
    <w:rsid w:val="00464C9C"/>
    <w:rsid w:val="00465515"/>
    <w:rsid w:val="0046555E"/>
    <w:rsid w:val="00466D30"/>
    <w:rsid w:val="00471C29"/>
    <w:rsid w:val="004746B1"/>
    <w:rsid w:val="004815CD"/>
    <w:rsid w:val="00484943"/>
    <w:rsid w:val="004849E1"/>
    <w:rsid w:val="00484C5A"/>
    <w:rsid w:val="00485467"/>
    <w:rsid w:val="004872BA"/>
    <w:rsid w:val="0049233D"/>
    <w:rsid w:val="00493DA9"/>
    <w:rsid w:val="00496EDB"/>
    <w:rsid w:val="004A07A6"/>
    <w:rsid w:val="004A0EB6"/>
    <w:rsid w:val="004A42F0"/>
    <w:rsid w:val="004A436D"/>
    <w:rsid w:val="004A515A"/>
    <w:rsid w:val="004B11C3"/>
    <w:rsid w:val="004B3666"/>
    <w:rsid w:val="004B56E3"/>
    <w:rsid w:val="004B6A6F"/>
    <w:rsid w:val="004C0945"/>
    <w:rsid w:val="004C0BE8"/>
    <w:rsid w:val="004C12E6"/>
    <w:rsid w:val="004C3C1D"/>
    <w:rsid w:val="004C5E88"/>
    <w:rsid w:val="004C697E"/>
    <w:rsid w:val="004D3578"/>
    <w:rsid w:val="004D396C"/>
    <w:rsid w:val="004D508C"/>
    <w:rsid w:val="004D5764"/>
    <w:rsid w:val="004E213A"/>
    <w:rsid w:val="004E31FF"/>
    <w:rsid w:val="004E4268"/>
    <w:rsid w:val="004E4A22"/>
    <w:rsid w:val="004E608B"/>
    <w:rsid w:val="004E70DF"/>
    <w:rsid w:val="004F0988"/>
    <w:rsid w:val="004F1906"/>
    <w:rsid w:val="004F3340"/>
    <w:rsid w:val="004F45EE"/>
    <w:rsid w:val="004F5F6A"/>
    <w:rsid w:val="004F7131"/>
    <w:rsid w:val="004F726B"/>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784B"/>
    <w:rsid w:val="00561129"/>
    <w:rsid w:val="005641B8"/>
    <w:rsid w:val="00565087"/>
    <w:rsid w:val="00572032"/>
    <w:rsid w:val="00573E80"/>
    <w:rsid w:val="0057503E"/>
    <w:rsid w:val="00575C9A"/>
    <w:rsid w:val="00577CB4"/>
    <w:rsid w:val="005812CC"/>
    <w:rsid w:val="00582CF3"/>
    <w:rsid w:val="00583798"/>
    <w:rsid w:val="00583C98"/>
    <w:rsid w:val="00585886"/>
    <w:rsid w:val="005904E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2E01"/>
    <w:rsid w:val="005D7526"/>
    <w:rsid w:val="005D75CF"/>
    <w:rsid w:val="005E2B2A"/>
    <w:rsid w:val="005E3CE0"/>
    <w:rsid w:val="005E439B"/>
    <w:rsid w:val="005E4BB2"/>
    <w:rsid w:val="005E6090"/>
    <w:rsid w:val="005E665C"/>
    <w:rsid w:val="005E72FB"/>
    <w:rsid w:val="005F5693"/>
    <w:rsid w:val="00600A97"/>
    <w:rsid w:val="00602AEA"/>
    <w:rsid w:val="006046A3"/>
    <w:rsid w:val="0060526B"/>
    <w:rsid w:val="00607E7A"/>
    <w:rsid w:val="006103FF"/>
    <w:rsid w:val="00610D1C"/>
    <w:rsid w:val="00613B18"/>
    <w:rsid w:val="00614FDF"/>
    <w:rsid w:val="00627022"/>
    <w:rsid w:val="00630920"/>
    <w:rsid w:val="00631990"/>
    <w:rsid w:val="006332BE"/>
    <w:rsid w:val="006337D8"/>
    <w:rsid w:val="00633B04"/>
    <w:rsid w:val="00633B7F"/>
    <w:rsid w:val="0063543D"/>
    <w:rsid w:val="00635D32"/>
    <w:rsid w:val="006405C8"/>
    <w:rsid w:val="00647114"/>
    <w:rsid w:val="00660A18"/>
    <w:rsid w:val="00661B53"/>
    <w:rsid w:val="00662390"/>
    <w:rsid w:val="00662707"/>
    <w:rsid w:val="00665508"/>
    <w:rsid w:val="00665FC9"/>
    <w:rsid w:val="00667444"/>
    <w:rsid w:val="006727D9"/>
    <w:rsid w:val="00674CC8"/>
    <w:rsid w:val="00680A64"/>
    <w:rsid w:val="006856A1"/>
    <w:rsid w:val="006857B7"/>
    <w:rsid w:val="00685AE8"/>
    <w:rsid w:val="00686FB2"/>
    <w:rsid w:val="0069092B"/>
    <w:rsid w:val="00695D92"/>
    <w:rsid w:val="006A323F"/>
    <w:rsid w:val="006A612C"/>
    <w:rsid w:val="006B2BE5"/>
    <w:rsid w:val="006B30D0"/>
    <w:rsid w:val="006B5564"/>
    <w:rsid w:val="006C37B8"/>
    <w:rsid w:val="006C3D95"/>
    <w:rsid w:val="006C457D"/>
    <w:rsid w:val="006C70C3"/>
    <w:rsid w:val="006C7126"/>
    <w:rsid w:val="006D382D"/>
    <w:rsid w:val="006D5892"/>
    <w:rsid w:val="006D63DC"/>
    <w:rsid w:val="006E139B"/>
    <w:rsid w:val="006E1E33"/>
    <w:rsid w:val="006E3803"/>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4A01"/>
    <w:rsid w:val="007156AF"/>
    <w:rsid w:val="007169BB"/>
    <w:rsid w:val="00717A01"/>
    <w:rsid w:val="0072022E"/>
    <w:rsid w:val="00721277"/>
    <w:rsid w:val="00722630"/>
    <w:rsid w:val="00722F32"/>
    <w:rsid w:val="00726A0A"/>
    <w:rsid w:val="00726EE9"/>
    <w:rsid w:val="00727AB3"/>
    <w:rsid w:val="00731BD9"/>
    <w:rsid w:val="00734A5B"/>
    <w:rsid w:val="00736187"/>
    <w:rsid w:val="0074026F"/>
    <w:rsid w:val="0074270E"/>
    <w:rsid w:val="007429B6"/>
    <w:rsid w:val="007429F6"/>
    <w:rsid w:val="0074398B"/>
    <w:rsid w:val="00744E76"/>
    <w:rsid w:val="007457F6"/>
    <w:rsid w:val="00745A52"/>
    <w:rsid w:val="00746DDB"/>
    <w:rsid w:val="00752324"/>
    <w:rsid w:val="00756F9E"/>
    <w:rsid w:val="00760323"/>
    <w:rsid w:val="00760638"/>
    <w:rsid w:val="00763C7F"/>
    <w:rsid w:val="00766B87"/>
    <w:rsid w:val="00767EC2"/>
    <w:rsid w:val="00770317"/>
    <w:rsid w:val="00774DA4"/>
    <w:rsid w:val="0077632E"/>
    <w:rsid w:val="00776D58"/>
    <w:rsid w:val="007801EC"/>
    <w:rsid w:val="00781F0F"/>
    <w:rsid w:val="00782F2D"/>
    <w:rsid w:val="007848BA"/>
    <w:rsid w:val="00785B22"/>
    <w:rsid w:val="00786868"/>
    <w:rsid w:val="00792B4C"/>
    <w:rsid w:val="00794CCC"/>
    <w:rsid w:val="007960CB"/>
    <w:rsid w:val="00796F77"/>
    <w:rsid w:val="007A087A"/>
    <w:rsid w:val="007A1AA8"/>
    <w:rsid w:val="007A20A9"/>
    <w:rsid w:val="007A2E2F"/>
    <w:rsid w:val="007A7424"/>
    <w:rsid w:val="007A7911"/>
    <w:rsid w:val="007B600E"/>
    <w:rsid w:val="007B66FC"/>
    <w:rsid w:val="007C556E"/>
    <w:rsid w:val="007C67DC"/>
    <w:rsid w:val="007D24BF"/>
    <w:rsid w:val="007D2D1A"/>
    <w:rsid w:val="007D48F5"/>
    <w:rsid w:val="007D5AE7"/>
    <w:rsid w:val="007D6497"/>
    <w:rsid w:val="007E0A5F"/>
    <w:rsid w:val="007E473B"/>
    <w:rsid w:val="007E773C"/>
    <w:rsid w:val="007F0F4A"/>
    <w:rsid w:val="007F1EB8"/>
    <w:rsid w:val="007F5953"/>
    <w:rsid w:val="007F5CDA"/>
    <w:rsid w:val="007F7D60"/>
    <w:rsid w:val="008028A4"/>
    <w:rsid w:val="008031A1"/>
    <w:rsid w:val="00804DBA"/>
    <w:rsid w:val="008105AB"/>
    <w:rsid w:val="00811722"/>
    <w:rsid w:val="008144A9"/>
    <w:rsid w:val="00815CC1"/>
    <w:rsid w:val="008216E3"/>
    <w:rsid w:val="00826D00"/>
    <w:rsid w:val="0083069D"/>
    <w:rsid w:val="00830747"/>
    <w:rsid w:val="008310BC"/>
    <w:rsid w:val="00831201"/>
    <w:rsid w:val="008319A8"/>
    <w:rsid w:val="00835CEA"/>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8CA"/>
    <w:rsid w:val="00881CBE"/>
    <w:rsid w:val="00886A82"/>
    <w:rsid w:val="0088766F"/>
    <w:rsid w:val="00891FE4"/>
    <w:rsid w:val="00893481"/>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E23"/>
    <w:rsid w:val="00904E00"/>
    <w:rsid w:val="009114D7"/>
    <w:rsid w:val="0091348E"/>
    <w:rsid w:val="00913D2F"/>
    <w:rsid w:val="0091477C"/>
    <w:rsid w:val="00914B8E"/>
    <w:rsid w:val="0091733F"/>
    <w:rsid w:val="00917CCB"/>
    <w:rsid w:val="00925EC5"/>
    <w:rsid w:val="00930507"/>
    <w:rsid w:val="00934D33"/>
    <w:rsid w:val="00935156"/>
    <w:rsid w:val="00940B6B"/>
    <w:rsid w:val="00940DB5"/>
    <w:rsid w:val="00942EC2"/>
    <w:rsid w:val="009477A6"/>
    <w:rsid w:val="00947F2D"/>
    <w:rsid w:val="009500DB"/>
    <w:rsid w:val="00950464"/>
    <w:rsid w:val="00951A31"/>
    <w:rsid w:val="00957C16"/>
    <w:rsid w:val="00960E12"/>
    <w:rsid w:val="00963A0E"/>
    <w:rsid w:val="00964236"/>
    <w:rsid w:val="00970760"/>
    <w:rsid w:val="00973FF2"/>
    <w:rsid w:val="009756D4"/>
    <w:rsid w:val="00982037"/>
    <w:rsid w:val="00991BDA"/>
    <w:rsid w:val="009923A4"/>
    <w:rsid w:val="00995324"/>
    <w:rsid w:val="00995A4D"/>
    <w:rsid w:val="009A5DD0"/>
    <w:rsid w:val="009B511B"/>
    <w:rsid w:val="009B691F"/>
    <w:rsid w:val="009B6FBB"/>
    <w:rsid w:val="009B796F"/>
    <w:rsid w:val="009C23C8"/>
    <w:rsid w:val="009C31A3"/>
    <w:rsid w:val="009C7209"/>
    <w:rsid w:val="009D40C1"/>
    <w:rsid w:val="009D6E11"/>
    <w:rsid w:val="009E11F3"/>
    <w:rsid w:val="009E3192"/>
    <w:rsid w:val="009E3DBD"/>
    <w:rsid w:val="009E77A0"/>
    <w:rsid w:val="009F07E0"/>
    <w:rsid w:val="009F0FE8"/>
    <w:rsid w:val="009F1F3F"/>
    <w:rsid w:val="009F37B7"/>
    <w:rsid w:val="009F5445"/>
    <w:rsid w:val="009F7BC4"/>
    <w:rsid w:val="009F7C52"/>
    <w:rsid w:val="00A02F02"/>
    <w:rsid w:val="00A06274"/>
    <w:rsid w:val="00A10F02"/>
    <w:rsid w:val="00A10F26"/>
    <w:rsid w:val="00A13C33"/>
    <w:rsid w:val="00A164B4"/>
    <w:rsid w:val="00A165FF"/>
    <w:rsid w:val="00A16600"/>
    <w:rsid w:val="00A21A70"/>
    <w:rsid w:val="00A236A4"/>
    <w:rsid w:val="00A25893"/>
    <w:rsid w:val="00A26956"/>
    <w:rsid w:val="00A27486"/>
    <w:rsid w:val="00A305B5"/>
    <w:rsid w:val="00A36B33"/>
    <w:rsid w:val="00A36BAB"/>
    <w:rsid w:val="00A424D7"/>
    <w:rsid w:val="00A4773E"/>
    <w:rsid w:val="00A51C1B"/>
    <w:rsid w:val="00A53724"/>
    <w:rsid w:val="00A55C1A"/>
    <w:rsid w:val="00A56066"/>
    <w:rsid w:val="00A56158"/>
    <w:rsid w:val="00A61061"/>
    <w:rsid w:val="00A62925"/>
    <w:rsid w:val="00A64D9F"/>
    <w:rsid w:val="00A65AFD"/>
    <w:rsid w:val="00A721D5"/>
    <w:rsid w:val="00A73129"/>
    <w:rsid w:val="00A75B57"/>
    <w:rsid w:val="00A7682A"/>
    <w:rsid w:val="00A76A19"/>
    <w:rsid w:val="00A82346"/>
    <w:rsid w:val="00A82EF1"/>
    <w:rsid w:val="00A87555"/>
    <w:rsid w:val="00A87885"/>
    <w:rsid w:val="00A92BA1"/>
    <w:rsid w:val="00A938BB"/>
    <w:rsid w:val="00A9498D"/>
    <w:rsid w:val="00A962F4"/>
    <w:rsid w:val="00AA0216"/>
    <w:rsid w:val="00AA0DFC"/>
    <w:rsid w:val="00AA5BB7"/>
    <w:rsid w:val="00AA60FC"/>
    <w:rsid w:val="00AA6414"/>
    <w:rsid w:val="00AB13AD"/>
    <w:rsid w:val="00AB204E"/>
    <w:rsid w:val="00AB3B97"/>
    <w:rsid w:val="00AB3FC8"/>
    <w:rsid w:val="00AB50CA"/>
    <w:rsid w:val="00AB7A9C"/>
    <w:rsid w:val="00AB7B5A"/>
    <w:rsid w:val="00AC2304"/>
    <w:rsid w:val="00AC2D81"/>
    <w:rsid w:val="00AC3703"/>
    <w:rsid w:val="00AC6BC6"/>
    <w:rsid w:val="00AC7B5B"/>
    <w:rsid w:val="00AD0070"/>
    <w:rsid w:val="00AD0B94"/>
    <w:rsid w:val="00AD119D"/>
    <w:rsid w:val="00AD21AB"/>
    <w:rsid w:val="00AD5A9A"/>
    <w:rsid w:val="00AD5E93"/>
    <w:rsid w:val="00AE1EB0"/>
    <w:rsid w:val="00AE1EBE"/>
    <w:rsid w:val="00AE4188"/>
    <w:rsid w:val="00AE431D"/>
    <w:rsid w:val="00AE65E2"/>
    <w:rsid w:val="00AE71E7"/>
    <w:rsid w:val="00AF2101"/>
    <w:rsid w:val="00AF3DD3"/>
    <w:rsid w:val="00AF6F9F"/>
    <w:rsid w:val="00B01562"/>
    <w:rsid w:val="00B06319"/>
    <w:rsid w:val="00B074DE"/>
    <w:rsid w:val="00B1094F"/>
    <w:rsid w:val="00B12A38"/>
    <w:rsid w:val="00B15449"/>
    <w:rsid w:val="00B155E1"/>
    <w:rsid w:val="00B15772"/>
    <w:rsid w:val="00B15B39"/>
    <w:rsid w:val="00B175D2"/>
    <w:rsid w:val="00B17773"/>
    <w:rsid w:val="00B204DF"/>
    <w:rsid w:val="00B20BD4"/>
    <w:rsid w:val="00B21ADD"/>
    <w:rsid w:val="00B252D0"/>
    <w:rsid w:val="00B344A8"/>
    <w:rsid w:val="00B34911"/>
    <w:rsid w:val="00B36D3D"/>
    <w:rsid w:val="00B4073D"/>
    <w:rsid w:val="00B4334A"/>
    <w:rsid w:val="00B50DFA"/>
    <w:rsid w:val="00B54AB6"/>
    <w:rsid w:val="00B54FF5"/>
    <w:rsid w:val="00B55532"/>
    <w:rsid w:val="00B56B31"/>
    <w:rsid w:val="00B57110"/>
    <w:rsid w:val="00B62FF6"/>
    <w:rsid w:val="00B67B38"/>
    <w:rsid w:val="00B71435"/>
    <w:rsid w:val="00B74190"/>
    <w:rsid w:val="00B770C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4D10"/>
    <w:rsid w:val="00BB7A65"/>
    <w:rsid w:val="00BC0565"/>
    <w:rsid w:val="00BC0F7D"/>
    <w:rsid w:val="00BC12B4"/>
    <w:rsid w:val="00BC28E1"/>
    <w:rsid w:val="00BC500E"/>
    <w:rsid w:val="00BC568C"/>
    <w:rsid w:val="00BC63A2"/>
    <w:rsid w:val="00BC6F98"/>
    <w:rsid w:val="00BD1E03"/>
    <w:rsid w:val="00BD4FAF"/>
    <w:rsid w:val="00BD7D31"/>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5021"/>
    <w:rsid w:val="00C2543C"/>
    <w:rsid w:val="00C2601D"/>
    <w:rsid w:val="00C27BA6"/>
    <w:rsid w:val="00C33079"/>
    <w:rsid w:val="00C3400A"/>
    <w:rsid w:val="00C3708B"/>
    <w:rsid w:val="00C37EC7"/>
    <w:rsid w:val="00C44651"/>
    <w:rsid w:val="00C45231"/>
    <w:rsid w:val="00C539FB"/>
    <w:rsid w:val="00C55070"/>
    <w:rsid w:val="00C556AB"/>
    <w:rsid w:val="00C55777"/>
    <w:rsid w:val="00C60D0F"/>
    <w:rsid w:val="00C633CB"/>
    <w:rsid w:val="00C677ED"/>
    <w:rsid w:val="00C70025"/>
    <w:rsid w:val="00C72833"/>
    <w:rsid w:val="00C7502A"/>
    <w:rsid w:val="00C80F1D"/>
    <w:rsid w:val="00C8657B"/>
    <w:rsid w:val="00C86FA8"/>
    <w:rsid w:val="00C90C00"/>
    <w:rsid w:val="00C919D0"/>
    <w:rsid w:val="00C925DE"/>
    <w:rsid w:val="00C92779"/>
    <w:rsid w:val="00C93F40"/>
    <w:rsid w:val="00CA0036"/>
    <w:rsid w:val="00CA0BCA"/>
    <w:rsid w:val="00CA3458"/>
    <w:rsid w:val="00CA3D0C"/>
    <w:rsid w:val="00CA7220"/>
    <w:rsid w:val="00CD5927"/>
    <w:rsid w:val="00CD60D7"/>
    <w:rsid w:val="00CD750E"/>
    <w:rsid w:val="00CD7C57"/>
    <w:rsid w:val="00CE0A09"/>
    <w:rsid w:val="00CE578B"/>
    <w:rsid w:val="00CF2A36"/>
    <w:rsid w:val="00CF6ED5"/>
    <w:rsid w:val="00D01A66"/>
    <w:rsid w:val="00D104F0"/>
    <w:rsid w:val="00D11838"/>
    <w:rsid w:val="00D11BE2"/>
    <w:rsid w:val="00D13897"/>
    <w:rsid w:val="00D13A15"/>
    <w:rsid w:val="00D14B87"/>
    <w:rsid w:val="00D21CD2"/>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17B2"/>
    <w:rsid w:val="00D827FF"/>
    <w:rsid w:val="00D82AF7"/>
    <w:rsid w:val="00D8310A"/>
    <w:rsid w:val="00D843BD"/>
    <w:rsid w:val="00D86D0F"/>
    <w:rsid w:val="00D86F13"/>
    <w:rsid w:val="00D87E00"/>
    <w:rsid w:val="00D90ECB"/>
    <w:rsid w:val="00D9134D"/>
    <w:rsid w:val="00D921D0"/>
    <w:rsid w:val="00D93838"/>
    <w:rsid w:val="00D96959"/>
    <w:rsid w:val="00DA263B"/>
    <w:rsid w:val="00DA2F34"/>
    <w:rsid w:val="00DA489D"/>
    <w:rsid w:val="00DA5A7D"/>
    <w:rsid w:val="00DA79B7"/>
    <w:rsid w:val="00DA7A03"/>
    <w:rsid w:val="00DB1818"/>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F2B1F"/>
    <w:rsid w:val="00DF35BF"/>
    <w:rsid w:val="00DF62CD"/>
    <w:rsid w:val="00E010A3"/>
    <w:rsid w:val="00E012B1"/>
    <w:rsid w:val="00E0356A"/>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7121"/>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6A7F"/>
    <w:rsid w:val="00E77645"/>
    <w:rsid w:val="00E8089F"/>
    <w:rsid w:val="00E828C7"/>
    <w:rsid w:val="00E8490B"/>
    <w:rsid w:val="00E86404"/>
    <w:rsid w:val="00E86ED5"/>
    <w:rsid w:val="00E86F98"/>
    <w:rsid w:val="00E90367"/>
    <w:rsid w:val="00E94E0E"/>
    <w:rsid w:val="00E94E17"/>
    <w:rsid w:val="00E96F30"/>
    <w:rsid w:val="00E97D0F"/>
    <w:rsid w:val="00EA011F"/>
    <w:rsid w:val="00EA15B0"/>
    <w:rsid w:val="00EA382F"/>
    <w:rsid w:val="00EA5EA7"/>
    <w:rsid w:val="00EA6E71"/>
    <w:rsid w:val="00EB3467"/>
    <w:rsid w:val="00EB63D4"/>
    <w:rsid w:val="00EC31D3"/>
    <w:rsid w:val="00EC4A25"/>
    <w:rsid w:val="00EC4DC4"/>
    <w:rsid w:val="00EC6317"/>
    <w:rsid w:val="00ED0D13"/>
    <w:rsid w:val="00ED1A84"/>
    <w:rsid w:val="00ED2FB5"/>
    <w:rsid w:val="00ED3BC8"/>
    <w:rsid w:val="00ED4C59"/>
    <w:rsid w:val="00ED5436"/>
    <w:rsid w:val="00EE54D6"/>
    <w:rsid w:val="00EE5C45"/>
    <w:rsid w:val="00EE6197"/>
    <w:rsid w:val="00EF3AF6"/>
    <w:rsid w:val="00EF485E"/>
    <w:rsid w:val="00EF4A4E"/>
    <w:rsid w:val="00EF64DB"/>
    <w:rsid w:val="00F02570"/>
    <w:rsid w:val="00F025A2"/>
    <w:rsid w:val="00F04426"/>
    <w:rsid w:val="00F04552"/>
    <w:rsid w:val="00F04712"/>
    <w:rsid w:val="00F05909"/>
    <w:rsid w:val="00F07E30"/>
    <w:rsid w:val="00F112E4"/>
    <w:rsid w:val="00F11476"/>
    <w:rsid w:val="00F13360"/>
    <w:rsid w:val="00F135A7"/>
    <w:rsid w:val="00F13E20"/>
    <w:rsid w:val="00F14296"/>
    <w:rsid w:val="00F15345"/>
    <w:rsid w:val="00F22EC7"/>
    <w:rsid w:val="00F2534F"/>
    <w:rsid w:val="00F26E70"/>
    <w:rsid w:val="00F274F3"/>
    <w:rsid w:val="00F309F6"/>
    <w:rsid w:val="00F30E5C"/>
    <w:rsid w:val="00F325C8"/>
    <w:rsid w:val="00F34F5D"/>
    <w:rsid w:val="00F35577"/>
    <w:rsid w:val="00F36A0E"/>
    <w:rsid w:val="00F41F5A"/>
    <w:rsid w:val="00F42C2A"/>
    <w:rsid w:val="00F43343"/>
    <w:rsid w:val="00F463F6"/>
    <w:rsid w:val="00F475C3"/>
    <w:rsid w:val="00F505C3"/>
    <w:rsid w:val="00F54820"/>
    <w:rsid w:val="00F561A8"/>
    <w:rsid w:val="00F64272"/>
    <w:rsid w:val="00F64C32"/>
    <w:rsid w:val="00F653B8"/>
    <w:rsid w:val="00F7432F"/>
    <w:rsid w:val="00F76258"/>
    <w:rsid w:val="00F808E7"/>
    <w:rsid w:val="00F84B19"/>
    <w:rsid w:val="00F85605"/>
    <w:rsid w:val="00F9008D"/>
    <w:rsid w:val="00F90710"/>
    <w:rsid w:val="00F929B8"/>
    <w:rsid w:val="00F934E7"/>
    <w:rsid w:val="00F967B7"/>
    <w:rsid w:val="00FA1266"/>
    <w:rsid w:val="00FA68B2"/>
    <w:rsid w:val="00FB0ABC"/>
    <w:rsid w:val="00FB1D13"/>
    <w:rsid w:val="00FB4DC5"/>
    <w:rsid w:val="00FB6636"/>
    <w:rsid w:val="00FB7D0E"/>
    <w:rsid w:val="00FC1192"/>
    <w:rsid w:val="00FC19C8"/>
    <w:rsid w:val="00FC5064"/>
    <w:rsid w:val="00FC5995"/>
    <w:rsid w:val="00FC672D"/>
    <w:rsid w:val="00FC6D01"/>
    <w:rsid w:val="00FD0318"/>
    <w:rsid w:val="00FD41D9"/>
    <w:rsid w:val="00FD428E"/>
    <w:rsid w:val="00FD4E39"/>
    <w:rsid w:val="00FD5A95"/>
    <w:rsid w:val="00FE27AE"/>
    <w:rsid w:val="00FE4FE9"/>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image" Target="media/image15.emf"/><Relationship Id="rId40" Type="http://schemas.openxmlformats.org/officeDocument/2006/relationships/oleObject" Target="embeddings/Microsoft_Visio_2003-2010___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11.vsd"/><Relationship Id="rId46" Type="http://schemas.openxmlformats.org/officeDocument/2006/relationships/footer" Target="footer1.xml"/><Relationship Id="rId20" Type="http://schemas.openxmlformats.org/officeDocument/2006/relationships/oleObject" Target="embeddings/Microsoft_Visio_2003-2010___2.vsd"/><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01201-E9C3-4170-A68B-712CA86C2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93</Pages>
  <Words>30574</Words>
  <Characters>174275</Characters>
  <Application>Microsoft Office Word</Application>
  <DocSecurity>0</DocSecurity>
  <Lines>1452</Lines>
  <Paragraphs>408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204441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[Huawei, AEM]</cp:lastModifiedBy>
  <cp:revision>9</cp:revision>
  <cp:lastPrinted>2019-02-25T14:05:00Z</cp:lastPrinted>
  <dcterms:created xsi:type="dcterms:W3CDTF">2022-11-29T22:36:00Z</dcterms:created>
  <dcterms:modified xsi:type="dcterms:W3CDTF">2022-11-29T22:48:00Z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