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BA9CBA4" w:rsidR="00345A8F" w:rsidRDefault="00D862C6">
            <w:pPr>
              <w:pStyle w:val="ZA"/>
              <w:framePr w:w="0" w:hRule="auto" w:wrap="auto" w:vAnchor="margin" w:hAnchor="text" w:yAlign="inline"/>
            </w:pPr>
            <w:bookmarkStart w:id="0" w:name="page1"/>
            <w:r>
              <w:rPr>
                <w:sz w:val="64"/>
              </w:rPr>
              <w:t xml:space="preserve">3GPP TS 29.576 </w:t>
            </w:r>
            <w:r w:rsidR="002B13AC">
              <w:t>V18</w:t>
            </w:r>
            <w:r>
              <w:t>.</w:t>
            </w:r>
            <w:r w:rsidR="002B13AC">
              <w:t>0</w:t>
            </w:r>
            <w:r>
              <w:t xml:space="preserve">.0 </w:t>
            </w:r>
            <w:r>
              <w:rPr>
                <w:sz w:val="32"/>
              </w:rPr>
              <w:t>(</w:t>
            </w:r>
            <w:r w:rsidR="00B21E94">
              <w:rPr>
                <w:sz w:val="32"/>
              </w:rPr>
              <w:t>2022</w:t>
            </w:r>
            <w:r>
              <w:rPr>
                <w:sz w:val="32"/>
              </w:rPr>
              <w:t>-</w:t>
            </w:r>
            <w:r w:rsidR="00050CF2">
              <w:rPr>
                <w:sz w:val="32"/>
              </w:rPr>
              <w:t>12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5BF60155" w:rsidR="00345A8F" w:rsidRDefault="00D862C6">
            <w:pPr>
              <w:pStyle w:val="ZT"/>
              <w:framePr w:wrap="auto" w:hAnchor="text" w:yAlign="inline"/>
              <w:rPr>
                <w:i/>
                <w:sz w:val="28"/>
              </w:rPr>
            </w:pPr>
            <w:r>
              <w:t>(</w:t>
            </w:r>
            <w:r>
              <w:rPr>
                <w:rStyle w:val="ZGSM"/>
              </w:rPr>
              <w:t xml:space="preserve">Release </w:t>
            </w:r>
            <w:r w:rsidR="002B13AC">
              <w:rPr>
                <w:rStyle w:val="ZGSM"/>
              </w:rPr>
              <w:t>18</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t>Contents</w:t>
      </w:r>
    </w:p>
    <w:p w14:paraId="0BE62196" w14:textId="2CFBE346" w:rsidR="002B13AC" w:rsidRDefault="002B13A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_Toc120683424 \h </w:instrText>
      </w:r>
      <w:r>
        <w:rPr>
          <w:noProof/>
        </w:rPr>
      </w:r>
      <w:r>
        <w:rPr>
          <w:noProof/>
        </w:rPr>
        <w:fldChar w:fldCharType="separate"/>
      </w:r>
      <w:r>
        <w:rPr>
          <w:noProof/>
        </w:rPr>
        <w:t>6</w:t>
      </w:r>
      <w:r>
        <w:rPr>
          <w:noProof/>
        </w:rPr>
        <w:fldChar w:fldCharType="end"/>
      </w:r>
    </w:p>
    <w:p w14:paraId="16A31F5B" w14:textId="02426FD2" w:rsidR="002B13AC" w:rsidRDefault="002B13AC">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_Toc120683425 \h </w:instrText>
      </w:r>
      <w:r>
        <w:rPr>
          <w:noProof/>
        </w:rPr>
      </w:r>
      <w:r>
        <w:rPr>
          <w:noProof/>
        </w:rPr>
        <w:fldChar w:fldCharType="separate"/>
      </w:r>
      <w:r>
        <w:rPr>
          <w:noProof/>
        </w:rPr>
        <w:t>7</w:t>
      </w:r>
      <w:r>
        <w:rPr>
          <w:noProof/>
        </w:rPr>
        <w:fldChar w:fldCharType="end"/>
      </w:r>
    </w:p>
    <w:p w14:paraId="0AF6B1D1" w14:textId="5F65D7A0" w:rsidR="002B13AC" w:rsidRDefault="002B13AC">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_Toc120683426 \h </w:instrText>
      </w:r>
      <w:r>
        <w:rPr>
          <w:noProof/>
        </w:rPr>
      </w:r>
      <w:r>
        <w:rPr>
          <w:noProof/>
        </w:rPr>
        <w:fldChar w:fldCharType="separate"/>
      </w:r>
      <w:r>
        <w:rPr>
          <w:noProof/>
        </w:rPr>
        <w:t>8</w:t>
      </w:r>
      <w:r>
        <w:rPr>
          <w:noProof/>
        </w:rPr>
        <w:fldChar w:fldCharType="end"/>
      </w:r>
    </w:p>
    <w:p w14:paraId="3510448A" w14:textId="7C02FD4B" w:rsidR="002B13AC" w:rsidRDefault="002B13A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_Toc120683427 \h </w:instrText>
      </w:r>
      <w:r>
        <w:rPr>
          <w:noProof/>
        </w:rPr>
      </w:r>
      <w:r>
        <w:rPr>
          <w:noProof/>
        </w:rPr>
        <w:fldChar w:fldCharType="separate"/>
      </w:r>
      <w:r>
        <w:rPr>
          <w:noProof/>
        </w:rPr>
        <w:t>8</w:t>
      </w:r>
      <w:r>
        <w:rPr>
          <w:noProof/>
        </w:rPr>
        <w:fldChar w:fldCharType="end"/>
      </w:r>
    </w:p>
    <w:p w14:paraId="4C224304" w14:textId="49F5EA6A" w:rsidR="002B13AC" w:rsidRDefault="002B13A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_Toc120683428 \h </w:instrText>
      </w:r>
      <w:r>
        <w:rPr>
          <w:noProof/>
        </w:rPr>
      </w:r>
      <w:r>
        <w:rPr>
          <w:noProof/>
        </w:rPr>
        <w:fldChar w:fldCharType="separate"/>
      </w:r>
      <w:r>
        <w:rPr>
          <w:noProof/>
        </w:rPr>
        <w:t>9</w:t>
      </w:r>
      <w:r>
        <w:rPr>
          <w:noProof/>
        </w:rPr>
        <w:fldChar w:fldCharType="end"/>
      </w:r>
    </w:p>
    <w:p w14:paraId="5971C4F9" w14:textId="1BB9D89C" w:rsidR="002B13AC" w:rsidRDefault="002B13A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_Toc120683429 \h </w:instrText>
      </w:r>
      <w:r>
        <w:rPr>
          <w:noProof/>
        </w:rPr>
      </w:r>
      <w:r>
        <w:rPr>
          <w:noProof/>
        </w:rPr>
        <w:fldChar w:fldCharType="separate"/>
      </w:r>
      <w:r>
        <w:rPr>
          <w:noProof/>
        </w:rPr>
        <w:t>9</w:t>
      </w:r>
      <w:r>
        <w:rPr>
          <w:noProof/>
        </w:rPr>
        <w:fldChar w:fldCharType="end"/>
      </w:r>
    </w:p>
    <w:p w14:paraId="7C9E5A19" w14:textId="42100FC5" w:rsidR="002B13AC" w:rsidRDefault="002B13A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_Toc120683430 \h </w:instrText>
      </w:r>
      <w:r>
        <w:rPr>
          <w:noProof/>
        </w:rPr>
      </w:r>
      <w:r>
        <w:rPr>
          <w:noProof/>
        </w:rPr>
        <w:fldChar w:fldCharType="separate"/>
      </w:r>
      <w:r>
        <w:rPr>
          <w:noProof/>
        </w:rPr>
        <w:t>9</w:t>
      </w:r>
      <w:r>
        <w:rPr>
          <w:noProof/>
        </w:rPr>
        <w:fldChar w:fldCharType="end"/>
      </w:r>
    </w:p>
    <w:p w14:paraId="61F36286" w14:textId="441FB4B2" w:rsidR="002B13AC" w:rsidRDefault="002B13AC">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_Toc120683431 \h </w:instrText>
      </w:r>
      <w:r>
        <w:rPr>
          <w:noProof/>
        </w:rPr>
      </w:r>
      <w:r>
        <w:rPr>
          <w:noProof/>
        </w:rPr>
        <w:fldChar w:fldCharType="separate"/>
      </w:r>
      <w:r>
        <w:rPr>
          <w:noProof/>
        </w:rPr>
        <w:t>9</w:t>
      </w:r>
      <w:r>
        <w:rPr>
          <w:noProof/>
        </w:rPr>
        <w:fldChar w:fldCharType="end"/>
      </w:r>
    </w:p>
    <w:p w14:paraId="511788D1" w14:textId="542D18E4" w:rsidR="002B13AC" w:rsidRDefault="002B13A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_Toc120683432 \h </w:instrText>
      </w:r>
      <w:r>
        <w:rPr>
          <w:noProof/>
        </w:rPr>
      </w:r>
      <w:r>
        <w:rPr>
          <w:noProof/>
        </w:rPr>
        <w:fldChar w:fldCharType="separate"/>
      </w:r>
      <w:r>
        <w:rPr>
          <w:noProof/>
        </w:rPr>
        <w:t>9</w:t>
      </w:r>
      <w:r>
        <w:rPr>
          <w:noProof/>
        </w:rPr>
        <w:fldChar w:fldCharType="end"/>
      </w:r>
    </w:p>
    <w:p w14:paraId="0EE8A779" w14:textId="763387C1" w:rsidR="002B13AC" w:rsidRDefault="002B13AC">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_Toc120683433 \h </w:instrText>
      </w:r>
      <w:r>
        <w:rPr>
          <w:noProof/>
        </w:rPr>
      </w:r>
      <w:r>
        <w:rPr>
          <w:noProof/>
        </w:rPr>
        <w:fldChar w:fldCharType="separate"/>
      </w:r>
      <w:r>
        <w:rPr>
          <w:noProof/>
        </w:rPr>
        <w:t>9</w:t>
      </w:r>
      <w:r>
        <w:rPr>
          <w:noProof/>
        </w:rPr>
        <w:fldChar w:fldCharType="end"/>
      </w:r>
    </w:p>
    <w:p w14:paraId="0E6D95DE" w14:textId="174B338D" w:rsidR="002B13AC" w:rsidRDefault="002B13AC">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_Toc120683434 \h </w:instrText>
      </w:r>
      <w:r>
        <w:rPr>
          <w:noProof/>
        </w:rPr>
      </w:r>
      <w:r>
        <w:rPr>
          <w:noProof/>
        </w:rPr>
        <w:fldChar w:fldCharType="separate"/>
      </w:r>
      <w:r>
        <w:rPr>
          <w:noProof/>
        </w:rPr>
        <w:t>10</w:t>
      </w:r>
      <w:r>
        <w:rPr>
          <w:noProof/>
        </w:rPr>
        <w:fldChar w:fldCharType="end"/>
      </w:r>
    </w:p>
    <w:p w14:paraId="1D1B0F03" w14:textId="0F55B5C3" w:rsidR="002B13AC" w:rsidRDefault="002B13AC">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_Toc120683435 \h </w:instrText>
      </w:r>
      <w:r>
        <w:rPr>
          <w:noProof/>
        </w:rPr>
      </w:r>
      <w:r>
        <w:rPr>
          <w:noProof/>
        </w:rPr>
        <w:fldChar w:fldCharType="separate"/>
      </w:r>
      <w:r>
        <w:rPr>
          <w:noProof/>
        </w:rPr>
        <w:t>10</w:t>
      </w:r>
      <w:r>
        <w:rPr>
          <w:noProof/>
        </w:rPr>
        <w:fldChar w:fldCharType="end"/>
      </w:r>
    </w:p>
    <w:p w14:paraId="321BA3C2" w14:textId="50282525" w:rsidR="002B13AC" w:rsidRDefault="002B13AC">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_Toc120683436 \h </w:instrText>
      </w:r>
      <w:r>
        <w:rPr>
          <w:noProof/>
        </w:rPr>
      </w:r>
      <w:r>
        <w:rPr>
          <w:noProof/>
        </w:rPr>
        <w:fldChar w:fldCharType="separate"/>
      </w:r>
      <w:r>
        <w:rPr>
          <w:noProof/>
        </w:rPr>
        <w:t>10</w:t>
      </w:r>
      <w:r>
        <w:rPr>
          <w:noProof/>
        </w:rPr>
        <w:fldChar w:fldCharType="end"/>
      </w:r>
    </w:p>
    <w:p w14:paraId="69660FC2" w14:textId="1AF767BA" w:rsidR="002B13AC" w:rsidRDefault="002B13AC">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_Toc120683437 \h </w:instrText>
      </w:r>
      <w:r>
        <w:rPr>
          <w:noProof/>
        </w:rPr>
      </w:r>
      <w:r>
        <w:rPr>
          <w:noProof/>
        </w:rPr>
        <w:fldChar w:fldCharType="separate"/>
      </w:r>
      <w:r>
        <w:rPr>
          <w:noProof/>
        </w:rPr>
        <w:t>10</w:t>
      </w:r>
      <w:r>
        <w:rPr>
          <w:noProof/>
        </w:rPr>
        <w:fldChar w:fldCharType="end"/>
      </w:r>
    </w:p>
    <w:p w14:paraId="0B776DDB" w14:textId="219740D3"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4.2.</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_Toc120683438 \h </w:instrText>
      </w:r>
      <w:r>
        <w:rPr>
          <w:noProof/>
        </w:rPr>
      </w:r>
      <w:r>
        <w:rPr>
          <w:noProof/>
        </w:rPr>
        <w:fldChar w:fldCharType="separate"/>
      </w:r>
      <w:r>
        <w:rPr>
          <w:noProof/>
        </w:rPr>
        <w:t>11</w:t>
      </w:r>
      <w:r>
        <w:rPr>
          <w:noProof/>
        </w:rPr>
        <w:fldChar w:fldCharType="end"/>
      </w:r>
    </w:p>
    <w:p w14:paraId="7FBE1F01" w14:textId="59FCDB50" w:rsidR="002B13AC" w:rsidRDefault="002B13A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_Toc120683439 \h </w:instrText>
      </w:r>
      <w:r>
        <w:rPr>
          <w:noProof/>
        </w:rPr>
      </w:r>
      <w:r>
        <w:rPr>
          <w:noProof/>
        </w:rPr>
        <w:fldChar w:fldCharType="separate"/>
      </w:r>
      <w:r>
        <w:rPr>
          <w:noProof/>
        </w:rPr>
        <w:t>11</w:t>
      </w:r>
      <w:r>
        <w:rPr>
          <w:noProof/>
        </w:rPr>
        <w:fldChar w:fldCharType="end"/>
      </w:r>
    </w:p>
    <w:p w14:paraId="3BB86F43" w14:textId="3B4FD0DE" w:rsidR="002B13AC" w:rsidRDefault="002B13A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_Toc120683440 \h </w:instrText>
      </w:r>
      <w:r>
        <w:rPr>
          <w:noProof/>
        </w:rPr>
      </w:r>
      <w:r>
        <w:rPr>
          <w:noProof/>
        </w:rPr>
        <w:fldChar w:fldCharType="separate"/>
      </w:r>
      <w:r>
        <w:rPr>
          <w:noProof/>
        </w:rPr>
        <w:t>11</w:t>
      </w:r>
      <w:r>
        <w:rPr>
          <w:noProof/>
        </w:rPr>
        <w:fldChar w:fldCharType="end"/>
      </w:r>
    </w:p>
    <w:p w14:paraId="2D912798" w14:textId="1674F203" w:rsidR="002B13AC" w:rsidRDefault="002B13AC">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_Toc120683441 \h </w:instrText>
      </w:r>
      <w:r>
        <w:rPr>
          <w:noProof/>
        </w:rPr>
      </w:r>
      <w:r>
        <w:rPr>
          <w:noProof/>
        </w:rPr>
        <w:fldChar w:fldCharType="separate"/>
      </w:r>
      <w:r>
        <w:rPr>
          <w:noProof/>
        </w:rPr>
        <w:t>12</w:t>
      </w:r>
      <w:r>
        <w:rPr>
          <w:noProof/>
        </w:rPr>
        <w:fldChar w:fldCharType="end"/>
      </w:r>
    </w:p>
    <w:p w14:paraId="34A8CC49" w14:textId="7D4614AB" w:rsidR="002B13AC" w:rsidRDefault="002B13AC">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_Toc120683442 \h </w:instrText>
      </w:r>
      <w:r>
        <w:rPr>
          <w:noProof/>
        </w:rPr>
      </w:r>
      <w:r>
        <w:rPr>
          <w:noProof/>
        </w:rPr>
        <w:fldChar w:fldCharType="separate"/>
      </w:r>
      <w:r>
        <w:rPr>
          <w:noProof/>
        </w:rPr>
        <w:t>12</w:t>
      </w:r>
      <w:r>
        <w:rPr>
          <w:noProof/>
        </w:rPr>
        <w:fldChar w:fldCharType="end"/>
      </w:r>
    </w:p>
    <w:p w14:paraId="4AB1CCBC" w14:textId="48304A6F" w:rsidR="002B13AC" w:rsidRDefault="002B13AC">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_Toc120683443 \h </w:instrText>
      </w:r>
      <w:r>
        <w:rPr>
          <w:noProof/>
        </w:rPr>
      </w:r>
      <w:r>
        <w:rPr>
          <w:noProof/>
        </w:rPr>
        <w:fldChar w:fldCharType="separate"/>
      </w:r>
      <w:r>
        <w:rPr>
          <w:noProof/>
        </w:rPr>
        <w:t>12</w:t>
      </w:r>
      <w:r>
        <w:rPr>
          <w:noProof/>
        </w:rPr>
        <w:fldChar w:fldCharType="end"/>
      </w:r>
    </w:p>
    <w:p w14:paraId="22081553" w14:textId="242390A0" w:rsidR="002B13AC" w:rsidRDefault="002B13AC">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_Toc120683444 \h </w:instrText>
      </w:r>
      <w:r>
        <w:rPr>
          <w:noProof/>
        </w:rPr>
      </w:r>
      <w:r>
        <w:rPr>
          <w:noProof/>
        </w:rPr>
        <w:fldChar w:fldCharType="separate"/>
      </w:r>
      <w:r>
        <w:rPr>
          <w:noProof/>
        </w:rPr>
        <w:t>12</w:t>
      </w:r>
      <w:r>
        <w:rPr>
          <w:noProof/>
        </w:rPr>
        <w:fldChar w:fldCharType="end"/>
      </w:r>
    </w:p>
    <w:p w14:paraId="2B26E081" w14:textId="253C548A" w:rsidR="002B13AC" w:rsidRDefault="002B13AC">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_Toc120683445 \h </w:instrText>
      </w:r>
      <w:r>
        <w:rPr>
          <w:noProof/>
        </w:rPr>
      </w:r>
      <w:r>
        <w:rPr>
          <w:noProof/>
        </w:rPr>
        <w:fldChar w:fldCharType="separate"/>
      </w:r>
      <w:r>
        <w:rPr>
          <w:noProof/>
        </w:rPr>
        <w:t>12</w:t>
      </w:r>
      <w:r>
        <w:rPr>
          <w:noProof/>
        </w:rPr>
        <w:fldChar w:fldCharType="end"/>
      </w:r>
    </w:p>
    <w:p w14:paraId="0D7F760E" w14:textId="63EB61FF" w:rsidR="002B13AC" w:rsidRDefault="002B13AC">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_Toc120683446 \h </w:instrText>
      </w:r>
      <w:r>
        <w:rPr>
          <w:noProof/>
        </w:rPr>
      </w:r>
      <w:r>
        <w:rPr>
          <w:noProof/>
        </w:rPr>
        <w:fldChar w:fldCharType="separate"/>
      </w:r>
      <w:r>
        <w:rPr>
          <w:noProof/>
        </w:rPr>
        <w:t>13</w:t>
      </w:r>
      <w:r>
        <w:rPr>
          <w:noProof/>
        </w:rPr>
        <w:fldChar w:fldCharType="end"/>
      </w:r>
    </w:p>
    <w:p w14:paraId="6DE0AB9C" w14:textId="277CE6C2" w:rsidR="002B13AC" w:rsidRDefault="002B13AC">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_Toc120683447 \h </w:instrText>
      </w:r>
      <w:r>
        <w:rPr>
          <w:noProof/>
        </w:rPr>
      </w:r>
      <w:r>
        <w:rPr>
          <w:noProof/>
        </w:rPr>
        <w:fldChar w:fldCharType="separate"/>
      </w:r>
      <w:r>
        <w:rPr>
          <w:noProof/>
        </w:rPr>
        <w:t>14</w:t>
      </w:r>
      <w:r>
        <w:rPr>
          <w:noProof/>
        </w:rPr>
        <w:fldChar w:fldCharType="end"/>
      </w:r>
    </w:p>
    <w:p w14:paraId="5F24662C" w14:textId="71D265CF" w:rsidR="002B13AC" w:rsidRDefault="002B13AC">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_Toc120683448 \h </w:instrText>
      </w:r>
      <w:r>
        <w:rPr>
          <w:noProof/>
        </w:rPr>
      </w:r>
      <w:r>
        <w:rPr>
          <w:noProof/>
        </w:rPr>
        <w:fldChar w:fldCharType="separate"/>
      </w:r>
      <w:r>
        <w:rPr>
          <w:noProof/>
        </w:rPr>
        <w:t>14</w:t>
      </w:r>
      <w:r>
        <w:rPr>
          <w:noProof/>
        </w:rPr>
        <w:fldChar w:fldCharType="end"/>
      </w:r>
    </w:p>
    <w:p w14:paraId="12709269" w14:textId="6D21DD96" w:rsidR="002B13AC" w:rsidRDefault="002B13AC">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_Toc120683449 \h </w:instrText>
      </w:r>
      <w:r>
        <w:rPr>
          <w:noProof/>
        </w:rPr>
      </w:r>
      <w:r>
        <w:rPr>
          <w:noProof/>
        </w:rPr>
        <w:fldChar w:fldCharType="separate"/>
      </w:r>
      <w:r>
        <w:rPr>
          <w:noProof/>
        </w:rPr>
        <w:t>14</w:t>
      </w:r>
      <w:r>
        <w:rPr>
          <w:noProof/>
        </w:rPr>
        <w:fldChar w:fldCharType="end"/>
      </w:r>
    </w:p>
    <w:p w14:paraId="03AD7341" w14:textId="20FBF69D" w:rsidR="002B13AC" w:rsidRDefault="002B13AC">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_Toc120683450 \h </w:instrText>
      </w:r>
      <w:r>
        <w:rPr>
          <w:noProof/>
        </w:rPr>
      </w:r>
      <w:r>
        <w:rPr>
          <w:noProof/>
        </w:rPr>
        <w:fldChar w:fldCharType="separate"/>
      </w:r>
      <w:r>
        <w:rPr>
          <w:noProof/>
        </w:rPr>
        <w:t>15</w:t>
      </w:r>
      <w:r>
        <w:rPr>
          <w:noProof/>
        </w:rPr>
        <w:fldChar w:fldCharType="end"/>
      </w:r>
    </w:p>
    <w:p w14:paraId="302B456D" w14:textId="4F986B57" w:rsidR="002B13AC" w:rsidRDefault="002B13AC">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_Toc120683451 \h </w:instrText>
      </w:r>
      <w:r>
        <w:rPr>
          <w:noProof/>
        </w:rPr>
      </w:r>
      <w:r>
        <w:rPr>
          <w:noProof/>
        </w:rPr>
        <w:fldChar w:fldCharType="separate"/>
      </w:r>
      <w:r>
        <w:rPr>
          <w:noProof/>
        </w:rPr>
        <w:t>15</w:t>
      </w:r>
      <w:r>
        <w:rPr>
          <w:noProof/>
        </w:rPr>
        <w:fldChar w:fldCharType="end"/>
      </w:r>
    </w:p>
    <w:p w14:paraId="07134503" w14:textId="4B22304F" w:rsidR="002B13AC" w:rsidRDefault="002B13AC">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_Toc120683452 \h </w:instrText>
      </w:r>
      <w:r>
        <w:rPr>
          <w:noProof/>
        </w:rPr>
      </w:r>
      <w:r>
        <w:rPr>
          <w:noProof/>
        </w:rPr>
        <w:fldChar w:fldCharType="separate"/>
      </w:r>
      <w:r>
        <w:rPr>
          <w:noProof/>
        </w:rPr>
        <w:t>15</w:t>
      </w:r>
      <w:r>
        <w:rPr>
          <w:noProof/>
        </w:rPr>
        <w:fldChar w:fldCharType="end"/>
      </w:r>
    </w:p>
    <w:p w14:paraId="094B3279" w14:textId="47621BF1" w:rsidR="002B13AC" w:rsidRDefault="002B13AC">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_Toc120683453 \h </w:instrText>
      </w:r>
      <w:r>
        <w:rPr>
          <w:noProof/>
        </w:rPr>
      </w:r>
      <w:r>
        <w:rPr>
          <w:noProof/>
        </w:rPr>
        <w:fldChar w:fldCharType="separate"/>
      </w:r>
      <w:r>
        <w:rPr>
          <w:noProof/>
        </w:rPr>
        <w:t>15</w:t>
      </w:r>
      <w:r>
        <w:rPr>
          <w:noProof/>
        </w:rPr>
        <w:fldChar w:fldCharType="end"/>
      </w:r>
    </w:p>
    <w:p w14:paraId="24DC1025" w14:textId="6BC1D2CE"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4.3.</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_Toc120683454 \h </w:instrText>
      </w:r>
      <w:r>
        <w:rPr>
          <w:noProof/>
        </w:rPr>
      </w:r>
      <w:r>
        <w:rPr>
          <w:noProof/>
        </w:rPr>
        <w:fldChar w:fldCharType="separate"/>
      </w:r>
      <w:r>
        <w:rPr>
          <w:noProof/>
        </w:rPr>
        <w:t>16</w:t>
      </w:r>
      <w:r>
        <w:rPr>
          <w:noProof/>
        </w:rPr>
        <w:fldChar w:fldCharType="end"/>
      </w:r>
    </w:p>
    <w:p w14:paraId="29641A28" w14:textId="5E8B15A5" w:rsidR="002B13AC" w:rsidRDefault="002B13A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_Toc120683455 \h </w:instrText>
      </w:r>
      <w:r>
        <w:rPr>
          <w:noProof/>
        </w:rPr>
      </w:r>
      <w:r>
        <w:rPr>
          <w:noProof/>
        </w:rPr>
        <w:fldChar w:fldCharType="separate"/>
      </w:r>
      <w:r>
        <w:rPr>
          <w:noProof/>
        </w:rPr>
        <w:t>16</w:t>
      </w:r>
      <w:r>
        <w:rPr>
          <w:noProof/>
        </w:rPr>
        <w:fldChar w:fldCharType="end"/>
      </w:r>
    </w:p>
    <w:p w14:paraId="004C4BA6" w14:textId="15BC2F31" w:rsidR="002B13AC" w:rsidRDefault="002B13A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_Toc120683456 \h </w:instrText>
      </w:r>
      <w:r>
        <w:rPr>
          <w:noProof/>
        </w:rPr>
      </w:r>
      <w:r>
        <w:rPr>
          <w:noProof/>
        </w:rPr>
        <w:fldChar w:fldCharType="separate"/>
      </w:r>
      <w:r>
        <w:rPr>
          <w:noProof/>
        </w:rPr>
        <w:t>16</w:t>
      </w:r>
      <w:r>
        <w:rPr>
          <w:noProof/>
        </w:rPr>
        <w:fldChar w:fldCharType="end"/>
      </w:r>
    </w:p>
    <w:p w14:paraId="09FECDFD" w14:textId="2E674F12" w:rsidR="002B13AC" w:rsidRDefault="002B13AC">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_Toc120683457 \h </w:instrText>
      </w:r>
      <w:r>
        <w:rPr>
          <w:noProof/>
        </w:rPr>
      </w:r>
      <w:r>
        <w:rPr>
          <w:noProof/>
        </w:rPr>
        <w:fldChar w:fldCharType="separate"/>
      </w:r>
      <w:r>
        <w:rPr>
          <w:noProof/>
        </w:rPr>
        <w:t>16</w:t>
      </w:r>
      <w:r>
        <w:rPr>
          <w:noProof/>
        </w:rPr>
        <w:fldChar w:fldCharType="end"/>
      </w:r>
    </w:p>
    <w:p w14:paraId="0F311C9C" w14:textId="7869687C" w:rsidR="002B13AC" w:rsidRDefault="002B13AC">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_Toc120683458 \h </w:instrText>
      </w:r>
      <w:r>
        <w:rPr>
          <w:noProof/>
        </w:rPr>
      </w:r>
      <w:r>
        <w:rPr>
          <w:noProof/>
        </w:rPr>
        <w:fldChar w:fldCharType="separate"/>
      </w:r>
      <w:r>
        <w:rPr>
          <w:noProof/>
        </w:rPr>
        <w:t>16</w:t>
      </w:r>
      <w:r>
        <w:rPr>
          <w:noProof/>
        </w:rPr>
        <w:fldChar w:fldCharType="end"/>
      </w:r>
    </w:p>
    <w:p w14:paraId="6A234947" w14:textId="26B5303A" w:rsidR="002B13AC" w:rsidRDefault="002B13AC">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_Toc120683459 \h </w:instrText>
      </w:r>
      <w:r>
        <w:rPr>
          <w:noProof/>
        </w:rPr>
      </w:r>
      <w:r>
        <w:rPr>
          <w:noProof/>
        </w:rPr>
        <w:fldChar w:fldCharType="separate"/>
      </w:r>
      <w:r>
        <w:rPr>
          <w:noProof/>
        </w:rPr>
        <w:t>17</w:t>
      </w:r>
      <w:r>
        <w:rPr>
          <w:noProof/>
        </w:rPr>
        <w:fldChar w:fldCharType="end"/>
      </w:r>
    </w:p>
    <w:p w14:paraId="66BF17B9" w14:textId="0566E31D" w:rsidR="002B13AC" w:rsidRDefault="002B13AC">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_Toc120683460 \h </w:instrText>
      </w:r>
      <w:r>
        <w:rPr>
          <w:noProof/>
        </w:rPr>
      </w:r>
      <w:r>
        <w:rPr>
          <w:noProof/>
        </w:rPr>
        <w:fldChar w:fldCharType="separate"/>
      </w:r>
      <w:r>
        <w:rPr>
          <w:noProof/>
        </w:rPr>
        <w:t>17</w:t>
      </w:r>
      <w:r>
        <w:rPr>
          <w:noProof/>
        </w:rPr>
        <w:fldChar w:fldCharType="end"/>
      </w:r>
    </w:p>
    <w:p w14:paraId="4BFDFE28" w14:textId="53FCDDAD" w:rsidR="002B13AC" w:rsidRDefault="002B13AC">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_Toc120683461 \h </w:instrText>
      </w:r>
      <w:r>
        <w:rPr>
          <w:noProof/>
        </w:rPr>
      </w:r>
      <w:r>
        <w:rPr>
          <w:noProof/>
        </w:rPr>
        <w:fldChar w:fldCharType="separate"/>
      </w:r>
      <w:r>
        <w:rPr>
          <w:noProof/>
        </w:rPr>
        <w:t>17</w:t>
      </w:r>
      <w:r>
        <w:rPr>
          <w:noProof/>
        </w:rPr>
        <w:fldChar w:fldCharType="end"/>
      </w:r>
    </w:p>
    <w:p w14:paraId="6A0C1839" w14:textId="31264F35" w:rsidR="002B13AC" w:rsidRDefault="002B13AC">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_Toc120683462 \h </w:instrText>
      </w:r>
      <w:r>
        <w:rPr>
          <w:noProof/>
        </w:rPr>
      </w:r>
      <w:r>
        <w:rPr>
          <w:noProof/>
        </w:rPr>
        <w:fldChar w:fldCharType="separate"/>
      </w:r>
      <w:r>
        <w:rPr>
          <w:noProof/>
        </w:rPr>
        <w:t>17</w:t>
      </w:r>
      <w:r>
        <w:rPr>
          <w:noProof/>
        </w:rPr>
        <w:fldChar w:fldCharType="end"/>
      </w:r>
    </w:p>
    <w:p w14:paraId="6D0A3EC9" w14:textId="1667E65E" w:rsidR="002B13AC" w:rsidRDefault="002B13AC">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_Toc120683463 \h </w:instrText>
      </w:r>
      <w:r>
        <w:rPr>
          <w:noProof/>
        </w:rPr>
      </w:r>
      <w:r>
        <w:rPr>
          <w:noProof/>
        </w:rPr>
        <w:fldChar w:fldCharType="separate"/>
      </w:r>
      <w:r>
        <w:rPr>
          <w:noProof/>
        </w:rPr>
        <w:t>17</w:t>
      </w:r>
      <w:r>
        <w:rPr>
          <w:noProof/>
        </w:rPr>
        <w:fldChar w:fldCharType="end"/>
      </w:r>
    </w:p>
    <w:p w14:paraId="3D179D6E" w14:textId="3656D7BD" w:rsidR="002B13AC" w:rsidRDefault="002B13AC">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_Toc120683464 \h </w:instrText>
      </w:r>
      <w:r>
        <w:rPr>
          <w:noProof/>
        </w:rPr>
      </w:r>
      <w:r>
        <w:rPr>
          <w:noProof/>
        </w:rPr>
        <w:fldChar w:fldCharType="separate"/>
      </w:r>
      <w:r>
        <w:rPr>
          <w:noProof/>
        </w:rPr>
        <w:t>17</w:t>
      </w:r>
      <w:r>
        <w:rPr>
          <w:noProof/>
        </w:rPr>
        <w:fldChar w:fldCharType="end"/>
      </w:r>
    </w:p>
    <w:p w14:paraId="4DFF5AE7" w14:textId="795C227C" w:rsidR="002B13AC" w:rsidRDefault="002B13AC">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_Toc120683465 \h </w:instrText>
      </w:r>
      <w:r>
        <w:rPr>
          <w:noProof/>
        </w:rPr>
      </w:r>
      <w:r>
        <w:rPr>
          <w:noProof/>
        </w:rPr>
        <w:fldChar w:fldCharType="separate"/>
      </w:r>
      <w:r>
        <w:rPr>
          <w:noProof/>
        </w:rPr>
        <w:t>18</w:t>
      </w:r>
      <w:r>
        <w:rPr>
          <w:noProof/>
        </w:rPr>
        <w:fldChar w:fldCharType="end"/>
      </w:r>
    </w:p>
    <w:p w14:paraId="584F36DE" w14:textId="51B19BB2" w:rsidR="002B13AC" w:rsidRDefault="002B13AC">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_Toc120683466 \h </w:instrText>
      </w:r>
      <w:r>
        <w:rPr>
          <w:noProof/>
        </w:rPr>
      </w:r>
      <w:r>
        <w:rPr>
          <w:noProof/>
        </w:rPr>
        <w:fldChar w:fldCharType="separate"/>
      </w:r>
      <w:r>
        <w:rPr>
          <w:noProof/>
        </w:rPr>
        <w:t>19</w:t>
      </w:r>
      <w:r>
        <w:rPr>
          <w:noProof/>
        </w:rPr>
        <w:fldChar w:fldCharType="end"/>
      </w:r>
    </w:p>
    <w:p w14:paraId="71F8D283" w14:textId="1CD2AB01" w:rsidR="002B13AC" w:rsidRDefault="002B13AC">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_Toc120683467 \h </w:instrText>
      </w:r>
      <w:r>
        <w:rPr>
          <w:noProof/>
        </w:rPr>
      </w:r>
      <w:r>
        <w:rPr>
          <w:noProof/>
        </w:rPr>
        <w:fldChar w:fldCharType="separate"/>
      </w:r>
      <w:r>
        <w:rPr>
          <w:noProof/>
        </w:rPr>
        <w:t>19</w:t>
      </w:r>
      <w:r>
        <w:rPr>
          <w:noProof/>
        </w:rPr>
        <w:fldChar w:fldCharType="end"/>
      </w:r>
    </w:p>
    <w:p w14:paraId="71B0F30F" w14:textId="294D8DDD" w:rsidR="002B13AC" w:rsidRDefault="002B13AC">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_Toc120683468 \h </w:instrText>
      </w:r>
      <w:r>
        <w:rPr>
          <w:noProof/>
        </w:rPr>
      </w:r>
      <w:r>
        <w:rPr>
          <w:noProof/>
        </w:rPr>
        <w:fldChar w:fldCharType="separate"/>
      </w:r>
      <w:r>
        <w:rPr>
          <w:noProof/>
        </w:rPr>
        <w:t>19</w:t>
      </w:r>
      <w:r>
        <w:rPr>
          <w:noProof/>
        </w:rPr>
        <w:fldChar w:fldCharType="end"/>
      </w:r>
    </w:p>
    <w:p w14:paraId="2C696FE0" w14:textId="048D8BD0" w:rsidR="002B13AC" w:rsidRDefault="002B13AC">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_Toc120683469 \h </w:instrText>
      </w:r>
      <w:r>
        <w:rPr>
          <w:noProof/>
        </w:rPr>
      </w:r>
      <w:r>
        <w:rPr>
          <w:noProof/>
        </w:rPr>
        <w:fldChar w:fldCharType="separate"/>
      </w:r>
      <w:r>
        <w:rPr>
          <w:noProof/>
        </w:rPr>
        <w:t>19</w:t>
      </w:r>
      <w:r>
        <w:rPr>
          <w:noProof/>
        </w:rPr>
        <w:fldChar w:fldCharType="end"/>
      </w:r>
    </w:p>
    <w:p w14:paraId="63F5ADBA" w14:textId="69716FBE" w:rsidR="002B13AC" w:rsidRDefault="002B13AC">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_Toc120683470 \h </w:instrText>
      </w:r>
      <w:r>
        <w:rPr>
          <w:noProof/>
        </w:rPr>
      </w:r>
      <w:r>
        <w:rPr>
          <w:noProof/>
        </w:rPr>
        <w:fldChar w:fldCharType="separate"/>
      </w:r>
      <w:r>
        <w:rPr>
          <w:noProof/>
        </w:rPr>
        <w:t>19</w:t>
      </w:r>
      <w:r>
        <w:rPr>
          <w:noProof/>
        </w:rPr>
        <w:fldChar w:fldCharType="end"/>
      </w:r>
    </w:p>
    <w:p w14:paraId="6316B21A" w14:textId="480D2A72" w:rsidR="002B13AC" w:rsidRDefault="002B13AC">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_Toc120683471 \h </w:instrText>
      </w:r>
      <w:r>
        <w:rPr>
          <w:noProof/>
        </w:rPr>
      </w:r>
      <w:r>
        <w:rPr>
          <w:noProof/>
        </w:rPr>
        <w:fldChar w:fldCharType="separate"/>
      </w:r>
      <w:r>
        <w:rPr>
          <w:noProof/>
        </w:rPr>
        <w:t>19</w:t>
      </w:r>
      <w:r>
        <w:rPr>
          <w:noProof/>
        </w:rPr>
        <w:fldChar w:fldCharType="end"/>
      </w:r>
    </w:p>
    <w:p w14:paraId="78BB811C" w14:textId="3DEEBCE8" w:rsidR="002B13AC" w:rsidRDefault="002B13AC">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_Toc120683472 \h </w:instrText>
      </w:r>
      <w:r>
        <w:rPr>
          <w:noProof/>
        </w:rPr>
      </w:r>
      <w:r>
        <w:rPr>
          <w:noProof/>
        </w:rPr>
        <w:fldChar w:fldCharType="separate"/>
      </w:r>
      <w:r>
        <w:rPr>
          <w:noProof/>
        </w:rPr>
        <w:t>19</w:t>
      </w:r>
      <w:r>
        <w:rPr>
          <w:noProof/>
        </w:rPr>
        <w:fldChar w:fldCharType="end"/>
      </w:r>
    </w:p>
    <w:p w14:paraId="4C54FE11" w14:textId="06CC902C" w:rsidR="002B13AC" w:rsidRDefault="002B13AC">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_Toc120683473 \h </w:instrText>
      </w:r>
      <w:r>
        <w:rPr>
          <w:noProof/>
        </w:rPr>
      </w:r>
      <w:r>
        <w:rPr>
          <w:noProof/>
        </w:rPr>
        <w:fldChar w:fldCharType="separate"/>
      </w:r>
      <w:r>
        <w:rPr>
          <w:noProof/>
        </w:rPr>
        <w:t>19</w:t>
      </w:r>
      <w:r>
        <w:rPr>
          <w:noProof/>
        </w:rPr>
        <w:fldChar w:fldCharType="end"/>
      </w:r>
    </w:p>
    <w:p w14:paraId="73A3A56B" w14:textId="007A233F" w:rsidR="002B13AC" w:rsidRDefault="002B13AC">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_Toc120683474 \h </w:instrText>
      </w:r>
      <w:r>
        <w:rPr>
          <w:noProof/>
        </w:rPr>
      </w:r>
      <w:r>
        <w:rPr>
          <w:noProof/>
        </w:rPr>
        <w:fldChar w:fldCharType="separate"/>
      </w:r>
      <w:r>
        <w:rPr>
          <w:noProof/>
        </w:rPr>
        <w:t>19</w:t>
      </w:r>
      <w:r>
        <w:rPr>
          <w:noProof/>
        </w:rPr>
        <w:fldChar w:fldCharType="end"/>
      </w:r>
    </w:p>
    <w:p w14:paraId="680DF281" w14:textId="04CD6BE8" w:rsidR="002B13AC" w:rsidRDefault="002B13AC">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_Toc120683475 \h </w:instrText>
      </w:r>
      <w:r>
        <w:rPr>
          <w:noProof/>
        </w:rPr>
      </w:r>
      <w:r>
        <w:rPr>
          <w:noProof/>
        </w:rPr>
        <w:fldChar w:fldCharType="separate"/>
      </w:r>
      <w:r>
        <w:rPr>
          <w:noProof/>
        </w:rPr>
        <w:t>20</w:t>
      </w:r>
      <w:r>
        <w:rPr>
          <w:noProof/>
        </w:rPr>
        <w:fldChar w:fldCharType="end"/>
      </w:r>
    </w:p>
    <w:p w14:paraId="7A1D29C8" w14:textId="0DBFF699" w:rsidR="002B13AC" w:rsidRDefault="002B13AC">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_Toc120683476 \h </w:instrText>
      </w:r>
      <w:r>
        <w:rPr>
          <w:noProof/>
        </w:rPr>
      </w:r>
      <w:r>
        <w:rPr>
          <w:noProof/>
        </w:rPr>
        <w:fldChar w:fldCharType="separate"/>
      </w:r>
      <w:r>
        <w:rPr>
          <w:noProof/>
        </w:rPr>
        <w:t>20</w:t>
      </w:r>
      <w:r>
        <w:rPr>
          <w:noProof/>
        </w:rPr>
        <w:fldChar w:fldCharType="end"/>
      </w:r>
    </w:p>
    <w:p w14:paraId="4BD8E593" w14:textId="23FC8C8F" w:rsidR="002B13AC" w:rsidRDefault="002B13AC">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_Toc120683477 \h </w:instrText>
      </w:r>
      <w:r>
        <w:rPr>
          <w:noProof/>
        </w:rPr>
      </w:r>
      <w:r>
        <w:rPr>
          <w:noProof/>
        </w:rPr>
        <w:fldChar w:fldCharType="separate"/>
      </w:r>
      <w:r>
        <w:rPr>
          <w:noProof/>
        </w:rPr>
        <w:t>20</w:t>
      </w:r>
      <w:r>
        <w:rPr>
          <w:noProof/>
        </w:rPr>
        <w:fldChar w:fldCharType="end"/>
      </w:r>
    </w:p>
    <w:p w14:paraId="5AEC256C" w14:textId="46DDFCF2" w:rsidR="002B13AC" w:rsidRDefault="002B13AC">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_Toc120683478 \h </w:instrText>
      </w:r>
      <w:r>
        <w:rPr>
          <w:noProof/>
        </w:rPr>
      </w:r>
      <w:r>
        <w:rPr>
          <w:noProof/>
        </w:rPr>
        <w:fldChar w:fldCharType="separate"/>
      </w:r>
      <w:r>
        <w:rPr>
          <w:noProof/>
        </w:rPr>
        <w:t>20</w:t>
      </w:r>
      <w:r>
        <w:rPr>
          <w:noProof/>
        </w:rPr>
        <w:fldChar w:fldCharType="end"/>
      </w:r>
    </w:p>
    <w:p w14:paraId="30648517" w14:textId="7DC15BC6" w:rsidR="002B13AC" w:rsidRDefault="002B13AC">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_Toc120683479 \h </w:instrText>
      </w:r>
      <w:r>
        <w:rPr>
          <w:noProof/>
        </w:rPr>
      </w:r>
      <w:r>
        <w:rPr>
          <w:noProof/>
        </w:rPr>
        <w:fldChar w:fldCharType="separate"/>
      </w:r>
      <w:r>
        <w:rPr>
          <w:noProof/>
        </w:rPr>
        <w:t>20</w:t>
      </w:r>
      <w:r>
        <w:rPr>
          <w:noProof/>
        </w:rPr>
        <w:fldChar w:fldCharType="end"/>
      </w:r>
    </w:p>
    <w:p w14:paraId="1B528991" w14:textId="6D9D3675" w:rsidR="002B13AC" w:rsidRDefault="002B13AC">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_Toc120683480 \h </w:instrText>
      </w:r>
      <w:r>
        <w:rPr>
          <w:noProof/>
        </w:rPr>
      </w:r>
      <w:r>
        <w:rPr>
          <w:noProof/>
        </w:rPr>
        <w:fldChar w:fldCharType="separate"/>
      </w:r>
      <w:r>
        <w:rPr>
          <w:noProof/>
        </w:rPr>
        <w:t>21</w:t>
      </w:r>
      <w:r>
        <w:rPr>
          <w:noProof/>
        </w:rPr>
        <w:fldChar w:fldCharType="end"/>
      </w:r>
    </w:p>
    <w:p w14:paraId="48743AB8" w14:textId="5B482DA6" w:rsidR="002B13AC" w:rsidRDefault="002B13AC">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_Toc120683481 \h </w:instrText>
      </w:r>
      <w:r>
        <w:rPr>
          <w:noProof/>
        </w:rPr>
      </w:r>
      <w:r>
        <w:rPr>
          <w:noProof/>
        </w:rPr>
        <w:fldChar w:fldCharType="separate"/>
      </w:r>
      <w:r>
        <w:rPr>
          <w:noProof/>
        </w:rPr>
        <w:t>21</w:t>
      </w:r>
      <w:r>
        <w:rPr>
          <w:noProof/>
        </w:rPr>
        <w:fldChar w:fldCharType="end"/>
      </w:r>
    </w:p>
    <w:p w14:paraId="2DFD83C8" w14:textId="301E5C88" w:rsidR="002B13AC" w:rsidRDefault="002B13AC">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_Toc120683482 \h </w:instrText>
      </w:r>
      <w:r>
        <w:rPr>
          <w:noProof/>
        </w:rPr>
      </w:r>
      <w:r>
        <w:rPr>
          <w:noProof/>
        </w:rPr>
        <w:fldChar w:fldCharType="separate"/>
      </w:r>
      <w:r>
        <w:rPr>
          <w:noProof/>
        </w:rPr>
        <w:t>21</w:t>
      </w:r>
      <w:r>
        <w:rPr>
          <w:noProof/>
        </w:rPr>
        <w:fldChar w:fldCharType="end"/>
      </w:r>
    </w:p>
    <w:p w14:paraId="71B54873" w14:textId="465C3C43" w:rsidR="002B13AC" w:rsidRDefault="002B13AC">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_Toc120683483 \h </w:instrText>
      </w:r>
      <w:r>
        <w:rPr>
          <w:noProof/>
        </w:rPr>
      </w:r>
      <w:r>
        <w:rPr>
          <w:noProof/>
        </w:rPr>
        <w:fldChar w:fldCharType="separate"/>
      </w:r>
      <w:r>
        <w:rPr>
          <w:noProof/>
        </w:rPr>
        <w:t>21</w:t>
      </w:r>
      <w:r>
        <w:rPr>
          <w:noProof/>
        </w:rPr>
        <w:fldChar w:fldCharType="end"/>
      </w:r>
    </w:p>
    <w:p w14:paraId="52A957D7" w14:textId="2FC2058D" w:rsidR="002B13AC" w:rsidRDefault="002B13AC">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_Toc120683484 \h </w:instrText>
      </w:r>
      <w:r>
        <w:rPr>
          <w:noProof/>
        </w:rPr>
      </w:r>
      <w:r>
        <w:rPr>
          <w:noProof/>
        </w:rPr>
        <w:fldChar w:fldCharType="separate"/>
      </w:r>
      <w:r>
        <w:rPr>
          <w:noProof/>
        </w:rPr>
        <w:t>21</w:t>
      </w:r>
      <w:r>
        <w:rPr>
          <w:noProof/>
        </w:rPr>
        <w:fldChar w:fldCharType="end"/>
      </w:r>
    </w:p>
    <w:p w14:paraId="459BBAE2" w14:textId="78739317" w:rsidR="002B13AC" w:rsidRDefault="002B13AC">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_Toc120683485 \h </w:instrText>
      </w:r>
      <w:r>
        <w:rPr>
          <w:noProof/>
        </w:rPr>
      </w:r>
      <w:r>
        <w:rPr>
          <w:noProof/>
        </w:rPr>
        <w:fldChar w:fldCharType="separate"/>
      </w:r>
      <w:r>
        <w:rPr>
          <w:noProof/>
        </w:rPr>
        <w:t>21</w:t>
      </w:r>
      <w:r>
        <w:rPr>
          <w:noProof/>
        </w:rPr>
        <w:fldChar w:fldCharType="end"/>
      </w:r>
    </w:p>
    <w:p w14:paraId="025D3989" w14:textId="61881226" w:rsidR="002B13AC" w:rsidRDefault="002B13AC">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_Toc120683486 \h </w:instrText>
      </w:r>
      <w:r>
        <w:rPr>
          <w:noProof/>
        </w:rPr>
      </w:r>
      <w:r>
        <w:rPr>
          <w:noProof/>
        </w:rPr>
        <w:fldChar w:fldCharType="separate"/>
      </w:r>
      <w:r>
        <w:rPr>
          <w:noProof/>
        </w:rPr>
        <w:t>22</w:t>
      </w:r>
      <w:r>
        <w:rPr>
          <w:noProof/>
        </w:rPr>
        <w:fldChar w:fldCharType="end"/>
      </w:r>
    </w:p>
    <w:p w14:paraId="4D74F08B" w14:textId="0F2398D2" w:rsidR="002B13AC" w:rsidRDefault="002B13AC">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_Toc120683487 \h </w:instrText>
      </w:r>
      <w:r>
        <w:rPr>
          <w:noProof/>
        </w:rPr>
      </w:r>
      <w:r>
        <w:rPr>
          <w:noProof/>
        </w:rPr>
        <w:fldChar w:fldCharType="separate"/>
      </w:r>
      <w:r>
        <w:rPr>
          <w:noProof/>
        </w:rPr>
        <w:t>22</w:t>
      </w:r>
      <w:r>
        <w:rPr>
          <w:noProof/>
        </w:rPr>
        <w:fldChar w:fldCharType="end"/>
      </w:r>
    </w:p>
    <w:p w14:paraId="1A3CF20C" w14:textId="46AF8699" w:rsidR="002B13AC" w:rsidRDefault="002B13AC">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_Toc120683488 \h </w:instrText>
      </w:r>
      <w:r>
        <w:rPr>
          <w:noProof/>
        </w:rPr>
      </w:r>
      <w:r>
        <w:rPr>
          <w:noProof/>
        </w:rPr>
        <w:fldChar w:fldCharType="separate"/>
      </w:r>
      <w:r>
        <w:rPr>
          <w:noProof/>
        </w:rPr>
        <w:t>23</w:t>
      </w:r>
      <w:r>
        <w:rPr>
          <w:noProof/>
        </w:rPr>
        <w:fldChar w:fldCharType="end"/>
      </w:r>
    </w:p>
    <w:p w14:paraId="2F1E6FE8" w14:textId="3D4D49C5" w:rsidR="002B13AC" w:rsidRDefault="002B13AC">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_Toc120683489 \h </w:instrText>
      </w:r>
      <w:r>
        <w:rPr>
          <w:noProof/>
        </w:rPr>
      </w:r>
      <w:r>
        <w:rPr>
          <w:noProof/>
        </w:rPr>
        <w:fldChar w:fldCharType="separate"/>
      </w:r>
      <w:r>
        <w:rPr>
          <w:noProof/>
        </w:rPr>
        <w:t>24</w:t>
      </w:r>
      <w:r>
        <w:rPr>
          <w:noProof/>
        </w:rPr>
        <w:fldChar w:fldCharType="end"/>
      </w:r>
    </w:p>
    <w:p w14:paraId="3DB7DDF0" w14:textId="3C7DD0F3" w:rsidR="002B13AC" w:rsidRDefault="002B13AC">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_Toc120683490 \h </w:instrText>
      </w:r>
      <w:r>
        <w:rPr>
          <w:noProof/>
        </w:rPr>
      </w:r>
      <w:r>
        <w:rPr>
          <w:noProof/>
        </w:rPr>
        <w:fldChar w:fldCharType="separate"/>
      </w:r>
      <w:r>
        <w:rPr>
          <w:noProof/>
        </w:rPr>
        <w:t>24</w:t>
      </w:r>
      <w:r>
        <w:rPr>
          <w:noProof/>
        </w:rPr>
        <w:fldChar w:fldCharType="end"/>
      </w:r>
    </w:p>
    <w:p w14:paraId="51CA250A" w14:textId="5070A97D" w:rsidR="002B13AC" w:rsidRDefault="002B13AC">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_Toc120683491 \h </w:instrText>
      </w:r>
      <w:r>
        <w:rPr>
          <w:noProof/>
        </w:rPr>
      </w:r>
      <w:r>
        <w:rPr>
          <w:noProof/>
        </w:rPr>
        <w:fldChar w:fldCharType="separate"/>
      </w:r>
      <w:r>
        <w:rPr>
          <w:noProof/>
        </w:rPr>
        <w:t>24</w:t>
      </w:r>
      <w:r>
        <w:rPr>
          <w:noProof/>
        </w:rPr>
        <w:fldChar w:fldCharType="end"/>
      </w:r>
    </w:p>
    <w:p w14:paraId="52FBDD34" w14:textId="687C0B65" w:rsidR="002B13AC" w:rsidRDefault="002B13AC">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_Toc120683492 \h </w:instrText>
      </w:r>
      <w:r>
        <w:rPr>
          <w:noProof/>
        </w:rPr>
      </w:r>
      <w:r>
        <w:rPr>
          <w:noProof/>
        </w:rPr>
        <w:fldChar w:fldCharType="separate"/>
      </w:r>
      <w:r>
        <w:rPr>
          <w:noProof/>
        </w:rPr>
        <w:t>24</w:t>
      </w:r>
      <w:r>
        <w:rPr>
          <w:noProof/>
        </w:rPr>
        <w:fldChar w:fldCharType="end"/>
      </w:r>
    </w:p>
    <w:p w14:paraId="2361F54D" w14:textId="6CB358F3"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5.1.6.2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_Toc120683493 \h </w:instrText>
      </w:r>
      <w:r>
        <w:rPr>
          <w:noProof/>
        </w:rPr>
      </w:r>
      <w:r>
        <w:rPr>
          <w:noProof/>
        </w:rPr>
        <w:fldChar w:fldCharType="separate"/>
      </w:r>
      <w:r>
        <w:rPr>
          <w:noProof/>
        </w:rPr>
        <w:t>24</w:t>
      </w:r>
      <w:r>
        <w:rPr>
          <w:noProof/>
        </w:rPr>
        <w:fldChar w:fldCharType="end"/>
      </w:r>
    </w:p>
    <w:p w14:paraId="000C438C" w14:textId="09783A91" w:rsidR="002B13AC" w:rsidRDefault="002B13AC">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_Toc120683494 \h </w:instrText>
      </w:r>
      <w:r>
        <w:rPr>
          <w:noProof/>
        </w:rPr>
      </w:r>
      <w:r>
        <w:rPr>
          <w:noProof/>
        </w:rPr>
        <w:fldChar w:fldCharType="separate"/>
      </w:r>
      <w:r>
        <w:rPr>
          <w:noProof/>
        </w:rPr>
        <w:t>24</w:t>
      </w:r>
      <w:r>
        <w:rPr>
          <w:noProof/>
        </w:rPr>
        <w:fldChar w:fldCharType="end"/>
      </w:r>
    </w:p>
    <w:p w14:paraId="71880AA7" w14:textId="55CF06B9" w:rsidR="002B13AC" w:rsidRDefault="002B13AC">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_Toc120683495 \h </w:instrText>
      </w:r>
      <w:r>
        <w:rPr>
          <w:noProof/>
        </w:rPr>
      </w:r>
      <w:r>
        <w:rPr>
          <w:noProof/>
        </w:rPr>
        <w:fldChar w:fldCharType="separate"/>
      </w:r>
      <w:r>
        <w:rPr>
          <w:noProof/>
        </w:rPr>
        <w:t>24</w:t>
      </w:r>
      <w:r>
        <w:rPr>
          <w:noProof/>
        </w:rPr>
        <w:fldChar w:fldCharType="end"/>
      </w:r>
    </w:p>
    <w:p w14:paraId="0B0D9CBD" w14:textId="1DF69F5A" w:rsidR="002B13AC" w:rsidRDefault="002B13AC">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_Toc120683496 \h </w:instrText>
      </w:r>
      <w:r>
        <w:rPr>
          <w:noProof/>
        </w:rPr>
      </w:r>
      <w:r>
        <w:rPr>
          <w:noProof/>
        </w:rPr>
        <w:fldChar w:fldCharType="separate"/>
      </w:r>
      <w:r>
        <w:rPr>
          <w:noProof/>
        </w:rPr>
        <w:t>25</w:t>
      </w:r>
      <w:r>
        <w:rPr>
          <w:noProof/>
        </w:rPr>
        <w:fldChar w:fldCharType="end"/>
      </w:r>
    </w:p>
    <w:p w14:paraId="2442A759" w14:textId="7AF34208" w:rsidR="002B13AC" w:rsidRDefault="002B13AC">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F431F">
        <w:rPr>
          <w:noProof/>
          <w:lang w:val="en-US" w:eastAsia="zh-CN"/>
        </w:rPr>
        <w:t>MfafNotiInfo</w:t>
      </w:r>
      <w:r>
        <w:rPr>
          <w:noProof/>
        </w:rPr>
        <w:tab/>
      </w:r>
      <w:r>
        <w:rPr>
          <w:noProof/>
        </w:rPr>
        <w:fldChar w:fldCharType="begin"/>
      </w:r>
      <w:r>
        <w:rPr>
          <w:noProof/>
        </w:rPr>
        <w:instrText xml:space="preserve"> PAGEREF _Toc120683497 \h </w:instrText>
      </w:r>
      <w:r>
        <w:rPr>
          <w:noProof/>
        </w:rPr>
      </w:r>
      <w:r>
        <w:rPr>
          <w:noProof/>
        </w:rPr>
        <w:fldChar w:fldCharType="separate"/>
      </w:r>
      <w:r>
        <w:rPr>
          <w:noProof/>
        </w:rPr>
        <w:t>25</w:t>
      </w:r>
      <w:r>
        <w:rPr>
          <w:noProof/>
        </w:rPr>
        <w:fldChar w:fldCharType="end"/>
      </w:r>
    </w:p>
    <w:p w14:paraId="2C1ACD03" w14:textId="611E18B8"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5.1.6.3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_Toc120683498 \h </w:instrText>
      </w:r>
      <w:r>
        <w:rPr>
          <w:noProof/>
        </w:rPr>
      </w:r>
      <w:r>
        <w:rPr>
          <w:noProof/>
        </w:rPr>
        <w:fldChar w:fldCharType="separate"/>
      </w:r>
      <w:r>
        <w:rPr>
          <w:noProof/>
        </w:rPr>
        <w:t>25</w:t>
      </w:r>
      <w:r>
        <w:rPr>
          <w:noProof/>
        </w:rPr>
        <w:fldChar w:fldCharType="end"/>
      </w:r>
    </w:p>
    <w:p w14:paraId="1B37B11A" w14:textId="5B61F142" w:rsidR="002B13AC" w:rsidRDefault="002B13AC">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_Toc120683499 \h </w:instrText>
      </w:r>
      <w:r>
        <w:rPr>
          <w:noProof/>
        </w:rPr>
      </w:r>
      <w:r>
        <w:rPr>
          <w:noProof/>
        </w:rPr>
        <w:fldChar w:fldCharType="separate"/>
      </w:r>
      <w:r>
        <w:rPr>
          <w:noProof/>
        </w:rPr>
        <w:t>25</w:t>
      </w:r>
      <w:r>
        <w:rPr>
          <w:noProof/>
        </w:rPr>
        <w:fldChar w:fldCharType="end"/>
      </w:r>
    </w:p>
    <w:p w14:paraId="4291F116" w14:textId="692F16C5" w:rsidR="002B13AC" w:rsidRDefault="002B13AC">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_Toc120683500 \h </w:instrText>
      </w:r>
      <w:r>
        <w:rPr>
          <w:noProof/>
        </w:rPr>
      </w:r>
      <w:r>
        <w:rPr>
          <w:noProof/>
        </w:rPr>
        <w:fldChar w:fldCharType="separate"/>
      </w:r>
      <w:r>
        <w:rPr>
          <w:noProof/>
        </w:rPr>
        <w:t>26</w:t>
      </w:r>
      <w:r>
        <w:rPr>
          <w:noProof/>
        </w:rPr>
        <w:fldChar w:fldCharType="end"/>
      </w:r>
    </w:p>
    <w:p w14:paraId="73DAAD22" w14:textId="3EC4087D"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_Toc120683501 \h </w:instrText>
      </w:r>
      <w:r>
        <w:rPr>
          <w:noProof/>
        </w:rPr>
      </w:r>
      <w:r>
        <w:rPr>
          <w:noProof/>
        </w:rPr>
        <w:fldChar w:fldCharType="separate"/>
      </w:r>
      <w:r>
        <w:rPr>
          <w:noProof/>
        </w:rPr>
        <w:t>26</w:t>
      </w:r>
      <w:r>
        <w:rPr>
          <w:noProof/>
        </w:rPr>
        <w:fldChar w:fldCharType="end"/>
      </w:r>
    </w:p>
    <w:p w14:paraId="2730F0E2" w14:textId="0F84EFC5" w:rsidR="002B13AC" w:rsidRDefault="002B13AC">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_Toc120683502 \h </w:instrText>
      </w:r>
      <w:r>
        <w:rPr>
          <w:noProof/>
        </w:rPr>
      </w:r>
      <w:r>
        <w:rPr>
          <w:noProof/>
        </w:rPr>
        <w:fldChar w:fldCharType="separate"/>
      </w:r>
      <w:r>
        <w:rPr>
          <w:noProof/>
        </w:rPr>
        <w:t>26</w:t>
      </w:r>
      <w:r>
        <w:rPr>
          <w:noProof/>
        </w:rPr>
        <w:fldChar w:fldCharType="end"/>
      </w:r>
    </w:p>
    <w:p w14:paraId="1B95C793" w14:textId="4D937BE9" w:rsidR="002B13AC" w:rsidRDefault="002B13AC">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_Toc120683503 \h </w:instrText>
      </w:r>
      <w:r>
        <w:rPr>
          <w:noProof/>
        </w:rPr>
      </w:r>
      <w:r>
        <w:rPr>
          <w:noProof/>
        </w:rPr>
        <w:fldChar w:fldCharType="separate"/>
      </w:r>
      <w:r>
        <w:rPr>
          <w:noProof/>
        </w:rPr>
        <w:t>26</w:t>
      </w:r>
      <w:r>
        <w:rPr>
          <w:noProof/>
        </w:rPr>
        <w:fldChar w:fldCharType="end"/>
      </w:r>
    </w:p>
    <w:p w14:paraId="5C161217" w14:textId="661358F2" w:rsidR="002B13AC" w:rsidRDefault="002B13AC">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_Toc120683504 \h </w:instrText>
      </w:r>
      <w:r>
        <w:rPr>
          <w:noProof/>
        </w:rPr>
      </w:r>
      <w:r>
        <w:rPr>
          <w:noProof/>
        </w:rPr>
        <w:fldChar w:fldCharType="separate"/>
      </w:r>
      <w:r>
        <w:rPr>
          <w:noProof/>
        </w:rPr>
        <w:t>26</w:t>
      </w:r>
      <w:r>
        <w:rPr>
          <w:noProof/>
        </w:rPr>
        <w:fldChar w:fldCharType="end"/>
      </w:r>
    </w:p>
    <w:p w14:paraId="55C0E554" w14:textId="4A2553E3" w:rsidR="002B13AC" w:rsidRDefault="002B13AC">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_Toc120683505 \h </w:instrText>
      </w:r>
      <w:r>
        <w:rPr>
          <w:noProof/>
        </w:rPr>
      </w:r>
      <w:r>
        <w:rPr>
          <w:noProof/>
        </w:rPr>
        <w:fldChar w:fldCharType="separate"/>
      </w:r>
      <w:r>
        <w:rPr>
          <w:noProof/>
        </w:rPr>
        <w:t>26</w:t>
      </w:r>
      <w:r>
        <w:rPr>
          <w:noProof/>
        </w:rPr>
        <w:fldChar w:fldCharType="end"/>
      </w:r>
    </w:p>
    <w:p w14:paraId="642AB3B6" w14:textId="7F89AB67" w:rsidR="002B13AC" w:rsidRDefault="002B13AC">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_Toc120683506 \h </w:instrText>
      </w:r>
      <w:r>
        <w:rPr>
          <w:noProof/>
        </w:rPr>
      </w:r>
      <w:r>
        <w:rPr>
          <w:noProof/>
        </w:rPr>
        <w:fldChar w:fldCharType="separate"/>
      </w:r>
      <w:r>
        <w:rPr>
          <w:noProof/>
        </w:rPr>
        <w:t>26</w:t>
      </w:r>
      <w:r>
        <w:rPr>
          <w:noProof/>
        </w:rPr>
        <w:fldChar w:fldCharType="end"/>
      </w:r>
    </w:p>
    <w:p w14:paraId="553D320B" w14:textId="66981506" w:rsidR="002B13AC" w:rsidRDefault="002B13AC">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_Toc120683507 \h </w:instrText>
      </w:r>
      <w:r>
        <w:rPr>
          <w:noProof/>
        </w:rPr>
      </w:r>
      <w:r>
        <w:rPr>
          <w:noProof/>
        </w:rPr>
        <w:fldChar w:fldCharType="separate"/>
      </w:r>
      <w:r>
        <w:rPr>
          <w:noProof/>
        </w:rPr>
        <w:t>26</w:t>
      </w:r>
      <w:r>
        <w:rPr>
          <w:noProof/>
        </w:rPr>
        <w:fldChar w:fldCharType="end"/>
      </w:r>
    </w:p>
    <w:p w14:paraId="27B5C38A" w14:textId="544501F8" w:rsidR="002B13AC" w:rsidRDefault="002B13AC">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_Toc120683508 \h </w:instrText>
      </w:r>
      <w:r>
        <w:rPr>
          <w:noProof/>
        </w:rPr>
      </w:r>
      <w:r>
        <w:rPr>
          <w:noProof/>
        </w:rPr>
        <w:fldChar w:fldCharType="separate"/>
      </w:r>
      <w:r>
        <w:rPr>
          <w:noProof/>
        </w:rPr>
        <w:t>26</w:t>
      </w:r>
      <w:r>
        <w:rPr>
          <w:noProof/>
        </w:rPr>
        <w:fldChar w:fldCharType="end"/>
      </w:r>
    </w:p>
    <w:p w14:paraId="031B3C0F" w14:textId="2B780451" w:rsidR="002B13AC" w:rsidRDefault="002B13AC">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_Toc120683509 \h </w:instrText>
      </w:r>
      <w:r>
        <w:rPr>
          <w:noProof/>
        </w:rPr>
      </w:r>
      <w:r>
        <w:rPr>
          <w:noProof/>
        </w:rPr>
        <w:fldChar w:fldCharType="separate"/>
      </w:r>
      <w:r>
        <w:rPr>
          <w:noProof/>
        </w:rPr>
        <w:t>27</w:t>
      </w:r>
      <w:r>
        <w:rPr>
          <w:noProof/>
        </w:rPr>
        <w:fldChar w:fldCharType="end"/>
      </w:r>
    </w:p>
    <w:p w14:paraId="46DBC465" w14:textId="47F2ECFE" w:rsidR="002B13AC" w:rsidRDefault="002B13AC">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_Toc120683510 \h </w:instrText>
      </w:r>
      <w:r>
        <w:rPr>
          <w:noProof/>
        </w:rPr>
      </w:r>
      <w:r>
        <w:rPr>
          <w:noProof/>
        </w:rPr>
        <w:fldChar w:fldCharType="separate"/>
      </w:r>
      <w:r>
        <w:rPr>
          <w:noProof/>
        </w:rPr>
        <w:t>27</w:t>
      </w:r>
      <w:r>
        <w:rPr>
          <w:noProof/>
        </w:rPr>
        <w:fldChar w:fldCharType="end"/>
      </w:r>
    </w:p>
    <w:p w14:paraId="780A3254" w14:textId="2CFE0A43" w:rsidR="002B13AC" w:rsidRDefault="002B13AC">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_Toc120683511 \h </w:instrText>
      </w:r>
      <w:r>
        <w:rPr>
          <w:noProof/>
        </w:rPr>
      </w:r>
      <w:r>
        <w:rPr>
          <w:noProof/>
        </w:rPr>
        <w:fldChar w:fldCharType="separate"/>
      </w:r>
      <w:r>
        <w:rPr>
          <w:noProof/>
        </w:rPr>
        <w:t>27</w:t>
      </w:r>
      <w:r>
        <w:rPr>
          <w:noProof/>
        </w:rPr>
        <w:fldChar w:fldCharType="end"/>
      </w:r>
    </w:p>
    <w:p w14:paraId="3A39B6FA" w14:textId="4698FFF4" w:rsidR="002B13AC" w:rsidRDefault="002B13AC">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_Toc120683512 \h </w:instrText>
      </w:r>
      <w:r>
        <w:rPr>
          <w:noProof/>
        </w:rPr>
      </w:r>
      <w:r>
        <w:rPr>
          <w:noProof/>
        </w:rPr>
        <w:fldChar w:fldCharType="separate"/>
      </w:r>
      <w:r>
        <w:rPr>
          <w:noProof/>
        </w:rPr>
        <w:t>27</w:t>
      </w:r>
      <w:r>
        <w:rPr>
          <w:noProof/>
        </w:rPr>
        <w:fldChar w:fldCharType="end"/>
      </w:r>
    </w:p>
    <w:p w14:paraId="532D7567" w14:textId="216F1351" w:rsidR="002B13AC" w:rsidRDefault="002B13AC">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_Toc120683513 \h </w:instrText>
      </w:r>
      <w:r>
        <w:rPr>
          <w:noProof/>
        </w:rPr>
      </w:r>
      <w:r>
        <w:rPr>
          <w:noProof/>
        </w:rPr>
        <w:fldChar w:fldCharType="separate"/>
      </w:r>
      <w:r>
        <w:rPr>
          <w:noProof/>
        </w:rPr>
        <w:t>27</w:t>
      </w:r>
      <w:r>
        <w:rPr>
          <w:noProof/>
        </w:rPr>
        <w:fldChar w:fldCharType="end"/>
      </w:r>
    </w:p>
    <w:p w14:paraId="11FDCF6E" w14:textId="5F4E2FE7" w:rsidR="002B13AC" w:rsidRDefault="002B13AC">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_Toc120683514 \h </w:instrText>
      </w:r>
      <w:r>
        <w:rPr>
          <w:noProof/>
        </w:rPr>
      </w:r>
      <w:r>
        <w:rPr>
          <w:noProof/>
        </w:rPr>
        <w:fldChar w:fldCharType="separate"/>
      </w:r>
      <w:r>
        <w:rPr>
          <w:noProof/>
        </w:rPr>
        <w:t>27</w:t>
      </w:r>
      <w:r>
        <w:rPr>
          <w:noProof/>
        </w:rPr>
        <w:fldChar w:fldCharType="end"/>
      </w:r>
    </w:p>
    <w:p w14:paraId="510B6EB9" w14:textId="32A2906F" w:rsidR="002B13AC" w:rsidRDefault="002B13AC">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_Toc120683515 \h </w:instrText>
      </w:r>
      <w:r>
        <w:rPr>
          <w:noProof/>
        </w:rPr>
      </w:r>
      <w:r>
        <w:rPr>
          <w:noProof/>
        </w:rPr>
        <w:fldChar w:fldCharType="separate"/>
      </w:r>
      <w:r>
        <w:rPr>
          <w:noProof/>
        </w:rPr>
        <w:t>27</w:t>
      </w:r>
      <w:r>
        <w:rPr>
          <w:noProof/>
        </w:rPr>
        <w:fldChar w:fldCharType="end"/>
      </w:r>
    </w:p>
    <w:p w14:paraId="3EA39F26" w14:textId="79DC2AF9" w:rsidR="002B13AC" w:rsidRDefault="002B13AC">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_Toc120683516 \h </w:instrText>
      </w:r>
      <w:r>
        <w:rPr>
          <w:noProof/>
        </w:rPr>
      </w:r>
      <w:r>
        <w:rPr>
          <w:noProof/>
        </w:rPr>
        <w:fldChar w:fldCharType="separate"/>
      </w:r>
      <w:r>
        <w:rPr>
          <w:noProof/>
        </w:rPr>
        <w:t>28</w:t>
      </w:r>
      <w:r>
        <w:rPr>
          <w:noProof/>
        </w:rPr>
        <w:fldChar w:fldCharType="end"/>
      </w:r>
    </w:p>
    <w:p w14:paraId="261D5CE2" w14:textId="4774E724" w:rsidR="002B13AC" w:rsidRDefault="002B13AC">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_Toc120683517 \h </w:instrText>
      </w:r>
      <w:r>
        <w:rPr>
          <w:noProof/>
        </w:rPr>
      </w:r>
      <w:r>
        <w:rPr>
          <w:noProof/>
        </w:rPr>
        <w:fldChar w:fldCharType="separate"/>
      </w:r>
      <w:r>
        <w:rPr>
          <w:noProof/>
        </w:rPr>
        <w:t>28</w:t>
      </w:r>
      <w:r>
        <w:rPr>
          <w:noProof/>
        </w:rPr>
        <w:fldChar w:fldCharType="end"/>
      </w:r>
    </w:p>
    <w:p w14:paraId="4F81090A" w14:textId="522D4198" w:rsidR="002B13AC" w:rsidRDefault="002B13AC">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_Toc120683518 \h </w:instrText>
      </w:r>
      <w:r>
        <w:rPr>
          <w:noProof/>
        </w:rPr>
      </w:r>
      <w:r>
        <w:rPr>
          <w:noProof/>
        </w:rPr>
        <w:fldChar w:fldCharType="separate"/>
      </w:r>
      <w:r>
        <w:rPr>
          <w:noProof/>
        </w:rPr>
        <w:t>28</w:t>
      </w:r>
      <w:r>
        <w:rPr>
          <w:noProof/>
        </w:rPr>
        <w:fldChar w:fldCharType="end"/>
      </w:r>
    </w:p>
    <w:p w14:paraId="2444B4A7" w14:textId="0A62F472" w:rsidR="002B13AC" w:rsidRDefault="002B13AC">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_Toc120683519 \h </w:instrText>
      </w:r>
      <w:r>
        <w:rPr>
          <w:noProof/>
        </w:rPr>
      </w:r>
      <w:r>
        <w:rPr>
          <w:noProof/>
        </w:rPr>
        <w:fldChar w:fldCharType="separate"/>
      </w:r>
      <w:r>
        <w:rPr>
          <w:noProof/>
        </w:rPr>
        <w:t>28</w:t>
      </w:r>
      <w:r>
        <w:rPr>
          <w:noProof/>
        </w:rPr>
        <w:fldChar w:fldCharType="end"/>
      </w:r>
    </w:p>
    <w:p w14:paraId="7AD33358" w14:textId="684FD8D6" w:rsidR="002B13AC" w:rsidRDefault="002B13AC">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_Toc120683520 \h </w:instrText>
      </w:r>
      <w:r>
        <w:rPr>
          <w:noProof/>
        </w:rPr>
      </w:r>
      <w:r>
        <w:rPr>
          <w:noProof/>
        </w:rPr>
        <w:fldChar w:fldCharType="separate"/>
      </w:r>
      <w:r>
        <w:rPr>
          <w:noProof/>
        </w:rPr>
        <w:t>28</w:t>
      </w:r>
      <w:r>
        <w:rPr>
          <w:noProof/>
        </w:rPr>
        <w:fldChar w:fldCharType="end"/>
      </w:r>
    </w:p>
    <w:p w14:paraId="1365BE84" w14:textId="45CA6D83" w:rsidR="002B13AC" w:rsidRDefault="002B13AC">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_Toc120683521 \h </w:instrText>
      </w:r>
      <w:r>
        <w:rPr>
          <w:noProof/>
        </w:rPr>
      </w:r>
      <w:r>
        <w:rPr>
          <w:noProof/>
        </w:rPr>
        <w:fldChar w:fldCharType="separate"/>
      </w:r>
      <w:r>
        <w:rPr>
          <w:noProof/>
        </w:rPr>
        <w:t>28</w:t>
      </w:r>
      <w:r>
        <w:rPr>
          <w:noProof/>
        </w:rPr>
        <w:fldChar w:fldCharType="end"/>
      </w:r>
    </w:p>
    <w:p w14:paraId="414A980F" w14:textId="66CA8E66" w:rsidR="002B13AC" w:rsidRDefault="002B13AC">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_Toc120683522 \h </w:instrText>
      </w:r>
      <w:r>
        <w:rPr>
          <w:noProof/>
        </w:rPr>
      </w:r>
      <w:r>
        <w:rPr>
          <w:noProof/>
        </w:rPr>
        <w:fldChar w:fldCharType="separate"/>
      </w:r>
      <w:r>
        <w:rPr>
          <w:noProof/>
        </w:rPr>
        <w:t>28</w:t>
      </w:r>
      <w:r>
        <w:rPr>
          <w:noProof/>
        </w:rPr>
        <w:fldChar w:fldCharType="end"/>
      </w:r>
    </w:p>
    <w:p w14:paraId="65B84393" w14:textId="2AFF6ED8" w:rsidR="002B13AC" w:rsidRDefault="002B13AC">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_Toc120683523 \h </w:instrText>
      </w:r>
      <w:r>
        <w:rPr>
          <w:noProof/>
        </w:rPr>
      </w:r>
      <w:r>
        <w:rPr>
          <w:noProof/>
        </w:rPr>
        <w:fldChar w:fldCharType="separate"/>
      </w:r>
      <w:r>
        <w:rPr>
          <w:noProof/>
        </w:rPr>
        <w:t>28</w:t>
      </w:r>
      <w:r>
        <w:rPr>
          <w:noProof/>
        </w:rPr>
        <w:fldChar w:fldCharType="end"/>
      </w:r>
    </w:p>
    <w:p w14:paraId="69054D38" w14:textId="207C00A1" w:rsidR="002B13AC" w:rsidRDefault="002B13AC">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_Toc120683524 \h </w:instrText>
      </w:r>
      <w:r>
        <w:rPr>
          <w:noProof/>
        </w:rPr>
      </w:r>
      <w:r>
        <w:rPr>
          <w:noProof/>
        </w:rPr>
        <w:fldChar w:fldCharType="separate"/>
      </w:r>
      <w:r>
        <w:rPr>
          <w:noProof/>
        </w:rPr>
        <w:t>29</w:t>
      </w:r>
      <w:r>
        <w:rPr>
          <w:noProof/>
        </w:rPr>
        <w:fldChar w:fldCharType="end"/>
      </w:r>
    </w:p>
    <w:p w14:paraId="0B704FFD" w14:textId="7A57676E" w:rsidR="002B13AC" w:rsidRDefault="002B13AC">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_Toc120683525 \h </w:instrText>
      </w:r>
      <w:r>
        <w:rPr>
          <w:noProof/>
        </w:rPr>
      </w:r>
      <w:r>
        <w:rPr>
          <w:noProof/>
        </w:rPr>
        <w:fldChar w:fldCharType="separate"/>
      </w:r>
      <w:r>
        <w:rPr>
          <w:noProof/>
        </w:rPr>
        <w:t>29</w:t>
      </w:r>
      <w:r>
        <w:rPr>
          <w:noProof/>
        </w:rPr>
        <w:fldChar w:fldCharType="end"/>
      </w:r>
    </w:p>
    <w:p w14:paraId="6EB94CF0" w14:textId="63CE98AD" w:rsidR="002B13AC" w:rsidRDefault="002B13AC">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_Toc120683526 \h </w:instrText>
      </w:r>
      <w:r>
        <w:rPr>
          <w:noProof/>
        </w:rPr>
      </w:r>
      <w:r>
        <w:rPr>
          <w:noProof/>
        </w:rPr>
        <w:fldChar w:fldCharType="separate"/>
      </w:r>
      <w:r>
        <w:rPr>
          <w:noProof/>
        </w:rPr>
        <w:t>29</w:t>
      </w:r>
      <w:r>
        <w:rPr>
          <w:noProof/>
        </w:rPr>
        <w:fldChar w:fldCharType="end"/>
      </w:r>
    </w:p>
    <w:p w14:paraId="55C97D96" w14:textId="2FC909E5" w:rsidR="002B13AC" w:rsidRDefault="002B13AC">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_Toc120683527 \h </w:instrText>
      </w:r>
      <w:r>
        <w:rPr>
          <w:noProof/>
        </w:rPr>
      </w:r>
      <w:r>
        <w:rPr>
          <w:noProof/>
        </w:rPr>
        <w:fldChar w:fldCharType="separate"/>
      </w:r>
      <w:r>
        <w:rPr>
          <w:noProof/>
        </w:rPr>
        <w:t>29</w:t>
      </w:r>
      <w:r>
        <w:rPr>
          <w:noProof/>
        </w:rPr>
        <w:fldChar w:fldCharType="end"/>
      </w:r>
    </w:p>
    <w:p w14:paraId="2DE3BAA3" w14:textId="236A4E29" w:rsidR="002B13AC" w:rsidRDefault="002B13AC">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_Toc120683528 \h </w:instrText>
      </w:r>
      <w:r>
        <w:rPr>
          <w:noProof/>
        </w:rPr>
      </w:r>
      <w:r>
        <w:rPr>
          <w:noProof/>
        </w:rPr>
        <w:fldChar w:fldCharType="separate"/>
      </w:r>
      <w:r>
        <w:rPr>
          <w:noProof/>
        </w:rPr>
        <w:t>29</w:t>
      </w:r>
      <w:r>
        <w:rPr>
          <w:noProof/>
        </w:rPr>
        <w:fldChar w:fldCharType="end"/>
      </w:r>
    </w:p>
    <w:p w14:paraId="147BBC36" w14:textId="14368A80" w:rsidR="002B13AC" w:rsidRDefault="002B13AC">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_Toc120683529 \h </w:instrText>
      </w:r>
      <w:r>
        <w:rPr>
          <w:noProof/>
        </w:rPr>
      </w:r>
      <w:r>
        <w:rPr>
          <w:noProof/>
        </w:rPr>
        <w:fldChar w:fldCharType="separate"/>
      </w:r>
      <w:r>
        <w:rPr>
          <w:noProof/>
        </w:rPr>
        <w:t>30</w:t>
      </w:r>
      <w:r>
        <w:rPr>
          <w:noProof/>
        </w:rPr>
        <w:fldChar w:fldCharType="end"/>
      </w:r>
    </w:p>
    <w:p w14:paraId="69F0118C" w14:textId="66385B45" w:rsidR="002B13AC" w:rsidRDefault="002B13AC">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_Toc120683530 \h </w:instrText>
      </w:r>
      <w:r>
        <w:rPr>
          <w:noProof/>
        </w:rPr>
      </w:r>
      <w:r>
        <w:rPr>
          <w:noProof/>
        </w:rPr>
        <w:fldChar w:fldCharType="separate"/>
      </w:r>
      <w:r>
        <w:rPr>
          <w:noProof/>
        </w:rPr>
        <w:t>30</w:t>
      </w:r>
      <w:r>
        <w:rPr>
          <w:noProof/>
        </w:rPr>
        <w:fldChar w:fldCharType="end"/>
      </w:r>
    </w:p>
    <w:p w14:paraId="39DE0EF6" w14:textId="0F3C3E89" w:rsidR="002B13AC" w:rsidRDefault="002B13AC">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_Toc120683531 \h </w:instrText>
      </w:r>
      <w:r>
        <w:rPr>
          <w:noProof/>
        </w:rPr>
      </w:r>
      <w:r>
        <w:rPr>
          <w:noProof/>
        </w:rPr>
        <w:fldChar w:fldCharType="separate"/>
      </w:r>
      <w:r>
        <w:rPr>
          <w:noProof/>
        </w:rPr>
        <w:t>30</w:t>
      </w:r>
      <w:r>
        <w:rPr>
          <w:noProof/>
        </w:rPr>
        <w:fldChar w:fldCharType="end"/>
      </w:r>
    </w:p>
    <w:p w14:paraId="16F0CAD0" w14:textId="38A7DBCB" w:rsidR="002B13AC" w:rsidRDefault="002B13AC">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F431F">
        <w:rPr>
          <w:rFonts w:eastAsia="Times New Roman"/>
          <w:noProof/>
        </w:rPr>
        <w:t>Fetch Notification</w:t>
      </w:r>
      <w:r>
        <w:rPr>
          <w:noProof/>
        </w:rPr>
        <w:tab/>
      </w:r>
      <w:r>
        <w:rPr>
          <w:noProof/>
        </w:rPr>
        <w:fldChar w:fldCharType="begin"/>
      </w:r>
      <w:r>
        <w:rPr>
          <w:noProof/>
        </w:rPr>
        <w:instrText xml:space="preserve"> PAGEREF _Toc120683532 \h </w:instrText>
      </w:r>
      <w:r>
        <w:rPr>
          <w:noProof/>
        </w:rPr>
      </w:r>
      <w:r>
        <w:rPr>
          <w:noProof/>
        </w:rPr>
        <w:fldChar w:fldCharType="separate"/>
      </w:r>
      <w:r>
        <w:rPr>
          <w:noProof/>
        </w:rPr>
        <w:t>31</w:t>
      </w:r>
      <w:r>
        <w:rPr>
          <w:noProof/>
        </w:rPr>
        <w:fldChar w:fldCharType="end"/>
      </w:r>
    </w:p>
    <w:p w14:paraId="2EA14011" w14:textId="35B56EDD" w:rsidR="002B13AC" w:rsidRDefault="002B13AC">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_Toc120683533 \h </w:instrText>
      </w:r>
      <w:r>
        <w:rPr>
          <w:noProof/>
        </w:rPr>
      </w:r>
      <w:r>
        <w:rPr>
          <w:noProof/>
        </w:rPr>
        <w:fldChar w:fldCharType="separate"/>
      </w:r>
      <w:r>
        <w:rPr>
          <w:noProof/>
        </w:rPr>
        <w:t>31</w:t>
      </w:r>
      <w:r>
        <w:rPr>
          <w:noProof/>
        </w:rPr>
        <w:fldChar w:fldCharType="end"/>
      </w:r>
    </w:p>
    <w:p w14:paraId="7B238FFC" w14:textId="1ADFF20A" w:rsidR="002B13AC" w:rsidRDefault="002B13AC">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_Toc120683534 \h </w:instrText>
      </w:r>
      <w:r>
        <w:rPr>
          <w:noProof/>
        </w:rPr>
      </w:r>
      <w:r>
        <w:rPr>
          <w:noProof/>
        </w:rPr>
        <w:fldChar w:fldCharType="separate"/>
      </w:r>
      <w:r>
        <w:rPr>
          <w:noProof/>
        </w:rPr>
        <w:t>31</w:t>
      </w:r>
      <w:r>
        <w:rPr>
          <w:noProof/>
        </w:rPr>
        <w:fldChar w:fldCharType="end"/>
      </w:r>
    </w:p>
    <w:p w14:paraId="1E579F26" w14:textId="7FEF550A" w:rsidR="002B13AC" w:rsidRDefault="002B13AC">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_Toc120683535 \h </w:instrText>
      </w:r>
      <w:r>
        <w:rPr>
          <w:noProof/>
        </w:rPr>
      </w:r>
      <w:r>
        <w:rPr>
          <w:noProof/>
        </w:rPr>
        <w:fldChar w:fldCharType="separate"/>
      </w:r>
      <w:r>
        <w:rPr>
          <w:noProof/>
        </w:rPr>
        <w:t>31</w:t>
      </w:r>
      <w:r>
        <w:rPr>
          <w:noProof/>
        </w:rPr>
        <w:fldChar w:fldCharType="end"/>
      </w:r>
    </w:p>
    <w:p w14:paraId="22813E29" w14:textId="3D0283C9" w:rsidR="002B13AC" w:rsidRDefault="002B13AC">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_Toc120683536 \h </w:instrText>
      </w:r>
      <w:r>
        <w:rPr>
          <w:noProof/>
        </w:rPr>
      </w:r>
      <w:r>
        <w:rPr>
          <w:noProof/>
        </w:rPr>
        <w:fldChar w:fldCharType="separate"/>
      </w:r>
      <w:r>
        <w:rPr>
          <w:noProof/>
        </w:rPr>
        <w:t>31</w:t>
      </w:r>
      <w:r>
        <w:rPr>
          <w:noProof/>
        </w:rPr>
        <w:fldChar w:fldCharType="end"/>
      </w:r>
    </w:p>
    <w:p w14:paraId="533A7E10" w14:textId="14624C05" w:rsidR="002B13AC" w:rsidRDefault="002B13AC">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_Toc120683537 \h </w:instrText>
      </w:r>
      <w:r>
        <w:rPr>
          <w:noProof/>
        </w:rPr>
      </w:r>
      <w:r>
        <w:rPr>
          <w:noProof/>
        </w:rPr>
        <w:fldChar w:fldCharType="separate"/>
      </w:r>
      <w:r>
        <w:rPr>
          <w:noProof/>
        </w:rPr>
        <w:t>32</w:t>
      </w:r>
      <w:r>
        <w:rPr>
          <w:noProof/>
        </w:rPr>
        <w:fldChar w:fldCharType="end"/>
      </w:r>
    </w:p>
    <w:p w14:paraId="06031D7C" w14:textId="03E3ADC0" w:rsidR="002B13AC" w:rsidRDefault="002B13AC">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_Toc120683538 \h </w:instrText>
      </w:r>
      <w:r>
        <w:rPr>
          <w:noProof/>
        </w:rPr>
      </w:r>
      <w:r>
        <w:rPr>
          <w:noProof/>
        </w:rPr>
        <w:fldChar w:fldCharType="separate"/>
      </w:r>
      <w:r>
        <w:rPr>
          <w:noProof/>
        </w:rPr>
        <w:t>32</w:t>
      </w:r>
      <w:r>
        <w:rPr>
          <w:noProof/>
        </w:rPr>
        <w:fldChar w:fldCharType="end"/>
      </w:r>
    </w:p>
    <w:p w14:paraId="408EC037" w14:textId="16C6914C"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5.2.6.2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_Toc120683539 \h </w:instrText>
      </w:r>
      <w:r>
        <w:rPr>
          <w:noProof/>
        </w:rPr>
      </w:r>
      <w:r>
        <w:rPr>
          <w:noProof/>
        </w:rPr>
        <w:fldChar w:fldCharType="separate"/>
      </w:r>
      <w:r>
        <w:rPr>
          <w:noProof/>
        </w:rPr>
        <w:t>33</w:t>
      </w:r>
      <w:r>
        <w:rPr>
          <w:noProof/>
        </w:rPr>
        <w:fldChar w:fldCharType="end"/>
      </w:r>
    </w:p>
    <w:p w14:paraId="3F70D13A" w14:textId="45EF0979" w:rsidR="002B13AC" w:rsidRDefault="002B13AC">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_Toc120683540 \h </w:instrText>
      </w:r>
      <w:r>
        <w:rPr>
          <w:noProof/>
        </w:rPr>
      </w:r>
      <w:r>
        <w:rPr>
          <w:noProof/>
        </w:rPr>
        <w:fldChar w:fldCharType="separate"/>
      </w:r>
      <w:r>
        <w:rPr>
          <w:noProof/>
        </w:rPr>
        <w:t>33</w:t>
      </w:r>
      <w:r>
        <w:rPr>
          <w:noProof/>
        </w:rPr>
        <w:fldChar w:fldCharType="end"/>
      </w:r>
    </w:p>
    <w:p w14:paraId="66177057" w14:textId="5C0222A4" w:rsidR="002B13AC" w:rsidRDefault="002B13AC">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_Toc120683541 \h </w:instrText>
      </w:r>
      <w:r>
        <w:rPr>
          <w:noProof/>
        </w:rPr>
      </w:r>
      <w:r>
        <w:rPr>
          <w:noProof/>
        </w:rPr>
        <w:fldChar w:fldCharType="separate"/>
      </w:r>
      <w:r>
        <w:rPr>
          <w:noProof/>
        </w:rPr>
        <w:t>33</w:t>
      </w:r>
      <w:r>
        <w:rPr>
          <w:noProof/>
        </w:rPr>
        <w:fldChar w:fldCharType="end"/>
      </w:r>
    </w:p>
    <w:p w14:paraId="2C3DA461" w14:textId="1C0E81CF" w:rsidR="002B13AC" w:rsidRDefault="002B13AC">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_Toc120683542 \h </w:instrText>
      </w:r>
      <w:r>
        <w:rPr>
          <w:noProof/>
        </w:rPr>
      </w:r>
      <w:r>
        <w:rPr>
          <w:noProof/>
        </w:rPr>
        <w:fldChar w:fldCharType="separate"/>
      </w:r>
      <w:r>
        <w:rPr>
          <w:noProof/>
        </w:rPr>
        <w:t>33</w:t>
      </w:r>
      <w:r>
        <w:rPr>
          <w:noProof/>
        </w:rPr>
        <w:fldChar w:fldCharType="end"/>
      </w:r>
    </w:p>
    <w:p w14:paraId="53D7F0DB" w14:textId="2CF2646D" w:rsidR="002B13AC" w:rsidRDefault="002B13AC">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_Toc120683543 \h </w:instrText>
      </w:r>
      <w:r>
        <w:rPr>
          <w:noProof/>
        </w:rPr>
      </w:r>
      <w:r>
        <w:rPr>
          <w:noProof/>
        </w:rPr>
        <w:fldChar w:fldCharType="separate"/>
      </w:r>
      <w:r>
        <w:rPr>
          <w:noProof/>
        </w:rPr>
        <w:t>34</w:t>
      </w:r>
      <w:r>
        <w:rPr>
          <w:noProof/>
        </w:rPr>
        <w:fldChar w:fldCharType="end"/>
      </w:r>
    </w:p>
    <w:p w14:paraId="1E3FF6AD" w14:textId="67DF1C1C"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5.2.6.3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_Toc120683544 \h </w:instrText>
      </w:r>
      <w:r>
        <w:rPr>
          <w:noProof/>
        </w:rPr>
      </w:r>
      <w:r>
        <w:rPr>
          <w:noProof/>
        </w:rPr>
        <w:fldChar w:fldCharType="separate"/>
      </w:r>
      <w:r>
        <w:rPr>
          <w:noProof/>
        </w:rPr>
        <w:t>34</w:t>
      </w:r>
      <w:r>
        <w:rPr>
          <w:noProof/>
        </w:rPr>
        <w:fldChar w:fldCharType="end"/>
      </w:r>
    </w:p>
    <w:p w14:paraId="16E6FAA8" w14:textId="78A41ED3" w:rsidR="002B13AC" w:rsidRDefault="002B13AC">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_Toc120683545 \h </w:instrText>
      </w:r>
      <w:r>
        <w:rPr>
          <w:noProof/>
        </w:rPr>
      </w:r>
      <w:r>
        <w:rPr>
          <w:noProof/>
        </w:rPr>
        <w:fldChar w:fldCharType="separate"/>
      </w:r>
      <w:r>
        <w:rPr>
          <w:noProof/>
        </w:rPr>
        <w:t>34</w:t>
      </w:r>
      <w:r>
        <w:rPr>
          <w:noProof/>
        </w:rPr>
        <w:fldChar w:fldCharType="end"/>
      </w:r>
    </w:p>
    <w:p w14:paraId="362AAE29" w14:textId="3DEEF8ED" w:rsidR="002B13AC" w:rsidRDefault="002B13AC">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_Toc120683546 \h </w:instrText>
      </w:r>
      <w:r>
        <w:rPr>
          <w:noProof/>
        </w:rPr>
      </w:r>
      <w:r>
        <w:rPr>
          <w:noProof/>
        </w:rPr>
        <w:fldChar w:fldCharType="separate"/>
      </w:r>
      <w:r>
        <w:rPr>
          <w:noProof/>
        </w:rPr>
        <w:t>34</w:t>
      </w:r>
      <w:r>
        <w:rPr>
          <w:noProof/>
        </w:rPr>
        <w:fldChar w:fldCharType="end"/>
      </w:r>
    </w:p>
    <w:p w14:paraId="1E683E67" w14:textId="79651C18"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_Toc120683547 \h </w:instrText>
      </w:r>
      <w:r>
        <w:rPr>
          <w:noProof/>
        </w:rPr>
      </w:r>
      <w:r>
        <w:rPr>
          <w:noProof/>
        </w:rPr>
        <w:fldChar w:fldCharType="separate"/>
      </w:r>
      <w:r>
        <w:rPr>
          <w:noProof/>
        </w:rPr>
        <w:t>34</w:t>
      </w:r>
      <w:r>
        <w:rPr>
          <w:noProof/>
        </w:rPr>
        <w:fldChar w:fldCharType="end"/>
      </w:r>
    </w:p>
    <w:p w14:paraId="202EB14A" w14:textId="29091DC6" w:rsidR="002B13AC" w:rsidRDefault="002B13AC">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_Toc120683548 \h </w:instrText>
      </w:r>
      <w:r>
        <w:rPr>
          <w:noProof/>
        </w:rPr>
      </w:r>
      <w:r>
        <w:rPr>
          <w:noProof/>
        </w:rPr>
        <w:fldChar w:fldCharType="separate"/>
      </w:r>
      <w:r>
        <w:rPr>
          <w:noProof/>
        </w:rPr>
        <w:t>34</w:t>
      </w:r>
      <w:r>
        <w:rPr>
          <w:noProof/>
        </w:rPr>
        <w:fldChar w:fldCharType="end"/>
      </w:r>
    </w:p>
    <w:p w14:paraId="3A541C61" w14:textId="4485D0D1" w:rsidR="002B13AC" w:rsidRDefault="002B13AC">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_Toc120683549 \h </w:instrText>
      </w:r>
      <w:r>
        <w:rPr>
          <w:noProof/>
        </w:rPr>
      </w:r>
      <w:r>
        <w:rPr>
          <w:noProof/>
        </w:rPr>
        <w:fldChar w:fldCharType="separate"/>
      </w:r>
      <w:r>
        <w:rPr>
          <w:noProof/>
        </w:rPr>
        <w:t>34</w:t>
      </w:r>
      <w:r>
        <w:rPr>
          <w:noProof/>
        </w:rPr>
        <w:fldChar w:fldCharType="end"/>
      </w:r>
    </w:p>
    <w:p w14:paraId="47D18D6E" w14:textId="2D80D421" w:rsidR="002B13AC" w:rsidRDefault="002B13AC">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_Toc120683550 \h </w:instrText>
      </w:r>
      <w:r>
        <w:rPr>
          <w:noProof/>
        </w:rPr>
      </w:r>
      <w:r>
        <w:rPr>
          <w:noProof/>
        </w:rPr>
        <w:fldChar w:fldCharType="separate"/>
      </w:r>
      <w:r>
        <w:rPr>
          <w:noProof/>
        </w:rPr>
        <w:t>34</w:t>
      </w:r>
      <w:r>
        <w:rPr>
          <w:noProof/>
        </w:rPr>
        <w:fldChar w:fldCharType="end"/>
      </w:r>
    </w:p>
    <w:p w14:paraId="4D2B86C8" w14:textId="63CD1914" w:rsidR="002B13AC" w:rsidRDefault="002B13AC">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_Toc120683551 \h </w:instrText>
      </w:r>
      <w:r>
        <w:rPr>
          <w:noProof/>
        </w:rPr>
      </w:r>
      <w:r>
        <w:rPr>
          <w:noProof/>
        </w:rPr>
        <w:fldChar w:fldCharType="separate"/>
      </w:r>
      <w:r>
        <w:rPr>
          <w:noProof/>
        </w:rPr>
        <w:t>34</w:t>
      </w:r>
      <w:r>
        <w:rPr>
          <w:noProof/>
        </w:rPr>
        <w:fldChar w:fldCharType="end"/>
      </w:r>
    </w:p>
    <w:p w14:paraId="19DE8DFC" w14:textId="319E97C8" w:rsidR="002B13AC" w:rsidRDefault="002B13AC">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_Toc120683552 \h </w:instrText>
      </w:r>
      <w:r>
        <w:rPr>
          <w:noProof/>
        </w:rPr>
      </w:r>
      <w:r>
        <w:rPr>
          <w:noProof/>
        </w:rPr>
        <w:fldChar w:fldCharType="separate"/>
      </w:r>
      <w:r>
        <w:rPr>
          <w:noProof/>
        </w:rPr>
        <w:t>34</w:t>
      </w:r>
      <w:r>
        <w:rPr>
          <w:noProof/>
        </w:rPr>
        <w:fldChar w:fldCharType="end"/>
      </w:r>
    </w:p>
    <w:p w14:paraId="09F9C289" w14:textId="641D6F0C" w:rsidR="002B13AC" w:rsidRDefault="002B13AC">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_Toc120683553 \h </w:instrText>
      </w:r>
      <w:r>
        <w:rPr>
          <w:noProof/>
        </w:rPr>
      </w:r>
      <w:r>
        <w:rPr>
          <w:noProof/>
        </w:rPr>
        <w:fldChar w:fldCharType="separate"/>
      </w:r>
      <w:r>
        <w:rPr>
          <w:noProof/>
        </w:rPr>
        <w:t>35</w:t>
      </w:r>
      <w:r>
        <w:rPr>
          <w:noProof/>
        </w:rPr>
        <w:fldChar w:fldCharType="end"/>
      </w:r>
    </w:p>
    <w:p w14:paraId="4DA8A7E8" w14:textId="7D699837" w:rsidR="002B13AC" w:rsidRDefault="002B13AC">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_Toc120683554 \h </w:instrText>
      </w:r>
      <w:r>
        <w:rPr>
          <w:noProof/>
        </w:rPr>
      </w:r>
      <w:r>
        <w:rPr>
          <w:noProof/>
        </w:rPr>
        <w:fldChar w:fldCharType="separate"/>
      </w:r>
      <w:r>
        <w:rPr>
          <w:noProof/>
        </w:rPr>
        <w:t>35</w:t>
      </w:r>
      <w:r>
        <w:rPr>
          <w:noProof/>
        </w:rPr>
        <w:fldChar w:fldCharType="end"/>
      </w:r>
    </w:p>
    <w:p w14:paraId="5A3E5A94" w14:textId="4E04AE17" w:rsidR="002B13AC" w:rsidRDefault="002B13AC">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_Toc120683555 \h </w:instrText>
      </w:r>
      <w:r>
        <w:rPr>
          <w:noProof/>
        </w:rPr>
      </w:r>
      <w:r>
        <w:rPr>
          <w:noProof/>
        </w:rPr>
        <w:fldChar w:fldCharType="separate"/>
      </w:r>
      <w:r>
        <w:rPr>
          <w:noProof/>
        </w:rPr>
        <w:t>36</w:t>
      </w:r>
      <w:r>
        <w:rPr>
          <w:noProof/>
        </w:rPr>
        <w:fldChar w:fldCharType="end"/>
      </w:r>
    </w:p>
    <w:p w14:paraId="2525BDCD" w14:textId="4DB9B014" w:rsidR="002B13AC" w:rsidRDefault="002B13AC">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_Toc120683556 \h </w:instrText>
      </w:r>
      <w:r>
        <w:rPr>
          <w:noProof/>
        </w:rPr>
      </w:r>
      <w:r>
        <w:rPr>
          <w:noProof/>
        </w:rPr>
        <w:fldChar w:fldCharType="separate"/>
      </w:r>
      <w:r>
        <w:rPr>
          <w:noProof/>
        </w:rPr>
        <w:t>36</w:t>
      </w:r>
      <w:r>
        <w:rPr>
          <w:noProof/>
        </w:rPr>
        <w:fldChar w:fldCharType="end"/>
      </w:r>
    </w:p>
    <w:p w14:paraId="33EF39BD" w14:textId="6919B4B5" w:rsidR="002B13AC" w:rsidRDefault="002B13AC">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_Toc120683557 \h </w:instrText>
      </w:r>
      <w:r>
        <w:rPr>
          <w:noProof/>
        </w:rPr>
      </w:r>
      <w:r>
        <w:rPr>
          <w:noProof/>
        </w:rPr>
        <w:fldChar w:fldCharType="separate"/>
      </w:r>
      <w:r>
        <w:rPr>
          <w:noProof/>
        </w:rPr>
        <w:t>36</w:t>
      </w:r>
      <w:r>
        <w:rPr>
          <w:noProof/>
        </w:rPr>
        <w:fldChar w:fldCharType="end"/>
      </w:r>
    </w:p>
    <w:p w14:paraId="7B86E072" w14:textId="08655165" w:rsidR="002B13AC" w:rsidRDefault="002B13AC">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_Toc120683558 \h </w:instrText>
      </w:r>
      <w:r>
        <w:rPr>
          <w:noProof/>
        </w:rPr>
      </w:r>
      <w:r>
        <w:rPr>
          <w:noProof/>
        </w:rPr>
        <w:fldChar w:fldCharType="separate"/>
      </w:r>
      <w:r>
        <w:rPr>
          <w:noProof/>
        </w:rPr>
        <w:t>39</w:t>
      </w:r>
      <w:r>
        <w:rPr>
          <w:noProof/>
        </w:rPr>
        <w:fldChar w:fldCharType="end"/>
      </w:r>
    </w:p>
    <w:p w14:paraId="005D7EFD" w14:textId="51141C60" w:rsidR="002B13AC" w:rsidRDefault="002B13AC">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_Toc120683559 \h </w:instrText>
      </w:r>
      <w:r>
        <w:rPr>
          <w:noProof/>
        </w:rPr>
      </w:r>
      <w:r>
        <w:rPr>
          <w:noProof/>
        </w:rPr>
        <w:fldChar w:fldCharType="separate"/>
      </w:r>
      <w:r>
        <w:rPr>
          <w:noProof/>
        </w:rPr>
        <w:t>43</w:t>
      </w:r>
      <w:r>
        <w:rPr>
          <w:noProof/>
        </w:rPr>
        <w:fldChar w:fldCharType="end"/>
      </w:r>
    </w:p>
    <w:p w14:paraId="4B0650D6" w14:textId="1D217067" w:rsidR="00345A8F" w:rsidRDefault="002B13AC">
      <w:r>
        <w:rPr>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3236"/>
      <w:bookmarkStart w:id="26" w:name="_Toc120683424"/>
      <w:bookmarkEnd w:id="9"/>
      <w:r>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B1BC6E" w14:textId="77777777" w:rsidR="00345A8F" w:rsidRDefault="00D862C6">
      <w:r>
        <w:t xml:space="preserve">This Technical </w:t>
      </w:r>
      <w:bookmarkStart w:id="27" w:name="spectype3"/>
      <w:r>
        <w:t>Specification</w:t>
      </w:r>
      <w:bookmarkEnd w:id="2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8" w:name="introduction"/>
      <w:bookmarkStart w:id="29" w:name="_Toc35971369"/>
      <w:bookmarkStart w:id="30" w:name="_Toc36812100"/>
      <w:bookmarkStart w:id="31" w:name="_Toc72784116"/>
      <w:bookmarkStart w:id="32" w:name="_Toc73041662"/>
      <w:bookmarkStart w:id="33" w:name="_Toc81244718"/>
      <w:bookmarkStart w:id="34" w:name="_Toc88645288"/>
      <w:bookmarkStart w:id="35" w:name="_Toc89426200"/>
      <w:bookmarkStart w:id="36" w:name="_Toc94033085"/>
      <w:bookmarkStart w:id="37" w:name="_Toc97037241"/>
      <w:bookmarkStart w:id="38" w:name="_Toc97193024"/>
      <w:bookmarkStart w:id="39" w:name="_Toc100953657"/>
      <w:bookmarkStart w:id="40" w:name="_Toc104547308"/>
      <w:bookmarkStart w:id="41" w:name="_Toc112939376"/>
      <w:bookmarkStart w:id="42" w:name="_Toc114134757"/>
      <w:bookmarkStart w:id="43" w:name="_Toc120683237"/>
      <w:bookmarkStart w:id="44" w:name="_Toc120683425"/>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B28D5B" w14:textId="77777777" w:rsidR="00345A8F" w:rsidRDefault="00D862C6">
      <w:pPr>
        <w:pStyle w:val="1"/>
      </w:pPr>
      <w:r>
        <w:br w:type="page"/>
      </w:r>
      <w:bookmarkStart w:id="45" w:name="_Toc510696578"/>
      <w:bookmarkStart w:id="46" w:name="_Toc35971370"/>
      <w:bookmarkStart w:id="47" w:name="_Toc36812101"/>
      <w:bookmarkStart w:id="48" w:name="_Toc72784117"/>
      <w:bookmarkStart w:id="49" w:name="_Toc73041663"/>
      <w:bookmarkStart w:id="50" w:name="_Toc81244719"/>
      <w:bookmarkStart w:id="51" w:name="_Toc88645289"/>
      <w:bookmarkStart w:id="52" w:name="_Toc89426201"/>
      <w:bookmarkStart w:id="53" w:name="_Toc94033086"/>
      <w:bookmarkStart w:id="54" w:name="_Toc97037242"/>
      <w:bookmarkStart w:id="55" w:name="_Toc97193025"/>
      <w:bookmarkStart w:id="56" w:name="_Toc100953658"/>
      <w:bookmarkStart w:id="57" w:name="_Toc104547309"/>
      <w:bookmarkStart w:id="58" w:name="_Toc112939377"/>
      <w:bookmarkStart w:id="59" w:name="_Toc114134758"/>
      <w:bookmarkStart w:id="60" w:name="_Toc120683238"/>
      <w:bookmarkStart w:id="61" w:name="_Toc120683426"/>
      <w:r>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62" w:name="_Toc510696579"/>
      <w:bookmarkStart w:id="63" w:name="_Toc35971371"/>
      <w:bookmarkStart w:id="64" w:name="_Toc36812102"/>
      <w:bookmarkStart w:id="65" w:name="_Toc72784118"/>
      <w:bookmarkStart w:id="66" w:name="_Toc73041664"/>
      <w:bookmarkStart w:id="67" w:name="_Toc81244720"/>
      <w:bookmarkStart w:id="68" w:name="_Toc88645290"/>
      <w:bookmarkStart w:id="69" w:name="_Toc89426202"/>
      <w:bookmarkStart w:id="70" w:name="_Toc94033087"/>
      <w:bookmarkStart w:id="71" w:name="_Toc97037243"/>
      <w:bookmarkStart w:id="72" w:name="_Toc97193026"/>
      <w:bookmarkStart w:id="73" w:name="_Toc100953659"/>
      <w:bookmarkStart w:id="74" w:name="_Toc104547310"/>
      <w:bookmarkStart w:id="75" w:name="_Toc112939378"/>
      <w:bookmarkStart w:id="76" w:name="_Toc114134759"/>
      <w:bookmarkStart w:id="77" w:name="_Toc120683239"/>
      <w:bookmarkStart w:id="78" w:name="_Toc120683427"/>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t>[19]</w:t>
      </w:r>
      <w:r>
        <w:tab/>
      </w:r>
      <w:bookmarkStart w:id="83" w:name="_Hlk96109848"/>
      <w:r>
        <w:t>Void</w:t>
      </w:r>
      <w:bookmarkEnd w:id="8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4" w:name="_Toc510696580"/>
      <w:bookmarkStart w:id="85" w:name="_Toc35971372"/>
      <w:bookmarkStart w:id="86" w:name="_Toc36812103"/>
      <w:bookmarkStart w:id="87" w:name="_Toc72784119"/>
      <w:bookmarkStart w:id="88" w:name="_Toc73041665"/>
      <w:bookmarkStart w:id="89" w:name="_Toc81244721"/>
      <w:bookmarkStart w:id="90" w:name="_Toc88645291"/>
      <w:bookmarkStart w:id="91" w:name="_Toc89426203"/>
      <w:bookmarkStart w:id="92" w:name="_Toc94033088"/>
      <w:bookmarkStart w:id="93" w:name="_Toc97037244"/>
      <w:bookmarkStart w:id="94" w:name="_Toc97193027"/>
      <w:bookmarkStart w:id="95" w:name="_Toc100953660"/>
      <w:bookmarkStart w:id="96" w:name="_Toc104547311"/>
      <w:bookmarkStart w:id="97" w:name="_Toc112939379"/>
      <w:bookmarkStart w:id="98" w:name="_Toc114134760"/>
      <w:bookmarkStart w:id="99" w:name="_Toc120683240"/>
      <w:bookmarkStart w:id="100" w:name="_Toc120683428"/>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047C719" w14:textId="77777777" w:rsidR="00345A8F" w:rsidRDefault="00D862C6">
      <w:pPr>
        <w:pStyle w:val="2"/>
      </w:pPr>
      <w:bookmarkStart w:id="101" w:name="_Toc510696581"/>
      <w:bookmarkStart w:id="102" w:name="_Toc35971373"/>
      <w:bookmarkStart w:id="103" w:name="_Toc36812104"/>
      <w:bookmarkStart w:id="104" w:name="_Toc72784120"/>
      <w:bookmarkStart w:id="105" w:name="_Toc73041666"/>
      <w:bookmarkStart w:id="106" w:name="_Toc81244722"/>
      <w:bookmarkStart w:id="107" w:name="_Toc88645292"/>
      <w:bookmarkStart w:id="108" w:name="_Toc89426204"/>
      <w:bookmarkStart w:id="109" w:name="_Toc94033089"/>
      <w:bookmarkStart w:id="110" w:name="_Toc97037245"/>
      <w:bookmarkStart w:id="111" w:name="_Toc97193028"/>
      <w:bookmarkStart w:id="112" w:name="_Toc100953661"/>
      <w:bookmarkStart w:id="113" w:name="_Toc104547312"/>
      <w:bookmarkStart w:id="114" w:name="_Toc112939380"/>
      <w:bookmarkStart w:id="115" w:name="_Toc114134761"/>
      <w:bookmarkStart w:id="116" w:name="_Toc120683241"/>
      <w:bookmarkStart w:id="117" w:name="_Toc120683429"/>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8" w:name="_Toc510696582"/>
      <w:bookmarkStart w:id="119" w:name="_Toc35971374"/>
      <w:bookmarkStart w:id="120" w:name="_Toc36812105"/>
      <w:bookmarkStart w:id="121" w:name="_Toc72784121"/>
      <w:bookmarkStart w:id="122" w:name="_Toc73041667"/>
      <w:bookmarkStart w:id="123" w:name="_Toc81244723"/>
      <w:bookmarkStart w:id="124" w:name="_Toc88645293"/>
      <w:bookmarkStart w:id="125" w:name="_Toc89426205"/>
      <w:bookmarkStart w:id="126" w:name="_Toc94033090"/>
      <w:bookmarkStart w:id="127" w:name="_Toc97037246"/>
      <w:bookmarkStart w:id="128" w:name="_Toc97193029"/>
      <w:bookmarkStart w:id="129" w:name="_Toc100953662"/>
      <w:bookmarkStart w:id="130" w:name="_Toc104547313"/>
      <w:bookmarkStart w:id="131" w:name="_Toc112939381"/>
      <w:bookmarkStart w:id="132" w:name="_Toc114134762"/>
      <w:bookmarkStart w:id="133" w:name="_Toc120683242"/>
      <w:bookmarkStart w:id="134" w:name="_Toc120683430"/>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35" w:name="_Toc510696583"/>
      <w:bookmarkStart w:id="136" w:name="_Toc35971375"/>
      <w:bookmarkStart w:id="137" w:name="_Toc36812106"/>
      <w:bookmarkStart w:id="138" w:name="_Toc72784122"/>
      <w:bookmarkStart w:id="139" w:name="_Toc73041668"/>
      <w:bookmarkStart w:id="140" w:name="_Toc81244724"/>
      <w:bookmarkStart w:id="141" w:name="_Toc88645294"/>
      <w:bookmarkStart w:id="142" w:name="_Toc89426206"/>
      <w:bookmarkStart w:id="143" w:name="_Toc94033091"/>
      <w:bookmarkStart w:id="144" w:name="_Toc97037247"/>
      <w:bookmarkStart w:id="145" w:name="_Toc97193030"/>
      <w:bookmarkStart w:id="146" w:name="_Toc100953663"/>
      <w:bookmarkStart w:id="147" w:name="_Toc104547314"/>
      <w:bookmarkStart w:id="148" w:name="_Toc112939382"/>
      <w:bookmarkStart w:id="149" w:name="_Toc114134763"/>
      <w:bookmarkStart w:id="150" w:name="_Toc120683243"/>
      <w:bookmarkStart w:id="151" w:name="_Toc120683431"/>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52" w:name="_Toc510696585"/>
      <w:bookmarkStart w:id="153" w:name="_Toc35971377"/>
      <w:bookmarkStart w:id="154" w:name="_Toc36812108"/>
      <w:bookmarkStart w:id="155" w:name="_Toc72784123"/>
      <w:bookmarkStart w:id="156" w:name="_Toc73041669"/>
      <w:bookmarkStart w:id="157" w:name="_Toc81244725"/>
      <w:bookmarkStart w:id="158" w:name="_Toc88645295"/>
      <w:bookmarkStart w:id="159" w:name="_Toc89426207"/>
      <w:bookmarkStart w:id="160" w:name="_Toc94033092"/>
      <w:bookmarkStart w:id="161" w:name="_Toc97037248"/>
      <w:bookmarkStart w:id="162" w:name="_Toc97193031"/>
      <w:bookmarkStart w:id="163" w:name="_Toc100953664"/>
      <w:bookmarkStart w:id="164" w:name="_Toc104547315"/>
      <w:bookmarkStart w:id="165" w:name="_Toc112939383"/>
      <w:bookmarkStart w:id="166" w:name="_Toc114134764"/>
      <w:bookmarkStart w:id="167" w:name="_Toc120683244"/>
      <w:bookmarkStart w:id="168" w:name="_Toc120683432"/>
      <w:r>
        <w:t>4</w:t>
      </w:r>
      <w:r>
        <w:tab/>
        <w:t xml:space="preserve">Services offered by the </w:t>
      </w:r>
      <w:bookmarkEnd w:id="152"/>
      <w:bookmarkEnd w:id="153"/>
      <w:bookmarkEnd w:id="154"/>
      <w:r>
        <w:t>MFAF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5FA0A9" w14:textId="77777777" w:rsidR="00345A8F" w:rsidRDefault="00D862C6">
      <w:pPr>
        <w:pStyle w:val="2"/>
      </w:pPr>
      <w:bookmarkStart w:id="169" w:name="_Toc510696586"/>
      <w:bookmarkStart w:id="170" w:name="_Toc35971378"/>
      <w:bookmarkStart w:id="171" w:name="_Toc36812109"/>
      <w:bookmarkStart w:id="172" w:name="_Toc72784124"/>
      <w:bookmarkStart w:id="173" w:name="_Toc73041670"/>
      <w:bookmarkStart w:id="174" w:name="_Toc81244726"/>
      <w:bookmarkStart w:id="175" w:name="_Toc88645296"/>
      <w:bookmarkStart w:id="176" w:name="_Toc89426208"/>
      <w:bookmarkStart w:id="177" w:name="_Toc94033093"/>
      <w:bookmarkStart w:id="178" w:name="_Toc97037249"/>
      <w:bookmarkStart w:id="179" w:name="_Toc97193032"/>
      <w:bookmarkStart w:id="180" w:name="_Toc100953665"/>
      <w:bookmarkStart w:id="181" w:name="_Toc104547316"/>
      <w:bookmarkStart w:id="182" w:name="_Toc112939384"/>
      <w:bookmarkStart w:id="183" w:name="_Toc114134765"/>
      <w:bookmarkStart w:id="184" w:name="_Toc120683245"/>
      <w:bookmarkStart w:id="185" w:name="_Toc120683433"/>
      <w:r>
        <w:t>4.1</w:t>
      </w:r>
      <w:r>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proofErr w:type="spellStart"/>
            <w:r>
              <w:rPr>
                <w:lang w:eastAsia="zh-CN"/>
              </w:rPr>
              <w:t>Deconfigure</w:t>
            </w:r>
            <w:proofErr w:type="spellEnd"/>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86" w:name="_Toc72784125"/>
      <w:bookmarkStart w:id="187" w:name="_Toc73041671"/>
      <w:bookmarkStart w:id="188" w:name="_Toc81244727"/>
      <w:bookmarkStart w:id="189" w:name="_Toc88645297"/>
      <w:bookmarkStart w:id="190" w:name="_Toc89426209"/>
      <w:bookmarkStart w:id="191" w:name="_Toc94033094"/>
      <w:bookmarkStart w:id="192" w:name="_Toc97037250"/>
      <w:bookmarkStart w:id="193" w:name="_Toc97193033"/>
      <w:bookmarkStart w:id="194" w:name="_Toc100953666"/>
      <w:bookmarkStart w:id="195" w:name="_Toc104547317"/>
      <w:bookmarkStart w:id="196" w:name="_Toc112939385"/>
      <w:bookmarkStart w:id="197" w:name="_Toc114134766"/>
      <w:bookmarkStart w:id="198" w:name="_Toc120683246"/>
      <w:bookmarkStart w:id="199" w:name="_Toc120683434"/>
      <w:r>
        <w:t>4.2</w:t>
      </w:r>
      <w:r>
        <w:tab/>
        <w:t>Nmfaf_3daDataManagement 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D98FF36" w14:textId="77777777" w:rsidR="00345A8F" w:rsidRDefault="00D862C6" w:rsidP="00C87427">
      <w:pPr>
        <w:pStyle w:val="30"/>
      </w:pPr>
      <w:bookmarkStart w:id="200" w:name="_Toc72784126"/>
      <w:bookmarkStart w:id="201" w:name="_Toc73041672"/>
      <w:bookmarkStart w:id="202" w:name="_Toc81244728"/>
      <w:bookmarkStart w:id="203" w:name="_Toc88645298"/>
      <w:bookmarkStart w:id="204" w:name="_Toc89426210"/>
      <w:bookmarkStart w:id="205" w:name="_Toc94033095"/>
      <w:bookmarkStart w:id="206" w:name="_Toc97037251"/>
      <w:bookmarkStart w:id="207" w:name="_Toc97193034"/>
      <w:bookmarkStart w:id="208" w:name="_Toc100953667"/>
      <w:bookmarkStart w:id="209" w:name="_Toc104547318"/>
      <w:bookmarkStart w:id="210" w:name="_Toc112939386"/>
      <w:bookmarkStart w:id="211" w:name="_Toc114134767"/>
      <w:bookmarkStart w:id="212" w:name="_Toc120683247"/>
      <w:bookmarkStart w:id="213" w:name="_Toc120683435"/>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1837702" w14:textId="77777777" w:rsidR="00865A7E" w:rsidRDefault="00865A7E" w:rsidP="00865A7E">
      <w:pPr>
        <w:pStyle w:val="40"/>
        <w:rPr>
          <w:lang w:eastAsia="zh-CN"/>
        </w:rPr>
      </w:pPr>
      <w:bookmarkStart w:id="214" w:name="_Toc28012754"/>
      <w:bookmarkStart w:id="215" w:name="_Toc34266224"/>
      <w:bookmarkStart w:id="216" w:name="_Toc36102395"/>
      <w:bookmarkStart w:id="217" w:name="_Toc43563437"/>
      <w:bookmarkStart w:id="218" w:name="_Toc45133980"/>
      <w:bookmarkStart w:id="219" w:name="_Toc50031910"/>
      <w:bookmarkStart w:id="220" w:name="_Toc51762830"/>
      <w:bookmarkStart w:id="221" w:name="_Toc56640897"/>
      <w:bookmarkStart w:id="222" w:name="_Toc59017865"/>
      <w:bookmarkStart w:id="223" w:name="_Toc66231733"/>
      <w:bookmarkStart w:id="224" w:name="_Toc68168894"/>
      <w:bookmarkStart w:id="225" w:name="_Toc70550540"/>
      <w:bookmarkStart w:id="226" w:name="_Toc73564345"/>
      <w:bookmarkStart w:id="227" w:name="_Toc81244729"/>
      <w:bookmarkStart w:id="228" w:name="_Toc88645299"/>
      <w:bookmarkStart w:id="229" w:name="_Toc89426211"/>
      <w:bookmarkStart w:id="230" w:name="_Toc94033096"/>
      <w:bookmarkStart w:id="231" w:name="_Toc97037252"/>
      <w:bookmarkStart w:id="232" w:name="_Toc97193035"/>
      <w:bookmarkStart w:id="233" w:name="_Toc100953668"/>
      <w:bookmarkStart w:id="234" w:name="_Toc104547319"/>
      <w:bookmarkStart w:id="235" w:name="_Toc112939387"/>
      <w:bookmarkStart w:id="236" w:name="_Toc114134768"/>
      <w:bookmarkStart w:id="237" w:name="_Toc120683248"/>
      <w:bookmarkStart w:id="238" w:name="_Toc120683436"/>
      <w:r>
        <w:t>4.2.</w:t>
      </w:r>
      <w:r>
        <w:rPr>
          <w:rFonts w:hint="eastAsia"/>
          <w:lang w:eastAsia="zh-CN"/>
        </w:rPr>
        <w:t>1</w:t>
      </w:r>
      <w:r>
        <w:rPr>
          <w:lang w:eastAsia="zh-CN"/>
        </w:rPr>
        <w:t>.1</w:t>
      </w:r>
      <w:r>
        <w:tab/>
      </w:r>
      <w:r>
        <w:rPr>
          <w:rFonts w:hint="eastAsia"/>
          <w:lang w:eastAsia="zh-CN"/>
        </w:rPr>
        <w:t>Overview</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39" w:name="_Toc28012755"/>
      <w:bookmarkStart w:id="240" w:name="_Toc34266225"/>
      <w:bookmarkStart w:id="241" w:name="_Toc36102396"/>
      <w:bookmarkStart w:id="242" w:name="_Toc43563438"/>
      <w:bookmarkStart w:id="243" w:name="_Toc45133981"/>
      <w:bookmarkStart w:id="244" w:name="_Toc50031911"/>
      <w:bookmarkStart w:id="245" w:name="_Toc51762831"/>
      <w:bookmarkStart w:id="246" w:name="_Toc56640898"/>
      <w:bookmarkStart w:id="247" w:name="_Toc59017866"/>
      <w:bookmarkStart w:id="248" w:name="_Toc66231734"/>
      <w:bookmarkStart w:id="249" w:name="_Toc68168895"/>
      <w:bookmarkStart w:id="250" w:name="_Toc70550541"/>
      <w:bookmarkStart w:id="251" w:name="_Toc73564346"/>
      <w:bookmarkStart w:id="252" w:name="_Toc81244730"/>
      <w:bookmarkStart w:id="253" w:name="_Toc88645300"/>
      <w:bookmarkStart w:id="254" w:name="_Toc89426212"/>
      <w:bookmarkStart w:id="255" w:name="_Toc94033097"/>
      <w:bookmarkStart w:id="256" w:name="_Toc97037253"/>
      <w:bookmarkStart w:id="257" w:name="_Toc97193036"/>
      <w:bookmarkStart w:id="258" w:name="_Toc100953669"/>
      <w:bookmarkStart w:id="259" w:name="_Toc104547320"/>
      <w:bookmarkStart w:id="260" w:name="_Toc112939388"/>
      <w:bookmarkStart w:id="261" w:name="_Toc114134769"/>
      <w:bookmarkStart w:id="262" w:name="_Toc120683249"/>
      <w:bookmarkStart w:id="263" w:name="_Toc120683437"/>
      <w:r>
        <w:t>4.2.</w:t>
      </w:r>
      <w:r>
        <w:rPr>
          <w:rFonts w:hint="eastAsia"/>
        </w:rPr>
        <w:t>1</w:t>
      </w:r>
      <w:r>
        <w:t>.2</w:t>
      </w:r>
      <w:r>
        <w:rPr>
          <w:rFonts w:hint="eastAsia"/>
        </w:rPr>
        <w:tab/>
      </w:r>
      <w:r>
        <w:t>Service Architecture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9.5pt" o:ole="">
            <v:imagedata r:id="rId12" o:title=""/>
          </v:shape>
          <o:OLEObject Type="Embed" ProgID="Visio.Drawing.15" ShapeID="_x0000_i1025" DrawAspect="Content" ObjectID="_1731513409"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5pt;height:105.75pt" o:ole="">
            <v:imagedata r:id="rId14" o:title=""/>
          </v:shape>
          <o:OLEObject Type="Embed" ProgID="Visio.Drawing.15" ShapeID="_x0000_i1026" DrawAspect="Content" ObjectID="_1731513410"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64" w:name="_Toc28012756"/>
      <w:bookmarkStart w:id="265" w:name="_Toc34266226"/>
      <w:bookmarkStart w:id="266" w:name="_Toc36102397"/>
      <w:bookmarkStart w:id="267" w:name="_Toc43563439"/>
      <w:bookmarkStart w:id="268" w:name="_Toc45133982"/>
      <w:bookmarkStart w:id="269" w:name="_Toc50031912"/>
      <w:bookmarkStart w:id="270" w:name="_Toc51762832"/>
      <w:bookmarkStart w:id="271" w:name="_Toc56640899"/>
      <w:bookmarkStart w:id="272" w:name="_Toc59017867"/>
      <w:bookmarkStart w:id="273" w:name="_Toc66231735"/>
      <w:bookmarkStart w:id="274" w:name="_Toc68168896"/>
      <w:bookmarkStart w:id="275" w:name="_Toc70550542"/>
      <w:bookmarkStart w:id="276" w:name="_Toc73564347"/>
      <w:bookmarkStart w:id="277" w:name="_Toc81244731"/>
      <w:bookmarkStart w:id="278" w:name="_Toc88645301"/>
      <w:bookmarkStart w:id="279" w:name="_Toc89426213"/>
      <w:bookmarkStart w:id="280" w:name="_Toc94033098"/>
      <w:bookmarkStart w:id="281" w:name="_Toc97037254"/>
      <w:bookmarkStart w:id="282" w:name="_Toc97193037"/>
      <w:bookmarkStart w:id="283" w:name="_Toc100953670"/>
      <w:bookmarkStart w:id="284" w:name="_Toc104547321"/>
      <w:bookmarkStart w:id="285" w:name="_Toc112939389"/>
      <w:bookmarkStart w:id="286" w:name="_Toc114134770"/>
      <w:bookmarkStart w:id="287" w:name="_Toc120683250"/>
      <w:bookmarkStart w:id="288" w:name="_Toc120683438"/>
      <w:r>
        <w:rPr>
          <w:lang w:val="en-US"/>
        </w:rPr>
        <w:t>4.2.</w:t>
      </w:r>
      <w:r>
        <w:rPr>
          <w:rFonts w:hint="eastAsia"/>
          <w:lang w:val="en-US" w:eastAsia="zh-CN"/>
        </w:rPr>
        <w:t>1.3</w:t>
      </w:r>
      <w:r>
        <w:rPr>
          <w:lang w:val="en-US"/>
        </w:rPr>
        <w:tab/>
        <w:t>Network Functions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5F4FBE" w14:textId="77777777" w:rsidR="00865A7E" w:rsidRDefault="00865A7E" w:rsidP="00865A7E">
      <w:pPr>
        <w:pStyle w:val="50"/>
        <w:rPr>
          <w:lang w:eastAsia="zh-CN"/>
        </w:rPr>
      </w:pPr>
      <w:bookmarkStart w:id="289" w:name="_Toc28012757"/>
      <w:bookmarkStart w:id="290" w:name="_Toc34266227"/>
      <w:bookmarkStart w:id="291" w:name="_Toc36102398"/>
      <w:bookmarkStart w:id="292" w:name="_Toc43563440"/>
      <w:bookmarkStart w:id="293" w:name="_Toc45133983"/>
      <w:bookmarkStart w:id="294" w:name="_Toc50031913"/>
      <w:bookmarkStart w:id="295" w:name="_Toc51762833"/>
      <w:bookmarkStart w:id="296" w:name="_Toc56640900"/>
      <w:bookmarkStart w:id="297" w:name="_Toc59017868"/>
      <w:bookmarkStart w:id="298" w:name="_Toc66231736"/>
      <w:bookmarkStart w:id="299" w:name="_Toc68168897"/>
      <w:bookmarkStart w:id="300" w:name="_Toc70550543"/>
      <w:bookmarkStart w:id="301" w:name="_Toc73564348"/>
      <w:bookmarkStart w:id="302" w:name="_Toc81244732"/>
      <w:bookmarkStart w:id="303" w:name="_Toc88645302"/>
      <w:bookmarkStart w:id="304" w:name="_Toc89426214"/>
      <w:bookmarkStart w:id="305" w:name="_Toc94033099"/>
      <w:bookmarkStart w:id="306" w:name="_Toc97037255"/>
      <w:bookmarkStart w:id="307" w:name="_Toc97193038"/>
      <w:bookmarkStart w:id="308" w:name="_Toc100953671"/>
      <w:bookmarkStart w:id="309" w:name="_Toc104547322"/>
      <w:bookmarkStart w:id="310" w:name="_Toc112939390"/>
      <w:bookmarkStart w:id="311" w:name="_Toc114134771"/>
      <w:bookmarkStart w:id="312" w:name="_Toc120683251"/>
      <w:bookmarkStart w:id="313" w:name="_Toc120683439"/>
      <w:r>
        <w:t>4.2.</w:t>
      </w:r>
      <w:r>
        <w:rPr>
          <w:rFonts w:hint="eastAsia"/>
          <w:lang w:eastAsia="zh-CN"/>
        </w:rPr>
        <w:t>1.3.1</w:t>
      </w:r>
      <w:r>
        <w:tab/>
      </w:r>
      <w:bookmarkEnd w:id="289"/>
      <w:bookmarkEnd w:id="290"/>
      <w:bookmarkEnd w:id="291"/>
      <w:bookmarkEnd w:id="292"/>
      <w:bookmarkEnd w:id="293"/>
      <w:bookmarkEnd w:id="294"/>
      <w:bookmarkEnd w:id="295"/>
      <w:bookmarkEnd w:id="296"/>
      <w:bookmarkEnd w:id="297"/>
      <w:bookmarkEnd w:id="298"/>
      <w:bookmarkEnd w:id="299"/>
      <w:bookmarkEnd w:id="300"/>
      <w:bookmarkEnd w:id="301"/>
      <w:r>
        <w:rPr>
          <w:lang w:val="en-US"/>
        </w:rPr>
        <w:t>Messaging Framework Adaptor Function</w:t>
      </w:r>
      <w:r>
        <w:t xml:space="preserve"> (MFAF)</w:t>
      </w:r>
      <w:bookmarkEnd w:id="302"/>
      <w:bookmarkEnd w:id="303"/>
      <w:bookmarkEnd w:id="304"/>
      <w:bookmarkEnd w:id="305"/>
      <w:bookmarkEnd w:id="306"/>
      <w:bookmarkEnd w:id="307"/>
      <w:bookmarkEnd w:id="308"/>
      <w:bookmarkEnd w:id="309"/>
      <w:bookmarkEnd w:id="310"/>
      <w:bookmarkEnd w:id="311"/>
      <w:bookmarkEnd w:id="312"/>
      <w:bookmarkEnd w:id="31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8645303"/>
      <w:bookmarkStart w:id="329" w:name="_Toc89426215"/>
      <w:bookmarkStart w:id="330" w:name="_Toc94033100"/>
      <w:bookmarkStart w:id="331" w:name="_Toc97037256"/>
      <w:bookmarkStart w:id="332" w:name="_Toc97193039"/>
      <w:bookmarkStart w:id="333" w:name="_Toc100953672"/>
      <w:bookmarkStart w:id="334" w:name="_Toc104547323"/>
      <w:bookmarkStart w:id="335" w:name="_Toc112939391"/>
      <w:bookmarkStart w:id="336" w:name="_Toc114134772"/>
      <w:bookmarkStart w:id="337" w:name="_Toc120683252"/>
      <w:bookmarkStart w:id="338" w:name="_Toc120683440"/>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9AEFB77" w14:textId="77777777" w:rsidR="003123F0" w:rsidRDefault="003123F0" w:rsidP="003123F0">
      <w:bookmarkStart w:id="339" w:name="_Toc72784127"/>
      <w:bookmarkStart w:id="340" w:name="_Toc73041673"/>
      <w:bookmarkStart w:id="341" w:name="_Toc81244734"/>
      <w:bookmarkStart w:id="342" w:name="_Toc88645304"/>
      <w:bookmarkStart w:id="343" w:name="_Toc89426216"/>
      <w:bookmarkStart w:id="344" w:name="_Toc94033101"/>
      <w:bookmarkStart w:id="345" w:name="_Toc97037257"/>
      <w:bookmarkStart w:id="346" w:name="_Toc97193040"/>
      <w:bookmarkStart w:id="347" w:name="_Toc100953673"/>
      <w:bookmarkStart w:id="34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49" w:name="_Toc112939392"/>
      <w:bookmarkStart w:id="350" w:name="_Toc114134773"/>
      <w:bookmarkStart w:id="351" w:name="_Toc120683253"/>
      <w:bookmarkStart w:id="352" w:name="_Toc120683441"/>
      <w:r>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A829793" w14:textId="77777777" w:rsidR="00345A8F" w:rsidRDefault="00D862C6">
      <w:pPr>
        <w:pStyle w:val="40"/>
      </w:pPr>
      <w:bookmarkStart w:id="353" w:name="_Toc72784128"/>
      <w:bookmarkStart w:id="354" w:name="_Toc73041674"/>
      <w:bookmarkStart w:id="355" w:name="_Toc81244735"/>
      <w:bookmarkStart w:id="356" w:name="_Toc88645305"/>
      <w:bookmarkStart w:id="357" w:name="_Toc89426217"/>
      <w:bookmarkStart w:id="358" w:name="_Toc94033102"/>
      <w:bookmarkStart w:id="359" w:name="_Toc97037258"/>
      <w:bookmarkStart w:id="360" w:name="_Toc97193041"/>
      <w:bookmarkStart w:id="361" w:name="_Toc100953674"/>
      <w:bookmarkStart w:id="362" w:name="_Toc104547325"/>
      <w:bookmarkStart w:id="363" w:name="_Toc112939393"/>
      <w:bookmarkStart w:id="364" w:name="_Toc114134774"/>
      <w:bookmarkStart w:id="365" w:name="_Toc120683254"/>
      <w:bookmarkStart w:id="366" w:name="_Toc120683442"/>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67" w:name="_Toc72784129"/>
      <w:bookmarkStart w:id="368" w:name="_Toc73041675"/>
      <w:bookmarkStart w:id="369" w:name="_Toc81244736"/>
      <w:bookmarkStart w:id="370" w:name="_Toc88645306"/>
      <w:bookmarkStart w:id="371" w:name="_Toc89426218"/>
      <w:bookmarkStart w:id="372" w:name="_Toc94033103"/>
      <w:bookmarkStart w:id="373" w:name="_Toc97037259"/>
      <w:bookmarkStart w:id="374" w:name="_Toc97193042"/>
      <w:bookmarkStart w:id="375" w:name="_Toc100953675"/>
      <w:bookmarkStart w:id="376" w:name="_Toc104547326"/>
      <w:bookmarkStart w:id="377" w:name="_Toc112939394"/>
      <w:bookmarkStart w:id="378" w:name="_Toc114134775"/>
      <w:bookmarkStart w:id="379" w:name="_Toc120683255"/>
      <w:bookmarkStart w:id="380" w:name="_Toc120683443"/>
      <w:r>
        <w:t>4.2.2.2</w:t>
      </w:r>
      <w:r>
        <w:tab/>
      </w:r>
      <w:r>
        <w:rPr>
          <w:lang w:eastAsia="ko-KR"/>
        </w:rPr>
        <w:t>Nmfaf_3daDataManagement_Configure</w:t>
      </w:r>
      <w:r>
        <w:t xml:space="preserve"> service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0E274AE" w14:textId="77777777" w:rsidR="00865A7E" w:rsidRPr="00865A7E" w:rsidRDefault="00865A7E" w:rsidP="00865A7E">
      <w:pPr>
        <w:pStyle w:val="50"/>
      </w:pPr>
      <w:bookmarkStart w:id="381" w:name="_Toc81244737"/>
      <w:bookmarkStart w:id="382" w:name="_Toc88645307"/>
      <w:bookmarkStart w:id="383" w:name="_Toc89426219"/>
      <w:bookmarkStart w:id="384" w:name="_Toc94033104"/>
      <w:bookmarkStart w:id="385" w:name="_Toc97037260"/>
      <w:bookmarkStart w:id="386" w:name="_Toc97193043"/>
      <w:bookmarkStart w:id="387" w:name="_Toc100953676"/>
      <w:bookmarkStart w:id="388" w:name="_Toc104547327"/>
      <w:bookmarkStart w:id="389" w:name="_Toc112939395"/>
      <w:bookmarkStart w:id="390" w:name="_Toc114134776"/>
      <w:bookmarkStart w:id="391" w:name="_Toc120683256"/>
      <w:bookmarkStart w:id="392" w:name="_Toc120683444"/>
      <w:r w:rsidRPr="00865A7E">
        <w:t>4.2.2.2.1</w:t>
      </w:r>
      <w:r w:rsidRPr="00865A7E">
        <w:tab/>
        <w:t>General</w:t>
      </w:r>
      <w:bookmarkEnd w:id="381"/>
      <w:bookmarkEnd w:id="382"/>
      <w:bookmarkEnd w:id="383"/>
      <w:bookmarkEnd w:id="384"/>
      <w:bookmarkEnd w:id="385"/>
      <w:bookmarkEnd w:id="386"/>
      <w:bookmarkEnd w:id="387"/>
      <w:bookmarkEnd w:id="388"/>
      <w:bookmarkEnd w:id="389"/>
      <w:bookmarkEnd w:id="390"/>
      <w:bookmarkEnd w:id="391"/>
      <w:bookmarkEnd w:id="39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93" w:name="_Toc81244738"/>
      <w:bookmarkStart w:id="394" w:name="_Toc88645308"/>
      <w:bookmarkStart w:id="395" w:name="_Toc89426220"/>
      <w:bookmarkStart w:id="396" w:name="_Toc94033105"/>
      <w:bookmarkStart w:id="397" w:name="_Toc97037261"/>
      <w:bookmarkStart w:id="398" w:name="_Toc97193044"/>
      <w:bookmarkStart w:id="399" w:name="_Toc100953677"/>
      <w:bookmarkStart w:id="400" w:name="_Toc104547328"/>
      <w:bookmarkStart w:id="401" w:name="_Toc112939396"/>
      <w:bookmarkStart w:id="402" w:name="_Toc114134777"/>
      <w:bookmarkStart w:id="403" w:name="_Toc120683257"/>
      <w:bookmarkStart w:id="404" w:name="_Toc120683445"/>
      <w:r w:rsidRPr="00865A7E">
        <w:t>4.2.2.2.2</w:t>
      </w:r>
      <w:r w:rsidRPr="00865A7E">
        <w:tab/>
        <w:t>Initial configuration for mapping data or analytics</w:t>
      </w:r>
      <w:bookmarkEnd w:id="393"/>
      <w:bookmarkEnd w:id="394"/>
      <w:bookmarkEnd w:id="395"/>
      <w:bookmarkEnd w:id="396"/>
      <w:bookmarkEnd w:id="397"/>
      <w:bookmarkEnd w:id="398"/>
      <w:bookmarkEnd w:id="399"/>
      <w:bookmarkEnd w:id="400"/>
      <w:bookmarkEnd w:id="401"/>
      <w:bookmarkEnd w:id="402"/>
      <w:bookmarkEnd w:id="403"/>
      <w:bookmarkEnd w:id="40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16" o:title=""/>
          </v:shape>
          <o:OLEObject Type="Embed" ProgID="Visio.Drawing.11" ShapeID="_x0000_i1027" DrawAspect="Content" ObjectID="_1731513411"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t>1)</w:t>
      </w:r>
      <w:r>
        <w:rPr>
          <w:noProof/>
        </w:rPr>
        <w:tab/>
        <w:t xml:space="preserve"> the formatting instructions as "formatIstru</w:t>
      </w:r>
      <w:r w:rsidR="00C71FD3">
        <w:rPr>
          <w:noProof/>
        </w:rPr>
        <w:t>ct</w:t>
      </w:r>
      <w:r>
        <w:rPr>
          <w:noProof/>
        </w:rPr>
        <w:t>" attribute;</w:t>
      </w:r>
    </w:p>
    <w:p w14:paraId="22C4BC59" w14:textId="77777777" w:rsidR="00A0578F" w:rsidRDefault="00A0578F" w:rsidP="00A0578F">
      <w:pPr>
        <w:pStyle w:val="B2"/>
        <w:rPr>
          <w:noProof/>
        </w:rPr>
      </w:pPr>
      <w:r>
        <w:rPr>
          <w:noProof/>
        </w:rPr>
        <w:t>2)</w:t>
      </w:r>
      <w:r>
        <w:rPr>
          <w:noProof/>
        </w:rPr>
        <w:tab/>
        <w:t>the processing instructions as "procIntruct" attribute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r>
        <w:rPr>
          <w:noProof/>
        </w:rPr>
        <w:t>;</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proofErr w:type="spellStart"/>
      <w:r w:rsidR="002B4DD8">
        <w:t>adrfId</w:t>
      </w:r>
      <w:proofErr w:type="spellEnd"/>
      <w:r w:rsidR="002B4DD8">
        <w:rPr>
          <w:noProof/>
        </w:rPr>
        <w:t>" attribute.</w:t>
      </w:r>
    </w:p>
    <w:p w14:paraId="68B4F540" w14:textId="727FC280"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405" w:name="_Toc81244739"/>
      <w:bookmarkStart w:id="406" w:name="_Toc88645309"/>
      <w:bookmarkStart w:id="407" w:name="_Toc89426221"/>
      <w:bookmarkStart w:id="408" w:name="_Toc94033106"/>
      <w:bookmarkStart w:id="409" w:name="_Toc97037262"/>
      <w:bookmarkStart w:id="410" w:name="_Toc97193045"/>
      <w:bookmarkStart w:id="411" w:name="_Toc100953678"/>
      <w:bookmarkStart w:id="412" w:name="_Toc104547329"/>
      <w:bookmarkStart w:id="413" w:name="_Toc112939397"/>
      <w:bookmarkStart w:id="414" w:name="_Toc114134778"/>
      <w:bookmarkStart w:id="415" w:name="_Toc120683258"/>
      <w:bookmarkStart w:id="416" w:name="_Toc120683446"/>
      <w:r>
        <w:t>4.2.2.2.3</w:t>
      </w:r>
      <w:r>
        <w:tab/>
        <w:t xml:space="preserve">Update the configuration of existing individual </w:t>
      </w:r>
      <w:r>
        <w:rPr>
          <w:lang w:eastAsia="ja-JP"/>
        </w:rPr>
        <w:t>mapping data or analytics</w:t>
      </w:r>
      <w:bookmarkEnd w:id="405"/>
      <w:bookmarkEnd w:id="406"/>
      <w:bookmarkEnd w:id="407"/>
      <w:bookmarkEnd w:id="408"/>
      <w:bookmarkEnd w:id="409"/>
      <w:bookmarkEnd w:id="410"/>
      <w:bookmarkEnd w:id="411"/>
      <w:bookmarkEnd w:id="412"/>
      <w:bookmarkEnd w:id="413"/>
      <w:bookmarkEnd w:id="414"/>
      <w:bookmarkEnd w:id="415"/>
      <w:bookmarkEnd w:id="41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18" o:title=""/>
          </v:shape>
          <o:OLEObject Type="Embed" ProgID="Visio.Drawing.15" ShapeID="_x0000_i1028" DrawAspect="Content" ObjectID="_1731513412"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417" w:name="_Toc72784132"/>
      <w:bookmarkStart w:id="418" w:name="_Toc73041678"/>
      <w:bookmarkStart w:id="419" w:name="_Toc81244740"/>
      <w:bookmarkStart w:id="420" w:name="_Toc88645310"/>
      <w:bookmarkStart w:id="421" w:name="_Toc89426222"/>
      <w:bookmarkStart w:id="422" w:name="_Toc94033107"/>
      <w:bookmarkStart w:id="423" w:name="_Toc97037263"/>
      <w:bookmarkStart w:id="424" w:name="_Toc97193046"/>
      <w:bookmarkStart w:id="425" w:name="_Toc100953679"/>
      <w:bookmarkStart w:id="426" w:name="_Toc104547330"/>
      <w:bookmarkStart w:id="427" w:name="_Toc112939398"/>
      <w:bookmarkStart w:id="428" w:name="_Toc114134779"/>
      <w:bookmarkStart w:id="429" w:name="_Toc120683259"/>
      <w:bookmarkStart w:id="430" w:name="_Toc120683447"/>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A6C2606" w14:textId="77777777" w:rsidR="00345A8F" w:rsidRDefault="00D862C6">
      <w:pPr>
        <w:pStyle w:val="50"/>
      </w:pPr>
      <w:bookmarkStart w:id="431" w:name="_Toc72784133"/>
      <w:bookmarkStart w:id="432" w:name="_Toc73041679"/>
      <w:bookmarkStart w:id="433" w:name="_Toc81244741"/>
      <w:bookmarkStart w:id="434" w:name="_Toc88645311"/>
      <w:bookmarkStart w:id="435" w:name="_Toc89426223"/>
      <w:bookmarkStart w:id="436" w:name="_Toc94033108"/>
      <w:bookmarkStart w:id="437" w:name="_Toc97037264"/>
      <w:bookmarkStart w:id="438" w:name="_Toc97193047"/>
      <w:bookmarkStart w:id="439" w:name="_Toc100953680"/>
      <w:bookmarkStart w:id="440" w:name="_Toc104547331"/>
      <w:bookmarkStart w:id="441" w:name="_Toc112939399"/>
      <w:bookmarkStart w:id="442" w:name="_Toc114134780"/>
      <w:bookmarkStart w:id="443" w:name="_Toc120683260"/>
      <w:bookmarkStart w:id="444" w:name="_Toc120683448"/>
      <w:r>
        <w:t>4.2.2.3.1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45" w:name="_Toc88645312"/>
      <w:bookmarkStart w:id="446" w:name="_Toc89426224"/>
      <w:bookmarkStart w:id="447" w:name="_Toc94033109"/>
      <w:bookmarkStart w:id="448" w:name="_Toc97037265"/>
      <w:bookmarkStart w:id="449" w:name="_Toc97193048"/>
      <w:bookmarkStart w:id="450" w:name="_Toc100953681"/>
      <w:bookmarkStart w:id="451" w:name="_Toc104547332"/>
      <w:bookmarkStart w:id="452" w:name="_Toc112939400"/>
      <w:bookmarkStart w:id="453" w:name="_Toc114134781"/>
      <w:bookmarkStart w:id="454" w:name="_Toc120683261"/>
      <w:bookmarkStart w:id="455" w:name="_Toc120683449"/>
      <w:bookmarkStart w:id="456" w:name="_Toc72784134"/>
      <w:bookmarkStart w:id="457" w:name="_Toc73041680"/>
      <w:bookmarkStart w:id="458" w:name="_Toc81244742"/>
      <w:r>
        <w:t>4.2.2.3.</w:t>
      </w:r>
      <w:r w:rsidR="00040B67">
        <w:t>2</w:t>
      </w:r>
      <w:r>
        <w:tab/>
      </w:r>
      <w:r w:rsidR="00040B67">
        <w:t>S</w:t>
      </w:r>
      <w:r w:rsidR="00040B67" w:rsidRPr="0065374B">
        <w:t>top mapping data or analytics</w:t>
      </w:r>
      <w:bookmarkEnd w:id="445"/>
      <w:bookmarkEnd w:id="446"/>
      <w:bookmarkEnd w:id="447"/>
      <w:bookmarkEnd w:id="448"/>
      <w:bookmarkEnd w:id="449"/>
      <w:bookmarkEnd w:id="450"/>
      <w:bookmarkEnd w:id="451"/>
      <w:bookmarkEnd w:id="452"/>
      <w:bookmarkEnd w:id="453"/>
      <w:bookmarkEnd w:id="454"/>
      <w:bookmarkEnd w:id="455"/>
      <w:r w:rsidR="00040B67" w:rsidDel="00040B67">
        <w:t xml:space="preserve"> </w:t>
      </w:r>
      <w:bookmarkEnd w:id="456"/>
      <w:bookmarkEnd w:id="457"/>
      <w:bookmarkEnd w:id="45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69.5pt" o:ole="">
            <v:imagedata r:id="rId20" o:title=""/>
          </v:shape>
          <o:OLEObject Type="Embed" ProgID="Visio.Drawing.15" ShapeID="_x0000_i1029" DrawAspect="Content" ObjectID="_1731513413"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5B4BD5" w:rsidRPr="005B4BD5">
        <w:t>&lt;</w:t>
      </w:r>
      <w:proofErr w:type="spellStart"/>
      <w:r w:rsidR="005B4BD5" w:rsidRPr="005B4BD5">
        <w:t>apiVersion</w:t>
      </w:r>
      <w:proofErr w:type="spellEnd"/>
      <w:r w:rsidR="005B4BD5" w:rsidRPr="005B4BD5">
        <w:t>&gt;</w:t>
      </w:r>
      <w:r>
        <w:t>/configurations/{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59" w:name="_Toc72784135"/>
      <w:bookmarkStart w:id="460" w:name="_Toc73041681"/>
      <w:bookmarkStart w:id="461" w:name="_Toc81244743"/>
      <w:bookmarkStart w:id="462" w:name="_Toc88645313"/>
      <w:bookmarkStart w:id="463" w:name="_Toc89426225"/>
      <w:bookmarkStart w:id="464" w:name="_Toc94033110"/>
      <w:bookmarkStart w:id="465" w:name="_Toc97037266"/>
      <w:bookmarkStart w:id="466" w:name="_Toc97193049"/>
      <w:bookmarkStart w:id="467" w:name="_Toc100953682"/>
      <w:bookmarkStart w:id="468" w:name="_Toc104547333"/>
      <w:bookmarkStart w:id="469" w:name="_Toc112939401"/>
      <w:bookmarkStart w:id="470" w:name="_Toc114134782"/>
      <w:bookmarkStart w:id="471" w:name="_Toc120683262"/>
      <w:bookmarkStart w:id="472" w:name="_Toc120683450"/>
      <w:r>
        <w:t>4.3</w:t>
      </w:r>
      <w:r>
        <w:tab/>
        <w:t>Nmfaf_3caDataManagement Service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0E8DCBD" w14:textId="77777777" w:rsidR="00345A8F" w:rsidRDefault="00D862C6">
      <w:pPr>
        <w:pStyle w:val="30"/>
      </w:pPr>
      <w:bookmarkStart w:id="473" w:name="_Toc72784136"/>
      <w:bookmarkStart w:id="474" w:name="_Toc73041682"/>
      <w:bookmarkStart w:id="475" w:name="_Toc81244744"/>
      <w:bookmarkStart w:id="476" w:name="_Toc88645314"/>
      <w:bookmarkStart w:id="477" w:name="_Toc89426226"/>
      <w:bookmarkStart w:id="478" w:name="_Toc94033111"/>
      <w:bookmarkStart w:id="479" w:name="_Toc97037267"/>
      <w:bookmarkStart w:id="480" w:name="_Toc97193050"/>
      <w:bookmarkStart w:id="481" w:name="_Toc100953683"/>
      <w:bookmarkStart w:id="482" w:name="_Toc104547334"/>
      <w:bookmarkStart w:id="483" w:name="_Toc112939402"/>
      <w:bookmarkStart w:id="484" w:name="_Toc114134783"/>
      <w:bookmarkStart w:id="485" w:name="_Toc120683263"/>
      <w:bookmarkStart w:id="486" w:name="_Toc120683451"/>
      <w:r>
        <w:t>4.3.1</w:t>
      </w:r>
      <w:r>
        <w:tab/>
        <w:t>Service Description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069101B" w14:textId="77777777" w:rsidR="00865A7E" w:rsidRDefault="00865A7E" w:rsidP="00865A7E">
      <w:pPr>
        <w:pStyle w:val="40"/>
        <w:rPr>
          <w:lang w:eastAsia="zh-CN"/>
        </w:rPr>
      </w:pPr>
      <w:bookmarkStart w:id="487" w:name="_Toc81244745"/>
      <w:bookmarkStart w:id="488" w:name="_Toc88645315"/>
      <w:bookmarkStart w:id="489" w:name="_Toc89426227"/>
      <w:bookmarkStart w:id="490" w:name="_Toc94033112"/>
      <w:bookmarkStart w:id="491" w:name="_Toc97037268"/>
      <w:bookmarkStart w:id="492" w:name="_Toc97193051"/>
      <w:bookmarkStart w:id="493" w:name="_Toc100953684"/>
      <w:bookmarkStart w:id="494" w:name="_Toc104547335"/>
      <w:bookmarkStart w:id="495" w:name="_Toc112939403"/>
      <w:bookmarkStart w:id="496" w:name="_Toc114134784"/>
      <w:bookmarkStart w:id="497" w:name="_Toc120683264"/>
      <w:bookmarkStart w:id="498" w:name="_Toc120683452"/>
      <w:r>
        <w:t>4.3.</w:t>
      </w:r>
      <w:r>
        <w:rPr>
          <w:rFonts w:hint="eastAsia"/>
          <w:lang w:eastAsia="zh-CN"/>
        </w:rPr>
        <w:t>1</w:t>
      </w:r>
      <w:r>
        <w:rPr>
          <w:lang w:eastAsia="zh-CN"/>
        </w:rPr>
        <w:t>.1</w:t>
      </w:r>
      <w:r>
        <w:tab/>
      </w:r>
      <w:r>
        <w:rPr>
          <w:rFonts w:hint="eastAsia"/>
          <w:lang w:eastAsia="zh-CN"/>
        </w:rPr>
        <w:t>Overview</w:t>
      </w:r>
      <w:bookmarkEnd w:id="487"/>
      <w:bookmarkEnd w:id="488"/>
      <w:bookmarkEnd w:id="489"/>
      <w:bookmarkEnd w:id="490"/>
      <w:bookmarkEnd w:id="491"/>
      <w:bookmarkEnd w:id="492"/>
      <w:bookmarkEnd w:id="493"/>
      <w:bookmarkEnd w:id="494"/>
      <w:bookmarkEnd w:id="495"/>
      <w:bookmarkEnd w:id="496"/>
      <w:bookmarkEnd w:id="497"/>
      <w:bookmarkEnd w:id="49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99" w:name="_Toc81244746"/>
      <w:bookmarkStart w:id="500" w:name="_Toc88645316"/>
      <w:bookmarkStart w:id="501" w:name="_Toc89426228"/>
      <w:bookmarkStart w:id="502" w:name="_Toc94033113"/>
      <w:bookmarkStart w:id="503" w:name="_Toc97037269"/>
      <w:bookmarkStart w:id="504" w:name="_Toc97193052"/>
      <w:bookmarkStart w:id="505" w:name="_Toc100953685"/>
      <w:bookmarkStart w:id="506" w:name="_Toc104547336"/>
      <w:bookmarkStart w:id="507" w:name="_Toc112939404"/>
      <w:bookmarkStart w:id="508" w:name="_Toc114134785"/>
      <w:bookmarkStart w:id="509" w:name="_Toc120683265"/>
      <w:bookmarkStart w:id="510" w:name="_Toc120683453"/>
      <w:r>
        <w:t>4.3.</w:t>
      </w:r>
      <w:r>
        <w:rPr>
          <w:rFonts w:hint="eastAsia"/>
        </w:rPr>
        <w:t>1</w:t>
      </w:r>
      <w:r>
        <w:t>.2</w:t>
      </w:r>
      <w:r>
        <w:rPr>
          <w:rFonts w:hint="eastAsia"/>
        </w:rPr>
        <w:tab/>
      </w:r>
      <w:r>
        <w:t>Service Architecture</w:t>
      </w:r>
      <w:bookmarkEnd w:id="499"/>
      <w:bookmarkEnd w:id="500"/>
      <w:bookmarkEnd w:id="501"/>
      <w:bookmarkEnd w:id="502"/>
      <w:bookmarkEnd w:id="503"/>
      <w:bookmarkEnd w:id="504"/>
      <w:bookmarkEnd w:id="505"/>
      <w:bookmarkEnd w:id="506"/>
      <w:bookmarkEnd w:id="507"/>
      <w:bookmarkEnd w:id="508"/>
      <w:bookmarkEnd w:id="509"/>
      <w:bookmarkEnd w:id="51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511" w:name="_Toc81244747"/>
      <w:bookmarkStart w:id="512" w:name="_Toc88645317"/>
      <w:bookmarkStart w:id="513" w:name="_Toc89426229"/>
      <w:bookmarkStart w:id="514" w:name="_Toc94033114"/>
      <w:bookmarkStart w:id="515" w:name="_Toc97037270"/>
      <w:bookmarkStart w:id="516" w:name="_Toc97193053"/>
      <w:bookmarkStart w:id="517" w:name="_Toc100953686"/>
      <w:bookmarkStart w:id="518"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pt;height:109.5pt" o:ole="">
            <v:imagedata r:id="rId22" o:title=""/>
          </v:shape>
          <o:OLEObject Type="Embed" ProgID="Visio.Drawing.15" ShapeID="_x0000_i1030" DrawAspect="Content" ObjectID="_1731513414"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5pt;height:109.5pt" o:ole="">
            <v:imagedata r:id="rId24" o:title=""/>
          </v:shape>
          <o:OLEObject Type="Embed" ProgID="Visio.Drawing.15" ShapeID="_x0000_i1031" DrawAspect="Content" ObjectID="_1731513415"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519" w:name="_Toc112939405"/>
      <w:bookmarkStart w:id="520" w:name="_Toc114134786"/>
      <w:bookmarkStart w:id="521" w:name="_Toc120683266"/>
      <w:bookmarkStart w:id="522" w:name="_Toc120683454"/>
      <w:r>
        <w:rPr>
          <w:lang w:val="en-US"/>
        </w:rPr>
        <w:t>4.3.</w:t>
      </w:r>
      <w:r>
        <w:rPr>
          <w:rFonts w:hint="eastAsia"/>
          <w:lang w:val="en-US" w:eastAsia="zh-CN"/>
        </w:rPr>
        <w:t>1.3</w:t>
      </w:r>
      <w:r>
        <w:rPr>
          <w:lang w:val="en-US"/>
        </w:rPr>
        <w:tab/>
        <w:t>Network Functions</w:t>
      </w:r>
      <w:bookmarkEnd w:id="511"/>
      <w:bookmarkEnd w:id="512"/>
      <w:bookmarkEnd w:id="513"/>
      <w:bookmarkEnd w:id="514"/>
      <w:bookmarkEnd w:id="515"/>
      <w:bookmarkEnd w:id="516"/>
      <w:bookmarkEnd w:id="517"/>
      <w:bookmarkEnd w:id="518"/>
      <w:bookmarkEnd w:id="519"/>
      <w:bookmarkEnd w:id="520"/>
      <w:bookmarkEnd w:id="521"/>
      <w:bookmarkEnd w:id="522"/>
    </w:p>
    <w:p w14:paraId="4C3A2BF5" w14:textId="77777777" w:rsidR="00865A7E" w:rsidRDefault="00865A7E" w:rsidP="00865A7E">
      <w:pPr>
        <w:pStyle w:val="50"/>
        <w:rPr>
          <w:lang w:eastAsia="zh-CN"/>
        </w:rPr>
      </w:pPr>
      <w:bookmarkStart w:id="523" w:name="_Toc81244748"/>
      <w:bookmarkStart w:id="524" w:name="_Toc88645318"/>
      <w:bookmarkStart w:id="525" w:name="_Toc89426230"/>
      <w:bookmarkStart w:id="526" w:name="_Toc94033115"/>
      <w:bookmarkStart w:id="527" w:name="_Toc97037271"/>
      <w:bookmarkStart w:id="528" w:name="_Toc97193054"/>
      <w:bookmarkStart w:id="529" w:name="_Toc100953687"/>
      <w:bookmarkStart w:id="530" w:name="_Toc104547338"/>
      <w:bookmarkStart w:id="531" w:name="_Toc112939406"/>
      <w:bookmarkStart w:id="532" w:name="_Toc114134787"/>
      <w:bookmarkStart w:id="533" w:name="_Toc120683267"/>
      <w:bookmarkStart w:id="534" w:name="_Toc120683455"/>
      <w:r>
        <w:t>4.3.</w:t>
      </w:r>
      <w:r>
        <w:rPr>
          <w:rFonts w:hint="eastAsia"/>
          <w:lang w:eastAsia="zh-CN"/>
        </w:rPr>
        <w:t>1.3.1</w:t>
      </w:r>
      <w:r>
        <w:tab/>
      </w:r>
      <w:r>
        <w:rPr>
          <w:lang w:val="en-US"/>
        </w:rPr>
        <w:t>Messaging Framework Adaptor Function</w:t>
      </w:r>
      <w:r>
        <w:t xml:space="preserve"> (MFAF)</w:t>
      </w:r>
      <w:bookmarkEnd w:id="523"/>
      <w:bookmarkEnd w:id="524"/>
      <w:bookmarkEnd w:id="525"/>
      <w:bookmarkEnd w:id="526"/>
      <w:bookmarkEnd w:id="527"/>
      <w:bookmarkEnd w:id="528"/>
      <w:bookmarkEnd w:id="529"/>
      <w:bookmarkEnd w:id="530"/>
      <w:bookmarkEnd w:id="531"/>
      <w:bookmarkEnd w:id="532"/>
      <w:bookmarkEnd w:id="533"/>
      <w:bookmarkEnd w:id="53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35" w:name="_Toc81244749"/>
      <w:bookmarkStart w:id="536" w:name="_Toc88645319"/>
      <w:bookmarkStart w:id="537" w:name="_Toc89426231"/>
      <w:bookmarkStart w:id="538" w:name="_Toc94033116"/>
      <w:bookmarkStart w:id="539" w:name="_Toc97037272"/>
      <w:bookmarkStart w:id="540" w:name="_Toc97193055"/>
      <w:bookmarkStart w:id="541" w:name="_Toc100953688"/>
      <w:bookmarkStart w:id="542" w:name="_Toc104547339"/>
      <w:bookmarkStart w:id="543" w:name="_Toc112939407"/>
      <w:bookmarkStart w:id="544" w:name="_Toc114134788"/>
      <w:bookmarkStart w:id="545" w:name="_Toc120683268"/>
      <w:bookmarkStart w:id="546" w:name="_Toc120683456"/>
      <w:r>
        <w:t>4.3.</w:t>
      </w:r>
      <w:r>
        <w:rPr>
          <w:lang w:eastAsia="zh-CN"/>
        </w:rPr>
        <w:t>1.3.2</w:t>
      </w:r>
      <w:r>
        <w:tab/>
      </w:r>
      <w:r>
        <w:rPr>
          <w:lang w:eastAsia="zh-CN"/>
        </w:rPr>
        <w:t>NF Service Consumers</w:t>
      </w:r>
      <w:bookmarkEnd w:id="535"/>
      <w:bookmarkEnd w:id="536"/>
      <w:bookmarkEnd w:id="537"/>
      <w:bookmarkEnd w:id="538"/>
      <w:bookmarkEnd w:id="539"/>
      <w:bookmarkEnd w:id="540"/>
      <w:bookmarkEnd w:id="541"/>
      <w:bookmarkEnd w:id="542"/>
      <w:bookmarkEnd w:id="543"/>
      <w:bookmarkEnd w:id="544"/>
      <w:bookmarkEnd w:id="545"/>
      <w:bookmarkEnd w:id="546"/>
    </w:p>
    <w:p w14:paraId="6286F4CD" w14:textId="489135B7" w:rsidR="003123F0" w:rsidRDefault="003123F0" w:rsidP="003123F0">
      <w:pPr>
        <w:rPr>
          <w:lang w:val="en-US"/>
        </w:rPr>
      </w:pPr>
      <w:bookmarkStart w:id="547" w:name="_Toc72784137"/>
      <w:bookmarkStart w:id="548" w:name="_Toc73041683"/>
      <w:bookmarkStart w:id="549" w:name="_Toc81244750"/>
      <w:bookmarkStart w:id="550" w:name="_Toc88645320"/>
      <w:bookmarkStart w:id="551" w:name="_Toc89426232"/>
      <w:bookmarkStart w:id="552" w:name="_Toc94033117"/>
      <w:bookmarkStart w:id="553" w:name="_Toc97037273"/>
      <w:bookmarkStart w:id="554" w:name="_Toc97193056"/>
      <w:bookmarkStart w:id="555" w:name="_Toc100953689"/>
      <w:bookmarkStart w:id="556"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57" w:name="_Toc112939408"/>
      <w:bookmarkStart w:id="558" w:name="_Toc114134789"/>
      <w:bookmarkStart w:id="559" w:name="_Toc120683269"/>
      <w:bookmarkStart w:id="560" w:name="_Toc120683457"/>
      <w:r>
        <w:t>4.3.2</w:t>
      </w:r>
      <w:r>
        <w:tab/>
        <w:t>Service Operations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6F80961" w14:textId="77777777" w:rsidR="00345A8F" w:rsidRDefault="00D862C6">
      <w:pPr>
        <w:pStyle w:val="40"/>
      </w:pPr>
      <w:bookmarkStart w:id="561" w:name="_Toc72784138"/>
      <w:bookmarkStart w:id="562" w:name="_Toc73041684"/>
      <w:bookmarkStart w:id="563" w:name="_Toc81244751"/>
      <w:bookmarkStart w:id="564" w:name="_Toc88645321"/>
      <w:bookmarkStart w:id="565" w:name="_Toc89426233"/>
      <w:bookmarkStart w:id="566" w:name="_Toc94033118"/>
      <w:bookmarkStart w:id="567" w:name="_Toc97037274"/>
      <w:bookmarkStart w:id="568" w:name="_Toc97193057"/>
      <w:bookmarkStart w:id="569" w:name="_Toc100953690"/>
      <w:bookmarkStart w:id="570" w:name="_Toc104547341"/>
      <w:bookmarkStart w:id="571" w:name="_Toc112939409"/>
      <w:bookmarkStart w:id="572" w:name="_Toc114134790"/>
      <w:bookmarkStart w:id="573" w:name="_Toc120683270"/>
      <w:bookmarkStart w:id="574" w:name="_Toc120683458"/>
      <w:r>
        <w:t>4.3.2.1</w:t>
      </w:r>
      <w:r>
        <w:tab/>
        <w:t>Introduction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75" w:name="_Toc72784139"/>
      <w:bookmarkStart w:id="576" w:name="_Toc73041685"/>
      <w:bookmarkStart w:id="577" w:name="_Toc81244752"/>
      <w:bookmarkStart w:id="578" w:name="_Toc88645322"/>
      <w:bookmarkStart w:id="579" w:name="_Toc89426234"/>
      <w:bookmarkStart w:id="580" w:name="_Toc94033119"/>
      <w:bookmarkStart w:id="581" w:name="_Toc97037275"/>
      <w:bookmarkStart w:id="582" w:name="_Toc97193058"/>
      <w:bookmarkStart w:id="583" w:name="_Toc100953691"/>
      <w:bookmarkStart w:id="584" w:name="_Toc104547342"/>
      <w:bookmarkStart w:id="585" w:name="_Toc112939410"/>
      <w:bookmarkStart w:id="586" w:name="_Toc114134791"/>
      <w:bookmarkStart w:id="587" w:name="_Toc120683271"/>
      <w:bookmarkStart w:id="588" w:name="_Toc120683459"/>
      <w:r>
        <w:t>4.3.2.2</w:t>
      </w:r>
      <w:r>
        <w:tab/>
      </w:r>
      <w:r>
        <w:rPr>
          <w:lang w:eastAsia="ko-KR"/>
        </w:rPr>
        <w:t>Nmfaf_3caDataManagement_Fetch</w:t>
      </w:r>
      <w:r>
        <w:t xml:space="preserve">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A9DAAA8" w14:textId="77777777" w:rsidR="00345A8F" w:rsidRDefault="00D862C6">
      <w:pPr>
        <w:pStyle w:val="50"/>
      </w:pPr>
      <w:bookmarkStart w:id="589" w:name="_Toc72784140"/>
      <w:bookmarkStart w:id="590" w:name="_Toc73041686"/>
      <w:bookmarkStart w:id="591" w:name="_Toc81244753"/>
      <w:bookmarkStart w:id="592" w:name="_Toc88645323"/>
      <w:bookmarkStart w:id="593" w:name="_Toc89426235"/>
      <w:bookmarkStart w:id="594" w:name="_Toc94033120"/>
      <w:bookmarkStart w:id="595" w:name="_Toc97037276"/>
      <w:bookmarkStart w:id="596" w:name="_Toc97193059"/>
      <w:bookmarkStart w:id="597" w:name="_Toc100953692"/>
      <w:bookmarkStart w:id="598" w:name="_Toc104547343"/>
      <w:bookmarkStart w:id="599" w:name="_Toc112939411"/>
      <w:bookmarkStart w:id="600" w:name="_Toc114134792"/>
      <w:bookmarkStart w:id="601" w:name="_Toc120683272"/>
      <w:bookmarkStart w:id="602" w:name="_Toc120683460"/>
      <w:r>
        <w:t>4.3.2.2.1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603" w:name="_Toc72784141"/>
      <w:bookmarkStart w:id="604" w:name="_Toc73041687"/>
      <w:bookmarkStart w:id="605" w:name="_Toc81244754"/>
      <w:bookmarkStart w:id="606" w:name="_Toc88645324"/>
      <w:bookmarkStart w:id="607" w:name="_Toc89426236"/>
      <w:bookmarkStart w:id="608" w:name="_Toc94033121"/>
      <w:bookmarkStart w:id="609" w:name="_Toc97037277"/>
      <w:bookmarkStart w:id="610" w:name="_Toc97193060"/>
      <w:bookmarkStart w:id="611" w:name="_Toc100953693"/>
      <w:bookmarkStart w:id="612" w:name="_Toc104547344"/>
      <w:bookmarkStart w:id="613" w:name="_Toc112939412"/>
      <w:bookmarkStart w:id="614" w:name="_Toc114134793"/>
      <w:bookmarkStart w:id="615" w:name="_Toc120683273"/>
      <w:bookmarkStart w:id="616" w:name="_Toc120683461"/>
      <w:r>
        <w:t>4.3.2.2.</w:t>
      </w:r>
      <w:r w:rsidR="005644E8">
        <w:t>2</w:t>
      </w:r>
      <w:r w:rsidR="005644E8">
        <w:tab/>
      </w:r>
      <w:bookmarkEnd w:id="603"/>
      <w:bookmarkEnd w:id="604"/>
      <w:bookmarkEnd w:id="605"/>
      <w:bookmarkEnd w:id="606"/>
      <w:bookmarkEnd w:id="607"/>
      <w:bookmarkEnd w:id="608"/>
      <w:bookmarkEnd w:id="609"/>
      <w:bookmarkEnd w:id="610"/>
      <w:bookmarkEnd w:id="611"/>
      <w:bookmarkEnd w:id="612"/>
      <w:r w:rsidR="003123F0">
        <w:rPr>
          <w:lang w:eastAsia="ja-JP"/>
        </w:rPr>
        <w:t>Retrieve data or analytics from the MFAF</w:t>
      </w:r>
      <w:bookmarkEnd w:id="613"/>
      <w:bookmarkEnd w:id="614"/>
      <w:bookmarkEnd w:id="615"/>
      <w:bookmarkEnd w:id="616"/>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26" o:title=""/>
          </v:shape>
          <o:OLEObject Type="Embed" ProgID="Visio.Drawing.11" ShapeID="_x0000_i1032" DrawAspect="Content" ObjectID="_1731513416"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proofErr w:type="spellStart"/>
      <w:r w:rsidR="00D2680C">
        <w:t>NmfafDataAnaNotification</w:t>
      </w:r>
      <w:proofErr w:type="spellEnd"/>
      <w:r w:rsidR="00D2680C" w:rsidDel="00D2680C">
        <w:t xml:space="preserve"> </w:t>
      </w:r>
      <w:r>
        <w:t xml:space="preserve">data structure. The </w:t>
      </w:r>
      <w:proofErr w:type="spellStart"/>
      <w:r w:rsidR="00D2680C">
        <w:t>NmfafDataAnaNotification</w:t>
      </w:r>
      <w:proofErr w:type="spellEnd"/>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F5BC679" w14:textId="10F82932" w:rsidR="00DF5DA5" w:rsidRDefault="00DF5DA5" w:rsidP="00DF5DA5">
      <w:pPr>
        <w:pStyle w:val="B1"/>
      </w:pPr>
      <w:r>
        <w:t>-</w:t>
      </w:r>
      <w:r>
        <w:tab/>
      </w:r>
      <w:r>
        <w:rPr>
          <w:lang w:eastAsia="zh-CN"/>
        </w:rPr>
        <w:t>data collected from data sources (e.g. SMF, NEF)</w:t>
      </w:r>
      <w:r>
        <w:t xml:space="preserve"> in the </w:t>
      </w:r>
      <w:r w:rsidRPr="00550796">
        <w:t>"</w:t>
      </w:r>
      <w:proofErr w:type="spellStart"/>
      <w:r>
        <w:t>d</w:t>
      </w:r>
      <w:r w:rsidRPr="001A2618">
        <w:t>ataNot</w:t>
      </w:r>
      <w:r>
        <w:t>if</w:t>
      </w:r>
      <w:proofErr w:type="spellEnd"/>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617" w:name="_Toc97193061"/>
      <w:bookmarkStart w:id="618" w:name="_Toc100953694"/>
      <w:bookmarkStart w:id="619" w:name="_Toc104547345"/>
      <w:bookmarkStart w:id="620" w:name="_Toc112939413"/>
      <w:bookmarkStart w:id="621" w:name="_Toc114134794"/>
      <w:bookmarkStart w:id="622" w:name="_Toc120683274"/>
      <w:bookmarkStart w:id="623" w:name="_Toc120683462"/>
      <w:bookmarkStart w:id="624" w:name="_Toc72784142"/>
      <w:bookmarkStart w:id="625" w:name="_Toc73041688"/>
      <w:bookmarkStart w:id="626" w:name="_Toc81244755"/>
      <w:bookmarkStart w:id="627" w:name="_Toc88645325"/>
      <w:bookmarkStart w:id="628" w:name="_Toc89426237"/>
      <w:bookmarkStart w:id="629" w:name="_Toc94033122"/>
      <w:bookmarkStart w:id="630" w:name="_Toc97037278"/>
      <w:r>
        <w:t>4.3.2.2</w:t>
      </w:r>
      <w:r w:rsidR="00F66495">
        <w:t>A</w:t>
      </w:r>
      <w:r>
        <w:tab/>
      </w:r>
      <w:r>
        <w:rPr>
          <w:lang w:eastAsia="ko-KR"/>
        </w:rPr>
        <w:t>Nmfaf_3caDataManagement_Subscribe</w:t>
      </w:r>
      <w:r>
        <w:t xml:space="preserve"> service operation</w:t>
      </w:r>
      <w:bookmarkEnd w:id="617"/>
      <w:bookmarkEnd w:id="618"/>
      <w:bookmarkEnd w:id="619"/>
      <w:bookmarkEnd w:id="620"/>
      <w:bookmarkEnd w:id="621"/>
      <w:bookmarkEnd w:id="622"/>
      <w:bookmarkEnd w:id="623"/>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631" w:name="_Toc97193062"/>
      <w:bookmarkStart w:id="632" w:name="_Toc100953695"/>
      <w:bookmarkStart w:id="633" w:name="_Toc104547346"/>
      <w:bookmarkStart w:id="634" w:name="_Toc112939414"/>
      <w:bookmarkStart w:id="635" w:name="_Toc114134795"/>
      <w:bookmarkStart w:id="636" w:name="_Toc120683275"/>
      <w:bookmarkStart w:id="637" w:name="_Toc120683463"/>
      <w:r>
        <w:t>4.3.2.3</w:t>
      </w:r>
      <w:r>
        <w:tab/>
      </w:r>
      <w:r>
        <w:rPr>
          <w:lang w:eastAsia="ko-KR"/>
        </w:rPr>
        <w:t>Nmfaf_3caDataManagement_Notify</w:t>
      </w:r>
      <w:r>
        <w:t xml:space="preserve"> service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CCB411A" w14:textId="77777777" w:rsidR="00345A8F" w:rsidRDefault="00D862C6">
      <w:pPr>
        <w:pStyle w:val="50"/>
      </w:pPr>
      <w:bookmarkStart w:id="638" w:name="_Toc72784143"/>
      <w:bookmarkStart w:id="639" w:name="_Toc73041689"/>
      <w:bookmarkStart w:id="640" w:name="_Toc81244756"/>
      <w:bookmarkStart w:id="641" w:name="_Toc88645326"/>
      <w:bookmarkStart w:id="642" w:name="_Toc89426238"/>
      <w:bookmarkStart w:id="643" w:name="_Toc94033123"/>
      <w:bookmarkStart w:id="644" w:name="_Toc97037279"/>
      <w:bookmarkStart w:id="645" w:name="_Toc97193063"/>
      <w:bookmarkStart w:id="646" w:name="_Toc100953696"/>
      <w:bookmarkStart w:id="647" w:name="_Toc104547347"/>
      <w:bookmarkStart w:id="648" w:name="_Toc112939415"/>
      <w:bookmarkStart w:id="649" w:name="_Toc114134796"/>
      <w:bookmarkStart w:id="650" w:name="_Toc120683276"/>
      <w:bookmarkStart w:id="651" w:name="_Toc120683464"/>
      <w:r>
        <w:t>4.3.2.3.1</w:t>
      </w:r>
      <w:r>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52" w:name="_Toc72784144"/>
      <w:bookmarkStart w:id="653" w:name="_Toc73041690"/>
      <w:bookmarkStart w:id="654" w:name="_Toc81244757"/>
      <w:bookmarkStart w:id="655" w:name="_Toc88645327"/>
      <w:bookmarkStart w:id="656" w:name="_Toc89426239"/>
      <w:bookmarkStart w:id="657" w:name="_Toc94033124"/>
      <w:bookmarkStart w:id="658" w:name="_Toc97037280"/>
      <w:bookmarkStart w:id="659" w:name="_Toc97193064"/>
      <w:bookmarkStart w:id="660" w:name="_Toc100953697"/>
      <w:bookmarkStart w:id="661" w:name="_Toc104547348"/>
      <w:bookmarkStart w:id="662" w:name="_Toc112939416"/>
      <w:bookmarkStart w:id="663" w:name="_Toc114134797"/>
      <w:bookmarkStart w:id="664" w:name="_Toc120683277"/>
      <w:bookmarkStart w:id="665" w:name="_Toc120683465"/>
      <w:r>
        <w:t>4.3.2.3.</w:t>
      </w:r>
      <w:r w:rsidR="00DD1453">
        <w:t>2</w:t>
      </w:r>
      <w:r>
        <w:tab/>
      </w:r>
      <w:r w:rsidR="00DD1453">
        <w:t>Notification about the subscribed data or analytics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5pt;height:152.25pt" o:ole="">
            <v:imagedata r:id="rId28" o:title=""/>
          </v:shape>
          <o:OLEObject Type="Embed" ProgID="Visio.Drawing.15" ShapeID="_x0000_i1033" DrawAspect="Content" ObjectID="_1731513417"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r w:rsidR="003A2B6B">
        <w:t>clause </w:t>
      </w:r>
      <w:r>
        <w:t xml:space="preserve">5.2.5 for the definition of this </w:t>
      </w:r>
      <w:proofErr w:type="spellStart"/>
      <w:r>
        <w:t>notificationURI</w:t>
      </w:r>
      <w:proofErr w:type="spellEnd"/>
      <w:r>
        <w:t xml:space="preserve">),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proofErr w:type="spellStart"/>
      <w:r>
        <w:rPr>
          <w:noProof/>
        </w:rPr>
        <w:t>correId</w:t>
      </w:r>
      <w:proofErr w:type="spellEnd"/>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0CF59559" w14:textId="2A19B5A2" w:rsidR="001813B5" w:rsidRDefault="001813B5" w:rsidP="001813B5">
      <w:pPr>
        <w:pStyle w:val="B1"/>
      </w:pPr>
      <w:r>
        <w:t>-</w:t>
      </w:r>
      <w:r>
        <w:tab/>
        <w:t>information about the MFAF data or analytics in the "</w:t>
      </w:r>
      <w:proofErr w:type="spellStart"/>
      <w:r>
        <w:rPr>
          <w:noProof/>
          <w:lang w:eastAsia="zh-CN"/>
        </w:rPr>
        <w:t>dataAna</w:t>
      </w:r>
      <w:r>
        <w:t>Notif</w:t>
      </w:r>
      <w:proofErr w:type="spellEnd"/>
      <w:r>
        <w:t>"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w:t>
      </w:r>
      <w:proofErr w:type="spellStart"/>
      <w:r>
        <w:rPr>
          <w:rFonts w:eastAsia="Times New Roman"/>
        </w:rPr>
        <w:t>dataNotif</w:t>
      </w:r>
      <w:proofErr w:type="spellEnd"/>
      <w:r>
        <w:rPr>
          <w:rFonts w:eastAsia="Times New Roman"/>
        </w:rPr>
        <w:t>" attribute.</w:t>
      </w:r>
    </w:p>
    <w:p w14:paraId="197E7C60" w14:textId="192DE56E" w:rsidR="00DD1453" w:rsidRDefault="00DD1453" w:rsidP="00DD1453">
      <w:r>
        <w:t>Upon the reception of an HTTP POST request with "{</w:t>
      </w:r>
      <w:proofErr w:type="spellStart"/>
      <w:r>
        <w:t>notificationURI</w:t>
      </w:r>
      <w:proofErr w:type="spellEnd"/>
      <w:r>
        <w:t xml:space="preserve">}"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66" w:name="_Toc510696597"/>
      <w:bookmarkStart w:id="667" w:name="_Toc35971389"/>
      <w:bookmarkStart w:id="668" w:name="_Toc36812120"/>
      <w:bookmarkStart w:id="669" w:name="_Toc72784145"/>
      <w:bookmarkStart w:id="670" w:name="_Toc73041691"/>
      <w:bookmarkStart w:id="671" w:name="_Toc81244758"/>
      <w:bookmarkStart w:id="672" w:name="_Toc88645328"/>
      <w:bookmarkStart w:id="673" w:name="_Toc89426240"/>
      <w:bookmarkStart w:id="674" w:name="_Toc94033125"/>
      <w:bookmarkStart w:id="675" w:name="_Toc97037281"/>
      <w:bookmarkStart w:id="676" w:name="_Toc97193065"/>
      <w:bookmarkStart w:id="677" w:name="_Toc100953698"/>
      <w:bookmarkStart w:id="678" w:name="_Toc104547349"/>
      <w:bookmarkStart w:id="679" w:name="_Toc112939417"/>
      <w:bookmarkStart w:id="680" w:name="_Toc114134798"/>
      <w:bookmarkStart w:id="681" w:name="_Toc120683278"/>
      <w:bookmarkStart w:id="682" w:name="_Toc120683466"/>
      <w:r>
        <w:t>5</w:t>
      </w:r>
      <w:r>
        <w:tab/>
        <w:t>API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1F7AA14" w14:textId="77777777" w:rsidR="00345A8F" w:rsidRDefault="00D862C6">
      <w:pPr>
        <w:pStyle w:val="2"/>
      </w:pPr>
      <w:bookmarkStart w:id="683" w:name="_Toc72784146"/>
      <w:bookmarkStart w:id="684" w:name="_Toc73041692"/>
      <w:bookmarkStart w:id="685" w:name="_Toc81244759"/>
      <w:bookmarkStart w:id="686" w:name="_Toc88645329"/>
      <w:bookmarkStart w:id="687" w:name="_Toc89426241"/>
      <w:bookmarkStart w:id="688" w:name="_Toc94033126"/>
      <w:bookmarkStart w:id="689" w:name="_Toc97037282"/>
      <w:bookmarkStart w:id="690" w:name="_Toc97193066"/>
      <w:bookmarkStart w:id="691" w:name="_Toc100953699"/>
      <w:bookmarkStart w:id="692" w:name="_Toc104547350"/>
      <w:bookmarkStart w:id="693" w:name="_Toc112939418"/>
      <w:bookmarkStart w:id="694" w:name="_Toc114134799"/>
      <w:bookmarkStart w:id="695" w:name="_Toc120683279"/>
      <w:bookmarkStart w:id="696" w:name="_Toc120683467"/>
      <w:bookmarkStart w:id="697" w:name="_Toc510696649"/>
      <w:bookmarkStart w:id="698" w:name="_Hlk530142087"/>
      <w:r>
        <w:t>5.1</w:t>
      </w:r>
      <w:r>
        <w:tab/>
        <w:t>Nmfaf_3daDataManagement Service API</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8EFF3A6" w14:textId="77777777" w:rsidR="00345A8F" w:rsidRDefault="00D862C6">
      <w:pPr>
        <w:pStyle w:val="30"/>
      </w:pPr>
      <w:bookmarkStart w:id="699" w:name="_Toc72784147"/>
      <w:bookmarkStart w:id="700" w:name="_Toc73041693"/>
      <w:bookmarkStart w:id="701" w:name="_Toc81244760"/>
      <w:bookmarkStart w:id="702" w:name="_Toc88645330"/>
      <w:bookmarkStart w:id="703" w:name="_Toc89426242"/>
      <w:bookmarkStart w:id="704" w:name="_Toc94033127"/>
      <w:bookmarkStart w:id="705" w:name="_Toc97037283"/>
      <w:bookmarkStart w:id="706" w:name="_Toc97193067"/>
      <w:bookmarkStart w:id="707" w:name="_Toc100953700"/>
      <w:bookmarkStart w:id="708" w:name="_Toc104547351"/>
      <w:bookmarkStart w:id="709" w:name="_Toc112939419"/>
      <w:bookmarkStart w:id="710" w:name="_Toc114134800"/>
      <w:bookmarkStart w:id="711" w:name="_Toc120683280"/>
      <w:bookmarkStart w:id="712" w:name="_Toc120683468"/>
      <w:r>
        <w:t>5.1.1</w:t>
      </w:r>
      <w:r>
        <w:tab/>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713" w:name="_Toc72784148"/>
      <w:bookmarkStart w:id="714" w:name="_Toc73041694"/>
      <w:bookmarkStart w:id="715" w:name="_Toc81244761"/>
      <w:bookmarkStart w:id="716" w:name="_Toc88645331"/>
      <w:bookmarkStart w:id="717" w:name="_Toc89426243"/>
      <w:bookmarkStart w:id="718" w:name="_Toc94033128"/>
      <w:bookmarkStart w:id="719" w:name="_Toc97037284"/>
      <w:bookmarkStart w:id="720" w:name="_Toc97193068"/>
      <w:bookmarkStart w:id="721" w:name="_Toc100953701"/>
      <w:bookmarkStart w:id="722" w:name="_Toc104547352"/>
      <w:bookmarkStart w:id="723" w:name="_Toc112939420"/>
      <w:bookmarkStart w:id="724" w:name="_Toc114134801"/>
      <w:bookmarkStart w:id="725" w:name="_Toc120683281"/>
      <w:bookmarkStart w:id="726" w:name="_Toc120683469"/>
      <w:r>
        <w:t>5.1.2</w:t>
      </w:r>
      <w:r>
        <w:tab/>
        <w:t>Usage of HTTP</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1B02A9E" w14:textId="77777777" w:rsidR="00345A8F" w:rsidRDefault="00D862C6">
      <w:pPr>
        <w:pStyle w:val="40"/>
      </w:pPr>
      <w:bookmarkStart w:id="727" w:name="_Toc72784149"/>
      <w:bookmarkStart w:id="728" w:name="_Toc73041695"/>
      <w:bookmarkStart w:id="729" w:name="_Toc81244762"/>
      <w:bookmarkStart w:id="730" w:name="_Toc88645332"/>
      <w:bookmarkStart w:id="731" w:name="_Toc89426244"/>
      <w:bookmarkStart w:id="732" w:name="_Toc94033129"/>
      <w:bookmarkStart w:id="733" w:name="_Toc97037285"/>
      <w:bookmarkStart w:id="734" w:name="_Toc97193069"/>
      <w:bookmarkStart w:id="735" w:name="_Toc100953702"/>
      <w:bookmarkStart w:id="736" w:name="_Toc104547353"/>
      <w:bookmarkStart w:id="737" w:name="_Toc112939421"/>
      <w:bookmarkStart w:id="738" w:name="_Toc114134802"/>
      <w:bookmarkStart w:id="739" w:name="_Toc120683282"/>
      <w:bookmarkStart w:id="740" w:name="_Toc120683470"/>
      <w:r>
        <w:t>5.1.2.1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741" w:name="_Toc72784150"/>
      <w:bookmarkStart w:id="742" w:name="_Toc73041696"/>
      <w:bookmarkStart w:id="743" w:name="_Toc81244763"/>
      <w:bookmarkStart w:id="744" w:name="_Toc88645333"/>
      <w:bookmarkStart w:id="745" w:name="_Toc89426245"/>
      <w:bookmarkStart w:id="746" w:name="_Toc94033130"/>
      <w:bookmarkStart w:id="747" w:name="_Toc97037286"/>
      <w:bookmarkStart w:id="748" w:name="_Toc97193070"/>
      <w:bookmarkStart w:id="749" w:name="_Toc100953703"/>
      <w:bookmarkStart w:id="750" w:name="_Toc104547354"/>
      <w:bookmarkStart w:id="751" w:name="_Toc112939422"/>
      <w:bookmarkStart w:id="752" w:name="_Toc114134803"/>
      <w:bookmarkStart w:id="753" w:name="_Toc120683283"/>
      <w:bookmarkStart w:id="754" w:name="_Toc120683471"/>
      <w:r>
        <w:t>5.1.2.2</w:t>
      </w:r>
      <w:r>
        <w:tab/>
        <w:t>HTTP standard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99C9D4C" w14:textId="77777777" w:rsidR="00345A8F" w:rsidRDefault="00D862C6">
      <w:pPr>
        <w:pStyle w:val="50"/>
        <w:rPr>
          <w:lang w:eastAsia="zh-CN"/>
        </w:rPr>
      </w:pPr>
      <w:bookmarkStart w:id="755" w:name="_Toc72784151"/>
      <w:bookmarkStart w:id="756" w:name="_Toc73041697"/>
      <w:bookmarkStart w:id="757" w:name="_Toc81244764"/>
      <w:bookmarkStart w:id="758" w:name="_Toc88645334"/>
      <w:bookmarkStart w:id="759" w:name="_Toc89426246"/>
      <w:bookmarkStart w:id="760" w:name="_Toc94033131"/>
      <w:bookmarkStart w:id="761" w:name="_Toc97037287"/>
      <w:bookmarkStart w:id="762" w:name="_Toc97193071"/>
      <w:bookmarkStart w:id="763" w:name="_Toc100953704"/>
      <w:bookmarkStart w:id="764" w:name="_Toc104547355"/>
      <w:bookmarkStart w:id="765" w:name="_Toc112939423"/>
      <w:bookmarkStart w:id="766" w:name="_Toc114134804"/>
      <w:bookmarkStart w:id="767" w:name="_Toc120683284"/>
      <w:bookmarkStart w:id="768" w:name="_Toc120683472"/>
      <w:r>
        <w:t>5.1.2.2.1</w:t>
      </w:r>
      <w:r>
        <w:rPr>
          <w:rFonts w:hint="eastAsia"/>
          <w:lang w:eastAsia="zh-CN"/>
        </w:rPr>
        <w:tab/>
      </w:r>
      <w:r>
        <w:rPr>
          <w:lang w:eastAsia="zh-CN"/>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69" w:name="_Toc72784152"/>
      <w:bookmarkStart w:id="770" w:name="_Toc73041698"/>
      <w:bookmarkStart w:id="771" w:name="_Toc81244765"/>
      <w:bookmarkStart w:id="772" w:name="_Toc88645335"/>
      <w:bookmarkStart w:id="773" w:name="_Toc89426247"/>
      <w:bookmarkStart w:id="774" w:name="_Toc94033132"/>
      <w:bookmarkStart w:id="775" w:name="_Toc97037288"/>
      <w:bookmarkStart w:id="776" w:name="_Toc97193072"/>
      <w:bookmarkStart w:id="777" w:name="_Toc100953705"/>
      <w:bookmarkStart w:id="778" w:name="_Toc104547356"/>
      <w:bookmarkStart w:id="779" w:name="_Toc112939424"/>
      <w:bookmarkStart w:id="780" w:name="_Toc114134805"/>
      <w:bookmarkStart w:id="781" w:name="_Toc120683285"/>
      <w:bookmarkStart w:id="782" w:name="_Toc120683473"/>
      <w:r>
        <w:t>5.1.2.2.2</w:t>
      </w:r>
      <w:r>
        <w:tab/>
        <w:t>Content type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40"/>
      </w:pPr>
      <w:bookmarkStart w:id="783" w:name="_Toc72784153"/>
      <w:bookmarkStart w:id="784" w:name="_Toc73041699"/>
      <w:bookmarkStart w:id="785" w:name="_Toc81244766"/>
      <w:bookmarkStart w:id="786" w:name="_Toc88645336"/>
      <w:bookmarkStart w:id="787" w:name="_Toc89426248"/>
      <w:bookmarkStart w:id="788" w:name="_Toc94033133"/>
      <w:bookmarkStart w:id="789" w:name="_Toc97037289"/>
      <w:bookmarkStart w:id="790" w:name="_Toc97193073"/>
      <w:bookmarkStart w:id="791" w:name="_Toc100953706"/>
      <w:bookmarkStart w:id="792" w:name="_Toc104547357"/>
      <w:bookmarkStart w:id="793" w:name="_Toc112939425"/>
      <w:bookmarkStart w:id="794" w:name="_Toc114134806"/>
      <w:bookmarkStart w:id="795" w:name="_Toc120683286"/>
      <w:bookmarkStart w:id="796" w:name="_Toc120683474"/>
      <w:r>
        <w:t>5.1.2.3</w:t>
      </w:r>
      <w:r>
        <w:tab/>
        <w:t>HTTP custom headers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97" w:name="_Toc72784154"/>
      <w:bookmarkStart w:id="798" w:name="_Toc73041700"/>
      <w:bookmarkStart w:id="799" w:name="_Toc81244767"/>
      <w:bookmarkStart w:id="800" w:name="_Toc88645337"/>
      <w:bookmarkStart w:id="801" w:name="_Toc89426249"/>
      <w:bookmarkStart w:id="802" w:name="_Toc94033134"/>
      <w:bookmarkStart w:id="803" w:name="_Toc97037290"/>
      <w:bookmarkStart w:id="804" w:name="_Toc97193074"/>
      <w:bookmarkStart w:id="805" w:name="_Toc100953707"/>
      <w:bookmarkStart w:id="806" w:name="_Toc104547358"/>
      <w:bookmarkStart w:id="807" w:name="_Toc112939426"/>
      <w:bookmarkStart w:id="808" w:name="_Toc114134807"/>
      <w:bookmarkStart w:id="809" w:name="_Toc120683287"/>
      <w:bookmarkStart w:id="810" w:name="_Toc120683475"/>
      <w:r>
        <w:t>5.1.3</w:t>
      </w:r>
      <w: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2B1DA0" w14:textId="3083CFB6" w:rsidR="005B4BD5" w:rsidRPr="005B4BD5" w:rsidRDefault="00D862C6" w:rsidP="005B4BD5">
      <w:pPr>
        <w:pStyle w:val="40"/>
        <w:rPr>
          <w:rFonts w:eastAsia="宋体"/>
        </w:rPr>
      </w:pPr>
      <w:bookmarkStart w:id="811" w:name="_Toc72784155"/>
      <w:bookmarkStart w:id="812" w:name="_Toc73041701"/>
      <w:bookmarkStart w:id="813" w:name="_Toc81244768"/>
      <w:bookmarkStart w:id="814" w:name="_Toc88645338"/>
      <w:bookmarkStart w:id="815" w:name="_Toc89426250"/>
      <w:bookmarkStart w:id="816" w:name="_Toc94033135"/>
      <w:bookmarkStart w:id="817" w:name="_Toc97037291"/>
      <w:bookmarkStart w:id="818" w:name="_Toc97193075"/>
      <w:bookmarkStart w:id="819" w:name="_Toc100953708"/>
      <w:bookmarkStart w:id="820" w:name="_Toc104547359"/>
      <w:bookmarkStart w:id="821" w:name="_Toc112939427"/>
      <w:bookmarkStart w:id="822" w:name="_Toc114134808"/>
      <w:bookmarkStart w:id="823" w:name="_Toc120683288"/>
      <w:bookmarkStart w:id="824" w:name="_Toc120683476"/>
      <w:r>
        <w:t>5.1.3.1</w:t>
      </w:r>
      <w:r>
        <w:tab/>
        <w:t>Overview</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80.25pt;height:155.25pt" o:ole="">
            <v:imagedata r:id="rId30" o:title=""/>
          </v:shape>
          <o:OLEObject Type="Embed" ProgID="Visio.Drawing.15" ShapeID="_x0000_i1034" DrawAspect="Content" ObjectID="_1731513418"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40"/>
      </w:pPr>
      <w:bookmarkStart w:id="825" w:name="_Toc72784156"/>
      <w:bookmarkStart w:id="826" w:name="_Toc73041702"/>
      <w:bookmarkStart w:id="827" w:name="_Toc81244769"/>
      <w:bookmarkStart w:id="828" w:name="_Toc88645339"/>
      <w:bookmarkStart w:id="829" w:name="_Toc89426251"/>
      <w:bookmarkStart w:id="830" w:name="_Toc94033136"/>
      <w:bookmarkStart w:id="831" w:name="_Toc97037292"/>
      <w:bookmarkStart w:id="832" w:name="_Toc97193076"/>
      <w:bookmarkStart w:id="833" w:name="_Toc100953709"/>
      <w:bookmarkStart w:id="834" w:name="_Toc104547360"/>
      <w:bookmarkStart w:id="835" w:name="_Toc112939428"/>
      <w:bookmarkStart w:id="836" w:name="_Toc114134809"/>
      <w:bookmarkStart w:id="837" w:name="_Toc120683289"/>
      <w:bookmarkStart w:id="838" w:name="_Toc120683477"/>
      <w:r>
        <w:t>5.1.3.2</w:t>
      </w:r>
      <w:r>
        <w:tab/>
        <w:t xml:space="preserve">Resource: </w:t>
      </w:r>
      <w:r w:rsidR="00865A7E" w:rsidRPr="00865A7E">
        <w:t>MFAF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35CB665" w14:textId="77777777" w:rsidR="00345A8F" w:rsidRDefault="00D862C6">
      <w:pPr>
        <w:pStyle w:val="50"/>
      </w:pPr>
      <w:bookmarkStart w:id="839" w:name="_Toc72784157"/>
      <w:bookmarkStart w:id="840" w:name="_Toc73041703"/>
      <w:bookmarkStart w:id="841" w:name="_Toc81244770"/>
      <w:bookmarkStart w:id="842" w:name="_Toc88645340"/>
      <w:bookmarkStart w:id="843" w:name="_Toc89426252"/>
      <w:bookmarkStart w:id="844" w:name="_Toc94033137"/>
      <w:bookmarkStart w:id="845" w:name="_Toc97037293"/>
      <w:bookmarkStart w:id="846" w:name="_Toc97193077"/>
      <w:bookmarkStart w:id="847" w:name="_Toc100953710"/>
      <w:bookmarkStart w:id="848" w:name="_Toc104547361"/>
      <w:bookmarkStart w:id="849" w:name="_Toc112939429"/>
      <w:bookmarkStart w:id="850" w:name="_Toc114134810"/>
      <w:bookmarkStart w:id="851" w:name="_Toc120683290"/>
      <w:bookmarkStart w:id="852" w:name="_Toc120683478"/>
      <w:r>
        <w:t>5.1.3.2.1</w:t>
      </w:r>
      <w:r>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853" w:name="_Toc72784158"/>
      <w:bookmarkStart w:id="854" w:name="_Toc73041704"/>
      <w:bookmarkStart w:id="855" w:name="_Toc81244771"/>
      <w:bookmarkStart w:id="856" w:name="_Toc88645341"/>
      <w:bookmarkStart w:id="857" w:name="_Toc89426253"/>
      <w:bookmarkStart w:id="858" w:name="_Toc94033138"/>
      <w:bookmarkStart w:id="859" w:name="_Toc97037294"/>
      <w:bookmarkStart w:id="860" w:name="_Toc97193078"/>
      <w:bookmarkStart w:id="861" w:name="_Toc100953711"/>
      <w:bookmarkStart w:id="862" w:name="_Toc104547362"/>
      <w:bookmarkStart w:id="863" w:name="_Toc112939430"/>
      <w:bookmarkStart w:id="864" w:name="_Toc114134811"/>
      <w:bookmarkStart w:id="865" w:name="_Toc120683291"/>
      <w:bookmarkStart w:id="866" w:name="_Toc120683479"/>
      <w:r>
        <w:t>5.1.3.2.2</w:t>
      </w:r>
      <w:r>
        <w:tab/>
        <w:t>Resource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w:t>
      </w:r>
      <w:proofErr w:type="spellStart"/>
      <w:r>
        <w:t>apiVersion</w:t>
      </w:r>
      <w:proofErr w:type="spellEnd"/>
      <w:r>
        <w:t>&gt;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proofErr w:type="spellStart"/>
            <w:r>
              <w:t>apiRoot</w:t>
            </w:r>
            <w:proofErr w:type="spellEnd"/>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67" w:name="_Toc72784159"/>
      <w:bookmarkStart w:id="868" w:name="_Toc73041705"/>
      <w:bookmarkStart w:id="869" w:name="_Toc81244772"/>
      <w:bookmarkStart w:id="870" w:name="_Toc88645342"/>
      <w:bookmarkStart w:id="871" w:name="_Toc89426254"/>
      <w:bookmarkStart w:id="872" w:name="_Toc94033139"/>
      <w:bookmarkStart w:id="873" w:name="_Toc97037295"/>
      <w:bookmarkStart w:id="874" w:name="_Toc97193079"/>
      <w:bookmarkStart w:id="875" w:name="_Toc100953712"/>
      <w:bookmarkStart w:id="876" w:name="_Toc104547363"/>
      <w:bookmarkStart w:id="877" w:name="_Toc112939431"/>
      <w:bookmarkStart w:id="878" w:name="_Toc114134812"/>
      <w:bookmarkStart w:id="879" w:name="_Toc120683292"/>
      <w:bookmarkStart w:id="880" w:name="_Toc120683480"/>
      <w:r>
        <w:t>5.1.3.2.3</w:t>
      </w:r>
      <w:r>
        <w:tab/>
        <w:t>Resource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E1C5306" w14:textId="77777777" w:rsidR="00345A8F" w:rsidRDefault="00D862C6">
      <w:pPr>
        <w:pStyle w:val="6"/>
      </w:pPr>
      <w:bookmarkStart w:id="881" w:name="_Toc72784160"/>
      <w:bookmarkStart w:id="882" w:name="_Toc73041706"/>
      <w:bookmarkStart w:id="883" w:name="_Toc81244773"/>
      <w:bookmarkStart w:id="884" w:name="_Toc88645343"/>
      <w:bookmarkStart w:id="885" w:name="_Toc89426255"/>
      <w:bookmarkStart w:id="886" w:name="_Toc94033140"/>
      <w:bookmarkStart w:id="887" w:name="_Toc97037296"/>
      <w:bookmarkStart w:id="888" w:name="_Toc97193080"/>
      <w:bookmarkStart w:id="889" w:name="_Toc100953713"/>
      <w:bookmarkStart w:id="890" w:name="_Toc104547364"/>
      <w:bookmarkStart w:id="891" w:name="_Toc112939432"/>
      <w:bookmarkStart w:id="892" w:name="_Toc114134813"/>
      <w:bookmarkStart w:id="893" w:name="_Toc120683293"/>
      <w:bookmarkStart w:id="894" w:name="_Toc120683481"/>
      <w:r>
        <w:t>5.1.3.2.3.1</w:t>
      </w:r>
      <w:r>
        <w:tab/>
      </w:r>
      <w:bookmarkEnd w:id="881"/>
      <w:bookmarkEnd w:id="882"/>
      <w:r w:rsidR="00865A7E">
        <w:t>POST</w:t>
      </w:r>
      <w:bookmarkEnd w:id="883"/>
      <w:bookmarkEnd w:id="884"/>
      <w:bookmarkEnd w:id="885"/>
      <w:bookmarkEnd w:id="886"/>
      <w:bookmarkEnd w:id="887"/>
      <w:bookmarkEnd w:id="888"/>
      <w:bookmarkEnd w:id="889"/>
      <w:bookmarkEnd w:id="890"/>
      <w:bookmarkEnd w:id="891"/>
      <w:bookmarkEnd w:id="892"/>
      <w:bookmarkEnd w:id="893"/>
      <w:bookmarkEnd w:id="894"/>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95" w:name="_Toc72784162"/>
      <w:bookmarkStart w:id="896" w:name="_Toc73041708"/>
      <w:bookmarkStart w:id="897" w:name="_Toc81244774"/>
      <w:bookmarkStart w:id="898" w:name="_Toc88645344"/>
      <w:bookmarkStart w:id="899" w:name="_Toc89426256"/>
      <w:bookmarkStart w:id="900" w:name="_Toc94033141"/>
      <w:bookmarkStart w:id="901" w:name="_Toc97037297"/>
      <w:bookmarkStart w:id="902" w:name="_Toc97193081"/>
      <w:bookmarkStart w:id="903" w:name="_Toc100953714"/>
      <w:bookmarkStart w:id="904" w:name="_Toc104547365"/>
      <w:bookmarkStart w:id="905" w:name="_Toc112939433"/>
      <w:bookmarkStart w:id="906" w:name="_Toc114134814"/>
      <w:bookmarkStart w:id="907" w:name="_Toc120683294"/>
      <w:bookmarkStart w:id="908" w:name="_Toc120683482"/>
      <w:r>
        <w:t>5.1.3.2.4</w:t>
      </w:r>
      <w:r>
        <w:tab/>
        <w:t>Resource Custom Operations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909" w:name="_Toc88645345"/>
      <w:bookmarkStart w:id="910" w:name="_Toc89426257"/>
      <w:bookmarkStart w:id="911" w:name="_Toc94033142"/>
      <w:bookmarkStart w:id="912" w:name="_Toc97037298"/>
      <w:bookmarkStart w:id="913" w:name="_Toc97193082"/>
      <w:bookmarkStart w:id="914" w:name="_Toc100953715"/>
      <w:bookmarkStart w:id="915" w:name="_Toc104547366"/>
      <w:bookmarkStart w:id="916" w:name="_Toc112939434"/>
      <w:bookmarkStart w:id="917" w:name="_Toc114134815"/>
      <w:bookmarkStart w:id="918" w:name="_Toc120683295"/>
      <w:bookmarkStart w:id="919" w:name="_Toc120683483"/>
      <w:bookmarkStart w:id="920" w:name="_Toc72784168"/>
      <w:bookmarkStart w:id="921" w:name="_Toc73041714"/>
      <w:bookmarkStart w:id="922" w:name="_Toc81244775"/>
      <w:r>
        <w:t>5.1.3.3</w:t>
      </w:r>
      <w:r>
        <w:tab/>
        <w:t xml:space="preserve">Resource: </w:t>
      </w:r>
      <w:r w:rsidR="00DB0E87">
        <w:t xml:space="preserve">Individual </w:t>
      </w:r>
      <w:r w:rsidR="00DB0E87" w:rsidRPr="00865A7E">
        <w:t>MFAF Configuration</w:t>
      </w:r>
      <w:bookmarkEnd w:id="909"/>
      <w:bookmarkEnd w:id="910"/>
      <w:bookmarkEnd w:id="911"/>
      <w:bookmarkEnd w:id="912"/>
      <w:bookmarkEnd w:id="913"/>
      <w:bookmarkEnd w:id="914"/>
      <w:bookmarkEnd w:id="915"/>
      <w:bookmarkEnd w:id="916"/>
      <w:bookmarkEnd w:id="917"/>
      <w:bookmarkEnd w:id="918"/>
      <w:bookmarkEnd w:id="919"/>
      <w:r w:rsidR="00DB0E87" w:rsidDel="00DB0E87">
        <w:t xml:space="preserve"> </w:t>
      </w:r>
      <w:bookmarkEnd w:id="920"/>
      <w:bookmarkEnd w:id="921"/>
      <w:bookmarkEnd w:id="922"/>
    </w:p>
    <w:p w14:paraId="080FD78B" w14:textId="77777777" w:rsidR="00DB0E87" w:rsidRDefault="00DB0E87" w:rsidP="00DB0E87">
      <w:pPr>
        <w:pStyle w:val="50"/>
      </w:pPr>
      <w:bookmarkStart w:id="923" w:name="_Toc88645346"/>
      <w:bookmarkStart w:id="924" w:name="_Toc89426258"/>
      <w:bookmarkStart w:id="925" w:name="_Toc94033143"/>
      <w:bookmarkStart w:id="926" w:name="_Toc97037299"/>
      <w:bookmarkStart w:id="927" w:name="_Toc97193083"/>
      <w:bookmarkStart w:id="928" w:name="_Toc100953716"/>
      <w:bookmarkStart w:id="929" w:name="_Toc104547367"/>
      <w:bookmarkStart w:id="930" w:name="_Toc112939435"/>
      <w:bookmarkStart w:id="931" w:name="_Toc114134816"/>
      <w:bookmarkStart w:id="932" w:name="_Toc120683296"/>
      <w:bookmarkStart w:id="933" w:name="_Toc120683484"/>
      <w:r>
        <w:t>5.1.3.2.1</w:t>
      </w:r>
      <w:r>
        <w:tab/>
        <w:t>Description</w:t>
      </w:r>
      <w:bookmarkEnd w:id="923"/>
      <w:bookmarkEnd w:id="924"/>
      <w:bookmarkEnd w:id="925"/>
      <w:bookmarkEnd w:id="926"/>
      <w:bookmarkEnd w:id="927"/>
      <w:bookmarkEnd w:id="928"/>
      <w:bookmarkEnd w:id="929"/>
      <w:bookmarkEnd w:id="930"/>
      <w:bookmarkEnd w:id="931"/>
      <w:bookmarkEnd w:id="932"/>
      <w:bookmarkEnd w:id="93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934" w:name="_Toc88645347"/>
      <w:bookmarkStart w:id="935" w:name="_Toc89426259"/>
      <w:bookmarkStart w:id="936" w:name="_Toc94033144"/>
      <w:bookmarkStart w:id="937" w:name="_Toc97037300"/>
      <w:bookmarkStart w:id="938" w:name="_Toc97193084"/>
      <w:bookmarkStart w:id="939" w:name="_Toc100953717"/>
      <w:bookmarkStart w:id="940" w:name="_Toc104547368"/>
      <w:bookmarkStart w:id="941" w:name="_Toc112939436"/>
      <w:bookmarkStart w:id="942" w:name="_Toc114134817"/>
      <w:bookmarkStart w:id="943" w:name="_Toc120683297"/>
      <w:bookmarkStart w:id="944" w:name="_Toc120683485"/>
      <w:r>
        <w:t>5.1.3.3.2</w:t>
      </w:r>
      <w:r>
        <w:tab/>
        <w:t>Resource Definition</w:t>
      </w:r>
      <w:bookmarkEnd w:id="934"/>
      <w:bookmarkEnd w:id="935"/>
      <w:bookmarkEnd w:id="936"/>
      <w:bookmarkEnd w:id="937"/>
      <w:bookmarkEnd w:id="938"/>
      <w:bookmarkEnd w:id="939"/>
      <w:bookmarkEnd w:id="940"/>
      <w:bookmarkEnd w:id="941"/>
      <w:bookmarkEnd w:id="942"/>
      <w:bookmarkEnd w:id="943"/>
      <w:bookmarkEnd w:id="94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w:t>
      </w:r>
      <w:proofErr w:type="spellStart"/>
      <w:r>
        <w:t>apiVersion</w:t>
      </w:r>
      <w:proofErr w:type="spellEnd"/>
      <w:r>
        <w:t>&gt;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proofErr w:type="spellStart"/>
            <w:r>
              <w:t>apiRoot</w:t>
            </w:r>
            <w:proofErr w:type="spellEnd"/>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proofErr w:type="spellStart"/>
            <w:r w:rsidRPr="00BB5817">
              <w:t>transRefId</w:t>
            </w:r>
            <w:proofErr w:type="spellEnd"/>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945" w:name="_Toc88645348"/>
      <w:bookmarkStart w:id="946" w:name="_Toc89426260"/>
      <w:bookmarkStart w:id="947" w:name="_Toc94033145"/>
      <w:bookmarkStart w:id="948" w:name="_Toc97037301"/>
      <w:bookmarkStart w:id="949" w:name="_Toc97193085"/>
      <w:bookmarkStart w:id="950" w:name="_Toc100953718"/>
      <w:bookmarkStart w:id="951" w:name="_Toc104547369"/>
      <w:bookmarkStart w:id="952" w:name="_Toc112939437"/>
      <w:bookmarkStart w:id="953" w:name="_Toc114134818"/>
      <w:bookmarkStart w:id="954" w:name="_Toc120683298"/>
      <w:bookmarkStart w:id="955" w:name="_Toc120683486"/>
      <w:r>
        <w:t>5.1.3.3.3</w:t>
      </w:r>
      <w:r>
        <w:tab/>
        <w:t>Resource Standard Methods</w:t>
      </w:r>
      <w:bookmarkEnd w:id="945"/>
      <w:bookmarkEnd w:id="946"/>
      <w:bookmarkEnd w:id="947"/>
      <w:bookmarkEnd w:id="948"/>
      <w:bookmarkEnd w:id="949"/>
      <w:bookmarkEnd w:id="950"/>
      <w:bookmarkEnd w:id="951"/>
      <w:bookmarkEnd w:id="952"/>
      <w:bookmarkEnd w:id="953"/>
      <w:bookmarkEnd w:id="954"/>
      <w:bookmarkEnd w:id="955"/>
    </w:p>
    <w:p w14:paraId="0E1D95C7" w14:textId="77777777" w:rsidR="00DB0E87" w:rsidRDefault="00DB0E87" w:rsidP="00DB0E87">
      <w:pPr>
        <w:pStyle w:val="6"/>
      </w:pPr>
      <w:bookmarkStart w:id="956" w:name="_Toc88645349"/>
      <w:bookmarkStart w:id="957" w:name="_Toc89426261"/>
      <w:bookmarkStart w:id="958" w:name="_Toc94033146"/>
      <w:bookmarkStart w:id="959" w:name="_Toc97037302"/>
      <w:bookmarkStart w:id="960" w:name="_Toc97193086"/>
      <w:bookmarkStart w:id="961" w:name="_Toc100953719"/>
      <w:bookmarkStart w:id="962" w:name="_Toc104547370"/>
      <w:bookmarkStart w:id="963" w:name="_Toc112939438"/>
      <w:bookmarkStart w:id="964" w:name="_Toc114134819"/>
      <w:bookmarkStart w:id="965" w:name="_Toc120683299"/>
      <w:bookmarkStart w:id="966" w:name="_Toc120683487"/>
      <w:r>
        <w:t>5.1.3.3.3.1</w:t>
      </w:r>
      <w:r>
        <w:tab/>
        <w:t>PUT</w:t>
      </w:r>
      <w:bookmarkEnd w:id="956"/>
      <w:bookmarkEnd w:id="957"/>
      <w:bookmarkEnd w:id="958"/>
      <w:bookmarkEnd w:id="959"/>
      <w:bookmarkEnd w:id="960"/>
      <w:bookmarkEnd w:id="961"/>
      <w:bookmarkEnd w:id="962"/>
      <w:bookmarkEnd w:id="963"/>
      <w:bookmarkEnd w:id="964"/>
      <w:bookmarkEnd w:id="965"/>
      <w:bookmarkEnd w:id="966"/>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67" w:name="_Toc88645350"/>
      <w:bookmarkStart w:id="968" w:name="_Toc89426262"/>
      <w:bookmarkStart w:id="969" w:name="_Toc94033147"/>
      <w:bookmarkStart w:id="970" w:name="_Toc97037303"/>
      <w:bookmarkStart w:id="971" w:name="_Toc97193087"/>
      <w:bookmarkStart w:id="972" w:name="_Toc100953720"/>
      <w:bookmarkStart w:id="973" w:name="_Toc104547371"/>
      <w:bookmarkStart w:id="974" w:name="_Toc112939439"/>
      <w:bookmarkStart w:id="975" w:name="_Toc114134820"/>
      <w:bookmarkStart w:id="976" w:name="_Toc120683300"/>
      <w:bookmarkStart w:id="977" w:name="_Toc120683488"/>
      <w:r>
        <w:t>5.1.3.3.3.2</w:t>
      </w:r>
      <w:r>
        <w:tab/>
      </w:r>
      <w:r>
        <w:rPr>
          <w:rFonts w:hint="eastAsia"/>
          <w:lang w:eastAsia="zh-CN"/>
        </w:rPr>
        <w:t>DELETE</w:t>
      </w:r>
      <w:bookmarkEnd w:id="967"/>
      <w:bookmarkEnd w:id="968"/>
      <w:bookmarkEnd w:id="969"/>
      <w:bookmarkEnd w:id="970"/>
      <w:bookmarkEnd w:id="971"/>
      <w:bookmarkEnd w:id="972"/>
      <w:bookmarkEnd w:id="973"/>
      <w:bookmarkEnd w:id="974"/>
      <w:bookmarkEnd w:id="975"/>
      <w:bookmarkEnd w:id="976"/>
      <w:bookmarkEnd w:id="977"/>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78" w:name="_Toc72784169"/>
      <w:bookmarkStart w:id="979" w:name="_Toc73041715"/>
      <w:bookmarkStart w:id="980" w:name="_Toc81244776"/>
      <w:bookmarkStart w:id="981" w:name="_Toc88645351"/>
      <w:bookmarkStart w:id="982" w:name="_Toc89426263"/>
      <w:bookmarkStart w:id="983" w:name="_Toc94033148"/>
      <w:bookmarkStart w:id="984" w:name="_Toc97037304"/>
      <w:bookmarkStart w:id="985" w:name="_Toc97193088"/>
      <w:bookmarkStart w:id="986" w:name="_Toc100953721"/>
      <w:bookmarkStart w:id="987" w:name="_Toc104547372"/>
      <w:bookmarkStart w:id="988" w:name="_Toc112939440"/>
      <w:bookmarkStart w:id="989" w:name="_Toc114134821"/>
      <w:bookmarkStart w:id="990" w:name="_Toc120683301"/>
      <w:bookmarkStart w:id="991" w:name="_Toc120683489"/>
      <w:r>
        <w:t>5.1.4</w:t>
      </w:r>
      <w:r>
        <w:tab/>
        <w:t>Custom Operations without associated resources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92" w:name="_Toc72784175"/>
      <w:bookmarkStart w:id="993" w:name="_Toc73041721"/>
      <w:bookmarkStart w:id="994" w:name="_Toc81244782"/>
      <w:bookmarkStart w:id="995" w:name="_Toc88645352"/>
      <w:bookmarkStart w:id="996" w:name="_Toc89426264"/>
      <w:bookmarkStart w:id="997" w:name="_Toc94033149"/>
      <w:bookmarkStart w:id="998" w:name="_Toc97037305"/>
      <w:bookmarkStart w:id="999" w:name="_Toc97193089"/>
      <w:bookmarkStart w:id="1000" w:name="_Toc100953722"/>
      <w:bookmarkStart w:id="1001" w:name="_Toc104547373"/>
      <w:bookmarkStart w:id="1002" w:name="_Toc112939441"/>
      <w:bookmarkStart w:id="1003" w:name="_Toc114134822"/>
      <w:bookmarkStart w:id="1004" w:name="_Toc120683302"/>
      <w:bookmarkStart w:id="1005" w:name="_Toc120683490"/>
      <w:r>
        <w:t>5.1.5</w:t>
      </w:r>
      <w:r>
        <w:tab/>
        <w:t>Notifications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006" w:name="_Toc72784183"/>
      <w:bookmarkStart w:id="1007" w:name="_Toc73041729"/>
      <w:bookmarkStart w:id="1008" w:name="_Toc81244790"/>
      <w:bookmarkStart w:id="1009" w:name="_Toc88645353"/>
      <w:bookmarkStart w:id="1010" w:name="_Toc89426265"/>
      <w:bookmarkStart w:id="1011" w:name="_Toc94033150"/>
      <w:bookmarkStart w:id="1012" w:name="_Toc97037306"/>
      <w:bookmarkStart w:id="1013" w:name="_Toc97193090"/>
      <w:bookmarkStart w:id="1014" w:name="_Toc100953723"/>
      <w:bookmarkStart w:id="1015" w:name="_Toc104547374"/>
      <w:bookmarkStart w:id="1016" w:name="_Toc112939442"/>
      <w:bookmarkStart w:id="1017" w:name="_Toc114134823"/>
      <w:bookmarkStart w:id="1018" w:name="_Toc120683303"/>
      <w:bookmarkStart w:id="1019" w:name="_Toc120683491"/>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D2285F6" w14:textId="77777777" w:rsidR="00345A8F" w:rsidRDefault="00D862C6">
      <w:pPr>
        <w:pStyle w:val="40"/>
      </w:pPr>
      <w:bookmarkStart w:id="1020" w:name="_Toc72784184"/>
      <w:bookmarkStart w:id="1021" w:name="_Toc73041730"/>
      <w:bookmarkStart w:id="1022" w:name="_Toc81244791"/>
      <w:bookmarkStart w:id="1023" w:name="_Toc88645354"/>
      <w:bookmarkStart w:id="1024" w:name="_Toc89426266"/>
      <w:bookmarkStart w:id="1025" w:name="_Toc94033151"/>
      <w:bookmarkStart w:id="1026" w:name="_Toc97037307"/>
      <w:bookmarkStart w:id="1027" w:name="_Toc97193091"/>
      <w:bookmarkStart w:id="1028" w:name="_Toc100953724"/>
      <w:bookmarkStart w:id="1029" w:name="_Toc104547375"/>
      <w:bookmarkStart w:id="1030" w:name="_Toc112939443"/>
      <w:bookmarkStart w:id="1031" w:name="_Toc114134824"/>
      <w:bookmarkStart w:id="1032" w:name="_Toc120683304"/>
      <w:bookmarkStart w:id="1033" w:name="_Toc120683492"/>
      <w:r>
        <w:t>5.1.6.1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proofErr w:type="spellStart"/>
            <w:r>
              <w:t>MessageConfiguration</w:t>
            </w:r>
            <w:proofErr w:type="spellEnd"/>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proofErr w:type="spellStart"/>
            <w:r>
              <w:t>MfafNotiInfo</w:t>
            </w:r>
            <w:proofErr w:type="spellEnd"/>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439FADD7" w14:textId="77777777" w:rsidR="00A0578F" w:rsidRDefault="00A0578F" w:rsidP="00A0578F">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A0578F" w14:paraId="3784F22C" w14:textId="77777777" w:rsidTr="0035741C">
        <w:trPr>
          <w:jc w:val="center"/>
        </w:trPr>
        <w:tc>
          <w:tcPr>
            <w:tcW w:w="1857" w:type="dxa"/>
            <w:shd w:val="clear" w:color="auto" w:fill="C0C0C0"/>
            <w:hideMark/>
          </w:tcPr>
          <w:p w14:paraId="5FDCEC24" w14:textId="77777777" w:rsidR="00A0578F" w:rsidRDefault="00A0578F" w:rsidP="0035741C">
            <w:pPr>
              <w:pStyle w:val="TAH"/>
            </w:pPr>
            <w:r>
              <w:t>Data type</w:t>
            </w:r>
          </w:p>
        </w:tc>
        <w:tc>
          <w:tcPr>
            <w:tcW w:w="1848" w:type="dxa"/>
            <w:shd w:val="clear" w:color="auto" w:fill="C0C0C0"/>
          </w:tcPr>
          <w:p w14:paraId="395C1584" w14:textId="77777777" w:rsidR="00A0578F" w:rsidRDefault="00A0578F" w:rsidP="0035741C">
            <w:pPr>
              <w:pStyle w:val="TAH"/>
            </w:pPr>
            <w:r>
              <w:t>Reference</w:t>
            </w:r>
          </w:p>
        </w:tc>
        <w:tc>
          <w:tcPr>
            <w:tcW w:w="3535" w:type="dxa"/>
            <w:shd w:val="clear" w:color="auto" w:fill="C0C0C0"/>
            <w:hideMark/>
          </w:tcPr>
          <w:p w14:paraId="1CB24D22" w14:textId="77777777" w:rsidR="00A0578F" w:rsidRDefault="00A0578F" w:rsidP="0035741C">
            <w:pPr>
              <w:pStyle w:val="TAH"/>
            </w:pPr>
            <w:r>
              <w:t>Comments</w:t>
            </w:r>
          </w:p>
        </w:tc>
        <w:tc>
          <w:tcPr>
            <w:tcW w:w="2184" w:type="dxa"/>
            <w:shd w:val="clear" w:color="auto" w:fill="C0C0C0"/>
          </w:tcPr>
          <w:p w14:paraId="7F45E591" w14:textId="77777777" w:rsidR="00A0578F" w:rsidRDefault="00A0578F" w:rsidP="0035741C">
            <w:pPr>
              <w:pStyle w:val="TAH"/>
            </w:pPr>
            <w:r>
              <w:t>Applicability</w:t>
            </w:r>
          </w:p>
        </w:tc>
      </w:tr>
      <w:tr w:rsidR="00A0578F" w14:paraId="2032D41D" w14:textId="77777777" w:rsidTr="0035741C">
        <w:trPr>
          <w:jc w:val="center"/>
        </w:trPr>
        <w:tc>
          <w:tcPr>
            <w:tcW w:w="1857" w:type="dxa"/>
          </w:tcPr>
          <w:p w14:paraId="024B5DA0" w14:textId="77777777" w:rsidR="00A0578F" w:rsidRDefault="00A0578F" w:rsidP="0035741C">
            <w:pPr>
              <w:pStyle w:val="TAL"/>
            </w:pPr>
            <w:r>
              <w:rPr>
                <w:noProof/>
                <w:lang w:eastAsia="zh-CN"/>
              </w:rPr>
              <w:t>FormattingInstruction</w:t>
            </w:r>
          </w:p>
        </w:tc>
        <w:tc>
          <w:tcPr>
            <w:tcW w:w="1848" w:type="dxa"/>
          </w:tcPr>
          <w:p w14:paraId="20537C39" w14:textId="77777777" w:rsidR="00A0578F" w:rsidRDefault="00A0578F" w:rsidP="0035741C">
            <w:pPr>
              <w:pStyle w:val="TAL"/>
            </w:pPr>
            <w:r>
              <w:t>3GPP TS 29.574 [15]</w:t>
            </w:r>
          </w:p>
        </w:tc>
        <w:tc>
          <w:tcPr>
            <w:tcW w:w="3535" w:type="dxa"/>
          </w:tcPr>
          <w:p w14:paraId="3DD159EC" w14:textId="77777777" w:rsidR="00A0578F" w:rsidRDefault="00A0578F" w:rsidP="0035741C">
            <w:pPr>
              <w:pStyle w:val="TAL"/>
              <w:rPr>
                <w:rFonts w:cs="Arial"/>
                <w:szCs w:val="18"/>
              </w:rPr>
            </w:pPr>
            <w:r>
              <w:rPr>
                <w:lang w:eastAsia="zh-CN"/>
              </w:rPr>
              <w:t>Contains data or analytics formatting Instructions.</w:t>
            </w:r>
          </w:p>
        </w:tc>
        <w:tc>
          <w:tcPr>
            <w:tcW w:w="2184" w:type="dxa"/>
          </w:tcPr>
          <w:p w14:paraId="23737A98" w14:textId="77777777" w:rsidR="00A0578F" w:rsidRDefault="00A0578F" w:rsidP="0035741C">
            <w:pPr>
              <w:pStyle w:val="TAL"/>
              <w:rPr>
                <w:rFonts w:cs="Arial"/>
                <w:szCs w:val="18"/>
              </w:rPr>
            </w:pPr>
          </w:p>
        </w:tc>
      </w:tr>
      <w:tr w:rsidR="00A0578F" w14:paraId="4D40ED7A" w14:textId="77777777" w:rsidTr="0035741C">
        <w:trPr>
          <w:jc w:val="center"/>
        </w:trPr>
        <w:tc>
          <w:tcPr>
            <w:tcW w:w="1857" w:type="dxa"/>
          </w:tcPr>
          <w:p w14:paraId="59002D88" w14:textId="77777777" w:rsidR="00A0578F" w:rsidRDefault="00A0578F" w:rsidP="0035741C">
            <w:pPr>
              <w:pStyle w:val="TAL"/>
            </w:pPr>
            <w:proofErr w:type="spellStart"/>
            <w:r>
              <w:t>ProcessingInstruction</w:t>
            </w:r>
            <w:proofErr w:type="spellEnd"/>
          </w:p>
        </w:tc>
        <w:tc>
          <w:tcPr>
            <w:tcW w:w="1848" w:type="dxa"/>
          </w:tcPr>
          <w:p w14:paraId="76DFA1CE" w14:textId="77777777" w:rsidR="00A0578F" w:rsidRDefault="00A0578F" w:rsidP="0035741C">
            <w:pPr>
              <w:pStyle w:val="TAL"/>
            </w:pPr>
            <w:r>
              <w:t>3GPP TS 29.574 [15]</w:t>
            </w:r>
          </w:p>
        </w:tc>
        <w:tc>
          <w:tcPr>
            <w:tcW w:w="3535" w:type="dxa"/>
          </w:tcPr>
          <w:p w14:paraId="7C4F4F26" w14:textId="77777777" w:rsidR="00A0578F" w:rsidRDefault="00A0578F" w:rsidP="0035741C">
            <w:pPr>
              <w:pStyle w:val="TAL"/>
              <w:rPr>
                <w:rFonts w:cs="Arial"/>
                <w:szCs w:val="18"/>
              </w:rPr>
            </w:pPr>
            <w:r w:rsidRPr="00465A81">
              <w:rPr>
                <w:lang w:eastAsia="zh-CN"/>
              </w:rPr>
              <w:t>Contains instructions related to the processing</w:t>
            </w:r>
          </w:p>
        </w:tc>
        <w:tc>
          <w:tcPr>
            <w:tcW w:w="2184" w:type="dxa"/>
          </w:tcPr>
          <w:p w14:paraId="099C53A1" w14:textId="77777777" w:rsidR="00A0578F" w:rsidRDefault="00A0578F" w:rsidP="0035741C">
            <w:pPr>
              <w:pStyle w:val="TAL"/>
              <w:rPr>
                <w:rFonts w:cs="Arial"/>
                <w:szCs w:val="18"/>
              </w:rPr>
            </w:pPr>
          </w:p>
        </w:tc>
      </w:tr>
      <w:tr w:rsidR="00A0578F" w14:paraId="7DCCA483" w14:textId="77777777" w:rsidTr="0035741C">
        <w:trPr>
          <w:jc w:val="center"/>
        </w:trPr>
        <w:tc>
          <w:tcPr>
            <w:tcW w:w="1857" w:type="dxa"/>
          </w:tcPr>
          <w:p w14:paraId="4EE33EAE" w14:textId="77777777" w:rsidR="00A0578F" w:rsidRDefault="00A0578F" w:rsidP="0035741C">
            <w:pPr>
              <w:pStyle w:val="TAL"/>
            </w:pPr>
            <w:proofErr w:type="spellStart"/>
            <w:r w:rsidRPr="00D165ED">
              <w:t>SupportedFeatures</w:t>
            </w:r>
            <w:proofErr w:type="spellEnd"/>
          </w:p>
        </w:tc>
        <w:tc>
          <w:tcPr>
            <w:tcW w:w="1848" w:type="dxa"/>
          </w:tcPr>
          <w:p w14:paraId="7EE87F7C" w14:textId="77777777" w:rsidR="00A0578F" w:rsidRDefault="00A0578F" w:rsidP="0035741C">
            <w:pPr>
              <w:pStyle w:val="TAL"/>
            </w:pPr>
            <w:r w:rsidRPr="00D165ED">
              <w:t>3GPP TS 29.571 [</w:t>
            </w:r>
            <w:r>
              <w:t>22</w:t>
            </w:r>
            <w:r w:rsidRPr="00D165ED">
              <w:t>]</w:t>
            </w:r>
          </w:p>
        </w:tc>
        <w:tc>
          <w:tcPr>
            <w:tcW w:w="3535" w:type="dxa"/>
          </w:tcPr>
          <w:p w14:paraId="386FB5ED" w14:textId="77777777" w:rsidR="00A0578F" w:rsidRPr="00465A81" w:rsidRDefault="00A0578F" w:rsidP="0035741C">
            <w:pPr>
              <w:pStyle w:val="TAL"/>
              <w:rPr>
                <w:lang w:eastAsia="zh-CN"/>
              </w:rPr>
            </w:pPr>
            <w:r w:rsidRPr="00D165ED">
              <w:t>Used to negotiate the applicability of the optional features defined in table 5.1.8-1.</w:t>
            </w:r>
          </w:p>
        </w:tc>
        <w:tc>
          <w:tcPr>
            <w:tcW w:w="2184" w:type="dxa"/>
          </w:tcPr>
          <w:p w14:paraId="30A324EF" w14:textId="77777777" w:rsidR="00A0578F" w:rsidRDefault="00A0578F" w:rsidP="0035741C">
            <w:pPr>
              <w:pStyle w:val="TAL"/>
              <w:rPr>
                <w:rFonts w:cs="Arial"/>
                <w:szCs w:val="18"/>
              </w:rPr>
            </w:pPr>
          </w:p>
        </w:tc>
      </w:tr>
      <w:tr w:rsidR="00A0578F" w14:paraId="415C75B5" w14:textId="77777777" w:rsidTr="0035741C">
        <w:trPr>
          <w:jc w:val="center"/>
        </w:trPr>
        <w:tc>
          <w:tcPr>
            <w:tcW w:w="1857" w:type="dxa"/>
          </w:tcPr>
          <w:p w14:paraId="2ED01E91" w14:textId="77777777" w:rsidR="00A0578F" w:rsidRDefault="00A0578F" w:rsidP="0035741C">
            <w:pPr>
              <w:pStyle w:val="TAL"/>
            </w:pPr>
            <w:r>
              <w:t>Uri</w:t>
            </w:r>
          </w:p>
        </w:tc>
        <w:tc>
          <w:tcPr>
            <w:tcW w:w="1848" w:type="dxa"/>
          </w:tcPr>
          <w:p w14:paraId="01316697" w14:textId="77777777" w:rsidR="00A0578F" w:rsidRDefault="00A0578F" w:rsidP="0035741C">
            <w:pPr>
              <w:pStyle w:val="TAL"/>
            </w:pPr>
            <w:r>
              <w:t>3GPP TS 29.571 [22]</w:t>
            </w:r>
          </w:p>
        </w:tc>
        <w:tc>
          <w:tcPr>
            <w:tcW w:w="3535" w:type="dxa"/>
          </w:tcPr>
          <w:p w14:paraId="5F394E06" w14:textId="77777777" w:rsidR="00A0578F" w:rsidRDefault="00A0578F" w:rsidP="0035741C">
            <w:pPr>
              <w:pStyle w:val="TAL"/>
              <w:rPr>
                <w:rFonts w:cs="Arial"/>
                <w:szCs w:val="18"/>
              </w:rPr>
            </w:pPr>
            <w:r>
              <w:rPr>
                <w:rFonts w:cs="Arial"/>
                <w:szCs w:val="18"/>
              </w:rPr>
              <w:t>URI.</w:t>
            </w:r>
          </w:p>
        </w:tc>
        <w:tc>
          <w:tcPr>
            <w:tcW w:w="2184" w:type="dxa"/>
          </w:tcPr>
          <w:p w14:paraId="34732B9A" w14:textId="77777777" w:rsidR="00A0578F" w:rsidRDefault="00A0578F" w:rsidP="0035741C">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034" w:name="_Toc72784185"/>
      <w:bookmarkStart w:id="1035" w:name="_Toc73041731"/>
      <w:bookmarkStart w:id="1036" w:name="_Toc81244792"/>
      <w:bookmarkStart w:id="1037" w:name="_Toc88645355"/>
      <w:bookmarkStart w:id="1038" w:name="_Toc89426267"/>
      <w:bookmarkStart w:id="1039" w:name="_Toc94033152"/>
      <w:bookmarkStart w:id="1040" w:name="_Toc97037308"/>
      <w:bookmarkStart w:id="1041" w:name="_Toc97193092"/>
      <w:bookmarkStart w:id="1042" w:name="_Toc100953725"/>
      <w:bookmarkStart w:id="1043" w:name="_Toc104547376"/>
      <w:bookmarkStart w:id="1044" w:name="_Toc112939444"/>
      <w:bookmarkStart w:id="1045" w:name="_Toc114134825"/>
      <w:bookmarkStart w:id="1046" w:name="_Toc120683305"/>
      <w:bookmarkStart w:id="1047" w:name="_Toc120683493"/>
      <w:r>
        <w:rPr>
          <w:lang w:val="en-US"/>
        </w:rPr>
        <w:t>5.1.6.2</w:t>
      </w:r>
      <w:r>
        <w:rPr>
          <w:lang w:val="en-US"/>
        </w:rPr>
        <w:tab/>
        <w:t>Structured data types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FD5A33" w14:textId="77777777" w:rsidR="00345A8F" w:rsidRDefault="00D862C6">
      <w:pPr>
        <w:pStyle w:val="50"/>
      </w:pPr>
      <w:bookmarkStart w:id="1048" w:name="_Toc72784186"/>
      <w:bookmarkStart w:id="1049" w:name="_Toc73041732"/>
      <w:bookmarkStart w:id="1050" w:name="_Toc81244793"/>
      <w:bookmarkStart w:id="1051" w:name="_Toc88645356"/>
      <w:bookmarkStart w:id="1052" w:name="_Toc89426268"/>
      <w:bookmarkStart w:id="1053" w:name="_Toc94033153"/>
      <w:bookmarkStart w:id="1054" w:name="_Toc97037309"/>
      <w:bookmarkStart w:id="1055" w:name="_Toc97193093"/>
      <w:bookmarkStart w:id="1056" w:name="_Toc100953726"/>
      <w:bookmarkStart w:id="1057" w:name="_Toc104547377"/>
      <w:bookmarkStart w:id="1058" w:name="_Toc112939445"/>
      <w:bookmarkStart w:id="1059" w:name="_Toc114134826"/>
      <w:bookmarkStart w:id="1060" w:name="_Toc120683306"/>
      <w:bookmarkStart w:id="1061" w:name="_Toc120683494"/>
      <w:r>
        <w:t>5.1.6.2.1</w:t>
      </w:r>
      <w:r>
        <w:tab/>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062" w:name="_Toc88645357"/>
      <w:bookmarkStart w:id="1063" w:name="_Toc89426269"/>
      <w:bookmarkStart w:id="1064" w:name="_Toc94033154"/>
      <w:bookmarkStart w:id="1065" w:name="_Toc97037310"/>
      <w:bookmarkStart w:id="1066" w:name="_Toc97193094"/>
      <w:bookmarkStart w:id="1067" w:name="_Toc100953727"/>
      <w:bookmarkStart w:id="1068" w:name="_Toc104547378"/>
      <w:bookmarkStart w:id="1069" w:name="_Toc112939446"/>
      <w:bookmarkStart w:id="1070" w:name="_Toc114134827"/>
      <w:bookmarkStart w:id="1071" w:name="_Toc120683307"/>
      <w:bookmarkStart w:id="1072" w:name="_Toc120683495"/>
      <w:bookmarkStart w:id="1073" w:name="_Toc72784187"/>
      <w:bookmarkStart w:id="1074" w:name="_Toc73041733"/>
      <w:bookmarkStart w:id="1075" w:name="_Toc81244794"/>
      <w:r>
        <w:t>5.1.6.2.2</w:t>
      </w:r>
      <w:r>
        <w:tab/>
        <w:t xml:space="preserve">Type: </w:t>
      </w:r>
      <w:proofErr w:type="spellStart"/>
      <w:r w:rsidR="00291121">
        <w:t>MfafConfiguration</w:t>
      </w:r>
      <w:bookmarkEnd w:id="1062"/>
      <w:bookmarkEnd w:id="1063"/>
      <w:bookmarkEnd w:id="1064"/>
      <w:bookmarkEnd w:id="1065"/>
      <w:bookmarkEnd w:id="1066"/>
      <w:bookmarkEnd w:id="1067"/>
      <w:bookmarkEnd w:id="1068"/>
      <w:bookmarkEnd w:id="1069"/>
      <w:bookmarkEnd w:id="1070"/>
      <w:bookmarkEnd w:id="1071"/>
      <w:bookmarkEnd w:id="1072"/>
      <w:proofErr w:type="spellEnd"/>
      <w:r w:rsidR="00291121" w:rsidDel="00291121">
        <w:t xml:space="preserve"> </w:t>
      </w:r>
      <w:bookmarkEnd w:id="1073"/>
      <w:bookmarkEnd w:id="1074"/>
      <w:bookmarkEnd w:id="1075"/>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proofErr w:type="spellStart"/>
            <w:r>
              <w:rPr>
                <w:noProof/>
              </w:rPr>
              <w:t>MessageConfiguration</w:t>
            </w:r>
            <w:proofErr w:type="spellEnd"/>
            <w:r>
              <w:rPr>
                <w:noProof/>
              </w:rPr>
              <w:t>)</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76" w:name="_Toc88645358"/>
      <w:bookmarkStart w:id="1077" w:name="_Toc89426270"/>
      <w:bookmarkStart w:id="1078" w:name="_Toc94033155"/>
      <w:bookmarkStart w:id="1079" w:name="_Toc97037311"/>
      <w:bookmarkStart w:id="1080" w:name="_Toc97193095"/>
      <w:bookmarkStart w:id="1081" w:name="_Toc100953728"/>
      <w:bookmarkStart w:id="1082" w:name="_Toc104547379"/>
      <w:bookmarkStart w:id="1083" w:name="_Toc72784188"/>
      <w:bookmarkStart w:id="1084" w:name="_Toc73041734"/>
      <w:bookmarkStart w:id="1085" w:name="_Toc81244795"/>
      <w:bookmarkStart w:id="1086" w:name="_Toc112939447"/>
      <w:bookmarkStart w:id="1087" w:name="_Toc114134828"/>
      <w:bookmarkStart w:id="1088" w:name="_Toc120683308"/>
      <w:bookmarkStart w:id="1089" w:name="_Toc120683496"/>
      <w:r>
        <w:t>5.1.6.2.3</w:t>
      </w:r>
      <w:r>
        <w:tab/>
        <w:t xml:space="preserve">Type: </w:t>
      </w:r>
      <w:r w:rsidR="00C23DEF">
        <w:rPr>
          <w:noProof/>
        </w:rPr>
        <w:t>MessageConfiguration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2B4FF9D1" w14:textId="77777777" w:rsidR="00A0578F" w:rsidRDefault="00A0578F" w:rsidP="00A0578F">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0578F" w14:paraId="349B260D" w14:textId="77777777" w:rsidTr="0035741C">
        <w:trPr>
          <w:jc w:val="center"/>
        </w:trPr>
        <w:tc>
          <w:tcPr>
            <w:tcW w:w="1701" w:type="dxa"/>
            <w:shd w:val="clear" w:color="auto" w:fill="C0C0C0"/>
            <w:hideMark/>
          </w:tcPr>
          <w:p w14:paraId="362FA124" w14:textId="77777777" w:rsidR="00A0578F" w:rsidRDefault="00A0578F" w:rsidP="0035741C">
            <w:pPr>
              <w:pStyle w:val="TAH"/>
            </w:pPr>
            <w:r>
              <w:t>Attribute name</w:t>
            </w:r>
          </w:p>
        </w:tc>
        <w:tc>
          <w:tcPr>
            <w:tcW w:w="1444" w:type="dxa"/>
            <w:shd w:val="clear" w:color="auto" w:fill="C0C0C0"/>
            <w:hideMark/>
          </w:tcPr>
          <w:p w14:paraId="5C45B03A" w14:textId="77777777" w:rsidR="00A0578F" w:rsidRDefault="00A0578F" w:rsidP="0035741C">
            <w:pPr>
              <w:pStyle w:val="TAH"/>
            </w:pPr>
            <w:r>
              <w:t>Data type</w:t>
            </w:r>
          </w:p>
        </w:tc>
        <w:tc>
          <w:tcPr>
            <w:tcW w:w="425" w:type="dxa"/>
            <w:shd w:val="clear" w:color="auto" w:fill="C0C0C0"/>
            <w:hideMark/>
          </w:tcPr>
          <w:p w14:paraId="78868C37" w14:textId="77777777" w:rsidR="00A0578F" w:rsidRDefault="00A0578F" w:rsidP="0035741C">
            <w:pPr>
              <w:pStyle w:val="TAH"/>
            </w:pPr>
            <w:r>
              <w:t>P</w:t>
            </w:r>
          </w:p>
        </w:tc>
        <w:tc>
          <w:tcPr>
            <w:tcW w:w="1134" w:type="dxa"/>
            <w:shd w:val="clear" w:color="auto" w:fill="C0C0C0"/>
          </w:tcPr>
          <w:p w14:paraId="5CBE1071" w14:textId="77777777" w:rsidR="00A0578F" w:rsidRDefault="00A0578F" w:rsidP="0035741C">
            <w:pPr>
              <w:pStyle w:val="TAH"/>
              <w:jc w:val="left"/>
            </w:pPr>
            <w:r>
              <w:t>Cardinality</w:t>
            </w:r>
          </w:p>
        </w:tc>
        <w:tc>
          <w:tcPr>
            <w:tcW w:w="2410" w:type="dxa"/>
            <w:shd w:val="clear" w:color="auto" w:fill="C0C0C0"/>
            <w:hideMark/>
          </w:tcPr>
          <w:p w14:paraId="02899FA3" w14:textId="77777777" w:rsidR="00A0578F" w:rsidRDefault="00A0578F" w:rsidP="0035741C">
            <w:pPr>
              <w:pStyle w:val="TAH"/>
              <w:rPr>
                <w:rFonts w:cs="Arial"/>
                <w:szCs w:val="18"/>
              </w:rPr>
            </w:pPr>
            <w:r>
              <w:rPr>
                <w:rFonts w:cs="Arial"/>
                <w:szCs w:val="18"/>
              </w:rPr>
              <w:t>Description</w:t>
            </w:r>
          </w:p>
        </w:tc>
        <w:tc>
          <w:tcPr>
            <w:tcW w:w="2410" w:type="dxa"/>
            <w:shd w:val="clear" w:color="auto" w:fill="C0C0C0"/>
          </w:tcPr>
          <w:p w14:paraId="74BDE8DC" w14:textId="77777777" w:rsidR="00A0578F" w:rsidRDefault="00A0578F" w:rsidP="0035741C">
            <w:pPr>
              <w:pStyle w:val="TAH"/>
              <w:rPr>
                <w:rFonts w:cs="Arial"/>
                <w:szCs w:val="18"/>
              </w:rPr>
            </w:pPr>
            <w:r>
              <w:rPr>
                <w:rFonts w:cs="Arial"/>
                <w:szCs w:val="18"/>
              </w:rPr>
              <w:t>Applicability</w:t>
            </w:r>
          </w:p>
        </w:tc>
      </w:tr>
      <w:tr w:rsidR="00A0578F" w14:paraId="5409AE35" w14:textId="77777777" w:rsidTr="0035741C">
        <w:trPr>
          <w:jc w:val="center"/>
        </w:trPr>
        <w:tc>
          <w:tcPr>
            <w:tcW w:w="1701" w:type="dxa"/>
          </w:tcPr>
          <w:p w14:paraId="3F0FA14E" w14:textId="77777777" w:rsidR="00A0578F" w:rsidRDefault="00A0578F" w:rsidP="0035741C">
            <w:pPr>
              <w:pStyle w:val="TAL"/>
            </w:pPr>
            <w:r>
              <w:rPr>
                <w:noProof/>
              </w:rPr>
              <w:t>correId</w:t>
            </w:r>
          </w:p>
        </w:tc>
        <w:tc>
          <w:tcPr>
            <w:tcW w:w="1444" w:type="dxa"/>
          </w:tcPr>
          <w:p w14:paraId="55AC0C58" w14:textId="77777777" w:rsidR="00A0578F" w:rsidRDefault="00A0578F" w:rsidP="0035741C">
            <w:pPr>
              <w:pStyle w:val="TAL"/>
              <w:rPr>
                <w:lang w:eastAsia="zh-CN"/>
              </w:rPr>
            </w:pPr>
            <w:r>
              <w:rPr>
                <w:lang w:eastAsia="zh-CN"/>
              </w:rPr>
              <w:t>string</w:t>
            </w:r>
          </w:p>
        </w:tc>
        <w:tc>
          <w:tcPr>
            <w:tcW w:w="425" w:type="dxa"/>
          </w:tcPr>
          <w:p w14:paraId="44627219" w14:textId="77777777" w:rsidR="00A0578F" w:rsidRDefault="00A0578F" w:rsidP="0035741C">
            <w:pPr>
              <w:pStyle w:val="TAC"/>
            </w:pPr>
            <w:r>
              <w:t>M</w:t>
            </w:r>
          </w:p>
        </w:tc>
        <w:tc>
          <w:tcPr>
            <w:tcW w:w="1134" w:type="dxa"/>
          </w:tcPr>
          <w:p w14:paraId="0FBFF2AA" w14:textId="77777777" w:rsidR="00A0578F" w:rsidRDefault="00A0578F" w:rsidP="0035741C">
            <w:pPr>
              <w:pStyle w:val="TAL"/>
            </w:pPr>
            <w:r>
              <w:rPr>
                <w:rFonts w:hint="eastAsia"/>
              </w:rPr>
              <w:t>1</w:t>
            </w:r>
          </w:p>
        </w:tc>
        <w:tc>
          <w:tcPr>
            <w:tcW w:w="2410" w:type="dxa"/>
          </w:tcPr>
          <w:p w14:paraId="51CD2578" w14:textId="77777777" w:rsidR="00A0578F" w:rsidRDefault="00A0578F" w:rsidP="0035741C">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462351E6" w14:textId="77777777" w:rsidR="00A0578F" w:rsidRDefault="00A0578F" w:rsidP="0035741C">
            <w:pPr>
              <w:pStyle w:val="TAL"/>
              <w:rPr>
                <w:rFonts w:cs="Arial"/>
                <w:szCs w:val="18"/>
              </w:rPr>
            </w:pPr>
          </w:p>
        </w:tc>
      </w:tr>
      <w:tr w:rsidR="00A0578F" w14:paraId="390A7931" w14:textId="77777777" w:rsidTr="0035741C">
        <w:trPr>
          <w:jc w:val="center"/>
        </w:trPr>
        <w:tc>
          <w:tcPr>
            <w:tcW w:w="1701" w:type="dxa"/>
          </w:tcPr>
          <w:p w14:paraId="126D164D" w14:textId="77777777" w:rsidR="00A0578F" w:rsidRDefault="00A0578F" w:rsidP="0035741C">
            <w:pPr>
              <w:pStyle w:val="TAL"/>
            </w:pPr>
            <w:r>
              <w:rPr>
                <w:noProof/>
                <w:lang w:eastAsia="zh-CN"/>
              </w:rPr>
              <w:t>formatInstruct</w:t>
            </w:r>
          </w:p>
        </w:tc>
        <w:tc>
          <w:tcPr>
            <w:tcW w:w="1444" w:type="dxa"/>
          </w:tcPr>
          <w:p w14:paraId="7DFD42CA" w14:textId="77777777" w:rsidR="00A0578F" w:rsidRDefault="00A0578F" w:rsidP="0035741C">
            <w:pPr>
              <w:pStyle w:val="TAL"/>
              <w:rPr>
                <w:lang w:eastAsia="zh-CN"/>
              </w:rPr>
            </w:pPr>
            <w:r>
              <w:rPr>
                <w:noProof/>
                <w:lang w:eastAsia="zh-CN"/>
              </w:rPr>
              <w:t>FormattingInstruction</w:t>
            </w:r>
          </w:p>
        </w:tc>
        <w:tc>
          <w:tcPr>
            <w:tcW w:w="425" w:type="dxa"/>
          </w:tcPr>
          <w:p w14:paraId="77F82FC6" w14:textId="77777777" w:rsidR="00A0578F" w:rsidRDefault="00A0578F" w:rsidP="0035741C">
            <w:pPr>
              <w:pStyle w:val="TAC"/>
            </w:pPr>
            <w:r>
              <w:t>O</w:t>
            </w:r>
          </w:p>
        </w:tc>
        <w:tc>
          <w:tcPr>
            <w:tcW w:w="1134" w:type="dxa"/>
          </w:tcPr>
          <w:p w14:paraId="074DAA75" w14:textId="77777777" w:rsidR="00A0578F" w:rsidRDefault="00A0578F" w:rsidP="0035741C">
            <w:pPr>
              <w:pStyle w:val="TAL"/>
            </w:pPr>
            <w:r>
              <w:t>0..1</w:t>
            </w:r>
          </w:p>
        </w:tc>
        <w:tc>
          <w:tcPr>
            <w:tcW w:w="2410" w:type="dxa"/>
          </w:tcPr>
          <w:p w14:paraId="4990F0CB" w14:textId="77777777" w:rsidR="00A0578F" w:rsidRDefault="00A0578F" w:rsidP="0035741C">
            <w:pPr>
              <w:pStyle w:val="TAL"/>
            </w:pPr>
            <w:r>
              <w:rPr>
                <w:lang w:eastAsia="ja-JP"/>
              </w:rPr>
              <w:t>Formatting instructions to be used for sending event notifications.</w:t>
            </w:r>
          </w:p>
        </w:tc>
        <w:tc>
          <w:tcPr>
            <w:tcW w:w="2410" w:type="dxa"/>
          </w:tcPr>
          <w:p w14:paraId="58726E9E" w14:textId="77777777" w:rsidR="00A0578F" w:rsidRDefault="00A0578F" w:rsidP="0035741C">
            <w:pPr>
              <w:pStyle w:val="TAL"/>
              <w:rPr>
                <w:rFonts w:cs="Arial"/>
                <w:szCs w:val="18"/>
              </w:rPr>
            </w:pPr>
          </w:p>
        </w:tc>
      </w:tr>
      <w:tr w:rsidR="00A0578F" w14:paraId="52A3E390" w14:textId="77777777" w:rsidTr="0035741C">
        <w:trPr>
          <w:jc w:val="center"/>
        </w:trPr>
        <w:tc>
          <w:tcPr>
            <w:tcW w:w="1701" w:type="dxa"/>
          </w:tcPr>
          <w:p w14:paraId="61D825D0" w14:textId="77777777" w:rsidR="00A0578F" w:rsidRDefault="00A0578F" w:rsidP="0035741C">
            <w:pPr>
              <w:pStyle w:val="TAL"/>
            </w:pPr>
            <w:r>
              <w:rPr>
                <w:rFonts w:hint="eastAsia"/>
                <w:noProof/>
                <w:lang w:eastAsia="zh-CN"/>
              </w:rPr>
              <w:t>m</w:t>
            </w:r>
            <w:r>
              <w:rPr>
                <w:noProof/>
                <w:lang w:eastAsia="zh-CN"/>
              </w:rPr>
              <w:t>fafNotiInfo</w:t>
            </w:r>
          </w:p>
        </w:tc>
        <w:tc>
          <w:tcPr>
            <w:tcW w:w="1444" w:type="dxa"/>
          </w:tcPr>
          <w:p w14:paraId="3C2F94AC" w14:textId="77777777" w:rsidR="00A0578F" w:rsidRDefault="00A0578F" w:rsidP="0035741C">
            <w:pPr>
              <w:pStyle w:val="TAL"/>
              <w:rPr>
                <w:lang w:eastAsia="zh-CN"/>
              </w:rPr>
            </w:pPr>
            <w:proofErr w:type="spellStart"/>
            <w:r>
              <w:rPr>
                <w:lang w:val="en-US" w:eastAsia="zh-CN"/>
              </w:rPr>
              <w:t>MfafNotiInfo</w:t>
            </w:r>
            <w:proofErr w:type="spellEnd"/>
          </w:p>
        </w:tc>
        <w:tc>
          <w:tcPr>
            <w:tcW w:w="425" w:type="dxa"/>
          </w:tcPr>
          <w:p w14:paraId="08676AD9" w14:textId="77777777" w:rsidR="00A0578F" w:rsidRDefault="00A0578F" w:rsidP="0035741C">
            <w:pPr>
              <w:pStyle w:val="TAC"/>
            </w:pPr>
            <w:r>
              <w:rPr>
                <w:rFonts w:hint="eastAsia"/>
              </w:rPr>
              <w:t>C</w:t>
            </w:r>
          </w:p>
        </w:tc>
        <w:tc>
          <w:tcPr>
            <w:tcW w:w="1134" w:type="dxa"/>
          </w:tcPr>
          <w:p w14:paraId="027AAA94" w14:textId="77777777" w:rsidR="00A0578F" w:rsidRDefault="00A0578F" w:rsidP="0035741C">
            <w:pPr>
              <w:pStyle w:val="TAL"/>
            </w:pPr>
            <w:r>
              <w:t>0..</w:t>
            </w:r>
            <w:r>
              <w:rPr>
                <w:rFonts w:hint="eastAsia"/>
              </w:rPr>
              <w:t>1</w:t>
            </w:r>
          </w:p>
        </w:tc>
        <w:tc>
          <w:tcPr>
            <w:tcW w:w="2410" w:type="dxa"/>
          </w:tcPr>
          <w:p w14:paraId="36EE9588" w14:textId="77777777" w:rsidR="00A0578F" w:rsidRDefault="00A0578F" w:rsidP="0035741C">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79EB4ADC" w14:textId="77777777" w:rsidR="00A0578F" w:rsidRDefault="00A0578F" w:rsidP="0035741C">
            <w:pPr>
              <w:pStyle w:val="TAL"/>
              <w:rPr>
                <w:rFonts w:cs="Arial"/>
                <w:szCs w:val="18"/>
              </w:rPr>
            </w:pPr>
          </w:p>
        </w:tc>
      </w:tr>
      <w:tr w:rsidR="00A0578F" w14:paraId="4E7CCE7F" w14:textId="77777777" w:rsidTr="0035741C">
        <w:trPr>
          <w:jc w:val="center"/>
        </w:trPr>
        <w:tc>
          <w:tcPr>
            <w:tcW w:w="1701" w:type="dxa"/>
          </w:tcPr>
          <w:p w14:paraId="745DFF13" w14:textId="77777777" w:rsidR="00A0578F" w:rsidRDefault="00A0578F" w:rsidP="0035741C">
            <w:pPr>
              <w:pStyle w:val="TAL"/>
              <w:rPr>
                <w:noProof/>
                <w:lang w:eastAsia="zh-CN"/>
              </w:rPr>
            </w:pPr>
            <w:proofErr w:type="spellStart"/>
            <w:r>
              <w:t>notificationURI</w:t>
            </w:r>
            <w:proofErr w:type="spellEnd"/>
          </w:p>
        </w:tc>
        <w:tc>
          <w:tcPr>
            <w:tcW w:w="1444" w:type="dxa"/>
          </w:tcPr>
          <w:p w14:paraId="550F6E18" w14:textId="77777777" w:rsidR="00A0578F" w:rsidRDefault="00A0578F" w:rsidP="0035741C">
            <w:pPr>
              <w:pStyle w:val="TAL"/>
              <w:rPr>
                <w:noProof/>
                <w:lang w:eastAsia="zh-CN"/>
              </w:rPr>
            </w:pPr>
            <w:r>
              <w:rPr>
                <w:lang w:eastAsia="zh-CN"/>
              </w:rPr>
              <w:t>Uri</w:t>
            </w:r>
          </w:p>
        </w:tc>
        <w:tc>
          <w:tcPr>
            <w:tcW w:w="425" w:type="dxa"/>
          </w:tcPr>
          <w:p w14:paraId="4BFF61AA" w14:textId="77777777" w:rsidR="00A0578F" w:rsidRDefault="00A0578F" w:rsidP="0035741C">
            <w:pPr>
              <w:pStyle w:val="TAC"/>
            </w:pPr>
            <w:r>
              <w:t>M</w:t>
            </w:r>
          </w:p>
        </w:tc>
        <w:tc>
          <w:tcPr>
            <w:tcW w:w="1134" w:type="dxa"/>
          </w:tcPr>
          <w:p w14:paraId="1F529385" w14:textId="77777777" w:rsidR="00A0578F" w:rsidRDefault="00A0578F" w:rsidP="0035741C">
            <w:pPr>
              <w:pStyle w:val="TAL"/>
            </w:pPr>
            <w:r>
              <w:t>1</w:t>
            </w:r>
          </w:p>
        </w:tc>
        <w:tc>
          <w:tcPr>
            <w:tcW w:w="2410" w:type="dxa"/>
          </w:tcPr>
          <w:p w14:paraId="3DF22A36" w14:textId="77777777" w:rsidR="00A0578F" w:rsidRDefault="00A0578F" w:rsidP="0035741C">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E4A2BBE" w14:textId="77777777" w:rsidR="00A0578F" w:rsidRDefault="00A0578F" w:rsidP="0035741C">
            <w:pPr>
              <w:pStyle w:val="TAL"/>
              <w:rPr>
                <w:rFonts w:cs="Arial"/>
                <w:szCs w:val="18"/>
              </w:rPr>
            </w:pPr>
          </w:p>
        </w:tc>
      </w:tr>
      <w:tr w:rsidR="00A0578F" w14:paraId="476C63D4" w14:textId="77777777" w:rsidTr="0035741C">
        <w:trPr>
          <w:jc w:val="center"/>
        </w:trPr>
        <w:tc>
          <w:tcPr>
            <w:tcW w:w="1701" w:type="dxa"/>
          </w:tcPr>
          <w:p w14:paraId="250ABA00" w14:textId="77777777" w:rsidR="00A0578F" w:rsidRDefault="00A0578F" w:rsidP="0035741C">
            <w:pPr>
              <w:pStyle w:val="TAL"/>
            </w:pPr>
            <w:r>
              <w:rPr>
                <w:noProof/>
                <w:lang w:eastAsia="zh-CN"/>
              </w:rPr>
              <w:t>procInstruct</w:t>
            </w:r>
          </w:p>
        </w:tc>
        <w:tc>
          <w:tcPr>
            <w:tcW w:w="1444" w:type="dxa"/>
          </w:tcPr>
          <w:p w14:paraId="278E6001" w14:textId="77777777" w:rsidR="00A0578F" w:rsidRDefault="00A0578F" w:rsidP="0035741C">
            <w:pPr>
              <w:pStyle w:val="TAL"/>
              <w:rPr>
                <w:lang w:eastAsia="zh-CN"/>
              </w:rPr>
            </w:pPr>
            <w:r>
              <w:rPr>
                <w:noProof/>
                <w:lang w:eastAsia="zh-CN"/>
              </w:rPr>
              <w:t>ProcessingInstruction</w:t>
            </w:r>
          </w:p>
        </w:tc>
        <w:tc>
          <w:tcPr>
            <w:tcW w:w="425" w:type="dxa"/>
          </w:tcPr>
          <w:p w14:paraId="1C05BD37" w14:textId="77777777" w:rsidR="00A0578F" w:rsidRDefault="00A0578F" w:rsidP="0035741C">
            <w:pPr>
              <w:pStyle w:val="TAC"/>
            </w:pPr>
            <w:r>
              <w:rPr>
                <w:rFonts w:hint="eastAsia"/>
              </w:rPr>
              <w:t>O</w:t>
            </w:r>
          </w:p>
        </w:tc>
        <w:tc>
          <w:tcPr>
            <w:tcW w:w="1134" w:type="dxa"/>
          </w:tcPr>
          <w:p w14:paraId="233898F6" w14:textId="77777777" w:rsidR="00A0578F" w:rsidRDefault="00A0578F" w:rsidP="0035741C">
            <w:pPr>
              <w:pStyle w:val="TAL"/>
            </w:pPr>
            <w:r>
              <w:rPr>
                <w:rFonts w:hint="eastAsia"/>
              </w:rPr>
              <w:t>0</w:t>
            </w:r>
            <w:r>
              <w:t>..1</w:t>
            </w:r>
          </w:p>
        </w:tc>
        <w:tc>
          <w:tcPr>
            <w:tcW w:w="2410" w:type="dxa"/>
          </w:tcPr>
          <w:p w14:paraId="4D50CEC3" w14:textId="70FCD5C6" w:rsidR="00A0578F" w:rsidRDefault="00A0578F" w:rsidP="0035741C">
            <w:pPr>
              <w:pStyle w:val="TAL"/>
            </w:pPr>
            <w:r>
              <w:rPr>
                <w:lang w:eastAsia="ja-JP"/>
              </w:rPr>
              <w:t>Processing instructions to be used for sending event notifications.</w:t>
            </w:r>
            <w:r>
              <w:t xml:space="preserve"> (NOTE 1)</w:t>
            </w:r>
          </w:p>
        </w:tc>
        <w:tc>
          <w:tcPr>
            <w:tcW w:w="2410" w:type="dxa"/>
          </w:tcPr>
          <w:p w14:paraId="3018EDED" w14:textId="77777777" w:rsidR="00A0578F" w:rsidRDefault="00A0578F" w:rsidP="0035741C">
            <w:pPr>
              <w:pStyle w:val="TAL"/>
              <w:rPr>
                <w:rFonts w:cs="Arial"/>
                <w:szCs w:val="18"/>
              </w:rPr>
            </w:pPr>
          </w:p>
        </w:tc>
      </w:tr>
      <w:tr w:rsidR="00A0578F" w14:paraId="51ECBFB4" w14:textId="77777777" w:rsidTr="0035741C">
        <w:trPr>
          <w:jc w:val="center"/>
        </w:trPr>
        <w:tc>
          <w:tcPr>
            <w:tcW w:w="1701" w:type="dxa"/>
          </w:tcPr>
          <w:p w14:paraId="243EA7D7" w14:textId="77777777" w:rsidR="00A0578F" w:rsidRDefault="00A0578F" w:rsidP="0035741C">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12B9A532" w14:textId="77777777" w:rsidR="00A0578F" w:rsidRDefault="00A0578F" w:rsidP="0035741C">
            <w:pPr>
              <w:pStyle w:val="TAL"/>
              <w:rPr>
                <w:noProof/>
                <w:lang w:eastAsia="zh-CN"/>
              </w:rPr>
            </w:pPr>
            <w:r>
              <w:rPr>
                <w:noProof/>
                <w:lang w:eastAsia="zh-CN"/>
              </w:rPr>
              <w:t>array(ProcessingInstruction)</w:t>
            </w:r>
          </w:p>
        </w:tc>
        <w:tc>
          <w:tcPr>
            <w:tcW w:w="425" w:type="dxa"/>
          </w:tcPr>
          <w:p w14:paraId="77032A94" w14:textId="77777777" w:rsidR="00A0578F" w:rsidRDefault="00A0578F" w:rsidP="0035741C">
            <w:pPr>
              <w:pStyle w:val="TAC"/>
            </w:pPr>
            <w:r>
              <w:t>O</w:t>
            </w:r>
          </w:p>
        </w:tc>
        <w:tc>
          <w:tcPr>
            <w:tcW w:w="1134" w:type="dxa"/>
          </w:tcPr>
          <w:p w14:paraId="4F85718A" w14:textId="77777777" w:rsidR="00A0578F" w:rsidRDefault="00A0578F" w:rsidP="0035741C">
            <w:pPr>
              <w:pStyle w:val="TAL"/>
              <w:rPr>
                <w:lang w:eastAsia="zh-CN"/>
              </w:rPr>
            </w:pPr>
            <w:r>
              <w:t>1..N</w:t>
            </w:r>
          </w:p>
        </w:tc>
        <w:tc>
          <w:tcPr>
            <w:tcW w:w="2410" w:type="dxa"/>
          </w:tcPr>
          <w:p w14:paraId="4D61AC0D" w14:textId="462C0D39" w:rsidR="00A0578F" w:rsidRDefault="00A0578F" w:rsidP="0035741C">
            <w:pPr>
              <w:pStyle w:val="TAL"/>
              <w:rPr>
                <w:lang w:eastAsia="ja-JP"/>
              </w:rPr>
            </w:pPr>
            <w:r>
              <w:rPr>
                <w:lang w:eastAsia="ja-JP"/>
              </w:rPr>
              <w:t>Processing instructions to be used for sending event notifications.</w:t>
            </w:r>
            <w:r>
              <w:t xml:space="preserve"> (NOTE 1)</w:t>
            </w:r>
          </w:p>
        </w:tc>
        <w:tc>
          <w:tcPr>
            <w:tcW w:w="2410" w:type="dxa"/>
          </w:tcPr>
          <w:p w14:paraId="37123E4C" w14:textId="77777777" w:rsidR="00A0578F" w:rsidRDefault="00A0578F" w:rsidP="0035741C">
            <w:pPr>
              <w:pStyle w:val="TAL"/>
              <w:rPr>
                <w:rFonts w:cs="Arial"/>
                <w:szCs w:val="18"/>
              </w:rPr>
            </w:pPr>
            <w:proofErr w:type="spellStart"/>
            <w:r>
              <w:rPr>
                <w:rFonts w:cs="Arial" w:hint="eastAsia"/>
                <w:szCs w:val="18"/>
                <w:lang w:eastAsia="zh-CN"/>
              </w:rPr>
              <w:t>Multi</w:t>
            </w:r>
            <w:r>
              <w:rPr>
                <w:noProof/>
                <w:lang w:eastAsia="zh-CN"/>
              </w:rPr>
              <w:t>ProcessingInstruction</w:t>
            </w:r>
            <w:proofErr w:type="spellEnd"/>
          </w:p>
        </w:tc>
      </w:tr>
      <w:tr w:rsidR="00A0578F" w14:paraId="15ED6B37" w14:textId="77777777" w:rsidTr="0035741C">
        <w:trPr>
          <w:jc w:val="center"/>
        </w:trPr>
        <w:tc>
          <w:tcPr>
            <w:tcW w:w="1701" w:type="dxa"/>
          </w:tcPr>
          <w:p w14:paraId="02832AEB" w14:textId="77777777" w:rsidR="00A0578F" w:rsidRDefault="00A0578F" w:rsidP="0035741C">
            <w:pPr>
              <w:pStyle w:val="TAL"/>
              <w:rPr>
                <w:noProof/>
                <w:lang w:eastAsia="zh-CN"/>
              </w:rPr>
            </w:pPr>
            <w:proofErr w:type="spellStart"/>
            <w:r>
              <w:t>adrfId</w:t>
            </w:r>
            <w:proofErr w:type="spellEnd"/>
          </w:p>
        </w:tc>
        <w:tc>
          <w:tcPr>
            <w:tcW w:w="1444" w:type="dxa"/>
          </w:tcPr>
          <w:p w14:paraId="7D123AA1" w14:textId="77777777" w:rsidR="00A0578F" w:rsidRDefault="00A0578F" w:rsidP="0035741C">
            <w:pPr>
              <w:pStyle w:val="TAL"/>
              <w:rPr>
                <w:noProof/>
                <w:lang w:eastAsia="zh-CN"/>
              </w:rPr>
            </w:pPr>
            <w:proofErr w:type="spellStart"/>
            <w:r>
              <w:t>NfInstanceId</w:t>
            </w:r>
            <w:proofErr w:type="spellEnd"/>
          </w:p>
        </w:tc>
        <w:tc>
          <w:tcPr>
            <w:tcW w:w="425" w:type="dxa"/>
          </w:tcPr>
          <w:p w14:paraId="3F603AB6" w14:textId="77777777" w:rsidR="00A0578F" w:rsidRDefault="00A0578F" w:rsidP="0035741C">
            <w:pPr>
              <w:pStyle w:val="TAC"/>
            </w:pPr>
            <w:r>
              <w:t>O</w:t>
            </w:r>
          </w:p>
        </w:tc>
        <w:tc>
          <w:tcPr>
            <w:tcW w:w="1134" w:type="dxa"/>
          </w:tcPr>
          <w:p w14:paraId="69B92B36" w14:textId="77777777" w:rsidR="00A0578F" w:rsidRDefault="00A0578F" w:rsidP="0035741C">
            <w:pPr>
              <w:pStyle w:val="TAL"/>
            </w:pPr>
            <w:r>
              <w:t>0..1</w:t>
            </w:r>
          </w:p>
        </w:tc>
        <w:tc>
          <w:tcPr>
            <w:tcW w:w="2410" w:type="dxa"/>
          </w:tcPr>
          <w:p w14:paraId="7FBBA150" w14:textId="77777777" w:rsidR="00A0578F" w:rsidRPr="00D15E11" w:rsidRDefault="00A0578F" w:rsidP="0035741C">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C286D13" w14:textId="77777777" w:rsidR="00A0578F" w:rsidRDefault="00A0578F" w:rsidP="0035741C">
            <w:pPr>
              <w:pStyle w:val="TAL"/>
              <w:rPr>
                <w:rFonts w:cs="Arial"/>
                <w:szCs w:val="18"/>
              </w:rPr>
            </w:pPr>
          </w:p>
        </w:tc>
      </w:tr>
      <w:tr w:rsidR="00A0578F" w14:paraId="537EB9C5" w14:textId="77777777" w:rsidTr="0035741C">
        <w:trPr>
          <w:jc w:val="center"/>
        </w:trPr>
        <w:tc>
          <w:tcPr>
            <w:tcW w:w="1701" w:type="dxa"/>
          </w:tcPr>
          <w:p w14:paraId="5036D361" w14:textId="77777777" w:rsidR="00A0578F" w:rsidRDefault="00A0578F" w:rsidP="0035741C">
            <w:pPr>
              <w:pStyle w:val="TAL"/>
            </w:pPr>
            <w:proofErr w:type="spellStart"/>
            <w:r w:rsidRPr="00D165ED">
              <w:t>suppFeat</w:t>
            </w:r>
            <w:proofErr w:type="spellEnd"/>
          </w:p>
        </w:tc>
        <w:tc>
          <w:tcPr>
            <w:tcW w:w="1444" w:type="dxa"/>
          </w:tcPr>
          <w:p w14:paraId="62580521" w14:textId="77777777" w:rsidR="00A0578F" w:rsidRDefault="00A0578F" w:rsidP="0035741C">
            <w:pPr>
              <w:pStyle w:val="TAL"/>
            </w:pPr>
            <w:proofErr w:type="spellStart"/>
            <w:r w:rsidRPr="00D165ED">
              <w:t>SupportedFeatures</w:t>
            </w:r>
            <w:proofErr w:type="spellEnd"/>
          </w:p>
        </w:tc>
        <w:tc>
          <w:tcPr>
            <w:tcW w:w="425" w:type="dxa"/>
          </w:tcPr>
          <w:p w14:paraId="65C9BB79" w14:textId="77777777" w:rsidR="00A0578F" w:rsidRDefault="00A0578F" w:rsidP="0035741C">
            <w:pPr>
              <w:pStyle w:val="TAC"/>
            </w:pPr>
            <w:r w:rsidRPr="00D165ED">
              <w:t>C</w:t>
            </w:r>
          </w:p>
        </w:tc>
        <w:tc>
          <w:tcPr>
            <w:tcW w:w="1134" w:type="dxa"/>
          </w:tcPr>
          <w:p w14:paraId="0729EDCC" w14:textId="77777777" w:rsidR="00A0578F" w:rsidRDefault="00A0578F" w:rsidP="0035741C">
            <w:pPr>
              <w:pStyle w:val="TAL"/>
            </w:pPr>
            <w:r w:rsidRPr="00D165ED">
              <w:t>0..1</w:t>
            </w:r>
          </w:p>
        </w:tc>
        <w:tc>
          <w:tcPr>
            <w:tcW w:w="2410" w:type="dxa"/>
          </w:tcPr>
          <w:p w14:paraId="6E94609B" w14:textId="4A68B9D0" w:rsidR="00A0578F" w:rsidRPr="00D15E11" w:rsidRDefault="00A0578F" w:rsidP="0035741C">
            <w:pPr>
              <w:pStyle w:val="TAL"/>
              <w:rPr>
                <w:lang w:eastAsia="ja-JP"/>
              </w:rPr>
            </w:pPr>
            <w:r w:rsidRPr="00D165ED">
              <w:rPr>
                <w:rFonts w:cs="Arial"/>
                <w:szCs w:val="18"/>
                <w:lang w:eastAsia="zh-CN"/>
              </w:rPr>
              <w:t>This IE represents a l</w:t>
            </w:r>
            <w:r w:rsidRPr="00D165ED">
              <w:t>ist of Supported features as described in clause 5.</w:t>
            </w:r>
            <w:r>
              <w:t>1</w:t>
            </w:r>
            <w:r w:rsidRPr="00D165ED">
              <w:t>.8.</w:t>
            </w:r>
            <w:r>
              <w:t xml:space="preserve"> (NOTE 2)</w:t>
            </w:r>
          </w:p>
        </w:tc>
        <w:tc>
          <w:tcPr>
            <w:tcW w:w="2410" w:type="dxa"/>
          </w:tcPr>
          <w:p w14:paraId="4D4B0EAC" w14:textId="77777777" w:rsidR="00A0578F" w:rsidRDefault="00A0578F" w:rsidP="0035741C">
            <w:pPr>
              <w:pStyle w:val="TAL"/>
              <w:rPr>
                <w:rFonts w:cs="Arial"/>
                <w:szCs w:val="18"/>
              </w:rPr>
            </w:pPr>
          </w:p>
        </w:tc>
      </w:tr>
      <w:tr w:rsidR="00A0578F" w14:paraId="38370C8D" w14:textId="77777777" w:rsidTr="0035741C">
        <w:trPr>
          <w:jc w:val="center"/>
        </w:trPr>
        <w:tc>
          <w:tcPr>
            <w:tcW w:w="9524" w:type="dxa"/>
            <w:gridSpan w:val="6"/>
          </w:tcPr>
          <w:p w14:paraId="3FA999E0" w14:textId="1FBAFE46" w:rsidR="00A0578F" w:rsidRDefault="00A0578F" w:rsidP="0035741C">
            <w:pPr>
              <w:pStyle w:val="TAL"/>
              <w:rPr>
                <w:rFonts w:cs="Arial"/>
              </w:rPr>
            </w:pPr>
            <w:r>
              <w:t>NOTE</w:t>
            </w:r>
            <w:r w:rsidRPr="00CD26C6">
              <w:t> </w:t>
            </w:r>
            <w:r>
              <w:t>1:</w:t>
            </w:r>
            <w:r>
              <w:tab/>
            </w:r>
            <w:r w:rsidRPr="003107D3">
              <w:t>The</w:t>
            </w:r>
            <w:r w:rsidRPr="003107D3">
              <w:rPr>
                <w:rFonts w:cs="Arial"/>
                <w:lang w:eastAsia="ja-JP"/>
              </w:rPr>
              <w:t xml:space="preserve"> </w:t>
            </w:r>
            <w:r w:rsidRPr="003107D3">
              <w:rPr>
                <w:rFonts w:cs="Arial"/>
              </w:rPr>
              <w:t>"</w:t>
            </w:r>
            <w:proofErr w:type="spellStart"/>
            <w:r>
              <w:rPr>
                <w:noProof/>
                <w:lang w:eastAsia="zh-CN"/>
              </w:rPr>
              <w:t>multiP</w:t>
            </w:r>
            <w:r w:rsidRPr="00D165ED">
              <w:rPr>
                <w:noProof/>
                <w:lang w:eastAsia="zh-CN"/>
              </w:rPr>
              <w:t>rocInstruct</w:t>
            </w:r>
            <w:r>
              <w:rPr>
                <w:noProof/>
                <w:lang w:eastAsia="zh-CN"/>
              </w:rPr>
              <w:t>s</w:t>
            </w:r>
            <w:proofErr w:type="spellEnd"/>
            <w:r w:rsidRPr="003107D3">
              <w:rPr>
                <w:lang w:eastAsia="zh-CN"/>
              </w:rPr>
              <w:t xml:space="preserve">" attribute shall be used instead of the </w:t>
            </w:r>
            <w:r w:rsidRPr="003107D3">
              <w:rPr>
                <w:rFonts w:cs="Arial"/>
              </w:rPr>
              <w:t>"</w:t>
            </w:r>
            <w:proofErr w:type="spellStart"/>
            <w:r>
              <w:rPr>
                <w:noProof/>
                <w:lang w:eastAsia="zh-CN"/>
              </w:rPr>
              <w:t>procInstruct</w:t>
            </w:r>
            <w:proofErr w:type="spellEnd"/>
            <w:r w:rsidRPr="003107D3">
              <w:rPr>
                <w:lang w:eastAsia="zh-CN"/>
              </w:rPr>
              <w:t xml:space="preserve">" attribute when 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p>
          <w:p w14:paraId="68810203" w14:textId="378B333E" w:rsidR="00A0578F" w:rsidRDefault="00A0578F" w:rsidP="0035741C">
            <w:pPr>
              <w:pStyle w:val="TAL"/>
              <w:rPr>
                <w:rFonts w:cs="Arial"/>
                <w:szCs w:val="18"/>
              </w:rPr>
            </w:pPr>
            <w:r>
              <w:t>NOTE</w:t>
            </w:r>
            <w:r w:rsidRPr="00CD26C6">
              <w:t> </w:t>
            </w:r>
            <w:r>
              <w:t>2</w:t>
            </w:r>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proofErr w:type="spellStart"/>
            <w:r w:rsidRPr="00D165ED">
              <w:t>suppFeat</w:t>
            </w:r>
            <w:proofErr w:type="spellEnd"/>
            <w:r>
              <w:t>" attribute</w:t>
            </w:r>
            <w:r>
              <w:rPr>
                <w:rFonts w:cs="Arial"/>
                <w:szCs w:val="18"/>
              </w:rPr>
              <w:t xml:space="preserve"> in the POST request</w:t>
            </w:r>
            <w:r w:rsidRPr="00D165ED">
              <w:rPr>
                <w:rFonts w:cs="Arial"/>
                <w:szCs w:val="18"/>
              </w:rPr>
              <w:t>.</w:t>
            </w:r>
          </w:p>
        </w:tc>
      </w:tr>
    </w:tbl>
    <w:p w14:paraId="6A449A8F" w14:textId="77777777" w:rsidR="00C23DEF" w:rsidRDefault="00C23DEF" w:rsidP="00C23DEF"/>
    <w:p w14:paraId="64EA43C0" w14:textId="77777777" w:rsidR="00C23DEF" w:rsidRDefault="005E6B88" w:rsidP="00C23DEF">
      <w:pPr>
        <w:pStyle w:val="50"/>
      </w:pPr>
      <w:bookmarkStart w:id="1090" w:name="_Toc88645359"/>
      <w:bookmarkStart w:id="1091" w:name="_Toc89426271"/>
      <w:bookmarkStart w:id="1092" w:name="_Toc94033156"/>
      <w:bookmarkStart w:id="1093" w:name="_Toc97037312"/>
      <w:bookmarkStart w:id="1094" w:name="_Toc97193096"/>
      <w:bookmarkStart w:id="1095" w:name="_Toc100953729"/>
      <w:bookmarkStart w:id="1096" w:name="_Toc104547380"/>
      <w:bookmarkStart w:id="1097" w:name="_Toc112939448"/>
      <w:bookmarkStart w:id="1098" w:name="_Toc114134829"/>
      <w:bookmarkStart w:id="1099" w:name="_Toc120683309"/>
      <w:bookmarkStart w:id="1100" w:name="_Toc120683497"/>
      <w:r>
        <w:t>5.1.6.2.</w:t>
      </w:r>
      <w:r w:rsidR="007803A9">
        <w:t>4</w:t>
      </w:r>
      <w:r w:rsidR="00C23DEF">
        <w:tab/>
        <w:t xml:space="preserve">Type: </w:t>
      </w:r>
      <w:proofErr w:type="spellStart"/>
      <w:r w:rsidR="00C23DEF">
        <w:rPr>
          <w:lang w:val="en-US" w:eastAsia="zh-CN"/>
        </w:rPr>
        <w:t>MfafNotiInfo</w:t>
      </w:r>
      <w:bookmarkEnd w:id="1090"/>
      <w:bookmarkEnd w:id="1091"/>
      <w:bookmarkEnd w:id="1092"/>
      <w:bookmarkEnd w:id="1093"/>
      <w:bookmarkEnd w:id="1094"/>
      <w:bookmarkEnd w:id="1095"/>
      <w:bookmarkEnd w:id="1096"/>
      <w:bookmarkEnd w:id="1097"/>
      <w:bookmarkEnd w:id="1098"/>
      <w:bookmarkEnd w:id="1099"/>
      <w:bookmarkEnd w:id="1100"/>
      <w:proofErr w:type="spellEnd"/>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proofErr w:type="spellStart"/>
            <w:r>
              <w:t>mfafNotifUri</w:t>
            </w:r>
            <w:proofErr w:type="spellEnd"/>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101" w:name="_Toc72784189"/>
      <w:bookmarkStart w:id="1102" w:name="_Toc73041735"/>
      <w:bookmarkStart w:id="1103" w:name="_Toc81244796"/>
      <w:bookmarkStart w:id="1104" w:name="_Toc88645360"/>
      <w:bookmarkStart w:id="1105" w:name="_Toc89426272"/>
      <w:bookmarkStart w:id="1106" w:name="_Toc94033157"/>
      <w:bookmarkStart w:id="1107" w:name="_Toc97037313"/>
      <w:bookmarkStart w:id="1108" w:name="_Toc97193097"/>
      <w:bookmarkStart w:id="1109" w:name="_Toc100953730"/>
      <w:bookmarkStart w:id="1110" w:name="_Toc104547381"/>
      <w:bookmarkStart w:id="1111" w:name="_Toc112939449"/>
      <w:bookmarkStart w:id="1112" w:name="_Toc114134830"/>
      <w:bookmarkStart w:id="1113" w:name="_Toc120683310"/>
      <w:bookmarkStart w:id="1114" w:name="_Toc120683498"/>
      <w:r>
        <w:rPr>
          <w:lang w:val="en-US"/>
        </w:rPr>
        <w:t>5.1.6.3</w:t>
      </w:r>
      <w:r>
        <w:rPr>
          <w:lang w:val="en-US"/>
        </w:rPr>
        <w:tab/>
        <w:t>Simple data types and enumerations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0A76FFA" w14:textId="77777777" w:rsidR="00345A8F" w:rsidRDefault="00D862C6">
      <w:pPr>
        <w:pStyle w:val="50"/>
      </w:pPr>
      <w:bookmarkStart w:id="1115" w:name="_Toc72784190"/>
      <w:bookmarkStart w:id="1116" w:name="_Toc73041736"/>
      <w:bookmarkStart w:id="1117" w:name="_Toc81244797"/>
      <w:bookmarkStart w:id="1118" w:name="_Toc88645361"/>
      <w:bookmarkStart w:id="1119" w:name="_Toc89426273"/>
      <w:bookmarkStart w:id="1120" w:name="_Toc94033158"/>
      <w:bookmarkStart w:id="1121" w:name="_Toc97037314"/>
      <w:bookmarkStart w:id="1122" w:name="_Toc97193098"/>
      <w:bookmarkStart w:id="1123" w:name="_Toc100953731"/>
      <w:bookmarkStart w:id="1124" w:name="_Toc104547382"/>
      <w:bookmarkStart w:id="1125" w:name="_Toc112939450"/>
      <w:bookmarkStart w:id="1126" w:name="_Toc114134831"/>
      <w:bookmarkStart w:id="1127" w:name="_Toc120683311"/>
      <w:bookmarkStart w:id="1128" w:name="_Toc120683499"/>
      <w:r>
        <w:t>5.1.6.3.1</w:t>
      </w:r>
      <w:r>
        <w:tab/>
        <w:t>Introduction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129" w:name="_Toc72784191"/>
      <w:bookmarkStart w:id="1130" w:name="_Toc73041737"/>
      <w:bookmarkStart w:id="1131" w:name="_Toc81244798"/>
      <w:bookmarkStart w:id="1132" w:name="_Toc88645362"/>
      <w:bookmarkStart w:id="1133" w:name="_Toc89426274"/>
      <w:bookmarkStart w:id="1134" w:name="_Toc94033159"/>
      <w:bookmarkStart w:id="1135" w:name="_Toc97037315"/>
      <w:bookmarkStart w:id="1136" w:name="_Toc97193099"/>
      <w:bookmarkStart w:id="1137" w:name="_Toc100953732"/>
      <w:bookmarkStart w:id="1138" w:name="_Toc104547383"/>
      <w:bookmarkStart w:id="1139" w:name="_Toc112939451"/>
      <w:bookmarkStart w:id="1140" w:name="_Toc114134832"/>
      <w:bookmarkStart w:id="1141" w:name="_Toc120683312"/>
      <w:bookmarkStart w:id="1142" w:name="_Toc120683500"/>
      <w:r>
        <w:t>5.1.6.3.2</w:t>
      </w:r>
      <w:r>
        <w:tab/>
        <w:t>Simple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143" w:name="_Toc72784194"/>
      <w:bookmarkStart w:id="1144" w:name="_Toc73041740"/>
      <w:bookmarkStart w:id="1145" w:name="_Toc81244801"/>
      <w:bookmarkStart w:id="1146" w:name="_Toc88645365"/>
      <w:bookmarkStart w:id="1147" w:name="_Toc89426277"/>
      <w:bookmarkStart w:id="1148" w:name="_Toc94033160"/>
      <w:bookmarkStart w:id="1149" w:name="_Toc97037316"/>
      <w:bookmarkStart w:id="1150" w:name="_Toc97193100"/>
      <w:bookmarkStart w:id="1151" w:name="_Toc100953733"/>
      <w:bookmarkStart w:id="1152" w:name="_Toc104547384"/>
      <w:bookmarkStart w:id="1153" w:name="_Toc112939452"/>
      <w:bookmarkStart w:id="1154" w:name="_Toc114134833"/>
      <w:bookmarkStart w:id="1155" w:name="_Toc120683313"/>
      <w:bookmarkStart w:id="1156" w:name="_Toc1206835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157" w:name="_Toc72784197"/>
      <w:bookmarkStart w:id="1158" w:name="_Toc73041743"/>
      <w:bookmarkStart w:id="1159" w:name="_Toc81244804"/>
      <w:bookmarkStart w:id="1160" w:name="_Toc88645368"/>
      <w:bookmarkStart w:id="1161" w:name="_Toc89426280"/>
      <w:bookmarkStart w:id="1162" w:name="_Toc94033161"/>
      <w:bookmarkStart w:id="1163" w:name="_Toc97037317"/>
      <w:bookmarkStart w:id="1164" w:name="_Toc97193101"/>
      <w:bookmarkStart w:id="1165" w:name="_Toc100953734"/>
      <w:bookmarkStart w:id="1166" w:name="_Toc104547385"/>
      <w:bookmarkStart w:id="1167" w:name="_Toc112939453"/>
      <w:bookmarkStart w:id="1168" w:name="_Toc114134834"/>
      <w:bookmarkStart w:id="1169" w:name="_Toc120683314"/>
      <w:bookmarkStart w:id="1170" w:name="_Toc120683502"/>
      <w:r>
        <w:t>5.1.6.5</w:t>
      </w:r>
      <w:r>
        <w:tab/>
        <w:t>Binary data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171" w:name="_Toc72784199"/>
      <w:bookmarkStart w:id="1172" w:name="_Toc73041745"/>
      <w:bookmarkStart w:id="1173" w:name="_Toc81244806"/>
      <w:bookmarkStart w:id="1174" w:name="_Toc88645370"/>
      <w:bookmarkStart w:id="1175" w:name="_Toc89426282"/>
      <w:bookmarkStart w:id="1176" w:name="_Toc94033162"/>
      <w:bookmarkStart w:id="1177" w:name="_Toc97037318"/>
      <w:bookmarkStart w:id="1178" w:name="_Toc97193102"/>
      <w:bookmarkStart w:id="1179" w:name="_Toc100953735"/>
      <w:bookmarkStart w:id="1180" w:name="_Toc104547386"/>
      <w:bookmarkStart w:id="1181" w:name="_Toc112939454"/>
      <w:bookmarkStart w:id="1182" w:name="_Toc114134835"/>
      <w:bookmarkStart w:id="1183" w:name="_Toc120683315"/>
      <w:bookmarkStart w:id="1184" w:name="_Toc120683503"/>
      <w:r>
        <w:t>5.1.7</w:t>
      </w:r>
      <w:r>
        <w:tab/>
        <w:t>Error Handling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3B421E6" w14:textId="77777777" w:rsidR="00345A8F" w:rsidRDefault="00D862C6">
      <w:pPr>
        <w:pStyle w:val="40"/>
      </w:pPr>
      <w:bookmarkStart w:id="1185" w:name="_Toc72784200"/>
      <w:bookmarkStart w:id="1186" w:name="_Toc73041746"/>
      <w:bookmarkStart w:id="1187" w:name="_Toc81244807"/>
      <w:bookmarkStart w:id="1188" w:name="_Toc88645371"/>
      <w:bookmarkStart w:id="1189" w:name="_Toc89426283"/>
      <w:bookmarkStart w:id="1190" w:name="_Toc94033163"/>
      <w:bookmarkStart w:id="1191" w:name="_Toc97037319"/>
      <w:bookmarkStart w:id="1192" w:name="_Toc97193103"/>
      <w:bookmarkStart w:id="1193" w:name="_Toc100953736"/>
      <w:bookmarkStart w:id="1194" w:name="_Toc104547387"/>
      <w:bookmarkStart w:id="1195" w:name="_Toc112939455"/>
      <w:bookmarkStart w:id="1196" w:name="_Toc114134836"/>
      <w:bookmarkStart w:id="1197" w:name="_Toc120683316"/>
      <w:bookmarkStart w:id="1198" w:name="_Toc120683504"/>
      <w:r>
        <w:t>5.1.7.1</w:t>
      </w:r>
      <w: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99" w:name="_Toc72784201"/>
      <w:bookmarkStart w:id="1200" w:name="_Toc73041747"/>
      <w:bookmarkStart w:id="1201" w:name="_Toc81244808"/>
      <w:bookmarkStart w:id="1202" w:name="_Toc88645372"/>
      <w:bookmarkStart w:id="1203" w:name="_Toc89426284"/>
      <w:bookmarkStart w:id="1204" w:name="_Toc94033164"/>
      <w:bookmarkStart w:id="1205" w:name="_Toc97037320"/>
      <w:bookmarkStart w:id="1206" w:name="_Toc97193104"/>
      <w:bookmarkStart w:id="1207" w:name="_Toc100953737"/>
      <w:bookmarkStart w:id="1208" w:name="_Toc104547388"/>
      <w:bookmarkStart w:id="1209" w:name="_Toc112939456"/>
      <w:bookmarkStart w:id="1210" w:name="_Toc114134837"/>
      <w:bookmarkStart w:id="1211" w:name="_Toc120683317"/>
      <w:bookmarkStart w:id="1212" w:name="_Toc120683505"/>
      <w:r>
        <w:t>5.1.7.2</w:t>
      </w:r>
      <w:r>
        <w:tab/>
        <w:t>Protocol Errors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213" w:name="_Toc72784202"/>
      <w:bookmarkStart w:id="1214" w:name="_Toc73041748"/>
      <w:bookmarkStart w:id="1215" w:name="_Toc81244809"/>
      <w:bookmarkStart w:id="1216" w:name="_Toc88645373"/>
      <w:bookmarkStart w:id="1217" w:name="_Toc89426285"/>
      <w:bookmarkStart w:id="1218" w:name="_Toc94033165"/>
      <w:bookmarkStart w:id="1219" w:name="_Toc97037321"/>
      <w:bookmarkStart w:id="1220" w:name="_Toc97193105"/>
      <w:bookmarkStart w:id="1221" w:name="_Toc100953738"/>
      <w:bookmarkStart w:id="1222" w:name="_Toc104547389"/>
      <w:bookmarkStart w:id="1223" w:name="_Toc112939457"/>
      <w:bookmarkStart w:id="1224" w:name="_Toc114134838"/>
      <w:bookmarkStart w:id="1225" w:name="_Toc120683318"/>
      <w:bookmarkStart w:id="1226" w:name="_Toc120683506"/>
      <w:r>
        <w:t>5.1.7.3</w:t>
      </w:r>
      <w:r>
        <w:tab/>
        <w:t>Application Errors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227" w:name="_Toc72784203"/>
      <w:bookmarkStart w:id="1228" w:name="_Toc73041749"/>
      <w:bookmarkStart w:id="1229" w:name="_Toc81244810"/>
      <w:bookmarkStart w:id="1230" w:name="_Toc88645374"/>
      <w:bookmarkStart w:id="1231" w:name="_Toc89426286"/>
      <w:bookmarkStart w:id="1232" w:name="_Toc94033166"/>
      <w:bookmarkStart w:id="1233" w:name="_Toc97037322"/>
      <w:bookmarkStart w:id="1234" w:name="_Toc97193106"/>
      <w:bookmarkStart w:id="1235" w:name="_Toc100953739"/>
      <w:bookmarkStart w:id="1236" w:name="_Toc104547390"/>
      <w:bookmarkStart w:id="1237" w:name="_Toc112939458"/>
      <w:bookmarkStart w:id="1238" w:name="_Toc114134839"/>
      <w:bookmarkStart w:id="1239" w:name="_Toc120683319"/>
      <w:bookmarkStart w:id="1240" w:name="_Toc120683507"/>
      <w:r>
        <w:t>5.1.8</w:t>
      </w:r>
      <w:r>
        <w:rPr>
          <w:lang w:eastAsia="zh-CN"/>
        </w:rPr>
        <w:tab/>
        <w:t>Feature negotiation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0578F" w14:paraId="021C1E78" w14:textId="77777777" w:rsidTr="00AD34D7">
        <w:trPr>
          <w:jc w:val="center"/>
        </w:trPr>
        <w:tc>
          <w:tcPr>
            <w:tcW w:w="1529" w:type="dxa"/>
            <w:shd w:val="clear" w:color="auto" w:fill="C0C0C0"/>
            <w:hideMark/>
          </w:tcPr>
          <w:p w14:paraId="6E546868" w14:textId="50F80431" w:rsidR="00A0578F" w:rsidRDefault="00A0578F" w:rsidP="00A0578F">
            <w:pPr>
              <w:pStyle w:val="TAH"/>
            </w:pPr>
            <w:r>
              <w:t>Feature number</w:t>
            </w:r>
          </w:p>
        </w:tc>
        <w:tc>
          <w:tcPr>
            <w:tcW w:w="2207" w:type="dxa"/>
            <w:shd w:val="clear" w:color="auto" w:fill="C0C0C0"/>
            <w:hideMark/>
          </w:tcPr>
          <w:p w14:paraId="3736409D" w14:textId="19A71F4E" w:rsidR="00A0578F" w:rsidRDefault="00A0578F" w:rsidP="00A0578F">
            <w:pPr>
              <w:pStyle w:val="TAH"/>
            </w:pPr>
            <w:r>
              <w:t>Feature Name</w:t>
            </w:r>
          </w:p>
        </w:tc>
        <w:tc>
          <w:tcPr>
            <w:tcW w:w="5758" w:type="dxa"/>
            <w:shd w:val="clear" w:color="auto" w:fill="C0C0C0"/>
            <w:hideMark/>
          </w:tcPr>
          <w:p w14:paraId="375990FE" w14:textId="3BBFA99C" w:rsidR="00A0578F" w:rsidRDefault="00A0578F" w:rsidP="00A0578F">
            <w:pPr>
              <w:pStyle w:val="TAH"/>
            </w:pPr>
            <w:r>
              <w:t>Description</w:t>
            </w:r>
          </w:p>
        </w:tc>
      </w:tr>
      <w:tr w:rsidR="00A0578F" w14:paraId="347D1880" w14:textId="77777777" w:rsidTr="00AD34D7">
        <w:trPr>
          <w:jc w:val="center"/>
        </w:trPr>
        <w:tc>
          <w:tcPr>
            <w:tcW w:w="1529" w:type="dxa"/>
          </w:tcPr>
          <w:p w14:paraId="0BC98BEF" w14:textId="42DAA1C2" w:rsidR="00A0578F" w:rsidRDefault="00A0578F" w:rsidP="00A0578F">
            <w:pPr>
              <w:pStyle w:val="TAL"/>
            </w:pPr>
            <w:r>
              <w:rPr>
                <w:rFonts w:hint="eastAsia"/>
                <w:lang w:eastAsia="zh-CN"/>
              </w:rPr>
              <w:t>1</w:t>
            </w:r>
          </w:p>
        </w:tc>
        <w:tc>
          <w:tcPr>
            <w:tcW w:w="2207" w:type="dxa"/>
          </w:tcPr>
          <w:p w14:paraId="4E09F4FE" w14:textId="587C7261" w:rsidR="00A0578F" w:rsidRDefault="00A0578F" w:rsidP="00A0578F">
            <w:pPr>
              <w:pStyle w:val="TAL"/>
            </w:pPr>
            <w:proofErr w:type="spellStart"/>
            <w:r>
              <w:rPr>
                <w:rFonts w:cs="Arial" w:hint="eastAsia"/>
                <w:szCs w:val="18"/>
                <w:lang w:eastAsia="zh-CN"/>
              </w:rPr>
              <w:t>Multi</w:t>
            </w:r>
            <w:r>
              <w:rPr>
                <w:noProof/>
                <w:lang w:eastAsia="zh-CN"/>
              </w:rPr>
              <w:t>ProcessingInstruction</w:t>
            </w:r>
            <w:proofErr w:type="spellEnd"/>
          </w:p>
        </w:tc>
        <w:tc>
          <w:tcPr>
            <w:tcW w:w="5758" w:type="dxa"/>
          </w:tcPr>
          <w:p w14:paraId="6F088256" w14:textId="393CEA73" w:rsidR="00A0578F" w:rsidRDefault="00A0578F" w:rsidP="00A0578F">
            <w:pPr>
              <w:pStyle w:val="TAL"/>
              <w:rPr>
                <w:rFonts w:cs="Arial"/>
                <w:szCs w:val="18"/>
              </w:rPr>
            </w:pPr>
            <w:r>
              <w:t xml:space="preserve">Indicates the support of multiple </w:t>
            </w:r>
            <w:r>
              <w:rPr>
                <w:lang w:eastAsia="ja-JP"/>
              </w:rPr>
              <w:t>p</w:t>
            </w:r>
            <w:r w:rsidRPr="00D165ED">
              <w:rPr>
                <w:lang w:eastAsia="ja-JP"/>
              </w:rPr>
              <w:t>rocessing instructions</w:t>
            </w:r>
            <w:r>
              <w:t>.</w:t>
            </w:r>
          </w:p>
        </w:tc>
      </w:tr>
    </w:tbl>
    <w:p w14:paraId="3E21B8B2" w14:textId="77777777" w:rsidR="00345A8F" w:rsidRDefault="00345A8F"/>
    <w:p w14:paraId="2EB76878" w14:textId="77777777" w:rsidR="00345A8F" w:rsidRDefault="00D862C6" w:rsidP="0064130F">
      <w:pPr>
        <w:pStyle w:val="30"/>
      </w:pPr>
      <w:bookmarkStart w:id="1241" w:name="_Toc72784204"/>
      <w:bookmarkStart w:id="1242" w:name="_Toc73041750"/>
      <w:bookmarkStart w:id="1243" w:name="_Toc81244811"/>
      <w:bookmarkStart w:id="1244" w:name="_Toc88645375"/>
      <w:bookmarkStart w:id="1245" w:name="_Toc89426287"/>
      <w:bookmarkStart w:id="1246" w:name="_Toc94033167"/>
      <w:bookmarkStart w:id="1247" w:name="_Toc97037323"/>
      <w:bookmarkStart w:id="1248" w:name="_Toc97193107"/>
      <w:bookmarkStart w:id="1249" w:name="_Toc100953740"/>
      <w:bookmarkStart w:id="1250" w:name="_Toc104547391"/>
      <w:bookmarkStart w:id="1251" w:name="_Toc112939459"/>
      <w:bookmarkStart w:id="1252" w:name="_Toc114134840"/>
      <w:bookmarkStart w:id="1253" w:name="_Toc120683320"/>
      <w:bookmarkStart w:id="1254" w:name="_Toc120683508"/>
      <w:r>
        <w:t>5.1.9</w:t>
      </w:r>
      <w:r>
        <w:tab/>
        <w:t>Security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255" w:name="_Toc72784205"/>
      <w:bookmarkStart w:id="1256" w:name="_Toc73041751"/>
      <w:bookmarkStart w:id="1257" w:name="_Toc81244812"/>
      <w:bookmarkStart w:id="1258" w:name="_Toc88645376"/>
      <w:bookmarkStart w:id="1259" w:name="_Toc89426288"/>
      <w:bookmarkStart w:id="1260" w:name="_Toc94033168"/>
      <w:bookmarkStart w:id="1261" w:name="_Toc97037324"/>
      <w:bookmarkStart w:id="1262" w:name="_Toc97193108"/>
      <w:bookmarkStart w:id="1263" w:name="_Toc100953741"/>
      <w:bookmarkStart w:id="1264" w:name="_Toc104547392"/>
      <w:bookmarkStart w:id="1265" w:name="_Toc112939460"/>
      <w:bookmarkStart w:id="1266" w:name="_Toc114134841"/>
      <w:bookmarkStart w:id="1267" w:name="_Toc120683321"/>
      <w:bookmarkStart w:id="1268" w:name="_Toc120683509"/>
      <w:r>
        <w:t>5.2</w:t>
      </w:r>
      <w:r>
        <w:tab/>
        <w:t>Nmfaf_3caDataManagement Service API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DC993C3" w14:textId="77777777" w:rsidR="00345A8F" w:rsidRDefault="00D862C6">
      <w:pPr>
        <w:pStyle w:val="30"/>
      </w:pPr>
      <w:bookmarkStart w:id="1269" w:name="_Toc72784206"/>
      <w:bookmarkStart w:id="1270" w:name="_Toc73041752"/>
      <w:bookmarkStart w:id="1271" w:name="_Toc81244813"/>
      <w:bookmarkStart w:id="1272" w:name="_Toc88645377"/>
      <w:bookmarkStart w:id="1273" w:name="_Toc89426289"/>
      <w:bookmarkStart w:id="1274" w:name="_Toc94033169"/>
      <w:bookmarkStart w:id="1275" w:name="_Toc97037325"/>
      <w:bookmarkStart w:id="1276" w:name="_Toc97193109"/>
      <w:bookmarkStart w:id="1277" w:name="_Toc100953742"/>
      <w:bookmarkStart w:id="1278" w:name="_Toc104547393"/>
      <w:bookmarkStart w:id="1279" w:name="_Toc112939461"/>
      <w:bookmarkStart w:id="1280" w:name="_Toc114134842"/>
      <w:bookmarkStart w:id="1281" w:name="_Toc120683322"/>
      <w:bookmarkStart w:id="1282" w:name="_Toc120683510"/>
      <w:r>
        <w:t>5.2.1</w:t>
      </w:r>
      <w:r>
        <w:tab/>
        <w:t>Introduction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283" w:name="_Toc72784207"/>
      <w:bookmarkStart w:id="1284" w:name="_Toc73041753"/>
      <w:bookmarkStart w:id="1285" w:name="_Toc81244814"/>
      <w:bookmarkStart w:id="1286" w:name="_Toc88645378"/>
      <w:bookmarkStart w:id="1287" w:name="_Toc89426290"/>
      <w:bookmarkStart w:id="1288" w:name="_Toc94033170"/>
      <w:bookmarkStart w:id="1289" w:name="_Toc97037326"/>
      <w:bookmarkStart w:id="1290" w:name="_Toc97193110"/>
      <w:bookmarkStart w:id="1291" w:name="_Toc100953743"/>
      <w:bookmarkStart w:id="1292" w:name="_Toc104547394"/>
      <w:bookmarkStart w:id="1293" w:name="_Toc112939462"/>
      <w:bookmarkStart w:id="1294" w:name="_Toc114134843"/>
      <w:bookmarkStart w:id="1295" w:name="_Toc120683323"/>
      <w:bookmarkStart w:id="1296" w:name="_Toc120683511"/>
      <w:r>
        <w:t>5.2.2</w:t>
      </w:r>
      <w:r>
        <w:tab/>
        <w:t>Usage of HTTP</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A193B6D" w14:textId="77777777" w:rsidR="00345A8F" w:rsidRDefault="00D862C6">
      <w:pPr>
        <w:pStyle w:val="40"/>
      </w:pPr>
      <w:bookmarkStart w:id="1297" w:name="_Toc72784208"/>
      <w:bookmarkStart w:id="1298" w:name="_Toc73041754"/>
      <w:bookmarkStart w:id="1299" w:name="_Toc81244815"/>
      <w:bookmarkStart w:id="1300" w:name="_Toc88645379"/>
      <w:bookmarkStart w:id="1301" w:name="_Toc89426291"/>
      <w:bookmarkStart w:id="1302" w:name="_Toc94033171"/>
      <w:bookmarkStart w:id="1303" w:name="_Toc97037327"/>
      <w:bookmarkStart w:id="1304" w:name="_Toc97193111"/>
      <w:bookmarkStart w:id="1305" w:name="_Toc100953744"/>
      <w:bookmarkStart w:id="1306" w:name="_Toc104547395"/>
      <w:bookmarkStart w:id="1307" w:name="_Toc112939463"/>
      <w:bookmarkStart w:id="1308" w:name="_Toc114134844"/>
      <w:bookmarkStart w:id="1309" w:name="_Toc120683324"/>
      <w:bookmarkStart w:id="1310" w:name="_Toc120683512"/>
      <w:r>
        <w:t>5.2.2.1</w:t>
      </w:r>
      <w: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311" w:name="_Toc72784209"/>
      <w:bookmarkStart w:id="1312" w:name="_Toc73041755"/>
      <w:bookmarkStart w:id="1313" w:name="_Toc81244816"/>
      <w:bookmarkStart w:id="1314" w:name="_Toc88645380"/>
      <w:bookmarkStart w:id="1315" w:name="_Toc89426292"/>
      <w:bookmarkStart w:id="1316" w:name="_Toc94033172"/>
      <w:bookmarkStart w:id="1317" w:name="_Toc97037328"/>
      <w:bookmarkStart w:id="1318" w:name="_Toc97193112"/>
      <w:bookmarkStart w:id="1319" w:name="_Toc100953745"/>
      <w:bookmarkStart w:id="1320" w:name="_Toc104547396"/>
      <w:bookmarkStart w:id="1321" w:name="_Toc112939464"/>
      <w:bookmarkStart w:id="1322" w:name="_Toc114134845"/>
      <w:bookmarkStart w:id="1323" w:name="_Toc120683325"/>
      <w:bookmarkStart w:id="1324" w:name="_Toc120683513"/>
      <w:r>
        <w:t>5.2.2.2</w:t>
      </w:r>
      <w:r>
        <w:tab/>
        <w:t>HTTP standard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C8F4D4A" w14:textId="77777777" w:rsidR="00345A8F" w:rsidRDefault="00D862C6">
      <w:pPr>
        <w:pStyle w:val="50"/>
        <w:rPr>
          <w:lang w:eastAsia="zh-CN"/>
        </w:rPr>
      </w:pPr>
      <w:bookmarkStart w:id="1325" w:name="_Toc72784210"/>
      <w:bookmarkStart w:id="1326" w:name="_Toc73041756"/>
      <w:bookmarkStart w:id="1327" w:name="_Toc81244817"/>
      <w:bookmarkStart w:id="1328" w:name="_Toc88645381"/>
      <w:bookmarkStart w:id="1329" w:name="_Toc89426293"/>
      <w:bookmarkStart w:id="1330" w:name="_Toc94033173"/>
      <w:bookmarkStart w:id="1331" w:name="_Toc97037329"/>
      <w:bookmarkStart w:id="1332" w:name="_Toc97193113"/>
      <w:bookmarkStart w:id="1333" w:name="_Toc100953746"/>
      <w:bookmarkStart w:id="1334" w:name="_Toc104547397"/>
      <w:bookmarkStart w:id="1335" w:name="_Toc112939465"/>
      <w:bookmarkStart w:id="1336" w:name="_Toc114134846"/>
      <w:bookmarkStart w:id="1337" w:name="_Toc120683326"/>
      <w:bookmarkStart w:id="1338" w:name="_Toc120683514"/>
      <w:r>
        <w:t>5.2.2.2.1</w:t>
      </w:r>
      <w:r>
        <w:rPr>
          <w:rFonts w:hint="eastAsia"/>
          <w:lang w:eastAsia="zh-CN"/>
        </w:rPr>
        <w:tab/>
      </w:r>
      <w:r>
        <w:rPr>
          <w:lang w:eastAsia="zh-CN"/>
        </w:rPr>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339" w:name="_Toc72784211"/>
      <w:bookmarkStart w:id="1340" w:name="_Toc73041757"/>
      <w:bookmarkStart w:id="1341" w:name="_Toc81244818"/>
      <w:bookmarkStart w:id="1342" w:name="_Toc88645382"/>
      <w:bookmarkStart w:id="1343" w:name="_Toc89426294"/>
      <w:bookmarkStart w:id="1344" w:name="_Toc94033174"/>
      <w:bookmarkStart w:id="1345" w:name="_Toc97037330"/>
      <w:bookmarkStart w:id="1346" w:name="_Toc97193114"/>
      <w:bookmarkStart w:id="1347" w:name="_Toc100953747"/>
      <w:bookmarkStart w:id="1348" w:name="_Toc104547398"/>
      <w:bookmarkStart w:id="1349" w:name="_Toc112939466"/>
      <w:bookmarkStart w:id="1350" w:name="_Toc114134847"/>
      <w:bookmarkStart w:id="1351" w:name="_Toc120683327"/>
      <w:bookmarkStart w:id="1352" w:name="_Toc120683515"/>
      <w:r>
        <w:t>5.2.2.2.2</w:t>
      </w:r>
      <w:r>
        <w:tab/>
        <w:t>Content 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40"/>
      </w:pPr>
      <w:bookmarkStart w:id="1353" w:name="_Toc72784212"/>
      <w:bookmarkStart w:id="1354" w:name="_Toc73041758"/>
      <w:bookmarkStart w:id="1355" w:name="_Toc81244819"/>
      <w:bookmarkStart w:id="1356" w:name="_Toc88645383"/>
      <w:bookmarkStart w:id="1357" w:name="_Toc89426295"/>
      <w:bookmarkStart w:id="1358" w:name="_Toc94033175"/>
      <w:bookmarkStart w:id="1359" w:name="_Toc97037331"/>
      <w:bookmarkStart w:id="1360" w:name="_Toc97193115"/>
      <w:bookmarkStart w:id="1361" w:name="_Toc100953748"/>
      <w:bookmarkStart w:id="1362" w:name="_Toc104547399"/>
      <w:bookmarkStart w:id="1363" w:name="_Toc112939467"/>
      <w:bookmarkStart w:id="1364" w:name="_Toc114134848"/>
      <w:bookmarkStart w:id="1365" w:name="_Toc120683328"/>
      <w:bookmarkStart w:id="1366" w:name="_Toc120683516"/>
      <w:r>
        <w:t>5.2.2.3</w:t>
      </w:r>
      <w:r>
        <w:tab/>
        <w:t>HTTP custom headers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367" w:name="_Toc72784213"/>
      <w:bookmarkStart w:id="1368" w:name="_Toc73041759"/>
      <w:bookmarkStart w:id="1369" w:name="_Toc81244820"/>
      <w:bookmarkStart w:id="1370" w:name="_Toc88645384"/>
      <w:bookmarkStart w:id="1371" w:name="_Toc89426296"/>
      <w:bookmarkStart w:id="1372" w:name="_Toc94033176"/>
      <w:bookmarkStart w:id="1373" w:name="_Toc97037332"/>
      <w:bookmarkStart w:id="1374" w:name="_Toc97193116"/>
      <w:bookmarkStart w:id="1375" w:name="_Toc100953749"/>
      <w:bookmarkStart w:id="1376" w:name="_Toc104547400"/>
      <w:bookmarkStart w:id="1377" w:name="_Toc112939468"/>
      <w:bookmarkStart w:id="1378" w:name="_Toc114134849"/>
      <w:bookmarkStart w:id="1379" w:name="_Toc120683329"/>
      <w:bookmarkStart w:id="1380" w:name="_Toc120683517"/>
      <w:r>
        <w:t>5.2.3</w:t>
      </w:r>
      <w: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0EE9FE9" w14:textId="59B47378" w:rsidR="005B4BD5" w:rsidRDefault="00D862C6" w:rsidP="005B4BD5">
      <w:pPr>
        <w:pStyle w:val="40"/>
      </w:pPr>
      <w:bookmarkStart w:id="1381" w:name="_Toc72784214"/>
      <w:bookmarkStart w:id="1382" w:name="_Toc73041760"/>
      <w:bookmarkStart w:id="1383" w:name="_Toc81244821"/>
      <w:bookmarkStart w:id="1384" w:name="_Toc88645385"/>
      <w:bookmarkStart w:id="1385" w:name="_Toc89426297"/>
      <w:bookmarkStart w:id="1386" w:name="_Toc94033177"/>
      <w:bookmarkStart w:id="1387" w:name="_Toc97037333"/>
      <w:bookmarkStart w:id="1388" w:name="_Toc97193117"/>
      <w:bookmarkStart w:id="1389" w:name="_Toc100953750"/>
      <w:bookmarkStart w:id="1390" w:name="_Toc104547401"/>
      <w:bookmarkStart w:id="1391" w:name="_Toc112939469"/>
      <w:bookmarkStart w:id="1392" w:name="_Toc114134850"/>
      <w:bookmarkStart w:id="1393" w:name="_Toc120683330"/>
      <w:bookmarkStart w:id="1394" w:name="_Toc120683518"/>
      <w:r>
        <w:t>5.2.3.1</w:t>
      </w:r>
      <w:r>
        <w:tab/>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5pt" o:ole="">
            <v:imagedata r:id="rId32" o:title=""/>
          </v:shape>
          <o:OLEObject Type="Embed" ProgID="Visio.Drawing.15" ShapeID="_x0000_i1035" DrawAspect="Content" ObjectID="_1731513419"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proofErr w:type="spellStart"/>
            <w:r w:rsidRPr="0033155B">
              <w:rPr>
                <w:noProof/>
              </w:rPr>
              <w:t>mfaf</w:t>
            </w:r>
            <w:proofErr w:type="spellEnd"/>
            <w:r w:rsidRPr="0033155B">
              <w:rPr>
                <w:noProof/>
              </w:rPr>
              <w:t>-data-analytics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95" w:name="_Toc97193118"/>
      <w:bookmarkStart w:id="1396" w:name="_Toc72784215"/>
      <w:bookmarkStart w:id="1397" w:name="_Toc73041761"/>
      <w:bookmarkStart w:id="1398" w:name="_Toc81244822"/>
      <w:bookmarkStart w:id="1399" w:name="_Toc88645386"/>
      <w:bookmarkStart w:id="1400" w:name="_Toc89426298"/>
      <w:bookmarkStart w:id="1401" w:name="_Toc94033178"/>
      <w:bookmarkStart w:id="1402" w:name="_Toc97037334"/>
      <w:bookmarkStart w:id="1403" w:name="_Toc100953751"/>
      <w:bookmarkStart w:id="1404" w:name="_Toc104547402"/>
      <w:bookmarkStart w:id="1405" w:name="_Toc112939470"/>
      <w:bookmarkStart w:id="1406" w:name="_Toc114134851"/>
      <w:bookmarkStart w:id="1407" w:name="_Toc120683331"/>
      <w:bookmarkStart w:id="1408" w:name="_Toc120683519"/>
      <w:r>
        <w:t>5.2.3.2</w:t>
      </w:r>
      <w:r>
        <w:tab/>
        <w:t xml:space="preserve">Resource: </w:t>
      </w:r>
      <w:r w:rsidR="00171CBC">
        <w:t>MFAF Data or Analytics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C94BDDD" w14:textId="77777777" w:rsidR="00345A8F" w:rsidRDefault="00D862C6">
      <w:pPr>
        <w:pStyle w:val="50"/>
      </w:pPr>
      <w:bookmarkStart w:id="1409" w:name="_Toc72784216"/>
      <w:bookmarkStart w:id="1410" w:name="_Toc73041762"/>
      <w:bookmarkStart w:id="1411" w:name="_Toc81244823"/>
      <w:bookmarkStart w:id="1412" w:name="_Toc88645387"/>
      <w:bookmarkStart w:id="1413" w:name="_Toc89426299"/>
      <w:bookmarkStart w:id="1414" w:name="_Toc94033179"/>
      <w:bookmarkStart w:id="1415" w:name="_Toc97037335"/>
      <w:bookmarkStart w:id="1416" w:name="_Toc97193119"/>
      <w:bookmarkStart w:id="1417" w:name="_Toc100953752"/>
      <w:bookmarkStart w:id="1418" w:name="_Toc104547403"/>
      <w:bookmarkStart w:id="1419" w:name="_Toc112939471"/>
      <w:bookmarkStart w:id="1420" w:name="_Toc114134852"/>
      <w:bookmarkStart w:id="1421" w:name="_Toc120683332"/>
      <w:bookmarkStart w:id="1422" w:name="_Toc120683520"/>
      <w:r>
        <w:t>5.2.3.2.1</w:t>
      </w:r>
      <w:r>
        <w:tab/>
        <w:t>Description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0731F79" w14:textId="77777777" w:rsidR="00345A8F" w:rsidRDefault="00D862C6" w:rsidP="008C1A13">
      <w:pPr>
        <w:pStyle w:val="50"/>
      </w:pPr>
      <w:bookmarkStart w:id="1423" w:name="_Toc72784217"/>
      <w:bookmarkStart w:id="1424" w:name="_Toc73041763"/>
      <w:bookmarkStart w:id="1425" w:name="_Toc81244824"/>
      <w:bookmarkStart w:id="1426" w:name="_Toc88645388"/>
      <w:bookmarkStart w:id="1427" w:name="_Toc89426300"/>
      <w:bookmarkStart w:id="1428" w:name="_Toc94033180"/>
      <w:bookmarkStart w:id="1429" w:name="_Toc97037336"/>
      <w:bookmarkStart w:id="1430" w:name="_Toc97193120"/>
      <w:bookmarkStart w:id="1431" w:name="_Toc100953753"/>
      <w:bookmarkStart w:id="1432" w:name="_Toc104547404"/>
      <w:bookmarkStart w:id="1433" w:name="_Toc112939472"/>
      <w:bookmarkStart w:id="1434" w:name="_Toc114134853"/>
      <w:bookmarkStart w:id="1435" w:name="_Toc120683333"/>
      <w:bookmarkStart w:id="1436" w:name="_Toc120683521"/>
      <w:r>
        <w:t>5.2.3.2.2</w:t>
      </w:r>
      <w:r>
        <w:tab/>
        <w:t>Resource 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w:t>
      </w:r>
      <w:proofErr w:type="spellStart"/>
      <w:r>
        <w:t>apiVersion</w:t>
      </w:r>
      <w:proofErr w:type="spellEnd"/>
      <w:r>
        <w:t>&gt;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proofErr w:type="spellStart"/>
            <w:r>
              <w:t>apiRoot</w:t>
            </w:r>
            <w:proofErr w:type="spellEnd"/>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437" w:name="_Toc72784218"/>
      <w:bookmarkStart w:id="1438" w:name="_Toc73041764"/>
      <w:bookmarkStart w:id="1439" w:name="_Toc81244825"/>
      <w:bookmarkStart w:id="1440" w:name="_Toc88645389"/>
      <w:bookmarkStart w:id="1441" w:name="_Toc89426301"/>
      <w:bookmarkStart w:id="1442" w:name="_Toc94033181"/>
      <w:bookmarkStart w:id="1443" w:name="_Toc97037337"/>
      <w:bookmarkStart w:id="1444" w:name="_Toc97193121"/>
      <w:bookmarkStart w:id="1445" w:name="_Toc100953754"/>
      <w:bookmarkStart w:id="1446" w:name="_Toc104547405"/>
      <w:bookmarkStart w:id="1447" w:name="_Toc112939473"/>
      <w:bookmarkStart w:id="1448" w:name="_Toc114134854"/>
      <w:bookmarkStart w:id="1449" w:name="_Toc120683334"/>
      <w:bookmarkStart w:id="1450" w:name="_Toc120683522"/>
      <w:r>
        <w:t>5.2.3.2.3</w:t>
      </w:r>
      <w:r>
        <w:tab/>
        <w:t>Resource Standard Methods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49C62D" w14:textId="2BF54A66" w:rsidR="00345A8F" w:rsidRDefault="00D862C6">
      <w:pPr>
        <w:pStyle w:val="6"/>
      </w:pPr>
      <w:bookmarkStart w:id="1451" w:name="_Toc72784219"/>
      <w:bookmarkStart w:id="1452" w:name="_Toc73041765"/>
      <w:bookmarkStart w:id="1453" w:name="_Toc81244826"/>
      <w:bookmarkStart w:id="1454" w:name="_Toc88645390"/>
      <w:bookmarkStart w:id="1455" w:name="_Toc89426302"/>
      <w:bookmarkStart w:id="1456" w:name="_Toc94033182"/>
      <w:bookmarkStart w:id="1457" w:name="_Toc97037338"/>
      <w:bookmarkStart w:id="1458" w:name="_Toc97193122"/>
      <w:bookmarkStart w:id="1459" w:name="_Toc100953755"/>
      <w:bookmarkStart w:id="1460" w:name="_Toc104547406"/>
      <w:bookmarkStart w:id="1461" w:name="_Toc112939474"/>
      <w:bookmarkStart w:id="1462" w:name="_Toc114134855"/>
      <w:bookmarkStart w:id="1463" w:name="_Toc120683335"/>
      <w:bookmarkStart w:id="1464" w:name="_Toc120683523"/>
      <w:r>
        <w:t>5.2.3.2.3.1</w:t>
      </w:r>
      <w:r>
        <w:tab/>
      </w:r>
      <w:bookmarkEnd w:id="1451"/>
      <w:bookmarkEnd w:id="1452"/>
      <w:bookmarkEnd w:id="1453"/>
      <w:bookmarkEnd w:id="1454"/>
      <w:bookmarkEnd w:id="1455"/>
      <w:bookmarkEnd w:id="1456"/>
      <w:r w:rsidR="00171CBC">
        <w:t>POST</w:t>
      </w:r>
      <w:bookmarkEnd w:id="1457"/>
      <w:bookmarkEnd w:id="1458"/>
      <w:bookmarkEnd w:id="1459"/>
      <w:bookmarkEnd w:id="1460"/>
      <w:bookmarkEnd w:id="1461"/>
      <w:bookmarkEnd w:id="1462"/>
      <w:bookmarkEnd w:id="1463"/>
      <w:bookmarkEnd w:id="14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465" w:name="_Toc72784228"/>
      <w:bookmarkStart w:id="1466" w:name="_Toc73041774"/>
      <w:bookmarkStart w:id="1467" w:name="_Toc81244835"/>
      <w:bookmarkStart w:id="1468" w:name="_Toc88645399"/>
      <w:bookmarkStart w:id="1469" w:name="_Toc89426311"/>
      <w:bookmarkStart w:id="1470" w:name="_Toc94033191"/>
      <w:bookmarkStart w:id="1471" w:name="_Toc97037339"/>
      <w:bookmarkStart w:id="1472" w:name="_Toc97193123"/>
      <w:bookmarkStart w:id="1473" w:name="_Toc100953756"/>
      <w:bookmarkStart w:id="1474" w:name="_Toc104547407"/>
      <w:bookmarkStart w:id="1475" w:name="_Toc112939475"/>
      <w:bookmarkStart w:id="1476" w:name="_Toc114134856"/>
      <w:bookmarkStart w:id="1477" w:name="_Toc120683336"/>
      <w:bookmarkStart w:id="1478" w:name="_Toc120683524"/>
      <w:r>
        <w:t>5.2.4</w:t>
      </w:r>
      <w:r>
        <w:tab/>
        <w:t>Custom Operations without associated resources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479" w:name="_Toc72784234"/>
      <w:bookmarkStart w:id="1480" w:name="_Toc73041780"/>
      <w:bookmarkStart w:id="1481" w:name="_Toc81244841"/>
      <w:bookmarkStart w:id="1482" w:name="_Toc88645405"/>
      <w:bookmarkStart w:id="1483" w:name="_Toc89426317"/>
      <w:bookmarkStart w:id="1484" w:name="_Toc94033197"/>
      <w:bookmarkStart w:id="1485" w:name="_Toc97037340"/>
      <w:bookmarkStart w:id="1486" w:name="_Toc97193124"/>
      <w:bookmarkStart w:id="1487" w:name="_Toc100953757"/>
      <w:bookmarkStart w:id="1488" w:name="_Toc104547408"/>
      <w:bookmarkStart w:id="1489" w:name="_Toc112939476"/>
      <w:bookmarkStart w:id="1490" w:name="_Toc114134857"/>
      <w:bookmarkStart w:id="1491" w:name="_Toc120683337"/>
      <w:bookmarkStart w:id="1492" w:name="_Toc120683525"/>
      <w:r>
        <w:t>5.2.5</w:t>
      </w:r>
      <w:r>
        <w:tab/>
        <w:t>Notifications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27D937F" w14:textId="77777777" w:rsidR="00345A8F" w:rsidRDefault="00D862C6">
      <w:pPr>
        <w:pStyle w:val="40"/>
      </w:pPr>
      <w:bookmarkStart w:id="1493" w:name="_Toc72784235"/>
      <w:bookmarkStart w:id="1494" w:name="_Toc73041781"/>
      <w:bookmarkStart w:id="1495" w:name="_Toc81244842"/>
      <w:bookmarkStart w:id="1496" w:name="_Toc88645406"/>
      <w:bookmarkStart w:id="1497" w:name="_Toc89426318"/>
      <w:bookmarkStart w:id="1498" w:name="_Toc94033198"/>
      <w:bookmarkStart w:id="1499" w:name="_Toc97037341"/>
      <w:bookmarkStart w:id="1500" w:name="_Toc97193125"/>
      <w:bookmarkStart w:id="1501" w:name="_Toc100953758"/>
      <w:bookmarkStart w:id="1502" w:name="_Toc104547409"/>
      <w:bookmarkStart w:id="1503" w:name="_Toc112939477"/>
      <w:bookmarkStart w:id="1504" w:name="_Toc114134858"/>
      <w:bookmarkStart w:id="1505" w:name="_Toc120683338"/>
      <w:bookmarkStart w:id="1506" w:name="_Toc120683526"/>
      <w:r>
        <w:t>5.2.5.1</w:t>
      </w:r>
      <w: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w:t>
            </w:r>
            <w:proofErr w:type="spellStart"/>
            <w:r>
              <w:t>notificationURI</w:t>
            </w:r>
            <w:proofErr w:type="spellEnd"/>
            <w:r>
              <w:t>}</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w:t>
            </w:r>
            <w:proofErr w:type="spellStart"/>
            <w:r>
              <w:t>fetchUri</w:t>
            </w:r>
            <w:proofErr w:type="spellEnd"/>
            <w:r>
              <w:t>}</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lang w:val="en-US" w:eastAsia="zh-CN"/>
              </w:rPr>
              <w:t>Nmfaf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507" w:name="_Toc88645407"/>
      <w:bookmarkStart w:id="1508" w:name="_Toc72784236"/>
      <w:bookmarkStart w:id="1509" w:name="_Toc73041782"/>
      <w:bookmarkStart w:id="1510" w:name="_Toc81244843"/>
      <w:bookmarkStart w:id="1511" w:name="_Toc89426319"/>
      <w:bookmarkStart w:id="1512" w:name="_Toc94033199"/>
      <w:bookmarkStart w:id="1513" w:name="_Toc97037342"/>
      <w:bookmarkStart w:id="1514" w:name="_Toc97193126"/>
      <w:bookmarkStart w:id="1515" w:name="_Toc100953759"/>
      <w:bookmarkStart w:id="1516" w:name="_Toc104547410"/>
      <w:bookmarkStart w:id="1517" w:name="_Toc112939478"/>
      <w:bookmarkStart w:id="1518" w:name="_Toc114134859"/>
      <w:bookmarkStart w:id="1519" w:name="_Toc120683339"/>
      <w:bookmarkStart w:id="1520" w:name="_Toc120683527"/>
      <w:r>
        <w:t>5.2.5.2</w:t>
      </w:r>
      <w:r>
        <w:tab/>
      </w:r>
      <w:r w:rsidR="00EF7E8D">
        <w:rPr>
          <w:lang w:eastAsia="ja-JP"/>
        </w:rPr>
        <w:t>MFAF Notification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662C52A" w14:textId="77777777" w:rsidR="00345A8F" w:rsidRDefault="00D862C6">
      <w:pPr>
        <w:pStyle w:val="50"/>
        <w:rPr>
          <w:noProof/>
        </w:rPr>
      </w:pPr>
      <w:bookmarkStart w:id="1521" w:name="_Toc72784237"/>
      <w:bookmarkStart w:id="1522" w:name="_Toc73041783"/>
      <w:bookmarkStart w:id="1523" w:name="_Toc81244844"/>
      <w:bookmarkStart w:id="1524" w:name="_Toc88645408"/>
      <w:bookmarkStart w:id="1525" w:name="_Toc89426320"/>
      <w:bookmarkStart w:id="1526" w:name="_Toc94033200"/>
      <w:bookmarkStart w:id="1527" w:name="_Toc97037343"/>
      <w:bookmarkStart w:id="1528" w:name="_Toc97193127"/>
      <w:bookmarkStart w:id="1529" w:name="_Toc100953760"/>
      <w:bookmarkStart w:id="1530" w:name="_Toc104547411"/>
      <w:bookmarkStart w:id="1531" w:name="_Toc112939479"/>
      <w:bookmarkStart w:id="1532" w:name="_Toc114134860"/>
      <w:bookmarkStart w:id="1533" w:name="_Toc120683340"/>
      <w:bookmarkStart w:id="1534" w:name="_Toc120683528"/>
      <w:r>
        <w:t>5.2.5.2</w:t>
      </w:r>
      <w:r>
        <w:rPr>
          <w:noProof/>
        </w:rPr>
        <w:t>.1</w:t>
      </w:r>
      <w:r>
        <w:rPr>
          <w:noProof/>
        </w:rPr>
        <w:tab/>
        <w:t>Description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535" w:name="_Toc72784238"/>
      <w:bookmarkStart w:id="1536" w:name="_Toc73041784"/>
      <w:bookmarkStart w:id="1537" w:name="_Toc81244845"/>
      <w:bookmarkStart w:id="1538" w:name="_Toc88645409"/>
      <w:bookmarkStart w:id="1539" w:name="_Toc89426321"/>
      <w:bookmarkStart w:id="1540" w:name="_Toc94033201"/>
      <w:bookmarkStart w:id="1541" w:name="_Toc97037344"/>
      <w:bookmarkStart w:id="1542" w:name="_Toc97193128"/>
      <w:bookmarkStart w:id="1543" w:name="_Toc100953761"/>
      <w:bookmarkStart w:id="1544" w:name="_Toc104547412"/>
      <w:bookmarkStart w:id="1545" w:name="_Toc112939480"/>
      <w:bookmarkStart w:id="1546" w:name="_Toc114134861"/>
      <w:bookmarkStart w:id="1547" w:name="_Toc120683341"/>
      <w:bookmarkStart w:id="1548" w:name="_Toc120683529"/>
      <w:r>
        <w:t>5.2.5.2</w:t>
      </w:r>
      <w:r>
        <w:rPr>
          <w:noProof/>
        </w:rPr>
        <w:t>.2</w:t>
      </w:r>
      <w:r>
        <w:rPr>
          <w:noProof/>
        </w:rPr>
        <w:tab/>
        <w:t>Target URI</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7338E44D" w14:textId="49188F23" w:rsidR="00345A8F" w:rsidRDefault="00D862C6">
      <w:pPr>
        <w:rPr>
          <w:rFonts w:ascii="Arial" w:hAnsi="Arial" w:cs="Arial"/>
          <w:noProof/>
        </w:rPr>
      </w:pPr>
      <w:r>
        <w:rPr>
          <w:noProof/>
        </w:rPr>
        <w:t xml:space="preserve">The Callback URI </w:t>
      </w:r>
      <w:r>
        <w:rPr>
          <w:b/>
          <w:noProof/>
        </w:rPr>
        <w:t>"{</w:t>
      </w:r>
      <w:proofErr w:type="spellStart"/>
      <w:r w:rsidR="008065D7">
        <w:t>notificationURI</w:t>
      </w:r>
      <w:proofErr w:type="spellEnd"/>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proofErr w:type="spellStart"/>
            <w:r>
              <w:t>notificationURI</w:t>
            </w:r>
            <w:proofErr w:type="spellEnd"/>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549" w:name="_Toc72784239"/>
      <w:bookmarkStart w:id="1550" w:name="_Toc73041785"/>
      <w:bookmarkStart w:id="1551" w:name="_Toc81244846"/>
      <w:bookmarkStart w:id="1552" w:name="_Toc88645410"/>
      <w:bookmarkStart w:id="1553" w:name="_Toc89426322"/>
      <w:bookmarkStart w:id="1554" w:name="_Toc94033202"/>
      <w:bookmarkStart w:id="1555" w:name="_Toc97037345"/>
      <w:bookmarkStart w:id="1556" w:name="_Toc97193129"/>
      <w:bookmarkStart w:id="1557" w:name="_Toc100953762"/>
      <w:bookmarkStart w:id="1558" w:name="_Toc104547413"/>
      <w:bookmarkStart w:id="1559" w:name="_Toc112939481"/>
      <w:bookmarkStart w:id="1560" w:name="_Toc114134862"/>
      <w:bookmarkStart w:id="1561" w:name="_Toc120683342"/>
      <w:bookmarkStart w:id="1562" w:name="_Toc120683530"/>
      <w:r>
        <w:t>5.2.5.2</w:t>
      </w:r>
      <w:r>
        <w:rPr>
          <w:noProof/>
        </w:rPr>
        <w:t>.3</w:t>
      </w:r>
      <w:r>
        <w:rPr>
          <w:noProof/>
        </w:rPr>
        <w:tab/>
        <w:t>Standard Methods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68FC14" w14:textId="77777777" w:rsidR="00345A8F" w:rsidRDefault="00D862C6">
      <w:pPr>
        <w:pStyle w:val="6"/>
        <w:rPr>
          <w:noProof/>
        </w:rPr>
      </w:pPr>
      <w:bookmarkStart w:id="1563" w:name="_Toc72784240"/>
      <w:bookmarkStart w:id="1564" w:name="_Toc73041786"/>
      <w:bookmarkStart w:id="1565" w:name="_Toc81244847"/>
      <w:bookmarkStart w:id="1566" w:name="_Toc88645411"/>
      <w:bookmarkStart w:id="1567" w:name="_Toc89426323"/>
      <w:bookmarkStart w:id="1568" w:name="_Toc94033203"/>
      <w:bookmarkStart w:id="1569" w:name="_Toc97037346"/>
      <w:bookmarkStart w:id="1570" w:name="_Toc97193130"/>
      <w:bookmarkStart w:id="1571" w:name="_Toc100953763"/>
      <w:bookmarkStart w:id="1572" w:name="_Toc104547414"/>
      <w:bookmarkStart w:id="1573" w:name="_Toc112939482"/>
      <w:bookmarkStart w:id="1574" w:name="_Toc114134863"/>
      <w:bookmarkStart w:id="1575" w:name="_Toc120683343"/>
      <w:bookmarkStart w:id="1576" w:name="_Toc120683531"/>
      <w:r>
        <w:t>5.2.5.2.3</w:t>
      </w:r>
      <w:r>
        <w:rPr>
          <w:noProof/>
        </w:rPr>
        <w:t>.1</w:t>
      </w:r>
      <w:r>
        <w:rPr>
          <w:noProof/>
        </w:rPr>
        <w:tab/>
        <w:t>POST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AAC166A" w14:textId="60B07C2A" w:rsidR="007764A1" w:rsidRDefault="007764A1" w:rsidP="007764A1">
      <w:pPr>
        <w:rPr>
          <w:noProof/>
        </w:rPr>
      </w:pPr>
      <w:bookmarkStart w:id="1577" w:name="_Toc97037347"/>
      <w:bookmarkStart w:id="1578" w:name="_Toc97193131"/>
      <w:bookmarkStart w:id="1579" w:name="_Toc100953764"/>
      <w:bookmarkStart w:id="1580"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1B511A64"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16E1CC9"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4853162C"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368676F1"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581" w:name="_Toc112939483"/>
      <w:bookmarkStart w:id="1582" w:name="_Toc114134864"/>
      <w:bookmarkStart w:id="1583" w:name="_Toc120683344"/>
      <w:bookmarkStart w:id="1584" w:name="_Toc120683532"/>
      <w:r>
        <w:t>5.2.5.3</w:t>
      </w:r>
      <w:r>
        <w:tab/>
      </w:r>
      <w:r w:rsidR="0006338A">
        <w:rPr>
          <w:rFonts w:eastAsia="Times New Roman"/>
          <w:noProof/>
        </w:rPr>
        <w:t>Fetch</w:t>
      </w:r>
      <w:r>
        <w:rPr>
          <w:rFonts w:eastAsia="Times New Roman"/>
          <w:noProof/>
        </w:rPr>
        <w:t xml:space="preserve"> Notification</w:t>
      </w:r>
      <w:bookmarkEnd w:id="1577"/>
      <w:bookmarkEnd w:id="1578"/>
      <w:bookmarkEnd w:id="1579"/>
      <w:bookmarkEnd w:id="1580"/>
      <w:bookmarkEnd w:id="1581"/>
      <w:bookmarkEnd w:id="1582"/>
      <w:bookmarkEnd w:id="1583"/>
      <w:bookmarkEnd w:id="1584"/>
    </w:p>
    <w:p w14:paraId="2DC50027" w14:textId="77777777" w:rsidR="00171CBC" w:rsidRDefault="00171CBC" w:rsidP="00171CBC">
      <w:pPr>
        <w:pStyle w:val="50"/>
        <w:rPr>
          <w:noProof/>
        </w:rPr>
      </w:pPr>
      <w:bookmarkStart w:id="1585" w:name="_Toc97037348"/>
      <w:bookmarkStart w:id="1586" w:name="_Toc97193132"/>
      <w:bookmarkStart w:id="1587" w:name="_Toc100953765"/>
      <w:bookmarkStart w:id="1588" w:name="_Toc104547416"/>
      <w:bookmarkStart w:id="1589" w:name="_Toc112939484"/>
      <w:bookmarkStart w:id="1590" w:name="_Toc114134865"/>
      <w:bookmarkStart w:id="1591" w:name="_Toc120683345"/>
      <w:bookmarkStart w:id="1592" w:name="_Toc120683533"/>
      <w:r>
        <w:t>5.2.5.3</w:t>
      </w:r>
      <w:r>
        <w:rPr>
          <w:noProof/>
        </w:rPr>
        <w:t>.1</w:t>
      </w:r>
      <w:r>
        <w:rPr>
          <w:noProof/>
        </w:rPr>
        <w:tab/>
        <w:t>Description</w:t>
      </w:r>
      <w:bookmarkEnd w:id="1585"/>
      <w:bookmarkEnd w:id="1586"/>
      <w:bookmarkEnd w:id="1587"/>
      <w:bookmarkEnd w:id="1588"/>
      <w:bookmarkEnd w:id="1589"/>
      <w:bookmarkEnd w:id="1590"/>
      <w:bookmarkEnd w:id="1591"/>
      <w:bookmarkEnd w:id="159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593" w:name="_Toc97037349"/>
      <w:bookmarkStart w:id="1594" w:name="_Toc97193133"/>
      <w:bookmarkStart w:id="1595" w:name="_Toc100953766"/>
      <w:bookmarkStart w:id="1596" w:name="_Toc104547417"/>
      <w:bookmarkStart w:id="1597" w:name="_Toc112939485"/>
      <w:bookmarkStart w:id="1598" w:name="_Toc114134866"/>
      <w:bookmarkStart w:id="1599" w:name="_Toc120683346"/>
      <w:bookmarkStart w:id="1600" w:name="_Toc120683534"/>
      <w:r>
        <w:t>5.2.5.3</w:t>
      </w:r>
      <w:r>
        <w:rPr>
          <w:noProof/>
        </w:rPr>
        <w:t>.2</w:t>
      </w:r>
      <w:r>
        <w:rPr>
          <w:noProof/>
        </w:rPr>
        <w:tab/>
        <w:t>Target URI</w:t>
      </w:r>
      <w:bookmarkEnd w:id="1593"/>
      <w:bookmarkEnd w:id="1594"/>
      <w:bookmarkEnd w:id="1595"/>
      <w:bookmarkEnd w:id="1596"/>
      <w:bookmarkEnd w:id="1597"/>
      <w:bookmarkEnd w:id="1598"/>
      <w:bookmarkEnd w:id="1599"/>
      <w:bookmarkEnd w:id="1600"/>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proofErr w:type="spellStart"/>
            <w:r w:rsidR="00171CBC">
              <w:rPr>
                <w:rFonts w:hint="eastAsia"/>
              </w:rPr>
              <w:t>F</w:t>
            </w:r>
            <w:r w:rsidR="00171CBC">
              <w:t>etchInstruction</w:t>
            </w:r>
            <w:proofErr w:type="spellEnd"/>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601" w:name="_Toc83230072"/>
      <w:bookmarkStart w:id="1602" w:name="_Toc66277780"/>
      <w:bookmarkStart w:id="1603" w:name="_Toc56672222"/>
      <w:bookmarkStart w:id="1604" w:name="_Toc51761292"/>
      <w:bookmarkStart w:id="1605" w:name="_Toc50023802"/>
      <w:bookmarkStart w:id="1606" w:name="_Toc49935456"/>
      <w:bookmarkStart w:id="1607" w:name="_Toc45132989"/>
      <w:bookmarkStart w:id="1608" w:name="_Toc43298212"/>
      <w:bookmarkStart w:id="1609" w:name="_Toc39063154"/>
      <w:bookmarkStart w:id="1610" w:name="_Toc36037720"/>
      <w:bookmarkStart w:id="1611" w:name="_Toc34210695"/>
      <w:bookmarkStart w:id="1612" w:name="_Toc28011579"/>
      <w:bookmarkStart w:id="1613" w:name="_Toc97037350"/>
      <w:bookmarkStart w:id="1614" w:name="_Toc97193134"/>
      <w:bookmarkStart w:id="1615" w:name="_Toc100953767"/>
      <w:bookmarkStart w:id="1616" w:name="_Toc104547418"/>
      <w:bookmarkStart w:id="1617" w:name="_Toc112939486"/>
      <w:bookmarkStart w:id="1618" w:name="_Toc114134867"/>
      <w:bookmarkStart w:id="1619" w:name="_Toc120683347"/>
      <w:bookmarkStart w:id="1620" w:name="_Toc120683535"/>
      <w:r>
        <w:rPr>
          <w:noProof/>
        </w:rPr>
        <w:t>5.2.5.3.3</w:t>
      </w:r>
      <w:r>
        <w:rPr>
          <w:noProof/>
        </w:rPr>
        <w:tab/>
        <w:t>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9F42D90" w14:textId="77777777" w:rsidR="00171CBC" w:rsidRDefault="00171CBC" w:rsidP="00171CBC">
      <w:pPr>
        <w:pStyle w:val="6"/>
      </w:pPr>
      <w:bookmarkStart w:id="1621" w:name="_Toc97037351"/>
      <w:bookmarkStart w:id="1622" w:name="_Toc97193135"/>
      <w:bookmarkStart w:id="1623" w:name="_Toc100953768"/>
      <w:bookmarkStart w:id="1624" w:name="_Toc104547419"/>
      <w:bookmarkStart w:id="1625" w:name="_Toc112939487"/>
      <w:bookmarkStart w:id="1626" w:name="_Toc114134868"/>
      <w:bookmarkStart w:id="1627" w:name="_Toc120683348"/>
      <w:bookmarkStart w:id="1628" w:name="_Toc120683536"/>
      <w:r>
        <w:t>5.2.5.3.3.1</w:t>
      </w:r>
      <w:r>
        <w:tab/>
        <w:t>POST</w:t>
      </w:r>
      <w:bookmarkEnd w:id="1621"/>
      <w:bookmarkEnd w:id="1622"/>
      <w:bookmarkEnd w:id="1623"/>
      <w:bookmarkEnd w:id="1624"/>
      <w:bookmarkEnd w:id="1625"/>
      <w:bookmarkEnd w:id="1626"/>
      <w:bookmarkEnd w:id="1627"/>
      <w:bookmarkEnd w:id="162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proofErr w:type="spellStart"/>
            <w:r>
              <w:t>NmfafDataAnaNotification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629" w:name="_Toc72784242"/>
      <w:bookmarkStart w:id="1630" w:name="_Toc73041788"/>
      <w:bookmarkStart w:id="1631" w:name="_Toc81244849"/>
      <w:bookmarkStart w:id="1632" w:name="_Toc88645413"/>
      <w:bookmarkStart w:id="1633" w:name="_Toc89426325"/>
      <w:bookmarkStart w:id="1634" w:name="_Toc94033204"/>
      <w:bookmarkStart w:id="1635" w:name="_Toc97037352"/>
      <w:bookmarkStart w:id="1636" w:name="_Toc97193136"/>
      <w:bookmarkStart w:id="1637" w:name="_Toc100953769"/>
      <w:bookmarkStart w:id="1638" w:name="_Toc104547420"/>
      <w:bookmarkStart w:id="1639" w:name="_Toc112939488"/>
      <w:bookmarkStart w:id="1640" w:name="_Toc114134869"/>
      <w:bookmarkStart w:id="1641" w:name="_Toc120683349"/>
      <w:bookmarkStart w:id="1642" w:name="_Toc120683537"/>
      <w:r>
        <w:t>5.2.6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0DB856" w14:textId="77777777" w:rsidR="00345A8F" w:rsidRDefault="00D862C6">
      <w:pPr>
        <w:pStyle w:val="40"/>
      </w:pPr>
      <w:bookmarkStart w:id="1643" w:name="_Toc72784243"/>
      <w:bookmarkStart w:id="1644" w:name="_Toc73041789"/>
      <w:bookmarkStart w:id="1645" w:name="_Toc81244850"/>
      <w:bookmarkStart w:id="1646" w:name="_Toc88645414"/>
      <w:bookmarkStart w:id="1647" w:name="_Toc89426326"/>
      <w:bookmarkStart w:id="1648" w:name="_Toc94033205"/>
      <w:bookmarkStart w:id="1649" w:name="_Toc97037353"/>
      <w:bookmarkStart w:id="1650" w:name="_Toc97193137"/>
      <w:bookmarkStart w:id="1651" w:name="_Toc100953770"/>
      <w:bookmarkStart w:id="1652" w:name="_Toc104547421"/>
      <w:bookmarkStart w:id="1653" w:name="_Toc112939489"/>
      <w:bookmarkStart w:id="1654" w:name="_Toc114134870"/>
      <w:bookmarkStart w:id="1655" w:name="_Toc120683350"/>
      <w:bookmarkStart w:id="1656" w:name="_Toc120683538"/>
      <w:r>
        <w:t>5.2.6.1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proofErr w:type="spellStart"/>
            <w:r>
              <w:rPr>
                <w:rFonts w:hint="eastAsia"/>
              </w:rPr>
              <w:t>F</w:t>
            </w:r>
            <w:r>
              <w:t>etchInstruction</w:t>
            </w:r>
            <w:proofErr w:type="spellEnd"/>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proofErr w:type="spellStart"/>
            <w:r>
              <w:t>NmfafDataAnaNotification</w:t>
            </w:r>
            <w:proofErr w:type="spellEnd"/>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657" w:name="_Toc72784244"/>
      <w:bookmarkStart w:id="1658" w:name="_Toc73041790"/>
      <w:bookmarkStart w:id="1659" w:name="_Toc81244851"/>
      <w:bookmarkStart w:id="1660" w:name="_Toc88645415"/>
      <w:bookmarkStart w:id="1661" w:name="_Toc89426327"/>
      <w:bookmarkStart w:id="1662" w:name="_Toc94033206"/>
      <w:bookmarkStart w:id="1663" w:name="_Toc97037354"/>
      <w:bookmarkStart w:id="1664" w:name="_Toc97193138"/>
      <w:bookmarkStart w:id="1665" w:name="_Toc100953771"/>
      <w:bookmarkStart w:id="1666" w:name="_Toc104547422"/>
      <w:bookmarkStart w:id="1667" w:name="_Toc112939490"/>
      <w:bookmarkStart w:id="1668" w:name="_Toc114134871"/>
      <w:bookmarkStart w:id="1669" w:name="_Toc120683351"/>
      <w:bookmarkStart w:id="1670" w:name="_Toc120683539"/>
      <w:r>
        <w:rPr>
          <w:lang w:val="en-US"/>
        </w:rPr>
        <w:t>5.2.6.2</w:t>
      </w:r>
      <w:r>
        <w:rPr>
          <w:lang w:val="en-US"/>
        </w:rPr>
        <w:tab/>
        <w:t>Structured data types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D542693" w14:textId="77777777" w:rsidR="00345A8F" w:rsidRDefault="00D862C6">
      <w:pPr>
        <w:pStyle w:val="50"/>
      </w:pPr>
      <w:bookmarkStart w:id="1671" w:name="_Toc72784245"/>
      <w:bookmarkStart w:id="1672" w:name="_Toc73041791"/>
      <w:bookmarkStart w:id="1673" w:name="_Toc81244852"/>
      <w:bookmarkStart w:id="1674" w:name="_Toc88645416"/>
      <w:bookmarkStart w:id="1675" w:name="_Toc89426328"/>
      <w:bookmarkStart w:id="1676" w:name="_Toc94033207"/>
      <w:bookmarkStart w:id="1677" w:name="_Toc97037355"/>
      <w:bookmarkStart w:id="1678" w:name="_Toc97193139"/>
      <w:bookmarkStart w:id="1679" w:name="_Toc100953772"/>
      <w:bookmarkStart w:id="1680" w:name="_Toc104547423"/>
      <w:bookmarkStart w:id="1681" w:name="_Toc112939491"/>
      <w:bookmarkStart w:id="1682" w:name="_Toc114134872"/>
      <w:bookmarkStart w:id="1683" w:name="_Toc120683352"/>
      <w:bookmarkStart w:id="1684" w:name="_Toc120683540"/>
      <w:r>
        <w:t>5.2.6.2.1</w:t>
      </w:r>
      <w:r>
        <w:tab/>
        <w:t>Introduction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685" w:name="_Toc97193140"/>
      <w:bookmarkStart w:id="1686" w:name="_Toc72784246"/>
      <w:bookmarkStart w:id="1687" w:name="_Toc73041792"/>
      <w:bookmarkStart w:id="1688" w:name="_Toc81244853"/>
      <w:bookmarkStart w:id="1689" w:name="_Toc88645417"/>
      <w:bookmarkStart w:id="1690" w:name="_Toc89426329"/>
      <w:bookmarkStart w:id="1691" w:name="_Toc94033208"/>
      <w:bookmarkStart w:id="1692" w:name="_Toc97037356"/>
      <w:bookmarkStart w:id="1693" w:name="_Toc100953773"/>
      <w:bookmarkStart w:id="1694" w:name="_Toc104547424"/>
      <w:bookmarkStart w:id="1695" w:name="_Toc112939492"/>
      <w:bookmarkStart w:id="1696" w:name="_Toc114134873"/>
      <w:bookmarkStart w:id="1697" w:name="_Toc120683353"/>
      <w:bookmarkStart w:id="1698" w:name="_Toc120683541"/>
      <w:r>
        <w:t>5.2.6.2.2</w:t>
      </w:r>
      <w:r>
        <w:tab/>
        <w:t xml:space="preserve">Type: </w:t>
      </w:r>
      <w:r w:rsidR="00171CBC">
        <w:rPr>
          <w:noProof/>
        </w:rPr>
        <w:t>NmfafDataRetrievalNotification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proofErr w:type="spellStart"/>
            <w:r>
              <w:t>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699" w:name="_Hlk96706583"/>
            <w:proofErr w:type="spellStart"/>
            <w:r>
              <w:t>NmfafDataAnaNotification</w:t>
            </w:r>
            <w:bookmarkEnd w:id="1699"/>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700" w:name="_Hlk96682415"/>
            <w:proofErr w:type="spellStart"/>
            <w:r>
              <w:rPr>
                <w:lang w:eastAsia="ja-JP"/>
              </w:rPr>
              <w:t>fetchInstruction</w:t>
            </w:r>
            <w:bookmarkEnd w:id="1700"/>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701" w:name="_Toc97193141"/>
      <w:bookmarkStart w:id="1702" w:name="_Toc72784247"/>
      <w:bookmarkStart w:id="1703" w:name="_Toc73041793"/>
      <w:bookmarkStart w:id="1704" w:name="_Toc81244854"/>
      <w:bookmarkStart w:id="1705" w:name="_Toc88645418"/>
      <w:bookmarkStart w:id="1706" w:name="_Toc89426330"/>
      <w:bookmarkStart w:id="1707" w:name="_Toc94033209"/>
      <w:bookmarkStart w:id="1708" w:name="_Toc97037357"/>
      <w:bookmarkStart w:id="1709" w:name="_Toc100953774"/>
      <w:bookmarkStart w:id="1710" w:name="_Toc104547425"/>
      <w:bookmarkStart w:id="1711" w:name="_Toc112939493"/>
      <w:bookmarkStart w:id="1712" w:name="_Toc114134874"/>
      <w:bookmarkStart w:id="1713" w:name="_Toc120683354"/>
      <w:bookmarkStart w:id="1714" w:name="_Toc120683542"/>
      <w:r>
        <w:t>5.2.6.2.3</w:t>
      </w:r>
      <w:r>
        <w:tab/>
        <w:t xml:space="preserve">Type: </w:t>
      </w:r>
      <w:proofErr w:type="spellStart"/>
      <w:r w:rsidR="00171CBC">
        <w:rPr>
          <w:rFonts w:hint="eastAsia"/>
        </w:rPr>
        <w:t>F</w:t>
      </w:r>
      <w:r w:rsidR="00171CBC">
        <w:t>etchInstruction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roofErr w:type="spellEnd"/>
    </w:p>
    <w:p w14:paraId="16AD7730" w14:textId="77777777" w:rsidR="00171CBC" w:rsidRDefault="00171CBC" w:rsidP="00171CBC">
      <w:pPr>
        <w:pStyle w:val="TH"/>
      </w:pPr>
      <w:r>
        <w:rPr>
          <w:noProof/>
        </w:rPr>
        <w:t>Table </w:t>
      </w:r>
      <w:r>
        <w:t xml:space="preserve">5.2.6.2.3-1: </w:t>
      </w:r>
      <w:r>
        <w:rPr>
          <w:noProof/>
        </w:rPr>
        <w:t xml:space="preserve">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715" w:name="_Hlk96542976"/>
            <w:proofErr w:type="spellStart"/>
            <w:r>
              <w:t>fetchUri</w:t>
            </w:r>
            <w:bookmarkEnd w:id="1715"/>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716" w:name="_Toc97037358"/>
      <w:bookmarkStart w:id="1717" w:name="_Toc97193142"/>
      <w:bookmarkStart w:id="1718" w:name="_Toc100953775"/>
      <w:bookmarkStart w:id="1719" w:name="_Toc104547426"/>
      <w:bookmarkStart w:id="1720" w:name="_Toc112939494"/>
      <w:bookmarkStart w:id="1721" w:name="_Toc114134875"/>
      <w:bookmarkStart w:id="1722" w:name="_Toc120683355"/>
      <w:bookmarkStart w:id="1723" w:name="_Toc120683543"/>
      <w:r>
        <w:t>5.2.6.2.4</w:t>
      </w:r>
      <w:r>
        <w:tab/>
        <w:t xml:space="preserve">Type: </w:t>
      </w:r>
      <w:proofErr w:type="spellStart"/>
      <w:r>
        <w:t>NmfafDataAnaNotification</w:t>
      </w:r>
      <w:bookmarkEnd w:id="1716"/>
      <w:bookmarkEnd w:id="1717"/>
      <w:bookmarkEnd w:id="1718"/>
      <w:bookmarkEnd w:id="1719"/>
      <w:bookmarkEnd w:id="1720"/>
      <w:bookmarkEnd w:id="1721"/>
      <w:bookmarkEnd w:id="1722"/>
      <w:bookmarkEnd w:id="1723"/>
      <w:proofErr w:type="spellEnd"/>
    </w:p>
    <w:p w14:paraId="74834633" w14:textId="77777777" w:rsidR="00DF5DA5" w:rsidRDefault="00DF5DA5" w:rsidP="00DF5DA5">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 1)</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1724" w:name="_Hlk99036241"/>
            <w:r>
              <w:rPr>
                <w:noProof/>
                <w:lang w:eastAsia="zh-CN"/>
              </w:rPr>
              <w:t>dataNotif</w:t>
            </w:r>
            <w:bookmarkEnd w:id="1724"/>
          </w:p>
        </w:tc>
        <w:tc>
          <w:tcPr>
            <w:tcW w:w="1444" w:type="dxa"/>
          </w:tcPr>
          <w:p w14:paraId="24EBFFFB" w14:textId="77777777" w:rsidR="00DF5DA5" w:rsidRDefault="00DF5DA5" w:rsidP="0035741C">
            <w:pPr>
              <w:pStyle w:val="TAL"/>
              <w:rPr>
                <w:noProof/>
              </w:rPr>
            </w:pPr>
            <w:bookmarkStart w:id="1725" w:name="_Hlk99036224"/>
            <w:proofErr w:type="spellStart"/>
            <w:r>
              <w:t>DataNotificatio</w:t>
            </w:r>
            <w:bookmarkEnd w:id="1725"/>
            <w:r>
              <w:t>n</w:t>
            </w:r>
            <w:proofErr w:type="spellEnd"/>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 1)</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3AB6C4A8" w14:textId="45F44B25" w:rsidR="00DF5DA5" w:rsidRPr="00AF319E" w:rsidRDefault="00DF5DA5" w:rsidP="00DF5DA5">
            <w:pPr>
              <w:pStyle w:val="TAN"/>
            </w:pPr>
            <w:r>
              <w:t>NOTE 2:</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proofErr w:type="spellStart"/>
            <w:r w:rsidRPr="00D165ED">
              <w:t>timeStampGen</w:t>
            </w:r>
            <w:proofErr w:type="spellEnd"/>
            <w:r>
              <w:t xml:space="preserve">” attribute contained in </w:t>
            </w:r>
            <w:proofErr w:type="spellStart"/>
            <w:r>
              <w:t>dataNotification</w:t>
            </w:r>
            <w:proofErr w:type="spellEnd"/>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tc>
      </w:tr>
    </w:tbl>
    <w:p w14:paraId="1B13ABDF" w14:textId="77777777" w:rsidR="00171CBC" w:rsidRPr="00DF5DA5" w:rsidRDefault="00171CBC" w:rsidP="002E102B"/>
    <w:p w14:paraId="2AEEC64E" w14:textId="77777777" w:rsidR="00345A8F" w:rsidRDefault="00D862C6">
      <w:pPr>
        <w:pStyle w:val="40"/>
        <w:rPr>
          <w:lang w:val="en-US"/>
        </w:rPr>
      </w:pPr>
      <w:bookmarkStart w:id="1726" w:name="_Toc72784248"/>
      <w:bookmarkStart w:id="1727" w:name="_Toc73041794"/>
      <w:bookmarkStart w:id="1728" w:name="_Toc81244855"/>
      <w:bookmarkStart w:id="1729" w:name="_Toc88645419"/>
      <w:bookmarkStart w:id="1730" w:name="_Toc89426331"/>
      <w:bookmarkStart w:id="1731" w:name="_Toc94033210"/>
      <w:bookmarkStart w:id="1732" w:name="_Toc97037359"/>
      <w:bookmarkStart w:id="1733" w:name="_Toc97193143"/>
      <w:bookmarkStart w:id="1734" w:name="_Toc100953776"/>
      <w:bookmarkStart w:id="1735" w:name="_Toc104547427"/>
      <w:bookmarkStart w:id="1736" w:name="_Toc112939495"/>
      <w:bookmarkStart w:id="1737" w:name="_Toc114134876"/>
      <w:bookmarkStart w:id="1738" w:name="_Toc120683356"/>
      <w:bookmarkStart w:id="1739" w:name="_Toc120683544"/>
      <w:r>
        <w:rPr>
          <w:lang w:val="en-US"/>
        </w:rPr>
        <w:t>5.2.6.3</w:t>
      </w:r>
      <w:r>
        <w:rPr>
          <w:lang w:val="en-US"/>
        </w:rPr>
        <w:tab/>
        <w:t>Simple data types and enumerations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C0AAB95" w14:textId="77777777" w:rsidR="00345A8F" w:rsidRDefault="00D862C6">
      <w:pPr>
        <w:pStyle w:val="50"/>
      </w:pPr>
      <w:bookmarkStart w:id="1740" w:name="_Toc72784249"/>
      <w:bookmarkStart w:id="1741" w:name="_Toc73041795"/>
      <w:bookmarkStart w:id="1742" w:name="_Toc81244856"/>
      <w:bookmarkStart w:id="1743" w:name="_Toc88645420"/>
      <w:bookmarkStart w:id="1744" w:name="_Toc89426332"/>
      <w:bookmarkStart w:id="1745" w:name="_Toc94033211"/>
      <w:bookmarkStart w:id="1746" w:name="_Toc97037360"/>
      <w:bookmarkStart w:id="1747" w:name="_Toc97193144"/>
      <w:bookmarkStart w:id="1748" w:name="_Toc100953777"/>
      <w:bookmarkStart w:id="1749" w:name="_Toc104547428"/>
      <w:bookmarkStart w:id="1750" w:name="_Toc112939496"/>
      <w:bookmarkStart w:id="1751" w:name="_Toc114134877"/>
      <w:bookmarkStart w:id="1752" w:name="_Toc120683357"/>
      <w:bookmarkStart w:id="1753" w:name="_Toc120683545"/>
      <w:r>
        <w:t>5.2.6.3.1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754" w:name="_Toc72784250"/>
      <w:bookmarkStart w:id="1755" w:name="_Toc73041796"/>
      <w:bookmarkStart w:id="1756" w:name="_Toc81244857"/>
      <w:bookmarkStart w:id="1757" w:name="_Toc88645421"/>
      <w:bookmarkStart w:id="1758" w:name="_Toc89426333"/>
      <w:bookmarkStart w:id="1759" w:name="_Toc94033212"/>
      <w:bookmarkStart w:id="1760" w:name="_Toc97037361"/>
      <w:bookmarkStart w:id="1761" w:name="_Toc97193145"/>
      <w:bookmarkStart w:id="1762" w:name="_Toc100953778"/>
      <w:bookmarkStart w:id="1763" w:name="_Toc104547429"/>
      <w:bookmarkStart w:id="1764" w:name="_Toc112939497"/>
      <w:bookmarkStart w:id="1765" w:name="_Toc114134878"/>
      <w:bookmarkStart w:id="1766" w:name="_Toc120683358"/>
      <w:bookmarkStart w:id="1767" w:name="_Toc120683546"/>
      <w:r>
        <w:t>5.2.6.3.2</w:t>
      </w:r>
      <w:r>
        <w:tab/>
        <w:t>Simple data types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768" w:name="_Toc72784253"/>
      <w:bookmarkStart w:id="1769" w:name="_Toc73041799"/>
      <w:bookmarkStart w:id="1770" w:name="_Toc81244860"/>
      <w:bookmarkStart w:id="1771" w:name="_Toc88645424"/>
      <w:bookmarkStart w:id="1772" w:name="_Toc89426336"/>
      <w:bookmarkStart w:id="1773" w:name="_Toc94033215"/>
      <w:bookmarkStart w:id="1774" w:name="_Toc97037362"/>
      <w:bookmarkStart w:id="1775" w:name="_Toc97193146"/>
      <w:bookmarkStart w:id="1776" w:name="_Toc100953779"/>
      <w:bookmarkStart w:id="1777" w:name="_Toc104547430"/>
      <w:bookmarkStart w:id="1778" w:name="_Toc112939498"/>
      <w:bookmarkStart w:id="1779" w:name="_Toc114134879"/>
      <w:bookmarkStart w:id="1780" w:name="_Toc120683359"/>
      <w:bookmarkStart w:id="1781" w:name="_Toc12068354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782" w:name="_Toc72784256"/>
      <w:bookmarkStart w:id="1783" w:name="_Toc73041802"/>
      <w:bookmarkStart w:id="1784" w:name="_Toc81244863"/>
      <w:bookmarkStart w:id="1785" w:name="_Toc88645427"/>
      <w:bookmarkStart w:id="1786" w:name="_Toc89426339"/>
      <w:bookmarkStart w:id="1787" w:name="_Toc94033218"/>
      <w:bookmarkStart w:id="1788" w:name="_Toc97037363"/>
      <w:bookmarkStart w:id="1789" w:name="_Toc97193147"/>
      <w:bookmarkStart w:id="1790" w:name="_Toc100953780"/>
      <w:bookmarkStart w:id="1791" w:name="_Toc104547431"/>
      <w:bookmarkStart w:id="1792" w:name="_Toc112939499"/>
      <w:bookmarkStart w:id="1793" w:name="_Toc114134880"/>
      <w:bookmarkStart w:id="1794" w:name="_Toc120683360"/>
      <w:bookmarkStart w:id="1795" w:name="_Toc120683548"/>
      <w:r>
        <w:t>5.2.6.5</w:t>
      </w:r>
      <w:r>
        <w:tab/>
        <w:t>Binary data</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796" w:name="_Toc72784258"/>
      <w:bookmarkStart w:id="1797" w:name="_Toc73041804"/>
      <w:bookmarkStart w:id="1798" w:name="_Toc81244865"/>
      <w:bookmarkStart w:id="1799" w:name="_Toc88645429"/>
      <w:bookmarkStart w:id="1800" w:name="_Toc89426341"/>
      <w:bookmarkStart w:id="1801" w:name="_Toc94033220"/>
      <w:bookmarkStart w:id="1802" w:name="_Toc97037364"/>
      <w:bookmarkStart w:id="1803" w:name="_Toc97193148"/>
      <w:bookmarkStart w:id="1804" w:name="_Toc100953781"/>
      <w:bookmarkStart w:id="1805" w:name="_Toc104547432"/>
      <w:bookmarkStart w:id="1806" w:name="_Toc112939500"/>
      <w:bookmarkStart w:id="1807" w:name="_Toc114134881"/>
      <w:bookmarkStart w:id="1808" w:name="_Toc120683361"/>
      <w:bookmarkStart w:id="1809" w:name="_Toc120683549"/>
      <w:r>
        <w:t>5.2.7</w:t>
      </w:r>
      <w:r>
        <w:tab/>
        <w:t>Error Handling</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C904052" w14:textId="77777777" w:rsidR="00345A8F" w:rsidRDefault="00D862C6">
      <w:pPr>
        <w:pStyle w:val="40"/>
      </w:pPr>
      <w:bookmarkStart w:id="1810" w:name="_Toc72784259"/>
      <w:bookmarkStart w:id="1811" w:name="_Toc73041805"/>
      <w:bookmarkStart w:id="1812" w:name="_Toc81244866"/>
      <w:bookmarkStart w:id="1813" w:name="_Toc88645430"/>
      <w:bookmarkStart w:id="1814" w:name="_Toc89426342"/>
      <w:bookmarkStart w:id="1815" w:name="_Toc94033221"/>
      <w:bookmarkStart w:id="1816" w:name="_Toc97037365"/>
      <w:bookmarkStart w:id="1817" w:name="_Toc97193149"/>
      <w:bookmarkStart w:id="1818" w:name="_Toc100953782"/>
      <w:bookmarkStart w:id="1819" w:name="_Toc104547433"/>
      <w:bookmarkStart w:id="1820" w:name="_Toc112939501"/>
      <w:bookmarkStart w:id="1821" w:name="_Toc114134882"/>
      <w:bookmarkStart w:id="1822" w:name="_Toc120683362"/>
      <w:bookmarkStart w:id="1823" w:name="_Toc120683550"/>
      <w:r>
        <w:t>5.2.7.1</w:t>
      </w:r>
      <w: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824" w:name="_Toc72784260"/>
      <w:bookmarkStart w:id="1825" w:name="_Toc73041806"/>
      <w:bookmarkStart w:id="1826" w:name="_Toc81244867"/>
      <w:bookmarkStart w:id="1827" w:name="_Toc88645431"/>
      <w:bookmarkStart w:id="1828" w:name="_Toc89426343"/>
      <w:bookmarkStart w:id="1829" w:name="_Toc94033222"/>
      <w:bookmarkStart w:id="1830" w:name="_Toc97037366"/>
      <w:bookmarkStart w:id="1831" w:name="_Toc97193150"/>
      <w:bookmarkStart w:id="1832" w:name="_Toc100953783"/>
      <w:bookmarkStart w:id="1833" w:name="_Toc104547434"/>
      <w:bookmarkStart w:id="1834" w:name="_Toc112939502"/>
      <w:bookmarkStart w:id="1835" w:name="_Toc114134883"/>
      <w:bookmarkStart w:id="1836" w:name="_Toc120683363"/>
      <w:bookmarkStart w:id="1837" w:name="_Toc120683551"/>
      <w:r>
        <w:t>5.2.7.2</w:t>
      </w:r>
      <w:r>
        <w:tab/>
        <w:t>Protocol Errors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838" w:name="_Toc72784261"/>
      <w:bookmarkStart w:id="1839" w:name="_Toc73041807"/>
      <w:bookmarkStart w:id="1840" w:name="_Toc81244868"/>
      <w:bookmarkStart w:id="1841" w:name="_Toc88645432"/>
      <w:bookmarkStart w:id="1842" w:name="_Toc89426344"/>
      <w:bookmarkStart w:id="1843" w:name="_Toc94033223"/>
      <w:bookmarkStart w:id="1844" w:name="_Toc97037367"/>
      <w:bookmarkStart w:id="1845" w:name="_Toc97193151"/>
      <w:bookmarkStart w:id="1846" w:name="_Toc100953784"/>
      <w:bookmarkStart w:id="1847" w:name="_Toc104547435"/>
      <w:bookmarkStart w:id="1848" w:name="_Toc112939503"/>
      <w:bookmarkStart w:id="1849" w:name="_Toc114134884"/>
      <w:bookmarkStart w:id="1850" w:name="_Toc120683364"/>
      <w:bookmarkStart w:id="1851" w:name="_Toc120683552"/>
      <w:r>
        <w:t>5.2.7.3</w:t>
      </w:r>
      <w:r>
        <w:tab/>
        <w:t>Application Errors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852" w:name="_Toc72784262"/>
      <w:bookmarkStart w:id="1853" w:name="_Toc73041808"/>
      <w:bookmarkStart w:id="1854" w:name="_Toc81244869"/>
      <w:bookmarkStart w:id="1855" w:name="_Toc88645433"/>
      <w:bookmarkStart w:id="1856" w:name="_Toc89426345"/>
      <w:bookmarkStart w:id="1857" w:name="_Toc94033224"/>
      <w:bookmarkStart w:id="1858" w:name="_Toc97037368"/>
      <w:bookmarkStart w:id="1859" w:name="_Toc97193152"/>
      <w:bookmarkStart w:id="1860" w:name="_Toc100953785"/>
      <w:bookmarkStart w:id="1861" w:name="_Toc104547436"/>
      <w:bookmarkStart w:id="1862" w:name="_Toc112939504"/>
      <w:bookmarkStart w:id="1863" w:name="_Toc114134885"/>
      <w:bookmarkStart w:id="1864" w:name="_Toc120683365"/>
      <w:bookmarkStart w:id="1865" w:name="_Toc120683553"/>
      <w:r>
        <w:t>5.2.8</w:t>
      </w:r>
      <w:r>
        <w:rPr>
          <w:lang w:eastAsia="zh-CN"/>
        </w:rPr>
        <w:tab/>
        <w:t>Feature negotiation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866" w:name="_Toc72784263"/>
      <w:bookmarkStart w:id="1867" w:name="_Toc73041809"/>
      <w:bookmarkStart w:id="1868" w:name="_Toc81244870"/>
      <w:bookmarkStart w:id="1869" w:name="_Toc88645434"/>
      <w:bookmarkStart w:id="1870" w:name="_Toc89426346"/>
      <w:bookmarkStart w:id="1871" w:name="_Toc94033225"/>
      <w:bookmarkStart w:id="1872" w:name="_Toc97037369"/>
      <w:bookmarkStart w:id="1873" w:name="_Toc97193153"/>
      <w:bookmarkStart w:id="1874" w:name="_Toc100953786"/>
      <w:bookmarkStart w:id="1875" w:name="_Toc104547437"/>
      <w:bookmarkStart w:id="1876" w:name="_Toc112939505"/>
      <w:bookmarkStart w:id="1877" w:name="_Toc114134886"/>
      <w:bookmarkStart w:id="1878" w:name="_Toc120683366"/>
      <w:bookmarkStart w:id="1879" w:name="_Toc120683554"/>
      <w:r>
        <w:t>5.2.9</w:t>
      </w:r>
      <w:r>
        <w:tab/>
        <w:t>Security</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97"/>
    <w:bookmarkEnd w:id="698"/>
    <w:p w14:paraId="7EF605FE" w14:textId="77777777" w:rsidR="00345A8F" w:rsidRDefault="00D862C6">
      <w:pPr>
        <w:pStyle w:val="8"/>
      </w:pPr>
      <w:r>
        <w:br w:type="page"/>
      </w:r>
      <w:bookmarkStart w:id="1880" w:name="_Toc510696650"/>
      <w:bookmarkStart w:id="1881" w:name="_Toc35971450"/>
      <w:bookmarkStart w:id="1882" w:name="_Toc36812181"/>
      <w:bookmarkStart w:id="1883" w:name="_Toc72784264"/>
      <w:bookmarkStart w:id="1884" w:name="_Toc73041810"/>
      <w:bookmarkStart w:id="1885" w:name="_Toc81244871"/>
      <w:bookmarkStart w:id="1886" w:name="_Toc88645435"/>
      <w:bookmarkStart w:id="1887" w:name="_Toc89426347"/>
      <w:bookmarkStart w:id="1888" w:name="_Toc94033226"/>
      <w:bookmarkStart w:id="1889" w:name="_Toc97037370"/>
      <w:bookmarkStart w:id="1890" w:name="_Toc97193154"/>
      <w:bookmarkStart w:id="1891" w:name="_Toc100953787"/>
      <w:bookmarkStart w:id="1892" w:name="_Toc104547438"/>
      <w:bookmarkStart w:id="1893" w:name="_Toc112939506"/>
      <w:bookmarkStart w:id="1894" w:name="_Toc114134887"/>
      <w:bookmarkStart w:id="1895" w:name="_Toc120683367"/>
      <w:bookmarkStart w:id="1896" w:name="_Toc120683555"/>
      <w:r>
        <w:t>Annex A (normative):</w:t>
      </w:r>
      <w:r>
        <w:br/>
      </w:r>
      <w:proofErr w:type="spellStart"/>
      <w:r>
        <w:t>OpenAPI</w:t>
      </w:r>
      <w:proofErr w:type="spellEnd"/>
      <w:r>
        <w:t xml:space="preserve"> specification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F50D20A" w14:textId="77777777" w:rsidR="00345A8F" w:rsidRDefault="00D862C6" w:rsidP="008C1A13">
      <w:pPr>
        <w:pStyle w:val="1"/>
      </w:pPr>
      <w:bookmarkStart w:id="1897" w:name="_Toc510696651"/>
      <w:bookmarkStart w:id="1898" w:name="_Toc35971451"/>
      <w:bookmarkStart w:id="1899" w:name="_Toc36812182"/>
      <w:bookmarkStart w:id="1900" w:name="_Toc72784265"/>
      <w:bookmarkStart w:id="1901" w:name="_Toc73041811"/>
      <w:bookmarkStart w:id="1902" w:name="_Toc81244872"/>
      <w:bookmarkStart w:id="1903" w:name="_Toc88645436"/>
      <w:bookmarkStart w:id="1904" w:name="_Toc89426348"/>
      <w:bookmarkStart w:id="1905" w:name="_Toc94033227"/>
      <w:bookmarkStart w:id="1906" w:name="_Toc97037371"/>
      <w:bookmarkStart w:id="1907" w:name="_Toc97193155"/>
      <w:bookmarkStart w:id="1908" w:name="_Toc100953788"/>
      <w:bookmarkStart w:id="1909" w:name="_Toc104547439"/>
      <w:bookmarkStart w:id="1910" w:name="_Toc112939507"/>
      <w:bookmarkStart w:id="1911" w:name="_Toc114134888"/>
      <w:bookmarkStart w:id="1912" w:name="_Toc120683368"/>
      <w:bookmarkStart w:id="1913" w:name="_Toc120683556"/>
      <w:r>
        <w:t>A.1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A96B1B6" w14:textId="77777777" w:rsidR="00345A8F" w:rsidRDefault="00D862C6">
      <w:bookmarkStart w:id="1914"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5D3803E5" w:rsidR="00345A8F" w:rsidRDefault="00D862C6">
      <w:bookmarkStart w:id="191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916" w:name="_Toc72784266"/>
      <w:bookmarkStart w:id="1917" w:name="_Toc73041812"/>
      <w:bookmarkStart w:id="1918" w:name="_Toc81244873"/>
      <w:bookmarkStart w:id="1919" w:name="_Toc88645437"/>
      <w:bookmarkStart w:id="1920" w:name="_Toc89426349"/>
      <w:bookmarkStart w:id="1921" w:name="_Toc94033228"/>
      <w:bookmarkStart w:id="1922" w:name="_Toc97037372"/>
      <w:bookmarkStart w:id="1923" w:name="_Toc97193156"/>
      <w:bookmarkStart w:id="1924" w:name="_Toc100953789"/>
      <w:bookmarkStart w:id="1925" w:name="_Toc104547440"/>
      <w:bookmarkStart w:id="1926" w:name="_Toc112939508"/>
      <w:bookmarkStart w:id="1927" w:name="_Toc114134889"/>
      <w:bookmarkStart w:id="1928" w:name="_Toc120683369"/>
      <w:bookmarkStart w:id="1929" w:name="_Toc120683557"/>
      <w:bookmarkEnd w:id="1914"/>
      <w:bookmarkEnd w:id="1915"/>
      <w:r>
        <w:t>A.2</w:t>
      </w:r>
      <w:r>
        <w:tab/>
        <w:t>Nmfaf_3daDataManagement API</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5976B06" w14:textId="77777777" w:rsidR="001748B7" w:rsidRPr="00B46B1E" w:rsidRDefault="001748B7" w:rsidP="001748B7">
      <w:pPr>
        <w:pStyle w:val="PL"/>
        <w:rPr>
          <w:lang w:val="en-IN" w:eastAsia="en-IN"/>
        </w:rPr>
      </w:pPr>
      <w:proofErr w:type="spellStart"/>
      <w:r w:rsidRPr="00B46B1E">
        <w:rPr>
          <w:lang w:val="en-IN" w:eastAsia="en-IN"/>
        </w:rPr>
        <w:t>openapi</w:t>
      </w:r>
      <w:proofErr w:type="spellEnd"/>
      <w:r w:rsidRPr="00B46B1E">
        <w:rPr>
          <w:lang w:val="en-IN" w:eastAsia="en-IN"/>
        </w:rPr>
        <w:t>: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5CA36B03"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w:t>
      </w:r>
      <w:r w:rsidR="00CF0C65">
        <w:rPr>
          <w:lang w:val="en-IN" w:eastAsia="en-IN"/>
        </w:rPr>
        <w:t>1</w:t>
      </w:r>
      <w:r w:rsidRPr="00B46B1E">
        <w:rPr>
          <w:lang w:val="en-IN" w:eastAsia="en-IN"/>
        </w:rPr>
        <w:t>.0</w:t>
      </w:r>
      <w:r w:rsidR="00CF0C65">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proofErr w:type="spellStart"/>
      <w:r w:rsidRPr="00B46B1E">
        <w:rPr>
          <w:lang w:val="en-IN" w:eastAsia="en-IN"/>
        </w:rPr>
        <w:t>externalDocs</w:t>
      </w:r>
      <w:proofErr w:type="spellEnd"/>
      <w:r w:rsidRPr="00B46B1E">
        <w:rPr>
          <w:lang w:val="en-IN" w:eastAsia="en-IN"/>
        </w:rPr>
        <w:t>:</w:t>
      </w:r>
    </w:p>
    <w:p w14:paraId="689EE506" w14:textId="5ECAA26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r w:rsidR="00CF0C65">
        <w:t>V18</w:t>
      </w:r>
      <w:r>
        <w:t>.</w:t>
      </w:r>
      <w:r w:rsidR="00CF0C65">
        <w:t>0</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w:t>
      </w:r>
      <w:r>
        <w:rPr>
          <w:lang w:val="en-IN" w:eastAsia="en-IN"/>
        </w:rPr>
        <w:t>MFAF</w:t>
      </w:r>
      <w:proofErr w:type="spellEnd"/>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w:t>
      </w:r>
      <w:proofErr w:type="spellStart"/>
      <w:r w:rsidRPr="00B46B1E">
        <w:rPr>
          <w:lang w:val="en-IN" w:eastAsia="en-IN"/>
        </w:rPr>
        <w:t>apiRoot</w:t>
      </w:r>
      <w:proofErr w:type="spellEnd"/>
      <w:r w:rsidRPr="00B46B1E">
        <w:rPr>
          <w:lang w:val="en-IN" w:eastAsia="en-IN"/>
        </w:rPr>
        <w:t>}/</w:t>
      </w:r>
      <w:r>
        <w:rPr>
          <w:lang w:val="en-IN" w:eastAsia="en-IN"/>
        </w:rPr>
        <w:t>nmfaf</w:t>
      </w:r>
      <w:r w:rsidRPr="001E38CC">
        <w:rPr>
          <w:lang w:val="en-IN" w:eastAsia="en-IN"/>
        </w:rPr>
        <w:t>-3dadatamanagement/</w:t>
      </w:r>
      <w:r w:rsidR="00627380" w:rsidRPr="00627380">
        <w:rPr>
          <w:lang w:val="en-IN" w:eastAsia="en-IN"/>
        </w:rPr>
        <w:t>&lt;</w:t>
      </w:r>
      <w:proofErr w:type="spellStart"/>
      <w:r w:rsidR="00627380" w:rsidRPr="00627380">
        <w:rPr>
          <w:lang w:val="en-IN" w:eastAsia="en-IN"/>
        </w:rPr>
        <w:t>apiVersion</w:t>
      </w:r>
      <w:proofErr w:type="spellEnd"/>
      <w:r w:rsidR="00627380" w:rsidRPr="00627380">
        <w:rPr>
          <w:lang w:val="en-IN" w:eastAsia="en-IN"/>
        </w:rPr>
        <w:t>&gt;</w:t>
      </w:r>
      <w:r w:rsidRPr="001E38CC">
        <w:rPr>
          <w:lang w:val="en-IN" w:eastAsia="en-IN"/>
        </w:rPr>
        <w:t>/configurations</w:t>
      </w:r>
      <w:r w:rsidRPr="00865A7E">
        <w:t>/{</w:t>
      </w:r>
      <w:proofErr w:type="spellStart"/>
      <w:r w:rsidRPr="00865A7E">
        <w:t>transRefId</w:t>
      </w:r>
      <w:proofErr w:type="spellEnd"/>
      <w:r w:rsidRPr="00865A7E">
        <w:t>}</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0B2B91E" w14:textId="77777777" w:rsidR="00C711F4" w:rsidRPr="00FE2281" w:rsidRDefault="00C711F4" w:rsidP="00C711F4">
      <w:pPr>
        <w:pStyle w:val="PL"/>
        <w:rPr>
          <w:lang w:val="en-IN" w:eastAsia="en-IN"/>
        </w:rPr>
      </w:pPr>
      <w:r w:rsidRPr="00FE2281">
        <w:rPr>
          <w:lang w:val="en-IN" w:eastAsia="en-IN"/>
        </w:rPr>
        <w:t xml:space="preserve">        '502':</w:t>
      </w:r>
    </w:p>
    <w:p w14:paraId="737496CD"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w:t>
      </w:r>
      <w:proofErr w:type="spellStart"/>
      <w:r w:rsidRPr="001C07AD">
        <w:rPr>
          <w:lang w:val="en-IN" w:eastAsia="en-IN"/>
        </w:rPr>
        <w:t>transRefId</w:t>
      </w:r>
      <w:proofErr w:type="spellEnd"/>
      <w:r w:rsidRPr="001C07AD">
        <w:rPr>
          <w:lang w:val="en-IN" w:eastAsia="en-IN"/>
        </w:rPr>
        <w:t>}</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w:t>
      </w:r>
      <w:proofErr w:type="spellStart"/>
      <w:r>
        <w:t>operationId</w:t>
      </w:r>
      <w:proofErr w:type="spellEnd"/>
      <w:r>
        <w:t xml:space="preserve">: </w:t>
      </w:r>
      <w:proofErr w:type="spellStart"/>
      <w:r>
        <w:t>Update</w:t>
      </w:r>
      <w:r w:rsidRPr="00865A7E">
        <w:t>MFAFConfiguration</w:t>
      </w:r>
      <w:proofErr w:type="spellEnd"/>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w:t>
      </w:r>
      <w:proofErr w:type="spellStart"/>
      <w:r>
        <w:t>requestBody</w:t>
      </w:r>
      <w:proofErr w:type="spellEnd"/>
      <w:r>
        <w:t>:</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proofErr w:type="spellStart"/>
      <w:r w:rsidRPr="00865A7E">
        <w:t>MfafConfiguration</w:t>
      </w:r>
      <w:proofErr w:type="spellEnd"/>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proofErr w:type="spellStart"/>
      <w:r w:rsidRPr="001C07AD">
        <w:rPr>
          <w:lang w:val="en-IN" w:eastAsia="en-IN"/>
        </w:rPr>
        <w:t>transRefId</w:t>
      </w:r>
      <w:proofErr w:type="spellEnd"/>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proofErr w:type="spellStart"/>
      <w:r w:rsidRPr="00865A7E">
        <w:t>MfafConfiguration</w:t>
      </w:r>
      <w:proofErr w:type="spellEnd"/>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252D34D2" w14:textId="77777777" w:rsidR="00C711F4" w:rsidRPr="00FE2281" w:rsidRDefault="00C711F4" w:rsidP="00C711F4">
      <w:pPr>
        <w:pStyle w:val="PL"/>
        <w:rPr>
          <w:lang w:val="en-IN" w:eastAsia="en-IN"/>
        </w:rPr>
      </w:pPr>
      <w:r w:rsidRPr="00FE2281">
        <w:rPr>
          <w:lang w:val="en-IN" w:eastAsia="en-IN"/>
        </w:rPr>
        <w:t xml:space="preserve">        '502':</w:t>
      </w:r>
    </w:p>
    <w:p w14:paraId="525018C1"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Delete</w:t>
      </w:r>
      <w:proofErr w:type="spellStart"/>
      <w:r w:rsidRPr="00865A7E">
        <w:t>MFAFConfiguration</w:t>
      </w:r>
      <w:proofErr w:type="spellEnd"/>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1C07AD">
        <w:rPr>
          <w:lang w:val="en-IN" w:eastAsia="en-IN"/>
        </w:rPr>
        <w:t>transRefId</w:t>
      </w:r>
      <w:proofErr w:type="spellEnd"/>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proofErr w:type="spellStart"/>
      <w:r w:rsidRPr="00935FD5">
        <w:t>transRefId</w:t>
      </w:r>
      <w:proofErr w:type="spellEnd"/>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83B0C" w14:textId="77777777" w:rsidR="00C711F4" w:rsidRPr="00FE2281" w:rsidRDefault="00C711F4" w:rsidP="00C711F4">
      <w:pPr>
        <w:pStyle w:val="PL"/>
        <w:rPr>
          <w:lang w:val="en-IN" w:eastAsia="en-IN"/>
        </w:rPr>
      </w:pPr>
      <w:r w:rsidRPr="00FE2281">
        <w:rPr>
          <w:lang w:val="en-IN" w:eastAsia="en-IN"/>
        </w:rPr>
        <w:t xml:space="preserve">        '502':</w:t>
      </w:r>
    </w:p>
    <w:p w14:paraId="04DE39FE"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MfafConfiguration</w:t>
      </w:r>
      <w:proofErr w:type="spellEnd"/>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messageConfigurations</w:t>
      </w:r>
      <w:proofErr w:type="spellEnd"/>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messageConfigurations</w:t>
      </w:r>
      <w:proofErr w:type="spellEnd"/>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t>MessageConfiguration</w:t>
      </w:r>
      <w:proofErr w:type="spellEnd"/>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w:t>
      </w:r>
      <w:proofErr w:type="spellEnd"/>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notificationURI</w:t>
      </w:r>
      <w:proofErr w:type="spellEnd"/>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correId</w:t>
      </w:r>
      <w:proofErr w:type="spellEnd"/>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correId</w:t>
      </w:r>
      <w:proofErr w:type="spellEnd"/>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formatInstruct</w:t>
      </w:r>
      <w:proofErr w:type="spellEnd"/>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rPr>
          <w:lang w:eastAsia="zh-CN"/>
        </w:rPr>
        <w:t>FormattingInstruction</w:t>
      </w:r>
      <w:proofErr w:type="spellEnd"/>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lang w:eastAsia="zh-CN"/>
        </w:rPr>
        <w:t>m</w:t>
      </w:r>
      <w:r>
        <w:rPr>
          <w:lang w:eastAsia="zh-CN"/>
        </w:rPr>
        <w:t>fafNotiInfo</w:t>
      </w:r>
      <w:proofErr w:type="spellEnd"/>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eastAsia="zh-CN"/>
        </w:rPr>
        <w:t>MfafNotiInfo</w:t>
      </w:r>
      <w:proofErr w:type="spellEnd"/>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notificationURI</w:t>
      </w:r>
      <w:proofErr w:type="spellEnd"/>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procInstruct</w:t>
      </w:r>
      <w:proofErr w:type="spellEnd"/>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t>ProcessingInstruction</w:t>
      </w:r>
      <w:proofErr w:type="spellEnd"/>
      <w:r>
        <w:t>'</w:t>
      </w:r>
    </w:p>
    <w:p w14:paraId="364B5579" w14:textId="77777777" w:rsidR="00A0578F" w:rsidRDefault="00A0578F" w:rsidP="00A0578F">
      <w:pPr>
        <w:pStyle w:val="PL"/>
      </w:pPr>
      <w:r>
        <w:t xml:space="preserve">        </w:t>
      </w:r>
      <w:r>
        <w:rPr>
          <w:noProof/>
          <w:lang w:eastAsia="zh-CN"/>
        </w:rPr>
        <w:t>multiP</w:t>
      </w:r>
      <w:r w:rsidRPr="00D165ED">
        <w:rPr>
          <w:noProof/>
          <w:lang w:eastAsia="zh-CN"/>
        </w:rPr>
        <w:t>rocInstruct</w:t>
      </w:r>
      <w:r>
        <w:rPr>
          <w:noProof/>
          <w:lang w:eastAsia="zh-CN"/>
        </w:rPr>
        <w:t>s</w:t>
      </w:r>
      <w:r>
        <w:t>:</w:t>
      </w:r>
    </w:p>
    <w:p w14:paraId="031AC439" w14:textId="77777777" w:rsidR="00A0578F" w:rsidRDefault="00A0578F" w:rsidP="00A0578F">
      <w:pPr>
        <w:pStyle w:val="PL"/>
        <w:rPr>
          <w:lang w:eastAsia="zh-CN"/>
        </w:rPr>
      </w:pPr>
      <w:r>
        <w:rPr>
          <w:rFonts w:hint="eastAsia"/>
          <w:lang w:eastAsia="zh-CN"/>
        </w:rPr>
        <w:t xml:space="preserve"> </w:t>
      </w:r>
      <w:r>
        <w:rPr>
          <w:lang w:eastAsia="zh-CN"/>
        </w:rPr>
        <w:t xml:space="preserve">         type: array</w:t>
      </w:r>
    </w:p>
    <w:p w14:paraId="34E67A33" w14:textId="77777777" w:rsidR="00A0578F" w:rsidRDefault="00A0578F" w:rsidP="00A0578F">
      <w:pPr>
        <w:pStyle w:val="PL"/>
      </w:pPr>
      <w:r>
        <w:rPr>
          <w:rFonts w:hint="eastAsia"/>
          <w:lang w:eastAsia="zh-CN"/>
        </w:rPr>
        <w:t xml:space="preserve"> </w:t>
      </w:r>
      <w:r>
        <w:rPr>
          <w:lang w:eastAsia="zh-CN"/>
        </w:rPr>
        <w:t xml:space="preserve">         items:</w:t>
      </w:r>
    </w:p>
    <w:p w14:paraId="08EAD8EA" w14:textId="77777777" w:rsidR="00A0578F" w:rsidRDefault="00A0578F" w:rsidP="00A0578F">
      <w:pPr>
        <w:pStyle w:val="PL"/>
      </w:pPr>
      <w:r>
        <w:t xml:space="preserve">            </w:t>
      </w:r>
      <w:r>
        <w:rPr>
          <w:lang w:val="en-IN" w:eastAsia="en-IN"/>
        </w:rPr>
        <w:t>$ref: 'TS29574_Ndccf_DataManagement.yaml#/components/schemas/</w:t>
      </w:r>
      <w:proofErr w:type="spellStart"/>
      <w:r>
        <w:t>ProcessingInstruction</w:t>
      </w:r>
      <w:proofErr w:type="spellEnd"/>
      <w:r>
        <w:t>'</w:t>
      </w:r>
    </w:p>
    <w:p w14:paraId="34904015" w14:textId="77777777" w:rsidR="00A0578F" w:rsidRDefault="00A0578F" w:rsidP="00A0578F">
      <w:pPr>
        <w:pStyle w:val="PL"/>
        <w:rPr>
          <w:lang w:eastAsia="zh-CN"/>
        </w:rPr>
      </w:pPr>
      <w:r>
        <w:rPr>
          <w:lang w:eastAsia="zh-CN"/>
        </w:rPr>
        <w:t xml:space="preserve">          </w:t>
      </w:r>
      <w:proofErr w:type="spellStart"/>
      <w:r>
        <w:rPr>
          <w:lang w:eastAsia="zh-CN"/>
        </w:rPr>
        <w:t>minItems</w:t>
      </w:r>
      <w:proofErr w:type="spellEnd"/>
      <w:r>
        <w:rPr>
          <w:lang w:eastAsia="zh-CN"/>
        </w:rPr>
        <w:t>: 1</w:t>
      </w:r>
    </w:p>
    <w:p w14:paraId="1CF72C83" w14:textId="77777777" w:rsidR="00A0578F" w:rsidRDefault="00A0578F" w:rsidP="00A0578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517370FC" w14:textId="77777777" w:rsidR="00A0578F" w:rsidRDefault="00A0578F" w:rsidP="00A0578F">
      <w:pPr>
        <w:pStyle w:val="PL"/>
      </w:pPr>
      <w:r>
        <w:t xml:space="preserve">        </w:t>
      </w:r>
      <w:proofErr w:type="spellStart"/>
      <w:r>
        <w:t>adrfId</w:t>
      </w:r>
      <w:proofErr w:type="spellEnd"/>
      <w:r>
        <w:t>:</w:t>
      </w:r>
    </w:p>
    <w:p w14:paraId="54C253C1" w14:textId="77777777" w:rsidR="00A0578F" w:rsidRDefault="00A0578F" w:rsidP="00A0578F">
      <w:pPr>
        <w:pStyle w:val="PL"/>
      </w:pPr>
      <w:r>
        <w:t xml:space="preserve">          $ref: 'TS29571_CommonData.yaml#/components/schemas/</w:t>
      </w:r>
      <w:proofErr w:type="spellStart"/>
      <w:r>
        <w:t>NfInstanceId</w:t>
      </w:r>
      <w:proofErr w:type="spellEnd"/>
      <w:r>
        <w:t>'</w:t>
      </w:r>
    </w:p>
    <w:p w14:paraId="3E13F5A5" w14:textId="77777777" w:rsidR="00A0578F" w:rsidRPr="00D165ED" w:rsidRDefault="00A0578F" w:rsidP="00A0578F">
      <w:pPr>
        <w:pStyle w:val="PL"/>
      </w:pPr>
      <w:r w:rsidRPr="00D165ED">
        <w:t xml:space="preserve">        </w:t>
      </w:r>
      <w:proofErr w:type="spellStart"/>
      <w:r w:rsidRPr="00D165ED">
        <w:t>suppFeat</w:t>
      </w:r>
      <w:proofErr w:type="spellEnd"/>
      <w:r w:rsidRPr="00D165ED">
        <w:t>:</w:t>
      </w:r>
    </w:p>
    <w:p w14:paraId="1EC38F50" w14:textId="77777777" w:rsidR="00A0578F" w:rsidRDefault="00A0578F" w:rsidP="00A0578F">
      <w:pPr>
        <w:pStyle w:val="PL"/>
      </w:pPr>
      <w:r w:rsidRPr="00D165ED">
        <w:t xml:space="preserve">          $ref: 'TS29571_CommonData.yaml#/components/schemas/</w:t>
      </w:r>
      <w:proofErr w:type="spellStart"/>
      <w:r w:rsidRPr="00D165ED">
        <w:t>SupportedFeatures</w:t>
      </w:r>
      <w:proofErr w:type="spellEnd"/>
      <w:r w:rsidRPr="00D165ED">
        <w:t>'</w:t>
      </w:r>
    </w:p>
    <w:p w14:paraId="3166DCF3" w14:textId="77777777" w:rsidR="001748B7" w:rsidRPr="00A0578F"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MfafNotiInfo</w:t>
      </w:r>
      <w:proofErr w:type="spellEnd"/>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mfafNotifUri</w:t>
      </w:r>
      <w:proofErr w:type="spellEnd"/>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Pr>
          <w:lang w:eastAsia="zh-CN"/>
        </w:rPr>
        <w:t>mfafCorreId</w:t>
      </w:r>
      <w:proofErr w:type="spellEnd"/>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mfafNotifUri</w:t>
      </w:r>
      <w:proofErr w:type="spellEnd"/>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mfafCorreId</w:t>
      </w:r>
      <w:proofErr w:type="spellEnd"/>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930" w:name="_Toc72784267"/>
      <w:bookmarkStart w:id="1931" w:name="_Toc73041813"/>
      <w:bookmarkStart w:id="1932" w:name="_Toc81244874"/>
      <w:bookmarkStart w:id="1933" w:name="_Toc88645438"/>
      <w:bookmarkStart w:id="1934" w:name="_Toc89426350"/>
      <w:bookmarkStart w:id="1935" w:name="_Toc94033229"/>
      <w:bookmarkStart w:id="1936" w:name="_Toc97037373"/>
      <w:bookmarkStart w:id="1937" w:name="_Toc97193157"/>
      <w:bookmarkStart w:id="1938" w:name="_Toc100953790"/>
      <w:bookmarkStart w:id="1939" w:name="_Toc104547441"/>
      <w:bookmarkStart w:id="1940" w:name="_Toc112939509"/>
      <w:bookmarkStart w:id="1941" w:name="_Toc114134890"/>
      <w:bookmarkStart w:id="1942" w:name="_Toc120683370"/>
      <w:bookmarkStart w:id="1943" w:name="_Toc120683558"/>
      <w:r>
        <w:t>A.3</w:t>
      </w:r>
      <w:r>
        <w:tab/>
        <w:t>Nmfaf_3caDataManagement API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B3B60B7" w14:textId="77777777" w:rsidR="00532BDB" w:rsidRPr="00B46B1E" w:rsidRDefault="00532BDB" w:rsidP="00532BDB">
      <w:pPr>
        <w:pStyle w:val="PL"/>
        <w:rPr>
          <w:lang w:val="en-IN" w:eastAsia="en-IN"/>
        </w:rPr>
      </w:pPr>
      <w:proofErr w:type="spellStart"/>
      <w:r w:rsidRPr="00B46B1E">
        <w:rPr>
          <w:lang w:val="en-IN" w:eastAsia="en-IN"/>
        </w:rPr>
        <w:t>openapi</w:t>
      </w:r>
      <w:proofErr w:type="spellEnd"/>
      <w:r w:rsidRPr="00B46B1E">
        <w:rPr>
          <w:lang w:val="en-IN" w:eastAsia="en-IN"/>
        </w:rPr>
        <w:t>: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160A17DF"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r w:rsidR="00CF0C65">
        <w:rPr>
          <w:lang w:val="en-IN" w:eastAsia="en-IN"/>
        </w:rPr>
        <w:t>1</w:t>
      </w:r>
      <w:r w:rsidRPr="00B46B1E">
        <w:rPr>
          <w:lang w:val="en-IN" w:eastAsia="en-IN"/>
        </w:rPr>
        <w:t>.</w:t>
      </w:r>
      <w:r w:rsidR="00CF0C65">
        <w:rPr>
          <w:lang w:val="en-IN" w:eastAsia="en-IN"/>
        </w:rPr>
        <w:t>0-alpha.1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proofErr w:type="spellStart"/>
      <w:r w:rsidRPr="00B46B1E">
        <w:rPr>
          <w:lang w:val="en-IN" w:eastAsia="en-IN"/>
        </w:rPr>
        <w:t>externalDocs</w:t>
      </w:r>
      <w:proofErr w:type="spellEnd"/>
      <w:r w:rsidRPr="00B46B1E">
        <w:rPr>
          <w:lang w:val="en-IN" w:eastAsia="en-IN"/>
        </w:rPr>
        <w:t>:</w:t>
      </w:r>
    </w:p>
    <w:p w14:paraId="6BBDC0F6" w14:textId="2B0D53C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r w:rsidR="00CF0C65">
        <w:t>V18</w:t>
      </w:r>
      <w:r>
        <w:t>.</w:t>
      </w:r>
      <w:r w:rsidR="00CF0C65">
        <w:t>0</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proofErr w:type="spellStart"/>
      <w:r w:rsidRPr="0033155B">
        <w:t>mfaf</w:t>
      </w:r>
      <w:proofErr w:type="spellEnd"/>
      <w:r w:rsidRPr="0033155B">
        <w:t>-data-analytics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w:t>
      </w:r>
      <w:proofErr w:type="spellStart"/>
      <w:r>
        <w:t>operationId</w:t>
      </w:r>
      <w:proofErr w:type="spellEnd"/>
      <w:r>
        <w:t xml:space="preserve">: </w:t>
      </w:r>
      <w:proofErr w:type="spellStart"/>
      <w:r>
        <w:t>CreateIndividualSubcription</w:t>
      </w:r>
      <w:proofErr w:type="spellEnd"/>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w:t>
      </w:r>
      <w:proofErr w:type="spellStart"/>
      <w:r w:rsidRPr="00986E88">
        <w:t>requestBody</w:t>
      </w:r>
      <w:proofErr w:type="spellEnd"/>
      <w:r w:rsidRPr="00986E88">
        <w:t>:</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w:t>
      </w:r>
      <w:proofErr w:type="spellStart"/>
      <w:r w:rsidRPr="00986E88">
        <w:t>callbacks</w:t>
      </w:r>
      <w:proofErr w:type="spellEnd"/>
      <w:r w:rsidRPr="00986E88">
        <w:t>:</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proofErr w:type="spellStart"/>
      <w:r>
        <w:t>notificationURI</w:t>
      </w:r>
      <w:proofErr w:type="spellEnd"/>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proofErr w:type="spellStart"/>
      <w:r>
        <w:t>notificationURI</w:t>
      </w:r>
      <w:proofErr w:type="spellEnd"/>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w:t>
      </w:r>
      <w:proofErr w:type="spellStart"/>
      <w:r>
        <w:t>requestBody</w:t>
      </w:r>
      <w:proofErr w:type="spellEnd"/>
      <w:r>
        <w:t>:</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w:t>
      </w:r>
      <w:proofErr w:type="spellStart"/>
      <w:r>
        <w:t>NmfafDataRetrievalNotification</w:t>
      </w:r>
      <w:proofErr w:type="spellEnd"/>
      <w:r>
        <w:t>'</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7B3BA546" w14:textId="77777777" w:rsidR="00C711F4" w:rsidRDefault="00C711F4" w:rsidP="00C711F4">
      <w:pPr>
        <w:pStyle w:val="PL"/>
      </w:pPr>
      <w:r>
        <w:t xml:space="preserve">                '502':</w:t>
      </w:r>
    </w:p>
    <w:p w14:paraId="3A40584E" w14:textId="77777777" w:rsidR="00C711F4" w:rsidRDefault="00C711F4" w:rsidP="00C711F4">
      <w:pPr>
        <w:pStyle w:val="PL"/>
      </w:pPr>
      <w:r>
        <w:t xml:space="preserve">                  $ref: 'TS29571_CommonData.yaml#/components/responses/502'</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proofErr w:type="spellStart"/>
      <w:r w:rsidRPr="00986E88">
        <w:t>callbacks</w:t>
      </w:r>
      <w:proofErr w:type="spellEnd"/>
      <w:r w:rsidRPr="00986E88">
        <w:t>:</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proofErr w:type="spellStart"/>
      <w:r>
        <w:t>fetchUri</w:t>
      </w:r>
      <w:proofErr w:type="spellEnd"/>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w:t>
      </w:r>
      <w:proofErr w:type="spellStart"/>
      <w:r w:rsidRPr="00986E88">
        <w:t>requestBody</w:t>
      </w:r>
      <w:proofErr w:type="spellEnd"/>
      <w:r w:rsidRPr="00986E88">
        <w:t>:</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w:t>
      </w:r>
      <w:proofErr w:type="spellStart"/>
      <w:r w:rsidRPr="00533C32">
        <w:t>minItems</w:t>
      </w:r>
      <w:proofErr w:type="spellEnd"/>
      <w:r w:rsidRPr="00533C32">
        <w:t>: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proofErr w:type="spellStart"/>
      <w:r>
        <w:t>NmfafDataAnaNotification</w:t>
      </w:r>
      <w:proofErr w:type="spellEnd"/>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0730503A" w14:textId="77777777" w:rsidR="00C711F4" w:rsidRDefault="00C711F4" w:rsidP="00C711F4">
      <w:pPr>
        <w:pStyle w:val="PL"/>
      </w:pPr>
      <w:r>
        <w:t xml:space="preserve">                        '502':</w:t>
      </w:r>
    </w:p>
    <w:p w14:paraId="63828601" w14:textId="77777777" w:rsidR="00C711F4" w:rsidRDefault="00C711F4" w:rsidP="00C711F4">
      <w:pPr>
        <w:pStyle w:val="PL"/>
      </w:pPr>
      <w:r>
        <w:t xml:space="preserve">                          $ref: 'TS29571_CommonData.yaml#/components/responses/502'</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NmfafDataRetrievalNotification</w:t>
      </w:r>
      <w:proofErr w:type="spellEnd"/>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correId</w:t>
      </w:r>
      <w:proofErr w:type="spellEnd"/>
    </w:p>
    <w:p w14:paraId="4C41A89A" w14:textId="34EDCA08" w:rsidR="001813B5" w:rsidRDefault="001813B5" w:rsidP="001813B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0DEDF604" w14:textId="77777777" w:rsidR="001813B5" w:rsidRDefault="001813B5" w:rsidP="001813B5">
      <w:pPr>
        <w:pStyle w:val="PL"/>
      </w:pPr>
      <w:r>
        <w:rPr>
          <w:lang w:val="en-IN"/>
        </w:rPr>
        <w:t xml:space="preserve">       </w:t>
      </w:r>
      <w:r>
        <w:t xml:space="preserve"> - required: [</w:t>
      </w:r>
      <w:proofErr w:type="spellStart"/>
      <w:r>
        <w:rPr>
          <w:lang w:val="en-IN" w:eastAsia="en-IN"/>
        </w:rPr>
        <w:t>dataAnaNotif</w:t>
      </w:r>
      <w:proofErr w:type="spellEnd"/>
      <w:r>
        <w:t>]</w:t>
      </w:r>
    </w:p>
    <w:p w14:paraId="7D03A84E" w14:textId="77777777" w:rsidR="001813B5" w:rsidRDefault="001813B5" w:rsidP="001813B5">
      <w:pPr>
        <w:pStyle w:val="PL"/>
      </w:pPr>
      <w:r>
        <w:t xml:space="preserve">        - required: [</w:t>
      </w:r>
      <w:proofErr w:type="spellStart"/>
      <w:r>
        <w:rPr>
          <w:lang w:val="en-IN" w:eastAsia="en-IN"/>
        </w:rPr>
        <w:t>fetchInstruction</w:t>
      </w:r>
      <w:proofErr w:type="spellEnd"/>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proofErr w:type="spellStart"/>
      <w:r>
        <w:t>correId</w:t>
      </w:r>
      <w:proofErr w:type="spellEnd"/>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1C486E">
        <w:t>dataAnaNotif</w:t>
      </w:r>
      <w:proofErr w:type="spellEnd"/>
      <w:r w:rsidRPr="00B46B1E">
        <w:rPr>
          <w:lang w:val="en-IN" w:eastAsia="en-IN"/>
        </w:rPr>
        <w:t>:</w:t>
      </w:r>
    </w:p>
    <w:p w14:paraId="4E33AB62" w14:textId="77777777" w:rsidR="00532BDB" w:rsidRPr="00B3056F" w:rsidRDefault="00532BDB" w:rsidP="00532BDB">
      <w:pPr>
        <w:pStyle w:val="PL"/>
      </w:pPr>
      <w:r w:rsidRPr="00B3056F">
        <w:t xml:space="preserve">          $ref: '#/components/schemas/</w:t>
      </w:r>
      <w:proofErr w:type="spellStart"/>
      <w:r>
        <w:t>NmfafDataAnaNotification</w:t>
      </w:r>
      <w:proofErr w:type="spellEnd"/>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ja-JP"/>
        </w:rPr>
        <w:t>fetchInstruction</w:t>
      </w:r>
      <w:proofErr w:type="spellEnd"/>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rFonts w:hint="eastAsia"/>
        </w:rPr>
        <w:t>F</w:t>
      </w:r>
      <w:r>
        <w:t>etchInstruction</w:t>
      </w:r>
      <w:proofErr w:type="spellEnd"/>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rPr>
        <w:t>F</w:t>
      </w:r>
      <w:r>
        <w:t>etchInstruction</w:t>
      </w:r>
      <w:proofErr w:type="spellEnd"/>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fetchUri</w:t>
      </w:r>
      <w:proofErr w:type="spellEnd"/>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fetchCorrIds</w:t>
      </w:r>
      <w:proofErr w:type="spellEnd"/>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fetchUri</w:t>
      </w:r>
      <w:proofErr w:type="spellEnd"/>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fetchCorrIds</w:t>
      </w:r>
      <w:proofErr w:type="spellEnd"/>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w:t>
      </w:r>
      <w:proofErr w:type="spellStart"/>
      <w:r>
        <w:t>DateTime</w:t>
      </w:r>
      <w:proofErr w:type="spellEnd"/>
      <w:r>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NmfafDataAnaNotification</w:t>
      </w:r>
      <w:proofErr w:type="spellEnd"/>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B46B1E">
        <w:rPr>
          <w:lang w:val="en-IN" w:eastAsia="en-IN"/>
        </w:rPr>
        <w:t>anaNotifications</w:t>
      </w:r>
      <w:proofErr w:type="spellEnd"/>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005E4231">
        <w:rPr>
          <w:lang w:eastAsia="zh-CN"/>
        </w:rPr>
        <w:t>dataNotif</w:t>
      </w:r>
      <w:proofErr w:type="spellEnd"/>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5E4231">
        <w:rPr>
          <w:lang w:eastAsia="zh-CN"/>
        </w:rPr>
        <w:t>dataNotif</w:t>
      </w:r>
      <w:proofErr w:type="spellEnd"/>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proofErr w:type="spellStart"/>
      <w:r w:rsidR="005E4231">
        <w:t>DataNotification</w:t>
      </w:r>
      <w:proofErr w:type="spellEnd"/>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944" w:name="historyclause"/>
      <w:r>
        <w:br w:type="page"/>
      </w:r>
      <w:bookmarkStart w:id="1945" w:name="_Toc2086459"/>
      <w:bookmarkStart w:id="1946" w:name="_Toc72784268"/>
      <w:bookmarkStart w:id="1947" w:name="_Toc73041814"/>
      <w:bookmarkStart w:id="1948" w:name="_Toc81244875"/>
      <w:bookmarkStart w:id="1949" w:name="_Toc88645439"/>
      <w:bookmarkStart w:id="1950" w:name="_Toc89426351"/>
      <w:bookmarkStart w:id="1951" w:name="_Toc94033230"/>
      <w:bookmarkStart w:id="1952" w:name="_Toc97037374"/>
      <w:bookmarkStart w:id="1953" w:name="_Toc97193158"/>
      <w:bookmarkStart w:id="1954" w:name="_Toc100953791"/>
      <w:bookmarkStart w:id="1955" w:name="_Toc104547442"/>
      <w:bookmarkStart w:id="1956" w:name="_Toc112939510"/>
      <w:bookmarkStart w:id="1957" w:name="_Toc114134891"/>
      <w:bookmarkStart w:id="1958" w:name="_Toc120683371"/>
      <w:bookmarkStart w:id="1959" w:name="_Toc120683559"/>
      <w:bookmarkEnd w:id="1944"/>
      <w:r>
        <w:t xml:space="preserve">Annex </w:t>
      </w:r>
      <w:r w:rsidR="00473E17">
        <w:t>B</w:t>
      </w:r>
      <w:r>
        <w:t xml:space="preserve"> (informative):</w:t>
      </w:r>
      <w:r>
        <w:br/>
        <w:t>Change history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proofErr w:type="spellStart"/>
            <w:r w:rsidRPr="00453CE1">
              <w:rPr>
                <w:b/>
                <w:sz w:val="16"/>
                <w:szCs w:val="16"/>
              </w:rPr>
              <w:t>TDoc</w:t>
            </w:r>
            <w:proofErr w:type="spellEnd"/>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 xml:space="preserve">Correction on </w:t>
            </w:r>
            <w:proofErr w:type="spellStart"/>
            <w:r w:rsidRPr="007C1967">
              <w:rPr>
                <w:sz w:val="16"/>
                <w:szCs w:val="16"/>
              </w:rPr>
              <w:t>DataNotification</w:t>
            </w:r>
            <w:proofErr w:type="spellEnd"/>
            <w:r w:rsidRPr="007C1967">
              <w:rPr>
                <w:sz w:val="16"/>
                <w:szCs w:val="16"/>
              </w:rPr>
              <w:t xml:space="preserve">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 xml:space="preserve">add CEF and OAM as consumers of </w:t>
            </w:r>
            <w:proofErr w:type="spellStart"/>
            <w:r w:rsidRPr="00055517">
              <w:rPr>
                <w:rFonts w:ascii="Arial" w:hAnsi="Arial"/>
                <w:sz w:val="16"/>
                <w:szCs w:val="16"/>
              </w:rPr>
              <w:t>Ndccf_DataManagement</w:t>
            </w:r>
            <w:proofErr w:type="spellEnd"/>
            <w:r w:rsidRPr="00055517">
              <w:rPr>
                <w:rFonts w:ascii="Arial" w:hAnsi="Arial"/>
                <w:sz w:val="16"/>
                <w:szCs w:val="16"/>
              </w:rPr>
              <w:t xml:space="preserve">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 xml:space="preserve">Update the </w:t>
            </w:r>
            <w:proofErr w:type="spellStart"/>
            <w:r w:rsidRPr="0050157A">
              <w:rPr>
                <w:sz w:val="16"/>
                <w:szCs w:val="16"/>
              </w:rPr>
              <w:t>apiVersion</w:t>
            </w:r>
            <w:proofErr w:type="spellEnd"/>
            <w:r w:rsidRPr="0050157A">
              <w:rPr>
                <w:sz w:val="16"/>
                <w:szCs w:val="16"/>
              </w:rPr>
              <w:t xml:space="preserve">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 xml:space="preserve">Corrections related to </w:t>
            </w:r>
            <w:proofErr w:type="spellStart"/>
            <w:r w:rsidRPr="003123F0">
              <w:rPr>
                <w:sz w:val="16"/>
                <w:szCs w:val="16"/>
              </w:rPr>
              <w:t>callback</w:t>
            </w:r>
            <w:proofErr w:type="spellEnd"/>
            <w:r w:rsidRPr="003123F0">
              <w:rPr>
                <w:sz w:val="16"/>
                <w:szCs w:val="16"/>
              </w:rPr>
              <w:t xml:space="preserve">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 xml:space="preserve">Corrections related to </w:t>
            </w:r>
            <w:proofErr w:type="spellStart"/>
            <w:r w:rsidRPr="001813B5">
              <w:rPr>
                <w:sz w:val="16"/>
                <w:szCs w:val="16"/>
              </w:rPr>
              <w:t>NmfafDataRetrievalNotification</w:t>
            </w:r>
            <w:proofErr w:type="spellEnd"/>
            <w:r w:rsidRPr="001813B5">
              <w:rPr>
                <w:sz w:val="16"/>
                <w:szCs w:val="16"/>
              </w:rPr>
              <w:t xml:space="preserve">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0B0909" w14:paraId="79C1473C" w14:textId="77777777" w:rsidTr="000243A9">
        <w:trPr>
          <w:gridAfter w:val="1"/>
          <w:wAfter w:w="6" w:type="dxa"/>
          <w:trHeight w:val="170"/>
        </w:trPr>
        <w:tc>
          <w:tcPr>
            <w:tcW w:w="800" w:type="dxa"/>
            <w:shd w:val="solid" w:color="FFFFFF" w:fill="auto"/>
          </w:tcPr>
          <w:p w14:paraId="2A08E9F5" w14:textId="1C13EE7E" w:rsidR="000B0909" w:rsidRDefault="000B0909" w:rsidP="000B0909">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3041361" w14:textId="217DA207" w:rsidR="000B0909" w:rsidRDefault="000B0909" w:rsidP="000B090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6D14004F" w:rsidR="000B0909" w:rsidRPr="003C316F" w:rsidRDefault="000B0909" w:rsidP="000B0909">
            <w:pPr>
              <w:pStyle w:val="TAL"/>
              <w:jc w:val="center"/>
              <w:rPr>
                <w:sz w:val="16"/>
                <w:szCs w:val="16"/>
              </w:rPr>
            </w:pPr>
            <w:r w:rsidRPr="000B0909">
              <w:rPr>
                <w:sz w:val="16"/>
                <w:szCs w:val="16"/>
              </w:rPr>
              <w:t>CP-223191</w:t>
            </w:r>
          </w:p>
        </w:tc>
        <w:tc>
          <w:tcPr>
            <w:tcW w:w="567" w:type="dxa"/>
            <w:shd w:val="solid" w:color="FFFFFF" w:fill="auto"/>
          </w:tcPr>
          <w:p w14:paraId="3D8505C3" w14:textId="7F10FA42" w:rsidR="000B0909" w:rsidRDefault="000B0909" w:rsidP="000B0909">
            <w:pPr>
              <w:pStyle w:val="TAL"/>
              <w:rPr>
                <w:sz w:val="16"/>
                <w:szCs w:val="16"/>
              </w:rPr>
            </w:pPr>
            <w:r w:rsidRPr="002357D5">
              <w:rPr>
                <w:sz w:val="16"/>
                <w:szCs w:val="16"/>
              </w:rPr>
              <w:t>0031</w:t>
            </w:r>
          </w:p>
        </w:tc>
        <w:tc>
          <w:tcPr>
            <w:tcW w:w="426" w:type="dxa"/>
            <w:shd w:val="solid" w:color="FFFFFF" w:fill="auto"/>
          </w:tcPr>
          <w:p w14:paraId="333AEB8C" w14:textId="77777777" w:rsidR="000B0909" w:rsidRPr="006D73F9" w:rsidRDefault="000B0909" w:rsidP="000B0909">
            <w:pPr>
              <w:pStyle w:val="TAL"/>
              <w:jc w:val="right"/>
              <w:rPr>
                <w:sz w:val="16"/>
                <w:szCs w:val="16"/>
              </w:rPr>
            </w:pPr>
          </w:p>
        </w:tc>
        <w:tc>
          <w:tcPr>
            <w:tcW w:w="425" w:type="dxa"/>
            <w:shd w:val="solid" w:color="FFFFFF" w:fill="auto"/>
          </w:tcPr>
          <w:p w14:paraId="766B2E4D" w14:textId="495DB069" w:rsidR="000B0909" w:rsidRDefault="000B0909" w:rsidP="000B0909">
            <w:pPr>
              <w:pStyle w:val="TAL"/>
              <w:jc w:val="center"/>
              <w:rPr>
                <w:sz w:val="16"/>
                <w:szCs w:val="16"/>
              </w:rPr>
            </w:pPr>
            <w:r w:rsidRPr="002357D5">
              <w:rPr>
                <w:sz w:val="16"/>
                <w:szCs w:val="16"/>
              </w:rPr>
              <w:t>F</w:t>
            </w:r>
          </w:p>
        </w:tc>
        <w:tc>
          <w:tcPr>
            <w:tcW w:w="4826" w:type="dxa"/>
            <w:shd w:val="solid" w:color="FFFFFF" w:fill="auto"/>
          </w:tcPr>
          <w:p w14:paraId="08DC3504" w14:textId="1D2DB19E" w:rsidR="000B0909" w:rsidRPr="00022F7E" w:rsidRDefault="000B0909" w:rsidP="000B0909">
            <w:pPr>
              <w:pStyle w:val="TAL"/>
              <w:rPr>
                <w:sz w:val="16"/>
                <w:szCs w:val="16"/>
              </w:rPr>
            </w:pPr>
            <w:r w:rsidRPr="002357D5">
              <w:rPr>
                <w:sz w:val="16"/>
                <w:szCs w:val="16"/>
              </w:rPr>
              <w:t>Adding the mandatory error code 502 Bad Gateway</w:t>
            </w:r>
          </w:p>
        </w:tc>
        <w:tc>
          <w:tcPr>
            <w:tcW w:w="708" w:type="dxa"/>
            <w:shd w:val="solid" w:color="FFFFFF" w:fill="auto"/>
          </w:tcPr>
          <w:p w14:paraId="02EA8371" w14:textId="15151830" w:rsidR="000B0909" w:rsidRPr="006B40C2" w:rsidRDefault="000B0909" w:rsidP="000B0909">
            <w:pPr>
              <w:pStyle w:val="TAL"/>
              <w:jc w:val="center"/>
              <w:rPr>
                <w:sz w:val="16"/>
                <w:szCs w:val="16"/>
              </w:rPr>
            </w:pPr>
            <w:r w:rsidRPr="00495265">
              <w:rPr>
                <w:rFonts w:hint="eastAsia"/>
                <w:sz w:val="16"/>
                <w:szCs w:val="16"/>
              </w:rPr>
              <w:t>1</w:t>
            </w:r>
            <w:r w:rsidRPr="00495265">
              <w:rPr>
                <w:sz w:val="16"/>
                <w:szCs w:val="16"/>
              </w:rPr>
              <w:t>8.0.0</w:t>
            </w:r>
          </w:p>
        </w:tc>
      </w:tr>
      <w:tr w:rsidR="000B0909" w14:paraId="2742299A" w14:textId="77777777" w:rsidTr="000243A9">
        <w:trPr>
          <w:gridAfter w:val="1"/>
          <w:wAfter w:w="6" w:type="dxa"/>
          <w:trHeight w:val="170"/>
        </w:trPr>
        <w:tc>
          <w:tcPr>
            <w:tcW w:w="800" w:type="dxa"/>
            <w:shd w:val="solid" w:color="FFFFFF" w:fill="auto"/>
          </w:tcPr>
          <w:p w14:paraId="5635D595" w14:textId="6BBDABB3" w:rsidR="000B0909" w:rsidRDefault="000B0909" w:rsidP="000B0909">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6A4F9ACE" w14:textId="6670E4F7" w:rsidR="000B0909" w:rsidRDefault="000B0909" w:rsidP="000B090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335CBA48" w:rsidR="000B0909" w:rsidRPr="003C316F" w:rsidRDefault="000B0909" w:rsidP="000B0909">
            <w:pPr>
              <w:pStyle w:val="TAL"/>
              <w:jc w:val="center"/>
              <w:rPr>
                <w:sz w:val="16"/>
                <w:szCs w:val="16"/>
              </w:rPr>
            </w:pPr>
            <w:r w:rsidRPr="000B0909">
              <w:rPr>
                <w:sz w:val="16"/>
                <w:szCs w:val="16"/>
              </w:rPr>
              <w:t>CP-223172</w:t>
            </w:r>
          </w:p>
        </w:tc>
        <w:tc>
          <w:tcPr>
            <w:tcW w:w="567" w:type="dxa"/>
            <w:shd w:val="solid" w:color="FFFFFF" w:fill="auto"/>
          </w:tcPr>
          <w:p w14:paraId="1D564052" w14:textId="2A457E7E" w:rsidR="000B0909" w:rsidRDefault="000B0909" w:rsidP="000B0909">
            <w:pPr>
              <w:pStyle w:val="TAL"/>
              <w:rPr>
                <w:sz w:val="16"/>
                <w:szCs w:val="16"/>
              </w:rPr>
            </w:pPr>
            <w:r w:rsidRPr="002357D5">
              <w:rPr>
                <w:sz w:val="16"/>
                <w:szCs w:val="16"/>
              </w:rPr>
              <w:t>0034</w:t>
            </w:r>
          </w:p>
        </w:tc>
        <w:tc>
          <w:tcPr>
            <w:tcW w:w="426" w:type="dxa"/>
            <w:shd w:val="solid" w:color="FFFFFF" w:fill="auto"/>
          </w:tcPr>
          <w:p w14:paraId="10EE467C" w14:textId="77777777" w:rsidR="000B0909" w:rsidRPr="006D73F9" w:rsidRDefault="000B0909" w:rsidP="000B0909">
            <w:pPr>
              <w:pStyle w:val="TAL"/>
              <w:jc w:val="right"/>
              <w:rPr>
                <w:sz w:val="16"/>
                <w:szCs w:val="16"/>
              </w:rPr>
            </w:pPr>
          </w:p>
        </w:tc>
        <w:tc>
          <w:tcPr>
            <w:tcW w:w="425" w:type="dxa"/>
            <w:shd w:val="solid" w:color="FFFFFF" w:fill="auto"/>
          </w:tcPr>
          <w:p w14:paraId="2012BB78" w14:textId="47127327" w:rsidR="000B0909" w:rsidRDefault="000B0909" w:rsidP="000B0909">
            <w:pPr>
              <w:pStyle w:val="TAL"/>
              <w:jc w:val="center"/>
              <w:rPr>
                <w:sz w:val="16"/>
                <w:szCs w:val="16"/>
              </w:rPr>
            </w:pPr>
            <w:r w:rsidRPr="002357D5">
              <w:rPr>
                <w:sz w:val="16"/>
                <w:szCs w:val="16"/>
              </w:rPr>
              <w:t>F</w:t>
            </w:r>
          </w:p>
        </w:tc>
        <w:tc>
          <w:tcPr>
            <w:tcW w:w="4826" w:type="dxa"/>
            <w:shd w:val="solid" w:color="FFFFFF" w:fill="auto"/>
          </w:tcPr>
          <w:p w14:paraId="09AEBBD2" w14:textId="7D03C1E0" w:rsidR="000B0909" w:rsidRPr="00022F7E" w:rsidRDefault="000B0909" w:rsidP="000B0909">
            <w:pPr>
              <w:pStyle w:val="TAL"/>
              <w:rPr>
                <w:sz w:val="16"/>
                <w:szCs w:val="16"/>
              </w:rPr>
            </w:pPr>
            <w:r w:rsidRPr="002357D5">
              <w:rPr>
                <w:sz w:val="16"/>
                <w:szCs w:val="16"/>
              </w:rPr>
              <w:t xml:space="preserve">Correcting procedure description for </w:t>
            </w:r>
            <w:proofErr w:type="spellStart"/>
            <w:r w:rsidRPr="002357D5">
              <w:rPr>
                <w:sz w:val="16"/>
                <w:szCs w:val="16"/>
              </w:rPr>
              <w:t>dataNotif</w:t>
            </w:r>
            <w:proofErr w:type="spellEnd"/>
            <w:r w:rsidRPr="002357D5">
              <w:rPr>
                <w:sz w:val="16"/>
                <w:szCs w:val="16"/>
              </w:rPr>
              <w:t xml:space="preserve"> attribute</w:t>
            </w:r>
          </w:p>
        </w:tc>
        <w:tc>
          <w:tcPr>
            <w:tcW w:w="708" w:type="dxa"/>
            <w:shd w:val="solid" w:color="FFFFFF" w:fill="auto"/>
          </w:tcPr>
          <w:p w14:paraId="0F6816DF" w14:textId="654DB4D0" w:rsidR="000B0909" w:rsidRPr="006B40C2" w:rsidRDefault="000B0909" w:rsidP="000B0909">
            <w:pPr>
              <w:pStyle w:val="TAL"/>
              <w:jc w:val="center"/>
              <w:rPr>
                <w:sz w:val="16"/>
                <w:szCs w:val="16"/>
              </w:rPr>
            </w:pPr>
            <w:r w:rsidRPr="00495265">
              <w:rPr>
                <w:rFonts w:hint="eastAsia"/>
                <w:sz w:val="16"/>
                <w:szCs w:val="16"/>
              </w:rPr>
              <w:t>1</w:t>
            </w:r>
            <w:r w:rsidRPr="00495265">
              <w:rPr>
                <w:sz w:val="16"/>
                <w:szCs w:val="16"/>
              </w:rPr>
              <w:t>8.0.0</w:t>
            </w:r>
          </w:p>
        </w:tc>
      </w:tr>
      <w:tr w:rsidR="000B0909" w14:paraId="4B8BF577" w14:textId="77777777" w:rsidTr="000243A9">
        <w:trPr>
          <w:gridAfter w:val="1"/>
          <w:wAfter w:w="6" w:type="dxa"/>
          <w:trHeight w:val="170"/>
        </w:trPr>
        <w:tc>
          <w:tcPr>
            <w:tcW w:w="800" w:type="dxa"/>
            <w:shd w:val="solid" w:color="FFFFFF" w:fill="auto"/>
          </w:tcPr>
          <w:p w14:paraId="67AE83CC" w14:textId="140CCA26" w:rsidR="000B0909" w:rsidRDefault="000B0909" w:rsidP="000B0909">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D0304F9" w14:textId="49B3D54B" w:rsidR="000B0909" w:rsidRDefault="000B0909" w:rsidP="000B090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7E29275" w14:textId="07631F12" w:rsidR="000B0909" w:rsidRPr="003C316F" w:rsidRDefault="000B0909" w:rsidP="000B0909">
            <w:pPr>
              <w:pStyle w:val="TAL"/>
              <w:jc w:val="center"/>
              <w:rPr>
                <w:sz w:val="16"/>
                <w:szCs w:val="16"/>
              </w:rPr>
            </w:pPr>
            <w:r w:rsidRPr="000B0909">
              <w:rPr>
                <w:sz w:val="16"/>
                <w:szCs w:val="16"/>
              </w:rPr>
              <w:t>CP-223176</w:t>
            </w:r>
          </w:p>
        </w:tc>
        <w:tc>
          <w:tcPr>
            <w:tcW w:w="567" w:type="dxa"/>
            <w:shd w:val="solid" w:color="FFFFFF" w:fill="auto"/>
          </w:tcPr>
          <w:p w14:paraId="7A196FB6" w14:textId="29D86EAB" w:rsidR="000B0909" w:rsidRDefault="000B0909" w:rsidP="000B0909">
            <w:pPr>
              <w:pStyle w:val="TAL"/>
              <w:rPr>
                <w:sz w:val="16"/>
                <w:szCs w:val="16"/>
              </w:rPr>
            </w:pPr>
            <w:r w:rsidRPr="002357D5">
              <w:rPr>
                <w:sz w:val="16"/>
                <w:szCs w:val="16"/>
              </w:rPr>
              <w:t>0035</w:t>
            </w:r>
          </w:p>
        </w:tc>
        <w:tc>
          <w:tcPr>
            <w:tcW w:w="426" w:type="dxa"/>
            <w:shd w:val="solid" w:color="FFFFFF" w:fill="auto"/>
          </w:tcPr>
          <w:p w14:paraId="3CDF97D2" w14:textId="6F1A653E" w:rsidR="000B0909" w:rsidRPr="006D73F9" w:rsidRDefault="000B0909" w:rsidP="000B0909">
            <w:pPr>
              <w:pStyle w:val="TAL"/>
              <w:jc w:val="right"/>
              <w:rPr>
                <w:sz w:val="16"/>
                <w:szCs w:val="16"/>
              </w:rPr>
            </w:pPr>
            <w:r w:rsidRPr="002357D5">
              <w:rPr>
                <w:sz w:val="16"/>
                <w:szCs w:val="16"/>
              </w:rPr>
              <w:t>1</w:t>
            </w:r>
          </w:p>
        </w:tc>
        <w:tc>
          <w:tcPr>
            <w:tcW w:w="425" w:type="dxa"/>
            <w:shd w:val="solid" w:color="FFFFFF" w:fill="auto"/>
          </w:tcPr>
          <w:p w14:paraId="68D0331F" w14:textId="62AAF488" w:rsidR="000B0909" w:rsidRDefault="000B0909" w:rsidP="000B0909">
            <w:pPr>
              <w:pStyle w:val="TAL"/>
              <w:jc w:val="center"/>
              <w:rPr>
                <w:sz w:val="16"/>
                <w:szCs w:val="16"/>
              </w:rPr>
            </w:pPr>
            <w:r w:rsidRPr="002357D5">
              <w:rPr>
                <w:sz w:val="16"/>
                <w:szCs w:val="16"/>
              </w:rPr>
              <w:t>F</w:t>
            </w:r>
          </w:p>
        </w:tc>
        <w:tc>
          <w:tcPr>
            <w:tcW w:w="4826" w:type="dxa"/>
            <w:shd w:val="solid" w:color="FFFFFF" w:fill="auto"/>
          </w:tcPr>
          <w:p w14:paraId="16461251" w14:textId="1431B985" w:rsidR="000B0909" w:rsidRPr="00022F7E" w:rsidRDefault="000B0909" w:rsidP="000B0909">
            <w:pPr>
              <w:pStyle w:val="TAL"/>
              <w:rPr>
                <w:sz w:val="16"/>
                <w:szCs w:val="16"/>
              </w:rPr>
            </w:pPr>
            <w:r w:rsidRPr="002357D5">
              <w:rPr>
                <w:sz w:val="16"/>
                <w:szCs w:val="16"/>
              </w:rPr>
              <w:t xml:space="preserve">Correction of data type of </w:t>
            </w:r>
            <w:proofErr w:type="spellStart"/>
            <w:r w:rsidRPr="002357D5">
              <w:rPr>
                <w:sz w:val="16"/>
                <w:szCs w:val="16"/>
              </w:rPr>
              <w:t>procInstruct</w:t>
            </w:r>
            <w:proofErr w:type="spellEnd"/>
          </w:p>
        </w:tc>
        <w:tc>
          <w:tcPr>
            <w:tcW w:w="708" w:type="dxa"/>
            <w:shd w:val="solid" w:color="FFFFFF" w:fill="auto"/>
          </w:tcPr>
          <w:p w14:paraId="1939700A" w14:textId="711E856C" w:rsidR="000B0909" w:rsidRPr="006B40C2" w:rsidRDefault="000B0909" w:rsidP="000B0909">
            <w:pPr>
              <w:pStyle w:val="TAL"/>
              <w:jc w:val="center"/>
              <w:rPr>
                <w:sz w:val="16"/>
                <w:szCs w:val="16"/>
              </w:rPr>
            </w:pPr>
            <w:r w:rsidRPr="00495265">
              <w:rPr>
                <w:rFonts w:hint="eastAsia"/>
                <w:sz w:val="16"/>
                <w:szCs w:val="16"/>
              </w:rPr>
              <w:t>1</w:t>
            </w:r>
            <w:r w:rsidRPr="00495265">
              <w:rPr>
                <w:sz w:val="16"/>
                <w:szCs w:val="16"/>
              </w:rPr>
              <w:t>8.0.0</w:t>
            </w:r>
          </w:p>
        </w:tc>
      </w:tr>
      <w:tr w:rsidR="000B0909" w14:paraId="49657CBA" w14:textId="77777777" w:rsidTr="000243A9">
        <w:trPr>
          <w:gridAfter w:val="1"/>
          <w:wAfter w:w="6" w:type="dxa"/>
          <w:trHeight w:val="170"/>
        </w:trPr>
        <w:tc>
          <w:tcPr>
            <w:tcW w:w="800" w:type="dxa"/>
            <w:shd w:val="solid" w:color="FFFFFF" w:fill="auto"/>
          </w:tcPr>
          <w:p w14:paraId="7B3F2349" w14:textId="130A6EA6" w:rsidR="000B0909" w:rsidRDefault="000B0909" w:rsidP="000B0909">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4039A087" w14:textId="124385F6" w:rsidR="000B0909" w:rsidRDefault="000B0909" w:rsidP="000B090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7DD0425E" w14:textId="00ABB0E3" w:rsidR="000B0909" w:rsidRPr="003C316F" w:rsidRDefault="000B0909" w:rsidP="000B0909">
            <w:pPr>
              <w:pStyle w:val="TAL"/>
              <w:jc w:val="center"/>
              <w:rPr>
                <w:sz w:val="16"/>
                <w:szCs w:val="16"/>
              </w:rPr>
            </w:pPr>
            <w:r w:rsidRPr="000B0909">
              <w:rPr>
                <w:sz w:val="16"/>
                <w:szCs w:val="16"/>
              </w:rPr>
              <w:t>CP-223172</w:t>
            </w:r>
          </w:p>
        </w:tc>
        <w:tc>
          <w:tcPr>
            <w:tcW w:w="567" w:type="dxa"/>
            <w:shd w:val="solid" w:color="FFFFFF" w:fill="auto"/>
          </w:tcPr>
          <w:p w14:paraId="398EFC7F" w14:textId="5373ECBB" w:rsidR="000B0909" w:rsidRDefault="000B0909" w:rsidP="000B0909">
            <w:pPr>
              <w:pStyle w:val="TAL"/>
              <w:rPr>
                <w:sz w:val="16"/>
                <w:szCs w:val="16"/>
              </w:rPr>
            </w:pPr>
            <w:r w:rsidRPr="002357D5">
              <w:rPr>
                <w:sz w:val="16"/>
                <w:szCs w:val="16"/>
              </w:rPr>
              <w:t>0036</w:t>
            </w:r>
          </w:p>
        </w:tc>
        <w:tc>
          <w:tcPr>
            <w:tcW w:w="426" w:type="dxa"/>
            <w:shd w:val="solid" w:color="FFFFFF" w:fill="auto"/>
          </w:tcPr>
          <w:p w14:paraId="3D7960CA" w14:textId="77777777" w:rsidR="000B0909" w:rsidRPr="006D73F9" w:rsidRDefault="000B0909" w:rsidP="000B0909">
            <w:pPr>
              <w:pStyle w:val="TAL"/>
              <w:jc w:val="right"/>
              <w:rPr>
                <w:sz w:val="16"/>
                <w:szCs w:val="16"/>
              </w:rPr>
            </w:pPr>
          </w:p>
        </w:tc>
        <w:tc>
          <w:tcPr>
            <w:tcW w:w="425" w:type="dxa"/>
            <w:shd w:val="solid" w:color="FFFFFF" w:fill="auto"/>
          </w:tcPr>
          <w:p w14:paraId="7482F840" w14:textId="214DAE48" w:rsidR="000B0909" w:rsidRDefault="000B0909" w:rsidP="000B0909">
            <w:pPr>
              <w:pStyle w:val="TAL"/>
              <w:jc w:val="center"/>
              <w:rPr>
                <w:sz w:val="16"/>
                <w:szCs w:val="16"/>
              </w:rPr>
            </w:pPr>
            <w:r w:rsidRPr="002357D5">
              <w:rPr>
                <w:sz w:val="16"/>
                <w:szCs w:val="16"/>
              </w:rPr>
              <w:t>F</w:t>
            </w:r>
          </w:p>
        </w:tc>
        <w:tc>
          <w:tcPr>
            <w:tcW w:w="4826" w:type="dxa"/>
            <w:shd w:val="solid" w:color="FFFFFF" w:fill="auto"/>
          </w:tcPr>
          <w:p w14:paraId="5F7AAB68" w14:textId="52A6E2A1" w:rsidR="000B0909" w:rsidRPr="00022F7E" w:rsidRDefault="000B0909" w:rsidP="000B0909">
            <w:pPr>
              <w:pStyle w:val="TAL"/>
              <w:rPr>
                <w:sz w:val="16"/>
                <w:szCs w:val="16"/>
              </w:rPr>
            </w:pPr>
            <w:r w:rsidRPr="002357D5">
              <w:rPr>
                <w:sz w:val="16"/>
                <w:szCs w:val="16"/>
              </w:rPr>
              <w:t>Corrections to data type in POST header</w:t>
            </w:r>
          </w:p>
        </w:tc>
        <w:tc>
          <w:tcPr>
            <w:tcW w:w="708" w:type="dxa"/>
            <w:shd w:val="solid" w:color="FFFFFF" w:fill="auto"/>
          </w:tcPr>
          <w:p w14:paraId="000E8DE0" w14:textId="3AF175B9" w:rsidR="000B0909" w:rsidRPr="006B40C2" w:rsidRDefault="000B0909" w:rsidP="000B0909">
            <w:pPr>
              <w:pStyle w:val="TAL"/>
              <w:jc w:val="center"/>
              <w:rPr>
                <w:sz w:val="16"/>
                <w:szCs w:val="16"/>
              </w:rPr>
            </w:pPr>
            <w:r w:rsidRPr="00495265">
              <w:rPr>
                <w:rFonts w:hint="eastAsia"/>
                <w:sz w:val="16"/>
                <w:szCs w:val="16"/>
              </w:rPr>
              <w:t>1</w:t>
            </w:r>
            <w:r w:rsidRPr="00495265">
              <w:rPr>
                <w:sz w:val="16"/>
                <w:szCs w:val="16"/>
              </w:rPr>
              <w:t>8.0.0</w:t>
            </w:r>
          </w:p>
        </w:tc>
      </w:tr>
      <w:tr w:rsidR="000B0909" w14:paraId="496C14EB" w14:textId="77777777" w:rsidTr="000243A9">
        <w:trPr>
          <w:gridAfter w:val="1"/>
          <w:wAfter w:w="6" w:type="dxa"/>
          <w:trHeight w:val="170"/>
        </w:trPr>
        <w:tc>
          <w:tcPr>
            <w:tcW w:w="800" w:type="dxa"/>
            <w:shd w:val="solid" w:color="FFFFFF" w:fill="auto"/>
          </w:tcPr>
          <w:p w14:paraId="53DA2FA8" w14:textId="4376F5EC" w:rsidR="000B0909" w:rsidRDefault="000B0909" w:rsidP="000B0909">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74632E06" w14:textId="45C54A7B" w:rsidR="000B0909" w:rsidRDefault="000B0909" w:rsidP="000B090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1BE98EE6" w14:textId="55ADA28B" w:rsidR="000B0909" w:rsidRPr="003C316F" w:rsidRDefault="000B0909" w:rsidP="000B0909">
            <w:pPr>
              <w:pStyle w:val="TAL"/>
              <w:jc w:val="center"/>
              <w:rPr>
                <w:sz w:val="16"/>
                <w:szCs w:val="16"/>
              </w:rPr>
            </w:pPr>
            <w:r w:rsidRPr="000B0909">
              <w:rPr>
                <w:sz w:val="16"/>
                <w:szCs w:val="16"/>
              </w:rPr>
              <w:t>CP-223173</w:t>
            </w:r>
          </w:p>
        </w:tc>
        <w:tc>
          <w:tcPr>
            <w:tcW w:w="567" w:type="dxa"/>
            <w:shd w:val="solid" w:color="FFFFFF" w:fill="auto"/>
          </w:tcPr>
          <w:p w14:paraId="6A1BC4A0" w14:textId="3C23CCA9" w:rsidR="000B0909" w:rsidRDefault="000B0909" w:rsidP="000B0909">
            <w:pPr>
              <w:pStyle w:val="TAL"/>
              <w:rPr>
                <w:sz w:val="16"/>
                <w:szCs w:val="16"/>
              </w:rPr>
            </w:pPr>
            <w:r w:rsidRPr="002357D5">
              <w:rPr>
                <w:sz w:val="16"/>
                <w:szCs w:val="16"/>
              </w:rPr>
              <w:t>0037</w:t>
            </w:r>
          </w:p>
        </w:tc>
        <w:tc>
          <w:tcPr>
            <w:tcW w:w="426" w:type="dxa"/>
            <w:shd w:val="solid" w:color="FFFFFF" w:fill="auto"/>
          </w:tcPr>
          <w:p w14:paraId="46531B5F" w14:textId="446F3454" w:rsidR="000B0909" w:rsidRPr="006D73F9" w:rsidRDefault="000B0909" w:rsidP="000B0909">
            <w:pPr>
              <w:pStyle w:val="TAL"/>
              <w:jc w:val="right"/>
              <w:rPr>
                <w:sz w:val="16"/>
                <w:szCs w:val="16"/>
              </w:rPr>
            </w:pPr>
            <w:r w:rsidRPr="002357D5">
              <w:rPr>
                <w:sz w:val="16"/>
                <w:szCs w:val="16"/>
              </w:rPr>
              <w:t>1</w:t>
            </w:r>
          </w:p>
        </w:tc>
        <w:tc>
          <w:tcPr>
            <w:tcW w:w="425" w:type="dxa"/>
            <w:shd w:val="solid" w:color="FFFFFF" w:fill="auto"/>
          </w:tcPr>
          <w:p w14:paraId="7D4DDEE7" w14:textId="7937588C" w:rsidR="000B0909" w:rsidRDefault="000B0909" w:rsidP="000B0909">
            <w:pPr>
              <w:pStyle w:val="TAL"/>
              <w:jc w:val="center"/>
              <w:rPr>
                <w:sz w:val="16"/>
                <w:szCs w:val="16"/>
              </w:rPr>
            </w:pPr>
            <w:r w:rsidRPr="002357D5">
              <w:rPr>
                <w:sz w:val="16"/>
                <w:szCs w:val="16"/>
              </w:rPr>
              <w:t>F</w:t>
            </w:r>
          </w:p>
        </w:tc>
        <w:tc>
          <w:tcPr>
            <w:tcW w:w="4826" w:type="dxa"/>
            <w:shd w:val="solid" w:color="FFFFFF" w:fill="auto"/>
          </w:tcPr>
          <w:p w14:paraId="2F6D4A7E" w14:textId="675126FB" w:rsidR="000B0909" w:rsidRPr="00022F7E" w:rsidRDefault="000B0909" w:rsidP="000B0909">
            <w:pPr>
              <w:pStyle w:val="TAL"/>
              <w:rPr>
                <w:sz w:val="16"/>
                <w:szCs w:val="16"/>
              </w:rPr>
            </w:pPr>
            <w:r w:rsidRPr="002357D5">
              <w:rPr>
                <w:sz w:val="16"/>
                <w:szCs w:val="16"/>
              </w:rPr>
              <w:t>The time stamp of data and analytics notification</w:t>
            </w:r>
          </w:p>
        </w:tc>
        <w:tc>
          <w:tcPr>
            <w:tcW w:w="708" w:type="dxa"/>
            <w:shd w:val="solid" w:color="FFFFFF" w:fill="auto"/>
          </w:tcPr>
          <w:p w14:paraId="0ECF7FF2" w14:textId="5C3E0CDA" w:rsidR="000B0909" w:rsidRPr="006B40C2" w:rsidRDefault="000B0909" w:rsidP="000B0909">
            <w:pPr>
              <w:pStyle w:val="TAL"/>
              <w:jc w:val="center"/>
              <w:rPr>
                <w:sz w:val="16"/>
                <w:szCs w:val="16"/>
              </w:rPr>
            </w:pPr>
            <w:r w:rsidRPr="00495265">
              <w:rPr>
                <w:rFonts w:hint="eastAsia"/>
                <w:sz w:val="16"/>
                <w:szCs w:val="16"/>
              </w:rPr>
              <w:t>1</w:t>
            </w:r>
            <w:r w:rsidRPr="00495265">
              <w:rPr>
                <w:sz w:val="16"/>
                <w:szCs w:val="16"/>
              </w:rPr>
              <w:t>8.0.0</w:t>
            </w:r>
          </w:p>
        </w:tc>
      </w:tr>
      <w:tr w:rsidR="000B0909" w14:paraId="1FD4181F" w14:textId="77777777" w:rsidTr="000243A9">
        <w:trPr>
          <w:gridAfter w:val="1"/>
          <w:wAfter w:w="6" w:type="dxa"/>
          <w:trHeight w:val="170"/>
        </w:trPr>
        <w:tc>
          <w:tcPr>
            <w:tcW w:w="800" w:type="dxa"/>
            <w:shd w:val="solid" w:color="FFFFFF" w:fill="auto"/>
          </w:tcPr>
          <w:p w14:paraId="6ED76764" w14:textId="3CC7322A" w:rsidR="000B0909" w:rsidRDefault="000B0909" w:rsidP="000B0909">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A6637C" w14:textId="40DC5B29" w:rsidR="000B0909" w:rsidRDefault="000B0909" w:rsidP="000B0909">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0141A38A" w:rsidR="000B0909" w:rsidRPr="003C316F" w:rsidRDefault="000B0909" w:rsidP="000B0909">
            <w:pPr>
              <w:pStyle w:val="TAL"/>
              <w:jc w:val="center"/>
              <w:rPr>
                <w:sz w:val="16"/>
                <w:szCs w:val="16"/>
              </w:rPr>
            </w:pPr>
            <w:r w:rsidRPr="000B0909">
              <w:rPr>
                <w:sz w:val="16"/>
                <w:szCs w:val="16"/>
              </w:rPr>
              <w:t>CP-223190</w:t>
            </w:r>
          </w:p>
        </w:tc>
        <w:tc>
          <w:tcPr>
            <w:tcW w:w="567" w:type="dxa"/>
            <w:shd w:val="solid" w:color="FFFFFF" w:fill="auto"/>
          </w:tcPr>
          <w:p w14:paraId="6E8BC86D" w14:textId="5B4CF17D" w:rsidR="000B0909" w:rsidRDefault="000B0909" w:rsidP="000B0909">
            <w:pPr>
              <w:pStyle w:val="TAL"/>
              <w:rPr>
                <w:sz w:val="16"/>
                <w:szCs w:val="16"/>
              </w:rPr>
            </w:pPr>
            <w:r w:rsidRPr="002357D5">
              <w:rPr>
                <w:sz w:val="16"/>
                <w:szCs w:val="16"/>
              </w:rPr>
              <w:t>0040</w:t>
            </w:r>
          </w:p>
        </w:tc>
        <w:tc>
          <w:tcPr>
            <w:tcW w:w="426" w:type="dxa"/>
            <w:shd w:val="solid" w:color="FFFFFF" w:fill="auto"/>
          </w:tcPr>
          <w:p w14:paraId="03950034" w14:textId="77777777" w:rsidR="000B0909" w:rsidRPr="006D73F9" w:rsidRDefault="000B0909" w:rsidP="000B0909">
            <w:pPr>
              <w:pStyle w:val="TAL"/>
              <w:jc w:val="right"/>
              <w:rPr>
                <w:sz w:val="16"/>
                <w:szCs w:val="16"/>
              </w:rPr>
            </w:pPr>
          </w:p>
        </w:tc>
        <w:tc>
          <w:tcPr>
            <w:tcW w:w="425" w:type="dxa"/>
            <w:shd w:val="solid" w:color="FFFFFF" w:fill="auto"/>
          </w:tcPr>
          <w:p w14:paraId="06358603" w14:textId="31D9215A" w:rsidR="000B0909" w:rsidRDefault="000B0909" w:rsidP="000B0909">
            <w:pPr>
              <w:pStyle w:val="TAL"/>
              <w:jc w:val="center"/>
              <w:rPr>
                <w:sz w:val="16"/>
                <w:szCs w:val="16"/>
              </w:rPr>
            </w:pPr>
            <w:r w:rsidRPr="002357D5">
              <w:rPr>
                <w:sz w:val="16"/>
                <w:szCs w:val="16"/>
              </w:rPr>
              <w:t>F</w:t>
            </w:r>
          </w:p>
        </w:tc>
        <w:tc>
          <w:tcPr>
            <w:tcW w:w="4826" w:type="dxa"/>
            <w:shd w:val="solid" w:color="FFFFFF" w:fill="auto"/>
          </w:tcPr>
          <w:p w14:paraId="4E62E0A1" w14:textId="2F516BFD" w:rsidR="000B0909" w:rsidRPr="00022F7E" w:rsidRDefault="000B0909" w:rsidP="000B0909">
            <w:pPr>
              <w:pStyle w:val="TAL"/>
              <w:rPr>
                <w:sz w:val="16"/>
                <w:szCs w:val="16"/>
              </w:rPr>
            </w:pPr>
            <w:r w:rsidRPr="002357D5">
              <w:rPr>
                <w:sz w:val="16"/>
                <w:szCs w:val="16"/>
              </w:rPr>
              <w:t xml:space="preserve">Update of info and </w:t>
            </w:r>
            <w:proofErr w:type="spellStart"/>
            <w:r w:rsidRPr="002357D5">
              <w:rPr>
                <w:sz w:val="16"/>
                <w:szCs w:val="16"/>
              </w:rPr>
              <w:t>externalDocs</w:t>
            </w:r>
            <w:proofErr w:type="spellEnd"/>
            <w:r w:rsidRPr="002357D5">
              <w:rPr>
                <w:sz w:val="16"/>
                <w:szCs w:val="16"/>
              </w:rPr>
              <w:t xml:space="preserve"> fields</w:t>
            </w:r>
          </w:p>
        </w:tc>
        <w:tc>
          <w:tcPr>
            <w:tcW w:w="708" w:type="dxa"/>
            <w:shd w:val="solid" w:color="FFFFFF" w:fill="auto"/>
          </w:tcPr>
          <w:p w14:paraId="42505B87" w14:textId="537FEE72" w:rsidR="000B0909" w:rsidRPr="006B40C2" w:rsidRDefault="000B0909" w:rsidP="000B0909">
            <w:pPr>
              <w:pStyle w:val="TAL"/>
              <w:jc w:val="center"/>
              <w:rPr>
                <w:sz w:val="16"/>
                <w:szCs w:val="16"/>
              </w:rPr>
            </w:pPr>
            <w:r w:rsidRPr="00495265">
              <w:rPr>
                <w:rFonts w:hint="eastAsia"/>
                <w:sz w:val="16"/>
                <w:szCs w:val="16"/>
              </w:rPr>
              <w:t>1</w:t>
            </w:r>
            <w:r w:rsidRPr="00495265">
              <w:rPr>
                <w:sz w:val="16"/>
                <w:szCs w:val="16"/>
              </w:rPr>
              <w:t>8.0.0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830D9" w14:textId="77777777" w:rsidR="00F37F44" w:rsidRDefault="00F37F44">
      <w:r>
        <w:separator/>
      </w:r>
    </w:p>
  </w:endnote>
  <w:endnote w:type="continuationSeparator" w:id="0">
    <w:p w14:paraId="22CA26A8" w14:textId="77777777" w:rsidR="00F37F44" w:rsidRDefault="00F3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4763" w14:textId="77777777" w:rsidR="00F37F44" w:rsidRDefault="00F37F44">
      <w:r>
        <w:separator/>
      </w:r>
    </w:p>
  </w:footnote>
  <w:footnote w:type="continuationSeparator" w:id="0">
    <w:p w14:paraId="1960C012" w14:textId="77777777" w:rsidR="00F37F44" w:rsidRDefault="00F37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442B6AB2"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909">
      <w:rPr>
        <w:rFonts w:ascii="Arial" w:hAnsi="Arial" w:cs="Arial"/>
        <w:b/>
        <w:noProof/>
        <w:sz w:val="18"/>
        <w:szCs w:val="18"/>
      </w:rPr>
      <w:t>3GPP TS 29.576 V17V18.20.0 (2022-0912)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E39BFBB"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909">
      <w:rPr>
        <w:rFonts w:ascii="Arial" w:hAnsi="Arial" w:cs="Arial"/>
        <w:b/>
        <w:noProof/>
        <w:sz w:val="18"/>
        <w:szCs w:val="18"/>
      </w:rPr>
      <w:t>Release 1718</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D7842"/>
    <w:rsid w:val="00200437"/>
    <w:rsid w:val="00203ACC"/>
    <w:rsid w:val="002260FB"/>
    <w:rsid w:val="002264C2"/>
    <w:rsid w:val="002357D5"/>
    <w:rsid w:val="00240505"/>
    <w:rsid w:val="00252D2C"/>
    <w:rsid w:val="00262BF9"/>
    <w:rsid w:val="00291121"/>
    <w:rsid w:val="00293892"/>
    <w:rsid w:val="002A4306"/>
    <w:rsid w:val="002B13AC"/>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E4940"/>
    <w:rsid w:val="00802EBF"/>
    <w:rsid w:val="008065D7"/>
    <w:rsid w:val="0081641D"/>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D2B17"/>
    <w:rsid w:val="00CD3A07"/>
    <w:rsid w:val="00CE07CD"/>
    <w:rsid w:val="00CE5414"/>
    <w:rsid w:val="00CF0C65"/>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37F44"/>
    <w:rsid w:val="00F470B4"/>
    <w:rsid w:val="00F66495"/>
    <w:rsid w:val="00F75A3C"/>
    <w:rsid w:val="00F76E42"/>
    <w:rsid w:val="00F80108"/>
    <w:rsid w:val="00F83E5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13572</Words>
  <Characters>77367</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2022-12-02T11:09:00Z</dcterms:created>
  <dcterms:modified xsi:type="dcterms:W3CDTF">2022-12-02T11:09:00Z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