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C34762" w:rsidR="004F0988" w:rsidRPr="0016361A" w:rsidRDefault="008A6D4A" w:rsidP="003B127C">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r w:rsidR="008B71D2">
              <w:rPr>
                <w:rFonts w:hint="eastAsia"/>
                <w:lang w:eastAsia="zh-CN"/>
              </w:rPr>
              <w:t>1</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8B71D2">
              <w:rPr>
                <w:rFonts w:hint="eastAsia"/>
                <w:sz w:val="32"/>
                <w:lang w:eastAsia="zh-CN"/>
              </w:rPr>
              <w:t>0</w:t>
            </w:r>
            <w:r w:rsidR="00081118">
              <w:rPr>
                <w:rFonts w:hint="eastAsia"/>
                <w:sz w:val="32"/>
                <w:lang w:eastAsia="zh-CN"/>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9508AB">
      <w:pPr>
        <w:pStyle w:val="TT"/>
      </w:pPr>
      <w:r w:rsidRPr="004D3578">
        <w:br w:type="page"/>
      </w:r>
      <w:bookmarkStart w:id="8" w:name="tableOfContents"/>
      <w:bookmarkEnd w:id="8"/>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2"/>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2"/>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2"/>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2"/>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2"/>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2"/>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2"/>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2"/>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2"/>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2"/>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2"/>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2"/>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2"/>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2"/>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2"/>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2"/>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2"/>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2"/>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2"/>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2"/>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2"/>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2"/>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2"/>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2"/>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2"/>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2"/>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2"/>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2"/>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2"/>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1"/>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50B66733"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CC400A">
        <w:t> </w:t>
      </w:r>
      <w:bookmarkEnd w:id="41"/>
      <w:bookmarkEnd w:id="42"/>
      <w:bookmarkEnd w:id="43"/>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4" w:name="_Toc510696582"/>
      <w:bookmarkStart w:id="45" w:name="_Toc35971374"/>
      <w:bookmarkStart w:id="46" w:name="_Toc67903498"/>
      <w:bookmarkStart w:id="47" w:name="_Toc90664011"/>
      <w:bookmarkStart w:id="48" w:name="_Toc94197721"/>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49" w:name="_Toc510696583"/>
      <w:bookmarkStart w:id="50" w:name="_Toc35971375"/>
      <w:bookmarkStart w:id="51" w:name="_Toc67903499"/>
      <w:bookmarkStart w:id="52" w:name="_Toc90664012"/>
      <w:bookmarkStart w:id="53" w:name="_Toc94197722"/>
      <w:r w:rsidRPr="004D3578">
        <w:t>3.3</w:t>
      </w:r>
      <w:r w:rsidRPr="004D3578">
        <w:tab/>
        <w:t>Abbreviations</w:t>
      </w:r>
      <w:bookmarkEnd w:id="49"/>
      <w:bookmarkEnd w:id="50"/>
      <w:bookmarkEnd w:id="51"/>
      <w:bookmarkEnd w:id="52"/>
      <w:bookmarkEnd w:id="53"/>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4" w:name="_Toc510696584"/>
      <w:bookmarkStart w:id="55" w:name="_Toc35971376"/>
      <w:bookmarkStart w:id="56" w:name="_Toc67903500"/>
      <w:bookmarkStart w:id="57" w:name="_Toc90664013"/>
      <w:bookmarkStart w:id="58" w:name="_Toc94197723"/>
      <w:r w:rsidRPr="004D3578">
        <w:t>4</w:t>
      </w:r>
      <w:r w:rsidRPr="004D3578">
        <w:tab/>
      </w:r>
      <w:r>
        <w:t>Overview</w:t>
      </w:r>
      <w:bookmarkEnd w:id="54"/>
      <w:bookmarkEnd w:id="55"/>
      <w:bookmarkEnd w:id="56"/>
      <w:bookmarkEnd w:id="57"/>
      <w:bookmarkEnd w:id="58"/>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59" w:name="_MON_1684249593"/>
    <w:bookmarkStart w:id="60" w:name="_MON_1684249596"/>
    <w:bookmarkStart w:id="61" w:name="_MON_1684249266"/>
    <w:bookmarkStart w:id="62" w:name="_MON_1684249511"/>
    <w:bookmarkStart w:id="63" w:name="_MON_1684249550"/>
    <w:bookmarkStart w:id="64" w:name="_MON_1684249553"/>
    <w:bookmarkStart w:id="65" w:name="_MON_1684249561"/>
    <w:bookmarkEnd w:id="59"/>
    <w:bookmarkEnd w:id="60"/>
    <w:bookmarkEnd w:id="61"/>
    <w:bookmarkEnd w:id="62"/>
    <w:bookmarkEnd w:id="63"/>
    <w:bookmarkEnd w:id="64"/>
    <w:bookmarkEnd w:id="65"/>
    <w:bookmarkStart w:id="66" w:name="_MON_1684249579"/>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15531372"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7" w:name="_Toc510696585"/>
      <w:bookmarkStart w:id="68" w:name="_Toc35971377"/>
      <w:bookmarkStart w:id="69" w:name="_Toc67903501"/>
      <w:bookmarkStart w:id="70" w:name="_Toc90664014"/>
      <w:bookmarkStart w:id="71"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21"/>
      </w:pPr>
      <w:bookmarkStart w:id="72" w:name="_Toc510696586"/>
      <w:bookmarkStart w:id="73" w:name="_Toc35971378"/>
      <w:bookmarkStart w:id="74" w:name="_Toc67903502"/>
      <w:bookmarkStart w:id="75" w:name="_Toc90664015"/>
      <w:bookmarkStart w:id="76" w:name="_Toc94197725"/>
      <w:r>
        <w:t>5.1</w:t>
      </w:r>
      <w:r>
        <w:tab/>
        <w:t>Introduction</w:t>
      </w:r>
      <w:bookmarkEnd w:id="72"/>
      <w:bookmarkEnd w:id="73"/>
      <w:bookmarkEnd w:id="74"/>
      <w:bookmarkEnd w:id="75"/>
      <w:bookmarkEnd w:id="76"/>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9508AB"/>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77" w:name="_Toc510696587"/>
      <w:bookmarkStart w:id="78" w:name="_Toc35971379"/>
      <w:bookmarkStart w:id="79" w:name="_Toc67903503"/>
      <w:bookmarkStart w:id="80" w:name="_Toc90664016"/>
      <w:bookmarkStart w:id="81" w:name="_Toc94197726"/>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31"/>
      </w:pPr>
      <w:bookmarkStart w:id="82" w:name="_Toc510696588"/>
      <w:bookmarkStart w:id="83" w:name="_Toc35971380"/>
      <w:bookmarkStart w:id="84" w:name="_Toc67903504"/>
      <w:bookmarkStart w:id="85" w:name="_Toc90664017"/>
      <w:bookmarkStart w:id="86" w:name="_Toc94197727"/>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87" w:name="_Toc510696589"/>
      <w:bookmarkStart w:id="88" w:name="_Toc35971381"/>
      <w:bookmarkStart w:id="89" w:name="_Toc67903505"/>
      <w:bookmarkStart w:id="90" w:name="_Toc90664018"/>
      <w:bookmarkStart w:id="91" w:name="_Toc94197728"/>
      <w:r>
        <w:t>5.2.2</w:t>
      </w:r>
      <w:r>
        <w:tab/>
        <w:t>Service Operations</w:t>
      </w:r>
      <w:bookmarkEnd w:id="87"/>
      <w:bookmarkEnd w:id="88"/>
      <w:bookmarkEnd w:id="89"/>
      <w:bookmarkEnd w:id="90"/>
      <w:bookmarkEnd w:id="91"/>
    </w:p>
    <w:p w14:paraId="679BB854" w14:textId="77777777" w:rsidR="008A6D4A" w:rsidRDefault="008A6D4A" w:rsidP="008A6D4A">
      <w:pPr>
        <w:pStyle w:val="41"/>
      </w:pPr>
      <w:bookmarkStart w:id="92" w:name="_Toc510696590"/>
      <w:bookmarkStart w:id="93" w:name="_Toc35971382"/>
      <w:bookmarkStart w:id="94" w:name="_Toc67903506"/>
      <w:bookmarkStart w:id="95" w:name="_Toc90664019"/>
      <w:bookmarkStart w:id="96" w:name="_Toc94197729"/>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97" w:name="_Toc510696591"/>
      <w:bookmarkStart w:id="98" w:name="_Toc35971383"/>
      <w:bookmarkStart w:id="99" w:name="_Toc67903507"/>
      <w:bookmarkStart w:id="100" w:name="_Toc90664020"/>
      <w:bookmarkStart w:id="101" w:name="_Toc94197730"/>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51"/>
      </w:pPr>
      <w:bookmarkStart w:id="102" w:name="_Toc510696592"/>
      <w:bookmarkStart w:id="103" w:name="_Toc35971384"/>
      <w:bookmarkStart w:id="104" w:name="_Toc67903508"/>
      <w:bookmarkStart w:id="105" w:name="_Toc90664021"/>
      <w:bookmarkStart w:id="106" w:name="_Toc94197731"/>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07" w:name="_Toc90664022"/>
      <w:bookmarkStart w:id="108" w:name="_Toc94197732"/>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pt;height:108pt" o:ole="">
            <v:imagedata r:id="rId15" o:title=""/>
          </v:shape>
          <o:OLEObject Type="Embed" ProgID="Visio.Drawing.11" ShapeID="_x0000_i1026" DrawAspect="Content" ObjectID="_1715531373"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51"/>
      </w:pPr>
      <w:bookmarkStart w:id="112" w:name="_Toc90664023"/>
      <w:bookmarkStart w:id="113"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4" w:name="_Toc90664024"/>
      <w:bookmarkStart w:id="115"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16" w:name="_Toc90664025"/>
      <w:bookmarkStart w:id="117"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18" w:name="_Toc90664026"/>
      <w:bookmarkStart w:id="119"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0" w:name="_Toc90664027"/>
      <w:bookmarkStart w:id="121"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2" w:name="_Toc90664028"/>
      <w:bookmarkStart w:id="123" w:name="_Toc94197738"/>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51"/>
      </w:pPr>
      <w:bookmarkStart w:id="124" w:name="_Toc90664029"/>
      <w:bookmarkStart w:id="125" w:name="_Toc94197739"/>
      <w:r>
        <w:t>5.2.2.</w:t>
      </w:r>
      <w:r>
        <w:rPr>
          <w:rFonts w:hint="eastAsia"/>
          <w:lang w:eastAsia="zh-CN"/>
        </w:rPr>
        <w:t>3</w:t>
      </w:r>
      <w:r>
        <w:t>.1</w:t>
      </w:r>
      <w:r>
        <w:tab/>
        <w:t>General</w:t>
      </w:r>
      <w:bookmarkEnd w:id="124"/>
      <w:bookmarkEnd w:id="125"/>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pt;height:108pt" o:ole="">
            <v:imagedata r:id="rId17" o:title=""/>
          </v:shape>
          <o:OLEObject Type="Embed" ProgID="Visio.Drawing.11" ShapeID="_x0000_i1027" DrawAspect="Content" ObjectID="_1715531374"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1"/>
        <w:rPr>
          <w:lang w:eastAsia="zh-CN"/>
        </w:rPr>
      </w:pPr>
      <w:bookmarkStart w:id="126" w:name="_Toc90664030"/>
      <w:bookmarkStart w:id="127"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51"/>
      </w:pPr>
      <w:bookmarkStart w:id="128" w:name="_Toc90664031"/>
      <w:bookmarkStart w:id="129" w:name="_Toc94197741"/>
      <w:r>
        <w:t>5.2.2.</w:t>
      </w:r>
      <w:r>
        <w:rPr>
          <w:rFonts w:hint="eastAsia"/>
          <w:lang w:eastAsia="zh-CN"/>
        </w:rPr>
        <w:t>4</w:t>
      </w:r>
      <w:r>
        <w:t>.1</w:t>
      </w:r>
      <w:r>
        <w:tab/>
        <w:t>General</w:t>
      </w:r>
      <w:bookmarkEnd w:id="128"/>
      <w:bookmarkEnd w:id="129"/>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15531375"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0" w:name="_Toc510696597"/>
      <w:bookmarkStart w:id="131" w:name="_Toc35971389"/>
      <w:bookmarkStart w:id="132" w:name="_Toc67903513"/>
      <w:bookmarkStart w:id="133" w:name="_Toc90664032"/>
      <w:bookmarkStart w:id="134" w:name="_Toc94197742"/>
      <w:r>
        <w:t>6</w:t>
      </w:r>
      <w:r>
        <w:tab/>
        <w:t>API Definitions</w:t>
      </w:r>
      <w:bookmarkEnd w:id="130"/>
      <w:bookmarkEnd w:id="131"/>
      <w:bookmarkEnd w:id="132"/>
      <w:bookmarkEnd w:id="133"/>
      <w:bookmarkEnd w:id="134"/>
    </w:p>
    <w:p w14:paraId="391C9859" w14:textId="40CF714B" w:rsidR="008A6D4A" w:rsidRDefault="008A6D4A" w:rsidP="008A6D4A">
      <w:pPr>
        <w:pStyle w:val="21"/>
      </w:pPr>
      <w:bookmarkStart w:id="135" w:name="_Toc510696598"/>
      <w:bookmarkStart w:id="136" w:name="_Toc35971390"/>
      <w:bookmarkStart w:id="137" w:name="_Toc67903514"/>
      <w:bookmarkStart w:id="138" w:name="_Toc90664033"/>
      <w:bookmarkStart w:id="139" w:name="_Toc94197743"/>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31"/>
      </w:pPr>
      <w:bookmarkStart w:id="140" w:name="_Toc70925839"/>
      <w:bookmarkStart w:id="141" w:name="_Toc73369097"/>
      <w:bookmarkStart w:id="142" w:name="_Toc90664035"/>
      <w:bookmarkStart w:id="143" w:name="_Toc94197744"/>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379772D5"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45" w:name="_Toc35971392"/>
      <w:bookmarkStart w:id="146" w:name="_Toc67903516"/>
      <w:bookmarkStart w:id="147" w:name="_Toc90664036"/>
      <w:bookmarkStart w:id="148" w:name="_Toc94197745"/>
      <w:r>
        <w:t>6.1.2</w:t>
      </w:r>
      <w:r>
        <w:tab/>
        <w:t>Usage of HTTP</w:t>
      </w:r>
      <w:bookmarkEnd w:id="144"/>
      <w:bookmarkEnd w:id="145"/>
      <w:bookmarkEnd w:id="146"/>
      <w:bookmarkEnd w:id="147"/>
      <w:bookmarkEnd w:id="148"/>
    </w:p>
    <w:p w14:paraId="40BDD3FB" w14:textId="0097B635" w:rsidR="008A6D4A" w:rsidRDefault="008A6D4A" w:rsidP="00344385">
      <w:pPr>
        <w:pStyle w:val="41"/>
        <w:rPr>
          <w:lang w:eastAsia="zh-CN"/>
        </w:rPr>
      </w:pPr>
      <w:bookmarkStart w:id="149" w:name="_Toc510696601"/>
      <w:bookmarkStart w:id="150" w:name="_Toc35971393"/>
      <w:bookmarkStart w:id="151" w:name="_Toc67903517"/>
      <w:bookmarkStart w:id="152" w:name="_Toc90664037"/>
      <w:bookmarkStart w:id="153" w:name="_Toc94197746"/>
      <w:r>
        <w:t>6.1.2.1</w:t>
      </w:r>
      <w:r>
        <w:tab/>
        <w:t>General</w:t>
      </w:r>
      <w:bookmarkEnd w:id="149"/>
      <w:bookmarkEnd w:id="150"/>
      <w:bookmarkEnd w:id="151"/>
      <w:bookmarkEnd w:id="152"/>
      <w:bookmarkEnd w:id="153"/>
    </w:p>
    <w:p w14:paraId="754EEE5A" w14:textId="7FFEAB2F"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55" w:name="_Toc35971394"/>
      <w:bookmarkStart w:id="156" w:name="_Toc67903518"/>
      <w:bookmarkStart w:id="157" w:name="_Toc90664038"/>
      <w:bookmarkStart w:id="158" w:name="_Toc94197747"/>
      <w:r>
        <w:t>6.1.2.2</w:t>
      </w:r>
      <w:r>
        <w:tab/>
        <w:t>HTTP standard headers</w:t>
      </w:r>
      <w:bookmarkEnd w:id="154"/>
      <w:bookmarkEnd w:id="155"/>
      <w:bookmarkEnd w:id="156"/>
      <w:bookmarkEnd w:id="157"/>
      <w:bookmarkEnd w:id="158"/>
    </w:p>
    <w:p w14:paraId="37563F57" w14:textId="77777777" w:rsidR="008A6D4A" w:rsidRDefault="008A6D4A" w:rsidP="00662390">
      <w:pPr>
        <w:pStyle w:val="51"/>
        <w:rPr>
          <w:lang w:eastAsia="zh-CN"/>
        </w:rPr>
      </w:pPr>
      <w:bookmarkStart w:id="159" w:name="_Toc510696603"/>
      <w:bookmarkStart w:id="160" w:name="_Toc35971395"/>
      <w:bookmarkStart w:id="161" w:name="_Toc67903519"/>
      <w:bookmarkStart w:id="162" w:name="_Toc90664039"/>
      <w:bookmarkStart w:id="163" w:name="_Toc94197748"/>
      <w:r>
        <w:t>6.1.2.2.1</w:t>
      </w:r>
      <w:r>
        <w:rPr>
          <w:rFonts w:hint="eastAsia"/>
          <w:lang w:eastAsia="zh-CN"/>
        </w:rPr>
        <w:tab/>
      </w:r>
      <w:r>
        <w:rPr>
          <w:lang w:eastAsia="zh-CN"/>
        </w:rPr>
        <w:t>General</w:t>
      </w:r>
      <w:bookmarkEnd w:id="159"/>
      <w:bookmarkEnd w:id="160"/>
      <w:bookmarkEnd w:id="161"/>
      <w:bookmarkEnd w:id="162"/>
      <w:bookmarkEnd w:id="163"/>
    </w:p>
    <w:p w14:paraId="02C8BA3C" w14:textId="70DE885C"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65" w:name="_Toc35971396"/>
      <w:bookmarkStart w:id="166" w:name="_Toc67903520"/>
      <w:bookmarkStart w:id="167" w:name="_Toc90664040"/>
      <w:bookmarkStart w:id="168" w:name="_Toc94197749"/>
      <w:r>
        <w:t>6.1.2.2.2</w:t>
      </w:r>
      <w:r>
        <w:tab/>
        <w:t>Content type</w:t>
      </w:r>
      <w:bookmarkEnd w:id="164"/>
      <w:bookmarkEnd w:id="165"/>
      <w:bookmarkEnd w:id="166"/>
      <w:bookmarkEnd w:id="167"/>
      <w:bookmarkEnd w:id="168"/>
    </w:p>
    <w:p w14:paraId="31561C95" w14:textId="24222244"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0" w:name="_Toc35971397"/>
      <w:bookmarkStart w:id="171" w:name="_Toc67903521"/>
      <w:bookmarkStart w:id="172" w:name="_Toc90664041"/>
      <w:bookmarkStart w:id="173" w:name="_Toc94197750"/>
      <w:r>
        <w:t>6.1.2.3</w:t>
      </w:r>
      <w:r>
        <w:tab/>
        <w:t>HTTP custom headers</w:t>
      </w:r>
      <w:bookmarkEnd w:id="169"/>
      <w:bookmarkEnd w:id="170"/>
      <w:bookmarkEnd w:id="171"/>
      <w:bookmarkEnd w:id="172"/>
      <w:bookmarkEnd w:id="173"/>
    </w:p>
    <w:p w14:paraId="0A8370E8" w14:textId="4B4DD7EA"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2" w:name="_Toc510696607"/>
      <w:bookmarkStart w:id="183" w:name="_Toc35971398"/>
      <w:bookmarkStart w:id="184" w:name="_Toc67903522"/>
      <w:bookmarkStart w:id="185" w:name="_Toc90664042"/>
      <w:bookmarkStart w:id="186" w:name="_Toc94197751"/>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31"/>
      </w:pPr>
      <w:bookmarkStart w:id="188" w:name="_Toc510696622"/>
      <w:bookmarkStart w:id="189" w:name="_Toc35971413"/>
      <w:bookmarkStart w:id="190" w:name="_Toc67903530"/>
      <w:bookmarkStart w:id="191" w:name="_Toc90664043"/>
      <w:bookmarkStart w:id="192" w:name="_Toc94197752"/>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41"/>
      </w:pPr>
      <w:bookmarkStart w:id="193" w:name="_Toc510696623"/>
      <w:bookmarkStart w:id="194" w:name="_Toc35971414"/>
      <w:bookmarkStart w:id="195" w:name="_Toc67903531"/>
      <w:bookmarkStart w:id="196" w:name="_Toc90664044"/>
      <w:bookmarkStart w:id="197" w:name="_Toc94197753"/>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9508AB">
      <w:pPr>
        <w:pStyle w:val="TH"/>
        <w:rPr>
          <w:lang w:val="en-US" w:eastAsia="zh-CN"/>
        </w:rPr>
      </w:pPr>
      <w:r w:rsidRPr="006B3BA0">
        <w:object w:dxaOrig="8470" w:dyaOrig="3310" w14:anchorId="6678F2DE">
          <v:shape id="_x0000_i1029" type="#_x0000_t75" style="width:426pt;height:163.8pt" o:ole="">
            <v:imagedata r:id="rId21" o:title=""/>
          </v:shape>
          <o:OLEObject Type="Embed" ProgID="Visio.Drawing.11" ShapeID="_x0000_i1029" DrawAspect="Content" ObjectID="_1715531376" r:id="rId22"/>
        </w:object>
      </w:r>
    </w:p>
    <w:p w14:paraId="2EB735C9" w14:textId="77777777" w:rsidR="004D50F4" w:rsidRPr="006B3BA0" w:rsidRDefault="004D50F4" w:rsidP="009508AB">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198"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8"/>
      <w:r>
        <w:rPr>
          <w:rFonts w:hint="eastAsia"/>
          <w:lang w:eastAsia="zh-CN"/>
        </w:rPr>
        <w:t>-discovery</w:t>
      </w:r>
    </w:p>
    <w:p w14:paraId="6B2F9925" w14:textId="77777777" w:rsidR="004D50F4" w:rsidRPr="006B3BA0" w:rsidRDefault="004D50F4" w:rsidP="00084A4F">
      <w:pPr>
        <w:pStyle w:val="51"/>
      </w:pPr>
      <w:bookmarkStart w:id="199"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0"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0460FA29"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41"/>
        <w:rPr>
          <w:lang w:eastAsia="zh-CN"/>
        </w:rPr>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084A4F">
      <w:pPr>
        <w:pStyle w:val="51"/>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1769BBAE"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9508AB"/>
    <w:p w14:paraId="600F44E1" w14:textId="77777777" w:rsidR="008A6D4A" w:rsidRDefault="008A6D4A" w:rsidP="00662390">
      <w:pPr>
        <w:pStyle w:val="31"/>
      </w:pPr>
      <w:bookmarkStart w:id="201" w:name="_Toc510696628"/>
      <w:bookmarkStart w:id="202" w:name="_Toc35971419"/>
      <w:bookmarkStart w:id="203" w:name="_Toc67903536"/>
      <w:bookmarkStart w:id="204" w:name="_Toc90664045"/>
      <w:bookmarkStart w:id="205" w:name="_Toc94197754"/>
      <w:r>
        <w:t>6.1.5</w:t>
      </w:r>
      <w:r>
        <w:tab/>
        <w:t>Notifications</w:t>
      </w:r>
      <w:bookmarkEnd w:id="201"/>
      <w:bookmarkEnd w:id="202"/>
      <w:bookmarkEnd w:id="203"/>
      <w:bookmarkEnd w:id="204"/>
      <w:bookmarkEnd w:id="205"/>
    </w:p>
    <w:p w14:paraId="554D87B3" w14:textId="3510D198" w:rsidR="008A6D4A" w:rsidRPr="00384E92" w:rsidRDefault="008A6D4A" w:rsidP="00344385">
      <w:pPr>
        <w:pStyle w:val="41"/>
        <w:rPr>
          <w:lang w:eastAsia="zh-CN"/>
        </w:rPr>
      </w:pPr>
      <w:bookmarkStart w:id="206" w:name="_Toc510696629"/>
      <w:bookmarkStart w:id="207" w:name="_Toc35971420"/>
      <w:bookmarkStart w:id="208" w:name="_Toc67903537"/>
      <w:bookmarkStart w:id="209" w:name="_Toc90664046"/>
      <w:bookmarkStart w:id="210" w:name="_Toc94197755"/>
      <w:r>
        <w:t>6.1.5.1</w:t>
      </w:r>
      <w:r>
        <w:tab/>
        <w:t>General</w:t>
      </w:r>
      <w:bookmarkEnd w:id="206"/>
      <w:bookmarkEnd w:id="207"/>
      <w:bookmarkEnd w:id="208"/>
      <w:bookmarkEnd w:id="209"/>
      <w:bookmarkEnd w:id="210"/>
    </w:p>
    <w:p w14:paraId="3D1E197A" w14:textId="77777777" w:rsidR="00B13976" w:rsidRPr="00D624C6" w:rsidRDefault="00B13976" w:rsidP="00B13976">
      <w:pPr>
        <w:rPr>
          <w:lang w:eastAsia="zh-CN"/>
        </w:rPr>
      </w:pPr>
      <w:bookmarkStart w:id="211" w:name="_Toc510696630"/>
      <w:bookmarkStart w:id="212"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
    <w:p w14:paraId="3348F3DB" w14:textId="2ABBFF7F" w:rsidR="00A76317" w:rsidRPr="008D72A7" w:rsidRDefault="00A76317" w:rsidP="00A76317">
      <w:pPr>
        <w:pStyle w:val="51"/>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1"/>
      </w:pPr>
      <w:bookmarkStart w:id="269" w:name="_Toc35971427"/>
      <w:bookmarkStart w:id="270" w:name="_Toc67903543"/>
      <w:bookmarkStart w:id="271" w:name="_Toc90664052"/>
      <w:bookmarkStart w:id="272" w:name="_Toc94197761"/>
      <w:bookmarkEnd w:id="211"/>
      <w:r>
        <w:t>6.1.6</w:t>
      </w:r>
      <w:r>
        <w:tab/>
        <w:t>Data Model</w:t>
      </w:r>
      <w:bookmarkEnd w:id="212"/>
      <w:bookmarkEnd w:id="269"/>
      <w:bookmarkEnd w:id="270"/>
      <w:bookmarkEnd w:id="271"/>
      <w:bookmarkEnd w:id="272"/>
    </w:p>
    <w:p w14:paraId="405EFF41" w14:textId="77777777" w:rsidR="008A6D4A" w:rsidRDefault="008A6D4A" w:rsidP="008A6D4A">
      <w:pPr>
        <w:pStyle w:val="41"/>
      </w:pPr>
      <w:bookmarkStart w:id="273" w:name="_Toc510696633"/>
      <w:bookmarkStart w:id="274" w:name="_Toc35971428"/>
      <w:bookmarkStart w:id="275" w:name="_Toc67903544"/>
      <w:bookmarkStart w:id="276" w:name="_Toc90664053"/>
      <w:bookmarkStart w:id="277" w:name="_Toc94197762"/>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9508AB">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9508AB">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9508AB">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9508AB">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9508AB">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9508AB">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9508AB">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9508AB">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9508AB">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9508AB">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9508AB">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9508AB">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9508AB">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9508AB">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9508AB">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9508AB">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9508AB">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9508AB">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9508AB">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9508AB">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9508AB">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9508AB">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9508AB">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9508AB">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9508AB">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9508AB">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9508AB">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9508AB">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9508AB">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9508AB">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9508AB">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9508AB">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9508AB">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9508AB">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9508AB">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9508AB">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9508AB">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9508AB">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9508AB">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9508AB">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9508AB">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9508AB">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81D17D7" w:rsidR="00A76317" w:rsidRPr="00F2763A" w:rsidRDefault="00A76317" w:rsidP="009508AB">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9508AB">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9508AB">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9508AB">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9508AB">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9508AB">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r w:rsidRPr="008044A6">
        <w:rPr>
          <w:lang w:val="en-US"/>
        </w:rPr>
        <w:lastRenderedPageBreak/>
        <w:t>6.1.6.2</w:t>
      </w:r>
      <w:r w:rsidRPr="008044A6">
        <w:rPr>
          <w:lang w:val="en-US"/>
        </w:rPr>
        <w:tab/>
        <w:t>Structured data types</w:t>
      </w:r>
    </w:p>
    <w:p w14:paraId="62AF3B8C" w14:textId="77777777" w:rsidR="004D50F4" w:rsidRPr="008044A6" w:rsidRDefault="004D50F4" w:rsidP="00084A4F">
      <w:pPr>
        <w:pStyle w:val="51"/>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r w:rsidRPr="008044A6">
        <w:t>6.1.6.2.</w:t>
      </w:r>
      <w:r w:rsidRPr="008044A6">
        <w:rPr>
          <w:rFonts w:hint="eastAsia"/>
          <w:lang w:eastAsia="zh-CN"/>
        </w:rPr>
        <w:t>2</w:t>
      </w:r>
      <w:r w:rsidRPr="008044A6">
        <w:tab/>
        <w:t>Type: AuthDisReqData</w:t>
      </w:r>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51"/>
      </w:pPr>
      <w:r w:rsidRPr="008044A6">
        <w:lastRenderedPageBreak/>
        <w:t>6.1.6.2.</w:t>
      </w:r>
      <w:r w:rsidRPr="008044A6">
        <w:rPr>
          <w:rFonts w:hint="eastAsia"/>
          <w:lang w:eastAsia="zh-CN"/>
        </w:rPr>
        <w:t>3</w:t>
      </w:r>
      <w:r w:rsidRPr="008044A6">
        <w:tab/>
        <w:t>Type: AuthDisResData</w:t>
      </w:r>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51"/>
      </w:pPr>
      <w:r w:rsidRPr="008044A6">
        <w:t>6.1.6.2.</w:t>
      </w:r>
      <w:r>
        <w:rPr>
          <w:rFonts w:hint="eastAsia"/>
          <w:lang w:eastAsia="zh-CN"/>
        </w:rPr>
        <w:t>4</w:t>
      </w:r>
      <w:r w:rsidRPr="008044A6">
        <w:tab/>
        <w:t xml:space="preserve">Type: </w:t>
      </w:r>
      <w:r w:rsidRPr="008044A6">
        <w:rPr>
          <w:rFonts w:hint="eastAsia"/>
          <w:lang w:eastAsia="zh-CN"/>
        </w:rPr>
        <w:t>Target</w:t>
      </w:r>
      <w:r w:rsidRPr="008044A6">
        <w:t>Data</w:t>
      </w:r>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6D91E9F4"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r w:rsidRPr="008044A6">
        <w:lastRenderedPageBreak/>
        <w:t>6.1.6.2.</w:t>
      </w:r>
      <w:r>
        <w:rPr>
          <w:rFonts w:hint="eastAsia"/>
          <w:lang w:eastAsia="zh-CN"/>
        </w:rPr>
        <w:t>5</w:t>
      </w:r>
      <w:r w:rsidRPr="008044A6">
        <w:tab/>
        <w:t xml:space="preserve">Type: </w:t>
      </w:r>
      <w:r>
        <w:rPr>
          <w:rFonts w:hint="eastAsia"/>
          <w:lang w:eastAsia="zh-CN"/>
        </w:rPr>
        <w:t>AuthUpdateData</w:t>
      </w:r>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11C9286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r w:rsidRPr="008044A6">
        <w:t>6.1.6.2.</w:t>
      </w:r>
      <w:r>
        <w:rPr>
          <w:rFonts w:hint="eastAsia"/>
          <w:lang w:eastAsia="zh-CN"/>
        </w:rPr>
        <w:t>6</w:t>
      </w:r>
      <w:r w:rsidRPr="008044A6">
        <w:tab/>
        <w:t xml:space="preserve">Type: </w:t>
      </w:r>
      <w:r>
        <w:t>Banned</w:t>
      </w:r>
      <w:r>
        <w:rPr>
          <w:rFonts w:hint="eastAsia"/>
          <w:lang w:eastAsia="zh-CN"/>
        </w:rPr>
        <w:t>AuthData</w:t>
      </w:r>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D20E84A"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227C410A"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r w:rsidRPr="008044A6">
        <w:rPr>
          <w:lang w:val="en-US"/>
        </w:rPr>
        <w:t>6.1.6.3</w:t>
      </w:r>
      <w:r w:rsidRPr="008044A6">
        <w:rPr>
          <w:lang w:val="en-US"/>
        </w:rPr>
        <w:tab/>
        <w:t>Simple data types and enumerations</w:t>
      </w:r>
    </w:p>
    <w:p w14:paraId="12A4747B" w14:textId="77777777" w:rsidR="004D50F4" w:rsidRPr="008044A6" w:rsidRDefault="004D50F4" w:rsidP="00084A4F">
      <w:pPr>
        <w:pStyle w:val="51"/>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278" w:name="_Toc70925884"/>
      <w:bookmarkStart w:id="279" w:name="_Toc73369174"/>
      <w:r w:rsidRPr="008044A6">
        <w:t>6.1.6.3.3</w:t>
      </w:r>
      <w:r w:rsidRPr="008044A6">
        <w:tab/>
        <w:t xml:space="preserve">Enumeration: </w:t>
      </w:r>
      <w:bookmarkEnd w:id="278"/>
      <w:bookmarkEnd w:id="279"/>
      <w:r w:rsidRPr="008044A6">
        <w:rPr>
          <w:rFonts w:hint="eastAsia"/>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9508AB">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9508AB">
            <w:pPr>
              <w:pStyle w:val="TAH"/>
            </w:pPr>
            <w:r w:rsidRPr="00FB2E35">
              <w:t>Description</w:t>
            </w:r>
          </w:p>
        </w:tc>
        <w:tc>
          <w:tcPr>
            <w:tcW w:w="707" w:type="pct"/>
            <w:shd w:val="clear" w:color="auto" w:fill="C0C0C0"/>
          </w:tcPr>
          <w:p w14:paraId="57124524" w14:textId="77777777" w:rsidR="004D50F4" w:rsidRPr="00FB2E35" w:rsidRDefault="004D50F4" w:rsidP="009508AB">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5ECC94FD" w:rsidR="004D50F4" w:rsidRPr="00FB2E35" w:rsidRDefault="004D50F4" w:rsidP="009508AB">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E6EB0" w:rsidR="004D50F4" w:rsidRPr="00FB2E35" w:rsidRDefault="00FB2E35" w:rsidP="009508AB">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9508AB">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3A273388" w:rsidR="004D50F4" w:rsidRPr="00FB2E35" w:rsidRDefault="004D50F4" w:rsidP="009508AB">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700741DF" w:rsidR="004D50F4" w:rsidRPr="00FB2E35" w:rsidRDefault="00FB2E35" w:rsidP="009508AB">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9508AB">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29D44D95" w:rsidR="004D50F4" w:rsidRPr="00FB2E35" w:rsidRDefault="004D50F4" w:rsidP="009508AB">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153153BB" w:rsidR="004D50F4" w:rsidRPr="00FB2E35" w:rsidRDefault="00FB2E35" w:rsidP="009508AB">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9508AB">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02E58536" w:rsidR="004D50F4" w:rsidRPr="00FB2E35" w:rsidRDefault="004D50F4" w:rsidP="009508AB">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7DA20552" w:rsidR="004D50F4" w:rsidRPr="00FB2E35" w:rsidRDefault="00FB2E35" w:rsidP="009508AB">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9508AB">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2DB85B22" w:rsidR="004D50F4" w:rsidRPr="00FB2E35" w:rsidRDefault="004D50F4" w:rsidP="009508AB">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1F994981" w:rsidR="004D50F4" w:rsidRPr="00FB2E35" w:rsidRDefault="00FB2E35" w:rsidP="009508AB">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9508AB">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A681A8B" w:rsidR="004D50F4" w:rsidRPr="00FB2E35" w:rsidRDefault="004D50F4" w:rsidP="009508AB">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1EC21E3C" w:rsidR="004D50F4" w:rsidRPr="00FB2E35" w:rsidRDefault="00FB2E35" w:rsidP="009508AB">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9508AB">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026F59E0" w:rsidR="004D50F4" w:rsidRPr="00FB2E35" w:rsidRDefault="004D50F4" w:rsidP="009508AB">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1E6163CB" w:rsidR="004D50F4" w:rsidRPr="00FB2E35" w:rsidRDefault="00FB2E35" w:rsidP="009508AB">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9508AB">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02B882E7" w:rsidR="004D50F4" w:rsidRPr="00FB2E35" w:rsidRDefault="004D50F4" w:rsidP="009508AB">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3EB6FAEF" w:rsidR="004D50F4" w:rsidRPr="00FB2E35" w:rsidRDefault="00FB2E35" w:rsidP="009508AB">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9508AB">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102C8D58"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61F91A44" w:rsidR="004D50F4" w:rsidRPr="00FB2E35" w:rsidRDefault="00FB2E35" w:rsidP="009508AB">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9508AB">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1D0AE0E6" w:rsidR="004D50F4" w:rsidRPr="00FB2E35" w:rsidRDefault="004D50F4" w:rsidP="009508AB">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4E5770C4" w:rsidR="004D50F4" w:rsidRPr="00FB2E35" w:rsidRDefault="00FB2E35" w:rsidP="009508AB">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9508AB">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r w:rsidRPr="008044A6">
        <w:t>6.1.6.3.</w:t>
      </w:r>
      <w:r w:rsidRPr="008044A6">
        <w:rPr>
          <w:rFonts w:hint="eastAsia"/>
          <w:lang w:eastAsia="zh-CN"/>
        </w:rPr>
        <w:t>4</w:t>
      </w:r>
      <w:r w:rsidRPr="008044A6">
        <w:tab/>
        <w:t xml:space="preserve">Enumeration: </w:t>
      </w:r>
      <w:r w:rsidRPr="008044A6">
        <w:rPr>
          <w:rFonts w:hint="eastAsia"/>
          <w:lang w:eastAsia="zh-CN"/>
        </w:rPr>
        <w:t>AuthResponseType</w:t>
      </w:r>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9508AB">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9508AB">
            <w:pPr>
              <w:pStyle w:val="TAH"/>
            </w:pPr>
            <w:r w:rsidRPr="000A2E0A">
              <w:t>Description</w:t>
            </w:r>
          </w:p>
        </w:tc>
        <w:tc>
          <w:tcPr>
            <w:tcW w:w="588" w:type="pct"/>
            <w:shd w:val="clear" w:color="auto" w:fill="C0C0C0"/>
          </w:tcPr>
          <w:p w14:paraId="52B3F662" w14:textId="77777777" w:rsidR="004D50F4" w:rsidRPr="000A2E0A" w:rsidRDefault="004D50F4" w:rsidP="009508AB">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5E321CAB" w:rsidR="004D50F4" w:rsidRPr="00010F6A" w:rsidRDefault="004D50F4" w:rsidP="009508AB">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061460D2" w:rsidR="004D50F4" w:rsidRPr="00010F6A" w:rsidRDefault="00FB2E35" w:rsidP="009508AB">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9508AB">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775AC82F" w:rsidR="004D50F4" w:rsidRPr="00010F6A" w:rsidRDefault="004D50F4" w:rsidP="009508AB">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48C17C4A" w:rsidR="004D50F4" w:rsidRPr="00010F6A" w:rsidRDefault="00FB2E35" w:rsidP="009508AB">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9508AB">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B280B70" w:rsidR="004D50F4" w:rsidRPr="00010F6A" w:rsidRDefault="004D50F4" w:rsidP="009508AB">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48A44D10" w:rsidR="004D50F4" w:rsidRPr="00010F6A" w:rsidRDefault="00FB2E35" w:rsidP="009508AB">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9508AB">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7C1CADC0" w:rsidR="004D50F4" w:rsidRPr="00010F6A" w:rsidRDefault="004D50F4" w:rsidP="009508AB">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759C8F7F" w:rsidR="004D50F4" w:rsidRPr="00010F6A" w:rsidRDefault="00FB2E35" w:rsidP="009508AB">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9508AB">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55C80636" w:rsidR="004D50F4" w:rsidRPr="00010F6A" w:rsidRDefault="004D50F4" w:rsidP="009508AB">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6B91BDCF" w:rsidR="004D50F4" w:rsidRPr="00010F6A" w:rsidRDefault="00FB2E35" w:rsidP="009508AB">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9508AB">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112AF57C" w:rsidR="004D50F4" w:rsidRPr="00010F6A" w:rsidRDefault="004D50F4" w:rsidP="009508AB">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0AE36E14" w:rsidR="004D50F4" w:rsidRPr="00010F6A" w:rsidRDefault="00FB2E35" w:rsidP="009508AB">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9508AB">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4A415C02" w:rsidR="004D50F4" w:rsidRPr="00010F6A" w:rsidRDefault="004D50F4" w:rsidP="009508AB">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0FE7F140" w:rsidR="004D50F4" w:rsidRPr="00010F6A" w:rsidRDefault="00FB2E35" w:rsidP="009508AB">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9508AB">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4C0FD7AE" w:rsidR="004D50F4" w:rsidRPr="00010F6A" w:rsidRDefault="004D50F4" w:rsidP="009508AB">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54740738" w:rsidR="004D50F4" w:rsidRPr="00010F6A" w:rsidRDefault="00FB2E35" w:rsidP="009508AB">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9508AB">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4BA291F8" w:rsidR="004D50F4" w:rsidRPr="00010F6A" w:rsidRDefault="004D50F4" w:rsidP="009508AB">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60B89262" w:rsidR="004D50F4" w:rsidRPr="00010F6A" w:rsidRDefault="00FB2E35" w:rsidP="009508AB">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9508AB">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DEC9EEE" w:rsidR="004D50F4" w:rsidRPr="00010F6A" w:rsidRDefault="004D50F4" w:rsidP="009508AB">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698C5A0B" w:rsidR="004D50F4" w:rsidRPr="00010F6A" w:rsidRDefault="00FB2E35" w:rsidP="009508AB">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9508AB">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r w:rsidRPr="008044A6">
        <w:t>6.1.6.3.</w:t>
      </w:r>
      <w:r w:rsidRPr="008044A6">
        <w:rPr>
          <w:rFonts w:hint="eastAsia"/>
          <w:lang w:eastAsia="zh-CN"/>
        </w:rPr>
        <w:t>5</w:t>
      </w:r>
      <w:r w:rsidRPr="008044A6">
        <w:tab/>
        <w:t xml:space="preserve">Enumeration: </w:t>
      </w:r>
      <w:r w:rsidRPr="008044A6">
        <w:rPr>
          <w:rFonts w:hint="eastAsia"/>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9508AB">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9508AB">
            <w:pPr>
              <w:pStyle w:val="TAH"/>
            </w:pPr>
            <w:r w:rsidRPr="00B946D2">
              <w:t>Description</w:t>
            </w:r>
          </w:p>
        </w:tc>
        <w:tc>
          <w:tcPr>
            <w:tcW w:w="1278" w:type="pct"/>
            <w:shd w:val="clear" w:color="auto" w:fill="C0C0C0"/>
          </w:tcPr>
          <w:p w14:paraId="1E6AFD3B" w14:textId="77777777" w:rsidR="004D50F4" w:rsidRPr="00B946D2" w:rsidRDefault="004D50F4" w:rsidP="009508AB">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3A9948C9" w:rsidR="004D50F4" w:rsidRPr="00367CD6" w:rsidRDefault="004D50F4" w:rsidP="009508AB">
            <w:pPr>
              <w:pStyle w:val="TAL"/>
            </w:pPr>
            <w:r w:rsidRPr="00367CD6">
              <w:rPr>
                <w:noProof/>
              </w:rPr>
              <w:t>NO_METADATA</w:t>
            </w:r>
          </w:p>
        </w:tc>
        <w:tc>
          <w:tcPr>
            <w:tcW w:w="2330" w:type="pct"/>
            <w:tcMar>
              <w:top w:w="0" w:type="dxa"/>
              <w:left w:w="108" w:type="dxa"/>
              <w:bottom w:w="0" w:type="dxa"/>
              <w:right w:w="108" w:type="dxa"/>
            </w:tcMar>
          </w:tcPr>
          <w:p w14:paraId="5E2EFD99" w14:textId="258A1373" w:rsidR="004D50F4" w:rsidRPr="00367CD6" w:rsidRDefault="00E9072A" w:rsidP="009508AB">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9508AB">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7E72BB2D" w:rsidR="004D50F4" w:rsidRPr="00367CD6" w:rsidRDefault="004D50F4" w:rsidP="009508AB">
            <w:pPr>
              <w:pStyle w:val="TAL"/>
            </w:pPr>
            <w:r w:rsidRPr="00367CD6">
              <w:t>METADATA_UPDATE_DISALLOWED</w:t>
            </w:r>
          </w:p>
        </w:tc>
        <w:tc>
          <w:tcPr>
            <w:tcW w:w="2330" w:type="pct"/>
            <w:tcMar>
              <w:top w:w="0" w:type="dxa"/>
              <w:left w:w="108" w:type="dxa"/>
              <w:bottom w:w="0" w:type="dxa"/>
              <w:right w:w="108" w:type="dxa"/>
            </w:tcMar>
          </w:tcPr>
          <w:p w14:paraId="3270AE1E" w14:textId="1283AB9B" w:rsidR="004D50F4" w:rsidRPr="00367CD6" w:rsidRDefault="00E9072A" w:rsidP="009508AB">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9508AB">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2068084C" w:rsidR="004D50F4" w:rsidRPr="00367CD6" w:rsidRDefault="004D50F4" w:rsidP="009508AB">
            <w:pPr>
              <w:pStyle w:val="TAL"/>
              <w:rPr>
                <w:lang w:eastAsia="zh-CN"/>
              </w:rPr>
            </w:pPr>
            <w:r w:rsidRPr="00367CD6">
              <w:t>METADATA_UPDATE_ALLOWED</w:t>
            </w:r>
          </w:p>
        </w:tc>
        <w:tc>
          <w:tcPr>
            <w:tcW w:w="2330" w:type="pct"/>
            <w:tcMar>
              <w:top w:w="0" w:type="dxa"/>
              <w:left w:w="108" w:type="dxa"/>
              <w:bottom w:w="0" w:type="dxa"/>
              <w:right w:w="108" w:type="dxa"/>
            </w:tcMar>
          </w:tcPr>
          <w:p w14:paraId="0C8E541D" w14:textId="52130BF9" w:rsidR="004D50F4" w:rsidRPr="00367CD6" w:rsidRDefault="00E9072A" w:rsidP="009508AB">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9508AB">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r w:rsidRPr="008044A6">
        <w:t>6.1.6.3.</w:t>
      </w:r>
      <w:r>
        <w:rPr>
          <w:rFonts w:hint="eastAsia"/>
          <w:lang w:eastAsia="zh-CN"/>
        </w:rPr>
        <w:t>6</w:t>
      </w:r>
      <w:r w:rsidRPr="008044A6">
        <w:tab/>
        <w:t xml:space="preserve">Enumeration: </w:t>
      </w:r>
      <w:r>
        <w:rPr>
          <w:rFonts w:hint="eastAsia"/>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9508AB">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9508AB">
            <w:pPr>
              <w:pStyle w:val="TAH"/>
            </w:pPr>
            <w:r w:rsidRPr="00B946D2">
              <w:t>Description</w:t>
            </w:r>
          </w:p>
        </w:tc>
        <w:tc>
          <w:tcPr>
            <w:tcW w:w="1278" w:type="pct"/>
            <w:shd w:val="clear" w:color="auto" w:fill="C0C0C0"/>
          </w:tcPr>
          <w:p w14:paraId="17A54A30" w14:textId="77777777" w:rsidR="00A76317" w:rsidRPr="00B946D2" w:rsidRDefault="00A76317" w:rsidP="009508AB">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23CB3858" w:rsidR="00A76317" w:rsidRPr="00B946D2" w:rsidRDefault="00A76317" w:rsidP="009508AB">
            <w:pPr>
              <w:pStyle w:val="TAL"/>
            </w:pPr>
            <w:r w:rsidRPr="00B946D2">
              <w:t>REVOCATION_SUCCESSFUL</w:t>
            </w:r>
          </w:p>
        </w:tc>
        <w:tc>
          <w:tcPr>
            <w:tcW w:w="2330" w:type="pct"/>
            <w:tcMar>
              <w:top w:w="0" w:type="dxa"/>
              <w:left w:w="108" w:type="dxa"/>
              <w:bottom w:w="0" w:type="dxa"/>
              <w:right w:w="108" w:type="dxa"/>
            </w:tcMar>
          </w:tcPr>
          <w:p w14:paraId="7B6C5D18" w14:textId="463D49E8" w:rsidR="00A76317" w:rsidRPr="00B946D2" w:rsidRDefault="00E9072A" w:rsidP="009508AB">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9508AB">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67EF3847" w:rsidR="00A76317" w:rsidRPr="00B946D2" w:rsidRDefault="00A76317" w:rsidP="009508AB">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71BF12FB" w:rsidR="00A76317" w:rsidRPr="00B946D2" w:rsidRDefault="00E9072A" w:rsidP="009508AB">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9508AB">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280" w:name="_Toc510696643"/>
      <w:bookmarkStart w:id="281" w:name="_Toc35971438"/>
      <w:bookmarkStart w:id="282" w:name="_Toc67903554"/>
      <w:bookmarkStart w:id="283" w:name="_Toc90664054"/>
      <w:bookmarkStart w:id="284"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285" w:name="_Toc510696646"/>
      <w:bookmarkStart w:id="286" w:name="_Toc35971441"/>
      <w:bookmarkStart w:id="287" w:name="_Toc67903557"/>
      <w:bookmarkStart w:id="288" w:name="_Toc90664055"/>
      <w:bookmarkStart w:id="289" w:name="_Toc94197764"/>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290" w:name="_Toc510696647"/>
      <w:bookmarkStart w:id="291" w:name="_Toc35971443"/>
      <w:bookmarkStart w:id="292" w:name="_Toc67903560"/>
      <w:bookmarkStart w:id="293" w:name="_Toc90664056"/>
      <w:bookmarkStart w:id="294" w:name="_Toc94197765"/>
      <w:r>
        <w:t>6.1.7</w:t>
      </w:r>
      <w:r>
        <w:tab/>
        <w:t>Error Handling</w:t>
      </w:r>
      <w:bookmarkEnd w:id="290"/>
      <w:bookmarkEnd w:id="291"/>
      <w:bookmarkEnd w:id="292"/>
      <w:bookmarkEnd w:id="293"/>
      <w:bookmarkEnd w:id="294"/>
    </w:p>
    <w:p w14:paraId="4839507D" w14:textId="77777777" w:rsidR="004D50F4" w:rsidRPr="008044A6" w:rsidRDefault="004D50F4" w:rsidP="00084A4F">
      <w:pPr>
        <w:pStyle w:val="41"/>
      </w:pPr>
      <w:bookmarkStart w:id="295" w:name="_Toc70925892"/>
      <w:bookmarkStart w:id="296" w:name="_Toc73369180"/>
      <w:bookmarkStart w:id="297" w:name="_Toc35971444"/>
      <w:bookmarkStart w:id="298" w:name="_Toc67903561"/>
      <w:r w:rsidRPr="008044A6">
        <w:t>6.1.7.1</w:t>
      </w:r>
      <w:r w:rsidRPr="008044A6">
        <w:tab/>
        <w:t>General</w:t>
      </w:r>
      <w:bookmarkEnd w:id="295"/>
      <w:bookmarkEnd w:id="296"/>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299" w:name="_Toc70925893"/>
      <w:bookmarkStart w:id="300" w:name="_Toc73369181"/>
      <w:r w:rsidRPr="008044A6">
        <w:t>6.1.7.2</w:t>
      </w:r>
      <w:r w:rsidRPr="008044A6">
        <w:tab/>
        <w:t>Protocol Errors</w:t>
      </w:r>
      <w:bookmarkEnd w:id="299"/>
      <w:bookmarkEnd w:id="300"/>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01" w:name="_Toc70925894"/>
      <w:bookmarkStart w:id="302" w:name="_Toc73369182"/>
      <w:r w:rsidRPr="008044A6">
        <w:t>6.1.7.3</w:t>
      </w:r>
      <w:r w:rsidRPr="008044A6">
        <w:tab/>
        <w:t>Application Errors</w:t>
      </w:r>
      <w:bookmarkEnd w:id="301"/>
      <w:bookmarkEnd w:id="302"/>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9508AB"/>
    <w:p w14:paraId="3FE14D9D" w14:textId="77777777" w:rsidR="008A6D4A" w:rsidRPr="0023018E" w:rsidRDefault="008A6D4A" w:rsidP="00662390">
      <w:pPr>
        <w:pStyle w:val="31"/>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197766"/>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16" w:name="_Toc532994477"/>
      <w:bookmarkStart w:id="317" w:name="_Toc35971448"/>
      <w:bookmarkStart w:id="318" w:name="_Toc67903565"/>
      <w:bookmarkStart w:id="319" w:name="_Toc90664058"/>
      <w:bookmarkStart w:id="320" w:name="_Toc94197767"/>
      <w:bookmarkStart w:id="321" w:name="_Hlk525137310"/>
      <w:bookmarkStart w:id="322" w:name="_Toc510696649"/>
      <w:r>
        <w:t>6.1.9</w:t>
      </w:r>
      <w:r w:rsidRPr="001E7573">
        <w:tab/>
        <w:t>Security</w:t>
      </w:r>
      <w:bookmarkEnd w:id="316"/>
      <w:bookmarkEnd w:id="317"/>
      <w:bookmarkEnd w:id="318"/>
      <w:bookmarkEnd w:id="319"/>
      <w:bookmarkEnd w:id="320"/>
    </w:p>
    <w:p w14:paraId="7F76EFB7" w14:textId="2E2EB628" w:rsidR="004D50F4" w:rsidRPr="00642D3E" w:rsidRDefault="004D50F4" w:rsidP="004D50F4">
      <w:bookmarkStart w:id="323" w:name="_Hlk530142087"/>
      <w:bookmarkEnd w:id="3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2"/>
      <w:bookmarkEnd w:id="323"/>
    </w:p>
    <w:p w14:paraId="4A4D6361" w14:textId="6D37DD8C" w:rsidR="008A6D4A" w:rsidRDefault="008A6D4A" w:rsidP="008A6D4A">
      <w:pPr>
        <w:pStyle w:val="8"/>
      </w:pPr>
      <w:bookmarkStart w:id="327" w:name="_Toc90664059"/>
      <w:bookmarkStart w:id="328" w:name="_Toc94197768"/>
      <w:r w:rsidRPr="004D3578">
        <w:t>Annex A (normative):</w:t>
      </w:r>
      <w:r w:rsidRPr="004D3578">
        <w:br/>
      </w:r>
      <w:r>
        <w:t>OpenAPI specification</w:t>
      </w:r>
      <w:bookmarkEnd w:id="324"/>
      <w:bookmarkEnd w:id="325"/>
      <w:bookmarkEnd w:id="326"/>
      <w:bookmarkEnd w:id="327"/>
      <w:bookmarkEnd w:id="328"/>
    </w:p>
    <w:p w14:paraId="3359DF8F" w14:textId="77777777" w:rsidR="00AC38A5" w:rsidRDefault="00AC38A5" w:rsidP="009508AB">
      <w:pPr>
        <w:pStyle w:val="1"/>
      </w:pPr>
      <w:bookmarkStart w:id="329" w:name="_Toc70925898"/>
      <w:bookmarkStart w:id="330" w:name="_Toc73369186"/>
      <w:bookmarkStart w:id="331" w:name="_Toc90664060"/>
      <w:bookmarkStart w:id="332" w:name="_Toc94197769"/>
      <w:bookmarkStart w:id="333" w:name="_Toc510696651"/>
      <w:bookmarkStart w:id="334" w:name="_Toc35971451"/>
      <w:bookmarkStart w:id="335" w:name="_Toc67903568"/>
      <w:r>
        <w:t>A.1</w:t>
      </w:r>
      <w:r>
        <w:tab/>
        <w:t>General</w:t>
      </w:r>
      <w:bookmarkEnd w:id="329"/>
      <w:bookmarkEnd w:id="330"/>
      <w:bookmarkEnd w:id="331"/>
      <w:bookmarkEnd w:id="332"/>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9508AB">
      <w:pPr>
        <w:pStyle w:val="1"/>
        <w:rPr>
          <w:lang w:eastAsia="zh-CN"/>
        </w:rPr>
      </w:pPr>
      <w:bookmarkStart w:id="336" w:name="_Toc70925899"/>
      <w:bookmarkStart w:id="337" w:name="_Toc73369187"/>
      <w:bookmarkStart w:id="338" w:name="_Toc90664061"/>
      <w:bookmarkStart w:id="339"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36"/>
      <w:bookmarkEnd w:id="337"/>
      <w:bookmarkEnd w:id="338"/>
      <w:bookmarkEnd w:id="33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4CF95443" w:rsidR="00AC38A5" w:rsidRPr="00920F5F" w:rsidRDefault="00AC38A5" w:rsidP="00AC38A5">
      <w:pPr>
        <w:pStyle w:val="PL"/>
        <w:rPr>
          <w:rFonts w:eastAsiaTheme="minorEastAsia"/>
          <w:lang w:eastAsia="zh-CN"/>
        </w:rPr>
      </w:pPr>
      <w:r w:rsidRPr="00920F5F">
        <w:rPr>
          <w:rFonts w:eastAsiaTheme="minorEastAsia"/>
        </w:rPr>
        <w:t xml:space="preserve">  version: 1.0.0</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142279CA"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r w:rsidR="005F5F40">
        <w:rPr>
          <w:rFonts w:eastAsiaTheme="minorEastAsia" w:hint="eastAsia"/>
          <w:lang w:eastAsia="zh-CN"/>
        </w:rPr>
        <w:t>1</w:t>
      </w:r>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lastRenderedPageBreak/>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rFonts w:hint="eastAsia"/>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rFonts w:hint="eastAsia"/>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rFonts w:hint="eastAsia"/>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lastRenderedPageBreak/>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hint="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hint="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hint="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bookmarkStart w:id="340" w:name="_GoBack"/>
      <w:bookmarkEnd w:id="340"/>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09A6FFFF"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66B7834B"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lastRenderedPageBreak/>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2934D427"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6ABB91F7"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41" w:name="_Toc2086459"/>
      <w:bookmarkStart w:id="342" w:name="_Toc67903575"/>
      <w:bookmarkStart w:id="343" w:name="_Toc90664062"/>
      <w:bookmarkStart w:id="344" w:name="_Toc94197771"/>
      <w:bookmarkEnd w:id="333"/>
      <w:bookmarkEnd w:id="334"/>
      <w:bookmarkEnd w:id="335"/>
      <w:r w:rsidRPr="004D3578">
        <w:lastRenderedPageBreak/>
        <w:t xml:space="preserve">Annex </w:t>
      </w:r>
      <w:r w:rsidR="00430F8D">
        <w:rPr>
          <w:rFonts w:hint="eastAsia"/>
          <w:lang w:eastAsia="zh-CN"/>
        </w:rPr>
        <w:t>B</w:t>
      </w:r>
      <w:r w:rsidRPr="004D3578">
        <w:t xml:space="preserve"> (informative):</w:t>
      </w:r>
      <w:r w:rsidRPr="004D3578">
        <w:br/>
        <w:t>Change history</w:t>
      </w:r>
      <w:bookmarkEnd w:id="341"/>
      <w:bookmarkEnd w:id="342"/>
      <w:bookmarkEnd w:id="343"/>
      <w:bookmarkEnd w:id="344"/>
    </w:p>
    <w:p w14:paraId="0824B759" w14:textId="77777777" w:rsidR="008A6D4A" w:rsidRPr="00235394" w:rsidRDefault="008A6D4A" w:rsidP="003446B6">
      <w:pPr>
        <w:pStyle w:val="TH"/>
      </w:pPr>
      <w:bookmarkStart w:id="345" w:name="historyclause"/>
      <w:bookmarkEnd w:id="3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9508AB">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9508AB">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9508AB">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9508AB">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38DB9A9B"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9508AB">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46DA0BD8"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9508AB">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9508AB">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9508AB">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9508AB">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9508AB">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9508AB">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9508AB">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6C406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77777777" w:rsidR="006C4064" w:rsidRDefault="006C4064" w:rsidP="00B01233">
            <w:pPr>
              <w:pStyle w:val="TAC"/>
              <w:rPr>
                <w:sz w:val="16"/>
                <w:szCs w:val="16"/>
              </w:rPr>
            </w:pPr>
            <w:r>
              <w:rPr>
                <w:rFonts w:hint="eastAsia"/>
                <w:sz w:val="16"/>
                <w:szCs w:val="16"/>
              </w:rPr>
              <w:t>2022-04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77777777" w:rsidR="006C4064" w:rsidRDefault="006C4064" w:rsidP="00B01233">
            <w:pPr>
              <w:pStyle w:val="TAC"/>
              <w:rPr>
                <w:sz w:val="16"/>
                <w:szCs w:val="16"/>
              </w:rPr>
            </w:pPr>
            <w:r>
              <w:rPr>
                <w:sz w:val="16"/>
                <w:szCs w:val="16"/>
              </w:rPr>
              <w:t>CT</w:t>
            </w:r>
            <w:r>
              <w:rPr>
                <w:rFonts w:hint="eastAsia"/>
                <w:sz w:val="16"/>
                <w:szCs w:val="16"/>
              </w:rPr>
              <w:t>3</w:t>
            </w:r>
            <w:r>
              <w:rPr>
                <w:sz w:val="16"/>
                <w:szCs w:val="16"/>
              </w:rPr>
              <w:t>#</w:t>
            </w:r>
            <w:r>
              <w:rPr>
                <w:rFonts w:hint="eastAsia"/>
                <w:sz w:val="16"/>
                <w:szCs w:val="16"/>
              </w:rPr>
              <w:t>121</w:t>
            </w:r>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7777777" w:rsidR="006C4064" w:rsidRDefault="006C4064" w:rsidP="00B01233">
            <w:pPr>
              <w:pStyle w:val="TAC"/>
              <w:rPr>
                <w:sz w:val="16"/>
                <w:szCs w:val="16"/>
              </w:rPr>
            </w:pPr>
            <w:r w:rsidRPr="001E1AFD">
              <w:rPr>
                <w:sz w:val="16"/>
                <w:szCs w:val="16"/>
              </w:rPr>
              <w:t>C3-222439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6C4064" w:rsidRPr="0016361A" w:rsidRDefault="006C406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6C4064" w:rsidRPr="0016361A" w:rsidRDefault="006C406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6C4064" w:rsidRPr="0016361A" w:rsidRDefault="006C406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6C4064" w:rsidRDefault="006C406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6C4064" w:rsidRDefault="006C406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6C406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7777777" w:rsidR="006C4064" w:rsidRDefault="006C4064" w:rsidP="00B01233">
            <w:pPr>
              <w:pStyle w:val="TAC"/>
              <w:rPr>
                <w:sz w:val="16"/>
                <w:szCs w:val="16"/>
              </w:rPr>
            </w:pPr>
            <w:r>
              <w:rPr>
                <w:rFonts w:hint="eastAsia"/>
                <w:sz w:val="16"/>
                <w:szCs w:val="16"/>
              </w:rPr>
              <w:t>2022-04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77777777" w:rsidR="006C4064" w:rsidRDefault="006C4064" w:rsidP="00B01233">
            <w:pPr>
              <w:pStyle w:val="TAC"/>
              <w:rPr>
                <w:sz w:val="16"/>
                <w:szCs w:val="16"/>
              </w:rPr>
            </w:pPr>
            <w:r>
              <w:rPr>
                <w:sz w:val="16"/>
                <w:szCs w:val="16"/>
              </w:rPr>
              <w:t>CT</w:t>
            </w:r>
            <w:r>
              <w:rPr>
                <w:rFonts w:hint="eastAsia"/>
                <w:sz w:val="16"/>
                <w:szCs w:val="16"/>
              </w:rPr>
              <w:t>3</w:t>
            </w:r>
            <w:r>
              <w:rPr>
                <w:sz w:val="16"/>
                <w:szCs w:val="16"/>
              </w:rPr>
              <w:t>#</w:t>
            </w:r>
            <w:r>
              <w:rPr>
                <w:rFonts w:hint="eastAsia"/>
                <w:sz w:val="16"/>
                <w:szCs w:val="16"/>
              </w:rPr>
              <w:t>121</w:t>
            </w:r>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77777777" w:rsidR="006C4064" w:rsidRDefault="006C4064" w:rsidP="00B01233">
            <w:pPr>
              <w:pStyle w:val="TAC"/>
              <w:rPr>
                <w:sz w:val="16"/>
                <w:szCs w:val="16"/>
              </w:rPr>
            </w:pPr>
            <w:r w:rsidRPr="001E1AFD">
              <w:rPr>
                <w:sz w:val="16"/>
                <w:szCs w:val="16"/>
              </w:rPr>
              <w:t>C3-222440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6C4064" w:rsidRPr="0016361A" w:rsidRDefault="006C406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6C4064" w:rsidRPr="0016361A" w:rsidRDefault="006C406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6C4064" w:rsidRPr="0016361A" w:rsidRDefault="006C406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6C4064" w:rsidRDefault="006C406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6C4064" w:rsidRDefault="006C406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6C406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77777777" w:rsidR="006C4064" w:rsidRDefault="006C4064" w:rsidP="00B01233">
            <w:pPr>
              <w:pStyle w:val="TAC"/>
              <w:rPr>
                <w:sz w:val="16"/>
                <w:szCs w:val="16"/>
              </w:rPr>
            </w:pPr>
            <w:r>
              <w:rPr>
                <w:rFonts w:hint="eastAsia"/>
                <w:sz w:val="16"/>
                <w:szCs w:val="16"/>
              </w:rPr>
              <w:t>2022-04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77777777" w:rsidR="006C4064" w:rsidRDefault="006C4064" w:rsidP="00B01233">
            <w:pPr>
              <w:pStyle w:val="TAC"/>
              <w:rPr>
                <w:sz w:val="16"/>
                <w:szCs w:val="16"/>
              </w:rPr>
            </w:pPr>
            <w:r>
              <w:rPr>
                <w:sz w:val="16"/>
                <w:szCs w:val="16"/>
              </w:rPr>
              <w:t>CT</w:t>
            </w:r>
            <w:r>
              <w:rPr>
                <w:rFonts w:hint="eastAsia"/>
                <w:sz w:val="16"/>
                <w:szCs w:val="16"/>
              </w:rPr>
              <w:t>3</w:t>
            </w:r>
            <w:r>
              <w:rPr>
                <w:sz w:val="16"/>
                <w:szCs w:val="16"/>
              </w:rPr>
              <w:t>#</w:t>
            </w:r>
            <w:r>
              <w:rPr>
                <w:rFonts w:hint="eastAsia"/>
                <w:sz w:val="16"/>
                <w:szCs w:val="16"/>
              </w:rPr>
              <w:t>121</w:t>
            </w:r>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77777777" w:rsidR="006C4064" w:rsidRDefault="006C4064" w:rsidP="00B01233">
            <w:pPr>
              <w:pStyle w:val="TAC"/>
              <w:rPr>
                <w:sz w:val="16"/>
                <w:szCs w:val="16"/>
              </w:rPr>
            </w:pPr>
            <w:r w:rsidRPr="001E1AFD">
              <w:rPr>
                <w:sz w:val="16"/>
                <w:szCs w:val="16"/>
              </w:rPr>
              <w:t>C3-222225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6C4064" w:rsidRPr="0016361A" w:rsidRDefault="006C406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6C4064" w:rsidRPr="0016361A" w:rsidRDefault="006C406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6C4064" w:rsidRPr="0016361A" w:rsidRDefault="006C406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6C4064" w:rsidRDefault="006C406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6C4064" w:rsidRDefault="006C406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6C406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77777777" w:rsidR="006C4064" w:rsidRDefault="006C4064" w:rsidP="00B01233">
            <w:pPr>
              <w:pStyle w:val="TAC"/>
              <w:rPr>
                <w:sz w:val="16"/>
                <w:szCs w:val="16"/>
              </w:rPr>
            </w:pPr>
            <w:r>
              <w:rPr>
                <w:rFonts w:hint="eastAsia"/>
                <w:sz w:val="16"/>
                <w:szCs w:val="16"/>
              </w:rPr>
              <w:t>2022-05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77777777" w:rsidR="006C4064" w:rsidRDefault="006C4064" w:rsidP="00B01233">
            <w:pPr>
              <w:pStyle w:val="TAC"/>
              <w:rPr>
                <w:sz w:val="16"/>
                <w:szCs w:val="16"/>
              </w:rPr>
            </w:pPr>
            <w:r>
              <w:rPr>
                <w:sz w:val="16"/>
                <w:szCs w:val="16"/>
              </w:rPr>
              <w:t>CT</w:t>
            </w:r>
            <w:r>
              <w:rPr>
                <w:rFonts w:hint="eastAsia"/>
                <w:sz w:val="16"/>
                <w:szCs w:val="16"/>
              </w:rPr>
              <w:t>3</w:t>
            </w:r>
            <w:r>
              <w:rPr>
                <w:sz w:val="16"/>
                <w:szCs w:val="16"/>
              </w:rPr>
              <w:t>#</w:t>
            </w:r>
            <w:r>
              <w:rPr>
                <w:rFonts w:hint="eastAsia"/>
                <w:sz w:val="16"/>
                <w:szCs w:val="16"/>
              </w:rPr>
              <w:t>122</w:t>
            </w:r>
            <w:r>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7777777" w:rsidR="006C4064" w:rsidRDefault="006C4064" w:rsidP="00B01233">
            <w:pPr>
              <w:pStyle w:val="TAC"/>
              <w:rPr>
                <w:sz w:val="16"/>
                <w:szCs w:val="16"/>
              </w:rPr>
            </w:pPr>
            <w:r>
              <w:rPr>
                <w:rFonts w:hint="eastAsia"/>
                <w:sz w:val="16"/>
                <w:szCs w:val="16"/>
              </w:rPr>
              <w:t>C3-</w:t>
            </w:r>
            <w:r w:rsidRPr="001E1AFD">
              <w:rPr>
                <w:sz w:val="16"/>
                <w:szCs w:val="16"/>
              </w:rPr>
              <w:t>223728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6C4064" w:rsidRPr="0016361A" w:rsidRDefault="006C406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6C4064" w:rsidRPr="0016361A" w:rsidRDefault="006C406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6C4064" w:rsidRPr="0016361A" w:rsidRDefault="006C406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6C4064" w:rsidRDefault="006C406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6C4064" w:rsidRDefault="006C406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bl>
    <w:p w14:paraId="495A5432" w14:textId="65A5CE3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61B8E8" w14:textId="77777777" w:rsidR="00712AD2" w:rsidRDefault="00712AD2">
      <w:r>
        <w:separator/>
      </w:r>
    </w:p>
  </w:endnote>
  <w:endnote w:type="continuationSeparator" w:id="0">
    <w:p w14:paraId="16430852" w14:textId="77777777" w:rsidR="00712AD2" w:rsidRDefault="00712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E9674E" w14:textId="77777777" w:rsidR="00712AD2" w:rsidRDefault="00712AD2">
      <w:r>
        <w:separator/>
      </w:r>
    </w:p>
  </w:footnote>
  <w:footnote w:type="continuationSeparator" w:id="0">
    <w:p w14:paraId="7D6789C6" w14:textId="77777777" w:rsidR="00712AD2" w:rsidRDefault="00712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6FB1DC53"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08AB">
      <w:rPr>
        <w:rFonts w:ascii="Arial" w:hAnsi="Arial" w:cs="Arial"/>
        <w:b/>
        <w:noProof/>
        <w:sz w:val="18"/>
        <w:szCs w:val="18"/>
      </w:rPr>
      <w:t>3GPP TS 29.557 V17.1.0 (2022-05)</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08AB">
      <w:rPr>
        <w:rFonts w:ascii="Arial" w:hAnsi="Arial" w:cs="Arial"/>
        <w:b/>
        <w:noProof/>
        <w:sz w:val="18"/>
        <w:szCs w:val="18"/>
      </w:rPr>
      <w:t>32</w:t>
    </w:r>
    <w:r>
      <w:rPr>
        <w:rFonts w:ascii="Arial" w:hAnsi="Arial" w:cs="Arial"/>
        <w:b/>
        <w:sz w:val="18"/>
        <w:szCs w:val="18"/>
      </w:rPr>
      <w:fldChar w:fldCharType="end"/>
    </w:r>
  </w:p>
  <w:p w14:paraId="2B1AE9B5" w14:textId="5FA2657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08AB">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A0D38"/>
    <w:rsid w:val="000A2E0A"/>
    <w:rsid w:val="000B11D9"/>
    <w:rsid w:val="000B6203"/>
    <w:rsid w:val="000C236D"/>
    <w:rsid w:val="000C47C3"/>
    <w:rsid w:val="000C60AA"/>
    <w:rsid w:val="000C73AA"/>
    <w:rsid w:val="000D58AB"/>
    <w:rsid w:val="00104746"/>
    <w:rsid w:val="00123260"/>
    <w:rsid w:val="001308F6"/>
    <w:rsid w:val="00132023"/>
    <w:rsid w:val="00133525"/>
    <w:rsid w:val="0016361A"/>
    <w:rsid w:val="001830AC"/>
    <w:rsid w:val="001A1580"/>
    <w:rsid w:val="001A39A2"/>
    <w:rsid w:val="001A4C42"/>
    <w:rsid w:val="001A7420"/>
    <w:rsid w:val="001B384E"/>
    <w:rsid w:val="001B6637"/>
    <w:rsid w:val="001B69D9"/>
    <w:rsid w:val="001C21C3"/>
    <w:rsid w:val="001D02C2"/>
    <w:rsid w:val="001E1AFD"/>
    <w:rsid w:val="001F0C1D"/>
    <w:rsid w:val="001F1132"/>
    <w:rsid w:val="001F168B"/>
    <w:rsid w:val="001F2CDD"/>
    <w:rsid w:val="001F66FF"/>
    <w:rsid w:val="00201760"/>
    <w:rsid w:val="002029B9"/>
    <w:rsid w:val="00212262"/>
    <w:rsid w:val="00215188"/>
    <w:rsid w:val="00216247"/>
    <w:rsid w:val="002210EF"/>
    <w:rsid w:val="002347A2"/>
    <w:rsid w:val="0024054A"/>
    <w:rsid w:val="002419D2"/>
    <w:rsid w:val="002429C0"/>
    <w:rsid w:val="002675F0"/>
    <w:rsid w:val="0027556A"/>
    <w:rsid w:val="00283E23"/>
    <w:rsid w:val="002B6339"/>
    <w:rsid w:val="002D02AF"/>
    <w:rsid w:val="002D1B44"/>
    <w:rsid w:val="002E00EE"/>
    <w:rsid w:val="002E50B4"/>
    <w:rsid w:val="002F4770"/>
    <w:rsid w:val="003133AD"/>
    <w:rsid w:val="00314DF8"/>
    <w:rsid w:val="003172DC"/>
    <w:rsid w:val="00321CD6"/>
    <w:rsid w:val="003314CF"/>
    <w:rsid w:val="00344385"/>
    <w:rsid w:val="003446B6"/>
    <w:rsid w:val="0035462D"/>
    <w:rsid w:val="00367CD6"/>
    <w:rsid w:val="003765B8"/>
    <w:rsid w:val="00382E38"/>
    <w:rsid w:val="0038586F"/>
    <w:rsid w:val="003A57A8"/>
    <w:rsid w:val="003B127C"/>
    <w:rsid w:val="003C09AF"/>
    <w:rsid w:val="003C3971"/>
    <w:rsid w:val="003C5D73"/>
    <w:rsid w:val="003C7C2F"/>
    <w:rsid w:val="003D1547"/>
    <w:rsid w:val="003D39BA"/>
    <w:rsid w:val="003D40A7"/>
    <w:rsid w:val="003E0052"/>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66EF"/>
    <w:rsid w:val="004A7ED0"/>
    <w:rsid w:val="004C3897"/>
    <w:rsid w:val="004D3578"/>
    <w:rsid w:val="004D50F4"/>
    <w:rsid w:val="004E213A"/>
    <w:rsid w:val="004E3161"/>
    <w:rsid w:val="004F0988"/>
    <w:rsid w:val="004F3340"/>
    <w:rsid w:val="004F45EE"/>
    <w:rsid w:val="004F48A2"/>
    <w:rsid w:val="004F5DD2"/>
    <w:rsid w:val="00505D1E"/>
    <w:rsid w:val="00510411"/>
    <w:rsid w:val="00517959"/>
    <w:rsid w:val="005230CB"/>
    <w:rsid w:val="005256E9"/>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7114"/>
    <w:rsid w:val="00647C86"/>
    <w:rsid w:val="00653E93"/>
    <w:rsid w:val="006543C4"/>
    <w:rsid w:val="00662390"/>
    <w:rsid w:val="00684194"/>
    <w:rsid w:val="00684821"/>
    <w:rsid w:val="006856A1"/>
    <w:rsid w:val="006857B7"/>
    <w:rsid w:val="00697DCD"/>
    <w:rsid w:val="006A323F"/>
    <w:rsid w:val="006B14B0"/>
    <w:rsid w:val="006B30D0"/>
    <w:rsid w:val="006C3D95"/>
    <w:rsid w:val="006C4064"/>
    <w:rsid w:val="006C53C7"/>
    <w:rsid w:val="006D5855"/>
    <w:rsid w:val="006E5C86"/>
    <w:rsid w:val="00701116"/>
    <w:rsid w:val="00703645"/>
    <w:rsid w:val="00705B4D"/>
    <w:rsid w:val="007124EB"/>
    <w:rsid w:val="00712AD2"/>
    <w:rsid w:val="00713C44"/>
    <w:rsid w:val="00722F0E"/>
    <w:rsid w:val="007250E5"/>
    <w:rsid w:val="00734A5B"/>
    <w:rsid w:val="00736187"/>
    <w:rsid w:val="0074026F"/>
    <w:rsid w:val="007429F6"/>
    <w:rsid w:val="00744E76"/>
    <w:rsid w:val="00745A52"/>
    <w:rsid w:val="0076348D"/>
    <w:rsid w:val="00774DA4"/>
    <w:rsid w:val="00781F0F"/>
    <w:rsid w:val="00782093"/>
    <w:rsid w:val="007B600E"/>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E4589"/>
    <w:rsid w:val="0090271F"/>
    <w:rsid w:val="00902E23"/>
    <w:rsid w:val="00910E07"/>
    <w:rsid w:val="009114D7"/>
    <w:rsid w:val="0091348E"/>
    <w:rsid w:val="0091477C"/>
    <w:rsid w:val="00917CCB"/>
    <w:rsid w:val="009414D5"/>
    <w:rsid w:val="00942EC2"/>
    <w:rsid w:val="0094766C"/>
    <w:rsid w:val="009508AB"/>
    <w:rsid w:val="00956ADC"/>
    <w:rsid w:val="00971CBF"/>
    <w:rsid w:val="009A18BF"/>
    <w:rsid w:val="009B3460"/>
    <w:rsid w:val="009B7F14"/>
    <w:rsid w:val="009C53A0"/>
    <w:rsid w:val="009D1729"/>
    <w:rsid w:val="009E3A0B"/>
    <w:rsid w:val="009F37B7"/>
    <w:rsid w:val="009F6C5A"/>
    <w:rsid w:val="00A028E6"/>
    <w:rsid w:val="00A033E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0050"/>
    <w:rsid w:val="00AC2304"/>
    <w:rsid w:val="00AC38A5"/>
    <w:rsid w:val="00AC5BAA"/>
    <w:rsid w:val="00AC6BC6"/>
    <w:rsid w:val="00AD4591"/>
    <w:rsid w:val="00AE65E2"/>
    <w:rsid w:val="00B06319"/>
    <w:rsid w:val="00B13976"/>
    <w:rsid w:val="00B15449"/>
    <w:rsid w:val="00B54C99"/>
    <w:rsid w:val="00B54FF5"/>
    <w:rsid w:val="00B62FF6"/>
    <w:rsid w:val="00B770CB"/>
    <w:rsid w:val="00B86471"/>
    <w:rsid w:val="00B93086"/>
    <w:rsid w:val="00B946D2"/>
    <w:rsid w:val="00B96D59"/>
    <w:rsid w:val="00BA19ED"/>
    <w:rsid w:val="00BA3285"/>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23F87"/>
    <w:rsid w:val="00D34296"/>
    <w:rsid w:val="00D3634B"/>
    <w:rsid w:val="00D36ABF"/>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C5ED2"/>
    <w:rsid w:val="00DD390A"/>
    <w:rsid w:val="00DD4C17"/>
    <w:rsid w:val="00DD74A5"/>
    <w:rsid w:val="00DF2B1F"/>
    <w:rsid w:val="00DF3B70"/>
    <w:rsid w:val="00DF62CD"/>
    <w:rsid w:val="00DF73E0"/>
    <w:rsid w:val="00DF7709"/>
    <w:rsid w:val="00E0356A"/>
    <w:rsid w:val="00E105F0"/>
    <w:rsid w:val="00E16509"/>
    <w:rsid w:val="00E17033"/>
    <w:rsid w:val="00E20BAC"/>
    <w:rsid w:val="00E251E4"/>
    <w:rsid w:val="00E27121"/>
    <w:rsid w:val="00E44582"/>
    <w:rsid w:val="00E649A1"/>
    <w:rsid w:val="00E77645"/>
    <w:rsid w:val="00E9072A"/>
    <w:rsid w:val="00EA15B0"/>
    <w:rsid w:val="00EA297D"/>
    <w:rsid w:val="00EA5EA7"/>
    <w:rsid w:val="00EC02CF"/>
    <w:rsid w:val="00EC2A09"/>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653B8"/>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AECAB-0193-4B39-907F-664456E2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11075</Words>
  <Characters>63130</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2022-05-31T11:43:00Z</dcterms:created>
  <dcterms:modified xsi:type="dcterms:W3CDTF">2022-05-31T11:43:00Z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