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927A367" w:rsidR="004F0988" w:rsidRPr="0016361A" w:rsidRDefault="008A6D4A" w:rsidP="003B127C">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8B71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8B71D2">
              <w:rPr>
                <w:rFonts w:hint="eastAsia"/>
                <w:sz w:val="32"/>
                <w:lang w:eastAsia="zh-CN"/>
              </w:rPr>
              <w:t>0</w:t>
            </w:r>
            <w:r w:rsidR="00081118">
              <w:rPr>
                <w:rFonts w:hint="eastAsia"/>
                <w:sz w:val="32"/>
                <w:lang w:eastAsia="zh-CN"/>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6641A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11"/>
    <w:bookmarkStart w:id="60" w:name="_MON_1684249550"/>
    <w:bookmarkStart w:id="61" w:name="_MON_1684249553"/>
    <w:bookmarkStart w:id="62" w:name="_MON_1684249561"/>
    <w:bookmarkStart w:id="63" w:name="_MON_1684249579"/>
    <w:bookmarkStart w:id="64" w:name="_MON_1684249593"/>
    <w:bookmarkStart w:id="65" w:name="_MON_1684249596"/>
    <w:bookmarkEnd w:id="59"/>
    <w:bookmarkEnd w:id="60"/>
    <w:bookmarkEnd w:id="61"/>
    <w:bookmarkEnd w:id="62"/>
    <w:bookmarkEnd w:id="63"/>
    <w:bookmarkEnd w:id="64"/>
    <w:bookmarkEnd w:id="65"/>
    <w:bookmarkStart w:id="66" w:name="_MON_1684249266"/>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5091710"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6641A2"/>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5091711"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1"/>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5091712"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5091713"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253EBC98"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6641A2">
      <w:pPr>
        <w:pStyle w:val="TH"/>
        <w:rPr>
          <w:lang w:val="en-US" w:eastAsia="zh-CN"/>
        </w:rPr>
      </w:pPr>
      <w:r w:rsidRPr="006B3BA0">
        <w:object w:dxaOrig="8470" w:dyaOrig="3310" w14:anchorId="6678F2DE">
          <v:shape id="_x0000_i1029" type="#_x0000_t75" style="width:426pt;height:163.8pt" o:ole="">
            <v:imagedata r:id="rId21" o:title=""/>
          </v:shape>
          <o:OLEObject Type="Embed" ProgID="Visio.Drawing.11" ShapeID="_x0000_i1029" DrawAspect="Content" ObjectID="_1715091714" r:id="rId22"/>
        </w:object>
      </w:r>
    </w:p>
    <w:p w14:paraId="2EB735C9" w14:textId="77777777" w:rsidR="004D50F4" w:rsidRPr="006B3BA0" w:rsidRDefault="004D50F4" w:rsidP="006641A2">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51"/>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6641A2"/>
    <w:p w14:paraId="600F44E1" w14:textId="77777777" w:rsidR="008A6D4A" w:rsidRDefault="008A6D4A" w:rsidP="00662390">
      <w:pPr>
        <w:pStyle w:val="31"/>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1"/>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1"/>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1"/>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6641A2">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6641A2">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6641A2">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6641A2">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6641A2">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6641A2">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6641A2">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6641A2">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6641A2">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6641A2">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6641A2">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6641A2">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6641A2">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6641A2">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6641A2">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6641A2">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6641A2">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6641A2">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6641A2">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6641A2">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6641A2">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6641A2">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6641A2">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6641A2">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6641A2">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6641A2">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6641A2">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6641A2">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6641A2">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6641A2">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6641A2">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6641A2">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6641A2">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6641A2">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6641A2">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6641A2">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6641A2">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6641A2">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6641A2">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6641A2">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6641A2">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6641A2">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72D5DBE5" w:rsidR="00A76317" w:rsidRPr="00F2763A" w:rsidRDefault="00A76317" w:rsidP="006641A2">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6641A2">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6641A2">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6641A2">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6641A2">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6641A2">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40407C3"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9AAB65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521A35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683E6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78" w:name="_Toc70925884"/>
      <w:bookmarkStart w:id="279" w:name="_Toc73369174"/>
      <w:r w:rsidRPr="008044A6">
        <w:t>6.1.6.3.3</w:t>
      </w:r>
      <w:r w:rsidRPr="008044A6">
        <w:tab/>
        <w:t xml:space="preserve">Enumeration: </w:t>
      </w:r>
      <w:bookmarkEnd w:id="278"/>
      <w:bookmarkEnd w:id="279"/>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6641A2">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6641A2">
            <w:pPr>
              <w:pStyle w:val="TAH"/>
            </w:pPr>
            <w:r w:rsidRPr="00FB2E35">
              <w:t>Description</w:t>
            </w:r>
          </w:p>
        </w:tc>
        <w:tc>
          <w:tcPr>
            <w:tcW w:w="707" w:type="pct"/>
            <w:shd w:val="clear" w:color="auto" w:fill="C0C0C0"/>
          </w:tcPr>
          <w:p w14:paraId="57124524" w14:textId="77777777" w:rsidR="004D50F4" w:rsidRPr="00FB2E35" w:rsidRDefault="004D50F4" w:rsidP="006641A2">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5B84D43A" w:rsidR="004D50F4" w:rsidRPr="00FB2E35" w:rsidRDefault="004D50F4" w:rsidP="006641A2">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3CF12AF2" w:rsidR="004D50F4" w:rsidRPr="00FB2E35" w:rsidRDefault="00FB2E35" w:rsidP="006641A2">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6641A2">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0E4E9B6" w:rsidR="004D50F4" w:rsidRPr="00FB2E35" w:rsidRDefault="004D50F4" w:rsidP="006641A2">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0FC82145" w:rsidR="004D50F4" w:rsidRPr="00FB2E35" w:rsidRDefault="00FB2E35" w:rsidP="006641A2">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6641A2">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244F9094" w:rsidR="004D50F4" w:rsidRPr="00FB2E35" w:rsidRDefault="004D50F4" w:rsidP="006641A2">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2B18652B" w:rsidR="004D50F4" w:rsidRPr="00FB2E35" w:rsidRDefault="00FB2E35" w:rsidP="006641A2">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6641A2">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7DE1DBBD" w:rsidR="004D50F4" w:rsidRPr="00FB2E35" w:rsidRDefault="004D50F4" w:rsidP="006641A2">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1682FFE6" w:rsidR="004D50F4" w:rsidRPr="00FB2E35" w:rsidRDefault="00FB2E35" w:rsidP="006641A2">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6641A2">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207BF166" w:rsidR="004D50F4" w:rsidRPr="00FB2E35" w:rsidRDefault="004D50F4" w:rsidP="006641A2">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46820C5"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6641A2">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16F9819B" w:rsidR="004D50F4" w:rsidRPr="00FB2E35" w:rsidRDefault="004D50F4" w:rsidP="006641A2">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04BE13A2"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6641A2">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2EB187A5" w:rsidR="004D50F4" w:rsidRPr="00FB2E35" w:rsidRDefault="004D50F4" w:rsidP="006641A2">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64B81457"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6641A2">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32AB5047" w:rsidR="004D50F4" w:rsidRPr="00FB2E35" w:rsidRDefault="004D50F4" w:rsidP="006641A2">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40A8DA3C"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6641A2">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2C00CAE"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5A7C8CAE"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6641A2">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33755EA9" w:rsidR="004D50F4" w:rsidRPr="00FB2E35" w:rsidRDefault="004D50F4" w:rsidP="006641A2">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4D25EAD4" w:rsidR="004D50F4" w:rsidRPr="00FB2E35" w:rsidRDefault="00FB2E35" w:rsidP="006641A2">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6641A2">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6641A2">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6641A2">
            <w:pPr>
              <w:pStyle w:val="TAH"/>
            </w:pPr>
            <w:r w:rsidRPr="000A2E0A">
              <w:t>Description</w:t>
            </w:r>
          </w:p>
        </w:tc>
        <w:tc>
          <w:tcPr>
            <w:tcW w:w="588" w:type="pct"/>
            <w:shd w:val="clear" w:color="auto" w:fill="C0C0C0"/>
          </w:tcPr>
          <w:p w14:paraId="52B3F662" w14:textId="77777777" w:rsidR="004D50F4" w:rsidRPr="000A2E0A" w:rsidRDefault="004D50F4" w:rsidP="006641A2">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40C25EB4" w:rsidR="004D50F4" w:rsidRPr="00010F6A" w:rsidRDefault="004D50F4" w:rsidP="006641A2">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5D316EF9" w:rsidR="004D50F4" w:rsidRPr="00010F6A" w:rsidRDefault="00FB2E35" w:rsidP="006641A2">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6641A2">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2CFFB959" w:rsidR="004D50F4" w:rsidRPr="00010F6A" w:rsidRDefault="004D50F4" w:rsidP="006641A2">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020DF874"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6641A2">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5F17F0E7" w:rsidR="004D50F4" w:rsidRPr="00010F6A" w:rsidRDefault="004D50F4" w:rsidP="006641A2">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41EE2A63" w:rsidR="004D50F4" w:rsidRPr="00010F6A" w:rsidRDefault="00FB2E35" w:rsidP="006641A2">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6641A2">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7DCB0DCD" w:rsidR="004D50F4" w:rsidRPr="00010F6A" w:rsidRDefault="004D50F4" w:rsidP="006641A2">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27737444"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6641A2">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E4A091" w:rsidR="004D50F4" w:rsidRPr="00010F6A" w:rsidRDefault="004D50F4" w:rsidP="006641A2">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67F7A0A1"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6641A2">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4C5DFE91" w:rsidR="004D50F4" w:rsidRPr="00010F6A" w:rsidRDefault="004D50F4" w:rsidP="006641A2">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481F6E62"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6641A2">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7185E1A7" w:rsidR="004D50F4" w:rsidRPr="00010F6A" w:rsidRDefault="004D50F4" w:rsidP="006641A2">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5CAD26BA"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6641A2">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77029CF4" w:rsidR="004D50F4" w:rsidRPr="00010F6A" w:rsidRDefault="004D50F4" w:rsidP="006641A2">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5CE90E7B"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6641A2">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12A1DCC3" w:rsidR="004D50F4" w:rsidRPr="00010F6A" w:rsidRDefault="004D50F4" w:rsidP="006641A2">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740BFBE2"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6641A2">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AB33C1E" w:rsidR="004D50F4" w:rsidRPr="00010F6A" w:rsidRDefault="004D50F4" w:rsidP="006641A2">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117A22A2" w:rsidR="004D50F4" w:rsidRPr="00010F6A" w:rsidRDefault="00FB2E35" w:rsidP="006641A2">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6641A2">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6641A2">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6641A2">
            <w:pPr>
              <w:pStyle w:val="TAH"/>
            </w:pPr>
            <w:r w:rsidRPr="00B946D2">
              <w:t>Description</w:t>
            </w:r>
          </w:p>
        </w:tc>
        <w:tc>
          <w:tcPr>
            <w:tcW w:w="1278" w:type="pct"/>
            <w:shd w:val="clear" w:color="auto" w:fill="C0C0C0"/>
          </w:tcPr>
          <w:p w14:paraId="1E6AFD3B" w14:textId="77777777" w:rsidR="004D50F4" w:rsidRPr="00B946D2" w:rsidRDefault="004D50F4" w:rsidP="006641A2">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35BCF689" w:rsidR="004D50F4" w:rsidRPr="00367CD6" w:rsidRDefault="004D50F4" w:rsidP="006641A2">
            <w:pPr>
              <w:pStyle w:val="TAL"/>
            </w:pPr>
            <w:r w:rsidRPr="00367CD6">
              <w:rPr>
                <w:noProof/>
              </w:rPr>
              <w:t>NO_METADATA</w:t>
            </w:r>
          </w:p>
        </w:tc>
        <w:tc>
          <w:tcPr>
            <w:tcW w:w="2330" w:type="pct"/>
            <w:tcMar>
              <w:top w:w="0" w:type="dxa"/>
              <w:left w:w="108" w:type="dxa"/>
              <w:bottom w:w="0" w:type="dxa"/>
              <w:right w:w="108" w:type="dxa"/>
            </w:tcMar>
          </w:tcPr>
          <w:p w14:paraId="5E2EFD99" w14:textId="2D4AAF93" w:rsidR="004D50F4" w:rsidRPr="00367CD6" w:rsidRDefault="00E9072A" w:rsidP="006641A2">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6641A2">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6782A5C1" w:rsidR="004D50F4" w:rsidRPr="00367CD6" w:rsidRDefault="004D50F4" w:rsidP="006641A2">
            <w:pPr>
              <w:pStyle w:val="TAL"/>
            </w:pPr>
            <w:r w:rsidRPr="00367CD6">
              <w:t>METADATA_UPDATE_DISALLOWED</w:t>
            </w:r>
          </w:p>
        </w:tc>
        <w:tc>
          <w:tcPr>
            <w:tcW w:w="2330" w:type="pct"/>
            <w:tcMar>
              <w:top w:w="0" w:type="dxa"/>
              <w:left w:w="108" w:type="dxa"/>
              <w:bottom w:w="0" w:type="dxa"/>
              <w:right w:w="108" w:type="dxa"/>
            </w:tcMar>
          </w:tcPr>
          <w:p w14:paraId="3270AE1E" w14:textId="1A1DCE42" w:rsidR="004D50F4" w:rsidRPr="00367CD6" w:rsidRDefault="00E9072A" w:rsidP="006641A2">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6641A2">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02D1FA74" w:rsidR="004D50F4" w:rsidRPr="00367CD6" w:rsidRDefault="004D50F4" w:rsidP="006641A2">
            <w:pPr>
              <w:pStyle w:val="TAL"/>
              <w:rPr>
                <w:lang w:eastAsia="zh-CN"/>
              </w:rPr>
            </w:pPr>
            <w:r w:rsidRPr="00367CD6">
              <w:t>METADATA_UPDATE_ALLOWED</w:t>
            </w:r>
          </w:p>
        </w:tc>
        <w:tc>
          <w:tcPr>
            <w:tcW w:w="2330" w:type="pct"/>
            <w:tcMar>
              <w:top w:w="0" w:type="dxa"/>
              <w:left w:w="108" w:type="dxa"/>
              <w:bottom w:w="0" w:type="dxa"/>
              <w:right w:w="108" w:type="dxa"/>
            </w:tcMar>
          </w:tcPr>
          <w:p w14:paraId="0C8E541D" w14:textId="4C81DD6D" w:rsidR="004D50F4" w:rsidRPr="00367CD6" w:rsidRDefault="00E9072A" w:rsidP="006641A2">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6641A2">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6641A2">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6641A2">
            <w:pPr>
              <w:pStyle w:val="TAH"/>
            </w:pPr>
            <w:r w:rsidRPr="00B946D2">
              <w:t>Description</w:t>
            </w:r>
          </w:p>
        </w:tc>
        <w:tc>
          <w:tcPr>
            <w:tcW w:w="1278" w:type="pct"/>
            <w:shd w:val="clear" w:color="auto" w:fill="C0C0C0"/>
          </w:tcPr>
          <w:p w14:paraId="17A54A30" w14:textId="77777777" w:rsidR="00A76317" w:rsidRPr="00B946D2" w:rsidRDefault="00A76317" w:rsidP="006641A2">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1F4CE3CE" w:rsidR="00A76317" w:rsidRPr="00B946D2" w:rsidRDefault="00A76317" w:rsidP="006641A2">
            <w:pPr>
              <w:pStyle w:val="TAL"/>
            </w:pPr>
            <w:r w:rsidRPr="00B946D2">
              <w:t>REVOCATION_SUCCESSFUL</w:t>
            </w:r>
          </w:p>
        </w:tc>
        <w:tc>
          <w:tcPr>
            <w:tcW w:w="2330" w:type="pct"/>
            <w:tcMar>
              <w:top w:w="0" w:type="dxa"/>
              <w:left w:w="108" w:type="dxa"/>
              <w:bottom w:w="0" w:type="dxa"/>
              <w:right w:w="108" w:type="dxa"/>
            </w:tcMar>
          </w:tcPr>
          <w:p w14:paraId="7B6C5D18" w14:textId="63CC0E68" w:rsidR="00A76317" w:rsidRPr="00B946D2" w:rsidRDefault="00E9072A" w:rsidP="006641A2">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6641A2">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214C0D41" w:rsidR="00A76317" w:rsidRPr="00B946D2" w:rsidRDefault="00A76317" w:rsidP="006641A2">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46604E1A" w:rsidR="00A76317" w:rsidRPr="00B946D2" w:rsidRDefault="00E9072A" w:rsidP="006641A2">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6641A2">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41"/>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299" w:name="_Toc70925893"/>
      <w:bookmarkStart w:id="300" w:name="_Toc73369181"/>
      <w:r w:rsidRPr="008044A6">
        <w:t>6.1.7.2</w:t>
      </w:r>
      <w:r w:rsidRPr="008044A6">
        <w:tab/>
        <w:t>Protocol Errors</w:t>
      </w:r>
      <w:bookmarkEnd w:id="299"/>
      <w:bookmarkEnd w:id="300"/>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6641A2"/>
    <w:p w14:paraId="3FE14D9D" w14:textId="77777777" w:rsidR="008A6D4A" w:rsidRPr="0023018E" w:rsidRDefault="008A6D4A" w:rsidP="00662390">
      <w:pPr>
        <w:pStyle w:val="31"/>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2E2EB628"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6641A2">
      <w:pPr>
        <w:pStyle w:val="1"/>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6641A2">
      <w:pPr>
        <w:pStyle w:val="1"/>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A66DB6E"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56FCF9A1"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lastRenderedPageBreak/>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lastRenderedPageBreak/>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6F7DEDF" w14:textId="77777777" w:rsidR="008B71D2"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46185684"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42017A44"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5337D144" w14:textId="77777777" w:rsidR="008B71D2" w:rsidRPr="00920F5F" w:rsidRDefault="008B71D2" w:rsidP="008B71D2">
      <w:pPr>
        <w:pStyle w:val="PL"/>
        <w:rPr>
          <w:rFonts w:eastAsiaTheme="minorEastAsia"/>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w:t>
      </w:r>
      <w:r>
        <w:t>n-controlled extension/announce.</w:t>
      </w:r>
    </w:p>
    <w:p w14:paraId="1F6407F4" w14:textId="77777777" w:rsidR="008B71D2" w:rsidRPr="00920F5F" w:rsidRDefault="008B71D2" w:rsidP="008B71D2">
      <w:pPr>
        <w:pStyle w:val="PL"/>
        <w:rPr>
          <w:rFonts w:eastAsiaTheme="minorEastAsia"/>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discovery/announce.</w:t>
      </w:r>
    </w:p>
    <w:p w14:paraId="5B91E4D8"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w:t>
      </w:r>
      <w:r>
        <w:t>n-controlled extension/announce.</w:t>
      </w:r>
    </w:p>
    <w:p w14:paraId="07051E12"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application-controlled extension/monitor</w:t>
      </w:r>
      <w:r>
        <w:t>.</w:t>
      </w:r>
    </w:p>
    <w:p w14:paraId="176CEECB" w14:textId="6A5F45B8" w:rsidR="00B13976" w:rsidRPr="00920F5F" w:rsidRDefault="008B71D2" w:rsidP="008B71D2">
      <w:pPr>
        <w:pStyle w:val="PL"/>
        <w:rPr>
          <w:rFonts w:eastAsiaTheme="minorEastAsia"/>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 discovery/monitor.</w:t>
      </w:r>
    </w:p>
    <w:p w14:paraId="0111E833"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application-controlled extension/monitor</w:t>
      </w:r>
      <w:r>
        <w:t>.</w:t>
      </w:r>
    </w:p>
    <w:p w14:paraId="27058BED"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discovery/permission</w:t>
      </w:r>
      <w:r>
        <w:t>.</w:t>
      </w:r>
    </w:p>
    <w:p w14:paraId="1AD5BAB3"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discovery/response</w:t>
      </w:r>
      <w:r>
        <w:t>.</w:t>
      </w:r>
    </w:p>
    <w:p w14:paraId="14681B77"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discovery/query</w:t>
      </w:r>
      <w:r>
        <w:t>.</w:t>
      </w:r>
    </w:p>
    <w:p w14:paraId="78F2696C"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4DBC684E"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0AC10F29" w14:textId="77777777" w:rsidR="005230CB" w:rsidRPr="00920F5F" w:rsidRDefault="005230CB" w:rsidP="005230CB">
      <w:pPr>
        <w:pStyle w:val="PL"/>
        <w:rPr>
          <w:rFonts w:eastAsiaTheme="minorEastAsia"/>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w:t>
      </w:r>
      <w:r>
        <w:t>n-controlled extension/announce ack.</w:t>
      </w:r>
    </w:p>
    <w:p w14:paraId="2B6F5650" w14:textId="77777777" w:rsidR="005230CB" w:rsidRPr="00920F5F" w:rsidRDefault="005230CB" w:rsidP="005230CB">
      <w:pPr>
        <w:pStyle w:val="PL"/>
        <w:rPr>
          <w:rFonts w:eastAsiaTheme="minorEastAsia"/>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restricted discovery/announce ack.</w:t>
      </w:r>
    </w:p>
    <w:p w14:paraId="694EFA4D"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w:t>
      </w:r>
      <w:r>
        <w:t>n-controlled extension/announce ack.</w:t>
      </w:r>
    </w:p>
    <w:p w14:paraId="15E54181"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application-controlled extension/monitor</w:t>
      </w:r>
      <w:r>
        <w:t xml:space="preserve"> ack.</w:t>
      </w:r>
    </w:p>
    <w:p w14:paraId="170EAA10"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 restricted discovery/monitor ack.</w:t>
      </w:r>
    </w:p>
    <w:p w14:paraId="289EE422" w14:textId="77777777" w:rsidR="005230CB" w:rsidRPr="008B4453"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application-controlled extension/monitor</w:t>
      </w:r>
      <w:r>
        <w:t xml:space="preserve"> ack.</w:t>
      </w:r>
    </w:p>
    <w:p w14:paraId="72A2A84B"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discovery/permission</w:t>
      </w:r>
      <w:r>
        <w:t xml:space="preserve"> ack.</w:t>
      </w:r>
    </w:p>
    <w:p w14:paraId="651F2B12"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discovery/response</w:t>
      </w:r>
      <w:r>
        <w:t xml:space="preserve"> ack.</w:t>
      </w:r>
    </w:p>
    <w:p w14:paraId="77C44C0B"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discovery/query</w:t>
      </w:r>
      <w:r>
        <w:t xml:space="preserve"> ack.</w:t>
      </w:r>
    </w:p>
    <w:p w14:paraId="2A540C49" w14:textId="40A64186" w:rsidR="00B13976" w:rsidRPr="00920F5F" w:rsidRDefault="005230CB" w:rsidP="005230CB">
      <w:pPr>
        <w:pStyle w:val="PL"/>
        <w:rPr>
          <w:rFonts w:eastAsiaTheme="minorEastAsia"/>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4FFA5DDD"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52EFC5D8"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654A0CC6" w14:textId="77777777" w:rsidR="00517959" w:rsidRPr="00920F5F" w:rsidRDefault="00517959" w:rsidP="00517959">
      <w:pPr>
        <w:pStyle w:val="PL"/>
        <w:rPr>
          <w:rFonts w:eastAsiaTheme="minorEastAsia"/>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 Banned PDUID for Restricted ProSe Direct Discovery</w:t>
      </w:r>
      <w:r>
        <w:t>.</w:t>
      </w:r>
    </w:p>
    <w:p w14:paraId="64D8F519" w14:textId="77777777" w:rsidR="00517959" w:rsidRPr="00920F5F" w:rsidRDefault="00517959" w:rsidP="00517959">
      <w:pPr>
        <w:pStyle w:val="PL"/>
        <w:rPr>
          <w:rFonts w:eastAsiaTheme="minorEastAsia"/>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 RPAUID - Banned PDUID for Restricted ProSe Direct Discovery</w:t>
      </w:r>
      <w:r>
        <w:t>.</w:t>
      </w:r>
    </w:p>
    <w:p w14:paraId="756815DF" w14:textId="7B427AAA" w:rsidR="00B13976" w:rsidRPr="00517959" w:rsidRDefault="00B13976" w:rsidP="00B13976">
      <w:pPr>
        <w:pStyle w:val="PL"/>
        <w:rPr>
          <w:rFonts w:eastAsiaTheme="minorEastAsia"/>
        </w:rPr>
      </w:pP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0" w:name="_Toc2086459"/>
      <w:bookmarkStart w:id="341" w:name="_Toc67903575"/>
      <w:bookmarkStart w:id="342" w:name="_Toc90664062"/>
      <w:bookmarkStart w:id="343"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bookmarkStart w:id="344" w:name="historyclause"/>
      <w:bookmarkEnd w:id="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641A2">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6641A2">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6641A2">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5385D226"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2259DA12"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6641A2">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6C406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7777777" w:rsidR="006C4064" w:rsidRDefault="006C4064" w:rsidP="00B01233">
            <w:pPr>
              <w:pStyle w:val="TAC"/>
              <w:rPr>
                <w:sz w:val="16"/>
                <w:szCs w:val="16"/>
              </w:rPr>
            </w:pPr>
            <w:r w:rsidRPr="001E1AFD">
              <w:rPr>
                <w:sz w:val="16"/>
                <w:szCs w:val="16"/>
              </w:rPr>
              <w:t>C3-222439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6C4064" w:rsidRPr="0016361A" w:rsidRDefault="006C406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6C4064" w:rsidRPr="0016361A" w:rsidRDefault="006C406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6C4064" w:rsidRDefault="006C406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77777777" w:rsidR="006C4064" w:rsidRDefault="006C4064" w:rsidP="00B01233">
            <w:pPr>
              <w:pStyle w:val="TAC"/>
              <w:rPr>
                <w:sz w:val="16"/>
                <w:szCs w:val="16"/>
              </w:rPr>
            </w:pPr>
            <w:r w:rsidRPr="001E1AFD">
              <w:rPr>
                <w:sz w:val="16"/>
                <w:szCs w:val="16"/>
              </w:rPr>
              <w:t>C3-222440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6C4064" w:rsidRPr="0016361A" w:rsidRDefault="006C406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6C4064" w:rsidRPr="0016361A" w:rsidRDefault="006C406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6C4064" w:rsidRDefault="006C406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77777777" w:rsidR="006C4064" w:rsidRDefault="006C4064" w:rsidP="00B01233">
            <w:pPr>
              <w:pStyle w:val="TAC"/>
              <w:rPr>
                <w:sz w:val="16"/>
                <w:szCs w:val="16"/>
              </w:rPr>
            </w:pPr>
            <w:r w:rsidRPr="001E1AFD">
              <w:rPr>
                <w:sz w:val="16"/>
                <w:szCs w:val="16"/>
              </w:rPr>
              <w:t>C3-222225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6C4064" w:rsidRPr="0016361A" w:rsidRDefault="006C406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6C4064" w:rsidRPr="0016361A" w:rsidRDefault="006C406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6C4064" w:rsidRDefault="006C406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77777777" w:rsidR="006C4064" w:rsidRDefault="006C4064" w:rsidP="00B01233">
            <w:pPr>
              <w:pStyle w:val="TAC"/>
              <w:rPr>
                <w:sz w:val="16"/>
                <w:szCs w:val="16"/>
              </w:rPr>
            </w:pPr>
            <w:r>
              <w:rPr>
                <w:rFonts w:hint="eastAsia"/>
                <w:sz w:val="16"/>
                <w:szCs w:val="16"/>
              </w:rPr>
              <w:t>2022-05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122</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7777777" w:rsidR="006C4064" w:rsidRDefault="006C4064" w:rsidP="00B01233">
            <w:pPr>
              <w:pStyle w:val="TAC"/>
              <w:rPr>
                <w:sz w:val="16"/>
                <w:szCs w:val="16"/>
              </w:rPr>
            </w:pPr>
            <w:r>
              <w:rPr>
                <w:rFonts w:hint="eastAsia"/>
                <w:sz w:val="16"/>
                <w:szCs w:val="16"/>
              </w:rPr>
              <w:t>C3-</w:t>
            </w:r>
            <w:r w:rsidRPr="001E1AFD">
              <w:rPr>
                <w:sz w:val="16"/>
                <w:szCs w:val="16"/>
              </w:rPr>
              <w:t>223728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6C4064" w:rsidRPr="0016361A" w:rsidRDefault="006C406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6C4064" w:rsidRPr="0016361A" w:rsidRDefault="006C406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6C4064" w:rsidRDefault="006C406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bl>
    <w:p w14:paraId="495A5432" w14:textId="65A5CE37" w:rsidR="00D66618" w:rsidRPr="00235394" w:rsidRDefault="00D66618" w:rsidP="00D66618">
      <w:pPr>
        <w:pStyle w:val="Guidance"/>
      </w:pPr>
      <w:bookmarkStart w:id="345" w:name="_GoBack"/>
      <w:bookmarkEnd w:id="345"/>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0FCFE" w14:textId="77777777" w:rsidR="005125ED" w:rsidRDefault="005125ED">
      <w:r>
        <w:separator/>
      </w:r>
    </w:p>
  </w:endnote>
  <w:endnote w:type="continuationSeparator" w:id="0">
    <w:p w14:paraId="2D08F49C" w14:textId="77777777" w:rsidR="005125ED" w:rsidRDefault="0051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BDFF7" w14:textId="77777777" w:rsidR="005125ED" w:rsidRDefault="005125ED">
      <w:r>
        <w:separator/>
      </w:r>
    </w:p>
  </w:footnote>
  <w:footnote w:type="continuationSeparator" w:id="0">
    <w:p w14:paraId="6648C80C" w14:textId="77777777" w:rsidR="005125ED" w:rsidRDefault="00512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1A2">
      <w:rPr>
        <w:rFonts w:ascii="Arial" w:hAnsi="Arial" w:cs="Arial"/>
        <w:b/>
        <w:noProof/>
        <w:sz w:val="18"/>
        <w:szCs w:val="18"/>
      </w:rPr>
      <w:t>3GPP TS 29.557 V17.1.0 (2022-05)</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41A2">
      <w:rPr>
        <w:rFonts w:ascii="Arial" w:hAnsi="Arial" w:cs="Arial"/>
        <w:b/>
        <w:noProof/>
        <w:sz w:val="18"/>
        <w:szCs w:val="18"/>
      </w:rPr>
      <w:t>34</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1A2">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3971"/>
    <w:rsid w:val="003C5D73"/>
    <w:rsid w:val="003D1547"/>
    <w:rsid w:val="003D39BA"/>
    <w:rsid w:val="003D40A7"/>
    <w:rsid w:val="003F266F"/>
    <w:rsid w:val="003F5BFE"/>
    <w:rsid w:val="00423334"/>
    <w:rsid w:val="00424783"/>
    <w:rsid w:val="00430F8D"/>
    <w:rsid w:val="004345EC"/>
    <w:rsid w:val="004454EF"/>
    <w:rsid w:val="004501E5"/>
    <w:rsid w:val="0045190E"/>
    <w:rsid w:val="00465515"/>
    <w:rsid w:val="00467D37"/>
    <w:rsid w:val="004972F7"/>
    <w:rsid w:val="004A1982"/>
    <w:rsid w:val="004A7ED0"/>
    <w:rsid w:val="004D3578"/>
    <w:rsid w:val="004D50F4"/>
    <w:rsid w:val="004E213A"/>
    <w:rsid w:val="004E3161"/>
    <w:rsid w:val="004F0988"/>
    <w:rsid w:val="004F3340"/>
    <w:rsid w:val="004F45EE"/>
    <w:rsid w:val="004F48A2"/>
    <w:rsid w:val="004F5DD2"/>
    <w:rsid w:val="00505D1E"/>
    <w:rsid w:val="00510411"/>
    <w:rsid w:val="005125ED"/>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3095D"/>
    <w:rsid w:val="00631990"/>
    <w:rsid w:val="0063543D"/>
    <w:rsid w:val="00635A52"/>
    <w:rsid w:val="00647114"/>
    <w:rsid w:val="00653E93"/>
    <w:rsid w:val="006543C4"/>
    <w:rsid w:val="00662390"/>
    <w:rsid w:val="006641A2"/>
    <w:rsid w:val="00684194"/>
    <w:rsid w:val="00684821"/>
    <w:rsid w:val="006856A1"/>
    <w:rsid w:val="006857B7"/>
    <w:rsid w:val="00697DCD"/>
    <w:rsid w:val="006A323F"/>
    <w:rsid w:val="006B30D0"/>
    <w:rsid w:val="006C3D95"/>
    <w:rsid w:val="006C4064"/>
    <w:rsid w:val="006C53C7"/>
    <w:rsid w:val="006E5C86"/>
    <w:rsid w:val="00701116"/>
    <w:rsid w:val="00703645"/>
    <w:rsid w:val="00705B4D"/>
    <w:rsid w:val="007124EB"/>
    <w:rsid w:val="00713C44"/>
    <w:rsid w:val="00722F0E"/>
    <w:rsid w:val="007250E5"/>
    <w:rsid w:val="00734A5B"/>
    <w:rsid w:val="00736187"/>
    <w:rsid w:val="0074026F"/>
    <w:rsid w:val="007429F6"/>
    <w:rsid w:val="00744E76"/>
    <w:rsid w:val="00745A52"/>
    <w:rsid w:val="00774DA4"/>
    <w:rsid w:val="00781F0F"/>
    <w:rsid w:val="00782093"/>
    <w:rsid w:val="007976B8"/>
    <w:rsid w:val="007B600E"/>
    <w:rsid w:val="007C67DC"/>
    <w:rsid w:val="007D048B"/>
    <w:rsid w:val="007D265F"/>
    <w:rsid w:val="007F0F4A"/>
    <w:rsid w:val="007F494E"/>
    <w:rsid w:val="008028A4"/>
    <w:rsid w:val="008035F0"/>
    <w:rsid w:val="00816EE8"/>
    <w:rsid w:val="00821171"/>
    <w:rsid w:val="00822AC4"/>
    <w:rsid w:val="00825269"/>
    <w:rsid w:val="00830747"/>
    <w:rsid w:val="0083370F"/>
    <w:rsid w:val="00834A4E"/>
    <w:rsid w:val="008408C5"/>
    <w:rsid w:val="0087288F"/>
    <w:rsid w:val="00873981"/>
    <w:rsid w:val="00874340"/>
    <w:rsid w:val="00875032"/>
    <w:rsid w:val="008768CA"/>
    <w:rsid w:val="00880CEC"/>
    <w:rsid w:val="00886A82"/>
    <w:rsid w:val="008A10F0"/>
    <w:rsid w:val="008A6D4A"/>
    <w:rsid w:val="008B71D2"/>
    <w:rsid w:val="008C0BE8"/>
    <w:rsid w:val="008C384C"/>
    <w:rsid w:val="008C7688"/>
    <w:rsid w:val="008D3FA1"/>
    <w:rsid w:val="008E1170"/>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46D2"/>
    <w:rsid w:val="00B96D59"/>
    <w:rsid w:val="00BA19ED"/>
    <w:rsid w:val="00BA2899"/>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16125"/>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649A1"/>
    <w:rsid w:val="00E77645"/>
    <w:rsid w:val="00E9072A"/>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F0ED2-B64F-44D7-96F1-30F4C1A2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11023</Words>
  <Characters>62834</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2022-05-26T09:22:00Z</dcterms:created>
  <dcterms:modified xsi:type="dcterms:W3CDTF">2022-05-26T09:23:00Z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