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722B5031"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360F72">
              <w:t>1</w:t>
            </w:r>
            <w:r>
              <w:t xml:space="preserve">.0 </w:t>
            </w:r>
            <w:r>
              <w:rPr>
                <w:sz w:val="32"/>
              </w:rPr>
              <w:t>(</w:t>
            </w:r>
            <w:r w:rsidR="00B21E94">
              <w:rPr>
                <w:sz w:val="32"/>
              </w:rPr>
              <w:t>2022</w:t>
            </w:r>
            <w:r>
              <w:rPr>
                <w:sz w:val="32"/>
              </w:rPr>
              <w:t>-</w:t>
            </w:r>
            <w:r w:rsidR="00360F72">
              <w:rPr>
                <w:sz w:val="32"/>
              </w:rPr>
              <w:t>0</w:t>
            </w:r>
            <w:r w:rsidR="00022F7E">
              <w:rPr>
                <w:sz w:val="32"/>
              </w:rPr>
              <w:t>6</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543C9E79" w14:textId="16F14CC8" w:rsidR="001A51D8" w:rsidRDefault="001A51D8">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w:instrText>
      </w:r>
      <w:r>
        <w:fldChar w:fldCharType="separate"/>
      </w:r>
      <w:r>
        <w:t>Foreword</w:t>
      </w:r>
      <w:r>
        <w:tab/>
      </w:r>
      <w:r>
        <w:fldChar w:fldCharType="begin"/>
      </w:r>
      <w:r>
        <w:instrText xml:space="preserve"> PAGEREF _Toc104547307 \h </w:instrText>
      </w:r>
      <w:r>
        <w:fldChar w:fldCharType="separate"/>
      </w:r>
      <w:r>
        <w:t>6</w:t>
      </w:r>
      <w:r>
        <w:fldChar w:fldCharType="end"/>
      </w:r>
    </w:p>
    <w:p w14:paraId="34986312" w14:textId="120C0BE6" w:rsidR="001A51D8" w:rsidRDefault="001A51D8">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_Toc104547308 \h </w:instrText>
      </w:r>
      <w:r>
        <w:fldChar w:fldCharType="separate"/>
      </w:r>
      <w:r>
        <w:t>7</w:t>
      </w:r>
      <w:r>
        <w:fldChar w:fldCharType="end"/>
      </w:r>
    </w:p>
    <w:p w14:paraId="551D7E95" w14:textId="697FEBC2" w:rsidR="001A51D8" w:rsidRDefault="001A51D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_Toc104547309 \h </w:instrText>
      </w:r>
      <w:r>
        <w:fldChar w:fldCharType="separate"/>
      </w:r>
      <w:r>
        <w:t>8</w:t>
      </w:r>
      <w:r>
        <w:fldChar w:fldCharType="end"/>
      </w:r>
    </w:p>
    <w:p w14:paraId="678DFA2F" w14:textId="6ECB207C" w:rsidR="001A51D8" w:rsidRDefault="001A51D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_Toc104547310 \h </w:instrText>
      </w:r>
      <w:r>
        <w:fldChar w:fldCharType="separate"/>
      </w:r>
      <w:r>
        <w:t>8</w:t>
      </w:r>
      <w:r>
        <w:fldChar w:fldCharType="end"/>
      </w:r>
    </w:p>
    <w:p w14:paraId="4CC3D808" w14:textId="7F9C4283" w:rsidR="001A51D8" w:rsidRDefault="001A51D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_Toc104547311 \h </w:instrText>
      </w:r>
      <w:r>
        <w:fldChar w:fldCharType="separate"/>
      </w:r>
      <w:r>
        <w:t>9</w:t>
      </w:r>
      <w:r>
        <w:fldChar w:fldCharType="end"/>
      </w:r>
    </w:p>
    <w:p w14:paraId="10438785" w14:textId="04177434" w:rsidR="001A51D8" w:rsidRDefault="001A51D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_Toc104547312 \h </w:instrText>
      </w:r>
      <w:r>
        <w:fldChar w:fldCharType="separate"/>
      </w:r>
      <w:r>
        <w:t>9</w:t>
      </w:r>
      <w:r>
        <w:fldChar w:fldCharType="end"/>
      </w:r>
    </w:p>
    <w:p w14:paraId="09B2C047" w14:textId="1262F7F7" w:rsidR="001A51D8" w:rsidRDefault="001A51D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_Toc104547313 \h </w:instrText>
      </w:r>
      <w:r>
        <w:fldChar w:fldCharType="separate"/>
      </w:r>
      <w:r>
        <w:t>9</w:t>
      </w:r>
      <w:r>
        <w:fldChar w:fldCharType="end"/>
      </w:r>
    </w:p>
    <w:p w14:paraId="298717CB" w14:textId="2DB5EAF0" w:rsidR="001A51D8" w:rsidRDefault="001A51D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_Toc104547314 \h </w:instrText>
      </w:r>
      <w:r>
        <w:fldChar w:fldCharType="separate"/>
      </w:r>
      <w:r>
        <w:t>9</w:t>
      </w:r>
      <w:r>
        <w:fldChar w:fldCharType="end"/>
      </w:r>
    </w:p>
    <w:p w14:paraId="3EA8A2D5" w14:textId="506B79EE" w:rsidR="001A51D8" w:rsidRDefault="001A51D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_Toc104547315 \h </w:instrText>
      </w:r>
      <w:r>
        <w:fldChar w:fldCharType="separate"/>
      </w:r>
      <w:r>
        <w:t>9</w:t>
      </w:r>
      <w:r>
        <w:fldChar w:fldCharType="end"/>
      </w:r>
    </w:p>
    <w:p w14:paraId="667BA848" w14:textId="6A7D99F6" w:rsidR="001A51D8" w:rsidRDefault="001A51D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_Toc104547316 \h </w:instrText>
      </w:r>
      <w:r>
        <w:fldChar w:fldCharType="separate"/>
      </w:r>
      <w:r>
        <w:t>9</w:t>
      </w:r>
      <w:r>
        <w:fldChar w:fldCharType="end"/>
      </w:r>
    </w:p>
    <w:p w14:paraId="30F3C95E" w14:textId="3886D97A" w:rsidR="001A51D8" w:rsidRDefault="001A51D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_Toc104547317 \h </w:instrText>
      </w:r>
      <w:r>
        <w:fldChar w:fldCharType="separate"/>
      </w:r>
      <w:r>
        <w:t>10</w:t>
      </w:r>
      <w:r>
        <w:fldChar w:fldCharType="end"/>
      </w:r>
    </w:p>
    <w:p w14:paraId="1380F49E" w14:textId="2CDC89DB" w:rsidR="001A51D8" w:rsidRDefault="001A51D8">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_Toc104547318 \h </w:instrText>
      </w:r>
      <w:r>
        <w:fldChar w:fldCharType="separate"/>
      </w:r>
      <w:r>
        <w:t>10</w:t>
      </w:r>
      <w:r>
        <w:fldChar w:fldCharType="end"/>
      </w:r>
    </w:p>
    <w:p w14:paraId="5535003A" w14:textId="7FBFD9E1" w:rsidR="001A51D8" w:rsidRDefault="001A51D8">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_Toc104547319 \h </w:instrText>
      </w:r>
      <w:r>
        <w:fldChar w:fldCharType="separate"/>
      </w:r>
      <w:r>
        <w:t>10</w:t>
      </w:r>
      <w:r>
        <w:fldChar w:fldCharType="end"/>
      </w:r>
    </w:p>
    <w:p w14:paraId="6D569F10" w14:textId="73C42A93" w:rsidR="001A51D8" w:rsidRDefault="001A51D8">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_Toc104547320 \h </w:instrText>
      </w:r>
      <w:r>
        <w:fldChar w:fldCharType="separate"/>
      </w:r>
      <w:r>
        <w:t>11</w:t>
      </w:r>
      <w:r>
        <w:fldChar w:fldCharType="end"/>
      </w:r>
    </w:p>
    <w:p w14:paraId="2F211B87" w14:textId="6C025F06"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4.2.</w:t>
      </w:r>
      <w:r w:rsidRPr="00BC3B8F">
        <w:rPr>
          <w:lang w:val="en-US" w:eastAsia="zh-CN"/>
        </w:rPr>
        <w:t>1.3</w:t>
      </w:r>
      <w:r>
        <w:rPr>
          <w:rFonts w:asciiTheme="minorHAnsi" w:eastAsiaTheme="minorEastAsia" w:hAnsiTheme="minorHAnsi" w:cstheme="minorBidi"/>
          <w:kern w:val="2"/>
          <w:sz w:val="21"/>
          <w:szCs w:val="22"/>
          <w:lang w:val="en-US" w:eastAsia="zh-CN"/>
        </w:rPr>
        <w:tab/>
      </w:r>
      <w:r w:rsidRPr="00BC3B8F">
        <w:rPr>
          <w:lang w:val="en-US"/>
        </w:rPr>
        <w:t>Network Functions</w:t>
      </w:r>
      <w:r>
        <w:tab/>
      </w:r>
      <w:r>
        <w:fldChar w:fldCharType="begin"/>
      </w:r>
      <w:r>
        <w:instrText xml:space="preserve"> PAGEREF _Toc104547321 \h </w:instrText>
      </w:r>
      <w:r>
        <w:fldChar w:fldCharType="separate"/>
      </w:r>
      <w:r>
        <w:t>11</w:t>
      </w:r>
      <w:r>
        <w:fldChar w:fldCharType="end"/>
      </w:r>
    </w:p>
    <w:p w14:paraId="2429E77B" w14:textId="0F7361E5" w:rsidR="001A51D8" w:rsidRDefault="001A51D8">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rsidRPr="00BC3B8F">
        <w:rPr>
          <w:lang w:val="en-US"/>
        </w:rPr>
        <w:t>Messaging Framework Adaptor Function</w:t>
      </w:r>
      <w:r>
        <w:t xml:space="preserve"> (MFAF)</w:t>
      </w:r>
      <w:r>
        <w:tab/>
      </w:r>
      <w:r>
        <w:fldChar w:fldCharType="begin"/>
      </w:r>
      <w:r>
        <w:instrText xml:space="preserve"> PAGEREF _Toc104547322 \h </w:instrText>
      </w:r>
      <w:r>
        <w:fldChar w:fldCharType="separate"/>
      </w:r>
      <w:r>
        <w:t>11</w:t>
      </w:r>
      <w:r>
        <w:fldChar w:fldCharType="end"/>
      </w:r>
    </w:p>
    <w:p w14:paraId="76A22090" w14:textId="2E50B834" w:rsidR="001A51D8" w:rsidRDefault="001A51D8">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_Toc104547323 \h </w:instrText>
      </w:r>
      <w:r>
        <w:fldChar w:fldCharType="separate"/>
      </w:r>
      <w:r>
        <w:t>11</w:t>
      </w:r>
      <w:r>
        <w:fldChar w:fldCharType="end"/>
      </w:r>
    </w:p>
    <w:p w14:paraId="44C82E12" w14:textId="149176F6" w:rsidR="001A51D8" w:rsidRDefault="001A51D8">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_Toc104547324 \h </w:instrText>
      </w:r>
      <w:r>
        <w:fldChar w:fldCharType="separate"/>
      </w:r>
      <w:r>
        <w:t>12</w:t>
      </w:r>
      <w:r>
        <w:fldChar w:fldCharType="end"/>
      </w:r>
    </w:p>
    <w:p w14:paraId="4E9C48D2" w14:textId="03381CC1" w:rsidR="001A51D8" w:rsidRDefault="001A51D8">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_Toc104547325 \h </w:instrText>
      </w:r>
      <w:r>
        <w:fldChar w:fldCharType="separate"/>
      </w:r>
      <w:r>
        <w:t>12</w:t>
      </w:r>
      <w:r>
        <w:fldChar w:fldCharType="end"/>
      </w:r>
    </w:p>
    <w:p w14:paraId="5CA289C9" w14:textId="475D96B0" w:rsidR="001A51D8" w:rsidRDefault="001A51D8">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_Toc104547326 \h </w:instrText>
      </w:r>
      <w:r>
        <w:fldChar w:fldCharType="separate"/>
      </w:r>
      <w:r>
        <w:t>12</w:t>
      </w:r>
      <w:r>
        <w:fldChar w:fldCharType="end"/>
      </w:r>
    </w:p>
    <w:p w14:paraId="628CDAA1" w14:textId="51DCB0B3" w:rsidR="001A51D8" w:rsidRDefault="001A51D8">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_Toc104547327 \h </w:instrText>
      </w:r>
      <w:r>
        <w:fldChar w:fldCharType="separate"/>
      </w:r>
      <w:r>
        <w:t>12</w:t>
      </w:r>
      <w:r>
        <w:fldChar w:fldCharType="end"/>
      </w:r>
    </w:p>
    <w:p w14:paraId="50AC40EF" w14:textId="23ADA2FB" w:rsidR="001A51D8" w:rsidRDefault="001A51D8">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_Toc104547328 \h </w:instrText>
      </w:r>
      <w:r>
        <w:fldChar w:fldCharType="separate"/>
      </w:r>
      <w:r>
        <w:t>12</w:t>
      </w:r>
      <w:r>
        <w:fldChar w:fldCharType="end"/>
      </w:r>
    </w:p>
    <w:p w14:paraId="7B43E09F" w14:textId="7470D082" w:rsidR="001A51D8" w:rsidRDefault="001A51D8">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_Toc104547329 \h </w:instrText>
      </w:r>
      <w:r>
        <w:fldChar w:fldCharType="separate"/>
      </w:r>
      <w:r>
        <w:t>13</w:t>
      </w:r>
      <w:r>
        <w:fldChar w:fldCharType="end"/>
      </w:r>
    </w:p>
    <w:p w14:paraId="760D1EC2" w14:textId="2B810EE1" w:rsidR="001A51D8" w:rsidRDefault="001A51D8">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r>
        <w:tab/>
      </w:r>
      <w:r>
        <w:fldChar w:fldCharType="begin"/>
      </w:r>
      <w:r>
        <w:instrText xml:space="preserve"> PAGEREF _Toc104547330 \h </w:instrText>
      </w:r>
      <w:r>
        <w:fldChar w:fldCharType="separate"/>
      </w:r>
      <w:r>
        <w:t>14</w:t>
      </w:r>
      <w:r>
        <w:fldChar w:fldCharType="end"/>
      </w:r>
    </w:p>
    <w:p w14:paraId="7061E100" w14:textId="684CAC3B" w:rsidR="001A51D8" w:rsidRDefault="001A51D8">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_Toc104547331 \h </w:instrText>
      </w:r>
      <w:r>
        <w:fldChar w:fldCharType="separate"/>
      </w:r>
      <w:r>
        <w:t>14</w:t>
      </w:r>
      <w:r>
        <w:fldChar w:fldCharType="end"/>
      </w:r>
    </w:p>
    <w:p w14:paraId="7601A5D2" w14:textId="62C5DA93" w:rsidR="001A51D8" w:rsidRDefault="001A51D8">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_Toc104547332 \h </w:instrText>
      </w:r>
      <w:r>
        <w:fldChar w:fldCharType="separate"/>
      </w:r>
      <w:r>
        <w:t>14</w:t>
      </w:r>
      <w:r>
        <w:fldChar w:fldCharType="end"/>
      </w:r>
    </w:p>
    <w:p w14:paraId="38436DFD" w14:textId="3426EC30" w:rsidR="001A51D8" w:rsidRDefault="001A51D8">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_Toc104547333 \h </w:instrText>
      </w:r>
      <w:r>
        <w:fldChar w:fldCharType="separate"/>
      </w:r>
      <w:r>
        <w:t>15</w:t>
      </w:r>
      <w:r>
        <w:fldChar w:fldCharType="end"/>
      </w:r>
    </w:p>
    <w:p w14:paraId="0DDF50C4" w14:textId="0A089F94" w:rsidR="001A51D8" w:rsidRDefault="001A51D8">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_Toc104547334 \h </w:instrText>
      </w:r>
      <w:r>
        <w:fldChar w:fldCharType="separate"/>
      </w:r>
      <w:r>
        <w:t>15</w:t>
      </w:r>
      <w:r>
        <w:fldChar w:fldCharType="end"/>
      </w:r>
    </w:p>
    <w:p w14:paraId="4B2A181D" w14:textId="14FD3F5C" w:rsidR="001A51D8" w:rsidRDefault="001A51D8">
      <w:pPr>
        <w:pStyle w:val="TOC4"/>
        <w:rPr>
          <w:rFonts w:asciiTheme="minorHAnsi" w:eastAsiaTheme="minorEastAsia" w:hAnsiTheme="minorHAnsi" w:cstheme="minorBidi"/>
          <w:kern w:val="2"/>
          <w:sz w:val="21"/>
          <w:szCs w:val="22"/>
          <w:lang w:val="en-US" w:eastAsia="zh-CN"/>
        </w:rPr>
      </w:pPr>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_Toc104547335 \h </w:instrText>
      </w:r>
      <w:r>
        <w:fldChar w:fldCharType="separate"/>
      </w:r>
      <w:r>
        <w:t>15</w:t>
      </w:r>
      <w:r>
        <w:fldChar w:fldCharType="end"/>
      </w:r>
    </w:p>
    <w:p w14:paraId="28EBF11F" w14:textId="70529868" w:rsidR="001A51D8" w:rsidRDefault="001A51D8">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_Toc104547336 \h </w:instrText>
      </w:r>
      <w:r>
        <w:fldChar w:fldCharType="separate"/>
      </w:r>
      <w:r>
        <w:t>15</w:t>
      </w:r>
      <w:r>
        <w:fldChar w:fldCharType="end"/>
      </w:r>
    </w:p>
    <w:p w14:paraId="7E8DEAE7" w14:textId="28DC9861"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4.3.</w:t>
      </w:r>
      <w:r w:rsidRPr="00BC3B8F">
        <w:rPr>
          <w:lang w:val="en-US" w:eastAsia="zh-CN"/>
        </w:rPr>
        <w:t>1.3</w:t>
      </w:r>
      <w:r>
        <w:rPr>
          <w:rFonts w:asciiTheme="minorHAnsi" w:eastAsiaTheme="minorEastAsia" w:hAnsiTheme="minorHAnsi" w:cstheme="minorBidi"/>
          <w:kern w:val="2"/>
          <w:sz w:val="21"/>
          <w:szCs w:val="22"/>
          <w:lang w:val="en-US" w:eastAsia="zh-CN"/>
        </w:rPr>
        <w:tab/>
      </w:r>
      <w:r w:rsidRPr="00BC3B8F">
        <w:rPr>
          <w:lang w:val="en-US"/>
        </w:rPr>
        <w:t>Network Functions</w:t>
      </w:r>
      <w:r>
        <w:tab/>
      </w:r>
      <w:r>
        <w:fldChar w:fldCharType="begin"/>
      </w:r>
      <w:r>
        <w:instrText xml:space="preserve"> PAGEREF _Toc104547337 \h </w:instrText>
      </w:r>
      <w:r>
        <w:fldChar w:fldCharType="separate"/>
      </w:r>
      <w:r>
        <w:t>16</w:t>
      </w:r>
      <w:r>
        <w:fldChar w:fldCharType="end"/>
      </w:r>
    </w:p>
    <w:p w14:paraId="2579AC69" w14:textId="496385B8" w:rsidR="001A51D8" w:rsidRDefault="001A51D8">
      <w:pPr>
        <w:pStyle w:val="TOC5"/>
        <w:rPr>
          <w:rFonts w:asciiTheme="minorHAnsi" w:eastAsiaTheme="minorEastAsia" w:hAnsiTheme="minorHAnsi" w:cstheme="minorBidi"/>
          <w:kern w:val="2"/>
          <w:sz w:val="21"/>
          <w:szCs w:val="22"/>
          <w:lang w:val="en-US" w:eastAsia="zh-CN"/>
        </w:rPr>
      </w:pPr>
      <w:r>
        <w:t>4.3.</w:t>
      </w:r>
      <w:r>
        <w:rPr>
          <w:lang w:eastAsia="zh-CN"/>
        </w:rPr>
        <w:t>1.3.1</w:t>
      </w:r>
      <w:r>
        <w:rPr>
          <w:rFonts w:asciiTheme="minorHAnsi" w:eastAsiaTheme="minorEastAsia" w:hAnsiTheme="minorHAnsi" w:cstheme="minorBidi"/>
          <w:kern w:val="2"/>
          <w:sz w:val="21"/>
          <w:szCs w:val="22"/>
          <w:lang w:val="en-US" w:eastAsia="zh-CN"/>
        </w:rPr>
        <w:tab/>
      </w:r>
      <w:r w:rsidRPr="00BC3B8F">
        <w:rPr>
          <w:lang w:val="en-US"/>
        </w:rPr>
        <w:t>Messaging Framework Adaptor Function</w:t>
      </w:r>
      <w:r>
        <w:t xml:space="preserve"> (MFAF)</w:t>
      </w:r>
      <w:r>
        <w:tab/>
      </w:r>
      <w:r>
        <w:fldChar w:fldCharType="begin"/>
      </w:r>
      <w:r>
        <w:instrText xml:space="preserve"> PAGEREF _Toc104547338 \h </w:instrText>
      </w:r>
      <w:r>
        <w:fldChar w:fldCharType="separate"/>
      </w:r>
      <w:r>
        <w:t>16</w:t>
      </w:r>
      <w:r>
        <w:fldChar w:fldCharType="end"/>
      </w:r>
    </w:p>
    <w:p w14:paraId="47D801CD" w14:textId="5689EC00" w:rsidR="001A51D8" w:rsidRDefault="001A51D8">
      <w:pPr>
        <w:pStyle w:val="TOC5"/>
        <w:rPr>
          <w:rFonts w:asciiTheme="minorHAnsi" w:eastAsiaTheme="minorEastAsia" w:hAnsiTheme="minorHAnsi" w:cstheme="minorBidi"/>
          <w:kern w:val="2"/>
          <w:sz w:val="21"/>
          <w:szCs w:val="22"/>
          <w:lang w:val="en-US" w:eastAsia="zh-CN"/>
        </w:rPr>
      </w:pPr>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_Toc104547339 \h </w:instrText>
      </w:r>
      <w:r>
        <w:fldChar w:fldCharType="separate"/>
      </w:r>
      <w:r>
        <w:t>16</w:t>
      </w:r>
      <w:r>
        <w:fldChar w:fldCharType="end"/>
      </w:r>
    </w:p>
    <w:p w14:paraId="44C9DE27" w14:textId="40A45D52" w:rsidR="001A51D8" w:rsidRDefault="001A51D8">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_Toc104547340 \h </w:instrText>
      </w:r>
      <w:r>
        <w:fldChar w:fldCharType="separate"/>
      </w:r>
      <w:r>
        <w:t>16</w:t>
      </w:r>
      <w:r>
        <w:fldChar w:fldCharType="end"/>
      </w:r>
    </w:p>
    <w:p w14:paraId="0F5C5F5A" w14:textId="54D2ED6E" w:rsidR="001A51D8" w:rsidRDefault="001A51D8">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_Toc104547341 \h </w:instrText>
      </w:r>
      <w:r>
        <w:fldChar w:fldCharType="separate"/>
      </w:r>
      <w:r>
        <w:t>16</w:t>
      </w:r>
      <w:r>
        <w:fldChar w:fldCharType="end"/>
      </w:r>
    </w:p>
    <w:p w14:paraId="65C2C9B9" w14:textId="05DA6D01" w:rsidR="001A51D8" w:rsidRDefault="001A51D8">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_Toc104547342 \h </w:instrText>
      </w:r>
      <w:r>
        <w:fldChar w:fldCharType="separate"/>
      </w:r>
      <w:r>
        <w:t>17</w:t>
      </w:r>
      <w:r>
        <w:fldChar w:fldCharType="end"/>
      </w:r>
    </w:p>
    <w:p w14:paraId="7CC1A9BA" w14:textId="5DDFC67D" w:rsidR="001A51D8" w:rsidRDefault="001A51D8">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_Toc104547343 \h </w:instrText>
      </w:r>
      <w:r>
        <w:fldChar w:fldCharType="separate"/>
      </w:r>
      <w:r>
        <w:t>17</w:t>
      </w:r>
      <w:r>
        <w:fldChar w:fldCharType="end"/>
      </w:r>
    </w:p>
    <w:p w14:paraId="2C993783" w14:textId="201DF03B" w:rsidR="001A51D8" w:rsidRDefault="001A51D8">
      <w:pPr>
        <w:pStyle w:val="TOC5"/>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_Toc104547344 \h </w:instrText>
      </w:r>
      <w:r>
        <w:fldChar w:fldCharType="separate"/>
      </w:r>
      <w:r>
        <w:t>17</w:t>
      </w:r>
      <w:r>
        <w:fldChar w:fldCharType="end"/>
      </w:r>
    </w:p>
    <w:p w14:paraId="0CF368A5" w14:textId="4526C3AD" w:rsidR="001A51D8" w:rsidRDefault="001A51D8">
      <w:pPr>
        <w:pStyle w:val="TOC4"/>
        <w:rPr>
          <w:rFonts w:asciiTheme="minorHAnsi" w:eastAsiaTheme="minorEastAsia" w:hAnsiTheme="minorHAnsi" w:cstheme="minorBidi"/>
          <w:kern w:val="2"/>
          <w:sz w:val="21"/>
          <w:szCs w:val="22"/>
          <w:lang w:val="en-US" w:eastAsia="zh-CN"/>
        </w:rPr>
      </w:pPr>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_Toc104547345 \h </w:instrText>
      </w:r>
      <w:r>
        <w:fldChar w:fldCharType="separate"/>
      </w:r>
      <w:r>
        <w:t>17</w:t>
      </w:r>
      <w:r>
        <w:fldChar w:fldCharType="end"/>
      </w:r>
    </w:p>
    <w:p w14:paraId="7102436D" w14:textId="46616377" w:rsidR="001A51D8" w:rsidRDefault="001A51D8">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_Toc104547346 \h </w:instrText>
      </w:r>
      <w:r>
        <w:fldChar w:fldCharType="separate"/>
      </w:r>
      <w:r>
        <w:t>17</w:t>
      </w:r>
      <w:r>
        <w:fldChar w:fldCharType="end"/>
      </w:r>
    </w:p>
    <w:p w14:paraId="7EE1A35B" w14:textId="6A91B9DC" w:rsidR="001A51D8" w:rsidRDefault="001A51D8">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_Toc104547347 \h </w:instrText>
      </w:r>
      <w:r>
        <w:fldChar w:fldCharType="separate"/>
      </w:r>
      <w:r>
        <w:t>17</w:t>
      </w:r>
      <w:r>
        <w:fldChar w:fldCharType="end"/>
      </w:r>
    </w:p>
    <w:p w14:paraId="3144D684" w14:textId="1828C066" w:rsidR="001A51D8" w:rsidRDefault="001A51D8">
      <w:pPr>
        <w:pStyle w:val="TOC5"/>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_Toc104547348 \h </w:instrText>
      </w:r>
      <w:r>
        <w:fldChar w:fldCharType="separate"/>
      </w:r>
      <w:r>
        <w:t>18</w:t>
      </w:r>
      <w:r>
        <w:fldChar w:fldCharType="end"/>
      </w:r>
    </w:p>
    <w:p w14:paraId="38E6548E" w14:textId="6DD95099" w:rsidR="001A51D8" w:rsidRDefault="001A51D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_Toc104547349 \h </w:instrText>
      </w:r>
      <w:r>
        <w:fldChar w:fldCharType="separate"/>
      </w:r>
      <w:r>
        <w:t>19</w:t>
      </w:r>
      <w:r>
        <w:fldChar w:fldCharType="end"/>
      </w:r>
    </w:p>
    <w:p w14:paraId="774693D0" w14:textId="0AC22988" w:rsidR="001A51D8" w:rsidRDefault="001A51D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_Toc104547350 \h </w:instrText>
      </w:r>
      <w:r>
        <w:fldChar w:fldCharType="separate"/>
      </w:r>
      <w:r>
        <w:t>19</w:t>
      </w:r>
      <w:r>
        <w:fldChar w:fldCharType="end"/>
      </w:r>
    </w:p>
    <w:p w14:paraId="69A196A9" w14:textId="38F4ED21" w:rsidR="001A51D8" w:rsidRDefault="001A51D8">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_Toc104547351 \h </w:instrText>
      </w:r>
      <w:r>
        <w:fldChar w:fldCharType="separate"/>
      </w:r>
      <w:r>
        <w:t>19</w:t>
      </w:r>
      <w:r>
        <w:fldChar w:fldCharType="end"/>
      </w:r>
    </w:p>
    <w:p w14:paraId="771DB439" w14:textId="6A100955" w:rsidR="001A51D8" w:rsidRDefault="001A51D8">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_Toc104547352 \h </w:instrText>
      </w:r>
      <w:r>
        <w:fldChar w:fldCharType="separate"/>
      </w:r>
      <w:r>
        <w:t>19</w:t>
      </w:r>
      <w:r>
        <w:fldChar w:fldCharType="end"/>
      </w:r>
    </w:p>
    <w:p w14:paraId="4997DEF3" w14:textId="298B7D2D" w:rsidR="001A51D8" w:rsidRDefault="001A51D8">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_Toc104547353 \h </w:instrText>
      </w:r>
      <w:r>
        <w:fldChar w:fldCharType="separate"/>
      </w:r>
      <w:r>
        <w:t>19</w:t>
      </w:r>
      <w:r>
        <w:fldChar w:fldCharType="end"/>
      </w:r>
    </w:p>
    <w:p w14:paraId="6250EE03" w14:textId="529ECE90" w:rsidR="001A51D8" w:rsidRDefault="001A51D8">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_Toc104547354 \h </w:instrText>
      </w:r>
      <w:r>
        <w:fldChar w:fldCharType="separate"/>
      </w:r>
      <w:r>
        <w:t>19</w:t>
      </w:r>
      <w:r>
        <w:fldChar w:fldCharType="end"/>
      </w:r>
    </w:p>
    <w:p w14:paraId="55C7CBD8" w14:textId="3A464C87" w:rsidR="001A51D8" w:rsidRDefault="001A51D8">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_Toc104547355 \h </w:instrText>
      </w:r>
      <w:r>
        <w:fldChar w:fldCharType="separate"/>
      </w:r>
      <w:r>
        <w:t>19</w:t>
      </w:r>
      <w:r>
        <w:fldChar w:fldCharType="end"/>
      </w:r>
    </w:p>
    <w:p w14:paraId="6CE406BE" w14:textId="40B5656D" w:rsidR="001A51D8" w:rsidRDefault="001A51D8">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_Toc104547356 \h </w:instrText>
      </w:r>
      <w:r>
        <w:fldChar w:fldCharType="separate"/>
      </w:r>
      <w:r>
        <w:t>19</w:t>
      </w:r>
      <w:r>
        <w:fldChar w:fldCharType="end"/>
      </w:r>
    </w:p>
    <w:p w14:paraId="02E388BC" w14:textId="4294B150" w:rsidR="001A51D8" w:rsidRDefault="001A51D8">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_Toc104547357 \h </w:instrText>
      </w:r>
      <w:r>
        <w:fldChar w:fldCharType="separate"/>
      </w:r>
      <w:r>
        <w:t>19</w:t>
      </w:r>
      <w:r>
        <w:fldChar w:fldCharType="end"/>
      </w:r>
    </w:p>
    <w:p w14:paraId="6E014260" w14:textId="4DE659B3" w:rsidR="001A51D8" w:rsidRDefault="001A51D8">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_Toc104547358 \h </w:instrText>
      </w:r>
      <w:r>
        <w:fldChar w:fldCharType="separate"/>
      </w:r>
      <w:r>
        <w:t>20</w:t>
      </w:r>
      <w:r>
        <w:fldChar w:fldCharType="end"/>
      </w:r>
    </w:p>
    <w:p w14:paraId="415C51EA" w14:textId="18832465" w:rsidR="001A51D8" w:rsidRDefault="001A51D8">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_Toc104547359 \h </w:instrText>
      </w:r>
      <w:r>
        <w:fldChar w:fldCharType="separate"/>
      </w:r>
      <w:r>
        <w:t>20</w:t>
      </w:r>
      <w:r>
        <w:fldChar w:fldCharType="end"/>
      </w:r>
    </w:p>
    <w:p w14:paraId="0DBF644A" w14:textId="2C1527BC" w:rsidR="001A51D8" w:rsidRDefault="001A51D8">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_Toc104547360 \h </w:instrText>
      </w:r>
      <w:r>
        <w:fldChar w:fldCharType="separate"/>
      </w:r>
      <w:r>
        <w:t>20</w:t>
      </w:r>
      <w:r>
        <w:fldChar w:fldCharType="end"/>
      </w:r>
    </w:p>
    <w:p w14:paraId="02771C0A" w14:textId="482B72A3" w:rsidR="001A51D8" w:rsidRDefault="001A51D8">
      <w:pPr>
        <w:pStyle w:val="TOC5"/>
        <w:rPr>
          <w:rFonts w:asciiTheme="minorHAnsi" w:eastAsiaTheme="minorEastAsia" w:hAnsiTheme="minorHAnsi" w:cstheme="minorBidi"/>
          <w:kern w:val="2"/>
          <w:sz w:val="21"/>
          <w:szCs w:val="22"/>
          <w:lang w:val="en-US" w:eastAsia="zh-CN"/>
        </w:rPr>
      </w:pPr>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_Toc104547361 \h </w:instrText>
      </w:r>
      <w:r>
        <w:fldChar w:fldCharType="separate"/>
      </w:r>
      <w:r>
        <w:t>20</w:t>
      </w:r>
      <w:r>
        <w:fldChar w:fldCharType="end"/>
      </w:r>
    </w:p>
    <w:p w14:paraId="2E7B651B" w14:textId="689B4D4C" w:rsidR="001A51D8" w:rsidRDefault="001A51D8">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_Toc104547362 \h </w:instrText>
      </w:r>
      <w:r>
        <w:fldChar w:fldCharType="separate"/>
      </w:r>
      <w:r>
        <w:t>20</w:t>
      </w:r>
      <w:r>
        <w:fldChar w:fldCharType="end"/>
      </w:r>
    </w:p>
    <w:p w14:paraId="4EE27C80" w14:textId="76B4A750" w:rsidR="001A51D8" w:rsidRDefault="001A51D8">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_Toc104547363 \h </w:instrText>
      </w:r>
      <w:r>
        <w:fldChar w:fldCharType="separate"/>
      </w:r>
      <w:r>
        <w:t>21</w:t>
      </w:r>
      <w:r>
        <w:fldChar w:fldCharType="end"/>
      </w:r>
    </w:p>
    <w:p w14:paraId="61CF141D" w14:textId="395150C9" w:rsidR="001A51D8" w:rsidRDefault="001A51D8">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_Toc104547364 \h </w:instrText>
      </w:r>
      <w:r>
        <w:fldChar w:fldCharType="separate"/>
      </w:r>
      <w:r>
        <w:t>21</w:t>
      </w:r>
      <w:r>
        <w:fldChar w:fldCharType="end"/>
      </w:r>
    </w:p>
    <w:p w14:paraId="60437FAA" w14:textId="79227E03" w:rsidR="001A51D8" w:rsidRDefault="001A51D8">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_Toc104547365 \h </w:instrText>
      </w:r>
      <w:r>
        <w:fldChar w:fldCharType="separate"/>
      </w:r>
      <w:r>
        <w:t>21</w:t>
      </w:r>
      <w:r>
        <w:fldChar w:fldCharType="end"/>
      </w:r>
    </w:p>
    <w:p w14:paraId="18858283" w14:textId="0E82BB5B" w:rsidR="001A51D8" w:rsidRDefault="001A51D8">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_Toc104547366 \h </w:instrText>
      </w:r>
      <w:r>
        <w:fldChar w:fldCharType="separate"/>
      </w:r>
      <w:r>
        <w:t>21</w:t>
      </w:r>
      <w:r>
        <w:fldChar w:fldCharType="end"/>
      </w:r>
    </w:p>
    <w:p w14:paraId="54ECA8B1" w14:textId="5C734921" w:rsidR="001A51D8" w:rsidRDefault="001A51D8">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_Toc104547367 \h </w:instrText>
      </w:r>
      <w:r>
        <w:fldChar w:fldCharType="separate"/>
      </w:r>
      <w:r>
        <w:t>21</w:t>
      </w:r>
      <w:r>
        <w:fldChar w:fldCharType="end"/>
      </w:r>
    </w:p>
    <w:p w14:paraId="1610649F" w14:textId="71BE9E94" w:rsidR="001A51D8" w:rsidRDefault="001A51D8">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_Toc104547368 \h </w:instrText>
      </w:r>
      <w:r>
        <w:fldChar w:fldCharType="separate"/>
      </w:r>
      <w:r>
        <w:t>21</w:t>
      </w:r>
      <w:r>
        <w:fldChar w:fldCharType="end"/>
      </w:r>
    </w:p>
    <w:p w14:paraId="0DF0E4D5" w14:textId="1C2461CA" w:rsidR="001A51D8" w:rsidRDefault="001A51D8">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_Toc104547369 \h </w:instrText>
      </w:r>
      <w:r>
        <w:fldChar w:fldCharType="separate"/>
      </w:r>
      <w:r>
        <w:t>22</w:t>
      </w:r>
      <w:r>
        <w:fldChar w:fldCharType="end"/>
      </w:r>
    </w:p>
    <w:p w14:paraId="6D877447" w14:textId="18954995" w:rsidR="001A51D8" w:rsidRDefault="001A51D8">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_Toc104547370 \h </w:instrText>
      </w:r>
      <w:r>
        <w:fldChar w:fldCharType="separate"/>
      </w:r>
      <w:r>
        <w:t>22</w:t>
      </w:r>
      <w:r>
        <w:fldChar w:fldCharType="end"/>
      </w:r>
    </w:p>
    <w:p w14:paraId="0084AAC7" w14:textId="4A2B675F" w:rsidR="001A51D8" w:rsidRDefault="001A51D8">
      <w:pPr>
        <w:pStyle w:val="TOC6"/>
        <w:rPr>
          <w:rFonts w:asciiTheme="minorHAnsi" w:eastAsiaTheme="minorEastAsia" w:hAnsiTheme="minorHAnsi" w:cstheme="minorBidi"/>
          <w:kern w:val="2"/>
          <w:sz w:val="21"/>
          <w:szCs w:val="22"/>
          <w:lang w:val="en-US" w:eastAsia="zh-CN"/>
        </w:rPr>
      </w:pPr>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_Toc104547371 \h </w:instrText>
      </w:r>
      <w:r>
        <w:fldChar w:fldCharType="separate"/>
      </w:r>
      <w:r>
        <w:t>23</w:t>
      </w:r>
      <w:r>
        <w:fldChar w:fldCharType="end"/>
      </w:r>
    </w:p>
    <w:p w14:paraId="7C9845D1" w14:textId="11938EA3" w:rsidR="001A51D8" w:rsidRDefault="001A51D8">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_Toc104547372 \h </w:instrText>
      </w:r>
      <w:r>
        <w:fldChar w:fldCharType="separate"/>
      </w:r>
      <w:r>
        <w:t>24</w:t>
      </w:r>
      <w:r>
        <w:fldChar w:fldCharType="end"/>
      </w:r>
    </w:p>
    <w:p w14:paraId="78BB6599" w14:textId="286CED26" w:rsidR="001A51D8" w:rsidRDefault="001A51D8">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_Toc104547373 \h </w:instrText>
      </w:r>
      <w:r>
        <w:fldChar w:fldCharType="separate"/>
      </w:r>
      <w:r>
        <w:t>24</w:t>
      </w:r>
      <w:r>
        <w:fldChar w:fldCharType="end"/>
      </w:r>
    </w:p>
    <w:p w14:paraId="4835A1EE" w14:textId="0F920A03" w:rsidR="001A51D8" w:rsidRDefault="001A51D8">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_Toc104547374 \h </w:instrText>
      </w:r>
      <w:r>
        <w:fldChar w:fldCharType="separate"/>
      </w:r>
      <w:r>
        <w:t>24</w:t>
      </w:r>
      <w:r>
        <w:fldChar w:fldCharType="end"/>
      </w:r>
    </w:p>
    <w:p w14:paraId="4C921156" w14:textId="214BAE97" w:rsidR="001A51D8" w:rsidRDefault="001A51D8">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_Toc104547375 \h </w:instrText>
      </w:r>
      <w:r>
        <w:fldChar w:fldCharType="separate"/>
      </w:r>
      <w:r>
        <w:t>24</w:t>
      </w:r>
      <w:r>
        <w:fldChar w:fldCharType="end"/>
      </w:r>
    </w:p>
    <w:p w14:paraId="1AAFDCF9" w14:textId="645BDB77"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5.1.6.2</w:t>
      </w:r>
      <w:r>
        <w:rPr>
          <w:rFonts w:asciiTheme="minorHAnsi" w:eastAsiaTheme="minorEastAsia" w:hAnsiTheme="minorHAnsi" w:cstheme="minorBidi"/>
          <w:kern w:val="2"/>
          <w:sz w:val="21"/>
          <w:szCs w:val="22"/>
          <w:lang w:val="en-US" w:eastAsia="zh-CN"/>
        </w:rPr>
        <w:tab/>
      </w:r>
      <w:r w:rsidRPr="00BC3B8F">
        <w:rPr>
          <w:lang w:val="en-US"/>
        </w:rPr>
        <w:t>Structured data types</w:t>
      </w:r>
      <w:r>
        <w:tab/>
      </w:r>
      <w:r>
        <w:fldChar w:fldCharType="begin"/>
      </w:r>
      <w:r>
        <w:instrText xml:space="preserve"> PAGEREF _Toc104547376 \h </w:instrText>
      </w:r>
      <w:r>
        <w:fldChar w:fldCharType="separate"/>
      </w:r>
      <w:r>
        <w:t>24</w:t>
      </w:r>
      <w:r>
        <w:fldChar w:fldCharType="end"/>
      </w:r>
    </w:p>
    <w:p w14:paraId="67BCEFEE" w14:textId="1B6E49A1" w:rsidR="001A51D8" w:rsidRDefault="001A51D8">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_Toc104547377 \h </w:instrText>
      </w:r>
      <w:r>
        <w:fldChar w:fldCharType="separate"/>
      </w:r>
      <w:r>
        <w:t>24</w:t>
      </w:r>
      <w:r>
        <w:fldChar w:fldCharType="end"/>
      </w:r>
    </w:p>
    <w:p w14:paraId="564D757F" w14:textId="721EA5F7" w:rsidR="001A51D8" w:rsidRDefault="001A51D8">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_Toc104547378 \h </w:instrText>
      </w:r>
      <w:r>
        <w:fldChar w:fldCharType="separate"/>
      </w:r>
      <w:r>
        <w:t>24</w:t>
      </w:r>
      <w:r>
        <w:fldChar w:fldCharType="end"/>
      </w:r>
    </w:p>
    <w:p w14:paraId="74A16286" w14:textId="75F5FDDE" w:rsidR="001A51D8" w:rsidRDefault="001A51D8">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_Toc104547379 \h </w:instrText>
      </w:r>
      <w:r>
        <w:fldChar w:fldCharType="separate"/>
      </w:r>
      <w:r>
        <w:t>25</w:t>
      </w:r>
      <w:r>
        <w:fldChar w:fldCharType="end"/>
      </w:r>
    </w:p>
    <w:p w14:paraId="6E4DA344" w14:textId="5070FB00" w:rsidR="001A51D8" w:rsidRDefault="001A51D8">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 xml:space="preserve">Type: </w:t>
      </w:r>
      <w:r w:rsidRPr="00BC3B8F">
        <w:rPr>
          <w:lang w:val="en-US" w:eastAsia="zh-CN"/>
        </w:rPr>
        <w:t>MfafNotiInfo</w:t>
      </w:r>
      <w:r>
        <w:tab/>
      </w:r>
      <w:r>
        <w:fldChar w:fldCharType="begin"/>
      </w:r>
      <w:r>
        <w:instrText xml:space="preserve"> PAGEREF _Toc104547380 \h </w:instrText>
      </w:r>
      <w:r>
        <w:fldChar w:fldCharType="separate"/>
      </w:r>
      <w:r>
        <w:t>25</w:t>
      </w:r>
      <w:r>
        <w:fldChar w:fldCharType="end"/>
      </w:r>
    </w:p>
    <w:p w14:paraId="337D59D2" w14:textId="033CFFA5"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5.1.6.3</w:t>
      </w:r>
      <w:r>
        <w:rPr>
          <w:rFonts w:asciiTheme="minorHAnsi" w:eastAsiaTheme="minorEastAsia" w:hAnsiTheme="minorHAnsi" w:cstheme="minorBidi"/>
          <w:kern w:val="2"/>
          <w:sz w:val="21"/>
          <w:szCs w:val="22"/>
          <w:lang w:val="en-US" w:eastAsia="zh-CN"/>
        </w:rPr>
        <w:tab/>
      </w:r>
      <w:r w:rsidRPr="00BC3B8F">
        <w:rPr>
          <w:lang w:val="en-US"/>
        </w:rPr>
        <w:t>Simple data types and enumerations</w:t>
      </w:r>
      <w:r>
        <w:tab/>
      </w:r>
      <w:r>
        <w:fldChar w:fldCharType="begin"/>
      </w:r>
      <w:r>
        <w:instrText xml:space="preserve"> PAGEREF _Toc104547381 \h </w:instrText>
      </w:r>
      <w:r>
        <w:fldChar w:fldCharType="separate"/>
      </w:r>
      <w:r>
        <w:t>25</w:t>
      </w:r>
      <w:r>
        <w:fldChar w:fldCharType="end"/>
      </w:r>
    </w:p>
    <w:p w14:paraId="6AEB9957" w14:textId="1DAE849B" w:rsidR="001A51D8" w:rsidRDefault="001A51D8">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_Toc104547382 \h </w:instrText>
      </w:r>
      <w:r>
        <w:fldChar w:fldCharType="separate"/>
      </w:r>
      <w:r>
        <w:t>25</w:t>
      </w:r>
      <w:r>
        <w:fldChar w:fldCharType="end"/>
      </w:r>
    </w:p>
    <w:p w14:paraId="6B668674" w14:textId="04099379" w:rsidR="001A51D8" w:rsidRDefault="001A51D8">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_Toc104547383 \h </w:instrText>
      </w:r>
      <w:r>
        <w:fldChar w:fldCharType="separate"/>
      </w:r>
      <w:r>
        <w:t>25</w:t>
      </w:r>
      <w:r>
        <w:fldChar w:fldCharType="end"/>
      </w:r>
    </w:p>
    <w:p w14:paraId="5741070D" w14:textId="32A9CDEE"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_Toc104547384 \h </w:instrText>
      </w:r>
      <w:r>
        <w:fldChar w:fldCharType="separate"/>
      </w:r>
      <w:r>
        <w:t>26</w:t>
      </w:r>
      <w:r>
        <w:fldChar w:fldCharType="end"/>
      </w:r>
    </w:p>
    <w:p w14:paraId="74B861C0" w14:textId="71820192" w:rsidR="001A51D8" w:rsidRDefault="001A51D8">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_Toc104547385 \h </w:instrText>
      </w:r>
      <w:r>
        <w:fldChar w:fldCharType="separate"/>
      </w:r>
      <w:r>
        <w:t>26</w:t>
      </w:r>
      <w:r>
        <w:fldChar w:fldCharType="end"/>
      </w:r>
    </w:p>
    <w:p w14:paraId="608AEF65" w14:textId="2E0B47BF" w:rsidR="001A51D8" w:rsidRDefault="001A51D8">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_Toc104547386 \h </w:instrText>
      </w:r>
      <w:r>
        <w:fldChar w:fldCharType="separate"/>
      </w:r>
      <w:r>
        <w:t>26</w:t>
      </w:r>
      <w:r>
        <w:fldChar w:fldCharType="end"/>
      </w:r>
    </w:p>
    <w:p w14:paraId="4D0EDE37" w14:textId="6C0A6E27" w:rsidR="001A51D8" w:rsidRDefault="001A51D8">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_Toc104547387 \h </w:instrText>
      </w:r>
      <w:r>
        <w:fldChar w:fldCharType="separate"/>
      </w:r>
      <w:r>
        <w:t>26</w:t>
      </w:r>
      <w:r>
        <w:fldChar w:fldCharType="end"/>
      </w:r>
    </w:p>
    <w:p w14:paraId="4E6FCCBB" w14:textId="74CA7C73" w:rsidR="001A51D8" w:rsidRDefault="001A51D8">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_Toc104547388 \h </w:instrText>
      </w:r>
      <w:r>
        <w:fldChar w:fldCharType="separate"/>
      </w:r>
      <w:r>
        <w:t>26</w:t>
      </w:r>
      <w:r>
        <w:fldChar w:fldCharType="end"/>
      </w:r>
    </w:p>
    <w:p w14:paraId="320DF93A" w14:textId="1DCE6769" w:rsidR="001A51D8" w:rsidRDefault="001A51D8">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_Toc104547389 \h </w:instrText>
      </w:r>
      <w:r>
        <w:fldChar w:fldCharType="separate"/>
      </w:r>
      <w:r>
        <w:t>26</w:t>
      </w:r>
      <w:r>
        <w:fldChar w:fldCharType="end"/>
      </w:r>
    </w:p>
    <w:p w14:paraId="5D1EF0FF" w14:textId="10CF0FAA" w:rsidR="001A51D8" w:rsidRDefault="001A51D8">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_Toc104547390 \h </w:instrText>
      </w:r>
      <w:r>
        <w:fldChar w:fldCharType="separate"/>
      </w:r>
      <w:r>
        <w:t>26</w:t>
      </w:r>
      <w:r>
        <w:fldChar w:fldCharType="end"/>
      </w:r>
    </w:p>
    <w:p w14:paraId="0710590E" w14:textId="070457B6" w:rsidR="001A51D8" w:rsidRDefault="001A51D8">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_Toc104547391 \h </w:instrText>
      </w:r>
      <w:r>
        <w:fldChar w:fldCharType="separate"/>
      </w:r>
      <w:r>
        <w:t>26</w:t>
      </w:r>
      <w:r>
        <w:fldChar w:fldCharType="end"/>
      </w:r>
    </w:p>
    <w:p w14:paraId="19352F93" w14:textId="5AADA935" w:rsidR="001A51D8" w:rsidRDefault="001A51D8">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_Toc104547392 \h </w:instrText>
      </w:r>
      <w:r>
        <w:fldChar w:fldCharType="separate"/>
      </w:r>
      <w:r>
        <w:t>27</w:t>
      </w:r>
      <w:r>
        <w:fldChar w:fldCharType="end"/>
      </w:r>
    </w:p>
    <w:p w14:paraId="286EEACD" w14:textId="2A9F3F97" w:rsidR="001A51D8" w:rsidRDefault="001A51D8">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_Toc104547393 \h </w:instrText>
      </w:r>
      <w:r>
        <w:fldChar w:fldCharType="separate"/>
      </w:r>
      <w:r>
        <w:t>27</w:t>
      </w:r>
      <w:r>
        <w:fldChar w:fldCharType="end"/>
      </w:r>
    </w:p>
    <w:p w14:paraId="4232907E" w14:textId="3B9449F6" w:rsidR="001A51D8" w:rsidRDefault="001A51D8">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_Toc104547394 \h </w:instrText>
      </w:r>
      <w:r>
        <w:fldChar w:fldCharType="separate"/>
      </w:r>
      <w:r>
        <w:t>27</w:t>
      </w:r>
      <w:r>
        <w:fldChar w:fldCharType="end"/>
      </w:r>
    </w:p>
    <w:p w14:paraId="28DDF955" w14:textId="10D5A214" w:rsidR="001A51D8" w:rsidRDefault="001A51D8">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_Toc104547395 \h </w:instrText>
      </w:r>
      <w:r>
        <w:fldChar w:fldCharType="separate"/>
      </w:r>
      <w:r>
        <w:t>27</w:t>
      </w:r>
      <w:r>
        <w:fldChar w:fldCharType="end"/>
      </w:r>
    </w:p>
    <w:p w14:paraId="66B2F743" w14:textId="2DD6300D" w:rsidR="001A51D8" w:rsidRDefault="001A51D8">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_Toc104547396 \h </w:instrText>
      </w:r>
      <w:r>
        <w:fldChar w:fldCharType="separate"/>
      </w:r>
      <w:r>
        <w:t>27</w:t>
      </w:r>
      <w:r>
        <w:fldChar w:fldCharType="end"/>
      </w:r>
    </w:p>
    <w:p w14:paraId="7AC4A6D1" w14:textId="72AC1053" w:rsidR="001A51D8" w:rsidRDefault="001A51D8">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_Toc104547397 \h </w:instrText>
      </w:r>
      <w:r>
        <w:fldChar w:fldCharType="separate"/>
      </w:r>
      <w:r>
        <w:t>27</w:t>
      </w:r>
      <w:r>
        <w:fldChar w:fldCharType="end"/>
      </w:r>
    </w:p>
    <w:p w14:paraId="6540AC31" w14:textId="2845461A" w:rsidR="001A51D8" w:rsidRDefault="001A51D8">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_Toc104547398 \h </w:instrText>
      </w:r>
      <w:r>
        <w:fldChar w:fldCharType="separate"/>
      </w:r>
      <w:r>
        <w:t>27</w:t>
      </w:r>
      <w:r>
        <w:fldChar w:fldCharType="end"/>
      </w:r>
    </w:p>
    <w:p w14:paraId="7D1AAED6" w14:textId="45B2D1AF" w:rsidR="001A51D8" w:rsidRDefault="001A51D8">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_Toc104547399 \h </w:instrText>
      </w:r>
      <w:r>
        <w:fldChar w:fldCharType="separate"/>
      </w:r>
      <w:r>
        <w:t>27</w:t>
      </w:r>
      <w:r>
        <w:fldChar w:fldCharType="end"/>
      </w:r>
    </w:p>
    <w:p w14:paraId="03B23C2F" w14:textId="1AAEACA2" w:rsidR="001A51D8" w:rsidRDefault="001A51D8">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_Toc104547400 \h </w:instrText>
      </w:r>
      <w:r>
        <w:fldChar w:fldCharType="separate"/>
      </w:r>
      <w:r>
        <w:t>27</w:t>
      </w:r>
      <w:r>
        <w:fldChar w:fldCharType="end"/>
      </w:r>
    </w:p>
    <w:p w14:paraId="67BB950A" w14:textId="713FF1C6" w:rsidR="001A51D8" w:rsidRDefault="001A51D8">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_Toc104547401 \h </w:instrText>
      </w:r>
      <w:r>
        <w:fldChar w:fldCharType="separate"/>
      </w:r>
      <w:r>
        <w:t>27</w:t>
      </w:r>
      <w:r>
        <w:fldChar w:fldCharType="end"/>
      </w:r>
    </w:p>
    <w:p w14:paraId="225182CA" w14:textId="53C66A33" w:rsidR="001A51D8" w:rsidRDefault="001A51D8">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_Toc104547402 \h </w:instrText>
      </w:r>
      <w:r>
        <w:fldChar w:fldCharType="separate"/>
      </w:r>
      <w:r>
        <w:t>28</w:t>
      </w:r>
      <w:r>
        <w:fldChar w:fldCharType="end"/>
      </w:r>
    </w:p>
    <w:p w14:paraId="2C135746" w14:textId="0F2FFDD7" w:rsidR="001A51D8" w:rsidRDefault="001A51D8">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_Toc104547403 \h </w:instrText>
      </w:r>
      <w:r>
        <w:fldChar w:fldCharType="separate"/>
      </w:r>
      <w:r>
        <w:t>28</w:t>
      </w:r>
      <w:r>
        <w:fldChar w:fldCharType="end"/>
      </w:r>
    </w:p>
    <w:p w14:paraId="7D07F4BD" w14:textId="0EE91F99" w:rsidR="001A51D8" w:rsidRDefault="001A51D8">
      <w:pPr>
        <w:pStyle w:val="TOC5"/>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_Toc104547404 \h </w:instrText>
      </w:r>
      <w:r>
        <w:fldChar w:fldCharType="separate"/>
      </w:r>
      <w:r>
        <w:t>28</w:t>
      </w:r>
      <w:r>
        <w:fldChar w:fldCharType="end"/>
      </w:r>
    </w:p>
    <w:p w14:paraId="3544EE79" w14:textId="4F7CA649" w:rsidR="001A51D8" w:rsidRDefault="001A51D8">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_Toc104547405 \h </w:instrText>
      </w:r>
      <w:r>
        <w:fldChar w:fldCharType="separate"/>
      </w:r>
      <w:r>
        <w:t>28</w:t>
      </w:r>
      <w:r>
        <w:fldChar w:fldCharType="end"/>
      </w:r>
    </w:p>
    <w:p w14:paraId="307D5C85" w14:textId="0471BD44" w:rsidR="001A51D8" w:rsidRDefault="001A51D8">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_Toc104547406 \h </w:instrText>
      </w:r>
      <w:r>
        <w:fldChar w:fldCharType="separate"/>
      </w:r>
      <w:r>
        <w:t>28</w:t>
      </w:r>
      <w:r>
        <w:fldChar w:fldCharType="end"/>
      </w:r>
    </w:p>
    <w:p w14:paraId="54531582" w14:textId="3D476B28" w:rsidR="001A51D8" w:rsidRDefault="001A51D8">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_Toc104547407 \h </w:instrText>
      </w:r>
      <w:r>
        <w:fldChar w:fldCharType="separate"/>
      </w:r>
      <w:r>
        <w:t>29</w:t>
      </w:r>
      <w:r>
        <w:fldChar w:fldCharType="end"/>
      </w:r>
    </w:p>
    <w:p w14:paraId="126D091A" w14:textId="2957686E" w:rsidR="001A51D8" w:rsidRDefault="001A51D8">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_Toc104547408 \h </w:instrText>
      </w:r>
      <w:r>
        <w:fldChar w:fldCharType="separate"/>
      </w:r>
      <w:r>
        <w:t>29</w:t>
      </w:r>
      <w:r>
        <w:fldChar w:fldCharType="end"/>
      </w:r>
    </w:p>
    <w:p w14:paraId="7C02DAFF" w14:textId="56561080" w:rsidR="001A51D8" w:rsidRDefault="001A51D8">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_Toc104547409 \h </w:instrText>
      </w:r>
      <w:r>
        <w:fldChar w:fldCharType="separate"/>
      </w:r>
      <w:r>
        <w:t>29</w:t>
      </w:r>
      <w:r>
        <w:fldChar w:fldCharType="end"/>
      </w:r>
    </w:p>
    <w:p w14:paraId="14985D74" w14:textId="3688267F" w:rsidR="001A51D8" w:rsidRDefault="001A51D8">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_Toc104547410 \h </w:instrText>
      </w:r>
      <w:r>
        <w:fldChar w:fldCharType="separate"/>
      </w:r>
      <w:r>
        <w:t>29</w:t>
      </w:r>
      <w:r>
        <w:fldChar w:fldCharType="end"/>
      </w:r>
    </w:p>
    <w:p w14:paraId="3445E583" w14:textId="10B92294" w:rsidR="001A51D8" w:rsidRDefault="001A51D8">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_Toc104547411 \h </w:instrText>
      </w:r>
      <w:r>
        <w:fldChar w:fldCharType="separate"/>
      </w:r>
      <w:r>
        <w:t>29</w:t>
      </w:r>
      <w:r>
        <w:fldChar w:fldCharType="end"/>
      </w:r>
    </w:p>
    <w:p w14:paraId="7882992B" w14:textId="20432B89" w:rsidR="001A51D8" w:rsidRDefault="001A51D8">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_Toc104547412 \h </w:instrText>
      </w:r>
      <w:r>
        <w:fldChar w:fldCharType="separate"/>
      </w:r>
      <w:r>
        <w:t>29</w:t>
      </w:r>
      <w:r>
        <w:fldChar w:fldCharType="end"/>
      </w:r>
    </w:p>
    <w:p w14:paraId="453B0ADF" w14:textId="692E8738" w:rsidR="001A51D8" w:rsidRDefault="001A51D8">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_Toc104547413 \h </w:instrText>
      </w:r>
      <w:r>
        <w:fldChar w:fldCharType="separate"/>
      </w:r>
      <w:r>
        <w:t>30</w:t>
      </w:r>
      <w:r>
        <w:fldChar w:fldCharType="end"/>
      </w:r>
    </w:p>
    <w:p w14:paraId="051CD76B" w14:textId="40735C1D" w:rsidR="001A51D8" w:rsidRDefault="001A51D8">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_Toc104547414 \h </w:instrText>
      </w:r>
      <w:r>
        <w:fldChar w:fldCharType="separate"/>
      </w:r>
      <w:r>
        <w:t>30</w:t>
      </w:r>
      <w:r>
        <w:fldChar w:fldCharType="end"/>
      </w:r>
    </w:p>
    <w:p w14:paraId="3E80E582" w14:textId="7FEE58D8" w:rsidR="001A51D8" w:rsidRDefault="001A51D8">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rsidRPr="00BC3B8F">
        <w:rPr>
          <w:rFonts w:eastAsia="Times New Roman"/>
        </w:rPr>
        <w:t>Fetch Notification</w:t>
      </w:r>
      <w:r>
        <w:tab/>
      </w:r>
      <w:r>
        <w:fldChar w:fldCharType="begin"/>
      </w:r>
      <w:r>
        <w:instrText xml:space="preserve"> PAGEREF _Toc104547415 \h </w:instrText>
      </w:r>
      <w:r>
        <w:fldChar w:fldCharType="separate"/>
      </w:r>
      <w:r>
        <w:t>30</w:t>
      </w:r>
      <w:r>
        <w:fldChar w:fldCharType="end"/>
      </w:r>
    </w:p>
    <w:p w14:paraId="71F18A8F" w14:textId="4EEA4DA6" w:rsidR="001A51D8" w:rsidRDefault="001A51D8">
      <w:pPr>
        <w:pStyle w:val="TOC5"/>
        <w:rPr>
          <w:rFonts w:asciiTheme="minorHAnsi" w:eastAsiaTheme="minorEastAsia" w:hAnsiTheme="minorHAnsi" w:cstheme="minorBidi"/>
          <w:kern w:val="2"/>
          <w:sz w:val="21"/>
          <w:szCs w:val="22"/>
          <w:lang w:val="en-US" w:eastAsia="zh-CN"/>
        </w:rPr>
      </w:pPr>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_Toc104547416 \h </w:instrText>
      </w:r>
      <w:r>
        <w:fldChar w:fldCharType="separate"/>
      </w:r>
      <w:r>
        <w:t>30</w:t>
      </w:r>
      <w:r>
        <w:fldChar w:fldCharType="end"/>
      </w:r>
    </w:p>
    <w:p w14:paraId="5A5D8416" w14:textId="4473905A" w:rsidR="001A51D8" w:rsidRDefault="001A51D8">
      <w:pPr>
        <w:pStyle w:val="TOC5"/>
        <w:rPr>
          <w:rFonts w:asciiTheme="minorHAnsi" w:eastAsiaTheme="minorEastAsia" w:hAnsiTheme="minorHAnsi" w:cstheme="minorBidi"/>
          <w:kern w:val="2"/>
          <w:sz w:val="21"/>
          <w:szCs w:val="22"/>
          <w:lang w:val="en-US" w:eastAsia="zh-CN"/>
        </w:rPr>
      </w:pPr>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_Toc104547417 \h </w:instrText>
      </w:r>
      <w:r>
        <w:fldChar w:fldCharType="separate"/>
      </w:r>
      <w:r>
        <w:t>31</w:t>
      </w:r>
      <w:r>
        <w:fldChar w:fldCharType="end"/>
      </w:r>
    </w:p>
    <w:p w14:paraId="50A12ECF" w14:textId="5214C283" w:rsidR="001A51D8" w:rsidRDefault="001A51D8">
      <w:pPr>
        <w:pStyle w:val="TOC5"/>
        <w:rPr>
          <w:rFonts w:asciiTheme="minorHAnsi" w:eastAsiaTheme="minorEastAsia" w:hAnsiTheme="minorHAnsi" w:cstheme="minorBidi"/>
          <w:kern w:val="2"/>
          <w:sz w:val="21"/>
          <w:szCs w:val="22"/>
          <w:lang w:val="en-US" w:eastAsia="zh-CN"/>
        </w:rPr>
      </w:pPr>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_Toc104547418 \h </w:instrText>
      </w:r>
      <w:r>
        <w:fldChar w:fldCharType="separate"/>
      </w:r>
      <w:r>
        <w:t>31</w:t>
      </w:r>
      <w:r>
        <w:fldChar w:fldCharType="end"/>
      </w:r>
    </w:p>
    <w:p w14:paraId="528DADD7" w14:textId="45C55482" w:rsidR="001A51D8" w:rsidRDefault="001A51D8">
      <w:pPr>
        <w:pStyle w:val="TOC6"/>
        <w:rPr>
          <w:rFonts w:asciiTheme="minorHAnsi" w:eastAsiaTheme="minorEastAsia" w:hAnsiTheme="minorHAnsi" w:cstheme="minorBidi"/>
          <w:kern w:val="2"/>
          <w:sz w:val="21"/>
          <w:szCs w:val="22"/>
          <w:lang w:val="en-US" w:eastAsia="zh-CN"/>
        </w:rPr>
      </w:pPr>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_Toc104547419 \h </w:instrText>
      </w:r>
      <w:r>
        <w:fldChar w:fldCharType="separate"/>
      </w:r>
      <w:r>
        <w:t>31</w:t>
      </w:r>
      <w:r>
        <w:fldChar w:fldCharType="end"/>
      </w:r>
    </w:p>
    <w:p w14:paraId="2052E780" w14:textId="33FF0BC3" w:rsidR="001A51D8" w:rsidRDefault="001A51D8">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_Toc104547420 \h </w:instrText>
      </w:r>
      <w:r>
        <w:fldChar w:fldCharType="separate"/>
      </w:r>
      <w:r>
        <w:t>32</w:t>
      </w:r>
      <w:r>
        <w:fldChar w:fldCharType="end"/>
      </w:r>
    </w:p>
    <w:p w14:paraId="2787DD89" w14:textId="6D24E92C" w:rsidR="001A51D8" w:rsidRDefault="001A51D8">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_Toc104547421 \h </w:instrText>
      </w:r>
      <w:r>
        <w:fldChar w:fldCharType="separate"/>
      </w:r>
      <w:r>
        <w:t>32</w:t>
      </w:r>
      <w:r>
        <w:fldChar w:fldCharType="end"/>
      </w:r>
    </w:p>
    <w:p w14:paraId="224AA7EA" w14:textId="7ECCC9F1"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5.2.6.2</w:t>
      </w:r>
      <w:r>
        <w:rPr>
          <w:rFonts w:asciiTheme="minorHAnsi" w:eastAsiaTheme="minorEastAsia" w:hAnsiTheme="minorHAnsi" w:cstheme="minorBidi"/>
          <w:kern w:val="2"/>
          <w:sz w:val="21"/>
          <w:szCs w:val="22"/>
          <w:lang w:val="en-US" w:eastAsia="zh-CN"/>
        </w:rPr>
        <w:tab/>
      </w:r>
      <w:r w:rsidRPr="00BC3B8F">
        <w:rPr>
          <w:lang w:val="en-US"/>
        </w:rPr>
        <w:t>Structured data types</w:t>
      </w:r>
      <w:r>
        <w:tab/>
      </w:r>
      <w:r>
        <w:fldChar w:fldCharType="begin"/>
      </w:r>
      <w:r>
        <w:instrText xml:space="preserve"> PAGEREF _Toc104547422 \h </w:instrText>
      </w:r>
      <w:r>
        <w:fldChar w:fldCharType="separate"/>
      </w:r>
      <w:r>
        <w:t>32</w:t>
      </w:r>
      <w:r>
        <w:fldChar w:fldCharType="end"/>
      </w:r>
    </w:p>
    <w:p w14:paraId="25187900" w14:textId="14BC722E" w:rsidR="001A51D8" w:rsidRDefault="001A51D8">
      <w:pPr>
        <w:pStyle w:val="TOC5"/>
        <w:rPr>
          <w:rFonts w:asciiTheme="minorHAnsi" w:eastAsiaTheme="minorEastAsia" w:hAnsiTheme="minorHAnsi" w:cstheme="minorBidi"/>
          <w:kern w:val="2"/>
          <w:sz w:val="21"/>
          <w:szCs w:val="22"/>
          <w:lang w:val="en-US" w:eastAsia="zh-CN"/>
        </w:rPr>
      </w:pPr>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_Toc104547423 \h </w:instrText>
      </w:r>
      <w:r>
        <w:fldChar w:fldCharType="separate"/>
      </w:r>
      <w:r>
        <w:t>32</w:t>
      </w:r>
      <w:r>
        <w:fldChar w:fldCharType="end"/>
      </w:r>
    </w:p>
    <w:p w14:paraId="36E6C94C" w14:textId="7C886A10" w:rsidR="001A51D8" w:rsidRDefault="001A51D8">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NmfafDataRetrievalNotification</w:t>
      </w:r>
      <w:r>
        <w:tab/>
      </w:r>
      <w:r>
        <w:fldChar w:fldCharType="begin"/>
      </w:r>
      <w:r>
        <w:instrText xml:space="preserve"> PAGEREF _Toc104547424 \h </w:instrText>
      </w:r>
      <w:r>
        <w:fldChar w:fldCharType="separate"/>
      </w:r>
      <w:r>
        <w:t>33</w:t>
      </w:r>
      <w:r>
        <w:fldChar w:fldCharType="end"/>
      </w:r>
    </w:p>
    <w:p w14:paraId="4EC52959" w14:textId="76435275" w:rsidR="001A51D8" w:rsidRDefault="001A51D8">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_Toc104547425 \h </w:instrText>
      </w:r>
      <w:r>
        <w:fldChar w:fldCharType="separate"/>
      </w:r>
      <w:r>
        <w:t>33</w:t>
      </w:r>
      <w:r>
        <w:fldChar w:fldCharType="end"/>
      </w:r>
    </w:p>
    <w:p w14:paraId="7CD012C5" w14:textId="4302B113" w:rsidR="001A51D8" w:rsidRDefault="001A51D8">
      <w:pPr>
        <w:pStyle w:val="TOC5"/>
        <w:rPr>
          <w:rFonts w:asciiTheme="minorHAnsi" w:eastAsiaTheme="minorEastAsia" w:hAnsiTheme="minorHAnsi" w:cstheme="minorBidi"/>
          <w:kern w:val="2"/>
          <w:sz w:val="21"/>
          <w:szCs w:val="22"/>
          <w:lang w:val="en-US" w:eastAsia="zh-CN"/>
        </w:rPr>
      </w:pPr>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_Toc104547426 \h </w:instrText>
      </w:r>
      <w:r>
        <w:fldChar w:fldCharType="separate"/>
      </w:r>
      <w:r>
        <w:t>33</w:t>
      </w:r>
      <w:r>
        <w:fldChar w:fldCharType="end"/>
      </w:r>
    </w:p>
    <w:p w14:paraId="556D0ECB" w14:textId="7A820A1D"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5.2.6.3</w:t>
      </w:r>
      <w:r>
        <w:rPr>
          <w:rFonts w:asciiTheme="minorHAnsi" w:eastAsiaTheme="minorEastAsia" w:hAnsiTheme="minorHAnsi" w:cstheme="minorBidi"/>
          <w:kern w:val="2"/>
          <w:sz w:val="21"/>
          <w:szCs w:val="22"/>
          <w:lang w:val="en-US" w:eastAsia="zh-CN"/>
        </w:rPr>
        <w:tab/>
      </w:r>
      <w:r w:rsidRPr="00BC3B8F">
        <w:rPr>
          <w:lang w:val="en-US"/>
        </w:rPr>
        <w:t>Simple data types and enumerations</w:t>
      </w:r>
      <w:r>
        <w:tab/>
      </w:r>
      <w:r>
        <w:fldChar w:fldCharType="begin"/>
      </w:r>
      <w:r>
        <w:instrText xml:space="preserve"> PAGEREF _Toc104547427 \h </w:instrText>
      </w:r>
      <w:r>
        <w:fldChar w:fldCharType="separate"/>
      </w:r>
      <w:r>
        <w:t>33</w:t>
      </w:r>
      <w:r>
        <w:fldChar w:fldCharType="end"/>
      </w:r>
    </w:p>
    <w:p w14:paraId="53DD6C12" w14:textId="60793848" w:rsidR="001A51D8" w:rsidRDefault="001A51D8">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_Toc104547428 \h </w:instrText>
      </w:r>
      <w:r>
        <w:fldChar w:fldCharType="separate"/>
      </w:r>
      <w:r>
        <w:t>33</w:t>
      </w:r>
      <w:r>
        <w:fldChar w:fldCharType="end"/>
      </w:r>
    </w:p>
    <w:p w14:paraId="7087BEB6" w14:textId="290EE2DB" w:rsidR="001A51D8" w:rsidRDefault="001A51D8">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_Toc104547429 \h </w:instrText>
      </w:r>
      <w:r>
        <w:fldChar w:fldCharType="separate"/>
      </w:r>
      <w:r>
        <w:t>33</w:t>
      </w:r>
      <w:r>
        <w:fldChar w:fldCharType="end"/>
      </w:r>
    </w:p>
    <w:p w14:paraId="22AC3398" w14:textId="079D1B8B"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_Toc104547430 \h </w:instrText>
      </w:r>
      <w:r>
        <w:fldChar w:fldCharType="separate"/>
      </w:r>
      <w:r>
        <w:t>33</w:t>
      </w:r>
      <w:r>
        <w:fldChar w:fldCharType="end"/>
      </w:r>
    </w:p>
    <w:p w14:paraId="43442237" w14:textId="1950004E" w:rsidR="001A51D8" w:rsidRDefault="001A51D8">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_Toc104547431 \h </w:instrText>
      </w:r>
      <w:r>
        <w:fldChar w:fldCharType="separate"/>
      </w:r>
      <w:r>
        <w:t>34</w:t>
      </w:r>
      <w:r>
        <w:fldChar w:fldCharType="end"/>
      </w:r>
    </w:p>
    <w:p w14:paraId="27E16336" w14:textId="23EF06C3" w:rsidR="001A51D8" w:rsidRDefault="001A51D8">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_Toc104547432 \h </w:instrText>
      </w:r>
      <w:r>
        <w:fldChar w:fldCharType="separate"/>
      </w:r>
      <w:r>
        <w:t>34</w:t>
      </w:r>
      <w:r>
        <w:fldChar w:fldCharType="end"/>
      </w:r>
    </w:p>
    <w:p w14:paraId="0CA7D02F" w14:textId="0449103F" w:rsidR="001A51D8" w:rsidRDefault="001A51D8">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_Toc104547433 \h </w:instrText>
      </w:r>
      <w:r>
        <w:fldChar w:fldCharType="separate"/>
      </w:r>
      <w:r>
        <w:t>34</w:t>
      </w:r>
      <w:r>
        <w:fldChar w:fldCharType="end"/>
      </w:r>
    </w:p>
    <w:p w14:paraId="1CEA4C14" w14:textId="0A526DAE" w:rsidR="001A51D8" w:rsidRDefault="001A51D8">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_Toc104547434 \h </w:instrText>
      </w:r>
      <w:r>
        <w:fldChar w:fldCharType="separate"/>
      </w:r>
      <w:r>
        <w:t>34</w:t>
      </w:r>
      <w:r>
        <w:fldChar w:fldCharType="end"/>
      </w:r>
    </w:p>
    <w:p w14:paraId="63756D29" w14:textId="55954356" w:rsidR="001A51D8" w:rsidRDefault="001A51D8">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_Toc104547435 \h </w:instrText>
      </w:r>
      <w:r>
        <w:fldChar w:fldCharType="separate"/>
      </w:r>
      <w:r>
        <w:t>34</w:t>
      </w:r>
      <w:r>
        <w:fldChar w:fldCharType="end"/>
      </w:r>
    </w:p>
    <w:p w14:paraId="2AE9AC31" w14:textId="2455A830" w:rsidR="001A51D8" w:rsidRDefault="001A51D8">
      <w:pPr>
        <w:pStyle w:val="TOC3"/>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_Toc104547436 \h </w:instrText>
      </w:r>
      <w:r>
        <w:fldChar w:fldCharType="separate"/>
      </w:r>
      <w:r>
        <w:t>34</w:t>
      </w:r>
      <w:r>
        <w:fldChar w:fldCharType="end"/>
      </w:r>
    </w:p>
    <w:p w14:paraId="617F95A9" w14:textId="333CBB37" w:rsidR="001A51D8" w:rsidRDefault="001A51D8">
      <w:pPr>
        <w:pStyle w:val="TOC3"/>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_Toc104547437 \h </w:instrText>
      </w:r>
      <w:r>
        <w:fldChar w:fldCharType="separate"/>
      </w:r>
      <w:r>
        <w:t>34</w:t>
      </w:r>
      <w:r>
        <w:fldChar w:fldCharType="end"/>
      </w:r>
    </w:p>
    <w:p w14:paraId="769D67A2" w14:textId="648AF7AA" w:rsidR="001A51D8" w:rsidRDefault="001A51D8">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_Toc104547438 \h </w:instrText>
      </w:r>
      <w:r>
        <w:fldChar w:fldCharType="separate"/>
      </w:r>
      <w:r>
        <w:t>35</w:t>
      </w:r>
      <w:r>
        <w:fldChar w:fldCharType="end"/>
      </w:r>
    </w:p>
    <w:p w14:paraId="0F9D99A1" w14:textId="362E1892" w:rsidR="001A51D8" w:rsidRDefault="001A51D8">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_Toc104547439 \h </w:instrText>
      </w:r>
      <w:r>
        <w:fldChar w:fldCharType="separate"/>
      </w:r>
      <w:r>
        <w:t>35</w:t>
      </w:r>
      <w:r>
        <w:fldChar w:fldCharType="end"/>
      </w:r>
    </w:p>
    <w:p w14:paraId="2C1B7EFF" w14:textId="06EC042E" w:rsidR="001A51D8" w:rsidRDefault="001A51D8">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_Toc104547440 \h </w:instrText>
      </w:r>
      <w:r>
        <w:fldChar w:fldCharType="separate"/>
      </w:r>
      <w:r>
        <w:t>35</w:t>
      </w:r>
      <w:r>
        <w:fldChar w:fldCharType="end"/>
      </w:r>
    </w:p>
    <w:p w14:paraId="35E3B762" w14:textId="277557CF" w:rsidR="001A51D8" w:rsidRDefault="001A51D8">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_Toc104547441 \h </w:instrText>
      </w:r>
      <w:r>
        <w:fldChar w:fldCharType="separate"/>
      </w:r>
      <w:r>
        <w:t>38</w:t>
      </w:r>
      <w:r>
        <w:fldChar w:fldCharType="end"/>
      </w:r>
    </w:p>
    <w:p w14:paraId="7BFEEDA9" w14:textId="583E39D6" w:rsidR="001A51D8" w:rsidRDefault="001A51D8">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_Toc104547442 \h </w:instrText>
      </w:r>
      <w:r>
        <w:fldChar w:fldCharType="separate"/>
      </w:r>
      <w:r>
        <w:t>41</w:t>
      </w:r>
      <w:r>
        <w:fldChar w:fldCharType="end"/>
      </w:r>
    </w:p>
    <w:p w14:paraId="4B0650D6" w14:textId="4BCBB058" w:rsidR="00345A8F" w:rsidRDefault="001A51D8">
      <w: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p>
    <w:p w14:paraId="65B1BC6E" w14:textId="77777777" w:rsidR="00345A8F" w:rsidRDefault="00D862C6">
      <w:r>
        <w:t xml:space="preserve">This Technical </w:t>
      </w:r>
      <w:bookmarkStart w:id="23" w:name="spectype3"/>
      <w:r>
        <w:t>Specification</w:t>
      </w:r>
      <w:bookmarkEnd w:id="23"/>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4" w:name="introduction"/>
      <w:bookmarkStart w:id="25" w:name="_Toc35971369"/>
      <w:bookmarkStart w:id="26" w:name="_Toc36812100"/>
      <w:bookmarkStart w:id="27" w:name="_Toc72784116"/>
      <w:bookmarkStart w:id="28" w:name="_Toc73041662"/>
      <w:bookmarkStart w:id="29" w:name="_Toc81244718"/>
      <w:bookmarkStart w:id="30" w:name="_Toc88645288"/>
      <w:bookmarkStart w:id="31" w:name="_Toc89426200"/>
      <w:bookmarkStart w:id="32" w:name="_Toc94033085"/>
      <w:bookmarkStart w:id="33" w:name="_Toc97037241"/>
      <w:bookmarkStart w:id="34" w:name="_Toc97193024"/>
      <w:bookmarkStart w:id="35" w:name="_Toc100953657"/>
      <w:bookmarkStart w:id="36" w:name="_Toc104547308"/>
      <w:bookmarkEnd w:id="24"/>
      <w:r>
        <w:t>Introduction</w:t>
      </w:r>
      <w:bookmarkEnd w:id="25"/>
      <w:bookmarkEnd w:id="26"/>
      <w:bookmarkEnd w:id="27"/>
      <w:bookmarkEnd w:id="28"/>
      <w:bookmarkEnd w:id="29"/>
      <w:bookmarkEnd w:id="30"/>
      <w:bookmarkEnd w:id="31"/>
      <w:bookmarkEnd w:id="32"/>
      <w:bookmarkEnd w:id="33"/>
      <w:bookmarkEnd w:id="34"/>
      <w:bookmarkEnd w:id="35"/>
      <w:bookmarkEnd w:id="36"/>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37" w:name="_Toc510696578"/>
      <w:bookmarkStart w:id="38" w:name="_Toc35971370"/>
      <w:bookmarkStart w:id="39" w:name="_Toc36812101"/>
      <w:bookmarkStart w:id="40" w:name="_Toc72784117"/>
      <w:bookmarkStart w:id="41" w:name="_Toc73041663"/>
      <w:bookmarkStart w:id="42" w:name="_Toc81244719"/>
      <w:bookmarkStart w:id="43" w:name="_Toc88645289"/>
      <w:bookmarkStart w:id="44" w:name="_Toc89426201"/>
      <w:bookmarkStart w:id="45" w:name="_Toc94033086"/>
      <w:bookmarkStart w:id="46" w:name="_Toc97037242"/>
      <w:bookmarkStart w:id="47" w:name="_Toc97193025"/>
      <w:bookmarkStart w:id="48" w:name="_Toc100953658"/>
      <w:bookmarkStart w:id="49" w:name="_Toc104547309"/>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50" w:name="_Toc510696579"/>
      <w:bookmarkStart w:id="51" w:name="_Toc35971371"/>
      <w:bookmarkStart w:id="52" w:name="_Toc36812102"/>
      <w:bookmarkStart w:id="53" w:name="_Toc72784118"/>
      <w:bookmarkStart w:id="54" w:name="_Toc73041664"/>
      <w:bookmarkStart w:id="55" w:name="_Toc81244720"/>
      <w:bookmarkStart w:id="56" w:name="_Toc88645290"/>
      <w:bookmarkStart w:id="57" w:name="_Toc89426202"/>
      <w:bookmarkStart w:id="58" w:name="_Toc94033087"/>
      <w:bookmarkStart w:id="59" w:name="_Toc97037243"/>
      <w:bookmarkStart w:id="60" w:name="_Toc97193026"/>
      <w:bookmarkStart w:id="61" w:name="_Toc100953659"/>
      <w:bookmarkStart w:id="62" w:name="_Toc104547310"/>
      <w:r>
        <w:t>2</w:t>
      </w:r>
      <w:r>
        <w:tab/>
        <w:t>References</w:t>
      </w:r>
      <w:bookmarkEnd w:id="50"/>
      <w:bookmarkEnd w:id="51"/>
      <w:bookmarkEnd w:id="52"/>
      <w:bookmarkEnd w:id="53"/>
      <w:bookmarkEnd w:id="54"/>
      <w:bookmarkEnd w:id="55"/>
      <w:bookmarkEnd w:id="56"/>
      <w:bookmarkEnd w:id="57"/>
      <w:bookmarkEnd w:id="58"/>
      <w:bookmarkEnd w:id="59"/>
      <w:bookmarkEnd w:id="60"/>
      <w:bookmarkEnd w:id="61"/>
      <w:bookmarkEnd w:id="62"/>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63" w:name="OLE_LINK1"/>
      <w:bookmarkStart w:id="64" w:name="OLE_LINK2"/>
      <w:bookmarkStart w:id="65" w:name="OLE_LINK3"/>
      <w:bookmarkStart w:id="66"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3"/>
    <w:bookmarkEnd w:id="64"/>
    <w:bookmarkEnd w:id="65"/>
    <w:bookmarkEnd w:id="66"/>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67" w:name="_Hlk96109848"/>
      <w:r w:rsidR="00A53BC6">
        <w:rPr>
          <w:noProof/>
        </w:rPr>
        <w:t>3GPP TS 29.591</w:t>
      </w:r>
      <w:r w:rsidR="00A53BC6">
        <w:t>:</w:t>
      </w:r>
      <w:bookmarkEnd w:id="67"/>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68" w:name="_Hlk494379671"/>
      <w:r w:rsidR="00A53BC6">
        <w:rPr>
          <w:noProof/>
        </w:rPr>
        <w:t>Session Management Event Exposure</w:t>
      </w:r>
      <w:bookmarkEnd w:id="68"/>
      <w:r w:rsidR="00A53BC6">
        <w:rPr>
          <w:noProof/>
        </w:rPr>
        <w:t xml:space="preserve"> Service; Stage 3".</w:t>
      </w:r>
    </w:p>
    <w:p w14:paraId="12DEED6A" w14:textId="77777777" w:rsidR="00203ACC" w:rsidRDefault="00E72365" w:rsidP="00203ACC">
      <w:pPr>
        <w:pStyle w:val="EX"/>
        <w:rPr>
          <w:noProof/>
        </w:rPr>
      </w:pPr>
      <w:r>
        <w:rPr>
          <w:rFonts w:hint="eastAsia"/>
        </w:rPr>
        <w:t>[</w:t>
      </w:r>
      <w:r>
        <w:t>22]</w:t>
      </w:r>
      <w:r>
        <w:tab/>
      </w:r>
      <w:r>
        <w:rPr>
          <w:noProof/>
        </w:rPr>
        <w:t>3GPP TS 29.571: "5G System; Common Data Types for Service Based Interfaces; Stage 3".</w:t>
      </w:r>
    </w:p>
    <w:p w14:paraId="740A13CC" w14:textId="56FEA410" w:rsidR="00E72365" w:rsidRPr="00A53BC6" w:rsidRDefault="003408F0" w:rsidP="00203ACC">
      <w:pPr>
        <w:pStyle w:val="EX"/>
      </w:pPr>
      <w:r>
        <w:rPr>
          <w:rFonts w:hint="eastAsia"/>
        </w:rPr>
        <w:t xml:space="preserve">[23] </w:t>
      </w:r>
      <w:r w:rsidR="00203ACC">
        <w:tab/>
      </w:r>
      <w:r w:rsidR="00203ACC">
        <w:rPr>
          <w:noProof/>
        </w:rPr>
        <w:t xml:space="preserve">3GPP TS 29.575: "5G System; </w:t>
      </w:r>
      <w:r w:rsidR="00203ACC" w:rsidRPr="001A2618">
        <w:rPr>
          <w:noProof/>
        </w:rPr>
        <w:t>5G System; Analytics Data Repository Services</w:t>
      </w:r>
      <w:r w:rsidR="00203ACC">
        <w:rPr>
          <w:noProof/>
        </w:rPr>
        <w:t>; Stage 3".</w:t>
      </w:r>
    </w:p>
    <w:p w14:paraId="093E90DB" w14:textId="77777777" w:rsidR="00345A8F" w:rsidRDefault="00D862C6">
      <w:pPr>
        <w:pStyle w:val="1"/>
      </w:pPr>
      <w:bookmarkStart w:id="69" w:name="_Toc510696580"/>
      <w:bookmarkStart w:id="70" w:name="_Toc35971372"/>
      <w:bookmarkStart w:id="71" w:name="_Toc36812103"/>
      <w:bookmarkStart w:id="72" w:name="_Toc72784119"/>
      <w:bookmarkStart w:id="73" w:name="_Toc73041665"/>
      <w:bookmarkStart w:id="74" w:name="_Toc81244721"/>
      <w:bookmarkStart w:id="75" w:name="_Toc88645291"/>
      <w:bookmarkStart w:id="76" w:name="_Toc89426203"/>
      <w:bookmarkStart w:id="77" w:name="_Toc94033088"/>
      <w:bookmarkStart w:id="78" w:name="_Toc97037244"/>
      <w:bookmarkStart w:id="79" w:name="_Toc97193027"/>
      <w:bookmarkStart w:id="80" w:name="_Toc100953660"/>
      <w:bookmarkStart w:id="81" w:name="_Toc104547311"/>
      <w:r>
        <w:t>3</w:t>
      </w:r>
      <w:r>
        <w:tab/>
        <w:t>Definitions,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4047C719" w14:textId="77777777" w:rsidR="00345A8F" w:rsidRDefault="00D862C6">
      <w:pPr>
        <w:pStyle w:val="2"/>
      </w:pPr>
      <w:bookmarkStart w:id="82" w:name="_Toc510696581"/>
      <w:bookmarkStart w:id="83" w:name="_Toc35971373"/>
      <w:bookmarkStart w:id="84" w:name="_Toc36812104"/>
      <w:bookmarkStart w:id="85" w:name="_Toc72784120"/>
      <w:bookmarkStart w:id="86" w:name="_Toc73041666"/>
      <w:bookmarkStart w:id="87" w:name="_Toc81244722"/>
      <w:bookmarkStart w:id="88" w:name="_Toc88645292"/>
      <w:bookmarkStart w:id="89" w:name="_Toc89426204"/>
      <w:bookmarkStart w:id="90" w:name="_Toc94033089"/>
      <w:bookmarkStart w:id="91" w:name="_Toc97037245"/>
      <w:bookmarkStart w:id="92" w:name="_Toc97193028"/>
      <w:bookmarkStart w:id="93" w:name="_Toc100953661"/>
      <w:bookmarkStart w:id="94" w:name="_Toc104547312"/>
      <w:r>
        <w:t>3.1</w:t>
      </w:r>
      <w:r>
        <w:tab/>
        <w:t>Definitions</w:t>
      </w:r>
      <w:bookmarkEnd w:id="82"/>
      <w:bookmarkEnd w:id="83"/>
      <w:bookmarkEnd w:id="84"/>
      <w:bookmarkEnd w:id="85"/>
      <w:bookmarkEnd w:id="86"/>
      <w:bookmarkEnd w:id="87"/>
      <w:bookmarkEnd w:id="88"/>
      <w:bookmarkEnd w:id="89"/>
      <w:bookmarkEnd w:id="90"/>
      <w:bookmarkEnd w:id="91"/>
      <w:bookmarkEnd w:id="92"/>
      <w:bookmarkEnd w:id="93"/>
      <w:bookmarkEnd w:id="94"/>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95" w:name="_Toc510696582"/>
      <w:bookmarkStart w:id="96" w:name="_Toc35971374"/>
      <w:bookmarkStart w:id="97" w:name="_Toc36812105"/>
      <w:bookmarkStart w:id="98" w:name="_Toc72784121"/>
      <w:bookmarkStart w:id="99" w:name="_Toc73041667"/>
      <w:bookmarkStart w:id="100" w:name="_Toc81244723"/>
      <w:bookmarkStart w:id="101" w:name="_Toc88645293"/>
      <w:bookmarkStart w:id="102" w:name="_Toc89426205"/>
      <w:bookmarkStart w:id="103" w:name="_Toc94033090"/>
      <w:bookmarkStart w:id="104" w:name="_Toc97037246"/>
      <w:bookmarkStart w:id="105" w:name="_Toc97193029"/>
      <w:bookmarkStart w:id="106" w:name="_Toc100953662"/>
      <w:bookmarkStart w:id="107" w:name="_Toc104547313"/>
      <w:r>
        <w:t>3.2</w:t>
      </w:r>
      <w:r>
        <w:tab/>
        <w:t>Symbols</w:t>
      </w:r>
      <w:bookmarkEnd w:id="95"/>
      <w:bookmarkEnd w:id="96"/>
      <w:bookmarkEnd w:id="97"/>
      <w:bookmarkEnd w:id="98"/>
      <w:bookmarkEnd w:id="99"/>
      <w:bookmarkEnd w:id="100"/>
      <w:bookmarkEnd w:id="101"/>
      <w:bookmarkEnd w:id="102"/>
      <w:bookmarkEnd w:id="103"/>
      <w:bookmarkEnd w:id="104"/>
      <w:bookmarkEnd w:id="105"/>
      <w:bookmarkEnd w:id="106"/>
      <w:bookmarkEnd w:id="107"/>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08" w:name="_Toc510696583"/>
      <w:bookmarkStart w:id="109" w:name="_Toc35971375"/>
      <w:bookmarkStart w:id="110" w:name="_Toc36812106"/>
      <w:bookmarkStart w:id="111" w:name="_Toc72784122"/>
      <w:bookmarkStart w:id="112" w:name="_Toc73041668"/>
      <w:bookmarkStart w:id="113" w:name="_Toc81244724"/>
      <w:bookmarkStart w:id="114" w:name="_Toc88645294"/>
      <w:bookmarkStart w:id="115" w:name="_Toc89426206"/>
      <w:bookmarkStart w:id="116" w:name="_Toc94033091"/>
      <w:bookmarkStart w:id="117" w:name="_Toc97037247"/>
      <w:bookmarkStart w:id="118" w:name="_Toc97193030"/>
      <w:bookmarkStart w:id="119" w:name="_Toc100953663"/>
      <w:bookmarkStart w:id="120" w:name="_Toc104547314"/>
      <w:r>
        <w:t>3.3</w:t>
      </w:r>
      <w:r>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C30EB0E" w14:textId="77777777" w:rsidR="00116E33" w:rsidRPr="00116E33" w:rsidRDefault="00116E33" w:rsidP="00116E33">
      <w:pPr>
        <w:keepLines/>
        <w:spacing w:after="0"/>
        <w:ind w:left="1702" w:hanging="1418"/>
        <w:rPr>
          <w:rFonts w:eastAsia="宋体"/>
        </w:rPr>
      </w:pPr>
      <w:r w:rsidRPr="00116E33">
        <w:rPr>
          <w:rFonts w:eastAsia="宋体"/>
        </w:rPr>
        <w:t>AF</w:t>
      </w:r>
      <w:r w:rsidRPr="00116E33">
        <w:rPr>
          <w:rFonts w:eastAsia="宋体"/>
        </w:rPr>
        <w:tab/>
        <w:t>Application Function</w:t>
      </w:r>
    </w:p>
    <w:p w14:paraId="0BB643D8" w14:textId="77777777" w:rsidR="00116E33" w:rsidRPr="00116E33" w:rsidRDefault="00116E33" w:rsidP="00116E33">
      <w:pPr>
        <w:keepLines/>
        <w:spacing w:after="0"/>
        <w:ind w:left="1702" w:hanging="1418"/>
        <w:rPr>
          <w:rFonts w:eastAsia="宋体"/>
        </w:rPr>
      </w:pPr>
      <w:r w:rsidRPr="00116E33">
        <w:rPr>
          <w:rFonts w:eastAsia="宋体"/>
        </w:rPr>
        <w:t>AMF</w:t>
      </w:r>
      <w:r w:rsidRPr="00116E33">
        <w:rPr>
          <w:rFonts w:eastAsia="宋体"/>
        </w:rPr>
        <w:tab/>
        <w:t>Access and Mobility Management Function</w:t>
      </w:r>
    </w:p>
    <w:p w14:paraId="6A555B15" w14:textId="77777777" w:rsidR="00116E33" w:rsidRPr="00116E33" w:rsidRDefault="00116E33" w:rsidP="00116E33">
      <w:pPr>
        <w:keepLines/>
        <w:spacing w:after="0"/>
        <w:ind w:left="1702" w:hanging="1418"/>
        <w:rPr>
          <w:rFonts w:eastAsia="宋体"/>
        </w:rPr>
      </w:pPr>
      <w:r w:rsidRPr="00116E33">
        <w:rPr>
          <w:rFonts w:eastAsia="宋体"/>
          <w:lang w:val="en-US"/>
        </w:rPr>
        <w:t>CEF</w:t>
      </w:r>
      <w:r w:rsidRPr="00116E33">
        <w:rPr>
          <w:rFonts w:eastAsia="宋体"/>
          <w:lang w:val="en-US"/>
        </w:rPr>
        <w:tab/>
        <w:t>Charging Enablement Function</w:t>
      </w:r>
    </w:p>
    <w:p w14:paraId="5EA223A3" w14:textId="67941582" w:rsidR="00345A8F" w:rsidRPr="00116E33" w:rsidRDefault="00116E33" w:rsidP="00116E33">
      <w:pPr>
        <w:keepLines/>
        <w:spacing w:after="0"/>
        <w:ind w:left="1702" w:hanging="1418"/>
        <w:rPr>
          <w:rFonts w:eastAsia="宋体"/>
          <w:lang w:val="en-US"/>
        </w:rPr>
      </w:pPr>
      <w:r w:rsidRPr="00116E33">
        <w:rPr>
          <w:rFonts w:eastAsia="宋体"/>
          <w:lang w:val="en-US"/>
        </w:rPr>
        <w:t>DCCF</w:t>
      </w:r>
      <w:r w:rsidRPr="00116E33">
        <w:rPr>
          <w:rFonts w:eastAsia="宋体"/>
          <w:lang w:val="en-US"/>
        </w:rPr>
        <w:tab/>
        <w:t>Data Collection Coordination Function</w:t>
      </w:r>
    </w:p>
    <w:p w14:paraId="15E3770D" w14:textId="77777777" w:rsidR="00A53BC6" w:rsidRDefault="00A53BC6" w:rsidP="00A53BC6">
      <w:pPr>
        <w:pStyle w:val="EW"/>
      </w:pPr>
      <w:r>
        <w:t>MFAF</w:t>
      </w:r>
      <w:r>
        <w:tab/>
      </w:r>
      <w:r>
        <w:rPr>
          <w:lang w:val="en-US"/>
        </w:rPr>
        <w:t>Messaging Framework Adaptor Function</w:t>
      </w:r>
    </w:p>
    <w:p w14:paraId="0C23038F" w14:textId="77777777" w:rsidR="00116E33" w:rsidRDefault="00116E33" w:rsidP="00116E33">
      <w:pPr>
        <w:pStyle w:val="EW"/>
      </w:pPr>
      <w:r>
        <w:t>NEF</w:t>
      </w:r>
      <w:r>
        <w:tab/>
        <w:t>Network Exposure Function</w:t>
      </w:r>
    </w:p>
    <w:p w14:paraId="364C4191" w14:textId="77777777" w:rsidR="00116E33" w:rsidRDefault="00116E33" w:rsidP="00116E33">
      <w:pPr>
        <w:pStyle w:val="EW"/>
      </w:pPr>
      <w:r>
        <w:t>NF</w:t>
      </w:r>
      <w:r>
        <w:tab/>
        <w:t>Network Function</w:t>
      </w:r>
    </w:p>
    <w:p w14:paraId="267C2F7E" w14:textId="77777777" w:rsidR="00116E33" w:rsidRDefault="00116E33" w:rsidP="00116E33">
      <w:pPr>
        <w:pStyle w:val="EW"/>
      </w:pPr>
      <w:r>
        <w:t>NRF</w:t>
      </w:r>
      <w:r>
        <w:tab/>
        <w:t>Network Repository Function</w:t>
      </w:r>
    </w:p>
    <w:p w14:paraId="0536CA1F" w14:textId="77777777" w:rsidR="00116E33" w:rsidRDefault="00116E33" w:rsidP="00116E33">
      <w:pPr>
        <w:pStyle w:val="EW"/>
      </w:pPr>
      <w:r>
        <w:t>NSSF</w:t>
      </w:r>
      <w:r>
        <w:tab/>
        <w:t>Network Slice Selection Function</w:t>
      </w:r>
    </w:p>
    <w:p w14:paraId="21F4B678" w14:textId="77777777" w:rsidR="00116E33" w:rsidRDefault="00116E33" w:rsidP="00116E33">
      <w:pPr>
        <w:pStyle w:val="EW"/>
        <w:rPr>
          <w:lang w:val="en-US"/>
        </w:rPr>
      </w:pPr>
      <w:r>
        <w:t>NWDAF</w:t>
      </w:r>
      <w:r>
        <w:tab/>
      </w:r>
      <w:r>
        <w:rPr>
          <w:lang w:val="en-US"/>
        </w:rPr>
        <w:t>Network Data Analytics Function</w:t>
      </w:r>
    </w:p>
    <w:p w14:paraId="4408DDB4" w14:textId="77777777" w:rsidR="00116E33" w:rsidRDefault="00116E33" w:rsidP="00116E33">
      <w:pPr>
        <w:pStyle w:val="EW"/>
      </w:pPr>
      <w:r>
        <w:t>OAM</w:t>
      </w:r>
      <w:r>
        <w:tab/>
        <w:t>Operation, Administration, and Maintenance</w:t>
      </w:r>
    </w:p>
    <w:p w14:paraId="232E2081" w14:textId="77777777" w:rsidR="00116E33" w:rsidRDefault="00116E33" w:rsidP="00116E33">
      <w:pPr>
        <w:pStyle w:val="EW"/>
      </w:pPr>
      <w:r>
        <w:t>PCF</w:t>
      </w:r>
      <w:r>
        <w:tab/>
        <w:t>Policy Control Function</w:t>
      </w:r>
    </w:p>
    <w:p w14:paraId="3BA1ADBC" w14:textId="77777777" w:rsidR="00116E33" w:rsidRDefault="00116E33" w:rsidP="00116E33">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21" w:name="_Toc510696585"/>
      <w:bookmarkStart w:id="122" w:name="_Toc35971377"/>
      <w:bookmarkStart w:id="123" w:name="_Toc36812108"/>
      <w:bookmarkStart w:id="124" w:name="_Toc72784123"/>
      <w:bookmarkStart w:id="125" w:name="_Toc73041669"/>
      <w:bookmarkStart w:id="126" w:name="_Toc81244725"/>
      <w:bookmarkStart w:id="127" w:name="_Toc88645295"/>
      <w:bookmarkStart w:id="128" w:name="_Toc89426207"/>
      <w:bookmarkStart w:id="129" w:name="_Toc94033092"/>
      <w:bookmarkStart w:id="130" w:name="_Toc97037248"/>
      <w:bookmarkStart w:id="131" w:name="_Toc97193031"/>
      <w:bookmarkStart w:id="132" w:name="_Toc100953664"/>
      <w:bookmarkStart w:id="133" w:name="_Toc104547315"/>
      <w:r>
        <w:t>4</w:t>
      </w:r>
      <w:r>
        <w:tab/>
        <w:t xml:space="preserve">Services offered by the </w:t>
      </w:r>
      <w:bookmarkEnd w:id="121"/>
      <w:bookmarkEnd w:id="122"/>
      <w:bookmarkEnd w:id="123"/>
      <w:r>
        <w:t>MFAF</w:t>
      </w:r>
      <w:bookmarkEnd w:id="124"/>
      <w:bookmarkEnd w:id="125"/>
      <w:bookmarkEnd w:id="126"/>
      <w:bookmarkEnd w:id="127"/>
      <w:bookmarkEnd w:id="128"/>
      <w:bookmarkEnd w:id="129"/>
      <w:bookmarkEnd w:id="130"/>
      <w:bookmarkEnd w:id="131"/>
      <w:bookmarkEnd w:id="132"/>
      <w:bookmarkEnd w:id="133"/>
    </w:p>
    <w:p w14:paraId="0E5FA0A9" w14:textId="77777777" w:rsidR="00345A8F" w:rsidRDefault="00D862C6">
      <w:pPr>
        <w:pStyle w:val="2"/>
      </w:pPr>
      <w:bookmarkStart w:id="134" w:name="_Toc510696586"/>
      <w:bookmarkStart w:id="135" w:name="_Toc35971378"/>
      <w:bookmarkStart w:id="136" w:name="_Toc36812109"/>
      <w:bookmarkStart w:id="137" w:name="_Toc72784124"/>
      <w:bookmarkStart w:id="138" w:name="_Toc73041670"/>
      <w:bookmarkStart w:id="139" w:name="_Toc81244726"/>
      <w:bookmarkStart w:id="140" w:name="_Toc88645296"/>
      <w:bookmarkStart w:id="141" w:name="_Toc89426208"/>
      <w:bookmarkStart w:id="142" w:name="_Toc94033093"/>
      <w:bookmarkStart w:id="143" w:name="_Toc97037249"/>
      <w:bookmarkStart w:id="144" w:name="_Toc97193032"/>
      <w:bookmarkStart w:id="145" w:name="_Toc100953665"/>
      <w:bookmarkStart w:id="146" w:name="_Toc104547316"/>
      <w:r>
        <w:t>4.1</w:t>
      </w:r>
      <w:r>
        <w:tab/>
        <w:t>Introduction</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lastRenderedPageBreak/>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AD34D7">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5B03396A" w14:textId="77777777" w:rsidR="00345A8F" w:rsidRDefault="00D862C6">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5BE6CDA" w14:textId="77777777" w:rsidR="00345A8F" w:rsidRDefault="00D862C6">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562BCC4" w14:textId="77777777" w:rsidR="00345A8F" w:rsidRDefault="00D862C6">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32572D38" w14:textId="77777777" w:rsidR="00345A8F" w:rsidRDefault="00D862C6">
            <w:pPr>
              <w:pStyle w:val="TAH"/>
            </w:pPr>
            <w:r>
              <w:t>Example Consumer(s)</w:t>
            </w:r>
          </w:p>
        </w:tc>
      </w:tr>
      <w:tr w:rsidR="008433C9" w14:paraId="31493141" w14:textId="77777777" w:rsidTr="00AD34D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DE460AC" w14:textId="77777777" w:rsidR="008433C9" w:rsidRDefault="008433C9" w:rsidP="008433C9">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6" w:space="0" w:color="auto"/>
              <w:left w:val="single" w:sz="6" w:space="0" w:color="auto"/>
              <w:bottom w:val="single" w:sz="6" w:space="0" w:color="auto"/>
              <w:right w:val="single" w:sz="6" w:space="0" w:color="auto"/>
            </w:tcBorders>
          </w:tcPr>
          <w:p w14:paraId="7A77989B" w14:textId="77777777" w:rsidR="008433C9" w:rsidRDefault="008433C9" w:rsidP="008433C9">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592666F9" w14:textId="77777777" w:rsidR="008433C9" w:rsidRDefault="008433C9" w:rsidP="008433C9">
            <w:pPr>
              <w:pStyle w:val="TAL"/>
            </w:pPr>
            <w:r>
              <w:rPr>
                <w:lang w:eastAsia="ja-JP"/>
              </w:rPr>
              <w:t>DCCF</w:t>
            </w:r>
          </w:p>
        </w:tc>
      </w:tr>
      <w:tr w:rsidR="008433C9" w14:paraId="1794B927" w14:textId="77777777" w:rsidTr="00AD34D7">
        <w:trPr>
          <w:trHeight w:val="864"/>
        </w:trPr>
        <w:tc>
          <w:tcPr>
            <w:tcW w:w="3245" w:type="dxa"/>
            <w:vMerge/>
            <w:tcBorders>
              <w:top w:val="single" w:sz="6" w:space="0" w:color="auto"/>
              <w:left w:val="single" w:sz="6" w:space="0" w:color="auto"/>
              <w:bottom w:val="single" w:sz="6" w:space="0" w:color="auto"/>
              <w:right w:val="single" w:sz="6" w:space="0" w:color="auto"/>
            </w:tcBorders>
          </w:tcPr>
          <w:p w14:paraId="5FF35970" w14:textId="77777777" w:rsidR="008433C9" w:rsidRDefault="008433C9" w:rsidP="008433C9">
            <w:pPr>
              <w:pStyle w:val="TAL"/>
            </w:pPr>
          </w:p>
        </w:tc>
        <w:tc>
          <w:tcPr>
            <w:tcW w:w="2974" w:type="dxa"/>
            <w:vMerge/>
            <w:tcBorders>
              <w:top w:val="single" w:sz="6" w:space="0" w:color="auto"/>
              <w:left w:val="single" w:sz="6" w:space="0" w:color="auto"/>
              <w:bottom w:val="single" w:sz="6" w:space="0" w:color="auto"/>
              <w:right w:val="single" w:sz="6" w:space="0" w:color="auto"/>
            </w:tcBorders>
          </w:tcPr>
          <w:p w14:paraId="15BAFAD4" w14:textId="77777777" w:rsidR="008433C9" w:rsidRDefault="008433C9" w:rsidP="008433C9">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top w:val="single" w:sz="6" w:space="0" w:color="auto"/>
              <w:left w:val="single" w:sz="6" w:space="0" w:color="auto"/>
              <w:bottom w:val="single" w:sz="6" w:space="0" w:color="auto"/>
              <w:right w:val="single" w:sz="6" w:space="0" w:color="auto"/>
            </w:tcBorders>
          </w:tcPr>
          <w:p w14:paraId="3332C40F" w14:textId="77777777" w:rsidR="008433C9" w:rsidRDefault="008433C9" w:rsidP="008433C9">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3D985229" w14:textId="77777777" w:rsidR="008433C9" w:rsidRDefault="008433C9" w:rsidP="008433C9">
            <w:pPr>
              <w:pStyle w:val="TAL"/>
            </w:pPr>
            <w:r>
              <w:rPr>
                <w:lang w:eastAsia="ja-JP"/>
              </w:rPr>
              <w:t>DCCF</w:t>
            </w:r>
          </w:p>
        </w:tc>
      </w:tr>
      <w:tr w:rsidR="008433C9" w14:paraId="754342A0" w14:textId="77777777" w:rsidTr="00AD34D7">
        <w:tc>
          <w:tcPr>
            <w:tcW w:w="3245" w:type="dxa"/>
            <w:vMerge w:val="restart"/>
            <w:tcBorders>
              <w:top w:val="single" w:sz="6" w:space="0" w:color="auto"/>
              <w:left w:val="single" w:sz="6" w:space="0" w:color="auto"/>
              <w:bottom w:val="single" w:sz="6" w:space="0" w:color="auto"/>
              <w:right w:val="single" w:sz="6"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1DDADD19" w14:textId="77777777" w:rsidR="008433C9" w:rsidRDefault="008433C9" w:rsidP="008433C9">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4E357E83" w14:textId="054746B4" w:rsidR="008433C9" w:rsidRDefault="008433C9" w:rsidP="008433C9">
            <w:pPr>
              <w:pStyle w:val="TAL"/>
            </w:pPr>
            <w:r>
              <w:rPr>
                <w:lang w:eastAsia="ja-JP"/>
              </w:rPr>
              <w:t xml:space="preserve">NWDAF, PCF, NSSF, AMF, SMF, NEF, AF, </w:t>
            </w:r>
            <w:r w:rsidRPr="00106161">
              <w:rPr>
                <w:lang w:eastAsia="ja-JP"/>
              </w:rPr>
              <w:t>OAM, CEF</w:t>
            </w:r>
          </w:p>
        </w:tc>
      </w:tr>
      <w:tr w:rsidR="008433C9" w14:paraId="29445D12" w14:textId="77777777" w:rsidTr="00AD34D7">
        <w:tc>
          <w:tcPr>
            <w:tcW w:w="0" w:type="auto"/>
            <w:vMerge/>
            <w:tcBorders>
              <w:top w:val="single" w:sz="6" w:space="0" w:color="auto"/>
              <w:left w:val="single" w:sz="6" w:space="0" w:color="auto"/>
              <w:bottom w:val="single" w:sz="6" w:space="0" w:color="auto"/>
              <w:right w:val="single" w:sz="6" w:space="0" w:color="auto"/>
            </w:tcBorders>
            <w:hideMark/>
          </w:tcPr>
          <w:p w14:paraId="305FE891" w14:textId="77777777" w:rsidR="008433C9" w:rsidRDefault="008433C9" w:rsidP="008433C9">
            <w:pPr>
              <w:pStyle w:val="TAL"/>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69C0A4" w14:textId="77777777" w:rsidR="008433C9" w:rsidRDefault="008433C9" w:rsidP="008433C9">
            <w:pPr>
              <w:pStyle w:val="TAL"/>
            </w:pPr>
          </w:p>
        </w:tc>
        <w:tc>
          <w:tcPr>
            <w:tcW w:w="1187" w:type="dxa"/>
            <w:tcBorders>
              <w:top w:val="single" w:sz="6" w:space="0" w:color="auto"/>
              <w:left w:val="single" w:sz="6" w:space="0" w:color="auto"/>
              <w:bottom w:val="single" w:sz="6" w:space="0" w:color="auto"/>
              <w:right w:val="single" w:sz="6" w:space="0" w:color="auto"/>
            </w:tcBorders>
          </w:tcPr>
          <w:p w14:paraId="761035BB" w14:textId="77777777" w:rsidR="008433C9" w:rsidRDefault="008433C9" w:rsidP="008433C9">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446D1ED3" w14:textId="1A700F08" w:rsidR="008433C9" w:rsidRDefault="008433C9" w:rsidP="008433C9">
            <w:pPr>
              <w:pStyle w:val="TAL"/>
            </w:pPr>
            <w:r>
              <w:rPr>
                <w:lang w:eastAsia="ja-JP"/>
              </w:rPr>
              <w:t xml:space="preserve">NWDAF, PCF, NSSF, AMF, SMF, NEF, AF, </w:t>
            </w:r>
            <w:r w:rsidRPr="00106161">
              <w:rPr>
                <w:lang w:eastAsia="ja-JP"/>
              </w:rPr>
              <w:t>OAM, CEF</w:t>
            </w:r>
          </w:p>
        </w:tc>
      </w:tr>
      <w:tr w:rsidR="00345A8F" w14:paraId="7D0DE7E1" w14:textId="77777777" w:rsidTr="00AD34D7">
        <w:tc>
          <w:tcPr>
            <w:tcW w:w="9855" w:type="dxa"/>
            <w:gridSpan w:val="5"/>
            <w:tcBorders>
              <w:top w:val="single" w:sz="6" w:space="0" w:color="auto"/>
              <w:left w:val="single" w:sz="6" w:space="0" w:color="auto"/>
              <w:bottom w:val="single" w:sz="6" w:space="0" w:color="auto"/>
              <w:right w:val="single" w:sz="6" w:space="0" w:color="auto"/>
            </w:tcBorders>
            <w:hideMark/>
          </w:tcPr>
          <w:p w14:paraId="3EB33BE7" w14:textId="06DE01CD"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47" w:name="_Toc72784125"/>
      <w:bookmarkStart w:id="148" w:name="_Toc73041671"/>
      <w:bookmarkStart w:id="149" w:name="_Toc81244727"/>
      <w:bookmarkStart w:id="150" w:name="_Toc88645297"/>
      <w:bookmarkStart w:id="151" w:name="_Toc89426209"/>
      <w:bookmarkStart w:id="152" w:name="_Toc94033094"/>
      <w:bookmarkStart w:id="153" w:name="_Toc97037250"/>
      <w:bookmarkStart w:id="154" w:name="_Toc97193033"/>
      <w:bookmarkStart w:id="155" w:name="_Toc100953666"/>
      <w:bookmarkStart w:id="156" w:name="_Toc104547317"/>
      <w:r>
        <w:t>4.2</w:t>
      </w:r>
      <w:r>
        <w:tab/>
        <w:t>Nmfaf_3daDataManagement Service</w:t>
      </w:r>
      <w:bookmarkEnd w:id="147"/>
      <w:bookmarkEnd w:id="148"/>
      <w:bookmarkEnd w:id="149"/>
      <w:bookmarkEnd w:id="150"/>
      <w:bookmarkEnd w:id="151"/>
      <w:bookmarkEnd w:id="152"/>
      <w:bookmarkEnd w:id="153"/>
      <w:bookmarkEnd w:id="154"/>
      <w:bookmarkEnd w:id="155"/>
      <w:bookmarkEnd w:id="156"/>
    </w:p>
    <w:p w14:paraId="0D98FF36" w14:textId="77777777" w:rsidR="00345A8F" w:rsidRDefault="00D862C6" w:rsidP="00C87427">
      <w:pPr>
        <w:pStyle w:val="3"/>
      </w:pPr>
      <w:bookmarkStart w:id="157" w:name="_Toc72784126"/>
      <w:bookmarkStart w:id="158" w:name="_Toc73041672"/>
      <w:bookmarkStart w:id="159" w:name="_Toc81244728"/>
      <w:bookmarkStart w:id="160" w:name="_Toc88645298"/>
      <w:bookmarkStart w:id="161" w:name="_Toc89426210"/>
      <w:bookmarkStart w:id="162" w:name="_Toc94033095"/>
      <w:bookmarkStart w:id="163" w:name="_Toc97037251"/>
      <w:bookmarkStart w:id="164" w:name="_Toc97193034"/>
      <w:bookmarkStart w:id="165" w:name="_Toc100953667"/>
      <w:bookmarkStart w:id="166" w:name="_Toc104547318"/>
      <w:r>
        <w:t>4.2.1</w:t>
      </w:r>
      <w:r>
        <w:tab/>
        <w:t>Service Description</w:t>
      </w:r>
      <w:bookmarkEnd w:id="157"/>
      <w:bookmarkEnd w:id="158"/>
      <w:bookmarkEnd w:id="159"/>
      <w:bookmarkEnd w:id="160"/>
      <w:bookmarkEnd w:id="161"/>
      <w:bookmarkEnd w:id="162"/>
      <w:bookmarkEnd w:id="163"/>
      <w:bookmarkEnd w:id="164"/>
      <w:bookmarkEnd w:id="165"/>
      <w:bookmarkEnd w:id="166"/>
    </w:p>
    <w:p w14:paraId="41837702" w14:textId="77777777" w:rsidR="00865A7E" w:rsidRDefault="00865A7E" w:rsidP="00865A7E">
      <w:pPr>
        <w:pStyle w:val="4"/>
        <w:rPr>
          <w:lang w:eastAsia="zh-CN"/>
        </w:rPr>
      </w:pPr>
      <w:bookmarkStart w:id="167" w:name="_Toc28012754"/>
      <w:bookmarkStart w:id="168" w:name="_Toc34266224"/>
      <w:bookmarkStart w:id="169" w:name="_Toc36102395"/>
      <w:bookmarkStart w:id="170" w:name="_Toc43563437"/>
      <w:bookmarkStart w:id="171" w:name="_Toc45133980"/>
      <w:bookmarkStart w:id="172" w:name="_Toc50031910"/>
      <w:bookmarkStart w:id="173" w:name="_Toc51762830"/>
      <w:bookmarkStart w:id="174" w:name="_Toc56640897"/>
      <w:bookmarkStart w:id="175" w:name="_Toc59017865"/>
      <w:bookmarkStart w:id="176" w:name="_Toc66231733"/>
      <w:bookmarkStart w:id="177" w:name="_Toc68168894"/>
      <w:bookmarkStart w:id="178" w:name="_Toc70550540"/>
      <w:bookmarkStart w:id="179" w:name="_Toc73564345"/>
      <w:bookmarkStart w:id="180" w:name="_Toc81244729"/>
      <w:bookmarkStart w:id="181" w:name="_Toc88645299"/>
      <w:bookmarkStart w:id="182" w:name="_Toc89426211"/>
      <w:bookmarkStart w:id="183" w:name="_Toc94033096"/>
      <w:bookmarkStart w:id="184" w:name="_Toc97037252"/>
      <w:bookmarkStart w:id="185" w:name="_Toc97193035"/>
      <w:bookmarkStart w:id="186" w:name="_Toc100953668"/>
      <w:bookmarkStart w:id="187" w:name="_Toc104547319"/>
      <w:r>
        <w:t>4.2.</w:t>
      </w:r>
      <w:r>
        <w:rPr>
          <w:rFonts w:hint="eastAsia"/>
          <w:lang w:eastAsia="zh-CN"/>
        </w:rPr>
        <w:t>1</w:t>
      </w:r>
      <w:r>
        <w:rPr>
          <w:lang w:eastAsia="zh-CN"/>
        </w:rPr>
        <w:t>.1</w:t>
      </w:r>
      <w:r>
        <w:tab/>
      </w:r>
      <w:r>
        <w:rPr>
          <w:rFonts w:hint="eastAsia"/>
          <w:lang w:eastAsia="zh-CN"/>
        </w:rPr>
        <w:t>Overview</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188" w:name="_Toc28012755"/>
      <w:bookmarkStart w:id="189" w:name="_Toc34266225"/>
      <w:bookmarkStart w:id="190" w:name="_Toc36102396"/>
      <w:bookmarkStart w:id="191" w:name="_Toc43563438"/>
      <w:bookmarkStart w:id="192" w:name="_Toc45133981"/>
      <w:bookmarkStart w:id="193" w:name="_Toc50031911"/>
      <w:bookmarkStart w:id="194" w:name="_Toc51762831"/>
      <w:bookmarkStart w:id="195" w:name="_Toc56640898"/>
      <w:bookmarkStart w:id="196" w:name="_Toc59017866"/>
      <w:bookmarkStart w:id="197" w:name="_Toc66231734"/>
      <w:bookmarkStart w:id="198" w:name="_Toc68168895"/>
      <w:bookmarkStart w:id="199" w:name="_Toc70550541"/>
      <w:bookmarkStart w:id="200" w:name="_Toc73564346"/>
      <w:bookmarkStart w:id="201" w:name="_Toc81244730"/>
      <w:bookmarkStart w:id="202" w:name="_Toc88645300"/>
      <w:bookmarkStart w:id="203" w:name="_Toc89426212"/>
      <w:bookmarkStart w:id="204" w:name="_Toc94033097"/>
      <w:bookmarkStart w:id="205" w:name="_Toc97037253"/>
      <w:bookmarkStart w:id="206" w:name="_Toc97193036"/>
      <w:bookmarkStart w:id="207" w:name="_Toc100953669"/>
      <w:bookmarkStart w:id="208" w:name="_Toc104547320"/>
      <w:r>
        <w:lastRenderedPageBreak/>
        <w:t>4.2.</w:t>
      </w:r>
      <w:r>
        <w:rPr>
          <w:rFonts w:hint="eastAsia"/>
        </w:rPr>
        <w:t>1</w:t>
      </w:r>
      <w:r>
        <w:t>.2</w:t>
      </w:r>
      <w:r>
        <w:rPr>
          <w:rFonts w:hint="eastAsia"/>
        </w:rPr>
        <w:tab/>
      </w:r>
      <w:r>
        <w:t>Service Architecture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10.25pt" o:ole="">
            <v:imagedata r:id="rId12" o:title=""/>
          </v:shape>
          <o:OLEObject Type="Embed" ProgID="Visio.Drawing.15" ShapeID="_x0000_i1025" DrawAspect="Content" ObjectID="_1716148017"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C1A13">
      <w:pPr>
        <w:pStyle w:val="TH"/>
      </w:pPr>
      <w:r>
        <w:object w:dxaOrig="2485" w:dyaOrig="2149" w14:anchorId="135F6E41">
          <v:shape id="_x0000_i1026" type="#_x0000_t75" style="width:125.25pt;height:105.75pt" o:ole="">
            <v:imagedata r:id="rId14" o:title=""/>
          </v:shape>
          <o:OLEObject Type="Embed" ProgID="Visio.Drawing.15" ShapeID="_x0000_i1026" DrawAspect="Content" ObjectID="_1716148018"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
        <w:rPr>
          <w:lang w:val="en-US"/>
        </w:rPr>
      </w:pPr>
      <w:bookmarkStart w:id="209" w:name="_Toc28012756"/>
      <w:bookmarkStart w:id="210" w:name="_Toc34266226"/>
      <w:bookmarkStart w:id="211" w:name="_Toc36102397"/>
      <w:bookmarkStart w:id="212" w:name="_Toc43563439"/>
      <w:bookmarkStart w:id="213" w:name="_Toc45133982"/>
      <w:bookmarkStart w:id="214" w:name="_Toc50031912"/>
      <w:bookmarkStart w:id="215" w:name="_Toc51762832"/>
      <w:bookmarkStart w:id="216" w:name="_Toc56640899"/>
      <w:bookmarkStart w:id="217" w:name="_Toc59017867"/>
      <w:bookmarkStart w:id="218" w:name="_Toc66231735"/>
      <w:bookmarkStart w:id="219" w:name="_Toc68168896"/>
      <w:bookmarkStart w:id="220" w:name="_Toc70550542"/>
      <w:bookmarkStart w:id="221" w:name="_Toc73564347"/>
      <w:bookmarkStart w:id="222" w:name="_Toc81244731"/>
      <w:bookmarkStart w:id="223" w:name="_Toc88645301"/>
      <w:bookmarkStart w:id="224" w:name="_Toc89426213"/>
      <w:bookmarkStart w:id="225" w:name="_Toc94033098"/>
      <w:bookmarkStart w:id="226" w:name="_Toc97037254"/>
      <w:bookmarkStart w:id="227" w:name="_Toc97193037"/>
      <w:bookmarkStart w:id="228" w:name="_Toc100953670"/>
      <w:bookmarkStart w:id="229" w:name="_Toc104547321"/>
      <w:r>
        <w:rPr>
          <w:lang w:val="en-US"/>
        </w:rPr>
        <w:t>4.2.</w:t>
      </w:r>
      <w:r>
        <w:rPr>
          <w:rFonts w:hint="eastAsia"/>
          <w:lang w:val="en-US" w:eastAsia="zh-CN"/>
        </w:rPr>
        <w:t>1.3</w:t>
      </w:r>
      <w:r>
        <w:rPr>
          <w:lang w:val="en-US"/>
        </w:rPr>
        <w:tab/>
        <w:t>Network Functions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35F4FBE" w14:textId="77777777" w:rsidR="00865A7E" w:rsidRDefault="00865A7E" w:rsidP="00865A7E">
      <w:pPr>
        <w:pStyle w:val="5"/>
        <w:rPr>
          <w:lang w:eastAsia="zh-CN"/>
        </w:rPr>
      </w:pPr>
      <w:bookmarkStart w:id="230" w:name="_Toc28012757"/>
      <w:bookmarkStart w:id="231" w:name="_Toc34266227"/>
      <w:bookmarkStart w:id="232" w:name="_Toc36102398"/>
      <w:bookmarkStart w:id="233" w:name="_Toc43563440"/>
      <w:bookmarkStart w:id="234" w:name="_Toc45133983"/>
      <w:bookmarkStart w:id="235" w:name="_Toc50031913"/>
      <w:bookmarkStart w:id="236" w:name="_Toc51762833"/>
      <w:bookmarkStart w:id="237" w:name="_Toc56640900"/>
      <w:bookmarkStart w:id="238" w:name="_Toc59017868"/>
      <w:bookmarkStart w:id="239" w:name="_Toc66231736"/>
      <w:bookmarkStart w:id="240" w:name="_Toc68168897"/>
      <w:bookmarkStart w:id="241" w:name="_Toc70550543"/>
      <w:bookmarkStart w:id="242" w:name="_Toc73564348"/>
      <w:bookmarkStart w:id="243" w:name="_Toc81244732"/>
      <w:bookmarkStart w:id="244" w:name="_Toc88645302"/>
      <w:bookmarkStart w:id="245" w:name="_Toc89426214"/>
      <w:bookmarkStart w:id="246" w:name="_Toc94033099"/>
      <w:bookmarkStart w:id="247" w:name="_Toc97037255"/>
      <w:bookmarkStart w:id="248" w:name="_Toc97193038"/>
      <w:bookmarkStart w:id="249" w:name="_Toc100953671"/>
      <w:bookmarkStart w:id="250" w:name="_Toc104547322"/>
      <w:r>
        <w:t>4.2.</w:t>
      </w:r>
      <w:r>
        <w:rPr>
          <w:rFonts w:hint="eastAsia"/>
          <w:lang w:eastAsia="zh-CN"/>
        </w:rPr>
        <w:t>1.3.1</w:t>
      </w:r>
      <w:r>
        <w:tab/>
      </w:r>
      <w:bookmarkEnd w:id="230"/>
      <w:bookmarkEnd w:id="231"/>
      <w:bookmarkEnd w:id="232"/>
      <w:bookmarkEnd w:id="233"/>
      <w:bookmarkEnd w:id="234"/>
      <w:bookmarkEnd w:id="235"/>
      <w:bookmarkEnd w:id="236"/>
      <w:bookmarkEnd w:id="237"/>
      <w:bookmarkEnd w:id="238"/>
      <w:bookmarkEnd w:id="239"/>
      <w:bookmarkEnd w:id="240"/>
      <w:bookmarkEnd w:id="241"/>
      <w:bookmarkEnd w:id="242"/>
      <w:r>
        <w:rPr>
          <w:lang w:val="en-US"/>
        </w:rPr>
        <w:t>Messaging Framework Adaptor Function</w:t>
      </w:r>
      <w:r>
        <w:t xml:space="preserve"> (MFAF)</w:t>
      </w:r>
      <w:bookmarkEnd w:id="243"/>
      <w:bookmarkEnd w:id="244"/>
      <w:bookmarkEnd w:id="245"/>
      <w:bookmarkEnd w:id="246"/>
      <w:bookmarkEnd w:id="247"/>
      <w:bookmarkEnd w:id="248"/>
      <w:bookmarkEnd w:id="249"/>
      <w:bookmarkEnd w:id="250"/>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251" w:name="_Toc28012758"/>
      <w:bookmarkStart w:id="252" w:name="_Toc34266228"/>
      <w:bookmarkStart w:id="253" w:name="_Toc36102399"/>
      <w:bookmarkStart w:id="254" w:name="_Toc43563441"/>
      <w:bookmarkStart w:id="255" w:name="_Toc45133984"/>
      <w:bookmarkStart w:id="256" w:name="_Toc50031914"/>
      <w:bookmarkStart w:id="257" w:name="_Toc51762834"/>
      <w:bookmarkStart w:id="258" w:name="_Toc56640901"/>
      <w:bookmarkStart w:id="259" w:name="_Toc59017869"/>
      <w:bookmarkStart w:id="260" w:name="_Toc66231737"/>
      <w:bookmarkStart w:id="261" w:name="_Toc68168898"/>
      <w:bookmarkStart w:id="262" w:name="_Toc70550544"/>
      <w:bookmarkStart w:id="263" w:name="_Toc73564349"/>
      <w:bookmarkStart w:id="264" w:name="_Toc81244733"/>
      <w:bookmarkStart w:id="265" w:name="_Toc88645303"/>
      <w:bookmarkStart w:id="266" w:name="_Toc89426215"/>
      <w:bookmarkStart w:id="267" w:name="_Toc94033100"/>
      <w:bookmarkStart w:id="268" w:name="_Toc97037256"/>
      <w:bookmarkStart w:id="269" w:name="_Toc97193039"/>
      <w:bookmarkStart w:id="270" w:name="_Toc100953672"/>
      <w:bookmarkStart w:id="271" w:name="_Toc104547323"/>
      <w:r>
        <w:t>4.2.</w:t>
      </w:r>
      <w:r>
        <w:rPr>
          <w:lang w:eastAsia="zh-CN"/>
        </w:rPr>
        <w:t>1.3.2</w:t>
      </w:r>
      <w:r>
        <w:tab/>
      </w:r>
      <w:r>
        <w:rPr>
          <w:lang w:eastAsia="zh-CN"/>
        </w:rPr>
        <w:t>NF Service Consumers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272" w:name="_Toc72784127"/>
      <w:bookmarkStart w:id="273" w:name="_Toc73041673"/>
      <w:bookmarkStart w:id="274" w:name="_Toc81244734"/>
      <w:bookmarkStart w:id="275" w:name="_Toc88645304"/>
      <w:bookmarkStart w:id="276" w:name="_Toc89426216"/>
      <w:bookmarkStart w:id="277" w:name="_Toc94033101"/>
      <w:bookmarkStart w:id="278" w:name="_Toc97037257"/>
      <w:bookmarkStart w:id="279" w:name="_Toc97193040"/>
      <w:bookmarkStart w:id="280" w:name="_Toc100953673"/>
      <w:bookmarkStart w:id="281" w:name="_Toc104547324"/>
      <w:r>
        <w:lastRenderedPageBreak/>
        <w:t>4.2.2</w:t>
      </w:r>
      <w:r>
        <w:tab/>
        <w:t>Service Operations</w:t>
      </w:r>
      <w:bookmarkEnd w:id="272"/>
      <w:bookmarkEnd w:id="273"/>
      <w:bookmarkEnd w:id="274"/>
      <w:bookmarkEnd w:id="275"/>
      <w:bookmarkEnd w:id="276"/>
      <w:bookmarkEnd w:id="277"/>
      <w:bookmarkEnd w:id="278"/>
      <w:bookmarkEnd w:id="279"/>
      <w:bookmarkEnd w:id="280"/>
      <w:bookmarkEnd w:id="281"/>
    </w:p>
    <w:p w14:paraId="6A829793" w14:textId="77777777" w:rsidR="00345A8F" w:rsidRDefault="00D862C6">
      <w:pPr>
        <w:pStyle w:val="4"/>
      </w:pPr>
      <w:bookmarkStart w:id="282" w:name="_Toc72784128"/>
      <w:bookmarkStart w:id="283" w:name="_Toc73041674"/>
      <w:bookmarkStart w:id="284" w:name="_Toc81244735"/>
      <w:bookmarkStart w:id="285" w:name="_Toc88645305"/>
      <w:bookmarkStart w:id="286" w:name="_Toc89426217"/>
      <w:bookmarkStart w:id="287" w:name="_Toc94033102"/>
      <w:bookmarkStart w:id="288" w:name="_Toc97037258"/>
      <w:bookmarkStart w:id="289" w:name="_Toc97193041"/>
      <w:bookmarkStart w:id="290" w:name="_Toc100953674"/>
      <w:bookmarkStart w:id="291" w:name="_Toc104547325"/>
      <w:r>
        <w:t>4.2.2.1</w:t>
      </w:r>
      <w:r>
        <w:tab/>
        <w:t>Introduction</w:t>
      </w:r>
      <w:bookmarkEnd w:id="282"/>
      <w:bookmarkEnd w:id="283"/>
      <w:bookmarkEnd w:id="284"/>
      <w:bookmarkEnd w:id="285"/>
      <w:bookmarkEnd w:id="286"/>
      <w:bookmarkEnd w:id="287"/>
      <w:bookmarkEnd w:id="288"/>
      <w:bookmarkEnd w:id="289"/>
      <w:bookmarkEnd w:id="290"/>
      <w:bookmarkEnd w:id="291"/>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57FD5CC1"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2DDC3075"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292" w:name="_Toc72784129"/>
      <w:bookmarkStart w:id="293" w:name="_Toc73041675"/>
      <w:bookmarkStart w:id="294" w:name="_Toc81244736"/>
      <w:bookmarkStart w:id="295" w:name="_Toc88645306"/>
      <w:bookmarkStart w:id="296" w:name="_Toc89426218"/>
      <w:bookmarkStart w:id="297" w:name="_Toc94033103"/>
      <w:bookmarkStart w:id="298" w:name="_Toc97037259"/>
      <w:bookmarkStart w:id="299" w:name="_Toc97193042"/>
      <w:bookmarkStart w:id="300" w:name="_Toc100953675"/>
      <w:bookmarkStart w:id="301" w:name="_Toc104547326"/>
      <w:r>
        <w:t>4.2.2.2</w:t>
      </w:r>
      <w:r>
        <w:tab/>
      </w:r>
      <w:r>
        <w:rPr>
          <w:lang w:eastAsia="ko-KR"/>
        </w:rPr>
        <w:t>Nmfaf_3daDataManagement_Configure</w:t>
      </w:r>
      <w:r>
        <w:t xml:space="preserve"> service operation</w:t>
      </w:r>
      <w:bookmarkEnd w:id="292"/>
      <w:bookmarkEnd w:id="293"/>
      <w:bookmarkEnd w:id="294"/>
      <w:bookmarkEnd w:id="295"/>
      <w:bookmarkEnd w:id="296"/>
      <w:bookmarkEnd w:id="297"/>
      <w:bookmarkEnd w:id="298"/>
      <w:bookmarkEnd w:id="299"/>
      <w:bookmarkEnd w:id="300"/>
      <w:bookmarkEnd w:id="301"/>
    </w:p>
    <w:p w14:paraId="10E274AE" w14:textId="77777777" w:rsidR="00865A7E" w:rsidRPr="00865A7E" w:rsidRDefault="00865A7E" w:rsidP="00865A7E">
      <w:pPr>
        <w:pStyle w:val="5"/>
      </w:pPr>
      <w:bookmarkStart w:id="302" w:name="_Toc81244737"/>
      <w:bookmarkStart w:id="303" w:name="_Toc88645307"/>
      <w:bookmarkStart w:id="304" w:name="_Toc89426219"/>
      <w:bookmarkStart w:id="305" w:name="_Toc94033104"/>
      <w:bookmarkStart w:id="306" w:name="_Toc97037260"/>
      <w:bookmarkStart w:id="307" w:name="_Toc97193043"/>
      <w:bookmarkStart w:id="308" w:name="_Toc100953676"/>
      <w:bookmarkStart w:id="309" w:name="_Toc104547327"/>
      <w:r w:rsidRPr="00865A7E">
        <w:t>4.2.2.2.1</w:t>
      </w:r>
      <w:r w:rsidRPr="00865A7E">
        <w:tab/>
        <w:t>General</w:t>
      </w:r>
      <w:bookmarkEnd w:id="302"/>
      <w:bookmarkEnd w:id="303"/>
      <w:bookmarkEnd w:id="304"/>
      <w:bookmarkEnd w:id="305"/>
      <w:bookmarkEnd w:id="306"/>
      <w:bookmarkEnd w:id="307"/>
      <w:bookmarkEnd w:id="308"/>
      <w:bookmarkEnd w:id="309"/>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310" w:name="_Toc81244738"/>
      <w:bookmarkStart w:id="311" w:name="_Toc88645308"/>
      <w:bookmarkStart w:id="312" w:name="_Toc89426220"/>
      <w:bookmarkStart w:id="313" w:name="_Toc94033105"/>
      <w:bookmarkStart w:id="314" w:name="_Toc97037261"/>
      <w:bookmarkStart w:id="315" w:name="_Toc97193044"/>
      <w:bookmarkStart w:id="316" w:name="_Toc100953677"/>
      <w:bookmarkStart w:id="317" w:name="_Toc104547328"/>
      <w:r w:rsidRPr="00865A7E">
        <w:t>4.2.2.2.2</w:t>
      </w:r>
      <w:r w:rsidRPr="00865A7E">
        <w:tab/>
        <w:t>Initial configuration for mapping data or analytics</w:t>
      </w:r>
      <w:bookmarkEnd w:id="310"/>
      <w:bookmarkEnd w:id="311"/>
      <w:bookmarkEnd w:id="312"/>
      <w:bookmarkEnd w:id="313"/>
      <w:bookmarkEnd w:id="314"/>
      <w:bookmarkEnd w:id="315"/>
      <w:bookmarkEnd w:id="316"/>
      <w:bookmarkEnd w:id="317"/>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75pt;height:121.5pt" o:ole="">
            <v:imagedata r:id="rId16" o:title=""/>
          </v:shape>
          <o:OLEObject Type="Embed" ProgID="Visio.Drawing.11" ShapeID="_x0000_i1027" DrawAspect="Content" ObjectID="_1716148019" r:id="rId17"/>
        </w:object>
      </w:r>
    </w:p>
    <w:p w14:paraId="629788C3" w14:textId="67C8EE9D" w:rsidR="00865A7E" w:rsidRDefault="00865A7E" w:rsidP="00865A7E">
      <w:pPr>
        <w:pStyle w:val="TF"/>
      </w:pPr>
      <w:r>
        <w:t>Figure</w:t>
      </w:r>
      <w:r w:rsidR="00E23B79">
        <w:t> </w:t>
      </w:r>
      <w:r>
        <w:t>4.2.2.2.2-1: NF service consumer create the configuration</w:t>
      </w:r>
    </w:p>
    <w:p w14:paraId="6A6687B7" w14:textId="733BB1E5"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5424A3A3"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16F36977" w:rsidR="00C71FD3" w:rsidRPr="00C71FD3" w:rsidRDefault="002B4DD8" w:rsidP="002B4DD8">
      <w:pPr>
        <w:pStyle w:val="B2"/>
        <w:rPr>
          <w:noProof/>
        </w:rPr>
      </w:pPr>
      <w:r>
        <w:rPr>
          <w:noProof/>
          <w:lang w:eastAsia="zh-CN"/>
        </w:rPr>
        <w:t>X)</w:t>
      </w:r>
      <w:r>
        <w:rPr>
          <w:noProof/>
          <w:lang w:eastAsia="zh-CN"/>
        </w:rPr>
        <w:tab/>
      </w:r>
      <w:r w:rsidRPr="00D15E11">
        <w:rPr>
          <w:lang w:eastAsia="ja-JP"/>
        </w:rPr>
        <w:t>NF insta</w:t>
      </w:r>
      <w:r>
        <w:rPr>
          <w:lang w:eastAsia="ja-JP"/>
        </w:rPr>
        <w:t xml:space="preserve">nce identifier of the ADRF </w:t>
      </w:r>
      <w:r>
        <w:rPr>
          <w:noProof/>
        </w:rPr>
        <w:t>as "</w:t>
      </w:r>
      <w:r>
        <w:t>adrfId</w:t>
      </w:r>
      <w:r>
        <w:rPr>
          <w:noProof/>
        </w:rPr>
        <w:t>" attribute.</w:t>
      </w:r>
    </w:p>
    <w:p w14:paraId="68B4F540" w14:textId="1CA69163"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5C7B0CC2" w:rsidR="00293892" w:rsidRPr="00293892" w:rsidRDefault="00293892" w:rsidP="0064130F">
      <w:pPr>
        <w:rPr>
          <w:lang w:eastAsia="zh-CN"/>
        </w:rPr>
      </w:pPr>
      <w:r>
        <w:t>If an error occurs when processing the HTTP POST request, the MFAF shall send an HTTP error response as specified in subclause 5.1.7.</w:t>
      </w:r>
    </w:p>
    <w:p w14:paraId="6A31672D" w14:textId="77777777" w:rsidR="00865A7E" w:rsidRDefault="00865A7E" w:rsidP="00865A7E">
      <w:pPr>
        <w:pStyle w:val="5"/>
      </w:pPr>
      <w:bookmarkStart w:id="318" w:name="_Toc81244739"/>
      <w:bookmarkStart w:id="319" w:name="_Toc88645309"/>
      <w:bookmarkStart w:id="320" w:name="_Toc89426221"/>
      <w:bookmarkStart w:id="321" w:name="_Toc94033106"/>
      <w:bookmarkStart w:id="322" w:name="_Toc97037262"/>
      <w:bookmarkStart w:id="323" w:name="_Toc97193045"/>
      <w:bookmarkStart w:id="324" w:name="_Toc100953678"/>
      <w:bookmarkStart w:id="325" w:name="_Toc104547329"/>
      <w:r>
        <w:t>4.2.2.2.3</w:t>
      </w:r>
      <w:r>
        <w:tab/>
        <w:t xml:space="preserve">Update the configuration of existing individual </w:t>
      </w:r>
      <w:r>
        <w:rPr>
          <w:lang w:eastAsia="ja-JP"/>
        </w:rPr>
        <w:t>mapping data or analytics</w:t>
      </w:r>
      <w:bookmarkEnd w:id="318"/>
      <w:bookmarkEnd w:id="319"/>
      <w:bookmarkEnd w:id="320"/>
      <w:bookmarkEnd w:id="321"/>
      <w:bookmarkEnd w:id="322"/>
      <w:bookmarkEnd w:id="323"/>
      <w:bookmarkEnd w:id="324"/>
      <w:bookmarkEnd w:id="325"/>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75pt;height:170.25pt" o:ole="">
            <v:imagedata r:id="rId18" o:title=""/>
          </v:shape>
          <o:OLEObject Type="Embed" ProgID="Visio.Drawing.15" ShapeID="_x0000_i1028" DrawAspect="Content" ObjectID="_1716148020"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D244F64"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350693A8"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7777777" w:rsidR="00293892" w:rsidRDefault="00293892" w:rsidP="00293892">
      <w:r>
        <w:t>If an error occurs when processing the HTTP PUT request, the MFAF shall send an HTTP error response as specified in subclause 5.1.7.</w:t>
      </w:r>
    </w:p>
    <w:p w14:paraId="5273B91E" w14:textId="0FA0CB1A" w:rsidR="00293892" w:rsidRPr="00293892" w:rsidRDefault="00293892" w:rsidP="00293892">
      <w:r>
        <w:t>If the MFAF determines the received HTTP PUT request needs to be redirected, the MFAF shall send an HTTP redirect response as specified in subclause </w:t>
      </w:r>
      <w:r>
        <w:rPr>
          <w:lang w:eastAsia="zh-CN"/>
        </w:rPr>
        <w:t xml:space="preserve">6.10.9 of </w:t>
      </w:r>
      <w:r>
        <w:rPr>
          <w:lang w:val="en-US"/>
        </w:rPr>
        <w:t>3GPP TS 29.500 [4]</w:t>
      </w:r>
      <w:r>
        <w:t>.</w:t>
      </w:r>
    </w:p>
    <w:p w14:paraId="4E2E1F1B" w14:textId="5068C008" w:rsidR="00345A8F" w:rsidRDefault="00D862C6">
      <w:pPr>
        <w:pStyle w:val="4"/>
      </w:pPr>
      <w:bookmarkStart w:id="326" w:name="_Toc72784132"/>
      <w:bookmarkStart w:id="327" w:name="_Toc73041678"/>
      <w:bookmarkStart w:id="328" w:name="_Toc81244740"/>
      <w:bookmarkStart w:id="329" w:name="_Toc88645310"/>
      <w:bookmarkStart w:id="330" w:name="_Toc89426222"/>
      <w:bookmarkStart w:id="331" w:name="_Toc94033107"/>
      <w:bookmarkStart w:id="332" w:name="_Toc97037263"/>
      <w:bookmarkStart w:id="333" w:name="_Toc97193046"/>
      <w:bookmarkStart w:id="334" w:name="_Toc100953679"/>
      <w:bookmarkStart w:id="335" w:name="_Toc104547330"/>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326"/>
      <w:bookmarkEnd w:id="327"/>
      <w:bookmarkEnd w:id="328"/>
      <w:bookmarkEnd w:id="329"/>
      <w:bookmarkEnd w:id="330"/>
      <w:bookmarkEnd w:id="331"/>
      <w:bookmarkEnd w:id="332"/>
      <w:bookmarkEnd w:id="333"/>
      <w:bookmarkEnd w:id="334"/>
      <w:bookmarkEnd w:id="335"/>
    </w:p>
    <w:p w14:paraId="5A6C2606" w14:textId="77777777" w:rsidR="00345A8F" w:rsidRDefault="00D862C6">
      <w:pPr>
        <w:pStyle w:val="5"/>
      </w:pPr>
      <w:bookmarkStart w:id="336" w:name="_Toc72784133"/>
      <w:bookmarkStart w:id="337" w:name="_Toc73041679"/>
      <w:bookmarkStart w:id="338" w:name="_Toc81244741"/>
      <w:bookmarkStart w:id="339" w:name="_Toc88645311"/>
      <w:bookmarkStart w:id="340" w:name="_Toc89426223"/>
      <w:bookmarkStart w:id="341" w:name="_Toc94033108"/>
      <w:bookmarkStart w:id="342" w:name="_Toc97037264"/>
      <w:bookmarkStart w:id="343" w:name="_Toc97193047"/>
      <w:bookmarkStart w:id="344" w:name="_Toc100953680"/>
      <w:bookmarkStart w:id="345" w:name="_Toc104547331"/>
      <w:r>
        <w:t>4.2.2.3.1</w:t>
      </w:r>
      <w:r>
        <w:tab/>
        <w:t>General</w:t>
      </w:r>
      <w:bookmarkEnd w:id="336"/>
      <w:bookmarkEnd w:id="337"/>
      <w:bookmarkEnd w:id="338"/>
      <w:bookmarkEnd w:id="339"/>
      <w:bookmarkEnd w:id="340"/>
      <w:bookmarkEnd w:id="341"/>
      <w:bookmarkEnd w:id="342"/>
      <w:bookmarkEnd w:id="343"/>
      <w:bookmarkEnd w:id="344"/>
      <w:bookmarkEnd w:id="345"/>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346" w:name="_Toc88645312"/>
      <w:bookmarkStart w:id="347" w:name="_Toc89426224"/>
      <w:bookmarkStart w:id="348" w:name="_Toc94033109"/>
      <w:bookmarkStart w:id="349" w:name="_Toc97037265"/>
      <w:bookmarkStart w:id="350" w:name="_Toc97193048"/>
      <w:bookmarkStart w:id="351" w:name="_Toc100953681"/>
      <w:bookmarkStart w:id="352" w:name="_Toc104547332"/>
      <w:bookmarkStart w:id="353" w:name="_Toc72784134"/>
      <w:bookmarkStart w:id="354" w:name="_Toc73041680"/>
      <w:bookmarkStart w:id="355" w:name="_Toc81244742"/>
      <w:r>
        <w:t>4.2.2.3.</w:t>
      </w:r>
      <w:r w:rsidR="00040B67">
        <w:t>2</w:t>
      </w:r>
      <w:r>
        <w:tab/>
      </w:r>
      <w:r w:rsidR="00040B67">
        <w:t>S</w:t>
      </w:r>
      <w:r w:rsidR="00040B67" w:rsidRPr="0065374B">
        <w:t>top mapping data or analytics</w:t>
      </w:r>
      <w:bookmarkEnd w:id="346"/>
      <w:bookmarkEnd w:id="347"/>
      <w:bookmarkEnd w:id="348"/>
      <w:bookmarkEnd w:id="349"/>
      <w:bookmarkEnd w:id="350"/>
      <w:bookmarkEnd w:id="351"/>
      <w:bookmarkEnd w:id="352"/>
      <w:r w:rsidR="00040B67" w:rsidDel="00040B67">
        <w:t xml:space="preserve"> </w:t>
      </w:r>
      <w:bookmarkEnd w:id="353"/>
      <w:bookmarkEnd w:id="354"/>
      <w:bookmarkEnd w:id="355"/>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0.25pt" o:ole="">
            <v:imagedata r:id="rId20" o:title=""/>
          </v:shape>
          <o:OLEObject Type="Embed" ProgID="Visio.Drawing.15" ShapeID="_x0000_i1029" DrawAspect="Content" ObjectID="_1716148021"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585B7630"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7777777" w:rsidR="00293892" w:rsidRPr="00145952" w:rsidRDefault="00293892" w:rsidP="00293892">
      <w:r>
        <w:lastRenderedPageBreak/>
        <w:t>If errors occur when processing the HTTP DELETE request, the MFAF shall send an HTTP error response as specified in subclause 5.1.7.</w:t>
      </w:r>
    </w:p>
    <w:p w14:paraId="4D2A3808" w14:textId="50DA003D" w:rsidR="00293892" w:rsidRPr="007803A9" w:rsidRDefault="00293892" w:rsidP="00293892">
      <w:r>
        <w:t>If the MFAF determines the received HTTP DELETE request needs to be redirected, the MFAF shall send an HTTP redirect response as specified in subclause </w:t>
      </w:r>
      <w:r>
        <w:rPr>
          <w:lang w:eastAsia="zh-CN"/>
        </w:rPr>
        <w:t xml:space="preserve">6.10.9 of </w:t>
      </w:r>
      <w:r>
        <w:rPr>
          <w:lang w:val="en-US"/>
        </w:rPr>
        <w:t>3GPP TS 29.500 [4]</w:t>
      </w:r>
      <w:r>
        <w:t>.</w:t>
      </w:r>
    </w:p>
    <w:p w14:paraId="6B8D9061" w14:textId="77777777" w:rsidR="00345A8F" w:rsidRDefault="00D862C6">
      <w:pPr>
        <w:pStyle w:val="2"/>
      </w:pPr>
      <w:bookmarkStart w:id="356" w:name="_Toc72784135"/>
      <w:bookmarkStart w:id="357" w:name="_Toc73041681"/>
      <w:bookmarkStart w:id="358" w:name="_Toc81244743"/>
      <w:bookmarkStart w:id="359" w:name="_Toc88645313"/>
      <w:bookmarkStart w:id="360" w:name="_Toc89426225"/>
      <w:bookmarkStart w:id="361" w:name="_Toc94033110"/>
      <w:bookmarkStart w:id="362" w:name="_Toc97037266"/>
      <w:bookmarkStart w:id="363" w:name="_Toc97193049"/>
      <w:bookmarkStart w:id="364" w:name="_Toc100953682"/>
      <w:bookmarkStart w:id="365" w:name="_Toc104547333"/>
      <w:r>
        <w:t>4.3</w:t>
      </w:r>
      <w:r>
        <w:tab/>
        <w:t>Nmfaf_3caDataManagement Service</w:t>
      </w:r>
      <w:bookmarkEnd w:id="356"/>
      <w:bookmarkEnd w:id="357"/>
      <w:bookmarkEnd w:id="358"/>
      <w:bookmarkEnd w:id="359"/>
      <w:bookmarkEnd w:id="360"/>
      <w:bookmarkEnd w:id="361"/>
      <w:bookmarkEnd w:id="362"/>
      <w:bookmarkEnd w:id="363"/>
      <w:bookmarkEnd w:id="364"/>
      <w:bookmarkEnd w:id="365"/>
    </w:p>
    <w:p w14:paraId="30E8DCBD" w14:textId="77777777" w:rsidR="00345A8F" w:rsidRDefault="00D862C6">
      <w:pPr>
        <w:pStyle w:val="3"/>
      </w:pPr>
      <w:bookmarkStart w:id="366" w:name="_Toc72784136"/>
      <w:bookmarkStart w:id="367" w:name="_Toc73041682"/>
      <w:bookmarkStart w:id="368" w:name="_Toc81244744"/>
      <w:bookmarkStart w:id="369" w:name="_Toc88645314"/>
      <w:bookmarkStart w:id="370" w:name="_Toc89426226"/>
      <w:bookmarkStart w:id="371" w:name="_Toc94033111"/>
      <w:bookmarkStart w:id="372" w:name="_Toc97037267"/>
      <w:bookmarkStart w:id="373" w:name="_Toc97193050"/>
      <w:bookmarkStart w:id="374" w:name="_Toc100953683"/>
      <w:bookmarkStart w:id="375" w:name="_Toc104547334"/>
      <w:r>
        <w:t>4.3.1</w:t>
      </w:r>
      <w:r>
        <w:tab/>
        <w:t>Service Description</w:t>
      </w:r>
      <w:bookmarkEnd w:id="366"/>
      <w:bookmarkEnd w:id="367"/>
      <w:bookmarkEnd w:id="368"/>
      <w:bookmarkEnd w:id="369"/>
      <w:bookmarkEnd w:id="370"/>
      <w:bookmarkEnd w:id="371"/>
      <w:bookmarkEnd w:id="372"/>
      <w:bookmarkEnd w:id="373"/>
      <w:bookmarkEnd w:id="374"/>
      <w:bookmarkEnd w:id="375"/>
    </w:p>
    <w:p w14:paraId="7069101B" w14:textId="77777777" w:rsidR="00865A7E" w:rsidRDefault="00865A7E" w:rsidP="00865A7E">
      <w:pPr>
        <w:pStyle w:val="4"/>
        <w:rPr>
          <w:lang w:eastAsia="zh-CN"/>
        </w:rPr>
      </w:pPr>
      <w:bookmarkStart w:id="376" w:name="_Toc81244745"/>
      <w:bookmarkStart w:id="377" w:name="_Toc88645315"/>
      <w:bookmarkStart w:id="378" w:name="_Toc89426227"/>
      <w:bookmarkStart w:id="379" w:name="_Toc94033112"/>
      <w:bookmarkStart w:id="380" w:name="_Toc97037268"/>
      <w:bookmarkStart w:id="381" w:name="_Toc97193051"/>
      <w:bookmarkStart w:id="382" w:name="_Toc100953684"/>
      <w:bookmarkStart w:id="383" w:name="_Toc104547335"/>
      <w:r>
        <w:t>4.3.</w:t>
      </w:r>
      <w:r>
        <w:rPr>
          <w:rFonts w:hint="eastAsia"/>
          <w:lang w:eastAsia="zh-CN"/>
        </w:rPr>
        <w:t>1</w:t>
      </w:r>
      <w:r>
        <w:rPr>
          <w:lang w:eastAsia="zh-CN"/>
        </w:rPr>
        <w:t>.1</w:t>
      </w:r>
      <w:r>
        <w:tab/>
      </w:r>
      <w:r>
        <w:rPr>
          <w:rFonts w:hint="eastAsia"/>
          <w:lang w:eastAsia="zh-CN"/>
        </w:rPr>
        <w:t>Overview</w:t>
      </w:r>
      <w:bookmarkEnd w:id="376"/>
      <w:bookmarkEnd w:id="377"/>
      <w:bookmarkEnd w:id="378"/>
      <w:bookmarkEnd w:id="379"/>
      <w:bookmarkEnd w:id="380"/>
      <w:bookmarkEnd w:id="381"/>
      <w:bookmarkEnd w:id="382"/>
      <w:bookmarkEnd w:id="383"/>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384" w:name="_Toc81244746"/>
      <w:bookmarkStart w:id="385" w:name="_Toc88645316"/>
      <w:bookmarkStart w:id="386" w:name="_Toc89426228"/>
      <w:bookmarkStart w:id="387" w:name="_Toc94033113"/>
      <w:bookmarkStart w:id="388" w:name="_Toc97037269"/>
      <w:bookmarkStart w:id="389" w:name="_Toc97193052"/>
      <w:bookmarkStart w:id="390" w:name="_Toc100953685"/>
      <w:bookmarkStart w:id="391" w:name="_Toc104547336"/>
      <w:r>
        <w:t>4.3.</w:t>
      </w:r>
      <w:r>
        <w:rPr>
          <w:rFonts w:hint="eastAsia"/>
        </w:rPr>
        <w:t>1</w:t>
      </w:r>
      <w:r>
        <w:t>.2</w:t>
      </w:r>
      <w:r>
        <w:rPr>
          <w:rFonts w:hint="eastAsia"/>
        </w:rPr>
        <w:tab/>
      </w:r>
      <w:r>
        <w:t>Service Architecture</w:t>
      </w:r>
      <w:bookmarkEnd w:id="384"/>
      <w:bookmarkEnd w:id="385"/>
      <w:bookmarkEnd w:id="386"/>
      <w:bookmarkEnd w:id="387"/>
      <w:bookmarkEnd w:id="388"/>
      <w:bookmarkEnd w:id="389"/>
      <w:bookmarkEnd w:id="390"/>
      <w:bookmarkEnd w:id="391"/>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47D1E754"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137CAED" w14:textId="77777777" w:rsidR="001327FB" w:rsidRDefault="00865A7E" w:rsidP="001327FB">
      <w:pPr>
        <w:pStyle w:val="B1"/>
      </w:pPr>
      <w:r>
        <w:t>-</w:t>
      </w:r>
      <w:r>
        <w:tab/>
        <w:t xml:space="preserve">Application Function (AF) </w:t>
      </w:r>
    </w:p>
    <w:p w14:paraId="6470B8BE" w14:textId="77777777" w:rsidR="001327FB" w:rsidRDefault="001327FB" w:rsidP="001327FB">
      <w:pPr>
        <w:pStyle w:val="B1"/>
      </w:pPr>
      <w:r>
        <w:t>-</w:t>
      </w:r>
      <w:r>
        <w:tab/>
        <w:t xml:space="preserve">Operation, Administration, and Maintenance (OAM) </w:t>
      </w:r>
    </w:p>
    <w:p w14:paraId="71781733" w14:textId="536C3846" w:rsidR="00865A7E" w:rsidRPr="003E1A2E" w:rsidRDefault="001327FB" w:rsidP="001327FB">
      <w:pPr>
        <w:pStyle w:val="B1"/>
      </w:pPr>
      <w:r>
        <w:t>-</w:t>
      </w:r>
      <w:r>
        <w:tab/>
        <w:t>Charging Enablement Function (CEF)</w:t>
      </w:r>
    </w:p>
    <w:p w14:paraId="271F0593" w14:textId="5AA45DD3" w:rsidR="00865A7E" w:rsidRDefault="00AB5998" w:rsidP="00865A7E">
      <w:pPr>
        <w:pStyle w:val="TH"/>
        <w:rPr>
          <w:lang w:val="en-US" w:eastAsia="zh-CN"/>
        </w:rPr>
      </w:pPr>
      <w:r>
        <w:object w:dxaOrig="9980" w:dyaOrig="2180" w14:anchorId="74E09728">
          <v:shape id="_x0000_i1030" type="#_x0000_t75" style="width:500.25pt;height:109.5pt" o:ole="">
            <v:imagedata r:id="rId22" o:title=""/>
          </v:shape>
          <o:OLEObject Type="Embed" ProgID="Visio.Drawing.15" ShapeID="_x0000_i1030" DrawAspect="Content" ObjectID="_1716148022"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6EB05F76" w:rsidR="009D0054" w:rsidRDefault="00AB5998" w:rsidP="008C1A13">
      <w:pPr>
        <w:pStyle w:val="TH"/>
      </w:pPr>
      <w:r>
        <w:object w:dxaOrig="9940" w:dyaOrig="2180" w14:anchorId="6A0E9C52">
          <v:shape id="_x0000_i1031" type="#_x0000_t75" style="width:492.75pt;height:109.5pt" o:ole="">
            <v:imagedata r:id="rId24" o:title=""/>
          </v:shape>
          <o:OLEObject Type="Embed" ProgID="Visio.Drawing.15" ShapeID="_x0000_i1031" DrawAspect="Content" ObjectID="_1716148023"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4"/>
        <w:rPr>
          <w:lang w:val="en-US"/>
        </w:rPr>
      </w:pPr>
      <w:bookmarkStart w:id="392" w:name="_Toc81244747"/>
      <w:bookmarkStart w:id="393" w:name="_Toc88645317"/>
      <w:bookmarkStart w:id="394" w:name="_Toc89426229"/>
      <w:bookmarkStart w:id="395" w:name="_Toc94033114"/>
      <w:bookmarkStart w:id="396" w:name="_Toc97037270"/>
      <w:bookmarkStart w:id="397" w:name="_Toc97193053"/>
      <w:bookmarkStart w:id="398" w:name="_Toc100953686"/>
      <w:bookmarkStart w:id="399" w:name="_Toc104547337"/>
      <w:r>
        <w:rPr>
          <w:lang w:val="en-US"/>
        </w:rPr>
        <w:t>4.3.</w:t>
      </w:r>
      <w:r>
        <w:rPr>
          <w:rFonts w:hint="eastAsia"/>
          <w:lang w:val="en-US" w:eastAsia="zh-CN"/>
        </w:rPr>
        <w:t>1.3</w:t>
      </w:r>
      <w:r>
        <w:rPr>
          <w:lang w:val="en-US"/>
        </w:rPr>
        <w:tab/>
        <w:t>Network Functions</w:t>
      </w:r>
      <w:bookmarkEnd w:id="392"/>
      <w:bookmarkEnd w:id="393"/>
      <w:bookmarkEnd w:id="394"/>
      <w:bookmarkEnd w:id="395"/>
      <w:bookmarkEnd w:id="396"/>
      <w:bookmarkEnd w:id="397"/>
      <w:bookmarkEnd w:id="398"/>
      <w:bookmarkEnd w:id="399"/>
    </w:p>
    <w:p w14:paraId="4C3A2BF5" w14:textId="77777777" w:rsidR="00865A7E" w:rsidRDefault="00865A7E" w:rsidP="00865A7E">
      <w:pPr>
        <w:pStyle w:val="5"/>
        <w:rPr>
          <w:lang w:eastAsia="zh-CN"/>
        </w:rPr>
      </w:pPr>
      <w:bookmarkStart w:id="400" w:name="_Toc81244748"/>
      <w:bookmarkStart w:id="401" w:name="_Toc88645318"/>
      <w:bookmarkStart w:id="402" w:name="_Toc89426230"/>
      <w:bookmarkStart w:id="403" w:name="_Toc94033115"/>
      <w:bookmarkStart w:id="404" w:name="_Toc97037271"/>
      <w:bookmarkStart w:id="405" w:name="_Toc97193054"/>
      <w:bookmarkStart w:id="406" w:name="_Toc100953687"/>
      <w:bookmarkStart w:id="407" w:name="_Toc104547338"/>
      <w:r>
        <w:t>4.3.</w:t>
      </w:r>
      <w:r>
        <w:rPr>
          <w:rFonts w:hint="eastAsia"/>
          <w:lang w:eastAsia="zh-CN"/>
        </w:rPr>
        <w:t>1.3.1</w:t>
      </w:r>
      <w:r>
        <w:tab/>
      </w:r>
      <w:r>
        <w:rPr>
          <w:lang w:val="en-US"/>
        </w:rPr>
        <w:t>Messaging Framework Adaptor Function</w:t>
      </w:r>
      <w:r>
        <w:t xml:space="preserve"> (MFAF)</w:t>
      </w:r>
      <w:bookmarkEnd w:id="400"/>
      <w:bookmarkEnd w:id="401"/>
      <w:bookmarkEnd w:id="402"/>
      <w:bookmarkEnd w:id="403"/>
      <w:bookmarkEnd w:id="404"/>
      <w:bookmarkEnd w:id="405"/>
      <w:bookmarkEnd w:id="406"/>
      <w:bookmarkEnd w:id="407"/>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408" w:name="_Toc81244749"/>
      <w:bookmarkStart w:id="409" w:name="_Toc88645319"/>
      <w:bookmarkStart w:id="410" w:name="_Toc89426231"/>
      <w:bookmarkStart w:id="411" w:name="_Toc94033116"/>
      <w:bookmarkStart w:id="412" w:name="_Toc97037272"/>
      <w:bookmarkStart w:id="413" w:name="_Toc97193055"/>
      <w:bookmarkStart w:id="414" w:name="_Toc100953688"/>
      <w:bookmarkStart w:id="415" w:name="_Toc104547339"/>
      <w:r>
        <w:t>4.3.</w:t>
      </w:r>
      <w:r>
        <w:rPr>
          <w:lang w:eastAsia="zh-CN"/>
        </w:rPr>
        <w:t>1.3.2</w:t>
      </w:r>
      <w:r>
        <w:tab/>
      </w:r>
      <w:r>
        <w:rPr>
          <w:lang w:eastAsia="zh-CN"/>
        </w:rPr>
        <w:t>NF Service Consumers</w:t>
      </w:r>
      <w:bookmarkEnd w:id="408"/>
      <w:bookmarkEnd w:id="409"/>
      <w:bookmarkEnd w:id="410"/>
      <w:bookmarkEnd w:id="411"/>
      <w:bookmarkEnd w:id="412"/>
      <w:bookmarkEnd w:id="413"/>
      <w:bookmarkEnd w:id="414"/>
      <w:bookmarkEnd w:id="415"/>
    </w:p>
    <w:p w14:paraId="22A84BC7" w14:textId="109376C6" w:rsidR="009D0054" w:rsidRDefault="009D0054" w:rsidP="009D0054">
      <w:pPr>
        <w:rPr>
          <w:lang w:val="en-US"/>
        </w:rPr>
      </w:pPr>
      <w:r>
        <w:t>The</w:t>
      </w:r>
      <w:r>
        <w:rPr>
          <w:lang w:val="en-US"/>
        </w:rPr>
        <w:t xml:space="preserve"> NWDAF, PCF, NSSF, AMF, AMF, NEF</w:t>
      </w:r>
      <w:r w:rsidR="0065025C">
        <w:rPr>
          <w:lang w:val="en-US"/>
        </w:rPr>
        <w:t>,</w:t>
      </w:r>
      <w:r w:rsidR="0065025C">
        <w:t xml:space="preserve"> OAM, CEF</w:t>
      </w:r>
      <w:r>
        <w:rPr>
          <w:lang w:val="en-US"/>
        </w:rPr>
        <w:t xml:space="preserve"> and AF:</w:t>
      </w:r>
    </w:p>
    <w:p w14:paraId="2D6FDA59" w14:textId="77777777" w:rsidR="009D0054" w:rsidRDefault="009D0054" w:rsidP="009D0054">
      <w:pPr>
        <w:pStyle w:val="B1"/>
        <w:rPr>
          <w:lang w:eastAsia="ja-JP"/>
        </w:rPr>
      </w:pPr>
      <w:r>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
      </w:pPr>
      <w:bookmarkStart w:id="416" w:name="_Toc72784137"/>
      <w:bookmarkStart w:id="417" w:name="_Toc73041683"/>
      <w:bookmarkStart w:id="418" w:name="_Toc81244750"/>
      <w:bookmarkStart w:id="419" w:name="_Toc88645320"/>
      <w:bookmarkStart w:id="420" w:name="_Toc89426232"/>
      <w:bookmarkStart w:id="421" w:name="_Toc94033117"/>
      <w:bookmarkStart w:id="422" w:name="_Toc97037273"/>
      <w:bookmarkStart w:id="423" w:name="_Toc97193056"/>
      <w:bookmarkStart w:id="424" w:name="_Toc100953689"/>
      <w:bookmarkStart w:id="425" w:name="_Toc104547340"/>
      <w:r>
        <w:t>4.3.2</w:t>
      </w:r>
      <w:r>
        <w:tab/>
        <w:t>Service Operations</w:t>
      </w:r>
      <w:bookmarkEnd w:id="416"/>
      <w:bookmarkEnd w:id="417"/>
      <w:bookmarkEnd w:id="418"/>
      <w:bookmarkEnd w:id="419"/>
      <w:bookmarkEnd w:id="420"/>
      <w:bookmarkEnd w:id="421"/>
      <w:bookmarkEnd w:id="422"/>
      <w:bookmarkEnd w:id="423"/>
      <w:bookmarkEnd w:id="424"/>
      <w:bookmarkEnd w:id="425"/>
    </w:p>
    <w:p w14:paraId="76F80961" w14:textId="77777777" w:rsidR="00345A8F" w:rsidRDefault="00D862C6">
      <w:pPr>
        <w:pStyle w:val="4"/>
      </w:pPr>
      <w:bookmarkStart w:id="426" w:name="_Toc72784138"/>
      <w:bookmarkStart w:id="427" w:name="_Toc73041684"/>
      <w:bookmarkStart w:id="428" w:name="_Toc81244751"/>
      <w:bookmarkStart w:id="429" w:name="_Toc88645321"/>
      <w:bookmarkStart w:id="430" w:name="_Toc89426233"/>
      <w:bookmarkStart w:id="431" w:name="_Toc94033118"/>
      <w:bookmarkStart w:id="432" w:name="_Toc97037274"/>
      <w:bookmarkStart w:id="433" w:name="_Toc97193057"/>
      <w:bookmarkStart w:id="434" w:name="_Toc100953690"/>
      <w:bookmarkStart w:id="435" w:name="_Toc104547341"/>
      <w:r>
        <w:t>4.3.2.1</w:t>
      </w:r>
      <w:r>
        <w:tab/>
        <w:t>Introduction</w:t>
      </w:r>
      <w:bookmarkEnd w:id="426"/>
      <w:bookmarkEnd w:id="427"/>
      <w:bookmarkEnd w:id="428"/>
      <w:bookmarkEnd w:id="429"/>
      <w:bookmarkEnd w:id="430"/>
      <w:bookmarkEnd w:id="431"/>
      <w:bookmarkEnd w:id="432"/>
      <w:bookmarkEnd w:id="433"/>
      <w:bookmarkEnd w:id="434"/>
      <w:bookmarkEnd w:id="435"/>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7F4B1CB6" w:rsidR="009D0054" w:rsidRDefault="009D0054" w:rsidP="00BD2487">
            <w:pPr>
              <w:pStyle w:val="TAL"/>
              <w:rPr>
                <w:lang w:eastAsia="zh-CN"/>
              </w:rPr>
            </w:pPr>
            <w:r>
              <w:rPr>
                <w:lang w:eastAsia="zh-CN"/>
              </w:rPr>
              <w:t>NF service consumer (NWDAF, PCF</w:t>
            </w:r>
            <w:r>
              <w:rPr>
                <w:lang w:val="en-US"/>
              </w:rPr>
              <w:t>, NSSF, AMF, AMF, NEF</w:t>
            </w:r>
            <w:r w:rsidR="00AC32BC">
              <w:rPr>
                <w:lang w:val="en-US"/>
              </w:rPr>
              <w:t>,</w:t>
            </w:r>
            <w:r w:rsidR="00AC32BC">
              <w:t xml:space="preserve"> OAM, CEF</w:t>
            </w:r>
            <w:r>
              <w:rPr>
                <w:lang w:val="en-US"/>
              </w:rPr>
              <w:t xml:space="preserve"> and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3CE603FC"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
      </w:pPr>
      <w:bookmarkStart w:id="436" w:name="_Toc72784139"/>
      <w:bookmarkStart w:id="437" w:name="_Toc73041685"/>
      <w:bookmarkStart w:id="438" w:name="_Toc81244752"/>
      <w:bookmarkStart w:id="439" w:name="_Toc88645322"/>
      <w:bookmarkStart w:id="440" w:name="_Toc89426234"/>
      <w:bookmarkStart w:id="441" w:name="_Toc94033119"/>
      <w:bookmarkStart w:id="442" w:name="_Toc97037275"/>
      <w:bookmarkStart w:id="443" w:name="_Toc97193058"/>
      <w:bookmarkStart w:id="444" w:name="_Toc100953691"/>
      <w:bookmarkStart w:id="445" w:name="_Toc104547342"/>
      <w:r>
        <w:lastRenderedPageBreak/>
        <w:t>4.3.2.2</w:t>
      </w:r>
      <w:r>
        <w:tab/>
      </w:r>
      <w:r>
        <w:rPr>
          <w:lang w:eastAsia="ko-KR"/>
        </w:rPr>
        <w:t>Nmfaf_3caDataManagement_Fetch</w:t>
      </w:r>
      <w:r>
        <w:t xml:space="preserve"> service operation</w:t>
      </w:r>
      <w:bookmarkEnd w:id="436"/>
      <w:bookmarkEnd w:id="437"/>
      <w:bookmarkEnd w:id="438"/>
      <w:bookmarkEnd w:id="439"/>
      <w:bookmarkEnd w:id="440"/>
      <w:bookmarkEnd w:id="441"/>
      <w:bookmarkEnd w:id="442"/>
      <w:bookmarkEnd w:id="443"/>
      <w:bookmarkEnd w:id="444"/>
      <w:bookmarkEnd w:id="445"/>
    </w:p>
    <w:p w14:paraId="1A9DAAA8" w14:textId="77777777" w:rsidR="00345A8F" w:rsidRDefault="00D862C6">
      <w:pPr>
        <w:pStyle w:val="5"/>
      </w:pPr>
      <w:bookmarkStart w:id="446" w:name="_Toc72784140"/>
      <w:bookmarkStart w:id="447" w:name="_Toc73041686"/>
      <w:bookmarkStart w:id="448" w:name="_Toc81244753"/>
      <w:bookmarkStart w:id="449" w:name="_Toc88645323"/>
      <w:bookmarkStart w:id="450" w:name="_Toc89426235"/>
      <w:bookmarkStart w:id="451" w:name="_Toc94033120"/>
      <w:bookmarkStart w:id="452" w:name="_Toc97037276"/>
      <w:bookmarkStart w:id="453" w:name="_Toc97193059"/>
      <w:bookmarkStart w:id="454" w:name="_Toc100953692"/>
      <w:bookmarkStart w:id="455" w:name="_Toc104547343"/>
      <w:r>
        <w:t>4.3.2.2.1</w:t>
      </w:r>
      <w:r>
        <w:tab/>
        <w:t>General</w:t>
      </w:r>
      <w:bookmarkEnd w:id="446"/>
      <w:bookmarkEnd w:id="447"/>
      <w:bookmarkEnd w:id="448"/>
      <w:bookmarkEnd w:id="449"/>
      <w:bookmarkEnd w:id="450"/>
      <w:bookmarkEnd w:id="451"/>
      <w:bookmarkEnd w:id="452"/>
      <w:bookmarkEnd w:id="453"/>
      <w:bookmarkEnd w:id="454"/>
      <w:bookmarkEnd w:id="455"/>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5"/>
      </w:pPr>
      <w:bookmarkStart w:id="456" w:name="_Toc72784141"/>
      <w:bookmarkStart w:id="457" w:name="_Toc73041687"/>
      <w:bookmarkStart w:id="458" w:name="_Toc81244754"/>
      <w:bookmarkStart w:id="459" w:name="_Toc88645324"/>
      <w:bookmarkStart w:id="460" w:name="_Toc89426236"/>
      <w:bookmarkStart w:id="461" w:name="_Toc94033121"/>
      <w:bookmarkStart w:id="462" w:name="_Toc97037277"/>
      <w:bookmarkStart w:id="463" w:name="_Toc97193060"/>
      <w:bookmarkStart w:id="464" w:name="_Toc100953693"/>
      <w:bookmarkStart w:id="465" w:name="_Toc104547344"/>
      <w:r>
        <w:t>4.3.2.2.</w:t>
      </w:r>
      <w:r w:rsidR="005644E8">
        <w:t>2</w:t>
      </w:r>
      <w:r w:rsidR="005644E8">
        <w:tab/>
      </w:r>
      <w:r w:rsidR="005644E8">
        <w:rPr>
          <w:lang w:eastAsia="ja-JP"/>
        </w:rPr>
        <w:t>Retrieves data or analytics from the MFAF</w:t>
      </w:r>
      <w:bookmarkEnd w:id="456"/>
      <w:bookmarkEnd w:id="457"/>
      <w:bookmarkEnd w:id="458"/>
      <w:bookmarkEnd w:id="459"/>
      <w:bookmarkEnd w:id="460"/>
      <w:bookmarkEnd w:id="461"/>
      <w:bookmarkEnd w:id="462"/>
      <w:bookmarkEnd w:id="463"/>
      <w:bookmarkEnd w:id="464"/>
      <w:bookmarkEnd w:id="465"/>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5.75pt;height:117.75pt" o:ole="">
            <v:imagedata r:id="rId26" o:title=""/>
          </v:shape>
          <o:OLEObject Type="Embed" ProgID="Visio.Drawing.11" ShapeID="_x0000_i1032" DrawAspect="Content" ObjectID="_1716148024"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DEFE7B8" w14:textId="3A8E72EC" w:rsidR="005644E8" w:rsidRDefault="005644E8" w:rsidP="00550796">
      <w:pPr>
        <w:pStyle w:val="B1"/>
      </w:pPr>
      <w:r>
        <w:t>-</w:t>
      </w:r>
      <w:r>
        <w:tab/>
        <w:t xml:space="preserve">network exposure events </w:t>
      </w:r>
      <w:r w:rsidR="00203ACC">
        <w:t>or</w:t>
      </w:r>
      <w:r w:rsidR="00550796">
        <w:t xml:space="preserve"> </w:t>
      </w:r>
      <w:r>
        <w:t xml:space="preserve">application function events </w:t>
      </w:r>
      <w:r w:rsidR="00203ACC">
        <w:t>or</w:t>
      </w:r>
      <w:r w:rsidR="00550796">
        <w:t xml:space="preserve"> </w:t>
      </w:r>
      <w:r>
        <w:t xml:space="preserve">access and mobility function events </w:t>
      </w:r>
      <w:r w:rsidR="00550796">
        <w:t xml:space="preserve">or </w:t>
      </w:r>
      <w:r>
        <w:t xml:space="preserve">session management function events </w:t>
      </w:r>
      <w:r w:rsidR="00550796">
        <w:t xml:space="preserve">or </w:t>
      </w:r>
      <w:r>
        <w:t xml:space="preserve">monitoring report events that occurred in the </w:t>
      </w:r>
      <w:r w:rsidR="00550796" w:rsidRPr="00550796">
        <w:t>"</w:t>
      </w:r>
      <w:r w:rsidR="00550796">
        <w:t>d</w:t>
      </w:r>
      <w:r w:rsidR="00550796" w:rsidRPr="001A2618">
        <w:t>ataNot</w:t>
      </w:r>
      <w:r w:rsidR="00550796">
        <w:t>if</w:t>
      </w:r>
      <w:r w:rsidR="00550796" w:rsidDel="00550796">
        <w:t xml:space="preserve"> </w:t>
      </w:r>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
      </w:pPr>
      <w:bookmarkStart w:id="466" w:name="_Toc97193061"/>
      <w:bookmarkStart w:id="467" w:name="_Toc100953694"/>
      <w:bookmarkStart w:id="468" w:name="_Toc104547345"/>
      <w:bookmarkStart w:id="469" w:name="_Toc72784142"/>
      <w:bookmarkStart w:id="470" w:name="_Toc73041688"/>
      <w:bookmarkStart w:id="471" w:name="_Toc81244755"/>
      <w:bookmarkStart w:id="472" w:name="_Toc88645325"/>
      <w:bookmarkStart w:id="473" w:name="_Toc89426237"/>
      <w:bookmarkStart w:id="474" w:name="_Toc94033122"/>
      <w:bookmarkStart w:id="475" w:name="_Toc97037278"/>
      <w:r>
        <w:t>4.3.2.2</w:t>
      </w:r>
      <w:r w:rsidR="00F66495">
        <w:t>A</w:t>
      </w:r>
      <w:r>
        <w:tab/>
      </w:r>
      <w:r>
        <w:rPr>
          <w:lang w:eastAsia="ko-KR"/>
        </w:rPr>
        <w:t>Nmfaf_3caDataManagement_Subscribe</w:t>
      </w:r>
      <w:r>
        <w:t xml:space="preserve"> service operation</w:t>
      </w:r>
      <w:bookmarkEnd w:id="466"/>
      <w:bookmarkEnd w:id="467"/>
      <w:bookmarkEnd w:id="468"/>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
      </w:pPr>
      <w:bookmarkStart w:id="476" w:name="_Toc97193062"/>
      <w:bookmarkStart w:id="477" w:name="_Toc100953695"/>
      <w:bookmarkStart w:id="478" w:name="_Toc104547346"/>
      <w:r>
        <w:t>4.3.2.3</w:t>
      </w:r>
      <w:r>
        <w:tab/>
      </w:r>
      <w:r>
        <w:rPr>
          <w:lang w:eastAsia="ko-KR"/>
        </w:rPr>
        <w:t>Nmfaf_3caDataManagement_Notify</w:t>
      </w:r>
      <w:r>
        <w:t xml:space="preserve"> service operation</w:t>
      </w:r>
      <w:bookmarkEnd w:id="469"/>
      <w:bookmarkEnd w:id="470"/>
      <w:bookmarkEnd w:id="471"/>
      <w:bookmarkEnd w:id="472"/>
      <w:bookmarkEnd w:id="473"/>
      <w:bookmarkEnd w:id="474"/>
      <w:bookmarkEnd w:id="475"/>
      <w:bookmarkEnd w:id="476"/>
      <w:bookmarkEnd w:id="477"/>
      <w:bookmarkEnd w:id="478"/>
    </w:p>
    <w:p w14:paraId="1CCB411A" w14:textId="77777777" w:rsidR="00345A8F" w:rsidRDefault="00D862C6">
      <w:pPr>
        <w:pStyle w:val="5"/>
      </w:pPr>
      <w:bookmarkStart w:id="479" w:name="_Toc72784143"/>
      <w:bookmarkStart w:id="480" w:name="_Toc73041689"/>
      <w:bookmarkStart w:id="481" w:name="_Toc81244756"/>
      <w:bookmarkStart w:id="482" w:name="_Toc88645326"/>
      <w:bookmarkStart w:id="483" w:name="_Toc89426238"/>
      <w:bookmarkStart w:id="484" w:name="_Toc94033123"/>
      <w:bookmarkStart w:id="485" w:name="_Toc97037279"/>
      <w:bookmarkStart w:id="486" w:name="_Toc97193063"/>
      <w:bookmarkStart w:id="487" w:name="_Toc100953696"/>
      <w:bookmarkStart w:id="488" w:name="_Toc104547347"/>
      <w:r>
        <w:t>4.3.2.3.1</w:t>
      </w:r>
      <w:r>
        <w:tab/>
        <w:t>General</w:t>
      </w:r>
      <w:bookmarkEnd w:id="479"/>
      <w:bookmarkEnd w:id="480"/>
      <w:bookmarkEnd w:id="481"/>
      <w:bookmarkEnd w:id="482"/>
      <w:bookmarkEnd w:id="483"/>
      <w:bookmarkEnd w:id="484"/>
      <w:bookmarkEnd w:id="485"/>
      <w:bookmarkEnd w:id="486"/>
      <w:bookmarkEnd w:id="487"/>
      <w:bookmarkEnd w:id="488"/>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
      </w:pPr>
      <w:bookmarkStart w:id="489" w:name="_Toc72784144"/>
      <w:bookmarkStart w:id="490" w:name="_Toc73041690"/>
      <w:bookmarkStart w:id="491" w:name="_Toc81244757"/>
      <w:bookmarkStart w:id="492" w:name="_Toc88645327"/>
      <w:bookmarkStart w:id="493" w:name="_Toc89426239"/>
      <w:bookmarkStart w:id="494" w:name="_Toc94033124"/>
      <w:bookmarkStart w:id="495" w:name="_Toc97037280"/>
      <w:bookmarkStart w:id="496" w:name="_Toc97193064"/>
      <w:bookmarkStart w:id="497" w:name="_Toc100953697"/>
      <w:bookmarkStart w:id="498" w:name="_Toc104547348"/>
      <w:r>
        <w:lastRenderedPageBreak/>
        <w:t>4.3.2.3.</w:t>
      </w:r>
      <w:r w:rsidR="00DD1453">
        <w:t>2</w:t>
      </w:r>
      <w:r>
        <w:tab/>
      </w:r>
      <w:r w:rsidR="00DD1453">
        <w:t>Notification about the subscribed data or analytics</w:t>
      </w:r>
      <w:bookmarkEnd w:id="489"/>
      <w:bookmarkEnd w:id="490"/>
      <w:bookmarkEnd w:id="491"/>
      <w:bookmarkEnd w:id="492"/>
      <w:bookmarkEnd w:id="493"/>
      <w:bookmarkEnd w:id="494"/>
      <w:bookmarkEnd w:id="495"/>
      <w:bookmarkEnd w:id="496"/>
      <w:bookmarkEnd w:id="497"/>
      <w:bookmarkEnd w:id="498"/>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5pt;height:151.5pt" o:ole="">
            <v:imagedata r:id="rId28" o:title=""/>
          </v:shape>
          <o:OLEObject Type="Embed" ProgID="Visio.Drawing.15" ShapeID="_x0000_i1033" DrawAspect="Content" ObjectID="_1716148025"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5AD30AAE" w14:textId="77777777" w:rsidR="00FE0A8E" w:rsidRDefault="00DD1453" w:rsidP="00FE0A8E">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1E45D97" w14:textId="6D4DAA52" w:rsidR="00DD1453" w:rsidRDefault="00FE0A8E" w:rsidP="00FE0A8E">
      <w:pPr>
        <w:pStyle w:val="B2"/>
        <w:rPr>
          <w:noProof/>
          <w:lang w:eastAsia="zh-CN"/>
        </w:rPr>
      </w:pPr>
      <w:r w:rsidRPr="00810A89">
        <w:rPr>
          <w:rFonts w:hint="eastAsia"/>
          <w:lang w:eastAsia="zh-CN"/>
        </w:rPr>
        <w:t>-</w:t>
      </w:r>
      <w:r w:rsidRPr="00810A89">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499" w:name="_Toc510696597"/>
      <w:bookmarkStart w:id="500" w:name="_Toc35971389"/>
      <w:bookmarkStart w:id="501" w:name="_Toc36812120"/>
      <w:bookmarkStart w:id="502" w:name="_Toc72784145"/>
      <w:bookmarkStart w:id="503" w:name="_Toc73041691"/>
      <w:bookmarkStart w:id="504" w:name="_Toc81244758"/>
      <w:bookmarkStart w:id="505" w:name="_Toc88645328"/>
      <w:bookmarkStart w:id="506" w:name="_Toc89426240"/>
      <w:bookmarkStart w:id="507" w:name="_Toc94033125"/>
      <w:bookmarkStart w:id="508" w:name="_Toc97037281"/>
      <w:bookmarkStart w:id="509" w:name="_Toc97193065"/>
      <w:bookmarkStart w:id="510" w:name="_Toc100953698"/>
      <w:bookmarkStart w:id="511" w:name="_Toc104547349"/>
      <w:r>
        <w:lastRenderedPageBreak/>
        <w:t>5</w:t>
      </w:r>
      <w:r>
        <w:tab/>
        <w:t>API Definitions</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71F7AA14" w14:textId="77777777" w:rsidR="00345A8F" w:rsidRDefault="00D862C6">
      <w:pPr>
        <w:pStyle w:val="2"/>
      </w:pPr>
      <w:bookmarkStart w:id="512" w:name="_Toc72784146"/>
      <w:bookmarkStart w:id="513" w:name="_Toc73041692"/>
      <w:bookmarkStart w:id="514" w:name="_Toc81244759"/>
      <w:bookmarkStart w:id="515" w:name="_Toc88645329"/>
      <w:bookmarkStart w:id="516" w:name="_Toc89426241"/>
      <w:bookmarkStart w:id="517" w:name="_Toc94033126"/>
      <w:bookmarkStart w:id="518" w:name="_Toc97037282"/>
      <w:bookmarkStart w:id="519" w:name="_Toc97193066"/>
      <w:bookmarkStart w:id="520" w:name="_Toc100953699"/>
      <w:bookmarkStart w:id="521" w:name="_Toc104547350"/>
      <w:bookmarkStart w:id="522" w:name="_Toc510696649"/>
      <w:bookmarkStart w:id="523" w:name="_Hlk530142087"/>
      <w:r>
        <w:t>5.1</w:t>
      </w:r>
      <w:r>
        <w:tab/>
        <w:t>Nmfaf_3daDataManagement Service API</w:t>
      </w:r>
      <w:bookmarkEnd w:id="512"/>
      <w:bookmarkEnd w:id="513"/>
      <w:bookmarkEnd w:id="514"/>
      <w:bookmarkEnd w:id="515"/>
      <w:bookmarkEnd w:id="516"/>
      <w:bookmarkEnd w:id="517"/>
      <w:bookmarkEnd w:id="518"/>
      <w:bookmarkEnd w:id="519"/>
      <w:bookmarkEnd w:id="520"/>
      <w:bookmarkEnd w:id="521"/>
    </w:p>
    <w:p w14:paraId="78EFF3A6" w14:textId="77777777" w:rsidR="00345A8F" w:rsidRDefault="00D862C6">
      <w:pPr>
        <w:pStyle w:val="3"/>
      </w:pPr>
      <w:bookmarkStart w:id="524" w:name="_Toc72784147"/>
      <w:bookmarkStart w:id="525" w:name="_Toc73041693"/>
      <w:bookmarkStart w:id="526" w:name="_Toc81244760"/>
      <w:bookmarkStart w:id="527" w:name="_Toc88645330"/>
      <w:bookmarkStart w:id="528" w:name="_Toc89426242"/>
      <w:bookmarkStart w:id="529" w:name="_Toc94033127"/>
      <w:bookmarkStart w:id="530" w:name="_Toc97037283"/>
      <w:bookmarkStart w:id="531" w:name="_Toc97193067"/>
      <w:bookmarkStart w:id="532" w:name="_Toc100953700"/>
      <w:bookmarkStart w:id="533" w:name="_Toc104547351"/>
      <w:r>
        <w:t>5.1.1</w:t>
      </w:r>
      <w:r>
        <w:tab/>
        <w:t>Introduction</w:t>
      </w:r>
      <w:bookmarkEnd w:id="524"/>
      <w:bookmarkEnd w:id="525"/>
      <w:bookmarkEnd w:id="526"/>
      <w:bookmarkEnd w:id="527"/>
      <w:bookmarkEnd w:id="528"/>
      <w:bookmarkEnd w:id="529"/>
      <w:bookmarkEnd w:id="530"/>
      <w:bookmarkEnd w:id="531"/>
      <w:bookmarkEnd w:id="532"/>
      <w:bookmarkEnd w:id="533"/>
    </w:p>
    <w:p w14:paraId="7E629E62" w14:textId="1737F754"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534" w:name="_Toc72784148"/>
      <w:bookmarkStart w:id="535" w:name="_Toc73041694"/>
      <w:bookmarkStart w:id="536" w:name="_Toc81244761"/>
      <w:bookmarkStart w:id="537" w:name="_Toc88645331"/>
      <w:bookmarkStart w:id="538" w:name="_Toc89426243"/>
      <w:bookmarkStart w:id="539" w:name="_Toc94033128"/>
      <w:bookmarkStart w:id="540" w:name="_Toc97037284"/>
      <w:bookmarkStart w:id="541" w:name="_Toc97193068"/>
      <w:bookmarkStart w:id="542" w:name="_Toc100953701"/>
      <w:bookmarkStart w:id="543" w:name="_Toc104547352"/>
      <w:r>
        <w:t>5.1.2</w:t>
      </w:r>
      <w:r>
        <w:tab/>
        <w:t>Usage of HTTP</w:t>
      </w:r>
      <w:bookmarkEnd w:id="534"/>
      <w:bookmarkEnd w:id="535"/>
      <w:bookmarkEnd w:id="536"/>
      <w:bookmarkEnd w:id="537"/>
      <w:bookmarkEnd w:id="538"/>
      <w:bookmarkEnd w:id="539"/>
      <w:bookmarkEnd w:id="540"/>
      <w:bookmarkEnd w:id="541"/>
      <w:bookmarkEnd w:id="542"/>
      <w:bookmarkEnd w:id="543"/>
    </w:p>
    <w:p w14:paraId="61B02A9E" w14:textId="77777777" w:rsidR="00345A8F" w:rsidRDefault="00D862C6">
      <w:pPr>
        <w:pStyle w:val="4"/>
      </w:pPr>
      <w:bookmarkStart w:id="544" w:name="_Toc72784149"/>
      <w:bookmarkStart w:id="545" w:name="_Toc73041695"/>
      <w:bookmarkStart w:id="546" w:name="_Toc81244762"/>
      <w:bookmarkStart w:id="547" w:name="_Toc88645332"/>
      <w:bookmarkStart w:id="548" w:name="_Toc89426244"/>
      <w:bookmarkStart w:id="549" w:name="_Toc94033129"/>
      <w:bookmarkStart w:id="550" w:name="_Toc97037285"/>
      <w:bookmarkStart w:id="551" w:name="_Toc97193069"/>
      <w:bookmarkStart w:id="552" w:name="_Toc100953702"/>
      <w:bookmarkStart w:id="553" w:name="_Toc104547353"/>
      <w:r>
        <w:t>5.1.2.1</w:t>
      </w:r>
      <w:r>
        <w:tab/>
        <w:t>General</w:t>
      </w:r>
      <w:bookmarkEnd w:id="544"/>
      <w:bookmarkEnd w:id="545"/>
      <w:bookmarkEnd w:id="546"/>
      <w:bookmarkEnd w:id="547"/>
      <w:bookmarkEnd w:id="548"/>
      <w:bookmarkEnd w:id="549"/>
      <w:bookmarkEnd w:id="550"/>
      <w:bookmarkEnd w:id="551"/>
      <w:bookmarkEnd w:id="552"/>
      <w:bookmarkEnd w:id="553"/>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554" w:name="_Toc72784150"/>
      <w:bookmarkStart w:id="555" w:name="_Toc73041696"/>
      <w:bookmarkStart w:id="556" w:name="_Toc81244763"/>
      <w:bookmarkStart w:id="557" w:name="_Toc88645333"/>
      <w:bookmarkStart w:id="558" w:name="_Toc89426245"/>
      <w:bookmarkStart w:id="559" w:name="_Toc94033130"/>
      <w:bookmarkStart w:id="560" w:name="_Toc97037286"/>
      <w:bookmarkStart w:id="561" w:name="_Toc97193070"/>
      <w:bookmarkStart w:id="562" w:name="_Toc100953703"/>
      <w:bookmarkStart w:id="563" w:name="_Toc104547354"/>
      <w:r>
        <w:t>5.1.2.2</w:t>
      </w:r>
      <w:r>
        <w:tab/>
        <w:t>HTTP standard headers</w:t>
      </w:r>
      <w:bookmarkEnd w:id="554"/>
      <w:bookmarkEnd w:id="555"/>
      <w:bookmarkEnd w:id="556"/>
      <w:bookmarkEnd w:id="557"/>
      <w:bookmarkEnd w:id="558"/>
      <w:bookmarkEnd w:id="559"/>
      <w:bookmarkEnd w:id="560"/>
      <w:bookmarkEnd w:id="561"/>
      <w:bookmarkEnd w:id="562"/>
      <w:bookmarkEnd w:id="563"/>
    </w:p>
    <w:p w14:paraId="199C9D4C" w14:textId="77777777" w:rsidR="00345A8F" w:rsidRDefault="00D862C6">
      <w:pPr>
        <w:pStyle w:val="5"/>
        <w:rPr>
          <w:lang w:eastAsia="zh-CN"/>
        </w:rPr>
      </w:pPr>
      <w:bookmarkStart w:id="564" w:name="_Toc72784151"/>
      <w:bookmarkStart w:id="565" w:name="_Toc73041697"/>
      <w:bookmarkStart w:id="566" w:name="_Toc81244764"/>
      <w:bookmarkStart w:id="567" w:name="_Toc88645334"/>
      <w:bookmarkStart w:id="568" w:name="_Toc89426246"/>
      <w:bookmarkStart w:id="569" w:name="_Toc94033131"/>
      <w:bookmarkStart w:id="570" w:name="_Toc97037287"/>
      <w:bookmarkStart w:id="571" w:name="_Toc97193071"/>
      <w:bookmarkStart w:id="572" w:name="_Toc100953704"/>
      <w:bookmarkStart w:id="573" w:name="_Toc104547355"/>
      <w:r>
        <w:t>5.1.2.2.1</w:t>
      </w:r>
      <w:r>
        <w:rPr>
          <w:rFonts w:hint="eastAsia"/>
          <w:lang w:eastAsia="zh-CN"/>
        </w:rPr>
        <w:tab/>
      </w:r>
      <w:r>
        <w:rPr>
          <w:lang w:eastAsia="zh-CN"/>
        </w:rPr>
        <w:t>General</w:t>
      </w:r>
      <w:bookmarkEnd w:id="564"/>
      <w:bookmarkEnd w:id="565"/>
      <w:bookmarkEnd w:id="566"/>
      <w:bookmarkEnd w:id="567"/>
      <w:bookmarkEnd w:id="568"/>
      <w:bookmarkEnd w:id="569"/>
      <w:bookmarkEnd w:id="570"/>
      <w:bookmarkEnd w:id="571"/>
      <w:bookmarkEnd w:id="572"/>
      <w:bookmarkEnd w:id="573"/>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
      </w:pPr>
      <w:bookmarkStart w:id="574" w:name="_Toc72784152"/>
      <w:bookmarkStart w:id="575" w:name="_Toc73041698"/>
      <w:bookmarkStart w:id="576" w:name="_Toc81244765"/>
      <w:bookmarkStart w:id="577" w:name="_Toc88645335"/>
      <w:bookmarkStart w:id="578" w:name="_Toc89426247"/>
      <w:bookmarkStart w:id="579" w:name="_Toc94033132"/>
      <w:bookmarkStart w:id="580" w:name="_Toc97037288"/>
      <w:bookmarkStart w:id="581" w:name="_Toc97193072"/>
      <w:bookmarkStart w:id="582" w:name="_Toc100953705"/>
      <w:bookmarkStart w:id="583" w:name="_Toc104547356"/>
      <w:r>
        <w:t>5.1.2.2.2</w:t>
      </w:r>
      <w:r>
        <w:tab/>
        <w:t>Content type</w:t>
      </w:r>
      <w:bookmarkEnd w:id="574"/>
      <w:bookmarkEnd w:id="575"/>
      <w:bookmarkEnd w:id="576"/>
      <w:bookmarkEnd w:id="577"/>
      <w:bookmarkEnd w:id="578"/>
      <w:bookmarkEnd w:id="579"/>
      <w:bookmarkEnd w:id="580"/>
      <w:bookmarkEnd w:id="581"/>
      <w:bookmarkEnd w:id="582"/>
      <w:bookmarkEnd w:id="583"/>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
      </w:pPr>
      <w:bookmarkStart w:id="584" w:name="_Toc72784153"/>
      <w:bookmarkStart w:id="585" w:name="_Toc73041699"/>
      <w:bookmarkStart w:id="586" w:name="_Toc81244766"/>
      <w:bookmarkStart w:id="587" w:name="_Toc88645336"/>
      <w:bookmarkStart w:id="588" w:name="_Toc89426248"/>
      <w:bookmarkStart w:id="589" w:name="_Toc94033133"/>
      <w:bookmarkStart w:id="590" w:name="_Toc97037289"/>
      <w:bookmarkStart w:id="591" w:name="_Toc97193073"/>
      <w:bookmarkStart w:id="592" w:name="_Toc100953706"/>
      <w:bookmarkStart w:id="593" w:name="_Toc104547357"/>
      <w:r>
        <w:t>5.1.2.3</w:t>
      </w:r>
      <w:r>
        <w:tab/>
        <w:t>HTTP custom headers</w:t>
      </w:r>
      <w:bookmarkEnd w:id="584"/>
      <w:bookmarkEnd w:id="585"/>
      <w:bookmarkEnd w:id="586"/>
      <w:bookmarkEnd w:id="587"/>
      <w:bookmarkEnd w:id="588"/>
      <w:bookmarkEnd w:id="589"/>
      <w:bookmarkEnd w:id="590"/>
      <w:bookmarkEnd w:id="591"/>
      <w:bookmarkEnd w:id="592"/>
      <w:bookmarkEnd w:id="593"/>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
      </w:pPr>
      <w:bookmarkStart w:id="594" w:name="_Toc72784154"/>
      <w:bookmarkStart w:id="595" w:name="_Toc73041700"/>
      <w:bookmarkStart w:id="596" w:name="_Toc81244767"/>
      <w:bookmarkStart w:id="597" w:name="_Toc88645337"/>
      <w:bookmarkStart w:id="598" w:name="_Toc89426249"/>
      <w:bookmarkStart w:id="599" w:name="_Toc94033134"/>
      <w:bookmarkStart w:id="600" w:name="_Toc97037290"/>
      <w:bookmarkStart w:id="601" w:name="_Toc97193074"/>
      <w:bookmarkStart w:id="602" w:name="_Toc100953707"/>
      <w:bookmarkStart w:id="603" w:name="_Toc104547358"/>
      <w:r>
        <w:lastRenderedPageBreak/>
        <w:t>5.1.3</w:t>
      </w:r>
      <w:r>
        <w:tab/>
        <w:t>Resources</w:t>
      </w:r>
      <w:bookmarkEnd w:id="594"/>
      <w:bookmarkEnd w:id="595"/>
      <w:bookmarkEnd w:id="596"/>
      <w:bookmarkEnd w:id="597"/>
      <w:bookmarkEnd w:id="598"/>
      <w:bookmarkEnd w:id="599"/>
      <w:bookmarkEnd w:id="600"/>
      <w:bookmarkEnd w:id="601"/>
      <w:bookmarkEnd w:id="602"/>
      <w:bookmarkEnd w:id="603"/>
    </w:p>
    <w:p w14:paraId="6B2B1DA0" w14:textId="3083CFB6" w:rsidR="005B4BD5" w:rsidRPr="005B4BD5" w:rsidRDefault="00D862C6" w:rsidP="005B4BD5">
      <w:pPr>
        <w:pStyle w:val="4"/>
        <w:rPr>
          <w:rFonts w:eastAsia="宋体"/>
        </w:rPr>
      </w:pPr>
      <w:bookmarkStart w:id="604" w:name="_Toc72784155"/>
      <w:bookmarkStart w:id="605" w:name="_Toc73041701"/>
      <w:bookmarkStart w:id="606" w:name="_Toc81244768"/>
      <w:bookmarkStart w:id="607" w:name="_Toc88645338"/>
      <w:bookmarkStart w:id="608" w:name="_Toc89426250"/>
      <w:bookmarkStart w:id="609" w:name="_Toc94033135"/>
      <w:bookmarkStart w:id="610" w:name="_Toc97037291"/>
      <w:bookmarkStart w:id="611" w:name="_Toc97193075"/>
      <w:bookmarkStart w:id="612" w:name="_Toc100953708"/>
      <w:bookmarkStart w:id="613" w:name="_Toc104547359"/>
      <w:r>
        <w:t>5.1.3.1</w:t>
      </w:r>
      <w:r>
        <w:tab/>
        <w:t>Overview</w:t>
      </w:r>
      <w:bookmarkEnd w:id="604"/>
      <w:bookmarkEnd w:id="605"/>
      <w:bookmarkEnd w:id="606"/>
      <w:bookmarkEnd w:id="607"/>
      <w:bookmarkEnd w:id="608"/>
      <w:bookmarkEnd w:id="609"/>
      <w:bookmarkEnd w:id="610"/>
      <w:bookmarkEnd w:id="611"/>
      <w:bookmarkEnd w:id="612"/>
      <w:bookmarkEnd w:id="613"/>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591808D0" w:rsidR="00345A8F" w:rsidRDefault="005B4BD5">
      <w:pPr>
        <w:pStyle w:val="TH"/>
        <w:rPr>
          <w:lang w:val="en-US"/>
        </w:rPr>
      </w:pPr>
      <w:r>
        <w:object w:dxaOrig="7575" w:dyaOrig="3135" w14:anchorId="61D63FB2">
          <v:shape id="_x0000_i1034" type="#_x0000_t75" alt="" style="width:379.5pt;height:155.25pt" o:ole="">
            <v:imagedata r:id="rId30" o:title=""/>
          </v:shape>
          <o:OLEObject Type="Embed" ProgID="Visio.Drawing.15" ShapeID="_x0000_i1034" DrawAspect="Content" ObjectID="_1716148026"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
      </w:pPr>
      <w:bookmarkStart w:id="614" w:name="_Toc72784156"/>
      <w:bookmarkStart w:id="615" w:name="_Toc73041702"/>
      <w:bookmarkStart w:id="616" w:name="_Toc81244769"/>
      <w:bookmarkStart w:id="617" w:name="_Toc88645339"/>
      <w:bookmarkStart w:id="618" w:name="_Toc89426251"/>
      <w:bookmarkStart w:id="619" w:name="_Toc94033136"/>
      <w:bookmarkStart w:id="620" w:name="_Toc97037292"/>
      <w:bookmarkStart w:id="621" w:name="_Toc97193076"/>
      <w:bookmarkStart w:id="622" w:name="_Toc100953709"/>
      <w:bookmarkStart w:id="623" w:name="_Toc104547360"/>
      <w:r>
        <w:t>5.1.3.2</w:t>
      </w:r>
      <w:r>
        <w:tab/>
        <w:t xml:space="preserve">Resource: </w:t>
      </w:r>
      <w:r w:rsidR="00865A7E" w:rsidRPr="00865A7E">
        <w:t>MFAF Configurations</w:t>
      </w:r>
      <w:bookmarkEnd w:id="614"/>
      <w:bookmarkEnd w:id="615"/>
      <w:bookmarkEnd w:id="616"/>
      <w:bookmarkEnd w:id="617"/>
      <w:bookmarkEnd w:id="618"/>
      <w:bookmarkEnd w:id="619"/>
      <w:bookmarkEnd w:id="620"/>
      <w:bookmarkEnd w:id="621"/>
      <w:bookmarkEnd w:id="622"/>
      <w:bookmarkEnd w:id="623"/>
    </w:p>
    <w:p w14:paraId="335CB665" w14:textId="77777777" w:rsidR="00345A8F" w:rsidRDefault="00D862C6">
      <w:pPr>
        <w:pStyle w:val="5"/>
      </w:pPr>
      <w:bookmarkStart w:id="624" w:name="_Toc72784157"/>
      <w:bookmarkStart w:id="625" w:name="_Toc73041703"/>
      <w:bookmarkStart w:id="626" w:name="_Toc81244770"/>
      <w:bookmarkStart w:id="627" w:name="_Toc88645340"/>
      <w:bookmarkStart w:id="628" w:name="_Toc89426252"/>
      <w:bookmarkStart w:id="629" w:name="_Toc94033137"/>
      <w:bookmarkStart w:id="630" w:name="_Toc97037293"/>
      <w:bookmarkStart w:id="631" w:name="_Toc97193077"/>
      <w:bookmarkStart w:id="632" w:name="_Toc100953710"/>
      <w:bookmarkStart w:id="633" w:name="_Toc104547361"/>
      <w:r>
        <w:t>5.1.3.2.1</w:t>
      </w:r>
      <w:r>
        <w:tab/>
        <w:t>Description</w:t>
      </w:r>
      <w:bookmarkEnd w:id="624"/>
      <w:bookmarkEnd w:id="625"/>
      <w:bookmarkEnd w:id="626"/>
      <w:bookmarkEnd w:id="627"/>
      <w:bookmarkEnd w:id="628"/>
      <w:bookmarkEnd w:id="629"/>
      <w:bookmarkEnd w:id="630"/>
      <w:bookmarkEnd w:id="631"/>
      <w:bookmarkEnd w:id="632"/>
      <w:bookmarkEnd w:id="633"/>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634" w:name="_Toc72784158"/>
      <w:bookmarkStart w:id="635" w:name="_Toc73041704"/>
      <w:bookmarkStart w:id="636" w:name="_Toc81244771"/>
      <w:bookmarkStart w:id="637" w:name="_Toc88645341"/>
      <w:bookmarkStart w:id="638" w:name="_Toc89426253"/>
      <w:bookmarkStart w:id="639" w:name="_Toc94033138"/>
      <w:bookmarkStart w:id="640" w:name="_Toc97037294"/>
      <w:bookmarkStart w:id="641" w:name="_Toc97193078"/>
      <w:bookmarkStart w:id="642" w:name="_Toc100953711"/>
      <w:bookmarkStart w:id="643" w:name="_Toc104547362"/>
      <w:r>
        <w:t>5.1.3.2.2</w:t>
      </w:r>
      <w:r>
        <w:tab/>
        <w:t>Resource Definition</w:t>
      </w:r>
      <w:bookmarkEnd w:id="634"/>
      <w:bookmarkEnd w:id="635"/>
      <w:bookmarkEnd w:id="636"/>
      <w:bookmarkEnd w:id="637"/>
      <w:bookmarkEnd w:id="638"/>
      <w:bookmarkEnd w:id="639"/>
      <w:bookmarkEnd w:id="640"/>
      <w:bookmarkEnd w:id="641"/>
      <w:bookmarkEnd w:id="642"/>
      <w:bookmarkEnd w:id="643"/>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
      </w:pPr>
      <w:bookmarkStart w:id="644" w:name="_Toc72784159"/>
      <w:bookmarkStart w:id="645" w:name="_Toc73041705"/>
      <w:bookmarkStart w:id="646" w:name="_Toc81244772"/>
      <w:bookmarkStart w:id="647" w:name="_Toc88645342"/>
      <w:bookmarkStart w:id="648" w:name="_Toc89426254"/>
      <w:bookmarkStart w:id="649" w:name="_Toc94033139"/>
      <w:bookmarkStart w:id="650" w:name="_Toc97037295"/>
      <w:bookmarkStart w:id="651" w:name="_Toc97193079"/>
      <w:bookmarkStart w:id="652" w:name="_Toc100953712"/>
      <w:bookmarkStart w:id="653" w:name="_Toc104547363"/>
      <w:r>
        <w:lastRenderedPageBreak/>
        <w:t>5.1.3.2.3</w:t>
      </w:r>
      <w:r>
        <w:tab/>
        <w:t>Resource Standard Methods</w:t>
      </w:r>
      <w:bookmarkEnd w:id="644"/>
      <w:bookmarkEnd w:id="645"/>
      <w:bookmarkEnd w:id="646"/>
      <w:bookmarkEnd w:id="647"/>
      <w:bookmarkEnd w:id="648"/>
      <w:bookmarkEnd w:id="649"/>
      <w:bookmarkEnd w:id="650"/>
      <w:bookmarkEnd w:id="651"/>
      <w:bookmarkEnd w:id="652"/>
      <w:bookmarkEnd w:id="653"/>
    </w:p>
    <w:p w14:paraId="1E1C5306" w14:textId="77777777" w:rsidR="00345A8F" w:rsidRDefault="00D862C6">
      <w:pPr>
        <w:pStyle w:val="6"/>
      </w:pPr>
      <w:bookmarkStart w:id="654" w:name="_Toc72784160"/>
      <w:bookmarkStart w:id="655" w:name="_Toc73041706"/>
      <w:bookmarkStart w:id="656" w:name="_Toc81244773"/>
      <w:bookmarkStart w:id="657" w:name="_Toc88645343"/>
      <w:bookmarkStart w:id="658" w:name="_Toc89426255"/>
      <w:bookmarkStart w:id="659" w:name="_Toc94033140"/>
      <w:bookmarkStart w:id="660" w:name="_Toc97037296"/>
      <w:bookmarkStart w:id="661" w:name="_Toc97193080"/>
      <w:bookmarkStart w:id="662" w:name="_Toc100953713"/>
      <w:bookmarkStart w:id="663" w:name="_Toc104547364"/>
      <w:r>
        <w:t>5.1.3.2.3.1</w:t>
      </w:r>
      <w:r>
        <w:tab/>
      </w:r>
      <w:bookmarkEnd w:id="654"/>
      <w:bookmarkEnd w:id="655"/>
      <w:r w:rsidR="00865A7E">
        <w:t>POST</w:t>
      </w:r>
      <w:bookmarkEnd w:id="656"/>
      <w:bookmarkEnd w:id="657"/>
      <w:bookmarkEnd w:id="658"/>
      <w:bookmarkEnd w:id="659"/>
      <w:bookmarkEnd w:id="660"/>
      <w:bookmarkEnd w:id="661"/>
      <w:bookmarkEnd w:id="662"/>
      <w:bookmarkEnd w:id="663"/>
    </w:p>
    <w:p w14:paraId="3FA9E034" w14:textId="6AC837EB" w:rsidR="00345A8F" w:rsidRDefault="00D862C6">
      <w:r>
        <w:t xml:space="preserve">This method shall support the URI query parameters specified in </w:t>
      </w:r>
      <w:r w:rsidR="003A2B6B">
        <w:t>table </w:t>
      </w:r>
      <w:r>
        <w:t>5.1.3.2.3.1-1.</w:t>
      </w:r>
    </w:p>
    <w:p w14:paraId="730AFF42" w14:textId="0A16EF5A"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2CE916BB"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
      </w:pPr>
      <w:bookmarkStart w:id="664" w:name="_Toc72784162"/>
      <w:bookmarkStart w:id="665" w:name="_Toc73041708"/>
      <w:bookmarkStart w:id="666" w:name="_Toc81244774"/>
      <w:bookmarkStart w:id="667" w:name="_Toc88645344"/>
      <w:bookmarkStart w:id="668" w:name="_Toc89426256"/>
      <w:bookmarkStart w:id="669" w:name="_Toc94033141"/>
      <w:bookmarkStart w:id="670" w:name="_Toc97037297"/>
      <w:bookmarkStart w:id="671" w:name="_Toc97193081"/>
      <w:bookmarkStart w:id="672" w:name="_Toc100953714"/>
      <w:bookmarkStart w:id="673" w:name="_Toc104547365"/>
      <w:r>
        <w:t>5.1.3.2.4</w:t>
      </w:r>
      <w:r>
        <w:tab/>
        <w:t>Resource Custom Operations</w:t>
      </w:r>
      <w:bookmarkEnd w:id="664"/>
      <w:bookmarkEnd w:id="665"/>
      <w:bookmarkEnd w:id="666"/>
      <w:bookmarkEnd w:id="667"/>
      <w:bookmarkEnd w:id="668"/>
      <w:bookmarkEnd w:id="669"/>
      <w:bookmarkEnd w:id="670"/>
      <w:bookmarkEnd w:id="671"/>
      <w:bookmarkEnd w:id="672"/>
      <w:bookmarkEnd w:id="673"/>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674" w:name="_Toc88645345"/>
      <w:bookmarkStart w:id="675" w:name="_Toc89426257"/>
      <w:bookmarkStart w:id="676" w:name="_Toc94033142"/>
      <w:bookmarkStart w:id="677" w:name="_Toc97037298"/>
      <w:bookmarkStart w:id="678" w:name="_Toc97193082"/>
      <w:bookmarkStart w:id="679" w:name="_Toc100953715"/>
      <w:bookmarkStart w:id="680" w:name="_Toc104547366"/>
      <w:bookmarkStart w:id="681" w:name="_Toc72784168"/>
      <w:bookmarkStart w:id="682" w:name="_Toc73041714"/>
      <w:bookmarkStart w:id="683" w:name="_Toc81244775"/>
      <w:r>
        <w:t>5.1.3.3</w:t>
      </w:r>
      <w:r>
        <w:tab/>
        <w:t xml:space="preserve">Resource: </w:t>
      </w:r>
      <w:r w:rsidR="00DB0E87">
        <w:t xml:space="preserve">Individual </w:t>
      </w:r>
      <w:r w:rsidR="00DB0E87" w:rsidRPr="00865A7E">
        <w:t>MFAF Configuration</w:t>
      </w:r>
      <w:bookmarkEnd w:id="674"/>
      <w:bookmarkEnd w:id="675"/>
      <w:bookmarkEnd w:id="676"/>
      <w:bookmarkEnd w:id="677"/>
      <w:bookmarkEnd w:id="678"/>
      <w:bookmarkEnd w:id="679"/>
      <w:bookmarkEnd w:id="680"/>
      <w:r w:rsidR="00DB0E87" w:rsidDel="00DB0E87">
        <w:t xml:space="preserve"> </w:t>
      </w:r>
      <w:bookmarkEnd w:id="681"/>
      <w:bookmarkEnd w:id="682"/>
      <w:bookmarkEnd w:id="683"/>
    </w:p>
    <w:p w14:paraId="080FD78B" w14:textId="77777777" w:rsidR="00DB0E87" w:rsidRDefault="00DB0E87" w:rsidP="00DB0E87">
      <w:pPr>
        <w:pStyle w:val="5"/>
      </w:pPr>
      <w:bookmarkStart w:id="684" w:name="_Toc88645346"/>
      <w:bookmarkStart w:id="685" w:name="_Toc89426258"/>
      <w:bookmarkStart w:id="686" w:name="_Toc94033143"/>
      <w:bookmarkStart w:id="687" w:name="_Toc97037299"/>
      <w:bookmarkStart w:id="688" w:name="_Toc97193083"/>
      <w:bookmarkStart w:id="689" w:name="_Toc100953716"/>
      <w:bookmarkStart w:id="690" w:name="_Toc104547367"/>
      <w:r>
        <w:t>5.1.3.2.1</w:t>
      </w:r>
      <w:r>
        <w:tab/>
        <w:t>Description</w:t>
      </w:r>
      <w:bookmarkEnd w:id="684"/>
      <w:bookmarkEnd w:id="685"/>
      <w:bookmarkEnd w:id="686"/>
      <w:bookmarkEnd w:id="687"/>
      <w:bookmarkEnd w:id="688"/>
      <w:bookmarkEnd w:id="689"/>
      <w:bookmarkEnd w:id="690"/>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691" w:name="_Toc88645347"/>
      <w:bookmarkStart w:id="692" w:name="_Toc89426259"/>
      <w:bookmarkStart w:id="693" w:name="_Toc94033144"/>
      <w:bookmarkStart w:id="694" w:name="_Toc97037300"/>
      <w:bookmarkStart w:id="695" w:name="_Toc97193084"/>
      <w:bookmarkStart w:id="696" w:name="_Toc100953717"/>
      <w:bookmarkStart w:id="697" w:name="_Toc104547368"/>
      <w:r>
        <w:t>5.1.3.3.2</w:t>
      </w:r>
      <w:r>
        <w:tab/>
        <w:t>Resource Definition</w:t>
      </w:r>
      <w:bookmarkEnd w:id="691"/>
      <w:bookmarkEnd w:id="692"/>
      <w:bookmarkEnd w:id="693"/>
      <w:bookmarkEnd w:id="694"/>
      <w:bookmarkEnd w:id="695"/>
      <w:bookmarkEnd w:id="696"/>
      <w:bookmarkEnd w:id="697"/>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698" w:name="_Toc88645348"/>
      <w:bookmarkStart w:id="699" w:name="_Toc89426260"/>
      <w:bookmarkStart w:id="700" w:name="_Toc94033145"/>
      <w:bookmarkStart w:id="701" w:name="_Toc97037301"/>
      <w:bookmarkStart w:id="702" w:name="_Toc97193085"/>
      <w:bookmarkStart w:id="703" w:name="_Toc100953718"/>
      <w:bookmarkStart w:id="704" w:name="_Toc104547369"/>
      <w:r>
        <w:t>5.1.3.3.3</w:t>
      </w:r>
      <w:r>
        <w:tab/>
        <w:t>Resource Standard Methods</w:t>
      </w:r>
      <w:bookmarkEnd w:id="698"/>
      <w:bookmarkEnd w:id="699"/>
      <w:bookmarkEnd w:id="700"/>
      <w:bookmarkEnd w:id="701"/>
      <w:bookmarkEnd w:id="702"/>
      <w:bookmarkEnd w:id="703"/>
      <w:bookmarkEnd w:id="704"/>
    </w:p>
    <w:p w14:paraId="0E1D95C7" w14:textId="77777777" w:rsidR="00DB0E87" w:rsidRDefault="00DB0E87" w:rsidP="00DB0E87">
      <w:pPr>
        <w:pStyle w:val="6"/>
      </w:pPr>
      <w:bookmarkStart w:id="705" w:name="_Toc88645349"/>
      <w:bookmarkStart w:id="706" w:name="_Toc89426261"/>
      <w:bookmarkStart w:id="707" w:name="_Toc94033146"/>
      <w:bookmarkStart w:id="708" w:name="_Toc97037302"/>
      <w:bookmarkStart w:id="709" w:name="_Toc97193086"/>
      <w:bookmarkStart w:id="710" w:name="_Toc100953719"/>
      <w:bookmarkStart w:id="711" w:name="_Toc104547370"/>
      <w:r>
        <w:t>5.1.3.3.3.1</w:t>
      </w:r>
      <w:r>
        <w:tab/>
        <w:t>PUT</w:t>
      </w:r>
      <w:bookmarkEnd w:id="705"/>
      <w:bookmarkEnd w:id="706"/>
      <w:bookmarkEnd w:id="707"/>
      <w:bookmarkEnd w:id="708"/>
      <w:bookmarkEnd w:id="709"/>
      <w:bookmarkEnd w:id="710"/>
      <w:bookmarkEnd w:id="711"/>
    </w:p>
    <w:p w14:paraId="2007AF8A" w14:textId="11B8BD39" w:rsidR="00DB0E87" w:rsidRDefault="00DB0E87" w:rsidP="00DB0E87">
      <w:r>
        <w:t xml:space="preserve">This method shall support the URI query parameters specified in </w:t>
      </w:r>
      <w:r w:rsidR="003A2B6B">
        <w:t>table </w:t>
      </w:r>
      <w:r>
        <w:t>5.1.3.3.3.1-1.</w:t>
      </w:r>
    </w:p>
    <w:p w14:paraId="61E5F61B" w14:textId="0519BEE8"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47BD7BE2"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B467062"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712" w:name="_Toc88645350"/>
      <w:bookmarkStart w:id="713" w:name="_Toc89426262"/>
      <w:bookmarkStart w:id="714" w:name="_Toc94033147"/>
      <w:bookmarkStart w:id="715" w:name="_Toc97037303"/>
      <w:bookmarkStart w:id="716" w:name="_Toc97193087"/>
      <w:bookmarkStart w:id="717" w:name="_Toc100953720"/>
      <w:bookmarkStart w:id="718" w:name="_Toc104547371"/>
      <w:r>
        <w:t>5.1.3.3.3.2</w:t>
      </w:r>
      <w:r>
        <w:tab/>
      </w:r>
      <w:r>
        <w:rPr>
          <w:rFonts w:hint="eastAsia"/>
          <w:lang w:eastAsia="zh-CN"/>
        </w:rPr>
        <w:t>DELETE</w:t>
      </w:r>
      <w:bookmarkEnd w:id="712"/>
      <w:bookmarkEnd w:id="713"/>
      <w:bookmarkEnd w:id="714"/>
      <w:bookmarkEnd w:id="715"/>
      <w:bookmarkEnd w:id="716"/>
      <w:bookmarkEnd w:id="717"/>
      <w:bookmarkEnd w:id="718"/>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
      </w:pPr>
      <w:bookmarkStart w:id="719" w:name="_Toc72784169"/>
      <w:bookmarkStart w:id="720" w:name="_Toc73041715"/>
      <w:bookmarkStart w:id="721" w:name="_Toc81244776"/>
      <w:bookmarkStart w:id="722" w:name="_Toc88645351"/>
      <w:bookmarkStart w:id="723" w:name="_Toc89426263"/>
      <w:bookmarkStart w:id="724" w:name="_Toc94033148"/>
      <w:bookmarkStart w:id="725" w:name="_Toc97037304"/>
      <w:bookmarkStart w:id="726" w:name="_Toc97193088"/>
      <w:bookmarkStart w:id="727" w:name="_Toc100953721"/>
      <w:bookmarkStart w:id="728" w:name="_Toc104547372"/>
      <w:r>
        <w:lastRenderedPageBreak/>
        <w:t>5.1.4</w:t>
      </w:r>
      <w:r>
        <w:tab/>
        <w:t>Custom Operations without associated resources</w:t>
      </w:r>
      <w:bookmarkEnd w:id="719"/>
      <w:bookmarkEnd w:id="720"/>
      <w:bookmarkEnd w:id="721"/>
      <w:bookmarkEnd w:id="722"/>
      <w:bookmarkEnd w:id="723"/>
      <w:bookmarkEnd w:id="724"/>
      <w:bookmarkEnd w:id="725"/>
      <w:bookmarkEnd w:id="726"/>
      <w:bookmarkEnd w:id="727"/>
      <w:bookmarkEnd w:id="728"/>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729" w:name="_Toc72784175"/>
      <w:bookmarkStart w:id="730" w:name="_Toc73041721"/>
      <w:bookmarkStart w:id="731" w:name="_Toc81244782"/>
      <w:bookmarkStart w:id="732" w:name="_Toc88645352"/>
      <w:bookmarkStart w:id="733" w:name="_Toc89426264"/>
      <w:bookmarkStart w:id="734" w:name="_Toc94033149"/>
      <w:bookmarkStart w:id="735" w:name="_Toc97037305"/>
      <w:bookmarkStart w:id="736" w:name="_Toc97193089"/>
      <w:bookmarkStart w:id="737" w:name="_Toc100953722"/>
      <w:bookmarkStart w:id="738" w:name="_Toc104547373"/>
      <w:r>
        <w:t>5.1.5</w:t>
      </w:r>
      <w:r>
        <w:tab/>
        <w:t>Notifications</w:t>
      </w:r>
      <w:bookmarkEnd w:id="729"/>
      <w:bookmarkEnd w:id="730"/>
      <w:bookmarkEnd w:id="731"/>
      <w:bookmarkEnd w:id="732"/>
      <w:bookmarkEnd w:id="733"/>
      <w:bookmarkEnd w:id="734"/>
      <w:bookmarkEnd w:id="735"/>
      <w:bookmarkEnd w:id="736"/>
      <w:bookmarkEnd w:id="737"/>
      <w:bookmarkEnd w:id="738"/>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739" w:name="_Toc72784183"/>
      <w:bookmarkStart w:id="740" w:name="_Toc73041729"/>
      <w:bookmarkStart w:id="741" w:name="_Toc81244790"/>
      <w:bookmarkStart w:id="742" w:name="_Toc88645353"/>
      <w:bookmarkStart w:id="743" w:name="_Toc89426265"/>
      <w:bookmarkStart w:id="744" w:name="_Toc94033150"/>
      <w:bookmarkStart w:id="745" w:name="_Toc97037306"/>
      <w:bookmarkStart w:id="746" w:name="_Toc97193090"/>
      <w:bookmarkStart w:id="747" w:name="_Toc100953723"/>
      <w:bookmarkStart w:id="748" w:name="_Toc104547374"/>
      <w:r>
        <w:t>5.1.6</w:t>
      </w:r>
      <w:r>
        <w:tab/>
        <w:t>Data Model</w:t>
      </w:r>
      <w:bookmarkEnd w:id="739"/>
      <w:bookmarkEnd w:id="740"/>
      <w:bookmarkEnd w:id="741"/>
      <w:bookmarkEnd w:id="742"/>
      <w:bookmarkEnd w:id="743"/>
      <w:bookmarkEnd w:id="744"/>
      <w:bookmarkEnd w:id="745"/>
      <w:bookmarkEnd w:id="746"/>
      <w:bookmarkEnd w:id="747"/>
      <w:bookmarkEnd w:id="748"/>
    </w:p>
    <w:p w14:paraId="3D2285F6" w14:textId="77777777" w:rsidR="00345A8F" w:rsidRDefault="00D862C6">
      <w:pPr>
        <w:pStyle w:val="4"/>
      </w:pPr>
      <w:bookmarkStart w:id="749" w:name="_Toc72784184"/>
      <w:bookmarkStart w:id="750" w:name="_Toc73041730"/>
      <w:bookmarkStart w:id="751" w:name="_Toc81244791"/>
      <w:bookmarkStart w:id="752" w:name="_Toc88645354"/>
      <w:bookmarkStart w:id="753" w:name="_Toc89426266"/>
      <w:bookmarkStart w:id="754" w:name="_Toc94033151"/>
      <w:bookmarkStart w:id="755" w:name="_Toc97037307"/>
      <w:bookmarkStart w:id="756" w:name="_Toc97193091"/>
      <w:bookmarkStart w:id="757" w:name="_Toc100953724"/>
      <w:bookmarkStart w:id="758" w:name="_Toc104547375"/>
      <w:r>
        <w:t>5.1.6.1</w:t>
      </w:r>
      <w:r>
        <w:tab/>
        <w:t>General</w:t>
      </w:r>
      <w:bookmarkEnd w:id="749"/>
      <w:bookmarkEnd w:id="750"/>
      <w:bookmarkEnd w:id="751"/>
      <w:bookmarkEnd w:id="752"/>
      <w:bookmarkEnd w:id="753"/>
      <w:bookmarkEnd w:id="754"/>
      <w:bookmarkEnd w:id="755"/>
      <w:bookmarkEnd w:id="756"/>
      <w:bookmarkEnd w:id="757"/>
      <w:bookmarkEnd w:id="758"/>
    </w:p>
    <w:p w14:paraId="7079F4CC" w14:textId="77777777" w:rsidR="00345A8F" w:rsidRDefault="00D862C6">
      <w:r>
        <w:t>This clause specifies the application data model supported by the API.</w:t>
      </w:r>
    </w:p>
    <w:p w14:paraId="5501FDE1" w14:textId="33926B52"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1A0350F3"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22AEF485"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1981575"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759" w:name="_Toc72784185"/>
      <w:bookmarkStart w:id="760" w:name="_Toc73041731"/>
      <w:bookmarkStart w:id="761" w:name="_Toc81244792"/>
      <w:bookmarkStart w:id="762" w:name="_Toc88645355"/>
      <w:bookmarkStart w:id="763" w:name="_Toc89426267"/>
      <w:bookmarkStart w:id="764" w:name="_Toc94033152"/>
      <w:bookmarkStart w:id="765" w:name="_Toc97037308"/>
      <w:bookmarkStart w:id="766" w:name="_Toc97193092"/>
      <w:bookmarkStart w:id="767" w:name="_Toc100953725"/>
      <w:bookmarkStart w:id="768" w:name="_Toc104547376"/>
      <w:r>
        <w:rPr>
          <w:lang w:val="en-US"/>
        </w:rPr>
        <w:t>5.1.6.2</w:t>
      </w:r>
      <w:r>
        <w:rPr>
          <w:lang w:val="en-US"/>
        </w:rPr>
        <w:tab/>
        <w:t>Structured data types</w:t>
      </w:r>
      <w:bookmarkEnd w:id="759"/>
      <w:bookmarkEnd w:id="760"/>
      <w:bookmarkEnd w:id="761"/>
      <w:bookmarkEnd w:id="762"/>
      <w:bookmarkEnd w:id="763"/>
      <w:bookmarkEnd w:id="764"/>
      <w:bookmarkEnd w:id="765"/>
      <w:bookmarkEnd w:id="766"/>
      <w:bookmarkEnd w:id="767"/>
      <w:bookmarkEnd w:id="768"/>
    </w:p>
    <w:p w14:paraId="75FD5A33" w14:textId="77777777" w:rsidR="00345A8F" w:rsidRDefault="00D862C6">
      <w:pPr>
        <w:pStyle w:val="5"/>
      </w:pPr>
      <w:bookmarkStart w:id="769" w:name="_Toc72784186"/>
      <w:bookmarkStart w:id="770" w:name="_Toc73041732"/>
      <w:bookmarkStart w:id="771" w:name="_Toc81244793"/>
      <w:bookmarkStart w:id="772" w:name="_Toc88645356"/>
      <w:bookmarkStart w:id="773" w:name="_Toc89426268"/>
      <w:bookmarkStart w:id="774" w:name="_Toc94033153"/>
      <w:bookmarkStart w:id="775" w:name="_Toc97037309"/>
      <w:bookmarkStart w:id="776" w:name="_Toc97193093"/>
      <w:bookmarkStart w:id="777" w:name="_Toc100953726"/>
      <w:bookmarkStart w:id="778" w:name="_Toc104547377"/>
      <w:r>
        <w:t>5.1.6.2.1</w:t>
      </w:r>
      <w:r>
        <w:tab/>
        <w:t>Introduction</w:t>
      </w:r>
      <w:bookmarkEnd w:id="769"/>
      <w:bookmarkEnd w:id="770"/>
      <w:bookmarkEnd w:id="771"/>
      <w:bookmarkEnd w:id="772"/>
      <w:bookmarkEnd w:id="773"/>
      <w:bookmarkEnd w:id="774"/>
      <w:bookmarkEnd w:id="775"/>
      <w:bookmarkEnd w:id="776"/>
      <w:bookmarkEnd w:id="777"/>
      <w:bookmarkEnd w:id="778"/>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779" w:name="_Toc88645357"/>
      <w:bookmarkStart w:id="780" w:name="_Toc89426269"/>
      <w:bookmarkStart w:id="781" w:name="_Toc94033154"/>
      <w:bookmarkStart w:id="782" w:name="_Toc97037310"/>
      <w:bookmarkStart w:id="783" w:name="_Toc97193094"/>
      <w:bookmarkStart w:id="784" w:name="_Toc100953727"/>
      <w:bookmarkStart w:id="785" w:name="_Toc104547378"/>
      <w:bookmarkStart w:id="786" w:name="_Toc72784187"/>
      <w:bookmarkStart w:id="787" w:name="_Toc73041733"/>
      <w:bookmarkStart w:id="788" w:name="_Toc81244794"/>
      <w:r>
        <w:t>5.1.6.2.2</w:t>
      </w:r>
      <w:r>
        <w:tab/>
        <w:t xml:space="preserve">Type: </w:t>
      </w:r>
      <w:r w:rsidR="00291121">
        <w:t>MfafConfiguration</w:t>
      </w:r>
      <w:bookmarkEnd w:id="779"/>
      <w:bookmarkEnd w:id="780"/>
      <w:bookmarkEnd w:id="781"/>
      <w:bookmarkEnd w:id="782"/>
      <w:bookmarkEnd w:id="783"/>
      <w:bookmarkEnd w:id="784"/>
      <w:bookmarkEnd w:id="785"/>
      <w:r w:rsidR="00291121" w:rsidDel="00291121">
        <w:t xml:space="preserve"> </w:t>
      </w:r>
      <w:bookmarkEnd w:id="786"/>
      <w:bookmarkEnd w:id="787"/>
      <w:bookmarkEnd w:id="788"/>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027C0D2A" w:rsidR="00345A8F" w:rsidRDefault="00D862C6">
      <w:pPr>
        <w:pStyle w:val="5"/>
      </w:pPr>
      <w:bookmarkStart w:id="789" w:name="_Toc88645358"/>
      <w:bookmarkStart w:id="790" w:name="_Toc89426270"/>
      <w:bookmarkStart w:id="791" w:name="_Toc94033155"/>
      <w:bookmarkStart w:id="792" w:name="_Toc97037311"/>
      <w:bookmarkStart w:id="793" w:name="_Toc97193095"/>
      <w:bookmarkStart w:id="794" w:name="_Toc100953728"/>
      <w:bookmarkStart w:id="795" w:name="_Toc72784188"/>
      <w:bookmarkStart w:id="796" w:name="_Toc73041734"/>
      <w:bookmarkStart w:id="797" w:name="_Toc81244795"/>
      <w:bookmarkStart w:id="798" w:name="_Toc104547379"/>
      <w:r>
        <w:lastRenderedPageBreak/>
        <w:t>5.1.6.2.3</w:t>
      </w:r>
      <w:r>
        <w:tab/>
        <w:t xml:space="preserve">Type: </w:t>
      </w:r>
      <w:r w:rsidR="00C23DEF">
        <w:rPr>
          <w:noProof/>
        </w:rPr>
        <w:t>MessageConfiguration</w:t>
      </w:r>
      <w:bookmarkEnd w:id="789"/>
      <w:bookmarkEnd w:id="790"/>
      <w:bookmarkEnd w:id="791"/>
      <w:bookmarkEnd w:id="792"/>
      <w:bookmarkEnd w:id="793"/>
      <w:bookmarkEnd w:id="794"/>
      <w:bookmarkEnd w:id="795"/>
      <w:bookmarkEnd w:id="796"/>
      <w:bookmarkEnd w:id="797"/>
      <w:bookmarkEnd w:id="798"/>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6C11A7B2" w:rsidR="00C23DEF" w:rsidRDefault="00A70C78" w:rsidP="00BD2487">
            <w:pPr>
              <w:pStyle w:val="TAC"/>
            </w:pPr>
            <w:r>
              <w:t>M</w:t>
            </w:r>
          </w:p>
        </w:tc>
        <w:tc>
          <w:tcPr>
            <w:tcW w:w="1134" w:type="dxa"/>
          </w:tcPr>
          <w:p w14:paraId="0D865875" w14:textId="7C5B54A5"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799" w:name="_Toc88645359"/>
      <w:bookmarkStart w:id="800" w:name="_Toc89426271"/>
      <w:bookmarkStart w:id="801" w:name="_Toc94033156"/>
      <w:bookmarkStart w:id="802" w:name="_Toc97037312"/>
      <w:bookmarkStart w:id="803" w:name="_Toc97193096"/>
      <w:bookmarkStart w:id="804" w:name="_Toc100953729"/>
      <w:bookmarkStart w:id="805" w:name="_Toc104547380"/>
      <w:r>
        <w:t>5.1.6.2.</w:t>
      </w:r>
      <w:r w:rsidR="007803A9">
        <w:t>4</w:t>
      </w:r>
      <w:r w:rsidR="00C23DEF">
        <w:tab/>
        <w:t xml:space="preserve">Type: </w:t>
      </w:r>
      <w:r w:rsidR="00C23DEF">
        <w:rPr>
          <w:lang w:val="en-US" w:eastAsia="zh-CN"/>
        </w:rPr>
        <w:t>MfafNotiInfo</w:t>
      </w:r>
      <w:bookmarkEnd w:id="799"/>
      <w:bookmarkEnd w:id="800"/>
      <w:bookmarkEnd w:id="801"/>
      <w:bookmarkEnd w:id="802"/>
      <w:bookmarkEnd w:id="803"/>
      <w:bookmarkEnd w:id="804"/>
      <w:bookmarkEnd w:id="805"/>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56CB2DF5" w:rsidR="00C23DEF" w:rsidRDefault="00C23DEF" w:rsidP="00BD2487">
            <w:pPr>
              <w:pStyle w:val="TAL"/>
            </w:pPr>
            <w:r>
              <w:rPr>
                <w:noProof/>
                <w:lang w:eastAsia="zh-CN"/>
              </w:rPr>
              <w:t>mfafCorreId</w:t>
            </w:r>
          </w:p>
        </w:tc>
        <w:tc>
          <w:tcPr>
            <w:tcW w:w="1444" w:type="dxa"/>
          </w:tcPr>
          <w:p w14:paraId="2887A089" w14:textId="4BAEFF1F"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806" w:name="_Toc72784189"/>
      <w:bookmarkStart w:id="807" w:name="_Toc73041735"/>
      <w:bookmarkStart w:id="808" w:name="_Toc81244796"/>
      <w:bookmarkStart w:id="809" w:name="_Toc88645360"/>
      <w:bookmarkStart w:id="810" w:name="_Toc89426272"/>
      <w:bookmarkStart w:id="811" w:name="_Toc94033157"/>
      <w:bookmarkStart w:id="812" w:name="_Toc97037313"/>
      <w:bookmarkStart w:id="813" w:name="_Toc97193097"/>
      <w:bookmarkStart w:id="814" w:name="_Toc100953730"/>
      <w:bookmarkStart w:id="815" w:name="_Toc104547381"/>
      <w:r>
        <w:rPr>
          <w:lang w:val="en-US"/>
        </w:rPr>
        <w:t>5.1.6.3</w:t>
      </w:r>
      <w:r>
        <w:rPr>
          <w:lang w:val="en-US"/>
        </w:rPr>
        <w:tab/>
        <w:t>Simple data types and enumerations</w:t>
      </w:r>
      <w:bookmarkEnd w:id="806"/>
      <w:bookmarkEnd w:id="807"/>
      <w:bookmarkEnd w:id="808"/>
      <w:bookmarkEnd w:id="809"/>
      <w:bookmarkEnd w:id="810"/>
      <w:bookmarkEnd w:id="811"/>
      <w:bookmarkEnd w:id="812"/>
      <w:bookmarkEnd w:id="813"/>
      <w:bookmarkEnd w:id="814"/>
      <w:bookmarkEnd w:id="815"/>
    </w:p>
    <w:p w14:paraId="70A76FFA" w14:textId="77777777" w:rsidR="00345A8F" w:rsidRDefault="00D862C6">
      <w:pPr>
        <w:pStyle w:val="5"/>
      </w:pPr>
      <w:bookmarkStart w:id="816" w:name="_Toc72784190"/>
      <w:bookmarkStart w:id="817" w:name="_Toc73041736"/>
      <w:bookmarkStart w:id="818" w:name="_Toc81244797"/>
      <w:bookmarkStart w:id="819" w:name="_Toc88645361"/>
      <w:bookmarkStart w:id="820" w:name="_Toc89426273"/>
      <w:bookmarkStart w:id="821" w:name="_Toc94033158"/>
      <w:bookmarkStart w:id="822" w:name="_Toc97037314"/>
      <w:bookmarkStart w:id="823" w:name="_Toc97193098"/>
      <w:bookmarkStart w:id="824" w:name="_Toc100953731"/>
      <w:bookmarkStart w:id="825" w:name="_Toc104547382"/>
      <w:r>
        <w:t>5.1.6.3.1</w:t>
      </w:r>
      <w:r>
        <w:tab/>
        <w:t>Introduction</w:t>
      </w:r>
      <w:bookmarkEnd w:id="816"/>
      <w:bookmarkEnd w:id="817"/>
      <w:bookmarkEnd w:id="818"/>
      <w:bookmarkEnd w:id="819"/>
      <w:bookmarkEnd w:id="820"/>
      <w:bookmarkEnd w:id="821"/>
      <w:bookmarkEnd w:id="822"/>
      <w:bookmarkEnd w:id="823"/>
      <w:bookmarkEnd w:id="824"/>
      <w:bookmarkEnd w:id="825"/>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826" w:name="_Toc72784191"/>
      <w:bookmarkStart w:id="827" w:name="_Toc73041737"/>
      <w:bookmarkStart w:id="828" w:name="_Toc81244798"/>
      <w:bookmarkStart w:id="829" w:name="_Toc88645362"/>
      <w:bookmarkStart w:id="830" w:name="_Toc89426274"/>
      <w:bookmarkStart w:id="831" w:name="_Toc94033159"/>
      <w:bookmarkStart w:id="832" w:name="_Toc97037315"/>
      <w:bookmarkStart w:id="833" w:name="_Toc97193099"/>
      <w:bookmarkStart w:id="834" w:name="_Toc100953732"/>
      <w:bookmarkStart w:id="835" w:name="_Toc104547383"/>
      <w:r>
        <w:t>5.1.6.3.2</w:t>
      </w:r>
      <w:r>
        <w:tab/>
        <w:t>Simple data types</w:t>
      </w:r>
      <w:bookmarkEnd w:id="826"/>
      <w:bookmarkEnd w:id="827"/>
      <w:bookmarkEnd w:id="828"/>
      <w:bookmarkEnd w:id="829"/>
      <w:bookmarkEnd w:id="830"/>
      <w:bookmarkEnd w:id="831"/>
      <w:bookmarkEnd w:id="832"/>
      <w:bookmarkEnd w:id="833"/>
      <w:bookmarkEnd w:id="834"/>
      <w:bookmarkEnd w:id="835"/>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
        <w:rPr>
          <w:lang w:eastAsia="zh-CN"/>
        </w:rPr>
      </w:pPr>
      <w:bookmarkStart w:id="836" w:name="_Toc72784194"/>
      <w:bookmarkStart w:id="837" w:name="_Toc73041740"/>
      <w:bookmarkStart w:id="838" w:name="_Toc81244801"/>
      <w:bookmarkStart w:id="839" w:name="_Toc88645365"/>
      <w:bookmarkStart w:id="840" w:name="_Toc89426277"/>
      <w:bookmarkStart w:id="841" w:name="_Toc94033160"/>
      <w:bookmarkStart w:id="842" w:name="_Toc97037316"/>
      <w:bookmarkStart w:id="843" w:name="_Toc97193100"/>
      <w:bookmarkStart w:id="844" w:name="_Toc100953733"/>
      <w:bookmarkStart w:id="845" w:name="_Toc104547384"/>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36"/>
      <w:bookmarkEnd w:id="837"/>
      <w:bookmarkEnd w:id="838"/>
      <w:bookmarkEnd w:id="839"/>
      <w:bookmarkEnd w:id="840"/>
      <w:bookmarkEnd w:id="841"/>
      <w:bookmarkEnd w:id="842"/>
      <w:bookmarkEnd w:id="843"/>
      <w:bookmarkEnd w:id="844"/>
      <w:bookmarkEnd w:id="845"/>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
      </w:pPr>
      <w:bookmarkStart w:id="846" w:name="_Toc72784197"/>
      <w:bookmarkStart w:id="847" w:name="_Toc73041743"/>
      <w:bookmarkStart w:id="848" w:name="_Toc81244804"/>
      <w:bookmarkStart w:id="849" w:name="_Toc88645368"/>
      <w:bookmarkStart w:id="850" w:name="_Toc89426280"/>
      <w:bookmarkStart w:id="851" w:name="_Toc94033161"/>
      <w:bookmarkStart w:id="852" w:name="_Toc97037317"/>
      <w:bookmarkStart w:id="853" w:name="_Toc97193101"/>
      <w:bookmarkStart w:id="854" w:name="_Toc100953734"/>
      <w:bookmarkStart w:id="855" w:name="_Toc104547385"/>
      <w:r>
        <w:t>5.1.6.5</w:t>
      </w:r>
      <w:r>
        <w:tab/>
        <w:t>Binary data</w:t>
      </w:r>
      <w:bookmarkEnd w:id="846"/>
      <w:bookmarkEnd w:id="847"/>
      <w:bookmarkEnd w:id="848"/>
      <w:bookmarkEnd w:id="849"/>
      <w:bookmarkEnd w:id="850"/>
      <w:bookmarkEnd w:id="851"/>
      <w:bookmarkEnd w:id="852"/>
      <w:bookmarkEnd w:id="853"/>
      <w:bookmarkEnd w:id="854"/>
      <w:bookmarkEnd w:id="855"/>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
      </w:pPr>
      <w:bookmarkStart w:id="856" w:name="_Toc72784199"/>
      <w:bookmarkStart w:id="857" w:name="_Toc73041745"/>
      <w:bookmarkStart w:id="858" w:name="_Toc81244806"/>
      <w:bookmarkStart w:id="859" w:name="_Toc88645370"/>
      <w:bookmarkStart w:id="860" w:name="_Toc89426282"/>
      <w:bookmarkStart w:id="861" w:name="_Toc94033162"/>
      <w:bookmarkStart w:id="862" w:name="_Toc97037318"/>
      <w:bookmarkStart w:id="863" w:name="_Toc97193102"/>
      <w:bookmarkStart w:id="864" w:name="_Toc100953735"/>
      <w:bookmarkStart w:id="865" w:name="_Toc104547386"/>
      <w:r>
        <w:t>5.1.7</w:t>
      </w:r>
      <w:r>
        <w:tab/>
        <w:t>Error Handling</w:t>
      </w:r>
      <w:bookmarkEnd w:id="856"/>
      <w:bookmarkEnd w:id="857"/>
      <w:bookmarkEnd w:id="858"/>
      <w:bookmarkEnd w:id="859"/>
      <w:bookmarkEnd w:id="860"/>
      <w:bookmarkEnd w:id="861"/>
      <w:bookmarkEnd w:id="862"/>
      <w:bookmarkEnd w:id="863"/>
      <w:bookmarkEnd w:id="864"/>
      <w:bookmarkEnd w:id="865"/>
    </w:p>
    <w:p w14:paraId="63B421E6" w14:textId="77777777" w:rsidR="00345A8F" w:rsidRDefault="00D862C6">
      <w:pPr>
        <w:pStyle w:val="4"/>
      </w:pPr>
      <w:bookmarkStart w:id="866" w:name="_Toc72784200"/>
      <w:bookmarkStart w:id="867" w:name="_Toc73041746"/>
      <w:bookmarkStart w:id="868" w:name="_Toc81244807"/>
      <w:bookmarkStart w:id="869" w:name="_Toc88645371"/>
      <w:bookmarkStart w:id="870" w:name="_Toc89426283"/>
      <w:bookmarkStart w:id="871" w:name="_Toc94033163"/>
      <w:bookmarkStart w:id="872" w:name="_Toc97037319"/>
      <w:bookmarkStart w:id="873" w:name="_Toc97193103"/>
      <w:bookmarkStart w:id="874" w:name="_Toc100953736"/>
      <w:bookmarkStart w:id="875" w:name="_Toc104547387"/>
      <w:r>
        <w:t>5.1.7.1</w:t>
      </w:r>
      <w:r>
        <w:tab/>
        <w:t>General</w:t>
      </w:r>
      <w:bookmarkEnd w:id="866"/>
      <w:bookmarkEnd w:id="867"/>
      <w:bookmarkEnd w:id="868"/>
      <w:bookmarkEnd w:id="869"/>
      <w:bookmarkEnd w:id="870"/>
      <w:bookmarkEnd w:id="871"/>
      <w:bookmarkEnd w:id="872"/>
      <w:bookmarkEnd w:id="873"/>
      <w:bookmarkEnd w:id="874"/>
      <w:bookmarkEnd w:id="875"/>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876" w:name="_Toc72784201"/>
      <w:bookmarkStart w:id="877" w:name="_Toc73041747"/>
      <w:bookmarkStart w:id="878" w:name="_Toc81244808"/>
      <w:bookmarkStart w:id="879" w:name="_Toc88645372"/>
      <w:bookmarkStart w:id="880" w:name="_Toc89426284"/>
      <w:bookmarkStart w:id="881" w:name="_Toc94033164"/>
      <w:bookmarkStart w:id="882" w:name="_Toc97037320"/>
      <w:bookmarkStart w:id="883" w:name="_Toc97193104"/>
      <w:bookmarkStart w:id="884" w:name="_Toc100953737"/>
      <w:bookmarkStart w:id="885" w:name="_Toc104547388"/>
      <w:r>
        <w:t>5.1.7.2</w:t>
      </w:r>
      <w:r>
        <w:tab/>
        <w:t>Protocol Errors</w:t>
      </w:r>
      <w:bookmarkEnd w:id="876"/>
      <w:bookmarkEnd w:id="877"/>
      <w:bookmarkEnd w:id="878"/>
      <w:bookmarkEnd w:id="879"/>
      <w:bookmarkEnd w:id="880"/>
      <w:bookmarkEnd w:id="881"/>
      <w:bookmarkEnd w:id="882"/>
      <w:bookmarkEnd w:id="883"/>
      <w:bookmarkEnd w:id="884"/>
      <w:bookmarkEnd w:id="885"/>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
      </w:pPr>
      <w:bookmarkStart w:id="886" w:name="_Toc72784202"/>
      <w:bookmarkStart w:id="887" w:name="_Toc73041748"/>
      <w:bookmarkStart w:id="888" w:name="_Toc81244809"/>
      <w:bookmarkStart w:id="889" w:name="_Toc88645373"/>
      <w:bookmarkStart w:id="890" w:name="_Toc89426285"/>
      <w:bookmarkStart w:id="891" w:name="_Toc94033165"/>
      <w:bookmarkStart w:id="892" w:name="_Toc97037321"/>
      <w:bookmarkStart w:id="893" w:name="_Toc97193105"/>
      <w:bookmarkStart w:id="894" w:name="_Toc100953738"/>
      <w:bookmarkStart w:id="895" w:name="_Toc104547389"/>
      <w:r>
        <w:t>5.1.7.3</w:t>
      </w:r>
      <w:r>
        <w:tab/>
        <w:t>Application Errors</w:t>
      </w:r>
      <w:bookmarkEnd w:id="886"/>
      <w:bookmarkEnd w:id="887"/>
      <w:bookmarkEnd w:id="888"/>
      <w:bookmarkEnd w:id="889"/>
      <w:bookmarkEnd w:id="890"/>
      <w:bookmarkEnd w:id="891"/>
      <w:bookmarkEnd w:id="892"/>
      <w:bookmarkEnd w:id="893"/>
      <w:bookmarkEnd w:id="894"/>
      <w:bookmarkEnd w:id="895"/>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896" w:name="_Toc72784203"/>
      <w:bookmarkStart w:id="897" w:name="_Toc73041749"/>
      <w:bookmarkStart w:id="898" w:name="_Toc81244810"/>
      <w:bookmarkStart w:id="899" w:name="_Toc88645374"/>
      <w:bookmarkStart w:id="900" w:name="_Toc89426286"/>
      <w:bookmarkStart w:id="901" w:name="_Toc94033166"/>
      <w:bookmarkStart w:id="902" w:name="_Toc97037322"/>
      <w:bookmarkStart w:id="903" w:name="_Toc97193106"/>
      <w:bookmarkStart w:id="904" w:name="_Toc100953739"/>
      <w:bookmarkStart w:id="905" w:name="_Toc104547390"/>
      <w:r>
        <w:t>5.1.8</w:t>
      </w:r>
      <w:r>
        <w:rPr>
          <w:lang w:eastAsia="zh-CN"/>
        </w:rPr>
        <w:tab/>
        <w:t>Feature negotiation</w:t>
      </w:r>
      <w:bookmarkEnd w:id="896"/>
      <w:bookmarkEnd w:id="897"/>
      <w:bookmarkEnd w:id="898"/>
      <w:bookmarkEnd w:id="899"/>
      <w:bookmarkEnd w:id="900"/>
      <w:bookmarkEnd w:id="901"/>
      <w:bookmarkEnd w:id="902"/>
      <w:bookmarkEnd w:id="903"/>
      <w:bookmarkEnd w:id="904"/>
      <w:bookmarkEnd w:id="905"/>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906" w:name="_Toc72784204"/>
      <w:bookmarkStart w:id="907" w:name="_Toc73041750"/>
      <w:bookmarkStart w:id="908" w:name="_Toc81244811"/>
      <w:bookmarkStart w:id="909" w:name="_Toc88645375"/>
      <w:bookmarkStart w:id="910" w:name="_Toc89426287"/>
      <w:bookmarkStart w:id="911" w:name="_Toc94033167"/>
      <w:bookmarkStart w:id="912" w:name="_Toc97037323"/>
      <w:bookmarkStart w:id="913" w:name="_Toc97193107"/>
      <w:bookmarkStart w:id="914" w:name="_Toc100953740"/>
      <w:bookmarkStart w:id="915" w:name="_Toc104547391"/>
      <w:r>
        <w:t>5.1.9</w:t>
      </w:r>
      <w:r>
        <w:tab/>
        <w:t>Security</w:t>
      </w:r>
      <w:bookmarkEnd w:id="906"/>
      <w:bookmarkEnd w:id="907"/>
      <w:bookmarkEnd w:id="908"/>
      <w:bookmarkEnd w:id="909"/>
      <w:bookmarkEnd w:id="910"/>
      <w:bookmarkEnd w:id="911"/>
      <w:bookmarkEnd w:id="912"/>
      <w:bookmarkEnd w:id="913"/>
      <w:bookmarkEnd w:id="914"/>
      <w:bookmarkEnd w:id="915"/>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916" w:name="_Toc72784205"/>
      <w:bookmarkStart w:id="917" w:name="_Toc73041751"/>
      <w:bookmarkStart w:id="918" w:name="_Toc81244812"/>
      <w:bookmarkStart w:id="919" w:name="_Toc88645376"/>
      <w:bookmarkStart w:id="920" w:name="_Toc89426288"/>
      <w:bookmarkStart w:id="921" w:name="_Toc94033168"/>
      <w:bookmarkStart w:id="922" w:name="_Toc97037324"/>
      <w:bookmarkStart w:id="923" w:name="_Toc97193108"/>
      <w:bookmarkStart w:id="924" w:name="_Toc100953741"/>
      <w:bookmarkStart w:id="925" w:name="_Toc104547392"/>
      <w:r>
        <w:lastRenderedPageBreak/>
        <w:t>5.2</w:t>
      </w:r>
      <w:r>
        <w:tab/>
        <w:t>Nmfaf_3caDataManagement Service API</w:t>
      </w:r>
      <w:bookmarkEnd w:id="916"/>
      <w:bookmarkEnd w:id="917"/>
      <w:bookmarkEnd w:id="918"/>
      <w:bookmarkEnd w:id="919"/>
      <w:bookmarkEnd w:id="920"/>
      <w:bookmarkEnd w:id="921"/>
      <w:bookmarkEnd w:id="922"/>
      <w:bookmarkEnd w:id="923"/>
      <w:bookmarkEnd w:id="924"/>
      <w:bookmarkEnd w:id="925"/>
    </w:p>
    <w:p w14:paraId="2DC993C3" w14:textId="77777777" w:rsidR="00345A8F" w:rsidRDefault="00D862C6">
      <w:pPr>
        <w:pStyle w:val="3"/>
      </w:pPr>
      <w:bookmarkStart w:id="926" w:name="_Toc72784206"/>
      <w:bookmarkStart w:id="927" w:name="_Toc73041752"/>
      <w:bookmarkStart w:id="928" w:name="_Toc81244813"/>
      <w:bookmarkStart w:id="929" w:name="_Toc88645377"/>
      <w:bookmarkStart w:id="930" w:name="_Toc89426289"/>
      <w:bookmarkStart w:id="931" w:name="_Toc94033169"/>
      <w:bookmarkStart w:id="932" w:name="_Toc97037325"/>
      <w:bookmarkStart w:id="933" w:name="_Toc97193109"/>
      <w:bookmarkStart w:id="934" w:name="_Toc100953742"/>
      <w:bookmarkStart w:id="935" w:name="_Toc104547393"/>
      <w:r>
        <w:t>5.2.1</w:t>
      </w:r>
      <w:r>
        <w:tab/>
        <w:t>Introduction</w:t>
      </w:r>
      <w:bookmarkEnd w:id="926"/>
      <w:bookmarkEnd w:id="927"/>
      <w:bookmarkEnd w:id="928"/>
      <w:bookmarkEnd w:id="929"/>
      <w:bookmarkEnd w:id="930"/>
      <w:bookmarkEnd w:id="931"/>
      <w:bookmarkEnd w:id="932"/>
      <w:bookmarkEnd w:id="933"/>
      <w:bookmarkEnd w:id="934"/>
      <w:bookmarkEnd w:id="935"/>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936" w:name="_Toc72784207"/>
      <w:bookmarkStart w:id="937" w:name="_Toc73041753"/>
      <w:bookmarkStart w:id="938" w:name="_Toc81244814"/>
      <w:bookmarkStart w:id="939" w:name="_Toc88645378"/>
      <w:bookmarkStart w:id="940" w:name="_Toc89426290"/>
      <w:bookmarkStart w:id="941" w:name="_Toc94033170"/>
      <w:bookmarkStart w:id="942" w:name="_Toc97037326"/>
      <w:bookmarkStart w:id="943" w:name="_Toc97193110"/>
      <w:bookmarkStart w:id="944" w:name="_Toc100953743"/>
      <w:bookmarkStart w:id="945" w:name="_Toc104547394"/>
      <w:r>
        <w:t>5.2.2</w:t>
      </w:r>
      <w:r>
        <w:tab/>
        <w:t>Usage of HTTP</w:t>
      </w:r>
      <w:bookmarkEnd w:id="936"/>
      <w:bookmarkEnd w:id="937"/>
      <w:bookmarkEnd w:id="938"/>
      <w:bookmarkEnd w:id="939"/>
      <w:bookmarkEnd w:id="940"/>
      <w:bookmarkEnd w:id="941"/>
      <w:bookmarkEnd w:id="942"/>
      <w:bookmarkEnd w:id="943"/>
      <w:bookmarkEnd w:id="944"/>
      <w:bookmarkEnd w:id="945"/>
    </w:p>
    <w:p w14:paraId="2A193B6D" w14:textId="77777777" w:rsidR="00345A8F" w:rsidRDefault="00D862C6">
      <w:pPr>
        <w:pStyle w:val="4"/>
      </w:pPr>
      <w:bookmarkStart w:id="946" w:name="_Toc72784208"/>
      <w:bookmarkStart w:id="947" w:name="_Toc73041754"/>
      <w:bookmarkStart w:id="948" w:name="_Toc81244815"/>
      <w:bookmarkStart w:id="949" w:name="_Toc88645379"/>
      <w:bookmarkStart w:id="950" w:name="_Toc89426291"/>
      <w:bookmarkStart w:id="951" w:name="_Toc94033171"/>
      <w:bookmarkStart w:id="952" w:name="_Toc97037327"/>
      <w:bookmarkStart w:id="953" w:name="_Toc97193111"/>
      <w:bookmarkStart w:id="954" w:name="_Toc100953744"/>
      <w:bookmarkStart w:id="955" w:name="_Toc104547395"/>
      <w:r>
        <w:t>5.2.2.1</w:t>
      </w:r>
      <w:r>
        <w:tab/>
        <w:t>General</w:t>
      </w:r>
      <w:bookmarkEnd w:id="946"/>
      <w:bookmarkEnd w:id="947"/>
      <w:bookmarkEnd w:id="948"/>
      <w:bookmarkEnd w:id="949"/>
      <w:bookmarkEnd w:id="950"/>
      <w:bookmarkEnd w:id="951"/>
      <w:bookmarkEnd w:id="952"/>
      <w:bookmarkEnd w:id="953"/>
      <w:bookmarkEnd w:id="954"/>
      <w:bookmarkEnd w:id="955"/>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956" w:name="_Toc72784209"/>
      <w:bookmarkStart w:id="957" w:name="_Toc73041755"/>
      <w:bookmarkStart w:id="958" w:name="_Toc81244816"/>
      <w:bookmarkStart w:id="959" w:name="_Toc88645380"/>
      <w:bookmarkStart w:id="960" w:name="_Toc89426292"/>
      <w:bookmarkStart w:id="961" w:name="_Toc94033172"/>
      <w:bookmarkStart w:id="962" w:name="_Toc97037328"/>
      <w:bookmarkStart w:id="963" w:name="_Toc97193112"/>
      <w:bookmarkStart w:id="964" w:name="_Toc100953745"/>
      <w:bookmarkStart w:id="965" w:name="_Toc104547396"/>
      <w:r>
        <w:t>5.2.2.2</w:t>
      </w:r>
      <w:r>
        <w:tab/>
        <w:t>HTTP standard headers</w:t>
      </w:r>
      <w:bookmarkEnd w:id="956"/>
      <w:bookmarkEnd w:id="957"/>
      <w:bookmarkEnd w:id="958"/>
      <w:bookmarkEnd w:id="959"/>
      <w:bookmarkEnd w:id="960"/>
      <w:bookmarkEnd w:id="961"/>
      <w:bookmarkEnd w:id="962"/>
      <w:bookmarkEnd w:id="963"/>
      <w:bookmarkEnd w:id="964"/>
      <w:bookmarkEnd w:id="965"/>
    </w:p>
    <w:p w14:paraId="1C8F4D4A" w14:textId="77777777" w:rsidR="00345A8F" w:rsidRDefault="00D862C6">
      <w:pPr>
        <w:pStyle w:val="5"/>
        <w:rPr>
          <w:lang w:eastAsia="zh-CN"/>
        </w:rPr>
      </w:pPr>
      <w:bookmarkStart w:id="966" w:name="_Toc72784210"/>
      <w:bookmarkStart w:id="967" w:name="_Toc73041756"/>
      <w:bookmarkStart w:id="968" w:name="_Toc81244817"/>
      <w:bookmarkStart w:id="969" w:name="_Toc88645381"/>
      <w:bookmarkStart w:id="970" w:name="_Toc89426293"/>
      <w:bookmarkStart w:id="971" w:name="_Toc94033173"/>
      <w:bookmarkStart w:id="972" w:name="_Toc97037329"/>
      <w:bookmarkStart w:id="973" w:name="_Toc97193113"/>
      <w:bookmarkStart w:id="974" w:name="_Toc100953746"/>
      <w:bookmarkStart w:id="975" w:name="_Toc104547397"/>
      <w:r>
        <w:t>5.2.2.2.1</w:t>
      </w:r>
      <w:r>
        <w:rPr>
          <w:rFonts w:hint="eastAsia"/>
          <w:lang w:eastAsia="zh-CN"/>
        </w:rPr>
        <w:tab/>
      </w:r>
      <w:r>
        <w:rPr>
          <w:lang w:eastAsia="zh-CN"/>
        </w:rPr>
        <w:t>General</w:t>
      </w:r>
      <w:bookmarkEnd w:id="966"/>
      <w:bookmarkEnd w:id="967"/>
      <w:bookmarkEnd w:id="968"/>
      <w:bookmarkEnd w:id="969"/>
      <w:bookmarkEnd w:id="970"/>
      <w:bookmarkEnd w:id="971"/>
      <w:bookmarkEnd w:id="972"/>
      <w:bookmarkEnd w:id="973"/>
      <w:bookmarkEnd w:id="974"/>
      <w:bookmarkEnd w:id="975"/>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
      </w:pPr>
      <w:bookmarkStart w:id="976" w:name="_Toc72784211"/>
      <w:bookmarkStart w:id="977" w:name="_Toc73041757"/>
      <w:bookmarkStart w:id="978" w:name="_Toc81244818"/>
      <w:bookmarkStart w:id="979" w:name="_Toc88645382"/>
      <w:bookmarkStart w:id="980" w:name="_Toc89426294"/>
      <w:bookmarkStart w:id="981" w:name="_Toc94033174"/>
      <w:bookmarkStart w:id="982" w:name="_Toc97037330"/>
      <w:bookmarkStart w:id="983" w:name="_Toc97193114"/>
      <w:bookmarkStart w:id="984" w:name="_Toc100953747"/>
      <w:bookmarkStart w:id="985" w:name="_Toc104547398"/>
      <w:r>
        <w:t>5.2.2.2.2</w:t>
      </w:r>
      <w:r>
        <w:tab/>
        <w:t>Content type</w:t>
      </w:r>
      <w:bookmarkEnd w:id="976"/>
      <w:bookmarkEnd w:id="977"/>
      <w:bookmarkEnd w:id="978"/>
      <w:bookmarkEnd w:id="979"/>
      <w:bookmarkEnd w:id="980"/>
      <w:bookmarkEnd w:id="981"/>
      <w:bookmarkEnd w:id="982"/>
      <w:bookmarkEnd w:id="983"/>
      <w:bookmarkEnd w:id="984"/>
      <w:bookmarkEnd w:id="985"/>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
      </w:pPr>
      <w:bookmarkStart w:id="986" w:name="_Toc72784212"/>
      <w:bookmarkStart w:id="987" w:name="_Toc73041758"/>
      <w:bookmarkStart w:id="988" w:name="_Toc81244819"/>
      <w:bookmarkStart w:id="989" w:name="_Toc88645383"/>
      <w:bookmarkStart w:id="990" w:name="_Toc89426295"/>
      <w:bookmarkStart w:id="991" w:name="_Toc94033175"/>
      <w:bookmarkStart w:id="992" w:name="_Toc97037331"/>
      <w:bookmarkStart w:id="993" w:name="_Toc97193115"/>
      <w:bookmarkStart w:id="994" w:name="_Toc100953748"/>
      <w:bookmarkStart w:id="995" w:name="_Toc104547399"/>
      <w:r>
        <w:t>5.2.2.3</w:t>
      </w:r>
      <w:r>
        <w:tab/>
        <w:t>HTTP custom headers</w:t>
      </w:r>
      <w:bookmarkEnd w:id="986"/>
      <w:bookmarkEnd w:id="987"/>
      <w:bookmarkEnd w:id="988"/>
      <w:bookmarkEnd w:id="989"/>
      <w:bookmarkEnd w:id="990"/>
      <w:bookmarkEnd w:id="991"/>
      <w:bookmarkEnd w:id="992"/>
      <w:bookmarkEnd w:id="993"/>
      <w:bookmarkEnd w:id="994"/>
      <w:bookmarkEnd w:id="995"/>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
      </w:pPr>
      <w:bookmarkStart w:id="996" w:name="_Toc72784213"/>
      <w:bookmarkStart w:id="997" w:name="_Toc73041759"/>
      <w:bookmarkStart w:id="998" w:name="_Toc81244820"/>
      <w:bookmarkStart w:id="999" w:name="_Toc88645384"/>
      <w:bookmarkStart w:id="1000" w:name="_Toc89426296"/>
      <w:bookmarkStart w:id="1001" w:name="_Toc94033176"/>
      <w:bookmarkStart w:id="1002" w:name="_Toc97037332"/>
      <w:bookmarkStart w:id="1003" w:name="_Toc97193116"/>
      <w:bookmarkStart w:id="1004" w:name="_Toc100953749"/>
      <w:bookmarkStart w:id="1005" w:name="_Toc104547400"/>
      <w:r>
        <w:t>5.2.3</w:t>
      </w:r>
      <w:r>
        <w:tab/>
        <w:t>Resources</w:t>
      </w:r>
      <w:bookmarkEnd w:id="996"/>
      <w:bookmarkEnd w:id="997"/>
      <w:bookmarkEnd w:id="998"/>
      <w:bookmarkEnd w:id="999"/>
      <w:bookmarkEnd w:id="1000"/>
      <w:bookmarkEnd w:id="1001"/>
      <w:bookmarkEnd w:id="1002"/>
      <w:bookmarkEnd w:id="1003"/>
      <w:bookmarkEnd w:id="1004"/>
      <w:bookmarkEnd w:id="1005"/>
    </w:p>
    <w:p w14:paraId="30EE9FE9" w14:textId="59B47378" w:rsidR="005B4BD5" w:rsidRDefault="00D862C6" w:rsidP="005B4BD5">
      <w:pPr>
        <w:pStyle w:val="4"/>
      </w:pPr>
      <w:bookmarkStart w:id="1006" w:name="_Toc72784214"/>
      <w:bookmarkStart w:id="1007" w:name="_Toc73041760"/>
      <w:bookmarkStart w:id="1008" w:name="_Toc81244821"/>
      <w:bookmarkStart w:id="1009" w:name="_Toc88645385"/>
      <w:bookmarkStart w:id="1010" w:name="_Toc89426297"/>
      <w:bookmarkStart w:id="1011" w:name="_Toc94033177"/>
      <w:bookmarkStart w:id="1012" w:name="_Toc97037333"/>
      <w:bookmarkStart w:id="1013" w:name="_Toc97193117"/>
      <w:bookmarkStart w:id="1014" w:name="_Toc100953750"/>
      <w:bookmarkStart w:id="1015" w:name="_Toc104547401"/>
      <w:r>
        <w:t>5.2.3.1</w:t>
      </w:r>
      <w:r>
        <w:tab/>
        <w:t>Overview</w:t>
      </w:r>
      <w:bookmarkEnd w:id="1006"/>
      <w:bookmarkEnd w:id="1007"/>
      <w:bookmarkEnd w:id="1008"/>
      <w:bookmarkEnd w:id="1009"/>
      <w:bookmarkEnd w:id="1010"/>
      <w:bookmarkEnd w:id="1011"/>
      <w:bookmarkEnd w:id="1012"/>
      <w:bookmarkEnd w:id="1013"/>
      <w:bookmarkEnd w:id="1014"/>
      <w:bookmarkEnd w:id="1015"/>
    </w:p>
    <w:p w14:paraId="1D6A3001" w14:textId="77777777" w:rsidR="005B4BD5" w:rsidRDefault="005B4BD5" w:rsidP="005B4BD5">
      <w:r>
        <w:t>This clause describes the structure for the Resource URIs, the resources and methods used for the service.</w:t>
      </w:r>
    </w:p>
    <w:p w14:paraId="35D6CD2A" w14:textId="0DC04F76" w:rsidR="005B4BD5" w:rsidRPr="005B4BD5" w:rsidRDefault="005B4BD5" w:rsidP="005B4BD5">
      <w:r>
        <w:lastRenderedPageBreak/>
        <w:t>Figure 5.1.3.1-1 depicts the resource URIs structure for the Nmfaf_3caDataManagement API.</w:t>
      </w:r>
    </w:p>
    <w:p w14:paraId="5AC3CBB2" w14:textId="137E306A" w:rsidR="00345A8F" w:rsidRDefault="005B4BD5">
      <w:pPr>
        <w:pStyle w:val="TH"/>
        <w:rPr>
          <w:lang w:val="en-US"/>
        </w:rPr>
      </w:pPr>
      <w:r>
        <w:object w:dxaOrig="6410" w:dyaOrig="1537" w14:anchorId="68627FF4">
          <v:shape id="_x0000_i1035" type="#_x0000_t75" style="width:318pt;height:75.75pt" o:ole="">
            <v:imagedata r:id="rId32" o:title=""/>
          </v:shape>
          <o:OLEObject Type="Embed" ProgID="Visio.Drawing.15" ShapeID="_x0000_i1035" DrawAspect="Content" ObjectID="_1716148027"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
      </w:pPr>
      <w:bookmarkStart w:id="1016" w:name="_Toc97193118"/>
      <w:bookmarkStart w:id="1017" w:name="_Toc72784215"/>
      <w:bookmarkStart w:id="1018" w:name="_Toc73041761"/>
      <w:bookmarkStart w:id="1019" w:name="_Toc81244822"/>
      <w:bookmarkStart w:id="1020" w:name="_Toc88645386"/>
      <w:bookmarkStart w:id="1021" w:name="_Toc89426298"/>
      <w:bookmarkStart w:id="1022" w:name="_Toc94033178"/>
      <w:bookmarkStart w:id="1023" w:name="_Toc97037334"/>
      <w:bookmarkStart w:id="1024" w:name="_Toc100953751"/>
      <w:bookmarkStart w:id="1025" w:name="_Toc104547402"/>
      <w:r>
        <w:t>5.2.3.2</w:t>
      </w:r>
      <w:r>
        <w:tab/>
        <w:t xml:space="preserve">Resource: </w:t>
      </w:r>
      <w:r w:rsidR="00171CBC">
        <w:t>MFAF Data or Analytics</w:t>
      </w:r>
      <w:bookmarkEnd w:id="1016"/>
      <w:bookmarkEnd w:id="1017"/>
      <w:bookmarkEnd w:id="1018"/>
      <w:bookmarkEnd w:id="1019"/>
      <w:bookmarkEnd w:id="1020"/>
      <w:bookmarkEnd w:id="1021"/>
      <w:bookmarkEnd w:id="1022"/>
      <w:bookmarkEnd w:id="1023"/>
      <w:bookmarkEnd w:id="1024"/>
      <w:bookmarkEnd w:id="1025"/>
    </w:p>
    <w:p w14:paraId="3C94BDDD" w14:textId="77777777" w:rsidR="00345A8F" w:rsidRDefault="00D862C6">
      <w:pPr>
        <w:pStyle w:val="5"/>
      </w:pPr>
      <w:bookmarkStart w:id="1026" w:name="_Toc72784216"/>
      <w:bookmarkStart w:id="1027" w:name="_Toc73041762"/>
      <w:bookmarkStart w:id="1028" w:name="_Toc81244823"/>
      <w:bookmarkStart w:id="1029" w:name="_Toc88645387"/>
      <w:bookmarkStart w:id="1030" w:name="_Toc89426299"/>
      <w:bookmarkStart w:id="1031" w:name="_Toc94033179"/>
      <w:bookmarkStart w:id="1032" w:name="_Toc97037335"/>
      <w:bookmarkStart w:id="1033" w:name="_Toc97193119"/>
      <w:bookmarkStart w:id="1034" w:name="_Toc100953752"/>
      <w:bookmarkStart w:id="1035" w:name="_Toc104547403"/>
      <w:r>
        <w:t>5.2.3.2.1</w:t>
      </w:r>
      <w:r>
        <w:tab/>
        <w:t>Description</w:t>
      </w:r>
      <w:bookmarkEnd w:id="1026"/>
      <w:bookmarkEnd w:id="1027"/>
      <w:bookmarkEnd w:id="1028"/>
      <w:bookmarkEnd w:id="1029"/>
      <w:bookmarkEnd w:id="1030"/>
      <w:bookmarkEnd w:id="1031"/>
      <w:bookmarkEnd w:id="1032"/>
      <w:bookmarkEnd w:id="1033"/>
      <w:bookmarkEnd w:id="1034"/>
      <w:bookmarkEnd w:id="1035"/>
    </w:p>
    <w:p w14:paraId="30731F79" w14:textId="77777777" w:rsidR="00345A8F" w:rsidRDefault="00D862C6" w:rsidP="008C1A13">
      <w:pPr>
        <w:pStyle w:val="5"/>
      </w:pPr>
      <w:bookmarkStart w:id="1036" w:name="_Toc72784217"/>
      <w:bookmarkStart w:id="1037" w:name="_Toc73041763"/>
      <w:bookmarkStart w:id="1038" w:name="_Toc81244824"/>
      <w:bookmarkStart w:id="1039" w:name="_Toc88645388"/>
      <w:bookmarkStart w:id="1040" w:name="_Toc89426300"/>
      <w:bookmarkStart w:id="1041" w:name="_Toc94033180"/>
      <w:bookmarkStart w:id="1042" w:name="_Toc97037336"/>
      <w:bookmarkStart w:id="1043" w:name="_Toc97193120"/>
      <w:bookmarkStart w:id="1044" w:name="_Toc100953753"/>
      <w:bookmarkStart w:id="1045" w:name="_Toc104547404"/>
      <w:r>
        <w:t>5.2.3.2.2</w:t>
      </w:r>
      <w:r>
        <w:tab/>
        <w:t>Resource Definition</w:t>
      </w:r>
      <w:bookmarkEnd w:id="1036"/>
      <w:bookmarkEnd w:id="1037"/>
      <w:bookmarkEnd w:id="1038"/>
      <w:bookmarkEnd w:id="1039"/>
      <w:bookmarkEnd w:id="1040"/>
      <w:bookmarkEnd w:id="1041"/>
      <w:bookmarkEnd w:id="1042"/>
      <w:bookmarkEnd w:id="1043"/>
      <w:bookmarkEnd w:id="1044"/>
      <w:bookmarkEnd w:id="1045"/>
    </w:p>
    <w:p w14:paraId="33D8D91E" w14:textId="6B14186A"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
      </w:pPr>
      <w:bookmarkStart w:id="1046" w:name="_Toc72784218"/>
      <w:bookmarkStart w:id="1047" w:name="_Toc73041764"/>
      <w:bookmarkStart w:id="1048" w:name="_Toc81244825"/>
      <w:bookmarkStart w:id="1049" w:name="_Toc88645389"/>
      <w:bookmarkStart w:id="1050" w:name="_Toc89426301"/>
      <w:bookmarkStart w:id="1051" w:name="_Toc94033181"/>
      <w:bookmarkStart w:id="1052" w:name="_Toc97037337"/>
      <w:bookmarkStart w:id="1053" w:name="_Toc97193121"/>
      <w:bookmarkStart w:id="1054" w:name="_Toc100953754"/>
      <w:bookmarkStart w:id="1055" w:name="_Toc104547405"/>
      <w:r>
        <w:t>5.2.3.2.3</w:t>
      </w:r>
      <w:r>
        <w:tab/>
        <w:t>Resource Standard Methods</w:t>
      </w:r>
      <w:bookmarkEnd w:id="1046"/>
      <w:bookmarkEnd w:id="1047"/>
      <w:bookmarkEnd w:id="1048"/>
      <w:bookmarkEnd w:id="1049"/>
      <w:bookmarkEnd w:id="1050"/>
      <w:bookmarkEnd w:id="1051"/>
      <w:bookmarkEnd w:id="1052"/>
      <w:bookmarkEnd w:id="1053"/>
      <w:bookmarkEnd w:id="1054"/>
      <w:bookmarkEnd w:id="1055"/>
    </w:p>
    <w:p w14:paraId="3549C62D" w14:textId="2BF54A66" w:rsidR="00345A8F" w:rsidRDefault="00D862C6">
      <w:pPr>
        <w:pStyle w:val="6"/>
      </w:pPr>
      <w:bookmarkStart w:id="1056" w:name="_Toc72784219"/>
      <w:bookmarkStart w:id="1057" w:name="_Toc73041765"/>
      <w:bookmarkStart w:id="1058" w:name="_Toc81244826"/>
      <w:bookmarkStart w:id="1059" w:name="_Toc88645390"/>
      <w:bookmarkStart w:id="1060" w:name="_Toc89426302"/>
      <w:bookmarkStart w:id="1061" w:name="_Toc94033182"/>
      <w:bookmarkStart w:id="1062" w:name="_Toc97037338"/>
      <w:bookmarkStart w:id="1063" w:name="_Toc97193122"/>
      <w:bookmarkStart w:id="1064" w:name="_Toc100953755"/>
      <w:bookmarkStart w:id="1065" w:name="_Toc104547406"/>
      <w:r>
        <w:t>5.2.3.2.3.1</w:t>
      </w:r>
      <w:r>
        <w:tab/>
      </w:r>
      <w:bookmarkEnd w:id="1056"/>
      <w:bookmarkEnd w:id="1057"/>
      <w:bookmarkEnd w:id="1058"/>
      <w:bookmarkEnd w:id="1059"/>
      <w:bookmarkEnd w:id="1060"/>
      <w:bookmarkEnd w:id="1061"/>
      <w:r w:rsidR="00171CBC">
        <w:t>POST</w:t>
      </w:r>
      <w:bookmarkEnd w:id="1062"/>
      <w:bookmarkEnd w:id="1063"/>
      <w:bookmarkEnd w:id="1064"/>
      <w:bookmarkEnd w:id="106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
      </w:pPr>
      <w:bookmarkStart w:id="1066" w:name="_Toc72784228"/>
      <w:bookmarkStart w:id="1067" w:name="_Toc73041774"/>
      <w:bookmarkStart w:id="1068" w:name="_Toc81244835"/>
      <w:bookmarkStart w:id="1069" w:name="_Toc88645399"/>
      <w:bookmarkStart w:id="1070" w:name="_Toc89426311"/>
      <w:bookmarkStart w:id="1071" w:name="_Toc94033191"/>
      <w:bookmarkStart w:id="1072" w:name="_Toc97037339"/>
      <w:bookmarkStart w:id="1073" w:name="_Toc97193123"/>
      <w:bookmarkStart w:id="1074" w:name="_Toc100953756"/>
      <w:bookmarkStart w:id="1075" w:name="_Toc104547407"/>
      <w:r>
        <w:t>5.2.4</w:t>
      </w:r>
      <w:r>
        <w:tab/>
        <w:t>Custom Operations without associated resources</w:t>
      </w:r>
      <w:bookmarkEnd w:id="1066"/>
      <w:bookmarkEnd w:id="1067"/>
      <w:bookmarkEnd w:id="1068"/>
      <w:bookmarkEnd w:id="1069"/>
      <w:bookmarkEnd w:id="1070"/>
      <w:bookmarkEnd w:id="1071"/>
      <w:bookmarkEnd w:id="1072"/>
      <w:bookmarkEnd w:id="1073"/>
      <w:bookmarkEnd w:id="1074"/>
      <w:bookmarkEnd w:id="1075"/>
    </w:p>
    <w:p w14:paraId="3EEDCC7E" w14:textId="467D0743" w:rsidR="00171CBC" w:rsidRPr="00171CBC" w:rsidRDefault="00171CBC" w:rsidP="00171CBC">
      <w:r w:rsidRPr="00865A7E">
        <w:t>None in this release of the specification.</w:t>
      </w:r>
    </w:p>
    <w:p w14:paraId="4004C81B" w14:textId="77777777" w:rsidR="00345A8F" w:rsidRDefault="00D862C6">
      <w:pPr>
        <w:pStyle w:val="3"/>
      </w:pPr>
      <w:bookmarkStart w:id="1076" w:name="_Toc72784234"/>
      <w:bookmarkStart w:id="1077" w:name="_Toc73041780"/>
      <w:bookmarkStart w:id="1078" w:name="_Toc81244841"/>
      <w:bookmarkStart w:id="1079" w:name="_Toc88645405"/>
      <w:bookmarkStart w:id="1080" w:name="_Toc89426317"/>
      <w:bookmarkStart w:id="1081" w:name="_Toc94033197"/>
      <w:bookmarkStart w:id="1082" w:name="_Toc97037340"/>
      <w:bookmarkStart w:id="1083" w:name="_Toc97193124"/>
      <w:bookmarkStart w:id="1084" w:name="_Toc100953757"/>
      <w:bookmarkStart w:id="1085" w:name="_Toc104547408"/>
      <w:r>
        <w:t>5.2.5</w:t>
      </w:r>
      <w:r>
        <w:tab/>
        <w:t>Notifications</w:t>
      </w:r>
      <w:bookmarkEnd w:id="1076"/>
      <w:bookmarkEnd w:id="1077"/>
      <w:bookmarkEnd w:id="1078"/>
      <w:bookmarkEnd w:id="1079"/>
      <w:bookmarkEnd w:id="1080"/>
      <w:bookmarkEnd w:id="1081"/>
      <w:bookmarkEnd w:id="1082"/>
      <w:bookmarkEnd w:id="1083"/>
      <w:bookmarkEnd w:id="1084"/>
      <w:bookmarkEnd w:id="1085"/>
    </w:p>
    <w:p w14:paraId="127D937F" w14:textId="77777777" w:rsidR="00345A8F" w:rsidRDefault="00D862C6">
      <w:pPr>
        <w:pStyle w:val="4"/>
      </w:pPr>
      <w:bookmarkStart w:id="1086" w:name="_Toc72784235"/>
      <w:bookmarkStart w:id="1087" w:name="_Toc73041781"/>
      <w:bookmarkStart w:id="1088" w:name="_Toc81244842"/>
      <w:bookmarkStart w:id="1089" w:name="_Toc88645406"/>
      <w:bookmarkStart w:id="1090" w:name="_Toc89426318"/>
      <w:bookmarkStart w:id="1091" w:name="_Toc94033198"/>
      <w:bookmarkStart w:id="1092" w:name="_Toc97037341"/>
      <w:bookmarkStart w:id="1093" w:name="_Toc97193125"/>
      <w:bookmarkStart w:id="1094" w:name="_Toc100953758"/>
      <w:bookmarkStart w:id="1095" w:name="_Toc104547409"/>
      <w:r>
        <w:t>5.2.5.1</w:t>
      </w:r>
      <w:r>
        <w:tab/>
        <w:t>General</w:t>
      </w:r>
      <w:bookmarkEnd w:id="1086"/>
      <w:bookmarkEnd w:id="1087"/>
      <w:bookmarkEnd w:id="1088"/>
      <w:bookmarkEnd w:id="1089"/>
      <w:bookmarkEnd w:id="1090"/>
      <w:bookmarkEnd w:id="1091"/>
      <w:bookmarkEnd w:id="1092"/>
      <w:bookmarkEnd w:id="1093"/>
      <w:bookmarkEnd w:id="1094"/>
      <w:bookmarkEnd w:id="1095"/>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45A8F" w14:paraId="72361C1D" w14:textId="77777777" w:rsidTr="00AD34D7">
        <w:trPr>
          <w:jc w:val="center"/>
        </w:trPr>
        <w:tc>
          <w:tcPr>
            <w:tcW w:w="1092" w:type="pct"/>
            <w:shd w:val="clear" w:color="auto" w:fill="C0C0C0"/>
            <w:vAlign w:val="center"/>
            <w:hideMark/>
          </w:tcPr>
          <w:p w14:paraId="59973BDF" w14:textId="77777777" w:rsidR="00345A8F" w:rsidRDefault="00D862C6">
            <w:pPr>
              <w:pStyle w:val="TAH"/>
            </w:pPr>
            <w:r>
              <w:t>Notification</w:t>
            </w:r>
          </w:p>
        </w:tc>
        <w:tc>
          <w:tcPr>
            <w:tcW w:w="2083" w:type="pct"/>
            <w:shd w:val="clear" w:color="auto" w:fill="C0C0C0"/>
            <w:vAlign w:val="center"/>
            <w:hideMark/>
          </w:tcPr>
          <w:p w14:paraId="19E0CC48" w14:textId="77777777" w:rsidR="00345A8F" w:rsidRDefault="00D862C6">
            <w:pPr>
              <w:pStyle w:val="TAH"/>
            </w:pPr>
            <w:r>
              <w:t>Callback URI</w:t>
            </w:r>
          </w:p>
        </w:tc>
        <w:tc>
          <w:tcPr>
            <w:tcW w:w="709" w:type="pct"/>
            <w:shd w:val="clear" w:color="auto" w:fill="C0C0C0"/>
            <w:vAlign w:val="center"/>
            <w:hideMark/>
          </w:tcPr>
          <w:p w14:paraId="600999B5" w14:textId="77777777" w:rsidR="00345A8F" w:rsidRDefault="00D862C6">
            <w:pPr>
              <w:pStyle w:val="TAH"/>
            </w:pPr>
            <w:r>
              <w:t>HTTP method or custom operation</w:t>
            </w:r>
          </w:p>
        </w:tc>
        <w:tc>
          <w:tcPr>
            <w:tcW w:w="1116" w:type="pct"/>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AD34D7">
        <w:trPr>
          <w:jc w:val="center"/>
        </w:trPr>
        <w:tc>
          <w:tcPr>
            <w:tcW w:w="1092" w:type="pct"/>
            <w:vAlign w:val="center"/>
          </w:tcPr>
          <w:p w14:paraId="20E18111" w14:textId="77777777" w:rsidR="00345A8F" w:rsidRDefault="003C5EA5">
            <w:pPr>
              <w:pStyle w:val="TAC"/>
              <w:rPr>
                <w:lang w:val="en-US"/>
              </w:rPr>
            </w:pPr>
            <w:r>
              <w:rPr>
                <w:lang w:eastAsia="ja-JP"/>
              </w:rPr>
              <w:t>MFAF Notification</w:t>
            </w:r>
          </w:p>
        </w:tc>
        <w:tc>
          <w:tcPr>
            <w:tcW w:w="2083" w:type="pct"/>
            <w:vAlign w:val="center"/>
          </w:tcPr>
          <w:p w14:paraId="06213ED3" w14:textId="4344FFDD" w:rsidR="00345A8F" w:rsidRDefault="003C5EA5">
            <w:pPr>
              <w:pStyle w:val="TAL"/>
              <w:rPr>
                <w:lang w:val="en-US"/>
              </w:rPr>
            </w:pPr>
            <w:r>
              <w:t>{</w:t>
            </w:r>
            <w:r w:rsidR="008065D7">
              <w:t>notificationURI</w:t>
            </w:r>
            <w:r>
              <w:t>}</w:t>
            </w:r>
          </w:p>
        </w:tc>
        <w:tc>
          <w:tcPr>
            <w:tcW w:w="709" w:type="pct"/>
          </w:tcPr>
          <w:p w14:paraId="4473C95E" w14:textId="77777777" w:rsidR="00345A8F" w:rsidRDefault="00D862C6">
            <w:pPr>
              <w:pStyle w:val="TAC"/>
              <w:rPr>
                <w:lang w:val="fr-FR"/>
              </w:rPr>
            </w:pPr>
            <w:r>
              <w:rPr>
                <w:lang w:val="fr-FR"/>
              </w:rPr>
              <w:t>POST</w:t>
            </w:r>
          </w:p>
        </w:tc>
        <w:tc>
          <w:tcPr>
            <w:tcW w:w="1116" w:type="pct"/>
          </w:tcPr>
          <w:p w14:paraId="2900F524" w14:textId="77777777" w:rsidR="00345A8F" w:rsidRDefault="003C5EA5">
            <w:pPr>
              <w:pStyle w:val="TAL"/>
              <w:rPr>
                <w:lang w:val="en-US"/>
              </w:rPr>
            </w:pPr>
            <w:r>
              <w:rPr>
                <w:lang w:eastAsia="ja-JP"/>
              </w:rPr>
              <w:t>MFAF Notification</w:t>
            </w:r>
          </w:p>
        </w:tc>
      </w:tr>
      <w:tr w:rsidR="00171CBC" w14:paraId="632F913D" w14:textId="77777777" w:rsidTr="00AD34D7">
        <w:trPr>
          <w:jc w:val="center"/>
        </w:trPr>
        <w:tc>
          <w:tcPr>
            <w:tcW w:w="5000" w:type="pct"/>
            <w:gridSpan w:val="4"/>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4"/>
      </w:pPr>
      <w:bookmarkStart w:id="1096" w:name="_Toc88645407"/>
      <w:bookmarkStart w:id="1097" w:name="_Toc72784236"/>
      <w:bookmarkStart w:id="1098" w:name="_Toc73041782"/>
      <w:bookmarkStart w:id="1099" w:name="_Toc81244843"/>
      <w:bookmarkStart w:id="1100" w:name="_Toc89426319"/>
      <w:bookmarkStart w:id="1101" w:name="_Toc94033199"/>
      <w:bookmarkStart w:id="1102" w:name="_Toc97037342"/>
      <w:bookmarkStart w:id="1103" w:name="_Toc97193126"/>
      <w:bookmarkStart w:id="1104" w:name="_Toc100953759"/>
      <w:bookmarkStart w:id="1105" w:name="_Toc104547410"/>
      <w:r>
        <w:t>5.2.5.2</w:t>
      </w:r>
      <w:r>
        <w:tab/>
      </w:r>
      <w:r w:rsidR="00EF7E8D">
        <w:rPr>
          <w:lang w:eastAsia="ja-JP"/>
        </w:rPr>
        <w:t>MFAF Notification</w:t>
      </w:r>
      <w:bookmarkEnd w:id="1096"/>
      <w:bookmarkEnd w:id="1097"/>
      <w:bookmarkEnd w:id="1098"/>
      <w:bookmarkEnd w:id="1099"/>
      <w:bookmarkEnd w:id="1100"/>
      <w:bookmarkEnd w:id="1101"/>
      <w:bookmarkEnd w:id="1102"/>
      <w:bookmarkEnd w:id="1103"/>
      <w:bookmarkEnd w:id="1104"/>
      <w:bookmarkEnd w:id="1105"/>
    </w:p>
    <w:p w14:paraId="2662C52A" w14:textId="77777777" w:rsidR="00345A8F" w:rsidRDefault="00D862C6">
      <w:pPr>
        <w:pStyle w:val="5"/>
        <w:rPr>
          <w:noProof/>
        </w:rPr>
      </w:pPr>
      <w:bookmarkStart w:id="1106" w:name="_Toc72784237"/>
      <w:bookmarkStart w:id="1107" w:name="_Toc73041783"/>
      <w:bookmarkStart w:id="1108" w:name="_Toc81244844"/>
      <w:bookmarkStart w:id="1109" w:name="_Toc88645408"/>
      <w:bookmarkStart w:id="1110" w:name="_Toc89426320"/>
      <w:bookmarkStart w:id="1111" w:name="_Toc94033200"/>
      <w:bookmarkStart w:id="1112" w:name="_Toc97037343"/>
      <w:bookmarkStart w:id="1113" w:name="_Toc97193127"/>
      <w:bookmarkStart w:id="1114" w:name="_Toc100953760"/>
      <w:bookmarkStart w:id="1115" w:name="_Toc104547411"/>
      <w:r>
        <w:t>5.2.5.2</w:t>
      </w:r>
      <w:r>
        <w:rPr>
          <w:noProof/>
        </w:rPr>
        <w:t>.1</w:t>
      </w:r>
      <w:r>
        <w:rPr>
          <w:noProof/>
        </w:rPr>
        <w:tab/>
        <w:t>Description</w:t>
      </w:r>
      <w:bookmarkEnd w:id="1106"/>
      <w:bookmarkEnd w:id="1107"/>
      <w:bookmarkEnd w:id="1108"/>
      <w:bookmarkEnd w:id="1109"/>
      <w:bookmarkEnd w:id="1110"/>
      <w:bookmarkEnd w:id="1111"/>
      <w:bookmarkEnd w:id="1112"/>
      <w:bookmarkEnd w:id="1113"/>
      <w:bookmarkEnd w:id="1114"/>
      <w:bookmarkEnd w:id="111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1116" w:name="_Toc72784238"/>
      <w:bookmarkStart w:id="1117" w:name="_Toc73041784"/>
      <w:bookmarkStart w:id="1118" w:name="_Toc81244845"/>
      <w:bookmarkStart w:id="1119" w:name="_Toc88645409"/>
      <w:bookmarkStart w:id="1120" w:name="_Toc89426321"/>
      <w:bookmarkStart w:id="1121" w:name="_Toc94033201"/>
      <w:bookmarkStart w:id="1122" w:name="_Toc97037344"/>
      <w:bookmarkStart w:id="1123" w:name="_Toc97193128"/>
      <w:bookmarkStart w:id="1124" w:name="_Toc100953761"/>
      <w:bookmarkStart w:id="1125" w:name="_Toc104547412"/>
      <w:r>
        <w:t>5.2.5.2</w:t>
      </w:r>
      <w:r>
        <w:rPr>
          <w:noProof/>
        </w:rPr>
        <w:t>.2</w:t>
      </w:r>
      <w:r>
        <w:rPr>
          <w:noProof/>
        </w:rPr>
        <w:tab/>
        <w:t>Target URI</w:t>
      </w:r>
      <w:bookmarkEnd w:id="1116"/>
      <w:bookmarkEnd w:id="1117"/>
      <w:bookmarkEnd w:id="1118"/>
      <w:bookmarkEnd w:id="1119"/>
      <w:bookmarkEnd w:id="1120"/>
      <w:bookmarkEnd w:id="1121"/>
      <w:bookmarkEnd w:id="1122"/>
      <w:bookmarkEnd w:id="1123"/>
      <w:bookmarkEnd w:id="1124"/>
      <w:bookmarkEnd w:id="1125"/>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
        <w:rPr>
          <w:noProof/>
        </w:rPr>
      </w:pPr>
      <w:bookmarkStart w:id="1126" w:name="_Toc72784239"/>
      <w:bookmarkStart w:id="1127" w:name="_Toc73041785"/>
      <w:bookmarkStart w:id="1128" w:name="_Toc81244846"/>
      <w:bookmarkStart w:id="1129" w:name="_Toc88645410"/>
      <w:bookmarkStart w:id="1130" w:name="_Toc89426322"/>
      <w:bookmarkStart w:id="1131" w:name="_Toc94033202"/>
      <w:bookmarkStart w:id="1132" w:name="_Toc97037345"/>
      <w:bookmarkStart w:id="1133" w:name="_Toc97193129"/>
      <w:bookmarkStart w:id="1134" w:name="_Toc100953762"/>
      <w:bookmarkStart w:id="1135" w:name="_Toc104547413"/>
      <w:r>
        <w:lastRenderedPageBreak/>
        <w:t>5.2.5.2</w:t>
      </w:r>
      <w:r>
        <w:rPr>
          <w:noProof/>
        </w:rPr>
        <w:t>.3</w:t>
      </w:r>
      <w:r>
        <w:rPr>
          <w:noProof/>
        </w:rPr>
        <w:tab/>
        <w:t>Standard Methods</w:t>
      </w:r>
      <w:bookmarkEnd w:id="1126"/>
      <w:bookmarkEnd w:id="1127"/>
      <w:bookmarkEnd w:id="1128"/>
      <w:bookmarkEnd w:id="1129"/>
      <w:bookmarkEnd w:id="1130"/>
      <w:bookmarkEnd w:id="1131"/>
      <w:bookmarkEnd w:id="1132"/>
      <w:bookmarkEnd w:id="1133"/>
      <w:bookmarkEnd w:id="1134"/>
      <w:bookmarkEnd w:id="1135"/>
    </w:p>
    <w:p w14:paraId="0968FC14" w14:textId="77777777" w:rsidR="00345A8F" w:rsidRDefault="00D862C6">
      <w:pPr>
        <w:pStyle w:val="6"/>
        <w:rPr>
          <w:noProof/>
        </w:rPr>
      </w:pPr>
      <w:bookmarkStart w:id="1136" w:name="_Toc72784240"/>
      <w:bookmarkStart w:id="1137" w:name="_Toc73041786"/>
      <w:bookmarkStart w:id="1138" w:name="_Toc81244847"/>
      <w:bookmarkStart w:id="1139" w:name="_Toc88645411"/>
      <w:bookmarkStart w:id="1140" w:name="_Toc89426323"/>
      <w:bookmarkStart w:id="1141" w:name="_Toc94033203"/>
      <w:bookmarkStart w:id="1142" w:name="_Toc97037346"/>
      <w:bookmarkStart w:id="1143" w:name="_Toc97193130"/>
      <w:bookmarkStart w:id="1144" w:name="_Toc100953763"/>
      <w:bookmarkStart w:id="1145" w:name="_Toc104547414"/>
      <w:r>
        <w:t>5.2.5.2.3</w:t>
      </w:r>
      <w:r>
        <w:rPr>
          <w:noProof/>
        </w:rPr>
        <w:t>.1</w:t>
      </w:r>
      <w:r>
        <w:rPr>
          <w:noProof/>
        </w:rPr>
        <w:tab/>
        <w:t>POST</w:t>
      </w:r>
      <w:bookmarkEnd w:id="1136"/>
      <w:bookmarkEnd w:id="1137"/>
      <w:bookmarkEnd w:id="1138"/>
      <w:bookmarkEnd w:id="1139"/>
      <w:bookmarkEnd w:id="1140"/>
      <w:bookmarkEnd w:id="1141"/>
      <w:bookmarkEnd w:id="1142"/>
      <w:bookmarkEnd w:id="1143"/>
      <w:bookmarkEnd w:id="1144"/>
      <w:bookmarkEnd w:id="1145"/>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AD34D7">
        <w:trPr>
          <w:jc w:val="center"/>
        </w:trPr>
        <w:tc>
          <w:tcPr>
            <w:tcW w:w="2899" w:type="dxa"/>
            <w:tcBorders>
              <w:bottom w:val="single" w:sz="6"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bottom w:val="single" w:sz="6"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bottom w:val="single" w:sz="6"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bottom w:val="single" w:sz="6"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AD34D7">
        <w:trPr>
          <w:jc w:val="center"/>
        </w:trPr>
        <w:tc>
          <w:tcPr>
            <w:tcW w:w="2899" w:type="dxa"/>
            <w:tcBorders>
              <w:top w:val="single" w:sz="6" w:space="0" w:color="auto"/>
            </w:tcBorders>
            <w:hideMark/>
          </w:tcPr>
          <w:p w14:paraId="23B81BB9" w14:textId="0BA60CD7" w:rsidR="00EF7E8D" w:rsidRDefault="00302DBC" w:rsidP="00EF7E8D">
            <w:pPr>
              <w:pStyle w:val="TAL"/>
              <w:rPr>
                <w:noProof/>
              </w:rPr>
            </w:pPr>
            <w:r>
              <w:rPr>
                <w:noProof/>
              </w:rPr>
              <w:t>Nm</w:t>
            </w:r>
            <w:r w:rsidR="00171CBC">
              <w:rPr>
                <w:noProof/>
              </w:rPr>
              <w:t>f</w:t>
            </w:r>
            <w:r>
              <w:rPr>
                <w:noProof/>
              </w:rPr>
              <w:t>afDataRetrievalNotification</w:t>
            </w:r>
          </w:p>
        </w:tc>
        <w:tc>
          <w:tcPr>
            <w:tcW w:w="450" w:type="dxa"/>
            <w:tcBorders>
              <w:top w:val="single" w:sz="6" w:space="0" w:color="auto"/>
            </w:tcBorders>
            <w:hideMark/>
          </w:tcPr>
          <w:p w14:paraId="690C5BE6" w14:textId="77777777" w:rsidR="00EF7E8D" w:rsidRDefault="00EF7E8D" w:rsidP="00EF7E8D">
            <w:pPr>
              <w:pStyle w:val="TAC"/>
              <w:rPr>
                <w:noProof/>
              </w:rPr>
            </w:pPr>
            <w:r>
              <w:t>M</w:t>
            </w:r>
          </w:p>
        </w:tc>
        <w:tc>
          <w:tcPr>
            <w:tcW w:w="1170" w:type="dxa"/>
            <w:tcBorders>
              <w:top w:val="single" w:sz="6" w:space="0" w:color="auto"/>
            </w:tcBorders>
            <w:hideMark/>
          </w:tcPr>
          <w:p w14:paraId="1A2E82A3" w14:textId="7C474B79" w:rsidR="00EF7E8D" w:rsidRDefault="00EF7E8D" w:rsidP="00EF7E8D">
            <w:pPr>
              <w:pStyle w:val="TAC"/>
              <w:rPr>
                <w:noProof/>
              </w:rPr>
            </w:pPr>
            <w:r>
              <w:t>1</w:t>
            </w:r>
          </w:p>
        </w:tc>
        <w:tc>
          <w:tcPr>
            <w:tcW w:w="5160" w:type="dxa"/>
            <w:tcBorders>
              <w:top w:val="single" w:sz="6" w:space="0" w:color="auto"/>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AD34D7">
        <w:trPr>
          <w:jc w:val="center"/>
        </w:trPr>
        <w:tc>
          <w:tcPr>
            <w:tcW w:w="2004" w:type="dxa"/>
            <w:tcBorders>
              <w:bottom w:val="single" w:sz="6"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bottom w:val="single" w:sz="6"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bottom w:val="single" w:sz="6"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bottom w:val="single" w:sz="6"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bottom w:val="single" w:sz="6"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AD34D7">
        <w:trPr>
          <w:jc w:val="center"/>
        </w:trPr>
        <w:tc>
          <w:tcPr>
            <w:tcW w:w="2004" w:type="dxa"/>
            <w:tcBorders>
              <w:top w:val="single" w:sz="6" w:space="0" w:color="auto"/>
            </w:tcBorders>
          </w:tcPr>
          <w:p w14:paraId="5E3D5B1E" w14:textId="77777777" w:rsidR="00345A8F" w:rsidRDefault="00EF7E8D">
            <w:pPr>
              <w:pStyle w:val="TAL"/>
              <w:rPr>
                <w:noProof/>
              </w:rPr>
            </w:pPr>
            <w:r>
              <w:t>n/a</w:t>
            </w:r>
          </w:p>
        </w:tc>
        <w:tc>
          <w:tcPr>
            <w:tcW w:w="361" w:type="dxa"/>
            <w:tcBorders>
              <w:top w:val="single" w:sz="6" w:space="0" w:color="auto"/>
            </w:tcBorders>
          </w:tcPr>
          <w:p w14:paraId="72DD7EF6" w14:textId="77777777" w:rsidR="00345A8F" w:rsidRDefault="00345A8F">
            <w:pPr>
              <w:pStyle w:val="TAC"/>
              <w:rPr>
                <w:noProof/>
              </w:rPr>
            </w:pPr>
          </w:p>
        </w:tc>
        <w:tc>
          <w:tcPr>
            <w:tcW w:w="1259" w:type="dxa"/>
            <w:tcBorders>
              <w:top w:val="single" w:sz="6" w:space="0" w:color="auto"/>
            </w:tcBorders>
          </w:tcPr>
          <w:p w14:paraId="365CA73E" w14:textId="77777777" w:rsidR="00345A8F" w:rsidRDefault="00345A8F">
            <w:pPr>
              <w:pStyle w:val="TAC"/>
              <w:rPr>
                <w:noProof/>
              </w:rPr>
            </w:pPr>
          </w:p>
        </w:tc>
        <w:tc>
          <w:tcPr>
            <w:tcW w:w="1441" w:type="dxa"/>
            <w:tcBorders>
              <w:top w:val="single" w:sz="6" w:space="0" w:color="auto"/>
            </w:tcBorders>
          </w:tcPr>
          <w:p w14:paraId="1B88C360" w14:textId="77777777" w:rsidR="00345A8F" w:rsidRDefault="00EF7E8D">
            <w:pPr>
              <w:pStyle w:val="TAL"/>
              <w:rPr>
                <w:noProof/>
              </w:rPr>
            </w:pPr>
            <w:r>
              <w:t>204 No Content</w:t>
            </w:r>
          </w:p>
        </w:tc>
        <w:tc>
          <w:tcPr>
            <w:tcW w:w="4619" w:type="dxa"/>
            <w:tcBorders>
              <w:top w:val="single" w:sz="6" w:space="0" w:color="auto"/>
            </w:tcBorders>
          </w:tcPr>
          <w:p w14:paraId="68BC0926" w14:textId="77777777" w:rsidR="00345A8F" w:rsidRDefault="00EF7E8D">
            <w:pPr>
              <w:pStyle w:val="TAL"/>
              <w:rPr>
                <w:noProof/>
              </w:rPr>
            </w:pPr>
            <w:r>
              <w:t>The MFAF notification is treated successfully.</w:t>
            </w:r>
          </w:p>
        </w:tc>
      </w:tr>
      <w:tr w:rsidR="00302DBC" w14:paraId="4874639D" w14:textId="77777777" w:rsidTr="00AD34D7">
        <w:trPr>
          <w:jc w:val="center"/>
        </w:trPr>
        <w:tc>
          <w:tcPr>
            <w:tcW w:w="2004" w:type="dxa"/>
          </w:tcPr>
          <w:p w14:paraId="47F4AB85" w14:textId="3BF8FD05" w:rsidR="00302DBC" w:rsidRDefault="00302DBC" w:rsidP="00302DBC">
            <w:pPr>
              <w:pStyle w:val="TAL"/>
            </w:pPr>
            <w:r>
              <w:t>RedirectResponse</w:t>
            </w:r>
          </w:p>
        </w:tc>
        <w:tc>
          <w:tcPr>
            <w:tcW w:w="361" w:type="dxa"/>
          </w:tcPr>
          <w:p w14:paraId="1064F878" w14:textId="5A0F8D85" w:rsidR="00302DBC" w:rsidRDefault="00302DBC" w:rsidP="00302DBC">
            <w:pPr>
              <w:pStyle w:val="TAC"/>
              <w:rPr>
                <w:noProof/>
              </w:rPr>
            </w:pPr>
            <w:r>
              <w:t>O</w:t>
            </w:r>
          </w:p>
        </w:tc>
        <w:tc>
          <w:tcPr>
            <w:tcW w:w="1259" w:type="dxa"/>
          </w:tcPr>
          <w:p w14:paraId="0C9CC8CC" w14:textId="21B505F4" w:rsidR="00302DBC" w:rsidRDefault="00302DBC" w:rsidP="00302DBC">
            <w:pPr>
              <w:pStyle w:val="TAC"/>
              <w:rPr>
                <w:noProof/>
              </w:rPr>
            </w:pPr>
            <w:r>
              <w:t>0..1</w:t>
            </w:r>
          </w:p>
        </w:tc>
        <w:tc>
          <w:tcPr>
            <w:tcW w:w="1441" w:type="dxa"/>
          </w:tcPr>
          <w:p w14:paraId="75CFEC3C" w14:textId="38B224ED" w:rsidR="00302DBC" w:rsidRDefault="00302DBC" w:rsidP="00302DBC">
            <w:pPr>
              <w:pStyle w:val="TAL"/>
            </w:pPr>
            <w:r>
              <w:t>307 Temporary Redirect</w:t>
            </w:r>
          </w:p>
        </w:tc>
        <w:tc>
          <w:tcPr>
            <w:tcW w:w="4619" w:type="dxa"/>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AD34D7">
        <w:trPr>
          <w:jc w:val="center"/>
        </w:trPr>
        <w:tc>
          <w:tcPr>
            <w:tcW w:w="2004" w:type="dxa"/>
          </w:tcPr>
          <w:p w14:paraId="28673C05" w14:textId="0EA98E5D" w:rsidR="00302DBC" w:rsidRDefault="00302DBC" w:rsidP="00302DBC">
            <w:pPr>
              <w:pStyle w:val="TAL"/>
            </w:pPr>
            <w:r>
              <w:t>RedirectResponse</w:t>
            </w:r>
          </w:p>
        </w:tc>
        <w:tc>
          <w:tcPr>
            <w:tcW w:w="361" w:type="dxa"/>
          </w:tcPr>
          <w:p w14:paraId="1B764ECE" w14:textId="19C72FF9" w:rsidR="00302DBC" w:rsidRDefault="00302DBC" w:rsidP="00302DBC">
            <w:pPr>
              <w:pStyle w:val="TAC"/>
              <w:rPr>
                <w:noProof/>
              </w:rPr>
            </w:pPr>
            <w:r>
              <w:t>O</w:t>
            </w:r>
          </w:p>
        </w:tc>
        <w:tc>
          <w:tcPr>
            <w:tcW w:w="1259" w:type="dxa"/>
          </w:tcPr>
          <w:p w14:paraId="24B9F726" w14:textId="0988210D" w:rsidR="00302DBC" w:rsidRDefault="00302DBC" w:rsidP="00302DBC">
            <w:pPr>
              <w:pStyle w:val="TAC"/>
              <w:rPr>
                <w:noProof/>
              </w:rPr>
            </w:pPr>
            <w:r>
              <w:t>0..1</w:t>
            </w:r>
          </w:p>
        </w:tc>
        <w:tc>
          <w:tcPr>
            <w:tcW w:w="1441" w:type="dxa"/>
          </w:tcPr>
          <w:p w14:paraId="0D4B3D22" w14:textId="4668AF09" w:rsidR="00302DBC" w:rsidRDefault="00302DBC" w:rsidP="00302DBC">
            <w:pPr>
              <w:pStyle w:val="TAL"/>
            </w:pPr>
            <w:r>
              <w:t>308 Permanent Redirect</w:t>
            </w:r>
          </w:p>
        </w:tc>
        <w:tc>
          <w:tcPr>
            <w:tcW w:w="4619" w:type="dxa"/>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AD34D7">
        <w:trPr>
          <w:jc w:val="center"/>
        </w:trPr>
        <w:tc>
          <w:tcPr>
            <w:tcW w:w="9684" w:type="dxa"/>
            <w:gridSpan w:val="5"/>
          </w:tcPr>
          <w:p w14:paraId="77CECFF9" w14:textId="6B4A163B"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02DBC" w14:paraId="06406BCF" w14:textId="77777777" w:rsidTr="00AD34D7">
        <w:trPr>
          <w:jc w:val="center"/>
        </w:trPr>
        <w:tc>
          <w:tcPr>
            <w:tcW w:w="825" w:type="pct"/>
            <w:tcBorders>
              <w:bottom w:val="single" w:sz="6" w:space="0" w:color="auto"/>
            </w:tcBorders>
            <w:shd w:val="clear" w:color="auto" w:fill="C0C0C0"/>
          </w:tcPr>
          <w:p w14:paraId="57D317F4" w14:textId="77777777" w:rsidR="00302DBC" w:rsidRDefault="00302DBC" w:rsidP="00A53BC6">
            <w:pPr>
              <w:pStyle w:val="TAH"/>
            </w:pPr>
            <w:r>
              <w:t>Name</w:t>
            </w:r>
          </w:p>
        </w:tc>
        <w:tc>
          <w:tcPr>
            <w:tcW w:w="732" w:type="pct"/>
            <w:tcBorders>
              <w:bottom w:val="single" w:sz="6" w:space="0" w:color="auto"/>
            </w:tcBorders>
            <w:shd w:val="clear" w:color="auto" w:fill="C0C0C0"/>
          </w:tcPr>
          <w:p w14:paraId="584ADA89" w14:textId="77777777" w:rsidR="00302DBC" w:rsidRDefault="00302DBC" w:rsidP="00A53BC6">
            <w:pPr>
              <w:pStyle w:val="TAH"/>
            </w:pPr>
            <w:r>
              <w:t>Data type</w:t>
            </w:r>
          </w:p>
        </w:tc>
        <w:tc>
          <w:tcPr>
            <w:tcW w:w="217" w:type="pct"/>
            <w:tcBorders>
              <w:bottom w:val="single" w:sz="6" w:space="0" w:color="auto"/>
            </w:tcBorders>
            <w:shd w:val="clear" w:color="auto" w:fill="C0C0C0"/>
          </w:tcPr>
          <w:p w14:paraId="4AAE8D04" w14:textId="77777777" w:rsidR="00302DBC" w:rsidRDefault="00302DBC" w:rsidP="00A53BC6">
            <w:pPr>
              <w:pStyle w:val="TAH"/>
            </w:pPr>
            <w:r>
              <w:t>P</w:t>
            </w:r>
          </w:p>
        </w:tc>
        <w:tc>
          <w:tcPr>
            <w:tcW w:w="581" w:type="pct"/>
            <w:tcBorders>
              <w:bottom w:val="single" w:sz="6" w:space="0" w:color="auto"/>
            </w:tcBorders>
            <w:shd w:val="clear" w:color="auto" w:fill="C0C0C0"/>
          </w:tcPr>
          <w:p w14:paraId="2564A4BA" w14:textId="77777777" w:rsidR="00302DBC" w:rsidRDefault="00302DBC" w:rsidP="00A53BC6">
            <w:pPr>
              <w:pStyle w:val="TAH"/>
            </w:pPr>
            <w:r>
              <w:t>Cardinality</w:t>
            </w:r>
          </w:p>
        </w:tc>
        <w:tc>
          <w:tcPr>
            <w:tcW w:w="2645" w:type="pct"/>
            <w:tcBorders>
              <w:bottom w:val="single" w:sz="6"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D34D7">
        <w:trPr>
          <w:jc w:val="center"/>
        </w:trPr>
        <w:tc>
          <w:tcPr>
            <w:tcW w:w="825" w:type="pct"/>
            <w:tcBorders>
              <w:top w:val="single" w:sz="6" w:space="0" w:color="auto"/>
            </w:tcBorders>
            <w:shd w:val="clear" w:color="auto" w:fill="auto"/>
          </w:tcPr>
          <w:p w14:paraId="70748C95" w14:textId="77777777" w:rsidR="00302DBC" w:rsidRDefault="00302DBC" w:rsidP="00A53BC6">
            <w:pPr>
              <w:pStyle w:val="TAL"/>
            </w:pPr>
            <w:r>
              <w:t>Location</w:t>
            </w:r>
          </w:p>
        </w:tc>
        <w:tc>
          <w:tcPr>
            <w:tcW w:w="732" w:type="pct"/>
            <w:tcBorders>
              <w:top w:val="single" w:sz="6" w:space="0" w:color="auto"/>
            </w:tcBorders>
          </w:tcPr>
          <w:p w14:paraId="42422CA9" w14:textId="77777777" w:rsidR="00302DBC" w:rsidRDefault="00302DBC" w:rsidP="00A53BC6">
            <w:pPr>
              <w:pStyle w:val="TAL"/>
            </w:pPr>
            <w:r>
              <w:t>string</w:t>
            </w:r>
          </w:p>
        </w:tc>
        <w:tc>
          <w:tcPr>
            <w:tcW w:w="217" w:type="pct"/>
            <w:tcBorders>
              <w:top w:val="single" w:sz="6" w:space="0" w:color="auto"/>
            </w:tcBorders>
          </w:tcPr>
          <w:p w14:paraId="7FB82509" w14:textId="77777777" w:rsidR="00302DBC" w:rsidRDefault="00302DBC" w:rsidP="00A53BC6">
            <w:pPr>
              <w:pStyle w:val="TAC"/>
            </w:pPr>
            <w:r>
              <w:t>M</w:t>
            </w:r>
          </w:p>
        </w:tc>
        <w:tc>
          <w:tcPr>
            <w:tcW w:w="581" w:type="pct"/>
            <w:tcBorders>
              <w:top w:val="single" w:sz="6" w:space="0" w:color="auto"/>
            </w:tcBorders>
          </w:tcPr>
          <w:p w14:paraId="5671BBB6" w14:textId="77777777" w:rsidR="00302DBC" w:rsidRDefault="00302DBC" w:rsidP="00A53BC6">
            <w:pPr>
              <w:pStyle w:val="TAL"/>
            </w:pPr>
            <w:r>
              <w:t>1</w:t>
            </w:r>
          </w:p>
        </w:tc>
        <w:tc>
          <w:tcPr>
            <w:tcW w:w="2645" w:type="pct"/>
            <w:tcBorders>
              <w:top w:val="single" w:sz="6" w:space="0" w:color="auto"/>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D34D7">
        <w:trPr>
          <w:jc w:val="center"/>
        </w:trPr>
        <w:tc>
          <w:tcPr>
            <w:tcW w:w="825" w:type="pct"/>
            <w:shd w:val="clear" w:color="auto" w:fill="auto"/>
          </w:tcPr>
          <w:p w14:paraId="4D22D3CD" w14:textId="77777777" w:rsidR="00302DBC" w:rsidRDefault="00302DBC" w:rsidP="00A53BC6">
            <w:pPr>
              <w:pStyle w:val="TAL"/>
            </w:pPr>
            <w:r>
              <w:rPr>
                <w:lang w:eastAsia="zh-CN"/>
              </w:rPr>
              <w:t>3gpp-Sbi-Target-Nf-Id</w:t>
            </w:r>
          </w:p>
        </w:tc>
        <w:tc>
          <w:tcPr>
            <w:tcW w:w="732" w:type="pct"/>
          </w:tcPr>
          <w:p w14:paraId="4C242F32" w14:textId="77777777" w:rsidR="00302DBC" w:rsidRDefault="00302DBC" w:rsidP="00A53BC6">
            <w:pPr>
              <w:pStyle w:val="TAL"/>
            </w:pPr>
            <w:r>
              <w:rPr>
                <w:lang w:eastAsia="fr-FR"/>
              </w:rPr>
              <w:t>string</w:t>
            </w:r>
          </w:p>
        </w:tc>
        <w:tc>
          <w:tcPr>
            <w:tcW w:w="217" w:type="pct"/>
          </w:tcPr>
          <w:p w14:paraId="23337532" w14:textId="77777777" w:rsidR="00302DBC" w:rsidRDefault="00302DBC" w:rsidP="00A53BC6">
            <w:pPr>
              <w:pStyle w:val="TAC"/>
            </w:pPr>
            <w:r>
              <w:rPr>
                <w:lang w:eastAsia="fr-FR"/>
              </w:rPr>
              <w:t>O</w:t>
            </w:r>
          </w:p>
        </w:tc>
        <w:tc>
          <w:tcPr>
            <w:tcW w:w="581" w:type="pct"/>
          </w:tcPr>
          <w:p w14:paraId="0823C573" w14:textId="77777777" w:rsidR="00302DBC" w:rsidRDefault="00302DBC" w:rsidP="00A53BC6">
            <w:pPr>
              <w:pStyle w:val="TAL"/>
            </w:pPr>
            <w:r>
              <w:rPr>
                <w:lang w:eastAsia="fr-FR"/>
              </w:rPr>
              <w:t>0..1</w:t>
            </w:r>
          </w:p>
        </w:tc>
        <w:tc>
          <w:tcPr>
            <w:tcW w:w="2645" w:type="pct"/>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02DBC" w14:paraId="529180A5" w14:textId="77777777" w:rsidTr="00AD34D7">
        <w:trPr>
          <w:jc w:val="center"/>
        </w:trPr>
        <w:tc>
          <w:tcPr>
            <w:tcW w:w="825" w:type="pct"/>
            <w:tcBorders>
              <w:bottom w:val="single" w:sz="6" w:space="0" w:color="auto"/>
            </w:tcBorders>
            <w:shd w:val="clear" w:color="auto" w:fill="C0C0C0"/>
          </w:tcPr>
          <w:p w14:paraId="2954605A" w14:textId="77777777" w:rsidR="00302DBC" w:rsidRDefault="00302DBC" w:rsidP="00A53BC6">
            <w:pPr>
              <w:pStyle w:val="TAH"/>
            </w:pPr>
            <w:r>
              <w:t>Name</w:t>
            </w:r>
          </w:p>
        </w:tc>
        <w:tc>
          <w:tcPr>
            <w:tcW w:w="732" w:type="pct"/>
            <w:tcBorders>
              <w:bottom w:val="single" w:sz="6" w:space="0" w:color="auto"/>
            </w:tcBorders>
            <w:shd w:val="clear" w:color="auto" w:fill="C0C0C0"/>
          </w:tcPr>
          <w:p w14:paraId="25012108" w14:textId="77777777" w:rsidR="00302DBC" w:rsidRDefault="00302DBC" w:rsidP="00A53BC6">
            <w:pPr>
              <w:pStyle w:val="TAH"/>
            </w:pPr>
            <w:r>
              <w:t>Data type</w:t>
            </w:r>
          </w:p>
        </w:tc>
        <w:tc>
          <w:tcPr>
            <w:tcW w:w="217" w:type="pct"/>
            <w:tcBorders>
              <w:bottom w:val="single" w:sz="6" w:space="0" w:color="auto"/>
            </w:tcBorders>
            <w:shd w:val="clear" w:color="auto" w:fill="C0C0C0"/>
          </w:tcPr>
          <w:p w14:paraId="375CFC8F" w14:textId="77777777" w:rsidR="00302DBC" w:rsidRDefault="00302DBC" w:rsidP="00A53BC6">
            <w:pPr>
              <w:pStyle w:val="TAH"/>
            </w:pPr>
            <w:r>
              <w:t>P</w:t>
            </w:r>
          </w:p>
        </w:tc>
        <w:tc>
          <w:tcPr>
            <w:tcW w:w="581" w:type="pct"/>
            <w:tcBorders>
              <w:bottom w:val="single" w:sz="6" w:space="0" w:color="auto"/>
            </w:tcBorders>
            <w:shd w:val="clear" w:color="auto" w:fill="C0C0C0"/>
          </w:tcPr>
          <w:p w14:paraId="0551CCD3" w14:textId="77777777" w:rsidR="00302DBC" w:rsidRDefault="00302DBC" w:rsidP="00A53BC6">
            <w:pPr>
              <w:pStyle w:val="TAH"/>
            </w:pPr>
            <w:r>
              <w:t>Cardinality</w:t>
            </w:r>
          </w:p>
        </w:tc>
        <w:tc>
          <w:tcPr>
            <w:tcW w:w="2645" w:type="pct"/>
            <w:tcBorders>
              <w:bottom w:val="single" w:sz="6"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D34D7">
        <w:trPr>
          <w:jc w:val="center"/>
        </w:trPr>
        <w:tc>
          <w:tcPr>
            <w:tcW w:w="825" w:type="pct"/>
            <w:tcBorders>
              <w:top w:val="single" w:sz="6" w:space="0" w:color="auto"/>
            </w:tcBorders>
            <w:shd w:val="clear" w:color="auto" w:fill="auto"/>
          </w:tcPr>
          <w:p w14:paraId="33010BB0" w14:textId="77777777" w:rsidR="00302DBC" w:rsidRDefault="00302DBC" w:rsidP="00A53BC6">
            <w:pPr>
              <w:pStyle w:val="TAL"/>
            </w:pPr>
            <w:r>
              <w:t>Location</w:t>
            </w:r>
          </w:p>
        </w:tc>
        <w:tc>
          <w:tcPr>
            <w:tcW w:w="732" w:type="pct"/>
            <w:tcBorders>
              <w:top w:val="single" w:sz="6" w:space="0" w:color="auto"/>
            </w:tcBorders>
          </w:tcPr>
          <w:p w14:paraId="4A2A3F4C" w14:textId="77777777" w:rsidR="00302DBC" w:rsidRDefault="00302DBC" w:rsidP="00A53BC6">
            <w:pPr>
              <w:pStyle w:val="TAL"/>
            </w:pPr>
            <w:r>
              <w:t>string</w:t>
            </w:r>
          </w:p>
        </w:tc>
        <w:tc>
          <w:tcPr>
            <w:tcW w:w="217" w:type="pct"/>
            <w:tcBorders>
              <w:top w:val="single" w:sz="6" w:space="0" w:color="auto"/>
            </w:tcBorders>
          </w:tcPr>
          <w:p w14:paraId="51CB10B6" w14:textId="77777777" w:rsidR="00302DBC" w:rsidRDefault="00302DBC" w:rsidP="00A53BC6">
            <w:pPr>
              <w:pStyle w:val="TAC"/>
            </w:pPr>
            <w:r>
              <w:t>M</w:t>
            </w:r>
          </w:p>
        </w:tc>
        <w:tc>
          <w:tcPr>
            <w:tcW w:w="581" w:type="pct"/>
            <w:tcBorders>
              <w:top w:val="single" w:sz="6" w:space="0" w:color="auto"/>
            </w:tcBorders>
          </w:tcPr>
          <w:p w14:paraId="764D089B" w14:textId="77777777" w:rsidR="00302DBC" w:rsidRDefault="00302DBC" w:rsidP="00A53BC6">
            <w:pPr>
              <w:pStyle w:val="TAL"/>
            </w:pPr>
            <w:r>
              <w:t>1</w:t>
            </w:r>
          </w:p>
        </w:tc>
        <w:tc>
          <w:tcPr>
            <w:tcW w:w="2645" w:type="pct"/>
            <w:tcBorders>
              <w:top w:val="single" w:sz="6" w:space="0" w:color="auto"/>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D34D7">
        <w:trPr>
          <w:jc w:val="center"/>
        </w:trPr>
        <w:tc>
          <w:tcPr>
            <w:tcW w:w="825" w:type="pct"/>
            <w:shd w:val="clear" w:color="auto" w:fill="auto"/>
          </w:tcPr>
          <w:p w14:paraId="412A45F7" w14:textId="77777777" w:rsidR="00302DBC" w:rsidRDefault="00302DBC" w:rsidP="00A53BC6">
            <w:pPr>
              <w:pStyle w:val="TAL"/>
            </w:pPr>
            <w:r>
              <w:rPr>
                <w:lang w:eastAsia="zh-CN"/>
              </w:rPr>
              <w:t>3gpp-Sbi-Target-Nf-Id</w:t>
            </w:r>
          </w:p>
        </w:tc>
        <w:tc>
          <w:tcPr>
            <w:tcW w:w="732" w:type="pct"/>
          </w:tcPr>
          <w:p w14:paraId="0DCAFB03" w14:textId="77777777" w:rsidR="00302DBC" w:rsidRDefault="00302DBC" w:rsidP="00A53BC6">
            <w:pPr>
              <w:pStyle w:val="TAL"/>
            </w:pPr>
            <w:r>
              <w:rPr>
                <w:lang w:eastAsia="fr-FR"/>
              </w:rPr>
              <w:t>string</w:t>
            </w:r>
          </w:p>
        </w:tc>
        <w:tc>
          <w:tcPr>
            <w:tcW w:w="217" w:type="pct"/>
          </w:tcPr>
          <w:p w14:paraId="3F0C533E" w14:textId="77777777" w:rsidR="00302DBC" w:rsidRDefault="00302DBC" w:rsidP="00A53BC6">
            <w:pPr>
              <w:pStyle w:val="TAC"/>
            </w:pPr>
            <w:r>
              <w:rPr>
                <w:lang w:eastAsia="fr-FR"/>
              </w:rPr>
              <w:t>O</w:t>
            </w:r>
          </w:p>
        </w:tc>
        <w:tc>
          <w:tcPr>
            <w:tcW w:w="581" w:type="pct"/>
          </w:tcPr>
          <w:p w14:paraId="56E2515B" w14:textId="77777777" w:rsidR="00302DBC" w:rsidRDefault="00302DBC" w:rsidP="00A53BC6">
            <w:pPr>
              <w:pStyle w:val="TAL"/>
            </w:pPr>
            <w:r>
              <w:rPr>
                <w:lang w:eastAsia="fr-FR"/>
              </w:rPr>
              <w:t>0..1</w:t>
            </w:r>
          </w:p>
        </w:tc>
        <w:tc>
          <w:tcPr>
            <w:tcW w:w="2645" w:type="pct"/>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56276A13" w:rsidR="00171CBC" w:rsidRDefault="00171CBC" w:rsidP="00171CBC">
      <w:pPr>
        <w:pStyle w:val="4"/>
      </w:pPr>
      <w:bookmarkStart w:id="1146" w:name="_Toc97037347"/>
      <w:bookmarkStart w:id="1147" w:name="_Toc97193131"/>
      <w:bookmarkStart w:id="1148" w:name="_Toc100953764"/>
      <w:bookmarkStart w:id="1149" w:name="_Toc104547415"/>
      <w:r>
        <w:t>5.2.5.3</w:t>
      </w:r>
      <w:r>
        <w:tab/>
      </w:r>
      <w:r w:rsidR="0006338A">
        <w:rPr>
          <w:rFonts w:eastAsia="Times New Roman"/>
          <w:noProof/>
        </w:rPr>
        <w:t>Fetch</w:t>
      </w:r>
      <w:r>
        <w:rPr>
          <w:rFonts w:eastAsia="Times New Roman"/>
          <w:noProof/>
        </w:rPr>
        <w:t xml:space="preserve"> Notification</w:t>
      </w:r>
      <w:bookmarkEnd w:id="1146"/>
      <w:bookmarkEnd w:id="1147"/>
      <w:bookmarkEnd w:id="1148"/>
      <w:bookmarkEnd w:id="1149"/>
    </w:p>
    <w:p w14:paraId="2DC50027" w14:textId="77777777" w:rsidR="00171CBC" w:rsidRDefault="00171CBC" w:rsidP="00171CBC">
      <w:pPr>
        <w:pStyle w:val="5"/>
        <w:rPr>
          <w:noProof/>
        </w:rPr>
      </w:pPr>
      <w:bookmarkStart w:id="1150" w:name="_Toc97037348"/>
      <w:bookmarkStart w:id="1151" w:name="_Toc97193132"/>
      <w:bookmarkStart w:id="1152" w:name="_Toc100953765"/>
      <w:bookmarkStart w:id="1153" w:name="_Toc104547416"/>
      <w:r>
        <w:t>5.2.5.3</w:t>
      </w:r>
      <w:r>
        <w:rPr>
          <w:noProof/>
        </w:rPr>
        <w:t>.1</w:t>
      </w:r>
      <w:r>
        <w:rPr>
          <w:noProof/>
        </w:rPr>
        <w:tab/>
        <w:t>Description</w:t>
      </w:r>
      <w:bookmarkEnd w:id="1150"/>
      <w:bookmarkEnd w:id="1151"/>
      <w:bookmarkEnd w:id="1152"/>
      <w:bookmarkEnd w:id="1153"/>
    </w:p>
    <w:p w14:paraId="79A395FB" w14:textId="411D4454"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
        <w:rPr>
          <w:noProof/>
        </w:rPr>
      </w:pPr>
      <w:bookmarkStart w:id="1154" w:name="_Toc97037349"/>
      <w:bookmarkStart w:id="1155" w:name="_Toc97193133"/>
      <w:bookmarkStart w:id="1156" w:name="_Toc100953766"/>
      <w:bookmarkStart w:id="1157" w:name="_Toc104547417"/>
      <w:r>
        <w:lastRenderedPageBreak/>
        <w:t>5.2.5.3</w:t>
      </w:r>
      <w:r>
        <w:rPr>
          <w:noProof/>
        </w:rPr>
        <w:t>.2</w:t>
      </w:r>
      <w:r>
        <w:rPr>
          <w:noProof/>
        </w:rPr>
        <w:tab/>
        <w:t>Target URI</w:t>
      </w:r>
      <w:bookmarkEnd w:id="1154"/>
      <w:bookmarkEnd w:id="1155"/>
      <w:bookmarkEnd w:id="1156"/>
      <w:bookmarkEnd w:id="1157"/>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1AD313CC"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
        <w:rPr>
          <w:noProof/>
        </w:rPr>
      </w:pPr>
      <w:bookmarkStart w:id="1158" w:name="_Toc83230072"/>
      <w:bookmarkStart w:id="1159" w:name="_Toc66277780"/>
      <w:bookmarkStart w:id="1160" w:name="_Toc56672222"/>
      <w:bookmarkStart w:id="1161" w:name="_Toc51761292"/>
      <w:bookmarkStart w:id="1162" w:name="_Toc50023802"/>
      <w:bookmarkStart w:id="1163" w:name="_Toc49935456"/>
      <w:bookmarkStart w:id="1164" w:name="_Toc45132989"/>
      <w:bookmarkStart w:id="1165" w:name="_Toc43298212"/>
      <w:bookmarkStart w:id="1166" w:name="_Toc39063154"/>
      <w:bookmarkStart w:id="1167" w:name="_Toc36037720"/>
      <w:bookmarkStart w:id="1168" w:name="_Toc34210695"/>
      <w:bookmarkStart w:id="1169" w:name="_Toc28011579"/>
      <w:bookmarkStart w:id="1170" w:name="_Toc97037350"/>
      <w:bookmarkStart w:id="1171" w:name="_Toc97193134"/>
      <w:bookmarkStart w:id="1172" w:name="_Toc100953767"/>
      <w:bookmarkStart w:id="1173" w:name="_Toc104547418"/>
      <w:r>
        <w:rPr>
          <w:noProof/>
        </w:rPr>
        <w:t>5.2.5.3.3</w:t>
      </w:r>
      <w:r>
        <w:rPr>
          <w:noProof/>
        </w:rPr>
        <w:tab/>
        <w:t>Standard Methods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79F42D90" w14:textId="77777777" w:rsidR="00171CBC" w:rsidRDefault="00171CBC" w:rsidP="00171CBC">
      <w:pPr>
        <w:pStyle w:val="6"/>
      </w:pPr>
      <w:bookmarkStart w:id="1174" w:name="_Toc97037351"/>
      <w:bookmarkStart w:id="1175" w:name="_Toc97193135"/>
      <w:bookmarkStart w:id="1176" w:name="_Toc100953768"/>
      <w:bookmarkStart w:id="1177" w:name="_Toc104547419"/>
      <w:r>
        <w:t>5.2.5.3.3.1</w:t>
      </w:r>
      <w:r>
        <w:tab/>
        <w:t>POST</w:t>
      </w:r>
      <w:bookmarkEnd w:id="1174"/>
      <w:bookmarkEnd w:id="1175"/>
      <w:bookmarkEnd w:id="1176"/>
      <w:bookmarkEnd w:id="1177"/>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71CBC" w14:paraId="4E194E85" w14:textId="77777777" w:rsidTr="00AD34D7">
        <w:trPr>
          <w:jc w:val="center"/>
        </w:trPr>
        <w:tc>
          <w:tcPr>
            <w:tcW w:w="825" w:type="pct"/>
            <w:tcBorders>
              <w:bottom w:val="single" w:sz="6" w:space="0" w:color="auto"/>
            </w:tcBorders>
            <w:shd w:val="clear" w:color="auto" w:fill="C0C0C0"/>
          </w:tcPr>
          <w:p w14:paraId="6E1F7923" w14:textId="77777777" w:rsidR="00171CBC" w:rsidRDefault="00171CBC" w:rsidP="006263B3">
            <w:pPr>
              <w:pStyle w:val="TAH"/>
            </w:pPr>
            <w:r>
              <w:t>Data type</w:t>
            </w:r>
          </w:p>
        </w:tc>
        <w:tc>
          <w:tcPr>
            <w:tcW w:w="225" w:type="pct"/>
            <w:tcBorders>
              <w:bottom w:val="single" w:sz="6" w:space="0" w:color="auto"/>
            </w:tcBorders>
            <w:shd w:val="clear" w:color="auto" w:fill="C0C0C0"/>
          </w:tcPr>
          <w:p w14:paraId="487725D5" w14:textId="77777777" w:rsidR="00171CBC" w:rsidRDefault="00171CBC" w:rsidP="006263B3">
            <w:pPr>
              <w:pStyle w:val="TAH"/>
            </w:pPr>
            <w:r>
              <w:t>P</w:t>
            </w:r>
          </w:p>
        </w:tc>
        <w:tc>
          <w:tcPr>
            <w:tcW w:w="649" w:type="pct"/>
            <w:tcBorders>
              <w:bottom w:val="single" w:sz="6" w:space="0" w:color="auto"/>
            </w:tcBorders>
            <w:shd w:val="clear" w:color="auto" w:fill="C0C0C0"/>
          </w:tcPr>
          <w:p w14:paraId="1DF3286F" w14:textId="77777777" w:rsidR="00171CBC" w:rsidRDefault="00171CBC" w:rsidP="006263B3">
            <w:pPr>
              <w:pStyle w:val="TAH"/>
            </w:pPr>
            <w:r>
              <w:t>Cardinality</w:t>
            </w:r>
          </w:p>
        </w:tc>
        <w:tc>
          <w:tcPr>
            <w:tcW w:w="583" w:type="pct"/>
            <w:tcBorders>
              <w:bottom w:val="single" w:sz="6" w:space="0" w:color="auto"/>
            </w:tcBorders>
            <w:shd w:val="clear" w:color="auto" w:fill="C0C0C0"/>
          </w:tcPr>
          <w:p w14:paraId="1462EBD1" w14:textId="77777777" w:rsidR="00171CBC" w:rsidRDefault="00171CBC" w:rsidP="006263B3">
            <w:pPr>
              <w:pStyle w:val="TAH"/>
            </w:pPr>
            <w:r>
              <w:t>Response</w:t>
            </w:r>
          </w:p>
          <w:p w14:paraId="31FD5AF6" w14:textId="77777777" w:rsidR="00171CBC" w:rsidRDefault="00171CBC" w:rsidP="006263B3">
            <w:pPr>
              <w:pStyle w:val="TAH"/>
            </w:pPr>
            <w:r>
              <w:t>codes</w:t>
            </w:r>
          </w:p>
        </w:tc>
        <w:tc>
          <w:tcPr>
            <w:tcW w:w="2718" w:type="pct"/>
            <w:tcBorders>
              <w:bottom w:val="single" w:sz="6" w:space="0" w:color="auto"/>
            </w:tcBorders>
            <w:shd w:val="clear" w:color="auto" w:fill="C0C0C0"/>
          </w:tcPr>
          <w:p w14:paraId="5F976562" w14:textId="77777777" w:rsidR="00171CBC" w:rsidRDefault="00171CBC" w:rsidP="006263B3">
            <w:pPr>
              <w:pStyle w:val="TAH"/>
            </w:pPr>
            <w:r>
              <w:t>Description</w:t>
            </w:r>
          </w:p>
        </w:tc>
      </w:tr>
      <w:tr w:rsidR="00171CBC" w14:paraId="0E36968D" w14:textId="77777777" w:rsidTr="00AD34D7">
        <w:trPr>
          <w:jc w:val="center"/>
        </w:trPr>
        <w:tc>
          <w:tcPr>
            <w:tcW w:w="825" w:type="pct"/>
            <w:tcBorders>
              <w:top w:val="single" w:sz="6" w:space="0" w:color="auto"/>
            </w:tcBorders>
            <w:shd w:val="clear" w:color="auto" w:fill="auto"/>
          </w:tcPr>
          <w:p w14:paraId="3BE63010" w14:textId="77777777" w:rsidR="00171CBC" w:rsidRDefault="00171CBC" w:rsidP="006263B3">
            <w:pPr>
              <w:pStyle w:val="TAL"/>
            </w:pPr>
            <w:r>
              <w:t>NmfafDataAnaNotification</w:t>
            </w:r>
          </w:p>
        </w:tc>
        <w:tc>
          <w:tcPr>
            <w:tcW w:w="225" w:type="pct"/>
            <w:tcBorders>
              <w:top w:val="single" w:sz="6" w:space="0" w:color="auto"/>
            </w:tcBorders>
          </w:tcPr>
          <w:p w14:paraId="08CEB74C" w14:textId="77777777" w:rsidR="00171CBC" w:rsidRDefault="00171CBC" w:rsidP="006263B3">
            <w:pPr>
              <w:pStyle w:val="TAC"/>
            </w:pPr>
            <w:r>
              <w:t>M</w:t>
            </w:r>
          </w:p>
        </w:tc>
        <w:tc>
          <w:tcPr>
            <w:tcW w:w="649" w:type="pct"/>
            <w:tcBorders>
              <w:top w:val="single" w:sz="6" w:space="0" w:color="auto"/>
            </w:tcBorders>
          </w:tcPr>
          <w:p w14:paraId="7D5A9E25" w14:textId="77777777" w:rsidR="00171CBC" w:rsidRDefault="00171CBC" w:rsidP="006263B3">
            <w:pPr>
              <w:pStyle w:val="TAL"/>
            </w:pPr>
            <w:r>
              <w:t>1</w:t>
            </w:r>
          </w:p>
        </w:tc>
        <w:tc>
          <w:tcPr>
            <w:tcW w:w="583" w:type="pct"/>
            <w:tcBorders>
              <w:top w:val="single" w:sz="6" w:space="0" w:color="auto"/>
            </w:tcBorders>
          </w:tcPr>
          <w:p w14:paraId="1871F2D8" w14:textId="77777777" w:rsidR="00171CBC" w:rsidRDefault="00171CBC" w:rsidP="006263B3">
            <w:pPr>
              <w:pStyle w:val="TAL"/>
            </w:pPr>
            <w:r>
              <w:t>200 OK</w:t>
            </w:r>
          </w:p>
        </w:tc>
        <w:tc>
          <w:tcPr>
            <w:tcW w:w="2718" w:type="pct"/>
            <w:tcBorders>
              <w:top w:val="single" w:sz="6" w:space="0" w:color="auto"/>
            </w:tcBorders>
            <w:shd w:val="clear" w:color="auto" w:fill="auto"/>
          </w:tcPr>
          <w:p w14:paraId="667E169E" w14:textId="77777777" w:rsidR="00171CBC" w:rsidRDefault="00171CBC" w:rsidP="006263B3">
            <w:pPr>
              <w:pStyle w:val="TAL"/>
            </w:pPr>
            <w:r>
              <w:t xml:space="preserve">The stored data or analytics related to the </w:t>
            </w:r>
            <w:r>
              <w:rPr>
                <w:lang w:val="en-US"/>
              </w:rPr>
              <w:t>"</w:t>
            </w:r>
            <w:r w:rsidRPr="00085C06">
              <w:t>fetch-corr-ids</w:t>
            </w:r>
            <w:r>
              <w:t>".</w:t>
            </w:r>
          </w:p>
        </w:tc>
      </w:tr>
      <w:tr w:rsidR="00171CBC" w14:paraId="3FD1FEE2" w14:textId="77777777" w:rsidTr="00AD34D7">
        <w:trPr>
          <w:jc w:val="center"/>
        </w:trPr>
        <w:tc>
          <w:tcPr>
            <w:tcW w:w="825" w:type="pct"/>
            <w:shd w:val="clear" w:color="auto" w:fill="auto"/>
          </w:tcPr>
          <w:p w14:paraId="5F3A48F5" w14:textId="2EAB4550" w:rsidR="00171CBC" w:rsidRDefault="0006338A" w:rsidP="006263B3">
            <w:pPr>
              <w:pStyle w:val="TAL"/>
            </w:pPr>
            <w:r w:rsidRPr="0006338A">
              <w:rPr>
                <w:lang w:eastAsia="zh-CN"/>
              </w:rPr>
              <w:t>RedirectResponse</w:t>
            </w:r>
          </w:p>
        </w:tc>
        <w:tc>
          <w:tcPr>
            <w:tcW w:w="225" w:type="pct"/>
          </w:tcPr>
          <w:p w14:paraId="5A0DBF83" w14:textId="3978FDC8" w:rsidR="00171CBC" w:rsidDel="003725B3" w:rsidRDefault="0006338A" w:rsidP="006263B3">
            <w:pPr>
              <w:pStyle w:val="TAC"/>
            </w:pPr>
            <w:r>
              <w:rPr>
                <w:rFonts w:hint="eastAsia"/>
              </w:rPr>
              <w:t>O</w:t>
            </w:r>
          </w:p>
        </w:tc>
        <w:tc>
          <w:tcPr>
            <w:tcW w:w="649" w:type="pct"/>
          </w:tcPr>
          <w:p w14:paraId="5C78DCA1" w14:textId="744DFD2E" w:rsidR="00171CBC" w:rsidDel="003725B3" w:rsidRDefault="0006338A" w:rsidP="006263B3">
            <w:pPr>
              <w:pStyle w:val="TAL"/>
            </w:pPr>
            <w:r>
              <w:t>0..1</w:t>
            </w:r>
          </w:p>
        </w:tc>
        <w:tc>
          <w:tcPr>
            <w:tcW w:w="583" w:type="pct"/>
          </w:tcPr>
          <w:p w14:paraId="23B4F6BD" w14:textId="77777777" w:rsidR="00171CBC" w:rsidDel="003725B3" w:rsidRDefault="00171CBC" w:rsidP="006263B3">
            <w:pPr>
              <w:pStyle w:val="TAL"/>
            </w:pPr>
            <w:r>
              <w:t>307 Temporary Redirect</w:t>
            </w:r>
          </w:p>
        </w:tc>
        <w:tc>
          <w:tcPr>
            <w:tcW w:w="2718" w:type="pct"/>
            <w:shd w:val="clear" w:color="auto" w:fill="auto"/>
          </w:tcPr>
          <w:p w14:paraId="706A79DD" w14:textId="77777777" w:rsidR="00171CBC" w:rsidRDefault="00171CBC" w:rsidP="006263B3">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AD34D7">
        <w:trPr>
          <w:jc w:val="center"/>
        </w:trPr>
        <w:tc>
          <w:tcPr>
            <w:tcW w:w="825" w:type="pct"/>
            <w:shd w:val="clear" w:color="auto" w:fill="auto"/>
          </w:tcPr>
          <w:p w14:paraId="762BF7A5" w14:textId="7B8EDD7C" w:rsidR="00171CBC" w:rsidRDefault="0006338A" w:rsidP="006263B3">
            <w:pPr>
              <w:pStyle w:val="TAL"/>
            </w:pPr>
            <w:r>
              <w:t>RedirectResponse</w:t>
            </w:r>
          </w:p>
        </w:tc>
        <w:tc>
          <w:tcPr>
            <w:tcW w:w="225" w:type="pct"/>
          </w:tcPr>
          <w:p w14:paraId="0FC86317" w14:textId="7B8240A4" w:rsidR="00171CBC" w:rsidDel="003725B3" w:rsidRDefault="0006338A" w:rsidP="006263B3">
            <w:pPr>
              <w:pStyle w:val="TAC"/>
            </w:pPr>
            <w:r>
              <w:t>O</w:t>
            </w:r>
          </w:p>
        </w:tc>
        <w:tc>
          <w:tcPr>
            <w:tcW w:w="649" w:type="pct"/>
          </w:tcPr>
          <w:p w14:paraId="158E1D6F" w14:textId="175DD172" w:rsidR="00171CBC" w:rsidDel="003725B3" w:rsidRDefault="0006338A" w:rsidP="006263B3">
            <w:pPr>
              <w:pStyle w:val="TAL"/>
            </w:pPr>
            <w:r>
              <w:t>0..1</w:t>
            </w:r>
          </w:p>
        </w:tc>
        <w:tc>
          <w:tcPr>
            <w:tcW w:w="583" w:type="pct"/>
          </w:tcPr>
          <w:p w14:paraId="080BE805" w14:textId="77777777" w:rsidR="00171CBC" w:rsidDel="003725B3" w:rsidRDefault="00171CBC" w:rsidP="006263B3">
            <w:pPr>
              <w:pStyle w:val="TAL"/>
            </w:pPr>
            <w:r>
              <w:t>308 Permanent Redirect</w:t>
            </w:r>
          </w:p>
        </w:tc>
        <w:tc>
          <w:tcPr>
            <w:tcW w:w="2718" w:type="pct"/>
            <w:shd w:val="clear" w:color="auto" w:fill="auto"/>
          </w:tcPr>
          <w:p w14:paraId="4BD0C03D" w14:textId="77777777" w:rsidR="00171CBC" w:rsidRDefault="00171CBC" w:rsidP="006263B3">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AD34D7">
        <w:trPr>
          <w:jc w:val="center"/>
        </w:trPr>
        <w:tc>
          <w:tcPr>
            <w:tcW w:w="5000" w:type="pct"/>
            <w:gridSpan w:val="5"/>
            <w:shd w:val="clear" w:color="auto" w:fill="auto"/>
          </w:tcPr>
          <w:p w14:paraId="191A468C" w14:textId="4816CC60" w:rsidR="00171CBC" w:rsidRDefault="00171CBC" w:rsidP="006263B3">
            <w:pPr>
              <w:pStyle w:val="TAN"/>
            </w:pPr>
            <w:r>
              <w:t>NOTE:</w:t>
            </w:r>
            <w:r>
              <w:rPr>
                <w:noProof/>
              </w:rPr>
              <w:tab/>
              <w:t xml:space="preserve">The manadatory </w:t>
            </w:r>
            <w:r>
              <w:t>HTTP error status code for the POST method listed in Table</w:t>
            </w:r>
            <w:r w:rsidR="003A2B6B">
              <w:t> </w:t>
            </w:r>
            <w:r>
              <w:t>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lastRenderedPageBreak/>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
      </w:pPr>
      <w:bookmarkStart w:id="1178" w:name="_Toc72784242"/>
      <w:bookmarkStart w:id="1179" w:name="_Toc73041788"/>
      <w:bookmarkStart w:id="1180" w:name="_Toc81244849"/>
      <w:bookmarkStart w:id="1181" w:name="_Toc88645413"/>
      <w:bookmarkStart w:id="1182" w:name="_Toc89426325"/>
      <w:bookmarkStart w:id="1183" w:name="_Toc94033204"/>
      <w:bookmarkStart w:id="1184" w:name="_Toc97037352"/>
      <w:bookmarkStart w:id="1185" w:name="_Toc97193136"/>
      <w:bookmarkStart w:id="1186" w:name="_Toc100953769"/>
      <w:bookmarkStart w:id="1187" w:name="_Toc104547420"/>
      <w:r>
        <w:t>5.2.6</w:t>
      </w:r>
      <w:r>
        <w:tab/>
        <w:t>Data Model</w:t>
      </w:r>
      <w:bookmarkEnd w:id="1178"/>
      <w:bookmarkEnd w:id="1179"/>
      <w:bookmarkEnd w:id="1180"/>
      <w:bookmarkEnd w:id="1181"/>
      <w:bookmarkEnd w:id="1182"/>
      <w:bookmarkEnd w:id="1183"/>
      <w:bookmarkEnd w:id="1184"/>
      <w:bookmarkEnd w:id="1185"/>
      <w:bookmarkEnd w:id="1186"/>
      <w:bookmarkEnd w:id="1187"/>
    </w:p>
    <w:p w14:paraId="1C0DB856" w14:textId="77777777" w:rsidR="00345A8F" w:rsidRDefault="00D862C6">
      <w:pPr>
        <w:pStyle w:val="4"/>
      </w:pPr>
      <w:bookmarkStart w:id="1188" w:name="_Toc72784243"/>
      <w:bookmarkStart w:id="1189" w:name="_Toc73041789"/>
      <w:bookmarkStart w:id="1190" w:name="_Toc81244850"/>
      <w:bookmarkStart w:id="1191" w:name="_Toc88645414"/>
      <w:bookmarkStart w:id="1192" w:name="_Toc89426326"/>
      <w:bookmarkStart w:id="1193" w:name="_Toc94033205"/>
      <w:bookmarkStart w:id="1194" w:name="_Toc97037353"/>
      <w:bookmarkStart w:id="1195" w:name="_Toc97193137"/>
      <w:bookmarkStart w:id="1196" w:name="_Toc100953770"/>
      <w:bookmarkStart w:id="1197" w:name="_Toc104547421"/>
      <w:r>
        <w:t>5.2.6.1</w:t>
      </w:r>
      <w:r>
        <w:tab/>
        <w:t>General</w:t>
      </w:r>
      <w:bookmarkEnd w:id="1188"/>
      <w:bookmarkEnd w:id="1189"/>
      <w:bookmarkEnd w:id="1190"/>
      <w:bookmarkEnd w:id="1191"/>
      <w:bookmarkEnd w:id="1192"/>
      <w:bookmarkEnd w:id="1193"/>
      <w:bookmarkEnd w:id="1194"/>
      <w:bookmarkEnd w:id="1195"/>
      <w:bookmarkEnd w:id="1196"/>
      <w:bookmarkEnd w:id="1197"/>
    </w:p>
    <w:p w14:paraId="55658AAA" w14:textId="77777777" w:rsidR="00345A8F" w:rsidRDefault="00D862C6">
      <w:r>
        <w:t>This clause specifies the application data model supported by the API.</w:t>
      </w:r>
    </w:p>
    <w:p w14:paraId="6F8100D3" w14:textId="121C8ECD"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2CBE5D12"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78A9F5CB"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6A4EA483"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AD34D7">
        <w:trPr>
          <w:jc w:val="center"/>
        </w:trPr>
        <w:tc>
          <w:tcPr>
            <w:tcW w:w="3178" w:type="dxa"/>
            <w:shd w:val="clear" w:color="auto" w:fill="C0C0C0"/>
            <w:hideMark/>
          </w:tcPr>
          <w:p w14:paraId="51811B8B" w14:textId="77777777" w:rsidR="00345A8F" w:rsidRDefault="00D862C6">
            <w:pPr>
              <w:pStyle w:val="TAH"/>
            </w:pPr>
            <w:r>
              <w:t>Data type</w:t>
            </w:r>
          </w:p>
        </w:tc>
        <w:tc>
          <w:tcPr>
            <w:tcW w:w="2148" w:type="dxa"/>
            <w:shd w:val="clear" w:color="auto" w:fill="C0C0C0"/>
          </w:tcPr>
          <w:p w14:paraId="610A716B" w14:textId="77777777" w:rsidR="00345A8F" w:rsidRDefault="00D862C6">
            <w:pPr>
              <w:pStyle w:val="TAH"/>
            </w:pPr>
            <w:r>
              <w:t>Reference</w:t>
            </w:r>
          </w:p>
        </w:tc>
        <w:tc>
          <w:tcPr>
            <w:tcW w:w="2382" w:type="dxa"/>
            <w:shd w:val="clear" w:color="auto" w:fill="C0C0C0"/>
            <w:hideMark/>
          </w:tcPr>
          <w:p w14:paraId="68AE127A" w14:textId="77777777" w:rsidR="00345A8F" w:rsidRDefault="00D862C6">
            <w:pPr>
              <w:pStyle w:val="TAH"/>
            </w:pPr>
            <w:r>
              <w:t>Comments</w:t>
            </w:r>
          </w:p>
        </w:tc>
        <w:tc>
          <w:tcPr>
            <w:tcW w:w="1716" w:type="dxa"/>
            <w:shd w:val="clear" w:color="auto" w:fill="C0C0C0"/>
          </w:tcPr>
          <w:p w14:paraId="7907AEC7" w14:textId="77777777" w:rsidR="00345A8F" w:rsidRDefault="00D862C6">
            <w:pPr>
              <w:pStyle w:val="TAH"/>
            </w:pPr>
            <w:r>
              <w:t>Applicability</w:t>
            </w:r>
          </w:p>
        </w:tc>
      </w:tr>
      <w:tr w:rsidR="00550796" w14:paraId="45B216EA" w14:textId="77777777" w:rsidTr="00AD34D7">
        <w:trPr>
          <w:jc w:val="center"/>
        </w:trPr>
        <w:tc>
          <w:tcPr>
            <w:tcW w:w="3178" w:type="dxa"/>
          </w:tcPr>
          <w:p w14:paraId="2757053E" w14:textId="77777777" w:rsidR="00550796" w:rsidRPr="003D3AE0" w:rsidRDefault="00550796" w:rsidP="00360F72">
            <w:pPr>
              <w:pStyle w:val="TAL"/>
            </w:pPr>
            <w:r>
              <w:t>DataNotification</w:t>
            </w:r>
          </w:p>
        </w:tc>
        <w:tc>
          <w:tcPr>
            <w:tcW w:w="2148" w:type="dxa"/>
          </w:tcPr>
          <w:p w14:paraId="5070F297" w14:textId="514DC40E" w:rsidR="00550796" w:rsidRDefault="00C9703F" w:rsidP="00360F72">
            <w:pPr>
              <w:pStyle w:val="TAL"/>
            </w:pPr>
            <w:r>
              <w:t>3GPP </w:t>
            </w:r>
            <w:r w:rsidR="00550796" w:rsidRPr="00F07117">
              <w:t>TS 29.5</w:t>
            </w:r>
            <w:r w:rsidR="00550796">
              <w:t>75</w:t>
            </w:r>
            <w:r w:rsidR="00550796" w:rsidRPr="00F07117">
              <w:t> </w:t>
            </w:r>
            <w:r w:rsidR="003408F0">
              <w:t>[23]</w:t>
            </w:r>
          </w:p>
        </w:tc>
        <w:tc>
          <w:tcPr>
            <w:tcW w:w="2382" w:type="dxa"/>
          </w:tcPr>
          <w:p w14:paraId="1817673F" w14:textId="77777777" w:rsidR="00550796" w:rsidRPr="00465A81" w:rsidRDefault="00550796" w:rsidP="00360F72">
            <w:pPr>
              <w:pStyle w:val="TAL"/>
              <w:rPr>
                <w:rFonts w:cs="Arial"/>
                <w:szCs w:val="18"/>
              </w:rPr>
            </w:pPr>
            <w:r>
              <w:rPr>
                <w:lang w:eastAsia="zh-CN"/>
              </w:rPr>
              <w:t>Represents a data subscription notification of one of various possible data sources</w:t>
            </w:r>
          </w:p>
        </w:tc>
        <w:tc>
          <w:tcPr>
            <w:tcW w:w="1716" w:type="dxa"/>
          </w:tcPr>
          <w:p w14:paraId="54E08DF0" w14:textId="77777777" w:rsidR="00550796" w:rsidRDefault="00550796" w:rsidP="00360F72">
            <w:pPr>
              <w:pStyle w:val="TAL"/>
              <w:rPr>
                <w:rFonts w:cs="Arial"/>
                <w:szCs w:val="18"/>
              </w:rPr>
            </w:pPr>
          </w:p>
        </w:tc>
      </w:tr>
      <w:tr w:rsidR="00171CBC" w14:paraId="1717163B" w14:textId="77777777" w:rsidTr="00AD34D7">
        <w:trPr>
          <w:jc w:val="center"/>
        </w:trPr>
        <w:tc>
          <w:tcPr>
            <w:tcW w:w="3178" w:type="dxa"/>
          </w:tcPr>
          <w:p w14:paraId="6D9D87B3" w14:textId="2EDF4063" w:rsidR="00171CBC" w:rsidRDefault="00171CBC" w:rsidP="00171CBC">
            <w:pPr>
              <w:pStyle w:val="TAL"/>
            </w:pPr>
            <w:r>
              <w:t>NnwdafEventsSubscriptionNotification</w:t>
            </w:r>
          </w:p>
        </w:tc>
        <w:tc>
          <w:tcPr>
            <w:tcW w:w="2148" w:type="dxa"/>
          </w:tcPr>
          <w:p w14:paraId="4F6BD2FD" w14:textId="04D617E6" w:rsidR="00171CBC" w:rsidRDefault="00171CBC" w:rsidP="00171CBC">
            <w:pPr>
              <w:pStyle w:val="TAL"/>
            </w:pPr>
            <w:r w:rsidRPr="00F07117">
              <w:t>3GPP TS 29.520 </w:t>
            </w:r>
            <w:r w:rsidR="00E72365">
              <w:t>[20]</w:t>
            </w:r>
          </w:p>
        </w:tc>
        <w:tc>
          <w:tcPr>
            <w:tcW w:w="2382" w:type="dxa"/>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Pr>
          <w:p w14:paraId="2C5D6C79" w14:textId="77777777" w:rsidR="00171CBC" w:rsidRDefault="00171CBC" w:rsidP="00171CBC">
            <w:pPr>
              <w:pStyle w:val="TAL"/>
              <w:rPr>
                <w:rFonts w:cs="Arial"/>
                <w:szCs w:val="18"/>
              </w:rPr>
            </w:pPr>
          </w:p>
        </w:tc>
      </w:tr>
      <w:tr w:rsidR="00171CBC" w14:paraId="39A6364E" w14:textId="77777777" w:rsidTr="00AD34D7">
        <w:trPr>
          <w:jc w:val="center"/>
        </w:trPr>
        <w:tc>
          <w:tcPr>
            <w:tcW w:w="3178" w:type="dxa"/>
          </w:tcPr>
          <w:p w14:paraId="24D694BE" w14:textId="2CDCE04E" w:rsidR="00171CBC" w:rsidRPr="003D3AE0" w:rsidRDefault="00171CBC" w:rsidP="00171CBC">
            <w:pPr>
              <w:pStyle w:val="TAL"/>
            </w:pPr>
            <w:r>
              <w:t>Uri</w:t>
            </w:r>
          </w:p>
        </w:tc>
        <w:tc>
          <w:tcPr>
            <w:tcW w:w="2148" w:type="dxa"/>
          </w:tcPr>
          <w:p w14:paraId="57151118" w14:textId="483D8F2A" w:rsidR="00171CBC" w:rsidRDefault="00171CBC" w:rsidP="00171CBC">
            <w:pPr>
              <w:pStyle w:val="TAL"/>
            </w:pPr>
            <w:r>
              <w:t>3GPP TS 29.571 [</w:t>
            </w:r>
            <w:r w:rsidR="00E72365">
              <w:t>22</w:t>
            </w:r>
            <w:r>
              <w:t>]</w:t>
            </w:r>
          </w:p>
        </w:tc>
        <w:tc>
          <w:tcPr>
            <w:tcW w:w="2382" w:type="dxa"/>
          </w:tcPr>
          <w:p w14:paraId="5E3D97EA" w14:textId="7FBBEF3E" w:rsidR="00171CBC" w:rsidRDefault="00171CBC" w:rsidP="00171CBC">
            <w:pPr>
              <w:pStyle w:val="TAL"/>
              <w:rPr>
                <w:rFonts w:cs="Arial"/>
                <w:szCs w:val="18"/>
              </w:rPr>
            </w:pPr>
            <w:r>
              <w:rPr>
                <w:rFonts w:cs="Arial"/>
                <w:szCs w:val="18"/>
              </w:rPr>
              <w:t>URI.</w:t>
            </w:r>
          </w:p>
        </w:tc>
        <w:tc>
          <w:tcPr>
            <w:tcW w:w="1716" w:type="dxa"/>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4"/>
        <w:rPr>
          <w:lang w:val="en-US"/>
        </w:rPr>
      </w:pPr>
      <w:bookmarkStart w:id="1198" w:name="_Toc72784244"/>
      <w:bookmarkStart w:id="1199" w:name="_Toc73041790"/>
      <w:bookmarkStart w:id="1200" w:name="_Toc81244851"/>
      <w:bookmarkStart w:id="1201" w:name="_Toc88645415"/>
      <w:bookmarkStart w:id="1202" w:name="_Toc89426327"/>
      <w:bookmarkStart w:id="1203" w:name="_Toc94033206"/>
      <w:bookmarkStart w:id="1204" w:name="_Toc97037354"/>
      <w:bookmarkStart w:id="1205" w:name="_Toc97193138"/>
      <w:bookmarkStart w:id="1206" w:name="_Toc100953771"/>
      <w:bookmarkStart w:id="1207" w:name="_Toc104547422"/>
      <w:r>
        <w:rPr>
          <w:lang w:val="en-US"/>
        </w:rPr>
        <w:t>5.2.6.2</w:t>
      </w:r>
      <w:r>
        <w:rPr>
          <w:lang w:val="en-US"/>
        </w:rPr>
        <w:tab/>
        <w:t>Structured data types</w:t>
      </w:r>
      <w:bookmarkEnd w:id="1198"/>
      <w:bookmarkEnd w:id="1199"/>
      <w:bookmarkEnd w:id="1200"/>
      <w:bookmarkEnd w:id="1201"/>
      <w:bookmarkEnd w:id="1202"/>
      <w:bookmarkEnd w:id="1203"/>
      <w:bookmarkEnd w:id="1204"/>
      <w:bookmarkEnd w:id="1205"/>
      <w:bookmarkEnd w:id="1206"/>
      <w:bookmarkEnd w:id="1207"/>
    </w:p>
    <w:p w14:paraId="0D542693" w14:textId="77777777" w:rsidR="00345A8F" w:rsidRDefault="00D862C6">
      <w:pPr>
        <w:pStyle w:val="5"/>
      </w:pPr>
      <w:bookmarkStart w:id="1208" w:name="_Toc72784245"/>
      <w:bookmarkStart w:id="1209" w:name="_Toc73041791"/>
      <w:bookmarkStart w:id="1210" w:name="_Toc81244852"/>
      <w:bookmarkStart w:id="1211" w:name="_Toc88645416"/>
      <w:bookmarkStart w:id="1212" w:name="_Toc89426328"/>
      <w:bookmarkStart w:id="1213" w:name="_Toc94033207"/>
      <w:bookmarkStart w:id="1214" w:name="_Toc97037355"/>
      <w:bookmarkStart w:id="1215" w:name="_Toc97193139"/>
      <w:bookmarkStart w:id="1216" w:name="_Toc100953772"/>
      <w:bookmarkStart w:id="1217" w:name="_Toc104547423"/>
      <w:r>
        <w:t>5.2.6.2.1</w:t>
      </w:r>
      <w:r>
        <w:tab/>
        <w:t>Introduction</w:t>
      </w:r>
      <w:bookmarkEnd w:id="1208"/>
      <w:bookmarkEnd w:id="1209"/>
      <w:bookmarkEnd w:id="1210"/>
      <w:bookmarkEnd w:id="1211"/>
      <w:bookmarkEnd w:id="1212"/>
      <w:bookmarkEnd w:id="1213"/>
      <w:bookmarkEnd w:id="1214"/>
      <w:bookmarkEnd w:id="1215"/>
      <w:bookmarkEnd w:id="1216"/>
      <w:bookmarkEnd w:id="1217"/>
    </w:p>
    <w:p w14:paraId="70589B02" w14:textId="77777777" w:rsidR="00345A8F" w:rsidRDefault="00D862C6">
      <w:r>
        <w:t>This clause defines the structures to be used in resource representations.</w:t>
      </w:r>
    </w:p>
    <w:p w14:paraId="123F921E" w14:textId="7ED31929" w:rsidR="00345A8F" w:rsidRDefault="00D862C6">
      <w:pPr>
        <w:pStyle w:val="5"/>
      </w:pPr>
      <w:bookmarkStart w:id="1218" w:name="_Toc97193140"/>
      <w:bookmarkStart w:id="1219" w:name="_Toc72784246"/>
      <w:bookmarkStart w:id="1220" w:name="_Toc73041792"/>
      <w:bookmarkStart w:id="1221" w:name="_Toc81244853"/>
      <w:bookmarkStart w:id="1222" w:name="_Toc88645417"/>
      <w:bookmarkStart w:id="1223" w:name="_Toc89426329"/>
      <w:bookmarkStart w:id="1224" w:name="_Toc94033208"/>
      <w:bookmarkStart w:id="1225" w:name="_Toc97037356"/>
      <w:bookmarkStart w:id="1226" w:name="_Toc100953773"/>
      <w:bookmarkStart w:id="1227" w:name="_Toc104547424"/>
      <w:r>
        <w:lastRenderedPageBreak/>
        <w:t>5.2.6.2.2</w:t>
      </w:r>
      <w:r>
        <w:tab/>
        <w:t xml:space="preserve">Type: </w:t>
      </w:r>
      <w:r w:rsidR="00171CBC">
        <w:rPr>
          <w:noProof/>
        </w:rPr>
        <w:t>NmfafDataRetrievalNotification</w:t>
      </w:r>
      <w:bookmarkEnd w:id="1218"/>
      <w:bookmarkEnd w:id="1219"/>
      <w:bookmarkEnd w:id="1220"/>
      <w:bookmarkEnd w:id="1221"/>
      <w:bookmarkEnd w:id="1222"/>
      <w:bookmarkEnd w:id="1223"/>
      <w:bookmarkEnd w:id="1224"/>
      <w:bookmarkEnd w:id="1225"/>
      <w:bookmarkEnd w:id="1226"/>
      <w:bookmarkEnd w:id="1227"/>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rsidTr="00AD34D7">
        <w:trPr>
          <w:jc w:val="center"/>
        </w:trPr>
        <w:tc>
          <w:tcPr>
            <w:tcW w:w="1701" w:type="dxa"/>
            <w:shd w:val="clear" w:color="auto" w:fill="C0C0C0"/>
            <w:hideMark/>
          </w:tcPr>
          <w:p w14:paraId="1217777B" w14:textId="77777777" w:rsidR="00345A8F" w:rsidRDefault="00D862C6">
            <w:pPr>
              <w:pStyle w:val="TAH"/>
            </w:pPr>
            <w:r>
              <w:t>Attribute name</w:t>
            </w:r>
          </w:p>
        </w:tc>
        <w:tc>
          <w:tcPr>
            <w:tcW w:w="1444" w:type="dxa"/>
            <w:shd w:val="clear" w:color="auto" w:fill="C0C0C0"/>
            <w:hideMark/>
          </w:tcPr>
          <w:p w14:paraId="294F75D0" w14:textId="77777777" w:rsidR="00345A8F" w:rsidRDefault="00D862C6">
            <w:pPr>
              <w:pStyle w:val="TAH"/>
            </w:pPr>
            <w:r>
              <w:t>Data type</w:t>
            </w:r>
          </w:p>
        </w:tc>
        <w:tc>
          <w:tcPr>
            <w:tcW w:w="425" w:type="dxa"/>
            <w:shd w:val="clear" w:color="auto" w:fill="C0C0C0"/>
            <w:hideMark/>
          </w:tcPr>
          <w:p w14:paraId="68677504" w14:textId="77777777" w:rsidR="00345A8F" w:rsidRDefault="00D862C6">
            <w:pPr>
              <w:pStyle w:val="TAH"/>
            </w:pPr>
            <w:r>
              <w:t>P</w:t>
            </w:r>
          </w:p>
        </w:tc>
        <w:tc>
          <w:tcPr>
            <w:tcW w:w="1134" w:type="dxa"/>
            <w:shd w:val="clear" w:color="auto" w:fill="C0C0C0"/>
          </w:tcPr>
          <w:p w14:paraId="64010D17" w14:textId="77777777" w:rsidR="00345A8F" w:rsidRDefault="00D862C6">
            <w:pPr>
              <w:pStyle w:val="TAH"/>
              <w:jc w:val="left"/>
            </w:pPr>
            <w:r>
              <w:t>Cardinality</w:t>
            </w:r>
          </w:p>
        </w:tc>
        <w:tc>
          <w:tcPr>
            <w:tcW w:w="2410" w:type="dxa"/>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rsidTr="00AD34D7">
        <w:trPr>
          <w:jc w:val="center"/>
        </w:trPr>
        <w:tc>
          <w:tcPr>
            <w:tcW w:w="1701" w:type="dxa"/>
          </w:tcPr>
          <w:p w14:paraId="703C6410" w14:textId="796A079B" w:rsidR="00345A8F" w:rsidRDefault="00171CBC">
            <w:pPr>
              <w:pStyle w:val="TAL"/>
            </w:pPr>
            <w:r>
              <w:rPr>
                <w:noProof/>
              </w:rPr>
              <w:t>correId</w:t>
            </w:r>
          </w:p>
        </w:tc>
        <w:tc>
          <w:tcPr>
            <w:tcW w:w="1444" w:type="dxa"/>
          </w:tcPr>
          <w:p w14:paraId="57D7B478" w14:textId="4F3458F2" w:rsidR="00345A8F" w:rsidRDefault="00171CBC">
            <w:pPr>
              <w:pStyle w:val="TAL"/>
            </w:pPr>
            <w:r>
              <w:rPr>
                <w:lang w:eastAsia="zh-CN"/>
              </w:rPr>
              <w:t>string</w:t>
            </w:r>
          </w:p>
        </w:tc>
        <w:tc>
          <w:tcPr>
            <w:tcW w:w="425" w:type="dxa"/>
          </w:tcPr>
          <w:p w14:paraId="093346C6" w14:textId="26450A5E" w:rsidR="00345A8F" w:rsidRDefault="00171CBC">
            <w:pPr>
              <w:pStyle w:val="TAC"/>
            </w:pPr>
            <w:r>
              <w:t>M</w:t>
            </w:r>
          </w:p>
        </w:tc>
        <w:tc>
          <w:tcPr>
            <w:tcW w:w="1134" w:type="dxa"/>
          </w:tcPr>
          <w:p w14:paraId="0F2ED1FB" w14:textId="41AB7271" w:rsidR="00345A8F" w:rsidRDefault="00171CBC">
            <w:pPr>
              <w:pStyle w:val="TAL"/>
            </w:pPr>
            <w:r>
              <w:t>1</w:t>
            </w:r>
          </w:p>
        </w:tc>
        <w:tc>
          <w:tcPr>
            <w:tcW w:w="2410" w:type="dxa"/>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5E98D6DC" w14:textId="77777777" w:rsidR="00345A8F" w:rsidRDefault="00345A8F">
            <w:pPr>
              <w:pStyle w:val="TAL"/>
              <w:rPr>
                <w:rFonts w:cs="Arial"/>
                <w:szCs w:val="18"/>
              </w:rPr>
            </w:pPr>
          </w:p>
        </w:tc>
      </w:tr>
      <w:tr w:rsidR="00171CBC" w14:paraId="28CB77DF" w14:textId="77777777" w:rsidTr="00AD34D7">
        <w:trPr>
          <w:jc w:val="center"/>
        </w:trPr>
        <w:tc>
          <w:tcPr>
            <w:tcW w:w="1701" w:type="dxa"/>
          </w:tcPr>
          <w:p w14:paraId="0F822A1E" w14:textId="45B6010D" w:rsidR="00171CBC" w:rsidRDefault="00171CBC" w:rsidP="00171CBC">
            <w:pPr>
              <w:pStyle w:val="TAL"/>
            </w:pPr>
            <w:r>
              <w:rPr>
                <w:noProof/>
                <w:lang w:eastAsia="zh-CN"/>
              </w:rPr>
              <w:t>dataAna</w:t>
            </w:r>
            <w:r>
              <w:t>Notif</w:t>
            </w:r>
          </w:p>
        </w:tc>
        <w:tc>
          <w:tcPr>
            <w:tcW w:w="1444" w:type="dxa"/>
          </w:tcPr>
          <w:p w14:paraId="0F966F95" w14:textId="7253315A" w:rsidR="00171CBC" w:rsidRDefault="00171CBC" w:rsidP="00171CBC">
            <w:pPr>
              <w:pStyle w:val="TAL"/>
            </w:pPr>
            <w:bookmarkStart w:id="1228" w:name="_Hlk96706583"/>
            <w:r>
              <w:t>NmfafDataAnaNotification</w:t>
            </w:r>
            <w:bookmarkEnd w:id="1228"/>
          </w:p>
        </w:tc>
        <w:tc>
          <w:tcPr>
            <w:tcW w:w="425" w:type="dxa"/>
          </w:tcPr>
          <w:p w14:paraId="194360D4" w14:textId="660A1426" w:rsidR="00171CBC" w:rsidRDefault="00A70C78" w:rsidP="00171CBC">
            <w:pPr>
              <w:pStyle w:val="TAC"/>
            </w:pPr>
            <w:r>
              <w:t>C</w:t>
            </w:r>
          </w:p>
        </w:tc>
        <w:tc>
          <w:tcPr>
            <w:tcW w:w="1134" w:type="dxa"/>
          </w:tcPr>
          <w:p w14:paraId="48E6533F" w14:textId="1DDA83B8" w:rsidR="00171CBC" w:rsidRDefault="00171CBC" w:rsidP="00171CBC">
            <w:pPr>
              <w:pStyle w:val="TAL"/>
            </w:pPr>
            <w:r>
              <w:rPr>
                <w:rFonts w:hint="eastAsia"/>
              </w:rPr>
              <w:t>0</w:t>
            </w:r>
            <w:r>
              <w:t>..1</w:t>
            </w:r>
          </w:p>
        </w:tc>
        <w:tc>
          <w:tcPr>
            <w:tcW w:w="2410" w:type="dxa"/>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Pr>
          <w:p w14:paraId="76C61974" w14:textId="77777777" w:rsidR="00171CBC" w:rsidRDefault="00171CBC" w:rsidP="00171CBC">
            <w:pPr>
              <w:pStyle w:val="TAL"/>
              <w:rPr>
                <w:rFonts w:cs="Arial"/>
                <w:szCs w:val="18"/>
              </w:rPr>
            </w:pPr>
          </w:p>
        </w:tc>
      </w:tr>
      <w:tr w:rsidR="00171CBC" w14:paraId="440C5A65" w14:textId="77777777" w:rsidTr="00AD34D7">
        <w:trPr>
          <w:jc w:val="center"/>
        </w:trPr>
        <w:tc>
          <w:tcPr>
            <w:tcW w:w="1701" w:type="dxa"/>
          </w:tcPr>
          <w:p w14:paraId="20C25BE3" w14:textId="73D95F49" w:rsidR="00171CBC" w:rsidRDefault="00171CBC" w:rsidP="00171CBC">
            <w:pPr>
              <w:pStyle w:val="TAL"/>
            </w:pPr>
            <w:bookmarkStart w:id="1229" w:name="_Hlk96682415"/>
            <w:r>
              <w:rPr>
                <w:lang w:eastAsia="ja-JP"/>
              </w:rPr>
              <w:t>fetchInstruction</w:t>
            </w:r>
            <w:bookmarkEnd w:id="1229"/>
          </w:p>
        </w:tc>
        <w:tc>
          <w:tcPr>
            <w:tcW w:w="1444" w:type="dxa"/>
          </w:tcPr>
          <w:p w14:paraId="5B4BDDF1" w14:textId="752967E1" w:rsidR="00171CBC" w:rsidRDefault="00171CBC" w:rsidP="00171CBC">
            <w:pPr>
              <w:pStyle w:val="TAL"/>
            </w:pPr>
            <w:r>
              <w:rPr>
                <w:rFonts w:hint="eastAsia"/>
              </w:rPr>
              <w:t>F</w:t>
            </w:r>
            <w:r>
              <w:t>etchInstruction</w:t>
            </w:r>
          </w:p>
        </w:tc>
        <w:tc>
          <w:tcPr>
            <w:tcW w:w="425" w:type="dxa"/>
          </w:tcPr>
          <w:p w14:paraId="088E5586" w14:textId="2BB3D87D" w:rsidR="00171CBC" w:rsidRDefault="00A70C78" w:rsidP="00171CBC">
            <w:pPr>
              <w:pStyle w:val="TAC"/>
            </w:pPr>
            <w:r>
              <w:t>C</w:t>
            </w:r>
          </w:p>
        </w:tc>
        <w:tc>
          <w:tcPr>
            <w:tcW w:w="1134" w:type="dxa"/>
          </w:tcPr>
          <w:p w14:paraId="5773A987" w14:textId="2D84EF5B" w:rsidR="00171CBC" w:rsidRDefault="00A70C78" w:rsidP="00171CBC">
            <w:pPr>
              <w:pStyle w:val="TAL"/>
            </w:pPr>
            <w:r>
              <w:rPr>
                <w:rFonts w:hint="eastAsia"/>
              </w:rPr>
              <w:t>0</w:t>
            </w:r>
            <w:r>
              <w:t>..1</w:t>
            </w:r>
          </w:p>
        </w:tc>
        <w:tc>
          <w:tcPr>
            <w:tcW w:w="2410" w:type="dxa"/>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Pr>
          <w:p w14:paraId="07BEF6BD" w14:textId="77777777" w:rsidR="00171CBC" w:rsidRDefault="00171CBC" w:rsidP="00171CBC">
            <w:pPr>
              <w:pStyle w:val="TAL"/>
              <w:rPr>
                <w:rFonts w:cs="Arial"/>
                <w:szCs w:val="18"/>
              </w:rPr>
            </w:pPr>
          </w:p>
        </w:tc>
      </w:tr>
      <w:tr w:rsidR="00171CBC" w14:paraId="6DB2DC52" w14:textId="77777777" w:rsidTr="00AD34D7">
        <w:trPr>
          <w:jc w:val="center"/>
        </w:trPr>
        <w:tc>
          <w:tcPr>
            <w:tcW w:w="9524" w:type="dxa"/>
            <w:gridSpan w:val="6"/>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
      </w:pPr>
      <w:bookmarkStart w:id="1230" w:name="_Toc97193141"/>
      <w:bookmarkStart w:id="1231" w:name="_Toc72784247"/>
      <w:bookmarkStart w:id="1232" w:name="_Toc73041793"/>
      <w:bookmarkStart w:id="1233" w:name="_Toc81244854"/>
      <w:bookmarkStart w:id="1234" w:name="_Toc88645418"/>
      <w:bookmarkStart w:id="1235" w:name="_Toc89426330"/>
      <w:bookmarkStart w:id="1236" w:name="_Toc94033209"/>
      <w:bookmarkStart w:id="1237" w:name="_Toc97037357"/>
      <w:bookmarkStart w:id="1238" w:name="_Toc100953774"/>
      <w:bookmarkStart w:id="1239" w:name="_Toc104547425"/>
      <w:r>
        <w:t>5.2.6.2.3</w:t>
      </w:r>
      <w:r>
        <w:tab/>
        <w:t xml:space="preserve">Type: </w:t>
      </w:r>
      <w:r w:rsidR="00171CBC">
        <w:rPr>
          <w:rFonts w:hint="eastAsia"/>
        </w:rPr>
        <w:t>F</w:t>
      </w:r>
      <w:r w:rsidR="00171CBC">
        <w:t>etchInstruction</w:t>
      </w:r>
      <w:bookmarkEnd w:id="1230"/>
      <w:bookmarkEnd w:id="1231"/>
      <w:bookmarkEnd w:id="1232"/>
      <w:bookmarkEnd w:id="1233"/>
      <w:bookmarkEnd w:id="1234"/>
      <w:bookmarkEnd w:id="1235"/>
      <w:bookmarkEnd w:id="1236"/>
      <w:bookmarkEnd w:id="1237"/>
      <w:bookmarkEnd w:id="1238"/>
      <w:bookmarkEnd w:id="1239"/>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AD34D7">
        <w:trPr>
          <w:jc w:val="center"/>
        </w:trPr>
        <w:tc>
          <w:tcPr>
            <w:tcW w:w="1701" w:type="dxa"/>
            <w:shd w:val="clear" w:color="auto" w:fill="C0C0C0"/>
            <w:hideMark/>
          </w:tcPr>
          <w:p w14:paraId="17C21DF8" w14:textId="77777777" w:rsidR="00171CBC" w:rsidRDefault="00171CBC" w:rsidP="006263B3">
            <w:pPr>
              <w:pStyle w:val="TAH"/>
            </w:pPr>
            <w:r>
              <w:t>Attribute name</w:t>
            </w:r>
          </w:p>
        </w:tc>
        <w:tc>
          <w:tcPr>
            <w:tcW w:w="1444" w:type="dxa"/>
            <w:shd w:val="clear" w:color="auto" w:fill="C0C0C0"/>
            <w:hideMark/>
          </w:tcPr>
          <w:p w14:paraId="0D04690C" w14:textId="77777777" w:rsidR="00171CBC" w:rsidRDefault="00171CBC" w:rsidP="006263B3">
            <w:pPr>
              <w:pStyle w:val="TAH"/>
            </w:pPr>
            <w:r>
              <w:t>Data type</w:t>
            </w:r>
          </w:p>
        </w:tc>
        <w:tc>
          <w:tcPr>
            <w:tcW w:w="425" w:type="dxa"/>
            <w:shd w:val="clear" w:color="auto" w:fill="C0C0C0"/>
            <w:hideMark/>
          </w:tcPr>
          <w:p w14:paraId="7D3E9C71" w14:textId="77777777" w:rsidR="00171CBC" w:rsidRDefault="00171CBC" w:rsidP="006263B3">
            <w:pPr>
              <w:pStyle w:val="TAH"/>
            </w:pPr>
            <w:r>
              <w:t>P</w:t>
            </w:r>
          </w:p>
        </w:tc>
        <w:tc>
          <w:tcPr>
            <w:tcW w:w="1134" w:type="dxa"/>
            <w:shd w:val="clear" w:color="auto" w:fill="C0C0C0"/>
          </w:tcPr>
          <w:p w14:paraId="660485E6" w14:textId="77777777" w:rsidR="00171CBC" w:rsidRDefault="00171CBC" w:rsidP="006263B3">
            <w:pPr>
              <w:pStyle w:val="TAH"/>
              <w:jc w:val="left"/>
            </w:pPr>
            <w:r>
              <w:t>Cardinality</w:t>
            </w:r>
          </w:p>
        </w:tc>
        <w:tc>
          <w:tcPr>
            <w:tcW w:w="2410" w:type="dxa"/>
            <w:shd w:val="clear" w:color="auto" w:fill="C0C0C0"/>
            <w:hideMark/>
          </w:tcPr>
          <w:p w14:paraId="5691A34B"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2C324CD0" w14:textId="77777777" w:rsidR="00171CBC" w:rsidRDefault="00171CBC" w:rsidP="006263B3">
            <w:pPr>
              <w:pStyle w:val="TAH"/>
              <w:rPr>
                <w:rFonts w:cs="Arial"/>
                <w:szCs w:val="18"/>
              </w:rPr>
            </w:pPr>
            <w:r>
              <w:rPr>
                <w:rFonts w:cs="Arial"/>
                <w:szCs w:val="18"/>
              </w:rPr>
              <w:t>Applicability</w:t>
            </w:r>
          </w:p>
        </w:tc>
      </w:tr>
      <w:tr w:rsidR="00171CBC" w14:paraId="5D0B2DB2" w14:textId="77777777" w:rsidTr="00AD34D7">
        <w:trPr>
          <w:jc w:val="center"/>
        </w:trPr>
        <w:tc>
          <w:tcPr>
            <w:tcW w:w="1701" w:type="dxa"/>
          </w:tcPr>
          <w:p w14:paraId="0AB71202" w14:textId="77777777" w:rsidR="00171CBC" w:rsidRDefault="00171CBC" w:rsidP="006263B3">
            <w:pPr>
              <w:pStyle w:val="TAL"/>
            </w:pPr>
            <w:bookmarkStart w:id="1240" w:name="_Hlk96542976"/>
            <w:r>
              <w:t>fetchUri</w:t>
            </w:r>
            <w:bookmarkEnd w:id="1240"/>
          </w:p>
        </w:tc>
        <w:tc>
          <w:tcPr>
            <w:tcW w:w="1444" w:type="dxa"/>
          </w:tcPr>
          <w:p w14:paraId="2C3A9E96" w14:textId="77777777" w:rsidR="00171CBC" w:rsidRDefault="00171CBC" w:rsidP="006263B3">
            <w:pPr>
              <w:pStyle w:val="TAL"/>
            </w:pPr>
            <w:r>
              <w:rPr>
                <w:lang w:eastAsia="zh-CN"/>
              </w:rPr>
              <w:t>Uri</w:t>
            </w:r>
          </w:p>
        </w:tc>
        <w:tc>
          <w:tcPr>
            <w:tcW w:w="425" w:type="dxa"/>
          </w:tcPr>
          <w:p w14:paraId="5FE29B62" w14:textId="77777777" w:rsidR="00171CBC" w:rsidRDefault="00171CBC" w:rsidP="006263B3">
            <w:pPr>
              <w:pStyle w:val="TAC"/>
            </w:pPr>
            <w:r>
              <w:rPr>
                <w:lang w:val="en-US"/>
              </w:rPr>
              <w:t>M</w:t>
            </w:r>
          </w:p>
        </w:tc>
        <w:tc>
          <w:tcPr>
            <w:tcW w:w="1134" w:type="dxa"/>
          </w:tcPr>
          <w:p w14:paraId="136FF5F7" w14:textId="77777777" w:rsidR="00171CBC" w:rsidRDefault="00171CBC" w:rsidP="006263B3">
            <w:pPr>
              <w:pStyle w:val="TAL"/>
            </w:pPr>
            <w:r>
              <w:t>1</w:t>
            </w:r>
          </w:p>
        </w:tc>
        <w:tc>
          <w:tcPr>
            <w:tcW w:w="2410" w:type="dxa"/>
          </w:tcPr>
          <w:p w14:paraId="493BC5C5" w14:textId="77777777" w:rsidR="00171CBC" w:rsidRPr="00B50AAA" w:rsidRDefault="00171CBC" w:rsidP="006263B3">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Pr>
          <w:p w14:paraId="151EE385" w14:textId="77777777" w:rsidR="00171CBC" w:rsidRDefault="00171CBC" w:rsidP="006263B3">
            <w:pPr>
              <w:pStyle w:val="TAL"/>
              <w:rPr>
                <w:rFonts w:cs="Arial"/>
                <w:szCs w:val="18"/>
              </w:rPr>
            </w:pPr>
          </w:p>
        </w:tc>
      </w:tr>
      <w:tr w:rsidR="00171CBC" w14:paraId="1F15509B" w14:textId="77777777" w:rsidTr="00AD34D7">
        <w:trPr>
          <w:jc w:val="center"/>
        </w:trPr>
        <w:tc>
          <w:tcPr>
            <w:tcW w:w="1701" w:type="dxa"/>
          </w:tcPr>
          <w:p w14:paraId="10E4F157" w14:textId="77777777" w:rsidR="00171CBC" w:rsidRDefault="00171CBC" w:rsidP="006263B3">
            <w:pPr>
              <w:pStyle w:val="TAL"/>
            </w:pPr>
            <w:r>
              <w:t>fetchCorrIds</w:t>
            </w:r>
          </w:p>
        </w:tc>
        <w:tc>
          <w:tcPr>
            <w:tcW w:w="1444" w:type="dxa"/>
          </w:tcPr>
          <w:p w14:paraId="3A0B4AC2" w14:textId="77777777" w:rsidR="00171CBC" w:rsidRDefault="00171CBC" w:rsidP="006263B3">
            <w:pPr>
              <w:pStyle w:val="TAL"/>
            </w:pPr>
            <w:r>
              <w:t>array(string)</w:t>
            </w:r>
          </w:p>
        </w:tc>
        <w:tc>
          <w:tcPr>
            <w:tcW w:w="425" w:type="dxa"/>
          </w:tcPr>
          <w:p w14:paraId="5E3FB823" w14:textId="77777777" w:rsidR="00171CBC" w:rsidRDefault="00171CBC" w:rsidP="006263B3">
            <w:pPr>
              <w:pStyle w:val="TAC"/>
            </w:pPr>
            <w:r>
              <w:t>M</w:t>
            </w:r>
          </w:p>
        </w:tc>
        <w:tc>
          <w:tcPr>
            <w:tcW w:w="1134" w:type="dxa"/>
          </w:tcPr>
          <w:p w14:paraId="4D87F161" w14:textId="77777777" w:rsidR="00171CBC" w:rsidRDefault="00171CBC" w:rsidP="006263B3">
            <w:pPr>
              <w:pStyle w:val="TAL"/>
            </w:pPr>
            <w:r>
              <w:t>1..N</w:t>
            </w:r>
          </w:p>
        </w:tc>
        <w:tc>
          <w:tcPr>
            <w:tcW w:w="2410" w:type="dxa"/>
          </w:tcPr>
          <w:p w14:paraId="7343E7D5" w14:textId="77777777" w:rsidR="00171CBC" w:rsidRDefault="00171CBC" w:rsidP="006263B3">
            <w:pPr>
              <w:pStyle w:val="TAL"/>
              <w:rPr>
                <w:rFonts w:cs="Arial"/>
                <w:szCs w:val="18"/>
              </w:rPr>
            </w:pPr>
            <w:r>
              <w:t>the fetch correlation identifier(s) of the MFAF Data or Analytics</w:t>
            </w:r>
          </w:p>
        </w:tc>
        <w:tc>
          <w:tcPr>
            <w:tcW w:w="2410" w:type="dxa"/>
          </w:tcPr>
          <w:p w14:paraId="0F21CF2B" w14:textId="77777777" w:rsidR="00171CBC" w:rsidRDefault="00171CBC" w:rsidP="006263B3">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
      </w:pPr>
      <w:bookmarkStart w:id="1241" w:name="_Toc97037358"/>
      <w:bookmarkStart w:id="1242" w:name="_Toc97193142"/>
      <w:bookmarkStart w:id="1243" w:name="_Toc100953775"/>
      <w:bookmarkStart w:id="1244" w:name="_Toc104547426"/>
      <w:r>
        <w:t>5.2.6.2.4</w:t>
      </w:r>
      <w:r>
        <w:tab/>
        <w:t>Type: NmfafDataAnaNotification</w:t>
      </w:r>
      <w:bookmarkEnd w:id="1241"/>
      <w:bookmarkEnd w:id="1242"/>
      <w:bookmarkEnd w:id="1243"/>
      <w:bookmarkEnd w:id="1244"/>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AD34D7">
        <w:trPr>
          <w:jc w:val="center"/>
        </w:trPr>
        <w:tc>
          <w:tcPr>
            <w:tcW w:w="1701" w:type="dxa"/>
            <w:shd w:val="clear" w:color="auto" w:fill="C0C0C0"/>
            <w:hideMark/>
          </w:tcPr>
          <w:p w14:paraId="44F8F528" w14:textId="77777777" w:rsidR="00171CBC" w:rsidRDefault="00171CBC" w:rsidP="006263B3">
            <w:pPr>
              <w:pStyle w:val="TAH"/>
            </w:pPr>
            <w:r>
              <w:t>Attribute name</w:t>
            </w:r>
          </w:p>
        </w:tc>
        <w:tc>
          <w:tcPr>
            <w:tcW w:w="1444" w:type="dxa"/>
            <w:shd w:val="clear" w:color="auto" w:fill="C0C0C0"/>
            <w:hideMark/>
          </w:tcPr>
          <w:p w14:paraId="1DE1E5A9" w14:textId="77777777" w:rsidR="00171CBC" w:rsidRDefault="00171CBC" w:rsidP="006263B3">
            <w:pPr>
              <w:pStyle w:val="TAH"/>
            </w:pPr>
            <w:r>
              <w:t>Data type</w:t>
            </w:r>
          </w:p>
        </w:tc>
        <w:tc>
          <w:tcPr>
            <w:tcW w:w="425" w:type="dxa"/>
            <w:shd w:val="clear" w:color="auto" w:fill="C0C0C0"/>
            <w:hideMark/>
          </w:tcPr>
          <w:p w14:paraId="7E344DF8" w14:textId="77777777" w:rsidR="00171CBC" w:rsidRDefault="00171CBC" w:rsidP="006263B3">
            <w:pPr>
              <w:pStyle w:val="TAH"/>
            </w:pPr>
            <w:r>
              <w:t>P</w:t>
            </w:r>
          </w:p>
        </w:tc>
        <w:tc>
          <w:tcPr>
            <w:tcW w:w="1134" w:type="dxa"/>
            <w:shd w:val="clear" w:color="auto" w:fill="C0C0C0"/>
          </w:tcPr>
          <w:p w14:paraId="37A03189" w14:textId="77777777" w:rsidR="00171CBC" w:rsidRDefault="00171CBC" w:rsidP="006263B3">
            <w:pPr>
              <w:pStyle w:val="TAH"/>
              <w:jc w:val="left"/>
            </w:pPr>
            <w:r>
              <w:t>Cardinality</w:t>
            </w:r>
          </w:p>
        </w:tc>
        <w:tc>
          <w:tcPr>
            <w:tcW w:w="2410" w:type="dxa"/>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14:paraId="1CE4F2A5" w14:textId="77777777" w:rsidTr="00AD34D7">
        <w:trPr>
          <w:jc w:val="center"/>
        </w:trPr>
        <w:tc>
          <w:tcPr>
            <w:tcW w:w="1701" w:type="dxa"/>
          </w:tcPr>
          <w:p w14:paraId="2686653B" w14:textId="77777777" w:rsidR="00171CBC" w:rsidRDefault="00171CBC" w:rsidP="006263B3">
            <w:pPr>
              <w:pStyle w:val="TAL"/>
            </w:pPr>
            <w:r>
              <w:rPr>
                <w:noProof/>
                <w:lang w:eastAsia="zh-CN"/>
              </w:rPr>
              <w:t>ana</w:t>
            </w:r>
            <w:r>
              <w:t>Notifications</w:t>
            </w:r>
          </w:p>
        </w:tc>
        <w:tc>
          <w:tcPr>
            <w:tcW w:w="1444" w:type="dxa"/>
          </w:tcPr>
          <w:p w14:paraId="0CE6541D" w14:textId="77777777" w:rsidR="00171CBC" w:rsidRDefault="00171CBC" w:rsidP="006263B3">
            <w:pPr>
              <w:pStyle w:val="TAL"/>
            </w:pPr>
            <w:r>
              <w:rPr>
                <w:noProof/>
              </w:rPr>
              <w:t>array(NnwdafEventsSubscriptionNotification)</w:t>
            </w:r>
          </w:p>
        </w:tc>
        <w:tc>
          <w:tcPr>
            <w:tcW w:w="425" w:type="dxa"/>
          </w:tcPr>
          <w:p w14:paraId="7B35A18A" w14:textId="5FDF3585" w:rsidR="00171CBC" w:rsidRDefault="00124934" w:rsidP="006263B3">
            <w:pPr>
              <w:pStyle w:val="TAC"/>
            </w:pPr>
            <w:r>
              <w:t>C</w:t>
            </w:r>
          </w:p>
        </w:tc>
        <w:tc>
          <w:tcPr>
            <w:tcW w:w="1134" w:type="dxa"/>
          </w:tcPr>
          <w:p w14:paraId="53833680" w14:textId="77777777" w:rsidR="00171CBC" w:rsidRDefault="00171CBC" w:rsidP="006263B3">
            <w:pPr>
              <w:pStyle w:val="TAL"/>
            </w:pPr>
            <w:r>
              <w:t>1..N</w:t>
            </w:r>
          </w:p>
        </w:tc>
        <w:tc>
          <w:tcPr>
            <w:tcW w:w="2410" w:type="dxa"/>
          </w:tcPr>
          <w:p w14:paraId="6BCEA0A4" w14:textId="77777777" w:rsidR="00171CBC" w:rsidRDefault="00171CBC" w:rsidP="006263B3">
            <w:pPr>
              <w:pStyle w:val="TAL"/>
              <w:rPr>
                <w:rFonts w:cs="Arial"/>
                <w:szCs w:val="18"/>
              </w:rPr>
            </w:pPr>
            <w:r>
              <w:t>List of analytics subscription notifications. (NOTE)</w:t>
            </w:r>
          </w:p>
        </w:tc>
        <w:tc>
          <w:tcPr>
            <w:tcW w:w="2410" w:type="dxa"/>
          </w:tcPr>
          <w:p w14:paraId="70F5B31A" w14:textId="77777777" w:rsidR="00171CBC" w:rsidRDefault="00171CBC" w:rsidP="006263B3">
            <w:pPr>
              <w:pStyle w:val="TAL"/>
              <w:rPr>
                <w:rFonts w:cs="Arial"/>
                <w:szCs w:val="18"/>
              </w:rPr>
            </w:pPr>
          </w:p>
        </w:tc>
      </w:tr>
      <w:tr w:rsidR="00124934" w14:paraId="54BED682" w14:textId="77777777" w:rsidTr="00AD34D7">
        <w:trPr>
          <w:jc w:val="center"/>
        </w:trPr>
        <w:tc>
          <w:tcPr>
            <w:tcW w:w="1701" w:type="dxa"/>
          </w:tcPr>
          <w:p w14:paraId="504F6844" w14:textId="77777777" w:rsidR="00124934" w:rsidRDefault="00124934" w:rsidP="00360F72">
            <w:pPr>
              <w:pStyle w:val="TAL"/>
              <w:rPr>
                <w:noProof/>
                <w:lang w:eastAsia="zh-CN"/>
              </w:rPr>
            </w:pPr>
            <w:bookmarkStart w:id="1245" w:name="_Hlk99036241"/>
            <w:r>
              <w:rPr>
                <w:noProof/>
                <w:lang w:eastAsia="zh-CN"/>
              </w:rPr>
              <w:t>dataNotif</w:t>
            </w:r>
            <w:bookmarkEnd w:id="1245"/>
          </w:p>
        </w:tc>
        <w:tc>
          <w:tcPr>
            <w:tcW w:w="1444" w:type="dxa"/>
          </w:tcPr>
          <w:p w14:paraId="115FD518" w14:textId="77777777" w:rsidR="00124934" w:rsidRDefault="00124934" w:rsidP="00360F72">
            <w:pPr>
              <w:pStyle w:val="TAL"/>
              <w:rPr>
                <w:noProof/>
              </w:rPr>
            </w:pPr>
            <w:bookmarkStart w:id="1246" w:name="_Hlk99036224"/>
            <w:r>
              <w:t>DataNotificatio</w:t>
            </w:r>
            <w:bookmarkEnd w:id="1246"/>
            <w:r>
              <w:t>n</w:t>
            </w:r>
          </w:p>
        </w:tc>
        <w:tc>
          <w:tcPr>
            <w:tcW w:w="425" w:type="dxa"/>
          </w:tcPr>
          <w:p w14:paraId="247EABC6" w14:textId="77777777" w:rsidR="00124934" w:rsidRPr="00A55A0E" w:rsidRDefault="00124934" w:rsidP="00360F72">
            <w:pPr>
              <w:pStyle w:val="TAC"/>
            </w:pPr>
            <w:r>
              <w:t>C</w:t>
            </w:r>
          </w:p>
        </w:tc>
        <w:tc>
          <w:tcPr>
            <w:tcW w:w="1134" w:type="dxa"/>
          </w:tcPr>
          <w:p w14:paraId="2A908B4B" w14:textId="77777777" w:rsidR="00124934" w:rsidRDefault="00124934" w:rsidP="00360F72">
            <w:pPr>
              <w:pStyle w:val="TAL"/>
            </w:pPr>
            <w:r>
              <w:t>0..1</w:t>
            </w:r>
          </w:p>
        </w:tc>
        <w:tc>
          <w:tcPr>
            <w:tcW w:w="2410" w:type="dxa"/>
          </w:tcPr>
          <w:p w14:paraId="063C9737" w14:textId="77777777" w:rsidR="00124934" w:rsidRDefault="00124934" w:rsidP="00360F72">
            <w:pPr>
              <w:pStyle w:val="TAL"/>
            </w:pPr>
            <w:r>
              <w:t>Data subscription notification. (NOTE)</w:t>
            </w:r>
          </w:p>
        </w:tc>
        <w:tc>
          <w:tcPr>
            <w:tcW w:w="2410" w:type="dxa"/>
          </w:tcPr>
          <w:p w14:paraId="5D81B9B9" w14:textId="77777777" w:rsidR="00124934" w:rsidRDefault="00124934" w:rsidP="00360F72">
            <w:pPr>
              <w:pStyle w:val="TAL"/>
              <w:rPr>
                <w:rFonts w:cs="Arial"/>
                <w:szCs w:val="18"/>
              </w:rPr>
            </w:pPr>
          </w:p>
        </w:tc>
      </w:tr>
      <w:tr w:rsidR="00171CBC" w14:paraId="4C26E055" w14:textId="77777777" w:rsidTr="00AD34D7">
        <w:trPr>
          <w:jc w:val="center"/>
        </w:trPr>
        <w:tc>
          <w:tcPr>
            <w:tcW w:w="9524" w:type="dxa"/>
            <w:gridSpan w:val="6"/>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4"/>
        <w:rPr>
          <w:lang w:val="en-US"/>
        </w:rPr>
      </w:pPr>
      <w:bookmarkStart w:id="1247" w:name="_Toc72784248"/>
      <w:bookmarkStart w:id="1248" w:name="_Toc73041794"/>
      <w:bookmarkStart w:id="1249" w:name="_Toc81244855"/>
      <w:bookmarkStart w:id="1250" w:name="_Toc88645419"/>
      <w:bookmarkStart w:id="1251" w:name="_Toc89426331"/>
      <w:bookmarkStart w:id="1252" w:name="_Toc94033210"/>
      <w:bookmarkStart w:id="1253" w:name="_Toc97037359"/>
      <w:bookmarkStart w:id="1254" w:name="_Toc97193143"/>
      <w:bookmarkStart w:id="1255" w:name="_Toc100953776"/>
      <w:bookmarkStart w:id="1256" w:name="_Toc104547427"/>
      <w:r>
        <w:rPr>
          <w:lang w:val="en-US"/>
        </w:rPr>
        <w:t>5.2.6.3</w:t>
      </w:r>
      <w:r>
        <w:rPr>
          <w:lang w:val="en-US"/>
        </w:rPr>
        <w:tab/>
        <w:t>Simple data types and enumerations</w:t>
      </w:r>
      <w:bookmarkEnd w:id="1247"/>
      <w:bookmarkEnd w:id="1248"/>
      <w:bookmarkEnd w:id="1249"/>
      <w:bookmarkEnd w:id="1250"/>
      <w:bookmarkEnd w:id="1251"/>
      <w:bookmarkEnd w:id="1252"/>
      <w:bookmarkEnd w:id="1253"/>
      <w:bookmarkEnd w:id="1254"/>
      <w:bookmarkEnd w:id="1255"/>
      <w:bookmarkEnd w:id="1256"/>
    </w:p>
    <w:p w14:paraId="4C0AAB95" w14:textId="77777777" w:rsidR="00345A8F" w:rsidRDefault="00D862C6">
      <w:pPr>
        <w:pStyle w:val="5"/>
      </w:pPr>
      <w:bookmarkStart w:id="1257" w:name="_Toc72784249"/>
      <w:bookmarkStart w:id="1258" w:name="_Toc73041795"/>
      <w:bookmarkStart w:id="1259" w:name="_Toc81244856"/>
      <w:bookmarkStart w:id="1260" w:name="_Toc88645420"/>
      <w:bookmarkStart w:id="1261" w:name="_Toc89426332"/>
      <w:bookmarkStart w:id="1262" w:name="_Toc94033211"/>
      <w:bookmarkStart w:id="1263" w:name="_Toc97037360"/>
      <w:bookmarkStart w:id="1264" w:name="_Toc97193144"/>
      <w:bookmarkStart w:id="1265" w:name="_Toc100953777"/>
      <w:bookmarkStart w:id="1266" w:name="_Toc104547428"/>
      <w:r>
        <w:t>5.2.6.3.1</w:t>
      </w:r>
      <w:r>
        <w:tab/>
        <w:t>Introduction</w:t>
      </w:r>
      <w:bookmarkEnd w:id="1257"/>
      <w:bookmarkEnd w:id="1258"/>
      <w:bookmarkEnd w:id="1259"/>
      <w:bookmarkEnd w:id="1260"/>
      <w:bookmarkEnd w:id="1261"/>
      <w:bookmarkEnd w:id="1262"/>
      <w:bookmarkEnd w:id="1263"/>
      <w:bookmarkEnd w:id="1264"/>
      <w:bookmarkEnd w:id="1265"/>
      <w:bookmarkEnd w:id="1266"/>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1267" w:name="_Toc72784250"/>
      <w:bookmarkStart w:id="1268" w:name="_Toc73041796"/>
      <w:bookmarkStart w:id="1269" w:name="_Toc81244857"/>
      <w:bookmarkStart w:id="1270" w:name="_Toc88645421"/>
      <w:bookmarkStart w:id="1271" w:name="_Toc89426333"/>
      <w:bookmarkStart w:id="1272" w:name="_Toc94033212"/>
      <w:bookmarkStart w:id="1273" w:name="_Toc97037361"/>
      <w:bookmarkStart w:id="1274" w:name="_Toc97193145"/>
      <w:bookmarkStart w:id="1275" w:name="_Toc100953778"/>
      <w:bookmarkStart w:id="1276" w:name="_Toc104547429"/>
      <w:r>
        <w:t>5.2.6.3.2</w:t>
      </w:r>
      <w:r>
        <w:tab/>
        <w:t>Simple data types</w:t>
      </w:r>
      <w:bookmarkEnd w:id="1267"/>
      <w:bookmarkEnd w:id="1268"/>
      <w:bookmarkEnd w:id="1269"/>
      <w:bookmarkEnd w:id="1270"/>
      <w:bookmarkEnd w:id="1271"/>
      <w:bookmarkEnd w:id="1272"/>
      <w:bookmarkEnd w:id="1273"/>
      <w:bookmarkEnd w:id="1274"/>
      <w:bookmarkEnd w:id="1275"/>
      <w:bookmarkEnd w:id="1276"/>
    </w:p>
    <w:p w14:paraId="604DB71D" w14:textId="77777777" w:rsidR="00171CBC" w:rsidRPr="0028308F" w:rsidRDefault="00171CBC" w:rsidP="00171CBC">
      <w:r w:rsidRPr="00865A7E">
        <w:t>None in this release of the specification.</w:t>
      </w:r>
    </w:p>
    <w:p w14:paraId="5F1F6F32" w14:textId="4710B6B5" w:rsidR="00345A8F" w:rsidRDefault="00D862C6">
      <w:pPr>
        <w:pStyle w:val="4"/>
        <w:rPr>
          <w:lang w:eastAsia="zh-CN"/>
        </w:rPr>
      </w:pPr>
      <w:bookmarkStart w:id="1277" w:name="_Toc72784253"/>
      <w:bookmarkStart w:id="1278" w:name="_Toc73041799"/>
      <w:bookmarkStart w:id="1279" w:name="_Toc81244860"/>
      <w:bookmarkStart w:id="1280" w:name="_Toc88645424"/>
      <w:bookmarkStart w:id="1281" w:name="_Toc89426336"/>
      <w:bookmarkStart w:id="1282" w:name="_Toc94033215"/>
      <w:bookmarkStart w:id="1283" w:name="_Toc97037362"/>
      <w:bookmarkStart w:id="1284" w:name="_Toc97193146"/>
      <w:bookmarkStart w:id="1285" w:name="_Toc100953779"/>
      <w:bookmarkStart w:id="1286" w:name="_Toc10454743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7"/>
      <w:bookmarkEnd w:id="1278"/>
      <w:bookmarkEnd w:id="1279"/>
      <w:bookmarkEnd w:id="1280"/>
      <w:bookmarkEnd w:id="1281"/>
      <w:bookmarkEnd w:id="1282"/>
      <w:bookmarkEnd w:id="1283"/>
      <w:bookmarkEnd w:id="1284"/>
      <w:bookmarkEnd w:id="1285"/>
      <w:bookmarkEnd w:id="1286"/>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
      </w:pPr>
      <w:bookmarkStart w:id="1287" w:name="_Toc72784256"/>
      <w:bookmarkStart w:id="1288" w:name="_Toc73041802"/>
      <w:bookmarkStart w:id="1289" w:name="_Toc81244863"/>
      <w:bookmarkStart w:id="1290" w:name="_Toc88645427"/>
      <w:bookmarkStart w:id="1291" w:name="_Toc89426339"/>
      <w:bookmarkStart w:id="1292" w:name="_Toc94033218"/>
      <w:bookmarkStart w:id="1293" w:name="_Toc97037363"/>
      <w:bookmarkStart w:id="1294" w:name="_Toc97193147"/>
      <w:bookmarkStart w:id="1295" w:name="_Toc100953780"/>
      <w:bookmarkStart w:id="1296" w:name="_Toc104547431"/>
      <w:r>
        <w:lastRenderedPageBreak/>
        <w:t>5.2.6.5</w:t>
      </w:r>
      <w:r>
        <w:tab/>
        <w:t>Binary data</w:t>
      </w:r>
      <w:bookmarkEnd w:id="1287"/>
      <w:bookmarkEnd w:id="1288"/>
      <w:bookmarkEnd w:id="1289"/>
      <w:bookmarkEnd w:id="1290"/>
      <w:bookmarkEnd w:id="1291"/>
      <w:bookmarkEnd w:id="1292"/>
      <w:bookmarkEnd w:id="1293"/>
      <w:bookmarkEnd w:id="1294"/>
      <w:bookmarkEnd w:id="1295"/>
      <w:bookmarkEnd w:id="1296"/>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
      </w:pPr>
      <w:bookmarkStart w:id="1297" w:name="_Toc72784258"/>
      <w:bookmarkStart w:id="1298" w:name="_Toc73041804"/>
      <w:bookmarkStart w:id="1299" w:name="_Toc81244865"/>
      <w:bookmarkStart w:id="1300" w:name="_Toc88645429"/>
      <w:bookmarkStart w:id="1301" w:name="_Toc89426341"/>
      <w:bookmarkStart w:id="1302" w:name="_Toc94033220"/>
      <w:bookmarkStart w:id="1303" w:name="_Toc97037364"/>
      <w:bookmarkStart w:id="1304" w:name="_Toc97193148"/>
      <w:bookmarkStart w:id="1305" w:name="_Toc100953781"/>
      <w:bookmarkStart w:id="1306" w:name="_Toc104547432"/>
      <w:r>
        <w:t>5.2.7</w:t>
      </w:r>
      <w:r>
        <w:tab/>
        <w:t>Error Handling</w:t>
      </w:r>
      <w:bookmarkEnd w:id="1297"/>
      <w:bookmarkEnd w:id="1298"/>
      <w:bookmarkEnd w:id="1299"/>
      <w:bookmarkEnd w:id="1300"/>
      <w:bookmarkEnd w:id="1301"/>
      <w:bookmarkEnd w:id="1302"/>
      <w:bookmarkEnd w:id="1303"/>
      <w:bookmarkEnd w:id="1304"/>
      <w:bookmarkEnd w:id="1305"/>
      <w:bookmarkEnd w:id="1306"/>
    </w:p>
    <w:p w14:paraId="7C904052" w14:textId="77777777" w:rsidR="00345A8F" w:rsidRDefault="00D862C6">
      <w:pPr>
        <w:pStyle w:val="4"/>
      </w:pPr>
      <w:bookmarkStart w:id="1307" w:name="_Toc72784259"/>
      <w:bookmarkStart w:id="1308" w:name="_Toc73041805"/>
      <w:bookmarkStart w:id="1309" w:name="_Toc81244866"/>
      <w:bookmarkStart w:id="1310" w:name="_Toc88645430"/>
      <w:bookmarkStart w:id="1311" w:name="_Toc89426342"/>
      <w:bookmarkStart w:id="1312" w:name="_Toc94033221"/>
      <w:bookmarkStart w:id="1313" w:name="_Toc97037365"/>
      <w:bookmarkStart w:id="1314" w:name="_Toc97193149"/>
      <w:bookmarkStart w:id="1315" w:name="_Toc100953782"/>
      <w:bookmarkStart w:id="1316" w:name="_Toc104547433"/>
      <w:r>
        <w:t>5.2.7.1</w:t>
      </w:r>
      <w:r>
        <w:tab/>
        <w:t>General</w:t>
      </w:r>
      <w:bookmarkEnd w:id="1307"/>
      <w:bookmarkEnd w:id="1308"/>
      <w:bookmarkEnd w:id="1309"/>
      <w:bookmarkEnd w:id="1310"/>
      <w:bookmarkEnd w:id="1311"/>
      <w:bookmarkEnd w:id="1312"/>
      <w:bookmarkEnd w:id="1313"/>
      <w:bookmarkEnd w:id="1314"/>
      <w:bookmarkEnd w:id="1315"/>
      <w:bookmarkEnd w:id="1316"/>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1317" w:name="_Toc72784260"/>
      <w:bookmarkStart w:id="1318" w:name="_Toc73041806"/>
      <w:bookmarkStart w:id="1319" w:name="_Toc81244867"/>
      <w:bookmarkStart w:id="1320" w:name="_Toc88645431"/>
      <w:bookmarkStart w:id="1321" w:name="_Toc89426343"/>
      <w:bookmarkStart w:id="1322" w:name="_Toc94033222"/>
      <w:bookmarkStart w:id="1323" w:name="_Toc97037366"/>
      <w:bookmarkStart w:id="1324" w:name="_Toc97193150"/>
      <w:bookmarkStart w:id="1325" w:name="_Toc100953783"/>
      <w:bookmarkStart w:id="1326" w:name="_Toc104547434"/>
      <w:r>
        <w:t>5.2.7.2</w:t>
      </w:r>
      <w:r>
        <w:tab/>
        <w:t>Protocol Errors</w:t>
      </w:r>
      <w:bookmarkEnd w:id="1317"/>
      <w:bookmarkEnd w:id="1318"/>
      <w:bookmarkEnd w:id="1319"/>
      <w:bookmarkEnd w:id="1320"/>
      <w:bookmarkEnd w:id="1321"/>
      <w:bookmarkEnd w:id="1322"/>
      <w:bookmarkEnd w:id="1323"/>
      <w:bookmarkEnd w:id="1324"/>
      <w:bookmarkEnd w:id="1325"/>
      <w:bookmarkEnd w:id="1326"/>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
      </w:pPr>
      <w:bookmarkStart w:id="1327" w:name="_Toc72784261"/>
      <w:bookmarkStart w:id="1328" w:name="_Toc73041807"/>
      <w:bookmarkStart w:id="1329" w:name="_Toc81244868"/>
      <w:bookmarkStart w:id="1330" w:name="_Toc88645432"/>
      <w:bookmarkStart w:id="1331" w:name="_Toc89426344"/>
      <w:bookmarkStart w:id="1332" w:name="_Toc94033223"/>
      <w:bookmarkStart w:id="1333" w:name="_Toc97037367"/>
      <w:bookmarkStart w:id="1334" w:name="_Toc97193151"/>
      <w:bookmarkStart w:id="1335" w:name="_Toc100953784"/>
      <w:bookmarkStart w:id="1336" w:name="_Toc104547435"/>
      <w:r>
        <w:t>5.2.7.3</w:t>
      </w:r>
      <w:r>
        <w:tab/>
        <w:t>Application Errors</w:t>
      </w:r>
      <w:bookmarkEnd w:id="1327"/>
      <w:bookmarkEnd w:id="1328"/>
      <w:bookmarkEnd w:id="1329"/>
      <w:bookmarkEnd w:id="1330"/>
      <w:bookmarkEnd w:id="1331"/>
      <w:bookmarkEnd w:id="1332"/>
      <w:bookmarkEnd w:id="1333"/>
      <w:bookmarkEnd w:id="1334"/>
      <w:bookmarkEnd w:id="1335"/>
      <w:bookmarkEnd w:id="1336"/>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
        <w:rPr>
          <w:lang w:eastAsia="zh-CN"/>
        </w:rPr>
      </w:pPr>
      <w:bookmarkStart w:id="1337" w:name="_Toc72784262"/>
      <w:bookmarkStart w:id="1338" w:name="_Toc73041808"/>
      <w:bookmarkStart w:id="1339" w:name="_Toc81244869"/>
      <w:bookmarkStart w:id="1340" w:name="_Toc88645433"/>
      <w:bookmarkStart w:id="1341" w:name="_Toc89426345"/>
      <w:bookmarkStart w:id="1342" w:name="_Toc94033224"/>
      <w:bookmarkStart w:id="1343" w:name="_Toc97037368"/>
      <w:bookmarkStart w:id="1344" w:name="_Toc97193152"/>
      <w:bookmarkStart w:id="1345" w:name="_Toc100953785"/>
      <w:bookmarkStart w:id="1346" w:name="_Toc104547436"/>
      <w:r>
        <w:t>5.2.8</w:t>
      </w:r>
      <w:r>
        <w:rPr>
          <w:lang w:eastAsia="zh-CN"/>
        </w:rPr>
        <w:tab/>
        <w:t>Feature negotiation</w:t>
      </w:r>
      <w:bookmarkEnd w:id="1337"/>
      <w:bookmarkEnd w:id="1338"/>
      <w:bookmarkEnd w:id="1339"/>
      <w:bookmarkEnd w:id="1340"/>
      <w:bookmarkEnd w:id="1341"/>
      <w:bookmarkEnd w:id="1342"/>
      <w:bookmarkEnd w:id="1343"/>
      <w:bookmarkEnd w:id="1344"/>
      <w:bookmarkEnd w:id="1345"/>
      <w:bookmarkEnd w:id="1346"/>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
      </w:pPr>
      <w:bookmarkStart w:id="1347" w:name="_Toc72784263"/>
      <w:bookmarkStart w:id="1348" w:name="_Toc73041809"/>
      <w:bookmarkStart w:id="1349" w:name="_Toc81244870"/>
      <w:bookmarkStart w:id="1350" w:name="_Toc88645434"/>
      <w:bookmarkStart w:id="1351" w:name="_Toc89426346"/>
      <w:bookmarkStart w:id="1352" w:name="_Toc94033225"/>
      <w:bookmarkStart w:id="1353" w:name="_Toc97037369"/>
      <w:bookmarkStart w:id="1354" w:name="_Toc97193153"/>
      <w:bookmarkStart w:id="1355" w:name="_Toc100953786"/>
      <w:bookmarkStart w:id="1356" w:name="_Toc104547437"/>
      <w:r>
        <w:t>5.2.9</w:t>
      </w:r>
      <w:r>
        <w:tab/>
        <w:t>Security</w:t>
      </w:r>
      <w:bookmarkEnd w:id="1347"/>
      <w:bookmarkEnd w:id="1348"/>
      <w:bookmarkEnd w:id="1349"/>
      <w:bookmarkEnd w:id="1350"/>
      <w:bookmarkEnd w:id="1351"/>
      <w:bookmarkEnd w:id="1352"/>
      <w:bookmarkEnd w:id="1353"/>
      <w:bookmarkEnd w:id="1354"/>
      <w:bookmarkEnd w:id="1355"/>
      <w:bookmarkEnd w:id="1356"/>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522"/>
    <w:bookmarkEnd w:id="523"/>
    <w:p w14:paraId="7EF605FE" w14:textId="77777777" w:rsidR="00345A8F" w:rsidRDefault="00D862C6">
      <w:pPr>
        <w:pStyle w:val="8"/>
      </w:pPr>
      <w:r>
        <w:br w:type="page"/>
      </w:r>
      <w:bookmarkStart w:id="1357" w:name="_Toc510696650"/>
      <w:bookmarkStart w:id="1358" w:name="_Toc35971450"/>
      <w:bookmarkStart w:id="1359" w:name="_Toc36812181"/>
      <w:bookmarkStart w:id="1360" w:name="_Toc72784264"/>
      <w:bookmarkStart w:id="1361" w:name="_Toc73041810"/>
      <w:bookmarkStart w:id="1362" w:name="_Toc81244871"/>
      <w:bookmarkStart w:id="1363" w:name="_Toc88645435"/>
      <w:bookmarkStart w:id="1364" w:name="_Toc89426347"/>
      <w:bookmarkStart w:id="1365" w:name="_Toc94033226"/>
      <w:bookmarkStart w:id="1366" w:name="_Toc97037370"/>
      <w:bookmarkStart w:id="1367" w:name="_Toc97193154"/>
      <w:bookmarkStart w:id="1368" w:name="_Toc100953787"/>
      <w:bookmarkStart w:id="1369" w:name="_Toc104547438"/>
      <w:r>
        <w:lastRenderedPageBreak/>
        <w:t>Annex A (normative):</w:t>
      </w:r>
      <w:r>
        <w:br/>
        <w:t>OpenAPI specification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3F50D20A" w14:textId="77777777" w:rsidR="00345A8F" w:rsidRDefault="00D862C6" w:rsidP="008C1A13">
      <w:pPr>
        <w:pStyle w:val="1"/>
      </w:pPr>
      <w:bookmarkStart w:id="1370" w:name="_Toc510696651"/>
      <w:bookmarkStart w:id="1371" w:name="_Toc35971451"/>
      <w:bookmarkStart w:id="1372" w:name="_Toc36812182"/>
      <w:bookmarkStart w:id="1373" w:name="_Toc72784265"/>
      <w:bookmarkStart w:id="1374" w:name="_Toc73041811"/>
      <w:bookmarkStart w:id="1375" w:name="_Toc81244872"/>
      <w:bookmarkStart w:id="1376" w:name="_Toc88645436"/>
      <w:bookmarkStart w:id="1377" w:name="_Toc89426348"/>
      <w:bookmarkStart w:id="1378" w:name="_Toc94033227"/>
      <w:bookmarkStart w:id="1379" w:name="_Toc97037371"/>
      <w:bookmarkStart w:id="1380" w:name="_Toc97193155"/>
      <w:bookmarkStart w:id="1381" w:name="_Toc100953788"/>
      <w:bookmarkStart w:id="1382" w:name="_Toc104547439"/>
      <w:r>
        <w:t>A.1</w:t>
      </w:r>
      <w:r>
        <w:tab/>
        <w:t>General</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A96B1B6" w14:textId="77777777" w:rsidR="00345A8F" w:rsidRDefault="00D862C6">
      <w:bookmarkStart w:id="1383"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384"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385" w:name="_Toc72784266"/>
      <w:bookmarkStart w:id="1386" w:name="_Toc73041812"/>
      <w:bookmarkStart w:id="1387" w:name="_Toc81244873"/>
      <w:bookmarkStart w:id="1388" w:name="_Toc88645437"/>
      <w:bookmarkStart w:id="1389" w:name="_Toc89426349"/>
      <w:bookmarkStart w:id="1390" w:name="_Toc94033228"/>
      <w:bookmarkStart w:id="1391" w:name="_Toc97037372"/>
      <w:bookmarkStart w:id="1392" w:name="_Toc97193156"/>
      <w:bookmarkStart w:id="1393" w:name="_Toc100953789"/>
      <w:bookmarkStart w:id="1394" w:name="_Toc104547440"/>
      <w:bookmarkEnd w:id="1383"/>
      <w:bookmarkEnd w:id="1384"/>
      <w:r>
        <w:t>A.2</w:t>
      </w:r>
      <w:r>
        <w:tab/>
        <w:t>Nmfaf_3daDataManagement API</w:t>
      </w:r>
      <w:bookmarkEnd w:id="1385"/>
      <w:bookmarkEnd w:id="1386"/>
      <w:bookmarkEnd w:id="1387"/>
      <w:bookmarkEnd w:id="1388"/>
      <w:bookmarkEnd w:id="1389"/>
      <w:bookmarkEnd w:id="1390"/>
      <w:bookmarkEnd w:id="1391"/>
      <w:bookmarkEnd w:id="1392"/>
      <w:bookmarkEnd w:id="1393"/>
      <w:bookmarkEnd w:id="1394"/>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7827F57"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345BF057"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B511D6">
        <w:rPr>
          <w:noProof w:val="0"/>
        </w:rPr>
        <w:t>17</w:t>
      </w:r>
      <w:r>
        <w:rPr>
          <w:noProof w:val="0"/>
        </w:rPr>
        <w:t>.</w:t>
      </w:r>
      <w:r w:rsidR="00C718FF">
        <w:rPr>
          <w:noProof w:val="0"/>
        </w:rPr>
        <w:t>1</w:t>
      </w:r>
      <w:r>
        <w:rPr>
          <w:noProof w:val="0"/>
        </w:rPr>
        <w:t xml:space="preserve">.0;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46201B3D"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noProof w:val="0"/>
          <w:lang w:eastAsia="en-IN"/>
        </w:rPr>
      </w:pPr>
      <w:r>
        <w:rPr>
          <w:lang w:val="en-IN" w:eastAsia="en-IN"/>
        </w:rPr>
        <w:t xml:space="preserve">        description: </w:t>
      </w:r>
      <w:r w:rsidR="002B4DD8" w:rsidRPr="00C2318C">
        <w:rPr>
          <w:noProof w:val="0"/>
          <w:lang w:eastAsia="en-IN"/>
        </w:rPr>
        <w:t>&gt;</w:t>
      </w:r>
    </w:p>
    <w:p w14:paraId="76510170" w14:textId="1C080003" w:rsidR="002B4DD8" w:rsidRPr="00C2318C" w:rsidRDefault="002B4DD8" w:rsidP="002B4DD8">
      <w:pPr>
        <w:pStyle w:val="PL"/>
        <w:rPr>
          <w:noProof w:val="0"/>
          <w:lang w:eastAsia="en-IN"/>
        </w:rPr>
      </w:pPr>
      <w:r w:rsidRPr="00C2318C">
        <w:rPr>
          <w:noProof w:val="0"/>
          <w:lang w:eastAsia="en-IN"/>
        </w:rPr>
        <w:t xml:space="preserve">          </w:t>
      </w:r>
      <w:r w:rsidRPr="00C2318C">
        <w:rPr>
          <w:rFonts w:cs="Courier New"/>
          <w:noProof w:val="0"/>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noProof w:val="0"/>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9F541E9"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0EE8B25"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rPr>
          <w:noProof w:val="0"/>
        </w:rPr>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rPr>
          <w:noProof w:val="0"/>
        </w:rPr>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rPr>
          <w:noProof w:val="0"/>
        </w:rPr>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rPr>
          <w:noProof w:val="0"/>
        </w:rPr>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6A5CDBE3"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1C841B4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1317A25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0CBC2094"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283A84FD"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80CB2B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395" w:name="_Toc72784267"/>
      <w:bookmarkStart w:id="1396" w:name="_Toc73041813"/>
      <w:bookmarkStart w:id="1397" w:name="_Toc81244874"/>
      <w:bookmarkStart w:id="1398" w:name="_Toc88645438"/>
      <w:bookmarkStart w:id="1399" w:name="_Toc89426350"/>
      <w:bookmarkStart w:id="1400" w:name="_Toc94033229"/>
      <w:bookmarkStart w:id="1401" w:name="_Toc97037373"/>
      <w:bookmarkStart w:id="1402" w:name="_Toc97193157"/>
      <w:bookmarkStart w:id="1403" w:name="_Toc100953790"/>
      <w:bookmarkStart w:id="1404" w:name="_Toc104547441"/>
      <w:r>
        <w:t>A.3</w:t>
      </w:r>
      <w:r>
        <w:tab/>
        <w:t>Nmfaf_3caDataManagement API</w:t>
      </w:r>
      <w:bookmarkEnd w:id="1395"/>
      <w:bookmarkEnd w:id="1396"/>
      <w:bookmarkEnd w:id="1397"/>
      <w:bookmarkEnd w:id="1398"/>
      <w:bookmarkEnd w:id="1399"/>
      <w:bookmarkEnd w:id="1400"/>
      <w:bookmarkEnd w:id="1401"/>
      <w:bookmarkEnd w:id="1402"/>
      <w:bookmarkEnd w:id="1403"/>
      <w:bookmarkEnd w:id="1404"/>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74BDBF3"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6441D4C3"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AF5DD0">
        <w:rPr>
          <w:noProof w:val="0"/>
        </w:rPr>
        <w:t>17</w:t>
      </w:r>
      <w:r>
        <w:rPr>
          <w:noProof w:val="0"/>
        </w:rPr>
        <w:t>.</w:t>
      </w:r>
      <w:r w:rsidR="00C718FF">
        <w:rPr>
          <w:noProof w:val="0"/>
        </w:rPr>
        <w:t>1</w:t>
      </w:r>
      <w:r>
        <w:rPr>
          <w:noProof w:val="0"/>
        </w:rPr>
        <w:t xml:space="preserve">.0;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C8C34BA"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5A842FB8"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rPr>
          <w:noProof w:val="0"/>
        </w:rPr>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1B5E16AB" w:rsidR="00CD2B17" w:rsidRDefault="00532BDB" w:rsidP="00CD2B17">
      <w:pPr>
        <w:pStyle w:val="PL"/>
        <w:rPr>
          <w:noProof w:val="0"/>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rPr>
          <w:noProof w:val="0"/>
        </w:rPr>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03986DC6" w:rsidR="00532BDB" w:rsidRDefault="00532BDB" w:rsidP="00532BDB">
      <w:pPr>
        <w:pStyle w:val="PL"/>
      </w:pPr>
      <w:r w:rsidRPr="00B3056F">
        <w:t xml:space="preserve">          </w:t>
      </w:r>
      <w:r>
        <w:t xml:space="preserve">  </w:t>
      </w:r>
      <w:r w:rsidRPr="00F570C5">
        <w:t>If the configuration is used for mapping analytics or data collection,</w:t>
      </w:r>
    </w:p>
    <w:p w14:paraId="395560E2" w14:textId="723D19E4" w:rsidR="00532BDB" w:rsidRDefault="00532BDB" w:rsidP="00532BDB">
      <w:pPr>
        <w:pStyle w:val="PL"/>
      </w:pPr>
      <w:r w:rsidRPr="00B3056F">
        <w:t xml:space="preserve">          </w:t>
      </w:r>
      <w:r>
        <w:t xml:space="preserve">  </w:t>
      </w:r>
      <w:r w:rsidRPr="00F570C5">
        <w:t>represent</w:t>
      </w:r>
      <w:r w:rsidR="00CD2B17" w:rsidRPr="00FD4311">
        <w:rPr>
          <w:noProof w:val="0"/>
        </w:rPr>
        <w:t>s</w:t>
      </w:r>
      <w:r w:rsidRPr="00F570C5">
        <w:t xml:space="preserve"> the Analytics Consumer Notification Correlation ID</w:t>
      </w:r>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noProof w:val="0"/>
          <w:lang w:eastAsia="zh-CN"/>
        </w:rPr>
      </w:pPr>
      <w:r w:rsidRPr="00B3056F">
        <w:t xml:space="preserve">        </w:t>
      </w:r>
      <w:r w:rsidRPr="00B63730">
        <w:rPr>
          <w:lang w:eastAsia="zh-CN"/>
        </w:rPr>
        <w:t>The fetch instructions indicate whether the data or analytics are to be fetched by the</w:t>
      </w:r>
    </w:p>
    <w:p w14:paraId="14AF228F" w14:textId="2D1727D4" w:rsidR="00532BDB" w:rsidRPr="00B46B1E" w:rsidRDefault="00CD2B17" w:rsidP="00CD2B17">
      <w:pPr>
        <w:pStyle w:val="PL"/>
        <w:rPr>
          <w:lang w:val="en-IN" w:eastAsia="en-IN"/>
        </w:rPr>
      </w:pPr>
      <w:r w:rsidRPr="00FD4311">
        <w:rPr>
          <w:noProof w:val="0"/>
        </w:rPr>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6C5FCE59" w:rsidR="00532BDB" w:rsidRPr="0017781D" w:rsidRDefault="00532BDB" w:rsidP="00532BDB">
      <w:pPr>
        <w:pStyle w:val="PL"/>
        <w:rPr>
          <w:lang w:eastAsia="en-IN"/>
        </w:rPr>
      </w:pPr>
      <w:r>
        <w:rPr>
          <w:lang w:val="en-IN" w:eastAsia="en-IN"/>
        </w:rPr>
        <w:t xml:space="preserve">          description: </w:t>
      </w:r>
      <w:r w:rsidR="00CD2B17" w:rsidRPr="00FD4311">
        <w:rPr>
          <w:noProof w:val="0"/>
        </w:rPr>
        <w:t>T</w:t>
      </w:r>
      <w:r w:rsidRPr="0058032A">
        <w: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27C2079"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51F26CB5"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42045982"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631D14FD"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405" w:name="historyclause"/>
      <w:r>
        <w:br w:type="page"/>
      </w:r>
      <w:bookmarkStart w:id="1406" w:name="_Toc2086459"/>
      <w:bookmarkStart w:id="1407" w:name="_Toc72784268"/>
      <w:bookmarkStart w:id="1408" w:name="_Toc73041814"/>
      <w:bookmarkStart w:id="1409" w:name="_Toc81244875"/>
      <w:bookmarkStart w:id="1410" w:name="_Toc88645439"/>
      <w:bookmarkStart w:id="1411" w:name="_Toc89426351"/>
      <w:bookmarkStart w:id="1412" w:name="_Toc94033230"/>
      <w:bookmarkStart w:id="1413" w:name="_Toc97037374"/>
      <w:bookmarkStart w:id="1414" w:name="_Toc97193158"/>
      <w:bookmarkStart w:id="1415" w:name="_Toc100953791"/>
      <w:bookmarkStart w:id="1416" w:name="_Toc104547442"/>
      <w:bookmarkEnd w:id="1405"/>
      <w:r>
        <w:lastRenderedPageBreak/>
        <w:t xml:space="preserve">Annex </w:t>
      </w:r>
      <w:r w:rsidR="00473E17">
        <w:t>B</w:t>
      </w:r>
      <w:r>
        <w:t xml:space="preserve"> (informative):</w:t>
      </w:r>
      <w:r>
        <w:br/>
        <w:t>Change history</w:t>
      </w:r>
      <w:bookmarkEnd w:id="1406"/>
      <w:bookmarkEnd w:id="1407"/>
      <w:bookmarkEnd w:id="1408"/>
      <w:bookmarkEnd w:id="1409"/>
      <w:bookmarkEnd w:id="1410"/>
      <w:bookmarkEnd w:id="1411"/>
      <w:bookmarkEnd w:id="1412"/>
      <w:bookmarkEnd w:id="1413"/>
      <w:bookmarkEnd w:id="1414"/>
      <w:bookmarkEnd w:id="1415"/>
      <w:bookmarkEnd w:id="1416"/>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321C5F" w14:paraId="75AC4428" w14:textId="77777777" w:rsidTr="00022F7E">
        <w:trPr>
          <w:gridAfter w:val="1"/>
          <w:wAfter w:w="6" w:type="dxa"/>
        </w:trPr>
        <w:tc>
          <w:tcPr>
            <w:tcW w:w="800" w:type="dxa"/>
            <w:shd w:val="solid" w:color="FFFFFF" w:fill="auto"/>
          </w:tcPr>
          <w:p w14:paraId="75FCA6CB" w14:textId="39ACBD36" w:rsidR="00321C5F" w:rsidRDefault="00321C5F" w:rsidP="00321C5F">
            <w:pPr>
              <w:pStyle w:val="TAL"/>
              <w:jc w:val="center"/>
              <w:rPr>
                <w:sz w:val="16"/>
                <w:szCs w:val="16"/>
              </w:rPr>
            </w:pPr>
            <w:bookmarkStart w:id="1417" w:name="_GoBack" w:colFirst="0" w:colLast="4"/>
            <w:r>
              <w:rPr>
                <w:sz w:val="16"/>
                <w:szCs w:val="16"/>
              </w:rPr>
              <w:t>2022-06</w:t>
            </w:r>
          </w:p>
        </w:tc>
        <w:tc>
          <w:tcPr>
            <w:tcW w:w="995" w:type="dxa"/>
            <w:shd w:val="solid" w:color="FFFFFF" w:fill="auto"/>
          </w:tcPr>
          <w:p w14:paraId="78979EE6" w14:textId="5CD7F825" w:rsidR="00321C5F" w:rsidRDefault="00321C5F" w:rsidP="00321C5F">
            <w:pPr>
              <w:pStyle w:val="TAL"/>
              <w:jc w:val="center"/>
              <w:rPr>
                <w:sz w:val="16"/>
                <w:szCs w:val="16"/>
              </w:rPr>
            </w:pPr>
            <w:r>
              <w:rPr>
                <w:sz w:val="16"/>
                <w:szCs w:val="16"/>
              </w:rPr>
              <w:t>CT#96e</w:t>
            </w:r>
          </w:p>
        </w:tc>
        <w:tc>
          <w:tcPr>
            <w:tcW w:w="992" w:type="dxa"/>
            <w:shd w:val="solid" w:color="FFFFFF" w:fill="auto"/>
          </w:tcPr>
          <w:p w14:paraId="6BB7CB2C" w14:textId="0E5F22F3" w:rsidR="00321C5F" w:rsidRDefault="00321C5F" w:rsidP="00321C5F">
            <w:pPr>
              <w:pStyle w:val="TAL"/>
              <w:jc w:val="center"/>
              <w:rPr>
                <w:sz w:val="16"/>
                <w:szCs w:val="16"/>
              </w:rPr>
            </w:pPr>
            <w:r w:rsidRPr="00091D55">
              <w:rPr>
                <w:sz w:val="16"/>
                <w:szCs w:val="16"/>
              </w:rPr>
              <w:t>CP-221132</w:t>
            </w:r>
          </w:p>
        </w:tc>
        <w:tc>
          <w:tcPr>
            <w:tcW w:w="567" w:type="dxa"/>
            <w:shd w:val="solid" w:color="FFFFFF" w:fill="auto"/>
          </w:tcPr>
          <w:p w14:paraId="04FA4D4D" w14:textId="28350322" w:rsidR="00321C5F" w:rsidRPr="00473E17" w:rsidRDefault="00321C5F" w:rsidP="00321C5F">
            <w:pPr>
              <w:pStyle w:val="TAL"/>
            </w:pPr>
            <w:r>
              <w:rPr>
                <w:rFonts w:hint="eastAsia"/>
              </w:rPr>
              <w:t>0</w:t>
            </w:r>
            <w:r>
              <w:t>001</w:t>
            </w:r>
          </w:p>
        </w:tc>
        <w:tc>
          <w:tcPr>
            <w:tcW w:w="426" w:type="dxa"/>
            <w:shd w:val="solid" w:color="FFFFFF" w:fill="auto"/>
          </w:tcPr>
          <w:p w14:paraId="11742F42" w14:textId="09FA09E5" w:rsidR="00321C5F" w:rsidRPr="00473E17" w:rsidRDefault="00321C5F" w:rsidP="00321C5F">
            <w:pPr>
              <w:pStyle w:val="TAL"/>
              <w:jc w:val="right"/>
            </w:pPr>
            <w:r>
              <w:rPr>
                <w:rFonts w:hint="eastAsia"/>
              </w:rPr>
              <w:t>1</w:t>
            </w:r>
          </w:p>
        </w:tc>
        <w:tc>
          <w:tcPr>
            <w:tcW w:w="425" w:type="dxa"/>
            <w:shd w:val="solid" w:color="FFFFFF" w:fill="auto"/>
          </w:tcPr>
          <w:p w14:paraId="3145B7DE" w14:textId="5B98451D" w:rsidR="00321C5F" w:rsidRPr="00473E17" w:rsidRDefault="00321C5F" w:rsidP="00321C5F">
            <w:pPr>
              <w:pStyle w:val="TAL"/>
              <w:jc w:val="center"/>
            </w:pPr>
            <w:r>
              <w:t>F</w:t>
            </w:r>
          </w:p>
        </w:tc>
        <w:tc>
          <w:tcPr>
            <w:tcW w:w="4826" w:type="dxa"/>
            <w:shd w:val="solid" w:color="FFFFFF" w:fill="auto"/>
          </w:tcPr>
          <w:p w14:paraId="5AAB7EA9" w14:textId="060E5B88" w:rsidR="00321C5F" w:rsidRPr="00CB6E76" w:rsidRDefault="00321C5F" w:rsidP="00321C5F">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321C5F" w:rsidRDefault="00321C5F" w:rsidP="00321C5F">
            <w:pPr>
              <w:pStyle w:val="TAL"/>
              <w:jc w:val="center"/>
              <w:rPr>
                <w:sz w:val="16"/>
                <w:szCs w:val="16"/>
              </w:rPr>
            </w:pPr>
            <w:r>
              <w:rPr>
                <w:sz w:val="16"/>
                <w:szCs w:val="16"/>
              </w:rPr>
              <w:t>17.1.0</w:t>
            </w:r>
          </w:p>
        </w:tc>
      </w:tr>
      <w:tr w:rsidR="00321C5F" w14:paraId="08279EC1" w14:textId="77777777" w:rsidTr="00022F7E">
        <w:trPr>
          <w:gridAfter w:val="1"/>
          <w:wAfter w:w="6" w:type="dxa"/>
        </w:trPr>
        <w:tc>
          <w:tcPr>
            <w:tcW w:w="800" w:type="dxa"/>
            <w:shd w:val="solid" w:color="FFFFFF" w:fill="auto"/>
          </w:tcPr>
          <w:p w14:paraId="6D6187C6" w14:textId="196A4693" w:rsidR="00321C5F" w:rsidRDefault="00321C5F" w:rsidP="00321C5F">
            <w:pPr>
              <w:pStyle w:val="TAL"/>
              <w:jc w:val="center"/>
              <w:rPr>
                <w:sz w:val="16"/>
                <w:szCs w:val="16"/>
              </w:rPr>
            </w:pPr>
            <w:r>
              <w:rPr>
                <w:sz w:val="16"/>
                <w:szCs w:val="16"/>
              </w:rPr>
              <w:t>2022-06</w:t>
            </w:r>
          </w:p>
        </w:tc>
        <w:tc>
          <w:tcPr>
            <w:tcW w:w="995" w:type="dxa"/>
            <w:shd w:val="solid" w:color="FFFFFF" w:fill="auto"/>
          </w:tcPr>
          <w:p w14:paraId="51A2A034" w14:textId="43110B34" w:rsidR="00321C5F" w:rsidRDefault="00321C5F" w:rsidP="00321C5F">
            <w:pPr>
              <w:pStyle w:val="TAL"/>
              <w:jc w:val="center"/>
              <w:rPr>
                <w:sz w:val="16"/>
                <w:szCs w:val="16"/>
              </w:rPr>
            </w:pPr>
            <w:r>
              <w:rPr>
                <w:sz w:val="16"/>
                <w:szCs w:val="16"/>
              </w:rPr>
              <w:t>CT#96e</w:t>
            </w:r>
          </w:p>
        </w:tc>
        <w:tc>
          <w:tcPr>
            <w:tcW w:w="992" w:type="dxa"/>
            <w:shd w:val="solid" w:color="FFFFFF" w:fill="auto"/>
          </w:tcPr>
          <w:p w14:paraId="66E8CCAC" w14:textId="7389D9BA" w:rsidR="00321C5F" w:rsidRDefault="00321C5F" w:rsidP="00321C5F">
            <w:pPr>
              <w:pStyle w:val="TAL"/>
              <w:jc w:val="center"/>
              <w:rPr>
                <w:sz w:val="16"/>
                <w:szCs w:val="16"/>
              </w:rPr>
            </w:pPr>
            <w:r w:rsidRPr="00091D55">
              <w:rPr>
                <w:sz w:val="16"/>
                <w:szCs w:val="16"/>
              </w:rPr>
              <w:t>CP-221132</w:t>
            </w:r>
          </w:p>
        </w:tc>
        <w:tc>
          <w:tcPr>
            <w:tcW w:w="567" w:type="dxa"/>
            <w:shd w:val="solid" w:color="FFFFFF" w:fill="auto"/>
          </w:tcPr>
          <w:p w14:paraId="0C00BDE6" w14:textId="691B94E3" w:rsidR="00321C5F" w:rsidRPr="00473E17" w:rsidRDefault="00321C5F" w:rsidP="00321C5F">
            <w:pPr>
              <w:pStyle w:val="TAL"/>
            </w:pPr>
            <w:r>
              <w:rPr>
                <w:rFonts w:hint="eastAsia"/>
              </w:rPr>
              <w:t>0</w:t>
            </w:r>
            <w:r>
              <w:t>002</w:t>
            </w:r>
          </w:p>
        </w:tc>
        <w:tc>
          <w:tcPr>
            <w:tcW w:w="426" w:type="dxa"/>
            <w:shd w:val="solid" w:color="FFFFFF" w:fill="auto"/>
          </w:tcPr>
          <w:p w14:paraId="1381EB1D" w14:textId="4311CD10" w:rsidR="00321C5F" w:rsidRPr="00473E17" w:rsidRDefault="00321C5F" w:rsidP="00321C5F">
            <w:pPr>
              <w:pStyle w:val="TAL"/>
              <w:jc w:val="right"/>
            </w:pPr>
            <w:r>
              <w:rPr>
                <w:rFonts w:hint="eastAsia"/>
              </w:rPr>
              <w:t>1</w:t>
            </w:r>
          </w:p>
        </w:tc>
        <w:tc>
          <w:tcPr>
            <w:tcW w:w="425" w:type="dxa"/>
            <w:shd w:val="solid" w:color="FFFFFF" w:fill="auto"/>
          </w:tcPr>
          <w:p w14:paraId="7A2560BE" w14:textId="77777777" w:rsidR="00321C5F" w:rsidRPr="00473E17" w:rsidRDefault="00321C5F" w:rsidP="00321C5F">
            <w:pPr>
              <w:pStyle w:val="TAL"/>
              <w:jc w:val="center"/>
            </w:pPr>
            <w:r>
              <w:t>F</w:t>
            </w:r>
          </w:p>
        </w:tc>
        <w:tc>
          <w:tcPr>
            <w:tcW w:w="4826" w:type="dxa"/>
            <w:shd w:val="solid" w:color="FFFFFF" w:fill="auto"/>
          </w:tcPr>
          <w:p w14:paraId="06FD557C" w14:textId="090D1D09" w:rsidR="00321C5F" w:rsidRPr="00CB6E76" w:rsidRDefault="00321C5F" w:rsidP="00321C5F">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321C5F" w:rsidRDefault="00321C5F" w:rsidP="00321C5F">
            <w:pPr>
              <w:pStyle w:val="TAL"/>
              <w:jc w:val="center"/>
              <w:rPr>
                <w:sz w:val="16"/>
                <w:szCs w:val="16"/>
              </w:rPr>
            </w:pPr>
            <w:r>
              <w:rPr>
                <w:sz w:val="16"/>
                <w:szCs w:val="16"/>
              </w:rPr>
              <w:t>17.1.0</w:t>
            </w:r>
          </w:p>
        </w:tc>
      </w:tr>
      <w:tr w:rsidR="00321C5F" w14:paraId="0AE3A324" w14:textId="77777777" w:rsidTr="00022F7E">
        <w:trPr>
          <w:gridAfter w:val="1"/>
          <w:wAfter w:w="6" w:type="dxa"/>
        </w:trPr>
        <w:tc>
          <w:tcPr>
            <w:tcW w:w="800" w:type="dxa"/>
            <w:shd w:val="solid" w:color="FFFFFF" w:fill="auto"/>
          </w:tcPr>
          <w:p w14:paraId="72973D58" w14:textId="735410BA" w:rsidR="00321C5F" w:rsidRDefault="00321C5F" w:rsidP="00321C5F">
            <w:pPr>
              <w:pStyle w:val="TAL"/>
              <w:jc w:val="center"/>
              <w:rPr>
                <w:sz w:val="16"/>
                <w:szCs w:val="16"/>
              </w:rPr>
            </w:pPr>
            <w:r>
              <w:rPr>
                <w:sz w:val="16"/>
                <w:szCs w:val="16"/>
              </w:rPr>
              <w:t>2022-06</w:t>
            </w:r>
          </w:p>
        </w:tc>
        <w:tc>
          <w:tcPr>
            <w:tcW w:w="995" w:type="dxa"/>
            <w:shd w:val="solid" w:color="FFFFFF" w:fill="auto"/>
          </w:tcPr>
          <w:p w14:paraId="2F193EB9" w14:textId="12F75E68" w:rsidR="00321C5F" w:rsidRDefault="00321C5F" w:rsidP="00321C5F">
            <w:pPr>
              <w:pStyle w:val="TAL"/>
              <w:jc w:val="center"/>
              <w:rPr>
                <w:sz w:val="16"/>
                <w:szCs w:val="16"/>
              </w:rPr>
            </w:pPr>
            <w:r>
              <w:rPr>
                <w:sz w:val="16"/>
                <w:szCs w:val="16"/>
              </w:rPr>
              <w:t>CT#96e</w:t>
            </w:r>
          </w:p>
        </w:tc>
        <w:tc>
          <w:tcPr>
            <w:tcW w:w="992" w:type="dxa"/>
            <w:shd w:val="solid" w:color="FFFFFF" w:fill="auto"/>
          </w:tcPr>
          <w:p w14:paraId="76880C75" w14:textId="4F64768B" w:rsidR="00321C5F" w:rsidRDefault="00321C5F" w:rsidP="00321C5F">
            <w:pPr>
              <w:pStyle w:val="TAL"/>
              <w:jc w:val="center"/>
              <w:rPr>
                <w:sz w:val="16"/>
                <w:szCs w:val="16"/>
              </w:rPr>
            </w:pPr>
            <w:r w:rsidRPr="00091D55">
              <w:rPr>
                <w:sz w:val="16"/>
                <w:szCs w:val="16"/>
              </w:rPr>
              <w:t>CP-221129</w:t>
            </w:r>
          </w:p>
        </w:tc>
        <w:tc>
          <w:tcPr>
            <w:tcW w:w="567" w:type="dxa"/>
            <w:shd w:val="solid" w:color="FFFFFF" w:fill="auto"/>
          </w:tcPr>
          <w:p w14:paraId="5C52C8C2" w14:textId="00DDD448" w:rsidR="00321C5F" w:rsidRPr="00473E17" w:rsidRDefault="00321C5F" w:rsidP="00321C5F">
            <w:pPr>
              <w:pStyle w:val="TAL"/>
            </w:pPr>
            <w:r>
              <w:rPr>
                <w:rFonts w:hint="eastAsia"/>
              </w:rPr>
              <w:t>0</w:t>
            </w:r>
            <w:r>
              <w:t>003</w:t>
            </w:r>
          </w:p>
        </w:tc>
        <w:tc>
          <w:tcPr>
            <w:tcW w:w="426" w:type="dxa"/>
            <w:shd w:val="solid" w:color="FFFFFF" w:fill="auto"/>
          </w:tcPr>
          <w:p w14:paraId="6EEC95D0" w14:textId="6B9C9E45" w:rsidR="00321C5F" w:rsidRPr="00473E17" w:rsidRDefault="00321C5F" w:rsidP="00321C5F">
            <w:pPr>
              <w:pStyle w:val="TAL"/>
              <w:jc w:val="right"/>
            </w:pPr>
          </w:p>
        </w:tc>
        <w:tc>
          <w:tcPr>
            <w:tcW w:w="425" w:type="dxa"/>
            <w:shd w:val="solid" w:color="FFFFFF" w:fill="auto"/>
          </w:tcPr>
          <w:p w14:paraId="053C3684" w14:textId="77777777" w:rsidR="00321C5F" w:rsidRPr="00473E17" w:rsidRDefault="00321C5F" w:rsidP="00321C5F">
            <w:pPr>
              <w:pStyle w:val="TAL"/>
              <w:jc w:val="center"/>
            </w:pPr>
            <w:r>
              <w:t>F</w:t>
            </w:r>
          </w:p>
        </w:tc>
        <w:tc>
          <w:tcPr>
            <w:tcW w:w="4826" w:type="dxa"/>
            <w:shd w:val="solid" w:color="FFFFFF" w:fill="auto"/>
          </w:tcPr>
          <w:p w14:paraId="7204136F" w14:textId="380C3E8C" w:rsidR="00321C5F" w:rsidRPr="00CB6E76" w:rsidRDefault="00321C5F" w:rsidP="00321C5F">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321C5F" w:rsidRDefault="00321C5F" w:rsidP="00321C5F">
            <w:pPr>
              <w:pStyle w:val="TAL"/>
              <w:jc w:val="center"/>
              <w:rPr>
                <w:sz w:val="16"/>
                <w:szCs w:val="16"/>
              </w:rPr>
            </w:pPr>
            <w:r>
              <w:rPr>
                <w:sz w:val="16"/>
                <w:szCs w:val="16"/>
              </w:rPr>
              <w:t>17.1.0</w:t>
            </w:r>
          </w:p>
        </w:tc>
      </w:tr>
      <w:tr w:rsidR="00321C5F" w14:paraId="32EE0F3B" w14:textId="77777777" w:rsidTr="00022F7E">
        <w:trPr>
          <w:gridAfter w:val="1"/>
          <w:wAfter w:w="6" w:type="dxa"/>
        </w:trPr>
        <w:tc>
          <w:tcPr>
            <w:tcW w:w="800" w:type="dxa"/>
            <w:shd w:val="solid" w:color="FFFFFF" w:fill="auto"/>
          </w:tcPr>
          <w:p w14:paraId="0AF87027" w14:textId="0DA90403" w:rsidR="00321C5F" w:rsidRDefault="00321C5F" w:rsidP="00321C5F">
            <w:pPr>
              <w:pStyle w:val="TAL"/>
              <w:jc w:val="center"/>
              <w:rPr>
                <w:sz w:val="16"/>
                <w:szCs w:val="16"/>
              </w:rPr>
            </w:pPr>
            <w:r>
              <w:rPr>
                <w:sz w:val="16"/>
                <w:szCs w:val="16"/>
              </w:rPr>
              <w:t>2022-06</w:t>
            </w:r>
          </w:p>
        </w:tc>
        <w:tc>
          <w:tcPr>
            <w:tcW w:w="995" w:type="dxa"/>
            <w:shd w:val="solid" w:color="FFFFFF" w:fill="auto"/>
          </w:tcPr>
          <w:p w14:paraId="77F33186" w14:textId="620A0944" w:rsidR="00321C5F" w:rsidRDefault="00321C5F" w:rsidP="00321C5F">
            <w:pPr>
              <w:pStyle w:val="TAL"/>
              <w:jc w:val="center"/>
              <w:rPr>
                <w:sz w:val="16"/>
                <w:szCs w:val="16"/>
              </w:rPr>
            </w:pPr>
            <w:r>
              <w:rPr>
                <w:sz w:val="16"/>
                <w:szCs w:val="16"/>
              </w:rPr>
              <w:t>CT#96e</w:t>
            </w:r>
          </w:p>
        </w:tc>
        <w:tc>
          <w:tcPr>
            <w:tcW w:w="992" w:type="dxa"/>
            <w:shd w:val="solid" w:color="FFFFFF" w:fill="auto"/>
          </w:tcPr>
          <w:p w14:paraId="47BFEC12" w14:textId="7A42997B" w:rsidR="00321C5F" w:rsidRDefault="00321C5F" w:rsidP="00321C5F">
            <w:pPr>
              <w:pStyle w:val="TAL"/>
              <w:jc w:val="center"/>
              <w:rPr>
                <w:sz w:val="16"/>
                <w:szCs w:val="16"/>
              </w:rPr>
            </w:pPr>
            <w:r w:rsidRPr="00091D55">
              <w:rPr>
                <w:sz w:val="16"/>
                <w:szCs w:val="16"/>
              </w:rPr>
              <w:t>CP-221132</w:t>
            </w:r>
          </w:p>
        </w:tc>
        <w:tc>
          <w:tcPr>
            <w:tcW w:w="567" w:type="dxa"/>
            <w:shd w:val="solid" w:color="FFFFFF" w:fill="auto"/>
          </w:tcPr>
          <w:p w14:paraId="28D05B43" w14:textId="6E472324" w:rsidR="00321C5F" w:rsidRPr="00473E17" w:rsidRDefault="00321C5F" w:rsidP="00321C5F">
            <w:pPr>
              <w:pStyle w:val="TAL"/>
            </w:pPr>
            <w:r>
              <w:rPr>
                <w:rFonts w:hint="eastAsia"/>
              </w:rPr>
              <w:t>0</w:t>
            </w:r>
            <w:r>
              <w:t>004</w:t>
            </w:r>
          </w:p>
        </w:tc>
        <w:tc>
          <w:tcPr>
            <w:tcW w:w="426" w:type="dxa"/>
            <w:shd w:val="solid" w:color="FFFFFF" w:fill="auto"/>
          </w:tcPr>
          <w:p w14:paraId="5C49E252" w14:textId="609E88B2" w:rsidR="00321C5F" w:rsidRPr="00473E17" w:rsidRDefault="00321C5F" w:rsidP="00321C5F">
            <w:pPr>
              <w:pStyle w:val="TAL"/>
              <w:jc w:val="right"/>
            </w:pPr>
            <w:r>
              <w:rPr>
                <w:rFonts w:hint="eastAsia"/>
              </w:rPr>
              <w:t>1</w:t>
            </w:r>
          </w:p>
        </w:tc>
        <w:tc>
          <w:tcPr>
            <w:tcW w:w="425" w:type="dxa"/>
            <w:shd w:val="solid" w:color="FFFFFF" w:fill="auto"/>
          </w:tcPr>
          <w:p w14:paraId="197C3A7C" w14:textId="41F68A81" w:rsidR="00321C5F" w:rsidRPr="00473E17" w:rsidRDefault="00321C5F" w:rsidP="00321C5F">
            <w:pPr>
              <w:pStyle w:val="TAL"/>
              <w:jc w:val="center"/>
            </w:pPr>
            <w:r>
              <w:t>B</w:t>
            </w:r>
          </w:p>
        </w:tc>
        <w:tc>
          <w:tcPr>
            <w:tcW w:w="4826" w:type="dxa"/>
            <w:shd w:val="solid" w:color="FFFFFF" w:fill="auto"/>
          </w:tcPr>
          <w:p w14:paraId="4DDC6097" w14:textId="2E779F96" w:rsidR="00321C5F" w:rsidRPr="00CB6E76" w:rsidRDefault="00321C5F" w:rsidP="00321C5F">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321C5F" w:rsidRDefault="00321C5F" w:rsidP="00321C5F">
            <w:pPr>
              <w:pStyle w:val="TAL"/>
              <w:jc w:val="center"/>
              <w:rPr>
                <w:sz w:val="16"/>
                <w:szCs w:val="16"/>
              </w:rPr>
            </w:pPr>
            <w:r>
              <w:rPr>
                <w:sz w:val="16"/>
                <w:szCs w:val="16"/>
              </w:rPr>
              <w:t>17.1.0</w:t>
            </w:r>
          </w:p>
        </w:tc>
      </w:tr>
      <w:tr w:rsidR="00321C5F" w14:paraId="30C7BFAC" w14:textId="77777777" w:rsidTr="00022F7E">
        <w:trPr>
          <w:gridAfter w:val="1"/>
          <w:wAfter w:w="6" w:type="dxa"/>
        </w:trPr>
        <w:tc>
          <w:tcPr>
            <w:tcW w:w="800" w:type="dxa"/>
            <w:shd w:val="solid" w:color="FFFFFF" w:fill="auto"/>
          </w:tcPr>
          <w:p w14:paraId="3041B673" w14:textId="384B997D" w:rsidR="00321C5F" w:rsidRDefault="00321C5F" w:rsidP="00321C5F">
            <w:pPr>
              <w:pStyle w:val="TAL"/>
              <w:jc w:val="center"/>
              <w:rPr>
                <w:sz w:val="16"/>
                <w:szCs w:val="16"/>
              </w:rPr>
            </w:pPr>
            <w:r>
              <w:rPr>
                <w:sz w:val="16"/>
                <w:szCs w:val="16"/>
              </w:rPr>
              <w:t>2022-06</w:t>
            </w:r>
          </w:p>
        </w:tc>
        <w:tc>
          <w:tcPr>
            <w:tcW w:w="995" w:type="dxa"/>
            <w:shd w:val="solid" w:color="FFFFFF" w:fill="auto"/>
          </w:tcPr>
          <w:p w14:paraId="640124B4" w14:textId="4F489312" w:rsidR="00321C5F" w:rsidRDefault="00321C5F" w:rsidP="00321C5F">
            <w:pPr>
              <w:pStyle w:val="TAL"/>
              <w:jc w:val="center"/>
              <w:rPr>
                <w:sz w:val="16"/>
                <w:szCs w:val="16"/>
              </w:rPr>
            </w:pPr>
            <w:r>
              <w:rPr>
                <w:sz w:val="16"/>
                <w:szCs w:val="16"/>
              </w:rPr>
              <w:t>CT#96e</w:t>
            </w:r>
          </w:p>
        </w:tc>
        <w:tc>
          <w:tcPr>
            <w:tcW w:w="992" w:type="dxa"/>
            <w:shd w:val="solid" w:color="FFFFFF" w:fill="auto"/>
          </w:tcPr>
          <w:p w14:paraId="1AE9FFCF" w14:textId="3EA45214" w:rsidR="00321C5F" w:rsidRDefault="00321C5F" w:rsidP="00321C5F">
            <w:pPr>
              <w:pStyle w:val="TAL"/>
              <w:jc w:val="center"/>
              <w:rPr>
                <w:sz w:val="16"/>
                <w:szCs w:val="16"/>
              </w:rPr>
            </w:pPr>
            <w:r w:rsidRPr="00091D55">
              <w:rPr>
                <w:sz w:val="16"/>
                <w:szCs w:val="16"/>
              </w:rPr>
              <w:t>CP-221129</w:t>
            </w:r>
          </w:p>
        </w:tc>
        <w:tc>
          <w:tcPr>
            <w:tcW w:w="567" w:type="dxa"/>
            <w:shd w:val="solid" w:color="FFFFFF" w:fill="auto"/>
          </w:tcPr>
          <w:p w14:paraId="1E0769B0" w14:textId="743B9B25" w:rsidR="00321C5F" w:rsidRPr="00473E17" w:rsidRDefault="00321C5F" w:rsidP="00321C5F">
            <w:pPr>
              <w:pStyle w:val="TAL"/>
            </w:pPr>
            <w:r>
              <w:rPr>
                <w:rFonts w:hint="eastAsia"/>
              </w:rPr>
              <w:t>0</w:t>
            </w:r>
            <w:r>
              <w:t>005</w:t>
            </w:r>
          </w:p>
        </w:tc>
        <w:tc>
          <w:tcPr>
            <w:tcW w:w="426" w:type="dxa"/>
            <w:shd w:val="solid" w:color="FFFFFF" w:fill="auto"/>
          </w:tcPr>
          <w:p w14:paraId="1D6E5557" w14:textId="477C5C85" w:rsidR="00321C5F" w:rsidRPr="00473E17" w:rsidRDefault="00321C5F" w:rsidP="00321C5F">
            <w:pPr>
              <w:pStyle w:val="TAL"/>
              <w:jc w:val="right"/>
            </w:pPr>
          </w:p>
        </w:tc>
        <w:tc>
          <w:tcPr>
            <w:tcW w:w="425" w:type="dxa"/>
            <w:shd w:val="solid" w:color="FFFFFF" w:fill="auto"/>
          </w:tcPr>
          <w:p w14:paraId="2CCC9A43" w14:textId="155A3746" w:rsidR="00321C5F" w:rsidRPr="00473E17" w:rsidRDefault="00321C5F" w:rsidP="00321C5F">
            <w:pPr>
              <w:pStyle w:val="TAL"/>
              <w:jc w:val="center"/>
            </w:pPr>
            <w:r>
              <w:t>F</w:t>
            </w:r>
          </w:p>
        </w:tc>
        <w:tc>
          <w:tcPr>
            <w:tcW w:w="4826" w:type="dxa"/>
            <w:shd w:val="solid" w:color="FFFFFF" w:fill="auto"/>
          </w:tcPr>
          <w:p w14:paraId="4046C3E6" w14:textId="0BE7C56D" w:rsidR="00321C5F" w:rsidRPr="00CB6E76" w:rsidRDefault="00321C5F" w:rsidP="00321C5F">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321C5F" w:rsidRDefault="00321C5F" w:rsidP="00321C5F">
            <w:pPr>
              <w:pStyle w:val="TAL"/>
              <w:jc w:val="center"/>
              <w:rPr>
                <w:sz w:val="16"/>
                <w:szCs w:val="16"/>
              </w:rPr>
            </w:pPr>
            <w:r>
              <w:rPr>
                <w:sz w:val="16"/>
                <w:szCs w:val="16"/>
              </w:rPr>
              <w:t>17.1.0</w:t>
            </w:r>
          </w:p>
        </w:tc>
      </w:tr>
      <w:tr w:rsidR="00321C5F" w14:paraId="5C52D9E2" w14:textId="77777777" w:rsidTr="00022F7E">
        <w:trPr>
          <w:gridAfter w:val="1"/>
          <w:wAfter w:w="6" w:type="dxa"/>
        </w:trPr>
        <w:tc>
          <w:tcPr>
            <w:tcW w:w="800" w:type="dxa"/>
            <w:shd w:val="solid" w:color="FFFFFF" w:fill="auto"/>
          </w:tcPr>
          <w:p w14:paraId="3B7E3340" w14:textId="1B5DD6A7" w:rsidR="00321C5F" w:rsidRDefault="00321C5F" w:rsidP="00321C5F">
            <w:pPr>
              <w:pStyle w:val="TAL"/>
              <w:jc w:val="center"/>
              <w:rPr>
                <w:sz w:val="16"/>
                <w:szCs w:val="16"/>
              </w:rPr>
            </w:pPr>
            <w:r>
              <w:rPr>
                <w:sz w:val="16"/>
                <w:szCs w:val="16"/>
              </w:rPr>
              <w:t>2022-06</w:t>
            </w:r>
          </w:p>
        </w:tc>
        <w:tc>
          <w:tcPr>
            <w:tcW w:w="995" w:type="dxa"/>
            <w:shd w:val="solid" w:color="FFFFFF" w:fill="auto"/>
          </w:tcPr>
          <w:p w14:paraId="7380F829" w14:textId="019A77C3" w:rsidR="00321C5F" w:rsidRDefault="00321C5F" w:rsidP="00321C5F">
            <w:pPr>
              <w:pStyle w:val="TAL"/>
              <w:jc w:val="center"/>
              <w:rPr>
                <w:sz w:val="16"/>
                <w:szCs w:val="16"/>
              </w:rPr>
            </w:pPr>
            <w:r>
              <w:rPr>
                <w:sz w:val="16"/>
                <w:szCs w:val="16"/>
              </w:rPr>
              <w:t>CT#96e</w:t>
            </w:r>
          </w:p>
        </w:tc>
        <w:tc>
          <w:tcPr>
            <w:tcW w:w="992" w:type="dxa"/>
            <w:shd w:val="solid" w:color="FFFFFF" w:fill="auto"/>
          </w:tcPr>
          <w:p w14:paraId="35BD3BE6" w14:textId="45397A39" w:rsidR="00321C5F" w:rsidRDefault="00321C5F" w:rsidP="00321C5F">
            <w:pPr>
              <w:pStyle w:val="TAL"/>
              <w:jc w:val="center"/>
              <w:rPr>
                <w:sz w:val="16"/>
                <w:szCs w:val="16"/>
              </w:rPr>
            </w:pPr>
            <w:r w:rsidRPr="00091D55">
              <w:rPr>
                <w:sz w:val="16"/>
                <w:szCs w:val="16"/>
              </w:rPr>
              <w:t>CP-221131</w:t>
            </w:r>
          </w:p>
        </w:tc>
        <w:tc>
          <w:tcPr>
            <w:tcW w:w="567" w:type="dxa"/>
            <w:shd w:val="solid" w:color="FFFFFF" w:fill="auto"/>
          </w:tcPr>
          <w:p w14:paraId="37AFBBE6" w14:textId="6DDF3B68" w:rsidR="00321C5F" w:rsidRPr="00473E17" w:rsidRDefault="00321C5F" w:rsidP="00321C5F">
            <w:pPr>
              <w:pStyle w:val="TAL"/>
            </w:pPr>
            <w:r>
              <w:rPr>
                <w:rFonts w:hint="eastAsia"/>
              </w:rPr>
              <w:t>0</w:t>
            </w:r>
            <w:r>
              <w:t>006</w:t>
            </w:r>
          </w:p>
        </w:tc>
        <w:tc>
          <w:tcPr>
            <w:tcW w:w="426" w:type="dxa"/>
            <w:shd w:val="solid" w:color="FFFFFF" w:fill="auto"/>
          </w:tcPr>
          <w:p w14:paraId="6BC83C1F" w14:textId="493F5809" w:rsidR="00321C5F" w:rsidRPr="00473E17" w:rsidRDefault="00321C5F" w:rsidP="00321C5F">
            <w:pPr>
              <w:pStyle w:val="TAL"/>
              <w:jc w:val="right"/>
            </w:pPr>
            <w:r>
              <w:rPr>
                <w:rFonts w:hint="eastAsia"/>
              </w:rPr>
              <w:t>1</w:t>
            </w:r>
          </w:p>
        </w:tc>
        <w:tc>
          <w:tcPr>
            <w:tcW w:w="425" w:type="dxa"/>
            <w:shd w:val="solid" w:color="FFFFFF" w:fill="auto"/>
          </w:tcPr>
          <w:p w14:paraId="7BB75BBB" w14:textId="77777777" w:rsidR="00321C5F" w:rsidRPr="00473E17" w:rsidRDefault="00321C5F" w:rsidP="00321C5F">
            <w:pPr>
              <w:pStyle w:val="TAL"/>
              <w:jc w:val="center"/>
            </w:pPr>
            <w:r>
              <w:t>F</w:t>
            </w:r>
          </w:p>
        </w:tc>
        <w:tc>
          <w:tcPr>
            <w:tcW w:w="4826" w:type="dxa"/>
            <w:shd w:val="solid" w:color="FFFFFF" w:fill="auto"/>
          </w:tcPr>
          <w:p w14:paraId="4447197B" w14:textId="3DF39E78" w:rsidR="00321C5F" w:rsidRPr="00CB6E76" w:rsidRDefault="00321C5F" w:rsidP="00321C5F">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321C5F" w:rsidRDefault="00321C5F" w:rsidP="00321C5F">
            <w:pPr>
              <w:pStyle w:val="TAL"/>
              <w:jc w:val="center"/>
              <w:rPr>
                <w:sz w:val="16"/>
                <w:szCs w:val="16"/>
              </w:rPr>
            </w:pPr>
            <w:r>
              <w:rPr>
                <w:sz w:val="16"/>
                <w:szCs w:val="16"/>
              </w:rPr>
              <w:t>17.1.0</w:t>
            </w:r>
          </w:p>
        </w:tc>
      </w:tr>
      <w:tr w:rsidR="00321C5F" w14:paraId="18E33549" w14:textId="77777777" w:rsidTr="00022F7E">
        <w:trPr>
          <w:gridAfter w:val="1"/>
          <w:wAfter w:w="6" w:type="dxa"/>
        </w:trPr>
        <w:tc>
          <w:tcPr>
            <w:tcW w:w="800" w:type="dxa"/>
            <w:shd w:val="solid" w:color="FFFFFF" w:fill="auto"/>
          </w:tcPr>
          <w:p w14:paraId="11F9D96A" w14:textId="7BE3E74B" w:rsidR="00321C5F" w:rsidRDefault="00321C5F" w:rsidP="00321C5F">
            <w:pPr>
              <w:pStyle w:val="TAL"/>
              <w:jc w:val="center"/>
              <w:rPr>
                <w:sz w:val="16"/>
                <w:szCs w:val="16"/>
              </w:rPr>
            </w:pPr>
            <w:r>
              <w:rPr>
                <w:sz w:val="16"/>
                <w:szCs w:val="16"/>
              </w:rPr>
              <w:t>2022-06</w:t>
            </w:r>
          </w:p>
        </w:tc>
        <w:tc>
          <w:tcPr>
            <w:tcW w:w="995" w:type="dxa"/>
            <w:shd w:val="solid" w:color="FFFFFF" w:fill="auto"/>
          </w:tcPr>
          <w:p w14:paraId="39167AA5" w14:textId="6D13AE7C" w:rsidR="00321C5F" w:rsidRDefault="00321C5F" w:rsidP="00321C5F">
            <w:pPr>
              <w:pStyle w:val="TAL"/>
              <w:jc w:val="center"/>
              <w:rPr>
                <w:sz w:val="16"/>
                <w:szCs w:val="16"/>
              </w:rPr>
            </w:pPr>
            <w:r>
              <w:rPr>
                <w:sz w:val="16"/>
                <w:szCs w:val="16"/>
              </w:rPr>
              <w:t>CT#96e</w:t>
            </w:r>
          </w:p>
        </w:tc>
        <w:tc>
          <w:tcPr>
            <w:tcW w:w="992" w:type="dxa"/>
            <w:shd w:val="solid" w:color="FFFFFF" w:fill="auto"/>
          </w:tcPr>
          <w:p w14:paraId="2E6BDC31" w14:textId="2066CCBA" w:rsidR="00321C5F" w:rsidRDefault="00321C5F" w:rsidP="00321C5F">
            <w:pPr>
              <w:pStyle w:val="TAL"/>
              <w:jc w:val="center"/>
              <w:rPr>
                <w:sz w:val="16"/>
                <w:szCs w:val="16"/>
              </w:rPr>
            </w:pPr>
            <w:r w:rsidRPr="00091D55">
              <w:rPr>
                <w:sz w:val="16"/>
                <w:szCs w:val="16"/>
              </w:rPr>
              <w:t>CP-221130</w:t>
            </w:r>
          </w:p>
        </w:tc>
        <w:tc>
          <w:tcPr>
            <w:tcW w:w="567" w:type="dxa"/>
            <w:shd w:val="solid" w:color="FFFFFF" w:fill="auto"/>
          </w:tcPr>
          <w:p w14:paraId="7AEB0BE1" w14:textId="0BD5A429" w:rsidR="00321C5F" w:rsidRPr="00473E17" w:rsidRDefault="00321C5F" w:rsidP="00321C5F">
            <w:pPr>
              <w:pStyle w:val="TAL"/>
            </w:pPr>
            <w:r>
              <w:rPr>
                <w:rFonts w:hint="eastAsia"/>
              </w:rPr>
              <w:t>0</w:t>
            </w:r>
            <w:r>
              <w:t>007</w:t>
            </w:r>
          </w:p>
        </w:tc>
        <w:tc>
          <w:tcPr>
            <w:tcW w:w="426" w:type="dxa"/>
            <w:shd w:val="solid" w:color="FFFFFF" w:fill="auto"/>
          </w:tcPr>
          <w:p w14:paraId="2633ACE7" w14:textId="1126F77C" w:rsidR="00321C5F" w:rsidRPr="00473E17" w:rsidRDefault="00321C5F" w:rsidP="00321C5F">
            <w:pPr>
              <w:pStyle w:val="TAL"/>
              <w:jc w:val="right"/>
            </w:pPr>
          </w:p>
        </w:tc>
        <w:tc>
          <w:tcPr>
            <w:tcW w:w="425" w:type="dxa"/>
            <w:shd w:val="solid" w:color="FFFFFF" w:fill="auto"/>
          </w:tcPr>
          <w:p w14:paraId="277CDEA1" w14:textId="77777777" w:rsidR="00321C5F" w:rsidRPr="00473E17" w:rsidRDefault="00321C5F" w:rsidP="00321C5F">
            <w:pPr>
              <w:pStyle w:val="TAL"/>
              <w:jc w:val="center"/>
            </w:pPr>
            <w:r>
              <w:t>F</w:t>
            </w:r>
          </w:p>
        </w:tc>
        <w:tc>
          <w:tcPr>
            <w:tcW w:w="4826" w:type="dxa"/>
            <w:shd w:val="solid" w:color="FFFFFF" w:fill="auto"/>
          </w:tcPr>
          <w:p w14:paraId="7C758F9D" w14:textId="77BC53D8" w:rsidR="00321C5F" w:rsidRPr="00CB6E76" w:rsidRDefault="00321C5F" w:rsidP="00321C5F">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321C5F" w:rsidRDefault="00321C5F" w:rsidP="00321C5F">
            <w:pPr>
              <w:pStyle w:val="TAL"/>
              <w:jc w:val="center"/>
              <w:rPr>
                <w:sz w:val="16"/>
                <w:szCs w:val="16"/>
              </w:rPr>
            </w:pPr>
            <w:r>
              <w:rPr>
                <w:sz w:val="16"/>
                <w:szCs w:val="16"/>
              </w:rPr>
              <w:t>17.1.0</w:t>
            </w:r>
          </w:p>
        </w:tc>
      </w:tr>
      <w:tr w:rsidR="00321C5F" w14:paraId="7773D786" w14:textId="77777777" w:rsidTr="00022F7E">
        <w:trPr>
          <w:gridAfter w:val="1"/>
          <w:wAfter w:w="6" w:type="dxa"/>
        </w:trPr>
        <w:tc>
          <w:tcPr>
            <w:tcW w:w="800" w:type="dxa"/>
            <w:shd w:val="solid" w:color="FFFFFF" w:fill="auto"/>
          </w:tcPr>
          <w:p w14:paraId="5D58BB07" w14:textId="1C2EBD32" w:rsidR="00321C5F" w:rsidRDefault="00321C5F" w:rsidP="00321C5F">
            <w:pPr>
              <w:pStyle w:val="TAL"/>
              <w:jc w:val="center"/>
              <w:rPr>
                <w:sz w:val="16"/>
                <w:szCs w:val="16"/>
              </w:rPr>
            </w:pPr>
            <w:r>
              <w:rPr>
                <w:sz w:val="16"/>
                <w:szCs w:val="16"/>
              </w:rPr>
              <w:t>2022-06</w:t>
            </w:r>
          </w:p>
        </w:tc>
        <w:tc>
          <w:tcPr>
            <w:tcW w:w="995" w:type="dxa"/>
            <w:shd w:val="solid" w:color="FFFFFF" w:fill="auto"/>
          </w:tcPr>
          <w:p w14:paraId="300BE006" w14:textId="1A7783A7" w:rsidR="00321C5F" w:rsidRDefault="00321C5F" w:rsidP="00321C5F">
            <w:pPr>
              <w:pStyle w:val="TAL"/>
              <w:jc w:val="center"/>
              <w:rPr>
                <w:sz w:val="16"/>
                <w:szCs w:val="16"/>
              </w:rPr>
            </w:pPr>
            <w:r>
              <w:rPr>
                <w:sz w:val="16"/>
                <w:szCs w:val="16"/>
              </w:rPr>
              <w:t>CT#96e</w:t>
            </w:r>
          </w:p>
        </w:tc>
        <w:tc>
          <w:tcPr>
            <w:tcW w:w="992" w:type="dxa"/>
            <w:shd w:val="solid" w:color="FFFFFF" w:fill="auto"/>
          </w:tcPr>
          <w:p w14:paraId="529E0FE9" w14:textId="52AAA1B5" w:rsidR="00321C5F" w:rsidRDefault="00321C5F" w:rsidP="00321C5F">
            <w:pPr>
              <w:pStyle w:val="TAL"/>
              <w:jc w:val="center"/>
              <w:rPr>
                <w:sz w:val="16"/>
                <w:szCs w:val="16"/>
              </w:rPr>
            </w:pPr>
            <w:r w:rsidRPr="00091D55">
              <w:rPr>
                <w:sz w:val="16"/>
                <w:szCs w:val="16"/>
              </w:rPr>
              <w:t>CP-221134</w:t>
            </w:r>
          </w:p>
        </w:tc>
        <w:tc>
          <w:tcPr>
            <w:tcW w:w="567" w:type="dxa"/>
            <w:shd w:val="solid" w:color="FFFFFF" w:fill="auto"/>
          </w:tcPr>
          <w:p w14:paraId="14D52D4C" w14:textId="677FF65F" w:rsidR="00321C5F" w:rsidRPr="00473E17" w:rsidRDefault="00321C5F" w:rsidP="00321C5F">
            <w:pPr>
              <w:pStyle w:val="TAL"/>
            </w:pPr>
            <w:r>
              <w:rPr>
                <w:rFonts w:hint="eastAsia"/>
              </w:rPr>
              <w:t>0</w:t>
            </w:r>
            <w:r>
              <w:t>009</w:t>
            </w:r>
          </w:p>
        </w:tc>
        <w:tc>
          <w:tcPr>
            <w:tcW w:w="426" w:type="dxa"/>
            <w:shd w:val="solid" w:color="FFFFFF" w:fill="auto"/>
          </w:tcPr>
          <w:p w14:paraId="5137734E" w14:textId="42874D1F" w:rsidR="00321C5F" w:rsidRPr="00473E17" w:rsidRDefault="00321C5F" w:rsidP="00321C5F">
            <w:pPr>
              <w:pStyle w:val="TAL"/>
              <w:jc w:val="right"/>
            </w:pPr>
            <w:r>
              <w:t>2</w:t>
            </w:r>
          </w:p>
        </w:tc>
        <w:tc>
          <w:tcPr>
            <w:tcW w:w="425" w:type="dxa"/>
            <w:shd w:val="solid" w:color="FFFFFF" w:fill="auto"/>
          </w:tcPr>
          <w:p w14:paraId="574F681A" w14:textId="77777777" w:rsidR="00321C5F" w:rsidRPr="00473E17" w:rsidRDefault="00321C5F" w:rsidP="00321C5F">
            <w:pPr>
              <w:pStyle w:val="TAL"/>
              <w:jc w:val="center"/>
            </w:pPr>
            <w:r>
              <w:t>F</w:t>
            </w:r>
          </w:p>
        </w:tc>
        <w:tc>
          <w:tcPr>
            <w:tcW w:w="4826" w:type="dxa"/>
            <w:shd w:val="solid" w:color="FFFFFF" w:fill="auto"/>
          </w:tcPr>
          <w:p w14:paraId="1C599573" w14:textId="2A29BFA6" w:rsidR="00321C5F" w:rsidRPr="00CB6E76" w:rsidRDefault="00321C5F" w:rsidP="00321C5F">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321C5F" w:rsidRDefault="00321C5F" w:rsidP="00321C5F">
            <w:pPr>
              <w:pStyle w:val="TAL"/>
              <w:jc w:val="center"/>
              <w:rPr>
                <w:sz w:val="16"/>
                <w:szCs w:val="16"/>
              </w:rPr>
            </w:pPr>
            <w:r>
              <w:rPr>
                <w:sz w:val="16"/>
                <w:szCs w:val="16"/>
              </w:rPr>
              <w:t>17.1.0</w:t>
            </w:r>
          </w:p>
        </w:tc>
      </w:tr>
      <w:tr w:rsidR="00321C5F" w14:paraId="4DED8DDB" w14:textId="77777777" w:rsidTr="00022F7E">
        <w:trPr>
          <w:gridAfter w:val="1"/>
          <w:wAfter w:w="6" w:type="dxa"/>
        </w:trPr>
        <w:tc>
          <w:tcPr>
            <w:tcW w:w="800" w:type="dxa"/>
            <w:shd w:val="solid" w:color="FFFFFF" w:fill="auto"/>
          </w:tcPr>
          <w:p w14:paraId="5E2AA7BD" w14:textId="1CA50BC2" w:rsidR="00321C5F" w:rsidRDefault="00321C5F" w:rsidP="00321C5F">
            <w:pPr>
              <w:pStyle w:val="TAL"/>
              <w:jc w:val="center"/>
              <w:rPr>
                <w:sz w:val="16"/>
                <w:szCs w:val="16"/>
              </w:rPr>
            </w:pPr>
            <w:r>
              <w:rPr>
                <w:sz w:val="16"/>
                <w:szCs w:val="16"/>
              </w:rPr>
              <w:t>2022-06</w:t>
            </w:r>
          </w:p>
        </w:tc>
        <w:tc>
          <w:tcPr>
            <w:tcW w:w="995" w:type="dxa"/>
            <w:shd w:val="solid" w:color="FFFFFF" w:fill="auto"/>
          </w:tcPr>
          <w:p w14:paraId="2571EA88" w14:textId="39700961" w:rsidR="00321C5F" w:rsidRDefault="00321C5F" w:rsidP="00321C5F">
            <w:pPr>
              <w:pStyle w:val="TAL"/>
              <w:jc w:val="center"/>
              <w:rPr>
                <w:sz w:val="16"/>
                <w:szCs w:val="16"/>
              </w:rPr>
            </w:pPr>
            <w:r>
              <w:rPr>
                <w:sz w:val="16"/>
                <w:szCs w:val="16"/>
              </w:rPr>
              <w:t>CT#96e</w:t>
            </w:r>
          </w:p>
        </w:tc>
        <w:tc>
          <w:tcPr>
            <w:tcW w:w="992" w:type="dxa"/>
            <w:shd w:val="solid" w:color="FFFFFF" w:fill="auto"/>
          </w:tcPr>
          <w:p w14:paraId="1E3F3A53" w14:textId="0CBB1FA6" w:rsidR="00321C5F" w:rsidRDefault="00321C5F" w:rsidP="00321C5F">
            <w:pPr>
              <w:pStyle w:val="TAL"/>
              <w:jc w:val="center"/>
              <w:rPr>
                <w:sz w:val="16"/>
                <w:szCs w:val="16"/>
              </w:rPr>
            </w:pPr>
            <w:r w:rsidRPr="00091D55">
              <w:rPr>
                <w:sz w:val="16"/>
                <w:szCs w:val="16"/>
              </w:rPr>
              <w:t>CP-221133</w:t>
            </w:r>
          </w:p>
        </w:tc>
        <w:tc>
          <w:tcPr>
            <w:tcW w:w="567" w:type="dxa"/>
            <w:shd w:val="solid" w:color="FFFFFF" w:fill="auto"/>
          </w:tcPr>
          <w:p w14:paraId="7AAD5099" w14:textId="52B099F9" w:rsidR="00321C5F" w:rsidRDefault="00321C5F" w:rsidP="00321C5F">
            <w:pPr>
              <w:pStyle w:val="TAL"/>
            </w:pPr>
            <w:r>
              <w:rPr>
                <w:rFonts w:hint="eastAsia"/>
              </w:rPr>
              <w:t>0</w:t>
            </w:r>
            <w:r>
              <w:t>011</w:t>
            </w:r>
          </w:p>
        </w:tc>
        <w:tc>
          <w:tcPr>
            <w:tcW w:w="426" w:type="dxa"/>
            <w:shd w:val="solid" w:color="FFFFFF" w:fill="auto"/>
          </w:tcPr>
          <w:p w14:paraId="65FA049A" w14:textId="21566209" w:rsidR="00321C5F" w:rsidRDefault="00321C5F" w:rsidP="00321C5F">
            <w:pPr>
              <w:pStyle w:val="TAL"/>
              <w:jc w:val="right"/>
            </w:pPr>
          </w:p>
        </w:tc>
        <w:tc>
          <w:tcPr>
            <w:tcW w:w="425" w:type="dxa"/>
            <w:shd w:val="solid" w:color="FFFFFF" w:fill="auto"/>
          </w:tcPr>
          <w:p w14:paraId="438F6E13" w14:textId="1473D9D2" w:rsidR="00321C5F" w:rsidRDefault="00321C5F" w:rsidP="00321C5F">
            <w:pPr>
              <w:pStyle w:val="TAL"/>
              <w:jc w:val="center"/>
            </w:pPr>
            <w:r>
              <w:t>F</w:t>
            </w:r>
          </w:p>
        </w:tc>
        <w:tc>
          <w:tcPr>
            <w:tcW w:w="4826" w:type="dxa"/>
            <w:shd w:val="solid" w:color="FFFFFF" w:fill="auto"/>
          </w:tcPr>
          <w:p w14:paraId="707E987B" w14:textId="72BF6708" w:rsidR="00321C5F" w:rsidRPr="00045571" w:rsidRDefault="00321C5F" w:rsidP="00321C5F">
            <w:pPr>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321C5F" w:rsidRDefault="00321C5F" w:rsidP="00321C5F">
            <w:pPr>
              <w:pStyle w:val="TAL"/>
              <w:jc w:val="center"/>
              <w:rPr>
                <w:sz w:val="16"/>
                <w:szCs w:val="16"/>
              </w:rPr>
            </w:pPr>
            <w:r>
              <w:rPr>
                <w:sz w:val="16"/>
                <w:szCs w:val="16"/>
              </w:rPr>
              <w:t>17.1.0</w:t>
            </w:r>
          </w:p>
        </w:tc>
      </w:tr>
      <w:tr w:rsidR="00321C5F" w14:paraId="003CB195" w14:textId="77777777" w:rsidTr="00022F7E">
        <w:trPr>
          <w:gridAfter w:val="1"/>
          <w:wAfter w:w="6" w:type="dxa"/>
        </w:trPr>
        <w:tc>
          <w:tcPr>
            <w:tcW w:w="800" w:type="dxa"/>
            <w:shd w:val="solid" w:color="FFFFFF" w:fill="auto"/>
          </w:tcPr>
          <w:p w14:paraId="6B410593" w14:textId="63898B04" w:rsidR="00321C5F" w:rsidRDefault="00321C5F" w:rsidP="00321C5F">
            <w:pPr>
              <w:pStyle w:val="TAL"/>
              <w:jc w:val="center"/>
              <w:rPr>
                <w:sz w:val="16"/>
                <w:szCs w:val="16"/>
              </w:rPr>
            </w:pPr>
            <w:r>
              <w:rPr>
                <w:sz w:val="16"/>
                <w:szCs w:val="16"/>
              </w:rPr>
              <w:t>2022-06</w:t>
            </w:r>
          </w:p>
        </w:tc>
        <w:tc>
          <w:tcPr>
            <w:tcW w:w="995" w:type="dxa"/>
            <w:shd w:val="solid" w:color="FFFFFF" w:fill="auto"/>
          </w:tcPr>
          <w:p w14:paraId="387FCF64" w14:textId="56DAAB35" w:rsidR="00321C5F" w:rsidRDefault="00321C5F" w:rsidP="00321C5F">
            <w:pPr>
              <w:pStyle w:val="TAL"/>
              <w:jc w:val="center"/>
              <w:rPr>
                <w:sz w:val="16"/>
                <w:szCs w:val="16"/>
              </w:rPr>
            </w:pPr>
            <w:r>
              <w:rPr>
                <w:sz w:val="16"/>
                <w:szCs w:val="16"/>
              </w:rPr>
              <w:t>CT#96e</w:t>
            </w:r>
          </w:p>
        </w:tc>
        <w:tc>
          <w:tcPr>
            <w:tcW w:w="992" w:type="dxa"/>
            <w:shd w:val="solid" w:color="FFFFFF" w:fill="auto"/>
          </w:tcPr>
          <w:p w14:paraId="1A43F3E4" w14:textId="4224C48F" w:rsidR="00321C5F" w:rsidRDefault="00321C5F" w:rsidP="00321C5F">
            <w:pPr>
              <w:pStyle w:val="TAL"/>
              <w:jc w:val="center"/>
              <w:rPr>
                <w:sz w:val="16"/>
                <w:szCs w:val="16"/>
              </w:rPr>
            </w:pPr>
            <w:r w:rsidRPr="00091D55">
              <w:rPr>
                <w:sz w:val="16"/>
                <w:szCs w:val="16"/>
              </w:rPr>
              <w:t>CP-221135</w:t>
            </w:r>
          </w:p>
        </w:tc>
        <w:tc>
          <w:tcPr>
            <w:tcW w:w="567" w:type="dxa"/>
            <w:shd w:val="solid" w:color="FFFFFF" w:fill="auto"/>
          </w:tcPr>
          <w:p w14:paraId="3BF02D06" w14:textId="5C2B0C85" w:rsidR="00321C5F" w:rsidRDefault="00321C5F" w:rsidP="00321C5F">
            <w:pPr>
              <w:pStyle w:val="TAL"/>
            </w:pPr>
            <w:r>
              <w:rPr>
                <w:rFonts w:hint="eastAsia"/>
              </w:rPr>
              <w:t>0</w:t>
            </w:r>
            <w:r>
              <w:t>012</w:t>
            </w:r>
          </w:p>
        </w:tc>
        <w:tc>
          <w:tcPr>
            <w:tcW w:w="426" w:type="dxa"/>
            <w:shd w:val="solid" w:color="FFFFFF" w:fill="auto"/>
          </w:tcPr>
          <w:p w14:paraId="07FC05B1" w14:textId="6F64CC68" w:rsidR="00321C5F" w:rsidRDefault="00321C5F" w:rsidP="00321C5F">
            <w:pPr>
              <w:pStyle w:val="TAL"/>
              <w:jc w:val="right"/>
              <w:rPr>
                <w:lang w:eastAsia="zh-CN"/>
              </w:rPr>
            </w:pPr>
            <w:r>
              <w:rPr>
                <w:rFonts w:hint="eastAsia"/>
                <w:lang w:eastAsia="zh-CN"/>
              </w:rPr>
              <w:t>1</w:t>
            </w:r>
          </w:p>
        </w:tc>
        <w:tc>
          <w:tcPr>
            <w:tcW w:w="425" w:type="dxa"/>
            <w:shd w:val="solid" w:color="FFFFFF" w:fill="auto"/>
          </w:tcPr>
          <w:p w14:paraId="6A7307DA" w14:textId="77777777" w:rsidR="00321C5F" w:rsidRDefault="00321C5F" w:rsidP="00321C5F">
            <w:pPr>
              <w:pStyle w:val="TAL"/>
              <w:jc w:val="center"/>
            </w:pPr>
            <w:r>
              <w:t>F</w:t>
            </w:r>
          </w:p>
        </w:tc>
        <w:tc>
          <w:tcPr>
            <w:tcW w:w="4826" w:type="dxa"/>
            <w:shd w:val="solid" w:color="FFFFFF" w:fill="auto"/>
          </w:tcPr>
          <w:p w14:paraId="5A012B02" w14:textId="6C00415F" w:rsidR="00321C5F" w:rsidRPr="00045571" w:rsidRDefault="00321C5F" w:rsidP="00321C5F">
            <w:pPr>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321C5F" w:rsidRDefault="00321C5F" w:rsidP="00321C5F">
            <w:pPr>
              <w:pStyle w:val="TAL"/>
              <w:jc w:val="center"/>
              <w:rPr>
                <w:sz w:val="16"/>
                <w:szCs w:val="16"/>
              </w:rPr>
            </w:pPr>
            <w:r>
              <w:rPr>
                <w:sz w:val="16"/>
                <w:szCs w:val="16"/>
              </w:rPr>
              <w:t>17.1.0</w:t>
            </w:r>
          </w:p>
        </w:tc>
      </w:tr>
      <w:tr w:rsidR="00321C5F" w14:paraId="3FB8DBC9" w14:textId="77777777" w:rsidTr="00022F7E">
        <w:trPr>
          <w:gridAfter w:val="1"/>
          <w:wAfter w:w="6" w:type="dxa"/>
        </w:trPr>
        <w:tc>
          <w:tcPr>
            <w:tcW w:w="800" w:type="dxa"/>
            <w:shd w:val="solid" w:color="FFFFFF" w:fill="auto"/>
          </w:tcPr>
          <w:p w14:paraId="34DF7AC5" w14:textId="43009582" w:rsidR="00321C5F" w:rsidRDefault="00321C5F" w:rsidP="00321C5F">
            <w:pPr>
              <w:pStyle w:val="TAL"/>
              <w:jc w:val="center"/>
              <w:rPr>
                <w:sz w:val="16"/>
                <w:szCs w:val="16"/>
              </w:rPr>
            </w:pPr>
            <w:r>
              <w:rPr>
                <w:sz w:val="16"/>
                <w:szCs w:val="16"/>
              </w:rPr>
              <w:t>2022-06</w:t>
            </w:r>
          </w:p>
        </w:tc>
        <w:tc>
          <w:tcPr>
            <w:tcW w:w="995" w:type="dxa"/>
            <w:shd w:val="solid" w:color="FFFFFF" w:fill="auto"/>
          </w:tcPr>
          <w:p w14:paraId="7C75ACFB" w14:textId="7535EF1D" w:rsidR="00321C5F" w:rsidRDefault="00321C5F" w:rsidP="00321C5F">
            <w:pPr>
              <w:pStyle w:val="TAL"/>
              <w:jc w:val="center"/>
              <w:rPr>
                <w:sz w:val="16"/>
                <w:szCs w:val="16"/>
              </w:rPr>
            </w:pPr>
            <w:r>
              <w:rPr>
                <w:sz w:val="16"/>
                <w:szCs w:val="16"/>
              </w:rPr>
              <w:t>CT#96e</w:t>
            </w:r>
          </w:p>
        </w:tc>
        <w:tc>
          <w:tcPr>
            <w:tcW w:w="992" w:type="dxa"/>
            <w:shd w:val="solid" w:color="FFFFFF" w:fill="auto"/>
          </w:tcPr>
          <w:p w14:paraId="497A1C15" w14:textId="2D4923B9" w:rsidR="00321C5F" w:rsidRDefault="00321C5F" w:rsidP="00321C5F">
            <w:pPr>
              <w:pStyle w:val="TAL"/>
              <w:jc w:val="center"/>
              <w:rPr>
                <w:sz w:val="16"/>
                <w:szCs w:val="16"/>
              </w:rPr>
            </w:pPr>
            <w:r w:rsidRPr="00091D55">
              <w:rPr>
                <w:sz w:val="16"/>
                <w:szCs w:val="16"/>
              </w:rPr>
              <w:t>CP-221134</w:t>
            </w:r>
          </w:p>
        </w:tc>
        <w:tc>
          <w:tcPr>
            <w:tcW w:w="567" w:type="dxa"/>
            <w:shd w:val="solid" w:color="FFFFFF" w:fill="auto"/>
          </w:tcPr>
          <w:p w14:paraId="6C94380E" w14:textId="24EACDAF" w:rsidR="00321C5F" w:rsidRDefault="00321C5F" w:rsidP="00321C5F">
            <w:pPr>
              <w:pStyle w:val="TAL"/>
            </w:pPr>
            <w:r>
              <w:rPr>
                <w:rFonts w:hint="eastAsia"/>
              </w:rPr>
              <w:t>0</w:t>
            </w:r>
            <w:r>
              <w:t>014</w:t>
            </w:r>
          </w:p>
        </w:tc>
        <w:tc>
          <w:tcPr>
            <w:tcW w:w="426" w:type="dxa"/>
            <w:shd w:val="solid" w:color="FFFFFF" w:fill="auto"/>
          </w:tcPr>
          <w:p w14:paraId="0D37568B" w14:textId="16DF4420" w:rsidR="00321C5F" w:rsidRDefault="00321C5F" w:rsidP="00321C5F">
            <w:pPr>
              <w:pStyle w:val="TAL"/>
              <w:jc w:val="right"/>
              <w:rPr>
                <w:lang w:eastAsia="zh-CN"/>
              </w:rPr>
            </w:pPr>
          </w:p>
        </w:tc>
        <w:tc>
          <w:tcPr>
            <w:tcW w:w="425" w:type="dxa"/>
            <w:shd w:val="solid" w:color="FFFFFF" w:fill="auto"/>
          </w:tcPr>
          <w:p w14:paraId="1EFFC3E0" w14:textId="77777777" w:rsidR="00321C5F" w:rsidRDefault="00321C5F" w:rsidP="00321C5F">
            <w:pPr>
              <w:pStyle w:val="TAL"/>
              <w:jc w:val="center"/>
            </w:pPr>
            <w:r>
              <w:t>F</w:t>
            </w:r>
          </w:p>
        </w:tc>
        <w:tc>
          <w:tcPr>
            <w:tcW w:w="4826" w:type="dxa"/>
            <w:shd w:val="solid" w:color="FFFFFF" w:fill="auto"/>
          </w:tcPr>
          <w:p w14:paraId="550A36C0" w14:textId="0A595909" w:rsidR="00321C5F" w:rsidRPr="00045571" w:rsidRDefault="00321C5F" w:rsidP="00321C5F">
            <w:pPr>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321C5F" w:rsidRDefault="00321C5F" w:rsidP="00321C5F">
            <w:pPr>
              <w:pStyle w:val="TAL"/>
              <w:jc w:val="center"/>
              <w:rPr>
                <w:sz w:val="16"/>
                <w:szCs w:val="16"/>
              </w:rPr>
            </w:pPr>
            <w:r>
              <w:rPr>
                <w:sz w:val="16"/>
                <w:szCs w:val="16"/>
              </w:rPr>
              <w:t>17.1.0</w:t>
            </w:r>
          </w:p>
        </w:tc>
      </w:tr>
      <w:tr w:rsidR="00321C5F" w14:paraId="65EF9CD6" w14:textId="77777777" w:rsidTr="00022F7E">
        <w:trPr>
          <w:gridAfter w:val="1"/>
          <w:wAfter w:w="6" w:type="dxa"/>
        </w:trPr>
        <w:tc>
          <w:tcPr>
            <w:tcW w:w="800" w:type="dxa"/>
            <w:shd w:val="solid" w:color="FFFFFF" w:fill="auto"/>
          </w:tcPr>
          <w:p w14:paraId="166B03AD" w14:textId="0D4D7643" w:rsidR="00321C5F" w:rsidRDefault="00321C5F" w:rsidP="00321C5F">
            <w:pPr>
              <w:pStyle w:val="TAL"/>
              <w:jc w:val="center"/>
              <w:rPr>
                <w:sz w:val="16"/>
                <w:szCs w:val="16"/>
              </w:rPr>
            </w:pPr>
            <w:r>
              <w:rPr>
                <w:sz w:val="16"/>
                <w:szCs w:val="16"/>
              </w:rPr>
              <w:t>2022-06</w:t>
            </w:r>
          </w:p>
        </w:tc>
        <w:tc>
          <w:tcPr>
            <w:tcW w:w="995" w:type="dxa"/>
            <w:shd w:val="solid" w:color="FFFFFF" w:fill="auto"/>
          </w:tcPr>
          <w:p w14:paraId="2278CC28" w14:textId="7EA31023" w:rsidR="00321C5F" w:rsidRDefault="00321C5F" w:rsidP="00321C5F">
            <w:pPr>
              <w:pStyle w:val="TAL"/>
              <w:jc w:val="center"/>
              <w:rPr>
                <w:sz w:val="16"/>
                <w:szCs w:val="16"/>
              </w:rPr>
            </w:pPr>
            <w:r>
              <w:rPr>
                <w:sz w:val="16"/>
                <w:szCs w:val="16"/>
              </w:rPr>
              <w:t>CT#96e</w:t>
            </w:r>
          </w:p>
        </w:tc>
        <w:tc>
          <w:tcPr>
            <w:tcW w:w="992" w:type="dxa"/>
            <w:shd w:val="solid" w:color="FFFFFF" w:fill="auto"/>
          </w:tcPr>
          <w:p w14:paraId="0F3CD8E0" w14:textId="6691627A" w:rsidR="00321C5F" w:rsidRDefault="00321C5F" w:rsidP="00321C5F">
            <w:pPr>
              <w:pStyle w:val="TAL"/>
              <w:jc w:val="center"/>
              <w:rPr>
                <w:sz w:val="16"/>
                <w:szCs w:val="16"/>
              </w:rPr>
            </w:pPr>
            <w:r w:rsidRPr="00091D55">
              <w:rPr>
                <w:sz w:val="16"/>
                <w:szCs w:val="16"/>
              </w:rPr>
              <w:t>CP-221134</w:t>
            </w:r>
          </w:p>
        </w:tc>
        <w:tc>
          <w:tcPr>
            <w:tcW w:w="567" w:type="dxa"/>
            <w:shd w:val="solid" w:color="FFFFFF" w:fill="auto"/>
          </w:tcPr>
          <w:p w14:paraId="2C58C1A6" w14:textId="157762D0" w:rsidR="00321C5F" w:rsidRDefault="00321C5F" w:rsidP="00321C5F">
            <w:pPr>
              <w:pStyle w:val="TAL"/>
            </w:pPr>
            <w:r>
              <w:rPr>
                <w:rFonts w:hint="eastAsia"/>
              </w:rPr>
              <w:t>0</w:t>
            </w:r>
            <w:r>
              <w:t>015</w:t>
            </w:r>
          </w:p>
        </w:tc>
        <w:tc>
          <w:tcPr>
            <w:tcW w:w="426" w:type="dxa"/>
            <w:shd w:val="solid" w:color="FFFFFF" w:fill="auto"/>
          </w:tcPr>
          <w:p w14:paraId="6409C097" w14:textId="77777777" w:rsidR="00321C5F" w:rsidRDefault="00321C5F" w:rsidP="00321C5F">
            <w:pPr>
              <w:pStyle w:val="TAL"/>
              <w:jc w:val="right"/>
              <w:rPr>
                <w:lang w:eastAsia="zh-CN"/>
              </w:rPr>
            </w:pPr>
          </w:p>
        </w:tc>
        <w:tc>
          <w:tcPr>
            <w:tcW w:w="425" w:type="dxa"/>
            <w:shd w:val="solid" w:color="FFFFFF" w:fill="auto"/>
          </w:tcPr>
          <w:p w14:paraId="652E3F0A" w14:textId="77777777" w:rsidR="00321C5F" w:rsidRDefault="00321C5F" w:rsidP="00321C5F">
            <w:pPr>
              <w:pStyle w:val="TAL"/>
              <w:jc w:val="center"/>
            </w:pPr>
            <w:r>
              <w:t>F</w:t>
            </w:r>
          </w:p>
        </w:tc>
        <w:tc>
          <w:tcPr>
            <w:tcW w:w="4826" w:type="dxa"/>
            <w:shd w:val="solid" w:color="FFFFFF" w:fill="auto"/>
          </w:tcPr>
          <w:p w14:paraId="3A3548D6" w14:textId="36E5CDCF" w:rsidR="00321C5F" w:rsidRPr="00045571" w:rsidRDefault="00321C5F" w:rsidP="00321C5F">
            <w:pPr>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321C5F" w:rsidRDefault="00321C5F" w:rsidP="00321C5F">
            <w:pPr>
              <w:pStyle w:val="TAL"/>
              <w:jc w:val="center"/>
              <w:rPr>
                <w:sz w:val="16"/>
                <w:szCs w:val="16"/>
              </w:rPr>
            </w:pPr>
            <w:r>
              <w:rPr>
                <w:sz w:val="16"/>
                <w:szCs w:val="16"/>
              </w:rPr>
              <w:t>17.1.0</w:t>
            </w:r>
          </w:p>
        </w:tc>
      </w:tr>
      <w:tr w:rsidR="00321C5F" w14:paraId="7248FF6B" w14:textId="77777777" w:rsidTr="00022F7E">
        <w:trPr>
          <w:gridAfter w:val="1"/>
          <w:wAfter w:w="6" w:type="dxa"/>
        </w:trPr>
        <w:tc>
          <w:tcPr>
            <w:tcW w:w="800" w:type="dxa"/>
            <w:shd w:val="solid" w:color="FFFFFF" w:fill="auto"/>
          </w:tcPr>
          <w:p w14:paraId="2AF9FDC9" w14:textId="195C443D" w:rsidR="00321C5F" w:rsidRDefault="00321C5F" w:rsidP="00321C5F">
            <w:pPr>
              <w:pStyle w:val="TAL"/>
              <w:jc w:val="center"/>
              <w:rPr>
                <w:sz w:val="16"/>
                <w:szCs w:val="16"/>
              </w:rPr>
            </w:pPr>
            <w:r>
              <w:rPr>
                <w:sz w:val="16"/>
                <w:szCs w:val="16"/>
              </w:rPr>
              <w:t>2022-06</w:t>
            </w:r>
          </w:p>
        </w:tc>
        <w:tc>
          <w:tcPr>
            <w:tcW w:w="995" w:type="dxa"/>
            <w:shd w:val="solid" w:color="FFFFFF" w:fill="auto"/>
          </w:tcPr>
          <w:p w14:paraId="5389D472" w14:textId="75306C09" w:rsidR="00321C5F" w:rsidRDefault="00321C5F" w:rsidP="00321C5F">
            <w:pPr>
              <w:pStyle w:val="TAL"/>
              <w:jc w:val="center"/>
              <w:rPr>
                <w:sz w:val="16"/>
                <w:szCs w:val="16"/>
              </w:rPr>
            </w:pPr>
            <w:r>
              <w:rPr>
                <w:sz w:val="16"/>
                <w:szCs w:val="16"/>
              </w:rPr>
              <w:t>CT#96e</w:t>
            </w:r>
          </w:p>
        </w:tc>
        <w:tc>
          <w:tcPr>
            <w:tcW w:w="992" w:type="dxa"/>
            <w:shd w:val="solid" w:color="FFFFFF" w:fill="auto"/>
          </w:tcPr>
          <w:p w14:paraId="69A7FDBE" w14:textId="683D89D7" w:rsidR="00321C5F" w:rsidRDefault="00321C5F" w:rsidP="00321C5F">
            <w:pPr>
              <w:pStyle w:val="TAL"/>
              <w:jc w:val="center"/>
              <w:rPr>
                <w:sz w:val="16"/>
                <w:szCs w:val="16"/>
              </w:rPr>
            </w:pPr>
            <w:r w:rsidRPr="00091D55">
              <w:rPr>
                <w:sz w:val="16"/>
                <w:szCs w:val="16"/>
              </w:rPr>
              <w:t>CP-221134</w:t>
            </w:r>
          </w:p>
        </w:tc>
        <w:tc>
          <w:tcPr>
            <w:tcW w:w="567" w:type="dxa"/>
            <w:shd w:val="solid" w:color="FFFFFF" w:fill="auto"/>
          </w:tcPr>
          <w:p w14:paraId="6CBE442D" w14:textId="296369E3" w:rsidR="00321C5F" w:rsidRDefault="00321C5F" w:rsidP="00321C5F">
            <w:pPr>
              <w:pStyle w:val="TAL"/>
            </w:pPr>
            <w:r>
              <w:rPr>
                <w:rFonts w:hint="eastAsia"/>
              </w:rPr>
              <w:t>0</w:t>
            </w:r>
            <w:r>
              <w:t>016</w:t>
            </w:r>
          </w:p>
        </w:tc>
        <w:tc>
          <w:tcPr>
            <w:tcW w:w="426" w:type="dxa"/>
            <w:shd w:val="solid" w:color="FFFFFF" w:fill="auto"/>
          </w:tcPr>
          <w:p w14:paraId="5A4A709A" w14:textId="77777777" w:rsidR="00321C5F" w:rsidRDefault="00321C5F" w:rsidP="00321C5F">
            <w:pPr>
              <w:pStyle w:val="TAL"/>
              <w:jc w:val="right"/>
              <w:rPr>
                <w:lang w:eastAsia="zh-CN"/>
              </w:rPr>
            </w:pPr>
          </w:p>
        </w:tc>
        <w:tc>
          <w:tcPr>
            <w:tcW w:w="425" w:type="dxa"/>
            <w:shd w:val="solid" w:color="FFFFFF" w:fill="auto"/>
          </w:tcPr>
          <w:p w14:paraId="74CEA054" w14:textId="77777777" w:rsidR="00321C5F" w:rsidRDefault="00321C5F" w:rsidP="00321C5F">
            <w:pPr>
              <w:pStyle w:val="TAL"/>
              <w:jc w:val="center"/>
            </w:pPr>
            <w:r>
              <w:t>F</w:t>
            </w:r>
          </w:p>
        </w:tc>
        <w:tc>
          <w:tcPr>
            <w:tcW w:w="4826" w:type="dxa"/>
            <w:shd w:val="solid" w:color="FFFFFF" w:fill="auto"/>
          </w:tcPr>
          <w:p w14:paraId="35E9B54C" w14:textId="29FE3AB5" w:rsidR="00321C5F" w:rsidRPr="00045571" w:rsidRDefault="00321C5F" w:rsidP="00321C5F">
            <w:pPr>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321C5F" w:rsidRDefault="00321C5F" w:rsidP="00321C5F">
            <w:pPr>
              <w:pStyle w:val="TAL"/>
              <w:jc w:val="center"/>
              <w:rPr>
                <w:sz w:val="16"/>
                <w:szCs w:val="16"/>
              </w:rPr>
            </w:pPr>
            <w:r>
              <w:rPr>
                <w:sz w:val="16"/>
                <w:szCs w:val="16"/>
              </w:rPr>
              <w:t>17.1.0</w:t>
            </w:r>
          </w:p>
        </w:tc>
      </w:tr>
      <w:tr w:rsidR="00321C5F" w14:paraId="5492C310" w14:textId="77777777" w:rsidTr="00022F7E">
        <w:trPr>
          <w:gridAfter w:val="1"/>
          <w:wAfter w:w="6" w:type="dxa"/>
        </w:trPr>
        <w:tc>
          <w:tcPr>
            <w:tcW w:w="800" w:type="dxa"/>
            <w:shd w:val="solid" w:color="FFFFFF" w:fill="auto"/>
          </w:tcPr>
          <w:p w14:paraId="7EE62BEC" w14:textId="2A40FD89" w:rsidR="00321C5F" w:rsidRDefault="00321C5F" w:rsidP="00321C5F">
            <w:pPr>
              <w:pStyle w:val="TAL"/>
              <w:jc w:val="center"/>
              <w:rPr>
                <w:sz w:val="16"/>
                <w:szCs w:val="16"/>
              </w:rPr>
            </w:pPr>
            <w:r>
              <w:rPr>
                <w:sz w:val="16"/>
                <w:szCs w:val="16"/>
              </w:rPr>
              <w:t>2022-06</w:t>
            </w:r>
          </w:p>
        </w:tc>
        <w:tc>
          <w:tcPr>
            <w:tcW w:w="995" w:type="dxa"/>
            <w:shd w:val="solid" w:color="FFFFFF" w:fill="auto"/>
          </w:tcPr>
          <w:p w14:paraId="5F2FF6DE" w14:textId="54074507" w:rsidR="00321C5F" w:rsidRDefault="00321C5F" w:rsidP="00321C5F">
            <w:pPr>
              <w:pStyle w:val="TAL"/>
              <w:jc w:val="center"/>
              <w:rPr>
                <w:sz w:val="16"/>
                <w:szCs w:val="16"/>
              </w:rPr>
            </w:pPr>
            <w:r>
              <w:rPr>
                <w:sz w:val="16"/>
                <w:szCs w:val="16"/>
              </w:rPr>
              <w:t>CT#96e</w:t>
            </w:r>
          </w:p>
        </w:tc>
        <w:tc>
          <w:tcPr>
            <w:tcW w:w="992" w:type="dxa"/>
            <w:shd w:val="solid" w:color="FFFFFF" w:fill="auto"/>
          </w:tcPr>
          <w:p w14:paraId="4E1E7F7C" w14:textId="510F267D" w:rsidR="00321C5F" w:rsidRDefault="00321C5F" w:rsidP="00321C5F">
            <w:pPr>
              <w:pStyle w:val="TAL"/>
              <w:jc w:val="center"/>
              <w:rPr>
                <w:sz w:val="16"/>
                <w:szCs w:val="16"/>
              </w:rPr>
            </w:pPr>
            <w:r w:rsidRPr="00091D55">
              <w:rPr>
                <w:sz w:val="16"/>
                <w:szCs w:val="16"/>
              </w:rPr>
              <w:t>CP-221155</w:t>
            </w:r>
          </w:p>
        </w:tc>
        <w:tc>
          <w:tcPr>
            <w:tcW w:w="567" w:type="dxa"/>
            <w:shd w:val="solid" w:color="FFFFFF" w:fill="auto"/>
          </w:tcPr>
          <w:p w14:paraId="030D93EA" w14:textId="565AE07F" w:rsidR="00321C5F" w:rsidRDefault="00321C5F" w:rsidP="00321C5F">
            <w:pPr>
              <w:pStyle w:val="TAL"/>
            </w:pPr>
            <w:r>
              <w:rPr>
                <w:rFonts w:hint="eastAsia"/>
              </w:rPr>
              <w:t>0</w:t>
            </w:r>
            <w:r>
              <w:t>018</w:t>
            </w:r>
          </w:p>
        </w:tc>
        <w:tc>
          <w:tcPr>
            <w:tcW w:w="426" w:type="dxa"/>
            <w:shd w:val="solid" w:color="FFFFFF" w:fill="auto"/>
          </w:tcPr>
          <w:p w14:paraId="3AF01FA5" w14:textId="353D4D20" w:rsidR="00321C5F" w:rsidRDefault="00321C5F" w:rsidP="00321C5F">
            <w:pPr>
              <w:pStyle w:val="TAL"/>
              <w:jc w:val="right"/>
            </w:pPr>
            <w:r>
              <w:rPr>
                <w:rFonts w:hint="eastAsia"/>
              </w:rPr>
              <w:t>1</w:t>
            </w:r>
          </w:p>
        </w:tc>
        <w:tc>
          <w:tcPr>
            <w:tcW w:w="425" w:type="dxa"/>
            <w:shd w:val="solid" w:color="FFFFFF" w:fill="auto"/>
          </w:tcPr>
          <w:p w14:paraId="28FADA28" w14:textId="6964FC1A" w:rsidR="00321C5F" w:rsidRDefault="00321C5F" w:rsidP="00321C5F">
            <w:pPr>
              <w:pStyle w:val="TAL"/>
              <w:jc w:val="center"/>
            </w:pPr>
            <w:r>
              <w:t>F</w:t>
            </w:r>
          </w:p>
        </w:tc>
        <w:tc>
          <w:tcPr>
            <w:tcW w:w="4826" w:type="dxa"/>
            <w:shd w:val="solid" w:color="FFFFFF" w:fill="auto"/>
          </w:tcPr>
          <w:p w14:paraId="3A8FF983" w14:textId="1A7CAF5A" w:rsidR="00321C5F" w:rsidRPr="0050157A" w:rsidRDefault="00321C5F" w:rsidP="00321C5F">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321C5F" w:rsidRDefault="00321C5F" w:rsidP="00321C5F">
            <w:pPr>
              <w:pStyle w:val="TAL"/>
              <w:jc w:val="center"/>
              <w:rPr>
                <w:sz w:val="16"/>
                <w:szCs w:val="16"/>
              </w:rPr>
            </w:pPr>
            <w:r>
              <w:rPr>
                <w:sz w:val="16"/>
                <w:szCs w:val="16"/>
              </w:rPr>
              <w:t>17.1.0</w:t>
            </w:r>
          </w:p>
        </w:tc>
      </w:tr>
      <w:tr w:rsidR="00321C5F" w14:paraId="49D9247E" w14:textId="77777777" w:rsidTr="00022F7E">
        <w:trPr>
          <w:gridAfter w:val="1"/>
          <w:wAfter w:w="6" w:type="dxa"/>
        </w:trPr>
        <w:tc>
          <w:tcPr>
            <w:tcW w:w="800" w:type="dxa"/>
            <w:shd w:val="solid" w:color="FFFFFF" w:fill="auto"/>
          </w:tcPr>
          <w:p w14:paraId="4910DB8A" w14:textId="0D233965" w:rsidR="00321C5F" w:rsidRDefault="00321C5F" w:rsidP="00321C5F">
            <w:pPr>
              <w:pStyle w:val="TAL"/>
              <w:jc w:val="center"/>
              <w:rPr>
                <w:sz w:val="16"/>
                <w:szCs w:val="16"/>
              </w:rPr>
            </w:pPr>
            <w:r>
              <w:rPr>
                <w:sz w:val="16"/>
                <w:szCs w:val="16"/>
              </w:rPr>
              <w:t>2022-06</w:t>
            </w:r>
          </w:p>
        </w:tc>
        <w:tc>
          <w:tcPr>
            <w:tcW w:w="995" w:type="dxa"/>
            <w:shd w:val="solid" w:color="FFFFFF" w:fill="auto"/>
          </w:tcPr>
          <w:p w14:paraId="26C30823" w14:textId="6E5A862C" w:rsidR="00321C5F" w:rsidRDefault="00321C5F" w:rsidP="00321C5F">
            <w:pPr>
              <w:pStyle w:val="TAL"/>
              <w:jc w:val="center"/>
              <w:rPr>
                <w:sz w:val="16"/>
                <w:szCs w:val="16"/>
              </w:rPr>
            </w:pPr>
            <w:r>
              <w:rPr>
                <w:sz w:val="16"/>
                <w:szCs w:val="16"/>
              </w:rPr>
              <w:t>CT#96e</w:t>
            </w:r>
          </w:p>
        </w:tc>
        <w:tc>
          <w:tcPr>
            <w:tcW w:w="992" w:type="dxa"/>
            <w:shd w:val="solid" w:color="FFFFFF" w:fill="auto"/>
          </w:tcPr>
          <w:p w14:paraId="231BF9BD" w14:textId="493A256F" w:rsidR="00321C5F" w:rsidRDefault="00321C5F" w:rsidP="00321C5F">
            <w:pPr>
              <w:pStyle w:val="TAL"/>
              <w:jc w:val="center"/>
              <w:rPr>
                <w:sz w:val="16"/>
                <w:szCs w:val="16"/>
              </w:rPr>
            </w:pPr>
            <w:r w:rsidRPr="00091D55">
              <w:rPr>
                <w:sz w:val="16"/>
                <w:szCs w:val="16"/>
              </w:rPr>
              <w:t>CP-221152</w:t>
            </w:r>
          </w:p>
        </w:tc>
        <w:tc>
          <w:tcPr>
            <w:tcW w:w="567" w:type="dxa"/>
            <w:shd w:val="solid" w:color="FFFFFF" w:fill="auto"/>
          </w:tcPr>
          <w:p w14:paraId="03488508" w14:textId="59ADF282" w:rsidR="00321C5F" w:rsidRDefault="00321C5F" w:rsidP="00321C5F">
            <w:pPr>
              <w:pStyle w:val="TAL"/>
            </w:pPr>
            <w:r>
              <w:rPr>
                <w:rFonts w:hint="eastAsia"/>
              </w:rPr>
              <w:t>0</w:t>
            </w:r>
            <w:r>
              <w:t>019</w:t>
            </w:r>
          </w:p>
        </w:tc>
        <w:tc>
          <w:tcPr>
            <w:tcW w:w="426" w:type="dxa"/>
            <w:shd w:val="solid" w:color="FFFFFF" w:fill="auto"/>
          </w:tcPr>
          <w:p w14:paraId="10242E52" w14:textId="6907D75C" w:rsidR="00321C5F" w:rsidRDefault="00321C5F" w:rsidP="00321C5F">
            <w:pPr>
              <w:pStyle w:val="TAL"/>
              <w:jc w:val="right"/>
            </w:pPr>
          </w:p>
        </w:tc>
        <w:tc>
          <w:tcPr>
            <w:tcW w:w="425" w:type="dxa"/>
            <w:shd w:val="solid" w:color="FFFFFF" w:fill="auto"/>
          </w:tcPr>
          <w:p w14:paraId="5711ABEC" w14:textId="0E2A55D8" w:rsidR="00321C5F" w:rsidRDefault="00321C5F" w:rsidP="00321C5F">
            <w:pPr>
              <w:pStyle w:val="TAL"/>
              <w:jc w:val="center"/>
            </w:pPr>
            <w:r>
              <w:t>F</w:t>
            </w:r>
          </w:p>
        </w:tc>
        <w:tc>
          <w:tcPr>
            <w:tcW w:w="4826" w:type="dxa"/>
            <w:shd w:val="solid" w:color="FFFFFF" w:fill="auto"/>
          </w:tcPr>
          <w:p w14:paraId="5BFD6D0D" w14:textId="3D9B4914" w:rsidR="00321C5F" w:rsidRPr="0050157A" w:rsidRDefault="00321C5F" w:rsidP="00321C5F">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321C5F" w:rsidRDefault="00321C5F" w:rsidP="00321C5F">
            <w:pPr>
              <w:pStyle w:val="TAL"/>
              <w:jc w:val="center"/>
              <w:rPr>
                <w:sz w:val="16"/>
                <w:szCs w:val="16"/>
              </w:rPr>
            </w:pPr>
            <w:r>
              <w:rPr>
                <w:sz w:val="16"/>
                <w:szCs w:val="16"/>
              </w:rPr>
              <w:t>17.1.0</w:t>
            </w:r>
          </w:p>
        </w:tc>
      </w:tr>
      <w:bookmarkEnd w:id="1417"/>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4F74" w16cex:dateUtc="2022-05-26T11:11:00Z"/>
  <w16cex:commentExtensible w16cex:durableId="263A5506" w16cex:dateUtc="2022-05-26T11:35:00Z"/>
  <w16cex:commentExtensible w16cex:durableId="263A5568" w16cex:dateUtc="2022-05-26T11: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2262B" w14:textId="77777777" w:rsidR="00FC454C" w:rsidRDefault="00FC454C">
      <w:r>
        <w:separator/>
      </w:r>
    </w:p>
  </w:endnote>
  <w:endnote w:type="continuationSeparator" w:id="0">
    <w:p w14:paraId="329E1117" w14:textId="77777777" w:rsidR="00FC454C" w:rsidRDefault="00FC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360F72" w:rsidRDefault="00360F7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83E2F" w14:textId="77777777" w:rsidR="00FC454C" w:rsidRDefault="00FC454C">
      <w:r>
        <w:separator/>
      </w:r>
    </w:p>
  </w:footnote>
  <w:footnote w:type="continuationSeparator" w:id="0">
    <w:p w14:paraId="5640A0BE" w14:textId="77777777" w:rsidR="00FC454C" w:rsidRDefault="00FC4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672898B6" w:rsidR="00360F72" w:rsidRDefault="00360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1C5F">
      <w:rPr>
        <w:rFonts w:ascii="Arial" w:hAnsi="Arial" w:cs="Arial"/>
        <w:b/>
        <w:noProof/>
        <w:sz w:val="18"/>
        <w:szCs w:val="18"/>
      </w:rPr>
      <w:t>3GPP TS 29.576 V17.1.0 (2022-06)</w:t>
    </w:r>
    <w:r>
      <w:rPr>
        <w:rFonts w:ascii="Arial" w:hAnsi="Arial" w:cs="Arial"/>
        <w:b/>
        <w:sz w:val="18"/>
        <w:szCs w:val="18"/>
      </w:rPr>
      <w:fldChar w:fldCharType="end"/>
    </w:r>
  </w:p>
  <w:p w14:paraId="50A39391" w14:textId="77777777" w:rsidR="00360F72" w:rsidRDefault="00360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4CF1BE1D" w:rsidR="00360F72" w:rsidRDefault="00360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C5F">
      <w:rPr>
        <w:rFonts w:ascii="Arial" w:hAnsi="Arial" w:cs="Arial"/>
        <w:b/>
        <w:noProof/>
        <w:sz w:val="18"/>
        <w:szCs w:val="18"/>
      </w:rPr>
      <w:t>Release 17</w:t>
    </w:r>
    <w:r>
      <w:rPr>
        <w:rFonts w:ascii="Arial" w:hAnsi="Arial" w:cs="Arial"/>
        <w:b/>
        <w:sz w:val="18"/>
        <w:szCs w:val="18"/>
      </w:rPr>
      <w:fldChar w:fldCharType="end"/>
    </w:r>
  </w:p>
  <w:p w14:paraId="5A4D20BC" w14:textId="77777777" w:rsidR="00360F72" w:rsidRDefault="00360F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40B67"/>
    <w:rsid w:val="00045571"/>
    <w:rsid w:val="00055517"/>
    <w:rsid w:val="0006338A"/>
    <w:rsid w:val="00064959"/>
    <w:rsid w:val="00081829"/>
    <w:rsid w:val="00086BCC"/>
    <w:rsid w:val="000D204C"/>
    <w:rsid w:val="000D679D"/>
    <w:rsid w:val="00116E33"/>
    <w:rsid w:val="00117395"/>
    <w:rsid w:val="00124934"/>
    <w:rsid w:val="001327FB"/>
    <w:rsid w:val="001329EA"/>
    <w:rsid w:val="0016234A"/>
    <w:rsid w:val="00171CBC"/>
    <w:rsid w:val="001748B4"/>
    <w:rsid w:val="001748B7"/>
    <w:rsid w:val="00176B4B"/>
    <w:rsid w:val="00180164"/>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21C5F"/>
    <w:rsid w:val="00322E44"/>
    <w:rsid w:val="003275B3"/>
    <w:rsid w:val="003408F0"/>
    <w:rsid w:val="00345A8F"/>
    <w:rsid w:val="00360F72"/>
    <w:rsid w:val="00372615"/>
    <w:rsid w:val="003A2B6B"/>
    <w:rsid w:val="003A66F8"/>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859F5"/>
    <w:rsid w:val="006A30C3"/>
    <w:rsid w:val="006D383D"/>
    <w:rsid w:val="006D5ECE"/>
    <w:rsid w:val="00705D5D"/>
    <w:rsid w:val="007227E6"/>
    <w:rsid w:val="0074757F"/>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18FF"/>
    <w:rsid w:val="00C71FD3"/>
    <w:rsid w:val="00C7404F"/>
    <w:rsid w:val="00C77B02"/>
    <w:rsid w:val="00C87427"/>
    <w:rsid w:val="00C9703F"/>
    <w:rsid w:val="00CD2B17"/>
    <w:rsid w:val="00CD3A07"/>
    <w:rsid w:val="00CE07CD"/>
    <w:rsid w:val="00CE5414"/>
    <w:rsid w:val="00D1630A"/>
    <w:rsid w:val="00D221C9"/>
    <w:rsid w:val="00D2680C"/>
    <w:rsid w:val="00D30153"/>
    <w:rsid w:val="00D42EB8"/>
    <w:rsid w:val="00D862C6"/>
    <w:rsid w:val="00DB0E87"/>
    <w:rsid w:val="00DB3FFD"/>
    <w:rsid w:val="00DC1D49"/>
    <w:rsid w:val="00DD1453"/>
    <w:rsid w:val="00E04AD7"/>
    <w:rsid w:val="00E162D5"/>
    <w:rsid w:val="00E23B79"/>
    <w:rsid w:val="00E3758C"/>
    <w:rsid w:val="00E5576E"/>
    <w:rsid w:val="00E72365"/>
    <w:rsid w:val="00EA4C78"/>
    <w:rsid w:val="00EE5D34"/>
    <w:rsid w:val="00EF7E8D"/>
    <w:rsid w:val="00F10FAD"/>
    <w:rsid w:val="00F2274C"/>
    <w:rsid w:val="00F273F2"/>
    <w:rsid w:val="00F470B4"/>
    <w:rsid w:val="00F66495"/>
    <w:rsid w:val="00F75A3C"/>
    <w:rsid w:val="00F76E42"/>
    <w:rsid w:val="00FB147B"/>
    <w:rsid w:val="00FB3A97"/>
    <w:rsid w:val="00FB7FBA"/>
    <w:rsid w:val="00FC454C"/>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1">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2">
    <w:name w:val="List 3"/>
    <w:basedOn w:val="23"/>
    <w:rsid w:val="001748B7"/>
    <w:pPr>
      <w:ind w:left="1135"/>
    </w:pPr>
  </w:style>
  <w:style w:type="paragraph" w:styleId="41">
    <w:name w:val="List 4"/>
    <w:basedOn w:val="32"/>
    <w:rsid w:val="001748B7"/>
    <w:pPr>
      <w:ind w:left="1418"/>
    </w:pPr>
  </w:style>
  <w:style w:type="paragraph" w:styleId="51">
    <w:name w:val="List 5"/>
    <w:basedOn w:val="41"/>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2">
    <w:name w:val="List Bullet 4"/>
    <w:basedOn w:val="31"/>
    <w:rsid w:val="001748B7"/>
    <w:pPr>
      <w:ind w:left="1418"/>
    </w:pPr>
  </w:style>
  <w:style w:type="paragraph" w:styleId="52">
    <w:name w:val="List Bullet 5"/>
    <w:basedOn w:val="42"/>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noProof/>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0">
    <w:name w:val="标题 3 字符"/>
    <w:link w:val="3"/>
    <w:rsid w:val="001748B7"/>
    <w:rPr>
      <w:rFonts w:ascii="Arial" w:hAnsi="Arial"/>
      <w:sz w:val="28"/>
      <w:lang w:eastAsia="en-US"/>
    </w:rPr>
  </w:style>
  <w:style w:type="character" w:customStyle="1" w:styleId="EWChar">
    <w:name w:val="EW Char"/>
    <w:link w:val="EW"/>
    <w:locked/>
    <w:rsid w:val="00116E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package" Target="embeddings/Microsoft_Visio___53333.vsdx"/><Relationship Id="rId33"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__41111.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2.bin"/><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E09E3-AD7A-4DF6-A761-2382844C9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13095</Words>
  <Characters>74645</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2022-05-27T04:35:00Z</dcterms:created>
  <dcterms:modified xsi:type="dcterms:W3CDTF">2022-06-07T15:00:00Z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