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370F5FC5"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r w:rsidR="00EC1019">
              <w:t>1</w:t>
            </w:r>
            <w:r>
              <w:t xml:space="preserve">.0 </w:t>
            </w:r>
            <w:r>
              <w:rPr>
                <w:sz w:val="32"/>
              </w:rPr>
              <w:t>(</w:t>
            </w:r>
            <w:r w:rsidR="00310D45">
              <w:rPr>
                <w:sz w:val="32"/>
              </w:rPr>
              <w:t>2022</w:t>
            </w:r>
            <w:r>
              <w:rPr>
                <w:sz w:val="32"/>
              </w:rPr>
              <w:t>-</w:t>
            </w:r>
            <w:r w:rsidR="003F7661">
              <w:rPr>
                <w:sz w:val="32"/>
              </w:rPr>
              <w:t>0</w:t>
            </w:r>
            <w:r w:rsidR="001C2E62">
              <w:rPr>
                <w:sz w:val="32"/>
              </w:rPr>
              <w:t>6</w:t>
            </w:r>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1" w:name="spectype2"/>
            <w:r>
              <w:t>Specification</w:t>
            </w:r>
            <w:bookmarkEnd w:id="1"/>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2"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4"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5"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5"/>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7" w:name="copyrightaddon"/>
            <w:bookmarkEnd w:id="7"/>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6"/>
          </w:p>
          <w:p w14:paraId="2A91C50E" w14:textId="77777777" w:rsidR="00876C3C" w:rsidRDefault="00876C3C"/>
        </w:tc>
      </w:tr>
      <w:bookmarkEnd w:id="4"/>
    </w:tbl>
    <w:p w14:paraId="29BA5773" w14:textId="77777777" w:rsidR="00876C3C" w:rsidRDefault="00A10542" w:rsidP="001F1A2F">
      <w:pPr>
        <w:pStyle w:val="TT"/>
      </w:pPr>
      <w:r>
        <w:br w:type="page"/>
      </w:r>
      <w:bookmarkStart w:id="8" w:name="tableOfContents"/>
      <w:bookmarkEnd w:id="8"/>
      <w:r>
        <w:lastRenderedPageBreak/>
        <w:t>Contents</w:t>
      </w:r>
    </w:p>
    <w:p w14:paraId="21C4A04F" w14:textId="4D8C0715" w:rsidR="001C2E62" w:rsidRDefault="001C2E62">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 MERGEFORMAT </w:instrText>
      </w:r>
      <w:r>
        <w:fldChar w:fldCharType="separate"/>
      </w:r>
      <w:r>
        <w:t>Foreword</w:t>
      </w:r>
      <w:r>
        <w:tab/>
      </w:r>
      <w:r>
        <w:fldChar w:fldCharType="begin"/>
      </w:r>
      <w:r>
        <w:instrText xml:space="preserve"> PAGEREF _Toc104546790 \h </w:instrText>
      </w:r>
      <w:r>
        <w:fldChar w:fldCharType="separate"/>
      </w:r>
      <w:r>
        <w:t>6</w:t>
      </w:r>
      <w:r>
        <w:fldChar w:fldCharType="end"/>
      </w:r>
    </w:p>
    <w:p w14:paraId="0F46AED3" w14:textId="05FA174F" w:rsidR="001C2E62" w:rsidRDefault="001C2E62">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_Toc104546791 \h </w:instrText>
      </w:r>
      <w:r>
        <w:fldChar w:fldCharType="separate"/>
      </w:r>
      <w:r>
        <w:t>7</w:t>
      </w:r>
      <w:r>
        <w:fldChar w:fldCharType="end"/>
      </w:r>
    </w:p>
    <w:p w14:paraId="25AD8A01" w14:textId="7DC64C42" w:rsidR="001C2E62" w:rsidRDefault="001C2E6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_Toc104546792 \h </w:instrText>
      </w:r>
      <w:r>
        <w:fldChar w:fldCharType="separate"/>
      </w:r>
      <w:r>
        <w:t>8</w:t>
      </w:r>
      <w:r>
        <w:fldChar w:fldCharType="end"/>
      </w:r>
    </w:p>
    <w:p w14:paraId="0D94086E" w14:textId="7ABD480B" w:rsidR="001C2E62" w:rsidRDefault="001C2E6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_Toc104546793 \h </w:instrText>
      </w:r>
      <w:r>
        <w:fldChar w:fldCharType="separate"/>
      </w:r>
      <w:r>
        <w:t>8</w:t>
      </w:r>
      <w:r>
        <w:fldChar w:fldCharType="end"/>
      </w:r>
    </w:p>
    <w:p w14:paraId="0314230E" w14:textId="2D962AB1" w:rsidR="001C2E62" w:rsidRDefault="001C2E6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_Toc104546794 \h </w:instrText>
      </w:r>
      <w:r>
        <w:fldChar w:fldCharType="separate"/>
      </w:r>
      <w:r>
        <w:t>9</w:t>
      </w:r>
      <w:r>
        <w:fldChar w:fldCharType="end"/>
      </w:r>
    </w:p>
    <w:p w14:paraId="36918151" w14:textId="6C1D4EC7" w:rsidR="001C2E62" w:rsidRDefault="001C2E6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_Toc104546795 \h </w:instrText>
      </w:r>
      <w:r>
        <w:fldChar w:fldCharType="separate"/>
      </w:r>
      <w:r>
        <w:t>9</w:t>
      </w:r>
      <w:r>
        <w:fldChar w:fldCharType="end"/>
      </w:r>
    </w:p>
    <w:p w14:paraId="071AC0DF" w14:textId="433F9B6D" w:rsidR="001C2E62" w:rsidRDefault="001C2E6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_Toc104546796 \h </w:instrText>
      </w:r>
      <w:r>
        <w:fldChar w:fldCharType="separate"/>
      </w:r>
      <w:r>
        <w:t>9</w:t>
      </w:r>
      <w:r>
        <w:fldChar w:fldCharType="end"/>
      </w:r>
    </w:p>
    <w:p w14:paraId="2865D739" w14:textId="579BC656" w:rsidR="001C2E62" w:rsidRDefault="001C2E6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_Toc104546797 \h </w:instrText>
      </w:r>
      <w:r>
        <w:fldChar w:fldCharType="separate"/>
      </w:r>
      <w:r>
        <w:t>9</w:t>
      </w:r>
      <w:r>
        <w:fldChar w:fldCharType="end"/>
      </w:r>
    </w:p>
    <w:p w14:paraId="65FE5FA0" w14:textId="31C425FB" w:rsidR="001C2E62" w:rsidRDefault="001C2E6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_Toc104546798 \h </w:instrText>
      </w:r>
      <w:r>
        <w:fldChar w:fldCharType="separate"/>
      </w:r>
      <w:r>
        <w:t>10</w:t>
      </w:r>
      <w:r>
        <w:fldChar w:fldCharType="end"/>
      </w:r>
    </w:p>
    <w:p w14:paraId="6AA7669F" w14:textId="28EB5192" w:rsidR="001C2E62" w:rsidRDefault="001C2E62">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_Toc104546799 \h </w:instrText>
      </w:r>
      <w:r>
        <w:fldChar w:fldCharType="separate"/>
      </w:r>
      <w:r>
        <w:t>10</w:t>
      </w:r>
      <w:r>
        <w:fldChar w:fldCharType="end"/>
      </w:r>
    </w:p>
    <w:p w14:paraId="3318D860" w14:textId="4EAA3860" w:rsidR="001C2E62" w:rsidRDefault="001C2E62">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_Toc104546800 \h </w:instrText>
      </w:r>
      <w:r>
        <w:fldChar w:fldCharType="separate"/>
      </w:r>
      <w:r>
        <w:t>10</w:t>
      </w:r>
      <w:r>
        <w:fldChar w:fldCharType="end"/>
      </w:r>
    </w:p>
    <w:p w14:paraId="5B31A2F4" w14:textId="0F1650D1" w:rsidR="001C2E62" w:rsidRDefault="001C2E62">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_Toc104546801 \h </w:instrText>
      </w:r>
      <w:r>
        <w:fldChar w:fldCharType="separate"/>
      </w:r>
      <w:r>
        <w:t>10</w:t>
      </w:r>
      <w:r>
        <w:fldChar w:fldCharType="end"/>
      </w:r>
    </w:p>
    <w:p w14:paraId="1A4560CE" w14:textId="7BA4AA62" w:rsidR="001C2E62" w:rsidRDefault="001C2E62">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_Toc104546802 \h </w:instrText>
      </w:r>
      <w:r>
        <w:fldChar w:fldCharType="separate"/>
      </w:r>
      <w:r>
        <w:t>10</w:t>
      </w:r>
      <w:r>
        <w:fldChar w:fldCharType="end"/>
      </w:r>
    </w:p>
    <w:p w14:paraId="729F8378" w14:textId="31DA17B9" w:rsidR="001C2E62" w:rsidRDefault="001C2E62">
      <w:pPr>
        <w:pStyle w:val="TOC4"/>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_Toc104546803 \h </w:instrText>
      </w:r>
      <w:r>
        <w:fldChar w:fldCharType="separate"/>
      </w:r>
      <w:r>
        <w:t>11</w:t>
      </w:r>
      <w:r>
        <w:fldChar w:fldCharType="end"/>
      </w:r>
    </w:p>
    <w:p w14:paraId="6C837B1E" w14:textId="443245DE" w:rsidR="001C2E62" w:rsidRDefault="001C2E62">
      <w:pPr>
        <w:pStyle w:val="TOC4"/>
        <w:rPr>
          <w:rFonts w:asciiTheme="minorHAnsi" w:eastAsiaTheme="minorEastAsia" w:hAnsiTheme="minorHAnsi" w:cstheme="minorBidi"/>
          <w:kern w:val="2"/>
          <w:sz w:val="21"/>
          <w:szCs w:val="22"/>
          <w:lang w:val="en-US" w:eastAsia="zh-CN"/>
        </w:rPr>
      </w:pPr>
      <w:r w:rsidRPr="00BB1CCD">
        <w:rPr>
          <w:lang w:val="en-US"/>
        </w:rPr>
        <w:t>4.2.</w:t>
      </w:r>
      <w:r w:rsidRPr="00BB1CCD">
        <w:rPr>
          <w:lang w:val="en-US" w:eastAsia="zh-CN"/>
        </w:rPr>
        <w:t>1.3</w:t>
      </w:r>
      <w:r>
        <w:rPr>
          <w:rFonts w:asciiTheme="minorHAnsi" w:eastAsiaTheme="minorEastAsia" w:hAnsiTheme="minorHAnsi" w:cstheme="minorBidi"/>
          <w:kern w:val="2"/>
          <w:sz w:val="21"/>
          <w:szCs w:val="22"/>
          <w:lang w:val="en-US" w:eastAsia="zh-CN"/>
        </w:rPr>
        <w:tab/>
      </w:r>
      <w:r w:rsidRPr="00BB1CCD">
        <w:rPr>
          <w:lang w:val="en-US"/>
        </w:rPr>
        <w:t>Network Functions</w:t>
      </w:r>
      <w:r>
        <w:tab/>
      </w:r>
      <w:r>
        <w:fldChar w:fldCharType="begin"/>
      </w:r>
      <w:r>
        <w:instrText xml:space="preserve"> PAGEREF _Toc104546804 \h </w:instrText>
      </w:r>
      <w:r>
        <w:fldChar w:fldCharType="separate"/>
      </w:r>
      <w:r>
        <w:t>11</w:t>
      </w:r>
      <w:r>
        <w:fldChar w:fldCharType="end"/>
      </w:r>
    </w:p>
    <w:p w14:paraId="0B1716BA" w14:textId="308C5DDD" w:rsidR="001C2E62" w:rsidRDefault="001C2E62">
      <w:pPr>
        <w:pStyle w:val="TOC5"/>
        <w:rPr>
          <w:rFonts w:asciiTheme="minorHAnsi" w:eastAsiaTheme="minorEastAsia" w:hAnsiTheme="minorHAnsi" w:cstheme="minorBidi"/>
          <w:kern w:val="2"/>
          <w:sz w:val="21"/>
          <w:szCs w:val="22"/>
          <w:lang w:val="en-US" w:eastAsia="zh-CN"/>
        </w:rPr>
      </w:pPr>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_Toc104546805 \h </w:instrText>
      </w:r>
      <w:r>
        <w:fldChar w:fldCharType="separate"/>
      </w:r>
      <w:r>
        <w:t>11</w:t>
      </w:r>
      <w:r>
        <w:fldChar w:fldCharType="end"/>
      </w:r>
    </w:p>
    <w:p w14:paraId="0FCF958C" w14:textId="4944560D" w:rsidR="001C2E62" w:rsidRDefault="001C2E62">
      <w:pPr>
        <w:pStyle w:val="TOC5"/>
        <w:rPr>
          <w:rFonts w:asciiTheme="minorHAnsi" w:eastAsiaTheme="minorEastAsia" w:hAnsiTheme="minorHAnsi" w:cstheme="minorBidi"/>
          <w:kern w:val="2"/>
          <w:sz w:val="21"/>
          <w:szCs w:val="22"/>
          <w:lang w:val="en-US" w:eastAsia="zh-CN"/>
        </w:rPr>
      </w:pPr>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_Toc104546806 \h </w:instrText>
      </w:r>
      <w:r>
        <w:fldChar w:fldCharType="separate"/>
      </w:r>
      <w:r>
        <w:t>11</w:t>
      </w:r>
      <w:r>
        <w:fldChar w:fldCharType="end"/>
      </w:r>
    </w:p>
    <w:p w14:paraId="29A8C346" w14:textId="45FB7017" w:rsidR="001C2E62" w:rsidRDefault="001C2E62">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_Toc104546807 \h </w:instrText>
      </w:r>
      <w:r>
        <w:fldChar w:fldCharType="separate"/>
      </w:r>
      <w:r>
        <w:t>12</w:t>
      </w:r>
      <w:r>
        <w:fldChar w:fldCharType="end"/>
      </w:r>
    </w:p>
    <w:p w14:paraId="4A581CBC" w14:textId="7E878DDE" w:rsidR="001C2E62" w:rsidRDefault="001C2E62">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_Toc104546808 \h </w:instrText>
      </w:r>
      <w:r>
        <w:fldChar w:fldCharType="separate"/>
      </w:r>
      <w:r>
        <w:t>12</w:t>
      </w:r>
      <w:r>
        <w:fldChar w:fldCharType="end"/>
      </w:r>
    </w:p>
    <w:p w14:paraId="31533D00" w14:textId="6C64589F" w:rsidR="001C2E62" w:rsidRDefault="001C2E62">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_Toc104546809 \h </w:instrText>
      </w:r>
      <w:r>
        <w:fldChar w:fldCharType="separate"/>
      </w:r>
      <w:r>
        <w:t>12</w:t>
      </w:r>
      <w:r>
        <w:fldChar w:fldCharType="end"/>
      </w:r>
    </w:p>
    <w:p w14:paraId="615807A2" w14:textId="6D3BBE2B" w:rsidR="001C2E62" w:rsidRDefault="001C2E62">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_Toc104546810 \h </w:instrText>
      </w:r>
      <w:r>
        <w:fldChar w:fldCharType="separate"/>
      </w:r>
      <w:r>
        <w:t>12</w:t>
      </w:r>
      <w:r>
        <w:fldChar w:fldCharType="end"/>
      </w:r>
    </w:p>
    <w:p w14:paraId="0929BB81" w14:textId="6F0612E1" w:rsidR="001C2E62" w:rsidRDefault="001C2E62">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_Toc104546811 \h </w:instrText>
      </w:r>
      <w:r>
        <w:fldChar w:fldCharType="separate"/>
      </w:r>
      <w:r>
        <w:t>12</w:t>
      </w:r>
      <w:r>
        <w:fldChar w:fldCharType="end"/>
      </w:r>
    </w:p>
    <w:p w14:paraId="210AFBB0" w14:textId="0DCE3747" w:rsidR="001C2E62" w:rsidRDefault="001C2E62">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_Toc104546812 \h </w:instrText>
      </w:r>
      <w:r>
        <w:fldChar w:fldCharType="separate"/>
      </w:r>
      <w:r>
        <w:t>13</w:t>
      </w:r>
      <w:r>
        <w:fldChar w:fldCharType="end"/>
      </w:r>
    </w:p>
    <w:p w14:paraId="3D664EC7" w14:textId="78F8115D" w:rsidR="001C2E62" w:rsidRDefault="001C2E62">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_Toc104546813 \h </w:instrText>
      </w:r>
      <w:r>
        <w:fldChar w:fldCharType="separate"/>
      </w:r>
      <w:r>
        <w:t>13</w:t>
      </w:r>
      <w:r>
        <w:fldChar w:fldCharType="end"/>
      </w:r>
    </w:p>
    <w:p w14:paraId="18E8F8D8" w14:textId="331E1C08" w:rsidR="001C2E62" w:rsidRDefault="001C2E62">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Requesting subscription and storage of data or analytics</w:t>
      </w:r>
      <w:r>
        <w:tab/>
      </w:r>
      <w:r>
        <w:fldChar w:fldCharType="begin"/>
      </w:r>
      <w:r>
        <w:instrText xml:space="preserve"> PAGEREF _Toc104546814 \h </w:instrText>
      </w:r>
      <w:r>
        <w:fldChar w:fldCharType="separate"/>
      </w:r>
      <w:r>
        <w:t>13</w:t>
      </w:r>
      <w:r>
        <w:fldChar w:fldCharType="end"/>
      </w:r>
    </w:p>
    <w:p w14:paraId="3C9F340F" w14:textId="30C8DA5E" w:rsidR="001C2E62" w:rsidRDefault="001C2E62">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_Toc104546815 \h </w:instrText>
      </w:r>
      <w:r>
        <w:fldChar w:fldCharType="separate"/>
      </w:r>
      <w:r>
        <w:t>15</w:t>
      </w:r>
      <w:r>
        <w:fldChar w:fldCharType="end"/>
      </w:r>
    </w:p>
    <w:p w14:paraId="429D0921" w14:textId="55145F20" w:rsidR="001C2E62" w:rsidRDefault="001C2E62">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_Toc104546816 \h </w:instrText>
      </w:r>
      <w:r>
        <w:fldChar w:fldCharType="separate"/>
      </w:r>
      <w:r>
        <w:t>15</w:t>
      </w:r>
      <w:r>
        <w:fldChar w:fldCharType="end"/>
      </w:r>
    </w:p>
    <w:p w14:paraId="1D73FD20" w14:textId="7A0E9850" w:rsidR="001C2E62" w:rsidRDefault="001C2E62">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_Toc104546817 \h </w:instrText>
      </w:r>
      <w:r>
        <w:fldChar w:fldCharType="separate"/>
      </w:r>
      <w:r>
        <w:t>15</w:t>
      </w:r>
      <w:r>
        <w:fldChar w:fldCharType="end"/>
      </w:r>
    </w:p>
    <w:p w14:paraId="05C268B4" w14:textId="13F6FD36" w:rsidR="001C2E62" w:rsidRDefault="001C2E62">
      <w:pPr>
        <w:pStyle w:val="TOC4"/>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_Toc104546818 \h </w:instrText>
      </w:r>
      <w:r>
        <w:fldChar w:fldCharType="separate"/>
      </w:r>
      <w:r>
        <w:t>15</w:t>
      </w:r>
      <w:r>
        <w:fldChar w:fldCharType="end"/>
      </w:r>
    </w:p>
    <w:p w14:paraId="0E377E16" w14:textId="0525F873" w:rsidR="001C2E62" w:rsidRDefault="001C2E62">
      <w:pPr>
        <w:pStyle w:val="TOC5"/>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_Toc104546819 \h </w:instrText>
      </w:r>
      <w:r>
        <w:fldChar w:fldCharType="separate"/>
      </w:r>
      <w:r>
        <w:t>15</w:t>
      </w:r>
      <w:r>
        <w:fldChar w:fldCharType="end"/>
      </w:r>
    </w:p>
    <w:p w14:paraId="01ECCA6B" w14:textId="4AFF0E77" w:rsidR="001C2E62" w:rsidRDefault="001C2E62">
      <w:pPr>
        <w:pStyle w:val="TOC5"/>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_Toc104546820 \h </w:instrText>
      </w:r>
      <w:r>
        <w:fldChar w:fldCharType="separate"/>
      </w:r>
      <w:r>
        <w:t>15</w:t>
      </w:r>
      <w:r>
        <w:fldChar w:fldCharType="end"/>
      </w:r>
    </w:p>
    <w:p w14:paraId="741E15BA" w14:textId="416D01B3" w:rsidR="001C2E62" w:rsidRDefault="001C2E62">
      <w:pPr>
        <w:pStyle w:val="TOC4"/>
        <w:rPr>
          <w:rFonts w:asciiTheme="minorHAnsi" w:eastAsiaTheme="minorEastAsia" w:hAnsiTheme="minorHAnsi" w:cstheme="minorBidi"/>
          <w:kern w:val="2"/>
          <w:sz w:val="21"/>
          <w:szCs w:val="22"/>
          <w:lang w:val="en-US" w:eastAsia="zh-CN"/>
        </w:rPr>
      </w:pPr>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_Toc104546821 \h </w:instrText>
      </w:r>
      <w:r>
        <w:fldChar w:fldCharType="separate"/>
      </w:r>
      <w:r>
        <w:t>16</w:t>
      </w:r>
      <w:r>
        <w:fldChar w:fldCharType="end"/>
      </w:r>
    </w:p>
    <w:p w14:paraId="41347CE1" w14:textId="64357B8E" w:rsidR="001C2E62" w:rsidRDefault="001C2E62">
      <w:pPr>
        <w:pStyle w:val="TOC5"/>
        <w:rPr>
          <w:rFonts w:asciiTheme="minorHAnsi" w:eastAsiaTheme="minorEastAsia" w:hAnsiTheme="minorHAnsi" w:cstheme="minorBidi"/>
          <w:kern w:val="2"/>
          <w:sz w:val="21"/>
          <w:szCs w:val="22"/>
          <w:lang w:val="en-US" w:eastAsia="zh-CN"/>
        </w:rPr>
      </w:pPr>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_Toc104546822 \h </w:instrText>
      </w:r>
      <w:r>
        <w:fldChar w:fldCharType="separate"/>
      </w:r>
      <w:r>
        <w:t>16</w:t>
      </w:r>
      <w:r>
        <w:fldChar w:fldCharType="end"/>
      </w:r>
    </w:p>
    <w:p w14:paraId="15A79B55" w14:textId="2C4AF150" w:rsidR="001C2E62" w:rsidRDefault="001C2E62">
      <w:pPr>
        <w:pStyle w:val="TOC5"/>
        <w:rPr>
          <w:rFonts w:asciiTheme="minorHAnsi" w:eastAsiaTheme="minorEastAsia" w:hAnsiTheme="minorHAnsi" w:cstheme="minorBidi"/>
          <w:kern w:val="2"/>
          <w:sz w:val="21"/>
          <w:szCs w:val="22"/>
          <w:lang w:val="en-US" w:eastAsia="zh-CN"/>
        </w:rPr>
      </w:pPr>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_Toc104546823 \h </w:instrText>
      </w:r>
      <w:r>
        <w:fldChar w:fldCharType="separate"/>
      </w:r>
      <w:r>
        <w:t>16</w:t>
      </w:r>
      <w:r>
        <w:fldChar w:fldCharType="end"/>
      </w:r>
    </w:p>
    <w:p w14:paraId="59FECC51" w14:textId="225F392D" w:rsidR="001C2E62" w:rsidRDefault="001C2E62">
      <w:pPr>
        <w:pStyle w:val="TOC4"/>
        <w:rPr>
          <w:rFonts w:asciiTheme="minorHAnsi" w:eastAsiaTheme="minorEastAsia" w:hAnsiTheme="minorHAnsi" w:cstheme="minorBidi"/>
          <w:kern w:val="2"/>
          <w:sz w:val="21"/>
          <w:szCs w:val="22"/>
          <w:lang w:val="en-US" w:eastAsia="zh-CN"/>
        </w:rPr>
      </w:pPr>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_Toc104546824 \h </w:instrText>
      </w:r>
      <w:r>
        <w:fldChar w:fldCharType="separate"/>
      </w:r>
      <w:r>
        <w:t>17</w:t>
      </w:r>
      <w:r>
        <w:fldChar w:fldCharType="end"/>
      </w:r>
    </w:p>
    <w:p w14:paraId="1EF1215C" w14:textId="5A3C7F31" w:rsidR="001C2E62" w:rsidRDefault="001C2E62">
      <w:pPr>
        <w:pStyle w:val="TOC5"/>
        <w:rPr>
          <w:rFonts w:asciiTheme="minorHAnsi" w:eastAsiaTheme="minorEastAsia" w:hAnsiTheme="minorHAnsi" w:cstheme="minorBidi"/>
          <w:kern w:val="2"/>
          <w:sz w:val="21"/>
          <w:szCs w:val="22"/>
          <w:lang w:val="en-US" w:eastAsia="zh-CN"/>
        </w:rPr>
      </w:pPr>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_Toc104546825 \h </w:instrText>
      </w:r>
      <w:r>
        <w:fldChar w:fldCharType="separate"/>
      </w:r>
      <w:r>
        <w:t>17</w:t>
      </w:r>
      <w:r>
        <w:fldChar w:fldCharType="end"/>
      </w:r>
    </w:p>
    <w:p w14:paraId="23998969" w14:textId="253ED6CC" w:rsidR="001C2E62" w:rsidRDefault="001C2E62">
      <w:pPr>
        <w:pStyle w:val="TOC5"/>
        <w:rPr>
          <w:rFonts w:asciiTheme="minorHAnsi" w:eastAsiaTheme="minorEastAsia" w:hAnsiTheme="minorHAnsi" w:cstheme="minorBidi"/>
          <w:kern w:val="2"/>
          <w:sz w:val="21"/>
          <w:szCs w:val="22"/>
          <w:lang w:val="en-US" w:eastAsia="zh-CN"/>
        </w:rPr>
      </w:pPr>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_Toc104546826 \h </w:instrText>
      </w:r>
      <w:r>
        <w:fldChar w:fldCharType="separate"/>
      </w:r>
      <w:r>
        <w:t>17</w:t>
      </w:r>
      <w:r>
        <w:fldChar w:fldCharType="end"/>
      </w:r>
    </w:p>
    <w:p w14:paraId="54394375" w14:textId="71758C79" w:rsidR="001C2E62" w:rsidRDefault="001C2E62">
      <w:pPr>
        <w:pStyle w:val="TOC4"/>
        <w:rPr>
          <w:rFonts w:asciiTheme="minorHAnsi" w:eastAsiaTheme="minorEastAsia" w:hAnsiTheme="minorHAnsi" w:cstheme="minorBidi"/>
          <w:kern w:val="2"/>
          <w:sz w:val="21"/>
          <w:szCs w:val="22"/>
          <w:lang w:val="en-US" w:eastAsia="zh-CN"/>
        </w:rPr>
      </w:pPr>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_Toc104546827 \h </w:instrText>
      </w:r>
      <w:r>
        <w:fldChar w:fldCharType="separate"/>
      </w:r>
      <w:r>
        <w:t>18</w:t>
      </w:r>
      <w:r>
        <w:fldChar w:fldCharType="end"/>
      </w:r>
    </w:p>
    <w:p w14:paraId="33DDAFD4" w14:textId="4A520683" w:rsidR="001C2E62" w:rsidRDefault="001C2E62">
      <w:pPr>
        <w:pStyle w:val="TOC5"/>
        <w:rPr>
          <w:rFonts w:asciiTheme="minorHAnsi" w:eastAsiaTheme="minorEastAsia" w:hAnsiTheme="minorHAnsi" w:cstheme="minorBidi"/>
          <w:kern w:val="2"/>
          <w:sz w:val="21"/>
          <w:szCs w:val="22"/>
          <w:lang w:val="en-US" w:eastAsia="zh-CN"/>
        </w:rPr>
      </w:pPr>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_Toc104546828 \h </w:instrText>
      </w:r>
      <w:r>
        <w:fldChar w:fldCharType="separate"/>
      </w:r>
      <w:r>
        <w:t>18</w:t>
      </w:r>
      <w:r>
        <w:fldChar w:fldCharType="end"/>
      </w:r>
    </w:p>
    <w:p w14:paraId="5AAF2710" w14:textId="66AA7D75" w:rsidR="001C2E62" w:rsidRDefault="001C2E62">
      <w:pPr>
        <w:pStyle w:val="TOC5"/>
        <w:rPr>
          <w:rFonts w:asciiTheme="minorHAnsi" w:eastAsiaTheme="minorEastAsia" w:hAnsiTheme="minorHAnsi" w:cstheme="minorBidi"/>
          <w:kern w:val="2"/>
          <w:sz w:val="21"/>
          <w:szCs w:val="22"/>
          <w:lang w:val="en-US" w:eastAsia="zh-CN"/>
        </w:rPr>
      </w:pPr>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_Toc104546829 \h </w:instrText>
      </w:r>
      <w:r>
        <w:fldChar w:fldCharType="separate"/>
      </w:r>
      <w:r>
        <w:t>18</w:t>
      </w:r>
      <w:r>
        <w:fldChar w:fldCharType="end"/>
      </w:r>
    </w:p>
    <w:p w14:paraId="0C7A82DB" w14:textId="025C5805" w:rsidR="001C2E62" w:rsidRDefault="001C2E62">
      <w:pPr>
        <w:pStyle w:val="TOC4"/>
        <w:rPr>
          <w:rFonts w:asciiTheme="minorHAnsi" w:eastAsiaTheme="minorEastAsia" w:hAnsiTheme="minorHAnsi" w:cstheme="minorBidi"/>
          <w:kern w:val="2"/>
          <w:sz w:val="21"/>
          <w:szCs w:val="22"/>
          <w:lang w:val="en-US" w:eastAsia="zh-CN"/>
        </w:rPr>
      </w:pPr>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_Toc104546830 \h </w:instrText>
      </w:r>
      <w:r>
        <w:fldChar w:fldCharType="separate"/>
      </w:r>
      <w:r>
        <w:t>19</w:t>
      </w:r>
      <w:r>
        <w:fldChar w:fldCharType="end"/>
      </w:r>
    </w:p>
    <w:p w14:paraId="52FAD091" w14:textId="1884FAF4" w:rsidR="001C2E62" w:rsidRDefault="001C2E62">
      <w:pPr>
        <w:pStyle w:val="TOC5"/>
        <w:rPr>
          <w:rFonts w:asciiTheme="minorHAnsi" w:eastAsiaTheme="minorEastAsia" w:hAnsiTheme="minorHAnsi" w:cstheme="minorBidi"/>
          <w:kern w:val="2"/>
          <w:sz w:val="21"/>
          <w:szCs w:val="22"/>
          <w:lang w:val="en-US" w:eastAsia="zh-CN"/>
        </w:rPr>
      </w:pPr>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_Toc104546831 \h </w:instrText>
      </w:r>
      <w:r>
        <w:fldChar w:fldCharType="separate"/>
      </w:r>
      <w:r>
        <w:t>19</w:t>
      </w:r>
      <w:r>
        <w:fldChar w:fldCharType="end"/>
      </w:r>
    </w:p>
    <w:p w14:paraId="7B202FAD" w14:textId="7880518E" w:rsidR="001C2E62" w:rsidRDefault="001C2E62">
      <w:pPr>
        <w:pStyle w:val="TOC5"/>
        <w:rPr>
          <w:rFonts w:asciiTheme="minorHAnsi" w:eastAsiaTheme="minorEastAsia" w:hAnsiTheme="minorHAnsi" w:cstheme="minorBidi"/>
          <w:kern w:val="2"/>
          <w:sz w:val="21"/>
          <w:szCs w:val="22"/>
          <w:lang w:val="en-US" w:eastAsia="zh-CN"/>
        </w:rPr>
      </w:pPr>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_Toc104546832 \h </w:instrText>
      </w:r>
      <w:r>
        <w:fldChar w:fldCharType="separate"/>
      </w:r>
      <w:r>
        <w:t>19</w:t>
      </w:r>
      <w:r>
        <w:fldChar w:fldCharType="end"/>
      </w:r>
    </w:p>
    <w:p w14:paraId="1CD1FA5C" w14:textId="6AD20220" w:rsidR="001C2E62" w:rsidRDefault="001C2E62">
      <w:pPr>
        <w:pStyle w:val="TOC5"/>
        <w:rPr>
          <w:rFonts w:asciiTheme="minorHAnsi" w:eastAsiaTheme="minorEastAsia" w:hAnsiTheme="minorHAnsi" w:cstheme="minorBidi"/>
          <w:kern w:val="2"/>
          <w:sz w:val="21"/>
          <w:szCs w:val="22"/>
          <w:lang w:val="en-US" w:eastAsia="zh-CN"/>
        </w:rPr>
      </w:pPr>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_Toc104546833 \h </w:instrText>
      </w:r>
      <w:r>
        <w:fldChar w:fldCharType="separate"/>
      </w:r>
      <w:r>
        <w:t>20</w:t>
      </w:r>
      <w:r>
        <w:fldChar w:fldCharType="end"/>
      </w:r>
    </w:p>
    <w:p w14:paraId="3E7E4E4C" w14:textId="09F821BE" w:rsidR="001C2E62" w:rsidRDefault="001C2E6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_Toc104546834 \h </w:instrText>
      </w:r>
      <w:r>
        <w:fldChar w:fldCharType="separate"/>
      </w:r>
      <w:r>
        <w:t>21</w:t>
      </w:r>
      <w:r>
        <w:fldChar w:fldCharType="end"/>
      </w:r>
    </w:p>
    <w:p w14:paraId="0E8EA044" w14:textId="39C0D582" w:rsidR="001C2E62" w:rsidRDefault="001C2E62">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_Toc104546835 \h </w:instrText>
      </w:r>
      <w:r>
        <w:fldChar w:fldCharType="separate"/>
      </w:r>
      <w:r>
        <w:t>21</w:t>
      </w:r>
      <w:r>
        <w:fldChar w:fldCharType="end"/>
      </w:r>
    </w:p>
    <w:p w14:paraId="10A6FE56" w14:textId="60A85FCE" w:rsidR="001C2E62" w:rsidRDefault="001C2E62">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_Toc104546836 \h </w:instrText>
      </w:r>
      <w:r>
        <w:fldChar w:fldCharType="separate"/>
      </w:r>
      <w:r>
        <w:t>21</w:t>
      </w:r>
      <w:r>
        <w:fldChar w:fldCharType="end"/>
      </w:r>
    </w:p>
    <w:p w14:paraId="7177F478" w14:textId="3588D88D" w:rsidR="001C2E62" w:rsidRDefault="001C2E62">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_Toc104546837 \h </w:instrText>
      </w:r>
      <w:r>
        <w:fldChar w:fldCharType="separate"/>
      </w:r>
      <w:r>
        <w:t>21</w:t>
      </w:r>
      <w:r>
        <w:fldChar w:fldCharType="end"/>
      </w:r>
    </w:p>
    <w:p w14:paraId="21EA8785" w14:textId="6ADA2E9B" w:rsidR="001C2E62" w:rsidRDefault="001C2E62">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_Toc104546838 \h </w:instrText>
      </w:r>
      <w:r>
        <w:fldChar w:fldCharType="separate"/>
      </w:r>
      <w:r>
        <w:t>21</w:t>
      </w:r>
      <w:r>
        <w:fldChar w:fldCharType="end"/>
      </w:r>
    </w:p>
    <w:p w14:paraId="3D5DD0C2" w14:textId="2CEC406A" w:rsidR="001C2E62" w:rsidRDefault="001C2E62">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_Toc104546839 \h </w:instrText>
      </w:r>
      <w:r>
        <w:fldChar w:fldCharType="separate"/>
      </w:r>
      <w:r>
        <w:t>22</w:t>
      </w:r>
      <w:r>
        <w:fldChar w:fldCharType="end"/>
      </w:r>
    </w:p>
    <w:p w14:paraId="531E7B57" w14:textId="6A34E3C7" w:rsidR="001C2E62" w:rsidRDefault="001C2E62">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_Toc104546840 \h </w:instrText>
      </w:r>
      <w:r>
        <w:fldChar w:fldCharType="separate"/>
      </w:r>
      <w:r>
        <w:t>22</w:t>
      </w:r>
      <w:r>
        <w:fldChar w:fldCharType="end"/>
      </w:r>
    </w:p>
    <w:p w14:paraId="536EA2C7" w14:textId="29E72FB1" w:rsidR="001C2E62" w:rsidRDefault="001C2E62">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_Toc104546841 \h </w:instrText>
      </w:r>
      <w:r>
        <w:fldChar w:fldCharType="separate"/>
      </w:r>
      <w:r>
        <w:t>22</w:t>
      </w:r>
      <w:r>
        <w:fldChar w:fldCharType="end"/>
      </w:r>
    </w:p>
    <w:p w14:paraId="566794E4" w14:textId="7969D2A2" w:rsidR="001C2E62" w:rsidRDefault="001C2E62">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_Toc104546842 \h </w:instrText>
      </w:r>
      <w:r>
        <w:fldChar w:fldCharType="separate"/>
      </w:r>
      <w:r>
        <w:t>22</w:t>
      </w:r>
      <w:r>
        <w:fldChar w:fldCharType="end"/>
      </w:r>
    </w:p>
    <w:p w14:paraId="5EC7DE8B" w14:textId="08963028" w:rsidR="001C2E62" w:rsidRDefault="001C2E62">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_Toc104546843 \h </w:instrText>
      </w:r>
      <w:r>
        <w:fldChar w:fldCharType="separate"/>
      </w:r>
      <w:r>
        <w:t>22</w:t>
      </w:r>
      <w:r>
        <w:fldChar w:fldCharType="end"/>
      </w:r>
    </w:p>
    <w:p w14:paraId="34B17408" w14:textId="31B7CBF4" w:rsidR="001C2E62" w:rsidRDefault="001C2E62">
      <w:pPr>
        <w:pStyle w:val="TOC4"/>
        <w:rPr>
          <w:rFonts w:asciiTheme="minorHAnsi" w:eastAsiaTheme="minorEastAsia" w:hAnsiTheme="minorHAnsi" w:cstheme="minorBidi"/>
          <w:kern w:val="2"/>
          <w:sz w:val="21"/>
          <w:szCs w:val="22"/>
          <w:lang w:val="en-US" w:eastAsia="zh-CN"/>
        </w:rPr>
      </w:pPr>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_Toc104546844 \h </w:instrText>
      </w:r>
      <w:r>
        <w:fldChar w:fldCharType="separate"/>
      </w:r>
      <w:r>
        <w:t>22</w:t>
      </w:r>
      <w:r>
        <w:fldChar w:fldCharType="end"/>
      </w:r>
    </w:p>
    <w:p w14:paraId="16BD2236" w14:textId="2788B7F9" w:rsidR="001C2E62" w:rsidRDefault="001C2E62">
      <w:pPr>
        <w:pStyle w:val="TOC4"/>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_Toc104546845 \h </w:instrText>
      </w:r>
      <w:r>
        <w:fldChar w:fldCharType="separate"/>
      </w:r>
      <w:r>
        <w:t>23</w:t>
      </w:r>
      <w:r>
        <w:fldChar w:fldCharType="end"/>
      </w:r>
    </w:p>
    <w:p w14:paraId="70D63A25" w14:textId="41C7430A" w:rsidR="001C2E62" w:rsidRDefault="001C2E62">
      <w:pPr>
        <w:pStyle w:val="TOC5"/>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_Toc104546846 \h </w:instrText>
      </w:r>
      <w:r>
        <w:fldChar w:fldCharType="separate"/>
      </w:r>
      <w:r>
        <w:t>23</w:t>
      </w:r>
      <w:r>
        <w:fldChar w:fldCharType="end"/>
      </w:r>
    </w:p>
    <w:p w14:paraId="6581970C" w14:textId="1FEB653A" w:rsidR="001C2E62" w:rsidRDefault="001C2E62">
      <w:pPr>
        <w:pStyle w:val="TOC5"/>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_Toc104546847 \h </w:instrText>
      </w:r>
      <w:r>
        <w:fldChar w:fldCharType="separate"/>
      </w:r>
      <w:r>
        <w:t>23</w:t>
      </w:r>
      <w:r>
        <w:fldChar w:fldCharType="end"/>
      </w:r>
    </w:p>
    <w:p w14:paraId="378CA012" w14:textId="6A737C79" w:rsidR="001C2E62" w:rsidRDefault="001C2E62">
      <w:pPr>
        <w:pStyle w:val="TOC5"/>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_Toc104546848 \h </w:instrText>
      </w:r>
      <w:r>
        <w:fldChar w:fldCharType="separate"/>
      </w:r>
      <w:r>
        <w:t>23</w:t>
      </w:r>
      <w:r>
        <w:fldChar w:fldCharType="end"/>
      </w:r>
    </w:p>
    <w:p w14:paraId="28E59DEB" w14:textId="081AAE86" w:rsidR="001C2E62" w:rsidRDefault="001C2E62">
      <w:pPr>
        <w:pStyle w:val="TOC6"/>
        <w:rPr>
          <w:rFonts w:asciiTheme="minorHAnsi" w:eastAsiaTheme="minorEastAsia" w:hAnsiTheme="minorHAnsi" w:cstheme="minorBidi"/>
          <w:kern w:val="2"/>
          <w:sz w:val="21"/>
          <w:szCs w:val="22"/>
          <w:lang w:val="en-US" w:eastAsia="zh-CN"/>
        </w:rPr>
      </w:pPr>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_Toc104546849 \h </w:instrText>
      </w:r>
      <w:r>
        <w:fldChar w:fldCharType="separate"/>
      </w:r>
      <w:r>
        <w:t>23</w:t>
      </w:r>
      <w:r>
        <w:fldChar w:fldCharType="end"/>
      </w:r>
    </w:p>
    <w:p w14:paraId="0BE80FE0" w14:textId="608B8658" w:rsidR="001C2E62" w:rsidRDefault="001C2E62">
      <w:pPr>
        <w:pStyle w:val="TOC6"/>
        <w:rPr>
          <w:rFonts w:asciiTheme="minorHAnsi" w:eastAsiaTheme="minorEastAsia" w:hAnsiTheme="minorHAnsi" w:cstheme="minorBidi"/>
          <w:kern w:val="2"/>
          <w:sz w:val="21"/>
          <w:szCs w:val="22"/>
          <w:lang w:val="en-US" w:eastAsia="zh-CN"/>
        </w:rPr>
      </w:pPr>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_Toc104546850 \h </w:instrText>
      </w:r>
      <w:r>
        <w:fldChar w:fldCharType="separate"/>
      </w:r>
      <w:r>
        <w:t>24</w:t>
      </w:r>
      <w:r>
        <w:fldChar w:fldCharType="end"/>
      </w:r>
    </w:p>
    <w:p w14:paraId="60B5AD22" w14:textId="0BB0051B" w:rsidR="001C2E62" w:rsidRDefault="001C2E62">
      <w:pPr>
        <w:pStyle w:val="TOC5"/>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_Toc104546851 \h </w:instrText>
      </w:r>
      <w:r>
        <w:fldChar w:fldCharType="separate"/>
      </w:r>
      <w:r>
        <w:t>25</w:t>
      </w:r>
      <w:r>
        <w:fldChar w:fldCharType="end"/>
      </w:r>
    </w:p>
    <w:p w14:paraId="34BFEA5D" w14:textId="1A7BE8A8" w:rsidR="001C2E62" w:rsidRDefault="001C2E62">
      <w:pPr>
        <w:pStyle w:val="TOC4"/>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_Toc104546852 \h </w:instrText>
      </w:r>
      <w:r>
        <w:fldChar w:fldCharType="separate"/>
      </w:r>
      <w:r>
        <w:t>25</w:t>
      </w:r>
      <w:r>
        <w:fldChar w:fldCharType="end"/>
      </w:r>
    </w:p>
    <w:p w14:paraId="418EB2AC" w14:textId="451F5AB1" w:rsidR="001C2E62" w:rsidRDefault="001C2E62">
      <w:pPr>
        <w:pStyle w:val="TOC5"/>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_Toc104546853 \h </w:instrText>
      </w:r>
      <w:r>
        <w:fldChar w:fldCharType="separate"/>
      </w:r>
      <w:r>
        <w:t>25</w:t>
      </w:r>
      <w:r>
        <w:fldChar w:fldCharType="end"/>
      </w:r>
    </w:p>
    <w:p w14:paraId="1A6955DD" w14:textId="231906C2" w:rsidR="001C2E62" w:rsidRDefault="001C2E62">
      <w:pPr>
        <w:pStyle w:val="TOC5"/>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_Toc104546854 \h </w:instrText>
      </w:r>
      <w:r>
        <w:fldChar w:fldCharType="separate"/>
      </w:r>
      <w:r>
        <w:t>25</w:t>
      </w:r>
      <w:r>
        <w:fldChar w:fldCharType="end"/>
      </w:r>
    </w:p>
    <w:p w14:paraId="560FCFE8" w14:textId="4CC9BC8B" w:rsidR="001C2E62" w:rsidRDefault="001C2E62">
      <w:pPr>
        <w:pStyle w:val="TOC5"/>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_Toc104546855 \h </w:instrText>
      </w:r>
      <w:r>
        <w:fldChar w:fldCharType="separate"/>
      </w:r>
      <w:r>
        <w:t>25</w:t>
      </w:r>
      <w:r>
        <w:fldChar w:fldCharType="end"/>
      </w:r>
    </w:p>
    <w:p w14:paraId="37A7E234" w14:textId="30CDA8BC" w:rsidR="001C2E62" w:rsidRDefault="001C2E62">
      <w:pPr>
        <w:pStyle w:val="TOC6"/>
        <w:rPr>
          <w:rFonts w:asciiTheme="minorHAnsi" w:eastAsiaTheme="minorEastAsia" w:hAnsiTheme="minorHAnsi" w:cstheme="minorBidi"/>
          <w:kern w:val="2"/>
          <w:sz w:val="21"/>
          <w:szCs w:val="22"/>
          <w:lang w:val="en-US" w:eastAsia="zh-CN"/>
        </w:rPr>
      </w:pPr>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_Toc104546856 \h </w:instrText>
      </w:r>
      <w:r>
        <w:fldChar w:fldCharType="separate"/>
      </w:r>
      <w:r>
        <w:t>25</w:t>
      </w:r>
      <w:r>
        <w:fldChar w:fldCharType="end"/>
      </w:r>
    </w:p>
    <w:p w14:paraId="3E9DC673" w14:textId="7472ABE9" w:rsidR="001C2E62" w:rsidRDefault="001C2E62">
      <w:pPr>
        <w:pStyle w:val="TOC5"/>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_Toc104546857 \h </w:instrText>
      </w:r>
      <w:r>
        <w:fldChar w:fldCharType="separate"/>
      </w:r>
      <w:r>
        <w:t>26</w:t>
      </w:r>
      <w:r>
        <w:fldChar w:fldCharType="end"/>
      </w:r>
    </w:p>
    <w:p w14:paraId="45D2F049" w14:textId="5E401118" w:rsidR="001C2E62" w:rsidRDefault="001C2E62">
      <w:pPr>
        <w:pStyle w:val="TOC4"/>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_Toc104546858 \h </w:instrText>
      </w:r>
      <w:r>
        <w:fldChar w:fldCharType="separate"/>
      </w:r>
      <w:r>
        <w:t>26</w:t>
      </w:r>
      <w:r>
        <w:fldChar w:fldCharType="end"/>
      </w:r>
    </w:p>
    <w:p w14:paraId="4858F770" w14:textId="74E1A4C4" w:rsidR="001C2E62" w:rsidRDefault="001C2E62">
      <w:pPr>
        <w:pStyle w:val="TOC5"/>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_Toc104546859 \h </w:instrText>
      </w:r>
      <w:r>
        <w:fldChar w:fldCharType="separate"/>
      </w:r>
      <w:r>
        <w:t>26</w:t>
      </w:r>
      <w:r>
        <w:fldChar w:fldCharType="end"/>
      </w:r>
    </w:p>
    <w:p w14:paraId="18195224" w14:textId="5411D866" w:rsidR="001C2E62" w:rsidRDefault="001C2E62">
      <w:pPr>
        <w:pStyle w:val="TOC5"/>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_Toc104546860 \h </w:instrText>
      </w:r>
      <w:r>
        <w:fldChar w:fldCharType="separate"/>
      </w:r>
      <w:r>
        <w:t>26</w:t>
      </w:r>
      <w:r>
        <w:fldChar w:fldCharType="end"/>
      </w:r>
    </w:p>
    <w:p w14:paraId="1E70E960" w14:textId="1F3C9D6D" w:rsidR="001C2E62" w:rsidRDefault="001C2E62">
      <w:pPr>
        <w:pStyle w:val="TOC5"/>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_Toc104546861 \h </w:instrText>
      </w:r>
      <w:r>
        <w:fldChar w:fldCharType="separate"/>
      </w:r>
      <w:r>
        <w:t>27</w:t>
      </w:r>
      <w:r>
        <w:fldChar w:fldCharType="end"/>
      </w:r>
    </w:p>
    <w:p w14:paraId="6CB5C77D" w14:textId="51CEC265" w:rsidR="001C2E62" w:rsidRDefault="001C2E62">
      <w:pPr>
        <w:pStyle w:val="TOC6"/>
        <w:rPr>
          <w:rFonts w:asciiTheme="minorHAnsi" w:eastAsiaTheme="minorEastAsia" w:hAnsiTheme="minorHAnsi" w:cstheme="minorBidi"/>
          <w:kern w:val="2"/>
          <w:sz w:val="21"/>
          <w:szCs w:val="22"/>
          <w:lang w:val="en-US" w:eastAsia="zh-CN"/>
        </w:rPr>
      </w:pPr>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_Toc104546862 \h </w:instrText>
      </w:r>
      <w:r>
        <w:fldChar w:fldCharType="separate"/>
      </w:r>
      <w:r>
        <w:t>27</w:t>
      </w:r>
      <w:r>
        <w:fldChar w:fldCharType="end"/>
      </w:r>
    </w:p>
    <w:p w14:paraId="14B2E86B" w14:textId="44594C96" w:rsidR="001C2E62" w:rsidRDefault="001C2E62">
      <w:pPr>
        <w:pStyle w:val="TOC5"/>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_Toc104546863 \h </w:instrText>
      </w:r>
      <w:r>
        <w:fldChar w:fldCharType="separate"/>
      </w:r>
      <w:r>
        <w:t>27</w:t>
      </w:r>
      <w:r>
        <w:fldChar w:fldCharType="end"/>
      </w:r>
    </w:p>
    <w:p w14:paraId="2E8B1AD4" w14:textId="2142B62C" w:rsidR="001C2E62" w:rsidRDefault="001C2E62">
      <w:pPr>
        <w:pStyle w:val="TOC4"/>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_Toc104546864 \h </w:instrText>
      </w:r>
      <w:r>
        <w:fldChar w:fldCharType="separate"/>
      </w:r>
      <w:r>
        <w:t>27</w:t>
      </w:r>
      <w:r>
        <w:fldChar w:fldCharType="end"/>
      </w:r>
    </w:p>
    <w:p w14:paraId="2990F535" w14:textId="68FBE130" w:rsidR="001C2E62" w:rsidRDefault="001C2E62">
      <w:pPr>
        <w:pStyle w:val="TOC5"/>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_Toc104546865 \h </w:instrText>
      </w:r>
      <w:r>
        <w:fldChar w:fldCharType="separate"/>
      </w:r>
      <w:r>
        <w:t>27</w:t>
      </w:r>
      <w:r>
        <w:fldChar w:fldCharType="end"/>
      </w:r>
    </w:p>
    <w:p w14:paraId="391BC2F4" w14:textId="7D5EFFBF" w:rsidR="001C2E62" w:rsidRDefault="001C2E62">
      <w:pPr>
        <w:pStyle w:val="TOC5"/>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_Toc104546866 \h </w:instrText>
      </w:r>
      <w:r>
        <w:fldChar w:fldCharType="separate"/>
      </w:r>
      <w:r>
        <w:t>27</w:t>
      </w:r>
      <w:r>
        <w:fldChar w:fldCharType="end"/>
      </w:r>
    </w:p>
    <w:p w14:paraId="7912D62A" w14:textId="01A05401" w:rsidR="001C2E62" w:rsidRDefault="001C2E62">
      <w:pPr>
        <w:pStyle w:val="TOC5"/>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_Toc104546867 \h </w:instrText>
      </w:r>
      <w:r>
        <w:fldChar w:fldCharType="separate"/>
      </w:r>
      <w:r>
        <w:t>28</w:t>
      </w:r>
      <w:r>
        <w:fldChar w:fldCharType="end"/>
      </w:r>
    </w:p>
    <w:p w14:paraId="62AF0D0E" w14:textId="561B21D7" w:rsidR="001C2E62" w:rsidRDefault="001C2E62">
      <w:pPr>
        <w:pStyle w:val="TOC6"/>
        <w:rPr>
          <w:rFonts w:asciiTheme="minorHAnsi" w:eastAsiaTheme="minorEastAsia" w:hAnsiTheme="minorHAnsi" w:cstheme="minorBidi"/>
          <w:kern w:val="2"/>
          <w:sz w:val="21"/>
          <w:szCs w:val="22"/>
          <w:lang w:val="en-US" w:eastAsia="zh-CN"/>
        </w:rPr>
      </w:pPr>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_Toc104546868 \h </w:instrText>
      </w:r>
      <w:r>
        <w:fldChar w:fldCharType="separate"/>
      </w:r>
      <w:r>
        <w:t>28</w:t>
      </w:r>
      <w:r>
        <w:fldChar w:fldCharType="end"/>
      </w:r>
    </w:p>
    <w:p w14:paraId="7094BF67" w14:textId="0F763E7F" w:rsidR="001C2E62" w:rsidRDefault="001C2E62">
      <w:pPr>
        <w:pStyle w:val="TOC5"/>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_Toc104546869 \h </w:instrText>
      </w:r>
      <w:r>
        <w:fldChar w:fldCharType="separate"/>
      </w:r>
      <w:r>
        <w:t>29</w:t>
      </w:r>
      <w:r>
        <w:fldChar w:fldCharType="end"/>
      </w:r>
    </w:p>
    <w:p w14:paraId="157FD326" w14:textId="3A285728" w:rsidR="001C2E62" w:rsidRDefault="001C2E62">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_Toc104546870 \h </w:instrText>
      </w:r>
      <w:r>
        <w:fldChar w:fldCharType="separate"/>
      </w:r>
      <w:r>
        <w:t>29</w:t>
      </w:r>
      <w:r>
        <w:fldChar w:fldCharType="end"/>
      </w:r>
    </w:p>
    <w:p w14:paraId="63D40EAD" w14:textId="73F9A169" w:rsidR="001C2E62" w:rsidRDefault="001C2E62">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_Toc104546871 \h </w:instrText>
      </w:r>
      <w:r>
        <w:fldChar w:fldCharType="separate"/>
      </w:r>
      <w:r>
        <w:t>29</w:t>
      </w:r>
      <w:r>
        <w:fldChar w:fldCharType="end"/>
      </w:r>
    </w:p>
    <w:p w14:paraId="5943F3B0" w14:textId="5F8F9F56" w:rsidR="001C2E62" w:rsidRDefault="001C2E62">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_Toc104546872 \h </w:instrText>
      </w:r>
      <w:r>
        <w:fldChar w:fldCharType="separate"/>
      </w:r>
      <w:r>
        <w:t>29</w:t>
      </w:r>
      <w:r>
        <w:fldChar w:fldCharType="end"/>
      </w:r>
    </w:p>
    <w:p w14:paraId="1EE895E9" w14:textId="4971A2F0" w:rsidR="001C2E62" w:rsidRDefault="001C2E62">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_Toc104546873 \h </w:instrText>
      </w:r>
      <w:r>
        <w:fldChar w:fldCharType="separate"/>
      </w:r>
      <w:r>
        <w:t>29</w:t>
      </w:r>
      <w:r>
        <w:fldChar w:fldCharType="end"/>
      </w:r>
    </w:p>
    <w:p w14:paraId="5BCBBF7E" w14:textId="653B0C06" w:rsidR="001C2E62" w:rsidRDefault="001C2E62">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_Toc104546874 \h </w:instrText>
      </w:r>
      <w:r>
        <w:fldChar w:fldCharType="separate"/>
      </w:r>
      <w:r>
        <w:t>29</w:t>
      </w:r>
      <w:r>
        <w:fldChar w:fldCharType="end"/>
      </w:r>
    </w:p>
    <w:p w14:paraId="327E394A" w14:textId="1A932309" w:rsidR="001C2E62" w:rsidRDefault="001C2E62">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_Toc104546875 \h </w:instrText>
      </w:r>
      <w:r>
        <w:fldChar w:fldCharType="separate"/>
      </w:r>
      <w:r>
        <w:t>30</w:t>
      </w:r>
      <w:r>
        <w:fldChar w:fldCharType="end"/>
      </w:r>
    </w:p>
    <w:p w14:paraId="2F6890AB" w14:textId="5F89A220" w:rsidR="001C2E62" w:rsidRDefault="001C2E62">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_Toc104546876 \h </w:instrText>
      </w:r>
      <w:r>
        <w:fldChar w:fldCharType="separate"/>
      </w:r>
      <w:r>
        <w:t>30</w:t>
      </w:r>
      <w:r>
        <w:fldChar w:fldCharType="end"/>
      </w:r>
    </w:p>
    <w:p w14:paraId="5982C038" w14:textId="0D60975D" w:rsidR="001C2E62" w:rsidRDefault="001C2E62">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_Toc104546877 \h </w:instrText>
      </w:r>
      <w:r>
        <w:fldChar w:fldCharType="separate"/>
      </w:r>
      <w:r>
        <w:t>30</w:t>
      </w:r>
      <w:r>
        <w:fldChar w:fldCharType="end"/>
      </w:r>
    </w:p>
    <w:p w14:paraId="081504DB" w14:textId="007EAC4F" w:rsidR="001C2E62" w:rsidRDefault="001C2E62">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_Toc104546878 \h </w:instrText>
      </w:r>
      <w:r>
        <w:fldChar w:fldCharType="separate"/>
      </w:r>
      <w:r>
        <w:t>30</w:t>
      </w:r>
      <w:r>
        <w:fldChar w:fldCharType="end"/>
      </w:r>
    </w:p>
    <w:p w14:paraId="2967F73D" w14:textId="5597F2CF" w:rsidR="001C2E62" w:rsidRDefault="001C2E62">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_Toc104546879 \h </w:instrText>
      </w:r>
      <w:r>
        <w:fldChar w:fldCharType="separate"/>
      </w:r>
      <w:r>
        <w:t>30</w:t>
      </w:r>
      <w:r>
        <w:fldChar w:fldCharType="end"/>
      </w:r>
    </w:p>
    <w:p w14:paraId="1484A30C" w14:textId="0E5A95B6" w:rsidR="001C2E62" w:rsidRDefault="001C2E62">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_Toc104546880 \h </w:instrText>
      </w:r>
      <w:r>
        <w:fldChar w:fldCharType="separate"/>
      </w:r>
      <w:r>
        <w:t>30</w:t>
      </w:r>
      <w:r>
        <w:fldChar w:fldCharType="end"/>
      </w:r>
    </w:p>
    <w:p w14:paraId="3F6FCC91" w14:textId="44DE5718" w:rsidR="001C2E62" w:rsidRDefault="001C2E62">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_Toc104546881 \h </w:instrText>
      </w:r>
      <w:r>
        <w:fldChar w:fldCharType="separate"/>
      </w:r>
      <w:r>
        <w:t>31</w:t>
      </w:r>
      <w:r>
        <w:fldChar w:fldCharType="end"/>
      </w:r>
    </w:p>
    <w:p w14:paraId="3F079BE9" w14:textId="3FB01C79" w:rsidR="001C2E62" w:rsidRDefault="001C2E62">
      <w:pPr>
        <w:pStyle w:val="TOC4"/>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_Toc104546882 \h </w:instrText>
      </w:r>
      <w:r>
        <w:fldChar w:fldCharType="separate"/>
      </w:r>
      <w:r>
        <w:t>31</w:t>
      </w:r>
      <w:r>
        <w:fldChar w:fldCharType="end"/>
      </w:r>
    </w:p>
    <w:p w14:paraId="21F50D31" w14:textId="1B225BDA" w:rsidR="001C2E62" w:rsidRDefault="001C2E62">
      <w:pPr>
        <w:pStyle w:val="TOC4"/>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_Toc104546883 \h </w:instrText>
      </w:r>
      <w:r>
        <w:fldChar w:fldCharType="separate"/>
      </w:r>
      <w:r>
        <w:t>31</w:t>
      </w:r>
      <w:r>
        <w:fldChar w:fldCharType="end"/>
      </w:r>
    </w:p>
    <w:p w14:paraId="5107D895" w14:textId="0158A03E" w:rsidR="001C2E62" w:rsidRDefault="001C2E62">
      <w:pPr>
        <w:pStyle w:val="TOC5"/>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_Toc104546884 \h </w:instrText>
      </w:r>
      <w:r>
        <w:fldChar w:fldCharType="separate"/>
      </w:r>
      <w:r>
        <w:t>31</w:t>
      </w:r>
      <w:r>
        <w:fldChar w:fldCharType="end"/>
      </w:r>
    </w:p>
    <w:p w14:paraId="350CA66B" w14:textId="026C29DB" w:rsidR="001C2E62" w:rsidRDefault="001C2E62">
      <w:pPr>
        <w:pStyle w:val="TOC5"/>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_Toc104546885 \h </w:instrText>
      </w:r>
      <w:r>
        <w:fldChar w:fldCharType="separate"/>
      </w:r>
      <w:r>
        <w:t>31</w:t>
      </w:r>
      <w:r>
        <w:fldChar w:fldCharType="end"/>
      </w:r>
    </w:p>
    <w:p w14:paraId="41592BFD" w14:textId="5CC30429" w:rsidR="001C2E62" w:rsidRDefault="001C2E62">
      <w:pPr>
        <w:pStyle w:val="TOC5"/>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_Toc104546886 \h </w:instrText>
      </w:r>
      <w:r>
        <w:fldChar w:fldCharType="separate"/>
      </w:r>
      <w:r>
        <w:t>31</w:t>
      </w:r>
      <w:r>
        <w:fldChar w:fldCharType="end"/>
      </w:r>
    </w:p>
    <w:p w14:paraId="14F96FF1" w14:textId="742F430A" w:rsidR="001C2E62" w:rsidRDefault="001C2E62">
      <w:pPr>
        <w:pStyle w:val="TOC6"/>
        <w:rPr>
          <w:rFonts w:asciiTheme="minorHAnsi" w:eastAsiaTheme="minorEastAsia" w:hAnsiTheme="minorHAnsi" w:cstheme="minorBidi"/>
          <w:kern w:val="2"/>
          <w:sz w:val="21"/>
          <w:szCs w:val="22"/>
          <w:lang w:val="en-US" w:eastAsia="zh-CN"/>
        </w:rPr>
      </w:pPr>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_Toc104546887 \h </w:instrText>
      </w:r>
      <w:r>
        <w:fldChar w:fldCharType="separate"/>
      </w:r>
      <w:r>
        <w:t>31</w:t>
      </w:r>
      <w:r>
        <w:fldChar w:fldCharType="end"/>
      </w:r>
    </w:p>
    <w:p w14:paraId="40481AA9" w14:textId="0AF4C6AE" w:rsidR="001C2E62" w:rsidRDefault="001C2E62">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_Toc104546888 \h </w:instrText>
      </w:r>
      <w:r>
        <w:fldChar w:fldCharType="separate"/>
      </w:r>
      <w:r>
        <w:t>32</w:t>
      </w:r>
      <w:r>
        <w:fldChar w:fldCharType="end"/>
      </w:r>
    </w:p>
    <w:p w14:paraId="2933A262" w14:textId="07621C47" w:rsidR="001C2E62" w:rsidRDefault="001C2E62">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_Toc104546889 \h </w:instrText>
      </w:r>
      <w:r>
        <w:fldChar w:fldCharType="separate"/>
      </w:r>
      <w:r>
        <w:t>32</w:t>
      </w:r>
      <w:r>
        <w:fldChar w:fldCharType="end"/>
      </w:r>
    </w:p>
    <w:p w14:paraId="3CE94D0A" w14:textId="2913C818" w:rsidR="001C2E62" w:rsidRDefault="001C2E62">
      <w:pPr>
        <w:pStyle w:val="TOC4"/>
        <w:rPr>
          <w:rFonts w:asciiTheme="minorHAnsi" w:eastAsiaTheme="minorEastAsia" w:hAnsiTheme="minorHAnsi" w:cstheme="minorBidi"/>
          <w:kern w:val="2"/>
          <w:sz w:val="21"/>
          <w:szCs w:val="22"/>
          <w:lang w:val="en-US" w:eastAsia="zh-CN"/>
        </w:rPr>
      </w:pPr>
      <w:r w:rsidRPr="00BB1CCD">
        <w:rPr>
          <w:lang w:val="en-US"/>
        </w:rPr>
        <w:t>5.1.6.2</w:t>
      </w:r>
      <w:r>
        <w:rPr>
          <w:rFonts w:asciiTheme="minorHAnsi" w:eastAsiaTheme="minorEastAsia" w:hAnsiTheme="minorHAnsi" w:cstheme="minorBidi"/>
          <w:kern w:val="2"/>
          <w:sz w:val="21"/>
          <w:szCs w:val="22"/>
          <w:lang w:val="en-US" w:eastAsia="zh-CN"/>
        </w:rPr>
        <w:tab/>
      </w:r>
      <w:r w:rsidRPr="00BB1CCD">
        <w:rPr>
          <w:lang w:val="en-US"/>
        </w:rPr>
        <w:t>Structured data types</w:t>
      </w:r>
      <w:r>
        <w:tab/>
      </w:r>
      <w:r>
        <w:fldChar w:fldCharType="begin"/>
      </w:r>
      <w:r>
        <w:instrText xml:space="preserve"> PAGEREF _Toc104546890 \h </w:instrText>
      </w:r>
      <w:r>
        <w:fldChar w:fldCharType="separate"/>
      </w:r>
      <w:r>
        <w:t>34</w:t>
      </w:r>
      <w:r>
        <w:fldChar w:fldCharType="end"/>
      </w:r>
    </w:p>
    <w:p w14:paraId="5D3D3E64" w14:textId="56F0C27B" w:rsidR="001C2E62" w:rsidRDefault="001C2E62">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_Toc104546891 \h </w:instrText>
      </w:r>
      <w:r>
        <w:fldChar w:fldCharType="separate"/>
      </w:r>
      <w:r>
        <w:t>34</w:t>
      </w:r>
      <w:r>
        <w:fldChar w:fldCharType="end"/>
      </w:r>
    </w:p>
    <w:p w14:paraId="118F604B" w14:textId="4317EBAF" w:rsidR="001C2E62" w:rsidRDefault="001C2E62">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_Toc104546892 \h </w:instrText>
      </w:r>
      <w:r>
        <w:fldChar w:fldCharType="separate"/>
      </w:r>
      <w:r>
        <w:t>35</w:t>
      </w:r>
      <w:r>
        <w:fldChar w:fldCharType="end"/>
      </w:r>
    </w:p>
    <w:p w14:paraId="446DC82E" w14:textId="0D9EA9E7" w:rsidR="001C2E62" w:rsidRDefault="001C2E62">
      <w:pPr>
        <w:pStyle w:val="TOC5"/>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_Toc104546893 \h </w:instrText>
      </w:r>
      <w:r>
        <w:fldChar w:fldCharType="separate"/>
      </w:r>
      <w:r>
        <w:t>35</w:t>
      </w:r>
      <w:r>
        <w:fldChar w:fldCharType="end"/>
      </w:r>
    </w:p>
    <w:p w14:paraId="42A5699F" w14:textId="18125320" w:rsidR="001C2E62" w:rsidRDefault="001C2E62">
      <w:pPr>
        <w:pStyle w:val="TOC5"/>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_Toc104546894 \h </w:instrText>
      </w:r>
      <w:r>
        <w:fldChar w:fldCharType="separate"/>
      </w:r>
      <w:r>
        <w:t>36</w:t>
      </w:r>
      <w:r>
        <w:fldChar w:fldCharType="end"/>
      </w:r>
    </w:p>
    <w:p w14:paraId="5ED1DB97" w14:textId="708CE5D0" w:rsidR="001C2E62" w:rsidRDefault="001C2E62">
      <w:pPr>
        <w:pStyle w:val="TOC5"/>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_Toc104546895 \h </w:instrText>
      </w:r>
      <w:r>
        <w:fldChar w:fldCharType="separate"/>
      </w:r>
      <w:r>
        <w:t>36</w:t>
      </w:r>
      <w:r>
        <w:fldChar w:fldCharType="end"/>
      </w:r>
    </w:p>
    <w:p w14:paraId="33E22019" w14:textId="10A9301E" w:rsidR="001C2E62" w:rsidRDefault="001C2E62">
      <w:pPr>
        <w:pStyle w:val="TOC5"/>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_Toc104546896 \h </w:instrText>
      </w:r>
      <w:r>
        <w:fldChar w:fldCharType="separate"/>
      </w:r>
      <w:r>
        <w:t>37</w:t>
      </w:r>
      <w:r>
        <w:fldChar w:fldCharType="end"/>
      </w:r>
    </w:p>
    <w:p w14:paraId="04F63CAC" w14:textId="2181D549" w:rsidR="001C2E62" w:rsidRDefault="001C2E62">
      <w:pPr>
        <w:pStyle w:val="TOC5"/>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_Toc104546897 \h </w:instrText>
      </w:r>
      <w:r>
        <w:fldChar w:fldCharType="separate"/>
      </w:r>
      <w:r>
        <w:t>37</w:t>
      </w:r>
      <w:r>
        <w:fldChar w:fldCharType="end"/>
      </w:r>
    </w:p>
    <w:p w14:paraId="758240F0" w14:textId="62CD3635" w:rsidR="001C2E62" w:rsidRDefault="001C2E62">
      <w:pPr>
        <w:pStyle w:val="TOC5"/>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_Toc104546898 \h </w:instrText>
      </w:r>
      <w:r>
        <w:fldChar w:fldCharType="separate"/>
      </w:r>
      <w:r>
        <w:t>37</w:t>
      </w:r>
      <w:r>
        <w:fldChar w:fldCharType="end"/>
      </w:r>
    </w:p>
    <w:p w14:paraId="210228B5" w14:textId="0E9A7E60" w:rsidR="001C2E62" w:rsidRDefault="001C2E62">
      <w:pPr>
        <w:pStyle w:val="TOC5"/>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DataNotification</w:t>
      </w:r>
      <w:r>
        <w:tab/>
      </w:r>
      <w:r>
        <w:fldChar w:fldCharType="begin"/>
      </w:r>
      <w:r>
        <w:instrText xml:space="preserve"> PAGEREF _Toc104546899 \h </w:instrText>
      </w:r>
      <w:r>
        <w:fldChar w:fldCharType="separate"/>
      </w:r>
      <w:r>
        <w:t>38</w:t>
      </w:r>
      <w:r>
        <w:fldChar w:fldCharType="end"/>
      </w:r>
    </w:p>
    <w:p w14:paraId="6AE0626C" w14:textId="73ED97A5" w:rsidR="001C2E62" w:rsidRDefault="001C2E62">
      <w:pPr>
        <w:pStyle w:val="TOC4"/>
        <w:rPr>
          <w:rFonts w:asciiTheme="minorHAnsi" w:eastAsiaTheme="minorEastAsia" w:hAnsiTheme="minorHAnsi" w:cstheme="minorBidi"/>
          <w:kern w:val="2"/>
          <w:sz w:val="21"/>
          <w:szCs w:val="22"/>
          <w:lang w:val="en-US" w:eastAsia="zh-CN"/>
        </w:rPr>
      </w:pPr>
      <w:r w:rsidRPr="00BB1CCD">
        <w:rPr>
          <w:lang w:val="en-US"/>
        </w:rPr>
        <w:t>5.1.6.3</w:t>
      </w:r>
      <w:r>
        <w:rPr>
          <w:rFonts w:asciiTheme="minorHAnsi" w:eastAsiaTheme="minorEastAsia" w:hAnsiTheme="minorHAnsi" w:cstheme="minorBidi"/>
          <w:kern w:val="2"/>
          <w:sz w:val="21"/>
          <w:szCs w:val="22"/>
          <w:lang w:val="en-US" w:eastAsia="zh-CN"/>
        </w:rPr>
        <w:tab/>
      </w:r>
      <w:r w:rsidRPr="00BB1CCD">
        <w:rPr>
          <w:lang w:val="en-US"/>
        </w:rPr>
        <w:t>Simple data types and enumerations</w:t>
      </w:r>
      <w:r>
        <w:tab/>
      </w:r>
      <w:r>
        <w:fldChar w:fldCharType="begin"/>
      </w:r>
      <w:r>
        <w:instrText xml:space="preserve"> PAGEREF _Toc104546900 \h </w:instrText>
      </w:r>
      <w:r>
        <w:fldChar w:fldCharType="separate"/>
      </w:r>
      <w:r>
        <w:t>38</w:t>
      </w:r>
      <w:r>
        <w:fldChar w:fldCharType="end"/>
      </w:r>
    </w:p>
    <w:p w14:paraId="3D2CABB1" w14:textId="07D35574" w:rsidR="001C2E62" w:rsidRDefault="001C2E62">
      <w:pPr>
        <w:pStyle w:val="TOC4"/>
        <w:rPr>
          <w:rFonts w:asciiTheme="minorHAnsi" w:eastAsiaTheme="minorEastAsia" w:hAnsiTheme="minorHAnsi" w:cstheme="minorBidi"/>
          <w:kern w:val="2"/>
          <w:sz w:val="21"/>
          <w:szCs w:val="22"/>
          <w:lang w:val="en-US" w:eastAsia="zh-CN"/>
        </w:rPr>
      </w:pPr>
      <w:r w:rsidRPr="00BB1CCD">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_Toc104546901 \h </w:instrText>
      </w:r>
      <w:r>
        <w:fldChar w:fldCharType="separate"/>
      </w:r>
      <w:r>
        <w:t>38</w:t>
      </w:r>
      <w:r>
        <w:fldChar w:fldCharType="end"/>
      </w:r>
    </w:p>
    <w:p w14:paraId="75C372D9" w14:textId="34CB19A0" w:rsidR="001C2E62" w:rsidRDefault="001C2E62">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_Toc104546902 \h </w:instrText>
      </w:r>
      <w:r>
        <w:fldChar w:fldCharType="separate"/>
      </w:r>
      <w:r>
        <w:t>38</w:t>
      </w:r>
      <w:r>
        <w:fldChar w:fldCharType="end"/>
      </w:r>
    </w:p>
    <w:p w14:paraId="6619EEF5" w14:textId="016B7036" w:rsidR="001C2E62" w:rsidRDefault="001C2E62">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_Toc104546903 \h </w:instrText>
      </w:r>
      <w:r>
        <w:fldChar w:fldCharType="separate"/>
      </w:r>
      <w:r>
        <w:t>38</w:t>
      </w:r>
      <w:r>
        <w:fldChar w:fldCharType="end"/>
      </w:r>
    </w:p>
    <w:p w14:paraId="0BF11E39" w14:textId="776849F8" w:rsidR="001C2E62" w:rsidRDefault="001C2E62">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_Toc104546904 \h </w:instrText>
      </w:r>
      <w:r>
        <w:fldChar w:fldCharType="separate"/>
      </w:r>
      <w:r>
        <w:t>38</w:t>
      </w:r>
      <w:r>
        <w:fldChar w:fldCharType="end"/>
      </w:r>
    </w:p>
    <w:p w14:paraId="3C2135CB" w14:textId="5C9056E1" w:rsidR="001C2E62" w:rsidRDefault="001C2E62">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_Toc104546905 \h </w:instrText>
      </w:r>
      <w:r>
        <w:fldChar w:fldCharType="separate"/>
      </w:r>
      <w:r>
        <w:t>38</w:t>
      </w:r>
      <w:r>
        <w:fldChar w:fldCharType="end"/>
      </w:r>
    </w:p>
    <w:p w14:paraId="6119725A" w14:textId="4CFAEB79" w:rsidR="001C2E62" w:rsidRDefault="001C2E62">
      <w:pPr>
        <w:pStyle w:val="TOC3"/>
        <w:rPr>
          <w:rFonts w:asciiTheme="minorHAnsi" w:eastAsiaTheme="minorEastAsia" w:hAnsiTheme="minorHAnsi" w:cstheme="minorBidi"/>
          <w:kern w:val="2"/>
          <w:sz w:val="21"/>
          <w:szCs w:val="22"/>
          <w:lang w:val="en-US" w:eastAsia="zh-CN"/>
        </w:rPr>
      </w:pPr>
      <w:r>
        <w:lastRenderedPageBreak/>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_Toc104546906 \h </w:instrText>
      </w:r>
      <w:r>
        <w:fldChar w:fldCharType="separate"/>
      </w:r>
      <w:r>
        <w:t>38</w:t>
      </w:r>
      <w:r>
        <w:fldChar w:fldCharType="end"/>
      </w:r>
    </w:p>
    <w:p w14:paraId="2844DD15" w14:textId="2DB12AF2" w:rsidR="001C2E62" w:rsidRDefault="001C2E62">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_Toc104546907 \h </w:instrText>
      </w:r>
      <w:r>
        <w:fldChar w:fldCharType="separate"/>
      </w:r>
      <w:r>
        <w:t>39</w:t>
      </w:r>
      <w:r>
        <w:fldChar w:fldCharType="end"/>
      </w:r>
    </w:p>
    <w:p w14:paraId="74E2482A" w14:textId="2C5A42E5" w:rsidR="001C2E62" w:rsidRDefault="001C2E62">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_Toc104546908 \h </w:instrText>
      </w:r>
      <w:r>
        <w:fldChar w:fldCharType="separate"/>
      </w:r>
      <w:r>
        <w:t>40</w:t>
      </w:r>
      <w:r>
        <w:fldChar w:fldCharType="end"/>
      </w:r>
    </w:p>
    <w:p w14:paraId="27F775C9" w14:textId="5FFDE8C9" w:rsidR="001C2E62" w:rsidRDefault="001C2E62">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_Toc104546909 \h </w:instrText>
      </w:r>
      <w:r>
        <w:fldChar w:fldCharType="separate"/>
      </w:r>
      <w:r>
        <w:t>40</w:t>
      </w:r>
      <w:r>
        <w:fldChar w:fldCharType="end"/>
      </w:r>
    </w:p>
    <w:p w14:paraId="5B6E63AE" w14:textId="5CD103C7" w:rsidR="001C2E62" w:rsidRDefault="001C2E62">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_Toc104546910 \h </w:instrText>
      </w:r>
      <w:r>
        <w:fldChar w:fldCharType="separate"/>
      </w:r>
      <w:r>
        <w:t>40</w:t>
      </w:r>
      <w:r>
        <w:fldChar w:fldCharType="end"/>
      </w:r>
    </w:p>
    <w:p w14:paraId="34F2E4E0" w14:textId="22EFFE4F" w:rsidR="001C2E62" w:rsidRDefault="001C2E62">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_Toc104546911 \h </w:instrText>
      </w:r>
      <w:r>
        <w:fldChar w:fldCharType="separate"/>
      </w:r>
      <w:r>
        <w:t>50</w:t>
      </w:r>
      <w:r>
        <w:fldChar w:fldCharType="end"/>
      </w:r>
    </w:p>
    <w:p w14:paraId="363B9C19" w14:textId="658BECF8" w:rsidR="00876C3C" w:rsidRDefault="001C2E62">
      <w:r>
        <w:rPr>
          <w:noProof/>
          <w:sz w:val="22"/>
        </w:rPr>
        <w:fldChar w:fldCharType="end"/>
      </w:r>
    </w:p>
    <w:p w14:paraId="27E03616" w14:textId="77777777" w:rsidR="00876C3C" w:rsidRDefault="00A10542">
      <w:pPr>
        <w:pStyle w:val="1"/>
      </w:pPr>
      <w:r>
        <w:br w:type="page"/>
      </w:r>
      <w:bookmarkStart w:id="9" w:name="foreword"/>
      <w:bookmarkStart w:id="10" w:name="_Toc2086433"/>
      <w:bookmarkStart w:id="11" w:name="_Toc35971368"/>
      <w:bookmarkStart w:id="12" w:name="_Toc36812099"/>
      <w:bookmarkStart w:id="13" w:name="_Toc72766411"/>
      <w:bookmarkStart w:id="14" w:name="_Toc72766984"/>
      <w:bookmarkStart w:id="15" w:name="_Toc73042436"/>
      <w:bookmarkStart w:id="16" w:name="_Toc81242780"/>
      <w:bookmarkStart w:id="17" w:name="_Toc89426523"/>
      <w:bookmarkStart w:id="18" w:name="_Toc94020308"/>
      <w:bookmarkStart w:id="19" w:name="_Toc97034838"/>
      <w:bookmarkStart w:id="20" w:name="_Toc97037715"/>
      <w:bookmarkStart w:id="21" w:name="_Toc100939924"/>
      <w:bookmarkStart w:id="22" w:name="_Toc104546790"/>
      <w:bookmarkEnd w:id="9"/>
      <w:r>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p>
    <w:p w14:paraId="5F87BD03" w14:textId="77777777" w:rsidR="00876C3C" w:rsidRDefault="00A10542">
      <w:r>
        <w:t xml:space="preserve">This Technical </w:t>
      </w:r>
      <w:bookmarkStart w:id="23" w:name="spectype3"/>
      <w:r>
        <w:t>Specification</w:t>
      </w:r>
      <w:bookmarkEnd w:id="23"/>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24" w:name="introduction"/>
      <w:bookmarkStart w:id="25" w:name="_Toc35971369"/>
      <w:bookmarkStart w:id="26" w:name="_Toc36812100"/>
      <w:bookmarkStart w:id="27" w:name="_Toc72766412"/>
      <w:bookmarkStart w:id="28" w:name="_Toc72766985"/>
      <w:bookmarkStart w:id="29" w:name="_Toc73042437"/>
      <w:bookmarkStart w:id="30" w:name="_Toc81242781"/>
      <w:bookmarkStart w:id="31" w:name="_Toc89426524"/>
      <w:bookmarkStart w:id="32" w:name="_Toc94020309"/>
      <w:bookmarkStart w:id="33" w:name="_Toc97034839"/>
      <w:bookmarkStart w:id="34" w:name="_Toc97037716"/>
      <w:bookmarkStart w:id="35" w:name="_Toc100939925"/>
      <w:bookmarkStart w:id="36" w:name="_Toc104546791"/>
      <w:bookmarkEnd w:id="24"/>
      <w:r>
        <w:t>Introduction</w:t>
      </w:r>
      <w:bookmarkEnd w:id="25"/>
      <w:bookmarkEnd w:id="26"/>
      <w:bookmarkEnd w:id="27"/>
      <w:bookmarkEnd w:id="28"/>
      <w:bookmarkEnd w:id="29"/>
      <w:bookmarkEnd w:id="30"/>
      <w:bookmarkEnd w:id="31"/>
      <w:bookmarkEnd w:id="32"/>
      <w:bookmarkEnd w:id="33"/>
      <w:bookmarkEnd w:id="34"/>
      <w:bookmarkEnd w:id="35"/>
      <w:bookmarkEnd w:id="36"/>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37" w:name="_Toc510696578"/>
      <w:bookmarkStart w:id="38" w:name="_Toc35971370"/>
      <w:bookmarkStart w:id="39" w:name="_Toc36812101"/>
      <w:bookmarkStart w:id="40" w:name="_Toc72766413"/>
      <w:bookmarkStart w:id="41" w:name="_Toc72766986"/>
      <w:bookmarkStart w:id="42" w:name="_Toc73042438"/>
      <w:bookmarkStart w:id="43" w:name="_Toc81242782"/>
      <w:bookmarkStart w:id="44" w:name="_Toc89426525"/>
      <w:bookmarkStart w:id="45" w:name="_Toc94020310"/>
      <w:bookmarkStart w:id="46" w:name="_Toc97034840"/>
      <w:bookmarkStart w:id="47" w:name="_Toc97037717"/>
      <w:bookmarkStart w:id="48" w:name="_Toc100939926"/>
      <w:bookmarkStart w:id="49" w:name="_Toc104546792"/>
      <w:r>
        <w:lastRenderedPageBreak/>
        <w:t>1</w:t>
      </w:r>
      <w:r>
        <w:tab/>
        <w:t>Scope</w:t>
      </w:r>
      <w:bookmarkEnd w:id="37"/>
      <w:bookmarkEnd w:id="38"/>
      <w:bookmarkEnd w:id="39"/>
      <w:bookmarkEnd w:id="40"/>
      <w:bookmarkEnd w:id="41"/>
      <w:bookmarkEnd w:id="42"/>
      <w:bookmarkEnd w:id="43"/>
      <w:bookmarkEnd w:id="44"/>
      <w:bookmarkEnd w:id="45"/>
      <w:bookmarkEnd w:id="46"/>
      <w:bookmarkEnd w:id="47"/>
      <w:bookmarkEnd w:id="48"/>
      <w:bookmarkEnd w:id="49"/>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50" w:name="_Toc510696579"/>
      <w:bookmarkStart w:id="51" w:name="_Toc35971371"/>
      <w:bookmarkStart w:id="52" w:name="_Toc36812102"/>
      <w:bookmarkStart w:id="53" w:name="_Toc72766414"/>
      <w:bookmarkStart w:id="54" w:name="_Toc72766987"/>
      <w:bookmarkStart w:id="55" w:name="_Toc73042439"/>
      <w:bookmarkStart w:id="56" w:name="_Toc81242783"/>
      <w:bookmarkStart w:id="57" w:name="_Toc89426526"/>
      <w:bookmarkStart w:id="58" w:name="_Toc94020311"/>
      <w:bookmarkStart w:id="59" w:name="_Toc97034841"/>
      <w:bookmarkStart w:id="60" w:name="_Toc97037718"/>
      <w:bookmarkStart w:id="61" w:name="_Toc100939927"/>
      <w:bookmarkStart w:id="62" w:name="_Toc104546793"/>
      <w:r>
        <w:t>2</w:t>
      </w:r>
      <w:r>
        <w:tab/>
        <w:t>References</w:t>
      </w:r>
      <w:bookmarkEnd w:id="50"/>
      <w:bookmarkEnd w:id="51"/>
      <w:bookmarkEnd w:id="52"/>
      <w:bookmarkEnd w:id="53"/>
      <w:bookmarkEnd w:id="54"/>
      <w:bookmarkEnd w:id="55"/>
      <w:bookmarkEnd w:id="56"/>
      <w:bookmarkEnd w:id="57"/>
      <w:bookmarkEnd w:id="58"/>
      <w:bookmarkEnd w:id="59"/>
      <w:bookmarkEnd w:id="60"/>
      <w:bookmarkEnd w:id="61"/>
      <w:bookmarkEnd w:id="62"/>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3" w:name="OLE_LINK1"/>
      <w:bookmarkStart w:id="64" w:name="OLE_LINK2"/>
      <w:bookmarkStart w:id="65" w:name="OLE_LINK3"/>
      <w:bookmarkStart w:id="66"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3"/>
    <w:bookmarkEnd w:id="64"/>
    <w:bookmarkEnd w:id="65"/>
    <w:bookmarkEnd w:id="66"/>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7" w:name="_Hlk494379671"/>
      <w:r w:rsidR="00CE2746">
        <w:rPr>
          <w:noProof/>
        </w:rPr>
        <w:t>Session Management Event Exposure</w:t>
      </w:r>
      <w:bookmarkEnd w:id="67"/>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5139907D" w:rsidR="005447B1" w:rsidRPr="005447B1" w:rsidRDefault="005447B1">
      <w:pPr>
        <w:pStyle w:val="EX"/>
      </w:pPr>
      <w:r>
        <w:rPr>
          <w:lang w:eastAsia="zh-CN"/>
        </w:rPr>
        <w:t>[24]</w:t>
      </w:r>
      <w:r w:rsidRPr="00ED3B40">
        <w:rPr>
          <w:lang w:eastAsia="zh-CN"/>
        </w:rPr>
        <w:tab/>
        <w:t>3GPP TS 29.576: "5G System; Messaging Framework Adaptor Services; Stage</w:t>
      </w:r>
      <w:r w:rsidRPr="00211F70">
        <w:rPr>
          <w:lang w:eastAsia="zh-CN"/>
        </w:rPr>
        <w:t xml:space="preserve"> 3</w:t>
      </w:r>
      <w:r w:rsidRPr="001D2CEF">
        <w:rPr>
          <w:lang w:eastAsia="zh-CN"/>
        </w:rPr>
        <w:t>".</w:t>
      </w:r>
    </w:p>
    <w:p w14:paraId="3B87E96D" w14:textId="77777777" w:rsidR="00876C3C" w:rsidRDefault="00A10542">
      <w:pPr>
        <w:pStyle w:val="1"/>
      </w:pPr>
      <w:bookmarkStart w:id="68" w:name="_Toc510696580"/>
      <w:bookmarkStart w:id="69" w:name="_Toc35971372"/>
      <w:bookmarkStart w:id="70" w:name="_Toc36812103"/>
      <w:bookmarkStart w:id="71" w:name="_Toc72766415"/>
      <w:bookmarkStart w:id="72" w:name="_Toc72766988"/>
      <w:bookmarkStart w:id="73" w:name="_Toc73042440"/>
      <w:bookmarkStart w:id="74" w:name="_Toc81242784"/>
      <w:bookmarkStart w:id="75" w:name="_Toc89426527"/>
      <w:bookmarkStart w:id="76" w:name="_Toc94020312"/>
      <w:bookmarkStart w:id="77" w:name="_Toc97034842"/>
      <w:bookmarkStart w:id="78" w:name="_Toc97037719"/>
      <w:bookmarkStart w:id="79" w:name="_Toc100939928"/>
      <w:bookmarkStart w:id="80" w:name="_Toc104546794"/>
      <w:r>
        <w:t>3</w:t>
      </w:r>
      <w:r>
        <w:tab/>
        <w:t>Definitions, symbols and abbreviations</w:t>
      </w:r>
      <w:bookmarkEnd w:id="68"/>
      <w:bookmarkEnd w:id="69"/>
      <w:bookmarkEnd w:id="70"/>
      <w:bookmarkEnd w:id="71"/>
      <w:bookmarkEnd w:id="72"/>
      <w:bookmarkEnd w:id="73"/>
      <w:bookmarkEnd w:id="74"/>
      <w:bookmarkEnd w:id="75"/>
      <w:bookmarkEnd w:id="76"/>
      <w:bookmarkEnd w:id="77"/>
      <w:bookmarkEnd w:id="78"/>
      <w:bookmarkEnd w:id="79"/>
      <w:bookmarkEnd w:id="80"/>
    </w:p>
    <w:p w14:paraId="6812CAFE" w14:textId="77777777" w:rsidR="00876C3C" w:rsidRDefault="00A10542">
      <w:pPr>
        <w:pStyle w:val="2"/>
      </w:pPr>
      <w:bookmarkStart w:id="81" w:name="_Toc510696581"/>
      <w:bookmarkStart w:id="82" w:name="_Toc35971373"/>
      <w:bookmarkStart w:id="83" w:name="_Toc36812104"/>
      <w:bookmarkStart w:id="84" w:name="_Toc72766416"/>
      <w:bookmarkStart w:id="85" w:name="_Toc72766989"/>
      <w:bookmarkStart w:id="86" w:name="_Toc73042441"/>
      <w:bookmarkStart w:id="87" w:name="_Toc81242785"/>
      <w:bookmarkStart w:id="88" w:name="_Toc89426528"/>
      <w:bookmarkStart w:id="89" w:name="_Toc94020313"/>
      <w:bookmarkStart w:id="90" w:name="_Toc97034843"/>
      <w:bookmarkStart w:id="91" w:name="_Toc97037720"/>
      <w:bookmarkStart w:id="92" w:name="_Toc100939929"/>
      <w:bookmarkStart w:id="93" w:name="_Toc104546795"/>
      <w:r>
        <w:t>3.1</w:t>
      </w:r>
      <w:r>
        <w:tab/>
        <w:t>Definitions</w:t>
      </w:r>
      <w:bookmarkEnd w:id="81"/>
      <w:bookmarkEnd w:id="82"/>
      <w:bookmarkEnd w:id="83"/>
      <w:bookmarkEnd w:id="84"/>
      <w:bookmarkEnd w:id="85"/>
      <w:bookmarkEnd w:id="86"/>
      <w:bookmarkEnd w:id="87"/>
      <w:bookmarkEnd w:id="88"/>
      <w:bookmarkEnd w:id="89"/>
      <w:bookmarkEnd w:id="90"/>
      <w:bookmarkEnd w:id="91"/>
      <w:bookmarkEnd w:id="92"/>
      <w:bookmarkEnd w:id="93"/>
    </w:p>
    <w:p w14:paraId="34026EA8" w14:textId="48770479" w:rsidR="00876C3C" w:rsidRDefault="00A10542">
      <w:r>
        <w:t xml:space="preserve">For the purposes of the present document, the terms and definitions given in </w:t>
      </w:r>
      <w:bookmarkStart w:id="94" w:name="OLE_LINK6"/>
      <w:bookmarkStart w:id="95" w:name="OLE_LINK7"/>
      <w:bookmarkStart w:id="96" w:name="OLE_LINK8"/>
      <w:r>
        <w:t xml:space="preserve">3GPP </w:t>
      </w:r>
      <w:bookmarkEnd w:id="94"/>
      <w:bookmarkEnd w:id="95"/>
      <w:bookmarkEnd w:id="96"/>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97" w:name="_Toc510696582"/>
      <w:bookmarkStart w:id="98" w:name="_Toc35971374"/>
      <w:bookmarkStart w:id="99" w:name="_Toc36812105"/>
      <w:bookmarkStart w:id="100" w:name="_Toc72766417"/>
      <w:bookmarkStart w:id="101" w:name="_Toc72766990"/>
      <w:bookmarkStart w:id="102" w:name="_Toc73042442"/>
      <w:bookmarkStart w:id="103" w:name="_Toc81242786"/>
      <w:bookmarkStart w:id="104" w:name="_Toc89426529"/>
      <w:bookmarkStart w:id="105" w:name="_Toc94020314"/>
      <w:bookmarkStart w:id="106" w:name="_Toc97034844"/>
      <w:bookmarkStart w:id="107" w:name="_Toc97037721"/>
      <w:bookmarkStart w:id="108" w:name="_Toc100939930"/>
      <w:bookmarkStart w:id="109" w:name="_Toc104546796"/>
      <w:r>
        <w:t>3.2</w:t>
      </w:r>
      <w:r>
        <w:tab/>
        <w:t>Symbols</w:t>
      </w:r>
      <w:bookmarkEnd w:id="97"/>
      <w:bookmarkEnd w:id="98"/>
      <w:bookmarkEnd w:id="99"/>
      <w:bookmarkEnd w:id="100"/>
      <w:bookmarkEnd w:id="101"/>
      <w:bookmarkEnd w:id="102"/>
      <w:bookmarkEnd w:id="103"/>
      <w:bookmarkEnd w:id="104"/>
      <w:bookmarkEnd w:id="105"/>
      <w:bookmarkEnd w:id="106"/>
      <w:bookmarkEnd w:id="107"/>
      <w:bookmarkEnd w:id="108"/>
      <w:bookmarkEnd w:id="109"/>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110" w:name="_Toc510696583"/>
      <w:bookmarkStart w:id="111" w:name="_Toc35971375"/>
      <w:bookmarkStart w:id="112" w:name="_Toc36812106"/>
      <w:bookmarkStart w:id="113" w:name="_Toc72766418"/>
      <w:bookmarkStart w:id="114" w:name="_Toc72766991"/>
      <w:bookmarkStart w:id="115" w:name="_Toc73042443"/>
      <w:bookmarkStart w:id="116" w:name="_Toc81242787"/>
      <w:bookmarkStart w:id="117" w:name="_Toc89426530"/>
      <w:bookmarkStart w:id="118" w:name="_Toc94020315"/>
      <w:bookmarkStart w:id="119" w:name="_Toc97034845"/>
      <w:bookmarkStart w:id="120" w:name="_Toc97037722"/>
      <w:bookmarkStart w:id="121" w:name="_Toc100939931"/>
      <w:bookmarkStart w:id="122" w:name="_Toc104546797"/>
      <w:r>
        <w:t>3.3</w:t>
      </w:r>
      <w:r>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638351A3" w14:textId="04BE55D6"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E2E510" w14:textId="77777777" w:rsidR="00876C3C" w:rsidRDefault="00A10542">
      <w:pPr>
        <w:pStyle w:val="EW"/>
      </w:pPr>
      <w:r>
        <w:t>ADRF</w:t>
      </w:r>
      <w:r>
        <w:tab/>
        <w:t>Analytics Data Repository Function</w:t>
      </w:r>
    </w:p>
    <w:p w14:paraId="3E282727" w14:textId="77777777" w:rsidR="009B230E" w:rsidRDefault="009B230E" w:rsidP="009B230E">
      <w:pPr>
        <w:pStyle w:val="EW"/>
      </w:pPr>
      <w:r>
        <w:t>AF</w:t>
      </w:r>
      <w:r>
        <w:tab/>
        <w:t>Application Function</w:t>
      </w:r>
    </w:p>
    <w:p w14:paraId="2572CB2D" w14:textId="77777777" w:rsidR="009B230E" w:rsidRDefault="009B230E" w:rsidP="009B230E">
      <w:pPr>
        <w:pStyle w:val="EW"/>
      </w:pPr>
      <w:r>
        <w:t>AMF</w:t>
      </w:r>
      <w:r>
        <w:tab/>
        <w:t>Access and Mobility Management Function</w:t>
      </w:r>
    </w:p>
    <w:p w14:paraId="3FE9462E" w14:textId="77777777" w:rsidR="009B230E" w:rsidRDefault="009B230E" w:rsidP="009B230E">
      <w:pPr>
        <w:pStyle w:val="EW"/>
      </w:pPr>
      <w:r>
        <w:t>DCCF</w:t>
      </w:r>
      <w:r>
        <w:tab/>
        <w:t xml:space="preserve">Data Collection Coordination Function </w:t>
      </w:r>
    </w:p>
    <w:p w14:paraId="73361B77" w14:textId="77777777" w:rsidR="009B230E" w:rsidRDefault="009B230E" w:rsidP="009B230E">
      <w:pPr>
        <w:pStyle w:val="EW"/>
      </w:pPr>
      <w:r>
        <w:t>MFAF</w:t>
      </w:r>
      <w:r>
        <w:tab/>
      </w:r>
      <w:r>
        <w:rPr>
          <w:lang w:val="en-US"/>
        </w:rPr>
        <w:t>Messaging Framework Adaptor Function</w:t>
      </w:r>
    </w:p>
    <w:p w14:paraId="7DC88C61" w14:textId="77777777" w:rsidR="009B230E" w:rsidRDefault="009B230E" w:rsidP="009B230E">
      <w:pPr>
        <w:pStyle w:val="EW"/>
      </w:pPr>
      <w:r>
        <w:t>NEF</w:t>
      </w:r>
      <w:r>
        <w:tab/>
        <w:t>Network Exposure Function</w:t>
      </w:r>
    </w:p>
    <w:p w14:paraId="11BE51AA" w14:textId="77777777" w:rsidR="009B230E" w:rsidRDefault="009B230E" w:rsidP="009B230E">
      <w:pPr>
        <w:pStyle w:val="EW"/>
      </w:pPr>
      <w:r>
        <w:t>NF</w:t>
      </w:r>
      <w:r>
        <w:tab/>
        <w:t>Network Function</w:t>
      </w:r>
    </w:p>
    <w:p w14:paraId="4D4F93F0" w14:textId="77777777" w:rsidR="009B230E" w:rsidRDefault="009B230E" w:rsidP="009B230E">
      <w:pPr>
        <w:pStyle w:val="EW"/>
      </w:pPr>
      <w:r>
        <w:t>NRF</w:t>
      </w:r>
      <w:r>
        <w:tab/>
        <w:t>Network Repository Function</w:t>
      </w:r>
    </w:p>
    <w:p w14:paraId="00EB4C56" w14:textId="77777777" w:rsidR="009B230E" w:rsidRDefault="009B230E" w:rsidP="009B230E">
      <w:pPr>
        <w:pStyle w:val="EW"/>
        <w:rPr>
          <w:lang w:val="en-US"/>
        </w:rPr>
      </w:pPr>
      <w:r>
        <w:t>NWDAF</w:t>
      </w:r>
      <w:r>
        <w:tab/>
      </w:r>
      <w:r>
        <w:rPr>
          <w:lang w:val="en-US"/>
        </w:rPr>
        <w:t>Network Data Analytics Function</w:t>
      </w:r>
    </w:p>
    <w:p w14:paraId="5DDC332A" w14:textId="77777777" w:rsidR="009B230E" w:rsidRDefault="009B230E" w:rsidP="009B230E">
      <w:pPr>
        <w:pStyle w:val="EW"/>
      </w:pPr>
      <w:r>
        <w:t>SMF</w:t>
      </w:r>
      <w:r>
        <w:tab/>
        <w:t>Session Management Function</w:t>
      </w:r>
    </w:p>
    <w:p w14:paraId="0F7A47AB" w14:textId="63A3CDBD" w:rsidR="00876C3C" w:rsidRDefault="009B230E" w:rsidP="009B230E">
      <w:pPr>
        <w:pStyle w:val="EW"/>
      </w:pPr>
      <w:r>
        <w:t>UDM</w:t>
      </w:r>
      <w:r>
        <w:tab/>
        <w:t>Unified Data Management</w:t>
      </w:r>
    </w:p>
    <w:p w14:paraId="611C2F14" w14:textId="77777777" w:rsidR="00876C3C" w:rsidRDefault="00A10542">
      <w:pPr>
        <w:pStyle w:val="1"/>
      </w:pPr>
      <w:bookmarkStart w:id="123" w:name="_Toc510696585"/>
      <w:bookmarkStart w:id="124" w:name="_Toc35971377"/>
      <w:bookmarkStart w:id="125" w:name="_Toc36812108"/>
      <w:bookmarkStart w:id="126" w:name="_Toc72766419"/>
      <w:bookmarkStart w:id="127" w:name="_Toc72766992"/>
      <w:bookmarkStart w:id="128" w:name="_Toc73042444"/>
      <w:bookmarkStart w:id="129" w:name="_Toc81242788"/>
      <w:bookmarkStart w:id="130" w:name="_Toc89426531"/>
      <w:bookmarkStart w:id="131" w:name="_Toc94020316"/>
      <w:bookmarkStart w:id="132" w:name="_Toc97034846"/>
      <w:bookmarkStart w:id="133" w:name="_Toc97037723"/>
      <w:bookmarkStart w:id="134" w:name="_Toc100939932"/>
      <w:bookmarkStart w:id="135" w:name="_Toc104546798"/>
      <w:r>
        <w:lastRenderedPageBreak/>
        <w:t>4</w:t>
      </w:r>
      <w:r>
        <w:tab/>
        <w:t xml:space="preserve">Services offered by the </w:t>
      </w:r>
      <w:bookmarkEnd w:id="123"/>
      <w:bookmarkEnd w:id="124"/>
      <w:bookmarkEnd w:id="125"/>
      <w:r>
        <w:t>ADRF</w:t>
      </w:r>
      <w:bookmarkEnd w:id="126"/>
      <w:bookmarkEnd w:id="127"/>
      <w:bookmarkEnd w:id="128"/>
      <w:bookmarkEnd w:id="129"/>
      <w:bookmarkEnd w:id="130"/>
      <w:bookmarkEnd w:id="131"/>
      <w:bookmarkEnd w:id="132"/>
      <w:bookmarkEnd w:id="133"/>
      <w:bookmarkEnd w:id="134"/>
      <w:bookmarkEnd w:id="135"/>
    </w:p>
    <w:p w14:paraId="114708CE" w14:textId="77777777" w:rsidR="00876C3C" w:rsidRDefault="00A10542">
      <w:pPr>
        <w:pStyle w:val="2"/>
      </w:pPr>
      <w:bookmarkStart w:id="136" w:name="_Toc510696586"/>
      <w:bookmarkStart w:id="137" w:name="_Toc35971378"/>
      <w:bookmarkStart w:id="138" w:name="_Toc36812109"/>
      <w:bookmarkStart w:id="139" w:name="_Toc72766420"/>
      <w:bookmarkStart w:id="140" w:name="_Toc72766993"/>
      <w:bookmarkStart w:id="141" w:name="_Toc73042445"/>
      <w:bookmarkStart w:id="142" w:name="_Toc81242789"/>
      <w:bookmarkStart w:id="143" w:name="_Toc89426532"/>
      <w:bookmarkStart w:id="144" w:name="_Toc94020317"/>
      <w:bookmarkStart w:id="145" w:name="_Toc97034847"/>
      <w:bookmarkStart w:id="146" w:name="_Toc97037724"/>
      <w:bookmarkStart w:id="147" w:name="_Toc100939933"/>
      <w:bookmarkStart w:id="148" w:name="_Toc104546799"/>
      <w:r>
        <w:t>4.1</w:t>
      </w:r>
      <w:r>
        <w:tab/>
        <w:t>Introduction</w:t>
      </w:r>
      <w:bookmarkEnd w:id="136"/>
      <w:bookmarkEnd w:id="137"/>
      <w:bookmarkEnd w:id="138"/>
      <w:bookmarkEnd w:id="139"/>
      <w:bookmarkEnd w:id="140"/>
      <w:bookmarkEnd w:id="141"/>
      <w:bookmarkEnd w:id="142"/>
      <w:bookmarkEnd w:id="143"/>
      <w:bookmarkEnd w:id="144"/>
      <w:bookmarkEnd w:id="145"/>
      <w:bookmarkEnd w:id="146"/>
      <w:bookmarkEnd w:id="147"/>
      <w:bookmarkEnd w:id="148"/>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ED6BC6">
        <w:tc>
          <w:tcPr>
            <w:tcW w:w="2223" w:type="dxa"/>
            <w:tcBorders>
              <w:top w:val="single" w:sz="6" w:space="0" w:color="auto"/>
              <w:left w:val="single" w:sz="6" w:space="0" w:color="auto"/>
              <w:bottom w:val="single" w:sz="6" w:space="0" w:color="auto"/>
              <w:right w:val="single" w:sz="6" w:space="0" w:color="auto"/>
            </w:tcBorders>
            <w:shd w:val="clear" w:color="auto" w:fill="C0C0C0"/>
            <w:hideMark/>
          </w:tcPr>
          <w:p w14:paraId="47BC2424" w14:textId="77777777" w:rsidR="00876C3C" w:rsidRDefault="00A1054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hideMark/>
          </w:tcPr>
          <w:p w14:paraId="17C3570A" w14:textId="77777777" w:rsidR="00876C3C" w:rsidRDefault="00A1054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3BEEEBEE" w14:textId="77777777" w:rsidR="00876C3C" w:rsidRDefault="00A1054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495D2D9" w14:textId="77777777" w:rsidR="00876C3C" w:rsidRDefault="00A10542">
            <w:pPr>
              <w:pStyle w:val="TAH"/>
            </w:pPr>
            <w:r>
              <w:t>Example Consumer(s)</w:t>
            </w:r>
          </w:p>
        </w:tc>
      </w:tr>
      <w:tr w:rsidR="00876C3C" w14:paraId="6F249946" w14:textId="77777777" w:rsidTr="00ED6BC6">
        <w:tc>
          <w:tcPr>
            <w:tcW w:w="0" w:type="auto"/>
            <w:vMerge w:val="restart"/>
            <w:tcBorders>
              <w:top w:val="single" w:sz="6" w:space="0" w:color="auto"/>
              <w:left w:val="single" w:sz="6" w:space="0" w:color="auto"/>
              <w:bottom w:val="single" w:sz="6" w:space="0" w:color="auto"/>
              <w:right w:val="single" w:sz="6" w:space="0" w:color="auto"/>
            </w:tcBorders>
          </w:tcPr>
          <w:p w14:paraId="7AD7196E" w14:textId="77777777" w:rsidR="00876C3C" w:rsidRDefault="00A1054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39193194" w14:textId="77777777" w:rsidR="00876C3C" w:rsidRDefault="00A1054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168FD62E"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27186D44" w14:textId="5B1237C9" w:rsidR="00876C3C" w:rsidRDefault="00A10542">
            <w:pPr>
              <w:pStyle w:val="TAL"/>
            </w:pPr>
            <w:r>
              <w:t>DCCF, NWDAF</w:t>
            </w:r>
            <w:r w:rsidR="00267616">
              <w:t>, MFAF</w:t>
            </w:r>
          </w:p>
        </w:tc>
      </w:tr>
      <w:tr w:rsidR="001B7B18" w14:paraId="2F04F308" w14:textId="77777777" w:rsidTr="00ED6BC6">
        <w:tc>
          <w:tcPr>
            <w:tcW w:w="0" w:type="auto"/>
            <w:vMerge/>
            <w:tcBorders>
              <w:top w:val="single" w:sz="6" w:space="0" w:color="auto"/>
              <w:left w:val="single" w:sz="6" w:space="0" w:color="auto"/>
              <w:bottom w:val="single" w:sz="6" w:space="0" w:color="auto"/>
              <w:right w:val="single" w:sz="6" w:space="0" w:color="auto"/>
            </w:tcBorders>
          </w:tcPr>
          <w:p w14:paraId="6A190EE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E5CE91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EC353F"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5FC3ACB1"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ED6BC6">
        <w:tc>
          <w:tcPr>
            <w:tcW w:w="0" w:type="auto"/>
            <w:vMerge/>
            <w:tcBorders>
              <w:top w:val="single" w:sz="6" w:space="0" w:color="auto"/>
              <w:left w:val="single" w:sz="6" w:space="0" w:color="auto"/>
              <w:bottom w:val="single" w:sz="6" w:space="0" w:color="auto"/>
              <w:right w:val="single" w:sz="6" w:space="0" w:color="auto"/>
            </w:tcBorders>
          </w:tcPr>
          <w:p w14:paraId="255D9256"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11C3B46D"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1BED8281" w14:textId="77777777" w:rsidR="00876C3C" w:rsidRDefault="00A1054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1B45E97"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F9D8485" w14:textId="77777777" w:rsidR="00876C3C" w:rsidRDefault="00A10542">
            <w:pPr>
              <w:pStyle w:val="TAL"/>
            </w:pPr>
            <w:r>
              <w:t>DCCF, NWDAF</w:t>
            </w:r>
          </w:p>
        </w:tc>
      </w:tr>
      <w:tr w:rsidR="001B7B18" w14:paraId="1BBE37FF" w14:textId="77777777" w:rsidTr="00ED6BC6">
        <w:tc>
          <w:tcPr>
            <w:tcW w:w="0" w:type="auto"/>
            <w:vMerge/>
            <w:tcBorders>
              <w:top w:val="single" w:sz="6" w:space="0" w:color="auto"/>
              <w:left w:val="single" w:sz="6" w:space="0" w:color="auto"/>
              <w:bottom w:val="single" w:sz="6" w:space="0" w:color="auto"/>
              <w:right w:val="single" w:sz="6" w:space="0" w:color="auto"/>
            </w:tcBorders>
          </w:tcPr>
          <w:p w14:paraId="4F9DB2D2"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FE1FB0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ED6BC6">
        <w:tc>
          <w:tcPr>
            <w:tcW w:w="0" w:type="auto"/>
            <w:vMerge/>
            <w:tcBorders>
              <w:top w:val="single" w:sz="6" w:space="0" w:color="auto"/>
              <w:left w:val="single" w:sz="6" w:space="0" w:color="auto"/>
              <w:bottom w:val="single" w:sz="6" w:space="0" w:color="auto"/>
              <w:right w:val="single" w:sz="6" w:space="0" w:color="auto"/>
            </w:tcBorders>
          </w:tcPr>
          <w:p w14:paraId="6B770029"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4F4E0C85"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ED6BC6">
        <w:tc>
          <w:tcPr>
            <w:tcW w:w="0" w:type="auto"/>
            <w:vMerge/>
            <w:tcBorders>
              <w:top w:val="single" w:sz="6" w:space="0" w:color="auto"/>
              <w:left w:val="single" w:sz="6" w:space="0" w:color="auto"/>
              <w:bottom w:val="single" w:sz="6" w:space="0" w:color="auto"/>
              <w:right w:val="single" w:sz="6" w:space="0" w:color="auto"/>
            </w:tcBorders>
          </w:tcPr>
          <w:p w14:paraId="01B3AE61" w14:textId="77777777" w:rsidR="001B7B18" w:rsidRDefault="001B7B18" w:rsidP="001B7B18">
            <w:pPr>
              <w:pStyle w:val="TAL"/>
            </w:pPr>
          </w:p>
        </w:tc>
        <w:tc>
          <w:tcPr>
            <w:tcW w:w="0" w:type="auto"/>
            <w:vMerge/>
            <w:tcBorders>
              <w:top w:val="single" w:sz="6" w:space="0" w:color="auto"/>
              <w:left w:val="single" w:sz="6" w:space="0" w:color="auto"/>
              <w:bottom w:val="single" w:sz="6" w:space="0" w:color="auto"/>
              <w:right w:val="single" w:sz="6" w:space="0" w:color="auto"/>
            </w:tcBorders>
          </w:tcPr>
          <w:p w14:paraId="653572F0" w14:textId="77777777" w:rsidR="001B7B18" w:rsidRDefault="001B7B18" w:rsidP="001B7B18">
            <w:pPr>
              <w:pStyle w:val="TAL"/>
            </w:pPr>
          </w:p>
        </w:tc>
        <w:tc>
          <w:tcPr>
            <w:tcW w:w="2548" w:type="dxa"/>
            <w:tcBorders>
              <w:top w:val="single" w:sz="6" w:space="0" w:color="auto"/>
              <w:left w:val="single" w:sz="6" w:space="0" w:color="auto"/>
              <w:bottom w:val="single" w:sz="6" w:space="0" w:color="auto"/>
              <w:right w:val="single" w:sz="6" w:space="0" w:color="auto"/>
            </w:tcBorders>
          </w:tcPr>
          <w:p w14:paraId="4E8747C4" w14:textId="77777777" w:rsidR="001B7B18" w:rsidRDefault="001B7B18" w:rsidP="001B7B1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ED6BC6">
        <w:tc>
          <w:tcPr>
            <w:tcW w:w="0" w:type="auto"/>
            <w:vMerge/>
            <w:tcBorders>
              <w:top w:val="single" w:sz="6" w:space="0" w:color="auto"/>
              <w:left w:val="single" w:sz="6" w:space="0" w:color="auto"/>
              <w:bottom w:val="single" w:sz="6" w:space="0" w:color="auto"/>
              <w:right w:val="single" w:sz="6" w:space="0" w:color="auto"/>
            </w:tcBorders>
          </w:tcPr>
          <w:p w14:paraId="0D2E8365" w14:textId="77777777" w:rsidR="00876C3C" w:rsidRDefault="00876C3C">
            <w:pPr>
              <w:pStyle w:val="TAL"/>
            </w:pPr>
          </w:p>
        </w:tc>
        <w:tc>
          <w:tcPr>
            <w:tcW w:w="0" w:type="auto"/>
            <w:vMerge/>
            <w:tcBorders>
              <w:top w:val="single" w:sz="6" w:space="0" w:color="auto"/>
              <w:left w:val="single" w:sz="6" w:space="0" w:color="auto"/>
              <w:bottom w:val="single" w:sz="6" w:space="0" w:color="auto"/>
              <w:right w:val="single" w:sz="6" w:space="0" w:color="auto"/>
            </w:tcBorders>
          </w:tcPr>
          <w:p w14:paraId="4C7372DC" w14:textId="77777777" w:rsidR="00876C3C" w:rsidRDefault="00876C3C">
            <w:pPr>
              <w:pStyle w:val="TAL"/>
            </w:pPr>
          </w:p>
        </w:tc>
        <w:tc>
          <w:tcPr>
            <w:tcW w:w="2548" w:type="dxa"/>
            <w:tcBorders>
              <w:top w:val="single" w:sz="6" w:space="0" w:color="auto"/>
              <w:left w:val="single" w:sz="6" w:space="0" w:color="auto"/>
              <w:bottom w:val="single" w:sz="6" w:space="0" w:color="auto"/>
              <w:right w:val="single" w:sz="6" w:space="0" w:color="auto"/>
            </w:tcBorders>
          </w:tcPr>
          <w:p w14:paraId="040A5278" w14:textId="77777777" w:rsidR="00876C3C" w:rsidRDefault="00A1054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1B0A7254" w14:textId="77777777" w:rsidR="00876C3C" w:rsidRDefault="00A1054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7AD0C4D9" w14:textId="77777777" w:rsidR="00876C3C" w:rsidRDefault="00A10542">
            <w:pPr>
              <w:pStyle w:val="TAL"/>
            </w:pPr>
            <w:r>
              <w:t>DCCF, NWDAF</w:t>
            </w:r>
          </w:p>
        </w:tc>
      </w:tr>
      <w:tr w:rsidR="00876C3C" w14:paraId="714E8D0D" w14:textId="77777777" w:rsidTr="00ED6BC6">
        <w:tc>
          <w:tcPr>
            <w:tcW w:w="9855" w:type="dxa"/>
            <w:gridSpan w:val="5"/>
            <w:tcBorders>
              <w:top w:val="single" w:sz="6" w:space="0" w:color="auto"/>
              <w:left w:val="single" w:sz="6" w:space="0" w:color="auto"/>
              <w:bottom w:val="single" w:sz="6" w:space="0" w:color="auto"/>
              <w:right w:val="single" w:sz="6" w:space="0" w:color="auto"/>
            </w:tcBorders>
            <w:hideMark/>
          </w:tcPr>
          <w:p w14:paraId="04F976C8" w14:textId="249BE2E8"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097DB09B" w:rsidR="00876C3C" w:rsidRDefault="00061687">
      <w:r>
        <w:t>Table </w:t>
      </w:r>
      <w:r w:rsidR="00A10542">
        <w:t>4.1-2 summarizes the corresponding APIs defined for this specification.</w:t>
      </w:r>
    </w:p>
    <w:p w14:paraId="5B49961E" w14:textId="35ECDFCF" w:rsidR="00876C3C" w:rsidRDefault="00061687">
      <w:pPr>
        <w:pStyle w:val="TH"/>
      </w:pPr>
      <w:r>
        <w:t>Table </w:t>
      </w:r>
      <w:r w:rsidR="00A10542">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876C3C" w14:paraId="17FFFB27" w14:textId="77777777" w:rsidTr="00ED6BC6">
        <w:tc>
          <w:tcPr>
            <w:tcW w:w="2062" w:type="dxa"/>
            <w:shd w:val="clear" w:color="000000" w:fill="C0C0C0"/>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rsidTr="00ED6BC6">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42E56E50" w14:textId="77777777" w:rsidR="00876C3C" w:rsidRDefault="00876C3C" w:rsidP="00061687">
      <w:pPr>
        <w:rPr>
          <w:lang w:val="en-US"/>
        </w:rPr>
      </w:pPr>
    </w:p>
    <w:p w14:paraId="76C5D30B" w14:textId="77777777" w:rsidR="00876C3C" w:rsidRDefault="00A10542">
      <w:pPr>
        <w:pStyle w:val="2"/>
      </w:pPr>
      <w:bookmarkStart w:id="149" w:name="_Toc72766421"/>
      <w:bookmarkStart w:id="150" w:name="_Toc72766994"/>
      <w:bookmarkStart w:id="151" w:name="_Toc73042446"/>
      <w:bookmarkStart w:id="152" w:name="_Toc81242790"/>
      <w:bookmarkStart w:id="153" w:name="_Toc89426533"/>
      <w:bookmarkStart w:id="154" w:name="_Toc94020318"/>
      <w:bookmarkStart w:id="155" w:name="_Toc97034848"/>
      <w:bookmarkStart w:id="156" w:name="_Toc97037725"/>
      <w:bookmarkStart w:id="157" w:name="_Toc100939934"/>
      <w:bookmarkStart w:id="158" w:name="_Toc104546800"/>
      <w:r>
        <w:t>4.2</w:t>
      </w:r>
      <w:r>
        <w:tab/>
        <w:t>Nadrf_DataManagement Service</w:t>
      </w:r>
      <w:bookmarkEnd w:id="149"/>
      <w:bookmarkEnd w:id="150"/>
      <w:bookmarkEnd w:id="151"/>
      <w:bookmarkEnd w:id="152"/>
      <w:bookmarkEnd w:id="153"/>
      <w:bookmarkEnd w:id="154"/>
      <w:bookmarkEnd w:id="155"/>
      <w:bookmarkEnd w:id="156"/>
      <w:bookmarkEnd w:id="157"/>
      <w:bookmarkEnd w:id="158"/>
    </w:p>
    <w:p w14:paraId="1E3E40FD" w14:textId="77777777" w:rsidR="00876C3C" w:rsidRDefault="00A10542">
      <w:pPr>
        <w:pStyle w:val="3"/>
      </w:pPr>
      <w:bookmarkStart w:id="159" w:name="_Toc72766422"/>
      <w:bookmarkStart w:id="160" w:name="_Toc72766995"/>
      <w:bookmarkStart w:id="161" w:name="_Toc73042447"/>
      <w:bookmarkStart w:id="162" w:name="_Toc81242791"/>
      <w:bookmarkStart w:id="163" w:name="_Toc89426534"/>
      <w:bookmarkStart w:id="164" w:name="_Toc94020319"/>
      <w:bookmarkStart w:id="165" w:name="_Toc97034849"/>
      <w:bookmarkStart w:id="166" w:name="_Toc97037726"/>
      <w:bookmarkStart w:id="167" w:name="_Toc100939935"/>
      <w:bookmarkStart w:id="168" w:name="_Toc104546801"/>
      <w:r>
        <w:t>4.2.1</w:t>
      </w:r>
      <w:r>
        <w:tab/>
        <w:t>Service Description</w:t>
      </w:r>
      <w:bookmarkEnd w:id="159"/>
      <w:bookmarkEnd w:id="160"/>
      <w:bookmarkEnd w:id="161"/>
      <w:bookmarkEnd w:id="162"/>
      <w:bookmarkEnd w:id="163"/>
      <w:bookmarkEnd w:id="164"/>
      <w:bookmarkEnd w:id="165"/>
      <w:bookmarkEnd w:id="166"/>
      <w:bookmarkEnd w:id="167"/>
      <w:bookmarkEnd w:id="168"/>
    </w:p>
    <w:p w14:paraId="554FE447" w14:textId="77777777" w:rsidR="00E95463" w:rsidRPr="00896140" w:rsidRDefault="00E95463" w:rsidP="00E95463">
      <w:pPr>
        <w:pStyle w:val="40"/>
      </w:pPr>
      <w:bookmarkStart w:id="169" w:name="_Toc28012754"/>
      <w:bookmarkStart w:id="170" w:name="_Toc34266224"/>
      <w:bookmarkStart w:id="171" w:name="_Toc36102395"/>
      <w:bookmarkStart w:id="172" w:name="_Toc43563437"/>
      <w:bookmarkStart w:id="173" w:name="_Toc45133980"/>
      <w:bookmarkStart w:id="174" w:name="_Toc50031910"/>
      <w:bookmarkStart w:id="175" w:name="_Toc51762830"/>
      <w:bookmarkStart w:id="176" w:name="_Toc56640897"/>
      <w:bookmarkStart w:id="177" w:name="_Toc59017865"/>
      <w:bookmarkStart w:id="178" w:name="_Toc66231733"/>
      <w:bookmarkStart w:id="179" w:name="_Toc68168894"/>
      <w:bookmarkStart w:id="180" w:name="_Toc70550540"/>
      <w:bookmarkStart w:id="181" w:name="_Toc73564345"/>
      <w:bookmarkStart w:id="182" w:name="_Toc81244729"/>
      <w:bookmarkStart w:id="183" w:name="_Toc89426535"/>
      <w:bookmarkStart w:id="184" w:name="_Toc94020320"/>
      <w:bookmarkStart w:id="185" w:name="_Toc97034850"/>
      <w:bookmarkStart w:id="186" w:name="_Toc97037727"/>
      <w:bookmarkStart w:id="187" w:name="_Toc100939936"/>
      <w:bookmarkStart w:id="188" w:name="_Toc104546802"/>
      <w:r>
        <w:t>4.2.</w:t>
      </w:r>
      <w:r>
        <w:rPr>
          <w:rFonts w:hint="eastAsia"/>
          <w:lang w:eastAsia="zh-CN"/>
        </w:rPr>
        <w:t>1</w:t>
      </w:r>
      <w:r>
        <w:rPr>
          <w:lang w:eastAsia="zh-CN"/>
        </w:rPr>
        <w:t>.1</w:t>
      </w:r>
      <w:r>
        <w:tab/>
      </w:r>
      <w:r>
        <w:rPr>
          <w:rFonts w:hint="eastAsia"/>
          <w:lang w:eastAsia="zh-CN"/>
        </w:rPr>
        <w:t>Overview</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4F564BC" w14:textId="465BCE6A"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0"/>
      </w:pPr>
      <w:bookmarkStart w:id="189" w:name="_Toc28012755"/>
      <w:bookmarkStart w:id="190" w:name="_Toc34266225"/>
      <w:bookmarkStart w:id="191" w:name="_Toc36102396"/>
      <w:bookmarkStart w:id="192" w:name="_Toc43563438"/>
      <w:bookmarkStart w:id="193" w:name="_Toc45133981"/>
      <w:bookmarkStart w:id="194" w:name="_Toc50031911"/>
      <w:bookmarkStart w:id="195" w:name="_Toc51762831"/>
      <w:bookmarkStart w:id="196" w:name="_Toc56640898"/>
      <w:bookmarkStart w:id="197" w:name="_Toc59017866"/>
      <w:bookmarkStart w:id="198" w:name="_Toc66231734"/>
      <w:bookmarkStart w:id="199" w:name="_Toc68168895"/>
      <w:bookmarkStart w:id="200" w:name="_Toc70550541"/>
      <w:bookmarkStart w:id="201" w:name="_Toc73564346"/>
      <w:bookmarkStart w:id="202" w:name="_Toc81244730"/>
      <w:bookmarkStart w:id="203" w:name="_Toc89426536"/>
      <w:bookmarkStart w:id="204" w:name="_Toc94020321"/>
      <w:bookmarkStart w:id="205" w:name="_Toc97034851"/>
      <w:bookmarkStart w:id="206" w:name="_Toc97037728"/>
      <w:bookmarkStart w:id="207" w:name="_Toc100939937"/>
      <w:bookmarkStart w:id="208" w:name="_Toc104546803"/>
      <w:r>
        <w:t>4.2.</w:t>
      </w:r>
      <w:r>
        <w:rPr>
          <w:rFonts w:hint="eastAsia"/>
        </w:rPr>
        <w:t>1</w:t>
      </w:r>
      <w:r>
        <w:t>.2</w:t>
      </w:r>
      <w:r>
        <w:rPr>
          <w:rFonts w:hint="eastAsia"/>
        </w:rPr>
        <w:tab/>
      </w:r>
      <w:r>
        <w:t>Service Architecture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48AC9E2" w14:textId="24835DC0"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6.5pt" o:ole="">
            <v:imagedata r:id="rId12" o:title=""/>
          </v:shape>
          <o:OLEObject Type="Embed" ProgID="Visio.Drawing.15" ShapeID="_x0000_i1025" DrawAspect="Content" ObjectID="_1716147766"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5pt;height:119.25pt" o:ole="">
            <v:imagedata r:id="rId14" o:title=""/>
          </v:shape>
          <o:OLEObject Type="Embed" ProgID="Visio.Drawing.15" ShapeID="_x0000_i1026" DrawAspect="Content" ObjectID="_1716147767" r:id="rId15"/>
        </w:object>
      </w:r>
    </w:p>
    <w:p w14:paraId="3235CB29" w14:textId="5B52D633" w:rsidR="00E95463" w:rsidRPr="00A04141" w:rsidRDefault="00061687" w:rsidP="001F1A2F">
      <w:pPr>
        <w:pStyle w:val="TF"/>
      </w:pPr>
      <w:r w:rsidRPr="00376A4A">
        <w:t>Figure</w:t>
      </w:r>
      <w:r>
        <w:t> </w:t>
      </w:r>
      <w:r w:rsidR="00E95463" w:rsidRPr="00376A4A">
        <w:t>4.</w:t>
      </w:r>
      <w:r w:rsidR="00E95463">
        <w:t>2</w:t>
      </w:r>
      <w:r w:rsidR="00E95463" w:rsidRPr="00376A4A">
        <w:t>.</w:t>
      </w:r>
      <w:r w:rsidR="00E95463">
        <w:t>1.2</w:t>
      </w:r>
      <w:r w:rsidR="00E95463" w:rsidRPr="00376A4A">
        <w:t>-</w:t>
      </w:r>
      <w:r w:rsidR="00E95463">
        <w:t>2</w:t>
      </w:r>
      <w:r w:rsidR="00E95463" w:rsidRPr="00376A4A">
        <w:t xml:space="preserve">: </w:t>
      </w:r>
      <w:bookmarkStart w:id="209" w:name="_Hlk68599672"/>
      <w:r w:rsidR="00E95463">
        <w:t>Nadrf_DataManagement</w:t>
      </w:r>
      <w:r w:rsidR="00E95463" w:rsidRPr="00376A4A">
        <w:t xml:space="preserve"> service </w:t>
      </w:r>
      <w:bookmarkEnd w:id="209"/>
      <w:r w:rsidR="00E95463">
        <w:t>a</w:t>
      </w:r>
      <w:r w:rsidR="00E95463" w:rsidRPr="00376A4A">
        <w:t>rchitecture, reference point representation</w:t>
      </w:r>
    </w:p>
    <w:p w14:paraId="54BFA11A" w14:textId="77777777" w:rsidR="00E95463" w:rsidRDefault="00E95463" w:rsidP="00E95463">
      <w:pPr>
        <w:pStyle w:val="40"/>
        <w:rPr>
          <w:lang w:val="en-US"/>
        </w:rPr>
      </w:pPr>
      <w:bookmarkStart w:id="210" w:name="_Toc28012756"/>
      <w:bookmarkStart w:id="211" w:name="_Toc34266226"/>
      <w:bookmarkStart w:id="212" w:name="_Toc36102397"/>
      <w:bookmarkStart w:id="213" w:name="_Toc43563439"/>
      <w:bookmarkStart w:id="214" w:name="_Toc45133982"/>
      <w:bookmarkStart w:id="215" w:name="_Toc50031912"/>
      <w:bookmarkStart w:id="216" w:name="_Toc51762832"/>
      <w:bookmarkStart w:id="217" w:name="_Toc56640899"/>
      <w:bookmarkStart w:id="218" w:name="_Toc59017867"/>
      <w:bookmarkStart w:id="219" w:name="_Toc66231735"/>
      <w:bookmarkStart w:id="220" w:name="_Toc68168896"/>
      <w:bookmarkStart w:id="221" w:name="_Toc70550542"/>
      <w:bookmarkStart w:id="222" w:name="_Toc73564347"/>
      <w:bookmarkStart w:id="223" w:name="_Toc81244731"/>
      <w:bookmarkStart w:id="224" w:name="_Toc89426537"/>
      <w:bookmarkStart w:id="225" w:name="_Toc94020322"/>
      <w:bookmarkStart w:id="226" w:name="_Toc97034852"/>
      <w:bookmarkStart w:id="227" w:name="_Toc97037729"/>
      <w:bookmarkStart w:id="228" w:name="_Toc100939938"/>
      <w:bookmarkStart w:id="229" w:name="_Toc104546804"/>
      <w:r>
        <w:rPr>
          <w:lang w:val="en-US"/>
        </w:rPr>
        <w:t>4.2.</w:t>
      </w:r>
      <w:r>
        <w:rPr>
          <w:rFonts w:hint="eastAsia"/>
          <w:lang w:val="en-US" w:eastAsia="zh-CN"/>
        </w:rPr>
        <w:t>1.3</w:t>
      </w:r>
      <w:r>
        <w:rPr>
          <w:lang w:val="en-US"/>
        </w:rPr>
        <w:tab/>
        <w:t>Network Functions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6943C65" w14:textId="77777777" w:rsidR="00E95463" w:rsidRDefault="00E95463" w:rsidP="00E95463">
      <w:pPr>
        <w:pStyle w:val="5"/>
        <w:rPr>
          <w:lang w:eastAsia="zh-CN"/>
        </w:rPr>
      </w:pPr>
      <w:bookmarkStart w:id="230" w:name="_Toc28012757"/>
      <w:bookmarkStart w:id="231" w:name="_Toc34266227"/>
      <w:bookmarkStart w:id="232" w:name="_Toc36102398"/>
      <w:bookmarkStart w:id="233" w:name="_Toc43563440"/>
      <w:bookmarkStart w:id="234" w:name="_Toc45133983"/>
      <w:bookmarkStart w:id="235" w:name="_Toc50031913"/>
      <w:bookmarkStart w:id="236" w:name="_Toc51762833"/>
      <w:bookmarkStart w:id="237" w:name="_Toc56640900"/>
      <w:bookmarkStart w:id="238" w:name="_Toc59017868"/>
      <w:bookmarkStart w:id="239" w:name="_Toc66231736"/>
      <w:bookmarkStart w:id="240" w:name="_Toc68168897"/>
      <w:bookmarkStart w:id="241" w:name="_Toc70550543"/>
      <w:bookmarkStart w:id="242" w:name="_Toc73564348"/>
      <w:bookmarkStart w:id="243" w:name="_Toc81244732"/>
      <w:bookmarkStart w:id="244" w:name="_Toc89426538"/>
      <w:bookmarkStart w:id="245" w:name="_Toc94020323"/>
      <w:bookmarkStart w:id="246" w:name="_Toc97034853"/>
      <w:bookmarkStart w:id="247" w:name="_Toc97037730"/>
      <w:bookmarkStart w:id="248" w:name="_Toc100939939"/>
      <w:bookmarkStart w:id="249" w:name="_Toc104546805"/>
      <w:r>
        <w:t>4.2.</w:t>
      </w:r>
      <w:r>
        <w:rPr>
          <w:rFonts w:hint="eastAsia"/>
          <w:lang w:eastAsia="zh-CN"/>
        </w:rPr>
        <w:t>1.3.1</w:t>
      </w:r>
      <w:r>
        <w:tab/>
      </w:r>
      <w:bookmarkEnd w:id="230"/>
      <w:bookmarkEnd w:id="231"/>
      <w:bookmarkEnd w:id="232"/>
      <w:bookmarkEnd w:id="233"/>
      <w:bookmarkEnd w:id="234"/>
      <w:bookmarkEnd w:id="235"/>
      <w:bookmarkEnd w:id="236"/>
      <w:bookmarkEnd w:id="237"/>
      <w:bookmarkEnd w:id="238"/>
      <w:bookmarkEnd w:id="239"/>
      <w:bookmarkEnd w:id="240"/>
      <w:bookmarkEnd w:id="241"/>
      <w:bookmarkEnd w:id="242"/>
      <w:r>
        <w:t>Analytics Data Repository Function (ADRF)</w:t>
      </w:r>
      <w:bookmarkEnd w:id="243"/>
      <w:bookmarkEnd w:id="244"/>
      <w:bookmarkEnd w:id="245"/>
      <w:bookmarkEnd w:id="246"/>
      <w:bookmarkEnd w:id="247"/>
      <w:bookmarkEnd w:id="248"/>
      <w:bookmarkEnd w:id="249"/>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250" w:name="_Toc28012758"/>
      <w:bookmarkStart w:id="251" w:name="_Toc34266228"/>
      <w:bookmarkStart w:id="252" w:name="_Toc36102399"/>
      <w:bookmarkStart w:id="253" w:name="_Toc43563441"/>
      <w:bookmarkStart w:id="254" w:name="_Toc45133984"/>
      <w:bookmarkStart w:id="255" w:name="_Toc50031914"/>
      <w:bookmarkStart w:id="256" w:name="_Toc51762834"/>
      <w:bookmarkStart w:id="257" w:name="_Toc56640901"/>
      <w:bookmarkStart w:id="258" w:name="_Toc59017869"/>
      <w:bookmarkStart w:id="259" w:name="_Toc66231737"/>
      <w:bookmarkStart w:id="260" w:name="_Toc68168898"/>
      <w:bookmarkStart w:id="261" w:name="_Toc70550544"/>
      <w:bookmarkStart w:id="262" w:name="_Toc73564349"/>
      <w:bookmarkStart w:id="263" w:name="_Toc81244733"/>
      <w:bookmarkStart w:id="264" w:name="_Toc89426539"/>
      <w:bookmarkStart w:id="265" w:name="_Toc94020324"/>
      <w:bookmarkStart w:id="266" w:name="_Toc97034854"/>
      <w:bookmarkStart w:id="267" w:name="_Toc97037731"/>
      <w:bookmarkStart w:id="268" w:name="_Toc100939940"/>
      <w:bookmarkStart w:id="269" w:name="_Toc104546806"/>
      <w:r>
        <w:t>4.2.</w:t>
      </w:r>
      <w:r>
        <w:rPr>
          <w:lang w:eastAsia="zh-CN"/>
        </w:rPr>
        <w:t>1.3.2</w:t>
      </w:r>
      <w:r>
        <w:tab/>
      </w:r>
      <w:r>
        <w:rPr>
          <w:lang w:eastAsia="zh-CN"/>
        </w:rPr>
        <w:t>NF Service Consumers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lastRenderedPageBreak/>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270" w:name="_Toc72766423"/>
      <w:bookmarkStart w:id="271" w:name="_Toc72766996"/>
      <w:bookmarkStart w:id="272" w:name="_Toc73042448"/>
      <w:bookmarkStart w:id="273" w:name="_Toc81242792"/>
      <w:bookmarkStart w:id="274" w:name="_Toc89426540"/>
      <w:bookmarkStart w:id="275" w:name="_Toc94020325"/>
      <w:bookmarkStart w:id="276" w:name="_Toc97034855"/>
      <w:bookmarkStart w:id="277" w:name="_Toc97037732"/>
      <w:bookmarkStart w:id="278" w:name="_Toc100939941"/>
      <w:bookmarkStart w:id="279" w:name="_Toc104546807"/>
      <w:r>
        <w:t>4.2.2</w:t>
      </w:r>
      <w:r>
        <w:tab/>
        <w:t>Service Operations</w:t>
      </w:r>
      <w:bookmarkEnd w:id="270"/>
      <w:bookmarkEnd w:id="271"/>
      <w:bookmarkEnd w:id="272"/>
      <w:bookmarkEnd w:id="273"/>
      <w:bookmarkEnd w:id="274"/>
      <w:bookmarkEnd w:id="275"/>
      <w:bookmarkEnd w:id="276"/>
      <w:bookmarkEnd w:id="277"/>
      <w:bookmarkEnd w:id="278"/>
      <w:bookmarkEnd w:id="279"/>
    </w:p>
    <w:p w14:paraId="5268E852" w14:textId="77777777" w:rsidR="00876C3C" w:rsidRDefault="00A10542">
      <w:pPr>
        <w:pStyle w:val="40"/>
      </w:pPr>
      <w:bookmarkStart w:id="280" w:name="_Toc72766424"/>
      <w:bookmarkStart w:id="281" w:name="_Toc72766997"/>
      <w:bookmarkStart w:id="282" w:name="_Toc73042449"/>
      <w:bookmarkStart w:id="283" w:name="_Toc81242793"/>
      <w:bookmarkStart w:id="284" w:name="_Toc89426541"/>
      <w:bookmarkStart w:id="285" w:name="_Toc94020326"/>
      <w:bookmarkStart w:id="286" w:name="_Toc97034856"/>
      <w:bookmarkStart w:id="287" w:name="_Toc97037733"/>
      <w:bookmarkStart w:id="288" w:name="_Toc100939942"/>
      <w:bookmarkStart w:id="289" w:name="_Toc104546808"/>
      <w:r>
        <w:t>4.2.2.1</w:t>
      </w:r>
      <w:r>
        <w:tab/>
        <w:t>Introduction</w:t>
      </w:r>
      <w:bookmarkEnd w:id="280"/>
      <w:bookmarkEnd w:id="281"/>
      <w:bookmarkEnd w:id="282"/>
      <w:bookmarkEnd w:id="283"/>
      <w:bookmarkEnd w:id="284"/>
      <w:bookmarkEnd w:id="285"/>
      <w:bookmarkEnd w:id="286"/>
      <w:bookmarkEnd w:id="287"/>
      <w:bookmarkEnd w:id="288"/>
      <w:bookmarkEnd w:id="289"/>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ED6BC6">
        <w:trPr>
          <w:cantSplit/>
          <w:tblHeader/>
        </w:trPr>
        <w:tc>
          <w:tcPr>
            <w:tcW w:w="3235" w:type="dxa"/>
            <w:shd w:val="clear" w:color="000000" w:fill="C0C0C0"/>
            <w:hideMark/>
          </w:tcPr>
          <w:p w14:paraId="7088D55A" w14:textId="77777777" w:rsidR="00E95463" w:rsidRDefault="00E95463" w:rsidP="00584334">
            <w:pPr>
              <w:pStyle w:val="TAH"/>
            </w:pPr>
            <w:r>
              <w:t>Service operation name</w:t>
            </w:r>
          </w:p>
        </w:tc>
        <w:tc>
          <w:tcPr>
            <w:tcW w:w="4395" w:type="dxa"/>
            <w:shd w:val="clear" w:color="000000" w:fill="C0C0C0"/>
            <w:hideMark/>
          </w:tcPr>
          <w:p w14:paraId="4C6DD9C7" w14:textId="77777777" w:rsidR="00E95463" w:rsidRDefault="00E95463" w:rsidP="00584334">
            <w:pPr>
              <w:pStyle w:val="TAH"/>
            </w:pPr>
            <w:r>
              <w:t>Description</w:t>
            </w:r>
          </w:p>
        </w:tc>
        <w:tc>
          <w:tcPr>
            <w:tcW w:w="1985" w:type="dxa"/>
            <w:shd w:val="clear" w:color="000000" w:fill="C0C0C0"/>
            <w:hideMark/>
          </w:tcPr>
          <w:p w14:paraId="2D487957" w14:textId="77777777" w:rsidR="00E95463" w:rsidRDefault="00E95463" w:rsidP="00584334">
            <w:pPr>
              <w:pStyle w:val="TAH"/>
            </w:pPr>
            <w:r>
              <w:t>Initiated by</w:t>
            </w:r>
          </w:p>
        </w:tc>
      </w:tr>
      <w:tr w:rsidR="00E95463" w14:paraId="05E14B37" w14:textId="77777777" w:rsidTr="00ED6BC6">
        <w:trPr>
          <w:cantSplit/>
        </w:trPr>
        <w:tc>
          <w:tcPr>
            <w:tcW w:w="3235" w:type="dxa"/>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Pr>
          <w:p w14:paraId="7862EB14" w14:textId="13F03FBE" w:rsidR="00E95463" w:rsidRDefault="00E95463" w:rsidP="00584334">
            <w:pPr>
              <w:pStyle w:val="TAL"/>
            </w:pPr>
            <w:r w:rsidRPr="00E50277">
              <w:t>NF service consumer</w:t>
            </w:r>
            <w:r>
              <w:t xml:space="preserve"> (DCCF, NWDAF, MFAF)</w:t>
            </w:r>
          </w:p>
        </w:tc>
      </w:tr>
      <w:tr w:rsidR="00E95463" w14:paraId="44752151" w14:textId="77777777" w:rsidTr="00ED6BC6">
        <w:trPr>
          <w:cantSplit/>
        </w:trPr>
        <w:tc>
          <w:tcPr>
            <w:tcW w:w="3235" w:type="dxa"/>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0F3A239E" w14:textId="02CA0E01" w:rsidR="00E95463" w:rsidRDefault="00E95463" w:rsidP="00584334">
            <w:pPr>
              <w:pStyle w:val="TAL"/>
            </w:pPr>
            <w:r w:rsidRPr="00E50277">
              <w:t>NF service consumer</w:t>
            </w:r>
            <w:r>
              <w:t xml:space="preserve"> (DCCF, NWDAF)</w:t>
            </w:r>
          </w:p>
        </w:tc>
      </w:tr>
      <w:tr w:rsidR="00E95463" w14:paraId="4FB1ED37" w14:textId="77777777" w:rsidTr="00ED6BC6">
        <w:trPr>
          <w:cantSplit/>
        </w:trPr>
        <w:tc>
          <w:tcPr>
            <w:tcW w:w="3235" w:type="dxa"/>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Pr>
          <w:p w14:paraId="744D2C85" w14:textId="1C87F5C3" w:rsidR="00E95463" w:rsidRDefault="00E95463" w:rsidP="00584334">
            <w:pPr>
              <w:pStyle w:val="TAL"/>
            </w:pPr>
            <w:r w:rsidRPr="00E50277">
              <w:t>NF service consumer</w:t>
            </w:r>
            <w:r>
              <w:t xml:space="preserve"> (DCCF, NWDAF)</w:t>
            </w:r>
          </w:p>
        </w:tc>
      </w:tr>
      <w:tr w:rsidR="00E95463" w14:paraId="4300A182" w14:textId="77777777" w:rsidTr="00ED6BC6">
        <w:trPr>
          <w:cantSplit/>
        </w:trPr>
        <w:tc>
          <w:tcPr>
            <w:tcW w:w="3235" w:type="dxa"/>
          </w:tcPr>
          <w:p w14:paraId="77E63D68" w14:textId="77777777" w:rsidR="00E95463" w:rsidRPr="005B5F28" w:rsidRDefault="00E95463" w:rsidP="00584334">
            <w:pPr>
              <w:pStyle w:val="TAL"/>
            </w:pPr>
            <w:r w:rsidRPr="005B5F28">
              <w:rPr>
                <w:rFonts w:hint="eastAsia"/>
              </w:rPr>
              <w:t>Nadrf_DataManagement_RetrievalRequest</w:t>
            </w:r>
          </w:p>
        </w:tc>
        <w:tc>
          <w:tcPr>
            <w:tcW w:w="4395" w:type="dxa"/>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Pr>
          <w:p w14:paraId="507F698A" w14:textId="26EBF291" w:rsidR="00E95463" w:rsidRDefault="00E95463" w:rsidP="00584334">
            <w:pPr>
              <w:pStyle w:val="TAL"/>
            </w:pPr>
            <w:r w:rsidRPr="00E50277">
              <w:t>NF service consumer</w:t>
            </w:r>
            <w:r>
              <w:t xml:space="preserve"> (DCCF, NWDAF)</w:t>
            </w:r>
          </w:p>
        </w:tc>
      </w:tr>
      <w:tr w:rsidR="00E95463" w14:paraId="16F8FD9B" w14:textId="77777777" w:rsidTr="00ED6BC6">
        <w:trPr>
          <w:cantSplit/>
        </w:trPr>
        <w:tc>
          <w:tcPr>
            <w:tcW w:w="3235" w:type="dxa"/>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Pr>
          <w:p w14:paraId="70F23570" w14:textId="44C55C0C" w:rsidR="00E95463" w:rsidRDefault="00E95463" w:rsidP="00584334">
            <w:pPr>
              <w:pStyle w:val="TAL"/>
            </w:pPr>
            <w:r w:rsidRPr="00E50277">
              <w:t>NF service consumer</w:t>
            </w:r>
            <w:r>
              <w:t xml:space="preserve"> (DCCF, NWDAF)</w:t>
            </w:r>
          </w:p>
        </w:tc>
      </w:tr>
      <w:tr w:rsidR="00E95463" w14:paraId="67627599" w14:textId="77777777" w:rsidTr="00ED6BC6">
        <w:trPr>
          <w:cantSplit/>
        </w:trPr>
        <w:tc>
          <w:tcPr>
            <w:tcW w:w="3235" w:type="dxa"/>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Pr>
          <w:p w14:paraId="011395B2" w14:textId="62691B1D" w:rsidR="00E95463" w:rsidRDefault="00E95463" w:rsidP="00584334">
            <w:pPr>
              <w:pStyle w:val="TAL"/>
            </w:pPr>
            <w:r w:rsidRPr="00E50277">
              <w:t>NF service consumer</w:t>
            </w:r>
            <w:r>
              <w:t xml:space="preserve"> (DCCF, NWDAF)</w:t>
            </w:r>
          </w:p>
        </w:tc>
      </w:tr>
      <w:tr w:rsidR="00E95463" w14:paraId="2B88F39C" w14:textId="77777777" w:rsidTr="00ED6BC6">
        <w:trPr>
          <w:cantSplit/>
        </w:trPr>
        <w:tc>
          <w:tcPr>
            <w:tcW w:w="3235" w:type="dxa"/>
          </w:tcPr>
          <w:p w14:paraId="474667AB" w14:textId="77777777" w:rsidR="00E95463" w:rsidRPr="005B5F28" w:rsidRDefault="00E95463" w:rsidP="00584334">
            <w:pPr>
              <w:pStyle w:val="TAL"/>
            </w:pPr>
            <w:r w:rsidRPr="005B5F28">
              <w:rPr>
                <w:rFonts w:hint="eastAsia"/>
              </w:rPr>
              <w:t>Nadrf_DataManagement_RetrievalNotify</w:t>
            </w:r>
          </w:p>
        </w:tc>
        <w:tc>
          <w:tcPr>
            <w:tcW w:w="4395" w:type="dxa"/>
          </w:tcPr>
          <w:p w14:paraId="7303DE70" w14:textId="028BB6E9" w:rsidR="00E95463" w:rsidRPr="005B5F28" w:rsidRDefault="00E95463" w:rsidP="00584334">
            <w:pPr>
              <w:pStyle w:val="TAL"/>
            </w:pPr>
            <w:r w:rsidRPr="005B5F28">
              <w:t xml:space="preserve">This service operation is used by </w:t>
            </w:r>
            <w:r w:rsidR="005A5451">
              <w:t xml:space="preserve">the ADRF to notify </w:t>
            </w:r>
            <w:r w:rsidRPr="005B5F28">
              <w:t>an NF</w:t>
            </w:r>
            <w:r>
              <w:rPr>
                <w:lang w:eastAsia="ja-JP"/>
              </w:rPr>
              <w:t xml:space="preserve"> with either data or analytics, or instructions to fetch the data or analytics from </w:t>
            </w:r>
            <w:r w:rsidR="005A5451">
              <w:rPr>
                <w:lang w:eastAsia="ja-JP"/>
              </w:rPr>
              <w:t xml:space="preserve">the </w:t>
            </w:r>
            <w:r>
              <w:rPr>
                <w:lang w:eastAsia="ja-JP"/>
              </w:rPr>
              <w:t>ADRF.</w:t>
            </w:r>
          </w:p>
        </w:tc>
        <w:tc>
          <w:tcPr>
            <w:tcW w:w="1985" w:type="dxa"/>
          </w:tcPr>
          <w:p w14:paraId="76796E4A" w14:textId="77777777" w:rsidR="00E95463" w:rsidRDefault="00E95463" w:rsidP="00584334">
            <w:pPr>
              <w:pStyle w:val="TAL"/>
            </w:pPr>
            <w:r>
              <w:t>ADRF</w:t>
            </w:r>
          </w:p>
        </w:tc>
      </w:tr>
      <w:tr w:rsidR="00E95463" w14:paraId="42EA1E7A" w14:textId="77777777" w:rsidTr="00ED6BC6">
        <w:trPr>
          <w:cantSplit/>
        </w:trPr>
        <w:tc>
          <w:tcPr>
            <w:tcW w:w="3235" w:type="dxa"/>
          </w:tcPr>
          <w:p w14:paraId="3FF682B6" w14:textId="77777777" w:rsidR="00E95463" w:rsidRPr="005B5F28" w:rsidRDefault="00E95463" w:rsidP="00584334">
            <w:pPr>
              <w:pStyle w:val="TAL"/>
            </w:pPr>
            <w:r w:rsidRPr="005B5F28">
              <w:rPr>
                <w:rFonts w:hint="eastAsia"/>
              </w:rPr>
              <w:t>Nadrf_DataManagement_Delete</w:t>
            </w:r>
          </w:p>
        </w:tc>
        <w:tc>
          <w:tcPr>
            <w:tcW w:w="4395" w:type="dxa"/>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Pr>
          <w:p w14:paraId="202191FB" w14:textId="44F4B6BA" w:rsidR="00E95463" w:rsidRDefault="00E95463" w:rsidP="00584334">
            <w:pPr>
              <w:pStyle w:val="TAL"/>
            </w:pPr>
            <w:r w:rsidRPr="00E50277">
              <w:t>NF service consumer</w:t>
            </w:r>
            <w:r>
              <w:t xml:space="preserve"> (DCCF, NWDAF)</w:t>
            </w:r>
          </w:p>
        </w:tc>
      </w:tr>
    </w:tbl>
    <w:p w14:paraId="2AA0156C" w14:textId="77777777" w:rsidR="00E95463" w:rsidRPr="00E95463" w:rsidRDefault="00E95463" w:rsidP="00E95463"/>
    <w:p w14:paraId="5A62A7AD" w14:textId="77777777" w:rsidR="007E79B2" w:rsidRDefault="007E79B2" w:rsidP="007E79B2">
      <w:pPr>
        <w:pStyle w:val="40"/>
      </w:pPr>
      <w:bookmarkStart w:id="290" w:name="_Toc89426542"/>
      <w:bookmarkStart w:id="291" w:name="_Toc94020327"/>
      <w:bookmarkStart w:id="292" w:name="_Toc97034857"/>
      <w:bookmarkStart w:id="293" w:name="_Toc97037734"/>
      <w:bookmarkStart w:id="294" w:name="_Toc100939943"/>
      <w:bookmarkStart w:id="295" w:name="_Toc104546809"/>
      <w:bookmarkStart w:id="296" w:name="_Toc510696592"/>
      <w:bookmarkStart w:id="297" w:name="_Toc35971384"/>
      <w:bookmarkStart w:id="298" w:name="_Toc67903508"/>
      <w:bookmarkStart w:id="299" w:name="_Toc73173215"/>
      <w:bookmarkStart w:id="300" w:name="_Toc76110434"/>
      <w:bookmarkStart w:id="301" w:name="_Toc72766425"/>
      <w:bookmarkStart w:id="302" w:name="_Toc72766998"/>
      <w:bookmarkStart w:id="303" w:name="_Toc73042450"/>
      <w:bookmarkStart w:id="304" w:name="_Toc81242794"/>
      <w:bookmarkStart w:id="305" w:name="_Toc510696608"/>
      <w:bookmarkStart w:id="306" w:name="_Toc35971399"/>
      <w:bookmarkStart w:id="307" w:name="_Toc68594633"/>
      <w:r>
        <w:t>4.2.2.2</w:t>
      </w:r>
      <w:r>
        <w:tab/>
        <w:t>Nadrf_DataManagement_StorageRequest service operation</w:t>
      </w:r>
      <w:bookmarkEnd w:id="290"/>
      <w:bookmarkEnd w:id="291"/>
      <w:bookmarkEnd w:id="292"/>
      <w:bookmarkEnd w:id="293"/>
      <w:bookmarkEnd w:id="294"/>
      <w:bookmarkEnd w:id="295"/>
    </w:p>
    <w:p w14:paraId="15C770B7" w14:textId="77777777" w:rsidR="007E79B2" w:rsidRDefault="007E79B2" w:rsidP="007E79B2">
      <w:pPr>
        <w:pStyle w:val="5"/>
      </w:pPr>
      <w:bookmarkStart w:id="308" w:name="_Toc89426543"/>
      <w:bookmarkStart w:id="309" w:name="_Toc94020328"/>
      <w:bookmarkStart w:id="310" w:name="_Toc97034858"/>
      <w:bookmarkStart w:id="311" w:name="_Toc97037735"/>
      <w:bookmarkStart w:id="312" w:name="_Toc100939944"/>
      <w:bookmarkStart w:id="313" w:name="_Toc104546810"/>
      <w:r>
        <w:t>4.2.2.2.1</w:t>
      </w:r>
      <w:r>
        <w:tab/>
        <w:t>General</w:t>
      </w:r>
      <w:bookmarkEnd w:id="308"/>
      <w:bookmarkEnd w:id="309"/>
      <w:bookmarkEnd w:id="310"/>
      <w:bookmarkEnd w:id="311"/>
      <w:bookmarkEnd w:id="312"/>
      <w:bookmarkEnd w:id="313"/>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
      </w:pPr>
      <w:bookmarkStart w:id="314" w:name="_Toc89426544"/>
      <w:bookmarkStart w:id="315" w:name="_Toc94020329"/>
      <w:bookmarkStart w:id="316" w:name="_Toc97034859"/>
      <w:bookmarkStart w:id="317" w:name="_Toc97037736"/>
      <w:bookmarkStart w:id="318" w:name="_Toc100939945"/>
      <w:bookmarkStart w:id="319" w:name="_Toc104546811"/>
      <w:r>
        <w:t>4.2.2.2.2</w:t>
      </w:r>
      <w:r>
        <w:tab/>
        <w:t>Request Storage of data or analytics</w:t>
      </w:r>
      <w:bookmarkEnd w:id="314"/>
      <w:bookmarkEnd w:id="315"/>
      <w:bookmarkEnd w:id="316"/>
      <w:bookmarkEnd w:id="317"/>
      <w:bookmarkEnd w:id="318"/>
      <w:bookmarkEnd w:id="319"/>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25pt;height:149.25pt" o:ole="">
            <v:imagedata r:id="rId16" o:title=""/>
          </v:shape>
          <o:OLEObject Type="Embed" ProgID="Visio.Drawing.15" ShapeID="_x0000_i1027" DrawAspect="Content" ObjectID="_1716147768" r:id="rId17"/>
        </w:object>
      </w:r>
    </w:p>
    <w:p w14:paraId="46EC0F29" w14:textId="7B12CC3E" w:rsidR="007E79B2" w:rsidRDefault="00061687" w:rsidP="007E79B2">
      <w:pPr>
        <w:pStyle w:val="TF"/>
      </w:pPr>
      <w:r>
        <w:t>Figure </w:t>
      </w:r>
      <w:r w:rsidR="007E79B2">
        <w:t>4.2.2.2.2-1: NF service consumer requesting to store data or analytics</w:t>
      </w:r>
    </w:p>
    <w:p w14:paraId="690E606C" w14:textId="1B327317" w:rsidR="007E79B2" w:rsidRDefault="007E79B2" w:rsidP="007E79B2">
      <w:r>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w:t>
      </w:r>
      <w:r w:rsidR="00FF2087">
        <w:t>&lt;apiVersion&gt;</w:t>
      </w:r>
      <w:r>
        <w:t>/data-store-records"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17756D60" w14:textId="77777777" w:rsidR="00A251CC" w:rsidRDefault="007E79B2" w:rsidP="00A251CC">
      <w:pPr>
        <w:pStyle w:val="B2"/>
      </w:pPr>
      <w:r>
        <w:t>-</w:t>
      </w:r>
      <w:r>
        <w:tab/>
        <w:t>analytics subscription notification(s) within the "anaNotifications" attribute</w:t>
      </w:r>
      <w:r w:rsidR="00A251CC">
        <w:t xml:space="preserve"> together with the corresponding subscription information</w:t>
      </w:r>
      <w:r w:rsidR="00A251CC" w:rsidRPr="00CF4337">
        <w:t xml:space="preserve"> </w:t>
      </w:r>
      <w:r w:rsidR="00A251CC">
        <w:t>within the "anaSub" attribute</w:t>
      </w:r>
      <w:r>
        <w:t>;</w:t>
      </w:r>
    </w:p>
    <w:p w14:paraId="01DE18BE" w14:textId="0EF1ACE2" w:rsidR="007E79B2" w:rsidRDefault="00A251CC" w:rsidP="00A251CC">
      <w:pPr>
        <w:pStyle w:val="B2"/>
      </w:pPr>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53B37243" w14:textId="10C0F1DC" w:rsidR="007E79B2" w:rsidRDefault="007E79B2" w:rsidP="007E79B2">
      <w:r>
        <w:t>Upon the reception of an HTTP POST request with "{apiRoot}/nadrf-datamanagement/</w:t>
      </w:r>
      <w:r w:rsidR="00FF2087">
        <w:t>&lt;apiVersion&gt;</w:t>
      </w:r>
      <w:r>
        <w:t xml:space="preserve">/data-store-records"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5387C236" w:rsidR="007E79B2" w:rsidRDefault="007E79B2" w:rsidP="007E79B2">
      <w:pPr>
        <w:pStyle w:val="B1"/>
      </w:pPr>
      <w:r>
        <w:t>-</w:t>
      </w:r>
      <w:r>
        <w:tab/>
        <w:t>store the data or analytics.</w:t>
      </w:r>
    </w:p>
    <w:p w14:paraId="1A32781F" w14:textId="0C8F6B61"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p>
    <w:p w14:paraId="6C6B8D39" w14:textId="550B383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w:t>
      </w:r>
      <w:r w:rsidR="00FF2087">
        <w:t>&lt;apiVersion&gt;</w:t>
      </w:r>
      <w:r>
        <w:t>/data-store-records/{storeTransId}".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0"/>
      </w:pPr>
      <w:bookmarkStart w:id="320" w:name="_Toc89426545"/>
      <w:bookmarkStart w:id="321" w:name="_Toc94020330"/>
      <w:bookmarkStart w:id="322" w:name="_Toc97034860"/>
      <w:bookmarkStart w:id="323" w:name="_Toc97037737"/>
      <w:bookmarkStart w:id="324" w:name="_Toc100939946"/>
      <w:bookmarkStart w:id="325" w:name="_Toc104546812"/>
      <w:r>
        <w:t>4.2.2.3</w:t>
      </w:r>
      <w:r>
        <w:tab/>
        <w:t>Nadrf_DataManagement_StorageSubscriptionRequest service operation</w:t>
      </w:r>
      <w:bookmarkEnd w:id="320"/>
      <w:bookmarkEnd w:id="321"/>
      <w:bookmarkEnd w:id="322"/>
      <w:bookmarkEnd w:id="323"/>
      <w:bookmarkEnd w:id="324"/>
      <w:bookmarkEnd w:id="325"/>
    </w:p>
    <w:p w14:paraId="5C2866AB" w14:textId="77777777" w:rsidR="00277C0C" w:rsidRDefault="00277C0C" w:rsidP="00277C0C">
      <w:pPr>
        <w:pStyle w:val="5"/>
      </w:pPr>
      <w:bookmarkStart w:id="326" w:name="_Toc89426546"/>
      <w:bookmarkStart w:id="327" w:name="_Toc94020331"/>
      <w:bookmarkStart w:id="328" w:name="_Toc97034861"/>
      <w:bookmarkStart w:id="329" w:name="_Toc97037738"/>
      <w:bookmarkStart w:id="330" w:name="_Toc100939947"/>
      <w:bookmarkStart w:id="331" w:name="_Toc104546813"/>
      <w:r>
        <w:t>4.2.2.3.1</w:t>
      </w:r>
      <w:r>
        <w:tab/>
        <w:t>General</w:t>
      </w:r>
      <w:bookmarkEnd w:id="326"/>
      <w:bookmarkEnd w:id="327"/>
      <w:bookmarkEnd w:id="328"/>
      <w:bookmarkEnd w:id="329"/>
      <w:bookmarkEnd w:id="330"/>
      <w:bookmarkEnd w:id="331"/>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463B1D62" w:rsidR="00277C0C" w:rsidRPr="004D666A" w:rsidRDefault="00277C0C" w:rsidP="00277C0C">
      <w:pPr>
        <w:pStyle w:val="5"/>
      </w:pPr>
      <w:bookmarkStart w:id="332" w:name="_Toc89426547"/>
      <w:bookmarkStart w:id="333" w:name="_Toc94020332"/>
      <w:bookmarkStart w:id="334" w:name="_Toc97034862"/>
      <w:bookmarkStart w:id="335" w:name="_Toc97037739"/>
      <w:bookmarkStart w:id="336" w:name="_Toc100939948"/>
      <w:bookmarkStart w:id="337" w:name="_Toc104546814"/>
      <w:r>
        <w:t>4.2.2.3.2</w:t>
      </w:r>
      <w:r>
        <w:tab/>
        <w:t>Requesting subscription and stor</w:t>
      </w:r>
      <w:r w:rsidR="00D64EDE">
        <w:t>ag</w:t>
      </w:r>
      <w:r>
        <w:t>e of data or analytics</w:t>
      </w:r>
      <w:bookmarkEnd w:id="332"/>
      <w:bookmarkEnd w:id="333"/>
      <w:bookmarkEnd w:id="334"/>
      <w:bookmarkEnd w:id="335"/>
      <w:bookmarkEnd w:id="336"/>
      <w:bookmarkEnd w:id="337"/>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6pt;height:151.5pt" o:ole="">
            <v:imagedata r:id="rId18" o:title=""/>
          </v:shape>
          <o:OLEObject Type="Embed" ProgID="Visio.Drawing.15" ShapeID="_x0000_i1028" DrawAspect="Content" ObjectID="_1716147769" r:id="rId19"/>
        </w:object>
      </w:r>
    </w:p>
    <w:p w14:paraId="23CBAAA1" w14:textId="2A79B2FD" w:rsidR="00277C0C" w:rsidRDefault="00061687" w:rsidP="00277C0C">
      <w:pPr>
        <w:pStyle w:val="TF"/>
      </w:pPr>
      <w:r>
        <w:t>Figure </w:t>
      </w:r>
      <w:r w:rsidR="00277C0C">
        <w:t>4.2.2.3.2-1: NF service consumer requesting that the ADRF subscribes to and subsequently stores data or analytics</w:t>
      </w:r>
    </w:p>
    <w:p w14:paraId="575DACAB" w14:textId="19D44F2E"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send an HTTP POST request with "{apiRoot}/nadrf-datamanagement/</w:t>
      </w:r>
      <w:r w:rsidR="00FF2087">
        <w:t>&lt;apiVersion&gt;</w:t>
      </w:r>
      <w:r>
        <w:t xml:space="preserve">/request-storage-sub"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2D5CB786" w14:textId="77777777" w:rsidR="00D64EDE" w:rsidRDefault="00277C0C" w:rsidP="00D64EDE">
      <w:pPr>
        <w:pStyle w:val="B2"/>
      </w:pPr>
      <w:r>
        <w:t>-</w:t>
      </w:r>
      <w:r>
        <w:tab/>
        <w:t>analytics subscription information within the "anaSub" attribute;</w:t>
      </w:r>
    </w:p>
    <w:p w14:paraId="47F25F5E" w14:textId="56B9B948" w:rsidR="00277C0C" w:rsidRDefault="00D64EDE" w:rsidP="00D64EDE">
      <w:pPr>
        <w:pStyle w:val="B2"/>
      </w:pPr>
      <w:r>
        <w:t>-</w:t>
      </w:r>
      <w:r>
        <w:tab/>
        <w:t>data subscription information within the "dataSub"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2E05E822" w:rsidR="00277C0C" w:rsidRDefault="00277C0C" w:rsidP="00277C0C">
      <w:r>
        <w:t>Upon the reception of an HTTP POST request with "{apiRoot}/nadrf-datamanagement/</w:t>
      </w:r>
      <w:r w:rsidR="00FF2087">
        <w:t>&lt;apiVersion&gt;</w:t>
      </w:r>
      <w:r>
        <w:t xml:space="preserve">/request-storage-sub"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1DC37EB" w14:textId="28B1B7BA" w:rsidR="00267616" w:rsidRPr="00267616" w:rsidRDefault="00267616" w:rsidP="00267616">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p>
    <w:p w14:paraId="2F9E7379" w14:textId="035AD24F" w:rsidR="00277C0C" w:rsidRDefault="00277C0C" w:rsidP="00277C0C">
      <w:r>
        <w:t>If an error occurs when processing the HTTP POST request, the ADRF shall send an HTTP error response as specified in clause 5.1.7.</w:t>
      </w:r>
    </w:p>
    <w:p w14:paraId="6CC0BCF1" w14:textId="65D77711"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0"/>
      </w:pPr>
      <w:bookmarkStart w:id="338" w:name="_Toc89426548"/>
      <w:bookmarkStart w:id="339" w:name="_Toc94020333"/>
      <w:bookmarkStart w:id="340" w:name="_Toc97034863"/>
      <w:bookmarkStart w:id="341" w:name="_Toc97037740"/>
      <w:bookmarkStart w:id="342" w:name="_Toc100939949"/>
      <w:bookmarkStart w:id="343" w:name="_Toc104546815"/>
      <w:r>
        <w:lastRenderedPageBreak/>
        <w:t>4.2.2.4</w:t>
      </w:r>
      <w:r>
        <w:tab/>
        <w:t>Nadrf_DataManagement_StorageSubscriptionRemoval service operation</w:t>
      </w:r>
      <w:bookmarkEnd w:id="338"/>
      <w:bookmarkEnd w:id="339"/>
      <w:bookmarkEnd w:id="340"/>
      <w:bookmarkEnd w:id="341"/>
      <w:bookmarkEnd w:id="342"/>
      <w:bookmarkEnd w:id="343"/>
    </w:p>
    <w:p w14:paraId="33F5666F" w14:textId="77777777" w:rsidR="009238C8" w:rsidRDefault="009238C8" w:rsidP="009238C8">
      <w:pPr>
        <w:pStyle w:val="5"/>
      </w:pPr>
      <w:bookmarkStart w:id="344" w:name="_Toc89426549"/>
      <w:bookmarkStart w:id="345" w:name="_Toc94020334"/>
      <w:bookmarkStart w:id="346" w:name="_Toc97034864"/>
      <w:bookmarkStart w:id="347" w:name="_Toc97037741"/>
      <w:bookmarkStart w:id="348" w:name="_Toc100939950"/>
      <w:bookmarkStart w:id="349" w:name="_Toc104546816"/>
      <w:r>
        <w:t>4.2.2.4.1</w:t>
      </w:r>
      <w:r>
        <w:tab/>
        <w:t>General</w:t>
      </w:r>
      <w:bookmarkEnd w:id="344"/>
      <w:bookmarkEnd w:id="345"/>
      <w:bookmarkEnd w:id="346"/>
      <w:bookmarkEnd w:id="347"/>
      <w:bookmarkEnd w:id="348"/>
      <w:bookmarkEnd w:id="349"/>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
      </w:pPr>
      <w:bookmarkStart w:id="350" w:name="_Toc89426550"/>
      <w:bookmarkStart w:id="351" w:name="_Toc94020335"/>
      <w:bookmarkStart w:id="352" w:name="_Toc97034865"/>
      <w:bookmarkStart w:id="353" w:name="_Toc97037742"/>
      <w:bookmarkStart w:id="354" w:name="_Toc100939951"/>
      <w:bookmarkStart w:id="355" w:name="_Toc104546817"/>
      <w:r>
        <w:t>4.2.2.4.2</w:t>
      </w:r>
      <w:r>
        <w:tab/>
        <w:t>Requesting removal of subscription of data or analytics</w:t>
      </w:r>
      <w:bookmarkEnd w:id="350"/>
      <w:bookmarkEnd w:id="351"/>
      <w:bookmarkEnd w:id="352"/>
      <w:bookmarkEnd w:id="353"/>
      <w:bookmarkEnd w:id="354"/>
      <w:bookmarkEnd w:id="355"/>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6pt;height:151.5pt" o:ole="">
            <v:imagedata r:id="rId20" o:title=""/>
          </v:shape>
          <o:OLEObject Type="Embed" ProgID="Visio.Drawing.15" ShapeID="_x0000_i1029" DrawAspect="Content" ObjectID="_1716147770" r:id="rId21"/>
        </w:object>
      </w:r>
    </w:p>
    <w:p w14:paraId="37B072E7" w14:textId="33A72630" w:rsidR="009238C8" w:rsidRDefault="00061687" w:rsidP="009238C8">
      <w:pPr>
        <w:pStyle w:val="TF"/>
      </w:pPr>
      <w:r>
        <w:t>Figure </w:t>
      </w:r>
      <w:r w:rsidR="009238C8">
        <w:t>4.2.2.4.2-1: NF service consumer requesting the removal of a subscription to storage of data or analytics</w:t>
      </w:r>
    </w:p>
    <w:p w14:paraId="0734DB9E" w14:textId="2E70BE01"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w:t>
      </w:r>
      <w:r w:rsidR="00B402BC">
        <w:t>&lt;apiVersion&gt;</w:t>
      </w:r>
      <w:r>
        <w:t>/request-storage-sub-removal"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3635F98A" w:rsidR="009238C8" w:rsidRDefault="009238C8" w:rsidP="009238C8">
      <w:r>
        <w:t>Upon the reception of an HTTP POST request with "{apiRoot}/nadrf-datamanagement/</w:t>
      </w:r>
      <w:r w:rsidR="00B402BC">
        <w:t>&lt;apiVersion&gt;</w:t>
      </w:r>
      <w:r>
        <w:t>/request-storage-sub-removal"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0"/>
      </w:pPr>
      <w:bookmarkStart w:id="356" w:name="_Toc89426551"/>
      <w:bookmarkStart w:id="357" w:name="_Toc94020336"/>
      <w:bookmarkStart w:id="358" w:name="_Toc97034866"/>
      <w:bookmarkStart w:id="359" w:name="_Toc97037743"/>
      <w:bookmarkStart w:id="360" w:name="_Toc100939952"/>
      <w:bookmarkStart w:id="361" w:name="_Toc104546818"/>
      <w:r>
        <w:t>4.2.2.5</w:t>
      </w:r>
      <w:r>
        <w:tab/>
        <w:t>Nadrf_DataManagement_RetrievalRequest service operation</w:t>
      </w:r>
      <w:bookmarkEnd w:id="356"/>
      <w:bookmarkEnd w:id="357"/>
      <w:bookmarkEnd w:id="358"/>
      <w:bookmarkEnd w:id="359"/>
      <w:bookmarkEnd w:id="360"/>
      <w:bookmarkEnd w:id="361"/>
    </w:p>
    <w:p w14:paraId="7310AFF8" w14:textId="77777777" w:rsidR="00315576" w:rsidRDefault="00315576" w:rsidP="00315576">
      <w:pPr>
        <w:pStyle w:val="5"/>
      </w:pPr>
      <w:bookmarkStart w:id="362" w:name="_Toc89426552"/>
      <w:bookmarkStart w:id="363" w:name="_Toc94020337"/>
      <w:bookmarkStart w:id="364" w:name="_Toc97034867"/>
      <w:bookmarkStart w:id="365" w:name="_Toc97037744"/>
      <w:bookmarkStart w:id="366" w:name="_Toc100939953"/>
      <w:bookmarkStart w:id="367" w:name="_Toc104546819"/>
      <w:r>
        <w:t>4.2.2.5.1</w:t>
      </w:r>
      <w:r>
        <w:tab/>
        <w:t>General</w:t>
      </w:r>
      <w:bookmarkEnd w:id="362"/>
      <w:bookmarkEnd w:id="363"/>
      <w:bookmarkEnd w:id="364"/>
      <w:bookmarkEnd w:id="365"/>
      <w:bookmarkEnd w:id="366"/>
      <w:bookmarkEnd w:id="367"/>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368" w:name="_Toc89426553"/>
      <w:bookmarkStart w:id="369" w:name="_Toc94020338"/>
      <w:bookmarkStart w:id="370" w:name="_Toc97034868"/>
      <w:bookmarkStart w:id="371" w:name="_Toc97037745"/>
      <w:bookmarkStart w:id="372" w:name="_Toc100939954"/>
      <w:bookmarkStart w:id="373" w:name="_Toc104546820"/>
      <w:r>
        <w:t>4.2.2.5.2</w:t>
      </w:r>
      <w:r>
        <w:tab/>
        <w:t>Request and get stored data or analytics from ADRF Data Store</w:t>
      </w:r>
      <w:bookmarkEnd w:id="368"/>
      <w:bookmarkEnd w:id="369"/>
      <w:bookmarkEnd w:id="370"/>
      <w:bookmarkEnd w:id="371"/>
      <w:bookmarkEnd w:id="372"/>
      <w:bookmarkEnd w:id="373"/>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6pt;height:151.5pt" o:ole="">
            <v:imagedata r:id="rId22" o:title=""/>
          </v:shape>
          <o:OLEObject Type="Embed" ProgID="Visio.Drawing.15" ShapeID="_x0000_i1030" DrawAspect="Content" ObjectID="_1716147771" r:id="rId23"/>
        </w:object>
      </w:r>
    </w:p>
    <w:p w14:paraId="6ACF67A3" w14:textId="4FB3006B" w:rsidR="00315576" w:rsidRDefault="00061687" w:rsidP="00315576">
      <w:pPr>
        <w:pStyle w:val="TF"/>
      </w:pPr>
      <w:r>
        <w:t>Figure </w:t>
      </w:r>
      <w:r w:rsidR="00315576">
        <w:t xml:space="preserve">4.2.2.5.2-1: NF service consumer requesting to </w:t>
      </w:r>
      <w:r w:rsidR="00315576">
        <w:rPr>
          <w:lang w:eastAsia="ja-JP"/>
        </w:rPr>
        <w:t xml:space="preserve">retrieve </w:t>
      </w:r>
      <w:r w:rsidR="00315576">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0E87FAB7" w14:textId="44F96921" w:rsidR="00315576" w:rsidRPr="002B6CF0" w:rsidRDefault="00315576" w:rsidP="00A251CC">
      <w:pPr>
        <w:pStyle w:val="B1"/>
      </w:pPr>
      <w:r w:rsidRPr="002B6CF0">
        <w:t>-</w:t>
      </w:r>
      <w:r w:rsidRPr="002B6CF0">
        <w:tab/>
      </w:r>
      <w:r w:rsidR="00A251CC">
        <w:t>data subscription information within the "data</w:t>
      </w:r>
      <w:r w:rsidR="00A251CC" w:rsidRPr="002B6CF0">
        <w:t>-sub</w:t>
      </w:r>
      <w:r w:rsidR="00A251CC">
        <w:t>" attribute.</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3C66216B" w14:textId="2F42EE22" w:rsidR="003504CB" w:rsidRDefault="00315576" w:rsidP="003504CB">
      <w:pPr>
        <w:pStyle w:val="B2"/>
      </w:pPr>
      <w:r>
        <w:t>-</w:t>
      </w:r>
      <w:r>
        <w:tab/>
        <w:t xml:space="preserve">information about </w:t>
      </w:r>
      <w:r>
        <w:rPr>
          <w:noProof/>
        </w:rPr>
        <w:t>network analytics function events</w:t>
      </w:r>
      <w:r>
        <w:t xml:space="preserve"> </w:t>
      </w:r>
      <w:r>
        <w:rPr>
          <w:rFonts w:eastAsia="Times New Roman"/>
        </w:rPr>
        <w:t>that occurred in the "</w:t>
      </w:r>
      <w:r>
        <w:rPr>
          <w:noProof/>
          <w:lang w:eastAsia="zh-CN"/>
        </w:rPr>
        <w:t>ana</w:t>
      </w:r>
      <w:r>
        <w:t>Notifications</w:t>
      </w:r>
      <w:r>
        <w:rPr>
          <w:rFonts w:eastAsia="Times New Roman"/>
        </w:rPr>
        <w:t>" attribute</w:t>
      </w:r>
      <w:r w:rsidR="003504CB" w:rsidRPr="00042AE6">
        <w:t xml:space="preserve"> </w:t>
      </w:r>
      <w:r w:rsidR="003504CB">
        <w:t>together</w:t>
      </w:r>
      <w:r w:rsidR="003504CB" w:rsidRPr="00042AE6">
        <w:t xml:space="preserve"> </w:t>
      </w:r>
      <w:r w:rsidR="003504CB">
        <w:t>with the corresponding subscription information</w:t>
      </w:r>
      <w:r w:rsidR="003504CB" w:rsidRPr="00CF4337">
        <w:t xml:space="preserve"> </w:t>
      </w:r>
      <w:r w:rsidR="003504CB">
        <w:t>within the "anaSub" attribute</w:t>
      </w:r>
      <w:r>
        <w:rPr>
          <w:rFonts w:eastAsia="Times New Roman"/>
        </w:rPr>
        <w:t>;</w:t>
      </w:r>
    </w:p>
    <w:p w14:paraId="39377FA5" w14:textId="332AC4DE" w:rsidR="00315576" w:rsidRDefault="003504CB" w:rsidP="00315576">
      <w:pPr>
        <w:pStyle w:val="B2"/>
      </w:pPr>
      <w:r>
        <w:t>-</w:t>
      </w:r>
      <w:r>
        <w:tab/>
        <w:t>information about data event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40"/>
      </w:pPr>
      <w:bookmarkStart w:id="374" w:name="_Toc89426554"/>
      <w:bookmarkStart w:id="375" w:name="_Toc94020339"/>
      <w:bookmarkStart w:id="376" w:name="_Toc97034869"/>
      <w:bookmarkStart w:id="377" w:name="_Toc97037746"/>
      <w:bookmarkStart w:id="378" w:name="_Toc100939955"/>
      <w:bookmarkStart w:id="379" w:name="_Toc104546821"/>
      <w:r>
        <w:t>4.2.2.6</w:t>
      </w:r>
      <w:r>
        <w:tab/>
        <w:t>Nadrf_DataManagement_RetrievalSubscribe service operation</w:t>
      </w:r>
      <w:bookmarkEnd w:id="374"/>
      <w:bookmarkEnd w:id="375"/>
      <w:bookmarkEnd w:id="376"/>
      <w:bookmarkEnd w:id="377"/>
      <w:bookmarkEnd w:id="378"/>
      <w:bookmarkEnd w:id="379"/>
    </w:p>
    <w:p w14:paraId="5CB320AD" w14:textId="77777777" w:rsidR="007644F6" w:rsidRDefault="007644F6" w:rsidP="007644F6">
      <w:pPr>
        <w:pStyle w:val="5"/>
      </w:pPr>
      <w:bookmarkStart w:id="380" w:name="_Toc89426555"/>
      <w:bookmarkStart w:id="381" w:name="_Toc94020340"/>
      <w:bookmarkStart w:id="382" w:name="_Toc97034870"/>
      <w:bookmarkStart w:id="383" w:name="_Toc97037747"/>
      <w:bookmarkStart w:id="384" w:name="_Toc100939956"/>
      <w:bookmarkStart w:id="385" w:name="_Toc104546822"/>
      <w:r>
        <w:t>4.2.2.6.1</w:t>
      </w:r>
      <w:r>
        <w:tab/>
        <w:t>General</w:t>
      </w:r>
      <w:bookmarkEnd w:id="380"/>
      <w:bookmarkEnd w:id="381"/>
      <w:bookmarkEnd w:id="382"/>
      <w:bookmarkEnd w:id="383"/>
      <w:bookmarkEnd w:id="384"/>
      <w:bookmarkEnd w:id="385"/>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386" w:name="_Toc89426556"/>
      <w:bookmarkStart w:id="387" w:name="_Toc94020341"/>
      <w:bookmarkStart w:id="388" w:name="_Toc97034871"/>
      <w:bookmarkStart w:id="389" w:name="_Toc97037748"/>
      <w:bookmarkStart w:id="390" w:name="_Toc100939957"/>
      <w:bookmarkStart w:id="391" w:name="_Toc104546823"/>
      <w:r>
        <w:t>4.2.2.6.2</w:t>
      </w:r>
      <w:r>
        <w:tab/>
        <w:t>Requesting retrieval and subscription of data or analytics</w:t>
      </w:r>
      <w:bookmarkEnd w:id="386"/>
      <w:bookmarkEnd w:id="387"/>
      <w:bookmarkEnd w:id="388"/>
      <w:bookmarkEnd w:id="389"/>
      <w:bookmarkEnd w:id="390"/>
      <w:bookmarkEnd w:id="391"/>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25pt;height:149.25pt" o:ole="">
            <v:imagedata r:id="rId24" o:title=""/>
          </v:shape>
          <o:OLEObject Type="Embed" ProgID="Visio.Drawing.15" ShapeID="_x0000_i1031" DrawAspect="Content" ObjectID="_1716147772" r:id="rId25"/>
        </w:object>
      </w:r>
    </w:p>
    <w:p w14:paraId="590C8C6C" w14:textId="4C71900B" w:rsidR="007644F6" w:rsidRDefault="00061687" w:rsidP="007644F6">
      <w:pPr>
        <w:pStyle w:val="TF"/>
      </w:pPr>
      <w:r>
        <w:t>Figure </w:t>
      </w:r>
      <w:r w:rsidR="007644F6">
        <w:t>4.2.2.6.2-1: NF service consumer requesting to retrieve and subscribe to data or analytics</w:t>
      </w:r>
    </w:p>
    <w:p w14:paraId="5173EAC4" w14:textId="3BAFC51F"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send an HTTP POST request with "{apiRoot}/nadrf-datamanagement/</w:t>
      </w:r>
      <w:r w:rsidR="00B402BC">
        <w:t>&lt;apiVersion&gt;</w:t>
      </w:r>
      <w:r>
        <w:t xml:space="preserve">/data-retrieval-subscriptions"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735552DD" w14:textId="77777777" w:rsidR="00D64EDE" w:rsidRDefault="007644F6" w:rsidP="00D64EDE">
      <w:pPr>
        <w:pStyle w:val="B1"/>
        <w:ind w:left="283" w:firstLine="284"/>
      </w:pPr>
      <w:r>
        <w:t>-</w:t>
      </w:r>
      <w:r>
        <w:tab/>
        <w:t>analytics subscription information within the "anaSub" attribute;</w:t>
      </w:r>
    </w:p>
    <w:p w14:paraId="1D651603" w14:textId="43BCF6A7" w:rsidR="007644F6" w:rsidRDefault="00D64EDE" w:rsidP="00D64EDE">
      <w:pPr>
        <w:pStyle w:val="B1"/>
        <w:ind w:left="283" w:firstLine="284"/>
      </w:pPr>
      <w:r>
        <w:t>-</w:t>
      </w:r>
      <w:r>
        <w:tab/>
        <w:t>data subscription information within the "dataSub"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434F2E9F" w:rsidR="007644F6" w:rsidRDefault="007644F6" w:rsidP="007644F6">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w:t>
      </w:r>
      <w:r w:rsidR="00B402BC">
        <w:t>&lt;apiVersion&gt;</w:t>
      </w:r>
      <w:r>
        <w:t>/data-retrieval-subscriptions/{subscriptionId}".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0"/>
      </w:pPr>
      <w:bookmarkStart w:id="392" w:name="_Toc89426557"/>
      <w:bookmarkStart w:id="393" w:name="_Toc94020342"/>
      <w:bookmarkStart w:id="394" w:name="_Toc97034872"/>
      <w:bookmarkStart w:id="395" w:name="_Toc97037749"/>
      <w:bookmarkStart w:id="396" w:name="_Toc100939958"/>
      <w:bookmarkStart w:id="397" w:name="_Toc104546824"/>
      <w:r>
        <w:t>4.2.2.7</w:t>
      </w:r>
      <w:r>
        <w:tab/>
        <w:t>Nadrf_DataManagement_RetrievalUnsubscribe service operation</w:t>
      </w:r>
      <w:bookmarkEnd w:id="392"/>
      <w:bookmarkEnd w:id="393"/>
      <w:bookmarkEnd w:id="394"/>
      <w:bookmarkEnd w:id="395"/>
      <w:bookmarkEnd w:id="396"/>
      <w:bookmarkEnd w:id="397"/>
    </w:p>
    <w:p w14:paraId="598EE7FD" w14:textId="77777777" w:rsidR="0031736A" w:rsidRDefault="0031736A" w:rsidP="0031736A">
      <w:pPr>
        <w:pStyle w:val="5"/>
      </w:pPr>
      <w:bookmarkStart w:id="398" w:name="_Toc89426558"/>
      <w:bookmarkStart w:id="399" w:name="_Toc94020343"/>
      <w:bookmarkStart w:id="400" w:name="_Toc97034873"/>
      <w:bookmarkStart w:id="401" w:name="_Toc97037750"/>
      <w:bookmarkStart w:id="402" w:name="_Toc100939959"/>
      <w:bookmarkStart w:id="403" w:name="_Toc104546825"/>
      <w:r>
        <w:t>4.2.2.7.1</w:t>
      </w:r>
      <w:r>
        <w:tab/>
        <w:t>General</w:t>
      </w:r>
      <w:bookmarkEnd w:id="398"/>
      <w:bookmarkEnd w:id="399"/>
      <w:bookmarkEnd w:id="400"/>
      <w:bookmarkEnd w:id="401"/>
      <w:bookmarkEnd w:id="402"/>
      <w:bookmarkEnd w:id="403"/>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
      </w:pPr>
      <w:bookmarkStart w:id="404" w:name="_Toc89426559"/>
      <w:bookmarkStart w:id="405" w:name="_Toc94020344"/>
      <w:bookmarkStart w:id="406" w:name="_Toc97034874"/>
      <w:bookmarkStart w:id="407" w:name="_Toc97037751"/>
      <w:bookmarkStart w:id="408" w:name="_Toc100939960"/>
      <w:bookmarkStart w:id="409" w:name="_Toc104546826"/>
      <w:r>
        <w:t>4.2.2.7.2</w:t>
      </w:r>
      <w:r>
        <w:tab/>
        <w:t>Requesting removal of retrieval subscription for data or analytics</w:t>
      </w:r>
      <w:bookmarkEnd w:id="404"/>
      <w:bookmarkEnd w:id="405"/>
      <w:bookmarkEnd w:id="406"/>
      <w:bookmarkEnd w:id="407"/>
      <w:bookmarkEnd w:id="408"/>
      <w:bookmarkEnd w:id="409"/>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25pt;height:149.25pt" o:ole="">
            <v:imagedata r:id="rId26" o:title=""/>
          </v:shape>
          <o:OLEObject Type="Embed" ProgID="Visio.Drawing.15" ShapeID="_x0000_i1032" DrawAspect="Content" ObjectID="_1716147773" r:id="rId27"/>
        </w:object>
      </w:r>
    </w:p>
    <w:p w14:paraId="384FD7BD" w14:textId="4FBC6E51" w:rsidR="0031736A" w:rsidRDefault="00061687" w:rsidP="0031736A">
      <w:pPr>
        <w:pStyle w:val="TF"/>
      </w:pPr>
      <w:r>
        <w:t>Figure </w:t>
      </w:r>
      <w:r w:rsidR="0031736A">
        <w:t>4.2.2.7.2-1: NF service consumer requesting to remove retrieval subscription for data or analytics</w:t>
      </w:r>
    </w:p>
    <w:p w14:paraId="6A14313E" w14:textId="0AE0EA21"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w:t>
      </w:r>
      <w:r w:rsidR="00B402BC">
        <w:t>&lt;apiVersion&gt;</w:t>
      </w:r>
      <w:r>
        <w:t>/data-retrieval-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71829926" w:rsidR="0031736A" w:rsidRDefault="0031736A" w:rsidP="0031736A">
      <w:r>
        <w:t>Upon the reception of an HTTP DELETE request with "{apiRoot}/nadrf-datamanagement/</w:t>
      </w:r>
      <w:r w:rsidR="00B402BC">
        <w:t>&lt;apiVersion&gt;</w:t>
      </w:r>
      <w:r>
        <w:t>/data-retrieval-subscriptions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r>
        <w:t xml:space="preserve">If errors occur when processing the HTTP DELETE request, the ADRF shall send an HTTP error response as specified in </w:t>
      </w:r>
      <w:r w:rsidR="00D11FCD">
        <w:t>clause</w:t>
      </w:r>
      <w:r>
        <w:t> 5.1.7.</w:t>
      </w:r>
    </w:p>
    <w:p w14:paraId="13D3CF48" w14:textId="583258D5" w:rsidR="00435A2A" w:rsidRPr="00435A2A" w:rsidRDefault="00435A2A" w:rsidP="0031736A">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p>
    <w:p w14:paraId="110092C2" w14:textId="77777777" w:rsidR="00B4072B" w:rsidRDefault="00B4072B" w:rsidP="00B4072B">
      <w:pPr>
        <w:pStyle w:val="40"/>
      </w:pPr>
      <w:bookmarkStart w:id="410" w:name="_Toc89426560"/>
      <w:bookmarkStart w:id="411" w:name="_Toc94020345"/>
      <w:bookmarkStart w:id="412" w:name="_Toc97034875"/>
      <w:bookmarkStart w:id="413" w:name="_Toc97037752"/>
      <w:bookmarkStart w:id="414" w:name="_Toc100939961"/>
      <w:bookmarkStart w:id="415" w:name="_Toc104546827"/>
      <w:r>
        <w:t>4.2.2.8</w:t>
      </w:r>
      <w:r>
        <w:tab/>
        <w:t>Nadrf_DataManagement_RetrievalNotify service operation</w:t>
      </w:r>
      <w:bookmarkEnd w:id="410"/>
      <w:bookmarkEnd w:id="411"/>
      <w:bookmarkEnd w:id="412"/>
      <w:bookmarkEnd w:id="413"/>
      <w:bookmarkEnd w:id="414"/>
      <w:bookmarkEnd w:id="415"/>
    </w:p>
    <w:p w14:paraId="5E0AE215" w14:textId="77777777" w:rsidR="00B4072B" w:rsidRDefault="00B4072B" w:rsidP="00B4072B">
      <w:pPr>
        <w:pStyle w:val="5"/>
      </w:pPr>
      <w:bookmarkStart w:id="416" w:name="_Toc89426561"/>
      <w:bookmarkStart w:id="417" w:name="_Toc94020346"/>
      <w:bookmarkStart w:id="418" w:name="_Toc97034876"/>
      <w:bookmarkStart w:id="419" w:name="_Toc97037753"/>
      <w:bookmarkStart w:id="420" w:name="_Toc100939962"/>
      <w:bookmarkStart w:id="421" w:name="_Toc104546828"/>
      <w:r>
        <w:t>4.2.2.8.1</w:t>
      </w:r>
      <w:r>
        <w:tab/>
        <w:t>General</w:t>
      </w:r>
      <w:bookmarkEnd w:id="416"/>
      <w:bookmarkEnd w:id="417"/>
      <w:bookmarkEnd w:id="418"/>
      <w:bookmarkEnd w:id="419"/>
      <w:bookmarkEnd w:id="420"/>
      <w:bookmarkEnd w:id="421"/>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
      </w:pPr>
      <w:bookmarkStart w:id="422" w:name="_Toc89426562"/>
      <w:bookmarkStart w:id="423" w:name="_Toc94020347"/>
      <w:bookmarkStart w:id="424" w:name="_Toc97034877"/>
      <w:bookmarkStart w:id="425" w:name="_Toc97037754"/>
      <w:bookmarkStart w:id="426" w:name="_Toc100939963"/>
      <w:bookmarkStart w:id="427" w:name="_Toc104546829"/>
      <w:r>
        <w:t>4.2.2.8.2</w:t>
      </w:r>
      <w:r>
        <w:tab/>
        <w:t>Notification about subscribed data or analytics</w:t>
      </w:r>
      <w:bookmarkEnd w:id="422"/>
      <w:bookmarkEnd w:id="423"/>
      <w:bookmarkEnd w:id="424"/>
      <w:bookmarkEnd w:id="425"/>
      <w:bookmarkEnd w:id="426"/>
      <w:bookmarkEnd w:id="427"/>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25pt;height:149.25pt" o:ole="">
            <v:imagedata r:id="rId28" o:title=""/>
          </v:shape>
          <o:OLEObject Type="Embed" ProgID="Visio.Drawing.15" ShapeID="_x0000_i1033" DrawAspect="Content" ObjectID="_1716147774" r:id="rId29"/>
        </w:object>
      </w:r>
    </w:p>
    <w:p w14:paraId="1A98E942" w14:textId="3A3A4A9B" w:rsidR="00B4072B" w:rsidRDefault="00061687" w:rsidP="00B4072B">
      <w:pPr>
        <w:pStyle w:val="TF"/>
      </w:pPr>
      <w:r>
        <w:t>Figure </w:t>
      </w:r>
      <w:r w:rsidR="00B4072B">
        <w:t>4.2.2.8.2-1: ADRF notifies the NF service consumer about subscribed data or analytics</w:t>
      </w:r>
    </w:p>
    <w:p w14:paraId="77393C73" w14:textId="45B78211"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w:t>
      </w:r>
      <w:r w:rsidR="00061687">
        <w:t>clause </w:t>
      </w:r>
      <w:r>
        <w:t xml:space="preserve">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360973F6" w14:textId="77777777" w:rsidR="009178E6" w:rsidRDefault="00B4072B" w:rsidP="009178E6">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608CA308" w14:textId="0EACCB18" w:rsidR="005447B1" w:rsidRDefault="009178E6" w:rsidP="009178E6">
      <w:pPr>
        <w:pStyle w:val="B2"/>
        <w:ind w:left="567" w:firstLine="0"/>
      </w:pPr>
      <w:r w:rsidRPr="00B140B0">
        <w:rPr>
          <w:rFonts w:hint="eastAsia"/>
          <w:lang w:eastAsia="zh-CN"/>
        </w:rPr>
        <w:t>-</w:t>
      </w:r>
      <w:r w:rsidRPr="00B140B0">
        <w:rPr>
          <w:lang w:eastAsia="zh-CN"/>
        </w:rPr>
        <w:tab/>
        <w:t xml:space="preserve">data collected from data sources (e.g. SMF, NEF) in the </w:t>
      </w:r>
      <w:r>
        <w:rPr>
          <w:rFonts w:eastAsia="Times New Roman"/>
        </w:rPr>
        <w:t>"</w:t>
      </w:r>
      <w:r>
        <w:rPr>
          <w:noProof/>
          <w:lang w:eastAsia="zh-CN"/>
        </w:rPr>
        <w:t>dataNotif</w:t>
      </w:r>
      <w:r>
        <w:rPr>
          <w:rFonts w:eastAsia="Times New Roman"/>
        </w:rPr>
        <w:t>" attribute;</w:t>
      </w:r>
    </w:p>
    <w:p w14:paraId="37A48AD0" w14:textId="5D7B5C31" w:rsidR="005447B1" w:rsidRPr="00AF5328" w:rsidRDefault="005447B1" w:rsidP="005447B1">
      <w:pPr>
        <w:pStyle w:val="B2"/>
      </w:pPr>
      <w:r>
        <w:t>-</w:t>
      </w:r>
      <w:r>
        <w:tab/>
      </w:r>
      <w:r w:rsidRPr="00502F91">
        <w:t xml:space="preserve">information for fetching </w:t>
      </w:r>
      <w:r>
        <w:t>the data or analytics</w:t>
      </w:r>
      <w:r w:rsidRPr="00502F91">
        <w:t xml:space="preserve"> in the "</w:t>
      </w:r>
      <w:r>
        <w:t>fetchInstruct</w:t>
      </w:r>
      <w:r w:rsidRPr="00502F91">
        <w:t>" attribute</w:t>
      </w:r>
      <w:r>
        <w:t>.</w:t>
      </w:r>
    </w:p>
    <w:p w14:paraId="3DFBA1FC" w14:textId="57EA6E16" w:rsidR="00B4072B" w:rsidRPr="005447B1" w:rsidRDefault="005447B1" w:rsidP="005447B1">
      <w:pPr>
        <w:pStyle w:val="NO"/>
      </w:pPr>
      <w:r>
        <w:t>NOTE:</w:t>
      </w:r>
      <w:r>
        <w:tab/>
      </w:r>
      <w:r w:rsidRPr="00AF5328">
        <w:rPr>
          <w:lang w:eastAsia="ja-JP"/>
        </w:rPr>
        <w:t>The fetch correlation identifiers included in the fetch instructions of the "fetchInstruct" attribute can be used to fetch data or analytics using the Nadrf_DataManagement_RetrievalRequest service operation as described in clause 4.2.2.5.2.</w:t>
      </w:r>
    </w:p>
    <w:p w14:paraId="79820F98" w14:textId="72A13346" w:rsidR="00B4072B" w:rsidRDefault="00B4072B" w:rsidP="00B4072B">
      <w:r>
        <w:t xml:space="preserve">Upon the reception of an HTTP POST request with "{notificationURI}"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688766B0" w:rsidR="00B4072B" w:rsidRDefault="00B4072B" w:rsidP="00B4072B">
      <w:r>
        <w:t xml:space="preserve">If errors occur when processing the HTTP POST request, the NF service consumer shall send an HTTP error response as specified in </w:t>
      </w:r>
      <w:r w:rsidR="00061687">
        <w:t>clause </w:t>
      </w:r>
      <w:r>
        <w:t>5.1.7.</w:t>
      </w:r>
    </w:p>
    <w:p w14:paraId="0B8E86C1" w14:textId="60BD57A3" w:rsidR="00435A2A" w:rsidRPr="00435A2A" w:rsidRDefault="00435A2A" w:rsidP="00B4072B">
      <w:r>
        <w:t>If the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p>
    <w:p w14:paraId="141D5D2C" w14:textId="77777777" w:rsidR="00000773" w:rsidRDefault="00000773" w:rsidP="00000773">
      <w:pPr>
        <w:pStyle w:val="40"/>
      </w:pPr>
      <w:bookmarkStart w:id="428" w:name="_Toc89426563"/>
      <w:bookmarkStart w:id="429" w:name="_Toc94020348"/>
      <w:bookmarkStart w:id="430" w:name="_Toc97034878"/>
      <w:bookmarkStart w:id="431" w:name="_Toc97037755"/>
      <w:bookmarkStart w:id="432" w:name="_Toc100939964"/>
      <w:bookmarkStart w:id="433" w:name="_Toc104546830"/>
      <w:r>
        <w:t>4.2.2.9</w:t>
      </w:r>
      <w:r>
        <w:tab/>
        <w:t>Nadrf_DataManagement_Delete service operation</w:t>
      </w:r>
      <w:bookmarkEnd w:id="428"/>
      <w:bookmarkEnd w:id="429"/>
      <w:bookmarkEnd w:id="430"/>
      <w:bookmarkEnd w:id="431"/>
      <w:bookmarkEnd w:id="432"/>
      <w:bookmarkEnd w:id="433"/>
    </w:p>
    <w:p w14:paraId="458C1489" w14:textId="77777777" w:rsidR="00000773" w:rsidRDefault="00000773" w:rsidP="00000773">
      <w:pPr>
        <w:pStyle w:val="5"/>
      </w:pPr>
      <w:bookmarkStart w:id="434" w:name="_Toc89426564"/>
      <w:bookmarkStart w:id="435" w:name="_Toc94020349"/>
      <w:bookmarkStart w:id="436" w:name="_Toc97034879"/>
      <w:bookmarkStart w:id="437" w:name="_Toc97037756"/>
      <w:bookmarkStart w:id="438" w:name="_Toc100939965"/>
      <w:bookmarkStart w:id="439" w:name="_Toc104546831"/>
      <w:r>
        <w:t>4.2.2.9.1</w:t>
      </w:r>
      <w:r>
        <w:tab/>
        <w:t>General</w:t>
      </w:r>
      <w:bookmarkEnd w:id="434"/>
      <w:bookmarkEnd w:id="435"/>
      <w:bookmarkEnd w:id="436"/>
      <w:bookmarkEnd w:id="437"/>
      <w:bookmarkEnd w:id="438"/>
      <w:bookmarkEnd w:id="439"/>
    </w:p>
    <w:p w14:paraId="29FCA469" w14:textId="77777777" w:rsidR="00000773" w:rsidRPr="00C479EA" w:rsidRDefault="00000773" w:rsidP="00000773">
      <w:bookmarkStart w:id="440" w:name="_Hlk83722130"/>
      <w:r>
        <w:t>The Nadrf_DataManagement_Delete service operation is used by an NF service consumer to delete stored data or analytics.</w:t>
      </w:r>
      <w:bookmarkEnd w:id="440"/>
    </w:p>
    <w:p w14:paraId="5C3C2569" w14:textId="77777777" w:rsidR="00000773" w:rsidRDefault="00000773" w:rsidP="00000773">
      <w:pPr>
        <w:pStyle w:val="5"/>
      </w:pPr>
      <w:bookmarkStart w:id="441" w:name="_Toc89426565"/>
      <w:bookmarkStart w:id="442" w:name="_Toc94020350"/>
      <w:bookmarkStart w:id="443" w:name="_Toc97034880"/>
      <w:bookmarkStart w:id="444" w:name="_Toc97037757"/>
      <w:bookmarkStart w:id="445" w:name="_Toc100939966"/>
      <w:bookmarkStart w:id="446" w:name="_Toc104546832"/>
      <w:r>
        <w:t>4.2.2.9.2</w:t>
      </w:r>
      <w:r>
        <w:tab/>
        <w:t>Requesting removal of stored data or analytics</w:t>
      </w:r>
      <w:bookmarkEnd w:id="441"/>
      <w:bookmarkEnd w:id="442"/>
      <w:bookmarkEnd w:id="443"/>
      <w:bookmarkEnd w:id="444"/>
      <w:bookmarkEnd w:id="445"/>
      <w:bookmarkEnd w:id="446"/>
    </w:p>
    <w:bookmarkEnd w:id="296"/>
    <w:bookmarkEnd w:id="297"/>
    <w:bookmarkEnd w:id="298"/>
    <w:bookmarkEnd w:id="299"/>
    <w:bookmarkEnd w:id="300"/>
    <w:p w14:paraId="0A74221C" w14:textId="77777777" w:rsidR="00000773" w:rsidRDefault="00000773" w:rsidP="00000773">
      <w:r>
        <w:t xml:space="preserve">Figure 4.2.2.9.2-1 shows a scenario </w:t>
      </w:r>
      <w:bookmarkStart w:id="447" w:name="_Hlk83722186"/>
      <w:r>
        <w:t>where the NF service consumer sends a request to the ADRF to</w:t>
      </w:r>
      <w:bookmarkEnd w:id="447"/>
      <w:r>
        <w:t xml:space="preserve"> delete stored data or analytics.</w:t>
      </w:r>
    </w:p>
    <w:bookmarkStart w:id="448" w:name="_Hlk83638051"/>
    <w:p w14:paraId="244D5468" w14:textId="77777777" w:rsidR="00000773" w:rsidRDefault="00000773" w:rsidP="00000773">
      <w:pPr>
        <w:pStyle w:val="TH"/>
        <w:rPr>
          <w:lang w:eastAsia="zh-CN"/>
        </w:rPr>
      </w:pPr>
      <w:r>
        <w:object w:dxaOrig="10120" w:dyaOrig="3310" w14:anchorId="58E5023F">
          <v:shape id="_x0000_i1034" type="#_x0000_t75" style="width:455.25pt;height:149.25pt" o:ole="">
            <v:imagedata r:id="rId30" o:title=""/>
          </v:shape>
          <o:OLEObject Type="Embed" ProgID="Visio.Drawing.15" ShapeID="_x0000_i1034" DrawAspect="Content" ObjectID="_1716147775" r:id="rId31"/>
        </w:object>
      </w:r>
      <w:bookmarkEnd w:id="448"/>
    </w:p>
    <w:p w14:paraId="45ABD127" w14:textId="2D7B503F" w:rsidR="00000773" w:rsidRDefault="00061687" w:rsidP="00000773">
      <w:pPr>
        <w:pStyle w:val="TF"/>
      </w:pPr>
      <w:r>
        <w:t>Figure </w:t>
      </w:r>
      <w:r w:rsidR="00000773">
        <w:t>4.2.2.9.2-1: NF service consumer requesting to remove stored data or analytics</w:t>
      </w:r>
    </w:p>
    <w:p w14:paraId="6B83A7EC" w14:textId="77777777" w:rsidR="00000773" w:rsidRDefault="00000773" w:rsidP="00000773">
      <w:pPr>
        <w:pStyle w:val="TF"/>
      </w:pPr>
    </w:p>
    <w:p w14:paraId="34CDF202" w14:textId="6EC24059" w:rsidR="00000773" w:rsidRDefault="00000773" w:rsidP="00000773">
      <w:pPr>
        <w:rPr>
          <w:noProof/>
        </w:rPr>
      </w:pPr>
      <w:r>
        <w:t xml:space="preserve">The NF </w:t>
      </w:r>
      <w:r w:rsidRPr="009F01D1">
        <w:t>service consumer shall invoke the Nadrf_DataManagement_Delete service operation to remove stored data or analytics. The NF service consumer shall send an HTTP DELETE request with "{apiRoot}/nadrf-datamanagement/</w:t>
      </w:r>
      <w:r w:rsidR="00B402BC" w:rsidRPr="00B402BC">
        <w:t>&lt;apiVersion&gt;</w:t>
      </w:r>
      <w:r w:rsidRPr="009F01D1">
        <w:t xml:space="preserve">/data-store-records/{storeTransId}" as Resource URI </w:t>
      </w:r>
      <w:bookmarkStart w:id="449" w:name="_Hlk83722371"/>
      <w:r w:rsidRPr="009F01D1">
        <w:t>representing an "Individual ADRF Data Store Record" resource, as shown in figure 4.2.2.9.2-1, step 1,</w:t>
      </w:r>
      <w:bookmarkEnd w:id="449"/>
      <w:r w:rsidRPr="009F01D1">
        <w:t xml:space="preserve"> where "{storeTransId}" is the transaction identifier of the stored record that is to be deleted.</w:t>
      </w:r>
    </w:p>
    <w:p w14:paraId="731B0EA3" w14:textId="2D2B90C4" w:rsidR="00000773" w:rsidRDefault="00000773" w:rsidP="00000773">
      <w:r>
        <w:t xml:space="preserve">Upon the </w:t>
      </w:r>
      <w:r w:rsidRPr="009F01D1">
        <w:t>reception of an HTTP DELETE request with "{apiRoot}/nadrf-datamanagement/</w:t>
      </w:r>
      <w:r w:rsidR="00B402BC" w:rsidRPr="00B402BC">
        <w:t>&lt;apiVersion&gt;</w:t>
      </w:r>
      <w:r w:rsidRPr="009F01D1">
        <w:t>/data-store-records/{storeTransId}"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4EEFBCB" w14:textId="5C1B1556" w:rsidR="00435A2A" w:rsidRPr="00435A2A" w:rsidRDefault="00435A2A" w:rsidP="00000773">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p>
    <w:p w14:paraId="6842CA1C" w14:textId="418B309C" w:rsidR="009451CF" w:rsidRPr="009451CF" w:rsidRDefault="009451CF" w:rsidP="009451CF">
      <w:pPr>
        <w:pStyle w:val="5"/>
      </w:pPr>
      <w:bookmarkStart w:id="450" w:name="_Toc97034881"/>
      <w:bookmarkStart w:id="451" w:name="_Toc97037758"/>
      <w:bookmarkStart w:id="452" w:name="_Toc100939967"/>
      <w:bookmarkStart w:id="453" w:name="_Toc104546833"/>
      <w:bookmarkEnd w:id="301"/>
      <w:bookmarkEnd w:id="302"/>
      <w:bookmarkEnd w:id="303"/>
      <w:bookmarkEnd w:id="304"/>
      <w:bookmarkEnd w:id="305"/>
      <w:bookmarkEnd w:id="306"/>
      <w:bookmarkEnd w:id="307"/>
      <w:r w:rsidRPr="009451CF">
        <w:t>4.2.2.9.3</w:t>
      </w:r>
      <w:r w:rsidRPr="009451CF">
        <w:tab/>
        <w:t>Requesting removal of stored data or analytics using data or analytics specification</w:t>
      </w:r>
      <w:bookmarkEnd w:id="450"/>
      <w:bookmarkEnd w:id="451"/>
      <w:bookmarkEnd w:id="452"/>
      <w:bookmarkEnd w:id="453"/>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6pt;height:151.5pt" o:ole="">
            <v:imagedata r:id="rId32" o:title=""/>
          </v:shape>
          <o:OLEObject Type="Embed" ProgID="Visio.Drawing.15" ShapeID="_x0000_i1035" DrawAspect="Content" ObjectID="_1716147776" r:id="rId33"/>
        </w:object>
      </w:r>
    </w:p>
    <w:p w14:paraId="1AC31AD0" w14:textId="272C0800" w:rsidR="009451CF" w:rsidRPr="009451CF" w:rsidRDefault="00061687" w:rsidP="009451CF">
      <w:pPr>
        <w:pStyle w:val="TF"/>
      </w:pPr>
      <w:r w:rsidRPr="009451CF">
        <w:t>Figure</w:t>
      </w:r>
      <w:r>
        <w:t> </w:t>
      </w:r>
      <w:r w:rsidR="009451CF" w:rsidRPr="009451CF">
        <w:t>4.2.2.9.3-1: NF service consumer requesting to remove stored data or analytics</w:t>
      </w:r>
    </w:p>
    <w:p w14:paraId="49E8554F" w14:textId="5F3BB10E" w:rsidR="009451CF" w:rsidRPr="009451CF" w:rsidRDefault="009451CF" w:rsidP="009451CF">
      <w:r w:rsidRPr="009451CF">
        <w:t>The NF service consumer shall invoke the Nadrf_DataManagement_Delete service operation to remove stored data or analytics based on a data or analytics specification. The NF service consumer shall send an HTTP POST request with "{apiRoot}/nadrf-datamanagement/</w:t>
      </w:r>
      <w:r w:rsidR="00B402BC">
        <w:t>&lt;apiVersion&gt;</w:t>
      </w:r>
      <w:r w:rsidRPr="009451CF">
        <w:t xml:space="preserve">/remove-stored-data-analytics" as URI, as shown in figure 4.2.2.9.3-1, </w:t>
      </w:r>
      <w:r w:rsidRPr="009451CF">
        <w:lastRenderedPageBreak/>
        <w:t>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"timePeriod"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"dataSpec" attribute;</w:t>
      </w:r>
    </w:p>
    <w:p w14:paraId="7FAF31A2" w14:textId="77777777" w:rsidR="009451CF" w:rsidRPr="009451CF" w:rsidRDefault="009451CF" w:rsidP="009451CF">
      <w:pPr>
        <w:pStyle w:val="B2"/>
      </w:pPr>
      <w:r w:rsidRPr="009451CF">
        <w:t>-</w:t>
      </w:r>
      <w:r w:rsidRPr="009451CF">
        <w:tab/>
        <w:t>an analytics specification in the "anaSpec" attribute;</w:t>
      </w:r>
    </w:p>
    <w:p w14:paraId="7F100CB5" w14:textId="100443C0" w:rsidR="009451CF" w:rsidRDefault="009451CF" w:rsidP="009451CF">
      <w:r w:rsidRPr="009451CF">
        <w:t>Upon the reception of an HTTP POST request with "{apiRoot}/nadrf-datamanagement/</w:t>
      </w:r>
      <w:r w:rsidR="00B402BC">
        <w:t>&lt;apiVersion&gt;</w:t>
      </w:r>
      <w:r w:rsidRPr="009451CF">
        <w:t>/remove-stored-data-analytics"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454" w:name="_Toc510696597"/>
      <w:bookmarkStart w:id="455" w:name="_Toc35971389"/>
      <w:bookmarkStart w:id="456" w:name="_Toc36812120"/>
      <w:bookmarkStart w:id="457" w:name="_Toc72766434"/>
      <w:bookmarkStart w:id="458" w:name="_Toc72767001"/>
      <w:bookmarkStart w:id="459" w:name="_Toc73042453"/>
      <w:bookmarkStart w:id="460" w:name="_Toc81242797"/>
      <w:bookmarkStart w:id="461" w:name="_Toc89426566"/>
      <w:bookmarkStart w:id="462" w:name="_Toc94020351"/>
      <w:bookmarkStart w:id="463" w:name="_Toc97034882"/>
      <w:bookmarkStart w:id="464" w:name="_Toc97037759"/>
      <w:bookmarkStart w:id="465" w:name="_Toc100939968"/>
      <w:bookmarkStart w:id="466" w:name="_Toc104546834"/>
      <w:r>
        <w:t>5</w:t>
      </w:r>
      <w:r>
        <w:tab/>
        <w:t>API Definitions</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5D00C876" w14:textId="77777777" w:rsidR="00876C3C" w:rsidRDefault="00A10542">
      <w:pPr>
        <w:pStyle w:val="2"/>
      </w:pPr>
      <w:bookmarkStart w:id="467" w:name="_Toc72766435"/>
      <w:bookmarkStart w:id="468" w:name="_Toc72767002"/>
      <w:bookmarkStart w:id="469" w:name="_Toc73042454"/>
      <w:bookmarkStart w:id="470" w:name="_Toc81242798"/>
      <w:bookmarkStart w:id="471" w:name="_Toc89426567"/>
      <w:bookmarkStart w:id="472" w:name="_Toc94020352"/>
      <w:bookmarkStart w:id="473" w:name="_Toc97034883"/>
      <w:bookmarkStart w:id="474" w:name="_Toc97037760"/>
      <w:bookmarkStart w:id="475" w:name="_Toc100939969"/>
      <w:bookmarkStart w:id="476" w:name="_Toc104546835"/>
      <w:bookmarkStart w:id="477" w:name="_Toc510696649"/>
      <w:bookmarkStart w:id="478" w:name="_Hlk530142087"/>
      <w:r>
        <w:t>5.1</w:t>
      </w:r>
      <w:r>
        <w:tab/>
        <w:t>Nadrf_DataManagement Service API</w:t>
      </w:r>
      <w:bookmarkEnd w:id="467"/>
      <w:bookmarkEnd w:id="468"/>
      <w:bookmarkEnd w:id="469"/>
      <w:bookmarkEnd w:id="470"/>
      <w:bookmarkEnd w:id="471"/>
      <w:bookmarkEnd w:id="472"/>
      <w:bookmarkEnd w:id="473"/>
      <w:bookmarkEnd w:id="474"/>
      <w:bookmarkEnd w:id="475"/>
      <w:bookmarkEnd w:id="476"/>
    </w:p>
    <w:p w14:paraId="4EBD010A" w14:textId="77777777" w:rsidR="00876C3C" w:rsidRDefault="00A10542">
      <w:pPr>
        <w:pStyle w:val="3"/>
      </w:pPr>
      <w:bookmarkStart w:id="479" w:name="_Toc72766436"/>
      <w:bookmarkStart w:id="480" w:name="_Toc72767003"/>
      <w:bookmarkStart w:id="481" w:name="_Toc73042455"/>
      <w:bookmarkStart w:id="482" w:name="_Toc81242799"/>
      <w:bookmarkStart w:id="483" w:name="_Toc89426568"/>
      <w:bookmarkStart w:id="484" w:name="_Toc94020353"/>
      <w:bookmarkStart w:id="485" w:name="_Toc97034884"/>
      <w:bookmarkStart w:id="486" w:name="_Toc97037761"/>
      <w:bookmarkStart w:id="487" w:name="_Toc100939970"/>
      <w:bookmarkStart w:id="488" w:name="_Toc104546836"/>
      <w:r>
        <w:t>5.1.1</w:t>
      </w:r>
      <w:r>
        <w:tab/>
        <w:t>Introduction</w:t>
      </w:r>
      <w:bookmarkEnd w:id="479"/>
      <w:bookmarkEnd w:id="480"/>
      <w:bookmarkEnd w:id="481"/>
      <w:bookmarkEnd w:id="482"/>
      <w:bookmarkEnd w:id="483"/>
      <w:bookmarkEnd w:id="484"/>
      <w:bookmarkEnd w:id="485"/>
      <w:bookmarkEnd w:id="486"/>
      <w:bookmarkEnd w:id="487"/>
      <w:bookmarkEnd w:id="488"/>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4B5C79E5"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5B733431"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489" w:name="_Toc72766437"/>
      <w:bookmarkStart w:id="490" w:name="_Toc72767004"/>
      <w:bookmarkStart w:id="491" w:name="_Toc73042456"/>
      <w:bookmarkStart w:id="492" w:name="_Toc81242800"/>
      <w:bookmarkStart w:id="493" w:name="_Toc89426569"/>
      <w:bookmarkStart w:id="494" w:name="_Toc94020354"/>
      <w:bookmarkStart w:id="495" w:name="_Toc97034885"/>
      <w:bookmarkStart w:id="496" w:name="_Toc97037762"/>
      <w:bookmarkStart w:id="497" w:name="_Toc100939971"/>
      <w:bookmarkStart w:id="498" w:name="_Toc104546837"/>
      <w:r>
        <w:t>5.1.2</w:t>
      </w:r>
      <w:r>
        <w:tab/>
        <w:t>Usage of HTTP</w:t>
      </w:r>
      <w:bookmarkEnd w:id="489"/>
      <w:bookmarkEnd w:id="490"/>
      <w:bookmarkEnd w:id="491"/>
      <w:bookmarkEnd w:id="492"/>
      <w:bookmarkEnd w:id="493"/>
      <w:bookmarkEnd w:id="494"/>
      <w:bookmarkEnd w:id="495"/>
      <w:bookmarkEnd w:id="496"/>
      <w:bookmarkEnd w:id="497"/>
      <w:bookmarkEnd w:id="498"/>
    </w:p>
    <w:p w14:paraId="45A222EE" w14:textId="77777777" w:rsidR="00876C3C" w:rsidRDefault="00A10542">
      <w:pPr>
        <w:pStyle w:val="40"/>
      </w:pPr>
      <w:bookmarkStart w:id="499" w:name="_Toc72766438"/>
      <w:bookmarkStart w:id="500" w:name="_Toc72767005"/>
      <w:bookmarkStart w:id="501" w:name="_Toc73042457"/>
      <w:bookmarkStart w:id="502" w:name="_Toc81242801"/>
      <w:bookmarkStart w:id="503" w:name="_Toc89426570"/>
      <w:bookmarkStart w:id="504" w:name="_Toc94020355"/>
      <w:bookmarkStart w:id="505" w:name="_Toc97034886"/>
      <w:bookmarkStart w:id="506" w:name="_Toc97037763"/>
      <w:bookmarkStart w:id="507" w:name="_Toc100939972"/>
      <w:bookmarkStart w:id="508" w:name="_Toc104546838"/>
      <w:r>
        <w:t>5.1.2.1</w:t>
      </w:r>
      <w:r>
        <w:tab/>
        <w:t>General</w:t>
      </w:r>
      <w:bookmarkEnd w:id="499"/>
      <w:bookmarkEnd w:id="500"/>
      <w:bookmarkEnd w:id="501"/>
      <w:bookmarkEnd w:id="502"/>
      <w:bookmarkEnd w:id="503"/>
      <w:bookmarkEnd w:id="504"/>
      <w:bookmarkEnd w:id="505"/>
      <w:bookmarkEnd w:id="506"/>
      <w:bookmarkEnd w:id="507"/>
      <w:bookmarkEnd w:id="508"/>
    </w:p>
    <w:p w14:paraId="6C668543" w14:textId="4B2629A6" w:rsidR="00876C3C" w:rsidRDefault="00A10542">
      <w:pPr>
        <w:rPr>
          <w:noProof/>
        </w:rPr>
      </w:pPr>
      <w:r>
        <w:rPr>
          <w:noProof/>
        </w:rPr>
        <w:t>HTTP</w:t>
      </w:r>
      <w:r>
        <w:rPr>
          <w:noProof/>
          <w:lang w:eastAsia="zh-CN"/>
        </w:rPr>
        <w:t xml:space="preserve">/2, IETF RFC 7540 [11], </w:t>
      </w:r>
      <w:r>
        <w:rPr>
          <w:noProof/>
        </w:rPr>
        <w:t>shall be used as specified in clause 5 of 3GPP TS 29.500 [4].</w:t>
      </w:r>
    </w:p>
    <w:p w14:paraId="34135B8B" w14:textId="000505E1"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0"/>
      </w:pPr>
      <w:bookmarkStart w:id="509" w:name="_Toc72766439"/>
      <w:bookmarkStart w:id="510" w:name="_Toc72767006"/>
      <w:bookmarkStart w:id="511" w:name="_Toc73042458"/>
      <w:bookmarkStart w:id="512" w:name="_Toc81242802"/>
      <w:bookmarkStart w:id="513" w:name="_Toc89426571"/>
      <w:bookmarkStart w:id="514" w:name="_Toc94020356"/>
      <w:bookmarkStart w:id="515" w:name="_Toc97034887"/>
      <w:bookmarkStart w:id="516" w:name="_Toc97037764"/>
      <w:bookmarkStart w:id="517" w:name="_Toc100939973"/>
      <w:bookmarkStart w:id="518" w:name="_Toc104546839"/>
      <w:r>
        <w:lastRenderedPageBreak/>
        <w:t>5.1.2.2</w:t>
      </w:r>
      <w:r>
        <w:tab/>
        <w:t>HTTP standard headers</w:t>
      </w:r>
      <w:bookmarkEnd w:id="509"/>
      <w:bookmarkEnd w:id="510"/>
      <w:bookmarkEnd w:id="511"/>
      <w:bookmarkEnd w:id="512"/>
      <w:bookmarkEnd w:id="513"/>
      <w:bookmarkEnd w:id="514"/>
      <w:bookmarkEnd w:id="515"/>
      <w:bookmarkEnd w:id="516"/>
      <w:bookmarkEnd w:id="517"/>
      <w:bookmarkEnd w:id="518"/>
    </w:p>
    <w:p w14:paraId="5FEA0734" w14:textId="77777777" w:rsidR="00876C3C" w:rsidRDefault="00A10542">
      <w:pPr>
        <w:pStyle w:val="5"/>
        <w:rPr>
          <w:lang w:eastAsia="zh-CN"/>
        </w:rPr>
      </w:pPr>
      <w:bookmarkStart w:id="519" w:name="_Toc72766440"/>
      <w:bookmarkStart w:id="520" w:name="_Toc72767007"/>
      <w:bookmarkStart w:id="521" w:name="_Toc73042459"/>
      <w:bookmarkStart w:id="522" w:name="_Toc81242803"/>
      <w:bookmarkStart w:id="523" w:name="_Toc89426572"/>
      <w:bookmarkStart w:id="524" w:name="_Toc94020357"/>
      <w:bookmarkStart w:id="525" w:name="_Toc97034888"/>
      <w:bookmarkStart w:id="526" w:name="_Toc97037765"/>
      <w:bookmarkStart w:id="527" w:name="_Toc100939974"/>
      <w:bookmarkStart w:id="528" w:name="_Toc104546840"/>
      <w:r>
        <w:t>5.1.2.2.1</w:t>
      </w:r>
      <w:r>
        <w:rPr>
          <w:rFonts w:hint="eastAsia"/>
          <w:lang w:eastAsia="zh-CN"/>
        </w:rPr>
        <w:tab/>
      </w:r>
      <w:r>
        <w:rPr>
          <w:lang w:eastAsia="zh-CN"/>
        </w:rPr>
        <w:t>General</w:t>
      </w:r>
      <w:bookmarkEnd w:id="519"/>
      <w:bookmarkEnd w:id="520"/>
      <w:bookmarkEnd w:id="521"/>
      <w:bookmarkEnd w:id="522"/>
      <w:bookmarkEnd w:id="523"/>
      <w:bookmarkEnd w:id="524"/>
      <w:bookmarkEnd w:id="525"/>
      <w:bookmarkEnd w:id="526"/>
      <w:bookmarkEnd w:id="527"/>
      <w:bookmarkEnd w:id="528"/>
    </w:p>
    <w:p w14:paraId="30234862" w14:textId="0CC2672B" w:rsidR="00876C3C" w:rsidRDefault="00A10542">
      <w:pPr>
        <w:rPr>
          <w:noProof/>
        </w:rPr>
      </w:pPr>
      <w:r>
        <w:rPr>
          <w:noProof/>
        </w:rPr>
        <w:t>See clause 5.1.2 of 3GPP TS 29.500 [4] for the usage of HTTP standard headers.</w:t>
      </w:r>
    </w:p>
    <w:p w14:paraId="17B52BBB" w14:textId="77777777" w:rsidR="00876C3C" w:rsidRDefault="00A10542">
      <w:pPr>
        <w:pStyle w:val="5"/>
      </w:pPr>
      <w:bookmarkStart w:id="529" w:name="_Toc72766441"/>
      <w:bookmarkStart w:id="530" w:name="_Toc72767008"/>
      <w:bookmarkStart w:id="531" w:name="_Toc73042460"/>
      <w:bookmarkStart w:id="532" w:name="_Toc81242804"/>
      <w:bookmarkStart w:id="533" w:name="_Toc89426573"/>
      <w:bookmarkStart w:id="534" w:name="_Toc94020358"/>
      <w:bookmarkStart w:id="535" w:name="_Toc97034889"/>
      <w:bookmarkStart w:id="536" w:name="_Toc97037766"/>
      <w:bookmarkStart w:id="537" w:name="_Toc100939975"/>
      <w:bookmarkStart w:id="538" w:name="_Toc104546841"/>
      <w:r>
        <w:t>5.1.2.2.2</w:t>
      </w:r>
      <w:r>
        <w:tab/>
        <w:t>Content type</w:t>
      </w:r>
      <w:bookmarkEnd w:id="529"/>
      <w:bookmarkEnd w:id="530"/>
      <w:bookmarkEnd w:id="531"/>
      <w:bookmarkEnd w:id="532"/>
      <w:bookmarkEnd w:id="533"/>
      <w:bookmarkEnd w:id="534"/>
      <w:bookmarkEnd w:id="535"/>
      <w:bookmarkEnd w:id="536"/>
      <w:bookmarkEnd w:id="537"/>
      <w:bookmarkEnd w:id="538"/>
    </w:p>
    <w:p w14:paraId="76D74BC3" w14:textId="0F19B2E6"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0"/>
      </w:pPr>
      <w:bookmarkStart w:id="539" w:name="_Toc72766442"/>
      <w:bookmarkStart w:id="540" w:name="_Toc72767009"/>
      <w:bookmarkStart w:id="541" w:name="_Toc73042461"/>
      <w:bookmarkStart w:id="542" w:name="_Toc81242805"/>
      <w:bookmarkStart w:id="543" w:name="_Toc89426574"/>
      <w:bookmarkStart w:id="544" w:name="_Toc94020359"/>
      <w:bookmarkStart w:id="545" w:name="_Toc97034890"/>
      <w:bookmarkStart w:id="546" w:name="_Toc97037767"/>
      <w:bookmarkStart w:id="547" w:name="_Toc100939976"/>
      <w:bookmarkStart w:id="548" w:name="_Toc104546842"/>
      <w:r>
        <w:t>5.1.2.3</w:t>
      </w:r>
      <w:r>
        <w:tab/>
        <w:t>HTTP custom headers</w:t>
      </w:r>
      <w:bookmarkEnd w:id="539"/>
      <w:bookmarkEnd w:id="540"/>
      <w:bookmarkEnd w:id="541"/>
      <w:bookmarkEnd w:id="542"/>
      <w:bookmarkEnd w:id="543"/>
      <w:bookmarkEnd w:id="544"/>
      <w:bookmarkEnd w:id="545"/>
      <w:bookmarkEnd w:id="546"/>
      <w:bookmarkEnd w:id="547"/>
      <w:bookmarkEnd w:id="548"/>
    </w:p>
    <w:p w14:paraId="7035E851" w14:textId="3B04277F" w:rsidR="00876C3C" w:rsidRDefault="00A10542">
      <w:pPr>
        <w:rPr>
          <w:noProof/>
        </w:rPr>
      </w:pPr>
      <w:r>
        <w:rPr>
          <w:noProof/>
        </w:rPr>
        <w:t>The mandatory HTTP custom header fields specified in clause 5.1.3.2 of 3GPP TS 29.500 [4] shall be applicable.</w:t>
      </w:r>
    </w:p>
    <w:p w14:paraId="28B8836A" w14:textId="77777777" w:rsidR="00876C3C" w:rsidRDefault="00A10542">
      <w:pPr>
        <w:pStyle w:val="3"/>
      </w:pPr>
      <w:bookmarkStart w:id="549" w:name="_Toc72766443"/>
      <w:bookmarkStart w:id="550" w:name="_Toc72767010"/>
      <w:bookmarkStart w:id="551" w:name="_Toc73042462"/>
      <w:bookmarkStart w:id="552" w:name="_Toc81242806"/>
      <w:bookmarkStart w:id="553" w:name="_Toc89426575"/>
      <w:bookmarkStart w:id="554" w:name="_Toc94020360"/>
      <w:bookmarkStart w:id="555" w:name="_Toc97034891"/>
      <w:bookmarkStart w:id="556" w:name="_Toc97037768"/>
      <w:bookmarkStart w:id="557" w:name="_Toc100939977"/>
      <w:bookmarkStart w:id="558" w:name="_Toc104546843"/>
      <w:r>
        <w:t>5.1.3</w:t>
      </w:r>
      <w:r>
        <w:tab/>
        <w:t>Resources</w:t>
      </w:r>
      <w:bookmarkEnd w:id="549"/>
      <w:bookmarkEnd w:id="550"/>
      <w:bookmarkEnd w:id="551"/>
      <w:bookmarkEnd w:id="552"/>
      <w:bookmarkEnd w:id="553"/>
      <w:bookmarkEnd w:id="554"/>
      <w:bookmarkEnd w:id="555"/>
      <w:bookmarkEnd w:id="556"/>
      <w:bookmarkEnd w:id="557"/>
      <w:bookmarkEnd w:id="558"/>
    </w:p>
    <w:p w14:paraId="49964D94" w14:textId="42D75B1F" w:rsidR="00876C3C" w:rsidRDefault="00A10542">
      <w:pPr>
        <w:pStyle w:val="40"/>
      </w:pPr>
      <w:bookmarkStart w:id="559" w:name="_Toc72766444"/>
      <w:bookmarkStart w:id="560" w:name="_Toc72767011"/>
      <w:bookmarkStart w:id="561" w:name="_Toc73042463"/>
      <w:bookmarkStart w:id="562" w:name="_Toc81242807"/>
      <w:bookmarkStart w:id="563" w:name="_Toc89426576"/>
      <w:bookmarkStart w:id="564" w:name="_Toc94020361"/>
      <w:bookmarkStart w:id="565" w:name="_Toc97034892"/>
      <w:bookmarkStart w:id="566" w:name="_Toc97037769"/>
      <w:bookmarkStart w:id="567" w:name="_Toc100939978"/>
      <w:bookmarkStart w:id="568" w:name="_Toc104546844"/>
      <w:r>
        <w:t>5.1.3.1</w:t>
      </w:r>
      <w:r>
        <w:tab/>
        <w:t>Overview</w:t>
      </w:r>
      <w:bookmarkEnd w:id="559"/>
      <w:bookmarkEnd w:id="560"/>
      <w:bookmarkEnd w:id="561"/>
      <w:bookmarkEnd w:id="562"/>
      <w:bookmarkEnd w:id="563"/>
      <w:bookmarkEnd w:id="564"/>
      <w:bookmarkEnd w:id="565"/>
      <w:bookmarkEnd w:id="566"/>
      <w:bookmarkEnd w:id="567"/>
      <w:bookmarkEnd w:id="568"/>
    </w:p>
    <w:p w14:paraId="79231929" w14:textId="77777777" w:rsidR="00804DF8" w:rsidRDefault="00804DF8" w:rsidP="00804DF8">
      <w:r w:rsidRPr="00804DF8">
        <w:rPr>
          <w:rFonts w:eastAsia="宋体"/>
        </w:rPr>
        <w:t>This clause describes the structure for the Resource URIs</w:t>
      </w:r>
      <w:r>
        <w:t>, the resources and methods used for the service.</w:t>
      </w:r>
    </w:p>
    <w:p w14:paraId="5ACF9A3D" w14:textId="52892F9B" w:rsidR="00804DF8" w:rsidRPr="00804DF8" w:rsidRDefault="00804DF8" w:rsidP="00804DF8">
      <w:r>
        <w:t>Figure 5.1.3.1-1 depicts the resource URIs structure for the Nadrf_DataManagement API.</w:t>
      </w:r>
    </w:p>
    <w:p w14:paraId="262AF8F7" w14:textId="6CBE9D91" w:rsidR="00876C3C" w:rsidRDefault="00804DF8">
      <w:pPr>
        <w:pStyle w:val="TH"/>
        <w:rPr>
          <w:lang w:val="en-US"/>
        </w:rPr>
      </w:pPr>
      <w:r>
        <w:object w:dxaOrig="7608" w:dyaOrig="3141" w14:anchorId="4E825D1D">
          <v:shape id="_x0000_i1036" type="#_x0000_t75" alt="" style="width:380.25pt;height:157.5pt" o:ole="">
            <v:imagedata r:id="rId34" o:title="" cropbottom="7081f" cropright="4734f"/>
          </v:shape>
          <o:OLEObject Type="Embed" ProgID="Visio.Drawing.15" ShapeID="_x0000_i1036" DrawAspect="Content" ObjectID="_1716147777" r:id="rId35"/>
        </w:object>
      </w:r>
    </w:p>
    <w:p w14:paraId="599DD92C" w14:textId="67AFC201" w:rsidR="00876C3C" w:rsidRDefault="00061687">
      <w:pPr>
        <w:pStyle w:val="TF"/>
      </w:pPr>
      <w:r>
        <w:t>Figure </w:t>
      </w:r>
      <w:r w:rsidR="00A10542">
        <w:t>5.1.3.1-1: Resource URI structure of the Nadrf_DataManagement API</w:t>
      </w:r>
    </w:p>
    <w:p w14:paraId="17A144BA" w14:textId="5CB283CB" w:rsidR="00876C3C" w:rsidRDefault="00061687">
      <w:r>
        <w:t>Table </w:t>
      </w:r>
      <w:r w:rsidR="00A10542">
        <w:t>5.1.3.1-1 provides an overview of the resources and applicable HTTP methods.</w:t>
      </w:r>
    </w:p>
    <w:p w14:paraId="20D661F3" w14:textId="4776DE02" w:rsidR="00876C3C" w:rsidRDefault="00061687">
      <w:pPr>
        <w:pStyle w:val="TH"/>
      </w:pPr>
      <w:r>
        <w:lastRenderedPageBreak/>
        <w:t>Table </w:t>
      </w:r>
      <w:r w:rsidR="00A10542">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876C3C" w14:paraId="7D785E86" w14:textId="77777777" w:rsidTr="00ED6BC6">
        <w:trPr>
          <w:jc w:val="center"/>
        </w:trPr>
        <w:tc>
          <w:tcPr>
            <w:tcW w:w="1339" w:type="pct"/>
            <w:shd w:val="clear" w:color="auto" w:fill="C0C0C0"/>
            <w:vAlign w:val="center"/>
            <w:hideMark/>
          </w:tcPr>
          <w:p w14:paraId="5B785A9A" w14:textId="77777777" w:rsidR="00876C3C" w:rsidRDefault="00A10542">
            <w:pPr>
              <w:pStyle w:val="TAH"/>
            </w:pPr>
            <w:r>
              <w:t>Resource name</w:t>
            </w:r>
          </w:p>
        </w:tc>
        <w:tc>
          <w:tcPr>
            <w:tcW w:w="1501" w:type="pct"/>
            <w:shd w:val="clear" w:color="auto" w:fill="C0C0C0"/>
            <w:vAlign w:val="center"/>
            <w:hideMark/>
          </w:tcPr>
          <w:p w14:paraId="3338B00B" w14:textId="77777777" w:rsidR="00876C3C" w:rsidRDefault="00A10542">
            <w:pPr>
              <w:pStyle w:val="TAH"/>
            </w:pPr>
            <w:r>
              <w:t>Resource URI</w:t>
            </w:r>
          </w:p>
        </w:tc>
        <w:tc>
          <w:tcPr>
            <w:tcW w:w="504" w:type="pct"/>
            <w:shd w:val="clear" w:color="auto" w:fill="C0C0C0"/>
            <w:vAlign w:val="center"/>
            <w:hideMark/>
          </w:tcPr>
          <w:p w14:paraId="20C677A1" w14:textId="77777777" w:rsidR="00876C3C" w:rsidRDefault="00A10542">
            <w:pPr>
              <w:pStyle w:val="TAH"/>
            </w:pPr>
            <w:r>
              <w:t>HTTP method or custom operation</w:t>
            </w:r>
          </w:p>
        </w:tc>
        <w:tc>
          <w:tcPr>
            <w:tcW w:w="1656" w:type="pct"/>
            <w:shd w:val="clear" w:color="auto" w:fill="C0C0C0"/>
            <w:vAlign w:val="center"/>
            <w:hideMark/>
          </w:tcPr>
          <w:p w14:paraId="78E828F6" w14:textId="77777777" w:rsidR="00876C3C" w:rsidRDefault="00A10542">
            <w:pPr>
              <w:pStyle w:val="TAH"/>
            </w:pPr>
            <w:r>
              <w:t>Description</w:t>
            </w:r>
          </w:p>
        </w:tc>
      </w:tr>
      <w:tr w:rsidR="00876C3C" w14:paraId="0005CB8A" w14:textId="77777777" w:rsidTr="00ED6BC6">
        <w:trPr>
          <w:jc w:val="center"/>
        </w:trPr>
        <w:tc>
          <w:tcPr>
            <w:tcW w:w="1339" w:type="pct"/>
            <w:vMerge w:val="restart"/>
            <w:hideMark/>
          </w:tcPr>
          <w:p w14:paraId="0DCF2FF2" w14:textId="77777777" w:rsidR="00876C3C" w:rsidRDefault="00BD127F">
            <w:pPr>
              <w:pStyle w:val="TAL"/>
            </w:pPr>
            <w:r>
              <w:t>ADRF Data Store Records</w:t>
            </w:r>
          </w:p>
        </w:tc>
        <w:tc>
          <w:tcPr>
            <w:tcW w:w="1501" w:type="pct"/>
            <w:vMerge w:val="restart"/>
            <w:hideMark/>
          </w:tcPr>
          <w:p w14:paraId="606F14BA" w14:textId="77777777" w:rsidR="00876C3C" w:rsidRDefault="00BD127F">
            <w:pPr>
              <w:pStyle w:val="TAL"/>
            </w:pPr>
            <w:r>
              <w:t>/data-store-records</w:t>
            </w:r>
          </w:p>
        </w:tc>
        <w:tc>
          <w:tcPr>
            <w:tcW w:w="504" w:type="pct"/>
            <w:hideMark/>
          </w:tcPr>
          <w:p w14:paraId="207B1E28" w14:textId="77777777" w:rsidR="00876C3C" w:rsidRDefault="00A10542">
            <w:pPr>
              <w:pStyle w:val="TAL"/>
            </w:pPr>
            <w:r>
              <w:t>GET</w:t>
            </w:r>
          </w:p>
        </w:tc>
        <w:tc>
          <w:tcPr>
            <w:tcW w:w="1656" w:type="pct"/>
            <w:hideMark/>
          </w:tcPr>
          <w:p w14:paraId="2E409E4D" w14:textId="77777777" w:rsidR="00876C3C" w:rsidRDefault="00BD127F">
            <w:pPr>
              <w:pStyle w:val="TAL"/>
            </w:pPr>
            <w:r>
              <w:t>Retrieve the stored data or analytics</w:t>
            </w:r>
          </w:p>
        </w:tc>
      </w:tr>
      <w:tr w:rsidR="00876C3C" w14:paraId="3EA57D14" w14:textId="77777777" w:rsidTr="00ED6BC6">
        <w:trPr>
          <w:jc w:val="center"/>
        </w:trPr>
        <w:tc>
          <w:tcPr>
            <w:tcW w:w="0" w:type="auto"/>
            <w:vMerge/>
            <w:vAlign w:val="center"/>
            <w:hideMark/>
          </w:tcPr>
          <w:p w14:paraId="795E1F42" w14:textId="77777777" w:rsidR="00876C3C" w:rsidRDefault="00876C3C">
            <w:pPr>
              <w:pStyle w:val="TAL"/>
            </w:pPr>
          </w:p>
        </w:tc>
        <w:tc>
          <w:tcPr>
            <w:tcW w:w="0" w:type="auto"/>
            <w:vMerge/>
            <w:vAlign w:val="center"/>
            <w:hideMark/>
          </w:tcPr>
          <w:p w14:paraId="2AE214AD" w14:textId="77777777" w:rsidR="00876C3C" w:rsidRDefault="00876C3C">
            <w:pPr>
              <w:pStyle w:val="TAL"/>
            </w:pPr>
          </w:p>
        </w:tc>
        <w:tc>
          <w:tcPr>
            <w:tcW w:w="504" w:type="pct"/>
            <w:hideMark/>
          </w:tcPr>
          <w:p w14:paraId="3E3FEF43" w14:textId="77777777" w:rsidR="00876C3C" w:rsidRDefault="00A10542">
            <w:pPr>
              <w:pStyle w:val="TAL"/>
            </w:pPr>
            <w:r>
              <w:t>POST</w:t>
            </w:r>
          </w:p>
        </w:tc>
        <w:tc>
          <w:tcPr>
            <w:tcW w:w="1656" w:type="pct"/>
            <w:hideMark/>
          </w:tcPr>
          <w:p w14:paraId="35CAC2F2" w14:textId="13B9676C" w:rsidR="00876C3C" w:rsidRDefault="00BD127F">
            <w:pPr>
              <w:pStyle w:val="TAL"/>
            </w:pPr>
            <w:r>
              <w:t>Create a new Individual Data Store resource.</w:t>
            </w:r>
          </w:p>
        </w:tc>
      </w:tr>
      <w:tr w:rsidR="00BD127F" w14:paraId="5E5D6DD2" w14:textId="77777777" w:rsidTr="00ED6BC6">
        <w:trPr>
          <w:jc w:val="center"/>
        </w:trPr>
        <w:tc>
          <w:tcPr>
            <w:tcW w:w="0" w:type="auto"/>
            <w:vAlign w:val="center"/>
          </w:tcPr>
          <w:p w14:paraId="6DBC46D3" w14:textId="77777777" w:rsidR="00BD127F" w:rsidRDefault="00BD127F" w:rsidP="00BD127F">
            <w:pPr>
              <w:pStyle w:val="TAL"/>
            </w:pPr>
            <w:r>
              <w:t>Individual ADRF Data Store Record</w:t>
            </w:r>
          </w:p>
        </w:tc>
        <w:tc>
          <w:tcPr>
            <w:tcW w:w="0" w:type="auto"/>
            <w:vAlign w:val="center"/>
          </w:tcPr>
          <w:p w14:paraId="6AF5EF55" w14:textId="77777777" w:rsidR="00BD127F" w:rsidRDefault="00BD127F" w:rsidP="00BD127F">
            <w:pPr>
              <w:pStyle w:val="TAL"/>
            </w:pPr>
            <w:r>
              <w:t>/data-store-records/{storeTransId}</w:t>
            </w:r>
          </w:p>
        </w:tc>
        <w:tc>
          <w:tcPr>
            <w:tcW w:w="504" w:type="pct"/>
          </w:tcPr>
          <w:p w14:paraId="77EB7242" w14:textId="77777777" w:rsidR="00BD127F" w:rsidRDefault="00BD127F" w:rsidP="00BD127F">
            <w:pPr>
              <w:pStyle w:val="TAL"/>
            </w:pPr>
            <w:r>
              <w:t>DELETE</w:t>
            </w:r>
          </w:p>
        </w:tc>
        <w:tc>
          <w:tcPr>
            <w:tcW w:w="1656" w:type="pct"/>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ED6BC6">
        <w:trPr>
          <w:jc w:val="center"/>
        </w:trPr>
        <w:tc>
          <w:tcPr>
            <w:tcW w:w="0" w:type="auto"/>
            <w:vAlign w:val="center"/>
          </w:tcPr>
          <w:p w14:paraId="414B0D12" w14:textId="77777777" w:rsidR="00BD127F" w:rsidRDefault="00BD127F" w:rsidP="00BD127F">
            <w:pPr>
              <w:pStyle w:val="TAL"/>
            </w:pPr>
            <w:r>
              <w:t>ADRF Data Retrieval Subscriptions</w:t>
            </w:r>
          </w:p>
        </w:tc>
        <w:tc>
          <w:tcPr>
            <w:tcW w:w="0" w:type="auto"/>
            <w:vAlign w:val="center"/>
          </w:tcPr>
          <w:p w14:paraId="77414813" w14:textId="77777777" w:rsidR="00BD127F" w:rsidRDefault="00BD127F" w:rsidP="00BD127F">
            <w:pPr>
              <w:pStyle w:val="TAL"/>
            </w:pPr>
            <w:r>
              <w:t>/data-retrieval-subscriptions</w:t>
            </w:r>
          </w:p>
        </w:tc>
        <w:tc>
          <w:tcPr>
            <w:tcW w:w="504" w:type="pct"/>
          </w:tcPr>
          <w:p w14:paraId="1E76E742" w14:textId="77777777" w:rsidR="00BD127F" w:rsidRDefault="00BD127F" w:rsidP="00BD127F">
            <w:pPr>
              <w:pStyle w:val="TAL"/>
            </w:pPr>
            <w:r>
              <w:t>POST</w:t>
            </w:r>
          </w:p>
        </w:tc>
        <w:tc>
          <w:tcPr>
            <w:tcW w:w="1656" w:type="pct"/>
          </w:tcPr>
          <w:p w14:paraId="5292873F" w14:textId="74E05003" w:rsidR="00BD127F" w:rsidRDefault="00BD127F" w:rsidP="00BD127F">
            <w:pPr>
              <w:pStyle w:val="TAL"/>
            </w:pPr>
            <w:r>
              <w:t>Create a new Individual ADRF Data Retrieval Subscription resource.</w:t>
            </w:r>
          </w:p>
        </w:tc>
      </w:tr>
      <w:tr w:rsidR="00BD127F" w14:paraId="41940F76" w14:textId="77777777" w:rsidTr="00ED6BC6">
        <w:trPr>
          <w:jc w:val="center"/>
        </w:trPr>
        <w:tc>
          <w:tcPr>
            <w:tcW w:w="0" w:type="auto"/>
            <w:vAlign w:val="center"/>
          </w:tcPr>
          <w:p w14:paraId="7F5316F3" w14:textId="77777777" w:rsidR="00BD127F" w:rsidRDefault="00BD127F" w:rsidP="00BD127F">
            <w:pPr>
              <w:pStyle w:val="TAL"/>
            </w:pPr>
            <w:r>
              <w:t>Individual ADRF Data Retrieval Subscription</w:t>
            </w:r>
          </w:p>
        </w:tc>
        <w:tc>
          <w:tcPr>
            <w:tcW w:w="0" w:type="auto"/>
            <w:vAlign w:val="center"/>
          </w:tcPr>
          <w:p w14:paraId="31A474D8" w14:textId="77777777" w:rsidR="00BD127F" w:rsidRDefault="00BD127F" w:rsidP="00BD127F">
            <w:pPr>
              <w:pStyle w:val="TAL"/>
            </w:pPr>
            <w:r>
              <w:t>/data-retrieval-subscriptions/{subscriptionId}</w:t>
            </w:r>
          </w:p>
        </w:tc>
        <w:tc>
          <w:tcPr>
            <w:tcW w:w="504" w:type="pct"/>
          </w:tcPr>
          <w:p w14:paraId="0D235305" w14:textId="77777777" w:rsidR="00BD127F" w:rsidRDefault="00BD127F" w:rsidP="00BD127F">
            <w:pPr>
              <w:pStyle w:val="TAL"/>
            </w:pPr>
            <w:r>
              <w:t>DELETE</w:t>
            </w:r>
          </w:p>
        </w:tc>
        <w:tc>
          <w:tcPr>
            <w:tcW w:w="1656" w:type="pct"/>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rsidP="00061687"/>
    <w:p w14:paraId="77CE226F" w14:textId="77777777" w:rsidR="00876C3C" w:rsidRDefault="00A10542">
      <w:pPr>
        <w:pStyle w:val="40"/>
      </w:pPr>
      <w:bookmarkStart w:id="569" w:name="_Toc72766445"/>
      <w:bookmarkStart w:id="570" w:name="_Toc72767012"/>
      <w:bookmarkStart w:id="571" w:name="_Toc73042464"/>
      <w:bookmarkStart w:id="572" w:name="_Toc81242808"/>
      <w:bookmarkStart w:id="573" w:name="_Toc89426577"/>
      <w:bookmarkStart w:id="574" w:name="_Toc94020362"/>
      <w:bookmarkStart w:id="575" w:name="_Toc97034893"/>
      <w:bookmarkStart w:id="576" w:name="_Toc97037770"/>
      <w:bookmarkStart w:id="577" w:name="_Toc100939979"/>
      <w:bookmarkStart w:id="578" w:name="_Toc104546845"/>
      <w:r>
        <w:t>5.1.3.2</w:t>
      </w:r>
      <w:r>
        <w:tab/>
        <w:t>Resource:</w:t>
      </w:r>
      <w:r w:rsidR="00BD4B03" w:rsidRPr="00BD4B03">
        <w:t xml:space="preserve"> </w:t>
      </w:r>
      <w:r w:rsidR="00BD4B03">
        <w:t>ADRF Data Store Records</w:t>
      </w:r>
      <w:bookmarkEnd w:id="569"/>
      <w:bookmarkEnd w:id="570"/>
      <w:bookmarkEnd w:id="571"/>
      <w:bookmarkEnd w:id="572"/>
      <w:bookmarkEnd w:id="573"/>
      <w:bookmarkEnd w:id="574"/>
      <w:bookmarkEnd w:id="575"/>
      <w:bookmarkEnd w:id="576"/>
      <w:bookmarkEnd w:id="577"/>
      <w:bookmarkEnd w:id="578"/>
    </w:p>
    <w:p w14:paraId="3A0C05BE" w14:textId="77777777" w:rsidR="00876C3C" w:rsidRDefault="00A10542">
      <w:pPr>
        <w:pStyle w:val="5"/>
      </w:pPr>
      <w:bookmarkStart w:id="579" w:name="_Toc72766446"/>
      <w:bookmarkStart w:id="580" w:name="_Toc72767013"/>
      <w:bookmarkStart w:id="581" w:name="_Toc73042465"/>
      <w:bookmarkStart w:id="582" w:name="_Toc81242809"/>
      <w:bookmarkStart w:id="583" w:name="_Toc89426578"/>
      <w:bookmarkStart w:id="584" w:name="_Toc94020363"/>
      <w:bookmarkStart w:id="585" w:name="_Toc97034894"/>
      <w:bookmarkStart w:id="586" w:name="_Toc97037771"/>
      <w:bookmarkStart w:id="587" w:name="_Toc100939980"/>
      <w:bookmarkStart w:id="588" w:name="_Toc104546846"/>
      <w:r>
        <w:t>5.1.3.2.1</w:t>
      </w:r>
      <w:r>
        <w:tab/>
        <w:t>Description</w:t>
      </w:r>
      <w:bookmarkEnd w:id="579"/>
      <w:bookmarkEnd w:id="580"/>
      <w:bookmarkEnd w:id="581"/>
      <w:bookmarkEnd w:id="582"/>
      <w:bookmarkEnd w:id="583"/>
      <w:bookmarkEnd w:id="584"/>
      <w:bookmarkEnd w:id="585"/>
      <w:bookmarkEnd w:id="586"/>
      <w:bookmarkEnd w:id="587"/>
      <w:bookmarkEnd w:id="588"/>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
      </w:pPr>
      <w:bookmarkStart w:id="589" w:name="_Toc72766447"/>
      <w:bookmarkStart w:id="590" w:name="_Toc72767014"/>
      <w:bookmarkStart w:id="591" w:name="_Toc73042466"/>
      <w:bookmarkStart w:id="592" w:name="_Toc81242810"/>
      <w:bookmarkStart w:id="593" w:name="_Toc89426579"/>
      <w:bookmarkStart w:id="594" w:name="_Toc94020364"/>
      <w:bookmarkStart w:id="595" w:name="_Toc97034895"/>
      <w:bookmarkStart w:id="596" w:name="_Toc97037772"/>
      <w:bookmarkStart w:id="597" w:name="_Toc100939981"/>
      <w:bookmarkStart w:id="598" w:name="_Toc104546847"/>
      <w:r>
        <w:t>5.1.3.2.2</w:t>
      </w:r>
      <w:r>
        <w:tab/>
        <w:t>Resource Definition</w:t>
      </w:r>
      <w:bookmarkEnd w:id="589"/>
      <w:bookmarkEnd w:id="590"/>
      <w:bookmarkEnd w:id="591"/>
      <w:bookmarkEnd w:id="592"/>
      <w:bookmarkEnd w:id="593"/>
      <w:bookmarkEnd w:id="594"/>
      <w:bookmarkEnd w:id="595"/>
      <w:bookmarkEnd w:id="596"/>
      <w:bookmarkEnd w:id="597"/>
      <w:bookmarkEnd w:id="598"/>
    </w:p>
    <w:p w14:paraId="3F2EFF1C" w14:textId="362FD5B5" w:rsidR="00876C3C" w:rsidRDefault="00A10542">
      <w:pPr>
        <w:rPr>
          <w:b/>
          <w:bCs/>
        </w:rPr>
      </w:pPr>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804DF8">
        <w:rPr>
          <w:b/>
        </w:rPr>
        <w:t>&lt;apiVersion&gt;</w:t>
      </w:r>
      <w:r w:rsidR="00BD4B03">
        <w:rPr>
          <w:b/>
          <w:noProof/>
        </w:rPr>
        <w:t>/</w:t>
      </w:r>
      <w:r w:rsidR="00BD4B03" w:rsidRPr="003E7F48">
        <w:rPr>
          <w:b/>
          <w:bCs/>
        </w:rPr>
        <w:t>data-store-records</w:t>
      </w:r>
    </w:p>
    <w:p w14:paraId="33D35B52" w14:textId="7641695E" w:rsidR="00804DF8" w:rsidRDefault="00804DF8">
      <w:r>
        <w:t>The &lt;apiVersion&gt; shall be set as described in clause</w:t>
      </w:r>
      <w:r>
        <w:rPr>
          <w:lang w:val="en-US"/>
        </w:rPr>
        <w:t> 5.1.1.</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rsidTr="00ED6BC6">
        <w:trPr>
          <w:jc w:val="center"/>
        </w:trPr>
        <w:tc>
          <w:tcPr>
            <w:tcW w:w="687" w:type="pct"/>
            <w:shd w:val="clear" w:color="000000" w:fill="C0C0C0"/>
            <w:hideMark/>
          </w:tcPr>
          <w:p w14:paraId="14ACDAA6" w14:textId="77777777" w:rsidR="00876C3C" w:rsidRDefault="00A10542">
            <w:pPr>
              <w:pStyle w:val="TAH"/>
            </w:pPr>
            <w:r>
              <w:t>Name</w:t>
            </w:r>
          </w:p>
        </w:tc>
        <w:tc>
          <w:tcPr>
            <w:tcW w:w="1039" w:type="pct"/>
            <w:shd w:val="clear" w:color="000000" w:fill="C0C0C0"/>
          </w:tcPr>
          <w:p w14:paraId="464CD212" w14:textId="77777777" w:rsidR="00876C3C" w:rsidRDefault="00A10542">
            <w:pPr>
              <w:pStyle w:val="TAH"/>
            </w:pPr>
            <w:r>
              <w:t>Data type</w:t>
            </w:r>
          </w:p>
        </w:tc>
        <w:tc>
          <w:tcPr>
            <w:tcW w:w="3274" w:type="pct"/>
            <w:shd w:val="clear" w:color="000000" w:fill="C0C0C0"/>
            <w:vAlign w:val="center"/>
            <w:hideMark/>
          </w:tcPr>
          <w:p w14:paraId="0C23C61F" w14:textId="77777777" w:rsidR="00876C3C" w:rsidRDefault="00A10542">
            <w:pPr>
              <w:pStyle w:val="TAH"/>
            </w:pPr>
            <w:r>
              <w:t>Definition</w:t>
            </w:r>
          </w:p>
        </w:tc>
      </w:tr>
      <w:tr w:rsidR="00876C3C" w14:paraId="6437F21B" w14:textId="77777777" w:rsidTr="00ED6BC6">
        <w:trPr>
          <w:jc w:val="center"/>
        </w:trPr>
        <w:tc>
          <w:tcPr>
            <w:tcW w:w="687" w:type="pct"/>
            <w:hideMark/>
          </w:tcPr>
          <w:p w14:paraId="30ECB9C3" w14:textId="77777777" w:rsidR="00876C3C" w:rsidRDefault="00A10542">
            <w:pPr>
              <w:pStyle w:val="TAL"/>
            </w:pPr>
            <w:r>
              <w:t>apiRoot</w:t>
            </w:r>
          </w:p>
        </w:tc>
        <w:tc>
          <w:tcPr>
            <w:tcW w:w="1039" w:type="pct"/>
          </w:tcPr>
          <w:p w14:paraId="049F3780" w14:textId="77777777" w:rsidR="00876C3C" w:rsidRDefault="00A10542">
            <w:pPr>
              <w:pStyle w:val="TAL"/>
            </w:pPr>
            <w:r>
              <w:t>string</w:t>
            </w:r>
          </w:p>
        </w:tc>
        <w:tc>
          <w:tcPr>
            <w:tcW w:w="3274" w:type="pct"/>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
      </w:pPr>
      <w:bookmarkStart w:id="599" w:name="_Toc72766448"/>
      <w:bookmarkStart w:id="600" w:name="_Toc72767015"/>
      <w:bookmarkStart w:id="601" w:name="_Toc73042467"/>
      <w:bookmarkStart w:id="602" w:name="_Toc81242811"/>
      <w:bookmarkStart w:id="603" w:name="_Toc89426580"/>
      <w:bookmarkStart w:id="604" w:name="_Toc94020365"/>
      <w:bookmarkStart w:id="605" w:name="_Toc97034896"/>
      <w:bookmarkStart w:id="606" w:name="_Toc97037773"/>
      <w:bookmarkStart w:id="607" w:name="_Toc100939982"/>
      <w:bookmarkStart w:id="608" w:name="_Toc104546848"/>
      <w:r>
        <w:t>5.1.3.2.3</w:t>
      </w:r>
      <w:r>
        <w:tab/>
        <w:t>Resource Standard Methods</w:t>
      </w:r>
      <w:bookmarkEnd w:id="599"/>
      <w:bookmarkEnd w:id="600"/>
      <w:bookmarkEnd w:id="601"/>
      <w:bookmarkEnd w:id="602"/>
      <w:bookmarkEnd w:id="603"/>
      <w:bookmarkEnd w:id="604"/>
      <w:bookmarkEnd w:id="605"/>
      <w:bookmarkEnd w:id="606"/>
      <w:bookmarkEnd w:id="607"/>
      <w:bookmarkEnd w:id="608"/>
    </w:p>
    <w:p w14:paraId="5BB70F30" w14:textId="77777777" w:rsidR="00876C3C" w:rsidRDefault="00A10542">
      <w:pPr>
        <w:pStyle w:val="6"/>
      </w:pPr>
      <w:bookmarkStart w:id="609" w:name="_Toc72766449"/>
      <w:bookmarkStart w:id="610" w:name="_Toc72767016"/>
      <w:bookmarkStart w:id="611" w:name="_Toc73042468"/>
      <w:bookmarkStart w:id="612" w:name="_Toc81242812"/>
      <w:bookmarkStart w:id="613" w:name="_Toc89426581"/>
      <w:bookmarkStart w:id="614" w:name="_Toc94020366"/>
      <w:bookmarkStart w:id="615" w:name="_Toc97034897"/>
      <w:bookmarkStart w:id="616" w:name="_Toc97037774"/>
      <w:bookmarkStart w:id="617" w:name="_Toc100939983"/>
      <w:bookmarkStart w:id="618" w:name="_Toc104546849"/>
      <w:r>
        <w:t>5.1.3.2.3.1</w:t>
      </w:r>
      <w:r>
        <w:tab/>
      </w:r>
      <w:r w:rsidR="00144871">
        <w:t>POST</w:t>
      </w:r>
      <w:bookmarkEnd w:id="609"/>
      <w:bookmarkEnd w:id="610"/>
      <w:bookmarkEnd w:id="611"/>
      <w:bookmarkEnd w:id="612"/>
      <w:bookmarkEnd w:id="613"/>
      <w:bookmarkEnd w:id="614"/>
      <w:bookmarkEnd w:id="615"/>
      <w:bookmarkEnd w:id="616"/>
      <w:bookmarkEnd w:id="617"/>
      <w:bookmarkEnd w:id="618"/>
    </w:p>
    <w:p w14:paraId="18CE9715" w14:textId="64265891" w:rsidR="00876C3C" w:rsidRDefault="00A10542">
      <w:r>
        <w:t xml:space="preserve">This method shall support the URI query parameters specified in </w:t>
      </w:r>
      <w:r w:rsidR="00061687">
        <w:t>table </w:t>
      </w:r>
      <w:r>
        <w:t>5.1.3.2.3.1-1.</w:t>
      </w:r>
    </w:p>
    <w:p w14:paraId="4886BC1F" w14:textId="2E20AE62" w:rsidR="00876C3C" w:rsidRDefault="00061687">
      <w:pPr>
        <w:pStyle w:val="TH"/>
        <w:rPr>
          <w:rFonts w:cs="Arial"/>
        </w:rPr>
      </w:pPr>
      <w:r>
        <w:t>Table </w:t>
      </w:r>
      <w:r w:rsidR="00A10542">
        <w:t xml:space="preserve">5.1.3.2.3.1-1: URI query parameters supported by the </w:t>
      </w:r>
      <w:r w:rsidR="000E793D">
        <w:t>POST</w:t>
      </w:r>
      <w:r w:rsidR="00A1054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76C3C" w14:paraId="1E9E8F65" w14:textId="77777777" w:rsidTr="00ED6BC6">
        <w:trPr>
          <w:jc w:val="center"/>
        </w:trPr>
        <w:tc>
          <w:tcPr>
            <w:tcW w:w="825" w:type="pct"/>
            <w:tcBorders>
              <w:bottom w:val="single" w:sz="6" w:space="0" w:color="auto"/>
            </w:tcBorders>
            <w:shd w:val="clear" w:color="auto" w:fill="C0C0C0"/>
          </w:tcPr>
          <w:p w14:paraId="73EBD3A4" w14:textId="77777777" w:rsidR="00876C3C" w:rsidRDefault="00A10542">
            <w:pPr>
              <w:pStyle w:val="TAH"/>
            </w:pPr>
            <w:r>
              <w:t>Name</w:t>
            </w:r>
          </w:p>
        </w:tc>
        <w:tc>
          <w:tcPr>
            <w:tcW w:w="731" w:type="pct"/>
            <w:tcBorders>
              <w:bottom w:val="single" w:sz="6" w:space="0" w:color="auto"/>
            </w:tcBorders>
            <w:shd w:val="clear" w:color="auto" w:fill="C0C0C0"/>
          </w:tcPr>
          <w:p w14:paraId="39232760" w14:textId="77777777" w:rsidR="00876C3C" w:rsidRDefault="00A10542">
            <w:pPr>
              <w:pStyle w:val="TAH"/>
            </w:pPr>
            <w:r>
              <w:t>Data type</w:t>
            </w:r>
          </w:p>
        </w:tc>
        <w:tc>
          <w:tcPr>
            <w:tcW w:w="215" w:type="pct"/>
            <w:tcBorders>
              <w:bottom w:val="single" w:sz="6" w:space="0" w:color="auto"/>
            </w:tcBorders>
            <w:shd w:val="clear" w:color="auto" w:fill="C0C0C0"/>
          </w:tcPr>
          <w:p w14:paraId="14AA5DD4" w14:textId="77777777" w:rsidR="00876C3C" w:rsidRDefault="00A10542">
            <w:pPr>
              <w:pStyle w:val="TAH"/>
            </w:pPr>
            <w:r>
              <w:t>P</w:t>
            </w:r>
          </w:p>
        </w:tc>
        <w:tc>
          <w:tcPr>
            <w:tcW w:w="580" w:type="pct"/>
            <w:tcBorders>
              <w:bottom w:val="single" w:sz="6" w:space="0" w:color="auto"/>
            </w:tcBorders>
            <w:shd w:val="clear" w:color="auto" w:fill="C0C0C0"/>
          </w:tcPr>
          <w:p w14:paraId="66DE3A39" w14:textId="77777777" w:rsidR="00876C3C" w:rsidRDefault="00A10542">
            <w:pPr>
              <w:pStyle w:val="TAH"/>
            </w:pPr>
            <w:r>
              <w:t>Cardinality</w:t>
            </w:r>
          </w:p>
        </w:tc>
        <w:tc>
          <w:tcPr>
            <w:tcW w:w="1852" w:type="pct"/>
            <w:tcBorders>
              <w:bottom w:val="single" w:sz="6" w:space="0" w:color="auto"/>
            </w:tcBorders>
            <w:shd w:val="clear" w:color="auto" w:fill="C0C0C0"/>
            <w:vAlign w:val="center"/>
          </w:tcPr>
          <w:p w14:paraId="766C7CFD" w14:textId="77777777" w:rsidR="00876C3C" w:rsidRDefault="00A10542">
            <w:pPr>
              <w:pStyle w:val="TAH"/>
            </w:pPr>
            <w:r>
              <w:t>Description</w:t>
            </w:r>
          </w:p>
        </w:tc>
        <w:tc>
          <w:tcPr>
            <w:tcW w:w="796" w:type="pct"/>
            <w:tcBorders>
              <w:bottom w:val="single" w:sz="6" w:space="0" w:color="auto"/>
            </w:tcBorders>
            <w:shd w:val="clear" w:color="auto" w:fill="C0C0C0"/>
          </w:tcPr>
          <w:p w14:paraId="3B03DF69" w14:textId="77777777" w:rsidR="00876C3C" w:rsidRDefault="00A10542">
            <w:pPr>
              <w:pStyle w:val="TAH"/>
            </w:pPr>
            <w:r>
              <w:t>Applicability</w:t>
            </w:r>
          </w:p>
        </w:tc>
      </w:tr>
      <w:tr w:rsidR="00876C3C" w14:paraId="205207FF" w14:textId="77777777" w:rsidTr="00ED6BC6">
        <w:trPr>
          <w:jc w:val="center"/>
        </w:trPr>
        <w:tc>
          <w:tcPr>
            <w:tcW w:w="825" w:type="pct"/>
            <w:tcBorders>
              <w:top w:val="single" w:sz="6" w:space="0" w:color="auto"/>
            </w:tcBorders>
            <w:shd w:val="clear" w:color="auto" w:fill="auto"/>
          </w:tcPr>
          <w:p w14:paraId="43EFDDC6" w14:textId="77777777" w:rsidR="00876C3C" w:rsidRDefault="00A10542">
            <w:pPr>
              <w:pStyle w:val="TAL"/>
            </w:pPr>
            <w:r>
              <w:t>n/a</w:t>
            </w:r>
          </w:p>
        </w:tc>
        <w:tc>
          <w:tcPr>
            <w:tcW w:w="731" w:type="pct"/>
            <w:tcBorders>
              <w:top w:val="single" w:sz="6" w:space="0" w:color="auto"/>
            </w:tcBorders>
          </w:tcPr>
          <w:p w14:paraId="641BC4BA" w14:textId="77777777" w:rsidR="00876C3C" w:rsidRDefault="00876C3C">
            <w:pPr>
              <w:pStyle w:val="TAL"/>
            </w:pPr>
          </w:p>
        </w:tc>
        <w:tc>
          <w:tcPr>
            <w:tcW w:w="215" w:type="pct"/>
            <w:tcBorders>
              <w:top w:val="single" w:sz="6" w:space="0" w:color="auto"/>
            </w:tcBorders>
          </w:tcPr>
          <w:p w14:paraId="1856FE92" w14:textId="77777777" w:rsidR="00876C3C" w:rsidRDefault="00876C3C">
            <w:pPr>
              <w:pStyle w:val="TAC"/>
            </w:pPr>
          </w:p>
        </w:tc>
        <w:tc>
          <w:tcPr>
            <w:tcW w:w="580" w:type="pct"/>
            <w:tcBorders>
              <w:top w:val="single" w:sz="6" w:space="0" w:color="auto"/>
            </w:tcBorders>
          </w:tcPr>
          <w:p w14:paraId="5C70E933" w14:textId="77777777" w:rsidR="00876C3C" w:rsidRDefault="00876C3C">
            <w:pPr>
              <w:pStyle w:val="TAL"/>
            </w:pPr>
          </w:p>
        </w:tc>
        <w:tc>
          <w:tcPr>
            <w:tcW w:w="1852" w:type="pct"/>
            <w:tcBorders>
              <w:top w:val="single" w:sz="6" w:space="0" w:color="auto"/>
            </w:tcBorders>
            <w:shd w:val="clear" w:color="auto" w:fill="auto"/>
            <w:vAlign w:val="center"/>
          </w:tcPr>
          <w:p w14:paraId="72AF3246" w14:textId="77777777" w:rsidR="00876C3C" w:rsidRDefault="00876C3C">
            <w:pPr>
              <w:pStyle w:val="TAL"/>
            </w:pPr>
          </w:p>
        </w:tc>
        <w:tc>
          <w:tcPr>
            <w:tcW w:w="796" w:type="pct"/>
            <w:tcBorders>
              <w:top w:val="single" w:sz="6" w:space="0" w:color="auto"/>
            </w:tcBorders>
          </w:tcPr>
          <w:p w14:paraId="4628A516" w14:textId="77777777" w:rsidR="00876C3C" w:rsidRDefault="00876C3C">
            <w:pPr>
              <w:pStyle w:val="TAL"/>
            </w:pPr>
          </w:p>
        </w:tc>
      </w:tr>
    </w:tbl>
    <w:p w14:paraId="060994A9" w14:textId="77777777" w:rsidR="00876C3C" w:rsidRDefault="00876C3C" w:rsidP="00061687"/>
    <w:p w14:paraId="3898D4C3" w14:textId="33EF4B18" w:rsidR="00876C3C" w:rsidRDefault="00A10542">
      <w:r>
        <w:t xml:space="preserve">This method shall support the request data structures specified in </w:t>
      </w:r>
      <w:r w:rsidR="00061687">
        <w:t>table </w:t>
      </w:r>
      <w:r>
        <w:t xml:space="preserve">5.1.3.2.3.1-2 and the response data structures and response codes specified in </w:t>
      </w:r>
      <w:r w:rsidR="00061687">
        <w:t>table </w:t>
      </w:r>
      <w:r>
        <w:t>5.1.3.2.3.1-3.</w:t>
      </w:r>
    </w:p>
    <w:p w14:paraId="5A270D9C" w14:textId="7E20B5D3" w:rsidR="00876C3C" w:rsidRDefault="00061687">
      <w:pPr>
        <w:pStyle w:val="TH"/>
      </w:pPr>
      <w:r>
        <w:t>Table </w:t>
      </w:r>
      <w:r w:rsidR="00A10542">
        <w:t xml:space="preserve">5.1.3.2.3.1-2: Data structures supported by the </w:t>
      </w:r>
      <w:r w:rsidR="002203E0">
        <w:t>POST</w:t>
      </w:r>
      <w:r w:rsidR="00A10542">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68221C8F" w14:textId="77777777" w:rsidTr="00ED6BC6">
        <w:trPr>
          <w:jc w:val="center"/>
        </w:trPr>
        <w:tc>
          <w:tcPr>
            <w:tcW w:w="1627" w:type="dxa"/>
            <w:tcBorders>
              <w:bottom w:val="single" w:sz="6" w:space="0" w:color="auto"/>
            </w:tcBorders>
            <w:shd w:val="clear" w:color="auto" w:fill="C0C0C0"/>
          </w:tcPr>
          <w:p w14:paraId="27421288" w14:textId="77777777" w:rsidR="00876C3C" w:rsidRDefault="00A10542">
            <w:pPr>
              <w:pStyle w:val="TAH"/>
            </w:pPr>
            <w:r>
              <w:t>Data type</w:t>
            </w:r>
          </w:p>
        </w:tc>
        <w:tc>
          <w:tcPr>
            <w:tcW w:w="425" w:type="dxa"/>
            <w:tcBorders>
              <w:bottom w:val="single" w:sz="6" w:space="0" w:color="auto"/>
            </w:tcBorders>
            <w:shd w:val="clear" w:color="auto" w:fill="C0C0C0"/>
          </w:tcPr>
          <w:p w14:paraId="2CCDC4B9" w14:textId="77777777" w:rsidR="00876C3C" w:rsidRDefault="00A10542">
            <w:pPr>
              <w:pStyle w:val="TAH"/>
            </w:pPr>
            <w:r>
              <w:t>P</w:t>
            </w:r>
          </w:p>
        </w:tc>
        <w:tc>
          <w:tcPr>
            <w:tcW w:w="1276" w:type="dxa"/>
            <w:tcBorders>
              <w:bottom w:val="single" w:sz="6" w:space="0" w:color="auto"/>
            </w:tcBorders>
            <w:shd w:val="clear" w:color="auto" w:fill="C0C0C0"/>
          </w:tcPr>
          <w:p w14:paraId="6D00B476"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rsidTr="00ED6BC6">
        <w:trPr>
          <w:jc w:val="center"/>
        </w:trPr>
        <w:tc>
          <w:tcPr>
            <w:tcW w:w="1627" w:type="dxa"/>
            <w:tcBorders>
              <w:top w:val="single" w:sz="6" w:space="0" w:color="auto"/>
            </w:tcBorders>
            <w:shd w:val="clear" w:color="auto" w:fill="auto"/>
          </w:tcPr>
          <w:p w14:paraId="7FAE8C49" w14:textId="77777777" w:rsidR="00876C3C" w:rsidRDefault="002978A1">
            <w:pPr>
              <w:pStyle w:val="TAL"/>
            </w:pPr>
            <w:r>
              <w:t>NadrfDataStoreRecord</w:t>
            </w:r>
          </w:p>
        </w:tc>
        <w:tc>
          <w:tcPr>
            <w:tcW w:w="425" w:type="dxa"/>
            <w:tcBorders>
              <w:top w:val="single" w:sz="6" w:space="0" w:color="auto"/>
            </w:tcBorders>
          </w:tcPr>
          <w:p w14:paraId="6648D3C3" w14:textId="77777777" w:rsidR="00876C3C" w:rsidRDefault="002978A1">
            <w:pPr>
              <w:pStyle w:val="TAC"/>
            </w:pPr>
            <w:r>
              <w:t>M</w:t>
            </w:r>
          </w:p>
        </w:tc>
        <w:tc>
          <w:tcPr>
            <w:tcW w:w="1276" w:type="dxa"/>
            <w:tcBorders>
              <w:top w:val="single" w:sz="6" w:space="0" w:color="auto"/>
            </w:tcBorders>
          </w:tcPr>
          <w:p w14:paraId="12F0DACD" w14:textId="77777777" w:rsidR="00876C3C" w:rsidRDefault="002978A1">
            <w:pPr>
              <w:pStyle w:val="TAL"/>
            </w:pPr>
            <w:r>
              <w:t>1</w:t>
            </w:r>
          </w:p>
        </w:tc>
        <w:tc>
          <w:tcPr>
            <w:tcW w:w="6447" w:type="dxa"/>
            <w:tcBorders>
              <w:top w:val="single" w:sz="6" w:space="0" w:color="auto"/>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52F51CFE" w:rsidR="00876C3C" w:rsidRDefault="00061687">
      <w:pPr>
        <w:pStyle w:val="TH"/>
      </w:pPr>
      <w:r>
        <w:lastRenderedPageBreak/>
        <w:t>Table </w:t>
      </w:r>
      <w:r w:rsidR="00A10542">
        <w:t xml:space="preserve">5.1.3.2.3.1-3: Data structures supported by the </w:t>
      </w:r>
      <w:r w:rsidR="00267616">
        <w:t>POST</w:t>
      </w:r>
      <w:r w:rsidR="00A10542">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4242039F" w14:textId="77777777" w:rsidTr="00ED6BC6">
        <w:trPr>
          <w:jc w:val="center"/>
        </w:trPr>
        <w:tc>
          <w:tcPr>
            <w:tcW w:w="825" w:type="pct"/>
            <w:tcBorders>
              <w:bottom w:val="single" w:sz="6" w:space="0" w:color="auto"/>
            </w:tcBorders>
            <w:shd w:val="clear" w:color="auto" w:fill="C0C0C0"/>
          </w:tcPr>
          <w:p w14:paraId="116727BE" w14:textId="77777777" w:rsidR="00876C3C" w:rsidRDefault="00A10542">
            <w:pPr>
              <w:pStyle w:val="TAH"/>
            </w:pPr>
            <w:r>
              <w:t>Data type</w:t>
            </w:r>
          </w:p>
        </w:tc>
        <w:tc>
          <w:tcPr>
            <w:tcW w:w="225" w:type="pct"/>
            <w:tcBorders>
              <w:bottom w:val="single" w:sz="6" w:space="0" w:color="auto"/>
            </w:tcBorders>
            <w:shd w:val="clear" w:color="auto" w:fill="C0C0C0"/>
          </w:tcPr>
          <w:p w14:paraId="3D6C4E82" w14:textId="77777777" w:rsidR="00876C3C" w:rsidRDefault="00A10542">
            <w:pPr>
              <w:pStyle w:val="TAH"/>
            </w:pPr>
            <w:r>
              <w:t>P</w:t>
            </w:r>
          </w:p>
        </w:tc>
        <w:tc>
          <w:tcPr>
            <w:tcW w:w="649" w:type="pct"/>
            <w:tcBorders>
              <w:bottom w:val="single" w:sz="6" w:space="0" w:color="auto"/>
            </w:tcBorders>
            <w:shd w:val="clear" w:color="auto" w:fill="C0C0C0"/>
          </w:tcPr>
          <w:p w14:paraId="7F0CAAB0" w14:textId="77777777" w:rsidR="00876C3C" w:rsidRDefault="00A10542">
            <w:pPr>
              <w:pStyle w:val="TAH"/>
            </w:pPr>
            <w:r>
              <w:t>Cardinality</w:t>
            </w:r>
          </w:p>
        </w:tc>
        <w:tc>
          <w:tcPr>
            <w:tcW w:w="583" w:type="pct"/>
            <w:tcBorders>
              <w:bottom w:val="single" w:sz="6"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bottom w:val="single" w:sz="6" w:space="0" w:color="auto"/>
            </w:tcBorders>
            <w:shd w:val="clear" w:color="auto" w:fill="C0C0C0"/>
          </w:tcPr>
          <w:p w14:paraId="719A29C9" w14:textId="77777777" w:rsidR="00876C3C" w:rsidRDefault="00A10542">
            <w:pPr>
              <w:pStyle w:val="TAH"/>
            </w:pPr>
            <w:r>
              <w:t>Description</w:t>
            </w:r>
          </w:p>
        </w:tc>
      </w:tr>
      <w:tr w:rsidR="00876C3C" w14:paraId="5BA9A3E3" w14:textId="77777777" w:rsidTr="00ED6BC6">
        <w:trPr>
          <w:jc w:val="center"/>
        </w:trPr>
        <w:tc>
          <w:tcPr>
            <w:tcW w:w="825" w:type="pct"/>
            <w:tcBorders>
              <w:top w:val="single" w:sz="6" w:space="0" w:color="auto"/>
            </w:tcBorders>
            <w:shd w:val="clear" w:color="auto" w:fill="auto"/>
          </w:tcPr>
          <w:p w14:paraId="7991D17C" w14:textId="77777777" w:rsidR="00876C3C" w:rsidRDefault="001461F3">
            <w:pPr>
              <w:pStyle w:val="TAL"/>
            </w:pPr>
            <w:r>
              <w:t>NadrfDataStoreRecord</w:t>
            </w:r>
          </w:p>
        </w:tc>
        <w:tc>
          <w:tcPr>
            <w:tcW w:w="225" w:type="pct"/>
            <w:tcBorders>
              <w:top w:val="single" w:sz="6" w:space="0" w:color="auto"/>
            </w:tcBorders>
          </w:tcPr>
          <w:p w14:paraId="6A1E835F" w14:textId="77777777" w:rsidR="00876C3C" w:rsidRDefault="001461F3">
            <w:pPr>
              <w:pStyle w:val="TAC"/>
            </w:pPr>
            <w:r>
              <w:t>M</w:t>
            </w:r>
          </w:p>
        </w:tc>
        <w:tc>
          <w:tcPr>
            <w:tcW w:w="649" w:type="pct"/>
            <w:tcBorders>
              <w:top w:val="single" w:sz="6" w:space="0" w:color="auto"/>
            </w:tcBorders>
          </w:tcPr>
          <w:p w14:paraId="2FA2C122" w14:textId="77777777" w:rsidR="00876C3C" w:rsidRDefault="001461F3">
            <w:pPr>
              <w:pStyle w:val="TAL"/>
            </w:pPr>
            <w:r>
              <w:t>1</w:t>
            </w:r>
          </w:p>
        </w:tc>
        <w:tc>
          <w:tcPr>
            <w:tcW w:w="583" w:type="pct"/>
            <w:tcBorders>
              <w:top w:val="single" w:sz="6" w:space="0" w:color="auto"/>
            </w:tcBorders>
          </w:tcPr>
          <w:p w14:paraId="11D8053A" w14:textId="77777777" w:rsidR="00876C3C" w:rsidRDefault="001461F3">
            <w:pPr>
              <w:pStyle w:val="TAL"/>
            </w:pPr>
            <w:r>
              <w:t>201 Created</w:t>
            </w:r>
          </w:p>
        </w:tc>
        <w:tc>
          <w:tcPr>
            <w:tcW w:w="2718" w:type="pct"/>
            <w:tcBorders>
              <w:top w:val="single" w:sz="6" w:space="0" w:color="auto"/>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rsidTr="00ED6BC6">
        <w:trPr>
          <w:jc w:val="center"/>
        </w:trPr>
        <w:tc>
          <w:tcPr>
            <w:tcW w:w="5000" w:type="pct"/>
            <w:gridSpan w:val="5"/>
            <w:shd w:val="clear" w:color="auto" w:fill="auto"/>
          </w:tcPr>
          <w:p w14:paraId="16012498" w14:textId="206626D3"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r w:rsidR="00061687">
              <w:t>Table </w:t>
            </w:r>
            <w:r>
              <w:t>5.1.7.1-1 of 3GPP TS 29.500 [4] also apply.</w:t>
            </w:r>
          </w:p>
        </w:tc>
      </w:tr>
    </w:tbl>
    <w:p w14:paraId="34B73ED0" w14:textId="77777777" w:rsidR="00876C3C" w:rsidRDefault="00876C3C"/>
    <w:p w14:paraId="74F17F7C" w14:textId="09EC2B5F" w:rsidR="00876C3C" w:rsidRDefault="00061687">
      <w:pPr>
        <w:pStyle w:val="TH"/>
        <w:rPr>
          <w:rFonts w:cs="Arial"/>
        </w:rPr>
      </w:pPr>
      <w:r>
        <w:t>Table </w:t>
      </w:r>
      <w:r w:rsidR="00A10542">
        <w:t>5.1.3.2.3.1-</w:t>
      </w:r>
      <w:r w:rsidR="001461F3">
        <w:t>4</w:t>
      </w:r>
      <w:r w:rsidR="00A10542">
        <w:t xml:space="preserve">: Headers supported by the </w:t>
      </w:r>
      <w:r w:rsidR="001461F3">
        <w:t>201</w:t>
      </w:r>
      <w:r w:rsidR="00A10542">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76C3C" w14:paraId="74AC6324" w14:textId="77777777" w:rsidTr="00ED6BC6">
        <w:trPr>
          <w:jc w:val="center"/>
        </w:trPr>
        <w:tc>
          <w:tcPr>
            <w:tcW w:w="981" w:type="pct"/>
            <w:tcBorders>
              <w:bottom w:val="single" w:sz="6" w:space="0" w:color="auto"/>
            </w:tcBorders>
            <w:shd w:val="clear" w:color="auto" w:fill="C0C0C0"/>
          </w:tcPr>
          <w:p w14:paraId="6FB4B4A6" w14:textId="77777777" w:rsidR="00876C3C" w:rsidRDefault="00A10542">
            <w:pPr>
              <w:pStyle w:val="TAH"/>
            </w:pPr>
            <w:r>
              <w:t>Name</w:t>
            </w:r>
          </w:p>
        </w:tc>
        <w:tc>
          <w:tcPr>
            <w:tcW w:w="871" w:type="pct"/>
            <w:tcBorders>
              <w:bottom w:val="single" w:sz="6" w:space="0" w:color="auto"/>
            </w:tcBorders>
            <w:shd w:val="clear" w:color="auto" w:fill="C0C0C0"/>
          </w:tcPr>
          <w:p w14:paraId="02834735" w14:textId="77777777" w:rsidR="00876C3C" w:rsidRDefault="00A10542">
            <w:pPr>
              <w:pStyle w:val="TAH"/>
            </w:pPr>
            <w:r>
              <w:t>Data type</w:t>
            </w:r>
          </w:p>
        </w:tc>
        <w:tc>
          <w:tcPr>
            <w:tcW w:w="256" w:type="pct"/>
            <w:tcBorders>
              <w:bottom w:val="single" w:sz="6" w:space="0" w:color="auto"/>
            </w:tcBorders>
            <w:shd w:val="clear" w:color="auto" w:fill="C0C0C0"/>
          </w:tcPr>
          <w:p w14:paraId="014F7C52" w14:textId="77777777" w:rsidR="00876C3C" w:rsidRDefault="00A10542">
            <w:pPr>
              <w:pStyle w:val="TAH"/>
            </w:pPr>
            <w:r>
              <w:t>P</w:t>
            </w:r>
          </w:p>
        </w:tc>
        <w:tc>
          <w:tcPr>
            <w:tcW w:w="776" w:type="pct"/>
            <w:tcBorders>
              <w:bottom w:val="single" w:sz="6" w:space="0" w:color="auto"/>
            </w:tcBorders>
            <w:shd w:val="clear" w:color="auto" w:fill="C0C0C0"/>
          </w:tcPr>
          <w:p w14:paraId="616114E1" w14:textId="77777777" w:rsidR="00876C3C" w:rsidRDefault="00A10542">
            <w:pPr>
              <w:pStyle w:val="TAH"/>
            </w:pPr>
            <w:r>
              <w:t>Cardinality</w:t>
            </w:r>
          </w:p>
        </w:tc>
        <w:tc>
          <w:tcPr>
            <w:tcW w:w="2117" w:type="pct"/>
            <w:tcBorders>
              <w:bottom w:val="single" w:sz="6"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rsidTr="00ED6BC6">
        <w:trPr>
          <w:jc w:val="center"/>
        </w:trPr>
        <w:tc>
          <w:tcPr>
            <w:tcW w:w="981" w:type="pct"/>
            <w:tcBorders>
              <w:top w:val="single" w:sz="6" w:space="0" w:color="auto"/>
            </w:tcBorders>
            <w:shd w:val="clear" w:color="auto" w:fill="auto"/>
          </w:tcPr>
          <w:p w14:paraId="68B68D97" w14:textId="77777777" w:rsidR="00876C3C" w:rsidRDefault="001461F3">
            <w:pPr>
              <w:pStyle w:val="TAL"/>
            </w:pPr>
            <w:r>
              <w:t>Location</w:t>
            </w:r>
          </w:p>
        </w:tc>
        <w:tc>
          <w:tcPr>
            <w:tcW w:w="871" w:type="pct"/>
            <w:tcBorders>
              <w:top w:val="single" w:sz="6" w:space="0" w:color="auto"/>
            </w:tcBorders>
          </w:tcPr>
          <w:p w14:paraId="70BBE9F9" w14:textId="77777777" w:rsidR="00876C3C" w:rsidRDefault="001461F3">
            <w:pPr>
              <w:pStyle w:val="TAL"/>
            </w:pPr>
            <w:r>
              <w:rPr>
                <w:rFonts w:hint="eastAsia"/>
                <w:lang w:eastAsia="zh-CN"/>
              </w:rPr>
              <w:t>s</w:t>
            </w:r>
            <w:r>
              <w:t>tring</w:t>
            </w:r>
          </w:p>
        </w:tc>
        <w:tc>
          <w:tcPr>
            <w:tcW w:w="256" w:type="pct"/>
            <w:tcBorders>
              <w:top w:val="single" w:sz="6" w:space="0" w:color="auto"/>
            </w:tcBorders>
          </w:tcPr>
          <w:p w14:paraId="740BE971" w14:textId="77777777" w:rsidR="00876C3C" w:rsidRDefault="001461F3">
            <w:pPr>
              <w:pStyle w:val="TAC"/>
            </w:pPr>
            <w:r>
              <w:t>M</w:t>
            </w:r>
          </w:p>
        </w:tc>
        <w:tc>
          <w:tcPr>
            <w:tcW w:w="776" w:type="pct"/>
            <w:tcBorders>
              <w:top w:val="single" w:sz="6" w:space="0" w:color="auto"/>
            </w:tcBorders>
          </w:tcPr>
          <w:p w14:paraId="08079B26" w14:textId="77777777" w:rsidR="00876C3C" w:rsidRDefault="001461F3">
            <w:pPr>
              <w:pStyle w:val="TAL"/>
            </w:pPr>
            <w:r>
              <w:t>1</w:t>
            </w:r>
          </w:p>
        </w:tc>
        <w:tc>
          <w:tcPr>
            <w:tcW w:w="2117" w:type="pct"/>
            <w:tcBorders>
              <w:top w:val="single" w:sz="6" w:space="0" w:color="auto"/>
            </w:tcBorders>
            <w:shd w:val="clear" w:color="auto" w:fill="auto"/>
            <w:vAlign w:val="center"/>
          </w:tcPr>
          <w:p w14:paraId="26D7C777" w14:textId="44489043" w:rsidR="00876C3C" w:rsidRDefault="001461F3">
            <w:pPr>
              <w:pStyle w:val="TAL"/>
            </w:pPr>
            <w:r>
              <w:t>Contains the URI of the newly created resource, according to the structure: {apiRoot}/nadrf-datamanagement/</w:t>
            </w:r>
            <w:r w:rsidR="00C74645">
              <w:t>&lt;apiVersion&gt;</w:t>
            </w:r>
            <w:r>
              <w:t>/data-store-records/{storeTransId}</w:t>
            </w:r>
          </w:p>
        </w:tc>
      </w:tr>
    </w:tbl>
    <w:p w14:paraId="456C256A" w14:textId="77777777" w:rsidR="00876C3C" w:rsidRDefault="00876C3C"/>
    <w:p w14:paraId="60E434EA" w14:textId="77777777" w:rsidR="00876C3C" w:rsidRDefault="00A10542">
      <w:pPr>
        <w:pStyle w:val="6"/>
      </w:pPr>
      <w:bookmarkStart w:id="619" w:name="_Toc72766450"/>
      <w:bookmarkStart w:id="620" w:name="_Toc72767017"/>
      <w:bookmarkStart w:id="621" w:name="_Toc73042469"/>
      <w:bookmarkStart w:id="622" w:name="_Toc81242813"/>
      <w:bookmarkStart w:id="623" w:name="_Toc89426582"/>
      <w:bookmarkStart w:id="624" w:name="_Toc94020367"/>
      <w:bookmarkStart w:id="625" w:name="_Toc97034898"/>
      <w:bookmarkStart w:id="626" w:name="_Toc97037775"/>
      <w:bookmarkStart w:id="627" w:name="_Toc100939984"/>
      <w:bookmarkStart w:id="628" w:name="_Toc104546850"/>
      <w:r>
        <w:t>5.1.3.2.3.2</w:t>
      </w:r>
      <w:r>
        <w:tab/>
      </w:r>
      <w:r w:rsidR="001461F3">
        <w:t>GET</w:t>
      </w:r>
      <w:bookmarkEnd w:id="619"/>
      <w:bookmarkEnd w:id="620"/>
      <w:bookmarkEnd w:id="621"/>
      <w:bookmarkEnd w:id="622"/>
      <w:bookmarkEnd w:id="623"/>
      <w:bookmarkEnd w:id="624"/>
      <w:bookmarkEnd w:id="625"/>
      <w:bookmarkEnd w:id="626"/>
      <w:bookmarkEnd w:id="627"/>
      <w:bookmarkEnd w:id="628"/>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ED6BC6">
        <w:trPr>
          <w:jc w:val="center"/>
        </w:trPr>
        <w:tc>
          <w:tcPr>
            <w:tcW w:w="1192" w:type="dxa"/>
            <w:shd w:val="clear" w:color="auto" w:fill="C0C0C0"/>
            <w:hideMark/>
          </w:tcPr>
          <w:p w14:paraId="57864AD1" w14:textId="77777777" w:rsidR="00FD50D8" w:rsidRDefault="00FD50D8" w:rsidP="00257945">
            <w:pPr>
              <w:pStyle w:val="TAH"/>
            </w:pPr>
            <w:r>
              <w:t>Name</w:t>
            </w:r>
          </w:p>
        </w:tc>
        <w:tc>
          <w:tcPr>
            <w:tcW w:w="2668" w:type="dxa"/>
            <w:shd w:val="clear" w:color="auto" w:fill="C0C0C0"/>
            <w:hideMark/>
          </w:tcPr>
          <w:p w14:paraId="55F11BB3" w14:textId="77777777" w:rsidR="00FD50D8" w:rsidRDefault="00FD50D8" w:rsidP="00257945">
            <w:pPr>
              <w:pStyle w:val="TAH"/>
            </w:pPr>
            <w:r>
              <w:t>Data type</w:t>
            </w:r>
          </w:p>
        </w:tc>
        <w:tc>
          <w:tcPr>
            <w:tcW w:w="286" w:type="dxa"/>
            <w:shd w:val="clear" w:color="auto" w:fill="C0C0C0"/>
            <w:hideMark/>
          </w:tcPr>
          <w:p w14:paraId="1DC091D3" w14:textId="77777777" w:rsidR="00FD50D8" w:rsidRDefault="00FD50D8" w:rsidP="00257945">
            <w:pPr>
              <w:pStyle w:val="TAH"/>
            </w:pPr>
            <w:r>
              <w:t>P</w:t>
            </w:r>
          </w:p>
        </w:tc>
        <w:tc>
          <w:tcPr>
            <w:tcW w:w="1067" w:type="dxa"/>
            <w:shd w:val="clear" w:color="auto" w:fill="C0C0C0"/>
            <w:hideMark/>
          </w:tcPr>
          <w:p w14:paraId="7FA6FF6D" w14:textId="77777777" w:rsidR="00FD50D8" w:rsidRDefault="00FD50D8" w:rsidP="00257945">
            <w:pPr>
              <w:pStyle w:val="TAH"/>
            </w:pPr>
            <w:r>
              <w:t>Cardinality</w:t>
            </w:r>
          </w:p>
        </w:tc>
        <w:tc>
          <w:tcPr>
            <w:tcW w:w="4466" w:type="dxa"/>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ED6BC6">
        <w:trPr>
          <w:jc w:val="center"/>
        </w:trPr>
        <w:tc>
          <w:tcPr>
            <w:tcW w:w="1192" w:type="dxa"/>
          </w:tcPr>
          <w:p w14:paraId="2D2BFFCC" w14:textId="77777777" w:rsidR="00FD50D8" w:rsidRDefault="00FD50D8" w:rsidP="00257945">
            <w:pPr>
              <w:pStyle w:val="TAL"/>
            </w:pPr>
            <w:r>
              <w:t>store-trans-id</w:t>
            </w:r>
          </w:p>
        </w:tc>
        <w:tc>
          <w:tcPr>
            <w:tcW w:w="2668" w:type="dxa"/>
          </w:tcPr>
          <w:p w14:paraId="0C0110E6" w14:textId="77777777" w:rsidR="00FD50D8" w:rsidRDefault="00FD50D8" w:rsidP="00257945">
            <w:pPr>
              <w:pStyle w:val="TAL"/>
            </w:pPr>
            <w:r>
              <w:t>string</w:t>
            </w:r>
          </w:p>
        </w:tc>
        <w:tc>
          <w:tcPr>
            <w:tcW w:w="286" w:type="dxa"/>
          </w:tcPr>
          <w:p w14:paraId="1FF20E97" w14:textId="77777777" w:rsidR="00FD50D8" w:rsidRDefault="00FD50D8" w:rsidP="00257945">
            <w:pPr>
              <w:pStyle w:val="TAC"/>
            </w:pPr>
            <w:r>
              <w:t>O</w:t>
            </w:r>
          </w:p>
        </w:tc>
        <w:tc>
          <w:tcPr>
            <w:tcW w:w="1067" w:type="dxa"/>
          </w:tcPr>
          <w:p w14:paraId="242671D3" w14:textId="77777777" w:rsidR="00FD50D8" w:rsidRDefault="00FD50D8" w:rsidP="00257945">
            <w:pPr>
              <w:pStyle w:val="TAC"/>
            </w:pPr>
            <w:r>
              <w:t>0..1</w:t>
            </w:r>
          </w:p>
        </w:tc>
        <w:tc>
          <w:tcPr>
            <w:tcW w:w="4466" w:type="dxa"/>
          </w:tcPr>
          <w:p w14:paraId="71E9839E" w14:textId="76CDA2A8" w:rsidR="00FD50D8" w:rsidRDefault="00FD50D8" w:rsidP="00257945">
            <w:pPr>
              <w:pStyle w:val="TAL"/>
            </w:pPr>
            <w:r>
              <w:t xml:space="preserve">Identifies the </w:t>
            </w:r>
            <w:r w:rsidR="001F1A2F">
              <w:t>"</w:t>
            </w:r>
            <w:r>
              <w:rPr>
                <w:lang w:eastAsia="ja-JP"/>
              </w:rPr>
              <w:t>Storage Transaction Identifier</w:t>
            </w:r>
            <w:r w:rsidR="001F1A2F">
              <w:t>"</w:t>
            </w:r>
            <w:r>
              <w:t xml:space="preserve"> of data store record in ADRF.</w:t>
            </w:r>
          </w:p>
        </w:tc>
      </w:tr>
      <w:tr w:rsidR="00FD50D8" w14:paraId="232862A6" w14:textId="77777777" w:rsidTr="00ED6BC6">
        <w:trPr>
          <w:jc w:val="center"/>
        </w:trPr>
        <w:tc>
          <w:tcPr>
            <w:tcW w:w="1192" w:type="dxa"/>
          </w:tcPr>
          <w:p w14:paraId="77DE0B9C" w14:textId="77777777" w:rsidR="00FD50D8" w:rsidRDefault="00FD50D8" w:rsidP="00257945">
            <w:pPr>
              <w:pStyle w:val="TAL"/>
            </w:pPr>
            <w:r>
              <w:t>fetch-correlation-ids</w:t>
            </w:r>
          </w:p>
        </w:tc>
        <w:tc>
          <w:tcPr>
            <w:tcW w:w="2668" w:type="dxa"/>
          </w:tcPr>
          <w:p w14:paraId="1C7051DD" w14:textId="77777777" w:rsidR="00FD50D8" w:rsidRDefault="00FD50D8" w:rsidP="00257945">
            <w:pPr>
              <w:pStyle w:val="TAL"/>
            </w:pPr>
            <w:r>
              <w:t>array(string)</w:t>
            </w:r>
          </w:p>
        </w:tc>
        <w:tc>
          <w:tcPr>
            <w:tcW w:w="286" w:type="dxa"/>
          </w:tcPr>
          <w:p w14:paraId="1C015E3C" w14:textId="77777777" w:rsidR="00FD50D8" w:rsidRDefault="00FD50D8" w:rsidP="00257945">
            <w:pPr>
              <w:pStyle w:val="TAC"/>
            </w:pPr>
            <w:r>
              <w:t>O</w:t>
            </w:r>
          </w:p>
        </w:tc>
        <w:tc>
          <w:tcPr>
            <w:tcW w:w="1067" w:type="dxa"/>
          </w:tcPr>
          <w:p w14:paraId="7B88DA31" w14:textId="77777777" w:rsidR="00FD50D8" w:rsidRDefault="00FD50D8" w:rsidP="00257945">
            <w:pPr>
              <w:pStyle w:val="TAC"/>
            </w:pPr>
            <w:r>
              <w:t>1..N</w:t>
            </w:r>
          </w:p>
        </w:tc>
        <w:tc>
          <w:tcPr>
            <w:tcW w:w="4466" w:type="dxa"/>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ED6BC6">
        <w:trPr>
          <w:jc w:val="center"/>
        </w:trPr>
        <w:tc>
          <w:tcPr>
            <w:tcW w:w="1192" w:type="dxa"/>
          </w:tcPr>
          <w:p w14:paraId="5F5D37BF" w14:textId="77777777" w:rsidR="00FD50D8" w:rsidRDefault="00FD50D8" w:rsidP="00257945">
            <w:pPr>
              <w:pStyle w:val="TAL"/>
            </w:pPr>
            <w:r>
              <w:t>ana-sub</w:t>
            </w:r>
          </w:p>
        </w:tc>
        <w:tc>
          <w:tcPr>
            <w:tcW w:w="2668" w:type="dxa"/>
          </w:tcPr>
          <w:p w14:paraId="16307221" w14:textId="77777777" w:rsidR="00FD50D8" w:rsidRDefault="00FD50D8" w:rsidP="00257945">
            <w:pPr>
              <w:pStyle w:val="TAL"/>
            </w:pPr>
            <w:r>
              <w:rPr>
                <w:lang w:eastAsia="zh-CN"/>
              </w:rPr>
              <w:t>NnwdafEventsSubscription</w:t>
            </w:r>
          </w:p>
        </w:tc>
        <w:tc>
          <w:tcPr>
            <w:tcW w:w="286" w:type="dxa"/>
          </w:tcPr>
          <w:p w14:paraId="5B972A5D" w14:textId="77777777" w:rsidR="00FD50D8" w:rsidRDefault="00FD50D8" w:rsidP="00257945">
            <w:pPr>
              <w:pStyle w:val="TAC"/>
            </w:pPr>
            <w:r>
              <w:t>O</w:t>
            </w:r>
          </w:p>
        </w:tc>
        <w:tc>
          <w:tcPr>
            <w:tcW w:w="1067" w:type="dxa"/>
          </w:tcPr>
          <w:p w14:paraId="51410B79" w14:textId="77777777" w:rsidR="00FD50D8" w:rsidRDefault="00FD50D8" w:rsidP="00257945">
            <w:pPr>
              <w:pStyle w:val="TAC"/>
            </w:pPr>
            <w:r>
              <w:t>0..1</w:t>
            </w:r>
          </w:p>
        </w:tc>
        <w:tc>
          <w:tcPr>
            <w:tcW w:w="4466" w:type="dxa"/>
          </w:tcPr>
          <w:p w14:paraId="47620B0E" w14:textId="77777777" w:rsidR="00FD50D8" w:rsidRDefault="00FD50D8" w:rsidP="00257945">
            <w:pPr>
              <w:pStyle w:val="TAL"/>
            </w:pPr>
            <w:r>
              <w:t>Represents analytics event subscription.</w:t>
            </w:r>
          </w:p>
        </w:tc>
      </w:tr>
      <w:tr w:rsidR="00FD50D8" w14:paraId="744C1833" w14:textId="77777777" w:rsidTr="00ED6BC6">
        <w:trPr>
          <w:jc w:val="center"/>
        </w:trPr>
        <w:tc>
          <w:tcPr>
            <w:tcW w:w="1192" w:type="dxa"/>
          </w:tcPr>
          <w:p w14:paraId="09F068EE" w14:textId="49E601FD" w:rsidR="00FD50D8" w:rsidRDefault="00FD50D8" w:rsidP="00257945">
            <w:pPr>
              <w:pStyle w:val="TAL"/>
            </w:pPr>
            <w:r>
              <w:t>data-sub</w:t>
            </w:r>
          </w:p>
        </w:tc>
        <w:tc>
          <w:tcPr>
            <w:tcW w:w="2668" w:type="dxa"/>
          </w:tcPr>
          <w:p w14:paraId="66F61D51" w14:textId="17E72399" w:rsidR="00FD50D8" w:rsidRDefault="005A0BA0" w:rsidP="00257945">
            <w:pPr>
              <w:pStyle w:val="TAL"/>
            </w:pPr>
            <w:r>
              <w:t>Data</w:t>
            </w:r>
            <w:r w:rsidRPr="00AB67C9">
              <w:t>Subscription</w:t>
            </w:r>
          </w:p>
        </w:tc>
        <w:tc>
          <w:tcPr>
            <w:tcW w:w="286" w:type="dxa"/>
          </w:tcPr>
          <w:p w14:paraId="0ACFA8BC" w14:textId="77777777" w:rsidR="00FD50D8" w:rsidRDefault="00FD50D8" w:rsidP="00257945">
            <w:pPr>
              <w:pStyle w:val="TAC"/>
            </w:pPr>
            <w:r>
              <w:t>O</w:t>
            </w:r>
          </w:p>
        </w:tc>
        <w:tc>
          <w:tcPr>
            <w:tcW w:w="1067" w:type="dxa"/>
          </w:tcPr>
          <w:p w14:paraId="5B88F4E2" w14:textId="77777777" w:rsidR="00FD50D8" w:rsidRDefault="00FD50D8" w:rsidP="00257945">
            <w:pPr>
              <w:pStyle w:val="TAC"/>
            </w:pPr>
            <w:r>
              <w:t>0..1</w:t>
            </w:r>
          </w:p>
        </w:tc>
        <w:tc>
          <w:tcPr>
            <w:tcW w:w="4466" w:type="dxa"/>
          </w:tcPr>
          <w:p w14:paraId="302771F9" w14:textId="194D7283" w:rsidR="00FD50D8" w:rsidRDefault="00FD50D8" w:rsidP="00257945">
            <w:pPr>
              <w:pStyle w:val="TAL"/>
            </w:pPr>
            <w:r>
              <w:t xml:space="preserve">Represents </w:t>
            </w:r>
            <w:r w:rsidR="005A0BA0">
              <w:t>a data</w:t>
            </w:r>
            <w:r>
              <w:t xml:space="preserve"> event subscription.</w:t>
            </w:r>
          </w:p>
        </w:tc>
      </w:tr>
      <w:tr w:rsidR="00FD50D8" w14:paraId="03C372E0" w14:textId="77777777" w:rsidTr="00ED6BC6">
        <w:trPr>
          <w:jc w:val="center"/>
        </w:trPr>
        <w:tc>
          <w:tcPr>
            <w:tcW w:w="1192" w:type="dxa"/>
          </w:tcPr>
          <w:p w14:paraId="65D64DB0" w14:textId="77777777" w:rsidR="00FD50D8" w:rsidRDefault="00FD50D8" w:rsidP="00257945">
            <w:pPr>
              <w:pStyle w:val="TAL"/>
            </w:pPr>
            <w:r>
              <w:t>time-period</w:t>
            </w:r>
          </w:p>
        </w:tc>
        <w:tc>
          <w:tcPr>
            <w:tcW w:w="2668" w:type="dxa"/>
          </w:tcPr>
          <w:p w14:paraId="696F4967" w14:textId="77777777" w:rsidR="00FD50D8" w:rsidRPr="007468E8" w:rsidRDefault="00FD50D8" w:rsidP="00257945">
            <w:pPr>
              <w:pStyle w:val="TAL"/>
            </w:pPr>
            <w:r w:rsidRPr="00735F10">
              <w:rPr>
                <w:noProof/>
                <w:lang w:eastAsia="zh-CN"/>
              </w:rPr>
              <w:t>TimeWindow</w:t>
            </w:r>
          </w:p>
        </w:tc>
        <w:tc>
          <w:tcPr>
            <w:tcW w:w="286" w:type="dxa"/>
          </w:tcPr>
          <w:p w14:paraId="6D5FE6E8" w14:textId="4B2EBB78" w:rsidR="00FD50D8" w:rsidRDefault="00422F56" w:rsidP="00257945">
            <w:pPr>
              <w:pStyle w:val="TAC"/>
            </w:pPr>
            <w:r>
              <w:rPr>
                <w:noProof/>
              </w:rPr>
              <w:t>C</w:t>
            </w:r>
          </w:p>
        </w:tc>
        <w:tc>
          <w:tcPr>
            <w:tcW w:w="1067" w:type="dxa"/>
          </w:tcPr>
          <w:p w14:paraId="132A411A" w14:textId="77777777" w:rsidR="00FD50D8" w:rsidRDefault="00FD50D8" w:rsidP="00257945">
            <w:pPr>
              <w:pStyle w:val="TAC"/>
            </w:pPr>
            <w:r>
              <w:rPr>
                <w:noProof/>
              </w:rPr>
              <w:t>0..1</w:t>
            </w:r>
          </w:p>
        </w:tc>
        <w:tc>
          <w:tcPr>
            <w:tcW w:w="4466" w:type="dxa"/>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3E493887" w:rsidR="00FD50D8" w:rsidRDefault="00FD50D8" w:rsidP="00257945">
            <w:pPr>
              <w:pStyle w:val="TAL"/>
            </w:pPr>
            <w:r>
              <w:rPr>
                <w:lang w:eastAsia="zh-CN"/>
              </w:rPr>
              <w:t>This query parameter shall be included only when one of (</w:t>
            </w:r>
            <w:r>
              <w:t>ana-sub</w:t>
            </w:r>
            <w:r>
              <w:rPr>
                <w:lang w:eastAsia="zh-CN"/>
              </w:rPr>
              <w:t xml:space="preserve">, </w:t>
            </w:r>
            <w:r>
              <w:t>data-sub</w:t>
            </w:r>
            <w:r>
              <w:rPr>
                <w:lang w:eastAsia="zh-CN"/>
              </w:rPr>
              <w:t>) query parameter</w:t>
            </w:r>
            <w:r w:rsidR="005A0BA0">
              <w:rPr>
                <w:rFonts w:hint="eastAsia"/>
                <w:lang w:eastAsia="zh-CN"/>
              </w:rPr>
              <w:t>s</w:t>
            </w:r>
            <w:r>
              <w:rPr>
                <w:lang w:eastAsia="zh-CN"/>
              </w:rPr>
              <w:t xml:space="preserve"> is included.</w:t>
            </w:r>
          </w:p>
        </w:tc>
      </w:tr>
      <w:tr w:rsidR="00FD50D8" w14:paraId="265996E1" w14:textId="77777777" w:rsidTr="00ED6BC6">
        <w:trPr>
          <w:jc w:val="center"/>
        </w:trPr>
        <w:tc>
          <w:tcPr>
            <w:tcW w:w="9679" w:type="dxa"/>
            <w:gridSpan w:val="5"/>
          </w:tcPr>
          <w:p w14:paraId="7C1AAC86" w14:textId="1AD524BC"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43470F4E" w14:textId="77777777" w:rsidTr="00ED6BC6">
        <w:trPr>
          <w:jc w:val="center"/>
        </w:trPr>
        <w:tc>
          <w:tcPr>
            <w:tcW w:w="1627" w:type="dxa"/>
            <w:tcBorders>
              <w:bottom w:val="single" w:sz="6" w:space="0" w:color="auto"/>
            </w:tcBorders>
            <w:shd w:val="clear" w:color="auto" w:fill="C0C0C0"/>
            <w:hideMark/>
          </w:tcPr>
          <w:p w14:paraId="4B8E22ED" w14:textId="77777777" w:rsidR="00FD50D8" w:rsidRDefault="00FD50D8" w:rsidP="00257945">
            <w:pPr>
              <w:pStyle w:val="TAH"/>
            </w:pPr>
            <w:r>
              <w:t>Data type</w:t>
            </w:r>
          </w:p>
        </w:tc>
        <w:tc>
          <w:tcPr>
            <w:tcW w:w="425" w:type="dxa"/>
            <w:tcBorders>
              <w:bottom w:val="single" w:sz="6" w:space="0" w:color="auto"/>
            </w:tcBorders>
            <w:shd w:val="clear" w:color="auto" w:fill="C0C0C0"/>
            <w:hideMark/>
          </w:tcPr>
          <w:p w14:paraId="26DECE1E" w14:textId="77777777" w:rsidR="00FD50D8" w:rsidRDefault="00FD50D8" w:rsidP="00257945">
            <w:pPr>
              <w:pStyle w:val="TAH"/>
            </w:pPr>
            <w:r>
              <w:t>P</w:t>
            </w:r>
          </w:p>
        </w:tc>
        <w:tc>
          <w:tcPr>
            <w:tcW w:w="1276" w:type="dxa"/>
            <w:tcBorders>
              <w:bottom w:val="single" w:sz="6" w:space="0" w:color="auto"/>
            </w:tcBorders>
            <w:shd w:val="clear" w:color="auto" w:fill="C0C0C0"/>
            <w:hideMark/>
          </w:tcPr>
          <w:p w14:paraId="4C961D94" w14:textId="77777777" w:rsidR="00FD50D8" w:rsidRDefault="00FD50D8" w:rsidP="00257945">
            <w:pPr>
              <w:pStyle w:val="TAH"/>
            </w:pPr>
            <w:r>
              <w:t>Cardinality</w:t>
            </w:r>
          </w:p>
        </w:tc>
        <w:tc>
          <w:tcPr>
            <w:tcW w:w="6447" w:type="dxa"/>
            <w:tcBorders>
              <w:bottom w:val="single" w:sz="6"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ED6BC6">
        <w:trPr>
          <w:jc w:val="center"/>
        </w:trPr>
        <w:tc>
          <w:tcPr>
            <w:tcW w:w="1627" w:type="dxa"/>
            <w:tcBorders>
              <w:top w:val="single" w:sz="6" w:space="0" w:color="auto"/>
            </w:tcBorders>
            <w:hideMark/>
          </w:tcPr>
          <w:p w14:paraId="18230EDC" w14:textId="77777777" w:rsidR="00FD50D8" w:rsidRDefault="00FD50D8" w:rsidP="00257945">
            <w:pPr>
              <w:pStyle w:val="TAL"/>
            </w:pPr>
            <w:r>
              <w:t>n/a</w:t>
            </w:r>
          </w:p>
        </w:tc>
        <w:tc>
          <w:tcPr>
            <w:tcW w:w="425" w:type="dxa"/>
            <w:tcBorders>
              <w:top w:val="single" w:sz="6" w:space="0" w:color="auto"/>
            </w:tcBorders>
          </w:tcPr>
          <w:p w14:paraId="13FDDA80" w14:textId="77777777" w:rsidR="00FD50D8" w:rsidRDefault="00FD50D8" w:rsidP="00257945">
            <w:pPr>
              <w:pStyle w:val="TAC"/>
            </w:pPr>
          </w:p>
        </w:tc>
        <w:tc>
          <w:tcPr>
            <w:tcW w:w="1276" w:type="dxa"/>
            <w:tcBorders>
              <w:top w:val="single" w:sz="6" w:space="0" w:color="auto"/>
            </w:tcBorders>
          </w:tcPr>
          <w:p w14:paraId="0CB42C68" w14:textId="77777777" w:rsidR="00FD50D8" w:rsidRDefault="00FD50D8" w:rsidP="00257945">
            <w:pPr>
              <w:pStyle w:val="TAL"/>
            </w:pPr>
          </w:p>
        </w:tc>
        <w:tc>
          <w:tcPr>
            <w:tcW w:w="6447" w:type="dxa"/>
            <w:tcBorders>
              <w:top w:val="single" w:sz="6" w:space="0" w:color="auto"/>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FD50D8" w14:paraId="365C52EB" w14:textId="77777777" w:rsidTr="00ED6BC6">
        <w:trPr>
          <w:jc w:val="center"/>
        </w:trPr>
        <w:tc>
          <w:tcPr>
            <w:tcW w:w="1118" w:type="pct"/>
            <w:tcBorders>
              <w:bottom w:val="single" w:sz="6" w:space="0" w:color="auto"/>
            </w:tcBorders>
            <w:shd w:val="clear" w:color="auto" w:fill="C0C0C0"/>
            <w:hideMark/>
          </w:tcPr>
          <w:p w14:paraId="0D2C88B7" w14:textId="77777777" w:rsidR="00FD50D8" w:rsidRDefault="00FD50D8" w:rsidP="00257945">
            <w:pPr>
              <w:pStyle w:val="TAH"/>
            </w:pPr>
            <w:r>
              <w:t>Data type</w:t>
            </w:r>
          </w:p>
        </w:tc>
        <w:tc>
          <w:tcPr>
            <w:tcW w:w="154" w:type="pct"/>
            <w:tcBorders>
              <w:bottom w:val="single" w:sz="6" w:space="0" w:color="auto"/>
            </w:tcBorders>
            <w:shd w:val="clear" w:color="auto" w:fill="C0C0C0"/>
            <w:hideMark/>
          </w:tcPr>
          <w:p w14:paraId="0085881C" w14:textId="77777777" w:rsidR="00FD50D8" w:rsidRDefault="00FD50D8" w:rsidP="00257945">
            <w:pPr>
              <w:pStyle w:val="TAH"/>
            </w:pPr>
            <w:r>
              <w:t>P</w:t>
            </w:r>
          </w:p>
        </w:tc>
        <w:tc>
          <w:tcPr>
            <w:tcW w:w="573" w:type="pct"/>
            <w:tcBorders>
              <w:bottom w:val="single" w:sz="6" w:space="0" w:color="auto"/>
            </w:tcBorders>
            <w:shd w:val="clear" w:color="auto" w:fill="C0C0C0"/>
            <w:hideMark/>
          </w:tcPr>
          <w:p w14:paraId="1DC3536B" w14:textId="77777777" w:rsidR="00FD50D8" w:rsidRDefault="00FD50D8" w:rsidP="00257945">
            <w:pPr>
              <w:pStyle w:val="TAH"/>
            </w:pPr>
            <w:r>
              <w:t>Cardinality</w:t>
            </w:r>
          </w:p>
        </w:tc>
        <w:tc>
          <w:tcPr>
            <w:tcW w:w="515" w:type="pct"/>
            <w:tcBorders>
              <w:bottom w:val="single" w:sz="6"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bottom w:val="single" w:sz="6"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ED6BC6">
        <w:trPr>
          <w:jc w:val="center"/>
        </w:trPr>
        <w:tc>
          <w:tcPr>
            <w:tcW w:w="1118" w:type="pct"/>
            <w:tcBorders>
              <w:top w:val="single" w:sz="6" w:space="0" w:color="auto"/>
            </w:tcBorders>
            <w:hideMark/>
          </w:tcPr>
          <w:p w14:paraId="0EE5C1AA" w14:textId="77777777" w:rsidR="00FD50D8" w:rsidRDefault="00FD50D8" w:rsidP="00257945">
            <w:pPr>
              <w:pStyle w:val="TAL"/>
            </w:pPr>
            <w:r>
              <w:t>NadrfDataStoreRecord</w:t>
            </w:r>
          </w:p>
        </w:tc>
        <w:tc>
          <w:tcPr>
            <w:tcW w:w="154" w:type="pct"/>
            <w:tcBorders>
              <w:top w:val="single" w:sz="6" w:space="0" w:color="auto"/>
            </w:tcBorders>
            <w:hideMark/>
          </w:tcPr>
          <w:p w14:paraId="1F434464" w14:textId="77777777" w:rsidR="00FD50D8" w:rsidRDefault="00FD50D8" w:rsidP="00257945">
            <w:pPr>
              <w:pStyle w:val="TAL"/>
            </w:pPr>
            <w:r>
              <w:rPr>
                <w:rFonts w:hint="eastAsia"/>
              </w:rPr>
              <w:t>M</w:t>
            </w:r>
          </w:p>
        </w:tc>
        <w:tc>
          <w:tcPr>
            <w:tcW w:w="573" w:type="pct"/>
            <w:tcBorders>
              <w:top w:val="single" w:sz="6" w:space="0" w:color="auto"/>
            </w:tcBorders>
            <w:hideMark/>
          </w:tcPr>
          <w:p w14:paraId="72A37B8E" w14:textId="77777777" w:rsidR="00FD50D8" w:rsidRDefault="00FD50D8" w:rsidP="00257945">
            <w:pPr>
              <w:pStyle w:val="TAL"/>
            </w:pPr>
            <w:r>
              <w:rPr>
                <w:rFonts w:hint="eastAsia"/>
              </w:rPr>
              <w:t>1</w:t>
            </w:r>
          </w:p>
        </w:tc>
        <w:tc>
          <w:tcPr>
            <w:tcW w:w="515" w:type="pct"/>
            <w:tcBorders>
              <w:top w:val="single" w:sz="6" w:space="0" w:color="auto"/>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6" w:space="0" w:color="auto"/>
            </w:tcBorders>
            <w:hideMark/>
          </w:tcPr>
          <w:p w14:paraId="02B01F09" w14:textId="77777777" w:rsidR="00FD50D8" w:rsidRDefault="00FD50D8" w:rsidP="00257945">
            <w:pPr>
              <w:pStyle w:val="TAL"/>
            </w:pPr>
            <w:r>
              <w:t>Data Store record.</w:t>
            </w:r>
          </w:p>
        </w:tc>
      </w:tr>
      <w:tr w:rsidR="00FD50D8" w14:paraId="52A0862C" w14:textId="77777777" w:rsidTr="00ED6BC6">
        <w:trPr>
          <w:jc w:val="center"/>
        </w:trPr>
        <w:tc>
          <w:tcPr>
            <w:tcW w:w="1118" w:type="pct"/>
          </w:tcPr>
          <w:p w14:paraId="4911C5BE" w14:textId="77777777" w:rsidR="00FD50D8" w:rsidRDefault="00FD50D8" w:rsidP="00257945">
            <w:pPr>
              <w:pStyle w:val="TAL"/>
            </w:pPr>
            <w:r>
              <w:t>n/a</w:t>
            </w:r>
          </w:p>
        </w:tc>
        <w:tc>
          <w:tcPr>
            <w:tcW w:w="154" w:type="pct"/>
          </w:tcPr>
          <w:p w14:paraId="49DBE343" w14:textId="77777777" w:rsidR="00FD50D8" w:rsidRDefault="00FD50D8" w:rsidP="00257945">
            <w:pPr>
              <w:pStyle w:val="TAL"/>
            </w:pPr>
          </w:p>
        </w:tc>
        <w:tc>
          <w:tcPr>
            <w:tcW w:w="573" w:type="pct"/>
          </w:tcPr>
          <w:p w14:paraId="13AA67FF" w14:textId="77777777" w:rsidR="00FD50D8" w:rsidRDefault="00FD50D8" w:rsidP="00257945">
            <w:pPr>
              <w:pStyle w:val="TAL"/>
            </w:pPr>
          </w:p>
        </w:tc>
        <w:tc>
          <w:tcPr>
            <w:tcW w:w="515" w:type="pct"/>
          </w:tcPr>
          <w:p w14:paraId="0B644F46" w14:textId="77777777" w:rsidR="00FD50D8" w:rsidRDefault="00FD50D8" w:rsidP="00257945">
            <w:pPr>
              <w:pStyle w:val="TAL"/>
            </w:pPr>
            <w:r>
              <w:t>204 No Content</w:t>
            </w:r>
          </w:p>
        </w:tc>
        <w:tc>
          <w:tcPr>
            <w:tcW w:w="2641" w:type="pct"/>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ED6BC6">
        <w:tblPrEx>
          <w:tblCellMar>
            <w:right w:w="115" w:type="dxa"/>
          </w:tblCellMar>
        </w:tblPrEx>
        <w:trPr>
          <w:jc w:val="center"/>
        </w:trPr>
        <w:tc>
          <w:tcPr>
            <w:tcW w:w="5000" w:type="pct"/>
            <w:gridSpan w:val="5"/>
          </w:tcPr>
          <w:p w14:paraId="73481D59" w14:textId="7DEF0F6B" w:rsidR="00FD50D8" w:rsidRDefault="00FD50D8" w:rsidP="00257945">
            <w:pPr>
              <w:pStyle w:val="TAN"/>
            </w:pPr>
            <w:r>
              <w:t>NOTE:</w:t>
            </w:r>
            <w:r>
              <w:tab/>
              <w:t>The mandatory HTTP error status codes for the GET method listed in table 5.2.7.1-1 of 3GPP TS 29.500 [</w:t>
            </w:r>
            <w:r w:rsidR="005447B1">
              <w:t>4</w:t>
            </w:r>
            <w:r>
              <w:t>] also apply.</w:t>
            </w:r>
          </w:p>
        </w:tc>
      </w:tr>
    </w:tbl>
    <w:p w14:paraId="3F4DAA3A" w14:textId="77777777" w:rsidR="00FD50D8" w:rsidRDefault="00FD50D8" w:rsidP="00FD50D8"/>
    <w:p w14:paraId="71080FA2" w14:textId="77777777" w:rsidR="00876C3C" w:rsidRDefault="00A10542">
      <w:pPr>
        <w:pStyle w:val="5"/>
      </w:pPr>
      <w:bookmarkStart w:id="629" w:name="_Toc72766451"/>
      <w:bookmarkStart w:id="630" w:name="_Toc72767018"/>
      <w:bookmarkStart w:id="631" w:name="_Toc73042470"/>
      <w:bookmarkStart w:id="632" w:name="_Toc81242814"/>
      <w:bookmarkStart w:id="633" w:name="_Toc89426583"/>
      <w:bookmarkStart w:id="634" w:name="_Toc94020368"/>
      <w:bookmarkStart w:id="635" w:name="_Toc97034899"/>
      <w:bookmarkStart w:id="636" w:name="_Toc97037776"/>
      <w:bookmarkStart w:id="637" w:name="_Toc100939985"/>
      <w:bookmarkStart w:id="638" w:name="_Toc104546851"/>
      <w:r>
        <w:lastRenderedPageBreak/>
        <w:t>5.1.3.2.4</w:t>
      </w:r>
      <w:r>
        <w:tab/>
        <w:t>Resource Custom Operations</w:t>
      </w:r>
      <w:bookmarkEnd w:id="629"/>
      <w:bookmarkEnd w:id="630"/>
      <w:bookmarkEnd w:id="631"/>
      <w:bookmarkEnd w:id="632"/>
      <w:bookmarkEnd w:id="633"/>
      <w:bookmarkEnd w:id="634"/>
      <w:bookmarkEnd w:id="635"/>
      <w:bookmarkEnd w:id="636"/>
      <w:bookmarkEnd w:id="637"/>
      <w:bookmarkEnd w:id="638"/>
    </w:p>
    <w:p w14:paraId="5D4CA620" w14:textId="77777777" w:rsidR="00876C3C" w:rsidRDefault="00A10542">
      <w:pPr>
        <w:pStyle w:val="40"/>
      </w:pPr>
      <w:bookmarkStart w:id="639" w:name="_Toc72766457"/>
      <w:bookmarkStart w:id="640" w:name="_Toc72767024"/>
      <w:bookmarkStart w:id="641" w:name="_Toc73042476"/>
      <w:bookmarkStart w:id="642" w:name="_Toc81242820"/>
      <w:bookmarkStart w:id="643" w:name="_Toc89426584"/>
      <w:bookmarkStart w:id="644" w:name="_Toc94020369"/>
      <w:bookmarkStart w:id="645" w:name="_Toc97034900"/>
      <w:bookmarkStart w:id="646" w:name="_Toc97037777"/>
      <w:bookmarkStart w:id="647" w:name="_Toc100939986"/>
      <w:bookmarkStart w:id="648" w:name="_Toc104546852"/>
      <w:r>
        <w:t>5.1.3.3</w:t>
      </w:r>
      <w:r>
        <w:tab/>
        <w:t>Resource:</w:t>
      </w:r>
      <w:r w:rsidR="00FD50D8">
        <w:t xml:space="preserve"> Individual ADRF Data Store Record</w:t>
      </w:r>
      <w:bookmarkEnd w:id="639"/>
      <w:bookmarkEnd w:id="640"/>
      <w:bookmarkEnd w:id="641"/>
      <w:bookmarkEnd w:id="642"/>
      <w:bookmarkEnd w:id="643"/>
      <w:bookmarkEnd w:id="644"/>
      <w:bookmarkEnd w:id="645"/>
      <w:bookmarkEnd w:id="646"/>
      <w:bookmarkEnd w:id="647"/>
      <w:bookmarkEnd w:id="648"/>
    </w:p>
    <w:p w14:paraId="608DF629" w14:textId="77777777" w:rsidR="00FD50D8" w:rsidRDefault="00FD50D8" w:rsidP="00FD50D8">
      <w:pPr>
        <w:pStyle w:val="5"/>
      </w:pPr>
      <w:bookmarkStart w:id="649" w:name="_Toc89426585"/>
      <w:bookmarkStart w:id="650" w:name="_Toc94020370"/>
      <w:bookmarkStart w:id="651" w:name="_Toc97034901"/>
      <w:bookmarkStart w:id="652" w:name="_Toc97037778"/>
      <w:bookmarkStart w:id="653" w:name="_Toc100939987"/>
      <w:bookmarkStart w:id="654" w:name="_Toc104546853"/>
      <w:r>
        <w:t>5.1.3.3.1</w:t>
      </w:r>
      <w:r>
        <w:tab/>
        <w:t>Description</w:t>
      </w:r>
      <w:bookmarkEnd w:id="649"/>
      <w:bookmarkEnd w:id="650"/>
      <w:bookmarkEnd w:id="651"/>
      <w:bookmarkEnd w:id="652"/>
      <w:bookmarkEnd w:id="653"/>
      <w:bookmarkEnd w:id="654"/>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
      </w:pPr>
      <w:bookmarkStart w:id="655" w:name="_Toc89426586"/>
      <w:bookmarkStart w:id="656" w:name="_Toc94020371"/>
      <w:bookmarkStart w:id="657" w:name="_Toc97034902"/>
      <w:bookmarkStart w:id="658" w:name="_Toc97037779"/>
      <w:bookmarkStart w:id="659" w:name="_Toc100939988"/>
      <w:bookmarkStart w:id="660" w:name="_Toc104546854"/>
      <w:r>
        <w:t>5.1.3.3.2</w:t>
      </w:r>
      <w:r>
        <w:tab/>
        <w:t>Resource Definition</w:t>
      </w:r>
      <w:bookmarkEnd w:id="655"/>
      <w:bookmarkEnd w:id="656"/>
      <w:bookmarkEnd w:id="657"/>
      <w:bookmarkEnd w:id="658"/>
      <w:bookmarkEnd w:id="659"/>
      <w:bookmarkEnd w:id="660"/>
    </w:p>
    <w:p w14:paraId="54F83C39" w14:textId="572F74E1" w:rsidR="00FD50D8" w:rsidRDefault="00FD50D8" w:rsidP="00FD50D8">
      <w:pPr>
        <w:rPr>
          <w:b/>
          <w:bCs/>
        </w:rPr>
      </w:pPr>
      <w:r>
        <w:t xml:space="preserve">Resource URI: </w:t>
      </w:r>
      <w:r w:rsidRPr="008B6011">
        <w:rPr>
          <w:b/>
          <w:bCs/>
        </w:rPr>
        <w:t>{apiRoot}/</w:t>
      </w:r>
      <w:r>
        <w:rPr>
          <w:b/>
          <w:bCs/>
        </w:rPr>
        <w:t>nadrf-data</w:t>
      </w:r>
      <w:r w:rsidRPr="008B6011">
        <w:rPr>
          <w:b/>
          <w:bCs/>
        </w:rPr>
        <w:t>management/</w:t>
      </w:r>
      <w:r w:rsidR="00C74645">
        <w:rPr>
          <w:b/>
          <w:bCs/>
        </w:rPr>
        <w:t>&lt;apiVersion&gt;</w:t>
      </w:r>
      <w:r w:rsidRPr="008B6011">
        <w:rPr>
          <w:b/>
          <w:bCs/>
        </w:rPr>
        <w:t>/</w:t>
      </w:r>
      <w:r>
        <w:rPr>
          <w:b/>
          <w:bCs/>
        </w:rPr>
        <w:t>data-store-records</w:t>
      </w:r>
      <w:r w:rsidRPr="008B6011">
        <w:rPr>
          <w:b/>
          <w:bCs/>
        </w:rPr>
        <w:t>/{</w:t>
      </w:r>
      <w:r>
        <w:rPr>
          <w:b/>
          <w:bCs/>
        </w:rPr>
        <w:t>storeTransId</w:t>
      </w:r>
      <w:r w:rsidRPr="008B6011">
        <w:rPr>
          <w:b/>
          <w:bCs/>
        </w:rPr>
        <w:t>}</w:t>
      </w:r>
    </w:p>
    <w:p w14:paraId="4AD514E8" w14:textId="74381D3F" w:rsidR="00C74645" w:rsidRPr="00C74645" w:rsidRDefault="00C74645" w:rsidP="00FD50D8">
      <w:pPr>
        <w:rPr>
          <w:lang w:val="en-US"/>
        </w:rPr>
      </w:pPr>
      <w:r>
        <w:t>The &lt;apiVersion&gt; shall be set as described in clause</w:t>
      </w:r>
      <w:r>
        <w:rPr>
          <w:lang w:val="en-US"/>
        </w:rPr>
        <w:t> 5.1.1.</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ED6BC6">
        <w:trPr>
          <w:jc w:val="center"/>
        </w:trPr>
        <w:tc>
          <w:tcPr>
            <w:tcW w:w="687" w:type="pct"/>
            <w:shd w:val="clear" w:color="000000" w:fill="C0C0C0"/>
            <w:hideMark/>
          </w:tcPr>
          <w:p w14:paraId="0F3E846E" w14:textId="77777777" w:rsidR="00FD50D8" w:rsidRDefault="00FD50D8" w:rsidP="00257945">
            <w:pPr>
              <w:pStyle w:val="TAH"/>
            </w:pPr>
            <w:r>
              <w:t>Name</w:t>
            </w:r>
          </w:p>
        </w:tc>
        <w:tc>
          <w:tcPr>
            <w:tcW w:w="1039" w:type="pct"/>
            <w:shd w:val="clear" w:color="000000" w:fill="C0C0C0"/>
          </w:tcPr>
          <w:p w14:paraId="6C6B3066" w14:textId="77777777" w:rsidR="00FD50D8" w:rsidRDefault="00FD50D8" w:rsidP="00257945">
            <w:pPr>
              <w:pStyle w:val="TAH"/>
            </w:pPr>
            <w:r>
              <w:t>Data type</w:t>
            </w:r>
          </w:p>
        </w:tc>
        <w:tc>
          <w:tcPr>
            <w:tcW w:w="3274" w:type="pct"/>
            <w:shd w:val="clear" w:color="000000" w:fill="C0C0C0"/>
            <w:vAlign w:val="center"/>
            <w:hideMark/>
          </w:tcPr>
          <w:p w14:paraId="672C9AFC" w14:textId="77777777" w:rsidR="00FD50D8" w:rsidRDefault="00FD50D8" w:rsidP="00257945">
            <w:pPr>
              <w:pStyle w:val="TAH"/>
            </w:pPr>
            <w:r>
              <w:t>Definition</w:t>
            </w:r>
          </w:p>
        </w:tc>
      </w:tr>
      <w:tr w:rsidR="00FD50D8" w14:paraId="2BEB3046" w14:textId="77777777" w:rsidTr="00ED6BC6">
        <w:trPr>
          <w:jc w:val="center"/>
        </w:trPr>
        <w:tc>
          <w:tcPr>
            <w:tcW w:w="687" w:type="pct"/>
            <w:hideMark/>
          </w:tcPr>
          <w:p w14:paraId="57D97FBC" w14:textId="77777777" w:rsidR="00FD50D8" w:rsidRDefault="00FD50D8" w:rsidP="00257945">
            <w:pPr>
              <w:pStyle w:val="TAL"/>
            </w:pPr>
            <w:r>
              <w:t>apiRoot</w:t>
            </w:r>
          </w:p>
        </w:tc>
        <w:tc>
          <w:tcPr>
            <w:tcW w:w="1039" w:type="pct"/>
          </w:tcPr>
          <w:p w14:paraId="4E0641DD" w14:textId="77777777" w:rsidR="00FD50D8" w:rsidRDefault="00FD50D8" w:rsidP="00257945">
            <w:pPr>
              <w:pStyle w:val="TAL"/>
            </w:pPr>
            <w:r>
              <w:t>string</w:t>
            </w:r>
          </w:p>
        </w:tc>
        <w:tc>
          <w:tcPr>
            <w:tcW w:w="3274" w:type="pct"/>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ED6BC6">
        <w:trPr>
          <w:jc w:val="center"/>
        </w:trPr>
        <w:tc>
          <w:tcPr>
            <w:tcW w:w="687" w:type="pct"/>
          </w:tcPr>
          <w:p w14:paraId="78A7C432" w14:textId="77777777" w:rsidR="00FD50D8" w:rsidRDefault="00FD50D8" w:rsidP="00257945">
            <w:pPr>
              <w:pStyle w:val="TAL"/>
            </w:pPr>
            <w:r>
              <w:t>storeTransId</w:t>
            </w:r>
          </w:p>
        </w:tc>
        <w:tc>
          <w:tcPr>
            <w:tcW w:w="1039" w:type="pct"/>
          </w:tcPr>
          <w:p w14:paraId="571E990A" w14:textId="77777777" w:rsidR="00FD50D8" w:rsidRDefault="00FD50D8" w:rsidP="00257945">
            <w:pPr>
              <w:pStyle w:val="TAL"/>
            </w:pPr>
            <w:r>
              <w:t>string</w:t>
            </w:r>
          </w:p>
        </w:tc>
        <w:tc>
          <w:tcPr>
            <w:tcW w:w="3274" w:type="pct"/>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661" w:name="_Toc89426587"/>
      <w:bookmarkStart w:id="662" w:name="_Toc94020372"/>
      <w:bookmarkStart w:id="663" w:name="_Toc97034903"/>
      <w:bookmarkStart w:id="664" w:name="_Toc97037780"/>
      <w:bookmarkStart w:id="665" w:name="_Toc100939989"/>
      <w:bookmarkStart w:id="666" w:name="_Toc104546855"/>
      <w:r>
        <w:t>5.1.3.3.3</w:t>
      </w:r>
      <w:r>
        <w:tab/>
        <w:t>Resource Standard Methods</w:t>
      </w:r>
      <w:bookmarkEnd w:id="661"/>
      <w:bookmarkEnd w:id="662"/>
      <w:bookmarkEnd w:id="663"/>
      <w:bookmarkEnd w:id="664"/>
      <w:bookmarkEnd w:id="665"/>
      <w:bookmarkEnd w:id="666"/>
    </w:p>
    <w:p w14:paraId="19449F06" w14:textId="77777777" w:rsidR="00FD50D8" w:rsidRDefault="00FD50D8" w:rsidP="00FD50D8">
      <w:pPr>
        <w:pStyle w:val="6"/>
      </w:pPr>
      <w:bookmarkStart w:id="667" w:name="_Toc89426588"/>
      <w:bookmarkStart w:id="668" w:name="_Toc94020373"/>
      <w:bookmarkStart w:id="669" w:name="_Toc97034904"/>
      <w:bookmarkStart w:id="670" w:name="_Toc97037781"/>
      <w:bookmarkStart w:id="671" w:name="_Toc100939990"/>
      <w:bookmarkStart w:id="672" w:name="_Toc104546856"/>
      <w:r>
        <w:t>5.1.3.3.3.1</w:t>
      </w:r>
      <w:r>
        <w:tab/>
        <w:t>DELETE</w:t>
      </w:r>
      <w:bookmarkEnd w:id="667"/>
      <w:bookmarkEnd w:id="668"/>
      <w:bookmarkEnd w:id="669"/>
      <w:bookmarkEnd w:id="670"/>
      <w:bookmarkEnd w:id="671"/>
      <w:bookmarkEnd w:id="672"/>
    </w:p>
    <w:p w14:paraId="7895621F" w14:textId="52A3C310" w:rsidR="00FD50D8" w:rsidRDefault="00FD50D8" w:rsidP="00FD50D8">
      <w:r>
        <w:t xml:space="preserve">This method shall support the URI query parameters specified in </w:t>
      </w:r>
      <w:r w:rsidR="00061687">
        <w:t>table </w:t>
      </w:r>
      <w:r>
        <w:t>5.1.3.3.3.1-1.</w:t>
      </w:r>
    </w:p>
    <w:p w14:paraId="15E24144" w14:textId="6F7F2928" w:rsidR="00FD50D8" w:rsidRDefault="00061687" w:rsidP="00FD50D8">
      <w:pPr>
        <w:pStyle w:val="TH"/>
        <w:rPr>
          <w:rFonts w:cs="Arial"/>
        </w:rPr>
      </w:pPr>
      <w:r>
        <w:t>Table </w:t>
      </w:r>
      <w:r w:rsidR="00FD50D8">
        <w:t>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4624F16C" w14:textId="77777777" w:rsidTr="00ED6BC6">
        <w:trPr>
          <w:jc w:val="center"/>
        </w:trPr>
        <w:tc>
          <w:tcPr>
            <w:tcW w:w="825" w:type="pct"/>
            <w:tcBorders>
              <w:bottom w:val="single" w:sz="6" w:space="0" w:color="auto"/>
            </w:tcBorders>
            <w:shd w:val="clear" w:color="auto" w:fill="C0C0C0"/>
          </w:tcPr>
          <w:p w14:paraId="23EE86E0" w14:textId="77777777" w:rsidR="00FD50D8" w:rsidRDefault="00FD50D8" w:rsidP="00257945">
            <w:pPr>
              <w:pStyle w:val="TAH"/>
            </w:pPr>
            <w:r>
              <w:t>Name</w:t>
            </w:r>
          </w:p>
        </w:tc>
        <w:tc>
          <w:tcPr>
            <w:tcW w:w="731" w:type="pct"/>
            <w:tcBorders>
              <w:bottom w:val="single" w:sz="6" w:space="0" w:color="auto"/>
            </w:tcBorders>
            <w:shd w:val="clear" w:color="auto" w:fill="C0C0C0"/>
          </w:tcPr>
          <w:p w14:paraId="10B9098F" w14:textId="77777777" w:rsidR="00FD50D8" w:rsidRDefault="00FD50D8" w:rsidP="00257945">
            <w:pPr>
              <w:pStyle w:val="TAH"/>
            </w:pPr>
            <w:r>
              <w:t>Data type</w:t>
            </w:r>
          </w:p>
        </w:tc>
        <w:tc>
          <w:tcPr>
            <w:tcW w:w="215" w:type="pct"/>
            <w:tcBorders>
              <w:bottom w:val="single" w:sz="6" w:space="0" w:color="auto"/>
            </w:tcBorders>
            <w:shd w:val="clear" w:color="auto" w:fill="C0C0C0"/>
          </w:tcPr>
          <w:p w14:paraId="25B05FAF" w14:textId="77777777" w:rsidR="00FD50D8" w:rsidRDefault="00FD50D8" w:rsidP="00257945">
            <w:pPr>
              <w:pStyle w:val="TAH"/>
            </w:pPr>
            <w:r>
              <w:t>P</w:t>
            </w:r>
          </w:p>
        </w:tc>
        <w:tc>
          <w:tcPr>
            <w:tcW w:w="580" w:type="pct"/>
            <w:tcBorders>
              <w:bottom w:val="single" w:sz="6" w:space="0" w:color="auto"/>
            </w:tcBorders>
            <w:shd w:val="clear" w:color="auto" w:fill="C0C0C0"/>
          </w:tcPr>
          <w:p w14:paraId="7A5380E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bottom w:val="single" w:sz="6"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ED6BC6">
        <w:trPr>
          <w:jc w:val="center"/>
        </w:trPr>
        <w:tc>
          <w:tcPr>
            <w:tcW w:w="825" w:type="pct"/>
            <w:tcBorders>
              <w:top w:val="single" w:sz="6" w:space="0" w:color="auto"/>
            </w:tcBorders>
            <w:shd w:val="clear" w:color="auto" w:fill="auto"/>
          </w:tcPr>
          <w:p w14:paraId="124E9819" w14:textId="77777777" w:rsidR="00FD50D8" w:rsidRDefault="00FD50D8" w:rsidP="00257945">
            <w:pPr>
              <w:pStyle w:val="TAL"/>
            </w:pPr>
            <w:r>
              <w:t>n/a</w:t>
            </w:r>
          </w:p>
        </w:tc>
        <w:tc>
          <w:tcPr>
            <w:tcW w:w="731" w:type="pct"/>
            <w:tcBorders>
              <w:top w:val="single" w:sz="6" w:space="0" w:color="auto"/>
            </w:tcBorders>
          </w:tcPr>
          <w:p w14:paraId="6C2DC514" w14:textId="77777777" w:rsidR="00FD50D8" w:rsidRDefault="00FD50D8" w:rsidP="00257945">
            <w:pPr>
              <w:pStyle w:val="TAL"/>
            </w:pPr>
          </w:p>
        </w:tc>
        <w:tc>
          <w:tcPr>
            <w:tcW w:w="215" w:type="pct"/>
            <w:tcBorders>
              <w:top w:val="single" w:sz="6" w:space="0" w:color="auto"/>
            </w:tcBorders>
          </w:tcPr>
          <w:p w14:paraId="32EE93D7" w14:textId="77777777" w:rsidR="00FD50D8" w:rsidRDefault="00FD50D8" w:rsidP="00257945">
            <w:pPr>
              <w:pStyle w:val="TAC"/>
            </w:pPr>
          </w:p>
        </w:tc>
        <w:tc>
          <w:tcPr>
            <w:tcW w:w="580" w:type="pct"/>
            <w:tcBorders>
              <w:top w:val="single" w:sz="6" w:space="0" w:color="auto"/>
            </w:tcBorders>
          </w:tcPr>
          <w:p w14:paraId="05AA7773" w14:textId="77777777" w:rsidR="00FD50D8" w:rsidRDefault="00FD50D8" w:rsidP="00257945">
            <w:pPr>
              <w:pStyle w:val="TAL"/>
            </w:pPr>
          </w:p>
        </w:tc>
        <w:tc>
          <w:tcPr>
            <w:tcW w:w="1852" w:type="pct"/>
            <w:tcBorders>
              <w:top w:val="single" w:sz="6" w:space="0" w:color="auto"/>
            </w:tcBorders>
            <w:shd w:val="clear" w:color="auto" w:fill="auto"/>
            <w:vAlign w:val="center"/>
          </w:tcPr>
          <w:p w14:paraId="77B5302B" w14:textId="77777777" w:rsidR="00FD50D8" w:rsidRDefault="00FD50D8" w:rsidP="00257945">
            <w:pPr>
              <w:pStyle w:val="TAL"/>
            </w:pPr>
          </w:p>
        </w:tc>
        <w:tc>
          <w:tcPr>
            <w:tcW w:w="796" w:type="pct"/>
            <w:tcBorders>
              <w:top w:val="single" w:sz="6" w:space="0" w:color="auto"/>
            </w:tcBorders>
          </w:tcPr>
          <w:p w14:paraId="7D05E711" w14:textId="77777777" w:rsidR="00FD50D8" w:rsidRDefault="00FD50D8" w:rsidP="00257945">
            <w:pPr>
              <w:pStyle w:val="TAL"/>
            </w:pPr>
          </w:p>
        </w:tc>
      </w:tr>
    </w:tbl>
    <w:p w14:paraId="19DC76D6" w14:textId="77777777" w:rsidR="00FD50D8" w:rsidRDefault="00FD50D8" w:rsidP="00FD50D8"/>
    <w:p w14:paraId="39C7B4AD" w14:textId="43DFCC10" w:rsidR="00FD50D8" w:rsidRDefault="00FD50D8" w:rsidP="00FD50D8">
      <w:r>
        <w:t xml:space="preserve">This method shall support the request data structures specified in </w:t>
      </w:r>
      <w:r w:rsidR="00061687">
        <w:t>table </w:t>
      </w:r>
      <w:r>
        <w:t xml:space="preserve">5.1.3.3.3.1-2 and the response data structures and response codes specified in </w:t>
      </w:r>
      <w:r w:rsidR="00061687">
        <w:t>table </w:t>
      </w:r>
      <w:r>
        <w:t>5.1.3.3.3.1-3.</w:t>
      </w:r>
    </w:p>
    <w:p w14:paraId="3D6B2EE2" w14:textId="7BA466E3" w:rsidR="00FD50D8" w:rsidRDefault="00061687" w:rsidP="00FD50D8">
      <w:pPr>
        <w:pStyle w:val="TH"/>
      </w:pPr>
      <w:r>
        <w:t>Table </w:t>
      </w:r>
      <w:r w:rsidR="00FD50D8">
        <w:t>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76EA5CB3" w14:textId="77777777" w:rsidTr="00ED6BC6">
        <w:trPr>
          <w:jc w:val="center"/>
        </w:trPr>
        <w:tc>
          <w:tcPr>
            <w:tcW w:w="1612" w:type="dxa"/>
            <w:tcBorders>
              <w:bottom w:val="single" w:sz="6" w:space="0" w:color="auto"/>
            </w:tcBorders>
            <w:shd w:val="clear" w:color="auto" w:fill="C0C0C0"/>
            <w:hideMark/>
          </w:tcPr>
          <w:p w14:paraId="53F26C5E"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6342AF1" w14:textId="77777777" w:rsidR="00FD50D8" w:rsidRDefault="00FD50D8" w:rsidP="00257945">
            <w:pPr>
              <w:pStyle w:val="TAH"/>
            </w:pPr>
            <w:r>
              <w:t>P</w:t>
            </w:r>
          </w:p>
        </w:tc>
        <w:tc>
          <w:tcPr>
            <w:tcW w:w="1264" w:type="dxa"/>
            <w:tcBorders>
              <w:bottom w:val="single" w:sz="6" w:space="0" w:color="auto"/>
            </w:tcBorders>
            <w:shd w:val="clear" w:color="auto" w:fill="C0C0C0"/>
            <w:hideMark/>
          </w:tcPr>
          <w:p w14:paraId="6A601C64"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ED6BC6">
        <w:trPr>
          <w:jc w:val="center"/>
        </w:trPr>
        <w:tc>
          <w:tcPr>
            <w:tcW w:w="1612" w:type="dxa"/>
            <w:tcBorders>
              <w:top w:val="single" w:sz="6" w:space="0" w:color="auto"/>
            </w:tcBorders>
            <w:hideMark/>
          </w:tcPr>
          <w:p w14:paraId="17F33C16" w14:textId="77777777" w:rsidR="00FD50D8" w:rsidRDefault="00FD50D8" w:rsidP="00257945">
            <w:pPr>
              <w:pStyle w:val="TAL"/>
            </w:pPr>
            <w:r>
              <w:t>n/a</w:t>
            </w:r>
          </w:p>
        </w:tc>
        <w:tc>
          <w:tcPr>
            <w:tcW w:w="422" w:type="dxa"/>
            <w:tcBorders>
              <w:top w:val="single" w:sz="6" w:space="0" w:color="auto"/>
            </w:tcBorders>
            <w:hideMark/>
          </w:tcPr>
          <w:p w14:paraId="6954D19C" w14:textId="77777777" w:rsidR="00FD50D8" w:rsidRDefault="00FD50D8" w:rsidP="00257945">
            <w:pPr>
              <w:pStyle w:val="TAC"/>
            </w:pPr>
          </w:p>
        </w:tc>
        <w:tc>
          <w:tcPr>
            <w:tcW w:w="1264" w:type="dxa"/>
            <w:tcBorders>
              <w:top w:val="single" w:sz="6" w:space="0" w:color="auto"/>
            </w:tcBorders>
            <w:hideMark/>
          </w:tcPr>
          <w:p w14:paraId="75FA41A8" w14:textId="77777777" w:rsidR="00FD50D8" w:rsidRDefault="00FD50D8" w:rsidP="00257945">
            <w:pPr>
              <w:pStyle w:val="TAL"/>
            </w:pPr>
          </w:p>
        </w:tc>
        <w:tc>
          <w:tcPr>
            <w:tcW w:w="6381" w:type="dxa"/>
            <w:tcBorders>
              <w:top w:val="single" w:sz="6" w:space="0" w:color="auto"/>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6D0C13F0" w:rsidR="00FD50D8" w:rsidRDefault="00061687" w:rsidP="00FD50D8">
      <w:pPr>
        <w:pStyle w:val="TH"/>
      </w:pPr>
      <w:r>
        <w:lastRenderedPageBreak/>
        <w:t>Table </w:t>
      </w:r>
      <w:r w:rsidR="00FD50D8">
        <w:t>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6419FA8F" w14:textId="77777777" w:rsidTr="00ED6BC6">
        <w:trPr>
          <w:jc w:val="center"/>
        </w:trPr>
        <w:tc>
          <w:tcPr>
            <w:tcW w:w="830" w:type="pct"/>
            <w:tcBorders>
              <w:bottom w:val="single" w:sz="6" w:space="0" w:color="auto"/>
            </w:tcBorders>
            <w:shd w:val="clear" w:color="auto" w:fill="C0C0C0"/>
          </w:tcPr>
          <w:p w14:paraId="1FB643D6" w14:textId="77777777" w:rsidR="00FD50D8" w:rsidRDefault="00FD50D8" w:rsidP="00257945">
            <w:pPr>
              <w:pStyle w:val="TAH"/>
            </w:pPr>
            <w:r>
              <w:t>Data type</w:t>
            </w:r>
          </w:p>
        </w:tc>
        <w:tc>
          <w:tcPr>
            <w:tcW w:w="217" w:type="pct"/>
            <w:tcBorders>
              <w:bottom w:val="single" w:sz="6" w:space="0" w:color="auto"/>
            </w:tcBorders>
            <w:shd w:val="clear" w:color="auto" w:fill="C0C0C0"/>
          </w:tcPr>
          <w:p w14:paraId="2E552151" w14:textId="77777777" w:rsidR="00FD50D8" w:rsidRDefault="00FD50D8" w:rsidP="00257945">
            <w:pPr>
              <w:pStyle w:val="TAH"/>
            </w:pPr>
            <w:r>
              <w:t>P</w:t>
            </w:r>
          </w:p>
        </w:tc>
        <w:tc>
          <w:tcPr>
            <w:tcW w:w="649" w:type="pct"/>
            <w:tcBorders>
              <w:bottom w:val="single" w:sz="6" w:space="0" w:color="auto"/>
            </w:tcBorders>
            <w:shd w:val="clear" w:color="auto" w:fill="C0C0C0"/>
          </w:tcPr>
          <w:p w14:paraId="12EBD939" w14:textId="77777777" w:rsidR="00FD50D8" w:rsidRDefault="00FD50D8" w:rsidP="00257945">
            <w:pPr>
              <w:pStyle w:val="TAH"/>
            </w:pPr>
            <w:r>
              <w:t>Cardinality</w:t>
            </w:r>
          </w:p>
        </w:tc>
        <w:tc>
          <w:tcPr>
            <w:tcW w:w="583" w:type="pct"/>
            <w:tcBorders>
              <w:bottom w:val="single" w:sz="6"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bottom w:val="single" w:sz="6"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ED6BC6">
        <w:trPr>
          <w:jc w:val="center"/>
        </w:trPr>
        <w:tc>
          <w:tcPr>
            <w:tcW w:w="830" w:type="pct"/>
            <w:tcBorders>
              <w:top w:val="single" w:sz="6" w:space="0" w:color="auto"/>
            </w:tcBorders>
            <w:shd w:val="clear" w:color="auto" w:fill="auto"/>
          </w:tcPr>
          <w:p w14:paraId="53AE3416" w14:textId="77777777" w:rsidR="00FD50D8" w:rsidRPr="00824EA2" w:rsidRDefault="00FD50D8" w:rsidP="00257945">
            <w:pPr>
              <w:pStyle w:val="TAL"/>
            </w:pPr>
            <w:r>
              <w:t>n/a</w:t>
            </w:r>
          </w:p>
        </w:tc>
        <w:tc>
          <w:tcPr>
            <w:tcW w:w="217" w:type="pct"/>
            <w:tcBorders>
              <w:top w:val="single" w:sz="6" w:space="0" w:color="auto"/>
            </w:tcBorders>
          </w:tcPr>
          <w:p w14:paraId="5D111EA9" w14:textId="77777777" w:rsidR="00FD50D8" w:rsidRDefault="00FD50D8" w:rsidP="00257945">
            <w:pPr>
              <w:pStyle w:val="TAC"/>
            </w:pPr>
          </w:p>
        </w:tc>
        <w:tc>
          <w:tcPr>
            <w:tcW w:w="649" w:type="pct"/>
            <w:tcBorders>
              <w:top w:val="single" w:sz="6" w:space="0" w:color="auto"/>
            </w:tcBorders>
          </w:tcPr>
          <w:p w14:paraId="74D21E18" w14:textId="77777777" w:rsidR="00FD50D8" w:rsidRDefault="00FD50D8" w:rsidP="00257945">
            <w:pPr>
              <w:pStyle w:val="TAL"/>
            </w:pPr>
          </w:p>
        </w:tc>
        <w:tc>
          <w:tcPr>
            <w:tcW w:w="583" w:type="pct"/>
            <w:tcBorders>
              <w:top w:val="single" w:sz="6" w:space="0" w:color="auto"/>
            </w:tcBorders>
          </w:tcPr>
          <w:p w14:paraId="3BD983B8" w14:textId="77777777" w:rsidR="00FD50D8" w:rsidRDefault="00FD50D8" w:rsidP="00257945">
            <w:pPr>
              <w:pStyle w:val="TAL"/>
            </w:pPr>
            <w:r>
              <w:t>204 No Content</w:t>
            </w:r>
          </w:p>
        </w:tc>
        <w:tc>
          <w:tcPr>
            <w:tcW w:w="2720" w:type="pct"/>
            <w:tcBorders>
              <w:top w:val="single" w:sz="6" w:space="0" w:color="auto"/>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ED6BC6">
        <w:trPr>
          <w:jc w:val="center"/>
        </w:trPr>
        <w:tc>
          <w:tcPr>
            <w:tcW w:w="830" w:type="pct"/>
            <w:shd w:val="clear" w:color="auto" w:fill="auto"/>
          </w:tcPr>
          <w:p w14:paraId="5A738D13" w14:textId="77777777" w:rsidR="00FD50D8" w:rsidRPr="00824EA2" w:rsidRDefault="00FD50D8" w:rsidP="00257945">
            <w:pPr>
              <w:pStyle w:val="TAL"/>
            </w:pPr>
            <w:r>
              <w:t>RedirectResponse</w:t>
            </w:r>
          </w:p>
        </w:tc>
        <w:tc>
          <w:tcPr>
            <w:tcW w:w="217" w:type="pct"/>
          </w:tcPr>
          <w:p w14:paraId="1DF80931" w14:textId="77777777" w:rsidR="00FD50D8" w:rsidRDefault="00FD50D8" w:rsidP="00257945">
            <w:pPr>
              <w:pStyle w:val="TAC"/>
            </w:pPr>
            <w:r>
              <w:t>O</w:t>
            </w:r>
          </w:p>
        </w:tc>
        <w:tc>
          <w:tcPr>
            <w:tcW w:w="649" w:type="pct"/>
          </w:tcPr>
          <w:p w14:paraId="4F8556DF" w14:textId="77777777" w:rsidR="00FD50D8" w:rsidRDefault="00FD50D8" w:rsidP="00257945">
            <w:pPr>
              <w:pStyle w:val="TAL"/>
            </w:pPr>
            <w:r>
              <w:t>0..1</w:t>
            </w:r>
          </w:p>
        </w:tc>
        <w:tc>
          <w:tcPr>
            <w:tcW w:w="583" w:type="pct"/>
          </w:tcPr>
          <w:p w14:paraId="49627A15" w14:textId="77777777" w:rsidR="00FD50D8" w:rsidRDefault="00FD50D8" w:rsidP="00257945">
            <w:pPr>
              <w:pStyle w:val="TAL"/>
            </w:pPr>
            <w:r>
              <w:t>307 Temporary Redirect</w:t>
            </w:r>
          </w:p>
        </w:tc>
        <w:tc>
          <w:tcPr>
            <w:tcW w:w="2720" w:type="pct"/>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ED6BC6">
        <w:trPr>
          <w:jc w:val="center"/>
        </w:trPr>
        <w:tc>
          <w:tcPr>
            <w:tcW w:w="830" w:type="pct"/>
            <w:shd w:val="clear" w:color="auto" w:fill="auto"/>
          </w:tcPr>
          <w:p w14:paraId="5D246A80" w14:textId="77777777" w:rsidR="00FD50D8" w:rsidRPr="00824EA2" w:rsidRDefault="00FD50D8" w:rsidP="00257945">
            <w:pPr>
              <w:pStyle w:val="TAL"/>
            </w:pPr>
            <w:r>
              <w:t>RedirectResponse</w:t>
            </w:r>
          </w:p>
        </w:tc>
        <w:tc>
          <w:tcPr>
            <w:tcW w:w="217" w:type="pct"/>
          </w:tcPr>
          <w:p w14:paraId="59169CC5" w14:textId="77777777" w:rsidR="00FD50D8" w:rsidRDefault="00FD50D8" w:rsidP="00257945">
            <w:pPr>
              <w:pStyle w:val="TAC"/>
            </w:pPr>
            <w:r>
              <w:t>O</w:t>
            </w:r>
          </w:p>
        </w:tc>
        <w:tc>
          <w:tcPr>
            <w:tcW w:w="649" w:type="pct"/>
          </w:tcPr>
          <w:p w14:paraId="53891D76" w14:textId="77777777" w:rsidR="00FD50D8" w:rsidRDefault="00FD50D8" w:rsidP="00257945">
            <w:pPr>
              <w:pStyle w:val="TAL"/>
            </w:pPr>
            <w:r>
              <w:t>0..1</w:t>
            </w:r>
          </w:p>
        </w:tc>
        <w:tc>
          <w:tcPr>
            <w:tcW w:w="583" w:type="pct"/>
          </w:tcPr>
          <w:p w14:paraId="4E3C2749" w14:textId="77777777" w:rsidR="00FD50D8" w:rsidRDefault="00FD50D8" w:rsidP="00257945">
            <w:pPr>
              <w:pStyle w:val="TAL"/>
            </w:pPr>
            <w:r>
              <w:t>308 Permanent Redirect</w:t>
            </w:r>
          </w:p>
        </w:tc>
        <w:tc>
          <w:tcPr>
            <w:tcW w:w="2720" w:type="pct"/>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ED6BC6">
        <w:trPr>
          <w:jc w:val="center"/>
        </w:trPr>
        <w:tc>
          <w:tcPr>
            <w:tcW w:w="5000" w:type="pct"/>
            <w:gridSpan w:val="5"/>
            <w:shd w:val="clear" w:color="auto" w:fill="auto"/>
          </w:tcPr>
          <w:p w14:paraId="2893C09C" w14:textId="0365D999"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2DA08FC" w14:textId="77777777" w:rsidTr="00ED6BC6">
        <w:trPr>
          <w:jc w:val="center"/>
        </w:trPr>
        <w:tc>
          <w:tcPr>
            <w:tcW w:w="825" w:type="pct"/>
            <w:tcBorders>
              <w:bottom w:val="single" w:sz="6" w:space="0" w:color="auto"/>
            </w:tcBorders>
            <w:shd w:val="clear" w:color="auto" w:fill="C0C0C0"/>
          </w:tcPr>
          <w:p w14:paraId="149867F1" w14:textId="77777777" w:rsidR="00FD50D8" w:rsidRDefault="00FD50D8" w:rsidP="00257945">
            <w:pPr>
              <w:pStyle w:val="TAH"/>
            </w:pPr>
            <w:r>
              <w:t>Name</w:t>
            </w:r>
          </w:p>
        </w:tc>
        <w:tc>
          <w:tcPr>
            <w:tcW w:w="732" w:type="pct"/>
            <w:tcBorders>
              <w:bottom w:val="single" w:sz="6" w:space="0" w:color="auto"/>
            </w:tcBorders>
            <w:shd w:val="clear" w:color="auto" w:fill="C0C0C0"/>
          </w:tcPr>
          <w:p w14:paraId="35D83B21" w14:textId="77777777" w:rsidR="00FD50D8" w:rsidRDefault="00FD50D8" w:rsidP="00257945">
            <w:pPr>
              <w:pStyle w:val="TAH"/>
            </w:pPr>
            <w:r>
              <w:t>Data type</w:t>
            </w:r>
          </w:p>
        </w:tc>
        <w:tc>
          <w:tcPr>
            <w:tcW w:w="217" w:type="pct"/>
            <w:tcBorders>
              <w:bottom w:val="single" w:sz="6" w:space="0" w:color="auto"/>
            </w:tcBorders>
            <w:shd w:val="clear" w:color="auto" w:fill="C0C0C0"/>
          </w:tcPr>
          <w:p w14:paraId="43612BC4" w14:textId="77777777" w:rsidR="00FD50D8" w:rsidRDefault="00FD50D8" w:rsidP="00257945">
            <w:pPr>
              <w:pStyle w:val="TAH"/>
            </w:pPr>
            <w:r>
              <w:t>P</w:t>
            </w:r>
          </w:p>
        </w:tc>
        <w:tc>
          <w:tcPr>
            <w:tcW w:w="581" w:type="pct"/>
            <w:tcBorders>
              <w:bottom w:val="single" w:sz="6" w:space="0" w:color="auto"/>
            </w:tcBorders>
            <w:shd w:val="clear" w:color="auto" w:fill="C0C0C0"/>
          </w:tcPr>
          <w:p w14:paraId="01D8E2B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ED6BC6">
        <w:trPr>
          <w:jc w:val="center"/>
        </w:trPr>
        <w:tc>
          <w:tcPr>
            <w:tcW w:w="825" w:type="pct"/>
            <w:tcBorders>
              <w:top w:val="single" w:sz="6" w:space="0" w:color="auto"/>
            </w:tcBorders>
            <w:shd w:val="clear" w:color="auto" w:fill="auto"/>
          </w:tcPr>
          <w:p w14:paraId="31979F9D" w14:textId="77777777" w:rsidR="00FD50D8" w:rsidRDefault="00FD50D8" w:rsidP="00257945">
            <w:pPr>
              <w:pStyle w:val="TAL"/>
            </w:pPr>
            <w:r>
              <w:t>Location</w:t>
            </w:r>
          </w:p>
        </w:tc>
        <w:tc>
          <w:tcPr>
            <w:tcW w:w="732" w:type="pct"/>
            <w:tcBorders>
              <w:top w:val="single" w:sz="6" w:space="0" w:color="auto"/>
            </w:tcBorders>
          </w:tcPr>
          <w:p w14:paraId="20D30B73" w14:textId="77777777" w:rsidR="00FD50D8" w:rsidRDefault="00FD50D8" w:rsidP="00257945">
            <w:pPr>
              <w:pStyle w:val="TAL"/>
            </w:pPr>
            <w:r>
              <w:t>string</w:t>
            </w:r>
          </w:p>
        </w:tc>
        <w:tc>
          <w:tcPr>
            <w:tcW w:w="217" w:type="pct"/>
            <w:tcBorders>
              <w:top w:val="single" w:sz="6" w:space="0" w:color="auto"/>
            </w:tcBorders>
          </w:tcPr>
          <w:p w14:paraId="5B6B0435" w14:textId="77777777" w:rsidR="00FD50D8" w:rsidRDefault="00FD50D8" w:rsidP="00257945">
            <w:pPr>
              <w:pStyle w:val="TAC"/>
            </w:pPr>
            <w:r>
              <w:t>M</w:t>
            </w:r>
          </w:p>
        </w:tc>
        <w:tc>
          <w:tcPr>
            <w:tcW w:w="581" w:type="pct"/>
            <w:tcBorders>
              <w:top w:val="single" w:sz="6" w:space="0" w:color="auto"/>
            </w:tcBorders>
          </w:tcPr>
          <w:p w14:paraId="338D3F65"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ED6BC6">
        <w:trPr>
          <w:jc w:val="center"/>
        </w:trPr>
        <w:tc>
          <w:tcPr>
            <w:tcW w:w="825" w:type="pct"/>
            <w:shd w:val="clear" w:color="auto" w:fill="auto"/>
          </w:tcPr>
          <w:p w14:paraId="5F3377E1" w14:textId="77777777" w:rsidR="00FD50D8" w:rsidRDefault="00FD50D8" w:rsidP="00257945">
            <w:pPr>
              <w:pStyle w:val="TAL"/>
            </w:pPr>
            <w:r>
              <w:rPr>
                <w:lang w:eastAsia="zh-CN"/>
              </w:rPr>
              <w:t>3gpp-Sbi-Target-Nf-Id</w:t>
            </w:r>
          </w:p>
        </w:tc>
        <w:tc>
          <w:tcPr>
            <w:tcW w:w="732" w:type="pct"/>
          </w:tcPr>
          <w:p w14:paraId="548AD6C4" w14:textId="77777777" w:rsidR="00FD50D8" w:rsidRDefault="00FD50D8" w:rsidP="00257945">
            <w:pPr>
              <w:pStyle w:val="TAL"/>
            </w:pPr>
            <w:r>
              <w:rPr>
                <w:lang w:eastAsia="fr-FR"/>
              </w:rPr>
              <w:t>string</w:t>
            </w:r>
          </w:p>
        </w:tc>
        <w:tc>
          <w:tcPr>
            <w:tcW w:w="217" w:type="pct"/>
          </w:tcPr>
          <w:p w14:paraId="6D5E09D9" w14:textId="77777777" w:rsidR="00FD50D8" w:rsidRDefault="00FD50D8" w:rsidP="00257945">
            <w:pPr>
              <w:pStyle w:val="TAC"/>
            </w:pPr>
            <w:r>
              <w:rPr>
                <w:lang w:eastAsia="fr-FR"/>
              </w:rPr>
              <w:t>O</w:t>
            </w:r>
          </w:p>
        </w:tc>
        <w:tc>
          <w:tcPr>
            <w:tcW w:w="581" w:type="pct"/>
          </w:tcPr>
          <w:p w14:paraId="4BACB235" w14:textId="77777777" w:rsidR="00FD50D8" w:rsidRDefault="00FD50D8" w:rsidP="00257945">
            <w:pPr>
              <w:pStyle w:val="TAL"/>
            </w:pPr>
            <w:r>
              <w:rPr>
                <w:lang w:eastAsia="fr-FR"/>
              </w:rPr>
              <w:t>0..1</w:t>
            </w:r>
          </w:p>
        </w:tc>
        <w:tc>
          <w:tcPr>
            <w:tcW w:w="2645" w:type="pct"/>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2EFA59F1" w14:textId="77777777" w:rsidTr="00ED6BC6">
        <w:trPr>
          <w:jc w:val="center"/>
        </w:trPr>
        <w:tc>
          <w:tcPr>
            <w:tcW w:w="825" w:type="pct"/>
            <w:tcBorders>
              <w:bottom w:val="single" w:sz="6" w:space="0" w:color="auto"/>
            </w:tcBorders>
            <w:shd w:val="clear" w:color="auto" w:fill="C0C0C0"/>
          </w:tcPr>
          <w:p w14:paraId="03695676" w14:textId="77777777" w:rsidR="00FD50D8" w:rsidRDefault="00FD50D8" w:rsidP="00257945">
            <w:pPr>
              <w:pStyle w:val="TAH"/>
            </w:pPr>
            <w:r>
              <w:t>Name</w:t>
            </w:r>
          </w:p>
        </w:tc>
        <w:tc>
          <w:tcPr>
            <w:tcW w:w="732" w:type="pct"/>
            <w:tcBorders>
              <w:bottom w:val="single" w:sz="6" w:space="0" w:color="auto"/>
            </w:tcBorders>
            <w:shd w:val="clear" w:color="auto" w:fill="C0C0C0"/>
          </w:tcPr>
          <w:p w14:paraId="7B26A4E9" w14:textId="77777777" w:rsidR="00FD50D8" w:rsidRDefault="00FD50D8" w:rsidP="00257945">
            <w:pPr>
              <w:pStyle w:val="TAH"/>
            </w:pPr>
            <w:r>
              <w:t>Data type</w:t>
            </w:r>
          </w:p>
        </w:tc>
        <w:tc>
          <w:tcPr>
            <w:tcW w:w="217" w:type="pct"/>
            <w:tcBorders>
              <w:bottom w:val="single" w:sz="6" w:space="0" w:color="auto"/>
            </w:tcBorders>
            <w:shd w:val="clear" w:color="auto" w:fill="C0C0C0"/>
          </w:tcPr>
          <w:p w14:paraId="149179C1" w14:textId="77777777" w:rsidR="00FD50D8" w:rsidRDefault="00FD50D8" w:rsidP="00257945">
            <w:pPr>
              <w:pStyle w:val="TAH"/>
            </w:pPr>
            <w:r>
              <w:t>P</w:t>
            </w:r>
          </w:p>
        </w:tc>
        <w:tc>
          <w:tcPr>
            <w:tcW w:w="581" w:type="pct"/>
            <w:tcBorders>
              <w:bottom w:val="single" w:sz="6" w:space="0" w:color="auto"/>
            </w:tcBorders>
            <w:shd w:val="clear" w:color="auto" w:fill="C0C0C0"/>
          </w:tcPr>
          <w:p w14:paraId="2BF8A560"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ED6BC6">
        <w:trPr>
          <w:jc w:val="center"/>
        </w:trPr>
        <w:tc>
          <w:tcPr>
            <w:tcW w:w="825" w:type="pct"/>
            <w:tcBorders>
              <w:top w:val="single" w:sz="6" w:space="0" w:color="auto"/>
            </w:tcBorders>
            <w:shd w:val="clear" w:color="auto" w:fill="auto"/>
          </w:tcPr>
          <w:p w14:paraId="5559480B" w14:textId="77777777" w:rsidR="00FD50D8" w:rsidRDefault="00FD50D8" w:rsidP="00257945">
            <w:pPr>
              <w:pStyle w:val="TAL"/>
            </w:pPr>
            <w:r>
              <w:t>Location</w:t>
            </w:r>
          </w:p>
        </w:tc>
        <w:tc>
          <w:tcPr>
            <w:tcW w:w="732" w:type="pct"/>
            <w:tcBorders>
              <w:top w:val="single" w:sz="6" w:space="0" w:color="auto"/>
            </w:tcBorders>
          </w:tcPr>
          <w:p w14:paraId="5D2DB180" w14:textId="77777777" w:rsidR="00FD50D8" w:rsidRDefault="00FD50D8" w:rsidP="00257945">
            <w:pPr>
              <w:pStyle w:val="TAL"/>
            </w:pPr>
            <w:r>
              <w:t>string</w:t>
            </w:r>
          </w:p>
        </w:tc>
        <w:tc>
          <w:tcPr>
            <w:tcW w:w="217" w:type="pct"/>
            <w:tcBorders>
              <w:top w:val="single" w:sz="6" w:space="0" w:color="auto"/>
            </w:tcBorders>
          </w:tcPr>
          <w:p w14:paraId="3CFF5DBB" w14:textId="77777777" w:rsidR="00FD50D8" w:rsidRDefault="00FD50D8" w:rsidP="00257945">
            <w:pPr>
              <w:pStyle w:val="TAC"/>
            </w:pPr>
            <w:r>
              <w:t>M</w:t>
            </w:r>
          </w:p>
        </w:tc>
        <w:tc>
          <w:tcPr>
            <w:tcW w:w="581" w:type="pct"/>
            <w:tcBorders>
              <w:top w:val="single" w:sz="6" w:space="0" w:color="auto"/>
            </w:tcBorders>
          </w:tcPr>
          <w:p w14:paraId="2BBBADCB"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ED6BC6">
        <w:trPr>
          <w:jc w:val="center"/>
        </w:trPr>
        <w:tc>
          <w:tcPr>
            <w:tcW w:w="825" w:type="pct"/>
            <w:shd w:val="clear" w:color="auto" w:fill="auto"/>
          </w:tcPr>
          <w:p w14:paraId="0CDD350E" w14:textId="77777777" w:rsidR="00FD50D8" w:rsidRDefault="00FD50D8" w:rsidP="00257945">
            <w:pPr>
              <w:pStyle w:val="TAL"/>
            </w:pPr>
            <w:r>
              <w:rPr>
                <w:lang w:eastAsia="zh-CN"/>
              </w:rPr>
              <w:t>3gpp-Sbi-Target-Nf-Id</w:t>
            </w:r>
          </w:p>
        </w:tc>
        <w:tc>
          <w:tcPr>
            <w:tcW w:w="732" w:type="pct"/>
          </w:tcPr>
          <w:p w14:paraId="1D492012" w14:textId="77777777" w:rsidR="00FD50D8" w:rsidRDefault="00FD50D8" w:rsidP="00257945">
            <w:pPr>
              <w:pStyle w:val="TAL"/>
            </w:pPr>
            <w:r>
              <w:rPr>
                <w:lang w:eastAsia="fr-FR"/>
              </w:rPr>
              <w:t>string</w:t>
            </w:r>
          </w:p>
        </w:tc>
        <w:tc>
          <w:tcPr>
            <w:tcW w:w="217" w:type="pct"/>
          </w:tcPr>
          <w:p w14:paraId="19601F0B" w14:textId="77777777" w:rsidR="00FD50D8" w:rsidRDefault="00FD50D8" w:rsidP="00257945">
            <w:pPr>
              <w:pStyle w:val="TAC"/>
            </w:pPr>
            <w:r>
              <w:rPr>
                <w:lang w:eastAsia="fr-FR"/>
              </w:rPr>
              <w:t>O</w:t>
            </w:r>
          </w:p>
        </w:tc>
        <w:tc>
          <w:tcPr>
            <w:tcW w:w="581" w:type="pct"/>
          </w:tcPr>
          <w:p w14:paraId="1793ADEF" w14:textId="77777777" w:rsidR="00FD50D8" w:rsidRDefault="00FD50D8" w:rsidP="00257945">
            <w:pPr>
              <w:pStyle w:val="TAL"/>
            </w:pPr>
            <w:r>
              <w:rPr>
                <w:lang w:eastAsia="fr-FR"/>
              </w:rPr>
              <w:t>0..1</w:t>
            </w:r>
          </w:p>
        </w:tc>
        <w:tc>
          <w:tcPr>
            <w:tcW w:w="2645" w:type="pct"/>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673" w:name="_Toc89426589"/>
      <w:bookmarkStart w:id="674" w:name="_Toc94020374"/>
      <w:bookmarkStart w:id="675" w:name="_Toc97034905"/>
      <w:bookmarkStart w:id="676" w:name="_Toc97037782"/>
      <w:bookmarkStart w:id="677" w:name="_Toc100939991"/>
      <w:bookmarkStart w:id="678" w:name="_Toc104546857"/>
      <w:r>
        <w:t>5.1.3.3.4</w:t>
      </w:r>
      <w:r>
        <w:tab/>
        <w:t>Resource Custom Operations</w:t>
      </w:r>
      <w:bookmarkEnd w:id="673"/>
      <w:bookmarkEnd w:id="674"/>
      <w:bookmarkEnd w:id="675"/>
      <w:bookmarkEnd w:id="676"/>
      <w:bookmarkEnd w:id="677"/>
      <w:bookmarkEnd w:id="678"/>
    </w:p>
    <w:p w14:paraId="103D923A" w14:textId="77777777" w:rsidR="00FD50D8" w:rsidRDefault="00FD50D8" w:rsidP="00FD50D8">
      <w:r>
        <w:t>None in this release of the specification.</w:t>
      </w:r>
    </w:p>
    <w:p w14:paraId="251F8421" w14:textId="77777777" w:rsidR="00FD50D8" w:rsidRDefault="00FD50D8" w:rsidP="00FD50D8">
      <w:pPr>
        <w:pStyle w:val="40"/>
      </w:pPr>
      <w:bookmarkStart w:id="679" w:name="_Toc89426590"/>
      <w:bookmarkStart w:id="680" w:name="_Toc94020375"/>
      <w:bookmarkStart w:id="681" w:name="_Toc97034906"/>
      <w:bookmarkStart w:id="682" w:name="_Toc97037783"/>
      <w:bookmarkStart w:id="683" w:name="_Toc100939992"/>
      <w:bookmarkStart w:id="684" w:name="_Toc104546858"/>
      <w:r>
        <w:t>5.1.3.4</w:t>
      </w:r>
      <w:r>
        <w:tab/>
        <w:t>Resource: ADRF Data Retrieval Subscriptions</w:t>
      </w:r>
      <w:bookmarkEnd w:id="679"/>
      <w:bookmarkEnd w:id="680"/>
      <w:bookmarkEnd w:id="681"/>
      <w:bookmarkEnd w:id="682"/>
      <w:bookmarkEnd w:id="683"/>
      <w:bookmarkEnd w:id="684"/>
    </w:p>
    <w:p w14:paraId="451C9D49" w14:textId="77777777" w:rsidR="00FD50D8" w:rsidRDefault="00FD50D8" w:rsidP="00FD50D8">
      <w:pPr>
        <w:pStyle w:val="5"/>
      </w:pPr>
      <w:bookmarkStart w:id="685" w:name="_Toc89426591"/>
      <w:bookmarkStart w:id="686" w:name="_Toc94020376"/>
      <w:bookmarkStart w:id="687" w:name="_Toc97034907"/>
      <w:bookmarkStart w:id="688" w:name="_Toc97037784"/>
      <w:bookmarkStart w:id="689" w:name="_Toc100939993"/>
      <w:bookmarkStart w:id="690" w:name="_Toc104546859"/>
      <w:r>
        <w:t>5.1.3.4.1</w:t>
      </w:r>
      <w:r>
        <w:tab/>
        <w:t>Description</w:t>
      </w:r>
      <w:bookmarkEnd w:id="685"/>
      <w:bookmarkEnd w:id="686"/>
      <w:bookmarkEnd w:id="687"/>
      <w:bookmarkEnd w:id="688"/>
      <w:bookmarkEnd w:id="689"/>
      <w:bookmarkEnd w:id="69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
      </w:pPr>
      <w:bookmarkStart w:id="691" w:name="_Toc89426592"/>
      <w:bookmarkStart w:id="692" w:name="_Toc94020377"/>
      <w:bookmarkStart w:id="693" w:name="_Toc97034908"/>
      <w:bookmarkStart w:id="694" w:name="_Toc97037785"/>
      <w:bookmarkStart w:id="695" w:name="_Toc100939994"/>
      <w:bookmarkStart w:id="696" w:name="_Toc104546860"/>
      <w:r>
        <w:t>5.1.3.4.2</w:t>
      </w:r>
      <w:r>
        <w:tab/>
        <w:t>Resource Definition</w:t>
      </w:r>
      <w:bookmarkEnd w:id="691"/>
      <w:bookmarkEnd w:id="692"/>
      <w:bookmarkEnd w:id="693"/>
      <w:bookmarkEnd w:id="694"/>
      <w:bookmarkEnd w:id="695"/>
      <w:bookmarkEnd w:id="696"/>
    </w:p>
    <w:p w14:paraId="40EA2D44" w14:textId="75597C59" w:rsidR="00FD50D8" w:rsidRDefault="00FD50D8" w:rsidP="00FD50D8">
      <w:pPr>
        <w:rPr>
          <w:b/>
          <w:bCs/>
        </w:rPr>
      </w:pPr>
      <w:r>
        <w:t xml:space="preserve">Resource URI: </w:t>
      </w:r>
      <w:r w:rsidRPr="006C0A5C">
        <w:rPr>
          <w:b/>
          <w:bCs/>
        </w:rPr>
        <w:t>{apiRoot}/</w:t>
      </w:r>
      <w:r>
        <w:rPr>
          <w:b/>
          <w:bCs/>
        </w:rPr>
        <w:t>nadrf-</w:t>
      </w:r>
      <w:r w:rsidRPr="006C0A5C">
        <w:rPr>
          <w:b/>
          <w:bCs/>
        </w:rPr>
        <w:t>datamanagement/</w:t>
      </w:r>
      <w:r w:rsidR="00C74645" w:rsidRPr="00C74645">
        <w:rPr>
          <w:b/>
          <w:bCs/>
        </w:rPr>
        <w:t>&lt;apiVersion&gt;</w:t>
      </w:r>
      <w:r w:rsidRPr="006C0A5C">
        <w:rPr>
          <w:b/>
          <w:bCs/>
        </w:rPr>
        <w:t>/data-</w:t>
      </w:r>
      <w:r>
        <w:rPr>
          <w:b/>
          <w:bCs/>
        </w:rPr>
        <w:t>retrieval-</w:t>
      </w:r>
      <w:r w:rsidRPr="006C0A5C">
        <w:rPr>
          <w:b/>
          <w:bCs/>
        </w:rPr>
        <w:t>subscriptions</w:t>
      </w:r>
    </w:p>
    <w:p w14:paraId="4613B6CD" w14:textId="06B2AF97" w:rsidR="00C74645" w:rsidRPr="00C74645" w:rsidRDefault="00C74645" w:rsidP="00FD50D8">
      <w:pPr>
        <w:rPr>
          <w:lang w:val="en-US"/>
        </w:rPr>
      </w:pPr>
      <w:r>
        <w:t>The &lt;apiVersion&gt; shall be set as described in clause</w:t>
      </w:r>
      <w:r>
        <w:rPr>
          <w:lang w:val="en-US"/>
        </w:rPr>
        <w:t> 5.1.1.</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ED6BC6">
        <w:trPr>
          <w:jc w:val="center"/>
        </w:trPr>
        <w:tc>
          <w:tcPr>
            <w:tcW w:w="687" w:type="pct"/>
            <w:shd w:val="clear" w:color="000000" w:fill="C0C0C0"/>
            <w:hideMark/>
          </w:tcPr>
          <w:p w14:paraId="3DFBC91B" w14:textId="77777777" w:rsidR="00FD50D8" w:rsidRDefault="00FD50D8" w:rsidP="00257945">
            <w:pPr>
              <w:pStyle w:val="TAH"/>
            </w:pPr>
            <w:r>
              <w:t>Name</w:t>
            </w:r>
          </w:p>
        </w:tc>
        <w:tc>
          <w:tcPr>
            <w:tcW w:w="1039" w:type="pct"/>
            <w:shd w:val="clear" w:color="000000" w:fill="C0C0C0"/>
          </w:tcPr>
          <w:p w14:paraId="7F5EF941" w14:textId="77777777" w:rsidR="00FD50D8" w:rsidRDefault="00FD50D8" w:rsidP="00257945">
            <w:pPr>
              <w:pStyle w:val="TAH"/>
            </w:pPr>
            <w:r>
              <w:t>Data type</w:t>
            </w:r>
          </w:p>
        </w:tc>
        <w:tc>
          <w:tcPr>
            <w:tcW w:w="3274" w:type="pct"/>
            <w:shd w:val="clear" w:color="000000" w:fill="C0C0C0"/>
            <w:vAlign w:val="center"/>
            <w:hideMark/>
          </w:tcPr>
          <w:p w14:paraId="798D3AC1" w14:textId="77777777" w:rsidR="00FD50D8" w:rsidRDefault="00FD50D8" w:rsidP="00257945">
            <w:pPr>
              <w:pStyle w:val="TAH"/>
            </w:pPr>
            <w:r>
              <w:t>Definition</w:t>
            </w:r>
          </w:p>
        </w:tc>
      </w:tr>
      <w:tr w:rsidR="00FD50D8" w14:paraId="35B85839" w14:textId="77777777" w:rsidTr="00ED6BC6">
        <w:trPr>
          <w:jc w:val="center"/>
        </w:trPr>
        <w:tc>
          <w:tcPr>
            <w:tcW w:w="687" w:type="pct"/>
            <w:hideMark/>
          </w:tcPr>
          <w:p w14:paraId="2C4F7854" w14:textId="77777777" w:rsidR="00FD50D8" w:rsidRDefault="00FD50D8" w:rsidP="00257945">
            <w:pPr>
              <w:pStyle w:val="TAL"/>
            </w:pPr>
            <w:r>
              <w:t>apiRoot</w:t>
            </w:r>
          </w:p>
        </w:tc>
        <w:tc>
          <w:tcPr>
            <w:tcW w:w="1039" w:type="pct"/>
          </w:tcPr>
          <w:p w14:paraId="7FC800EF" w14:textId="77777777" w:rsidR="00FD50D8" w:rsidRDefault="00FD50D8" w:rsidP="00257945">
            <w:pPr>
              <w:pStyle w:val="TAL"/>
            </w:pPr>
            <w:r>
              <w:t>string</w:t>
            </w:r>
          </w:p>
        </w:tc>
        <w:tc>
          <w:tcPr>
            <w:tcW w:w="3274" w:type="pct"/>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697" w:name="_Toc89426593"/>
      <w:bookmarkStart w:id="698" w:name="_Toc94020378"/>
      <w:bookmarkStart w:id="699" w:name="_Toc97034909"/>
      <w:bookmarkStart w:id="700" w:name="_Toc97037786"/>
      <w:bookmarkStart w:id="701" w:name="_Toc100939995"/>
      <w:bookmarkStart w:id="702" w:name="_Toc104546861"/>
      <w:r>
        <w:lastRenderedPageBreak/>
        <w:t>5.1.3.4.3</w:t>
      </w:r>
      <w:r>
        <w:tab/>
        <w:t>Resource Standard Methods</w:t>
      </w:r>
      <w:bookmarkEnd w:id="697"/>
      <w:bookmarkEnd w:id="698"/>
      <w:bookmarkEnd w:id="699"/>
      <w:bookmarkEnd w:id="700"/>
      <w:bookmarkEnd w:id="701"/>
      <w:bookmarkEnd w:id="702"/>
    </w:p>
    <w:p w14:paraId="5C48F5CA" w14:textId="77777777" w:rsidR="00FD50D8" w:rsidRDefault="00FD50D8" w:rsidP="00FD50D8">
      <w:pPr>
        <w:pStyle w:val="6"/>
      </w:pPr>
      <w:bookmarkStart w:id="703" w:name="_Toc89426594"/>
      <w:bookmarkStart w:id="704" w:name="_Toc94020379"/>
      <w:bookmarkStart w:id="705" w:name="_Toc97034910"/>
      <w:bookmarkStart w:id="706" w:name="_Toc97037787"/>
      <w:bookmarkStart w:id="707" w:name="_Toc100939996"/>
      <w:bookmarkStart w:id="708" w:name="_Toc104546862"/>
      <w:r>
        <w:t>5.1.3.4.3.1</w:t>
      </w:r>
      <w:r>
        <w:tab/>
        <w:t>POST</w:t>
      </w:r>
      <w:bookmarkEnd w:id="703"/>
      <w:bookmarkEnd w:id="704"/>
      <w:bookmarkEnd w:id="705"/>
      <w:bookmarkEnd w:id="706"/>
      <w:bookmarkEnd w:id="707"/>
      <w:bookmarkEnd w:id="708"/>
    </w:p>
    <w:p w14:paraId="760A3114" w14:textId="05046443" w:rsidR="00FD50D8" w:rsidRDefault="00FD50D8" w:rsidP="00FD50D8">
      <w:r>
        <w:t xml:space="preserve">This method shall support the URI query parameters specified in </w:t>
      </w:r>
      <w:r w:rsidR="00061687">
        <w:t>table </w:t>
      </w:r>
      <w:r>
        <w:t>5.1.3.4.3.1-1.</w:t>
      </w:r>
    </w:p>
    <w:p w14:paraId="0009BF49" w14:textId="1487109F" w:rsidR="00FD50D8" w:rsidRDefault="00061687" w:rsidP="00FD50D8">
      <w:pPr>
        <w:pStyle w:val="TH"/>
        <w:rPr>
          <w:rFonts w:cs="Arial"/>
        </w:rPr>
      </w:pPr>
      <w:r>
        <w:t>Table </w:t>
      </w:r>
      <w:r w:rsidR="00FD50D8">
        <w:t>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C5317E4" w14:textId="77777777" w:rsidTr="00ED6BC6">
        <w:trPr>
          <w:jc w:val="center"/>
        </w:trPr>
        <w:tc>
          <w:tcPr>
            <w:tcW w:w="825" w:type="pct"/>
            <w:tcBorders>
              <w:bottom w:val="single" w:sz="6" w:space="0" w:color="auto"/>
            </w:tcBorders>
            <w:shd w:val="clear" w:color="auto" w:fill="C0C0C0"/>
          </w:tcPr>
          <w:p w14:paraId="10FC001B" w14:textId="77777777" w:rsidR="00FD50D8" w:rsidRDefault="00FD50D8" w:rsidP="00257945">
            <w:pPr>
              <w:pStyle w:val="TAH"/>
            </w:pPr>
            <w:r>
              <w:t>Name</w:t>
            </w:r>
          </w:p>
        </w:tc>
        <w:tc>
          <w:tcPr>
            <w:tcW w:w="731" w:type="pct"/>
            <w:tcBorders>
              <w:bottom w:val="single" w:sz="6" w:space="0" w:color="auto"/>
            </w:tcBorders>
            <w:shd w:val="clear" w:color="auto" w:fill="C0C0C0"/>
          </w:tcPr>
          <w:p w14:paraId="2E9CC236" w14:textId="77777777" w:rsidR="00FD50D8" w:rsidRDefault="00FD50D8" w:rsidP="00257945">
            <w:pPr>
              <w:pStyle w:val="TAH"/>
            </w:pPr>
            <w:r>
              <w:t>Data type</w:t>
            </w:r>
          </w:p>
        </w:tc>
        <w:tc>
          <w:tcPr>
            <w:tcW w:w="215" w:type="pct"/>
            <w:tcBorders>
              <w:bottom w:val="single" w:sz="6" w:space="0" w:color="auto"/>
            </w:tcBorders>
            <w:shd w:val="clear" w:color="auto" w:fill="C0C0C0"/>
          </w:tcPr>
          <w:p w14:paraId="4ED34DCE" w14:textId="77777777" w:rsidR="00FD50D8" w:rsidRDefault="00FD50D8" w:rsidP="00257945">
            <w:pPr>
              <w:pStyle w:val="TAH"/>
            </w:pPr>
            <w:r>
              <w:t>P</w:t>
            </w:r>
          </w:p>
        </w:tc>
        <w:tc>
          <w:tcPr>
            <w:tcW w:w="580" w:type="pct"/>
            <w:tcBorders>
              <w:bottom w:val="single" w:sz="6" w:space="0" w:color="auto"/>
            </w:tcBorders>
            <w:shd w:val="clear" w:color="auto" w:fill="C0C0C0"/>
          </w:tcPr>
          <w:p w14:paraId="1B5CA457"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bottom w:val="single" w:sz="6"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ED6BC6">
        <w:trPr>
          <w:jc w:val="center"/>
        </w:trPr>
        <w:tc>
          <w:tcPr>
            <w:tcW w:w="825" w:type="pct"/>
            <w:tcBorders>
              <w:top w:val="single" w:sz="6" w:space="0" w:color="auto"/>
            </w:tcBorders>
            <w:shd w:val="clear" w:color="auto" w:fill="auto"/>
          </w:tcPr>
          <w:p w14:paraId="6AC83841" w14:textId="77777777" w:rsidR="00FD50D8" w:rsidRDefault="00FD50D8" w:rsidP="00257945">
            <w:pPr>
              <w:pStyle w:val="TAL"/>
            </w:pPr>
            <w:r>
              <w:t>n/a</w:t>
            </w:r>
          </w:p>
        </w:tc>
        <w:tc>
          <w:tcPr>
            <w:tcW w:w="731" w:type="pct"/>
            <w:tcBorders>
              <w:top w:val="single" w:sz="6" w:space="0" w:color="auto"/>
            </w:tcBorders>
          </w:tcPr>
          <w:p w14:paraId="1E22F8D2" w14:textId="77777777" w:rsidR="00FD50D8" w:rsidRDefault="00FD50D8" w:rsidP="00257945">
            <w:pPr>
              <w:pStyle w:val="TAL"/>
            </w:pPr>
          </w:p>
        </w:tc>
        <w:tc>
          <w:tcPr>
            <w:tcW w:w="215" w:type="pct"/>
            <w:tcBorders>
              <w:top w:val="single" w:sz="6" w:space="0" w:color="auto"/>
            </w:tcBorders>
          </w:tcPr>
          <w:p w14:paraId="3EB056A6" w14:textId="77777777" w:rsidR="00FD50D8" w:rsidRDefault="00FD50D8" w:rsidP="00257945">
            <w:pPr>
              <w:pStyle w:val="TAC"/>
            </w:pPr>
          </w:p>
        </w:tc>
        <w:tc>
          <w:tcPr>
            <w:tcW w:w="580" w:type="pct"/>
            <w:tcBorders>
              <w:top w:val="single" w:sz="6" w:space="0" w:color="auto"/>
            </w:tcBorders>
          </w:tcPr>
          <w:p w14:paraId="0DF8E74A" w14:textId="77777777" w:rsidR="00FD50D8" w:rsidRDefault="00FD50D8" w:rsidP="00257945">
            <w:pPr>
              <w:pStyle w:val="TAL"/>
            </w:pPr>
          </w:p>
        </w:tc>
        <w:tc>
          <w:tcPr>
            <w:tcW w:w="1852" w:type="pct"/>
            <w:tcBorders>
              <w:top w:val="single" w:sz="6" w:space="0" w:color="auto"/>
            </w:tcBorders>
            <w:shd w:val="clear" w:color="auto" w:fill="auto"/>
            <w:vAlign w:val="center"/>
          </w:tcPr>
          <w:p w14:paraId="20CDB237" w14:textId="77777777" w:rsidR="00FD50D8" w:rsidRDefault="00FD50D8" w:rsidP="00257945">
            <w:pPr>
              <w:pStyle w:val="TAL"/>
            </w:pPr>
          </w:p>
        </w:tc>
        <w:tc>
          <w:tcPr>
            <w:tcW w:w="796" w:type="pct"/>
            <w:tcBorders>
              <w:top w:val="single" w:sz="6" w:space="0" w:color="auto"/>
            </w:tcBorders>
          </w:tcPr>
          <w:p w14:paraId="0E3AA187" w14:textId="77777777" w:rsidR="00FD50D8" w:rsidRDefault="00FD50D8" w:rsidP="00257945">
            <w:pPr>
              <w:pStyle w:val="TAL"/>
            </w:pPr>
          </w:p>
        </w:tc>
      </w:tr>
    </w:tbl>
    <w:p w14:paraId="70307DE1" w14:textId="77777777" w:rsidR="00FD50D8" w:rsidRDefault="00FD50D8" w:rsidP="00FD50D8"/>
    <w:p w14:paraId="0F5A0D76" w14:textId="279138B9" w:rsidR="00FD50D8" w:rsidRDefault="00FD50D8" w:rsidP="00FD50D8">
      <w:r>
        <w:t xml:space="preserve">This method shall support the request data structures specified in </w:t>
      </w:r>
      <w:r w:rsidR="00061687">
        <w:t>table </w:t>
      </w:r>
      <w:r>
        <w:t xml:space="preserve">5.1.3.4.3.1-2 and the response data structures and response codes specified in </w:t>
      </w:r>
      <w:r w:rsidR="00061687">
        <w:t>table </w:t>
      </w:r>
      <w:r>
        <w:t>5.1.3.4.3.1-3.</w:t>
      </w:r>
    </w:p>
    <w:p w14:paraId="0CC330ED" w14:textId="0939D971" w:rsidR="00FD50D8" w:rsidRDefault="00061687" w:rsidP="00FD50D8">
      <w:pPr>
        <w:pStyle w:val="TH"/>
      </w:pPr>
      <w:r>
        <w:t>Table </w:t>
      </w:r>
      <w:r w:rsidR="00FD50D8">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56EC2A87" w14:textId="77777777" w:rsidTr="00ED6BC6">
        <w:trPr>
          <w:jc w:val="center"/>
        </w:trPr>
        <w:tc>
          <w:tcPr>
            <w:tcW w:w="1612" w:type="dxa"/>
            <w:tcBorders>
              <w:bottom w:val="single" w:sz="6" w:space="0" w:color="auto"/>
            </w:tcBorders>
            <w:shd w:val="clear" w:color="auto" w:fill="C0C0C0"/>
            <w:hideMark/>
          </w:tcPr>
          <w:p w14:paraId="3738AB65"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14141D7B" w14:textId="77777777" w:rsidR="00FD50D8" w:rsidRDefault="00FD50D8" w:rsidP="00257945">
            <w:pPr>
              <w:pStyle w:val="TAH"/>
            </w:pPr>
            <w:r>
              <w:t>P</w:t>
            </w:r>
          </w:p>
        </w:tc>
        <w:tc>
          <w:tcPr>
            <w:tcW w:w="1264" w:type="dxa"/>
            <w:tcBorders>
              <w:bottom w:val="single" w:sz="6" w:space="0" w:color="auto"/>
            </w:tcBorders>
            <w:shd w:val="clear" w:color="auto" w:fill="C0C0C0"/>
            <w:hideMark/>
          </w:tcPr>
          <w:p w14:paraId="62BBBEB7"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ED6BC6">
        <w:trPr>
          <w:jc w:val="center"/>
        </w:trPr>
        <w:tc>
          <w:tcPr>
            <w:tcW w:w="1612" w:type="dxa"/>
            <w:tcBorders>
              <w:top w:val="single" w:sz="6" w:space="0" w:color="auto"/>
            </w:tcBorders>
            <w:hideMark/>
          </w:tcPr>
          <w:p w14:paraId="3D286053" w14:textId="77777777" w:rsidR="00FD50D8" w:rsidRDefault="00FD50D8" w:rsidP="00257945">
            <w:pPr>
              <w:pStyle w:val="TAL"/>
            </w:pPr>
            <w:r>
              <w:t>NadrfDataRetrievalSubscription</w:t>
            </w:r>
          </w:p>
        </w:tc>
        <w:tc>
          <w:tcPr>
            <w:tcW w:w="422" w:type="dxa"/>
            <w:tcBorders>
              <w:top w:val="single" w:sz="6" w:space="0" w:color="auto"/>
            </w:tcBorders>
            <w:hideMark/>
          </w:tcPr>
          <w:p w14:paraId="51041D7A" w14:textId="77777777" w:rsidR="00FD50D8" w:rsidRDefault="00FD50D8" w:rsidP="00257945">
            <w:pPr>
              <w:pStyle w:val="TAC"/>
            </w:pPr>
            <w:r>
              <w:t>M</w:t>
            </w:r>
          </w:p>
        </w:tc>
        <w:tc>
          <w:tcPr>
            <w:tcW w:w="1264" w:type="dxa"/>
            <w:tcBorders>
              <w:top w:val="single" w:sz="6" w:space="0" w:color="auto"/>
            </w:tcBorders>
            <w:hideMark/>
          </w:tcPr>
          <w:p w14:paraId="25EBBC8B" w14:textId="77777777" w:rsidR="00FD50D8" w:rsidRDefault="00FD50D8" w:rsidP="00257945">
            <w:pPr>
              <w:pStyle w:val="TAL"/>
            </w:pPr>
            <w:r>
              <w:t>1</w:t>
            </w:r>
          </w:p>
        </w:tc>
        <w:tc>
          <w:tcPr>
            <w:tcW w:w="6381" w:type="dxa"/>
            <w:tcBorders>
              <w:top w:val="single" w:sz="6" w:space="0" w:color="auto"/>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0B577B6D" w:rsidR="00FD50D8" w:rsidRDefault="00061687" w:rsidP="00FD50D8">
      <w:pPr>
        <w:pStyle w:val="TH"/>
      </w:pPr>
      <w:r>
        <w:t>Table </w:t>
      </w:r>
      <w:r w:rsidR="00FD50D8">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D50D8" w14:paraId="3ED9BCF5" w14:textId="77777777" w:rsidTr="00ED6BC6">
        <w:trPr>
          <w:jc w:val="center"/>
        </w:trPr>
        <w:tc>
          <w:tcPr>
            <w:tcW w:w="825" w:type="pct"/>
            <w:tcBorders>
              <w:bottom w:val="single" w:sz="6" w:space="0" w:color="auto"/>
            </w:tcBorders>
            <w:shd w:val="clear" w:color="auto" w:fill="C0C0C0"/>
          </w:tcPr>
          <w:p w14:paraId="65C62841" w14:textId="77777777" w:rsidR="00FD50D8" w:rsidRDefault="00FD50D8" w:rsidP="00257945">
            <w:pPr>
              <w:pStyle w:val="TAH"/>
            </w:pPr>
            <w:r>
              <w:t>Data type</w:t>
            </w:r>
          </w:p>
        </w:tc>
        <w:tc>
          <w:tcPr>
            <w:tcW w:w="225" w:type="pct"/>
            <w:tcBorders>
              <w:bottom w:val="single" w:sz="6" w:space="0" w:color="auto"/>
            </w:tcBorders>
            <w:shd w:val="clear" w:color="auto" w:fill="C0C0C0"/>
          </w:tcPr>
          <w:p w14:paraId="7E033314" w14:textId="77777777" w:rsidR="00FD50D8" w:rsidRDefault="00FD50D8" w:rsidP="00257945">
            <w:pPr>
              <w:pStyle w:val="TAH"/>
            </w:pPr>
            <w:r>
              <w:t>P</w:t>
            </w:r>
          </w:p>
        </w:tc>
        <w:tc>
          <w:tcPr>
            <w:tcW w:w="649" w:type="pct"/>
            <w:tcBorders>
              <w:bottom w:val="single" w:sz="6" w:space="0" w:color="auto"/>
            </w:tcBorders>
            <w:shd w:val="clear" w:color="auto" w:fill="C0C0C0"/>
          </w:tcPr>
          <w:p w14:paraId="5BCB94ED" w14:textId="77777777" w:rsidR="00FD50D8" w:rsidRDefault="00FD50D8" w:rsidP="00257945">
            <w:pPr>
              <w:pStyle w:val="TAH"/>
            </w:pPr>
            <w:r>
              <w:t>Cardinality</w:t>
            </w:r>
          </w:p>
        </w:tc>
        <w:tc>
          <w:tcPr>
            <w:tcW w:w="583" w:type="pct"/>
            <w:tcBorders>
              <w:bottom w:val="single" w:sz="6"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bottom w:val="single" w:sz="6"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ED6BC6">
        <w:trPr>
          <w:jc w:val="center"/>
        </w:trPr>
        <w:tc>
          <w:tcPr>
            <w:tcW w:w="825" w:type="pct"/>
            <w:tcBorders>
              <w:top w:val="single" w:sz="6" w:space="0" w:color="auto"/>
            </w:tcBorders>
            <w:shd w:val="clear" w:color="auto" w:fill="auto"/>
          </w:tcPr>
          <w:p w14:paraId="4232E2EA" w14:textId="77777777" w:rsidR="00FD50D8" w:rsidRDefault="00FD50D8" w:rsidP="00257945">
            <w:pPr>
              <w:pStyle w:val="TAL"/>
            </w:pPr>
            <w:r>
              <w:t>NadrfDataRetrievalSubscription</w:t>
            </w:r>
          </w:p>
        </w:tc>
        <w:tc>
          <w:tcPr>
            <w:tcW w:w="225" w:type="pct"/>
            <w:tcBorders>
              <w:top w:val="single" w:sz="6" w:space="0" w:color="auto"/>
            </w:tcBorders>
          </w:tcPr>
          <w:p w14:paraId="3537F1AB" w14:textId="77777777" w:rsidR="00FD50D8" w:rsidRDefault="00FD50D8" w:rsidP="00257945">
            <w:pPr>
              <w:pStyle w:val="TAC"/>
            </w:pPr>
            <w:r>
              <w:t>M</w:t>
            </w:r>
          </w:p>
        </w:tc>
        <w:tc>
          <w:tcPr>
            <w:tcW w:w="649" w:type="pct"/>
            <w:tcBorders>
              <w:top w:val="single" w:sz="6" w:space="0" w:color="auto"/>
            </w:tcBorders>
          </w:tcPr>
          <w:p w14:paraId="3E3EEB9D" w14:textId="77777777" w:rsidR="00FD50D8" w:rsidRDefault="00FD50D8" w:rsidP="00257945">
            <w:pPr>
              <w:pStyle w:val="TAL"/>
            </w:pPr>
            <w:r>
              <w:t>1</w:t>
            </w:r>
          </w:p>
        </w:tc>
        <w:tc>
          <w:tcPr>
            <w:tcW w:w="583" w:type="pct"/>
            <w:tcBorders>
              <w:top w:val="single" w:sz="6" w:space="0" w:color="auto"/>
            </w:tcBorders>
          </w:tcPr>
          <w:p w14:paraId="0EE1AC3F" w14:textId="77777777" w:rsidR="00FD50D8" w:rsidRDefault="00FD50D8" w:rsidP="00257945">
            <w:pPr>
              <w:pStyle w:val="TAL"/>
            </w:pPr>
            <w:r>
              <w:t>201 Created</w:t>
            </w:r>
          </w:p>
        </w:tc>
        <w:tc>
          <w:tcPr>
            <w:tcW w:w="2718" w:type="pct"/>
            <w:tcBorders>
              <w:top w:val="single" w:sz="6" w:space="0" w:color="auto"/>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ED6BC6">
        <w:trPr>
          <w:jc w:val="center"/>
        </w:trPr>
        <w:tc>
          <w:tcPr>
            <w:tcW w:w="5000" w:type="pct"/>
            <w:gridSpan w:val="5"/>
            <w:shd w:val="clear" w:color="auto" w:fill="auto"/>
          </w:tcPr>
          <w:p w14:paraId="4402E5DA" w14:textId="0418D936"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3626C0FE" w:rsidR="00FD50D8" w:rsidRDefault="00061687" w:rsidP="00FD50D8">
      <w:pPr>
        <w:pStyle w:val="TH"/>
        <w:rPr>
          <w:rFonts w:cs="Arial"/>
        </w:rPr>
      </w:pPr>
      <w:r>
        <w:t>Table </w:t>
      </w:r>
      <w:r w:rsidR="00FD50D8">
        <w:t>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FD50D8" w14:paraId="0A902F06" w14:textId="77777777" w:rsidTr="00ED6BC6">
        <w:trPr>
          <w:jc w:val="center"/>
        </w:trPr>
        <w:tc>
          <w:tcPr>
            <w:tcW w:w="1194" w:type="pct"/>
            <w:tcBorders>
              <w:bottom w:val="single" w:sz="6" w:space="0" w:color="auto"/>
            </w:tcBorders>
            <w:shd w:val="clear" w:color="auto" w:fill="C0C0C0"/>
          </w:tcPr>
          <w:p w14:paraId="2F243F2E" w14:textId="77777777" w:rsidR="00FD50D8" w:rsidRDefault="00FD50D8" w:rsidP="00257945">
            <w:pPr>
              <w:pStyle w:val="TAH"/>
            </w:pPr>
            <w:r>
              <w:t>Name</w:t>
            </w:r>
          </w:p>
        </w:tc>
        <w:tc>
          <w:tcPr>
            <w:tcW w:w="738" w:type="pct"/>
            <w:tcBorders>
              <w:bottom w:val="single" w:sz="6" w:space="0" w:color="auto"/>
            </w:tcBorders>
            <w:shd w:val="clear" w:color="auto" w:fill="C0C0C0"/>
          </w:tcPr>
          <w:p w14:paraId="1C98878E" w14:textId="77777777" w:rsidR="00FD50D8" w:rsidRDefault="00FD50D8" w:rsidP="00257945">
            <w:pPr>
              <w:pStyle w:val="TAH"/>
            </w:pPr>
            <w:r>
              <w:t>Data type</w:t>
            </w:r>
          </w:p>
        </w:tc>
        <w:tc>
          <w:tcPr>
            <w:tcW w:w="217" w:type="pct"/>
            <w:tcBorders>
              <w:bottom w:val="single" w:sz="6" w:space="0" w:color="auto"/>
            </w:tcBorders>
            <w:shd w:val="clear" w:color="auto" w:fill="C0C0C0"/>
          </w:tcPr>
          <w:p w14:paraId="229513C7" w14:textId="77777777" w:rsidR="00FD50D8" w:rsidRDefault="00FD50D8" w:rsidP="00257945">
            <w:pPr>
              <w:pStyle w:val="TAH"/>
            </w:pPr>
            <w:r>
              <w:t>P</w:t>
            </w:r>
          </w:p>
        </w:tc>
        <w:tc>
          <w:tcPr>
            <w:tcW w:w="658" w:type="pct"/>
            <w:tcBorders>
              <w:bottom w:val="single" w:sz="6" w:space="0" w:color="auto"/>
            </w:tcBorders>
            <w:shd w:val="clear" w:color="auto" w:fill="C0C0C0"/>
          </w:tcPr>
          <w:p w14:paraId="4C246DD1" w14:textId="77777777" w:rsidR="00FD50D8" w:rsidRDefault="00FD50D8" w:rsidP="00257945">
            <w:pPr>
              <w:pStyle w:val="TAH"/>
            </w:pPr>
            <w:r>
              <w:t>Cardinality</w:t>
            </w:r>
          </w:p>
        </w:tc>
        <w:tc>
          <w:tcPr>
            <w:tcW w:w="2193" w:type="pct"/>
            <w:tcBorders>
              <w:bottom w:val="single" w:sz="6"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ED6BC6">
        <w:trPr>
          <w:jc w:val="center"/>
        </w:trPr>
        <w:tc>
          <w:tcPr>
            <w:tcW w:w="1194" w:type="pct"/>
            <w:tcBorders>
              <w:top w:val="single" w:sz="6" w:space="0" w:color="auto"/>
            </w:tcBorders>
            <w:shd w:val="clear" w:color="auto" w:fill="auto"/>
          </w:tcPr>
          <w:p w14:paraId="5868A649" w14:textId="77777777" w:rsidR="00FD50D8" w:rsidRDefault="00FD50D8" w:rsidP="00257945">
            <w:pPr>
              <w:pStyle w:val="TAL"/>
            </w:pPr>
            <w:r>
              <w:t>Location</w:t>
            </w:r>
          </w:p>
        </w:tc>
        <w:tc>
          <w:tcPr>
            <w:tcW w:w="738" w:type="pct"/>
            <w:tcBorders>
              <w:top w:val="single" w:sz="6" w:space="0" w:color="auto"/>
            </w:tcBorders>
          </w:tcPr>
          <w:p w14:paraId="41C025B2" w14:textId="77777777" w:rsidR="00FD50D8" w:rsidRDefault="00FD50D8" w:rsidP="00257945">
            <w:pPr>
              <w:pStyle w:val="TAL"/>
            </w:pPr>
            <w:r>
              <w:t>string</w:t>
            </w:r>
          </w:p>
        </w:tc>
        <w:tc>
          <w:tcPr>
            <w:tcW w:w="217" w:type="pct"/>
            <w:tcBorders>
              <w:top w:val="single" w:sz="6" w:space="0" w:color="auto"/>
            </w:tcBorders>
          </w:tcPr>
          <w:p w14:paraId="0372FC14" w14:textId="77777777" w:rsidR="00FD50D8" w:rsidRDefault="00FD50D8" w:rsidP="00257945">
            <w:pPr>
              <w:pStyle w:val="TAC"/>
            </w:pPr>
            <w:r>
              <w:t>M</w:t>
            </w:r>
          </w:p>
        </w:tc>
        <w:tc>
          <w:tcPr>
            <w:tcW w:w="658" w:type="pct"/>
            <w:tcBorders>
              <w:top w:val="single" w:sz="6" w:space="0" w:color="auto"/>
            </w:tcBorders>
          </w:tcPr>
          <w:p w14:paraId="6D3D39A5" w14:textId="77777777" w:rsidR="00FD50D8" w:rsidRDefault="00FD50D8" w:rsidP="00257945">
            <w:pPr>
              <w:pStyle w:val="TAL"/>
            </w:pPr>
            <w:r>
              <w:t>1</w:t>
            </w:r>
          </w:p>
        </w:tc>
        <w:tc>
          <w:tcPr>
            <w:tcW w:w="2193" w:type="pct"/>
            <w:tcBorders>
              <w:top w:val="single" w:sz="6" w:space="0" w:color="auto"/>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709" w:name="_Toc89426595"/>
      <w:bookmarkStart w:id="710" w:name="_Toc94020380"/>
      <w:bookmarkStart w:id="711" w:name="_Toc97034911"/>
      <w:bookmarkStart w:id="712" w:name="_Toc97037788"/>
      <w:bookmarkStart w:id="713" w:name="_Toc100939997"/>
      <w:bookmarkStart w:id="714" w:name="_Toc104546863"/>
      <w:r>
        <w:t>5.1.3.4.4</w:t>
      </w:r>
      <w:r>
        <w:tab/>
        <w:t>Resource Custom Operations</w:t>
      </w:r>
      <w:bookmarkEnd w:id="709"/>
      <w:bookmarkEnd w:id="710"/>
      <w:bookmarkEnd w:id="711"/>
      <w:bookmarkEnd w:id="712"/>
      <w:bookmarkEnd w:id="713"/>
      <w:bookmarkEnd w:id="714"/>
    </w:p>
    <w:p w14:paraId="27B56DAC" w14:textId="77777777" w:rsidR="00FD50D8" w:rsidRDefault="00FD50D8" w:rsidP="00FD50D8">
      <w:r>
        <w:t>None in this release of the specification.</w:t>
      </w:r>
    </w:p>
    <w:p w14:paraId="763D2D08" w14:textId="77777777" w:rsidR="00FD50D8" w:rsidRDefault="00FD50D8" w:rsidP="00FD50D8">
      <w:pPr>
        <w:pStyle w:val="40"/>
      </w:pPr>
      <w:bookmarkStart w:id="715" w:name="_Toc89426596"/>
      <w:bookmarkStart w:id="716" w:name="_Toc94020381"/>
      <w:bookmarkStart w:id="717" w:name="_Toc97034912"/>
      <w:bookmarkStart w:id="718" w:name="_Toc97037789"/>
      <w:bookmarkStart w:id="719" w:name="_Toc100939998"/>
      <w:bookmarkStart w:id="720" w:name="_Toc104546864"/>
      <w:r>
        <w:t>5.1.3.5</w:t>
      </w:r>
      <w:r>
        <w:tab/>
        <w:t>Resource: Individual ADRF Data Retrieval Subscription</w:t>
      </w:r>
      <w:bookmarkEnd w:id="715"/>
      <w:bookmarkEnd w:id="716"/>
      <w:bookmarkEnd w:id="717"/>
      <w:bookmarkEnd w:id="718"/>
      <w:bookmarkEnd w:id="719"/>
      <w:bookmarkEnd w:id="720"/>
    </w:p>
    <w:p w14:paraId="23F58C09" w14:textId="77777777" w:rsidR="00FD50D8" w:rsidRDefault="00FD50D8" w:rsidP="00FD50D8">
      <w:pPr>
        <w:pStyle w:val="5"/>
      </w:pPr>
      <w:bookmarkStart w:id="721" w:name="_Toc89426597"/>
      <w:bookmarkStart w:id="722" w:name="_Toc94020382"/>
      <w:bookmarkStart w:id="723" w:name="_Toc97034913"/>
      <w:bookmarkStart w:id="724" w:name="_Toc97037790"/>
      <w:bookmarkStart w:id="725" w:name="_Toc100939999"/>
      <w:bookmarkStart w:id="726" w:name="_Toc104546865"/>
      <w:r>
        <w:t>5.1.3.5.1</w:t>
      </w:r>
      <w:r>
        <w:tab/>
        <w:t>Description</w:t>
      </w:r>
      <w:bookmarkEnd w:id="721"/>
      <w:bookmarkEnd w:id="722"/>
      <w:bookmarkEnd w:id="723"/>
      <w:bookmarkEnd w:id="724"/>
      <w:bookmarkEnd w:id="725"/>
      <w:bookmarkEnd w:id="726"/>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
      </w:pPr>
      <w:bookmarkStart w:id="727" w:name="_Toc89426598"/>
      <w:bookmarkStart w:id="728" w:name="_Toc94020383"/>
      <w:bookmarkStart w:id="729" w:name="_Toc97034914"/>
      <w:bookmarkStart w:id="730" w:name="_Toc97037791"/>
      <w:bookmarkStart w:id="731" w:name="_Toc100940000"/>
      <w:bookmarkStart w:id="732" w:name="_Toc104546866"/>
      <w:r>
        <w:t>5.1.3.5.2</w:t>
      </w:r>
      <w:r>
        <w:tab/>
        <w:t>Resource Definition</w:t>
      </w:r>
      <w:bookmarkEnd w:id="727"/>
      <w:bookmarkEnd w:id="728"/>
      <w:bookmarkEnd w:id="729"/>
      <w:bookmarkEnd w:id="730"/>
      <w:bookmarkEnd w:id="731"/>
      <w:bookmarkEnd w:id="732"/>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ED6BC6">
        <w:trPr>
          <w:jc w:val="center"/>
        </w:trPr>
        <w:tc>
          <w:tcPr>
            <w:tcW w:w="687" w:type="pct"/>
            <w:shd w:val="clear" w:color="000000" w:fill="C0C0C0"/>
            <w:hideMark/>
          </w:tcPr>
          <w:p w14:paraId="62A14AE4" w14:textId="77777777" w:rsidR="00FD50D8" w:rsidRDefault="00FD50D8" w:rsidP="00257945">
            <w:pPr>
              <w:pStyle w:val="TAH"/>
            </w:pPr>
            <w:r>
              <w:t>Name</w:t>
            </w:r>
          </w:p>
        </w:tc>
        <w:tc>
          <w:tcPr>
            <w:tcW w:w="1039" w:type="pct"/>
            <w:shd w:val="clear" w:color="000000" w:fill="C0C0C0"/>
          </w:tcPr>
          <w:p w14:paraId="60C30084" w14:textId="77777777" w:rsidR="00FD50D8" w:rsidRDefault="00FD50D8" w:rsidP="00257945">
            <w:pPr>
              <w:pStyle w:val="TAH"/>
            </w:pPr>
            <w:r>
              <w:t>Data type</w:t>
            </w:r>
          </w:p>
        </w:tc>
        <w:tc>
          <w:tcPr>
            <w:tcW w:w="3274" w:type="pct"/>
            <w:shd w:val="clear" w:color="000000" w:fill="C0C0C0"/>
            <w:vAlign w:val="center"/>
            <w:hideMark/>
          </w:tcPr>
          <w:p w14:paraId="33F7B32D" w14:textId="77777777" w:rsidR="00FD50D8" w:rsidRDefault="00FD50D8" w:rsidP="00257945">
            <w:pPr>
              <w:pStyle w:val="TAH"/>
            </w:pPr>
            <w:r>
              <w:t>Definition</w:t>
            </w:r>
          </w:p>
        </w:tc>
      </w:tr>
      <w:tr w:rsidR="00FD50D8" w14:paraId="7414743B" w14:textId="77777777" w:rsidTr="00ED6BC6">
        <w:trPr>
          <w:jc w:val="center"/>
        </w:trPr>
        <w:tc>
          <w:tcPr>
            <w:tcW w:w="687" w:type="pct"/>
            <w:hideMark/>
          </w:tcPr>
          <w:p w14:paraId="12FA6AE6" w14:textId="77777777" w:rsidR="00FD50D8" w:rsidRDefault="00FD50D8" w:rsidP="00257945">
            <w:pPr>
              <w:pStyle w:val="TAL"/>
            </w:pPr>
            <w:r>
              <w:t>apiRoot</w:t>
            </w:r>
          </w:p>
        </w:tc>
        <w:tc>
          <w:tcPr>
            <w:tcW w:w="1039" w:type="pct"/>
          </w:tcPr>
          <w:p w14:paraId="2BE3AB9C" w14:textId="77777777" w:rsidR="00FD50D8" w:rsidRDefault="00FD50D8" w:rsidP="00257945">
            <w:pPr>
              <w:pStyle w:val="TAL"/>
            </w:pPr>
            <w:r>
              <w:t>string</w:t>
            </w:r>
          </w:p>
        </w:tc>
        <w:tc>
          <w:tcPr>
            <w:tcW w:w="3274" w:type="pct"/>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733" w:name="_Toc89426599"/>
      <w:bookmarkStart w:id="734" w:name="_Toc94020384"/>
      <w:bookmarkStart w:id="735" w:name="_Toc97034915"/>
      <w:bookmarkStart w:id="736" w:name="_Toc97037792"/>
      <w:bookmarkStart w:id="737" w:name="_Toc100940001"/>
      <w:bookmarkStart w:id="738" w:name="_Toc104546867"/>
      <w:r>
        <w:t>5.1.3.5.3</w:t>
      </w:r>
      <w:r>
        <w:tab/>
        <w:t>Resource Standard Methods</w:t>
      </w:r>
      <w:bookmarkEnd w:id="733"/>
      <w:bookmarkEnd w:id="734"/>
      <w:bookmarkEnd w:id="735"/>
      <w:bookmarkEnd w:id="736"/>
      <w:bookmarkEnd w:id="737"/>
      <w:bookmarkEnd w:id="738"/>
    </w:p>
    <w:p w14:paraId="7610EE0E" w14:textId="77777777" w:rsidR="00FD50D8" w:rsidRDefault="00FD50D8" w:rsidP="00FD50D8">
      <w:pPr>
        <w:pStyle w:val="6"/>
      </w:pPr>
      <w:bookmarkStart w:id="739" w:name="_Toc89426600"/>
      <w:bookmarkStart w:id="740" w:name="_Toc94020385"/>
      <w:bookmarkStart w:id="741" w:name="_Toc97034916"/>
      <w:bookmarkStart w:id="742" w:name="_Toc97037793"/>
      <w:bookmarkStart w:id="743" w:name="_Toc100940002"/>
      <w:bookmarkStart w:id="744" w:name="_Toc104546868"/>
      <w:r>
        <w:t>5.1.3.5.3.1</w:t>
      </w:r>
      <w:r>
        <w:tab/>
        <w:t>DELETE</w:t>
      </w:r>
      <w:bookmarkEnd w:id="739"/>
      <w:bookmarkEnd w:id="740"/>
      <w:bookmarkEnd w:id="741"/>
      <w:bookmarkEnd w:id="742"/>
      <w:bookmarkEnd w:id="743"/>
      <w:bookmarkEnd w:id="744"/>
    </w:p>
    <w:p w14:paraId="028994FD" w14:textId="07C69330" w:rsidR="00FD50D8" w:rsidRDefault="00FD50D8" w:rsidP="00FD50D8">
      <w:r>
        <w:t xml:space="preserve">This method shall support the URI query parameters specified in </w:t>
      </w:r>
      <w:r w:rsidR="00061687">
        <w:t>table </w:t>
      </w:r>
      <w:r>
        <w:t>5.1.3.5.3.1-1.</w:t>
      </w:r>
    </w:p>
    <w:p w14:paraId="732551CC" w14:textId="680953C7" w:rsidR="00FD50D8" w:rsidRDefault="00061687" w:rsidP="00FD50D8">
      <w:pPr>
        <w:pStyle w:val="TH"/>
        <w:rPr>
          <w:rFonts w:cs="Arial"/>
        </w:rPr>
      </w:pPr>
      <w:r>
        <w:t>Table </w:t>
      </w:r>
      <w:r w:rsidR="00FD50D8">
        <w:t>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50D8" w14:paraId="067B8E14" w14:textId="77777777" w:rsidTr="00ED6BC6">
        <w:trPr>
          <w:jc w:val="center"/>
        </w:trPr>
        <w:tc>
          <w:tcPr>
            <w:tcW w:w="825" w:type="pct"/>
            <w:tcBorders>
              <w:bottom w:val="single" w:sz="6" w:space="0" w:color="auto"/>
            </w:tcBorders>
            <w:shd w:val="clear" w:color="auto" w:fill="C0C0C0"/>
          </w:tcPr>
          <w:p w14:paraId="79BFFF89" w14:textId="77777777" w:rsidR="00FD50D8" w:rsidRDefault="00FD50D8" w:rsidP="00257945">
            <w:pPr>
              <w:pStyle w:val="TAH"/>
            </w:pPr>
            <w:r>
              <w:t>Name</w:t>
            </w:r>
          </w:p>
        </w:tc>
        <w:tc>
          <w:tcPr>
            <w:tcW w:w="731" w:type="pct"/>
            <w:tcBorders>
              <w:bottom w:val="single" w:sz="6" w:space="0" w:color="auto"/>
            </w:tcBorders>
            <w:shd w:val="clear" w:color="auto" w:fill="C0C0C0"/>
          </w:tcPr>
          <w:p w14:paraId="55BB286C" w14:textId="77777777" w:rsidR="00FD50D8" w:rsidRDefault="00FD50D8" w:rsidP="00257945">
            <w:pPr>
              <w:pStyle w:val="TAH"/>
            </w:pPr>
            <w:r>
              <w:t>Data type</w:t>
            </w:r>
          </w:p>
        </w:tc>
        <w:tc>
          <w:tcPr>
            <w:tcW w:w="215" w:type="pct"/>
            <w:tcBorders>
              <w:bottom w:val="single" w:sz="6" w:space="0" w:color="auto"/>
            </w:tcBorders>
            <w:shd w:val="clear" w:color="auto" w:fill="C0C0C0"/>
          </w:tcPr>
          <w:p w14:paraId="080AA89B" w14:textId="77777777" w:rsidR="00FD50D8" w:rsidRDefault="00FD50D8" w:rsidP="00257945">
            <w:pPr>
              <w:pStyle w:val="TAH"/>
            </w:pPr>
            <w:r>
              <w:t>P</w:t>
            </w:r>
          </w:p>
        </w:tc>
        <w:tc>
          <w:tcPr>
            <w:tcW w:w="580" w:type="pct"/>
            <w:tcBorders>
              <w:bottom w:val="single" w:sz="6" w:space="0" w:color="auto"/>
            </w:tcBorders>
            <w:shd w:val="clear" w:color="auto" w:fill="C0C0C0"/>
          </w:tcPr>
          <w:p w14:paraId="1BF2EEF8" w14:textId="77777777" w:rsidR="00FD50D8" w:rsidRDefault="00FD50D8" w:rsidP="00257945">
            <w:pPr>
              <w:pStyle w:val="TAH"/>
            </w:pPr>
            <w:r>
              <w:t>Cardinality</w:t>
            </w:r>
          </w:p>
        </w:tc>
        <w:tc>
          <w:tcPr>
            <w:tcW w:w="1852" w:type="pct"/>
            <w:tcBorders>
              <w:bottom w:val="single" w:sz="6"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bottom w:val="single" w:sz="6"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ED6BC6">
        <w:trPr>
          <w:jc w:val="center"/>
        </w:trPr>
        <w:tc>
          <w:tcPr>
            <w:tcW w:w="825" w:type="pct"/>
            <w:tcBorders>
              <w:top w:val="single" w:sz="6" w:space="0" w:color="auto"/>
            </w:tcBorders>
            <w:shd w:val="clear" w:color="auto" w:fill="auto"/>
          </w:tcPr>
          <w:p w14:paraId="4D064837" w14:textId="77777777" w:rsidR="00FD50D8" w:rsidRDefault="00FD50D8" w:rsidP="00257945">
            <w:pPr>
              <w:pStyle w:val="TAL"/>
            </w:pPr>
            <w:r>
              <w:t>n/a</w:t>
            </w:r>
          </w:p>
        </w:tc>
        <w:tc>
          <w:tcPr>
            <w:tcW w:w="731" w:type="pct"/>
            <w:tcBorders>
              <w:top w:val="single" w:sz="6" w:space="0" w:color="auto"/>
            </w:tcBorders>
          </w:tcPr>
          <w:p w14:paraId="050D539B" w14:textId="77777777" w:rsidR="00FD50D8" w:rsidRDefault="00FD50D8" w:rsidP="00257945">
            <w:pPr>
              <w:pStyle w:val="TAL"/>
            </w:pPr>
          </w:p>
        </w:tc>
        <w:tc>
          <w:tcPr>
            <w:tcW w:w="215" w:type="pct"/>
            <w:tcBorders>
              <w:top w:val="single" w:sz="6" w:space="0" w:color="auto"/>
            </w:tcBorders>
          </w:tcPr>
          <w:p w14:paraId="6B4D0AD1" w14:textId="77777777" w:rsidR="00FD50D8" w:rsidRDefault="00FD50D8" w:rsidP="00257945">
            <w:pPr>
              <w:pStyle w:val="TAC"/>
            </w:pPr>
          </w:p>
        </w:tc>
        <w:tc>
          <w:tcPr>
            <w:tcW w:w="580" w:type="pct"/>
            <w:tcBorders>
              <w:top w:val="single" w:sz="6" w:space="0" w:color="auto"/>
            </w:tcBorders>
          </w:tcPr>
          <w:p w14:paraId="05A4E5E5" w14:textId="77777777" w:rsidR="00FD50D8" w:rsidRDefault="00FD50D8" w:rsidP="00257945">
            <w:pPr>
              <w:pStyle w:val="TAL"/>
            </w:pPr>
          </w:p>
        </w:tc>
        <w:tc>
          <w:tcPr>
            <w:tcW w:w="1852" w:type="pct"/>
            <w:tcBorders>
              <w:top w:val="single" w:sz="6" w:space="0" w:color="auto"/>
            </w:tcBorders>
            <w:shd w:val="clear" w:color="auto" w:fill="auto"/>
            <w:vAlign w:val="center"/>
          </w:tcPr>
          <w:p w14:paraId="2214404F" w14:textId="77777777" w:rsidR="00FD50D8" w:rsidRDefault="00FD50D8" w:rsidP="00257945">
            <w:pPr>
              <w:pStyle w:val="TAL"/>
            </w:pPr>
          </w:p>
        </w:tc>
        <w:tc>
          <w:tcPr>
            <w:tcW w:w="796" w:type="pct"/>
            <w:tcBorders>
              <w:top w:val="single" w:sz="6" w:space="0" w:color="auto"/>
            </w:tcBorders>
          </w:tcPr>
          <w:p w14:paraId="7DF3E06D" w14:textId="77777777" w:rsidR="00FD50D8" w:rsidRDefault="00FD50D8" w:rsidP="00257945">
            <w:pPr>
              <w:pStyle w:val="TAL"/>
            </w:pPr>
          </w:p>
        </w:tc>
      </w:tr>
    </w:tbl>
    <w:p w14:paraId="5EC55CCE" w14:textId="77777777" w:rsidR="00FD50D8" w:rsidRDefault="00FD50D8" w:rsidP="00FD50D8"/>
    <w:p w14:paraId="54864292" w14:textId="52A4581F" w:rsidR="00FD50D8" w:rsidRDefault="00FD50D8" w:rsidP="00FD50D8">
      <w:r>
        <w:t xml:space="preserve">This method shall support the request data structures specified in </w:t>
      </w:r>
      <w:r w:rsidR="00061687">
        <w:t>table </w:t>
      </w:r>
      <w:r>
        <w:t xml:space="preserve">5.1.3.5.3.1-2 and the response data structures and response codes specified in </w:t>
      </w:r>
      <w:r w:rsidR="00061687">
        <w:t>table </w:t>
      </w:r>
      <w:r>
        <w:t>5.1.3.5.3.1-3.</w:t>
      </w:r>
    </w:p>
    <w:p w14:paraId="3DB4BEEB" w14:textId="05D56C77" w:rsidR="00FD50D8" w:rsidRDefault="00061687" w:rsidP="00FD50D8">
      <w:pPr>
        <w:pStyle w:val="TH"/>
      </w:pPr>
      <w:r>
        <w:t>Table </w:t>
      </w:r>
      <w:r w:rsidR="00FD50D8">
        <w:t>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D50D8" w14:paraId="29F1AAC5" w14:textId="77777777" w:rsidTr="00ED6BC6">
        <w:trPr>
          <w:jc w:val="center"/>
        </w:trPr>
        <w:tc>
          <w:tcPr>
            <w:tcW w:w="1612" w:type="dxa"/>
            <w:tcBorders>
              <w:bottom w:val="single" w:sz="6" w:space="0" w:color="auto"/>
            </w:tcBorders>
            <w:shd w:val="clear" w:color="auto" w:fill="C0C0C0"/>
            <w:hideMark/>
          </w:tcPr>
          <w:p w14:paraId="5A0D1C14" w14:textId="77777777" w:rsidR="00FD50D8" w:rsidRDefault="00FD50D8" w:rsidP="00257945">
            <w:pPr>
              <w:pStyle w:val="TAH"/>
            </w:pPr>
            <w:r>
              <w:t>Data type</w:t>
            </w:r>
          </w:p>
        </w:tc>
        <w:tc>
          <w:tcPr>
            <w:tcW w:w="422" w:type="dxa"/>
            <w:tcBorders>
              <w:bottom w:val="single" w:sz="6" w:space="0" w:color="auto"/>
            </w:tcBorders>
            <w:shd w:val="clear" w:color="auto" w:fill="C0C0C0"/>
            <w:hideMark/>
          </w:tcPr>
          <w:p w14:paraId="43FB1BE2" w14:textId="77777777" w:rsidR="00FD50D8" w:rsidRDefault="00FD50D8" w:rsidP="00257945">
            <w:pPr>
              <w:pStyle w:val="TAH"/>
            </w:pPr>
            <w:r>
              <w:t>P</w:t>
            </w:r>
          </w:p>
        </w:tc>
        <w:tc>
          <w:tcPr>
            <w:tcW w:w="1264" w:type="dxa"/>
            <w:tcBorders>
              <w:bottom w:val="single" w:sz="6" w:space="0" w:color="auto"/>
            </w:tcBorders>
            <w:shd w:val="clear" w:color="auto" w:fill="C0C0C0"/>
            <w:hideMark/>
          </w:tcPr>
          <w:p w14:paraId="1369872B" w14:textId="77777777" w:rsidR="00FD50D8" w:rsidRDefault="00FD50D8" w:rsidP="00257945">
            <w:pPr>
              <w:pStyle w:val="TAH"/>
            </w:pPr>
            <w:r>
              <w:t>Cardinality</w:t>
            </w:r>
          </w:p>
        </w:tc>
        <w:tc>
          <w:tcPr>
            <w:tcW w:w="6381" w:type="dxa"/>
            <w:tcBorders>
              <w:bottom w:val="single" w:sz="6"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ED6BC6">
        <w:trPr>
          <w:jc w:val="center"/>
        </w:trPr>
        <w:tc>
          <w:tcPr>
            <w:tcW w:w="1612" w:type="dxa"/>
            <w:tcBorders>
              <w:top w:val="single" w:sz="6" w:space="0" w:color="auto"/>
            </w:tcBorders>
            <w:hideMark/>
          </w:tcPr>
          <w:p w14:paraId="373116EB" w14:textId="77777777" w:rsidR="00FD50D8" w:rsidRDefault="00FD50D8" w:rsidP="00257945">
            <w:pPr>
              <w:pStyle w:val="TAL"/>
            </w:pPr>
            <w:r>
              <w:t>n/a</w:t>
            </w:r>
          </w:p>
        </w:tc>
        <w:tc>
          <w:tcPr>
            <w:tcW w:w="422" w:type="dxa"/>
            <w:tcBorders>
              <w:top w:val="single" w:sz="6" w:space="0" w:color="auto"/>
            </w:tcBorders>
            <w:hideMark/>
          </w:tcPr>
          <w:p w14:paraId="7148F68E" w14:textId="77777777" w:rsidR="00FD50D8" w:rsidRDefault="00FD50D8" w:rsidP="00257945">
            <w:pPr>
              <w:pStyle w:val="TAC"/>
            </w:pPr>
          </w:p>
        </w:tc>
        <w:tc>
          <w:tcPr>
            <w:tcW w:w="1264" w:type="dxa"/>
            <w:tcBorders>
              <w:top w:val="single" w:sz="6" w:space="0" w:color="auto"/>
            </w:tcBorders>
            <w:hideMark/>
          </w:tcPr>
          <w:p w14:paraId="1727A6D7" w14:textId="77777777" w:rsidR="00FD50D8" w:rsidRDefault="00FD50D8" w:rsidP="00257945">
            <w:pPr>
              <w:pStyle w:val="TAL"/>
            </w:pPr>
          </w:p>
        </w:tc>
        <w:tc>
          <w:tcPr>
            <w:tcW w:w="6381" w:type="dxa"/>
            <w:tcBorders>
              <w:top w:val="single" w:sz="6" w:space="0" w:color="auto"/>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67AEC47B" w:rsidR="00FD50D8" w:rsidRDefault="00061687" w:rsidP="00FD50D8">
      <w:pPr>
        <w:pStyle w:val="TH"/>
      </w:pPr>
      <w:r>
        <w:t>Table </w:t>
      </w:r>
      <w:r w:rsidR="00FD50D8">
        <w:t>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D50D8" w14:paraId="1310E013" w14:textId="77777777" w:rsidTr="00ED6BC6">
        <w:trPr>
          <w:jc w:val="center"/>
        </w:trPr>
        <w:tc>
          <w:tcPr>
            <w:tcW w:w="830" w:type="pct"/>
            <w:tcBorders>
              <w:bottom w:val="single" w:sz="6" w:space="0" w:color="auto"/>
            </w:tcBorders>
            <w:shd w:val="clear" w:color="auto" w:fill="C0C0C0"/>
          </w:tcPr>
          <w:p w14:paraId="60582904" w14:textId="77777777" w:rsidR="00FD50D8" w:rsidRDefault="00FD50D8" w:rsidP="00257945">
            <w:pPr>
              <w:pStyle w:val="TAH"/>
            </w:pPr>
            <w:r>
              <w:t>Data type</w:t>
            </w:r>
          </w:p>
        </w:tc>
        <w:tc>
          <w:tcPr>
            <w:tcW w:w="217" w:type="pct"/>
            <w:tcBorders>
              <w:bottom w:val="single" w:sz="6" w:space="0" w:color="auto"/>
            </w:tcBorders>
            <w:shd w:val="clear" w:color="auto" w:fill="C0C0C0"/>
          </w:tcPr>
          <w:p w14:paraId="312A67CE" w14:textId="77777777" w:rsidR="00FD50D8" w:rsidRDefault="00FD50D8" w:rsidP="00257945">
            <w:pPr>
              <w:pStyle w:val="TAH"/>
            </w:pPr>
            <w:r>
              <w:t>P</w:t>
            </w:r>
          </w:p>
        </w:tc>
        <w:tc>
          <w:tcPr>
            <w:tcW w:w="649" w:type="pct"/>
            <w:tcBorders>
              <w:bottom w:val="single" w:sz="6" w:space="0" w:color="auto"/>
            </w:tcBorders>
            <w:shd w:val="clear" w:color="auto" w:fill="C0C0C0"/>
          </w:tcPr>
          <w:p w14:paraId="42DD0C26" w14:textId="77777777" w:rsidR="00FD50D8" w:rsidRDefault="00FD50D8" w:rsidP="00257945">
            <w:pPr>
              <w:pStyle w:val="TAH"/>
            </w:pPr>
            <w:r>
              <w:t>Cardinality</w:t>
            </w:r>
          </w:p>
        </w:tc>
        <w:tc>
          <w:tcPr>
            <w:tcW w:w="583" w:type="pct"/>
            <w:tcBorders>
              <w:bottom w:val="single" w:sz="6"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bottom w:val="single" w:sz="6"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ED6BC6">
        <w:trPr>
          <w:jc w:val="center"/>
        </w:trPr>
        <w:tc>
          <w:tcPr>
            <w:tcW w:w="830" w:type="pct"/>
            <w:tcBorders>
              <w:top w:val="single" w:sz="6" w:space="0" w:color="auto"/>
            </w:tcBorders>
            <w:shd w:val="clear" w:color="auto" w:fill="auto"/>
          </w:tcPr>
          <w:p w14:paraId="0970F78C" w14:textId="77777777" w:rsidR="00FD50D8" w:rsidRPr="00824EA2" w:rsidRDefault="00FD50D8" w:rsidP="00257945">
            <w:pPr>
              <w:pStyle w:val="TAL"/>
            </w:pPr>
            <w:r>
              <w:t>n/a</w:t>
            </w:r>
          </w:p>
        </w:tc>
        <w:tc>
          <w:tcPr>
            <w:tcW w:w="217" w:type="pct"/>
            <w:tcBorders>
              <w:top w:val="single" w:sz="6" w:space="0" w:color="auto"/>
            </w:tcBorders>
          </w:tcPr>
          <w:p w14:paraId="4DD563A4" w14:textId="77777777" w:rsidR="00FD50D8" w:rsidRDefault="00FD50D8" w:rsidP="00257945">
            <w:pPr>
              <w:pStyle w:val="TAC"/>
            </w:pPr>
          </w:p>
        </w:tc>
        <w:tc>
          <w:tcPr>
            <w:tcW w:w="649" w:type="pct"/>
            <w:tcBorders>
              <w:top w:val="single" w:sz="6" w:space="0" w:color="auto"/>
            </w:tcBorders>
          </w:tcPr>
          <w:p w14:paraId="0E5C63BF" w14:textId="77777777" w:rsidR="00FD50D8" w:rsidRDefault="00FD50D8" w:rsidP="00257945">
            <w:pPr>
              <w:pStyle w:val="TAL"/>
            </w:pPr>
          </w:p>
        </w:tc>
        <w:tc>
          <w:tcPr>
            <w:tcW w:w="583" w:type="pct"/>
            <w:tcBorders>
              <w:top w:val="single" w:sz="6" w:space="0" w:color="auto"/>
            </w:tcBorders>
          </w:tcPr>
          <w:p w14:paraId="096B4FB6" w14:textId="77777777" w:rsidR="00FD50D8" w:rsidRDefault="00FD50D8" w:rsidP="00257945">
            <w:pPr>
              <w:pStyle w:val="TAL"/>
            </w:pPr>
            <w:r>
              <w:t>204 No Content</w:t>
            </w:r>
          </w:p>
        </w:tc>
        <w:tc>
          <w:tcPr>
            <w:tcW w:w="2720" w:type="pct"/>
            <w:tcBorders>
              <w:top w:val="single" w:sz="6" w:space="0" w:color="auto"/>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ED6BC6">
        <w:trPr>
          <w:jc w:val="center"/>
        </w:trPr>
        <w:tc>
          <w:tcPr>
            <w:tcW w:w="830" w:type="pct"/>
            <w:shd w:val="clear" w:color="auto" w:fill="auto"/>
          </w:tcPr>
          <w:p w14:paraId="1561C4CF" w14:textId="77777777" w:rsidR="00FD50D8" w:rsidRPr="00824EA2" w:rsidRDefault="00FD50D8" w:rsidP="00257945">
            <w:pPr>
              <w:pStyle w:val="TAL"/>
            </w:pPr>
            <w:r>
              <w:t>RedirectResponse</w:t>
            </w:r>
          </w:p>
        </w:tc>
        <w:tc>
          <w:tcPr>
            <w:tcW w:w="217" w:type="pct"/>
          </w:tcPr>
          <w:p w14:paraId="62C805D9" w14:textId="77777777" w:rsidR="00FD50D8" w:rsidRDefault="00FD50D8" w:rsidP="00257945">
            <w:pPr>
              <w:pStyle w:val="TAC"/>
            </w:pPr>
            <w:r>
              <w:t>O</w:t>
            </w:r>
          </w:p>
        </w:tc>
        <w:tc>
          <w:tcPr>
            <w:tcW w:w="649" w:type="pct"/>
          </w:tcPr>
          <w:p w14:paraId="2E954F11" w14:textId="77777777" w:rsidR="00FD50D8" w:rsidRDefault="00FD50D8" w:rsidP="00257945">
            <w:pPr>
              <w:pStyle w:val="TAL"/>
            </w:pPr>
            <w:r>
              <w:t>0..1</w:t>
            </w:r>
          </w:p>
        </w:tc>
        <w:tc>
          <w:tcPr>
            <w:tcW w:w="583" w:type="pct"/>
          </w:tcPr>
          <w:p w14:paraId="310714F8" w14:textId="77777777" w:rsidR="00FD50D8" w:rsidRDefault="00FD50D8" w:rsidP="00257945">
            <w:pPr>
              <w:pStyle w:val="TAL"/>
            </w:pPr>
            <w:r>
              <w:t>307 Temporary Redirect</w:t>
            </w:r>
          </w:p>
        </w:tc>
        <w:tc>
          <w:tcPr>
            <w:tcW w:w="2720" w:type="pct"/>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ED6BC6">
        <w:trPr>
          <w:jc w:val="center"/>
        </w:trPr>
        <w:tc>
          <w:tcPr>
            <w:tcW w:w="830" w:type="pct"/>
            <w:shd w:val="clear" w:color="auto" w:fill="auto"/>
          </w:tcPr>
          <w:p w14:paraId="1EC5C8E9" w14:textId="77777777" w:rsidR="00FD50D8" w:rsidRPr="00824EA2" w:rsidRDefault="00FD50D8" w:rsidP="00257945">
            <w:pPr>
              <w:pStyle w:val="TAL"/>
            </w:pPr>
            <w:r>
              <w:t>RedirectResponse</w:t>
            </w:r>
          </w:p>
        </w:tc>
        <w:tc>
          <w:tcPr>
            <w:tcW w:w="217" w:type="pct"/>
          </w:tcPr>
          <w:p w14:paraId="24B95ACD" w14:textId="77777777" w:rsidR="00FD50D8" w:rsidRDefault="00FD50D8" w:rsidP="00257945">
            <w:pPr>
              <w:pStyle w:val="TAC"/>
            </w:pPr>
            <w:r>
              <w:t>O</w:t>
            </w:r>
          </w:p>
        </w:tc>
        <w:tc>
          <w:tcPr>
            <w:tcW w:w="649" w:type="pct"/>
          </w:tcPr>
          <w:p w14:paraId="75DD413D" w14:textId="77777777" w:rsidR="00FD50D8" w:rsidRDefault="00FD50D8" w:rsidP="00257945">
            <w:pPr>
              <w:pStyle w:val="TAL"/>
            </w:pPr>
            <w:r>
              <w:t>0..1</w:t>
            </w:r>
          </w:p>
        </w:tc>
        <w:tc>
          <w:tcPr>
            <w:tcW w:w="583" w:type="pct"/>
          </w:tcPr>
          <w:p w14:paraId="441CA809" w14:textId="77777777" w:rsidR="00FD50D8" w:rsidRDefault="00FD50D8" w:rsidP="00257945">
            <w:pPr>
              <w:pStyle w:val="TAL"/>
            </w:pPr>
            <w:r>
              <w:t>308 Permanent Redirect</w:t>
            </w:r>
          </w:p>
        </w:tc>
        <w:tc>
          <w:tcPr>
            <w:tcW w:w="2720" w:type="pct"/>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ED6BC6">
        <w:trPr>
          <w:jc w:val="center"/>
        </w:trPr>
        <w:tc>
          <w:tcPr>
            <w:tcW w:w="5000" w:type="pct"/>
            <w:gridSpan w:val="5"/>
            <w:shd w:val="clear" w:color="auto" w:fill="auto"/>
          </w:tcPr>
          <w:p w14:paraId="22AA8C1C" w14:textId="36B485D1" w:rsidR="00FD50D8" w:rsidRDefault="00FD50D8" w:rsidP="00257945">
            <w:pPr>
              <w:pStyle w:val="TAN"/>
            </w:pPr>
            <w:r>
              <w:t>NOTE:</w:t>
            </w:r>
            <w:r>
              <w:rPr>
                <w:noProof/>
              </w:rPr>
              <w:tab/>
              <w:t xml:space="preserve">The manadatory </w:t>
            </w:r>
            <w:r>
              <w:t xml:space="preserve">HTTP error status code for the DELETE method listed in </w:t>
            </w:r>
            <w:r w:rsidR="00061687">
              <w:t>Table </w:t>
            </w:r>
            <w:r>
              <w:t>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6BF6B41E" w14:textId="77777777" w:rsidTr="00ED6BC6">
        <w:trPr>
          <w:jc w:val="center"/>
        </w:trPr>
        <w:tc>
          <w:tcPr>
            <w:tcW w:w="825" w:type="pct"/>
            <w:tcBorders>
              <w:bottom w:val="single" w:sz="6" w:space="0" w:color="auto"/>
            </w:tcBorders>
            <w:shd w:val="clear" w:color="auto" w:fill="C0C0C0"/>
          </w:tcPr>
          <w:p w14:paraId="2A9CBD94" w14:textId="77777777" w:rsidR="00FD50D8" w:rsidRDefault="00FD50D8" w:rsidP="00257945">
            <w:pPr>
              <w:pStyle w:val="TAH"/>
            </w:pPr>
            <w:r>
              <w:t>Name</w:t>
            </w:r>
          </w:p>
        </w:tc>
        <w:tc>
          <w:tcPr>
            <w:tcW w:w="732" w:type="pct"/>
            <w:tcBorders>
              <w:bottom w:val="single" w:sz="6" w:space="0" w:color="auto"/>
            </w:tcBorders>
            <w:shd w:val="clear" w:color="auto" w:fill="C0C0C0"/>
          </w:tcPr>
          <w:p w14:paraId="5A2192EF" w14:textId="77777777" w:rsidR="00FD50D8" w:rsidRDefault="00FD50D8" w:rsidP="00257945">
            <w:pPr>
              <w:pStyle w:val="TAH"/>
            </w:pPr>
            <w:r>
              <w:t>Data type</w:t>
            </w:r>
          </w:p>
        </w:tc>
        <w:tc>
          <w:tcPr>
            <w:tcW w:w="217" w:type="pct"/>
            <w:tcBorders>
              <w:bottom w:val="single" w:sz="6" w:space="0" w:color="auto"/>
            </w:tcBorders>
            <w:shd w:val="clear" w:color="auto" w:fill="C0C0C0"/>
          </w:tcPr>
          <w:p w14:paraId="550EAF31" w14:textId="77777777" w:rsidR="00FD50D8" w:rsidRDefault="00FD50D8" w:rsidP="00257945">
            <w:pPr>
              <w:pStyle w:val="TAH"/>
            </w:pPr>
            <w:r>
              <w:t>P</w:t>
            </w:r>
          </w:p>
        </w:tc>
        <w:tc>
          <w:tcPr>
            <w:tcW w:w="581" w:type="pct"/>
            <w:tcBorders>
              <w:bottom w:val="single" w:sz="6" w:space="0" w:color="auto"/>
            </w:tcBorders>
            <w:shd w:val="clear" w:color="auto" w:fill="C0C0C0"/>
          </w:tcPr>
          <w:p w14:paraId="2F63D8DF"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ED6BC6">
        <w:trPr>
          <w:jc w:val="center"/>
        </w:trPr>
        <w:tc>
          <w:tcPr>
            <w:tcW w:w="825" w:type="pct"/>
            <w:tcBorders>
              <w:top w:val="single" w:sz="6" w:space="0" w:color="auto"/>
            </w:tcBorders>
            <w:shd w:val="clear" w:color="auto" w:fill="auto"/>
          </w:tcPr>
          <w:p w14:paraId="7268C98C" w14:textId="77777777" w:rsidR="00FD50D8" w:rsidRDefault="00FD50D8" w:rsidP="00257945">
            <w:pPr>
              <w:pStyle w:val="TAL"/>
            </w:pPr>
            <w:r>
              <w:t>Location</w:t>
            </w:r>
          </w:p>
        </w:tc>
        <w:tc>
          <w:tcPr>
            <w:tcW w:w="732" w:type="pct"/>
            <w:tcBorders>
              <w:top w:val="single" w:sz="6" w:space="0" w:color="auto"/>
            </w:tcBorders>
          </w:tcPr>
          <w:p w14:paraId="3908FA5E" w14:textId="77777777" w:rsidR="00FD50D8" w:rsidRDefault="00FD50D8" w:rsidP="00257945">
            <w:pPr>
              <w:pStyle w:val="TAL"/>
            </w:pPr>
            <w:r>
              <w:t>string</w:t>
            </w:r>
          </w:p>
        </w:tc>
        <w:tc>
          <w:tcPr>
            <w:tcW w:w="217" w:type="pct"/>
            <w:tcBorders>
              <w:top w:val="single" w:sz="6" w:space="0" w:color="auto"/>
            </w:tcBorders>
          </w:tcPr>
          <w:p w14:paraId="2879C164" w14:textId="77777777" w:rsidR="00FD50D8" w:rsidRDefault="00FD50D8" w:rsidP="00257945">
            <w:pPr>
              <w:pStyle w:val="TAC"/>
            </w:pPr>
            <w:r>
              <w:t>M</w:t>
            </w:r>
          </w:p>
        </w:tc>
        <w:tc>
          <w:tcPr>
            <w:tcW w:w="581" w:type="pct"/>
            <w:tcBorders>
              <w:top w:val="single" w:sz="6" w:space="0" w:color="auto"/>
            </w:tcBorders>
          </w:tcPr>
          <w:p w14:paraId="61FCD99D"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ED6BC6">
        <w:trPr>
          <w:jc w:val="center"/>
        </w:trPr>
        <w:tc>
          <w:tcPr>
            <w:tcW w:w="825" w:type="pct"/>
            <w:shd w:val="clear" w:color="auto" w:fill="auto"/>
          </w:tcPr>
          <w:p w14:paraId="69E1BE4B" w14:textId="77777777" w:rsidR="00FD50D8" w:rsidRDefault="00FD50D8" w:rsidP="00257945">
            <w:pPr>
              <w:pStyle w:val="TAL"/>
            </w:pPr>
            <w:r>
              <w:rPr>
                <w:lang w:eastAsia="zh-CN"/>
              </w:rPr>
              <w:t>3gpp-Sbi-Target-Nf-Id</w:t>
            </w:r>
          </w:p>
        </w:tc>
        <w:tc>
          <w:tcPr>
            <w:tcW w:w="732" w:type="pct"/>
          </w:tcPr>
          <w:p w14:paraId="144E40FB" w14:textId="77777777" w:rsidR="00FD50D8" w:rsidRDefault="00FD50D8" w:rsidP="00257945">
            <w:pPr>
              <w:pStyle w:val="TAL"/>
            </w:pPr>
            <w:r>
              <w:rPr>
                <w:lang w:eastAsia="fr-FR"/>
              </w:rPr>
              <w:t>string</w:t>
            </w:r>
          </w:p>
        </w:tc>
        <w:tc>
          <w:tcPr>
            <w:tcW w:w="217" w:type="pct"/>
          </w:tcPr>
          <w:p w14:paraId="191F88B8" w14:textId="77777777" w:rsidR="00FD50D8" w:rsidRDefault="00FD50D8" w:rsidP="00257945">
            <w:pPr>
              <w:pStyle w:val="TAC"/>
            </w:pPr>
            <w:r>
              <w:rPr>
                <w:lang w:eastAsia="fr-FR"/>
              </w:rPr>
              <w:t>O</w:t>
            </w:r>
          </w:p>
        </w:tc>
        <w:tc>
          <w:tcPr>
            <w:tcW w:w="581" w:type="pct"/>
          </w:tcPr>
          <w:p w14:paraId="69CCC2C6" w14:textId="77777777" w:rsidR="00FD50D8" w:rsidRDefault="00FD50D8" w:rsidP="00257945">
            <w:pPr>
              <w:pStyle w:val="TAL"/>
            </w:pPr>
            <w:r>
              <w:rPr>
                <w:lang w:eastAsia="fr-FR"/>
              </w:rPr>
              <w:t>0..1</w:t>
            </w:r>
          </w:p>
        </w:tc>
        <w:tc>
          <w:tcPr>
            <w:tcW w:w="2645" w:type="pct"/>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50D8" w14:paraId="7BE64EE1" w14:textId="77777777" w:rsidTr="00ED6BC6">
        <w:trPr>
          <w:jc w:val="center"/>
        </w:trPr>
        <w:tc>
          <w:tcPr>
            <w:tcW w:w="825" w:type="pct"/>
            <w:tcBorders>
              <w:bottom w:val="single" w:sz="6" w:space="0" w:color="auto"/>
            </w:tcBorders>
            <w:shd w:val="clear" w:color="auto" w:fill="C0C0C0"/>
          </w:tcPr>
          <w:p w14:paraId="7F33BC28" w14:textId="77777777" w:rsidR="00FD50D8" w:rsidRDefault="00FD50D8" w:rsidP="00257945">
            <w:pPr>
              <w:pStyle w:val="TAH"/>
            </w:pPr>
            <w:r>
              <w:t>Name</w:t>
            </w:r>
          </w:p>
        </w:tc>
        <w:tc>
          <w:tcPr>
            <w:tcW w:w="732" w:type="pct"/>
            <w:tcBorders>
              <w:bottom w:val="single" w:sz="6" w:space="0" w:color="auto"/>
            </w:tcBorders>
            <w:shd w:val="clear" w:color="auto" w:fill="C0C0C0"/>
          </w:tcPr>
          <w:p w14:paraId="7EC638D2" w14:textId="77777777" w:rsidR="00FD50D8" w:rsidRDefault="00FD50D8" w:rsidP="00257945">
            <w:pPr>
              <w:pStyle w:val="TAH"/>
            </w:pPr>
            <w:r>
              <w:t>Data type</w:t>
            </w:r>
          </w:p>
        </w:tc>
        <w:tc>
          <w:tcPr>
            <w:tcW w:w="217" w:type="pct"/>
            <w:tcBorders>
              <w:bottom w:val="single" w:sz="6" w:space="0" w:color="auto"/>
            </w:tcBorders>
            <w:shd w:val="clear" w:color="auto" w:fill="C0C0C0"/>
          </w:tcPr>
          <w:p w14:paraId="157EDEE1" w14:textId="77777777" w:rsidR="00FD50D8" w:rsidRDefault="00FD50D8" w:rsidP="00257945">
            <w:pPr>
              <w:pStyle w:val="TAH"/>
            </w:pPr>
            <w:r>
              <w:t>P</w:t>
            </w:r>
          </w:p>
        </w:tc>
        <w:tc>
          <w:tcPr>
            <w:tcW w:w="581" w:type="pct"/>
            <w:tcBorders>
              <w:bottom w:val="single" w:sz="6" w:space="0" w:color="auto"/>
            </w:tcBorders>
            <w:shd w:val="clear" w:color="auto" w:fill="C0C0C0"/>
          </w:tcPr>
          <w:p w14:paraId="3F392AB1" w14:textId="77777777" w:rsidR="00FD50D8" w:rsidRDefault="00FD50D8" w:rsidP="00257945">
            <w:pPr>
              <w:pStyle w:val="TAH"/>
            </w:pPr>
            <w:r>
              <w:t>Cardinality</w:t>
            </w:r>
          </w:p>
        </w:tc>
        <w:tc>
          <w:tcPr>
            <w:tcW w:w="2645" w:type="pct"/>
            <w:tcBorders>
              <w:bottom w:val="single" w:sz="6"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ED6BC6">
        <w:trPr>
          <w:jc w:val="center"/>
        </w:trPr>
        <w:tc>
          <w:tcPr>
            <w:tcW w:w="825" w:type="pct"/>
            <w:tcBorders>
              <w:top w:val="single" w:sz="6" w:space="0" w:color="auto"/>
            </w:tcBorders>
            <w:shd w:val="clear" w:color="auto" w:fill="auto"/>
          </w:tcPr>
          <w:p w14:paraId="4D6D0E9D" w14:textId="77777777" w:rsidR="00FD50D8" w:rsidRDefault="00FD50D8" w:rsidP="00257945">
            <w:pPr>
              <w:pStyle w:val="TAL"/>
            </w:pPr>
            <w:r>
              <w:t>Location</w:t>
            </w:r>
          </w:p>
        </w:tc>
        <w:tc>
          <w:tcPr>
            <w:tcW w:w="732" w:type="pct"/>
            <w:tcBorders>
              <w:top w:val="single" w:sz="6" w:space="0" w:color="auto"/>
            </w:tcBorders>
          </w:tcPr>
          <w:p w14:paraId="6BD6870E" w14:textId="77777777" w:rsidR="00FD50D8" w:rsidRDefault="00FD50D8" w:rsidP="00257945">
            <w:pPr>
              <w:pStyle w:val="TAL"/>
            </w:pPr>
            <w:r>
              <w:t>string</w:t>
            </w:r>
          </w:p>
        </w:tc>
        <w:tc>
          <w:tcPr>
            <w:tcW w:w="217" w:type="pct"/>
            <w:tcBorders>
              <w:top w:val="single" w:sz="6" w:space="0" w:color="auto"/>
            </w:tcBorders>
          </w:tcPr>
          <w:p w14:paraId="2008251D" w14:textId="77777777" w:rsidR="00FD50D8" w:rsidRDefault="00FD50D8" w:rsidP="00257945">
            <w:pPr>
              <w:pStyle w:val="TAC"/>
            </w:pPr>
            <w:r>
              <w:t>M</w:t>
            </w:r>
          </w:p>
        </w:tc>
        <w:tc>
          <w:tcPr>
            <w:tcW w:w="581" w:type="pct"/>
            <w:tcBorders>
              <w:top w:val="single" w:sz="6" w:space="0" w:color="auto"/>
            </w:tcBorders>
          </w:tcPr>
          <w:p w14:paraId="73849B47" w14:textId="77777777" w:rsidR="00FD50D8" w:rsidRDefault="00FD50D8" w:rsidP="00257945">
            <w:pPr>
              <w:pStyle w:val="TAL"/>
            </w:pPr>
            <w:r>
              <w:t>1</w:t>
            </w:r>
          </w:p>
        </w:tc>
        <w:tc>
          <w:tcPr>
            <w:tcW w:w="2645" w:type="pct"/>
            <w:tcBorders>
              <w:top w:val="single" w:sz="6" w:space="0" w:color="auto"/>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ED6BC6">
        <w:trPr>
          <w:jc w:val="center"/>
        </w:trPr>
        <w:tc>
          <w:tcPr>
            <w:tcW w:w="825" w:type="pct"/>
            <w:shd w:val="clear" w:color="auto" w:fill="auto"/>
          </w:tcPr>
          <w:p w14:paraId="7B5B5650" w14:textId="77777777" w:rsidR="00FD50D8" w:rsidRDefault="00FD50D8" w:rsidP="00257945">
            <w:pPr>
              <w:pStyle w:val="TAL"/>
            </w:pPr>
            <w:r>
              <w:rPr>
                <w:lang w:eastAsia="zh-CN"/>
              </w:rPr>
              <w:t>3gpp-Sbi-Target-Nf-Id</w:t>
            </w:r>
          </w:p>
        </w:tc>
        <w:tc>
          <w:tcPr>
            <w:tcW w:w="732" w:type="pct"/>
          </w:tcPr>
          <w:p w14:paraId="7A0B4800" w14:textId="77777777" w:rsidR="00FD50D8" w:rsidRDefault="00FD50D8" w:rsidP="00257945">
            <w:pPr>
              <w:pStyle w:val="TAL"/>
            </w:pPr>
            <w:r>
              <w:rPr>
                <w:lang w:eastAsia="fr-FR"/>
              </w:rPr>
              <w:t>string</w:t>
            </w:r>
          </w:p>
        </w:tc>
        <w:tc>
          <w:tcPr>
            <w:tcW w:w="217" w:type="pct"/>
          </w:tcPr>
          <w:p w14:paraId="1DD61B78" w14:textId="77777777" w:rsidR="00FD50D8" w:rsidRDefault="00FD50D8" w:rsidP="00257945">
            <w:pPr>
              <w:pStyle w:val="TAC"/>
            </w:pPr>
            <w:r>
              <w:rPr>
                <w:lang w:eastAsia="fr-FR"/>
              </w:rPr>
              <w:t>O</w:t>
            </w:r>
          </w:p>
        </w:tc>
        <w:tc>
          <w:tcPr>
            <w:tcW w:w="581" w:type="pct"/>
          </w:tcPr>
          <w:p w14:paraId="39E87AA0" w14:textId="77777777" w:rsidR="00FD50D8" w:rsidRDefault="00FD50D8" w:rsidP="00257945">
            <w:pPr>
              <w:pStyle w:val="TAL"/>
            </w:pPr>
            <w:r>
              <w:rPr>
                <w:lang w:eastAsia="fr-FR"/>
              </w:rPr>
              <w:t>0..1</w:t>
            </w:r>
          </w:p>
        </w:tc>
        <w:tc>
          <w:tcPr>
            <w:tcW w:w="2645" w:type="pct"/>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745" w:name="_Toc89426601"/>
      <w:bookmarkStart w:id="746" w:name="_Toc94020386"/>
      <w:bookmarkStart w:id="747" w:name="_Toc97034917"/>
      <w:bookmarkStart w:id="748" w:name="_Toc97037794"/>
      <w:bookmarkStart w:id="749" w:name="_Toc100940003"/>
      <w:bookmarkStart w:id="750" w:name="_Toc104546869"/>
      <w:r>
        <w:lastRenderedPageBreak/>
        <w:t>5.1.3.5.4</w:t>
      </w:r>
      <w:r>
        <w:tab/>
        <w:t>Resource Custom Operations</w:t>
      </w:r>
      <w:bookmarkEnd w:id="745"/>
      <w:bookmarkEnd w:id="746"/>
      <w:bookmarkEnd w:id="747"/>
      <w:bookmarkEnd w:id="748"/>
      <w:bookmarkEnd w:id="749"/>
      <w:bookmarkEnd w:id="750"/>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751" w:name="_Toc72766458"/>
      <w:bookmarkStart w:id="752" w:name="_Toc72767025"/>
      <w:bookmarkStart w:id="753" w:name="_Toc73042477"/>
      <w:bookmarkStart w:id="754" w:name="_Toc81242821"/>
      <w:bookmarkStart w:id="755" w:name="_Toc89426602"/>
      <w:bookmarkStart w:id="756" w:name="_Toc94020387"/>
      <w:bookmarkStart w:id="757" w:name="_Toc97034918"/>
      <w:bookmarkStart w:id="758" w:name="_Toc97037795"/>
      <w:bookmarkStart w:id="759" w:name="_Toc100940004"/>
      <w:bookmarkStart w:id="760" w:name="_Toc104546870"/>
      <w:r>
        <w:t>5.1.4</w:t>
      </w:r>
      <w:r>
        <w:tab/>
        <w:t>Custom Operations without associated resources</w:t>
      </w:r>
      <w:bookmarkEnd w:id="751"/>
      <w:bookmarkEnd w:id="752"/>
      <w:bookmarkEnd w:id="753"/>
      <w:bookmarkEnd w:id="754"/>
      <w:bookmarkEnd w:id="755"/>
      <w:bookmarkEnd w:id="756"/>
      <w:bookmarkEnd w:id="757"/>
      <w:bookmarkEnd w:id="758"/>
      <w:bookmarkEnd w:id="759"/>
      <w:bookmarkEnd w:id="760"/>
    </w:p>
    <w:p w14:paraId="4719007F" w14:textId="77777777" w:rsidR="00876C3C" w:rsidRDefault="00A10542">
      <w:pPr>
        <w:pStyle w:val="40"/>
      </w:pPr>
      <w:bookmarkStart w:id="761" w:name="_Toc72766459"/>
      <w:bookmarkStart w:id="762" w:name="_Toc72767026"/>
      <w:bookmarkStart w:id="763" w:name="_Toc73042478"/>
      <w:bookmarkStart w:id="764" w:name="_Toc81242822"/>
      <w:bookmarkStart w:id="765" w:name="_Toc89426603"/>
      <w:bookmarkStart w:id="766" w:name="_Toc94020388"/>
      <w:bookmarkStart w:id="767" w:name="_Toc97034919"/>
      <w:bookmarkStart w:id="768" w:name="_Toc97037796"/>
      <w:bookmarkStart w:id="769" w:name="_Toc100940005"/>
      <w:bookmarkStart w:id="770" w:name="_Toc104546871"/>
      <w:r>
        <w:t>5.1.4.1</w:t>
      </w:r>
      <w:r>
        <w:tab/>
        <w:t>Overview</w:t>
      </w:r>
      <w:bookmarkEnd w:id="761"/>
      <w:bookmarkEnd w:id="762"/>
      <w:bookmarkEnd w:id="763"/>
      <w:bookmarkEnd w:id="764"/>
      <w:bookmarkEnd w:id="765"/>
      <w:bookmarkEnd w:id="766"/>
      <w:bookmarkEnd w:id="767"/>
      <w:bookmarkEnd w:id="768"/>
      <w:bookmarkEnd w:id="769"/>
      <w:bookmarkEnd w:id="770"/>
    </w:p>
    <w:p w14:paraId="29D2E520" w14:textId="77777777" w:rsidR="0050268D" w:rsidRDefault="00257945" w:rsidP="00874745">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25pt;height:192pt" o:ole="">
            <v:imagedata r:id="rId36" o:title="" cropbottom="7081f" cropright="4734f"/>
          </v:shape>
          <o:OLEObject Type="Embed" ProgID="Visio.Drawing.15" ShapeID="_x0000_i1037" DrawAspect="Content" ObjectID="_1716147778" r:id="rId37"/>
        </w:object>
      </w:r>
    </w:p>
    <w:p w14:paraId="768F1F5B" w14:textId="467E6251" w:rsidR="00257945" w:rsidRDefault="00061687" w:rsidP="00257945">
      <w:pPr>
        <w:pStyle w:val="TF"/>
      </w:pPr>
      <w:r w:rsidRPr="009879C2">
        <w:t>Figure</w:t>
      </w:r>
      <w:r>
        <w:t> </w:t>
      </w:r>
      <w:r w:rsidR="00257945">
        <w:t>5</w:t>
      </w:r>
      <w:r w:rsidR="00257945" w:rsidRPr="009879C2">
        <w:t>.1.</w:t>
      </w:r>
      <w:r w:rsidR="00257945">
        <w:t>4</w:t>
      </w:r>
      <w:r w:rsidR="00257945" w:rsidRPr="009879C2">
        <w:t>.1-</w:t>
      </w:r>
      <w:r w:rsidR="00257945">
        <w:t>1</w:t>
      </w:r>
      <w:r w:rsidR="00257945" w:rsidRPr="009879C2">
        <w:t xml:space="preserve">: </w:t>
      </w:r>
      <w:r w:rsidR="00257945">
        <w:rPr>
          <w:lang w:eastAsia="zh-CN"/>
        </w:rPr>
        <w:t>Custom operation</w:t>
      </w:r>
      <w:r w:rsidR="00257945">
        <w:t xml:space="preserve"> URI structure</w:t>
      </w:r>
      <w:r w:rsidR="00257945" w:rsidRPr="009879C2">
        <w:t xml:space="preserve"> of the </w:t>
      </w:r>
      <w:r w:rsidR="00257945">
        <w:t>N</w:t>
      </w:r>
      <w:r w:rsidR="00257945">
        <w:rPr>
          <w:lang w:eastAsia="zh-CN"/>
        </w:rPr>
        <w:t>adrf_DataManagement</w:t>
      </w:r>
      <w:r w:rsidR="00257945" w:rsidRPr="009879C2">
        <w:t xml:space="preserve"> API</w:t>
      </w:r>
    </w:p>
    <w:p w14:paraId="6BB2D207" w14:textId="798E8A86" w:rsidR="00257945" w:rsidRPr="009879C2" w:rsidRDefault="00061687" w:rsidP="00257945">
      <w:r>
        <w:t>Table </w:t>
      </w:r>
      <w:r w:rsidR="00257945">
        <w:t xml:space="preserve">5.1.4.1-1 provides an overview of the </w:t>
      </w:r>
      <w:r w:rsidR="00257945">
        <w:rPr>
          <w:lang w:eastAsia="zh-CN"/>
        </w:rPr>
        <w:t>custom operations</w:t>
      </w:r>
      <w:r w:rsidR="00257945">
        <w:t xml:space="preserve"> and applicable HTTP methods.</w:t>
      </w:r>
    </w:p>
    <w:p w14:paraId="46304D01" w14:textId="6C65335C" w:rsidR="00876C3C" w:rsidRDefault="00061687">
      <w:pPr>
        <w:pStyle w:val="TH"/>
      </w:pPr>
      <w:r>
        <w:t>Table </w:t>
      </w:r>
      <w:r w:rsidR="00A10542">
        <w:t>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59"/>
        <w:gridCol w:w="1669"/>
        <w:gridCol w:w="3833"/>
      </w:tblGrid>
      <w:tr w:rsidR="00876C3C" w14:paraId="25B0EBDE" w14:textId="77777777" w:rsidTr="00ED6BC6">
        <w:trPr>
          <w:jc w:val="center"/>
        </w:trPr>
        <w:tc>
          <w:tcPr>
            <w:tcW w:w="1895" w:type="pct"/>
            <w:shd w:val="clear" w:color="auto" w:fill="C0C0C0"/>
            <w:vAlign w:val="center"/>
            <w:hideMark/>
          </w:tcPr>
          <w:p w14:paraId="4606FFF2" w14:textId="77777777" w:rsidR="00876C3C" w:rsidRDefault="00A10542">
            <w:pPr>
              <w:pStyle w:val="TAH"/>
            </w:pPr>
            <w:r>
              <w:t>Custom operation URI</w:t>
            </w:r>
          </w:p>
        </w:tc>
        <w:tc>
          <w:tcPr>
            <w:tcW w:w="942" w:type="pct"/>
            <w:shd w:val="clear" w:color="auto" w:fill="C0C0C0"/>
            <w:vAlign w:val="center"/>
            <w:hideMark/>
          </w:tcPr>
          <w:p w14:paraId="1595C5ED" w14:textId="77777777" w:rsidR="00876C3C" w:rsidRDefault="00A10542">
            <w:pPr>
              <w:pStyle w:val="TAH"/>
            </w:pPr>
            <w:r>
              <w:t>Mapped HTTP method</w:t>
            </w:r>
          </w:p>
        </w:tc>
        <w:tc>
          <w:tcPr>
            <w:tcW w:w="2163" w:type="pct"/>
            <w:shd w:val="clear" w:color="auto" w:fill="C0C0C0"/>
            <w:vAlign w:val="center"/>
            <w:hideMark/>
          </w:tcPr>
          <w:p w14:paraId="2DD6D4DD" w14:textId="77777777" w:rsidR="00876C3C" w:rsidRDefault="00A10542">
            <w:pPr>
              <w:pStyle w:val="TAH"/>
            </w:pPr>
            <w:r>
              <w:t>Description</w:t>
            </w:r>
          </w:p>
        </w:tc>
      </w:tr>
      <w:tr w:rsidR="00876C3C" w14:paraId="10EC75C1" w14:textId="77777777" w:rsidTr="00ED6BC6">
        <w:trPr>
          <w:jc w:val="center"/>
        </w:trPr>
        <w:tc>
          <w:tcPr>
            <w:tcW w:w="1895" w:type="pct"/>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hideMark/>
          </w:tcPr>
          <w:p w14:paraId="5A1E5FB9" w14:textId="77777777" w:rsidR="00876C3C" w:rsidRDefault="00A10542">
            <w:pPr>
              <w:pStyle w:val="TAL"/>
            </w:pPr>
            <w:r>
              <w:t>POST</w:t>
            </w:r>
          </w:p>
        </w:tc>
        <w:tc>
          <w:tcPr>
            <w:tcW w:w="2163" w:type="pct"/>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ED6BC6">
        <w:trPr>
          <w:jc w:val="center"/>
        </w:trPr>
        <w:tc>
          <w:tcPr>
            <w:tcW w:w="1895" w:type="pct"/>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Pr>
          <w:p w14:paraId="4EFEC5DA" w14:textId="77777777" w:rsidR="00257945" w:rsidRDefault="00257945" w:rsidP="00257945">
            <w:pPr>
              <w:pStyle w:val="TAL"/>
            </w:pPr>
            <w:r>
              <w:t>POST</w:t>
            </w:r>
          </w:p>
        </w:tc>
        <w:tc>
          <w:tcPr>
            <w:tcW w:w="2163" w:type="pct"/>
          </w:tcPr>
          <w:p w14:paraId="1EF927B8" w14:textId="77777777" w:rsidR="00257945" w:rsidRDefault="00257945" w:rsidP="00257945">
            <w:pPr>
              <w:pStyle w:val="TAL"/>
            </w:pPr>
            <w:r>
              <w:t>Request the ADRF to remove a subscription for data or analytics.</w:t>
            </w:r>
          </w:p>
        </w:tc>
      </w:tr>
      <w:tr w:rsidR="0050268D" w14:paraId="72E7FF74" w14:textId="77777777" w:rsidTr="00ED6BC6">
        <w:trPr>
          <w:jc w:val="center"/>
        </w:trPr>
        <w:tc>
          <w:tcPr>
            <w:tcW w:w="1895" w:type="pct"/>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Pr>
          <w:p w14:paraId="2F3B38B4" w14:textId="08F7F948" w:rsidR="0050268D" w:rsidRDefault="0050268D" w:rsidP="0050268D">
            <w:pPr>
              <w:pStyle w:val="TAL"/>
            </w:pPr>
            <w:r>
              <w:t>POST</w:t>
            </w:r>
          </w:p>
        </w:tc>
        <w:tc>
          <w:tcPr>
            <w:tcW w:w="2163" w:type="pct"/>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0"/>
      </w:pPr>
      <w:bookmarkStart w:id="771" w:name="_Toc72766460"/>
      <w:bookmarkStart w:id="772" w:name="_Toc72767027"/>
      <w:bookmarkStart w:id="773" w:name="_Toc73042479"/>
      <w:bookmarkStart w:id="774" w:name="_Toc81242823"/>
      <w:bookmarkStart w:id="775" w:name="_Toc89426604"/>
      <w:bookmarkStart w:id="776" w:name="_Toc94020389"/>
      <w:bookmarkStart w:id="777" w:name="_Toc97034920"/>
      <w:bookmarkStart w:id="778" w:name="_Toc97037797"/>
      <w:bookmarkStart w:id="779" w:name="_Toc100940006"/>
      <w:bookmarkStart w:id="780" w:name="_Toc104546872"/>
      <w:r>
        <w:t>5.1.4.2</w:t>
      </w:r>
      <w:r>
        <w:tab/>
        <w:t xml:space="preserve">Operation: </w:t>
      </w:r>
      <w:r w:rsidR="00257945">
        <w:t>request-storage-sub</w:t>
      </w:r>
      <w:bookmarkEnd w:id="771"/>
      <w:bookmarkEnd w:id="772"/>
      <w:bookmarkEnd w:id="773"/>
      <w:bookmarkEnd w:id="774"/>
      <w:bookmarkEnd w:id="775"/>
      <w:bookmarkEnd w:id="776"/>
      <w:bookmarkEnd w:id="777"/>
      <w:bookmarkEnd w:id="778"/>
      <w:bookmarkEnd w:id="779"/>
      <w:bookmarkEnd w:id="780"/>
    </w:p>
    <w:p w14:paraId="5B737621" w14:textId="77777777" w:rsidR="00876C3C" w:rsidRDefault="00A10542">
      <w:pPr>
        <w:pStyle w:val="5"/>
      </w:pPr>
      <w:bookmarkStart w:id="781" w:name="_Toc72766461"/>
      <w:bookmarkStart w:id="782" w:name="_Toc72767028"/>
      <w:bookmarkStart w:id="783" w:name="_Toc73042480"/>
      <w:bookmarkStart w:id="784" w:name="_Toc81242824"/>
      <w:bookmarkStart w:id="785" w:name="_Toc89426605"/>
      <w:bookmarkStart w:id="786" w:name="_Toc94020390"/>
      <w:bookmarkStart w:id="787" w:name="_Toc97034921"/>
      <w:bookmarkStart w:id="788" w:name="_Toc97037798"/>
      <w:bookmarkStart w:id="789" w:name="_Toc100940007"/>
      <w:bookmarkStart w:id="790" w:name="_Toc104546873"/>
      <w:r>
        <w:t>5.1.4.2.1</w:t>
      </w:r>
      <w:r>
        <w:tab/>
        <w:t>Description</w:t>
      </w:r>
      <w:bookmarkEnd w:id="781"/>
      <w:bookmarkEnd w:id="782"/>
      <w:bookmarkEnd w:id="783"/>
      <w:bookmarkEnd w:id="784"/>
      <w:bookmarkEnd w:id="785"/>
      <w:bookmarkEnd w:id="786"/>
      <w:bookmarkEnd w:id="787"/>
      <w:bookmarkEnd w:id="788"/>
      <w:bookmarkEnd w:id="789"/>
      <w:bookmarkEnd w:id="790"/>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791" w:name="_Toc72766462"/>
      <w:bookmarkStart w:id="792" w:name="_Toc72767029"/>
      <w:bookmarkStart w:id="793" w:name="_Toc73042481"/>
      <w:bookmarkStart w:id="794" w:name="_Toc81242825"/>
      <w:bookmarkStart w:id="795" w:name="_Toc89426606"/>
      <w:bookmarkStart w:id="796" w:name="_Toc94020391"/>
      <w:bookmarkStart w:id="797" w:name="_Toc97034922"/>
      <w:bookmarkStart w:id="798" w:name="_Toc97037799"/>
      <w:bookmarkStart w:id="799" w:name="_Toc100940008"/>
      <w:bookmarkStart w:id="800" w:name="_Toc104546874"/>
      <w:r>
        <w:t>5.1.4.2.2</w:t>
      </w:r>
      <w:r>
        <w:tab/>
        <w:t>Operation Definition</w:t>
      </w:r>
      <w:bookmarkEnd w:id="791"/>
      <w:bookmarkEnd w:id="792"/>
      <w:bookmarkEnd w:id="793"/>
      <w:bookmarkEnd w:id="794"/>
      <w:bookmarkEnd w:id="795"/>
      <w:bookmarkEnd w:id="796"/>
      <w:bookmarkEnd w:id="797"/>
      <w:bookmarkEnd w:id="798"/>
      <w:bookmarkEnd w:id="799"/>
      <w:bookmarkEnd w:id="800"/>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017033DB" w:rsidR="00876C3C" w:rsidRDefault="00061687">
      <w:pPr>
        <w:pStyle w:val="TH"/>
      </w:pPr>
      <w:r>
        <w:lastRenderedPageBreak/>
        <w:t>Table </w:t>
      </w:r>
      <w:r w:rsidR="00A10542">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76C3C" w14:paraId="754D713D" w14:textId="77777777" w:rsidTr="00ED6BC6">
        <w:trPr>
          <w:jc w:val="center"/>
        </w:trPr>
        <w:tc>
          <w:tcPr>
            <w:tcW w:w="1627" w:type="dxa"/>
            <w:tcBorders>
              <w:bottom w:val="single" w:sz="6" w:space="0" w:color="auto"/>
            </w:tcBorders>
            <w:shd w:val="clear" w:color="auto" w:fill="C0C0C0"/>
          </w:tcPr>
          <w:p w14:paraId="29DD5929" w14:textId="77777777" w:rsidR="00876C3C" w:rsidRDefault="00A10542">
            <w:pPr>
              <w:pStyle w:val="TAH"/>
            </w:pPr>
            <w:r>
              <w:t>Data type</w:t>
            </w:r>
          </w:p>
        </w:tc>
        <w:tc>
          <w:tcPr>
            <w:tcW w:w="425" w:type="dxa"/>
            <w:tcBorders>
              <w:bottom w:val="single" w:sz="6" w:space="0" w:color="auto"/>
            </w:tcBorders>
            <w:shd w:val="clear" w:color="auto" w:fill="C0C0C0"/>
          </w:tcPr>
          <w:p w14:paraId="2BB23D2F" w14:textId="77777777" w:rsidR="00876C3C" w:rsidRDefault="00A10542">
            <w:pPr>
              <w:pStyle w:val="TAH"/>
            </w:pPr>
            <w:r>
              <w:t>P</w:t>
            </w:r>
          </w:p>
        </w:tc>
        <w:tc>
          <w:tcPr>
            <w:tcW w:w="1276" w:type="dxa"/>
            <w:tcBorders>
              <w:bottom w:val="single" w:sz="6" w:space="0" w:color="auto"/>
            </w:tcBorders>
            <w:shd w:val="clear" w:color="auto" w:fill="C0C0C0"/>
          </w:tcPr>
          <w:p w14:paraId="6FE1EBE5" w14:textId="77777777" w:rsidR="00876C3C" w:rsidRDefault="00A10542">
            <w:pPr>
              <w:pStyle w:val="TAH"/>
            </w:pPr>
            <w:r>
              <w:t>Cardinality</w:t>
            </w:r>
          </w:p>
        </w:tc>
        <w:tc>
          <w:tcPr>
            <w:tcW w:w="6447" w:type="dxa"/>
            <w:tcBorders>
              <w:bottom w:val="single" w:sz="6"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rsidTr="00ED6BC6">
        <w:trPr>
          <w:jc w:val="center"/>
        </w:trPr>
        <w:tc>
          <w:tcPr>
            <w:tcW w:w="1627" w:type="dxa"/>
            <w:tcBorders>
              <w:top w:val="single" w:sz="6" w:space="0" w:color="auto"/>
            </w:tcBorders>
            <w:shd w:val="clear" w:color="auto" w:fill="auto"/>
          </w:tcPr>
          <w:p w14:paraId="36FE151E" w14:textId="77777777" w:rsidR="00876C3C" w:rsidRDefault="00521098">
            <w:pPr>
              <w:pStyle w:val="TAL"/>
            </w:pPr>
            <w:r>
              <w:t>NadrfDataStoreSubscription</w:t>
            </w:r>
          </w:p>
        </w:tc>
        <w:tc>
          <w:tcPr>
            <w:tcW w:w="425" w:type="dxa"/>
            <w:tcBorders>
              <w:top w:val="single" w:sz="6" w:space="0" w:color="auto"/>
            </w:tcBorders>
          </w:tcPr>
          <w:p w14:paraId="4C7CDF5D" w14:textId="77777777" w:rsidR="00876C3C" w:rsidRDefault="00521098">
            <w:pPr>
              <w:pStyle w:val="TAC"/>
            </w:pPr>
            <w:r>
              <w:t>M</w:t>
            </w:r>
          </w:p>
        </w:tc>
        <w:tc>
          <w:tcPr>
            <w:tcW w:w="1276" w:type="dxa"/>
            <w:tcBorders>
              <w:top w:val="single" w:sz="6" w:space="0" w:color="auto"/>
            </w:tcBorders>
          </w:tcPr>
          <w:p w14:paraId="6D91C6DA" w14:textId="77777777" w:rsidR="00876C3C" w:rsidRDefault="00521098">
            <w:pPr>
              <w:pStyle w:val="TAL"/>
            </w:pPr>
            <w:r>
              <w:t>1</w:t>
            </w:r>
          </w:p>
        </w:tc>
        <w:tc>
          <w:tcPr>
            <w:tcW w:w="6447" w:type="dxa"/>
            <w:tcBorders>
              <w:top w:val="single" w:sz="6" w:space="0" w:color="auto"/>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48820D88" w:rsidR="00876C3C" w:rsidRDefault="00061687">
      <w:pPr>
        <w:pStyle w:val="TH"/>
      </w:pPr>
      <w:r>
        <w:t>Table </w:t>
      </w:r>
      <w:r w:rsidR="00A10542">
        <w:t>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76C3C" w14:paraId="35B0C76A" w14:textId="77777777" w:rsidTr="00ED6BC6">
        <w:trPr>
          <w:jc w:val="center"/>
        </w:trPr>
        <w:tc>
          <w:tcPr>
            <w:tcW w:w="825" w:type="pct"/>
            <w:tcBorders>
              <w:bottom w:val="single" w:sz="6" w:space="0" w:color="auto"/>
            </w:tcBorders>
            <w:shd w:val="clear" w:color="auto" w:fill="C0C0C0"/>
          </w:tcPr>
          <w:p w14:paraId="50E61589" w14:textId="77777777" w:rsidR="00876C3C" w:rsidRDefault="00A10542">
            <w:pPr>
              <w:pStyle w:val="TAH"/>
            </w:pPr>
            <w:r>
              <w:t>Data type</w:t>
            </w:r>
          </w:p>
        </w:tc>
        <w:tc>
          <w:tcPr>
            <w:tcW w:w="225" w:type="pct"/>
            <w:tcBorders>
              <w:bottom w:val="single" w:sz="6" w:space="0" w:color="auto"/>
            </w:tcBorders>
            <w:shd w:val="clear" w:color="auto" w:fill="C0C0C0"/>
          </w:tcPr>
          <w:p w14:paraId="25D50F59" w14:textId="77777777" w:rsidR="00876C3C" w:rsidRDefault="00A10542">
            <w:pPr>
              <w:pStyle w:val="TAH"/>
            </w:pPr>
            <w:r>
              <w:t>P</w:t>
            </w:r>
          </w:p>
        </w:tc>
        <w:tc>
          <w:tcPr>
            <w:tcW w:w="649" w:type="pct"/>
            <w:tcBorders>
              <w:bottom w:val="single" w:sz="6" w:space="0" w:color="auto"/>
            </w:tcBorders>
            <w:shd w:val="clear" w:color="auto" w:fill="C0C0C0"/>
          </w:tcPr>
          <w:p w14:paraId="79BA965B" w14:textId="77777777" w:rsidR="00876C3C" w:rsidRDefault="00A10542">
            <w:pPr>
              <w:pStyle w:val="TAH"/>
            </w:pPr>
            <w:r>
              <w:t>Cardinality</w:t>
            </w:r>
          </w:p>
        </w:tc>
        <w:tc>
          <w:tcPr>
            <w:tcW w:w="583" w:type="pct"/>
            <w:tcBorders>
              <w:bottom w:val="single" w:sz="6"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bottom w:val="single" w:sz="6" w:space="0" w:color="auto"/>
            </w:tcBorders>
            <w:shd w:val="clear" w:color="auto" w:fill="C0C0C0"/>
          </w:tcPr>
          <w:p w14:paraId="5F9A18A8" w14:textId="77777777" w:rsidR="00876C3C" w:rsidRDefault="00A10542">
            <w:pPr>
              <w:pStyle w:val="TAH"/>
            </w:pPr>
            <w:r>
              <w:t>Description</w:t>
            </w:r>
          </w:p>
        </w:tc>
      </w:tr>
      <w:tr w:rsidR="00876C3C" w14:paraId="32436DA2" w14:textId="77777777" w:rsidTr="00ED6BC6">
        <w:trPr>
          <w:jc w:val="center"/>
        </w:trPr>
        <w:tc>
          <w:tcPr>
            <w:tcW w:w="825" w:type="pct"/>
            <w:tcBorders>
              <w:top w:val="single" w:sz="6" w:space="0" w:color="auto"/>
            </w:tcBorders>
            <w:shd w:val="clear" w:color="auto" w:fill="auto"/>
          </w:tcPr>
          <w:p w14:paraId="59DEF3F0" w14:textId="77777777" w:rsidR="00876C3C" w:rsidRDefault="00521098">
            <w:pPr>
              <w:pStyle w:val="TAL"/>
            </w:pPr>
            <w:r>
              <w:t>NadrfDataStoreSubscriptionRef</w:t>
            </w:r>
          </w:p>
        </w:tc>
        <w:tc>
          <w:tcPr>
            <w:tcW w:w="225" w:type="pct"/>
            <w:tcBorders>
              <w:top w:val="single" w:sz="6" w:space="0" w:color="auto"/>
            </w:tcBorders>
          </w:tcPr>
          <w:p w14:paraId="59413480" w14:textId="77777777" w:rsidR="00876C3C" w:rsidRDefault="00521098">
            <w:pPr>
              <w:pStyle w:val="TAC"/>
            </w:pPr>
            <w:r>
              <w:t>M</w:t>
            </w:r>
          </w:p>
        </w:tc>
        <w:tc>
          <w:tcPr>
            <w:tcW w:w="649" w:type="pct"/>
            <w:tcBorders>
              <w:top w:val="single" w:sz="6" w:space="0" w:color="auto"/>
            </w:tcBorders>
          </w:tcPr>
          <w:p w14:paraId="3587E512" w14:textId="77777777" w:rsidR="00876C3C" w:rsidRDefault="00521098">
            <w:pPr>
              <w:pStyle w:val="TAL"/>
            </w:pPr>
            <w:r>
              <w:t>1</w:t>
            </w:r>
          </w:p>
        </w:tc>
        <w:tc>
          <w:tcPr>
            <w:tcW w:w="583" w:type="pct"/>
            <w:tcBorders>
              <w:top w:val="single" w:sz="6" w:space="0" w:color="auto"/>
            </w:tcBorders>
          </w:tcPr>
          <w:p w14:paraId="396BC3D3" w14:textId="77777777" w:rsidR="00876C3C" w:rsidRDefault="00521098">
            <w:pPr>
              <w:pStyle w:val="TAL"/>
            </w:pPr>
            <w:r w:rsidRPr="0089392E">
              <w:t>200 OK</w:t>
            </w:r>
          </w:p>
        </w:tc>
        <w:tc>
          <w:tcPr>
            <w:tcW w:w="2718" w:type="pct"/>
            <w:tcBorders>
              <w:top w:val="single" w:sz="6" w:space="0" w:color="auto"/>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rsidTr="00ED6BC6">
        <w:trPr>
          <w:jc w:val="center"/>
        </w:trPr>
        <w:tc>
          <w:tcPr>
            <w:tcW w:w="5000" w:type="pct"/>
            <w:gridSpan w:val="5"/>
            <w:shd w:val="clear" w:color="auto" w:fill="auto"/>
          </w:tcPr>
          <w:p w14:paraId="5FD1A802" w14:textId="404E045B" w:rsidR="00876C3C" w:rsidRDefault="00A10542">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3EBC67A6" w14:textId="77777777" w:rsidR="00876C3C" w:rsidRDefault="00876C3C"/>
    <w:p w14:paraId="5CE13434" w14:textId="77777777" w:rsidR="00876C3C" w:rsidRDefault="00A10542">
      <w:pPr>
        <w:pStyle w:val="40"/>
      </w:pPr>
      <w:bookmarkStart w:id="801" w:name="_Toc72766463"/>
      <w:bookmarkStart w:id="802" w:name="_Toc72767030"/>
      <w:bookmarkStart w:id="803" w:name="_Toc73042482"/>
      <w:bookmarkStart w:id="804" w:name="_Toc81242826"/>
      <w:bookmarkStart w:id="805" w:name="_Toc89426607"/>
      <w:bookmarkStart w:id="806" w:name="_Toc94020392"/>
      <w:bookmarkStart w:id="807" w:name="_Toc97034923"/>
      <w:bookmarkStart w:id="808" w:name="_Toc97037800"/>
      <w:bookmarkStart w:id="809" w:name="_Toc100940009"/>
      <w:bookmarkStart w:id="810" w:name="_Toc104546875"/>
      <w:r>
        <w:t>5.1.4.3</w:t>
      </w:r>
      <w:r>
        <w:tab/>
        <w:t xml:space="preserve">Operation: </w:t>
      </w:r>
      <w:r w:rsidR="00A736E7">
        <w:t>request-storage-sub-removal</w:t>
      </w:r>
      <w:bookmarkEnd w:id="801"/>
      <w:bookmarkEnd w:id="802"/>
      <w:bookmarkEnd w:id="803"/>
      <w:bookmarkEnd w:id="804"/>
      <w:bookmarkEnd w:id="805"/>
      <w:bookmarkEnd w:id="806"/>
      <w:bookmarkEnd w:id="807"/>
      <w:bookmarkEnd w:id="808"/>
      <w:bookmarkEnd w:id="809"/>
      <w:bookmarkEnd w:id="810"/>
    </w:p>
    <w:p w14:paraId="469C941E" w14:textId="77777777" w:rsidR="00A736E7" w:rsidRDefault="00A736E7" w:rsidP="00A736E7">
      <w:pPr>
        <w:pStyle w:val="5"/>
      </w:pPr>
      <w:bookmarkStart w:id="811" w:name="_Toc89426608"/>
      <w:bookmarkStart w:id="812" w:name="_Toc94020393"/>
      <w:bookmarkStart w:id="813" w:name="_Toc97034924"/>
      <w:bookmarkStart w:id="814" w:name="_Toc97037801"/>
      <w:bookmarkStart w:id="815" w:name="_Toc100940010"/>
      <w:bookmarkStart w:id="816" w:name="_Toc104546876"/>
      <w:r>
        <w:t>5.1.4.3.1</w:t>
      </w:r>
      <w:r>
        <w:tab/>
        <w:t>Description</w:t>
      </w:r>
      <w:bookmarkEnd w:id="811"/>
      <w:bookmarkEnd w:id="812"/>
      <w:bookmarkEnd w:id="813"/>
      <w:bookmarkEnd w:id="814"/>
      <w:bookmarkEnd w:id="815"/>
      <w:bookmarkEnd w:id="816"/>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817" w:name="_Toc89426609"/>
      <w:bookmarkStart w:id="818" w:name="_Toc94020394"/>
      <w:bookmarkStart w:id="819" w:name="_Toc97034925"/>
      <w:bookmarkStart w:id="820" w:name="_Toc97037802"/>
      <w:bookmarkStart w:id="821" w:name="_Toc100940011"/>
      <w:bookmarkStart w:id="822" w:name="_Toc104546877"/>
      <w:r>
        <w:t>5.1.4.3.2</w:t>
      </w:r>
      <w:r>
        <w:tab/>
        <w:t>Operation Definition</w:t>
      </w:r>
      <w:bookmarkEnd w:id="817"/>
      <w:bookmarkEnd w:id="818"/>
      <w:bookmarkEnd w:id="819"/>
      <w:bookmarkEnd w:id="820"/>
      <w:bookmarkEnd w:id="821"/>
      <w:bookmarkEnd w:id="822"/>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0C09F639" w:rsidR="00A736E7" w:rsidRDefault="00061687" w:rsidP="00A736E7">
      <w:pPr>
        <w:pStyle w:val="TH"/>
      </w:pPr>
      <w:r>
        <w:t>Table </w:t>
      </w:r>
      <w:r w:rsidR="00A736E7">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A736E7" w14:paraId="3DA262AD" w14:textId="77777777" w:rsidTr="00ED6BC6">
        <w:trPr>
          <w:jc w:val="center"/>
        </w:trPr>
        <w:tc>
          <w:tcPr>
            <w:tcW w:w="1626" w:type="dxa"/>
            <w:tcBorders>
              <w:bottom w:val="single" w:sz="6" w:space="0" w:color="auto"/>
            </w:tcBorders>
            <w:shd w:val="clear" w:color="auto" w:fill="C0C0C0"/>
          </w:tcPr>
          <w:p w14:paraId="05CAE1BF" w14:textId="77777777" w:rsidR="00A736E7" w:rsidRDefault="00A736E7" w:rsidP="00584334">
            <w:pPr>
              <w:pStyle w:val="TAH"/>
            </w:pPr>
            <w:r>
              <w:t>Data type</w:t>
            </w:r>
          </w:p>
        </w:tc>
        <w:tc>
          <w:tcPr>
            <w:tcW w:w="425" w:type="dxa"/>
            <w:tcBorders>
              <w:bottom w:val="single" w:sz="6" w:space="0" w:color="auto"/>
            </w:tcBorders>
            <w:shd w:val="clear" w:color="auto" w:fill="C0C0C0"/>
          </w:tcPr>
          <w:p w14:paraId="534303F3" w14:textId="77777777" w:rsidR="00A736E7" w:rsidRDefault="00A736E7" w:rsidP="00584334">
            <w:pPr>
              <w:pStyle w:val="TAH"/>
            </w:pPr>
            <w:r>
              <w:t>P</w:t>
            </w:r>
          </w:p>
        </w:tc>
        <w:tc>
          <w:tcPr>
            <w:tcW w:w="1276" w:type="dxa"/>
            <w:tcBorders>
              <w:bottom w:val="single" w:sz="6" w:space="0" w:color="auto"/>
            </w:tcBorders>
            <w:shd w:val="clear" w:color="auto" w:fill="C0C0C0"/>
          </w:tcPr>
          <w:p w14:paraId="4CFB5785" w14:textId="77777777" w:rsidR="00A736E7" w:rsidRDefault="00A736E7" w:rsidP="00584334">
            <w:pPr>
              <w:pStyle w:val="TAH"/>
            </w:pPr>
            <w:r>
              <w:t>Cardinality</w:t>
            </w:r>
          </w:p>
        </w:tc>
        <w:tc>
          <w:tcPr>
            <w:tcW w:w="6446" w:type="dxa"/>
            <w:tcBorders>
              <w:bottom w:val="single" w:sz="6"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ED6BC6">
        <w:trPr>
          <w:jc w:val="center"/>
        </w:trPr>
        <w:tc>
          <w:tcPr>
            <w:tcW w:w="1626" w:type="dxa"/>
            <w:tcBorders>
              <w:top w:val="single" w:sz="6" w:space="0" w:color="auto"/>
            </w:tcBorders>
            <w:shd w:val="clear" w:color="auto" w:fill="auto"/>
          </w:tcPr>
          <w:p w14:paraId="19B06975" w14:textId="77777777" w:rsidR="00A736E7" w:rsidRDefault="00A736E7" w:rsidP="00584334">
            <w:pPr>
              <w:pStyle w:val="TAL"/>
            </w:pPr>
            <w:r>
              <w:t>NadrfDataStoreSubscriptionRef</w:t>
            </w:r>
          </w:p>
        </w:tc>
        <w:tc>
          <w:tcPr>
            <w:tcW w:w="425" w:type="dxa"/>
            <w:tcBorders>
              <w:top w:val="single" w:sz="6" w:space="0" w:color="auto"/>
            </w:tcBorders>
          </w:tcPr>
          <w:p w14:paraId="1FCA627B" w14:textId="77777777" w:rsidR="00A736E7" w:rsidRDefault="00A736E7" w:rsidP="00584334">
            <w:pPr>
              <w:pStyle w:val="TAC"/>
            </w:pPr>
            <w:r>
              <w:t>M</w:t>
            </w:r>
          </w:p>
        </w:tc>
        <w:tc>
          <w:tcPr>
            <w:tcW w:w="1276" w:type="dxa"/>
            <w:tcBorders>
              <w:top w:val="single" w:sz="6" w:space="0" w:color="auto"/>
            </w:tcBorders>
          </w:tcPr>
          <w:p w14:paraId="3230CC45" w14:textId="77777777" w:rsidR="00A736E7" w:rsidRDefault="00A736E7" w:rsidP="00584334">
            <w:pPr>
              <w:pStyle w:val="TAL"/>
            </w:pPr>
            <w:r>
              <w:t>1</w:t>
            </w:r>
          </w:p>
        </w:tc>
        <w:tc>
          <w:tcPr>
            <w:tcW w:w="6446" w:type="dxa"/>
            <w:tcBorders>
              <w:top w:val="single" w:sz="6" w:space="0" w:color="auto"/>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537900B" w:rsidR="00A736E7" w:rsidRDefault="00061687" w:rsidP="00A736E7">
      <w:pPr>
        <w:pStyle w:val="TH"/>
      </w:pPr>
      <w:r>
        <w:t>Table </w:t>
      </w:r>
      <w:r w:rsidR="00A736E7">
        <w:t>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6E7" w14:paraId="7EA39B6E" w14:textId="77777777" w:rsidTr="00ED6BC6">
        <w:trPr>
          <w:jc w:val="center"/>
        </w:trPr>
        <w:tc>
          <w:tcPr>
            <w:tcW w:w="825" w:type="pct"/>
            <w:tcBorders>
              <w:bottom w:val="single" w:sz="6" w:space="0" w:color="auto"/>
            </w:tcBorders>
            <w:shd w:val="clear" w:color="auto" w:fill="C0C0C0"/>
          </w:tcPr>
          <w:p w14:paraId="396873D9" w14:textId="77777777" w:rsidR="00A736E7" w:rsidRDefault="00A736E7" w:rsidP="00584334">
            <w:pPr>
              <w:pStyle w:val="TAH"/>
            </w:pPr>
            <w:r>
              <w:t>Data type</w:t>
            </w:r>
          </w:p>
        </w:tc>
        <w:tc>
          <w:tcPr>
            <w:tcW w:w="225" w:type="pct"/>
            <w:tcBorders>
              <w:bottom w:val="single" w:sz="6" w:space="0" w:color="auto"/>
            </w:tcBorders>
            <w:shd w:val="clear" w:color="auto" w:fill="C0C0C0"/>
          </w:tcPr>
          <w:p w14:paraId="77311974" w14:textId="77777777" w:rsidR="00A736E7" w:rsidRDefault="00A736E7" w:rsidP="00584334">
            <w:pPr>
              <w:pStyle w:val="TAH"/>
            </w:pPr>
            <w:r>
              <w:t>P</w:t>
            </w:r>
          </w:p>
        </w:tc>
        <w:tc>
          <w:tcPr>
            <w:tcW w:w="649" w:type="pct"/>
            <w:tcBorders>
              <w:bottom w:val="single" w:sz="6" w:space="0" w:color="auto"/>
            </w:tcBorders>
            <w:shd w:val="clear" w:color="auto" w:fill="C0C0C0"/>
          </w:tcPr>
          <w:p w14:paraId="31AA7E3D" w14:textId="77777777" w:rsidR="00A736E7" w:rsidRDefault="00A736E7" w:rsidP="00584334">
            <w:pPr>
              <w:pStyle w:val="TAH"/>
            </w:pPr>
            <w:r>
              <w:t>Cardinality</w:t>
            </w:r>
          </w:p>
        </w:tc>
        <w:tc>
          <w:tcPr>
            <w:tcW w:w="583" w:type="pct"/>
            <w:tcBorders>
              <w:bottom w:val="single" w:sz="6"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bottom w:val="single" w:sz="6"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ED6BC6">
        <w:trPr>
          <w:jc w:val="center"/>
        </w:trPr>
        <w:tc>
          <w:tcPr>
            <w:tcW w:w="825" w:type="pct"/>
            <w:tcBorders>
              <w:top w:val="single" w:sz="6" w:space="0" w:color="auto"/>
            </w:tcBorders>
            <w:shd w:val="clear" w:color="auto" w:fill="auto"/>
          </w:tcPr>
          <w:p w14:paraId="658EC804" w14:textId="77777777" w:rsidR="00A736E7" w:rsidRDefault="00A736E7" w:rsidP="00584334">
            <w:pPr>
              <w:pStyle w:val="TAL"/>
            </w:pPr>
            <w:r>
              <w:t>n/a</w:t>
            </w:r>
          </w:p>
        </w:tc>
        <w:tc>
          <w:tcPr>
            <w:tcW w:w="225" w:type="pct"/>
            <w:tcBorders>
              <w:top w:val="single" w:sz="6" w:space="0" w:color="auto"/>
            </w:tcBorders>
          </w:tcPr>
          <w:p w14:paraId="319C2170" w14:textId="77777777" w:rsidR="00A736E7" w:rsidRDefault="00A736E7" w:rsidP="00584334">
            <w:pPr>
              <w:pStyle w:val="TAC"/>
            </w:pPr>
          </w:p>
        </w:tc>
        <w:tc>
          <w:tcPr>
            <w:tcW w:w="649" w:type="pct"/>
            <w:tcBorders>
              <w:top w:val="single" w:sz="6" w:space="0" w:color="auto"/>
            </w:tcBorders>
          </w:tcPr>
          <w:p w14:paraId="4DBB9350" w14:textId="77777777" w:rsidR="00A736E7" w:rsidRPr="00FA0AEB" w:rsidRDefault="00A736E7" w:rsidP="00584334">
            <w:pPr>
              <w:pStyle w:val="TAL"/>
            </w:pPr>
          </w:p>
        </w:tc>
        <w:tc>
          <w:tcPr>
            <w:tcW w:w="583" w:type="pct"/>
            <w:tcBorders>
              <w:top w:val="single" w:sz="6" w:space="0" w:color="auto"/>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ED6BC6">
        <w:trPr>
          <w:jc w:val="center"/>
        </w:trPr>
        <w:tc>
          <w:tcPr>
            <w:tcW w:w="5000" w:type="pct"/>
            <w:gridSpan w:val="5"/>
            <w:shd w:val="clear" w:color="auto" w:fill="auto"/>
          </w:tcPr>
          <w:p w14:paraId="37A7BBC4" w14:textId="6F9DDDB2" w:rsidR="00A736E7" w:rsidRDefault="00A736E7" w:rsidP="00584334">
            <w:pPr>
              <w:pStyle w:val="TAN"/>
            </w:pPr>
            <w:r>
              <w:t>NOTE:</w:t>
            </w:r>
            <w:r>
              <w:rPr>
                <w:noProof/>
              </w:rPr>
              <w:tab/>
              <w:t xml:space="preserve">The manadatory </w:t>
            </w:r>
            <w:r>
              <w:t xml:space="preserve">HTTP error status code for the POST method listed in </w:t>
            </w:r>
            <w:r w:rsidR="00061687">
              <w:t>Table </w:t>
            </w:r>
            <w:r>
              <w:t>5.1.7.1-1 of 3GPP TS 29.500 [4] also apply.</w:t>
            </w:r>
          </w:p>
        </w:tc>
      </w:tr>
    </w:tbl>
    <w:p w14:paraId="4BAFF341" w14:textId="1A5723BC" w:rsidR="00A736E7" w:rsidRDefault="00A736E7" w:rsidP="00882227"/>
    <w:p w14:paraId="19B97283" w14:textId="0F4A9B15" w:rsidR="0050268D" w:rsidRDefault="0050268D" w:rsidP="0050268D">
      <w:pPr>
        <w:pStyle w:val="40"/>
      </w:pPr>
      <w:bookmarkStart w:id="823" w:name="_Toc97034926"/>
      <w:bookmarkStart w:id="824" w:name="_Toc97037803"/>
      <w:bookmarkStart w:id="825" w:name="_Toc100940012"/>
      <w:bookmarkStart w:id="826" w:name="_Toc104546878"/>
      <w:r>
        <w:t>5.1.4.4</w:t>
      </w:r>
      <w:r>
        <w:tab/>
        <w:t xml:space="preserve">Operation: </w:t>
      </w:r>
      <w:r w:rsidRPr="00A44CCA">
        <w:t>remove-stored-data-analytics</w:t>
      </w:r>
      <w:bookmarkEnd w:id="823"/>
      <w:bookmarkEnd w:id="824"/>
      <w:bookmarkEnd w:id="825"/>
      <w:bookmarkEnd w:id="826"/>
    </w:p>
    <w:p w14:paraId="7A6ABDDD" w14:textId="54A5F471" w:rsidR="0050268D" w:rsidRDefault="0050268D" w:rsidP="0050268D">
      <w:pPr>
        <w:pStyle w:val="5"/>
      </w:pPr>
      <w:bookmarkStart w:id="827" w:name="_Toc97034927"/>
      <w:bookmarkStart w:id="828" w:name="_Toc97037804"/>
      <w:bookmarkStart w:id="829" w:name="_Toc100940013"/>
      <w:bookmarkStart w:id="830" w:name="_Toc104546879"/>
      <w:r>
        <w:t>5.1.4.4.1</w:t>
      </w:r>
      <w:r>
        <w:tab/>
        <w:t>Description</w:t>
      </w:r>
      <w:bookmarkEnd w:id="827"/>
      <w:bookmarkEnd w:id="828"/>
      <w:bookmarkEnd w:id="829"/>
      <w:bookmarkEnd w:id="830"/>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
      </w:pPr>
      <w:bookmarkStart w:id="831" w:name="_Toc97034928"/>
      <w:bookmarkStart w:id="832" w:name="_Toc97037805"/>
      <w:bookmarkStart w:id="833" w:name="_Toc100940014"/>
      <w:bookmarkStart w:id="834" w:name="_Toc104546880"/>
      <w:r>
        <w:t>5.1.4.4.2</w:t>
      </w:r>
      <w:r>
        <w:tab/>
        <w:t>Operation Definition</w:t>
      </w:r>
      <w:bookmarkEnd w:id="831"/>
      <w:bookmarkEnd w:id="832"/>
      <w:bookmarkEnd w:id="833"/>
      <w:bookmarkEnd w:id="834"/>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164EDE7E" w:rsidR="0050268D" w:rsidRDefault="00061687" w:rsidP="0050268D">
      <w:pPr>
        <w:pStyle w:val="TH"/>
      </w:pPr>
      <w:r>
        <w:lastRenderedPageBreak/>
        <w:t>Table </w:t>
      </w:r>
      <w:r w:rsidR="0050268D">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0268D" w14:paraId="77EE5AA5" w14:textId="77777777" w:rsidTr="00ED6BC6">
        <w:trPr>
          <w:jc w:val="center"/>
        </w:trPr>
        <w:tc>
          <w:tcPr>
            <w:tcW w:w="1626" w:type="dxa"/>
            <w:tcBorders>
              <w:bottom w:val="single" w:sz="6" w:space="0" w:color="auto"/>
            </w:tcBorders>
            <w:shd w:val="clear" w:color="auto" w:fill="C0C0C0"/>
          </w:tcPr>
          <w:p w14:paraId="33882F8A" w14:textId="77777777" w:rsidR="0050268D" w:rsidRDefault="0050268D" w:rsidP="0050268D">
            <w:pPr>
              <w:pStyle w:val="TAH"/>
            </w:pPr>
            <w:r>
              <w:t>Data type</w:t>
            </w:r>
          </w:p>
        </w:tc>
        <w:tc>
          <w:tcPr>
            <w:tcW w:w="425" w:type="dxa"/>
            <w:tcBorders>
              <w:bottom w:val="single" w:sz="6" w:space="0" w:color="auto"/>
            </w:tcBorders>
            <w:shd w:val="clear" w:color="auto" w:fill="C0C0C0"/>
          </w:tcPr>
          <w:p w14:paraId="0A947D74" w14:textId="77777777" w:rsidR="0050268D" w:rsidRDefault="0050268D" w:rsidP="0050268D">
            <w:pPr>
              <w:pStyle w:val="TAH"/>
            </w:pPr>
            <w:r>
              <w:t>P</w:t>
            </w:r>
          </w:p>
        </w:tc>
        <w:tc>
          <w:tcPr>
            <w:tcW w:w="1276" w:type="dxa"/>
            <w:tcBorders>
              <w:bottom w:val="single" w:sz="6" w:space="0" w:color="auto"/>
            </w:tcBorders>
            <w:shd w:val="clear" w:color="auto" w:fill="C0C0C0"/>
          </w:tcPr>
          <w:p w14:paraId="7D9D8714" w14:textId="77777777" w:rsidR="0050268D" w:rsidRDefault="0050268D" w:rsidP="0050268D">
            <w:pPr>
              <w:pStyle w:val="TAH"/>
            </w:pPr>
            <w:r>
              <w:t>Cardinality</w:t>
            </w:r>
          </w:p>
        </w:tc>
        <w:tc>
          <w:tcPr>
            <w:tcW w:w="6446" w:type="dxa"/>
            <w:tcBorders>
              <w:bottom w:val="single" w:sz="6"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ED6BC6">
        <w:trPr>
          <w:jc w:val="center"/>
        </w:trPr>
        <w:tc>
          <w:tcPr>
            <w:tcW w:w="1626" w:type="dxa"/>
            <w:tcBorders>
              <w:top w:val="single" w:sz="6" w:space="0" w:color="auto"/>
            </w:tcBorders>
            <w:shd w:val="clear" w:color="auto" w:fill="auto"/>
          </w:tcPr>
          <w:p w14:paraId="0E186B79" w14:textId="77777777" w:rsidR="0050268D" w:rsidRDefault="0050268D" w:rsidP="0050268D">
            <w:pPr>
              <w:pStyle w:val="TAL"/>
            </w:pPr>
            <w:r>
              <w:t>NadrfStoredDataSpec</w:t>
            </w:r>
          </w:p>
        </w:tc>
        <w:tc>
          <w:tcPr>
            <w:tcW w:w="425" w:type="dxa"/>
            <w:tcBorders>
              <w:top w:val="single" w:sz="6" w:space="0" w:color="auto"/>
            </w:tcBorders>
          </w:tcPr>
          <w:p w14:paraId="59DFBA6D" w14:textId="77777777" w:rsidR="0050268D" w:rsidRDefault="0050268D" w:rsidP="0050268D">
            <w:pPr>
              <w:pStyle w:val="TAC"/>
            </w:pPr>
            <w:r>
              <w:t>M</w:t>
            </w:r>
          </w:p>
        </w:tc>
        <w:tc>
          <w:tcPr>
            <w:tcW w:w="1276" w:type="dxa"/>
            <w:tcBorders>
              <w:top w:val="single" w:sz="6" w:space="0" w:color="auto"/>
            </w:tcBorders>
          </w:tcPr>
          <w:p w14:paraId="76FFCDA6" w14:textId="77777777" w:rsidR="0050268D" w:rsidRDefault="0050268D" w:rsidP="0050268D">
            <w:pPr>
              <w:pStyle w:val="TAL"/>
            </w:pPr>
            <w:r>
              <w:t>1</w:t>
            </w:r>
          </w:p>
        </w:tc>
        <w:tc>
          <w:tcPr>
            <w:tcW w:w="6446" w:type="dxa"/>
            <w:tcBorders>
              <w:top w:val="single" w:sz="6" w:space="0" w:color="auto"/>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6ABA3FBE" w:rsidR="0050268D" w:rsidRDefault="00061687" w:rsidP="0050268D">
      <w:pPr>
        <w:pStyle w:val="TH"/>
      </w:pPr>
      <w:r>
        <w:t>Table </w:t>
      </w:r>
      <w:r w:rsidR="0050268D">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0268D" w14:paraId="16856BBB" w14:textId="77777777" w:rsidTr="00ED6BC6">
        <w:trPr>
          <w:jc w:val="center"/>
        </w:trPr>
        <w:tc>
          <w:tcPr>
            <w:tcW w:w="825" w:type="pct"/>
            <w:tcBorders>
              <w:bottom w:val="single" w:sz="6" w:space="0" w:color="auto"/>
            </w:tcBorders>
            <w:shd w:val="clear" w:color="auto" w:fill="C0C0C0"/>
          </w:tcPr>
          <w:p w14:paraId="60B933A5" w14:textId="77777777" w:rsidR="0050268D" w:rsidRDefault="0050268D" w:rsidP="0050268D">
            <w:pPr>
              <w:pStyle w:val="TAH"/>
            </w:pPr>
            <w:r>
              <w:t>Data type</w:t>
            </w:r>
          </w:p>
        </w:tc>
        <w:tc>
          <w:tcPr>
            <w:tcW w:w="225" w:type="pct"/>
            <w:tcBorders>
              <w:bottom w:val="single" w:sz="6" w:space="0" w:color="auto"/>
            </w:tcBorders>
            <w:shd w:val="clear" w:color="auto" w:fill="C0C0C0"/>
          </w:tcPr>
          <w:p w14:paraId="3BFF1CBB" w14:textId="77777777" w:rsidR="0050268D" w:rsidRDefault="0050268D" w:rsidP="0050268D">
            <w:pPr>
              <w:pStyle w:val="TAH"/>
            </w:pPr>
            <w:r>
              <w:t>P</w:t>
            </w:r>
          </w:p>
        </w:tc>
        <w:tc>
          <w:tcPr>
            <w:tcW w:w="649" w:type="pct"/>
            <w:tcBorders>
              <w:bottom w:val="single" w:sz="6" w:space="0" w:color="auto"/>
            </w:tcBorders>
            <w:shd w:val="clear" w:color="auto" w:fill="C0C0C0"/>
          </w:tcPr>
          <w:p w14:paraId="44FDF8F7" w14:textId="77777777" w:rsidR="0050268D" w:rsidRDefault="0050268D" w:rsidP="0050268D">
            <w:pPr>
              <w:pStyle w:val="TAH"/>
            </w:pPr>
            <w:r>
              <w:t>Cardinality</w:t>
            </w:r>
          </w:p>
        </w:tc>
        <w:tc>
          <w:tcPr>
            <w:tcW w:w="583" w:type="pct"/>
            <w:tcBorders>
              <w:bottom w:val="single" w:sz="6"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bottom w:val="single" w:sz="6"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ED6BC6">
        <w:trPr>
          <w:jc w:val="center"/>
        </w:trPr>
        <w:tc>
          <w:tcPr>
            <w:tcW w:w="825" w:type="pct"/>
            <w:tcBorders>
              <w:top w:val="single" w:sz="6" w:space="0" w:color="auto"/>
            </w:tcBorders>
            <w:shd w:val="clear" w:color="auto" w:fill="auto"/>
          </w:tcPr>
          <w:p w14:paraId="1782A9CC" w14:textId="77777777" w:rsidR="0050268D" w:rsidRDefault="0050268D" w:rsidP="0050268D">
            <w:pPr>
              <w:pStyle w:val="TAL"/>
            </w:pPr>
            <w:r>
              <w:t>n/a</w:t>
            </w:r>
          </w:p>
        </w:tc>
        <w:tc>
          <w:tcPr>
            <w:tcW w:w="225" w:type="pct"/>
            <w:tcBorders>
              <w:top w:val="single" w:sz="6" w:space="0" w:color="auto"/>
            </w:tcBorders>
          </w:tcPr>
          <w:p w14:paraId="0AB8A7D1" w14:textId="77777777" w:rsidR="0050268D" w:rsidRDefault="0050268D" w:rsidP="0050268D">
            <w:pPr>
              <w:pStyle w:val="TAC"/>
            </w:pPr>
          </w:p>
        </w:tc>
        <w:tc>
          <w:tcPr>
            <w:tcW w:w="649" w:type="pct"/>
            <w:tcBorders>
              <w:top w:val="single" w:sz="6" w:space="0" w:color="auto"/>
            </w:tcBorders>
          </w:tcPr>
          <w:p w14:paraId="690AB2F2" w14:textId="77777777" w:rsidR="0050268D" w:rsidRPr="00FA0AEB" w:rsidRDefault="0050268D" w:rsidP="0050268D">
            <w:pPr>
              <w:pStyle w:val="TAL"/>
            </w:pPr>
          </w:p>
        </w:tc>
        <w:tc>
          <w:tcPr>
            <w:tcW w:w="583" w:type="pct"/>
            <w:tcBorders>
              <w:top w:val="single" w:sz="6" w:space="0" w:color="auto"/>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6" w:space="0" w:color="auto"/>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ED6BC6">
        <w:trPr>
          <w:jc w:val="center"/>
        </w:trPr>
        <w:tc>
          <w:tcPr>
            <w:tcW w:w="5000" w:type="pct"/>
            <w:gridSpan w:val="5"/>
            <w:shd w:val="clear" w:color="auto" w:fill="auto"/>
          </w:tcPr>
          <w:p w14:paraId="78C45E7B" w14:textId="062C502B" w:rsidR="0050268D" w:rsidRDefault="0050268D" w:rsidP="0050268D">
            <w:pPr>
              <w:pStyle w:val="TAN"/>
            </w:pPr>
            <w:r>
              <w:t>NOTE:</w:t>
            </w:r>
            <w:r>
              <w:rPr>
                <w:noProof/>
              </w:rPr>
              <w:tab/>
              <w:t xml:space="preserve">The mandatory </w:t>
            </w:r>
            <w:r>
              <w:t xml:space="preserve">HTTP error status code for the POST method listed in </w:t>
            </w:r>
            <w:r w:rsidR="00061687">
              <w:t>Table </w:t>
            </w:r>
            <w:r>
              <w:t>5.1.7.1-1 of 3GPP TS 29.500 [4] also apply.</w:t>
            </w:r>
          </w:p>
        </w:tc>
      </w:tr>
    </w:tbl>
    <w:p w14:paraId="1C02A16A" w14:textId="77777777" w:rsidR="0050268D" w:rsidRPr="0050268D" w:rsidRDefault="0050268D" w:rsidP="00882227"/>
    <w:p w14:paraId="3813D204" w14:textId="77777777" w:rsidR="00876C3C" w:rsidRDefault="00A10542">
      <w:pPr>
        <w:pStyle w:val="3"/>
      </w:pPr>
      <w:bookmarkStart w:id="835" w:name="_Toc72766464"/>
      <w:bookmarkStart w:id="836" w:name="_Toc72767031"/>
      <w:bookmarkStart w:id="837" w:name="_Toc73042483"/>
      <w:bookmarkStart w:id="838" w:name="_Toc81242827"/>
      <w:bookmarkStart w:id="839" w:name="_Toc89426610"/>
      <w:bookmarkStart w:id="840" w:name="_Toc94020395"/>
      <w:bookmarkStart w:id="841" w:name="_Toc97034929"/>
      <w:bookmarkStart w:id="842" w:name="_Toc97037806"/>
      <w:bookmarkStart w:id="843" w:name="_Toc100940015"/>
      <w:bookmarkStart w:id="844" w:name="_Toc104546881"/>
      <w:r>
        <w:t>5.1.5</w:t>
      </w:r>
      <w:r>
        <w:tab/>
        <w:t>Notifications</w:t>
      </w:r>
      <w:bookmarkEnd w:id="835"/>
      <w:bookmarkEnd w:id="836"/>
      <w:bookmarkEnd w:id="837"/>
      <w:bookmarkEnd w:id="838"/>
      <w:bookmarkEnd w:id="839"/>
      <w:bookmarkEnd w:id="840"/>
      <w:bookmarkEnd w:id="841"/>
      <w:bookmarkEnd w:id="842"/>
      <w:bookmarkEnd w:id="843"/>
      <w:bookmarkEnd w:id="844"/>
    </w:p>
    <w:p w14:paraId="6B6CAF47" w14:textId="77777777" w:rsidR="00876C3C" w:rsidRDefault="00A10542">
      <w:pPr>
        <w:pStyle w:val="40"/>
      </w:pPr>
      <w:bookmarkStart w:id="845" w:name="_Toc72766465"/>
      <w:bookmarkStart w:id="846" w:name="_Toc72767032"/>
      <w:bookmarkStart w:id="847" w:name="_Toc73042484"/>
      <w:bookmarkStart w:id="848" w:name="_Toc81242828"/>
      <w:bookmarkStart w:id="849" w:name="_Toc89426611"/>
      <w:bookmarkStart w:id="850" w:name="_Toc94020396"/>
      <w:bookmarkStart w:id="851" w:name="_Toc97034930"/>
      <w:bookmarkStart w:id="852" w:name="_Toc97037807"/>
      <w:bookmarkStart w:id="853" w:name="_Toc100940016"/>
      <w:bookmarkStart w:id="854" w:name="_Toc104546882"/>
      <w:r>
        <w:t>5.1.5.1</w:t>
      </w:r>
      <w:r>
        <w:tab/>
        <w:t>General</w:t>
      </w:r>
      <w:bookmarkEnd w:id="845"/>
      <w:bookmarkEnd w:id="846"/>
      <w:bookmarkEnd w:id="847"/>
      <w:bookmarkEnd w:id="848"/>
      <w:bookmarkEnd w:id="849"/>
      <w:bookmarkEnd w:id="850"/>
      <w:bookmarkEnd w:id="851"/>
      <w:bookmarkEnd w:id="852"/>
      <w:bookmarkEnd w:id="853"/>
      <w:bookmarkEnd w:id="854"/>
    </w:p>
    <w:p w14:paraId="438D301A" w14:textId="0899AEE3" w:rsidR="00876C3C" w:rsidRDefault="00A10542">
      <w:pPr>
        <w:rPr>
          <w:noProof/>
        </w:rPr>
      </w:pPr>
      <w:r>
        <w:rPr>
          <w:noProof/>
        </w:rPr>
        <w:t>Notifications shall comply to clause 6.2 of 3GPP TS 29.500 [4] and clause 4.6.2.3 of 3GPP TS 29.501 [5].</w:t>
      </w:r>
    </w:p>
    <w:p w14:paraId="1A7B3249" w14:textId="6D0C2390" w:rsidR="00876C3C" w:rsidRDefault="00061687">
      <w:pPr>
        <w:pStyle w:val="TH"/>
      </w:pPr>
      <w:r>
        <w:t>Table </w:t>
      </w:r>
      <w:r w:rsidR="00A10542">
        <w:t>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3560"/>
        <w:gridCol w:w="1188"/>
        <w:gridCol w:w="1892"/>
      </w:tblGrid>
      <w:tr w:rsidR="00876C3C" w14:paraId="07FD9DE1" w14:textId="77777777" w:rsidTr="00ED6BC6">
        <w:trPr>
          <w:jc w:val="center"/>
        </w:trPr>
        <w:tc>
          <w:tcPr>
            <w:tcW w:w="1154" w:type="pct"/>
            <w:shd w:val="clear" w:color="auto" w:fill="C0C0C0"/>
            <w:vAlign w:val="center"/>
            <w:hideMark/>
          </w:tcPr>
          <w:p w14:paraId="0344D006" w14:textId="77777777" w:rsidR="00876C3C" w:rsidRDefault="00A10542">
            <w:pPr>
              <w:pStyle w:val="TAH"/>
            </w:pPr>
            <w:r>
              <w:t>Notification</w:t>
            </w:r>
          </w:p>
        </w:tc>
        <w:tc>
          <w:tcPr>
            <w:tcW w:w="2062" w:type="pct"/>
            <w:shd w:val="clear" w:color="auto" w:fill="C0C0C0"/>
            <w:vAlign w:val="center"/>
            <w:hideMark/>
          </w:tcPr>
          <w:p w14:paraId="01ED1DD2" w14:textId="77777777" w:rsidR="00876C3C" w:rsidRDefault="00A10542">
            <w:pPr>
              <w:pStyle w:val="TAH"/>
            </w:pPr>
            <w:r>
              <w:t>Callback URI</w:t>
            </w:r>
          </w:p>
        </w:tc>
        <w:tc>
          <w:tcPr>
            <w:tcW w:w="688" w:type="pct"/>
            <w:shd w:val="clear" w:color="auto" w:fill="C0C0C0"/>
            <w:vAlign w:val="center"/>
            <w:hideMark/>
          </w:tcPr>
          <w:p w14:paraId="009DB825" w14:textId="77777777" w:rsidR="00876C3C" w:rsidRDefault="00A10542">
            <w:pPr>
              <w:pStyle w:val="TAH"/>
            </w:pPr>
            <w:r>
              <w:t>HTTP method or custom operation</w:t>
            </w:r>
          </w:p>
        </w:tc>
        <w:tc>
          <w:tcPr>
            <w:tcW w:w="1096" w:type="pct"/>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ED6BC6">
        <w:trPr>
          <w:jc w:val="center"/>
        </w:trPr>
        <w:tc>
          <w:tcPr>
            <w:tcW w:w="1154" w:type="pct"/>
            <w:vAlign w:val="center"/>
          </w:tcPr>
          <w:p w14:paraId="279E6DB2" w14:textId="77777777" w:rsidR="00876C3C" w:rsidRDefault="00CA5F5C" w:rsidP="00257945">
            <w:pPr>
              <w:pStyle w:val="TAC"/>
              <w:rPr>
                <w:lang w:val="en-US"/>
              </w:rPr>
            </w:pPr>
            <w:r>
              <w:rPr>
                <w:lang w:val="en-US"/>
              </w:rPr>
              <w:t>Retrieval Notification</w:t>
            </w:r>
          </w:p>
        </w:tc>
        <w:tc>
          <w:tcPr>
            <w:tcW w:w="2062" w:type="pct"/>
            <w:vAlign w:val="center"/>
          </w:tcPr>
          <w:p w14:paraId="03E31EE8" w14:textId="77777777" w:rsidR="00876C3C" w:rsidRDefault="00CA5F5C">
            <w:pPr>
              <w:pStyle w:val="TAL"/>
              <w:rPr>
                <w:lang w:val="en-US"/>
              </w:rPr>
            </w:pPr>
            <w:r>
              <w:rPr>
                <w:lang w:val="en-US"/>
              </w:rPr>
              <w:t>{notificationURI}</w:t>
            </w:r>
          </w:p>
        </w:tc>
        <w:tc>
          <w:tcPr>
            <w:tcW w:w="688" w:type="pct"/>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0"/>
      </w:pPr>
      <w:bookmarkStart w:id="855" w:name="_Toc72766466"/>
      <w:bookmarkStart w:id="856" w:name="_Toc72767033"/>
      <w:bookmarkStart w:id="857" w:name="_Toc73042485"/>
      <w:bookmarkStart w:id="858" w:name="_Toc81242829"/>
      <w:bookmarkStart w:id="859" w:name="_Toc89426612"/>
      <w:bookmarkStart w:id="860" w:name="_Toc94020397"/>
      <w:bookmarkStart w:id="861" w:name="_Toc97034931"/>
      <w:bookmarkStart w:id="862" w:name="_Toc97037808"/>
      <w:bookmarkStart w:id="863" w:name="_Toc100940017"/>
      <w:bookmarkStart w:id="864" w:name="_Toc104546883"/>
      <w:r>
        <w:t>5.1.5.2</w:t>
      </w:r>
      <w:r>
        <w:tab/>
      </w:r>
      <w:r w:rsidR="000151EF">
        <w:t>Retrieval Notification</w:t>
      </w:r>
      <w:bookmarkEnd w:id="855"/>
      <w:bookmarkEnd w:id="856"/>
      <w:bookmarkEnd w:id="857"/>
      <w:bookmarkEnd w:id="858"/>
      <w:bookmarkEnd w:id="859"/>
      <w:bookmarkEnd w:id="860"/>
      <w:bookmarkEnd w:id="861"/>
      <w:bookmarkEnd w:id="862"/>
      <w:bookmarkEnd w:id="863"/>
      <w:bookmarkEnd w:id="864"/>
    </w:p>
    <w:p w14:paraId="534D2A9A" w14:textId="77777777" w:rsidR="00876C3C" w:rsidRDefault="00A10542">
      <w:pPr>
        <w:pStyle w:val="5"/>
        <w:rPr>
          <w:noProof/>
        </w:rPr>
      </w:pPr>
      <w:bookmarkStart w:id="865" w:name="_Toc72766467"/>
      <w:bookmarkStart w:id="866" w:name="_Toc72767034"/>
      <w:bookmarkStart w:id="867" w:name="_Toc73042486"/>
      <w:bookmarkStart w:id="868" w:name="_Toc81242830"/>
      <w:bookmarkStart w:id="869" w:name="_Toc89426613"/>
      <w:bookmarkStart w:id="870" w:name="_Toc94020398"/>
      <w:bookmarkStart w:id="871" w:name="_Toc97034932"/>
      <w:bookmarkStart w:id="872" w:name="_Toc97037809"/>
      <w:bookmarkStart w:id="873" w:name="_Toc100940018"/>
      <w:bookmarkStart w:id="874" w:name="_Toc104546884"/>
      <w:r>
        <w:t>5.1.5.2</w:t>
      </w:r>
      <w:r>
        <w:rPr>
          <w:noProof/>
        </w:rPr>
        <w:t>.1</w:t>
      </w:r>
      <w:r>
        <w:rPr>
          <w:noProof/>
        </w:rPr>
        <w:tab/>
        <w:t>Description</w:t>
      </w:r>
      <w:bookmarkEnd w:id="865"/>
      <w:bookmarkEnd w:id="866"/>
      <w:bookmarkEnd w:id="867"/>
      <w:bookmarkEnd w:id="868"/>
      <w:bookmarkEnd w:id="869"/>
      <w:bookmarkEnd w:id="870"/>
      <w:bookmarkEnd w:id="871"/>
      <w:bookmarkEnd w:id="872"/>
      <w:bookmarkEnd w:id="873"/>
      <w:bookmarkEnd w:id="874"/>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875" w:name="_Toc72766468"/>
      <w:bookmarkStart w:id="876" w:name="_Toc72767035"/>
      <w:bookmarkStart w:id="877" w:name="_Toc73042487"/>
      <w:bookmarkStart w:id="878" w:name="_Toc81242831"/>
      <w:bookmarkStart w:id="879" w:name="_Toc89426614"/>
      <w:bookmarkStart w:id="880" w:name="_Toc94020399"/>
      <w:bookmarkStart w:id="881" w:name="_Toc97034933"/>
      <w:bookmarkStart w:id="882" w:name="_Toc97037810"/>
      <w:bookmarkStart w:id="883" w:name="_Toc100940019"/>
      <w:bookmarkStart w:id="884" w:name="_Toc104546885"/>
      <w:r>
        <w:t>5.1.5.2</w:t>
      </w:r>
      <w:r>
        <w:rPr>
          <w:noProof/>
        </w:rPr>
        <w:t>.2</w:t>
      </w:r>
      <w:r>
        <w:rPr>
          <w:noProof/>
        </w:rPr>
        <w:tab/>
        <w:t>Target URI</w:t>
      </w:r>
      <w:bookmarkEnd w:id="875"/>
      <w:bookmarkEnd w:id="876"/>
      <w:bookmarkEnd w:id="877"/>
      <w:bookmarkEnd w:id="878"/>
      <w:bookmarkEnd w:id="879"/>
      <w:bookmarkEnd w:id="880"/>
      <w:bookmarkEnd w:id="881"/>
      <w:bookmarkEnd w:id="882"/>
      <w:bookmarkEnd w:id="883"/>
      <w:bookmarkEnd w:id="884"/>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rsidTr="00ED6BC6">
        <w:trPr>
          <w:jc w:val="center"/>
        </w:trPr>
        <w:tc>
          <w:tcPr>
            <w:tcW w:w="1924" w:type="dxa"/>
            <w:shd w:val="clear" w:color="000000" w:fill="C0C0C0"/>
            <w:hideMark/>
          </w:tcPr>
          <w:p w14:paraId="00DEB7A6" w14:textId="77777777" w:rsidR="00876C3C" w:rsidRDefault="00A10542">
            <w:pPr>
              <w:pStyle w:val="TAH"/>
              <w:rPr>
                <w:noProof/>
              </w:rPr>
            </w:pPr>
            <w:r>
              <w:rPr>
                <w:noProof/>
              </w:rPr>
              <w:t>Name</w:t>
            </w:r>
          </w:p>
        </w:tc>
        <w:tc>
          <w:tcPr>
            <w:tcW w:w="7814" w:type="dxa"/>
            <w:shd w:val="clear" w:color="000000" w:fill="C0C0C0"/>
            <w:vAlign w:val="center"/>
            <w:hideMark/>
          </w:tcPr>
          <w:p w14:paraId="7B37FC1F" w14:textId="77777777" w:rsidR="00876C3C" w:rsidRDefault="00A10542">
            <w:pPr>
              <w:pStyle w:val="TAH"/>
              <w:rPr>
                <w:noProof/>
              </w:rPr>
            </w:pPr>
            <w:r>
              <w:rPr>
                <w:noProof/>
              </w:rPr>
              <w:t>Definition</w:t>
            </w:r>
          </w:p>
        </w:tc>
      </w:tr>
      <w:tr w:rsidR="00876C3C" w14:paraId="163B7A28" w14:textId="77777777" w:rsidTr="00ED6BC6">
        <w:trPr>
          <w:jc w:val="center"/>
        </w:trPr>
        <w:tc>
          <w:tcPr>
            <w:tcW w:w="1924" w:type="dxa"/>
            <w:hideMark/>
          </w:tcPr>
          <w:p w14:paraId="247CDCBF" w14:textId="5863E9F7" w:rsidR="00876C3C" w:rsidRDefault="0081243D">
            <w:pPr>
              <w:pStyle w:val="TAL"/>
              <w:rPr>
                <w:noProof/>
              </w:rPr>
            </w:pPr>
            <w:r w:rsidRPr="0081243D">
              <w:rPr>
                <w:noProof/>
              </w:rPr>
              <w:t>notificationURI</w:t>
            </w:r>
          </w:p>
        </w:tc>
        <w:tc>
          <w:tcPr>
            <w:tcW w:w="7814" w:type="dxa"/>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885" w:name="_Toc72766469"/>
      <w:bookmarkStart w:id="886" w:name="_Toc72767036"/>
      <w:bookmarkStart w:id="887" w:name="_Toc73042488"/>
      <w:bookmarkStart w:id="888" w:name="_Toc81242832"/>
      <w:bookmarkStart w:id="889" w:name="_Toc89426615"/>
      <w:bookmarkStart w:id="890" w:name="_Toc94020400"/>
      <w:bookmarkStart w:id="891" w:name="_Toc97034934"/>
      <w:bookmarkStart w:id="892" w:name="_Toc97037811"/>
      <w:bookmarkStart w:id="893" w:name="_Toc100940020"/>
      <w:bookmarkStart w:id="894" w:name="_Toc104546886"/>
      <w:r>
        <w:t>5.1.5.2</w:t>
      </w:r>
      <w:r>
        <w:rPr>
          <w:noProof/>
        </w:rPr>
        <w:t>.3</w:t>
      </w:r>
      <w:r>
        <w:rPr>
          <w:noProof/>
        </w:rPr>
        <w:tab/>
        <w:t>Standard Methods</w:t>
      </w:r>
      <w:bookmarkEnd w:id="885"/>
      <w:bookmarkEnd w:id="886"/>
      <w:bookmarkEnd w:id="887"/>
      <w:bookmarkEnd w:id="888"/>
      <w:bookmarkEnd w:id="889"/>
      <w:bookmarkEnd w:id="890"/>
      <w:bookmarkEnd w:id="891"/>
      <w:bookmarkEnd w:id="892"/>
      <w:bookmarkEnd w:id="893"/>
      <w:bookmarkEnd w:id="894"/>
    </w:p>
    <w:p w14:paraId="01C46C77" w14:textId="77777777" w:rsidR="00876C3C" w:rsidRDefault="00A10542">
      <w:pPr>
        <w:pStyle w:val="6"/>
        <w:rPr>
          <w:noProof/>
        </w:rPr>
      </w:pPr>
      <w:bookmarkStart w:id="895" w:name="_Toc72766470"/>
      <w:bookmarkStart w:id="896" w:name="_Toc72767037"/>
      <w:bookmarkStart w:id="897" w:name="_Toc73042489"/>
      <w:bookmarkStart w:id="898" w:name="_Toc81242833"/>
      <w:bookmarkStart w:id="899" w:name="_Toc89426616"/>
      <w:bookmarkStart w:id="900" w:name="_Toc94020401"/>
      <w:bookmarkStart w:id="901" w:name="_Toc97034935"/>
      <w:bookmarkStart w:id="902" w:name="_Toc97037812"/>
      <w:bookmarkStart w:id="903" w:name="_Toc100940021"/>
      <w:bookmarkStart w:id="904" w:name="_Toc104546887"/>
      <w:r>
        <w:t>5.1.5.2.3</w:t>
      </w:r>
      <w:r>
        <w:rPr>
          <w:noProof/>
        </w:rPr>
        <w:t>.1</w:t>
      </w:r>
      <w:r>
        <w:rPr>
          <w:noProof/>
        </w:rPr>
        <w:tab/>
        <w:t>POST</w:t>
      </w:r>
      <w:bookmarkEnd w:id="895"/>
      <w:bookmarkEnd w:id="896"/>
      <w:bookmarkEnd w:id="897"/>
      <w:bookmarkEnd w:id="898"/>
      <w:bookmarkEnd w:id="899"/>
      <w:bookmarkEnd w:id="900"/>
      <w:bookmarkEnd w:id="901"/>
      <w:bookmarkEnd w:id="902"/>
      <w:bookmarkEnd w:id="903"/>
      <w:bookmarkEnd w:id="904"/>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lastRenderedPageBreak/>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rsidTr="00ED6BC6">
        <w:trPr>
          <w:jc w:val="center"/>
        </w:trPr>
        <w:tc>
          <w:tcPr>
            <w:tcW w:w="2899" w:type="dxa"/>
            <w:tcBorders>
              <w:bottom w:val="single" w:sz="6"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bottom w:val="single" w:sz="6"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bottom w:val="single" w:sz="6"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bottom w:val="single" w:sz="6"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rsidTr="00ED6BC6">
        <w:trPr>
          <w:jc w:val="center"/>
        </w:trPr>
        <w:tc>
          <w:tcPr>
            <w:tcW w:w="2899" w:type="dxa"/>
            <w:tcBorders>
              <w:top w:val="single" w:sz="6" w:space="0" w:color="auto"/>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6" w:space="0" w:color="auto"/>
            </w:tcBorders>
            <w:hideMark/>
          </w:tcPr>
          <w:p w14:paraId="00337B87" w14:textId="77777777" w:rsidR="00876C3C" w:rsidRDefault="00A10542">
            <w:pPr>
              <w:pStyle w:val="TAC"/>
              <w:rPr>
                <w:noProof/>
              </w:rPr>
            </w:pPr>
            <w:r>
              <w:t>M</w:t>
            </w:r>
          </w:p>
        </w:tc>
        <w:tc>
          <w:tcPr>
            <w:tcW w:w="1170" w:type="dxa"/>
            <w:tcBorders>
              <w:top w:val="single" w:sz="6" w:space="0" w:color="auto"/>
            </w:tcBorders>
            <w:hideMark/>
          </w:tcPr>
          <w:p w14:paraId="521699FF" w14:textId="07D03556" w:rsidR="00876C3C" w:rsidRDefault="00CC7693">
            <w:pPr>
              <w:pStyle w:val="TAC"/>
              <w:rPr>
                <w:noProof/>
              </w:rPr>
            </w:pPr>
            <w:r>
              <w:t>1</w:t>
            </w:r>
          </w:p>
        </w:tc>
        <w:tc>
          <w:tcPr>
            <w:tcW w:w="5160" w:type="dxa"/>
            <w:tcBorders>
              <w:top w:val="single" w:sz="6" w:space="0" w:color="auto"/>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ED6BC6">
        <w:trPr>
          <w:jc w:val="center"/>
        </w:trPr>
        <w:tc>
          <w:tcPr>
            <w:tcW w:w="2004" w:type="dxa"/>
            <w:tcBorders>
              <w:bottom w:val="single" w:sz="6"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bottom w:val="single" w:sz="6"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bottom w:val="single" w:sz="6"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bottom w:val="single" w:sz="6"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bottom w:val="single" w:sz="6"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ED6BC6">
        <w:trPr>
          <w:jc w:val="center"/>
        </w:trPr>
        <w:tc>
          <w:tcPr>
            <w:tcW w:w="2004" w:type="dxa"/>
            <w:tcBorders>
              <w:top w:val="single" w:sz="6" w:space="0" w:color="auto"/>
            </w:tcBorders>
            <w:hideMark/>
          </w:tcPr>
          <w:p w14:paraId="0A7F82AF" w14:textId="77777777" w:rsidR="00CC7693" w:rsidRDefault="00CC7693" w:rsidP="00CC7693">
            <w:pPr>
              <w:pStyle w:val="TAL"/>
              <w:rPr>
                <w:noProof/>
              </w:rPr>
            </w:pPr>
            <w:r>
              <w:t>n/a</w:t>
            </w:r>
          </w:p>
        </w:tc>
        <w:tc>
          <w:tcPr>
            <w:tcW w:w="361" w:type="dxa"/>
            <w:tcBorders>
              <w:top w:val="single" w:sz="6" w:space="0" w:color="auto"/>
            </w:tcBorders>
          </w:tcPr>
          <w:p w14:paraId="58C51B96" w14:textId="77777777" w:rsidR="00CC7693" w:rsidRDefault="00CC7693" w:rsidP="00CC7693">
            <w:pPr>
              <w:pStyle w:val="TAC"/>
              <w:rPr>
                <w:noProof/>
              </w:rPr>
            </w:pPr>
          </w:p>
        </w:tc>
        <w:tc>
          <w:tcPr>
            <w:tcW w:w="1259" w:type="dxa"/>
            <w:tcBorders>
              <w:top w:val="single" w:sz="6" w:space="0" w:color="auto"/>
            </w:tcBorders>
          </w:tcPr>
          <w:p w14:paraId="1CC0232F" w14:textId="77777777" w:rsidR="00CC7693" w:rsidRDefault="00CC7693" w:rsidP="00CC7693">
            <w:pPr>
              <w:pStyle w:val="TAC"/>
              <w:rPr>
                <w:noProof/>
              </w:rPr>
            </w:pPr>
          </w:p>
        </w:tc>
        <w:tc>
          <w:tcPr>
            <w:tcW w:w="1441" w:type="dxa"/>
            <w:tcBorders>
              <w:top w:val="single" w:sz="6" w:space="0" w:color="auto"/>
            </w:tcBorders>
            <w:hideMark/>
          </w:tcPr>
          <w:p w14:paraId="121285D0" w14:textId="77777777" w:rsidR="00CC7693" w:rsidRDefault="00CC7693" w:rsidP="00CC7693">
            <w:pPr>
              <w:pStyle w:val="TAL"/>
              <w:rPr>
                <w:noProof/>
              </w:rPr>
            </w:pPr>
            <w:r>
              <w:t>204 No Content</w:t>
            </w:r>
          </w:p>
        </w:tc>
        <w:tc>
          <w:tcPr>
            <w:tcW w:w="4619" w:type="dxa"/>
            <w:tcBorders>
              <w:top w:val="single" w:sz="6" w:space="0" w:color="auto"/>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ED6BC6">
        <w:trPr>
          <w:jc w:val="center"/>
        </w:trPr>
        <w:tc>
          <w:tcPr>
            <w:tcW w:w="2004" w:type="dxa"/>
          </w:tcPr>
          <w:p w14:paraId="6746AB81" w14:textId="77777777" w:rsidR="00CC7693" w:rsidRDefault="00CC7693" w:rsidP="00CC7693">
            <w:pPr>
              <w:pStyle w:val="TAL"/>
            </w:pPr>
            <w:r>
              <w:t>RedirectResponse</w:t>
            </w:r>
          </w:p>
        </w:tc>
        <w:tc>
          <w:tcPr>
            <w:tcW w:w="361" w:type="dxa"/>
          </w:tcPr>
          <w:p w14:paraId="1D2E50A1" w14:textId="77777777" w:rsidR="00CC7693" w:rsidRDefault="00CC7693" w:rsidP="00CC7693">
            <w:pPr>
              <w:pStyle w:val="TAC"/>
            </w:pPr>
            <w:r>
              <w:t>O</w:t>
            </w:r>
          </w:p>
        </w:tc>
        <w:tc>
          <w:tcPr>
            <w:tcW w:w="1259" w:type="dxa"/>
          </w:tcPr>
          <w:p w14:paraId="14D7DF06" w14:textId="77777777" w:rsidR="00CC7693" w:rsidRDefault="00CC7693" w:rsidP="00CC7693">
            <w:pPr>
              <w:pStyle w:val="TAC"/>
            </w:pPr>
            <w:r>
              <w:t>0..1</w:t>
            </w:r>
          </w:p>
        </w:tc>
        <w:tc>
          <w:tcPr>
            <w:tcW w:w="1441" w:type="dxa"/>
          </w:tcPr>
          <w:p w14:paraId="389394F0" w14:textId="77777777" w:rsidR="00CC7693" w:rsidRDefault="00CC7693" w:rsidP="00CC7693">
            <w:pPr>
              <w:pStyle w:val="TAL"/>
            </w:pPr>
            <w:r>
              <w:t>307 Temporary Redirect</w:t>
            </w:r>
          </w:p>
        </w:tc>
        <w:tc>
          <w:tcPr>
            <w:tcW w:w="4619" w:type="dxa"/>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ED6BC6">
        <w:trPr>
          <w:jc w:val="center"/>
        </w:trPr>
        <w:tc>
          <w:tcPr>
            <w:tcW w:w="2004" w:type="dxa"/>
          </w:tcPr>
          <w:p w14:paraId="332824D9" w14:textId="77777777" w:rsidR="00CC7693" w:rsidRDefault="00CC7693" w:rsidP="00CC7693">
            <w:pPr>
              <w:pStyle w:val="TAL"/>
            </w:pPr>
            <w:r>
              <w:t>RedirectResponse</w:t>
            </w:r>
          </w:p>
        </w:tc>
        <w:tc>
          <w:tcPr>
            <w:tcW w:w="361" w:type="dxa"/>
          </w:tcPr>
          <w:p w14:paraId="261A712D" w14:textId="77777777" w:rsidR="00CC7693" w:rsidRDefault="00CC7693" w:rsidP="00CC7693">
            <w:pPr>
              <w:pStyle w:val="TAC"/>
            </w:pPr>
            <w:r>
              <w:t>O</w:t>
            </w:r>
          </w:p>
        </w:tc>
        <w:tc>
          <w:tcPr>
            <w:tcW w:w="1259" w:type="dxa"/>
          </w:tcPr>
          <w:p w14:paraId="5F7484BE" w14:textId="77777777" w:rsidR="00CC7693" w:rsidRDefault="00CC7693" w:rsidP="00CC7693">
            <w:pPr>
              <w:pStyle w:val="TAC"/>
            </w:pPr>
            <w:r>
              <w:t>0..1</w:t>
            </w:r>
          </w:p>
        </w:tc>
        <w:tc>
          <w:tcPr>
            <w:tcW w:w="1441" w:type="dxa"/>
          </w:tcPr>
          <w:p w14:paraId="14154C1C" w14:textId="77777777" w:rsidR="00CC7693" w:rsidRDefault="00CC7693" w:rsidP="00CC7693">
            <w:pPr>
              <w:pStyle w:val="TAL"/>
            </w:pPr>
            <w:r>
              <w:t>308 Permanent Redirect</w:t>
            </w:r>
          </w:p>
        </w:tc>
        <w:tc>
          <w:tcPr>
            <w:tcW w:w="4619" w:type="dxa"/>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ED6BC6">
        <w:trPr>
          <w:jc w:val="center"/>
        </w:trPr>
        <w:tc>
          <w:tcPr>
            <w:tcW w:w="9684" w:type="dxa"/>
            <w:gridSpan w:val="5"/>
          </w:tcPr>
          <w:p w14:paraId="6750F7F4" w14:textId="05BD3005" w:rsidR="00876C3C" w:rsidRDefault="00A10542">
            <w:pPr>
              <w:pStyle w:val="TAN"/>
              <w:rPr>
                <w:noProof/>
              </w:rPr>
            </w:pPr>
            <w:r>
              <w:t>NOTE:</w:t>
            </w:r>
            <w:r>
              <w:rPr>
                <w:noProof/>
              </w:rPr>
              <w:tab/>
              <w:t xml:space="preserve">The mandatory </w:t>
            </w:r>
            <w:r>
              <w:t xml:space="preserve">HTTP error status codes for the POST method listed in </w:t>
            </w:r>
            <w:r w:rsidR="00061687">
              <w:t>Table </w:t>
            </w:r>
            <w:r>
              <w:t>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16557E5A" w14:textId="77777777" w:rsidTr="00ED6BC6">
        <w:trPr>
          <w:jc w:val="center"/>
        </w:trPr>
        <w:tc>
          <w:tcPr>
            <w:tcW w:w="825" w:type="pct"/>
            <w:tcBorders>
              <w:bottom w:val="single" w:sz="6" w:space="0" w:color="auto"/>
            </w:tcBorders>
            <w:shd w:val="clear" w:color="auto" w:fill="C0C0C0"/>
          </w:tcPr>
          <w:p w14:paraId="1272A36A" w14:textId="77777777" w:rsidR="0073232B" w:rsidRDefault="0073232B" w:rsidP="00257945">
            <w:pPr>
              <w:pStyle w:val="TAH"/>
            </w:pPr>
            <w:r>
              <w:t>Name</w:t>
            </w:r>
          </w:p>
        </w:tc>
        <w:tc>
          <w:tcPr>
            <w:tcW w:w="732" w:type="pct"/>
            <w:tcBorders>
              <w:bottom w:val="single" w:sz="6" w:space="0" w:color="auto"/>
            </w:tcBorders>
            <w:shd w:val="clear" w:color="auto" w:fill="C0C0C0"/>
          </w:tcPr>
          <w:p w14:paraId="52F3CF9B" w14:textId="77777777" w:rsidR="0073232B" w:rsidRDefault="0073232B" w:rsidP="00257945">
            <w:pPr>
              <w:pStyle w:val="TAH"/>
            </w:pPr>
            <w:r>
              <w:t>Data type</w:t>
            </w:r>
          </w:p>
        </w:tc>
        <w:tc>
          <w:tcPr>
            <w:tcW w:w="217" w:type="pct"/>
            <w:tcBorders>
              <w:bottom w:val="single" w:sz="6" w:space="0" w:color="auto"/>
            </w:tcBorders>
            <w:shd w:val="clear" w:color="auto" w:fill="C0C0C0"/>
          </w:tcPr>
          <w:p w14:paraId="6E704CB1" w14:textId="77777777" w:rsidR="0073232B" w:rsidRDefault="0073232B" w:rsidP="00257945">
            <w:pPr>
              <w:pStyle w:val="TAH"/>
            </w:pPr>
            <w:r>
              <w:t>P</w:t>
            </w:r>
          </w:p>
        </w:tc>
        <w:tc>
          <w:tcPr>
            <w:tcW w:w="581" w:type="pct"/>
            <w:tcBorders>
              <w:bottom w:val="single" w:sz="6" w:space="0" w:color="auto"/>
            </w:tcBorders>
            <w:shd w:val="clear" w:color="auto" w:fill="C0C0C0"/>
          </w:tcPr>
          <w:p w14:paraId="653B04E8"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ED6BC6">
        <w:trPr>
          <w:jc w:val="center"/>
        </w:trPr>
        <w:tc>
          <w:tcPr>
            <w:tcW w:w="825" w:type="pct"/>
            <w:tcBorders>
              <w:top w:val="single" w:sz="6" w:space="0" w:color="auto"/>
            </w:tcBorders>
            <w:shd w:val="clear" w:color="auto" w:fill="auto"/>
          </w:tcPr>
          <w:p w14:paraId="68DCF006" w14:textId="77777777" w:rsidR="0073232B" w:rsidRDefault="0073232B" w:rsidP="00257945">
            <w:pPr>
              <w:pStyle w:val="TAL"/>
            </w:pPr>
            <w:r>
              <w:t>Location</w:t>
            </w:r>
          </w:p>
        </w:tc>
        <w:tc>
          <w:tcPr>
            <w:tcW w:w="732" w:type="pct"/>
            <w:tcBorders>
              <w:top w:val="single" w:sz="6" w:space="0" w:color="auto"/>
            </w:tcBorders>
          </w:tcPr>
          <w:p w14:paraId="7EF11242" w14:textId="77777777" w:rsidR="0073232B" w:rsidRDefault="0073232B" w:rsidP="00257945">
            <w:pPr>
              <w:pStyle w:val="TAL"/>
            </w:pPr>
            <w:r>
              <w:t>string</w:t>
            </w:r>
          </w:p>
        </w:tc>
        <w:tc>
          <w:tcPr>
            <w:tcW w:w="217" w:type="pct"/>
            <w:tcBorders>
              <w:top w:val="single" w:sz="6" w:space="0" w:color="auto"/>
            </w:tcBorders>
          </w:tcPr>
          <w:p w14:paraId="01566664" w14:textId="77777777" w:rsidR="0073232B" w:rsidRDefault="0073232B" w:rsidP="00257945">
            <w:pPr>
              <w:pStyle w:val="TAC"/>
            </w:pPr>
            <w:r>
              <w:t>M</w:t>
            </w:r>
          </w:p>
        </w:tc>
        <w:tc>
          <w:tcPr>
            <w:tcW w:w="581" w:type="pct"/>
            <w:tcBorders>
              <w:top w:val="single" w:sz="6" w:space="0" w:color="auto"/>
            </w:tcBorders>
          </w:tcPr>
          <w:p w14:paraId="6AA2B9E8"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ED6BC6">
        <w:trPr>
          <w:jc w:val="center"/>
        </w:trPr>
        <w:tc>
          <w:tcPr>
            <w:tcW w:w="825" w:type="pct"/>
            <w:shd w:val="clear" w:color="auto" w:fill="auto"/>
          </w:tcPr>
          <w:p w14:paraId="7EA56270" w14:textId="77777777" w:rsidR="0073232B" w:rsidRDefault="0073232B" w:rsidP="00257945">
            <w:pPr>
              <w:pStyle w:val="TAL"/>
            </w:pPr>
            <w:r>
              <w:rPr>
                <w:lang w:eastAsia="zh-CN"/>
              </w:rPr>
              <w:t>3gpp-Sbi-Target-Nf-Id</w:t>
            </w:r>
          </w:p>
        </w:tc>
        <w:tc>
          <w:tcPr>
            <w:tcW w:w="732" w:type="pct"/>
          </w:tcPr>
          <w:p w14:paraId="29BE6FC7" w14:textId="77777777" w:rsidR="0073232B" w:rsidRDefault="0073232B" w:rsidP="00257945">
            <w:pPr>
              <w:pStyle w:val="TAL"/>
            </w:pPr>
            <w:r>
              <w:rPr>
                <w:lang w:eastAsia="fr-FR"/>
              </w:rPr>
              <w:t>string</w:t>
            </w:r>
          </w:p>
        </w:tc>
        <w:tc>
          <w:tcPr>
            <w:tcW w:w="217" w:type="pct"/>
          </w:tcPr>
          <w:p w14:paraId="09D30056" w14:textId="77777777" w:rsidR="0073232B" w:rsidRDefault="0073232B" w:rsidP="00257945">
            <w:pPr>
              <w:pStyle w:val="TAC"/>
            </w:pPr>
            <w:r>
              <w:rPr>
                <w:lang w:eastAsia="fr-FR"/>
              </w:rPr>
              <w:t>O</w:t>
            </w:r>
          </w:p>
        </w:tc>
        <w:tc>
          <w:tcPr>
            <w:tcW w:w="581" w:type="pct"/>
          </w:tcPr>
          <w:p w14:paraId="7EC08AF3" w14:textId="77777777" w:rsidR="0073232B" w:rsidRDefault="0073232B" w:rsidP="00257945">
            <w:pPr>
              <w:pStyle w:val="TAL"/>
            </w:pPr>
            <w:r>
              <w:rPr>
                <w:lang w:eastAsia="fr-FR"/>
              </w:rPr>
              <w:t>0..1</w:t>
            </w:r>
          </w:p>
        </w:tc>
        <w:tc>
          <w:tcPr>
            <w:tcW w:w="2645" w:type="pct"/>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3232B" w14:paraId="3BD11424" w14:textId="77777777" w:rsidTr="00ED6BC6">
        <w:trPr>
          <w:jc w:val="center"/>
        </w:trPr>
        <w:tc>
          <w:tcPr>
            <w:tcW w:w="825" w:type="pct"/>
            <w:tcBorders>
              <w:bottom w:val="single" w:sz="6" w:space="0" w:color="auto"/>
            </w:tcBorders>
            <w:shd w:val="clear" w:color="auto" w:fill="C0C0C0"/>
          </w:tcPr>
          <w:p w14:paraId="69FBE53D" w14:textId="77777777" w:rsidR="0073232B" w:rsidRDefault="0073232B" w:rsidP="00257945">
            <w:pPr>
              <w:pStyle w:val="TAH"/>
            </w:pPr>
            <w:r>
              <w:t>Name</w:t>
            </w:r>
          </w:p>
        </w:tc>
        <w:tc>
          <w:tcPr>
            <w:tcW w:w="732" w:type="pct"/>
            <w:tcBorders>
              <w:bottom w:val="single" w:sz="6" w:space="0" w:color="auto"/>
            </w:tcBorders>
            <w:shd w:val="clear" w:color="auto" w:fill="C0C0C0"/>
          </w:tcPr>
          <w:p w14:paraId="7F963F54" w14:textId="77777777" w:rsidR="0073232B" w:rsidRDefault="0073232B" w:rsidP="00257945">
            <w:pPr>
              <w:pStyle w:val="TAH"/>
            </w:pPr>
            <w:r>
              <w:t>Data type</w:t>
            </w:r>
          </w:p>
        </w:tc>
        <w:tc>
          <w:tcPr>
            <w:tcW w:w="217" w:type="pct"/>
            <w:tcBorders>
              <w:bottom w:val="single" w:sz="6" w:space="0" w:color="auto"/>
            </w:tcBorders>
            <w:shd w:val="clear" w:color="auto" w:fill="C0C0C0"/>
          </w:tcPr>
          <w:p w14:paraId="4208887B" w14:textId="77777777" w:rsidR="0073232B" w:rsidRDefault="0073232B" w:rsidP="00257945">
            <w:pPr>
              <w:pStyle w:val="TAH"/>
            </w:pPr>
            <w:r>
              <w:t>P</w:t>
            </w:r>
          </w:p>
        </w:tc>
        <w:tc>
          <w:tcPr>
            <w:tcW w:w="581" w:type="pct"/>
            <w:tcBorders>
              <w:bottom w:val="single" w:sz="6" w:space="0" w:color="auto"/>
            </w:tcBorders>
            <w:shd w:val="clear" w:color="auto" w:fill="C0C0C0"/>
          </w:tcPr>
          <w:p w14:paraId="5C68A009" w14:textId="77777777" w:rsidR="0073232B" w:rsidRDefault="0073232B" w:rsidP="00257945">
            <w:pPr>
              <w:pStyle w:val="TAH"/>
            </w:pPr>
            <w:r>
              <w:t>Cardinality</w:t>
            </w:r>
          </w:p>
        </w:tc>
        <w:tc>
          <w:tcPr>
            <w:tcW w:w="2645" w:type="pct"/>
            <w:tcBorders>
              <w:bottom w:val="single" w:sz="6"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ED6BC6">
        <w:trPr>
          <w:jc w:val="center"/>
        </w:trPr>
        <w:tc>
          <w:tcPr>
            <w:tcW w:w="825" w:type="pct"/>
            <w:tcBorders>
              <w:top w:val="single" w:sz="6" w:space="0" w:color="auto"/>
            </w:tcBorders>
            <w:shd w:val="clear" w:color="auto" w:fill="auto"/>
          </w:tcPr>
          <w:p w14:paraId="5EFE719B" w14:textId="77777777" w:rsidR="0073232B" w:rsidRDefault="0073232B" w:rsidP="00257945">
            <w:pPr>
              <w:pStyle w:val="TAL"/>
            </w:pPr>
            <w:r>
              <w:t>Location</w:t>
            </w:r>
          </w:p>
        </w:tc>
        <w:tc>
          <w:tcPr>
            <w:tcW w:w="732" w:type="pct"/>
            <w:tcBorders>
              <w:top w:val="single" w:sz="6" w:space="0" w:color="auto"/>
            </w:tcBorders>
          </w:tcPr>
          <w:p w14:paraId="625940EA" w14:textId="77777777" w:rsidR="0073232B" w:rsidRDefault="0073232B" w:rsidP="00257945">
            <w:pPr>
              <w:pStyle w:val="TAL"/>
            </w:pPr>
            <w:r>
              <w:t>string</w:t>
            </w:r>
          </w:p>
        </w:tc>
        <w:tc>
          <w:tcPr>
            <w:tcW w:w="217" w:type="pct"/>
            <w:tcBorders>
              <w:top w:val="single" w:sz="6" w:space="0" w:color="auto"/>
            </w:tcBorders>
          </w:tcPr>
          <w:p w14:paraId="151C49A5" w14:textId="77777777" w:rsidR="0073232B" w:rsidRDefault="0073232B" w:rsidP="00257945">
            <w:pPr>
              <w:pStyle w:val="TAC"/>
            </w:pPr>
            <w:r>
              <w:t>M</w:t>
            </w:r>
          </w:p>
        </w:tc>
        <w:tc>
          <w:tcPr>
            <w:tcW w:w="581" w:type="pct"/>
            <w:tcBorders>
              <w:top w:val="single" w:sz="6" w:space="0" w:color="auto"/>
            </w:tcBorders>
          </w:tcPr>
          <w:p w14:paraId="79420359" w14:textId="77777777" w:rsidR="0073232B" w:rsidRDefault="0073232B" w:rsidP="00257945">
            <w:pPr>
              <w:pStyle w:val="TAL"/>
            </w:pPr>
            <w:r>
              <w:t>1</w:t>
            </w:r>
          </w:p>
        </w:tc>
        <w:tc>
          <w:tcPr>
            <w:tcW w:w="2645" w:type="pct"/>
            <w:tcBorders>
              <w:top w:val="single" w:sz="6" w:space="0" w:color="auto"/>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ED6BC6">
        <w:trPr>
          <w:jc w:val="center"/>
        </w:trPr>
        <w:tc>
          <w:tcPr>
            <w:tcW w:w="825" w:type="pct"/>
            <w:shd w:val="clear" w:color="auto" w:fill="auto"/>
          </w:tcPr>
          <w:p w14:paraId="756A5D96" w14:textId="77777777" w:rsidR="0073232B" w:rsidRDefault="0073232B" w:rsidP="00257945">
            <w:pPr>
              <w:pStyle w:val="TAL"/>
            </w:pPr>
            <w:r>
              <w:rPr>
                <w:lang w:eastAsia="zh-CN"/>
              </w:rPr>
              <w:t>3gpp-Sbi-Target-Nf-Id</w:t>
            </w:r>
          </w:p>
        </w:tc>
        <w:tc>
          <w:tcPr>
            <w:tcW w:w="732" w:type="pct"/>
          </w:tcPr>
          <w:p w14:paraId="0C954652" w14:textId="77777777" w:rsidR="0073232B" w:rsidRDefault="0073232B" w:rsidP="00257945">
            <w:pPr>
              <w:pStyle w:val="TAL"/>
            </w:pPr>
            <w:r>
              <w:rPr>
                <w:lang w:eastAsia="fr-FR"/>
              </w:rPr>
              <w:t>string</w:t>
            </w:r>
          </w:p>
        </w:tc>
        <w:tc>
          <w:tcPr>
            <w:tcW w:w="217" w:type="pct"/>
          </w:tcPr>
          <w:p w14:paraId="55B770F5" w14:textId="77777777" w:rsidR="0073232B" w:rsidRDefault="0073232B" w:rsidP="00257945">
            <w:pPr>
              <w:pStyle w:val="TAC"/>
            </w:pPr>
            <w:r>
              <w:rPr>
                <w:lang w:eastAsia="fr-FR"/>
              </w:rPr>
              <w:t>O</w:t>
            </w:r>
          </w:p>
        </w:tc>
        <w:tc>
          <w:tcPr>
            <w:tcW w:w="581" w:type="pct"/>
          </w:tcPr>
          <w:p w14:paraId="7975578B" w14:textId="77777777" w:rsidR="0073232B" w:rsidRDefault="0073232B" w:rsidP="00257945">
            <w:pPr>
              <w:pStyle w:val="TAL"/>
            </w:pPr>
            <w:r>
              <w:rPr>
                <w:lang w:eastAsia="fr-FR"/>
              </w:rPr>
              <w:t>0..1</w:t>
            </w:r>
          </w:p>
        </w:tc>
        <w:tc>
          <w:tcPr>
            <w:tcW w:w="2645" w:type="pct"/>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
      </w:pPr>
      <w:bookmarkStart w:id="905" w:name="_Toc72766472"/>
      <w:bookmarkStart w:id="906" w:name="_Toc72767039"/>
      <w:bookmarkStart w:id="907" w:name="_Toc73042491"/>
      <w:bookmarkStart w:id="908" w:name="_Toc81242835"/>
      <w:bookmarkStart w:id="909" w:name="_Toc89426618"/>
      <w:bookmarkStart w:id="910" w:name="_Toc94020403"/>
      <w:bookmarkStart w:id="911" w:name="_Toc97034937"/>
      <w:bookmarkStart w:id="912" w:name="_Toc97037813"/>
      <w:bookmarkStart w:id="913" w:name="_Toc100940022"/>
      <w:bookmarkStart w:id="914" w:name="_Toc104546888"/>
      <w:r>
        <w:t>5.1.6</w:t>
      </w:r>
      <w:r>
        <w:tab/>
        <w:t>Data Model</w:t>
      </w:r>
      <w:bookmarkEnd w:id="905"/>
      <w:bookmarkEnd w:id="906"/>
      <w:bookmarkEnd w:id="907"/>
      <w:bookmarkEnd w:id="908"/>
      <w:bookmarkEnd w:id="909"/>
      <w:bookmarkEnd w:id="910"/>
      <w:bookmarkEnd w:id="911"/>
      <w:bookmarkEnd w:id="912"/>
      <w:bookmarkEnd w:id="913"/>
      <w:bookmarkEnd w:id="914"/>
    </w:p>
    <w:p w14:paraId="238515BC" w14:textId="77777777" w:rsidR="00876C3C" w:rsidRDefault="00A10542">
      <w:pPr>
        <w:pStyle w:val="40"/>
      </w:pPr>
      <w:bookmarkStart w:id="915" w:name="_Toc72766473"/>
      <w:bookmarkStart w:id="916" w:name="_Toc72767040"/>
      <w:bookmarkStart w:id="917" w:name="_Toc73042492"/>
      <w:bookmarkStart w:id="918" w:name="_Toc81242836"/>
      <w:bookmarkStart w:id="919" w:name="_Toc89426619"/>
      <w:bookmarkStart w:id="920" w:name="_Toc94020404"/>
      <w:bookmarkStart w:id="921" w:name="_Toc97034938"/>
      <w:bookmarkStart w:id="922" w:name="_Toc97037814"/>
      <w:bookmarkStart w:id="923" w:name="_Toc100940023"/>
      <w:bookmarkStart w:id="924" w:name="_Toc104546889"/>
      <w:r>
        <w:t>5.1.6.1</w:t>
      </w:r>
      <w:r>
        <w:tab/>
        <w:t>General</w:t>
      </w:r>
      <w:bookmarkEnd w:id="915"/>
      <w:bookmarkEnd w:id="916"/>
      <w:bookmarkEnd w:id="917"/>
      <w:bookmarkEnd w:id="918"/>
      <w:bookmarkEnd w:id="919"/>
      <w:bookmarkEnd w:id="920"/>
      <w:bookmarkEnd w:id="921"/>
      <w:bookmarkEnd w:id="922"/>
      <w:bookmarkEnd w:id="923"/>
      <w:bookmarkEnd w:id="924"/>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45E7E816" w:rsidR="00876C3C" w:rsidRDefault="00061687">
      <w:r>
        <w:t>Table </w:t>
      </w:r>
      <w:r w:rsidR="00A10542">
        <w:t xml:space="preserve">5.1.6.1-1 specifies the data types defined for the </w:t>
      </w:r>
      <w:r w:rsidR="00CE2746">
        <w:rPr>
          <w:lang w:eastAsia="ja-JP"/>
        </w:rPr>
        <w:t>Nadrf_DataManagement</w:t>
      </w:r>
      <w:r w:rsidR="00CE2746">
        <w:t xml:space="preserve"> </w:t>
      </w:r>
      <w:r w:rsidR="00A10542">
        <w:t>service based interface protocol.</w:t>
      </w:r>
    </w:p>
    <w:p w14:paraId="217A862E" w14:textId="6CBF7DA4" w:rsidR="00876C3C" w:rsidRDefault="00061687">
      <w:pPr>
        <w:pStyle w:val="TH"/>
      </w:pPr>
      <w:r>
        <w:lastRenderedPageBreak/>
        <w:t>Table </w:t>
      </w:r>
      <w:r w:rsidR="00A10542">
        <w:t xml:space="preserve">5.1.6.1-1: </w:t>
      </w:r>
      <w:r w:rsidR="00CE2746">
        <w:rPr>
          <w:lang w:eastAsia="ja-JP"/>
        </w:rPr>
        <w:t>Nadrf_DataManagement</w:t>
      </w:r>
      <w:r w:rsidR="00A10542">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ED6BC6">
        <w:trPr>
          <w:jc w:val="center"/>
        </w:trPr>
        <w:tc>
          <w:tcPr>
            <w:tcW w:w="2658" w:type="dxa"/>
            <w:shd w:val="clear" w:color="auto" w:fill="C0C0C0"/>
            <w:hideMark/>
          </w:tcPr>
          <w:p w14:paraId="747A53AC" w14:textId="77777777" w:rsidR="00876C3C" w:rsidRDefault="00A10542">
            <w:pPr>
              <w:pStyle w:val="TAH"/>
            </w:pPr>
            <w:r>
              <w:t>Data type</w:t>
            </w:r>
          </w:p>
        </w:tc>
        <w:tc>
          <w:tcPr>
            <w:tcW w:w="1411" w:type="dxa"/>
            <w:shd w:val="clear" w:color="auto" w:fill="C0C0C0"/>
          </w:tcPr>
          <w:p w14:paraId="13E8D9D5" w14:textId="77777777" w:rsidR="00876C3C" w:rsidRDefault="00A10542">
            <w:pPr>
              <w:pStyle w:val="TAH"/>
            </w:pPr>
            <w:r>
              <w:t>Clause defined</w:t>
            </w:r>
          </w:p>
        </w:tc>
        <w:tc>
          <w:tcPr>
            <w:tcW w:w="3278" w:type="dxa"/>
            <w:shd w:val="clear" w:color="auto" w:fill="C0C0C0"/>
            <w:hideMark/>
          </w:tcPr>
          <w:p w14:paraId="66F98D07" w14:textId="77777777" w:rsidR="00876C3C" w:rsidRDefault="00A10542">
            <w:pPr>
              <w:pStyle w:val="TAH"/>
            </w:pPr>
            <w:r>
              <w:t>Description</w:t>
            </w:r>
          </w:p>
        </w:tc>
        <w:tc>
          <w:tcPr>
            <w:tcW w:w="2077" w:type="dxa"/>
            <w:shd w:val="clear" w:color="auto" w:fill="C0C0C0"/>
          </w:tcPr>
          <w:p w14:paraId="0EA43EC8" w14:textId="77777777" w:rsidR="00876C3C" w:rsidRDefault="00A10542">
            <w:pPr>
              <w:pStyle w:val="TAH"/>
            </w:pPr>
            <w:r>
              <w:t>Applicability</w:t>
            </w:r>
          </w:p>
        </w:tc>
      </w:tr>
      <w:tr w:rsidR="00CB50E9" w14:paraId="69405BEF" w14:textId="77777777" w:rsidTr="00ED6BC6">
        <w:trPr>
          <w:jc w:val="center"/>
        </w:trPr>
        <w:tc>
          <w:tcPr>
            <w:tcW w:w="2658" w:type="dxa"/>
          </w:tcPr>
          <w:p w14:paraId="523960E1" w14:textId="0AF1140D" w:rsidR="00CB50E9" w:rsidRDefault="00CB50E9" w:rsidP="00CB50E9">
            <w:pPr>
              <w:pStyle w:val="TAL"/>
            </w:pPr>
            <w:r>
              <w:t>DataNotification</w:t>
            </w:r>
          </w:p>
        </w:tc>
        <w:tc>
          <w:tcPr>
            <w:tcW w:w="1411" w:type="dxa"/>
          </w:tcPr>
          <w:p w14:paraId="7E466ECD" w14:textId="2EE92F05" w:rsidR="00CB50E9" w:rsidRDefault="00CB50E9" w:rsidP="00CB50E9">
            <w:pPr>
              <w:pStyle w:val="TAL"/>
            </w:pPr>
            <w:r>
              <w:t>5.1.6.2.9</w:t>
            </w:r>
          </w:p>
        </w:tc>
        <w:tc>
          <w:tcPr>
            <w:tcW w:w="3278" w:type="dxa"/>
          </w:tcPr>
          <w:p w14:paraId="6F15B138" w14:textId="1A2EA2AD" w:rsidR="00CB50E9" w:rsidRDefault="00CB50E9" w:rsidP="00CB50E9">
            <w:pPr>
              <w:pStyle w:val="TAL"/>
              <w:rPr>
                <w:lang w:eastAsia="zh-CN"/>
              </w:rPr>
            </w:pPr>
            <w:r>
              <w:rPr>
                <w:lang w:eastAsia="zh-CN"/>
              </w:rPr>
              <w:t>Represents a data subscription notification of one of various possible data sources.</w:t>
            </w:r>
          </w:p>
        </w:tc>
        <w:tc>
          <w:tcPr>
            <w:tcW w:w="2077" w:type="dxa"/>
          </w:tcPr>
          <w:p w14:paraId="2E3CB033" w14:textId="0DAF31A9" w:rsidR="00CB50E9" w:rsidRDefault="00CB50E9" w:rsidP="00CB50E9">
            <w:pPr>
              <w:pStyle w:val="TAL"/>
              <w:rPr>
                <w:rFonts w:cs="Arial"/>
                <w:szCs w:val="18"/>
              </w:rPr>
            </w:pPr>
          </w:p>
        </w:tc>
      </w:tr>
      <w:tr w:rsidR="005447B1" w14:paraId="57202595" w14:textId="77777777" w:rsidTr="00ED6BC6">
        <w:trPr>
          <w:jc w:val="center"/>
        </w:trPr>
        <w:tc>
          <w:tcPr>
            <w:tcW w:w="2658" w:type="dxa"/>
          </w:tcPr>
          <w:p w14:paraId="505EFBA9" w14:textId="6316A4F1" w:rsidR="005447B1" w:rsidRDefault="005447B1" w:rsidP="005447B1">
            <w:pPr>
              <w:pStyle w:val="TAL"/>
            </w:pPr>
            <w:r w:rsidRPr="00A265EA">
              <w:t>DataSubscription</w:t>
            </w:r>
          </w:p>
        </w:tc>
        <w:tc>
          <w:tcPr>
            <w:tcW w:w="1411" w:type="dxa"/>
          </w:tcPr>
          <w:p w14:paraId="66E96CCA" w14:textId="76C29162" w:rsidR="005447B1" w:rsidRDefault="005447B1" w:rsidP="005447B1">
            <w:pPr>
              <w:pStyle w:val="TAL"/>
            </w:pPr>
            <w:r w:rsidRPr="00A265EA">
              <w:t>5.1.6.2.8</w:t>
            </w:r>
          </w:p>
        </w:tc>
        <w:tc>
          <w:tcPr>
            <w:tcW w:w="3278" w:type="dxa"/>
          </w:tcPr>
          <w:p w14:paraId="23FF7EE4" w14:textId="215042A8" w:rsidR="005447B1" w:rsidRDefault="005447B1" w:rsidP="005447B1">
            <w:pPr>
              <w:pStyle w:val="TAL"/>
              <w:rPr>
                <w:lang w:eastAsia="zh-CN"/>
              </w:rPr>
            </w:pPr>
            <w:r w:rsidRPr="00A265EA">
              <w:rPr>
                <w:lang w:eastAsia="zh-CN"/>
              </w:rPr>
              <w:t>Contains information about Data specification.</w:t>
            </w:r>
          </w:p>
        </w:tc>
        <w:tc>
          <w:tcPr>
            <w:tcW w:w="2077" w:type="dxa"/>
          </w:tcPr>
          <w:p w14:paraId="1BB3ADD3" w14:textId="77777777" w:rsidR="005447B1" w:rsidRDefault="005447B1" w:rsidP="005447B1">
            <w:pPr>
              <w:pStyle w:val="TAL"/>
              <w:rPr>
                <w:rFonts w:cs="Arial"/>
                <w:szCs w:val="18"/>
              </w:rPr>
            </w:pPr>
          </w:p>
        </w:tc>
      </w:tr>
      <w:tr w:rsidR="00CE2746" w14:paraId="42E72E3B" w14:textId="77777777" w:rsidTr="00ED6BC6">
        <w:trPr>
          <w:jc w:val="center"/>
        </w:trPr>
        <w:tc>
          <w:tcPr>
            <w:tcW w:w="2658" w:type="dxa"/>
          </w:tcPr>
          <w:p w14:paraId="70BE0539" w14:textId="77777777" w:rsidR="00CE2746" w:rsidRDefault="00CE2746" w:rsidP="00CE2746">
            <w:pPr>
              <w:pStyle w:val="TAL"/>
            </w:pPr>
            <w:r>
              <w:rPr>
                <w:noProof/>
              </w:rPr>
              <w:t>NadrfDataRetrievalNotification</w:t>
            </w:r>
          </w:p>
        </w:tc>
        <w:tc>
          <w:tcPr>
            <w:tcW w:w="1411" w:type="dxa"/>
          </w:tcPr>
          <w:p w14:paraId="44DB4E59" w14:textId="77777777" w:rsidR="00CE2746" w:rsidRDefault="00CE2746" w:rsidP="00CE2746">
            <w:pPr>
              <w:pStyle w:val="TAL"/>
            </w:pPr>
            <w:r>
              <w:t>5.1.6.2.5</w:t>
            </w:r>
          </w:p>
        </w:tc>
        <w:tc>
          <w:tcPr>
            <w:tcW w:w="3278" w:type="dxa"/>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Pr>
          <w:p w14:paraId="00FE9D5A" w14:textId="77777777" w:rsidR="00CE2746" w:rsidRDefault="00CE2746" w:rsidP="00CE2746">
            <w:pPr>
              <w:pStyle w:val="TAL"/>
              <w:rPr>
                <w:rFonts w:cs="Arial"/>
                <w:szCs w:val="18"/>
              </w:rPr>
            </w:pPr>
          </w:p>
        </w:tc>
      </w:tr>
      <w:tr w:rsidR="00DE39B4" w14:paraId="1BE0151A" w14:textId="77777777" w:rsidTr="00ED6BC6">
        <w:trPr>
          <w:jc w:val="center"/>
        </w:trPr>
        <w:tc>
          <w:tcPr>
            <w:tcW w:w="2658" w:type="dxa"/>
          </w:tcPr>
          <w:p w14:paraId="2F748194" w14:textId="74627C7B" w:rsidR="00DE39B4" w:rsidRDefault="00DE39B4" w:rsidP="00DE39B4">
            <w:pPr>
              <w:pStyle w:val="TAL"/>
              <w:rPr>
                <w:noProof/>
              </w:rPr>
            </w:pPr>
            <w:r>
              <w:t>NadrfDataRetrievalSubscription</w:t>
            </w:r>
          </w:p>
        </w:tc>
        <w:tc>
          <w:tcPr>
            <w:tcW w:w="1411" w:type="dxa"/>
          </w:tcPr>
          <w:p w14:paraId="239BD0D3" w14:textId="014E8262" w:rsidR="00DE39B4" w:rsidRDefault="00DE39B4" w:rsidP="00DE39B4">
            <w:pPr>
              <w:pStyle w:val="TAL"/>
            </w:pPr>
            <w:r>
              <w:t>5.1.6.2.4</w:t>
            </w:r>
          </w:p>
        </w:tc>
        <w:tc>
          <w:tcPr>
            <w:tcW w:w="3278" w:type="dxa"/>
          </w:tcPr>
          <w:p w14:paraId="2BA70220" w14:textId="3BEC9B48" w:rsidR="00DE39B4" w:rsidRDefault="00DE39B4" w:rsidP="00DE39B4">
            <w:pPr>
              <w:pStyle w:val="TAL"/>
              <w:rPr>
                <w:lang w:eastAsia="zh-CN"/>
              </w:rPr>
            </w:pPr>
            <w:r>
              <w:rPr>
                <w:lang w:eastAsia="zh-CN"/>
              </w:rPr>
              <w:t>Represents an Individual ADRF Data Retrieval Subscription resource.</w:t>
            </w:r>
          </w:p>
        </w:tc>
        <w:tc>
          <w:tcPr>
            <w:tcW w:w="2077" w:type="dxa"/>
          </w:tcPr>
          <w:p w14:paraId="41094670" w14:textId="77777777" w:rsidR="00DE39B4" w:rsidRDefault="00DE39B4" w:rsidP="00DE39B4">
            <w:pPr>
              <w:pStyle w:val="TAL"/>
              <w:rPr>
                <w:rFonts w:cs="Arial"/>
                <w:szCs w:val="18"/>
              </w:rPr>
            </w:pPr>
          </w:p>
        </w:tc>
      </w:tr>
      <w:tr w:rsidR="00CE2746" w14:paraId="5199F96C" w14:textId="77777777" w:rsidTr="00ED6BC6">
        <w:trPr>
          <w:jc w:val="center"/>
        </w:trPr>
        <w:tc>
          <w:tcPr>
            <w:tcW w:w="2658" w:type="dxa"/>
          </w:tcPr>
          <w:p w14:paraId="39E5718A" w14:textId="77777777" w:rsidR="00CE2746" w:rsidRDefault="00CE2746" w:rsidP="00CE2746">
            <w:pPr>
              <w:pStyle w:val="TAL"/>
            </w:pPr>
            <w:r>
              <w:t>NadrfDataStoreRecord</w:t>
            </w:r>
          </w:p>
        </w:tc>
        <w:tc>
          <w:tcPr>
            <w:tcW w:w="1411" w:type="dxa"/>
          </w:tcPr>
          <w:p w14:paraId="324193D9" w14:textId="77777777" w:rsidR="00CE2746" w:rsidRDefault="00CE2746" w:rsidP="00CE2746">
            <w:pPr>
              <w:pStyle w:val="TAL"/>
            </w:pPr>
            <w:r>
              <w:t>5.1.6.2.2</w:t>
            </w:r>
          </w:p>
        </w:tc>
        <w:tc>
          <w:tcPr>
            <w:tcW w:w="3278" w:type="dxa"/>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Pr>
          <w:p w14:paraId="42F52505" w14:textId="77777777" w:rsidR="00CE2746" w:rsidRDefault="00CE2746" w:rsidP="00CE2746">
            <w:pPr>
              <w:pStyle w:val="TAL"/>
              <w:rPr>
                <w:rFonts w:cs="Arial"/>
                <w:szCs w:val="18"/>
              </w:rPr>
            </w:pPr>
          </w:p>
        </w:tc>
      </w:tr>
      <w:tr w:rsidR="00CE2746" w14:paraId="631B1621" w14:textId="77777777" w:rsidTr="00ED6BC6">
        <w:trPr>
          <w:jc w:val="center"/>
        </w:trPr>
        <w:tc>
          <w:tcPr>
            <w:tcW w:w="2658" w:type="dxa"/>
          </w:tcPr>
          <w:p w14:paraId="1B027E73" w14:textId="77777777" w:rsidR="00CE2746" w:rsidRDefault="00CE2746" w:rsidP="00CE2746">
            <w:pPr>
              <w:pStyle w:val="TAL"/>
            </w:pPr>
            <w:r>
              <w:t>NadrfDataStoreSubscription</w:t>
            </w:r>
          </w:p>
        </w:tc>
        <w:tc>
          <w:tcPr>
            <w:tcW w:w="1411" w:type="dxa"/>
          </w:tcPr>
          <w:p w14:paraId="49B9CFED" w14:textId="77777777" w:rsidR="00CE2746" w:rsidRDefault="00CE2746" w:rsidP="00CE2746">
            <w:pPr>
              <w:pStyle w:val="TAL"/>
            </w:pPr>
            <w:r>
              <w:t>5.1.6.2.3</w:t>
            </w:r>
          </w:p>
        </w:tc>
        <w:tc>
          <w:tcPr>
            <w:tcW w:w="3278" w:type="dxa"/>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Pr>
          <w:p w14:paraId="2DDF1AFD" w14:textId="77777777" w:rsidR="00CE2746" w:rsidRDefault="00CE2746" w:rsidP="00CE2746">
            <w:pPr>
              <w:pStyle w:val="TAL"/>
              <w:rPr>
                <w:rFonts w:cs="Arial"/>
                <w:szCs w:val="18"/>
              </w:rPr>
            </w:pPr>
          </w:p>
        </w:tc>
      </w:tr>
      <w:tr w:rsidR="00CE2746" w14:paraId="08F36D3E" w14:textId="77777777" w:rsidTr="00ED6BC6">
        <w:trPr>
          <w:jc w:val="center"/>
        </w:trPr>
        <w:tc>
          <w:tcPr>
            <w:tcW w:w="2658" w:type="dxa"/>
          </w:tcPr>
          <w:p w14:paraId="212CCF00" w14:textId="77777777" w:rsidR="00CE2746" w:rsidRDefault="00CE2746" w:rsidP="00CE2746">
            <w:pPr>
              <w:pStyle w:val="TAL"/>
            </w:pPr>
            <w:r>
              <w:t>NadrfDataStoreSubscriptionRef</w:t>
            </w:r>
          </w:p>
        </w:tc>
        <w:tc>
          <w:tcPr>
            <w:tcW w:w="1411" w:type="dxa"/>
          </w:tcPr>
          <w:p w14:paraId="4F0DF2C3" w14:textId="77777777" w:rsidR="00CE2746" w:rsidRDefault="00CE2746" w:rsidP="00CE2746">
            <w:pPr>
              <w:pStyle w:val="TAL"/>
            </w:pPr>
            <w:r>
              <w:t>5.1.6.2.6</w:t>
            </w:r>
          </w:p>
        </w:tc>
        <w:tc>
          <w:tcPr>
            <w:tcW w:w="3278" w:type="dxa"/>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Pr>
          <w:p w14:paraId="27086ABC" w14:textId="77777777" w:rsidR="00CE2746" w:rsidRDefault="00CE2746" w:rsidP="00CE2746">
            <w:pPr>
              <w:pStyle w:val="TAL"/>
              <w:rPr>
                <w:rFonts w:cs="Arial"/>
                <w:szCs w:val="18"/>
              </w:rPr>
            </w:pPr>
          </w:p>
        </w:tc>
      </w:tr>
      <w:tr w:rsidR="00631E11" w14:paraId="320018D0" w14:textId="77777777" w:rsidTr="00ED6BC6">
        <w:trPr>
          <w:jc w:val="center"/>
        </w:trPr>
        <w:tc>
          <w:tcPr>
            <w:tcW w:w="2658" w:type="dxa"/>
          </w:tcPr>
          <w:p w14:paraId="116D5793" w14:textId="4135CE12" w:rsidR="00631E11" w:rsidRDefault="00631E11" w:rsidP="00631E11">
            <w:pPr>
              <w:pStyle w:val="TAL"/>
            </w:pPr>
            <w:r>
              <w:t>NadrfStoredDataSpec</w:t>
            </w:r>
          </w:p>
        </w:tc>
        <w:tc>
          <w:tcPr>
            <w:tcW w:w="1411" w:type="dxa"/>
          </w:tcPr>
          <w:p w14:paraId="2AC56491" w14:textId="1D1AB5AC" w:rsidR="00631E11" w:rsidRDefault="00631E11" w:rsidP="00631E11">
            <w:pPr>
              <w:pStyle w:val="TAL"/>
            </w:pPr>
            <w:r>
              <w:t>5.1.6.2.7</w:t>
            </w:r>
          </w:p>
        </w:tc>
        <w:tc>
          <w:tcPr>
            <w:tcW w:w="3278" w:type="dxa"/>
          </w:tcPr>
          <w:p w14:paraId="71AFD10F" w14:textId="5C3A1C48" w:rsidR="00631E11" w:rsidRDefault="00631E11" w:rsidP="00631E11">
            <w:pPr>
              <w:pStyle w:val="TAL"/>
              <w:rPr>
                <w:lang w:eastAsia="zh-CN"/>
              </w:rPr>
            </w:pPr>
            <w:bookmarkStart w:id="925" w:name="_Hlk91663035"/>
            <w:r>
              <w:rPr>
                <w:lang w:eastAsia="zh-CN"/>
              </w:rPr>
              <w:t>Contains information about Data or Analytics specification.</w:t>
            </w:r>
            <w:bookmarkEnd w:id="925"/>
          </w:p>
        </w:tc>
        <w:tc>
          <w:tcPr>
            <w:tcW w:w="2077" w:type="dxa"/>
          </w:tcPr>
          <w:p w14:paraId="00F42A1C" w14:textId="77777777" w:rsidR="00631E11" w:rsidRDefault="00631E11" w:rsidP="00631E11">
            <w:pPr>
              <w:pStyle w:val="TAL"/>
              <w:rPr>
                <w:rFonts w:cs="Arial"/>
                <w:szCs w:val="18"/>
              </w:rPr>
            </w:pPr>
          </w:p>
        </w:tc>
      </w:tr>
    </w:tbl>
    <w:p w14:paraId="7DB286D0" w14:textId="77777777" w:rsidR="00876C3C" w:rsidRDefault="00876C3C"/>
    <w:p w14:paraId="44EAC89B" w14:textId="0943DAC4" w:rsidR="00876C3C" w:rsidRDefault="00061687">
      <w:r>
        <w:t>Table </w:t>
      </w:r>
      <w:r w:rsidR="00A10542">
        <w:t xml:space="preserve">5.1.6.1-2 specifies data types re-used by the </w:t>
      </w:r>
      <w:r w:rsidR="00CE2746">
        <w:rPr>
          <w:lang w:eastAsia="ja-JP"/>
        </w:rPr>
        <w:t>Nadrf_DataManagement</w:t>
      </w:r>
      <w:r w:rsidR="00A10542">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rsidR="00A10542">
        <w:t xml:space="preserve"> service based interface.</w:t>
      </w:r>
    </w:p>
    <w:p w14:paraId="7E1EC3A3" w14:textId="0B2C511F" w:rsidR="00876C3C" w:rsidRDefault="00061687">
      <w:pPr>
        <w:pStyle w:val="TH"/>
      </w:pPr>
      <w:r>
        <w:lastRenderedPageBreak/>
        <w:t>Table </w:t>
      </w:r>
      <w:r w:rsidR="00A10542">
        <w:t xml:space="preserve">5.1.6.1-2: </w:t>
      </w:r>
      <w:r w:rsidR="00CE2746">
        <w:rPr>
          <w:lang w:eastAsia="ja-JP"/>
        </w:rPr>
        <w:t>Nadrf_DataManagement</w:t>
      </w:r>
      <w:r w:rsidR="00A10542">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ED6BC6">
        <w:trPr>
          <w:jc w:val="center"/>
        </w:trPr>
        <w:tc>
          <w:tcPr>
            <w:tcW w:w="3178" w:type="dxa"/>
            <w:shd w:val="clear" w:color="auto" w:fill="C0C0C0"/>
            <w:hideMark/>
          </w:tcPr>
          <w:p w14:paraId="7D44428A" w14:textId="77777777" w:rsidR="00876C3C" w:rsidRDefault="00A10542">
            <w:pPr>
              <w:pStyle w:val="TAH"/>
            </w:pPr>
            <w:r>
              <w:t>Data type</w:t>
            </w:r>
          </w:p>
        </w:tc>
        <w:tc>
          <w:tcPr>
            <w:tcW w:w="2078" w:type="dxa"/>
            <w:shd w:val="clear" w:color="auto" w:fill="C0C0C0"/>
          </w:tcPr>
          <w:p w14:paraId="3EB9B1ED" w14:textId="77777777" w:rsidR="00876C3C" w:rsidRDefault="00A10542">
            <w:pPr>
              <w:pStyle w:val="TAH"/>
            </w:pPr>
            <w:r>
              <w:t>Reference</w:t>
            </w:r>
          </w:p>
        </w:tc>
        <w:tc>
          <w:tcPr>
            <w:tcW w:w="2435" w:type="dxa"/>
            <w:shd w:val="clear" w:color="auto" w:fill="C0C0C0"/>
            <w:hideMark/>
          </w:tcPr>
          <w:p w14:paraId="74EBAC6F" w14:textId="77777777" w:rsidR="00876C3C" w:rsidRDefault="00A10542">
            <w:pPr>
              <w:pStyle w:val="TAH"/>
            </w:pPr>
            <w:r>
              <w:t>Comments</w:t>
            </w:r>
          </w:p>
        </w:tc>
        <w:tc>
          <w:tcPr>
            <w:tcW w:w="1733" w:type="dxa"/>
            <w:shd w:val="clear" w:color="auto" w:fill="C0C0C0"/>
          </w:tcPr>
          <w:p w14:paraId="10430847" w14:textId="77777777" w:rsidR="00876C3C" w:rsidRDefault="00A10542">
            <w:pPr>
              <w:pStyle w:val="TAH"/>
            </w:pPr>
            <w:r>
              <w:t>Applicability</w:t>
            </w:r>
          </w:p>
        </w:tc>
      </w:tr>
      <w:tr w:rsidR="007C4BB4" w14:paraId="07A3EBDA" w14:textId="77777777" w:rsidTr="00ED6BC6">
        <w:trPr>
          <w:jc w:val="center"/>
        </w:trPr>
        <w:tc>
          <w:tcPr>
            <w:tcW w:w="3178" w:type="dxa"/>
          </w:tcPr>
          <w:p w14:paraId="221F1616" w14:textId="77777777" w:rsidR="007C4BB4" w:rsidRDefault="007C4BB4" w:rsidP="007C4BB4">
            <w:pPr>
              <w:pStyle w:val="TAL"/>
            </w:pPr>
            <w:r w:rsidRPr="003D3AE0">
              <w:t>AfEventExposureNotif</w:t>
            </w:r>
          </w:p>
        </w:tc>
        <w:tc>
          <w:tcPr>
            <w:tcW w:w="2078" w:type="dxa"/>
          </w:tcPr>
          <w:p w14:paraId="1D9F13F3" w14:textId="23AC99D2" w:rsidR="007C4BB4" w:rsidRDefault="007C4BB4" w:rsidP="007C4BB4">
            <w:pPr>
              <w:pStyle w:val="TAL"/>
            </w:pPr>
            <w:r>
              <w:t>3GPP TS 29.517 </w:t>
            </w:r>
            <w:r w:rsidR="005E7502">
              <w:t>[20]</w:t>
            </w:r>
          </w:p>
        </w:tc>
        <w:tc>
          <w:tcPr>
            <w:tcW w:w="2435" w:type="dxa"/>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Pr>
          <w:p w14:paraId="27D73F4B" w14:textId="77777777" w:rsidR="007C4BB4" w:rsidRDefault="007C4BB4" w:rsidP="007C4BB4">
            <w:pPr>
              <w:pStyle w:val="TAL"/>
              <w:rPr>
                <w:rFonts w:cs="Arial"/>
                <w:szCs w:val="18"/>
              </w:rPr>
            </w:pPr>
          </w:p>
        </w:tc>
      </w:tr>
      <w:tr w:rsidR="007C4BB4" w14:paraId="30E0FB26" w14:textId="77777777" w:rsidTr="00ED6BC6">
        <w:trPr>
          <w:jc w:val="center"/>
        </w:trPr>
        <w:tc>
          <w:tcPr>
            <w:tcW w:w="3178" w:type="dxa"/>
          </w:tcPr>
          <w:p w14:paraId="369BC83D" w14:textId="77777777" w:rsidR="007C4BB4" w:rsidRDefault="007C4BB4" w:rsidP="007C4BB4">
            <w:pPr>
              <w:pStyle w:val="TAL"/>
            </w:pPr>
            <w:r w:rsidRPr="002A3F7A">
              <w:t>AfEventExposureSubsc</w:t>
            </w:r>
          </w:p>
        </w:tc>
        <w:tc>
          <w:tcPr>
            <w:tcW w:w="2078" w:type="dxa"/>
          </w:tcPr>
          <w:p w14:paraId="115D8EED" w14:textId="3F9B2839" w:rsidR="007C4BB4" w:rsidRDefault="007C4BB4" w:rsidP="007C4BB4">
            <w:pPr>
              <w:pStyle w:val="TAL"/>
            </w:pPr>
            <w:r>
              <w:t>3GPP TS 29.517 </w:t>
            </w:r>
            <w:r w:rsidR="005E7502">
              <w:t>[20]</w:t>
            </w:r>
          </w:p>
        </w:tc>
        <w:tc>
          <w:tcPr>
            <w:tcW w:w="2435" w:type="dxa"/>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Pr>
          <w:p w14:paraId="49327C8D" w14:textId="77777777" w:rsidR="007C4BB4" w:rsidRDefault="007C4BB4" w:rsidP="007C4BB4">
            <w:pPr>
              <w:pStyle w:val="TAL"/>
              <w:rPr>
                <w:rFonts w:cs="Arial"/>
                <w:szCs w:val="18"/>
              </w:rPr>
            </w:pPr>
          </w:p>
        </w:tc>
      </w:tr>
      <w:tr w:rsidR="007C4BB4" w14:paraId="443E9090" w14:textId="77777777" w:rsidTr="00ED6BC6">
        <w:trPr>
          <w:jc w:val="center"/>
        </w:trPr>
        <w:tc>
          <w:tcPr>
            <w:tcW w:w="3178" w:type="dxa"/>
          </w:tcPr>
          <w:p w14:paraId="420FB70C" w14:textId="77777777" w:rsidR="007C4BB4" w:rsidRDefault="007C4BB4" w:rsidP="007C4BB4">
            <w:pPr>
              <w:pStyle w:val="TAL"/>
            </w:pPr>
            <w:r w:rsidRPr="003D3AE0">
              <w:t>AmfEventNotification</w:t>
            </w:r>
          </w:p>
        </w:tc>
        <w:tc>
          <w:tcPr>
            <w:tcW w:w="2078" w:type="dxa"/>
          </w:tcPr>
          <w:p w14:paraId="6FEE23D1" w14:textId="5BD032C8" w:rsidR="007C4BB4" w:rsidRDefault="007C4BB4" w:rsidP="007C4BB4">
            <w:pPr>
              <w:pStyle w:val="TAL"/>
            </w:pPr>
            <w:r>
              <w:t>3GPP TS 29.518 </w:t>
            </w:r>
            <w:r w:rsidR="005E7502">
              <w:t>[18]</w:t>
            </w:r>
          </w:p>
        </w:tc>
        <w:tc>
          <w:tcPr>
            <w:tcW w:w="2435" w:type="dxa"/>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Pr>
          <w:p w14:paraId="5DFCBF2A" w14:textId="77777777" w:rsidR="007C4BB4" w:rsidRDefault="007C4BB4" w:rsidP="007C4BB4">
            <w:pPr>
              <w:pStyle w:val="TAL"/>
              <w:rPr>
                <w:rFonts w:cs="Arial"/>
                <w:szCs w:val="18"/>
              </w:rPr>
            </w:pPr>
          </w:p>
        </w:tc>
      </w:tr>
      <w:tr w:rsidR="007C4BB4" w14:paraId="4653D894" w14:textId="77777777" w:rsidTr="00ED6BC6">
        <w:trPr>
          <w:jc w:val="center"/>
        </w:trPr>
        <w:tc>
          <w:tcPr>
            <w:tcW w:w="3178" w:type="dxa"/>
          </w:tcPr>
          <w:p w14:paraId="2F3CCA24" w14:textId="77777777" w:rsidR="007C4BB4" w:rsidRDefault="007C4BB4" w:rsidP="007C4BB4">
            <w:pPr>
              <w:pStyle w:val="TAL"/>
            </w:pPr>
            <w:r w:rsidRPr="00D276BF">
              <w:t>AmfEventSubscription</w:t>
            </w:r>
          </w:p>
        </w:tc>
        <w:tc>
          <w:tcPr>
            <w:tcW w:w="2078" w:type="dxa"/>
          </w:tcPr>
          <w:p w14:paraId="4A239B26" w14:textId="7EB0B0F3" w:rsidR="007C4BB4" w:rsidRDefault="007C4BB4" w:rsidP="007C4BB4">
            <w:pPr>
              <w:pStyle w:val="TAL"/>
            </w:pPr>
            <w:r>
              <w:t>3GPP TS 29.518 </w:t>
            </w:r>
            <w:r w:rsidR="005E7502">
              <w:t>[18]</w:t>
            </w:r>
          </w:p>
        </w:tc>
        <w:tc>
          <w:tcPr>
            <w:tcW w:w="2435" w:type="dxa"/>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Pr>
          <w:p w14:paraId="54C28ACE" w14:textId="77777777" w:rsidR="007C4BB4" w:rsidRDefault="007C4BB4" w:rsidP="007C4BB4">
            <w:pPr>
              <w:pStyle w:val="TAL"/>
              <w:rPr>
                <w:rFonts w:cs="Arial"/>
                <w:szCs w:val="18"/>
              </w:rPr>
            </w:pPr>
          </w:p>
        </w:tc>
      </w:tr>
      <w:tr w:rsidR="007C4BB4" w14:paraId="30FB21C9" w14:textId="77777777" w:rsidTr="00ED6BC6">
        <w:trPr>
          <w:jc w:val="center"/>
        </w:trPr>
        <w:tc>
          <w:tcPr>
            <w:tcW w:w="3178" w:type="dxa"/>
          </w:tcPr>
          <w:p w14:paraId="19A87425" w14:textId="77777777" w:rsidR="007C4BB4" w:rsidRDefault="007C4BB4" w:rsidP="007C4BB4">
            <w:pPr>
              <w:pStyle w:val="TAL"/>
            </w:pPr>
            <w:r w:rsidRPr="00D276BF">
              <w:t>EeSubscription</w:t>
            </w:r>
          </w:p>
        </w:tc>
        <w:tc>
          <w:tcPr>
            <w:tcW w:w="2078" w:type="dxa"/>
          </w:tcPr>
          <w:p w14:paraId="6E7C62C4" w14:textId="444F8355" w:rsidR="007C4BB4" w:rsidRDefault="007C4BB4" w:rsidP="007C4BB4">
            <w:pPr>
              <w:pStyle w:val="TAL"/>
            </w:pPr>
            <w:r>
              <w:t>3GPP TS 29.503 </w:t>
            </w:r>
            <w:r w:rsidR="005E7502">
              <w:t>[19]</w:t>
            </w:r>
          </w:p>
        </w:tc>
        <w:tc>
          <w:tcPr>
            <w:tcW w:w="2435" w:type="dxa"/>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Pr>
          <w:p w14:paraId="724DE29A" w14:textId="77777777" w:rsidR="007C4BB4" w:rsidRDefault="007C4BB4" w:rsidP="007C4BB4">
            <w:pPr>
              <w:pStyle w:val="TAL"/>
              <w:rPr>
                <w:rFonts w:cs="Arial"/>
                <w:szCs w:val="18"/>
              </w:rPr>
            </w:pPr>
          </w:p>
        </w:tc>
      </w:tr>
      <w:tr w:rsidR="005447B1" w14:paraId="10C00FE4" w14:textId="77777777" w:rsidTr="00ED6BC6">
        <w:trPr>
          <w:jc w:val="center"/>
        </w:trPr>
        <w:tc>
          <w:tcPr>
            <w:tcW w:w="3178" w:type="dxa"/>
          </w:tcPr>
          <w:p w14:paraId="6D75A4EB" w14:textId="560B88B4" w:rsidR="005447B1" w:rsidRPr="00D276BF" w:rsidRDefault="005447B1" w:rsidP="005447B1">
            <w:pPr>
              <w:pStyle w:val="TAL"/>
            </w:pPr>
            <w:r>
              <w:rPr>
                <w:rFonts w:hint="eastAsia"/>
              </w:rPr>
              <w:t>F</w:t>
            </w:r>
            <w:r>
              <w:t>etchInstruction</w:t>
            </w:r>
          </w:p>
        </w:tc>
        <w:tc>
          <w:tcPr>
            <w:tcW w:w="2078" w:type="dxa"/>
          </w:tcPr>
          <w:p w14:paraId="5544C68D" w14:textId="7E34DA34" w:rsidR="005447B1" w:rsidDel="001F1A2F" w:rsidRDefault="00F97644" w:rsidP="005447B1">
            <w:pPr>
              <w:pStyle w:val="TAL"/>
            </w:pPr>
            <w:r>
              <w:t>3GPP </w:t>
            </w:r>
            <w:r w:rsidR="005447B1">
              <w:t>TS 29.576 [24]</w:t>
            </w:r>
          </w:p>
        </w:tc>
        <w:tc>
          <w:tcPr>
            <w:tcW w:w="2435" w:type="dxa"/>
          </w:tcPr>
          <w:p w14:paraId="4A8200BD" w14:textId="6B440464" w:rsidR="005447B1" w:rsidRDefault="005447B1" w:rsidP="005447B1">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7863339D" w14:textId="77777777" w:rsidR="005447B1" w:rsidRDefault="005447B1" w:rsidP="005447B1">
            <w:pPr>
              <w:pStyle w:val="TAL"/>
              <w:rPr>
                <w:rFonts w:cs="Arial"/>
                <w:szCs w:val="18"/>
              </w:rPr>
            </w:pPr>
          </w:p>
        </w:tc>
      </w:tr>
      <w:tr w:rsidR="007C4BB4" w14:paraId="12F6255D" w14:textId="77777777" w:rsidTr="00ED6BC6">
        <w:trPr>
          <w:jc w:val="center"/>
        </w:trPr>
        <w:tc>
          <w:tcPr>
            <w:tcW w:w="3178" w:type="dxa"/>
          </w:tcPr>
          <w:p w14:paraId="2D4BEEF7" w14:textId="77777777" w:rsidR="007C4BB4" w:rsidRDefault="007C4BB4" w:rsidP="007C4BB4">
            <w:pPr>
              <w:pStyle w:val="TAL"/>
            </w:pPr>
            <w:r>
              <w:t>FormattingInstruction</w:t>
            </w:r>
          </w:p>
        </w:tc>
        <w:tc>
          <w:tcPr>
            <w:tcW w:w="2078" w:type="dxa"/>
          </w:tcPr>
          <w:p w14:paraId="551B567E" w14:textId="034C9F72" w:rsidR="007C4BB4" w:rsidRDefault="007C4BB4" w:rsidP="007C4BB4">
            <w:pPr>
              <w:pStyle w:val="TAL"/>
            </w:pPr>
            <w:r>
              <w:t>3GPP TS 29.574 </w:t>
            </w:r>
            <w:r w:rsidR="005E7502">
              <w:t>[23]</w:t>
            </w:r>
          </w:p>
        </w:tc>
        <w:tc>
          <w:tcPr>
            <w:tcW w:w="2435" w:type="dxa"/>
          </w:tcPr>
          <w:p w14:paraId="14D1F4AC" w14:textId="77777777" w:rsidR="007C4BB4" w:rsidRDefault="007C4BB4" w:rsidP="007C4BB4">
            <w:pPr>
              <w:pStyle w:val="TAL"/>
              <w:rPr>
                <w:rFonts w:cs="Arial"/>
                <w:szCs w:val="18"/>
              </w:rPr>
            </w:pPr>
            <w:r>
              <w:rPr>
                <w:lang w:eastAsia="zh-CN"/>
              </w:rPr>
              <w:t>DCCF formatting Instructions.</w:t>
            </w:r>
          </w:p>
        </w:tc>
        <w:tc>
          <w:tcPr>
            <w:tcW w:w="1733" w:type="dxa"/>
          </w:tcPr>
          <w:p w14:paraId="55A4163E" w14:textId="77777777" w:rsidR="007C4BB4" w:rsidRDefault="007C4BB4" w:rsidP="007C4BB4">
            <w:pPr>
              <w:pStyle w:val="TAL"/>
              <w:rPr>
                <w:rFonts w:cs="Arial"/>
                <w:szCs w:val="18"/>
              </w:rPr>
            </w:pPr>
          </w:p>
        </w:tc>
      </w:tr>
      <w:tr w:rsidR="007C4BB4" w14:paraId="74A6855B" w14:textId="77777777" w:rsidTr="00ED6BC6">
        <w:trPr>
          <w:jc w:val="center"/>
        </w:trPr>
        <w:tc>
          <w:tcPr>
            <w:tcW w:w="3178" w:type="dxa"/>
          </w:tcPr>
          <w:p w14:paraId="0804164A" w14:textId="77777777" w:rsidR="007C4BB4" w:rsidRDefault="007C4BB4" w:rsidP="007C4BB4">
            <w:pPr>
              <w:pStyle w:val="TAL"/>
            </w:pPr>
            <w:r w:rsidRPr="003D3AE0">
              <w:t>MonitoringReport</w:t>
            </w:r>
          </w:p>
        </w:tc>
        <w:tc>
          <w:tcPr>
            <w:tcW w:w="2078" w:type="dxa"/>
          </w:tcPr>
          <w:p w14:paraId="1FD7BC86" w14:textId="3F59A878" w:rsidR="007C4BB4" w:rsidRDefault="007C4BB4" w:rsidP="007C4BB4">
            <w:pPr>
              <w:pStyle w:val="TAL"/>
            </w:pPr>
            <w:r>
              <w:t>3GPP TS 29.503 </w:t>
            </w:r>
            <w:r w:rsidR="005E7502">
              <w:t>[19]</w:t>
            </w:r>
          </w:p>
        </w:tc>
        <w:tc>
          <w:tcPr>
            <w:tcW w:w="2435" w:type="dxa"/>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Pr>
          <w:p w14:paraId="5E5B6E62" w14:textId="77777777" w:rsidR="007C4BB4" w:rsidRDefault="007C4BB4" w:rsidP="007C4BB4">
            <w:pPr>
              <w:pStyle w:val="TAL"/>
              <w:rPr>
                <w:rFonts w:cs="Arial"/>
                <w:szCs w:val="18"/>
              </w:rPr>
            </w:pPr>
          </w:p>
        </w:tc>
      </w:tr>
      <w:tr w:rsidR="007C4BB4" w14:paraId="4BBFE26E" w14:textId="77777777" w:rsidTr="00ED6BC6">
        <w:trPr>
          <w:jc w:val="center"/>
        </w:trPr>
        <w:tc>
          <w:tcPr>
            <w:tcW w:w="3178" w:type="dxa"/>
          </w:tcPr>
          <w:p w14:paraId="3356F982" w14:textId="77777777" w:rsidR="007C4BB4" w:rsidRDefault="007C4BB4" w:rsidP="007C4BB4">
            <w:pPr>
              <w:pStyle w:val="TAL"/>
            </w:pPr>
            <w:r w:rsidRPr="003D3AE0">
              <w:t>NefEventExposureNotif</w:t>
            </w:r>
          </w:p>
        </w:tc>
        <w:tc>
          <w:tcPr>
            <w:tcW w:w="2078" w:type="dxa"/>
          </w:tcPr>
          <w:p w14:paraId="2AAEB709" w14:textId="350A9540" w:rsidR="007C4BB4" w:rsidRDefault="007C4BB4" w:rsidP="007C4BB4">
            <w:pPr>
              <w:pStyle w:val="TAL"/>
            </w:pPr>
            <w:r w:rsidRPr="00F07117">
              <w:t>3GPP TS 29.5</w:t>
            </w:r>
            <w:r>
              <w:t>91</w:t>
            </w:r>
            <w:r w:rsidRPr="00F07117">
              <w:t> </w:t>
            </w:r>
            <w:r w:rsidR="005E7502">
              <w:t>[21]</w:t>
            </w:r>
          </w:p>
        </w:tc>
        <w:tc>
          <w:tcPr>
            <w:tcW w:w="2435" w:type="dxa"/>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Pr>
          <w:p w14:paraId="1211B0FF" w14:textId="77777777" w:rsidR="007C4BB4" w:rsidRDefault="007C4BB4" w:rsidP="007C4BB4">
            <w:pPr>
              <w:pStyle w:val="TAL"/>
              <w:rPr>
                <w:rFonts w:cs="Arial"/>
                <w:szCs w:val="18"/>
              </w:rPr>
            </w:pPr>
          </w:p>
        </w:tc>
      </w:tr>
      <w:tr w:rsidR="007C4BB4" w14:paraId="63333077" w14:textId="77777777" w:rsidTr="00ED6BC6">
        <w:trPr>
          <w:jc w:val="center"/>
        </w:trPr>
        <w:tc>
          <w:tcPr>
            <w:tcW w:w="3178" w:type="dxa"/>
          </w:tcPr>
          <w:p w14:paraId="1B5E6DDB" w14:textId="77777777" w:rsidR="007C4BB4" w:rsidRDefault="007C4BB4" w:rsidP="007C4BB4">
            <w:pPr>
              <w:pStyle w:val="TAL"/>
            </w:pPr>
            <w:r w:rsidRPr="002A3F7A">
              <w:t>NefEventExposureSubsc</w:t>
            </w:r>
          </w:p>
        </w:tc>
        <w:tc>
          <w:tcPr>
            <w:tcW w:w="2078" w:type="dxa"/>
          </w:tcPr>
          <w:p w14:paraId="10A92083" w14:textId="5DB02C88" w:rsidR="007C4BB4" w:rsidRDefault="007C4BB4" w:rsidP="007C4BB4">
            <w:pPr>
              <w:pStyle w:val="TAL"/>
            </w:pPr>
            <w:r w:rsidRPr="00F07117">
              <w:t>3GPP TS 29.5</w:t>
            </w:r>
            <w:r>
              <w:t>91</w:t>
            </w:r>
            <w:r w:rsidRPr="00F07117">
              <w:t> </w:t>
            </w:r>
            <w:r w:rsidR="005E7502">
              <w:t>[21]</w:t>
            </w:r>
          </w:p>
        </w:tc>
        <w:tc>
          <w:tcPr>
            <w:tcW w:w="2435" w:type="dxa"/>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Pr>
          <w:p w14:paraId="12946D56" w14:textId="77777777" w:rsidR="007C4BB4" w:rsidRDefault="007C4BB4" w:rsidP="007C4BB4">
            <w:pPr>
              <w:pStyle w:val="TAL"/>
              <w:rPr>
                <w:rFonts w:cs="Arial"/>
                <w:szCs w:val="18"/>
              </w:rPr>
            </w:pPr>
          </w:p>
        </w:tc>
      </w:tr>
      <w:tr w:rsidR="007C4BB4" w14:paraId="45D8DF6A" w14:textId="77777777" w:rsidTr="00ED6BC6">
        <w:trPr>
          <w:jc w:val="center"/>
        </w:trPr>
        <w:tc>
          <w:tcPr>
            <w:tcW w:w="3178" w:type="dxa"/>
          </w:tcPr>
          <w:p w14:paraId="3DD73639" w14:textId="77777777" w:rsidR="007C4BB4" w:rsidRDefault="007C4BB4" w:rsidP="007C4BB4">
            <w:pPr>
              <w:pStyle w:val="TAL"/>
            </w:pPr>
            <w:r>
              <w:t>NfInstanceId</w:t>
            </w:r>
          </w:p>
        </w:tc>
        <w:tc>
          <w:tcPr>
            <w:tcW w:w="2078" w:type="dxa"/>
          </w:tcPr>
          <w:p w14:paraId="0447FF41" w14:textId="0D2B4B94" w:rsidR="007C4BB4" w:rsidRDefault="007C4BB4" w:rsidP="007C4BB4">
            <w:pPr>
              <w:pStyle w:val="TAL"/>
            </w:pPr>
            <w:r>
              <w:t>3GPP TS 29.571 </w:t>
            </w:r>
            <w:r w:rsidR="005E7502">
              <w:t>[16]</w:t>
            </w:r>
          </w:p>
        </w:tc>
        <w:tc>
          <w:tcPr>
            <w:tcW w:w="2435" w:type="dxa"/>
          </w:tcPr>
          <w:p w14:paraId="59180C38" w14:textId="77777777" w:rsidR="007C4BB4" w:rsidRDefault="007C4BB4" w:rsidP="007C4BB4">
            <w:pPr>
              <w:pStyle w:val="TAL"/>
              <w:rPr>
                <w:rFonts w:cs="Arial"/>
                <w:szCs w:val="18"/>
              </w:rPr>
            </w:pPr>
            <w:r>
              <w:rPr>
                <w:rFonts w:cs="Arial"/>
                <w:szCs w:val="18"/>
              </w:rPr>
              <w:t>NF instance identifier.</w:t>
            </w:r>
          </w:p>
        </w:tc>
        <w:tc>
          <w:tcPr>
            <w:tcW w:w="1733" w:type="dxa"/>
          </w:tcPr>
          <w:p w14:paraId="0A99B59C" w14:textId="77777777" w:rsidR="007C4BB4" w:rsidRDefault="007C4BB4" w:rsidP="007C4BB4">
            <w:pPr>
              <w:pStyle w:val="TAL"/>
              <w:rPr>
                <w:rFonts w:cs="Arial"/>
                <w:szCs w:val="18"/>
              </w:rPr>
            </w:pPr>
          </w:p>
        </w:tc>
      </w:tr>
      <w:tr w:rsidR="007C4BB4" w14:paraId="082EFF5F" w14:textId="77777777" w:rsidTr="00ED6BC6">
        <w:trPr>
          <w:jc w:val="center"/>
        </w:trPr>
        <w:tc>
          <w:tcPr>
            <w:tcW w:w="3178" w:type="dxa"/>
          </w:tcPr>
          <w:p w14:paraId="2BFFB2C3" w14:textId="77777777" w:rsidR="007C4BB4" w:rsidRDefault="007C4BB4" w:rsidP="007C4BB4">
            <w:pPr>
              <w:pStyle w:val="TAL"/>
            </w:pPr>
            <w:r>
              <w:t>NfSetId</w:t>
            </w:r>
          </w:p>
        </w:tc>
        <w:tc>
          <w:tcPr>
            <w:tcW w:w="2078" w:type="dxa"/>
          </w:tcPr>
          <w:p w14:paraId="0B79A0BC" w14:textId="5DBCC538" w:rsidR="007C4BB4" w:rsidRDefault="007C4BB4" w:rsidP="007C4BB4">
            <w:pPr>
              <w:pStyle w:val="TAL"/>
            </w:pPr>
            <w:r>
              <w:t>3GPP TS 29.571 </w:t>
            </w:r>
            <w:r w:rsidR="005E7502">
              <w:t>[16]</w:t>
            </w:r>
          </w:p>
        </w:tc>
        <w:tc>
          <w:tcPr>
            <w:tcW w:w="2435" w:type="dxa"/>
          </w:tcPr>
          <w:p w14:paraId="5418011F" w14:textId="77777777" w:rsidR="007C4BB4" w:rsidRDefault="007C4BB4" w:rsidP="007C4BB4">
            <w:pPr>
              <w:pStyle w:val="TAL"/>
              <w:rPr>
                <w:rFonts w:cs="Arial"/>
                <w:szCs w:val="18"/>
              </w:rPr>
            </w:pPr>
            <w:r>
              <w:rPr>
                <w:rFonts w:cs="Arial"/>
                <w:szCs w:val="18"/>
              </w:rPr>
              <w:t>NF set identifier.</w:t>
            </w:r>
          </w:p>
        </w:tc>
        <w:tc>
          <w:tcPr>
            <w:tcW w:w="1733" w:type="dxa"/>
          </w:tcPr>
          <w:p w14:paraId="37EFDE46" w14:textId="77777777" w:rsidR="007C4BB4" w:rsidRDefault="007C4BB4" w:rsidP="007C4BB4">
            <w:pPr>
              <w:pStyle w:val="TAL"/>
              <w:rPr>
                <w:rFonts w:cs="Arial"/>
                <w:szCs w:val="18"/>
              </w:rPr>
            </w:pPr>
          </w:p>
        </w:tc>
      </w:tr>
      <w:tr w:rsidR="007C4BB4" w14:paraId="07F06B45" w14:textId="77777777" w:rsidTr="00ED6BC6">
        <w:trPr>
          <w:jc w:val="center"/>
        </w:trPr>
        <w:tc>
          <w:tcPr>
            <w:tcW w:w="3178" w:type="dxa"/>
          </w:tcPr>
          <w:p w14:paraId="0E078E1F" w14:textId="77777777" w:rsidR="007C4BB4" w:rsidRDefault="007C4BB4" w:rsidP="007C4BB4">
            <w:pPr>
              <w:pStyle w:val="TAL"/>
            </w:pPr>
            <w:r>
              <w:t>NnwdafEventsSubscription</w:t>
            </w:r>
          </w:p>
        </w:tc>
        <w:tc>
          <w:tcPr>
            <w:tcW w:w="2078" w:type="dxa"/>
          </w:tcPr>
          <w:p w14:paraId="52E3EDFD" w14:textId="38A08141" w:rsidR="007C4BB4" w:rsidRDefault="007C4BB4" w:rsidP="007C4BB4">
            <w:pPr>
              <w:pStyle w:val="TAL"/>
            </w:pPr>
            <w:r w:rsidRPr="00F07117">
              <w:t>3GPP TS 29.520 </w:t>
            </w:r>
            <w:r w:rsidR="005E7502">
              <w:t>[15]</w:t>
            </w:r>
          </w:p>
        </w:tc>
        <w:tc>
          <w:tcPr>
            <w:tcW w:w="2435" w:type="dxa"/>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Pr>
          <w:p w14:paraId="334F655D" w14:textId="77777777" w:rsidR="007C4BB4" w:rsidRDefault="007C4BB4" w:rsidP="007C4BB4">
            <w:pPr>
              <w:pStyle w:val="TAL"/>
              <w:rPr>
                <w:rFonts w:cs="Arial"/>
                <w:szCs w:val="18"/>
              </w:rPr>
            </w:pPr>
          </w:p>
        </w:tc>
      </w:tr>
      <w:tr w:rsidR="007C4BB4" w14:paraId="4FEA472E" w14:textId="77777777" w:rsidTr="00ED6BC6">
        <w:trPr>
          <w:jc w:val="center"/>
        </w:trPr>
        <w:tc>
          <w:tcPr>
            <w:tcW w:w="3178" w:type="dxa"/>
          </w:tcPr>
          <w:p w14:paraId="2D4FD84F" w14:textId="77777777" w:rsidR="007C4BB4" w:rsidRDefault="007C4BB4" w:rsidP="007C4BB4">
            <w:pPr>
              <w:pStyle w:val="TAL"/>
            </w:pPr>
            <w:r>
              <w:t>NnwdafEventsSubscriptionNotification</w:t>
            </w:r>
          </w:p>
        </w:tc>
        <w:tc>
          <w:tcPr>
            <w:tcW w:w="2078" w:type="dxa"/>
          </w:tcPr>
          <w:p w14:paraId="6B2A28E9" w14:textId="67810CA6" w:rsidR="007C4BB4" w:rsidRDefault="007C4BB4" w:rsidP="007C4BB4">
            <w:pPr>
              <w:pStyle w:val="TAL"/>
            </w:pPr>
            <w:r w:rsidRPr="00F07117">
              <w:t>3GPP TS 29.520 </w:t>
            </w:r>
            <w:r w:rsidR="005E7502">
              <w:t>[15]</w:t>
            </w:r>
          </w:p>
        </w:tc>
        <w:tc>
          <w:tcPr>
            <w:tcW w:w="2435" w:type="dxa"/>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Pr>
          <w:p w14:paraId="323254C1" w14:textId="77777777" w:rsidR="007C4BB4" w:rsidRDefault="007C4BB4" w:rsidP="007C4BB4">
            <w:pPr>
              <w:pStyle w:val="TAL"/>
              <w:rPr>
                <w:rFonts w:cs="Arial"/>
                <w:szCs w:val="18"/>
              </w:rPr>
            </w:pPr>
          </w:p>
        </w:tc>
      </w:tr>
      <w:tr w:rsidR="007C4BB4" w14:paraId="28A1F05C" w14:textId="77777777" w:rsidTr="00ED6BC6">
        <w:trPr>
          <w:jc w:val="center"/>
        </w:trPr>
        <w:tc>
          <w:tcPr>
            <w:tcW w:w="3178" w:type="dxa"/>
          </w:tcPr>
          <w:p w14:paraId="69B98C18" w14:textId="77777777" w:rsidR="007C4BB4" w:rsidRDefault="007C4BB4" w:rsidP="007C4BB4">
            <w:pPr>
              <w:pStyle w:val="TAL"/>
            </w:pPr>
            <w:r w:rsidRPr="00D54FE4">
              <w:t>NsmfEventExposure</w:t>
            </w:r>
          </w:p>
        </w:tc>
        <w:tc>
          <w:tcPr>
            <w:tcW w:w="2078" w:type="dxa"/>
          </w:tcPr>
          <w:p w14:paraId="0E407380" w14:textId="0EE6BA9B" w:rsidR="007C4BB4" w:rsidRDefault="007C4BB4" w:rsidP="007C4BB4">
            <w:pPr>
              <w:pStyle w:val="TAL"/>
            </w:pPr>
            <w:r>
              <w:t>3GPP TS 29.508 </w:t>
            </w:r>
            <w:r w:rsidR="005E7502">
              <w:t>[17]</w:t>
            </w:r>
          </w:p>
        </w:tc>
        <w:tc>
          <w:tcPr>
            <w:tcW w:w="2435" w:type="dxa"/>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Pr>
          <w:p w14:paraId="459CBA40" w14:textId="77777777" w:rsidR="007C4BB4" w:rsidRDefault="007C4BB4" w:rsidP="007C4BB4">
            <w:pPr>
              <w:pStyle w:val="TAL"/>
              <w:rPr>
                <w:rFonts w:cs="Arial"/>
                <w:szCs w:val="18"/>
              </w:rPr>
            </w:pPr>
          </w:p>
        </w:tc>
      </w:tr>
      <w:tr w:rsidR="007C4BB4" w14:paraId="32625EB0" w14:textId="77777777" w:rsidTr="00ED6BC6">
        <w:trPr>
          <w:jc w:val="center"/>
        </w:trPr>
        <w:tc>
          <w:tcPr>
            <w:tcW w:w="3178" w:type="dxa"/>
          </w:tcPr>
          <w:p w14:paraId="678EBB5B" w14:textId="77777777" w:rsidR="007C4BB4" w:rsidRDefault="007C4BB4" w:rsidP="007C4BB4">
            <w:pPr>
              <w:pStyle w:val="TAL"/>
            </w:pPr>
            <w:r w:rsidRPr="003D3AE0">
              <w:t>NsmfEventExposureNotification</w:t>
            </w:r>
          </w:p>
        </w:tc>
        <w:tc>
          <w:tcPr>
            <w:tcW w:w="2078" w:type="dxa"/>
          </w:tcPr>
          <w:p w14:paraId="69B68C44" w14:textId="07B28E28" w:rsidR="007C4BB4" w:rsidRDefault="007C4BB4" w:rsidP="007C4BB4">
            <w:pPr>
              <w:pStyle w:val="TAL"/>
            </w:pPr>
            <w:r>
              <w:t>3GPP TS 29.508 </w:t>
            </w:r>
            <w:r w:rsidR="005E7502">
              <w:t>[17]</w:t>
            </w:r>
          </w:p>
        </w:tc>
        <w:tc>
          <w:tcPr>
            <w:tcW w:w="2435" w:type="dxa"/>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Pr>
          <w:p w14:paraId="1924C33B" w14:textId="77777777" w:rsidR="007C4BB4" w:rsidRDefault="007C4BB4" w:rsidP="007C4BB4">
            <w:pPr>
              <w:pStyle w:val="TAL"/>
              <w:rPr>
                <w:rFonts w:cs="Arial"/>
                <w:szCs w:val="18"/>
              </w:rPr>
            </w:pPr>
          </w:p>
        </w:tc>
      </w:tr>
      <w:tr w:rsidR="007C4BB4" w14:paraId="51FAF108" w14:textId="77777777" w:rsidTr="00ED6BC6">
        <w:trPr>
          <w:jc w:val="center"/>
        </w:trPr>
        <w:tc>
          <w:tcPr>
            <w:tcW w:w="3178" w:type="dxa"/>
          </w:tcPr>
          <w:p w14:paraId="02D75EE2" w14:textId="77777777" w:rsidR="007C4BB4" w:rsidRDefault="007C4BB4" w:rsidP="007C4BB4">
            <w:pPr>
              <w:pStyle w:val="TAL"/>
            </w:pPr>
            <w:r>
              <w:t>ProcessingInstruction</w:t>
            </w:r>
          </w:p>
        </w:tc>
        <w:tc>
          <w:tcPr>
            <w:tcW w:w="2078" w:type="dxa"/>
          </w:tcPr>
          <w:p w14:paraId="1B5FA885" w14:textId="2A80ECDA" w:rsidR="007C4BB4" w:rsidRDefault="007C4BB4" w:rsidP="007C4BB4">
            <w:pPr>
              <w:pStyle w:val="TAL"/>
            </w:pPr>
            <w:r>
              <w:t>3GPP TS 29.574 </w:t>
            </w:r>
            <w:r w:rsidR="005E7502">
              <w:t>[23]</w:t>
            </w:r>
          </w:p>
        </w:tc>
        <w:tc>
          <w:tcPr>
            <w:tcW w:w="2435" w:type="dxa"/>
          </w:tcPr>
          <w:p w14:paraId="3FD0B46F" w14:textId="77777777" w:rsidR="007C4BB4" w:rsidRDefault="007C4BB4" w:rsidP="007C4BB4">
            <w:pPr>
              <w:pStyle w:val="TAL"/>
              <w:rPr>
                <w:rFonts w:cs="Arial"/>
                <w:szCs w:val="18"/>
              </w:rPr>
            </w:pPr>
            <w:r>
              <w:rPr>
                <w:lang w:eastAsia="zh-CN"/>
              </w:rPr>
              <w:t>DCCF processing Instructions.</w:t>
            </w:r>
          </w:p>
        </w:tc>
        <w:tc>
          <w:tcPr>
            <w:tcW w:w="1733" w:type="dxa"/>
          </w:tcPr>
          <w:p w14:paraId="44A6E70F" w14:textId="77777777" w:rsidR="007C4BB4" w:rsidRDefault="007C4BB4" w:rsidP="007C4BB4">
            <w:pPr>
              <w:pStyle w:val="TAL"/>
              <w:rPr>
                <w:rFonts w:cs="Arial"/>
                <w:szCs w:val="18"/>
              </w:rPr>
            </w:pPr>
          </w:p>
        </w:tc>
      </w:tr>
      <w:tr w:rsidR="007C4BB4" w14:paraId="1F8AFA6E" w14:textId="77777777" w:rsidTr="00ED6BC6">
        <w:trPr>
          <w:jc w:val="center"/>
        </w:trPr>
        <w:tc>
          <w:tcPr>
            <w:tcW w:w="3178" w:type="dxa"/>
          </w:tcPr>
          <w:p w14:paraId="22FD9DCB" w14:textId="77777777" w:rsidR="007C4BB4" w:rsidRDefault="007C4BB4" w:rsidP="007C4BB4">
            <w:pPr>
              <w:pStyle w:val="TAL"/>
            </w:pPr>
            <w:r w:rsidRPr="00735F10">
              <w:t>TimeWindow</w:t>
            </w:r>
          </w:p>
        </w:tc>
        <w:tc>
          <w:tcPr>
            <w:tcW w:w="2078" w:type="dxa"/>
          </w:tcPr>
          <w:p w14:paraId="769B3F12" w14:textId="617D4E32" w:rsidR="007C4BB4" w:rsidRDefault="007C4BB4" w:rsidP="007C4BB4">
            <w:pPr>
              <w:pStyle w:val="TAL"/>
            </w:pPr>
            <w:r>
              <w:t>3GPP TS 29.122 </w:t>
            </w:r>
            <w:r w:rsidR="005E7502">
              <w:t>[22]</w:t>
            </w:r>
          </w:p>
        </w:tc>
        <w:tc>
          <w:tcPr>
            <w:tcW w:w="2435" w:type="dxa"/>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Pr>
          <w:p w14:paraId="03C45F5C" w14:textId="77777777" w:rsidR="007C4BB4" w:rsidRDefault="007C4BB4" w:rsidP="007C4BB4">
            <w:pPr>
              <w:pStyle w:val="TAL"/>
              <w:rPr>
                <w:rFonts w:cs="Arial"/>
                <w:szCs w:val="18"/>
              </w:rPr>
            </w:pPr>
          </w:p>
        </w:tc>
      </w:tr>
      <w:tr w:rsidR="007C4BB4" w14:paraId="6A7930CC" w14:textId="77777777" w:rsidTr="00ED6BC6">
        <w:trPr>
          <w:jc w:val="center"/>
        </w:trPr>
        <w:tc>
          <w:tcPr>
            <w:tcW w:w="3178" w:type="dxa"/>
          </w:tcPr>
          <w:p w14:paraId="51E41A6E" w14:textId="77777777" w:rsidR="007C4BB4" w:rsidRDefault="007C4BB4" w:rsidP="007C4BB4">
            <w:pPr>
              <w:pStyle w:val="TAL"/>
            </w:pPr>
            <w:r>
              <w:t>Uri</w:t>
            </w:r>
          </w:p>
        </w:tc>
        <w:tc>
          <w:tcPr>
            <w:tcW w:w="2078" w:type="dxa"/>
          </w:tcPr>
          <w:p w14:paraId="36D6D5E3" w14:textId="25F3C225" w:rsidR="007C4BB4" w:rsidRDefault="007C4BB4" w:rsidP="007C4BB4">
            <w:pPr>
              <w:pStyle w:val="TAL"/>
            </w:pPr>
            <w:r>
              <w:t>3GPP TS 29.571 </w:t>
            </w:r>
            <w:r w:rsidR="005E7502">
              <w:t>[16]</w:t>
            </w:r>
          </w:p>
        </w:tc>
        <w:tc>
          <w:tcPr>
            <w:tcW w:w="2435" w:type="dxa"/>
          </w:tcPr>
          <w:p w14:paraId="6AD83CD4" w14:textId="77777777" w:rsidR="007C4BB4" w:rsidRDefault="007C4BB4" w:rsidP="007C4BB4">
            <w:pPr>
              <w:pStyle w:val="TAL"/>
              <w:rPr>
                <w:rFonts w:cs="Arial"/>
                <w:szCs w:val="18"/>
              </w:rPr>
            </w:pPr>
            <w:r>
              <w:rPr>
                <w:rFonts w:cs="Arial"/>
                <w:szCs w:val="18"/>
              </w:rPr>
              <w:t>URI.</w:t>
            </w:r>
          </w:p>
        </w:tc>
        <w:tc>
          <w:tcPr>
            <w:tcW w:w="1733" w:type="dxa"/>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0"/>
        <w:rPr>
          <w:lang w:val="en-US"/>
        </w:rPr>
      </w:pPr>
      <w:bookmarkStart w:id="926" w:name="_Toc72766474"/>
      <w:bookmarkStart w:id="927" w:name="_Toc72767041"/>
      <w:bookmarkStart w:id="928" w:name="_Toc73042493"/>
      <w:bookmarkStart w:id="929" w:name="_Toc81242837"/>
      <w:bookmarkStart w:id="930" w:name="_Toc89426620"/>
      <w:bookmarkStart w:id="931" w:name="_Toc94020405"/>
      <w:bookmarkStart w:id="932" w:name="_Toc97034939"/>
      <w:bookmarkStart w:id="933" w:name="_Toc97037815"/>
      <w:bookmarkStart w:id="934" w:name="_Toc100940024"/>
      <w:bookmarkStart w:id="935" w:name="_Toc104546890"/>
      <w:r>
        <w:rPr>
          <w:lang w:val="en-US"/>
        </w:rPr>
        <w:t>5.1.6.2</w:t>
      </w:r>
      <w:r>
        <w:rPr>
          <w:lang w:val="en-US"/>
        </w:rPr>
        <w:tab/>
        <w:t>Structured data types</w:t>
      </w:r>
      <w:bookmarkEnd w:id="926"/>
      <w:bookmarkEnd w:id="927"/>
      <w:bookmarkEnd w:id="928"/>
      <w:bookmarkEnd w:id="929"/>
      <w:bookmarkEnd w:id="930"/>
      <w:bookmarkEnd w:id="931"/>
      <w:bookmarkEnd w:id="932"/>
      <w:bookmarkEnd w:id="933"/>
      <w:bookmarkEnd w:id="934"/>
      <w:bookmarkEnd w:id="935"/>
    </w:p>
    <w:p w14:paraId="192D8882" w14:textId="77777777" w:rsidR="00876C3C" w:rsidRDefault="00A10542">
      <w:pPr>
        <w:pStyle w:val="5"/>
      </w:pPr>
      <w:bookmarkStart w:id="936" w:name="_Toc72766475"/>
      <w:bookmarkStart w:id="937" w:name="_Toc72767042"/>
      <w:bookmarkStart w:id="938" w:name="_Toc73042494"/>
      <w:bookmarkStart w:id="939" w:name="_Toc81242838"/>
      <w:bookmarkStart w:id="940" w:name="_Toc89426621"/>
      <w:bookmarkStart w:id="941" w:name="_Toc94020406"/>
      <w:bookmarkStart w:id="942" w:name="_Toc97034940"/>
      <w:bookmarkStart w:id="943" w:name="_Toc97037816"/>
      <w:bookmarkStart w:id="944" w:name="_Toc100940025"/>
      <w:bookmarkStart w:id="945" w:name="_Toc104546891"/>
      <w:r>
        <w:t>5.1.6.2.1</w:t>
      </w:r>
      <w:r>
        <w:tab/>
        <w:t>Introduction</w:t>
      </w:r>
      <w:bookmarkEnd w:id="936"/>
      <w:bookmarkEnd w:id="937"/>
      <w:bookmarkEnd w:id="938"/>
      <w:bookmarkEnd w:id="939"/>
      <w:bookmarkEnd w:id="940"/>
      <w:bookmarkEnd w:id="941"/>
      <w:bookmarkEnd w:id="942"/>
      <w:bookmarkEnd w:id="943"/>
      <w:bookmarkEnd w:id="944"/>
      <w:bookmarkEnd w:id="945"/>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946" w:name="_Toc72766476"/>
      <w:bookmarkStart w:id="947" w:name="_Toc72767043"/>
      <w:bookmarkStart w:id="948" w:name="_Toc73042495"/>
      <w:bookmarkStart w:id="949" w:name="_Toc81242839"/>
      <w:bookmarkStart w:id="950" w:name="_Toc89426622"/>
      <w:bookmarkStart w:id="951" w:name="_Toc94020407"/>
      <w:bookmarkStart w:id="952" w:name="_Toc97034941"/>
      <w:bookmarkStart w:id="953" w:name="_Toc97037817"/>
      <w:bookmarkStart w:id="954" w:name="_Toc100940026"/>
      <w:bookmarkStart w:id="955" w:name="_Toc104546892"/>
      <w:r>
        <w:lastRenderedPageBreak/>
        <w:t>5.1.6.2.2</w:t>
      </w:r>
      <w:r>
        <w:tab/>
        <w:t xml:space="preserve">Type: </w:t>
      </w:r>
      <w:r w:rsidR="00467621">
        <w:t>NadrfDataStoreRecord</w:t>
      </w:r>
      <w:bookmarkEnd w:id="946"/>
      <w:bookmarkEnd w:id="947"/>
      <w:bookmarkEnd w:id="948"/>
      <w:bookmarkEnd w:id="949"/>
      <w:bookmarkEnd w:id="950"/>
      <w:bookmarkEnd w:id="951"/>
      <w:bookmarkEnd w:id="952"/>
      <w:bookmarkEnd w:id="953"/>
      <w:bookmarkEnd w:id="954"/>
      <w:bookmarkEnd w:id="955"/>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rsidTr="00ED6BC6">
        <w:trPr>
          <w:jc w:val="center"/>
        </w:trPr>
        <w:tc>
          <w:tcPr>
            <w:tcW w:w="1701" w:type="dxa"/>
            <w:shd w:val="clear" w:color="auto" w:fill="C0C0C0"/>
            <w:hideMark/>
          </w:tcPr>
          <w:p w14:paraId="7BDFF5FF" w14:textId="77777777" w:rsidR="00876C3C" w:rsidRDefault="00A10542">
            <w:pPr>
              <w:pStyle w:val="TAH"/>
            </w:pPr>
            <w:r>
              <w:t>Attribute name</w:t>
            </w:r>
          </w:p>
        </w:tc>
        <w:tc>
          <w:tcPr>
            <w:tcW w:w="1444" w:type="dxa"/>
            <w:shd w:val="clear" w:color="auto" w:fill="C0C0C0"/>
            <w:hideMark/>
          </w:tcPr>
          <w:p w14:paraId="59ED30B8" w14:textId="77777777" w:rsidR="00876C3C" w:rsidRDefault="00A10542">
            <w:pPr>
              <w:pStyle w:val="TAH"/>
            </w:pPr>
            <w:r>
              <w:t>Data type</w:t>
            </w:r>
          </w:p>
        </w:tc>
        <w:tc>
          <w:tcPr>
            <w:tcW w:w="425" w:type="dxa"/>
            <w:shd w:val="clear" w:color="auto" w:fill="C0C0C0"/>
            <w:hideMark/>
          </w:tcPr>
          <w:p w14:paraId="7B72F10F" w14:textId="77777777" w:rsidR="00876C3C" w:rsidRDefault="00A10542">
            <w:pPr>
              <w:pStyle w:val="TAH"/>
            </w:pPr>
            <w:r>
              <w:t>P</w:t>
            </w:r>
          </w:p>
        </w:tc>
        <w:tc>
          <w:tcPr>
            <w:tcW w:w="1134" w:type="dxa"/>
            <w:shd w:val="clear" w:color="auto" w:fill="C0C0C0"/>
          </w:tcPr>
          <w:p w14:paraId="0396D413" w14:textId="77777777" w:rsidR="00876C3C" w:rsidRDefault="00A10542">
            <w:pPr>
              <w:pStyle w:val="TAH"/>
              <w:jc w:val="left"/>
            </w:pPr>
            <w:r>
              <w:t>Cardinality</w:t>
            </w:r>
          </w:p>
        </w:tc>
        <w:tc>
          <w:tcPr>
            <w:tcW w:w="2410" w:type="dxa"/>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shd w:val="clear" w:color="auto" w:fill="C0C0C0"/>
          </w:tcPr>
          <w:p w14:paraId="152C39EA" w14:textId="77777777" w:rsidR="00876C3C" w:rsidRDefault="00A10542">
            <w:pPr>
              <w:pStyle w:val="TAH"/>
              <w:rPr>
                <w:rFonts w:cs="Arial"/>
                <w:szCs w:val="18"/>
              </w:rPr>
            </w:pPr>
            <w:r>
              <w:rPr>
                <w:rFonts w:cs="Arial"/>
                <w:szCs w:val="18"/>
              </w:rPr>
              <w:t>Applicability</w:t>
            </w:r>
          </w:p>
        </w:tc>
      </w:tr>
      <w:tr w:rsidR="00CB50E9" w14:paraId="563B68EE" w14:textId="77777777" w:rsidTr="00ED6BC6">
        <w:trPr>
          <w:jc w:val="center"/>
        </w:trPr>
        <w:tc>
          <w:tcPr>
            <w:tcW w:w="1701" w:type="dxa"/>
          </w:tcPr>
          <w:p w14:paraId="2B79B72E" w14:textId="3AB8D50C" w:rsidR="00CB50E9" w:rsidRDefault="00CB50E9" w:rsidP="00CB50E9">
            <w:pPr>
              <w:pStyle w:val="TAL"/>
              <w:rPr>
                <w:noProof/>
                <w:lang w:eastAsia="zh-CN"/>
              </w:rPr>
            </w:pPr>
            <w:bookmarkStart w:id="956" w:name="_Hlk99036241"/>
            <w:r>
              <w:rPr>
                <w:noProof/>
                <w:lang w:eastAsia="zh-CN"/>
              </w:rPr>
              <w:t>dataNotif</w:t>
            </w:r>
            <w:bookmarkEnd w:id="956"/>
          </w:p>
        </w:tc>
        <w:tc>
          <w:tcPr>
            <w:tcW w:w="1444" w:type="dxa"/>
          </w:tcPr>
          <w:p w14:paraId="7775325B" w14:textId="5FD2113D" w:rsidR="00CB50E9" w:rsidRDefault="00CB50E9" w:rsidP="00CB50E9">
            <w:pPr>
              <w:pStyle w:val="TAL"/>
              <w:rPr>
                <w:noProof/>
              </w:rPr>
            </w:pPr>
            <w:bookmarkStart w:id="957" w:name="_Hlk99036224"/>
            <w:r>
              <w:t>DataNotificatio</w:t>
            </w:r>
            <w:bookmarkEnd w:id="957"/>
            <w:r>
              <w:t>n</w:t>
            </w:r>
          </w:p>
        </w:tc>
        <w:tc>
          <w:tcPr>
            <w:tcW w:w="425" w:type="dxa"/>
          </w:tcPr>
          <w:p w14:paraId="6619B44F" w14:textId="18EC2FDF" w:rsidR="00CB50E9" w:rsidRDefault="00CB50E9" w:rsidP="00CB50E9">
            <w:pPr>
              <w:pStyle w:val="TAC"/>
            </w:pPr>
            <w:r>
              <w:t>C</w:t>
            </w:r>
          </w:p>
        </w:tc>
        <w:tc>
          <w:tcPr>
            <w:tcW w:w="1134" w:type="dxa"/>
          </w:tcPr>
          <w:p w14:paraId="0327203B" w14:textId="37F54844" w:rsidR="00CB50E9" w:rsidRDefault="00CB50E9" w:rsidP="00CB50E9">
            <w:pPr>
              <w:pStyle w:val="TAL"/>
            </w:pPr>
            <w:r>
              <w:t>0..1</w:t>
            </w:r>
          </w:p>
        </w:tc>
        <w:tc>
          <w:tcPr>
            <w:tcW w:w="2410" w:type="dxa"/>
          </w:tcPr>
          <w:p w14:paraId="0F0C2FA2" w14:textId="6CE5CE56" w:rsidR="00CB50E9" w:rsidRDefault="00CB50E9" w:rsidP="00CB50E9">
            <w:pPr>
              <w:pStyle w:val="TAL"/>
            </w:pPr>
            <w:r>
              <w:t>Data subscription notification. (NOTE</w:t>
            </w:r>
            <w:r w:rsidR="00C87E99">
              <w:t> </w:t>
            </w:r>
            <w:r w:rsidR="005A0BA0">
              <w:t>1</w:t>
            </w:r>
            <w:r>
              <w:t>)</w:t>
            </w:r>
          </w:p>
        </w:tc>
        <w:tc>
          <w:tcPr>
            <w:tcW w:w="2410" w:type="dxa"/>
          </w:tcPr>
          <w:p w14:paraId="618C162B" w14:textId="77777777" w:rsidR="00CB50E9" w:rsidRDefault="00CB50E9" w:rsidP="00CB50E9">
            <w:pPr>
              <w:pStyle w:val="TAL"/>
              <w:rPr>
                <w:rFonts w:cs="Arial"/>
                <w:szCs w:val="18"/>
              </w:rPr>
            </w:pPr>
          </w:p>
        </w:tc>
      </w:tr>
      <w:tr w:rsidR="00467621" w14:paraId="5513654C" w14:textId="77777777" w:rsidTr="00ED6BC6">
        <w:trPr>
          <w:jc w:val="center"/>
        </w:trPr>
        <w:tc>
          <w:tcPr>
            <w:tcW w:w="1701" w:type="dxa"/>
          </w:tcPr>
          <w:p w14:paraId="61F47DF9" w14:textId="77777777" w:rsidR="00467621" w:rsidRDefault="00467621" w:rsidP="00467621">
            <w:pPr>
              <w:pStyle w:val="TAL"/>
            </w:pPr>
            <w:r>
              <w:rPr>
                <w:noProof/>
                <w:lang w:eastAsia="zh-CN"/>
              </w:rPr>
              <w:t>ana</w:t>
            </w:r>
            <w:r>
              <w:t>Notifications</w:t>
            </w:r>
          </w:p>
        </w:tc>
        <w:tc>
          <w:tcPr>
            <w:tcW w:w="1444" w:type="dxa"/>
          </w:tcPr>
          <w:p w14:paraId="7B919E15" w14:textId="77777777" w:rsidR="00467621" w:rsidRDefault="00467621" w:rsidP="00467621">
            <w:pPr>
              <w:pStyle w:val="TAL"/>
            </w:pPr>
            <w:r>
              <w:rPr>
                <w:noProof/>
              </w:rPr>
              <w:t>array(NnwdafEventsSubscriptionNotification)</w:t>
            </w:r>
          </w:p>
        </w:tc>
        <w:tc>
          <w:tcPr>
            <w:tcW w:w="425" w:type="dxa"/>
          </w:tcPr>
          <w:p w14:paraId="1C6A89A9" w14:textId="77777777" w:rsidR="00467621" w:rsidRDefault="00467621" w:rsidP="00467621">
            <w:pPr>
              <w:pStyle w:val="TAC"/>
            </w:pPr>
            <w:r>
              <w:t>C</w:t>
            </w:r>
          </w:p>
        </w:tc>
        <w:tc>
          <w:tcPr>
            <w:tcW w:w="1134" w:type="dxa"/>
          </w:tcPr>
          <w:p w14:paraId="3E2FDFF4" w14:textId="77777777" w:rsidR="00467621" w:rsidRDefault="00467621" w:rsidP="00467621">
            <w:pPr>
              <w:pStyle w:val="TAL"/>
            </w:pPr>
            <w:r>
              <w:t>1..N</w:t>
            </w:r>
          </w:p>
        </w:tc>
        <w:tc>
          <w:tcPr>
            <w:tcW w:w="2410" w:type="dxa"/>
          </w:tcPr>
          <w:p w14:paraId="4DAF5906" w14:textId="2F27FC2A"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Pr>
          <w:p w14:paraId="5AF71CA9" w14:textId="77777777" w:rsidR="00467621" w:rsidRDefault="00467621" w:rsidP="00467621">
            <w:pPr>
              <w:pStyle w:val="TAL"/>
              <w:rPr>
                <w:rFonts w:cs="Arial"/>
                <w:szCs w:val="18"/>
              </w:rPr>
            </w:pPr>
          </w:p>
        </w:tc>
      </w:tr>
      <w:tr w:rsidR="00BF0C78" w14:paraId="7A0CE64F" w14:textId="77777777" w:rsidTr="00ED6BC6">
        <w:trPr>
          <w:jc w:val="center"/>
        </w:trPr>
        <w:tc>
          <w:tcPr>
            <w:tcW w:w="1701" w:type="dxa"/>
          </w:tcPr>
          <w:p w14:paraId="44F2D9C4" w14:textId="40B57599" w:rsidR="00BF0C78" w:rsidRDefault="00BF0C78" w:rsidP="00BF0C78">
            <w:pPr>
              <w:pStyle w:val="TAL"/>
              <w:rPr>
                <w:noProof/>
                <w:lang w:eastAsia="zh-CN"/>
              </w:rPr>
            </w:pPr>
            <w:r>
              <w:t>anaSub</w:t>
            </w:r>
          </w:p>
        </w:tc>
        <w:tc>
          <w:tcPr>
            <w:tcW w:w="1444" w:type="dxa"/>
          </w:tcPr>
          <w:p w14:paraId="33990D25" w14:textId="0C6D3DA3" w:rsidR="00BF0C78" w:rsidRDefault="00BF0C78" w:rsidP="00BF0C78">
            <w:pPr>
              <w:pStyle w:val="TAL"/>
              <w:rPr>
                <w:noProof/>
              </w:rPr>
            </w:pPr>
            <w:r>
              <w:rPr>
                <w:lang w:eastAsia="zh-CN"/>
              </w:rPr>
              <w:t>NnwdafEventsSubscription</w:t>
            </w:r>
          </w:p>
        </w:tc>
        <w:tc>
          <w:tcPr>
            <w:tcW w:w="425" w:type="dxa"/>
          </w:tcPr>
          <w:p w14:paraId="119A0F39" w14:textId="55E23B87" w:rsidR="00BF0C78" w:rsidRDefault="00BF0C78" w:rsidP="00BF0C78">
            <w:pPr>
              <w:pStyle w:val="TAC"/>
            </w:pPr>
            <w:r>
              <w:t>C</w:t>
            </w:r>
          </w:p>
        </w:tc>
        <w:tc>
          <w:tcPr>
            <w:tcW w:w="1134" w:type="dxa"/>
          </w:tcPr>
          <w:p w14:paraId="5E46BBD2" w14:textId="6312956A" w:rsidR="00BF0C78" w:rsidRDefault="00BF0C78" w:rsidP="00BF0C78">
            <w:pPr>
              <w:pStyle w:val="TAL"/>
            </w:pPr>
            <w:r>
              <w:t>0..1</w:t>
            </w:r>
          </w:p>
        </w:tc>
        <w:tc>
          <w:tcPr>
            <w:tcW w:w="2410" w:type="dxa"/>
          </w:tcPr>
          <w:p w14:paraId="5AFAE883" w14:textId="77777777" w:rsidR="00BF0C78" w:rsidRDefault="00BF0C78" w:rsidP="00BF0C78">
            <w:pPr>
              <w:pStyle w:val="TAL"/>
            </w:pPr>
            <w:r>
              <w:t>Represents the subscription information of the corresponding analytics notification.</w:t>
            </w:r>
          </w:p>
          <w:p w14:paraId="66B6BDBB" w14:textId="77777777" w:rsidR="00BF0C78" w:rsidRDefault="00BF0C78" w:rsidP="00BF0C78">
            <w:pPr>
              <w:pStyle w:val="TAL"/>
            </w:pPr>
            <w:r>
              <w:t>Shall be present if the "</w:t>
            </w:r>
            <w:r>
              <w:rPr>
                <w:noProof/>
                <w:lang w:eastAsia="zh-CN"/>
              </w:rPr>
              <w:t>ana</w:t>
            </w:r>
            <w:r>
              <w:t>Notifications" attribute is included.</w:t>
            </w:r>
          </w:p>
          <w:p w14:paraId="5AA05761" w14:textId="6E8055B0" w:rsidR="00BF0C78" w:rsidRDefault="00BF0C78" w:rsidP="00BF0C78">
            <w:pPr>
              <w:pStyle w:val="TAL"/>
            </w:pPr>
            <w:r>
              <w:t>(NOTE</w:t>
            </w:r>
            <w:r>
              <w:rPr>
                <w:lang w:val="el-GR"/>
              </w:rPr>
              <w:t> </w:t>
            </w:r>
            <w:r>
              <w:rPr>
                <w:lang w:val="en-US"/>
              </w:rPr>
              <w:t>2</w:t>
            </w:r>
            <w:r>
              <w:t>)</w:t>
            </w:r>
          </w:p>
        </w:tc>
        <w:tc>
          <w:tcPr>
            <w:tcW w:w="2410" w:type="dxa"/>
          </w:tcPr>
          <w:p w14:paraId="54451A40" w14:textId="77777777" w:rsidR="00BF0C78" w:rsidRDefault="00BF0C78" w:rsidP="00BF0C78">
            <w:pPr>
              <w:pStyle w:val="TAL"/>
              <w:rPr>
                <w:rFonts w:cs="Arial"/>
                <w:szCs w:val="18"/>
              </w:rPr>
            </w:pPr>
          </w:p>
        </w:tc>
      </w:tr>
      <w:tr w:rsidR="00BF0C78" w14:paraId="7C72F9F3" w14:textId="77777777" w:rsidTr="00ED6BC6">
        <w:trPr>
          <w:jc w:val="center"/>
        </w:trPr>
        <w:tc>
          <w:tcPr>
            <w:tcW w:w="1701" w:type="dxa"/>
          </w:tcPr>
          <w:p w14:paraId="18408B85" w14:textId="21C6C48E" w:rsidR="00BF0C78" w:rsidRDefault="00BF0C78" w:rsidP="00BF0C78">
            <w:pPr>
              <w:pStyle w:val="TAL"/>
              <w:rPr>
                <w:noProof/>
                <w:lang w:eastAsia="zh-CN"/>
              </w:rPr>
            </w:pPr>
            <w:r>
              <w:t>dataSub</w:t>
            </w:r>
          </w:p>
        </w:tc>
        <w:tc>
          <w:tcPr>
            <w:tcW w:w="1444" w:type="dxa"/>
          </w:tcPr>
          <w:p w14:paraId="7F3519E5" w14:textId="616F2D56" w:rsidR="00BF0C78" w:rsidRDefault="00BF0C78" w:rsidP="00BF0C78">
            <w:pPr>
              <w:pStyle w:val="TAL"/>
              <w:rPr>
                <w:noProof/>
              </w:rPr>
            </w:pPr>
            <w:r>
              <w:t>DataSubscrip</w:t>
            </w:r>
            <w:r w:rsidRPr="00AB67C9">
              <w:t>tion</w:t>
            </w:r>
          </w:p>
        </w:tc>
        <w:tc>
          <w:tcPr>
            <w:tcW w:w="425" w:type="dxa"/>
          </w:tcPr>
          <w:p w14:paraId="332F6951" w14:textId="012B2D77" w:rsidR="00BF0C78" w:rsidRDefault="00BF0C78" w:rsidP="00BF0C78">
            <w:pPr>
              <w:pStyle w:val="TAC"/>
            </w:pPr>
            <w:r>
              <w:t>C</w:t>
            </w:r>
          </w:p>
        </w:tc>
        <w:tc>
          <w:tcPr>
            <w:tcW w:w="1134" w:type="dxa"/>
          </w:tcPr>
          <w:p w14:paraId="3CE81D78" w14:textId="707BCCF3" w:rsidR="00BF0C78" w:rsidRDefault="00BF0C78" w:rsidP="00BF0C78">
            <w:pPr>
              <w:pStyle w:val="TAL"/>
            </w:pPr>
            <w:r>
              <w:t>0..1</w:t>
            </w:r>
          </w:p>
        </w:tc>
        <w:tc>
          <w:tcPr>
            <w:tcW w:w="2410" w:type="dxa"/>
          </w:tcPr>
          <w:p w14:paraId="58727240" w14:textId="77777777" w:rsidR="00BF0C78" w:rsidRDefault="00BF0C78" w:rsidP="00BF0C78">
            <w:pPr>
              <w:pStyle w:val="TAL"/>
            </w:pPr>
            <w:r>
              <w:t>Represents the subscription information of the corresponding data notification.</w:t>
            </w:r>
          </w:p>
          <w:p w14:paraId="3995DCE3" w14:textId="77777777" w:rsidR="00BF0C78" w:rsidRPr="00474467" w:rsidRDefault="00BF0C78" w:rsidP="00BF0C78">
            <w:pPr>
              <w:pStyle w:val="TAL"/>
            </w:pPr>
            <w:r>
              <w:t>Shall be present if one of the "</w:t>
            </w:r>
            <w:r>
              <w:rPr>
                <w:noProof/>
                <w:lang w:eastAsia="zh-CN"/>
              </w:rPr>
              <w:t>afEventNotifs</w:t>
            </w:r>
            <w:r>
              <w:t>", "</w:t>
            </w:r>
            <w:r>
              <w:rPr>
                <w:noProof/>
              </w:rPr>
              <w:t>amfEventNotifs</w:t>
            </w:r>
            <w:r>
              <w:t>"</w:t>
            </w:r>
            <w:r>
              <w:rPr>
                <w:noProof/>
              </w:rPr>
              <w:t xml:space="preserve">, </w:t>
            </w:r>
            <w:r>
              <w:t>"</w:t>
            </w:r>
            <w:r>
              <w:rPr>
                <w:noProof/>
              </w:rPr>
              <w:t>smfEventNotifs</w:t>
            </w:r>
            <w:r>
              <w:t>"</w:t>
            </w:r>
            <w:r>
              <w:rPr>
                <w:noProof/>
              </w:rPr>
              <w:t xml:space="preserve">, </w:t>
            </w:r>
            <w:r>
              <w:t>"</w:t>
            </w:r>
            <w:r>
              <w:rPr>
                <w:noProof/>
              </w:rPr>
              <w:t>udmEventNotifs</w:t>
            </w:r>
            <w:r>
              <w:t>"</w:t>
            </w:r>
            <w:r>
              <w:rPr>
                <w:noProof/>
              </w:rPr>
              <w:t xml:space="preserve"> and </w:t>
            </w:r>
            <w:r>
              <w:t>"</w:t>
            </w:r>
            <w:r>
              <w:rPr>
                <w:noProof/>
                <w:lang w:eastAsia="zh-CN"/>
              </w:rPr>
              <w:t>nefEventNotifs</w:t>
            </w:r>
            <w:r>
              <w:t>" attribute is included.</w:t>
            </w:r>
          </w:p>
          <w:p w14:paraId="2FBF64A7" w14:textId="4E67E7C3" w:rsidR="00BF0C78" w:rsidRDefault="00BF0C78" w:rsidP="00BF0C78">
            <w:pPr>
              <w:pStyle w:val="TAL"/>
            </w:pPr>
            <w:r>
              <w:t>(NOTE</w:t>
            </w:r>
            <w:r>
              <w:rPr>
                <w:lang w:val="el-GR"/>
              </w:rPr>
              <w:t> </w:t>
            </w:r>
            <w:r>
              <w:t>2)</w:t>
            </w:r>
          </w:p>
        </w:tc>
        <w:tc>
          <w:tcPr>
            <w:tcW w:w="2410" w:type="dxa"/>
          </w:tcPr>
          <w:p w14:paraId="5C852F43" w14:textId="77777777" w:rsidR="00BF0C78" w:rsidRDefault="00BF0C78" w:rsidP="00BF0C78">
            <w:pPr>
              <w:pStyle w:val="TAL"/>
              <w:rPr>
                <w:rFonts w:cs="Arial"/>
                <w:szCs w:val="18"/>
              </w:rPr>
            </w:pPr>
          </w:p>
        </w:tc>
      </w:tr>
      <w:tr w:rsidR="00467621" w14:paraId="65B1ABE4" w14:textId="77777777" w:rsidTr="00ED6BC6">
        <w:trPr>
          <w:jc w:val="center"/>
        </w:trPr>
        <w:tc>
          <w:tcPr>
            <w:tcW w:w="9524" w:type="dxa"/>
            <w:gridSpan w:val="6"/>
          </w:tcPr>
          <w:p w14:paraId="39B8F6F9" w14:textId="77777777" w:rsidR="00467621" w:rsidRDefault="00467621" w:rsidP="00467621">
            <w:pPr>
              <w:pStyle w:val="TAL"/>
            </w:pPr>
            <w:r>
              <w:t>NOTE 1:</w:t>
            </w:r>
            <w:r>
              <w:tab/>
            </w:r>
            <w:r w:rsidRPr="00B3056F">
              <w:t xml:space="preserve">Exactly one of </w:t>
            </w:r>
            <w:r>
              <w:t>these attributes</w:t>
            </w:r>
            <w:r w:rsidRPr="00B3056F">
              <w:t xml:space="preserve"> shall be pr</w:t>
            </w:r>
            <w:r>
              <w:t>ovided</w:t>
            </w:r>
            <w:r w:rsidRPr="00B3056F">
              <w:t>.</w:t>
            </w:r>
          </w:p>
          <w:p w14:paraId="35FDD3C3" w14:textId="3FB77D87" w:rsidR="00BF0C78" w:rsidRDefault="00BF0C78" w:rsidP="00467621">
            <w:pPr>
              <w:pStyle w:val="TAL"/>
              <w:rPr>
                <w:rFonts w:cs="Arial"/>
                <w:szCs w:val="18"/>
              </w:rPr>
            </w:pPr>
            <w:r>
              <w:t>NOTE 2:</w:t>
            </w:r>
            <w:r>
              <w:tab/>
              <w:t>Exactly one</w:t>
            </w:r>
            <w:r w:rsidRPr="00B3056F">
              <w:t xml:space="preserve"> of </w:t>
            </w:r>
            <w:r>
              <w:t>"anaSub" and "dataSub"</w:t>
            </w:r>
            <w:r w:rsidRPr="00B3056F">
              <w:t xml:space="preserve"> </w:t>
            </w:r>
            <w:r>
              <w:t xml:space="preserve">attributes </w:t>
            </w:r>
            <w:r w:rsidRPr="00B3056F">
              <w:t>shall be pr</w:t>
            </w:r>
            <w:r>
              <w:t>ovided</w:t>
            </w:r>
            <w:r w:rsidRPr="00B3056F">
              <w:t>.</w:t>
            </w:r>
          </w:p>
        </w:tc>
      </w:tr>
    </w:tbl>
    <w:p w14:paraId="6C1C31AD" w14:textId="77777777" w:rsidR="00467621" w:rsidRDefault="00467621" w:rsidP="00467621"/>
    <w:p w14:paraId="7F4626C3" w14:textId="77777777" w:rsidR="00876C3C" w:rsidRDefault="00A10542">
      <w:pPr>
        <w:pStyle w:val="5"/>
      </w:pPr>
      <w:bookmarkStart w:id="958" w:name="_Toc72766477"/>
      <w:bookmarkStart w:id="959" w:name="_Toc72767044"/>
      <w:bookmarkStart w:id="960" w:name="_Toc73042496"/>
      <w:bookmarkStart w:id="961" w:name="_Toc81242840"/>
      <w:bookmarkStart w:id="962" w:name="_Toc89426623"/>
      <w:bookmarkStart w:id="963" w:name="_Toc94020408"/>
      <w:bookmarkStart w:id="964" w:name="_Toc97034942"/>
      <w:bookmarkStart w:id="965" w:name="_Toc97037818"/>
      <w:bookmarkStart w:id="966" w:name="_Toc100940027"/>
      <w:bookmarkStart w:id="967" w:name="_Toc104546893"/>
      <w:r>
        <w:t>5.1.6.2.3</w:t>
      </w:r>
      <w:r>
        <w:tab/>
        <w:t xml:space="preserve">Type: </w:t>
      </w:r>
      <w:r w:rsidR="00467621">
        <w:t>NadrfDataStoreSubscription</w:t>
      </w:r>
      <w:bookmarkEnd w:id="958"/>
      <w:bookmarkEnd w:id="959"/>
      <w:bookmarkEnd w:id="960"/>
      <w:bookmarkEnd w:id="961"/>
      <w:bookmarkEnd w:id="962"/>
      <w:bookmarkEnd w:id="963"/>
      <w:bookmarkEnd w:id="964"/>
      <w:bookmarkEnd w:id="965"/>
      <w:bookmarkEnd w:id="966"/>
      <w:bookmarkEnd w:id="967"/>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ED6BC6">
        <w:trPr>
          <w:jc w:val="center"/>
        </w:trPr>
        <w:tc>
          <w:tcPr>
            <w:tcW w:w="1701" w:type="dxa"/>
            <w:shd w:val="clear" w:color="auto" w:fill="C0C0C0"/>
            <w:hideMark/>
          </w:tcPr>
          <w:p w14:paraId="4E4AF632" w14:textId="77777777" w:rsidR="00467621" w:rsidRDefault="00467621" w:rsidP="001F4F85">
            <w:pPr>
              <w:pStyle w:val="TAH"/>
            </w:pPr>
            <w:r>
              <w:t>Attribute name</w:t>
            </w:r>
          </w:p>
        </w:tc>
        <w:tc>
          <w:tcPr>
            <w:tcW w:w="1444" w:type="dxa"/>
            <w:shd w:val="clear" w:color="auto" w:fill="C0C0C0"/>
            <w:hideMark/>
          </w:tcPr>
          <w:p w14:paraId="2CD3BE06" w14:textId="77777777" w:rsidR="00467621" w:rsidRDefault="00467621" w:rsidP="001F4F85">
            <w:pPr>
              <w:pStyle w:val="TAH"/>
            </w:pPr>
            <w:r>
              <w:t>Data type</w:t>
            </w:r>
          </w:p>
        </w:tc>
        <w:tc>
          <w:tcPr>
            <w:tcW w:w="425" w:type="dxa"/>
            <w:shd w:val="clear" w:color="auto" w:fill="C0C0C0"/>
            <w:hideMark/>
          </w:tcPr>
          <w:p w14:paraId="522DA832" w14:textId="77777777" w:rsidR="00467621" w:rsidRDefault="00467621" w:rsidP="001F4F85">
            <w:pPr>
              <w:pStyle w:val="TAH"/>
            </w:pPr>
            <w:r>
              <w:t>P</w:t>
            </w:r>
          </w:p>
        </w:tc>
        <w:tc>
          <w:tcPr>
            <w:tcW w:w="1134" w:type="dxa"/>
            <w:shd w:val="clear" w:color="auto" w:fill="C0C0C0"/>
          </w:tcPr>
          <w:p w14:paraId="3C9A72F6" w14:textId="77777777" w:rsidR="00467621" w:rsidRDefault="00467621" w:rsidP="001F4F85">
            <w:pPr>
              <w:pStyle w:val="TAH"/>
              <w:jc w:val="left"/>
            </w:pPr>
            <w:r>
              <w:t>Cardinality</w:t>
            </w:r>
          </w:p>
        </w:tc>
        <w:tc>
          <w:tcPr>
            <w:tcW w:w="2410" w:type="dxa"/>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ED6BC6">
        <w:trPr>
          <w:jc w:val="center"/>
        </w:trPr>
        <w:tc>
          <w:tcPr>
            <w:tcW w:w="1701" w:type="dxa"/>
          </w:tcPr>
          <w:p w14:paraId="5C91EEDE" w14:textId="77777777" w:rsidR="00467621" w:rsidRDefault="00467621" w:rsidP="001F4F85">
            <w:pPr>
              <w:pStyle w:val="TAL"/>
            </w:pPr>
            <w:r>
              <w:t>anaSub</w:t>
            </w:r>
          </w:p>
        </w:tc>
        <w:tc>
          <w:tcPr>
            <w:tcW w:w="1444" w:type="dxa"/>
          </w:tcPr>
          <w:p w14:paraId="6585B142" w14:textId="77777777" w:rsidR="00467621" w:rsidRDefault="00467621" w:rsidP="001F4F85">
            <w:pPr>
              <w:pStyle w:val="TAL"/>
            </w:pPr>
            <w:r>
              <w:rPr>
                <w:lang w:eastAsia="zh-CN"/>
              </w:rPr>
              <w:t>NnwdafEventsSubscription</w:t>
            </w:r>
          </w:p>
        </w:tc>
        <w:tc>
          <w:tcPr>
            <w:tcW w:w="425" w:type="dxa"/>
          </w:tcPr>
          <w:p w14:paraId="54EE1F6B" w14:textId="77777777" w:rsidR="00467621" w:rsidRDefault="00467621" w:rsidP="001F4F85">
            <w:pPr>
              <w:pStyle w:val="TAC"/>
            </w:pPr>
            <w:r>
              <w:t>C</w:t>
            </w:r>
          </w:p>
        </w:tc>
        <w:tc>
          <w:tcPr>
            <w:tcW w:w="1134" w:type="dxa"/>
          </w:tcPr>
          <w:p w14:paraId="4E384208" w14:textId="77777777" w:rsidR="00467621" w:rsidRDefault="00467621" w:rsidP="001F4F85">
            <w:pPr>
              <w:pStyle w:val="TAL"/>
            </w:pPr>
            <w:r>
              <w:rPr>
                <w:lang w:val="el-GR"/>
              </w:rPr>
              <w:t>0..</w:t>
            </w:r>
            <w:r>
              <w:t>1</w:t>
            </w:r>
          </w:p>
        </w:tc>
        <w:tc>
          <w:tcPr>
            <w:tcW w:w="2410" w:type="dxa"/>
          </w:tcPr>
          <w:p w14:paraId="5F4A17E7" w14:textId="77777777" w:rsidR="00467621" w:rsidRDefault="00467621" w:rsidP="001F4F85">
            <w:pPr>
              <w:pStyle w:val="TAL"/>
              <w:rPr>
                <w:rFonts w:cs="Arial"/>
                <w:szCs w:val="18"/>
              </w:rPr>
            </w:pPr>
            <w:r>
              <w:t>Subscribed analytics events. (NOTE 1)</w:t>
            </w:r>
          </w:p>
        </w:tc>
        <w:tc>
          <w:tcPr>
            <w:tcW w:w="2410" w:type="dxa"/>
          </w:tcPr>
          <w:p w14:paraId="3883E172" w14:textId="77777777" w:rsidR="00467621" w:rsidRDefault="00467621" w:rsidP="001F4F85">
            <w:pPr>
              <w:pStyle w:val="TAL"/>
              <w:rPr>
                <w:rFonts w:cs="Arial"/>
                <w:szCs w:val="18"/>
              </w:rPr>
            </w:pPr>
          </w:p>
        </w:tc>
      </w:tr>
      <w:tr w:rsidR="00467621" w14:paraId="40046479" w14:textId="77777777" w:rsidTr="00ED6BC6">
        <w:trPr>
          <w:jc w:val="center"/>
        </w:trPr>
        <w:tc>
          <w:tcPr>
            <w:tcW w:w="1701" w:type="dxa"/>
          </w:tcPr>
          <w:p w14:paraId="7E9553C3" w14:textId="1B4B6555" w:rsidR="00467621" w:rsidRDefault="0050268D" w:rsidP="001F4F85">
            <w:pPr>
              <w:pStyle w:val="TAL"/>
            </w:pPr>
            <w:r>
              <w:t>dataSub</w:t>
            </w:r>
          </w:p>
        </w:tc>
        <w:tc>
          <w:tcPr>
            <w:tcW w:w="1444" w:type="dxa"/>
          </w:tcPr>
          <w:p w14:paraId="41BB5122" w14:textId="367B1C69" w:rsidR="00467621" w:rsidRDefault="0050268D" w:rsidP="001F4F85">
            <w:pPr>
              <w:pStyle w:val="TAL"/>
            </w:pPr>
            <w:r>
              <w:t>DataSubscription</w:t>
            </w:r>
          </w:p>
        </w:tc>
        <w:tc>
          <w:tcPr>
            <w:tcW w:w="425" w:type="dxa"/>
          </w:tcPr>
          <w:p w14:paraId="4A245167" w14:textId="77777777" w:rsidR="00467621" w:rsidRDefault="00467621" w:rsidP="001F4F85">
            <w:pPr>
              <w:pStyle w:val="TAC"/>
            </w:pPr>
            <w:r>
              <w:t>C</w:t>
            </w:r>
          </w:p>
        </w:tc>
        <w:tc>
          <w:tcPr>
            <w:tcW w:w="1134" w:type="dxa"/>
          </w:tcPr>
          <w:p w14:paraId="6E53C444" w14:textId="77777777" w:rsidR="00467621" w:rsidRDefault="00467621" w:rsidP="001F4F85">
            <w:pPr>
              <w:pStyle w:val="TAL"/>
            </w:pPr>
            <w:r>
              <w:t>0..1</w:t>
            </w:r>
          </w:p>
        </w:tc>
        <w:tc>
          <w:tcPr>
            <w:tcW w:w="2410" w:type="dxa"/>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Pr>
          <w:p w14:paraId="1D5AD0AE" w14:textId="77777777" w:rsidR="00467621" w:rsidRDefault="00467621" w:rsidP="001F4F85">
            <w:pPr>
              <w:pStyle w:val="TAL"/>
              <w:rPr>
                <w:rFonts w:cs="Arial"/>
                <w:szCs w:val="18"/>
              </w:rPr>
            </w:pPr>
          </w:p>
        </w:tc>
      </w:tr>
      <w:tr w:rsidR="00467621" w14:paraId="0B0372D7" w14:textId="77777777" w:rsidTr="00ED6BC6">
        <w:trPr>
          <w:jc w:val="center"/>
        </w:trPr>
        <w:tc>
          <w:tcPr>
            <w:tcW w:w="1701" w:type="dxa"/>
          </w:tcPr>
          <w:p w14:paraId="023A2CEC" w14:textId="77777777" w:rsidR="00467621" w:rsidRDefault="00467621" w:rsidP="001F4F85">
            <w:pPr>
              <w:pStyle w:val="TAL"/>
            </w:pPr>
            <w:r>
              <w:t>targetNfId</w:t>
            </w:r>
          </w:p>
        </w:tc>
        <w:tc>
          <w:tcPr>
            <w:tcW w:w="1444" w:type="dxa"/>
          </w:tcPr>
          <w:p w14:paraId="0CDA1E5F" w14:textId="77777777" w:rsidR="00467621" w:rsidRDefault="00467621" w:rsidP="001F4F85">
            <w:pPr>
              <w:pStyle w:val="TAL"/>
            </w:pPr>
            <w:r>
              <w:t>NfInstanceId</w:t>
            </w:r>
          </w:p>
        </w:tc>
        <w:tc>
          <w:tcPr>
            <w:tcW w:w="425" w:type="dxa"/>
          </w:tcPr>
          <w:p w14:paraId="26CBE4AD" w14:textId="77777777" w:rsidR="00467621" w:rsidRDefault="00467621" w:rsidP="001F4F85">
            <w:pPr>
              <w:pStyle w:val="TAC"/>
            </w:pPr>
            <w:r>
              <w:t>C</w:t>
            </w:r>
          </w:p>
        </w:tc>
        <w:tc>
          <w:tcPr>
            <w:tcW w:w="1134" w:type="dxa"/>
          </w:tcPr>
          <w:p w14:paraId="77109A3A" w14:textId="77777777" w:rsidR="00467621" w:rsidRDefault="00467621" w:rsidP="001F4F85">
            <w:pPr>
              <w:pStyle w:val="TAL"/>
            </w:pPr>
            <w:r>
              <w:rPr>
                <w:lang w:val="el-GR"/>
              </w:rPr>
              <w:t>0..</w:t>
            </w:r>
            <w:r>
              <w:t>1</w:t>
            </w:r>
          </w:p>
        </w:tc>
        <w:tc>
          <w:tcPr>
            <w:tcW w:w="2410" w:type="dxa"/>
          </w:tcPr>
          <w:p w14:paraId="52F98869" w14:textId="77777777" w:rsidR="00467621" w:rsidRDefault="00467621" w:rsidP="001F4F85">
            <w:pPr>
              <w:pStyle w:val="TAL"/>
            </w:pPr>
            <w:r>
              <w:t>DCCF or NWDAF NF instance identifier to which the ADRF shall create the requested subscription. (NOTE 2)</w:t>
            </w:r>
          </w:p>
        </w:tc>
        <w:tc>
          <w:tcPr>
            <w:tcW w:w="2410" w:type="dxa"/>
          </w:tcPr>
          <w:p w14:paraId="49F30494" w14:textId="77777777" w:rsidR="00467621" w:rsidRDefault="00467621" w:rsidP="001F4F85">
            <w:pPr>
              <w:pStyle w:val="TAL"/>
              <w:rPr>
                <w:rFonts w:cs="Arial"/>
                <w:szCs w:val="18"/>
              </w:rPr>
            </w:pPr>
          </w:p>
        </w:tc>
      </w:tr>
      <w:tr w:rsidR="00467621" w14:paraId="26B41E1F" w14:textId="77777777" w:rsidTr="00ED6BC6">
        <w:trPr>
          <w:jc w:val="center"/>
        </w:trPr>
        <w:tc>
          <w:tcPr>
            <w:tcW w:w="1701" w:type="dxa"/>
          </w:tcPr>
          <w:p w14:paraId="1E596A1D" w14:textId="77777777" w:rsidR="00467621" w:rsidRDefault="00467621" w:rsidP="001F4F85">
            <w:pPr>
              <w:pStyle w:val="TAL"/>
            </w:pPr>
            <w:r>
              <w:t>targetNfSetId</w:t>
            </w:r>
          </w:p>
        </w:tc>
        <w:tc>
          <w:tcPr>
            <w:tcW w:w="1444" w:type="dxa"/>
          </w:tcPr>
          <w:p w14:paraId="6748A35D" w14:textId="77777777" w:rsidR="00467621" w:rsidRDefault="00467621" w:rsidP="001F4F85">
            <w:pPr>
              <w:pStyle w:val="TAL"/>
            </w:pPr>
            <w:r>
              <w:t>NfSetId</w:t>
            </w:r>
          </w:p>
        </w:tc>
        <w:tc>
          <w:tcPr>
            <w:tcW w:w="425" w:type="dxa"/>
          </w:tcPr>
          <w:p w14:paraId="68B015E7" w14:textId="77777777" w:rsidR="00467621" w:rsidRDefault="00467621" w:rsidP="001F4F85">
            <w:pPr>
              <w:pStyle w:val="TAC"/>
            </w:pPr>
            <w:r>
              <w:t>C</w:t>
            </w:r>
          </w:p>
        </w:tc>
        <w:tc>
          <w:tcPr>
            <w:tcW w:w="1134" w:type="dxa"/>
          </w:tcPr>
          <w:p w14:paraId="46452711" w14:textId="77777777" w:rsidR="00467621" w:rsidRDefault="00467621" w:rsidP="001F4F85">
            <w:pPr>
              <w:pStyle w:val="TAL"/>
            </w:pPr>
            <w:r>
              <w:rPr>
                <w:lang w:val="el-GR"/>
              </w:rPr>
              <w:t>0..</w:t>
            </w:r>
            <w:r>
              <w:t>1</w:t>
            </w:r>
          </w:p>
        </w:tc>
        <w:tc>
          <w:tcPr>
            <w:tcW w:w="2410" w:type="dxa"/>
          </w:tcPr>
          <w:p w14:paraId="65F8A372" w14:textId="77777777" w:rsidR="00467621" w:rsidRDefault="00467621" w:rsidP="001F4F85">
            <w:pPr>
              <w:pStyle w:val="TAL"/>
            </w:pPr>
            <w:r>
              <w:t>DCCF or NWDAF NF set identifier to which the ADRF shall create the requested subscription. (NOTE 2)</w:t>
            </w:r>
          </w:p>
        </w:tc>
        <w:tc>
          <w:tcPr>
            <w:tcW w:w="2410" w:type="dxa"/>
          </w:tcPr>
          <w:p w14:paraId="0EA33850" w14:textId="77777777" w:rsidR="00467621" w:rsidRDefault="00467621" w:rsidP="001F4F85">
            <w:pPr>
              <w:pStyle w:val="TAL"/>
              <w:rPr>
                <w:rFonts w:cs="Arial"/>
                <w:szCs w:val="18"/>
              </w:rPr>
            </w:pPr>
          </w:p>
        </w:tc>
      </w:tr>
      <w:tr w:rsidR="00467621" w14:paraId="54406A78" w14:textId="77777777" w:rsidTr="00ED6BC6">
        <w:trPr>
          <w:jc w:val="center"/>
        </w:trPr>
        <w:tc>
          <w:tcPr>
            <w:tcW w:w="1701" w:type="dxa"/>
          </w:tcPr>
          <w:p w14:paraId="66F4428F" w14:textId="77777777" w:rsidR="00467621" w:rsidRDefault="00467621" w:rsidP="001F4F85">
            <w:pPr>
              <w:pStyle w:val="TAL"/>
            </w:pPr>
            <w:r>
              <w:rPr>
                <w:noProof/>
                <w:lang w:eastAsia="zh-CN"/>
              </w:rPr>
              <w:t>formatInstruct</w:t>
            </w:r>
          </w:p>
        </w:tc>
        <w:tc>
          <w:tcPr>
            <w:tcW w:w="1444" w:type="dxa"/>
          </w:tcPr>
          <w:p w14:paraId="43AA43BD" w14:textId="77777777" w:rsidR="00467621" w:rsidRDefault="00467621" w:rsidP="001F4F85">
            <w:pPr>
              <w:pStyle w:val="TAL"/>
            </w:pPr>
            <w:r>
              <w:rPr>
                <w:noProof/>
                <w:lang w:eastAsia="zh-CN"/>
              </w:rPr>
              <w:t>FormattingInstruction</w:t>
            </w:r>
          </w:p>
        </w:tc>
        <w:tc>
          <w:tcPr>
            <w:tcW w:w="425" w:type="dxa"/>
          </w:tcPr>
          <w:p w14:paraId="75F570B0" w14:textId="77777777" w:rsidR="00467621" w:rsidRDefault="00467621" w:rsidP="001F4F85">
            <w:pPr>
              <w:pStyle w:val="TAC"/>
            </w:pPr>
            <w:r>
              <w:t>O</w:t>
            </w:r>
          </w:p>
        </w:tc>
        <w:tc>
          <w:tcPr>
            <w:tcW w:w="1134" w:type="dxa"/>
          </w:tcPr>
          <w:p w14:paraId="63F117A1" w14:textId="77777777" w:rsidR="00467621" w:rsidRDefault="00467621" w:rsidP="001F4F85">
            <w:pPr>
              <w:pStyle w:val="TAL"/>
            </w:pPr>
            <w:r>
              <w:t>0..1</w:t>
            </w:r>
          </w:p>
        </w:tc>
        <w:tc>
          <w:tcPr>
            <w:tcW w:w="2410" w:type="dxa"/>
          </w:tcPr>
          <w:p w14:paraId="332479E5" w14:textId="77777777" w:rsidR="00467621" w:rsidRDefault="00467621" w:rsidP="001F4F85">
            <w:pPr>
              <w:pStyle w:val="TAL"/>
            </w:pPr>
            <w:r>
              <w:rPr>
                <w:lang w:eastAsia="ja-JP"/>
              </w:rPr>
              <w:t>Formatting instructions to be used for sending event notifications.</w:t>
            </w:r>
          </w:p>
        </w:tc>
        <w:tc>
          <w:tcPr>
            <w:tcW w:w="2410" w:type="dxa"/>
          </w:tcPr>
          <w:p w14:paraId="19650A14" w14:textId="77777777" w:rsidR="00467621" w:rsidRDefault="00467621" w:rsidP="001F4F85">
            <w:pPr>
              <w:pStyle w:val="TAL"/>
              <w:rPr>
                <w:rFonts w:cs="Arial"/>
                <w:szCs w:val="18"/>
              </w:rPr>
            </w:pPr>
          </w:p>
        </w:tc>
      </w:tr>
      <w:tr w:rsidR="00467621" w14:paraId="721FA6C4" w14:textId="77777777" w:rsidTr="00ED6BC6">
        <w:trPr>
          <w:jc w:val="center"/>
        </w:trPr>
        <w:tc>
          <w:tcPr>
            <w:tcW w:w="1701" w:type="dxa"/>
          </w:tcPr>
          <w:p w14:paraId="46416931" w14:textId="77777777" w:rsidR="00467621" w:rsidRDefault="00467621" w:rsidP="001F4F85">
            <w:pPr>
              <w:pStyle w:val="TAL"/>
            </w:pPr>
            <w:r>
              <w:rPr>
                <w:noProof/>
                <w:lang w:eastAsia="zh-CN"/>
              </w:rPr>
              <w:t>procInstruct</w:t>
            </w:r>
          </w:p>
        </w:tc>
        <w:tc>
          <w:tcPr>
            <w:tcW w:w="1444" w:type="dxa"/>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Pr>
          <w:p w14:paraId="3AB02E1D" w14:textId="77777777" w:rsidR="00467621" w:rsidRDefault="00467621" w:rsidP="001F4F85">
            <w:pPr>
              <w:pStyle w:val="TAC"/>
            </w:pPr>
            <w:r>
              <w:t>O</w:t>
            </w:r>
          </w:p>
        </w:tc>
        <w:tc>
          <w:tcPr>
            <w:tcW w:w="1134" w:type="dxa"/>
          </w:tcPr>
          <w:p w14:paraId="13E5E8D4" w14:textId="77777777" w:rsidR="00467621" w:rsidRDefault="00467621" w:rsidP="001F4F85">
            <w:pPr>
              <w:pStyle w:val="TAL"/>
            </w:pPr>
            <w:r>
              <w:t>0..1</w:t>
            </w:r>
          </w:p>
        </w:tc>
        <w:tc>
          <w:tcPr>
            <w:tcW w:w="2410" w:type="dxa"/>
          </w:tcPr>
          <w:p w14:paraId="7621BBC5" w14:textId="77777777" w:rsidR="00467621" w:rsidRDefault="00467621" w:rsidP="001F4F85">
            <w:pPr>
              <w:pStyle w:val="TAL"/>
            </w:pPr>
            <w:r>
              <w:rPr>
                <w:lang w:eastAsia="ja-JP"/>
              </w:rPr>
              <w:t>Processing instructions to be used for sending event notifications.</w:t>
            </w:r>
          </w:p>
        </w:tc>
        <w:tc>
          <w:tcPr>
            <w:tcW w:w="2410" w:type="dxa"/>
          </w:tcPr>
          <w:p w14:paraId="072D5B99" w14:textId="77777777" w:rsidR="00467621" w:rsidRDefault="00467621" w:rsidP="001F4F85">
            <w:pPr>
              <w:pStyle w:val="TAL"/>
              <w:rPr>
                <w:rFonts w:cs="Arial"/>
                <w:szCs w:val="18"/>
              </w:rPr>
            </w:pPr>
          </w:p>
        </w:tc>
      </w:tr>
      <w:tr w:rsidR="00467621" w14:paraId="09C34A7F" w14:textId="77777777" w:rsidTr="00ED6BC6">
        <w:trPr>
          <w:jc w:val="center"/>
        </w:trPr>
        <w:tc>
          <w:tcPr>
            <w:tcW w:w="9524" w:type="dxa"/>
            <w:gridSpan w:val="6"/>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
      </w:pPr>
      <w:bookmarkStart w:id="968" w:name="_Toc89426624"/>
      <w:bookmarkStart w:id="969" w:name="_Toc94020409"/>
      <w:bookmarkStart w:id="970" w:name="_Toc97034943"/>
      <w:bookmarkStart w:id="971" w:name="_Toc97037819"/>
      <w:bookmarkStart w:id="972" w:name="_Toc100940028"/>
      <w:bookmarkStart w:id="973" w:name="_Toc104546894"/>
      <w:r>
        <w:lastRenderedPageBreak/>
        <w:t>5.1.6.2.4</w:t>
      </w:r>
      <w:r>
        <w:tab/>
        <w:t xml:space="preserve">Type: </w:t>
      </w:r>
      <w:bookmarkStart w:id="974" w:name="_Hlk86138818"/>
      <w:r>
        <w:t>NadrfDataRetrievalSubscription</w:t>
      </w:r>
      <w:bookmarkEnd w:id="968"/>
      <w:bookmarkEnd w:id="969"/>
      <w:bookmarkEnd w:id="970"/>
      <w:bookmarkEnd w:id="971"/>
      <w:bookmarkEnd w:id="972"/>
      <w:bookmarkEnd w:id="973"/>
      <w:bookmarkEnd w:id="974"/>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ED6BC6">
        <w:trPr>
          <w:jc w:val="center"/>
        </w:trPr>
        <w:tc>
          <w:tcPr>
            <w:tcW w:w="1701" w:type="dxa"/>
            <w:shd w:val="clear" w:color="auto" w:fill="C0C0C0"/>
            <w:hideMark/>
          </w:tcPr>
          <w:p w14:paraId="219302FD" w14:textId="77777777" w:rsidR="00467621" w:rsidRDefault="00467621" w:rsidP="001F4F85">
            <w:pPr>
              <w:pStyle w:val="TAH"/>
            </w:pPr>
            <w:r>
              <w:t>Attribute name</w:t>
            </w:r>
          </w:p>
        </w:tc>
        <w:tc>
          <w:tcPr>
            <w:tcW w:w="1444" w:type="dxa"/>
            <w:shd w:val="clear" w:color="auto" w:fill="C0C0C0"/>
            <w:hideMark/>
          </w:tcPr>
          <w:p w14:paraId="1FE65763" w14:textId="77777777" w:rsidR="00467621" w:rsidRDefault="00467621" w:rsidP="001F4F85">
            <w:pPr>
              <w:pStyle w:val="TAH"/>
            </w:pPr>
            <w:r>
              <w:t>Data type</w:t>
            </w:r>
          </w:p>
        </w:tc>
        <w:tc>
          <w:tcPr>
            <w:tcW w:w="425" w:type="dxa"/>
            <w:shd w:val="clear" w:color="auto" w:fill="C0C0C0"/>
            <w:hideMark/>
          </w:tcPr>
          <w:p w14:paraId="62B342A3" w14:textId="77777777" w:rsidR="00467621" w:rsidRDefault="00467621" w:rsidP="001F4F85">
            <w:pPr>
              <w:pStyle w:val="TAH"/>
            </w:pPr>
            <w:r>
              <w:t>P</w:t>
            </w:r>
          </w:p>
        </w:tc>
        <w:tc>
          <w:tcPr>
            <w:tcW w:w="1134" w:type="dxa"/>
            <w:shd w:val="clear" w:color="auto" w:fill="C0C0C0"/>
          </w:tcPr>
          <w:p w14:paraId="1210409C" w14:textId="77777777" w:rsidR="00467621" w:rsidRDefault="00467621" w:rsidP="001F4F85">
            <w:pPr>
              <w:pStyle w:val="TAH"/>
              <w:jc w:val="left"/>
            </w:pPr>
            <w:r>
              <w:t>Cardinality</w:t>
            </w:r>
          </w:p>
        </w:tc>
        <w:tc>
          <w:tcPr>
            <w:tcW w:w="2410" w:type="dxa"/>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ED6BC6">
        <w:trPr>
          <w:jc w:val="center"/>
        </w:trPr>
        <w:tc>
          <w:tcPr>
            <w:tcW w:w="1701" w:type="dxa"/>
          </w:tcPr>
          <w:p w14:paraId="3AC100EA" w14:textId="77777777" w:rsidR="00467621" w:rsidRDefault="00467621" w:rsidP="001F4F85">
            <w:pPr>
              <w:pStyle w:val="TAL"/>
            </w:pPr>
            <w:r>
              <w:t>anaSub</w:t>
            </w:r>
          </w:p>
        </w:tc>
        <w:tc>
          <w:tcPr>
            <w:tcW w:w="1444" w:type="dxa"/>
          </w:tcPr>
          <w:p w14:paraId="194CE588" w14:textId="77777777" w:rsidR="00467621" w:rsidRDefault="00467621" w:rsidP="001F4F85">
            <w:pPr>
              <w:pStyle w:val="TAL"/>
            </w:pPr>
            <w:r>
              <w:rPr>
                <w:lang w:eastAsia="zh-CN"/>
              </w:rPr>
              <w:t>NnwdafEventsSubscription</w:t>
            </w:r>
          </w:p>
        </w:tc>
        <w:tc>
          <w:tcPr>
            <w:tcW w:w="425" w:type="dxa"/>
          </w:tcPr>
          <w:p w14:paraId="360E41B0" w14:textId="77777777" w:rsidR="00467621" w:rsidRDefault="00467621" w:rsidP="001F4F85">
            <w:pPr>
              <w:pStyle w:val="TAC"/>
            </w:pPr>
            <w:r>
              <w:t>C</w:t>
            </w:r>
          </w:p>
        </w:tc>
        <w:tc>
          <w:tcPr>
            <w:tcW w:w="1134" w:type="dxa"/>
          </w:tcPr>
          <w:p w14:paraId="5BFAC804" w14:textId="776D7B0E" w:rsidR="00467621" w:rsidRDefault="00786143" w:rsidP="001F4F85">
            <w:pPr>
              <w:pStyle w:val="TAL"/>
            </w:pPr>
            <w:r>
              <w:t>0..</w:t>
            </w:r>
            <w:r w:rsidR="00467621">
              <w:t>1</w:t>
            </w:r>
          </w:p>
        </w:tc>
        <w:tc>
          <w:tcPr>
            <w:tcW w:w="2410" w:type="dxa"/>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Pr>
          <w:p w14:paraId="03A19DAA" w14:textId="77777777" w:rsidR="00467621" w:rsidRDefault="00467621" w:rsidP="001F4F85">
            <w:pPr>
              <w:pStyle w:val="TAL"/>
              <w:rPr>
                <w:rFonts w:cs="Arial"/>
                <w:szCs w:val="18"/>
              </w:rPr>
            </w:pPr>
          </w:p>
        </w:tc>
      </w:tr>
      <w:tr w:rsidR="00467621" w14:paraId="2D83A285" w14:textId="77777777" w:rsidTr="00ED6BC6">
        <w:trPr>
          <w:jc w:val="center"/>
        </w:trPr>
        <w:tc>
          <w:tcPr>
            <w:tcW w:w="1701" w:type="dxa"/>
          </w:tcPr>
          <w:p w14:paraId="6F21FC78" w14:textId="3FDF9F8A" w:rsidR="00467621" w:rsidRDefault="0050268D" w:rsidP="001F4F85">
            <w:pPr>
              <w:pStyle w:val="TAL"/>
            </w:pPr>
            <w:r>
              <w:t>dataSub</w:t>
            </w:r>
          </w:p>
        </w:tc>
        <w:tc>
          <w:tcPr>
            <w:tcW w:w="1444" w:type="dxa"/>
          </w:tcPr>
          <w:p w14:paraId="05DF72AC" w14:textId="00F84D00" w:rsidR="00467621" w:rsidRDefault="0050268D" w:rsidP="001F4F85">
            <w:pPr>
              <w:pStyle w:val="TAL"/>
            </w:pPr>
            <w:r>
              <w:t>DataSubscrip</w:t>
            </w:r>
            <w:r w:rsidRPr="00AB67C9">
              <w:t>tion</w:t>
            </w:r>
          </w:p>
        </w:tc>
        <w:tc>
          <w:tcPr>
            <w:tcW w:w="425" w:type="dxa"/>
          </w:tcPr>
          <w:p w14:paraId="683ED353" w14:textId="77777777" w:rsidR="00467621" w:rsidRDefault="00467621" w:rsidP="001F4F85">
            <w:pPr>
              <w:pStyle w:val="TAC"/>
            </w:pPr>
            <w:r>
              <w:t>C</w:t>
            </w:r>
          </w:p>
        </w:tc>
        <w:tc>
          <w:tcPr>
            <w:tcW w:w="1134" w:type="dxa"/>
          </w:tcPr>
          <w:p w14:paraId="4D3E02C0" w14:textId="77777777" w:rsidR="00467621" w:rsidRDefault="00467621" w:rsidP="001F4F85">
            <w:pPr>
              <w:pStyle w:val="TAL"/>
            </w:pPr>
            <w:r>
              <w:t>0..1</w:t>
            </w:r>
          </w:p>
        </w:tc>
        <w:tc>
          <w:tcPr>
            <w:tcW w:w="2410" w:type="dxa"/>
          </w:tcPr>
          <w:p w14:paraId="5EFC534B" w14:textId="50AEA0A3"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Pr>
          <w:p w14:paraId="53A9A09E" w14:textId="77777777" w:rsidR="00467621" w:rsidRDefault="00467621" w:rsidP="001F4F85">
            <w:pPr>
              <w:pStyle w:val="TAL"/>
              <w:rPr>
                <w:rFonts w:cs="Arial"/>
                <w:szCs w:val="18"/>
              </w:rPr>
            </w:pPr>
          </w:p>
        </w:tc>
      </w:tr>
      <w:tr w:rsidR="00467621" w14:paraId="520B2258" w14:textId="77777777" w:rsidTr="00ED6BC6">
        <w:trPr>
          <w:jc w:val="center"/>
        </w:trPr>
        <w:tc>
          <w:tcPr>
            <w:tcW w:w="1701" w:type="dxa"/>
          </w:tcPr>
          <w:p w14:paraId="7FCE002A" w14:textId="77777777" w:rsidR="00467621" w:rsidRDefault="00467621" w:rsidP="001F4F85">
            <w:pPr>
              <w:pStyle w:val="TAL"/>
            </w:pPr>
            <w:r>
              <w:t>notificationURI</w:t>
            </w:r>
          </w:p>
        </w:tc>
        <w:tc>
          <w:tcPr>
            <w:tcW w:w="1444" w:type="dxa"/>
          </w:tcPr>
          <w:p w14:paraId="1CE943AC" w14:textId="77777777" w:rsidR="00467621" w:rsidRDefault="00467621" w:rsidP="001F4F85">
            <w:pPr>
              <w:pStyle w:val="TAL"/>
            </w:pPr>
            <w:r>
              <w:t>Uri</w:t>
            </w:r>
          </w:p>
        </w:tc>
        <w:tc>
          <w:tcPr>
            <w:tcW w:w="425" w:type="dxa"/>
          </w:tcPr>
          <w:p w14:paraId="3BD5CD10" w14:textId="77777777" w:rsidR="00467621" w:rsidRDefault="00467621" w:rsidP="001F4F85">
            <w:pPr>
              <w:pStyle w:val="TAC"/>
            </w:pPr>
            <w:r>
              <w:t>M</w:t>
            </w:r>
          </w:p>
        </w:tc>
        <w:tc>
          <w:tcPr>
            <w:tcW w:w="1134" w:type="dxa"/>
          </w:tcPr>
          <w:p w14:paraId="1428C5C4" w14:textId="77777777" w:rsidR="00467621" w:rsidRDefault="00467621" w:rsidP="001F4F85">
            <w:pPr>
              <w:pStyle w:val="TAL"/>
            </w:pPr>
            <w:r>
              <w:t>1</w:t>
            </w:r>
          </w:p>
        </w:tc>
        <w:tc>
          <w:tcPr>
            <w:tcW w:w="2410" w:type="dxa"/>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Pr>
          <w:p w14:paraId="23DC35DD" w14:textId="77777777" w:rsidR="00467621" w:rsidRDefault="00467621" w:rsidP="001F4F85">
            <w:pPr>
              <w:pStyle w:val="TAL"/>
              <w:rPr>
                <w:rFonts w:cs="Arial"/>
                <w:szCs w:val="18"/>
              </w:rPr>
            </w:pPr>
          </w:p>
        </w:tc>
      </w:tr>
      <w:tr w:rsidR="00467621" w14:paraId="18E52427" w14:textId="77777777" w:rsidTr="00ED6BC6">
        <w:trPr>
          <w:jc w:val="center"/>
        </w:trPr>
        <w:tc>
          <w:tcPr>
            <w:tcW w:w="1701" w:type="dxa"/>
          </w:tcPr>
          <w:p w14:paraId="1031799D" w14:textId="77777777" w:rsidR="00467621" w:rsidRDefault="00467621" w:rsidP="001F4F85">
            <w:pPr>
              <w:pStyle w:val="TAL"/>
            </w:pPr>
            <w:r>
              <w:t>timePeriod</w:t>
            </w:r>
          </w:p>
        </w:tc>
        <w:tc>
          <w:tcPr>
            <w:tcW w:w="1444" w:type="dxa"/>
          </w:tcPr>
          <w:p w14:paraId="5513483C" w14:textId="77777777" w:rsidR="00467621" w:rsidRDefault="00467621" w:rsidP="001F4F85">
            <w:pPr>
              <w:pStyle w:val="TAL"/>
            </w:pPr>
            <w:r w:rsidRPr="00735F10">
              <w:rPr>
                <w:noProof/>
                <w:lang w:eastAsia="zh-CN"/>
              </w:rPr>
              <w:t>TimeWindow</w:t>
            </w:r>
          </w:p>
        </w:tc>
        <w:tc>
          <w:tcPr>
            <w:tcW w:w="425" w:type="dxa"/>
          </w:tcPr>
          <w:p w14:paraId="5FC71B95" w14:textId="77777777" w:rsidR="00467621" w:rsidRDefault="00467621" w:rsidP="001F4F85">
            <w:pPr>
              <w:pStyle w:val="TAC"/>
            </w:pPr>
            <w:r>
              <w:rPr>
                <w:noProof/>
              </w:rPr>
              <w:t>M</w:t>
            </w:r>
          </w:p>
        </w:tc>
        <w:tc>
          <w:tcPr>
            <w:tcW w:w="1134" w:type="dxa"/>
          </w:tcPr>
          <w:p w14:paraId="747A11A5" w14:textId="77777777" w:rsidR="00467621" w:rsidRDefault="00467621" w:rsidP="001F4F85">
            <w:pPr>
              <w:pStyle w:val="TAL"/>
            </w:pPr>
            <w:r>
              <w:rPr>
                <w:noProof/>
              </w:rPr>
              <w:t>1</w:t>
            </w:r>
          </w:p>
        </w:tc>
        <w:tc>
          <w:tcPr>
            <w:tcW w:w="2410" w:type="dxa"/>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Pr>
          <w:p w14:paraId="52516D91" w14:textId="77777777" w:rsidR="00467621" w:rsidRDefault="00467621" w:rsidP="001F4F85">
            <w:pPr>
              <w:pStyle w:val="TAL"/>
              <w:rPr>
                <w:rFonts w:cs="Arial"/>
                <w:szCs w:val="18"/>
              </w:rPr>
            </w:pPr>
          </w:p>
        </w:tc>
      </w:tr>
      <w:tr w:rsidR="00467621" w14:paraId="39AE09A1" w14:textId="77777777" w:rsidTr="00ED6BC6">
        <w:trPr>
          <w:jc w:val="center"/>
        </w:trPr>
        <w:tc>
          <w:tcPr>
            <w:tcW w:w="1701" w:type="dxa"/>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Pr>
          <w:p w14:paraId="75BF15D4" w14:textId="77777777" w:rsidR="00467621" w:rsidRDefault="00467621" w:rsidP="001F4F85">
            <w:pPr>
              <w:pStyle w:val="TAC"/>
              <w:rPr>
                <w:noProof/>
              </w:rPr>
            </w:pPr>
            <w:r w:rsidRPr="003B2883">
              <w:rPr>
                <w:rFonts w:hint="eastAsia"/>
              </w:rPr>
              <w:t>M</w:t>
            </w:r>
          </w:p>
        </w:tc>
        <w:tc>
          <w:tcPr>
            <w:tcW w:w="1134" w:type="dxa"/>
          </w:tcPr>
          <w:p w14:paraId="3EB56A57" w14:textId="77777777" w:rsidR="00467621" w:rsidRDefault="00467621" w:rsidP="001F4F85">
            <w:pPr>
              <w:pStyle w:val="TAL"/>
              <w:rPr>
                <w:noProof/>
              </w:rPr>
            </w:pPr>
            <w:r w:rsidRPr="003B2883">
              <w:rPr>
                <w:rFonts w:hint="eastAsia"/>
              </w:rPr>
              <w:t>1</w:t>
            </w:r>
          </w:p>
        </w:tc>
        <w:tc>
          <w:tcPr>
            <w:tcW w:w="2410" w:type="dxa"/>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Pr>
          <w:p w14:paraId="0BA7A693" w14:textId="77777777" w:rsidR="00467621" w:rsidRDefault="00467621" w:rsidP="001F4F85">
            <w:pPr>
              <w:pStyle w:val="TAL"/>
              <w:rPr>
                <w:rFonts w:cs="Arial"/>
                <w:szCs w:val="18"/>
              </w:rPr>
            </w:pPr>
          </w:p>
        </w:tc>
      </w:tr>
      <w:tr w:rsidR="00467621" w14:paraId="6FA6C570" w14:textId="77777777" w:rsidTr="00ED6BC6">
        <w:trPr>
          <w:jc w:val="center"/>
        </w:trPr>
        <w:tc>
          <w:tcPr>
            <w:tcW w:w="9524" w:type="dxa"/>
            <w:gridSpan w:val="6"/>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975" w:name="_Toc89426625"/>
      <w:bookmarkStart w:id="976" w:name="_Toc94020410"/>
      <w:bookmarkStart w:id="977" w:name="_Toc97034944"/>
      <w:bookmarkStart w:id="978" w:name="_Toc97037820"/>
      <w:bookmarkStart w:id="979" w:name="_Toc100940029"/>
      <w:bookmarkStart w:id="980" w:name="_Toc104546895"/>
      <w:r>
        <w:t>5.1.6.2.5</w:t>
      </w:r>
      <w:r>
        <w:tab/>
        <w:t xml:space="preserve">Type: </w:t>
      </w:r>
      <w:r>
        <w:rPr>
          <w:noProof/>
        </w:rPr>
        <w:t>NadrfDataRetrievalNotification</w:t>
      </w:r>
      <w:bookmarkEnd w:id="975"/>
      <w:bookmarkEnd w:id="976"/>
      <w:bookmarkEnd w:id="977"/>
      <w:bookmarkEnd w:id="978"/>
      <w:bookmarkEnd w:id="979"/>
      <w:bookmarkEnd w:id="980"/>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ED6BC6">
        <w:trPr>
          <w:jc w:val="center"/>
        </w:trPr>
        <w:tc>
          <w:tcPr>
            <w:tcW w:w="1701" w:type="dxa"/>
            <w:shd w:val="clear" w:color="auto" w:fill="C0C0C0"/>
            <w:hideMark/>
          </w:tcPr>
          <w:p w14:paraId="494CEB6A" w14:textId="77777777" w:rsidR="00467621" w:rsidRDefault="00467621" w:rsidP="001F4F85">
            <w:pPr>
              <w:pStyle w:val="TAH"/>
            </w:pPr>
            <w:r>
              <w:t>Attribute name</w:t>
            </w:r>
          </w:p>
        </w:tc>
        <w:tc>
          <w:tcPr>
            <w:tcW w:w="1444" w:type="dxa"/>
            <w:shd w:val="clear" w:color="auto" w:fill="C0C0C0"/>
            <w:hideMark/>
          </w:tcPr>
          <w:p w14:paraId="26F02264" w14:textId="77777777" w:rsidR="00467621" w:rsidRDefault="00467621" w:rsidP="001F4F85">
            <w:pPr>
              <w:pStyle w:val="TAH"/>
            </w:pPr>
            <w:r>
              <w:t>Data type</w:t>
            </w:r>
          </w:p>
        </w:tc>
        <w:tc>
          <w:tcPr>
            <w:tcW w:w="425" w:type="dxa"/>
            <w:shd w:val="clear" w:color="auto" w:fill="C0C0C0"/>
            <w:hideMark/>
          </w:tcPr>
          <w:p w14:paraId="65642AD8" w14:textId="77777777" w:rsidR="00467621" w:rsidRDefault="00467621" w:rsidP="001F4F85">
            <w:pPr>
              <w:pStyle w:val="TAH"/>
            </w:pPr>
            <w:r>
              <w:t>P</w:t>
            </w:r>
          </w:p>
        </w:tc>
        <w:tc>
          <w:tcPr>
            <w:tcW w:w="1134" w:type="dxa"/>
            <w:shd w:val="clear" w:color="auto" w:fill="C0C0C0"/>
          </w:tcPr>
          <w:p w14:paraId="4ECC9C79" w14:textId="77777777" w:rsidR="00467621" w:rsidRDefault="00467621" w:rsidP="001F4F85">
            <w:pPr>
              <w:pStyle w:val="TAH"/>
              <w:jc w:val="left"/>
            </w:pPr>
            <w:r>
              <w:t>Cardinality</w:t>
            </w:r>
          </w:p>
        </w:tc>
        <w:tc>
          <w:tcPr>
            <w:tcW w:w="2410" w:type="dxa"/>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ED6BC6">
        <w:trPr>
          <w:jc w:val="center"/>
        </w:trPr>
        <w:tc>
          <w:tcPr>
            <w:tcW w:w="1701" w:type="dxa"/>
            <w:shd w:val="clear" w:color="auto" w:fill="auto"/>
          </w:tcPr>
          <w:p w14:paraId="62599274" w14:textId="77777777" w:rsidR="00467621" w:rsidRPr="00786143" w:rsidRDefault="00467621" w:rsidP="00786143">
            <w:pPr>
              <w:pStyle w:val="TAL"/>
            </w:pPr>
            <w:r w:rsidRPr="00786143">
              <w:rPr>
                <w:rFonts w:hint="eastAsia"/>
              </w:rPr>
              <w:t>notifCor</w:t>
            </w:r>
            <w:r w:rsidRPr="00786143">
              <w:t>r</w:t>
            </w:r>
            <w:r w:rsidRPr="00786143">
              <w:rPr>
                <w:rFonts w:hint="eastAsia"/>
              </w:rPr>
              <w:t>Id</w:t>
            </w:r>
          </w:p>
        </w:tc>
        <w:tc>
          <w:tcPr>
            <w:tcW w:w="1444" w:type="dxa"/>
            <w:shd w:val="clear" w:color="auto" w:fill="auto"/>
          </w:tcPr>
          <w:p w14:paraId="2154617C" w14:textId="77777777" w:rsidR="00467621" w:rsidRPr="00786143" w:rsidRDefault="00467621" w:rsidP="00786143">
            <w:pPr>
              <w:pStyle w:val="TAL"/>
            </w:pPr>
            <w:r w:rsidRPr="00786143">
              <w:t>string</w:t>
            </w:r>
          </w:p>
        </w:tc>
        <w:tc>
          <w:tcPr>
            <w:tcW w:w="425" w:type="dxa"/>
            <w:shd w:val="clear" w:color="auto" w:fill="auto"/>
          </w:tcPr>
          <w:p w14:paraId="3D2C8765" w14:textId="77777777" w:rsidR="00467621" w:rsidRPr="00786143" w:rsidRDefault="00467621" w:rsidP="00786143">
            <w:pPr>
              <w:pStyle w:val="TAC"/>
            </w:pPr>
            <w:r w:rsidRPr="00786143">
              <w:rPr>
                <w:rFonts w:hint="eastAsia"/>
              </w:rPr>
              <w:t>M</w:t>
            </w:r>
          </w:p>
        </w:tc>
        <w:tc>
          <w:tcPr>
            <w:tcW w:w="1134" w:type="dxa"/>
            <w:shd w:val="clear" w:color="auto" w:fill="auto"/>
          </w:tcPr>
          <w:p w14:paraId="7053141E" w14:textId="77777777" w:rsidR="00467621" w:rsidRPr="00786143" w:rsidRDefault="00467621" w:rsidP="00786143">
            <w:pPr>
              <w:pStyle w:val="TAL"/>
            </w:pPr>
            <w:r w:rsidRPr="00786143">
              <w:rPr>
                <w:rFonts w:hint="eastAsia"/>
              </w:rPr>
              <w:t>1</w:t>
            </w:r>
          </w:p>
        </w:tc>
        <w:tc>
          <w:tcPr>
            <w:tcW w:w="2410" w:type="dxa"/>
            <w:shd w:val="clear" w:color="auto" w:fill="auto"/>
            <w:vAlign w:val="center"/>
          </w:tcPr>
          <w:p w14:paraId="3E37A85A" w14:textId="77777777" w:rsidR="00467621" w:rsidRPr="00786143" w:rsidRDefault="00467621" w:rsidP="00786143">
            <w:pPr>
              <w:pStyle w:val="TAL"/>
            </w:pPr>
            <w:r w:rsidRPr="00786143">
              <w:t>This attribute i</w:t>
            </w:r>
            <w:r w:rsidRPr="00786143">
              <w:rPr>
                <w:rFonts w:hint="eastAsia"/>
              </w:rPr>
              <w:t>ndicate</w:t>
            </w:r>
            <w:r w:rsidRPr="00786143">
              <w:t>s</w:t>
            </w:r>
            <w:r w:rsidRPr="00786143">
              <w:rPr>
                <w:rFonts w:hint="eastAsia"/>
              </w:rPr>
              <w:t xml:space="preserve"> the notification </w:t>
            </w:r>
            <w:r w:rsidRPr="00786143">
              <w:t>correlation</w:t>
            </w:r>
            <w:r w:rsidRPr="00786143">
              <w:rPr>
                <w:rFonts w:hint="eastAsia"/>
              </w:rPr>
              <w:t xml:space="preserve"> </w:t>
            </w:r>
            <w:r w:rsidRPr="00786143">
              <w:t>identifier</w:t>
            </w:r>
            <w:r w:rsidRPr="00786143">
              <w:rPr>
                <w:rFonts w:hint="eastAsia"/>
              </w:rPr>
              <w:t xml:space="preserve"> provided by the NF service consumer during </w:t>
            </w:r>
            <w:r w:rsidRPr="00786143">
              <w:t xml:space="preserve">the data retrieval </w:t>
            </w:r>
            <w:r w:rsidRPr="00786143">
              <w:rPr>
                <w:rFonts w:hint="eastAsia"/>
              </w:rPr>
              <w:t>subscription.</w:t>
            </w:r>
            <w:r w:rsidRPr="00786143">
              <w:t xml:space="preserve"> This parameter can be useful if the NF service consumer uses a common callback URI for multiple subscriptions.</w:t>
            </w:r>
          </w:p>
        </w:tc>
        <w:tc>
          <w:tcPr>
            <w:tcW w:w="2410" w:type="dxa"/>
            <w:shd w:val="clear" w:color="auto" w:fill="auto"/>
          </w:tcPr>
          <w:p w14:paraId="78425C6F" w14:textId="77777777" w:rsidR="00467621" w:rsidRPr="00786143" w:rsidRDefault="00467621" w:rsidP="00786143">
            <w:pPr>
              <w:pStyle w:val="TAL"/>
            </w:pPr>
          </w:p>
        </w:tc>
      </w:tr>
      <w:tr w:rsidR="00467621" w14:paraId="502D2E8E" w14:textId="77777777" w:rsidTr="00ED6BC6">
        <w:trPr>
          <w:jc w:val="center"/>
        </w:trPr>
        <w:tc>
          <w:tcPr>
            <w:tcW w:w="1701" w:type="dxa"/>
          </w:tcPr>
          <w:p w14:paraId="673F56A6" w14:textId="77777777" w:rsidR="00467621" w:rsidRDefault="00467621" w:rsidP="001F4F85">
            <w:pPr>
              <w:pStyle w:val="TAL"/>
            </w:pPr>
            <w:r>
              <w:rPr>
                <w:noProof/>
                <w:lang w:eastAsia="zh-CN"/>
              </w:rPr>
              <w:t>ana</w:t>
            </w:r>
            <w:r>
              <w:t>Notifications</w:t>
            </w:r>
          </w:p>
        </w:tc>
        <w:tc>
          <w:tcPr>
            <w:tcW w:w="1444" w:type="dxa"/>
          </w:tcPr>
          <w:p w14:paraId="03EC1658" w14:textId="77777777" w:rsidR="00467621" w:rsidRDefault="00467621" w:rsidP="001F4F85">
            <w:pPr>
              <w:pStyle w:val="TAL"/>
            </w:pPr>
            <w:r>
              <w:rPr>
                <w:noProof/>
              </w:rPr>
              <w:t>array(NnwdafEventsSubscriptionNotification)</w:t>
            </w:r>
          </w:p>
        </w:tc>
        <w:tc>
          <w:tcPr>
            <w:tcW w:w="425" w:type="dxa"/>
          </w:tcPr>
          <w:p w14:paraId="1321E0FF" w14:textId="77777777" w:rsidR="00467621" w:rsidRDefault="00467621" w:rsidP="001F4F85">
            <w:pPr>
              <w:pStyle w:val="TAC"/>
            </w:pPr>
            <w:r>
              <w:t>C</w:t>
            </w:r>
          </w:p>
        </w:tc>
        <w:tc>
          <w:tcPr>
            <w:tcW w:w="1134" w:type="dxa"/>
          </w:tcPr>
          <w:p w14:paraId="15C164DD" w14:textId="77777777" w:rsidR="00467621" w:rsidRDefault="00467621" w:rsidP="001F4F85">
            <w:pPr>
              <w:pStyle w:val="TAL"/>
            </w:pPr>
            <w:r>
              <w:t>1..N</w:t>
            </w:r>
          </w:p>
        </w:tc>
        <w:tc>
          <w:tcPr>
            <w:tcW w:w="2410" w:type="dxa"/>
          </w:tcPr>
          <w:p w14:paraId="37473E0A" w14:textId="18260A29" w:rsidR="00467621" w:rsidRDefault="00467621" w:rsidP="001F4F85">
            <w:pPr>
              <w:pStyle w:val="TAL"/>
              <w:rPr>
                <w:rFonts w:cs="Arial"/>
                <w:szCs w:val="18"/>
              </w:rPr>
            </w:pPr>
            <w:r>
              <w:t>List of analytics subscription notifications. (NOTE)</w:t>
            </w:r>
          </w:p>
        </w:tc>
        <w:tc>
          <w:tcPr>
            <w:tcW w:w="2410" w:type="dxa"/>
          </w:tcPr>
          <w:p w14:paraId="4323D19C" w14:textId="77777777" w:rsidR="00467621" w:rsidRDefault="00467621" w:rsidP="001F4F85">
            <w:pPr>
              <w:pStyle w:val="TAL"/>
              <w:rPr>
                <w:rFonts w:cs="Arial"/>
                <w:szCs w:val="18"/>
              </w:rPr>
            </w:pPr>
          </w:p>
        </w:tc>
      </w:tr>
      <w:tr w:rsidR="00CB50E9" w14:paraId="6E7E39DF" w14:textId="77777777" w:rsidTr="00ED6BC6">
        <w:trPr>
          <w:jc w:val="center"/>
        </w:trPr>
        <w:tc>
          <w:tcPr>
            <w:tcW w:w="1701" w:type="dxa"/>
          </w:tcPr>
          <w:p w14:paraId="1C1A8EB1" w14:textId="39BF6138" w:rsidR="00CB50E9" w:rsidRDefault="00CB50E9" w:rsidP="00CB50E9">
            <w:pPr>
              <w:pStyle w:val="TAL"/>
              <w:rPr>
                <w:noProof/>
                <w:lang w:eastAsia="zh-CN"/>
              </w:rPr>
            </w:pPr>
            <w:r>
              <w:rPr>
                <w:noProof/>
                <w:lang w:eastAsia="zh-CN"/>
              </w:rPr>
              <w:t>dataNotif</w:t>
            </w:r>
          </w:p>
        </w:tc>
        <w:tc>
          <w:tcPr>
            <w:tcW w:w="1444" w:type="dxa"/>
          </w:tcPr>
          <w:p w14:paraId="41E0D4DF" w14:textId="7E018346" w:rsidR="00CB50E9" w:rsidRDefault="00CB50E9" w:rsidP="00CB50E9">
            <w:pPr>
              <w:pStyle w:val="TAL"/>
              <w:rPr>
                <w:noProof/>
              </w:rPr>
            </w:pPr>
            <w:r>
              <w:t>DataNotification</w:t>
            </w:r>
          </w:p>
        </w:tc>
        <w:tc>
          <w:tcPr>
            <w:tcW w:w="425" w:type="dxa"/>
          </w:tcPr>
          <w:p w14:paraId="69534E2B" w14:textId="1B15FDC8" w:rsidR="00CB50E9" w:rsidRDefault="00CB50E9" w:rsidP="00CB50E9">
            <w:pPr>
              <w:pStyle w:val="TAC"/>
            </w:pPr>
            <w:r>
              <w:t>C</w:t>
            </w:r>
          </w:p>
        </w:tc>
        <w:tc>
          <w:tcPr>
            <w:tcW w:w="1134" w:type="dxa"/>
          </w:tcPr>
          <w:p w14:paraId="3BEABBB0" w14:textId="35B5A41E" w:rsidR="00CB50E9" w:rsidRDefault="00CB50E9" w:rsidP="00CB50E9">
            <w:pPr>
              <w:pStyle w:val="TAL"/>
            </w:pPr>
            <w:r>
              <w:t>1</w:t>
            </w:r>
          </w:p>
        </w:tc>
        <w:tc>
          <w:tcPr>
            <w:tcW w:w="2410" w:type="dxa"/>
          </w:tcPr>
          <w:p w14:paraId="372F1047" w14:textId="1465F129" w:rsidR="00CB50E9" w:rsidRDefault="00CB50E9" w:rsidP="00CB50E9">
            <w:pPr>
              <w:pStyle w:val="TAL"/>
            </w:pPr>
            <w:r>
              <w:t>Data subscription notification. (NOTE)</w:t>
            </w:r>
          </w:p>
        </w:tc>
        <w:tc>
          <w:tcPr>
            <w:tcW w:w="2410" w:type="dxa"/>
          </w:tcPr>
          <w:p w14:paraId="23903642" w14:textId="77777777" w:rsidR="00CB50E9" w:rsidRDefault="00CB50E9" w:rsidP="00CB50E9">
            <w:pPr>
              <w:pStyle w:val="TAL"/>
              <w:rPr>
                <w:rFonts w:cs="Arial"/>
                <w:szCs w:val="18"/>
              </w:rPr>
            </w:pPr>
          </w:p>
        </w:tc>
      </w:tr>
      <w:tr w:rsidR="005447B1" w14:paraId="7E876808" w14:textId="77777777" w:rsidTr="00ED6BC6">
        <w:trPr>
          <w:jc w:val="center"/>
        </w:trPr>
        <w:tc>
          <w:tcPr>
            <w:tcW w:w="1701" w:type="dxa"/>
          </w:tcPr>
          <w:p w14:paraId="1DDC4AB9" w14:textId="546C2F2B" w:rsidR="005447B1" w:rsidRDefault="005447B1" w:rsidP="005447B1">
            <w:pPr>
              <w:pStyle w:val="TAL"/>
              <w:rPr>
                <w:noProof/>
                <w:lang w:eastAsia="zh-CN"/>
              </w:rPr>
            </w:pPr>
            <w:r w:rsidRPr="001C7C10">
              <w:t>f</w:t>
            </w:r>
            <w:r>
              <w:t>etch</w:t>
            </w:r>
            <w:r w:rsidRPr="001C7C10">
              <w:t>Instruct</w:t>
            </w:r>
          </w:p>
        </w:tc>
        <w:tc>
          <w:tcPr>
            <w:tcW w:w="1444" w:type="dxa"/>
          </w:tcPr>
          <w:p w14:paraId="272B55E1" w14:textId="555A558B" w:rsidR="005447B1" w:rsidRDefault="005447B1" w:rsidP="005447B1">
            <w:pPr>
              <w:pStyle w:val="TAL"/>
            </w:pPr>
            <w:r>
              <w:rPr>
                <w:rFonts w:hint="eastAsia"/>
              </w:rPr>
              <w:t>F</w:t>
            </w:r>
            <w:r>
              <w:t>etchInstruction</w:t>
            </w:r>
          </w:p>
        </w:tc>
        <w:tc>
          <w:tcPr>
            <w:tcW w:w="425" w:type="dxa"/>
          </w:tcPr>
          <w:p w14:paraId="448A54D5" w14:textId="059095EF" w:rsidR="005447B1" w:rsidRDefault="005447B1" w:rsidP="005447B1">
            <w:pPr>
              <w:pStyle w:val="TAC"/>
            </w:pPr>
            <w:r>
              <w:rPr>
                <w:noProof/>
                <w:lang w:eastAsia="zh-CN"/>
              </w:rPr>
              <w:t>C</w:t>
            </w:r>
          </w:p>
        </w:tc>
        <w:tc>
          <w:tcPr>
            <w:tcW w:w="1134" w:type="dxa"/>
          </w:tcPr>
          <w:p w14:paraId="09E53CC9" w14:textId="16D49C89" w:rsidR="005447B1" w:rsidRDefault="005447B1" w:rsidP="005447B1">
            <w:pPr>
              <w:pStyle w:val="TAL"/>
            </w:pPr>
            <w:r>
              <w:rPr>
                <w:rFonts w:hint="eastAsia"/>
              </w:rPr>
              <w:t>0</w:t>
            </w:r>
            <w:r>
              <w:t>..1</w:t>
            </w:r>
          </w:p>
        </w:tc>
        <w:tc>
          <w:tcPr>
            <w:tcW w:w="2410" w:type="dxa"/>
          </w:tcPr>
          <w:p w14:paraId="3A59907C" w14:textId="7585FBC6" w:rsidR="005447B1" w:rsidRDefault="005447B1" w:rsidP="005447B1">
            <w:pPr>
              <w:pStyle w:val="TAL"/>
            </w:pPr>
            <w:r>
              <w:rPr>
                <w:rFonts w:cs="Arial" w:hint="eastAsia"/>
                <w:szCs w:val="18"/>
              </w:rPr>
              <w:t>T</w:t>
            </w:r>
            <w:r>
              <w:rPr>
                <w:rFonts w:cs="Arial"/>
                <w:szCs w:val="18"/>
              </w:rPr>
              <w:t>he</w:t>
            </w:r>
            <w:r>
              <w:rPr>
                <w:lang w:eastAsia="ja-JP"/>
              </w:rPr>
              <w:t xml:space="preserve"> fetch instruction indicates that the data or analytics can be fetched by the consumer.</w:t>
            </w:r>
            <w:r>
              <w:t xml:space="preserve"> (NOTE)</w:t>
            </w:r>
          </w:p>
        </w:tc>
        <w:tc>
          <w:tcPr>
            <w:tcW w:w="2410" w:type="dxa"/>
          </w:tcPr>
          <w:p w14:paraId="1908B7FF" w14:textId="77777777" w:rsidR="005447B1" w:rsidRDefault="005447B1" w:rsidP="005447B1">
            <w:pPr>
              <w:pStyle w:val="TAL"/>
              <w:rPr>
                <w:rFonts w:cs="Arial"/>
                <w:szCs w:val="18"/>
              </w:rPr>
            </w:pPr>
          </w:p>
        </w:tc>
      </w:tr>
      <w:tr w:rsidR="00467621" w14:paraId="26046C67" w14:textId="77777777" w:rsidTr="00ED6BC6">
        <w:trPr>
          <w:jc w:val="center"/>
        </w:trPr>
        <w:tc>
          <w:tcPr>
            <w:tcW w:w="9524" w:type="dxa"/>
            <w:gridSpan w:val="6"/>
          </w:tcPr>
          <w:p w14:paraId="26C31B8B" w14:textId="3D5A8AA9" w:rsidR="00467621" w:rsidRDefault="00467621" w:rsidP="001F4F85">
            <w:pPr>
              <w:pStyle w:val="TAL"/>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981" w:name="_Toc89426626"/>
      <w:bookmarkStart w:id="982" w:name="_Toc94020411"/>
      <w:bookmarkStart w:id="983" w:name="_Toc97034945"/>
      <w:bookmarkStart w:id="984" w:name="_Toc97037821"/>
      <w:bookmarkStart w:id="985" w:name="_Toc100940030"/>
      <w:bookmarkStart w:id="986" w:name="_Toc104546896"/>
      <w:r>
        <w:lastRenderedPageBreak/>
        <w:t>5.1.6.2.6</w:t>
      </w:r>
      <w:r>
        <w:tab/>
        <w:t xml:space="preserve">Type: </w:t>
      </w:r>
      <w:r>
        <w:rPr>
          <w:noProof/>
        </w:rPr>
        <w:t>NadrfDataStoreSubscriptionRef</w:t>
      </w:r>
      <w:bookmarkEnd w:id="981"/>
      <w:bookmarkEnd w:id="982"/>
      <w:bookmarkEnd w:id="983"/>
      <w:bookmarkEnd w:id="984"/>
      <w:bookmarkEnd w:id="985"/>
      <w:bookmarkEnd w:id="986"/>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ED6BC6">
        <w:trPr>
          <w:jc w:val="center"/>
        </w:trPr>
        <w:tc>
          <w:tcPr>
            <w:tcW w:w="1701" w:type="dxa"/>
            <w:shd w:val="clear" w:color="auto" w:fill="C0C0C0"/>
            <w:hideMark/>
          </w:tcPr>
          <w:p w14:paraId="042E1A85" w14:textId="77777777" w:rsidR="00467621" w:rsidRDefault="00467621" w:rsidP="001F4F85">
            <w:pPr>
              <w:pStyle w:val="TAH"/>
            </w:pPr>
            <w:r>
              <w:t>Attribute name</w:t>
            </w:r>
          </w:p>
        </w:tc>
        <w:tc>
          <w:tcPr>
            <w:tcW w:w="1444" w:type="dxa"/>
            <w:shd w:val="clear" w:color="auto" w:fill="C0C0C0"/>
            <w:hideMark/>
          </w:tcPr>
          <w:p w14:paraId="77BC14C4" w14:textId="77777777" w:rsidR="00467621" w:rsidRDefault="00467621" w:rsidP="001F4F85">
            <w:pPr>
              <w:pStyle w:val="TAH"/>
            </w:pPr>
            <w:r>
              <w:t>Data type</w:t>
            </w:r>
          </w:p>
        </w:tc>
        <w:tc>
          <w:tcPr>
            <w:tcW w:w="425" w:type="dxa"/>
            <w:shd w:val="clear" w:color="auto" w:fill="C0C0C0"/>
            <w:hideMark/>
          </w:tcPr>
          <w:p w14:paraId="057599BC" w14:textId="77777777" w:rsidR="00467621" w:rsidRDefault="00467621" w:rsidP="001F4F85">
            <w:pPr>
              <w:pStyle w:val="TAH"/>
            </w:pPr>
            <w:r>
              <w:t>P</w:t>
            </w:r>
          </w:p>
        </w:tc>
        <w:tc>
          <w:tcPr>
            <w:tcW w:w="1134" w:type="dxa"/>
            <w:shd w:val="clear" w:color="auto" w:fill="C0C0C0"/>
          </w:tcPr>
          <w:p w14:paraId="0B977347" w14:textId="77777777" w:rsidR="00467621" w:rsidRDefault="00467621" w:rsidP="001F4F85">
            <w:pPr>
              <w:pStyle w:val="TAH"/>
              <w:jc w:val="left"/>
            </w:pPr>
            <w:r>
              <w:t>Cardinality</w:t>
            </w:r>
          </w:p>
        </w:tc>
        <w:tc>
          <w:tcPr>
            <w:tcW w:w="2410" w:type="dxa"/>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ED6BC6">
        <w:trPr>
          <w:jc w:val="center"/>
        </w:trPr>
        <w:tc>
          <w:tcPr>
            <w:tcW w:w="1701" w:type="dxa"/>
            <w:shd w:val="clear" w:color="auto" w:fill="auto"/>
          </w:tcPr>
          <w:p w14:paraId="0E257AF8" w14:textId="77777777" w:rsidR="00467621" w:rsidRPr="008A1972" w:rsidRDefault="00467621" w:rsidP="008A1972">
            <w:pPr>
              <w:pStyle w:val="TAL"/>
            </w:pPr>
            <w:r w:rsidRPr="008A1972">
              <w:t>transRef</w:t>
            </w:r>
            <w:r w:rsidRPr="008A1972">
              <w:rPr>
                <w:rFonts w:hint="eastAsia"/>
              </w:rPr>
              <w:t>Id</w:t>
            </w:r>
          </w:p>
        </w:tc>
        <w:tc>
          <w:tcPr>
            <w:tcW w:w="1444" w:type="dxa"/>
            <w:shd w:val="clear" w:color="auto" w:fill="auto"/>
          </w:tcPr>
          <w:p w14:paraId="4EEB3E2E" w14:textId="77777777" w:rsidR="00467621" w:rsidRPr="008A1972" w:rsidRDefault="00467621" w:rsidP="008A1972">
            <w:pPr>
              <w:pStyle w:val="TAL"/>
            </w:pPr>
            <w:r w:rsidRPr="008A1972">
              <w:t>string</w:t>
            </w:r>
          </w:p>
        </w:tc>
        <w:tc>
          <w:tcPr>
            <w:tcW w:w="425" w:type="dxa"/>
            <w:shd w:val="clear" w:color="auto" w:fill="auto"/>
          </w:tcPr>
          <w:p w14:paraId="31BD4C7E" w14:textId="77777777" w:rsidR="00467621" w:rsidRPr="008A1972" w:rsidRDefault="00467621" w:rsidP="008A1972">
            <w:pPr>
              <w:pStyle w:val="TAL"/>
            </w:pPr>
            <w:r w:rsidRPr="008A1972">
              <w:rPr>
                <w:rFonts w:hint="eastAsia"/>
              </w:rPr>
              <w:t>M</w:t>
            </w:r>
          </w:p>
        </w:tc>
        <w:tc>
          <w:tcPr>
            <w:tcW w:w="1134" w:type="dxa"/>
            <w:shd w:val="clear" w:color="auto" w:fill="auto"/>
          </w:tcPr>
          <w:p w14:paraId="462C5930" w14:textId="77777777" w:rsidR="00467621" w:rsidRPr="008A1972" w:rsidRDefault="00467621" w:rsidP="008A1972">
            <w:pPr>
              <w:pStyle w:val="TAL"/>
            </w:pPr>
            <w:r w:rsidRPr="008A1972">
              <w:rPr>
                <w:rFonts w:hint="eastAsia"/>
              </w:rPr>
              <w:t>1</w:t>
            </w:r>
          </w:p>
        </w:tc>
        <w:tc>
          <w:tcPr>
            <w:tcW w:w="2410" w:type="dxa"/>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
      </w:pPr>
      <w:bookmarkStart w:id="987" w:name="_Toc94020412"/>
      <w:bookmarkStart w:id="988" w:name="_Toc97034946"/>
      <w:bookmarkStart w:id="989" w:name="_Toc97037822"/>
      <w:bookmarkStart w:id="990" w:name="_Toc100940031"/>
      <w:bookmarkStart w:id="991" w:name="_Toc104546897"/>
      <w:r>
        <w:t>5.1.6.2.7</w:t>
      </w:r>
      <w:r>
        <w:tab/>
        <w:t>Type: NadrfStoredDataSpec</w:t>
      </w:r>
      <w:bookmarkEnd w:id="987"/>
      <w:bookmarkEnd w:id="988"/>
      <w:bookmarkEnd w:id="989"/>
      <w:bookmarkEnd w:id="990"/>
      <w:bookmarkEnd w:id="991"/>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ED6BC6">
        <w:trPr>
          <w:jc w:val="center"/>
        </w:trPr>
        <w:tc>
          <w:tcPr>
            <w:tcW w:w="1701" w:type="dxa"/>
            <w:shd w:val="clear" w:color="auto" w:fill="C0C0C0"/>
            <w:hideMark/>
          </w:tcPr>
          <w:p w14:paraId="36BFC9BB" w14:textId="77777777" w:rsidR="00631E11" w:rsidRDefault="00631E11" w:rsidP="00584334">
            <w:pPr>
              <w:pStyle w:val="TAH"/>
            </w:pPr>
            <w:r>
              <w:t>Attribute name</w:t>
            </w:r>
          </w:p>
        </w:tc>
        <w:tc>
          <w:tcPr>
            <w:tcW w:w="1444" w:type="dxa"/>
            <w:shd w:val="clear" w:color="auto" w:fill="C0C0C0"/>
            <w:hideMark/>
          </w:tcPr>
          <w:p w14:paraId="76AAE84B" w14:textId="77777777" w:rsidR="00631E11" w:rsidRDefault="00631E11" w:rsidP="00584334">
            <w:pPr>
              <w:pStyle w:val="TAH"/>
            </w:pPr>
            <w:r>
              <w:t>Data type</w:t>
            </w:r>
          </w:p>
        </w:tc>
        <w:tc>
          <w:tcPr>
            <w:tcW w:w="425" w:type="dxa"/>
            <w:shd w:val="clear" w:color="auto" w:fill="C0C0C0"/>
            <w:hideMark/>
          </w:tcPr>
          <w:p w14:paraId="159E6B87" w14:textId="77777777" w:rsidR="00631E11" w:rsidRDefault="00631E11" w:rsidP="00584334">
            <w:pPr>
              <w:pStyle w:val="TAH"/>
            </w:pPr>
            <w:r>
              <w:t>P</w:t>
            </w:r>
          </w:p>
        </w:tc>
        <w:tc>
          <w:tcPr>
            <w:tcW w:w="1134" w:type="dxa"/>
            <w:shd w:val="clear" w:color="auto" w:fill="C0C0C0"/>
          </w:tcPr>
          <w:p w14:paraId="798FCB45" w14:textId="77777777" w:rsidR="00631E11" w:rsidRDefault="00631E11" w:rsidP="00584334">
            <w:pPr>
              <w:pStyle w:val="TAH"/>
              <w:jc w:val="left"/>
            </w:pPr>
            <w:r>
              <w:t>Cardinality</w:t>
            </w:r>
          </w:p>
        </w:tc>
        <w:tc>
          <w:tcPr>
            <w:tcW w:w="2410" w:type="dxa"/>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ED6BC6">
        <w:trPr>
          <w:jc w:val="center"/>
        </w:trPr>
        <w:tc>
          <w:tcPr>
            <w:tcW w:w="1701" w:type="dxa"/>
            <w:shd w:val="clear" w:color="auto" w:fill="auto"/>
          </w:tcPr>
          <w:p w14:paraId="5EB25E5C" w14:textId="77777777" w:rsidR="00631E11" w:rsidRDefault="00631E11" w:rsidP="00584334">
            <w:pPr>
              <w:pStyle w:val="TAL"/>
            </w:pPr>
            <w:r>
              <w:t>dataSpec</w:t>
            </w:r>
          </w:p>
        </w:tc>
        <w:tc>
          <w:tcPr>
            <w:tcW w:w="1444" w:type="dxa"/>
            <w:shd w:val="clear" w:color="auto" w:fill="auto"/>
          </w:tcPr>
          <w:p w14:paraId="7BDACDAE" w14:textId="56556A6D" w:rsidR="00631E11" w:rsidRDefault="0050268D" w:rsidP="00584334">
            <w:pPr>
              <w:pStyle w:val="TAL"/>
            </w:pPr>
            <w:r>
              <w:t>DataSubscription</w:t>
            </w:r>
          </w:p>
        </w:tc>
        <w:tc>
          <w:tcPr>
            <w:tcW w:w="425" w:type="dxa"/>
            <w:shd w:val="clear" w:color="auto" w:fill="auto"/>
          </w:tcPr>
          <w:p w14:paraId="14117962" w14:textId="77777777" w:rsidR="00631E11" w:rsidRDefault="00631E11" w:rsidP="00584334">
            <w:pPr>
              <w:pStyle w:val="TAL"/>
            </w:pPr>
            <w:r>
              <w:t>C</w:t>
            </w:r>
          </w:p>
        </w:tc>
        <w:tc>
          <w:tcPr>
            <w:tcW w:w="1134" w:type="dxa"/>
            <w:shd w:val="clear" w:color="auto" w:fill="auto"/>
          </w:tcPr>
          <w:p w14:paraId="7D6A711A" w14:textId="77777777" w:rsidR="00631E11" w:rsidRDefault="00631E11" w:rsidP="00584334">
            <w:pPr>
              <w:pStyle w:val="TAL"/>
            </w:pPr>
            <w:r>
              <w:t>0..1</w:t>
            </w:r>
          </w:p>
        </w:tc>
        <w:tc>
          <w:tcPr>
            <w:tcW w:w="2410" w:type="dxa"/>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shd w:val="clear" w:color="auto" w:fill="auto"/>
          </w:tcPr>
          <w:p w14:paraId="4C24A00F" w14:textId="77777777" w:rsidR="00631E11" w:rsidRPr="001E5639" w:rsidRDefault="00631E11" w:rsidP="00584334">
            <w:pPr>
              <w:pStyle w:val="TAL"/>
            </w:pPr>
          </w:p>
        </w:tc>
      </w:tr>
      <w:tr w:rsidR="00631E11" w14:paraId="46CA3404" w14:textId="77777777" w:rsidTr="00ED6BC6">
        <w:trPr>
          <w:jc w:val="center"/>
        </w:trPr>
        <w:tc>
          <w:tcPr>
            <w:tcW w:w="1701" w:type="dxa"/>
            <w:shd w:val="clear" w:color="auto" w:fill="auto"/>
          </w:tcPr>
          <w:p w14:paraId="5FF22024" w14:textId="77777777" w:rsidR="00631E11" w:rsidRDefault="00631E11" w:rsidP="00584334">
            <w:pPr>
              <w:pStyle w:val="TAL"/>
            </w:pPr>
            <w:r>
              <w:t>anaSpec</w:t>
            </w:r>
          </w:p>
        </w:tc>
        <w:tc>
          <w:tcPr>
            <w:tcW w:w="1444" w:type="dxa"/>
            <w:shd w:val="clear" w:color="auto" w:fill="auto"/>
          </w:tcPr>
          <w:p w14:paraId="66C7E429" w14:textId="77777777" w:rsidR="00631E11" w:rsidRDefault="00631E11" w:rsidP="00584334">
            <w:pPr>
              <w:pStyle w:val="TAL"/>
            </w:pPr>
            <w:r>
              <w:rPr>
                <w:lang w:eastAsia="zh-CN"/>
              </w:rPr>
              <w:t>NnwdafEventsSubscription</w:t>
            </w:r>
          </w:p>
        </w:tc>
        <w:tc>
          <w:tcPr>
            <w:tcW w:w="425" w:type="dxa"/>
            <w:shd w:val="clear" w:color="auto" w:fill="auto"/>
          </w:tcPr>
          <w:p w14:paraId="1D88E5FE" w14:textId="77777777" w:rsidR="00631E11" w:rsidRDefault="00631E11" w:rsidP="00584334">
            <w:pPr>
              <w:pStyle w:val="TAL"/>
            </w:pPr>
            <w:r>
              <w:t>C</w:t>
            </w:r>
          </w:p>
        </w:tc>
        <w:tc>
          <w:tcPr>
            <w:tcW w:w="1134" w:type="dxa"/>
            <w:shd w:val="clear" w:color="auto" w:fill="auto"/>
          </w:tcPr>
          <w:p w14:paraId="27EC06BC" w14:textId="77777777" w:rsidR="00631E11" w:rsidRDefault="00631E11" w:rsidP="00584334">
            <w:pPr>
              <w:pStyle w:val="TAL"/>
            </w:pPr>
            <w:r>
              <w:rPr>
                <w:lang w:val="el-GR"/>
              </w:rPr>
              <w:t>0..</w:t>
            </w:r>
            <w:r>
              <w:t>1</w:t>
            </w:r>
          </w:p>
        </w:tc>
        <w:tc>
          <w:tcPr>
            <w:tcW w:w="2410" w:type="dxa"/>
            <w:shd w:val="clear" w:color="auto" w:fill="auto"/>
          </w:tcPr>
          <w:p w14:paraId="24CB1C63" w14:textId="55864352" w:rsidR="00631E11" w:rsidRDefault="00631E11" w:rsidP="00584334">
            <w:pPr>
              <w:pStyle w:val="TAL"/>
              <w:rPr>
                <w:noProof/>
              </w:rPr>
            </w:pPr>
            <w:r>
              <w:t xml:space="preserve">Represents analytics </w:t>
            </w:r>
            <w:r>
              <w:rPr>
                <w:noProof/>
              </w:rPr>
              <w:t>specification</w:t>
            </w:r>
            <w:r>
              <w:t>. (NOTE)</w:t>
            </w:r>
          </w:p>
        </w:tc>
        <w:tc>
          <w:tcPr>
            <w:tcW w:w="2410" w:type="dxa"/>
            <w:shd w:val="clear" w:color="auto" w:fill="auto"/>
          </w:tcPr>
          <w:p w14:paraId="1F0CBD63" w14:textId="77777777" w:rsidR="00631E11" w:rsidRPr="001E5639" w:rsidRDefault="00631E11" w:rsidP="00584334">
            <w:pPr>
              <w:pStyle w:val="TAL"/>
            </w:pPr>
          </w:p>
        </w:tc>
      </w:tr>
      <w:tr w:rsidR="00631E11" w14:paraId="07E33EEF" w14:textId="77777777" w:rsidTr="00ED6BC6">
        <w:trPr>
          <w:jc w:val="center"/>
        </w:trPr>
        <w:tc>
          <w:tcPr>
            <w:tcW w:w="1701" w:type="dxa"/>
            <w:shd w:val="clear" w:color="auto" w:fill="auto"/>
          </w:tcPr>
          <w:p w14:paraId="563A4801" w14:textId="77777777" w:rsidR="00631E11" w:rsidRDefault="00631E11" w:rsidP="00584334">
            <w:pPr>
              <w:pStyle w:val="TAL"/>
            </w:pPr>
            <w:r>
              <w:t>timePeriod</w:t>
            </w:r>
          </w:p>
        </w:tc>
        <w:tc>
          <w:tcPr>
            <w:tcW w:w="1444" w:type="dxa"/>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shd w:val="clear" w:color="auto" w:fill="auto"/>
          </w:tcPr>
          <w:p w14:paraId="53EE1410" w14:textId="77777777" w:rsidR="00631E11" w:rsidRDefault="00631E11" w:rsidP="00584334">
            <w:pPr>
              <w:pStyle w:val="TAL"/>
            </w:pPr>
            <w:r>
              <w:rPr>
                <w:noProof/>
              </w:rPr>
              <w:t>M</w:t>
            </w:r>
          </w:p>
        </w:tc>
        <w:tc>
          <w:tcPr>
            <w:tcW w:w="1134" w:type="dxa"/>
            <w:shd w:val="clear" w:color="auto" w:fill="auto"/>
          </w:tcPr>
          <w:p w14:paraId="6F849EB3" w14:textId="70D04A5D" w:rsidR="00631E11" w:rsidRDefault="00631E11" w:rsidP="00584334">
            <w:pPr>
              <w:pStyle w:val="TAL"/>
              <w:rPr>
                <w:lang w:val="el-GR"/>
              </w:rPr>
            </w:pPr>
            <w:r>
              <w:rPr>
                <w:noProof/>
              </w:rPr>
              <w:t>1</w:t>
            </w:r>
          </w:p>
        </w:tc>
        <w:tc>
          <w:tcPr>
            <w:tcW w:w="2410" w:type="dxa"/>
            <w:shd w:val="clear" w:color="auto" w:fill="auto"/>
          </w:tcPr>
          <w:p w14:paraId="4DC920A7" w14:textId="01C1D789" w:rsidR="00631E11" w:rsidRDefault="00631E11" w:rsidP="00584334">
            <w:pPr>
              <w:pStyle w:val="TAL"/>
            </w:pPr>
            <w:r>
              <w:rPr>
                <w:lang w:eastAsia="zh-CN"/>
              </w:rPr>
              <w:t xml:space="preserve">Represents a start time and a stop time during which requested data </w:t>
            </w:r>
            <w:r w:rsidR="00422F56" w:rsidRPr="005A4C01">
              <w:rPr>
                <w:lang w:eastAsia="zh-CN"/>
              </w:rPr>
              <w:t>to be removed was</w:t>
            </w:r>
            <w:r w:rsidR="00422F56">
              <w:rPr>
                <w:lang w:eastAsia="zh-CN"/>
              </w:rPr>
              <w:t xml:space="preserve"> </w:t>
            </w:r>
            <w:r>
              <w:rPr>
                <w:lang w:eastAsia="zh-CN"/>
              </w:rPr>
              <w:t>collected.</w:t>
            </w:r>
          </w:p>
        </w:tc>
        <w:tc>
          <w:tcPr>
            <w:tcW w:w="2410" w:type="dxa"/>
            <w:shd w:val="clear" w:color="auto" w:fill="auto"/>
          </w:tcPr>
          <w:p w14:paraId="37F6889A" w14:textId="77777777" w:rsidR="00631E11" w:rsidRPr="001E5639" w:rsidRDefault="00631E11" w:rsidP="00584334">
            <w:pPr>
              <w:pStyle w:val="TAL"/>
            </w:pPr>
          </w:p>
        </w:tc>
      </w:tr>
      <w:tr w:rsidR="00631E11" w14:paraId="69BB2409" w14:textId="77777777" w:rsidTr="00ED6BC6">
        <w:trPr>
          <w:jc w:val="center"/>
        </w:trPr>
        <w:tc>
          <w:tcPr>
            <w:tcW w:w="9524" w:type="dxa"/>
            <w:gridSpan w:val="6"/>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2D0F11DA" w14:textId="77777777" w:rsidR="00CB50E9" w:rsidRDefault="00CB50E9" w:rsidP="00CB50E9"/>
    <w:p w14:paraId="18709F41" w14:textId="77777777" w:rsidR="00631E11" w:rsidRPr="002642B1" w:rsidRDefault="00631E11" w:rsidP="00631E11"/>
    <w:p w14:paraId="406DC9C4" w14:textId="25E0BB67" w:rsidR="00631E11" w:rsidRDefault="00631E11" w:rsidP="00631E11">
      <w:pPr>
        <w:pStyle w:val="5"/>
      </w:pPr>
      <w:bookmarkStart w:id="992" w:name="_Toc94020413"/>
      <w:bookmarkStart w:id="993" w:name="_Toc97034947"/>
      <w:bookmarkStart w:id="994" w:name="_Toc97037823"/>
      <w:bookmarkStart w:id="995" w:name="_Toc100940032"/>
      <w:bookmarkStart w:id="996" w:name="_Toc104546898"/>
      <w:r>
        <w:t>5.1.6.2.8</w:t>
      </w:r>
      <w:r>
        <w:tab/>
        <w:t xml:space="preserve">Type: </w:t>
      </w:r>
      <w:r w:rsidR="0050268D">
        <w:t>DataSubscription</w:t>
      </w:r>
      <w:bookmarkEnd w:id="992"/>
      <w:bookmarkEnd w:id="993"/>
      <w:bookmarkEnd w:id="994"/>
      <w:bookmarkEnd w:id="995"/>
      <w:bookmarkEnd w:id="996"/>
    </w:p>
    <w:p w14:paraId="4EE23859" w14:textId="39823629" w:rsidR="00631E11" w:rsidRDefault="00631E11" w:rsidP="00631E11">
      <w:pPr>
        <w:pStyle w:val="TH"/>
      </w:pPr>
      <w:r>
        <w:rPr>
          <w:noProof/>
        </w:rPr>
        <w:t>Table </w:t>
      </w:r>
      <w:r>
        <w:t xml:space="preserve">5.1.6.2.8-1: </w:t>
      </w:r>
      <w:r>
        <w:rPr>
          <w:noProof/>
        </w:rPr>
        <w:t xml:space="preserve">Definition of type </w:t>
      </w:r>
      <w:r w:rsidR="0050268D">
        <w:t>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ED6BC6">
        <w:trPr>
          <w:jc w:val="center"/>
        </w:trPr>
        <w:tc>
          <w:tcPr>
            <w:tcW w:w="1701" w:type="dxa"/>
            <w:shd w:val="clear" w:color="auto" w:fill="C0C0C0"/>
            <w:hideMark/>
          </w:tcPr>
          <w:p w14:paraId="5798877F" w14:textId="77777777" w:rsidR="00631E11" w:rsidRDefault="00631E11" w:rsidP="00584334">
            <w:pPr>
              <w:pStyle w:val="TAH"/>
            </w:pPr>
            <w:r>
              <w:t>Attribute name</w:t>
            </w:r>
          </w:p>
        </w:tc>
        <w:tc>
          <w:tcPr>
            <w:tcW w:w="1444" w:type="dxa"/>
            <w:shd w:val="clear" w:color="auto" w:fill="C0C0C0"/>
            <w:hideMark/>
          </w:tcPr>
          <w:p w14:paraId="1192F2D3" w14:textId="77777777" w:rsidR="00631E11" w:rsidRDefault="00631E11" w:rsidP="00584334">
            <w:pPr>
              <w:pStyle w:val="TAH"/>
            </w:pPr>
            <w:r>
              <w:t>Data type</w:t>
            </w:r>
          </w:p>
        </w:tc>
        <w:tc>
          <w:tcPr>
            <w:tcW w:w="425" w:type="dxa"/>
            <w:shd w:val="clear" w:color="auto" w:fill="C0C0C0"/>
            <w:hideMark/>
          </w:tcPr>
          <w:p w14:paraId="4D7A3A67" w14:textId="77777777" w:rsidR="00631E11" w:rsidRDefault="00631E11" w:rsidP="00584334">
            <w:pPr>
              <w:pStyle w:val="TAH"/>
            </w:pPr>
            <w:r>
              <w:t>P</w:t>
            </w:r>
          </w:p>
        </w:tc>
        <w:tc>
          <w:tcPr>
            <w:tcW w:w="1134" w:type="dxa"/>
            <w:shd w:val="clear" w:color="auto" w:fill="C0C0C0"/>
          </w:tcPr>
          <w:p w14:paraId="651F72A2" w14:textId="77777777" w:rsidR="00631E11" w:rsidRDefault="00631E11" w:rsidP="00584334">
            <w:pPr>
              <w:pStyle w:val="TAH"/>
              <w:jc w:val="left"/>
            </w:pPr>
            <w:r>
              <w:t>Cardinality</w:t>
            </w:r>
          </w:p>
        </w:tc>
        <w:tc>
          <w:tcPr>
            <w:tcW w:w="2410" w:type="dxa"/>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ED6BC6">
        <w:trPr>
          <w:jc w:val="center"/>
        </w:trPr>
        <w:tc>
          <w:tcPr>
            <w:tcW w:w="1701" w:type="dxa"/>
          </w:tcPr>
          <w:p w14:paraId="19EBEFB7" w14:textId="53649145" w:rsidR="00631E11" w:rsidRDefault="0050268D" w:rsidP="00584334">
            <w:pPr>
              <w:pStyle w:val="TAL"/>
            </w:pPr>
            <w:r>
              <w:t>amfDataSub</w:t>
            </w:r>
          </w:p>
        </w:tc>
        <w:tc>
          <w:tcPr>
            <w:tcW w:w="1444" w:type="dxa"/>
          </w:tcPr>
          <w:p w14:paraId="0B57EC37" w14:textId="5425DDC1" w:rsidR="00631E11" w:rsidRDefault="0050268D" w:rsidP="00584334">
            <w:pPr>
              <w:pStyle w:val="TAL"/>
            </w:pPr>
            <w:r w:rsidRPr="00AB67C9">
              <w:t>AmfEventSubscription</w:t>
            </w:r>
          </w:p>
        </w:tc>
        <w:tc>
          <w:tcPr>
            <w:tcW w:w="425" w:type="dxa"/>
          </w:tcPr>
          <w:p w14:paraId="470DBE51" w14:textId="77777777" w:rsidR="00631E11" w:rsidRDefault="00631E11" w:rsidP="00584334">
            <w:pPr>
              <w:pStyle w:val="TAC"/>
            </w:pPr>
            <w:r>
              <w:t>C</w:t>
            </w:r>
          </w:p>
        </w:tc>
        <w:tc>
          <w:tcPr>
            <w:tcW w:w="1134" w:type="dxa"/>
          </w:tcPr>
          <w:p w14:paraId="754AF613" w14:textId="77777777" w:rsidR="00631E11" w:rsidRDefault="00631E11" w:rsidP="00584334">
            <w:pPr>
              <w:pStyle w:val="TAL"/>
            </w:pPr>
            <w:r>
              <w:t>0..1</w:t>
            </w:r>
          </w:p>
        </w:tc>
        <w:tc>
          <w:tcPr>
            <w:tcW w:w="2410" w:type="dxa"/>
          </w:tcPr>
          <w:p w14:paraId="225D6761" w14:textId="77777777" w:rsidR="0050268D" w:rsidRDefault="0050268D" w:rsidP="0050268D">
            <w:pPr>
              <w:pStyle w:val="TAL"/>
            </w:pPr>
            <w:r>
              <w:t>Represents requested AMF Events subscription.</w:t>
            </w:r>
          </w:p>
          <w:p w14:paraId="57CF3023" w14:textId="4BB91F36" w:rsidR="00631E11" w:rsidRDefault="0050268D" w:rsidP="0050268D">
            <w:pPr>
              <w:pStyle w:val="TAL"/>
              <w:rPr>
                <w:rFonts w:cs="Arial"/>
                <w:szCs w:val="18"/>
              </w:rPr>
            </w:pPr>
            <w:r>
              <w:t>(NOTE)</w:t>
            </w:r>
          </w:p>
        </w:tc>
        <w:tc>
          <w:tcPr>
            <w:tcW w:w="2410" w:type="dxa"/>
          </w:tcPr>
          <w:p w14:paraId="427684A8" w14:textId="77777777" w:rsidR="00631E11" w:rsidRDefault="00631E11" w:rsidP="00584334">
            <w:pPr>
              <w:pStyle w:val="TAL"/>
              <w:rPr>
                <w:rFonts w:cs="Arial"/>
                <w:szCs w:val="18"/>
              </w:rPr>
            </w:pPr>
          </w:p>
        </w:tc>
      </w:tr>
      <w:tr w:rsidR="0050268D" w14:paraId="0F792E78" w14:textId="77777777" w:rsidTr="00ED6BC6">
        <w:trPr>
          <w:jc w:val="center"/>
        </w:trPr>
        <w:tc>
          <w:tcPr>
            <w:tcW w:w="1701" w:type="dxa"/>
          </w:tcPr>
          <w:p w14:paraId="19819F8F" w14:textId="6D3096D4" w:rsidR="0050268D" w:rsidRDefault="0050268D" w:rsidP="0050268D">
            <w:pPr>
              <w:pStyle w:val="TAL"/>
            </w:pPr>
            <w:r>
              <w:t>smfDataSub</w:t>
            </w:r>
          </w:p>
        </w:tc>
        <w:tc>
          <w:tcPr>
            <w:tcW w:w="1444" w:type="dxa"/>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CD2DF2F" w14:textId="77777777" w:rsidR="0050268D" w:rsidRPr="00AB67C9" w:rsidRDefault="0050268D" w:rsidP="0050268D">
            <w:pPr>
              <w:pStyle w:val="TAL"/>
            </w:pPr>
          </w:p>
        </w:tc>
        <w:tc>
          <w:tcPr>
            <w:tcW w:w="425" w:type="dxa"/>
          </w:tcPr>
          <w:p w14:paraId="60C8C452" w14:textId="203BD28B" w:rsidR="0050268D" w:rsidRDefault="0050268D" w:rsidP="0050268D">
            <w:pPr>
              <w:pStyle w:val="TAC"/>
            </w:pPr>
            <w:r>
              <w:t>C</w:t>
            </w:r>
          </w:p>
        </w:tc>
        <w:tc>
          <w:tcPr>
            <w:tcW w:w="1134" w:type="dxa"/>
          </w:tcPr>
          <w:p w14:paraId="11206B1D" w14:textId="3208E142" w:rsidR="0050268D" w:rsidRDefault="0050268D" w:rsidP="0050268D">
            <w:pPr>
              <w:pStyle w:val="TAL"/>
            </w:pPr>
            <w:r>
              <w:t>0..1</w:t>
            </w:r>
          </w:p>
        </w:tc>
        <w:tc>
          <w:tcPr>
            <w:tcW w:w="2410" w:type="dxa"/>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Pr>
          <w:p w14:paraId="2E8DC2DC" w14:textId="77777777" w:rsidR="0050268D" w:rsidRDefault="0050268D" w:rsidP="0050268D">
            <w:pPr>
              <w:pStyle w:val="TAL"/>
              <w:rPr>
                <w:rFonts w:cs="Arial"/>
                <w:szCs w:val="18"/>
              </w:rPr>
            </w:pPr>
          </w:p>
        </w:tc>
      </w:tr>
      <w:tr w:rsidR="0050268D" w14:paraId="31CB8F2B" w14:textId="77777777" w:rsidTr="00ED6BC6">
        <w:trPr>
          <w:jc w:val="center"/>
        </w:trPr>
        <w:tc>
          <w:tcPr>
            <w:tcW w:w="1701" w:type="dxa"/>
          </w:tcPr>
          <w:p w14:paraId="10004B4D" w14:textId="116EC6D5" w:rsidR="0050268D" w:rsidRDefault="0050268D" w:rsidP="0050268D">
            <w:pPr>
              <w:pStyle w:val="TAL"/>
            </w:pPr>
            <w:r>
              <w:t>udmDataSub</w:t>
            </w:r>
          </w:p>
        </w:tc>
        <w:tc>
          <w:tcPr>
            <w:tcW w:w="1444" w:type="dxa"/>
          </w:tcPr>
          <w:p w14:paraId="7655746E" w14:textId="61CE8942" w:rsidR="0050268D" w:rsidRPr="00AB67C9" w:rsidRDefault="0050268D" w:rsidP="0050268D">
            <w:pPr>
              <w:pStyle w:val="TAL"/>
            </w:pPr>
            <w:r w:rsidRPr="009722D0">
              <w:t>EeSubscription</w:t>
            </w:r>
          </w:p>
        </w:tc>
        <w:tc>
          <w:tcPr>
            <w:tcW w:w="425" w:type="dxa"/>
          </w:tcPr>
          <w:p w14:paraId="47609E4A" w14:textId="4B748570" w:rsidR="0050268D" w:rsidRDefault="0050268D" w:rsidP="0050268D">
            <w:pPr>
              <w:pStyle w:val="TAC"/>
            </w:pPr>
            <w:r>
              <w:t>C</w:t>
            </w:r>
          </w:p>
        </w:tc>
        <w:tc>
          <w:tcPr>
            <w:tcW w:w="1134" w:type="dxa"/>
          </w:tcPr>
          <w:p w14:paraId="60A56050" w14:textId="502FF912" w:rsidR="0050268D" w:rsidRDefault="0050268D" w:rsidP="0050268D">
            <w:pPr>
              <w:pStyle w:val="TAL"/>
            </w:pPr>
            <w:r>
              <w:t>0..1</w:t>
            </w:r>
          </w:p>
        </w:tc>
        <w:tc>
          <w:tcPr>
            <w:tcW w:w="2410" w:type="dxa"/>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Pr>
          <w:p w14:paraId="3CE82B22" w14:textId="77777777" w:rsidR="0050268D" w:rsidRDefault="0050268D" w:rsidP="0050268D">
            <w:pPr>
              <w:pStyle w:val="TAL"/>
              <w:rPr>
                <w:rFonts w:cs="Arial"/>
                <w:szCs w:val="18"/>
              </w:rPr>
            </w:pPr>
          </w:p>
        </w:tc>
      </w:tr>
      <w:tr w:rsidR="0050268D" w14:paraId="07726546" w14:textId="77777777" w:rsidTr="00ED6BC6">
        <w:trPr>
          <w:jc w:val="center"/>
        </w:trPr>
        <w:tc>
          <w:tcPr>
            <w:tcW w:w="1701" w:type="dxa"/>
          </w:tcPr>
          <w:p w14:paraId="466076AB" w14:textId="5DB2A43D" w:rsidR="0050268D" w:rsidRDefault="0050268D" w:rsidP="0050268D">
            <w:pPr>
              <w:pStyle w:val="TAL"/>
            </w:pPr>
            <w:r>
              <w:t>nefDataSub</w:t>
            </w:r>
          </w:p>
        </w:tc>
        <w:tc>
          <w:tcPr>
            <w:tcW w:w="1444" w:type="dxa"/>
          </w:tcPr>
          <w:p w14:paraId="7DB54958" w14:textId="2953B238" w:rsidR="0050268D" w:rsidRPr="00AB67C9" w:rsidRDefault="0050268D" w:rsidP="0050268D">
            <w:pPr>
              <w:pStyle w:val="TAL"/>
            </w:pPr>
            <w:r w:rsidRPr="007468E8">
              <w:t>NefEventExposureSubsc</w:t>
            </w:r>
          </w:p>
        </w:tc>
        <w:tc>
          <w:tcPr>
            <w:tcW w:w="425" w:type="dxa"/>
          </w:tcPr>
          <w:p w14:paraId="2ECBC342" w14:textId="0AE8E411" w:rsidR="0050268D" w:rsidRDefault="0050268D" w:rsidP="0050268D">
            <w:pPr>
              <w:pStyle w:val="TAC"/>
            </w:pPr>
            <w:r>
              <w:t>C</w:t>
            </w:r>
          </w:p>
        </w:tc>
        <w:tc>
          <w:tcPr>
            <w:tcW w:w="1134" w:type="dxa"/>
          </w:tcPr>
          <w:p w14:paraId="5A0E926B" w14:textId="23820BDC" w:rsidR="0050268D" w:rsidRDefault="0050268D" w:rsidP="0050268D">
            <w:pPr>
              <w:pStyle w:val="TAL"/>
            </w:pPr>
            <w:r>
              <w:t>0..1</w:t>
            </w:r>
          </w:p>
        </w:tc>
        <w:tc>
          <w:tcPr>
            <w:tcW w:w="2410" w:type="dxa"/>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Pr>
          <w:p w14:paraId="23477579" w14:textId="77777777" w:rsidR="0050268D" w:rsidRDefault="0050268D" w:rsidP="0050268D">
            <w:pPr>
              <w:pStyle w:val="TAL"/>
              <w:rPr>
                <w:rFonts w:cs="Arial"/>
                <w:szCs w:val="18"/>
              </w:rPr>
            </w:pPr>
          </w:p>
        </w:tc>
      </w:tr>
      <w:tr w:rsidR="0050268D" w14:paraId="424ED1CE" w14:textId="77777777" w:rsidTr="00ED6BC6">
        <w:trPr>
          <w:jc w:val="center"/>
        </w:trPr>
        <w:tc>
          <w:tcPr>
            <w:tcW w:w="1701" w:type="dxa"/>
          </w:tcPr>
          <w:p w14:paraId="1CFD3F5D" w14:textId="56B680C6" w:rsidR="0050268D" w:rsidRDefault="0050268D" w:rsidP="0050268D">
            <w:pPr>
              <w:pStyle w:val="TAL"/>
            </w:pPr>
            <w:r>
              <w:t>afDataSub</w:t>
            </w:r>
          </w:p>
        </w:tc>
        <w:tc>
          <w:tcPr>
            <w:tcW w:w="1444" w:type="dxa"/>
          </w:tcPr>
          <w:p w14:paraId="3A748F41" w14:textId="32770CAA" w:rsidR="0050268D" w:rsidRPr="00AB67C9" w:rsidRDefault="0050268D" w:rsidP="0050268D">
            <w:pPr>
              <w:pStyle w:val="TAL"/>
            </w:pPr>
            <w:r w:rsidRPr="007468E8">
              <w:t>AfEventExposureSubsc</w:t>
            </w:r>
          </w:p>
        </w:tc>
        <w:tc>
          <w:tcPr>
            <w:tcW w:w="425" w:type="dxa"/>
          </w:tcPr>
          <w:p w14:paraId="24A87A7F" w14:textId="1C2D9C58" w:rsidR="0050268D" w:rsidRDefault="0050268D" w:rsidP="0050268D">
            <w:pPr>
              <w:pStyle w:val="TAC"/>
            </w:pPr>
            <w:r>
              <w:t>C</w:t>
            </w:r>
          </w:p>
        </w:tc>
        <w:tc>
          <w:tcPr>
            <w:tcW w:w="1134" w:type="dxa"/>
          </w:tcPr>
          <w:p w14:paraId="6E70115B" w14:textId="1CD3937E" w:rsidR="0050268D" w:rsidRDefault="0050268D" w:rsidP="0050268D">
            <w:pPr>
              <w:pStyle w:val="TAL"/>
            </w:pPr>
            <w:r>
              <w:t>0..1</w:t>
            </w:r>
          </w:p>
        </w:tc>
        <w:tc>
          <w:tcPr>
            <w:tcW w:w="2410" w:type="dxa"/>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Pr>
          <w:p w14:paraId="08BFD4AE" w14:textId="77777777" w:rsidR="0050268D" w:rsidRDefault="0050268D" w:rsidP="0050268D">
            <w:pPr>
              <w:pStyle w:val="TAL"/>
              <w:rPr>
                <w:rFonts w:cs="Arial"/>
                <w:szCs w:val="18"/>
              </w:rPr>
            </w:pPr>
          </w:p>
        </w:tc>
      </w:tr>
      <w:tr w:rsidR="0050268D" w14:paraId="5B89FCB9" w14:textId="77777777" w:rsidTr="00ED6BC6">
        <w:trPr>
          <w:jc w:val="center"/>
        </w:trPr>
        <w:tc>
          <w:tcPr>
            <w:tcW w:w="9524" w:type="dxa"/>
            <w:gridSpan w:val="6"/>
          </w:tcPr>
          <w:p w14:paraId="7D69B677" w14:textId="0AA9D8F9" w:rsidR="0050268D" w:rsidRDefault="0050268D" w:rsidP="00DE39B4">
            <w:pPr>
              <w:pStyle w:val="TAN"/>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2B256FA5" w:rsidR="00631E11" w:rsidRDefault="00631E11" w:rsidP="00467621"/>
    <w:p w14:paraId="32263BC2" w14:textId="43CC9FD6" w:rsidR="00CB50E9" w:rsidRDefault="00CB50E9" w:rsidP="00CB50E9">
      <w:pPr>
        <w:pStyle w:val="5"/>
      </w:pPr>
      <w:bookmarkStart w:id="997" w:name="_Toc97192465"/>
      <w:bookmarkStart w:id="998" w:name="_Toc97192586"/>
      <w:bookmarkStart w:id="999" w:name="_Toc100940033"/>
      <w:bookmarkStart w:id="1000" w:name="_Toc104546899"/>
      <w:bookmarkStart w:id="1001" w:name="_Toc510696633"/>
      <w:bookmarkStart w:id="1002" w:name="_Toc35971428"/>
      <w:bookmarkStart w:id="1003" w:name="_Toc67903544"/>
      <w:bookmarkStart w:id="1004" w:name="_Toc73173276"/>
      <w:bookmarkStart w:id="1005" w:name="_Toc96959865"/>
      <w:bookmarkStart w:id="1006" w:name="_Toc72784243"/>
      <w:bookmarkStart w:id="1007" w:name="_Toc73041789"/>
      <w:bookmarkStart w:id="1008" w:name="_Toc81244850"/>
      <w:bookmarkStart w:id="1009" w:name="_Toc88645414"/>
      <w:bookmarkStart w:id="1010" w:name="_Toc89426326"/>
      <w:bookmarkStart w:id="1011" w:name="_Toc94033205"/>
      <w:bookmarkStart w:id="1012" w:name="_Toc97037353"/>
      <w:bookmarkStart w:id="1013" w:name="_Toc97038363"/>
      <w:bookmarkStart w:id="1014" w:name="_Toc96959878"/>
      <w:r>
        <w:lastRenderedPageBreak/>
        <w:t>5.1.6.2.9</w:t>
      </w:r>
      <w:r>
        <w:tab/>
        <w:t xml:space="preserve">Type: </w:t>
      </w:r>
      <w:bookmarkEnd w:id="997"/>
      <w:bookmarkEnd w:id="998"/>
      <w:r>
        <w:t>DataNotification</w:t>
      </w:r>
      <w:bookmarkEnd w:id="999"/>
      <w:bookmarkEnd w:id="1000"/>
    </w:p>
    <w:p w14:paraId="7FCF4E46" w14:textId="325DBC95" w:rsidR="00CB50E9" w:rsidRDefault="00CB50E9" w:rsidP="00CB50E9">
      <w:pPr>
        <w:pStyle w:val="TH"/>
      </w:pPr>
      <w:r>
        <w:rPr>
          <w:noProof/>
        </w:rPr>
        <w:t>Table </w:t>
      </w:r>
      <w:r>
        <w:t xml:space="preserve">5.1.6.2.9-1: </w:t>
      </w:r>
      <w:r>
        <w:rPr>
          <w:noProof/>
        </w:rPr>
        <w:t xml:space="preserve">Definition of type </w:t>
      </w:r>
      <w:r>
        <w:t>DataNotification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B50E9" w14:paraId="6FF9216E" w14:textId="77777777" w:rsidTr="00ED6BC6">
        <w:trPr>
          <w:jc w:val="center"/>
        </w:trPr>
        <w:tc>
          <w:tcPr>
            <w:tcW w:w="1701" w:type="dxa"/>
            <w:shd w:val="clear" w:color="auto" w:fill="C0C0C0"/>
            <w:hideMark/>
          </w:tcPr>
          <w:p w14:paraId="4EFADA9A" w14:textId="77777777" w:rsidR="00CB50E9" w:rsidRDefault="00CB50E9" w:rsidP="00CB50E9">
            <w:pPr>
              <w:pStyle w:val="TAH"/>
            </w:pPr>
            <w:r>
              <w:t>Attribute name</w:t>
            </w:r>
          </w:p>
        </w:tc>
        <w:tc>
          <w:tcPr>
            <w:tcW w:w="1444" w:type="dxa"/>
            <w:shd w:val="clear" w:color="auto" w:fill="C0C0C0"/>
            <w:hideMark/>
          </w:tcPr>
          <w:p w14:paraId="08A11380" w14:textId="77777777" w:rsidR="00CB50E9" w:rsidRDefault="00CB50E9" w:rsidP="00CB50E9">
            <w:pPr>
              <w:pStyle w:val="TAH"/>
            </w:pPr>
            <w:r>
              <w:t>Data type</w:t>
            </w:r>
          </w:p>
        </w:tc>
        <w:tc>
          <w:tcPr>
            <w:tcW w:w="425" w:type="dxa"/>
            <w:shd w:val="clear" w:color="auto" w:fill="C0C0C0"/>
            <w:hideMark/>
          </w:tcPr>
          <w:p w14:paraId="2675C8E7" w14:textId="77777777" w:rsidR="00CB50E9" w:rsidRDefault="00CB50E9" w:rsidP="00CB50E9">
            <w:pPr>
              <w:pStyle w:val="TAH"/>
            </w:pPr>
            <w:r>
              <w:t>P</w:t>
            </w:r>
          </w:p>
        </w:tc>
        <w:tc>
          <w:tcPr>
            <w:tcW w:w="1134" w:type="dxa"/>
            <w:shd w:val="clear" w:color="auto" w:fill="C0C0C0"/>
          </w:tcPr>
          <w:p w14:paraId="0FA910A0" w14:textId="77777777" w:rsidR="00CB50E9" w:rsidRDefault="00CB50E9" w:rsidP="00CB50E9">
            <w:pPr>
              <w:pStyle w:val="TAH"/>
              <w:jc w:val="left"/>
            </w:pPr>
            <w:r>
              <w:t>Cardinality</w:t>
            </w:r>
          </w:p>
        </w:tc>
        <w:tc>
          <w:tcPr>
            <w:tcW w:w="2410" w:type="dxa"/>
            <w:shd w:val="clear" w:color="auto" w:fill="C0C0C0"/>
            <w:hideMark/>
          </w:tcPr>
          <w:p w14:paraId="63EF8145" w14:textId="77777777" w:rsidR="00CB50E9" w:rsidRDefault="00CB50E9" w:rsidP="00CB50E9">
            <w:pPr>
              <w:pStyle w:val="TAH"/>
              <w:rPr>
                <w:rFonts w:cs="Arial"/>
                <w:szCs w:val="18"/>
              </w:rPr>
            </w:pPr>
            <w:r>
              <w:rPr>
                <w:rFonts w:cs="Arial"/>
                <w:szCs w:val="18"/>
              </w:rPr>
              <w:t>Description</w:t>
            </w:r>
          </w:p>
        </w:tc>
        <w:tc>
          <w:tcPr>
            <w:tcW w:w="2410" w:type="dxa"/>
            <w:shd w:val="clear" w:color="auto" w:fill="C0C0C0"/>
          </w:tcPr>
          <w:p w14:paraId="763F2847" w14:textId="77777777" w:rsidR="00CB50E9" w:rsidRDefault="00CB50E9" w:rsidP="00CB50E9">
            <w:pPr>
              <w:pStyle w:val="TAH"/>
              <w:rPr>
                <w:rFonts w:cs="Arial"/>
                <w:szCs w:val="18"/>
              </w:rPr>
            </w:pPr>
            <w:r>
              <w:rPr>
                <w:rFonts w:cs="Arial"/>
                <w:szCs w:val="18"/>
              </w:rPr>
              <w:t>Applicability</w:t>
            </w:r>
          </w:p>
        </w:tc>
      </w:tr>
      <w:tr w:rsidR="00CB50E9" w14:paraId="19A874BD" w14:textId="77777777" w:rsidTr="00ED6BC6">
        <w:trPr>
          <w:jc w:val="center"/>
        </w:trPr>
        <w:tc>
          <w:tcPr>
            <w:tcW w:w="1701" w:type="dxa"/>
          </w:tcPr>
          <w:p w14:paraId="438459B2" w14:textId="77777777" w:rsidR="00CB50E9" w:rsidRDefault="00CB50E9" w:rsidP="00CB50E9">
            <w:pPr>
              <w:pStyle w:val="TAL"/>
            </w:pPr>
            <w:r>
              <w:rPr>
                <w:noProof/>
                <w:lang w:eastAsia="zh-CN"/>
              </w:rPr>
              <w:t>afEventNotifs</w:t>
            </w:r>
          </w:p>
        </w:tc>
        <w:tc>
          <w:tcPr>
            <w:tcW w:w="1444" w:type="dxa"/>
          </w:tcPr>
          <w:p w14:paraId="4771C852" w14:textId="77777777" w:rsidR="00CB50E9" w:rsidRPr="00AB67C9" w:rsidRDefault="00CB50E9" w:rsidP="00CB50E9">
            <w:pPr>
              <w:pStyle w:val="TAL"/>
            </w:pPr>
            <w:r>
              <w:rPr>
                <w:noProof/>
                <w:lang w:eastAsia="zh-CN"/>
              </w:rPr>
              <w:t>array(</w:t>
            </w:r>
            <w:r w:rsidRPr="003D3AE0">
              <w:rPr>
                <w:noProof/>
                <w:lang w:eastAsia="zh-CN"/>
              </w:rPr>
              <w:t>AfEventExposureNotif</w:t>
            </w:r>
            <w:r>
              <w:rPr>
                <w:noProof/>
                <w:lang w:eastAsia="zh-CN"/>
              </w:rPr>
              <w:t>)</w:t>
            </w:r>
          </w:p>
        </w:tc>
        <w:tc>
          <w:tcPr>
            <w:tcW w:w="425" w:type="dxa"/>
          </w:tcPr>
          <w:p w14:paraId="731ED6A4" w14:textId="77777777" w:rsidR="00CB50E9" w:rsidRDefault="00CB50E9" w:rsidP="00CB50E9">
            <w:pPr>
              <w:pStyle w:val="TAC"/>
            </w:pPr>
            <w:r>
              <w:rPr>
                <w:noProof/>
              </w:rPr>
              <w:t>C</w:t>
            </w:r>
          </w:p>
        </w:tc>
        <w:tc>
          <w:tcPr>
            <w:tcW w:w="1134" w:type="dxa"/>
          </w:tcPr>
          <w:p w14:paraId="011D3E27" w14:textId="77777777" w:rsidR="00CB50E9" w:rsidRDefault="00CB50E9" w:rsidP="00CB50E9">
            <w:pPr>
              <w:pStyle w:val="TAL"/>
            </w:pPr>
            <w:r>
              <w:rPr>
                <w:noProof/>
              </w:rPr>
              <w:t>1..N</w:t>
            </w:r>
          </w:p>
        </w:tc>
        <w:tc>
          <w:tcPr>
            <w:tcW w:w="2410" w:type="dxa"/>
          </w:tcPr>
          <w:p w14:paraId="59E61949" w14:textId="77777777" w:rsidR="00CB50E9" w:rsidRDefault="00CB50E9" w:rsidP="00CB50E9">
            <w:pPr>
              <w:pStyle w:val="TAL"/>
            </w:pPr>
            <w:r>
              <w:t>List of notifications on AF event(s). (NOTE)</w:t>
            </w:r>
          </w:p>
        </w:tc>
        <w:tc>
          <w:tcPr>
            <w:tcW w:w="2410" w:type="dxa"/>
          </w:tcPr>
          <w:p w14:paraId="6B64EB6C" w14:textId="77777777" w:rsidR="00CB50E9" w:rsidRDefault="00CB50E9" w:rsidP="00CB50E9">
            <w:pPr>
              <w:pStyle w:val="TAL"/>
              <w:rPr>
                <w:rFonts w:cs="Arial"/>
                <w:szCs w:val="18"/>
              </w:rPr>
            </w:pPr>
          </w:p>
        </w:tc>
      </w:tr>
      <w:tr w:rsidR="00CB50E9" w14:paraId="1BF96AB6" w14:textId="77777777" w:rsidTr="00ED6BC6">
        <w:trPr>
          <w:jc w:val="center"/>
        </w:trPr>
        <w:tc>
          <w:tcPr>
            <w:tcW w:w="1701" w:type="dxa"/>
          </w:tcPr>
          <w:p w14:paraId="6E933CB7" w14:textId="77777777" w:rsidR="00CB50E9" w:rsidRDefault="00CB50E9" w:rsidP="00CB50E9">
            <w:pPr>
              <w:pStyle w:val="TAL"/>
            </w:pPr>
            <w:r>
              <w:rPr>
                <w:noProof/>
              </w:rPr>
              <w:t>amfEventNotifs</w:t>
            </w:r>
          </w:p>
        </w:tc>
        <w:tc>
          <w:tcPr>
            <w:tcW w:w="1444" w:type="dxa"/>
          </w:tcPr>
          <w:p w14:paraId="218D3251" w14:textId="77777777" w:rsidR="00CB50E9" w:rsidRPr="00AB67C9" w:rsidRDefault="00CB50E9" w:rsidP="00CB50E9">
            <w:pPr>
              <w:pStyle w:val="TAL"/>
            </w:pPr>
            <w:r>
              <w:rPr>
                <w:noProof/>
                <w:lang w:eastAsia="zh-CN"/>
              </w:rPr>
              <w:t>array(</w:t>
            </w:r>
            <w:r w:rsidRPr="003D3AE0">
              <w:rPr>
                <w:noProof/>
                <w:lang w:eastAsia="zh-CN"/>
              </w:rPr>
              <w:t>AmfEventNotification</w:t>
            </w:r>
            <w:r>
              <w:rPr>
                <w:noProof/>
                <w:lang w:eastAsia="zh-CN"/>
              </w:rPr>
              <w:t>)</w:t>
            </w:r>
          </w:p>
        </w:tc>
        <w:tc>
          <w:tcPr>
            <w:tcW w:w="425" w:type="dxa"/>
          </w:tcPr>
          <w:p w14:paraId="40D00E64" w14:textId="77777777" w:rsidR="00CB50E9" w:rsidRDefault="00CB50E9" w:rsidP="00CB50E9">
            <w:pPr>
              <w:pStyle w:val="TAC"/>
            </w:pPr>
            <w:r>
              <w:rPr>
                <w:noProof/>
              </w:rPr>
              <w:t>C</w:t>
            </w:r>
          </w:p>
        </w:tc>
        <w:tc>
          <w:tcPr>
            <w:tcW w:w="1134" w:type="dxa"/>
          </w:tcPr>
          <w:p w14:paraId="08C4D851" w14:textId="77777777" w:rsidR="00CB50E9" w:rsidRDefault="00CB50E9" w:rsidP="00CB50E9">
            <w:pPr>
              <w:pStyle w:val="TAL"/>
            </w:pPr>
            <w:r>
              <w:rPr>
                <w:noProof/>
              </w:rPr>
              <w:t>1..N</w:t>
            </w:r>
          </w:p>
        </w:tc>
        <w:tc>
          <w:tcPr>
            <w:tcW w:w="2410" w:type="dxa"/>
          </w:tcPr>
          <w:p w14:paraId="02AB4191" w14:textId="77777777" w:rsidR="00CB50E9" w:rsidRDefault="00CB50E9" w:rsidP="00CB50E9">
            <w:pPr>
              <w:pStyle w:val="TAL"/>
            </w:pPr>
            <w:r>
              <w:t>List of notifications on AMF event(s). (NOTE)</w:t>
            </w:r>
          </w:p>
        </w:tc>
        <w:tc>
          <w:tcPr>
            <w:tcW w:w="2410" w:type="dxa"/>
          </w:tcPr>
          <w:p w14:paraId="7EFF1C9B" w14:textId="77777777" w:rsidR="00CB50E9" w:rsidRDefault="00CB50E9" w:rsidP="00CB50E9">
            <w:pPr>
              <w:pStyle w:val="TAL"/>
              <w:rPr>
                <w:rFonts w:cs="Arial"/>
                <w:szCs w:val="18"/>
              </w:rPr>
            </w:pPr>
          </w:p>
        </w:tc>
      </w:tr>
      <w:tr w:rsidR="00CB50E9" w14:paraId="5DD84643" w14:textId="77777777" w:rsidTr="00ED6BC6">
        <w:trPr>
          <w:jc w:val="center"/>
        </w:trPr>
        <w:tc>
          <w:tcPr>
            <w:tcW w:w="1701" w:type="dxa"/>
          </w:tcPr>
          <w:p w14:paraId="4A7F9106" w14:textId="77777777" w:rsidR="00CB50E9" w:rsidRDefault="00CB50E9" w:rsidP="00CB50E9">
            <w:pPr>
              <w:pStyle w:val="TAL"/>
            </w:pPr>
            <w:r>
              <w:rPr>
                <w:noProof/>
              </w:rPr>
              <w:t>smfEventNotifs</w:t>
            </w:r>
          </w:p>
        </w:tc>
        <w:tc>
          <w:tcPr>
            <w:tcW w:w="1444" w:type="dxa"/>
          </w:tcPr>
          <w:p w14:paraId="1AEB62E8" w14:textId="77777777" w:rsidR="00CB50E9" w:rsidRPr="00AB67C9" w:rsidRDefault="00CB50E9" w:rsidP="00CB50E9">
            <w:pPr>
              <w:pStyle w:val="TAL"/>
            </w:pPr>
            <w:r>
              <w:rPr>
                <w:noProof/>
                <w:lang w:eastAsia="zh-CN"/>
              </w:rPr>
              <w:t>array(</w:t>
            </w:r>
            <w:r w:rsidRPr="003D3AE0">
              <w:rPr>
                <w:noProof/>
                <w:lang w:eastAsia="zh-CN"/>
              </w:rPr>
              <w:t>NsmfEventExposureNotification</w:t>
            </w:r>
            <w:r>
              <w:rPr>
                <w:noProof/>
                <w:lang w:eastAsia="zh-CN"/>
              </w:rPr>
              <w:t>)</w:t>
            </w:r>
          </w:p>
        </w:tc>
        <w:tc>
          <w:tcPr>
            <w:tcW w:w="425" w:type="dxa"/>
          </w:tcPr>
          <w:p w14:paraId="533E1BF2" w14:textId="77777777" w:rsidR="00CB50E9" w:rsidRDefault="00CB50E9" w:rsidP="00CB50E9">
            <w:pPr>
              <w:pStyle w:val="TAC"/>
            </w:pPr>
            <w:r>
              <w:rPr>
                <w:noProof/>
              </w:rPr>
              <w:t>C</w:t>
            </w:r>
          </w:p>
        </w:tc>
        <w:tc>
          <w:tcPr>
            <w:tcW w:w="1134" w:type="dxa"/>
          </w:tcPr>
          <w:p w14:paraId="10C2FF90" w14:textId="77777777" w:rsidR="00CB50E9" w:rsidRDefault="00CB50E9" w:rsidP="00CB50E9">
            <w:pPr>
              <w:pStyle w:val="TAL"/>
            </w:pPr>
            <w:r>
              <w:rPr>
                <w:noProof/>
              </w:rPr>
              <w:t>1..N</w:t>
            </w:r>
          </w:p>
        </w:tc>
        <w:tc>
          <w:tcPr>
            <w:tcW w:w="2410" w:type="dxa"/>
          </w:tcPr>
          <w:p w14:paraId="23D2F954" w14:textId="77777777" w:rsidR="00CB50E9" w:rsidRDefault="00CB50E9" w:rsidP="00CB50E9">
            <w:pPr>
              <w:pStyle w:val="TAL"/>
            </w:pPr>
            <w:r>
              <w:t>List of notifications on SMF event(s). (NOTE)</w:t>
            </w:r>
          </w:p>
        </w:tc>
        <w:tc>
          <w:tcPr>
            <w:tcW w:w="2410" w:type="dxa"/>
          </w:tcPr>
          <w:p w14:paraId="6FB3BFF6" w14:textId="77777777" w:rsidR="00CB50E9" w:rsidRDefault="00CB50E9" w:rsidP="00CB50E9">
            <w:pPr>
              <w:pStyle w:val="TAL"/>
              <w:rPr>
                <w:rFonts w:cs="Arial"/>
                <w:szCs w:val="18"/>
              </w:rPr>
            </w:pPr>
          </w:p>
        </w:tc>
      </w:tr>
      <w:tr w:rsidR="00CB50E9" w14:paraId="3AA2EDE5" w14:textId="77777777" w:rsidTr="00ED6BC6">
        <w:trPr>
          <w:jc w:val="center"/>
        </w:trPr>
        <w:tc>
          <w:tcPr>
            <w:tcW w:w="1701" w:type="dxa"/>
          </w:tcPr>
          <w:p w14:paraId="4D0C68F5" w14:textId="77777777" w:rsidR="00CB50E9" w:rsidRDefault="00CB50E9" w:rsidP="00CB50E9">
            <w:pPr>
              <w:pStyle w:val="TAL"/>
            </w:pPr>
            <w:r>
              <w:rPr>
                <w:noProof/>
              </w:rPr>
              <w:t>udmEventNotifs</w:t>
            </w:r>
          </w:p>
        </w:tc>
        <w:tc>
          <w:tcPr>
            <w:tcW w:w="1444" w:type="dxa"/>
          </w:tcPr>
          <w:p w14:paraId="70235911" w14:textId="77777777" w:rsidR="00CB50E9" w:rsidRPr="00AB67C9" w:rsidRDefault="00CB50E9" w:rsidP="00CB50E9">
            <w:pPr>
              <w:pStyle w:val="TAL"/>
            </w:pPr>
            <w:r>
              <w:rPr>
                <w:noProof/>
                <w:lang w:eastAsia="zh-CN"/>
              </w:rPr>
              <w:t>array(</w:t>
            </w:r>
            <w:r w:rsidRPr="003D3AE0">
              <w:rPr>
                <w:noProof/>
                <w:lang w:eastAsia="zh-CN"/>
              </w:rPr>
              <w:t>MonitoringReport)</w:t>
            </w:r>
          </w:p>
        </w:tc>
        <w:tc>
          <w:tcPr>
            <w:tcW w:w="425" w:type="dxa"/>
          </w:tcPr>
          <w:p w14:paraId="171CC7C1" w14:textId="77777777" w:rsidR="00CB50E9" w:rsidRDefault="00CB50E9" w:rsidP="00CB50E9">
            <w:pPr>
              <w:pStyle w:val="TAC"/>
            </w:pPr>
            <w:r>
              <w:rPr>
                <w:noProof/>
              </w:rPr>
              <w:t>C</w:t>
            </w:r>
          </w:p>
        </w:tc>
        <w:tc>
          <w:tcPr>
            <w:tcW w:w="1134" w:type="dxa"/>
          </w:tcPr>
          <w:p w14:paraId="46280437" w14:textId="77777777" w:rsidR="00CB50E9" w:rsidRDefault="00CB50E9" w:rsidP="00CB50E9">
            <w:pPr>
              <w:pStyle w:val="TAL"/>
            </w:pPr>
            <w:r>
              <w:rPr>
                <w:noProof/>
              </w:rPr>
              <w:t>1..N</w:t>
            </w:r>
          </w:p>
        </w:tc>
        <w:tc>
          <w:tcPr>
            <w:tcW w:w="2410" w:type="dxa"/>
          </w:tcPr>
          <w:p w14:paraId="0836884D" w14:textId="77777777" w:rsidR="00CB50E9" w:rsidRDefault="00CB50E9" w:rsidP="00CB50E9">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2410" w:type="dxa"/>
          </w:tcPr>
          <w:p w14:paraId="2F17AF0A" w14:textId="77777777" w:rsidR="00CB50E9" w:rsidRDefault="00CB50E9" w:rsidP="00CB50E9">
            <w:pPr>
              <w:pStyle w:val="TAL"/>
              <w:rPr>
                <w:rFonts w:cs="Arial"/>
                <w:szCs w:val="18"/>
              </w:rPr>
            </w:pPr>
          </w:p>
        </w:tc>
      </w:tr>
      <w:tr w:rsidR="00CB50E9" w14:paraId="1FF0BFDF" w14:textId="77777777" w:rsidTr="00ED6BC6">
        <w:trPr>
          <w:jc w:val="center"/>
        </w:trPr>
        <w:tc>
          <w:tcPr>
            <w:tcW w:w="1701" w:type="dxa"/>
          </w:tcPr>
          <w:p w14:paraId="178D4D2D" w14:textId="77777777" w:rsidR="00CB50E9" w:rsidRDefault="00CB50E9" w:rsidP="00CB50E9">
            <w:pPr>
              <w:pStyle w:val="TAL"/>
              <w:rPr>
                <w:noProof/>
              </w:rPr>
            </w:pPr>
            <w:r>
              <w:rPr>
                <w:noProof/>
                <w:lang w:eastAsia="zh-CN"/>
              </w:rPr>
              <w:t>nefEventNotifs</w:t>
            </w:r>
          </w:p>
        </w:tc>
        <w:tc>
          <w:tcPr>
            <w:tcW w:w="1444" w:type="dxa"/>
          </w:tcPr>
          <w:p w14:paraId="22D668CD" w14:textId="77777777" w:rsidR="00CB50E9" w:rsidRDefault="00CB50E9" w:rsidP="00CB50E9">
            <w:pPr>
              <w:pStyle w:val="TAL"/>
              <w:rPr>
                <w:noProof/>
                <w:lang w:eastAsia="zh-CN"/>
              </w:rPr>
            </w:pPr>
            <w:r>
              <w:rPr>
                <w:noProof/>
                <w:lang w:eastAsia="zh-CN"/>
              </w:rPr>
              <w:t>array(NefEventExposureNotif)</w:t>
            </w:r>
          </w:p>
        </w:tc>
        <w:tc>
          <w:tcPr>
            <w:tcW w:w="425" w:type="dxa"/>
          </w:tcPr>
          <w:p w14:paraId="167F55D2" w14:textId="77777777" w:rsidR="00CB50E9" w:rsidRDefault="00CB50E9" w:rsidP="00CB50E9">
            <w:pPr>
              <w:pStyle w:val="TAC"/>
              <w:rPr>
                <w:noProof/>
              </w:rPr>
            </w:pPr>
            <w:r>
              <w:rPr>
                <w:noProof/>
              </w:rPr>
              <w:t>C</w:t>
            </w:r>
          </w:p>
        </w:tc>
        <w:tc>
          <w:tcPr>
            <w:tcW w:w="1134" w:type="dxa"/>
          </w:tcPr>
          <w:p w14:paraId="2E0C087F" w14:textId="77777777" w:rsidR="00CB50E9" w:rsidRDefault="00CB50E9" w:rsidP="00CB50E9">
            <w:pPr>
              <w:pStyle w:val="TAL"/>
              <w:rPr>
                <w:noProof/>
              </w:rPr>
            </w:pPr>
            <w:r>
              <w:rPr>
                <w:noProof/>
              </w:rPr>
              <w:t>1..N</w:t>
            </w:r>
          </w:p>
        </w:tc>
        <w:tc>
          <w:tcPr>
            <w:tcW w:w="2410" w:type="dxa"/>
          </w:tcPr>
          <w:p w14:paraId="1EAEB440" w14:textId="77777777" w:rsidR="00CB50E9" w:rsidRDefault="00CB50E9" w:rsidP="00CB50E9">
            <w:pPr>
              <w:pStyle w:val="TAL"/>
              <w:rPr>
                <w:rFonts w:cs="Arial"/>
                <w:szCs w:val="18"/>
              </w:rPr>
            </w:pPr>
            <w:r>
              <w:t>List of notifications on network exposure event(s). (NOTE)</w:t>
            </w:r>
          </w:p>
        </w:tc>
        <w:tc>
          <w:tcPr>
            <w:tcW w:w="2410" w:type="dxa"/>
          </w:tcPr>
          <w:p w14:paraId="2F45B2FF" w14:textId="77777777" w:rsidR="00CB50E9" w:rsidRDefault="00CB50E9" w:rsidP="00CB50E9">
            <w:pPr>
              <w:pStyle w:val="TAL"/>
              <w:rPr>
                <w:rFonts w:cs="Arial"/>
                <w:szCs w:val="18"/>
              </w:rPr>
            </w:pPr>
          </w:p>
        </w:tc>
      </w:tr>
      <w:tr w:rsidR="00CB50E9" w14:paraId="2A56D0CB" w14:textId="77777777" w:rsidTr="00ED6BC6">
        <w:trPr>
          <w:jc w:val="center"/>
        </w:trPr>
        <w:tc>
          <w:tcPr>
            <w:tcW w:w="9524" w:type="dxa"/>
            <w:gridSpan w:val="6"/>
          </w:tcPr>
          <w:p w14:paraId="71FDA2AE" w14:textId="77777777" w:rsidR="00CB50E9" w:rsidRPr="00367733" w:rsidRDefault="00CB50E9" w:rsidP="00CB50E9">
            <w:pPr>
              <w:pStyle w:val="TAN"/>
            </w:pPr>
            <w:r w:rsidRPr="00367733">
              <w:t>NOTE:</w:t>
            </w:r>
            <w:r w:rsidRPr="00367733">
              <w:tab/>
              <w:t>Exactly one of these attributes shall be provided.</w:t>
            </w:r>
          </w:p>
        </w:tc>
      </w:t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tbl>
    <w:p w14:paraId="5638E37C" w14:textId="77777777" w:rsidR="00CB50E9" w:rsidRPr="00631E11" w:rsidRDefault="00CB50E9" w:rsidP="00467621"/>
    <w:p w14:paraId="3ED9DA63" w14:textId="77777777" w:rsidR="00876C3C" w:rsidRDefault="00A10542">
      <w:pPr>
        <w:pStyle w:val="40"/>
        <w:rPr>
          <w:lang w:val="en-US"/>
        </w:rPr>
      </w:pPr>
      <w:bookmarkStart w:id="1015" w:name="_Toc72766478"/>
      <w:bookmarkStart w:id="1016" w:name="_Toc72767045"/>
      <w:bookmarkStart w:id="1017" w:name="_Toc73042497"/>
      <w:bookmarkStart w:id="1018" w:name="_Toc81242841"/>
      <w:bookmarkStart w:id="1019" w:name="_Toc89426627"/>
      <w:bookmarkStart w:id="1020" w:name="_Toc94020414"/>
      <w:bookmarkStart w:id="1021" w:name="_Toc97034948"/>
      <w:bookmarkStart w:id="1022" w:name="_Toc97037824"/>
      <w:bookmarkStart w:id="1023" w:name="_Toc100940034"/>
      <w:bookmarkStart w:id="1024" w:name="_Toc104546900"/>
      <w:r>
        <w:rPr>
          <w:lang w:val="en-US"/>
        </w:rPr>
        <w:t>5.1.6.3</w:t>
      </w:r>
      <w:r>
        <w:rPr>
          <w:lang w:val="en-US"/>
        </w:rPr>
        <w:tab/>
        <w:t>Simple data types and enumerations</w:t>
      </w:r>
      <w:bookmarkEnd w:id="1015"/>
      <w:bookmarkEnd w:id="1016"/>
      <w:bookmarkEnd w:id="1017"/>
      <w:bookmarkEnd w:id="1018"/>
      <w:bookmarkEnd w:id="1019"/>
      <w:bookmarkEnd w:id="1020"/>
      <w:bookmarkEnd w:id="1021"/>
      <w:bookmarkEnd w:id="1022"/>
      <w:bookmarkEnd w:id="1023"/>
      <w:bookmarkEnd w:id="1024"/>
    </w:p>
    <w:p w14:paraId="4C06983E" w14:textId="77777777" w:rsidR="00876C3C" w:rsidRDefault="00A10542">
      <w:pPr>
        <w:pStyle w:val="40"/>
        <w:rPr>
          <w:lang w:val="en-US"/>
        </w:rPr>
      </w:pPr>
      <w:bookmarkStart w:id="1025" w:name="_Toc72766483"/>
      <w:bookmarkStart w:id="1026" w:name="_Toc72767050"/>
      <w:bookmarkStart w:id="1027" w:name="_Toc73042502"/>
      <w:bookmarkStart w:id="1028" w:name="_Toc81242846"/>
      <w:bookmarkStart w:id="1029" w:name="_Toc89426632"/>
      <w:bookmarkStart w:id="1030" w:name="_Toc94020419"/>
      <w:bookmarkStart w:id="1031" w:name="_Toc97034953"/>
      <w:bookmarkStart w:id="1032" w:name="_Toc97037825"/>
      <w:bookmarkStart w:id="1033" w:name="_Toc100940035"/>
      <w:bookmarkStart w:id="1034" w:name="_Toc10454690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25"/>
      <w:bookmarkEnd w:id="1026"/>
      <w:bookmarkEnd w:id="1027"/>
      <w:bookmarkEnd w:id="1028"/>
      <w:bookmarkEnd w:id="1029"/>
      <w:bookmarkEnd w:id="1030"/>
      <w:bookmarkEnd w:id="1031"/>
      <w:bookmarkEnd w:id="1032"/>
      <w:bookmarkEnd w:id="1033"/>
      <w:bookmarkEnd w:id="1034"/>
    </w:p>
    <w:p w14:paraId="02CD76C3" w14:textId="77777777" w:rsidR="00876C3C" w:rsidRDefault="00A10542">
      <w:pPr>
        <w:pStyle w:val="3"/>
      </w:pPr>
      <w:bookmarkStart w:id="1035" w:name="_Toc72766488"/>
      <w:bookmarkStart w:id="1036" w:name="_Toc72767055"/>
      <w:bookmarkStart w:id="1037" w:name="_Toc73042507"/>
      <w:bookmarkStart w:id="1038" w:name="_Toc81242851"/>
      <w:bookmarkStart w:id="1039" w:name="_Toc89426637"/>
      <w:bookmarkStart w:id="1040" w:name="_Toc94020424"/>
      <w:bookmarkStart w:id="1041" w:name="_Toc97034958"/>
      <w:bookmarkStart w:id="1042" w:name="_Toc97037826"/>
      <w:bookmarkStart w:id="1043" w:name="_Toc100940036"/>
      <w:bookmarkStart w:id="1044" w:name="_Toc104546902"/>
      <w:r>
        <w:t>5.1.7</w:t>
      </w:r>
      <w:r>
        <w:tab/>
        <w:t>Error Handling</w:t>
      </w:r>
      <w:bookmarkEnd w:id="1035"/>
      <w:bookmarkEnd w:id="1036"/>
      <w:bookmarkEnd w:id="1037"/>
      <w:bookmarkEnd w:id="1038"/>
      <w:bookmarkEnd w:id="1039"/>
      <w:bookmarkEnd w:id="1040"/>
      <w:bookmarkEnd w:id="1041"/>
      <w:bookmarkEnd w:id="1042"/>
      <w:bookmarkEnd w:id="1043"/>
      <w:bookmarkEnd w:id="1044"/>
    </w:p>
    <w:p w14:paraId="1EABE409" w14:textId="77777777" w:rsidR="00876C3C" w:rsidRDefault="00A10542">
      <w:pPr>
        <w:pStyle w:val="40"/>
      </w:pPr>
      <w:bookmarkStart w:id="1045" w:name="_Toc72766489"/>
      <w:bookmarkStart w:id="1046" w:name="_Toc72767056"/>
      <w:bookmarkStart w:id="1047" w:name="_Toc73042508"/>
      <w:bookmarkStart w:id="1048" w:name="_Toc81242852"/>
      <w:bookmarkStart w:id="1049" w:name="_Toc89426638"/>
      <w:bookmarkStart w:id="1050" w:name="_Toc94020425"/>
      <w:bookmarkStart w:id="1051" w:name="_Toc97034959"/>
      <w:bookmarkStart w:id="1052" w:name="_Toc97037827"/>
      <w:bookmarkStart w:id="1053" w:name="_Toc100940037"/>
      <w:bookmarkStart w:id="1054" w:name="_Toc104546903"/>
      <w:r>
        <w:t>5.1.7.1</w:t>
      </w:r>
      <w:r>
        <w:tab/>
        <w:t>General</w:t>
      </w:r>
      <w:bookmarkEnd w:id="1045"/>
      <w:bookmarkEnd w:id="1046"/>
      <w:bookmarkEnd w:id="1047"/>
      <w:bookmarkEnd w:id="1048"/>
      <w:bookmarkEnd w:id="1049"/>
      <w:bookmarkEnd w:id="1050"/>
      <w:bookmarkEnd w:id="1051"/>
      <w:bookmarkEnd w:id="1052"/>
      <w:bookmarkEnd w:id="1053"/>
      <w:bookmarkEnd w:id="1054"/>
    </w:p>
    <w:p w14:paraId="4357ED69" w14:textId="6C3FCF71"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0"/>
      </w:pPr>
      <w:bookmarkStart w:id="1055" w:name="_Toc72766490"/>
      <w:bookmarkStart w:id="1056" w:name="_Toc72767057"/>
      <w:bookmarkStart w:id="1057" w:name="_Toc73042509"/>
      <w:bookmarkStart w:id="1058" w:name="_Toc81242853"/>
      <w:bookmarkStart w:id="1059" w:name="_Toc89426639"/>
      <w:bookmarkStart w:id="1060" w:name="_Toc94020426"/>
      <w:bookmarkStart w:id="1061" w:name="_Toc97034960"/>
      <w:bookmarkStart w:id="1062" w:name="_Toc97037828"/>
      <w:bookmarkStart w:id="1063" w:name="_Toc100940038"/>
      <w:bookmarkStart w:id="1064" w:name="_Toc104546904"/>
      <w:r>
        <w:t>5.1.7.2</w:t>
      </w:r>
      <w:r>
        <w:tab/>
        <w:t>Protocol Errors</w:t>
      </w:r>
      <w:bookmarkEnd w:id="1055"/>
      <w:bookmarkEnd w:id="1056"/>
      <w:bookmarkEnd w:id="1057"/>
      <w:bookmarkEnd w:id="1058"/>
      <w:bookmarkEnd w:id="1059"/>
      <w:bookmarkEnd w:id="1060"/>
      <w:bookmarkEnd w:id="1061"/>
      <w:bookmarkEnd w:id="1062"/>
      <w:bookmarkEnd w:id="1063"/>
      <w:bookmarkEnd w:id="1064"/>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0"/>
      </w:pPr>
      <w:bookmarkStart w:id="1065" w:name="_Toc72766491"/>
      <w:bookmarkStart w:id="1066" w:name="_Toc72767058"/>
      <w:bookmarkStart w:id="1067" w:name="_Toc73042510"/>
      <w:bookmarkStart w:id="1068" w:name="_Toc81242854"/>
      <w:bookmarkStart w:id="1069" w:name="_Toc89426640"/>
      <w:bookmarkStart w:id="1070" w:name="_Toc94020427"/>
      <w:bookmarkStart w:id="1071" w:name="_Toc97034961"/>
      <w:bookmarkStart w:id="1072" w:name="_Toc97037829"/>
      <w:bookmarkStart w:id="1073" w:name="_Toc100940039"/>
      <w:bookmarkStart w:id="1074" w:name="_Toc104546905"/>
      <w:r>
        <w:t>5.1.7.3</w:t>
      </w:r>
      <w:r>
        <w:tab/>
        <w:t>Application Errors</w:t>
      </w:r>
      <w:bookmarkEnd w:id="1065"/>
      <w:bookmarkEnd w:id="1066"/>
      <w:bookmarkEnd w:id="1067"/>
      <w:bookmarkEnd w:id="1068"/>
      <w:bookmarkEnd w:id="1069"/>
      <w:bookmarkEnd w:id="1070"/>
      <w:bookmarkEnd w:id="1071"/>
      <w:bookmarkEnd w:id="1072"/>
      <w:bookmarkEnd w:id="1073"/>
      <w:bookmarkEnd w:id="1074"/>
    </w:p>
    <w:p w14:paraId="5DF10500" w14:textId="6FCE71EB" w:rsidR="00876C3C" w:rsidRDefault="00A10542">
      <w:r>
        <w:t>The application errors defined for the Nadrf_DataManagement</w:t>
      </w:r>
      <w:r>
        <w:rPr>
          <w:lang w:eastAsia="zh-CN"/>
        </w:rPr>
        <w:t xml:space="preserve"> </w:t>
      </w:r>
      <w:r>
        <w:t xml:space="preserve"> service are listed in </w:t>
      </w:r>
      <w:r w:rsidR="00061687">
        <w:t>Table </w:t>
      </w:r>
      <w:r>
        <w:t>5.1.7.3-1.</w:t>
      </w:r>
    </w:p>
    <w:p w14:paraId="0259B615" w14:textId="5DF524CD" w:rsidR="00876C3C" w:rsidRDefault="00061687">
      <w:pPr>
        <w:pStyle w:val="TH"/>
      </w:pPr>
      <w:r>
        <w:t>Table </w:t>
      </w:r>
      <w:r w:rsidR="00A10542">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rsidTr="00ED6BC6">
        <w:trPr>
          <w:jc w:val="center"/>
        </w:trPr>
        <w:tc>
          <w:tcPr>
            <w:tcW w:w="2337" w:type="dxa"/>
            <w:shd w:val="clear" w:color="auto" w:fill="C0C0C0"/>
            <w:hideMark/>
          </w:tcPr>
          <w:p w14:paraId="46AAF861" w14:textId="77777777" w:rsidR="00876C3C" w:rsidRDefault="00A10542">
            <w:pPr>
              <w:pStyle w:val="TAH"/>
            </w:pPr>
            <w:r>
              <w:t>Application Error</w:t>
            </w:r>
          </w:p>
        </w:tc>
        <w:tc>
          <w:tcPr>
            <w:tcW w:w="1701" w:type="dxa"/>
            <w:shd w:val="clear" w:color="auto" w:fill="C0C0C0"/>
            <w:hideMark/>
          </w:tcPr>
          <w:p w14:paraId="28077649" w14:textId="77777777" w:rsidR="00876C3C" w:rsidRDefault="00A10542">
            <w:pPr>
              <w:pStyle w:val="TAH"/>
            </w:pPr>
            <w:r>
              <w:t>HTTP status code</w:t>
            </w:r>
          </w:p>
        </w:tc>
        <w:tc>
          <w:tcPr>
            <w:tcW w:w="5456" w:type="dxa"/>
            <w:shd w:val="clear" w:color="auto" w:fill="C0C0C0"/>
            <w:hideMark/>
          </w:tcPr>
          <w:p w14:paraId="41519F38" w14:textId="77777777" w:rsidR="00876C3C" w:rsidRDefault="00A10542">
            <w:pPr>
              <w:pStyle w:val="TAH"/>
            </w:pPr>
            <w:r>
              <w:t>Description</w:t>
            </w:r>
          </w:p>
        </w:tc>
      </w:tr>
      <w:tr w:rsidR="00876C3C" w14:paraId="05AAE97C" w14:textId="77777777" w:rsidTr="00ED6BC6">
        <w:trPr>
          <w:jc w:val="center"/>
        </w:trPr>
        <w:tc>
          <w:tcPr>
            <w:tcW w:w="2337" w:type="dxa"/>
          </w:tcPr>
          <w:p w14:paraId="43533273" w14:textId="77777777" w:rsidR="00876C3C" w:rsidRDefault="00876C3C">
            <w:pPr>
              <w:pStyle w:val="TAL"/>
            </w:pPr>
          </w:p>
        </w:tc>
        <w:tc>
          <w:tcPr>
            <w:tcW w:w="1701" w:type="dxa"/>
          </w:tcPr>
          <w:p w14:paraId="69C32CBB" w14:textId="77777777" w:rsidR="00876C3C" w:rsidRDefault="00876C3C">
            <w:pPr>
              <w:pStyle w:val="TAL"/>
            </w:pPr>
          </w:p>
        </w:tc>
        <w:tc>
          <w:tcPr>
            <w:tcW w:w="5456" w:type="dxa"/>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
        <w:rPr>
          <w:lang w:eastAsia="zh-CN"/>
        </w:rPr>
      </w:pPr>
      <w:bookmarkStart w:id="1075" w:name="_Toc72766492"/>
      <w:bookmarkStart w:id="1076" w:name="_Toc72767059"/>
      <w:bookmarkStart w:id="1077" w:name="_Toc73042511"/>
      <w:bookmarkStart w:id="1078" w:name="_Toc81242855"/>
      <w:bookmarkStart w:id="1079" w:name="_Toc89426641"/>
      <w:bookmarkStart w:id="1080" w:name="_Toc94020428"/>
      <w:bookmarkStart w:id="1081" w:name="_Toc97034962"/>
      <w:bookmarkStart w:id="1082" w:name="_Toc97037830"/>
      <w:bookmarkStart w:id="1083" w:name="_Toc100940040"/>
      <w:bookmarkStart w:id="1084" w:name="_Toc104546906"/>
      <w:r>
        <w:t>5.1.8</w:t>
      </w:r>
      <w:r>
        <w:rPr>
          <w:lang w:eastAsia="zh-CN"/>
        </w:rPr>
        <w:tab/>
        <w:t>Feature negotiation</w:t>
      </w:r>
      <w:bookmarkEnd w:id="1075"/>
      <w:bookmarkEnd w:id="1076"/>
      <w:bookmarkEnd w:id="1077"/>
      <w:bookmarkEnd w:id="1078"/>
      <w:bookmarkEnd w:id="1079"/>
      <w:bookmarkEnd w:id="1080"/>
      <w:bookmarkEnd w:id="1081"/>
      <w:bookmarkEnd w:id="1082"/>
      <w:bookmarkEnd w:id="1083"/>
      <w:bookmarkEnd w:id="1084"/>
    </w:p>
    <w:p w14:paraId="2ED66FBF" w14:textId="2B22EA8C"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2091C3FC" w:rsidR="00876C3C" w:rsidRDefault="00061687">
      <w:pPr>
        <w:pStyle w:val="TH"/>
      </w:pPr>
      <w:r>
        <w:t>Table </w:t>
      </w:r>
      <w:r w:rsidR="00A10542">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rsidTr="00ED6BC6">
        <w:trPr>
          <w:jc w:val="center"/>
        </w:trPr>
        <w:tc>
          <w:tcPr>
            <w:tcW w:w="1529" w:type="dxa"/>
            <w:shd w:val="clear" w:color="auto" w:fill="C0C0C0"/>
            <w:hideMark/>
          </w:tcPr>
          <w:p w14:paraId="07C8C61E" w14:textId="77777777" w:rsidR="00876C3C" w:rsidRDefault="00A10542">
            <w:pPr>
              <w:pStyle w:val="TAH"/>
            </w:pPr>
            <w:r>
              <w:t>Feature number</w:t>
            </w:r>
          </w:p>
        </w:tc>
        <w:tc>
          <w:tcPr>
            <w:tcW w:w="2207" w:type="dxa"/>
            <w:shd w:val="clear" w:color="auto" w:fill="C0C0C0"/>
            <w:hideMark/>
          </w:tcPr>
          <w:p w14:paraId="3C6524B8" w14:textId="77777777" w:rsidR="00876C3C" w:rsidRDefault="00A10542">
            <w:pPr>
              <w:pStyle w:val="TAH"/>
            </w:pPr>
            <w:r>
              <w:t>Feature Name</w:t>
            </w:r>
          </w:p>
        </w:tc>
        <w:tc>
          <w:tcPr>
            <w:tcW w:w="5758" w:type="dxa"/>
            <w:shd w:val="clear" w:color="auto" w:fill="C0C0C0"/>
            <w:hideMark/>
          </w:tcPr>
          <w:p w14:paraId="0F3E8D0D" w14:textId="77777777" w:rsidR="00876C3C" w:rsidRDefault="00A10542">
            <w:pPr>
              <w:pStyle w:val="TAH"/>
            </w:pPr>
            <w:r>
              <w:t>Description</w:t>
            </w:r>
          </w:p>
        </w:tc>
      </w:tr>
      <w:tr w:rsidR="00876C3C" w14:paraId="4D246E3B" w14:textId="77777777" w:rsidTr="00ED6BC6">
        <w:trPr>
          <w:jc w:val="center"/>
        </w:trPr>
        <w:tc>
          <w:tcPr>
            <w:tcW w:w="1529" w:type="dxa"/>
          </w:tcPr>
          <w:p w14:paraId="73DC093C" w14:textId="77777777" w:rsidR="00876C3C" w:rsidRDefault="00876C3C">
            <w:pPr>
              <w:pStyle w:val="TAL"/>
            </w:pPr>
          </w:p>
        </w:tc>
        <w:tc>
          <w:tcPr>
            <w:tcW w:w="2207" w:type="dxa"/>
          </w:tcPr>
          <w:p w14:paraId="5B5B28A0" w14:textId="77777777" w:rsidR="00876C3C" w:rsidRDefault="00876C3C">
            <w:pPr>
              <w:pStyle w:val="TAL"/>
            </w:pPr>
          </w:p>
        </w:tc>
        <w:tc>
          <w:tcPr>
            <w:tcW w:w="5758" w:type="dxa"/>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
      </w:pPr>
      <w:bookmarkStart w:id="1085" w:name="_Toc72766493"/>
      <w:bookmarkStart w:id="1086" w:name="_Toc72767060"/>
      <w:bookmarkStart w:id="1087" w:name="_Toc73042512"/>
      <w:bookmarkStart w:id="1088" w:name="_Toc81242856"/>
      <w:bookmarkStart w:id="1089" w:name="_Toc89426642"/>
      <w:bookmarkStart w:id="1090" w:name="_Toc94020429"/>
      <w:bookmarkStart w:id="1091" w:name="_Toc97034963"/>
      <w:bookmarkStart w:id="1092" w:name="_Toc97037831"/>
      <w:bookmarkStart w:id="1093" w:name="_Toc100940041"/>
      <w:bookmarkStart w:id="1094" w:name="_Toc104546907"/>
      <w:r>
        <w:lastRenderedPageBreak/>
        <w:t>5.1.9</w:t>
      </w:r>
      <w:r>
        <w:tab/>
        <w:t>Security</w:t>
      </w:r>
      <w:bookmarkEnd w:id="1085"/>
      <w:bookmarkEnd w:id="1086"/>
      <w:bookmarkEnd w:id="1087"/>
      <w:bookmarkEnd w:id="1088"/>
      <w:bookmarkEnd w:id="1089"/>
      <w:bookmarkEnd w:id="1090"/>
      <w:bookmarkEnd w:id="1091"/>
      <w:bookmarkEnd w:id="1092"/>
      <w:bookmarkEnd w:id="1093"/>
      <w:bookmarkEnd w:id="1094"/>
    </w:p>
    <w:p w14:paraId="7A11D44E" w14:textId="572BD6EE"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466BB33D"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477"/>
    <w:bookmarkEnd w:id="478"/>
    <w:p w14:paraId="0184D0A2" w14:textId="77777777" w:rsidR="00876C3C" w:rsidRDefault="00A10542">
      <w:pPr>
        <w:pStyle w:val="8"/>
      </w:pPr>
      <w:r>
        <w:br w:type="page"/>
      </w:r>
      <w:bookmarkStart w:id="1095" w:name="_Toc510696650"/>
      <w:bookmarkStart w:id="1096" w:name="_Toc35971450"/>
      <w:bookmarkStart w:id="1097" w:name="_Toc36812181"/>
      <w:bookmarkStart w:id="1098" w:name="_Toc72766494"/>
      <w:bookmarkStart w:id="1099" w:name="_Toc72767061"/>
      <w:bookmarkStart w:id="1100" w:name="_Toc73042513"/>
      <w:bookmarkStart w:id="1101" w:name="_Toc81242857"/>
      <w:bookmarkStart w:id="1102" w:name="_Toc89426643"/>
      <w:bookmarkStart w:id="1103" w:name="_Toc94020430"/>
      <w:bookmarkStart w:id="1104" w:name="_Toc97034964"/>
      <w:bookmarkStart w:id="1105" w:name="_Toc97037832"/>
      <w:bookmarkStart w:id="1106" w:name="_Toc100940042"/>
      <w:bookmarkStart w:id="1107" w:name="_Toc104546908"/>
      <w:r>
        <w:lastRenderedPageBreak/>
        <w:t>Annex A (normative):</w:t>
      </w:r>
      <w:r>
        <w:br/>
        <w:t>OpenAPI specification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F449A49" w14:textId="77777777" w:rsidR="00876C3C" w:rsidRDefault="00A10542" w:rsidP="001F1A2F">
      <w:pPr>
        <w:pStyle w:val="1"/>
      </w:pPr>
      <w:bookmarkStart w:id="1108" w:name="_Toc510696651"/>
      <w:bookmarkStart w:id="1109" w:name="_Toc35971451"/>
      <w:bookmarkStart w:id="1110" w:name="_Toc36812182"/>
      <w:bookmarkStart w:id="1111" w:name="_Toc72766495"/>
      <w:bookmarkStart w:id="1112" w:name="_Toc72767062"/>
      <w:bookmarkStart w:id="1113" w:name="_Toc73042514"/>
      <w:bookmarkStart w:id="1114" w:name="_Toc81242858"/>
      <w:bookmarkStart w:id="1115" w:name="_Toc89426644"/>
      <w:bookmarkStart w:id="1116" w:name="_Toc94020431"/>
      <w:bookmarkStart w:id="1117" w:name="_Toc97034965"/>
      <w:bookmarkStart w:id="1118" w:name="_Toc97037833"/>
      <w:bookmarkStart w:id="1119" w:name="_Toc100940043"/>
      <w:bookmarkStart w:id="1120" w:name="_Toc104546909"/>
      <w:r>
        <w:t>A.1</w:t>
      </w:r>
      <w:r>
        <w:tab/>
        <w:t>General</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5DFCEA4" w14:textId="77777777" w:rsidR="00876C3C" w:rsidRDefault="00A10542">
      <w:bookmarkStart w:id="1121"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52E52C04" w:rsidR="00876C3C" w:rsidRDefault="00A10542">
      <w:bookmarkStart w:id="1122" w:name="_Toc35971452"/>
      <w:r>
        <w:t xml:space="preserve">Informative copies of the OpenAPI specification files contained in this 3GPP Technical Specification are available on a Git-based repository that uses the GitLab software version control system (see 3GPP TS 29.501 [5] </w:t>
      </w:r>
      <w:r w:rsidR="00061687">
        <w:t>clause </w:t>
      </w:r>
      <w:r>
        <w:t>5.3.1 and 3GPP TR 21.900 [7] clause</w:t>
      </w:r>
      <w:r>
        <w:rPr>
          <w:lang w:val="en-US"/>
        </w:rPr>
        <w:t> </w:t>
      </w:r>
      <w:r>
        <w:t>5B).</w:t>
      </w:r>
    </w:p>
    <w:p w14:paraId="742F4EF0" w14:textId="3E675E3C" w:rsidR="00876C3C" w:rsidRDefault="00A10542" w:rsidP="001F1A2F">
      <w:pPr>
        <w:pStyle w:val="1"/>
      </w:pPr>
      <w:bookmarkStart w:id="1123" w:name="_Toc72766496"/>
      <w:bookmarkStart w:id="1124" w:name="_Toc72767063"/>
      <w:bookmarkStart w:id="1125" w:name="_Toc73042515"/>
      <w:bookmarkStart w:id="1126" w:name="_Toc81242859"/>
      <w:bookmarkStart w:id="1127" w:name="_Toc89426645"/>
      <w:bookmarkStart w:id="1128" w:name="_Toc94020432"/>
      <w:bookmarkStart w:id="1129" w:name="_Toc97034966"/>
      <w:bookmarkStart w:id="1130" w:name="_Toc97037834"/>
      <w:bookmarkStart w:id="1131" w:name="_Toc100940044"/>
      <w:bookmarkStart w:id="1132" w:name="_Toc104546910"/>
      <w:bookmarkEnd w:id="1121"/>
      <w:bookmarkEnd w:id="1122"/>
      <w:r>
        <w:t>A.2</w:t>
      </w:r>
      <w:r>
        <w:tab/>
        <w:t>Nadrf_DataManagement API</w:t>
      </w:r>
      <w:bookmarkEnd w:id="1123"/>
      <w:bookmarkEnd w:id="1124"/>
      <w:bookmarkEnd w:id="1125"/>
      <w:bookmarkEnd w:id="1126"/>
      <w:bookmarkEnd w:id="1127"/>
      <w:bookmarkEnd w:id="1128"/>
      <w:bookmarkEnd w:id="1129"/>
      <w:bookmarkEnd w:id="1130"/>
      <w:bookmarkEnd w:id="1131"/>
      <w:bookmarkEnd w:id="1132"/>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2D445370"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3141C183"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w:t>
      </w:r>
      <w:r w:rsidR="00FC1204">
        <w:rPr>
          <w:noProof w:val="0"/>
        </w:rPr>
        <w:t>17</w:t>
      </w:r>
      <w:r>
        <w:rPr>
          <w:noProof w:val="0"/>
        </w:rPr>
        <w:t>.</w:t>
      </w:r>
      <w:r w:rsidR="001B2009">
        <w:rPr>
          <w:noProof w:val="0"/>
        </w:rPr>
        <w:t>1</w:t>
      </w:r>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42A97F8E"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5447B1">
        <w:rPr>
          <w:lang w:val="en-IN" w:eastAsia="en-IN"/>
        </w:rPr>
        <w:t>&gt;</w:t>
      </w:r>
    </w:p>
    <w:p w14:paraId="2541205B" w14:textId="3F471D8B" w:rsidR="005447B1"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1400385" w14:textId="454993DE" w:rsidR="00584334"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584334" w:rsidRPr="00B46B1E">
        <w:rPr>
          <w:lang w:val="en-IN" w:eastAsia="en-IN"/>
        </w:rPr>
        <w:t>{apiRoot}/nadrf-datamanagement/</w:t>
      </w:r>
      <w:r w:rsidR="00D64EDE" w:rsidRPr="00D64EDE">
        <w:rPr>
          <w:lang w:val="en-IN" w:eastAsia="en-IN"/>
        </w:rPr>
        <w:t>&lt;apiVersion&gt;</w:t>
      </w:r>
      <w:r w:rsidR="00584334" w:rsidRPr="00B46B1E">
        <w:rPr>
          <w:lang w:val="en-IN" w:eastAsia="en-IN"/>
        </w:rPr>
        <w:t>/data-store-records/{storeTransId}</w:t>
      </w:r>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37C567E9"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r w:rsidR="005447B1">
        <w:rPr>
          <w:rFonts w:cs="Courier New"/>
          <w:noProof w:val="0"/>
          <w:szCs w:val="16"/>
        </w:rPr>
        <w:t>.</w:t>
      </w:r>
    </w:p>
    <w:p w14:paraId="0FF24F90" w14:textId="77777777" w:rsidR="00584334" w:rsidRDefault="00584334" w:rsidP="00584334">
      <w:pPr>
        <w:pStyle w:val="PL"/>
        <w:rPr>
          <w:rFonts w:cs="Courier New"/>
          <w:noProof w:val="0"/>
          <w:szCs w:val="16"/>
        </w:rPr>
      </w:pPr>
      <w:r>
        <w:rPr>
          <w:rFonts w:cs="Courier New"/>
          <w:noProof w:val="0"/>
          <w:szCs w:val="16"/>
        </w:rPr>
        <w:t xml:space="preserve">      operationId: GetAdrfDataStoreRecords</w:t>
      </w:r>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minItems: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amf-data-sub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smf-data-sub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nef-data-sub</w:t>
      </w:r>
    </w:p>
    <w:p w14:paraId="61EBB189" w14:textId="77777777" w:rsidR="00584334" w:rsidRDefault="00584334" w:rsidP="00584334">
      <w:pPr>
        <w:pStyle w:val="PL"/>
        <w:rPr>
          <w:rFonts w:cs="Courier New"/>
          <w:noProof w:val="0"/>
          <w:szCs w:val="16"/>
        </w:rPr>
      </w:pPr>
      <w:r>
        <w:rPr>
          <w:rFonts w:cs="Courier New"/>
          <w:noProof w:val="0"/>
          <w:szCs w:val="16"/>
        </w:rPr>
        <w:lastRenderedPageBreak/>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udm-data-sub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TS29503_Nudm_EE.yaml#/components/schemas/EeSubscription</w:t>
      </w:r>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af-data-sub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50452684" w14:textId="77777777" w:rsidR="005447B1" w:rsidRDefault="00584334" w:rsidP="00584334">
      <w:pPr>
        <w:pStyle w:val="PL"/>
        <w:rPr>
          <w:rFonts w:cs="Courier New"/>
          <w:noProof w:val="0"/>
          <w:szCs w:val="16"/>
        </w:rPr>
      </w:pPr>
      <w:r>
        <w:rPr>
          <w:rFonts w:cs="Courier New"/>
          <w:noProof w:val="0"/>
          <w:szCs w:val="16"/>
        </w:rPr>
        <w:t xml:space="preserve">          description: </w:t>
      </w:r>
      <w:r w:rsidR="005447B1">
        <w:rPr>
          <w:rFonts w:cs="Courier New"/>
          <w:noProof w:val="0"/>
          <w:szCs w:val="16"/>
        </w:rPr>
        <w:t>&gt;</w:t>
      </w:r>
    </w:p>
    <w:p w14:paraId="77AB0961" w14:textId="77777777" w:rsidR="005447B1" w:rsidRDefault="005447B1" w:rsidP="00584334">
      <w:pPr>
        <w:pStyle w:val="PL"/>
        <w:rPr>
          <w:lang w:eastAsia="zh-CN"/>
        </w:rPr>
      </w:pPr>
      <w:r>
        <w:rPr>
          <w:rFonts w:cs="Courier New"/>
          <w:noProof w:val="0"/>
          <w:szCs w:val="16"/>
        </w:rPr>
        <w:t xml:space="preserve">            </w:t>
      </w:r>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noProof w:val="0"/>
          <w:szCs w:val="16"/>
        </w:rPr>
      </w:pPr>
      <w:r>
        <w:rPr>
          <w:rFonts w:cs="Courier New"/>
          <w:noProof w:val="0"/>
          <w:szCs w:val="16"/>
        </w:rPr>
        <w:t xml:space="preserve">            </w:t>
      </w:r>
      <w:r w:rsidR="00584334">
        <w:rPr>
          <w:lang w:eastAsia="zh-CN"/>
        </w:rPr>
        <w:t>or to be collected</w:t>
      </w:r>
      <w:r w:rsidR="00584334">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TS29122_CommonData.yaml#/components/schemas/TimeWindow</w:t>
      </w:r>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sidR="005447B1">
        <w:rPr>
          <w:lang w:val="en-IN" w:eastAsia="en-IN"/>
        </w:rPr>
        <w:t>.</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sidR="00267616">
        <w:rPr>
          <w:lang w:val="en-IN" w:eastAsia="en-IN"/>
        </w:rPr>
        <w:t>.</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noProof w:val="0"/>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sidRPr="00A265EA">
        <w:rPr>
          <w:noProof w:val="0"/>
          <w:lang w:eastAsia="en-IN"/>
        </w:rPr>
        <w:t>&gt;</w:t>
      </w:r>
    </w:p>
    <w:p w14:paraId="4C97377F"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70F31931" w14:textId="46B67ED6"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Contains the URI of the newly created resource, according to the structure</w:t>
      </w:r>
    </w:p>
    <w:p w14:paraId="3F6F65A0" w14:textId="66917F37"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{apiRoot}/nadrf-datamanagement/</w:t>
      </w:r>
      <w:r w:rsidR="00D64EDE">
        <w:rPr>
          <w:lang w:val="en-IN" w:eastAsia="en-IN"/>
        </w:rPr>
        <w:t>&lt;apiVersion&gt;</w:t>
      </w:r>
      <w:r w:rsidR="00584334" w:rsidRPr="00B46B1E">
        <w:rPr>
          <w:lang w:val="en-IN" w:eastAsia="en-IN"/>
        </w:rPr>
        <w:t>/data-retrieval-subscriptions/{subscriptionId}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00267616" w:rsidRPr="00267616">
        <w:rPr>
          <w:noProof w:val="0"/>
          <w:lang w:eastAsia="en-IN"/>
        </w:rPr>
        <w:t xml:space="preserve"> </w:t>
      </w:r>
      <w:r w:rsidR="00267616" w:rsidRPr="00A265EA">
        <w:rPr>
          <w:noProof w:val="0"/>
          <w:lang w:eastAsia="en-IN"/>
        </w:rPr>
        <w:t>resource</w:t>
      </w:r>
      <w:r w:rsidR="00267616">
        <w:rPr>
          <w:noProof w:val="0"/>
          <w:lang w:eastAsia="en-IN"/>
        </w:rPr>
        <w:t>.</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957480E"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45F0BEF6" w14:textId="77777777" w:rsidR="00267616"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5043A56D" w14:textId="1B04D802"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06F5DE6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 xml:space="preserve">Triggers </w:t>
      </w:r>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00267616">
        <w:rPr>
          <w:lang w:val="en-IN" w:eastAsia="en-IN"/>
        </w:rPr>
        <w:t>&gt;</w:t>
      </w:r>
    </w:p>
    <w:p w14:paraId="1B3470AF" w14:textId="02FCAAA4" w:rsidR="00584334" w:rsidRPr="00B46B1E" w:rsidRDefault="00267616"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510B7F9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sidR="00267616">
        <w:rPr>
          <w:lang w:val="en-IN" w:eastAsia="en-IN"/>
        </w:rPr>
        <w:t>R</w:t>
      </w:r>
      <w:r w:rsidR="00267616" w:rsidRPr="00B46B1E">
        <w:rPr>
          <w:lang w:val="en-IN" w:eastAsia="en-IN"/>
        </w:rPr>
        <w:t>emov</w:t>
      </w:r>
      <w:r w:rsidR="00267616">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E77B69A" w14:textId="77777777" w:rsidR="00392923" w:rsidRPr="00B46B1E" w:rsidRDefault="00392923" w:rsidP="00392923">
      <w:pPr>
        <w:pStyle w:val="PL"/>
        <w:rPr>
          <w:lang w:val="en-IN" w:eastAsia="en-IN"/>
        </w:rPr>
      </w:pPr>
      <w:r>
        <w:t xml:space="preserve">        - </w:t>
      </w:r>
      <w:r>
        <w:rPr>
          <w:noProof w:val="0"/>
        </w:rPr>
        <w:t>allOf:</w:t>
      </w:r>
    </w:p>
    <w:p w14:paraId="31A51A8C"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25F83637"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3E44AF27" w14:textId="77777777" w:rsidR="00392923" w:rsidRPr="00B46B1E" w:rsidRDefault="00392923" w:rsidP="00392923">
      <w:pPr>
        <w:pStyle w:val="PL"/>
        <w:rPr>
          <w:lang w:val="en-IN" w:eastAsia="en-IN"/>
        </w:rPr>
      </w:pPr>
      <w:r>
        <w:t xml:space="preserve">        - </w:t>
      </w:r>
      <w:r>
        <w:rPr>
          <w:noProof w:val="0"/>
        </w:rPr>
        <w:t>allOf:</w:t>
      </w:r>
    </w:p>
    <w:p w14:paraId="6C003678"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7177646E" w14:textId="55D3C547" w:rsidR="00CD5B88" w:rsidRDefault="00392923"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9EAF79" w14:textId="110B16D3"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608313B4" w14:textId="7DA386FE" w:rsidR="00CB50E9" w:rsidRPr="00B46B1E" w:rsidRDefault="00CB50E9" w:rsidP="00584334">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pPr>
      <w:r>
        <w:rPr>
          <w:lang w:val="en-IN" w:eastAsia="en-IN"/>
        </w:rPr>
        <w:t xml:space="preserve">          description: </w:t>
      </w:r>
      <w:r>
        <w:t>List of analytics subscription notifications.</w:t>
      </w:r>
    </w:p>
    <w:p w14:paraId="1201196E"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4F394170"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2905388" w14:textId="77777777" w:rsidR="00392923" w:rsidRPr="00A22FEB" w:rsidRDefault="00392923" w:rsidP="00392923">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5E16D2F" w14:textId="77777777" w:rsidR="00392923" w:rsidRPr="00A22FEB" w:rsidRDefault="00392923" w:rsidP="00392923">
      <w:pPr>
        <w:pStyle w:val="PL"/>
        <w:rPr>
          <w:rFonts w:cs="Courier New"/>
          <w:noProof w:val="0"/>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noProof w:val="0"/>
          <w:szCs w:val="16"/>
        </w:rPr>
        <w:t>'</w:t>
      </w:r>
      <w:r w:rsidRPr="001C7C10">
        <w:t>TS29520_Nnwdaf_EventsSubscription.yaml#/components/schemas/NnwdafEventsSubscription</w:t>
      </w:r>
      <w:r>
        <w:rPr>
          <w:rFonts w:cs="Courier New"/>
          <w:noProof w:val="0"/>
          <w:szCs w:val="16"/>
        </w:rPr>
        <w:t>'</w:t>
      </w:r>
    </w:p>
    <w:p w14:paraId="442689AD" w14:textId="77777777" w:rsidR="00392923"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57C9761" w14:textId="77777777" w:rsidR="00392923" w:rsidRDefault="00392923" w:rsidP="00392923">
      <w:pPr>
        <w:pStyle w:val="PL"/>
        <w:rPr>
          <w:lang w:eastAsia="zh-CN"/>
        </w:rPr>
      </w:pPr>
      <w:r>
        <w:rPr>
          <w:lang w:val="en-IN" w:eastAsia="en-IN"/>
        </w:rPr>
        <w:t xml:space="preserve">          description: </w:t>
      </w:r>
      <w:r>
        <w:rPr>
          <w:lang w:eastAsia="zh-CN"/>
        </w:rPr>
        <w:t>&gt;</w:t>
      </w:r>
    </w:p>
    <w:p w14:paraId="67C81C6F" w14:textId="77777777" w:rsidR="00392923" w:rsidRDefault="00392923" w:rsidP="00392923">
      <w:pPr>
        <w:pStyle w:val="PL"/>
      </w:pPr>
      <w:r>
        <w:rPr>
          <w:lang w:val="en-IN" w:eastAsia="en-IN"/>
        </w:rPr>
        <w:t xml:space="preserve">            </w:t>
      </w:r>
      <w:r w:rsidRPr="00A22FEB">
        <w:t>Represents the subscription information of the corresponding analytics notification.</w:t>
      </w:r>
    </w:p>
    <w:p w14:paraId="02F7B102"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734E55AB"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F3966F4"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82F6359" w14:textId="77777777" w:rsidR="00392923" w:rsidRPr="00B46B1E" w:rsidRDefault="00392923" w:rsidP="00392923">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D033CD3" w14:textId="77777777" w:rsidR="00392923" w:rsidRDefault="00392923" w:rsidP="00392923">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0414F49" w14:textId="77777777" w:rsidR="00392923" w:rsidRDefault="00392923" w:rsidP="00392923">
      <w:pPr>
        <w:pStyle w:val="PL"/>
        <w:rPr>
          <w:lang w:eastAsia="zh-CN"/>
        </w:rPr>
      </w:pPr>
      <w:r>
        <w:rPr>
          <w:lang w:val="en-IN" w:eastAsia="en-IN"/>
        </w:rPr>
        <w:t xml:space="preserve">          description: </w:t>
      </w:r>
      <w:r>
        <w:rPr>
          <w:lang w:eastAsia="zh-CN"/>
        </w:rPr>
        <w:t>&gt;</w:t>
      </w:r>
    </w:p>
    <w:p w14:paraId="7995391B" w14:textId="7DA9A4B1" w:rsidR="00392923" w:rsidRPr="00392923" w:rsidRDefault="00392923" w:rsidP="00584334">
      <w:pPr>
        <w:pStyle w:val="PL"/>
        <w:rPr>
          <w:lang w:eastAsia="en-IN"/>
        </w:rPr>
      </w:pPr>
      <w:r>
        <w:rPr>
          <w:lang w:val="en-IN" w:eastAsia="en-IN"/>
        </w:rPr>
        <w:t xml:space="preserve">            </w:t>
      </w:r>
      <w:r>
        <w:t>Represents the subscription information of the corresponding data notification.</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2EC36858" w14:textId="6750EAC7" w:rsidR="00584334" w:rsidRPr="00B46B1E" w:rsidRDefault="00267616" w:rsidP="00584334">
      <w:pPr>
        <w:pStyle w:val="PL"/>
        <w:rPr>
          <w:lang w:val="en-IN" w:eastAsia="en-IN"/>
        </w:rPr>
      </w:pPr>
      <w:r>
        <w:rPr>
          <w:lang w:val="en-IN" w:eastAsia="en-IN"/>
        </w:rPr>
        <w:t xml:space="preserve">        </w:t>
      </w:r>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0FEDE07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lang w:val="en-IN" w:eastAsia="en-IN"/>
        </w:rPr>
      </w:pPr>
      <w:r>
        <w:rPr>
          <w:lang w:val="en-IN" w:eastAsia="en-IN"/>
        </w:rPr>
        <w:t xml:space="preserve">      description: </w:t>
      </w:r>
      <w:r w:rsidR="00267616">
        <w:rPr>
          <w:lang w:val="en-IN" w:eastAsia="en-IN"/>
        </w:rPr>
        <w:t>&gt;</w:t>
      </w:r>
    </w:p>
    <w:p w14:paraId="386D2DB0" w14:textId="77777777" w:rsidR="00267616" w:rsidRDefault="00267616" w:rsidP="00584334">
      <w:pPr>
        <w:pStyle w:val="PL"/>
        <w:rPr>
          <w:lang w:eastAsia="zh-CN"/>
        </w:rPr>
      </w:pPr>
      <w:r>
        <w:rPr>
          <w:lang w:val="en-IN" w:eastAsia="en-IN"/>
        </w:rPr>
        <w:t xml:space="preserve">        </w:t>
      </w:r>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r>
        <w:rPr>
          <w:lang w:val="en-IN" w:eastAsia="en-IN"/>
        </w:rPr>
        <w:t xml:space="preserve">       </w:t>
      </w:r>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30465168"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4ADCFE3" w14:textId="45FE3C7A" w:rsidR="00B83328" w:rsidRPr="00B46B1E" w:rsidRDefault="00B83328"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01ED8B62" w14:textId="4CCC31BD" w:rsidR="005447B1" w:rsidRPr="00B46B1E" w:rsidRDefault="005447B1"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pPr>
      <w:r>
        <w:rPr>
          <w:lang w:val="en-IN" w:eastAsia="en-IN"/>
        </w:rPr>
        <w:t xml:space="preserve">          description: </w:t>
      </w:r>
      <w:r>
        <w:t>List of analytics subscription notifications.</w:t>
      </w:r>
    </w:p>
    <w:p w14:paraId="7B3428E3" w14:textId="77777777" w:rsidR="00CB50E9" w:rsidRPr="00882278" w:rsidRDefault="00CB50E9" w:rsidP="00CB50E9">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1B1176B7" w14:textId="77777777" w:rsidR="00CB50E9" w:rsidRPr="00B46B1E" w:rsidRDefault="00CB50E9" w:rsidP="00CB50E9">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4F3548C6" w14:textId="77777777" w:rsidR="005447B1" w:rsidRDefault="005447B1" w:rsidP="005447B1">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B68517E" w14:textId="6EE64536" w:rsidR="00584334" w:rsidRPr="00B46B1E" w:rsidRDefault="005447B1" w:rsidP="00584334">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sidR="00584334">
        <w:rPr>
          <w:lang w:val="en-IN" w:eastAsia="en-IN"/>
        </w:rPr>
        <w:t>#</w:t>
      </w:r>
    </w:p>
    <w:p w14:paraId="2C0B168E" w14:textId="77777777" w:rsidR="00584334"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lang w:val="en-IN" w:eastAsia="en-IN"/>
        </w:rPr>
      </w:pPr>
      <w:r>
        <w:rPr>
          <w:lang w:val="en-IN" w:eastAsia="en-IN"/>
        </w:rPr>
        <w:t xml:space="preserve">    </w:t>
      </w:r>
      <w:r>
        <w:t>DataNotification</w:t>
      </w:r>
      <w:r>
        <w:rPr>
          <w:lang w:val="en-IN" w:eastAsia="en-IN"/>
        </w:rPr>
        <w:t>:</w:t>
      </w:r>
    </w:p>
    <w:p w14:paraId="57FFEF83" w14:textId="77777777" w:rsidR="00CB50E9" w:rsidRDefault="00CB50E9" w:rsidP="00CB50E9">
      <w:pPr>
        <w:pStyle w:val="PL"/>
        <w:rPr>
          <w:lang w:val="en-IN" w:eastAsia="en-IN"/>
        </w:rPr>
      </w:pPr>
      <w:r>
        <w:rPr>
          <w:lang w:val="en-IN" w:eastAsia="en-IN"/>
        </w:rPr>
        <w:t xml:space="preserve">      description: </w:t>
      </w:r>
      <w:r>
        <w:rPr>
          <w:lang w:eastAsia="zh-CN"/>
        </w:rPr>
        <w:t>Represents a Data Subscription Notification.</w:t>
      </w:r>
    </w:p>
    <w:p w14:paraId="10946AFB" w14:textId="77777777" w:rsidR="00CB50E9" w:rsidRDefault="00CB50E9" w:rsidP="00CB50E9">
      <w:pPr>
        <w:pStyle w:val="PL"/>
        <w:rPr>
          <w:lang w:val="en-IN" w:eastAsia="en-IN"/>
        </w:rPr>
      </w:pPr>
      <w:r>
        <w:rPr>
          <w:lang w:val="en-IN" w:eastAsia="en-IN"/>
        </w:rPr>
        <w:t xml:space="preserve">      type: object</w:t>
      </w:r>
    </w:p>
    <w:p w14:paraId="28D8D25D" w14:textId="77777777" w:rsidR="00CB50E9" w:rsidRDefault="00CB50E9" w:rsidP="00CB50E9">
      <w:pPr>
        <w:pStyle w:val="PL"/>
        <w:rPr>
          <w:lang w:val="en-IN" w:eastAsia="en-IN"/>
        </w:rPr>
      </w:pPr>
      <w:r>
        <w:rPr>
          <w:lang w:val="en-IN" w:eastAsia="en-IN"/>
        </w:rPr>
        <w:t xml:space="preserve">      oneOf:</w:t>
      </w:r>
    </w:p>
    <w:p w14:paraId="210AEF96" w14:textId="77777777" w:rsidR="00CB50E9" w:rsidRDefault="00CB50E9" w:rsidP="00CB50E9">
      <w:pPr>
        <w:pStyle w:val="PL"/>
        <w:rPr>
          <w:lang w:val="en-IN" w:eastAsia="en-IN"/>
        </w:rPr>
      </w:pPr>
      <w:r>
        <w:rPr>
          <w:lang w:val="en-IN" w:eastAsia="en-IN"/>
        </w:rPr>
        <w:t xml:space="preserve">        - required: [amfEventNotifs]</w:t>
      </w:r>
    </w:p>
    <w:p w14:paraId="3B961101" w14:textId="77777777" w:rsidR="00CB50E9" w:rsidRDefault="00CB50E9" w:rsidP="00CB50E9">
      <w:pPr>
        <w:pStyle w:val="PL"/>
        <w:rPr>
          <w:lang w:val="en-IN" w:eastAsia="en-IN"/>
        </w:rPr>
      </w:pPr>
      <w:r>
        <w:rPr>
          <w:lang w:val="en-IN" w:eastAsia="en-IN"/>
        </w:rPr>
        <w:t xml:space="preserve">        - required: [smfEventNotifs]</w:t>
      </w:r>
    </w:p>
    <w:p w14:paraId="07172018" w14:textId="77777777" w:rsidR="00CB50E9" w:rsidRDefault="00CB50E9" w:rsidP="00CB50E9">
      <w:pPr>
        <w:pStyle w:val="PL"/>
        <w:rPr>
          <w:lang w:val="en-IN" w:eastAsia="en-IN"/>
        </w:rPr>
      </w:pPr>
      <w:r>
        <w:rPr>
          <w:lang w:val="en-IN" w:eastAsia="en-IN"/>
        </w:rPr>
        <w:t xml:space="preserve">        - required: [udmEventNotifs]</w:t>
      </w:r>
    </w:p>
    <w:p w14:paraId="1D36EC32" w14:textId="77777777" w:rsidR="00CB50E9" w:rsidRDefault="00CB50E9" w:rsidP="00CB50E9">
      <w:pPr>
        <w:pStyle w:val="PL"/>
        <w:rPr>
          <w:lang w:val="en-IN" w:eastAsia="en-IN"/>
        </w:rPr>
      </w:pPr>
      <w:r>
        <w:rPr>
          <w:lang w:val="en-IN" w:eastAsia="en-IN"/>
        </w:rPr>
        <w:t xml:space="preserve">        - required: [nefEventNotifs]</w:t>
      </w:r>
    </w:p>
    <w:p w14:paraId="5F100BD6" w14:textId="77777777" w:rsidR="00CB50E9" w:rsidRDefault="00CB50E9" w:rsidP="00CB50E9">
      <w:pPr>
        <w:pStyle w:val="PL"/>
        <w:rPr>
          <w:lang w:val="en-IN" w:eastAsia="en-IN"/>
        </w:rPr>
      </w:pPr>
      <w:r>
        <w:rPr>
          <w:lang w:val="en-IN" w:eastAsia="en-IN"/>
        </w:rPr>
        <w:t xml:space="preserve">        - required: [afEventNotifs]</w:t>
      </w:r>
    </w:p>
    <w:p w14:paraId="05A2EA23" w14:textId="77777777" w:rsidR="00CB50E9" w:rsidRDefault="00CB50E9" w:rsidP="00CB50E9">
      <w:pPr>
        <w:pStyle w:val="PL"/>
        <w:rPr>
          <w:lang w:val="en-IN" w:eastAsia="en-IN"/>
        </w:rPr>
      </w:pPr>
      <w:r>
        <w:rPr>
          <w:lang w:val="en-IN" w:eastAsia="en-IN"/>
        </w:rPr>
        <w:t xml:space="preserve">      properties:</w:t>
      </w:r>
    </w:p>
    <w:p w14:paraId="55FCE893" w14:textId="77777777" w:rsidR="00CB50E9" w:rsidRDefault="00CB50E9" w:rsidP="00CB50E9">
      <w:pPr>
        <w:pStyle w:val="PL"/>
        <w:rPr>
          <w:lang w:val="en-IN" w:eastAsia="en-IN"/>
        </w:rPr>
      </w:pPr>
      <w:r>
        <w:rPr>
          <w:lang w:val="en-IN" w:eastAsia="en-IN"/>
        </w:rPr>
        <w:t xml:space="preserve">        amfEventNotifs:</w:t>
      </w:r>
    </w:p>
    <w:p w14:paraId="62734184" w14:textId="77777777" w:rsidR="00CB50E9" w:rsidRDefault="00CB50E9" w:rsidP="00CB50E9">
      <w:pPr>
        <w:pStyle w:val="PL"/>
        <w:rPr>
          <w:lang w:val="en-IN" w:eastAsia="en-IN"/>
        </w:rPr>
      </w:pPr>
      <w:r>
        <w:rPr>
          <w:lang w:val="en-IN" w:eastAsia="en-IN"/>
        </w:rPr>
        <w:t xml:space="preserve">          type: array</w:t>
      </w:r>
    </w:p>
    <w:p w14:paraId="7AA5574A" w14:textId="77777777" w:rsidR="00CB50E9" w:rsidRDefault="00CB50E9" w:rsidP="00CB50E9">
      <w:pPr>
        <w:pStyle w:val="PL"/>
        <w:rPr>
          <w:lang w:val="en-IN" w:eastAsia="en-IN"/>
        </w:rPr>
      </w:pPr>
      <w:r>
        <w:rPr>
          <w:lang w:val="en-IN" w:eastAsia="en-IN"/>
        </w:rPr>
        <w:t xml:space="preserve">          items:</w:t>
      </w:r>
    </w:p>
    <w:p w14:paraId="3412B921" w14:textId="77777777" w:rsidR="00CB50E9" w:rsidRDefault="00CB50E9" w:rsidP="00CB50E9">
      <w:pPr>
        <w:pStyle w:val="PL"/>
        <w:rPr>
          <w:lang w:val="en-IN" w:eastAsia="en-IN"/>
        </w:rPr>
      </w:pPr>
      <w:r>
        <w:rPr>
          <w:lang w:val="en-IN" w:eastAsia="en-IN"/>
        </w:rPr>
        <w:t xml:space="preserve">            $ref: 'TS29518_Namf_EventExposure.yaml#/components/schemas/AmfEventNotification'</w:t>
      </w:r>
    </w:p>
    <w:p w14:paraId="4D54FB95" w14:textId="77777777" w:rsidR="00CB50E9" w:rsidRDefault="00CB50E9" w:rsidP="00CB50E9">
      <w:pPr>
        <w:pStyle w:val="PL"/>
        <w:rPr>
          <w:lang w:val="en-IN" w:eastAsia="en-IN"/>
        </w:rPr>
      </w:pPr>
      <w:r>
        <w:rPr>
          <w:lang w:val="en-IN" w:eastAsia="en-IN"/>
        </w:rPr>
        <w:t xml:space="preserve">          minItems: 1</w:t>
      </w:r>
    </w:p>
    <w:p w14:paraId="50445FBD" w14:textId="77777777" w:rsidR="00CB50E9" w:rsidRDefault="00CB50E9" w:rsidP="00CB50E9">
      <w:pPr>
        <w:pStyle w:val="PL"/>
        <w:rPr>
          <w:lang w:val="en-IN" w:eastAsia="en-IN"/>
        </w:rPr>
      </w:pPr>
      <w:r>
        <w:rPr>
          <w:lang w:val="en-IN" w:eastAsia="en-IN"/>
        </w:rPr>
        <w:t xml:space="preserve">          description: </w:t>
      </w:r>
      <w:r>
        <w:t>List of notifications of AMF events.</w:t>
      </w:r>
    </w:p>
    <w:p w14:paraId="6A19C2FA" w14:textId="77777777" w:rsidR="00CB50E9" w:rsidRDefault="00CB50E9" w:rsidP="00CB50E9">
      <w:pPr>
        <w:pStyle w:val="PL"/>
        <w:rPr>
          <w:lang w:val="en-IN" w:eastAsia="en-IN"/>
        </w:rPr>
      </w:pPr>
      <w:r>
        <w:rPr>
          <w:lang w:val="en-IN" w:eastAsia="en-IN"/>
        </w:rPr>
        <w:t xml:space="preserve">        smfEventNotifs:</w:t>
      </w:r>
    </w:p>
    <w:p w14:paraId="7959F18B" w14:textId="77777777" w:rsidR="00CB50E9" w:rsidRDefault="00CB50E9" w:rsidP="00CB50E9">
      <w:pPr>
        <w:pStyle w:val="PL"/>
        <w:rPr>
          <w:lang w:val="en-IN" w:eastAsia="en-IN"/>
        </w:rPr>
      </w:pPr>
      <w:r>
        <w:rPr>
          <w:lang w:val="en-IN" w:eastAsia="en-IN"/>
        </w:rPr>
        <w:t xml:space="preserve">          type: array</w:t>
      </w:r>
    </w:p>
    <w:p w14:paraId="0A9463F3" w14:textId="77777777" w:rsidR="00CB50E9" w:rsidRDefault="00CB50E9" w:rsidP="00CB50E9">
      <w:pPr>
        <w:pStyle w:val="PL"/>
        <w:rPr>
          <w:lang w:val="en-IN" w:eastAsia="en-IN"/>
        </w:rPr>
      </w:pPr>
      <w:r>
        <w:rPr>
          <w:lang w:val="en-IN" w:eastAsia="en-IN"/>
        </w:rPr>
        <w:t xml:space="preserve">          items:</w:t>
      </w:r>
    </w:p>
    <w:p w14:paraId="79CB1DE4" w14:textId="77777777" w:rsidR="00CB50E9" w:rsidRDefault="00CB50E9" w:rsidP="00CB50E9">
      <w:pPr>
        <w:pStyle w:val="PL"/>
        <w:rPr>
          <w:lang w:val="en-IN" w:eastAsia="en-IN"/>
        </w:rPr>
      </w:pPr>
      <w:r>
        <w:rPr>
          <w:lang w:val="en-IN" w:eastAsia="en-IN"/>
        </w:rPr>
        <w:t xml:space="preserve">            $ref: 'TS29508_Nsmf_EventExposure.yaml#/components/schemas/NsmfEventExposureNotification'</w:t>
      </w:r>
    </w:p>
    <w:p w14:paraId="0046B203" w14:textId="77777777" w:rsidR="00CB50E9" w:rsidRDefault="00CB50E9" w:rsidP="00CB50E9">
      <w:pPr>
        <w:pStyle w:val="PL"/>
        <w:rPr>
          <w:lang w:val="en-IN" w:eastAsia="en-IN"/>
        </w:rPr>
      </w:pPr>
      <w:r>
        <w:rPr>
          <w:lang w:val="en-IN" w:eastAsia="en-IN"/>
        </w:rPr>
        <w:t xml:space="preserve">          minItems: 1</w:t>
      </w:r>
    </w:p>
    <w:p w14:paraId="3327CC12" w14:textId="77777777" w:rsidR="00CB50E9" w:rsidRDefault="00CB50E9" w:rsidP="00CB50E9">
      <w:pPr>
        <w:pStyle w:val="PL"/>
        <w:rPr>
          <w:lang w:val="en-IN" w:eastAsia="en-IN"/>
        </w:rPr>
      </w:pPr>
      <w:r>
        <w:rPr>
          <w:lang w:val="en-IN" w:eastAsia="en-IN"/>
        </w:rPr>
        <w:t xml:space="preserve">          description: </w:t>
      </w:r>
      <w:r>
        <w:t>List of notifications of SMF events.</w:t>
      </w:r>
    </w:p>
    <w:p w14:paraId="18CCA41D" w14:textId="77777777" w:rsidR="00CB50E9" w:rsidRDefault="00CB50E9" w:rsidP="00CB50E9">
      <w:pPr>
        <w:pStyle w:val="PL"/>
        <w:rPr>
          <w:lang w:val="en-IN" w:eastAsia="en-IN"/>
        </w:rPr>
      </w:pPr>
      <w:r>
        <w:rPr>
          <w:lang w:val="en-IN" w:eastAsia="en-IN"/>
        </w:rPr>
        <w:t xml:space="preserve">        udmEventNotifs:</w:t>
      </w:r>
    </w:p>
    <w:p w14:paraId="7DC098AA" w14:textId="77777777" w:rsidR="00CB50E9" w:rsidRDefault="00CB50E9" w:rsidP="00CB50E9">
      <w:pPr>
        <w:pStyle w:val="PL"/>
        <w:rPr>
          <w:lang w:val="en-IN" w:eastAsia="en-IN"/>
        </w:rPr>
      </w:pPr>
      <w:r>
        <w:rPr>
          <w:lang w:val="en-IN" w:eastAsia="en-IN"/>
        </w:rPr>
        <w:t xml:space="preserve">          type: array</w:t>
      </w:r>
    </w:p>
    <w:p w14:paraId="60ADB16F" w14:textId="77777777" w:rsidR="00CB50E9" w:rsidRDefault="00CB50E9" w:rsidP="00CB50E9">
      <w:pPr>
        <w:pStyle w:val="PL"/>
        <w:rPr>
          <w:lang w:val="en-IN" w:eastAsia="en-IN"/>
        </w:rPr>
      </w:pPr>
      <w:r>
        <w:rPr>
          <w:lang w:val="en-IN" w:eastAsia="en-IN"/>
        </w:rPr>
        <w:t xml:space="preserve">          items:</w:t>
      </w:r>
    </w:p>
    <w:p w14:paraId="027CDCF3" w14:textId="77777777" w:rsidR="00CB50E9" w:rsidRDefault="00CB50E9" w:rsidP="00CB50E9">
      <w:pPr>
        <w:pStyle w:val="PL"/>
        <w:rPr>
          <w:lang w:val="en-IN" w:eastAsia="en-IN"/>
        </w:rPr>
      </w:pPr>
      <w:r>
        <w:rPr>
          <w:lang w:val="en-IN" w:eastAsia="en-IN"/>
        </w:rPr>
        <w:t xml:space="preserve">            $ref: 'TS29503_Nudm_EE.yaml#/components/schemas/MonitoringReport'</w:t>
      </w:r>
    </w:p>
    <w:p w14:paraId="0B34FFCB" w14:textId="77777777" w:rsidR="00CB50E9" w:rsidRDefault="00CB50E9" w:rsidP="00CB50E9">
      <w:pPr>
        <w:pStyle w:val="PL"/>
        <w:rPr>
          <w:lang w:val="en-IN" w:eastAsia="en-IN"/>
        </w:rPr>
      </w:pPr>
      <w:r>
        <w:rPr>
          <w:lang w:val="en-IN" w:eastAsia="en-IN"/>
        </w:rPr>
        <w:t xml:space="preserve">          minItems: 1</w:t>
      </w:r>
    </w:p>
    <w:p w14:paraId="0B45B3FE" w14:textId="77777777" w:rsidR="00CB50E9" w:rsidRDefault="00CB50E9" w:rsidP="00CB50E9">
      <w:pPr>
        <w:pStyle w:val="PL"/>
        <w:rPr>
          <w:lang w:val="en-IN" w:eastAsia="en-IN"/>
        </w:rPr>
      </w:pPr>
      <w:r>
        <w:rPr>
          <w:lang w:val="en-IN" w:eastAsia="en-IN"/>
        </w:rPr>
        <w:t xml:space="preserve">          description: </w:t>
      </w:r>
      <w:r>
        <w:t>List of notifications of UDM events.</w:t>
      </w:r>
    </w:p>
    <w:p w14:paraId="0C16C5F3" w14:textId="77777777" w:rsidR="00CB50E9" w:rsidRDefault="00CB50E9" w:rsidP="00CB50E9">
      <w:pPr>
        <w:pStyle w:val="PL"/>
        <w:rPr>
          <w:lang w:val="en-IN" w:eastAsia="en-IN"/>
        </w:rPr>
      </w:pPr>
      <w:r>
        <w:rPr>
          <w:lang w:val="en-IN" w:eastAsia="en-IN"/>
        </w:rPr>
        <w:t xml:space="preserve">        nefEventNotifs:</w:t>
      </w:r>
    </w:p>
    <w:p w14:paraId="60B4A5B7" w14:textId="77777777" w:rsidR="00CB50E9" w:rsidRDefault="00CB50E9" w:rsidP="00CB50E9">
      <w:pPr>
        <w:pStyle w:val="PL"/>
        <w:rPr>
          <w:lang w:val="en-IN" w:eastAsia="en-IN"/>
        </w:rPr>
      </w:pPr>
      <w:r>
        <w:rPr>
          <w:lang w:val="en-IN" w:eastAsia="en-IN"/>
        </w:rPr>
        <w:t xml:space="preserve">          type: array</w:t>
      </w:r>
    </w:p>
    <w:p w14:paraId="0D463763" w14:textId="77777777" w:rsidR="00CB50E9" w:rsidRDefault="00CB50E9" w:rsidP="00CB50E9">
      <w:pPr>
        <w:pStyle w:val="PL"/>
        <w:rPr>
          <w:lang w:val="en-IN" w:eastAsia="en-IN"/>
        </w:rPr>
      </w:pPr>
      <w:r>
        <w:rPr>
          <w:lang w:val="en-IN" w:eastAsia="en-IN"/>
        </w:rPr>
        <w:t xml:space="preserve">          items:</w:t>
      </w:r>
    </w:p>
    <w:p w14:paraId="59C79A52" w14:textId="77777777" w:rsidR="00CB50E9" w:rsidRDefault="00CB50E9" w:rsidP="00CB50E9">
      <w:pPr>
        <w:pStyle w:val="PL"/>
        <w:rPr>
          <w:lang w:val="en-IN" w:eastAsia="en-IN"/>
        </w:rPr>
      </w:pPr>
      <w:r>
        <w:rPr>
          <w:lang w:val="en-IN" w:eastAsia="en-IN"/>
        </w:rPr>
        <w:lastRenderedPageBreak/>
        <w:t xml:space="preserve">            $ref: 'TS29591_Nnef_EventExposure.yaml#/components/schemas/NefEventExposureNotif'</w:t>
      </w:r>
    </w:p>
    <w:p w14:paraId="59780EF5" w14:textId="77777777" w:rsidR="00CB50E9" w:rsidRDefault="00CB50E9" w:rsidP="00CB50E9">
      <w:pPr>
        <w:pStyle w:val="PL"/>
        <w:rPr>
          <w:lang w:val="en-IN" w:eastAsia="en-IN"/>
        </w:rPr>
      </w:pPr>
      <w:r>
        <w:rPr>
          <w:lang w:val="en-IN" w:eastAsia="en-IN"/>
        </w:rPr>
        <w:t xml:space="preserve">          minItems: 1</w:t>
      </w:r>
    </w:p>
    <w:p w14:paraId="6DE2BEAB" w14:textId="77777777" w:rsidR="00CB50E9" w:rsidRDefault="00CB50E9" w:rsidP="00CB50E9">
      <w:pPr>
        <w:pStyle w:val="PL"/>
        <w:rPr>
          <w:lang w:val="en-IN" w:eastAsia="en-IN"/>
        </w:rPr>
      </w:pPr>
      <w:r>
        <w:rPr>
          <w:lang w:val="en-IN" w:eastAsia="en-IN"/>
        </w:rPr>
        <w:t xml:space="preserve">          description: </w:t>
      </w:r>
      <w:r>
        <w:t>List of notifications of NEF events.</w:t>
      </w:r>
    </w:p>
    <w:p w14:paraId="2EB99504" w14:textId="77777777" w:rsidR="00CB50E9" w:rsidRDefault="00CB50E9" w:rsidP="00CB50E9">
      <w:pPr>
        <w:pStyle w:val="PL"/>
        <w:rPr>
          <w:lang w:val="en-IN" w:eastAsia="en-IN"/>
        </w:rPr>
      </w:pPr>
      <w:r>
        <w:rPr>
          <w:lang w:val="en-IN" w:eastAsia="en-IN"/>
        </w:rPr>
        <w:t xml:space="preserve">        afEventNotifs:</w:t>
      </w:r>
    </w:p>
    <w:p w14:paraId="20968DB3" w14:textId="77777777" w:rsidR="00CB50E9" w:rsidRDefault="00CB50E9" w:rsidP="00CB50E9">
      <w:pPr>
        <w:pStyle w:val="PL"/>
        <w:rPr>
          <w:lang w:val="en-IN" w:eastAsia="en-IN"/>
        </w:rPr>
      </w:pPr>
      <w:r>
        <w:rPr>
          <w:lang w:val="en-IN" w:eastAsia="en-IN"/>
        </w:rPr>
        <w:t xml:space="preserve">          type: array</w:t>
      </w:r>
    </w:p>
    <w:p w14:paraId="4AC6DE4C" w14:textId="77777777" w:rsidR="00CB50E9" w:rsidRDefault="00CB50E9" w:rsidP="00CB50E9">
      <w:pPr>
        <w:pStyle w:val="PL"/>
        <w:rPr>
          <w:lang w:val="en-IN" w:eastAsia="en-IN"/>
        </w:rPr>
      </w:pPr>
      <w:r>
        <w:rPr>
          <w:lang w:val="en-IN" w:eastAsia="en-IN"/>
        </w:rPr>
        <w:t xml:space="preserve">          items:</w:t>
      </w:r>
    </w:p>
    <w:p w14:paraId="4A4AF462" w14:textId="77777777" w:rsidR="00CB50E9" w:rsidRDefault="00CB50E9" w:rsidP="00CB50E9">
      <w:pPr>
        <w:pStyle w:val="PL"/>
        <w:rPr>
          <w:lang w:val="en-IN" w:eastAsia="en-IN"/>
        </w:rPr>
      </w:pPr>
      <w:r>
        <w:rPr>
          <w:lang w:val="en-IN" w:eastAsia="en-IN"/>
        </w:rPr>
        <w:t xml:space="preserve">            $ref: 'TS29517_Naf_EventExposure.yaml#/components/schemas/AfEventExposureNotif'</w:t>
      </w:r>
    </w:p>
    <w:p w14:paraId="388E2739" w14:textId="77777777" w:rsidR="00CB50E9" w:rsidRDefault="00CB50E9" w:rsidP="00CB50E9">
      <w:pPr>
        <w:pStyle w:val="PL"/>
        <w:rPr>
          <w:lang w:val="en-IN" w:eastAsia="en-IN"/>
        </w:rPr>
      </w:pPr>
      <w:r>
        <w:rPr>
          <w:lang w:val="en-IN" w:eastAsia="en-IN"/>
        </w:rPr>
        <w:t xml:space="preserve">          minItems: 1</w:t>
      </w:r>
    </w:p>
    <w:p w14:paraId="40838475" w14:textId="77777777" w:rsidR="00CB50E9" w:rsidRDefault="00CB50E9" w:rsidP="00CB50E9">
      <w:pPr>
        <w:pStyle w:val="PL"/>
        <w:rPr>
          <w:lang w:val="en-IN" w:eastAsia="en-IN"/>
        </w:rPr>
      </w:pPr>
      <w:r>
        <w:rPr>
          <w:lang w:val="en-IN" w:eastAsia="en-IN"/>
        </w:rPr>
        <w:t xml:space="preserve">          description: </w:t>
      </w:r>
      <w:r>
        <w:t>List of notifications of AF events.</w:t>
      </w:r>
    </w:p>
    <w:p w14:paraId="107D52AD" w14:textId="77777777" w:rsidR="00CB50E9" w:rsidRPr="00E83B27" w:rsidRDefault="00CB50E9" w:rsidP="00CB50E9">
      <w:pPr>
        <w:pStyle w:val="PL"/>
        <w:rPr>
          <w:lang w:val="en-IN" w:eastAsia="en-IN"/>
        </w:rPr>
      </w:pPr>
      <w:r>
        <w:rPr>
          <w:lang w:val="en-IN" w:eastAsia="en-IN"/>
        </w:rPr>
        <w:t>#</w:t>
      </w:r>
    </w:p>
    <w:p w14:paraId="55F442AD" w14:textId="77777777" w:rsidR="00876C3C" w:rsidRDefault="00876C3C"/>
    <w:p w14:paraId="16AEB97F" w14:textId="77777777" w:rsidR="00876C3C" w:rsidRDefault="00A10542">
      <w:pPr>
        <w:pStyle w:val="8"/>
      </w:pPr>
      <w:bookmarkStart w:id="1133" w:name="historyclause"/>
      <w:r>
        <w:br w:type="page"/>
      </w:r>
      <w:bookmarkStart w:id="1134" w:name="_Toc2086459"/>
      <w:bookmarkStart w:id="1135" w:name="_Toc72766497"/>
      <w:bookmarkStart w:id="1136" w:name="_Toc72767064"/>
      <w:bookmarkStart w:id="1137" w:name="_Toc73042516"/>
      <w:bookmarkStart w:id="1138" w:name="_Toc81242860"/>
      <w:bookmarkStart w:id="1139" w:name="_Toc89426646"/>
      <w:bookmarkStart w:id="1140" w:name="_Toc94020433"/>
      <w:bookmarkStart w:id="1141" w:name="_Toc97034967"/>
      <w:bookmarkStart w:id="1142" w:name="_Toc97037835"/>
      <w:bookmarkStart w:id="1143" w:name="_Toc100940045"/>
      <w:bookmarkStart w:id="1144" w:name="_Toc104546911"/>
      <w:bookmarkEnd w:id="1133"/>
      <w:r>
        <w:lastRenderedPageBreak/>
        <w:t>Annex B (informative):</w:t>
      </w:r>
      <w:r>
        <w:br/>
        <w:t>Change history</w:t>
      </w:r>
      <w:bookmarkEnd w:id="1134"/>
      <w:bookmarkEnd w:id="1135"/>
      <w:bookmarkEnd w:id="1136"/>
      <w:bookmarkEnd w:id="1137"/>
      <w:bookmarkEnd w:id="1138"/>
      <w:bookmarkEnd w:id="1139"/>
      <w:bookmarkEnd w:id="1140"/>
      <w:bookmarkEnd w:id="1141"/>
      <w:bookmarkEnd w:id="1142"/>
      <w:bookmarkEnd w:id="1143"/>
      <w:bookmarkEnd w:id="1144"/>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AA1B8A">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993" w:type="dxa"/>
            <w:shd w:val="pct10" w:color="auto" w:fill="FFFFFF"/>
          </w:tcPr>
          <w:p w14:paraId="168D42E8" w14:textId="77777777" w:rsidR="00876C3C" w:rsidRDefault="00A10542">
            <w:pPr>
              <w:pStyle w:val="TAL"/>
              <w:rPr>
                <w:b/>
                <w:sz w:val="16"/>
              </w:rPr>
            </w:pPr>
            <w:r>
              <w:rPr>
                <w:b/>
                <w:sz w:val="16"/>
              </w:rPr>
              <w:t>TDoc</w:t>
            </w:r>
          </w:p>
        </w:tc>
        <w:tc>
          <w:tcPr>
            <w:tcW w:w="473"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AA1B8A">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4262DD18" w14:textId="77777777" w:rsidR="00E24E14" w:rsidRPr="00B80321" w:rsidRDefault="00E24E14" w:rsidP="008125C6">
            <w:pPr>
              <w:pStyle w:val="TAL"/>
              <w:jc w:val="center"/>
              <w:rPr>
                <w:sz w:val="16"/>
                <w:szCs w:val="16"/>
              </w:rPr>
            </w:pPr>
          </w:p>
        </w:tc>
        <w:tc>
          <w:tcPr>
            <w:tcW w:w="473"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AA1B8A">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993"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73"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AA1B8A">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993"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73"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AA1B8A">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993"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73"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AA1B8A">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993"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73"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AA1B8A">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993"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73"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AA1B8A">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993"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73"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AA1B8A">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993"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73"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934185" w14:paraId="43D3172A" w14:textId="77777777" w:rsidTr="00AA1B8A">
        <w:tc>
          <w:tcPr>
            <w:tcW w:w="800" w:type="dxa"/>
            <w:shd w:val="solid" w:color="FFFFFF" w:fill="auto"/>
          </w:tcPr>
          <w:p w14:paraId="325C34D4" w14:textId="2A50D825" w:rsidR="00934185" w:rsidRDefault="00934185" w:rsidP="00934185">
            <w:pPr>
              <w:pStyle w:val="TAL"/>
              <w:jc w:val="center"/>
              <w:rPr>
                <w:sz w:val="16"/>
                <w:szCs w:val="16"/>
              </w:rPr>
            </w:pPr>
            <w:bookmarkStart w:id="1145" w:name="_GoBack"/>
            <w:r>
              <w:rPr>
                <w:sz w:val="16"/>
                <w:szCs w:val="16"/>
              </w:rPr>
              <w:t>2022-06</w:t>
            </w:r>
            <w:bookmarkEnd w:id="1145"/>
          </w:p>
        </w:tc>
        <w:tc>
          <w:tcPr>
            <w:tcW w:w="853" w:type="dxa"/>
            <w:shd w:val="solid" w:color="FFFFFF" w:fill="auto"/>
          </w:tcPr>
          <w:p w14:paraId="16636A48" w14:textId="3D11E0B1" w:rsidR="00934185" w:rsidRDefault="00934185" w:rsidP="00934185">
            <w:pPr>
              <w:pStyle w:val="TAL"/>
              <w:jc w:val="center"/>
              <w:rPr>
                <w:sz w:val="16"/>
                <w:szCs w:val="16"/>
              </w:rPr>
            </w:pPr>
            <w:r>
              <w:rPr>
                <w:sz w:val="16"/>
                <w:szCs w:val="16"/>
              </w:rPr>
              <w:t>CT#96e</w:t>
            </w:r>
          </w:p>
        </w:tc>
        <w:tc>
          <w:tcPr>
            <w:tcW w:w="993" w:type="dxa"/>
            <w:shd w:val="solid" w:color="FFFFFF" w:fill="auto"/>
          </w:tcPr>
          <w:p w14:paraId="7EF107A5" w14:textId="1379943D" w:rsidR="00934185" w:rsidRDefault="00934185" w:rsidP="00934185">
            <w:pPr>
              <w:pStyle w:val="TAL"/>
              <w:jc w:val="center"/>
              <w:rPr>
                <w:sz w:val="16"/>
                <w:szCs w:val="16"/>
              </w:rPr>
            </w:pPr>
            <w:r w:rsidRPr="009C7DDE">
              <w:rPr>
                <w:sz w:val="16"/>
                <w:szCs w:val="16"/>
              </w:rPr>
              <w:t>CP-221132</w:t>
            </w:r>
          </w:p>
        </w:tc>
        <w:tc>
          <w:tcPr>
            <w:tcW w:w="473" w:type="dxa"/>
            <w:shd w:val="solid" w:color="FFFFFF" w:fill="auto"/>
          </w:tcPr>
          <w:p w14:paraId="7FBF4DAF" w14:textId="2B806DD1"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69141F71" w14:textId="50265012" w:rsidR="00934185" w:rsidRDefault="00934185" w:rsidP="00934185">
            <w:pPr>
              <w:pStyle w:val="TAL"/>
              <w:jc w:val="right"/>
              <w:rPr>
                <w:sz w:val="16"/>
                <w:szCs w:val="16"/>
                <w:lang w:eastAsia="zh-CN"/>
              </w:rPr>
            </w:pPr>
            <w:r>
              <w:rPr>
                <w:rFonts w:hint="eastAsia"/>
                <w:sz w:val="16"/>
                <w:szCs w:val="16"/>
                <w:lang w:eastAsia="zh-CN"/>
              </w:rPr>
              <w:t>1</w:t>
            </w:r>
          </w:p>
        </w:tc>
        <w:tc>
          <w:tcPr>
            <w:tcW w:w="425" w:type="dxa"/>
            <w:shd w:val="solid" w:color="FFFFFF" w:fill="auto"/>
          </w:tcPr>
          <w:p w14:paraId="44072F68" w14:textId="345F73D5" w:rsidR="00934185" w:rsidRDefault="00934185" w:rsidP="00934185">
            <w:pPr>
              <w:pStyle w:val="TAL"/>
              <w:jc w:val="center"/>
              <w:rPr>
                <w:sz w:val="16"/>
                <w:szCs w:val="16"/>
                <w:lang w:eastAsia="zh-CN"/>
              </w:rPr>
            </w:pPr>
            <w:r>
              <w:rPr>
                <w:rFonts w:hint="eastAsia"/>
                <w:sz w:val="16"/>
                <w:szCs w:val="16"/>
                <w:lang w:eastAsia="zh-CN"/>
              </w:rPr>
              <w:t>F</w:t>
            </w:r>
          </w:p>
        </w:tc>
        <w:tc>
          <w:tcPr>
            <w:tcW w:w="4962" w:type="dxa"/>
            <w:shd w:val="solid" w:color="FFFFFF" w:fill="auto"/>
          </w:tcPr>
          <w:p w14:paraId="62B27E33" w14:textId="3528DD4C" w:rsidR="00934185" w:rsidRDefault="00934185" w:rsidP="00934185">
            <w:pPr>
              <w:pStyle w:val="TAL"/>
              <w:rPr>
                <w:sz w:val="16"/>
                <w:szCs w:val="16"/>
              </w:rPr>
            </w:pPr>
            <w:r w:rsidRPr="001A3AF3">
              <w:rPr>
                <w:sz w:val="16"/>
                <w:szCs w:val="16"/>
              </w:rPr>
              <w:t>Adding 3XX response handling support for ADRF services</w:t>
            </w:r>
          </w:p>
        </w:tc>
        <w:tc>
          <w:tcPr>
            <w:tcW w:w="708" w:type="dxa"/>
            <w:shd w:val="solid" w:color="FFFFFF" w:fill="auto"/>
          </w:tcPr>
          <w:p w14:paraId="74A04710" w14:textId="11E65E36" w:rsidR="00934185" w:rsidRDefault="00934185" w:rsidP="00934185">
            <w:pPr>
              <w:pStyle w:val="TAL"/>
              <w:jc w:val="center"/>
              <w:rPr>
                <w:sz w:val="16"/>
                <w:szCs w:val="16"/>
              </w:rPr>
            </w:pPr>
            <w:r>
              <w:rPr>
                <w:sz w:val="16"/>
                <w:szCs w:val="16"/>
              </w:rPr>
              <w:t>17.1.0</w:t>
            </w:r>
          </w:p>
        </w:tc>
      </w:tr>
      <w:tr w:rsidR="00934185" w14:paraId="774C1AAA" w14:textId="77777777" w:rsidTr="00AA1B8A">
        <w:tc>
          <w:tcPr>
            <w:tcW w:w="800" w:type="dxa"/>
            <w:shd w:val="solid" w:color="FFFFFF" w:fill="auto"/>
          </w:tcPr>
          <w:p w14:paraId="3AE9B76C" w14:textId="24EA8FB5" w:rsidR="00934185" w:rsidRDefault="00934185" w:rsidP="00934185">
            <w:pPr>
              <w:pStyle w:val="TAL"/>
              <w:jc w:val="center"/>
              <w:rPr>
                <w:sz w:val="16"/>
                <w:szCs w:val="16"/>
              </w:rPr>
            </w:pPr>
            <w:r>
              <w:rPr>
                <w:sz w:val="16"/>
                <w:szCs w:val="16"/>
              </w:rPr>
              <w:t>2022-06</w:t>
            </w:r>
          </w:p>
        </w:tc>
        <w:tc>
          <w:tcPr>
            <w:tcW w:w="853" w:type="dxa"/>
            <w:shd w:val="solid" w:color="FFFFFF" w:fill="auto"/>
          </w:tcPr>
          <w:p w14:paraId="332E8FFD" w14:textId="3C4BC3B5" w:rsidR="00934185" w:rsidRDefault="00934185" w:rsidP="00934185">
            <w:pPr>
              <w:pStyle w:val="TAL"/>
              <w:jc w:val="center"/>
              <w:rPr>
                <w:sz w:val="16"/>
                <w:szCs w:val="16"/>
              </w:rPr>
            </w:pPr>
            <w:r>
              <w:rPr>
                <w:sz w:val="16"/>
                <w:szCs w:val="16"/>
              </w:rPr>
              <w:t>CT#96e</w:t>
            </w:r>
          </w:p>
        </w:tc>
        <w:tc>
          <w:tcPr>
            <w:tcW w:w="993" w:type="dxa"/>
            <w:shd w:val="solid" w:color="FFFFFF" w:fill="auto"/>
          </w:tcPr>
          <w:p w14:paraId="1C56AA04" w14:textId="2A5A312B" w:rsidR="00934185" w:rsidRDefault="00934185" w:rsidP="00934185">
            <w:pPr>
              <w:pStyle w:val="TAL"/>
              <w:jc w:val="center"/>
              <w:rPr>
                <w:sz w:val="16"/>
                <w:szCs w:val="16"/>
              </w:rPr>
            </w:pPr>
            <w:r w:rsidRPr="009C7DDE">
              <w:rPr>
                <w:sz w:val="16"/>
                <w:szCs w:val="16"/>
              </w:rPr>
              <w:t>CP-221136</w:t>
            </w:r>
          </w:p>
        </w:tc>
        <w:tc>
          <w:tcPr>
            <w:tcW w:w="473" w:type="dxa"/>
            <w:shd w:val="solid" w:color="FFFFFF" w:fill="auto"/>
          </w:tcPr>
          <w:p w14:paraId="43C50B68" w14:textId="33770198"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9537835" w14:textId="413EF7B6" w:rsidR="00934185" w:rsidRDefault="00934185" w:rsidP="00934185">
            <w:pPr>
              <w:pStyle w:val="TAL"/>
              <w:jc w:val="right"/>
              <w:rPr>
                <w:sz w:val="16"/>
                <w:szCs w:val="16"/>
                <w:lang w:eastAsia="zh-CN"/>
              </w:rPr>
            </w:pPr>
            <w:r>
              <w:rPr>
                <w:sz w:val="16"/>
                <w:szCs w:val="16"/>
                <w:lang w:eastAsia="zh-CN"/>
              </w:rPr>
              <w:t>3</w:t>
            </w:r>
          </w:p>
        </w:tc>
        <w:tc>
          <w:tcPr>
            <w:tcW w:w="425" w:type="dxa"/>
            <w:shd w:val="solid" w:color="FFFFFF" w:fill="auto"/>
          </w:tcPr>
          <w:p w14:paraId="12378AE2" w14:textId="7C8EF09E" w:rsidR="00934185" w:rsidRDefault="00934185" w:rsidP="00934185">
            <w:pPr>
              <w:pStyle w:val="TAL"/>
              <w:jc w:val="center"/>
              <w:rPr>
                <w:sz w:val="16"/>
                <w:szCs w:val="16"/>
                <w:lang w:eastAsia="zh-CN"/>
              </w:rPr>
            </w:pPr>
            <w:r>
              <w:rPr>
                <w:sz w:val="16"/>
                <w:szCs w:val="16"/>
                <w:lang w:eastAsia="zh-CN"/>
              </w:rPr>
              <w:t>B</w:t>
            </w:r>
          </w:p>
        </w:tc>
        <w:tc>
          <w:tcPr>
            <w:tcW w:w="4962" w:type="dxa"/>
            <w:shd w:val="solid" w:color="FFFFFF" w:fill="auto"/>
          </w:tcPr>
          <w:p w14:paraId="77D7BCDE" w14:textId="342EE45A" w:rsidR="00934185" w:rsidRPr="001A3AF3" w:rsidRDefault="00934185" w:rsidP="00934185">
            <w:pPr>
              <w:pStyle w:val="TAL"/>
              <w:rPr>
                <w:sz w:val="16"/>
                <w:szCs w:val="16"/>
              </w:rPr>
            </w:pPr>
            <w:r w:rsidRPr="00CB50E9">
              <w:rPr>
                <w:sz w:val="16"/>
                <w:szCs w:val="16"/>
              </w:rPr>
              <w:t>Cleanup of Nadrf_DataManagement data model</w:t>
            </w:r>
          </w:p>
        </w:tc>
        <w:tc>
          <w:tcPr>
            <w:tcW w:w="708" w:type="dxa"/>
            <w:shd w:val="solid" w:color="FFFFFF" w:fill="auto"/>
          </w:tcPr>
          <w:p w14:paraId="2A757667" w14:textId="6F13962D" w:rsidR="00934185" w:rsidRDefault="00934185" w:rsidP="00934185">
            <w:pPr>
              <w:pStyle w:val="TAL"/>
              <w:jc w:val="center"/>
              <w:rPr>
                <w:sz w:val="16"/>
                <w:szCs w:val="16"/>
              </w:rPr>
            </w:pPr>
            <w:r>
              <w:rPr>
                <w:sz w:val="16"/>
                <w:szCs w:val="16"/>
              </w:rPr>
              <w:t>17.1.0</w:t>
            </w:r>
          </w:p>
        </w:tc>
      </w:tr>
      <w:tr w:rsidR="00934185" w14:paraId="2968385D" w14:textId="77777777" w:rsidTr="00AA1B8A">
        <w:tc>
          <w:tcPr>
            <w:tcW w:w="800" w:type="dxa"/>
            <w:shd w:val="solid" w:color="FFFFFF" w:fill="auto"/>
          </w:tcPr>
          <w:p w14:paraId="2AB53370" w14:textId="6D85B689" w:rsidR="00934185" w:rsidRDefault="00934185" w:rsidP="00934185">
            <w:pPr>
              <w:pStyle w:val="TAL"/>
              <w:jc w:val="center"/>
              <w:rPr>
                <w:sz w:val="16"/>
                <w:szCs w:val="16"/>
              </w:rPr>
            </w:pPr>
            <w:r>
              <w:rPr>
                <w:sz w:val="16"/>
                <w:szCs w:val="16"/>
              </w:rPr>
              <w:t>2022-06</w:t>
            </w:r>
          </w:p>
        </w:tc>
        <w:tc>
          <w:tcPr>
            <w:tcW w:w="853" w:type="dxa"/>
            <w:shd w:val="solid" w:color="FFFFFF" w:fill="auto"/>
          </w:tcPr>
          <w:p w14:paraId="04830C4F" w14:textId="6D2EF0F2" w:rsidR="00934185" w:rsidRDefault="00934185" w:rsidP="00934185">
            <w:pPr>
              <w:pStyle w:val="TAL"/>
              <w:jc w:val="center"/>
              <w:rPr>
                <w:sz w:val="16"/>
                <w:szCs w:val="16"/>
              </w:rPr>
            </w:pPr>
            <w:r>
              <w:rPr>
                <w:sz w:val="16"/>
                <w:szCs w:val="16"/>
              </w:rPr>
              <w:t>CT#96e</w:t>
            </w:r>
          </w:p>
        </w:tc>
        <w:tc>
          <w:tcPr>
            <w:tcW w:w="993" w:type="dxa"/>
            <w:shd w:val="solid" w:color="FFFFFF" w:fill="auto"/>
          </w:tcPr>
          <w:p w14:paraId="327BE427" w14:textId="3C645CB8" w:rsidR="00934185" w:rsidRDefault="00934185" w:rsidP="00934185">
            <w:pPr>
              <w:pStyle w:val="TAL"/>
              <w:jc w:val="center"/>
              <w:rPr>
                <w:sz w:val="16"/>
                <w:szCs w:val="16"/>
              </w:rPr>
            </w:pPr>
            <w:r w:rsidRPr="009C7DDE">
              <w:rPr>
                <w:sz w:val="16"/>
                <w:szCs w:val="16"/>
              </w:rPr>
              <w:t>CP-221132</w:t>
            </w:r>
          </w:p>
        </w:tc>
        <w:tc>
          <w:tcPr>
            <w:tcW w:w="473" w:type="dxa"/>
            <w:shd w:val="solid" w:color="FFFFFF" w:fill="auto"/>
          </w:tcPr>
          <w:p w14:paraId="55EC8183" w14:textId="1E2F336A"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6D315428" w14:textId="4DCFE58B" w:rsidR="00934185" w:rsidRDefault="00934185" w:rsidP="00934185">
            <w:pPr>
              <w:pStyle w:val="TAL"/>
              <w:jc w:val="right"/>
              <w:rPr>
                <w:sz w:val="16"/>
                <w:szCs w:val="16"/>
                <w:lang w:eastAsia="zh-CN"/>
              </w:rPr>
            </w:pPr>
            <w:r>
              <w:rPr>
                <w:rFonts w:hint="eastAsia"/>
                <w:sz w:val="16"/>
                <w:szCs w:val="16"/>
                <w:lang w:eastAsia="zh-CN"/>
              </w:rPr>
              <w:t>1</w:t>
            </w:r>
          </w:p>
        </w:tc>
        <w:tc>
          <w:tcPr>
            <w:tcW w:w="425" w:type="dxa"/>
            <w:shd w:val="solid" w:color="FFFFFF" w:fill="auto"/>
          </w:tcPr>
          <w:p w14:paraId="18766D02" w14:textId="420745C9" w:rsidR="00934185" w:rsidRDefault="00934185" w:rsidP="00934185">
            <w:pPr>
              <w:pStyle w:val="TAL"/>
              <w:jc w:val="center"/>
              <w:rPr>
                <w:sz w:val="16"/>
                <w:szCs w:val="16"/>
                <w:lang w:eastAsia="zh-CN"/>
              </w:rPr>
            </w:pPr>
            <w:r>
              <w:rPr>
                <w:sz w:val="16"/>
                <w:szCs w:val="16"/>
                <w:lang w:eastAsia="zh-CN"/>
              </w:rPr>
              <w:t>F</w:t>
            </w:r>
          </w:p>
        </w:tc>
        <w:tc>
          <w:tcPr>
            <w:tcW w:w="4962" w:type="dxa"/>
            <w:shd w:val="solid" w:color="FFFFFF" w:fill="auto"/>
          </w:tcPr>
          <w:p w14:paraId="12409D8D" w14:textId="02C519D7" w:rsidR="00934185" w:rsidRPr="00CB50E9" w:rsidRDefault="00934185" w:rsidP="00934185">
            <w:pPr>
              <w:pStyle w:val="TAL"/>
              <w:rPr>
                <w:sz w:val="16"/>
                <w:szCs w:val="16"/>
              </w:rPr>
            </w:pPr>
            <w:r>
              <w:rPr>
                <w:rFonts w:hint="eastAsia"/>
                <w:sz w:val="16"/>
                <w:szCs w:val="16"/>
                <w:lang w:eastAsia="zh-CN"/>
              </w:rPr>
              <w:t>C</w:t>
            </w:r>
            <w:r w:rsidRPr="00DE39B4">
              <w:rPr>
                <w:sz w:val="16"/>
                <w:szCs w:val="16"/>
              </w:rPr>
              <w:t>orrections in the Nadrf_DataManagement data model</w:t>
            </w:r>
          </w:p>
        </w:tc>
        <w:tc>
          <w:tcPr>
            <w:tcW w:w="708" w:type="dxa"/>
            <w:shd w:val="solid" w:color="FFFFFF" w:fill="auto"/>
          </w:tcPr>
          <w:p w14:paraId="53E8EA10" w14:textId="2CFB8D1C" w:rsidR="00934185" w:rsidRDefault="00934185" w:rsidP="00934185">
            <w:pPr>
              <w:pStyle w:val="TAL"/>
              <w:jc w:val="center"/>
              <w:rPr>
                <w:sz w:val="16"/>
                <w:szCs w:val="16"/>
              </w:rPr>
            </w:pPr>
            <w:r>
              <w:rPr>
                <w:sz w:val="16"/>
                <w:szCs w:val="16"/>
              </w:rPr>
              <w:t>17.1.0</w:t>
            </w:r>
          </w:p>
        </w:tc>
      </w:tr>
      <w:tr w:rsidR="00934185" w14:paraId="577E84DA" w14:textId="77777777" w:rsidTr="00AA1B8A">
        <w:tc>
          <w:tcPr>
            <w:tcW w:w="800" w:type="dxa"/>
            <w:shd w:val="solid" w:color="FFFFFF" w:fill="auto"/>
          </w:tcPr>
          <w:p w14:paraId="277BD6B5" w14:textId="6575B7E9" w:rsidR="00934185" w:rsidRDefault="00934185" w:rsidP="00934185">
            <w:pPr>
              <w:pStyle w:val="TAL"/>
              <w:jc w:val="center"/>
              <w:rPr>
                <w:sz w:val="16"/>
                <w:szCs w:val="16"/>
              </w:rPr>
            </w:pPr>
            <w:r>
              <w:rPr>
                <w:sz w:val="16"/>
                <w:szCs w:val="16"/>
              </w:rPr>
              <w:t>2022-06</w:t>
            </w:r>
          </w:p>
        </w:tc>
        <w:tc>
          <w:tcPr>
            <w:tcW w:w="853" w:type="dxa"/>
            <w:shd w:val="solid" w:color="FFFFFF" w:fill="auto"/>
          </w:tcPr>
          <w:p w14:paraId="54E8A576" w14:textId="32C7C848" w:rsidR="00934185" w:rsidRDefault="00934185" w:rsidP="00934185">
            <w:pPr>
              <w:pStyle w:val="TAL"/>
              <w:jc w:val="center"/>
              <w:rPr>
                <w:sz w:val="16"/>
                <w:szCs w:val="16"/>
              </w:rPr>
            </w:pPr>
            <w:r>
              <w:rPr>
                <w:sz w:val="16"/>
                <w:szCs w:val="16"/>
              </w:rPr>
              <w:t>CT#96e</w:t>
            </w:r>
          </w:p>
        </w:tc>
        <w:tc>
          <w:tcPr>
            <w:tcW w:w="993" w:type="dxa"/>
            <w:shd w:val="solid" w:color="FFFFFF" w:fill="auto"/>
          </w:tcPr>
          <w:p w14:paraId="7C20732F" w14:textId="0862DFA0" w:rsidR="00934185" w:rsidRDefault="00934185" w:rsidP="00934185">
            <w:pPr>
              <w:pStyle w:val="TAL"/>
              <w:jc w:val="center"/>
              <w:rPr>
                <w:sz w:val="16"/>
                <w:szCs w:val="16"/>
              </w:rPr>
            </w:pPr>
            <w:r w:rsidRPr="009C7DDE">
              <w:rPr>
                <w:sz w:val="16"/>
                <w:szCs w:val="16"/>
              </w:rPr>
              <w:t>CP-221129</w:t>
            </w:r>
          </w:p>
        </w:tc>
        <w:tc>
          <w:tcPr>
            <w:tcW w:w="473" w:type="dxa"/>
            <w:shd w:val="solid" w:color="FFFFFF" w:fill="auto"/>
          </w:tcPr>
          <w:p w14:paraId="03EFD1AE" w14:textId="5F770975"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24BC094" w14:textId="4D7E4DE2" w:rsidR="00934185" w:rsidRDefault="00934185" w:rsidP="00934185">
            <w:pPr>
              <w:pStyle w:val="TAL"/>
              <w:jc w:val="right"/>
              <w:rPr>
                <w:sz w:val="16"/>
                <w:szCs w:val="16"/>
                <w:lang w:eastAsia="zh-CN"/>
              </w:rPr>
            </w:pPr>
          </w:p>
        </w:tc>
        <w:tc>
          <w:tcPr>
            <w:tcW w:w="425" w:type="dxa"/>
            <w:shd w:val="solid" w:color="FFFFFF" w:fill="auto"/>
          </w:tcPr>
          <w:p w14:paraId="4F27A25D" w14:textId="0594462B" w:rsidR="00934185" w:rsidRDefault="00934185" w:rsidP="00934185">
            <w:pPr>
              <w:pStyle w:val="TAL"/>
              <w:jc w:val="center"/>
              <w:rPr>
                <w:sz w:val="16"/>
                <w:szCs w:val="16"/>
                <w:lang w:eastAsia="zh-CN"/>
              </w:rPr>
            </w:pPr>
            <w:r>
              <w:rPr>
                <w:sz w:val="16"/>
                <w:szCs w:val="16"/>
                <w:lang w:eastAsia="zh-CN"/>
              </w:rPr>
              <w:t>F</w:t>
            </w:r>
          </w:p>
        </w:tc>
        <w:tc>
          <w:tcPr>
            <w:tcW w:w="4962" w:type="dxa"/>
            <w:shd w:val="solid" w:color="FFFFFF" w:fill="auto"/>
          </w:tcPr>
          <w:p w14:paraId="3E8CB741" w14:textId="72CD2124" w:rsidR="00934185" w:rsidRDefault="00934185" w:rsidP="00934185">
            <w:pPr>
              <w:pStyle w:val="TAL"/>
              <w:rPr>
                <w:sz w:val="16"/>
                <w:szCs w:val="16"/>
                <w:lang w:eastAsia="zh-CN"/>
              </w:rPr>
            </w:pPr>
            <w:r w:rsidRPr="00786143">
              <w:rPr>
                <w:sz w:val="16"/>
                <w:szCs w:val="16"/>
                <w:lang w:eastAsia="zh-CN"/>
              </w:rPr>
              <w:t>Correct the Cardinality of some attributes</w:t>
            </w:r>
          </w:p>
        </w:tc>
        <w:tc>
          <w:tcPr>
            <w:tcW w:w="708" w:type="dxa"/>
            <w:shd w:val="solid" w:color="FFFFFF" w:fill="auto"/>
          </w:tcPr>
          <w:p w14:paraId="375F20EA" w14:textId="7D981031" w:rsidR="00934185" w:rsidRDefault="00934185" w:rsidP="00934185">
            <w:pPr>
              <w:pStyle w:val="TAL"/>
              <w:jc w:val="center"/>
              <w:rPr>
                <w:sz w:val="16"/>
                <w:szCs w:val="16"/>
              </w:rPr>
            </w:pPr>
            <w:r>
              <w:rPr>
                <w:sz w:val="16"/>
                <w:szCs w:val="16"/>
              </w:rPr>
              <w:t>17.1.0</w:t>
            </w:r>
          </w:p>
        </w:tc>
      </w:tr>
      <w:tr w:rsidR="00934185" w14:paraId="250D6657" w14:textId="77777777" w:rsidTr="00AA1B8A">
        <w:tc>
          <w:tcPr>
            <w:tcW w:w="800" w:type="dxa"/>
            <w:shd w:val="solid" w:color="FFFFFF" w:fill="auto"/>
          </w:tcPr>
          <w:p w14:paraId="0C436A50" w14:textId="09E971AC" w:rsidR="00934185" w:rsidRDefault="00934185" w:rsidP="00934185">
            <w:pPr>
              <w:pStyle w:val="TAL"/>
              <w:jc w:val="center"/>
              <w:rPr>
                <w:sz w:val="16"/>
                <w:szCs w:val="16"/>
              </w:rPr>
            </w:pPr>
            <w:r>
              <w:rPr>
                <w:sz w:val="16"/>
                <w:szCs w:val="16"/>
              </w:rPr>
              <w:t>2022-06</w:t>
            </w:r>
          </w:p>
        </w:tc>
        <w:tc>
          <w:tcPr>
            <w:tcW w:w="853" w:type="dxa"/>
            <w:shd w:val="solid" w:color="FFFFFF" w:fill="auto"/>
          </w:tcPr>
          <w:p w14:paraId="1152310B" w14:textId="1DE3DC86" w:rsidR="00934185" w:rsidRDefault="00934185" w:rsidP="00934185">
            <w:pPr>
              <w:pStyle w:val="TAL"/>
              <w:jc w:val="center"/>
              <w:rPr>
                <w:sz w:val="16"/>
                <w:szCs w:val="16"/>
              </w:rPr>
            </w:pPr>
            <w:r>
              <w:rPr>
                <w:sz w:val="16"/>
                <w:szCs w:val="16"/>
              </w:rPr>
              <w:t>CT#96e</w:t>
            </w:r>
          </w:p>
        </w:tc>
        <w:tc>
          <w:tcPr>
            <w:tcW w:w="993" w:type="dxa"/>
            <w:shd w:val="solid" w:color="FFFFFF" w:fill="auto"/>
          </w:tcPr>
          <w:p w14:paraId="19302C65" w14:textId="2C354F38" w:rsidR="00934185" w:rsidRDefault="00934185" w:rsidP="00934185">
            <w:pPr>
              <w:pStyle w:val="TAL"/>
              <w:jc w:val="center"/>
              <w:rPr>
                <w:sz w:val="16"/>
                <w:szCs w:val="16"/>
              </w:rPr>
            </w:pPr>
            <w:r w:rsidRPr="009C7DDE">
              <w:rPr>
                <w:sz w:val="16"/>
                <w:szCs w:val="16"/>
              </w:rPr>
              <w:t>CP-221134</w:t>
            </w:r>
          </w:p>
        </w:tc>
        <w:tc>
          <w:tcPr>
            <w:tcW w:w="473" w:type="dxa"/>
            <w:shd w:val="solid" w:color="FFFFFF" w:fill="auto"/>
          </w:tcPr>
          <w:p w14:paraId="6823D769" w14:textId="16F49A60"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420BC43E" w14:textId="7D21DD46" w:rsidR="00934185" w:rsidRDefault="00934185" w:rsidP="00934185">
            <w:pPr>
              <w:pStyle w:val="TAL"/>
              <w:jc w:val="right"/>
              <w:rPr>
                <w:sz w:val="16"/>
                <w:szCs w:val="16"/>
                <w:lang w:eastAsia="zh-CN"/>
              </w:rPr>
            </w:pPr>
            <w:r>
              <w:rPr>
                <w:sz w:val="16"/>
                <w:szCs w:val="16"/>
                <w:lang w:eastAsia="zh-CN"/>
              </w:rPr>
              <w:t>3</w:t>
            </w:r>
          </w:p>
        </w:tc>
        <w:tc>
          <w:tcPr>
            <w:tcW w:w="425" w:type="dxa"/>
            <w:shd w:val="solid" w:color="FFFFFF" w:fill="auto"/>
          </w:tcPr>
          <w:p w14:paraId="587443FB" w14:textId="4787FB3C" w:rsidR="00934185" w:rsidRDefault="00934185" w:rsidP="00934185">
            <w:pPr>
              <w:pStyle w:val="TAL"/>
              <w:jc w:val="center"/>
              <w:rPr>
                <w:sz w:val="16"/>
                <w:szCs w:val="16"/>
                <w:lang w:eastAsia="zh-CN"/>
              </w:rPr>
            </w:pPr>
            <w:r>
              <w:rPr>
                <w:sz w:val="16"/>
                <w:szCs w:val="16"/>
                <w:lang w:eastAsia="zh-CN"/>
              </w:rPr>
              <w:t>B</w:t>
            </w:r>
          </w:p>
        </w:tc>
        <w:tc>
          <w:tcPr>
            <w:tcW w:w="4962" w:type="dxa"/>
            <w:shd w:val="solid" w:color="FFFFFF" w:fill="auto"/>
          </w:tcPr>
          <w:p w14:paraId="7F60DCA1" w14:textId="67A958B4" w:rsidR="00934185" w:rsidRDefault="00934185" w:rsidP="00934185">
            <w:pPr>
              <w:pStyle w:val="TAL"/>
              <w:rPr>
                <w:sz w:val="16"/>
                <w:szCs w:val="16"/>
                <w:lang w:eastAsia="zh-CN"/>
              </w:rPr>
            </w:pPr>
            <w:r w:rsidRPr="00786143">
              <w:rPr>
                <w:sz w:val="16"/>
                <w:szCs w:val="16"/>
                <w:lang w:eastAsia="zh-CN"/>
              </w:rPr>
              <w:t>Support removal of stored analytics and data from ADRF according to Analytics and Data Specification</w:t>
            </w:r>
          </w:p>
        </w:tc>
        <w:tc>
          <w:tcPr>
            <w:tcW w:w="708" w:type="dxa"/>
            <w:shd w:val="solid" w:color="FFFFFF" w:fill="auto"/>
          </w:tcPr>
          <w:p w14:paraId="41FD14A2" w14:textId="7D25B95B" w:rsidR="00934185" w:rsidRDefault="00934185" w:rsidP="00934185">
            <w:pPr>
              <w:pStyle w:val="TAL"/>
              <w:jc w:val="center"/>
              <w:rPr>
                <w:sz w:val="16"/>
                <w:szCs w:val="16"/>
              </w:rPr>
            </w:pPr>
            <w:r>
              <w:rPr>
                <w:sz w:val="16"/>
                <w:szCs w:val="16"/>
              </w:rPr>
              <w:t>17.1.0</w:t>
            </w:r>
          </w:p>
        </w:tc>
      </w:tr>
      <w:tr w:rsidR="00934185" w14:paraId="14A3B806" w14:textId="77777777" w:rsidTr="00AA1B8A">
        <w:tc>
          <w:tcPr>
            <w:tcW w:w="800" w:type="dxa"/>
            <w:shd w:val="solid" w:color="FFFFFF" w:fill="auto"/>
          </w:tcPr>
          <w:p w14:paraId="0B5FCD0D" w14:textId="12D57CC6" w:rsidR="00934185" w:rsidRDefault="00934185" w:rsidP="00934185">
            <w:pPr>
              <w:pStyle w:val="TAL"/>
              <w:jc w:val="center"/>
              <w:rPr>
                <w:sz w:val="16"/>
                <w:szCs w:val="16"/>
              </w:rPr>
            </w:pPr>
            <w:r>
              <w:rPr>
                <w:sz w:val="16"/>
                <w:szCs w:val="16"/>
              </w:rPr>
              <w:t>2022-06</w:t>
            </w:r>
          </w:p>
        </w:tc>
        <w:tc>
          <w:tcPr>
            <w:tcW w:w="853" w:type="dxa"/>
            <w:shd w:val="solid" w:color="FFFFFF" w:fill="auto"/>
          </w:tcPr>
          <w:p w14:paraId="754A227E" w14:textId="2DCDE611" w:rsidR="00934185" w:rsidRDefault="00934185" w:rsidP="00934185">
            <w:pPr>
              <w:pStyle w:val="TAL"/>
              <w:jc w:val="center"/>
              <w:rPr>
                <w:sz w:val="16"/>
                <w:szCs w:val="16"/>
              </w:rPr>
            </w:pPr>
            <w:r>
              <w:rPr>
                <w:sz w:val="16"/>
                <w:szCs w:val="16"/>
              </w:rPr>
              <w:t>CT#96e</w:t>
            </w:r>
          </w:p>
        </w:tc>
        <w:tc>
          <w:tcPr>
            <w:tcW w:w="993" w:type="dxa"/>
            <w:shd w:val="solid" w:color="FFFFFF" w:fill="auto"/>
          </w:tcPr>
          <w:p w14:paraId="381A3382" w14:textId="4A55853D" w:rsidR="00934185" w:rsidRDefault="00934185" w:rsidP="00934185">
            <w:pPr>
              <w:pStyle w:val="TAL"/>
              <w:jc w:val="center"/>
              <w:rPr>
                <w:sz w:val="16"/>
                <w:szCs w:val="16"/>
              </w:rPr>
            </w:pPr>
            <w:r w:rsidRPr="009C7DDE">
              <w:rPr>
                <w:sz w:val="16"/>
                <w:szCs w:val="16"/>
              </w:rPr>
              <w:t>CP-221132</w:t>
            </w:r>
          </w:p>
        </w:tc>
        <w:tc>
          <w:tcPr>
            <w:tcW w:w="473" w:type="dxa"/>
            <w:shd w:val="solid" w:color="FFFFFF" w:fill="auto"/>
          </w:tcPr>
          <w:p w14:paraId="6036E641" w14:textId="73228D01"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352C3843" w14:textId="79ED1BB4" w:rsidR="00934185" w:rsidRDefault="00934185" w:rsidP="00934185">
            <w:pPr>
              <w:pStyle w:val="TAL"/>
              <w:jc w:val="right"/>
              <w:rPr>
                <w:sz w:val="16"/>
                <w:szCs w:val="16"/>
                <w:lang w:eastAsia="zh-CN"/>
              </w:rPr>
            </w:pPr>
            <w:r>
              <w:rPr>
                <w:rFonts w:hint="eastAsia"/>
                <w:sz w:val="16"/>
                <w:szCs w:val="16"/>
                <w:lang w:eastAsia="zh-CN"/>
              </w:rPr>
              <w:t>1</w:t>
            </w:r>
          </w:p>
        </w:tc>
        <w:tc>
          <w:tcPr>
            <w:tcW w:w="425" w:type="dxa"/>
            <w:shd w:val="solid" w:color="FFFFFF" w:fill="auto"/>
          </w:tcPr>
          <w:p w14:paraId="7C772459" w14:textId="69C5B2A8" w:rsidR="00934185" w:rsidRDefault="00934185" w:rsidP="00934185">
            <w:pPr>
              <w:pStyle w:val="TAL"/>
              <w:jc w:val="center"/>
              <w:rPr>
                <w:sz w:val="16"/>
                <w:szCs w:val="16"/>
                <w:lang w:eastAsia="zh-CN"/>
              </w:rPr>
            </w:pPr>
            <w:r>
              <w:rPr>
                <w:sz w:val="16"/>
                <w:szCs w:val="16"/>
                <w:lang w:eastAsia="zh-CN"/>
              </w:rPr>
              <w:t>B</w:t>
            </w:r>
          </w:p>
        </w:tc>
        <w:tc>
          <w:tcPr>
            <w:tcW w:w="4962" w:type="dxa"/>
            <w:shd w:val="solid" w:color="FFFFFF" w:fill="auto"/>
          </w:tcPr>
          <w:p w14:paraId="01BA6B83" w14:textId="7B59C6A9" w:rsidR="00934185" w:rsidRPr="00786143" w:rsidRDefault="00934185" w:rsidP="00934185">
            <w:pPr>
              <w:pStyle w:val="TAL"/>
              <w:rPr>
                <w:sz w:val="16"/>
                <w:szCs w:val="16"/>
                <w:lang w:eastAsia="zh-CN"/>
              </w:rPr>
            </w:pPr>
            <w:r w:rsidRPr="005447B1">
              <w:rPr>
                <w:sz w:val="16"/>
                <w:szCs w:val="16"/>
                <w:lang w:eastAsia="zh-CN"/>
              </w:rPr>
              <w:t>Support carrying Fetch Instructions in Nadrf_DataManagement_RetrievalNotify service operation</w:t>
            </w:r>
          </w:p>
        </w:tc>
        <w:tc>
          <w:tcPr>
            <w:tcW w:w="708" w:type="dxa"/>
            <w:shd w:val="solid" w:color="FFFFFF" w:fill="auto"/>
          </w:tcPr>
          <w:p w14:paraId="67BB39C2" w14:textId="6C2BE52E" w:rsidR="00934185" w:rsidRDefault="00934185" w:rsidP="00934185">
            <w:pPr>
              <w:pStyle w:val="TAL"/>
              <w:jc w:val="center"/>
              <w:rPr>
                <w:sz w:val="16"/>
                <w:szCs w:val="16"/>
              </w:rPr>
            </w:pPr>
            <w:r>
              <w:rPr>
                <w:sz w:val="16"/>
                <w:szCs w:val="16"/>
              </w:rPr>
              <w:t>17.1.0</w:t>
            </w:r>
          </w:p>
        </w:tc>
      </w:tr>
      <w:tr w:rsidR="00934185" w14:paraId="3B2A3406" w14:textId="77777777" w:rsidTr="00AA1B8A">
        <w:tc>
          <w:tcPr>
            <w:tcW w:w="800" w:type="dxa"/>
            <w:shd w:val="solid" w:color="FFFFFF" w:fill="auto"/>
          </w:tcPr>
          <w:p w14:paraId="1BAD0232" w14:textId="53C3EC08" w:rsidR="00934185" w:rsidRDefault="00934185" w:rsidP="00934185">
            <w:pPr>
              <w:pStyle w:val="TAL"/>
              <w:jc w:val="center"/>
              <w:rPr>
                <w:sz w:val="16"/>
                <w:szCs w:val="16"/>
              </w:rPr>
            </w:pPr>
            <w:r>
              <w:rPr>
                <w:sz w:val="16"/>
                <w:szCs w:val="16"/>
              </w:rPr>
              <w:t>2022-06</w:t>
            </w:r>
          </w:p>
        </w:tc>
        <w:tc>
          <w:tcPr>
            <w:tcW w:w="853" w:type="dxa"/>
            <w:shd w:val="solid" w:color="FFFFFF" w:fill="auto"/>
          </w:tcPr>
          <w:p w14:paraId="573A08B6" w14:textId="05E2191E" w:rsidR="00934185" w:rsidRDefault="00934185" w:rsidP="00934185">
            <w:pPr>
              <w:pStyle w:val="TAL"/>
              <w:jc w:val="center"/>
              <w:rPr>
                <w:sz w:val="16"/>
                <w:szCs w:val="16"/>
              </w:rPr>
            </w:pPr>
            <w:r>
              <w:rPr>
                <w:sz w:val="16"/>
                <w:szCs w:val="16"/>
              </w:rPr>
              <w:t>CT#96e</w:t>
            </w:r>
          </w:p>
        </w:tc>
        <w:tc>
          <w:tcPr>
            <w:tcW w:w="993" w:type="dxa"/>
            <w:shd w:val="solid" w:color="FFFFFF" w:fill="auto"/>
          </w:tcPr>
          <w:p w14:paraId="686D1212" w14:textId="325EC16A" w:rsidR="00934185" w:rsidRDefault="00934185" w:rsidP="00934185">
            <w:pPr>
              <w:pStyle w:val="TAL"/>
              <w:jc w:val="center"/>
              <w:rPr>
                <w:sz w:val="16"/>
                <w:szCs w:val="16"/>
              </w:rPr>
            </w:pPr>
            <w:r w:rsidRPr="009C7DDE">
              <w:rPr>
                <w:sz w:val="16"/>
                <w:szCs w:val="16"/>
              </w:rPr>
              <w:t>CP-221133</w:t>
            </w:r>
          </w:p>
        </w:tc>
        <w:tc>
          <w:tcPr>
            <w:tcW w:w="473" w:type="dxa"/>
            <w:shd w:val="solid" w:color="FFFFFF" w:fill="auto"/>
          </w:tcPr>
          <w:p w14:paraId="3B5B2238" w14:textId="38189FB8"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008</w:t>
            </w:r>
          </w:p>
        </w:tc>
        <w:tc>
          <w:tcPr>
            <w:tcW w:w="425" w:type="dxa"/>
            <w:shd w:val="solid" w:color="FFFFFF" w:fill="auto"/>
          </w:tcPr>
          <w:p w14:paraId="323C847A" w14:textId="54004DF3" w:rsidR="00934185" w:rsidRDefault="00934185" w:rsidP="00934185">
            <w:pPr>
              <w:pStyle w:val="TAL"/>
              <w:jc w:val="right"/>
              <w:rPr>
                <w:sz w:val="16"/>
                <w:szCs w:val="16"/>
                <w:lang w:eastAsia="zh-CN"/>
              </w:rPr>
            </w:pPr>
            <w:r>
              <w:rPr>
                <w:sz w:val="16"/>
                <w:szCs w:val="16"/>
                <w:lang w:eastAsia="zh-CN"/>
              </w:rPr>
              <w:t>2</w:t>
            </w:r>
          </w:p>
        </w:tc>
        <w:tc>
          <w:tcPr>
            <w:tcW w:w="425" w:type="dxa"/>
            <w:shd w:val="solid" w:color="FFFFFF" w:fill="auto"/>
          </w:tcPr>
          <w:p w14:paraId="56B316C2" w14:textId="7F491608" w:rsidR="00934185" w:rsidRDefault="00934185" w:rsidP="00934185">
            <w:pPr>
              <w:pStyle w:val="TAL"/>
              <w:jc w:val="center"/>
              <w:rPr>
                <w:sz w:val="16"/>
                <w:szCs w:val="16"/>
                <w:lang w:eastAsia="zh-CN"/>
              </w:rPr>
            </w:pPr>
            <w:r>
              <w:rPr>
                <w:sz w:val="16"/>
                <w:szCs w:val="16"/>
                <w:lang w:eastAsia="zh-CN"/>
              </w:rPr>
              <w:t>F</w:t>
            </w:r>
          </w:p>
        </w:tc>
        <w:tc>
          <w:tcPr>
            <w:tcW w:w="4962" w:type="dxa"/>
            <w:shd w:val="solid" w:color="FFFFFF" w:fill="auto"/>
          </w:tcPr>
          <w:p w14:paraId="2F7CF388" w14:textId="38174698" w:rsidR="00934185" w:rsidRPr="005447B1" w:rsidRDefault="00934185" w:rsidP="00934185">
            <w:pPr>
              <w:pStyle w:val="TAL"/>
              <w:rPr>
                <w:sz w:val="16"/>
                <w:szCs w:val="16"/>
                <w:lang w:eastAsia="zh-CN"/>
              </w:rPr>
            </w:pPr>
            <w:r w:rsidRPr="005447B1">
              <w:rPr>
                <w:sz w:val="16"/>
                <w:szCs w:val="16"/>
                <w:lang w:eastAsia="zh-CN"/>
              </w:rPr>
              <w:t>Formatting of description fields</w:t>
            </w:r>
          </w:p>
        </w:tc>
        <w:tc>
          <w:tcPr>
            <w:tcW w:w="708" w:type="dxa"/>
            <w:shd w:val="solid" w:color="FFFFFF" w:fill="auto"/>
          </w:tcPr>
          <w:p w14:paraId="67978730" w14:textId="0E4BA295" w:rsidR="00934185" w:rsidRDefault="00934185" w:rsidP="00934185">
            <w:pPr>
              <w:pStyle w:val="TAL"/>
              <w:jc w:val="center"/>
              <w:rPr>
                <w:sz w:val="16"/>
                <w:szCs w:val="16"/>
              </w:rPr>
            </w:pPr>
            <w:r>
              <w:rPr>
                <w:sz w:val="16"/>
                <w:szCs w:val="16"/>
              </w:rPr>
              <w:t>17.1.0</w:t>
            </w:r>
          </w:p>
        </w:tc>
      </w:tr>
      <w:tr w:rsidR="00934185" w14:paraId="6B7D3B54" w14:textId="77777777" w:rsidTr="00AA1B8A">
        <w:tc>
          <w:tcPr>
            <w:tcW w:w="800" w:type="dxa"/>
            <w:shd w:val="solid" w:color="FFFFFF" w:fill="auto"/>
          </w:tcPr>
          <w:p w14:paraId="32F9DAD7" w14:textId="6EBF5B90" w:rsidR="00934185" w:rsidRDefault="00934185" w:rsidP="00934185">
            <w:pPr>
              <w:pStyle w:val="TAL"/>
              <w:jc w:val="center"/>
              <w:rPr>
                <w:sz w:val="16"/>
                <w:szCs w:val="16"/>
              </w:rPr>
            </w:pPr>
            <w:r>
              <w:rPr>
                <w:sz w:val="16"/>
                <w:szCs w:val="16"/>
              </w:rPr>
              <w:t>2022-06</w:t>
            </w:r>
          </w:p>
        </w:tc>
        <w:tc>
          <w:tcPr>
            <w:tcW w:w="853" w:type="dxa"/>
            <w:shd w:val="solid" w:color="FFFFFF" w:fill="auto"/>
          </w:tcPr>
          <w:p w14:paraId="364D47EB" w14:textId="38778C4E" w:rsidR="00934185" w:rsidRDefault="00934185" w:rsidP="00934185">
            <w:pPr>
              <w:pStyle w:val="TAL"/>
              <w:jc w:val="center"/>
              <w:rPr>
                <w:sz w:val="16"/>
                <w:szCs w:val="16"/>
              </w:rPr>
            </w:pPr>
            <w:r>
              <w:rPr>
                <w:sz w:val="16"/>
                <w:szCs w:val="16"/>
              </w:rPr>
              <w:t>CT#96e</w:t>
            </w:r>
          </w:p>
        </w:tc>
        <w:tc>
          <w:tcPr>
            <w:tcW w:w="993" w:type="dxa"/>
            <w:shd w:val="solid" w:color="FFFFFF" w:fill="auto"/>
          </w:tcPr>
          <w:p w14:paraId="4DCCC5BB" w14:textId="20EC9DF7" w:rsidR="00934185" w:rsidRDefault="00934185" w:rsidP="00934185">
            <w:pPr>
              <w:pStyle w:val="TAL"/>
              <w:jc w:val="center"/>
              <w:rPr>
                <w:sz w:val="16"/>
                <w:szCs w:val="16"/>
              </w:rPr>
            </w:pPr>
            <w:r w:rsidRPr="009C7DDE">
              <w:rPr>
                <w:sz w:val="16"/>
                <w:szCs w:val="16"/>
              </w:rPr>
              <w:t>CP-221130</w:t>
            </w:r>
          </w:p>
        </w:tc>
        <w:tc>
          <w:tcPr>
            <w:tcW w:w="473" w:type="dxa"/>
            <w:shd w:val="solid" w:color="FFFFFF" w:fill="auto"/>
          </w:tcPr>
          <w:p w14:paraId="43CA7C16" w14:textId="0CFE0066"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4A073A13" w14:textId="13758B53" w:rsidR="00934185" w:rsidRDefault="00934185" w:rsidP="00934185">
            <w:pPr>
              <w:pStyle w:val="TAL"/>
              <w:jc w:val="right"/>
              <w:rPr>
                <w:sz w:val="16"/>
                <w:szCs w:val="16"/>
                <w:lang w:eastAsia="zh-CN"/>
              </w:rPr>
            </w:pPr>
          </w:p>
        </w:tc>
        <w:tc>
          <w:tcPr>
            <w:tcW w:w="425" w:type="dxa"/>
            <w:shd w:val="solid" w:color="FFFFFF" w:fill="auto"/>
          </w:tcPr>
          <w:p w14:paraId="124BBBD4" w14:textId="42F8BA35" w:rsidR="00934185" w:rsidRDefault="00934185" w:rsidP="00934185">
            <w:pPr>
              <w:pStyle w:val="TAL"/>
              <w:jc w:val="center"/>
              <w:rPr>
                <w:sz w:val="16"/>
                <w:szCs w:val="16"/>
                <w:lang w:eastAsia="zh-CN"/>
              </w:rPr>
            </w:pPr>
            <w:r>
              <w:rPr>
                <w:sz w:val="16"/>
                <w:szCs w:val="16"/>
                <w:lang w:eastAsia="zh-CN"/>
              </w:rPr>
              <w:t>F</w:t>
            </w:r>
          </w:p>
        </w:tc>
        <w:tc>
          <w:tcPr>
            <w:tcW w:w="4962" w:type="dxa"/>
            <w:shd w:val="solid" w:color="FFFFFF" w:fill="auto"/>
          </w:tcPr>
          <w:p w14:paraId="7E716E15" w14:textId="43A4F3E0" w:rsidR="00934185" w:rsidRPr="005447B1" w:rsidRDefault="00934185" w:rsidP="00934185">
            <w:pPr>
              <w:pStyle w:val="TAL"/>
              <w:rPr>
                <w:sz w:val="16"/>
                <w:szCs w:val="16"/>
                <w:lang w:eastAsia="zh-CN"/>
              </w:rPr>
            </w:pPr>
            <w:r w:rsidRPr="00267616">
              <w:rPr>
                <w:sz w:val="16"/>
                <w:szCs w:val="16"/>
                <w:lang w:eastAsia="zh-CN"/>
              </w:rPr>
              <w:t>Responses on DELETE method</w:t>
            </w:r>
          </w:p>
        </w:tc>
        <w:tc>
          <w:tcPr>
            <w:tcW w:w="708" w:type="dxa"/>
            <w:shd w:val="solid" w:color="FFFFFF" w:fill="auto"/>
          </w:tcPr>
          <w:p w14:paraId="60991310" w14:textId="057E8655" w:rsidR="00934185" w:rsidRDefault="00934185" w:rsidP="00934185">
            <w:pPr>
              <w:pStyle w:val="TAL"/>
              <w:jc w:val="center"/>
              <w:rPr>
                <w:sz w:val="16"/>
                <w:szCs w:val="16"/>
              </w:rPr>
            </w:pPr>
            <w:r>
              <w:rPr>
                <w:sz w:val="16"/>
                <w:szCs w:val="16"/>
              </w:rPr>
              <w:t>17.1.0</w:t>
            </w:r>
          </w:p>
        </w:tc>
      </w:tr>
      <w:tr w:rsidR="00934185" w14:paraId="1EC9B3C9" w14:textId="77777777" w:rsidTr="00AA1B8A">
        <w:tc>
          <w:tcPr>
            <w:tcW w:w="800" w:type="dxa"/>
            <w:shd w:val="solid" w:color="FFFFFF" w:fill="auto"/>
          </w:tcPr>
          <w:p w14:paraId="4DBC227B" w14:textId="56E50AC6" w:rsidR="00934185" w:rsidRDefault="00934185" w:rsidP="00934185">
            <w:pPr>
              <w:pStyle w:val="TAL"/>
              <w:jc w:val="center"/>
              <w:rPr>
                <w:sz w:val="16"/>
                <w:szCs w:val="16"/>
              </w:rPr>
            </w:pPr>
            <w:r>
              <w:rPr>
                <w:sz w:val="16"/>
                <w:szCs w:val="16"/>
              </w:rPr>
              <w:t>2022-06</w:t>
            </w:r>
          </w:p>
        </w:tc>
        <w:tc>
          <w:tcPr>
            <w:tcW w:w="853" w:type="dxa"/>
            <w:shd w:val="solid" w:color="FFFFFF" w:fill="auto"/>
          </w:tcPr>
          <w:p w14:paraId="4583A12D" w14:textId="12469A18" w:rsidR="00934185" w:rsidRDefault="00934185" w:rsidP="00934185">
            <w:pPr>
              <w:pStyle w:val="TAL"/>
              <w:jc w:val="center"/>
              <w:rPr>
                <w:sz w:val="16"/>
                <w:szCs w:val="16"/>
              </w:rPr>
            </w:pPr>
            <w:r>
              <w:rPr>
                <w:sz w:val="16"/>
                <w:szCs w:val="16"/>
              </w:rPr>
              <w:t>CT#96e</w:t>
            </w:r>
          </w:p>
        </w:tc>
        <w:tc>
          <w:tcPr>
            <w:tcW w:w="993" w:type="dxa"/>
            <w:shd w:val="solid" w:color="FFFFFF" w:fill="auto"/>
          </w:tcPr>
          <w:p w14:paraId="65CB02AD" w14:textId="3BADA739" w:rsidR="00934185" w:rsidRDefault="00934185" w:rsidP="00934185">
            <w:pPr>
              <w:pStyle w:val="TAL"/>
              <w:jc w:val="center"/>
              <w:rPr>
                <w:sz w:val="16"/>
                <w:szCs w:val="16"/>
              </w:rPr>
            </w:pPr>
            <w:r w:rsidRPr="009C7DDE">
              <w:rPr>
                <w:sz w:val="16"/>
                <w:szCs w:val="16"/>
              </w:rPr>
              <w:t>CP-221133</w:t>
            </w:r>
          </w:p>
        </w:tc>
        <w:tc>
          <w:tcPr>
            <w:tcW w:w="473" w:type="dxa"/>
            <w:shd w:val="solid" w:color="FFFFFF" w:fill="auto"/>
          </w:tcPr>
          <w:p w14:paraId="3832A40E" w14:textId="4684E97D"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09CC7492" w14:textId="7C8BC9B8" w:rsidR="00934185" w:rsidRDefault="00934185" w:rsidP="00934185">
            <w:pPr>
              <w:pStyle w:val="TAL"/>
              <w:jc w:val="right"/>
              <w:rPr>
                <w:sz w:val="16"/>
                <w:szCs w:val="16"/>
                <w:lang w:eastAsia="zh-CN"/>
              </w:rPr>
            </w:pPr>
            <w:r>
              <w:rPr>
                <w:sz w:val="16"/>
                <w:szCs w:val="16"/>
                <w:lang w:eastAsia="zh-CN"/>
              </w:rPr>
              <w:t>2</w:t>
            </w:r>
          </w:p>
        </w:tc>
        <w:tc>
          <w:tcPr>
            <w:tcW w:w="425" w:type="dxa"/>
            <w:shd w:val="solid" w:color="FFFFFF" w:fill="auto"/>
          </w:tcPr>
          <w:p w14:paraId="03A0C375" w14:textId="72CB1371" w:rsidR="00934185" w:rsidRDefault="00934185" w:rsidP="00934185">
            <w:pPr>
              <w:pStyle w:val="TAL"/>
              <w:jc w:val="center"/>
              <w:rPr>
                <w:sz w:val="16"/>
                <w:szCs w:val="16"/>
                <w:lang w:eastAsia="zh-CN"/>
              </w:rPr>
            </w:pPr>
            <w:r>
              <w:rPr>
                <w:sz w:val="16"/>
                <w:szCs w:val="16"/>
                <w:lang w:eastAsia="zh-CN"/>
              </w:rPr>
              <w:t>F</w:t>
            </w:r>
          </w:p>
        </w:tc>
        <w:tc>
          <w:tcPr>
            <w:tcW w:w="4962" w:type="dxa"/>
            <w:shd w:val="solid" w:color="FFFFFF" w:fill="auto"/>
          </w:tcPr>
          <w:p w14:paraId="49771EBE" w14:textId="63A08DB8" w:rsidR="00934185" w:rsidRPr="00267616" w:rsidRDefault="00934185" w:rsidP="00934185">
            <w:pPr>
              <w:pStyle w:val="TAL"/>
              <w:rPr>
                <w:sz w:val="16"/>
                <w:szCs w:val="16"/>
                <w:lang w:eastAsia="zh-CN"/>
              </w:rPr>
            </w:pPr>
            <w:r w:rsidRPr="00267616">
              <w:rPr>
                <w:sz w:val="16"/>
                <w:szCs w:val="16"/>
                <w:lang w:eastAsia="zh-CN"/>
              </w:rPr>
              <w:t>Clarification on duplicated data or analytics storage</w:t>
            </w:r>
          </w:p>
        </w:tc>
        <w:tc>
          <w:tcPr>
            <w:tcW w:w="708" w:type="dxa"/>
            <w:shd w:val="solid" w:color="FFFFFF" w:fill="auto"/>
          </w:tcPr>
          <w:p w14:paraId="79E3448C" w14:textId="1D6E60E3" w:rsidR="00934185" w:rsidRDefault="00934185" w:rsidP="00934185">
            <w:pPr>
              <w:pStyle w:val="TAL"/>
              <w:jc w:val="center"/>
              <w:rPr>
                <w:sz w:val="16"/>
                <w:szCs w:val="16"/>
              </w:rPr>
            </w:pPr>
            <w:r>
              <w:rPr>
                <w:sz w:val="16"/>
                <w:szCs w:val="16"/>
              </w:rPr>
              <w:t>17.1.0</w:t>
            </w:r>
          </w:p>
        </w:tc>
      </w:tr>
      <w:tr w:rsidR="00934185" w14:paraId="73C4E818" w14:textId="77777777" w:rsidTr="00AA1B8A">
        <w:tc>
          <w:tcPr>
            <w:tcW w:w="800" w:type="dxa"/>
            <w:shd w:val="solid" w:color="FFFFFF" w:fill="auto"/>
          </w:tcPr>
          <w:p w14:paraId="0BAC85EA" w14:textId="710EE9C3" w:rsidR="00934185" w:rsidRDefault="00934185" w:rsidP="00934185">
            <w:pPr>
              <w:pStyle w:val="TAL"/>
              <w:jc w:val="center"/>
              <w:rPr>
                <w:sz w:val="16"/>
                <w:szCs w:val="16"/>
              </w:rPr>
            </w:pPr>
            <w:r>
              <w:rPr>
                <w:sz w:val="16"/>
                <w:szCs w:val="16"/>
              </w:rPr>
              <w:t>2022-06</w:t>
            </w:r>
          </w:p>
        </w:tc>
        <w:tc>
          <w:tcPr>
            <w:tcW w:w="853" w:type="dxa"/>
            <w:shd w:val="solid" w:color="FFFFFF" w:fill="auto"/>
          </w:tcPr>
          <w:p w14:paraId="749A0838" w14:textId="58B25F0E" w:rsidR="00934185" w:rsidRDefault="00934185" w:rsidP="00934185">
            <w:pPr>
              <w:pStyle w:val="TAL"/>
              <w:jc w:val="center"/>
              <w:rPr>
                <w:sz w:val="16"/>
                <w:szCs w:val="16"/>
              </w:rPr>
            </w:pPr>
            <w:r>
              <w:rPr>
                <w:sz w:val="16"/>
                <w:szCs w:val="16"/>
              </w:rPr>
              <w:t>CT#96e</w:t>
            </w:r>
          </w:p>
        </w:tc>
        <w:tc>
          <w:tcPr>
            <w:tcW w:w="993" w:type="dxa"/>
            <w:shd w:val="solid" w:color="FFFFFF" w:fill="auto"/>
          </w:tcPr>
          <w:p w14:paraId="543A3E9C" w14:textId="5C7D797C" w:rsidR="00934185" w:rsidRDefault="00934185" w:rsidP="00934185">
            <w:pPr>
              <w:pStyle w:val="TAL"/>
              <w:jc w:val="center"/>
              <w:rPr>
                <w:sz w:val="16"/>
                <w:szCs w:val="16"/>
              </w:rPr>
            </w:pPr>
            <w:r w:rsidRPr="009C7DDE">
              <w:rPr>
                <w:sz w:val="16"/>
                <w:szCs w:val="16"/>
              </w:rPr>
              <w:t>CP-221131</w:t>
            </w:r>
          </w:p>
        </w:tc>
        <w:tc>
          <w:tcPr>
            <w:tcW w:w="473" w:type="dxa"/>
            <w:shd w:val="solid" w:color="FFFFFF" w:fill="auto"/>
          </w:tcPr>
          <w:p w14:paraId="5980C0A9" w14:textId="292E1CF9"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14:paraId="3B6BF301" w14:textId="2FE6B061" w:rsidR="00934185" w:rsidRDefault="00934185" w:rsidP="00934185">
            <w:pPr>
              <w:pStyle w:val="TAL"/>
              <w:jc w:val="right"/>
              <w:rPr>
                <w:sz w:val="16"/>
                <w:szCs w:val="16"/>
                <w:lang w:eastAsia="zh-CN"/>
              </w:rPr>
            </w:pPr>
            <w:r>
              <w:rPr>
                <w:rFonts w:hint="eastAsia"/>
                <w:sz w:val="16"/>
                <w:szCs w:val="16"/>
                <w:lang w:eastAsia="zh-CN"/>
              </w:rPr>
              <w:t>1</w:t>
            </w:r>
          </w:p>
        </w:tc>
        <w:tc>
          <w:tcPr>
            <w:tcW w:w="425" w:type="dxa"/>
            <w:shd w:val="solid" w:color="FFFFFF" w:fill="auto"/>
          </w:tcPr>
          <w:p w14:paraId="37563E83" w14:textId="51DF5818" w:rsidR="00934185" w:rsidRDefault="00934185" w:rsidP="00934185">
            <w:pPr>
              <w:pStyle w:val="TAL"/>
              <w:jc w:val="center"/>
              <w:rPr>
                <w:sz w:val="16"/>
                <w:szCs w:val="16"/>
                <w:lang w:eastAsia="zh-CN"/>
              </w:rPr>
            </w:pPr>
            <w:r>
              <w:rPr>
                <w:sz w:val="16"/>
                <w:szCs w:val="16"/>
                <w:lang w:eastAsia="zh-CN"/>
              </w:rPr>
              <w:t>F</w:t>
            </w:r>
          </w:p>
        </w:tc>
        <w:tc>
          <w:tcPr>
            <w:tcW w:w="4962" w:type="dxa"/>
            <w:shd w:val="solid" w:color="FFFFFF" w:fill="auto"/>
          </w:tcPr>
          <w:p w14:paraId="02A8F691" w14:textId="15365301" w:rsidR="00934185" w:rsidRPr="00267616" w:rsidRDefault="00934185" w:rsidP="00934185">
            <w:pPr>
              <w:pStyle w:val="TAL"/>
              <w:rPr>
                <w:sz w:val="16"/>
                <w:szCs w:val="16"/>
                <w:lang w:eastAsia="zh-CN"/>
              </w:rPr>
            </w:pPr>
            <w:r w:rsidRPr="00267616">
              <w:rPr>
                <w:sz w:val="16"/>
                <w:szCs w:val="16"/>
                <w:lang w:eastAsia="zh-CN"/>
              </w:rPr>
              <w:t>Correction on Nadrf_DataManagement_StorageRequest service operation</w:t>
            </w:r>
          </w:p>
        </w:tc>
        <w:tc>
          <w:tcPr>
            <w:tcW w:w="708" w:type="dxa"/>
            <w:shd w:val="solid" w:color="FFFFFF" w:fill="auto"/>
          </w:tcPr>
          <w:p w14:paraId="2707DD63" w14:textId="391BD66D" w:rsidR="00934185" w:rsidRDefault="00934185" w:rsidP="00934185">
            <w:pPr>
              <w:pStyle w:val="TAL"/>
              <w:jc w:val="center"/>
              <w:rPr>
                <w:sz w:val="16"/>
                <w:szCs w:val="16"/>
              </w:rPr>
            </w:pPr>
            <w:r>
              <w:rPr>
                <w:sz w:val="16"/>
                <w:szCs w:val="16"/>
              </w:rPr>
              <w:t>17.1.0</w:t>
            </w:r>
          </w:p>
        </w:tc>
      </w:tr>
      <w:tr w:rsidR="00934185" w14:paraId="19E583CF" w14:textId="77777777" w:rsidTr="00AA1B8A">
        <w:tc>
          <w:tcPr>
            <w:tcW w:w="800" w:type="dxa"/>
            <w:shd w:val="solid" w:color="FFFFFF" w:fill="auto"/>
          </w:tcPr>
          <w:p w14:paraId="34FA31BF" w14:textId="41ADCD76" w:rsidR="00934185" w:rsidRDefault="00934185" w:rsidP="00934185">
            <w:pPr>
              <w:pStyle w:val="TAL"/>
              <w:jc w:val="center"/>
              <w:rPr>
                <w:sz w:val="16"/>
                <w:szCs w:val="16"/>
              </w:rPr>
            </w:pPr>
            <w:r>
              <w:rPr>
                <w:sz w:val="16"/>
                <w:szCs w:val="16"/>
              </w:rPr>
              <w:t>2022-06</w:t>
            </w:r>
          </w:p>
        </w:tc>
        <w:tc>
          <w:tcPr>
            <w:tcW w:w="853" w:type="dxa"/>
            <w:shd w:val="solid" w:color="FFFFFF" w:fill="auto"/>
          </w:tcPr>
          <w:p w14:paraId="7D5336C9" w14:textId="53E4DB6A" w:rsidR="00934185" w:rsidRDefault="00934185" w:rsidP="00934185">
            <w:pPr>
              <w:pStyle w:val="TAL"/>
              <w:jc w:val="center"/>
              <w:rPr>
                <w:sz w:val="16"/>
                <w:szCs w:val="16"/>
              </w:rPr>
            </w:pPr>
            <w:r>
              <w:rPr>
                <w:sz w:val="16"/>
                <w:szCs w:val="16"/>
              </w:rPr>
              <w:t>CT#96e</w:t>
            </w:r>
          </w:p>
        </w:tc>
        <w:tc>
          <w:tcPr>
            <w:tcW w:w="993" w:type="dxa"/>
            <w:shd w:val="solid" w:color="FFFFFF" w:fill="auto"/>
          </w:tcPr>
          <w:p w14:paraId="7C69CB61" w14:textId="72F3B9F0" w:rsidR="00934185" w:rsidRDefault="00934185" w:rsidP="00934185">
            <w:pPr>
              <w:pStyle w:val="TAL"/>
              <w:jc w:val="center"/>
              <w:rPr>
                <w:sz w:val="16"/>
                <w:szCs w:val="16"/>
              </w:rPr>
            </w:pPr>
            <w:r w:rsidRPr="009C7DDE">
              <w:rPr>
                <w:sz w:val="16"/>
                <w:szCs w:val="16"/>
              </w:rPr>
              <w:t>CP-221133</w:t>
            </w:r>
          </w:p>
        </w:tc>
        <w:tc>
          <w:tcPr>
            <w:tcW w:w="473" w:type="dxa"/>
            <w:shd w:val="solid" w:color="FFFFFF" w:fill="auto"/>
          </w:tcPr>
          <w:p w14:paraId="01AC4CF1" w14:textId="794CE0F7"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14:paraId="4A10610A" w14:textId="4E625249" w:rsidR="00934185" w:rsidRDefault="00934185" w:rsidP="00934185">
            <w:pPr>
              <w:pStyle w:val="TAL"/>
              <w:jc w:val="right"/>
              <w:rPr>
                <w:sz w:val="16"/>
                <w:szCs w:val="16"/>
                <w:lang w:eastAsia="zh-CN"/>
              </w:rPr>
            </w:pPr>
          </w:p>
        </w:tc>
        <w:tc>
          <w:tcPr>
            <w:tcW w:w="425" w:type="dxa"/>
            <w:shd w:val="solid" w:color="FFFFFF" w:fill="auto"/>
          </w:tcPr>
          <w:p w14:paraId="71678BE8" w14:textId="17ABAE14" w:rsidR="00934185" w:rsidRDefault="00934185" w:rsidP="00934185">
            <w:pPr>
              <w:pStyle w:val="TAL"/>
              <w:jc w:val="center"/>
              <w:rPr>
                <w:sz w:val="16"/>
                <w:szCs w:val="16"/>
                <w:lang w:eastAsia="zh-CN"/>
              </w:rPr>
            </w:pPr>
            <w:r>
              <w:rPr>
                <w:sz w:val="16"/>
                <w:szCs w:val="16"/>
                <w:lang w:eastAsia="zh-CN"/>
              </w:rPr>
              <w:t>F</w:t>
            </w:r>
          </w:p>
        </w:tc>
        <w:tc>
          <w:tcPr>
            <w:tcW w:w="4962" w:type="dxa"/>
            <w:shd w:val="solid" w:color="FFFFFF" w:fill="auto"/>
          </w:tcPr>
          <w:p w14:paraId="2C6F3ADE" w14:textId="0872600D" w:rsidR="00934185" w:rsidRPr="00267616" w:rsidRDefault="00934185" w:rsidP="00934185">
            <w:pPr>
              <w:pStyle w:val="TAL"/>
              <w:rPr>
                <w:sz w:val="16"/>
                <w:szCs w:val="16"/>
                <w:lang w:eastAsia="zh-CN"/>
              </w:rPr>
            </w:pPr>
            <w:r w:rsidRPr="009178E6">
              <w:rPr>
                <w:sz w:val="16"/>
                <w:szCs w:val="16"/>
                <w:lang w:eastAsia="zh-CN"/>
              </w:rPr>
              <w:t>Removal of repetitive description in HTTP error response</w:t>
            </w:r>
          </w:p>
        </w:tc>
        <w:tc>
          <w:tcPr>
            <w:tcW w:w="708" w:type="dxa"/>
            <w:shd w:val="solid" w:color="FFFFFF" w:fill="auto"/>
          </w:tcPr>
          <w:p w14:paraId="42322C97" w14:textId="77777777" w:rsidR="00934185" w:rsidRDefault="00934185" w:rsidP="00934185">
            <w:pPr>
              <w:pStyle w:val="TAL"/>
              <w:jc w:val="center"/>
              <w:rPr>
                <w:sz w:val="16"/>
                <w:szCs w:val="16"/>
              </w:rPr>
            </w:pPr>
            <w:r>
              <w:rPr>
                <w:sz w:val="16"/>
                <w:szCs w:val="16"/>
              </w:rPr>
              <w:t>17.1.0</w:t>
            </w:r>
          </w:p>
        </w:tc>
      </w:tr>
      <w:tr w:rsidR="00934185" w14:paraId="48D323B3" w14:textId="77777777" w:rsidTr="00AA1B8A">
        <w:tc>
          <w:tcPr>
            <w:tcW w:w="800" w:type="dxa"/>
            <w:shd w:val="solid" w:color="FFFFFF" w:fill="auto"/>
          </w:tcPr>
          <w:p w14:paraId="0BC88FC0" w14:textId="05F44BE2" w:rsidR="00934185" w:rsidRDefault="00934185" w:rsidP="00934185">
            <w:pPr>
              <w:pStyle w:val="TAL"/>
              <w:jc w:val="center"/>
              <w:rPr>
                <w:sz w:val="16"/>
                <w:szCs w:val="16"/>
              </w:rPr>
            </w:pPr>
            <w:r>
              <w:rPr>
                <w:sz w:val="16"/>
                <w:szCs w:val="16"/>
              </w:rPr>
              <w:t>2022-06</w:t>
            </w:r>
          </w:p>
        </w:tc>
        <w:tc>
          <w:tcPr>
            <w:tcW w:w="853" w:type="dxa"/>
            <w:shd w:val="solid" w:color="FFFFFF" w:fill="auto"/>
          </w:tcPr>
          <w:p w14:paraId="283F6DCD" w14:textId="649E8E75" w:rsidR="00934185" w:rsidRDefault="00934185" w:rsidP="00934185">
            <w:pPr>
              <w:pStyle w:val="TAL"/>
              <w:jc w:val="center"/>
              <w:rPr>
                <w:sz w:val="16"/>
                <w:szCs w:val="16"/>
              </w:rPr>
            </w:pPr>
            <w:r>
              <w:rPr>
                <w:sz w:val="16"/>
                <w:szCs w:val="16"/>
              </w:rPr>
              <w:t>CT#96e</w:t>
            </w:r>
          </w:p>
        </w:tc>
        <w:tc>
          <w:tcPr>
            <w:tcW w:w="993" w:type="dxa"/>
            <w:shd w:val="solid" w:color="FFFFFF" w:fill="auto"/>
          </w:tcPr>
          <w:p w14:paraId="24641C07" w14:textId="7C6FD231" w:rsidR="00934185" w:rsidRDefault="00934185" w:rsidP="00934185">
            <w:pPr>
              <w:pStyle w:val="TAL"/>
              <w:jc w:val="center"/>
              <w:rPr>
                <w:sz w:val="16"/>
                <w:szCs w:val="16"/>
              </w:rPr>
            </w:pPr>
            <w:r w:rsidRPr="009C7DDE">
              <w:rPr>
                <w:sz w:val="16"/>
                <w:szCs w:val="16"/>
              </w:rPr>
              <w:t>CP-221135</w:t>
            </w:r>
          </w:p>
        </w:tc>
        <w:tc>
          <w:tcPr>
            <w:tcW w:w="473" w:type="dxa"/>
            <w:shd w:val="solid" w:color="FFFFFF" w:fill="auto"/>
          </w:tcPr>
          <w:p w14:paraId="2F94081E" w14:textId="67A1634F"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14:paraId="5D083CFD" w14:textId="03C408B9" w:rsidR="00934185" w:rsidRDefault="00934185" w:rsidP="00934185">
            <w:pPr>
              <w:pStyle w:val="TAL"/>
              <w:jc w:val="right"/>
              <w:rPr>
                <w:sz w:val="16"/>
                <w:szCs w:val="16"/>
                <w:lang w:eastAsia="zh-CN"/>
              </w:rPr>
            </w:pPr>
            <w:r>
              <w:rPr>
                <w:rFonts w:hint="eastAsia"/>
                <w:sz w:val="16"/>
                <w:szCs w:val="16"/>
                <w:lang w:eastAsia="zh-CN"/>
              </w:rPr>
              <w:t>1</w:t>
            </w:r>
          </w:p>
        </w:tc>
        <w:tc>
          <w:tcPr>
            <w:tcW w:w="425" w:type="dxa"/>
            <w:shd w:val="solid" w:color="FFFFFF" w:fill="auto"/>
          </w:tcPr>
          <w:p w14:paraId="2018AACD" w14:textId="77777777" w:rsidR="00934185" w:rsidRDefault="00934185" w:rsidP="00934185">
            <w:pPr>
              <w:pStyle w:val="TAL"/>
              <w:jc w:val="center"/>
              <w:rPr>
                <w:sz w:val="16"/>
                <w:szCs w:val="16"/>
                <w:lang w:eastAsia="zh-CN"/>
              </w:rPr>
            </w:pPr>
            <w:r>
              <w:rPr>
                <w:sz w:val="16"/>
                <w:szCs w:val="16"/>
                <w:lang w:eastAsia="zh-CN"/>
              </w:rPr>
              <w:t>F</w:t>
            </w:r>
          </w:p>
        </w:tc>
        <w:tc>
          <w:tcPr>
            <w:tcW w:w="4962" w:type="dxa"/>
            <w:shd w:val="solid" w:color="FFFFFF" w:fill="auto"/>
          </w:tcPr>
          <w:p w14:paraId="6D5D3BBC" w14:textId="5939F64E" w:rsidR="00934185" w:rsidRPr="00267616" w:rsidRDefault="00934185" w:rsidP="00934185">
            <w:pPr>
              <w:pStyle w:val="TAL"/>
              <w:rPr>
                <w:sz w:val="16"/>
                <w:szCs w:val="16"/>
                <w:lang w:eastAsia="zh-CN"/>
              </w:rPr>
            </w:pPr>
            <w:r w:rsidRPr="009178E6">
              <w:rPr>
                <w:sz w:val="16"/>
                <w:szCs w:val="16"/>
                <w:lang w:eastAsia="zh-CN"/>
              </w:rPr>
              <w:t>Update inputs of Nadrf_DataManagement_RetrievalNotify service</w:t>
            </w:r>
          </w:p>
        </w:tc>
        <w:tc>
          <w:tcPr>
            <w:tcW w:w="708" w:type="dxa"/>
            <w:shd w:val="solid" w:color="FFFFFF" w:fill="auto"/>
          </w:tcPr>
          <w:p w14:paraId="2CC97D28" w14:textId="77777777" w:rsidR="00934185" w:rsidRDefault="00934185" w:rsidP="00934185">
            <w:pPr>
              <w:pStyle w:val="TAL"/>
              <w:jc w:val="center"/>
              <w:rPr>
                <w:sz w:val="16"/>
                <w:szCs w:val="16"/>
              </w:rPr>
            </w:pPr>
            <w:r>
              <w:rPr>
                <w:sz w:val="16"/>
                <w:szCs w:val="16"/>
              </w:rPr>
              <w:t>17.1.0</w:t>
            </w:r>
          </w:p>
        </w:tc>
      </w:tr>
      <w:tr w:rsidR="00934185" w14:paraId="603F674F" w14:textId="77777777" w:rsidTr="00AA1B8A">
        <w:tc>
          <w:tcPr>
            <w:tcW w:w="800" w:type="dxa"/>
            <w:shd w:val="solid" w:color="FFFFFF" w:fill="auto"/>
          </w:tcPr>
          <w:p w14:paraId="7F0C4290" w14:textId="203D68E9" w:rsidR="00934185" w:rsidRDefault="00934185" w:rsidP="00934185">
            <w:pPr>
              <w:pStyle w:val="TAL"/>
              <w:jc w:val="center"/>
              <w:rPr>
                <w:sz w:val="16"/>
                <w:szCs w:val="16"/>
              </w:rPr>
            </w:pPr>
            <w:r>
              <w:rPr>
                <w:sz w:val="16"/>
                <w:szCs w:val="16"/>
              </w:rPr>
              <w:t>2022-06</w:t>
            </w:r>
          </w:p>
        </w:tc>
        <w:tc>
          <w:tcPr>
            <w:tcW w:w="853" w:type="dxa"/>
            <w:shd w:val="solid" w:color="FFFFFF" w:fill="auto"/>
          </w:tcPr>
          <w:p w14:paraId="1462927D" w14:textId="4EFAF4F4" w:rsidR="00934185" w:rsidRDefault="00934185" w:rsidP="00934185">
            <w:pPr>
              <w:pStyle w:val="TAL"/>
              <w:jc w:val="center"/>
              <w:rPr>
                <w:sz w:val="16"/>
                <w:szCs w:val="16"/>
              </w:rPr>
            </w:pPr>
            <w:r>
              <w:rPr>
                <w:sz w:val="16"/>
                <w:szCs w:val="16"/>
              </w:rPr>
              <w:t>CT#96e</w:t>
            </w:r>
          </w:p>
        </w:tc>
        <w:tc>
          <w:tcPr>
            <w:tcW w:w="993" w:type="dxa"/>
            <w:shd w:val="solid" w:color="FFFFFF" w:fill="auto"/>
          </w:tcPr>
          <w:p w14:paraId="249A88C6" w14:textId="27C58D4E" w:rsidR="00934185" w:rsidRDefault="00934185" w:rsidP="00934185">
            <w:pPr>
              <w:pStyle w:val="TAL"/>
              <w:jc w:val="center"/>
              <w:rPr>
                <w:sz w:val="16"/>
                <w:szCs w:val="16"/>
              </w:rPr>
            </w:pPr>
            <w:r w:rsidRPr="009C7DDE">
              <w:rPr>
                <w:sz w:val="16"/>
                <w:szCs w:val="16"/>
              </w:rPr>
              <w:t>CP-221134</w:t>
            </w:r>
          </w:p>
        </w:tc>
        <w:tc>
          <w:tcPr>
            <w:tcW w:w="473" w:type="dxa"/>
            <w:shd w:val="solid" w:color="FFFFFF" w:fill="auto"/>
          </w:tcPr>
          <w:p w14:paraId="577DD2B8" w14:textId="5AA08A32"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14:paraId="1109BEEE" w14:textId="1681E240" w:rsidR="00934185" w:rsidRDefault="00934185" w:rsidP="00934185">
            <w:pPr>
              <w:pStyle w:val="TAL"/>
              <w:jc w:val="right"/>
              <w:rPr>
                <w:sz w:val="16"/>
                <w:szCs w:val="16"/>
                <w:lang w:eastAsia="zh-CN"/>
              </w:rPr>
            </w:pPr>
          </w:p>
        </w:tc>
        <w:tc>
          <w:tcPr>
            <w:tcW w:w="425" w:type="dxa"/>
            <w:shd w:val="solid" w:color="FFFFFF" w:fill="auto"/>
          </w:tcPr>
          <w:p w14:paraId="3DEE5B05" w14:textId="77777777" w:rsidR="00934185" w:rsidRDefault="00934185" w:rsidP="00934185">
            <w:pPr>
              <w:pStyle w:val="TAL"/>
              <w:jc w:val="center"/>
              <w:rPr>
                <w:sz w:val="16"/>
                <w:szCs w:val="16"/>
                <w:lang w:eastAsia="zh-CN"/>
              </w:rPr>
            </w:pPr>
            <w:r>
              <w:rPr>
                <w:sz w:val="16"/>
                <w:szCs w:val="16"/>
                <w:lang w:eastAsia="zh-CN"/>
              </w:rPr>
              <w:t>F</w:t>
            </w:r>
          </w:p>
        </w:tc>
        <w:tc>
          <w:tcPr>
            <w:tcW w:w="4962" w:type="dxa"/>
            <w:shd w:val="solid" w:color="FFFFFF" w:fill="auto"/>
          </w:tcPr>
          <w:p w14:paraId="7C26AF3F" w14:textId="3E572BF8" w:rsidR="00934185" w:rsidRPr="00267616" w:rsidRDefault="00934185" w:rsidP="00934185">
            <w:pPr>
              <w:pStyle w:val="TAL"/>
              <w:rPr>
                <w:sz w:val="16"/>
                <w:szCs w:val="16"/>
                <w:lang w:eastAsia="zh-CN"/>
              </w:rPr>
            </w:pPr>
            <w:r w:rsidRPr="00195EF0">
              <w:rPr>
                <w:sz w:val="16"/>
                <w:szCs w:val="16"/>
                <w:lang w:eastAsia="zh-CN"/>
              </w:rPr>
              <w:t>corrections to Abbreviations and Introduction</w:t>
            </w:r>
          </w:p>
        </w:tc>
        <w:tc>
          <w:tcPr>
            <w:tcW w:w="708" w:type="dxa"/>
            <w:shd w:val="solid" w:color="FFFFFF" w:fill="auto"/>
          </w:tcPr>
          <w:p w14:paraId="731DFB52" w14:textId="77777777" w:rsidR="00934185" w:rsidRDefault="00934185" w:rsidP="00934185">
            <w:pPr>
              <w:pStyle w:val="TAL"/>
              <w:jc w:val="center"/>
              <w:rPr>
                <w:sz w:val="16"/>
                <w:szCs w:val="16"/>
              </w:rPr>
            </w:pPr>
            <w:r>
              <w:rPr>
                <w:sz w:val="16"/>
                <w:szCs w:val="16"/>
              </w:rPr>
              <w:t>17.1.0</w:t>
            </w:r>
          </w:p>
        </w:tc>
      </w:tr>
      <w:tr w:rsidR="00934185" w14:paraId="6725CADD" w14:textId="77777777" w:rsidTr="00AA1B8A">
        <w:tc>
          <w:tcPr>
            <w:tcW w:w="800" w:type="dxa"/>
            <w:shd w:val="solid" w:color="FFFFFF" w:fill="auto"/>
          </w:tcPr>
          <w:p w14:paraId="166AD09E" w14:textId="1B9FFC54" w:rsidR="00934185" w:rsidRDefault="00934185" w:rsidP="00934185">
            <w:pPr>
              <w:pStyle w:val="TAL"/>
              <w:jc w:val="center"/>
              <w:rPr>
                <w:sz w:val="16"/>
                <w:szCs w:val="16"/>
              </w:rPr>
            </w:pPr>
            <w:r>
              <w:rPr>
                <w:sz w:val="16"/>
                <w:szCs w:val="16"/>
              </w:rPr>
              <w:t>2022-06</w:t>
            </w:r>
          </w:p>
        </w:tc>
        <w:tc>
          <w:tcPr>
            <w:tcW w:w="853" w:type="dxa"/>
            <w:shd w:val="solid" w:color="FFFFFF" w:fill="auto"/>
          </w:tcPr>
          <w:p w14:paraId="1AD20542" w14:textId="09569B1E" w:rsidR="00934185" w:rsidRDefault="00934185" w:rsidP="00934185">
            <w:pPr>
              <w:pStyle w:val="TAL"/>
              <w:jc w:val="center"/>
              <w:rPr>
                <w:sz w:val="16"/>
                <w:szCs w:val="16"/>
              </w:rPr>
            </w:pPr>
            <w:r>
              <w:rPr>
                <w:sz w:val="16"/>
                <w:szCs w:val="16"/>
              </w:rPr>
              <w:t>CT#96e</w:t>
            </w:r>
          </w:p>
        </w:tc>
        <w:tc>
          <w:tcPr>
            <w:tcW w:w="993" w:type="dxa"/>
            <w:shd w:val="solid" w:color="FFFFFF" w:fill="auto"/>
          </w:tcPr>
          <w:p w14:paraId="06206FE0" w14:textId="67A55803" w:rsidR="00934185" w:rsidRDefault="00934185" w:rsidP="00934185">
            <w:pPr>
              <w:pStyle w:val="TAL"/>
              <w:jc w:val="center"/>
              <w:rPr>
                <w:sz w:val="16"/>
                <w:szCs w:val="16"/>
              </w:rPr>
            </w:pPr>
            <w:r w:rsidRPr="009C7DDE">
              <w:rPr>
                <w:sz w:val="16"/>
                <w:szCs w:val="16"/>
              </w:rPr>
              <w:t>CP-221134</w:t>
            </w:r>
          </w:p>
        </w:tc>
        <w:tc>
          <w:tcPr>
            <w:tcW w:w="473" w:type="dxa"/>
            <w:shd w:val="solid" w:color="FFFFFF" w:fill="auto"/>
          </w:tcPr>
          <w:p w14:paraId="25708F03" w14:textId="05281857"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6A2B2720" w14:textId="77777777" w:rsidR="00934185" w:rsidRDefault="00934185" w:rsidP="00934185">
            <w:pPr>
              <w:pStyle w:val="TAL"/>
              <w:jc w:val="right"/>
              <w:rPr>
                <w:sz w:val="16"/>
                <w:szCs w:val="16"/>
                <w:lang w:eastAsia="zh-CN"/>
              </w:rPr>
            </w:pPr>
          </w:p>
        </w:tc>
        <w:tc>
          <w:tcPr>
            <w:tcW w:w="425" w:type="dxa"/>
            <w:shd w:val="solid" w:color="FFFFFF" w:fill="auto"/>
          </w:tcPr>
          <w:p w14:paraId="1488E9F1" w14:textId="77777777" w:rsidR="00934185" w:rsidRDefault="00934185" w:rsidP="00934185">
            <w:pPr>
              <w:pStyle w:val="TAL"/>
              <w:jc w:val="center"/>
              <w:rPr>
                <w:sz w:val="16"/>
                <w:szCs w:val="16"/>
                <w:lang w:eastAsia="zh-CN"/>
              </w:rPr>
            </w:pPr>
            <w:r>
              <w:rPr>
                <w:sz w:val="16"/>
                <w:szCs w:val="16"/>
                <w:lang w:eastAsia="zh-CN"/>
              </w:rPr>
              <w:t>F</w:t>
            </w:r>
          </w:p>
        </w:tc>
        <w:tc>
          <w:tcPr>
            <w:tcW w:w="4962" w:type="dxa"/>
            <w:shd w:val="solid" w:color="FFFFFF" w:fill="auto"/>
          </w:tcPr>
          <w:p w14:paraId="63838AEE" w14:textId="4967789A" w:rsidR="00934185" w:rsidRPr="00267616" w:rsidRDefault="00934185" w:rsidP="00934185">
            <w:pPr>
              <w:pStyle w:val="TAL"/>
              <w:rPr>
                <w:sz w:val="16"/>
                <w:szCs w:val="16"/>
                <w:lang w:eastAsia="zh-CN"/>
              </w:rPr>
            </w:pPr>
            <w:r w:rsidRPr="00422F56">
              <w:rPr>
                <w:sz w:val="16"/>
                <w:szCs w:val="16"/>
                <w:lang w:eastAsia="zh-CN"/>
              </w:rPr>
              <w:t>correction to time period</w:t>
            </w:r>
          </w:p>
        </w:tc>
        <w:tc>
          <w:tcPr>
            <w:tcW w:w="708" w:type="dxa"/>
            <w:shd w:val="solid" w:color="FFFFFF" w:fill="auto"/>
          </w:tcPr>
          <w:p w14:paraId="4875B822" w14:textId="77777777" w:rsidR="00934185" w:rsidRDefault="00934185" w:rsidP="00934185">
            <w:pPr>
              <w:pStyle w:val="TAL"/>
              <w:jc w:val="center"/>
              <w:rPr>
                <w:sz w:val="16"/>
                <w:szCs w:val="16"/>
              </w:rPr>
            </w:pPr>
            <w:r>
              <w:rPr>
                <w:sz w:val="16"/>
                <w:szCs w:val="16"/>
              </w:rPr>
              <w:t>17.1.0</w:t>
            </w:r>
          </w:p>
        </w:tc>
      </w:tr>
      <w:tr w:rsidR="00934185" w14:paraId="00C1F0DE" w14:textId="77777777" w:rsidTr="00AA1B8A">
        <w:tc>
          <w:tcPr>
            <w:tcW w:w="800" w:type="dxa"/>
            <w:shd w:val="solid" w:color="FFFFFF" w:fill="auto"/>
          </w:tcPr>
          <w:p w14:paraId="0A8281FA" w14:textId="54F2298F" w:rsidR="00934185" w:rsidRDefault="00934185" w:rsidP="00934185">
            <w:pPr>
              <w:pStyle w:val="TAL"/>
              <w:jc w:val="center"/>
              <w:rPr>
                <w:sz w:val="16"/>
                <w:szCs w:val="16"/>
              </w:rPr>
            </w:pPr>
            <w:r>
              <w:rPr>
                <w:sz w:val="16"/>
                <w:szCs w:val="16"/>
              </w:rPr>
              <w:t>2022-06</w:t>
            </w:r>
          </w:p>
        </w:tc>
        <w:tc>
          <w:tcPr>
            <w:tcW w:w="853" w:type="dxa"/>
            <w:shd w:val="solid" w:color="FFFFFF" w:fill="auto"/>
          </w:tcPr>
          <w:p w14:paraId="4BC0F982" w14:textId="1D14A421" w:rsidR="00934185" w:rsidRDefault="00934185" w:rsidP="00934185">
            <w:pPr>
              <w:pStyle w:val="TAL"/>
              <w:jc w:val="center"/>
              <w:rPr>
                <w:sz w:val="16"/>
                <w:szCs w:val="16"/>
              </w:rPr>
            </w:pPr>
            <w:r>
              <w:rPr>
                <w:sz w:val="16"/>
                <w:szCs w:val="16"/>
              </w:rPr>
              <w:t>CT#96e</w:t>
            </w:r>
          </w:p>
        </w:tc>
        <w:tc>
          <w:tcPr>
            <w:tcW w:w="993" w:type="dxa"/>
            <w:shd w:val="solid" w:color="FFFFFF" w:fill="auto"/>
          </w:tcPr>
          <w:p w14:paraId="4530D814" w14:textId="7E4590C7" w:rsidR="00934185" w:rsidRDefault="00934185" w:rsidP="00934185">
            <w:pPr>
              <w:pStyle w:val="TAL"/>
              <w:jc w:val="center"/>
              <w:rPr>
                <w:sz w:val="16"/>
                <w:szCs w:val="16"/>
              </w:rPr>
            </w:pPr>
            <w:r w:rsidRPr="009C7DDE">
              <w:rPr>
                <w:sz w:val="16"/>
                <w:szCs w:val="16"/>
              </w:rPr>
              <w:t>CP-221155</w:t>
            </w:r>
          </w:p>
        </w:tc>
        <w:tc>
          <w:tcPr>
            <w:tcW w:w="473" w:type="dxa"/>
            <w:shd w:val="solid" w:color="FFFFFF" w:fill="auto"/>
          </w:tcPr>
          <w:p w14:paraId="7DDE47A9" w14:textId="43584470" w:rsidR="00934185" w:rsidRDefault="00934185" w:rsidP="00934185">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53701AC6" w14:textId="2C465375" w:rsidR="00934185" w:rsidRDefault="00934185" w:rsidP="00934185">
            <w:pPr>
              <w:pStyle w:val="TAL"/>
              <w:jc w:val="right"/>
              <w:rPr>
                <w:sz w:val="16"/>
                <w:szCs w:val="16"/>
                <w:lang w:eastAsia="zh-CN"/>
              </w:rPr>
            </w:pPr>
            <w:r>
              <w:rPr>
                <w:rFonts w:hint="eastAsia"/>
                <w:sz w:val="16"/>
                <w:szCs w:val="16"/>
                <w:lang w:eastAsia="zh-CN"/>
              </w:rPr>
              <w:t>1</w:t>
            </w:r>
          </w:p>
        </w:tc>
        <w:tc>
          <w:tcPr>
            <w:tcW w:w="425" w:type="dxa"/>
            <w:shd w:val="solid" w:color="FFFFFF" w:fill="auto"/>
          </w:tcPr>
          <w:p w14:paraId="0EC00BDA" w14:textId="77777777" w:rsidR="00934185" w:rsidRDefault="00934185" w:rsidP="00934185">
            <w:pPr>
              <w:pStyle w:val="TAL"/>
              <w:jc w:val="center"/>
              <w:rPr>
                <w:sz w:val="16"/>
                <w:szCs w:val="16"/>
                <w:lang w:eastAsia="zh-CN"/>
              </w:rPr>
            </w:pPr>
            <w:r>
              <w:rPr>
                <w:sz w:val="16"/>
                <w:szCs w:val="16"/>
                <w:lang w:eastAsia="zh-CN"/>
              </w:rPr>
              <w:t>F</w:t>
            </w:r>
          </w:p>
        </w:tc>
        <w:tc>
          <w:tcPr>
            <w:tcW w:w="4962" w:type="dxa"/>
            <w:shd w:val="solid" w:color="FFFFFF" w:fill="auto"/>
          </w:tcPr>
          <w:p w14:paraId="78936F93" w14:textId="6C73D7E8" w:rsidR="00934185" w:rsidRPr="00267616" w:rsidRDefault="00934185" w:rsidP="00934185">
            <w:pPr>
              <w:pStyle w:val="TAL"/>
              <w:rPr>
                <w:sz w:val="16"/>
                <w:szCs w:val="16"/>
                <w:lang w:eastAsia="zh-CN"/>
              </w:rPr>
            </w:pPr>
            <w:r w:rsidRPr="00FF2087">
              <w:rPr>
                <w:sz w:val="16"/>
                <w:szCs w:val="16"/>
                <w:lang w:eastAsia="zh-CN"/>
              </w:rPr>
              <w:t>Update the apiVersion placeholder</w:t>
            </w:r>
          </w:p>
        </w:tc>
        <w:tc>
          <w:tcPr>
            <w:tcW w:w="708" w:type="dxa"/>
            <w:shd w:val="solid" w:color="FFFFFF" w:fill="auto"/>
          </w:tcPr>
          <w:p w14:paraId="4B2C623F" w14:textId="77777777" w:rsidR="00934185" w:rsidRDefault="00934185" w:rsidP="00934185">
            <w:pPr>
              <w:pStyle w:val="TAL"/>
              <w:jc w:val="center"/>
              <w:rPr>
                <w:sz w:val="16"/>
                <w:szCs w:val="16"/>
              </w:rPr>
            </w:pPr>
            <w:r>
              <w:rPr>
                <w:sz w:val="16"/>
                <w:szCs w:val="16"/>
              </w:rPr>
              <w:t>17.1.0</w:t>
            </w:r>
          </w:p>
        </w:tc>
      </w:tr>
      <w:tr w:rsidR="00934185" w14:paraId="0D2A061C" w14:textId="77777777" w:rsidTr="00AA1B8A">
        <w:tc>
          <w:tcPr>
            <w:tcW w:w="800" w:type="dxa"/>
            <w:shd w:val="solid" w:color="FFFFFF" w:fill="auto"/>
          </w:tcPr>
          <w:p w14:paraId="70EB731F" w14:textId="0F62325B" w:rsidR="00934185" w:rsidRDefault="00934185" w:rsidP="00934185">
            <w:pPr>
              <w:pStyle w:val="TAL"/>
              <w:jc w:val="center"/>
              <w:rPr>
                <w:sz w:val="16"/>
                <w:szCs w:val="16"/>
              </w:rPr>
            </w:pPr>
            <w:r>
              <w:rPr>
                <w:sz w:val="16"/>
                <w:szCs w:val="16"/>
              </w:rPr>
              <w:t>2022-06</w:t>
            </w:r>
          </w:p>
        </w:tc>
        <w:tc>
          <w:tcPr>
            <w:tcW w:w="853" w:type="dxa"/>
            <w:shd w:val="solid" w:color="FFFFFF" w:fill="auto"/>
          </w:tcPr>
          <w:p w14:paraId="13AC553D" w14:textId="3F2EC5C9" w:rsidR="00934185" w:rsidRDefault="00934185" w:rsidP="00934185">
            <w:pPr>
              <w:pStyle w:val="TAL"/>
              <w:jc w:val="center"/>
              <w:rPr>
                <w:sz w:val="16"/>
                <w:szCs w:val="16"/>
              </w:rPr>
            </w:pPr>
            <w:r>
              <w:rPr>
                <w:sz w:val="16"/>
                <w:szCs w:val="16"/>
              </w:rPr>
              <w:t>CT#96e</w:t>
            </w:r>
          </w:p>
        </w:tc>
        <w:tc>
          <w:tcPr>
            <w:tcW w:w="993" w:type="dxa"/>
            <w:shd w:val="solid" w:color="FFFFFF" w:fill="auto"/>
          </w:tcPr>
          <w:p w14:paraId="554ECB11" w14:textId="76CF6518" w:rsidR="00934185" w:rsidRDefault="00934185" w:rsidP="00934185">
            <w:pPr>
              <w:pStyle w:val="TAL"/>
              <w:jc w:val="center"/>
              <w:rPr>
                <w:sz w:val="16"/>
                <w:szCs w:val="16"/>
              </w:rPr>
            </w:pPr>
            <w:r w:rsidRPr="009C7DDE">
              <w:rPr>
                <w:sz w:val="16"/>
                <w:szCs w:val="16"/>
              </w:rPr>
              <w:t>CP-221152</w:t>
            </w:r>
          </w:p>
        </w:tc>
        <w:tc>
          <w:tcPr>
            <w:tcW w:w="473" w:type="dxa"/>
            <w:shd w:val="solid" w:color="FFFFFF" w:fill="auto"/>
          </w:tcPr>
          <w:p w14:paraId="4AD13712" w14:textId="26575814" w:rsidR="00934185" w:rsidRDefault="00934185" w:rsidP="00934185">
            <w:pPr>
              <w:pStyle w:val="TAL"/>
              <w:rPr>
                <w:sz w:val="16"/>
                <w:szCs w:val="16"/>
                <w:lang w:eastAsia="zh-CN"/>
              </w:rPr>
            </w:pPr>
            <w:r>
              <w:rPr>
                <w:sz w:val="16"/>
                <w:szCs w:val="16"/>
                <w:lang w:eastAsia="zh-CN"/>
              </w:rPr>
              <w:t>0020</w:t>
            </w:r>
          </w:p>
        </w:tc>
        <w:tc>
          <w:tcPr>
            <w:tcW w:w="425" w:type="dxa"/>
            <w:shd w:val="solid" w:color="FFFFFF" w:fill="auto"/>
          </w:tcPr>
          <w:p w14:paraId="573A9CF5" w14:textId="77777777" w:rsidR="00934185" w:rsidRDefault="00934185" w:rsidP="00934185">
            <w:pPr>
              <w:pStyle w:val="TAL"/>
              <w:jc w:val="right"/>
              <w:rPr>
                <w:sz w:val="16"/>
                <w:szCs w:val="16"/>
                <w:lang w:eastAsia="zh-CN"/>
              </w:rPr>
            </w:pPr>
          </w:p>
        </w:tc>
        <w:tc>
          <w:tcPr>
            <w:tcW w:w="425" w:type="dxa"/>
            <w:shd w:val="solid" w:color="FFFFFF" w:fill="auto"/>
          </w:tcPr>
          <w:p w14:paraId="7EA440A9" w14:textId="59DFE802" w:rsidR="00934185" w:rsidRDefault="00934185" w:rsidP="00934185">
            <w:pPr>
              <w:pStyle w:val="TAL"/>
              <w:jc w:val="center"/>
              <w:rPr>
                <w:sz w:val="16"/>
                <w:szCs w:val="16"/>
                <w:lang w:eastAsia="zh-CN"/>
              </w:rPr>
            </w:pPr>
            <w:r>
              <w:rPr>
                <w:sz w:val="16"/>
                <w:szCs w:val="16"/>
                <w:lang w:eastAsia="zh-CN"/>
              </w:rPr>
              <w:t>F</w:t>
            </w:r>
          </w:p>
        </w:tc>
        <w:tc>
          <w:tcPr>
            <w:tcW w:w="4962" w:type="dxa"/>
            <w:shd w:val="solid" w:color="FFFFFF" w:fill="auto"/>
          </w:tcPr>
          <w:p w14:paraId="7E51958B" w14:textId="74CBED50" w:rsidR="00934185" w:rsidRPr="00FF2087" w:rsidRDefault="00934185" w:rsidP="00934185">
            <w:pPr>
              <w:pStyle w:val="TAL"/>
              <w:rPr>
                <w:sz w:val="16"/>
                <w:szCs w:val="16"/>
                <w:lang w:eastAsia="zh-CN"/>
              </w:rPr>
            </w:pPr>
            <w:r w:rsidRPr="00DC0C9E">
              <w:rPr>
                <w:sz w:val="16"/>
                <w:szCs w:val="16"/>
                <w:lang w:eastAsia="zh-CN"/>
              </w:rPr>
              <w:t>Update of info and externalDocs fields</w:t>
            </w:r>
          </w:p>
        </w:tc>
        <w:tc>
          <w:tcPr>
            <w:tcW w:w="708" w:type="dxa"/>
            <w:shd w:val="solid" w:color="FFFFFF" w:fill="auto"/>
          </w:tcPr>
          <w:p w14:paraId="1AE2E2F8" w14:textId="5918888E" w:rsidR="00934185" w:rsidRDefault="00934185" w:rsidP="00934185">
            <w:pPr>
              <w:pStyle w:val="TAL"/>
              <w:jc w:val="center"/>
              <w:rPr>
                <w:sz w:val="16"/>
                <w:szCs w:val="16"/>
              </w:rPr>
            </w:pPr>
            <w:r>
              <w:rPr>
                <w:sz w:val="16"/>
                <w:szCs w:val="16"/>
              </w:rPr>
              <w:t>17.1.0</w:t>
            </w:r>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731E" w16cex:dateUtc="2022-05-26T13:43:00Z"/>
  <w16cex:commentExtensible w16cex:durableId="263A6CDC" w16cex:dateUtc="2022-05-26T13:17:00Z"/>
  <w16cex:commentExtensible w16cex:durableId="263A6CED" w16cex:dateUtc="2022-05-26T13:17:00Z"/>
  <w16cex:commentExtensible w16cex:durableId="263A6F01" w16cex:dateUtc="2022-05-26T13: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58233F" w14:textId="77777777" w:rsidR="00AB7B37" w:rsidRDefault="00AB7B37">
      <w:r>
        <w:separator/>
      </w:r>
    </w:p>
  </w:endnote>
  <w:endnote w:type="continuationSeparator" w:id="0">
    <w:p w14:paraId="6622DB6E" w14:textId="77777777" w:rsidR="00AB7B37" w:rsidRDefault="00AB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CB50E9" w:rsidRDefault="00CB50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A0475" w14:textId="77777777" w:rsidR="00AB7B37" w:rsidRDefault="00AB7B37">
      <w:r>
        <w:separator/>
      </w:r>
    </w:p>
  </w:footnote>
  <w:footnote w:type="continuationSeparator" w:id="0">
    <w:p w14:paraId="2413F062" w14:textId="77777777" w:rsidR="00AB7B37" w:rsidRDefault="00AB7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46E55F88" w:rsidR="00CB50E9" w:rsidRDefault="00CB50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4185">
      <w:rPr>
        <w:rFonts w:ascii="Arial" w:hAnsi="Arial" w:cs="Arial"/>
        <w:b/>
        <w:noProof/>
        <w:sz w:val="18"/>
        <w:szCs w:val="18"/>
      </w:rPr>
      <w:t>3GPP TS 29.575 V17.1.0 (2022-06)</w:t>
    </w:r>
    <w:r>
      <w:rPr>
        <w:rFonts w:ascii="Arial" w:hAnsi="Arial" w:cs="Arial"/>
        <w:b/>
        <w:sz w:val="18"/>
        <w:szCs w:val="18"/>
      </w:rPr>
      <w:fldChar w:fldCharType="end"/>
    </w:r>
  </w:p>
  <w:p w14:paraId="5AAEBC98" w14:textId="77777777" w:rsidR="00CB50E9" w:rsidRDefault="00CB50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45032121" w:rsidR="00CB50E9" w:rsidRDefault="00CB50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4185">
      <w:rPr>
        <w:rFonts w:ascii="Arial" w:hAnsi="Arial" w:cs="Arial"/>
        <w:b/>
        <w:noProof/>
        <w:sz w:val="18"/>
        <w:szCs w:val="18"/>
      </w:rPr>
      <w:t>Release 17</w:t>
    </w:r>
    <w:r>
      <w:rPr>
        <w:rFonts w:ascii="Arial" w:hAnsi="Arial" w:cs="Arial"/>
        <w:b/>
        <w:sz w:val="18"/>
        <w:szCs w:val="18"/>
      </w:rPr>
      <w:fldChar w:fldCharType="end"/>
    </w:r>
  </w:p>
  <w:p w14:paraId="3BEC4734" w14:textId="77777777" w:rsidR="00CB50E9" w:rsidRDefault="00CB50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CB3AF0"/>
    <w:multiLevelType w:val="multilevel"/>
    <w:tmpl w:val="B538AF42"/>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831A1"/>
    <w:rsid w:val="002978A1"/>
    <w:rsid w:val="002A2047"/>
    <w:rsid w:val="002B0B05"/>
    <w:rsid w:val="002B24CB"/>
    <w:rsid w:val="00302DA6"/>
    <w:rsid w:val="00310D45"/>
    <w:rsid w:val="00315576"/>
    <w:rsid w:val="0031736A"/>
    <w:rsid w:val="0033295C"/>
    <w:rsid w:val="003504CB"/>
    <w:rsid w:val="00356755"/>
    <w:rsid w:val="003601E3"/>
    <w:rsid w:val="00370804"/>
    <w:rsid w:val="003771F2"/>
    <w:rsid w:val="00392923"/>
    <w:rsid w:val="003B73F7"/>
    <w:rsid w:val="003D595B"/>
    <w:rsid w:val="003F7661"/>
    <w:rsid w:val="00406BC2"/>
    <w:rsid w:val="00422F56"/>
    <w:rsid w:val="00435A2A"/>
    <w:rsid w:val="004412BB"/>
    <w:rsid w:val="00450FA8"/>
    <w:rsid w:val="00467621"/>
    <w:rsid w:val="00497F89"/>
    <w:rsid w:val="0050268D"/>
    <w:rsid w:val="00521098"/>
    <w:rsid w:val="005447B1"/>
    <w:rsid w:val="00554002"/>
    <w:rsid w:val="005640A4"/>
    <w:rsid w:val="0057256B"/>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708F"/>
    <w:rsid w:val="007E79B2"/>
    <w:rsid w:val="007F6E5B"/>
    <w:rsid w:val="00804DF8"/>
    <w:rsid w:val="00810BB6"/>
    <w:rsid w:val="0081243D"/>
    <w:rsid w:val="008125C6"/>
    <w:rsid w:val="008555A6"/>
    <w:rsid w:val="008733D0"/>
    <w:rsid w:val="00874745"/>
    <w:rsid w:val="00876C3C"/>
    <w:rsid w:val="00882227"/>
    <w:rsid w:val="008A1201"/>
    <w:rsid w:val="008A1972"/>
    <w:rsid w:val="008B75CD"/>
    <w:rsid w:val="008D1FF7"/>
    <w:rsid w:val="008F5ADE"/>
    <w:rsid w:val="009178E6"/>
    <w:rsid w:val="009238C8"/>
    <w:rsid w:val="00934185"/>
    <w:rsid w:val="009451CF"/>
    <w:rsid w:val="00963DA5"/>
    <w:rsid w:val="00975578"/>
    <w:rsid w:val="0097630B"/>
    <w:rsid w:val="009A7BAE"/>
    <w:rsid w:val="009B0842"/>
    <w:rsid w:val="009B230E"/>
    <w:rsid w:val="009B418F"/>
    <w:rsid w:val="009E097D"/>
    <w:rsid w:val="00A10542"/>
    <w:rsid w:val="00A251CC"/>
    <w:rsid w:val="00A30FFE"/>
    <w:rsid w:val="00A53AAC"/>
    <w:rsid w:val="00A736E7"/>
    <w:rsid w:val="00A90E45"/>
    <w:rsid w:val="00A97844"/>
    <w:rsid w:val="00AA1B8A"/>
    <w:rsid w:val="00AB7B37"/>
    <w:rsid w:val="00AC7A33"/>
    <w:rsid w:val="00AE50BC"/>
    <w:rsid w:val="00B04DF7"/>
    <w:rsid w:val="00B17ACF"/>
    <w:rsid w:val="00B31582"/>
    <w:rsid w:val="00B346FF"/>
    <w:rsid w:val="00B402BC"/>
    <w:rsid w:val="00B4072B"/>
    <w:rsid w:val="00B52F4A"/>
    <w:rsid w:val="00B742CE"/>
    <w:rsid w:val="00B80321"/>
    <w:rsid w:val="00B83328"/>
    <w:rsid w:val="00B8758B"/>
    <w:rsid w:val="00B961CE"/>
    <w:rsid w:val="00BB1335"/>
    <w:rsid w:val="00BB1F24"/>
    <w:rsid w:val="00BB37C6"/>
    <w:rsid w:val="00BD127F"/>
    <w:rsid w:val="00BD4B03"/>
    <w:rsid w:val="00BE3A8C"/>
    <w:rsid w:val="00BF0C78"/>
    <w:rsid w:val="00C313E0"/>
    <w:rsid w:val="00C74645"/>
    <w:rsid w:val="00C87E99"/>
    <w:rsid w:val="00C91C31"/>
    <w:rsid w:val="00CA5F5C"/>
    <w:rsid w:val="00CB50E9"/>
    <w:rsid w:val="00CC338A"/>
    <w:rsid w:val="00CC7693"/>
    <w:rsid w:val="00CD5B88"/>
    <w:rsid w:val="00CE2746"/>
    <w:rsid w:val="00D11FCD"/>
    <w:rsid w:val="00D45296"/>
    <w:rsid w:val="00D472A5"/>
    <w:rsid w:val="00D64EDE"/>
    <w:rsid w:val="00D75F5E"/>
    <w:rsid w:val="00DA2CB4"/>
    <w:rsid w:val="00DA2DC4"/>
    <w:rsid w:val="00DB3143"/>
    <w:rsid w:val="00DC0C9E"/>
    <w:rsid w:val="00DC389A"/>
    <w:rsid w:val="00DD3210"/>
    <w:rsid w:val="00DE199C"/>
    <w:rsid w:val="00DE3615"/>
    <w:rsid w:val="00DE39B4"/>
    <w:rsid w:val="00DE3B74"/>
    <w:rsid w:val="00DF54A3"/>
    <w:rsid w:val="00E0799B"/>
    <w:rsid w:val="00E24E14"/>
    <w:rsid w:val="00E471A6"/>
    <w:rsid w:val="00E57C21"/>
    <w:rsid w:val="00E95463"/>
    <w:rsid w:val="00EB6275"/>
    <w:rsid w:val="00EC1019"/>
    <w:rsid w:val="00ED6BC6"/>
    <w:rsid w:val="00F26905"/>
    <w:rsid w:val="00F40CA7"/>
    <w:rsid w:val="00F71BB1"/>
    <w:rsid w:val="00F97644"/>
    <w:rsid w:val="00FC1204"/>
    <w:rsid w:val="00FD50D8"/>
    <w:rsid w:val="00FF0074"/>
    <w:rsid w:val="00FF2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 w:type="paragraph" w:styleId="51">
    <w:name w:val="List Bullet 5"/>
    <w:basedOn w:val="4"/>
    <w:rsid w:val="00D64EDE"/>
    <w:pPr>
      <w:numPr>
        <w:numId w:val="0"/>
      </w:numPr>
      <w:ind w:left="1702" w:hanging="284"/>
      <w:contextualSpacing w:val="0"/>
    </w:pPr>
    <w:rPr>
      <w:rFonts w:eastAsiaTheme="minorEastAsia"/>
    </w:rPr>
  </w:style>
  <w:style w:type="paragraph" w:styleId="4">
    <w:name w:val="List Bullet 4"/>
    <w:basedOn w:val="a"/>
    <w:semiHidden/>
    <w:unhideWhenUsed/>
    <w:rsid w:val="00D64EDE"/>
    <w:pPr>
      <w:numPr>
        <w:numId w:val="1"/>
      </w:numPr>
      <w:tabs>
        <w:tab w:val="num" w:pos="1620"/>
      </w:tabs>
      <w:ind w:leftChars="600" w:left="1620" w:hangingChars="200" w:hanging="360"/>
      <w:contextualSpacing/>
    </w:pPr>
  </w:style>
  <w:style w:type="character" w:styleId="af4">
    <w:name w:val="annotation reference"/>
    <w:basedOn w:val="a0"/>
    <w:semiHidden/>
    <w:unhideWhenUsed/>
    <w:rsid w:val="005A0BA0"/>
    <w:rPr>
      <w:sz w:val="21"/>
      <w:szCs w:val="21"/>
    </w:rPr>
  </w:style>
  <w:style w:type="character" w:customStyle="1" w:styleId="EWChar">
    <w:name w:val="EW Char"/>
    <w:link w:val="EW"/>
    <w:locked/>
    <w:rsid w:val="009B23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oleObject" Target="embeddings/oleObject1.bin"/><Relationship Id="rId48"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D711A-E2A6-4EE3-AD09-0AF6F2F9C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15698</Words>
  <Characters>89483</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2022-05-27T04:29:00Z</dcterms:created>
  <dcterms:modified xsi:type="dcterms:W3CDTF">2022-06-07T14:56:00Z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