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D29D265" w:rsidR="004F0988" w:rsidRPr="0016361A" w:rsidRDefault="008A6D4A" w:rsidP="00F54C52">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8B71D2">
              <w:rPr>
                <w:rFonts w:hint="eastAsia"/>
                <w:lang w:eastAsia="zh-CN"/>
              </w:rPr>
              <w:t>1</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8B71D2">
              <w:rPr>
                <w:rFonts w:hint="eastAsia"/>
                <w:sz w:val="32"/>
                <w:lang w:eastAsia="zh-CN"/>
              </w:rPr>
              <w:t>0</w:t>
            </w:r>
            <w:r w:rsidR="00F54C52">
              <w:rPr>
                <w:rFonts w:hint="eastAsia"/>
                <w:sz w:val="32"/>
                <w:lang w:eastAsia="zh-CN"/>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93014">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2"/>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2"/>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2"/>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2"/>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2"/>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2"/>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2"/>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2"/>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2"/>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2"/>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2"/>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2"/>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2"/>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2"/>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2"/>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2"/>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2"/>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2"/>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2"/>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2"/>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2"/>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2"/>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2"/>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2"/>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2"/>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2"/>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2"/>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2"/>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2"/>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w:t>
      </w:r>
      <w:r>
        <w:t>8</w:t>
      </w:r>
      <w:r>
        <w:fldChar w:fldCharType="end"/>
      </w:r>
    </w:p>
    <w:p w14:paraId="15374B71" w14:textId="7A666871" w:rsidR="00956ADC" w:rsidRPr="00956ADC" w:rsidRDefault="00956ADC">
      <w:pPr>
        <w:pStyle w:val="2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w:t>
      </w:r>
      <w:r>
        <w:t>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1"/>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50B66733"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96"/>
    <w:bookmarkStart w:id="60" w:name="_MON_1684249266"/>
    <w:bookmarkStart w:id="61" w:name="_MON_1684249511"/>
    <w:bookmarkStart w:id="62" w:name="_MON_1684249550"/>
    <w:bookmarkStart w:id="63" w:name="_MON_1684249553"/>
    <w:bookmarkStart w:id="64" w:name="_MON_1684249561"/>
    <w:bookmarkStart w:id="65" w:name="_MON_1684249579"/>
    <w:bookmarkEnd w:id="59"/>
    <w:bookmarkEnd w:id="60"/>
    <w:bookmarkEnd w:id="61"/>
    <w:bookmarkEnd w:id="62"/>
    <w:bookmarkEnd w:id="63"/>
    <w:bookmarkEnd w:id="64"/>
    <w:bookmarkEnd w:id="65"/>
    <w:bookmarkStart w:id="66" w:name="_MON_1684249593"/>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16187791"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1"/>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793014"/>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7" w:name="_Toc510696587"/>
      <w:bookmarkStart w:id="78" w:name="_Toc35971379"/>
      <w:bookmarkStart w:id="79" w:name="_Toc67903503"/>
      <w:bookmarkStart w:id="80" w:name="_Toc90664016"/>
      <w:bookmarkStart w:id="81" w:name="_Toc94197726"/>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1"/>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41"/>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1"/>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pt;height:108pt" o:ole="">
            <v:imagedata r:id="rId15" o:title=""/>
          </v:shape>
          <o:OLEObject Type="Embed" ProgID="Visio.Drawing.11" ShapeID="_x0000_i1026" DrawAspect="Content" ObjectID="_1716187792"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51"/>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2" w:name="_Toc90664028"/>
      <w:bookmarkStart w:id="123" w:name="_Toc94197738"/>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1"/>
      </w:pPr>
      <w:bookmarkStart w:id="124" w:name="_Toc90664029"/>
      <w:bookmarkStart w:id="125" w:name="_Toc94197739"/>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pt;height:108pt" o:ole="">
            <v:imagedata r:id="rId17" o:title=""/>
          </v:shape>
          <o:OLEObject Type="Embed" ProgID="Visio.Drawing.11" ShapeID="_x0000_i1027" DrawAspect="Content" ObjectID="_1716187793"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26" w:name="_Toc90664030"/>
      <w:bookmarkStart w:id="12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1"/>
      </w:pPr>
      <w:bookmarkStart w:id="128" w:name="_Toc90664031"/>
      <w:bookmarkStart w:id="129" w:name="_Toc94197741"/>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16187794"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21"/>
      </w:pPr>
      <w:bookmarkStart w:id="135" w:name="_Toc510696598"/>
      <w:bookmarkStart w:id="136" w:name="_Toc35971390"/>
      <w:bookmarkStart w:id="137" w:name="_Toc67903514"/>
      <w:bookmarkStart w:id="138" w:name="_Toc90664033"/>
      <w:bookmarkStart w:id="139" w:name="_Toc94197743"/>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1"/>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5B6F44DB"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41"/>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FFEAB2F"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51"/>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0DE885C"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24222244"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4B4DD7EA"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1"/>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1"/>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793014">
      <w:pPr>
        <w:pStyle w:val="TH"/>
        <w:rPr>
          <w:lang w:val="en-US" w:eastAsia="zh-CN"/>
        </w:rPr>
      </w:pPr>
      <w:r w:rsidRPr="006B3BA0">
        <w:object w:dxaOrig="8470" w:dyaOrig="3310" w14:anchorId="6678F2DE">
          <v:shape id="_x0000_i1029" type="#_x0000_t75" style="width:426pt;height:163.8pt" o:ole="">
            <v:imagedata r:id="rId21" o:title=""/>
          </v:shape>
          <o:OLEObject Type="Embed" ProgID="Visio.Drawing.11" ShapeID="_x0000_i1029" DrawAspect="Content" ObjectID="_1716187795" r:id="rId22"/>
        </w:object>
      </w:r>
    </w:p>
    <w:p w14:paraId="2EB735C9" w14:textId="77777777" w:rsidR="004D50F4" w:rsidRPr="006B3BA0" w:rsidRDefault="004D50F4" w:rsidP="00793014">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p>
    <w:p w14:paraId="6B2F9925" w14:textId="77777777" w:rsidR="004D50F4" w:rsidRPr="006B3BA0" w:rsidRDefault="004D50F4" w:rsidP="00084A4F">
      <w:pPr>
        <w:pStyle w:val="51"/>
      </w:pPr>
      <w:bookmarkStart w:id="19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51"/>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1769BBAE"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793014"/>
    <w:p w14:paraId="600F44E1" w14:textId="77777777" w:rsidR="008A6D4A" w:rsidRDefault="008A6D4A" w:rsidP="00662390">
      <w:pPr>
        <w:pStyle w:val="31"/>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41"/>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51"/>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41"/>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793014">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793014">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793014">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793014">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793014">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793014">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793014">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793014">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793014">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793014">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793014">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793014">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793014">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793014">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793014">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793014">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793014">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793014">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793014">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793014">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793014">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793014">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793014">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793014">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793014">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793014">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793014">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793014">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793014">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793014">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793014">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793014">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793014">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793014">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793014">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793014">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793014">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793014">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793014">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793014">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793014">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793014">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6B17679" w:rsidR="00A76317" w:rsidRPr="00F2763A" w:rsidRDefault="00A76317" w:rsidP="00793014">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793014">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793014">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793014">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793014">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793014">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51"/>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r w:rsidRPr="008044A6">
        <w:t>6.1.6.2.</w:t>
      </w:r>
      <w:r w:rsidRPr="008044A6">
        <w:rPr>
          <w:rFonts w:hint="eastAsia"/>
          <w:lang w:eastAsia="zh-CN"/>
        </w:rPr>
        <w:t>2</w:t>
      </w:r>
      <w:r w:rsidRPr="008044A6">
        <w:tab/>
        <w:t>Type: AuthDisReqData</w:t>
      </w:r>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32582849"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B0E471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DCB387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28431783"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51"/>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78" w:name="_Toc70925884"/>
      <w:bookmarkStart w:id="279" w:name="_Toc73369174"/>
      <w:r w:rsidRPr="008044A6">
        <w:t>6.1.6.3.3</w:t>
      </w:r>
      <w:r w:rsidRPr="008044A6">
        <w:tab/>
        <w:t xml:space="preserve">Enumeration: </w:t>
      </w:r>
      <w:bookmarkEnd w:id="278"/>
      <w:bookmarkEnd w:id="279"/>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793014">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793014">
            <w:pPr>
              <w:pStyle w:val="TAH"/>
            </w:pPr>
            <w:r w:rsidRPr="00FB2E35">
              <w:t>Description</w:t>
            </w:r>
          </w:p>
        </w:tc>
        <w:tc>
          <w:tcPr>
            <w:tcW w:w="707" w:type="pct"/>
            <w:shd w:val="clear" w:color="auto" w:fill="C0C0C0"/>
          </w:tcPr>
          <w:p w14:paraId="57124524" w14:textId="77777777" w:rsidR="004D50F4" w:rsidRPr="00FB2E35" w:rsidRDefault="004D50F4" w:rsidP="00793014">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116D3E55" w:rsidR="004D50F4" w:rsidRPr="00FB2E35" w:rsidRDefault="004D50F4" w:rsidP="00793014">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52138C43" w:rsidR="004D50F4" w:rsidRPr="00FB2E35" w:rsidRDefault="00FB2E35" w:rsidP="00793014">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793014">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2F7DCD84" w:rsidR="004D50F4" w:rsidRPr="00FB2E35" w:rsidRDefault="004D50F4" w:rsidP="00793014">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0E058EDC" w:rsidR="004D50F4" w:rsidRPr="00FB2E35" w:rsidRDefault="00FB2E35" w:rsidP="00793014">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793014">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4FC93D6B" w:rsidR="004D50F4" w:rsidRPr="00FB2E35" w:rsidRDefault="004D50F4" w:rsidP="00793014">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501AB8BC" w:rsidR="004D50F4" w:rsidRPr="00FB2E35" w:rsidRDefault="00FB2E35" w:rsidP="00793014">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793014">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78422447" w:rsidR="004D50F4" w:rsidRPr="00FB2E35" w:rsidRDefault="004D50F4" w:rsidP="00793014">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1132C6C0" w:rsidR="004D50F4" w:rsidRPr="00FB2E35" w:rsidRDefault="00FB2E35" w:rsidP="00793014">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793014">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57F15033" w:rsidR="004D50F4" w:rsidRPr="00FB2E35" w:rsidRDefault="004D50F4" w:rsidP="00793014">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0472267B" w:rsidR="004D50F4" w:rsidRPr="00FB2E35" w:rsidRDefault="00FB2E35" w:rsidP="00793014">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793014">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3397957F" w:rsidR="004D50F4" w:rsidRPr="00FB2E35" w:rsidRDefault="004D50F4" w:rsidP="00793014">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DA1EBE1" w:rsidR="004D50F4" w:rsidRPr="00FB2E35" w:rsidRDefault="00FB2E35" w:rsidP="00793014">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793014">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16B5E0A4" w:rsidR="004D50F4" w:rsidRPr="00FB2E35" w:rsidRDefault="004D50F4" w:rsidP="00793014">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5A565F73" w:rsidR="004D50F4" w:rsidRPr="00FB2E35" w:rsidRDefault="00FB2E35" w:rsidP="00793014">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793014">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7F90F227" w:rsidR="004D50F4" w:rsidRPr="00FB2E35" w:rsidRDefault="004D50F4" w:rsidP="00793014">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67907F8F" w:rsidR="004D50F4" w:rsidRPr="00FB2E35" w:rsidRDefault="00FB2E35" w:rsidP="00793014">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793014">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D14B0E8"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5211C3DC" w:rsidR="004D50F4" w:rsidRPr="00FB2E35" w:rsidRDefault="00FB2E35" w:rsidP="00793014">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793014">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5098DFB4" w:rsidR="004D50F4" w:rsidRPr="00FB2E35" w:rsidRDefault="004D50F4" w:rsidP="00793014">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0D91BB43" w:rsidR="004D50F4" w:rsidRPr="00FB2E35" w:rsidRDefault="00FB2E35" w:rsidP="00793014">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793014">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793014">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793014">
            <w:pPr>
              <w:pStyle w:val="TAH"/>
            </w:pPr>
            <w:r w:rsidRPr="000A2E0A">
              <w:t>Description</w:t>
            </w:r>
          </w:p>
        </w:tc>
        <w:tc>
          <w:tcPr>
            <w:tcW w:w="588" w:type="pct"/>
            <w:shd w:val="clear" w:color="auto" w:fill="C0C0C0"/>
          </w:tcPr>
          <w:p w14:paraId="52B3F662" w14:textId="77777777" w:rsidR="004D50F4" w:rsidRPr="000A2E0A" w:rsidRDefault="004D50F4" w:rsidP="00793014">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8676389" w:rsidR="004D50F4" w:rsidRPr="00010F6A" w:rsidRDefault="004D50F4" w:rsidP="00793014">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313DFAF" w:rsidR="004D50F4" w:rsidRPr="00010F6A" w:rsidRDefault="00FB2E35" w:rsidP="00793014">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793014">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7AB72530" w:rsidR="004D50F4" w:rsidRPr="00010F6A" w:rsidRDefault="004D50F4" w:rsidP="00793014">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7961DFC1" w:rsidR="004D50F4" w:rsidRPr="00010F6A" w:rsidRDefault="00FB2E35" w:rsidP="00793014">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793014">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1FF1298A" w:rsidR="004D50F4" w:rsidRPr="00010F6A" w:rsidRDefault="004D50F4" w:rsidP="00793014">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1CD589D5" w:rsidR="004D50F4" w:rsidRPr="00010F6A" w:rsidRDefault="00FB2E35" w:rsidP="00793014">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793014">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1EC94A83" w:rsidR="004D50F4" w:rsidRPr="00010F6A" w:rsidRDefault="004D50F4" w:rsidP="00793014">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36BEAB3A" w:rsidR="004D50F4" w:rsidRPr="00010F6A" w:rsidRDefault="00FB2E35" w:rsidP="00793014">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793014">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7A9A33FE" w:rsidR="004D50F4" w:rsidRPr="00010F6A" w:rsidRDefault="004D50F4" w:rsidP="00793014">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2A3D6BEE" w:rsidR="004D50F4" w:rsidRPr="00010F6A" w:rsidRDefault="00FB2E35" w:rsidP="00793014">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793014">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029A3FEA" w:rsidR="004D50F4" w:rsidRPr="00010F6A" w:rsidRDefault="004D50F4" w:rsidP="00793014">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1FD4FF58" w:rsidR="004D50F4" w:rsidRPr="00010F6A" w:rsidRDefault="00FB2E35" w:rsidP="00793014">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793014">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4BED071E" w:rsidR="004D50F4" w:rsidRPr="00010F6A" w:rsidRDefault="004D50F4" w:rsidP="00793014">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0388CBA0" w:rsidR="004D50F4" w:rsidRPr="00010F6A" w:rsidRDefault="00FB2E35" w:rsidP="00793014">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793014">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204BDA10" w:rsidR="004D50F4" w:rsidRPr="00010F6A" w:rsidRDefault="004D50F4" w:rsidP="00793014">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4B57EDAF" w:rsidR="004D50F4" w:rsidRPr="00010F6A" w:rsidRDefault="00FB2E35" w:rsidP="00793014">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793014">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2B02E618" w:rsidR="004D50F4" w:rsidRPr="00010F6A" w:rsidRDefault="004D50F4" w:rsidP="00793014">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03BED606" w:rsidR="004D50F4" w:rsidRPr="00010F6A" w:rsidRDefault="00FB2E35" w:rsidP="00793014">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793014">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71280AA4" w:rsidR="004D50F4" w:rsidRPr="00010F6A" w:rsidRDefault="004D50F4" w:rsidP="00793014">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24C74185" w:rsidR="004D50F4" w:rsidRPr="00010F6A" w:rsidRDefault="00FB2E35" w:rsidP="00793014">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793014">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793014">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793014">
            <w:pPr>
              <w:pStyle w:val="TAH"/>
            </w:pPr>
            <w:r w:rsidRPr="00B946D2">
              <w:t>Description</w:t>
            </w:r>
          </w:p>
        </w:tc>
        <w:tc>
          <w:tcPr>
            <w:tcW w:w="1278" w:type="pct"/>
            <w:shd w:val="clear" w:color="auto" w:fill="C0C0C0"/>
          </w:tcPr>
          <w:p w14:paraId="1E6AFD3B" w14:textId="77777777" w:rsidR="004D50F4" w:rsidRPr="00B946D2" w:rsidRDefault="004D50F4" w:rsidP="00793014">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485AC36B" w:rsidR="004D50F4" w:rsidRPr="00367CD6" w:rsidRDefault="004D50F4" w:rsidP="00793014">
            <w:pPr>
              <w:pStyle w:val="TAL"/>
            </w:pPr>
            <w:r w:rsidRPr="00367CD6">
              <w:rPr>
                <w:noProof/>
              </w:rPr>
              <w:t>NO_METADATA</w:t>
            </w:r>
          </w:p>
        </w:tc>
        <w:tc>
          <w:tcPr>
            <w:tcW w:w="2330" w:type="pct"/>
            <w:tcMar>
              <w:top w:w="0" w:type="dxa"/>
              <w:left w:w="108" w:type="dxa"/>
              <w:bottom w:w="0" w:type="dxa"/>
              <w:right w:w="108" w:type="dxa"/>
            </w:tcMar>
          </w:tcPr>
          <w:p w14:paraId="5E2EFD99" w14:textId="5D07B942" w:rsidR="004D50F4" w:rsidRPr="00367CD6" w:rsidRDefault="00E9072A" w:rsidP="00793014">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793014">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1C243F6E" w:rsidR="004D50F4" w:rsidRPr="00367CD6" w:rsidRDefault="004D50F4" w:rsidP="00793014">
            <w:pPr>
              <w:pStyle w:val="TAL"/>
            </w:pPr>
            <w:r w:rsidRPr="00367CD6">
              <w:t>METADATA_UPDATE_DISALLOWED</w:t>
            </w:r>
          </w:p>
        </w:tc>
        <w:tc>
          <w:tcPr>
            <w:tcW w:w="2330" w:type="pct"/>
            <w:tcMar>
              <w:top w:w="0" w:type="dxa"/>
              <w:left w:w="108" w:type="dxa"/>
              <w:bottom w:w="0" w:type="dxa"/>
              <w:right w:w="108" w:type="dxa"/>
            </w:tcMar>
          </w:tcPr>
          <w:p w14:paraId="3270AE1E" w14:textId="35A22AF0" w:rsidR="004D50F4" w:rsidRPr="00367CD6" w:rsidRDefault="00E9072A" w:rsidP="00793014">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793014">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6732F90E" w:rsidR="004D50F4" w:rsidRPr="00367CD6" w:rsidRDefault="004D50F4" w:rsidP="00793014">
            <w:pPr>
              <w:pStyle w:val="TAL"/>
              <w:rPr>
                <w:lang w:eastAsia="zh-CN"/>
              </w:rPr>
            </w:pPr>
            <w:r w:rsidRPr="00367CD6">
              <w:t>METADATA_UPDATE_ALLOWED</w:t>
            </w:r>
          </w:p>
        </w:tc>
        <w:tc>
          <w:tcPr>
            <w:tcW w:w="2330" w:type="pct"/>
            <w:tcMar>
              <w:top w:w="0" w:type="dxa"/>
              <w:left w:w="108" w:type="dxa"/>
              <w:bottom w:w="0" w:type="dxa"/>
              <w:right w:w="108" w:type="dxa"/>
            </w:tcMar>
          </w:tcPr>
          <w:p w14:paraId="0C8E541D" w14:textId="29898A18" w:rsidR="004D50F4" w:rsidRPr="00367CD6" w:rsidRDefault="00E9072A" w:rsidP="00793014">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793014">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793014">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793014">
            <w:pPr>
              <w:pStyle w:val="TAH"/>
            </w:pPr>
            <w:r w:rsidRPr="00B946D2">
              <w:t>Description</w:t>
            </w:r>
          </w:p>
        </w:tc>
        <w:tc>
          <w:tcPr>
            <w:tcW w:w="1278" w:type="pct"/>
            <w:shd w:val="clear" w:color="auto" w:fill="C0C0C0"/>
          </w:tcPr>
          <w:p w14:paraId="17A54A30" w14:textId="77777777" w:rsidR="00A76317" w:rsidRPr="00B946D2" w:rsidRDefault="00A76317" w:rsidP="00793014">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CB0BD18" w:rsidR="00A76317" w:rsidRPr="00B946D2" w:rsidRDefault="00A76317" w:rsidP="00793014">
            <w:pPr>
              <w:pStyle w:val="TAL"/>
            </w:pPr>
            <w:r w:rsidRPr="00B946D2">
              <w:t>REVOCATION_SUCCESSFUL</w:t>
            </w:r>
          </w:p>
        </w:tc>
        <w:tc>
          <w:tcPr>
            <w:tcW w:w="2330" w:type="pct"/>
            <w:tcMar>
              <w:top w:w="0" w:type="dxa"/>
              <w:left w:w="108" w:type="dxa"/>
              <w:bottom w:w="0" w:type="dxa"/>
              <w:right w:w="108" w:type="dxa"/>
            </w:tcMar>
          </w:tcPr>
          <w:p w14:paraId="7B6C5D18" w14:textId="235347B1" w:rsidR="00A76317" w:rsidRPr="00B946D2" w:rsidRDefault="00E9072A" w:rsidP="00793014">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793014">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002064C2" w:rsidR="00A76317" w:rsidRPr="00B946D2" w:rsidRDefault="00A76317" w:rsidP="00793014">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48B3DBC9" w:rsidR="00A76317" w:rsidRPr="00B946D2" w:rsidRDefault="00E9072A" w:rsidP="00793014">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793014">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084A4F">
      <w:pPr>
        <w:pStyle w:val="41"/>
      </w:pPr>
      <w:bookmarkStart w:id="295" w:name="_Toc70925892"/>
      <w:bookmarkStart w:id="296" w:name="_Toc73369180"/>
      <w:bookmarkStart w:id="297" w:name="_Toc35971444"/>
      <w:bookmarkStart w:id="298" w:name="_Toc67903561"/>
      <w:r w:rsidRPr="008044A6">
        <w:t>6.1.7.1</w:t>
      </w:r>
      <w:r w:rsidRPr="008044A6">
        <w:tab/>
        <w:t>General</w:t>
      </w:r>
      <w:bookmarkEnd w:id="295"/>
      <w:bookmarkEnd w:id="296"/>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299" w:name="_Toc70925893"/>
      <w:bookmarkStart w:id="300" w:name="_Toc73369181"/>
      <w:r w:rsidRPr="008044A6">
        <w:t>6.1.7.2</w:t>
      </w:r>
      <w:r w:rsidRPr="008044A6">
        <w:tab/>
        <w:t>Protocol Errors</w:t>
      </w:r>
      <w:bookmarkEnd w:id="299"/>
      <w:bookmarkEnd w:id="300"/>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01" w:name="_Toc70925894"/>
      <w:bookmarkStart w:id="302" w:name="_Toc73369182"/>
      <w:r w:rsidRPr="008044A6">
        <w:t>6.1.7.3</w:t>
      </w:r>
      <w:r w:rsidRPr="008044A6">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793014"/>
    <w:p w14:paraId="3FE14D9D" w14:textId="77777777" w:rsidR="008A6D4A" w:rsidRPr="0023018E" w:rsidRDefault="008A6D4A" w:rsidP="00662390">
      <w:pPr>
        <w:pStyle w:val="31"/>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t>6.1.9</w:t>
      </w:r>
      <w:r w:rsidRPr="001E7573">
        <w:tab/>
        <w:t>Security</w:t>
      </w:r>
      <w:bookmarkEnd w:id="316"/>
      <w:bookmarkEnd w:id="317"/>
      <w:bookmarkEnd w:id="318"/>
      <w:bookmarkEnd w:id="319"/>
      <w:bookmarkEnd w:id="320"/>
    </w:p>
    <w:p w14:paraId="7F76EFB7" w14:textId="2E2EB628"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8"/>
      </w:pPr>
      <w:bookmarkStart w:id="327" w:name="_Toc90664059"/>
      <w:bookmarkStart w:id="328" w:name="_Toc94197768"/>
      <w:bookmarkStart w:id="329" w:name="_GoBack"/>
      <w:bookmarkEnd w:id="329"/>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793014">
      <w:pPr>
        <w:pStyle w:val="1"/>
      </w:pPr>
      <w:bookmarkStart w:id="330" w:name="_Toc70925898"/>
      <w:bookmarkStart w:id="331" w:name="_Toc73369186"/>
      <w:bookmarkStart w:id="332" w:name="_Toc90664060"/>
      <w:bookmarkStart w:id="333" w:name="_Toc94197769"/>
      <w:bookmarkStart w:id="334" w:name="_Toc510696651"/>
      <w:bookmarkStart w:id="335" w:name="_Toc35971451"/>
      <w:bookmarkStart w:id="336" w:name="_Toc67903568"/>
      <w:r>
        <w:t>A.1</w:t>
      </w:r>
      <w:r>
        <w:tab/>
        <w:t>General</w:t>
      </w:r>
      <w:bookmarkEnd w:id="330"/>
      <w:bookmarkEnd w:id="331"/>
      <w:bookmarkEnd w:id="332"/>
      <w:bookmarkEnd w:id="333"/>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793014">
      <w:pPr>
        <w:pStyle w:val="1"/>
        <w:rPr>
          <w:lang w:eastAsia="zh-CN"/>
        </w:rPr>
      </w:pPr>
      <w:bookmarkStart w:id="337" w:name="_Toc70925899"/>
      <w:bookmarkStart w:id="338" w:name="_Toc73369187"/>
      <w:bookmarkStart w:id="339" w:name="_Toc90664061"/>
      <w:bookmarkStart w:id="340"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7"/>
      <w:bookmarkEnd w:id="338"/>
      <w:bookmarkEnd w:id="339"/>
      <w:bookmarkEnd w:id="340"/>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1B85EB5C" w:rsidR="00AC38A5" w:rsidRPr="00920F5F" w:rsidRDefault="00AC38A5" w:rsidP="00AC38A5">
      <w:pPr>
        <w:pStyle w:val="PL"/>
        <w:rPr>
          <w:rFonts w:eastAsiaTheme="minorEastAsia"/>
          <w:lang w:eastAsia="zh-CN"/>
        </w:rPr>
      </w:pPr>
      <w:r w:rsidRPr="00920F5F">
        <w:rPr>
          <w:rFonts w:eastAsiaTheme="minorEastAsia"/>
        </w:rPr>
        <w:t xml:space="preserve">  version: 1.0.0</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7BA2D7D9"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5F5F40">
        <w:rPr>
          <w:rFonts w:eastAsiaTheme="minorEastAsia" w:hint="eastAsia"/>
          <w:lang w:eastAsia="zh-CN"/>
        </w:rPr>
        <w:t>1</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lastRenderedPageBreak/>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lastRenderedPageBreak/>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313F9F36"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0CBAC5C"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lastRenderedPageBreak/>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50A04C24"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3095F18C"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41" w:name="_Toc2086459"/>
      <w:bookmarkStart w:id="342" w:name="_Toc67903575"/>
      <w:bookmarkStart w:id="343" w:name="_Toc90664062"/>
      <w:bookmarkStart w:id="344" w:name="_Toc94197771"/>
      <w:bookmarkEnd w:id="334"/>
      <w:bookmarkEnd w:id="335"/>
      <w:bookmarkEnd w:id="336"/>
      <w:r w:rsidRPr="004D3578">
        <w:lastRenderedPageBreak/>
        <w:t xml:space="preserve">Annex </w:t>
      </w:r>
      <w:r w:rsidR="00430F8D">
        <w:rPr>
          <w:rFonts w:hint="eastAsia"/>
          <w:lang w:eastAsia="zh-CN"/>
        </w:rPr>
        <w:t>B</w:t>
      </w:r>
      <w:r w:rsidRPr="004D3578">
        <w:t xml:space="preserve"> (informative):</w:t>
      </w:r>
      <w:r w:rsidRPr="004D3578">
        <w:br/>
        <w:t>Change history</w:t>
      </w:r>
      <w:bookmarkEnd w:id="341"/>
      <w:bookmarkEnd w:id="342"/>
      <w:bookmarkEnd w:id="343"/>
      <w:bookmarkEnd w:id="344"/>
    </w:p>
    <w:p w14:paraId="0824B759" w14:textId="77777777" w:rsidR="008A6D4A" w:rsidRPr="00235394" w:rsidRDefault="008A6D4A" w:rsidP="003446B6">
      <w:pPr>
        <w:pStyle w:val="TH"/>
      </w:pPr>
      <w:bookmarkStart w:id="345" w:name="historyclause"/>
      <w:bookmarkEnd w:id="3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93014">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793014">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793014">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793014">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036053FE"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793014">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425EA6F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793014">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793014">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793014">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793014">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793014">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793014">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793014">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bl>
    <w:p w14:paraId="495A5432" w14:textId="65A5CE37" w:rsidR="00D66618" w:rsidRPr="00235394" w:rsidRDefault="00D66618" w:rsidP="00D66618">
      <w:pPr>
        <w:pStyle w:val="Guidance"/>
      </w:pPr>
    </w:p>
    <w:p w14:paraId="295CE8BE" w14:textId="77777777" w:rsidR="00D66618" w:rsidRDefault="00D66618" w:rsidP="007231E6">
      <w:pPr>
        <w:jc w:val="center"/>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38A905" w14:textId="77777777" w:rsidR="00E94001" w:rsidRDefault="00E94001">
      <w:r>
        <w:separator/>
      </w:r>
    </w:p>
  </w:endnote>
  <w:endnote w:type="continuationSeparator" w:id="0">
    <w:p w14:paraId="17EBF1C5" w14:textId="77777777" w:rsidR="00E94001" w:rsidRDefault="00E9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BA622" w14:textId="77777777" w:rsidR="00E94001" w:rsidRDefault="00E94001">
      <w:r>
        <w:separator/>
      </w:r>
    </w:p>
  </w:footnote>
  <w:footnote w:type="continuationSeparator" w:id="0">
    <w:p w14:paraId="70DB4F7E" w14:textId="77777777" w:rsidR="00E94001" w:rsidRDefault="00E94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6FB1DC53"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014">
      <w:rPr>
        <w:rFonts w:ascii="Arial" w:hAnsi="Arial" w:cs="Arial"/>
        <w:b/>
        <w:noProof/>
        <w:sz w:val="18"/>
        <w:szCs w:val="18"/>
      </w:rPr>
      <w:t>3GPP TS 29.557 V17.1.0 (2022-06)</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014">
      <w:rPr>
        <w:rFonts w:ascii="Arial" w:hAnsi="Arial" w:cs="Arial"/>
        <w:b/>
        <w:noProof/>
        <w:sz w:val="18"/>
        <w:szCs w:val="18"/>
      </w:rPr>
      <w:t>28</w:t>
    </w:r>
    <w:r>
      <w:rPr>
        <w:rFonts w:ascii="Arial" w:hAnsi="Arial" w:cs="Arial"/>
        <w:b/>
        <w:sz w:val="18"/>
        <w:szCs w:val="18"/>
      </w:rPr>
      <w:fldChar w:fldCharType="end"/>
    </w:r>
  </w:p>
  <w:p w14:paraId="2B1AE9B5" w14:textId="5FA2657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014">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236D"/>
    <w:rsid w:val="000C47C3"/>
    <w:rsid w:val="000C60AA"/>
    <w:rsid w:val="000C73AA"/>
    <w:rsid w:val="000D58AB"/>
    <w:rsid w:val="00104746"/>
    <w:rsid w:val="00123260"/>
    <w:rsid w:val="001308F6"/>
    <w:rsid w:val="00132023"/>
    <w:rsid w:val="00133525"/>
    <w:rsid w:val="0016361A"/>
    <w:rsid w:val="001A1580"/>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16247"/>
    <w:rsid w:val="002210EF"/>
    <w:rsid w:val="002347A2"/>
    <w:rsid w:val="0024054A"/>
    <w:rsid w:val="002419D2"/>
    <w:rsid w:val="002429C0"/>
    <w:rsid w:val="002675F0"/>
    <w:rsid w:val="0027556A"/>
    <w:rsid w:val="00283E23"/>
    <w:rsid w:val="002B6339"/>
    <w:rsid w:val="002D02AF"/>
    <w:rsid w:val="002D1B44"/>
    <w:rsid w:val="002E00EE"/>
    <w:rsid w:val="002E50B4"/>
    <w:rsid w:val="002F4770"/>
    <w:rsid w:val="003133AD"/>
    <w:rsid w:val="00314DF8"/>
    <w:rsid w:val="003172DC"/>
    <w:rsid w:val="00321CD6"/>
    <w:rsid w:val="003314CF"/>
    <w:rsid w:val="00344385"/>
    <w:rsid w:val="003446B6"/>
    <w:rsid w:val="0035462D"/>
    <w:rsid w:val="00367CD6"/>
    <w:rsid w:val="003765B8"/>
    <w:rsid w:val="00382E38"/>
    <w:rsid w:val="0038586F"/>
    <w:rsid w:val="003A57A8"/>
    <w:rsid w:val="003B127C"/>
    <w:rsid w:val="003C09AF"/>
    <w:rsid w:val="003C3971"/>
    <w:rsid w:val="003C5D73"/>
    <w:rsid w:val="003C7C2F"/>
    <w:rsid w:val="003D1547"/>
    <w:rsid w:val="003D39BA"/>
    <w:rsid w:val="003D40A7"/>
    <w:rsid w:val="003E0052"/>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C3897"/>
    <w:rsid w:val="004D3578"/>
    <w:rsid w:val="004D50F4"/>
    <w:rsid w:val="004E213A"/>
    <w:rsid w:val="004E3161"/>
    <w:rsid w:val="004F0988"/>
    <w:rsid w:val="004F3340"/>
    <w:rsid w:val="004F45EE"/>
    <w:rsid w:val="004F48A2"/>
    <w:rsid w:val="004F5DD2"/>
    <w:rsid w:val="00505D1E"/>
    <w:rsid w:val="00510411"/>
    <w:rsid w:val="00517959"/>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7114"/>
    <w:rsid w:val="00647C86"/>
    <w:rsid w:val="00653E93"/>
    <w:rsid w:val="006543C4"/>
    <w:rsid w:val="00662390"/>
    <w:rsid w:val="00684194"/>
    <w:rsid w:val="00684821"/>
    <w:rsid w:val="006856A1"/>
    <w:rsid w:val="006857B7"/>
    <w:rsid w:val="00693F60"/>
    <w:rsid w:val="00697DCD"/>
    <w:rsid w:val="006A323F"/>
    <w:rsid w:val="006B14B0"/>
    <w:rsid w:val="006B30D0"/>
    <w:rsid w:val="006C3D95"/>
    <w:rsid w:val="006C4064"/>
    <w:rsid w:val="006C53C7"/>
    <w:rsid w:val="006D5855"/>
    <w:rsid w:val="006E5C86"/>
    <w:rsid w:val="00701116"/>
    <w:rsid w:val="00703645"/>
    <w:rsid w:val="00705B4D"/>
    <w:rsid w:val="007124EB"/>
    <w:rsid w:val="00713C44"/>
    <w:rsid w:val="00722F0E"/>
    <w:rsid w:val="007231E6"/>
    <w:rsid w:val="007250E5"/>
    <w:rsid w:val="00734A5B"/>
    <w:rsid w:val="00736187"/>
    <w:rsid w:val="0074026F"/>
    <w:rsid w:val="007429F6"/>
    <w:rsid w:val="00744E76"/>
    <w:rsid w:val="00745A52"/>
    <w:rsid w:val="0076348D"/>
    <w:rsid w:val="00774DA4"/>
    <w:rsid w:val="00781F0F"/>
    <w:rsid w:val="00782093"/>
    <w:rsid w:val="00793014"/>
    <w:rsid w:val="007B600E"/>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6ADC"/>
    <w:rsid w:val="00971CBF"/>
    <w:rsid w:val="009A18BF"/>
    <w:rsid w:val="009B3460"/>
    <w:rsid w:val="009B7F14"/>
    <w:rsid w:val="009C53A0"/>
    <w:rsid w:val="009D1729"/>
    <w:rsid w:val="009E3A0B"/>
    <w:rsid w:val="009F37B7"/>
    <w:rsid w:val="009F6C5A"/>
    <w:rsid w:val="00A028E6"/>
    <w:rsid w:val="00A033E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0050"/>
    <w:rsid w:val="00AC2304"/>
    <w:rsid w:val="00AC38A5"/>
    <w:rsid w:val="00AC5BAA"/>
    <w:rsid w:val="00AC6BC6"/>
    <w:rsid w:val="00AD4591"/>
    <w:rsid w:val="00AE65E2"/>
    <w:rsid w:val="00B06319"/>
    <w:rsid w:val="00B13976"/>
    <w:rsid w:val="00B15449"/>
    <w:rsid w:val="00B43F85"/>
    <w:rsid w:val="00B54C99"/>
    <w:rsid w:val="00B54FF5"/>
    <w:rsid w:val="00B62FF6"/>
    <w:rsid w:val="00B770CB"/>
    <w:rsid w:val="00B86471"/>
    <w:rsid w:val="00B93086"/>
    <w:rsid w:val="00B946D2"/>
    <w:rsid w:val="00B96D59"/>
    <w:rsid w:val="00BA19ED"/>
    <w:rsid w:val="00BA3285"/>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3D0C"/>
    <w:rsid w:val="00CA3DDD"/>
    <w:rsid w:val="00CA4B8D"/>
    <w:rsid w:val="00CC400A"/>
    <w:rsid w:val="00CC40E7"/>
    <w:rsid w:val="00CC62F6"/>
    <w:rsid w:val="00CC6A29"/>
    <w:rsid w:val="00CC71F6"/>
    <w:rsid w:val="00CF6ED5"/>
    <w:rsid w:val="00D00311"/>
    <w:rsid w:val="00D00700"/>
    <w:rsid w:val="00D04F50"/>
    <w:rsid w:val="00D073F8"/>
    <w:rsid w:val="00D10566"/>
    <w:rsid w:val="00D15F9A"/>
    <w:rsid w:val="00D23F87"/>
    <w:rsid w:val="00D34296"/>
    <w:rsid w:val="00D3634B"/>
    <w:rsid w:val="00D36ABF"/>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709"/>
    <w:rsid w:val="00E0356A"/>
    <w:rsid w:val="00E105F0"/>
    <w:rsid w:val="00E16509"/>
    <w:rsid w:val="00E17033"/>
    <w:rsid w:val="00E20BAC"/>
    <w:rsid w:val="00E251E4"/>
    <w:rsid w:val="00E27121"/>
    <w:rsid w:val="00E44582"/>
    <w:rsid w:val="00E649A1"/>
    <w:rsid w:val="00E77645"/>
    <w:rsid w:val="00E9072A"/>
    <w:rsid w:val="00E94001"/>
    <w:rsid w:val="00EA15B0"/>
    <w:rsid w:val="00EA297D"/>
    <w:rsid w:val="00EA5EA7"/>
    <w:rsid w:val="00EC02CF"/>
    <w:rsid w:val="00EC2A09"/>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65F59-55A5-40CC-80DF-687DECC1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34</Pages>
  <Words>11072</Words>
  <Characters>63117</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2022-06-08T02:01:00Z</dcterms:created>
  <dcterms:modified xsi:type="dcterms:W3CDTF">2022-06-08T02:03:00Z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