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03B8E7" w:rsidR="004F0988" w:rsidRPr="0016361A" w:rsidRDefault="00D44E53" w:rsidP="00D44E53">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r>
              <w:t>3</w:t>
            </w:r>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r>
              <w:rPr>
                <w:sz w:val="32"/>
              </w:rPr>
              <w:t>11</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BDB0949" w14:textId="77777777" w:rsidR="00824FB5" w:rsidRDefault="00F27AB1">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24FB5">
        <w:t>Foreword</w:t>
      </w:r>
      <w:r w:rsidR="00824FB5">
        <w:tab/>
      </w:r>
      <w:r w:rsidR="00824FB5">
        <w:fldChar w:fldCharType="begin"/>
      </w:r>
      <w:r w:rsidR="00824FB5">
        <w:instrText xml:space="preserve"> PAGEREF _Toc88491223 \h </w:instrText>
      </w:r>
      <w:r w:rsidR="00824FB5">
        <w:fldChar w:fldCharType="separate"/>
      </w:r>
      <w:r w:rsidR="00824FB5">
        <w:t>8</w:t>
      </w:r>
      <w:r w:rsidR="00824FB5">
        <w:fldChar w:fldCharType="end"/>
      </w:r>
    </w:p>
    <w:p w14:paraId="7D000F94" w14:textId="77777777" w:rsidR="00824FB5" w:rsidRDefault="00824FB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_Toc88491224 \h </w:instrText>
      </w:r>
      <w:r>
        <w:fldChar w:fldCharType="separate"/>
      </w:r>
      <w:r>
        <w:t>9</w:t>
      </w:r>
      <w:r>
        <w:fldChar w:fldCharType="end"/>
      </w:r>
    </w:p>
    <w:p w14:paraId="0662ADB6" w14:textId="77777777" w:rsidR="00824FB5" w:rsidRDefault="00824FB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r>
        <w:fldChar w:fldCharType="separate"/>
      </w:r>
      <w:r>
        <w:t>10</w:t>
      </w:r>
      <w:r>
        <w:fldChar w:fldCharType="end"/>
      </w:r>
    </w:p>
    <w:p w14:paraId="12AEC5DC" w14:textId="77777777" w:rsidR="00824FB5" w:rsidRDefault="00824FB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r>
        <w:fldChar w:fldCharType="separate"/>
      </w:r>
      <w:r>
        <w:t>10</w:t>
      </w:r>
      <w:r>
        <w:fldChar w:fldCharType="end"/>
      </w:r>
    </w:p>
    <w:p w14:paraId="55E938E0" w14:textId="77777777" w:rsidR="00824FB5" w:rsidRDefault="00824FB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r>
        <w:fldChar w:fldCharType="separate"/>
      </w:r>
      <w:r>
        <w:t>11</w:t>
      </w:r>
      <w:r>
        <w:fldChar w:fldCharType="end"/>
      </w:r>
    </w:p>
    <w:p w14:paraId="6F37CCCD" w14:textId="77777777" w:rsidR="00824FB5" w:rsidRDefault="00824FB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r>
        <w:fldChar w:fldCharType="separate"/>
      </w:r>
      <w:r>
        <w:t>11</w:t>
      </w:r>
      <w:r>
        <w:fldChar w:fldCharType="end"/>
      </w:r>
    </w:p>
    <w:p w14:paraId="4AB8D619" w14:textId="77777777" w:rsidR="00824FB5" w:rsidRDefault="00824FB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r>
        <w:fldChar w:fldCharType="separate"/>
      </w:r>
      <w:r>
        <w:t>11</w:t>
      </w:r>
      <w:r>
        <w:fldChar w:fldCharType="end"/>
      </w:r>
    </w:p>
    <w:p w14:paraId="2FFA6037" w14:textId="77777777" w:rsidR="00824FB5" w:rsidRDefault="00824FB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r>
        <w:fldChar w:fldCharType="separate"/>
      </w:r>
      <w:r>
        <w:t>11</w:t>
      </w:r>
      <w:r>
        <w:fldChar w:fldCharType="end"/>
      </w:r>
    </w:p>
    <w:p w14:paraId="3349DD5F" w14:textId="77777777" w:rsidR="00824FB5" w:rsidRDefault="00824FB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r>
        <w:fldChar w:fldCharType="separate"/>
      </w:r>
      <w:r>
        <w:t>11</w:t>
      </w:r>
      <w:r>
        <w:fldChar w:fldCharType="end"/>
      </w:r>
    </w:p>
    <w:p w14:paraId="33BE529D"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r>
        <w:fldChar w:fldCharType="separate"/>
      </w:r>
      <w:r>
        <w:t>11</w:t>
      </w:r>
      <w:r>
        <w:fldChar w:fldCharType="end"/>
      </w:r>
    </w:p>
    <w:p w14:paraId="2774275B"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r>
        <w:fldChar w:fldCharType="separate"/>
      </w:r>
      <w:r>
        <w:t>11</w:t>
      </w:r>
      <w:r>
        <w:fldChar w:fldCharType="end"/>
      </w:r>
    </w:p>
    <w:p w14:paraId="2E168B20" w14:textId="77777777" w:rsidR="00824FB5" w:rsidRDefault="00824FB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r>
        <w:fldChar w:fldCharType="separate"/>
      </w:r>
      <w:r>
        <w:t>12</w:t>
      </w:r>
      <w:r>
        <w:fldChar w:fldCharType="end"/>
      </w:r>
    </w:p>
    <w:p w14:paraId="31E425E4" w14:textId="77777777" w:rsidR="00824FB5" w:rsidRDefault="00824FB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r>
        <w:fldChar w:fldCharType="separate"/>
      </w:r>
      <w:r>
        <w:t>12</w:t>
      </w:r>
      <w:r>
        <w:fldChar w:fldCharType="end"/>
      </w:r>
    </w:p>
    <w:p w14:paraId="188E5873" w14:textId="77777777" w:rsidR="00824FB5" w:rsidRDefault="00824FB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r>
        <w:fldChar w:fldCharType="separate"/>
      </w:r>
      <w:r>
        <w:t>13</w:t>
      </w:r>
      <w:r>
        <w:fldChar w:fldCharType="end"/>
      </w:r>
    </w:p>
    <w:p w14:paraId="27E3E53B" w14:textId="77777777" w:rsidR="00824FB5" w:rsidRDefault="00824FB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r>
        <w:fldChar w:fldCharType="separate"/>
      </w:r>
      <w:r>
        <w:t>13</w:t>
      </w:r>
      <w:r>
        <w:fldChar w:fldCharType="end"/>
      </w:r>
    </w:p>
    <w:p w14:paraId="6CDDDDC6" w14:textId="77777777" w:rsidR="00824FB5" w:rsidRDefault="00824FB5">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r>
        <w:fldChar w:fldCharType="separate"/>
      </w:r>
      <w:r>
        <w:t>13</w:t>
      </w:r>
      <w:r>
        <w:fldChar w:fldCharType="end"/>
      </w:r>
    </w:p>
    <w:p w14:paraId="1691F0DD" w14:textId="77777777" w:rsidR="00824FB5" w:rsidRDefault="00824FB5">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r>
        <w:fldChar w:fldCharType="separate"/>
      </w:r>
      <w:r>
        <w:t>13</w:t>
      </w:r>
      <w:r>
        <w:fldChar w:fldCharType="end"/>
      </w:r>
    </w:p>
    <w:p w14:paraId="77D2128B" w14:textId="77777777" w:rsidR="00824FB5" w:rsidRDefault="00824FB5">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r>
        <w:fldChar w:fldCharType="separate"/>
      </w:r>
      <w:r>
        <w:t>13</w:t>
      </w:r>
      <w:r>
        <w:fldChar w:fldCharType="end"/>
      </w:r>
    </w:p>
    <w:p w14:paraId="511E4A8B" w14:textId="77777777" w:rsidR="00824FB5" w:rsidRDefault="00824FB5">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r>
        <w:fldChar w:fldCharType="separate"/>
      </w:r>
      <w:r>
        <w:t>13</w:t>
      </w:r>
      <w:r>
        <w:fldChar w:fldCharType="end"/>
      </w:r>
    </w:p>
    <w:p w14:paraId="121E8DA4" w14:textId="77777777" w:rsidR="00824FB5" w:rsidRDefault="00824FB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r>
        <w:fldChar w:fldCharType="separate"/>
      </w:r>
      <w:r>
        <w:t>14</w:t>
      </w:r>
      <w:r>
        <w:fldChar w:fldCharType="end"/>
      </w:r>
    </w:p>
    <w:p w14:paraId="392C8992" w14:textId="77777777" w:rsidR="00824FB5" w:rsidRDefault="00824FB5">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r>
        <w:fldChar w:fldCharType="separate"/>
      </w:r>
      <w:r>
        <w:t>14</w:t>
      </w:r>
      <w:r>
        <w:fldChar w:fldCharType="end"/>
      </w:r>
    </w:p>
    <w:p w14:paraId="7CA67A54" w14:textId="77777777" w:rsidR="00824FB5" w:rsidRDefault="00824FB5">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r>
        <w:fldChar w:fldCharType="separate"/>
      </w:r>
      <w:r>
        <w:t>14</w:t>
      </w:r>
      <w:r>
        <w:fldChar w:fldCharType="end"/>
      </w:r>
    </w:p>
    <w:p w14:paraId="19AFF5FC" w14:textId="77777777" w:rsidR="00824FB5" w:rsidRDefault="00824FB5">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r>
        <w:fldChar w:fldCharType="separate"/>
      </w:r>
      <w:r>
        <w:t>14</w:t>
      </w:r>
      <w:r>
        <w:fldChar w:fldCharType="end"/>
      </w:r>
    </w:p>
    <w:p w14:paraId="0E7C75A1" w14:textId="77777777" w:rsidR="00824FB5" w:rsidRDefault="00824FB5">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r>
        <w:fldChar w:fldCharType="separate"/>
      </w:r>
      <w:r>
        <w:t>15</w:t>
      </w:r>
      <w:r>
        <w:fldChar w:fldCharType="end"/>
      </w:r>
    </w:p>
    <w:p w14:paraId="57B953FD" w14:textId="77777777" w:rsidR="00824FB5" w:rsidRDefault="00824FB5">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r>
        <w:fldChar w:fldCharType="separate"/>
      </w:r>
      <w:r>
        <w:t>16</w:t>
      </w:r>
      <w:r>
        <w:fldChar w:fldCharType="end"/>
      </w:r>
    </w:p>
    <w:p w14:paraId="7BD7FB15" w14:textId="77777777" w:rsidR="00824FB5" w:rsidRDefault="00824FB5">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r>
        <w:fldChar w:fldCharType="separate"/>
      </w:r>
      <w:r>
        <w:t>16</w:t>
      </w:r>
      <w:r>
        <w:fldChar w:fldCharType="end"/>
      </w:r>
    </w:p>
    <w:p w14:paraId="27C83D3B" w14:textId="77777777" w:rsidR="00824FB5" w:rsidRDefault="00824FB5">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r>
        <w:fldChar w:fldCharType="separate"/>
      </w:r>
      <w:r>
        <w:t>16</w:t>
      </w:r>
      <w:r>
        <w:fldChar w:fldCharType="end"/>
      </w:r>
    </w:p>
    <w:p w14:paraId="47E1C9CA" w14:textId="77777777" w:rsidR="00824FB5" w:rsidRDefault="00824FB5">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r>
        <w:fldChar w:fldCharType="separate"/>
      </w:r>
      <w:r>
        <w:t>16</w:t>
      </w:r>
      <w:r>
        <w:fldChar w:fldCharType="end"/>
      </w:r>
    </w:p>
    <w:p w14:paraId="3C071D8E" w14:textId="77777777" w:rsidR="00824FB5" w:rsidRDefault="00824FB5">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r>
        <w:fldChar w:fldCharType="separate"/>
      </w:r>
      <w:r>
        <w:t>17</w:t>
      </w:r>
      <w:r>
        <w:fldChar w:fldCharType="end"/>
      </w:r>
    </w:p>
    <w:p w14:paraId="78059BE3" w14:textId="77777777" w:rsidR="00824FB5" w:rsidRDefault="00824FB5">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r>
        <w:fldChar w:fldCharType="separate"/>
      </w:r>
      <w:r>
        <w:t>17</w:t>
      </w:r>
      <w:r>
        <w:fldChar w:fldCharType="end"/>
      </w:r>
    </w:p>
    <w:p w14:paraId="0A3A425D" w14:textId="77777777" w:rsidR="00824FB5" w:rsidRDefault="00824FB5">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r>
        <w:fldChar w:fldCharType="separate"/>
      </w:r>
      <w:r>
        <w:t>17</w:t>
      </w:r>
      <w:r>
        <w:fldChar w:fldCharType="end"/>
      </w:r>
    </w:p>
    <w:p w14:paraId="781096AA" w14:textId="77777777" w:rsidR="00824FB5" w:rsidRDefault="00824FB5">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r>
        <w:fldChar w:fldCharType="separate"/>
      </w:r>
      <w:r>
        <w:t>17</w:t>
      </w:r>
      <w:r>
        <w:fldChar w:fldCharType="end"/>
      </w:r>
    </w:p>
    <w:p w14:paraId="2F70F065" w14:textId="77777777" w:rsidR="00824FB5" w:rsidRDefault="00824FB5">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r>
        <w:fldChar w:fldCharType="separate"/>
      </w:r>
      <w:r>
        <w:t>17</w:t>
      </w:r>
      <w:r>
        <w:fldChar w:fldCharType="end"/>
      </w:r>
    </w:p>
    <w:p w14:paraId="1AC31741" w14:textId="77777777" w:rsidR="00824FB5" w:rsidRDefault="00824FB5">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r>
        <w:fldChar w:fldCharType="separate"/>
      </w:r>
      <w:r>
        <w:t>18</w:t>
      </w:r>
      <w:r>
        <w:fldChar w:fldCharType="end"/>
      </w:r>
    </w:p>
    <w:p w14:paraId="495FD3CE" w14:textId="77777777" w:rsidR="00824FB5" w:rsidRDefault="00824FB5">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r>
        <w:fldChar w:fldCharType="separate"/>
      </w:r>
      <w:r>
        <w:t>19</w:t>
      </w:r>
      <w:r>
        <w:fldChar w:fldCharType="end"/>
      </w:r>
    </w:p>
    <w:p w14:paraId="7C4D72B4" w14:textId="77777777" w:rsidR="00824FB5" w:rsidRDefault="00824FB5">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r>
        <w:fldChar w:fldCharType="separate"/>
      </w:r>
      <w:r>
        <w:t>19</w:t>
      </w:r>
      <w:r>
        <w:fldChar w:fldCharType="end"/>
      </w:r>
    </w:p>
    <w:p w14:paraId="423660AC" w14:textId="77777777" w:rsidR="00824FB5" w:rsidRDefault="00824FB5">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r>
        <w:fldChar w:fldCharType="separate"/>
      </w:r>
      <w:r>
        <w:t>19</w:t>
      </w:r>
      <w:r>
        <w:fldChar w:fldCharType="end"/>
      </w:r>
    </w:p>
    <w:p w14:paraId="3B2774EF" w14:textId="77777777" w:rsidR="00824FB5" w:rsidRDefault="00824FB5">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r>
        <w:fldChar w:fldCharType="separate"/>
      </w:r>
      <w:r>
        <w:t>20</w:t>
      </w:r>
      <w:r>
        <w:fldChar w:fldCharType="end"/>
      </w:r>
    </w:p>
    <w:p w14:paraId="73BDD57B" w14:textId="77777777" w:rsidR="00824FB5" w:rsidRDefault="00824FB5">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r>
        <w:fldChar w:fldCharType="separate"/>
      </w:r>
      <w:r>
        <w:t>20</w:t>
      </w:r>
      <w:r>
        <w:fldChar w:fldCharType="end"/>
      </w:r>
    </w:p>
    <w:p w14:paraId="54B3B5A9" w14:textId="77777777" w:rsidR="00824FB5" w:rsidRDefault="00824FB5">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r>
        <w:fldChar w:fldCharType="separate"/>
      </w:r>
      <w:r>
        <w:t>20</w:t>
      </w:r>
      <w:r>
        <w:fldChar w:fldCharType="end"/>
      </w:r>
    </w:p>
    <w:p w14:paraId="0D4CF67B" w14:textId="77777777" w:rsidR="00824FB5" w:rsidRDefault="00824FB5">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r>
        <w:fldChar w:fldCharType="separate"/>
      </w:r>
      <w:r>
        <w:t>21</w:t>
      </w:r>
      <w:r>
        <w:fldChar w:fldCharType="end"/>
      </w:r>
    </w:p>
    <w:p w14:paraId="5C98773E" w14:textId="77777777" w:rsidR="00824FB5" w:rsidRDefault="00824FB5">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r>
        <w:fldChar w:fldCharType="separate"/>
      </w:r>
      <w:r>
        <w:t>21</w:t>
      </w:r>
      <w:r>
        <w:fldChar w:fldCharType="end"/>
      </w:r>
    </w:p>
    <w:p w14:paraId="602365F4" w14:textId="77777777" w:rsidR="00824FB5" w:rsidRDefault="00824FB5">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r>
        <w:fldChar w:fldCharType="separate"/>
      </w:r>
      <w:r>
        <w:t>21</w:t>
      </w:r>
      <w:r>
        <w:fldChar w:fldCharType="end"/>
      </w:r>
    </w:p>
    <w:p w14:paraId="490B3913" w14:textId="77777777" w:rsidR="00824FB5" w:rsidRDefault="00824FB5">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r>
        <w:fldChar w:fldCharType="separate"/>
      </w:r>
      <w:r>
        <w:t>21</w:t>
      </w:r>
      <w:r>
        <w:fldChar w:fldCharType="end"/>
      </w:r>
    </w:p>
    <w:p w14:paraId="4E997C45" w14:textId="77777777" w:rsidR="00824FB5" w:rsidRDefault="00824FB5">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r>
        <w:fldChar w:fldCharType="separate"/>
      </w:r>
      <w:r>
        <w:t>21</w:t>
      </w:r>
      <w:r>
        <w:fldChar w:fldCharType="end"/>
      </w:r>
    </w:p>
    <w:p w14:paraId="71415242" w14:textId="77777777" w:rsidR="00824FB5" w:rsidRDefault="00824FB5">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r>
        <w:fldChar w:fldCharType="separate"/>
      </w:r>
      <w:r>
        <w:t>21</w:t>
      </w:r>
      <w:r>
        <w:fldChar w:fldCharType="end"/>
      </w:r>
    </w:p>
    <w:p w14:paraId="71FD9D18" w14:textId="77777777" w:rsidR="00824FB5" w:rsidRDefault="00824FB5">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r>
        <w:fldChar w:fldCharType="separate"/>
      </w:r>
      <w:r>
        <w:t>23</w:t>
      </w:r>
      <w:r>
        <w:fldChar w:fldCharType="end"/>
      </w:r>
    </w:p>
    <w:p w14:paraId="298089F2" w14:textId="77777777" w:rsidR="00824FB5" w:rsidRDefault="00824FB5">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r>
        <w:fldChar w:fldCharType="separate"/>
      </w:r>
      <w:r>
        <w:t>23</w:t>
      </w:r>
      <w:r>
        <w:fldChar w:fldCharType="end"/>
      </w:r>
    </w:p>
    <w:p w14:paraId="4338D5DE" w14:textId="77777777" w:rsidR="00824FB5" w:rsidRDefault="00824FB5">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r>
        <w:fldChar w:fldCharType="separate"/>
      </w:r>
      <w:r>
        <w:t>23</w:t>
      </w:r>
      <w:r>
        <w:fldChar w:fldCharType="end"/>
      </w:r>
    </w:p>
    <w:p w14:paraId="76716E07" w14:textId="77777777" w:rsidR="00824FB5" w:rsidRDefault="00824FB5">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r>
        <w:fldChar w:fldCharType="separate"/>
      </w:r>
      <w:r>
        <w:t>23</w:t>
      </w:r>
      <w:r>
        <w:fldChar w:fldCharType="end"/>
      </w:r>
    </w:p>
    <w:p w14:paraId="7896EE36" w14:textId="77777777" w:rsidR="00824FB5" w:rsidRDefault="00824FB5">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r>
        <w:fldChar w:fldCharType="separate"/>
      </w:r>
      <w:r>
        <w:t>23</w:t>
      </w:r>
      <w:r>
        <w:fldChar w:fldCharType="end"/>
      </w:r>
    </w:p>
    <w:p w14:paraId="513D8E91" w14:textId="77777777" w:rsidR="00824FB5" w:rsidRDefault="00824FB5">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r>
        <w:fldChar w:fldCharType="separate"/>
      </w:r>
      <w:r>
        <w:t>23</w:t>
      </w:r>
      <w:r>
        <w:fldChar w:fldCharType="end"/>
      </w:r>
    </w:p>
    <w:p w14:paraId="419341BE" w14:textId="77777777" w:rsidR="00824FB5" w:rsidRDefault="00824FB5">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r>
        <w:fldChar w:fldCharType="separate"/>
      </w:r>
      <w:r>
        <w:t>24</w:t>
      </w:r>
      <w:r>
        <w:fldChar w:fldCharType="end"/>
      </w:r>
    </w:p>
    <w:p w14:paraId="494DF389" w14:textId="77777777" w:rsidR="00824FB5" w:rsidRDefault="00824FB5">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r>
        <w:fldChar w:fldCharType="separate"/>
      </w:r>
      <w:r>
        <w:t>24</w:t>
      </w:r>
      <w:r>
        <w:fldChar w:fldCharType="end"/>
      </w:r>
    </w:p>
    <w:p w14:paraId="4E849C9F"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r>
        <w:fldChar w:fldCharType="separate"/>
      </w:r>
      <w:r>
        <w:t>24</w:t>
      </w:r>
      <w:r>
        <w:fldChar w:fldCharType="end"/>
      </w:r>
    </w:p>
    <w:p w14:paraId="50794F09" w14:textId="77777777" w:rsidR="00824FB5" w:rsidRDefault="00824FB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r>
        <w:fldChar w:fldCharType="separate"/>
      </w:r>
      <w:r>
        <w:t>25</w:t>
      </w:r>
      <w:r>
        <w:fldChar w:fldCharType="end"/>
      </w:r>
    </w:p>
    <w:p w14:paraId="58D9ECDA" w14:textId="77777777" w:rsidR="00824FB5" w:rsidRDefault="00824FB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r>
        <w:fldChar w:fldCharType="separate"/>
      </w:r>
      <w:r>
        <w:t>25</w:t>
      </w:r>
      <w:r>
        <w:fldChar w:fldCharType="end"/>
      </w:r>
    </w:p>
    <w:p w14:paraId="3B604634" w14:textId="77777777" w:rsidR="00824FB5" w:rsidRDefault="00824FB5">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r>
        <w:fldChar w:fldCharType="separate"/>
      </w:r>
      <w:r>
        <w:t>25</w:t>
      </w:r>
      <w:r>
        <w:fldChar w:fldCharType="end"/>
      </w:r>
    </w:p>
    <w:p w14:paraId="77721F04" w14:textId="77777777" w:rsidR="00824FB5" w:rsidRDefault="00824FB5">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r>
        <w:fldChar w:fldCharType="separate"/>
      </w:r>
      <w:r>
        <w:t>25</w:t>
      </w:r>
      <w:r>
        <w:fldChar w:fldCharType="end"/>
      </w:r>
    </w:p>
    <w:p w14:paraId="701CCC65" w14:textId="77777777" w:rsidR="00824FB5" w:rsidRDefault="00824FB5">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r>
        <w:fldChar w:fldCharType="separate"/>
      </w:r>
      <w:r>
        <w:t>25</w:t>
      </w:r>
      <w:r>
        <w:fldChar w:fldCharType="end"/>
      </w:r>
    </w:p>
    <w:p w14:paraId="1BDA26EB" w14:textId="77777777" w:rsidR="00824FB5" w:rsidRDefault="00824FB5">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r>
        <w:fldChar w:fldCharType="separate"/>
      </w:r>
      <w:r>
        <w:t>26</w:t>
      </w:r>
      <w:r>
        <w:fldChar w:fldCharType="end"/>
      </w:r>
    </w:p>
    <w:p w14:paraId="1B13D253" w14:textId="77777777" w:rsidR="00824FB5" w:rsidRDefault="00824FB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r>
        <w:fldChar w:fldCharType="separate"/>
      </w:r>
      <w:r>
        <w:t>26</w:t>
      </w:r>
      <w:r>
        <w:fldChar w:fldCharType="end"/>
      </w:r>
    </w:p>
    <w:p w14:paraId="62788288" w14:textId="77777777" w:rsidR="00824FB5" w:rsidRDefault="00824FB5">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r>
        <w:fldChar w:fldCharType="separate"/>
      </w:r>
      <w:r>
        <w:t>26</w:t>
      </w:r>
      <w:r>
        <w:fldChar w:fldCharType="end"/>
      </w:r>
    </w:p>
    <w:p w14:paraId="44348714" w14:textId="77777777" w:rsidR="00824FB5" w:rsidRDefault="00824FB5">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r>
        <w:fldChar w:fldCharType="separate"/>
      </w:r>
      <w:r>
        <w:t>26</w:t>
      </w:r>
      <w:r>
        <w:fldChar w:fldCharType="end"/>
      </w:r>
    </w:p>
    <w:p w14:paraId="2E2EE4C8" w14:textId="77777777" w:rsidR="00824FB5" w:rsidRDefault="00824FB5">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r>
        <w:fldChar w:fldCharType="separate"/>
      </w:r>
      <w:r>
        <w:t>26</w:t>
      </w:r>
      <w:r>
        <w:fldChar w:fldCharType="end"/>
      </w:r>
    </w:p>
    <w:p w14:paraId="580B9051" w14:textId="77777777" w:rsidR="00824FB5" w:rsidRDefault="00824FB5">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r>
        <w:fldChar w:fldCharType="separate"/>
      </w:r>
      <w:r>
        <w:t>26</w:t>
      </w:r>
      <w:r>
        <w:fldChar w:fldCharType="end"/>
      </w:r>
    </w:p>
    <w:p w14:paraId="4EAC4E17" w14:textId="77777777" w:rsidR="00824FB5" w:rsidRDefault="00824FB5">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r>
        <w:fldChar w:fldCharType="separate"/>
      </w:r>
      <w:r>
        <w:t>28</w:t>
      </w:r>
      <w:r>
        <w:fldChar w:fldCharType="end"/>
      </w:r>
    </w:p>
    <w:p w14:paraId="433C99F4" w14:textId="77777777" w:rsidR="00824FB5" w:rsidRDefault="00824FB5">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r>
        <w:fldChar w:fldCharType="separate"/>
      </w:r>
      <w:r>
        <w:t>28</w:t>
      </w:r>
      <w:r>
        <w:fldChar w:fldCharType="end"/>
      </w:r>
    </w:p>
    <w:p w14:paraId="06EAF811" w14:textId="77777777" w:rsidR="00824FB5" w:rsidRDefault="00824FB5">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r>
        <w:fldChar w:fldCharType="separate"/>
      </w:r>
      <w:r>
        <w:t>28</w:t>
      </w:r>
      <w:r>
        <w:fldChar w:fldCharType="end"/>
      </w:r>
    </w:p>
    <w:p w14:paraId="7F3B5028" w14:textId="77777777" w:rsidR="00824FB5" w:rsidRDefault="00824FB5">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r>
        <w:fldChar w:fldCharType="separate"/>
      </w:r>
      <w:r>
        <w:t>30</w:t>
      </w:r>
      <w:r>
        <w:fldChar w:fldCharType="end"/>
      </w:r>
    </w:p>
    <w:p w14:paraId="217F0046" w14:textId="77777777" w:rsidR="00824FB5" w:rsidRDefault="00824FB5">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r>
        <w:fldChar w:fldCharType="separate"/>
      </w:r>
      <w:r>
        <w:t>30</w:t>
      </w:r>
      <w:r>
        <w:fldChar w:fldCharType="end"/>
      </w:r>
    </w:p>
    <w:p w14:paraId="203A4D15" w14:textId="77777777" w:rsidR="00824FB5" w:rsidRDefault="00824FB5">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r>
        <w:fldChar w:fldCharType="separate"/>
      </w:r>
      <w:r>
        <w:t>30</w:t>
      </w:r>
      <w:r>
        <w:fldChar w:fldCharType="end"/>
      </w:r>
    </w:p>
    <w:p w14:paraId="77ABD553" w14:textId="77777777" w:rsidR="00824FB5" w:rsidRDefault="00824FB5">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r>
        <w:fldChar w:fldCharType="separate"/>
      </w:r>
      <w:r>
        <w:t>31</w:t>
      </w:r>
      <w:r>
        <w:fldChar w:fldCharType="end"/>
      </w:r>
    </w:p>
    <w:p w14:paraId="1623C1EC" w14:textId="77777777" w:rsidR="00824FB5" w:rsidRDefault="00824FB5">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r>
        <w:fldChar w:fldCharType="separate"/>
      </w:r>
      <w:r>
        <w:t>31</w:t>
      </w:r>
      <w:r>
        <w:fldChar w:fldCharType="end"/>
      </w:r>
    </w:p>
    <w:p w14:paraId="74D33C72" w14:textId="77777777" w:rsidR="00824FB5" w:rsidRDefault="00824FB5">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r>
        <w:fldChar w:fldCharType="separate"/>
      </w:r>
      <w:r>
        <w:t>31</w:t>
      </w:r>
      <w:r>
        <w:fldChar w:fldCharType="end"/>
      </w:r>
    </w:p>
    <w:p w14:paraId="66C2C6B7" w14:textId="77777777" w:rsidR="00824FB5" w:rsidRDefault="00824FB5">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r>
        <w:fldChar w:fldCharType="separate"/>
      </w:r>
      <w:r>
        <w:t>32</w:t>
      </w:r>
      <w:r>
        <w:fldChar w:fldCharType="end"/>
      </w:r>
    </w:p>
    <w:p w14:paraId="594E4A7F" w14:textId="77777777" w:rsidR="00824FB5" w:rsidRDefault="00824FB5">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r>
        <w:fldChar w:fldCharType="separate"/>
      </w:r>
      <w:r>
        <w:t>32</w:t>
      </w:r>
      <w:r>
        <w:fldChar w:fldCharType="end"/>
      </w:r>
    </w:p>
    <w:p w14:paraId="2B8CD92F" w14:textId="77777777" w:rsidR="00824FB5" w:rsidRDefault="00824FB5">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r>
        <w:fldChar w:fldCharType="separate"/>
      </w:r>
      <w:r>
        <w:t>33</w:t>
      </w:r>
      <w:r>
        <w:fldChar w:fldCharType="end"/>
      </w:r>
    </w:p>
    <w:p w14:paraId="55749AE4" w14:textId="77777777" w:rsidR="00824FB5" w:rsidRDefault="00824FB5">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r>
        <w:fldChar w:fldCharType="separate"/>
      </w:r>
      <w:r>
        <w:t>33</w:t>
      </w:r>
      <w:r>
        <w:fldChar w:fldCharType="end"/>
      </w:r>
    </w:p>
    <w:p w14:paraId="75670D38" w14:textId="77777777" w:rsidR="00824FB5" w:rsidRDefault="00824FB5">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r>
        <w:fldChar w:fldCharType="separate"/>
      </w:r>
      <w:r>
        <w:t>33</w:t>
      </w:r>
      <w:r>
        <w:fldChar w:fldCharType="end"/>
      </w:r>
    </w:p>
    <w:p w14:paraId="0D7308DF" w14:textId="77777777" w:rsidR="00824FB5" w:rsidRDefault="00824FB5">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r>
        <w:fldChar w:fldCharType="separate"/>
      </w:r>
      <w:r>
        <w:t>34</w:t>
      </w:r>
      <w:r>
        <w:fldChar w:fldCharType="end"/>
      </w:r>
    </w:p>
    <w:p w14:paraId="1127F94E" w14:textId="77777777" w:rsidR="00824FB5" w:rsidRDefault="00824FB5">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r>
        <w:fldChar w:fldCharType="separate"/>
      </w:r>
      <w:r>
        <w:t>34</w:t>
      </w:r>
      <w:r>
        <w:fldChar w:fldCharType="end"/>
      </w:r>
    </w:p>
    <w:p w14:paraId="4593D1D8" w14:textId="77777777" w:rsidR="00824FB5" w:rsidRDefault="00824FB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r>
        <w:fldChar w:fldCharType="separate"/>
      </w:r>
      <w:r>
        <w:t>35</w:t>
      </w:r>
      <w:r>
        <w:fldChar w:fldCharType="end"/>
      </w:r>
    </w:p>
    <w:p w14:paraId="52E62143" w14:textId="77777777" w:rsidR="00824FB5" w:rsidRDefault="00824FB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r>
        <w:fldChar w:fldCharType="separate"/>
      </w:r>
      <w:r>
        <w:t>35</w:t>
      </w:r>
      <w:r>
        <w:fldChar w:fldCharType="end"/>
      </w:r>
    </w:p>
    <w:p w14:paraId="6196E05A" w14:textId="77777777" w:rsidR="00824FB5" w:rsidRDefault="00824FB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r>
        <w:fldChar w:fldCharType="separate"/>
      </w:r>
      <w:r>
        <w:t>35</w:t>
      </w:r>
      <w:r>
        <w:fldChar w:fldCharType="end"/>
      </w:r>
    </w:p>
    <w:p w14:paraId="7429D4CD" w14:textId="77777777" w:rsidR="00824FB5" w:rsidRDefault="00824FB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r>
        <w:fldChar w:fldCharType="separate"/>
      </w:r>
      <w:r>
        <w:t>36</w:t>
      </w:r>
      <w:r>
        <w:fldChar w:fldCharType="end"/>
      </w:r>
    </w:p>
    <w:p w14:paraId="03D5C333" w14:textId="77777777" w:rsidR="00824FB5" w:rsidRDefault="00824FB5">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r>
        <w:fldChar w:fldCharType="separate"/>
      </w:r>
      <w:r>
        <w:t>36</w:t>
      </w:r>
      <w:r>
        <w:fldChar w:fldCharType="end"/>
      </w:r>
    </w:p>
    <w:p w14:paraId="3AAE1F6B" w14:textId="77777777" w:rsidR="00824FB5" w:rsidRDefault="00824FB5">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r>
        <w:fldChar w:fldCharType="separate"/>
      </w:r>
      <w:r>
        <w:t>36</w:t>
      </w:r>
      <w:r>
        <w:fldChar w:fldCharType="end"/>
      </w:r>
    </w:p>
    <w:p w14:paraId="44F825EF" w14:textId="77777777" w:rsidR="00824FB5" w:rsidRDefault="00824FB5">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r>
        <w:fldChar w:fldCharType="separate"/>
      </w:r>
      <w:r>
        <w:t>36</w:t>
      </w:r>
      <w:r>
        <w:fldChar w:fldCharType="end"/>
      </w:r>
    </w:p>
    <w:p w14:paraId="7ED42866" w14:textId="77777777" w:rsidR="00824FB5" w:rsidRDefault="00824FB5">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r>
        <w:fldChar w:fldCharType="separate"/>
      </w:r>
      <w:r>
        <w:t>36</w:t>
      </w:r>
      <w:r>
        <w:fldChar w:fldCharType="end"/>
      </w:r>
    </w:p>
    <w:p w14:paraId="2C1EC472" w14:textId="77777777" w:rsidR="00824FB5" w:rsidRDefault="00824FB5">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r>
        <w:fldChar w:fldCharType="separate"/>
      </w:r>
      <w:r>
        <w:t>36</w:t>
      </w:r>
      <w:r>
        <w:fldChar w:fldCharType="end"/>
      </w:r>
    </w:p>
    <w:p w14:paraId="336318C4" w14:textId="77777777" w:rsidR="00824FB5" w:rsidRDefault="00824FB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r>
        <w:fldChar w:fldCharType="separate"/>
      </w:r>
      <w:r>
        <w:t>37</w:t>
      </w:r>
      <w:r>
        <w:fldChar w:fldCharType="end"/>
      </w:r>
    </w:p>
    <w:p w14:paraId="7BB9D863" w14:textId="77777777" w:rsidR="00824FB5" w:rsidRDefault="00824FB5">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r>
        <w:fldChar w:fldCharType="separate"/>
      </w:r>
      <w:r>
        <w:t>37</w:t>
      </w:r>
      <w:r>
        <w:fldChar w:fldCharType="end"/>
      </w:r>
    </w:p>
    <w:p w14:paraId="23AF4F38" w14:textId="77777777" w:rsidR="00824FB5" w:rsidRDefault="00824FB5">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r>
        <w:fldChar w:fldCharType="separate"/>
      </w:r>
      <w:r>
        <w:t>38</w:t>
      </w:r>
      <w:r>
        <w:fldChar w:fldCharType="end"/>
      </w:r>
    </w:p>
    <w:p w14:paraId="177ED78F" w14:textId="77777777" w:rsidR="00824FB5" w:rsidRDefault="00824FB5">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r>
        <w:fldChar w:fldCharType="separate"/>
      </w:r>
      <w:r>
        <w:t>38</w:t>
      </w:r>
      <w:r>
        <w:fldChar w:fldCharType="end"/>
      </w:r>
    </w:p>
    <w:p w14:paraId="782055F9" w14:textId="77777777" w:rsidR="00824FB5" w:rsidRDefault="00824FB5">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r>
        <w:fldChar w:fldCharType="separate"/>
      </w:r>
      <w:r>
        <w:t>38</w:t>
      </w:r>
      <w:r>
        <w:fldChar w:fldCharType="end"/>
      </w:r>
    </w:p>
    <w:p w14:paraId="0B8F272C" w14:textId="77777777" w:rsidR="00824FB5" w:rsidRDefault="00824FB5">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r>
        <w:fldChar w:fldCharType="separate"/>
      </w:r>
      <w:r>
        <w:t>38</w:t>
      </w:r>
      <w:r>
        <w:fldChar w:fldCharType="end"/>
      </w:r>
    </w:p>
    <w:p w14:paraId="0DDE8440" w14:textId="77777777" w:rsidR="00824FB5" w:rsidRDefault="00824FB5">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r>
        <w:fldChar w:fldCharType="separate"/>
      </w:r>
      <w:r>
        <w:t>39</w:t>
      </w:r>
      <w:r>
        <w:fldChar w:fldCharType="end"/>
      </w:r>
    </w:p>
    <w:p w14:paraId="2C8446BF" w14:textId="77777777" w:rsidR="00824FB5" w:rsidRDefault="00824FB5">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r>
        <w:fldChar w:fldCharType="separate"/>
      </w:r>
      <w:r>
        <w:t>39</w:t>
      </w:r>
      <w:r>
        <w:fldChar w:fldCharType="end"/>
      </w:r>
    </w:p>
    <w:p w14:paraId="699AC967" w14:textId="77777777" w:rsidR="00824FB5" w:rsidRDefault="00824FB5">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r>
        <w:fldChar w:fldCharType="separate"/>
      </w:r>
      <w:r>
        <w:t>39</w:t>
      </w:r>
      <w:r>
        <w:fldChar w:fldCharType="end"/>
      </w:r>
    </w:p>
    <w:p w14:paraId="722D6136" w14:textId="77777777" w:rsidR="00824FB5" w:rsidRDefault="00824FB5">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r>
        <w:fldChar w:fldCharType="separate"/>
      </w:r>
      <w:r>
        <w:t>39</w:t>
      </w:r>
      <w:r>
        <w:fldChar w:fldCharType="end"/>
      </w:r>
    </w:p>
    <w:p w14:paraId="51F74AEE" w14:textId="77777777" w:rsidR="00824FB5" w:rsidRDefault="00824FB5">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r>
        <w:fldChar w:fldCharType="separate"/>
      </w:r>
      <w:r>
        <w:t>40</w:t>
      </w:r>
      <w:r>
        <w:fldChar w:fldCharType="end"/>
      </w:r>
    </w:p>
    <w:p w14:paraId="17025F1C" w14:textId="77777777" w:rsidR="00824FB5" w:rsidRDefault="00824FB5">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r>
        <w:fldChar w:fldCharType="separate"/>
      </w:r>
      <w:r>
        <w:t>40</w:t>
      </w:r>
      <w:r>
        <w:fldChar w:fldCharType="end"/>
      </w:r>
    </w:p>
    <w:p w14:paraId="5107760F" w14:textId="77777777" w:rsidR="00824FB5" w:rsidRDefault="00824FB5">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r>
        <w:fldChar w:fldCharType="separate"/>
      </w:r>
      <w:r>
        <w:t>40</w:t>
      </w:r>
      <w:r>
        <w:fldChar w:fldCharType="end"/>
      </w:r>
    </w:p>
    <w:p w14:paraId="264902D4" w14:textId="77777777" w:rsidR="00824FB5" w:rsidRDefault="00824FB5">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r>
        <w:fldChar w:fldCharType="separate"/>
      </w:r>
      <w:r>
        <w:t>41</w:t>
      </w:r>
      <w:r>
        <w:fldChar w:fldCharType="end"/>
      </w:r>
    </w:p>
    <w:p w14:paraId="59FE4FA3" w14:textId="77777777" w:rsidR="00824FB5" w:rsidRDefault="00824FB5">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r>
        <w:fldChar w:fldCharType="separate"/>
      </w:r>
      <w:r>
        <w:t>41</w:t>
      </w:r>
      <w:r>
        <w:fldChar w:fldCharType="end"/>
      </w:r>
    </w:p>
    <w:p w14:paraId="0C420B24" w14:textId="77777777" w:rsidR="00824FB5" w:rsidRDefault="00824FB5">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r>
        <w:fldChar w:fldCharType="separate"/>
      </w:r>
      <w:r>
        <w:t>41</w:t>
      </w:r>
      <w:r>
        <w:fldChar w:fldCharType="end"/>
      </w:r>
    </w:p>
    <w:p w14:paraId="5CB21F45" w14:textId="77777777" w:rsidR="00824FB5" w:rsidRDefault="00824FB5">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r>
        <w:fldChar w:fldCharType="separate"/>
      </w:r>
      <w:r>
        <w:t>41</w:t>
      </w:r>
      <w:r>
        <w:fldChar w:fldCharType="end"/>
      </w:r>
    </w:p>
    <w:p w14:paraId="386686F0" w14:textId="77777777" w:rsidR="00824FB5" w:rsidRDefault="00824FB5">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r>
        <w:fldChar w:fldCharType="separate"/>
      </w:r>
      <w:r>
        <w:t>41</w:t>
      </w:r>
      <w:r>
        <w:fldChar w:fldCharType="end"/>
      </w:r>
    </w:p>
    <w:p w14:paraId="50537C1B" w14:textId="77777777" w:rsidR="00824FB5" w:rsidRDefault="00824FB5">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r>
        <w:fldChar w:fldCharType="separate"/>
      </w:r>
      <w:r>
        <w:t>41</w:t>
      </w:r>
      <w:r>
        <w:fldChar w:fldCharType="end"/>
      </w:r>
    </w:p>
    <w:p w14:paraId="2DCCE643" w14:textId="77777777" w:rsidR="00824FB5" w:rsidRDefault="00824FB5">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r>
        <w:fldChar w:fldCharType="separate"/>
      </w:r>
      <w:r>
        <w:t>42</w:t>
      </w:r>
      <w:r>
        <w:fldChar w:fldCharType="end"/>
      </w:r>
    </w:p>
    <w:p w14:paraId="28AA52A3" w14:textId="77777777" w:rsidR="00824FB5" w:rsidRDefault="00824FB5">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r>
        <w:fldChar w:fldCharType="separate"/>
      </w:r>
      <w:r>
        <w:t>42</w:t>
      </w:r>
      <w:r>
        <w:fldChar w:fldCharType="end"/>
      </w:r>
    </w:p>
    <w:p w14:paraId="2930F6D5" w14:textId="77777777" w:rsidR="00824FB5" w:rsidRDefault="00824FB5">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r>
        <w:fldChar w:fldCharType="separate"/>
      </w:r>
      <w:r>
        <w:t>42</w:t>
      </w:r>
      <w:r>
        <w:fldChar w:fldCharType="end"/>
      </w:r>
    </w:p>
    <w:p w14:paraId="567A0505" w14:textId="77777777" w:rsidR="00824FB5" w:rsidRDefault="00824FB5">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r>
        <w:fldChar w:fldCharType="separate"/>
      </w:r>
      <w:r>
        <w:t>42</w:t>
      </w:r>
      <w:r>
        <w:fldChar w:fldCharType="end"/>
      </w:r>
    </w:p>
    <w:p w14:paraId="221F8123" w14:textId="77777777" w:rsidR="00824FB5" w:rsidRDefault="00824FB5">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r>
        <w:fldChar w:fldCharType="separate"/>
      </w:r>
      <w:r>
        <w:t>42</w:t>
      </w:r>
      <w:r>
        <w:fldChar w:fldCharType="end"/>
      </w:r>
    </w:p>
    <w:p w14:paraId="2DA9D9E8" w14:textId="77777777" w:rsidR="00824FB5" w:rsidRDefault="00824FB5">
      <w:pPr>
        <w:pStyle w:val="60"/>
        <w:rPr>
          <w:rFonts w:asciiTheme="minorHAnsi" w:eastAsiaTheme="minorEastAsia" w:hAnsiTheme="minorHAnsi" w:cstheme="minorBidi"/>
          <w:kern w:val="2"/>
          <w:sz w:val="21"/>
          <w:szCs w:val="22"/>
          <w:lang w:val="en-US" w:eastAsia="zh-CN"/>
        </w:rPr>
      </w:pPr>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r>
        <w:fldChar w:fldCharType="separate"/>
      </w:r>
      <w:r>
        <w:t>42</w:t>
      </w:r>
      <w:r>
        <w:fldChar w:fldCharType="end"/>
      </w:r>
    </w:p>
    <w:p w14:paraId="681969FA" w14:textId="77777777" w:rsidR="00824FB5" w:rsidRDefault="00824FB5">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r>
        <w:fldChar w:fldCharType="separate"/>
      </w:r>
      <w:r>
        <w:t>43</w:t>
      </w:r>
      <w:r>
        <w:fldChar w:fldCharType="end"/>
      </w:r>
    </w:p>
    <w:p w14:paraId="32038DB6" w14:textId="77777777" w:rsidR="00824FB5" w:rsidRDefault="00824FB5">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r>
        <w:fldChar w:fldCharType="separate"/>
      </w:r>
      <w:r>
        <w:t>43</w:t>
      </w:r>
      <w:r>
        <w:fldChar w:fldCharType="end"/>
      </w:r>
    </w:p>
    <w:p w14:paraId="4D605C8D" w14:textId="77777777" w:rsidR="00824FB5" w:rsidRDefault="00824FB5">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r>
        <w:fldChar w:fldCharType="separate"/>
      </w:r>
      <w:r>
        <w:t>44</w:t>
      </w:r>
      <w:r>
        <w:fldChar w:fldCharType="end"/>
      </w:r>
    </w:p>
    <w:p w14:paraId="04CB7A79" w14:textId="77777777" w:rsidR="00824FB5" w:rsidRDefault="00824FB5">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r>
        <w:fldChar w:fldCharType="separate"/>
      </w:r>
      <w:r>
        <w:t>44</w:t>
      </w:r>
      <w:r>
        <w:fldChar w:fldCharType="end"/>
      </w:r>
    </w:p>
    <w:p w14:paraId="0D2620FE" w14:textId="77777777" w:rsidR="00824FB5" w:rsidRDefault="00824FB5">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r>
        <w:fldChar w:fldCharType="separate"/>
      </w:r>
      <w:r>
        <w:t>44</w:t>
      </w:r>
      <w:r>
        <w:fldChar w:fldCharType="end"/>
      </w:r>
    </w:p>
    <w:p w14:paraId="0ACC6A1F" w14:textId="77777777" w:rsidR="00824FB5" w:rsidRDefault="00824FB5">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r>
        <w:fldChar w:fldCharType="separate"/>
      </w:r>
      <w:r>
        <w:t>44</w:t>
      </w:r>
      <w:r>
        <w:fldChar w:fldCharType="end"/>
      </w:r>
    </w:p>
    <w:p w14:paraId="5F0FE36D" w14:textId="77777777" w:rsidR="00824FB5" w:rsidRDefault="00824FB5">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r>
        <w:fldChar w:fldCharType="separate"/>
      </w:r>
      <w:r>
        <w:t>44</w:t>
      </w:r>
      <w:r>
        <w:fldChar w:fldCharType="end"/>
      </w:r>
    </w:p>
    <w:p w14:paraId="7F94C754" w14:textId="77777777" w:rsidR="00824FB5" w:rsidRDefault="00824FB5">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r>
        <w:fldChar w:fldCharType="separate"/>
      </w:r>
      <w:r>
        <w:t>44</w:t>
      </w:r>
      <w:r>
        <w:fldChar w:fldCharType="end"/>
      </w:r>
    </w:p>
    <w:p w14:paraId="09AFCF97" w14:textId="77777777" w:rsidR="00824FB5" w:rsidRDefault="00824FB5">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r>
        <w:fldChar w:fldCharType="separate"/>
      </w:r>
      <w:r>
        <w:t>45</w:t>
      </w:r>
      <w:r>
        <w:fldChar w:fldCharType="end"/>
      </w:r>
    </w:p>
    <w:p w14:paraId="38BB80E3" w14:textId="77777777" w:rsidR="00824FB5" w:rsidRDefault="00824FB5">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r>
        <w:fldChar w:fldCharType="separate"/>
      </w:r>
      <w:r>
        <w:t>45</w:t>
      </w:r>
      <w:r>
        <w:fldChar w:fldCharType="end"/>
      </w:r>
    </w:p>
    <w:p w14:paraId="0C4C64AD" w14:textId="77777777" w:rsidR="00824FB5" w:rsidRDefault="00824FB5">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r>
        <w:fldChar w:fldCharType="separate"/>
      </w:r>
      <w:r>
        <w:t>45</w:t>
      </w:r>
      <w:r>
        <w:fldChar w:fldCharType="end"/>
      </w:r>
    </w:p>
    <w:p w14:paraId="69BEFD03" w14:textId="77777777" w:rsidR="00824FB5" w:rsidRDefault="00824FB5">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r>
        <w:fldChar w:fldCharType="separate"/>
      </w:r>
      <w:r>
        <w:t>45</w:t>
      </w:r>
      <w:r>
        <w:fldChar w:fldCharType="end"/>
      </w:r>
    </w:p>
    <w:p w14:paraId="5EFD56D2" w14:textId="77777777" w:rsidR="00824FB5" w:rsidRDefault="00824FB5">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r>
        <w:fldChar w:fldCharType="separate"/>
      </w:r>
      <w:r>
        <w:t>45</w:t>
      </w:r>
      <w:r>
        <w:fldChar w:fldCharType="end"/>
      </w:r>
    </w:p>
    <w:p w14:paraId="37F8A45C" w14:textId="77777777" w:rsidR="00824FB5" w:rsidRDefault="00824FB5">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r>
        <w:fldChar w:fldCharType="separate"/>
      </w:r>
      <w:r>
        <w:t>46</w:t>
      </w:r>
      <w:r>
        <w:fldChar w:fldCharType="end"/>
      </w:r>
    </w:p>
    <w:p w14:paraId="58C630BE" w14:textId="77777777" w:rsidR="00824FB5" w:rsidRDefault="00824FB5">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r>
        <w:fldChar w:fldCharType="separate"/>
      </w:r>
      <w:r>
        <w:t>46</w:t>
      </w:r>
      <w:r>
        <w:fldChar w:fldCharType="end"/>
      </w:r>
    </w:p>
    <w:p w14:paraId="4648C243" w14:textId="77777777" w:rsidR="00824FB5" w:rsidRDefault="00824FB5">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r>
        <w:fldChar w:fldCharType="separate"/>
      </w:r>
      <w:r>
        <w:t>46</w:t>
      </w:r>
      <w:r>
        <w:fldChar w:fldCharType="end"/>
      </w:r>
    </w:p>
    <w:p w14:paraId="70516AFD" w14:textId="77777777" w:rsidR="00824FB5" w:rsidRDefault="00824FB5">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r>
        <w:fldChar w:fldCharType="separate"/>
      </w:r>
      <w:r>
        <w:t>46</w:t>
      </w:r>
      <w:r>
        <w:fldChar w:fldCharType="end"/>
      </w:r>
    </w:p>
    <w:p w14:paraId="7E826644" w14:textId="77777777" w:rsidR="00824FB5" w:rsidRDefault="00824FB5">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r>
        <w:fldChar w:fldCharType="separate"/>
      </w:r>
      <w:r>
        <w:t>46</w:t>
      </w:r>
      <w:r>
        <w:fldChar w:fldCharType="end"/>
      </w:r>
    </w:p>
    <w:p w14:paraId="6B9A305E" w14:textId="77777777" w:rsidR="00824FB5" w:rsidRDefault="00824FB5">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r>
        <w:fldChar w:fldCharType="separate"/>
      </w:r>
      <w:r>
        <w:t>47</w:t>
      </w:r>
      <w:r>
        <w:fldChar w:fldCharType="end"/>
      </w:r>
    </w:p>
    <w:p w14:paraId="153E751F" w14:textId="77777777" w:rsidR="00824FB5" w:rsidRDefault="00824FB5">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r>
        <w:fldChar w:fldCharType="separate"/>
      </w:r>
      <w:r>
        <w:t>47</w:t>
      </w:r>
      <w:r>
        <w:fldChar w:fldCharType="end"/>
      </w:r>
    </w:p>
    <w:p w14:paraId="181FDA31" w14:textId="77777777" w:rsidR="00824FB5" w:rsidRDefault="00824FB5">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r>
        <w:fldChar w:fldCharType="separate"/>
      </w:r>
      <w:r>
        <w:t>47</w:t>
      </w:r>
      <w:r>
        <w:fldChar w:fldCharType="end"/>
      </w:r>
    </w:p>
    <w:p w14:paraId="1902388F" w14:textId="77777777" w:rsidR="00824FB5" w:rsidRDefault="00824FB5">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r>
        <w:fldChar w:fldCharType="separate"/>
      </w:r>
      <w:r>
        <w:t>47</w:t>
      </w:r>
      <w:r>
        <w:fldChar w:fldCharType="end"/>
      </w:r>
    </w:p>
    <w:p w14:paraId="0540869E" w14:textId="77777777" w:rsidR="00824FB5" w:rsidRDefault="00824FB5">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r>
        <w:fldChar w:fldCharType="separate"/>
      </w:r>
      <w:r>
        <w:t>48</w:t>
      </w:r>
      <w:r>
        <w:fldChar w:fldCharType="end"/>
      </w:r>
    </w:p>
    <w:p w14:paraId="17790583" w14:textId="77777777" w:rsidR="00824FB5" w:rsidRDefault="00824FB5">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r>
        <w:fldChar w:fldCharType="separate"/>
      </w:r>
      <w:r>
        <w:t>48</w:t>
      </w:r>
      <w:r>
        <w:fldChar w:fldCharType="end"/>
      </w:r>
    </w:p>
    <w:p w14:paraId="18D52937" w14:textId="77777777" w:rsidR="00824FB5" w:rsidRDefault="00824FB5">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r>
        <w:fldChar w:fldCharType="separate"/>
      </w:r>
      <w:r>
        <w:t>48</w:t>
      </w:r>
      <w:r>
        <w:fldChar w:fldCharType="end"/>
      </w:r>
    </w:p>
    <w:p w14:paraId="449AE66A" w14:textId="77777777" w:rsidR="00824FB5" w:rsidRDefault="00824FB5">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r>
        <w:fldChar w:fldCharType="separate"/>
      </w:r>
      <w:r>
        <w:t>48</w:t>
      </w:r>
      <w:r>
        <w:fldChar w:fldCharType="end"/>
      </w:r>
    </w:p>
    <w:p w14:paraId="05865CA2" w14:textId="77777777" w:rsidR="00824FB5" w:rsidRDefault="00824FB5">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r>
        <w:fldChar w:fldCharType="separate"/>
      </w:r>
      <w:r>
        <w:t>48</w:t>
      </w:r>
      <w:r>
        <w:fldChar w:fldCharType="end"/>
      </w:r>
    </w:p>
    <w:p w14:paraId="0E9C6A74" w14:textId="77777777" w:rsidR="00824FB5" w:rsidRDefault="00824FB5">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r>
        <w:fldChar w:fldCharType="separate"/>
      </w:r>
      <w:r>
        <w:t>48</w:t>
      </w:r>
      <w:r>
        <w:fldChar w:fldCharType="end"/>
      </w:r>
    </w:p>
    <w:p w14:paraId="21AC8F14" w14:textId="77777777" w:rsidR="00824FB5" w:rsidRDefault="00824FB5">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r>
        <w:fldChar w:fldCharType="separate"/>
      </w:r>
      <w:r>
        <w:t>49</w:t>
      </w:r>
      <w:r>
        <w:fldChar w:fldCharType="end"/>
      </w:r>
    </w:p>
    <w:p w14:paraId="73F9A8D0" w14:textId="77777777" w:rsidR="00824FB5" w:rsidRDefault="00824FB5">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r>
        <w:fldChar w:fldCharType="separate"/>
      </w:r>
      <w:r>
        <w:t>49</w:t>
      </w:r>
      <w:r>
        <w:fldChar w:fldCharType="end"/>
      </w:r>
    </w:p>
    <w:p w14:paraId="4BCE1664" w14:textId="77777777" w:rsidR="00824FB5" w:rsidRDefault="00824FB5">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r>
        <w:fldChar w:fldCharType="separate"/>
      </w:r>
      <w:r>
        <w:t>49</w:t>
      </w:r>
      <w:r>
        <w:fldChar w:fldCharType="end"/>
      </w:r>
    </w:p>
    <w:p w14:paraId="3C3DEAA5" w14:textId="77777777" w:rsidR="00824FB5" w:rsidRDefault="00824FB5">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r>
        <w:fldChar w:fldCharType="separate"/>
      </w:r>
      <w:r>
        <w:t>49</w:t>
      </w:r>
      <w:r>
        <w:fldChar w:fldCharType="end"/>
      </w:r>
    </w:p>
    <w:p w14:paraId="2E5FA07F" w14:textId="77777777" w:rsidR="00824FB5" w:rsidRDefault="00824FB5">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r>
        <w:fldChar w:fldCharType="separate"/>
      </w:r>
      <w:r>
        <w:t>50</w:t>
      </w:r>
      <w:r>
        <w:fldChar w:fldCharType="end"/>
      </w:r>
    </w:p>
    <w:p w14:paraId="259CF8D6" w14:textId="77777777" w:rsidR="00824FB5" w:rsidRDefault="00824FB5">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r>
        <w:fldChar w:fldCharType="separate"/>
      </w:r>
      <w:r>
        <w:t>50</w:t>
      </w:r>
      <w:r>
        <w:fldChar w:fldCharType="end"/>
      </w:r>
    </w:p>
    <w:p w14:paraId="1202F546" w14:textId="77777777" w:rsidR="00824FB5" w:rsidRDefault="00824FB5">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r>
        <w:fldChar w:fldCharType="separate"/>
      </w:r>
      <w:r>
        <w:t>50</w:t>
      </w:r>
      <w:r>
        <w:fldChar w:fldCharType="end"/>
      </w:r>
    </w:p>
    <w:p w14:paraId="16883581" w14:textId="77777777" w:rsidR="00824FB5" w:rsidRDefault="00824FB5">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r>
        <w:fldChar w:fldCharType="separate"/>
      </w:r>
      <w:r>
        <w:t>50</w:t>
      </w:r>
      <w:r>
        <w:fldChar w:fldCharType="end"/>
      </w:r>
    </w:p>
    <w:p w14:paraId="02795CC0" w14:textId="77777777" w:rsidR="00824FB5" w:rsidRDefault="00824FB5">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r>
        <w:fldChar w:fldCharType="separate"/>
      </w:r>
      <w:r>
        <w:t>50</w:t>
      </w:r>
      <w:r>
        <w:fldChar w:fldCharType="end"/>
      </w:r>
    </w:p>
    <w:p w14:paraId="04E7DEC9" w14:textId="77777777" w:rsidR="00824FB5" w:rsidRDefault="00824FB5">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r>
        <w:fldChar w:fldCharType="separate"/>
      </w:r>
      <w:r>
        <w:t>50</w:t>
      </w:r>
      <w:r>
        <w:fldChar w:fldCharType="end"/>
      </w:r>
    </w:p>
    <w:p w14:paraId="4E5A7EDE"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r>
        <w:fldChar w:fldCharType="separate"/>
      </w:r>
      <w:r>
        <w:t>52</w:t>
      </w:r>
      <w:r>
        <w:fldChar w:fldCharType="end"/>
      </w:r>
    </w:p>
    <w:p w14:paraId="00C1DDD0" w14:textId="77777777" w:rsidR="00824FB5" w:rsidRDefault="00824FB5">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r>
        <w:fldChar w:fldCharType="separate"/>
      </w:r>
      <w:r>
        <w:t>52</w:t>
      </w:r>
      <w:r>
        <w:fldChar w:fldCharType="end"/>
      </w:r>
    </w:p>
    <w:p w14:paraId="28673095" w14:textId="77777777" w:rsidR="00824FB5" w:rsidRDefault="00824FB5">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r>
        <w:fldChar w:fldCharType="separate"/>
      </w:r>
      <w:r>
        <w:t>53</w:t>
      </w:r>
      <w:r>
        <w:fldChar w:fldCharType="end"/>
      </w:r>
    </w:p>
    <w:p w14:paraId="19BF8A91" w14:textId="77777777" w:rsidR="00824FB5" w:rsidRDefault="00824FB5">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r>
        <w:fldChar w:fldCharType="separate"/>
      </w:r>
      <w:r>
        <w:t>55</w:t>
      </w:r>
      <w:r>
        <w:fldChar w:fldCharType="end"/>
      </w:r>
    </w:p>
    <w:p w14:paraId="643391C3" w14:textId="77777777" w:rsidR="00824FB5" w:rsidRDefault="00824FB5">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r>
        <w:fldChar w:fldCharType="separate"/>
      </w:r>
      <w:r>
        <w:t>55</w:t>
      </w:r>
      <w:r>
        <w:fldChar w:fldCharType="end"/>
      </w:r>
    </w:p>
    <w:p w14:paraId="296BC710" w14:textId="77777777" w:rsidR="00824FB5" w:rsidRDefault="00824FB5">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r>
        <w:fldChar w:fldCharType="separate"/>
      </w:r>
      <w:r>
        <w:t>55</w:t>
      </w:r>
      <w:r>
        <w:fldChar w:fldCharType="end"/>
      </w:r>
    </w:p>
    <w:p w14:paraId="26C06B1C" w14:textId="77777777" w:rsidR="00824FB5" w:rsidRDefault="00824FB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r>
        <w:fldChar w:fldCharType="separate"/>
      </w:r>
      <w:r>
        <w:t>56</w:t>
      </w:r>
      <w:r>
        <w:fldChar w:fldCharType="end"/>
      </w:r>
    </w:p>
    <w:p w14:paraId="3ED9D0C9" w14:textId="77777777" w:rsidR="00824FB5" w:rsidRDefault="00824FB5">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r>
        <w:fldChar w:fldCharType="separate"/>
      </w:r>
      <w:r>
        <w:t>56</w:t>
      </w:r>
      <w:r>
        <w:fldChar w:fldCharType="end"/>
      </w:r>
    </w:p>
    <w:p w14:paraId="452B9107" w14:textId="77777777" w:rsidR="00824FB5" w:rsidRDefault="00824FB5">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r>
        <w:fldChar w:fldCharType="separate"/>
      </w:r>
      <w:r>
        <w:t>57</w:t>
      </w:r>
      <w:r>
        <w:fldChar w:fldCharType="end"/>
      </w:r>
    </w:p>
    <w:p w14:paraId="33678380" w14:textId="77777777" w:rsidR="00824FB5" w:rsidRDefault="00824FB5">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r>
        <w:fldChar w:fldCharType="separate"/>
      </w:r>
      <w:r>
        <w:t>57</w:t>
      </w:r>
      <w:r>
        <w:fldChar w:fldCharType="end"/>
      </w:r>
    </w:p>
    <w:p w14:paraId="252C83B1" w14:textId="77777777" w:rsidR="00824FB5" w:rsidRDefault="00824FB5">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r>
        <w:fldChar w:fldCharType="separate"/>
      </w:r>
      <w:r>
        <w:t>57</w:t>
      </w:r>
      <w:r>
        <w:fldChar w:fldCharType="end"/>
      </w:r>
    </w:p>
    <w:p w14:paraId="37C4EE00" w14:textId="77777777" w:rsidR="00824FB5" w:rsidRDefault="00824FB5">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r>
        <w:fldChar w:fldCharType="separate"/>
      </w:r>
      <w:r>
        <w:t>58</w:t>
      </w:r>
      <w:r>
        <w:fldChar w:fldCharType="end"/>
      </w:r>
    </w:p>
    <w:p w14:paraId="18EB418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r>
        <w:fldChar w:fldCharType="separate"/>
      </w:r>
      <w:r>
        <w:t>58</w:t>
      </w:r>
      <w:r>
        <w:fldChar w:fldCharType="end"/>
      </w:r>
    </w:p>
    <w:p w14:paraId="143DB57B" w14:textId="77777777" w:rsidR="00824FB5" w:rsidRDefault="00824FB5">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r>
        <w:fldChar w:fldCharType="separate"/>
      </w:r>
      <w:r>
        <w:t>58</w:t>
      </w:r>
      <w:r>
        <w:fldChar w:fldCharType="end"/>
      </w:r>
    </w:p>
    <w:p w14:paraId="1E67F691" w14:textId="77777777" w:rsidR="00824FB5" w:rsidRDefault="00824FB5">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r>
        <w:fldChar w:fldCharType="separate"/>
      </w:r>
      <w:r>
        <w:t>58</w:t>
      </w:r>
      <w:r>
        <w:fldChar w:fldCharType="end"/>
      </w:r>
    </w:p>
    <w:p w14:paraId="156AEC13" w14:textId="77777777" w:rsidR="00824FB5" w:rsidRDefault="00824FB5">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r>
        <w:fldChar w:fldCharType="separate"/>
      </w:r>
      <w:r>
        <w:t>58</w:t>
      </w:r>
      <w:r>
        <w:fldChar w:fldCharType="end"/>
      </w:r>
    </w:p>
    <w:p w14:paraId="41EF4EBF" w14:textId="77777777" w:rsidR="00824FB5" w:rsidRDefault="00824FB5">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r>
        <w:fldChar w:fldCharType="separate"/>
      </w:r>
      <w:r>
        <w:t>58</w:t>
      </w:r>
      <w:r>
        <w:fldChar w:fldCharType="end"/>
      </w:r>
    </w:p>
    <w:p w14:paraId="14ACD7EC"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r>
        <w:fldChar w:fldCharType="separate"/>
      </w:r>
      <w:r>
        <w:t>58</w:t>
      </w:r>
      <w:r>
        <w:fldChar w:fldCharType="end"/>
      </w:r>
    </w:p>
    <w:p w14:paraId="45E426BE" w14:textId="77777777" w:rsidR="00824FB5" w:rsidRDefault="00824FB5">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r>
        <w:fldChar w:fldCharType="separate"/>
      </w:r>
      <w:r>
        <w:t>58</w:t>
      </w:r>
      <w:r>
        <w:fldChar w:fldCharType="end"/>
      </w:r>
    </w:p>
    <w:p w14:paraId="5CAF0EBA" w14:textId="77777777" w:rsidR="00824FB5" w:rsidRDefault="00824FB5">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r>
        <w:fldChar w:fldCharType="separate"/>
      </w:r>
      <w:r>
        <w:t>59</w:t>
      </w:r>
      <w:r>
        <w:fldChar w:fldCharType="end"/>
      </w:r>
    </w:p>
    <w:p w14:paraId="42D4EF41" w14:textId="77777777" w:rsidR="00824FB5" w:rsidRDefault="00824FB5">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r>
        <w:fldChar w:fldCharType="separate"/>
      </w:r>
      <w:r>
        <w:t>59</w:t>
      </w:r>
      <w:r>
        <w:fldChar w:fldCharType="end"/>
      </w:r>
    </w:p>
    <w:p w14:paraId="7DEB69D9" w14:textId="77777777" w:rsidR="00824FB5" w:rsidRDefault="00824FB5">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r>
        <w:fldChar w:fldCharType="separate"/>
      </w:r>
      <w:r>
        <w:t>60</w:t>
      </w:r>
      <w:r>
        <w:fldChar w:fldCharType="end"/>
      </w:r>
    </w:p>
    <w:p w14:paraId="4B48B6D9" w14:textId="77777777" w:rsidR="00824FB5" w:rsidRDefault="00824FB5">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r>
        <w:fldChar w:fldCharType="separate"/>
      </w:r>
      <w:r>
        <w:t>60</w:t>
      </w:r>
      <w:r>
        <w:fldChar w:fldCharType="end"/>
      </w:r>
    </w:p>
    <w:p w14:paraId="3F9B76FA" w14:textId="77777777" w:rsidR="00824FB5" w:rsidRDefault="00824FB5">
      <w:pPr>
        <w:pStyle w:val="30"/>
        <w:rPr>
          <w:rFonts w:asciiTheme="minorHAnsi" w:eastAsiaTheme="minorEastAsia" w:hAnsiTheme="minorHAnsi" w:cstheme="minorBidi"/>
          <w:kern w:val="2"/>
          <w:sz w:val="21"/>
          <w:szCs w:val="22"/>
          <w:lang w:val="en-US" w:eastAsia="zh-CN"/>
        </w:rPr>
      </w:pPr>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r>
        <w:fldChar w:fldCharType="separate"/>
      </w:r>
      <w:r>
        <w:t>60</w:t>
      </w:r>
      <w:r>
        <w:fldChar w:fldCharType="end"/>
      </w:r>
    </w:p>
    <w:p w14:paraId="4A302DFC" w14:textId="77777777" w:rsidR="00824FB5" w:rsidRDefault="00824FB5">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r>
        <w:fldChar w:fldCharType="separate"/>
      </w:r>
      <w:r>
        <w:t>60</w:t>
      </w:r>
      <w:r>
        <w:fldChar w:fldCharType="end"/>
      </w:r>
    </w:p>
    <w:p w14:paraId="3560FC3B" w14:textId="77777777" w:rsidR="00824FB5" w:rsidRDefault="00824FB5">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r>
        <w:fldChar w:fldCharType="separate"/>
      </w:r>
      <w:r>
        <w:t>60</w:t>
      </w:r>
      <w:r>
        <w:fldChar w:fldCharType="end"/>
      </w:r>
    </w:p>
    <w:p w14:paraId="64B93B8C" w14:textId="77777777" w:rsidR="00824FB5" w:rsidRDefault="00824FB5">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r>
        <w:fldChar w:fldCharType="separate"/>
      </w:r>
      <w:r>
        <w:t>60</w:t>
      </w:r>
      <w:r>
        <w:fldChar w:fldCharType="end"/>
      </w:r>
    </w:p>
    <w:p w14:paraId="312E5B14" w14:textId="77777777" w:rsidR="00824FB5" w:rsidRDefault="00824FB5">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r>
        <w:fldChar w:fldCharType="separate"/>
      </w:r>
      <w:r>
        <w:t>60</w:t>
      </w:r>
      <w:r>
        <w:fldChar w:fldCharType="end"/>
      </w:r>
    </w:p>
    <w:p w14:paraId="5A68D359" w14:textId="77777777" w:rsidR="00824FB5" w:rsidRDefault="00824FB5">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r>
        <w:fldChar w:fldCharType="separate"/>
      </w:r>
      <w:r>
        <w:t>61</w:t>
      </w:r>
      <w:r>
        <w:fldChar w:fldCharType="end"/>
      </w:r>
    </w:p>
    <w:p w14:paraId="0280E94F" w14:textId="77777777" w:rsidR="00824FB5" w:rsidRDefault="00824FB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r>
        <w:fldChar w:fldCharType="separate"/>
      </w:r>
      <w:r>
        <w:t>61</w:t>
      </w:r>
      <w:r>
        <w:fldChar w:fldCharType="end"/>
      </w:r>
    </w:p>
    <w:p w14:paraId="2683255C" w14:textId="77777777" w:rsidR="00824FB5" w:rsidRDefault="00824FB5">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r>
        <w:fldChar w:fldCharType="separate"/>
      </w:r>
      <w:r>
        <w:t>61</w:t>
      </w:r>
      <w:r>
        <w:fldChar w:fldCharType="end"/>
      </w:r>
    </w:p>
    <w:p w14:paraId="103D13F7" w14:textId="77777777" w:rsidR="00824FB5" w:rsidRDefault="00824FB5">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r>
        <w:fldChar w:fldCharType="separate"/>
      </w:r>
      <w:r>
        <w:t>61</w:t>
      </w:r>
      <w:r>
        <w:fldChar w:fldCharType="end"/>
      </w:r>
    </w:p>
    <w:p w14:paraId="1233B789" w14:textId="77777777" w:rsidR="00824FB5" w:rsidRDefault="00824FB5">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r>
        <w:fldChar w:fldCharType="separate"/>
      </w:r>
      <w:r>
        <w:t>61</w:t>
      </w:r>
      <w:r>
        <w:fldChar w:fldCharType="end"/>
      </w:r>
    </w:p>
    <w:p w14:paraId="6514BD36" w14:textId="77777777" w:rsidR="00824FB5" w:rsidRDefault="00824FB5">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r>
        <w:fldChar w:fldCharType="separate"/>
      </w:r>
      <w:r>
        <w:t>61</w:t>
      </w:r>
      <w:r>
        <w:fldChar w:fldCharType="end"/>
      </w:r>
    </w:p>
    <w:p w14:paraId="67ABB487" w14:textId="77777777" w:rsidR="00824FB5" w:rsidRDefault="00824FB5">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r>
        <w:fldChar w:fldCharType="separate"/>
      </w:r>
      <w:r>
        <w:t>61</w:t>
      </w:r>
      <w:r>
        <w:fldChar w:fldCharType="end"/>
      </w:r>
    </w:p>
    <w:p w14:paraId="41399F2C" w14:textId="77777777" w:rsidR="00824FB5" w:rsidRDefault="00824FB5">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r>
        <w:fldChar w:fldCharType="separate"/>
      </w:r>
      <w:r>
        <w:t>62</w:t>
      </w:r>
      <w:r>
        <w:fldChar w:fldCharType="end"/>
      </w:r>
    </w:p>
    <w:p w14:paraId="5A9C25B0" w14:textId="77777777" w:rsidR="00824FB5" w:rsidRDefault="00824FB5">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r>
        <w:fldChar w:fldCharType="separate"/>
      </w:r>
      <w:r>
        <w:t>62</w:t>
      </w:r>
      <w:r>
        <w:fldChar w:fldCharType="end"/>
      </w:r>
    </w:p>
    <w:p w14:paraId="335EAE73" w14:textId="77777777" w:rsidR="00824FB5" w:rsidRDefault="00824FB5">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r>
        <w:fldChar w:fldCharType="separate"/>
      </w:r>
      <w:r>
        <w:t>62</w:t>
      </w:r>
      <w:r>
        <w:fldChar w:fldCharType="end"/>
      </w:r>
    </w:p>
    <w:p w14:paraId="52573FA1" w14:textId="77777777" w:rsidR="00824FB5" w:rsidRDefault="00824FB5">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r>
        <w:fldChar w:fldCharType="separate"/>
      </w:r>
      <w:r>
        <w:t>62</w:t>
      </w:r>
      <w:r>
        <w:fldChar w:fldCharType="end"/>
      </w:r>
    </w:p>
    <w:p w14:paraId="7830D2C2" w14:textId="77777777" w:rsidR="00824FB5" w:rsidRDefault="00824FB5">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r>
        <w:fldChar w:fldCharType="separate"/>
      </w:r>
      <w:r>
        <w:t>63</w:t>
      </w:r>
      <w:r>
        <w:fldChar w:fldCharType="end"/>
      </w:r>
    </w:p>
    <w:p w14:paraId="0412636D" w14:textId="77777777" w:rsidR="00824FB5" w:rsidRDefault="00824FB5">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r>
        <w:fldChar w:fldCharType="separate"/>
      </w:r>
      <w:r>
        <w:t>63</w:t>
      </w:r>
      <w:r>
        <w:fldChar w:fldCharType="end"/>
      </w:r>
    </w:p>
    <w:p w14:paraId="507D0551" w14:textId="77777777" w:rsidR="00824FB5" w:rsidRDefault="00824FB5">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r>
        <w:fldChar w:fldCharType="separate"/>
      </w:r>
      <w:r>
        <w:t>63</w:t>
      </w:r>
      <w:r>
        <w:fldChar w:fldCharType="end"/>
      </w:r>
    </w:p>
    <w:p w14:paraId="6741E185" w14:textId="77777777" w:rsidR="00824FB5" w:rsidRDefault="00824FB5">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r>
        <w:fldChar w:fldCharType="separate"/>
      </w:r>
      <w:r>
        <w:t>63</w:t>
      </w:r>
      <w:r>
        <w:fldChar w:fldCharType="end"/>
      </w:r>
    </w:p>
    <w:p w14:paraId="65759723" w14:textId="77777777" w:rsidR="00824FB5" w:rsidRDefault="00824FB5">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r>
        <w:fldChar w:fldCharType="separate"/>
      </w:r>
      <w:r>
        <w:t>64</w:t>
      </w:r>
      <w:r>
        <w:fldChar w:fldCharType="end"/>
      </w:r>
    </w:p>
    <w:p w14:paraId="6B34022A" w14:textId="77777777" w:rsidR="00824FB5" w:rsidRDefault="00824FB5">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r>
        <w:fldChar w:fldCharType="separate"/>
      </w:r>
      <w:r>
        <w:t>64</w:t>
      </w:r>
      <w:r>
        <w:fldChar w:fldCharType="end"/>
      </w:r>
    </w:p>
    <w:p w14:paraId="4543E70A" w14:textId="77777777" w:rsidR="00824FB5" w:rsidRDefault="00824FB5">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r>
        <w:fldChar w:fldCharType="separate"/>
      </w:r>
      <w:r>
        <w:t>64</w:t>
      </w:r>
      <w:r>
        <w:fldChar w:fldCharType="end"/>
      </w:r>
    </w:p>
    <w:p w14:paraId="5903461E" w14:textId="77777777" w:rsidR="00824FB5" w:rsidRDefault="00824FB5">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r>
        <w:fldChar w:fldCharType="separate"/>
      </w:r>
      <w:r>
        <w:t>64</w:t>
      </w:r>
      <w:r>
        <w:fldChar w:fldCharType="end"/>
      </w:r>
    </w:p>
    <w:p w14:paraId="6DA5E4C8" w14:textId="77777777" w:rsidR="00824FB5" w:rsidRDefault="00824FB5">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r>
        <w:fldChar w:fldCharType="separate"/>
      </w:r>
      <w:r>
        <w:t>65</w:t>
      </w:r>
      <w:r>
        <w:fldChar w:fldCharType="end"/>
      </w:r>
    </w:p>
    <w:p w14:paraId="1046BE7A" w14:textId="77777777" w:rsidR="00824FB5" w:rsidRDefault="00824FB5">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r>
        <w:fldChar w:fldCharType="separate"/>
      </w:r>
      <w:r>
        <w:t>65</w:t>
      </w:r>
      <w:r>
        <w:fldChar w:fldCharType="end"/>
      </w:r>
    </w:p>
    <w:p w14:paraId="0505FE81" w14:textId="77777777" w:rsidR="00824FB5" w:rsidRDefault="00824FB5">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r>
        <w:fldChar w:fldCharType="separate"/>
      </w:r>
      <w:r>
        <w:t>65</w:t>
      </w:r>
      <w:r>
        <w:fldChar w:fldCharType="end"/>
      </w:r>
    </w:p>
    <w:p w14:paraId="52014679" w14:textId="77777777" w:rsidR="00824FB5" w:rsidRDefault="00824FB5">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r>
        <w:fldChar w:fldCharType="separate"/>
      </w:r>
      <w:r>
        <w:t>66</w:t>
      </w:r>
      <w:r>
        <w:fldChar w:fldCharType="end"/>
      </w:r>
    </w:p>
    <w:p w14:paraId="15F95EDC" w14:textId="77777777" w:rsidR="00824FB5" w:rsidRDefault="00824FB5">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r>
        <w:fldChar w:fldCharType="separate"/>
      </w:r>
      <w:r>
        <w:t>66</w:t>
      </w:r>
      <w:r>
        <w:fldChar w:fldCharType="end"/>
      </w:r>
    </w:p>
    <w:p w14:paraId="1AB8DBAA" w14:textId="77777777" w:rsidR="00824FB5" w:rsidRDefault="00824FB5">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r>
        <w:fldChar w:fldCharType="separate"/>
      </w:r>
      <w:r>
        <w:t>66</w:t>
      </w:r>
      <w:r>
        <w:fldChar w:fldCharType="end"/>
      </w:r>
    </w:p>
    <w:p w14:paraId="40CFD602" w14:textId="77777777" w:rsidR="00824FB5" w:rsidRDefault="00824FB5">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r>
        <w:fldChar w:fldCharType="separate"/>
      </w:r>
      <w:r>
        <w:t>66</w:t>
      </w:r>
      <w:r>
        <w:fldChar w:fldCharType="end"/>
      </w:r>
    </w:p>
    <w:p w14:paraId="0051EEFC" w14:textId="77777777" w:rsidR="00824FB5" w:rsidRDefault="00824FB5">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r>
        <w:fldChar w:fldCharType="separate"/>
      </w:r>
      <w:r>
        <w:t>66</w:t>
      </w:r>
      <w:r>
        <w:fldChar w:fldCharType="end"/>
      </w:r>
    </w:p>
    <w:p w14:paraId="6249EE5F" w14:textId="77777777" w:rsidR="00824FB5" w:rsidRDefault="00824FB5">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r>
        <w:fldChar w:fldCharType="separate"/>
      </w:r>
      <w:r>
        <w:t>67</w:t>
      </w:r>
      <w:r>
        <w:fldChar w:fldCharType="end"/>
      </w:r>
    </w:p>
    <w:p w14:paraId="494A8E86" w14:textId="77777777" w:rsidR="00824FB5" w:rsidRDefault="00824FB5">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r>
        <w:fldChar w:fldCharType="separate"/>
      </w:r>
      <w:r>
        <w:t>67</w:t>
      </w:r>
      <w:r>
        <w:fldChar w:fldCharType="end"/>
      </w:r>
    </w:p>
    <w:p w14:paraId="4C4A9501" w14:textId="77777777" w:rsidR="00824FB5" w:rsidRDefault="00824FB5">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r>
        <w:fldChar w:fldCharType="separate"/>
      </w:r>
      <w:r>
        <w:t>67</w:t>
      </w:r>
      <w:r>
        <w:fldChar w:fldCharType="end"/>
      </w:r>
    </w:p>
    <w:p w14:paraId="64431789" w14:textId="77777777" w:rsidR="00824FB5" w:rsidRDefault="00824FB5">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r>
        <w:fldChar w:fldCharType="separate"/>
      </w:r>
      <w:r>
        <w:t>67</w:t>
      </w:r>
      <w:r>
        <w:fldChar w:fldCharType="end"/>
      </w:r>
    </w:p>
    <w:p w14:paraId="7CEACA3E" w14:textId="77777777" w:rsidR="00824FB5" w:rsidRDefault="00824FB5">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r>
        <w:fldChar w:fldCharType="separate"/>
      </w:r>
      <w:r>
        <w:t>67</w:t>
      </w:r>
      <w:r>
        <w:fldChar w:fldCharType="end"/>
      </w:r>
    </w:p>
    <w:p w14:paraId="565DA6CE" w14:textId="77777777" w:rsidR="00824FB5" w:rsidRDefault="00824FB5">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r>
        <w:fldChar w:fldCharType="separate"/>
      </w:r>
      <w:r>
        <w:t>68</w:t>
      </w:r>
      <w:r>
        <w:fldChar w:fldCharType="end"/>
      </w:r>
    </w:p>
    <w:p w14:paraId="61D51775" w14:textId="77777777" w:rsidR="00824FB5" w:rsidRDefault="00824FB5">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r>
        <w:fldChar w:fldCharType="separate"/>
      </w:r>
      <w:r>
        <w:t>68</w:t>
      </w:r>
      <w:r>
        <w:fldChar w:fldCharType="end"/>
      </w:r>
    </w:p>
    <w:p w14:paraId="46F1CF8D" w14:textId="77777777" w:rsidR="00824FB5" w:rsidRDefault="00824FB5">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r>
        <w:fldChar w:fldCharType="separate"/>
      </w:r>
      <w:r>
        <w:t>68</w:t>
      </w:r>
      <w:r>
        <w:fldChar w:fldCharType="end"/>
      </w:r>
    </w:p>
    <w:p w14:paraId="45B42B37" w14:textId="77777777" w:rsidR="00824FB5" w:rsidRDefault="00824FB5">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r>
        <w:fldChar w:fldCharType="separate"/>
      </w:r>
      <w:r>
        <w:t>68</w:t>
      </w:r>
      <w:r>
        <w:fldChar w:fldCharType="end"/>
      </w:r>
    </w:p>
    <w:p w14:paraId="2BEAB266" w14:textId="77777777" w:rsidR="00824FB5" w:rsidRDefault="00824FB5">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r>
        <w:fldChar w:fldCharType="separate"/>
      </w:r>
      <w:r>
        <w:t>68</w:t>
      </w:r>
      <w:r>
        <w:fldChar w:fldCharType="end"/>
      </w:r>
    </w:p>
    <w:p w14:paraId="65CACF97" w14:textId="77777777" w:rsidR="00824FB5" w:rsidRDefault="00824FB5">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r>
        <w:fldChar w:fldCharType="separate"/>
      </w:r>
      <w:r>
        <w:t>69</w:t>
      </w:r>
      <w:r>
        <w:fldChar w:fldCharType="end"/>
      </w:r>
    </w:p>
    <w:p w14:paraId="308ABA35" w14:textId="77777777" w:rsidR="00824FB5" w:rsidRDefault="00824FB5">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r>
        <w:fldChar w:fldCharType="separate"/>
      </w:r>
      <w:r>
        <w:t>69</w:t>
      </w:r>
      <w:r>
        <w:fldChar w:fldCharType="end"/>
      </w:r>
    </w:p>
    <w:p w14:paraId="551661BD" w14:textId="77777777" w:rsidR="00824FB5" w:rsidRDefault="00824FB5">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r>
        <w:fldChar w:fldCharType="separate"/>
      </w:r>
      <w:r>
        <w:t>69</w:t>
      </w:r>
      <w:r>
        <w:fldChar w:fldCharType="end"/>
      </w:r>
    </w:p>
    <w:p w14:paraId="56B06B5F" w14:textId="77777777" w:rsidR="00824FB5" w:rsidRDefault="00824FB5">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r>
        <w:fldChar w:fldCharType="separate"/>
      </w:r>
      <w:r>
        <w:t>69</w:t>
      </w:r>
      <w:r>
        <w:fldChar w:fldCharType="end"/>
      </w:r>
    </w:p>
    <w:p w14:paraId="491401F0" w14:textId="77777777" w:rsidR="00824FB5" w:rsidRDefault="00824FB5">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r>
        <w:fldChar w:fldCharType="separate"/>
      </w:r>
      <w:r>
        <w:t>69</w:t>
      </w:r>
      <w:r>
        <w:fldChar w:fldCharType="end"/>
      </w:r>
    </w:p>
    <w:p w14:paraId="1F9B39A5" w14:textId="77777777" w:rsidR="00824FB5" w:rsidRDefault="00824FB5">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r>
        <w:fldChar w:fldCharType="separate"/>
      </w:r>
      <w:r>
        <w:t>69</w:t>
      </w:r>
      <w:r>
        <w:fldChar w:fldCharType="end"/>
      </w:r>
    </w:p>
    <w:p w14:paraId="20FF202C" w14:textId="77777777" w:rsidR="00824FB5" w:rsidRDefault="00824FB5">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r>
        <w:fldChar w:fldCharType="separate"/>
      </w:r>
      <w:r>
        <w:t>69</w:t>
      </w:r>
      <w:r>
        <w:fldChar w:fldCharType="end"/>
      </w:r>
    </w:p>
    <w:p w14:paraId="7681F86B" w14:textId="77777777" w:rsidR="00824FB5" w:rsidRDefault="00824FB5">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r>
        <w:fldChar w:fldCharType="separate"/>
      </w:r>
      <w:r>
        <w:t>70</w:t>
      </w:r>
      <w:r>
        <w:fldChar w:fldCharType="end"/>
      </w:r>
    </w:p>
    <w:p w14:paraId="7324292A" w14:textId="77777777" w:rsidR="00824FB5" w:rsidRDefault="00824FB5">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r>
        <w:fldChar w:fldCharType="separate"/>
      </w:r>
      <w:r>
        <w:t>70</w:t>
      </w:r>
      <w:r>
        <w:fldChar w:fldCharType="end"/>
      </w:r>
    </w:p>
    <w:p w14:paraId="4D4C19AE" w14:textId="77777777" w:rsidR="00824FB5" w:rsidRDefault="00824FB5">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r>
        <w:fldChar w:fldCharType="separate"/>
      </w:r>
      <w:r>
        <w:t>70</w:t>
      </w:r>
      <w:r>
        <w:fldChar w:fldCharType="end"/>
      </w:r>
    </w:p>
    <w:p w14:paraId="7B8217ED"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r>
        <w:fldChar w:fldCharType="separate"/>
      </w:r>
      <w:r>
        <w:t>71</w:t>
      </w:r>
      <w:r>
        <w:fldChar w:fldCharType="end"/>
      </w:r>
    </w:p>
    <w:p w14:paraId="48DCD8A2" w14:textId="77777777" w:rsidR="00824FB5" w:rsidRDefault="00824FB5">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r>
        <w:fldChar w:fldCharType="separate"/>
      </w:r>
      <w:r>
        <w:t>71</w:t>
      </w:r>
      <w:r>
        <w:fldChar w:fldCharType="end"/>
      </w:r>
    </w:p>
    <w:p w14:paraId="5B6F8A4E" w14:textId="77777777" w:rsidR="00824FB5" w:rsidRDefault="00824FB5">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r>
        <w:fldChar w:fldCharType="separate"/>
      </w:r>
      <w:r>
        <w:t>72</w:t>
      </w:r>
      <w:r>
        <w:fldChar w:fldCharType="end"/>
      </w:r>
    </w:p>
    <w:p w14:paraId="6119A8CD" w14:textId="77777777" w:rsidR="00824FB5" w:rsidRDefault="00824FB5">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r>
        <w:fldChar w:fldCharType="separate"/>
      </w:r>
      <w:r>
        <w:t>73</w:t>
      </w:r>
      <w:r>
        <w:fldChar w:fldCharType="end"/>
      </w:r>
    </w:p>
    <w:p w14:paraId="306DB1D7" w14:textId="77777777" w:rsidR="00824FB5" w:rsidRDefault="00824FB5">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r>
        <w:fldChar w:fldCharType="separate"/>
      </w:r>
      <w:r>
        <w:t>73</w:t>
      </w:r>
      <w:r>
        <w:fldChar w:fldCharType="end"/>
      </w:r>
    </w:p>
    <w:p w14:paraId="7B4C581F" w14:textId="77777777" w:rsidR="00824FB5" w:rsidRDefault="00824FB5">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r>
        <w:fldChar w:fldCharType="separate"/>
      </w:r>
      <w:r>
        <w:t>73</w:t>
      </w:r>
      <w:r>
        <w:fldChar w:fldCharType="end"/>
      </w:r>
    </w:p>
    <w:p w14:paraId="3ADDA75B" w14:textId="77777777" w:rsidR="00824FB5" w:rsidRDefault="00824FB5">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r>
        <w:fldChar w:fldCharType="separate"/>
      </w:r>
      <w:r>
        <w:t>74</w:t>
      </w:r>
      <w:r>
        <w:fldChar w:fldCharType="end"/>
      </w:r>
    </w:p>
    <w:p w14:paraId="646A1EE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r>
        <w:fldChar w:fldCharType="separate"/>
      </w:r>
      <w:r>
        <w:t>74</w:t>
      </w:r>
      <w:r>
        <w:fldChar w:fldCharType="end"/>
      </w:r>
    </w:p>
    <w:p w14:paraId="563083BF" w14:textId="77777777" w:rsidR="00824FB5" w:rsidRDefault="00824FB5">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r>
        <w:fldChar w:fldCharType="separate"/>
      </w:r>
      <w:r>
        <w:t>74</w:t>
      </w:r>
      <w:r>
        <w:fldChar w:fldCharType="end"/>
      </w:r>
    </w:p>
    <w:p w14:paraId="1E3B0B95" w14:textId="77777777" w:rsidR="00824FB5" w:rsidRDefault="00824FB5">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r>
        <w:fldChar w:fldCharType="separate"/>
      </w:r>
      <w:r>
        <w:t>74</w:t>
      </w:r>
      <w:r>
        <w:fldChar w:fldCharType="end"/>
      </w:r>
    </w:p>
    <w:p w14:paraId="5A381AC2"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r>
        <w:fldChar w:fldCharType="separate"/>
      </w:r>
      <w:r>
        <w:t>75</w:t>
      </w:r>
      <w:r>
        <w:fldChar w:fldCharType="end"/>
      </w:r>
    </w:p>
    <w:p w14:paraId="35677731" w14:textId="77777777" w:rsidR="00824FB5" w:rsidRDefault="00824FB5">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r>
        <w:fldChar w:fldCharType="separate"/>
      </w:r>
      <w:r>
        <w:t>75</w:t>
      </w:r>
      <w:r>
        <w:fldChar w:fldCharType="end"/>
      </w:r>
    </w:p>
    <w:p w14:paraId="5D547029" w14:textId="77777777" w:rsidR="00824FB5" w:rsidRDefault="00824FB5">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r>
        <w:fldChar w:fldCharType="separate"/>
      </w:r>
      <w:r>
        <w:t>75</w:t>
      </w:r>
      <w:r>
        <w:fldChar w:fldCharType="end"/>
      </w:r>
    </w:p>
    <w:p w14:paraId="0B5FBB2D" w14:textId="77777777" w:rsidR="00824FB5" w:rsidRDefault="00824FB5">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r>
        <w:fldChar w:fldCharType="separate"/>
      </w:r>
      <w:r>
        <w:t>75</w:t>
      </w:r>
      <w:r>
        <w:fldChar w:fldCharType="end"/>
      </w:r>
    </w:p>
    <w:p w14:paraId="729C5E7F" w14:textId="77777777" w:rsidR="00824FB5" w:rsidRDefault="00824FB5">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r>
        <w:fldChar w:fldCharType="separate"/>
      </w:r>
      <w:r>
        <w:t>75</w:t>
      </w:r>
      <w:r>
        <w:fldChar w:fldCharType="end"/>
      </w:r>
    </w:p>
    <w:p w14:paraId="73E23455" w14:textId="77777777" w:rsidR="00824FB5" w:rsidRDefault="00824FB5">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r>
        <w:fldChar w:fldCharType="separate"/>
      </w:r>
      <w:r>
        <w:t>76</w:t>
      </w:r>
      <w:r>
        <w:fldChar w:fldCharType="end"/>
      </w:r>
    </w:p>
    <w:p w14:paraId="47FE8702" w14:textId="77777777" w:rsidR="00824FB5" w:rsidRDefault="00824FB5">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r>
        <w:fldChar w:fldCharType="separate"/>
      </w:r>
      <w:r>
        <w:t>76</w:t>
      </w:r>
      <w:r>
        <w:fldChar w:fldCharType="end"/>
      </w:r>
    </w:p>
    <w:p w14:paraId="0A8E2162" w14:textId="77777777" w:rsidR="00824FB5" w:rsidRDefault="00824FB5">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_Toc88491469 \h </w:instrText>
      </w:r>
      <w:r>
        <w:fldChar w:fldCharType="separate"/>
      </w:r>
      <w:r>
        <w:t>77</w:t>
      </w:r>
      <w:r>
        <w:fldChar w:fldCharType="end"/>
      </w:r>
    </w:p>
    <w:p w14:paraId="09A37549" w14:textId="77777777" w:rsidR="00824FB5" w:rsidRDefault="00824FB5">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r>
        <w:fldChar w:fldCharType="separate"/>
      </w:r>
      <w:r>
        <w:t>77</w:t>
      </w:r>
      <w:r>
        <w:fldChar w:fldCharType="end"/>
      </w:r>
    </w:p>
    <w:p w14:paraId="5ED72C56" w14:textId="77777777" w:rsidR="00824FB5" w:rsidRDefault="00824FB5">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r>
        <w:fldChar w:fldCharType="separate"/>
      </w:r>
      <w:r>
        <w:t>77</w:t>
      </w:r>
      <w:r>
        <w:fldChar w:fldCharType="end"/>
      </w:r>
    </w:p>
    <w:p w14:paraId="7FCCCFA2" w14:textId="77777777" w:rsidR="00824FB5" w:rsidRDefault="00824FB5">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r>
        <w:fldChar w:fldCharType="separate"/>
      </w:r>
      <w:r>
        <w:t>84</w:t>
      </w:r>
      <w:r>
        <w:fldChar w:fldCharType="end"/>
      </w:r>
    </w:p>
    <w:p w14:paraId="6F46655F" w14:textId="77777777" w:rsidR="00824FB5" w:rsidRDefault="00824FB5">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_Toc88491473 \h </w:instrText>
      </w:r>
      <w:r>
        <w:fldChar w:fldCharType="separate"/>
      </w:r>
      <w:r>
        <w:t>94</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8491223"/>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8491224"/>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8491225"/>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8491226"/>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8491227"/>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8491228"/>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8491229"/>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8491230"/>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8491231"/>
      <w:r w:rsidRPr="004D3578">
        <w:t>4</w:t>
      </w:r>
      <w:r w:rsidRPr="004D3578">
        <w:tab/>
      </w:r>
      <w:r>
        <w:t>Overview</w:t>
      </w:r>
      <w:bookmarkEnd w:id="50"/>
      <w:bookmarkEnd w:id="51"/>
      <w:bookmarkEnd w:id="52"/>
      <w:bookmarkEnd w:id="53"/>
    </w:p>
    <w:p w14:paraId="6B139B5E" w14:textId="16576932" w:rsidR="008A6D4A" w:rsidRDefault="007C7359" w:rsidP="007C7359">
      <w:pPr>
        <w:pStyle w:val="2"/>
        <w:rPr>
          <w:rFonts w:eastAsia="宋体"/>
        </w:rPr>
      </w:pPr>
      <w:bookmarkStart w:id="54" w:name="_Toc25156162"/>
      <w:bookmarkStart w:id="55" w:name="_Toc34124462"/>
      <w:bookmarkStart w:id="56" w:name="_Toc43207576"/>
      <w:bookmarkStart w:id="57" w:name="_Toc49857056"/>
      <w:bookmarkStart w:id="58" w:name="_Toc51925259"/>
      <w:bookmarkStart w:id="59" w:name="_Toc88491232"/>
      <w:r w:rsidRPr="00BA3AC8">
        <w:rPr>
          <w:rFonts w:eastAsia="宋体"/>
        </w:rPr>
        <w:t>4.1</w:t>
      </w:r>
      <w:r w:rsidRPr="00BA3AC8">
        <w:rPr>
          <w:rFonts w:eastAsia="宋体"/>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2"/>
        <w:rPr>
          <w:rFonts w:eastAsia="宋体"/>
        </w:rPr>
      </w:pPr>
      <w:bookmarkStart w:id="72" w:name="_Toc88491233"/>
      <w:r w:rsidRPr="00BA3AC8">
        <w:rPr>
          <w:rFonts w:eastAsia="宋体"/>
        </w:rPr>
        <w:t>4.2</w:t>
      </w:r>
      <w:r w:rsidRPr="00BA3AC8">
        <w:rPr>
          <w:rFonts w:eastAsia="宋体"/>
        </w:rPr>
        <w:tab/>
      </w:r>
      <w:bookmarkEnd w:id="60"/>
      <w:r w:rsidRPr="00BA3AC8">
        <w:rPr>
          <w:rFonts w:eastAsia="宋体"/>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711981"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711982"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1"/>
      </w:pPr>
      <w:bookmarkStart w:id="74" w:name="_Toc510696585"/>
      <w:bookmarkStart w:id="75" w:name="_Toc35971377"/>
      <w:bookmarkStart w:id="76" w:name="_Toc67903501"/>
      <w:bookmarkStart w:id="77" w:name="_Toc88491234"/>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2"/>
      </w:pPr>
      <w:bookmarkStart w:id="78" w:name="_Toc510696586"/>
      <w:bookmarkStart w:id="79" w:name="_Toc35971378"/>
      <w:bookmarkStart w:id="80" w:name="_Toc67903502"/>
      <w:bookmarkStart w:id="81" w:name="_Toc88491235"/>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2" w:name="_Toc510696587"/>
      <w:bookmarkStart w:id="83" w:name="_Toc35971379"/>
      <w:bookmarkStart w:id="84" w:name="_Toc67903503"/>
      <w:bookmarkStart w:id="85" w:name="_Toc88491236"/>
      <w:r>
        <w:lastRenderedPageBreak/>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88491237"/>
      <w:r>
        <w:t>5.2.1</w:t>
      </w:r>
      <w:r>
        <w:tab/>
        <w:t>Service Description</w:t>
      </w:r>
      <w:bookmarkEnd w:id="86"/>
      <w:bookmarkEnd w:id="87"/>
      <w:bookmarkEnd w:id="88"/>
      <w:bookmarkEnd w:id="89"/>
    </w:p>
    <w:p w14:paraId="2AEDD4FD" w14:textId="7DA2B0E5" w:rsidR="00052900" w:rsidRDefault="00052900" w:rsidP="003E6778">
      <w:pPr>
        <w:pStyle w:val="4"/>
      </w:pPr>
      <w:bookmarkStart w:id="90" w:name="_Toc70598398"/>
      <w:bookmarkStart w:id="91" w:name="_Toc88491238"/>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92" w:name="_Toc70598400"/>
      <w:bookmarkStart w:id="93"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5"/>
      </w:pPr>
      <w:bookmarkStart w:id="95" w:name="_Toc88491240"/>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96" w:name="_Toc70598402"/>
      <w:bookmarkStart w:id="97" w:name="_Toc88491241"/>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98" w:name="_Toc510696589"/>
      <w:bookmarkStart w:id="99" w:name="_Toc35971381"/>
      <w:bookmarkStart w:id="100" w:name="_Toc67903505"/>
      <w:bookmarkStart w:id="101" w:name="_Toc88491242"/>
      <w:r>
        <w:t>5.2.2</w:t>
      </w:r>
      <w:r>
        <w:tab/>
        <w:t>Service Operations</w:t>
      </w:r>
      <w:bookmarkEnd w:id="98"/>
      <w:bookmarkEnd w:id="99"/>
      <w:bookmarkEnd w:id="100"/>
      <w:bookmarkEnd w:id="101"/>
    </w:p>
    <w:p w14:paraId="679BB854" w14:textId="77777777" w:rsidR="008A6D4A" w:rsidRDefault="008A6D4A" w:rsidP="008A6D4A">
      <w:pPr>
        <w:pStyle w:val="4"/>
      </w:pPr>
      <w:bookmarkStart w:id="102" w:name="_Toc510696590"/>
      <w:bookmarkStart w:id="103" w:name="_Toc35971382"/>
      <w:bookmarkStart w:id="104" w:name="_Toc67903506"/>
      <w:bookmarkStart w:id="105" w:name="_Toc88491243"/>
      <w:r>
        <w:t>5.2.2.1</w:t>
      </w:r>
      <w:r>
        <w:tab/>
        <w:t>Introduction</w:t>
      </w:r>
      <w:bookmarkEnd w:id="102"/>
      <w:bookmarkEnd w:id="103"/>
      <w:bookmarkEnd w:id="104"/>
      <w:bookmarkEnd w:id="105"/>
    </w:p>
    <w:p w14:paraId="0F0A4D29" w14:textId="193EE7ED" w:rsidR="00FE177B" w:rsidRDefault="00FE177B" w:rsidP="00FE177B">
      <w:pPr>
        <w:rPr>
          <w:rFonts w:eastAsia="宋体"/>
        </w:rPr>
      </w:pPr>
      <w:bookmarkStart w:id="106" w:name="_Toc510696591"/>
      <w:bookmarkStart w:id="107" w:name="_Toc35971383"/>
      <w:bookmarkStart w:id="108"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10" w:name="_Toc88491244"/>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5"/>
      </w:pPr>
      <w:bookmarkStart w:id="111" w:name="_Toc510696592"/>
      <w:bookmarkStart w:id="112" w:name="_Toc35971384"/>
      <w:bookmarkStart w:id="113" w:name="_Toc67903508"/>
      <w:bookmarkStart w:id="114" w:name="_Toc88491245"/>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15" w:name="_Toc510696593"/>
      <w:bookmarkStart w:id="116" w:name="_Toc35971385"/>
      <w:bookmarkStart w:id="117" w:name="_Toc67903509"/>
      <w:bookmarkStart w:id="118" w:name="_Toc88491246"/>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711983"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19" w:name="_Toc510696594"/>
      <w:bookmarkStart w:id="120" w:name="_Toc35971386"/>
      <w:bookmarkStart w:id="121" w:name="_Toc67903510"/>
      <w:bookmarkStart w:id="122" w:name="_Toc88491247"/>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3" w:name="_Toc510696595"/>
      <w:bookmarkStart w:id="124" w:name="_Toc35971387"/>
      <w:bookmarkStart w:id="125" w:name="_Toc67903511"/>
      <w:bookmarkStart w:id="126"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8491249"/>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8491250"/>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711984"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53" w:name="_Toc88491251"/>
      <w:r w:rsidRPr="003E6F1D">
        <w:lastRenderedPageBreak/>
        <w:t>5.2.2.4</w:t>
      </w:r>
      <w:r w:rsidRPr="003E6F1D">
        <w:tab/>
        <w:t>Ntsctsf_TimeSynchronization_CapsNotify service operation</w:t>
      </w:r>
      <w:bookmarkEnd w:id="153"/>
    </w:p>
    <w:p w14:paraId="6E870181" w14:textId="77777777" w:rsidR="00251121" w:rsidRDefault="00251121" w:rsidP="00251121">
      <w:pPr>
        <w:pStyle w:val="5"/>
      </w:pPr>
      <w:bookmarkStart w:id="154" w:name="_Toc88491252"/>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5" w:name="_Toc88491253"/>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711985"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6" w:name="_Toc88491254"/>
      <w:r w:rsidRPr="0047408B">
        <w:t>5.2.2.5</w:t>
      </w:r>
      <w:r w:rsidRPr="0047408B">
        <w:tab/>
        <w:t>Ntsctsf_TimeSynchronization_ConfigCreate</w:t>
      </w:r>
      <w:bookmarkEnd w:id="156"/>
    </w:p>
    <w:p w14:paraId="6CFA95D1" w14:textId="77777777" w:rsidR="004557BC" w:rsidRDefault="004557BC" w:rsidP="004557BC">
      <w:pPr>
        <w:pStyle w:val="5"/>
      </w:pPr>
      <w:bookmarkStart w:id="157" w:name="_Toc88491255"/>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58" w:name="_Toc88491256"/>
      <w:r>
        <w:lastRenderedPageBreak/>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711986"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4"/>
      </w:pPr>
      <w:bookmarkStart w:id="159" w:name="_Toc88491257"/>
      <w:r w:rsidRPr="0047408B">
        <w:lastRenderedPageBreak/>
        <w:t>5.2.2.</w:t>
      </w:r>
      <w:r>
        <w:t>6</w:t>
      </w:r>
      <w:r w:rsidRPr="0047408B">
        <w:tab/>
        <w:t>Ntsctsf_TimeSynchronization_Config</w:t>
      </w:r>
      <w:r>
        <w:t>Update</w:t>
      </w:r>
      <w:bookmarkEnd w:id="159"/>
    </w:p>
    <w:p w14:paraId="11E80347" w14:textId="77777777" w:rsidR="00D82BFE" w:rsidRDefault="00D82BFE" w:rsidP="00D82BFE">
      <w:pPr>
        <w:pStyle w:val="5"/>
      </w:pPr>
      <w:bookmarkStart w:id="160" w:name="_Toc88491258"/>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61" w:name="_Toc88491259"/>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711987"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lastRenderedPageBreak/>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4"/>
      </w:pPr>
      <w:bookmarkStart w:id="163" w:name="_Toc88491260"/>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5"/>
      </w:pPr>
      <w:bookmarkStart w:id="164" w:name="_Toc88491261"/>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65" w:name="_Toc88491262"/>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711988"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4"/>
      </w:pPr>
      <w:bookmarkStart w:id="166" w:name="_Toc88491263"/>
      <w:r w:rsidRPr="0047408B">
        <w:lastRenderedPageBreak/>
        <w:t>5.2.2.</w:t>
      </w:r>
      <w:r>
        <w:t>8</w:t>
      </w:r>
      <w:r w:rsidRPr="0047408B">
        <w:tab/>
        <w:t>Ntsctsf_TimeSynchronization_</w:t>
      </w:r>
      <w:r>
        <w:t>ConfigUpdateNotify</w:t>
      </w:r>
      <w:bookmarkEnd w:id="166"/>
    </w:p>
    <w:p w14:paraId="7F76E40D" w14:textId="77777777" w:rsidR="00D137BA" w:rsidRDefault="00D137BA" w:rsidP="00D137BA">
      <w:pPr>
        <w:pStyle w:val="5"/>
      </w:pPr>
      <w:bookmarkStart w:id="167" w:name="_Toc88491264"/>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68" w:name="_Toc88491265"/>
      <w:r>
        <w:t>5.2.2.8.2</w:t>
      </w:r>
      <w:r>
        <w:tab/>
      </w:r>
      <w:r w:rsidR="00AD4F35">
        <w:rPr>
          <w:noProof/>
        </w:rPr>
        <w:t>Notifying the current state of</w:t>
      </w:r>
      <w:r>
        <w:rPr>
          <w:noProof/>
        </w:rPr>
        <w:t xml:space="preserve">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711989"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4"/>
      </w:pPr>
      <w:bookmarkStart w:id="169" w:name="_Toc85734892"/>
      <w:bookmarkStart w:id="170" w:name="_Toc88491266"/>
      <w:r w:rsidRPr="00E563F7">
        <w:t>5.2.2.9</w:t>
      </w:r>
      <w:r w:rsidRPr="00E563F7">
        <w:tab/>
      </w:r>
      <w:bookmarkEnd w:id="169"/>
      <w:r w:rsidRPr="00E563F7">
        <w:t>Nnef_TimeSynchronization_ASTICreate</w:t>
      </w:r>
      <w:bookmarkEnd w:id="170"/>
    </w:p>
    <w:p w14:paraId="5B6699D1" w14:textId="77777777" w:rsidR="00030A09" w:rsidRDefault="00030A09" w:rsidP="00030A09">
      <w:pPr>
        <w:pStyle w:val="5"/>
      </w:pPr>
      <w:bookmarkStart w:id="171" w:name="_Toc85734893"/>
      <w:bookmarkStart w:id="172" w:name="_Toc88491267"/>
      <w:r>
        <w:t>5.2.2.9.1</w:t>
      </w:r>
      <w:r>
        <w:tab/>
        <w:t>General</w:t>
      </w:r>
      <w:bookmarkEnd w:id="171"/>
      <w:bookmarkEnd w:id="17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3" w:name="_Toc85734894"/>
      <w:bookmarkStart w:id="174" w:name="_Toc88491268"/>
      <w:r>
        <w:t>5.2.2.9.2</w:t>
      </w:r>
      <w:r>
        <w:tab/>
      </w:r>
      <w:r>
        <w:rPr>
          <w:noProof/>
        </w:rPr>
        <w:t>Creating a new configuration</w:t>
      </w:r>
      <w:bookmarkEnd w:id="173"/>
      <w:bookmarkEnd w:id="174"/>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8pt;height:158.4pt" o:ole="">
            <v:imagedata r:id="rId30" o:title=""/>
          </v:shape>
          <o:OLEObject Type="Embed" ProgID="Visio.Drawing.11" ShapeID="_x0000_i1034" DrawAspect="Content" ObjectID="_1699711990"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4"/>
      </w:pPr>
      <w:bookmarkStart w:id="175" w:name="_Toc85734895"/>
      <w:bookmarkStart w:id="176" w:name="_Toc88491269"/>
      <w:r>
        <w:lastRenderedPageBreak/>
        <w:t>5.2.2.10</w:t>
      </w:r>
      <w:r w:rsidRPr="0047408B">
        <w:tab/>
        <w:t>Ntsctsf_TimeSynchronization_</w:t>
      </w:r>
      <w:bookmarkEnd w:id="175"/>
      <w:r w:rsidRPr="00E563F7">
        <w:rPr>
          <w:lang w:val="en-US"/>
        </w:rPr>
        <w:t>ASTI</w:t>
      </w:r>
      <w:r>
        <w:rPr>
          <w:rFonts w:hint="eastAsia"/>
          <w:lang w:val="en-US" w:eastAsia="zh-CN"/>
        </w:rPr>
        <w:t>Update</w:t>
      </w:r>
      <w:bookmarkEnd w:id="176"/>
    </w:p>
    <w:p w14:paraId="19F6127E" w14:textId="77777777" w:rsidR="00541CE3" w:rsidRDefault="00541CE3" w:rsidP="00541CE3">
      <w:pPr>
        <w:pStyle w:val="5"/>
      </w:pPr>
      <w:bookmarkStart w:id="177" w:name="_Toc85734896"/>
      <w:bookmarkStart w:id="178" w:name="_Toc88491270"/>
      <w:r>
        <w:t>5.2.2.10.1</w:t>
      </w:r>
      <w:r>
        <w:tab/>
        <w:t>General</w:t>
      </w:r>
      <w:bookmarkEnd w:id="177"/>
      <w:bookmarkEnd w:id="17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79" w:name="_Toc85734897"/>
      <w:bookmarkStart w:id="180" w:name="_Toc88491271"/>
      <w:r>
        <w:t>5.2.2.10.2</w:t>
      </w:r>
      <w:r>
        <w:tab/>
      </w:r>
      <w:r>
        <w:rPr>
          <w:noProof/>
        </w:rPr>
        <w:t>Updating an existing configuration</w:t>
      </w:r>
      <w:bookmarkEnd w:id="179"/>
      <w:bookmarkEnd w:id="180"/>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8pt;height:158.4pt" o:ole="">
            <v:imagedata r:id="rId32" o:title=""/>
          </v:shape>
          <o:OLEObject Type="Embed" ProgID="Visio.Drawing.11" ShapeID="_x0000_i1035" DrawAspect="Content" ObjectID="_1699711991"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4"/>
      </w:pPr>
      <w:bookmarkStart w:id="181" w:name="_Toc88491272"/>
      <w:r>
        <w:t>5.2.2.11</w:t>
      </w:r>
      <w:r w:rsidRPr="0047408B">
        <w:tab/>
        <w:t>Ntsctsf_TimeSynchronization_</w:t>
      </w:r>
      <w:r w:rsidRPr="00E563F7">
        <w:rPr>
          <w:lang w:val="en-US"/>
        </w:rPr>
        <w:t>ASTI</w:t>
      </w:r>
      <w:r>
        <w:rPr>
          <w:lang w:val="en-US"/>
        </w:rPr>
        <w:t>Delete</w:t>
      </w:r>
      <w:bookmarkEnd w:id="181"/>
    </w:p>
    <w:p w14:paraId="12655C03" w14:textId="77777777" w:rsidR="00541CE3" w:rsidRDefault="00541CE3" w:rsidP="00541CE3">
      <w:pPr>
        <w:pStyle w:val="5"/>
      </w:pPr>
      <w:bookmarkStart w:id="182" w:name="_Toc88491273"/>
      <w:r>
        <w:t>5.2.2.11.1</w:t>
      </w:r>
      <w:r>
        <w:tab/>
        <w:t>General</w:t>
      </w:r>
      <w:bookmarkEnd w:id="182"/>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3" w:name="_Toc88491274"/>
      <w:r>
        <w:t>5.2.2.11.2</w:t>
      </w:r>
      <w:r>
        <w:tab/>
      </w:r>
      <w:r>
        <w:rPr>
          <w:noProof/>
        </w:rPr>
        <w:t>Delete an existing configuration</w:t>
      </w:r>
      <w:bookmarkEnd w:id="183"/>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8pt;height:158.4pt" o:ole="">
            <v:imagedata r:id="rId34" o:title=""/>
          </v:shape>
          <o:OLEObject Type="Embed" ProgID="Visio.Drawing.11" ShapeID="_x0000_i1036" DrawAspect="Content" ObjectID="_1699711992"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4"/>
      </w:pPr>
      <w:bookmarkStart w:id="184" w:name="_Toc88491275"/>
      <w:r>
        <w:t>5.2.2.12</w:t>
      </w:r>
      <w:r w:rsidRPr="0047408B">
        <w:tab/>
        <w:t>Ntsctsf_TimeSynchronization_</w:t>
      </w:r>
      <w:r w:rsidRPr="00E563F7">
        <w:rPr>
          <w:lang w:val="en-US"/>
        </w:rPr>
        <w:t>ASTI</w:t>
      </w:r>
      <w:r>
        <w:rPr>
          <w:lang w:val="en-US"/>
        </w:rPr>
        <w:t>Get</w:t>
      </w:r>
      <w:bookmarkEnd w:id="184"/>
    </w:p>
    <w:p w14:paraId="50DA1111" w14:textId="77777777" w:rsidR="00541CE3" w:rsidRDefault="00541CE3" w:rsidP="00541CE3">
      <w:pPr>
        <w:pStyle w:val="5"/>
      </w:pPr>
      <w:bookmarkStart w:id="185" w:name="_Toc88491276"/>
      <w:r>
        <w:t>5.2.2.12.1</w:t>
      </w:r>
      <w:r>
        <w:tab/>
        <w:t>General</w:t>
      </w:r>
      <w:bookmarkEnd w:id="185"/>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6" w:name="_Toc88491277"/>
      <w:r>
        <w:t>5.2.2.12.2</w:t>
      </w:r>
      <w:r>
        <w:tab/>
      </w:r>
      <w:r>
        <w:rPr>
          <w:noProof/>
        </w:rPr>
        <w:t xml:space="preserve">Retrieve the status of </w:t>
      </w:r>
      <w:r>
        <w:rPr>
          <w:rFonts w:eastAsia="Malgun Gothic"/>
        </w:rPr>
        <w:t xml:space="preserve">access stratum time </w:t>
      </w:r>
      <w:r>
        <w:t>distribution</w:t>
      </w:r>
      <w:bookmarkEnd w:id="1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8pt;height:158.4pt" o:ole="">
            <v:imagedata r:id="rId36" o:title=""/>
          </v:shape>
          <o:OLEObject Type="Embed" ProgID="Visio.Drawing.11" ShapeID="_x0000_i1037" DrawAspect="Content" ObjectID="_1699711993"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7" w:name="_Toc510696596"/>
      <w:bookmarkStart w:id="188" w:name="_Toc35971388"/>
      <w:bookmarkStart w:id="189" w:name="_Toc67903512"/>
      <w:bookmarkStart w:id="190" w:name="_Toc88491278"/>
      <w:r>
        <w:t>5.3</w:t>
      </w:r>
      <w:r>
        <w:tab/>
      </w:r>
      <w:r w:rsidR="00D615CF">
        <w:t>Ntsctsf_TSCQoSandAssistance</w:t>
      </w:r>
      <w:r w:rsidRPr="00AF47A0">
        <w:t xml:space="preserve"> </w:t>
      </w:r>
      <w:r>
        <w:t>Service</w:t>
      </w:r>
      <w:bookmarkEnd w:id="187"/>
      <w:bookmarkEnd w:id="188"/>
      <w:bookmarkEnd w:id="189"/>
      <w:bookmarkEnd w:id="190"/>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91" w:name="_Toc88491279"/>
      <w:r>
        <w:t>5.3.1</w:t>
      </w:r>
      <w:r>
        <w:tab/>
        <w:t>Service Description</w:t>
      </w:r>
      <w:bookmarkEnd w:id="191"/>
    </w:p>
    <w:p w14:paraId="23DF6A54" w14:textId="1F1CF8A3" w:rsidR="000678F9" w:rsidRDefault="000678F9" w:rsidP="000678F9">
      <w:pPr>
        <w:pStyle w:val="4"/>
      </w:pPr>
      <w:bookmarkStart w:id="192" w:name="_Toc88491280"/>
      <w:r>
        <w:t>5</w:t>
      </w:r>
      <w:r w:rsidRPr="00BA3AC8">
        <w:t>.</w:t>
      </w:r>
      <w:r>
        <w:t>3</w:t>
      </w:r>
      <w:r w:rsidRPr="00BA3AC8">
        <w:t>.1.1</w:t>
      </w:r>
      <w:r w:rsidRPr="00BA3AC8">
        <w:tab/>
        <w:t>Overview</w:t>
      </w:r>
      <w:bookmarkEnd w:id="1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93"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3"/>
    </w:p>
    <w:p w14:paraId="5E30E769" w14:textId="44B97833" w:rsidR="000678F9" w:rsidRDefault="000678F9" w:rsidP="000678F9">
      <w:pPr>
        <w:pStyle w:val="5"/>
      </w:pPr>
      <w:bookmarkStart w:id="194" w:name="_Toc88491282"/>
      <w:r>
        <w:t>5</w:t>
      </w:r>
      <w:r w:rsidRPr="00BA3AC8">
        <w:t>.</w:t>
      </w:r>
      <w:r>
        <w:t>3</w:t>
      </w:r>
      <w:r w:rsidRPr="00BA3AC8">
        <w:t>.1.2.1</w:t>
      </w:r>
      <w:r w:rsidRPr="00BA3AC8">
        <w:tab/>
        <w:t>TSCTSF</w:t>
      </w:r>
      <w:bookmarkEnd w:id="19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95" w:name="_Toc88491283"/>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96" w:name="_Toc88491284"/>
      <w:r>
        <w:t>5.3.2</w:t>
      </w:r>
      <w:r>
        <w:tab/>
        <w:t>Service Operations</w:t>
      </w:r>
      <w:bookmarkEnd w:id="196"/>
    </w:p>
    <w:p w14:paraId="33188099" w14:textId="30C4260E" w:rsidR="000678F9" w:rsidRDefault="000678F9" w:rsidP="000678F9">
      <w:pPr>
        <w:pStyle w:val="4"/>
      </w:pPr>
      <w:bookmarkStart w:id="197" w:name="_Toc88491285"/>
      <w:r>
        <w:t>5.3.2.1</w:t>
      </w:r>
      <w:r>
        <w:tab/>
        <w:t>Introduction</w:t>
      </w:r>
      <w:bookmarkEnd w:id="19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98" w:name="_Toc88491286"/>
      <w:r>
        <w:t>5.3.2.2</w:t>
      </w:r>
      <w:r>
        <w:tab/>
      </w:r>
      <w:r w:rsidRPr="006742F8">
        <w:rPr>
          <w:rFonts w:ascii="Times New Roman" w:hAnsi="Times New Roman"/>
          <w:lang w:val="en-US"/>
        </w:rPr>
        <w:t>Ntsctsf_QoSandTSCAssistance_Create</w:t>
      </w:r>
      <w:bookmarkEnd w:id="198"/>
    </w:p>
    <w:p w14:paraId="7E2C4B73" w14:textId="77777777" w:rsidR="00626335" w:rsidRDefault="00626335" w:rsidP="00626335">
      <w:pPr>
        <w:pStyle w:val="5"/>
      </w:pPr>
      <w:bookmarkStart w:id="199" w:name="_Toc88491287"/>
      <w:r>
        <w:t>5.3.2.2.1</w:t>
      </w:r>
      <w:r>
        <w:tab/>
        <w:t>General</w:t>
      </w:r>
      <w:bookmarkEnd w:id="1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00" w:name="_Toc88491288"/>
      <w:r>
        <w:t>5.3.2.2.2</w:t>
      </w:r>
      <w:r>
        <w:tab/>
      </w:r>
      <w:r w:rsidRPr="00376A4A">
        <w:t xml:space="preserve">Initial provisioning of </w:t>
      </w:r>
      <w:r>
        <w:t xml:space="preserve">TSC </w:t>
      </w:r>
      <w:r w:rsidRPr="00376A4A">
        <w:t>related service information</w:t>
      </w:r>
      <w:bookmarkEnd w:id="20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6pt" o:ole="">
            <v:imagedata r:id="rId38" o:title=""/>
          </v:shape>
          <o:OLEObject Type="Embed" ProgID="Visio.Drawing.15" ShapeID="_x0000_i1038" DrawAspect="Content" ObjectID="_1699711994"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01"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201"/>
    </w:p>
    <w:p w14:paraId="79DB78C8" w14:textId="77777777" w:rsidR="00955D26" w:rsidRDefault="00955D26" w:rsidP="00955D26">
      <w:pPr>
        <w:pStyle w:val="5"/>
      </w:pPr>
      <w:bookmarkStart w:id="202" w:name="_Toc88491290"/>
      <w:r>
        <w:t>5.3.2.3.1</w:t>
      </w:r>
      <w:r>
        <w:tab/>
        <w:t>General</w:t>
      </w:r>
      <w:bookmarkEnd w:id="20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03" w:name="_Toc88491291"/>
      <w:r>
        <w:t>5.3.2.3.2</w:t>
      </w:r>
      <w:r>
        <w:tab/>
        <w:t>Modification of</w:t>
      </w:r>
      <w:r w:rsidRPr="00376A4A">
        <w:t xml:space="preserve"> </w:t>
      </w:r>
      <w:r>
        <w:t xml:space="preserve">TSC </w:t>
      </w:r>
      <w:r w:rsidRPr="00376A4A">
        <w:t>related service information</w:t>
      </w:r>
      <w:bookmarkEnd w:id="20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6pt" o:ole="">
            <v:imagedata r:id="rId40" o:title=""/>
          </v:shape>
          <o:OLEObject Type="Embed" ProgID="Visio.Drawing.15" ShapeID="_x0000_i1039" DrawAspect="Content" ObjectID="_1699711995"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04"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204"/>
    </w:p>
    <w:p w14:paraId="2F895FF0" w14:textId="77777777" w:rsidR="005F72AC" w:rsidRDefault="005F72AC" w:rsidP="005F72AC">
      <w:pPr>
        <w:pStyle w:val="5"/>
      </w:pPr>
      <w:bookmarkStart w:id="205" w:name="_Toc88491293"/>
      <w:r>
        <w:t>5.3.2.4.1</w:t>
      </w:r>
      <w:r>
        <w:tab/>
        <w:t>General</w:t>
      </w:r>
      <w:bookmarkEnd w:id="20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06" w:name="_Toc88491294"/>
      <w:r>
        <w:t>5.3.2.4.2</w:t>
      </w:r>
      <w:r>
        <w:tab/>
        <w:t>TSC AF application session context termination</w:t>
      </w:r>
      <w:bookmarkEnd w:id="20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7" w:name="_Hlk503448429"/>
      <w:r>
        <w:t>the application session context termination</w:t>
      </w:r>
      <w:bookmarkEnd w:id="207"/>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711996"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08"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208"/>
    </w:p>
    <w:p w14:paraId="3BC59016" w14:textId="77777777" w:rsidR="005F72AC" w:rsidRDefault="005F72AC" w:rsidP="005F72AC">
      <w:pPr>
        <w:pStyle w:val="5"/>
      </w:pPr>
      <w:bookmarkStart w:id="209" w:name="_Toc88491296"/>
      <w:r>
        <w:t>5.3.2.6.1</w:t>
      </w:r>
      <w:r>
        <w:tab/>
        <w:t>General</w:t>
      </w:r>
      <w:bookmarkEnd w:id="20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10" w:name="_Toc88491297"/>
      <w:r>
        <w:t>5.3.2.6.2</w:t>
      </w:r>
      <w:r>
        <w:tab/>
        <w:t>Handling of subscription to events for the existing TSC application session context</w:t>
      </w:r>
      <w:bookmarkEnd w:id="21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711997"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711998"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11"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211"/>
    </w:p>
    <w:p w14:paraId="21330389" w14:textId="77777777" w:rsidR="005F72AC" w:rsidRDefault="005F72AC" w:rsidP="005F72AC">
      <w:pPr>
        <w:pStyle w:val="5"/>
      </w:pPr>
      <w:bookmarkStart w:id="212" w:name="_Toc88491299"/>
      <w:r>
        <w:t>5.3.2.7.1.</w:t>
      </w:r>
      <w:r>
        <w:tab/>
        <w:t>General</w:t>
      </w:r>
      <w:bookmarkEnd w:id="21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13" w:name="_Toc88491300"/>
      <w:r>
        <w:t>5.3.2.7.2</w:t>
      </w:r>
      <w:r>
        <w:tab/>
        <w:t>Unsubscription to events</w:t>
      </w:r>
      <w:bookmarkEnd w:id="21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711999"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14" w:name="_Toc88491301"/>
      <w:r w:rsidRPr="004D43DD">
        <w:t>5.3.2.5</w:t>
      </w:r>
      <w:r w:rsidRPr="004D43DD">
        <w:tab/>
      </w:r>
      <w:r w:rsidRPr="00DE2581">
        <w:t>Ntsctsf_QoSandTSCAssistance_</w:t>
      </w:r>
      <w:r>
        <w:t>Notify</w:t>
      </w:r>
      <w:bookmarkEnd w:id="214"/>
    </w:p>
    <w:p w14:paraId="3ED0501F" w14:textId="77777777" w:rsidR="005F72AC" w:rsidRDefault="005F72AC" w:rsidP="005F72AC">
      <w:pPr>
        <w:pStyle w:val="5"/>
      </w:pPr>
      <w:bookmarkStart w:id="215" w:name="_Toc88491302"/>
      <w:r>
        <w:t>5.3.2.5.1</w:t>
      </w:r>
      <w:r>
        <w:tab/>
      </w:r>
      <w:bookmarkStart w:id="216" w:name="_Toc28012376"/>
      <w:bookmarkStart w:id="217" w:name="_Toc36038326"/>
      <w:bookmarkStart w:id="218" w:name="_Toc45133595"/>
      <w:bookmarkStart w:id="219" w:name="_Toc51762349"/>
      <w:bookmarkStart w:id="220" w:name="_Toc59016921"/>
      <w:bookmarkStart w:id="221" w:name="_Toc68168086"/>
      <w:r>
        <w:tab/>
        <w:t>General</w:t>
      </w:r>
      <w:bookmarkEnd w:id="215"/>
      <w:bookmarkEnd w:id="216"/>
      <w:bookmarkEnd w:id="217"/>
      <w:bookmarkEnd w:id="218"/>
      <w:bookmarkEnd w:id="219"/>
      <w:bookmarkEnd w:id="220"/>
      <w:bookmarkEnd w:id="221"/>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22" w:name="_Toc28012377"/>
      <w:bookmarkStart w:id="223" w:name="_Toc36038327"/>
      <w:bookmarkStart w:id="224" w:name="_Toc45133596"/>
      <w:bookmarkStart w:id="225" w:name="_Toc51762350"/>
      <w:bookmarkStart w:id="226" w:name="_Toc59016922"/>
      <w:bookmarkStart w:id="227" w:name="_Toc68168087"/>
      <w:bookmarkStart w:id="228" w:name="_Toc88491303"/>
      <w:r>
        <w:t>5.3.2.5.2</w:t>
      </w:r>
      <w:r>
        <w:tab/>
        <w:t>Notification about TSC application session context event</w:t>
      </w:r>
      <w:bookmarkEnd w:id="222"/>
      <w:bookmarkEnd w:id="223"/>
      <w:bookmarkEnd w:id="224"/>
      <w:bookmarkEnd w:id="225"/>
      <w:bookmarkEnd w:id="226"/>
      <w:bookmarkEnd w:id="227"/>
      <w:bookmarkEnd w:id="228"/>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45pt;height:148.6pt" o:ole="">
            <v:imagedata r:id="rId50" o:title=""/>
          </v:shape>
          <o:OLEObject Type="Embed" ProgID="Visio.Drawing.15" ShapeID="_x0000_i1044" DrawAspect="Content" ObjectID="_1699712000"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229" w:name="_Toc28012378"/>
      <w:bookmarkStart w:id="230" w:name="_Toc36038328"/>
      <w:bookmarkStart w:id="231" w:name="_Toc45133597"/>
      <w:bookmarkStart w:id="232" w:name="_Toc51762351"/>
      <w:bookmarkStart w:id="233" w:name="_Toc59016923"/>
      <w:bookmarkStart w:id="234" w:name="_Toc68168088"/>
      <w:bookmarkStart w:id="235" w:name="_Toc88491304"/>
      <w:r>
        <w:t>5.2.2.5.3</w:t>
      </w:r>
      <w:r>
        <w:tab/>
      </w:r>
      <w:bookmarkStart w:id="236" w:name="_Hlk502834587"/>
      <w:r>
        <w:t>Notification about TSC application session context termination</w:t>
      </w:r>
      <w:bookmarkEnd w:id="229"/>
      <w:bookmarkEnd w:id="230"/>
      <w:bookmarkEnd w:id="231"/>
      <w:bookmarkEnd w:id="232"/>
      <w:bookmarkEnd w:id="233"/>
      <w:bookmarkEnd w:id="234"/>
      <w:bookmarkEnd w:id="235"/>
      <w:bookmarkEnd w:id="236"/>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712001"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237" w:name="_Toc510696597"/>
      <w:bookmarkStart w:id="238" w:name="_Toc35971389"/>
      <w:bookmarkStart w:id="239" w:name="_Toc67903513"/>
      <w:bookmarkStart w:id="240" w:name="_Toc88491305"/>
      <w:r>
        <w:t>6</w:t>
      </w:r>
      <w:r>
        <w:tab/>
        <w:t>API Definitions</w:t>
      </w:r>
      <w:bookmarkEnd w:id="237"/>
      <w:bookmarkEnd w:id="238"/>
      <w:bookmarkEnd w:id="239"/>
      <w:bookmarkEnd w:id="240"/>
    </w:p>
    <w:p w14:paraId="391C9859" w14:textId="2CFE68E8" w:rsidR="008A6D4A" w:rsidRDefault="008A6D4A" w:rsidP="008A6D4A">
      <w:pPr>
        <w:pStyle w:val="2"/>
      </w:pPr>
      <w:bookmarkStart w:id="241" w:name="_Toc510696598"/>
      <w:bookmarkStart w:id="242" w:name="_Toc35971390"/>
      <w:bookmarkStart w:id="243" w:name="_Toc67903514"/>
      <w:bookmarkStart w:id="244" w:name="_Toc88491306"/>
      <w:r>
        <w:t>6.1</w:t>
      </w:r>
      <w:r>
        <w:tab/>
      </w:r>
      <w:r w:rsidR="00D615CF">
        <w:t>Ntsctsf_TimeSynchronization</w:t>
      </w:r>
      <w:r>
        <w:t xml:space="preserve"> Service API</w:t>
      </w:r>
      <w:bookmarkEnd w:id="241"/>
      <w:bookmarkEnd w:id="242"/>
      <w:bookmarkEnd w:id="243"/>
      <w:bookmarkEnd w:id="244"/>
    </w:p>
    <w:p w14:paraId="2FA7B115" w14:textId="77777777" w:rsidR="008A6D4A" w:rsidRDefault="008A6D4A" w:rsidP="00662390">
      <w:pPr>
        <w:pStyle w:val="3"/>
      </w:pPr>
      <w:bookmarkStart w:id="245" w:name="_Toc510696599"/>
      <w:bookmarkStart w:id="246" w:name="_Toc35971391"/>
      <w:bookmarkStart w:id="247" w:name="_Toc67903515"/>
      <w:bookmarkStart w:id="248" w:name="_Toc88491307"/>
      <w:r>
        <w:t>6.1.1</w:t>
      </w:r>
      <w:r>
        <w:tab/>
        <w:t>Introduction</w:t>
      </w:r>
      <w:bookmarkEnd w:id="245"/>
      <w:bookmarkEnd w:id="246"/>
      <w:bookmarkEnd w:id="247"/>
      <w:bookmarkEnd w:id="248"/>
    </w:p>
    <w:p w14:paraId="17A68331" w14:textId="2EFA3CB2" w:rsidR="008A6D4A" w:rsidRDefault="008A6D4A" w:rsidP="008A6D4A">
      <w:pPr>
        <w:rPr>
          <w:noProof/>
          <w:lang w:eastAsia="zh-CN"/>
        </w:rPr>
      </w:pPr>
      <w:bookmarkStart w:id="24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50" w:name="_Toc35971392"/>
      <w:bookmarkStart w:id="251" w:name="_Toc67903516"/>
      <w:bookmarkStart w:id="252" w:name="_Toc88491308"/>
      <w:r>
        <w:t>6.1.2</w:t>
      </w:r>
      <w:r>
        <w:tab/>
        <w:t>Usage of HTTP</w:t>
      </w:r>
      <w:bookmarkEnd w:id="249"/>
      <w:bookmarkEnd w:id="250"/>
      <w:bookmarkEnd w:id="251"/>
      <w:bookmarkEnd w:id="252"/>
    </w:p>
    <w:p w14:paraId="1560E1A9" w14:textId="77777777" w:rsidR="008A6D4A" w:rsidRPr="000C5200" w:rsidRDefault="008A6D4A" w:rsidP="00662390">
      <w:pPr>
        <w:pStyle w:val="4"/>
      </w:pPr>
      <w:bookmarkStart w:id="253" w:name="_Toc510696601"/>
      <w:bookmarkStart w:id="254" w:name="_Toc35971393"/>
      <w:bookmarkStart w:id="255" w:name="_Toc67903517"/>
      <w:bookmarkStart w:id="256" w:name="_Toc88491309"/>
      <w:r>
        <w:t>6.1.2.1</w:t>
      </w:r>
      <w:r>
        <w:tab/>
        <w:t>General</w:t>
      </w:r>
      <w:bookmarkEnd w:id="253"/>
      <w:bookmarkEnd w:id="254"/>
      <w:bookmarkEnd w:id="255"/>
      <w:bookmarkEnd w:id="256"/>
    </w:p>
    <w:p w14:paraId="4D7A17E1" w14:textId="77777777" w:rsidR="008A6D4A" w:rsidRPr="00986E88" w:rsidRDefault="008A6D4A" w:rsidP="008A6D4A">
      <w:pPr>
        <w:rPr>
          <w:noProof/>
        </w:rPr>
      </w:pPr>
      <w:bookmarkStart w:id="2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58" w:name="_Toc35971394"/>
      <w:bookmarkStart w:id="259" w:name="_Toc67903518"/>
      <w:bookmarkStart w:id="260" w:name="_Toc88491310"/>
      <w:r>
        <w:t>6.1.2.2</w:t>
      </w:r>
      <w:r>
        <w:tab/>
        <w:t>HTTP standard headers</w:t>
      </w:r>
      <w:bookmarkEnd w:id="257"/>
      <w:bookmarkEnd w:id="258"/>
      <w:bookmarkEnd w:id="259"/>
      <w:bookmarkEnd w:id="260"/>
    </w:p>
    <w:p w14:paraId="37563F57" w14:textId="77777777" w:rsidR="008A6D4A" w:rsidRDefault="008A6D4A" w:rsidP="00662390">
      <w:pPr>
        <w:pStyle w:val="5"/>
        <w:rPr>
          <w:lang w:eastAsia="zh-CN"/>
        </w:rPr>
      </w:pPr>
      <w:bookmarkStart w:id="261" w:name="_Toc510696603"/>
      <w:bookmarkStart w:id="262" w:name="_Toc35971395"/>
      <w:bookmarkStart w:id="263" w:name="_Toc67903519"/>
      <w:bookmarkStart w:id="264" w:name="_Toc88491311"/>
      <w:r>
        <w:t>6.1.2.2.1</w:t>
      </w:r>
      <w:r>
        <w:rPr>
          <w:rFonts w:hint="eastAsia"/>
          <w:lang w:eastAsia="zh-CN"/>
        </w:rPr>
        <w:tab/>
      </w:r>
      <w:r>
        <w:rPr>
          <w:lang w:eastAsia="zh-CN"/>
        </w:rPr>
        <w:t>General</w:t>
      </w:r>
      <w:bookmarkEnd w:id="261"/>
      <w:bookmarkEnd w:id="262"/>
      <w:bookmarkEnd w:id="263"/>
      <w:bookmarkEnd w:id="264"/>
    </w:p>
    <w:p w14:paraId="02C8BA3C" w14:textId="77777777" w:rsidR="008A6D4A" w:rsidRPr="00986E88" w:rsidRDefault="008A6D4A" w:rsidP="008A6D4A">
      <w:pPr>
        <w:rPr>
          <w:noProof/>
        </w:rPr>
      </w:pPr>
      <w:bookmarkStart w:id="2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66" w:name="_Toc35971396"/>
      <w:bookmarkStart w:id="267" w:name="_Toc67903520"/>
      <w:bookmarkStart w:id="268" w:name="_Toc88491312"/>
      <w:r>
        <w:t>6.1.2.2.2</w:t>
      </w:r>
      <w:r>
        <w:tab/>
        <w:t>Content type</w:t>
      </w:r>
      <w:bookmarkEnd w:id="265"/>
      <w:bookmarkEnd w:id="266"/>
      <w:bookmarkEnd w:id="267"/>
      <w:bookmarkEnd w:id="268"/>
    </w:p>
    <w:p w14:paraId="305F86EC" w14:textId="77777777" w:rsidR="008A6D4A" w:rsidRDefault="008A6D4A" w:rsidP="008A6D4A">
      <w:bookmarkStart w:id="2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0" w:name="_Hlk525213471"/>
      <w:bookmarkStart w:id="271" w:name="_Hlk525213025"/>
      <w:r>
        <w:t xml:space="preserve">"Problem Details" JSON object shall be used to indicate </w:t>
      </w:r>
      <w:r>
        <w:rPr>
          <w:lang w:eastAsia="fr-FR"/>
        </w:rPr>
        <w:t xml:space="preserve">additional details of the error </w:t>
      </w:r>
      <w:r>
        <w:t xml:space="preserve">in a HTTP response body and </w:t>
      </w:r>
      <w:bookmarkEnd w:id="270"/>
      <w:r>
        <w:t>shall be signalled by the content type "application/problem+json", as defined in IETF RFC 7807 [13].</w:t>
      </w:r>
      <w:bookmarkEnd w:id="271"/>
    </w:p>
    <w:p w14:paraId="1A32DE74" w14:textId="77777777" w:rsidR="008A6D4A" w:rsidRPr="000C5200" w:rsidRDefault="008A6D4A" w:rsidP="00662390">
      <w:pPr>
        <w:pStyle w:val="4"/>
      </w:pPr>
      <w:bookmarkStart w:id="272" w:name="_Toc35971397"/>
      <w:bookmarkStart w:id="273" w:name="_Toc67903521"/>
      <w:bookmarkStart w:id="274" w:name="_Toc88491313"/>
      <w:r>
        <w:t>6.1.2.3</w:t>
      </w:r>
      <w:r>
        <w:tab/>
        <w:t>HTTP custom headers</w:t>
      </w:r>
      <w:bookmarkEnd w:id="269"/>
      <w:bookmarkEnd w:id="272"/>
      <w:bookmarkEnd w:id="273"/>
      <w:bookmarkEnd w:id="274"/>
    </w:p>
    <w:p w14:paraId="0A8370E8" w14:textId="3ED158E1" w:rsidR="000602BD" w:rsidRDefault="000602BD" w:rsidP="000602BD">
      <w:pPr>
        <w:rPr>
          <w:noProof/>
        </w:rPr>
      </w:pPr>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83" w:name="_Toc510696607"/>
      <w:bookmarkStart w:id="284" w:name="_Toc35971398"/>
      <w:bookmarkStart w:id="285" w:name="_Toc67903522"/>
      <w:bookmarkStart w:id="286" w:name="_Toc88491314"/>
      <w:bookmarkEnd w:id="275"/>
      <w:bookmarkEnd w:id="276"/>
      <w:bookmarkEnd w:id="277"/>
      <w:bookmarkEnd w:id="278"/>
      <w:bookmarkEnd w:id="279"/>
      <w:bookmarkEnd w:id="280"/>
      <w:bookmarkEnd w:id="281"/>
      <w:bookmarkEnd w:id="282"/>
      <w:r>
        <w:lastRenderedPageBreak/>
        <w:t>6.1.3</w:t>
      </w:r>
      <w:r>
        <w:tab/>
        <w:t>Resources</w:t>
      </w:r>
      <w:bookmarkEnd w:id="283"/>
      <w:bookmarkEnd w:id="284"/>
      <w:bookmarkEnd w:id="285"/>
      <w:bookmarkEnd w:id="286"/>
    </w:p>
    <w:p w14:paraId="752598FC" w14:textId="77777777" w:rsidR="008A6D4A" w:rsidRPr="000A7435" w:rsidRDefault="008A6D4A" w:rsidP="00662390">
      <w:pPr>
        <w:pStyle w:val="4"/>
      </w:pPr>
      <w:bookmarkStart w:id="287" w:name="_Toc510696608"/>
      <w:bookmarkStart w:id="288" w:name="_Toc35971399"/>
      <w:bookmarkStart w:id="289" w:name="_Toc67903523"/>
      <w:bookmarkStart w:id="290" w:name="_Toc88491315"/>
      <w:r>
        <w:t>6.1.3.1</w:t>
      </w:r>
      <w:r>
        <w:tab/>
        <w:t>Overview</w:t>
      </w:r>
      <w:bookmarkEnd w:id="287"/>
      <w:bookmarkEnd w:id="288"/>
      <w:bookmarkEnd w:id="289"/>
      <w:bookmarkEnd w:id="290"/>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45pt;height:382.45pt" o:ole="">
            <v:imagedata r:id="rId54" o:title=""/>
          </v:shape>
          <o:OLEObject Type="Embed" ProgID="Visio.Drawing.15" ShapeID="_x0000_i1046" DrawAspect="Content" ObjectID="_1699712002"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91" w:name="_Toc510696609"/>
      <w:bookmarkStart w:id="292" w:name="_Toc35971400"/>
      <w:bookmarkStart w:id="293" w:name="_Toc67903524"/>
      <w:bookmarkStart w:id="294" w:name="_Toc88491316"/>
      <w:r>
        <w:t>6.1.3.2</w:t>
      </w:r>
      <w:r>
        <w:tab/>
        <w:t xml:space="preserve">Resource: </w:t>
      </w:r>
      <w:r w:rsidR="00BF7F6B">
        <w:rPr>
          <w:lang w:eastAsia="zh-CN"/>
        </w:rPr>
        <w:t>Time Synchronization</w:t>
      </w:r>
      <w:r w:rsidR="00BF7F6B">
        <w:t xml:space="preserve"> Exposure Subscriptions</w:t>
      </w:r>
      <w:bookmarkEnd w:id="291"/>
      <w:bookmarkEnd w:id="292"/>
      <w:bookmarkEnd w:id="293"/>
      <w:bookmarkEnd w:id="294"/>
    </w:p>
    <w:p w14:paraId="5DA53F4D" w14:textId="77777777" w:rsidR="008A6D4A" w:rsidRDefault="008A6D4A" w:rsidP="00662390">
      <w:pPr>
        <w:pStyle w:val="5"/>
      </w:pPr>
      <w:bookmarkStart w:id="295" w:name="_Toc510696610"/>
      <w:bookmarkStart w:id="296" w:name="_Toc35971401"/>
      <w:bookmarkStart w:id="297" w:name="_Toc67903525"/>
      <w:bookmarkStart w:id="298" w:name="_Toc88491317"/>
      <w:r>
        <w:t>6.1.3.2.1</w:t>
      </w:r>
      <w:r>
        <w:tab/>
        <w:t>Description</w:t>
      </w:r>
      <w:bookmarkEnd w:id="295"/>
      <w:bookmarkEnd w:id="296"/>
      <w:bookmarkEnd w:id="297"/>
      <w:bookmarkEnd w:id="29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99" w:name="_Toc35971402"/>
      <w:bookmarkStart w:id="300" w:name="_Toc67903526"/>
      <w:bookmarkStart w:id="301" w:name="_Toc88491318"/>
      <w:bookmarkStart w:id="302" w:name="_Toc510696612"/>
      <w:r>
        <w:t>6.1.3.2.2</w:t>
      </w:r>
      <w:r>
        <w:tab/>
        <w:t>Resource Definition</w:t>
      </w:r>
      <w:bookmarkEnd w:id="299"/>
      <w:bookmarkEnd w:id="300"/>
      <w:bookmarkEnd w:id="30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03" w:name="_Toc35971403"/>
      <w:bookmarkStart w:id="304" w:name="_Toc67903527"/>
      <w:bookmarkStart w:id="305" w:name="_Toc88491319"/>
      <w:r>
        <w:lastRenderedPageBreak/>
        <w:t>6.1.3.2.3</w:t>
      </w:r>
      <w:r>
        <w:tab/>
        <w:t>Resource Standard Methods</w:t>
      </w:r>
      <w:bookmarkEnd w:id="302"/>
      <w:bookmarkEnd w:id="303"/>
      <w:bookmarkEnd w:id="304"/>
      <w:bookmarkEnd w:id="305"/>
    </w:p>
    <w:p w14:paraId="03E9DAD6" w14:textId="0AF9B7CD" w:rsidR="008A6D4A" w:rsidRPr="00384E92" w:rsidRDefault="008A6D4A" w:rsidP="00662390">
      <w:pPr>
        <w:pStyle w:val="H6"/>
      </w:pPr>
      <w:bookmarkStart w:id="306" w:name="_Toc510696613"/>
      <w:bookmarkStart w:id="307" w:name="_Toc35971404"/>
      <w:r w:rsidRPr="00384E92">
        <w:t>6.</w:t>
      </w:r>
      <w:r>
        <w:t>1.3.2.3</w:t>
      </w:r>
      <w:r w:rsidRPr="00384E92">
        <w:t>.1</w:t>
      </w:r>
      <w:r w:rsidRPr="00384E92">
        <w:tab/>
      </w:r>
      <w:r w:rsidR="00324577">
        <w:t>POST</w:t>
      </w:r>
      <w:bookmarkEnd w:id="306"/>
      <w:bookmarkEnd w:id="3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308" w:name="_Toc510696615"/>
      <w:bookmarkStart w:id="309" w:name="_Toc35971406"/>
      <w:bookmarkStart w:id="310" w:name="_Toc67903528"/>
      <w:bookmarkStart w:id="311" w:name="_Toc88491320"/>
      <w:r>
        <w:t>6.1.3.2.4</w:t>
      </w:r>
      <w:r>
        <w:tab/>
        <w:t>Resource Custom Operations</w:t>
      </w:r>
      <w:bookmarkEnd w:id="308"/>
      <w:bookmarkEnd w:id="309"/>
      <w:bookmarkEnd w:id="310"/>
      <w:bookmarkEnd w:id="311"/>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312" w:name="_Toc510696621"/>
      <w:bookmarkStart w:id="313" w:name="_Toc35971412"/>
      <w:bookmarkStart w:id="314" w:name="_Toc67903529"/>
      <w:bookmarkStart w:id="315"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312"/>
      <w:bookmarkEnd w:id="313"/>
      <w:bookmarkEnd w:id="314"/>
      <w:bookmarkEnd w:id="315"/>
    </w:p>
    <w:p w14:paraId="1BB51C27" w14:textId="77777777" w:rsidR="00027A75" w:rsidRDefault="00027A75" w:rsidP="00027A75">
      <w:pPr>
        <w:pStyle w:val="5"/>
      </w:pPr>
      <w:bookmarkStart w:id="316" w:name="_Toc88491322"/>
      <w:r>
        <w:t>6.1.3.3.1</w:t>
      </w:r>
      <w:r>
        <w:tab/>
        <w:t>Description</w:t>
      </w:r>
      <w:bookmarkEnd w:id="31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317" w:name="_Toc88491323"/>
      <w:r>
        <w:lastRenderedPageBreak/>
        <w:t>6.1.3.3.2</w:t>
      </w:r>
      <w:r>
        <w:tab/>
        <w:t>Resource Definition</w:t>
      </w:r>
      <w:bookmarkEnd w:id="3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18" w:name="_Toc88491324"/>
      <w:r>
        <w:t>6.1.3.3.3</w:t>
      </w:r>
      <w:r>
        <w:tab/>
        <w:t>Resource Standard Methods</w:t>
      </w:r>
      <w:bookmarkEnd w:id="318"/>
    </w:p>
    <w:p w14:paraId="30811337" w14:textId="77777777" w:rsidR="00027A75" w:rsidRPr="00D61D2C" w:rsidRDefault="00027A75" w:rsidP="00027A75">
      <w:pPr>
        <w:pStyle w:val="6"/>
      </w:pPr>
      <w:bookmarkStart w:id="319" w:name="_Toc88491325"/>
      <w:r w:rsidRPr="00D61D2C">
        <w:t>6.1.3.3.3.1</w:t>
      </w:r>
      <w:r w:rsidRPr="00D61D2C">
        <w:tab/>
        <w:t>GET</w:t>
      </w:r>
      <w:bookmarkEnd w:id="31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320" w:name="_Toc88491326"/>
      <w:r w:rsidRPr="00384E92">
        <w:t>6.</w:t>
      </w:r>
      <w:r>
        <w:t>1.3.3.3</w:t>
      </w:r>
      <w:r w:rsidRPr="00384E92">
        <w:t>.</w:t>
      </w:r>
      <w:r>
        <w:t>2</w:t>
      </w:r>
      <w:r w:rsidRPr="00384E92">
        <w:tab/>
      </w:r>
      <w:r>
        <w:t>DELETE</w:t>
      </w:r>
      <w:bookmarkEnd w:id="32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321" w:name="_Toc88491327"/>
      <w:r w:rsidRPr="00AA2E4A">
        <w:t>6.1.3.</w:t>
      </w:r>
      <w:r>
        <w:t>3</w:t>
      </w:r>
      <w:r w:rsidRPr="00AA2E4A">
        <w:t>.4</w:t>
      </w:r>
      <w:r w:rsidRPr="00AA2E4A">
        <w:tab/>
        <w:t>Resource Custom Operations</w:t>
      </w:r>
      <w:bookmarkEnd w:id="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22" w:name="_Toc88491328"/>
      <w:r>
        <w:t>6.1.3.4</w:t>
      </w:r>
      <w:r>
        <w:tab/>
        <w:t xml:space="preserve">Resource: </w:t>
      </w:r>
      <w:r>
        <w:rPr>
          <w:lang w:eastAsia="zh-CN"/>
        </w:rPr>
        <w:t>Time Synchronization</w:t>
      </w:r>
      <w:r>
        <w:t xml:space="preserve"> Exposure Configurations</w:t>
      </w:r>
      <w:bookmarkEnd w:id="322"/>
    </w:p>
    <w:p w14:paraId="2B710773" w14:textId="77777777" w:rsidR="00027A75" w:rsidRDefault="00027A75" w:rsidP="00027A75">
      <w:pPr>
        <w:pStyle w:val="5"/>
      </w:pPr>
      <w:bookmarkStart w:id="323" w:name="_Toc88491329"/>
      <w:r>
        <w:t>6.1.3.4.1</w:t>
      </w:r>
      <w:r>
        <w:tab/>
        <w:t>Description</w:t>
      </w:r>
      <w:bookmarkEnd w:id="32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24" w:name="_Toc88491330"/>
      <w:r>
        <w:t>6.1.3.4.2</w:t>
      </w:r>
      <w:r>
        <w:tab/>
        <w:t>Resource Definition</w:t>
      </w:r>
      <w:bookmarkEnd w:id="32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325" w:name="_Toc88491331"/>
      <w:r>
        <w:t>6.1.3.4.3</w:t>
      </w:r>
      <w:r>
        <w:tab/>
        <w:t>Resource Standard Methods</w:t>
      </w:r>
      <w:bookmarkEnd w:id="325"/>
    </w:p>
    <w:p w14:paraId="216C8939" w14:textId="77777777" w:rsidR="00027A75" w:rsidRPr="00384E92" w:rsidRDefault="00027A75" w:rsidP="00027A75">
      <w:pPr>
        <w:pStyle w:val="6"/>
      </w:pPr>
      <w:bookmarkStart w:id="326" w:name="_Toc88491332"/>
      <w:r w:rsidRPr="00384E92">
        <w:t>6.</w:t>
      </w:r>
      <w:r>
        <w:t>1.3.4.3</w:t>
      </w:r>
      <w:r w:rsidRPr="00384E92">
        <w:t>.1</w:t>
      </w:r>
      <w:r w:rsidRPr="00384E92">
        <w:tab/>
      </w:r>
      <w:r>
        <w:t>POST</w:t>
      </w:r>
      <w:bookmarkEnd w:id="3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327" w:name="_Toc88491333"/>
      <w:r>
        <w:t>6.1.3.4.4</w:t>
      </w:r>
      <w:r>
        <w:tab/>
        <w:t>Resource Custom Operations</w:t>
      </w:r>
      <w:bookmarkEnd w:id="32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328" w:name="_Toc88491334"/>
      <w:r>
        <w:t>6.1.3.5</w:t>
      </w:r>
      <w:r>
        <w:tab/>
        <w:t xml:space="preserve">Resource: Individual </w:t>
      </w:r>
      <w:r>
        <w:rPr>
          <w:lang w:eastAsia="zh-CN"/>
        </w:rPr>
        <w:t>Time Synchronization</w:t>
      </w:r>
      <w:r>
        <w:t xml:space="preserve"> Exposure Configuration</w:t>
      </w:r>
      <w:bookmarkEnd w:id="328"/>
    </w:p>
    <w:p w14:paraId="108B5080" w14:textId="77777777" w:rsidR="00027A75" w:rsidRDefault="00027A75" w:rsidP="00027A75">
      <w:pPr>
        <w:pStyle w:val="5"/>
      </w:pPr>
      <w:bookmarkStart w:id="329" w:name="_Toc88491335"/>
      <w:r>
        <w:t>6.1.3.5.1</w:t>
      </w:r>
      <w:r>
        <w:tab/>
        <w:t>Description</w:t>
      </w:r>
      <w:bookmarkEnd w:id="3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330" w:name="_Toc88491336"/>
      <w:r>
        <w:t>6.1.3.5.2</w:t>
      </w:r>
      <w:r>
        <w:tab/>
        <w:t>Resource Definition</w:t>
      </w:r>
      <w:bookmarkEnd w:id="3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331" w:name="_Toc88491337"/>
      <w:r>
        <w:lastRenderedPageBreak/>
        <w:t>6.1.3.5.3</w:t>
      </w:r>
      <w:r>
        <w:tab/>
        <w:t>Resource Standard Methods</w:t>
      </w:r>
      <w:bookmarkEnd w:id="331"/>
    </w:p>
    <w:p w14:paraId="37A60C29" w14:textId="77777777" w:rsidR="00027A75" w:rsidRPr="00D61D2C" w:rsidRDefault="00027A75" w:rsidP="00027A75">
      <w:pPr>
        <w:pStyle w:val="6"/>
      </w:pPr>
      <w:bookmarkStart w:id="332" w:name="_Toc88491338"/>
      <w:r w:rsidRPr="00D61D2C">
        <w:t>6.1.3.</w:t>
      </w:r>
      <w:r>
        <w:t>5</w:t>
      </w:r>
      <w:r w:rsidRPr="00D61D2C">
        <w:t>.3.1</w:t>
      </w:r>
      <w:r w:rsidRPr="00D61D2C">
        <w:tab/>
        <w:t>GET</w:t>
      </w:r>
      <w:bookmarkEnd w:id="33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333" w:name="_Toc88491339"/>
      <w:r w:rsidRPr="00384E92">
        <w:t>6.</w:t>
      </w:r>
      <w:r>
        <w:t>1.3.5.3</w:t>
      </w:r>
      <w:r w:rsidRPr="00384E92">
        <w:t>.</w:t>
      </w:r>
      <w:r>
        <w:t>2</w:t>
      </w:r>
      <w:r w:rsidRPr="00384E92">
        <w:tab/>
      </w:r>
      <w:r>
        <w:t>PUT</w:t>
      </w:r>
      <w:bookmarkEnd w:id="33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334" w:name="_Toc88491340"/>
      <w:r w:rsidRPr="00384E92">
        <w:t>6.</w:t>
      </w:r>
      <w:r>
        <w:t>1.3.5.3</w:t>
      </w:r>
      <w:r w:rsidRPr="00384E92">
        <w:t>.</w:t>
      </w:r>
      <w:r>
        <w:t>3</w:t>
      </w:r>
      <w:r w:rsidRPr="00384E92">
        <w:tab/>
      </w:r>
      <w:r>
        <w:t>DELETE</w:t>
      </w:r>
      <w:bookmarkEnd w:id="33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335" w:name="_Toc88491341"/>
      <w:r>
        <w:t>6.1.3.5.4</w:t>
      </w:r>
      <w:r>
        <w:tab/>
        <w:t>Resource Custom Operations</w:t>
      </w:r>
      <w:bookmarkEnd w:id="335"/>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336" w:name="_Toc81065764"/>
      <w:bookmarkStart w:id="337" w:name="_Toc88491342"/>
      <w:r>
        <w:t>6.1.3.6</w:t>
      </w:r>
      <w:r>
        <w:tab/>
        <w:t xml:space="preserve">Resource: </w:t>
      </w:r>
      <w:bookmarkEnd w:id="336"/>
      <w:r>
        <w:rPr>
          <w:lang w:eastAsia="zh-CN"/>
        </w:rPr>
        <w:t>ASTI Configurations</w:t>
      </w:r>
      <w:bookmarkEnd w:id="337"/>
    </w:p>
    <w:p w14:paraId="001F94E3" w14:textId="77777777" w:rsidR="00A031C6" w:rsidRDefault="00A031C6" w:rsidP="00A031C6">
      <w:pPr>
        <w:pStyle w:val="5"/>
      </w:pPr>
      <w:bookmarkStart w:id="338" w:name="_Toc81065765"/>
      <w:bookmarkStart w:id="339" w:name="_Toc88491343"/>
      <w:r>
        <w:t>6.1.3.6.1</w:t>
      </w:r>
      <w:r>
        <w:tab/>
        <w:t>Description</w:t>
      </w:r>
      <w:bookmarkEnd w:id="338"/>
      <w:bookmarkEnd w:id="339"/>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340" w:name="_Toc81065766"/>
      <w:bookmarkStart w:id="341" w:name="_Toc88491344"/>
      <w:r>
        <w:t>6.1.3.6.2</w:t>
      </w:r>
      <w:r>
        <w:tab/>
        <w:t>Resource Definition</w:t>
      </w:r>
      <w:bookmarkEnd w:id="340"/>
      <w:bookmarkEnd w:id="34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342" w:name="_Toc81065767"/>
      <w:bookmarkStart w:id="343" w:name="_Toc88491345"/>
      <w:r>
        <w:t>6.1.3.6.3</w:t>
      </w:r>
      <w:r>
        <w:tab/>
        <w:t>Resource Standard Methods</w:t>
      </w:r>
      <w:bookmarkEnd w:id="342"/>
      <w:bookmarkEnd w:id="343"/>
    </w:p>
    <w:p w14:paraId="1451DBE5" w14:textId="77777777" w:rsidR="00A031C6" w:rsidRPr="00384E92" w:rsidRDefault="00A031C6" w:rsidP="00A031C6">
      <w:pPr>
        <w:pStyle w:val="6"/>
      </w:pPr>
      <w:bookmarkStart w:id="344" w:name="_Toc88491346"/>
      <w:r>
        <w:t>6.1.3.6.3</w:t>
      </w:r>
      <w:r w:rsidRPr="00384E92">
        <w:t>.1</w:t>
      </w:r>
      <w:r w:rsidRPr="00384E92">
        <w:tab/>
      </w:r>
      <w:r>
        <w:t>POST</w:t>
      </w:r>
      <w:bookmarkEnd w:id="344"/>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345" w:name="_Toc81065768"/>
      <w:bookmarkStart w:id="346" w:name="_Toc88491347"/>
      <w:r>
        <w:t>6.1.3.6</w:t>
      </w:r>
      <w:r w:rsidRPr="00CB7E9F">
        <w:t>.4</w:t>
      </w:r>
      <w:r w:rsidRPr="00CB7E9F">
        <w:tab/>
        <w:t>Resource Custom Operations</w:t>
      </w:r>
      <w:bookmarkEnd w:id="345"/>
      <w:bookmarkEnd w:id="346"/>
    </w:p>
    <w:p w14:paraId="2ECEAF45" w14:textId="77777777" w:rsidR="00A031C6" w:rsidRDefault="00A031C6" w:rsidP="00A031C6">
      <w:pPr>
        <w:pStyle w:val="6"/>
      </w:pPr>
      <w:bookmarkStart w:id="347" w:name="_Toc28012193"/>
      <w:bookmarkStart w:id="348" w:name="_Toc34123046"/>
      <w:bookmarkStart w:id="349" w:name="_Toc36037996"/>
      <w:bookmarkStart w:id="350" w:name="_Toc38875378"/>
      <w:bookmarkStart w:id="351" w:name="_Toc43191859"/>
      <w:bookmarkStart w:id="352" w:name="_Toc45133254"/>
      <w:bookmarkStart w:id="353" w:name="_Toc51316758"/>
      <w:bookmarkStart w:id="354" w:name="_Toc51761938"/>
      <w:bookmarkStart w:id="355" w:name="_Toc56674925"/>
      <w:bookmarkStart w:id="356" w:name="_Toc56675316"/>
      <w:bookmarkStart w:id="357" w:name="_Toc59016302"/>
      <w:bookmarkStart w:id="358" w:name="_Toc63167900"/>
      <w:bookmarkStart w:id="359" w:name="_Toc66262410"/>
      <w:bookmarkStart w:id="360" w:name="_Toc68166916"/>
      <w:bookmarkStart w:id="361" w:name="_Toc73538034"/>
      <w:bookmarkStart w:id="362" w:name="_Toc75351910"/>
      <w:bookmarkStart w:id="363" w:name="_Toc83231720"/>
      <w:bookmarkStart w:id="364" w:name="_Toc85535025"/>
      <w:bookmarkStart w:id="365" w:name="_Toc88491348"/>
      <w:r>
        <w:t>6.1.3.6.4.1</w:t>
      </w:r>
      <w:r>
        <w:tab/>
        <w:t>Overview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366" w:name="_Toc28012194"/>
      <w:bookmarkStart w:id="367" w:name="_Toc34123047"/>
      <w:bookmarkStart w:id="368" w:name="_Toc36037997"/>
      <w:bookmarkStart w:id="369" w:name="_Toc38875379"/>
      <w:bookmarkStart w:id="370" w:name="_Toc43191860"/>
      <w:bookmarkStart w:id="371" w:name="_Toc45133255"/>
      <w:bookmarkStart w:id="372" w:name="_Toc51316759"/>
      <w:bookmarkStart w:id="373" w:name="_Toc51761939"/>
      <w:bookmarkStart w:id="374" w:name="_Toc56674926"/>
      <w:bookmarkStart w:id="375" w:name="_Toc56675317"/>
      <w:bookmarkStart w:id="376" w:name="_Toc59016303"/>
      <w:bookmarkStart w:id="377" w:name="_Toc63167901"/>
      <w:bookmarkStart w:id="378" w:name="_Toc66262411"/>
      <w:bookmarkStart w:id="379" w:name="_Toc68166917"/>
      <w:bookmarkStart w:id="380" w:name="_Toc73538035"/>
      <w:bookmarkStart w:id="381" w:name="_Toc75351911"/>
      <w:bookmarkStart w:id="382" w:name="_Toc83231721"/>
      <w:bookmarkStart w:id="383" w:name="_Toc85535026"/>
      <w:bookmarkStart w:id="384" w:name="_Toc88491349"/>
      <w:r>
        <w:t>6.1.3.6</w:t>
      </w:r>
      <w:r w:rsidRPr="00A94431">
        <w:t>.4.2</w:t>
      </w:r>
      <w:r>
        <w:tab/>
        <w:t xml:space="preserve">Operation: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retrieve</w:t>
      </w:r>
      <w:bookmarkEnd w:id="384"/>
    </w:p>
    <w:p w14:paraId="349F6F63" w14:textId="77777777" w:rsidR="00A031C6" w:rsidRPr="00A94431" w:rsidRDefault="00A031C6" w:rsidP="00A031C6">
      <w:pPr>
        <w:pStyle w:val="7"/>
      </w:pPr>
      <w:bookmarkStart w:id="385" w:name="_Toc28012195"/>
      <w:bookmarkStart w:id="386" w:name="_Toc34123048"/>
      <w:bookmarkStart w:id="387" w:name="_Toc36037998"/>
      <w:bookmarkStart w:id="388" w:name="_Toc38875380"/>
      <w:bookmarkStart w:id="389" w:name="_Toc43191861"/>
      <w:bookmarkStart w:id="390" w:name="_Toc45133256"/>
      <w:bookmarkStart w:id="391" w:name="_Toc51316760"/>
      <w:bookmarkStart w:id="392" w:name="_Toc51761940"/>
      <w:bookmarkStart w:id="393" w:name="_Toc56674927"/>
      <w:bookmarkStart w:id="394" w:name="_Toc56675318"/>
      <w:bookmarkStart w:id="395" w:name="_Toc59016304"/>
      <w:bookmarkStart w:id="396" w:name="_Toc63167902"/>
      <w:bookmarkStart w:id="397" w:name="_Toc66262412"/>
      <w:bookmarkStart w:id="398" w:name="_Toc68166918"/>
      <w:bookmarkStart w:id="399" w:name="_Toc73538036"/>
      <w:bookmarkStart w:id="400" w:name="_Toc75351912"/>
      <w:bookmarkStart w:id="401" w:name="_Toc83231722"/>
      <w:bookmarkStart w:id="402" w:name="_Toc85535027"/>
      <w:bookmarkStart w:id="403" w:name="_Toc88491350"/>
      <w:r>
        <w:t>6.1.3.6</w:t>
      </w:r>
      <w:r w:rsidRPr="00A94431">
        <w:t>.4.2.1</w:t>
      </w:r>
      <w:r w:rsidRPr="00A94431">
        <w:tab/>
        <w:t>Description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380FBE9" w14:textId="77777777" w:rsidR="00A031C6" w:rsidRDefault="00A031C6" w:rsidP="00A031C6">
      <w:pPr>
        <w:pStyle w:val="7"/>
      </w:pPr>
      <w:bookmarkStart w:id="404" w:name="_Toc28012196"/>
      <w:bookmarkStart w:id="405" w:name="_Toc34123049"/>
      <w:bookmarkStart w:id="406" w:name="_Toc36037999"/>
      <w:bookmarkStart w:id="407" w:name="_Toc38875381"/>
      <w:bookmarkStart w:id="408" w:name="_Toc43191862"/>
      <w:bookmarkStart w:id="409" w:name="_Toc45133257"/>
      <w:bookmarkStart w:id="410" w:name="_Toc51316761"/>
      <w:bookmarkStart w:id="411" w:name="_Toc51761941"/>
      <w:bookmarkStart w:id="412" w:name="_Toc56674928"/>
      <w:bookmarkStart w:id="413" w:name="_Toc56675319"/>
      <w:bookmarkStart w:id="414" w:name="_Toc59016305"/>
      <w:bookmarkStart w:id="415" w:name="_Toc63167903"/>
      <w:bookmarkStart w:id="416" w:name="_Toc66262413"/>
      <w:bookmarkStart w:id="417" w:name="_Toc68166919"/>
      <w:bookmarkStart w:id="418" w:name="_Toc73538037"/>
      <w:bookmarkStart w:id="419" w:name="_Toc75351913"/>
      <w:bookmarkStart w:id="420" w:name="_Toc83231723"/>
      <w:bookmarkStart w:id="421" w:name="_Toc85535028"/>
      <w:bookmarkStart w:id="422" w:name="_Toc88491351"/>
      <w:r>
        <w:t>6.1.3.6</w:t>
      </w:r>
      <w:r w:rsidRPr="0046632B">
        <w:t>.4.2</w:t>
      </w:r>
      <w:r>
        <w:t>.2</w:t>
      </w:r>
      <w:r>
        <w:tab/>
        <w:t>Operation 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lastRenderedPageBreak/>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423" w:name="_Toc81065769"/>
      <w:bookmarkStart w:id="424" w:name="_Toc88491352"/>
      <w:r>
        <w:t>6.1.3.7</w:t>
      </w:r>
      <w:r>
        <w:tab/>
        <w:t xml:space="preserve">Resource: Individual </w:t>
      </w:r>
      <w:bookmarkEnd w:id="423"/>
      <w:r>
        <w:rPr>
          <w:lang w:eastAsia="zh-CN"/>
        </w:rPr>
        <w:t>ASTI Configuration</w:t>
      </w:r>
      <w:bookmarkEnd w:id="424"/>
    </w:p>
    <w:p w14:paraId="2F8AEFBB" w14:textId="77777777" w:rsidR="00A031C6" w:rsidRDefault="00A031C6" w:rsidP="00A031C6">
      <w:pPr>
        <w:pStyle w:val="5"/>
      </w:pPr>
      <w:bookmarkStart w:id="425" w:name="_Toc81065770"/>
      <w:bookmarkStart w:id="426" w:name="_Toc88491353"/>
      <w:r>
        <w:t>6.1.3.7.1</w:t>
      </w:r>
      <w:r>
        <w:tab/>
        <w:t>Description</w:t>
      </w:r>
      <w:bookmarkEnd w:id="425"/>
      <w:bookmarkEnd w:id="426"/>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427" w:name="_Toc81065771"/>
      <w:bookmarkStart w:id="428" w:name="_Toc88491354"/>
      <w:r>
        <w:t>6.1.3.7.2</w:t>
      </w:r>
      <w:r>
        <w:tab/>
        <w:t>Resource Definition</w:t>
      </w:r>
      <w:bookmarkEnd w:id="427"/>
      <w:bookmarkEnd w:id="4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429" w:name="_Toc81065772"/>
      <w:bookmarkStart w:id="430" w:name="_Toc88491355"/>
      <w:r>
        <w:t>6.1.3.7.3</w:t>
      </w:r>
      <w:r>
        <w:tab/>
        <w:t>Resource Standard Methods</w:t>
      </w:r>
      <w:bookmarkEnd w:id="429"/>
      <w:bookmarkEnd w:id="430"/>
    </w:p>
    <w:p w14:paraId="1C3B8E11" w14:textId="77777777" w:rsidR="00A031C6" w:rsidRDefault="00A031C6" w:rsidP="00A031C6">
      <w:pPr>
        <w:pStyle w:val="6"/>
      </w:pPr>
      <w:bookmarkStart w:id="431" w:name="_Toc88491356"/>
      <w:bookmarkStart w:id="432" w:name="_Toc81065774"/>
      <w:r>
        <w:t>6.1.3.7.3.2</w:t>
      </w:r>
      <w:r>
        <w:tab/>
        <w:t>PUT</w:t>
      </w:r>
      <w:bookmarkEnd w:id="431"/>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433" w:name="_Toc88491357"/>
      <w:bookmarkStart w:id="434" w:name="_Toc81065775"/>
      <w:bookmarkEnd w:id="432"/>
      <w:r>
        <w:t>6.1.3.7.3.3</w:t>
      </w:r>
      <w:r>
        <w:tab/>
        <w:t>DELETE</w:t>
      </w:r>
      <w:bookmarkEnd w:id="43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435" w:name="_Toc88491358"/>
      <w:r>
        <w:t>6.1.3.7</w:t>
      </w:r>
      <w:r w:rsidRPr="00AA2E4A">
        <w:t>.4</w:t>
      </w:r>
      <w:r w:rsidRPr="00AA2E4A">
        <w:tab/>
        <w:t>Resource Custom Operations</w:t>
      </w:r>
      <w:bookmarkEnd w:id="434"/>
      <w:bookmarkEnd w:id="435"/>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436" w:name="_Toc510696622"/>
      <w:bookmarkStart w:id="437" w:name="_Toc35971413"/>
      <w:bookmarkStart w:id="438" w:name="_Toc67903530"/>
      <w:bookmarkStart w:id="439" w:name="_Toc88491359"/>
      <w:r>
        <w:t>6.1.4</w:t>
      </w:r>
      <w:r>
        <w:tab/>
        <w:t>Custom Operations without associated resources</w:t>
      </w:r>
      <w:bookmarkEnd w:id="436"/>
      <w:bookmarkEnd w:id="437"/>
      <w:bookmarkEnd w:id="438"/>
      <w:bookmarkEnd w:id="439"/>
    </w:p>
    <w:p w14:paraId="310AEAA3" w14:textId="77777777" w:rsidR="008A6D4A" w:rsidRPr="000A7435" w:rsidRDefault="008A6D4A" w:rsidP="00662390">
      <w:pPr>
        <w:pStyle w:val="4"/>
      </w:pPr>
      <w:bookmarkStart w:id="440" w:name="_Toc510696623"/>
      <w:bookmarkStart w:id="441" w:name="_Toc35971414"/>
      <w:bookmarkStart w:id="442" w:name="_Toc67903531"/>
      <w:bookmarkStart w:id="443" w:name="_Toc88491360"/>
      <w:r>
        <w:t>6.1.4.1</w:t>
      </w:r>
      <w:r>
        <w:tab/>
        <w:t>Overview</w:t>
      </w:r>
      <w:bookmarkEnd w:id="440"/>
      <w:bookmarkEnd w:id="441"/>
      <w:bookmarkEnd w:id="442"/>
      <w:bookmarkEnd w:id="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444" w:name="_Toc510696624"/>
      <w:bookmarkStart w:id="445" w:name="_Toc35971415"/>
      <w:bookmarkStart w:id="446" w:name="_Toc67903532"/>
      <w:bookmarkStart w:id="447" w:name="_Toc88491361"/>
      <w:r>
        <w:lastRenderedPageBreak/>
        <w:t>6.1.4.2</w:t>
      </w:r>
      <w:r>
        <w:tab/>
        <w:t>Operation: &lt;operation 1&gt;</w:t>
      </w:r>
      <w:bookmarkEnd w:id="444"/>
      <w:bookmarkEnd w:id="445"/>
      <w:bookmarkEnd w:id="446"/>
      <w:bookmarkEnd w:id="44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448" w:name="_Toc510696625"/>
      <w:bookmarkStart w:id="449" w:name="_Toc35971416"/>
      <w:bookmarkStart w:id="450" w:name="_Toc67903533"/>
      <w:bookmarkStart w:id="451" w:name="_Toc88491362"/>
      <w:r>
        <w:t>6.1.4.2.1</w:t>
      </w:r>
      <w:r>
        <w:tab/>
        <w:t>Description</w:t>
      </w:r>
      <w:bookmarkEnd w:id="448"/>
      <w:bookmarkEnd w:id="449"/>
      <w:bookmarkEnd w:id="450"/>
      <w:bookmarkEnd w:id="45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452" w:name="_Toc510696626"/>
      <w:bookmarkStart w:id="453" w:name="_Toc35971417"/>
      <w:bookmarkStart w:id="454" w:name="_Toc67903534"/>
      <w:bookmarkStart w:id="455" w:name="_Toc88491363"/>
      <w:r>
        <w:t>6.1.4.2.2</w:t>
      </w:r>
      <w:r>
        <w:tab/>
        <w:t>Operation Definition</w:t>
      </w:r>
      <w:bookmarkEnd w:id="452"/>
      <w:bookmarkEnd w:id="453"/>
      <w:bookmarkEnd w:id="454"/>
      <w:bookmarkEnd w:id="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456" w:name="_Toc510696627"/>
      <w:bookmarkStart w:id="457" w:name="_Toc35971418"/>
      <w:bookmarkStart w:id="458" w:name="_Toc67903535"/>
      <w:bookmarkStart w:id="459" w:name="_Toc88491364"/>
      <w:r>
        <w:t>6.1.4.3</w:t>
      </w:r>
      <w:r>
        <w:tab/>
        <w:t>Operation: &lt; operation 2&gt;</w:t>
      </w:r>
      <w:bookmarkEnd w:id="456"/>
      <w:bookmarkEnd w:id="457"/>
      <w:bookmarkEnd w:id="458"/>
      <w:bookmarkEnd w:id="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460" w:name="_Toc510696628"/>
      <w:bookmarkStart w:id="461" w:name="_Toc35971419"/>
      <w:bookmarkStart w:id="462" w:name="_Toc67903536"/>
      <w:bookmarkStart w:id="463" w:name="_Toc88491365"/>
      <w:r>
        <w:t>6.1.5</w:t>
      </w:r>
      <w:r>
        <w:tab/>
        <w:t>Notifications</w:t>
      </w:r>
      <w:bookmarkEnd w:id="460"/>
      <w:bookmarkEnd w:id="461"/>
      <w:bookmarkEnd w:id="462"/>
      <w:bookmarkEnd w:id="463"/>
    </w:p>
    <w:p w14:paraId="44D25D2E" w14:textId="77777777" w:rsidR="008A6D4A" w:rsidRPr="000A7435" w:rsidRDefault="008A6D4A" w:rsidP="00662390">
      <w:pPr>
        <w:pStyle w:val="4"/>
      </w:pPr>
      <w:bookmarkStart w:id="464" w:name="_Toc510696629"/>
      <w:bookmarkStart w:id="465" w:name="_Toc35971420"/>
      <w:bookmarkStart w:id="466" w:name="_Toc67903537"/>
      <w:bookmarkStart w:id="467" w:name="_Toc88491366"/>
      <w:r>
        <w:t>6.1.5.1</w:t>
      </w:r>
      <w:r>
        <w:tab/>
        <w:t>General</w:t>
      </w:r>
      <w:bookmarkEnd w:id="464"/>
      <w:bookmarkEnd w:id="465"/>
      <w:bookmarkEnd w:id="466"/>
      <w:bookmarkEnd w:id="467"/>
    </w:p>
    <w:p w14:paraId="1A5BBDA3" w14:textId="77777777" w:rsidR="00E105F0" w:rsidRDefault="00E105F0" w:rsidP="00E105F0">
      <w:pPr>
        <w:rPr>
          <w:noProof/>
        </w:rPr>
      </w:pPr>
      <w:bookmarkStart w:id="468" w:name="_Toc510696630"/>
      <w:bookmarkStart w:id="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470" w:name="_Toc35971421"/>
      <w:bookmarkStart w:id="471" w:name="_Toc67903538"/>
      <w:bookmarkStart w:id="472" w:name="_Toc88491367"/>
      <w:r>
        <w:t>6.1.5.2</w:t>
      </w:r>
      <w:r>
        <w:tab/>
      </w:r>
      <w:r w:rsidR="006E70E7" w:rsidRPr="00677A45">
        <w:t>Time Sync</w:t>
      </w:r>
      <w:r w:rsidR="006E70E7">
        <w:t>hronization</w:t>
      </w:r>
      <w:r w:rsidR="006E70E7" w:rsidRPr="00677A45">
        <w:t xml:space="preserve"> Capability Notification</w:t>
      </w:r>
      <w:bookmarkEnd w:id="468"/>
      <w:bookmarkEnd w:id="470"/>
      <w:bookmarkEnd w:id="471"/>
      <w:bookmarkEnd w:id="472"/>
    </w:p>
    <w:p w14:paraId="207A7693" w14:textId="77777777" w:rsidR="00E105F0" w:rsidRPr="00986E88" w:rsidRDefault="00E105F0" w:rsidP="00662390">
      <w:pPr>
        <w:pStyle w:val="5"/>
        <w:rPr>
          <w:noProof/>
        </w:rPr>
      </w:pPr>
      <w:bookmarkStart w:id="473" w:name="_Toc532994455"/>
      <w:bookmarkStart w:id="474" w:name="_Toc35971422"/>
      <w:bookmarkStart w:id="475" w:name="_Toc67903539"/>
      <w:bookmarkStart w:id="476" w:name="_Toc88491368"/>
      <w:bookmarkStart w:id="477" w:name="_Toc510696631"/>
      <w:r>
        <w:t>6.1.5.2</w:t>
      </w:r>
      <w:r w:rsidRPr="00986E88">
        <w:rPr>
          <w:noProof/>
        </w:rPr>
        <w:t>.1</w:t>
      </w:r>
      <w:r w:rsidRPr="00986E88">
        <w:rPr>
          <w:noProof/>
        </w:rPr>
        <w:tab/>
        <w:t>Description</w:t>
      </w:r>
      <w:bookmarkEnd w:id="473"/>
      <w:bookmarkEnd w:id="474"/>
      <w:bookmarkEnd w:id="475"/>
      <w:bookmarkEnd w:id="47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478" w:name="_Toc532994456"/>
      <w:bookmarkStart w:id="479" w:name="_Toc35971423"/>
      <w:bookmarkStart w:id="480" w:name="_Toc67903540"/>
      <w:bookmarkStart w:id="481" w:name="_Toc88491369"/>
      <w:r>
        <w:t>6.1.5.2</w:t>
      </w:r>
      <w:r w:rsidRPr="00986E88">
        <w:rPr>
          <w:noProof/>
        </w:rPr>
        <w:t>.2</w:t>
      </w:r>
      <w:r w:rsidRPr="00986E88">
        <w:rPr>
          <w:noProof/>
        </w:rPr>
        <w:tab/>
        <w:t>Target URI</w:t>
      </w:r>
      <w:bookmarkEnd w:id="478"/>
      <w:bookmarkEnd w:id="479"/>
      <w:bookmarkEnd w:id="480"/>
      <w:bookmarkEnd w:id="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482" w:name="_Toc532994457"/>
      <w:bookmarkStart w:id="483" w:name="_Toc35971424"/>
      <w:bookmarkStart w:id="484" w:name="_Toc67903541"/>
      <w:bookmarkStart w:id="485" w:name="_Toc88491370"/>
      <w:r>
        <w:t>6.1.5.2</w:t>
      </w:r>
      <w:r w:rsidRPr="00986E88">
        <w:rPr>
          <w:noProof/>
        </w:rPr>
        <w:t>.3</w:t>
      </w:r>
      <w:r w:rsidRPr="00986E88">
        <w:rPr>
          <w:noProof/>
        </w:rPr>
        <w:tab/>
        <w:t>Standard Methods</w:t>
      </w:r>
      <w:bookmarkEnd w:id="482"/>
      <w:bookmarkEnd w:id="483"/>
      <w:bookmarkEnd w:id="484"/>
      <w:bookmarkEnd w:id="485"/>
    </w:p>
    <w:p w14:paraId="30CC0A99" w14:textId="77777777" w:rsidR="00E105F0" w:rsidRPr="00986E88" w:rsidRDefault="00E105F0" w:rsidP="00662390">
      <w:pPr>
        <w:pStyle w:val="H6"/>
        <w:rPr>
          <w:noProof/>
        </w:rPr>
      </w:pPr>
      <w:bookmarkStart w:id="486" w:name="_Toc532994458"/>
      <w:bookmarkStart w:id="487" w:name="_Toc35971425"/>
      <w:r>
        <w:t>6.1.5.2.3</w:t>
      </w:r>
      <w:r w:rsidRPr="00986E88">
        <w:rPr>
          <w:noProof/>
        </w:rPr>
        <w:t>.1</w:t>
      </w:r>
      <w:r w:rsidRPr="00986E88">
        <w:rPr>
          <w:noProof/>
        </w:rPr>
        <w:tab/>
        <w:t>POST</w:t>
      </w:r>
      <w:bookmarkEnd w:id="486"/>
      <w:bookmarkEnd w:id="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488" w:name="_Toc35971426"/>
      <w:bookmarkStart w:id="489" w:name="_Toc67903542"/>
      <w:bookmarkStart w:id="490"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7"/>
      <w:bookmarkEnd w:id="488"/>
      <w:bookmarkEnd w:id="489"/>
      <w:bookmarkEnd w:id="490"/>
    </w:p>
    <w:p w14:paraId="2C221823" w14:textId="77777777" w:rsidR="00E27D8A" w:rsidRPr="00986E88" w:rsidRDefault="00E27D8A" w:rsidP="00E27D8A">
      <w:pPr>
        <w:pStyle w:val="5"/>
        <w:rPr>
          <w:noProof/>
        </w:rPr>
      </w:pPr>
      <w:bookmarkStart w:id="491" w:name="_Toc88491372"/>
      <w:r>
        <w:t>6.1.5.3</w:t>
      </w:r>
      <w:r w:rsidRPr="00986E88">
        <w:rPr>
          <w:noProof/>
        </w:rPr>
        <w:t>.1</w:t>
      </w:r>
      <w:r w:rsidRPr="00986E88">
        <w:rPr>
          <w:noProof/>
        </w:rPr>
        <w:tab/>
        <w:t>Description</w:t>
      </w:r>
      <w:bookmarkEnd w:id="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492" w:name="_Toc88491373"/>
      <w:r>
        <w:t>6.1.5.3</w:t>
      </w:r>
      <w:r w:rsidRPr="00986E88">
        <w:rPr>
          <w:noProof/>
        </w:rPr>
        <w:t>.2</w:t>
      </w:r>
      <w:r w:rsidRPr="00986E88">
        <w:rPr>
          <w:noProof/>
        </w:rPr>
        <w:tab/>
        <w:t>Target URI</w:t>
      </w:r>
      <w:bookmarkEnd w:id="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493" w:name="_Toc88491374"/>
      <w:r>
        <w:t>6.1.5.3</w:t>
      </w:r>
      <w:r w:rsidRPr="00986E88">
        <w:rPr>
          <w:noProof/>
        </w:rPr>
        <w:t>.3</w:t>
      </w:r>
      <w:r w:rsidRPr="00986E88">
        <w:rPr>
          <w:noProof/>
        </w:rPr>
        <w:tab/>
        <w:t>Standard Methods</w:t>
      </w:r>
      <w:bookmarkEnd w:id="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494" w:name="_Toc35971427"/>
      <w:bookmarkStart w:id="495" w:name="_Toc67903543"/>
      <w:bookmarkStart w:id="496" w:name="_Toc88491375"/>
      <w:r>
        <w:t>6.1.6</w:t>
      </w:r>
      <w:r>
        <w:tab/>
        <w:t>Data Model</w:t>
      </w:r>
      <w:bookmarkEnd w:id="469"/>
      <w:bookmarkEnd w:id="494"/>
      <w:bookmarkEnd w:id="495"/>
      <w:bookmarkEnd w:id="496"/>
    </w:p>
    <w:p w14:paraId="405EFF41" w14:textId="77777777" w:rsidR="008A6D4A" w:rsidRDefault="008A6D4A" w:rsidP="008A6D4A">
      <w:pPr>
        <w:pStyle w:val="4"/>
      </w:pPr>
      <w:bookmarkStart w:id="497" w:name="_Toc510696633"/>
      <w:bookmarkStart w:id="498" w:name="_Toc35971428"/>
      <w:bookmarkStart w:id="499" w:name="_Toc67903544"/>
      <w:bookmarkStart w:id="500" w:name="_Toc88491376"/>
      <w:r>
        <w:t>6.1.6.1</w:t>
      </w:r>
      <w:r>
        <w:tab/>
        <w:t>General</w:t>
      </w:r>
      <w:bookmarkEnd w:id="497"/>
      <w:bookmarkEnd w:id="498"/>
      <w:bookmarkEnd w:id="499"/>
      <w:bookmarkEnd w:id="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501" w:name="_Toc510696634"/>
      <w:bookmarkStart w:id="502" w:name="_Toc35971429"/>
      <w:bookmarkStart w:id="503" w:name="_Toc67903545"/>
      <w:bookmarkStart w:id="504"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505" w:name="_Toc510696635"/>
      <w:bookmarkStart w:id="506" w:name="_Toc35971430"/>
      <w:bookmarkStart w:id="507" w:name="_Toc67903546"/>
      <w:bookmarkStart w:id="508" w:name="_Toc88491378"/>
      <w:r>
        <w:t>6.1.6.2.1</w:t>
      </w:r>
      <w:r>
        <w:tab/>
        <w:t>Introduction</w:t>
      </w:r>
      <w:bookmarkEnd w:id="505"/>
      <w:bookmarkEnd w:id="506"/>
      <w:bookmarkEnd w:id="507"/>
      <w:bookmarkEnd w:id="50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509" w:name="_Toc510696636"/>
      <w:bookmarkStart w:id="510" w:name="_Toc35971431"/>
      <w:bookmarkStart w:id="511" w:name="_Toc67903547"/>
      <w:bookmarkStart w:id="512"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09"/>
      <w:bookmarkEnd w:id="510"/>
      <w:bookmarkEnd w:id="511"/>
      <w:bookmarkEnd w:id="5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513" w:name="_Toc510696637"/>
      <w:bookmarkStart w:id="514" w:name="_Toc35971432"/>
      <w:bookmarkStart w:id="515" w:name="_Toc67903548"/>
      <w:bookmarkStart w:id="516" w:name="_Toc88491380"/>
      <w:r>
        <w:t>6.1.6.2.3</w:t>
      </w:r>
      <w:r>
        <w:tab/>
        <w:t xml:space="preserve">Type: </w:t>
      </w:r>
      <w:r w:rsidR="000D3A48">
        <w:rPr>
          <w:lang w:eastAsia="zh-CN"/>
        </w:rPr>
        <w:t>TimeSyncExposureSubsNotif</w:t>
      </w:r>
      <w:bookmarkEnd w:id="513"/>
      <w:bookmarkEnd w:id="514"/>
      <w:bookmarkEnd w:id="515"/>
      <w:bookmarkEnd w:id="51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517" w:name="_Toc28011587"/>
      <w:bookmarkStart w:id="518" w:name="_Toc34210703"/>
      <w:bookmarkStart w:id="519" w:name="_Toc36037728"/>
      <w:bookmarkStart w:id="520" w:name="_Toc39063162"/>
      <w:bookmarkStart w:id="521" w:name="_Toc43298220"/>
      <w:bookmarkStart w:id="522" w:name="_Toc45132997"/>
      <w:bookmarkStart w:id="523" w:name="_Toc49935464"/>
      <w:bookmarkStart w:id="524" w:name="_Toc50023810"/>
      <w:bookmarkStart w:id="525" w:name="_Toc51761300"/>
      <w:bookmarkStart w:id="526" w:name="_Toc56672230"/>
      <w:bookmarkStart w:id="527" w:name="_Toc66277788"/>
      <w:bookmarkStart w:id="528" w:name="_Toc68166470"/>
      <w:bookmarkStart w:id="529" w:name="_Toc88491381"/>
      <w:r>
        <w:t>6.1.6.2.4</w:t>
      </w:r>
      <w:r>
        <w:tab/>
        <w:t>Type SubsEvent</w:t>
      </w:r>
      <w:bookmarkEnd w:id="517"/>
      <w:bookmarkEnd w:id="518"/>
      <w:bookmarkEnd w:id="519"/>
      <w:bookmarkEnd w:id="520"/>
      <w:bookmarkEnd w:id="521"/>
      <w:bookmarkEnd w:id="522"/>
      <w:bookmarkEnd w:id="523"/>
      <w:bookmarkEnd w:id="524"/>
      <w:bookmarkEnd w:id="525"/>
      <w:bookmarkEnd w:id="526"/>
      <w:bookmarkEnd w:id="527"/>
      <w:bookmarkEnd w:id="528"/>
      <w:r>
        <w:t>Notification</w:t>
      </w:r>
      <w:bookmarkEnd w:id="52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530" w:name="_Toc73716346"/>
      <w:bookmarkStart w:id="531" w:name="_Toc88491382"/>
      <w:r>
        <w:t>6.1.6.2.5</w:t>
      </w:r>
      <w:r>
        <w:tab/>
        <w:t xml:space="preserve">Type: </w:t>
      </w:r>
      <w:r>
        <w:rPr>
          <w:noProof/>
        </w:rPr>
        <w:t>TimeSyncCapability</w:t>
      </w:r>
      <w:bookmarkEnd w:id="530"/>
      <w:bookmarkEnd w:id="53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4D7CAECC"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rFonts w:eastAsia="宋体"/>
        </w:rPr>
      </w:pPr>
    </w:p>
    <w:p w14:paraId="2610C4BC" w14:textId="72CFDFAE" w:rsidR="00005852" w:rsidRDefault="00005852" w:rsidP="00005852">
      <w:pPr>
        <w:pStyle w:val="5"/>
      </w:pPr>
      <w:bookmarkStart w:id="532" w:name="_Toc88491383"/>
      <w:r>
        <w:lastRenderedPageBreak/>
        <w:t>6.1.6.2.</w:t>
      </w:r>
      <w:r w:rsidR="00D44E53">
        <w:t>6</w:t>
      </w:r>
      <w:r>
        <w:tab/>
        <w:t xml:space="preserve">Type: </w:t>
      </w:r>
      <w:r>
        <w:rPr>
          <w:rFonts w:hint="eastAsia"/>
        </w:rPr>
        <w:t>Ptp</w:t>
      </w:r>
      <w:r>
        <w:t>CapabilitiesPerUe</w:t>
      </w:r>
      <w:bookmarkEnd w:id="53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533" w:name="_Toc88491384"/>
      <w:r>
        <w:t>6.1.6.2.</w:t>
      </w:r>
      <w:r w:rsidR="00D44E53">
        <w:t>7</w:t>
      </w:r>
      <w:r>
        <w:tab/>
        <w:t>Type: AccessTimeDistributionData</w:t>
      </w:r>
      <w:bookmarkEnd w:id="533"/>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534" w:name="_Toc88491385"/>
      <w:r>
        <w:lastRenderedPageBreak/>
        <w:t>6.1.6.2.</w:t>
      </w:r>
      <w:r w:rsidR="00D44E53">
        <w:t>8</w:t>
      </w:r>
      <w:r>
        <w:tab/>
        <w:t>Type: AsTimeDistributionParam</w:t>
      </w:r>
      <w:bookmarkEnd w:id="53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535" w:name="_Toc85734988"/>
      <w:bookmarkStart w:id="536" w:name="_Toc88491386"/>
      <w:r>
        <w:t>6.1.6.2.</w:t>
      </w:r>
      <w:r w:rsidR="00D44E53">
        <w:t>9</w:t>
      </w:r>
      <w:r>
        <w:tab/>
        <w:t xml:space="preserve">Type: </w:t>
      </w:r>
      <w:bookmarkEnd w:id="535"/>
      <w:r>
        <w:t>StatusRequestData</w:t>
      </w:r>
      <w:bookmarkEnd w:id="536"/>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537" w:name="_Toc88491387"/>
      <w:r>
        <w:t>6.1.6.2.</w:t>
      </w:r>
      <w:r w:rsidR="00D44E53">
        <w:t>10</w:t>
      </w:r>
      <w:r>
        <w:tab/>
        <w:t>Type: StatusResponseData</w:t>
      </w:r>
      <w:bookmarkEnd w:id="53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538" w:name="_Toc88491388"/>
      <w:r>
        <w:lastRenderedPageBreak/>
        <w:t>6.1.6.2.</w:t>
      </w:r>
      <w:r w:rsidR="00D44E53">
        <w:t>11</w:t>
      </w:r>
      <w:r>
        <w:tab/>
        <w:t xml:space="preserve">Type: </w:t>
      </w:r>
      <w:r>
        <w:rPr>
          <w:lang w:eastAsia="zh-CN"/>
        </w:rPr>
        <w:t>ActiveUe</w:t>
      </w:r>
      <w:bookmarkEnd w:id="538"/>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539" w:name="_Toc510696638"/>
      <w:bookmarkStart w:id="540" w:name="_Toc35971433"/>
      <w:bookmarkStart w:id="541" w:name="_Toc67903549"/>
      <w:bookmarkStart w:id="542"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9"/>
      <w:bookmarkEnd w:id="540"/>
      <w:bookmarkEnd w:id="541"/>
      <w:bookmarkEnd w:id="5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543" w:name="_Toc510696639"/>
      <w:bookmarkStart w:id="544" w:name="_Toc35971434"/>
      <w:bookmarkStart w:id="545" w:name="_Toc67903550"/>
      <w:bookmarkStart w:id="546" w:name="_Toc88491390"/>
      <w:r>
        <w:t>6.1.6.3.1</w:t>
      </w:r>
      <w:r w:rsidRPr="00384E92">
        <w:tab/>
        <w:t>Introduction</w:t>
      </w:r>
      <w:bookmarkEnd w:id="543"/>
      <w:bookmarkEnd w:id="544"/>
      <w:bookmarkEnd w:id="545"/>
      <w:bookmarkEnd w:id="5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547" w:name="_Toc510696640"/>
      <w:bookmarkStart w:id="548" w:name="_Toc35971435"/>
      <w:bookmarkStart w:id="549" w:name="_Toc67903551"/>
      <w:bookmarkStart w:id="550" w:name="_Toc88491391"/>
      <w:r>
        <w:t>6.1.6.3.2</w:t>
      </w:r>
      <w:r w:rsidRPr="00384E92">
        <w:tab/>
        <w:t>Simple data types</w:t>
      </w:r>
      <w:bookmarkEnd w:id="547"/>
      <w:bookmarkEnd w:id="548"/>
      <w:bookmarkEnd w:id="549"/>
      <w:bookmarkEnd w:id="55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551" w:name="_Toc510696641"/>
      <w:bookmarkStart w:id="552" w:name="_Toc35971436"/>
      <w:bookmarkStart w:id="553" w:name="_Toc67903552"/>
      <w:bookmarkStart w:id="554" w:name="_Toc88491392"/>
      <w:r>
        <w:t>6.1.6.3.3</w:t>
      </w:r>
      <w:r w:rsidRPr="00BC662F">
        <w:tab/>
        <w:t>Enumeration: &lt;EnumType1&gt;</w:t>
      </w:r>
      <w:bookmarkEnd w:id="551"/>
      <w:bookmarkEnd w:id="552"/>
      <w:bookmarkEnd w:id="553"/>
      <w:bookmarkEnd w:id="55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555" w:name="_Toc510696642"/>
      <w:bookmarkStart w:id="556" w:name="_Toc35971437"/>
      <w:bookmarkStart w:id="557" w:name="_Toc67903553"/>
      <w:bookmarkStart w:id="558" w:name="_Toc88491393"/>
      <w:r>
        <w:t>6.1.6.3.4</w:t>
      </w:r>
      <w:r w:rsidRPr="00BC662F">
        <w:tab/>
        <w:t>Enumeration: &lt;EnumType</w:t>
      </w:r>
      <w:r>
        <w:t>2</w:t>
      </w:r>
      <w:r w:rsidRPr="00BC662F">
        <w:t>&gt;</w:t>
      </w:r>
      <w:bookmarkEnd w:id="555"/>
      <w:bookmarkEnd w:id="556"/>
      <w:bookmarkEnd w:id="557"/>
      <w:bookmarkEnd w:id="55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559" w:name="_Toc510696643"/>
      <w:bookmarkStart w:id="560" w:name="_Toc35971438"/>
      <w:bookmarkStart w:id="561" w:name="_Toc67903554"/>
      <w:bookmarkStart w:id="562"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bookmarkEnd w:id="561"/>
      <w:bookmarkEnd w:id="562"/>
    </w:p>
    <w:p w14:paraId="41695600" w14:textId="77777777" w:rsidR="008A6D4A" w:rsidRDefault="008A6D4A" w:rsidP="008A6D4A">
      <w:pPr>
        <w:pStyle w:val="5"/>
      </w:pPr>
      <w:bookmarkStart w:id="563" w:name="_Toc510696644"/>
      <w:bookmarkStart w:id="564" w:name="_Toc35971439"/>
      <w:bookmarkStart w:id="565" w:name="_Toc67903555"/>
      <w:bookmarkStart w:id="566" w:name="_Toc88491395"/>
      <w:r>
        <w:t>6.1.6.4.1</w:t>
      </w:r>
      <w:r>
        <w:tab/>
        <w:t>Type: &lt;TypeName 1&gt;</w:t>
      </w:r>
      <w:bookmarkEnd w:id="563"/>
      <w:bookmarkEnd w:id="564"/>
      <w:bookmarkEnd w:id="565"/>
      <w:bookmarkEnd w:id="566"/>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568" w:name="_Toc510696645"/>
      <w:bookmarkStart w:id="569" w:name="_Toc35971440"/>
      <w:bookmarkStart w:id="570" w:name="_Toc67903556"/>
      <w:bookmarkStart w:id="571" w:name="_Toc88491396"/>
      <w:r>
        <w:t>6.1.6.4.2</w:t>
      </w:r>
      <w:r>
        <w:tab/>
        <w:t>Type: &lt;TypeName 2&gt;</w:t>
      </w:r>
      <w:bookmarkEnd w:id="568"/>
      <w:bookmarkEnd w:id="569"/>
      <w:bookmarkEnd w:id="570"/>
      <w:bookmarkEnd w:id="5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572" w:name="_Toc510696646"/>
      <w:bookmarkStart w:id="573" w:name="_Toc35971441"/>
      <w:bookmarkStart w:id="574" w:name="_Toc67903557"/>
      <w:bookmarkStart w:id="575" w:name="_Toc88491397"/>
      <w:r>
        <w:t>6.1.6.5</w:t>
      </w:r>
      <w:r>
        <w:tab/>
        <w:t>Binary data</w:t>
      </w:r>
      <w:bookmarkEnd w:id="572"/>
      <w:bookmarkEnd w:id="573"/>
      <w:bookmarkEnd w:id="574"/>
      <w:bookmarkEnd w:id="57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576" w:name="_Toc35971442"/>
      <w:bookmarkStart w:id="577" w:name="_Toc67903558"/>
      <w:bookmarkStart w:id="578" w:name="_Toc88491398"/>
      <w:r>
        <w:lastRenderedPageBreak/>
        <w:t>6.1.6.5.1</w:t>
      </w:r>
      <w:r>
        <w:tab/>
        <w:t>Binary Data Types</w:t>
      </w:r>
      <w:bookmarkEnd w:id="576"/>
      <w:bookmarkEnd w:id="577"/>
      <w:bookmarkEnd w:id="57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579" w:name="_Toc20131002"/>
      <w:bookmarkStart w:id="580" w:name="_Toc67903559"/>
      <w:bookmarkStart w:id="581" w:name="_Toc88491399"/>
      <w:bookmarkStart w:id="582" w:name="_Hlk32129811"/>
      <w:r>
        <w:t>6.1.6.5.2</w:t>
      </w:r>
      <w:r>
        <w:tab/>
      </w:r>
      <w:bookmarkEnd w:id="579"/>
      <w:r>
        <w:t>&lt; Binary Data 1 &gt;</w:t>
      </w:r>
      <w:bookmarkEnd w:id="580"/>
      <w:bookmarkEnd w:id="581"/>
    </w:p>
    <w:bookmarkEnd w:id="58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583" w:name="_Toc510696647"/>
      <w:bookmarkStart w:id="584" w:name="_Toc35971443"/>
      <w:bookmarkStart w:id="585" w:name="_Toc67903560"/>
      <w:bookmarkStart w:id="586" w:name="_Toc88491400"/>
      <w:r>
        <w:t>6.1.7</w:t>
      </w:r>
      <w:r>
        <w:tab/>
        <w:t>Error Handling</w:t>
      </w:r>
      <w:bookmarkEnd w:id="583"/>
      <w:bookmarkEnd w:id="584"/>
      <w:bookmarkEnd w:id="585"/>
      <w:bookmarkEnd w:id="586"/>
    </w:p>
    <w:p w14:paraId="07F0DFC0" w14:textId="77777777" w:rsidR="008A6D4A" w:rsidRPr="00971458" w:rsidRDefault="008A6D4A" w:rsidP="008A6D4A">
      <w:pPr>
        <w:pStyle w:val="4"/>
      </w:pPr>
      <w:bookmarkStart w:id="587" w:name="_Toc35971444"/>
      <w:bookmarkStart w:id="588" w:name="_Toc67903561"/>
      <w:bookmarkStart w:id="589" w:name="_Toc88491401"/>
      <w:r w:rsidRPr="00971458">
        <w:t>6.1.7.1</w:t>
      </w:r>
      <w:r w:rsidRPr="00971458">
        <w:tab/>
        <w:t>General</w:t>
      </w:r>
      <w:bookmarkEnd w:id="587"/>
      <w:bookmarkEnd w:id="588"/>
      <w:bookmarkEnd w:id="5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590" w:name="_Toc35971445"/>
      <w:bookmarkStart w:id="591" w:name="_Toc67903562"/>
      <w:bookmarkStart w:id="592" w:name="_Toc88491402"/>
      <w:r w:rsidRPr="00971458">
        <w:t>6.1.7.2</w:t>
      </w:r>
      <w:r w:rsidRPr="00971458">
        <w:tab/>
        <w:t>Protocol Errors</w:t>
      </w:r>
      <w:bookmarkEnd w:id="590"/>
      <w:bookmarkEnd w:id="591"/>
      <w:bookmarkEnd w:id="59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593" w:name="_Toc35971446"/>
      <w:bookmarkStart w:id="594" w:name="_Toc67903563"/>
      <w:bookmarkStart w:id="595" w:name="_Toc88491403"/>
      <w:r>
        <w:t>6.1.7.3</w:t>
      </w:r>
      <w:r>
        <w:tab/>
        <w:t>Application Errors</w:t>
      </w:r>
      <w:bookmarkEnd w:id="593"/>
      <w:bookmarkEnd w:id="594"/>
      <w:bookmarkEnd w:id="595"/>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606" w:name="_Toc67903564"/>
      <w:bookmarkStart w:id="607" w:name="_Toc88491404"/>
      <w:r>
        <w:t>6.1.8</w:t>
      </w:r>
      <w:r w:rsidRPr="0023018E">
        <w:rPr>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608" w:name="_Toc532994477"/>
      <w:bookmarkStart w:id="609" w:name="_Toc35971448"/>
      <w:bookmarkStart w:id="610" w:name="_Toc67903565"/>
      <w:bookmarkStart w:id="611" w:name="_Toc88491405"/>
      <w:bookmarkStart w:id="612" w:name="_Hlk525137310"/>
      <w:bookmarkStart w:id="613" w:name="_Toc510696649"/>
      <w:r>
        <w:lastRenderedPageBreak/>
        <w:t>6.1.9</w:t>
      </w:r>
      <w:r w:rsidRPr="001E7573">
        <w:tab/>
        <w:t>Security</w:t>
      </w:r>
      <w:bookmarkEnd w:id="608"/>
      <w:bookmarkEnd w:id="609"/>
      <w:bookmarkEnd w:id="610"/>
      <w:bookmarkEnd w:id="6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4" w:name="_Hlk530142087"/>
      <w:bookmarkEnd w:id="6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615" w:name="_Toc35971449"/>
      <w:bookmarkStart w:id="616" w:name="_Toc67903566"/>
      <w:bookmarkStart w:id="617" w:name="_Toc88491406"/>
      <w:bookmarkEnd w:id="614"/>
      <w:r>
        <w:t>6.2</w:t>
      </w:r>
      <w:r>
        <w:tab/>
      </w:r>
      <w:r w:rsidR="00D615CF">
        <w:t>Ntsctsf_QoSand</w:t>
      </w:r>
      <w:r w:rsidR="005F5F2F">
        <w:t>TSC</w:t>
      </w:r>
      <w:r w:rsidR="00D615CF">
        <w:t>Assistance</w:t>
      </w:r>
      <w:r>
        <w:t xml:space="preserve"> Service API</w:t>
      </w:r>
      <w:bookmarkEnd w:id="613"/>
      <w:bookmarkEnd w:id="615"/>
      <w:bookmarkEnd w:id="616"/>
      <w:bookmarkEnd w:id="617"/>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618" w:name="_Toc88491407"/>
      <w:r>
        <w:t>6.2.1</w:t>
      </w:r>
      <w:r>
        <w:tab/>
        <w:t>Introduction</w:t>
      </w:r>
      <w:bookmarkEnd w:id="6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619" w:name="_Toc88491408"/>
      <w:r>
        <w:t>6.2.2</w:t>
      </w:r>
      <w:r>
        <w:tab/>
        <w:t>Usage of HTTP</w:t>
      </w:r>
      <w:bookmarkEnd w:id="619"/>
    </w:p>
    <w:p w14:paraId="2D2CB30A" w14:textId="77777777" w:rsidR="00E32AAC" w:rsidRPr="000C5200" w:rsidRDefault="00E32AAC" w:rsidP="00E32AAC">
      <w:pPr>
        <w:pStyle w:val="4"/>
      </w:pPr>
      <w:bookmarkStart w:id="620" w:name="_Toc88491409"/>
      <w:r>
        <w:t>6.2.2.1</w:t>
      </w:r>
      <w:r>
        <w:tab/>
        <w:t>General</w:t>
      </w:r>
      <w:bookmarkEnd w:id="62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621" w:name="_Toc88491410"/>
      <w:r>
        <w:t>6.2.2.2</w:t>
      </w:r>
      <w:r>
        <w:tab/>
        <w:t>HTTP standard headers</w:t>
      </w:r>
      <w:bookmarkEnd w:id="621"/>
    </w:p>
    <w:p w14:paraId="75FD6301" w14:textId="77777777" w:rsidR="00E32AAC" w:rsidRDefault="00E32AAC" w:rsidP="00E32AAC">
      <w:pPr>
        <w:pStyle w:val="5"/>
        <w:rPr>
          <w:lang w:eastAsia="zh-CN"/>
        </w:rPr>
      </w:pPr>
      <w:bookmarkStart w:id="622" w:name="_Toc88491411"/>
      <w:r>
        <w:t>6.2.2.2.1</w:t>
      </w:r>
      <w:r>
        <w:rPr>
          <w:rFonts w:hint="eastAsia"/>
          <w:lang w:eastAsia="zh-CN"/>
        </w:rPr>
        <w:tab/>
      </w:r>
      <w:r>
        <w:rPr>
          <w:lang w:eastAsia="zh-CN"/>
        </w:rPr>
        <w:t>General</w:t>
      </w:r>
      <w:bookmarkEnd w:id="6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623" w:name="_Toc88491412"/>
      <w:r>
        <w:lastRenderedPageBreak/>
        <w:t>6.2.2.2.2</w:t>
      </w:r>
      <w:r>
        <w:tab/>
        <w:t>Content type</w:t>
      </w:r>
      <w:bookmarkEnd w:id="62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624" w:name="_Toc88491413"/>
      <w:r>
        <w:t>6.2.2.3</w:t>
      </w:r>
      <w:r>
        <w:tab/>
        <w:t>HTTP custom headers</w:t>
      </w:r>
      <w:bookmarkEnd w:id="6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625" w:name="_Toc88491414"/>
      <w:r>
        <w:t>6.2.3</w:t>
      </w:r>
      <w:r>
        <w:tab/>
        <w:t>Resources</w:t>
      </w:r>
      <w:bookmarkEnd w:id="625"/>
    </w:p>
    <w:p w14:paraId="081C0831" w14:textId="77777777" w:rsidR="00E32AAC" w:rsidRPr="000A7435" w:rsidRDefault="00E32AAC" w:rsidP="00E32AAC">
      <w:pPr>
        <w:pStyle w:val="4"/>
      </w:pPr>
      <w:bookmarkStart w:id="626" w:name="_Toc88491415"/>
      <w:r>
        <w:t>6.2.3.1</w:t>
      </w:r>
      <w:r>
        <w:tab/>
        <w:t>Overview</w:t>
      </w:r>
      <w:bookmarkEnd w:id="626"/>
    </w:p>
    <w:p w14:paraId="3672F3BA" w14:textId="77777777" w:rsidR="00E32AAC" w:rsidRPr="00A258AF" w:rsidRDefault="00E32AAC" w:rsidP="00E32AAC">
      <w:pPr>
        <w:pStyle w:val="TH"/>
        <w:rPr>
          <w:lang w:val="en-US"/>
        </w:rPr>
      </w:pPr>
      <w:r>
        <w:object w:dxaOrig="8330" w:dyaOrig="4881" w14:anchorId="3633002C">
          <v:shape id="_x0000_i1047" type="#_x0000_t75" style="width:417.6pt;height:244.8pt" o:ole="">
            <v:imagedata r:id="rId56" o:title=""/>
          </v:shape>
          <o:OLEObject Type="Embed" ProgID="Visio.Drawing.15" ShapeID="_x0000_i1047" DrawAspect="Content" ObjectID="_1699712003"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627" w:name="_Toc88491416"/>
      <w:r>
        <w:t>6.2.3.2</w:t>
      </w:r>
      <w:r>
        <w:tab/>
        <w:t>Resource: TSC Application Sessions</w:t>
      </w:r>
      <w:bookmarkEnd w:id="627"/>
    </w:p>
    <w:p w14:paraId="04BA55D9" w14:textId="77777777" w:rsidR="00E32AAC" w:rsidRDefault="00E32AAC" w:rsidP="00E32AAC">
      <w:pPr>
        <w:pStyle w:val="5"/>
      </w:pPr>
      <w:bookmarkStart w:id="628" w:name="_Toc88491417"/>
      <w:r>
        <w:t>6.2.3.2.1</w:t>
      </w:r>
      <w:r>
        <w:tab/>
        <w:t>Description</w:t>
      </w:r>
      <w:bookmarkEnd w:id="62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629" w:name="_Toc88491418"/>
      <w:r>
        <w:t>6.2.3.2.2</w:t>
      </w:r>
      <w:r>
        <w:tab/>
        <w:t>Resource Definition</w:t>
      </w:r>
      <w:bookmarkEnd w:id="62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630" w:name="_Toc88491419"/>
      <w:r>
        <w:t>6.2.3.2.3</w:t>
      </w:r>
      <w:r>
        <w:tab/>
        <w:t>Resource Standard Methods</w:t>
      </w:r>
      <w:bookmarkEnd w:id="63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631" w:name="_Toc88491420"/>
      <w:r>
        <w:t>6.2.3.2.4</w:t>
      </w:r>
      <w:r>
        <w:tab/>
        <w:t>Resource Custom Operations</w:t>
      </w:r>
      <w:bookmarkEnd w:id="631"/>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632" w:name="_Toc88491421"/>
      <w:r>
        <w:t>6.2.3.3</w:t>
      </w:r>
      <w:r>
        <w:tab/>
        <w:t>Resource: Individual TSC Application Sessions</w:t>
      </w:r>
      <w:bookmarkEnd w:id="632"/>
    </w:p>
    <w:p w14:paraId="435587B3" w14:textId="77777777" w:rsidR="00E32AAC" w:rsidRDefault="00E32AAC" w:rsidP="00E32AAC">
      <w:pPr>
        <w:pStyle w:val="5"/>
      </w:pPr>
      <w:bookmarkStart w:id="633" w:name="_Toc88491422"/>
      <w:r>
        <w:t>6.2.3.3.1</w:t>
      </w:r>
      <w:r>
        <w:tab/>
        <w:t>Description</w:t>
      </w:r>
      <w:bookmarkEnd w:id="63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634" w:name="_Toc88491423"/>
      <w:r>
        <w:t>6.2.3.3.2</w:t>
      </w:r>
      <w:r>
        <w:tab/>
        <w:t>Resource Definition</w:t>
      </w:r>
      <w:bookmarkEnd w:id="6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635" w:name="_Toc88491424"/>
      <w:r>
        <w:lastRenderedPageBreak/>
        <w:t>6.2.3.3.3</w:t>
      </w:r>
      <w:r>
        <w:tab/>
        <w:t>Resource Standard Methods</w:t>
      </w:r>
      <w:bookmarkEnd w:id="635"/>
    </w:p>
    <w:p w14:paraId="7F8B463D" w14:textId="77777777" w:rsidR="00E32AAC" w:rsidRPr="00D61D2C" w:rsidRDefault="00E32AAC" w:rsidP="00E32AAC">
      <w:pPr>
        <w:pStyle w:val="6"/>
      </w:pPr>
      <w:bookmarkStart w:id="636" w:name="_Toc88491425"/>
      <w:r>
        <w:t>6.2</w:t>
      </w:r>
      <w:r w:rsidRPr="00D61D2C">
        <w:t>.3.3.3.1</w:t>
      </w:r>
      <w:r w:rsidRPr="00D61D2C">
        <w:tab/>
        <w:t>GET</w:t>
      </w:r>
      <w:bookmarkEnd w:id="636"/>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637" w:name="_Toc59016975"/>
      <w:bookmarkStart w:id="638" w:name="_Toc68168140"/>
      <w:bookmarkStart w:id="639" w:name="_Toc88491426"/>
      <w:r>
        <w:t>6.2.3.3.3.2</w:t>
      </w:r>
      <w:r>
        <w:tab/>
        <w:t>PATCH</w:t>
      </w:r>
      <w:bookmarkEnd w:id="637"/>
      <w:bookmarkEnd w:id="638"/>
      <w:bookmarkEnd w:id="63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640" w:name="_Toc88491427"/>
      <w:r>
        <w:t>6.2</w:t>
      </w:r>
      <w:r w:rsidRPr="00AA2E4A">
        <w:t>.3.</w:t>
      </w:r>
      <w:r>
        <w:t>3</w:t>
      </w:r>
      <w:r w:rsidRPr="00AA2E4A">
        <w:t>.4</w:t>
      </w:r>
      <w:r w:rsidRPr="00AA2E4A">
        <w:tab/>
        <w:t>Resource Custom Operations</w:t>
      </w:r>
      <w:bookmarkEnd w:id="640"/>
    </w:p>
    <w:p w14:paraId="696357CC" w14:textId="77777777" w:rsidR="00E32AAC" w:rsidRDefault="00E32AAC" w:rsidP="00E32AAC">
      <w:pPr>
        <w:pStyle w:val="6"/>
      </w:pPr>
      <w:bookmarkStart w:id="641" w:name="_Toc28012428"/>
      <w:bookmarkStart w:id="642" w:name="_Toc36038381"/>
      <w:bookmarkStart w:id="643" w:name="_Toc45133651"/>
      <w:bookmarkStart w:id="644" w:name="_Toc51762405"/>
      <w:bookmarkStart w:id="645" w:name="_Toc59016977"/>
      <w:bookmarkStart w:id="646" w:name="_Toc68168142"/>
      <w:bookmarkStart w:id="647" w:name="_Toc88491428"/>
      <w:r>
        <w:t>6.2</w:t>
      </w:r>
      <w:r w:rsidRPr="00AA2E4A">
        <w:t>.3.</w:t>
      </w:r>
      <w:r>
        <w:t>3</w:t>
      </w:r>
      <w:r w:rsidRPr="00AA2E4A">
        <w:t>.4</w:t>
      </w:r>
      <w:r>
        <w:t>.1</w:t>
      </w:r>
      <w:r>
        <w:tab/>
        <w:t>Overview</w:t>
      </w:r>
      <w:bookmarkEnd w:id="641"/>
      <w:bookmarkEnd w:id="642"/>
      <w:bookmarkEnd w:id="643"/>
      <w:bookmarkEnd w:id="644"/>
      <w:bookmarkEnd w:id="645"/>
      <w:bookmarkEnd w:id="646"/>
      <w:bookmarkEnd w:id="64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648" w:name="_Toc28012429"/>
      <w:bookmarkStart w:id="649" w:name="_Toc36038382"/>
      <w:bookmarkStart w:id="650" w:name="_Toc45133652"/>
      <w:bookmarkStart w:id="651" w:name="_Toc51762406"/>
      <w:bookmarkStart w:id="652" w:name="_Toc59016978"/>
      <w:bookmarkStart w:id="653" w:name="_Toc68168143"/>
      <w:bookmarkStart w:id="654" w:name="_Toc88491429"/>
      <w:r>
        <w:t>6.2</w:t>
      </w:r>
      <w:r w:rsidRPr="00AA2E4A">
        <w:t>.3.</w:t>
      </w:r>
      <w:r>
        <w:t>3</w:t>
      </w:r>
      <w:r w:rsidRPr="00AA2E4A">
        <w:t>.4</w:t>
      </w:r>
      <w:r>
        <w:t>.2</w:t>
      </w:r>
      <w:r>
        <w:tab/>
        <w:t>Operation: delete</w:t>
      </w:r>
      <w:bookmarkEnd w:id="648"/>
      <w:bookmarkEnd w:id="649"/>
      <w:bookmarkEnd w:id="650"/>
      <w:bookmarkEnd w:id="651"/>
      <w:bookmarkEnd w:id="652"/>
      <w:bookmarkEnd w:id="653"/>
      <w:bookmarkEnd w:id="654"/>
    </w:p>
    <w:p w14:paraId="217CF382" w14:textId="77777777" w:rsidR="00E32AAC" w:rsidRDefault="00E32AAC" w:rsidP="00EF2AC7">
      <w:pPr>
        <w:pStyle w:val="7"/>
      </w:pPr>
      <w:bookmarkStart w:id="655" w:name="_Toc28012430"/>
      <w:bookmarkStart w:id="656" w:name="_Toc36038383"/>
      <w:bookmarkStart w:id="657" w:name="_Toc45133653"/>
      <w:bookmarkStart w:id="658" w:name="_Toc51762407"/>
      <w:bookmarkStart w:id="659" w:name="_Toc59016979"/>
      <w:bookmarkStart w:id="660" w:name="_Toc68168144"/>
      <w:bookmarkStart w:id="661" w:name="_Toc88491430"/>
      <w:r>
        <w:t>6.2</w:t>
      </w:r>
      <w:r w:rsidRPr="00AA2E4A">
        <w:t>.3.</w:t>
      </w:r>
      <w:r>
        <w:t>3</w:t>
      </w:r>
      <w:r w:rsidRPr="00AA2E4A">
        <w:t>.4</w:t>
      </w:r>
      <w:r>
        <w:t>.2.1</w:t>
      </w:r>
      <w:r>
        <w:tab/>
        <w:t>Description</w:t>
      </w:r>
      <w:bookmarkEnd w:id="655"/>
      <w:bookmarkEnd w:id="656"/>
      <w:bookmarkEnd w:id="657"/>
      <w:bookmarkEnd w:id="658"/>
      <w:bookmarkEnd w:id="659"/>
      <w:bookmarkEnd w:id="660"/>
      <w:bookmarkEnd w:id="661"/>
    </w:p>
    <w:p w14:paraId="51967C38" w14:textId="77777777" w:rsidR="00E32AAC" w:rsidRDefault="00E32AAC" w:rsidP="00EF2AC7">
      <w:pPr>
        <w:pStyle w:val="7"/>
      </w:pPr>
      <w:bookmarkStart w:id="662" w:name="_Toc28012431"/>
      <w:bookmarkStart w:id="663" w:name="_Toc36038384"/>
      <w:bookmarkStart w:id="664" w:name="_Toc45133654"/>
      <w:bookmarkStart w:id="665" w:name="_Toc51762408"/>
      <w:bookmarkStart w:id="666" w:name="_Toc59016980"/>
      <w:bookmarkStart w:id="667" w:name="_Toc68168145"/>
      <w:bookmarkStart w:id="668" w:name="_Toc88491431"/>
      <w:r>
        <w:t>6.2</w:t>
      </w:r>
      <w:r w:rsidRPr="00AA2E4A">
        <w:t>.3.</w:t>
      </w:r>
      <w:r>
        <w:t>3</w:t>
      </w:r>
      <w:r w:rsidRPr="00AA2E4A">
        <w:t>.4</w:t>
      </w:r>
      <w:r>
        <w:t>.2.2</w:t>
      </w:r>
      <w:r>
        <w:tab/>
        <w:t>Operation Definition</w:t>
      </w:r>
      <w:bookmarkEnd w:id="662"/>
      <w:bookmarkEnd w:id="663"/>
      <w:bookmarkEnd w:id="664"/>
      <w:bookmarkEnd w:id="665"/>
      <w:bookmarkEnd w:id="666"/>
      <w:bookmarkEnd w:id="667"/>
      <w:bookmarkEnd w:id="66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669" w:name="_Toc88491432"/>
      <w:r>
        <w:t>6.2.3.4</w:t>
      </w:r>
      <w:r>
        <w:tab/>
      </w:r>
      <w:bookmarkStart w:id="670" w:name="_Toc59016981"/>
      <w:bookmarkStart w:id="671" w:name="_Toc68168146"/>
      <w:r>
        <w:t>Resource: Events Subscription (Document)</w:t>
      </w:r>
      <w:bookmarkEnd w:id="669"/>
      <w:bookmarkEnd w:id="670"/>
      <w:bookmarkEnd w:id="671"/>
    </w:p>
    <w:p w14:paraId="7804445C" w14:textId="77777777" w:rsidR="00E32AAC" w:rsidRDefault="00E32AAC" w:rsidP="00E32AAC">
      <w:pPr>
        <w:pStyle w:val="5"/>
      </w:pPr>
      <w:bookmarkStart w:id="672" w:name="_Toc28012433"/>
      <w:bookmarkStart w:id="673" w:name="_Toc36038386"/>
      <w:bookmarkStart w:id="674" w:name="_Toc45133656"/>
      <w:bookmarkStart w:id="675" w:name="_Toc51762410"/>
      <w:bookmarkStart w:id="676" w:name="_Toc59016982"/>
      <w:bookmarkStart w:id="677" w:name="_Toc68168147"/>
      <w:bookmarkStart w:id="678" w:name="_Toc88491433"/>
      <w:r>
        <w:t>6.2.3.4.1</w:t>
      </w:r>
      <w:r>
        <w:tab/>
        <w:t>Description</w:t>
      </w:r>
      <w:bookmarkEnd w:id="672"/>
      <w:bookmarkEnd w:id="673"/>
      <w:bookmarkEnd w:id="674"/>
      <w:bookmarkEnd w:id="675"/>
      <w:bookmarkEnd w:id="676"/>
      <w:bookmarkEnd w:id="677"/>
      <w:bookmarkEnd w:id="67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679" w:name="_Toc28012434"/>
      <w:bookmarkStart w:id="680" w:name="_Toc36038387"/>
      <w:bookmarkStart w:id="681" w:name="_Toc45133657"/>
      <w:bookmarkStart w:id="682" w:name="_Toc51762411"/>
      <w:bookmarkStart w:id="683" w:name="_Toc59016983"/>
      <w:bookmarkStart w:id="684" w:name="_Toc68168148"/>
      <w:bookmarkStart w:id="685" w:name="_Toc88491434"/>
      <w:r>
        <w:t>6.2.3.4.2</w:t>
      </w:r>
      <w:r>
        <w:tab/>
        <w:t>Resource definition</w:t>
      </w:r>
      <w:bookmarkEnd w:id="679"/>
      <w:bookmarkEnd w:id="680"/>
      <w:bookmarkEnd w:id="681"/>
      <w:bookmarkEnd w:id="682"/>
      <w:bookmarkEnd w:id="683"/>
      <w:bookmarkEnd w:id="684"/>
      <w:bookmarkEnd w:id="68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686" w:name="_Toc28012435"/>
      <w:bookmarkStart w:id="687" w:name="_Toc36038388"/>
      <w:bookmarkStart w:id="688" w:name="_Toc45133658"/>
      <w:bookmarkStart w:id="689" w:name="_Toc51762412"/>
      <w:bookmarkStart w:id="690" w:name="_Toc59016984"/>
      <w:bookmarkStart w:id="691" w:name="_Toc68168149"/>
      <w:bookmarkStart w:id="692" w:name="_Toc88491435"/>
      <w:r>
        <w:t>6.2.3.4.3</w:t>
      </w:r>
      <w:r>
        <w:tab/>
        <w:t>Resource Standard Methods</w:t>
      </w:r>
      <w:bookmarkEnd w:id="686"/>
      <w:bookmarkEnd w:id="687"/>
      <w:bookmarkEnd w:id="688"/>
      <w:bookmarkEnd w:id="689"/>
      <w:bookmarkEnd w:id="690"/>
      <w:bookmarkEnd w:id="691"/>
      <w:bookmarkEnd w:id="692"/>
    </w:p>
    <w:p w14:paraId="45A4BF77" w14:textId="77777777" w:rsidR="00E32AAC" w:rsidRDefault="00E32AAC" w:rsidP="00E32AAC">
      <w:pPr>
        <w:pStyle w:val="6"/>
      </w:pPr>
      <w:bookmarkStart w:id="693" w:name="_Toc28012436"/>
      <w:bookmarkStart w:id="694" w:name="_Toc36038389"/>
      <w:bookmarkStart w:id="695" w:name="_Toc45133659"/>
      <w:bookmarkStart w:id="696" w:name="_Toc51762413"/>
      <w:bookmarkStart w:id="697" w:name="_Toc59016985"/>
      <w:bookmarkStart w:id="698" w:name="_Toc68168150"/>
      <w:bookmarkStart w:id="699" w:name="_Toc88491436"/>
      <w:r>
        <w:t>6.2.3.4.3.1</w:t>
      </w:r>
      <w:r>
        <w:tab/>
        <w:t>PUT</w:t>
      </w:r>
      <w:bookmarkEnd w:id="693"/>
      <w:bookmarkEnd w:id="694"/>
      <w:bookmarkEnd w:id="695"/>
      <w:bookmarkEnd w:id="696"/>
      <w:bookmarkEnd w:id="697"/>
      <w:bookmarkEnd w:id="698"/>
      <w:bookmarkEnd w:id="69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700" w:name="_Toc28012437"/>
      <w:bookmarkStart w:id="701" w:name="_Toc36038390"/>
      <w:bookmarkStart w:id="702" w:name="_Toc45133660"/>
      <w:bookmarkStart w:id="703" w:name="_Toc51762414"/>
      <w:bookmarkStart w:id="704" w:name="_Toc59016986"/>
      <w:bookmarkStart w:id="705" w:name="_Toc68168151"/>
      <w:bookmarkStart w:id="706" w:name="_Toc88491437"/>
      <w:r>
        <w:t>6.2.3.4.3.2</w:t>
      </w:r>
      <w:r>
        <w:tab/>
        <w:t>DELETE</w:t>
      </w:r>
      <w:bookmarkEnd w:id="700"/>
      <w:bookmarkEnd w:id="701"/>
      <w:bookmarkEnd w:id="702"/>
      <w:bookmarkEnd w:id="703"/>
      <w:bookmarkEnd w:id="704"/>
      <w:bookmarkEnd w:id="705"/>
      <w:bookmarkEnd w:id="70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707" w:name="_Toc28012438"/>
      <w:bookmarkStart w:id="708" w:name="_Toc36038391"/>
      <w:bookmarkStart w:id="709" w:name="_Toc45133661"/>
      <w:bookmarkStart w:id="710" w:name="_Toc51762415"/>
      <w:bookmarkStart w:id="711" w:name="_Toc59016987"/>
      <w:bookmarkStart w:id="712" w:name="_Toc68168152"/>
      <w:bookmarkStart w:id="713" w:name="_Toc88491438"/>
      <w:r>
        <w:t>6.2.3.4.4</w:t>
      </w:r>
      <w:r>
        <w:tab/>
        <w:t>Resource Custom Operations</w:t>
      </w:r>
      <w:bookmarkEnd w:id="707"/>
      <w:bookmarkEnd w:id="708"/>
      <w:bookmarkEnd w:id="709"/>
      <w:bookmarkEnd w:id="710"/>
      <w:bookmarkEnd w:id="711"/>
      <w:bookmarkEnd w:id="712"/>
      <w:bookmarkEnd w:id="713"/>
    </w:p>
    <w:p w14:paraId="3405F010" w14:textId="77777777" w:rsidR="00E32AAC" w:rsidRPr="004829B1" w:rsidRDefault="00E32AAC" w:rsidP="00E32AAC">
      <w:r>
        <w:t>None.</w:t>
      </w:r>
    </w:p>
    <w:p w14:paraId="62D762E9" w14:textId="77777777" w:rsidR="00E32AAC" w:rsidRDefault="00E32AAC" w:rsidP="00E32AAC">
      <w:pPr>
        <w:pStyle w:val="3"/>
      </w:pPr>
      <w:bookmarkStart w:id="714" w:name="_Toc88491439"/>
      <w:r>
        <w:t>6.2.4</w:t>
      </w:r>
      <w:r>
        <w:tab/>
        <w:t>Custom Operations without associated resources</w:t>
      </w:r>
      <w:bookmarkEnd w:id="7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715" w:name="_Toc88491440"/>
      <w:bookmarkStart w:id="716" w:name="_Toc78815795"/>
      <w:r>
        <w:t>6.2.5</w:t>
      </w:r>
      <w:r>
        <w:tab/>
        <w:t>Notifications</w:t>
      </w:r>
      <w:bookmarkEnd w:id="715"/>
    </w:p>
    <w:p w14:paraId="7F660D82" w14:textId="77777777" w:rsidR="00E32AAC" w:rsidRPr="000A7435" w:rsidRDefault="00E32AAC" w:rsidP="00E32AAC">
      <w:pPr>
        <w:pStyle w:val="4"/>
      </w:pPr>
      <w:bookmarkStart w:id="717" w:name="_Toc88491441"/>
      <w:r>
        <w:t>6.2.5.1</w:t>
      </w:r>
      <w:r>
        <w:tab/>
        <w:t>General</w:t>
      </w:r>
      <w:bookmarkEnd w:id="716"/>
      <w:bookmarkEnd w:id="7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718" w:name="_Toc78815796"/>
      <w:bookmarkStart w:id="719" w:name="_Toc88491442"/>
      <w:r>
        <w:lastRenderedPageBreak/>
        <w:t>6.2.5.2</w:t>
      </w:r>
      <w:r>
        <w:tab/>
      </w:r>
      <w:bookmarkEnd w:id="718"/>
      <w:r>
        <w:t>Event Notification</w:t>
      </w:r>
      <w:bookmarkEnd w:id="719"/>
    </w:p>
    <w:p w14:paraId="50EDAC9F" w14:textId="77777777" w:rsidR="00E32AAC" w:rsidRPr="00986E88" w:rsidRDefault="00E32AAC" w:rsidP="00E32AAC">
      <w:pPr>
        <w:pStyle w:val="5"/>
        <w:rPr>
          <w:noProof/>
        </w:rPr>
      </w:pPr>
      <w:bookmarkStart w:id="720" w:name="_Toc78815797"/>
      <w:bookmarkStart w:id="721" w:name="_Toc88491443"/>
      <w:r>
        <w:t>6.2.5.2</w:t>
      </w:r>
      <w:r w:rsidRPr="00986E88">
        <w:rPr>
          <w:noProof/>
        </w:rPr>
        <w:t>.1</w:t>
      </w:r>
      <w:r w:rsidRPr="00986E88">
        <w:rPr>
          <w:noProof/>
        </w:rPr>
        <w:tab/>
        <w:t>Description</w:t>
      </w:r>
      <w:bookmarkEnd w:id="720"/>
      <w:bookmarkEnd w:id="7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722" w:name="_Toc78815798"/>
      <w:bookmarkStart w:id="723" w:name="_Toc88491444"/>
      <w:r>
        <w:t>6.2.5.2</w:t>
      </w:r>
      <w:r w:rsidRPr="00986E88">
        <w:rPr>
          <w:noProof/>
        </w:rPr>
        <w:t>.2</w:t>
      </w:r>
      <w:r w:rsidRPr="00986E88">
        <w:rPr>
          <w:noProof/>
        </w:rPr>
        <w:tab/>
        <w:t>Target URI</w:t>
      </w:r>
      <w:bookmarkEnd w:id="722"/>
      <w:bookmarkEnd w:id="72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724" w:name="_Toc78815799"/>
      <w:bookmarkStart w:id="725" w:name="_Toc88491445"/>
      <w:r>
        <w:t>6.2.5.2</w:t>
      </w:r>
      <w:r w:rsidRPr="00986E88">
        <w:rPr>
          <w:noProof/>
        </w:rPr>
        <w:t>.3</w:t>
      </w:r>
      <w:r w:rsidRPr="00986E88">
        <w:rPr>
          <w:noProof/>
        </w:rPr>
        <w:tab/>
        <w:t>Standard Methods</w:t>
      </w:r>
      <w:bookmarkEnd w:id="724"/>
      <w:bookmarkEnd w:id="725"/>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726" w:name="_Toc78815800"/>
      <w:bookmarkStart w:id="727" w:name="_Toc88491446"/>
      <w:r>
        <w:t>6.2.5.3</w:t>
      </w:r>
      <w:r>
        <w:tab/>
      </w:r>
      <w:bookmarkEnd w:id="726"/>
      <w:r>
        <w:t>Termination Request</w:t>
      </w:r>
      <w:bookmarkEnd w:id="727"/>
    </w:p>
    <w:p w14:paraId="52D543C4" w14:textId="77777777" w:rsidR="00E32AAC" w:rsidRPr="00986E88" w:rsidRDefault="00E32AAC" w:rsidP="00E32AAC">
      <w:pPr>
        <w:pStyle w:val="5"/>
        <w:rPr>
          <w:noProof/>
        </w:rPr>
      </w:pPr>
      <w:bookmarkStart w:id="728" w:name="_Toc88491447"/>
      <w:r>
        <w:t>6.2.5.3</w:t>
      </w:r>
      <w:r w:rsidRPr="00986E88">
        <w:rPr>
          <w:noProof/>
        </w:rPr>
        <w:t>.1</w:t>
      </w:r>
      <w:r w:rsidRPr="00986E88">
        <w:rPr>
          <w:noProof/>
        </w:rPr>
        <w:tab/>
        <w:t>Description</w:t>
      </w:r>
      <w:bookmarkEnd w:id="7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729" w:name="_Toc88491448"/>
      <w:r>
        <w:t>6.2.5.3</w:t>
      </w:r>
      <w:r w:rsidRPr="00986E88">
        <w:rPr>
          <w:noProof/>
        </w:rPr>
        <w:t>.2</w:t>
      </w:r>
      <w:r w:rsidRPr="00986E88">
        <w:rPr>
          <w:noProof/>
        </w:rPr>
        <w:tab/>
        <w:t>Target URI</w:t>
      </w:r>
      <w:bookmarkEnd w:id="72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730" w:name="_Toc88491449"/>
      <w:r>
        <w:lastRenderedPageBreak/>
        <w:t>6.2.5.3</w:t>
      </w:r>
      <w:r w:rsidRPr="00986E88">
        <w:rPr>
          <w:noProof/>
        </w:rPr>
        <w:t>.3</w:t>
      </w:r>
      <w:r w:rsidRPr="00986E88">
        <w:rPr>
          <w:noProof/>
        </w:rPr>
        <w:tab/>
        <w:t>Standard Methods</w:t>
      </w:r>
      <w:bookmarkEnd w:id="73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731" w:name="_Toc88491450"/>
      <w:r>
        <w:t>6.2.6</w:t>
      </w:r>
      <w:r>
        <w:tab/>
        <w:t>Data Model</w:t>
      </w:r>
      <w:bookmarkEnd w:id="731"/>
    </w:p>
    <w:p w14:paraId="2E2F1C74" w14:textId="77777777" w:rsidR="00626335" w:rsidRDefault="00626335" w:rsidP="00626335">
      <w:pPr>
        <w:pStyle w:val="4"/>
      </w:pPr>
      <w:bookmarkStart w:id="732" w:name="_Toc88491451"/>
      <w:r>
        <w:t>6.2.6.1</w:t>
      </w:r>
      <w:r>
        <w:tab/>
        <w:t>General</w:t>
      </w:r>
      <w:bookmarkEnd w:id="73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733"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p>
    <w:p w14:paraId="64CE2041" w14:textId="77777777" w:rsidR="00626335" w:rsidRDefault="00626335" w:rsidP="00626335">
      <w:pPr>
        <w:pStyle w:val="5"/>
      </w:pPr>
      <w:bookmarkStart w:id="734" w:name="_Toc88491453"/>
      <w:r>
        <w:t>6.2.6.2.1</w:t>
      </w:r>
      <w:r>
        <w:tab/>
        <w:t>Introduction</w:t>
      </w:r>
      <w:bookmarkEnd w:id="7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735" w:name="_Toc88491454"/>
      <w:r>
        <w:lastRenderedPageBreak/>
        <w:t>6.2.6.2.2</w:t>
      </w:r>
      <w:r>
        <w:tab/>
        <w:t>Type TscAppSessionContextData</w:t>
      </w:r>
      <w:bookmarkEnd w:id="73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736" w:name="_Toc88491455"/>
      <w:r>
        <w:lastRenderedPageBreak/>
        <w:t>6.2.6.2.3</w:t>
      </w:r>
      <w:r>
        <w:tab/>
      </w:r>
      <w:bookmarkStart w:id="737" w:name="_Toc28012460"/>
      <w:bookmarkStart w:id="738" w:name="_Toc36038418"/>
      <w:bookmarkStart w:id="739" w:name="_Toc45133688"/>
      <w:bookmarkStart w:id="740" w:name="_Toc51762442"/>
      <w:bookmarkStart w:id="741" w:name="_Toc59017014"/>
      <w:bookmarkStart w:id="742" w:name="_Toc68168179"/>
      <w:r>
        <w:t>Type EventsSubscReqData</w:t>
      </w:r>
      <w:bookmarkEnd w:id="736"/>
      <w:bookmarkEnd w:id="737"/>
      <w:bookmarkEnd w:id="738"/>
      <w:bookmarkEnd w:id="739"/>
      <w:bookmarkEnd w:id="740"/>
      <w:bookmarkEnd w:id="741"/>
      <w:bookmarkEnd w:id="74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743" w:name="_Toc88491456"/>
      <w:r>
        <w:t>6.2.6.2.</w:t>
      </w:r>
      <w:r w:rsidR="005E4FD4">
        <w:t>4</w:t>
      </w:r>
      <w:r>
        <w:tab/>
        <w:t>Type TscAppSessionContextUpdateData</w:t>
      </w:r>
      <w:bookmarkEnd w:id="74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744" w:name="_Toc88491457"/>
      <w:r>
        <w:t>6.2.6.2.</w:t>
      </w:r>
      <w:r w:rsidR="005E4FD4">
        <w:t>5</w:t>
      </w:r>
      <w:r>
        <w:tab/>
        <w:t>Type EventsSubscReqDataRm</w:t>
      </w:r>
      <w:bookmarkEnd w:id="74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745" w:name="_Toc28012463"/>
      <w:bookmarkStart w:id="746" w:name="_Toc36038421"/>
      <w:bookmarkStart w:id="747" w:name="_Toc45133691"/>
      <w:bookmarkStart w:id="748" w:name="_Toc51762445"/>
      <w:bookmarkStart w:id="749" w:name="_Toc59017017"/>
      <w:bookmarkStart w:id="750" w:name="_Toc68168182"/>
      <w:bookmarkStart w:id="751" w:name="_Toc88491458"/>
      <w:r>
        <w:t>6.2.6.2.</w:t>
      </w:r>
      <w:r w:rsidR="005E4FD4">
        <w:t>6</w:t>
      </w:r>
      <w:r>
        <w:tab/>
        <w:t>Type EventsNotification</w:t>
      </w:r>
      <w:bookmarkEnd w:id="745"/>
      <w:bookmarkEnd w:id="746"/>
      <w:bookmarkEnd w:id="747"/>
      <w:bookmarkEnd w:id="748"/>
      <w:bookmarkEnd w:id="749"/>
      <w:bookmarkEnd w:id="750"/>
      <w:bookmarkEnd w:id="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752"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p>
    <w:p w14:paraId="570D8449" w14:textId="77777777" w:rsidR="00626335" w:rsidRPr="00384E92" w:rsidRDefault="00626335" w:rsidP="00626335">
      <w:pPr>
        <w:pStyle w:val="5"/>
      </w:pPr>
      <w:bookmarkStart w:id="753" w:name="_Toc88491460"/>
      <w:r>
        <w:t>6.2.6.3.1</w:t>
      </w:r>
      <w:r w:rsidRPr="00384E92">
        <w:tab/>
        <w:t>Introduction</w:t>
      </w:r>
      <w:bookmarkEnd w:id="7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754" w:name="_Toc88491461"/>
      <w:r>
        <w:t>6.2.6.3.2</w:t>
      </w:r>
      <w:r w:rsidRPr="00384E92">
        <w:tab/>
        <w:t>Simple data types</w:t>
      </w:r>
      <w:bookmarkEnd w:id="75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755" w:name="_Toc88491462"/>
      <w:r>
        <w:t>6.2.6.3.3</w:t>
      </w:r>
      <w:r w:rsidRPr="00BC662F">
        <w:tab/>
        <w:t xml:space="preserve">Enumeration: </w:t>
      </w:r>
      <w:r>
        <w:t>TscEvent</w:t>
      </w:r>
      <w:bookmarkEnd w:id="75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756" w:name="_Toc88491463"/>
      <w:r>
        <w:t>6.2.7</w:t>
      </w:r>
      <w:r>
        <w:tab/>
        <w:t>Error Handling</w:t>
      </w:r>
      <w:bookmarkEnd w:id="756"/>
    </w:p>
    <w:p w14:paraId="592D497B" w14:textId="77777777" w:rsidR="00E9110E" w:rsidRPr="00971458" w:rsidRDefault="00E9110E" w:rsidP="00E9110E">
      <w:pPr>
        <w:pStyle w:val="4"/>
      </w:pPr>
      <w:bookmarkStart w:id="757" w:name="_Toc88491464"/>
      <w:r w:rsidRPr="00971458">
        <w:t>6.</w:t>
      </w:r>
      <w:r>
        <w:t>2</w:t>
      </w:r>
      <w:r w:rsidRPr="00971458">
        <w:t>.7.1</w:t>
      </w:r>
      <w:r w:rsidRPr="00971458">
        <w:tab/>
        <w:t>General</w:t>
      </w:r>
      <w:bookmarkEnd w:id="75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758" w:name="_Toc88491465"/>
      <w:r>
        <w:t>6.2</w:t>
      </w:r>
      <w:r w:rsidRPr="00971458">
        <w:t>.7.2</w:t>
      </w:r>
      <w:r w:rsidRPr="00971458">
        <w:tab/>
        <w:t>Protocol Errors</w:t>
      </w:r>
      <w:bookmarkEnd w:id="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759" w:name="_Toc88491466"/>
      <w:r>
        <w:t>6.2.7.3</w:t>
      </w:r>
      <w:r>
        <w:tab/>
        <w:t>Application Errors</w:t>
      </w:r>
      <w:bookmarkEnd w:id="759"/>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760" w:name="_Toc88491467"/>
      <w:r>
        <w:lastRenderedPageBreak/>
        <w:t>6.2.8</w:t>
      </w:r>
      <w:r w:rsidRPr="0023018E">
        <w:rPr>
          <w:lang w:eastAsia="zh-CN"/>
        </w:rPr>
        <w:tab/>
        <w:t>Feature negotiation</w:t>
      </w:r>
      <w:bookmarkEnd w:id="76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761" w:name="_Toc88491468"/>
      <w:r>
        <w:t>6.2.9</w:t>
      </w:r>
      <w:r w:rsidRPr="001E7573">
        <w:tab/>
        <w:t>Security</w:t>
      </w:r>
      <w:bookmarkEnd w:id="76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762" w:name="_Toc510696650"/>
      <w:bookmarkStart w:id="763" w:name="_Toc35971450"/>
      <w:bookmarkStart w:id="764" w:name="_Toc67903567"/>
      <w:bookmarkStart w:id="765" w:name="_Toc88491469"/>
      <w:r w:rsidRPr="004D3578">
        <w:lastRenderedPageBreak/>
        <w:t>Annex A (normative):</w:t>
      </w:r>
      <w:r w:rsidRPr="004D3578">
        <w:br/>
      </w:r>
      <w:r>
        <w:t>OpenAPI specification</w:t>
      </w:r>
      <w:bookmarkEnd w:id="762"/>
      <w:bookmarkEnd w:id="763"/>
      <w:bookmarkEnd w:id="764"/>
      <w:bookmarkEnd w:id="765"/>
    </w:p>
    <w:p w14:paraId="15EA6971" w14:textId="77777777" w:rsidR="008A6D4A" w:rsidRDefault="008A6D4A" w:rsidP="008A6D4A">
      <w:pPr>
        <w:pStyle w:val="2"/>
      </w:pPr>
      <w:bookmarkStart w:id="766" w:name="_Toc510696651"/>
      <w:bookmarkStart w:id="767" w:name="_Toc35971451"/>
      <w:bookmarkStart w:id="768" w:name="_Toc67903568"/>
      <w:bookmarkStart w:id="769" w:name="_Toc88491470"/>
      <w:r>
        <w:t>A.1</w:t>
      </w:r>
      <w:r>
        <w:tab/>
        <w:t>General</w:t>
      </w:r>
      <w:bookmarkEnd w:id="766"/>
      <w:bookmarkEnd w:id="767"/>
      <w:bookmarkEnd w:id="768"/>
      <w:bookmarkEnd w:id="769"/>
    </w:p>
    <w:p w14:paraId="6AD82C9E" w14:textId="43FCD397" w:rsidR="000602BD" w:rsidRPr="00540071" w:rsidRDefault="000602BD" w:rsidP="000602BD">
      <w:bookmarkStart w:id="7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772" w:name="_Toc67903569"/>
      <w:bookmarkStart w:id="773" w:name="_Toc88491471"/>
      <w:r>
        <w:t>A.2</w:t>
      </w:r>
      <w:r>
        <w:tab/>
      </w:r>
      <w:r w:rsidR="00D615CF">
        <w:t>Ntsctsf_TimeSynchronization</w:t>
      </w:r>
      <w:r>
        <w:t xml:space="preserve"> API</w:t>
      </w:r>
      <w:bookmarkEnd w:id="770"/>
      <w:bookmarkEnd w:id="771"/>
      <w:bookmarkEnd w:id="772"/>
      <w:bookmarkEnd w:id="773"/>
    </w:p>
    <w:p w14:paraId="0769D7B5" w14:textId="77777777" w:rsidR="00461244" w:rsidRDefault="00461244" w:rsidP="00461244">
      <w:pPr>
        <w:pStyle w:val="PL"/>
        <w:rPr>
          <w:rFonts w:cs="Courier New"/>
          <w:noProof w:val="0"/>
          <w:szCs w:val="16"/>
        </w:rPr>
      </w:pPr>
      <w:bookmarkStart w:id="774" w:name="_Hlk515639407"/>
      <w:bookmarkStart w:id="77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7777777" w:rsidR="00461244" w:rsidRDefault="00461244" w:rsidP="00461244">
      <w:pPr>
        <w:pStyle w:val="PL"/>
        <w:rPr>
          <w:noProof w:val="0"/>
        </w:rPr>
      </w:pPr>
      <w:r>
        <w:rPr>
          <w:noProof w:val="0"/>
        </w:rPr>
        <w:t xml:space="preserve">  description: 3GPP TS 29.565 V0.3.0;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bookmarkStart w:id="776" w:name="_GoBack"/>
      <w:bookmarkEnd w:id="776"/>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2"/>
      </w:pPr>
      <w:bookmarkStart w:id="777" w:name="_Toc35971453"/>
      <w:bookmarkStart w:id="778" w:name="_Toc67903570"/>
      <w:bookmarkStart w:id="779" w:name="_Toc88491472"/>
      <w:bookmarkEnd w:id="774"/>
      <w:r>
        <w:t>A.3</w:t>
      </w:r>
      <w:r>
        <w:tab/>
      </w:r>
      <w:r w:rsidR="00D615CF">
        <w:t>Ntsctsf_QoSand</w:t>
      </w:r>
      <w:r w:rsidR="005F5F2F">
        <w:t>TSC</w:t>
      </w:r>
      <w:r w:rsidR="00D615CF">
        <w:t>Assistance</w:t>
      </w:r>
      <w:r>
        <w:t xml:space="preserve"> API</w:t>
      </w:r>
      <w:bookmarkEnd w:id="775"/>
      <w:bookmarkEnd w:id="777"/>
      <w:bookmarkEnd w:id="778"/>
      <w:bookmarkEnd w:id="77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77777777" w:rsidR="00461244" w:rsidRDefault="00461244" w:rsidP="00461244">
      <w:pPr>
        <w:pStyle w:val="PL"/>
        <w:rPr>
          <w:noProof w:val="0"/>
        </w:rPr>
      </w:pPr>
      <w:r>
        <w:rPr>
          <w:noProof w:val="0"/>
        </w:rPr>
        <w:t xml:space="preserve">  description: 3GPP TS 29.565 V0.3.0;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lastRenderedPageBreak/>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lastRenderedPageBreak/>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lastRenderedPageBreak/>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lastRenderedPageBreak/>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lastRenderedPageBreak/>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lastRenderedPageBreak/>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80" w:name="_Toc2086459"/>
      <w:bookmarkStart w:id="781" w:name="_Toc67903575"/>
      <w:r>
        <w:br w:type="page"/>
      </w:r>
    </w:p>
    <w:p w14:paraId="42D68105" w14:textId="340C3B61" w:rsidR="003446B6" w:rsidRPr="004D3578" w:rsidRDefault="003446B6" w:rsidP="003446B6">
      <w:pPr>
        <w:pStyle w:val="8"/>
      </w:pPr>
      <w:bookmarkStart w:id="782" w:name="_Toc88491473"/>
      <w:r w:rsidRPr="004D3578">
        <w:lastRenderedPageBreak/>
        <w:t xml:space="preserve">Annex </w:t>
      </w:r>
      <w:r w:rsidR="00890664">
        <w:t>B</w:t>
      </w:r>
      <w:r w:rsidRPr="004D3578">
        <w:t xml:space="preserve"> (informative):</w:t>
      </w:r>
      <w:r w:rsidRPr="004D3578">
        <w:br/>
        <w:t>Change history</w:t>
      </w:r>
      <w:bookmarkEnd w:id="780"/>
      <w:bookmarkEnd w:id="781"/>
      <w:bookmarkEnd w:id="7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71BA6137" w:rsidR="00D44E53" w:rsidRDefault="00D44E53" w:rsidP="00D44E53">
            <w:pPr>
              <w:pStyle w:val="TAC"/>
              <w:rPr>
                <w:sz w:val="16"/>
                <w:szCs w:val="16"/>
                <w:lang w:eastAsia="zh-CN"/>
              </w:rPr>
            </w:pPr>
            <w:r>
              <w:rPr>
                <w:rFonts w:hint="eastAsia"/>
                <w:sz w:val="16"/>
                <w:szCs w:val="16"/>
                <w:lang w:eastAsia="zh-CN"/>
              </w:rPr>
              <w:t>2</w:t>
            </w:r>
            <w:r>
              <w:rPr>
                <w:sz w:val="16"/>
                <w:szCs w:val="16"/>
                <w:lang w:eastAsia="zh-CN"/>
              </w:rPr>
              <w:t>012-11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703F1" w14:textId="77777777" w:rsidR="003E0057" w:rsidRDefault="003E0057">
      <w:r>
        <w:separator/>
      </w:r>
    </w:p>
  </w:endnote>
  <w:endnote w:type="continuationSeparator" w:id="0">
    <w:p w14:paraId="0F3BDDBD" w14:textId="77777777" w:rsidR="003E0057" w:rsidRDefault="003E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B846A" w14:textId="77777777" w:rsidR="003E0057" w:rsidRDefault="003E0057">
      <w:r>
        <w:separator/>
      </w:r>
    </w:p>
  </w:footnote>
  <w:footnote w:type="continuationSeparator" w:id="0">
    <w:p w14:paraId="5F6BA2B6" w14:textId="77777777" w:rsidR="003E0057" w:rsidRDefault="003E0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F06">
      <w:rPr>
        <w:rFonts w:ascii="Arial" w:hAnsi="Arial" w:cs="Arial"/>
        <w:b/>
        <w:noProof/>
        <w:sz w:val="18"/>
        <w:szCs w:val="18"/>
      </w:rPr>
      <w:t>draft3GPP TS 29.565 V0.3.0 (2021-11)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F06">
      <w:rPr>
        <w:rFonts w:ascii="Arial" w:hAnsi="Arial" w:cs="Arial"/>
        <w:b/>
        <w:noProof/>
        <w:sz w:val="18"/>
        <w:szCs w:val="18"/>
      </w:rPr>
      <w:t>78</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F06">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D77"/>
    <w:rsid w:val="00292F06"/>
    <w:rsid w:val="002950ED"/>
    <w:rsid w:val="002A1A7A"/>
    <w:rsid w:val="002B6339"/>
    <w:rsid w:val="002D02AF"/>
    <w:rsid w:val="002E00EE"/>
    <w:rsid w:val="002E255E"/>
    <w:rsid w:val="002E4FDC"/>
    <w:rsid w:val="003172DC"/>
    <w:rsid w:val="00324577"/>
    <w:rsid w:val="0033653A"/>
    <w:rsid w:val="003446B6"/>
    <w:rsid w:val="0035462D"/>
    <w:rsid w:val="003765B8"/>
    <w:rsid w:val="00382E38"/>
    <w:rsid w:val="003C3971"/>
    <w:rsid w:val="003D1680"/>
    <w:rsid w:val="003E0057"/>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6946-AB1A-4F95-AD7B-C9C5FFB1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94</Pages>
  <Words>30716</Words>
  <Characters>175085</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2021-11-29T09:23:00Z</dcterms:created>
  <dcterms:modified xsi:type="dcterms:W3CDTF">2021-11-29T09:24:00Z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(3)Ao2QxJykY5DiZMY7QFsZEpwSqx88+Sw9Fb7KA5IP9XORgmG06W0qah2ypVlY70zC/EF9osNK
Mr4Caq8qjd19DJNMGHpKuZkqYq7jsA3H4HsQjzqNDMMknDCScab1KBm60fHEHsW3QkvwFZLj
H4cT29rEYTK+BlTJftzU8RrPoZcWdpbzLnyaxzQSQrWZmhQQmSs7F8f15zTaqN+MXpvNQznN
anAB1bS1W7S7F/w5uo</vt:lpwstr>
  </property>
  <property fmtid="{D5CDD505-2E9C-101B-9397-08002B2CF9AE}" pid="3" name="_2015_ms_pID_7253431">
    <vt:lpwstr>nBa8ne5pM5GJA0fsKttWXiP5lla8cegnzAH6/sfB1uVyi6t7B+WESI
FzA/3KHk8BHImygmJ7W9nUw2aDViDlCe/nVnvvlwdPHilsX+aTLNXUbRI9vvbNtZiNaN1WJK
Uh9CDa0jBPAqO88liyNL71n3f4Es0sOHYlazgAxumVmSsHDUo0jsL1RoJ8hyDIDodkxU6rmA
uO/IXXuDZfwgf5GUoRb2EI04KCaEJE3aQNIx</vt:lpwstr>
  </property>
  <property fmtid="{D5CDD505-2E9C-101B-9397-08002B2CF9AE}" pid="4" name="_2015_ms_pID_7253432">
    <vt:lpwstr>uMN4aLrJqqt6Wpk6KdTe6S8=</vt:lpwstr>
  </property>
</Properties>
</file>