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EDE1701" w14:textId="22554605" w:rsidR="00EC02CF" w:rsidRDefault="008C0BE8">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02CF">
        <w:t>Foreword</w:t>
      </w:r>
      <w:r w:rsidR="00EC02CF">
        <w:tab/>
      </w:r>
      <w:r w:rsidR="00EC02CF">
        <w:fldChar w:fldCharType="begin" w:fldLock="1"/>
      </w:r>
      <w:r w:rsidR="00EC02CF">
        <w:instrText xml:space="preserve"> PAGEREF _Toc89295360 \h </w:instrText>
      </w:r>
      <w:r w:rsidR="00EC02CF">
        <w:fldChar w:fldCharType="separate"/>
      </w:r>
      <w:r w:rsidR="00EC02CF">
        <w:t>5</w:t>
      </w:r>
      <w:r w:rsidR="00EC02CF">
        <w:fldChar w:fldCharType="end"/>
      </w:r>
    </w:p>
    <w:p w14:paraId="69256265" w14:textId="600034F7" w:rsidR="00EC02CF" w:rsidRDefault="00EC02CF">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_Toc89295361 \h </w:instrText>
      </w:r>
      <w:r>
        <w:fldChar w:fldCharType="separate"/>
      </w:r>
      <w:r>
        <w:t>6</w:t>
      </w:r>
      <w:r>
        <w:fldChar w:fldCharType="end"/>
      </w:r>
    </w:p>
    <w:p w14:paraId="5A3C9F25" w14:textId="49652F7E" w:rsidR="00EC02CF" w:rsidRDefault="00EC02CF">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_Toc89295362 \h </w:instrText>
      </w:r>
      <w:r>
        <w:fldChar w:fldCharType="separate"/>
      </w:r>
      <w:r>
        <w:t>7</w:t>
      </w:r>
      <w:r>
        <w:fldChar w:fldCharType="end"/>
      </w:r>
    </w:p>
    <w:p w14:paraId="62B24234" w14:textId="3CF3BF5F" w:rsidR="00EC02CF" w:rsidRDefault="00EC02CF">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_Toc89295363 \h </w:instrText>
      </w:r>
      <w:r>
        <w:fldChar w:fldCharType="separate"/>
      </w:r>
      <w:r>
        <w:t>7</w:t>
      </w:r>
      <w:r>
        <w:fldChar w:fldCharType="end"/>
      </w:r>
    </w:p>
    <w:p w14:paraId="6BA2B714" w14:textId="4AC1EAAA" w:rsidR="00EC02CF" w:rsidRDefault="00EC02CF">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_Toc89295364 \h </w:instrText>
      </w:r>
      <w:r>
        <w:fldChar w:fldCharType="separate"/>
      </w:r>
      <w:r>
        <w:t>8</w:t>
      </w:r>
      <w:r>
        <w:fldChar w:fldCharType="end"/>
      </w:r>
    </w:p>
    <w:p w14:paraId="5C567393" w14:textId="5EA97E03" w:rsidR="00EC02CF" w:rsidRDefault="00EC02CF">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_Toc89295365 \h </w:instrText>
      </w:r>
      <w:r>
        <w:fldChar w:fldCharType="separate"/>
      </w:r>
      <w:r>
        <w:t>8</w:t>
      </w:r>
      <w:r>
        <w:fldChar w:fldCharType="end"/>
      </w:r>
    </w:p>
    <w:p w14:paraId="7B9CAB3C" w14:textId="15C075C9" w:rsidR="00EC02CF" w:rsidRDefault="00EC02CF">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_Toc89295366 \h </w:instrText>
      </w:r>
      <w:r>
        <w:fldChar w:fldCharType="separate"/>
      </w:r>
      <w:r>
        <w:t>8</w:t>
      </w:r>
      <w:r>
        <w:fldChar w:fldCharType="end"/>
      </w:r>
    </w:p>
    <w:p w14:paraId="44621F06" w14:textId="4D4FDFB4" w:rsidR="00EC02CF" w:rsidRDefault="00EC02CF">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_Toc89295367 \h </w:instrText>
      </w:r>
      <w:r>
        <w:fldChar w:fldCharType="separate"/>
      </w:r>
      <w:r>
        <w:t>8</w:t>
      </w:r>
      <w:r>
        <w:fldChar w:fldCharType="end"/>
      </w:r>
    </w:p>
    <w:p w14:paraId="034CF755" w14:textId="140F70B6" w:rsidR="00EC02CF" w:rsidRDefault="00EC02CF">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_Toc89295368 \h </w:instrText>
      </w:r>
      <w:r>
        <w:fldChar w:fldCharType="separate"/>
      </w:r>
      <w:r>
        <w:t>8</w:t>
      </w:r>
      <w:r>
        <w:fldChar w:fldCharType="end"/>
      </w:r>
    </w:p>
    <w:p w14:paraId="3AB93CAA" w14:textId="7BC24C91" w:rsidR="00EC02CF" w:rsidRDefault="00EC02CF">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_Toc89295369 \h </w:instrText>
      </w:r>
      <w:r>
        <w:fldChar w:fldCharType="separate"/>
      </w:r>
      <w:r>
        <w:t>9</w:t>
      </w:r>
      <w:r>
        <w:fldChar w:fldCharType="end"/>
      </w:r>
    </w:p>
    <w:p w14:paraId="6F5915DB" w14:textId="6329CFF3" w:rsidR="00EC02CF" w:rsidRDefault="00EC02CF">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_Toc89295370 \h </w:instrText>
      </w:r>
      <w:r>
        <w:fldChar w:fldCharType="separate"/>
      </w:r>
      <w:r>
        <w:t>9</w:t>
      </w:r>
      <w:r>
        <w:fldChar w:fldCharType="end"/>
      </w:r>
    </w:p>
    <w:p w14:paraId="47A86A12" w14:textId="098A5E92" w:rsidR="00EC02CF" w:rsidRDefault="00EC02CF">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_Toc89295371 \h </w:instrText>
      </w:r>
      <w:r>
        <w:fldChar w:fldCharType="separate"/>
      </w:r>
      <w:r>
        <w:t>9</w:t>
      </w:r>
      <w:r>
        <w:fldChar w:fldCharType="end"/>
      </w:r>
    </w:p>
    <w:p w14:paraId="22FA0397" w14:textId="1F8420FF" w:rsidR="00EC02CF" w:rsidRDefault="00EC02CF">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_Toc89295372 \h </w:instrText>
      </w:r>
      <w:r>
        <w:fldChar w:fldCharType="separate"/>
      </w:r>
      <w:r>
        <w:t>9</w:t>
      </w:r>
      <w:r>
        <w:fldChar w:fldCharType="end"/>
      </w:r>
    </w:p>
    <w:p w14:paraId="6C688388" w14:textId="63E621F2" w:rsidR="00EC02CF" w:rsidRDefault="00EC02CF">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_Toc89295373 \h </w:instrText>
      </w:r>
      <w:r>
        <w:fldChar w:fldCharType="separate"/>
      </w:r>
      <w:r>
        <w:t>9</w:t>
      </w:r>
      <w:r>
        <w:fldChar w:fldCharType="end"/>
      </w:r>
    </w:p>
    <w:p w14:paraId="008AE3C8" w14:textId="5657CEDA" w:rsidR="00EC02CF" w:rsidRDefault="00EC02CF">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_Toc89295374 \h </w:instrText>
      </w:r>
      <w:r>
        <w:fldChar w:fldCharType="separate"/>
      </w:r>
      <w:r>
        <w:t>9</w:t>
      </w:r>
      <w:r>
        <w:fldChar w:fldCharType="end"/>
      </w:r>
    </w:p>
    <w:p w14:paraId="6B512E5E" w14:textId="623E9817" w:rsidR="00EC02CF" w:rsidRDefault="00EC02CF">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_Toc89295375 \h </w:instrText>
      </w:r>
      <w:r>
        <w:fldChar w:fldCharType="separate"/>
      </w:r>
      <w:r>
        <w:t>10</w:t>
      </w:r>
      <w:r>
        <w:fldChar w:fldCharType="end"/>
      </w:r>
    </w:p>
    <w:p w14:paraId="246CCDA1" w14:textId="498B1FF2" w:rsidR="00EC02CF" w:rsidRDefault="00EC02CF">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_Toc89295376 \h </w:instrText>
      </w:r>
      <w:r>
        <w:fldChar w:fldCharType="separate"/>
      </w:r>
      <w:r>
        <w:t>10</w:t>
      </w:r>
      <w:r>
        <w:fldChar w:fldCharType="end"/>
      </w:r>
    </w:p>
    <w:p w14:paraId="7D1953B4" w14:textId="51EE35CA" w:rsidR="00EC02CF" w:rsidRDefault="00EC02CF">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_Toc89295377 \h </w:instrText>
      </w:r>
      <w:r>
        <w:fldChar w:fldCharType="separate"/>
      </w:r>
      <w:r>
        <w:t>10</w:t>
      </w:r>
      <w:r>
        <w:fldChar w:fldCharType="end"/>
      </w:r>
    </w:p>
    <w:p w14:paraId="4FAD25C3" w14:textId="21CDFEE6" w:rsidR="00EC02CF" w:rsidRDefault="00EC02CF">
      <w:pPr>
        <w:pStyle w:val="50"/>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_Toc89295378 \h </w:instrText>
      </w:r>
      <w:r>
        <w:fldChar w:fldCharType="separate"/>
      </w:r>
      <w:r>
        <w:t>11</w:t>
      </w:r>
      <w:r>
        <w:fldChar w:fldCharType="end"/>
      </w:r>
    </w:p>
    <w:p w14:paraId="408E8FF8" w14:textId="20D42873"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_Toc89295379 \h </w:instrText>
      </w:r>
      <w:r>
        <w:fldChar w:fldCharType="separate"/>
      </w:r>
      <w:r>
        <w:t>12</w:t>
      </w:r>
      <w:r>
        <w:fldChar w:fldCharType="end"/>
      </w:r>
    </w:p>
    <w:p w14:paraId="3835E6AD" w14:textId="18664448"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_Toc89295380 \h </w:instrText>
      </w:r>
      <w:r>
        <w:fldChar w:fldCharType="separate"/>
      </w:r>
      <w:r>
        <w:t>13</w:t>
      </w:r>
      <w:r>
        <w:fldChar w:fldCharType="end"/>
      </w:r>
    </w:p>
    <w:p w14:paraId="06DF3C90" w14:textId="146CEBD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_Toc89295381 \h </w:instrText>
      </w:r>
      <w:r>
        <w:fldChar w:fldCharType="separate"/>
      </w:r>
      <w:r>
        <w:t>14</w:t>
      </w:r>
      <w:r>
        <w:fldChar w:fldCharType="end"/>
      </w:r>
    </w:p>
    <w:p w14:paraId="3D231F41" w14:textId="4C04DF8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_Toc89295382 \h </w:instrText>
      </w:r>
      <w:r>
        <w:fldChar w:fldCharType="separate"/>
      </w:r>
      <w:r>
        <w:t>15</w:t>
      </w:r>
      <w:r>
        <w:fldChar w:fldCharType="end"/>
      </w:r>
    </w:p>
    <w:p w14:paraId="0772CA46" w14:textId="6350A7B9" w:rsidR="00EC02CF" w:rsidRDefault="00EC02CF">
      <w:pPr>
        <w:pStyle w:val="40"/>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_Toc89295383 \h </w:instrText>
      </w:r>
      <w:r>
        <w:fldChar w:fldCharType="separate"/>
      </w:r>
      <w:r>
        <w:t>15</w:t>
      </w:r>
      <w:r>
        <w:fldChar w:fldCharType="end"/>
      </w:r>
    </w:p>
    <w:p w14:paraId="59C681BF" w14:textId="61C3377E" w:rsidR="00EC02CF" w:rsidRDefault="00EC02CF">
      <w:pPr>
        <w:pStyle w:val="50"/>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_Toc89295384 \h </w:instrText>
      </w:r>
      <w:r>
        <w:fldChar w:fldCharType="separate"/>
      </w:r>
      <w:r>
        <w:t>15</w:t>
      </w:r>
      <w:r>
        <w:fldChar w:fldCharType="end"/>
      </w:r>
    </w:p>
    <w:p w14:paraId="2F6C5D92" w14:textId="21779E0C" w:rsidR="00EC02CF" w:rsidRDefault="00EC02CF">
      <w:pPr>
        <w:pStyle w:val="40"/>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_Toc89295385 \h </w:instrText>
      </w:r>
      <w:r>
        <w:fldChar w:fldCharType="separate"/>
      </w:r>
      <w:r>
        <w:t>16</w:t>
      </w:r>
      <w:r>
        <w:fldChar w:fldCharType="end"/>
      </w:r>
    </w:p>
    <w:p w14:paraId="6B4E7411" w14:textId="2D343552" w:rsidR="00EC02CF" w:rsidRDefault="00EC02CF">
      <w:pPr>
        <w:pStyle w:val="50"/>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_Toc89295386 \h </w:instrText>
      </w:r>
      <w:r>
        <w:fldChar w:fldCharType="separate"/>
      </w:r>
      <w:r>
        <w:t>16</w:t>
      </w:r>
      <w:r>
        <w:fldChar w:fldCharType="end"/>
      </w:r>
    </w:p>
    <w:p w14:paraId="3BC79BB3" w14:textId="4E573A44" w:rsidR="00EC02CF" w:rsidRDefault="00EC02CF">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_Toc89295387 \h </w:instrText>
      </w:r>
      <w:r>
        <w:fldChar w:fldCharType="separate"/>
      </w:r>
      <w:r>
        <w:t>17</w:t>
      </w:r>
      <w:r>
        <w:fldChar w:fldCharType="end"/>
      </w:r>
    </w:p>
    <w:p w14:paraId="73ACEEAD" w14:textId="3B3A45E3" w:rsidR="00EC02CF" w:rsidRDefault="00EC02CF">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_Toc89295388 \h </w:instrText>
      </w:r>
      <w:r>
        <w:fldChar w:fldCharType="separate"/>
      </w:r>
      <w:r>
        <w:t>17</w:t>
      </w:r>
      <w:r>
        <w:fldChar w:fldCharType="end"/>
      </w:r>
    </w:p>
    <w:p w14:paraId="4C4D5C15" w14:textId="375B5E70"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_Toc89295389 \h </w:instrText>
      </w:r>
      <w:r>
        <w:fldChar w:fldCharType="separate"/>
      </w:r>
      <w:r>
        <w:t>17</w:t>
      </w:r>
      <w:r>
        <w:fldChar w:fldCharType="end"/>
      </w:r>
    </w:p>
    <w:p w14:paraId="4ED26792" w14:textId="0A6DA53F"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_Toc89295390 \h </w:instrText>
      </w:r>
      <w:r>
        <w:fldChar w:fldCharType="separate"/>
      </w:r>
      <w:r>
        <w:t>17</w:t>
      </w:r>
      <w:r>
        <w:fldChar w:fldCharType="end"/>
      </w:r>
    </w:p>
    <w:p w14:paraId="78DC32FD" w14:textId="0AA98FB8" w:rsidR="00EC02CF" w:rsidRDefault="00EC02CF">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_Toc89295391 \h </w:instrText>
      </w:r>
      <w:r>
        <w:fldChar w:fldCharType="separate"/>
      </w:r>
      <w:r>
        <w:t>17</w:t>
      </w:r>
      <w:r>
        <w:fldChar w:fldCharType="end"/>
      </w:r>
    </w:p>
    <w:p w14:paraId="329D03C7" w14:textId="1EFB4223" w:rsidR="00EC02CF" w:rsidRDefault="00EC02CF">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_Toc89295392 \h </w:instrText>
      </w:r>
      <w:r>
        <w:fldChar w:fldCharType="separate"/>
      </w:r>
      <w:r>
        <w:t>17</w:t>
      </w:r>
      <w:r>
        <w:fldChar w:fldCharType="end"/>
      </w:r>
    </w:p>
    <w:p w14:paraId="4CA6CA79" w14:textId="2322E0AE" w:rsidR="00EC02CF" w:rsidRDefault="00EC02CF">
      <w:pPr>
        <w:pStyle w:val="40"/>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_Toc89295393 \h </w:instrText>
      </w:r>
      <w:r>
        <w:fldChar w:fldCharType="separate"/>
      </w:r>
      <w:r>
        <w:t>17</w:t>
      </w:r>
      <w:r>
        <w:fldChar w:fldCharType="end"/>
      </w:r>
    </w:p>
    <w:p w14:paraId="35B2745A" w14:textId="793B45AB" w:rsidR="00EC02CF" w:rsidRDefault="00EC02CF">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_Toc89295394 \h </w:instrText>
      </w:r>
      <w:r>
        <w:fldChar w:fldCharType="separate"/>
      </w:r>
      <w:r>
        <w:t>17</w:t>
      </w:r>
      <w:r>
        <w:fldChar w:fldCharType="end"/>
      </w:r>
    </w:p>
    <w:p w14:paraId="1A2665DB" w14:textId="45F79BC9" w:rsidR="00EC02CF" w:rsidRDefault="00EC02CF">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_Toc89295395 \h </w:instrText>
      </w:r>
      <w:r>
        <w:fldChar w:fldCharType="separate"/>
      </w:r>
      <w:r>
        <w:t>17</w:t>
      </w:r>
      <w:r>
        <w:fldChar w:fldCharType="end"/>
      </w:r>
    </w:p>
    <w:p w14:paraId="4E1E4F23" w14:textId="64657D08" w:rsidR="00EC02CF" w:rsidRDefault="00EC02CF">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_Toc89295396 \h </w:instrText>
      </w:r>
      <w:r>
        <w:fldChar w:fldCharType="separate"/>
      </w:r>
      <w:r>
        <w:t>18</w:t>
      </w:r>
      <w:r>
        <w:fldChar w:fldCharType="end"/>
      </w:r>
    </w:p>
    <w:p w14:paraId="7BCEBD9D" w14:textId="0AEB5FE9" w:rsidR="00EC02CF" w:rsidRDefault="00EC02CF">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_Toc89295397 \h </w:instrText>
      </w:r>
      <w:r>
        <w:fldChar w:fldCharType="separate"/>
      </w:r>
      <w:r>
        <w:t>18</w:t>
      </w:r>
      <w:r>
        <w:fldChar w:fldCharType="end"/>
      </w:r>
    </w:p>
    <w:p w14:paraId="454D3050" w14:textId="5FF75D79" w:rsidR="00EC02CF" w:rsidRDefault="00EC02CF">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_Toc89295398 \h </w:instrText>
      </w:r>
      <w:r>
        <w:fldChar w:fldCharType="separate"/>
      </w:r>
      <w:r>
        <w:t>18</w:t>
      </w:r>
      <w:r>
        <w:fldChar w:fldCharType="end"/>
      </w:r>
    </w:p>
    <w:p w14:paraId="3D4345B4" w14:textId="0589B9C4" w:rsidR="00EC02CF" w:rsidRDefault="00EC02CF">
      <w:pPr>
        <w:pStyle w:val="40"/>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_Toc89295399 \h </w:instrText>
      </w:r>
      <w:r>
        <w:fldChar w:fldCharType="separate"/>
      </w:r>
      <w:r>
        <w:t>18</w:t>
      </w:r>
      <w:r>
        <w:fldChar w:fldCharType="end"/>
      </w:r>
    </w:p>
    <w:p w14:paraId="58D5DFA8" w14:textId="2318E8BE" w:rsidR="00EC02CF" w:rsidRDefault="00EC02CF">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_Toc89295400 \h </w:instrText>
      </w:r>
      <w:r>
        <w:fldChar w:fldCharType="separate"/>
      </w:r>
      <w:r>
        <w:t>19</w:t>
      </w:r>
      <w:r>
        <w:fldChar w:fldCharType="end"/>
      </w:r>
    </w:p>
    <w:p w14:paraId="1FF224FF" w14:textId="5D724798" w:rsidR="00EC02CF" w:rsidRDefault="00EC02CF">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_Toc89295401 \h </w:instrText>
      </w:r>
      <w:r>
        <w:fldChar w:fldCharType="separate"/>
      </w:r>
      <w:r>
        <w:t>19</w:t>
      </w:r>
      <w:r>
        <w:fldChar w:fldCharType="end"/>
      </w:r>
    </w:p>
    <w:p w14:paraId="278212DF" w14:textId="46A7059F" w:rsidR="00EC02CF" w:rsidRDefault="00EC02CF">
      <w:pPr>
        <w:pStyle w:val="40"/>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_Toc89295402 \h </w:instrText>
      </w:r>
      <w:r>
        <w:fldChar w:fldCharType="separate"/>
      </w:r>
      <w:r>
        <w:t>20</w:t>
      </w:r>
      <w:r>
        <w:fldChar w:fldCharType="end"/>
      </w:r>
    </w:p>
    <w:p w14:paraId="441AAC62" w14:textId="22BFB878" w:rsidR="00EC02CF" w:rsidRDefault="00EC02CF">
      <w:pPr>
        <w:pStyle w:val="50"/>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_Toc89295403 \h </w:instrText>
      </w:r>
      <w:r>
        <w:fldChar w:fldCharType="separate"/>
      </w:r>
      <w:r>
        <w:t>20</w:t>
      </w:r>
      <w:r>
        <w:fldChar w:fldCharType="end"/>
      </w:r>
    </w:p>
    <w:p w14:paraId="4E540E5B" w14:textId="38617C67" w:rsidR="00EC02CF" w:rsidRDefault="00EC02CF">
      <w:pPr>
        <w:pStyle w:val="50"/>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_Toc89295404 \h </w:instrText>
      </w:r>
      <w:r>
        <w:fldChar w:fldCharType="separate"/>
      </w:r>
      <w:r>
        <w:t>20</w:t>
      </w:r>
      <w:r>
        <w:fldChar w:fldCharType="end"/>
      </w:r>
    </w:p>
    <w:p w14:paraId="09B7A256" w14:textId="5C1A4C9B" w:rsidR="00EC02CF" w:rsidRDefault="00EC02CF">
      <w:pPr>
        <w:pStyle w:val="50"/>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_Toc89295405 \h </w:instrText>
      </w:r>
      <w:r>
        <w:fldChar w:fldCharType="separate"/>
      </w:r>
      <w:r>
        <w:t>20</w:t>
      </w:r>
      <w:r>
        <w:fldChar w:fldCharType="end"/>
      </w:r>
    </w:p>
    <w:p w14:paraId="64DB7895" w14:textId="72996C44" w:rsidR="00EC02CF" w:rsidRDefault="00EC02CF">
      <w:pPr>
        <w:pStyle w:val="60"/>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_Toc89295406 \h </w:instrText>
      </w:r>
      <w:r>
        <w:fldChar w:fldCharType="separate"/>
      </w:r>
      <w:r>
        <w:t>20</w:t>
      </w:r>
      <w:r>
        <w:fldChar w:fldCharType="end"/>
      </w:r>
    </w:p>
    <w:p w14:paraId="52ADE6F0" w14:textId="3130433D" w:rsidR="00EC02CF" w:rsidRDefault="00EC02CF">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_Toc89295407 \h </w:instrText>
      </w:r>
      <w:r>
        <w:fldChar w:fldCharType="separate"/>
      </w:r>
      <w:r>
        <w:t>20</w:t>
      </w:r>
      <w:r>
        <w:fldChar w:fldCharType="end"/>
      </w:r>
    </w:p>
    <w:p w14:paraId="748153DC" w14:textId="4FC6FE43" w:rsidR="00EC02CF" w:rsidRDefault="00EC02CF">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_Toc89295408 \h </w:instrText>
      </w:r>
      <w:r>
        <w:fldChar w:fldCharType="separate"/>
      </w:r>
      <w:r>
        <w:t>20</w:t>
      </w:r>
      <w:r>
        <w:fldChar w:fldCharType="end"/>
      </w:r>
    </w:p>
    <w:p w14:paraId="207B147D" w14:textId="0D00A5AD" w:rsidR="00EC02CF" w:rsidRDefault="00EC02CF">
      <w:pPr>
        <w:pStyle w:val="40"/>
        <w:rPr>
          <w:rFonts w:asciiTheme="minorHAnsi" w:eastAsiaTheme="minorEastAsia" w:hAnsiTheme="minorHAnsi" w:cstheme="minorBidi"/>
          <w:sz w:val="22"/>
          <w:szCs w:val="22"/>
          <w:lang w:eastAsia="en-GB"/>
        </w:rPr>
      </w:pPr>
      <w:r w:rsidRPr="003E64C2">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_Toc89295409 \h </w:instrText>
      </w:r>
      <w:r>
        <w:fldChar w:fldCharType="separate"/>
      </w:r>
      <w:r>
        <w:t>28</w:t>
      </w:r>
      <w:r>
        <w:fldChar w:fldCharType="end"/>
      </w:r>
    </w:p>
    <w:p w14:paraId="2CCDB2BD" w14:textId="26DB7885" w:rsidR="00EC02CF" w:rsidRDefault="00EC02CF">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_Toc89295410 \h </w:instrText>
      </w:r>
      <w:r>
        <w:fldChar w:fldCharType="separate"/>
      </w:r>
      <w:r>
        <w:t>28</w:t>
      </w:r>
      <w:r>
        <w:fldChar w:fldCharType="end"/>
      </w:r>
    </w:p>
    <w:p w14:paraId="6A4EC065" w14:textId="2DDC8732" w:rsidR="00EC02CF" w:rsidRDefault="00EC02CF">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_Toc89295411 \h </w:instrText>
      </w:r>
      <w:r>
        <w:fldChar w:fldCharType="separate"/>
      </w:r>
      <w:r>
        <w:t>28</w:t>
      </w:r>
      <w:r>
        <w:fldChar w:fldCharType="end"/>
      </w:r>
    </w:p>
    <w:p w14:paraId="6A37C452" w14:textId="2BCAA898" w:rsidR="00EC02CF" w:rsidRDefault="00EC02CF">
      <w:pPr>
        <w:pStyle w:val="30"/>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_Toc89295412 \h </w:instrText>
      </w:r>
      <w:r>
        <w:fldChar w:fldCharType="separate"/>
      </w:r>
      <w:r>
        <w:t>28</w:t>
      </w:r>
      <w:r>
        <w:fldChar w:fldCharType="end"/>
      </w:r>
    </w:p>
    <w:p w14:paraId="787371A0" w14:textId="177E61B5" w:rsidR="00EC02CF" w:rsidRDefault="00EC02CF">
      <w:pPr>
        <w:pStyle w:val="30"/>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_Toc89295413 \h </w:instrText>
      </w:r>
      <w:r>
        <w:fldChar w:fldCharType="separate"/>
      </w:r>
      <w:r>
        <w:t>29</w:t>
      </w:r>
      <w:r>
        <w:fldChar w:fldCharType="end"/>
      </w:r>
    </w:p>
    <w:p w14:paraId="7FDB0048" w14:textId="48328F35" w:rsidR="00EC02CF" w:rsidRDefault="00EC02CF">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_Toc89295414 \h </w:instrText>
      </w:r>
      <w:r>
        <w:fldChar w:fldCharType="separate"/>
      </w:r>
      <w:r>
        <w:t>29</w:t>
      </w:r>
      <w:r>
        <w:fldChar w:fldCharType="end"/>
      </w:r>
    </w:p>
    <w:p w14:paraId="0FA6BF6C" w14:textId="7683D978" w:rsidR="00EC02CF" w:rsidRDefault="00EC02CF">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_Toc89295415 \h </w:instrText>
      </w:r>
      <w:r>
        <w:fldChar w:fldCharType="separate"/>
      </w:r>
      <w:r>
        <w:t>29</w:t>
      </w:r>
      <w:r>
        <w:fldChar w:fldCharType="end"/>
      </w:r>
    </w:p>
    <w:p w14:paraId="0B0A500E" w14:textId="6FEED6BE" w:rsidR="00EC02CF" w:rsidRDefault="00EC02CF">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_Toc89295416 \h </w:instrText>
      </w:r>
      <w:r>
        <w:fldChar w:fldCharType="separate"/>
      </w:r>
      <w:r>
        <w:t>29</w:t>
      </w:r>
      <w:r>
        <w:fldChar w:fldCharType="end"/>
      </w:r>
    </w:p>
    <w:p w14:paraId="25ADD6F2" w14:textId="5811FABF" w:rsidR="00EC02CF" w:rsidRDefault="00EC02CF">
      <w:pPr>
        <w:pStyle w:val="80"/>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_Toc89295417 \h </w:instrText>
      </w:r>
      <w:r>
        <w:fldChar w:fldCharType="separate"/>
      </w:r>
      <w:r>
        <w:t>34</w:t>
      </w:r>
      <w:r>
        <w:fldChar w:fldCharType="end"/>
      </w:r>
    </w:p>
    <w:p w14:paraId="7CD6A724" w14:textId="191BBBB0"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360"/>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9295361"/>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9295362"/>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9295363"/>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9295364"/>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9295365"/>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9295366"/>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9295367"/>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9295368"/>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266"/>
    <w:bookmarkStart w:id="55" w:name="_MON_1684249511"/>
    <w:bookmarkStart w:id="56" w:name="_MON_1684249550"/>
    <w:bookmarkStart w:id="57" w:name="_MON_1684249553"/>
    <w:bookmarkStart w:id="58" w:name="_MON_1684249561"/>
    <w:bookmarkStart w:id="59" w:name="_MON_1684249579"/>
    <w:bookmarkStart w:id="60" w:name="_MON_1684249593"/>
    <w:bookmarkEnd w:id="54"/>
    <w:bookmarkEnd w:id="55"/>
    <w:bookmarkEnd w:id="56"/>
    <w:bookmarkEnd w:id="57"/>
    <w:bookmarkEnd w:id="58"/>
    <w:bookmarkEnd w:id="59"/>
    <w:bookmarkEnd w:id="60"/>
    <w:bookmarkStart w:id="61" w:name="_MON_1684249596"/>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3" o:title="" croptop="6129f" cropbottom="6856f" cropleft="5629f" cropright="13656f"/>
          </v:shape>
          <o:OLEObject Type="Embed" ProgID="Word.Picture.8" ShapeID="_x0000_i1025" DrawAspect="Content" ObjectID="_1701270586" r:id="rId14"/>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929536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9295370"/>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9295371"/>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9295372"/>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proofErr w:type="gramStart"/>
      <w:r>
        <w:rPr>
          <w:rFonts w:hint="eastAsia"/>
          <w:lang w:eastAsia="zh-CN"/>
        </w:rPr>
        <w:t>update</w:t>
      </w:r>
      <w:proofErr w:type="gramEnd"/>
      <w:r>
        <w:rPr>
          <w:rFonts w:hint="eastAsia"/>
          <w:lang w:eastAsia="zh-CN"/>
        </w:rPr>
        <w:t xml:space="preserv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9295373"/>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9295374"/>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6" w:name="_Toc510696591"/>
      <w:bookmarkStart w:id="87" w:name="_Toc35971383"/>
      <w:bookmarkStart w:id="88" w:name="_Toc67903507"/>
      <w:bookmarkStart w:id="89" w:name="_Toc89295375"/>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5"/>
      </w:pPr>
      <w:bookmarkStart w:id="90" w:name="_Toc510696592"/>
      <w:bookmarkStart w:id="91" w:name="_Toc35971384"/>
      <w:bookmarkStart w:id="92" w:name="_Toc67903508"/>
      <w:bookmarkStart w:id="93" w:name="_Toc89295376"/>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4" w:name="_Toc89295377"/>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pt;height:108pt" o:ole="">
            <v:imagedata r:id="rId15" o:title=""/>
          </v:shape>
          <o:OLEObject Type="Embed" ProgID="Visio.Drawing.11" ShapeID="_x0000_i1026" DrawAspect="Content" ObjectID="_1701270587"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929537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5"/>
      </w:pPr>
      <w:bookmarkStart w:id="99" w:name="_Toc8929537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5"/>
      </w:pPr>
      <w:bookmarkStart w:id="100" w:name="_Toc8929538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929538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lastRenderedPageBreak/>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5"/>
      </w:pPr>
      <w:bookmarkStart w:id="102" w:name="_Toc8929538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4"/>
        <w:rPr>
          <w:lang w:eastAsia="zh-CN"/>
        </w:rPr>
      </w:pPr>
      <w:bookmarkStart w:id="103" w:name="_Toc89295383"/>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5"/>
      </w:pPr>
      <w:bookmarkStart w:id="104" w:name="_Toc89295384"/>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roofErr w:type="gramEnd"/>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5pt;height:107.5pt" o:ole="">
            <v:imagedata r:id="rId17" o:title=""/>
          </v:shape>
          <o:OLEObject Type="Embed" ProgID="Visio.Drawing.11" ShapeID="_x0000_i1027" DrawAspect="Content" ObjectID="_1701270588"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callback </w:t>
      </w:r>
      <w:proofErr w:type="gramStart"/>
      <w:r>
        <w:t>URI  is</w:t>
      </w:r>
      <w:proofErr w:type="gramEnd"/>
      <w:r>
        <w:t xml:space="preserve">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05" w:name="_Toc8929538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5"/>
      </w:pPr>
      <w:bookmarkStart w:id="106" w:name="_Toc89295386"/>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roofErr w:type="gramEnd"/>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5pt;height:108pt" o:ole="">
            <v:imagedata r:id="rId19" o:title=""/>
          </v:shape>
          <o:OLEObject Type="Embed" ProgID="Visio.Drawing.11" ShapeID="_x0000_i1028" DrawAspect="Content" ObjectID="_1701270589"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r>
      <w:proofErr w:type="gramStart"/>
      <w:r>
        <w:t>On</w:t>
      </w:r>
      <w:proofErr w:type="gramEnd"/>
      <w:r>
        <w:t xml:space="preserve">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r>
      <w:proofErr w:type="gramStart"/>
      <w:r>
        <w:t>On</w:t>
      </w:r>
      <w:proofErr w:type="gramEnd"/>
      <w:r>
        <w:t xml:space="preserve">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7" w:name="_Toc510696597"/>
      <w:bookmarkStart w:id="108" w:name="_Toc35971389"/>
      <w:bookmarkStart w:id="109" w:name="_Toc67903513"/>
      <w:bookmarkStart w:id="110" w:name="_Toc89295387"/>
      <w:r>
        <w:t>6</w:t>
      </w:r>
      <w:r>
        <w:tab/>
        <w:t>API Definitions</w:t>
      </w:r>
      <w:bookmarkEnd w:id="107"/>
      <w:bookmarkEnd w:id="108"/>
      <w:bookmarkEnd w:id="109"/>
      <w:bookmarkEnd w:id="110"/>
    </w:p>
    <w:p w14:paraId="391C9859" w14:textId="40CF714B" w:rsidR="008A6D4A" w:rsidRDefault="008A6D4A" w:rsidP="008A6D4A">
      <w:pPr>
        <w:pStyle w:val="2"/>
      </w:pPr>
      <w:bookmarkStart w:id="111" w:name="_Toc510696598"/>
      <w:bookmarkStart w:id="112" w:name="_Toc35971390"/>
      <w:bookmarkStart w:id="113" w:name="_Toc67903514"/>
      <w:bookmarkStart w:id="114" w:name="_Toc89295388"/>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3"/>
      </w:pPr>
      <w:bookmarkStart w:id="115" w:name="_Toc510696599"/>
      <w:bookmarkStart w:id="116" w:name="_Toc35971391"/>
      <w:bookmarkStart w:id="117" w:name="_Toc67903515"/>
      <w:bookmarkStart w:id="118" w:name="_Toc89295389"/>
      <w:r>
        <w:t>6.1.1</w:t>
      </w:r>
      <w:r>
        <w:tab/>
        <w:t>Introduction</w:t>
      </w:r>
      <w:bookmarkEnd w:id="115"/>
      <w:bookmarkEnd w:id="116"/>
      <w:bookmarkEnd w:id="117"/>
      <w:bookmarkEnd w:id="118"/>
    </w:p>
    <w:p w14:paraId="7108E707" w14:textId="77777777" w:rsidR="004D50F4" w:rsidRDefault="004D50F4" w:rsidP="004D50F4">
      <w:pPr>
        <w:pStyle w:val="3"/>
      </w:pPr>
      <w:bookmarkStart w:id="119" w:name="_Toc70925839"/>
      <w:bookmarkStart w:id="120" w:name="_Toc73369097"/>
      <w:bookmarkStart w:id="121" w:name="_Toc89295390"/>
      <w:bookmarkStart w:id="122" w:name="_Toc510696600"/>
      <w:r>
        <w:t>6.1.1</w:t>
      </w:r>
      <w:r>
        <w:tab/>
        <w:t>Introduction</w:t>
      </w:r>
      <w:bookmarkEnd w:id="119"/>
      <w:bookmarkEnd w:id="120"/>
      <w:bookmarkEnd w:id="12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3" w:name="_Toc35971392"/>
      <w:bookmarkStart w:id="124" w:name="_Toc67903516"/>
      <w:bookmarkStart w:id="125" w:name="_Toc89295391"/>
      <w:r>
        <w:t>6.1.2</w:t>
      </w:r>
      <w:r>
        <w:tab/>
        <w:t>Usage of HTTP</w:t>
      </w:r>
      <w:bookmarkEnd w:id="122"/>
      <w:bookmarkEnd w:id="123"/>
      <w:bookmarkEnd w:id="124"/>
      <w:bookmarkEnd w:id="125"/>
    </w:p>
    <w:p w14:paraId="40BDD3FB" w14:textId="0097B635" w:rsidR="008A6D4A" w:rsidRDefault="008A6D4A" w:rsidP="00344385">
      <w:pPr>
        <w:pStyle w:val="4"/>
        <w:rPr>
          <w:lang w:eastAsia="zh-CN"/>
        </w:rPr>
      </w:pPr>
      <w:bookmarkStart w:id="126" w:name="_Toc510696601"/>
      <w:bookmarkStart w:id="127" w:name="_Toc35971393"/>
      <w:bookmarkStart w:id="128" w:name="_Toc67903517"/>
      <w:bookmarkStart w:id="129" w:name="_Toc89295392"/>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31" w:name="_Toc35971394"/>
      <w:bookmarkStart w:id="132" w:name="_Toc67903518"/>
      <w:bookmarkStart w:id="133" w:name="_Toc89295393"/>
      <w:r>
        <w:t>6.1.2.2</w:t>
      </w:r>
      <w:r>
        <w:tab/>
        <w:t>HTTP standard headers</w:t>
      </w:r>
      <w:bookmarkEnd w:id="130"/>
      <w:bookmarkEnd w:id="131"/>
      <w:bookmarkEnd w:id="132"/>
      <w:bookmarkEnd w:id="133"/>
    </w:p>
    <w:p w14:paraId="37563F57" w14:textId="77777777" w:rsidR="008A6D4A" w:rsidRDefault="008A6D4A" w:rsidP="00662390">
      <w:pPr>
        <w:pStyle w:val="5"/>
        <w:rPr>
          <w:lang w:eastAsia="zh-CN"/>
        </w:rPr>
      </w:pPr>
      <w:bookmarkStart w:id="134" w:name="_Toc510696603"/>
      <w:bookmarkStart w:id="135" w:name="_Toc35971395"/>
      <w:bookmarkStart w:id="136" w:name="_Toc67903519"/>
      <w:bookmarkStart w:id="137" w:name="_Toc89295394"/>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9" w:name="_Toc35971396"/>
      <w:bookmarkStart w:id="140" w:name="_Toc67903520"/>
      <w:bookmarkStart w:id="141" w:name="_Toc89295395"/>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3" w:name="_Toc35971397"/>
      <w:bookmarkStart w:id="144" w:name="_Toc67903521"/>
      <w:bookmarkStart w:id="145" w:name="_Toc89295396"/>
      <w:r>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4" w:name="_Toc510696607"/>
      <w:bookmarkStart w:id="155" w:name="_Toc35971398"/>
      <w:bookmarkStart w:id="156" w:name="_Toc67903522"/>
      <w:bookmarkStart w:id="157" w:name="_Toc89295397"/>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3"/>
      </w:pPr>
      <w:bookmarkStart w:id="159" w:name="_Toc510696622"/>
      <w:bookmarkStart w:id="160" w:name="_Toc35971413"/>
      <w:bookmarkStart w:id="161" w:name="_Toc67903530"/>
      <w:bookmarkStart w:id="162" w:name="_Toc89295398"/>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bookmarkStart w:id="166" w:name="_Toc89295399"/>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5pt" o:ole="">
            <v:imagedata r:id="rId21" o:title=""/>
          </v:shape>
          <o:OLEObject Type="Embed" ProgID="Visio.Drawing.11" ShapeID="_x0000_i1029" DrawAspect="Content" ObjectID="_1701270590"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3GPP TS 29.500 [4] also </w:t>
            </w:r>
            <w:proofErr w:type="gramStart"/>
            <w:r w:rsidRPr="001C1C47">
              <w:t>apply</w:t>
            </w:r>
            <w:proofErr w:type="gramEnd"/>
            <w:r w:rsidRPr="001C1C47">
              <w:t>.</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70" w:name="_Toc510696628"/>
      <w:bookmarkStart w:id="171" w:name="_Toc35971419"/>
      <w:bookmarkStart w:id="172" w:name="_Toc67903536"/>
      <w:bookmarkStart w:id="173" w:name="_Toc89295400"/>
      <w:r>
        <w:t>6.1.5</w:t>
      </w:r>
      <w:r>
        <w:tab/>
        <w:t>Notifications</w:t>
      </w:r>
      <w:bookmarkEnd w:id="170"/>
      <w:bookmarkEnd w:id="171"/>
      <w:bookmarkEnd w:id="172"/>
      <w:bookmarkEnd w:id="173"/>
    </w:p>
    <w:p w14:paraId="554D87B3" w14:textId="3510D198" w:rsidR="008A6D4A" w:rsidRPr="00384E92" w:rsidRDefault="008A6D4A" w:rsidP="00344385">
      <w:pPr>
        <w:pStyle w:val="4"/>
        <w:rPr>
          <w:lang w:eastAsia="zh-CN"/>
        </w:rPr>
      </w:pPr>
      <w:bookmarkStart w:id="174" w:name="_Toc510696629"/>
      <w:bookmarkStart w:id="175" w:name="_Toc35971420"/>
      <w:bookmarkStart w:id="176" w:name="_Toc67903537"/>
      <w:bookmarkStart w:id="177" w:name="_Toc89295401"/>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9295402"/>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929540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929540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proofErr w:type="gramStart"/>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roofErr w:type="gramEnd"/>
    </w:p>
    <w:p w14:paraId="086F56A6" w14:textId="448B6F7D" w:rsidR="00A76317" w:rsidRPr="008D72A7" w:rsidRDefault="00A76317" w:rsidP="00A76317">
      <w:pPr>
        <w:pStyle w:val="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929540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929540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31" w:name="_Toc35971427"/>
      <w:bookmarkStart w:id="232" w:name="_Toc67903543"/>
      <w:bookmarkStart w:id="233" w:name="_Toc89295407"/>
      <w:bookmarkEnd w:id="178"/>
      <w:r>
        <w:t>6.1.6</w:t>
      </w:r>
      <w:r>
        <w:tab/>
        <w:t>Data Model</w:t>
      </w:r>
      <w:bookmarkEnd w:id="179"/>
      <w:bookmarkEnd w:id="231"/>
      <w:bookmarkEnd w:id="232"/>
      <w:bookmarkEnd w:id="233"/>
    </w:p>
    <w:p w14:paraId="405EFF41" w14:textId="77777777" w:rsidR="008A6D4A" w:rsidRDefault="008A6D4A" w:rsidP="008A6D4A">
      <w:pPr>
        <w:pStyle w:val="4"/>
      </w:pPr>
      <w:bookmarkStart w:id="234" w:name="_Toc510696633"/>
      <w:bookmarkStart w:id="235" w:name="_Toc35971428"/>
      <w:bookmarkStart w:id="236" w:name="_Toc67903544"/>
      <w:bookmarkStart w:id="237" w:name="_Toc89295408"/>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w:t>
            </w:r>
            <w:proofErr w:type="gramStart"/>
            <w:r w:rsidRPr="000A65E1">
              <w:rPr>
                <w:rFonts w:ascii="Arial" w:hAnsi="Arial" w:cs="Arial"/>
                <w:sz w:val="18"/>
                <w:szCs w:val="18"/>
                <w:lang w:eastAsia="zh-CN"/>
              </w:rPr>
              <w:t>are</w:t>
            </w:r>
            <w:proofErr w:type="gramEnd"/>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proofErr w:type="gramStart"/>
            <w:r w:rsidRPr="008044A6">
              <w:rPr>
                <w:rFonts w:ascii="Arial" w:hAnsi="Arial"/>
                <w:sz w:val="18"/>
              </w:rPr>
              <w:t>..</w:t>
            </w:r>
            <w:proofErr w:type="gramEnd"/>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40" w:name="_Toc510696643"/>
      <w:bookmarkStart w:id="241" w:name="_Toc35971438"/>
      <w:bookmarkStart w:id="242" w:name="_Toc67903554"/>
      <w:bookmarkStart w:id="243" w:name="_Toc892954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244" w:name="_Toc510696646"/>
      <w:bookmarkStart w:id="245" w:name="_Toc35971441"/>
      <w:bookmarkStart w:id="246" w:name="_Toc67903557"/>
      <w:bookmarkStart w:id="247" w:name="_Toc89295410"/>
      <w:r>
        <w:t>6.1.6.5</w:t>
      </w:r>
      <w:r>
        <w:tab/>
        <w:t>Binary data</w:t>
      </w:r>
      <w:bookmarkEnd w:id="244"/>
      <w:bookmarkEnd w:id="245"/>
      <w:bookmarkEnd w:id="246"/>
      <w:bookmarkEnd w:id="247"/>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248" w:name="_Toc510696647"/>
      <w:bookmarkStart w:id="249" w:name="_Toc35971443"/>
      <w:bookmarkStart w:id="250" w:name="_Toc67903560"/>
      <w:bookmarkStart w:id="251" w:name="_Toc89295411"/>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9295412"/>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72" w:name="_Toc532994477"/>
      <w:bookmarkStart w:id="273" w:name="_Toc35971448"/>
      <w:bookmarkStart w:id="274" w:name="_Toc67903565"/>
      <w:bookmarkStart w:id="275" w:name="_Toc89295413"/>
      <w:bookmarkStart w:id="276" w:name="_Hlk525137310"/>
      <w:bookmarkStart w:id="277" w:name="_Toc510696649"/>
      <w:r>
        <w:lastRenderedPageBreak/>
        <w:t>6.1.9</w:t>
      </w:r>
      <w:r w:rsidRPr="001E7573">
        <w:tab/>
        <w:t>Security</w:t>
      </w:r>
      <w:bookmarkEnd w:id="272"/>
      <w:bookmarkEnd w:id="273"/>
      <w:bookmarkEnd w:id="274"/>
      <w:bookmarkEnd w:id="275"/>
    </w:p>
    <w:p w14:paraId="7F76EFB7" w14:textId="77777777" w:rsidR="004D50F4" w:rsidRPr="00642D3E" w:rsidRDefault="004D50F4" w:rsidP="004D50F4">
      <w:bookmarkStart w:id="278" w:name="_Hlk530142087"/>
      <w:bookmarkEnd w:id="276"/>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7"/>
      <w:bookmarkEnd w:id="278"/>
    </w:p>
    <w:p w14:paraId="4A4D6361" w14:textId="6D37DD8C" w:rsidR="008A6D4A" w:rsidRDefault="008A6D4A" w:rsidP="008A6D4A">
      <w:pPr>
        <w:pStyle w:val="8"/>
      </w:pPr>
      <w:bookmarkStart w:id="282" w:name="_Toc89295414"/>
      <w:r w:rsidRPr="004D3578">
        <w:t>Annex A (normative)</w:t>
      </w:r>
      <w:proofErr w:type="gramStart"/>
      <w:r w:rsidRPr="004D3578">
        <w:t>:</w:t>
      </w:r>
      <w:proofErr w:type="gramEnd"/>
      <w:r w:rsidRPr="004D3578">
        <w:br/>
      </w:r>
      <w:proofErr w:type="spellStart"/>
      <w:r>
        <w:t>OpenAPI</w:t>
      </w:r>
      <w:proofErr w:type="spellEnd"/>
      <w:r>
        <w:t xml:space="preserve"> specification</w:t>
      </w:r>
      <w:bookmarkEnd w:id="279"/>
      <w:bookmarkEnd w:id="280"/>
      <w:bookmarkEnd w:id="281"/>
      <w:bookmarkEnd w:id="282"/>
    </w:p>
    <w:p w14:paraId="3359DF8F" w14:textId="77777777" w:rsidR="00AC38A5" w:rsidRDefault="00AC38A5" w:rsidP="00AC38A5">
      <w:pPr>
        <w:pStyle w:val="2"/>
      </w:pPr>
      <w:bookmarkStart w:id="283" w:name="_Toc70925898"/>
      <w:bookmarkStart w:id="284" w:name="_Toc73369186"/>
      <w:bookmarkStart w:id="285" w:name="_Toc89295415"/>
      <w:bookmarkStart w:id="286" w:name="_Toc510696651"/>
      <w:bookmarkStart w:id="287" w:name="_Toc35971451"/>
      <w:bookmarkStart w:id="288" w:name="_Toc67903568"/>
      <w:r>
        <w:t>A.1</w:t>
      </w:r>
      <w:r>
        <w:tab/>
        <w:t>General</w:t>
      </w:r>
      <w:bookmarkEnd w:id="283"/>
      <w:bookmarkEnd w:id="284"/>
      <w:bookmarkEnd w:id="285"/>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89" w:name="_Toc70925899"/>
      <w:bookmarkStart w:id="290" w:name="_Toc73369187"/>
      <w:bookmarkStart w:id="291" w:name="_Toc89295416"/>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C3ADF0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880CEC">
        <w:rPr>
          <w:rFonts w:eastAsiaTheme="minorEastAsia" w:hint="eastAsia"/>
          <w:lang w:eastAsia="zh-CN"/>
        </w:rPr>
        <w:t>0</w:t>
      </w:r>
      <w:bookmarkStart w:id="292" w:name="_GoBack"/>
      <w:bookmarkEnd w:id="292"/>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5BC01F1C" w:rsidR="00874340" w:rsidRDefault="00874340" w:rsidP="00874340">
      <w:pPr>
        <w:pStyle w:val="PL"/>
      </w:pPr>
      <w:r>
        <w:lastRenderedPageBreak/>
        <w:t xml:space="preserve">            $ref: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lastRenderedPageBreak/>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8"/>
      </w:pPr>
      <w:bookmarkStart w:id="293" w:name="_Toc2086459"/>
      <w:bookmarkStart w:id="294" w:name="_Toc67903575"/>
      <w:bookmarkStart w:id="295" w:name="_Toc89295417"/>
      <w:bookmarkEnd w:id="286"/>
      <w:bookmarkEnd w:id="287"/>
      <w:bookmarkEnd w:id="288"/>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93"/>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FA5B7" w14:textId="77777777" w:rsidR="003314CF" w:rsidRDefault="003314CF">
      <w:r>
        <w:separator/>
      </w:r>
    </w:p>
  </w:endnote>
  <w:endnote w:type="continuationSeparator" w:id="0">
    <w:p w14:paraId="1E77E6B4" w14:textId="77777777" w:rsidR="003314CF" w:rsidRDefault="0033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0B3F3" w14:textId="77777777" w:rsidR="003314CF" w:rsidRDefault="003314CF">
      <w:r>
        <w:separator/>
      </w:r>
    </w:p>
  </w:footnote>
  <w:footnote w:type="continuationSeparator" w:id="0">
    <w:p w14:paraId="63547AEF" w14:textId="77777777" w:rsidR="003314CF" w:rsidRDefault="00331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0D87160"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CEC">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0CEC">
      <w:rPr>
        <w:rFonts w:ascii="Arial" w:hAnsi="Arial" w:cs="Arial"/>
        <w:b/>
        <w:noProof/>
        <w:sz w:val="18"/>
        <w:szCs w:val="18"/>
      </w:rPr>
      <w:t>32</w:t>
    </w:r>
    <w:r>
      <w:rPr>
        <w:rFonts w:ascii="Arial" w:hAnsi="Arial" w:cs="Arial"/>
        <w:b/>
        <w:sz w:val="18"/>
        <w:szCs w:val="18"/>
      </w:rPr>
      <w:fldChar w:fldCharType="end"/>
    </w:r>
  </w:p>
  <w:p w14:paraId="2B1AE9B5" w14:textId="3601C465"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CEC">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949A0"/>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314CF"/>
    <w:rsid w:val="00344385"/>
    <w:rsid w:val="003446B6"/>
    <w:rsid w:val="0035462D"/>
    <w:rsid w:val="003765B8"/>
    <w:rsid w:val="00382E38"/>
    <w:rsid w:val="003C3971"/>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19B"/>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0CEC"/>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74DD"/>
    <w:rsid w:val="00C1496A"/>
    <w:rsid w:val="00C33079"/>
    <w:rsid w:val="00C45231"/>
    <w:rsid w:val="00C52552"/>
    <w:rsid w:val="00C72833"/>
    <w:rsid w:val="00C80F1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63691-F434-4119-B5E1-C0629C10E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10507</Words>
  <Characters>59890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C3-215453</cp:lastModifiedBy>
  <cp:revision>3</cp:revision>
  <cp:lastPrinted>2019-02-25T14:05:00Z</cp:lastPrinted>
  <dcterms:created xsi:type="dcterms:W3CDTF">2021-12-17T10:20:00Z</dcterms:created>
  <dcterms:modified xsi:type="dcterms:W3CDTF">2021-12-17T10:21:00Z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