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BAA6C69" w:rsidR="004F0988" w:rsidRPr="0016361A" w:rsidRDefault="00D44E53" w:rsidP="00D44E53">
            <w:pPr>
              <w:pStyle w:val="ZA"/>
              <w:framePr w:w="0" w:hRule="auto" w:wrap="auto" w:vAnchor="margin" w:hAnchor="text" w:yAlign="inline"/>
            </w:pPr>
            <w:bookmarkStart w:id="0" w:name="page1"/>
            <w:r>
              <w:rPr>
                <w:sz w:val="64"/>
              </w:rPr>
              <w:t>draft</w:t>
            </w:r>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r>
              <w:t>3</w:t>
            </w:r>
            <w:r w:rsidR="008A6D4A" w:rsidRPr="0016361A">
              <w:t>.</w:t>
            </w:r>
            <w:r w:rsidR="005E4FD4">
              <w:t>0</w:t>
            </w:r>
            <w:r w:rsidR="008A6D4A" w:rsidRPr="0016361A">
              <w:t xml:space="preserve"> </w:t>
            </w:r>
            <w:r w:rsidR="008A6D4A" w:rsidRPr="0016361A">
              <w:rPr>
                <w:sz w:val="32"/>
              </w:rPr>
              <w:t>(202</w:t>
            </w:r>
            <w:r w:rsidR="00662390">
              <w:rPr>
                <w:sz w:val="32"/>
              </w:rPr>
              <w:t>1</w:t>
            </w:r>
            <w:r w:rsidR="008A6D4A" w:rsidRPr="0016361A">
              <w:rPr>
                <w:sz w:val="32"/>
              </w:rPr>
              <w:t>-</w:t>
            </w:r>
            <w:r>
              <w:rPr>
                <w:sz w:val="32"/>
              </w:rPr>
              <w:t>11</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BDB0949" w14:textId="77777777" w:rsidR="00824FB5" w:rsidRDefault="00F27AB1">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24FB5">
        <w:t>Foreword</w:t>
      </w:r>
      <w:r w:rsidR="00824FB5">
        <w:tab/>
      </w:r>
      <w:r w:rsidR="00824FB5">
        <w:fldChar w:fldCharType="begin"/>
      </w:r>
      <w:r w:rsidR="00824FB5">
        <w:instrText xml:space="preserve"> PAGEREF _Toc88491223 \h </w:instrText>
      </w:r>
      <w:r w:rsidR="00824FB5">
        <w:fldChar w:fldCharType="separate"/>
      </w:r>
      <w:r w:rsidR="00824FB5">
        <w:t>8</w:t>
      </w:r>
      <w:r w:rsidR="00824FB5">
        <w:fldChar w:fldCharType="end"/>
      </w:r>
    </w:p>
    <w:p w14:paraId="7D000F94" w14:textId="77777777" w:rsidR="00824FB5" w:rsidRDefault="00824FB5">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_Toc88491224 \h </w:instrText>
      </w:r>
      <w:r>
        <w:fldChar w:fldCharType="separate"/>
      </w:r>
      <w:r>
        <w:t>9</w:t>
      </w:r>
      <w:r>
        <w:fldChar w:fldCharType="end"/>
      </w:r>
    </w:p>
    <w:p w14:paraId="0662ADB6" w14:textId="77777777" w:rsidR="00824FB5" w:rsidRDefault="00824FB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_Toc88491225 \h </w:instrText>
      </w:r>
      <w:r>
        <w:fldChar w:fldCharType="separate"/>
      </w:r>
      <w:r>
        <w:t>10</w:t>
      </w:r>
      <w:r>
        <w:fldChar w:fldCharType="end"/>
      </w:r>
    </w:p>
    <w:p w14:paraId="12AEC5DC" w14:textId="77777777" w:rsidR="00824FB5" w:rsidRDefault="00824FB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_Toc88491226 \h </w:instrText>
      </w:r>
      <w:r>
        <w:fldChar w:fldCharType="separate"/>
      </w:r>
      <w:r>
        <w:t>10</w:t>
      </w:r>
      <w:r>
        <w:fldChar w:fldCharType="end"/>
      </w:r>
    </w:p>
    <w:p w14:paraId="55E938E0" w14:textId="77777777" w:rsidR="00824FB5" w:rsidRDefault="00824FB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_Toc88491227 \h </w:instrText>
      </w:r>
      <w:r>
        <w:fldChar w:fldCharType="separate"/>
      </w:r>
      <w:r>
        <w:t>11</w:t>
      </w:r>
      <w:r>
        <w:fldChar w:fldCharType="end"/>
      </w:r>
    </w:p>
    <w:p w14:paraId="6F37CCCD" w14:textId="77777777" w:rsidR="00824FB5" w:rsidRDefault="00824FB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_Toc88491228 \h </w:instrText>
      </w:r>
      <w:r>
        <w:fldChar w:fldCharType="separate"/>
      </w:r>
      <w:r>
        <w:t>11</w:t>
      </w:r>
      <w:r>
        <w:fldChar w:fldCharType="end"/>
      </w:r>
    </w:p>
    <w:p w14:paraId="4AB8D619" w14:textId="77777777" w:rsidR="00824FB5" w:rsidRDefault="00824FB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_Toc88491229 \h </w:instrText>
      </w:r>
      <w:r>
        <w:fldChar w:fldCharType="separate"/>
      </w:r>
      <w:r>
        <w:t>11</w:t>
      </w:r>
      <w:r>
        <w:fldChar w:fldCharType="end"/>
      </w:r>
    </w:p>
    <w:p w14:paraId="2FFA6037" w14:textId="77777777" w:rsidR="00824FB5" w:rsidRDefault="00824FB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_Toc88491230 \h </w:instrText>
      </w:r>
      <w:r>
        <w:fldChar w:fldCharType="separate"/>
      </w:r>
      <w:r>
        <w:t>11</w:t>
      </w:r>
      <w:r>
        <w:fldChar w:fldCharType="end"/>
      </w:r>
    </w:p>
    <w:p w14:paraId="3349DD5F" w14:textId="77777777" w:rsidR="00824FB5" w:rsidRDefault="00824FB5">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_Toc88491231 \h </w:instrText>
      </w:r>
      <w:r>
        <w:fldChar w:fldCharType="separate"/>
      </w:r>
      <w:r>
        <w:t>11</w:t>
      </w:r>
      <w:r>
        <w:fldChar w:fldCharType="end"/>
      </w:r>
    </w:p>
    <w:p w14:paraId="33BE529D"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4.1</w:t>
      </w:r>
      <w:r>
        <w:rPr>
          <w:rFonts w:asciiTheme="minorHAnsi" w:eastAsiaTheme="minorEastAsia" w:hAnsiTheme="minorHAnsi" w:cstheme="minorBidi"/>
          <w:kern w:val="2"/>
          <w:sz w:val="21"/>
          <w:szCs w:val="22"/>
          <w:lang w:val="en-US" w:eastAsia="zh-CN"/>
        </w:rPr>
        <w:tab/>
      </w:r>
      <w:r w:rsidRPr="004D78C8">
        <w:rPr>
          <w:rFonts w:eastAsia="宋体"/>
        </w:rPr>
        <w:t>Introduction</w:t>
      </w:r>
      <w:r>
        <w:tab/>
      </w:r>
      <w:r>
        <w:fldChar w:fldCharType="begin"/>
      </w:r>
      <w:r>
        <w:instrText xml:space="preserve"> PAGEREF _Toc88491232 \h </w:instrText>
      </w:r>
      <w:r>
        <w:fldChar w:fldCharType="separate"/>
      </w:r>
      <w:r>
        <w:t>11</w:t>
      </w:r>
      <w:r>
        <w:fldChar w:fldCharType="end"/>
      </w:r>
    </w:p>
    <w:p w14:paraId="2774275B" w14:textId="77777777" w:rsidR="00824FB5" w:rsidRDefault="00824FB5">
      <w:pPr>
        <w:pStyle w:val="20"/>
        <w:rPr>
          <w:rFonts w:asciiTheme="minorHAnsi" w:eastAsiaTheme="minorEastAsia" w:hAnsiTheme="minorHAnsi" w:cstheme="minorBidi"/>
          <w:kern w:val="2"/>
          <w:sz w:val="21"/>
          <w:szCs w:val="22"/>
          <w:lang w:val="en-US" w:eastAsia="zh-CN"/>
        </w:rPr>
      </w:pPr>
      <w:r w:rsidRPr="004D78C8">
        <w:rPr>
          <w:rFonts w:eastAsia="宋体"/>
        </w:rPr>
        <w:t>4.2</w:t>
      </w:r>
      <w:r>
        <w:rPr>
          <w:rFonts w:asciiTheme="minorHAnsi" w:eastAsiaTheme="minorEastAsia" w:hAnsiTheme="minorHAnsi" w:cstheme="minorBidi"/>
          <w:kern w:val="2"/>
          <w:sz w:val="21"/>
          <w:szCs w:val="22"/>
          <w:lang w:val="en-US" w:eastAsia="zh-CN"/>
        </w:rPr>
        <w:tab/>
      </w:r>
      <w:r w:rsidRPr="004D78C8">
        <w:rPr>
          <w:rFonts w:eastAsia="宋体"/>
        </w:rPr>
        <w:t>Service Architecture</w:t>
      </w:r>
      <w:r>
        <w:tab/>
      </w:r>
      <w:r>
        <w:fldChar w:fldCharType="begin"/>
      </w:r>
      <w:r>
        <w:instrText xml:space="preserve"> PAGEREF _Toc88491233 \h </w:instrText>
      </w:r>
      <w:r>
        <w:fldChar w:fldCharType="separate"/>
      </w:r>
      <w:r>
        <w:t>11</w:t>
      </w:r>
      <w:r>
        <w:fldChar w:fldCharType="end"/>
      </w:r>
    </w:p>
    <w:p w14:paraId="2E168B20" w14:textId="77777777" w:rsidR="00824FB5" w:rsidRDefault="00824FB5">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_Toc88491234 \h </w:instrText>
      </w:r>
      <w:r>
        <w:fldChar w:fldCharType="separate"/>
      </w:r>
      <w:r>
        <w:t>12</w:t>
      </w:r>
      <w:r>
        <w:fldChar w:fldCharType="end"/>
      </w:r>
    </w:p>
    <w:p w14:paraId="31E425E4" w14:textId="77777777" w:rsidR="00824FB5" w:rsidRDefault="00824FB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_Toc88491235 \h </w:instrText>
      </w:r>
      <w:r>
        <w:fldChar w:fldCharType="separate"/>
      </w:r>
      <w:r>
        <w:t>12</w:t>
      </w:r>
      <w:r>
        <w:fldChar w:fldCharType="end"/>
      </w:r>
    </w:p>
    <w:p w14:paraId="188E5873" w14:textId="77777777" w:rsidR="00824FB5" w:rsidRDefault="00824FB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_Toc88491236 \h </w:instrText>
      </w:r>
      <w:r>
        <w:fldChar w:fldCharType="separate"/>
      </w:r>
      <w:r>
        <w:t>13</w:t>
      </w:r>
      <w:r>
        <w:fldChar w:fldCharType="end"/>
      </w:r>
    </w:p>
    <w:p w14:paraId="27E3E53B" w14:textId="77777777" w:rsidR="00824FB5" w:rsidRDefault="00824FB5">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_Toc88491237 \h </w:instrText>
      </w:r>
      <w:r>
        <w:fldChar w:fldCharType="separate"/>
      </w:r>
      <w:r>
        <w:t>13</w:t>
      </w:r>
      <w:r>
        <w:fldChar w:fldCharType="end"/>
      </w:r>
    </w:p>
    <w:p w14:paraId="6CDDDDC6" w14:textId="77777777" w:rsidR="00824FB5" w:rsidRDefault="00824FB5">
      <w:pPr>
        <w:pStyle w:val="40"/>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_Toc88491238 \h </w:instrText>
      </w:r>
      <w:r>
        <w:fldChar w:fldCharType="separate"/>
      </w:r>
      <w:r>
        <w:t>13</w:t>
      </w:r>
      <w:r>
        <w:fldChar w:fldCharType="end"/>
      </w:r>
    </w:p>
    <w:p w14:paraId="1691F0DD" w14:textId="77777777" w:rsidR="00824FB5" w:rsidRDefault="00824FB5">
      <w:pPr>
        <w:pStyle w:val="50"/>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_Toc88491239 \h </w:instrText>
      </w:r>
      <w:r>
        <w:fldChar w:fldCharType="separate"/>
      </w:r>
      <w:r>
        <w:t>13</w:t>
      </w:r>
      <w:r>
        <w:fldChar w:fldCharType="end"/>
      </w:r>
    </w:p>
    <w:p w14:paraId="77D2128B" w14:textId="77777777" w:rsidR="00824FB5" w:rsidRDefault="00824FB5">
      <w:pPr>
        <w:pStyle w:val="50"/>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_Toc88491240 \h </w:instrText>
      </w:r>
      <w:r>
        <w:fldChar w:fldCharType="separate"/>
      </w:r>
      <w:r>
        <w:t>13</w:t>
      </w:r>
      <w:r>
        <w:fldChar w:fldCharType="end"/>
      </w:r>
    </w:p>
    <w:p w14:paraId="511E4A8B" w14:textId="77777777" w:rsidR="00824FB5" w:rsidRDefault="00824FB5">
      <w:pPr>
        <w:pStyle w:val="50"/>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_Toc88491241 \h </w:instrText>
      </w:r>
      <w:r>
        <w:fldChar w:fldCharType="separate"/>
      </w:r>
      <w:r>
        <w:t>13</w:t>
      </w:r>
      <w:r>
        <w:fldChar w:fldCharType="end"/>
      </w:r>
    </w:p>
    <w:p w14:paraId="121E8DA4" w14:textId="77777777" w:rsidR="00824FB5" w:rsidRDefault="00824FB5">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_Toc88491242 \h </w:instrText>
      </w:r>
      <w:r>
        <w:fldChar w:fldCharType="separate"/>
      </w:r>
      <w:r>
        <w:t>14</w:t>
      </w:r>
      <w:r>
        <w:fldChar w:fldCharType="end"/>
      </w:r>
    </w:p>
    <w:p w14:paraId="392C8992" w14:textId="77777777" w:rsidR="00824FB5" w:rsidRDefault="00824FB5">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_Toc88491243 \h </w:instrText>
      </w:r>
      <w:r>
        <w:fldChar w:fldCharType="separate"/>
      </w:r>
      <w:r>
        <w:t>14</w:t>
      </w:r>
      <w:r>
        <w:fldChar w:fldCharType="end"/>
      </w:r>
    </w:p>
    <w:p w14:paraId="7CA67A54" w14:textId="77777777" w:rsidR="00824FB5" w:rsidRDefault="00824FB5">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4D78C8">
        <w:rPr>
          <w:lang w:val="en-US"/>
        </w:rPr>
        <w:t>Ntsctsf_TimeSynchronization_CapsSubscribe</w:t>
      </w:r>
      <w:r>
        <w:tab/>
      </w:r>
      <w:r>
        <w:fldChar w:fldCharType="begin"/>
      </w:r>
      <w:r>
        <w:instrText xml:space="preserve"> PAGEREF _Toc88491244 \h </w:instrText>
      </w:r>
      <w:r>
        <w:fldChar w:fldCharType="separate"/>
      </w:r>
      <w:r>
        <w:t>14</w:t>
      </w:r>
      <w:r>
        <w:fldChar w:fldCharType="end"/>
      </w:r>
    </w:p>
    <w:p w14:paraId="19AFF5FC" w14:textId="77777777" w:rsidR="00824FB5" w:rsidRDefault="00824FB5">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_Toc88491245 \h </w:instrText>
      </w:r>
      <w:r>
        <w:fldChar w:fldCharType="separate"/>
      </w:r>
      <w:r>
        <w:t>14</w:t>
      </w:r>
      <w:r>
        <w:fldChar w:fldCharType="end"/>
      </w:r>
    </w:p>
    <w:p w14:paraId="0E7C75A1" w14:textId="77777777" w:rsidR="00824FB5" w:rsidRDefault="00824FB5">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_Toc88491246 \h </w:instrText>
      </w:r>
      <w:r>
        <w:fldChar w:fldCharType="separate"/>
      </w:r>
      <w:r>
        <w:t>15</w:t>
      </w:r>
      <w:r>
        <w:fldChar w:fldCharType="end"/>
      </w:r>
    </w:p>
    <w:p w14:paraId="57B953FD" w14:textId="77777777" w:rsidR="00824FB5" w:rsidRDefault="00824FB5">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_Toc88491247 \h </w:instrText>
      </w:r>
      <w:r>
        <w:fldChar w:fldCharType="separate"/>
      </w:r>
      <w:r>
        <w:t>16</w:t>
      </w:r>
      <w:r>
        <w:fldChar w:fldCharType="end"/>
      </w:r>
    </w:p>
    <w:p w14:paraId="7BD7FB15" w14:textId="77777777" w:rsidR="00824FB5" w:rsidRDefault="00824FB5">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4D78C8">
        <w:rPr>
          <w:rFonts w:cs="Arial"/>
          <w:b/>
          <w:bCs/>
          <w:lang w:val="en-US"/>
        </w:rPr>
        <w:t>Ntsctsf_TimeSynchronization_CapsUnsubscribe service operation</w:t>
      </w:r>
      <w:r>
        <w:tab/>
      </w:r>
      <w:r>
        <w:fldChar w:fldCharType="begin"/>
      </w:r>
      <w:r>
        <w:instrText xml:space="preserve"> PAGEREF _Toc88491248 \h </w:instrText>
      </w:r>
      <w:r>
        <w:fldChar w:fldCharType="separate"/>
      </w:r>
      <w:r>
        <w:t>16</w:t>
      </w:r>
      <w:r>
        <w:fldChar w:fldCharType="end"/>
      </w:r>
    </w:p>
    <w:p w14:paraId="27C83D3B" w14:textId="77777777" w:rsidR="00824FB5" w:rsidRDefault="00824FB5">
      <w:pPr>
        <w:pStyle w:val="50"/>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_Toc88491249 \h </w:instrText>
      </w:r>
      <w:r>
        <w:fldChar w:fldCharType="separate"/>
      </w:r>
      <w:r>
        <w:t>16</w:t>
      </w:r>
      <w:r>
        <w:fldChar w:fldCharType="end"/>
      </w:r>
    </w:p>
    <w:p w14:paraId="47E1C9CA" w14:textId="77777777" w:rsidR="00824FB5" w:rsidRDefault="00824FB5">
      <w:pPr>
        <w:pStyle w:val="50"/>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_Toc88491250 \h </w:instrText>
      </w:r>
      <w:r>
        <w:fldChar w:fldCharType="separate"/>
      </w:r>
      <w:r>
        <w:t>16</w:t>
      </w:r>
      <w:r>
        <w:fldChar w:fldCharType="end"/>
      </w:r>
    </w:p>
    <w:p w14:paraId="3C071D8E" w14:textId="77777777" w:rsidR="00824FB5" w:rsidRDefault="00824FB5">
      <w:pPr>
        <w:pStyle w:val="40"/>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_Toc88491251 \h </w:instrText>
      </w:r>
      <w:r>
        <w:fldChar w:fldCharType="separate"/>
      </w:r>
      <w:r>
        <w:t>17</w:t>
      </w:r>
      <w:r>
        <w:fldChar w:fldCharType="end"/>
      </w:r>
    </w:p>
    <w:p w14:paraId="78059BE3" w14:textId="77777777" w:rsidR="00824FB5" w:rsidRDefault="00824FB5">
      <w:pPr>
        <w:pStyle w:val="50"/>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_Toc88491252 \h </w:instrText>
      </w:r>
      <w:r>
        <w:fldChar w:fldCharType="separate"/>
      </w:r>
      <w:r>
        <w:t>17</w:t>
      </w:r>
      <w:r>
        <w:fldChar w:fldCharType="end"/>
      </w:r>
    </w:p>
    <w:p w14:paraId="0A3A425D" w14:textId="77777777" w:rsidR="00824FB5" w:rsidRDefault="00824FB5">
      <w:pPr>
        <w:pStyle w:val="50"/>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_Toc88491253 \h </w:instrText>
      </w:r>
      <w:r>
        <w:fldChar w:fldCharType="separate"/>
      </w:r>
      <w:r>
        <w:t>17</w:t>
      </w:r>
      <w:r>
        <w:fldChar w:fldCharType="end"/>
      </w:r>
    </w:p>
    <w:p w14:paraId="781096AA" w14:textId="77777777" w:rsidR="00824FB5" w:rsidRDefault="00824FB5">
      <w:pPr>
        <w:pStyle w:val="40"/>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_Toc88491254 \h </w:instrText>
      </w:r>
      <w:r>
        <w:fldChar w:fldCharType="separate"/>
      </w:r>
      <w:r>
        <w:t>17</w:t>
      </w:r>
      <w:r>
        <w:fldChar w:fldCharType="end"/>
      </w:r>
    </w:p>
    <w:p w14:paraId="2F70F065" w14:textId="77777777" w:rsidR="00824FB5" w:rsidRDefault="00824FB5">
      <w:pPr>
        <w:pStyle w:val="50"/>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_Toc88491255 \h </w:instrText>
      </w:r>
      <w:r>
        <w:fldChar w:fldCharType="separate"/>
      </w:r>
      <w:r>
        <w:t>17</w:t>
      </w:r>
      <w:r>
        <w:fldChar w:fldCharType="end"/>
      </w:r>
    </w:p>
    <w:p w14:paraId="1AC31741" w14:textId="77777777" w:rsidR="00824FB5" w:rsidRDefault="00824FB5">
      <w:pPr>
        <w:pStyle w:val="50"/>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_Toc88491256 \h </w:instrText>
      </w:r>
      <w:r>
        <w:fldChar w:fldCharType="separate"/>
      </w:r>
      <w:r>
        <w:t>18</w:t>
      </w:r>
      <w:r>
        <w:fldChar w:fldCharType="end"/>
      </w:r>
    </w:p>
    <w:p w14:paraId="495FD3CE" w14:textId="77777777" w:rsidR="00824FB5" w:rsidRDefault="00824FB5">
      <w:pPr>
        <w:pStyle w:val="4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_Toc88491257 \h </w:instrText>
      </w:r>
      <w:r>
        <w:fldChar w:fldCharType="separate"/>
      </w:r>
      <w:r>
        <w:t>19</w:t>
      </w:r>
      <w:r>
        <w:fldChar w:fldCharType="end"/>
      </w:r>
    </w:p>
    <w:p w14:paraId="7C4D72B4" w14:textId="77777777" w:rsidR="00824FB5" w:rsidRDefault="00824FB5">
      <w:pPr>
        <w:pStyle w:val="50"/>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_Toc88491258 \h </w:instrText>
      </w:r>
      <w:r>
        <w:fldChar w:fldCharType="separate"/>
      </w:r>
      <w:r>
        <w:t>19</w:t>
      </w:r>
      <w:r>
        <w:fldChar w:fldCharType="end"/>
      </w:r>
    </w:p>
    <w:p w14:paraId="423660AC" w14:textId="77777777" w:rsidR="00824FB5" w:rsidRDefault="00824FB5">
      <w:pPr>
        <w:pStyle w:val="50"/>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_Toc88491259 \h </w:instrText>
      </w:r>
      <w:r>
        <w:fldChar w:fldCharType="separate"/>
      </w:r>
      <w:r>
        <w:t>19</w:t>
      </w:r>
      <w:r>
        <w:fldChar w:fldCharType="end"/>
      </w:r>
    </w:p>
    <w:p w14:paraId="3B2774EF" w14:textId="77777777" w:rsidR="00824FB5" w:rsidRDefault="00824FB5">
      <w:pPr>
        <w:pStyle w:val="40"/>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_Toc88491260 \h </w:instrText>
      </w:r>
      <w:r>
        <w:fldChar w:fldCharType="separate"/>
      </w:r>
      <w:r>
        <w:t>20</w:t>
      </w:r>
      <w:r>
        <w:fldChar w:fldCharType="end"/>
      </w:r>
    </w:p>
    <w:p w14:paraId="73BDD57B" w14:textId="77777777" w:rsidR="00824FB5" w:rsidRDefault="00824FB5">
      <w:pPr>
        <w:pStyle w:val="50"/>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_Toc88491261 \h </w:instrText>
      </w:r>
      <w:r>
        <w:fldChar w:fldCharType="separate"/>
      </w:r>
      <w:r>
        <w:t>20</w:t>
      </w:r>
      <w:r>
        <w:fldChar w:fldCharType="end"/>
      </w:r>
    </w:p>
    <w:p w14:paraId="54B3B5A9" w14:textId="77777777" w:rsidR="00824FB5" w:rsidRDefault="00824FB5">
      <w:pPr>
        <w:pStyle w:val="50"/>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_Toc88491262 \h </w:instrText>
      </w:r>
      <w:r>
        <w:fldChar w:fldCharType="separate"/>
      </w:r>
      <w:r>
        <w:t>20</w:t>
      </w:r>
      <w:r>
        <w:fldChar w:fldCharType="end"/>
      </w:r>
    </w:p>
    <w:p w14:paraId="0D4CF67B" w14:textId="77777777" w:rsidR="00824FB5" w:rsidRDefault="00824FB5">
      <w:pPr>
        <w:pStyle w:val="40"/>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_Toc88491263 \h </w:instrText>
      </w:r>
      <w:r>
        <w:fldChar w:fldCharType="separate"/>
      </w:r>
      <w:r>
        <w:t>21</w:t>
      </w:r>
      <w:r>
        <w:fldChar w:fldCharType="end"/>
      </w:r>
    </w:p>
    <w:p w14:paraId="5C98773E" w14:textId="77777777" w:rsidR="00824FB5" w:rsidRDefault="00824FB5">
      <w:pPr>
        <w:pStyle w:val="50"/>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_Toc88491264 \h </w:instrText>
      </w:r>
      <w:r>
        <w:fldChar w:fldCharType="separate"/>
      </w:r>
      <w:r>
        <w:t>21</w:t>
      </w:r>
      <w:r>
        <w:fldChar w:fldCharType="end"/>
      </w:r>
    </w:p>
    <w:p w14:paraId="602365F4" w14:textId="77777777" w:rsidR="00824FB5" w:rsidRDefault="00824FB5">
      <w:pPr>
        <w:pStyle w:val="50"/>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_Toc88491265 \h </w:instrText>
      </w:r>
      <w:r>
        <w:fldChar w:fldCharType="separate"/>
      </w:r>
      <w:r>
        <w:t>21</w:t>
      </w:r>
      <w:r>
        <w:fldChar w:fldCharType="end"/>
      </w:r>
    </w:p>
    <w:p w14:paraId="490B3913" w14:textId="77777777" w:rsidR="00824FB5" w:rsidRDefault="00824FB5">
      <w:pPr>
        <w:pStyle w:val="40"/>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_Toc88491266 \h </w:instrText>
      </w:r>
      <w:r>
        <w:fldChar w:fldCharType="separate"/>
      </w:r>
      <w:r>
        <w:t>21</w:t>
      </w:r>
      <w:r>
        <w:fldChar w:fldCharType="end"/>
      </w:r>
    </w:p>
    <w:p w14:paraId="4E997C45" w14:textId="77777777" w:rsidR="00824FB5" w:rsidRDefault="00824FB5">
      <w:pPr>
        <w:pStyle w:val="50"/>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_Toc88491267 \h </w:instrText>
      </w:r>
      <w:r>
        <w:fldChar w:fldCharType="separate"/>
      </w:r>
      <w:r>
        <w:t>21</w:t>
      </w:r>
      <w:r>
        <w:fldChar w:fldCharType="end"/>
      </w:r>
    </w:p>
    <w:p w14:paraId="71415242" w14:textId="77777777" w:rsidR="00824FB5" w:rsidRDefault="00824FB5">
      <w:pPr>
        <w:pStyle w:val="50"/>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_Toc88491268 \h </w:instrText>
      </w:r>
      <w:r>
        <w:fldChar w:fldCharType="separate"/>
      </w:r>
      <w:r>
        <w:t>21</w:t>
      </w:r>
      <w:r>
        <w:fldChar w:fldCharType="end"/>
      </w:r>
    </w:p>
    <w:p w14:paraId="71FD9D18" w14:textId="77777777" w:rsidR="00824FB5" w:rsidRDefault="00824FB5">
      <w:pPr>
        <w:pStyle w:val="40"/>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w:t>
      </w:r>
      <w:r w:rsidRPr="004D78C8">
        <w:rPr>
          <w:lang w:val="en-US" w:eastAsia="zh-CN"/>
        </w:rPr>
        <w:t>Update</w:t>
      </w:r>
      <w:r>
        <w:tab/>
      </w:r>
      <w:r>
        <w:fldChar w:fldCharType="begin"/>
      </w:r>
      <w:r>
        <w:instrText xml:space="preserve"> PAGEREF _Toc88491269 \h </w:instrText>
      </w:r>
      <w:r>
        <w:fldChar w:fldCharType="separate"/>
      </w:r>
      <w:r>
        <w:t>23</w:t>
      </w:r>
      <w:r>
        <w:fldChar w:fldCharType="end"/>
      </w:r>
    </w:p>
    <w:p w14:paraId="298089F2" w14:textId="77777777" w:rsidR="00824FB5" w:rsidRDefault="00824FB5">
      <w:pPr>
        <w:pStyle w:val="50"/>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_Toc88491270 \h </w:instrText>
      </w:r>
      <w:r>
        <w:fldChar w:fldCharType="separate"/>
      </w:r>
      <w:r>
        <w:t>23</w:t>
      </w:r>
      <w:r>
        <w:fldChar w:fldCharType="end"/>
      </w:r>
    </w:p>
    <w:p w14:paraId="4338D5DE" w14:textId="77777777" w:rsidR="00824FB5" w:rsidRDefault="00824FB5">
      <w:pPr>
        <w:pStyle w:val="50"/>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_Toc88491271 \h </w:instrText>
      </w:r>
      <w:r>
        <w:fldChar w:fldCharType="separate"/>
      </w:r>
      <w:r>
        <w:t>23</w:t>
      </w:r>
      <w:r>
        <w:fldChar w:fldCharType="end"/>
      </w:r>
    </w:p>
    <w:p w14:paraId="76716E07" w14:textId="77777777" w:rsidR="00824FB5" w:rsidRDefault="00824FB5">
      <w:pPr>
        <w:pStyle w:val="40"/>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ASTIDelete</w:t>
      </w:r>
      <w:r>
        <w:tab/>
      </w:r>
      <w:r>
        <w:fldChar w:fldCharType="begin"/>
      </w:r>
      <w:r>
        <w:instrText xml:space="preserve"> PAGEREF _Toc88491272 \h </w:instrText>
      </w:r>
      <w:r>
        <w:fldChar w:fldCharType="separate"/>
      </w:r>
      <w:r>
        <w:t>23</w:t>
      </w:r>
      <w:r>
        <w:fldChar w:fldCharType="end"/>
      </w:r>
    </w:p>
    <w:p w14:paraId="7896EE36" w14:textId="77777777" w:rsidR="00824FB5" w:rsidRDefault="00824FB5">
      <w:pPr>
        <w:pStyle w:val="50"/>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_Toc88491273 \h </w:instrText>
      </w:r>
      <w:r>
        <w:fldChar w:fldCharType="separate"/>
      </w:r>
      <w:r>
        <w:t>23</w:t>
      </w:r>
      <w:r>
        <w:fldChar w:fldCharType="end"/>
      </w:r>
    </w:p>
    <w:p w14:paraId="513D8E91" w14:textId="77777777" w:rsidR="00824FB5" w:rsidRDefault="00824FB5">
      <w:pPr>
        <w:pStyle w:val="50"/>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_Toc88491274 \h </w:instrText>
      </w:r>
      <w:r>
        <w:fldChar w:fldCharType="separate"/>
      </w:r>
      <w:r>
        <w:t>23</w:t>
      </w:r>
      <w:r>
        <w:fldChar w:fldCharType="end"/>
      </w:r>
    </w:p>
    <w:p w14:paraId="419341BE" w14:textId="77777777" w:rsidR="00824FB5" w:rsidRDefault="00824FB5">
      <w:pPr>
        <w:pStyle w:val="40"/>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ASTIGet</w:t>
      </w:r>
      <w:r>
        <w:tab/>
      </w:r>
      <w:r>
        <w:fldChar w:fldCharType="begin"/>
      </w:r>
      <w:r>
        <w:instrText xml:space="preserve"> PAGEREF _Toc88491275 \h </w:instrText>
      </w:r>
      <w:r>
        <w:fldChar w:fldCharType="separate"/>
      </w:r>
      <w:r>
        <w:t>24</w:t>
      </w:r>
      <w:r>
        <w:fldChar w:fldCharType="end"/>
      </w:r>
    </w:p>
    <w:p w14:paraId="494DF389" w14:textId="77777777" w:rsidR="00824FB5" w:rsidRDefault="00824FB5">
      <w:pPr>
        <w:pStyle w:val="50"/>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_Toc88491276 \h </w:instrText>
      </w:r>
      <w:r>
        <w:fldChar w:fldCharType="separate"/>
      </w:r>
      <w:r>
        <w:t>24</w:t>
      </w:r>
      <w:r>
        <w:fldChar w:fldCharType="end"/>
      </w:r>
    </w:p>
    <w:p w14:paraId="4E849C9F"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5.2.2.12.2</w:t>
      </w:r>
      <w:r>
        <w:rPr>
          <w:rFonts w:asciiTheme="minorHAnsi" w:eastAsiaTheme="minorEastAsia" w:hAnsiTheme="minorHAnsi" w:cstheme="minorBidi"/>
          <w:kern w:val="2"/>
          <w:sz w:val="21"/>
          <w:szCs w:val="22"/>
          <w:lang w:val="en-US" w:eastAsia="zh-CN"/>
        </w:rPr>
        <w:tab/>
      </w:r>
      <w:r>
        <w:t xml:space="preserve">Retrieve the status of </w:t>
      </w:r>
      <w:r w:rsidRPr="004D78C8">
        <w:rPr>
          <w:rFonts w:eastAsia="Malgun Gothic"/>
        </w:rPr>
        <w:t xml:space="preserve">access stratum time </w:t>
      </w:r>
      <w:r>
        <w:t>distribution</w:t>
      </w:r>
      <w:r>
        <w:tab/>
      </w:r>
      <w:r>
        <w:fldChar w:fldCharType="begin"/>
      </w:r>
      <w:r>
        <w:instrText xml:space="preserve"> PAGEREF _Toc88491277 \h </w:instrText>
      </w:r>
      <w:r>
        <w:fldChar w:fldCharType="separate"/>
      </w:r>
      <w:r>
        <w:t>24</w:t>
      </w:r>
      <w:r>
        <w:fldChar w:fldCharType="end"/>
      </w:r>
    </w:p>
    <w:p w14:paraId="50794F09" w14:textId="77777777" w:rsidR="00824FB5" w:rsidRDefault="00824FB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_Toc88491278 \h </w:instrText>
      </w:r>
      <w:r>
        <w:fldChar w:fldCharType="separate"/>
      </w:r>
      <w:r>
        <w:t>25</w:t>
      </w:r>
      <w:r>
        <w:fldChar w:fldCharType="end"/>
      </w:r>
    </w:p>
    <w:p w14:paraId="58D9ECDA" w14:textId="77777777" w:rsidR="00824FB5" w:rsidRDefault="00824FB5">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_Toc88491279 \h </w:instrText>
      </w:r>
      <w:r>
        <w:fldChar w:fldCharType="separate"/>
      </w:r>
      <w:r>
        <w:t>25</w:t>
      </w:r>
      <w:r>
        <w:fldChar w:fldCharType="end"/>
      </w:r>
    </w:p>
    <w:p w14:paraId="3B604634" w14:textId="77777777" w:rsidR="00824FB5" w:rsidRDefault="00824FB5">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_Toc88491280 \h </w:instrText>
      </w:r>
      <w:r>
        <w:fldChar w:fldCharType="separate"/>
      </w:r>
      <w:r>
        <w:t>25</w:t>
      </w:r>
      <w:r>
        <w:fldChar w:fldCharType="end"/>
      </w:r>
    </w:p>
    <w:p w14:paraId="77721F04" w14:textId="77777777" w:rsidR="00824FB5" w:rsidRDefault="00824FB5">
      <w:pPr>
        <w:pStyle w:val="5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_Toc88491281 \h </w:instrText>
      </w:r>
      <w:r>
        <w:fldChar w:fldCharType="separate"/>
      </w:r>
      <w:r>
        <w:t>25</w:t>
      </w:r>
      <w:r>
        <w:fldChar w:fldCharType="end"/>
      </w:r>
    </w:p>
    <w:p w14:paraId="701CCC65" w14:textId="77777777" w:rsidR="00824FB5" w:rsidRDefault="00824FB5">
      <w:pPr>
        <w:pStyle w:val="50"/>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_Toc88491282 \h </w:instrText>
      </w:r>
      <w:r>
        <w:fldChar w:fldCharType="separate"/>
      </w:r>
      <w:r>
        <w:t>25</w:t>
      </w:r>
      <w:r>
        <w:fldChar w:fldCharType="end"/>
      </w:r>
    </w:p>
    <w:p w14:paraId="1BDA26EB" w14:textId="77777777" w:rsidR="00824FB5" w:rsidRDefault="00824FB5">
      <w:pPr>
        <w:pStyle w:val="50"/>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_Toc88491283 \h </w:instrText>
      </w:r>
      <w:r>
        <w:fldChar w:fldCharType="separate"/>
      </w:r>
      <w:r>
        <w:t>26</w:t>
      </w:r>
      <w:r>
        <w:fldChar w:fldCharType="end"/>
      </w:r>
    </w:p>
    <w:p w14:paraId="1B13D253" w14:textId="77777777" w:rsidR="00824FB5" w:rsidRDefault="00824FB5">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_Toc88491284 \h </w:instrText>
      </w:r>
      <w:r>
        <w:fldChar w:fldCharType="separate"/>
      </w:r>
      <w:r>
        <w:t>26</w:t>
      </w:r>
      <w:r>
        <w:fldChar w:fldCharType="end"/>
      </w:r>
    </w:p>
    <w:p w14:paraId="62788288" w14:textId="77777777" w:rsidR="00824FB5" w:rsidRDefault="00824FB5">
      <w:pPr>
        <w:pStyle w:val="40"/>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_Toc88491285 \h </w:instrText>
      </w:r>
      <w:r>
        <w:fldChar w:fldCharType="separate"/>
      </w:r>
      <w:r>
        <w:t>26</w:t>
      </w:r>
      <w:r>
        <w:fldChar w:fldCharType="end"/>
      </w:r>
    </w:p>
    <w:p w14:paraId="44348714" w14:textId="77777777" w:rsidR="00824FB5" w:rsidRDefault="00824FB5">
      <w:pPr>
        <w:pStyle w:val="40"/>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4D78C8">
        <w:rPr>
          <w:lang w:val="en-US"/>
        </w:rPr>
        <w:t>Ntsctsf_QoSandTSCAssistance_Create</w:t>
      </w:r>
      <w:r>
        <w:tab/>
      </w:r>
      <w:r>
        <w:fldChar w:fldCharType="begin"/>
      </w:r>
      <w:r>
        <w:instrText xml:space="preserve"> PAGEREF _Toc88491286 \h </w:instrText>
      </w:r>
      <w:r>
        <w:fldChar w:fldCharType="separate"/>
      </w:r>
      <w:r>
        <w:t>26</w:t>
      </w:r>
      <w:r>
        <w:fldChar w:fldCharType="end"/>
      </w:r>
    </w:p>
    <w:p w14:paraId="2E2EE4C8" w14:textId="77777777" w:rsidR="00824FB5" w:rsidRDefault="00824FB5">
      <w:pPr>
        <w:pStyle w:val="50"/>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_Toc88491287 \h </w:instrText>
      </w:r>
      <w:r>
        <w:fldChar w:fldCharType="separate"/>
      </w:r>
      <w:r>
        <w:t>26</w:t>
      </w:r>
      <w:r>
        <w:fldChar w:fldCharType="end"/>
      </w:r>
    </w:p>
    <w:p w14:paraId="580B9051" w14:textId="77777777" w:rsidR="00824FB5" w:rsidRDefault="00824FB5">
      <w:pPr>
        <w:pStyle w:val="50"/>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_Toc88491288 \h </w:instrText>
      </w:r>
      <w:r>
        <w:fldChar w:fldCharType="separate"/>
      </w:r>
      <w:r>
        <w:t>26</w:t>
      </w:r>
      <w:r>
        <w:fldChar w:fldCharType="end"/>
      </w:r>
    </w:p>
    <w:p w14:paraId="4EAC4E17" w14:textId="77777777" w:rsidR="00824FB5" w:rsidRDefault="00824FB5">
      <w:pPr>
        <w:pStyle w:val="40"/>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4D78C8">
        <w:rPr>
          <w:lang w:val="en-US"/>
        </w:rPr>
        <w:t>Ntsctsf_QoSandTSCAssistance_Update</w:t>
      </w:r>
      <w:r>
        <w:tab/>
      </w:r>
      <w:r>
        <w:fldChar w:fldCharType="begin"/>
      </w:r>
      <w:r>
        <w:instrText xml:space="preserve"> PAGEREF _Toc88491289 \h </w:instrText>
      </w:r>
      <w:r>
        <w:fldChar w:fldCharType="separate"/>
      </w:r>
      <w:r>
        <w:t>28</w:t>
      </w:r>
      <w:r>
        <w:fldChar w:fldCharType="end"/>
      </w:r>
    </w:p>
    <w:p w14:paraId="433C99F4" w14:textId="77777777" w:rsidR="00824FB5" w:rsidRDefault="00824FB5">
      <w:pPr>
        <w:pStyle w:val="50"/>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_Toc88491290 \h </w:instrText>
      </w:r>
      <w:r>
        <w:fldChar w:fldCharType="separate"/>
      </w:r>
      <w:r>
        <w:t>28</w:t>
      </w:r>
      <w:r>
        <w:fldChar w:fldCharType="end"/>
      </w:r>
    </w:p>
    <w:p w14:paraId="06EAF811" w14:textId="77777777" w:rsidR="00824FB5" w:rsidRDefault="00824FB5">
      <w:pPr>
        <w:pStyle w:val="50"/>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_Toc88491291 \h </w:instrText>
      </w:r>
      <w:r>
        <w:fldChar w:fldCharType="separate"/>
      </w:r>
      <w:r>
        <w:t>28</w:t>
      </w:r>
      <w:r>
        <w:fldChar w:fldCharType="end"/>
      </w:r>
    </w:p>
    <w:p w14:paraId="7F3B5028" w14:textId="77777777" w:rsidR="00824FB5" w:rsidRDefault="00824FB5">
      <w:pPr>
        <w:pStyle w:val="40"/>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4D78C8">
        <w:rPr>
          <w:lang w:val="en-US"/>
        </w:rPr>
        <w:t>Ntsctsf_QoSandTSCAssistance_Delete</w:t>
      </w:r>
      <w:r>
        <w:tab/>
      </w:r>
      <w:r>
        <w:fldChar w:fldCharType="begin"/>
      </w:r>
      <w:r>
        <w:instrText xml:space="preserve"> PAGEREF _Toc88491292 \h </w:instrText>
      </w:r>
      <w:r>
        <w:fldChar w:fldCharType="separate"/>
      </w:r>
      <w:r>
        <w:t>30</w:t>
      </w:r>
      <w:r>
        <w:fldChar w:fldCharType="end"/>
      </w:r>
    </w:p>
    <w:p w14:paraId="217F0046" w14:textId="77777777" w:rsidR="00824FB5" w:rsidRDefault="00824FB5">
      <w:pPr>
        <w:pStyle w:val="50"/>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_Toc88491293 \h </w:instrText>
      </w:r>
      <w:r>
        <w:fldChar w:fldCharType="separate"/>
      </w:r>
      <w:r>
        <w:t>30</w:t>
      </w:r>
      <w:r>
        <w:fldChar w:fldCharType="end"/>
      </w:r>
    </w:p>
    <w:p w14:paraId="203A4D15" w14:textId="77777777" w:rsidR="00824FB5" w:rsidRDefault="00824FB5">
      <w:pPr>
        <w:pStyle w:val="50"/>
        <w:rPr>
          <w:rFonts w:asciiTheme="minorHAnsi" w:eastAsiaTheme="minorEastAsia" w:hAnsiTheme="minorHAnsi" w:cstheme="minorBidi"/>
          <w:kern w:val="2"/>
          <w:sz w:val="21"/>
          <w:szCs w:val="22"/>
          <w:lang w:val="en-US" w:eastAsia="zh-CN"/>
        </w:rPr>
      </w:pPr>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_Toc88491294 \h </w:instrText>
      </w:r>
      <w:r>
        <w:fldChar w:fldCharType="separate"/>
      </w:r>
      <w:r>
        <w:t>30</w:t>
      </w:r>
      <w:r>
        <w:fldChar w:fldCharType="end"/>
      </w:r>
    </w:p>
    <w:p w14:paraId="77ABD553" w14:textId="77777777" w:rsidR="00824FB5" w:rsidRDefault="00824FB5">
      <w:pPr>
        <w:pStyle w:val="4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4D78C8">
        <w:rPr>
          <w:lang w:val="en-US"/>
        </w:rPr>
        <w:t>Ntsctsf_QoSandTSCAssistance_Subscribe</w:t>
      </w:r>
      <w:r>
        <w:tab/>
      </w:r>
      <w:r>
        <w:fldChar w:fldCharType="begin"/>
      </w:r>
      <w:r>
        <w:instrText xml:space="preserve"> PAGEREF _Toc88491295 \h </w:instrText>
      </w:r>
      <w:r>
        <w:fldChar w:fldCharType="separate"/>
      </w:r>
      <w:r>
        <w:t>31</w:t>
      </w:r>
      <w:r>
        <w:fldChar w:fldCharType="end"/>
      </w:r>
    </w:p>
    <w:p w14:paraId="1623C1EC" w14:textId="77777777" w:rsidR="00824FB5" w:rsidRDefault="00824FB5">
      <w:pPr>
        <w:pStyle w:val="50"/>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_Toc88491296 \h </w:instrText>
      </w:r>
      <w:r>
        <w:fldChar w:fldCharType="separate"/>
      </w:r>
      <w:r>
        <w:t>31</w:t>
      </w:r>
      <w:r>
        <w:fldChar w:fldCharType="end"/>
      </w:r>
    </w:p>
    <w:p w14:paraId="74D33C72" w14:textId="77777777" w:rsidR="00824FB5" w:rsidRDefault="00824FB5">
      <w:pPr>
        <w:pStyle w:val="50"/>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_Toc88491297 \h </w:instrText>
      </w:r>
      <w:r>
        <w:fldChar w:fldCharType="separate"/>
      </w:r>
      <w:r>
        <w:t>31</w:t>
      </w:r>
      <w:r>
        <w:fldChar w:fldCharType="end"/>
      </w:r>
    </w:p>
    <w:p w14:paraId="66C2C6B7" w14:textId="77777777" w:rsidR="00824FB5" w:rsidRDefault="00824FB5">
      <w:pPr>
        <w:pStyle w:val="40"/>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4D78C8">
        <w:rPr>
          <w:lang w:val="en-US"/>
        </w:rPr>
        <w:t>Ntsctsf_QoSandTSCAssistance_Unsubscribe</w:t>
      </w:r>
      <w:r>
        <w:tab/>
      </w:r>
      <w:r>
        <w:fldChar w:fldCharType="begin"/>
      </w:r>
      <w:r>
        <w:instrText xml:space="preserve"> PAGEREF _Toc88491298 \h </w:instrText>
      </w:r>
      <w:r>
        <w:fldChar w:fldCharType="separate"/>
      </w:r>
      <w:r>
        <w:t>32</w:t>
      </w:r>
      <w:r>
        <w:fldChar w:fldCharType="end"/>
      </w:r>
    </w:p>
    <w:p w14:paraId="594E4A7F" w14:textId="77777777" w:rsidR="00824FB5" w:rsidRDefault="00824FB5">
      <w:pPr>
        <w:pStyle w:val="50"/>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_Toc88491299 \h </w:instrText>
      </w:r>
      <w:r>
        <w:fldChar w:fldCharType="separate"/>
      </w:r>
      <w:r>
        <w:t>32</w:t>
      </w:r>
      <w:r>
        <w:fldChar w:fldCharType="end"/>
      </w:r>
    </w:p>
    <w:p w14:paraId="2B8CD92F" w14:textId="77777777" w:rsidR="00824FB5" w:rsidRDefault="00824FB5">
      <w:pPr>
        <w:pStyle w:val="50"/>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_Toc88491300 \h </w:instrText>
      </w:r>
      <w:r>
        <w:fldChar w:fldCharType="separate"/>
      </w:r>
      <w:r>
        <w:t>33</w:t>
      </w:r>
      <w:r>
        <w:fldChar w:fldCharType="end"/>
      </w:r>
    </w:p>
    <w:p w14:paraId="55749AE4" w14:textId="77777777" w:rsidR="00824FB5" w:rsidRDefault="00824FB5">
      <w:pPr>
        <w:pStyle w:val="40"/>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_Toc88491301 \h </w:instrText>
      </w:r>
      <w:r>
        <w:fldChar w:fldCharType="separate"/>
      </w:r>
      <w:r>
        <w:t>33</w:t>
      </w:r>
      <w:r>
        <w:fldChar w:fldCharType="end"/>
      </w:r>
    </w:p>
    <w:p w14:paraId="75670D38" w14:textId="77777777" w:rsidR="00824FB5" w:rsidRDefault="00824FB5">
      <w:pPr>
        <w:pStyle w:val="50"/>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_Toc88491302 \h </w:instrText>
      </w:r>
      <w:r>
        <w:fldChar w:fldCharType="separate"/>
      </w:r>
      <w:r>
        <w:t>33</w:t>
      </w:r>
      <w:r>
        <w:fldChar w:fldCharType="end"/>
      </w:r>
    </w:p>
    <w:p w14:paraId="0D7308DF" w14:textId="77777777" w:rsidR="00824FB5" w:rsidRDefault="00824FB5">
      <w:pPr>
        <w:pStyle w:val="50"/>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_Toc88491303 \h </w:instrText>
      </w:r>
      <w:r>
        <w:fldChar w:fldCharType="separate"/>
      </w:r>
      <w:r>
        <w:t>34</w:t>
      </w:r>
      <w:r>
        <w:fldChar w:fldCharType="end"/>
      </w:r>
    </w:p>
    <w:p w14:paraId="1127F94E" w14:textId="77777777" w:rsidR="00824FB5" w:rsidRDefault="00824FB5">
      <w:pPr>
        <w:pStyle w:val="50"/>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_Toc88491304 \h </w:instrText>
      </w:r>
      <w:r>
        <w:fldChar w:fldCharType="separate"/>
      </w:r>
      <w:r>
        <w:t>34</w:t>
      </w:r>
      <w:r>
        <w:fldChar w:fldCharType="end"/>
      </w:r>
    </w:p>
    <w:p w14:paraId="4593D1D8" w14:textId="77777777" w:rsidR="00824FB5" w:rsidRDefault="00824FB5">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_Toc88491305 \h </w:instrText>
      </w:r>
      <w:r>
        <w:fldChar w:fldCharType="separate"/>
      </w:r>
      <w:r>
        <w:t>35</w:t>
      </w:r>
      <w:r>
        <w:fldChar w:fldCharType="end"/>
      </w:r>
    </w:p>
    <w:p w14:paraId="52E62143" w14:textId="77777777" w:rsidR="00824FB5" w:rsidRDefault="00824FB5">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_Toc88491306 \h </w:instrText>
      </w:r>
      <w:r>
        <w:fldChar w:fldCharType="separate"/>
      </w:r>
      <w:r>
        <w:t>35</w:t>
      </w:r>
      <w:r>
        <w:fldChar w:fldCharType="end"/>
      </w:r>
    </w:p>
    <w:p w14:paraId="6196E05A" w14:textId="77777777" w:rsidR="00824FB5" w:rsidRDefault="00824FB5">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_Toc88491307 \h </w:instrText>
      </w:r>
      <w:r>
        <w:fldChar w:fldCharType="separate"/>
      </w:r>
      <w:r>
        <w:t>35</w:t>
      </w:r>
      <w:r>
        <w:fldChar w:fldCharType="end"/>
      </w:r>
    </w:p>
    <w:p w14:paraId="7429D4CD" w14:textId="77777777" w:rsidR="00824FB5" w:rsidRDefault="00824FB5">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_Toc88491308 \h </w:instrText>
      </w:r>
      <w:r>
        <w:fldChar w:fldCharType="separate"/>
      </w:r>
      <w:r>
        <w:t>36</w:t>
      </w:r>
      <w:r>
        <w:fldChar w:fldCharType="end"/>
      </w:r>
    </w:p>
    <w:p w14:paraId="03D5C333" w14:textId="77777777" w:rsidR="00824FB5" w:rsidRDefault="00824FB5">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_Toc88491309 \h </w:instrText>
      </w:r>
      <w:r>
        <w:fldChar w:fldCharType="separate"/>
      </w:r>
      <w:r>
        <w:t>36</w:t>
      </w:r>
      <w:r>
        <w:fldChar w:fldCharType="end"/>
      </w:r>
    </w:p>
    <w:p w14:paraId="3AAE1F6B" w14:textId="77777777" w:rsidR="00824FB5" w:rsidRDefault="00824FB5">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_Toc88491310 \h </w:instrText>
      </w:r>
      <w:r>
        <w:fldChar w:fldCharType="separate"/>
      </w:r>
      <w:r>
        <w:t>36</w:t>
      </w:r>
      <w:r>
        <w:fldChar w:fldCharType="end"/>
      </w:r>
    </w:p>
    <w:p w14:paraId="44F825EF" w14:textId="77777777" w:rsidR="00824FB5" w:rsidRDefault="00824FB5">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_Toc88491311 \h </w:instrText>
      </w:r>
      <w:r>
        <w:fldChar w:fldCharType="separate"/>
      </w:r>
      <w:r>
        <w:t>36</w:t>
      </w:r>
      <w:r>
        <w:fldChar w:fldCharType="end"/>
      </w:r>
    </w:p>
    <w:p w14:paraId="7ED42866" w14:textId="77777777" w:rsidR="00824FB5" w:rsidRDefault="00824FB5">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_Toc88491312 \h </w:instrText>
      </w:r>
      <w:r>
        <w:fldChar w:fldCharType="separate"/>
      </w:r>
      <w:r>
        <w:t>36</w:t>
      </w:r>
      <w:r>
        <w:fldChar w:fldCharType="end"/>
      </w:r>
    </w:p>
    <w:p w14:paraId="2C1EC472" w14:textId="77777777" w:rsidR="00824FB5" w:rsidRDefault="00824FB5">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_Toc88491313 \h </w:instrText>
      </w:r>
      <w:r>
        <w:fldChar w:fldCharType="separate"/>
      </w:r>
      <w:r>
        <w:t>36</w:t>
      </w:r>
      <w:r>
        <w:fldChar w:fldCharType="end"/>
      </w:r>
    </w:p>
    <w:p w14:paraId="336318C4" w14:textId="77777777" w:rsidR="00824FB5" w:rsidRDefault="00824FB5">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_Toc88491314 \h </w:instrText>
      </w:r>
      <w:r>
        <w:fldChar w:fldCharType="separate"/>
      </w:r>
      <w:r>
        <w:t>37</w:t>
      </w:r>
      <w:r>
        <w:fldChar w:fldCharType="end"/>
      </w:r>
    </w:p>
    <w:p w14:paraId="7BB9D863" w14:textId="77777777" w:rsidR="00824FB5" w:rsidRDefault="00824FB5">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_Toc88491315 \h </w:instrText>
      </w:r>
      <w:r>
        <w:fldChar w:fldCharType="separate"/>
      </w:r>
      <w:r>
        <w:t>37</w:t>
      </w:r>
      <w:r>
        <w:fldChar w:fldCharType="end"/>
      </w:r>
    </w:p>
    <w:p w14:paraId="23AF4F38" w14:textId="77777777" w:rsidR="00824FB5" w:rsidRDefault="00824FB5">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_Toc88491316 \h </w:instrText>
      </w:r>
      <w:r>
        <w:fldChar w:fldCharType="separate"/>
      </w:r>
      <w:r>
        <w:t>38</w:t>
      </w:r>
      <w:r>
        <w:fldChar w:fldCharType="end"/>
      </w:r>
    </w:p>
    <w:p w14:paraId="177ED78F" w14:textId="77777777" w:rsidR="00824FB5" w:rsidRDefault="00824FB5">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_Toc88491317 \h </w:instrText>
      </w:r>
      <w:r>
        <w:fldChar w:fldCharType="separate"/>
      </w:r>
      <w:r>
        <w:t>38</w:t>
      </w:r>
      <w:r>
        <w:fldChar w:fldCharType="end"/>
      </w:r>
    </w:p>
    <w:p w14:paraId="782055F9" w14:textId="77777777" w:rsidR="00824FB5" w:rsidRDefault="00824FB5">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_Toc88491318 \h </w:instrText>
      </w:r>
      <w:r>
        <w:fldChar w:fldCharType="separate"/>
      </w:r>
      <w:r>
        <w:t>38</w:t>
      </w:r>
      <w:r>
        <w:fldChar w:fldCharType="end"/>
      </w:r>
    </w:p>
    <w:p w14:paraId="0B8F272C" w14:textId="77777777" w:rsidR="00824FB5" w:rsidRDefault="00824FB5">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_Toc88491319 \h </w:instrText>
      </w:r>
      <w:r>
        <w:fldChar w:fldCharType="separate"/>
      </w:r>
      <w:r>
        <w:t>38</w:t>
      </w:r>
      <w:r>
        <w:fldChar w:fldCharType="end"/>
      </w:r>
    </w:p>
    <w:p w14:paraId="0DDE8440" w14:textId="77777777" w:rsidR="00824FB5" w:rsidRDefault="00824FB5">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_Toc88491320 \h </w:instrText>
      </w:r>
      <w:r>
        <w:fldChar w:fldCharType="separate"/>
      </w:r>
      <w:r>
        <w:t>39</w:t>
      </w:r>
      <w:r>
        <w:fldChar w:fldCharType="end"/>
      </w:r>
    </w:p>
    <w:p w14:paraId="2C8446BF" w14:textId="77777777" w:rsidR="00824FB5" w:rsidRDefault="00824FB5">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_Toc88491321 \h </w:instrText>
      </w:r>
      <w:r>
        <w:fldChar w:fldCharType="separate"/>
      </w:r>
      <w:r>
        <w:t>39</w:t>
      </w:r>
      <w:r>
        <w:fldChar w:fldCharType="end"/>
      </w:r>
    </w:p>
    <w:p w14:paraId="699AC967" w14:textId="77777777" w:rsidR="00824FB5" w:rsidRDefault="00824FB5">
      <w:pPr>
        <w:pStyle w:val="50"/>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_Toc88491322 \h </w:instrText>
      </w:r>
      <w:r>
        <w:fldChar w:fldCharType="separate"/>
      </w:r>
      <w:r>
        <w:t>39</w:t>
      </w:r>
      <w:r>
        <w:fldChar w:fldCharType="end"/>
      </w:r>
    </w:p>
    <w:p w14:paraId="722D6136" w14:textId="77777777" w:rsidR="00824FB5" w:rsidRDefault="00824FB5">
      <w:pPr>
        <w:pStyle w:val="50"/>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_Toc88491323 \h </w:instrText>
      </w:r>
      <w:r>
        <w:fldChar w:fldCharType="separate"/>
      </w:r>
      <w:r>
        <w:t>39</w:t>
      </w:r>
      <w:r>
        <w:fldChar w:fldCharType="end"/>
      </w:r>
    </w:p>
    <w:p w14:paraId="51F74AEE" w14:textId="77777777" w:rsidR="00824FB5" w:rsidRDefault="00824FB5">
      <w:pPr>
        <w:pStyle w:val="50"/>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_Toc88491324 \h </w:instrText>
      </w:r>
      <w:r>
        <w:fldChar w:fldCharType="separate"/>
      </w:r>
      <w:r>
        <w:t>40</w:t>
      </w:r>
      <w:r>
        <w:fldChar w:fldCharType="end"/>
      </w:r>
    </w:p>
    <w:p w14:paraId="17025F1C" w14:textId="77777777" w:rsidR="00824FB5" w:rsidRDefault="00824FB5">
      <w:pPr>
        <w:pStyle w:val="60"/>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_Toc88491325 \h </w:instrText>
      </w:r>
      <w:r>
        <w:fldChar w:fldCharType="separate"/>
      </w:r>
      <w:r>
        <w:t>40</w:t>
      </w:r>
      <w:r>
        <w:fldChar w:fldCharType="end"/>
      </w:r>
    </w:p>
    <w:p w14:paraId="5107760F" w14:textId="77777777" w:rsidR="00824FB5" w:rsidRDefault="00824FB5">
      <w:pPr>
        <w:pStyle w:val="60"/>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_Toc88491326 \h </w:instrText>
      </w:r>
      <w:r>
        <w:fldChar w:fldCharType="separate"/>
      </w:r>
      <w:r>
        <w:t>40</w:t>
      </w:r>
      <w:r>
        <w:fldChar w:fldCharType="end"/>
      </w:r>
    </w:p>
    <w:p w14:paraId="264902D4" w14:textId="77777777" w:rsidR="00824FB5" w:rsidRDefault="00824FB5">
      <w:pPr>
        <w:pStyle w:val="50"/>
        <w:rPr>
          <w:rFonts w:asciiTheme="minorHAnsi" w:eastAsiaTheme="minorEastAsia" w:hAnsiTheme="minorHAnsi" w:cstheme="minorBidi"/>
          <w:kern w:val="2"/>
          <w:sz w:val="21"/>
          <w:szCs w:val="22"/>
          <w:lang w:val="en-US" w:eastAsia="zh-CN"/>
        </w:rPr>
      </w:pPr>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_Toc88491327 \h </w:instrText>
      </w:r>
      <w:r>
        <w:fldChar w:fldCharType="separate"/>
      </w:r>
      <w:r>
        <w:t>41</w:t>
      </w:r>
      <w:r>
        <w:fldChar w:fldCharType="end"/>
      </w:r>
    </w:p>
    <w:p w14:paraId="59FE4FA3" w14:textId="77777777" w:rsidR="00824FB5" w:rsidRDefault="00824FB5">
      <w:pPr>
        <w:pStyle w:val="40"/>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_Toc88491328 \h </w:instrText>
      </w:r>
      <w:r>
        <w:fldChar w:fldCharType="separate"/>
      </w:r>
      <w:r>
        <w:t>41</w:t>
      </w:r>
      <w:r>
        <w:fldChar w:fldCharType="end"/>
      </w:r>
    </w:p>
    <w:p w14:paraId="0C420B24" w14:textId="77777777" w:rsidR="00824FB5" w:rsidRDefault="00824FB5">
      <w:pPr>
        <w:pStyle w:val="50"/>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_Toc88491329 \h </w:instrText>
      </w:r>
      <w:r>
        <w:fldChar w:fldCharType="separate"/>
      </w:r>
      <w:r>
        <w:t>41</w:t>
      </w:r>
      <w:r>
        <w:fldChar w:fldCharType="end"/>
      </w:r>
    </w:p>
    <w:p w14:paraId="5CB21F45" w14:textId="77777777" w:rsidR="00824FB5" w:rsidRDefault="00824FB5">
      <w:pPr>
        <w:pStyle w:val="50"/>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_Toc88491330 \h </w:instrText>
      </w:r>
      <w:r>
        <w:fldChar w:fldCharType="separate"/>
      </w:r>
      <w:r>
        <w:t>41</w:t>
      </w:r>
      <w:r>
        <w:fldChar w:fldCharType="end"/>
      </w:r>
    </w:p>
    <w:p w14:paraId="386686F0" w14:textId="77777777" w:rsidR="00824FB5" w:rsidRDefault="00824FB5">
      <w:pPr>
        <w:pStyle w:val="50"/>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_Toc88491331 \h </w:instrText>
      </w:r>
      <w:r>
        <w:fldChar w:fldCharType="separate"/>
      </w:r>
      <w:r>
        <w:t>41</w:t>
      </w:r>
      <w:r>
        <w:fldChar w:fldCharType="end"/>
      </w:r>
    </w:p>
    <w:p w14:paraId="50537C1B" w14:textId="77777777" w:rsidR="00824FB5" w:rsidRDefault="00824FB5">
      <w:pPr>
        <w:pStyle w:val="60"/>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_Toc88491332 \h </w:instrText>
      </w:r>
      <w:r>
        <w:fldChar w:fldCharType="separate"/>
      </w:r>
      <w:r>
        <w:t>41</w:t>
      </w:r>
      <w:r>
        <w:fldChar w:fldCharType="end"/>
      </w:r>
    </w:p>
    <w:p w14:paraId="2DCCE643" w14:textId="77777777" w:rsidR="00824FB5" w:rsidRDefault="00824FB5">
      <w:pPr>
        <w:pStyle w:val="50"/>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_Toc88491333 \h </w:instrText>
      </w:r>
      <w:r>
        <w:fldChar w:fldCharType="separate"/>
      </w:r>
      <w:r>
        <w:t>42</w:t>
      </w:r>
      <w:r>
        <w:fldChar w:fldCharType="end"/>
      </w:r>
    </w:p>
    <w:p w14:paraId="28AA52A3" w14:textId="77777777" w:rsidR="00824FB5" w:rsidRDefault="00824FB5">
      <w:pPr>
        <w:pStyle w:val="40"/>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_Toc88491334 \h </w:instrText>
      </w:r>
      <w:r>
        <w:fldChar w:fldCharType="separate"/>
      </w:r>
      <w:r>
        <w:t>42</w:t>
      </w:r>
      <w:r>
        <w:fldChar w:fldCharType="end"/>
      </w:r>
    </w:p>
    <w:p w14:paraId="2930F6D5" w14:textId="77777777" w:rsidR="00824FB5" w:rsidRDefault="00824FB5">
      <w:pPr>
        <w:pStyle w:val="50"/>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_Toc88491335 \h </w:instrText>
      </w:r>
      <w:r>
        <w:fldChar w:fldCharType="separate"/>
      </w:r>
      <w:r>
        <w:t>42</w:t>
      </w:r>
      <w:r>
        <w:fldChar w:fldCharType="end"/>
      </w:r>
    </w:p>
    <w:p w14:paraId="567A0505" w14:textId="77777777" w:rsidR="00824FB5" w:rsidRDefault="00824FB5">
      <w:pPr>
        <w:pStyle w:val="50"/>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_Toc88491336 \h </w:instrText>
      </w:r>
      <w:r>
        <w:fldChar w:fldCharType="separate"/>
      </w:r>
      <w:r>
        <w:t>42</w:t>
      </w:r>
      <w:r>
        <w:fldChar w:fldCharType="end"/>
      </w:r>
    </w:p>
    <w:p w14:paraId="221F8123" w14:textId="77777777" w:rsidR="00824FB5" w:rsidRDefault="00824FB5">
      <w:pPr>
        <w:pStyle w:val="50"/>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_Toc88491337 \h </w:instrText>
      </w:r>
      <w:r>
        <w:fldChar w:fldCharType="separate"/>
      </w:r>
      <w:r>
        <w:t>42</w:t>
      </w:r>
      <w:r>
        <w:fldChar w:fldCharType="end"/>
      </w:r>
    </w:p>
    <w:p w14:paraId="2DA9D9E8" w14:textId="77777777" w:rsidR="00824FB5" w:rsidRDefault="00824FB5">
      <w:pPr>
        <w:pStyle w:val="60"/>
        <w:rPr>
          <w:rFonts w:asciiTheme="minorHAnsi" w:eastAsiaTheme="minorEastAsia" w:hAnsiTheme="minorHAnsi" w:cstheme="minorBidi"/>
          <w:kern w:val="2"/>
          <w:sz w:val="21"/>
          <w:szCs w:val="22"/>
          <w:lang w:val="en-US" w:eastAsia="zh-CN"/>
        </w:rPr>
      </w:pPr>
      <w:r>
        <w:lastRenderedPageBreak/>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_Toc88491338 \h </w:instrText>
      </w:r>
      <w:r>
        <w:fldChar w:fldCharType="separate"/>
      </w:r>
      <w:r>
        <w:t>42</w:t>
      </w:r>
      <w:r>
        <w:fldChar w:fldCharType="end"/>
      </w:r>
    </w:p>
    <w:p w14:paraId="681969FA" w14:textId="77777777" w:rsidR="00824FB5" w:rsidRDefault="00824FB5">
      <w:pPr>
        <w:pStyle w:val="60"/>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_Toc88491339 \h </w:instrText>
      </w:r>
      <w:r>
        <w:fldChar w:fldCharType="separate"/>
      </w:r>
      <w:r>
        <w:t>43</w:t>
      </w:r>
      <w:r>
        <w:fldChar w:fldCharType="end"/>
      </w:r>
    </w:p>
    <w:p w14:paraId="32038DB6" w14:textId="77777777" w:rsidR="00824FB5" w:rsidRDefault="00824FB5">
      <w:pPr>
        <w:pStyle w:val="60"/>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_Toc88491340 \h </w:instrText>
      </w:r>
      <w:r>
        <w:fldChar w:fldCharType="separate"/>
      </w:r>
      <w:r>
        <w:t>43</w:t>
      </w:r>
      <w:r>
        <w:fldChar w:fldCharType="end"/>
      </w:r>
    </w:p>
    <w:p w14:paraId="4D605C8D" w14:textId="77777777" w:rsidR="00824FB5" w:rsidRDefault="00824FB5">
      <w:pPr>
        <w:pStyle w:val="50"/>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_Toc88491341 \h </w:instrText>
      </w:r>
      <w:r>
        <w:fldChar w:fldCharType="separate"/>
      </w:r>
      <w:r>
        <w:t>44</w:t>
      </w:r>
      <w:r>
        <w:fldChar w:fldCharType="end"/>
      </w:r>
    </w:p>
    <w:p w14:paraId="04CB7A79" w14:textId="77777777" w:rsidR="00824FB5" w:rsidRDefault="00824FB5">
      <w:pPr>
        <w:pStyle w:val="40"/>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_Toc88491342 \h </w:instrText>
      </w:r>
      <w:r>
        <w:fldChar w:fldCharType="separate"/>
      </w:r>
      <w:r>
        <w:t>44</w:t>
      </w:r>
      <w:r>
        <w:fldChar w:fldCharType="end"/>
      </w:r>
    </w:p>
    <w:p w14:paraId="0D2620FE" w14:textId="77777777" w:rsidR="00824FB5" w:rsidRDefault="00824FB5">
      <w:pPr>
        <w:pStyle w:val="50"/>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_Toc88491343 \h </w:instrText>
      </w:r>
      <w:r>
        <w:fldChar w:fldCharType="separate"/>
      </w:r>
      <w:r>
        <w:t>44</w:t>
      </w:r>
      <w:r>
        <w:fldChar w:fldCharType="end"/>
      </w:r>
    </w:p>
    <w:p w14:paraId="0ACC6A1F" w14:textId="77777777" w:rsidR="00824FB5" w:rsidRDefault="00824FB5">
      <w:pPr>
        <w:pStyle w:val="50"/>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_Toc88491344 \h </w:instrText>
      </w:r>
      <w:r>
        <w:fldChar w:fldCharType="separate"/>
      </w:r>
      <w:r>
        <w:t>44</w:t>
      </w:r>
      <w:r>
        <w:fldChar w:fldCharType="end"/>
      </w:r>
    </w:p>
    <w:p w14:paraId="5F0FE36D" w14:textId="77777777" w:rsidR="00824FB5" w:rsidRDefault="00824FB5">
      <w:pPr>
        <w:pStyle w:val="50"/>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_Toc88491345 \h </w:instrText>
      </w:r>
      <w:r>
        <w:fldChar w:fldCharType="separate"/>
      </w:r>
      <w:r>
        <w:t>44</w:t>
      </w:r>
      <w:r>
        <w:fldChar w:fldCharType="end"/>
      </w:r>
    </w:p>
    <w:p w14:paraId="7F94C754" w14:textId="77777777" w:rsidR="00824FB5" w:rsidRDefault="00824FB5">
      <w:pPr>
        <w:pStyle w:val="60"/>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_Toc88491346 \h </w:instrText>
      </w:r>
      <w:r>
        <w:fldChar w:fldCharType="separate"/>
      </w:r>
      <w:r>
        <w:t>44</w:t>
      </w:r>
      <w:r>
        <w:fldChar w:fldCharType="end"/>
      </w:r>
    </w:p>
    <w:p w14:paraId="09AFCF97" w14:textId="77777777" w:rsidR="00824FB5" w:rsidRDefault="00824FB5">
      <w:pPr>
        <w:pStyle w:val="50"/>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_Toc88491347 \h </w:instrText>
      </w:r>
      <w:r>
        <w:fldChar w:fldCharType="separate"/>
      </w:r>
      <w:r>
        <w:t>45</w:t>
      </w:r>
      <w:r>
        <w:fldChar w:fldCharType="end"/>
      </w:r>
    </w:p>
    <w:p w14:paraId="38BB80E3" w14:textId="77777777" w:rsidR="00824FB5" w:rsidRDefault="00824FB5">
      <w:pPr>
        <w:pStyle w:val="60"/>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_Toc88491348 \h </w:instrText>
      </w:r>
      <w:r>
        <w:fldChar w:fldCharType="separate"/>
      </w:r>
      <w:r>
        <w:t>45</w:t>
      </w:r>
      <w:r>
        <w:fldChar w:fldCharType="end"/>
      </w:r>
    </w:p>
    <w:p w14:paraId="0C4C64AD" w14:textId="77777777" w:rsidR="00824FB5" w:rsidRDefault="00824FB5">
      <w:pPr>
        <w:pStyle w:val="60"/>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_Toc88491349 \h </w:instrText>
      </w:r>
      <w:r>
        <w:fldChar w:fldCharType="separate"/>
      </w:r>
      <w:r>
        <w:t>45</w:t>
      </w:r>
      <w:r>
        <w:fldChar w:fldCharType="end"/>
      </w:r>
    </w:p>
    <w:p w14:paraId="69BEFD03" w14:textId="77777777" w:rsidR="00824FB5" w:rsidRDefault="00824FB5">
      <w:pPr>
        <w:pStyle w:val="70"/>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_Toc88491350 \h </w:instrText>
      </w:r>
      <w:r>
        <w:fldChar w:fldCharType="separate"/>
      </w:r>
      <w:r>
        <w:t>45</w:t>
      </w:r>
      <w:r>
        <w:fldChar w:fldCharType="end"/>
      </w:r>
    </w:p>
    <w:p w14:paraId="5EFD56D2" w14:textId="77777777" w:rsidR="00824FB5" w:rsidRDefault="00824FB5">
      <w:pPr>
        <w:pStyle w:val="70"/>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_Toc88491351 \h </w:instrText>
      </w:r>
      <w:r>
        <w:fldChar w:fldCharType="separate"/>
      </w:r>
      <w:r>
        <w:t>45</w:t>
      </w:r>
      <w:r>
        <w:fldChar w:fldCharType="end"/>
      </w:r>
    </w:p>
    <w:p w14:paraId="37F8A45C" w14:textId="77777777" w:rsidR="00824FB5" w:rsidRDefault="00824FB5">
      <w:pPr>
        <w:pStyle w:val="40"/>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_Toc88491352 \h </w:instrText>
      </w:r>
      <w:r>
        <w:fldChar w:fldCharType="separate"/>
      </w:r>
      <w:r>
        <w:t>46</w:t>
      </w:r>
      <w:r>
        <w:fldChar w:fldCharType="end"/>
      </w:r>
    </w:p>
    <w:p w14:paraId="58C630BE" w14:textId="77777777" w:rsidR="00824FB5" w:rsidRDefault="00824FB5">
      <w:pPr>
        <w:pStyle w:val="50"/>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_Toc88491353 \h </w:instrText>
      </w:r>
      <w:r>
        <w:fldChar w:fldCharType="separate"/>
      </w:r>
      <w:r>
        <w:t>46</w:t>
      </w:r>
      <w:r>
        <w:fldChar w:fldCharType="end"/>
      </w:r>
    </w:p>
    <w:p w14:paraId="4648C243" w14:textId="77777777" w:rsidR="00824FB5" w:rsidRDefault="00824FB5">
      <w:pPr>
        <w:pStyle w:val="50"/>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_Toc88491354 \h </w:instrText>
      </w:r>
      <w:r>
        <w:fldChar w:fldCharType="separate"/>
      </w:r>
      <w:r>
        <w:t>46</w:t>
      </w:r>
      <w:r>
        <w:fldChar w:fldCharType="end"/>
      </w:r>
    </w:p>
    <w:p w14:paraId="70516AFD" w14:textId="77777777" w:rsidR="00824FB5" w:rsidRDefault="00824FB5">
      <w:pPr>
        <w:pStyle w:val="50"/>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_Toc88491355 \h </w:instrText>
      </w:r>
      <w:r>
        <w:fldChar w:fldCharType="separate"/>
      </w:r>
      <w:r>
        <w:t>46</w:t>
      </w:r>
      <w:r>
        <w:fldChar w:fldCharType="end"/>
      </w:r>
    </w:p>
    <w:p w14:paraId="7E826644" w14:textId="77777777" w:rsidR="00824FB5" w:rsidRDefault="00824FB5">
      <w:pPr>
        <w:pStyle w:val="60"/>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_Toc88491356 \h </w:instrText>
      </w:r>
      <w:r>
        <w:fldChar w:fldCharType="separate"/>
      </w:r>
      <w:r>
        <w:t>46</w:t>
      </w:r>
      <w:r>
        <w:fldChar w:fldCharType="end"/>
      </w:r>
    </w:p>
    <w:p w14:paraId="6B9A305E" w14:textId="77777777" w:rsidR="00824FB5" w:rsidRDefault="00824FB5">
      <w:pPr>
        <w:pStyle w:val="60"/>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_Toc88491357 \h </w:instrText>
      </w:r>
      <w:r>
        <w:fldChar w:fldCharType="separate"/>
      </w:r>
      <w:r>
        <w:t>47</w:t>
      </w:r>
      <w:r>
        <w:fldChar w:fldCharType="end"/>
      </w:r>
    </w:p>
    <w:p w14:paraId="153E751F" w14:textId="77777777" w:rsidR="00824FB5" w:rsidRDefault="00824FB5">
      <w:pPr>
        <w:pStyle w:val="50"/>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_Toc88491358 \h </w:instrText>
      </w:r>
      <w:r>
        <w:fldChar w:fldCharType="separate"/>
      </w:r>
      <w:r>
        <w:t>47</w:t>
      </w:r>
      <w:r>
        <w:fldChar w:fldCharType="end"/>
      </w:r>
    </w:p>
    <w:p w14:paraId="181FDA31" w14:textId="77777777" w:rsidR="00824FB5" w:rsidRDefault="00824FB5">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_Toc88491359 \h </w:instrText>
      </w:r>
      <w:r>
        <w:fldChar w:fldCharType="separate"/>
      </w:r>
      <w:r>
        <w:t>47</w:t>
      </w:r>
      <w:r>
        <w:fldChar w:fldCharType="end"/>
      </w:r>
    </w:p>
    <w:p w14:paraId="1902388F" w14:textId="77777777" w:rsidR="00824FB5" w:rsidRDefault="00824FB5">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_Toc88491360 \h </w:instrText>
      </w:r>
      <w:r>
        <w:fldChar w:fldCharType="separate"/>
      </w:r>
      <w:r>
        <w:t>47</w:t>
      </w:r>
      <w:r>
        <w:fldChar w:fldCharType="end"/>
      </w:r>
    </w:p>
    <w:p w14:paraId="0540869E" w14:textId="77777777" w:rsidR="00824FB5" w:rsidRDefault="00824FB5">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_Toc88491361 \h </w:instrText>
      </w:r>
      <w:r>
        <w:fldChar w:fldCharType="separate"/>
      </w:r>
      <w:r>
        <w:t>48</w:t>
      </w:r>
      <w:r>
        <w:fldChar w:fldCharType="end"/>
      </w:r>
    </w:p>
    <w:p w14:paraId="17790583" w14:textId="77777777" w:rsidR="00824FB5" w:rsidRDefault="00824FB5">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_Toc88491362 \h </w:instrText>
      </w:r>
      <w:r>
        <w:fldChar w:fldCharType="separate"/>
      </w:r>
      <w:r>
        <w:t>48</w:t>
      </w:r>
      <w:r>
        <w:fldChar w:fldCharType="end"/>
      </w:r>
    </w:p>
    <w:p w14:paraId="18D52937" w14:textId="77777777" w:rsidR="00824FB5" w:rsidRDefault="00824FB5">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_Toc88491363 \h </w:instrText>
      </w:r>
      <w:r>
        <w:fldChar w:fldCharType="separate"/>
      </w:r>
      <w:r>
        <w:t>48</w:t>
      </w:r>
      <w:r>
        <w:fldChar w:fldCharType="end"/>
      </w:r>
    </w:p>
    <w:p w14:paraId="449AE66A" w14:textId="77777777" w:rsidR="00824FB5" w:rsidRDefault="00824FB5">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_Toc88491364 \h </w:instrText>
      </w:r>
      <w:r>
        <w:fldChar w:fldCharType="separate"/>
      </w:r>
      <w:r>
        <w:t>48</w:t>
      </w:r>
      <w:r>
        <w:fldChar w:fldCharType="end"/>
      </w:r>
    </w:p>
    <w:p w14:paraId="05865CA2" w14:textId="77777777" w:rsidR="00824FB5" w:rsidRDefault="00824FB5">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_Toc88491365 \h </w:instrText>
      </w:r>
      <w:r>
        <w:fldChar w:fldCharType="separate"/>
      </w:r>
      <w:r>
        <w:t>48</w:t>
      </w:r>
      <w:r>
        <w:fldChar w:fldCharType="end"/>
      </w:r>
    </w:p>
    <w:p w14:paraId="0E9C6A74" w14:textId="77777777" w:rsidR="00824FB5" w:rsidRDefault="00824FB5">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_Toc88491366 \h </w:instrText>
      </w:r>
      <w:r>
        <w:fldChar w:fldCharType="separate"/>
      </w:r>
      <w:r>
        <w:t>48</w:t>
      </w:r>
      <w:r>
        <w:fldChar w:fldCharType="end"/>
      </w:r>
    </w:p>
    <w:p w14:paraId="21AC8F14" w14:textId="77777777" w:rsidR="00824FB5" w:rsidRDefault="00824FB5">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_Toc88491367 \h </w:instrText>
      </w:r>
      <w:r>
        <w:fldChar w:fldCharType="separate"/>
      </w:r>
      <w:r>
        <w:t>49</w:t>
      </w:r>
      <w:r>
        <w:fldChar w:fldCharType="end"/>
      </w:r>
    </w:p>
    <w:p w14:paraId="73F9A8D0" w14:textId="77777777" w:rsidR="00824FB5" w:rsidRDefault="00824FB5">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_Toc88491368 \h </w:instrText>
      </w:r>
      <w:r>
        <w:fldChar w:fldCharType="separate"/>
      </w:r>
      <w:r>
        <w:t>49</w:t>
      </w:r>
      <w:r>
        <w:fldChar w:fldCharType="end"/>
      </w:r>
    </w:p>
    <w:p w14:paraId="4BCE1664" w14:textId="77777777" w:rsidR="00824FB5" w:rsidRDefault="00824FB5">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_Toc88491369 \h </w:instrText>
      </w:r>
      <w:r>
        <w:fldChar w:fldCharType="separate"/>
      </w:r>
      <w:r>
        <w:t>49</w:t>
      </w:r>
      <w:r>
        <w:fldChar w:fldCharType="end"/>
      </w:r>
    </w:p>
    <w:p w14:paraId="3C3DEAA5" w14:textId="77777777" w:rsidR="00824FB5" w:rsidRDefault="00824FB5">
      <w:pPr>
        <w:pStyle w:val="50"/>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_Toc88491370 \h </w:instrText>
      </w:r>
      <w:r>
        <w:fldChar w:fldCharType="separate"/>
      </w:r>
      <w:r>
        <w:t>49</w:t>
      </w:r>
      <w:r>
        <w:fldChar w:fldCharType="end"/>
      </w:r>
    </w:p>
    <w:p w14:paraId="2E5FA07F" w14:textId="77777777" w:rsidR="00824FB5" w:rsidRDefault="00824FB5">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_Toc88491371 \h </w:instrText>
      </w:r>
      <w:r>
        <w:fldChar w:fldCharType="separate"/>
      </w:r>
      <w:r>
        <w:t>50</w:t>
      </w:r>
      <w:r>
        <w:fldChar w:fldCharType="end"/>
      </w:r>
    </w:p>
    <w:p w14:paraId="259CF8D6" w14:textId="77777777" w:rsidR="00824FB5" w:rsidRDefault="00824FB5">
      <w:pPr>
        <w:pStyle w:val="50"/>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_Toc88491372 \h </w:instrText>
      </w:r>
      <w:r>
        <w:fldChar w:fldCharType="separate"/>
      </w:r>
      <w:r>
        <w:t>50</w:t>
      </w:r>
      <w:r>
        <w:fldChar w:fldCharType="end"/>
      </w:r>
    </w:p>
    <w:p w14:paraId="1202F546" w14:textId="77777777" w:rsidR="00824FB5" w:rsidRDefault="00824FB5">
      <w:pPr>
        <w:pStyle w:val="50"/>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_Toc88491373 \h </w:instrText>
      </w:r>
      <w:r>
        <w:fldChar w:fldCharType="separate"/>
      </w:r>
      <w:r>
        <w:t>50</w:t>
      </w:r>
      <w:r>
        <w:fldChar w:fldCharType="end"/>
      </w:r>
    </w:p>
    <w:p w14:paraId="16883581" w14:textId="77777777" w:rsidR="00824FB5" w:rsidRDefault="00824FB5">
      <w:pPr>
        <w:pStyle w:val="50"/>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_Toc88491374 \h </w:instrText>
      </w:r>
      <w:r>
        <w:fldChar w:fldCharType="separate"/>
      </w:r>
      <w:r>
        <w:t>50</w:t>
      </w:r>
      <w:r>
        <w:fldChar w:fldCharType="end"/>
      </w:r>
    </w:p>
    <w:p w14:paraId="02795CC0" w14:textId="77777777" w:rsidR="00824FB5" w:rsidRDefault="00824FB5">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_Toc88491375 \h </w:instrText>
      </w:r>
      <w:r>
        <w:fldChar w:fldCharType="separate"/>
      </w:r>
      <w:r>
        <w:t>50</w:t>
      </w:r>
      <w:r>
        <w:fldChar w:fldCharType="end"/>
      </w:r>
    </w:p>
    <w:p w14:paraId="04E7DEC9" w14:textId="77777777" w:rsidR="00824FB5" w:rsidRDefault="00824FB5">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_Toc88491376 \h </w:instrText>
      </w:r>
      <w:r>
        <w:fldChar w:fldCharType="separate"/>
      </w:r>
      <w:r>
        <w:t>50</w:t>
      </w:r>
      <w:r>
        <w:fldChar w:fldCharType="end"/>
      </w:r>
    </w:p>
    <w:p w14:paraId="4E5A7EDE"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_Toc88491377 \h </w:instrText>
      </w:r>
      <w:r>
        <w:fldChar w:fldCharType="separate"/>
      </w:r>
      <w:r>
        <w:t>52</w:t>
      </w:r>
      <w:r>
        <w:fldChar w:fldCharType="end"/>
      </w:r>
    </w:p>
    <w:p w14:paraId="00C1DDD0" w14:textId="77777777" w:rsidR="00824FB5" w:rsidRDefault="00824FB5">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_Toc88491378 \h </w:instrText>
      </w:r>
      <w:r>
        <w:fldChar w:fldCharType="separate"/>
      </w:r>
      <w:r>
        <w:t>52</w:t>
      </w:r>
      <w:r>
        <w:fldChar w:fldCharType="end"/>
      </w:r>
    </w:p>
    <w:p w14:paraId="28673095" w14:textId="77777777" w:rsidR="00824FB5" w:rsidRDefault="00824FB5">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_Toc88491379 \h </w:instrText>
      </w:r>
      <w:r>
        <w:fldChar w:fldCharType="separate"/>
      </w:r>
      <w:r>
        <w:t>53</w:t>
      </w:r>
      <w:r>
        <w:fldChar w:fldCharType="end"/>
      </w:r>
    </w:p>
    <w:p w14:paraId="19BF8A91" w14:textId="77777777" w:rsidR="00824FB5" w:rsidRDefault="00824FB5">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_Toc88491380 \h </w:instrText>
      </w:r>
      <w:r>
        <w:fldChar w:fldCharType="separate"/>
      </w:r>
      <w:r>
        <w:t>55</w:t>
      </w:r>
      <w:r>
        <w:fldChar w:fldCharType="end"/>
      </w:r>
    </w:p>
    <w:p w14:paraId="643391C3" w14:textId="77777777" w:rsidR="00824FB5" w:rsidRDefault="00824FB5">
      <w:pPr>
        <w:pStyle w:val="50"/>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_Toc88491381 \h </w:instrText>
      </w:r>
      <w:r>
        <w:fldChar w:fldCharType="separate"/>
      </w:r>
      <w:r>
        <w:t>55</w:t>
      </w:r>
      <w:r>
        <w:fldChar w:fldCharType="end"/>
      </w:r>
    </w:p>
    <w:p w14:paraId="296BC710" w14:textId="77777777" w:rsidR="00824FB5" w:rsidRDefault="00824FB5">
      <w:pPr>
        <w:pStyle w:val="50"/>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_Toc88491382 \h </w:instrText>
      </w:r>
      <w:r>
        <w:fldChar w:fldCharType="separate"/>
      </w:r>
      <w:r>
        <w:t>55</w:t>
      </w:r>
      <w:r>
        <w:fldChar w:fldCharType="end"/>
      </w:r>
    </w:p>
    <w:p w14:paraId="26C06B1C" w14:textId="77777777" w:rsidR="00824FB5" w:rsidRDefault="00824FB5">
      <w:pPr>
        <w:pStyle w:val="50"/>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_Toc88491383 \h </w:instrText>
      </w:r>
      <w:r>
        <w:fldChar w:fldCharType="separate"/>
      </w:r>
      <w:r>
        <w:t>56</w:t>
      </w:r>
      <w:r>
        <w:fldChar w:fldCharType="end"/>
      </w:r>
    </w:p>
    <w:p w14:paraId="3ED9D0C9" w14:textId="77777777" w:rsidR="00824FB5" w:rsidRDefault="00824FB5">
      <w:pPr>
        <w:pStyle w:val="50"/>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_Toc88491384 \h </w:instrText>
      </w:r>
      <w:r>
        <w:fldChar w:fldCharType="separate"/>
      </w:r>
      <w:r>
        <w:t>56</w:t>
      </w:r>
      <w:r>
        <w:fldChar w:fldCharType="end"/>
      </w:r>
    </w:p>
    <w:p w14:paraId="452B9107" w14:textId="77777777" w:rsidR="00824FB5" w:rsidRDefault="00824FB5">
      <w:pPr>
        <w:pStyle w:val="50"/>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_Toc88491385 \h </w:instrText>
      </w:r>
      <w:r>
        <w:fldChar w:fldCharType="separate"/>
      </w:r>
      <w:r>
        <w:t>57</w:t>
      </w:r>
      <w:r>
        <w:fldChar w:fldCharType="end"/>
      </w:r>
    </w:p>
    <w:p w14:paraId="33678380" w14:textId="77777777" w:rsidR="00824FB5" w:rsidRDefault="00824FB5">
      <w:pPr>
        <w:pStyle w:val="50"/>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_Toc88491386 \h </w:instrText>
      </w:r>
      <w:r>
        <w:fldChar w:fldCharType="separate"/>
      </w:r>
      <w:r>
        <w:t>57</w:t>
      </w:r>
      <w:r>
        <w:fldChar w:fldCharType="end"/>
      </w:r>
    </w:p>
    <w:p w14:paraId="252C83B1" w14:textId="77777777" w:rsidR="00824FB5" w:rsidRDefault="00824FB5">
      <w:pPr>
        <w:pStyle w:val="50"/>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_Toc88491387 \h </w:instrText>
      </w:r>
      <w:r>
        <w:fldChar w:fldCharType="separate"/>
      </w:r>
      <w:r>
        <w:t>57</w:t>
      </w:r>
      <w:r>
        <w:fldChar w:fldCharType="end"/>
      </w:r>
    </w:p>
    <w:p w14:paraId="37C4EE00" w14:textId="77777777" w:rsidR="00824FB5" w:rsidRDefault="00824FB5">
      <w:pPr>
        <w:pStyle w:val="50"/>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_Toc88491388 \h </w:instrText>
      </w:r>
      <w:r>
        <w:fldChar w:fldCharType="separate"/>
      </w:r>
      <w:r>
        <w:t>58</w:t>
      </w:r>
      <w:r>
        <w:fldChar w:fldCharType="end"/>
      </w:r>
    </w:p>
    <w:p w14:paraId="18EB418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_Toc88491389 \h </w:instrText>
      </w:r>
      <w:r>
        <w:fldChar w:fldCharType="separate"/>
      </w:r>
      <w:r>
        <w:t>58</w:t>
      </w:r>
      <w:r>
        <w:fldChar w:fldCharType="end"/>
      </w:r>
    </w:p>
    <w:p w14:paraId="143DB57B" w14:textId="77777777" w:rsidR="00824FB5" w:rsidRDefault="00824FB5">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_Toc88491390 \h </w:instrText>
      </w:r>
      <w:r>
        <w:fldChar w:fldCharType="separate"/>
      </w:r>
      <w:r>
        <w:t>58</w:t>
      </w:r>
      <w:r>
        <w:fldChar w:fldCharType="end"/>
      </w:r>
    </w:p>
    <w:p w14:paraId="1E67F691" w14:textId="77777777" w:rsidR="00824FB5" w:rsidRDefault="00824FB5">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_Toc88491391 \h </w:instrText>
      </w:r>
      <w:r>
        <w:fldChar w:fldCharType="separate"/>
      </w:r>
      <w:r>
        <w:t>58</w:t>
      </w:r>
      <w:r>
        <w:fldChar w:fldCharType="end"/>
      </w:r>
    </w:p>
    <w:p w14:paraId="156AEC13" w14:textId="77777777" w:rsidR="00824FB5" w:rsidRDefault="00824FB5">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_Toc88491392 \h </w:instrText>
      </w:r>
      <w:r>
        <w:fldChar w:fldCharType="separate"/>
      </w:r>
      <w:r>
        <w:t>58</w:t>
      </w:r>
      <w:r>
        <w:fldChar w:fldCharType="end"/>
      </w:r>
    </w:p>
    <w:p w14:paraId="41EF4EBF" w14:textId="77777777" w:rsidR="00824FB5" w:rsidRDefault="00824FB5">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_Toc88491393 \h </w:instrText>
      </w:r>
      <w:r>
        <w:fldChar w:fldCharType="separate"/>
      </w:r>
      <w:r>
        <w:t>58</w:t>
      </w:r>
      <w:r>
        <w:fldChar w:fldCharType="end"/>
      </w:r>
    </w:p>
    <w:p w14:paraId="14ACD7EC"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_Toc88491394 \h </w:instrText>
      </w:r>
      <w:r>
        <w:fldChar w:fldCharType="separate"/>
      </w:r>
      <w:r>
        <w:t>58</w:t>
      </w:r>
      <w:r>
        <w:fldChar w:fldCharType="end"/>
      </w:r>
    </w:p>
    <w:p w14:paraId="45E426BE" w14:textId="77777777" w:rsidR="00824FB5" w:rsidRDefault="00824FB5">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_Toc88491395 \h </w:instrText>
      </w:r>
      <w:r>
        <w:fldChar w:fldCharType="separate"/>
      </w:r>
      <w:r>
        <w:t>58</w:t>
      </w:r>
      <w:r>
        <w:fldChar w:fldCharType="end"/>
      </w:r>
    </w:p>
    <w:p w14:paraId="5CAF0EBA" w14:textId="77777777" w:rsidR="00824FB5" w:rsidRDefault="00824FB5">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_Toc88491396 \h </w:instrText>
      </w:r>
      <w:r>
        <w:fldChar w:fldCharType="separate"/>
      </w:r>
      <w:r>
        <w:t>59</w:t>
      </w:r>
      <w:r>
        <w:fldChar w:fldCharType="end"/>
      </w:r>
    </w:p>
    <w:p w14:paraId="42D4EF41" w14:textId="77777777" w:rsidR="00824FB5" w:rsidRDefault="00824FB5">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_Toc88491397 \h </w:instrText>
      </w:r>
      <w:r>
        <w:fldChar w:fldCharType="separate"/>
      </w:r>
      <w:r>
        <w:t>59</w:t>
      </w:r>
      <w:r>
        <w:fldChar w:fldCharType="end"/>
      </w:r>
    </w:p>
    <w:p w14:paraId="7DEB69D9" w14:textId="77777777" w:rsidR="00824FB5" w:rsidRDefault="00824FB5">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_Toc88491398 \h </w:instrText>
      </w:r>
      <w:r>
        <w:fldChar w:fldCharType="separate"/>
      </w:r>
      <w:r>
        <w:t>60</w:t>
      </w:r>
      <w:r>
        <w:fldChar w:fldCharType="end"/>
      </w:r>
    </w:p>
    <w:p w14:paraId="4B48B6D9" w14:textId="77777777" w:rsidR="00824FB5" w:rsidRDefault="00824FB5">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_Toc88491399 \h </w:instrText>
      </w:r>
      <w:r>
        <w:fldChar w:fldCharType="separate"/>
      </w:r>
      <w:r>
        <w:t>60</w:t>
      </w:r>
      <w:r>
        <w:fldChar w:fldCharType="end"/>
      </w:r>
    </w:p>
    <w:p w14:paraId="3F9B76FA" w14:textId="77777777" w:rsidR="00824FB5" w:rsidRDefault="00824FB5">
      <w:pPr>
        <w:pStyle w:val="30"/>
        <w:rPr>
          <w:rFonts w:asciiTheme="minorHAnsi" w:eastAsiaTheme="minorEastAsia" w:hAnsiTheme="minorHAnsi" w:cstheme="minorBidi"/>
          <w:kern w:val="2"/>
          <w:sz w:val="21"/>
          <w:szCs w:val="22"/>
          <w:lang w:val="en-US" w:eastAsia="zh-CN"/>
        </w:rPr>
      </w:pPr>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_Toc88491400 \h </w:instrText>
      </w:r>
      <w:r>
        <w:fldChar w:fldCharType="separate"/>
      </w:r>
      <w:r>
        <w:t>60</w:t>
      </w:r>
      <w:r>
        <w:fldChar w:fldCharType="end"/>
      </w:r>
    </w:p>
    <w:p w14:paraId="4A302DFC" w14:textId="77777777" w:rsidR="00824FB5" w:rsidRDefault="00824FB5">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_Toc88491401 \h </w:instrText>
      </w:r>
      <w:r>
        <w:fldChar w:fldCharType="separate"/>
      </w:r>
      <w:r>
        <w:t>60</w:t>
      </w:r>
      <w:r>
        <w:fldChar w:fldCharType="end"/>
      </w:r>
    </w:p>
    <w:p w14:paraId="3560FC3B" w14:textId="77777777" w:rsidR="00824FB5" w:rsidRDefault="00824FB5">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_Toc88491402 \h </w:instrText>
      </w:r>
      <w:r>
        <w:fldChar w:fldCharType="separate"/>
      </w:r>
      <w:r>
        <w:t>60</w:t>
      </w:r>
      <w:r>
        <w:fldChar w:fldCharType="end"/>
      </w:r>
    </w:p>
    <w:p w14:paraId="64B93B8C" w14:textId="77777777" w:rsidR="00824FB5" w:rsidRDefault="00824FB5">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_Toc88491403 \h </w:instrText>
      </w:r>
      <w:r>
        <w:fldChar w:fldCharType="separate"/>
      </w:r>
      <w:r>
        <w:t>60</w:t>
      </w:r>
      <w:r>
        <w:fldChar w:fldCharType="end"/>
      </w:r>
    </w:p>
    <w:p w14:paraId="312E5B14" w14:textId="77777777" w:rsidR="00824FB5" w:rsidRDefault="00824FB5">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_Toc88491404 \h </w:instrText>
      </w:r>
      <w:r>
        <w:fldChar w:fldCharType="separate"/>
      </w:r>
      <w:r>
        <w:t>60</w:t>
      </w:r>
      <w:r>
        <w:fldChar w:fldCharType="end"/>
      </w:r>
    </w:p>
    <w:p w14:paraId="5A68D359" w14:textId="77777777" w:rsidR="00824FB5" w:rsidRDefault="00824FB5">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_Toc88491405 \h </w:instrText>
      </w:r>
      <w:r>
        <w:fldChar w:fldCharType="separate"/>
      </w:r>
      <w:r>
        <w:t>61</w:t>
      </w:r>
      <w:r>
        <w:fldChar w:fldCharType="end"/>
      </w:r>
    </w:p>
    <w:p w14:paraId="0280E94F" w14:textId="77777777" w:rsidR="00824FB5" w:rsidRDefault="00824FB5">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_Toc88491406 \h </w:instrText>
      </w:r>
      <w:r>
        <w:fldChar w:fldCharType="separate"/>
      </w:r>
      <w:r>
        <w:t>61</w:t>
      </w:r>
      <w:r>
        <w:fldChar w:fldCharType="end"/>
      </w:r>
    </w:p>
    <w:p w14:paraId="2683255C" w14:textId="77777777" w:rsidR="00824FB5" w:rsidRDefault="00824FB5">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_Toc88491407 \h </w:instrText>
      </w:r>
      <w:r>
        <w:fldChar w:fldCharType="separate"/>
      </w:r>
      <w:r>
        <w:t>61</w:t>
      </w:r>
      <w:r>
        <w:fldChar w:fldCharType="end"/>
      </w:r>
    </w:p>
    <w:p w14:paraId="103D13F7" w14:textId="77777777" w:rsidR="00824FB5" w:rsidRDefault="00824FB5">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_Toc88491408 \h </w:instrText>
      </w:r>
      <w:r>
        <w:fldChar w:fldCharType="separate"/>
      </w:r>
      <w:r>
        <w:t>61</w:t>
      </w:r>
      <w:r>
        <w:fldChar w:fldCharType="end"/>
      </w:r>
    </w:p>
    <w:p w14:paraId="1233B789" w14:textId="77777777" w:rsidR="00824FB5" w:rsidRDefault="00824FB5">
      <w:pPr>
        <w:pStyle w:val="40"/>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_Toc88491409 \h </w:instrText>
      </w:r>
      <w:r>
        <w:fldChar w:fldCharType="separate"/>
      </w:r>
      <w:r>
        <w:t>61</w:t>
      </w:r>
      <w:r>
        <w:fldChar w:fldCharType="end"/>
      </w:r>
    </w:p>
    <w:p w14:paraId="6514BD36" w14:textId="77777777" w:rsidR="00824FB5" w:rsidRDefault="00824FB5">
      <w:pPr>
        <w:pStyle w:val="40"/>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_Toc88491410 \h </w:instrText>
      </w:r>
      <w:r>
        <w:fldChar w:fldCharType="separate"/>
      </w:r>
      <w:r>
        <w:t>61</w:t>
      </w:r>
      <w:r>
        <w:fldChar w:fldCharType="end"/>
      </w:r>
    </w:p>
    <w:p w14:paraId="67ABB487" w14:textId="77777777" w:rsidR="00824FB5" w:rsidRDefault="00824FB5">
      <w:pPr>
        <w:pStyle w:val="50"/>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_Toc88491411 \h </w:instrText>
      </w:r>
      <w:r>
        <w:fldChar w:fldCharType="separate"/>
      </w:r>
      <w:r>
        <w:t>61</w:t>
      </w:r>
      <w:r>
        <w:fldChar w:fldCharType="end"/>
      </w:r>
    </w:p>
    <w:p w14:paraId="41399F2C" w14:textId="77777777" w:rsidR="00824FB5" w:rsidRDefault="00824FB5">
      <w:pPr>
        <w:pStyle w:val="50"/>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_Toc88491412 \h </w:instrText>
      </w:r>
      <w:r>
        <w:fldChar w:fldCharType="separate"/>
      </w:r>
      <w:r>
        <w:t>62</w:t>
      </w:r>
      <w:r>
        <w:fldChar w:fldCharType="end"/>
      </w:r>
    </w:p>
    <w:p w14:paraId="5A9C25B0" w14:textId="77777777" w:rsidR="00824FB5" w:rsidRDefault="00824FB5">
      <w:pPr>
        <w:pStyle w:val="40"/>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_Toc88491413 \h </w:instrText>
      </w:r>
      <w:r>
        <w:fldChar w:fldCharType="separate"/>
      </w:r>
      <w:r>
        <w:t>62</w:t>
      </w:r>
      <w:r>
        <w:fldChar w:fldCharType="end"/>
      </w:r>
    </w:p>
    <w:p w14:paraId="335EAE73" w14:textId="77777777" w:rsidR="00824FB5" w:rsidRDefault="00824FB5">
      <w:pPr>
        <w:pStyle w:val="30"/>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_Toc88491414 \h </w:instrText>
      </w:r>
      <w:r>
        <w:fldChar w:fldCharType="separate"/>
      </w:r>
      <w:r>
        <w:t>62</w:t>
      </w:r>
      <w:r>
        <w:fldChar w:fldCharType="end"/>
      </w:r>
    </w:p>
    <w:p w14:paraId="52573FA1" w14:textId="77777777" w:rsidR="00824FB5" w:rsidRDefault="00824FB5">
      <w:pPr>
        <w:pStyle w:val="40"/>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_Toc88491415 \h </w:instrText>
      </w:r>
      <w:r>
        <w:fldChar w:fldCharType="separate"/>
      </w:r>
      <w:r>
        <w:t>62</w:t>
      </w:r>
      <w:r>
        <w:fldChar w:fldCharType="end"/>
      </w:r>
    </w:p>
    <w:p w14:paraId="7830D2C2" w14:textId="77777777" w:rsidR="00824FB5" w:rsidRDefault="00824FB5">
      <w:pPr>
        <w:pStyle w:val="40"/>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_Toc88491416 \h </w:instrText>
      </w:r>
      <w:r>
        <w:fldChar w:fldCharType="separate"/>
      </w:r>
      <w:r>
        <w:t>63</w:t>
      </w:r>
      <w:r>
        <w:fldChar w:fldCharType="end"/>
      </w:r>
    </w:p>
    <w:p w14:paraId="0412636D" w14:textId="77777777" w:rsidR="00824FB5" w:rsidRDefault="00824FB5">
      <w:pPr>
        <w:pStyle w:val="50"/>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_Toc88491417 \h </w:instrText>
      </w:r>
      <w:r>
        <w:fldChar w:fldCharType="separate"/>
      </w:r>
      <w:r>
        <w:t>63</w:t>
      </w:r>
      <w:r>
        <w:fldChar w:fldCharType="end"/>
      </w:r>
    </w:p>
    <w:p w14:paraId="507D0551" w14:textId="77777777" w:rsidR="00824FB5" w:rsidRDefault="00824FB5">
      <w:pPr>
        <w:pStyle w:val="50"/>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_Toc88491418 \h </w:instrText>
      </w:r>
      <w:r>
        <w:fldChar w:fldCharType="separate"/>
      </w:r>
      <w:r>
        <w:t>63</w:t>
      </w:r>
      <w:r>
        <w:fldChar w:fldCharType="end"/>
      </w:r>
    </w:p>
    <w:p w14:paraId="6741E185" w14:textId="77777777" w:rsidR="00824FB5" w:rsidRDefault="00824FB5">
      <w:pPr>
        <w:pStyle w:val="50"/>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_Toc88491419 \h </w:instrText>
      </w:r>
      <w:r>
        <w:fldChar w:fldCharType="separate"/>
      </w:r>
      <w:r>
        <w:t>63</w:t>
      </w:r>
      <w:r>
        <w:fldChar w:fldCharType="end"/>
      </w:r>
    </w:p>
    <w:p w14:paraId="65759723" w14:textId="77777777" w:rsidR="00824FB5" w:rsidRDefault="00824FB5">
      <w:pPr>
        <w:pStyle w:val="50"/>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_Toc88491420 \h </w:instrText>
      </w:r>
      <w:r>
        <w:fldChar w:fldCharType="separate"/>
      </w:r>
      <w:r>
        <w:t>64</w:t>
      </w:r>
      <w:r>
        <w:fldChar w:fldCharType="end"/>
      </w:r>
    </w:p>
    <w:p w14:paraId="6B34022A" w14:textId="77777777" w:rsidR="00824FB5" w:rsidRDefault="00824FB5">
      <w:pPr>
        <w:pStyle w:val="40"/>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_Toc88491421 \h </w:instrText>
      </w:r>
      <w:r>
        <w:fldChar w:fldCharType="separate"/>
      </w:r>
      <w:r>
        <w:t>64</w:t>
      </w:r>
      <w:r>
        <w:fldChar w:fldCharType="end"/>
      </w:r>
    </w:p>
    <w:p w14:paraId="4543E70A" w14:textId="77777777" w:rsidR="00824FB5" w:rsidRDefault="00824FB5">
      <w:pPr>
        <w:pStyle w:val="50"/>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_Toc88491422 \h </w:instrText>
      </w:r>
      <w:r>
        <w:fldChar w:fldCharType="separate"/>
      </w:r>
      <w:r>
        <w:t>64</w:t>
      </w:r>
      <w:r>
        <w:fldChar w:fldCharType="end"/>
      </w:r>
    </w:p>
    <w:p w14:paraId="5903461E" w14:textId="77777777" w:rsidR="00824FB5" w:rsidRDefault="00824FB5">
      <w:pPr>
        <w:pStyle w:val="50"/>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_Toc88491423 \h </w:instrText>
      </w:r>
      <w:r>
        <w:fldChar w:fldCharType="separate"/>
      </w:r>
      <w:r>
        <w:t>64</w:t>
      </w:r>
      <w:r>
        <w:fldChar w:fldCharType="end"/>
      </w:r>
    </w:p>
    <w:p w14:paraId="6DA5E4C8" w14:textId="77777777" w:rsidR="00824FB5" w:rsidRDefault="00824FB5">
      <w:pPr>
        <w:pStyle w:val="50"/>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_Toc88491424 \h </w:instrText>
      </w:r>
      <w:r>
        <w:fldChar w:fldCharType="separate"/>
      </w:r>
      <w:r>
        <w:t>65</w:t>
      </w:r>
      <w:r>
        <w:fldChar w:fldCharType="end"/>
      </w:r>
    </w:p>
    <w:p w14:paraId="1046BE7A" w14:textId="77777777" w:rsidR="00824FB5" w:rsidRDefault="00824FB5">
      <w:pPr>
        <w:pStyle w:val="60"/>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_Toc88491425 \h </w:instrText>
      </w:r>
      <w:r>
        <w:fldChar w:fldCharType="separate"/>
      </w:r>
      <w:r>
        <w:t>65</w:t>
      </w:r>
      <w:r>
        <w:fldChar w:fldCharType="end"/>
      </w:r>
    </w:p>
    <w:p w14:paraId="0505FE81" w14:textId="77777777" w:rsidR="00824FB5" w:rsidRDefault="00824FB5">
      <w:pPr>
        <w:pStyle w:val="60"/>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_Toc88491426 \h </w:instrText>
      </w:r>
      <w:r>
        <w:fldChar w:fldCharType="separate"/>
      </w:r>
      <w:r>
        <w:t>65</w:t>
      </w:r>
      <w:r>
        <w:fldChar w:fldCharType="end"/>
      </w:r>
    </w:p>
    <w:p w14:paraId="52014679" w14:textId="77777777" w:rsidR="00824FB5" w:rsidRDefault="00824FB5">
      <w:pPr>
        <w:pStyle w:val="50"/>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_Toc88491427 \h </w:instrText>
      </w:r>
      <w:r>
        <w:fldChar w:fldCharType="separate"/>
      </w:r>
      <w:r>
        <w:t>66</w:t>
      </w:r>
      <w:r>
        <w:fldChar w:fldCharType="end"/>
      </w:r>
    </w:p>
    <w:p w14:paraId="15F95EDC" w14:textId="77777777" w:rsidR="00824FB5" w:rsidRDefault="00824FB5">
      <w:pPr>
        <w:pStyle w:val="60"/>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_Toc88491428 \h </w:instrText>
      </w:r>
      <w:r>
        <w:fldChar w:fldCharType="separate"/>
      </w:r>
      <w:r>
        <w:t>66</w:t>
      </w:r>
      <w:r>
        <w:fldChar w:fldCharType="end"/>
      </w:r>
    </w:p>
    <w:p w14:paraId="1AB8DBAA" w14:textId="77777777" w:rsidR="00824FB5" w:rsidRDefault="00824FB5">
      <w:pPr>
        <w:pStyle w:val="60"/>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_Toc88491429 \h </w:instrText>
      </w:r>
      <w:r>
        <w:fldChar w:fldCharType="separate"/>
      </w:r>
      <w:r>
        <w:t>66</w:t>
      </w:r>
      <w:r>
        <w:fldChar w:fldCharType="end"/>
      </w:r>
    </w:p>
    <w:p w14:paraId="40CFD602" w14:textId="77777777" w:rsidR="00824FB5" w:rsidRDefault="00824FB5">
      <w:pPr>
        <w:pStyle w:val="70"/>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_Toc88491430 \h </w:instrText>
      </w:r>
      <w:r>
        <w:fldChar w:fldCharType="separate"/>
      </w:r>
      <w:r>
        <w:t>66</w:t>
      </w:r>
      <w:r>
        <w:fldChar w:fldCharType="end"/>
      </w:r>
    </w:p>
    <w:p w14:paraId="0051EEFC" w14:textId="77777777" w:rsidR="00824FB5" w:rsidRDefault="00824FB5">
      <w:pPr>
        <w:pStyle w:val="70"/>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_Toc88491431 \h </w:instrText>
      </w:r>
      <w:r>
        <w:fldChar w:fldCharType="separate"/>
      </w:r>
      <w:r>
        <w:t>66</w:t>
      </w:r>
      <w:r>
        <w:fldChar w:fldCharType="end"/>
      </w:r>
    </w:p>
    <w:p w14:paraId="6249EE5F" w14:textId="77777777" w:rsidR="00824FB5" w:rsidRDefault="00824FB5">
      <w:pPr>
        <w:pStyle w:val="30"/>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_Toc88491432 \h </w:instrText>
      </w:r>
      <w:r>
        <w:fldChar w:fldCharType="separate"/>
      </w:r>
      <w:r>
        <w:t>67</w:t>
      </w:r>
      <w:r>
        <w:fldChar w:fldCharType="end"/>
      </w:r>
    </w:p>
    <w:p w14:paraId="494A8E86" w14:textId="77777777" w:rsidR="00824FB5" w:rsidRDefault="00824FB5">
      <w:pPr>
        <w:pStyle w:val="50"/>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_Toc88491433 \h </w:instrText>
      </w:r>
      <w:r>
        <w:fldChar w:fldCharType="separate"/>
      </w:r>
      <w:r>
        <w:t>67</w:t>
      </w:r>
      <w:r>
        <w:fldChar w:fldCharType="end"/>
      </w:r>
    </w:p>
    <w:p w14:paraId="4C4A9501" w14:textId="77777777" w:rsidR="00824FB5" w:rsidRDefault="00824FB5">
      <w:pPr>
        <w:pStyle w:val="50"/>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_Toc88491434 \h </w:instrText>
      </w:r>
      <w:r>
        <w:fldChar w:fldCharType="separate"/>
      </w:r>
      <w:r>
        <w:t>67</w:t>
      </w:r>
      <w:r>
        <w:fldChar w:fldCharType="end"/>
      </w:r>
    </w:p>
    <w:p w14:paraId="64431789" w14:textId="77777777" w:rsidR="00824FB5" w:rsidRDefault="00824FB5">
      <w:pPr>
        <w:pStyle w:val="50"/>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_Toc88491435 \h </w:instrText>
      </w:r>
      <w:r>
        <w:fldChar w:fldCharType="separate"/>
      </w:r>
      <w:r>
        <w:t>67</w:t>
      </w:r>
      <w:r>
        <w:fldChar w:fldCharType="end"/>
      </w:r>
    </w:p>
    <w:p w14:paraId="7CEACA3E" w14:textId="77777777" w:rsidR="00824FB5" w:rsidRDefault="00824FB5">
      <w:pPr>
        <w:pStyle w:val="60"/>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_Toc88491436 \h </w:instrText>
      </w:r>
      <w:r>
        <w:fldChar w:fldCharType="separate"/>
      </w:r>
      <w:r>
        <w:t>67</w:t>
      </w:r>
      <w:r>
        <w:fldChar w:fldCharType="end"/>
      </w:r>
    </w:p>
    <w:p w14:paraId="565DA6CE" w14:textId="77777777" w:rsidR="00824FB5" w:rsidRDefault="00824FB5">
      <w:pPr>
        <w:pStyle w:val="60"/>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_Toc88491437 \h </w:instrText>
      </w:r>
      <w:r>
        <w:fldChar w:fldCharType="separate"/>
      </w:r>
      <w:r>
        <w:t>68</w:t>
      </w:r>
      <w:r>
        <w:fldChar w:fldCharType="end"/>
      </w:r>
    </w:p>
    <w:p w14:paraId="61D51775" w14:textId="77777777" w:rsidR="00824FB5" w:rsidRDefault="00824FB5">
      <w:pPr>
        <w:pStyle w:val="50"/>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_Toc88491438 \h </w:instrText>
      </w:r>
      <w:r>
        <w:fldChar w:fldCharType="separate"/>
      </w:r>
      <w:r>
        <w:t>68</w:t>
      </w:r>
      <w:r>
        <w:fldChar w:fldCharType="end"/>
      </w:r>
    </w:p>
    <w:p w14:paraId="46F1CF8D" w14:textId="77777777" w:rsidR="00824FB5" w:rsidRDefault="00824FB5">
      <w:pPr>
        <w:pStyle w:val="30"/>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_Toc88491439 \h </w:instrText>
      </w:r>
      <w:r>
        <w:fldChar w:fldCharType="separate"/>
      </w:r>
      <w:r>
        <w:t>68</w:t>
      </w:r>
      <w:r>
        <w:fldChar w:fldCharType="end"/>
      </w:r>
    </w:p>
    <w:p w14:paraId="45B42B37" w14:textId="77777777" w:rsidR="00824FB5" w:rsidRDefault="00824FB5">
      <w:pPr>
        <w:pStyle w:val="30"/>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_Toc88491440 \h </w:instrText>
      </w:r>
      <w:r>
        <w:fldChar w:fldCharType="separate"/>
      </w:r>
      <w:r>
        <w:t>68</w:t>
      </w:r>
      <w:r>
        <w:fldChar w:fldCharType="end"/>
      </w:r>
    </w:p>
    <w:p w14:paraId="2BEAB266" w14:textId="77777777" w:rsidR="00824FB5" w:rsidRDefault="00824FB5">
      <w:pPr>
        <w:pStyle w:val="40"/>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_Toc88491441 \h </w:instrText>
      </w:r>
      <w:r>
        <w:fldChar w:fldCharType="separate"/>
      </w:r>
      <w:r>
        <w:t>68</w:t>
      </w:r>
      <w:r>
        <w:fldChar w:fldCharType="end"/>
      </w:r>
    </w:p>
    <w:p w14:paraId="65CACF97" w14:textId="77777777" w:rsidR="00824FB5" w:rsidRDefault="00824FB5">
      <w:pPr>
        <w:pStyle w:val="40"/>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_Toc88491442 \h </w:instrText>
      </w:r>
      <w:r>
        <w:fldChar w:fldCharType="separate"/>
      </w:r>
      <w:r>
        <w:t>69</w:t>
      </w:r>
      <w:r>
        <w:fldChar w:fldCharType="end"/>
      </w:r>
    </w:p>
    <w:p w14:paraId="308ABA35" w14:textId="77777777" w:rsidR="00824FB5" w:rsidRDefault="00824FB5">
      <w:pPr>
        <w:pStyle w:val="50"/>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_Toc88491443 \h </w:instrText>
      </w:r>
      <w:r>
        <w:fldChar w:fldCharType="separate"/>
      </w:r>
      <w:r>
        <w:t>69</w:t>
      </w:r>
      <w:r>
        <w:fldChar w:fldCharType="end"/>
      </w:r>
    </w:p>
    <w:p w14:paraId="551661BD" w14:textId="77777777" w:rsidR="00824FB5" w:rsidRDefault="00824FB5">
      <w:pPr>
        <w:pStyle w:val="50"/>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_Toc88491444 \h </w:instrText>
      </w:r>
      <w:r>
        <w:fldChar w:fldCharType="separate"/>
      </w:r>
      <w:r>
        <w:t>69</w:t>
      </w:r>
      <w:r>
        <w:fldChar w:fldCharType="end"/>
      </w:r>
    </w:p>
    <w:p w14:paraId="56B06B5F" w14:textId="77777777" w:rsidR="00824FB5" w:rsidRDefault="00824FB5">
      <w:pPr>
        <w:pStyle w:val="50"/>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_Toc88491445 \h </w:instrText>
      </w:r>
      <w:r>
        <w:fldChar w:fldCharType="separate"/>
      </w:r>
      <w:r>
        <w:t>69</w:t>
      </w:r>
      <w:r>
        <w:fldChar w:fldCharType="end"/>
      </w:r>
    </w:p>
    <w:p w14:paraId="491401F0" w14:textId="77777777" w:rsidR="00824FB5" w:rsidRDefault="00824FB5">
      <w:pPr>
        <w:pStyle w:val="40"/>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_Toc88491446 \h </w:instrText>
      </w:r>
      <w:r>
        <w:fldChar w:fldCharType="separate"/>
      </w:r>
      <w:r>
        <w:t>69</w:t>
      </w:r>
      <w:r>
        <w:fldChar w:fldCharType="end"/>
      </w:r>
    </w:p>
    <w:p w14:paraId="1F9B39A5" w14:textId="77777777" w:rsidR="00824FB5" w:rsidRDefault="00824FB5">
      <w:pPr>
        <w:pStyle w:val="50"/>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_Toc88491447 \h </w:instrText>
      </w:r>
      <w:r>
        <w:fldChar w:fldCharType="separate"/>
      </w:r>
      <w:r>
        <w:t>69</w:t>
      </w:r>
      <w:r>
        <w:fldChar w:fldCharType="end"/>
      </w:r>
    </w:p>
    <w:p w14:paraId="20FF202C" w14:textId="77777777" w:rsidR="00824FB5" w:rsidRDefault="00824FB5">
      <w:pPr>
        <w:pStyle w:val="50"/>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_Toc88491448 \h </w:instrText>
      </w:r>
      <w:r>
        <w:fldChar w:fldCharType="separate"/>
      </w:r>
      <w:r>
        <w:t>69</w:t>
      </w:r>
      <w:r>
        <w:fldChar w:fldCharType="end"/>
      </w:r>
    </w:p>
    <w:p w14:paraId="7681F86B" w14:textId="77777777" w:rsidR="00824FB5" w:rsidRDefault="00824FB5">
      <w:pPr>
        <w:pStyle w:val="50"/>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_Toc88491449 \h </w:instrText>
      </w:r>
      <w:r>
        <w:fldChar w:fldCharType="separate"/>
      </w:r>
      <w:r>
        <w:t>70</w:t>
      </w:r>
      <w:r>
        <w:fldChar w:fldCharType="end"/>
      </w:r>
    </w:p>
    <w:p w14:paraId="7324292A" w14:textId="77777777" w:rsidR="00824FB5" w:rsidRDefault="00824FB5">
      <w:pPr>
        <w:pStyle w:val="30"/>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_Toc88491450 \h </w:instrText>
      </w:r>
      <w:r>
        <w:fldChar w:fldCharType="separate"/>
      </w:r>
      <w:r>
        <w:t>70</w:t>
      </w:r>
      <w:r>
        <w:fldChar w:fldCharType="end"/>
      </w:r>
    </w:p>
    <w:p w14:paraId="4D4C19AE" w14:textId="77777777" w:rsidR="00824FB5" w:rsidRDefault="00824FB5">
      <w:pPr>
        <w:pStyle w:val="40"/>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_Toc88491451 \h </w:instrText>
      </w:r>
      <w:r>
        <w:fldChar w:fldCharType="separate"/>
      </w:r>
      <w:r>
        <w:t>70</w:t>
      </w:r>
      <w:r>
        <w:fldChar w:fldCharType="end"/>
      </w:r>
    </w:p>
    <w:p w14:paraId="7B8217ED"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_Toc88491452 \h </w:instrText>
      </w:r>
      <w:r>
        <w:fldChar w:fldCharType="separate"/>
      </w:r>
      <w:r>
        <w:t>71</w:t>
      </w:r>
      <w:r>
        <w:fldChar w:fldCharType="end"/>
      </w:r>
    </w:p>
    <w:p w14:paraId="48DCD8A2" w14:textId="77777777" w:rsidR="00824FB5" w:rsidRDefault="00824FB5">
      <w:pPr>
        <w:pStyle w:val="50"/>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_Toc88491453 \h </w:instrText>
      </w:r>
      <w:r>
        <w:fldChar w:fldCharType="separate"/>
      </w:r>
      <w:r>
        <w:t>71</w:t>
      </w:r>
      <w:r>
        <w:fldChar w:fldCharType="end"/>
      </w:r>
    </w:p>
    <w:p w14:paraId="5B6F8A4E" w14:textId="77777777" w:rsidR="00824FB5" w:rsidRDefault="00824FB5">
      <w:pPr>
        <w:pStyle w:val="50"/>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_Toc88491454 \h </w:instrText>
      </w:r>
      <w:r>
        <w:fldChar w:fldCharType="separate"/>
      </w:r>
      <w:r>
        <w:t>72</w:t>
      </w:r>
      <w:r>
        <w:fldChar w:fldCharType="end"/>
      </w:r>
    </w:p>
    <w:p w14:paraId="6119A8CD" w14:textId="77777777" w:rsidR="00824FB5" w:rsidRDefault="00824FB5">
      <w:pPr>
        <w:pStyle w:val="50"/>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_Toc88491455 \h </w:instrText>
      </w:r>
      <w:r>
        <w:fldChar w:fldCharType="separate"/>
      </w:r>
      <w:r>
        <w:t>73</w:t>
      </w:r>
      <w:r>
        <w:fldChar w:fldCharType="end"/>
      </w:r>
    </w:p>
    <w:p w14:paraId="306DB1D7" w14:textId="77777777" w:rsidR="00824FB5" w:rsidRDefault="00824FB5">
      <w:pPr>
        <w:pStyle w:val="50"/>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_Toc88491456 \h </w:instrText>
      </w:r>
      <w:r>
        <w:fldChar w:fldCharType="separate"/>
      </w:r>
      <w:r>
        <w:t>73</w:t>
      </w:r>
      <w:r>
        <w:fldChar w:fldCharType="end"/>
      </w:r>
    </w:p>
    <w:p w14:paraId="7B4C581F" w14:textId="77777777" w:rsidR="00824FB5" w:rsidRDefault="00824FB5">
      <w:pPr>
        <w:pStyle w:val="50"/>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_Toc88491457 \h </w:instrText>
      </w:r>
      <w:r>
        <w:fldChar w:fldCharType="separate"/>
      </w:r>
      <w:r>
        <w:t>73</w:t>
      </w:r>
      <w:r>
        <w:fldChar w:fldCharType="end"/>
      </w:r>
    </w:p>
    <w:p w14:paraId="3ADDA75B" w14:textId="77777777" w:rsidR="00824FB5" w:rsidRDefault="00824FB5">
      <w:pPr>
        <w:pStyle w:val="50"/>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_Toc88491458 \h </w:instrText>
      </w:r>
      <w:r>
        <w:fldChar w:fldCharType="separate"/>
      </w:r>
      <w:r>
        <w:t>74</w:t>
      </w:r>
      <w:r>
        <w:fldChar w:fldCharType="end"/>
      </w:r>
    </w:p>
    <w:p w14:paraId="646A1EE8" w14:textId="77777777" w:rsidR="00824FB5" w:rsidRDefault="00824FB5">
      <w:pPr>
        <w:pStyle w:val="40"/>
        <w:rPr>
          <w:rFonts w:asciiTheme="minorHAnsi" w:eastAsiaTheme="minorEastAsia" w:hAnsiTheme="minorHAnsi" w:cstheme="minorBidi"/>
          <w:kern w:val="2"/>
          <w:sz w:val="21"/>
          <w:szCs w:val="22"/>
          <w:lang w:val="en-US" w:eastAsia="zh-CN"/>
        </w:rPr>
      </w:pPr>
      <w:r w:rsidRPr="004D78C8">
        <w:rPr>
          <w:lang w:val="en-US"/>
        </w:rPr>
        <w:t>6.2.6.3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_Toc88491459 \h </w:instrText>
      </w:r>
      <w:r>
        <w:fldChar w:fldCharType="separate"/>
      </w:r>
      <w:r>
        <w:t>74</w:t>
      </w:r>
      <w:r>
        <w:fldChar w:fldCharType="end"/>
      </w:r>
    </w:p>
    <w:p w14:paraId="563083BF" w14:textId="77777777" w:rsidR="00824FB5" w:rsidRDefault="00824FB5">
      <w:pPr>
        <w:pStyle w:val="50"/>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_Toc88491460 \h </w:instrText>
      </w:r>
      <w:r>
        <w:fldChar w:fldCharType="separate"/>
      </w:r>
      <w:r>
        <w:t>74</w:t>
      </w:r>
      <w:r>
        <w:fldChar w:fldCharType="end"/>
      </w:r>
    </w:p>
    <w:p w14:paraId="1E3B0B95" w14:textId="77777777" w:rsidR="00824FB5" w:rsidRDefault="00824FB5">
      <w:pPr>
        <w:pStyle w:val="50"/>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_Toc88491461 \h </w:instrText>
      </w:r>
      <w:r>
        <w:fldChar w:fldCharType="separate"/>
      </w:r>
      <w:r>
        <w:t>74</w:t>
      </w:r>
      <w:r>
        <w:fldChar w:fldCharType="end"/>
      </w:r>
    </w:p>
    <w:p w14:paraId="5A381AC2" w14:textId="77777777" w:rsidR="00824FB5" w:rsidRDefault="00824FB5">
      <w:pPr>
        <w:pStyle w:val="50"/>
        <w:rPr>
          <w:rFonts w:asciiTheme="minorHAnsi" w:eastAsiaTheme="minorEastAsia" w:hAnsiTheme="minorHAnsi" w:cstheme="minorBidi"/>
          <w:kern w:val="2"/>
          <w:sz w:val="21"/>
          <w:szCs w:val="22"/>
          <w:lang w:val="en-US" w:eastAsia="zh-CN"/>
        </w:rPr>
      </w:pPr>
      <w:r>
        <w:lastRenderedPageBreak/>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_Toc88491462 \h </w:instrText>
      </w:r>
      <w:r>
        <w:fldChar w:fldCharType="separate"/>
      </w:r>
      <w:r>
        <w:t>75</w:t>
      </w:r>
      <w:r>
        <w:fldChar w:fldCharType="end"/>
      </w:r>
    </w:p>
    <w:p w14:paraId="35677731" w14:textId="77777777" w:rsidR="00824FB5" w:rsidRDefault="00824FB5">
      <w:pPr>
        <w:pStyle w:val="30"/>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_Toc88491463 \h </w:instrText>
      </w:r>
      <w:r>
        <w:fldChar w:fldCharType="separate"/>
      </w:r>
      <w:r>
        <w:t>75</w:t>
      </w:r>
      <w:r>
        <w:fldChar w:fldCharType="end"/>
      </w:r>
    </w:p>
    <w:p w14:paraId="5D547029" w14:textId="77777777" w:rsidR="00824FB5" w:rsidRDefault="00824FB5">
      <w:pPr>
        <w:pStyle w:val="40"/>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_Toc88491464 \h </w:instrText>
      </w:r>
      <w:r>
        <w:fldChar w:fldCharType="separate"/>
      </w:r>
      <w:r>
        <w:t>75</w:t>
      </w:r>
      <w:r>
        <w:fldChar w:fldCharType="end"/>
      </w:r>
    </w:p>
    <w:p w14:paraId="0B5FBB2D" w14:textId="77777777" w:rsidR="00824FB5" w:rsidRDefault="00824FB5">
      <w:pPr>
        <w:pStyle w:val="40"/>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_Toc88491465 \h </w:instrText>
      </w:r>
      <w:r>
        <w:fldChar w:fldCharType="separate"/>
      </w:r>
      <w:r>
        <w:t>75</w:t>
      </w:r>
      <w:r>
        <w:fldChar w:fldCharType="end"/>
      </w:r>
    </w:p>
    <w:p w14:paraId="729C5E7F" w14:textId="77777777" w:rsidR="00824FB5" w:rsidRDefault="00824FB5">
      <w:pPr>
        <w:pStyle w:val="40"/>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_Toc88491466 \h </w:instrText>
      </w:r>
      <w:r>
        <w:fldChar w:fldCharType="separate"/>
      </w:r>
      <w:r>
        <w:t>75</w:t>
      </w:r>
      <w:r>
        <w:fldChar w:fldCharType="end"/>
      </w:r>
    </w:p>
    <w:p w14:paraId="73E23455" w14:textId="77777777" w:rsidR="00824FB5" w:rsidRDefault="00824FB5">
      <w:pPr>
        <w:pStyle w:val="30"/>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_Toc88491467 \h </w:instrText>
      </w:r>
      <w:r>
        <w:fldChar w:fldCharType="separate"/>
      </w:r>
      <w:r>
        <w:t>76</w:t>
      </w:r>
      <w:r>
        <w:fldChar w:fldCharType="end"/>
      </w:r>
    </w:p>
    <w:p w14:paraId="47FE8702" w14:textId="77777777" w:rsidR="00824FB5" w:rsidRDefault="00824FB5">
      <w:pPr>
        <w:pStyle w:val="30"/>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_Toc88491468 \h </w:instrText>
      </w:r>
      <w:r>
        <w:fldChar w:fldCharType="separate"/>
      </w:r>
      <w:r>
        <w:t>76</w:t>
      </w:r>
      <w:r>
        <w:fldChar w:fldCharType="end"/>
      </w:r>
    </w:p>
    <w:p w14:paraId="0A8E2162" w14:textId="77777777" w:rsidR="00824FB5" w:rsidRDefault="00824FB5">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_Toc88491469 \h </w:instrText>
      </w:r>
      <w:r>
        <w:fldChar w:fldCharType="separate"/>
      </w:r>
      <w:r>
        <w:t>77</w:t>
      </w:r>
      <w:r>
        <w:fldChar w:fldCharType="end"/>
      </w:r>
    </w:p>
    <w:p w14:paraId="09A37549" w14:textId="77777777" w:rsidR="00824FB5" w:rsidRDefault="00824FB5">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_Toc88491470 \h </w:instrText>
      </w:r>
      <w:r>
        <w:fldChar w:fldCharType="separate"/>
      </w:r>
      <w:r>
        <w:t>77</w:t>
      </w:r>
      <w:r>
        <w:fldChar w:fldCharType="end"/>
      </w:r>
    </w:p>
    <w:p w14:paraId="5ED72C56" w14:textId="77777777" w:rsidR="00824FB5" w:rsidRDefault="00824FB5">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_Toc88491471 \h </w:instrText>
      </w:r>
      <w:r>
        <w:fldChar w:fldCharType="separate"/>
      </w:r>
      <w:r>
        <w:t>77</w:t>
      </w:r>
      <w:r>
        <w:fldChar w:fldCharType="end"/>
      </w:r>
    </w:p>
    <w:p w14:paraId="7FCCCFA2" w14:textId="77777777" w:rsidR="00824FB5" w:rsidRDefault="00824FB5">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_Toc88491472 \h </w:instrText>
      </w:r>
      <w:r>
        <w:fldChar w:fldCharType="separate"/>
      </w:r>
      <w:r>
        <w:t>84</w:t>
      </w:r>
      <w:r>
        <w:fldChar w:fldCharType="end"/>
      </w:r>
    </w:p>
    <w:p w14:paraId="6F46655F" w14:textId="77777777" w:rsidR="00824FB5" w:rsidRDefault="00824FB5">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_Toc88491473 \h </w:instrText>
      </w:r>
      <w:r>
        <w:fldChar w:fldCharType="separate"/>
      </w:r>
      <w:r>
        <w:t>94</w:t>
      </w:r>
      <w:r>
        <w:fldChar w:fldCharType="end"/>
      </w:r>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8491223"/>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8491224"/>
      <w:bookmarkEnd w:id="15"/>
      <w:r w:rsidRPr="004D3578">
        <w:t>Introduction</w:t>
      </w:r>
      <w:bookmarkEnd w:id="16"/>
      <w:bookmarkEnd w:id="17"/>
      <w:bookmarkEnd w:id="1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8491225"/>
      <w:r w:rsidRPr="004D3578">
        <w:lastRenderedPageBreak/>
        <w:t>1</w:t>
      </w:r>
      <w:r w:rsidRPr="004D3578">
        <w:tab/>
        <w:t>Scope</w:t>
      </w:r>
      <w:bookmarkEnd w:id="19"/>
      <w:bookmarkEnd w:id="20"/>
      <w:bookmarkEnd w:id="21"/>
      <w:bookmarkEnd w:id="2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8491226"/>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8491227"/>
      <w:r w:rsidRPr="004D3578">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8491228"/>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8491229"/>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8491230"/>
      <w:r w:rsidRPr="004D3578">
        <w:t>3.3</w:t>
      </w:r>
      <w:r w:rsidRPr="004D3578">
        <w:tab/>
        <w:t>Abbreviations</w:t>
      </w:r>
      <w:bookmarkEnd w:id="46"/>
      <w:bookmarkEnd w:id="47"/>
      <w:bookmarkEnd w:id="48"/>
      <w:bookmarkEnd w:id="4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8491231"/>
      <w:r w:rsidRPr="004D3578">
        <w:t>4</w:t>
      </w:r>
      <w:r w:rsidRPr="004D3578">
        <w:tab/>
      </w:r>
      <w:r>
        <w:t>Overview</w:t>
      </w:r>
      <w:bookmarkEnd w:id="50"/>
      <w:bookmarkEnd w:id="51"/>
      <w:bookmarkEnd w:id="52"/>
      <w:bookmarkEnd w:id="53"/>
    </w:p>
    <w:p w14:paraId="6B139B5E" w14:textId="16576932" w:rsidR="008A6D4A" w:rsidRDefault="007C7359" w:rsidP="007C7359">
      <w:pPr>
        <w:pStyle w:val="2"/>
        <w:rPr>
          <w:rFonts w:eastAsia="宋体"/>
        </w:rPr>
      </w:pPr>
      <w:bookmarkStart w:id="54" w:name="_Toc25156162"/>
      <w:bookmarkStart w:id="55" w:name="_Toc34124462"/>
      <w:bookmarkStart w:id="56" w:name="_Toc43207576"/>
      <w:bookmarkStart w:id="57" w:name="_Toc49857056"/>
      <w:bookmarkStart w:id="58" w:name="_Toc51925259"/>
      <w:bookmarkStart w:id="59" w:name="_Toc88491232"/>
      <w:r w:rsidRPr="00BA3AC8">
        <w:rPr>
          <w:rFonts w:eastAsia="宋体"/>
        </w:rPr>
        <w:t>4.1</w:t>
      </w:r>
      <w:r w:rsidRPr="00BA3AC8">
        <w:rPr>
          <w:rFonts w:eastAsia="宋体"/>
        </w:rPr>
        <w:tab/>
        <w:t>Introduction</w:t>
      </w:r>
      <w:bookmarkEnd w:id="54"/>
      <w:bookmarkEnd w:id="55"/>
      <w:bookmarkEnd w:id="56"/>
      <w:bookmarkEnd w:id="57"/>
      <w:bookmarkEnd w:id="58"/>
      <w:bookmarkEnd w:id="5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60" w:name="_Toc483474891"/>
      <w:bookmarkStart w:id="61" w:name="_Toc492541380"/>
      <w:bookmarkStart w:id="62" w:name="_Toc492899706"/>
      <w:bookmarkStart w:id="63" w:name="_Toc492899983"/>
      <w:bookmarkStart w:id="64" w:name="_Toc492967777"/>
      <w:bookmarkStart w:id="65" w:name="_Toc492972865"/>
      <w:bookmarkStart w:id="66" w:name="_Toc492973085"/>
      <w:bookmarkStart w:id="67" w:name="_Toc493774005"/>
      <w:bookmarkStart w:id="68" w:name="_Toc494194727"/>
      <w:bookmarkStart w:id="69" w:name="_Toc528159036"/>
      <w:bookmarkStart w:id="70" w:name="_Toc529259048"/>
      <w:bookmarkStart w:id="71" w:name="_Toc70418531"/>
    </w:p>
    <w:p w14:paraId="08C5FC84" w14:textId="6F407036" w:rsidR="007C7359" w:rsidRDefault="007C7359" w:rsidP="007C7359">
      <w:pPr>
        <w:pStyle w:val="2"/>
        <w:rPr>
          <w:rFonts w:eastAsia="宋体"/>
        </w:rPr>
      </w:pPr>
      <w:bookmarkStart w:id="72" w:name="_Toc88491233"/>
      <w:r w:rsidRPr="00BA3AC8">
        <w:rPr>
          <w:rFonts w:eastAsia="宋体"/>
        </w:rPr>
        <w:t>4.2</w:t>
      </w:r>
      <w:r w:rsidRPr="00BA3AC8">
        <w:rPr>
          <w:rFonts w:eastAsia="宋体"/>
        </w:rPr>
        <w:tab/>
      </w:r>
      <w:bookmarkEnd w:id="60"/>
      <w:r w:rsidRPr="00BA3AC8">
        <w:rPr>
          <w:rFonts w:eastAsia="宋体"/>
        </w:rPr>
        <w:t>Service Architecture</w:t>
      </w:r>
      <w:bookmarkEnd w:id="61"/>
      <w:bookmarkEnd w:id="62"/>
      <w:bookmarkEnd w:id="63"/>
      <w:bookmarkEnd w:id="64"/>
      <w:bookmarkEnd w:id="65"/>
      <w:bookmarkEnd w:id="66"/>
      <w:bookmarkEnd w:id="67"/>
      <w:bookmarkEnd w:id="68"/>
      <w:bookmarkEnd w:id="69"/>
      <w:bookmarkEnd w:id="70"/>
      <w:bookmarkEnd w:id="71"/>
      <w:bookmarkEnd w:id="7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699279050"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699279051" r:id="rId15"/>
        </w:object>
      </w:r>
    </w:p>
    <w:p w14:paraId="4AB5F0A9" w14:textId="7B325C22" w:rsidR="00F65E94" w:rsidRPr="00F65E94" w:rsidRDefault="00F65E94" w:rsidP="00F65E94">
      <w:pPr>
        <w:pStyle w:val="TF"/>
      </w:pPr>
      <w:r w:rsidRPr="00F65E94">
        <w:t xml:space="preserve">Figure 4.2-2: </w:t>
      </w:r>
      <w:bookmarkStart w:id="73" w:name="_Hlk68599672"/>
      <w:r w:rsidRPr="00F65E94">
        <w:t xml:space="preserve">Ntsctsf services </w:t>
      </w:r>
      <w:bookmarkEnd w:id="73"/>
      <w:r w:rsidRPr="00F65E94">
        <w:t>architecture, reference point representation</w:t>
      </w:r>
    </w:p>
    <w:p w14:paraId="6A3C47FA" w14:textId="45D64FF2" w:rsidR="008A6D4A" w:rsidRDefault="008A6D4A" w:rsidP="008A6D4A">
      <w:pPr>
        <w:pStyle w:val="1"/>
      </w:pPr>
      <w:bookmarkStart w:id="74" w:name="_Toc510696585"/>
      <w:bookmarkStart w:id="75" w:name="_Toc35971377"/>
      <w:bookmarkStart w:id="76" w:name="_Toc67903501"/>
      <w:bookmarkStart w:id="77" w:name="_Toc88491234"/>
      <w:r>
        <w:t>5</w:t>
      </w:r>
      <w:r w:rsidRPr="004D3578">
        <w:tab/>
      </w:r>
      <w:r>
        <w:t xml:space="preserve">Services offered by the </w:t>
      </w:r>
      <w:bookmarkEnd w:id="74"/>
      <w:bookmarkEnd w:id="75"/>
      <w:bookmarkEnd w:id="76"/>
      <w:r w:rsidR="00D615CF">
        <w:t>TSCTSF</w:t>
      </w:r>
      <w:bookmarkEnd w:id="77"/>
    </w:p>
    <w:p w14:paraId="5A6A4D44" w14:textId="77777777" w:rsidR="008A6D4A" w:rsidRDefault="008A6D4A" w:rsidP="008A6D4A">
      <w:pPr>
        <w:pStyle w:val="2"/>
      </w:pPr>
      <w:bookmarkStart w:id="78" w:name="_Toc510696586"/>
      <w:bookmarkStart w:id="79" w:name="_Toc35971378"/>
      <w:bookmarkStart w:id="80" w:name="_Toc67903502"/>
      <w:bookmarkStart w:id="81" w:name="_Toc88491235"/>
      <w:r>
        <w:t>5.1</w:t>
      </w:r>
      <w:r>
        <w:tab/>
        <w:t>Introduction</w:t>
      </w:r>
      <w:bookmarkEnd w:id="78"/>
      <w:bookmarkEnd w:id="79"/>
      <w:bookmarkEnd w:id="80"/>
      <w:bookmarkEnd w:id="8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1619D8">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1619D8">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4B46D945"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34F2F70C"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67FC58A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56E201F1"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37715D62"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1619D8">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82" w:name="_Toc510696587"/>
      <w:bookmarkStart w:id="83" w:name="_Toc35971379"/>
      <w:bookmarkStart w:id="84" w:name="_Toc67903503"/>
      <w:bookmarkStart w:id="85" w:name="_Toc88491236"/>
      <w:r>
        <w:lastRenderedPageBreak/>
        <w:t>5.2</w:t>
      </w:r>
      <w:r>
        <w:tab/>
      </w:r>
      <w:r w:rsidR="00D615CF">
        <w:t>Ntsctsf_TimeSynchronization</w:t>
      </w:r>
      <w:r w:rsidRPr="00AF47A0">
        <w:t xml:space="preserve"> </w:t>
      </w:r>
      <w:r>
        <w:t>Service</w:t>
      </w:r>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88491237"/>
      <w:r>
        <w:t>5.2.1</w:t>
      </w:r>
      <w:r>
        <w:tab/>
        <w:t>Service Description</w:t>
      </w:r>
      <w:bookmarkEnd w:id="86"/>
      <w:bookmarkEnd w:id="87"/>
      <w:bookmarkEnd w:id="88"/>
      <w:bookmarkEnd w:id="89"/>
    </w:p>
    <w:p w14:paraId="2AEDD4FD" w14:textId="7DA2B0E5" w:rsidR="00052900" w:rsidRDefault="00052900" w:rsidP="003E6778">
      <w:pPr>
        <w:pStyle w:val="4"/>
      </w:pPr>
      <w:bookmarkStart w:id="90" w:name="_Toc70598398"/>
      <w:bookmarkStart w:id="91" w:name="_Toc88491238"/>
      <w:r w:rsidRPr="00BA3AC8">
        <w:t>5.2.1.1</w:t>
      </w:r>
      <w:r w:rsidRPr="00BA3AC8">
        <w:tab/>
        <w:t>Overview</w:t>
      </w:r>
      <w:bookmarkEnd w:id="90"/>
      <w:bookmarkEnd w:id="91"/>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宋体"/>
        </w:rPr>
      </w:pPr>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5"/>
        <w:rPr>
          <w:noProof/>
          <w:sz w:val="24"/>
          <w:lang w:eastAsia="zh-CN"/>
        </w:rPr>
      </w:pPr>
      <w:bookmarkStart w:id="92" w:name="_Toc70598400"/>
      <w:bookmarkStart w:id="93" w:name="_Toc88491239"/>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94" w:name="_Toc70598401"/>
      <w:bookmarkEnd w:id="92"/>
      <w:bookmarkEnd w:id="93"/>
    </w:p>
    <w:p w14:paraId="452EC5CC" w14:textId="7B8BEE21" w:rsidR="00052900" w:rsidRDefault="00052900" w:rsidP="00052900">
      <w:pPr>
        <w:pStyle w:val="5"/>
      </w:pPr>
      <w:bookmarkStart w:id="95" w:name="_Toc88491240"/>
      <w:r w:rsidRPr="00BA3AC8">
        <w:t>5.2.1.</w:t>
      </w:r>
      <w:r w:rsidR="007C7359" w:rsidRPr="00BA3AC8">
        <w:t>2</w:t>
      </w:r>
      <w:r w:rsidRPr="00BA3AC8">
        <w:t>.1</w:t>
      </w:r>
      <w:r w:rsidRPr="00BA3AC8">
        <w:tab/>
      </w:r>
      <w:bookmarkEnd w:id="94"/>
      <w:r w:rsidR="007C7359" w:rsidRPr="00BA3AC8">
        <w:t>TSCTSF</w:t>
      </w:r>
      <w:bookmarkEnd w:id="95"/>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5"/>
        <w:rPr>
          <w:noProof/>
          <w:lang w:eastAsia="zh-CN"/>
        </w:rPr>
      </w:pPr>
      <w:bookmarkStart w:id="96" w:name="_Toc70598402"/>
      <w:bookmarkStart w:id="97" w:name="_Toc88491241"/>
      <w:r w:rsidRPr="00BA3AC8">
        <w:t>5.2.1.</w:t>
      </w:r>
      <w:r w:rsidR="00093353" w:rsidRPr="00BA3AC8">
        <w:t>2</w:t>
      </w:r>
      <w:r w:rsidRPr="00BA3AC8">
        <w:t>.2</w:t>
      </w:r>
      <w:r w:rsidRPr="00BA3AC8">
        <w:tab/>
      </w:r>
      <w:r w:rsidRPr="00BA3AC8">
        <w:rPr>
          <w:noProof/>
          <w:lang w:eastAsia="zh-CN"/>
        </w:rPr>
        <w:t>NF Service Consumers</w:t>
      </w:r>
      <w:bookmarkEnd w:id="96"/>
      <w:bookmarkEnd w:id="9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1318427C"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3"/>
      </w:pPr>
      <w:bookmarkStart w:id="98" w:name="_Toc510696589"/>
      <w:bookmarkStart w:id="99" w:name="_Toc35971381"/>
      <w:bookmarkStart w:id="100" w:name="_Toc67903505"/>
      <w:bookmarkStart w:id="101" w:name="_Toc88491242"/>
      <w:r>
        <w:t>5.2.2</w:t>
      </w:r>
      <w:r>
        <w:tab/>
        <w:t>Service Operations</w:t>
      </w:r>
      <w:bookmarkEnd w:id="98"/>
      <w:bookmarkEnd w:id="99"/>
      <w:bookmarkEnd w:id="100"/>
      <w:bookmarkEnd w:id="101"/>
    </w:p>
    <w:p w14:paraId="679BB854" w14:textId="77777777" w:rsidR="008A6D4A" w:rsidRDefault="008A6D4A" w:rsidP="008A6D4A">
      <w:pPr>
        <w:pStyle w:val="4"/>
      </w:pPr>
      <w:bookmarkStart w:id="102" w:name="_Toc510696590"/>
      <w:bookmarkStart w:id="103" w:name="_Toc35971382"/>
      <w:bookmarkStart w:id="104" w:name="_Toc67903506"/>
      <w:bookmarkStart w:id="105" w:name="_Toc88491243"/>
      <w:r>
        <w:t>5.2.2.1</w:t>
      </w:r>
      <w:r>
        <w:tab/>
        <w:t>Introduction</w:t>
      </w:r>
      <w:bookmarkEnd w:id="102"/>
      <w:bookmarkEnd w:id="103"/>
      <w:bookmarkEnd w:id="104"/>
      <w:bookmarkEnd w:id="105"/>
    </w:p>
    <w:p w14:paraId="0F0A4D29" w14:textId="193EE7ED" w:rsidR="00FE177B" w:rsidRDefault="00FE177B" w:rsidP="00FE177B">
      <w:pPr>
        <w:rPr>
          <w:rFonts w:eastAsia="宋体"/>
        </w:rPr>
      </w:pPr>
      <w:bookmarkStart w:id="106" w:name="_Toc510696591"/>
      <w:bookmarkStart w:id="107" w:name="_Toc35971383"/>
      <w:bookmarkStart w:id="108"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09" w:name="_Hlk68604557"/>
      <w:r w:rsidRPr="007D3187">
        <w:t>Ntsctsf_TimeSynchronization</w:t>
      </w:r>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10" w:name="_Toc88491244"/>
      <w:r>
        <w:t>5.2.2.2</w:t>
      </w:r>
      <w:r>
        <w:tab/>
      </w:r>
      <w:r w:rsidR="00707E39" w:rsidRPr="00035056">
        <w:rPr>
          <w:rFonts w:ascii="Times New Roman" w:hAnsi="Times New Roman"/>
          <w:lang w:val="en-US"/>
        </w:rPr>
        <w:t>Ntsctsf_TimeSynchronization_CapsSubscribe</w:t>
      </w:r>
      <w:bookmarkEnd w:id="106"/>
      <w:bookmarkEnd w:id="107"/>
      <w:bookmarkEnd w:id="108"/>
      <w:bookmarkEnd w:id="110"/>
    </w:p>
    <w:p w14:paraId="687573F6" w14:textId="77777777" w:rsidR="008A6D4A" w:rsidRDefault="008A6D4A" w:rsidP="008A6D4A">
      <w:pPr>
        <w:pStyle w:val="5"/>
      </w:pPr>
      <w:bookmarkStart w:id="111" w:name="_Toc510696592"/>
      <w:bookmarkStart w:id="112" w:name="_Toc35971384"/>
      <w:bookmarkStart w:id="113" w:name="_Toc67903508"/>
      <w:bookmarkStart w:id="114" w:name="_Toc88491245"/>
      <w:r>
        <w:t>5.2.2.2.1</w:t>
      </w:r>
      <w:r>
        <w:tab/>
        <w:t>General</w:t>
      </w:r>
      <w:bookmarkEnd w:id="111"/>
      <w:bookmarkEnd w:id="112"/>
      <w:bookmarkEnd w:id="113"/>
      <w:bookmarkEnd w:id="114"/>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15" w:name="_Toc510696593"/>
      <w:bookmarkStart w:id="116" w:name="_Toc35971385"/>
      <w:bookmarkStart w:id="117" w:name="_Toc67903509"/>
      <w:bookmarkStart w:id="118" w:name="_Toc88491246"/>
      <w:r>
        <w:t>5.2.2.2.2</w:t>
      </w:r>
      <w:r>
        <w:tab/>
      </w:r>
      <w:r w:rsidR="00707E39">
        <w:rPr>
          <w:noProof/>
        </w:rPr>
        <w:t>Creating a new subscription</w:t>
      </w:r>
      <w:bookmarkEnd w:id="115"/>
      <w:bookmarkEnd w:id="116"/>
      <w:bookmarkEnd w:id="117"/>
      <w:bookmarkEnd w:id="1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9279052"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lastRenderedPageBreak/>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19" w:name="_Toc510696594"/>
      <w:bookmarkStart w:id="120" w:name="_Toc35971386"/>
      <w:bookmarkStart w:id="121" w:name="_Toc67903510"/>
      <w:bookmarkStart w:id="122" w:name="_Toc88491247"/>
      <w:r>
        <w:t>5.2.2.2.3</w:t>
      </w:r>
      <w:r>
        <w:tab/>
        <w:t>&lt;Procedure 2 using service operation 1 of service 1&gt;</w:t>
      </w:r>
      <w:bookmarkEnd w:id="119"/>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23" w:name="_Toc510696595"/>
      <w:bookmarkStart w:id="124" w:name="_Toc35971387"/>
      <w:bookmarkStart w:id="125" w:name="_Toc67903511"/>
      <w:bookmarkStart w:id="126" w:name="_Toc88491248"/>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23"/>
      <w:bookmarkEnd w:id="124"/>
      <w:bookmarkEnd w:id="125"/>
      <w:bookmarkEnd w:id="126"/>
    </w:p>
    <w:p w14:paraId="6CA602A6" w14:textId="77777777" w:rsidR="001C1534" w:rsidRDefault="001C1534" w:rsidP="00251121">
      <w:pPr>
        <w:pStyle w:val="5"/>
      </w:pPr>
      <w:bookmarkStart w:id="127" w:name="_Toc28011539"/>
      <w:bookmarkStart w:id="128" w:name="_Toc34210655"/>
      <w:bookmarkStart w:id="129" w:name="_Toc36037680"/>
      <w:bookmarkStart w:id="130" w:name="_Toc39063114"/>
      <w:bookmarkStart w:id="131" w:name="_Toc43298172"/>
      <w:bookmarkStart w:id="132" w:name="_Toc45132949"/>
      <w:bookmarkStart w:id="133" w:name="_Toc49935416"/>
      <w:bookmarkStart w:id="134" w:name="_Toc50023762"/>
      <w:bookmarkStart w:id="135" w:name="_Toc51761252"/>
      <w:bookmarkStart w:id="136" w:name="_Toc56672182"/>
      <w:bookmarkStart w:id="137" w:name="_Toc66277740"/>
      <w:bookmarkStart w:id="138" w:name="_Toc68166422"/>
      <w:bookmarkStart w:id="139" w:name="_Toc88491249"/>
      <w:r>
        <w:t>5.2.2.3.1</w:t>
      </w:r>
      <w:r>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40" w:name="_Toc28011540"/>
      <w:bookmarkStart w:id="141" w:name="_Toc34210656"/>
      <w:bookmarkStart w:id="142" w:name="_Toc36037681"/>
      <w:bookmarkStart w:id="143" w:name="_Toc39063115"/>
      <w:bookmarkStart w:id="144" w:name="_Toc43298173"/>
      <w:bookmarkStart w:id="145" w:name="_Toc45132950"/>
      <w:bookmarkStart w:id="146" w:name="_Toc49935417"/>
      <w:bookmarkStart w:id="147" w:name="_Toc50023763"/>
      <w:bookmarkStart w:id="148" w:name="_Toc51761253"/>
      <w:bookmarkStart w:id="149" w:name="_Toc56672183"/>
      <w:bookmarkStart w:id="150" w:name="_Toc66277741"/>
      <w:bookmarkStart w:id="151" w:name="_Toc68166423"/>
      <w:bookmarkStart w:id="152" w:name="_Toc88491250"/>
      <w:r>
        <w:t>5.2.2.3.2</w:t>
      </w:r>
      <w:r>
        <w:tab/>
        <w:t>Unsubscription from capability notifications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9279053"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t>Editor's Note:</w:t>
      </w:r>
      <w:r w:rsidRPr="001C1534">
        <w:rPr>
          <w:rFonts w:eastAsia="宋体"/>
        </w:rPr>
        <w:tab/>
        <w:t>Error/Redirect responses are FFS</w:t>
      </w:r>
    </w:p>
    <w:p w14:paraId="3A3DC3A2" w14:textId="77777777" w:rsidR="00251121" w:rsidRPr="003E6F1D" w:rsidRDefault="00251121" w:rsidP="00251121">
      <w:pPr>
        <w:pStyle w:val="4"/>
      </w:pPr>
      <w:bookmarkStart w:id="153" w:name="_Toc88491251"/>
      <w:r w:rsidRPr="003E6F1D">
        <w:lastRenderedPageBreak/>
        <w:t>5.2.2.4</w:t>
      </w:r>
      <w:r w:rsidRPr="003E6F1D">
        <w:tab/>
        <w:t>Ntsctsf_TimeSynchronization_CapsNotify service operation</w:t>
      </w:r>
      <w:bookmarkEnd w:id="153"/>
    </w:p>
    <w:p w14:paraId="6E870181" w14:textId="77777777" w:rsidR="00251121" w:rsidRDefault="00251121" w:rsidP="00251121">
      <w:pPr>
        <w:pStyle w:val="5"/>
      </w:pPr>
      <w:bookmarkStart w:id="154" w:name="_Toc88491252"/>
      <w:r>
        <w:t>5.2.2.4.1</w:t>
      </w:r>
      <w:r>
        <w:tab/>
        <w:t>General</w:t>
      </w:r>
      <w:bookmarkEnd w:id="154"/>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55" w:name="_Toc88491253"/>
      <w:r>
        <w:t>5.2.2.4.2</w:t>
      </w:r>
      <w:r>
        <w:tab/>
        <w:t>Notification about the capability of time synchronization service</w:t>
      </w:r>
      <w:bookmarkEnd w:id="155"/>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9279054"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49D4EF0E"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56" w:name="_Toc88491254"/>
      <w:r w:rsidRPr="0047408B">
        <w:t>5.2.2.5</w:t>
      </w:r>
      <w:r w:rsidRPr="0047408B">
        <w:tab/>
        <w:t>Ntsctsf_TimeSynchronization_ConfigCreate</w:t>
      </w:r>
      <w:bookmarkEnd w:id="156"/>
    </w:p>
    <w:p w14:paraId="6CFA95D1" w14:textId="77777777" w:rsidR="004557BC" w:rsidRDefault="004557BC" w:rsidP="004557BC">
      <w:pPr>
        <w:pStyle w:val="5"/>
      </w:pPr>
      <w:bookmarkStart w:id="157" w:name="_Toc88491255"/>
      <w:r>
        <w:t>5.2.2.5.1</w:t>
      </w:r>
      <w:r>
        <w:tab/>
        <w:t>General</w:t>
      </w:r>
      <w:bookmarkEnd w:id="157"/>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58" w:name="_Toc88491256"/>
      <w:r>
        <w:lastRenderedPageBreak/>
        <w:t>5.2.2.5.2</w:t>
      </w:r>
      <w:r>
        <w:tab/>
      </w:r>
      <w:r>
        <w:rPr>
          <w:noProof/>
        </w:rPr>
        <w:t>Creating a new configuration</w:t>
      </w:r>
      <w:bookmarkEnd w:id="158"/>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9279055"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1F2E281B"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42A0CAD8"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253FA054" w14:textId="77777777" w:rsidR="004557BC" w:rsidRDefault="004557BC" w:rsidP="004557BC">
      <w:pPr>
        <w:pStyle w:val="EditorsNote"/>
      </w:pPr>
      <w:r w:rsidRPr="00D520A7">
        <w:t>Editor's Note:</w:t>
      </w:r>
      <w:r w:rsidRPr="00D520A7">
        <w:tab/>
        <w:t>Error responses are FFS.</w:t>
      </w:r>
    </w:p>
    <w:p w14:paraId="75D1EFC3" w14:textId="77777777" w:rsidR="00D82BFE" w:rsidRPr="0047408B" w:rsidRDefault="00D82BFE" w:rsidP="00D82BFE">
      <w:pPr>
        <w:pStyle w:val="4"/>
      </w:pPr>
      <w:bookmarkStart w:id="159" w:name="_Toc88491257"/>
      <w:r w:rsidRPr="0047408B">
        <w:lastRenderedPageBreak/>
        <w:t>5.2.2.</w:t>
      </w:r>
      <w:r>
        <w:t>6</w:t>
      </w:r>
      <w:r w:rsidRPr="0047408B">
        <w:tab/>
        <w:t>Ntsctsf_TimeSynchronization_Config</w:t>
      </w:r>
      <w:r>
        <w:t>Update</w:t>
      </w:r>
      <w:bookmarkEnd w:id="159"/>
    </w:p>
    <w:p w14:paraId="11E80347" w14:textId="77777777" w:rsidR="00D82BFE" w:rsidRDefault="00D82BFE" w:rsidP="00D82BFE">
      <w:pPr>
        <w:pStyle w:val="5"/>
      </w:pPr>
      <w:bookmarkStart w:id="160" w:name="_Toc88491258"/>
      <w:r>
        <w:t>5.2.2.6.1</w:t>
      </w:r>
      <w:r>
        <w:tab/>
        <w:t>General</w:t>
      </w:r>
      <w:bookmarkEnd w:id="160"/>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61" w:name="_Toc88491259"/>
      <w:r>
        <w:t>5.2.2.6.2</w:t>
      </w:r>
      <w:r>
        <w:tab/>
      </w:r>
      <w:r>
        <w:rPr>
          <w:noProof/>
        </w:rPr>
        <w:t>Updating an existing configuration</w:t>
      </w:r>
      <w:bookmarkEnd w:id="16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9279056"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0D5043D7"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62" w:name="_Hlk55894852"/>
      <w:r>
        <w:t xml:space="preserve">If the </w:t>
      </w:r>
      <w:r>
        <w:rPr>
          <w:noProof/>
        </w:rPr>
        <w:t>notification URI or notification correlation Id</w:t>
      </w:r>
      <w:r>
        <w:t xml:space="preserve"> is not changed the previously value is included.</w:t>
      </w:r>
      <w:bookmarkEnd w:id="162"/>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65A0B253"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0E5FBC8" w:rsidR="00B5646B" w:rsidRPr="001619D8" w:rsidRDefault="001C7D06" w:rsidP="001619D8">
      <w:r>
        <w:lastRenderedPageBreak/>
        <w:t>-</w:t>
      </w:r>
      <w:r>
        <w:tab/>
      </w:r>
      <w:r w:rsidR="00D82BFE" w:rsidRPr="001619D8">
        <w:t xml:space="preserve">update the existing </w:t>
      </w:r>
      <w:r w:rsidR="00D82BFE" w:rsidRPr="00621BC4">
        <w:t xml:space="preserve">"Individual </w:t>
      </w:r>
      <w:r w:rsidR="00D82BFE" w:rsidRPr="001619D8">
        <w:t>Time Synchronization</w:t>
      </w:r>
      <w:r w:rsidR="00D82BFE" w:rsidRPr="00621BC4">
        <w:t xml:space="preserve"> Exposure Configuration" resource</w:t>
      </w:r>
      <w:r w:rsidR="00B5646B" w:rsidRPr="00621BC4">
        <w:t>;</w:t>
      </w:r>
    </w:p>
    <w:p w14:paraId="63FA6CD4" w14:textId="71F91B7E" w:rsidR="00D82BFE" w:rsidRPr="001619D8" w:rsidRDefault="00B5646B" w:rsidP="001619D8">
      <w:r w:rsidRPr="001619D8">
        <w:t>-</w:t>
      </w:r>
      <w:r w:rsidRPr="001619D8">
        <w:tab/>
      </w:r>
      <w:r w:rsidR="00D82BFE" w:rsidRPr="001619D8">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1619D8" w:rsidRDefault="00B5646B" w:rsidP="001619D8">
      <w:r w:rsidRPr="001619D8">
        <w:rPr>
          <w:rFonts w:hint="eastAsia"/>
        </w:rPr>
        <w:t>-</w:t>
      </w:r>
      <w:r w:rsidRPr="001619D8">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1619D8">
        <w:rPr>
          <w:rFonts w:hint="eastAsia"/>
        </w:rPr>
        <w:t>,</w:t>
      </w:r>
      <w:r w:rsidRPr="001619D8">
        <w:t xml:space="preserve"> clause </w:t>
      </w:r>
      <w:r w:rsidRPr="001C7D06">
        <w:t>4.15.9.3.2, step 5-6.</w:t>
      </w:r>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7FD8DC1A" w14:textId="77777777" w:rsidR="00D137BA" w:rsidRPr="0047408B" w:rsidRDefault="00D137BA" w:rsidP="00D137BA">
      <w:pPr>
        <w:pStyle w:val="4"/>
      </w:pPr>
      <w:bookmarkStart w:id="163" w:name="_Toc88491260"/>
      <w:r w:rsidRPr="0047408B">
        <w:t>5.2.2.</w:t>
      </w:r>
      <w:r>
        <w:t>7</w:t>
      </w:r>
      <w:r w:rsidRPr="0047408B">
        <w:tab/>
        <w:t>Ntsctsf_TimeSynchronization_</w:t>
      </w:r>
      <w:r w:rsidRPr="003C53AD">
        <w:t>Config</w:t>
      </w:r>
      <w:r>
        <w:t>Delete</w:t>
      </w:r>
      <w:bookmarkEnd w:id="163"/>
    </w:p>
    <w:p w14:paraId="3D80DFA9" w14:textId="77777777" w:rsidR="00D137BA" w:rsidRDefault="00D137BA" w:rsidP="00D137BA">
      <w:pPr>
        <w:pStyle w:val="5"/>
      </w:pPr>
      <w:bookmarkStart w:id="164" w:name="_Toc88491261"/>
      <w:r>
        <w:t>5.2.2.7.1</w:t>
      </w:r>
      <w:r>
        <w:tab/>
        <w:t>General</w:t>
      </w:r>
      <w:bookmarkEnd w:id="16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65" w:name="_Toc88491262"/>
      <w:r>
        <w:t>5.2.2.7.2</w:t>
      </w:r>
      <w:r>
        <w:tab/>
      </w:r>
      <w:r>
        <w:rPr>
          <w:noProof/>
        </w:rPr>
        <w:t>Deleting an existing configuration</w:t>
      </w:r>
      <w:bookmarkEnd w:id="165"/>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9279057"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46EFF683" w:rsidR="00E80E23" w:rsidRDefault="00D137BA" w:rsidP="00D137BA">
      <w:r>
        <w:t>Upon the reception of an HTTP DELETE request and if the HTTP DELETE request is accepted by the TSCTSF, the TSCTSF shall</w:t>
      </w:r>
      <w:r w:rsidR="00E80E23">
        <w:t>:</w:t>
      </w:r>
    </w:p>
    <w:p w14:paraId="0018F7E6" w14:textId="7ED0D082" w:rsidR="00D137BA" w:rsidRDefault="00E80E23" w:rsidP="001619D8">
      <w:pPr>
        <w:pStyle w:val="B10"/>
      </w:pPr>
      <w:r>
        <w:t>-</w:t>
      </w:r>
      <w:r>
        <w:tab/>
      </w:r>
      <w:r w:rsidR="00D137BA">
        <w:t>remove the corresponding configuration and respond with "204 No Content" as shown in figure 5.2.2.7.2-1, step 2</w:t>
      </w:r>
      <w:r>
        <w:t>;</w:t>
      </w:r>
    </w:p>
    <w:p w14:paraId="0496763B" w14:textId="43EAF474" w:rsidR="00E80E23" w:rsidRDefault="00E80E23" w:rsidP="001619D8">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3178B9A6" w14:textId="77777777" w:rsidR="00D137BA" w:rsidRPr="0047408B" w:rsidRDefault="00D137BA" w:rsidP="00D137BA">
      <w:pPr>
        <w:pStyle w:val="4"/>
      </w:pPr>
      <w:bookmarkStart w:id="166" w:name="_Toc88491263"/>
      <w:r w:rsidRPr="0047408B">
        <w:lastRenderedPageBreak/>
        <w:t>5.2.2.</w:t>
      </w:r>
      <w:r>
        <w:t>8</w:t>
      </w:r>
      <w:r w:rsidRPr="0047408B">
        <w:tab/>
        <w:t>Ntsctsf_TimeSynchronization_</w:t>
      </w:r>
      <w:r>
        <w:t>ConfigUpdateNotify</w:t>
      </w:r>
      <w:bookmarkEnd w:id="166"/>
    </w:p>
    <w:p w14:paraId="7F76E40D" w14:textId="77777777" w:rsidR="00D137BA" w:rsidRDefault="00D137BA" w:rsidP="00D137BA">
      <w:pPr>
        <w:pStyle w:val="5"/>
      </w:pPr>
      <w:bookmarkStart w:id="167" w:name="_Toc88491264"/>
      <w:r>
        <w:t>5.2.2.8.1</w:t>
      </w:r>
      <w:r>
        <w:tab/>
        <w:t>General</w:t>
      </w:r>
      <w:bookmarkEnd w:id="167"/>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234F6FD0" w:rsidR="00D137BA" w:rsidRDefault="00D137BA" w:rsidP="00D137BA">
      <w:pPr>
        <w:pStyle w:val="5"/>
      </w:pPr>
      <w:bookmarkStart w:id="168" w:name="_Toc88491265"/>
      <w:r>
        <w:t>5.2.2.8.2</w:t>
      </w:r>
      <w:r>
        <w:tab/>
      </w:r>
      <w:r w:rsidR="00AD4F35">
        <w:rPr>
          <w:noProof/>
        </w:rPr>
        <w:t>Notifying the current state of</w:t>
      </w:r>
      <w:r>
        <w:rPr>
          <w:noProof/>
        </w:rPr>
        <w:t xml:space="preserve"> an existing configuration</w:t>
      </w:r>
      <w:bookmarkEnd w:id="168"/>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9279058"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14DA959" w14:textId="77777777" w:rsidR="00030A09" w:rsidRPr="00E563F7" w:rsidRDefault="00030A09" w:rsidP="00030A09">
      <w:pPr>
        <w:pStyle w:val="4"/>
      </w:pPr>
      <w:bookmarkStart w:id="169" w:name="_Toc85734892"/>
      <w:bookmarkStart w:id="170" w:name="_Toc88491266"/>
      <w:r w:rsidRPr="00E563F7">
        <w:t>5.2.2.9</w:t>
      </w:r>
      <w:r w:rsidRPr="00E563F7">
        <w:tab/>
      </w:r>
      <w:bookmarkEnd w:id="169"/>
      <w:r w:rsidRPr="00E563F7">
        <w:t>Nnef_TimeSynchronization_ASTICreate</w:t>
      </w:r>
      <w:bookmarkEnd w:id="170"/>
    </w:p>
    <w:p w14:paraId="5B6699D1" w14:textId="77777777" w:rsidR="00030A09" w:rsidRDefault="00030A09" w:rsidP="00030A09">
      <w:pPr>
        <w:pStyle w:val="5"/>
      </w:pPr>
      <w:bookmarkStart w:id="171" w:name="_Toc85734893"/>
      <w:bookmarkStart w:id="172" w:name="_Toc88491267"/>
      <w:r>
        <w:t>5.2.2.9.1</w:t>
      </w:r>
      <w:r>
        <w:tab/>
        <w:t>General</w:t>
      </w:r>
      <w:bookmarkEnd w:id="171"/>
      <w:bookmarkEnd w:id="17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5"/>
      </w:pPr>
      <w:bookmarkStart w:id="173" w:name="_Toc85734894"/>
      <w:bookmarkStart w:id="174" w:name="_Toc88491268"/>
      <w:r>
        <w:t>5.2.2.9.2</w:t>
      </w:r>
      <w:r>
        <w:tab/>
      </w:r>
      <w:r>
        <w:rPr>
          <w:noProof/>
        </w:rPr>
        <w:t>Creating a new configuration</w:t>
      </w:r>
      <w:bookmarkEnd w:id="173"/>
      <w:bookmarkEnd w:id="174"/>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5.8pt;height:158.4pt" o:ole="">
            <v:imagedata r:id="rId30" o:title=""/>
          </v:shape>
          <o:OLEObject Type="Embed" ProgID="Visio.Drawing.11" ShapeID="_x0000_i1034" DrawAspect="Content" ObjectID="_1699279059" r:id="rId31"/>
        </w:object>
      </w:r>
    </w:p>
    <w:p w14:paraId="512EDF3F" w14:textId="77777777" w:rsidR="00030A09" w:rsidRDefault="00030A09" w:rsidP="00030A09">
      <w:pPr>
        <w:pStyle w:val="TF"/>
        <w:rPr>
          <w:noProof/>
        </w:rPr>
      </w:pPr>
      <w:r>
        <w:rPr>
          <w:noProof/>
        </w:rPr>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22AEA6B" w14:textId="35C8888B" w:rsidR="00030A09" w:rsidRDefault="00030A09" w:rsidP="00030A09">
      <w:pPr>
        <w:pStyle w:val="EditorsNote"/>
      </w:pPr>
      <w:r w:rsidRPr="00D520A7">
        <w:t>Editor's Note:</w:t>
      </w:r>
      <w:r w:rsidRPr="00D520A7">
        <w:tab/>
      </w:r>
      <w:r>
        <w:t>Interaction with the PCF is</w:t>
      </w:r>
      <w:r w:rsidRPr="00D520A7">
        <w:t xml:space="preserve"> FFS.</w:t>
      </w:r>
    </w:p>
    <w:p w14:paraId="16BADE7D" w14:textId="77777777" w:rsidR="00541CE3" w:rsidRPr="0047408B" w:rsidRDefault="00541CE3" w:rsidP="00541CE3">
      <w:pPr>
        <w:pStyle w:val="4"/>
      </w:pPr>
      <w:bookmarkStart w:id="175" w:name="_Toc85734895"/>
      <w:bookmarkStart w:id="176" w:name="_Toc88491269"/>
      <w:r>
        <w:lastRenderedPageBreak/>
        <w:t>5.2.2.10</w:t>
      </w:r>
      <w:r w:rsidRPr="0047408B">
        <w:tab/>
        <w:t>Ntsctsf_TimeSynchronization_</w:t>
      </w:r>
      <w:bookmarkEnd w:id="175"/>
      <w:r w:rsidRPr="00E563F7">
        <w:rPr>
          <w:lang w:val="en-US"/>
        </w:rPr>
        <w:t>ASTI</w:t>
      </w:r>
      <w:r>
        <w:rPr>
          <w:rFonts w:hint="eastAsia"/>
          <w:lang w:val="en-US" w:eastAsia="zh-CN"/>
        </w:rPr>
        <w:t>Update</w:t>
      </w:r>
      <w:bookmarkEnd w:id="176"/>
    </w:p>
    <w:p w14:paraId="19F6127E" w14:textId="77777777" w:rsidR="00541CE3" w:rsidRDefault="00541CE3" w:rsidP="00541CE3">
      <w:pPr>
        <w:pStyle w:val="5"/>
      </w:pPr>
      <w:bookmarkStart w:id="177" w:name="_Toc85734896"/>
      <w:bookmarkStart w:id="178" w:name="_Toc88491270"/>
      <w:r>
        <w:t>5.2.2.10.1</w:t>
      </w:r>
      <w:r>
        <w:tab/>
        <w:t>General</w:t>
      </w:r>
      <w:bookmarkEnd w:id="177"/>
      <w:bookmarkEnd w:id="178"/>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5"/>
      </w:pPr>
      <w:bookmarkStart w:id="179" w:name="_Toc85734897"/>
      <w:bookmarkStart w:id="180" w:name="_Toc88491271"/>
      <w:r>
        <w:t>5.2.2.10.2</w:t>
      </w:r>
      <w:r>
        <w:tab/>
      </w:r>
      <w:r>
        <w:rPr>
          <w:noProof/>
        </w:rPr>
        <w:t>Updating an existing configuration</w:t>
      </w:r>
      <w:bookmarkEnd w:id="179"/>
      <w:bookmarkEnd w:id="180"/>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5.8pt;height:158.4pt" o:ole="">
            <v:imagedata r:id="rId32" o:title=""/>
          </v:shape>
          <o:OLEObject Type="Embed" ProgID="Visio.Drawing.11" ShapeID="_x0000_i1035" DrawAspect="Content" ObjectID="_1699279060"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5F7A00F5" w14:textId="77777777" w:rsidR="00541CE3"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14FE3F9F" w14:textId="62A8A57F" w:rsidR="00541CE3" w:rsidRDefault="00541CE3" w:rsidP="00541CE3">
      <w:pPr>
        <w:pStyle w:val="EditorsNote"/>
      </w:pPr>
      <w:r w:rsidRPr="00D520A7">
        <w:t>Editor's Note:</w:t>
      </w:r>
      <w:r w:rsidRPr="00D520A7">
        <w:tab/>
      </w:r>
      <w:r>
        <w:t xml:space="preserve">Interaction with PCF is </w:t>
      </w:r>
      <w:r w:rsidRPr="00D520A7">
        <w:t>FFS.</w:t>
      </w:r>
    </w:p>
    <w:p w14:paraId="44CD488E" w14:textId="77777777" w:rsidR="00541CE3" w:rsidRPr="0047408B" w:rsidRDefault="00541CE3" w:rsidP="00541CE3">
      <w:pPr>
        <w:pStyle w:val="4"/>
      </w:pPr>
      <w:bookmarkStart w:id="181" w:name="_Toc88491272"/>
      <w:r>
        <w:t>5.2.2.11</w:t>
      </w:r>
      <w:r w:rsidRPr="0047408B">
        <w:tab/>
        <w:t>Ntsctsf_TimeSynchronization_</w:t>
      </w:r>
      <w:r w:rsidRPr="00E563F7">
        <w:rPr>
          <w:lang w:val="en-US"/>
        </w:rPr>
        <w:t>ASTI</w:t>
      </w:r>
      <w:r>
        <w:rPr>
          <w:lang w:val="en-US"/>
        </w:rPr>
        <w:t>Delete</w:t>
      </w:r>
      <w:bookmarkEnd w:id="181"/>
    </w:p>
    <w:p w14:paraId="12655C03" w14:textId="77777777" w:rsidR="00541CE3" w:rsidRDefault="00541CE3" w:rsidP="00541CE3">
      <w:pPr>
        <w:pStyle w:val="5"/>
      </w:pPr>
      <w:bookmarkStart w:id="182" w:name="_Toc88491273"/>
      <w:r>
        <w:t>5.2.2.11.1</w:t>
      </w:r>
      <w:r>
        <w:tab/>
        <w:t>General</w:t>
      </w:r>
      <w:bookmarkEnd w:id="182"/>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5"/>
      </w:pPr>
      <w:bookmarkStart w:id="183" w:name="_Toc88491274"/>
      <w:r>
        <w:t>5.2.2.11.2</w:t>
      </w:r>
      <w:r>
        <w:tab/>
      </w:r>
      <w:r>
        <w:rPr>
          <w:noProof/>
        </w:rPr>
        <w:t>Delete an existing configuration</w:t>
      </w:r>
      <w:bookmarkEnd w:id="183"/>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8pt;height:158.4pt" o:ole="">
            <v:imagedata r:id="rId34" o:title=""/>
          </v:shape>
          <o:OLEObject Type="Embed" ProgID="Visio.Drawing.11" ShapeID="_x0000_i1036" DrawAspect="Content" ObjectID="_1699279061" r:id="rId35"/>
        </w:object>
      </w:r>
    </w:p>
    <w:p w14:paraId="009D1B19" w14:textId="77777777" w:rsidR="00541CE3" w:rsidRDefault="00541CE3" w:rsidP="00541CE3">
      <w:pPr>
        <w:pStyle w:val="TF"/>
        <w:rPr>
          <w:noProof/>
        </w:rPr>
      </w:pPr>
      <w:r>
        <w:rPr>
          <w:noProof/>
        </w:rPr>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7D681298" w14:textId="77777777" w:rsidR="00541CE3" w:rsidRDefault="00541CE3" w:rsidP="00541CE3">
      <w:r>
        <w:t>Upon the reception of an HTTP DELETE request from the NF service consumer, if the HTTP DELETE request is authorized, the TSCTSF shall remove the corresponding configuration and respond with "204 No Content" as shown in figure 5.2.2.11.2-1, step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631B373" w14:textId="7D9CE0FF" w:rsidR="00541CE3" w:rsidRDefault="00541CE3" w:rsidP="00541CE3">
      <w:pPr>
        <w:pStyle w:val="EditorsNote"/>
      </w:pPr>
      <w:r w:rsidRPr="00D520A7">
        <w:t>Editor's Note:</w:t>
      </w:r>
      <w:r w:rsidRPr="00D520A7">
        <w:tab/>
      </w:r>
      <w:r>
        <w:t>Interaction with PCF is</w:t>
      </w:r>
      <w:r w:rsidRPr="00D520A7">
        <w:t xml:space="preserve"> FFS.</w:t>
      </w:r>
    </w:p>
    <w:p w14:paraId="1C99BC50" w14:textId="77777777" w:rsidR="00541CE3" w:rsidRPr="0047408B" w:rsidRDefault="00541CE3" w:rsidP="00541CE3">
      <w:pPr>
        <w:pStyle w:val="4"/>
      </w:pPr>
      <w:bookmarkStart w:id="184" w:name="_Toc88491275"/>
      <w:r>
        <w:t>5.2.2.12</w:t>
      </w:r>
      <w:r w:rsidRPr="0047408B">
        <w:tab/>
        <w:t>Ntsctsf_TimeSynchronization_</w:t>
      </w:r>
      <w:r w:rsidRPr="00E563F7">
        <w:rPr>
          <w:lang w:val="en-US"/>
        </w:rPr>
        <w:t>ASTI</w:t>
      </w:r>
      <w:r>
        <w:rPr>
          <w:lang w:val="en-US"/>
        </w:rPr>
        <w:t>Get</w:t>
      </w:r>
      <w:bookmarkEnd w:id="184"/>
    </w:p>
    <w:p w14:paraId="50DA1111" w14:textId="77777777" w:rsidR="00541CE3" w:rsidRDefault="00541CE3" w:rsidP="00541CE3">
      <w:pPr>
        <w:pStyle w:val="5"/>
      </w:pPr>
      <w:bookmarkStart w:id="185" w:name="_Toc88491276"/>
      <w:r>
        <w:t>5.2.2.12.1</w:t>
      </w:r>
      <w:r>
        <w:tab/>
        <w:t>General</w:t>
      </w:r>
      <w:bookmarkEnd w:id="185"/>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5"/>
      </w:pPr>
      <w:bookmarkStart w:id="186" w:name="_Toc88491277"/>
      <w:r>
        <w:t>5.2.2.12.2</w:t>
      </w:r>
      <w:r>
        <w:tab/>
      </w:r>
      <w:r>
        <w:rPr>
          <w:noProof/>
        </w:rPr>
        <w:t xml:space="preserve">Retrieve the status of </w:t>
      </w:r>
      <w:r>
        <w:rPr>
          <w:rFonts w:eastAsia="Malgun Gothic"/>
        </w:rPr>
        <w:t xml:space="preserve">access stratum time </w:t>
      </w:r>
      <w:r>
        <w:t>distribution</w:t>
      </w:r>
      <w:bookmarkEnd w:id="18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8pt;height:158.4pt" o:ole="">
            <v:imagedata r:id="rId36" o:title=""/>
          </v:shape>
          <o:OLEObject Type="Embed" ProgID="Visio.Drawing.11" ShapeID="_x0000_i1037" DrawAspect="Content" ObjectID="_1699279062"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w:t>
      </w:r>
      <w:r>
        <w:rPr>
          <w:lang w:eastAsia="zh-CN"/>
        </w:rPr>
        <w:lastRenderedPageBreak/>
        <w:t xml:space="preserve">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宋体"/>
        </w:rPr>
      </w:pPr>
      <w:r w:rsidRPr="00D520A7">
        <w:t>Editor's Note:</w:t>
      </w:r>
      <w:r w:rsidRPr="00D520A7">
        <w:tab/>
      </w:r>
      <w:r>
        <w:t>Whether to consider GET method is FFS</w:t>
      </w:r>
      <w:r w:rsidRPr="00D520A7">
        <w:t>.</w:t>
      </w:r>
    </w:p>
    <w:p w14:paraId="0B783E94" w14:textId="30DBEE75" w:rsidR="008A6D4A" w:rsidRDefault="008A6D4A" w:rsidP="008A6D4A">
      <w:pPr>
        <w:pStyle w:val="2"/>
      </w:pPr>
      <w:bookmarkStart w:id="187" w:name="_Toc510696596"/>
      <w:bookmarkStart w:id="188" w:name="_Toc35971388"/>
      <w:bookmarkStart w:id="189" w:name="_Toc67903512"/>
      <w:bookmarkStart w:id="190" w:name="_Toc88491278"/>
      <w:r>
        <w:t>5.3</w:t>
      </w:r>
      <w:r>
        <w:tab/>
      </w:r>
      <w:r w:rsidR="00D615CF">
        <w:t>Ntsctsf_TSCQoSandAssistance</w:t>
      </w:r>
      <w:r w:rsidRPr="00AF47A0">
        <w:t xml:space="preserve"> </w:t>
      </w:r>
      <w:r>
        <w:t>Service</w:t>
      </w:r>
      <w:bookmarkEnd w:id="187"/>
      <w:bookmarkEnd w:id="188"/>
      <w:bookmarkEnd w:id="189"/>
      <w:bookmarkEnd w:id="190"/>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91" w:name="_Toc88491279"/>
      <w:r>
        <w:t>5.3.1</w:t>
      </w:r>
      <w:r>
        <w:tab/>
        <w:t>Service Description</w:t>
      </w:r>
      <w:bookmarkEnd w:id="191"/>
    </w:p>
    <w:p w14:paraId="23DF6A54" w14:textId="1F1CF8A3" w:rsidR="000678F9" w:rsidRDefault="000678F9" w:rsidP="000678F9">
      <w:pPr>
        <w:pStyle w:val="4"/>
      </w:pPr>
      <w:bookmarkStart w:id="192" w:name="_Toc88491280"/>
      <w:r>
        <w:t>5</w:t>
      </w:r>
      <w:r w:rsidRPr="00BA3AC8">
        <w:t>.</w:t>
      </w:r>
      <w:r>
        <w:t>3</w:t>
      </w:r>
      <w:r w:rsidRPr="00BA3AC8">
        <w:t>.1.1</w:t>
      </w:r>
      <w:r w:rsidRPr="00BA3AC8">
        <w:tab/>
        <w:t>Overview</w:t>
      </w:r>
      <w:bookmarkEnd w:id="192"/>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93" w:name="_Toc88491281"/>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93"/>
    </w:p>
    <w:p w14:paraId="5E30E769" w14:textId="44B97833" w:rsidR="000678F9" w:rsidRDefault="000678F9" w:rsidP="000678F9">
      <w:pPr>
        <w:pStyle w:val="5"/>
      </w:pPr>
      <w:bookmarkStart w:id="194" w:name="_Toc88491282"/>
      <w:r>
        <w:t>5</w:t>
      </w:r>
      <w:r w:rsidRPr="00BA3AC8">
        <w:t>.</w:t>
      </w:r>
      <w:r>
        <w:t>3</w:t>
      </w:r>
      <w:r w:rsidRPr="00BA3AC8">
        <w:t>.1.2.1</w:t>
      </w:r>
      <w:r w:rsidRPr="00BA3AC8">
        <w:tab/>
        <w:t>TSCTSF</w:t>
      </w:r>
      <w:bookmarkEnd w:id="19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
        <w:rPr>
          <w:noProof/>
          <w:lang w:eastAsia="zh-CN"/>
        </w:rPr>
      </w:pPr>
      <w:bookmarkStart w:id="195" w:name="_Toc88491283"/>
      <w:r>
        <w:lastRenderedPageBreak/>
        <w:t>5</w:t>
      </w:r>
      <w:r w:rsidRPr="00BA3AC8">
        <w:t>.</w:t>
      </w:r>
      <w:r>
        <w:t>3</w:t>
      </w:r>
      <w:r w:rsidRPr="00BA3AC8">
        <w:t>.1.2.2</w:t>
      </w:r>
      <w:r w:rsidRPr="00BA3AC8">
        <w:tab/>
      </w:r>
      <w:r w:rsidRPr="00BA3AC8">
        <w:rPr>
          <w:noProof/>
          <w:lang w:eastAsia="zh-CN"/>
        </w:rPr>
        <w:t>NF Service Consumers</w:t>
      </w:r>
      <w:r>
        <w:rPr>
          <w:noProof/>
          <w:lang w:eastAsia="zh-CN"/>
        </w:rPr>
        <w:t>.</w:t>
      </w:r>
      <w:bookmarkEnd w:id="195"/>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96" w:name="_Toc88491284"/>
      <w:r>
        <w:t>5.3.2</w:t>
      </w:r>
      <w:r>
        <w:tab/>
        <w:t>Service Operations</w:t>
      </w:r>
      <w:bookmarkEnd w:id="196"/>
    </w:p>
    <w:p w14:paraId="33188099" w14:textId="30C4260E" w:rsidR="000678F9" w:rsidRDefault="000678F9" w:rsidP="000678F9">
      <w:pPr>
        <w:pStyle w:val="4"/>
      </w:pPr>
      <w:bookmarkStart w:id="197" w:name="_Toc88491285"/>
      <w:r>
        <w:t>5.3.2.1</w:t>
      </w:r>
      <w:r>
        <w:tab/>
        <w:t>Introduction</w:t>
      </w:r>
      <w:bookmarkEnd w:id="197"/>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98" w:name="_Toc88491286"/>
      <w:r>
        <w:t>5.3.2.2</w:t>
      </w:r>
      <w:r>
        <w:tab/>
      </w:r>
      <w:r w:rsidRPr="006742F8">
        <w:rPr>
          <w:rFonts w:ascii="Times New Roman" w:hAnsi="Times New Roman"/>
          <w:lang w:val="en-US"/>
        </w:rPr>
        <w:t>Ntsctsf_QoSandTSCAssistance_Create</w:t>
      </w:r>
      <w:bookmarkEnd w:id="198"/>
    </w:p>
    <w:p w14:paraId="7E2C4B73" w14:textId="77777777" w:rsidR="00626335" w:rsidRDefault="00626335" w:rsidP="00626335">
      <w:pPr>
        <w:pStyle w:val="5"/>
      </w:pPr>
      <w:bookmarkStart w:id="199" w:name="_Toc88491287"/>
      <w:r>
        <w:t>5.3.2.2.1</w:t>
      </w:r>
      <w:r>
        <w:tab/>
        <w:t>General</w:t>
      </w:r>
      <w:bookmarkEnd w:id="1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200" w:name="_Toc88491288"/>
      <w:r>
        <w:t>5.3.2.2.2</w:t>
      </w:r>
      <w:r>
        <w:tab/>
      </w:r>
      <w:r w:rsidRPr="00376A4A">
        <w:t xml:space="preserve">Initial provisioning of </w:t>
      </w:r>
      <w:r>
        <w:t xml:space="preserve">TSC </w:t>
      </w:r>
      <w:r w:rsidRPr="00376A4A">
        <w:t>related service information</w:t>
      </w:r>
      <w:bookmarkEnd w:id="200"/>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6pt;height:148.6pt" o:ole="">
            <v:imagedata r:id="rId38" o:title=""/>
          </v:shape>
          <o:OLEObject Type="Embed" ProgID="Visio.Drawing.15" ShapeID="_x0000_i1038" DrawAspect="Content" ObjectID="_1699279063"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201" w:name="_Toc88491289"/>
      <w:r>
        <w:t>5.3.2.3</w:t>
      </w:r>
      <w:r>
        <w:tab/>
      </w:r>
      <w:r w:rsidRPr="006742F8">
        <w:rPr>
          <w:rFonts w:ascii="Times New Roman" w:hAnsi="Times New Roman"/>
          <w:lang w:val="en-US"/>
        </w:rPr>
        <w:t>Ntsctsf_QoSandTSCAssistance_</w:t>
      </w:r>
      <w:r>
        <w:rPr>
          <w:rFonts w:ascii="Times New Roman" w:hAnsi="Times New Roman"/>
          <w:lang w:val="en-US"/>
        </w:rPr>
        <w:t>Update</w:t>
      </w:r>
      <w:bookmarkEnd w:id="201"/>
    </w:p>
    <w:p w14:paraId="79DB78C8" w14:textId="77777777" w:rsidR="00955D26" w:rsidRDefault="00955D26" w:rsidP="00955D26">
      <w:pPr>
        <w:pStyle w:val="5"/>
      </w:pPr>
      <w:bookmarkStart w:id="202" w:name="_Toc88491290"/>
      <w:r>
        <w:t>5.3.2.3.1</w:t>
      </w:r>
      <w:r>
        <w:tab/>
        <w:t>General</w:t>
      </w:r>
      <w:bookmarkEnd w:id="202"/>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203" w:name="_Toc88491291"/>
      <w:r>
        <w:t>5.3.2.3.2</w:t>
      </w:r>
      <w:r>
        <w:tab/>
        <w:t>Modification of</w:t>
      </w:r>
      <w:r w:rsidRPr="00376A4A">
        <w:t xml:space="preserve"> </w:t>
      </w:r>
      <w:r>
        <w:t xml:space="preserve">TSC </w:t>
      </w:r>
      <w:r w:rsidRPr="00376A4A">
        <w:t>related service information</w:t>
      </w:r>
      <w:bookmarkEnd w:id="20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6pt;height:148.6pt" o:ole="">
            <v:imagedata r:id="rId40" o:title=""/>
          </v:shape>
          <o:OLEObject Type="Embed" ProgID="Visio.Drawing.15" ShapeID="_x0000_i1039" DrawAspect="Content" ObjectID="_1699279064"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204" w:name="_Toc88491292"/>
      <w:r>
        <w:t>5.3.2.4</w:t>
      </w:r>
      <w:r>
        <w:tab/>
      </w:r>
      <w:r w:rsidRPr="006742F8">
        <w:rPr>
          <w:rFonts w:ascii="Times New Roman" w:hAnsi="Times New Roman"/>
          <w:lang w:val="en-US"/>
        </w:rPr>
        <w:t>Ntsctsf_QoSandTSCAssistance_</w:t>
      </w:r>
      <w:r>
        <w:rPr>
          <w:rFonts w:ascii="Times New Roman" w:hAnsi="Times New Roman"/>
          <w:lang w:val="en-US"/>
        </w:rPr>
        <w:t>Delete</w:t>
      </w:r>
      <w:bookmarkEnd w:id="204"/>
    </w:p>
    <w:p w14:paraId="2F895FF0" w14:textId="77777777" w:rsidR="005F72AC" w:rsidRDefault="005F72AC" w:rsidP="005F72AC">
      <w:pPr>
        <w:pStyle w:val="5"/>
      </w:pPr>
      <w:bookmarkStart w:id="205" w:name="_Toc88491293"/>
      <w:r>
        <w:t>5.3.2.4.1</w:t>
      </w:r>
      <w:r>
        <w:tab/>
        <w:t>General</w:t>
      </w:r>
      <w:bookmarkEnd w:id="20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206" w:name="_Toc88491294"/>
      <w:r>
        <w:t>5.3.2.4.2</w:t>
      </w:r>
      <w:r>
        <w:tab/>
        <w:t>TSC AF application session context termination</w:t>
      </w:r>
      <w:bookmarkEnd w:id="20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07" w:name="_Hlk503448429"/>
      <w:r>
        <w:t>the application session context termination</w:t>
      </w:r>
      <w:bookmarkEnd w:id="207"/>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6pt;height:149.2pt" o:ole="">
            <v:imagedata r:id="rId42" o:title=""/>
          </v:shape>
          <o:OLEObject Type="Embed" ProgID="Visio.Drawing.15" ShapeID="_x0000_i1040" DrawAspect="Content" ObjectID="_1699279065"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208" w:name="_Toc88491295"/>
      <w:r>
        <w:t>5.3.2.6</w:t>
      </w:r>
      <w:r>
        <w:tab/>
      </w:r>
      <w:r w:rsidRPr="006742F8">
        <w:rPr>
          <w:rFonts w:ascii="Times New Roman" w:hAnsi="Times New Roman"/>
          <w:lang w:val="en-US"/>
        </w:rPr>
        <w:t>Ntsctsf_QoSandTSCAssistance_</w:t>
      </w:r>
      <w:r>
        <w:rPr>
          <w:rFonts w:ascii="Times New Roman" w:hAnsi="Times New Roman"/>
          <w:lang w:val="en-US"/>
        </w:rPr>
        <w:t>Subscribe</w:t>
      </w:r>
      <w:bookmarkEnd w:id="208"/>
    </w:p>
    <w:p w14:paraId="3BC59016" w14:textId="77777777" w:rsidR="005F72AC" w:rsidRDefault="005F72AC" w:rsidP="005F72AC">
      <w:pPr>
        <w:pStyle w:val="5"/>
      </w:pPr>
      <w:bookmarkStart w:id="209" w:name="_Toc88491296"/>
      <w:r>
        <w:t>5.3.2.6.1</w:t>
      </w:r>
      <w:r>
        <w:tab/>
        <w:t>General</w:t>
      </w:r>
      <w:bookmarkEnd w:id="20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210" w:name="_Toc88491297"/>
      <w:r>
        <w:t>5.3.2.6.2</w:t>
      </w:r>
      <w:r>
        <w:tab/>
        <w:t>Handling of subscription to events for the existing TSC application session context</w:t>
      </w:r>
      <w:bookmarkEnd w:id="210"/>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6pt;height:149.2pt" o:ole="">
            <v:imagedata r:id="rId44" o:title=""/>
          </v:shape>
          <o:OLEObject Type="Embed" ProgID="Visio.Drawing.15" ShapeID="_x0000_i1041" DrawAspect="Content" ObjectID="_1699279066"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6pt;height:149.2pt" o:ole="">
            <v:imagedata r:id="rId46" o:title=""/>
          </v:shape>
          <o:OLEObject Type="Embed" ProgID="Visio.Drawing.15" ShapeID="_x0000_i1042" DrawAspect="Content" ObjectID="_1699279067"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211" w:name="_Toc88491298"/>
      <w:r>
        <w:t>5.3.2.7</w:t>
      </w:r>
      <w:r>
        <w:tab/>
      </w:r>
      <w:r w:rsidRPr="006742F8">
        <w:rPr>
          <w:rFonts w:ascii="Times New Roman" w:hAnsi="Times New Roman"/>
          <w:lang w:val="en-US"/>
        </w:rPr>
        <w:t>Ntsctsf_QoSandTSCAssistance_</w:t>
      </w:r>
      <w:r>
        <w:rPr>
          <w:rFonts w:ascii="Times New Roman" w:hAnsi="Times New Roman"/>
          <w:lang w:val="en-US"/>
        </w:rPr>
        <w:t>Unsubscribe</w:t>
      </w:r>
      <w:bookmarkEnd w:id="211"/>
    </w:p>
    <w:p w14:paraId="21330389" w14:textId="77777777" w:rsidR="005F72AC" w:rsidRDefault="005F72AC" w:rsidP="005F72AC">
      <w:pPr>
        <w:pStyle w:val="5"/>
      </w:pPr>
      <w:bookmarkStart w:id="212" w:name="_Toc88491299"/>
      <w:r>
        <w:t>5.3.2.7.1.</w:t>
      </w:r>
      <w:r>
        <w:tab/>
        <w:t>General</w:t>
      </w:r>
      <w:bookmarkEnd w:id="212"/>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213" w:name="_Toc88491300"/>
      <w:r>
        <w:t>5.3.2.7.2</w:t>
      </w:r>
      <w:r>
        <w:tab/>
        <w:t>Unsubscription to events</w:t>
      </w:r>
      <w:bookmarkEnd w:id="213"/>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6pt;height:149.2pt" o:ole="">
            <v:imagedata r:id="rId48" o:title=""/>
          </v:shape>
          <o:OLEObject Type="Embed" ProgID="Visio.Drawing.15" ShapeID="_x0000_i1043" DrawAspect="Content" ObjectID="_1699279068"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214" w:name="_Toc88491301"/>
      <w:r w:rsidRPr="004D43DD">
        <w:t>5.3.2.5</w:t>
      </w:r>
      <w:r w:rsidRPr="004D43DD">
        <w:tab/>
      </w:r>
      <w:r w:rsidRPr="00DE2581">
        <w:t>Ntsctsf_QoSandTSCAssistance_</w:t>
      </w:r>
      <w:r>
        <w:t>Notify</w:t>
      </w:r>
      <w:bookmarkEnd w:id="214"/>
    </w:p>
    <w:p w14:paraId="3ED0501F" w14:textId="77777777" w:rsidR="005F72AC" w:rsidRDefault="005F72AC" w:rsidP="005F72AC">
      <w:pPr>
        <w:pStyle w:val="5"/>
      </w:pPr>
      <w:bookmarkStart w:id="215" w:name="_Toc88491302"/>
      <w:r>
        <w:t>5.3.2.5.1</w:t>
      </w:r>
      <w:r>
        <w:tab/>
      </w:r>
      <w:bookmarkStart w:id="216" w:name="_Toc28012376"/>
      <w:bookmarkStart w:id="217" w:name="_Toc36038326"/>
      <w:bookmarkStart w:id="218" w:name="_Toc45133595"/>
      <w:bookmarkStart w:id="219" w:name="_Toc51762349"/>
      <w:bookmarkStart w:id="220" w:name="_Toc59016921"/>
      <w:bookmarkStart w:id="221" w:name="_Toc68168086"/>
      <w:r>
        <w:tab/>
        <w:t>General</w:t>
      </w:r>
      <w:bookmarkEnd w:id="215"/>
      <w:bookmarkEnd w:id="216"/>
      <w:bookmarkEnd w:id="217"/>
      <w:bookmarkEnd w:id="218"/>
      <w:bookmarkEnd w:id="219"/>
      <w:bookmarkEnd w:id="220"/>
      <w:bookmarkEnd w:id="221"/>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222" w:name="_Toc28012377"/>
      <w:bookmarkStart w:id="223" w:name="_Toc36038327"/>
      <w:bookmarkStart w:id="224" w:name="_Toc45133596"/>
      <w:bookmarkStart w:id="225" w:name="_Toc51762350"/>
      <w:bookmarkStart w:id="226" w:name="_Toc59016922"/>
      <w:bookmarkStart w:id="227" w:name="_Toc68168087"/>
      <w:bookmarkStart w:id="228" w:name="_Toc88491303"/>
      <w:r>
        <w:t>5.3.2.5.2</w:t>
      </w:r>
      <w:r>
        <w:tab/>
        <w:t>Notification about TSC application session context event</w:t>
      </w:r>
      <w:bookmarkEnd w:id="222"/>
      <w:bookmarkEnd w:id="223"/>
      <w:bookmarkEnd w:id="224"/>
      <w:bookmarkEnd w:id="225"/>
      <w:bookmarkEnd w:id="226"/>
      <w:bookmarkEnd w:id="227"/>
      <w:bookmarkEnd w:id="228"/>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45pt;height:148.6pt" o:ole="">
            <v:imagedata r:id="rId50" o:title=""/>
          </v:shape>
          <o:OLEObject Type="Embed" ProgID="Visio.Drawing.15" ShapeID="_x0000_i1044" DrawAspect="Content" ObjectID="_1699279069"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229" w:name="_Toc28012378"/>
      <w:bookmarkStart w:id="230" w:name="_Toc36038328"/>
      <w:bookmarkStart w:id="231" w:name="_Toc45133597"/>
      <w:bookmarkStart w:id="232" w:name="_Toc51762351"/>
      <w:bookmarkStart w:id="233" w:name="_Toc59016923"/>
      <w:bookmarkStart w:id="234" w:name="_Toc68168088"/>
      <w:bookmarkStart w:id="235" w:name="_Toc88491304"/>
      <w:r>
        <w:t>5.2.2.5.3</w:t>
      </w:r>
      <w:r>
        <w:tab/>
      </w:r>
      <w:bookmarkStart w:id="236" w:name="_Hlk502834587"/>
      <w:r>
        <w:t>Notification about TSC application session context termination</w:t>
      </w:r>
      <w:bookmarkEnd w:id="229"/>
      <w:bookmarkEnd w:id="230"/>
      <w:bookmarkEnd w:id="231"/>
      <w:bookmarkEnd w:id="232"/>
      <w:bookmarkEnd w:id="233"/>
      <w:bookmarkEnd w:id="234"/>
      <w:bookmarkEnd w:id="235"/>
      <w:bookmarkEnd w:id="236"/>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pt;height:149.2pt" o:ole="">
            <v:imagedata r:id="rId52" o:title=""/>
          </v:shape>
          <o:OLEObject Type="Embed" ProgID="Visio.Drawing.15" ShapeID="_x0000_i1045" DrawAspect="Content" ObjectID="_1699279070"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237" w:name="_Toc510696597"/>
      <w:bookmarkStart w:id="238" w:name="_Toc35971389"/>
      <w:bookmarkStart w:id="239" w:name="_Toc67903513"/>
      <w:bookmarkStart w:id="240" w:name="_Toc88491305"/>
      <w:r>
        <w:t>6</w:t>
      </w:r>
      <w:r>
        <w:tab/>
        <w:t>API Definitions</w:t>
      </w:r>
      <w:bookmarkEnd w:id="237"/>
      <w:bookmarkEnd w:id="238"/>
      <w:bookmarkEnd w:id="239"/>
      <w:bookmarkEnd w:id="240"/>
    </w:p>
    <w:p w14:paraId="391C9859" w14:textId="2CFE68E8" w:rsidR="008A6D4A" w:rsidRDefault="008A6D4A" w:rsidP="008A6D4A">
      <w:pPr>
        <w:pStyle w:val="2"/>
      </w:pPr>
      <w:bookmarkStart w:id="241" w:name="_Toc510696598"/>
      <w:bookmarkStart w:id="242" w:name="_Toc35971390"/>
      <w:bookmarkStart w:id="243" w:name="_Toc67903514"/>
      <w:bookmarkStart w:id="244" w:name="_Toc88491306"/>
      <w:r>
        <w:t>6.1</w:t>
      </w:r>
      <w:r>
        <w:tab/>
      </w:r>
      <w:r w:rsidR="00D615CF">
        <w:t>Ntsctsf_TimeSynchronization</w:t>
      </w:r>
      <w:r>
        <w:t xml:space="preserve"> Service API</w:t>
      </w:r>
      <w:bookmarkEnd w:id="241"/>
      <w:bookmarkEnd w:id="242"/>
      <w:bookmarkEnd w:id="243"/>
      <w:bookmarkEnd w:id="244"/>
    </w:p>
    <w:p w14:paraId="2FA7B115" w14:textId="77777777" w:rsidR="008A6D4A" w:rsidRDefault="008A6D4A" w:rsidP="00662390">
      <w:pPr>
        <w:pStyle w:val="3"/>
      </w:pPr>
      <w:bookmarkStart w:id="245" w:name="_Toc510696599"/>
      <w:bookmarkStart w:id="246" w:name="_Toc35971391"/>
      <w:bookmarkStart w:id="247" w:name="_Toc67903515"/>
      <w:bookmarkStart w:id="248" w:name="_Toc88491307"/>
      <w:r>
        <w:t>6.1.1</w:t>
      </w:r>
      <w:r>
        <w:tab/>
        <w:t>Introduction</w:t>
      </w:r>
      <w:bookmarkEnd w:id="245"/>
      <w:bookmarkEnd w:id="246"/>
      <w:bookmarkEnd w:id="247"/>
      <w:bookmarkEnd w:id="248"/>
    </w:p>
    <w:p w14:paraId="17A68331" w14:textId="2EFA3CB2" w:rsidR="008A6D4A" w:rsidRDefault="008A6D4A" w:rsidP="008A6D4A">
      <w:pPr>
        <w:rPr>
          <w:noProof/>
          <w:lang w:eastAsia="zh-CN"/>
        </w:rPr>
      </w:pPr>
      <w:bookmarkStart w:id="24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250" w:name="_Toc35971392"/>
      <w:bookmarkStart w:id="251" w:name="_Toc67903516"/>
      <w:bookmarkStart w:id="252" w:name="_Toc88491308"/>
      <w:r>
        <w:t>6.1.2</w:t>
      </w:r>
      <w:r>
        <w:tab/>
        <w:t>Usage of HTTP</w:t>
      </w:r>
      <w:bookmarkEnd w:id="249"/>
      <w:bookmarkEnd w:id="250"/>
      <w:bookmarkEnd w:id="251"/>
      <w:bookmarkEnd w:id="252"/>
    </w:p>
    <w:p w14:paraId="1560E1A9" w14:textId="77777777" w:rsidR="008A6D4A" w:rsidRPr="000C5200" w:rsidRDefault="008A6D4A" w:rsidP="00662390">
      <w:pPr>
        <w:pStyle w:val="4"/>
      </w:pPr>
      <w:bookmarkStart w:id="253" w:name="_Toc510696601"/>
      <w:bookmarkStart w:id="254" w:name="_Toc35971393"/>
      <w:bookmarkStart w:id="255" w:name="_Toc67903517"/>
      <w:bookmarkStart w:id="256" w:name="_Toc88491309"/>
      <w:r>
        <w:t>6.1.2.1</w:t>
      </w:r>
      <w:r>
        <w:tab/>
        <w:t>General</w:t>
      </w:r>
      <w:bookmarkEnd w:id="253"/>
      <w:bookmarkEnd w:id="254"/>
      <w:bookmarkEnd w:id="255"/>
      <w:bookmarkEnd w:id="256"/>
    </w:p>
    <w:p w14:paraId="4D7A17E1" w14:textId="77777777" w:rsidR="008A6D4A" w:rsidRPr="00986E88" w:rsidRDefault="008A6D4A" w:rsidP="008A6D4A">
      <w:pPr>
        <w:rPr>
          <w:noProof/>
        </w:rPr>
      </w:pPr>
      <w:bookmarkStart w:id="25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258" w:name="_Toc35971394"/>
      <w:bookmarkStart w:id="259" w:name="_Toc67903518"/>
      <w:bookmarkStart w:id="260" w:name="_Toc88491310"/>
      <w:r>
        <w:t>6.1.2.2</w:t>
      </w:r>
      <w:r>
        <w:tab/>
        <w:t>HTTP standard headers</w:t>
      </w:r>
      <w:bookmarkEnd w:id="257"/>
      <w:bookmarkEnd w:id="258"/>
      <w:bookmarkEnd w:id="259"/>
      <w:bookmarkEnd w:id="260"/>
    </w:p>
    <w:p w14:paraId="37563F57" w14:textId="77777777" w:rsidR="008A6D4A" w:rsidRDefault="008A6D4A" w:rsidP="00662390">
      <w:pPr>
        <w:pStyle w:val="5"/>
        <w:rPr>
          <w:lang w:eastAsia="zh-CN"/>
        </w:rPr>
      </w:pPr>
      <w:bookmarkStart w:id="261" w:name="_Toc510696603"/>
      <w:bookmarkStart w:id="262" w:name="_Toc35971395"/>
      <w:bookmarkStart w:id="263" w:name="_Toc67903519"/>
      <w:bookmarkStart w:id="264" w:name="_Toc88491311"/>
      <w:r>
        <w:t>6.1.2.2.1</w:t>
      </w:r>
      <w:r>
        <w:rPr>
          <w:rFonts w:hint="eastAsia"/>
          <w:lang w:eastAsia="zh-CN"/>
        </w:rPr>
        <w:tab/>
      </w:r>
      <w:r>
        <w:rPr>
          <w:lang w:eastAsia="zh-CN"/>
        </w:rPr>
        <w:t>General</w:t>
      </w:r>
      <w:bookmarkEnd w:id="261"/>
      <w:bookmarkEnd w:id="262"/>
      <w:bookmarkEnd w:id="263"/>
      <w:bookmarkEnd w:id="264"/>
    </w:p>
    <w:p w14:paraId="02C8BA3C" w14:textId="77777777" w:rsidR="008A6D4A" w:rsidRPr="00986E88" w:rsidRDefault="008A6D4A" w:rsidP="008A6D4A">
      <w:pPr>
        <w:rPr>
          <w:noProof/>
        </w:rPr>
      </w:pPr>
      <w:bookmarkStart w:id="2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266" w:name="_Toc35971396"/>
      <w:bookmarkStart w:id="267" w:name="_Toc67903520"/>
      <w:bookmarkStart w:id="268" w:name="_Toc88491312"/>
      <w:r>
        <w:t>6.1.2.2.2</w:t>
      </w:r>
      <w:r>
        <w:tab/>
        <w:t>Content type</w:t>
      </w:r>
      <w:bookmarkEnd w:id="265"/>
      <w:bookmarkEnd w:id="266"/>
      <w:bookmarkEnd w:id="267"/>
      <w:bookmarkEnd w:id="268"/>
    </w:p>
    <w:p w14:paraId="305F86EC" w14:textId="77777777" w:rsidR="008A6D4A" w:rsidRDefault="008A6D4A" w:rsidP="008A6D4A">
      <w:bookmarkStart w:id="26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70" w:name="_Hlk525213471"/>
      <w:bookmarkStart w:id="271" w:name="_Hlk525213025"/>
      <w:r>
        <w:t xml:space="preserve">"Problem Details" JSON object shall be used to indicate </w:t>
      </w:r>
      <w:r>
        <w:rPr>
          <w:lang w:eastAsia="fr-FR"/>
        </w:rPr>
        <w:t xml:space="preserve">additional details of the error </w:t>
      </w:r>
      <w:r>
        <w:t xml:space="preserve">in a HTTP response body and </w:t>
      </w:r>
      <w:bookmarkEnd w:id="270"/>
      <w:r>
        <w:t>shall be signalled by the content type "application/problem+json", as defined in IETF RFC 7807 [13].</w:t>
      </w:r>
      <w:bookmarkEnd w:id="271"/>
    </w:p>
    <w:p w14:paraId="1A32DE74" w14:textId="77777777" w:rsidR="008A6D4A" w:rsidRPr="000C5200" w:rsidRDefault="008A6D4A" w:rsidP="00662390">
      <w:pPr>
        <w:pStyle w:val="4"/>
      </w:pPr>
      <w:bookmarkStart w:id="272" w:name="_Toc35971397"/>
      <w:bookmarkStart w:id="273" w:name="_Toc67903521"/>
      <w:bookmarkStart w:id="274" w:name="_Toc88491313"/>
      <w:r>
        <w:t>6.1.2.3</w:t>
      </w:r>
      <w:r>
        <w:tab/>
        <w:t>HTTP custom headers</w:t>
      </w:r>
      <w:bookmarkEnd w:id="269"/>
      <w:bookmarkEnd w:id="272"/>
      <w:bookmarkEnd w:id="273"/>
      <w:bookmarkEnd w:id="274"/>
    </w:p>
    <w:p w14:paraId="0A8370E8" w14:textId="3ED158E1" w:rsidR="000602BD" w:rsidRDefault="000602BD" w:rsidP="000602BD">
      <w:pPr>
        <w:rPr>
          <w:noProof/>
        </w:rPr>
      </w:pPr>
      <w:bookmarkStart w:id="275" w:name="_Toc489605322"/>
      <w:bookmarkStart w:id="276" w:name="_Toc492899753"/>
      <w:bookmarkStart w:id="277" w:name="_Toc492900032"/>
      <w:bookmarkStart w:id="278" w:name="_Toc492967834"/>
      <w:bookmarkStart w:id="279" w:name="_Toc492972922"/>
      <w:bookmarkStart w:id="280" w:name="_Toc492973142"/>
      <w:bookmarkStart w:id="281" w:name="_Toc492974840"/>
      <w:bookmarkStart w:id="28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283" w:name="_Toc510696607"/>
      <w:bookmarkStart w:id="284" w:name="_Toc35971398"/>
      <w:bookmarkStart w:id="285" w:name="_Toc67903522"/>
      <w:bookmarkStart w:id="286" w:name="_Toc88491314"/>
      <w:bookmarkEnd w:id="275"/>
      <w:bookmarkEnd w:id="276"/>
      <w:bookmarkEnd w:id="277"/>
      <w:bookmarkEnd w:id="278"/>
      <w:bookmarkEnd w:id="279"/>
      <w:bookmarkEnd w:id="280"/>
      <w:bookmarkEnd w:id="281"/>
      <w:bookmarkEnd w:id="282"/>
      <w:r>
        <w:lastRenderedPageBreak/>
        <w:t>6.1.3</w:t>
      </w:r>
      <w:r>
        <w:tab/>
        <w:t>Resources</w:t>
      </w:r>
      <w:bookmarkEnd w:id="283"/>
      <w:bookmarkEnd w:id="284"/>
      <w:bookmarkEnd w:id="285"/>
      <w:bookmarkEnd w:id="286"/>
    </w:p>
    <w:p w14:paraId="752598FC" w14:textId="77777777" w:rsidR="008A6D4A" w:rsidRPr="000A7435" w:rsidRDefault="008A6D4A" w:rsidP="00662390">
      <w:pPr>
        <w:pStyle w:val="4"/>
      </w:pPr>
      <w:bookmarkStart w:id="287" w:name="_Toc510696608"/>
      <w:bookmarkStart w:id="288" w:name="_Toc35971399"/>
      <w:bookmarkStart w:id="289" w:name="_Toc67903523"/>
      <w:bookmarkStart w:id="290" w:name="_Toc88491315"/>
      <w:r>
        <w:t>6.1.3.1</w:t>
      </w:r>
      <w:r>
        <w:tab/>
        <w:t>Overview</w:t>
      </w:r>
      <w:bookmarkEnd w:id="287"/>
      <w:bookmarkEnd w:id="288"/>
      <w:bookmarkEnd w:id="289"/>
      <w:bookmarkEnd w:id="290"/>
    </w:p>
    <w:p w14:paraId="4B7B4E55" w14:textId="1C4AACFB"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45pt;height:382.45pt" o:ole="">
            <v:imagedata r:id="rId54" o:title=""/>
          </v:shape>
          <o:OLEObject Type="Embed" ProgID="Visio.Drawing.15" ShapeID="_x0000_i1046" DrawAspect="Content" ObjectID="_1699279071"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4"/>
      </w:pPr>
      <w:bookmarkStart w:id="291" w:name="_Toc510696609"/>
      <w:bookmarkStart w:id="292" w:name="_Toc35971400"/>
      <w:bookmarkStart w:id="293" w:name="_Toc67903524"/>
      <w:bookmarkStart w:id="294" w:name="_Toc88491316"/>
      <w:r>
        <w:t>6.1.3.2</w:t>
      </w:r>
      <w:r>
        <w:tab/>
        <w:t xml:space="preserve">Resource: </w:t>
      </w:r>
      <w:r w:rsidR="00BF7F6B">
        <w:rPr>
          <w:lang w:eastAsia="zh-CN"/>
        </w:rPr>
        <w:t>Time Synchronization</w:t>
      </w:r>
      <w:r w:rsidR="00BF7F6B">
        <w:t xml:space="preserve"> Exposure Subscriptions</w:t>
      </w:r>
      <w:bookmarkEnd w:id="291"/>
      <w:bookmarkEnd w:id="292"/>
      <w:bookmarkEnd w:id="293"/>
      <w:bookmarkEnd w:id="294"/>
    </w:p>
    <w:p w14:paraId="5DA53F4D" w14:textId="77777777" w:rsidR="008A6D4A" w:rsidRDefault="008A6D4A" w:rsidP="00662390">
      <w:pPr>
        <w:pStyle w:val="5"/>
      </w:pPr>
      <w:bookmarkStart w:id="295" w:name="_Toc510696610"/>
      <w:bookmarkStart w:id="296" w:name="_Toc35971401"/>
      <w:bookmarkStart w:id="297" w:name="_Toc67903525"/>
      <w:bookmarkStart w:id="298" w:name="_Toc88491317"/>
      <w:r>
        <w:t>6.1.3.2.1</w:t>
      </w:r>
      <w:r>
        <w:tab/>
        <w:t>Description</w:t>
      </w:r>
      <w:bookmarkEnd w:id="295"/>
      <w:bookmarkEnd w:id="296"/>
      <w:bookmarkEnd w:id="297"/>
      <w:bookmarkEnd w:id="29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299" w:name="_Toc35971402"/>
      <w:bookmarkStart w:id="300" w:name="_Toc67903526"/>
      <w:bookmarkStart w:id="301" w:name="_Toc88491318"/>
      <w:bookmarkStart w:id="302" w:name="_Toc510696612"/>
      <w:r>
        <w:t>6.1.3.2.2</w:t>
      </w:r>
      <w:r>
        <w:tab/>
        <w:t>Resource Definition</w:t>
      </w:r>
      <w:bookmarkEnd w:id="299"/>
      <w:bookmarkEnd w:id="300"/>
      <w:bookmarkEnd w:id="301"/>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303" w:name="_Toc35971403"/>
      <w:bookmarkStart w:id="304" w:name="_Toc67903527"/>
      <w:bookmarkStart w:id="305" w:name="_Toc88491319"/>
      <w:r>
        <w:lastRenderedPageBreak/>
        <w:t>6.1.3.2.3</w:t>
      </w:r>
      <w:r>
        <w:tab/>
        <w:t>Resource Standard Methods</w:t>
      </w:r>
      <w:bookmarkEnd w:id="302"/>
      <w:bookmarkEnd w:id="303"/>
      <w:bookmarkEnd w:id="304"/>
      <w:bookmarkEnd w:id="305"/>
    </w:p>
    <w:p w14:paraId="03E9DAD6" w14:textId="0AF9B7CD" w:rsidR="008A6D4A" w:rsidRPr="00384E92" w:rsidRDefault="008A6D4A" w:rsidP="00662390">
      <w:pPr>
        <w:pStyle w:val="H6"/>
      </w:pPr>
      <w:bookmarkStart w:id="306" w:name="_Toc510696613"/>
      <w:bookmarkStart w:id="307" w:name="_Toc35971404"/>
      <w:r w:rsidRPr="00384E92">
        <w:t>6.</w:t>
      </w:r>
      <w:r>
        <w:t>1.3.2.3</w:t>
      </w:r>
      <w:r w:rsidRPr="00384E92">
        <w:t>.1</w:t>
      </w:r>
      <w:r w:rsidRPr="00384E92">
        <w:tab/>
      </w:r>
      <w:r w:rsidR="00324577">
        <w:t>POST</w:t>
      </w:r>
      <w:bookmarkEnd w:id="306"/>
      <w:bookmarkEnd w:id="307"/>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308" w:name="_Toc510696615"/>
      <w:bookmarkStart w:id="309" w:name="_Toc35971406"/>
      <w:bookmarkStart w:id="310" w:name="_Toc67903528"/>
      <w:bookmarkStart w:id="311" w:name="_Toc88491320"/>
      <w:r>
        <w:t>6.1.3.2.4</w:t>
      </w:r>
      <w:r>
        <w:tab/>
        <w:t>Resource Custom Operations</w:t>
      </w:r>
      <w:bookmarkEnd w:id="308"/>
      <w:bookmarkEnd w:id="309"/>
      <w:bookmarkEnd w:id="310"/>
      <w:bookmarkEnd w:id="311"/>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312" w:name="_Toc510696621"/>
      <w:bookmarkStart w:id="313" w:name="_Toc35971412"/>
      <w:bookmarkStart w:id="314" w:name="_Toc67903529"/>
      <w:bookmarkStart w:id="315" w:name="_Toc88491321"/>
      <w:r>
        <w:t>6.1.3.3</w:t>
      </w:r>
      <w:r>
        <w:tab/>
        <w:t xml:space="preserve">Resource: </w:t>
      </w:r>
      <w:r w:rsidR="00027A75">
        <w:t xml:space="preserve">Individual </w:t>
      </w:r>
      <w:r w:rsidR="00027A75">
        <w:rPr>
          <w:lang w:eastAsia="zh-CN"/>
        </w:rPr>
        <w:t>Time Synchronization</w:t>
      </w:r>
      <w:r w:rsidR="00027A75">
        <w:t xml:space="preserve"> Exposure Subscription</w:t>
      </w:r>
      <w:bookmarkEnd w:id="312"/>
      <w:bookmarkEnd w:id="313"/>
      <w:bookmarkEnd w:id="314"/>
      <w:bookmarkEnd w:id="315"/>
    </w:p>
    <w:p w14:paraId="1BB51C27" w14:textId="77777777" w:rsidR="00027A75" w:rsidRDefault="00027A75" w:rsidP="00027A75">
      <w:pPr>
        <w:pStyle w:val="5"/>
      </w:pPr>
      <w:bookmarkStart w:id="316" w:name="_Toc88491322"/>
      <w:r>
        <w:t>6.1.3.3.1</w:t>
      </w:r>
      <w:r>
        <w:tab/>
        <w:t>Description</w:t>
      </w:r>
      <w:bookmarkEnd w:id="31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317" w:name="_Toc88491323"/>
      <w:r>
        <w:lastRenderedPageBreak/>
        <w:t>6.1.3.3.2</w:t>
      </w:r>
      <w:r>
        <w:tab/>
        <w:t>Resource Definition</w:t>
      </w:r>
      <w:bookmarkEnd w:id="317"/>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318" w:name="_Toc88491324"/>
      <w:r>
        <w:t>6.1.3.3.3</w:t>
      </w:r>
      <w:r>
        <w:tab/>
        <w:t>Resource Standard Methods</w:t>
      </w:r>
      <w:bookmarkEnd w:id="318"/>
    </w:p>
    <w:p w14:paraId="30811337" w14:textId="77777777" w:rsidR="00027A75" w:rsidRPr="00D61D2C" w:rsidRDefault="00027A75" w:rsidP="00027A75">
      <w:pPr>
        <w:pStyle w:val="6"/>
      </w:pPr>
      <w:bookmarkStart w:id="319" w:name="_Toc88491325"/>
      <w:r w:rsidRPr="00D61D2C">
        <w:t>6.1.3.3.3.1</w:t>
      </w:r>
      <w:r w:rsidRPr="00D61D2C">
        <w:tab/>
        <w:t>GET</w:t>
      </w:r>
      <w:bookmarkEnd w:id="319"/>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320" w:name="_Toc88491326"/>
      <w:r w:rsidRPr="00384E92">
        <w:t>6.</w:t>
      </w:r>
      <w:r>
        <w:t>1.3.3.3</w:t>
      </w:r>
      <w:r w:rsidRPr="00384E92">
        <w:t>.</w:t>
      </w:r>
      <w:r>
        <w:t>2</w:t>
      </w:r>
      <w:r w:rsidRPr="00384E92">
        <w:tab/>
      </w:r>
      <w:r>
        <w:t>DELETE</w:t>
      </w:r>
      <w:bookmarkEnd w:id="320"/>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321" w:name="_Toc88491327"/>
      <w:r w:rsidRPr="00AA2E4A">
        <w:t>6.1.3.</w:t>
      </w:r>
      <w:r>
        <w:t>3</w:t>
      </w:r>
      <w:r w:rsidRPr="00AA2E4A">
        <w:t>.4</w:t>
      </w:r>
      <w:r w:rsidRPr="00AA2E4A">
        <w:tab/>
        <w:t>Resource Custom Operations</w:t>
      </w:r>
      <w:bookmarkEnd w:id="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322" w:name="_Toc88491328"/>
      <w:r>
        <w:t>6.1.3.4</w:t>
      </w:r>
      <w:r>
        <w:tab/>
        <w:t xml:space="preserve">Resource: </w:t>
      </w:r>
      <w:r>
        <w:rPr>
          <w:lang w:eastAsia="zh-CN"/>
        </w:rPr>
        <w:t>Time Synchronization</w:t>
      </w:r>
      <w:r>
        <w:t xml:space="preserve"> Exposure Configurations</w:t>
      </w:r>
      <w:bookmarkEnd w:id="322"/>
    </w:p>
    <w:p w14:paraId="2B710773" w14:textId="77777777" w:rsidR="00027A75" w:rsidRDefault="00027A75" w:rsidP="00027A75">
      <w:pPr>
        <w:pStyle w:val="5"/>
      </w:pPr>
      <w:bookmarkStart w:id="323" w:name="_Toc88491329"/>
      <w:r>
        <w:t>6.1.3.4.1</w:t>
      </w:r>
      <w:r>
        <w:tab/>
        <w:t>Description</w:t>
      </w:r>
      <w:bookmarkEnd w:id="323"/>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324" w:name="_Toc88491330"/>
      <w:r>
        <w:t>6.1.3.4.2</w:t>
      </w:r>
      <w:r>
        <w:tab/>
        <w:t>Resource Definition</w:t>
      </w:r>
      <w:bookmarkEnd w:id="32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325" w:name="_Toc88491331"/>
      <w:r>
        <w:t>6.1.3.4.3</w:t>
      </w:r>
      <w:r>
        <w:tab/>
        <w:t>Resource Standard Methods</w:t>
      </w:r>
      <w:bookmarkEnd w:id="325"/>
    </w:p>
    <w:p w14:paraId="216C8939" w14:textId="77777777" w:rsidR="00027A75" w:rsidRPr="00384E92" w:rsidRDefault="00027A75" w:rsidP="00027A75">
      <w:pPr>
        <w:pStyle w:val="6"/>
      </w:pPr>
      <w:bookmarkStart w:id="326" w:name="_Toc88491332"/>
      <w:r w:rsidRPr="00384E92">
        <w:t>6.</w:t>
      </w:r>
      <w:r>
        <w:t>1.3.4.3</w:t>
      </w:r>
      <w:r w:rsidRPr="00384E92">
        <w:t>.1</w:t>
      </w:r>
      <w:r w:rsidRPr="00384E92">
        <w:tab/>
      </w:r>
      <w:r>
        <w:t>POST</w:t>
      </w:r>
      <w:bookmarkEnd w:id="32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327" w:name="_Toc88491333"/>
      <w:r>
        <w:t>6.1.3.4.4</w:t>
      </w:r>
      <w:r>
        <w:tab/>
        <w:t>Resource Custom Operations</w:t>
      </w:r>
      <w:bookmarkEnd w:id="32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328" w:name="_Toc88491334"/>
      <w:r>
        <w:t>6.1.3.5</w:t>
      </w:r>
      <w:r>
        <w:tab/>
        <w:t xml:space="preserve">Resource: Individual </w:t>
      </w:r>
      <w:r>
        <w:rPr>
          <w:lang w:eastAsia="zh-CN"/>
        </w:rPr>
        <w:t>Time Synchronization</w:t>
      </w:r>
      <w:r>
        <w:t xml:space="preserve"> Exposure Configuration</w:t>
      </w:r>
      <w:bookmarkEnd w:id="328"/>
    </w:p>
    <w:p w14:paraId="108B5080" w14:textId="77777777" w:rsidR="00027A75" w:rsidRDefault="00027A75" w:rsidP="00027A75">
      <w:pPr>
        <w:pStyle w:val="5"/>
      </w:pPr>
      <w:bookmarkStart w:id="329" w:name="_Toc88491335"/>
      <w:r>
        <w:t>6.1.3.5.1</w:t>
      </w:r>
      <w:r>
        <w:tab/>
        <w:t>Description</w:t>
      </w:r>
      <w:bookmarkEnd w:id="329"/>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330" w:name="_Toc88491336"/>
      <w:r>
        <w:t>6.1.3.5.2</w:t>
      </w:r>
      <w:r>
        <w:tab/>
        <w:t>Resource Definition</w:t>
      </w:r>
      <w:bookmarkEnd w:id="330"/>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331" w:name="_Toc88491337"/>
      <w:r>
        <w:lastRenderedPageBreak/>
        <w:t>6.1.3.5.3</w:t>
      </w:r>
      <w:r>
        <w:tab/>
        <w:t>Resource Standard Methods</w:t>
      </w:r>
      <w:bookmarkEnd w:id="331"/>
    </w:p>
    <w:p w14:paraId="37A60C29" w14:textId="77777777" w:rsidR="00027A75" w:rsidRPr="00D61D2C" w:rsidRDefault="00027A75" w:rsidP="00027A75">
      <w:pPr>
        <w:pStyle w:val="6"/>
      </w:pPr>
      <w:bookmarkStart w:id="332" w:name="_Toc88491338"/>
      <w:r w:rsidRPr="00D61D2C">
        <w:t>6.1.3.</w:t>
      </w:r>
      <w:r>
        <w:t>5</w:t>
      </w:r>
      <w:r w:rsidRPr="00D61D2C">
        <w:t>.3.1</w:t>
      </w:r>
      <w:r w:rsidRPr="00D61D2C">
        <w:tab/>
        <w:t>GET</w:t>
      </w:r>
      <w:bookmarkEnd w:id="332"/>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333" w:name="_Toc88491339"/>
      <w:r w:rsidRPr="00384E92">
        <w:t>6.</w:t>
      </w:r>
      <w:r>
        <w:t>1.3.5.3</w:t>
      </w:r>
      <w:r w:rsidRPr="00384E92">
        <w:t>.</w:t>
      </w:r>
      <w:r>
        <w:t>2</w:t>
      </w:r>
      <w:r w:rsidRPr="00384E92">
        <w:tab/>
      </w:r>
      <w:r>
        <w:t>PUT</w:t>
      </w:r>
      <w:bookmarkEnd w:id="333"/>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lastRenderedPageBreak/>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334" w:name="_Toc88491340"/>
      <w:r w:rsidRPr="00384E92">
        <w:t>6.</w:t>
      </w:r>
      <w:r>
        <w:t>1.3.5.3</w:t>
      </w:r>
      <w:r w:rsidRPr="00384E92">
        <w:t>.</w:t>
      </w:r>
      <w:r>
        <w:t>3</w:t>
      </w:r>
      <w:r w:rsidRPr="00384E92">
        <w:tab/>
      </w:r>
      <w:r>
        <w:t>DELETE</w:t>
      </w:r>
      <w:bookmarkEnd w:id="334"/>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335" w:name="_Toc88491341"/>
      <w:r>
        <w:t>6.1.3.5.4</w:t>
      </w:r>
      <w:r>
        <w:tab/>
        <w:t>Resource Custom Operations</w:t>
      </w:r>
      <w:bookmarkEnd w:id="335"/>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4"/>
      </w:pPr>
      <w:bookmarkStart w:id="336" w:name="_Toc81065764"/>
      <w:bookmarkStart w:id="337" w:name="_Toc88491342"/>
      <w:r>
        <w:t>6.1.3.6</w:t>
      </w:r>
      <w:r>
        <w:tab/>
        <w:t xml:space="preserve">Resource: </w:t>
      </w:r>
      <w:bookmarkEnd w:id="336"/>
      <w:r>
        <w:rPr>
          <w:lang w:eastAsia="zh-CN"/>
        </w:rPr>
        <w:t>ASTI Configurations</w:t>
      </w:r>
      <w:bookmarkEnd w:id="337"/>
    </w:p>
    <w:p w14:paraId="001F94E3" w14:textId="77777777" w:rsidR="00A031C6" w:rsidRDefault="00A031C6" w:rsidP="00A031C6">
      <w:pPr>
        <w:pStyle w:val="5"/>
      </w:pPr>
      <w:bookmarkStart w:id="338" w:name="_Toc81065765"/>
      <w:bookmarkStart w:id="339" w:name="_Toc88491343"/>
      <w:r>
        <w:t>6.1.3.6.1</w:t>
      </w:r>
      <w:r>
        <w:tab/>
        <w:t>Description</w:t>
      </w:r>
      <w:bookmarkEnd w:id="338"/>
      <w:bookmarkEnd w:id="339"/>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5"/>
      </w:pPr>
      <w:bookmarkStart w:id="340" w:name="_Toc81065766"/>
      <w:bookmarkStart w:id="341" w:name="_Toc88491344"/>
      <w:r>
        <w:t>6.1.3.6.2</w:t>
      </w:r>
      <w:r>
        <w:tab/>
        <w:t>Resource Definition</w:t>
      </w:r>
      <w:bookmarkEnd w:id="340"/>
      <w:bookmarkEnd w:id="341"/>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pPr>
            <w:r w:rsidRPr="0016361A">
              <w:t>Definition</w:t>
            </w:r>
          </w:p>
        </w:tc>
      </w:tr>
      <w:tr w:rsidR="00A031C6" w:rsidRPr="00B54FF5" w14:paraId="79908BD1"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4E8C29F4"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5"/>
      </w:pPr>
      <w:bookmarkStart w:id="342" w:name="_Toc81065767"/>
      <w:bookmarkStart w:id="343" w:name="_Toc88491345"/>
      <w:r>
        <w:t>6.1.3.6.3</w:t>
      </w:r>
      <w:r>
        <w:tab/>
        <w:t>Resource Standard Methods</w:t>
      </w:r>
      <w:bookmarkEnd w:id="342"/>
      <w:bookmarkEnd w:id="343"/>
    </w:p>
    <w:p w14:paraId="1451DBE5" w14:textId="77777777" w:rsidR="00A031C6" w:rsidRPr="00384E92" w:rsidRDefault="00A031C6" w:rsidP="00A031C6">
      <w:pPr>
        <w:pStyle w:val="6"/>
      </w:pPr>
      <w:bookmarkStart w:id="344" w:name="_Toc88491346"/>
      <w:r>
        <w:t>6.1.3.6.3</w:t>
      </w:r>
      <w:r w:rsidRPr="00384E92">
        <w:t>.1</w:t>
      </w:r>
      <w:r w:rsidRPr="00384E92">
        <w:tab/>
      </w:r>
      <w:r>
        <w:t>POST</w:t>
      </w:r>
      <w:bookmarkEnd w:id="344"/>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lastRenderedPageBreak/>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pPr>
            <w:r w:rsidRPr="0016361A">
              <w:t>Applicability</w:t>
            </w:r>
          </w:p>
        </w:tc>
      </w:tr>
      <w:tr w:rsidR="00A031C6" w:rsidRPr="00B54FF5" w14:paraId="3F0E8B97"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pPr>
            <w:r w:rsidRPr="0016361A">
              <w:t>Description</w:t>
            </w:r>
          </w:p>
        </w:tc>
      </w:tr>
      <w:tr w:rsidR="00A031C6" w:rsidRPr="00B54FF5" w14:paraId="091324FE" w14:textId="77777777" w:rsidTr="001305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pPr>
            <w:r w:rsidRPr="0016361A">
              <w:t>Response</w:t>
            </w:r>
          </w:p>
          <w:p w14:paraId="58CC22CB" w14:textId="77777777" w:rsidR="00A031C6" w:rsidRPr="0016361A" w:rsidRDefault="00A031C6" w:rsidP="001305D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pPr>
            <w:r w:rsidRPr="0016361A">
              <w:t>Description</w:t>
            </w:r>
          </w:p>
        </w:tc>
      </w:tr>
      <w:tr w:rsidR="00A031C6" w:rsidRPr="00B54FF5" w14:paraId="50DE5DC8" w14:textId="77777777" w:rsidTr="001305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1305D7">
            <w:pPr>
              <w:pStyle w:val="TAL"/>
            </w:pPr>
            <w:r>
              <w:t>The URI of the created resource shall be returned in the "Location" HTTP header.</w:t>
            </w:r>
          </w:p>
        </w:tc>
      </w:tr>
      <w:tr w:rsidR="00A031C6" w:rsidRPr="00B54FF5" w14:paraId="5FFAB5BD"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pPr>
            <w:r w:rsidRPr="0016361A">
              <w:t>Description</w:t>
            </w:r>
          </w:p>
        </w:tc>
      </w:tr>
      <w:tr w:rsidR="00A031C6" w:rsidRPr="00B54FF5" w14:paraId="1FD20AE3" w14:textId="77777777" w:rsidTr="001305D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5"/>
      </w:pPr>
      <w:bookmarkStart w:id="345" w:name="_Toc81065768"/>
      <w:bookmarkStart w:id="346" w:name="_Toc88491347"/>
      <w:r>
        <w:t>6.1.3.6</w:t>
      </w:r>
      <w:r w:rsidRPr="00CB7E9F">
        <w:t>.4</w:t>
      </w:r>
      <w:r w:rsidRPr="00CB7E9F">
        <w:tab/>
        <w:t>Resource Custom Operations</w:t>
      </w:r>
      <w:bookmarkEnd w:id="345"/>
      <w:bookmarkEnd w:id="346"/>
    </w:p>
    <w:p w14:paraId="2ECEAF45" w14:textId="77777777" w:rsidR="00A031C6" w:rsidRDefault="00A031C6" w:rsidP="00A031C6">
      <w:pPr>
        <w:pStyle w:val="6"/>
      </w:pPr>
      <w:bookmarkStart w:id="347" w:name="_Toc28012193"/>
      <w:bookmarkStart w:id="348" w:name="_Toc34123046"/>
      <w:bookmarkStart w:id="349" w:name="_Toc36037996"/>
      <w:bookmarkStart w:id="350" w:name="_Toc38875378"/>
      <w:bookmarkStart w:id="351" w:name="_Toc43191859"/>
      <w:bookmarkStart w:id="352" w:name="_Toc45133254"/>
      <w:bookmarkStart w:id="353" w:name="_Toc51316758"/>
      <w:bookmarkStart w:id="354" w:name="_Toc51761938"/>
      <w:bookmarkStart w:id="355" w:name="_Toc56674925"/>
      <w:bookmarkStart w:id="356" w:name="_Toc56675316"/>
      <w:bookmarkStart w:id="357" w:name="_Toc59016302"/>
      <w:bookmarkStart w:id="358" w:name="_Toc63167900"/>
      <w:bookmarkStart w:id="359" w:name="_Toc66262410"/>
      <w:bookmarkStart w:id="360" w:name="_Toc68166916"/>
      <w:bookmarkStart w:id="361" w:name="_Toc73538034"/>
      <w:bookmarkStart w:id="362" w:name="_Toc75351910"/>
      <w:bookmarkStart w:id="363" w:name="_Toc83231720"/>
      <w:bookmarkStart w:id="364" w:name="_Toc85535025"/>
      <w:bookmarkStart w:id="365" w:name="_Toc88491348"/>
      <w:r>
        <w:t>6.1.3.6.4.1</w:t>
      </w:r>
      <w:r>
        <w:tab/>
        <w:t>Overview</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pPr>
            <w:r>
              <w:t>Description</w:t>
            </w:r>
          </w:p>
        </w:tc>
      </w:tr>
      <w:tr w:rsidR="00A031C6" w14:paraId="2C6EB0DC" w14:textId="77777777" w:rsidTr="001305D7">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6"/>
      </w:pPr>
      <w:bookmarkStart w:id="366" w:name="_Toc28012194"/>
      <w:bookmarkStart w:id="367" w:name="_Toc34123047"/>
      <w:bookmarkStart w:id="368" w:name="_Toc36037997"/>
      <w:bookmarkStart w:id="369" w:name="_Toc38875379"/>
      <w:bookmarkStart w:id="370" w:name="_Toc43191860"/>
      <w:bookmarkStart w:id="371" w:name="_Toc45133255"/>
      <w:bookmarkStart w:id="372" w:name="_Toc51316759"/>
      <w:bookmarkStart w:id="373" w:name="_Toc51761939"/>
      <w:bookmarkStart w:id="374" w:name="_Toc56674926"/>
      <w:bookmarkStart w:id="375" w:name="_Toc56675317"/>
      <w:bookmarkStart w:id="376" w:name="_Toc59016303"/>
      <w:bookmarkStart w:id="377" w:name="_Toc63167901"/>
      <w:bookmarkStart w:id="378" w:name="_Toc66262411"/>
      <w:bookmarkStart w:id="379" w:name="_Toc68166917"/>
      <w:bookmarkStart w:id="380" w:name="_Toc73538035"/>
      <w:bookmarkStart w:id="381" w:name="_Toc75351911"/>
      <w:bookmarkStart w:id="382" w:name="_Toc83231721"/>
      <w:bookmarkStart w:id="383" w:name="_Toc85535026"/>
      <w:bookmarkStart w:id="384" w:name="_Toc88491349"/>
      <w:r>
        <w:t>6.1.3.6</w:t>
      </w:r>
      <w:r w:rsidRPr="00A94431">
        <w:t>.4.2</w:t>
      </w:r>
      <w:r>
        <w:tab/>
        <w:t xml:space="preserve">Operation: </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retrieve</w:t>
      </w:r>
      <w:bookmarkEnd w:id="384"/>
    </w:p>
    <w:p w14:paraId="349F6F63" w14:textId="77777777" w:rsidR="00A031C6" w:rsidRPr="00A94431" w:rsidRDefault="00A031C6" w:rsidP="00A031C6">
      <w:pPr>
        <w:pStyle w:val="7"/>
      </w:pPr>
      <w:bookmarkStart w:id="385" w:name="_Toc28012195"/>
      <w:bookmarkStart w:id="386" w:name="_Toc34123048"/>
      <w:bookmarkStart w:id="387" w:name="_Toc36037998"/>
      <w:bookmarkStart w:id="388" w:name="_Toc38875380"/>
      <w:bookmarkStart w:id="389" w:name="_Toc43191861"/>
      <w:bookmarkStart w:id="390" w:name="_Toc45133256"/>
      <w:bookmarkStart w:id="391" w:name="_Toc51316760"/>
      <w:bookmarkStart w:id="392" w:name="_Toc51761940"/>
      <w:bookmarkStart w:id="393" w:name="_Toc56674927"/>
      <w:bookmarkStart w:id="394" w:name="_Toc56675318"/>
      <w:bookmarkStart w:id="395" w:name="_Toc59016304"/>
      <w:bookmarkStart w:id="396" w:name="_Toc63167902"/>
      <w:bookmarkStart w:id="397" w:name="_Toc66262412"/>
      <w:bookmarkStart w:id="398" w:name="_Toc68166918"/>
      <w:bookmarkStart w:id="399" w:name="_Toc73538036"/>
      <w:bookmarkStart w:id="400" w:name="_Toc75351912"/>
      <w:bookmarkStart w:id="401" w:name="_Toc83231722"/>
      <w:bookmarkStart w:id="402" w:name="_Toc85535027"/>
      <w:bookmarkStart w:id="403" w:name="_Toc88491350"/>
      <w:r>
        <w:t>6.1.3.6</w:t>
      </w:r>
      <w:r w:rsidRPr="00A94431">
        <w:t>.4.2.1</w:t>
      </w:r>
      <w:r w:rsidRPr="00A94431">
        <w:tab/>
        <w:t>Description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380FBE9" w14:textId="77777777" w:rsidR="00A031C6" w:rsidRDefault="00A031C6" w:rsidP="00A031C6">
      <w:pPr>
        <w:pStyle w:val="7"/>
      </w:pPr>
      <w:bookmarkStart w:id="404" w:name="_Toc28012196"/>
      <w:bookmarkStart w:id="405" w:name="_Toc34123049"/>
      <w:bookmarkStart w:id="406" w:name="_Toc36037999"/>
      <w:bookmarkStart w:id="407" w:name="_Toc38875381"/>
      <w:bookmarkStart w:id="408" w:name="_Toc43191862"/>
      <w:bookmarkStart w:id="409" w:name="_Toc45133257"/>
      <w:bookmarkStart w:id="410" w:name="_Toc51316761"/>
      <w:bookmarkStart w:id="411" w:name="_Toc51761941"/>
      <w:bookmarkStart w:id="412" w:name="_Toc56674928"/>
      <w:bookmarkStart w:id="413" w:name="_Toc56675319"/>
      <w:bookmarkStart w:id="414" w:name="_Toc59016305"/>
      <w:bookmarkStart w:id="415" w:name="_Toc63167903"/>
      <w:bookmarkStart w:id="416" w:name="_Toc66262413"/>
      <w:bookmarkStart w:id="417" w:name="_Toc68166919"/>
      <w:bookmarkStart w:id="418" w:name="_Toc73538037"/>
      <w:bookmarkStart w:id="419" w:name="_Toc75351913"/>
      <w:bookmarkStart w:id="420" w:name="_Toc83231723"/>
      <w:bookmarkStart w:id="421" w:name="_Toc85535028"/>
      <w:bookmarkStart w:id="422" w:name="_Toc88491351"/>
      <w:r>
        <w:t>6.1.3.6</w:t>
      </w:r>
      <w:r w:rsidRPr="0046632B">
        <w:t>.4.2</w:t>
      </w:r>
      <w:r>
        <w:t>.2</w:t>
      </w:r>
      <w:r>
        <w:tab/>
        <w:t>Operation Definition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lastRenderedPageBreak/>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pPr>
            <w:r>
              <w:t>Description</w:t>
            </w:r>
          </w:p>
        </w:tc>
      </w:tr>
      <w:tr w:rsidR="00A031C6" w14:paraId="5E2D0B64" w14:textId="77777777" w:rsidTr="001305D7">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pPr>
            <w:r>
              <w:t>Description</w:t>
            </w:r>
          </w:p>
        </w:tc>
      </w:tr>
      <w:tr w:rsidR="00A031C6" w14:paraId="0546519D" w14:textId="77777777" w:rsidTr="001305D7">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pPr>
            <w:r>
              <w:t>Status of the 5G access stratum time distribution for a list of UEs is returned.</w:t>
            </w:r>
          </w:p>
        </w:tc>
      </w:tr>
      <w:tr w:rsidR="00A031C6" w14:paraId="5535BAC5" w14:textId="77777777" w:rsidTr="001305D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t>Editor's Note:</w:t>
      </w:r>
      <w:r w:rsidRPr="00D520A7">
        <w:tab/>
      </w:r>
      <w:r>
        <w:t>Whether to consider GET method is FFS.</w:t>
      </w:r>
    </w:p>
    <w:p w14:paraId="01AB9BF6" w14:textId="77777777" w:rsidR="00A031C6" w:rsidRDefault="00A031C6" w:rsidP="00A031C6">
      <w:pPr>
        <w:pStyle w:val="4"/>
      </w:pPr>
      <w:bookmarkStart w:id="423" w:name="_Toc81065769"/>
      <w:bookmarkStart w:id="424" w:name="_Toc88491352"/>
      <w:r>
        <w:t>6.1.3.7</w:t>
      </w:r>
      <w:r>
        <w:tab/>
        <w:t xml:space="preserve">Resource: Individual </w:t>
      </w:r>
      <w:bookmarkEnd w:id="423"/>
      <w:r>
        <w:rPr>
          <w:lang w:eastAsia="zh-CN"/>
        </w:rPr>
        <w:t>ASTI Configuration</w:t>
      </w:r>
      <w:bookmarkEnd w:id="424"/>
    </w:p>
    <w:p w14:paraId="2F8AEFBB" w14:textId="77777777" w:rsidR="00A031C6" w:rsidRDefault="00A031C6" w:rsidP="00A031C6">
      <w:pPr>
        <w:pStyle w:val="5"/>
      </w:pPr>
      <w:bookmarkStart w:id="425" w:name="_Toc81065770"/>
      <w:bookmarkStart w:id="426" w:name="_Toc88491353"/>
      <w:r>
        <w:t>6.1.3.7.1</w:t>
      </w:r>
      <w:r>
        <w:tab/>
        <w:t>Description</w:t>
      </w:r>
      <w:bookmarkEnd w:id="425"/>
      <w:bookmarkEnd w:id="426"/>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5"/>
      </w:pPr>
      <w:bookmarkStart w:id="427" w:name="_Toc81065771"/>
      <w:bookmarkStart w:id="428" w:name="_Toc88491354"/>
      <w:r>
        <w:t>6.1.3.7.2</w:t>
      </w:r>
      <w:r>
        <w:tab/>
        <w:t>Resource Definition</w:t>
      </w:r>
      <w:bookmarkEnd w:id="427"/>
      <w:bookmarkEnd w:id="428"/>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pPr>
            <w:r w:rsidRPr="0016361A">
              <w:t>Definition</w:t>
            </w:r>
          </w:p>
        </w:tc>
      </w:tr>
      <w:tr w:rsidR="00A031C6" w:rsidRPr="00B54FF5" w14:paraId="25EACF8A"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pPr>
            <w:r w:rsidRPr="0016361A">
              <w:t>See clause</w:t>
            </w:r>
            <w:r w:rsidRPr="0016361A">
              <w:rPr>
                <w:lang w:val="en-US" w:eastAsia="zh-CN"/>
              </w:rPr>
              <w:t> </w:t>
            </w:r>
            <w:r>
              <w:t>6.2</w:t>
            </w:r>
            <w:r w:rsidRPr="0016361A">
              <w:t>.1</w:t>
            </w:r>
          </w:p>
        </w:tc>
      </w:tr>
      <w:tr w:rsidR="00A031C6" w:rsidRPr="00B54FF5" w14:paraId="00F9EA6E"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pPr>
            <w:r w:rsidRPr="0016361A">
              <w:t>See clause </w:t>
            </w:r>
            <w:r>
              <w:t>6.2</w:t>
            </w:r>
            <w:r w:rsidRPr="0016361A">
              <w:t>.1</w:t>
            </w:r>
          </w:p>
        </w:tc>
      </w:tr>
      <w:tr w:rsidR="00A031C6" w:rsidRPr="00B54FF5" w14:paraId="45CE40CC" w14:textId="77777777" w:rsidTr="001305D7">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5"/>
      </w:pPr>
      <w:bookmarkStart w:id="429" w:name="_Toc81065772"/>
      <w:bookmarkStart w:id="430" w:name="_Toc88491355"/>
      <w:r>
        <w:t>6.1.3.7.3</w:t>
      </w:r>
      <w:r>
        <w:tab/>
        <w:t>Resource Standard Methods</w:t>
      </w:r>
      <w:bookmarkEnd w:id="429"/>
      <w:bookmarkEnd w:id="430"/>
    </w:p>
    <w:p w14:paraId="1C3B8E11" w14:textId="77777777" w:rsidR="00A031C6" w:rsidRDefault="00A031C6" w:rsidP="00A031C6">
      <w:pPr>
        <w:pStyle w:val="6"/>
      </w:pPr>
      <w:bookmarkStart w:id="431" w:name="_Toc88491356"/>
      <w:bookmarkStart w:id="432" w:name="_Toc81065774"/>
      <w:r>
        <w:t>6.1.3.7.3.2</w:t>
      </w:r>
      <w:r>
        <w:tab/>
        <w:t>PUT</w:t>
      </w:r>
      <w:bookmarkEnd w:id="431"/>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pPr>
            <w:r>
              <w:t>Description</w:t>
            </w:r>
          </w:p>
        </w:tc>
      </w:tr>
      <w:tr w:rsidR="00A031C6" w14:paraId="6E036DC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pPr>
            <w:r>
              <w:t>Description</w:t>
            </w:r>
          </w:p>
        </w:tc>
      </w:tr>
      <w:tr w:rsidR="00A031C6" w14:paraId="27DFFEC7"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lastRenderedPageBreak/>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pPr>
            <w:r>
              <w:t>Description</w:t>
            </w:r>
          </w:p>
        </w:tc>
      </w:tr>
      <w:tr w:rsidR="00A031C6" w14:paraId="37175DC0"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pPr>
            <w:r>
              <w:t>Successful case.</w:t>
            </w:r>
          </w:p>
          <w:p w14:paraId="30FCD069" w14:textId="77777777" w:rsidR="00A031C6" w:rsidRDefault="00A031C6" w:rsidP="001305D7">
            <w:pPr>
              <w:pStyle w:val="TAL"/>
            </w:pPr>
            <w:r>
              <w:t xml:space="preserve">The Individual </w:t>
            </w:r>
            <w:r>
              <w:rPr>
                <w:lang w:eastAsia="zh-CN"/>
              </w:rPr>
              <w:t>ASTI Configuration</w:t>
            </w:r>
            <w:r>
              <w:t xml:space="preserve"> resource was modified.</w:t>
            </w:r>
          </w:p>
        </w:tc>
      </w:tr>
      <w:tr w:rsidR="00A031C6" w14:paraId="6170833E"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6"/>
      </w:pPr>
      <w:bookmarkStart w:id="433" w:name="_Toc88491357"/>
      <w:bookmarkStart w:id="434" w:name="_Toc81065775"/>
      <w:bookmarkEnd w:id="432"/>
      <w:r>
        <w:t>6.1.3.7.3.3</w:t>
      </w:r>
      <w:r>
        <w:tab/>
        <w:t>DELETE</w:t>
      </w:r>
      <w:bookmarkEnd w:id="43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pPr>
            <w:r>
              <w:t>Description</w:t>
            </w:r>
          </w:p>
        </w:tc>
      </w:tr>
      <w:tr w:rsidR="00A031C6" w14:paraId="14A1B604" w14:textId="77777777" w:rsidTr="001305D7">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pPr>
            <w:r>
              <w:t>Description</w:t>
            </w:r>
          </w:p>
        </w:tc>
      </w:tr>
      <w:tr w:rsidR="00A031C6" w14:paraId="6BAF0E9B" w14:textId="77777777" w:rsidTr="001305D7">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pPr>
            <w:r>
              <w:t>Description</w:t>
            </w:r>
          </w:p>
        </w:tc>
      </w:tr>
      <w:tr w:rsidR="00A031C6" w14:paraId="33A1F09C" w14:textId="77777777" w:rsidTr="001305D7">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pPr>
            <w:r>
              <w:t>The configuration was terminated successfully.</w:t>
            </w:r>
          </w:p>
        </w:tc>
      </w:tr>
      <w:tr w:rsidR="00A031C6" w14:paraId="7CEDDB48" w14:textId="77777777" w:rsidTr="001305D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5"/>
      </w:pPr>
      <w:bookmarkStart w:id="435" w:name="_Toc88491358"/>
      <w:r>
        <w:t>6.1.3.7</w:t>
      </w:r>
      <w:r w:rsidRPr="00AA2E4A">
        <w:t>.4</w:t>
      </w:r>
      <w:r w:rsidRPr="00AA2E4A">
        <w:tab/>
        <w:t>Resource Custom Operations</w:t>
      </w:r>
      <w:bookmarkEnd w:id="434"/>
      <w:bookmarkEnd w:id="435"/>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3"/>
      </w:pPr>
      <w:bookmarkStart w:id="436" w:name="_Toc510696622"/>
      <w:bookmarkStart w:id="437" w:name="_Toc35971413"/>
      <w:bookmarkStart w:id="438" w:name="_Toc67903530"/>
      <w:bookmarkStart w:id="439" w:name="_Toc88491359"/>
      <w:r>
        <w:t>6.1.4</w:t>
      </w:r>
      <w:r>
        <w:tab/>
        <w:t>Custom Operations without associated resources</w:t>
      </w:r>
      <w:bookmarkEnd w:id="436"/>
      <w:bookmarkEnd w:id="437"/>
      <w:bookmarkEnd w:id="438"/>
      <w:bookmarkEnd w:id="439"/>
    </w:p>
    <w:p w14:paraId="310AEAA3" w14:textId="77777777" w:rsidR="008A6D4A" w:rsidRPr="000A7435" w:rsidRDefault="008A6D4A" w:rsidP="00662390">
      <w:pPr>
        <w:pStyle w:val="4"/>
      </w:pPr>
      <w:bookmarkStart w:id="440" w:name="_Toc510696623"/>
      <w:bookmarkStart w:id="441" w:name="_Toc35971414"/>
      <w:bookmarkStart w:id="442" w:name="_Toc67903531"/>
      <w:bookmarkStart w:id="443" w:name="_Toc88491360"/>
      <w:r>
        <w:t>6.1.4.1</w:t>
      </w:r>
      <w:r>
        <w:tab/>
        <w:t>Overview</w:t>
      </w:r>
      <w:bookmarkEnd w:id="440"/>
      <w:bookmarkEnd w:id="441"/>
      <w:bookmarkEnd w:id="442"/>
      <w:bookmarkEnd w:id="443"/>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444" w:name="_Toc510696624"/>
      <w:bookmarkStart w:id="445" w:name="_Toc35971415"/>
      <w:bookmarkStart w:id="446" w:name="_Toc67903532"/>
      <w:bookmarkStart w:id="447" w:name="_Toc88491361"/>
      <w:r>
        <w:lastRenderedPageBreak/>
        <w:t>6.1.4.2</w:t>
      </w:r>
      <w:r>
        <w:tab/>
        <w:t>Operation: &lt;operation 1&gt;</w:t>
      </w:r>
      <w:bookmarkEnd w:id="444"/>
      <w:bookmarkEnd w:id="445"/>
      <w:bookmarkEnd w:id="446"/>
      <w:bookmarkEnd w:id="447"/>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448" w:name="_Toc510696625"/>
      <w:bookmarkStart w:id="449" w:name="_Toc35971416"/>
      <w:bookmarkStart w:id="450" w:name="_Toc67903533"/>
      <w:bookmarkStart w:id="451" w:name="_Toc88491362"/>
      <w:r>
        <w:t>6.1.4.2.1</w:t>
      </w:r>
      <w:r>
        <w:tab/>
        <w:t>Description</w:t>
      </w:r>
      <w:bookmarkEnd w:id="448"/>
      <w:bookmarkEnd w:id="449"/>
      <w:bookmarkEnd w:id="450"/>
      <w:bookmarkEnd w:id="451"/>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452" w:name="_Toc510696626"/>
      <w:bookmarkStart w:id="453" w:name="_Toc35971417"/>
      <w:bookmarkStart w:id="454" w:name="_Toc67903534"/>
      <w:bookmarkStart w:id="455" w:name="_Toc88491363"/>
      <w:r>
        <w:t>6.1.4.2.2</w:t>
      </w:r>
      <w:r>
        <w:tab/>
        <w:t>Operation Definition</w:t>
      </w:r>
      <w:bookmarkEnd w:id="452"/>
      <w:bookmarkEnd w:id="453"/>
      <w:bookmarkEnd w:id="454"/>
      <w:bookmarkEnd w:id="455"/>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456" w:name="_Toc510696627"/>
      <w:bookmarkStart w:id="457" w:name="_Toc35971418"/>
      <w:bookmarkStart w:id="458" w:name="_Toc67903535"/>
      <w:bookmarkStart w:id="459" w:name="_Toc88491364"/>
      <w:r>
        <w:t>6.1.4.3</w:t>
      </w:r>
      <w:r>
        <w:tab/>
        <w:t>Operation: &lt; operation 2&gt;</w:t>
      </w:r>
      <w:bookmarkEnd w:id="456"/>
      <w:bookmarkEnd w:id="457"/>
      <w:bookmarkEnd w:id="458"/>
      <w:bookmarkEnd w:id="45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460" w:name="_Toc510696628"/>
      <w:bookmarkStart w:id="461" w:name="_Toc35971419"/>
      <w:bookmarkStart w:id="462" w:name="_Toc67903536"/>
      <w:bookmarkStart w:id="463" w:name="_Toc88491365"/>
      <w:r>
        <w:t>6.1.5</w:t>
      </w:r>
      <w:r>
        <w:tab/>
        <w:t>Notifications</w:t>
      </w:r>
      <w:bookmarkEnd w:id="460"/>
      <w:bookmarkEnd w:id="461"/>
      <w:bookmarkEnd w:id="462"/>
      <w:bookmarkEnd w:id="463"/>
    </w:p>
    <w:p w14:paraId="44D25D2E" w14:textId="77777777" w:rsidR="008A6D4A" w:rsidRPr="000A7435" w:rsidRDefault="008A6D4A" w:rsidP="00662390">
      <w:pPr>
        <w:pStyle w:val="4"/>
      </w:pPr>
      <w:bookmarkStart w:id="464" w:name="_Toc510696629"/>
      <w:bookmarkStart w:id="465" w:name="_Toc35971420"/>
      <w:bookmarkStart w:id="466" w:name="_Toc67903537"/>
      <w:bookmarkStart w:id="467" w:name="_Toc88491366"/>
      <w:r>
        <w:t>6.1.5.1</w:t>
      </w:r>
      <w:r>
        <w:tab/>
        <w:t>General</w:t>
      </w:r>
      <w:bookmarkEnd w:id="464"/>
      <w:bookmarkEnd w:id="465"/>
      <w:bookmarkEnd w:id="466"/>
      <w:bookmarkEnd w:id="467"/>
    </w:p>
    <w:p w14:paraId="1A5BBDA3" w14:textId="77777777" w:rsidR="00E105F0" w:rsidRDefault="00E105F0" w:rsidP="00E105F0">
      <w:pPr>
        <w:rPr>
          <w:noProof/>
        </w:rPr>
      </w:pPr>
      <w:bookmarkStart w:id="468" w:name="_Toc510696630"/>
      <w:bookmarkStart w:id="4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470" w:name="_Toc35971421"/>
      <w:bookmarkStart w:id="471" w:name="_Toc67903538"/>
      <w:bookmarkStart w:id="472" w:name="_Toc88491367"/>
      <w:r>
        <w:t>6.1.5.2</w:t>
      </w:r>
      <w:r>
        <w:tab/>
      </w:r>
      <w:r w:rsidR="006E70E7" w:rsidRPr="00677A45">
        <w:t>Time Sync</w:t>
      </w:r>
      <w:r w:rsidR="006E70E7">
        <w:t>hronization</w:t>
      </w:r>
      <w:r w:rsidR="006E70E7" w:rsidRPr="00677A45">
        <w:t xml:space="preserve"> Capability Notification</w:t>
      </w:r>
      <w:bookmarkEnd w:id="468"/>
      <w:bookmarkEnd w:id="470"/>
      <w:bookmarkEnd w:id="471"/>
      <w:bookmarkEnd w:id="472"/>
    </w:p>
    <w:p w14:paraId="207A7693" w14:textId="77777777" w:rsidR="00E105F0" w:rsidRPr="00986E88" w:rsidRDefault="00E105F0" w:rsidP="00662390">
      <w:pPr>
        <w:pStyle w:val="5"/>
        <w:rPr>
          <w:noProof/>
        </w:rPr>
      </w:pPr>
      <w:bookmarkStart w:id="473" w:name="_Toc532994455"/>
      <w:bookmarkStart w:id="474" w:name="_Toc35971422"/>
      <w:bookmarkStart w:id="475" w:name="_Toc67903539"/>
      <w:bookmarkStart w:id="476" w:name="_Toc88491368"/>
      <w:bookmarkStart w:id="477" w:name="_Toc510696631"/>
      <w:r>
        <w:t>6.1.5.2</w:t>
      </w:r>
      <w:r w:rsidRPr="00986E88">
        <w:rPr>
          <w:noProof/>
        </w:rPr>
        <w:t>.1</w:t>
      </w:r>
      <w:r w:rsidRPr="00986E88">
        <w:rPr>
          <w:noProof/>
        </w:rPr>
        <w:tab/>
        <w:t>Description</w:t>
      </w:r>
      <w:bookmarkEnd w:id="473"/>
      <w:bookmarkEnd w:id="474"/>
      <w:bookmarkEnd w:id="475"/>
      <w:bookmarkEnd w:id="476"/>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478" w:name="_Toc532994456"/>
      <w:bookmarkStart w:id="479" w:name="_Toc35971423"/>
      <w:bookmarkStart w:id="480" w:name="_Toc67903540"/>
      <w:bookmarkStart w:id="481" w:name="_Toc88491369"/>
      <w:r>
        <w:t>6.1.5.2</w:t>
      </w:r>
      <w:r w:rsidRPr="00986E88">
        <w:rPr>
          <w:noProof/>
        </w:rPr>
        <w:t>.2</w:t>
      </w:r>
      <w:r w:rsidRPr="00986E88">
        <w:rPr>
          <w:noProof/>
        </w:rPr>
        <w:tab/>
        <w:t>Target URI</w:t>
      </w:r>
      <w:bookmarkEnd w:id="478"/>
      <w:bookmarkEnd w:id="479"/>
      <w:bookmarkEnd w:id="480"/>
      <w:bookmarkEnd w:id="48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482" w:name="_Toc532994457"/>
      <w:bookmarkStart w:id="483" w:name="_Toc35971424"/>
      <w:bookmarkStart w:id="484" w:name="_Toc67903541"/>
      <w:bookmarkStart w:id="485" w:name="_Toc88491370"/>
      <w:r>
        <w:t>6.1.5.2</w:t>
      </w:r>
      <w:r w:rsidRPr="00986E88">
        <w:rPr>
          <w:noProof/>
        </w:rPr>
        <w:t>.3</w:t>
      </w:r>
      <w:r w:rsidRPr="00986E88">
        <w:rPr>
          <w:noProof/>
        </w:rPr>
        <w:tab/>
        <w:t>Standard Methods</w:t>
      </w:r>
      <w:bookmarkEnd w:id="482"/>
      <w:bookmarkEnd w:id="483"/>
      <w:bookmarkEnd w:id="484"/>
      <w:bookmarkEnd w:id="485"/>
    </w:p>
    <w:p w14:paraId="30CC0A99" w14:textId="77777777" w:rsidR="00E105F0" w:rsidRPr="00986E88" w:rsidRDefault="00E105F0" w:rsidP="00662390">
      <w:pPr>
        <w:pStyle w:val="H6"/>
        <w:rPr>
          <w:noProof/>
        </w:rPr>
      </w:pPr>
      <w:bookmarkStart w:id="486" w:name="_Toc532994458"/>
      <w:bookmarkStart w:id="487" w:name="_Toc35971425"/>
      <w:r>
        <w:t>6.1.5.2.3</w:t>
      </w:r>
      <w:r w:rsidRPr="00986E88">
        <w:rPr>
          <w:noProof/>
        </w:rPr>
        <w:t>.1</w:t>
      </w:r>
      <w:r w:rsidRPr="00986E88">
        <w:rPr>
          <w:noProof/>
        </w:rPr>
        <w:tab/>
        <w:t>POST</w:t>
      </w:r>
      <w:bookmarkEnd w:id="486"/>
      <w:bookmarkEnd w:id="487"/>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488" w:name="_Toc35971426"/>
      <w:bookmarkStart w:id="489" w:name="_Toc67903542"/>
      <w:bookmarkStart w:id="490" w:name="_Toc88491371"/>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477"/>
      <w:bookmarkEnd w:id="488"/>
      <w:bookmarkEnd w:id="489"/>
      <w:bookmarkEnd w:id="490"/>
    </w:p>
    <w:p w14:paraId="2C221823" w14:textId="77777777" w:rsidR="00E27D8A" w:rsidRPr="00986E88" w:rsidRDefault="00E27D8A" w:rsidP="00E27D8A">
      <w:pPr>
        <w:pStyle w:val="5"/>
        <w:rPr>
          <w:noProof/>
        </w:rPr>
      </w:pPr>
      <w:bookmarkStart w:id="491" w:name="_Toc88491372"/>
      <w:r>
        <w:t>6.1.5.3</w:t>
      </w:r>
      <w:r w:rsidRPr="00986E88">
        <w:rPr>
          <w:noProof/>
        </w:rPr>
        <w:t>.1</w:t>
      </w:r>
      <w:r w:rsidRPr="00986E88">
        <w:rPr>
          <w:noProof/>
        </w:rPr>
        <w:tab/>
        <w:t>Description</w:t>
      </w:r>
      <w:bookmarkEnd w:id="49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492" w:name="_Toc88491373"/>
      <w:r>
        <w:t>6.1.5.3</w:t>
      </w:r>
      <w:r w:rsidRPr="00986E88">
        <w:rPr>
          <w:noProof/>
        </w:rPr>
        <w:t>.2</w:t>
      </w:r>
      <w:r w:rsidRPr="00986E88">
        <w:rPr>
          <w:noProof/>
        </w:rPr>
        <w:tab/>
        <w:t>Target URI</w:t>
      </w:r>
      <w:bookmarkEnd w:id="49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493" w:name="_Toc88491374"/>
      <w:r>
        <w:t>6.1.5.3</w:t>
      </w:r>
      <w:r w:rsidRPr="00986E88">
        <w:rPr>
          <w:noProof/>
        </w:rPr>
        <w:t>.3</w:t>
      </w:r>
      <w:r w:rsidRPr="00986E88">
        <w:rPr>
          <w:noProof/>
        </w:rPr>
        <w:tab/>
        <w:t>Standard Methods</w:t>
      </w:r>
      <w:bookmarkEnd w:id="493"/>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494" w:name="_Toc35971427"/>
      <w:bookmarkStart w:id="495" w:name="_Toc67903543"/>
      <w:bookmarkStart w:id="496" w:name="_Toc88491375"/>
      <w:r>
        <w:t>6.1.6</w:t>
      </w:r>
      <w:r>
        <w:tab/>
        <w:t>Data Model</w:t>
      </w:r>
      <w:bookmarkEnd w:id="469"/>
      <w:bookmarkEnd w:id="494"/>
      <w:bookmarkEnd w:id="495"/>
      <w:bookmarkEnd w:id="496"/>
    </w:p>
    <w:p w14:paraId="405EFF41" w14:textId="77777777" w:rsidR="008A6D4A" w:rsidRDefault="008A6D4A" w:rsidP="008A6D4A">
      <w:pPr>
        <w:pStyle w:val="4"/>
      </w:pPr>
      <w:bookmarkStart w:id="497" w:name="_Toc510696633"/>
      <w:bookmarkStart w:id="498" w:name="_Toc35971428"/>
      <w:bookmarkStart w:id="499" w:name="_Toc67903544"/>
      <w:bookmarkStart w:id="500" w:name="_Toc88491376"/>
      <w:r>
        <w:t>6.1.6.1</w:t>
      </w:r>
      <w:r>
        <w:tab/>
        <w:t>General</w:t>
      </w:r>
      <w:bookmarkEnd w:id="497"/>
      <w:bookmarkEnd w:id="498"/>
      <w:bookmarkEnd w:id="499"/>
      <w:bookmarkEnd w:id="500"/>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146A34"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lang w:eastAsia="zh-CN"/>
              </w:rPr>
            </w:pPr>
            <w:r>
              <w:rPr>
                <w:rFonts w:hint="eastAsia"/>
                <w:lang w:eastAsia="zh-CN"/>
              </w:rPr>
              <w:t>6</w:t>
            </w:r>
            <w:r>
              <w:rPr>
                <w:lang w:eastAsia="zh-CN"/>
              </w:rPr>
              <w:t>.1.6.2.</w:t>
            </w:r>
            <w:r w:rsidR="00D44E53">
              <w:rPr>
                <w:lang w:eastAsia="zh-CN"/>
              </w:rPr>
              <w:t>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pPr>
            <w:r>
              <w:rPr>
                <w:rFonts w:hint="eastAsia"/>
                <w:lang w:eastAsia="zh-CN"/>
              </w:rPr>
              <w:t>6</w:t>
            </w:r>
            <w:r>
              <w:rPr>
                <w:lang w:eastAsia="zh-CN"/>
              </w:rPr>
              <w:t>.1.6.2.</w:t>
            </w:r>
            <w:r w:rsidR="00D44E53">
              <w:rPr>
                <w:lang w:eastAsia="zh-CN"/>
              </w:rPr>
              <w:t>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rFonts w:cs="Arial"/>
                <w:szCs w:val="18"/>
              </w:rPr>
            </w:pPr>
          </w:p>
        </w:tc>
      </w:tr>
      <w:tr w:rsidR="00146A34"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pPr>
            <w:r>
              <w:rPr>
                <w:rFonts w:hint="eastAsia"/>
                <w:lang w:eastAsia="zh-CN"/>
              </w:rPr>
              <w:t>6</w:t>
            </w:r>
            <w:r>
              <w:rPr>
                <w:lang w:eastAsia="zh-CN"/>
              </w:rPr>
              <w:t>.1.6.2.</w:t>
            </w:r>
            <w:r w:rsidR="00D44E53">
              <w:rPr>
                <w:lang w:eastAsia="zh-CN"/>
              </w:rPr>
              <w:t>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501" w:name="_Toc510696634"/>
      <w:bookmarkStart w:id="502" w:name="_Toc35971429"/>
      <w:bookmarkStart w:id="503" w:name="_Toc67903545"/>
      <w:bookmarkStart w:id="504" w:name="_Toc8849137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505" w:name="_Toc510696635"/>
      <w:bookmarkStart w:id="506" w:name="_Toc35971430"/>
      <w:bookmarkStart w:id="507" w:name="_Toc67903546"/>
      <w:bookmarkStart w:id="508" w:name="_Toc88491378"/>
      <w:r>
        <w:t>6.1.6.2.1</w:t>
      </w:r>
      <w:r>
        <w:tab/>
        <w:t>Introduction</w:t>
      </w:r>
      <w:bookmarkEnd w:id="505"/>
      <w:bookmarkEnd w:id="506"/>
      <w:bookmarkEnd w:id="507"/>
      <w:bookmarkEnd w:id="508"/>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509" w:name="_Toc510696636"/>
      <w:bookmarkStart w:id="510" w:name="_Toc35971431"/>
      <w:bookmarkStart w:id="511" w:name="_Toc67903547"/>
      <w:bookmarkStart w:id="512" w:name="_Toc88491379"/>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509"/>
      <w:bookmarkEnd w:id="510"/>
      <w:bookmarkEnd w:id="511"/>
      <w:bookmarkEnd w:id="51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5"/>
      </w:pPr>
      <w:bookmarkStart w:id="513" w:name="_Toc510696637"/>
      <w:bookmarkStart w:id="514" w:name="_Toc35971432"/>
      <w:bookmarkStart w:id="515" w:name="_Toc67903548"/>
      <w:bookmarkStart w:id="516" w:name="_Toc88491380"/>
      <w:r>
        <w:t>6.1.6.2.3</w:t>
      </w:r>
      <w:r>
        <w:tab/>
        <w:t xml:space="preserve">Type: </w:t>
      </w:r>
      <w:r w:rsidR="000D3A48">
        <w:rPr>
          <w:lang w:eastAsia="zh-CN"/>
        </w:rPr>
        <w:t>TimeSyncExposureSubsNotif</w:t>
      </w:r>
      <w:bookmarkEnd w:id="513"/>
      <w:bookmarkEnd w:id="514"/>
      <w:bookmarkEnd w:id="515"/>
      <w:bookmarkEnd w:id="516"/>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517" w:name="_Toc28011587"/>
      <w:bookmarkStart w:id="518" w:name="_Toc34210703"/>
      <w:bookmarkStart w:id="519" w:name="_Toc36037728"/>
      <w:bookmarkStart w:id="520" w:name="_Toc39063162"/>
      <w:bookmarkStart w:id="521" w:name="_Toc43298220"/>
      <w:bookmarkStart w:id="522" w:name="_Toc45132997"/>
      <w:bookmarkStart w:id="523" w:name="_Toc49935464"/>
      <w:bookmarkStart w:id="524" w:name="_Toc50023810"/>
      <w:bookmarkStart w:id="525" w:name="_Toc51761300"/>
      <w:bookmarkStart w:id="526" w:name="_Toc56672230"/>
      <w:bookmarkStart w:id="527" w:name="_Toc66277788"/>
      <w:bookmarkStart w:id="528" w:name="_Toc68166470"/>
      <w:bookmarkStart w:id="529" w:name="_Toc88491381"/>
      <w:r>
        <w:t>6.1.6.2.4</w:t>
      </w:r>
      <w:r>
        <w:tab/>
        <w:t>Type SubsEvent</w:t>
      </w:r>
      <w:bookmarkEnd w:id="517"/>
      <w:bookmarkEnd w:id="518"/>
      <w:bookmarkEnd w:id="519"/>
      <w:bookmarkEnd w:id="520"/>
      <w:bookmarkEnd w:id="521"/>
      <w:bookmarkEnd w:id="522"/>
      <w:bookmarkEnd w:id="523"/>
      <w:bookmarkEnd w:id="524"/>
      <w:bookmarkEnd w:id="525"/>
      <w:bookmarkEnd w:id="526"/>
      <w:bookmarkEnd w:id="527"/>
      <w:bookmarkEnd w:id="528"/>
      <w:r>
        <w:t>Notification</w:t>
      </w:r>
      <w:bookmarkEnd w:id="529"/>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22715D8C"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530" w:name="_Toc73716346"/>
      <w:bookmarkStart w:id="531" w:name="_Toc88491382"/>
      <w:r>
        <w:t>6.1.6.2.5</w:t>
      </w:r>
      <w:r>
        <w:tab/>
        <w:t xml:space="preserve">Type: </w:t>
      </w:r>
      <w:r>
        <w:rPr>
          <w:noProof/>
        </w:rPr>
        <w:t>TimeSyncCapability</w:t>
      </w:r>
      <w:bookmarkEnd w:id="530"/>
      <w:bookmarkEnd w:id="53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721E89D7"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2C0C29A9" w14:textId="0AF4E878"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rFonts w:eastAsia="Malgun Gothic"/>
              </w:rPr>
            </w:pPr>
            <w:r>
              <w:rPr>
                <w:rFonts w:hint="eastAsia"/>
                <w:lang w:eastAsia="zh-CN"/>
              </w:rPr>
              <w:t>C</w:t>
            </w:r>
            <w:r>
              <w:rPr>
                <w:lang w:eastAsia="zh-CN"/>
              </w:rPr>
              <w:t>ontains the PTP capabilities supported by the list of UE(s). The key of the map is the SUPI.</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rFonts w:eastAsia="宋体"/>
        </w:rPr>
      </w:pPr>
    </w:p>
    <w:p w14:paraId="2610C4BC" w14:textId="72CFDFAE" w:rsidR="00005852" w:rsidRDefault="00005852" w:rsidP="00005852">
      <w:pPr>
        <w:pStyle w:val="5"/>
      </w:pPr>
      <w:bookmarkStart w:id="532" w:name="_Toc88491383"/>
      <w:r>
        <w:lastRenderedPageBreak/>
        <w:t>6.1.6.2.</w:t>
      </w:r>
      <w:r w:rsidR="00D44E53">
        <w:t>6</w:t>
      </w:r>
      <w:r>
        <w:tab/>
        <w:t xml:space="preserve">Type: </w:t>
      </w:r>
      <w:r>
        <w:rPr>
          <w:rFonts w:hint="eastAsia"/>
        </w:rPr>
        <w:t>Ptp</w:t>
      </w:r>
      <w:r>
        <w:t>CapabilitiesPerUe</w:t>
      </w:r>
      <w:bookmarkEnd w:id="532"/>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宋体"/>
        </w:rPr>
      </w:pPr>
    </w:p>
    <w:p w14:paraId="406E2668" w14:textId="371B7C4D" w:rsidR="00D64B34" w:rsidRDefault="00D64B34" w:rsidP="00D64B34">
      <w:pPr>
        <w:pStyle w:val="5"/>
      </w:pPr>
      <w:bookmarkStart w:id="533" w:name="_Toc88491384"/>
      <w:r>
        <w:t>6.1.6.2.</w:t>
      </w:r>
      <w:r w:rsidR="00D44E53">
        <w:t>7</w:t>
      </w:r>
      <w:r>
        <w:tab/>
        <w:t>Type: AccessTimeDistributionData</w:t>
      </w:r>
      <w:bookmarkEnd w:id="533"/>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C03D72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rFonts w:cs="Arial"/>
                <w:szCs w:val="18"/>
              </w:rPr>
            </w:pPr>
          </w:p>
        </w:tc>
      </w:tr>
      <w:tr w:rsidR="00D64B34" w:rsidRPr="00B54FF5" w14:paraId="585F8727"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rFonts w:cs="Arial"/>
                <w:szCs w:val="18"/>
              </w:rPr>
            </w:pPr>
          </w:p>
        </w:tc>
      </w:tr>
      <w:tr w:rsidR="00D64B34" w:rsidRPr="00B54FF5" w14:paraId="2DE396B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rFonts w:cs="Arial"/>
                <w:szCs w:val="18"/>
              </w:rPr>
            </w:pPr>
          </w:p>
        </w:tc>
      </w:tr>
      <w:tr w:rsidR="00D64B34" w:rsidRPr="00B54FF5" w14:paraId="5DF42B8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rFonts w:cs="Arial"/>
                <w:szCs w:val="18"/>
              </w:rPr>
            </w:pPr>
          </w:p>
        </w:tc>
      </w:tr>
      <w:tr w:rsidR="00D64B34" w:rsidRPr="00B54FF5" w14:paraId="03F35C4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rFonts w:cs="Arial"/>
                <w:szCs w:val="18"/>
              </w:rPr>
            </w:pPr>
          </w:p>
        </w:tc>
      </w:tr>
      <w:tr w:rsidR="00D64B34" w:rsidRPr="00B54FF5" w14:paraId="61A2449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rFonts w:cs="Arial"/>
                <w:szCs w:val="18"/>
              </w:rPr>
            </w:pPr>
          </w:p>
        </w:tc>
      </w:tr>
      <w:tr w:rsidR="00D64B34" w:rsidRPr="00B54FF5" w14:paraId="0EE09453"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rFonts w:cs="Arial"/>
                <w:szCs w:val="18"/>
              </w:rPr>
            </w:pPr>
          </w:p>
        </w:tc>
      </w:tr>
      <w:tr w:rsidR="00D64B34" w:rsidRPr="00B54FF5" w14:paraId="1F84D2DC" w14:textId="77777777" w:rsidTr="001305D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1305D7">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宋体"/>
        </w:rPr>
      </w:pPr>
    </w:p>
    <w:p w14:paraId="66993C62" w14:textId="3C810A4C" w:rsidR="00D64B34" w:rsidRDefault="00D64B34" w:rsidP="00D64B34">
      <w:pPr>
        <w:pStyle w:val="5"/>
      </w:pPr>
      <w:bookmarkStart w:id="534" w:name="_Toc88491385"/>
      <w:r>
        <w:lastRenderedPageBreak/>
        <w:t>6.1.6.2.</w:t>
      </w:r>
      <w:r w:rsidR="00D44E53">
        <w:t>8</w:t>
      </w:r>
      <w:r>
        <w:tab/>
        <w:t>Type: AsTimeDistributionParam</w:t>
      </w:r>
      <w:bookmarkEnd w:id="534"/>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rFonts w:cs="Arial"/>
                <w:szCs w:val="18"/>
              </w:rPr>
            </w:pPr>
            <w:r w:rsidRPr="0016361A">
              <w:rPr>
                <w:rFonts w:cs="Arial"/>
                <w:szCs w:val="18"/>
              </w:rPr>
              <w:t>Applicability</w:t>
            </w:r>
          </w:p>
        </w:tc>
      </w:tr>
      <w:tr w:rsidR="00D64B34" w:rsidRPr="00B54FF5" w14:paraId="5271052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1305D7">
            <w:pPr>
              <w:pStyle w:val="TAL"/>
            </w:pPr>
            <w:r>
              <w:t>When present it shall be set as follows:</w:t>
            </w:r>
          </w:p>
          <w:p w14:paraId="11D86FF8" w14:textId="77777777" w:rsidR="00D64B34" w:rsidRDefault="00D64B34" w:rsidP="001305D7">
            <w:pPr>
              <w:pStyle w:val="TAL"/>
            </w:pPr>
            <w:r>
              <w:t>- true: activated.</w:t>
            </w:r>
          </w:p>
          <w:p w14:paraId="374C3391" w14:textId="77777777" w:rsidR="00D64B34" w:rsidRPr="0016361A" w:rsidRDefault="00D64B34" w:rsidP="001305D7">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rFonts w:cs="Arial"/>
                <w:szCs w:val="18"/>
              </w:rPr>
            </w:pPr>
          </w:p>
        </w:tc>
      </w:tr>
      <w:tr w:rsidR="00D64B34" w:rsidRPr="00B54FF5" w14:paraId="3879F4F0"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rFonts w:cs="Arial"/>
                <w:szCs w:val="18"/>
              </w:rPr>
            </w:pPr>
          </w:p>
        </w:tc>
      </w:tr>
      <w:tr w:rsidR="00D64B34" w:rsidRPr="00B54FF5" w14:paraId="3D821364"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rFonts w:cs="Arial"/>
                <w:szCs w:val="18"/>
              </w:rPr>
            </w:pPr>
          </w:p>
        </w:tc>
      </w:tr>
    </w:tbl>
    <w:p w14:paraId="22D1D305" w14:textId="77777777" w:rsidR="00D64B34" w:rsidRDefault="00D64B34" w:rsidP="00005852">
      <w:pPr>
        <w:rPr>
          <w:rFonts w:eastAsia="宋体"/>
        </w:rPr>
      </w:pPr>
    </w:p>
    <w:p w14:paraId="0C391DC8" w14:textId="5EB0438A" w:rsidR="00146A34" w:rsidRDefault="00146A34" w:rsidP="00146A34">
      <w:pPr>
        <w:pStyle w:val="5"/>
      </w:pPr>
      <w:bookmarkStart w:id="535" w:name="_Toc85734988"/>
      <w:bookmarkStart w:id="536" w:name="_Toc88491386"/>
      <w:r>
        <w:t>6.1.6.2.</w:t>
      </w:r>
      <w:r w:rsidR="00D44E53">
        <w:t>9</w:t>
      </w:r>
      <w:r>
        <w:tab/>
        <w:t xml:space="preserve">Type: </w:t>
      </w:r>
      <w:bookmarkEnd w:id="535"/>
      <w:r>
        <w:t>StatusRequestData</w:t>
      </w:r>
      <w:bookmarkEnd w:id="536"/>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0C441EA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rFonts w:cs="Arial"/>
                <w:szCs w:val="18"/>
              </w:rPr>
            </w:pPr>
          </w:p>
        </w:tc>
      </w:tr>
      <w:tr w:rsidR="00146A34" w:rsidRPr="00B54FF5" w14:paraId="2E38C591"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rFonts w:cs="Arial"/>
                <w:szCs w:val="18"/>
              </w:rPr>
            </w:pPr>
          </w:p>
        </w:tc>
      </w:tr>
      <w:tr w:rsidR="00146A34" w:rsidRPr="00B54FF5" w14:paraId="344188E6"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5"/>
      </w:pPr>
      <w:bookmarkStart w:id="537" w:name="_Toc88491387"/>
      <w:r>
        <w:t>6.1.6.2.</w:t>
      </w:r>
      <w:r w:rsidR="00D44E53">
        <w:t>10</w:t>
      </w:r>
      <w:r>
        <w:tab/>
        <w:t>Type: StatusResponseData</w:t>
      </w:r>
      <w:bookmarkEnd w:id="537"/>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2E8AB1C8"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rFonts w:cs="Arial"/>
                <w:szCs w:val="18"/>
              </w:rPr>
            </w:pPr>
          </w:p>
        </w:tc>
      </w:tr>
      <w:tr w:rsidR="00146A34" w:rsidRPr="00B54FF5" w14:paraId="502DEF6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5"/>
      </w:pPr>
      <w:bookmarkStart w:id="538" w:name="_Toc88491388"/>
      <w:r>
        <w:lastRenderedPageBreak/>
        <w:t>6.1.6.2.</w:t>
      </w:r>
      <w:r w:rsidR="00D44E53">
        <w:t>11</w:t>
      </w:r>
      <w:r>
        <w:tab/>
        <w:t xml:space="preserve">Type: </w:t>
      </w:r>
      <w:r>
        <w:rPr>
          <w:lang w:eastAsia="zh-CN"/>
        </w:rPr>
        <w:t>ActiveUe</w:t>
      </w:r>
      <w:bookmarkEnd w:id="538"/>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rFonts w:cs="Arial"/>
                <w:szCs w:val="18"/>
              </w:rPr>
            </w:pPr>
            <w:r w:rsidRPr="0016361A">
              <w:rPr>
                <w:rFonts w:cs="Arial"/>
                <w:szCs w:val="18"/>
              </w:rPr>
              <w:t>Applicability</w:t>
            </w:r>
          </w:p>
        </w:tc>
      </w:tr>
      <w:tr w:rsidR="00146A34" w:rsidRPr="00B54FF5" w14:paraId="688FFD4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rFonts w:cs="Arial"/>
                <w:szCs w:val="18"/>
              </w:rPr>
            </w:pPr>
          </w:p>
        </w:tc>
      </w:tr>
      <w:tr w:rsidR="00146A34" w:rsidRPr="00B54FF5" w14:paraId="095E49C2" w14:textId="77777777" w:rsidTr="001305D7">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539" w:name="_Toc510696638"/>
      <w:bookmarkStart w:id="540" w:name="_Toc35971433"/>
      <w:bookmarkStart w:id="541" w:name="_Toc67903549"/>
      <w:bookmarkStart w:id="542" w:name="_Toc8849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39"/>
      <w:bookmarkEnd w:id="540"/>
      <w:bookmarkEnd w:id="541"/>
      <w:bookmarkEnd w:id="542"/>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543" w:name="_Toc510696639"/>
      <w:bookmarkStart w:id="544" w:name="_Toc35971434"/>
      <w:bookmarkStart w:id="545" w:name="_Toc67903550"/>
      <w:bookmarkStart w:id="546" w:name="_Toc88491390"/>
      <w:r>
        <w:t>6.1.6.3.1</w:t>
      </w:r>
      <w:r w:rsidRPr="00384E92">
        <w:tab/>
        <w:t>Introduction</w:t>
      </w:r>
      <w:bookmarkEnd w:id="543"/>
      <w:bookmarkEnd w:id="544"/>
      <w:bookmarkEnd w:id="545"/>
      <w:bookmarkEnd w:id="5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547" w:name="_Toc510696640"/>
      <w:bookmarkStart w:id="548" w:name="_Toc35971435"/>
      <w:bookmarkStart w:id="549" w:name="_Toc67903551"/>
      <w:bookmarkStart w:id="550" w:name="_Toc88491391"/>
      <w:r>
        <w:t>6.1.6.3.2</w:t>
      </w:r>
      <w:r w:rsidRPr="00384E92">
        <w:tab/>
        <w:t>Simple data types</w:t>
      </w:r>
      <w:bookmarkEnd w:id="547"/>
      <w:bookmarkEnd w:id="548"/>
      <w:bookmarkEnd w:id="549"/>
      <w:bookmarkEnd w:id="55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551" w:name="_Toc510696641"/>
      <w:bookmarkStart w:id="552" w:name="_Toc35971436"/>
      <w:bookmarkStart w:id="553" w:name="_Toc67903552"/>
      <w:bookmarkStart w:id="554" w:name="_Toc88491392"/>
      <w:r>
        <w:t>6.1.6.3.3</w:t>
      </w:r>
      <w:r w:rsidRPr="00BC662F">
        <w:tab/>
        <w:t>Enumeration: &lt;EnumType1&gt;</w:t>
      </w:r>
      <w:bookmarkEnd w:id="551"/>
      <w:bookmarkEnd w:id="552"/>
      <w:bookmarkEnd w:id="553"/>
      <w:bookmarkEnd w:id="554"/>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555" w:name="_Toc510696642"/>
      <w:bookmarkStart w:id="556" w:name="_Toc35971437"/>
      <w:bookmarkStart w:id="557" w:name="_Toc67903553"/>
      <w:bookmarkStart w:id="558" w:name="_Toc88491393"/>
      <w:r>
        <w:t>6.1.6.3.4</w:t>
      </w:r>
      <w:r w:rsidRPr="00BC662F">
        <w:tab/>
        <w:t>Enumeration: &lt;EnumType</w:t>
      </w:r>
      <w:r>
        <w:t>2</w:t>
      </w:r>
      <w:r w:rsidRPr="00BC662F">
        <w:t>&gt;</w:t>
      </w:r>
      <w:bookmarkEnd w:id="555"/>
      <w:bookmarkEnd w:id="556"/>
      <w:bookmarkEnd w:id="557"/>
      <w:bookmarkEnd w:id="558"/>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559" w:name="_Toc510696643"/>
      <w:bookmarkStart w:id="560" w:name="_Toc35971438"/>
      <w:bookmarkStart w:id="561" w:name="_Toc67903554"/>
      <w:bookmarkStart w:id="562" w:name="_Toc884913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9"/>
      <w:bookmarkEnd w:id="560"/>
      <w:bookmarkEnd w:id="561"/>
      <w:bookmarkEnd w:id="562"/>
    </w:p>
    <w:p w14:paraId="41695600" w14:textId="77777777" w:rsidR="008A6D4A" w:rsidRDefault="008A6D4A" w:rsidP="008A6D4A">
      <w:pPr>
        <w:pStyle w:val="5"/>
      </w:pPr>
      <w:bookmarkStart w:id="563" w:name="_Toc510696644"/>
      <w:bookmarkStart w:id="564" w:name="_Toc35971439"/>
      <w:bookmarkStart w:id="565" w:name="_Toc67903555"/>
      <w:bookmarkStart w:id="566" w:name="_Toc88491395"/>
      <w:r>
        <w:t>6.1.6.4.1</w:t>
      </w:r>
      <w:r>
        <w:tab/>
        <w:t>Type: &lt;TypeName 1&gt;</w:t>
      </w:r>
      <w:bookmarkEnd w:id="563"/>
      <w:bookmarkEnd w:id="564"/>
      <w:bookmarkEnd w:id="565"/>
      <w:bookmarkEnd w:id="566"/>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lastRenderedPageBreak/>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567"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67"/>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568" w:name="_Toc510696645"/>
      <w:bookmarkStart w:id="569" w:name="_Toc35971440"/>
      <w:bookmarkStart w:id="570" w:name="_Toc67903556"/>
      <w:bookmarkStart w:id="571" w:name="_Toc88491396"/>
      <w:r>
        <w:t>6.1.6.4.2</w:t>
      </w:r>
      <w:r>
        <w:tab/>
        <w:t>Type: &lt;TypeName 2&gt;</w:t>
      </w:r>
      <w:bookmarkEnd w:id="568"/>
      <w:bookmarkEnd w:id="569"/>
      <w:bookmarkEnd w:id="570"/>
      <w:bookmarkEnd w:id="57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572" w:name="_Toc510696646"/>
      <w:bookmarkStart w:id="573" w:name="_Toc35971441"/>
      <w:bookmarkStart w:id="574" w:name="_Toc67903557"/>
      <w:bookmarkStart w:id="575" w:name="_Toc88491397"/>
      <w:r>
        <w:t>6.1.6.5</w:t>
      </w:r>
      <w:r>
        <w:tab/>
        <w:t>Binary data</w:t>
      </w:r>
      <w:bookmarkEnd w:id="572"/>
      <w:bookmarkEnd w:id="573"/>
      <w:bookmarkEnd w:id="574"/>
      <w:bookmarkEnd w:id="57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576" w:name="_Toc35971442"/>
      <w:bookmarkStart w:id="577" w:name="_Toc67903558"/>
      <w:bookmarkStart w:id="578" w:name="_Toc88491398"/>
      <w:r>
        <w:lastRenderedPageBreak/>
        <w:t>6.1.6.5.1</w:t>
      </w:r>
      <w:r>
        <w:tab/>
        <w:t>Binary Data Types</w:t>
      </w:r>
      <w:bookmarkEnd w:id="576"/>
      <w:bookmarkEnd w:id="577"/>
      <w:bookmarkEnd w:id="57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579" w:name="_Toc20131002"/>
      <w:bookmarkStart w:id="580" w:name="_Toc67903559"/>
      <w:bookmarkStart w:id="581" w:name="_Toc88491399"/>
      <w:bookmarkStart w:id="582" w:name="_Hlk32129811"/>
      <w:r>
        <w:t>6.1.6.5.2</w:t>
      </w:r>
      <w:r>
        <w:tab/>
      </w:r>
      <w:bookmarkEnd w:id="579"/>
      <w:r>
        <w:t>&lt; Binary Data 1 &gt;</w:t>
      </w:r>
      <w:bookmarkEnd w:id="580"/>
      <w:bookmarkEnd w:id="581"/>
    </w:p>
    <w:bookmarkEnd w:id="582"/>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583" w:name="_Toc510696647"/>
      <w:bookmarkStart w:id="584" w:name="_Toc35971443"/>
      <w:bookmarkStart w:id="585" w:name="_Toc67903560"/>
      <w:bookmarkStart w:id="586" w:name="_Toc88491400"/>
      <w:r>
        <w:t>6.1.7</w:t>
      </w:r>
      <w:r>
        <w:tab/>
        <w:t>Error Handling</w:t>
      </w:r>
      <w:bookmarkEnd w:id="583"/>
      <w:bookmarkEnd w:id="584"/>
      <w:bookmarkEnd w:id="585"/>
      <w:bookmarkEnd w:id="586"/>
    </w:p>
    <w:p w14:paraId="07F0DFC0" w14:textId="77777777" w:rsidR="008A6D4A" w:rsidRPr="00971458" w:rsidRDefault="008A6D4A" w:rsidP="008A6D4A">
      <w:pPr>
        <w:pStyle w:val="4"/>
      </w:pPr>
      <w:bookmarkStart w:id="587" w:name="_Toc35971444"/>
      <w:bookmarkStart w:id="588" w:name="_Toc67903561"/>
      <w:bookmarkStart w:id="589" w:name="_Toc88491401"/>
      <w:r w:rsidRPr="00971458">
        <w:t>6.1.7.1</w:t>
      </w:r>
      <w:r w:rsidRPr="00971458">
        <w:tab/>
        <w:t>General</w:t>
      </w:r>
      <w:bookmarkEnd w:id="587"/>
      <w:bookmarkEnd w:id="588"/>
      <w:bookmarkEnd w:id="58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590" w:name="_Toc35971445"/>
      <w:bookmarkStart w:id="591" w:name="_Toc67903562"/>
      <w:bookmarkStart w:id="592" w:name="_Toc88491402"/>
      <w:r w:rsidRPr="00971458">
        <w:t>6.1.7.2</w:t>
      </w:r>
      <w:r w:rsidRPr="00971458">
        <w:tab/>
        <w:t>Protocol Errors</w:t>
      </w:r>
      <w:bookmarkEnd w:id="590"/>
      <w:bookmarkEnd w:id="591"/>
      <w:bookmarkEnd w:id="592"/>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593" w:name="_Toc35971446"/>
      <w:bookmarkStart w:id="594" w:name="_Toc67903563"/>
      <w:bookmarkStart w:id="595" w:name="_Toc88491403"/>
      <w:r>
        <w:t>6.1.7.3</w:t>
      </w:r>
      <w:r>
        <w:tab/>
        <w:t>Application Errors</w:t>
      </w:r>
      <w:bookmarkEnd w:id="593"/>
      <w:bookmarkEnd w:id="594"/>
      <w:bookmarkEnd w:id="595"/>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96" w:name="_Toc492899751"/>
      <w:bookmarkStart w:id="597" w:name="_Toc492900030"/>
      <w:bookmarkStart w:id="598" w:name="_Toc492967832"/>
      <w:bookmarkStart w:id="599" w:name="_Toc492972920"/>
      <w:bookmarkStart w:id="600" w:name="_Toc492973140"/>
      <w:bookmarkStart w:id="601" w:name="_Toc493774060"/>
      <w:bookmarkStart w:id="602" w:name="_Toc508285804"/>
      <w:bookmarkStart w:id="603" w:name="_Toc508287269"/>
      <w:bookmarkStart w:id="604" w:name="_Toc510696648"/>
      <w:bookmarkStart w:id="605"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606" w:name="_Toc67903564"/>
      <w:bookmarkStart w:id="607" w:name="_Toc88491404"/>
      <w:r>
        <w:t>6.1.8</w:t>
      </w:r>
      <w:r w:rsidRPr="0023018E">
        <w:rPr>
          <w:lang w:eastAsia="zh-CN"/>
        </w:rPr>
        <w:tab/>
        <w:t>Feature negotiation</w:t>
      </w:r>
      <w:bookmarkEnd w:id="596"/>
      <w:bookmarkEnd w:id="597"/>
      <w:bookmarkEnd w:id="598"/>
      <w:bookmarkEnd w:id="599"/>
      <w:bookmarkEnd w:id="600"/>
      <w:bookmarkEnd w:id="601"/>
      <w:bookmarkEnd w:id="602"/>
      <w:bookmarkEnd w:id="603"/>
      <w:bookmarkEnd w:id="604"/>
      <w:bookmarkEnd w:id="605"/>
      <w:bookmarkEnd w:id="606"/>
      <w:bookmarkEnd w:id="607"/>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608" w:name="_Toc532994477"/>
      <w:bookmarkStart w:id="609" w:name="_Toc35971448"/>
      <w:bookmarkStart w:id="610" w:name="_Toc67903565"/>
      <w:bookmarkStart w:id="611" w:name="_Toc88491405"/>
      <w:bookmarkStart w:id="612" w:name="_Hlk525137310"/>
      <w:bookmarkStart w:id="613" w:name="_Toc510696649"/>
      <w:r>
        <w:lastRenderedPageBreak/>
        <w:t>6.1.9</w:t>
      </w:r>
      <w:r w:rsidRPr="001E7573">
        <w:tab/>
        <w:t>Security</w:t>
      </w:r>
      <w:bookmarkEnd w:id="608"/>
      <w:bookmarkEnd w:id="609"/>
      <w:bookmarkEnd w:id="610"/>
      <w:bookmarkEnd w:id="6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614" w:name="_Hlk530142087"/>
      <w:bookmarkEnd w:id="6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615" w:name="_Toc35971449"/>
      <w:bookmarkStart w:id="616" w:name="_Toc67903566"/>
      <w:bookmarkStart w:id="617" w:name="_Toc88491406"/>
      <w:bookmarkEnd w:id="614"/>
      <w:r>
        <w:t>6.2</w:t>
      </w:r>
      <w:r>
        <w:tab/>
      </w:r>
      <w:r w:rsidR="00D615CF">
        <w:t>Ntsctsf_QoSand</w:t>
      </w:r>
      <w:r w:rsidR="005F5F2F">
        <w:t>TSC</w:t>
      </w:r>
      <w:r w:rsidR="00D615CF">
        <w:t>Assistance</w:t>
      </w:r>
      <w:r>
        <w:t xml:space="preserve"> Service API</w:t>
      </w:r>
      <w:bookmarkEnd w:id="613"/>
      <w:bookmarkEnd w:id="615"/>
      <w:bookmarkEnd w:id="616"/>
      <w:bookmarkEnd w:id="617"/>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618" w:name="_Toc88491407"/>
      <w:r>
        <w:t>6.2.1</w:t>
      </w:r>
      <w:r>
        <w:tab/>
        <w:t>Introduction</w:t>
      </w:r>
      <w:bookmarkEnd w:id="6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619" w:name="_Toc88491408"/>
      <w:r>
        <w:t>6.2.2</w:t>
      </w:r>
      <w:r>
        <w:tab/>
        <w:t>Usage of HTTP</w:t>
      </w:r>
      <w:bookmarkEnd w:id="619"/>
    </w:p>
    <w:p w14:paraId="2D2CB30A" w14:textId="77777777" w:rsidR="00E32AAC" w:rsidRPr="000C5200" w:rsidRDefault="00E32AAC" w:rsidP="00E32AAC">
      <w:pPr>
        <w:pStyle w:val="4"/>
      </w:pPr>
      <w:bookmarkStart w:id="620" w:name="_Toc88491409"/>
      <w:r>
        <w:t>6.2.2.1</w:t>
      </w:r>
      <w:r>
        <w:tab/>
        <w:t>General</w:t>
      </w:r>
      <w:bookmarkEnd w:id="620"/>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621" w:name="_Toc88491410"/>
      <w:r>
        <w:t>6.2.2.2</w:t>
      </w:r>
      <w:r>
        <w:tab/>
        <w:t>HTTP standard headers</w:t>
      </w:r>
      <w:bookmarkEnd w:id="621"/>
    </w:p>
    <w:p w14:paraId="75FD6301" w14:textId="77777777" w:rsidR="00E32AAC" w:rsidRDefault="00E32AAC" w:rsidP="00E32AAC">
      <w:pPr>
        <w:pStyle w:val="5"/>
        <w:rPr>
          <w:lang w:eastAsia="zh-CN"/>
        </w:rPr>
      </w:pPr>
      <w:bookmarkStart w:id="622" w:name="_Toc88491411"/>
      <w:r>
        <w:t>6.2.2.2.1</w:t>
      </w:r>
      <w:r>
        <w:rPr>
          <w:rFonts w:hint="eastAsia"/>
          <w:lang w:eastAsia="zh-CN"/>
        </w:rPr>
        <w:tab/>
      </w:r>
      <w:r>
        <w:rPr>
          <w:lang w:eastAsia="zh-CN"/>
        </w:rPr>
        <w:t>General</w:t>
      </w:r>
      <w:bookmarkEnd w:id="62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623" w:name="_Toc88491412"/>
      <w:r>
        <w:lastRenderedPageBreak/>
        <w:t>6.2.2.2.2</w:t>
      </w:r>
      <w:r>
        <w:tab/>
        <w:t>Content type</w:t>
      </w:r>
      <w:bookmarkEnd w:id="623"/>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624" w:name="_Toc88491413"/>
      <w:r>
        <w:t>6.2.2.3</w:t>
      </w:r>
      <w:r>
        <w:tab/>
        <w:t>HTTP custom headers</w:t>
      </w:r>
      <w:bookmarkEnd w:id="624"/>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625" w:name="_Toc88491414"/>
      <w:r>
        <w:t>6.2.3</w:t>
      </w:r>
      <w:r>
        <w:tab/>
        <w:t>Resources</w:t>
      </w:r>
      <w:bookmarkEnd w:id="625"/>
    </w:p>
    <w:p w14:paraId="081C0831" w14:textId="77777777" w:rsidR="00E32AAC" w:rsidRPr="000A7435" w:rsidRDefault="00E32AAC" w:rsidP="00E32AAC">
      <w:pPr>
        <w:pStyle w:val="4"/>
      </w:pPr>
      <w:bookmarkStart w:id="626" w:name="_Toc88491415"/>
      <w:r>
        <w:t>6.2.3.1</w:t>
      </w:r>
      <w:r>
        <w:tab/>
        <w:t>Overview</w:t>
      </w:r>
      <w:bookmarkEnd w:id="626"/>
    </w:p>
    <w:p w14:paraId="3672F3BA" w14:textId="77777777" w:rsidR="00E32AAC" w:rsidRPr="00A258AF" w:rsidRDefault="00E32AAC" w:rsidP="00E32AAC">
      <w:pPr>
        <w:pStyle w:val="TH"/>
        <w:rPr>
          <w:lang w:val="en-US"/>
        </w:rPr>
      </w:pPr>
      <w:r>
        <w:object w:dxaOrig="8330" w:dyaOrig="4881" w14:anchorId="3633002C">
          <v:shape id="_x0000_i1047" type="#_x0000_t75" style="width:415.85pt;height:245.4pt" o:ole="">
            <v:imagedata r:id="rId56" o:title=""/>
          </v:shape>
          <o:OLEObject Type="Embed" ProgID="Visio.Drawing.15" ShapeID="_x0000_i1047" DrawAspect="Content" ObjectID="_1699279072"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627" w:name="_Toc88491416"/>
      <w:r>
        <w:t>6.2.3.2</w:t>
      </w:r>
      <w:r>
        <w:tab/>
        <w:t>Resource: TSC Application Sessions</w:t>
      </w:r>
      <w:bookmarkEnd w:id="627"/>
    </w:p>
    <w:p w14:paraId="04BA55D9" w14:textId="77777777" w:rsidR="00E32AAC" w:rsidRDefault="00E32AAC" w:rsidP="00E32AAC">
      <w:pPr>
        <w:pStyle w:val="5"/>
      </w:pPr>
      <w:bookmarkStart w:id="628" w:name="_Toc88491417"/>
      <w:r>
        <w:t>6.2.3.2.1</w:t>
      </w:r>
      <w:r>
        <w:tab/>
        <w:t>Description</w:t>
      </w:r>
      <w:bookmarkEnd w:id="62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629" w:name="_Toc88491418"/>
      <w:r>
        <w:t>6.2.3.2.2</w:t>
      </w:r>
      <w:r>
        <w:tab/>
        <w:t>Resource Definition</w:t>
      </w:r>
      <w:bookmarkEnd w:id="629"/>
    </w:p>
    <w:p w14:paraId="30A9CBCD" w14:textId="18C052AB"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630" w:name="_Toc88491419"/>
      <w:r>
        <w:t>6.2.3.2.3</w:t>
      </w:r>
      <w:r>
        <w:tab/>
        <w:t>Resource Standard Methods</w:t>
      </w:r>
      <w:bookmarkEnd w:id="630"/>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1619D8" w:rsidRDefault="00E32AAC" w:rsidP="001619D8">
      <w:pPr>
        <w:ind w:left="1560" w:hanging="1276"/>
        <w:rPr>
          <w:rFonts w:eastAsia="宋体"/>
        </w:rPr>
      </w:pPr>
      <w:r w:rsidRPr="001619D8">
        <w:rPr>
          <w:rFonts w:eastAsia="宋体"/>
        </w:rPr>
        <w:t>Editor's Note:</w:t>
      </w:r>
      <w:r w:rsidRPr="001619D8">
        <w:rPr>
          <w:rFonts w:eastAsia="宋体"/>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25302C96"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631" w:name="_Toc88491420"/>
      <w:r>
        <w:t>6.2.3.2.4</w:t>
      </w:r>
      <w:r>
        <w:tab/>
        <w:t>Resource Custom Operations</w:t>
      </w:r>
      <w:bookmarkEnd w:id="631"/>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632" w:name="_Toc88491421"/>
      <w:r>
        <w:t>6.2.3.3</w:t>
      </w:r>
      <w:r>
        <w:tab/>
        <w:t>Resource: Individual TSC Application Sessions</w:t>
      </w:r>
      <w:bookmarkEnd w:id="632"/>
    </w:p>
    <w:p w14:paraId="435587B3" w14:textId="77777777" w:rsidR="00E32AAC" w:rsidRDefault="00E32AAC" w:rsidP="00E32AAC">
      <w:pPr>
        <w:pStyle w:val="5"/>
      </w:pPr>
      <w:bookmarkStart w:id="633" w:name="_Toc88491422"/>
      <w:r>
        <w:t>6.2.3.3.1</w:t>
      </w:r>
      <w:r>
        <w:tab/>
        <w:t>Description</w:t>
      </w:r>
      <w:bookmarkEnd w:id="633"/>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634" w:name="_Toc88491423"/>
      <w:r>
        <w:t>6.2.3.3.2</w:t>
      </w:r>
      <w:r>
        <w:tab/>
        <w:t>Resource Definition</w:t>
      </w:r>
      <w:bookmarkEnd w:id="634"/>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635" w:name="_Toc88491424"/>
      <w:r>
        <w:lastRenderedPageBreak/>
        <w:t>6.2.3.3.3</w:t>
      </w:r>
      <w:r>
        <w:tab/>
        <w:t>Resource Standard Methods</w:t>
      </w:r>
      <w:bookmarkEnd w:id="635"/>
    </w:p>
    <w:p w14:paraId="7F8B463D" w14:textId="77777777" w:rsidR="00E32AAC" w:rsidRPr="00D61D2C" w:rsidRDefault="00E32AAC" w:rsidP="00E32AAC">
      <w:pPr>
        <w:pStyle w:val="6"/>
      </w:pPr>
      <w:bookmarkStart w:id="636" w:name="_Toc88491425"/>
      <w:r>
        <w:t>6.2</w:t>
      </w:r>
      <w:r w:rsidRPr="00D61D2C">
        <w:t>.3.3.3.1</w:t>
      </w:r>
      <w:r w:rsidRPr="00D61D2C">
        <w:tab/>
        <w:t>GET</w:t>
      </w:r>
      <w:bookmarkEnd w:id="636"/>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637" w:name="_Toc59016975"/>
      <w:bookmarkStart w:id="638" w:name="_Toc68168140"/>
      <w:bookmarkStart w:id="639" w:name="_Toc88491426"/>
      <w:r>
        <w:t>6.2.3.3.3.2</w:t>
      </w:r>
      <w:r>
        <w:tab/>
        <w:t>PATCH</w:t>
      </w:r>
      <w:bookmarkEnd w:id="637"/>
      <w:bookmarkEnd w:id="638"/>
      <w:bookmarkEnd w:id="63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640" w:name="_Toc88491427"/>
      <w:r>
        <w:t>6.2</w:t>
      </w:r>
      <w:r w:rsidRPr="00AA2E4A">
        <w:t>.3.</w:t>
      </w:r>
      <w:r>
        <w:t>3</w:t>
      </w:r>
      <w:r w:rsidRPr="00AA2E4A">
        <w:t>.4</w:t>
      </w:r>
      <w:r w:rsidRPr="00AA2E4A">
        <w:tab/>
        <w:t>Resource Custom Operations</w:t>
      </w:r>
      <w:bookmarkEnd w:id="640"/>
    </w:p>
    <w:p w14:paraId="696357CC" w14:textId="77777777" w:rsidR="00E32AAC" w:rsidRDefault="00E32AAC" w:rsidP="00E32AAC">
      <w:pPr>
        <w:pStyle w:val="6"/>
      </w:pPr>
      <w:bookmarkStart w:id="641" w:name="_Toc28012428"/>
      <w:bookmarkStart w:id="642" w:name="_Toc36038381"/>
      <w:bookmarkStart w:id="643" w:name="_Toc45133651"/>
      <w:bookmarkStart w:id="644" w:name="_Toc51762405"/>
      <w:bookmarkStart w:id="645" w:name="_Toc59016977"/>
      <w:bookmarkStart w:id="646" w:name="_Toc68168142"/>
      <w:bookmarkStart w:id="647" w:name="_Toc88491428"/>
      <w:r>
        <w:t>6.2</w:t>
      </w:r>
      <w:r w:rsidRPr="00AA2E4A">
        <w:t>.3.</w:t>
      </w:r>
      <w:r>
        <w:t>3</w:t>
      </w:r>
      <w:r w:rsidRPr="00AA2E4A">
        <w:t>.4</w:t>
      </w:r>
      <w:r>
        <w:t>.1</w:t>
      </w:r>
      <w:r>
        <w:tab/>
        <w:t>Overview</w:t>
      </w:r>
      <w:bookmarkEnd w:id="641"/>
      <w:bookmarkEnd w:id="642"/>
      <w:bookmarkEnd w:id="643"/>
      <w:bookmarkEnd w:id="644"/>
      <w:bookmarkEnd w:id="645"/>
      <w:bookmarkEnd w:id="646"/>
      <w:bookmarkEnd w:id="647"/>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648" w:name="_Toc28012429"/>
      <w:bookmarkStart w:id="649" w:name="_Toc36038382"/>
      <w:bookmarkStart w:id="650" w:name="_Toc45133652"/>
      <w:bookmarkStart w:id="651" w:name="_Toc51762406"/>
      <w:bookmarkStart w:id="652" w:name="_Toc59016978"/>
      <w:bookmarkStart w:id="653" w:name="_Toc68168143"/>
      <w:bookmarkStart w:id="654" w:name="_Toc88491429"/>
      <w:r>
        <w:t>6.2</w:t>
      </w:r>
      <w:r w:rsidRPr="00AA2E4A">
        <w:t>.3.</w:t>
      </w:r>
      <w:r>
        <w:t>3</w:t>
      </w:r>
      <w:r w:rsidRPr="00AA2E4A">
        <w:t>.4</w:t>
      </w:r>
      <w:r>
        <w:t>.2</w:t>
      </w:r>
      <w:r>
        <w:tab/>
        <w:t>Operation: delete</w:t>
      </w:r>
      <w:bookmarkEnd w:id="648"/>
      <w:bookmarkEnd w:id="649"/>
      <w:bookmarkEnd w:id="650"/>
      <w:bookmarkEnd w:id="651"/>
      <w:bookmarkEnd w:id="652"/>
      <w:bookmarkEnd w:id="653"/>
      <w:bookmarkEnd w:id="654"/>
    </w:p>
    <w:p w14:paraId="217CF382" w14:textId="77777777" w:rsidR="00E32AAC" w:rsidRDefault="00E32AAC" w:rsidP="00EF2AC7">
      <w:pPr>
        <w:pStyle w:val="7"/>
      </w:pPr>
      <w:bookmarkStart w:id="655" w:name="_Toc28012430"/>
      <w:bookmarkStart w:id="656" w:name="_Toc36038383"/>
      <w:bookmarkStart w:id="657" w:name="_Toc45133653"/>
      <w:bookmarkStart w:id="658" w:name="_Toc51762407"/>
      <w:bookmarkStart w:id="659" w:name="_Toc59016979"/>
      <w:bookmarkStart w:id="660" w:name="_Toc68168144"/>
      <w:bookmarkStart w:id="661" w:name="_Toc88491430"/>
      <w:r>
        <w:t>6.2</w:t>
      </w:r>
      <w:r w:rsidRPr="00AA2E4A">
        <w:t>.3.</w:t>
      </w:r>
      <w:r>
        <w:t>3</w:t>
      </w:r>
      <w:r w:rsidRPr="00AA2E4A">
        <w:t>.4</w:t>
      </w:r>
      <w:r>
        <w:t>.2.1</w:t>
      </w:r>
      <w:r>
        <w:tab/>
        <w:t>Description</w:t>
      </w:r>
      <w:bookmarkEnd w:id="655"/>
      <w:bookmarkEnd w:id="656"/>
      <w:bookmarkEnd w:id="657"/>
      <w:bookmarkEnd w:id="658"/>
      <w:bookmarkEnd w:id="659"/>
      <w:bookmarkEnd w:id="660"/>
      <w:bookmarkEnd w:id="661"/>
    </w:p>
    <w:p w14:paraId="51967C38" w14:textId="77777777" w:rsidR="00E32AAC" w:rsidRDefault="00E32AAC" w:rsidP="00EF2AC7">
      <w:pPr>
        <w:pStyle w:val="7"/>
      </w:pPr>
      <w:bookmarkStart w:id="662" w:name="_Toc28012431"/>
      <w:bookmarkStart w:id="663" w:name="_Toc36038384"/>
      <w:bookmarkStart w:id="664" w:name="_Toc45133654"/>
      <w:bookmarkStart w:id="665" w:name="_Toc51762408"/>
      <w:bookmarkStart w:id="666" w:name="_Toc59016980"/>
      <w:bookmarkStart w:id="667" w:name="_Toc68168145"/>
      <w:bookmarkStart w:id="668" w:name="_Toc88491431"/>
      <w:r>
        <w:t>6.2</w:t>
      </w:r>
      <w:r w:rsidRPr="00AA2E4A">
        <w:t>.3.</w:t>
      </w:r>
      <w:r>
        <w:t>3</w:t>
      </w:r>
      <w:r w:rsidRPr="00AA2E4A">
        <w:t>.4</w:t>
      </w:r>
      <w:r>
        <w:t>.2.2</w:t>
      </w:r>
      <w:r>
        <w:tab/>
        <w:t>Operation Definition</w:t>
      </w:r>
      <w:bookmarkEnd w:id="662"/>
      <w:bookmarkEnd w:id="663"/>
      <w:bookmarkEnd w:id="664"/>
      <w:bookmarkEnd w:id="665"/>
      <w:bookmarkEnd w:id="666"/>
      <w:bookmarkEnd w:id="667"/>
      <w:bookmarkEnd w:id="668"/>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3"/>
      </w:pPr>
      <w:bookmarkStart w:id="669" w:name="_Toc88491432"/>
      <w:r>
        <w:t>6.2.3.4</w:t>
      </w:r>
      <w:r>
        <w:tab/>
      </w:r>
      <w:bookmarkStart w:id="670" w:name="_Toc59016981"/>
      <w:bookmarkStart w:id="671" w:name="_Toc68168146"/>
      <w:r>
        <w:t>Resource: Events Subscription (Document)</w:t>
      </w:r>
      <w:bookmarkEnd w:id="669"/>
      <w:bookmarkEnd w:id="670"/>
      <w:bookmarkEnd w:id="671"/>
    </w:p>
    <w:p w14:paraId="7804445C" w14:textId="77777777" w:rsidR="00E32AAC" w:rsidRDefault="00E32AAC" w:rsidP="00E32AAC">
      <w:pPr>
        <w:pStyle w:val="5"/>
      </w:pPr>
      <w:bookmarkStart w:id="672" w:name="_Toc28012433"/>
      <w:bookmarkStart w:id="673" w:name="_Toc36038386"/>
      <w:bookmarkStart w:id="674" w:name="_Toc45133656"/>
      <w:bookmarkStart w:id="675" w:name="_Toc51762410"/>
      <w:bookmarkStart w:id="676" w:name="_Toc59016982"/>
      <w:bookmarkStart w:id="677" w:name="_Toc68168147"/>
      <w:bookmarkStart w:id="678" w:name="_Toc88491433"/>
      <w:r>
        <w:t>6.2.3.4.1</w:t>
      </w:r>
      <w:r>
        <w:tab/>
        <w:t>Description</w:t>
      </w:r>
      <w:bookmarkEnd w:id="672"/>
      <w:bookmarkEnd w:id="673"/>
      <w:bookmarkEnd w:id="674"/>
      <w:bookmarkEnd w:id="675"/>
      <w:bookmarkEnd w:id="676"/>
      <w:bookmarkEnd w:id="677"/>
      <w:bookmarkEnd w:id="678"/>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679" w:name="_Toc28012434"/>
      <w:bookmarkStart w:id="680" w:name="_Toc36038387"/>
      <w:bookmarkStart w:id="681" w:name="_Toc45133657"/>
      <w:bookmarkStart w:id="682" w:name="_Toc51762411"/>
      <w:bookmarkStart w:id="683" w:name="_Toc59016983"/>
      <w:bookmarkStart w:id="684" w:name="_Toc68168148"/>
      <w:bookmarkStart w:id="685" w:name="_Toc88491434"/>
      <w:r>
        <w:t>6.2.3.4.2</w:t>
      </w:r>
      <w:r>
        <w:tab/>
        <w:t>Resource definition</w:t>
      </w:r>
      <w:bookmarkEnd w:id="679"/>
      <w:bookmarkEnd w:id="680"/>
      <w:bookmarkEnd w:id="681"/>
      <w:bookmarkEnd w:id="682"/>
      <w:bookmarkEnd w:id="683"/>
      <w:bookmarkEnd w:id="684"/>
      <w:bookmarkEnd w:id="685"/>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686" w:name="_Toc28012435"/>
      <w:bookmarkStart w:id="687" w:name="_Toc36038388"/>
      <w:bookmarkStart w:id="688" w:name="_Toc45133658"/>
      <w:bookmarkStart w:id="689" w:name="_Toc51762412"/>
      <w:bookmarkStart w:id="690" w:name="_Toc59016984"/>
      <w:bookmarkStart w:id="691" w:name="_Toc68168149"/>
      <w:bookmarkStart w:id="692" w:name="_Toc88491435"/>
      <w:r>
        <w:t>6.2.3.4.3</w:t>
      </w:r>
      <w:r>
        <w:tab/>
        <w:t>Resource Standard Methods</w:t>
      </w:r>
      <w:bookmarkEnd w:id="686"/>
      <w:bookmarkEnd w:id="687"/>
      <w:bookmarkEnd w:id="688"/>
      <w:bookmarkEnd w:id="689"/>
      <w:bookmarkEnd w:id="690"/>
      <w:bookmarkEnd w:id="691"/>
      <w:bookmarkEnd w:id="692"/>
    </w:p>
    <w:p w14:paraId="45A4BF77" w14:textId="77777777" w:rsidR="00E32AAC" w:rsidRDefault="00E32AAC" w:rsidP="00E32AAC">
      <w:pPr>
        <w:pStyle w:val="6"/>
      </w:pPr>
      <w:bookmarkStart w:id="693" w:name="_Toc28012436"/>
      <w:bookmarkStart w:id="694" w:name="_Toc36038389"/>
      <w:bookmarkStart w:id="695" w:name="_Toc45133659"/>
      <w:bookmarkStart w:id="696" w:name="_Toc51762413"/>
      <w:bookmarkStart w:id="697" w:name="_Toc59016985"/>
      <w:bookmarkStart w:id="698" w:name="_Toc68168150"/>
      <w:bookmarkStart w:id="699" w:name="_Toc88491436"/>
      <w:r>
        <w:t>6.2.3.4.3.1</w:t>
      </w:r>
      <w:r>
        <w:tab/>
        <w:t>PUT</w:t>
      </w:r>
      <w:bookmarkEnd w:id="693"/>
      <w:bookmarkEnd w:id="694"/>
      <w:bookmarkEnd w:id="695"/>
      <w:bookmarkEnd w:id="696"/>
      <w:bookmarkEnd w:id="697"/>
      <w:bookmarkEnd w:id="698"/>
      <w:bookmarkEnd w:id="699"/>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700" w:name="_Toc28012437"/>
      <w:bookmarkStart w:id="701" w:name="_Toc36038390"/>
      <w:bookmarkStart w:id="702" w:name="_Toc45133660"/>
      <w:bookmarkStart w:id="703" w:name="_Toc51762414"/>
      <w:bookmarkStart w:id="704" w:name="_Toc59016986"/>
      <w:bookmarkStart w:id="705" w:name="_Toc68168151"/>
      <w:bookmarkStart w:id="706" w:name="_Toc88491437"/>
      <w:r>
        <w:t>6.2.3.4.3.2</w:t>
      </w:r>
      <w:r>
        <w:tab/>
        <w:t>DELETE</w:t>
      </w:r>
      <w:bookmarkEnd w:id="700"/>
      <w:bookmarkEnd w:id="701"/>
      <w:bookmarkEnd w:id="702"/>
      <w:bookmarkEnd w:id="703"/>
      <w:bookmarkEnd w:id="704"/>
      <w:bookmarkEnd w:id="705"/>
      <w:bookmarkEnd w:id="70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1619D8">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42B2E64"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479F7923"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4BF70024"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1C3EA94"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707" w:name="_Toc28012438"/>
      <w:bookmarkStart w:id="708" w:name="_Toc36038391"/>
      <w:bookmarkStart w:id="709" w:name="_Toc45133661"/>
      <w:bookmarkStart w:id="710" w:name="_Toc51762415"/>
      <w:bookmarkStart w:id="711" w:name="_Toc59016987"/>
      <w:bookmarkStart w:id="712" w:name="_Toc68168152"/>
      <w:bookmarkStart w:id="713" w:name="_Toc88491438"/>
      <w:r>
        <w:t>6.2.3.4.4</w:t>
      </w:r>
      <w:r>
        <w:tab/>
        <w:t>Resource Custom Operations</w:t>
      </w:r>
      <w:bookmarkEnd w:id="707"/>
      <w:bookmarkEnd w:id="708"/>
      <w:bookmarkEnd w:id="709"/>
      <w:bookmarkEnd w:id="710"/>
      <w:bookmarkEnd w:id="711"/>
      <w:bookmarkEnd w:id="712"/>
      <w:bookmarkEnd w:id="713"/>
    </w:p>
    <w:p w14:paraId="3405F010" w14:textId="77777777" w:rsidR="00E32AAC" w:rsidRPr="004829B1" w:rsidRDefault="00E32AAC" w:rsidP="00E32AAC">
      <w:r>
        <w:t>None.</w:t>
      </w:r>
    </w:p>
    <w:p w14:paraId="62D762E9" w14:textId="77777777" w:rsidR="00E32AAC" w:rsidRDefault="00E32AAC" w:rsidP="00E32AAC">
      <w:pPr>
        <w:pStyle w:val="3"/>
      </w:pPr>
      <w:bookmarkStart w:id="714" w:name="_Toc88491439"/>
      <w:r>
        <w:t>6.2.4</w:t>
      </w:r>
      <w:r>
        <w:tab/>
        <w:t>Custom Operations without associated resources</w:t>
      </w:r>
      <w:bookmarkEnd w:id="714"/>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715" w:name="_Toc88491440"/>
      <w:bookmarkStart w:id="716" w:name="_Toc78815795"/>
      <w:r>
        <w:t>6.2.5</w:t>
      </w:r>
      <w:r>
        <w:tab/>
        <w:t>Notifications</w:t>
      </w:r>
      <w:bookmarkEnd w:id="715"/>
    </w:p>
    <w:p w14:paraId="7F660D82" w14:textId="77777777" w:rsidR="00E32AAC" w:rsidRPr="000A7435" w:rsidRDefault="00E32AAC" w:rsidP="00E32AAC">
      <w:pPr>
        <w:pStyle w:val="4"/>
      </w:pPr>
      <w:bookmarkStart w:id="717" w:name="_Toc88491441"/>
      <w:r>
        <w:t>6.2.5.1</w:t>
      </w:r>
      <w:r>
        <w:tab/>
        <w:t>General</w:t>
      </w:r>
      <w:bookmarkEnd w:id="716"/>
      <w:bookmarkEnd w:id="7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718" w:name="_Toc78815796"/>
      <w:bookmarkStart w:id="719" w:name="_Toc88491442"/>
      <w:r>
        <w:lastRenderedPageBreak/>
        <w:t>6.2.5.2</w:t>
      </w:r>
      <w:r>
        <w:tab/>
      </w:r>
      <w:bookmarkEnd w:id="718"/>
      <w:r>
        <w:t>Event Notification</w:t>
      </w:r>
      <w:bookmarkEnd w:id="719"/>
    </w:p>
    <w:p w14:paraId="50EDAC9F" w14:textId="77777777" w:rsidR="00E32AAC" w:rsidRPr="00986E88" w:rsidRDefault="00E32AAC" w:rsidP="00E32AAC">
      <w:pPr>
        <w:pStyle w:val="5"/>
        <w:rPr>
          <w:noProof/>
        </w:rPr>
      </w:pPr>
      <w:bookmarkStart w:id="720" w:name="_Toc78815797"/>
      <w:bookmarkStart w:id="721" w:name="_Toc88491443"/>
      <w:r>
        <w:t>6.2.5.2</w:t>
      </w:r>
      <w:r w:rsidRPr="00986E88">
        <w:rPr>
          <w:noProof/>
        </w:rPr>
        <w:t>.1</w:t>
      </w:r>
      <w:r w:rsidRPr="00986E88">
        <w:rPr>
          <w:noProof/>
        </w:rPr>
        <w:tab/>
        <w:t>Description</w:t>
      </w:r>
      <w:bookmarkEnd w:id="720"/>
      <w:bookmarkEnd w:id="721"/>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722" w:name="_Toc78815798"/>
      <w:bookmarkStart w:id="723" w:name="_Toc88491444"/>
      <w:r>
        <w:t>6.2.5.2</w:t>
      </w:r>
      <w:r w:rsidRPr="00986E88">
        <w:rPr>
          <w:noProof/>
        </w:rPr>
        <w:t>.2</w:t>
      </w:r>
      <w:r w:rsidRPr="00986E88">
        <w:rPr>
          <w:noProof/>
        </w:rPr>
        <w:tab/>
        <w:t>Target URI</w:t>
      </w:r>
      <w:bookmarkEnd w:id="722"/>
      <w:bookmarkEnd w:id="723"/>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724" w:name="_Toc78815799"/>
      <w:bookmarkStart w:id="725" w:name="_Toc88491445"/>
      <w:r>
        <w:t>6.2.5.2</w:t>
      </w:r>
      <w:r w:rsidRPr="00986E88">
        <w:rPr>
          <w:noProof/>
        </w:rPr>
        <w:t>.3</w:t>
      </w:r>
      <w:r w:rsidRPr="00986E88">
        <w:rPr>
          <w:noProof/>
        </w:rPr>
        <w:tab/>
        <w:t>Standard Methods</w:t>
      </w:r>
      <w:bookmarkEnd w:id="724"/>
      <w:bookmarkEnd w:id="725"/>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726" w:name="_Toc78815800"/>
      <w:bookmarkStart w:id="727" w:name="_Toc88491446"/>
      <w:r>
        <w:t>6.2.5.3</w:t>
      </w:r>
      <w:r>
        <w:tab/>
      </w:r>
      <w:bookmarkEnd w:id="726"/>
      <w:r>
        <w:t>Termination Request</w:t>
      </w:r>
      <w:bookmarkEnd w:id="727"/>
    </w:p>
    <w:p w14:paraId="52D543C4" w14:textId="77777777" w:rsidR="00E32AAC" w:rsidRPr="00986E88" w:rsidRDefault="00E32AAC" w:rsidP="00E32AAC">
      <w:pPr>
        <w:pStyle w:val="5"/>
        <w:rPr>
          <w:noProof/>
        </w:rPr>
      </w:pPr>
      <w:bookmarkStart w:id="728" w:name="_Toc88491447"/>
      <w:r>
        <w:t>6.2.5.3</w:t>
      </w:r>
      <w:r w:rsidRPr="00986E88">
        <w:rPr>
          <w:noProof/>
        </w:rPr>
        <w:t>.1</w:t>
      </w:r>
      <w:r w:rsidRPr="00986E88">
        <w:rPr>
          <w:noProof/>
        </w:rPr>
        <w:tab/>
        <w:t>Description</w:t>
      </w:r>
      <w:bookmarkEnd w:id="72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729" w:name="_Toc88491448"/>
      <w:r>
        <w:t>6.2.5.3</w:t>
      </w:r>
      <w:r w:rsidRPr="00986E88">
        <w:rPr>
          <w:noProof/>
        </w:rPr>
        <w:t>.2</w:t>
      </w:r>
      <w:r w:rsidRPr="00986E88">
        <w:rPr>
          <w:noProof/>
        </w:rPr>
        <w:tab/>
        <w:t>Target URI</w:t>
      </w:r>
      <w:bookmarkEnd w:id="72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730" w:name="_Toc88491449"/>
      <w:r>
        <w:lastRenderedPageBreak/>
        <w:t>6.2.5.3</w:t>
      </w:r>
      <w:r w:rsidRPr="00986E88">
        <w:rPr>
          <w:noProof/>
        </w:rPr>
        <w:t>.3</w:t>
      </w:r>
      <w:r w:rsidRPr="00986E88">
        <w:rPr>
          <w:noProof/>
        </w:rPr>
        <w:tab/>
        <w:t>Standard Methods</w:t>
      </w:r>
      <w:bookmarkEnd w:id="730"/>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731" w:name="_Toc88491450"/>
      <w:r>
        <w:t>6.2.6</w:t>
      </w:r>
      <w:r>
        <w:tab/>
        <w:t>Data Model</w:t>
      </w:r>
      <w:bookmarkEnd w:id="731"/>
    </w:p>
    <w:p w14:paraId="2E2F1C74" w14:textId="77777777" w:rsidR="00626335" w:rsidRDefault="00626335" w:rsidP="00626335">
      <w:pPr>
        <w:pStyle w:val="4"/>
      </w:pPr>
      <w:bookmarkStart w:id="732" w:name="_Toc88491451"/>
      <w:r>
        <w:t>6.2.6.1</w:t>
      </w:r>
      <w:r>
        <w:tab/>
        <w:t>General</w:t>
      </w:r>
      <w:bookmarkEnd w:id="732"/>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733" w:name="_Toc884914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3"/>
    </w:p>
    <w:p w14:paraId="64CE2041" w14:textId="77777777" w:rsidR="00626335" w:rsidRDefault="00626335" w:rsidP="00626335">
      <w:pPr>
        <w:pStyle w:val="5"/>
      </w:pPr>
      <w:bookmarkStart w:id="734" w:name="_Toc88491453"/>
      <w:r>
        <w:t>6.2.6.2.1</w:t>
      </w:r>
      <w:r>
        <w:tab/>
        <w:t>Introduction</w:t>
      </w:r>
      <w:bookmarkEnd w:id="73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735" w:name="_Toc88491454"/>
      <w:r>
        <w:lastRenderedPageBreak/>
        <w:t>6.2.6.2.2</w:t>
      </w:r>
      <w:r>
        <w:tab/>
        <w:t>Type TscAppSessionContextData</w:t>
      </w:r>
      <w:bookmarkEnd w:id="735"/>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736" w:name="_Toc88491455"/>
      <w:r>
        <w:lastRenderedPageBreak/>
        <w:t>6.2.6.2.3</w:t>
      </w:r>
      <w:r>
        <w:tab/>
      </w:r>
      <w:bookmarkStart w:id="737" w:name="_Toc28012460"/>
      <w:bookmarkStart w:id="738" w:name="_Toc36038418"/>
      <w:bookmarkStart w:id="739" w:name="_Toc45133688"/>
      <w:bookmarkStart w:id="740" w:name="_Toc51762442"/>
      <w:bookmarkStart w:id="741" w:name="_Toc59017014"/>
      <w:bookmarkStart w:id="742" w:name="_Toc68168179"/>
      <w:r>
        <w:t>Type EventsSubscReqData</w:t>
      </w:r>
      <w:bookmarkEnd w:id="736"/>
      <w:bookmarkEnd w:id="737"/>
      <w:bookmarkEnd w:id="738"/>
      <w:bookmarkEnd w:id="739"/>
      <w:bookmarkEnd w:id="740"/>
      <w:bookmarkEnd w:id="741"/>
      <w:bookmarkEnd w:id="742"/>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743" w:name="_Toc88491456"/>
      <w:r>
        <w:t>6.2.6.2.</w:t>
      </w:r>
      <w:r w:rsidR="005E4FD4">
        <w:t>4</w:t>
      </w:r>
      <w:r>
        <w:tab/>
        <w:t>Type TscAppSessionContextUpdateData</w:t>
      </w:r>
      <w:bookmarkEnd w:id="74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744" w:name="_Toc88491457"/>
      <w:r>
        <w:t>6.2.6.2.</w:t>
      </w:r>
      <w:r w:rsidR="005E4FD4">
        <w:t>5</w:t>
      </w:r>
      <w:r>
        <w:tab/>
        <w:t>Type EventsSubscReqDataRm</w:t>
      </w:r>
      <w:bookmarkEnd w:id="744"/>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745" w:name="_Toc28012463"/>
      <w:bookmarkStart w:id="746" w:name="_Toc36038421"/>
      <w:bookmarkStart w:id="747" w:name="_Toc45133691"/>
      <w:bookmarkStart w:id="748" w:name="_Toc51762445"/>
      <w:bookmarkStart w:id="749" w:name="_Toc59017017"/>
      <w:bookmarkStart w:id="750" w:name="_Toc68168182"/>
      <w:bookmarkStart w:id="751" w:name="_Toc88491458"/>
      <w:r>
        <w:t>6.2.6.2.</w:t>
      </w:r>
      <w:r w:rsidR="005E4FD4">
        <w:t>6</w:t>
      </w:r>
      <w:r>
        <w:tab/>
        <w:t>Type EventsNotification</w:t>
      </w:r>
      <w:bookmarkEnd w:id="745"/>
      <w:bookmarkEnd w:id="746"/>
      <w:bookmarkEnd w:id="747"/>
      <w:bookmarkEnd w:id="748"/>
      <w:bookmarkEnd w:id="749"/>
      <w:bookmarkEnd w:id="750"/>
      <w:bookmarkEnd w:id="75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752" w:name="_Toc8849145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52"/>
    </w:p>
    <w:p w14:paraId="570D8449" w14:textId="77777777" w:rsidR="00626335" w:rsidRPr="00384E92" w:rsidRDefault="00626335" w:rsidP="00626335">
      <w:pPr>
        <w:pStyle w:val="5"/>
      </w:pPr>
      <w:bookmarkStart w:id="753" w:name="_Toc88491460"/>
      <w:r>
        <w:t>6.2.6.3.1</w:t>
      </w:r>
      <w:r w:rsidRPr="00384E92">
        <w:tab/>
        <w:t>Introduction</w:t>
      </w:r>
      <w:bookmarkEnd w:id="753"/>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754" w:name="_Toc88491461"/>
      <w:r>
        <w:t>6.2.6.3.2</w:t>
      </w:r>
      <w:r w:rsidRPr="00384E92">
        <w:tab/>
        <w:t>Simple data types</w:t>
      </w:r>
      <w:bookmarkEnd w:id="754"/>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755" w:name="_Toc88491462"/>
      <w:r>
        <w:t>6.2.6.3.3</w:t>
      </w:r>
      <w:r w:rsidRPr="00BC662F">
        <w:tab/>
        <w:t xml:space="preserve">Enumeration: </w:t>
      </w:r>
      <w:r>
        <w:t>TscEvent</w:t>
      </w:r>
      <w:bookmarkEnd w:id="75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756" w:name="_Toc88491463"/>
      <w:r>
        <w:t>6.2.7</w:t>
      </w:r>
      <w:r>
        <w:tab/>
        <w:t>Error Handling</w:t>
      </w:r>
      <w:bookmarkEnd w:id="756"/>
    </w:p>
    <w:p w14:paraId="592D497B" w14:textId="77777777" w:rsidR="00E9110E" w:rsidRPr="00971458" w:rsidRDefault="00E9110E" w:rsidP="00E9110E">
      <w:pPr>
        <w:pStyle w:val="4"/>
      </w:pPr>
      <w:bookmarkStart w:id="757" w:name="_Toc88491464"/>
      <w:r w:rsidRPr="00971458">
        <w:t>6.</w:t>
      </w:r>
      <w:r>
        <w:t>2</w:t>
      </w:r>
      <w:r w:rsidRPr="00971458">
        <w:t>.7.1</w:t>
      </w:r>
      <w:r w:rsidRPr="00971458">
        <w:tab/>
        <w:t>General</w:t>
      </w:r>
      <w:bookmarkEnd w:id="75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758" w:name="_Toc88491465"/>
      <w:r>
        <w:t>6.2</w:t>
      </w:r>
      <w:r w:rsidRPr="00971458">
        <w:t>.7.2</w:t>
      </w:r>
      <w:r w:rsidRPr="00971458">
        <w:tab/>
        <w:t>Protocol Errors</w:t>
      </w:r>
      <w:bookmarkEnd w:id="758"/>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759" w:name="_Toc88491466"/>
      <w:r>
        <w:t>6.2.7.3</w:t>
      </w:r>
      <w:r>
        <w:tab/>
        <w:t>Application Errors</w:t>
      </w:r>
      <w:bookmarkEnd w:id="759"/>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760" w:name="_Toc88491467"/>
      <w:r>
        <w:lastRenderedPageBreak/>
        <w:t>6.2.8</w:t>
      </w:r>
      <w:r w:rsidRPr="0023018E">
        <w:rPr>
          <w:lang w:eastAsia="zh-CN"/>
        </w:rPr>
        <w:tab/>
        <w:t>Feature negotiation</w:t>
      </w:r>
      <w:bookmarkEnd w:id="76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761" w:name="_Toc88491468"/>
      <w:r>
        <w:t>6.2.9</w:t>
      </w:r>
      <w:r w:rsidRPr="001E7573">
        <w:tab/>
        <w:t>Security</w:t>
      </w:r>
      <w:bookmarkEnd w:id="76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762" w:name="_Toc510696650"/>
      <w:bookmarkStart w:id="763" w:name="_Toc35971450"/>
      <w:bookmarkStart w:id="764" w:name="_Toc67903567"/>
      <w:bookmarkStart w:id="765" w:name="_Toc88491469"/>
      <w:r w:rsidRPr="004D3578">
        <w:lastRenderedPageBreak/>
        <w:t>Annex A (normative):</w:t>
      </w:r>
      <w:r w:rsidRPr="004D3578">
        <w:br/>
      </w:r>
      <w:r>
        <w:t>OpenAPI specification</w:t>
      </w:r>
      <w:bookmarkEnd w:id="762"/>
      <w:bookmarkEnd w:id="763"/>
      <w:bookmarkEnd w:id="764"/>
      <w:bookmarkEnd w:id="765"/>
    </w:p>
    <w:p w14:paraId="15EA6971" w14:textId="77777777" w:rsidR="008A6D4A" w:rsidRDefault="008A6D4A" w:rsidP="008A6D4A">
      <w:pPr>
        <w:pStyle w:val="2"/>
      </w:pPr>
      <w:bookmarkStart w:id="766" w:name="_Toc510696651"/>
      <w:bookmarkStart w:id="767" w:name="_Toc35971451"/>
      <w:bookmarkStart w:id="768" w:name="_Toc67903568"/>
      <w:bookmarkStart w:id="769" w:name="_Toc88491470"/>
      <w:r>
        <w:t>A.1</w:t>
      </w:r>
      <w:r>
        <w:tab/>
        <w:t>General</w:t>
      </w:r>
      <w:bookmarkEnd w:id="766"/>
      <w:bookmarkEnd w:id="767"/>
      <w:bookmarkEnd w:id="768"/>
      <w:bookmarkEnd w:id="769"/>
    </w:p>
    <w:p w14:paraId="6AD82C9E" w14:textId="43FCD397" w:rsidR="000602BD" w:rsidRPr="00540071" w:rsidRDefault="000602BD" w:rsidP="000602BD">
      <w:bookmarkStart w:id="77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77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772" w:name="_Toc67903569"/>
      <w:bookmarkStart w:id="773" w:name="_Toc88491471"/>
      <w:r>
        <w:t>A.2</w:t>
      </w:r>
      <w:r>
        <w:tab/>
      </w:r>
      <w:r w:rsidR="00D615CF">
        <w:t>Ntsctsf_TimeSynchronization</w:t>
      </w:r>
      <w:r>
        <w:t xml:space="preserve"> API</w:t>
      </w:r>
      <w:bookmarkEnd w:id="770"/>
      <w:bookmarkEnd w:id="771"/>
      <w:bookmarkEnd w:id="772"/>
      <w:bookmarkEnd w:id="773"/>
    </w:p>
    <w:p w14:paraId="0769D7B5" w14:textId="77777777" w:rsidR="00461244" w:rsidRDefault="00461244" w:rsidP="00461244">
      <w:pPr>
        <w:pStyle w:val="PL"/>
        <w:rPr>
          <w:rFonts w:cs="Courier New"/>
          <w:noProof w:val="0"/>
          <w:szCs w:val="16"/>
        </w:rPr>
      </w:pPr>
      <w:bookmarkStart w:id="774" w:name="_Hlk515639407"/>
      <w:bookmarkStart w:id="775"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77777777" w:rsidR="00461244" w:rsidRDefault="00461244" w:rsidP="00461244">
      <w:pPr>
        <w:pStyle w:val="PL"/>
        <w:rPr>
          <w:rFonts w:cs="Courier New"/>
          <w:noProof w:val="0"/>
          <w:szCs w:val="16"/>
        </w:rPr>
      </w:pPr>
      <w:r>
        <w:rPr>
          <w:rFonts w:cs="Courier New"/>
          <w:noProof w:val="0"/>
          <w:szCs w:val="16"/>
        </w:rPr>
        <w:t xml:space="preserve">  version: 1.0.0-alpha.1</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77777777" w:rsidR="00461244" w:rsidRDefault="00461244" w:rsidP="00461244">
      <w:pPr>
        <w:pStyle w:val="PL"/>
        <w:rPr>
          <w:noProof w:val="0"/>
        </w:rPr>
      </w:pPr>
      <w:r>
        <w:rPr>
          <w:noProof w:val="0"/>
        </w:rPr>
        <w:t xml:space="preserve">    © 2021,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7777777" w:rsidR="00461244" w:rsidRDefault="00461244" w:rsidP="00461244">
      <w:pPr>
        <w:pStyle w:val="PL"/>
        <w:rPr>
          <w:noProof w:val="0"/>
        </w:rPr>
      </w:pPr>
      <w:r>
        <w:rPr>
          <w:noProof w:val="0"/>
        </w:rPr>
        <w:t xml:space="preserve">  description: 3GPP TS 29.565 V0.3.0;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7777777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b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7777777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b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lastRenderedPageBreak/>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lastRenderedPageBreak/>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77777777"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lastRenderedPageBreak/>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lastRenderedPageBreak/>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rFonts w:cs="Courier New"/>
          <w:noProof w:val="0"/>
          <w:szCs w:val="16"/>
        </w:rPr>
      </w:pPr>
      <w:r>
        <w:rPr>
          <w:noProof w:val="0"/>
        </w:rPr>
        <w:t xml:space="preserve">          minItems: 1</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1442C810" w14:textId="77777777" w:rsidR="00461244" w:rsidRDefault="00461244" w:rsidP="00461244">
      <w:pPr>
        <w:pStyle w:val="PL"/>
        <w:rPr>
          <w:rFonts w:cs="Courier New"/>
          <w:noProof w:val="0"/>
          <w:szCs w:val="16"/>
        </w:rPr>
      </w:pPr>
      <w:r>
        <w:t xml:space="preserve">        - </w:t>
      </w:r>
      <w:r>
        <w:rPr>
          <w:lang w:eastAsia="zh-CN"/>
        </w:rPr>
        <w:t>ptpCap</w:t>
      </w:r>
      <w:r>
        <w:rPr>
          <w:rFonts w:hint="eastAsia"/>
          <w:lang w:eastAsia="zh-CN"/>
        </w:rPr>
        <w:t>ForUes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Pr="00246B37" w:rsidRDefault="00461244" w:rsidP="00461244">
      <w:pPr>
        <w:pStyle w:val="PL"/>
        <w:rPr>
          <w:lang w:val="en-GB"/>
        </w:rPr>
      </w:pPr>
      <w:r>
        <w:t xml:space="preserve">        - ptpCaps</w:t>
      </w:r>
    </w:p>
    <w:p w14:paraId="561F32C3" w14:textId="37DC62D8" w:rsidR="008A6D4A" w:rsidRDefault="008A6D4A" w:rsidP="008A6D4A">
      <w:pPr>
        <w:pStyle w:val="2"/>
      </w:pPr>
      <w:bookmarkStart w:id="776" w:name="_Toc35971453"/>
      <w:bookmarkStart w:id="777" w:name="_Toc67903570"/>
      <w:bookmarkStart w:id="778" w:name="_Toc88491472"/>
      <w:bookmarkEnd w:id="774"/>
      <w:r>
        <w:t>A.3</w:t>
      </w:r>
      <w:r>
        <w:tab/>
      </w:r>
      <w:r w:rsidR="00D615CF">
        <w:t>Ntsctsf_QoSand</w:t>
      </w:r>
      <w:r w:rsidR="005F5F2F">
        <w:t>TSC</w:t>
      </w:r>
      <w:r w:rsidR="00D615CF">
        <w:t>Assistance</w:t>
      </w:r>
      <w:r>
        <w:t xml:space="preserve"> API</w:t>
      </w:r>
      <w:bookmarkEnd w:id="775"/>
      <w:bookmarkEnd w:id="776"/>
      <w:bookmarkEnd w:id="777"/>
      <w:bookmarkEnd w:id="778"/>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77777777" w:rsidR="00461244" w:rsidRDefault="00461244" w:rsidP="00461244">
      <w:pPr>
        <w:pStyle w:val="PL"/>
        <w:rPr>
          <w:noProof w:val="0"/>
        </w:rPr>
      </w:pPr>
      <w:r>
        <w:rPr>
          <w:noProof w:val="0"/>
        </w:rPr>
        <w:t xml:space="preserve">  description: 3GPP TS 29.565 V0.3.0;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1619D8">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lastRenderedPageBreak/>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lastRenderedPageBreak/>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lastRenderedPageBreak/>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lastRenderedPageBreak/>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lastRenderedPageBreak/>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lastRenderedPageBreak/>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lastRenderedPageBreak/>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9683A4A" w:rsidR="00461244" w:rsidRDefault="00461244" w:rsidP="00461244">
      <w:pPr>
        <w:pStyle w:val="PL"/>
        <w:rPr>
          <w:rFonts w:cs="Courier New"/>
          <w:noProof w:val="0"/>
          <w:szCs w:val="16"/>
        </w:rPr>
      </w:pPr>
      <w:r>
        <w:rPr>
          <w:rFonts w:cs="Courier New"/>
          <w:noProof w:val="0"/>
          <w:szCs w:val="16"/>
        </w:rPr>
        <w:t xml:space="preserve">          $ref: 'TS291</w:t>
      </w:r>
      <w:r w:rsidR="00BA45C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269C0482" w:rsidR="00461244" w:rsidRDefault="00461244" w:rsidP="00461244">
      <w:pPr>
        <w:pStyle w:val="PL"/>
        <w:rPr>
          <w:rFonts w:cs="Courier New"/>
          <w:noProof w:val="0"/>
          <w:szCs w:val="16"/>
        </w:rPr>
      </w:pPr>
      <w:r>
        <w:rPr>
          <w:rFonts w:cs="Courier New"/>
          <w:noProof w:val="0"/>
          <w:szCs w:val="16"/>
        </w:rPr>
        <w:t xml:space="preserve">          $ref: 'TS291</w:t>
      </w:r>
      <w:r w:rsidR="00BA45CB">
        <w:rPr>
          <w:rFonts w:cs="Courier New"/>
          <w:noProof w:val="0"/>
          <w:szCs w:val="16"/>
        </w:rPr>
        <w:t>2</w:t>
      </w:r>
      <w:bookmarkStart w:id="779" w:name="_GoBack"/>
      <w:bookmarkEnd w:id="779"/>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lastRenderedPageBreak/>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780" w:name="_Toc2086459"/>
      <w:bookmarkStart w:id="781" w:name="_Toc67903575"/>
      <w:r>
        <w:br w:type="page"/>
      </w:r>
    </w:p>
    <w:p w14:paraId="42D68105" w14:textId="340C3B61" w:rsidR="003446B6" w:rsidRPr="004D3578" w:rsidRDefault="003446B6" w:rsidP="003446B6">
      <w:pPr>
        <w:pStyle w:val="8"/>
      </w:pPr>
      <w:bookmarkStart w:id="782" w:name="_Toc88491473"/>
      <w:r w:rsidRPr="004D3578">
        <w:lastRenderedPageBreak/>
        <w:t xml:space="preserve">Annex </w:t>
      </w:r>
      <w:r w:rsidR="00890664">
        <w:t>B</w:t>
      </w:r>
      <w:r w:rsidRPr="004D3578">
        <w:t xml:space="preserve"> (informative):</w:t>
      </w:r>
      <w:r w:rsidRPr="004D3578">
        <w:br/>
        <w:t>Change history</w:t>
      </w:r>
      <w:bookmarkEnd w:id="780"/>
      <w:bookmarkEnd w:id="781"/>
      <w:bookmarkEnd w:id="78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71BA6137" w:rsidR="00D44E53" w:rsidRDefault="00D44E53" w:rsidP="00D44E53">
            <w:pPr>
              <w:pStyle w:val="TAC"/>
              <w:rPr>
                <w:sz w:val="16"/>
                <w:szCs w:val="16"/>
                <w:lang w:eastAsia="zh-CN"/>
              </w:rPr>
            </w:pPr>
            <w:r>
              <w:rPr>
                <w:rFonts w:hint="eastAsia"/>
                <w:sz w:val="16"/>
                <w:szCs w:val="16"/>
                <w:lang w:eastAsia="zh-CN"/>
              </w:rPr>
              <w:t>2</w:t>
            </w:r>
            <w:r>
              <w:rPr>
                <w:sz w:val="16"/>
                <w:szCs w:val="16"/>
                <w:lang w:eastAsia="zh-CN"/>
              </w:rPr>
              <w:t>012-11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E9259" w14:textId="77777777" w:rsidR="006D4711" w:rsidRDefault="006D4711">
      <w:r>
        <w:separator/>
      </w:r>
    </w:p>
  </w:endnote>
  <w:endnote w:type="continuationSeparator" w:id="0">
    <w:p w14:paraId="67474A33" w14:textId="77777777" w:rsidR="006D4711" w:rsidRDefault="006D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DC22D" w14:textId="77777777" w:rsidR="006D4711" w:rsidRDefault="006D4711">
      <w:r>
        <w:separator/>
      </w:r>
    </w:p>
  </w:footnote>
  <w:footnote w:type="continuationSeparator" w:id="0">
    <w:p w14:paraId="2BAA7737" w14:textId="77777777" w:rsidR="006D4711" w:rsidRDefault="006D4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5CB">
      <w:rPr>
        <w:rFonts w:ascii="Arial" w:hAnsi="Arial" w:cs="Arial"/>
        <w:b/>
        <w:noProof/>
        <w:sz w:val="18"/>
        <w:szCs w:val="18"/>
      </w:rPr>
      <w:t>draft3GPP TS 29.565 V0.3.0 (2021-11)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45CB">
      <w:rPr>
        <w:rFonts w:ascii="Arial" w:hAnsi="Arial" w:cs="Arial"/>
        <w:b/>
        <w:noProof/>
        <w:sz w:val="18"/>
        <w:szCs w:val="18"/>
      </w:rPr>
      <w:t>86</w:t>
    </w:r>
    <w:r>
      <w:rPr>
        <w:rFonts w:ascii="Arial" w:hAnsi="Arial" w:cs="Arial"/>
        <w:b/>
        <w:sz w:val="18"/>
        <w:szCs w:val="18"/>
      </w:rPr>
      <w:fldChar w:fldCharType="end"/>
    </w:r>
  </w:p>
  <w:p w14:paraId="2B1AE9B5" w14:textId="383CB6E6"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5CB">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0734"/>
    <w:rsid w:val="00062023"/>
    <w:rsid w:val="000655A6"/>
    <w:rsid w:val="000678F9"/>
    <w:rsid w:val="00080512"/>
    <w:rsid w:val="00093353"/>
    <w:rsid w:val="000C321C"/>
    <w:rsid w:val="000C47C3"/>
    <w:rsid w:val="000C532E"/>
    <w:rsid w:val="000D3A48"/>
    <w:rsid w:val="000D58AB"/>
    <w:rsid w:val="000E2663"/>
    <w:rsid w:val="001130F8"/>
    <w:rsid w:val="00126176"/>
    <w:rsid w:val="00130510"/>
    <w:rsid w:val="00133525"/>
    <w:rsid w:val="00146A34"/>
    <w:rsid w:val="001619D8"/>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D4711"/>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4F35"/>
    <w:rsid w:val="00AE65E2"/>
    <w:rsid w:val="00AF04AD"/>
    <w:rsid w:val="00B06319"/>
    <w:rsid w:val="00B15449"/>
    <w:rsid w:val="00B21A6C"/>
    <w:rsid w:val="00B443DD"/>
    <w:rsid w:val="00B54FF5"/>
    <w:rsid w:val="00B5646B"/>
    <w:rsid w:val="00B62FF6"/>
    <w:rsid w:val="00B770CB"/>
    <w:rsid w:val="00B93086"/>
    <w:rsid w:val="00BA19ED"/>
    <w:rsid w:val="00BA3AC8"/>
    <w:rsid w:val="00BA45CB"/>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90A99-C1AA-4B10-BC93-F9F860E43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94</Pages>
  <Words>30716</Words>
  <Characters>175087</Characters>
  <Application>Microsoft Office Word</Application>
  <DocSecurity>0</DocSecurity>
  <Lines>1459</Lines>
  <Paragraphs>410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2021-11-22T08:33:00Z</dcterms:created>
  <dcterms:modified xsi:type="dcterms:W3CDTF">2021-11-24T09:09:00Z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(3)cMFOoEdGorY4madIeVc3gxbfJ+CdheNMnCCXM086cdo/S0G4acaCchmoKSBkur/LN5pbpknB
qyzeSoXvsEZ95kaAItih+00RZynhJQYu2wdXBMJP0MlUeZrJNh7poepuy5nQLEmVPPYTvfPq
ygZN8wcX4y5cZB37ilT538v5U4F0GAwPuLzrDekJlaJMg/S0oiJEzcoojoODYCDsGrErWxMm
HHylARZhMort1DUwu/</vt:lpwstr>
  </property>
  <property fmtid="{D5CDD505-2E9C-101B-9397-08002B2CF9AE}" pid="3" name="_2015_ms_pID_7253431">
    <vt:lpwstr>M4RvuiKRfZ4T5JVwwX0KEz7ag9k55tAt83u0hav3prXJqo7Y80clKl
Vtq+HsyErKT4fv0SosRvs5n3/teNQbbOos8huTH02Ysx8HveZ/mdu8nUpPNRyn3sqphLnPlB
ebuSNBHFrdsL+LH7uzAD3dIKiauJ4JvpXrpnwrPhMMLwzl3Kukf9PbJ/epWENF1xX72qwPkv
jAZKnZpLMs9ZNFekyOgdKnuiNIKkQJ734v+p</vt:lpwstr>
  </property>
  <property fmtid="{D5CDD505-2E9C-101B-9397-08002B2CF9AE}" pid="4" name="_2015_ms_pID_7253432">
    <vt:lpwstr>Ww==</vt:lpwstr>
  </property>
</Properties>
</file>