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C49348F"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EC5F7A">
              <w:t>3</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EC5F7A" w:rsidRPr="00855B9D">
              <w:rPr>
                <w:sz w:val="32"/>
              </w:rPr>
              <w:t>0</w:t>
            </w:r>
            <w:r w:rsidR="009D5ED6">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w:t>
            </w:r>
            <w:bookmarkStart w:id="5" w:name="_GoBack"/>
            <w:bookmarkEnd w:id="5"/>
            <w:r w:rsidRPr="004D3578">
              <w: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bookmarkEnd w:id="6"/>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73170989"/>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73170990"/>
      <w:bookmarkEnd w:id="19"/>
      <w:r w:rsidRPr="004D3578">
        <w:lastRenderedPageBreak/>
        <w:t>1</w:t>
      </w:r>
      <w:r w:rsidRPr="004D3578">
        <w:tab/>
        <w:t>Scope</w:t>
      </w:r>
      <w:bookmarkEnd w:id="20"/>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the Nnwdaf, Nsmf, Npcf, Nbsf, Nnef, Naf, Ndccf, Nadrf</w:t>
      </w:r>
      <w:r w:rsidR="00150E7E">
        <w:rPr>
          <w:lang w:eastAsia="ja-JP"/>
        </w:rPr>
        <w:t xml:space="preserve"> </w:t>
      </w:r>
      <w:r w:rsidR="00150E7E">
        <w:rPr>
          <w:lang w:eastAsia="zh-CN"/>
        </w:rPr>
        <w:t xml:space="preserve">and Nmfaf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1"/>
      </w:pPr>
      <w:bookmarkStart w:id="21" w:name="references"/>
      <w:bookmarkStart w:id="22" w:name="_Toc73170991"/>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pPr>
      <w:r>
        <w:lastRenderedPageBreak/>
        <w:t>[</w:t>
      </w:r>
      <w:r w:rsidR="00755DA7">
        <w:t>17</w:t>
      </w:r>
      <w:r>
        <w:t>]</w:t>
      </w:r>
      <w:r>
        <w:tab/>
        <w:t>3GPP TS 29.576: "5G System; Messaging Framework Adaptor Services; Stage 3".</w:t>
      </w:r>
    </w:p>
    <w:p w14:paraId="58097B72" w14:textId="77777777" w:rsidR="00080512" w:rsidRPr="004D3578" w:rsidRDefault="00080512">
      <w:pPr>
        <w:pStyle w:val="1"/>
      </w:pPr>
      <w:bookmarkStart w:id="23" w:name="definitions"/>
      <w:bookmarkStart w:id="24" w:name="_Toc73170992"/>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2"/>
      </w:pPr>
      <w:bookmarkStart w:id="25" w:name="_Toc73170993"/>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73170994"/>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73170995"/>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73170996"/>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73170998"/>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73170999"/>
      <w:r>
        <w:lastRenderedPageBreak/>
        <w:t>5.2</w:t>
      </w:r>
      <w:r>
        <w:tab/>
        <w:t>Analytics Exposure Procedures</w:t>
      </w:r>
      <w:bookmarkEnd w:id="37"/>
    </w:p>
    <w:p w14:paraId="59734D20" w14:textId="77777777" w:rsidR="00EC581A" w:rsidRDefault="00EC581A" w:rsidP="00EC581A">
      <w:pPr>
        <w:pStyle w:val="3"/>
      </w:pPr>
      <w:bookmarkStart w:id="38" w:name="_Toc28005462"/>
      <w:bookmarkStart w:id="39" w:name="_Toc36038134"/>
      <w:bookmarkStart w:id="40" w:name="_Toc45133331"/>
      <w:bookmarkStart w:id="41" w:name="_Toc51762159"/>
      <w:bookmarkStart w:id="42" w:name="_Toc59016564"/>
      <w:bookmarkStart w:id="43" w:name="_Toc73171000"/>
      <w:r>
        <w:t>5.2.1</w:t>
      </w:r>
      <w:r>
        <w:tab/>
      </w:r>
      <w:bookmarkEnd w:id="38"/>
      <w:bookmarkEnd w:id="39"/>
      <w:bookmarkEnd w:id="40"/>
      <w:bookmarkEnd w:id="41"/>
      <w:bookmarkEnd w:id="42"/>
      <w:r>
        <w:t>General</w:t>
      </w:r>
      <w:bookmarkEnd w:id="43"/>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44" w:name="_Toc28005463"/>
      <w:bookmarkStart w:id="45" w:name="_Toc36038135"/>
      <w:bookmarkStart w:id="46" w:name="_Toc45133332"/>
      <w:bookmarkStart w:id="47" w:name="_Toc51762160"/>
      <w:bookmarkStart w:id="48" w:name="_Toc59016565"/>
      <w:bookmarkStart w:id="49" w:name="_Toc73171001"/>
      <w:r>
        <w:t>5.2.2</w:t>
      </w:r>
      <w:r>
        <w:tab/>
        <w:t xml:space="preserve">Network data analytics </w:t>
      </w:r>
      <w:bookmarkEnd w:id="44"/>
      <w:bookmarkEnd w:id="45"/>
      <w:bookmarkEnd w:id="46"/>
      <w:bookmarkEnd w:id="47"/>
      <w:bookmarkEnd w:id="48"/>
      <w:r>
        <w:t>Subscribe/Unsubscribe/Notify</w:t>
      </w:r>
      <w:bookmarkEnd w:id="49"/>
    </w:p>
    <w:p w14:paraId="7E228339" w14:textId="77777777" w:rsidR="00EC581A" w:rsidRDefault="00EC581A" w:rsidP="00EC581A">
      <w:pPr>
        <w:pStyle w:val="4"/>
      </w:pPr>
      <w:bookmarkStart w:id="50" w:name="_Toc73171002"/>
      <w:r>
        <w:t>5.2.2.1</w:t>
      </w:r>
      <w:r>
        <w:tab/>
        <w:t>Analytics Subscribe/Unsubscribe/Notify initiated by 5GC NFs, OAM or AFs</w:t>
      </w:r>
      <w:bookmarkEnd w:id="50"/>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51" w:name="_Hlk19524609"/>
    <w:bookmarkStart w:id="52" w:name="_MON_1627384797"/>
    <w:bookmarkEnd w:id="52"/>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63" r:id="rId12"/>
        </w:object>
      </w:r>
      <w:bookmarkEnd w:id="51"/>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r>
        <w:t>Nnwdaf_EventsSubscription_Notify service operation to report the even</w:t>
      </w:r>
      <w:r>
        <w:rPr>
          <w:lang w:eastAsia="zh-CN"/>
        </w:rPr>
        <w:t xml:space="preserve">t(s) </w:t>
      </w:r>
      <w:r>
        <w:t xml:space="preserve">by sending an HTTP POST request with </w:t>
      </w:r>
      <w:r>
        <w:rPr>
          <w:rFonts w:eastAsia="等线"/>
        </w:rPr>
        <w:t>{notificationURI}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w:t>
      </w:r>
      <w:r>
        <w:rPr>
          <w:lang w:eastAsia="zh-CN"/>
        </w:rPr>
        <w:lastRenderedPageBreak/>
        <w:t>request targeting the resource "</w:t>
      </w:r>
      <w:r>
        <w:t>Individual NWDAF Event Subscription</w:t>
      </w:r>
      <w:r>
        <w:rPr>
          <w:lang w:eastAsia="zh-CN"/>
        </w:rPr>
        <w:t xml:space="preserve">", to the NWDAF to unsubscribe from </w:t>
      </w:r>
      <w:r>
        <w:rPr>
          <w:rFonts w:eastAsia="等线"/>
        </w:rPr>
        <w:t>analytics information</w:t>
      </w:r>
      <w:r>
        <w:rPr>
          <w:lang w:eastAsia="zh-CN"/>
        </w:rPr>
        <w:t>. The request includes the event subscriptionId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The NWDAF responds to the Nnwdaf_EventsSubscription_Unsubscribe service operation. If the unsubscription is accepted, the NWDAF responds with "204 No Content".</w:t>
      </w:r>
    </w:p>
    <w:p w14:paraId="2264E23A" w14:textId="77777777" w:rsidR="00EC581A" w:rsidRDefault="00EC581A" w:rsidP="00EC581A">
      <w:pPr>
        <w:pStyle w:val="NO"/>
      </w:pPr>
      <w:r>
        <w:t>NOTE:</w:t>
      </w:r>
      <w:r>
        <w:tab/>
        <w:t>For details of Nnwdaf_EventsSubscription_Subscribe/Unsubscribe/Notify service operations refer to 3GPP TS 29.520 [5].</w:t>
      </w:r>
    </w:p>
    <w:p w14:paraId="13478CF0" w14:textId="29CB197A" w:rsidR="00EC581A" w:rsidRDefault="00EC581A" w:rsidP="00EC581A">
      <w:pPr>
        <w:pStyle w:val="4"/>
      </w:pPr>
      <w:bookmarkStart w:id="53" w:name="_Toc73171003"/>
      <w:r>
        <w:t>5.2.2.2</w:t>
      </w:r>
      <w:r>
        <w:tab/>
        <w:t>Analytics Subscribe/Unsubscribe/Notify initiated by AFs via the NEF</w:t>
      </w:r>
      <w:bookmarkEnd w:id="53"/>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45pt;height:294.25pt" o:ole="">
            <v:imagedata r:id="rId13" o:title=""/>
          </v:shape>
          <o:OLEObject Type="Embed" ProgID="Visio.Drawing.15" ShapeID="_x0000_i1026" DrawAspect="Content" ObjectID="_1691936564"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subclause 4.4.14.1 of 3GPP TS 29.522 [10]</w:t>
      </w:r>
      <w:r>
        <w:rPr>
          <w:lang w:eastAsia="zh-CN"/>
        </w:rPr>
        <w:t>.</w:t>
      </w:r>
    </w:p>
    <w:p w14:paraId="693ED012" w14:textId="77777777" w:rsidR="00CC0ED2" w:rsidRDefault="00CC0ED2" w:rsidP="00CC0ED2">
      <w:pPr>
        <w:pStyle w:val="B1"/>
        <w:ind w:firstLine="0"/>
      </w:pP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subclause 5.2.2.1</w:t>
      </w:r>
      <w:r>
        <w:rPr>
          <w:lang w:eastAsia="zh-CN"/>
        </w:rPr>
        <w:t>.</w:t>
      </w:r>
    </w:p>
    <w:p w14:paraId="72C06C02" w14:textId="77777777" w:rsidR="00CC0ED2" w:rsidRDefault="00CC0ED2" w:rsidP="00CC0ED2">
      <w:pPr>
        <w:pStyle w:val="B1"/>
      </w:pPr>
      <w:r>
        <w:t>3</w:t>
      </w:r>
      <w:r w:rsidRPr="00A54206">
        <w:t>.</w:t>
      </w:r>
      <w:r w:rsidRPr="00A54206">
        <w:tab/>
        <w:t>The NWDAF responds to the Nnwdaf_EventsSubscription_Subscribe service operation</w:t>
      </w:r>
      <w:r>
        <w:t xml:space="preserve"> as described in step 2 in subclause 5.2.2.1</w:t>
      </w:r>
      <w:r w:rsidRPr="00A54206">
        <w:t>.</w:t>
      </w:r>
    </w:p>
    <w:p w14:paraId="5AFC7B4A" w14:textId="77777777"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54" w:name="_Hlk80962725"/>
      <w:r>
        <w:t>invoke the Nnef_</w:t>
      </w:r>
      <w:r>
        <w:rPr>
          <w:rFonts w:hint="eastAsia"/>
          <w:lang w:eastAsia="zh-CN"/>
        </w:rPr>
        <w:t>AnalyticsEx</w:t>
      </w:r>
      <w:r>
        <w:t xml:space="preserve">posure_Unsubscribe response </w:t>
      </w:r>
      <w:bookmarkEnd w:id="54"/>
      <w:r>
        <w:t xml:space="preserve">message by mapping and forwarding the response to the AF. </w:t>
      </w:r>
    </w:p>
    <w:p w14:paraId="2312BBBF" w14:textId="77777777" w:rsidR="00CC0ED2" w:rsidRDefault="00CC0ED2" w:rsidP="00CC0ED2">
      <w:pPr>
        <w:pStyle w:val="B1"/>
      </w:pPr>
      <w:r>
        <w:t>5.</w:t>
      </w:r>
      <w:r>
        <w:tab/>
      </w:r>
      <w:r w:rsidRPr="000C46DC">
        <w:t xml:space="preserve">If the NWDAF observes the subscribed event(s), the NWDAF invokes Nnwdaf_EventsSubscription_Notify service operation </w:t>
      </w:r>
      <w:r>
        <w:t>as described in step 3 in subclause 5.2.2.1 to the NEF</w:t>
      </w:r>
      <w:r w:rsidRPr="000C46DC">
        <w:t>.</w:t>
      </w:r>
    </w:p>
    <w:p w14:paraId="20B95D83" w14:textId="77777777" w:rsidR="00CC0ED2" w:rsidRDefault="00CC0ED2" w:rsidP="00CC0ED2">
      <w:pPr>
        <w:pStyle w:val="B1"/>
      </w:pPr>
      <w:r>
        <w:lastRenderedPageBreak/>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subclause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subclause 5.2.2.1</w:t>
      </w:r>
      <w:bookmarkStart w:id="55" w:name="_Hlk77261355"/>
      <w:r w:rsidRPr="00A54206">
        <w:rPr>
          <w:lang w:eastAsia="zh-CN"/>
        </w:rPr>
        <w:t>.</w:t>
      </w:r>
      <w:bookmarkEnd w:id="55"/>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4642A817" w14:textId="77777777" w:rsidR="00EC581A" w:rsidRDefault="00EC581A" w:rsidP="00EC581A">
      <w:pPr>
        <w:pStyle w:val="3"/>
      </w:pPr>
      <w:bookmarkStart w:id="56" w:name="_Toc28005464"/>
      <w:bookmarkStart w:id="57" w:name="_Toc36038136"/>
      <w:bookmarkStart w:id="58" w:name="_Toc45133333"/>
      <w:bookmarkStart w:id="59" w:name="_Toc51762161"/>
      <w:bookmarkStart w:id="60" w:name="_Toc59016566"/>
      <w:bookmarkStart w:id="61" w:name="_Toc73171004"/>
      <w:r>
        <w:t>5.2.3</w:t>
      </w:r>
      <w:r>
        <w:tab/>
        <w:t>Network data analytics information request</w:t>
      </w:r>
      <w:bookmarkEnd w:id="56"/>
      <w:bookmarkEnd w:id="57"/>
      <w:bookmarkEnd w:id="58"/>
      <w:bookmarkEnd w:id="59"/>
      <w:bookmarkEnd w:id="60"/>
      <w:bookmarkEnd w:id="61"/>
    </w:p>
    <w:p w14:paraId="063760F0" w14:textId="77777777" w:rsidR="00EC581A" w:rsidRDefault="00EC581A" w:rsidP="00EC581A">
      <w:pPr>
        <w:pStyle w:val="4"/>
      </w:pPr>
      <w:bookmarkStart w:id="62" w:name="_Toc73171005"/>
      <w:r>
        <w:t>5.2.3.1</w:t>
      </w:r>
      <w:r>
        <w:tab/>
        <w:t>Analytics information request initiated by 5GC NFs, OAM or AFs</w:t>
      </w:r>
      <w:bookmarkEnd w:id="62"/>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63" w:name="_MON_1627384780"/>
    <w:bookmarkEnd w:id="63"/>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65"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The NF Service Consumer invokes Nnwdaf_AnalyticsInfo_Request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Nnwdaf_AnalyticsInfo_Request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For details of Nnwdaf_AnalyticsInfo_Request service operation refer to 3GPP TS 29.520 [5].</w:t>
      </w:r>
    </w:p>
    <w:p w14:paraId="62DE586F" w14:textId="77777777" w:rsidR="00EC581A" w:rsidRDefault="00EC581A" w:rsidP="00EC581A">
      <w:pPr>
        <w:pStyle w:val="4"/>
      </w:pPr>
      <w:bookmarkStart w:id="64" w:name="_Toc73171006"/>
      <w:r>
        <w:t>5.2.3.2</w:t>
      </w:r>
      <w:r>
        <w:tab/>
        <w:t>Analytics information request initiated by AFs via the NEF</w:t>
      </w:r>
      <w:bookmarkEnd w:id="64"/>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45pt;height:197.2pt" o:ole="">
            <v:imagedata r:id="rId17" o:title=""/>
          </v:shape>
          <o:OLEObject Type="Embed" ProgID="Visio.Drawing.15" ShapeID="_x0000_i1028" DrawAspect="Content" ObjectID="_1691936566"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65"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subclause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Nnwdaf_AnalyticsInfo_Request service operation </w:t>
      </w:r>
      <w:r>
        <w:t>as described in step 1 in subclause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subclause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65"/>
    <w:p w14:paraId="32096464" w14:textId="2AFC343D" w:rsidR="00EC581A"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7A426CCB" w14:textId="77777777" w:rsidR="00CC0ED2" w:rsidRPr="00E73C84" w:rsidRDefault="00CC0ED2" w:rsidP="00EC581A"/>
    <w:p w14:paraId="2D5D1484" w14:textId="77777777" w:rsidR="00EC581A" w:rsidRDefault="00EC581A" w:rsidP="00EC581A">
      <w:pPr>
        <w:pStyle w:val="3"/>
        <w:rPr>
          <w:lang w:eastAsia="ko-KR"/>
        </w:rPr>
      </w:pPr>
      <w:bookmarkStart w:id="66" w:name="_Toc73171007"/>
      <w:r>
        <w:t>5.2.4</w:t>
      </w:r>
      <w:r>
        <w:tab/>
      </w:r>
      <w:r>
        <w:rPr>
          <w:lang w:eastAsia="ko-KR"/>
        </w:rPr>
        <w:t>Analytics Exposure via DCCF</w:t>
      </w:r>
      <w:bookmarkEnd w:id="66"/>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5pt;height:636.75pt" o:ole="">
            <v:imagedata r:id="rId19" o:title=""/>
          </v:shape>
          <o:OLEObject Type="Embed" ProgID="Visio.Drawing.15" ShapeID="_x0000_i1029" DrawAspect="Content" ObjectID="_1691936567"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67" w:name="_Hlk77848919"/>
      <w:r>
        <w:rPr>
          <w:lang w:eastAsia="ko-KR"/>
        </w:rPr>
        <w:t>step</w:t>
      </w:r>
      <w:r>
        <w:t> </w:t>
      </w:r>
      <w:r>
        <w:rPr>
          <w:lang w:eastAsia="ko-KR"/>
        </w:rPr>
        <w:t>3</w:t>
      </w:r>
      <w:bookmarkEnd w:id="67"/>
      <w:r>
        <w:rPr>
          <w:lang w:eastAsia="ko-KR"/>
        </w:rPr>
        <w:t xml:space="preserve">a, skip </w:t>
      </w:r>
      <w:bookmarkStart w:id="68" w:name="_Hlk80988309"/>
      <w:r>
        <w:rPr>
          <w:lang w:eastAsia="ko-KR"/>
        </w:rPr>
        <w:t>step</w:t>
      </w:r>
      <w:r>
        <w:t> </w:t>
      </w:r>
      <w:r>
        <w:rPr>
          <w:lang w:eastAsia="ko-KR"/>
        </w:rPr>
        <w:t>3b</w:t>
      </w:r>
      <w:bookmarkEnd w:id="6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69" w:name="_Hlk77850890"/>
      <w:r>
        <w:rPr>
          <w:lang w:eastAsia="ko-KR"/>
        </w:rPr>
        <w:t>step</w:t>
      </w:r>
      <w:r>
        <w:t> </w:t>
      </w:r>
      <w:r>
        <w:rPr>
          <w:lang w:eastAsia="ko-KR"/>
        </w:rPr>
        <w:t>3a and step</w:t>
      </w:r>
      <w:r>
        <w:t> </w:t>
      </w:r>
      <w:r>
        <w:rPr>
          <w:lang w:eastAsia="ko-KR"/>
        </w:rPr>
        <w:t>3c</w:t>
      </w:r>
      <w:bookmarkEnd w:id="6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Nnwdaf_EventsSubscription_Subscribe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3"/>
      </w:pPr>
      <w:bookmarkStart w:id="70" w:name="_Toc73171008"/>
      <w:r>
        <w:t>5.2.5</w:t>
      </w:r>
      <w:r>
        <w:tab/>
      </w:r>
      <w:r>
        <w:rPr>
          <w:lang w:eastAsia="ko-KR"/>
        </w:rPr>
        <w:t>Analytics Exposure via DCCF and MFAF</w:t>
      </w:r>
      <w:bookmarkEnd w:id="70"/>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71" w:name="_Toc73171009"/>
      <w:r>
        <w:t>5.3</w:t>
      </w:r>
      <w:r>
        <w:tab/>
        <w:t>Analytics Aggregation from Multiple NWDAFs</w:t>
      </w:r>
      <w:bookmarkEnd w:id="71"/>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72" w:name="_Toc73171010"/>
      <w:r>
        <w:t>5.</w:t>
      </w:r>
      <w:r w:rsidR="007C4691">
        <w:t>4</w:t>
      </w:r>
      <w:r>
        <w:tab/>
        <w:t>Analytics Context Information Transfer</w:t>
      </w:r>
      <w:r w:rsidR="005D5DFD">
        <w:t>ring</w:t>
      </w:r>
      <w:bookmarkEnd w:id="72"/>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73" w:name="_Toc73171011"/>
      <w:r>
        <w:t>5.5</w:t>
      </w:r>
      <w:r>
        <w:tab/>
        <w:t>Data Collection</w:t>
      </w:r>
      <w:bookmarkEnd w:id="73"/>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74" w:name="_Toc73171012"/>
      <w:r>
        <w:t>5.6</w:t>
      </w:r>
      <w:r>
        <w:tab/>
        <w:t>ML Model Provisioning</w:t>
      </w:r>
      <w:bookmarkEnd w:id="74"/>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75" w:name="_Toc73171013"/>
      <w:r>
        <w:t>5.</w:t>
      </w:r>
      <w:r w:rsidR="009B4543">
        <w:t>7</w:t>
      </w:r>
      <w:r>
        <w:tab/>
      </w:r>
      <w:r w:rsidR="00FA6A6C">
        <w:t>Procedures for Specific Network Data Analytics</w:t>
      </w:r>
      <w:bookmarkEnd w:id="75"/>
    </w:p>
    <w:p w14:paraId="49DF69E2" w14:textId="77777777" w:rsidR="002172FD" w:rsidRDefault="00FA6A6C" w:rsidP="00FA6A6C">
      <w:pPr>
        <w:pStyle w:val="3"/>
      </w:pPr>
      <w:bookmarkStart w:id="76" w:name="_Toc73171014"/>
      <w:r>
        <w:t>5.7.</w:t>
      </w:r>
      <w:r w:rsidR="00292503">
        <w:t>1</w:t>
      </w:r>
      <w:r>
        <w:tab/>
      </w:r>
      <w:r w:rsidR="002172FD">
        <w:t>General</w:t>
      </w:r>
      <w:bookmarkEnd w:id="76"/>
    </w:p>
    <w:p w14:paraId="468BABD8" w14:textId="77777777" w:rsidR="00191BAE" w:rsidRPr="00191BAE" w:rsidRDefault="00191BAE" w:rsidP="00191BAE"/>
    <w:p w14:paraId="6DF7907A" w14:textId="1242B26D" w:rsidR="001035A7" w:rsidRDefault="002172FD" w:rsidP="00FA6A6C">
      <w:pPr>
        <w:pStyle w:val="3"/>
      </w:pPr>
      <w:bookmarkStart w:id="77" w:name="_Toc73171015"/>
      <w:r>
        <w:lastRenderedPageBreak/>
        <w:t>5.7.2</w:t>
      </w:r>
      <w:r>
        <w:tab/>
      </w:r>
      <w:r w:rsidR="00100E62">
        <w:t>Network Slice</w:t>
      </w:r>
      <w:r w:rsidR="009B4543">
        <w:t xml:space="preserve"> (Instance)</w:t>
      </w:r>
      <w:r w:rsidR="00100E62">
        <w:t xml:space="preserve"> load level </w:t>
      </w:r>
      <w:r w:rsidR="00C06058">
        <w:t>A</w:t>
      </w:r>
      <w:r w:rsidR="00100E62">
        <w:t>nalytics</w:t>
      </w:r>
      <w:bookmarkEnd w:id="77"/>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78"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8"/>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79" w:name="_Toc73171017"/>
      <w:r>
        <w:t>5.7.4</w:t>
      </w:r>
      <w:r>
        <w:tab/>
      </w:r>
      <w:r w:rsidR="00B5111D" w:rsidRPr="005D2CF1">
        <w:t xml:space="preserve">NF load </w:t>
      </w:r>
      <w:r w:rsidR="00D57A1A">
        <w:t>A</w:t>
      </w:r>
      <w:r w:rsidR="00B5111D" w:rsidRPr="005D2CF1">
        <w:t>nalytics</w:t>
      </w:r>
      <w:bookmarkEnd w:id="79"/>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80" w:name="_Toc73171018"/>
      <w:r>
        <w:t>5.7.5</w:t>
      </w:r>
      <w:r>
        <w:tab/>
      </w:r>
      <w:r w:rsidR="00B5111D" w:rsidRPr="005D2CF1">
        <w:t xml:space="preserve">Network Performance </w:t>
      </w:r>
      <w:r w:rsidR="00B5111D" w:rsidRPr="005D2CF1">
        <w:rPr>
          <w:lang w:eastAsia="zh-CN"/>
        </w:rPr>
        <w:t>Analytics</w:t>
      </w:r>
      <w:bookmarkEnd w:id="80"/>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81"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81"/>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82" w:name="_Toc73171020"/>
      <w:r>
        <w:t>5.7.7</w:t>
      </w:r>
      <w:r>
        <w:tab/>
      </w:r>
      <w:r w:rsidR="00B178C6" w:rsidRPr="005D2CF1">
        <w:rPr>
          <w:lang w:eastAsia="zh-CN"/>
        </w:rPr>
        <w:t>UE Communication Analytics</w:t>
      </w:r>
      <w:bookmarkEnd w:id="82"/>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83" w:name="_Toc73171021"/>
      <w:r>
        <w:t>5.7.8</w:t>
      </w:r>
      <w:r>
        <w:tab/>
      </w:r>
      <w:r w:rsidR="00B178C6" w:rsidRPr="005D2CF1">
        <w:t xml:space="preserve">Expected behavioural </w:t>
      </w:r>
      <w:r w:rsidR="00C06058">
        <w:t>A</w:t>
      </w:r>
      <w:r w:rsidR="00B178C6" w:rsidRPr="005D2CF1">
        <w:t>nalytics</w:t>
      </w:r>
      <w:bookmarkEnd w:id="83"/>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84" w:name="_Toc73171022"/>
      <w:r>
        <w:t>5.7.9</w:t>
      </w:r>
      <w:r>
        <w:tab/>
      </w:r>
      <w:r w:rsidR="00B178C6" w:rsidRPr="005D2CF1">
        <w:t xml:space="preserve">Abnormal behaviour </w:t>
      </w:r>
      <w:r w:rsidR="00C06058">
        <w:t>A</w:t>
      </w:r>
      <w:r w:rsidR="00B178C6" w:rsidRPr="005D2CF1">
        <w:t>nalytics</w:t>
      </w:r>
      <w:bookmarkEnd w:id="84"/>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85" w:name="_Toc73171023"/>
      <w:r>
        <w:t>5.7.10</w:t>
      </w:r>
      <w:r>
        <w:tab/>
      </w:r>
      <w:r w:rsidR="00B178C6" w:rsidRPr="005D2CF1">
        <w:t xml:space="preserve">User Data Congestion </w:t>
      </w:r>
      <w:r w:rsidR="00C06058">
        <w:t>A</w:t>
      </w:r>
      <w:r w:rsidR="00B178C6" w:rsidRPr="005D2CF1">
        <w:t>nalytics</w:t>
      </w:r>
      <w:bookmarkEnd w:id="85"/>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86" w:name="_Toc73171024"/>
      <w:r>
        <w:t>5.7.11</w:t>
      </w:r>
      <w:r>
        <w:tab/>
      </w:r>
      <w:r w:rsidR="00B178C6" w:rsidRPr="005D2CF1">
        <w:t xml:space="preserve">QoS Sustainability </w:t>
      </w:r>
      <w:r w:rsidR="00C06058">
        <w:t>A</w:t>
      </w:r>
      <w:r w:rsidR="00B178C6" w:rsidRPr="005D2CF1">
        <w:t>nalytics</w:t>
      </w:r>
      <w:bookmarkEnd w:id="86"/>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QoS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87" w:name="_Toc73171025"/>
      <w:r>
        <w:lastRenderedPageBreak/>
        <w:t>5.7.12</w:t>
      </w:r>
      <w:r>
        <w:tab/>
      </w:r>
      <w:r w:rsidR="0088477F">
        <w:t>Dispersion Analytics</w:t>
      </w:r>
      <w:bookmarkEnd w:id="87"/>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88" w:name="_Toc73171026"/>
      <w:r>
        <w:t>5.7.1</w:t>
      </w:r>
      <w:r w:rsidR="00464039">
        <w:t>3</w:t>
      </w:r>
      <w:r>
        <w:tab/>
        <w:t>WLAN Performance Analytics</w:t>
      </w:r>
      <w:bookmarkEnd w:id="88"/>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89" w:name="_Toc73171027"/>
      <w:r>
        <w:t>5.7.1</w:t>
      </w:r>
      <w:r w:rsidR="00464039">
        <w:t>4</w:t>
      </w:r>
      <w:r>
        <w:tab/>
      </w:r>
      <w:r w:rsidR="0088477F">
        <w:t>Session Management Congestion Control Experience Analytics</w:t>
      </w:r>
      <w:bookmarkEnd w:id="89"/>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90" w:name="_Toc73171028"/>
      <w:r>
        <w:t>5.7.1</w:t>
      </w:r>
      <w:r w:rsidR="00464039">
        <w:t>5</w:t>
      </w:r>
      <w:r>
        <w:tab/>
      </w:r>
      <w:r w:rsidR="0088477F">
        <w:t>Redundant Transmission Experience Analytics</w:t>
      </w:r>
      <w:bookmarkEnd w:id="90"/>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91" w:name="_Toc73171029"/>
      <w:r>
        <w:t>5.7.1</w:t>
      </w:r>
      <w:r w:rsidR="00464039">
        <w:t>6</w:t>
      </w:r>
      <w:r>
        <w:tab/>
      </w:r>
      <w:r w:rsidR="0088477F">
        <w:t>DN Performance Analytics</w:t>
      </w:r>
      <w:bookmarkEnd w:id="91"/>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92" w:name="tsgNames"/>
      <w:bookmarkStart w:id="93" w:name="startOfAnnexes"/>
      <w:bookmarkEnd w:id="92"/>
      <w:bookmarkEnd w:id="93"/>
      <w:r w:rsidRPr="004D3578">
        <w:br w:type="page"/>
      </w:r>
      <w:bookmarkStart w:id="94" w:name="_Toc73171030"/>
      <w:r w:rsidR="00680C72">
        <w:lastRenderedPageBreak/>
        <w:t xml:space="preserve">Annex </w:t>
      </w:r>
      <w:r w:rsidR="00064A38">
        <w:t>A</w:t>
      </w:r>
      <w:r w:rsidRPr="004D3578">
        <w:t xml:space="preserve"> (informative):</w:t>
      </w:r>
      <w:r w:rsidRPr="004D3578">
        <w:br/>
        <w:t>Change history</w:t>
      </w:r>
      <w:bookmarkStart w:id="95" w:name="historyclause"/>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BA63" w14:textId="77777777" w:rsidR="002F7744" w:rsidRDefault="002F7744">
      <w:r>
        <w:separator/>
      </w:r>
    </w:p>
  </w:endnote>
  <w:endnote w:type="continuationSeparator" w:id="0">
    <w:p w14:paraId="1ADBE7E5" w14:textId="77777777" w:rsidR="002F7744" w:rsidRDefault="002F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AD2D" w14:textId="77777777" w:rsidR="002F7744" w:rsidRDefault="002F7744">
      <w:r>
        <w:separator/>
      </w:r>
    </w:p>
  </w:footnote>
  <w:footnote w:type="continuationSeparator" w:id="0">
    <w:p w14:paraId="0FC4334A" w14:textId="77777777" w:rsidR="002F7744" w:rsidRDefault="002F7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FC5">
      <w:rPr>
        <w:rFonts w:ascii="Arial" w:hAnsi="Arial" w:cs="Arial"/>
        <w:b/>
        <w:noProof/>
        <w:sz w:val="18"/>
        <w:szCs w:val="18"/>
      </w:rPr>
      <w:t>3GPP TS 29.552 V0.3.0 (2021-09)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0FC5">
      <w:rPr>
        <w:rFonts w:ascii="Arial" w:hAnsi="Arial" w:cs="Arial"/>
        <w:b/>
        <w:noProof/>
        <w:sz w:val="18"/>
        <w:szCs w:val="18"/>
      </w:rPr>
      <w:t>19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FC5">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0FC5"/>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B82A9-A7FD-468B-A317-CCC6E7E2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4996</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105</cp:revision>
  <cp:lastPrinted>2019-02-25T14:05:00Z</cp:lastPrinted>
  <dcterms:created xsi:type="dcterms:W3CDTF">2021-04-22T01:19:00Z</dcterms:created>
  <dcterms:modified xsi:type="dcterms:W3CDTF">2021-08-31T09:34:00Z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(3)i7VaGhNBMTwJ4dIZqD98ZiaENfAx06F9Vt9YPKC0AIgdrgnkolQDWzJbUIlA4lp8b0IhwgLD
tAr+RfOLMPJWwRYl25pV5vTRSNa9o8k4+TU5DJbqcMKVMPPM5DTmKbfmnTyfoDlCE79x1xGe
Q9kLh/WjchA/ZGsbs79eYZB2LPxMuQaexhCSUnJhmu3PcvmCtwr2ZsCI63qU85Vwo20N3wdh
zKJ0I/incmTOOkulLL</vt:lpwstr>
  </property>
  <property fmtid="{D5CDD505-2E9C-101B-9397-08002B2CF9AE}" pid="5" name="_2015_ms_pID_7253431">
    <vt:lpwstr>/lr3uPYWJ2hfjQFqwkagve9pt8gwp5QqOzYkUxs5jK3Dbwm4bHKm1D
4B6RNXgbHOZSUjG1BbFcIIsFQIqqZZSPgLVTGA6A8pLGmte40hVmLBe+0qbXJUcco/Oycjg/
rwSAQNzn6p/xf7aPwTIDRaGjMNWD49LvP8FtI1QeSjxLZXCM2K7b8bD1Xl34wy+NQh/T57+f
ICB/KXSgS2x22OvYYSBSL5yKiAFdYjQYpwp+</vt:lpwstr>
  </property>
  <property fmtid="{D5CDD505-2E9C-101B-9397-08002B2CF9AE}" pid="6" name="_2015_ms_pID_7253432">
    <vt:lpwstr>og==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