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0A9AAE3" w:rsidR="004F0988" w:rsidRDefault="004F0988" w:rsidP="00800D60">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800D60">
              <w:t>6</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w:t>
            </w:r>
            <w:r w:rsidR="00800D60">
              <w:rPr>
                <w:sz w:val="32"/>
              </w:rPr>
              <w:t>4</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7589079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46A4CDB8" w14:textId="649E300B" w:rsidR="00800D60" w:rsidRDefault="00800D60">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_Toc164763099 \h </w:instrText>
      </w:r>
      <w:r>
        <w:rPr>
          <w:noProof/>
        </w:rPr>
      </w:r>
      <w:r>
        <w:rPr>
          <w:noProof/>
        </w:rPr>
        <w:fldChar w:fldCharType="separate"/>
      </w:r>
      <w:r>
        <w:rPr>
          <w:noProof/>
        </w:rPr>
        <w:t>18</w:t>
      </w:r>
      <w:r>
        <w:rPr>
          <w:noProof/>
        </w:rPr>
        <w:fldChar w:fldCharType="end"/>
      </w:r>
    </w:p>
    <w:p w14:paraId="3B74D6EC" w14:textId="2C952A24" w:rsidR="00800D60" w:rsidRDefault="00800D6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_Toc164763100 \h </w:instrText>
      </w:r>
      <w:r>
        <w:rPr>
          <w:noProof/>
        </w:rPr>
      </w:r>
      <w:r>
        <w:rPr>
          <w:noProof/>
        </w:rPr>
        <w:fldChar w:fldCharType="separate"/>
      </w:r>
      <w:r>
        <w:rPr>
          <w:noProof/>
        </w:rPr>
        <w:t>20</w:t>
      </w:r>
      <w:r>
        <w:rPr>
          <w:noProof/>
        </w:rPr>
        <w:fldChar w:fldCharType="end"/>
      </w:r>
    </w:p>
    <w:p w14:paraId="0C65F5BA" w14:textId="5B0E28A7" w:rsidR="00800D60" w:rsidRDefault="00800D6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_Toc164763101 \h </w:instrText>
      </w:r>
      <w:r>
        <w:rPr>
          <w:noProof/>
        </w:rPr>
      </w:r>
      <w:r>
        <w:rPr>
          <w:noProof/>
        </w:rPr>
        <w:fldChar w:fldCharType="separate"/>
      </w:r>
      <w:r>
        <w:rPr>
          <w:noProof/>
        </w:rPr>
        <w:t>20</w:t>
      </w:r>
      <w:r>
        <w:rPr>
          <w:noProof/>
        </w:rPr>
        <w:fldChar w:fldCharType="end"/>
      </w:r>
    </w:p>
    <w:p w14:paraId="3E9099D1" w14:textId="1DF86C30" w:rsidR="00800D60" w:rsidRDefault="00800D6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_Toc164763102 \h </w:instrText>
      </w:r>
      <w:r>
        <w:rPr>
          <w:noProof/>
        </w:rPr>
      </w:r>
      <w:r>
        <w:rPr>
          <w:noProof/>
        </w:rPr>
        <w:fldChar w:fldCharType="separate"/>
      </w:r>
      <w:r>
        <w:rPr>
          <w:noProof/>
        </w:rPr>
        <w:t>21</w:t>
      </w:r>
      <w:r>
        <w:rPr>
          <w:noProof/>
        </w:rPr>
        <w:fldChar w:fldCharType="end"/>
      </w:r>
    </w:p>
    <w:p w14:paraId="4C69B813" w14:textId="457775BA" w:rsidR="00800D60" w:rsidRDefault="00800D6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_Toc164763103 \h </w:instrText>
      </w:r>
      <w:r>
        <w:rPr>
          <w:noProof/>
        </w:rPr>
      </w:r>
      <w:r>
        <w:rPr>
          <w:noProof/>
        </w:rPr>
        <w:fldChar w:fldCharType="separate"/>
      </w:r>
      <w:r>
        <w:rPr>
          <w:noProof/>
        </w:rPr>
        <w:t>21</w:t>
      </w:r>
      <w:r>
        <w:rPr>
          <w:noProof/>
        </w:rPr>
        <w:fldChar w:fldCharType="end"/>
      </w:r>
    </w:p>
    <w:p w14:paraId="0EC77FE1" w14:textId="30235CE4" w:rsidR="00800D60" w:rsidRDefault="00800D6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_Toc164763104 \h </w:instrText>
      </w:r>
      <w:r>
        <w:rPr>
          <w:noProof/>
        </w:rPr>
      </w:r>
      <w:r>
        <w:rPr>
          <w:noProof/>
        </w:rPr>
        <w:fldChar w:fldCharType="separate"/>
      </w:r>
      <w:r>
        <w:rPr>
          <w:noProof/>
        </w:rPr>
        <w:t>21</w:t>
      </w:r>
      <w:r>
        <w:rPr>
          <w:noProof/>
        </w:rPr>
        <w:fldChar w:fldCharType="end"/>
      </w:r>
    </w:p>
    <w:p w14:paraId="16819F73" w14:textId="336115F9" w:rsidR="00800D60" w:rsidRDefault="00800D6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_Toc164763105 \h </w:instrText>
      </w:r>
      <w:r>
        <w:rPr>
          <w:noProof/>
        </w:rPr>
      </w:r>
      <w:r>
        <w:rPr>
          <w:noProof/>
        </w:rPr>
        <w:fldChar w:fldCharType="separate"/>
      </w:r>
      <w:r>
        <w:rPr>
          <w:noProof/>
        </w:rPr>
        <w:t>21</w:t>
      </w:r>
      <w:r>
        <w:rPr>
          <w:noProof/>
        </w:rPr>
        <w:fldChar w:fldCharType="end"/>
      </w:r>
    </w:p>
    <w:p w14:paraId="05CEC7E9" w14:textId="27F0479A" w:rsidR="00800D60" w:rsidRDefault="00800D6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_Toc164763106 \h </w:instrText>
      </w:r>
      <w:r>
        <w:rPr>
          <w:noProof/>
        </w:rPr>
      </w:r>
      <w:r>
        <w:rPr>
          <w:noProof/>
        </w:rPr>
        <w:fldChar w:fldCharType="separate"/>
      </w:r>
      <w:r>
        <w:rPr>
          <w:noProof/>
        </w:rPr>
        <w:t>22</w:t>
      </w:r>
      <w:r>
        <w:rPr>
          <w:noProof/>
        </w:rPr>
        <w:fldChar w:fldCharType="end"/>
      </w:r>
    </w:p>
    <w:p w14:paraId="68D7F3E8" w14:textId="042E7AF3" w:rsidR="00800D60" w:rsidRDefault="00800D6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_Toc164763107 \h </w:instrText>
      </w:r>
      <w:r>
        <w:rPr>
          <w:noProof/>
        </w:rPr>
      </w:r>
      <w:r>
        <w:rPr>
          <w:noProof/>
        </w:rPr>
        <w:fldChar w:fldCharType="separate"/>
      </w:r>
      <w:r>
        <w:rPr>
          <w:noProof/>
        </w:rPr>
        <w:t>22</w:t>
      </w:r>
      <w:r>
        <w:rPr>
          <w:noProof/>
        </w:rPr>
        <w:fldChar w:fldCharType="end"/>
      </w:r>
    </w:p>
    <w:p w14:paraId="3FB50950" w14:textId="3A2F6003" w:rsidR="00800D60" w:rsidRDefault="00800D6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_Toc164763108 \h </w:instrText>
      </w:r>
      <w:r>
        <w:rPr>
          <w:noProof/>
        </w:rPr>
      </w:r>
      <w:r>
        <w:rPr>
          <w:noProof/>
        </w:rPr>
        <w:fldChar w:fldCharType="separate"/>
      </w:r>
      <w:r>
        <w:rPr>
          <w:noProof/>
        </w:rPr>
        <w:t>22</w:t>
      </w:r>
      <w:r>
        <w:rPr>
          <w:noProof/>
        </w:rPr>
        <w:fldChar w:fldCharType="end"/>
      </w:r>
    </w:p>
    <w:p w14:paraId="1F330979" w14:textId="6DA43021" w:rsidR="00800D60" w:rsidRDefault="00800D6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_Toc164763109 \h </w:instrText>
      </w:r>
      <w:r>
        <w:rPr>
          <w:noProof/>
        </w:rPr>
      </w:r>
      <w:r>
        <w:rPr>
          <w:noProof/>
        </w:rPr>
        <w:fldChar w:fldCharType="separate"/>
      </w:r>
      <w:r>
        <w:rPr>
          <w:noProof/>
        </w:rPr>
        <w:t>24</w:t>
      </w:r>
      <w:r>
        <w:rPr>
          <w:noProof/>
        </w:rPr>
        <w:fldChar w:fldCharType="end"/>
      </w:r>
    </w:p>
    <w:p w14:paraId="03FF1E68" w14:textId="46C0D520" w:rsidR="00800D60" w:rsidRDefault="00800D6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_Toc164763110 \h </w:instrText>
      </w:r>
      <w:r>
        <w:rPr>
          <w:noProof/>
        </w:rPr>
      </w:r>
      <w:r>
        <w:rPr>
          <w:noProof/>
        </w:rPr>
        <w:fldChar w:fldCharType="separate"/>
      </w:r>
      <w:r>
        <w:rPr>
          <w:noProof/>
        </w:rPr>
        <w:t>24</w:t>
      </w:r>
      <w:r>
        <w:rPr>
          <w:noProof/>
        </w:rPr>
        <w:fldChar w:fldCharType="end"/>
      </w:r>
    </w:p>
    <w:p w14:paraId="6D3E3F24" w14:textId="0FCB4CF4" w:rsidR="00800D60" w:rsidRDefault="00800D6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_Toc164763111 \h </w:instrText>
      </w:r>
      <w:r>
        <w:rPr>
          <w:noProof/>
        </w:rPr>
      </w:r>
      <w:r>
        <w:rPr>
          <w:noProof/>
        </w:rPr>
        <w:fldChar w:fldCharType="separate"/>
      </w:r>
      <w:r>
        <w:rPr>
          <w:noProof/>
        </w:rPr>
        <w:t>25</w:t>
      </w:r>
      <w:r>
        <w:rPr>
          <w:noProof/>
        </w:rPr>
        <w:fldChar w:fldCharType="end"/>
      </w:r>
    </w:p>
    <w:p w14:paraId="08092D3C" w14:textId="15AB248D" w:rsidR="00800D60" w:rsidRDefault="00800D6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_Toc164763112 \h </w:instrText>
      </w:r>
      <w:r>
        <w:rPr>
          <w:noProof/>
        </w:rPr>
      </w:r>
      <w:r>
        <w:rPr>
          <w:noProof/>
        </w:rPr>
        <w:fldChar w:fldCharType="separate"/>
      </w:r>
      <w:r>
        <w:rPr>
          <w:noProof/>
        </w:rPr>
        <w:t>25</w:t>
      </w:r>
      <w:r>
        <w:rPr>
          <w:noProof/>
        </w:rPr>
        <w:fldChar w:fldCharType="end"/>
      </w:r>
    </w:p>
    <w:p w14:paraId="631912AA" w14:textId="76925A07" w:rsidR="00800D60" w:rsidRDefault="00800D6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_Toc164763113 \h </w:instrText>
      </w:r>
      <w:r>
        <w:rPr>
          <w:noProof/>
        </w:rPr>
      </w:r>
      <w:r>
        <w:rPr>
          <w:noProof/>
        </w:rPr>
        <w:fldChar w:fldCharType="separate"/>
      </w:r>
      <w:r>
        <w:rPr>
          <w:noProof/>
        </w:rPr>
        <w:t>25</w:t>
      </w:r>
      <w:r>
        <w:rPr>
          <w:noProof/>
        </w:rPr>
        <w:fldChar w:fldCharType="end"/>
      </w:r>
    </w:p>
    <w:p w14:paraId="53EDE29E" w14:textId="15A8C8A7" w:rsidR="00800D60" w:rsidRDefault="00800D6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_Toc164763114 \h </w:instrText>
      </w:r>
      <w:r>
        <w:rPr>
          <w:noProof/>
        </w:rPr>
      </w:r>
      <w:r>
        <w:rPr>
          <w:noProof/>
        </w:rPr>
        <w:fldChar w:fldCharType="separate"/>
      </w:r>
      <w:r>
        <w:rPr>
          <w:noProof/>
        </w:rPr>
        <w:t>25</w:t>
      </w:r>
      <w:r>
        <w:rPr>
          <w:noProof/>
        </w:rPr>
        <w:fldChar w:fldCharType="end"/>
      </w:r>
    </w:p>
    <w:p w14:paraId="681B9F96" w14:textId="14C6F895" w:rsidR="00800D60" w:rsidRDefault="00800D6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_Toc164763115 \h </w:instrText>
      </w:r>
      <w:r>
        <w:rPr>
          <w:noProof/>
        </w:rPr>
      </w:r>
      <w:r>
        <w:rPr>
          <w:noProof/>
        </w:rPr>
        <w:fldChar w:fldCharType="separate"/>
      </w:r>
      <w:r>
        <w:rPr>
          <w:noProof/>
        </w:rPr>
        <w:t>25</w:t>
      </w:r>
      <w:r>
        <w:rPr>
          <w:noProof/>
        </w:rPr>
        <w:fldChar w:fldCharType="end"/>
      </w:r>
    </w:p>
    <w:p w14:paraId="06C635AE" w14:textId="7A27B1CE" w:rsidR="00800D60" w:rsidRDefault="00800D6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_Toc164763116 \h </w:instrText>
      </w:r>
      <w:r>
        <w:rPr>
          <w:noProof/>
        </w:rPr>
      </w:r>
      <w:r>
        <w:rPr>
          <w:noProof/>
        </w:rPr>
        <w:fldChar w:fldCharType="separate"/>
      </w:r>
      <w:r>
        <w:rPr>
          <w:noProof/>
        </w:rPr>
        <w:t>25</w:t>
      </w:r>
      <w:r>
        <w:rPr>
          <w:noProof/>
        </w:rPr>
        <w:fldChar w:fldCharType="end"/>
      </w:r>
    </w:p>
    <w:p w14:paraId="7D06152C" w14:textId="4076BFB7" w:rsidR="00800D60" w:rsidRDefault="00800D6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_Toc164763117 \h </w:instrText>
      </w:r>
      <w:r>
        <w:rPr>
          <w:noProof/>
        </w:rPr>
      </w:r>
      <w:r>
        <w:rPr>
          <w:noProof/>
        </w:rPr>
        <w:fldChar w:fldCharType="separate"/>
      </w:r>
      <w:r>
        <w:rPr>
          <w:noProof/>
        </w:rPr>
        <w:t>25</w:t>
      </w:r>
      <w:r>
        <w:rPr>
          <w:noProof/>
        </w:rPr>
        <w:fldChar w:fldCharType="end"/>
      </w:r>
    </w:p>
    <w:p w14:paraId="6D672554" w14:textId="18F28CDC" w:rsidR="00800D60" w:rsidRDefault="00800D6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_Toc164763118 \h </w:instrText>
      </w:r>
      <w:r>
        <w:rPr>
          <w:noProof/>
        </w:rPr>
      </w:r>
      <w:r>
        <w:rPr>
          <w:noProof/>
        </w:rPr>
        <w:fldChar w:fldCharType="separate"/>
      </w:r>
      <w:r>
        <w:rPr>
          <w:noProof/>
        </w:rPr>
        <w:t>26</w:t>
      </w:r>
      <w:r>
        <w:rPr>
          <w:noProof/>
        </w:rPr>
        <w:fldChar w:fldCharType="end"/>
      </w:r>
    </w:p>
    <w:p w14:paraId="290FFA88" w14:textId="3A49DBE6" w:rsidR="00800D60" w:rsidRDefault="00800D6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_Toc164763119 \h </w:instrText>
      </w:r>
      <w:r>
        <w:rPr>
          <w:noProof/>
        </w:rPr>
      </w:r>
      <w:r>
        <w:rPr>
          <w:noProof/>
        </w:rPr>
        <w:fldChar w:fldCharType="separate"/>
      </w:r>
      <w:r>
        <w:rPr>
          <w:noProof/>
        </w:rPr>
        <w:t>26</w:t>
      </w:r>
      <w:r>
        <w:rPr>
          <w:noProof/>
        </w:rPr>
        <w:fldChar w:fldCharType="end"/>
      </w:r>
    </w:p>
    <w:p w14:paraId="650B065A" w14:textId="2C4189BB" w:rsidR="00800D60" w:rsidRDefault="00800D6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_Toc164763120 \h </w:instrText>
      </w:r>
      <w:r>
        <w:rPr>
          <w:noProof/>
        </w:rPr>
      </w:r>
      <w:r>
        <w:rPr>
          <w:noProof/>
        </w:rPr>
        <w:fldChar w:fldCharType="separate"/>
      </w:r>
      <w:r>
        <w:rPr>
          <w:noProof/>
        </w:rPr>
        <w:t>26</w:t>
      </w:r>
      <w:r>
        <w:rPr>
          <w:noProof/>
        </w:rPr>
        <w:fldChar w:fldCharType="end"/>
      </w:r>
    </w:p>
    <w:p w14:paraId="72FF8774" w14:textId="0EA3BC1A" w:rsidR="00800D60" w:rsidRDefault="00800D6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_Toc164763121 \h </w:instrText>
      </w:r>
      <w:r>
        <w:rPr>
          <w:noProof/>
        </w:rPr>
      </w:r>
      <w:r>
        <w:rPr>
          <w:noProof/>
        </w:rPr>
        <w:fldChar w:fldCharType="separate"/>
      </w:r>
      <w:r>
        <w:rPr>
          <w:noProof/>
        </w:rPr>
        <w:t>26</w:t>
      </w:r>
      <w:r>
        <w:rPr>
          <w:noProof/>
        </w:rPr>
        <w:fldChar w:fldCharType="end"/>
      </w:r>
    </w:p>
    <w:p w14:paraId="4FFC6866" w14:textId="0F7659F5" w:rsidR="00800D60" w:rsidRDefault="00800D6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_Toc164763122 \h </w:instrText>
      </w:r>
      <w:r>
        <w:rPr>
          <w:noProof/>
        </w:rPr>
      </w:r>
      <w:r>
        <w:rPr>
          <w:noProof/>
        </w:rPr>
        <w:fldChar w:fldCharType="separate"/>
      </w:r>
      <w:r>
        <w:rPr>
          <w:noProof/>
        </w:rPr>
        <w:t>27</w:t>
      </w:r>
      <w:r>
        <w:rPr>
          <w:noProof/>
        </w:rPr>
        <w:fldChar w:fldCharType="end"/>
      </w:r>
    </w:p>
    <w:p w14:paraId="213DE341" w14:textId="2BF8B94E" w:rsidR="00800D60" w:rsidRDefault="00800D6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_Toc164763123 \h </w:instrText>
      </w:r>
      <w:r>
        <w:rPr>
          <w:noProof/>
        </w:rPr>
      </w:r>
      <w:r>
        <w:rPr>
          <w:noProof/>
        </w:rPr>
        <w:fldChar w:fldCharType="separate"/>
      </w:r>
      <w:r>
        <w:rPr>
          <w:noProof/>
        </w:rPr>
        <w:t>27</w:t>
      </w:r>
      <w:r>
        <w:rPr>
          <w:noProof/>
        </w:rPr>
        <w:fldChar w:fldCharType="end"/>
      </w:r>
    </w:p>
    <w:p w14:paraId="5E43F20E" w14:textId="54DAA897" w:rsidR="00800D60" w:rsidRDefault="00800D6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_Toc164763124 \h </w:instrText>
      </w:r>
      <w:r>
        <w:rPr>
          <w:noProof/>
        </w:rPr>
      </w:r>
      <w:r>
        <w:rPr>
          <w:noProof/>
        </w:rPr>
        <w:fldChar w:fldCharType="separate"/>
      </w:r>
      <w:r>
        <w:rPr>
          <w:noProof/>
        </w:rPr>
        <w:t>27</w:t>
      </w:r>
      <w:r>
        <w:rPr>
          <w:noProof/>
        </w:rPr>
        <w:fldChar w:fldCharType="end"/>
      </w:r>
    </w:p>
    <w:p w14:paraId="6FA9DAD3" w14:textId="42557080" w:rsidR="00800D60" w:rsidRDefault="00800D6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_Toc164763125 \h </w:instrText>
      </w:r>
      <w:r>
        <w:rPr>
          <w:noProof/>
        </w:rPr>
      </w:r>
      <w:r>
        <w:rPr>
          <w:noProof/>
        </w:rPr>
        <w:fldChar w:fldCharType="separate"/>
      </w:r>
      <w:r>
        <w:rPr>
          <w:noProof/>
        </w:rPr>
        <w:t>27</w:t>
      </w:r>
      <w:r>
        <w:rPr>
          <w:noProof/>
        </w:rPr>
        <w:fldChar w:fldCharType="end"/>
      </w:r>
    </w:p>
    <w:p w14:paraId="623CC564" w14:textId="739E226E" w:rsidR="00800D60" w:rsidRDefault="00800D6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_Toc164763126 \h </w:instrText>
      </w:r>
      <w:r>
        <w:rPr>
          <w:noProof/>
        </w:rPr>
      </w:r>
      <w:r>
        <w:rPr>
          <w:noProof/>
        </w:rPr>
        <w:fldChar w:fldCharType="separate"/>
      </w:r>
      <w:r>
        <w:rPr>
          <w:noProof/>
        </w:rPr>
        <w:t>27</w:t>
      </w:r>
      <w:r>
        <w:rPr>
          <w:noProof/>
        </w:rPr>
        <w:fldChar w:fldCharType="end"/>
      </w:r>
    </w:p>
    <w:p w14:paraId="506D672B" w14:textId="4C4AF9D0" w:rsidR="00800D60" w:rsidRDefault="00800D6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_Toc164763127 \h </w:instrText>
      </w:r>
      <w:r>
        <w:rPr>
          <w:noProof/>
        </w:rPr>
      </w:r>
      <w:r>
        <w:rPr>
          <w:noProof/>
        </w:rPr>
        <w:fldChar w:fldCharType="separate"/>
      </w:r>
      <w:r>
        <w:rPr>
          <w:noProof/>
        </w:rPr>
        <w:t>27</w:t>
      </w:r>
      <w:r>
        <w:rPr>
          <w:noProof/>
        </w:rPr>
        <w:fldChar w:fldCharType="end"/>
      </w:r>
    </w:p>
    <w:p w14:paraId="101BAE4C" w14:textId="36859255" w:rsidR="00800D60" w:rsidRDefault="00800D6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_Toc164763128 \h </w:instrText>
      </w:r>
      <w:r>
        <w:rPr>
          <w:noProof/>
        </w:rPr>
      </w:r>
      <w:r>
        <w:rPr>
          <w:noProof/>
        </w:rPr>
        <w:fldChar w:fldCharType="separate"/>
      </w:r>
      <w:r>
        <w:rPr>
          <w:noProof/>
        </w:rPr>
        <w:t>27</w:t>
      </w:r>
      <w:r>
        <w:rPr>
          <w:noProof/>
        </w:rPr>
        <w:fldChar w:fldCharType="end"/>
      </w:r>
    </w:p>
    <w:p w14:paraId="10FA4CA4" w14:textId="3227C521" w:rsidR="00800D60" w:rsidRDefault="00800D6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_Toc164763129 \h </w:instrText>
      </w:r>
      <w:r>
        <w:rPr>
          <w:noProof/>
        </w:rPr>
      </w:r>
      <w:r>
        <w:rPr>
          <w:noProof/>
        </w:rPr>
        <w:fldChar w:fldCharType="separate"/>
      </w:r>
      <w:r>
        <w:rPr>
          <w:noProof/>
        </w:rPr>
        <w:t>28</w:t>
      </w:r>
      <w:r>
        <w:rPr>
          <w:noProof/>
        </w:rPr>
        <w:fldChar w:fldCharType="end"/>
      </w:r>
    </w:p>
    <w:p w14:paraId="6D5AD770" w14:textId="38081D42" w:rsidR="00800D60" w:rsidRDefault="00800D6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_Toc164763130 \h </w:instrText>
      </w:r>
      <w:r>
        <w:rPr>
          <w:noProof/>
        </w:rPr>
      </w:r>
      <w:r>
        <w:rPr>
          <w:noProof/>
        </w:rPr>
        <w:fldChar w:fldCharType="separate"/>
      </w:r>
      <w:r>
        <w:rPr>
          <w:noProof/>
        </w:rPr>
        <w:t>28</w:t>
      </w:r>
      <w:r>
        <w:rPr>
          <w:noProof/>
        </w:rPr>
        <w:fldChar w:fldCharType="end"/>
      </w:r>
    </w:p>
    <w:p w14:paraId="5107D5CD" w14:textId="0A0CB89E" w:rsidR="00800D60" w:rsidRDefault="00800D6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_Toc164763131 \h </w:instrText>
      </w:r>
      <w:r>
        <w:rPr>
          <w:noProof/>
        </w:rPr>
      </w:r>
      <w:r>
        <w:rPr>
          <w:noProof/>
        </w:rPr>
        <w:fldChar w:fldCharType="separate"/>
      </w:r>
      <w:r>
        <w:rPr>
          <w:noProof/>
        </w:rPr>
        <w:t>28</w:t>
      </w:r>
      <w:r>
        <w:rPr>
          <w:noProof/>
        </w:rPr>
        <w:fldChar w:fldCharType="end"/>
      </w:r>
    </w:p>
    <w:p w14:paraId="34A20BE4" w14:textId="1357A2B1" w:rsidR="00800D60" w:rsidRDefault="00800D6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_Toc164763132 \h </w:instrText>
      </w:r>
      <w:r>
        <w:rPr>
          <w:noProof/>
        </w:rPr>
      </w:r>
      <w:r>
        <w:rPr>
          <w:noProof/>
        </w:rPr>
        <w:fldChar w:fldCharType="separate"/>
      </w:r>
      <w:r>
        <w:rPr>
          <w:noProof/>
        </w:rPr>
        <w:t>28</w:t>
      </w:r>
      <w:r>
        <w:rPr>
          <w:noProof/>
        </w:rPr>
        <w:fldChar w:fldCharType="end"/>
      </w:r>
    </w:p>
    <w:p w14:paraId="47AEEB51" w14:textId="493291AA" w:rsidR="00800D60" w:rsidRDefault="00800D6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_Toc164763133 \h </w:instrText>
      </w:r>
      <w:r>
        <w:rPr>
          <w:noProof/>
        </w:rPr>
      </w:r>
      <w:r>
        <w:rPr>
          <w:noProof/>
        </w:rPr>
        <w:fldChar w:fldCharType="separate"/>
      </w:r>
      <w:r>
        <w:rPr>
          <w:noProof/>
        </w:rPr>
        <w:t>29</w:t>
      </w:r>
      <w:r>
        <w:rPr>
          <w:noProof/>
        </w:rPr>
        <w:fldChar w:fldCharType="end"/>
      </w:r>
    </w:p>
    <w:p w14:paraId="1C8652D4" w14:textId="66C7619B" w:rsidR="00800D60" w:rsidRDefault="00800D6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_Toc164763134 \h </w:instrText>
      </w:r>
      <w:r>
        <w:rPr>
          <w:noProof/>
        </w:rPr>
      </w:r>
      <w:r>
        <w:rPr>
          <w:noProof/>
        </w:rPr>
        <w:fldChar w:fldCharType="separate"/>
      </w:r>
      <w:r>
        <w:rPr>
          <w:noProof/>
        </w:rPr>
        <w:t>30</w:t>
      </w:r>
      <w:r>
        <w:rPr>
          <w:noProof/>
        </w:rPr>
        <w:fldChar w:fldCharType="end"/>
      </w:r>
    </w:p>
    <w:p w14:paraId="68243EAB" w14:textId="58A9CAB6" w:rsidR="00800D60" w:rsidRDefault="00800D6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_Toc164763135 \h </w:instrText>
      </w:r>
      <w:r>
        <w:rPr>
          <w:noProof/>
        </w:rPr>
      </w:r>
      <w:r>
        <w:rPr>
          <w:noProof/>
        </w:rPr>
        <w:fldChar w:fldCharType="separate"/>
      </w:r>
      <w:r>
        <w:rPr>
          <w:noProof/>
        </w:rPr>
        <w:t>30</w:t>
      </w:r>
      <w:r>
        <w:rPr>
          <w:noProof/>
        </w:rPr>
        <w:fldChar w:fldCharType="end"/>
      </w:r>
    </w:p>
    <w:p w14:paraId="5185140A" w14:textId="5B3BB732" w:rsidR="00800D60" w:rsidRDefault="00800D6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_Toc164763136 \h </w:instrText>
      </w:r>
      <w:r>
        <w:rPr>
          <w:noProof/>
        </w:rPr>
      </w:r>
      <w:r>
        <w:rPr>
          <w:noProof/>
        </w:rPr>
        <w:fldChar w:fldCharType="separate"/>
      </w:r>
      <w:r>
        <w:rPr>
          <w:noProof/>
        </w:rPr>
        <w:t>30</w:t>
      </w:r>
      <w:r>
        <w:rPr>
          <w:noProof/>
        </w:rPr>
        <w:fldChar w:fldCharType="end"/>
      </w:r>
    </w:p>
    <w:p w14:paraId="795EAF60" w14:textId="1F1D5063" w:rsidR="00800D60" w:rsidRDefault="00800D6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_Toc164763137 \h </w:instrText>
      </w:r>
      <w:r>
        <w:rPr>
          <w:noProof/>
        </w:rPr>
      </w:r>
      <w:r>
        <w:rPr>
          <w:noProof/>
        </w:rPr>
        <w:fldChar w:fldCharType="separate"/>
      </w:r>
      <w:r>
        <w:rPr>
          <w:noProof/>
        </w:rPr>
        <w:t>30</w:t>
      </w:r>
      <w:r>
        <w:rPr>
          <w:noProof/>
        </w:rPr>
        <w:fldChar w:fldCharType="end"/>
      </w:r>
    </w:p>
    <w:p w14:paraId="407AFDB8" w14:textId="21225426" w:rsidR="00800D60" w:rsidRDefault="00800D6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_Toc164763138 \h </w:instrText>
      </w:r>
      <w:r>
        <w:rPr>
          <w:noProof/>
        </w:rPr>
      </w:r>
      <w:r>
        <w:rPr>
          <w:noProof/>
        </w:rPr>
        <w:fldChar w:fldCharType="separate"/>
      </w:r>
      <w:r>
        <w:rPr>
          <w:noProof/>
        </w:rPr>
        <w:t>31</w:t>
      </w:r>
      <w:r>
        <w:rPr>
          <w:noProof/>
        </w:rPr>
        <w:fldChar w:fldCharType="end"/>
      </w:r>
    </w:p>
    <w:p w14:paraId="496461D2" w14:textId="7E96241B" w:rsidR="00800D60" w:rsidRDefault="00800D6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_Toc164763139 \h </w:instrText>
      </w:r>
      <w:r>
        <w:rPr>
          <w:noProof/>
        </w:rPr>
      </w:r>
      <w:r>
        <w:rPr>
          <w:noProof/>
        </w:rPr>
        <w:fldChar w:fldCharType="separate"/>
      </w:r>
      <w:r>
        <w:rPr>
          <w:noProof/>
        </w:rPr>
        <w:t>31</w:t>
      </w:r>
      <w:r>
        <w:rPr>
          <w:noProof/>
        </w:rPr>
        <w:fldChar w:fldCharType="end"/>
      </w:r>
    </w:p>
    <w:p w14:paraId="2B09974C" w14:textId="6B0F059F" w:rsidR="00800D60" w:rsidRDefault="00800D6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_Toc164763140 \h </w:instrText>
      </w:r>
      <w:r>
        <w:rPr>
          <w:noProof/>
        </w:rPr>
      </w:r>
      <w:r>
        <w:rPr>
          <w:noProof/>
        </w:rPr>
        <w:fldChar w:fldCharType="separate"/>
      </w:r>
      <w:r>
        <w:rPr>
          <w:noProof/>
        </w:rPr>
        <w:t>31</w:t>
      </w:r>
      <w:r>
        <w:rPr>
          <w:noProof/>
        </w:rPr>
        <w:fldChar w:fldCharType="end"/>
      </w:r>
    </w:p>
    <w:p w14:paraId="29FE0891" w14:textId="5AAC0593" w:rsidR="00800D60" w:rsidRDefault="00800D6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_Toc164763141 \h </w:instrText>
      </w:r>
      <w:r>
        <w:rPr>
          <w:noProof/>
        </w:rPr>
      </w:r>
      <w:r>
        <w:rPr>
          <w:noProof/>
        </w:rPr>
        <w:fldChar w:fldCharType="separate"/>
      </w:r>
      <w:r>
        <w:rPr>
          <w:noProof/>
        </w:rPr>
        <w:t>31</w:t>
      </w:r>
      <w:r>
        <w:rPr>
          <w:noProof/>
        </w:rPr>
        <w:fldChar w:fldCharType="end"/>
      </w:r>
    </w:p>
    <w:p w14:paraId="119B60DF" w14:textId="22745812" w:rsidR="00800D60" w:rsidRDefault="00800D6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_Toc164763142 \h </w:instrText>
      </w:r>
      <w:r>
        <w:rPr>
          <w:noProof/>
        </w:rPr>
      </w:r>
      <w:r>
        <w:rPr>
          <w:noProof/>
        </w:rPr>
        <w:fldChar w:fldCharType="separate"/>
      </w:r>
      <w:r>
        <w:rPr>
          <w:noProof/>
        </w:rPr>
        <w:t>32</w:t>
      </w:r>
      <w:r>
        <w:rPr>
          <w:noProof/>
        </w:rPr>
        <w:fldChar w:fldCharType="end"/>
      </w:r>
    </w:p>
    <w:p w14:paraId="10DFF559" w14:textId="4E3D397B" w:rsidR="00800D60" w:rsidRDefault="00800D6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_Toc164763143 \h </w:instrText>
      </w:r>
      <w:r>
        <w:rPr>
          <w:noProof/>
        </w:rPr>
      </w:r>
      <w:r>
        <w:rPr>
          <w:noProof/>
        </w:rPr>
        <w:fldChar w:fldCharType="separate"/>
      </w:r>
      <w:r>
        <w:rPr>
          <w:noProof/>
        </w:rPr>
        <w:t>32</w:t>
      </w:r>
      <w:r>
        <w:rPr>
          <w:noProof/>
        </w:rPr>
        <w:fldChar w:fldCharType="end"/>
      </w:r>
    </w:p>
    <w:p w14:paraId="7AD422DB" w14:textId="34809950" w:rsidR="00800D60" w:rsidRDefault="00800D6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_Toc164763144 \h </w:instrText>
      </w:r>
      <w:r>
        <w:rPr>
          <w:noProof/>
        </w:rPr>
      </w:r>
      <w:r>
        <w:rPr>
          <w:noProof/>
        </w:rPr>
        <w:fldChar w:fldCharType="separate"/>
      </w:r>
      <w:r>
        <w:rPr>
          <w:noProof/>
        </w:rPr>
        <w:t>32</w:t>
      </w:r>
      <w:r>
        <w:rPr>
          <w:noProof/>
        </w:rPr>
        <w:fldChar w:fldCharType="end"/>
      </w:r>
    </w:p>
    <w:p w14:paraId="374A2F5C" w14:textId="1869744C" w:rsidR="00800D60" w:rsidRDefault="00800D6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_Toc164763145 \h </w:instrText>
      </w:r>
      <w:r>
        <w:rPr>
          <w:noProof/>
        </w:rPr>
      </w:r>
      <w:r>
        <w:rPr>
          <w:noProof/>
        </w:rPr>
        <w:fldChar w:fldCharType="separate"/>
      </w:r>
      <w:r>
        <w:rPr>
          <w:noProof/>
        </w:rPr>
        <w:t>33</w:t>
      </w:r>
      <w:r>
        <w:rPr>
          <w:noProof/>
        </w:rPr>
        <w:fldChar w:fldCharType="end"/>
      </w:r>
    </w:p>
    <w:p w14:paraId="3407A361" w14:textId="3F674659" w:rsidR="00800D60" w:rsidRDefault="00800D6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_Toc164763146 \h </w:instrText>
      </w:r>
      <w:r>
        <w:rPr>
          <w:noProof/>
        </w:rPr>
      </w:r>
      <w:r>
        <w:rPr>
          <w:noProof/>
        </w:rPr>
        <w:fldChar w:fldCharType="separate"/>
      </w:r>
      <w:r>
        <w:rPr>
          <w:noProof/>
        </w:rPr>
        <w:t>33</w:t>
      </w:r>
      <w:r>
        <w:rPr>
          <w:noProof/>
        </w:rPr>
        <w:fldChar w:fldCharType="end"/>
      </w:r>
    </w:p>
    <w:p w14:paraId="24139A9B" w14:textId="16F43862" w:rsidR="00800D60" w:rsidRDefault="00800D60">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_Toc164763147 \h </w:instrText>
      </w:r>
      <w:r>
        <w:rPr>
          <w:noProof/>
        </w:rPr>
      </w:r>
      <w:r>
        <w:rPr>
          <w:noProof/>
        </w:rPr>
        <w:fldChar w:fldCharType="separate"/>
      </w:r>
      <w:r>
        <w:rPr>
          <w:noProof/>
        </w:rPr>
        <w:t>33</w:t>
      </w:r>
      <w:r>
        <w:rPr>
          <w:noProof/>
        </w:rPr>
        <w:fldChar w:fldCharType="end"/>
      </w:r>
    </w:p>
    <w:p w14:paraId="1F1EE209" w14:textId="10D918D1" w:rsidR="00800D60" w:rsidRDefault="00800D6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_Toc164763148 \h </w:instrText>
      </w:r>
      <w:r>
        <w:rPr>
          <w:noProof/>
        </w:rPr>
      </w:r>
      <w:r>
        <w:rPr>
          <w:noProof/>
        </w:rPr>
        <w:fldChar w:fldCharType="separate"/>
      </w:r>
      <w:r>
        <w:rPr>
          <w:noProof/>
        </w:rPr>
        <w:t>33</w:t>
      </w:r>
      <w:r>
        <w:rPr>
          <w:noProof/>
        </w:rPr>
        <w:fldChar w:fldCharType="end"/>
      </w:r>
    </w:p>
    <w:p w14:paraId="7ED22FCF" w14:textId="3C36AB04" w:rsidR="00800D60" w:rsidRDefault="00800D6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_Toc164763149 \h </w:instrText>
      </w:r>
      <w:r>
        <w:rPr>
          <w:noProof/>
        </w:rPr>
      </w:r>
      <w:r>
        <w:rPr>
          <w:noProof/>
        </w:rPr>
        <w:fldChar w:fldCharType="separate"/>
      </w:r>
      <w:r>
        <w:rPr>
          <w:noProof/>
        </w:rPr>
        <w:t>33</w:t>
      </w:r>
      <w:r>
        <w:rPr>
          <w:noProof/>
        </w:rPr>
        <w:fldChar w:fldCharType="end"/>
      </w:r>
    </w:p>
    <w:p w14:paraId="60810F69" w14:textId="437334FE"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_Toc164763150 \h </w:instrText>
      </w:r>
      <w:r>
        <w:rPr>
          <w:noProof/>
        </w:rPr>
      </w:r>
      <w:r>
        <w:rPr>
          <w:noProof/>
        </w:rPr>
        <w:fldChar w:fldCharType="separate"/>
      </w:r>
      <w:r>
        <w:rPr>
          <w:noProof/>
        </w:rPr>
        <w:t>33</w:t>
      </w:r>
      <w:r>
        <w:rPr>
          <w:noProof/>
        </w:rPr>
        <w:fldChar w:fldCharType="end"/>
      </w:r>
    </w:p>
    <w:p w14:paraId="523908AF" w14:textId="35F692C6" w:rsidR="00800D60" w:rsidRDefault="00800D6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_Toc164763151 \h </w:instrText>
      </w:r>
      <w:r>
        <w:rPr>
          <w:noProof/>
        </w:rPr>
      </w:r>
      <w:r>
        <w:rPr>
          <w:noProof/>
        </w:rPr>
        <w:fldChar w:fldCharType="separate"/>
      </w:r>
      <w:r>
        <w:rPr>
          <w:noProof/>
        </w:rPr>
        <w:t>33</w:t>
      </w:r>
      <w:r>
        <w:rPr>
          <w:noProof/>
        </w:rPr>
        <w:fldChar w:fldCharType="end"/>
      </w:r>
    </w:p>
    <w:p w14:paraId="710EFDBC" w14:textId="7D64E31D" w:rsidR="00800D60" w:rsidRDefault="00800D6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_Toc164763152 \h </w:instrText>
      </w:r>
      <w:r>
        <w:rPr>
          <w:noProof/>
        </w:rPr>
      </w:r>
      <w:r>
        <w:rPr>
          <w:noProof/>
        </w:rPr>
        <w:fldChar w:fldCharType="separate"/>
      </w:r>
      <w:r>
        <w:rPr>
          <w:noProof/>
        </w:rPr>
        <w:t>34</w:t>
      </w:r>
      <w:r>
        <w:rPr>
          <w:noProof/>
        </w:rPr>
        <w:fldChar w:fldCharType="end"/>
      </w:r>
    </w:p>
    <w:p w14:paraId="6728FF2B" w14:textId="51F15DFA" w:rsidR="00800D60" w:rsidRDefault="00800D6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_Toc164763153 \h </w:instrText>
      </w:r>
      <w:r>
        <w:rPr>
          <w:noProof/>
        </w:rPr>
      </w:r>
      <w:r>
        <w:rPr>
          <w:noProof/>
        </w:rPr>
        <w:fldChar w:fldCharType="separate"/>
      </w:r>
      <w:r>
        <w:rPr>
          <w:noProof/>
        </w:rPr>
        <w:t>34</w:t>
      </w:r>
      <w:r>
        <w:rPr>
          <w:noProof/>
        </w:rPr>
        <w:fldChar w:fldCharType="end"/>
      </w:r>
    </w:p>
    <w:p w14:paraId="2AD207CA" w14:textId="1672AAC2" w:rsidR="00800D60" w:rsidRDefault="00800D6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_Toc164763154 \h </w:instrText>
      </w:r>
      <w:r>
        <w:rPr>
          <w:noProof/>
        </w:rPr>
      </w:r>
      <w:r>
        <w:rPr>
          <w:noProof/>
        </w:rPr>
        <w:fldChar w:fldCharType="separate"/>
      </w:r>
      <w:r>
        <w:rPr>
          <w:noProof/>
        </w:rPr>
        <w:t>34</w:t>
      </w:r>
      <w:r>
        <w:rPr>
          <w:noProof/>
        </w:rPr>
        <w:fldChar w:fldCharType="end"/>
      </w:r>
    </w:p>
    <w:p w14:paraId="56818AD3" w14:textId="18C05259" w:rsidR="00800D60" w:rsidRDefault="00800D6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_Toc164763155 \h </w:instrText>
      </w:r>
      <w:r>
        <w:rPr>
          <w:noProof/>
        </w:rPr>
      </w:r>
      <w:r>
        <w:rPr>
          <w:noProof/>
        </w:rPr>
        <w:fldChar w:fldCharType="separate"/>
      </w:r>
      <w:r>
        <w:rPr>
          <w:noProof/>
        </w:rPr>
        <w:t>34</w:t>
      </w:r>
      <w:r>
        <w:rPr>
          <w:noProof/>
        </w:rPr>
        <w:fldChar w:fldCharType="end"/>
      </w:r>
    </w:p>
    <w:p w14:paraId="42B7B491" w14:textId="3F88FED0" w:rsidR="00800D60" w:rsidRDefault="00800D6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_Toc164763156 \h </w:instrText>
      </w:r>
      <w:r>
        <w:rPr>
          <w:noProof/>
        </w:rPr>
      </w:r>
      <w:r>
        <w:rPr>
          <w:noProof/>
        </w:rPr>
        <w:fldChar w:fldCharType="separate"/>
      </w:r>
      <w:r>
        <w:rPr>
          <w:noProof/>
        </w:rPr>
        <w:t>34</w:t>
      </w:r>
      <w:r>
        <w:rPr>
          <w:noProof/>
        </w:rPr>
        <w:fldChar w:fldCharType="end"/>
      </w:r>
    </w:p>
    <w:p w14:paraId="1C96F871" w14:textId="16F3E7A1" w:rsidR="00800D60" w:rsidRDefault="00800D6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_Toc164763157 \h </w:instrText>
      </w:r>
      <w:r>
        <w:rPr>
          <w:noProof/>
        </w:rPr>
      </w:r>
      <w:r>
        <w:rPr>
          <w:noProof/>
        </w:rPr>
        <w:fldChar w:fldCharType="separate"/>
      </w:r>
      <w:r>
        <w:rPr>
          <w:noProof/>
        </w:rPr>
        <w:t>35</w:t>
      </w:r>
      <w:r>
        <w:rPr>
          <w:noProof/>
        </w:rPr>
        <w:fldChar w:fldCharType="end"/>
      </w:r>
    </w:p>
    <w:p w14:paraId="66C5D1C1" w14:textId="2E577E26" w:rsidR="00800D60" w:rsidRDefault="00800D6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_Toc164763158 \h </w:instrText>
      </w:r>
      <w:r>
        <w:rPr>
          <w:noProof/>
        </w:rPr>
      </w:r>
      <w:r>
        <w:rPr>
          <w:noProof/>
        </w:rPr>
        <w:fldChar w:fldCharType="separate"/>
      </w:r>
      <w:r>
        <w:rPr>
          <w:noProof/>
        </w:rPr>
        <w:t>35</w:t>
      </w:r>
      <w:r>
        <w:rPr>
          <w:noProof/>
        </w:rPr>
        <w:fldChar w:fldCharType="end"/>
      </w:r>
    </w:p>
    <w:p w14:paraId="4E0CB6A0" w14:textId="4C914300" w:rsidR="00800D60" w:rsidRDefault="00800D6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_Toc164763159 \h </w:instrText>
      </w:r>
      <w:r>
        <w:rPr>
          <w:noProof/>
        </w:rPr>
      </w:r>
      <w:r>
        <w:rPr>
          <w:noProof/>
        </w:rPr>
        <w:fldChar w:fldCharType="separate"/>
      </w:r>
      <w:r>
        <w:rPr>
          <w:noProof/>
        </w:rPr>
        <w:t>35</w:t>
      </w:r>
      <w:r>
        <w:rPr>
          <w:noProof/>
        </w:rPr>
        <w:fldChar w:fldCharType="end"/>
      </w:r>
    </w:p>
    <w:p w14:paraId="58C6E5F9" w14:textId="73FA60B0" w:rsidR="00800D60" w:rsidRDefault="00800D6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_Toc164763160 \h </w:instrText>
      </w:r>
      <w:r>
        <w:rPr>
          <w:noProof/>
        </w:rPr>
      </w:r>
      <w:r>
        <w:rPr>
          <w:noProof/>
        </w:rPr>
        <w:fldChar w:fldCharType="separate"/>
      </w:r>
      <w:r>
        <w:rPr>
          <w:noProof/>
        </w:rPr>
        <w:t>35</w:t>
      </w:r>
      <w:r>
        <w:rPr>
          <w:noProof/>
        </w:rPr>
        <w:fldChar w:fldCharType="end"/>
      </w:r>
    </w:p>
    <w:p w14:paraId="61717718" w14:textId="18233F86" w:rsidR="00800D60" w:rsidRDefault="00800D6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_Toc164763161 \h </w:instrText>
      </w:r>
      <w:r>
        <w:rPr>
          <w:noProof/>
        </w:rPr>
      </w:r>
      <w:r>
        <w:rPr>
          <w:noProof/>
        </w:rPr>
        <w:fldChar w:fldCharType="separate"/>
      </w:r>
      <w:r>
        <w:rPr>
          <w:noProof/>
        </w:rPr>
        <w:t>35</w:t>
      </w:r>
      <w:r>
        <w:rPr>
          <w:noProof/>
        </w:rPr>
        <w:fldChar w:fldCharType="end"/>
      </w:r>
    </w:p>
    <w:p w14:paraId="58F2B44D" w14:textId="78417E32" w:rsidR="00800D60" w:rsidRDefault="00800D6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_Toc164763162 \h </w:instrText>
      </w:r>
      <w:r>
        <w:rPr>
          <w:noProof/>
        </w:rPr>
      </w:r>
      <w:r>
        <w:rPr>
          <w:noProof/>
        </w:rPr>
        <w:fldChar w:fldCharType="separate"/>
      </w:r>
      <w:r>
        <w:rPr>
          <w:noProof/>
        </w:rPr>
        <w:t>36</w:t>
      </w:r>
      <w:r>
        <w:rPr>
          <w:noProof/>
        </w:rPr>
        <w:fldChar w:fldCharType="end"/>
      </w:r>
    </w:p>
    <w:p w14:paraId="71FBCCFB" w14:textId="34CB0DE4" w:rsidR="00800D60" w:rsidRDefault="00800D6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_Toc164763163 \h </w:instrText>
      </w:r>
      <w:r>
        <w:rPr>
          <w:noProof/>
        </w:rPr>
      </w:r>
      <w:r>
        <w:rPr>
          <w:noProof/>
        </w:rPr>
        <w:fldChar w:fldCharType="separate"/>
      </w:r>
      <w:r>
        <w:rPr>
          <w:noProof/>
        </w:rPr>
        <w:t>36</w:t>
      </w:r>
      <w:r>
        <w:rPr>
          <w:noProof/>
        </w:rPr>
        <w:fldChar w:fldCharType="end"/>
      </w:r>
    </w:p>
    <w:p w14:paraId="63F39F4F" w14:textId="1DD89D8B" w:rsidR="00800D60" w:rsidRDefault="00800D6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_Toc164763164 \h </w:instrText>
      </w:r>
      <w:r>
        <w:rPr>
          <w:noProof/>
        </w:rPr>
      </w:r>
      <w:r>
        <w:rPr>
          <w:noProof/>
        </w:rPr>
        <w:fldChar w:fldCharType="separate"/>
      </w:r>
      <w:r>
        <w:rPr>
          <w:noProof/>
        </w:rPr>
        <w:t>36</w:t>
      </w:r>
      <w:r>
        <w:rPr>
          <w:noProof/>
        </w:rPr>
        <w:fldChar w:fldCharType="end"/>
      </w:r>
    </w:p>
    <w:p w14:paraId="143389B8" w14:textId="5125605F" w:rsidR="00800D60" w:rsidRDefault="00800D6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_Toc164763165 \h </w:instrText>
      </w:r>
      <w:r>
        <w:rPr>
          <w:noProof/>
        </w:rPr>
      </w:r>
      <w:r>
        <w:rPr>
          <w:noProof/>
        </w:rPr>
        <w:fldChar w:fldCharType="separate"/>
      </w:r>
      <w:r>
        <w:rPr>
          <w:noProof/>
        </w:rPr>
        <w:t>36</w:t>
      </w:r>
      <w:r>
        <w:rPr>
          <w:noProof/>
        </w:rPr>
        <w:fldChar w:fldCharType="end"/>
      </w:r>
    </w:p>
    <w:p w14:paraId="18372087" w14:textId="14E1956B" w:rsidR="00800D60" w:rsidRDefault="00800D6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_Toc164763166 \h </w:instrText>
      </w:r>
      <w:r>
        <w:rPr>
          <w:noProof/>
        </w:rPr>
      </w:r>
      <w:r>
        <w:rPr>
          <w:noProof/>
        </w:rPr>
        <w:fldChar w:fldCharType="separate"/>
      </w:r>
      <w:r>
        <w:rPr>
          <w:noProof/>
        </w:rPr>
        <w:t>37</w:t>
      </w:r>
      <w:r>
        <w:rPr>
          <w:noProof/>
        </w:rPr>
        <w:fldChar w:fldCharType="end"/>
      </w:r>
    </w:p>
    <w:p w14:paraId="15E795DD" w14:textId="660AC115" w:rsidR="00800D60" w:rsidRDefault="00800D6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_Toc164763167 \h </w:instrText>
      </w:r>
      <w:r>
        <w:rPr>
          <w:noProof/>
        </w:rPr>
      </w:r>
      <w:r>
        <w:rPr>
          <w:noProof/>
        </w:rPr>
        <w:fldChar w:fldCharType="separate"/>
      </w:r>
      <w:r>
        <w:rPr>
          <w:noProof/>
        </w:rPr>
        <w:t>37</w:t>
      </w:r>
      <w:r>
        <w:rPr>
          <w:noProof/>
        </w:rPr>
        <w:fldChar w:fldCharType="end"/>
      </w:r>
    </w:p>
    <w:p w14:paraId="706D0950" w14:textId="44CBE7B4" w:rsidR="00800D60" w:rsidRDefault="00800D6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_Toc164763168 \h </w:instrText>
      </w:r>
      <w:r>
        <w:rPr>
          <w:noProof/>
        </w:rPr>
      </w:r>
      <w:r>
        <w:rPr>
          <w:noProof/>
        </w:rPr>
        <w:fldChar w:fldCharType="separate"/>
      </w:r>
      <w:r>
        <w:rPr>
          <w:noProof/>
        </w:rPr>
        <w:t>37</w:t>
      </w:r>
      <w:r>
        <w:rPr>
          <w:noProof/>
        </w:rPr>
        <w:fldChar w:fldCharType="end"/>
      </w:r>
    </w:p>
    <w:p w14:paraId="220B2D96" w14:textId="2AF34621" w:rsidR="00800D60" w:rsidRDefault="00800D6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_Toc164763169 \h </w:instrText>
      </w:r>
      <w:r>
        <w:rPr>
          <w:noProof/>
        </w:rPr>
      </w:r>
      <w:r>
        <w:rPr>
          <w:noProof/>
        </w:rPr>
        <w:fldChar w:fldCharType="separate"/>
      </w:r>
      <w:r>
        <w:rPr>
          <w:noProof/>
        </w:rPr>
        <w:t>37</w:t>
      </w:r>
      <w:r>
        <w:rPr>
          <w:noProof/>
        </w:rPr>
        <w:fldChar w:fldCharType="end"/>
      </w:r>
    </w:p>
    <w:p w14:paraId="21E0A025" w14:textId="46C5D0DF" w:rsidR="00800D60" w:rsidRDefault="00800D6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_Toc164763170 \h </w:instrText>
      </w:r>
      <w:r>
        <w:rPr>
          <w:noProof/>
        </w:rPr>
      </w:r>
      <w:r>
        <w:rPr>
          <w:noProof/>
        </w:rPr>
        <w:fldChar w:fldCharType="separate"/>
      </w:r>
      <w:r>
        <w:rPr>
          <w:noProof/>
        </w:rPr>
        <w:t>37</w:t>
      </w:r>
      <w:r>
        <w:rPr>
          <w:noProof/>
        </w:rPr>
        <w:fldChar w:fldCharType="end"/>
      </w:r>
    </w:p>
    <w:p w14:paraId="416C7E50" w14:textId="03E323D1" w:rsidR="00800D60" w:rsidRDefault="00800D6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_Toc164763171 \h </w:instrText>
      </w:r>
      <w:r>
        <w:rPr>
          <w:noProof/>
        </w:rPr>
      </w:r>
      <w:r>
        <w:rPr>
          <w:noProof/>
        </w:rPr>
        <w:fldChar w:fldCharType="separate"/>
      </w:r>
      <w:r>
        <w:rPr>
          <w:noProof/>
        </w:rPr>
        <w:t>37</w:t>
      </w:r>
      <w:r>
        <w:rPr>
          <w:noProof/>
        </w:rPr>
        <w:fldChar w:fldCharType="end"/>
      </w:r>
    </w:p>
    <w:p w14:paraId="7A3698DA" w14:textId="2C257485" w:rsidR="00800D60" w:rsidRDefault="00800D6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_Toc164763172 \h </w:instrText>
      </w:r>
      <w:r>
        <w:rPr>
          <w:noProof/>
        </w:rPr>
      </w:r>
      <w:r>
        <w:rPr>
          <w:noProof/>
        </w:rPr>
        <w:fldChar w:fldCharType="separate"/>
      </w:r>
      <w:r>
        <w:rPr>
          <w:noProof/>
        </w:rPr>
        <w:t>37</w:t>
      </w:r>
      <w:r>
        <w:rPr>
          <w:noProof/>
        </w:rPr>
        <w:fldChar w:fldCharType="end"/>
      </w:r>
    </w:p>
    <w:p w14:paraId="1B92E293" w14:textId="733EA21F" w:rsidR="00800D60" w:rsidRDefault="00800D6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_Toc164763173 \h </w:instrText>
      </w:r>
      <w:r>
        <w:rPr>
          <w:noProof/>
        </w:rPr>
      </w:r>
      <w:r>
        <w:rPr>
          <w:noProof/>
        </w:rPr>
        <w:fldChar w:fldCharType="separate"/>
      </w:r>
      <w:r>
        <w:rPr>
          <w:noProof/>
        </w:rPr>
        <w:t>38</w:t>
      </w:r>
      <w:r>
        <w:rPr>
          <w:noProof/>
        </w:rPr>
        <w:fldChar w:fldCharType="end"/>
      </w:r>
    </w:p>
    <w:p w14:paraId="6D0AF326" w14:textId="5A9F086C" w:rsidR="00800D60" w:rsidRDefault="00800D6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_Toc164763174 \h </w:instrText>
      </w:r>
      <w:r>
        <w:rPr>
          <w:noProof/>
        </w:rPr>
      </w:r>
      <w:r>
        <w:rPr>
          <w:noProof/>
        </w:rPr>
        <w:fldChar w:fldCharType="separate"/>
      </w:r>
      <w:r>
        <w:rPr>
          <w:noProof/>
        </w:rPr>
        <w:t>38</w:t>
      </w:r>
      <w:r>
        <w:rPr>
          <w:noProof/>
        </w:rPr>
        <w:fldChar w:fldCharType="end"/>
      </w:r>
    </w:p>
    <w:p w14:paraId="581ED929" w14:textId="38B8EC05" w:rsidR="00800D60" w:rsidRDefault="00800D6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_Toc164763175 \h </w:instrText>
      </w:r>
      <w:r>
        <w:rPr>
          <w:noProof/>
        </w:rPr>
      </w:r>
      <w:r>
        <w:rPr>
          <w:noProof/>
        </w:rPr>
        <w:fldChar w:fldCharType="separate"/>
      </w:r>
      <w:r>
        <w:rPr>
          <w:noProof/>
        </w:rPr>
        <w:t>38</w:t>
      </w:r>
      <w:r>
        <w:rPr>
          <w:noProof/>
        </w:rPr>
        <w:fldChar w:fldCharType="end"/>
      </w:r>
    </w:p>
    <w:p w14:paraId="327DEA83" w14:textId="554F79D4" w:rsidR="00800D60" w:rsidRDefault="00800D6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_Toc164763176 \h </w:instrText>
      </w:r>
      <w:r>
        <w:rPr>
          <w:noProof/>
        </w:rPr>
      </w:r>
      <w:r>
        <w:rPr>
          <w:noProof/>
        </w:rPr>
        <w:fldChar w:fldCharType="separate"/>
      </w:r>
      <w:r>
        <w:rPr>
          <w:noProof/>
        </w:rPr>
        <w:t>39</w:t>
      </w:r>
      <w:r>
        <w:rPr>
          <w:noProof/>
        </w:rPr>
        <w:fldChar w:fldCharType="end"/>
      </w:r>
    </w:p>
    <w:p w14:paraId="239A7DA8" w14:textId="20236A06" w:rsidR="00800D60" w:rsidRDefault="00800D6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_Toc164763177 \h </w:instrText>
      </w:r>
      <w:r>
        <w:rPr>
          <w:noProof/>
        </w:rPr>
      </w:r>
      <w:r>
        <w:rPr>
          <w:noProof/>
        </w:rPr>
        <w:fldChar w:fldCharType="separate"/>
      </w:r>
      <w:r>
        <w:rPr>
          <w:noProof/>
        </w:rPr>
        <w:t>39</w:t>
      </w:r>
      <w:r>
        <w:rPr>
          <w:noProof/>
        </w:rPr>
        <w:fldChar w:fldCharType="end"/>
      </w:r>
    </w:p>
    <w:p w14:paraId="78D3563E" w14:textId="7A1712AE" w:rsidR="00800D60" w:rsidRDefault="00800D6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_Toc164763178 \h </w:instrText>
      </w:r>
      <w:r>
        <w:rPr>
          <w:noProof/>
        </w:rPr>
      </w:r>
      <w:r>
        <w:rPr>
          <w:noProof/>
        </w:rPr>
        <w:fldChar w:fldCharType="separate"/>
      </w:r>
      <w:r>
        <w:rPr>
          <w:noProof/>
        </w:rPr>
        <w:t>39</w:t>
      </w:r>
      <w:r>
        <w:rPr>
          <w:noProof/>
        </w:rPr>
        <w:fldChar w:fldCharType="end"/>
      </w:r>
    </w:p>
    <w:p w14:paraId="5EA07BE9" w14:textId="1E598828" w:rsidR="00800D60" w:rsidRDefault="00800D6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_Toc164763179 \h </w:instrText>
      </w:r>
      <w:r>
        <w:rPr>
          <w:noProof/>
        </w:rPr>
      </w:r>
      <w:r>
        <w:rPr>
          <w:noProof/>
        </w:rPr>
        <w:fldChar w:fldCharType="separate"/>
      </w:r>
      <w:r>
        <w:rPr>
          <w:noProof/>
        </w:rPr>
        <w:t>40</w:t>
      </w:r>
      <w:r>
        <w:rPr>
          <w:noProof/>
        </w:rPr>
        <w:fldChar w:fldCharType="end"/>
      </w:r>
    </w:p>
    <w:p w14:paraId="4DBE8F5B" w14:textId="18CA6B5E" w:rsidR="00800D60" w:rsidRDefault="00800D6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_Toc164763180 \h </w:instrText>
      </w:r>
      <w:r>
        <w:rPr>
          <w:noProof/>
        </w:rPr>
      </w:r>
      <w:r>
        <w:rPr>
          <w:noProof/>
        </w:rPr>
        <w:fldChar w:fldCharType="separate"/>
      </w:r>
      <w:r>
        <w:rPr>
          <w:noProof/>
        </w:rPr>
        <w:t>40</w:t>
      </w:r>
      <w:r>
        <w:rPr>
          <w:noProof/>
        </w:rPr>
        <w:fldChar w:fldCharType="end"/>
      </w:r>
    </w:p>
    <w:p w14:paraId="228E7D9D" w14:textId="726179FE" w:rsidR="00800D60" w:rsidRDefault="00800D6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_Toc164763181 \h </w:instrText>
      </w:r>
      <w:r>
        <w:rPr>
          <w:noProof/>
        </w:rPr>
      </w:r>
      <w:r>
        <w:rPr>
          <w:noProof/>
        </w:rPr>
        <w:fldChar w:fldCharType="separate"/>
      </w:r>
      <w:r>
        <w:rPr>
          <w:noProof/>
        </w:rPr>
        <w:t>40</w:t>
      </w:r>
      <w:r>
        <w:rPr>
          <w:noProof/>
        </w:rPr>
        <w:fldChar w:fldCharType="end"/>
      </w:r>
    </w:p>
    <w:p w14:paraId="4F75A48F" w14:textId="2D245BE6" w:rsidR="00800D60" w:rsidRDefault="00800D6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_Toc164763182 \h </w:instrText>
      </w:r>
      <w:r>
        <w:rPr>
          <w:noProof/>
        </w:rPr>
      </w:r>
      <w:r>
        <w:rPr>
          <w:noProof/>
        </w:rPr>
        <w:fldChar w:fldCharType="separate"/>
      </w:r>
      <w:r>
        <w:rPr>
          <w:noProof/>
        </w:rPr>
        <w:t>40</w:t>
      </w:r>
      <w:r>
        <w:rPr>
          <w:noProof/>
        </w:rPr>
        <w:fldChar w:fldCharType="end"/>
      </w:r>
    </w:p>
    <w:p w14:paraId="6F36E873" w14:textId="43E01A03" w:rsidR="00800D60" w:rsidRDefault="00800D6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_Toc164763183 \h </w:instrText>
      </w:r>
      <w:r>
        <w:rPr>
          <w:noProof/>
        </w:rPr>
      </w:r>
      <w:r>
        <w:rPr>
          <w:noProof/>
        </w:rPr>
        <w:fldChar w:fldCharType="separate"/>
      </w:r>
      <w:r>
        <w:rPr>
          <w:noProof/>
        </w:rPr>
        <w:t>40</w:t>
      </w:r>
      <w:r>
        <w:rPr>
          <w:noProof/>
        </w:rPr>
        <w:fldChar w:fldCharType="end"/>
      </w:r>
    </w:p>
    <w:p w14:paraId="28807033" w14:textId="6B8F1EEA" w:rsidR="00800D60" w:rsidRDefault="00800D6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_Toc164763184 \h </w:instrText>
      </w:r>
      <w:r>
        <w:rPr>
          <w:noProof/>
        </w:rPr>
      </w:r>
      <w:r>
        <w:rPr>
          <w:noProof/>
        </w:rPr>
        <w:fldChar w:fldCharType="separate"/>
      </w:r>
      <w:r>
        <w:rPr>
          <w:noProof/>
        </w:rPr>
        <w:t>41</w:t>
      </w:r>
      <w:r>
        <w:rPr>
          <w:noProof/>
        </w:rPr>
        <w:fldChar w:fldCharType="end"/>
      </w:r>
    </w:p>
    <w:p w14:paraId="625D2812" w14:textId="1C803F07" w:rsidR="00800D60" w:rsidRDefault="00800D6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_Toc164763185 \h </w:instrText>
      </w:r>
      <w:r>
        <w:rPr>
          <w:noProof/>
        </w:rPr>
      </w:r>
      <w:r>
        <w:rPr>
          <w:noProof/>
        </w:rPr>
        <w:fldChar w:fldCharType="separate"/>
      </w:r>
      <w:r>
        <w:rPr>
          <w:noProof/>
        </w:rPr>
        <w:t>41</w:t>
      </w:r>
      <w:r>
        <w:rPr>
          <w:noProof/>
        </w:rPr>
        <w:fldChar w:fldCharType="end"/>
      </w:r>
    </w:p>
    <w:p w14:paraId="2AD728AF" w14:textId="02C5ADBD"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_Toc164763186 \h </w:instrText>
      </w:r>
      <w:r>
        <w:rPr>
          <w:noProof/>
        </w:rPr>
      </w:r>
      <w:r>
        <w:rPr>
          <w:noProof/>
        </w:rPr>
        <w:fldChar w:fldCharType="separate"/>
      </w:r>
      <w:r>
        <w:rPr>
          <w:noProof/>
        </w:rPr>
        <w:t>41</w:t>
      </w:r>
      <w:r>
        <w:rPr>
          <w:noProof/>
        </w:rPr>
        <w:fldChar w:fldCharType="end"/>
      </w:r>
    </w:p>
    <w:p w14:paraId="1B409BDE" w14:textId="4F493C71"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_Toc164763187 \h </w:instrText>
      </w:r>
      <w:r>
        <w:rPr>
          <w:noProof/>
        </w:rPr>
      </w:r>
      <w:r>
        <w:rPr>
          <w:noProof/>
        </w:rPr>
        <w:fldChar w:fldCharType="separate"/>
      </w:r>
      <w:r>
        <w:rPr>
          <w:noProof/>
        </w:rPr>
        <w:t>41</w:t>
      </w:r>
      <w:r>
        <w:rPr>
          <w:noProof/>
        </w:rPr>
        <w:fldChar w:fldCharType="end"/>
      </w:r>
    </w:p>
    <w:p w14:paraId="18A84268" w14:textId="561FA178" w:rsidR="00800D60" w:rsidRDefault="00800D6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_Toc164763188 \h </w:instrText>
      </w:r>
      <w:r>
        <w:rPr>
          <w:noProof/>
        </w:rPr>
      </w:r>
      <w:r>
        <w:rPr>
          <w:noProof/>
        </w:rPr>
        <w:fldChar w:fldCharType="separate"/>
      </w:r>
      <w:r>
        <w:rPr>
          <w:noProof/>
        </w:rPr>
        <w:t>41</w:t>
      </w:r>
      <w:r>
        <w:rPr>
          <w:noProof/>
        </w:rPr>
        <w:fldChar w:fldCharType="end"/>
      </w:r>
    </w:p>
    <w:p w14:paraId="0A085073" w14:textId="54A42FA9" w:rsidR="00800D60" w:rsidRDefault="00800D6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_Toc164763189 \h </w:instrText>
      </w:r>
      <w:r>
        <w:rPr>
          <w:noProof/>
        </w:rPr>
      </w:r>
      <w:r>
        <w:rPr>
          <w:noProof/>
        </w:rPr>
        <w:fldChar w:fldCharType="separate"/>
      </w:r>
      <w:r>
        <w:rPr>
          <w:noProof/>
        </w:rPr>
        <w:t>41</w:t>
      </w:r>
      <w:r>
        <w:rPr>
          <w:noProof/>
        </w:rPr>
        <w:fldChar w:fldCharType="end"/>
      </w:r>
    </w:p>
    <w:p w14:paraId="7C02F5E2" w14:textId="3BAA6C10" w:rsidR="00800D60" w:rsidRDefault="00800D6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_Toc164763190 \h </w:instrText>
      </w:r>
      <w:r>
        <w:rPr>
          <w:noProof/>
        </w:rPr>
      </w:r>
      <w:r>
        <w:rPr>
          <w:noProof/>
        </w:rPr>
        <w:fldChar w:fldCharType="separate"/>
      </w:r>
      <w:r>
        <w:rPr>
          <w:noProof/>
        </w:rPr>
        <w:t>41</w:t>
      </w:r>
      <w:r>
        <w:rPr>
          <w:noProof/>
        </w:rPr>
        <w:fldChar w:fldCharType="end"/>
      </w:r>
    </w:p>
    <w:p w14:paraId="189FE274" w14:textId="39558554" w:rsidR="00800D60" w:rsidRDefault="00800D6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_Toc164763191 \h </w:instrText>
      </w:r>
      <w:r>
        <w:rPr>
          <w:noProof/>
        </w:rPr>
      </w:r>
      <w:r>
        <w:rPr>
          <w:noProof/>
        </w:rPr>
        <w:fldChar w:fldCharType="separate"/>
      </w:r>
      <w:r>
        <w:rPr>
          <w:noProof/>
        </w:rPr>
        <w:t>41</w:t>
      </w:r>
      <w:r>
        <w:rPr>
          <w:noProof/>
        </w:rPr>
        <w:fldChar w:fldCharType="end"/>
      </w:r>
    </w:p>
    <w:p w14:paraId="48BF3FA7" w14:textId="698825E3" w:rsidR="00800D60" w:rsidRDefault="00800D6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_Toc164763192 \h </w:instrText>
      </w:r>
      <w:r>
        <w:rPr>
          <w:noProof/>
        </w:rPr>
      </w:r>
      <w:r>
        <w:rPr>
          <w:noProof/>
        </w:rPr>
        <w:fldChar w:fldCharType="separate"/>
      </w:r>
      <w:r>
        <w:rPr>
          <w:noProof/>
        </w:rPr>
        <w:t>42</w:t>
      </w:r>
      <w:r>
        <w:rPr>
          <w:noProof/>
        </w:rPr>
        <w:fldChar w:fldCharType="end"/>
      </w:r>
    </w:p>
    <w:p w14:paraId="6BF9B664" w14:textId="1E6A49E7" w:rsidR="00800D60" w:rsidRDefault="00800D6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_Toc164763193 \h </w:instrText>
      </w:r>
      <w:r>
        <w:rPr>
          <w:noProof/>
        </w:rPr>
      </w:r>
      <w:r>
        <w:rPr>
          <w:noProof/>
        </w:rPr>
        <w:fldChar w:fldCharType="separate"/>
      </w:r>
      <w:r>
        <w:rPr>
          <w:noProof/>
        </w:rPr>
        <w:t>42</w:t>
      </w:r>
      <w:r>
        <w:rPr>
          <w:noProof/>
        </w:rPr>
        <w:fldChar w:fldCharType="end"/>
      </w:r>
    </w:p>
    <w:p w14:paraId="65D71A87" w14:textId="2DA777E7" w:rsidR="00800D60" w:rsidRDefault="00800D6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_Toc164763194 \h </w:instrText>
      </w:r>
      <w:r>
        <w:rPr>
          <w:noProof/>
        </w:rPr>
      </w:r>
      <w:r>
        <w:rPr>
          <w:noProof/>
        </w:rPr>
        <w:fldChar w:fldCharType="separate"/>
      </w:r>
      <w:r>
        <w:rPr>
          <w:noProof/>
        </w:rPr>
        <w:t>42</w:t>
      </w:r>
      <w:r>
        <w:rPr>
          <w:noProof/>
        </w:rPr>
        <w:fldChar w:fldCharType="end"/>
      </w:r>
    </w:p>
    <w:p w14:paraId="0821A528" w14:textId="284CEA9A" w:rsidR="00800D60" w:rsidRDefault="00800D6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_Toc164763195 \h </w:instrText>
      </w:r>
      <w:r>
        <w:rPr>
          <w:noProof/>
        </w:rPr>
      </w:r>
      <w:r>
        <w:rPr>
          <w:noProof/>
        </w:rPr>
        <w:fldChar w:fldCharType="separate"/>
      </w:r>
      <w:r>
        <w:rPr>
          <w:noProof/>
        </w:rPr>
        <w:t>42</w:t>
      </w:r>
      <w:r>
        <w:rPr>
          <w:noProof/>
        </w:rPr>
        <w:fldChar w:fldCharType="end"/>
      </w:r>
    </w:p>
    <w:p w14:paraId="0DC9A987" w14:textId="1E9128C0" w:rsidR="00800D60" w:rsidRDefault="00800D6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_Toc164763196 \h </w:instrText>
      </w:r>
      <w:r>
        <w:rPr>
          <w:noProof/>
        </w:rPr>
      </w:r>
      <w:r>
        <w:rPr>
          <w:noProof/>
        </w:rPr>
        <w:fldChar w:fldCharType="separate"/>
      </w:r>
      <w:r>
        <w:rPr>
          <w:noProof/>
        </w:rPr>
        <w:t>42</w:t>
      </w:r>
      <w:r>
        <w:rPr>
          <w:noProof/>
        </w:rPr>
        <w:fldChar w:fldCharType="end"/>
      </w:r>
    </w:p>
    <w:p w14:paraId="0C796A27" w14:textId="02BF82B3" w:rsidR="00800D60" w:rsidRDefault="00800D6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_Toc164763197 \h </w:instrText>
      </w:r>
      <w:r>
        <w:rPr>
          <w:noProof/>
        </w:rPr>
      </w:r>
      <w:r>
        <w:rPr>
          <w:noProof/>
        </w:rPr>
        <w:fldChar w:fldCharType="separate"/>
      </w:r>
      <w:r>
        <w:rPr>
          <w:noProof/>
        </w:rPr>
        <w:t>42</w:t>
      </w:r>
      <w:r>
        <w:rPr>
          <w:noProof/>
        </w:rPr>
        <w:fldChar w:fldCharType="end"/>
      </w:r>
    </w:p>
    <w:p w14:paraId="28E9FFEF" w14:textId="7741AB6D" w:rsidR="00800D60" w:rsidRDefault="00800D6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_Toc164763198 \h </w:instrText>
      </w:r>
      <w:r>
        <w:rPr>
          <w:noProof/>
        </w:rPr>
      </w:r>
      <w:r>
        <w:rPr>
          <w:noProof/>
        </w:rPr>
        <w:fldChar w:fldCharType="separate"/>
      </w:r>
      <w:r>
        <w:rPr>
          <w:noProof/>
        </w:rPr>
        <w:t>43</w:t>
      </w:r>
      <w:r>
        <w:rPr>
          <w:noProof/>
        </w:rPr>
        <w:fldChar w:fldCharType="end"/>
      </w:r>
    </w:p>
    <w:p w14:paraId="340C3C48" w14:textId="6861B999" w:rsidR="00800D60" w:rsidRDefault="00800D60">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_Toc164763199 \h </w:instrText>
      </w:r>
      <w:r>
        <w:rPr>
          <w:noProof/>
        </w:rPr>
      </w:r>
      <w:r>
        <w:rPr>
          <w:noProof/>
        </w:rPr>
        <w:fldChar w:fldCharType="separate"/>
      </w:r>
      <w:r>
        <w:rPr>
          <w:noProof/>
        </w:rPr>
        <w:t>43</w:t>
      </w:r>
      <w:r>
        <w:rPr>
          <w:noProof/>
        </w:rPr>
        <w:fldChar w:fldCharType="end"/>
      </w:r>
    </w:p>
    <w:p w14:paraId="5471626F" w14:textId="2C932F2D" w:rsidR="00800D60" w:rsidRDefault="00800D6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_Toc164763200 \h </w:instrText>
      </w:r>
      <w:r>
        <w:rPr>
          <w:noProof/>
        </w:rPr>
      </w:r>
      <w:r>
        <w:rPr>
          <w:noProof/>
        </w:rPr>
        <w:fldChar w:fldCharType="separate"/>
      </w:r>
      <w:r>
        <w:rPr>
          <w:noProof/>
        </w:rPr>
        <w:t>43</w:t>
      </w:r>
      <w:r>
        <w:rPr>
          <w:noProof/>
        </w:rPr>
        <w:fldChar w:fldCharType="end"/>
      </w:r>
    </w:p>
    <w:p w14:paraId="1CDA12B8" w14:textId="168B0C03"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_Toc164763201 \h </w:instrText>
      </w:r>
      <w:r>
        <w:rPr>
          <w:noProof/>
        </w:rPr>
      </w:r>
      <w:r>
        <w:rPr>
          <w:noProof/>
        </w:rPr>
        <w:fldChar w:fldCharType="separate"/>
      </w:r>
      <w:r>
        <w:rPr>
          <w:noProof/>
        </w:rPr>
        <w:t>43</w:t>
      </w:r>
      <w:r>
        <w:rPr>
          <w:noProof/>
        </w:rPr>
        <w:fldChar w:fldCharType="end"/>
      </w:r>
    </w:p>
    <w:p w14:paraId="750CE0E0" w14:textId="6BBFD0EF" w:rsidR="00800D60" w:rsidRDefault="00800D6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_Toc164763202 \h </w:instrText>
      </w:r>
      <w:r>
        <w:rPr>
          <w:noProof/>
        </w:rPr>
      </w:r>
      <w:r>
        <w:rPr>
          <w:noProof/>
        </w:rPr>
        <w:fldChar w:fldCharType="separate"/>
      </w:r>
      <w:r>
        <w:rPr>
          <w:noProof/>
        </w:rPr>
        <w:t>44</w:t>
      </w:r>
      <w:r>
        <w:rPr>
          <w:noProof/>
        </w:rPr>
        <w:fldChar w:fldCharType="end"/>
      </w:r>
    </w:p>
    <w:p w14:paraId="0A1BEEE2" w14:textId="5765D128" w:rsidR="00800D60" w:rsidRDefault="00800D6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_Toc164763203 \h </w:instrText>
      </w:r>
      <w:r>
        <w:rPr>
          <w:noProof/>
        </w:rPr>
      </w:r>
      <w:r>
        <w:rPr>
          <w:noProof/>
        </w:rPr>
        <w:fldChar w:fldCharType="separate"/>
      </w:r>
      <w:r>
        <w:rPr>
          <w:noProof/>
        </w:rPr>
        <w:t>44</w:t>
      </w:r>
      <w:r>
        <w:rPr>
          <w:noProof/>
        </w:rPr>
        <w:fldChar w:fldCharType="end"/>
      </w:r>
    </w:p>
    <w:p w14:paraId="6CA8112A" w14:textId="5B96A9B2" w:rsidR="00800D60" w:rsidRDefault="00800D6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_Toc164763204 \h </w:instrText>
      </w:r>
      <w:r>
        <w:rPr>
          <w:noProof/>
        </w:rPr>
      </w:r>
      <w:r>
        <w:rPr>
          <w:noProof/>
        </w:rPr>
        <w:fldChar w:fldCharType="separate"/>
      </w:r>
      <w:r>
        <w:rPr>
          <w:noProof/>
        </w:rPr>
        <w:t>44</w:t>
      </w:r>
      <w:r>
        <w:rPr>
          <w:noProof/>
        </w:rPr>
        <w:fldChar w:fldCharType="end"/>
      </w:r>
    </w:p>
    <w:p w14:paraId="06A779E3" w14:textId="42E5B21B" w:rsidR="00800D60" w:rsidRDefault="00800D6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_Toc164763205 \h </w:instrText>
      </w:r>
      <w:r>
        <w:rPr>
          <w:noProof/>
        </w:rPr>
      </w:r>
      <w:r>
        <w:rPr>
          <w:noProof/>
        </w:rPr>
        <w:fldChar w:fldCharType="separate"/>
      </w:r>
      <w:r>
        <w:rPr>
          <w:noProof/>
        </w:rPr>
        <w:t>44</w:t>
      </w:r>
      <w:r>
        <w:rPr>
          <w:noProof/>
        </w:rPr>
        <w:fldChar w:fldCharType="end"/>
      </w:r>
    </w:p>
    <w:p w14:paraId="61FBB63B" w14:textId="145036DA" w:rsidR="00800D60" w:rsidRDefault="00800D6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_Toc164763206 \h </w:instrText>
      </w:r>
      <w:r>
        <w:rPr>
          <w:noProof/>
        </w:rPr>
      </w:r>
      <w:r>
        <w:rPr>
          <w:noProof/>
        </w:rPr>
        <w:fldChar w:fldCharType="separate"/>
      </w:r>
      <w:r>
        <w:rPr>
          <w:noProof/>
        </w:rPr>
        <w:t>44</w:t>
      </w:r>
      <w:r>
        <w:rPr>
          <w:noProof/>
        </w:rPr>
        <w:fldChar w:fldCharType="end"/>
      </w:r>
    </w:p>
    <w:p w14:paraId="108ADB30" w14:textId="450F7D59" w:rsidR="00800D60" w:rsidRDefault="00800D6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_Toc164763207 \h </w:instrText>
      </w:r>
      <w:r>
        <w:rPr>
          <w:noProof/>
        </w:rPr>
      </w:r>
      <w:r>
        <w:rPr>
          <w:noProof/>
        </w:rPr>
        <w:fldChar w:fldCharType="separate"/>
      </w:r>
      <w:r>
        <w:rPr>
          <w:noProof/>
        </w:rPr>
        <w:t>45</w:t>
      </w:r>
      <w:r>
        <w:rPr>
          <w:noProof/>
        </w:rPr>
        <w:fldChar w:fldCharType="end"/>
      </w:r>
    </w:p>
    <w:p w14:paraId="3A078D8A" w14:textId="18703EA2" w:rsidR="00800D60" w:rsidRDefault="00800D6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_Toc164763208 \h </w:instrText>
      </w:r>
      <w:r>
        <w:rPr>
          <w:noProof/>
        </w:rPr>
      </w:r>
      <w:r>
        <w:rPr>
          <w:noProof/>
        </w:rPr>
        <w:fldChar w:fldCharType="separate"/>
      </w:r>
      <w:r>
        <w:rPr>
          <w:noProof/>
        </w:rPr>
        <w:t>45</w:t>
      </w:r>
      <w:r>
        <w:rPr>
          <w:noProof/>
        </w:rPr>
        <w:fldChar w:fldCharType="end"/>
      </w:r>
    </w:p>
    <w:p w14:paraId="4ECDBD73" w14:textId="60CEA7C0" w:rsidR="00800D60" w:rsidRDefault="00800D6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_Toc164763209 \h </w:instrText>
      </w:r>
      <w:r>
        <w:rPr>
          <w:noProof/>
        </w:rPr>
      </w:r>
      <w:r>
        <w:rPr>
          <w:noProof/>
        </w:rPr>
        <w:fldChar w:fldCharType="separate"/>
      </w:r>
      <w:r>
        <w:rPr>
          <w:noProof/>
        </w:rPr>
        <w:t>45</w:t>
      </w:r>
      <w:r>
        <w:rPr>
          <w:noProof/>
        </w:rPr>
        <w:fldChar w:fldCharType="end"/>
      </w:r>
    </w:p>
    <w:p w14:paraId="45E9C835" w14:textId="64032427" w:rsidR="00800D60" w:rsidRDefault="00800D6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_Toc164763210 \h </w:instrText>
      </w:r>
      <w:r>
        <w:rPr>
          <w:noProof/>
        </w:rPr>
      </w:r>
      <w:r>
        <w:rPr>
          <w:noProof/>
        </w:rPr>
        <w:fldChar w:fldCharType="separate"/>
      </w:r>
      <w:r>
        <w:rPr>
          <w:noProof/>
        </w:rPr>
        <w:t>45</w:t>
      </w:r>
      <w:r>
        <w:rPr>
          <w:noProof/>
        </w:rPr>
        <w:fldChar w:fldCharType="end"/>
      </w:r>
    </w:p>
    <w:p w14:paraId="34B27485" w14:textId="110C7AE2" w:rsidR="00800D60" w:rsidRDefault="00800D6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_Toc164763211 \h </w:instrText>
      </w:r>
      <w:r>
        <w:rPr>
          <w:noProof/>
        </w:rPr>
      </w:r>
      <w:r>
        <w:rPr>
          <w:noProof/>
        </w:rPr>
        <w:fldChar w:fldCharType="separate"/>
      </w:r>
      <w:r>
        <w:rPr>
          <w:noProof/>
        </w:rPr>
        <w:t>46</w:t>
      </w:r>
      <w:r>
        <w:rPr>
          <w:noProof/>
        </w:rPr>
        <w:fldChar w:fldCharType="end"/>
      </w:r>
    </w:p>
    <w:p w14:paraId="3D2CCEEF" w14:textId="7FF0F921" w:rsidR="00800D60" w:rsidRDefault="00800D6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_Toc164763212 \h </w:instrText>
      </w:r>
      <w:r>
        <w:rPr>
          <w:noProof/>
        </w:rPr>
      </w:r>
      <w:r>
        <w:rPr>
          <w:noProof/>
        </w:rPr>
        <w:fldChar w:fldCharType="separate"/>
      </w:r>
      <w:r>
        <w:rPr>
          <w:noProof/>
        </w:rPr>
        <w:t>46</w:t>
      </w:r>
      <w:r>
        <w:rPr>
          <w:noProof/>
        </w:rPr>
        <w:fldChar w:fldCharType="end"/>
      </w:r>
    </w:p>
    <w:p w14:paraId="7B0B7EA3" w14:textId="5575E7C8" w:rsidR="00800D60" w:rsidRDefault="00800D6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_Toc164763213 \h </w:instrText>
      </w:r>
      <w:r>
        <w:rPr>
          <w:noProof/>
        </w:rPr>
      </w:r>
      <w:r>
        <w:rPr>
          <w:noProof/>
        </w:rPr>
        <w:fldChar w:fldCharType="separate"/>
      </w:r>
      <w:r>
        <w:rPr>
          <w:noProof/>
        </w:rPr>
        <w:t>46</w:t>
      </w:r>
      <w:r>
        <w:rPr>
          <w:noProof/>
        </w:rPr>
        <w:fldChar w:fldCharType="end"/>
      </w:r>
    </w:p>
    <w:p w14:paraId="03062EED" w14:textId="740BD9B0" w:rsidR="00800D60" w:rsidRDefault="00800D6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_Toc164763214 \h </w:instrText>
      </w:r>
      <w:r>
        <w:rPr>
          <w:noProof/>
        </w:rPr>
      </w:r>
      <w:r>
        <w:rPr>
          <w:noProof/>
        </w:rPr>
        <w:fldChar w:fldCharType="separate"/>
      </w:r>
      <w:r>
        <w:rPr>
          <w:noProof/>
        </w:rPr>
        <w:t>46</w:t>
      </w:r>
      <w:r>
        <w:rPr>
          <w:noProof/>
        </w:rPr>
        <w:fldChar w:fldCharType="end"/>
      </w:r>
    </w:p>
    <w:p w14:paraId="1F42E961" w14:textId="0165B24F" w:rsidR="00800D60" w:rsidRDefault="00800D6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_Toc164763215 \h </w:instrText>
      </w:r>
      <w:r>
        <w:rPr>
          <w:noProof/>
        </w:rPr>
      </w:r>
      <w:r>
        <w:rPr>
          <w:noProof/>
        </w:rPr>
        <w:fldChar w:fldCharType="separate"/>
      </w:r>
      <w:r>
        <w:rPr>
          <w:noProof/>
        </w:rPr>
        <w:t>46</w:t>
      </w:r>
      <w:r>
        <w:rPr>
          <w:noProof/>
        </w:rPr>
        <w:fldChar w:fldCharType="end"/>
      </w:r>
    </w:p>
    <w:p w14:paraId="64FFF951" w14:textId="13FBA5C4" w:rsidR="00800D60" w:rsidRDefault="00800D6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_Toc164763216 \h </w:instrText>
      </w:r>
      <w:r>
        <w:rPr>
          <w:noProof/>
        </w:rPr>
      </w:r>
      <w:r>
        <w:rPr>
          <w:noProof/>
        </w:rPr>
        <w:fldChar w:fldCharType="separate"/>
      </w:r>
      <w:r>
        <w:rPr>
          <w:noProof/>
        </w:rPr>
        <w:t>46</w:t>
      </w:r>
      <w:r>
        <w:rPr>
          <w:noProof/>
        </w:rPr>
        <w:fldChar w:fldCharType="end"/>
      </w:r>
    </w:p>
    <w:p w14:paraId="4B0C896B" w14:textId="324EA0A0" w:rsidR="00800D60" w:rsidRDefault="00800D6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_Toc164763217 \h </w:instrText>
      </w:r>
      <w:r>
        <w:rPr>
          <w:noProof/>
        </w:rPr>
      </w:r>
      <w:r>
        <w:rPr>
          <w:noProof/>
        </w:rPr>
        <w:fldChar w:fldCharType="separate"/>
      </w:r>
      <w:r>
        <w:rPr>
          <w:noProof/>
        </w:rPr>
        <w:t>46</w:t>
      </w:r>
      <w:r>
        <w:rPr>
          <w:noProof/>
        </w:rPr>
        <w:fldChar w:fldCharType="end"/>
      </w:r>
    </w:p>
    <w:p w14:paraId="3B00A46A" w14:textId="7BD26A60" w:rsidR="00800D60" w:rsidRDefault="00800D6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_Toc164763218 \h </w:instrText>
      </w:r>
      <w:r>
        <w:rPr>
          <w:noProof/>
        </w:rPr>
      </w:r>
      <w:r>
        <w:rPr>
          <w:noProof/>
        </w:rPr>
        <w:fldChar w:fldCharType="separate"/>
      </w:r>
      <w:r>
        <w:rPr>
          <w:noProof/>
        </w:rPr>
        <w:t>47</w:t>
      </w:r>
      <w:r>
        <w:rPr>
          <w:noProof/>
        </w:rPr>
        <w:fldChar w:fldCharType="end"/>
      </w:r>
    </w:p>
    <w:p w14:paraId="22B0487B" w14:textId="1F2F4C4B" w:rsidR="00800D60" w:rsidRDefault="00800D6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_Toc164763219 \h </w:instrText>
      </w:r>
      <w:r>
        <w:rPr>
          <w:noProof/>
        </w:rPr>
      </w:r>
      <w:r>
        <w:rPr>
          <w:noProof/>
        </w:rPr>
        <w:fldChar w:fldCharType="separate"/>
      </w:r>
      <w:r>
        <w:rPr>
          <w:noProof/>
        </w:rPr>
        <w:t>47</w:t>
      </w:r>
      <w:r>
        <w:rPr>
          <w:noProof/>
        </w:rPr>
        <w:fldChar w:fldCharType="end"/>
      </w:r>
    </w:p>
    <w:p w14:paraId="5FD96595" w14:textId="49FBC479" w:rsidR="00800D60" w:rsidRDefault="00800D6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_Toc164763220 \h </w:instrText>
      </w:r>
      <w:r>
        <w:rPr>
          <w:noProof/>
        </w:rPr>
      </w:r>
      <w:r>
        <w:rPr>
          <w:noProof/>
        </w:rPr>
        <w:fldChar w:fldCharType="separate"/>
      </w:r>
      <w:r>
        <w:rPr>
          <w:noProof/>
        </w:rPr>
        <w:t>47</w:t>
      </w:r>
      <w:r>
        <w:rPr>
          <w:noProof/>
        </w:rPr>
        <w:fldChar w:fldCharType="end"/>
      </w:r>
    </w:p>
    <w:p w14:paraId="321AE93C" w14:textId="3EB7AC97" w:rsidR="00800D60" w:rsidRDefault="00800D6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_Toc164763221 \h </w:instrText>
      </w:r>
      <w:r>
        <w:rPr>
          <w:noProof/>
        </w:rPr>
      </w:r>
      <w:r>
        <w:rPr>
          <w:noProof/>
        </w:rPr>
        <w:fldChar w:fldCharType="separate"/>
      </w:r>
      <w:r>
        <w:rPr>
          <w:noProof/>
        </w:rPr>
        <w:t>47</w:t>
      </w:r>
      <w:r>
        <w:rPr>
          <w:noProof/>
        </w:rPr>
        <w:fldChar w:fldCharType="end"/>
      </w:r>
    </w:p>
    <w:p w14:paraId="4D72700C" w14:textId="2A52424F" w:rsidR="00800D60" w:rsidRDefault="00800D6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_Toc164763222 \h </w:instrText>
      </w:r>
      <w:r>
        <w:rPr>
          <w:noProof/>
        </w:rPr>
      </w:r>
      <w:r>
        <w:rPr>
          <w:noProof/>
        </w:rPr>
        <w:fldChar w:fldCharType="separate"/>
      </w:r>
      <w:r>
        <w:rPr>
          <w:noProof/>
        </w:rPr>
        <w:t>47</w:t>
      </w:r>
      <w:r>
        <w:rPr>
          <w:noProof/>
        </w:rPr>
        <w:fldChar w:fldCharType="end"/>
      </w:r>
    </w:p>
    <w:p w14:paraId="3A41609D" w14:textId="3EF2909C" w:rsidR="00800D60" w:rsidRDefault="00800D6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_Toc164763223 \h </w:instrText>
      </w:r>
      <w:r>
        <w:rPr>
          <w:noProof/>
        </w:rPr>
      </w:r>
      <w:r>
        <w:rPr>
          <w:noProof/>
        </w:rPr>
        <w:fldChar w:fldCharType="separate"/>
      </w:r>
      <w:r>
        <w:rPr>
          <w:noProof/>
        </w:rPr>
        <w:t>48</w:t>
      </w:r>
      <w:r>
        <w:rPr>
          <w:noProof/>
        </w:rPr>
        <w:fldChar w:fldCharType="end"/>
      </w:r>
    </w:p>
    <w:p w14:paraId="79244238" w14:textId="66CDA0A3" w:rsidR="00800D60" w:rsidRDefault="00800D6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_Toc164763224 \h </w:instrText>
      </w:r>
      <w:r>
        <w:rPr>
          <w:noProof/>
        </w:rPr>
      </w:r>
      <w:r>
        <w:rPr>
          <w:noProof/>
        </w:rPr>
        <w:fldChar w:fldCharType="separate"/>
      </w:r>
      <w:r>
        <w:rPr>
          <w:noProof/>
        </w:rPr>
        <w:t>48</w:t>
      </w:r>
      <w:r>
        <w:rPr>
          <w:noProof/>
        </w:rPr>
        <w:fldChar w:fldCharType="end"/>
      </w:r>
    </w:p>
    <w:p w14:paraId="7F0D60B7" w14:textId="1927BB70" w:rsidR="00800D60" w:rsidRDefault="00800D6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_Toc164763225 \h </w:instrText>
      </w:r>
      <w:r>
        <w:rPr>
          <w:noProof/>
        </w:rPr>
      </w:r>
      <w:r>
        <w:rPr>
          <w:noProof/>
        </w:rPr>
        <w:fldChar w:fldCharType="separate"/>
      </w:r>
      <w:r>
        <w:rPr>
          <w:noProof/>
        </w:rPr>
        <w:t>48</w:t>
      </w:r>
      <w:r>
        <w:rPr>
          <w:noProof/>
        </w:rPr>
        <w:fldChar w:fldCharType="end"/>
      </w:r>
    </w:p>
    <w:p w14:paraId="3F444EC8" w14:textId="45D4260E" w:rsidR="00800D60" w:rsidRDefault="00800D6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_Toc164763226 \h </w:instrText>
      </w:r>
      <w:r>
        <w:rPr>
          <w:noProof/>
        </w:rPr>
      </w:r>
      <w:r>
        <w:rPr>
          <w:noProof/>
        </w:rPr>
        <w:fldChar w:fldCharType="separate"/>
      </w:r>
      <w:r>
        <w:rPr>
          <w:noProof/>
        </w:rPr>
        <w:t>48</w:t>
      </w:r>
      <w:r>
        <w:rPr>
          <w:noProof/>
        </w:rPr>
        <w:fldChar w:fldCharType="end"/>
      </w:r>
    </w:p>
    <w:p w14:paraId="3A8F23B3" w14:textId="515BF6D9" w:rsidR="00800D60" w:rsidRDefault="00800D6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_Toc164763227 \h </w:instrText>
      </w:r>
      <w:r>
        <w:rPr>
          <w:noProof/>
        </w:rPr>
      </w:r>
      <w:r>
        <w:rPr>
          <w:noProof/>
        </w:rPr>
        <w:fldChar w:fldCharType="separate"/>
      </w:r>
      <w:r>
        <w:rPr>
          <w:noProof/>
        </w:rPr>
        <w:t>48</w:t>
      </w:r>
      <w:r>
        <w:rPr>
          <w:noProof/>
        </w:rPr>
        <w:fldChar w:fldCharType="end"/>
      </w:r>
    </w:p>
    <w:p w14:paraId="20596A16" w14:textId="3F0F4A2C" w:rsidR="00800D60" w:rsidRDefault="00800D6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_Toc164763228 \h </w:instrText>
      </w:r>
      <w:r>
        <w:rPr>
          <w:noProof/>
        </w:rPr>
      </w:r>
      <w:r>
        <w:rPr>
          <w:noProof/>
        </w:rPr>
        <w:fldChar w:fldCharType="separate"/>
      </w:r>
      <w:r>
        <w:rPr>
          <w:noProof/>
        </w:rPr>
        <w:t>48</w:t>
      </w:r>
      <w:r>
        <w:rPr>
          <w:noProof/>
        </w:rPr>
        <w:fldChar w:fldCharType="end"/>
      </w:r>
    </w:p>
    <w:p w14:paraId="2147A297" w14:textId="5B0A1EBE" w:rsidR="00800D60" w:rsidRDefault="00800D6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_Toc164763229 \h </w:instrText>
      </w:r>
      <w:r>
        <w:rPr>
          <w:noProof/>
        </w:rPr>
      </w:r>
      <w:r>
        <w:rPr>
          <w:noProof/>
        </w:rPr>
        <w:fldChar w:fldCharType="separate"/>
      </w:r>
      <w:r>
        <w:rPr>
          <w:noProof/>
        </w:rPr>
        <w:t>49</w:t>
      </w:r>
      <w:r>
        <w:rPr>
          <w:noProof/>
        </w:rPr>
        <w:fldChar w:fldCharType="end"/>
      </w:r>
    </w:p>
    <w:p w14:paraId="5435311A" w14:textId="7705E95C" w:rsidR="00800D60" w:rsidRDefault="00800D6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_Toc164763230 \h </w:instrText>
      </w:r>
      <w:r>
        <w:rPr>
          <w:noProof/>
        </w:rPr>
      </w:r>
      <w:r>
        <w:rPr>
          <w:noProof/>
        </w:rPr>
        <w:fldChar w:fldCharType="separate"/>
      </w:r>
      <w:r>
        <w:rPr>
          <w:noProof/>
        </w:rPr>
        <w:t>49</w:t>
      </w:r>
      <w:r>
        <w:rPr>
          <w:noProof/>
        </w:rPr>
        <w:fldChar w:fldCharType="end"/>
      </w:r>
    </w:p>
    <w:p w14:paraId="17A99FC5" w14:textId="54237B0C" w:rsidR="00800D60" w:rsidRDefault="00800D6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_Toc164763231 \h </w:instrText>
      </w:r>
      <w:r>
        <w:rPr>
          <w:noProof/>
        </w:rPr>
      </w:r>
      <w:r>
        <w:rPr>
          <w:noProof/>
        </w:rPr>
        <w:fldChar w:fldCharType="separate"/>
      </w:r>
      <w:r>
        <w:rPr>
          <w:noProof/>
        </w:rPr>
        <w:t>49</w:t>
      </w:r>
      <w:r>
        <w:rPr>
          <w:noProof/>
        </w:rPr>
        <w:fldChar w:fldCharType="end"/>
      </w:r>
    </w:p>
    <w:p w14:paraId="6162FC91" w14:textId="4B06F154" w:rsidR="00800D60" w:rsidRDefault="00800D6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_Toc164763232 \h </w:instrText>
      </w:r>
      <w:r>
        <w:rPr>
          <w:noProof/>
        </w:rPr>
      </w:r>
      <w:r>
        <w:rPr>
          <w:noProof/>
        </w:rPr>
        <w:fldChar w:fldCharType="separate"/>
      </w:r>
      <w:r>
        <w:rPr>
          <w:noProof/>
        </w:rPr>
        <w:t>49</w:t>
      </w:r>
      <w:r>
        <w:rPr>
          <w:noProof/>
        </w:rPr>
        <w:fldChar w:fldCharType="end"/>
      </w:r>
    </w:p>
    <w:p w14:paraId="2D8022C4" w14:textId="0261FD4E" w:rsidR="00800D60" w:rsidRDefault="00800D6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_Toc164763233 \h </w:instrText>
      </w:r>
      <w:r>
        <w:rPr>
          <w:noProof/>
        </w:rPr>
      </w:r>
      <w:r>
        <w:rPr>
          <w:noProof/>
        </w:rPr>
        <w:fldChar w:fldCharType="separate"/>
      </w:r>
      <w:r>
        <w:rPr>
          <w:noProof/>
        </w:rPr>
        <w:t>49</w:t>
      </w:r>
      <w:r>
        <w:rPr>
          <w:noProof/>
        </w:rPr>
        <w:fldChar w:fldCharType="end"/>
      </w:r>
    </w:p>
    <w:p w14:paraId="27C275BF" w14:textId="09099F11" w:rsidR="00800D60" w:rsidRDefault="00800D6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_Toc164763234 \h </w:instrText>
      </w:r>
      <w:r>
        <w:rPr>
          <w:noProof/>
        </w:rPr>
      </w:r>
      <w:r>
        <w:rPr>
          <w:noProof/>
        </w:rPr>
        <w:fldChar w:fldCharType="separate"/>
      </w:r>
      <w:r>
        <w:rPr>
          <w:noProof/>
        </w:rPr>
        <w:t>49</w:t>
      </w:r>
      <w:r>
        <w:rPr>
          <w:noProof/>
        </w:rPr>
        <w:fldChar w:fldCharType="end"/>
      </w:r>
    </w:p>
    <w:p w14:paraId="6A2BF13B" w14:textId="092259DB" w:rsidR="00800D60" w:rsidRDefault="00800D6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_Toc164763235 \h </w:instrText>
      </w:r>
      <w:r>
        <w:rPr>
          <w:noProof/>
        </w:rPr>
      </w:r>
      <w:r>
        <w:rPr>
          <w:noProof/>
        </w:rPr>
        <w:fldChar w:fldCharType="separate"/>
      </w:r>
      <w:r>
        <w:rPr>
          <w:noProof/>
        </w:rPr>
        <w:t>49</w:t>
      </w:r>
      <w:r>
        <w:rPr>
          <w:noProof/>
        </w:rPr>
        <w:fldChar w:fldCharType="end"/>
      </w:r>
    </w:p>
    <w:p w14:paraId="32D26443" w14:textId="1EF185E7" w:rsidR="00800D60" w:rsidRDefault="00800D6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_Toc164763236 \h </w:instrText>
      </w:r>
      <w:r>
        <w:rPr>
          <w:noProof/>
        </w:rPr>
      </w:r>
      <w:r>
        <w:rPr>
          <w:noProof/>
        </w:rPr>
        <w:fldChar w:fldCharType="separate"/>
      </w:r>
      <w:r>
        <w:rPr>
          <w:noProof/>
        </w:rPr>
        <w:t>50</w:t>
      </w:r>
      <w:r>
        <w:rPr>
          <w:noProof/>
        </w:rPr>
        <w:fldChar w:fldCharType="end"/>
      </w:r>
    </w:p>
    <w:p w14:paraId="4C5D3388" w14:textId="4F1888FC" w:rsidR="00800D60" w:rsidRDefault="00800D6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_Toc164763237 \h </w:instrText>
      </w:r>
      <w:r>
        <w:rPr>
          <w:noProof/>
        </w:rPr>
      </w:r>
      <w:r>
        <w:rPr>
          <w:noProof/>
        </w:rPr>
        <w:fldChar w:fldCharType="separate"/>
      </w:r>
      <w:r>
        <w:rPr>
          <w:noProof/>
        </w:rPr>
        <w:t>50</w:t>
      </w:r>
      <w:r>
        <w:rPr>
          <w:noProof/>
        </w:rPr>
        <w:fldChar w:fldCharType="end"/>
      </w:r>
    </w:p>
    <w:p w14:paraId="2E8ED667" w14:textId="3674FAB1" w:rsidR="00800D60" w:rsidRDefault="00800D6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_Toc164763238 \h </w:instrText>
      </w:r>
      <w:r>
        <w:rPr>
          <w:noProof/>
        </w:rPr>
      </w:r>
      <w:r>
        <w:rPr>
          <w:noProof/>
        </w:rPr>
        <w:fldChar w:fldCharType="separate"/>
      </w:r>
      <w:r>
        <w:rPr>
          <w:noProof/>
        </w:rPr>
        <w:t>50</w:t>
      </w:r>
      <w:r>
        <w:rPr>
          <w:noProof/>
        </w:rPr>
        <w:fldChar w:fldCharType="end"/>
      </w:r>
    </w:p>
    <w:p w14:paraId="38C3F9C5" w14:textId="7B32DD6D" w:rsidR="00800D60" w:rsidRDefault="00800D6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_Toc164763239 \h </w:instrText>
      </w:r>
      <w:r>
        <w:rPr>
          <w:noProof/>
        </w:rPr>
      </w:r>
      <w:r>
        <w:rPr>
          <w:noProof/>
        </w:rPr>
        <w:fldChar w:fldCharType="separate"/>
      </w:r>
      <w:r>
        <w:rPr>
          <w:noProof/>
        </w:rPr>
        <w:t>50</w:t>
      </w:r>
      <w:r>
        <w:rPr>
          <w:noProof/>
        </w:rPr>
        <w:fldChar w:fldCharType="end"/>
      </w:r>
    </w:p>
    <w:p w14:paraId="5151D7ED" w14:textId="02ECBF26" w:rsidR="00800D60" w:rsidRDefault="00800D6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_Toc164763240 \h </w:instrText>
      </w:r>
      <w:r>
        <w:rPr>
          <w:noProof/>
        </w:rPr>
      </w:r>
      <w:r>
        <w:rPr>
          <w:noProof/>
        </w:rPr>
        <w:fldChar w:fldCharType="separate"/>
      </w:r>
      <w:r>
        <w:rPr>
          <w:noProof/>
        </w:rPr>
        <w:t>50</w:t>
      </w:r>
      <w:r>
        <w:rPr>
          <w:noProof/>
        </w:rPr>
        <w:fldChar w:fldCharType="end"/>
      </w:r>
    </w:p>
    <w:p w14:paraId="4BD58560" w14:textId="021AAF59" w:rsidR="00800D60" w:rsidRDefault="00800D6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_Toc164763241 \h </w:instrText>
      </w:r>
      <w:r>
        <w:rPr>
          <w:noProof/>
        </w:rPr>
      </w:r>
      <w:r>
        <w:rPr>
          <w:noProof/>
        </w:rPr>
        <w:fldChar w:fldCharType="separate"/>
      </w:r>
      <w:r>
        <w:rPr>
          <w:noProof/>
        </w:rPr>
        <w:t>50</w:t>
      </w:r>
      <w:r>
        <w:rPr>
          <w:noProof/>
        </w:rPr>
        <w:fldChar w:fldCharType="end"/>
      </w:r>
    </w:p>
    <w:p w14:paraId="596A8B64" w14:textId="1A956246" w:rsidR="00800D60" w:rsidRDefault="00800D6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_Toc164763242 \h </w:instrText>
      </w:r>
      <w:r>
        <w:rPr>
          <w:noProof/>
        </w:rPr>
      </w:r>
      <w:r>
        <w:rPr>
          <w:noProof/>
        </w:rPr>
        <w:fldChar w:fldCharType="separate"/>
      </w:r>
      <w:r>
        <w:rPr>
          <w:noProof/>
        </w:rPr>
        <w:t>51</w:t>
      </w:r>
      <w:r>
        <w:rPr>
          <w:noProof/>
        </w:rPr>
        <w:fldChar w:fldCharType="end"/>
      </w:r>
    </w:p>
    <w:p w14:paraId="67725B29" w14:textId="663753BD" w:rsidR="00800D60" w:rsidRDefault="00800D6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_Toc164763243 \h </w:instrText>
      </w:r>
      <w:r>
        <w:rPr>
          <w:noProof/>
        </w:rPr>
      </w:r>
      <w:r>
        <w:rPr>
          <w:noProof/>
        </w:rPr>
        <w:fldChar w:fldCharType="separate"/>
      </w:r>
      <w:r>
        <w:rPr>
          <w:noProof/>
        </w:rPr>
        <w:t>51</w:t>
      </w:r>
      <w:r>
        <w:rPr>
          <w:noProof/>
        </w:rPr>
        <w:fldChar w:fldCharType="end"/>
      </w:r>
    </w:p>
    <w:p w14:paraId="292019F3" w14:textId="10461FE2" w:rsidR="00800D60" w:rsidRDefault="00800D6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_Toc164763244 \h </w:instrText>
      </w:r>
      <w:r>
        <w:rPr>
          <w:noProof/>
        </w:rPr>
      </w:r>
      <w:r>
        <w:rPr>
          <w:noProof/>
        </w:rPr>
        <w:fldChar w:fldCharType="separate"/>
      </w:r>
      <w:r>
        <w:rPr>
          <w:noProof/>
        </w:rPr>
        <w:t>51</w:t>
      </w:r>
      <w:r>
        <w:rPr>
          <w:noProof/>
        </w:rPr>
        <w:fldChar w:fldCharType="end"/>
      </w:r>
    </w:p>
    <w:p w14:paraId="4F9041E3" w14:textId="485D150C" w:rsidR="00800D60" w:rsidRDefault="00800D6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_Toc164763245 \h </w:instrText>
      </w:r>
      <w:r>
        <w:rPr>
          <w:noProof/>
        </w:rPr>
      </w:r>
      <w:r>
        <w:rPr>
          <w:noProof/>
        </w:rPr>
        <w:fldChar w:fldCharType="separate"/>
      </w:r>
      <w:r>
        <w:rPr>
          <w:noProof/>
        </w:rPr>
        <w:t>51</w:t>
      </w:r>
      <w:r>
        <w:rPr>
          <w:noProof/>
        </w:rPr>
        <w:fldChar w:fldCharType="end"/>
      </w:r>
    </w:p>
    <w:p w14:paraId="6C3C8DA9" w14:textId="6AD67927" w:rsidR="00800D60" w:rsidRDefault="00800D6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_Toc164763246 \h </w:instrText>
      </w:r>
      <w:r>
        <w:rPr>
          <w:noProof/>
        </w:rPr>
      </w:r>
      <w:r>
        <w:rPr>
          <w:noProof/>
        </w:rPr>
        <w:fldChar w:fldCharType="separate"/>
      </w:r>
      <w:r>
        <w:rPr>
          <w:noProof/>
        </w:rPr>
        <w:t>51</w:t>
      </w:r>
      <w:r>
        <w:rPr>
          <w:noProof/>
        </w:rPr>
        <w:fldChar w:fldCharType="end"/>
      </w:r>
    </w:p>
    <w:p w14:paraId="6A137152" w14:textId="4529C173" w:rsidR="00800D60" w:rsidRDefault="00800D6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_Toc164763247 \h </w:instrText>
      </w:r>
      <w:r>
        <w:rPr>
          <w:noProof/>
        </w:rPr>
      </w:r>
      <w:r>
        <w:rPr>
          <w:noProof/>
        </w:rPr>
        <w:fldChar w:fldCharType="separate"/>
      </w:r>
      <w:r>
        <w:rPr>
          <w:noProof/>
        </w:rPr>
        <w:t>51</w:t>
      </w:r>
      <w:r>
        <w:rPr>
          <w:noProof/>
        </w:rPr>
        <w:fldChar w:fldCharType="end"/>
      </w:r>
    </w:p>
    <w:p w14:paraId="06EF4A68" w14:textId="4C872683" w:rsidR="00800D60" w:rsidRDefault="00800D6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_Toc164763248 \h </w:instrText>
      </w:r>
      <w:r>
        <w:rPr>
          <w:noProof/>
        </w:rPr>
      </w:r>
      <w:r>
        <w:rPr>
          <w:noProof/>
        </w:rPr>
        <w:fldChar w:fldCharType="separate"/>
      </w:r>
      <w:r>
        <w:rPr>
          <w:noProof/>
        </w:rPr>
        <w:t>51</w:t>
      </w:r>
      <w:r>
        <w:rPr>
          <w:noProof/>
        </w:rPr>
        <w:fldChar w:fldCharType="end"/>
      </w:r>
    </w:p>
    <w:p w14:paraId="250635AD" w14:textId="24E4B13F" w:rsidR="00800D60" w:rsidRDefault="00800D6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_Toc164763249 \h </w:instrText>
      </w:r>
      <w:r>
        <w:rPr>
          <w:noProof/>
        </w:rPr>
      </w:r>
      <w:r>
        <w:rPr>
          <w:noProof/>
        </w:rPr>
        <w:fldChar w:fldCharType="separate"/>
      </w:r>
      <w:r>
        <w:rPr>
          <w:noProof/>
        </w:rPr>
        <w:t>52</w:t>
      </w:r>
      <w:r>
        <w:rPr>
          <w:noProof/>
        </w:rPr>
        <w:fldChar w:fldCharType="end"/>
      </w:r>
    </w:p>
    <w:p w14:paraId="7A45E2AB" w14:textId="60F1A5BF" w:rsidR="00800D60" w:rsidRDefault="00800D6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_Toc164763250 \h </w:instrText>
      </w:r>
      <w:r>
        <w:rPr>
          <w:noProof/>
        </w:rPr>
      </w:r>
      <w:r>
        <w:rPr>
          <w:noProof/>
        </w:rPr>
        <w:fldChar w:fldCharType="separate"/>
      </w:r>
      <w:r>
        <w:rPr>
          <w:noProof/>
        </w:rPr>
        <w:t>52</w:t>
      </w:r>
      <w:r>
        <w:rPr>
          <w:noProof/>
        </w:rPr>
        <w:fldChar w:fldCharType="end"/>
      </w:r>
    </w:p>
    <w:p w14:paraId="6615BC7F" w14:textId="6889D0C9" w:rsidR="00800D60" w:rsidRDefault="00800D6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_Toc164763251 \h </w:instrText>
      </w:r>
      <w:r>
        <w:rPr>
          <w:noProof/>
        </w:rPr>
      </w:r>
      <w:r>
        <w:rPr>
          <w:noProof/>
        </w:rPr>
        <w:fldChar w:fldCharType="separate"/>
      </w:r>
      <w:r>
        <w:rPr>
          <w:noProof/>
        </w:rPr>
        <w:t>52</w:t>
      </w:r>
      <w:r>
        <w:rPr>
          <w:noProof/>
        </w:rPr>
        <w:fldChar w:fldCharType="end"/>
      </w:r>
    </w:p>
    <w:p w14:paraId="6AED3012" w14:textId="753F2C5E" w:rsidR="00800D60" w:rsidRDefault="00800D6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_Toc164763252 \h </w:instrText>
      </w:r>
      <w:r>
        <w:rPr>
          <w:noProof/>
        </w:rPr>
      </w:r>
      <w:r>
        <w:rPr>
          <w:noProof/>
        </w:rPr>
        <w:fldChar w:fldCharType="separate"/>
      </w:r>
      <w:r>
        <w:rPr>
          <w:noProof/>
        </w:rPr>
        <w:t>52</w:t>
      </w:r>
      <w:r>
        <w:rPr>
          <w:noProof/>
        </w:rPr>
        <w:fldChar w:fldCharType="end"/>
      </w:r>
    </w:p>
    <w:p w14:paraId="285A1DDF" w14:textId="4C52AC3C" w:rsidR="00800D60" w:rsidRDefault="00800D60">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_Toc164763253 \h </w:instrText>
      </w:r>
      <w:r>
        <w:rPr>
          <w:noProof/>
        </w:rPr>
      </w:r>
      <w:r>
        <w:rPr>
          <w:noProof/>
        </w:rPr>
        <w:fldChar w:fldCharType="separate"/>
      </w:r>
      <w:r>
        <w:rPr>
          <w:noProof/>
        </w:rPr>
        <w:t>52</w:t>
      </w:r>
      <w:r>
        <w:rPr>
          <w:noProof/>
        </w:rPr>
        <w:fldChar w:fldCharType="end"/>
      </w:r>
    </w:p>
    <w:p w14:paraId="2438CD41" w14:textId="082F2D1C" w:rsidR="00800D60" w:rsidRDefault="00800D6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_Toc164763254 \h </w:instrText>
      </w:r>
      <w:r>
        <w:rPr>
          <w:noProof/>
        </w:rPr>
      </w:r>
      <w:r>
        <w:rPr>
          <w:noProof/>
        </w:rPr>
        <w:fldChar w:fldCharType="separate"/>
      </w:r>
      <w:r>
        <w:rPr>
          <w:noProof/>
        </w:rPr>
        <w:t>52</w:t>
      </w:r>
      <w:r>
        <w:rPr>
          <w:noProof/>
        </w:rPr>
        <w:fldChar w:fldCharType="end"/>
      </w:r>
    </w:p>
    <w:p w14:paraId="3226F6E7" w14:textId="5F37AF4D"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_Toc164763255 \h </w:instrText>
      </w:r>
      <w:r>
        <w:rPr>
          <w:noProof/>
        </w:rPr>
      </w:r>
      <w:r>
        <w:rPr>
          <w:noProof/>
        </w:rPr>
        <w:fldChar w:fldCharType="separate"/>
      </w:r>
      <w:r>
        <w:rPr>
          <w:noProof/>
        </w:rPr>
        <w:t>52</w:t>
      </w:r>
      <w:r>
        <w:rPr>
          <w:noProof/>
        </w:rPr>
        <w:fldChar w:fldCharType="end"/>
      </w:r>
    </w:p>
    <w:p w14:paraId="1BDACFEA" w14:textId="261685AF" w:rsidR="00800D60" w:rsidRDefault="00800D6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_Toc164763256 \h </w:instrText>
      </w:r>
      <w:r>
        <w:rPr>
          <w:noProof/>
        </w:rPr>
      </w:r>
      <w:r>
        <w:rPr>
          <w:noProof/>
        </w:rPr>
        <w:fldChar w:fldCharType="separate"/>
      </w:r>
      <w:r>
        <w:rPr>
          <w:noProof/>
        </w:rPr>
        <w:t>53</w:t>
      </w:r>
      <w:r>
        <w:rPr>
          <w:noProof/>
        </w:rPr>
        <w:fldChar w:fldCharType="end"/>
      </w:r>
    </w:p>
    <w:p w14:paraId="34670F3D" w14:textId="51115A2C" w:rsidR="00800D60" w:rsidRDefault="00800D6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_Toc164763257 \h </w:instrText>
      </w:r>
      <w:r>
        <w:rPr>
          <w:noProof/>
        </w:rPr>
      </w:r>
      <w:r>
        <w:rPr>
          <w:noProof/>
        </w:rPr>
        <w:fldChar w:fldCharType="separate"/>
      </w:r>
      <w:r>
        <w:rPr>
          <w:noProof/>
        </w:rPr>
        <w:t>53</w:t>
      </w:r>
      <w:r>
        <w:rPr>
          <w:noProof/>
        </w:rPr>
        <w:fldChar w:fldCharType="end"/>
      </w:r>
    </w:p>
    <w:p w14:paraId="70C058B8" w14:textId="3C75DD43" w:rsidR="00800D60" w:rsidRDefault="00800D6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_Toc164763258 \h </w:instrText>
      </w:r>
      <w:r>
        <w:rPr>
          <w:noProof/>
        </w:rPr>
      </w:r>
      <w:r>
        <w:rPr>
          <w:noProof/>
        </w:rPr>
        <w:fldChar w:fldCharType="separate"/>
      </w:r>
      <w:r>
        <w:rPr>
          <w:noProof/>
        </w:rPr>
        <w:t>53</w:t>
      </w:r>
      <w:r>
        <w:rPr>
          <w:noProof/>
        </w:rPr>
        <w:fldChar w:fldCharType="end"/>
      </w:r>
    </w:p>
    <w:p w14:paraId="1E188893" w14:textId="5671546D" w:rsidR="00800D60" w:rsidRDefault="00800D6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_Toc164763259 \h </w:instrText>
      </w:r>
      <w:r>
        <w:rPr>
          <w:noProof/>
        </w:rPr>
      </w:r>
      <w:r>
        <w:rPr>
          <w:noProof/>
        </w:rPr>
        <w:fldChar w:fldCharType="separate"/>
      </w:r>
      <w:r>
        <w:rPr>
          <w:noProof/>
        </w:rPr>
        <w:t>53</w:t>
      </w:r>
      <w:r>
        <w:rPr>
          <w:noProof/>
        </w:rPr>
        <w:fldChar w:fldCharType="end"/>
      </w:r>
    </w:p>
    <w:p w14:paraId="2E3C4173" w14:textId="60DC84F7" w:rsidR="00800D60" w:rsidRDefault="00800D6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_Toc164763260 \h </w:instrText>
      </w:r>
      <w:r>
        <w:rPr>
          <w:noProof/>
        </w:rPr>
      </w:r>
      <w:r>
        <w:rPr>
          <w:noProof/>
        </w:rPr>
        <w:fldChar w:fldCharType="separate"/>
      </w:r>
      <w:r>
        <w:rPr>
          <w:noProof/>
        </w:rPr>
        <w:t>53</w:t>
      </w:r>
      <w:r>
        <w:rPr>
          <w:noProof/>
        </w:rPr>
        <w:fldChar w:fldCharType="end"/>
      </w:r>
    </w:p>
    <w:p w14:paraId="58A7AEA5" w14:textId="0C46672B" w:rsidR="00800D60" w:rsidRDefault="00800D6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_Toc164763261 \h </w:instrText>
      </w:r>
      <w:r>
        <w:rPr>
          <w:noProof/>
        </w:rPr>
      </w:r>
      <w:r>
        <w:rPr>
          <w:noProof/>
        </w:rPr>
        <w:fldChar w:fldCharType="separate"/>
      </w:r>
      <w:r>
        <w:rPr>
          <w:noProof/>
        </w:rPr>
        <w:t>53</w:t>
      </w:r>
      <w:r>
        <w:rPr>
          <w:noProof/>
        </w:rPr>
        <w:fldChar w:fldCharType="end"/>
      </w:r>
    </w:p>
    <w:p w14:paraId="33E3CFED" w14:textId="56DC9FBB" w:rsidR="00800D60" w:rsidRDefault="00800D6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_Toc164763262 \h </w:instrText>
      </w:r>
      <w:r>
        <w:rPr>
          <w:noProof/>
        </w:rPr>
      </w:r>
      <w:r>
        <w:rPr>
          <w:noProof/>
        </w:rPr>
        <w:fldChar w:fldCharType="separate"/>
      </w:r>
      <w:r>
        <w:rPr>
          <w:noProof/>
        </w:rPr>
        <w:t>53</w:t>
      </w:r>
      <w:r>
        <w:rPr>
          <w:noProof/>
        </w:rPr>
        <w:fldChar w:fldCharType="end"/>
      </w:r>
    </w:p>
    <w:p w14:paraId="45AC84B9" w14:textId="24FB5E76" w:rsidR="00800D60" w:rsidRDefault="00800D6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_Toc164763263 \h </w:instrText>
      </w:r>
      <w:r>
        <w:rPr>
          <w:noProof/>
        </w:rPr>
      </w:r>
      <w:r>
        <w:rPr>
          <w:noProof/>
        </w:rPr>
        <w:fldChar w:fldCharType="separate"/>
      </w:r>
      <w:r>
        <w:rPr>
          <w:noProof/>
        </w:rPr>
        <w:t>54</w:t>
      </w:r>
      <w:r>
        <w:rPr>
          <w:noProof/>
        </w:rPr>
        <w:fldChar w:fldCharType="end"/>
      </w:r>
    </w:p>
    <w:p w14:paraId="066C8DF1" w14:textId="66796B8C" w:rsidR="00800D60" w:rsidRDefault="00800D6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_Toc164763264 \h </w:instrText>
      </w:r>
      <w:r>
        <w:rPr>
          <w:noProof/>
        </w:rPr>
      </w:r>
      <w:r>
        <w:rPr>
          <w:noProof/>
        </w:rPr>
        <w:fldChar w:fldCharType="separate"/>
      </w:r>
      <w:r>
        <w:rPr>
          <w:noProof/>
        </w:rPr>
        <w:t>54</w:t>
      </w:r>
      <w:r>
        <w:rPr>
          <w:noProof/>
        </w:rPr>
        <w:fldChar w:fldCharType="end"/>
      </w:r>
    </w:p>
    <w:p w14:paraId="0D8E1D23" w14:textId="6E33EE44" w:rsidR="00800D60" w:rsidRDefault="00800D6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_Toc164763265 \h </w:instrText>
      </w:r>
      <w:r>
        <w:rPr>
          <w:noProof/>
        </w:rPr>
      </w:r>
      <w:r>
        <w:rPr>
          <w:noProof/>
        </w:rPr>
        <w:fldChar w:fldCharType="separate"/>
      </w:r>
      <w:r>
        <w:rPr>
          <w:noProof/>
        </w:rPr>
        <w:t>54</w:t>
      </w:r>
      <w:r>
        <w:rPr>
          <w:noProof/>
        </w:rPr>
        <w:fldChar w:fldCharType="end"/>
      </w:r>
    </w:p>
    <w:p w14:paraId="20007F3D" w14:textId="12802BF7" w:rsidR="00800D60" w:rsidRDefault="00800D6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_Toc164763266 \h </w:instrText>
      </w:r>
      <w:r>
        <w:rPr>
          <w:noProof/>
        </w:rPr>
      </w:r>
      <w:r>
        <w:rPr>
          <w:noProof/>
        </w:rPr>
        <w:fldChar w:fldCharType="separate"/>
      </w:r>
      <w:r>
        <w:rPr>
          <w:noProof/>
        </w:rPr>
        <w:t>54</w:t>
      </w:r>
      <w:r>
        <w:rPr>
          <w:noProof/>
        </w:rPr>
        <w:fldChar w:fldCharType="end"/>
      </w:r>
    </w:p>
    <w:p w14:paraId="4E1E117D" w14:textId="55525FC6" w:rsidR="00800D60" w:rsidRDefault="00800D6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_Toc164763267 \h </w:instrText>
      </w:r>
      <w:r>
        <w:rPr>
          <w:noProof/>
        </w:rPr>
      </w:r>
      <w:r>
        <w:rPr>
          <w:noProof/>
        </w:rPr>
        <w:fldChar w:fldCharType="separate"/>
      </w:r>
      <w:r>
        <w:rPr>
          <w:noProof/>
        </w:rPr>
        <w:t>54</w:t>
      </w:r>
      <w:r>
        <w:rPr>
          <w:noProof/>
        </w:rPr>
        <w:fldChar w:fldCharType="end"/>
      </w:r>
    </w:p>
    <w:p w14:paraId="7291C971" w14:textId="211E06EB" w:rsidR="00800D60" w:rsidRDefault="00800D6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_Toc164763268 \h </w:instrText>
      </w:r>
      <w:r>
        <w:rPr>
          <w:noProof/>
        </w:rPr>
      </w:r>
      <w:r>
        <w:rPr>
          <w:noProof/>
        </w:rPr>
        <w:fldChar w:fldCharType="separate"/>
      </w:r>
      <w:r>
        <w:rPr>
          <w:noProof/>
        </w:rPr>
        <w:t>54</w:t>
      </w:r>
      <w:r>
        <w:rPr>
          <w:noProof/>
        </w:rPr>
        <w:fldChar w:fldCharType="end"/>
      </w:r>
    </w:p>
    <w:p w14:paraId="5DE9D681" w14:textId="3D371F01" w:rsidR="00800D60" w:rsidRDefault="00800D6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_Toc164763269 \h </w:instrText>
      </w:r>
      <w:r>
        <w:rPr>
          <w:noProof/>
        </w:rPr>
      </w:r>
      <w:r>
        <w:rPr>
          <w:noProof/>
        </w:rPr>
        <w:fldChar w:fldCharType="separate"/>
      </w:r>
      <w:r>
        <w:rPr>
          <w:noProof/>
        </w:rPr>
        <w:t>54</w:t>
      </w:r>
      <w:r>
        <w:rPr>
          <w:noProof/>
        </w:rPr>
        <w:fldChar w:fldCharType="end"/>
      </w:r>
    </w:p>
    <w:p w14:paraId="6ED706C6" w14:textId="43A8DD69" w:rsidR="00800D60" w:rsidRDefault="00800D6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_Toc164763270 \h </w:instrText>
      </w:r>
      <w:r>
        <w:rPr>
          <w:noProof/>
        </w:rPr>
      </w:r>
      <w:r>
        <w:rPr>
          <w:noProof/>
        </w:rPr>
        <w:fldChar w:fldCharType="separate"/>
      </w:r>
      <w:r>
        <w:rPr>
          <w:noProof/>
        </w:rPr>
        <w:t>55</w:t>
      </w:r>
      <w:r>
        <w:rPr>
          <w:noProof/>
        </w:rPr>
        <w:fldChar w:fldCharType="end"/>
      </w:r>
    </w:p>
    <w:p w14:paraId="4A2BDA0F" w14:textId="34699332" w:rsidR="00800D60" w:rsidRDefault="00800D6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_Toc164763271 \h </w:instrText>
      </w:r>
      <w:r>
        <w:rPr>
          <w:noProof/>
        </w:rPr>
      </w:r>
      <w:r>
        <w:rPr>
          <w:noProof/>
        </w:rPr>
        <w:fldChar w:fldCharType="separate"/>
      </w:r>
      <w:r>
        <w:rPr>
          <w:noProof/>
        </w:rPr>
        <w:t>55</w:t>
      </w:r>
      <w:r>
        <w:rPr>
          <w:noProof/>
        </w:rPr>
        <w:fldChar w:fldCharType="end"/>
      </w:r>
    </w:p>
    <w:p w14:paraId="0F593C4E" w14:textId="11A234F2" w:rsidR="00800D60" w:rsidRDefault="00800D6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41053D">
        <w:rPr>
          <w:noProof/>
          <w:lang w:val="en-US"/>
        </w:rPr>
        <w:t>tri</w:t>
      </w:r>
      <w:r w:rsidRPr="0041053D">
        <w:rPr>
          <w:noProof/>
          <w:lang w:val="en-US" w:eastAsia="zh-CN"/>
        </w:rPr>
        <w:t>e</w:t>
      </w:r>
      <w:r w:rsidRPr="0041053D">
        <w:rPr>
          <w:noProof/>
          <w:lang w:val="en-US"/>
        </w:rPr>
        <w:t>val</w:t>
      </w:r>
      <w:r>
        <w:rPr>
          <w:noProof/>
        </w:rPr>
        <w:tab/>
      </w:r>
      <w:r>
        <w:rPr>
          <w:noProof/>
        </w:rPr>
        <w:fldChar w:fldCharType="begin"/>
      </w:r>
      <w:r>
        <w:rPr>
          <w:noProof/>
        </w:rPr>
        <w:instrText xml:space="preserve"> PAGEREF _Toc164763272 \h </w:instrText>
      </w:r>
      <w:r>
        <w:rPr>
          <w:noProof/>
        </w:rPr>
      </w:r>
      <w:r>
        <w:rPr>
          <w:noProof/>
        </w:rPr>
        <w:fldChar w:fldCharType="separate"/>
      </w:r>
      <w:r>
        <w:rPr>
          <w:noProof/>
        </w:rPr>
        <w:t>55</w:t>
      </w:r>
      <w:r>
        <w:rPr>
          <w:noProof/>
        </w:rPr>
        <w:fldChar w:fldCharType="end"/>
      </w:r>
    </w:p>
    <w:p w14:paraId="6D6B416B" w14:textId="460865D6" w:rsidR="00800D60" w:rsidRDefault="00800D6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_Toc164763273 \h </w:instrText>
      </w:r>
      <w:r>
        <w:rPr>
          <w:noProof/>
        </w:rPr>
      </w:r>
      <w:r>
        <w:rPr>
          <w:noProof/>
        </w:rPr>
        <w:fldChar w:fldCharType="separate"/>
      </w:r>
      <w:r>
        <w:rPr>
          <w:noProof/>
        </w:rPr>
        <w:t>56</w:t>
      </w:r>
      <w:r>
        <w:rPr>
          <w:noProof/>
        </w:rPr>
        <w:fldChar w:fldCharType="end"/>
      </w:r>
    </w:p>
    <w:p w14:paraId="46B991D8" w14:textId="3B86A2FF" w:rsidR="00800D60" w:rsidRDefault="00800D6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_Toc164763274 \h </w:instrText>
      </w:r>
      <w:r>
        <w:rPr>
          <w:noProof/>
        </w:rPr>
      </w:r>
      <w:r>
        <w:rPr>
          <w:noProof/>
        </w:rPr>
        <w:fldChar w:fldCharType="separate"/>
      </w:r>
      <w:r>
        <w:rPr>
          <w:noProof/>
        </w:rPr>
        <w:t>56</w:t>
      </w:r>
      <w:r>
        <w:rPr>
          <w:noProof/>
        </w:rPr>
        <w:fldChar w:fldCharType="end"/>
      </w:r>
    </w:p>
    <w:p w14:paraId="581CDB91" w14:textId="01A2E050" w:rsidR="00800D60" w:rsidRDefault="00800D6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_Toc164763275 \h </w:instrText>
      </w:r>
      <w:r>
        <w:rPr>
          <w:noProof/>
        </w:rPr>
      </w:r>
      <w:r>
        <w:rPr>
          <w:noProof/>
        </w:rPr>
        <w:fldChar w:fldCharType="separate"/>
      </w:r>
      <w:r>
        <w:rPr>
          <w:noProof/>
        </w:rPr>
        <w:t>56</w:t>
      </w:r>
      <w:r>
        <w:rPr>
          <w:noProof/>
        </w:rPr>
        <w:fldChar w:fldCharType="end"/>
      </w:r>
    </w:p>
    <w:p w14:paraId="66202A2E" w14:textId="643477EA" w:rsidR="00800D60" w:rsidRDefault="00800D6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_Toc164763276 \h </w:instrText>
      </w:r>
      <w:r>
        <w:rPr>
          <w:noProof/>
        </w:rPr>
      </w:r>
      <w:r>
        <w:rPr>
          <w:noProof/>
        </w:rPr>
        <w:fldChar w:fldCharType="separate"/>
      </w:r>
      <w:r>
        <w:rPr>
          <w:noProof/>
        </w:rPr>
        <w:t>56</w:t>
      </w:r>
      <w:r>
        <w:rPr>
          <w:noProof/>
        </w:rPr>
        <w:fldChar w:fldCharType="end"/>
      </w:r>
    </w:p>
    <w:p w14:paraId="7AFF251D" w14:textId="08B57816" w:rsidR="00800D60" w:rsidRDefault="00800D6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_Toc164763277 \h </w:instrText>
      </w:r>
      <w:r>
        <w:rPr>
          <w:noProof/>
        </w:rPr>
      </w:r>
      <w:r>
        <w:rPr>
          <w:noProof/>
        </w:rPr>
        <w:fldChar w:fldCharType="separate"/>
      </w:r>
      <w:r>
        <w:rPr>
          <w:noProof/>
        </w:rPr>
        <w:t>56</w:t>
      </w:r>
      <w:r>
        <w:rPr>
          <w:noProof/>
        </w:rPr>
        <w:fldChar w:fldCharType="end"/>
      </w:r>
    </w:p>
    <w:p w14:paraId="293FB3C9" w14:textId="6212EF2F" w:rsidR="00800D60" w:rsidRDefault="00800D6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_Toc164763278 \h </w:instrText>
      </w:r>
      <w:r>
        <w:rPr>
          <w:noProof/>
        </w:rPr>
      </w:r>
      <w:r>
        <w:rPr>
          <w:noProof/>
        </w:rPr>
        <w:fldChar w:fldCharType="separate"/>
      </w:r>
      <w:r>
        <w:rPr>
          <w:noProof/>
        </w:rPr>
        <w:t>56</w:t>
      </w:r>
      <w:r>
        <w:rPr>
          <w:noProof/>
        </w:rPr>
        <w:fldChar w:fldCharType="end"/>
      </w:r>
    </w:p>
    <w:p w14:paraId="0BE0EF61" w14:textId="1591B209" w:rsidR="00800D60" w:rsidRDefault="00800D6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_Toc164763279 \h </w:instrText>
      </w:r>
      <w:r>
        <w:rPr>
          <w:noProof/>
        </w:rPr>
      </w:r>
      <w:r>
        <w:rPr>
          <w:noProof/>
        </w:rPr>
        <w:fldChar w:fldCharType="separate"/>
      </w:r>
      <w:r>
        <w:rPr>
          <w:noProof/>
        </w:rPr>
        <w:t>57</w:t>
      </w:r>
      <w:r>
        <w:rPr>
          <w:noProof/>
        </w:rPr>
        <w:fldChar w:fldCharType="end"/>
      </w:r>
    </w:p>
    <w:p w14:paraId="4F4C090B" w14:textId="7F9A4CE9" w:rsidR="00800D60" w:rsidRDefault="00800D6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_Toc164763280 \h </w:instrText>
      </w:r>
      <w:r>
        <w:rPr>
          <w:noProof/>
        </w:rPr>
      </w:r>
      <w:r>
        <w:rPr>
          <w:noProof/>
        </w:rPr>
        <w:fldChar w:fldCharType="separate"/>
      </w:r>
      <w:r>
        <w:rPr>
          <w:noProof/>
        </w:rPr>
        <w:t>57</w:t>
      </w:r>
      <w:r>
        <w:rPr>
          <w:noProof/>
        </w:rPr>
        <w:fldChar w:fldCharType="end"/>
      </w:r>
    </w:p>
    <w:p w14:paraId="3303DCAA" w14:textId="079B7287" w:rsidR="00800D60" w:rsidRDefault="00800D6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_Toc164763281 \h </w:instrText>
      </w:r>
      <w:r>
        <w:rPr>
          <w:noProof/>
        </w:rPr>
      </w:r>
      <w:r>
        <w:rPr>
          <w:noProof/>
        </w:rPr>
        <w:fldChar w:fldCharType="separate"/>
      </w:r>
      <w:r>
        <w:rPr>
          <w:noProof/>
        </w:rPr>
        <w:t>57</w:t>
      </w:r>
      <w:r>
        <w:rPr>
          <w:noProof/>
        </w:rPr>
        <w:fldChar w:fldCharType="end"/>
      </w:r>
    </w:p>
    <w:p w14:paraId="36352E4A" w14:textId="6D0C6A92" w:rsidR="00800D60" w:rsidRDefault="00800D6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_Toc164763282 \h </w:instrText>
      </w:r>
      <w:r>
        <w:rPr>
          <w:noProof/>
        </w:rPr>
      </w:r>
      <w:r>
        <w:rPr>
          <w:noProof/>
        </w:rPr>
        <w:fldChar w:fldCharType="separate"/>
      </w:r>
      <w:r>
        <w:rPr>
          <w:noProof/>
        </w:rPr>
        <w:t>57</w:t>
      </w:r>
      <w:r>
        <w:rPr>
          <w:noProof/>
        </w:rPr>
        <w:fldChar w:fldCharType="end"/>
      </w:r>
    </w:p>
    <w:p w14:paraId="313DA021" w14:textId="098E4EA6" w:rsidR="00800D60" w:rsidRDefault="00800D6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_Toc164763283 \h </w:instrText>
      </w:r>
      <w:r>
        <w:rPr>
          <w:noProof/>
        </w:rPr>
      </w:r>
      <w:r>
        <w:rPr>
          <w:noProof/>
        </w:rPr>
        <w:fldChar w:fldCharType="separate"/>
      </w:r>
      <w:r>
        <w:rPr>
          <w:noProof/>
        </w:rPr>
        <w:t>57</w:t>
      </w:r>
      <w:r>
        <w:rPr>
          <w:noProof/>
        </w:rPr>
        <w:fldChar w:fldCharType="end"/>
      </w:r>
    </w:p>
    <w:p w14:paraId="2434E443" w14:textId="25404BD7" w:rsidR="00800D60" w:rsidRDefault="00800D6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_Toc164763284 \h </w:instrText>
      </w:r>
      <w:r>
        <w:rPr>
          <w:noProof/>
        </w:rPr>
      </w:r>
      <w:r>
        <w:rPr>
          <w:noProof/>
        </w:rPr>
        <w:fldChar w:fldCharType="separate"/>
      </w:r>
      <w:r>
        <w:rPr>
          <w:noProof/>
        </w:rPr>
        <w:t>57</w:t>
      </w:r>
      <w:r>
        <w:rPr>
          <w:noProof/>
        </w:rPr>
        <w:fldChar w:fldCharType="end"/>
      </w:r>
    </w:p>
    <w:p w14:paraId="1C25A2C0" w14:textId="40D3DB13" w:rsidR="00800D60" w:rsidRDefault="00800D6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_Toc164763285 \h </w:instrText>
      </w:r>
      <w:r>
        <w:rPr>
          <w:noProof/>
        </w:rPr>
      </w:r>
      <w:r>
        <w:rPr>
          <w:noProof/>
        </w:rPr>
        <w:fldChar w:fldCharType="separate"/>
      </w:r>
      <w:r>
        <w:rPr>
          <w:noProof/>
        </w:rPr>
        <w:t>58</w:t>
      </w:r>
      <w:r>
        <w:rPr>
          <w:noProof/>
        </w:rPr>
        <w:fldChar w:fldCharType="end"/>
      </w:r>
    </w:p>
    <w:p w14:paraId="6AE1735E" w14:textId="7EBE1B02" w:rsidR="00800D60" w:rsidRDefault="00800D6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_Toc164763286 \h </w:instrText>
      </w:r>
      <w:r>
        <w:rPr>
          <w:noProof/>
        </w:rPr>
      </w:r>
      <w:r>
        <w:rPr>
          <w:noProof/>
        </w:rPr>
        <w:fldChar w:fldCharType="separate"/>
      </w:r>
      <w:r>
        <w:rPr>
          <w:noProof/>
        </w:rPr>
        <w:t>58</w:t>
      </w:r>
      <w:r>
        <w:rPr>
          <w:noProof/>
        </w:rPr>
        <w:fldChar w:fldCharType="end"/>
      </w:r>
    </w:p>
    <w:p w14:paraId="6613D242" w14:textId="5BC2074C" w:rsidR="00800D60" w:rsidRDefault="00800D6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_Toc164763287 \h </w:instrText>
      </w:r>
      <w:r>
        <w:rPr>
          <w:noProof/>
        </w:rPr>
      </w:r>
      <w:r>
        <w:rPr>
          <w:noProof/>
        </w:rPr>
        <w:fldChar w:fldCharType="separate"/>
      </w:r>
      <w:r>
        <w:rPr>
          <w:noProof/>
        </w:rPr>
        <w:t>58</w:t>
      </w:r>
      <w:r>
        <w:rPr>
          <w:noProof/>
        </w:rPr>
        <w:fldChar w:fldCharType="end"/>
      </w:r>
    </w:p>
    <w:p w14:paraId="21762A96" w14:textId="2DDB9297" w:rsidR="00800D60" w:rsidRDefault="00800D6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_Toc164763288 \h </w:instrText>
      </w:r>
      <w:r>
        <w:rPr>
          <w:noProof/>
        </w:rPr>
      </w:r>
      <w:r>
        <w:rPr>
          <w:noProof/>
        </w:rPr>
        <w:fldChar w:fldCharType="separate"/>
      </w:r>
      <w:r>
        <w:rPr>
          <w:noProof/>
        </w:rPr>
        <w:t>59</w:t>
      </w:r>
      <w:r>
        <w:rPr>
          <w:noProof/>
        </w:rPr>
        <w:fldChar w:fldCharType="end"/>
      </w:r>
    </w:p>
    <w:p w14:paraId="4D4C7297" w14:textId="5654979A" w:rsidR="00800D60" w:rsidRDefault="00800D6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_Toc164763289 \h </w:instrText>
      </w:r>
      <w:r>
        <w:rPr>
          <w:noProof/>
        </w:rPr>
      </w:r>
      <w:r>
        <w:rPr>
          <w:noProof/>
        </w:rPr>
        <w:fldChar w:fldCharType="separate"/>
      </w:r>
      <w:r>
        <w:rPr>
          <w:noProof/>
        </w:rPr>
        <w:t>59</w:t>
      </w:r>
      <w:r>
        <w:rPr>
          <w:noProof/>
        </w:rPr>
        <w:fldChar w:fldCharType="end"/>
      </w:r>
    </w:p>
    <w:p w14:paraId="08D4EA3E" w14:textId="385FCF90" w:rsidR="00800D60" w:rsidRDefault="00800D6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_Toc164763290 \h </w:instrText>
      </w:r>
      <w:r>
        <w:rPr>
          <w:noProof/>
        </w:rPr>
      </w:r>
      <w:r>
        <w:rPr>
          <w:noProof/>
        </w:rPr>
        <w:fldChar w:fldCharType="separate"/>
      </w:r>
      <w:r>
        <w:rPr>
          <w:noProof/>
        </w:rPr>
        <w:t>59</w:t>
      </w:r>
      <w:r>
        <w:rPr>
          <w:noProof/>
        </w:rPr>
        <w:fldChar w:fldCharType="end"/>
      </w:r>
    </w:p>
    <w:p w14:paraId="6B2B08C3" w14:textId="470CA1D3" w:rsidR="00800D60" w:rsidRDefault="00800D6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_Toc164763291 \h </w:instrText>
      </w:r>
      <w:r>
        <w:rPr>
          <w:noProof/>
        </w:rPr>
      </w:r>
      <w:r>
        <w:rPr>
          <w:noProof/>
        </w:rPr>
        <w:fldChar w:fldCharType="separate"/>
      </w:r>
      <w:r>
        <w:rPr>
          <w:noProof/>
        </w:rPr>
        <w:t>59</w:t>
      </w:r>
      <w:r>
        <w:rPr>
          <w:noProof/>
        </w:rPr>
        <w:fldChar w:fldCharType="end"/>
      </w:r>
    </w:p>
    <w:p w14:paraId="6CFC228A" w14:textId="196D79B1" w:rsidR="00800D60" w:rsidRDefault="00800D6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_Toc164763292 \h </w:instrText>
      </w:r>
      <w:r>
        <w:rPr>
          <w:noProof/>
        </w:rPr>
      </w:r>
      <w:r>
        <w:rPr>
          <w:noProof/>
        </w:rPr>
        <w:fldChar w:fldCharType="separate"/>
      </w:r>
      <w:r>
        <w:rPr>
          <w:noProof/>
        </w:rPr>
        <w:t>59</w:t>
      </w:r>
      <w:r>
        <w:rPr>
          <w:noProof/>
        </w:rPr>
        <w:fldChar w:fldCharType="end"/>
      </w:r>
    </w:p>
    <w:p w14:paraId="1FC5F229" w14:textId="48AD9AD7" w:rsidR="00800D60" w:rsidRDefault="00800D6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_Toc164763293 \h </w:instrText>
      </w:r>
      <w:r>
        <w:rPr>
          <w:noProof/>
        </w:rPr>
      </w:r>
      <w:r>
        <w:rPr>
          <w:noProof/>
        </w:rPr>
        <w:fldChar w:fldCharType="separate"/>
      </w:r>
      <w:r>
        <w:rPr>
          <w:noProof/>
        </w:rPr>
        <w:t>59</w:t>
      </w:r>
      <w:r>
        <w:rPr>
          <w:noProof/>
        </w:rPr>
        <w:fldChar w:fldCharType="end"/>
      </w:r>
    </w:p>
    <w:p w14:paraId="07E7C346" w14:textId="62593E6D" w:rsidR="00800D60" w:rsidRDefault="00800D6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_Toc164763294 \h </w:instrText>
      </w:r>
      <w:r>
        <w:rPr>
          <w:noProof/>
        </w:rPr>
      </w:r>
      <w:r>
        <w:rPr>
          <w:noProof/>
        </w:rPr>
        <w:fldChar w:fldCharType="separate"/>
      </w:r>
      <w:r>
        <w:rPr>
          <w:noProof/>
        </w:rPr>
        <w:t>59</w:t>
      </w:r>
      <w:r>
        <w:rPr>
          <w:noProof/>
        </w:rPr>
        <w:fldChar w:fldCharType="end"/>
      </w:r>
    </w:p>
    <w:p w14:paraId="613B06A1" w14:textId="01D40584" w:rsidR="00800D60" w:rsidRDefault="00800D6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_Toc164763295 \h </w:instrText>
      </w:r>
      <w:r>
        <w:rPr>
          <w:noProof/>
        </w:rPr>
      </w:r>
      <w:r>
        <w:rPr>
          <w:noProof/>
        </w:rPr>
        <w:fldChar w:fldCharType="separate"/>
      </w:r>
      <w:r>
        <w:rPr>
          <w:noProof/>
        </w:rPr>
        <w:t>60</w:t>
      </w:r>
      <w:r>
        <w:rPr>
          <w:noProof/>
        </w:rPr>
        <w:fldChar w:fldCharType="end"/>
      </w:r>
    </w:p>
    <w:p w14:paraId="307A4327" w14:textId="4C0D09A2" w:rsidR="00800D60" w:rsidRDefault="00800D6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_Toc164763296 \h </w:instrText>
      </w:r>
      <w:r>
        <w:rPr>
          <w:noProof/>
        </w:rPr>
      </w:r>
      <w:r>
        <w:rPr>
          <w:noProof/>
        </w:rPr>
        <w:fldChar w:fldCharType="separate"/>
      </w:r>
      <w:r>
        <w:rPr>
          <w:noProof/>
        </w:rPr>
        <w:t>60</w:t>
      </w:r>
      <w:r>
        <w:rPr>
          <w:noProof/>
        </w:rPr>
        <w:fldChar w:fldCharType="end"/>
      </w:r>
    </w:p>
    <w:p w14:paraId="5D6F01E3" w14:textId="5103FCE1" w:rsidR="00800D60" w:rsidRDefault="00800D6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_Toc164763297 \h </w:instrText>
      </w:r>
      <w:r>
        <w:rPr>
          <w:noProof/>
        </w:rPr>
      </w:r>
      <w:r>
        <w:rPr>
          <w:noProof/>
        </w:rPr>
        <w:fldChar w:fldCharType="separate"/>
      </w:r>
      <w:r>
        <w:rPr>
          <w:noProof/>
        </w:rPr>
        <w:t>60</w:t>
      </w:r>
      <w:r>
        <w:rPr>
          <w:noProof/>
        </w:rPr>
        <w:fldChar w:fldCharType="end"/>
      </w:r>
    </w:p>
    <w:p w14:paraId="06A84FB0" w14:textId="4E628432" w:rsidR="00800D60" w:rsidRDefault="00800D6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_Toc164763298 \h </w:instrText>
      </w:r>
      <w:r>
        <w:rPr>
          <w:noProof/>
        </w:rPr>
      </w:r>
      <w:r>
        <w:rPr>
          <w:noProof/>
        </w:rPr>
        <w:fldChar w:fldCharType="separate"/>
      </w:r>
      <w:r>
        <w:rPr>
          <w:noProof/>
        </w:rPr>
        <w:t>60</w:t>
      </w:r>
      <w:r>
        <w:rPr>
          <w:noProof/>
        </w:rPr>
        <w:fldChar w:fldCharType="end"/>
      </w:r>
    </w:p>
    <w:p w14:paraId="0205CDD6" w14:textId="70F9AC29" w:rsidR="00800D60" w:rsidRDefault="00800D6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_Toc164763299 \h </w:instrText>
      </w:r>
      <w:r>
        <w:rPr>
          <w:noProof/>
        </w:rPr>
      </w:r>
      <w:r>
        <w:rPr>
          <w:noProof/>
        </w:rPr>
        <w:fldChar w:fldCharType="separate"/>
      </w:r>
      <w:r>
        <w:rPr>
          <w:noProof/>
        </w:rPr>
        <w:t>60</w:t>
      </w:r>
      <w:r>
        <w:rPr>
          <w:noProof/>
        </w:rPr>
        <w:fldChar w:fldCharType="end"/>
      </w:r>
    </w:p>
    <w:p w14:paraId="33B63561" w14:textId="5EB824F2" w:rsidR="00800D60" w:rsidRDefault="00800D6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_Toc164763300 \h </w:instrText>
      </w:r>
      <w:r>
        <w:rPr>
          <w:noProof/>
        </w:rPr>
      </w:r>
      <w:r>
        <w:rPr>
          <w:noProof/>
        </w:rPr>
        <w:fldChar w:fldCharType="separate"/>
      </w:r>
      <w:r>
        <w:rPr>
          <w:noProof/>
        </w:rPr>
        <w:t>60</w:t>
      </w:r>
      <w:r>
        <w:rPr>
          <w:noProof/>
        </w:rPr>
        <w:fldChar w:fldCharType="end"/>
      </w:r>
    </w:p>
    <w:p w14:paraId="702A8B47" w14:textId="6AC095A4" w:rsidR="00800D60" w:rsidRDefault="00800D6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_Toc164763301 \h </w:instrText>
      </w:r>
      <w:r>
        <w:rPr>
          <w:noProof/>
        </w:rPr>
      </w:r>
      <w:r>
        <w:rPr>
          <w:noProof/>
        </w:rPr>
        <w:fldChar w:fldCharType="separate"/>
      </w:r>
      <w:r>
        <w:rPr>
          <w:noProof/>
        </w:rPr>
        <w:t>60</w:t>
      </w:r>
      <w:r>
        <w:rPr>
          <w:noProof/>
        </w:rPr>
        <w:fldChar w:fldCharType="end"/>
      </w:r>
    </w:p>
    <w:p w14:paraId="2B2E06C0" w14:textId="7786BAFE" w:rsidR="00800D60" w:rsidRDefault="00800D6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_Toc164763302 \h </w:instrText>
      </w:r>
      <w:r>
        <w:rPr>
          <w:noProof/>
        </w:rPr>
      </w:r>
      <w:r>
        <w:rPr>
          <w:noProof/>
        </w:rPr>
        <w:fldChar w:fldCharType="separate"/>
      </w:r>
      <w:r>
        <w:rPr>
          <w:noProof/>
        </w:rPr>
        <w:t>61</w:t>
      </w:r>
      <w:r>
        <w:rPr>
          <w:noProof/>
        </w:rPr>
        <w:fldChar w:fldCharType="end"/>
      </w:r>
    </w:p>
    <w:p w14:paraId="1FC5B337" w14:textId="1248E3B1" w:rsidR="00800D60" w:rsidRDefault="00800D6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_Toc164763303 \h </w:instrText>
      </w:r>
      <w:r>
        <w:rPr>
          <w:noProof/>
        </w:rPr>
      </w:r>
      <w:r>
        <w:rPr>
          <w:noProof/>
        </w:rPr>
        <w:fldChar w:fldCharType="separate"/>
      </w:r>
      <w:r>
        <w:rPr>
          <w:noProof/>
        </w:rPr>
        <w:t>61</w:t>
      </w:r>
      <w:r>
        <w:rPr>
          <w:noProof/>
        </w:rPr>
        <w:fldChar w:fldCharType="end"/>
      </w:r>
    </w:p>
    <w:p w14:paraId="7E79190C" w14:textId="1AFA8798" w:rsidR="00800D60" w:rsidRDefault="00800D6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_Toc164763304 \h </w:instrText>
      </w:r>
      <w:r>
        <w:rPr>
          <w:noProof/>
        </w:rPr>
      </w:r>
      <w:r>
        <w:rPr>
          <w:noProof/>
        </w:rPr>
        <w:fldChar w:fldCharType="separate"/>
      </w:r>
      <w:r>
        <w:rPr>
          <w:noProof/>
        </w:rPr>
        <w:t>61</w:t>
      </w:r>
      <w:r>
        <w:rPr>
          <w:noProof/>
        </w:rPr>
        <w:fldChar w:fldCharType="end"/>
      </w:r>
    </w:p>
    <w:p w14:paraId="06C2D9EC" w14:textId="1B1323F1" w:rsidR="00800D60" w:rsidRDefault="00800D6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_Toc164763305 \h </w:instrText>
      </w:r>
      <w:r>
        <w:rPr>
          <w:noProof/>
        </w:rPr>
      </w:r>
      <w:r>
        <w:rPr>
          <w:noProof/>
        </w:rPr>
        <w:fldChar w:fldCharType="separate"/>
      </w:r>
      <w:r>
        <w:rPr>
          <w:noProof/>
        </w:rPr>
        <w:t>61</w:t>
      </w:r>
      <w:r>
        <w:rPr>
          <w:noProof/>
        </w:rPr>
        <w:fldChar w:fldCharType="end"/>
      </w:r>
    </w:p>
    <w:p w14:paraId="7C2EF03F" w14:textId="6B51DDCE" w:rsidR="00800D60" w:rsidRDefault="00800D6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_Toc164763306 \h </w:instrText>
      </w:r>
      <w:r>
        <w:rPr>
          <w:noProof/>
        </w:rPr>
      </w:r>
      <w:r>
        <w:rPr>
          <w:noProof/>
        </w:rPr>
        <w:fldChar w:fldCharType="separate"/>
      </w:r>
      <w:r>
        <w:rPr>
          <w:noProof/>
        </w:rPr>
        <w:t>61</w:t>
      </w:r>
      <w:r>
        <w:rPr>
          <w:noProof/>
        </w:rPr>
        <w:fldChar w:fldCharType="end"/>
      </w:r>
    </w:p>
    <w:p w14:paraId="2FC3A5F6" w14:textId="7B85FBDB" w:rsidR="00800D60" w:rsidRDefault="00800D6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_Toc164763307 \h </w:instrText>
      </w:r>
      <w:r>
        <w:rPr>
          <w:noProof/>
        </w:rPr>
      </w:r>
      <w:r>
        <w:rPr>
          <w:noProof/>
        </w:rPr>
        <w:fldChar w:fldCharType="separate"/>
      </w:r>
      <w:r>
        <w:rPr>
          <w:noProof/>
        </w:rPr>
        <w:t>62</w:t>
      </w:r>
      <w:r>
        <w:rPr>
          <w:noProof/>
        </w:rPr>
        <w:fldChar w:fldCharType="end"/>
      </w:r>
    </w:p>
    <w:p w14:paraId="7FC2989E" w14:textId="313A8182" w:rsidR="00800D60" w:rsidRDefault="00800D6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_Toc164763308 \h </w:instrText>
      </w:r>
      <w:r>
        <w:rPr>
          <w:noProof/>
        </w:rPr>
      </w:r>
      <w:r>
        <w:rPr>
          <w:noProof/>
        </w:rPr>
        <w:fldChar w:fldCharType="separate"/>
      </w:r>
      <w:r>
        <w:rPr>
          <w:noProof/>
        </w:rPr>
        <w:t>62</w:t>
      </w:r>
      <w:r>
        <w:rPr>
          <w:noProof/>
        </w:rPr>
        <w:fldChar w:fldCharType="end"/>
      </w:r>
    </w:p>
    <w:p w14:paraId="6765E5D3" w14:textId="699D2376" w:rsidR="00800D60" w:rsidRDefault="00800D6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_Toc164763309 \h </w:instrText>
      </w:r>
      <w:r>
        <w:rPr>
          <w:noProof/>
        </w:rPr>
      </w:r>
      <w:r>
        <w:rPr>
          <w:noProof/>
        </w:rPr>
        <w:fldChar w:fldCharType="separate"/>
      </w:r>
      <w:r>
        <w:rPr>
          <w:noProof/>
        </w:rPr>
        <w:t>62</w:t>
      </w:r>
      <w:r>
        <w:rPr>
          <w:noProof/>
        </w:rPr>
        <w:fldChar w:fldCharType="end"/>
      </w:r>
    </w:p>
    <w:p w14:paraId="4B2EB661" w14:textId="57F91132" w:rsidR="00800D60" w:rsidRDefault="00800D6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_Toc164763310 \h </w:instrText>
      </w:r>
      <w:r>
        <w:rPr>
          <w:noProof/>
        </w:rPr>
      </w:r>
      <w:r>
        <w:rPr>
          <w:noProof/>
        </w:rPr>
        <w:fldChar w:fldCharType="separate"/>
      </w:r>
      <w:r>
        <w:rPr>
          <w:noProof/>
        </w:rPr>
        <w:t>62</w:t>
      </w:r>
      <w:r>
        <w:rPr>
          <w:noProof/>
        </w:rPr>
        <w:fldChar w:fldCharType="end"/>
      </w:r>
    </w:p>
    <w:p w14:paraId="5A178233" w14:textId="212129A4" w:rsidR="00800D60" w:rsidRDefault="00800D6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_Toc164763311 \h </w:instrText>
      </w:r>
      <w:r>
        <w:rPr>
          <w:noProof/>
        </w:rPr>
      </w:r>
      <w:r>
        <w:rPr>
          <w:noProof/>
        </w:rPr>
        <w:fldChar w:fldCharType="separate"/>
      </w:r>
      <w:r>
        <w:rPr>
          <w:noProof/>
        </w:rPr>
        <w:t>62</w:t>
      </w:r>
      <w:r>
        <w:rPr>
          <w:noProof/>
        </w:rPr>
        <w:fldChar w:fldCharType="end"/>
      </w:r>
    </w:p>
    <w:p w14:paraId="52EACBFF" w14:textId="0AB506AB" w:rsidR="00800D60" w:rsidRDefault="00800D6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_Toc164763312 \h </w:instrText>
      </w:r>
      <w:r>
        <w:rPr>
          <w:noProof/>
        </w:rPr>
      </w:r>
      <w:r>
        <w:rPr>
          <w:noProof/>
        </w:rPr>
        <w:fldChar w:fldCharType="separate"/>
      </w:r>
      <w:r>
        <w:rPr>
          <w:noProof/>
        </w:rPr>
        <w:t>62</w:t>
      </w:r>
      <w:r>
        <w:rPr>
          <w:noProof/>
        </w:rPr>
        <w:fldChar w:fldCharType="end"/>
      </w:r>
    </w:p>
    <w:p w14:paraId="14A0DDF1" w14:textId="4F82E5F0"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_Toc164763313 \h </w:instrText>
      </w:r>
      <w:r>
        <w:rPr>
          <w:noProof/>
        </w:rPr>
      </w:r>
      <w:r>
        <w:rPr>
          <w:noProof/>
        </w:rPr>
        <w:fldChar w:fldCharType="separate"/>
      </w:r>
      <w:r>
        <w:rPr>
          <w:noProof/>
        </w:rPr>
        <w:t>62</w:t>
      </w:r>
      <w:r>
        <w:rPr>
          <w:noProof/>
        </w:rPr>
        <w:fldChar w:fldCharType="end"/>
      </w:r>
    </w:p>
    <w:p w14:paraId="7A6F1407" w14:textId="46D52914" w:rsidR="00800D60" w:rsidRDefault="00800D60">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_Toc164763314 \h </w:instrText>
      </w:r>
      <w:r>
        <w:rPr>
          <w:noProof/>
        </w:rPr>
      </w:r>
      <w:r>
        <w:rPr>
          <w:noProof/>
        </w:rPr>
        <w:fldChar w:fldCharType="separate"/>
      </w:r>
      <w:r>
        <w:rPr>
          <w:noProof/>
        </w:rPr>
        <w:t>63</w:t>
      </w:r>
      <w:r>
        <w:rPr>
          <w:noProof/>
        </w:rPr>
        <w:fldChar w:fldCharType="end"/>
      </w:r>
    </w:p>
    <w:p w14:paraId="12605A90" w14:textId="65D5EA24" w:rsidR="00800D60" w:rsidRDefault="00800D6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_Toc164763315 \h </w:instrText>
      </w:r>
      <w:r>
        <w:rPr>
          <w:noProof/>
        </w:rPr>
      </w:r>
      <w:r>
        <w:rPr>
          <w:noProof/>
        </w:rPr>
        <w:fldChar w:fldCharType="separate"/>
      </w:r>
      <w:r>
        <w:rPr>
          <w:noProof/>
        </w:rPr>
        <w:t>63</w:t>
      </w:r>
      <w:r>
        <w:rPr>
          <w:noProof/>
        </w:rPr>
        <w:fldChar w:fldCharType="end"/>
      </w:r>
    </w:p>
    <w:p w14:paraId="157F1045" w14:textId="40E9A618" w:rsidR="00800D60" w:rsidRDefault="00800D6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_Toc164763316 \h </w:instrText>
      </w:r>
      <w:r>
        <w:rPr>
          <w:noProof/>
        </w:rPr>
      </w:r>
      <w:r>
        <w:rPr>
          <w:noProof/>
        </w:rPr>
        <w:fldChar w:fldCharType="separate"/>
      </w:r>
      <w:r>
        <w:rPr>
          <w:noProof/>
        </w:rPr>
        <w:t>63</w:t>
      </w:r>
      <w:r>
        <w:rPr>
          <w:noProof/>
        </w:rPr>
        <w:fldChar w:fldCharType="end"/>
      </w:r>
    </w:p>
    <w:p w14:paraId="469FE542" w14:textId="37B793A0"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_Toc164763317 \h </w:instrText>
      </w:r>
      <w:r>
        <w:rPr>
          <w:noProof/>
        </w:rPr>
      </w:r>
      <w:r>
        <w:rPr>
          <w:noProof/>
        </w:rPr>
        <w:fldChar w:fldCharType="separate"/>
      </w:r>
      <w:r>
        <w:rPr>
          <w:noProof/>
        </w:rPr>
        <w:t>63</w:t>
      </w:r>
      <w:r>
        <w:rPr>
          <w:noProof/>
        </w:rPr>
        <w:fldChar w:fldCharType="end"/>
      </w:r>
    </w:p>
    <w:p w14:paraId="7F2AE5AC" w14:textId="26C2A018"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7.2</w:t>
      </w:r>
      <w:r>
        <w:rPr>
          <w:rFonts w:asciiTheme="minorHAnsi" w:eastAsiaTheme="minorEastAsia" w:hAnsiTheme="minorHAnsi" w:cstheme="minorBidi"/>
          <w:noProof/>
          <w:sz w:val="22"/>
          <w:szCs w:val="22"/>
          <w:lang w:val="en-IN" w:eastAsia="en-IN"/>
        </w:rPr>
        <w:tab/>
      </w:r>
      <w:r w:rsidRPr="0041053D">
        <w:rPr>
          <w:noProof/>
          <w:lang w:val="en-US"/>
        </w:rPr>
        <w:t>Data Types</w:t>
      </w:r>
      <w:r>
        <w:rPr>
          <w:noProof/>
        </w:rPr>
        <w:tab/>
      </w:r>
      <w:r>
        <w:rPr>
          <w:noProof/>
        </w:rPr>
        <w:fldChar w:fldCharType="begin"/>
      </w:r>
      <w:r>
        <w:rPr>
          <w:noProof/>
        </w:rPr>
        <w:instrText xml:space="preserve"> PAGEREF _Toc164763318 \h </w:instrText>
      </w:r>
      <w:r>
        <w:rPr>
          <w:noProof/>
        </w:rPr>
      </w:r>
      <w:r>
        <w:rPr>
          <w:noProof/>
        </w:rPr>
        <w:fldChar w:fldCharType="separate"/>
      </w:r>
      <w:r>
        <w:rPr>
          <w:noProof/>
        </w:rPr>
        <w:t>63</w:t>
      </w:r>
      <w:r>
        <w:rPr>
          <w:noProof/>
        </w:rPr>
        <w:fldChar w:fldCharType="end"/>
      </w:r>
    </w:p>
    <w:p w14:paraId="2BB9E960" w14:textId="73B68A96"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7.2.1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_Toc164763319 \h </w:instrText>
      </w:r>
      <w:r>
        <w:rPr>
          <w:noProof/>
        </w:rPr>
      </w:r>
      <w:r>
        <w:rPr>
          <w:noProof/>
        </w:rPr>
        <w:fldChar w:fldCharType="separate"/>
      </w:r>
      <w:r>
        <w:rPr>
          <w:noProof/>
        </w:rPr>
        <w:t>63</w:t>
      </w:r>
      <w:r>
        <w:rPr>
          <w:noProof/>
        </w:rPr>
        <w:fldChar w:fldCharType="end"/>
      </w:r>
    </w:p>
    <w:p w14:paraId="163AE550" w14:textId="15519BC5"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7.2.2</w:t>
      </w:r>
      <w:r>
        <w:rPr>
          <w:rFonts w:asciiTheme="minorHAnsi" w:eastAsiaTheme="minorEastAsia" w:hAnsiTheme="minorHAnsi" w:cstheme="minorBidi"/>
          <w:noProof/>
          <w:sz w:val="22"/>
          <w:szCs w:val="22"/>
          <w:lang w:val="en-IN" w:eastAsia="en-IN"/>
        </w:rPr>
        <w:tab/>
      </w:r>
      <w:r w:rsidRPr="0041053D">
        <w:rPr>
          <w:noProof/>
          <w:lang w:val="en-US"/>
        </w:rPr>
        <w:t>Referenced structured data types</w:t>
      </w:r>
      <w:r>
        <w:rPr>
          <w:noProof/>
        </w:rPr>
        <w:tab/>
      </w:r>
      <w:r>
        <w:rPr>
          <w:noProof/>
        </w:rPr>
        <w:fldChar w:fldCharType="begin"/>
      </w:r>
      <w:r>
        <w:rPr>
          <w:noProof/>
        </w:rPr>
        <w:instrText xml:space="preserve"> PAGEREF _Toc164763320 \h </w:instrText>
      </w:r>
      <w:r>
        <w:rPr>
          <w:noProof/>
        </w:rPr>
      </w:r>
      <w:r>
        <w:rPr>
          <w:noProof/>
        </w:rPr>
        <w:fldChar w:fldCharType="separate"/>
      </w:r>
      <w:r>
        <w:rPr>
          <w:noProof/>
        </w:rPr>
        <w:t>64</w:t>
      </w:r>
      <w:r>
        <w:rPr>
          <w:noProof/>
        </w:rPr>
        <w:fldChar w:fldCharType="end"/>
      </w:r>
    </w:p>
    <w:p w14:paraId="6C7BF4F1" w14:textId="7357012A"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7.2.3</w:t>
      </w:r>
      <w:r>
        <w:rPr>
          <w:rFonts w:asciiTheme="minorHAnsi" w:eastAsiaTheme="minorEastAsia" w:hAnsiTheme="minorHAnsi" w:cstheme="minorBidi"/>
          <w:noProof/>
          <w:sz w:val="22"/>
          <w:szCs w:val="22"/>
          <w:lang w:val="en-IN" w:eastAsia="en-IN"/>
        </w:rPr>
        <w:tab/>
      </w:r>
      <w:r w:rsidRPr="0041053D">
        <w:rPr>
          <w:noProof/>
          <w:lang w:val="en-US"/>
        </w:rPr>
        <w:t>Referenced simple data types and enumerations</w:t>
      </w:r>
      <w:r>
        <w:rPr>
          <w:noProof/>
        </w:rPr>
        <w:tab/>
      </w:r>
      <w:r>
        <w:rPr>
          <w:noProof/>
        </w:rPr>
        <w:fldChar w:fldCharType="begin"/>
      </w:r>
      <w:r>
        <w:rPr>
          <w:noProof/>
        </w:rPr>
        <w:instrText xml:space="preserve"> PAGEREF _Toc164763321 \h </w:instrText>
      </w:r>
      <w:r>
        <w:rPr>
          <w:noProof/>
        </w:rPr>
      </w:r>
      <w:r>
        <w:rPr>
          <w:noProof/>
        </w:rPr>
        <w:fldChar w:fldCharType="separate"/>
      </w:r>
      <w:r>
        <w:rPr>
          <w:noProof/>
        </w:rPr>
        <w:t>64</w:t>
      </w:r>
      <w:r>
        <w:rPr>
          <w:noProof/>
        </w:rPr>
        <w:fldChar w:fldCharType="end"/>
      </w:r>
    </w:p>
    <w:p w14:paraId="6A70BB4F" w14:textId="4D592991"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7.3</w:t>
      </w:r>
      <w:r>
        <w:rPr>
          <w:rFonts w:asciiTheme="minorHAnsi" w:eastAsiaTheme="minorEastAsia" w:hAnsiTheme="minorHAnsi" w:cstheme="minorBidi"/>
          <w:noProof/>
          <w:sz w:val="22"/>
          <w:szCs w:val="22"/>
          <w:lang w:val="en-IN" w:eastAsia="en-IN"/>
        </w:rPr>
        <w:tab/>
      </w:r>
      <w:r w:rsidRPr="0041053D">
        <w:rPr>
          <w:noProof/>
          <w:lang w:val="en-US"/>
        </w:rPr>
        <w:t>Usage of HTTP</w:t>
      </w:r>
      <w:r>
        <w:rPr>
          <w:noProof/>
        </w:rPr>
        <w:tab/>
      </w:r>
      <w:r>
        <w:rPr>
          <w:noProof/>
        </w:rPr>
        <w:fldChar w:fldCharType="begin"/>
      </w:r>
      <w:r>
        <w:rPr>
          <w:noProof/>
        </w:rPr>
        <w:instrText xml:space="preserve"> PAGEREF _Toc164763322 \h </w:instrText>
      </w:r>
      <w:r>
        <w:rPr>
          <w:noProof/>
        </w:rPr>
      </w:r>
      <w:r>
        <w:rPr>
          <w:noProof/>
        </w:rPr>
        <w:fldChar w:fldCharType="separate"/>
      </w:r>
      <w:r>
        <w:rPr>
          <w:noProof/>
        </w:rPr>
        <w:t>64</w:t>
      </w:r>
      <w:r>
        <w:rPr>
          <w:noProof/>
        </w:rPr>
        <w:fldChar w:fldCharType="end"/>
      </w:r>
    </w:p>
    <w:p w14:paraId="01CEA5FC" w14:textId="11CE3793"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7.4</w:t>
      </w:r>
      <w:r>
        <w:rPr>
          <w:rFonts w:asciiTheme="minorHAnsi" w:eastAsiaTheme="minorEastAsia" w:hAnsiTheme="minorHAnsi" w:cstheme="minorBidi"/>
          <w:noProof/>
          <w:sz w:val="22"/>
          <w:szCs w:val="22"/>
          <w:lang w:val="en-IN" w:eastAsia="en-IN"/>
        </w:rPr>
        <w:tab/>
      </w:r>
      <w:r w:rsidRPr="0041053D">
        <w:rPr>
          <w:noProof/>
          <w:lang w:val="en-US"/>
        </w:rPr>
        <w:t>Content type</w:t>
      </w:r>
      <w:r>
        <w:rPr>
          <w:noProof/>
        </w:rPr>
        <w:tab/>
      </w:r>
      <w:r>
        <w:rPr>
          <w:noProof/>
        </w:rPr>
        <w:fldChar w:fldCharType="begin"/>
      </w:r>
      <w:r>
        <w:rPr>
          <w:noProof/>
        </w:rPr>
        <w:instrText xml:space="preserve"> PAGEREF _Toc164763323 \h </w:instrText>
      </w:r>
      <w:r>
        <w:rPr>
          <w:noProof/>
        </w:rPr>
      </w:r>
      <w:r>
        <w:rPr>
          <w:noProof/>
        </w:rPr>
        <w:fldChar w:fldCharType="separate"/>
      </w:r>
      <w:r>
        <w:rPr>
          <w:noProof/>
        </w:rPr>
        <w:t>64</w:t>
      </w:r>
      <w:r>
        <w:rPr>
          <w:noProof/>
        </w:rPr>
        <w:fldChar w:fldCharType="end"/>
      </w:r>
    </w:p>
    <w:p w14:paraId="6FC277AE" w14:textId="0150A03F"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7.5</w:t>
      </w:r>
      <w:r>
        <w:rPr>
          <w:rFonts w:asciiTheme="minorHAnsi" w:eastAsiaTheme="minorEastAsia" w:hAnsiTheme="minorHAnsi" w:cstheme="minorBidi"/>
          <w:noProof/>
          <w:sz w:val="22"/>
          <w:szCs w:val="22"/>
          <w:lang w:val="en-IN" w:eastAsia="en-IN"/>
        </w:rPr>
        <w:tab/>
      </w:r>
      <w:r w:rsidRPr="0041053D">
        <w:rPr>
          <w:noProof/>
          <w:lang w:val="en-US"/>
        </w:rPr>
        <w:t>URI structure</w:t>
      </w:r>
      <w:r>
        <w:rPr>
          <w:noProof/>
        </w:rPr>
        <w:tab/>
      </w:r>
      <w:r>
        <w:rPr>
          <w:noProof/>
        </w:rPr>
        <w:fldChar w:fldCharType="begin"/>
      </w:r>
      <w:r>
        <w:rPr>
          <w:noProof/>
        </w:rPr>
        <w:instrText xml:space="preserve"> PAGEREF _Toc164763324 \h </w:instrText>
      </w:r>
      <w:r>
        <w:rPr>
          <w:noProof/>
        </w:rPr>
      </w:r>
      <w:r>
        <w:rPr>
          <w:noProof/>
        </w:rPr>
        <w:fldChar w:fldCharType="separate"/>
      </w:r>
      <w:r>
        <w:rPr>
          <w:noProof/>
        </w:rPr>
        <w:t>64</w:t>
      </w:r>
      <w:r>
        <w:rPr>
          <w:noProof/>
        </w:rPr>
        <w:fldChar w:fldCharType="end"/>
      </w:r>
    </w:p>
    <w:p w14:paraId="127644D4" w14:textId="0A75D4DC" w:rsidR="00800D60" w:rsidRDefault="00800D60">
      <w:pPr>
        <w:pStyle w:val="TOC3"/>
        <w:rPr>
          <w:rFonts w:asciiTheme="minorHAnsi" w:eastAsiaTheme="minorEastAsia" w:hAnsiTheme="minorHAnsi" w:cstheme="minorBidi"/>
          <w:noProof/>
          <w:sz w:val="22"/>
          <w:szCs w:val="22"/>
          <w:lang w:val="en-IN" w:eastAsia="en-IN"/>
        </w:rPr>
      </w:pPr>
      <w:r w:rsidRPr="0041053D">
        <w:rPr>
          <w:noProof/>
          <w:lang w:val="en-US"/>
        </w:rPr>
        <w:t>7.5.1</w:t>
      </w:r>
      <w:r>
        <w:rPr>
          <w:rFonts w:asciiTheme="minorHAnsi" w:eastAsiaTheme="minorEastAsia" w:hAnsiTheme="minorHAnsi" w:cstheme="minorBidi"/>
          <w:noProof/>
          <w:sz w:val="22"/>
          <w:szCs w:val="22"/>
          <w:lang w:val="en-IN" w:eastAsia="en-IN"/>
        </w:rPr>
        <w:tab/>
      </w:r>
      <w:r w:rsidRPr="0041053D">
        <w:rPr>
          <w:noProof/>
          <w:lang w:val="en-US"/>
        </w:rPr>
        <w:t>Resource URI structure</w:t>
      </w:r>
      <w:r>
        <w:rPr>
          <w:noProof/>
        </w:rPr>
        <w:tab/>
      </w:r>
      <w:r>
        <w:rPr>
          <w:noProof/>
        </w:rPr>
        <w:fldChar w:fldCharType="begin"/>
      </w:r>
      <w:r>
        <w:rPr>
          <w:noProof/>
        </w:rPr>
        <w:instrText xml:space="preserve"> PAGEREF _Toc164763325 \h </w:instrText>
      </w:r>
      <w:r>
        <w:rPr>
          <w:noProof/>
        </w:rPr>
      </w:r>
      <w:r>
        <w:rPr>
          <w:noProof/>
        </w:rPr>
        <w:fldChar w:fldCharType="separate"/>
      </w:r>
      <w:r>
        <w:rPr>
          <w:noProof/>
        </w:rPr>
        <w:t>64</w:t>
      </w:r>
      <w:r>
        <w:rPr>
          <w:noProof/>
        </w:rPr>
        <w:fldChar w:fldCharType="end"/>
      </w:r>
    </w:p>
    <w:p w14:paraId="5E3B31BC" w14:textId="143C62E9" w:rsidR="00800D60" w:rsidRDefault="00800D6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_Toc164763326 \h </w:instrText>
      </w:r>
      <w:r>
        <w:rPr>
          <w:noProof/>
        </w:rPr>
      </w:r>
      <w:r>
        <w:rPr>
          <w:noProof/>
        </w:rPr>
        <w:fldChar w:fldCharType="separate"/>
      </w:r>
      <w:r>
        <w:rPr>
          <w:noProof/>
        </w:rPr>
        <w:t>65</w:t>
      </w:r>
      <w:r>
        <w:rPr>
          <w:noProof/>
        </w:rPr>
        <w:fldChar w:fldCharType="end"/>
      </w:r>
    </w:p>
    <w:p w14:paraId="1FEFE665" w14:textId="771F5FCC"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7.6</w:t>
      </w:r>
      <w:r>
        <w:rPr>
          <w:rFonts w:asciiTheme="minorHAnsi" w:eastAsiaTheme="minorEastAsia" w:hAnsiTheme="minorHAnsi" w:cstheme="minorBidi"/>
          <w:noProof/>
          <w:sz w:val="22"/>
          <w:szCs w:val="22"/>
          <w:lang w:val="en-IN" w:eastAsia="en-IN"/>
        </w:rPr>
        <w:tab/>
      </w:r>
      <w:r w:rsidRPr="0041053D">
        <w:rPr>
          <w:noProof/>
          <w:lang w:val="en-US"/>
        </w:rPr>
        <w:t>Notifications</w:t>
      </w:r>
      <w:r>
        <w:rPr>
          <w:noProof/>
        </w:rPr>
        <w:tab/>
      </w:r>
      <w:r>
        <w:rPr>
          <w:noProof/>
        </w:rPr>
        <w:fldChar w:fldCharType="begin"/>
      </w:r>
      <w:r>
        <w:rPr>
          <w:noProof/>
        </w:rPr>
        <w:instrText xml:space="preserve"> PAGEREF _Toc164763327 \h </w:instrText>
      </w:r>
      <w:r>
        <w:rPr>
          <w:noProof/>
        </w:rPr>
      </w:r>
      <w:r>
        <w:rPr>
          <w:noProof/>
        </w:rPr>
        <w:fldChar w:fldCharType="separate"/>
      </w:r>
      <w:r>
        <w:rPr>
          <w:noProof/>
        </w:rPr>
        <w:t>65</w:t>
      </w:r>
      <w:r>
        <w:rPr>
          <w:noProof/>
        </w:rPr>
        <w:fldChar w:fldCharType="end"/>
      </w:r>
    </w:p>
    <w:p w14:paraId="51667626" w14:textId="179C4837"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7.7</w:t>
      </w:r>
      <w:r>
        <w:rPr>
          <w:rFonts w:asciiTheme="minorHAnsi" w:eastAsiaTheme="minorEastAsia" w:hAnsiTheme="minorHAnsi" w:cstheme="minorBidi"/>
          <w:noProof/>
          <w:sz w:val="22"/>
          <w:szCs w:val="22"/>
          <w:lang w:val="en-IN" w:eastAsia="en-IN"/>
        </w:rPr>
        <w:tab/>
      </w:r>
      <w:r w:rsidRPr="0041053D">
        <w:rPr>
          <w:noProof/>
          <w:lang w:val="en-US"/>
        </w:rPr>
        <w:t>Error handling</w:t>
      </w:r>
      <w:r>
        <w:rPr>
          <w:noProof/>
        </w:rPr>
        <w:tab/>
      </w:r>
      <w:r>
        <w:rPr>
          <w:noProof/>
        </w:rPr>
        <w:fldChar w:fldCharType="begin"/>
      </w:r>
      <w:r>
        <w:rPr>
          <w:noProof/>
        </w:rPr>
        <w:instrText xml:space="preserve"> PAGEREF _Toc164763328 \h </w:instrText>
      </w:r>
      <w:r>
        <w:rPr>
          <w:noProof/>
        </w:rPr>
      </w:r>
      <w:r>
        <w:rPr>
          <w:noProof/>
        </w:rPr>
        <w:fldChar w:fldCharType="separate"/>
      </w:r>
      <w:r>
        <w:rPr>
          <w:noProof/>
        </w:rPr>
        <w:t>65</w:t>
      </w:r>
      <w:r>
        <w:rPr>
          <w:noProof/>
        </w:rPr>
        <w:fldChar w:fldCharType="end"/>
      </w:r>
    </w:p>
    <w:p w14:paraId="62CF7841" w14:textId="4725307F"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7.8</w:t>
      </w:r>
      <w:r>
        <w:rPr>
          <w:rFonts w:asciiTheme="minorHAnsi" w:eastAsiaTheme="minorEastAsia" w:hAnsiTheme="minorHAnsi" w:cstheme="minorBidi"/>
          <w:noProof/>
          <w:sz w:val="22"/>
          <w:szCs w:val="22"/>
          <w:lang w:val="en-IN" w:eastAsia="en-IN"/>
        </w:rPr>
        <w:tab/>
      </w:r>
      <w:r w:rsidRPr="0041053D">
        <w:rPr>
          <w:noProof/>
          <w:lang w:val="en-US"/>
        </w:rPr>
        <w:t>Feature negotiation</w:t>
      </w:r>
      <w:r>
        <w:rPr>
          <w:noProof/>
        </w:rPr>
        <w:tab/>
      </w:r>
      <w:r>
        <w:rPr>
          <w:noProof/>
        </w:rPr>
        <w:fldChar w:fldCharType="begin"/>
      </w:r>
      <w:r>
        <w:rPr>
          <w:noProof/>
        </w:rPr>
        <w:instrText xml:space="preserve"> PAGEREF _Toc164763329 \h </w:instrText>
      </w:r>
      <w:r>
        <w:rPr>
          <w:noProof/>
        </w:rPr>
      </w:r>
      <w:r>
        <w:rPr>
          <w:noProof/>
        </w:rPr>
        <w:fldChar w:fldCharType="separate"/>
      </w:r>
      <w:r>
        <w:rPr>
          <w:noProof/>
        </w:rPr>
        <w:t>65</w:t>
      </w:r>
      <w:r>
        <w:rPr>
          <w:noProof/>
        </w:rPr>
        <w:fldChar w:fldCharType="end"/>
      </w:r>
    </w:p>
    <w:p w14:paraId="4C453765" w14:textId="34392BF1"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7.9</w:t>
      </w:r>
      <w:r>
        <w:rPr>
          <w:rFonts w:asciiTheme="minorHAnsi" w:eastAsiaTheme="minorEastAsia" w:hAnsiTheme="minorHAnsi" w:cstheme="minorBidi"/>
          <w:noProof/>
          <w:sz w:val="22"/>
          <w:szCs w:val="22"/>
          <w:lang w:val="en-IN" w:eastAsia="en-IN"/>
        </w:rPr>
        <w:tab/>
      </w:r>
      <w:r w:rsidRPr="0041053D">
        <w:rPr>
          <w:noProof/>
          <w:lang w:val="en-US"/>
        </w:rPr>
        <w:t>HTTP headers</w:t>
      </w:r>
      <w:r>
        <w:rPr>
          <w:noProof/>
        </w:rPr>
        <w:tab/>
      </w:r>
      <w:r>
        <w:rPr>
          <w:noProof/>
        </w:rPr>
        <w:fldChar w:fldCharType="begin"/>
      </w:r>
      <w:r>
        <w:rPr>
          <w:noProof/>
        </w:rPr>
        <w:instrText xml:space="preserve"> PAGEREF _Toc164763330 \h </w:instrText>
      </w:r>
      <w:r>
        <w:rPr>
          <w:noProof/>
        </w:rPr>
      </w:r>
      <w:r>
        <w:rPr>
          <w:noProof/>
        </w:rPr>
        <w:fldChar w:fldCharType="separate"/>
      </w:r>
      <w:r>
        <w:rPr>
          <w:noProof/>
        </w:rPr>
        <w:t>65</w:t>
      </w:r>
      <w:r>
        <w:rPr>
          <w:noProof/>
        </w:rPr>
        <w:fldChar w:fldCharType="end"/>
      </w:r>
    </w:p>
    <w:p w14:paraId="166AF91B" w14:textId="03113EB1" w:rsidR="00800D60" w:rsidRDefault="00800D60">
      <w:pPr>
        <w:pStyle w:val="TOC2"/>
        <w:rPr>
          <w:rFonts w:asciiTheme="minorHAnsi" w:eastAsiaTheme="minorEastAsia" w:hAnsiTheme="minorHAnsi" w:cstheme="minorBidi"/>
          <w:noProof/>
          <w:sz w:val="22"/>
          <w:szCs w:val="22"/>
          <w:lang w:val="en-IN" w:eastAsia="en-IN"/>
        </w:rPr>
      </w:pPr>
      <w:r w:rsidRPr="0041053D">
        <w:rPr>
          <w:noProof/>
          <w:lang w:val="en-US"/>
        </w:rPr>
        <w:t>7.10</w:t>
      </w:r>
      <w:r>
        <w:rPr>
          <w:rFonts w:asciiTheme="minorHAnsi" w:eastAsiaTheme="minorEastAsia" w:hAnsiTheme="minorHAnsi" w:cstheme="minorBidi"/>
          <w:noProof/>
          <w:sz w:val="22"/>
          <w:szCs w:val="22"/>
          <w:lang w:val="en-IN" w:eastAsia="en-IN"/>
        </w:rPr>
        <w:tab/>
      </w:r>
      <w:r w:rsidRPr="0041053D">
        <w:rPr>
          <w:noProof/>
          <w:lang w:val="en-US"/>
        </w:rPr>
        <w:t>Conventions for Open API specification files</w:t>
      </w:r>
      <w:r>
        <w:rPr>
          <w:noProof/>
        </w:rPr>
        <w:tab/>
      </w:r>
      <w:r>
        <w:rPr>
          <w:noProof/>
        </w:rPr>
        <w:fldChar w:fldCharType="begin"/>
      </w:r>
      <w:r>
        <w:rPr>
          <w:noProof/>
        </w:rPr>
        <w:instrText xml:space="preserve"> PAGEREF _Toc164763331 \h </w:instrText>
      </w:r>
      <w:r>
        <w:rPr>
          <w:noProof/>
        </w:rPr>
      </w:r>
      <w:r>
        <w:rPr>
          <w:noProof/>
        </w:rPr>
        <w:fldChar w:fldCharType="separate"/>
      </w:r>
      <w:r>
        <w:rPr>
          <w:noProof/>
        </w:rPr>
        <w:t>66</w:t>
      </w:r>
      <w:r>
        <w:rPr>
          <w:noProof/>
        </w:rPr>
        <w:fldChar w:fldCharType="end"/>
      </w:r>
    </w:p>
    <w:p w14:paraId="20E34B5D" w14:textId="1608F391" w:rsidR="00800D60" w:rsidRDefault="00800D6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_Toc164763332 \h </w:instrText>
      </w:r>
      <w:r>
        <w:rPr>
          <w:noProof/>
        </w:rPr>
      </w:r>
      <w:r>
        <w:rPr>
          <w:noProof/>
        </w:rPr>
        <w:fldChar w:fldCharType="separate"/>
      </w:r>
      <w:r>
        <w:rPr>
          <w:noProof/>
        </w:rPr>
        <w:t>66</w:t>
      </w:r>
      <w:r>
        <w:rPr>
          <w:noProof/>
        </w:rPr>
        <w:fldChar w:fldCharType="end"/>
      </w:r>
    </w:p>
    <w:p w14:paraId="4ACEFE5C" w14:textId="0CE78106" w:rsidR="00800D60" w:rsidRDefault="00800D6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_Toc164763333 \h </w:instrText>
      </w:r>
      <w:r>
        <w:rPr>
          <w:noProof/>
        </w:rPr>
      </w:r>
      <w:r>
        <w:rPr>
          <w:noProof/>
        </w:rPr>
        <w:fldChar w:fldCharType="separate"/>
      </w:r>
      <w:r>
        <w:rPr>
          <w:noProof/>
        </w:rPr>
        <w:t>66</w:t>
      </w:r>
      <w:r>
        <w:rPr>
          <w:noProof/>
        </w:rPr>
        <w:fldChar w:fldCharType="end"/>
      </w:r>
    </w:p>
    <w:p w14:paraId="0200E585" w14:textId="06213446" w:rsidR="00800D60" w:rsidRDefault="00800D6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_Toc164763334 \h </w:instrText>
      </w:r>
      <w:r>
        <w:rPr>
          <w:noProof/>
        </w:rPr>
      </w:r>
      <w:r>
        <w:rPr>
          <w:noProof/>
        </w:rPr>
        <w:fldChar w:fldCharType="separate"/>
      </w:r>
      <w:r>
        <w:rPr>
          <w:noProof/>
        </w:rPr>
        <w:t>66</w:t>
      </w:r>
      <w:r>
        <w:rPr>
          <w:noProof/>
        </w:rPr>
        <w:fldChar w:fldCharType="end"/>
      </w:r>
    </w:p>
    <w:p w14:paraId="7771C77A" w14:textId="12B7A569" w:rsidR="00800D60" w:rsidRDefault="00800D6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_Toc164763335 \h </w:instrText>
      </w:r>
      <w:r>
        <w:rPr>
          <w:noProof/>
        </w:rPr>
      </w:r>
      <w:r>
        <w:rPr>
          <w:noProof/>
        </w:rPr>
        <w:fldChar w:fldCharType="separate"/>
      </w:r>
      <w:r>
        <w:rPr>
          <w:noProof/>
        </w:rPr>
        <w:t>66</w:t>
      </w:r>
      <w:r>
        <w:rPr>
          <w:noProof/>
        </w:rPr>
        <w:fldChar w:fldCharType="end"/>
      </w:r>
    </w:p>
    <w:p w14:paraId="62FE7AF2" w14:textId="1A13AF8E" w:rsidR="00800D60" w:rsidRDefault="00800D6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_Toc164763336 \h </w:instrText>
      </w:r>
      <w:r>
        <w:rPr>
          <w:noProof/>
        </w:rPr>
      </w:r>
      <w:r>
        <w:rPr>
          <w:noProof/>
        </w:rPr>
        <w:fldChar w:fldCharType="separate"/>
      </w:r>
      <w:r>
        <w:rPr>
          <w:noProof/>
        </w:rPr>
        <w:t>66</w:t>
      </w:r>
      <w:r>
        <w:rPr>
          <w:noProof/>
        </w:rPr>
        <w:fldChar w:fldCharType="end"/>
      </w:r>
    </w:p>
    <w:p w14:paraId="57BF8EC6" w14:textId="7291A88A" w:rsidR="00800D60" w:rsidRDefault="00800D6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_Toc164763337 \h </w:instrText>
      </w:r>
      <w:r>
        <w:rPr>
          <w:noProof/>
        </w:rPr>
      </w:r>
      <w:r>
        <w:rPr>
          <w:noProof/>
        </w:rPr>
        <w:fldChar w:fldCharType="separate"/>
      </w:r>
      <w:r>
        <w:rPr>
          <w:noProof/>
        </w:rPr>
        <w:t>67</w:t>
      </w:r>
      <w:r>
        <w:rPr>
          <w:noProof/>
        </w:rPr>
        <w:fldChar w:fldCharType="end"/>
      </w:r>
    </w:p>
    <w:p w14:paraId="6AD51B3E" w14:textId="45B2ED2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_Toc164763338 \h </w:instrText>
      </w:r>
      <w:r>
        <w:rPr>
          <w:noProof/>
        </w:rPr>
      </w:r>
      <w:r>
        <w:rPr>
          <w:noProof/>
        </w:rPr>
        <w:fldChar w:fldCharType="separate"/>
      </w:r>
      <w:r>
        <w:rPr>
          <w:noProof/>
        </w:rPr>
        <w:t>67</w:t>
      </w:r>
      <w:r>
        <w:rPr>
          <w:noProof/>
        </w:rPr>
        <w:fldChar w:fldCharType="end"/>
      </w:r>
    </w:p>
    <w:p w14:paraId="0C830726" w14:textId="3F7A194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_Toc164763339 \h </w:instrText>
      </w:r>
      <w:r>
        <w:rPr>
          <w:noProof/>
        </w:rPr>
      </w:r>
      <w:r>
        <w:rPr>
          <w:noProof/>
        </w:rPr>
        <w:fldChar w:fldCharType="separate"/>
      </w:r>
      <w:r>
        <w:rPr>
          <w:noProof/>
        </w:rPr>
        <w:t>67</w:t>
      </w:r>
      <w:r>
        <w:rPr>
          <w:noProof/>
        </w:rPr>
        <w:fldChar w:fldCharType="end"/>
      </w:r>
    </w:p>
    <w:p w14:paraId="19B5E664" w14:textId="607C517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_Toc164763340 \h </w:instrText>
      </w:r>
      <w:r>
        <w:rPr>
          <w:noProof/>
        </w:rPr>
      </w:r>
      <w:r>
        <w:rPr>
          <w:noProof/>
        </w:rPr>
        <w:fldChar w:fldCharType="separate"/>
      </w:r>
      <w:r>
        <w:rPr>
          <w:noProof/>
        </w:rPr>
        <w:t>67</w:t>
      </w:r>
      <w:r>
        <w:rPr>
          <w:noProof/>
        </w:rPr>
        <w:fldChar w:fldCharType="end"/>
      </w:r>
    </w:p>
    <w:p w14:paraId="72545CE5" w14:textId="48288B4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_Toc164763341 \h </w:instrText>
      </w:r>
      <w:r>
        <w:rPr>
          <w:noProof/>
        </w:rPr>
      </w:r>
      <w:r>
        <w:rPr>
          <w:noProof/>
        </w:rPr>
        <w:fldChar w:fldCharType="separate"/>
      </w:r>
      <w:r>
        <w:rPr>
          <w:noProof/>
        </w:rPr>
        <w:t>67</w:t>
      </w:r>
      <w:r>
        <w:rPr>
          <w:noProof/>
        </w:rPr>
        <w:fldChar w:fldCharType="end"/>
      </w:r>
    </w:p>
    <w:p w14:paraId="297CC3D7" w14:textId="6193EFB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_Toc164763342 \h </w:instrText>
      </w:r>
      <w:r>
        <w:rPr>
          <w:noProof/>
        </w:rPr>
      </w:r>
      <w:r>
        <w:rPr>
          <w:noProof/>
        </w:rPr>
        <w:fldChar w:fldCharType="separate"/>
      </w:r>
      <w:r>
        <w:rPr>
          <w:noProof/>
        </w:rPr>
        <w:t>68</w:t>
      </w:r>
      <w:r>
        <w:rPr>
          <w:noProof/>
        </w:rPr>
        <w:fldChar w:fldCharType="end"/>
      </w:r>
    </w:p>
    <w:p w14:paraId="3271D251" w14:textId="3A7F575C" w:rsidR="00800D60" w:rsidRDefault="00800D6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_Toc164763343 \h </w:instrText>
      </w:r>
      <w:r>
        <w:rPr>
          <w:noProof/>
        </w:rPr>
      </w:r>
      <w:r>
        <w:rPr>
          <w:noProof/>
        </w:rPr>
        <w:fldChar w:fldCharType="separate"/>
      </w:r>
      <w:r>
        <w:rPr>
          <w:noProof/>
        </w:rPr>
        <w:t>68</w:t>
      </w:r>
      <w:r>
        <w:rPr>
          <w:noProof/>
        </w:rPr>
        <w:fldChar w:fldCharType="end"/>
      </w:r>
    </w:p>
    <w:p w14:paraId="539E44A4" w14:textId="2DEC359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_Toc164763344 \h </w:instrText>
      </w:r>
      <w:r>
        <w:rPr>
          <w:noProof/>
        </w:rPr>
      </w:r>
      <w:r>
        <w:rPr>
          <w:noProof/>
        </w:rPr>
        <w:fldChar w:fldCharType="separate"/>
      </w:r>
      <w:r>
        <w:rPr>
          <w:noProof/>
        </w:rPr>
        <w:t>68</w:t>
      </w:r>
      <w:r>
        <w:rPr>
          <w:noProof/>
        </w:rPr>
        <w:fldChar w:fldCharType="end"/>
      </w:r>
    </w:p>
    <w:p w14:paraId="79BC31E6" w14:textId="22C5E44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_Toc164763345 \h </w:instrText>
      </w:r>
      <w:r>
        <w:rPr>
          <w:noProof/>
        </w:rPr>
      </w:r>
      <w:r>
        <w:rPr>
          <w:noProof/>
        </w:rPr>
        <w:fldChar w:fldCharType="separate"/>
      </w:r>
      <w:r>
        <w:rPr>
          <w:noProof/>
        </w:rPr>
        <w:t>68</w:t>
      </w:r>
      <w:r>
        <w:rPr>
          <w:noProof/>
        </w:rPr>
        <w:fldChar w:fldCharType="end"/>
      </w:r>
    </w:p>
    <w:p w14:paraId="43D33B17" w14:textId="3E93A2F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_Toc164763346 \h </w:instrText>
      </w:r>
      <w:r>
        <w:rPr>
          <w:noProof/>
        </w:rPr>
      </w:r>
      <w:r>
        <w:rPr>
          <w:noProof/>
        </w:rPr>
        <w:fldChar w:fldCharType="separate"/>
      </w:r>
      <w:r>
        <w:rPr>
          <w:noProof/>
        </w:rPr>
        <w:t>68</w:t>
      </w:r>
      <w:r>
        <w:rPr>
          <w:noProof/>
        </w:rPr>
        <w:fldChar w:fldCharType="end"/>
      </w:r>
    </w:p>
    <w:p w14:paraId="198EC8FC" w14:textId="3B4A9077"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_Toc164763347 \h </w:instrText>
      </w:r>
      <w:r>
        <w:rPr>
          <w:noProof/>
        </w:rPr>
      </w:r>
      <w:r>
        <w:rPr>
          <w:noProof/>
        </w:rPr>
        <w:fldChar w:fldCharType="separate"/>
      </w:r>
      <w:r>
        <w:rPr>
          <w:noProof/>
        </w:rPr>
        <w:t>68</w:t>
      </w:r>
      <w:r>
        <w:rPr>
          <w:noProof/>
        </w:rPr>
        <w:fldChar w:fldCharType="end"/>
      </w:r>
    </w:p>
    <w:p w14:paraId="15C1270B" w14:textId="58058F4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_Toc164763348 \h </w:instrText>
      </w:r>
      <w:r>
        <w:rPr>
          <w:noProof/>
        </w:rPr>
      </w:r>
      <w:r>
        <w:rPr>
          <w:noProof/>
        </w:rPr>
        <w:fldChar w:fldCharType="separate"/>
      </w:r>
      <w:r>
        <w:rPr>
          <w:noProof/>
        </w:rPr>
        <w:t>69</w:t>
      </w:r>
      <w:r>
        <w:rPr>
          <w:noProof/>
        </w:rPr>
        <w:fldChar w:fldCharType="end"/>
      </w:r>
    </w:p>
    <w:p w14:paraId="2E038D04" w14:textId="6C92F147"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_Toc164763349 \h </w:instrText>
      </w:r>
      <w:r>
        <w:rPr>
          <w:noProof/>
        </w:rPr>
      </w:r>
      <w:r>
        <w:rPr>
          <w:noProof/>
        </w:rPr>
        <w:fldChar w:fldCharType="separate"/>
      </w:r>
      <w:r>
        <w:rPr>
          <w:noProof/>
        </w:rPr>
        <w:t>70</w:t>
      </w:r>
      <w:r>
        <w:rPr>
          <w:noProof/>
        </w:rPr>
        <w:fldChar w:fldCharType="end"/>
      </w:r>
    </w:p>
    <w:p w14:paraId="594598E2" w14:textId="586AC330"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_Toc164763350 \h </w:instrText>
      </w:r>
      <w:r>
        <w:rPr>
          <w:noProof/>
        </w:rPr>
      </w:r>
      <w:r>
        <w:rPr>
          <w:noProof/>
        </w:rPr>
        <w:fldChar w:fldCharType="separate"/>
      </w:r>
      <w:r>
        <w:rPr>
          <w:noProof/>
        </w:rPr>
        <w:t>71</w:t>
      </w:r>
      <w:r>
        <w:rPr>
          <w:noProof/>
        </w:rPr>
        <w:fldChar w:fldCharType="end"/>
      </w:r>
    </w:p>
    <w:p w14:paraId="5E070C69" w14:textId="4665492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_Toc164763351 \h </w:instrText>
      </w:r>
      <w:r>
        <w:rPr>
          <w:noProof/>
        </w:rPr>
      </w:r>
      <w:r>
        <w:rPr>
          <w:noProof/>
        </w:rPr>
        <w:fldChar w:fldCharType="separate"/>
      </w:r>
      <w:r>
        <w:rPr>
          <w:noProof/>
        </w:rPr>
        <w:t>72</w:t>
      </w:r>
      <w:r>
        <w:rPr>
          <w:noProof/>
        </w:rPr>
        <w:fldChar w:fldCharType="end"/>
      </w:r>
    </w:p>
    <w:p w14:paraId="4F741114" w14:textId="29EAA05D" w:rsidR="00800D60" w:rsidRDefault="00800D6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_Toc164763352 \h </w:instrText>
      </w:r>
      <w:r>
        <w:rPr>
          <w:noProof/>
        </w:rPr>
      </w:r>
      <w:r>
        <w:rPr>
          <w:noProof/>
        </w:rPr>
        <w:fldChar w:fldCharType="separate"/>
      </w:r>
      <w:r>
        <w:rPr>
          <w:noProof/>
        </w:rPr>
        <w:t>72</w:t>
      </w:r>
      <w:r>
        <w:rPr>
          <w:noProof/>
        </w:rPr>
        <w:fldChar w:fldCharType="end"/>
      </w:r>
    </w:p>
    <w:p w14:paraId="32C00C8D" w14:textId="76359244" w:rsidR="00800D60" w:rsidRDefault="00800D6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_Toc164763353 \h </w:instrText>
      </w:r>
      <w:r>
        <w:rPr>
          <w:noProof/>
        </w:rPr>
      </w:r>
      <w:r>
        <w:rPr>
          <w:noProof/>
        </w:rPr>
        <w:fldChar w:fldCharType="separate"/>
      </w:r>
      <w:r>
        <w:rPr>
          <w:noProof/>
        </w:rPr>
        <w:t>72</w:t>
      </w:r>
      <w:r>
        <w:rPr>
          <w:noProof/>
        </w:rPr>
        <w:fldChar w:fldCharType="end"/>
      </w:r>
    </w:p>
    <w:p w14:paraId="0CAE405D" w14:textId="2525EBA5" w:rsidR="00800D60" w:rsidRDefault="00800D6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_Toc164763354 \h </w:instrText>
      </w:r>
      <w:r>
        <w:rPr>
          <w:noProof/>
        </w:rPr>
      </w:r>
      <w:r>
        <w:rPr>
          <w:noProof/>
        </w:rPr>
        <w:fldChar w:fldCharType="separate"/>
      </w:r>
      <w:r>
        <w:rPr>
          <w:noProof/>
        </w:rPr>
        <w:t>72</w:t>
      </w:r>
      <w:r>
        <w:rPr>
          <w:noProof/>
        </w:rPr>
        <w:fldChar w:fldCharType="end"/>
      </w:r>
    </w:p>
    <w:p w14:paraId="13E7D9AC" w14:textId="73A3C39F"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_Toc164763355 \h </w:instrText>
      </w:r>
      <w:r>
        <w:rPr>
          <w:noProof/>
        </w:rPr>
      </w:r>
      <w:r>
        <w:rPr>
          <w:noProof/>
        </w:rPr>
        <w:fldChar w:fldCharType="separate"/>
      </w:r>
      <w:r>
        <w:rPr>
          <w:noProof/>
        </w:rPr>
        <w:t>72</w:t>
      </w:r>
      <w:r>
        <w:rPr>
          <w:noProof/>
        </w:rPr>
        <w:fldChar w:fldCharType="end"/>
      </w:r>
    </w:p>
    <w:p w14:paraId="40966391" w14:textId="3AB1752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_Toc164763356 \h </w:instrText>
      </w:r>
      <w:r>
        <w:rPr>
          <w:noProof/>
        </w:rPr>
      </w:r>
      <w:r>
        <w:rPr>
          <w:noProof/>
        </w:rPr>
        <w:fldChar w:fldCharType="separate"/>
      </w:r>
      <w:r>
        <w:rPr>
          <w:noProof/>
        </w:rPr>
        <w:t>74</w:t>
      </w:r>
      <w:r>
        <w:rPr>
          <w:noProof/>
        </w:rPr>
        <w:fldChar w:fldCharType="end"/>
      </w:r>
    </w:p>
    <w:p w14:paraId="64768179" w14:textId="2228AE0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_Toc164763357 \h </w:instrText>
      </w:r>
      <w:r>
        <w:rPr>
          <w:noProof/>
        </w:rPr>
      </w:r>
      <w:r>
        <w:rPr>
          <w:noProof/>
        </w:rPr>
        <w:fldChar w:fldCharType="separate"/>
      </w:r>
      <w:r>
        <w:rPr>
          <w:noProof/>
        </w:rPr>
        <w:t>74</w:t>
      </w:r>
      <w:r>
        <w:rPr>
          <w:noProof/>
        </w:rPr>
        <w:fldChar w:fldCharType="end"/>
      </w:r>
    </w:p>
    <w:p w14:paraId="3151E9F5" w14:textId="23EE0F7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_Toc164763358 \h </w:instrText>
      </w:r>
      <w:r>
        <w:rPr>
          <w:noProof/>
        </w:rPr>
      </w:r>
      <w:r>
        <w:rPr>
          <w:noProof/>
        </w:rPr>
        <w:fldChar w:fldCharType="separate"/>
      </w:r>
      <w:r>
        <w:rPr>
          <w:noProof/>
        </w:rPr>
        <w:t>74</w:t>
      </w:r>
      <w:r>
        <w:rPr>
          <w:noProof/>
        </w:rPr>
        <w:fldChar w:fldCharType="end"/>
      </w:r>
    </w:p>
    <w:p w14:paraId="2E891E2B" w14:textId="45AF708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_Toc164763359 \h </w:instrText>
      </w:r>
      <w:r>
        <w:rPr>
          <w:noProof/>
        </w:rPr>
      </w:r>
      <w:r>
        <w:rPr>
          <w:noProof/>
        </w:rPr>
        <w:fldChar w:fldCharType="separate"/>
      </w:r>
      <w:r>
        <w:rPr>
          <w:noProof/>
        </w:rPr>
        <w:t>75</w:t>
      </w:r>
      <w:r>
        <w:rPr>
          <w:noProof/>
        </w:rPr>
        <w:fldChar w:fldCharType="end"/>
      </w:r>
    </w:p>
    <w:p w14:paraId="5D571A02" w14:textId="3CB3A5F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_Toc164763360 \h </w:instrText>
      </w:r>
      <w:r>
        <w:rPr>
          <w:noProof/>
        </w:rPr>
      </w:r>
      <w:r>
        <w:rPr>
          <w:noProof/>
        </w:rPr>
        <w:fldChar w:fldCharType="separate"/>
      </w:r>
      <w:r>
        <w:rPr>
          <w:noProof/>
        </w:rPr>
        <w:t>78</w:t>
      </w:r>
      <w:r>
        <w:rPr>
          <w:noProof/>
        </w:rPr>
        <w:fldChar w:fldCharType="end"/>
      </w:r>
    </w:p>
    <w:p w14:paraId="718D9604" w14:textId="5648031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_Toc164763361 \h </w:instrText>
      </w:r>
      <w:r>
        <w:rPr>
          <w:noProof/>
        </w:rPr>
      </w:r>
      <w:r>
        <w:rPr>
          <w:noProof/>
        </w:rPr>
        <w:fldChar w:fldCharType="separate"/>
      </w:r>
      <w:r>
        <w:rPr>
          <w:noProof/>
        </w:rPr>
        <w:t>78</w:t>
      </w:r>
      <w:r>
        <w:rPr>
          <w:noProof/>
        </w:rPr>
        <w:fldChar w:fldCharType="end"/>
      </w:r>
    </w:p>
    <w:p w14:paraId="5FC108BE" w14:textId="026AB13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_Toc164763362 \h </w:instrText>
      </w:r>
      <w:r>
        <w:rPr>
          <w:noProof/>
        </w:rPr>
      </w:r>
      <w:r>
        <w:rPr>
          <w:noProof/>
        </w:rPr>
        <w:fldChar w:fldCharType="separate"/>
      </w:r>
      <w:r>
        <w:rPr>
          <w:noProof/>
        </w:rPr>
        <w:t>78</w:t>
      </w:r>
      <w:r>
        <w:rPr>
          <w:noProof/>
        </w:rPr>
        <w:fldChar w:fldCharType="end"/>
      </w:r>
    </w:p>
    <w:p w14:paraId="0B795371" w14:textId="436D099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_Toc164763363 \h </w:instrText>
      </w:r>
      <w:r>
        <w:rPr>
          <w:noProof/>
        </w:rPr>
      </w:r>
      <w:r>
        <w:rPr>
          <w:noProof/>
        </w:rPr>
        <w:fldChar w:fldCharType="separate"/>
      </w:r>
      <w:r>
        <w:rPr>
          <w:noProof/>
        </w:rPr>
        <w:t>79</w:t>
      </w:r>
      <w:r>
        <w:rPr>
          <w:noProof/>
        </w:rPr>
        <w:fldChar w:fldCharType="end"/>
      </w:r>
    </w:p>
    <w:p w14:paraId="4882D78A" w14:textId="24CF4E9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_Toc164763364 \h </w:instrText>
      </w:r>
      <w:r>
        <w:rPr>
          <w:noProof/>
        </w:rPr>
      </w:r>
      <w:r>
        <w:rPr>
          <w:noProof/>
        </w:rPr>
        <w:fldChar w:fldCharType="separate"/>
      </w:r>
      <w:r>
        <w:rPr>
          <w:noProof/>
        </w:rPr>
        <w:t>79</w:t>
      </w:r>
      <w:r>
        <w:rPr>
          <w:noProof/>
        </w:rPr>
        <w:fldChar w:fldCharType="end"/>
      </w:r>
    </w:p>
    <w:p w14:paraId="5E939988" w14:textId="5978165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_Toc164763365 \h </w:instrText>
      </w:r>
      <w:r>
        <w:rPr>
          <w:noProof/>
        </w:rPr>
      </w:r>
      <w:r>
        <w:rPr>
          <w:noProof/>
        </w:rPr>
        <w:fldChar w:fldCharType="separate"/>
      </w:r>
      <w:r>
        <w:rPr>
          <w:noProof/>
        </w:rPr>
        <w:t>79</w:t>
      </w:r>
      <w:r>
        <w:rPr>
          <w:noProof/>
        </w:rPr>
        <w:fldChar w:fldCharType="end"/>
      </w:r>
    </w:p>
    <w:p w14:paraId="5F75CC6C" w14:textId="5F8C46E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_Toc164763366 \h </w:instrText>
      </w:r>
      <w:r>
        <w:rPr>
          <w:noProof/>
        </w:rPr>
      </w:r>
      <w:r>
        <w:rPr>
          <w:noProof/>
        </w:rPr>
        <w:fldChar w:fldCharType="separate"/>
      </w:r>
      <w:r>
        <w:rPr>
          <w:noProof/>
        </w:rPr>
        <w:t>80</w:t>
      </w:r>
      <w:r>
        <w:rPr>
          <w:noProof/>
        </w:rPr>
        <w:fldChar w:fldCharType="end"/>
      </w:r>
    </w:p>
    <w:p w14:paraId="45303927" w14:textId="2CD7049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_Toc164763367 \h </w:instrText>
      </w:r>
      <w:r>
        <w:rPr>
          <w:noProof/>
        </w:rPr>
      </w:r>
      <w:r>
        <w:rPr>
          <w:noProof/>
        </w:rPr>
        <w:fldChar w:fldCharType="separate"/>
      </w:r>
      <w:r>
        <w:rPr>
          <w:noProof/>
        </w:rPr>
        <w:t>80</w:t>
      </w:r>
      <w:r>
        <w:rPr>
          <w:noProof/>
        </w:rPr>
        <w:fldChar w:fldCharType="end"/>
      </w:r>
    </w:p>
    <w:p w14:paraId="660D78EA" w14:textId="3206D5B1" w:rsidR="00800D60" w:rsidRDefault="00800D6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_Toc164763368 \h </w:instrText>
      </w:r>
      <w:r>
        <w:rPr>
          <w:noProof/>
        </w:rPr>
      </w:r>
      <w:r>
        <w:rPr>
          <w:noProof/>
        </w:rPr>
        <w:fldChar w:fldCharType="separate"/>
      </w:r>
      <w:r>
        <w:rPr>
          <w:noProof/>
        </w:rPr>
        <w:t>80</w:t>
      </w:r>
      <w:r>
        <w:rPr>
          <w:noProof/>
        </w:rPr>
        <w:fldChar w:fldCharType="end"/>
      </w:r>
    </w:p>
    <w:p w14:paraId="2DE48A7E" w14:textId="3DE81A01" w:rsidR="00800D60" w:rsidRDefault="00800D6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_Toc164763369 \h </w:instrText>
      </w:r>
      <w:r>
        <w:rPr>
          <w:noProof/>
        </w:rPr>
      </w:r>
      <w:r>
        <w:rPr>
          <w:noProof/>
        </w:rPr>
        <w:fldChar w:fldCharType="separate"/>
      </w:r>
      <w:r>
        <w:rPr>
          <w:noProof/>
        </w:rPr>
        <w:t>80</w:t>
      </w:r>
      <w:r>
        <w:rPr>
          <w:noProof/>
        </w:rPr>
        <w:fldChar w:fldCharType="end"/>
      </w:r>
    </w:p>
    <w:p w14:paraId="33A1C350" w14:textId="3D977A05" w:rsidR="00800D60" w:rsidRDefault="00800D6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_Toc164763370 \h </w:instrText>
      </w:r>
      <w:r>
        <w:rPr>
          <w:noProof/>
        </w:rPr>
      </w:r>
      <w:r>
        <w:rPr>
          <w:noProof/>
        </w:rPr>
        <w:fldChar w:fldCharType="separate"/>
      </w:r>
      <w:r>
        <w:rPr>
          <w:noProof/>
        </w:rPr>
        <w:t>80</w:t>
      </w:r>
      <w:r>
        <w:rPr>
          <w:noProof/>
        </w:rPr>
        <w:fldChar w:fldCharType="end"/>
      </w:r>
    </w:p>
    <w:p w14:paraId="5FCEAF19" w14:textId="2F382E61" w:rsidR="00800D60" w:rsidRDefault="00800D6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_Toc164763371 \h </w:instrText>
      </w:r>
      <w:r>
        <w:rPr>
          <w:noProof/>
        </w:rPr>
      </w:r>
      <w:r>
        <w:rPr>
          <w:noProof/>
        </w:rPr>
        <w:fldChar w:fldCharType="separate"/>
      </w:r>
      <w:r>
        <w:rPr>
          <w:noProof/>
        </w:rPr>
        <w:t>81</w:t>
      </w:r>
      <w:r>
        <w:rPr>
          <w:noProof/>
        </w:rPr>
        <w:fldChar w:fldCharType="end"/>
      </w:r>
    </w:p>
    <w:p w14:paraId="17204686" w14:textId="493FF97D"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_Toc164763372 \h </w:instrText>
      </w:r>
      <w:r>
        <w:rPr>
          <w:noProof/>
        </w:rPr>
      </w:r>
      <w:r>
        <w:rPr>
          <w:noProof/>
        </w:rPr>
        <w:fldChar w:fldCharType="separate"/>
      </w:r>
      <w:r>
        <w:rPr>
          <w:noProof/>
        </w:rPr>
        <w:t>81</w:t>
      </w:r>
      <w:r>
        <w:rPr>
          <w:noProof/>
        </w:rPr>
        <w:fldChar w:fldCharType="end"/>
      </w:r>
    </w:p>
    <w:p w14:paraId="4C3E407F" w14:textId="1F41EBB2" w:rsidR="00800D60" w:rsidRDefault="00800D60">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_Toc164763373 \h </w:instrText>
      </w:r>
      <w:r>
        <w:rPr>
          <w:noProof/>
        </w:rPr>
      </w:r>
      <w:r>
        <w:rPr>
          <w:noProof/>
        </w:rPr>
        <w:fldChar w:fldCharType="separate"/>
      </w:r>
      <w:r>
        <w:rPr>
          <w:noProof/>
        </w:rPr>
        <w:t>81</w:t>
      </w:r>
      <w:r>
        <w:rPr>
          <w:noProof/>
        </w:rPr>
        <w:fldChar w:fldCharType="end"/>
      </w:r>
    </w:p>
    <w:p w14:paraId="0B3D1C5C" w14:textId="498EABEB" w:rsidR="00800D60" w:rsidRDefault="00800D6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_Toc164763374 \h </w:instrText>
      </w:r>
      <w:r>
        <w:rPr>
          <w:noProof/>
        </w:rPr>
      </w:r>
      <w:r>
        <w:rPr>
          <w:noProof/>
        </w:rPr>
        <w:fldChar w:fldCharType="separate"/>
      </w:r>
      <w:r>
        <w:rPr>
          <w:noProof/>
        </w:rPr>
        <w:t>81</w:t>
      </w:r>
      <w:r>
        <w:rPr>
          <w:noProof/>
        </w:rPr>
        <w:fldChar w:fldCharType="end"/>
      </w:r>
    </w:p>
    <w:p w14:paraId="4275AF31" w14:textId="204A270D" w:rsidR="00800D60" w:rsidRDefault="00800D6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_Toc164763375 \h </w:instrText>
      </w:r>
      <w:r>
        <w:rPr>
          <w:noProof/>
        </w:rPr>
      </w:r>
      <w:r>
        <w:rPr>
          <w:noProof/>
        </w:rPr>
        <w:fldChar w:fldCharType="separate"/>
      </w:r>
      <w:r>
        <w:rPr>
          <w:noProof/>
        </w:rPr>
        <w:t>81</w:t>
      </w:r>
      <w:r>
        <w:rPr>
          <w:noProof/>
        </w:rPr>
        <w:fldChar w:fldCharType="end"/>
      </w:r>
    </w:p>
    <w:p w14:paraId="37CEC65D" w14:textId="74D29A0E" w:rsidR="00800D60" w:rsidRDefault="00800D6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_Toc164763376 \h </w:instrText>
      </w:r>
      <w:r>
        <w:rPr>
          <w:noProof/>
        </w:rPr>
      </w:r>
      <w:r>
        <w:rPr>
          <w:noProof/>
        </w:rPr>
        <w:fldChar w:fldCharType="separate"/>
      </w:r>
      <w:r>
        <w:rPr>
          <w:noProof/>
        </w:rPr>
        <w:t>82</w:t>
      </w:r>
      <w:r>
        <w:rPr>
          <w:noProof/>
        </w:rPr>
        <w:fldChar w:fldCharType="end"/>
      </w:r>
    </w:p>
    <w:p w14:paraId="129CB647" w14:textId="1C27888C" w:rsidR="00800D60" w:rsidRDefault="00800D6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_Toc164763377 \h </w:instrText>
      </w:r>
      <w:r>
        <w:rPr>
          <w:noProof/>
        </w:rPr>
      </w:r>
      <w:r>
        <w:rPr>
          <w:noProof/>
        </w:rPr>
        <w:fldChar w:fldCharType="separate"/>
      </w:r>
      <w:r>
        <w:rPr>
          <w:noProof/>
        </w:rPr>
        <w:t>82</w:t>
      </w:r>
      <w:r>
        <w:rPr>
          <w:noProof/>
        </w:rPr>
        <w:fldChar w:fldCharType="end"/>
      </w:r>
    </w:p>
    <w:p w14:paraId="21098920" w14:textId="49D43E3F" w:rsidR="00800D60" w:rsidRDefault="00800D6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_Toc164763378 \h </w:instrText>
      </w:r>
      <w:r>
        <w:rPr>
          <w:noProof/>
        </w:rPr>
      </w:r>
      <w:r>
        <w:rPr>
          <w:noProof/>
        </w:rPr>
        <w:fldChar w:fldCharType="separate"/>
      </w:r>
      <w:r>
        <w:rPr>
          <w:noProof/>
        </w:rPr>
        <w:t>82</w:t>
      </w:r>
      <w:r>
        <w:rPr>
          <w:noProof/>
        </w:rPr>
        <w:fldChar w:fldCharType="end"/>
      </w:r>
    </w:p>
    <w:p w14:paraId="05DE6779" w14:textId="04B12D2B" w:rsidR="00800D60" w:rsidRDefault="00800D6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_Toc164763379 \h </w:instrText>
      </w:r>
      <w:r>
        <w:rPr>
          <w:noProof/>
        </w:rPr>
      </w:r>
      <w:r>
        <w:rPr>
          <w:noProof/>
        </w:rPr>
        <w:fldChar w:fldCharType="separate"/>
      </w:r>
      <w:r>
        <w:rPr>
          <w:noProof/>
        </w:rPr>
        <w:t>82</w:t>
      </w:r>
      <w:r>
        <w:rPr>
          <w:noProof/>
        </w:rPr>
        <w:fldChar w:fldCharType="end"/>
      </w:r>
    </w:p>
    <w:p w14:paraId="40342E13" w14:textId="4ECEB327" w:rsidR="00800D60" w:rsidRDefault="00800D6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_Toc164763380 \h </w:instrText>
      </w:r>
      <w:r>
        <w:rPr>
          <w:noProof/>
        </w:rPr>
      </w:r>
      <w:r>
        <w:rPr>
          <w:noProof/>
        </w:rPr>
        <w:fldChar w:fldCharType="separate"/>
      </w:r>
      <w:r>
        <w:rPr>
          <w:noProof/>
        </w:rPr>
        <w:t>82</w:t>
      </w:r>
      <w:r>
        <w:rPr>
          <w:noProof/>
        </w:rPr>
        <w:fldChar w:fldCharType="end"/>
      </w:r>
    </w:p>
    <w:p w14:paraId="2CD873AF" w14:textId="00740A9B" w:rsidR="00800D60" w:rsidRDefault="00800D6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_Toc164763381 \h </w:instrText>
      </w:r>
      <w:r>
        <w:rPr>
          <w:noProof/>
        </w:rPr>
      </w:r>
      <w:r>
        <w:rPr>
          <w:noProof/>
        </w:rPr>
        <w:fldChar w:fldCharType="separate"/>
      </w:r>
      <w:r>
        <w:rPr>
          <w:noProof/>
        </w:rPr>
        <w:t>82</w:t>
      </w:r>
      <w:r>
        <w:rPr>
          <w:noProof/>
        </w:rPr>
        <w:fldChar w:fldCharType="end"/>
      </w:r>
    </w:p>
    <w:p w14:paraId="06DABFD1" w14:textId="24C28B0A" w:rsidR="00800D60" w:rsidRDefault="00800D60">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_Toc164763382 \h </w:instrText>
      </w:r>
      <w:r>
        <w:rPr>
          <w:noProof/>
        </w:rPr>
      </w:r>
      <w:r>
        <w:rPr>
          <w:noProof/>
        </w:rPr>
        <w:fldChar w:fldCharType="separate"/>
      </w:r>
      <w:r>
        <w:rPr>
          <w:noProof/>
        </w:rPr>
        <w:t>83</w:t>
      </w:r>
      <w:r>
        <w:rPr>
          <w:noProof/>
        </w:rPr>
        <w:fldChar w:fldCharType="end"/>
      </w:r>
    </w:p>
    <w:p w14:paraId="10FD7418" w14:textId="7A89B4D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_Toc164763383 \h </w:instrText>
      </w:r>
      <w:r>
        <w:rPr>
          <w:noProof/>
        </w:rPr>
      </w:r>
      <w:r>
        <w:rPr>
          <w:noProof/>
        </w:rPr>
        <w:fldChar w:fldCharType="separate"/>
      </w:r>
      <w:r>
        <w:rPr>
          <w:noProof/>
        </w:rPr>
        <w:t>83</w:t>
      </w:r>
      <w:r>
        <w:rPr>
          <w:noProof/>
        </w:rPr>
        <w:fldChar w:fldCharType="end"/>
      </w:r>
    </w:p>
    <w:p w14:paraId="665B74EA" w14:textId="033F90B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_Toc164763384 \h </w:instrText>
      </w:r>
      <w:r>
        <w:rPr>
          <w:noProof/>
        </w:rPr>
      </w:r>
      <w:r>
        <w:rPr>
          <w:noProof/>
        </w:rPr>
        <w:fldChar w:fldCharType="separate"/>
      </w:r>
      <w:r>
        <w:rPr>
          <w:noProof/>
        </w:rPr>
        <w:t>83</w:t>
      </w:r>
      <w:r>
        <w:rPr>
          <w:noProof/>
        </w:rPr>
        <w:fldChar w:fldCharType="end"/>
      </w:r>
    </w:p>
    <w:p w14:paraId="5DA117B0" w14:textId="4063555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_Toc164763385 \h </w:instrText>
      </w:r>
      <w:r>
        <w:rPr>
          <w:noProof/>
        </w:rPr>
      </w:r>
      <w:r>
        <w:rPr>
          <w:noProof/>
        </w:rPr>
        <w:fldChar w:fldCharType="separate"/>
      </w:r>
      <w:r>
        <w:rPr>
          <w:noProof/>
        </w:rPr>
        <w:t>84</w:t>
      </w:r>
      <w:r>
        <w:rPr>
          <w:noProof/>
        </w:rPr>
        <w:fldChar w:fldCharType="end"/>
      </w:r>
    </w:p>
    <w:p w14:paraId="08169D3F" w14:textId="31FAD00E"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_Toc164763386 \h </w:instrText>
      </w:r>
      <w:r>
        <w:rPr>
          <w:noProof/>
        </w:rPr>
      </w:r>
      <w:r>
        <w:rPr>
          <w:noProof/>
        </w:rPr>
        <w:fldChar w:fldCharType="separate"/>
      </w:r>
      <w:r>
        <w:rPr>
          <w:noProof/>
        </w:rPr>
        <w:t>84</w:t>
      </w:r>
      <w:r>
        <w:rPr>
          <w:noProof/>
        </w:rPr>
        <w:fldChar w:fldCharType="end"/>
      </w:r>
    </w:p>
    <w:p w14:paraId="669B3959" w14:textId="741409D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_Toc164763387 \h </w:instrText>
      </w:r>
      <w:r>
        <w:rPr>
          <w:noProof/>
        </w:rPr>
      </w:r>
      <w:r>
        <w:rPr>
          <w:noProof/>
        </w:rPr>
        <w:fldChar w:fldCharType="separate"/>
      </w:r>
      <w:r>
        <w:rPr>
          <w:noProof/>
        </w:rPr>
        <w:t>84</w:t>
      </w:r>
      <w:r>
        <w:rPr>
          <w:noProof/>
        </w:rPr>
        <w:fldChar w:fldCharType="end"/>
      </w:r>
    </w:p>
    <w:p w14:paraId="6BF405C3" w14:textId="707F652E" w:rsidR="00800D60" w:rsidRDefault="00800D6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_Toc164763388 \h </w:instrText>
      </w:r>
      <w:r>
        <w:rPr>
          <w:noProof/>
        </w:rPr>
      </w:r>
      <w:r>
        <w:rPr>
          <w:noProof/>
        </w:rPr>
        <w:fldChar w:fldCharType="separate"/>
      </w:r>
      <w:r>
        <w:rPr>
          <w:noProof/>
        </w:rPr>
        <w:t>85</w:t>
      </w:r>
      <w:r>
        <w:rPr>
          <w:noProof/>
        </w:rPr>
        <w:fldChar w:fldCharType="end"/>
      </w:r>
    </w:p>
    <w:p w14:paraId="0B8E0267" w14:textId="34FF42E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_Toc164763389 \h </w:instrText>
      </w:r>
      <w:r>
        <w:rPr>
          <w:noProof/>
        </w:rPr>
      </w:r>
      <w:r>
        <w:rPr>
          <w:noProof/>
        </w:rPr>
        <w:fldChar w:fldCharType="separate"/>
      </w:r>
      <w:r>
        <w:rPr>
          <w:noProof/>
        </w:rPr>
        <w:t>85</w:t>
      </w:r>
      <w:r>
        <w:rPr>
          <w:noProof/>
        </w:rPr>
        <w:fldChar w:fldCharType="end"/>
      </w:r>
    </w:p>
    <w:p w14:paraId="61FEE6EF" w14:textId="6AD7681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_Toc164763390 \h </w:instrText>
      </w:r>
      <w:r>
        <w:rPr>
          <w:noProof/>
        </w:rPr>
      </w:r>
      <w:r>
        <w:rPr>
          <w:noProof/>
        </w:rPr>
        <w:fldChar w:fldCharType="separate"/>
      </w:r>
      <w:r>
        <w:rPr>
          <w:noProof/>
        </w:rPr>
        <w:t>85</w:t>
      </w:r>
      <w:r>
        <w:rPr>
          <w:noProof/>
        </w:rPr>
        <w:fldChar w:fldCharType="end"/>
      </w:r>
    </w:p>
    <w:p w14:paraId="0AEE3D8A" w14:textId="1D86DD0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_Toc164763391 \h </w:instrText>
      </w:r>
      <w:r>
        <w:rPr>
          <w:noProof/>
        </w:rPr>
      </w:r>
      <w:r>
        <w:rPr>
          <w:noProof/>
        </w:rPr>
        <w:fldChar w:fldCharType="separate"/>
      </w:r>
      <w:r>
        <w:rPr>
          <w:noProof/>
        </w:rPr>
        <w:t>85</w:t>
      </w:r>
      <w:r>
        <w:rPr>
          <w:noProof/>
        </w:rPr>
        <w:fldChar w:fldCharType="end"/>
      </w:r>
    </w:p>
    <w:p w14:paraId="70BB7B05" w14:textId="1F706C81"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_Toc164763392 \h </w:instrText>
      </w:r>
      <w:r>
        <w:rPr>
          <w:noProof/>
        </w:rPr>
      </w:r>
      <w:r>
        <w:rPr>
          <w:noProof/>
        </w:rPr>
        <w:fldChar w:fldCharType="separate"/>
      </w:r>
      <w:r>
        <w:rPr>
          <w:noProof/>
        </w:rPr>
        <w:t>85</w:t>
      </w:r>
      <w:r>
        <w:rPr>
          <w:noProof/>
        </w:rPr>
        <w:fldChar w:fldCharType="end"/>
      </w:r>
    </w:p>
    <w:p w14:paraId="636B6F3E" w14:textId="5A42BBBD"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_Toc164763393 \h </w:instrText>
      </w:r>
      <w:r>
        <w:rPr>
          <w:noProof/>
        </w:rPr>
      </w:r>
      <w:r>
        <w:rPr>
          <w:noProof/>
        </w:rPr>
        <w:fldChar w:fldCharType="separate"/>
      </w:r>
      <w:r>
        <w:rPr>
          <w:noProof/>
        </w:rPr>
        <w:t>86</w:t>
      </w:r>
      <w:r>
        <w:rPr>
          <w:noProof/>
        </w:rPr>
        <w:fldChar w:fldCharType="end"/>
      </w:r>
    </w:p>
    <w:p w14:paraId="2B978440" w14:textId="5DD4711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_Toc164763394 \h </w:instrText>
      </w:r>
      <w:r>
        <w:rPr>
          <w:noProof/>
        </w:rPr>
      </w:r>
      <w:r>
        <w:rPr>
          <w:noProof/>
        </w:rPr>
        <w:fldChar w:fldCharType="separate"/>
      </w:r>
      <w:r>
        <w:rPr>
          <w:noProof/>
        </w:rPr>
        <w:t>87</w:t>
      </w:r>
      <w:r>
        <w:rPr>
          <w:noProof/>
        </w:rPr>
        <w:fldChar w:fldCharType="end"/>
      </w:r>
    </w:p>
    <w:p w14:paraId="6EB96636" w14:textId="2BCBE97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_Toc164763395 \h </w:instrText>
      </w:r>
      <w:r>
        <w:rPr>
          <w:noProof/>
        </w:rPr>
      </w:r>
      <w:r>
        <w:rPr>
          <w:noProof/>
        </w:rPr>
        <w:fldChar w:fldCharType="separate"/>
      </w:r>
      <w:r>
        <w:rPr>
          <w:noProof/>
        </w:rPr>
        <w:t>88</w:t>
      </w:r>
      <w:r>
        <w:rPr>
          <w:noProof/>
        </w:rPr>
        <w:fldChar w:fldCharType="end"/>
      </w:r>
    </w:p>
    <w:p w14:paraId="59931316" w14:textId="634C87D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_Toc164763396 \h </w:instrText>
      </w:r>
      <w:r>
        <w:rPr>
          <w:noProof/>
        </w:rPr>
      </w:r>
      <w:r>
        <w:rPr>
          <w:noProof/>
        </w:rPr>
        <w:fldChar w:fldCharType="separate"/>
      </w:r>
      <w:r>
        <w:rPr>
          <w:noProof/>
        </w:rPr>
        <w:t>89</w:t>
      </w:r>
      <w:r>
        <w:rPr>
          <w:noProof/>
        </w:rPr>
        <w:fldChar w:fldCharType="end"/>
      </w:r>
    </w:p>
    <w:p w14:paraId="7A501B5D" w14:textId="677B167D" w:rsidR="00800D60" w:rsidRDefault="00800D6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_Toc164763397 \h </w:instrText>
      </w:r>
      <w:r>
        <w:rPr>
          <w:noProof/>
        </w:rPr>
      </w:r>
      <w:r>
        <w:rPr>
          <w:noProof/>
        </w:rPr>
        <w:fldChar w:fldCharType="separate"/>
      </w:r>
      <w:r>
        <w:rPr>
          <w:noProof/>
        </w:rPr>
        <w:t>89</w:t>
      </w:r>
      <w:r>
        <w:rPr>
          <w:noProof/>
        </w:rPr>
        <w:fldChar w:fldCharType="end"/>
      </w:r>
    </w:p>
    <w:p w14:paraId="6E36BFF6" w14:textId="465CD0A7" w:rsidR="00800D60" w:rsidRDefault="00800D6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_Toc164763398 \h </w:instrText>
      </w:r>
      <w:r>
        <w:rPr>
          <w:noProof/>
        </w:rPr>
      </w:r>
      <w:r>
        <w:rPr>
          <w:noProof/>
        </w:rPr>
        <w:fldChar w:fldCharType="separate"/>
      </w:r>
      <w:r>
        <w:rPr>
          <w:noProof/>
        </w:rPr>
        <w:t>89</w:t>
      </w:r>
      <w:r>
        <w:rPr>
          <w:noProof/>
        </w:rPr>
        <w:fldChar w:fldCharType="end"/>
      </w:r>
    </w:p>
    <w:p w14:paraId="456F1FE7" w14:textId="5158E780" w:rsidR="00800D60" w:rsidRDefault="00800D6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_Toc164763399 \h </w:instrText>
      </w:r>
      <w:r>
        <w:rPr>
          <w:noProof/>
        </w:rPr>
      </w:r>
      <w:r>
        <w:rPr>
          <w:noProof/>
        </w:rPr>
        <w:fldChar w:fldCharType="separate"/>
      </w:r>
      <w:r>
        <w:rPr>
          <w:noProof/>
        </w:rPr>
        <w:t>90</w:t>
      </w:r>
      <w:r>
        <w:rPr>
          <w:noProof/>
        </w:rPr>
        <w:fldChar w:fldCharType="end"/>
      </w:r>
    </w:p>
    <w:p w14:paraId="5327AB2C" w14:textId="2DA42E65" w:rsidR="00800D60" w:rsidRDefault="00800D6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_Toc164763400 \h </w:instrText>
      </w:r>
      <w:r>
        <w:rPr>
          <w:noProof/>
        </w:rPr>
      </w:r>
      <w:r>
        <w:rPr>
          <w:noProof/>
        </w:rPr>
        <w:fldChar w:fldCharType="separate"/>
      </w:r>
      <w:r>
        <w:rPr>
          <w:noProof/>
        </w:rPr>
        <w:t>90</w:t>
      </w:r>
      <w:r>
        <w:rPr>
          <w:noProof/>
        </w:rPr>
        <w:fldChar w:fldCharType="end"/>
      </w:r>
    </w:p>
    <w:p w14:paraId="33DE910D" w14:textId="3C8228A0" w:rsidR="00800D60" w:rsidRDefault="00800D6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_Toc164763401 \h </w:instrText>
      </w:r>
      <w:r>
        <w:rPr>
          <w:noProof/>
        </w:rPr>
      </w:r>
      <w:r>
        <w:rPr>
          <w:noProof/>
        </w:rPr>
        <w:fldChar w:fldCharType="separate"/>
      </w:r>
      <w:r>
        <w:rPr>
          <w:noProof/>
        </w:rPr>
        <w:t>90</w:t>
      </w:r>
      <w:r>
        <w:rPr>
          <w:noProof/>
        </w:rPr>
        <w:fldChar w:fldCharType="end"/>
      </w:r>
    </w:p>
    <w:p w14:paraId="7C6F5FEF" w14:textId="61378C7F" w:rsidR="00800D60" w:rsidRDefault="00800D6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_Toc164763402 \h </w:instrText>
      </w:r>
      <w:r>
        <w:rPr>
          <w:noProof/>
        </w:rPr>
      </w:r>
      <w:r>
        <w:rPr>
          <w:noProof/>
        </w:rPr>
        <w:fldChar w:fldCharType="separate"/>
      </w:r>
      <w:r>
        <w:rPr>
          <w:noProof/>
        </w:rPr>
        <w:t>91</w:t>
      </w:r>
      <w:r>
        <w:rPr>
          <w:noProof/>
        </w:rPr>
        <w:fldChar w:fldCharType="end"/>
      </w:r>
    </w:p>
    <w:p w14:paraId="57C04736" w14:textId="42915990" w:rsidR="00800D60" w:rsidRDefault="00800D6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_Toc164763403 \h </w:instrText>
      </w:r>
      <w:r>
        <w:rPr>
          <w:noProof/>
        </w:rPr>
      </w:r>
      <w:r>
        <w:rPr>
          <w:noProof/>
        </w:rPr>
        <w:fldChar w:fldCharType="separate"/>
      </w:r>
      <w:r>
        <w:rPr>
          <w:noProof/>
        </w:rPr>
        <w:t>91</w:t>
      </w:r>
      <w:r>
        <w:rPr>
          <w:noProof/>
        </w:rPr>
        <w:fldChar w:fldCharType="end"/>
      </w:r>
    </w:p>
    <w:p w14:paraId="0678D855" w14:textId="505A0F2E"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_Toc164763404 \h </w:instrText>
      </w:r>
      <w:r>
        <w:rPr>
          <w:noProof/>
        </w:rPr>
      </w:r>
      <w:r>
        <w:rPr>
          <w:noProof/>
        </w:rPr>
        <w:fldChar w:fldCharType="separate"/>
      </w:r>
      <w:r>
        <w:rPr>
          <w:noProof/>
        </w:rPr>
        <w:t>92</w:t>
      </w:r>
      <w:r>
        <w:rPr>
          <w:noProof/>
        </w:rPr>
        <w:fldChar w:fldCharType="end"/>
      </w:r>
    </w:p>
    <w:p w14:paraId="650FF611" w14:textId="2B5EACF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_Toc164763405 \h </w:instrText>
      </w:r>
      <w:r>
        <w:rPr>
          <w:noProof/>
        </w:rPr>
      </w:r>
      <w:r>
        <w:rPr>
          <w:noProof/>
        </w:rPr>
        <w:fldChar w:fldCharType="separate"/>
      </w:r>
      <w:r>
        <w:rPr>
          <w:noProof/>
        </w:rPr>
        <w:t>92</w:t>
      </w:r>
      <w:r>
        <w:rPr>
          <w:noProof/>
        </w:rPr>
        <w:fldChar w:fldCharType="end"/>
      </w:r>
    </w:p>
    <w:p w14:paraId="305FC511" w14:textId="7E23BA7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_Toc164763406 \h </w:instrText>
      </w:r>
      <w:r>
        <w:rPr>
          <w:noProof/>
        </w:rPr>
      </w:r>
      <w:r>
        <w:rPr>
          <w:noProof/>
        </w:rPr>
        <w:fldChar w:fldCharType="separate"/>
      </w:r>
      <w:r>
        <w:rPr>
          <w:noProof/>
        </w:rPr>
        <w:t>92</w:t>
      </w:r>
      <w:r>
        <w:rPr>
          <w:noProof/>
        </w:rPr>
        <w:fldChar w:fldCharType="end"/>
      </w:r>
    </w:p>
    <w:p w14:paraId="6517DD50" w14:textId="455BB83B" w:rsidR="00800D60" w:rsidRDefault="00800D6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_Toc164763407 \h </w:instrText>
      </w:r>
      <w:r>
        <w:rPr>
          <w:noProof/>
        </w:rPr>
      </w:r>
      <w:r>
        <w:rPr>
          <w:noProof/>
        </w:rPr>
        <w:fldChar w:fldCharType="separate"/>
      </w:r>
      <w:r>
        <w:rPr>
          <w:noProof/>
        </w:rPr>
        <w:t>92</w:t>
      </w:r>
      <w:r>
        <w:rPr>
          <w:noProof/>
        </w:rPr>
        <w:fldChar w:fldCharType="end"/>
      </w:r>
    </w:p>
    <w:p w14:paraId="5F92327B" w14:textId="010F623F"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_Toc164763408 \h </w:instrText>
      </w:r>
      <w:r>
        <w:rPr>
          <w:noProof/>
        </w:rPr>
      </w:r>
      <w:r>
        <w:rPr>
          <w:noProof/>
        </w:rPr>
        <w:fldChar w:fldCharType="separate"/>
      </w:r>
      <w:r>
        <w:rPr>
          <w:noProof/>
        </w:rPr>
        <w:t>92</w:t>
      </w:r>
      <w:r>
        <w:rPr>
          <w:noProof/>
        </w:rPr>
        <w:fldChar w:fldCharType="end"/>
      </w:r>
    </w:p>
    <w:p w14:paraId="06A79285" w14:textId="66707858" w:rsidR="00800D60" w:rsidRDefault="00800D60">
      <w:pPr>
        <w:pStyle w:val="TOC4"/>
        <w:rPr>
          <w:rFonts w:asciiTheme="minorHAnsi" w:eastAsiaTheme="minorEastAsia" w:hAnsiTheme="minorHAnsi" w:cstheme="minorBidi"/>
          <w:noProof/>
          <w:sz w:val="22"/>
          <w:szCs w:val="22"/>
          <w:lang w:val="en-IN" w:eastAsia="en-IN"/>
        </w:rPr>
      </w:pPr>
      <w:r w:rsidRPr="0041053D">
        <w:rPr>
          <w:noProof/>
          <w:lang w:val="fr-FR" w:eastAsia="zh-CN"/>
        </w:rPr>
        <w:t>8.2.4.3</w:t>
      </w:r>
      <w:r>
        <w:rPr>
          <w:rFonts w:asciiTheme="minorHAnsi" w:eastAsiaTheme="minorEastAsia" w:hAnsiTheme="minorHAnsi" w:cstheme="minorBidi"/>
          <w:noProof/>
          <w:sz w:val="22"/>
          <w:szCs w:val="22"/>
          <w:lang w:val="en-IN" w:eastAsia="en-IN"/>
        </w:rPr>
        <w:tab/>
      </w:r>
      <w:r w:rsidRPr="0041053D">
        <w:rPr>
          <w:noProof/>
          <w:lang w:val="fr-FR"/>
        </w:rPr>
        <w:t>User Consent Revocation Notification</w:t>
      </w:r>
      <w:r>
        <w:rPr>
          <w:noProof/>
        </w:rPr>
        <w:tab/>
      </w:r>
      <w:r>
        <w:rPr>
          <w:noProof/>
        </w:rPr>
        <w:fldChar w:fldCharType="begin"/>
      </w:r>
      <w:r>
        <w:rPr>
          <w:noProof/>
        </w:rPr>
        <w:instrText xml:space="preserve"> PAGEREF _Toc164763409 \h </w:instrText>
      </w:r>
      <w:r>
        <w:rPr>
          <w:noProof/>
        </w:rPr>
      </w:r>
      <w:r>
        <w:rPr>
          <w:noProof/>
        </w:rPr>
        <w:fldChar w:fldCharType="separate"/>
      </w:r>
      <w:r>
        <w:rPr>
          <w:noProof/>
        </w:rPr>
        <w:t>93</w:t>
      </w:r>
      <w:r>
        <w:rPr>
          <w:noProof/>
        </w:rPr>
        <w:fldChar w:fldCharType="end"/>
      </w:r>
    </w:p>
    <w:p w14:paraId="65ACB921" w14:textId="127ACBFC"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8.2.4.3.1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_Toc164763410 \h </w:instrText>
      </w:r>
      <w:r>
        <w:rPr>
          <w:noProof/>
        </w:rPr>
      </w:r>
      <w:r>
        <w:rPr>
          <w:noProof/>
        </w:rPr>
        <w:fldChar w:fldCharType="separate"/>
      </w:r>
      <w:r>
        <w:rPr>
          <w:noProof/>
        </w:rPr>
        <w:t>93</w:t>
      </w:r>
      <w:r>
        <w:rPr>
          <w:noProof/>
        </w:rPr>
        <w:fldChar w:fldCharType="end"/>
      </w:r>
    </w:p>
    <w:p w14:paraId="2E470566" w14:textId="350A2B6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_Toc164763411 \h </w:instrText>
      </w:r>
      <w:r>
        <w:rPr>
          <w:noProof/>
        </w:rPr>
      </w:r>
      <w:r>
        <w:rPr>
          <w:noProof/>
        </w:rPr>
        <w:fldChar w:fldCharType="separate"/>
      </w:r>
      <w:r>
        <w:rPr>
          <w:noProof/>
        </w:rPr>
        <w:t>93</w:t>
      </w:r>
      <w:r>
        <w:rPr>
          <w:noProof/>
        </w:rPr>
        <w:fldChar w:fldCharType="end"/>
      </w:r>
    </w:p>
    <w:p w14:paraId="75A6EECC" w14:textId="1C8ADAF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_Toc164763412 \h </w:instrText>
      </w:r>
      <w:r>
        <w:rPr>
          <w:noProof/>
        </w:rPr>
      </w:r>
      <w:r>
        <w:rPr>
          <w:noProof/>
        </w:rPr>
        <w:fldChar w:fldCharType="separate"/>
      </w:r>
      <w:r>
        <w:rPr>
          <w:noProof/>
        </w:rPr>
        <w:t>93</w:t>
      </w:r>
      <w:r>
        <w:rPr>
          <w:noProof/>
        </w:rPr>
        <w:fldChar w:fldCharType="end"/>
      </w:r>
    </w:p>
    <w:p w14:paraId="2023F2A9" w14:textId="0F1F0465" w:rsidR="00800D60" w:rsidRDefault="00800D6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_Toc164763413 \h </w:instrText>
      </w:r>
      <w:r>
        <w:rPr>
          <w:noProof/>
        </w:rPr>
      </w:r>
      <w:r>
        <w:rPr>
          <w:noProof/>
        </w:rPr>
        <w:fldChar w:fldCharType="separate"/>
      </w:r>
      <w:r>
        <w:rPr>
          <w:noProof/>
        </w:rPr>
        <w:t>94</w:t>
      </w:r>
      <w:r>
        <w:rPr>
          <w:noProof/>
        </w:rPr>
        <w:fldChar w:fldCharType="end"/>
      </w:r>
    </w:p>
    <w:p w14:paraId="1E20FC43" w14:textId="581B9DAA"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_Toc164763414 \h </w:instrText>
      </w:r>
      <w:r>
        <w:rPr>
          <w:noProof/>
        </w:rPr>
      </w:r>
      <w:r>
        <w:rPr>
          <w:noProof/>
        </w:rPr>
        <w:fldChar w:fldCharType="separate"/>
      </w:r>
      <w:r>
        <w:rPr>
          <w:noProof/>
        </w:rPr>
        <w:t>94</w:t>
      </w:r>
      <w:r>
        <w:rPr>
          <w:noProof/>
        </w:rPr>
        <w:fldChar w:fldCharType="end"/>
      </w:r>
    </w:p>
    <w:p w14:paraId="727A5906" w14:textId="30562F0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_Toc164763415 \h </w:instrText>
      </w:r>
      <w:r>
        <w:rPr>
          <w:noProof/>
        </w:rPr>
      </w:r>
      <w:r>
        <w:rPr>
          <w:noProof/>
        </w:rPr>
        <w:fldChar w:fldCharType="separate"/>
      </w:r>
      <w:r>
        <w:rPr>
          <w:noProof/>
        </w:rPr>
        <w:t>96</w:t>
      </w:r>
      <w:r>
        <w:rPr>
          <w:noProof/>
        </w:rPr>
        <w:fldChar w:fldCharType="end"/>
      </w:r>
    </w:p>
    <w:p w14:paraId="5AB62E58" w14:textId="691C050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_Toc164763416 \h </w:instrText>
      </w:r>
      <w:r>
        <w:rPr>
          <w:noProof/>
        </w:rPr>
      </w:r>
      <w:r>
        <w:rPr>
          <w:noProof/>
        </w:rPr>
        <w:fldChar w:fldCharType="separate"/>
      </w:r>
      <w:r>
        <w:rPr>
          <w:noProof/>
        </w:rPr>
        <w:t>96</w:t>
      </w:r>
      <w:r>
        <w:rPr>
          <w:noProof/>
        </w:rPr>
        <w:fldChar w:fldCharType="end"/>
      </w:r>
    </w:p>
    <w:p w14:paraId="1A1CC6DB" w14:textId="7B2E1E3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_Toc164763417 \h </w:instrText>
      </w:r>
      <w:r>
        <w:rPr>
          <w:noProof/>
        </w:rPr>
      </w:r>
      <w:r>
        <w:rPr>
          <w:noProof/>
        </w:rPr>
        <w:fldChar w:fldCharType="separate"/>
      </w:r>
      <w:r>
        <w:rPr>
          <w:noProof/>
        </w:rPr>
        <w:t>96</w:t>
      </w:r>
      <w:r>
        <w:rPr>
          <w:noProof/>
        </w:rPr>
        <w:fldChar w:fldCharType="end"/>
      </w:r>
    </w:p>
    <w:p w14:paraId="5D056DB7" w14:textId="69C63DF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_Toc164763418 \h </w:instrText>
      </w:r>
      <w:r>
        <w:rPr>
          <w:noProof/>
        </w:rPr>
      </w:r>
      <w:r>
        <w:rPr>
          <w:noProof/>
        </w:rPr>
        <w:fldChar w:fldCharType="separate"/>
      </w:r>
      <w:r>
        <w:rPr>
          <w:noProof/>
        </w:rPr>
        <w:t>98</w:t>
      </w:r>
      <w:r>
        <w:rPr>
          <w:noProof/>
        </w:rPr>
        <w:fldChar w:fldCharType="end"/>
      </w:r>
    </w:p>
    <w:p w14:paraId="344EDB20" w14:textId="2722652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_Toc164763419 \h </w:instrText>
      </w:r>
      <w:r>
        <w:rPr>
          <w:noProof/>
        </w:rPr>
      </w:r>
      <w:r>
        <w:rPr>
          <w:noProof/>
        </w:rPr>
        <w:fldChar w:fldCharType="separate"/>
      </w:r>
      <w:r>
        <w:rPr>
          <w:noProof/>
        </w:rPr>
        <w:t>98</w:t>
      </w:r>
      <w:r>
        <w:rPr>
          <w:noProof/>
        </w:rPr>
        <w:fldChar w:fldCharType="end"/>
      </w:r>
    </w:p>
    <w:p w14:paraId="503925B4" w14:textId="2F36E41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_Toc164763420 \h </w:instrText>
      </w:r>
      <w:r>
        <w:rPr>
          <w:noProof/>
        </w:rPr>
      </w:r>
      <w:r>
        <w:rPr>
          <w:noProof/>
        </w:rPr>
        <w:fldChar w:fldCharType="separate"/>
      </w:r>
      <w:r>
        <w:rPr>
          <w:noProof/>
        </w:rPr>
        <w:t>98</w:t>
      </w:r>
      <w:r>
        <w:rPr>
          <w:noProof/>
        </w:rPr>
        <w:fldChar w:fldCharType="end"/>
      </w:r>
    </w:p>
    <w:p w14:paraId="3B684461" w14:textId="5ECFFB5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_Toc164763421 \h </w:instrText>
      </w:r>
      <w:r>
        <w:rPr>
          <w:noProof/>
        </w:rPr>
      </w:r>
      <w:r>
        <w:rPr>
          <w:noProof/>
        </w:rPr>
        <w:fldChar w:fldCharType="separate"/>
      </w:r>
      <w:r>
        <w:rPr>
          <w:noProof/>
        </w:rPr>
        <w:t>99</w:t>
      </w:r>
      <w:r>
        <w:rPr>
          <w:noProof/>
        </w:rPr>
        <w:fldChar w:fldCharType="end"/>
      </w:r>
    </w:p>
    <w:p w14:paraId="2A141CD9" w14:textId="591FBEE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_Toc164763422 \h </w:instrText>
      </w:r>
      <w:r>
        <w:rPr>
          <w:noProof/>
        </w:rPr>
      </w:r>
      <w:r>
        <w:rPr>
          <w:noProof/>
        </w:rPr>
        <w:fldChar w:fldCharType="separate"/>
      </w:r>
      <w:r>
        <w:rPr>
          <w:noProof/>
        </w:rPr>
        <w:t>99</w:t>
      </w:r>
      <w:r>
        <w:rPr>
          <w:noProof/>
        </w:rPr>
        <w:fldChar w:fldCharType="end"/>
      </w:r>
    </w:p>
    <w:p w14:paraId="60A381FA" w14:textId="5C9B4742"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8.2.5.2.8</w:t>
      </w:r>
      <w:r>
        <w:rPr>
          <w:rFonts w:asciiTheme="minorHAnsi" w:eastAsiaTheme="minorEastAsia" w:hAnsiTheme="minorHAnsi" w:cstheme="minorBidi"/>
          <w:noProof/>
          <w:sz w:val="22"/>
          <w:szCs w:val="22"/>
          <w:lang w:val="en-IN" w:eastAsia="en-IN"/>
        </w:rPr>
        <w:tab/>
      </w:r>
      <w:r w:rsidRPr="0041053D">
        <w:rPr>
          <w:noProof/>
          <w:lang w:val="fr-FR" w:eastAsia="zh-CN"/>
        </w:rPr>
        <w:t xml:space="preserve">Type: </w:t>
      </w:r>
      <w:r w:rsidRPr="0041053D">
        <w:rPr>
          <w:noProof/>
          <w:lang w:val="fr-FR"/>
        </w:rPr>
        <w:t>ConsentRevocNotif</w:t>
      </w:r>
      <w:r>
        <w:rPr>
          <w:noProof/>
        </w:rPr>
        <w:tab/>
      </w:r>
      <w:r>
        <w:rPr>
          <w:noProof/>
        </w:rPr>
        <w:fldChar w:fldCharType="begin"/>
      </w:r>
      <w:r>
        <w:rPr>
          <w:noProof/>
        </w:rPr>
        <w:instrText xml:space="preserve"> PAGEREF _Toc164763423 \h </w:instrText>
      </w:r>
      <w:r>
        <w:rPr>
          <w:noProof/>
        </w:rPr>
      </w:r>
      <w:r>
        <w:rPr>
          <w:noProof/>
        </w:rPr>
        <w:fldChar w:fldCharType="separate"/>
      </w:r>
      <w:r>
        <w:rPr>
          <w:noProof/>
        </w:rPr>
        <w:t>99</w:t>
      </w:r>
      <w:r>
        <w:rPr>
          <w:noProof/>
        </w:rPr>
        <w:fldChar w:fldCharType="end"/>
      </w:r>
    </w:p>
    <w:p w14:paraId="7BBE4928" w14:textId="72D977E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_Toc164763424 \h </w:instrText>
      </w:r>
      <w:r>
        <w:rPr>
          <w:noProof/>
        </w:rPr>
      </w:r>
      <w:r>
        <w:rPr>
          <w:noProof/>
        </w:rPr>
        <w:fldChar w:fldCharType="separate"/>
      </w:r>
      <w:r>
        <w:rPr>
          <w:noProof/>
        </w:rPr>
        <w:t>100</w:t>
      </w:r>
      <w:r>
        <w:rPr>
          <w:noProof/>
        </w:rPr>
        <w:fldChar w:fldCharType="end"/>
      </w:r>
    </w:p>
    <w:p w14:paraId="4E096E9A" w14:textId="2EC48DF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_Toc164763425 \h </w:instrText>
      </w:r>
      <w:r>
        <w:rPr>
          <w:noProof/>
        </w:rPr>
      </w:r>
      <w:r>
        <w:rPr>
          <w:noProof/>
        </w:rPr>
        <w:fldChar w:fldCharType="separate"/>
      </w:r>
      <w:r>
        <w:rPr>
          <w:noProof/>
        </w:rPr>
        <w:t>100</w:t>
      </w:r>
      <w:r>
        <w:rPr>
          <w:noProof/>
        </w:rPr>
        <w:fldChar w:fldCharType="end"/>
      </w:r>
    </w:p>
    <w:p w14:paraId="5AE4F983" w14:textId="14170200" w:rsidR="00800D60" w:rsidRDefault="00800D6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_Toc164763426 \h </w:instrText>
      </w:r>
      <w:r>
        <w:rPr>
          <w:noProof/>
        </w:rPr>
      </w:r>
      <w:r>
        <w:rPr>
          <w:noProof/>
        </w:rPr>
        <w:fldChar w:fldCharType="separate"/>
      </w:r>
      <w:r>
        <w:rPr>
          <w:noProof/>
        </w:rPr>
        <w:t>100</w:t>
      </w:r>
      <w:r>
        <w:rPr>
          <w:noProof/>
        </w:rPr>
        <w:fldChar w:fldCharType="end"/>
      </w:r>
    </w:p>
    <w:p w14:paraId="1D450230" w14:textId="156F0B72" w:rsidR="00800D60" w:rsidRDefault="00800D6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_Toc164763427 \h </w:instrText>
      </w:r>
      <w:r>
        <w:rPr>
          <w:noProof/>
        </w:rPr>
      </w:r>
      <w:r>
        <w:rPr>
          <w:noProof/>
        </w:rPr>
        <w:fldChar w:fldCharType="separate"/>
      </w:r>
      <w:r>
        <w:rPr>
          <w:noProof/>
        </w:rPr>
        <w:t>100</w:t>
      </w:r>
      <w:r>
        <w:rPr>
          <w:noProof/>
        </w:rPr>
        <w:fldChar w:fldCharType="end"/>
      </w:r>
    </w:p>
    <w:p w14:paraId="7B71BEFB" w14:textId="69BEB4AA" w:rsidR="00800D60" w:rsidRDefault="00800D6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_Toc164763428 \h </w:instrText>
      </w:r>
      <w:r>
        <w:rPr>
          <w:noProof/>
        </w:rPr>
      </w:r>
      <w:r>
        <w:rPr>
          <w:noProof/>
        </w:rPr>
        <w:fldChar w:fldCharType="separate"/>
      </w:r>
      <w:r>
        <w:rPr>
          <w:noProof/>
        </w:rPr>
        <w:t>100</w:t>
      </w:r>
      <w:r>
        <w:rPr>
          <w:noProof/>
        </w:rPr>
        <w:fldChar w:fldCharType="end"/>
      </w:r>
    </w:p>
    <w:p w14:paraId="55B89154" w14:textId="2BE184DF" w:rsidR="00800D60" w:rsidRDefault="00800D6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_Toc164763429 \h </w:instrText>
      </w:r>
      <w:r>
        <w:rPr>
          <w:noProof/>
        </w:rPr>
      </w:r>
      <w:r>
        <w:rPr>
          <w:noProof/>
        </w:rPr>
        <w:fldChar w:fldCharType="separate"/>
      </w:r>
      <w:r>
        <w:rPr>
          <w:noProof/>
        </w:rPr>
        <w:t>100</w:t>
      </w:r>
      <w:r>
        <w:rPr>
          <w:noProof/>
        </w:rPr>
        <w:fldChar w:fldCharType="end"/>
      </w:r>
    </w:p>
    <w:p w14:paraId="24AC1DF5" w14:textId="3191C04A" w:rsidR="00800D60" w:rsidRDefault="00800D60">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_Toc164763430 \h </w:instrText>
      </w:r>
      <w:r>
        <w:rPr>
          <w:noProof/>
        </w:rPr>
      </w:r>
      <w:r>
        <w:rPr>
          <w:noProof/>
        </w:rPr>
        <w:fldChar w:fldCharType="separate"/>
      </w:r>
      <w:r>
        <w:rPr>
          <w:noProof/>
        </w:rPr>
        <w:t>100</w:t>
      </w:r>
      <w:r>
        <w:rPr>
          <w:noProof/>
        </w:rPr>
        <w:fldChar w:fldCharType="end"/>
      </w:r>
    </w:p>
    <w:p w14:paraId="7A05FCB1" w14:textId="4697DD54" w:rsidR="00800D60" w:rsidRDefault="00800D6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_Toc164763431 \h </w:instrText>
      </w:r>
      <w:r>
        <w:rPr>
          <w:noProof/>
        </w:rPr>
      </w:r>
      <w:r>
        <w:rPr>
          <w:noProof/>
        </w:rPr>
        <w:fldChar w:fldCharType="separate"/>
      </w:r>
      <w:r>
        <w:rPr>
          <w:noProof/>
        </w:rPr>
        <w:t>101</w:t>
      </w:r>
      <w:r>
        <w:rPr>
          <w:noProof/>
        </w:rPr>
        <w:fldChar w:fldCharType="end"/>
      </w:r>
    </w:p>
    <w:p w14:paraId="52BC1773" w14:textId="6B51D24A" w:rsidR="00800D60" w:rsidRDefault="00800D6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_Toc164763432 \h </w:instrText>
      </w:r>
      <w:r>
        <w:rPr>
          <w:noProof/>
        </w:rPr>
      </w:r>
      <w:r>
        <w:rPr>
          <w:noProof/>
        </w:rPr>
        <w:fldChar w:fldCharType="separate"/>
      </w:r>
      <w:r>
        <w:rPr>
          <w:noProof/>
        </w:rPr>
        <w:t>101</w:t>
      </w:r>
      <w:r>
        <w:rPr>
          <w:noProof/>
        </w:rPr>
        <w:fldChar w:fldCharType="end"/>
      </w:r>
    </w:p>
    <w:p w14:paraId="14DC6814" w14:textId="1D7F6DAE" w:rsidR="00800D60" w:rsidRDefault="00800D6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_Toc164763433 \h </w:instrText>
      </w:r>
      <w:r>
        <w:rPr>
          <w:noProof/>
        </w:rPr>
      </w:r>
      <w:r>
        <w:rPr>
          <w:noProof/>
        </w:rPr>
        <w:fldChar w:fldCharType="separate"/>
      </w:r>
      <w:r>
        <w:rPr>
          <w:noProof/>
        </w:rPr>
        <w:t>101</w:t>
      </w:r>
      <w:r>
        <w:rPr>
          <w:noProof/>
        </w:rPr>
        <w:fldChar w:fldCharType="end"/>
      </w:r>
    </w:p>
    <w:p w14:paraId="66917DD0" w14:textId="3D92A508" w:rsidR="00800D60" w:rsidRDefault="00800D60">
      <w:pPr>
        <w:pStyle w:val="TOC3"/>
        <w:rPr>
          <w:rFonts w:asciiTheme="minorHAnsi" w:eastAsiaTheme="minorEastAsia" w:hAnsiTheme="minorHAnsi" w:cstheme="minorBidi"/>
          <w:noProof/>
          <w:sz w:val="22"/>
          <w:szCs w:val="22"/>
          <w:lang w:val="en-IN" w:eastAsia="en-IN"/>
        </w:rPr>
      </w:pPr>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_Toc164763434 \h </w:instrText>
      </w:r>
      <w:r>
        <w:rPr>
          <w:noProof/>
        </w:rPr>
      </w:r>
      <w:r>
        <w:rPr>
          <w:noProof/>
        </w:rPr>
        <w:fldChar w:fldCharType="separate"/>
      </w:r>
      <w:r>
        <w:rPr>
          <w:noProof/>
        </w:rPr>
        <w:t>101</w:t>
      </w:r>
      <w:r>
        <w:rPr>
          <w:noProof/>
        </w:rPr>
        <w:fldChar w:fldCharType="end"/>
      </w:r>
    </w:p>
    <w:p w14:paraId="76947764" w14:textId="432CD0A3" w:rsidR="00800D60" w:rsidRDefault="00800D6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_Toc164763435 \h </w:instrText>
      </w:r>
      <w:r>
        <w:rPr>
          <w:noProof/>
        </w:rPr>
      </w:r>
      <w:r>
        <w:rPr>
          <w:noProof/>
        </w:rPr>
        <w:fldChar w:fldCharType="separate"/>
      </w:r>
      <w:r>
        <w:rPr>
          <w:noProof/>
        </w:rPr>
        <w:t>101</w:t>
      </w:r>
      <w:r>
        <w:rPr>
          <w:noProof/>
        </w:rPr>
        <w:fldChar w:fldCharType="end"/>
      </w:r>
    </w:p>
    <w:p w14:paraId="38B52792" w14:textId="7BE3BCCF" w:rsidR="00800D60" w:rsidRDefault="00800D6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_Toc164763436 \h </w:instrText>
      </w:r>
      <w:r>
        <w:rPr>
          <w:noProof/>
        </w:rPr>
      </w:r>
      <w:r>
        <w:rPr>
          <w:noProof/>
        </w:rPr>
        <w:fldChar w:fldCharType="separate"/>
      </w:r>
      <w:r>
        <w:rPr>
          <w:noProof/>
        </w:rPr>
        <w:t>102</w:t>
      </w:r>
      <w:r>
        <w:rPr>
          <w:noProof/>
        </w:rPr>
        <w:fldChar w:fldCharType="end"/>
      </w:r>
    </w:p>
    <w:p w14:paraId="18BBE9C7" w14:textId="78D2D474" w:rsidR="00800D60" w:rsidRDefault="00800D6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_Toc164763437 \h </w:instrText>
      </w:r>
      <w:r>
        <w:rPr>
          <w:noProof/>
        </w:rPr>
      </w:r>
      <w:r>
        <w:rPr>
          <w:noProof/>
        </w:rPr>
        <w:fldChar w:fldCharType="separate"/>
      </w:r>
      <w:r>
        <w:rPr>
          <w:noProof/>
        </w:rPr>
        <w:t>102</w:t>
      </w:r>
      <w:r>
        <w:rPr>
          <w:noProof/>
        </w:rPr>
        <w:fldChar w:fldCharType="end"/>
      </w:r>
    </w:p>
    <w:p w14:paraId="7C0433AF" w14:textId="25D75FB3" w:rsidR="00800D60" w:rsidRDefault="00800D6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_Toc164763438 \h </w:instrText>
      </w:r>
      <w:r>
        <w:rPr>
          <w:noProof/>
        </w:rPr>
      </w:r>
      <w:r>
        <w:rPr>
          <w:noProof/>
        </w:rPr>
        <w:fldChar w:fldCharType="separate"/>
      </w:r>
      <w:r>
        <w:rPr>
          <w:noProof/>
        </w:rPr>
        <w:t>102</w:t>
      </w:r>
      <w:r>
        <w:rPr>
          <w:noProof/>
        </w:rPr>
        <w:fldChar w:fldCharType="end"/>
      </w:r>
    </w:p>
    <w:p w14:paraId="483FA9D9" w14:textId="50966311" w:rsidR="00800D60" w:rsidRDefault="00800D6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_Toc164763439 \h </w:instrText>
      </w:r>
      <w:r>
        <w:rPr>
          <w:noProof/>
        </w:rPr>
      </w:r>
      <w:r>
        <w:rPr>
          <w:noProof/>
        </w:rPr>
        <w:fldChar w:fldCharType="separate"/>
      </w:r>
      <w:r>
        <w:rPr>
          <w:noProof/>
        </w:rPr>
        <w:t>103</w:t>
      </w:r>
      <w:r>
        <w:rPr>
          <w:noProof/>
        </w:rPr>
        <w:fldChar w:fldCharType="end"/>
      </w:r>
    </w:p>
    <w:p w14:paraId="4D63CB9D" w14:textId="00E58464" w:rsidR="00800D60" w:rsidRDefault="00800D6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_Toc164763440 \h </w:instrText>
      </w:r>
      <w:r>
        <w:rPr>
          <w:noProof/>
        </w:rPr>
      </w:r>
      <w:r>
        <w:rPr>
          <w:noProof/>
        </w:rPr>
        <w:fldChar w:fldCharType="separate"/>
      </w:r>
      <w:r>
        <w:rPr>
          <w:noProof/>
        </w:rPr>
        <w:t>103</w:t>
      </w:r>
      <w:r>
        <w:rPr>
          <w:noProof/>
        </w:rPr>
        <w:fldChar w:fldCharType="end"/>
      </w:r>
    </w:p>
    <w:p w14:paraId="08872174" w14:textId="28D4DEF0" w:rsidR="00800D60" w:rsidRDefault="00800D6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_Toc164763441 \h </w:instrText>
      </w:r>
      <w:r>
        <w:rPr>
          <w:noProof/>
        </w:rPr>
      </w:r>
      <w:r>
        <w:rPr>
          <w:noProof/>
        </w:rPr>
        <w:fldChar w:fldCharType="separate"/>
      </w:r>
      <w:r>
        <w:rPr>
          <w:noProof/>
        </w:rPr>
        <w:t>103</w:t>
      </w:r>
      <w:r>
        <w:rPr>
          <w:noProof/>
        </w:rPr>
        <w:fldChar w:fldCharType="end"/>
      </w:r>
    </w:p>
    <w:p w14:paraId="431B0355" w14:textId="1D75627D" w:rsidR="00800D60" w:rsidRDefault="00800D6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_Toc164763442 \h </w:instrText>
      </w:r>
      <w:r>
        <w:rPr>
          <w:noProof/>
        </w:rPr>
      </w:r>
      <w:r>
        <w:rPr>
          <w:noProof/>
        </w:rPr>
        <w:fldChar w:fldCharType="separate"/>
      </w:r>
      <w:r>
        <w:rPr>
          <w:noProof/>
        </w:rPr>
        <w:t>104</w:t>
      </w:r>
      <w:r>
        <w:rPr>
          <w:noProof/>
        </w:rPr>
        <w:fldChar w:fldCharType="end"/>
      </w:r>
    </w:p>
    <w:p w14:paraId="7E5BA373" w14:textId="7497D7B0" w:rsidR="00800D60" w:rsidRDefault="00800D6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_Toc164763443 \h </w:instrText>
      </w:r>
      <w:r>
        <w:rPr>
          <w:noProof/>
        </w:rPr>
      </w:r>
      <w:r>
        <w:rPr>
          <w:noProof/>
        </w:rPr>
        <w:fldChar w:fldCharType="separate"/>
      </w:r>
      <w:r>
        <w:rPr>
          <w:noProof/>
        </w:rPr>
        <w:t>104</w:t>
      </w:r>
      <w:r>
        <w:rPr>
          <w:noProof/>
        </w:rPr>
        <w:fldChar w:fldCharType="end"/>
      </w:r>
    </w:p>
    <w:p w14:paraId="1C9A6F3C" w14:textId="259CFA9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_Toc164763444 \h </w:instrText>
      </w:r>
      <w:r>
        <w:rPr>
          <w:noProof/>
        </w:rPr>
      </w:r>
      <w:r>
        <w:rPr>
          <w:noProof/>
        </w:rPr>
        <w:fldChar w:fldCharType="separate"/>
      </w:r>
      <w:r>
        <w:rPr>
          <w:noProof/>
        </w:rPr>
        <w:t>104</w:t>
      </w:r>
      <w:r>
        <w:rPr>
          <w:noProof/>
        </w:rPr>
        <w:fldChar w:fldCharType="end"/>
      </w:r>
    </w:p>
    <w:p w14:paraId="6BAA1F65" w14:textId="399C1146"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_Toc164763445 \h </w:instrText>
      </w:r>
      <w:r>
        <w:rPr>
          <w:noProof/>
        </w:rPr>
      </w:r>
      <w:r>
        <w:rPr>
          <w:noProof/>
        </w:rPr>
        <w:fldChar w:fldCharType="separate"/>
      </w:r>
      <w:r>
        <w:rPr>
          <w:noProof/>
        </w:rPr>
        <w:t>105</w:t>
      </w:r>
      <w:r>
        <w:rPr>
          <w:noProof/>
        </w:rPr>
        <w:fldChar w:fldCharType="end"/>
      </w:r>
    </w:p>
    <w:p w14:paraId="78835448" w14:textId="1B52C8E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_Toc164763446 \h </w:instrText>
      </w:r>
      <w:r>
        <w:rPr>
          <w:noProof/>
        </w:rPr>
      </w:r>
      <w:r>
        <w:rPr>
          <w:noProof/>
        </w:rPr>
        <w:fldChar w:fldCharType="separate"/>
      </w:r>
      <w:r>
        <w:rPr>
          <w:noProof/>
        </w:rPr>
        <w:t>105</w:t>
      </w:r>
      <w:r>
        <w:rPr>
          <w:noProof/>
        </w:rPr>
        <w:fldChar w:fldCharType="end"/>
      </w:r>
    </w:p>
    <w:p w14:paraId="61455241" w14:textId="79C85D7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_Toc164763447 \h </w:instrText>
      </w:r>
      <w:r>
        <w:rPr>
          <w:noProof/>
        </w:rPr>
      </w:r>
      <w:r>
        <w:rPr>
          <w:noProof/>
        </w:rPr>
        <w:fldChar w:fldCharType="separate"/>
      </w:r>
      <w:r>
        <w:rPr>
          <w:noProof/>
        </w:rPr>
        <w:t>105</w:t>
      </w:r>
      <w:r>
        <w:rPr>
          <w:noProof/>
        </w:rPr>
        <w:fldChar w:fldCharType="end"/>
      </w:r>
    </w:p>
    <w:p w14:paraId="3B716A72" w14:textId="1AB25C5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_Toc164763448 \h </w:instrText>
      </w:r>
      <w:r>
        <w:rPr>
          <w:noProof/>
        </w:rPr>
      </w:r>
      <w:r>
        <w:rPr>
          <w:noProof/>
        </w:rPr>
        <w:fldChar w:fldCharType="separate"/>
      </w:r>
      <w:r>
        <w:rPr>
          <w:noProof/>
        </w:rPr>
        <w:t>106</w:t>
      </w:r>
      <w:r>
        <w:rPr>
          <w:noProof/>
        </w:rPr>
        <w:fldChar w:fldCharType="end"/>
      </w:r>
    </w:p>
    <w:p w14:paraId="090D614C" w14:textId="5B2D6E3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_Toc164763449 \h </w:instrText>
      </w:r>
      <w:r>
        <w:rPr>
          <w:noProof/>
        </w:rPr>
      </w:r>
      <w:r>
        <w:rPr>
          <w:noProof/>
        </w:rPr>
        <w:fldChar w:fldCharType="separate"/>
      </w:r>
      <w:r>
        <w:rPr>
          <w:noProof/>
        </w:rPr>
        <w:t>106</w:t>
      </w:r>
      <w:r>
        <w:rPr>
          <w:noProof/>
        </w:rPr>
        <w:fldChar w:fldCharType="end"/>
      </w:r>
    </w:p>
    <w:p w14:paraId="615A57D4" w14:textId="7885C8B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_Toc164763450 \h </w:instrText>
      </w:r>
      <w:r>
        <w:rPr>
          <w:noProof/>
        </w:rPr>
      </w:r>
      <w:r>
        <w:rPr>
          <w:noProof/>
        </w:rPr>
        <w:fldChar w:fldCharType="separate"/>
      </w:r>
      <w:r>
        <w:rPr>
          <w:noProof/>
        </w:rPr>
        <w:t>107</w:t>
      </w:r>
      <w:r>
        <w:rPr>
          <w:noProof/>
        </w:rPr>
        <w:fldChar w:fldCharType="end"/>
      </w:r>
    </w:p>
    <w:p w14:paraId="61E85B32" w14:textId="6A8445F1"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_Toc164763451 \h </w:instrText>
      </w:r>
      <w:r>
        <w:rPr>
          <w:noProof/>
        </w:rPr>
      </w:r>
      <w:r>
        <w:rPr>
          <w:noProof/>
        </w:rPr>
        <w:fldChar w:fldCharType="separate"/>
      </w:r>
      <w:r>
        <w:rPr>
          <w:noProof/>
        </w:rPr>
        <w:t>107</w:t>
      </w:r>
      <w:r>
        <w:rPr>
          <w:noProof/>
        </w:rPr>
        <w:fldChar w:fldCharType="end"/>
      </w:r>
    </w:p>
    <w:p w14:paraId="29FF7EAF" w14:textId="6D6EDB8C" w:rsidR="00800D60" w:rsidRDefault="00800D6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_Toc164763452 \h </w:instrText>
      </w:r>
      <w:r>
        <w:rPr>
          <w:noProof/>
        </w:rPr>
      </w:r>
      <w:r>
        <w:rPr>
          <w:noProof/>
        </w:rPr>
        <w:fldChar w:fldCharType="separate"/>
      </w:r>
      <w:r>
        <w:rPr>
          <w:noProof/>
        </w:rPr>
        <w:t>107</w:t>
      </w:r>
      <w:r>
        <w:rPr>
          <w:noProof/>
        </w:rPr>
        <w:fldChar w:fldCharType="end"/>
      </w:r>
    </w:p>
    <w:p w14:paraId="49ABBA2B" w14:textId="2E3271C8" w:rsidR="00800D60" w:rsidRDefault="00800D6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_Toc164763453 \h </w:instrText>
      </w:r>
      <w:r>
        <w:rPr>
          <w:noProof/>
        </w:rPr>
      </w:r>
      <w:r>
        <w:rPr>
          <w:noProof/>
        </w:rPr>
        <w:fldChar w:fldCharType="separate"/>
      </w:r>
      <w:r>
        <w:rPr>
          <w:noProof/>
        </w:rPr>
        <w:t>107</w:t>
      </w:r>
      <w:r>
        <w:rPr>
          <w:noProof/>
        </w:rPr>
        <w:fldChar w:fldCharType="end"/>
      </w:r>
    </w:p>
    <w:p w14:paraId="5C11DF1B" w14:textId="1935669C" w:rsidR="00800D60" w:rsidRDefault="00800D6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_Toc164763454 \h </w:instrText>
      </w:r>
      <w:r>
        <w:rPr>
          <w:noProof/>
        </w:rPr>
      </w:r>
      <w:r>
        <w:rPr>
          <w:noProof/>
        </w:rPr>
        <w:fldChar w:fldCharType="separate"/>
      </w:r>
      <w:r>
        <w:rPr>
          <w:noProof/>
        </w:rPr>
        <w:t>107</w:t>
      </w:r>
      <w:r>
        <w:rPr>
          <w:noProof/>
        </w:rPr>
        <w:fldChar w:fldCharType="end"/>
      </w:r>
    </w:p>
    <w:p w14:paraId="34A906B2" w14:textId="797179D2" w:rsidR="00800D60" w:rsidRDefault="00800D6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_Toc164763455 \h </w:instrText>
      </w:r>
      <w:r>
        <w:rPr>
          <w:noProof/>
        </w:rPr>
      </w:r>
      <w:r>
        <w:rPr>
          <w:noProof/>
        </w:rPr>
        <w:fldChar w:fldCharType="separate"/>
      </w:r>
      <w:r>
        <w:rPr>
          <w:noProof/>
        </w:rPr>
        <w:t>107</w:t>
      </w:r>
      <w:r>
        <w:rPr>
          <w:noProof/>
        </w:rPr>
        <w:fldChar w:fldCharType="end"/>
      </w:r>
    </w:p>
    <w:p w14:paraId="5372A61E" w14:textId="7CA6D128" w:rsidR="00800D60" w:rsidRDefault="00800D6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_Toc164763456 \h </w:instrText>
      </w:r>
      <w:r>
        <w:rPr>
          <w:noProof/>
        </w:rPr>
      </w:r>
      <w:r>
        <w:rPr>
          <w:noProof/>
        </w:rPr>
        <w:fldChar w:fldCharType="separate"/>
      </w:r>
      <w:r>
        <w:rPr>
          <w:noProof/>
        </w:rPr>
        <w:t>108</w:t>
      </w:r>
      <w:r>
        <w:rPr>
          <w:noProof/>
        </w:rPr>
        <w:fldChar w:fldCharType="end"/>
      </w:r>
    </w:p>
    <w:p w14:paraId="705BA35D" w14:textId="53A1669B" w:rsidR="00800D60" w:rsidRDefault="00800D6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_Toc164763457 \h </w:instrText>
      </w:r>
      <w:r>
        <w:rPr>
          <w:noProof/>
        </w:rPr>
      </w:r>
      <w:r>
        <w:rPr>
          <w:noProof/>
        </w:rPr>
        <w:fldChar w:fldCharType="separate"/>
      </w:r>
      <w:r>
        <w:rPr>
          <w:noProof/>
        </w:rPr>
        <w:t>108</w:t>
      </w:r>
      <w:r>
        <w:rPr>
          <w:noProof/>
        </w:rPr>
        <w:fldChar w:fldCharType="end"/>
      </w:r>
    </w:p>
    <w:p w14:paraId="06971828" w14:textId="327C01F0" w:rsidR="00800D60" w:rsidRDefault="00800D6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_Toc164763458 \h </w:instrText>
      </w:r>
      <w:r>
        <w:rPr>
          <w:noProof/>
        </w:rPr>
      </w:r>
      <w:r>
        <w:rPr>
          <w:noProof/>
        </w:rPr>
        <w:fldChar w:fldCharType="separate"/>
      </w:r>
      <w:r>
        <w:rPr>
          <w:noProof/>
        </w:rPr>
        <w:t>108</w:t>
      </w:r>
      <w:r>
        <w:rPr>
          <w:noProof/>
        </w:rPr>
        <w:fldChar w:fldCharType="end"/>
      </w:r>
    </w:p>
    <w:p w14:paraId="6D866343" w14:textId="5BEB2268" w:rsidR="00800D60" w:rsidRDefault="00800D6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_Toc164763459 \h </w:instrText>
      </w:r>
      <w:r>
        <w:rPr>
          <w:noProof/>
        </w:rPr>
      </w:r>
      <w:r>
        <w:rPr>
          <w:noProof/>
        </w:rPr>
        <w:fldChar w:fldCharType="separate"/>
      </w:r>
      <w:r>
        <w:rPr>
          <w:noProof/>
        </w:rPr>
        <w:t>108</w:t>
      </w:r>
      <w:r>
        <w:rPr>
          <w:noProof/>
        </w:rPr>
        <w:fldChar w:fldCharType="end"/>
      </w:r>
    </w:p>
    <w:p w14:paraId="579AEC09" w14:textId="2D42DBE9" w:rsidR="00800D60" w:rsidRDefault="00800D60">
      <w:pPr>
        <w:pStyle w:val="TOC4"/>
        <w:rPr>
          <w:rFonts w:asciiTheme="minorHAnsi" w:eastAsiaTheme="minorEastAsia" w:hAnsiTheme="minorHAnsi" w:cstheme="minorBidi"/>
          <w:noProof/>
          <w:sz w:val="22"/>
          <w:szCs w:val="22"/>
          <w:lang w:val="en-IN" w:eastAsia="en-IN"/>
        </w:rPr>
      </w:pPr>
      <w:r w:rsidRPr="0041053D">
        <w:rPr>
          <w:noProof/>
          <w:lang w:val="fr-FR"/>
        </w:rPr>
        <w:t>8.4.2.2</w:t>
      </w:r>
      <w:r>
        <w:rPr>
          <w:rFonts w:asciiTheme="minorHAnsi" w:eastAsiaTheme="minorEastAsia" w:hAnsiTheme="minorHAnsi" w:cstheme="minorBidi"/>
          <w:noProof/>
          <w:sz w:val="22"/>
          <w:szCs w:val="22"/>
          <w:lang w:val="en-IN" w:eastAsia="en-IN"/>
        </w:rPr>
        <w:tab/>
      </w:r>
      <w:r w:rsidRPr="0041053D">
        <w:rPr>
          <w:noProof/>
          <w:lang w:val="fr-FR"/>
        </w:rPr>
        <w:t>Resource: Application Client Information Subscriptions</w:t>
      </w:r>
      <w:r>
        <w:rPr>
          <w:noProof/>
        </w:rPr>
        <w:tab/>
      </w:r>
      <w:r>
        <w:rPr>
          <w:noProof/>
        </w:rPr>
        <w:fldChar w:fldCharType="begin"/>
      </w:r>
      <w:r>
        <w:rPr>
          <w:noProof/>
        </w:rPr>
        <w:instrText xml:space="preserve"> PAGEREF _Toc164763460 \h </w:instrText>
      </w:r>
      <w:r>
        <w:rPr>
          <w:noProof/>
        </w:rPr>
      </w:r>
      <w:r>
        <w:rPr>
          <w:noProof/>
        </w:rPr>
        <w:fldChar w:fldCharType="separate"/>
      </w:r>
      <w:r>
        <w:rPr>
          <w:noProof/>
        </w:rPr>
        <w:t>109</w:t>
      </w:r>
      <w:r>
        <w:rPr>
          <w:noProof/>
        </w:rPr>
        <w:fldChar w:fldCharType="end"/>
      </w:r>
    </w:p>
    <w:p w14:paraId="6D5E0848" w14:textId="03960F34"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8.4.2.2.1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_Toc164763461 \h </w:instrText>
      </w:r>
      <w:r>
        <w:rPr>
          <w:noProof/>
        </w:rPr>
      </w:r>
      <w:r>
        <w:rPr>
          <w:noProof/>
        </w:rPr>
        <w:fldChar w:fldCharType="separate"/>
      </w:r>
      <w:r>
        <w:rPr>
          <w:noProof/>
        </w:rPr>
        <w:t>109</w:t>
      </w:r>
      <w:r>
        <w:rPr>
          <w:noProof/>
        </w:rPr>
        <w:fldChar w:fldCharType="end"/>
      </w:r>
    </w:p>
    <w:p w14:paraId="4B70AB64" w14:textId="7551E1E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_Toc164763462 \h </w:instrText>
      </w:r>
      <w:r>
        <w:rPr>
          <w:noProof/>
        </w:rPr>
      </w:r>
      <w:r>
        <w:rPr>
          <w:noProof/>
        </w:rPr>
        <w:fldChar w:fldCharType="separate"/>
      </w:r>
      <w:r>
        <w:rPr>
          <w:noProof/>
        </w:rPr>
        <w:t>109</w:t>
      </w:r>
      <w:r>
        <w:rPr>
          <w:noProof/>
        </w:rPr>
        <w:fldChar w:fldCharType="end"/>
      </w:r>
    </w:p>
    <w:p w14:paraId="3C6BF145" w14:textId="301B6B3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_Toc164763463 \h </w:instrText>
      </w:r>
      <w:r>
        <w:rPr>
          <w:noProof/>
        </w:rPr>
      </w:r>
      <w:r>
        <w:rPr>
          <w:noProof/>
        </w:rPr>
        <w:fldChar w:fldCharType="separate"/>
      </w:r>
      <w:r>
        <w:rPr>
          <w:noProof/>
        </w:rPr>
        <w:t>109</w:t>
      </w:r>
      <w:r>
        <w:rPr>
          <w:noProof/>
        </w:rPr>
        <w:fldChar w:fldCharType="end"/>
      </w:r>
    </w:p>
    <w:p w14:paraId="1413CB05" w14:textId="6CCD05BB"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_Toc164763464 \h </w:instrText>
      </w:r>
      <w:r>
        <w:rPr>
          <w:noProof/>
        </w:rPr>
      </w:r>
      <w:r>
        <w:rPr>
          <w:noProof/>
        </w:rPr>
        <w:fldChar w:fldCharType="separate"/>
      </w:r>
      <w:r>
        <w:rPr>
          <w:noProof/>
        </w:rPr>
        <w:t>109</w:t>
      </w:r>
      <w:r>
        <w:rPr>
          <w:noProof/>
        </w:rPr>
        <w:fldChar w:fldCharType="end"/>
      </w:r>
    </w:p>
    <w:p w14:paraId="56604852" w14:textId="11A247E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_Toc164763465 \h </w:instrText>
      </w:r>
      <w:r>
        <w:rPr>
          <w:noProof/>
        </w:rPr>
      </w:r>
      <w:r>
        <w:rPr>
          <w:noProof/>
        </w:rPr>
        <w:fldChar w:fldCharType="separate"/>
      </w:r>
      <w:r>
        <w:rPr>
          <w:noProof/>
        </w:rPr>
        <w:t>110</w:t>
      </w:r>
      <w:r>
        <w:rPr>
          <w:noProof/>
        </w:rPr>
        <w:fldChar w:fldCharType="end"/>
      </w:r>
    </w:p>
    <w:p w14:paraId="46C352E5" w14:textId="4E5F6CE2" w:rsidR="00800D60" w:rsidRDefault="00800D6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_Toc164763466 \h </w:instrText>
      </w:r>
      <w:r>
        <w:rPr>
          <w:noProof/>
        </w:rPr>
      </w:r>
      <w:r>
        <w:rPr>
          <w:noProof/>
        </w:rPr>
        <w:fldChar w:fldCharType="separate"/>
      </w:r>
      <w:r>
        <w:rPr>
          <w:noProof/>
        </w:rPr>
        <w:t>110</w:t>
      </w:r>
      <w:r>
        <w:rPr>
          <w:noProof/>
        </w:rPr>
        <w:fldChar w:fldCharType="end"/>
      </w:r>
    </w:p>
    <w:p w14:paraId="4E50049D" w14:textId="54A40ED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_Toc164763467 \h </w:instrText>
      </w:r>
      <w:r>
        <w:rPr>
          <w:noProof/>
        </w:rPr>
      </w:r>
      <w:r>
        <w:rPr>
          <w:noProof/>
        </w:rPr>
        <w:fldChar w:fldCharType="separate"/>
      </w:r>
      <w:r>
        <w:rPr>
          <w:noProof/>
        </w:rPr>
        <w:t>110</w:t>
      </w:r>
      <w:r>
        <w:rPr>
          <w:noProof/>
        </w:rPr>
        <w:fldChar w:fldCharType="end"/>
      </w:r>
    </w:p>
    <w:p w14:paraId="6ECDEAAD" w14:textId="6D733A9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_Toc164763468 \h </w:instrText>
      </w:r>
      <w:r>
        <w:rPr>
          <w:noProof/>
        </w:rPr>
      </w:r>
      <w:r>
        <w:rPr>
          <w:noProof/>
        </w:rPr>
        <w:fldChar w:fldCharType="separate"/>
      </w:r>
      <w:r>
        <w:rPr>
          <w:noProof/>
        </w:rPr>
        <w:t>110</w:t>
      </w:r>
      <w:r>
        <w:rPr>
          <w:noProof/>
        </w:rPr>
        <w:fldChar w:fldCharType="end"/>
      </w:r>
    </w:p>
    <w:p w14:paraId="6CB0E169" w14:textId="38D5AA6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_Toc164763469 \h </w:instrText>
      </w:r>
      <w:r>
        <w:rPr>
          <w:noProof/>
        </w:rPr>
      </w:r>
      <w:r>
        <w:rPr>
          <w:noProof/>
        </w:rPr>
        <w:fldChar w:fldCharType="separate"/>
      </w:r>
      <w:r>
        <w:rPr>
          <w:noProof/>
        </w:rPr>
        <w:t>110</w:t>
      </w:r>
      <w:r>
        <w:rPr>
          <w:noProof/>
        </w:rPr>
        <w:fldChar w:fldCharType="end"/>
      </w:r>
    </w:p>
    <w:p w14:paraId="58C46F01" w14:textId="3E721D69"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_Toc164763470 \h </w:instrText>
      </w:r>
      <w:r>
        <w:rPr>
          <w:noProof/>
        </w:rPr>
      </w:r>
      <w:r>
        <w:rPr>
          <w:noProof/>
        </w:rPr>
        <w:fldChar w:fldCharType="separate"/>
      </w:r>
      <w:r>
        <w:rPr>
          <w:noProof/>
        </w:rPr>
        <w:t>110</w:t>
      </w:r>
      <w:r>
        <w:rPr>
          <w:noProof/>
        </w:rPr>
        <w:fldChar w:fldCharType="end"/>
      </w:r>
    </w:p>
    <w:p w14:paraId="02E36EEE" w14:textId="761CDEBC"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_Toc164763471 \h </w:instrText>
      </w:r>
      <w:r>
        <w:rPr>
          <w:noProof/>
        </w:rPr>
      </w:r>
      <w:r>
        <w:rPr>
          <w:noProof/>
        </w:rPr>
        <w:fldChar w:fldCharType="separate"/>
      </w:r>
      <w:r>
        <w:rPr>
          <w:noProof/>
        </w:rPr>
        <w:t>111</w:t>
      </w:r>
      <w:r>
        <w:rPr>
          <w:noProof/>
        </w:rPr>
        <w:fldChar w:fldCharType="end"/>
      </w:r>
    </w:p>
    <w:p w14:paraId="6A2353B6" w14:textId="7716285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_Toc164763472 \h </w:instrText>
      </w:r>
      <w:r>
        <w:rPr>
          <w:noProof/>
        </w:rPr>
      </w:r>
      <w:r>
        <w:rPr>
          <w:noProof/>
        </w:rPr>
        <w:fldChar w:fldCharType="separate"/>
      </w:r>
      <w:r>
        <w:rPr>
          <w:noProof/>
        </w:rPr>
        <w:t>112</w:t>
      </w:r>
      <w:r>
        <w:rPr>
          <w:noProof/>
        </w:rPr>
        <w:fldChar w:fldCharType="end"/>
      </w:r>
    </w:p>
    <w:p w14:paraId="684F503F" w14:textId="2E93A6E7"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_Toc164763473 \h </w:instrText>
      </w:r>
      <w:r>
        <w:rPr>
          <w:noProof/>
        </w:rPr>
      </w:r>
      <w:r>
        <w:rPr>
          <w:noProof/>
        </w:rPr>
        <w:fldChar w:fldCharType="separate"/>
      </w:r>
      <w:r>
        <w:rPr>
          <w:noProof/>
        </w:rPr>
        <w:t>113</w:t>
      </w:r>
      <w:r>
        <w:rPr>
          <w:noProof/>
        </w:rPr>
        <w:fldChar w:fldCharType="end"/>
      </w:r>
    </w:p>
    <w:p w14:paraId="45C67DA4" w14:textId="07B8C1E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_Toc164763474 \h </w:instrText>
      </w:r>
      <w:r>
        <w:rPr>
          <w:noProof/>
        </w:rPr>
      </w:r>
      <w:r>
        <w:rPr>
          <w:noProof/>
        </w:rPr>
        <w:fldChar w:fldCharType="separate"/>
      </w:r>
      <w:r>
        <w:rPr>
          <w:noProof/>
        </w:rPr>
        <w:t>114</w:t>
      </w:r>
      <w:r>
        <w:rPr>
          <w:noProof/>
        </w:rPr>
        <w:fldChar w:fldCharType="end"/>
      </w:r>
    </w:p>
    <w:p w14:paraId="6ACEE6F9" w14:textId="30BE2381" w:rsidR="00800D60" w:rsidRDefault="00800D6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_Toc164763475 \h </w:instrText>
      </w:r>
      <w:r>
        <w:rPr>
          <w:noProof/>
        </w:rPr>
      </w:r>
      <w:r>
        <w:rPr>
          <w:noProof/>
        </w:rPr>
        <w:fldChar w:fldCharType="separate"/>
      </w:r>
      <w:r>
        <w:rPr>
          <w:noProof/>
        </w:rPr>
        <w:t>114</w:t>
      </w:r>
      <w:r>
        <w:rPr>
          <w:noProof/>
        </w:rPr>
        <w:fldChar w:fldCharType="end"/>
      </w:r>
    </w:p>
    <w:p w14:paraId="1E7FDBF7" w14:textId="1EE1B19C" w:rsidR="00800D60" w:rsidRDefault="00800D6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_Toc164763476 \h </w:instrText>
      </w:r>
      <w:r>
        <w:rPr>
          <w:noProof/>
        </w:rPr>
      </w:r>
      <w:r>
        <w:rPr>
          <w:noProof/>
        </w:rPr>
        <w:fldChar w:fldCharType="separate"/>
      </w:r>
      <w:r>
        <w:rPr>
          <w:noProof/>
        </w:rPr>
        <w:t>115</w:t>
      </w:r>
      <w:r>
        <w:rPr>
          <w:noProof/>
        </w:rPr>
        <w:fldChar w:fldCharType="end"/>
      </w:r>
    </w:p>
    <w:p w14:paraId="2A264FCC" w14:textId="32497698" w:rsidR="00800D60" w:rsidRDefault="00800D6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_Toc164763477 \h </w:instrText>
      </w:r>
      <w:r>
        <w:rPr>
          <w:noProof/>
        </w:rPr>
      </w:r>
      <w:r>
        <w:rPr>
          <w:noProof/>
        </w:rPr>
        <w:fldChar w:fldCharType="separate"/>
      </w:r>
      <w:r>
        <w:rPr>
          <w:noProof/>
        </w:rPr>
        <w:t>115</w:t>
      </w:r>
      <w:r>
        <w:rPr>
          <w:noProof/>
        </w:rPr>
        <w:fldChar w:fldCharType="end"/>
      </w:r>
    </w:p>
    <w:p w14:paraId="1AD02060" w14:textId="504D9DF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_Toc164763478 \h </w:instrText>
      </w:r>
      <w:r>
        <w:rPr>
          <w:noProof/>
        </w:rPr>
      </w:r>
      <w:r>
        <w:rPr>
          <w:noProof/>
        </w:rPr>
        <w:fldChar w:fldCharType="separate"/>
      </w:r>
      <w:r>
        <w:rPr>
          <w:noProof/>
        </w:rPr>
        <w:t>115</w:t>
      </w:r>
      <w:r>
        <w:rPr>
          <w:noProof/>
        </w:rPr>
        <w:fldChar w:fldCharType="end"/>
      </w:r>
    </w:p>
    <w:p w14:paraId="3D76BF7E" w14:textId="163B8B3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_Toc164763479 \h </w:instrText>
      </w:r>
      <w:r>
        <w:rPr>
          <w:noProof/>
        </w:rPr>
      </w:r>
      <w:r>
        <w:rPr>
          <w:noProof/>
        </w:rPr>
        <w:fldChar w:fldCharType="separate"/>
      </w:r>
      <w:r>
        <w:rPr>
          <w:noProof/>
        </w:rPr>
        <w:t>115</w:t>
      </w:r>
      <w:r>
        <w:rPr>
          <w:noProof/>
        </w:rPr>
        <w:fldChar w:fldCharType="end"/>
      </w:r>
    </w:p>
    <w:p w14:paraId="0F9D1C98" w14:textId="58E6806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_Toc164763480 \h </w:instrText>
      </w:r>
      <w:r>
        <w:rPr>
          <w:noProof/>
        </w:rPr>
      </w:r>
      <w:r>
        <w:rPr>
          <w:noProof/>
        </w:rPr>
        <w:fldChar w:fldCharType="separate"/>
      </w:r>
      <w:r>
        <w:rPr>
          <w:noProof/>
        </w:rPr>
        <w:t>115</w:t>
      </w:r>
      <w:r>
        <w:rPr>
          <w:noProof/>
        </w:rPr>
        <w:fldChar w:fldCharType="end"/>
      </w:r>
    </w:p>
    <w:p w14:paraId="195EA234" w14:textId="113D40C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_Toc164763481 \h </w:instrText>
      </w:r>
      <w:r>
        <w:rPr>
          <w:noProof/>
        </w:rPr>
      </w:r>
      <w:r>
        <w:rPr>
          <w:noProof/>
        </w:rPr>
        <w:fldChar w:fldCharType="separate"/>
      </w:r>
      <w:r>
        <w:rPr>
          <w:noProof/>
        </w:rPr>
        <w:t>115</w:t>
      </w:r>
      <w:r>
        <w:rPr>
          <w:noProof/>
        </w:rPr>
        <w:fldChar w:fldCharType="end"/>
      </w:r>
    </w:p>
    <w:p w14:paraId="5E815418" w14:textId="1723719C"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_Toc164763482 \h </w:instrText>
      </w:r>
      <w:r>
        <w:rPr>
          <w:noProof/>
        </w:rPr>
      </w:r>
      <w:r>
        <w:rPr>
          <w:noProof/>
        </w:rPr>
        <w:fldChar w:fldCharType="separate"/>
      </w:r>
      <w:r>
        <w:rPr>
          <w:noProof/>
        </w:rPr>
        <w:t>115</w:t>
      </w:r>
      <w:r>
        <w:rPr>
          <w:noProof/>
        </w:rPr>
        <w:fldChar w:fldCharType="end"/>
      </w:r>
    </w:p>
    <w:p w14:paraId="22840732" w14:textId="78AFB0D2" w:rsidR="00800D60" w:rsidRDefault="00800D6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_Toc164763483 \h </w:instrText>
      </w:r>
      <w:r>
        <w:rPr>
          <w:noProof/>
        </w:rPr>
      </w:r>
      <w:r>
        <w:rPr>
          <w:noProof/>
        </w:rPr>
        <w:fldChar w:fldCharType="separate"/>
      </w:r>
      <w:r>
        <w:rPr>
          <w:noProof/>
        </w:rPr>
        <w:t>116</w:t>
      </w:r>
      <w:r>
        <w:rPr>
          <w:noProof/>
        </w:rPr>
        <w:fldChar w:fldCharType="end"/>
      </w:r>
    </w:p>
    <w:p w14:paraId="3E14C0E9" w14:textId="68D5E42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_Toc164763484 \h </w:instrText>
      </w:r>
      <w:r>
        <w:rPr>
          <w:noProof/>
        </w:rPr>
      </w:r>
      <w:r>
        <w:rPr>
          <w:noProof/>
        </w:rPr>
        <w:fldChar w:fldCharType="separate"/>
      </w:r>
      <w:r>
        <w:rPr>
          <w:noProof/>
        </w:rPr>
        <w:t>116</w:t>
      </w:r>
      <w:r>
        <w:rPr>
          <w:noProof/>
        </w:rPr>
        <w:fldChar w:fldCharType="end"/>
      </w:r>
    </w:p>
    <w:p w14:paraId="3D3989E1" w14:textId="03D511F5"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_Toc164763485 \h </w:instrText>
      </w:r>
      <w:r>
        <w:rPr>
          <w:noProof/>
        </w:rPr>
      </w:r>
      <w:r>
        <w:rPr>
          <w:noProof/>
        </w:rPr>
        <w:fldChar w:fldCharType="separate"/>
      </w:r>
      <w:r>
        <w:rPr>
          <w:noProof/>
        </w:rPr>
        <w:t>119</w:t>
      </w:r>
      <w:r>
        <w:rPr>
          <w:noProof/>
        </w:rPr>
        <w:fldChar w:fldCharType="end"/>
      </w:r>
    </w:p>
    <w:p w14:paraId="636B5168" w14:textId="4A177FC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_Toc164763486 \h </w:instrText>
      </w:r>
      <w:r>
        <w:rPr>
          <w:noProof/>
        </w:rPr>
      </w:r>
      <w:r>
        <w:rPr>
          <w:noProof/>
        </w:rPr>
        <w:fldChar w:fldCharType="separate"/>
      </w:r>
      <w:r>
        <w:rPr>
          <w:noProof/>
        </w:rPr>
        <w:t>119</w:t>
      </w:r>
      <w:r>
        <w:rPr>
          <w:noProof/>
        </w:rPr>
        <w:fldChar w:fldCharType="end"/>
      </w:r>
    </w:p>
    <w:p w14:paraId="271EE65D" w14:textId="3765F0E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_Toc164763487 \h </w:instrText>
      </w:r>
      <w:r>
        <w:rPr>
          <w:noProof/>
        </w:rPr>
      </w:r>
      <w:r>
        <w:rPr>
          <w:noProof/>
        </w:rPr>
        <w:fldChar w:fldCharType="separate"/>
      </w:r>
      <w:r>
        <w:rPr>
          <w:noProof/>
        </w:rPr>
        <w:t>119</w:t>
      </w:r>
      <w:r>
        <w:rPr>
          <w:noProof/>
        </w:rPr>
        <w:fldChar w:fldCharType="end"/>
      </w:r>
    </w:p>
    <w:p w14:paraId="6778409E" w14:textId="1B92BFB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_Toc164763488 \h </w:instrText>
      </w:r>
      <w:r>
        <w:rPr>
          <w:noProof/>
        </w:rPr>
      </w:r>
      <w:r>
        <w:rPr>
          <w:noProof/>
        </w:rPr>
        <w:fldChar w:fldCharType="separate"/>
      </w:r>
      <w:r>
        <w:rPr>
          <w:noProof/>
        </w:rPr>
        <w:t>120</w:t>
      </w:r>
      <w:r>
        <w:rPr>
          <w:noProof/>
        </w:rPr>
        <w:fldChar w:fldCharType="end"/>
      </w:r>
    </w:p>
    <w:p w14:paraId="0B53EE81" w14:textId="6739CAF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_Toc164763489 \h </w:instrText>
      </w:r>
      <w:r>
        <w:rPr>
          <w:noProof/>
        </w:rPr>
      </w:r>
      <w:r>
        <w:rPr>
          <w:noProof/>
        </w:rPr>
        <w:fldChar w:fldCharType="separate"/>
      </w:r>
      <w:r>
        <w:rPr>
          <w:noProof/>
        </w:rPr>
        <w:t>121</w:t>
      </w:r>
      <w:r>
        <w:rPr>
          <w:noProof/>
        </w:rPr>
        <w:fldChar w:fldCharType="end"/>
      </w:r>
    </w:p>
    <w:p w14:paraId="2DF17D11" w14:textId="7A2CA94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_Toc164763490 \h </w:instrText>
      </w:r>
      <w:r>
        <w:rPr>
          <w:noProof/>
        </w:rPr>
      </w:r>
      <w:r>
        <w:rPr>
          <w:noProof/>
        </w:rPr>
        <w:fldChar w:fldCharType="separate"/>
      </w:r>
      <w:r>
        <w:rPr>
          <w:noProof/>
        </w:rPr>
        <w:t>121</w:t>
      </w:r>
      <w:r>
        <w:rPr>
          <w:noProof/>
        </w:rPr>
        <w:fldChar w:fldCharType="end"/>
      </w:r>
    </w:p>
    <w:p w14:paraId="2457C37A" w14:textId="135E1EB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_Toc164763491 \h </w:instrText>
      </w:r>
      <w:r>
        <w:rPr>
          <w:noProof/>
        </w:rPr>
      </w:r>
      <w:r>
        <w:rPr>
          <w:noProof/>
        </w:rPr>
        <w:fldChar w:fldCharType="separate"/>
      </w:r>
      <w:r>
        <w:rPr>
          <w:noProof/>
        </w:rPr>
        <w:t>122</w:t>
      </w:r>
      <w:r>
        <w:rPr>
          <w:noProof/>
        </w:rPr>
        <w:fldChar w:fldCharType="end"/>
      </w:r>
    </w:p>
    <w:p w14:paraId="55F2F20A" w14:textId="0B1FE42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_Toc164763492 \h </w:instrText>
      </w:r>
      <w:r>
        <w:rPr>
          <w:noProof/>
        </w:rPr>
      </w:r>
      <w:r>
        <w:rPr>
          <w:noProof/>
        </w:rPr>
        <w:fldChar w:fldCharType="separate"/>
      </w:r>
      <w:r>
        <w:rPr>
          <w:noProof/>
        </w:rPr>
        <w:t>122</w:t>
      </w:r>
      <w:r>
        <w:rPr>
          <w:noProof/>
        </w:rPr>
        <w:fldChar w:fldCharType="end"/>
      </w:r>
    </w:p>
    <w:p w14:paraId="643C57DA" w14:textId="6F9CBED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_Toc164763493 \h </w:instrText>
      </w:r>
      <w:r>
        <w:rPr>
          <w:noProof/>
        </w:rPr>
      </w:r>
      <w:r>
        <w:rPr>
          <w:noProof/>
        </w:rPr>
        <w:fldChar w:fldCharType="separate"/>
      </w:r>
      <w:r>
        <w:rPr>
          <w:noProof/>
        </w:rPr>
        <w:t>122</w:t>
      </w:r>
      <w:r>
        <w:rPr>
          <w:noProof/>
        </w:rPr>
        <w:fldChar w:fldCharType="end"/>
      </w:r>
    </w:p>
    <w:p w14:paraId="7A032773" w14:textId="11D08010" w:rsidR="00800D60" w:rsidRDefault="00800D6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_Toc164763494 \h </w:instrText>
      </w:r>
      <w:r>
        <w:rPr>
          <w:noProof/>
        </w:rPr>
      </w:r>
      <w:r>
        <w:rPr>
          <w:noProof/>
        </w:rPr>
        <w:fldChar w:fldCharType="separate"/>
      </w:r>
      <w:r>
        <w:rPr>
          <w:noProof/>
        </w:rPr>
        <w:t>122</w:t>
      </w:r>
      <w:r>
        <w:rPr>
          <w:noProof/>
        </w:rPr>
        <w:fldChar w:fldCharType="end"/>
      </w:r>
    </w:p>
    <w:p w14:paraId="660D5E23" w14:textId="62A15A30" w:rsidR="00800D60" w:rsidRDefault="00800D6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_Toc164763495 \h </w:instrText>
      </w:r>
      <w:r>
        <w:rPr>
          <w:noProof/>
        </w:rPr>
      </w:r>
      <w:r>
        <w:rPr>
          <w:noProof/>
        </w:rPr>
        <w:fldChar w:fldCharType="separate"/>
      </w:r>
      <w:r>
        <w:rPr>
          <w:noProof/>
        </w:rPr>
        <w:t>122</w:t>
      </w:r>
      <w:r>
        <w:rPr>
          <w:noProof/>
        </w:rPr>
        <w:fldChar w:fldCharType="end"/>
      </w:r>
    </w:p>
    <w:p w14:paraId="29E14C31" w14:textId="03FFF89B"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_Toc164763496 \h </w:instrText>
      </w:r>
      <w:r>
        <w:rPr>
          <w:noProof/>
        </w:rPr>
      </w:r>
      <w:r>
        <w:rPr>
          <w:noProof/>
        </w:rPr>
        <w:fldChar w:fldCharType="separate"/>
      </w:r>
      <w:r>
        <w:rPr>
          <w:noProof/>
        </w:rPr>
        <w:t>123</w:t>
      </w:r>
      <w:r>
        <w:rPr>
          <w:noProof/>
        </w:rPr>
        <w:fldChar w:fldCharType="end"/>
      </w:r>
    </w:p>
    <w:p w14:paraId="4334C7B8" w14:textId="5789FB7E" w:rsidR="00800D60" w:rsidRDefault="00800D6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_Toc164763497 \h </w:instrText>
      </w:r>
      <w:r>
        <w:rPr>
          <w:noProof/>
        </w:rPr>
      </w:r>
      <w:r>
        <w:rPr>
          <w:noProof/>
        </w:rPr>
        <w:fldChar w:fldCharType="separate"/>
      </w:r>
      <w:r>
        <w:rPr>
          <w:noProof/>
        </w:rPr>
        <w:t>123</w:t>
      </w:r>
      <w:r>
        <w:rPr>
          <w:noProof/>
        </w:rPr>
        <w:fldChar w:fldCharType="end"/>
      </w:r>
    </w:p>
    <w:p w14:paraId="5ADEC877" w14:textId="0CE24016" w:rsidR="00800D60" w:rsidRDefault="00800D6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_Toc164763498 \h </w:instrText>
      </w:r>
      <w:r>
        <w:rPr>
          <w:noProof/>
        </w:rPr>
      </w:r>
      <w:r>
        <w:rPr>
          <w:noProof/>
        </w:rPr>
        <w:fldChar w:fldCharType="separate"/>
      </w:r>
      <w:r>
        <w:rPr>
          <w:noProof/>
        </w:rPr>
        <w:t>123</w:t>
      </w:r>
      <w:r>
        <w:rPr>
          <w:noProof/>
        </w:rPr>
        <w:fldChar w:fldCharType="end"/>
      </w:r>
    </w:p>
    <w:p w14:paraId="2FBD6947" w14:textId="23D2C5BC" w:rsidR="00800D60" w:rsidRDefault="00800D6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_Toc164763499 \h </w:instrText>
      </w:r>
      <w:r>
        <w:rPr>
          <w:noProof/>
        </w:rPr>
      </w:r>
      <w:r>
        <w:rPr>
          <w:noProof/>
        </w:rPr>
        <w:fldChar w:fldCharType="separate"/>
      </w:r>
      <w:r>
        <w:rPr>
          <w:noProof/>
        </w:rPr>
        <w:t>123</w:t>
      </w:r>
      <w:r>
        <w:rPr>
          <w:noProof/>
        </w:rPr>
        <w:fldChar w:fldCharType="end"/>
      </w:r>
    </w:p>
    <w:p w14:paraId="107C9FCA" w14:textId="5E71EB80" w:rsidR="00800D60" w:rsidRDefault="00800D6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_Toc164763500 \h </w:instrText>
      </w:r>
      <w:r>
        <w:rPr>
          <w:noProof/>
        </w:rPr>
      </w:r>
      <w:r>
        <w:rPr>
          <w:noProof/>
        </w:rPr>
        <w:fldChar w:fldCharType="separate"/>
      </w:r>
      <w:r>
        <w:rPr>
          <w:noProof/>
        </w:rPr>
        <w:t>123</w:t>
      </w:r>
      <w:r>
        <w:rPr>
          <w:noProof/>
        </w:rPr>
        <w:fldChar w:fldCharType="end"/>
      </w:r>
    </w:p>
    <w:p w14:paraId="180AB771" w14:textId="3E6777ED" w:rsidR="00800D60" w:rsidRDefault="00800D6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_Toc164763501 \h </w:instrText>
      </w:r>
      <w:r>
        <w:rPr>
          <w:noProof/>
        </w:rPr>
      </w:r>
      <w:r>
        <w:rPr>
          <w:noProof/>
        </w:rPr>
        <w:fldChar w:fldCharType="separate"/>
      </w:r>
      <w:r>
        <w:rPr>
          <w:noProof/>
        </w:rPr>
        <w:t>123</w:t>
      </w:r>
      <w:r>
        <w:rPr>
          <w:noProof/>
        </w:rPr>
        <w:fldChar w:fldCharType="end"/>
      </w:r>
    </w:p>
    <w:p w14:paraId="6E2C2039" w14:textId="759BE3EF" w:rsidR="00800D60" w:rsidRDefault="00800D6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_Toc164763502 \h </w:instrText>
      </w:r>
      <w:r>
        <w:rPr>
          <w:noProof/>
        </w:rPr>
      </w:r>
      <w:r>
        <w:rPr>
          <w:noProof/>
        </w:rPr>
        <w:fldChar w:fldCharType="separate"/>
      </w:r>
      <w:r>
        <w:rPr>
          <w:noProof/>
        </w:rPr>
        <w:t>124</w:t>
      </w:r>
      <w:r>
        <w:rPr>
          <w:noProof/>
        </w:rPr>
        <w:fldChar w:fldCharType="end"/>
      </w:r>
    </w:p>
    <w:p w14:paraId="2DDD110F" w14:textId="09738584" w:rsidR="00800D60" w:rsidRDefault="00800D60">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_Toc164763503 \h </w:instrText>
      </w:r>
      <w:r>
        <w:rPr>
          <w:noProof/>
        </w:rPr>
      </w:r>
      <w:r>
        <w:rPr>
          <w:noProof/>
        </w:rPr>
        <w:fldChar w:fldCharType="separate"/>
      </w:r>
      <w:r>
        <w:rPr>
          <w:noProof/>
        </w:rPr>
        <w:t>124</w:t>
      </w:r>
      <w:r>
        <w:rPr>
          <w:noProof/>
        </w:rPr>
        <w:fldChar w:fldCharType="end"/>
      </w:r>
    </w:p>
    <w:p w14:paraId="14E44B16" w14:textId="115E54BE" w:rsidR="00800D60" w:rsidRDefault="00800D6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_Toc164763504 \h </w:instrText>
      </w:r>
      <w:r>
        <w:rPr>
          <w:noProof/>
        </w:rPr>
      </w:r>
      <w:r>
        <w:rPr>
          <w:noProof/>
        </w:rPr>
        <w:fldChar w:fldCharType="separate"/>
      </w:r>
      <w:r>
        <w:rPr>
          <w:noProof/>
        </w:rPr>
        <w:t>124</w:t>
      </w:r>
      <w:r>
        <w:rPr>
          <w:noProof/>
        </w:rPr>
        <w:fldChar w:fldCharType="end"/>
      </w:r>
    </w:p>
    <w:p w14:paraId="15214E48" w14:textId="340F5F18" w:rsidR="00800D60" w:rsidRDefault="00800D6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_Toc164763505 \h </w:instrText>
      </w:r>
      <w:r>
        <w:rPr>
          <w:noProof/>
        </w:rPr>
      </w:r>
      <w:r>
        <w:rPr>
          <w:noProof/>
        </w:rPr>
        <w:fldChar w:fldCharType="separate"/>
      </w:r>
      <w:r>
        <w:rPr>
          <w:noProof/>
        </w:rPr>
        <w:t>124</w:t>
      </w:r>
      <w:r>
        <w:rPr>
          <w:noProof/>
        </w:rPr>
        <w:fldChar w:fldCharType="end"/>
      </w:r>
    </w:p>
    <w:p w14:paraId="39C4D7FB" w14:textId="710E3422" w:rsidR="00800D60" w:rsidRDefault="00800D6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_Toc164763506 \h </w:instrText>
      </w:r>
      <w:r>
        <w:rPr>
          <w:noProof/>
        </w:rPr>
      </w:r>
      <w:r>
        <w:rPr>
          <w:noProof/>
        </w:rPr>
        <w:fldChar w:fldCharType="separate"/>
      </w:r>
      <w:r>
        <w:rPr>
          <w:noProof/>
        </w:rPr>
        <w:t>125</w:t>
      </w:r>
      <w:r>
        <w:rPr>
          <w:noProof/>
        </w:rPr>
        <w:fldChar w:fldCharType="end"/>
      </w:r>
    </w:p>
    <w:p w14:paraId="4F9E7806" w14:textId="0E03D41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_Toc164763507 \h </w:instrText>
      </w:r>
      <w:r>
        <w:rPr>
          <w:noProof/>
        </w:rPr>
      </w:r>
      <w:r>
        <w:rPr>
          <w:noProof/>
        </w:rPr>
        <w:fldChar w:fldCharType="separate"/>
      </w:r>
      <w:r>
        <w:rPr>
          <w:noProof/>
        </w:rPr>
        <w:t>125</w:t>
      </w:r>
      <w:r>
        <w:rPr>
          <w:noProof/>
        </w:rPr>
        <w:fldChar w:fldCharType="end"/>
      </w:r>
    </w:p>
    <w:p w14:paraId="0D6F4EBB" w14:textId="05089E8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_Toc164763508 \h </w:instrText>
      </w:r>
      <w:r>
        <w:rPr>
          <w:noProof/>
        </w:rPr>
      </w:r>
      <w:r>
        <w:rPr>
          <w:noProof/>
        </w:rPr>
        <w:fldChar w:fldCharType="separate"/>
      </w:r>
      <w:r>
        <w:rPr>
          <w:noProof/>
        </w:rPr>
        <w:t>125</w:t>
      </w:r>
      <w:r>
        <w:rPr>
          <w:noProof/>
        </w:rPr>
        <w:fldChar w:fldCharType="end"/>
      </w:r>
    </w:p>
    <w:p w14:paraId="022C1987" w14:textId="0413F8F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_Toc164763509 \h </w:instrText>
      </w:r>
      <w:r>
        <w:rPr>
          <w:noProof/>
        </w:rPr>
      </w:r>
      <w:r>
        <w:rPr>
          <w:noProof/>
        </w:rPr>
        <w:fldChar w:fldCharType="separate"/>
      </w:r>
      <w:r>
        <w:rPr>
          <w:noProof/>
        </w:rPr>
        <w:t>126</w:t>
      </w:r>
      <w:r>
        <w:rPr>
          <w:noProof/>
        </w:rPr>
        <w:fldChar w:fldCharType="end"/>
      </w:r>
    </w:p>
    <w:p w14:paraId="70DC0F5B" w14:textId="74CB125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_Toc164763510 \h </w:instrText>
      </w:r>
      <w:r>
        <w:rPr>
          <w:noProof/>
        </w:rPr>
      </w:r>
      <w:r>
        <w:rPr>
          <w:noProof/>
        </w:rPr>
        <w:fldChar w:fldCharType="separate"/>
      </w:r>
      <w:r>
        <w:rPr>
          <w:noProof/>
        </w:rPr>
        <w:t>126</w:t>
      </w:r>
      <w:r>
        <w:rPr>
          <w:noProof/>
        </w:rPr>
        <w:fldChar w:fldCharType="end"/>
      </w:r>
    </w:p>
    <w:p w14:paraId="4546028F" w14:textId="2CD28EC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_Toc164763511 \h </w:instrText>
      </w:r>
      <w:r>
        <w:rPr>
          <w:noProof/>
        </w:rPr>
      </w:r>
      <w:r>
        <w:rPr>
          <w:noProof/>
        </w:rPr>
        <w:fldChar w:fldCharType="separate"/>
      </w:r>
      <w:r>
        <w:rPr>
          <w:noProof/>
        </w:rPr>
        <w:t>126</w:t>
      </w:r>
      <w:r>
        <w:rPr>
          <w:noProof/>
        </w:rPr>
        <w:fldChar w:fldCharType="end"/>
      </w:r>
    </w:p>
    <w:p w14:paraId="29DCF31B" w14:textId="039BB65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_Toc164763512 \h </w:instrText>
      </w:r>
      <w:r>
        <w:rPr>
          <w:noProof/>
        </w:rPr>
      </w:r>
      <w:r>
        <w:rPr>
          <w:noProof/>
        </w:rPr>
        <w:fldChar w:fldCharType="separate"/>
      </w:r>
      <w:r>
        <w:rPr>
          <w:noProof/>
        </w:rPr>
        <w:t>127</w:t>
      </w:r>
      <w:r>
        <w:rPr>
          <w:noProof/>
        </w:rPr>
        <w:fldChar w:fldCharType="end"/>
      </w:r>
    </w:p>
    <w:p w14:paraId="1C670D68" w14:textId="7913C260" w:rsidR="00800D60" w:rsidRDefault="00800D6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_Toc164763513 \h </w:instrText>
      </w:r>
      <w:r>
        <w:rPr>
          <w:noProof/>
        </w:rPr>
      </w:r>
      <w:r>
        <w:rPr>
          <w:noProof/>
        </w:rPr>
        <w:fldChar w:fldCharType="separate"/>
      </w:r>
      <w:r>
        <w:rPr>
          <w:noProof/>
        </w:rPr>
        <w:t>127</w:t>
      </w:r>
      <w:r>
        <w:rPr>
          <w:noProof/>
        </w:rPr>
        <w:fldChar w:fldCharType="end"/>
      </w:r>
    </w:p>
    <w:p w14:paraId="387A03E8" w14:textId="4F5DDCB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_Toc164763514 \h </w:instrText>
      </w:r>
      <w:r>
        <w:rPr>
          <w:noProof/>
        </w:rPr>
      </w:r>
      <w:r>
        <w:rPr>
          <w:noProof/>
        </w:rPr>
        <w:fldChar w:fldCharType="separate"/>
      </w:r>
      <w:r>
        <w:rPr>
          <w:noProof/>
        </w:rPr>
        <w:t>127</w:t>
      </w:r>
      <w:r>
        <w:rPr>
          <w:noProof/>
        </w:rPr>
        <w:fldChar w:fldCharType="end"/>
      </w:r>
    </w:p>
    <w:p w14:paraId="3BF4ACCE" w14:textId="4F35106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_Toc164763515 \h </w:instrText>
      </w:r>
      <w:r>
        <w:rPr>
          <w:noProof/>
        </w:rPr>
      </w:r>
      <w:r>
        <w:rPr>
          <w:noProof/>
        </w:rPr>
        <w:fldChar w:fldCharType="separate"/>
      </w:r>
      <w:r>
        <w:rPr>
          <w:noProof/>
        </w:rPr>
        <w:t>128</w:t>
      </w:r>
      <w:r>
        <w:rPr>
          <w:noProof/>
        </w:rPr>
        <w:fldChar w:fldCharType="end"/>
      </w:r>
    </w:p>
    <w:p w14:paraId="3496264A" w14:textId="0BBE2AC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_Toc164763516 \h </w:instrText>
      </w:r>
      <w:r>
        <w:rPr>
          <w:noProof/>
        </w:rPr>
      </w:r>
      <w:r>
        <w:rPr>
          <w:noProof/>
        </w:rPr>
        <w:fldChar w:fldCharType="separate"/>
      </w:r>
      <w:r>
        <w:rPr>
          <w:noProof/>
        </w:rPr>
        <w:t>128</w:t>
      </w:r>
      <w:r>
        <w:rPr>
          <w:noProof/>
        </w:rPr>
        <w:fldChar w:fldCharType="end"/>
      </w:r>
    </w:p>
    <w:p w14:paraId="7F47BB59" w14:textId="7B6EC5A0"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_Toc164763517 \h </w:instrText>
      </w:r>
      <w:r>
        <w:rPr>
          <w:noProof/>
        </w:rPr>
      </w:r>
      <w:r>
        <w:rPr>
          <w:noProof/>
        </w:rPr>
        <w:fldChar w:fldCharType="separate"/>
      </w:r>
      <w:r>
        <w:rPr>
          <w:noProof/>
        </w:rPr>
        <w:t>128</w:t>
      </w:r>
      <w:r>
        <w:rPr>
          <w:noProof/>
        </w:rPr>
        <w:fldChar w:fldCharType="end"/>
      </w:r>
    </w:p>
    <w:p w14:paraId="7DEB36B2" w14:textId="1BB15FB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_Toc164763518 \h </w:instrText>
      </w:r>
      <w:r>
        <w:rPr>
          <w:noProof/>
        </w:rPr>
      </w:r>
      <w:r>
        <w:rPr>
          <w:noProof/>
        </w:rPr>
        <w:fldChar w:fldCharType="separate"/>
      </w:r>
      <w:r>
        <w:rPr>
          <w:noProof/>
        </w:rPr>
        <w:t>129</w:t>
      </w:r>
      <w:r>
        <w:rPr>
          <w:noProof/>
        </w:rPr>
        <w:fldChar w:fldCharType="end"/>
      </w:r>
    </w:p>
    <w:p w14:paraId="439E441F" w14:textId="4ECCE4AD"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_Toc164763519 \h </w:instrText>
      </w:r>
      <w:r>
        <w:rPr>
          <w:noProof/>
        </w:rPr>
      </w:r>
      <w:r>
        <w:rPr>
          <w:noProof/>
        </w:rPr>
        <w:fldChar w:fldCharType="separate"/>
      </w:r>
      <w:r>
        <w:rPr>
          <w:noProof/>
        </w:rPr>
        <w:t>130</w:t>
      </w:r>
      <w:r>
        <w:rPr>
          <w:noProof/>
        </w:rPr>
        <w:fldChar w:fldCharType="end"/>
      </w:r>
    </w:p>
    <w:p w14:paraId="29A84409" w14:textId="40222A0D"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_Toc164763520 \h </w:instrText>
      </w:r>
      <w:r>
        <w:rPr>
          <w:noProof/>
        </w:rPr>
      </w:r>
      <w:r>
        <w:rPr>
          <w:noProof/>
        </w:rPr>
        <w:fldChar w:fldCharType="separate"/>
      </w:r>
      <w:r>
        <w:rPr>
          <w:noProof/>
        </w:rPr>
        <w:t>131</w:t>
      </w:r>
      <w:r>
        <w:rPr>
          <w:noProof/>
        </w:rPr>
        <w:fldChar w:fldCharType="end"/>
      </w:r>
    </w:p>
    <w:p w14:paraId="3746E0E4" w14:textId="7C9683F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_Toc164763521 \h </w:instrText>
      </w:r>
      <w:r>
        <w:rPr>
          <w:noProof/>
        </w:rPr>
      </w:r>
      <w:r>
        <w:rPr>
          <w:noProof/>
        </w:rPr>
        <w:fldChar w:fldCharType="separate"/>
      </w:r>
      <w:r>
        <w:rPr>
          <w:noProof/>
        </w:rPr>
        <w:t>132</w:t>
      </w:r>
      <w:r>
        <w:rPr>
          <w:noProof/>
        </w:rPr>
        <w:fldChar w:fldCharType="end"/>
      </w:r>
    </w:p>
    <w:p w14:paraId="352E5994" w14:textId="637ABF33" w:rsidR="00800D60" w:rsidRDefault="00800D6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_Toc164763522 \h </w:instrText>
      </w:r>
      <w:r>
        <w:rPr>
          <w:noProof/>
        </w:rPr>
      </w:r>
      <w:r>
        <w:rPr>
          <w:noProof/>
        </w:rPr>
        <w:fldChar w:fldCharType="separate"/>
      </w:r>
      <w:r>
        <w:rPr>
          <w:noProof/>
        </w:rPr>
        <w:t>132</w:t>
      </w:r>
      <w:r>
        <w:rPr>
          <w:noProof/>
        </w:rPr>
        <w:fldChar w:fldCharType="end"/>
      </w:r>
    </w:p>
    <w:p w14:paraId="4E2F58EF" w14:textId="0DEBFA98" w:rsidR="00800D60" w:rsidRDefault="00800D6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_Toc164763523 \h </w:instrText>
      </w:r>
      <w:r>
        <w:rPr>
          <w:noProof/>
        </w:rPr>
      </w:r>
      <w:r>
        <w:rPr>
          <w:noProof/>
        </w:rPr>
        <w:fldChar w:fldCharType="separate"/>
      </w:r>
      <w:r>
        <w:rPr>
          <w:noProof/>
        </w:rPr>
        <w:t>132</w:t>
      </w:r>
      <w:r>
        <w:rPr>
          <w:noProof/>
        </w:rPr>
        <w:fldChar w:fldCharType="end"/>
      </w:r>
    </w:p>
    <w:p w14:paraId="09739E52" w14:textId="7252B21D" w:rsidR="00800D60" w:rsidRDefault="00800D6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_Toc164763524 \h </w:instrText>
      </w:r>
      <w:r>
        <w:rPr>
          <w:noProof/>
        </w:rPr>
      </w:r>
      <w:r>
        <w:rPr>
          <w:noProof/>
        </w:rPr>
        <w:fldChar w:fldCharType="separate"/>
      </w:r>
      <w:r>
        <w:rPr>
          <w:noProof/>
        </w:rPr>
        <w:t>132</w:t>
      </w:r>
      <w:r>
        <w:rPr>
          <w:noProof/>
        </w:rPr>
        <w:fldChar w:fldCharType="end"/>
      </w:r>
    </w:p>
    <w:p w14:paraId="338D6CEE" w14:textId="1CA9908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_Toc164763525 \h </w:instrText>
      </w:r>
      <w:r>
        <w:rPr>
          <w:noProof/>
        </w:rPr>
      </w:r>
      <w:r>
        <w:rPr>
          <w:noProof/>
        </w:rPr>
        <w:fldChar w:fldCharType="separate"/>
      </w:r>
      <w:r>
        <w:rPr>
          <w:noProof/>
        </w:rPr>
        <w:t>133</w:t>
      </w:r>
      <w:r>
        <w:rPr>
          <w:noProof/>
        </w:rPr>
        <w:fldChar w:fldCharType="end"/>
      </w:r>
    </w:p>
    <w:p w14:paraId="5398C8B1" w14:textId="0265AD1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_Toc164763526 \h </w:instrText>
      </w:r>
      <w:r>
        <w:rPr>
          <w:noProof/>
        </w:rPr>
      </w:r>
      <w:r>
        <w:rPr>
          <w:noProof/>
        </w:rPr>
        <w:fldChar w:fldCharType="separate"/>
      </w:r>
      <w:r>
        <w:rPr>
          <w:noProof/>
        </w:rPr>
        <w:t>133</w:t>
      </w:r>
      <w:r>
        <w:rPr>
          <w:noProof/>
        </w:rPr>
        <w:fldChar w:fldCharType="end"/>
      </w:r>
    </w:p>
    <w:p w14:paraId="27580D29" w14:textId="6224D14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_Toc164763527 \h </w:instrText>
      </w:r>
      <w:r>
        <w:rPr>
          <w:noProof/>
        </w:rPr>
      </w:r>
      <w:r>
        <w:rPr>
          <w:noProof/>
        </w:rPr>
        <w:fldChar w:fldCharType="separate"/>
      </w:r>
      <w:r>
        <w:rPr>
          <w:noProof/>
        </w:rPr>
        <w:t>133</w:t>
      </w:r>
      <w:r>
        <w:rPr>
          <w:noProof/>
        </w:rPr>
        <w:fldChar w:fldCharType="end"/>
      </w:r>
    </w:p>
    <w:p w14:paraId="77FDB615" w14:textId="26AE423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_Toc164763528 \h </w:instrText>
      </w:r>
      <w:r>
        <w:rPr>
          <w:noProof/>
        </w:rPr>
      </w:r>
      <w:r>
        <w:rPr>
          <w:noProof/>
        </w:rPr>
        <w:fldChar w:fldCharType="separate"/>
      </w:r>
      <w:r>
        <w:rPr>
          <w:noProof/>
        </w:rPr>
        <w:t>133</w:t>
      </w:r>
      <w:r>
        <w:rPr>
          <w:noProof/>
        </w:rPr>
        <w:fldChar w:fldCharType="end"/>
      </w:r>
    </w:p>
    <w:p w14:paraId="5B3F3BD0" w14:textId="213DDA0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_Toc164763529 \h </w:instrText>
      </w:r>
      <w:r>
        <w:rPr>
          <w:noProof/>
        </w:rPr>
      </w:r>
      <w:r>
        <w:rPr>
          <w:noProof/>
        </w:rPr>
        <w:fldChar w:fldCharType="separate"/>
      </w:r>
      <w:r>
        <w:rPr>
          <w:noProof/>
        </w:rPr>
        <w:t>133</w:t>
      </w:r>
      <w:r>
        <w:rPr>
          <w:noProof/>
        </w:rPr>
        <w:fldChar w:fldCharType="end"/>
      </w:r>
    </w:p>
    <w:p w14:paraId="23E681E4" w14:textId="5BD44A9B" w:rsidR="00800D60" w:rsidRDefault="00800D6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_Toc164763530 \h </w:instrText>
      </w:r>
      <w:r>
        <w:rPr>
          <w:noProof/>
        </w:rPr>
      </w:r>
      <w:r>
        <w:rPr>
          <w:noProof/>
        </w:rPr>
        <w:fldChar w:fldCharType="separate"/>
      </w:r>
      <w:r>
        <w:rPr>
          <w:noProof/>
        </w:rPr>
        <w:t>134</w:t>
      </w:r>
      <w:r>
        <w:rPr>
          <w:noProof/>
        </w:rPr>
        <w:fldChar w:fldCharType="end"/>
      </w:r>
    </w:p>
    <w:p w14:paraId="5D11CDCF" w14:textId="24F59DA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_Toc164763531 \h </w:instrText>
      </w:r>
      <w:r>
        <w:rPr>
          <w:noProof/>
        </w:rPr>
      </w:r>
      <w:r>
        <w:rPr>
          <w:noProof/>
        </w:rPr>
        <w:fldChar w:fldCharType="separate"/>
      </w:r>
      <w:r>
        <w:rPr>
          <w:noProof/>
        </w:rPr>
        <w:t>134</w:t>
      </w:r>
      <w:r>
        <w:rPr>
          <w:noProof/>
        </w:rPr>
        <w:fldChar w:fldCharType="end"/>
      </w:r>
    </w:p>
    <w:p w14:paraId="0F117111" w14:textId="3A45D239"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_Toc164763532 \h </w:instrText>
      </w:r>
      <w:r>
        <w:rPr>
          <w:noProof/>
        </w:rPr>
      </w:r>
      <w:r>
        <w:rPr>
          <w:noProof/>
        </w:rPr>
        <w:fldChar w:fldCharType="separate"/>
      </w:r>
      <w:r>
        <w:rPr>
          <w:noProof/>
        </w:rPr>
        <w:t>136</w:t>
      </w:r>
      <w:r>
        <w:rPr>
          <w:noProof/>
        </w:rPr>
        <w:fldChar w:fldCharType="end"/>
      </w:r>
    </w:p>
    <w:p w14:paraId="2B2B5E1D" w14:textId="0450556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_Toc164763533 \h </w:instrText>
      </w:r>
      <w:r>
        <w:rPr>
          <w:noProof/>
        </w:rPr>
      </w:r>
      <w:r>
        <w:rPr>
          <w:noProof/>
        </w:rPr>
        <w:fldChar w:fldCharType="separate"/>
      </w:r>
      <w:r>
        <w:rPr>
          <w:noProof/>
        </w:rPr>
        <w:t>136</w:t>
      </w:r>
      <w:r>
        <w:rPr>
          <w:noProof/>
        </w:rPr>
        <w:fldChar w:fldCharType="end"/>
      </w:r>
    </w:p>
    <w:p w14:paraId="39C63635" w14:textId="3BCBC26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_Toc164763534 \h </w:instrText>
      </w:r>
      <w:r>
        <w:rPr>
          <w:noProof/>
        </w:rPr>
      </w:r>
      <w:r>
        <w:rPr>
          <w:noProof/>
        </w:rPr>
        <w:fldChar w:fldCharType="separate"/>
      </w:r>
      <w:r>
        <w:rPr>
          <w:noProof/>
        </w:rPr>
        <w:t>136</w:t>
      </w:r>
      <w:r>
        <w:rPr>
          <w:noProof/>
        </w:rPr>
        <w:fldChar w:fldCharType="end"/>
      </w:r>
    </w:p>
    <w:p w14:paraId="041A6786" w14:textId="178055D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_Toc164763535 \h </w:instrText>
      </w:r>
      <w:r>
        <w:rPr>
          <w:noProof/>
        </w:rPr>
      </w:r>
      <w:r>
        <w:rPr>
          <w:noProof/>
        </w:rPr>
        <w:fldChar w:fldCharType="separate"/>
      </w:r>
      <w:r>
        <w:rPr>
          <w:noProof/>
        </w:rPr>
        <w:t>139</w:t>
      </w:r>
      <w:r>
        <w:rPr>
          <w:noProof/>
        </w:rPr>
        <w:fldChar w:fldCharType="end"/>
      </w:r>
    </w:p>
    <w:p w14:paraId="0402321C" w14:textId="5E0E12B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_Toc164763536 \h </w:instrText>
      </w:r>
      <w:r>
        <w:rPr>
          <w:noProof/>
        </w:rPr>
      </w:r>
      <w:r>
        <w:rPr>
          <w:noProof/>
        </w:rPr>
        <w:fldChar w:fldCharType="separate"/>
      </w:r>
      <w:r>
        <w:rPr>
          <w:noProof/>
        </w:rPr>
        <w:t>139</w:t>
      </w:r>
      <w:r>
        <w:rPr>
          <w:noProof/>
        </w:rPr>
        <w:fldChar w:fldCharType="end"/>
      </w:r>
    </w:p>
    <w:p w14:paraId="63491903" w14:textId="3EB92D3F"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_Toc164763537 \h </w:instrText>
      </w:r>
      <w:r>
        <w:rPr>
          <w:noProof/>
        </w:rPr>
      </w:r>
      <w:r>
        <w:rPr>
          <w:noProof/>
        </w:rPr>
        <w:fldChar w:fldCharType="separate"/>
      </w:r>
      <w:r>
        <w:rPr>
          <w:noProof/>
        </w:rPr>
        <w:t>139</w:t>
      </w:r>
      <w:r>
        <w:rPr>
          <w:noProof/>
        </w:rPr>
        <w:fldChar w:fldCharType="end"/>
      </w:r>
    </w:p>
    <w:p w14:paraId="065174D1" w14:textId="1D6564F2" w:rsidR="00800D60" w:rsidRDefault="00800D6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_Toc164763538 \h </w:instrText>
      </w:r>
      <w:r>
        <w:rPr>
          <w:noProof/>
        </w:rPr>
      </w:r>
      <w:r>
        <w:rPr>
          <w:noProof/>
        </w:rPr>
        <w:fldChar w:fldCharType="separate"/>
      </w:r>
      <w:r>
        <w:rPr>
          <w:noProof/>
        </w:rPr>
        <w:t>140</w:t>
      </w:r>
      <w:r>
        <w:rPr>
          <w:noProof/>
        </w:rPr>
        <w:fldChar w:fldCharType="end"/>
      </w:r>
    </w:p>
    <w:p w14:paraId="7DFB188A" w14:textId="47911A81" w:rsidR="00800D60" w:rsidRDefault="00800D6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_Toc164763539 \h </w:instrText>
      </w:r>
      <w:r>
        <w:rPr>
          <w:noProof/>
        </w:rPr>
      </w:r>
      <w:r>
        <w:rPr>
          <w:noProof/>
        </w:rPr>
        <w:fldChar w:fldCharType="separate"/>
      </w:r>
      <w:r>
        <w:rPr>
          <w:noProof/>
        </w:rPr>
        <w:t>140</w:t>
      </w:r>
      <w:r>
        <w:rPr>
          <w:noProof/>
        </w:rPr>
        <w:fldChar w:fldCharType="end"/>
      </w:r>
    </w:p>
    <w:p w14:paraId="24E96331" w14:textId="283861B4" w:rsidR="00800D60" w:rsidRDefault="00800D6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_Toc164763540 \h </w:instrText>
      </w:r>
      <w:r>
        <w:rPr>
          <w:noProof/>
        </w:rPr>
      </w:r>
      <w:r>
        <w:rPr>
          <w:noProof/>
        </w:rPr>
        <w:fldChar w:fldCharType="separate"/>
      </w:r>
      <w:r>
        <w:rPr>
          <w:noProof/>
        </w:rPr>
        <w:t>140</w:t>
      </w:r>
      <w:r>
        <w:rPr>
          <w:noProof/>
        </w:rPr>
        <w:fldChar w:fldCharType="end"/>
      </w:r>
    </w:p>
    <w:p w14:paraId="288F086C" w14:textId="5494F887" w:rsidR="00800D60" w:rsidRDefault="00800D6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_Toc164763541 \h </w:instrText>
      </w:r>
      <w:r>
        <w:rPr>
          <w:noProof/>
        </w:rPr>
      </w:r>
      <w:r>
        <w:rPr>
          <w:noProof/>
        </w:rPr>
        <w:fldChar w:fldCharType="separate"/>
      </w:r>
      <w:r>
        <w:rPr>
          <w:noProof/>
        </w:rPr>
        <w:t>140</w:t>
      </w:r>
      <w:r>
        <w:rPr>
          <w:noProof/>
        </w:rPr>
        <w:fldChar w:fldCharType="end"/>
      </w:r>
    </w:p>
    <w:p w14:paraId="1242E4DD" w14:textId="0F9DA90C" w:rsidR="00800D60" w:rsidRDefault="00800D6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_Toc164763542 \h </w:instrText>
      </w:r>
      <w:r>
        <w:rPr>
          <w:noProof/>
        </w:rPr>
      </w:r>
      <w:r>
        <w:rPr>
          <w:noProof/>
        </w:rPr>
        <w:fldChar w:fldCharType="separate"/>
      </w:r>
      <w:r>
        <w:rPr>
          <w:noProof/>
        </w:rPr>
        <w:t>140</w:t>
      </w:r>
      <w:r>
        <w:rPr>
          <w:noProof/>
        </w:rPr>
        <w:fldChar w:fldCharType="end"/>
      </w:r>
    </w:p>
    <w:p w14:paraId="2B52ACA8" w14:textId="25FFC853" w:rsidR="00800D60" w:rsidRDefault="00800D6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_Toc164763543 \h </w:instrText>
      </w:r>
      <w:r>
        <w:rPr>
          <w:noProof/>
        </w:rPr>
      </w:r>
      <w:r>
        <w:rPr>
          <w:noProof/>
        </w:rPr>
        <w:fldChar w:fldCharType="separate"/>
      </w:r>
      <w:r>
        <w:rPr>
          <w:noProof/>
        </w:rPr>
        <w:t>140</w:t>
      </w:r>
      <w:r>
        <w:rPr>
          <w:noProof/>
        </w:rPr>
        <w:fldChar w:fldCharType="end"/>
      </w:r>
    </w:p>
    <w:p w14:paraId="1DB66F9E" w14:textId="3BC3055D" w:rsidR="00800D60" w:rsidRDefault="00800D6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_Toc164763544 \h </w:instrText>
      </w:r>
      <w:r>
        <w:rPr>
          <w:noProof/>
        </w:rPr>
      </w:r>
      <w:r>
        <w:rPr>
          <w:noProof/>
        </w:rPr>
        <w:fldChar w:fldCharType="separate"/>
      </w:r>
      <w:r>
        <w:rPr>
          <w:noProof/>
        </w:rPr>
        <w:t>140</w:t>
      </w:r>
      <w:r>
        <w:rPr>
          <w:noProof/>
        </w:rPr>
        <w:fldChar w:fldCharType="end"/>
      </w:r>
    </w:p>
    <w:p w14:paraId="7AE4B7EB" w14:textId="3A7A79C3" w:rsidR="00800D60" w:rsidRDefault="00800D6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_Toc164763545 \h </w:instrText>
      </w:r>
      <w:r>
        <w:rPr>
          <w:noProof/>
        </w:rPr>
      </w:r>
      <w:r>
        <w:rPr>
          <w:noProof/>
        </w:rPr>
        <w:fldChar w:fldCharType="separate"/>
      </w:r>
      <w:r>
        <w:rPr>
          <w:noProof/>
        </w:rPr>
        <w:t>141</w:t>
      </w:r>
      <w:r>
        <w:rPr>
          <w:noProof/>
        </w:rPr>
        <w:fldChar w:fldCharType="end"/>
      </w:r>
    </w:p>
    <w:p w14:paraId="3370A310" w14:textId="0DF0AFC5" w:rsidR="00800D60" w:rsidRDefault="00800D6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_Toc164763546 \h </w:instrText>
      </w:r>
      <w:r>
        <w:rPr>
          <w:noProof/>
        </w:rPr>
      </w:r>
      <w:r>
        <w:rPr>
          <w:noProof/>
        </w:rPr>
        <w:fldChar w:fldCharType="separate"/>
      </w:r>
      <w:r>
        <w:rPr>
          <w:noProof/>
        </w:rPr>
        <w:t>141</w:t>
      </w:r>
      <w:r>
        <w:rPr>
          <w:noProof/>
        </w:rPr>
        <w:fldChar w:fldCharType="end"/>
      </w:r>
    </w:p>
    <w:p w14:paraId="032C7DD9" w14:textId="2F738DE0" w:rsidR="00800D60" w:rsidRDefault="00800D6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_Toc164763547 \h </w:instrText>
      </w:r>
      <w:r>
        <w:rPr>
          <w:noProof/>
        </w:rPr>
      </w:r>
      <w:r>
        <w:rPr>
          <w:noProof/>
        </w:rPr>
        <w:fldChar w:fldCharType="separate"/>
      </w:r>
      <w:r>
        <w:rPr>
          <w:noProof/>
        </w:rPr>
        <w:t>142</w:t>
      </w:r>
      <w:r>
        <w:rPr>
          <w:noProof/>
        </w:rPr>
        <w:fldChar w:fldCharType="end"/>
      </w:r>
    </w:p>
    <w:p w14:paraId="5CE4A9EC" w14:textId="431094F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_Toc164763548 \h </w:instrText>
      </w:r>
      <w:r>
        <w:rPr>
          <w:noProof/>
        </w:rPr>
      </w:r>
      <w:r>
        <w:rPr>
          <w:noProof/>
        </w:rPr>
        <w:fldChar w:fldCharType="separate"/>
      </w:r>
      <w:r>
        <w:rPr>
          <w:noProof/>
        </w:rPr>
        <w:t>142</w:t>
      </w:r>
      <w:r>
        <w:rPr>
          <w:noProof/>
        </w:rPr>
        <w:fldChar w:fldCharType="end"/>
      </w:r>
    </w:p>
    <w:p w14:paraId="4B57B680" w14:textId="543DE9D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_Toc164763549 \h </w:instrText>
      </w:r>
      <w:r>
        <w:rPr>
          <w:noProof/>
        </w:rPr>
      </w:r>
      <w:r>
        <w:rPr>
          <w:noProof/>
        </w:rPr>
        <w:fldChar w:fldCharType="separate"/>
      </w:r>
      <w:r>
        <w:rPr>
          <w:noProof/>
        </w:rPr>
        <w:t>142</w:t>
      </w:r>
      <w:r>
        <w:rPr>
          <w:noProof/>
        </w:rPr>
        <w:fldChar w:fldCharType="end"/>
      </w:r>
    </w:p>
    <w:p w14:paraId="7F012F54" w14:textId="4CB71A8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_Toc164763550 \h </w:instrText>
      </w:r>
      <w:r>
        <w:rPr>
          <w:noProof/>
        </w:rPr>
      </w:r>
      <w:r>
        <w:rPr>
          <w:noProof/>
        </w:rPr>
        <w:fldChar w:fldCharType="separate"/>
      </w:r>
      <w:r>
        <w:rPr>
          <w:noProof/>
        </w:rPr>
        <w:t>142</w:t>
      </w:r>
      <w:r>
        <w:rPr>
          <w:noProof/>
        </w:rPr>
        <w:fldChar w:fldCharType="end"/>
      </w:r>
    </w:p>
    <w:p w14:paraId="6B8199C2" w14:textId="2DD9FAE4"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_Toc164763551 \h </w:instrText>
      </w:r>
      <w:r>
        <w:rPr>
          <w:noProof/>
        </w:rPr>
      </w:r>
      <w:r>
        <w:rPr>
          <w:noProof/>
        </w:rPr>
        <w:fldChar w:fldCharType="separate"/>
      </w:r>
      <w:r>
        <w:rPr>
          <w:noProof/>
        </w:rPr>
        <w:t>142</w:t>
      </w:r>
      <w:r>
        <w:rPr>
          <w:noProof/>
        </w:rPr>
        <w:fldChar w:fldCharType="end"/>
      </w:r>
    </w:p>
    <w:p w14:paraId="65F48536" w14:textId="22E98A36"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_Toc164763552 \h </w:instrText>
      </w:r>
      <w:r>
        <w:rPr>
          <w:noProof/>
        </w:rPr>
      </w:r>
      <w:r>
        <w:rPr>
          <w:noProof/>
        </w:rPr>
        <w:fldChar w:fldCharType="separate"/>
      </w:r>
      <w:r>
        <w:rPr>
          <w:noProof/>
        </w:rPr>
        <w:t>143</w:t>
      </w:r>
      <w:r>
        <w:rPr>
          <w:noProof/>
        </w:rPr>
        <w:fldChar w:fldCharType="end"/>
      </w:r>
    </w:p>
    <w:p w14:paraId="70A74B72" w14:textId="0B3BDA1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_Toc164763553 \h </w:instrText>
      </w:r>
      <w:r>
        <w:rPr>
          <w:noProof/>
        </w:rPr>
      </w:r>
      <w:r>
        <w:rPr>
          <w:noProof/>
        </w:rPr>
        <w:fldChar w:fldCharType="separate"/>
      </w:r>
      <w:r>
        <w:rPr>
          <w:noProof/>
        </w:rPr>
        <w:t>144</w:t>
      </w:r>
      <w:r>
        <w:rPr>
          <w:noProof/>
        </w:rPr>
        <w:fldChar w:fldCharType="end"/>
      </w:r>
    </w:p>
    <w:p w14:paraId="5D0644A8" w14:textId="178719B0" w:rsidR="00800D60" w:rsidRDefault="00800D6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_Toc164763554 \h </w:instrText>
      </w:r>
      <w:r>
        <w:rPr>
          <w:noProof/>
        </w:rPr>
      </w:r>
      <w:r>
        <w:rPr>
          <w:noProof/>
        </w:rPr>
        <w:fldChar w:fldCharType="separate"/>
      </w:r>
      <w:r>
        <w:rPr>
          <w:noProof/>
        </w:rPr>
        <w:t>144</w:t>
      </w:r>
      <w:r>
        <w:rPr>
          <w:noProof/>
        </w:rPr>
        <w:fldChar w:fldCharType="end"/>
      </w:r>
    </w:p>
    <w:p w14:paraId="5484BEC4" w14:textId="696B696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_Toc164763555 \h </w:instrText>
      </w:r>
      <w:r>
        <w:rPr>
          <w:noProof/>
        </w:rPr>
      </w:r>
      <w:r>
        <w:rPr>
          <w:noProof/>
        </w:rPr>
        <w:fldChar w:fldCharType="separate"/>
      </w:r>
      <w:r>
        <w:rPr>
          <w:noProof/>
        </w:rPr>
        <w:t>144</w:t>
      </w:r>
      <w:r>
        <w:rPr>
          <w:noProof/>
        </w:rPr>
        <w:fldChar w:fldCharType="end"/>
      </w:r>
    </w:p>
    <w:p w14:paraId="039747F6" w14:textId="10F1705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_Toc164763556 \h </w:instrText>
      </w:r>
      <w:r>
        <w:rPr>
          <w:noProof/>
        </w:rPr>
      </w:r>
      <w:r>
        <w:rPr>
          <w:noProof/>
        </w:rPr>
        <w:fldChar w:fldCharType="separate"/>
      </w:r>
      <w:r>
        <w:rPr>
          <w:noProof/>
        </w:rPr>
        <w:t>144</w:t>
      </w:r>
      <w:r>
        <w:rPr>
          <w:noProof/>
        </w:rPr>
        <w:fldChar w:fldCharType="end"/>
      </w:r>
    </w:p>
    <w:p w14:paraId="5DB06B47" w14:textId="7DA68BE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_Toc164763557 \h </w:instrText>
      </w:r>
      <w:r>
        <w:rPr>
          <w:noProof/>
        </w:rPr>
      </w:r>
      <w:r>
        <w:rPr>
          <w:noProof/>
        </w:rPr>
        <w:fldChar w:fldCharType="separate"/>
      </w:r>
      <w:r>
        <w:rPr>
          <w:noProof/>
        </w:rPr>
        <w:t>144</w:t>
      </w:r>
      <w:r>
        <w:rPr>
          <w:noProof/>
        </w:rPr>
        <w:fldChar w:fldCharType="end"/>
      </w:r>
    </w:p>
    <w:p w14:paraId="54106480" w14:textId="417FD283" w:rsidR="00800D60" w:rsidRDefault="00800D60">
      <w:pPr>
        <w:pStyle w:val="TOC6"/>
        <w:rPr>
          <w:rFonts w:asciiTheme="minorHAnsi" w:eastAsiaTheme="minorEastAsia" w:hAnsiTheme="minorHAnsi" w:cstheme="minorBidi"/>
          <w:noProof/>
          <w:sz w:val="22"/>
          <w:szCs w:val="22"/>
          <w:lang w:val="en-IN" w:eastAsia="en-IN"/>
        </w:rPr>
      </w:pPr>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_Toc164763558 \h </w:instrText>
      </w:r>
      <w:r>
        <w:rPr>
          <w:noProof/>
        </w:rPr>
      </w:r>
      <w:r>
        <w:rPr>
          <w:noProof/>
        </w:rPr>
        <w:fldChar w:fldCharType="separate"/>
      </w:r>
      <w:r>
        <w:rPr>
          <w:noProof/>
        </w:rPr>
        <w:t>144</w:t>
      </w:r>
      <w:r>
        <w:rPr>
          <w:noProof/>
        </w:rPr>
        <w:fldChar w:fldCharType="end"/>
      </w:r>
    </w:p>
    <w:p w14:paraId="13EC56F2" w14:textId="2FCF4519"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_Toc164763559 \h </w:instrText>
      </w:r>
      <w:r>
        <w:rPr>
          <w:noProof/>
        </w:rPr>
      </w:r>
      <w:r>
        <w:rPr>
          <w:noProof/>
        </w:rPr>
        <w:fldChar w:fldCharType="separate"/>
      </w:r>
      <w:r>
        <w:rPr>
          <w:noProof/>
        </w:rPr>
        <w:t>145</w:t>
      </w:r>
      <w:r>
        <w:rPr>
          <w:noProof/>
        </w:rPr>
        <w:fldChar w:fldCharType="end"/>
      </w:r>
    </w:p>
    <w:p w14:paraId="6CD05096" w14:textId="1997586C"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_Toc164763560 \h </w:instrText>
      </w:r>
      <w:r>
        <w:rPr>
          <w:noProof/>
        </w:rPr>
      </w:r>
      <w:r>
        <w:rPr>
          <w:noProof/>
        </w:rPr>
        <w:fldChar w:fldCharType="separate"/>
      </w:r>
      <w:r>
        <w:rPr>
          <w:noProof/>
        </w:rPr>
        <w:t>146</w:t>
      </w:r>
      <w:r>
        <w:rPr>
          <w:noProof/>
        </w:rPr>
        <w:fldChar w:fldCharType="end"/>
      </w:r>
    </w:p>
    <w:p w14:paraId="0EB0800F" w14:textId="3FD672DF"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_Toc164763561 \h </w:instrText>
      </w:r>
      <w:r>
        <w:rPr>
          <w:noProof/>
        </w:rPr>
      </w:r>
      <w:r>
        <w:rPr>
          <w:noProof/>
        </w:rPr>
        <w:fldChar w:fldCharType="separate"/>
      </w:r>
      <w:r>
        <w:rPr>
          <w:noProof/>
        </w:rPr>
        <w:t>147</w:t>
      </w:r>
      <w:r>
        <w:rPr>
          <w:noProof/>
        </w:rPr>
        <w:fldChar w:fldCharType="end"/>
      </w:r>
    </w:p>
    <w:p w14:paraId="242D72C7" w14:textId="09B5EE7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_Toc164763562 \h </w:instrText>
      </w:r>
      <w:r>
        <w:rPr>
          <w:noProof/>
        </w:rPr>
      </w:r>
      <w:r>
        <w:rPr>
          <w:noProof/>
        </w:rPr>
        <w:fldChar w:fldCharType="separate"/>
      </w:r>
      <w:r>
        <w:rPr>
          <w:noProof/>
        </w:rPr>
        <w:t>148</w:t>
      </w:r>
      <w:r>
        <w:rPr>
          <w:noProof/>
        </w:rPr>
        <w:fldChar w:fldCharType="end"/>
      </w:r>
    </w:p>
    <w:p w14:paraId="7E990006" w14:textId="13BCCD08" w:rsidR="00800D60" w:rsidRDefault="00800D6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_Toc164763563 \h </w:instrText>
      </w:r>
      <w:r>
        <w:rPr>
          <w:noProof/>
        </w:rPr>
      </w:r>
      <w:r>
        <w:rPr>
          <w:noProof/>
        </w:rPr>
        <w:fldChar w:fldCharType="separate"/>
      </w:r>
      <w:r>
        <w:rPr>
          <w:noProof/>
        </w:rPr>
        <w:t>148</w:t>
      </w:r>
      <w:r>
        <w:rPr>
          <w:noProof/>
        </w:rPr>
        <w:fldChar w:fldCharType="end"/>
      </w:r>
    </w:p>
    <w:p w14:paraId="4EA2EE2D" w14:textId="65C0F6FB" w:rsidR="00800D60" w:rsidRDefault="00800D6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_Toc164763564 \h </w:instrText>
      </w:r>
      <w:r>
        <w:rPr>
          <w:noProof/>
        </w:rPr>
      </w:r>
      <w:r>
        <w:rPr>
          <w:noProof/>
        </w:rPr>
        <w:fldChar w:fldCharType="separate"/>
      </w:r>
      <w:r>
        <w:rPr>
          <w:noProof/>
        </w:rPr>
        <w:t>149</w:t>
      </w:r>
      <w:r>
        <w:rPr>
          <w:noProof/>
        </w:rPr>
        <w:fldChar w:fldCharType="end"/>
      </w:r>
    </w:p>
    <w:p w14:paraId="5B9801E6" w14:textId="131B3457" w:rsidR="00800D60" w:rsidRDefault="00800D60">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_Toc164763565 \h </w:instrText>
      </w:r>
      <w:r>
        <w:rPr>
          <w:noProof/>
        </w:rPr>
      </w:r>
      <w:r>
        <w:rPr>
          <w:noProof/>
        </w:rPr>
        <w:fldChar w:fldCharType="separate"/>
      </w:r>
      <w:r>
        <w:rPr>
          <w:noProof/>
        </w:rPr>
        <w:t>149</w:t>
      </w:r>
      <w:r>
        <w:rPr>
          <w:noProof/>
        </w:rPr>
        <w:fldChar w:fldCharType="end"/>
      </w:r>
    </w:p>
    <w:p w14:paraId="718DAE51" w14:textId="2D4120FC"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_Toc164763566 \h </w:instrText>
      </w:r>
      <w:r>
        <w:rPr>
          <w:noProof/>
        </w:rPr>
      </w:r>
      <w:r>
        <w:rPr>
          <w:noProof/>
        </w:rPr>
        <w:fldChar w:fldCharType="separate"/>
      </w:r>
      <w:r>
        <w:rPr>
          <w:noProof/>
        </w:rPr>
        <w:t>149</w:t>
      </w:r>
      <w:r>
        <w:rPr>
          <w:noProof/>
        </w:rPr>
        <w:fldChar w:fldCharType="end"/>
      </w:r>
    </w:p>
    <w:p w14:paraId="63654A7E" w14:textId="4D1281A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_Toc164763567 \h </w:instrText>
      </w:r>
      <w:r>
        <w:rPr>
          <w:noProof/>
        </w:rPr>
      </w:r>
      <w:r>
        <w:rPr>
          <w:noProof/>
        </w:rPr>
        <w:fldChar w:fldCharType="separate"/>
      </w:r>
      <w:r>
        <w:rPr>
          <w:noProof/>
        </w:rPr>
        <w:t>149</w:t>
      </w:r>
      <w:r>
        <w:rPr>
          <w:noProof/>
        </w:rPr>
        <w:fldChar w:fldCharType="end"/>
      </w:r>
    </w:p>
    <w:p w14:paraId="3FE7A15C" w14:textId="2BD7A03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_Toc164763568 \h </w:instrText>
      </w:r>
      <w:r>
        <w:rPr>
          <w:noProof/>
        </w:rPr>
      </w:r>
      <w:r>
        <w:rPr>
          <w:noProof/>
        </w:rPr>
        <w:fldChar w:fldCharType="separate"/>
      </w:r>
      <w:r>
        <w:rPr>
          <w:noProof/>
        </w:rPr>
        <w:t>149</w:t>
      </w:r>
      <w:r>
        <w:rPr>
          <w:noProof/>
        </w:rPr>
        <w:fldChar w:fldCharType="end"/>
      </w:r>
    </w:p>
    <w:p w14:paraId="34261B3E" w14:textId="4090EC48"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_Toc164763569 \h </w:instrText>
      </w:r>
      <w:r>
        <w:rPr>
          <w:noProof/>
        </w:rPr>
      </w:r>
      <w:r>
        <w:rPr>
          <w:noProof/>
        </w:rPr>
        <w:fldChar w:fldCharType="separate"/>
      </w:r>
      <w:r>
        <w:rPr>
          <w:noProof/>
        </w:rPr>
        <w:t>150</w:t>
      </w:r>
      <w:r>
        <w:rPr>
          <w:noProof/>
        </w:rPr>
        <w:fldChar w:fldCharType="end"/>
      </w:r>
    </w:p>
    <w:p w14:paraId="34EFE4AD" w14:textId="6D84711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8.6.4.3</w:t>
      </w:r>
      <w:r w:rsidRPr="0041053D">
        <w:rPr>
          <w:noProof/>
          <w:lang w:val="en-US" w:eastAsia="zh-CN"/>
        </w:rPr>
        <w:t>.1</w:t>
      </w:r>
      <w:r>
        <w:rPr>
          <w:rFonts w:asciiTheme="minorHAnsi" w:eastAsiaTheme="minorEastAsia" w:hAnsiTheme="minorHAnsi" w:cstheme="minorBidi"/>
          <w:noProof/>
          <w:sz w:val="22"/>
          <w:szCs w:val="22"/>
          <w:lang w:val="en-IN" w:eastAsia="en-IN"/>
        </w:rPr>
        <w:tab/>
      </w:r>
      <w:r w:rsidRPr="0041053D">
        <w:rPr>
          <w:noProof/>
          <w:lang w:val="en-US" w:eastAsia="zh-CN"/>
        </w:rPr>
        <w:t>Description</w:t>
      </w:r>
      <w:r>
        <w:rPr>
          <w:noProof/>
        </w:rPr>
        <w:tab/>
      </w:r>
      <w:r>
        <w:rPr>
          <w:noProof/>
        </w:rPr>
        <w:fldChar w:fldCharType="begin"/>
      </w:r>
      <w:r>
        <w:rPr>
          <w:noProof/>
        </w:rPr>
        <w:instrText xml:space="preserve"> PAGEREF _Toc164763570 \h </w:instrText>
      </w:r>
      <w:r>
        <w:rPr>
          <w:noProof/>
        </w:rPr>
      </w:r>
      <w:r>
        <w:rPr>
          <w:noProof/>
        </w:rPr>
        <w:fldChar w:fldCharType="separate"/>
      </w:r>
      <w:r>
        <w:rPr>
          <w:noProof/>
        </w:rPr>
        <w:t>150</w:t>
      </w:r>
      <w:r>
        <w:rPr>
          <w:noProof/>
        </w:rPr>
        <w:fldChar w:fldCharType="end"/>
      </w:r>
    </w:p>
    <w:p w14:paraId="7224A1CD" w14:textId="66E8AB0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_Toc164763571 \h </w:instrText>
      </w:r>
      <w:r>
        <w:rPr>
          <w:noProof/>
        </w:rPr>
      </w:r>
      <w:r>
        <w:rPr>
          <w:noProof/>
        </w:rPr>
        <w:fldChar w:fldCharType="separate"/>
      </w:r>
      <w:r>
        <w:rPr>
          <w:noProof/>
        </w:rPr>
        <w:t>150</w:t>
      </w:r>
      <w:r>
        <w:rPr>
          <w:noProof/>
        </w:rPr>
        <w:fldChar w:fldCharType="end"/>
      </w:r>
    </w:p>
    <w:p w14:paraId="02603754" w14:textId="650D5C9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_Toc164763572 \h </w:instrText>
      </w:r>
      <w:r>
        <w:rPr>
          <w:noProof/>
        </w:rPr>
      </w:r>
      <w:r>
        <w:rPr>
          <w:noProof/>
        </w:rPr>
        <w:fldChar w:fldCharType="separate"/>
      </w:r>
      <w:r>
        <w:rPr>
          <w:noProof/>
        </w:rPr>
        <w:t>151</w:t>
      </w:r>
      <w:r>
        <w:rPr>
          <w:noProof/>
        </w:rPr>
        <w:fldChar w:fldCharType="end"/>
      </w:r>
    </w:p>
    <w:p w14:paraId="40373CC0" w14:textId="20CC3D94" w:rsidR="00800D60" w:rsidRDefault="00800D6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_Toc164763573 \h </w:instrText>
      </w:r>
      <w:r>
        <w:rPr>
          <w:noProof/>
        </w:rPr>
      </w:r>
      <w:r>
        <w:rPr>
          <w:noProof/>
        </w:rPr>
        <w:fldChar w:fldCharType="separate"/>
      </w:r>
      <w:r>
        <w:rPr>
          <w:noProof/>
        </w:rPr>
        <w:t>151</w:t>
      </w:r>
      <w:r>
        <w:rPr>
          <w:noProof/>
        </w:rPr>
        <w:fldChar w:fldCharType="end"/>
      </w:r>
    </w:p>
    <w:p w14:paraId="2222642D" w14:textId="263725AF"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_Toc164763574 \h </w:instrText>
      </w:r>
      <w:r>
        <w:rPr>
          <w:noProof/>
        </w:rPr>
      </w:r>
      <w:r>
        <w:rPr>
          <w:noProof/>
        </w:rPr>
        <w:fldChar w:fldCharType="separate"/>
      </w:r>
      <w:r>
        <w:rPr>
          <w:noProof/>
        </w:rPr>
        <w:t>151</w:t>
      </w:r>
      <w:r>
        <w:rPr>
          <w:noProof/>
        </w:rPr>
        <w:fldChar w:fldCharType="end"/>
      </w:r>
    </w:p>
    <w:p w14:paraId="1C69D556" w14:textId="2378C9A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_Toc164763575 \h </w:instrText>
      </w:r>
      <w:r>
        <w:rPr>
          <w:noProof/>
        </w:rPr>
      </w:r>
      <w:r>
        <w:rPr>
          <w:noProof/>
        </w:rPr>
        <w:fldChar w:fldCharType="separate"/>
      </w:r>
      <w:r>
        <w:rPr>
          <w:noProof/>
        </w:rPr>
        <w:t>154</w:t>
      </w:r>
      <w:r>
        <w:rPr>
          <w:noProof/>
        </w:rPr>
        <w:fldChar w:fldCharType="end"/>
      </w:r>
    </w:p>
    <w:p w14:paraId="232A068E" w14:textId="3EA726D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_Toc164763576 \h </w:instrText>
      </w:r>
      <w:r>
        <w:rPr>
          <w:noProof/>
        </w:rPr>
      </w:r>
      <w:r>
        <w:rPr>
          <w:noProof/>
        </w:rPr>
        <w:fldChar w:fldCharType="separate"/>
      </w:r>
      <w:r>
        <w:rPr>
          <w:noProof/>
        </w:rPr>
        <w:t>154</w:t>
      </w:r>
      <w:r>
        <w:rPr>
          <w:noProof/>
        </w:rPr>
        <w:fldChar w:fldCharType="end"/>
      </w:r>
    </w:p>
    <w:p w14:paraId="1E4A45E9" w14:textId="1656E72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_Toc164763577 \h </w:instrText>
      </w:r>
      <w:r>
        <w:rPr>
          <w:noProof/>
        </w:rPr>
      </w:r>
      <w:r>
        <w:rPr>
          <w:noProof/>
        </w:rPr>
        <w:fldChar w:fldCharType="separate"/>
      </w:r>
      <w:r>
        <w:rPr>
          <w:noProof/>
        </w:rPr>
        <w:t>154</w:t>
      </w:r>
      <w:r>
        <w:rPr>
          <w:noProof/>
        </w:rPr>
        <w:fldChar w:fldCharType="end"/>
      </w:r>
    </w:p>
    <w:p w14:paraId="2268CAB2" w14:textId="6D1AF04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_Toc164763578 \h </w:instrText>
      </w:r>
      <w:r>
        <w:rPr>
          <w:noProof/>
        </w:rPr>
      </w:r>
      <w:r>
        <w:rPr>
          <w:noProof/>
        </w:rPr>
        <w:fldChar w:fldCharType="separate"/>
      </w:r>
      <w:r>
        <w:rPr>
          <w:noProof/>
        </w:rPr>
        <w:t>157</w:t>
      </w:r>
      <w:r>
        <w:rPr>
          <w:noProof/>
        </w:rPr>
        <w:fldChar w:fldCharType="end"/>
      </w:r>
    </w:p>
    <w:p w14:paraId="2934DA58" w14:textId="1CBDA40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_Toc164763579 \h </w:instrText>
      </w:r>
      <w:r>
        <w:rPr>
          <w:noProof/>
        </w:rPr>
      </w:r>
      <w:r>
        <w:rPr>
          <w:noProof/>
        </w:rPr>
        <w:fldChar w:fldCharType="separate"/>
      </w:r>
      <w:r>
        <w:rPr>
          <w:noProof/>
        </w:rPr>
        <w:t>159</w:t>
      </w:r>
      <w:r>
        <w:rPr>
          <w:noProof/>
        </w:rPr>
        <w:fldChar w:fldCharType="end"/>
      </w:r>
    </w:p>
    <w:p w14:paraId="6BA926FA" w14:textId="6761A21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_Toc164763580 \h </w:instrText>
      </w:r>
      <w:r>
        <w:rPr>
          <w:noProof/>
        </w:rPr>
      </w:r>
      <w:r>
        <w:rPr>
          <w:noProof/>
        </w:rPr>
        <w:fldChar w:fldCharType="separate"/>
      </w:r>
      <w:r>
        <w:rPr>
          <w:noProof/>
        </w:rPr>
        <w:t>160</w:t>
      </w:r>
      <w:r>
        <w:rPr>
          <w:noProof/>
        </w:rPr>
        <w:fldChar w:fldCharType="end"/>
      </w:r>
    </w:p>
    <w:p w14:paraId="534929D3" w14:textId="0AE73DB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_Toc164763581 \h </w:instrText>
      </w:r>
      <w:r>
        <w:rPr>
          <w:noProof/>
        </w:rPr>
      </w:r>
      <w:r>
        <w:rPr>
          <w:noProof/>
        </w:rPr>
        <w:fldChar w:fldCharType="separate"/>
      </w:r>
      <w:r>
        <w:rPr>
          <w:noProof/>
        </w:rPr>
        <w:t>161</w:t>
      </w:r>
      <w:r>
        <w:rPr>
          <w:noProof/>
        </w:rPr>
        <w:fldChar w:fldCharType="end"/>
      </w:r>
    </w:p>
    <w:p w14:paraId="38D657CC" w14:textId="2621D6A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_Toc164763582 \h </w:instrText>
      </w:r>
      <w:r>
        <w:rPr>
          <w:noProof/>
        </w:rPr>
      </w:r>
      <w:r>
        <w:rPr>
          <w:noProof/>
        </w:rPr>
        <w:fldChar w:fldCharType="separate"/>
      </w:r>
      <w:r>
        <w:rPr>
          <w:noProof/>
        </w:rPr>
        <w:t>163</w:t>
      </w:r>
      <w:r>
        <w:rPr>
          <w:noProof/>
        </w:rPr>
        <w:fldChar w:fldCharType="end"/>
      </w:r>
    </w:p>
    <w:p w14:paraId="11F30647" w14:textId="6C72AFC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_Toc164763583 \h </w:instrText>
      </w:r>
      <w:r>
        <w:rPr>
          <w:noProof/>
        </w:rPr>
      </w:r>
      <w:r>
        <w:rPr>
          <w:noProof/>
        </w:rPr>
        <w:fldChar w:fldCharType="separate"/>
      </w:r>
      <w:r>
        <w:rPr>
          <w:noProof/>
        </w:rPr>
        <w:t>163</w:t>
      </w:r>
      <w:r>
        <w:rPr>
          <w:noProof/>
        </w:rPr>
        <w:fldChar w:fldCharType="end"/>
      </w:r>
    </w:p>
    <w:p w14:paraId="33448B1D" w14:textId="6E0AEB4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_Toc164763584 \h </w:instrText>
      </w:r>
      <w:r>
        <w:rPr>
          <w:noProof/>
        </w:rPr>
      </w:r>
      <w:r>
        <w:rPr>
          <w:noProof/>
        </w:rPr>
        <w:fldChar w:fldCharType="separate"/>
      </w:r>
      <w:r>
        <w:rPr>
          <w:noProof/>
        </w:rPr>
        <w:t>164</w:t>
      </w:r>
      <w:r>
        <w:rPr>
          <w:noProof/>
        </w:rPr>
        <w:fldChar w:fldCharType="end"/>
      </w:r>
    </w:p>
    <w:p w14:paraId="6799AFA6" w14:textId="181BCB8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_Toc164763585 \h </w:instrText>
      </w:r>
      <w:r>
        <w:rPr>
          <w:noProof/>
        </w:rPr>
      </w:r>
      <w:r>
        <w:rPr>
          <w:noProof/>
        </w:rPr>
        <w:fldChar w:fldCharType="separate"/>
      </w:r>
      <w:r>
        <w:rPr>
          <w:noProof/>
        </w:rPr>
        <w:t>164</w:t>
      </w:r>
      <w:r>
        <w:rPr>
          <w:noProof/>
        </w:rPr>
        <w:fldChar w:fldCharType="end"/>
      </w:r>
    </w:p>
    <w:p w14:paraId="0DF46486" w14:textId="13DA264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_Toc164763586 \h </w:instrText>
      </w:r>
      <w:r>
        <w:rPr>
          <w:noProof/>
        </w:rPr>
      </w:r>
      <w:r>
        <w:rPr>
          <w:noProof/>
        </w:rPr>
        <w:fldChar w:fldCharType="separate"/>
      </w:r>
      <w:r>
        <w:rPr>
          <w:noProof/>
        </w:rPr>
        <w:t>164</w:t>
      </w:r>
      <w:r>
        <w:rPr>
          <w:noProof/>
        </w:rPr>
        <w:fldChar w:fldCharType="end"/>
      </w:r>
    </w:p>
    <w:p w14:paraId="73C12DC3" w14:textId="1B0D123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_Toc164763587 \h </w:instrText>
      </w:r>
      <w:r>
        <w:rPr>
          <w:noProof/>
        </w:rPr>
      </w:r>
      <w:r>
        <w:rPr>
          <w:noProof/>
        </w:rPr>
        <w:fldChar w:fldCharType="separate"/>
      </w:r>
      <w:r>
        <w:rPr>
          <w:noProof/>
        </w:rPr>
        <w:t>165</w:t>
      </w:r>
      <w:r>
        <w:rPr>
          <w:noProof/>
        </w:rPr>
        <w:fldChar w:fldCharType="end"/>
      </w:r>
    </w:p>
    <w:p w14:paraId="55057DD0" w14:textId="6AA6AE2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_Toc164763588 \h </w:instrText>
      </w:r>
      <w:r>
        <w:rPr>
          <w:noProof/>
        </w:rPr>
      </w:r>
      <w:r>
        <w:rPr>
          <w:noProof/>
        </w:rPr>
        <w:fldChar w:fldCharType="separate"/>
      </w:r>
      <w:r>
        <w:rPr>
          <w:noProof/>
        </w:rPr>
        <w:t>165</w:t>
      </w:r>
      <w:r>
        <w:rPr>
          <w:noProof/>
        </w:rPr>
        <w:fldChar w:fldCharType="end"/>
      </w:r>
    </w:p>
    <w:p w14:paraId="4EB864A9" w14:textId="3875DAB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_Toc164763589 \h </w:instrText>
      </w:r>
      <w:r>
        <w:rPr>
          <w:noProof/>
        </w:rPr>
      </w:r>
      <w:r>
        <w:rPr>
          <w:noProof/>
        </w:rPr>
        <w:fldChar w:fldCharType="separate"/>
      </w:r>
      <w:r>
        <w:rPr>
          <w:noProof/>
        </w:rPr>
        <w:t>165</w:t>
      </w:r>
      <w:r>
        <w:rPr>
          <w:noProof/>
        </w:rPr>
        <w:fldChar w:fldCharType="end"/>
      </w:r>
    </w:p>
    <w:p w14:paraId="12FA87E8" w14:textId="0F02D0A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_Toc164763590 \h </w:instrText>
      </w:r>
      <w:r>
        <w:rPr>
          <w:noProof/>
        </w:rPr>
      </w:r>
      <w:r>
        <w:rPr>
          <w:noProof/>
        </w:rPr>
        <w:fldChar w:fldCharType="separate"/>
      </w:r>
      <w:r>
        <w:rPr>
          <w:noProof/>
        </w:rPr>
        <w:t>166</w:t>
      </w:r>
      <w:r>
        <w:rPr>
          <w:noProof/>
        </w:rPr>
        <w:fldChar w:fldCharType="end"/>
      </w:r>
    </w:p>
    <w:p w14:paraId="303C80F6" w14:textId="18939F30"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_Toc164763591 \h </w:instrText>
      </w:r>
      <w:r>
        <w:rPr>
          <w:noProof/>
        </w:rPr>
      </w:r>
      <w:r>
        <w:rPr>
          <w:noProof/>
        </w:rPr>
        <w:fldChar w:fldCharType="separate"/>
      </w:r>
      <w:r>
        <w:rPr>
          <w:noProof/>
        </w:rPr>
        <w:t>166</w:t>
      </w:r>
      <w:r>
        <w:rPr>
          <w:noProof/>
        </w:rPr>
        <w:fldChar w:fldCharType="end"/>
      </w:r>
    </w:p>
    <w:p w14:paraId="1C2C2141" w14:textId="0CAC9B2B"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_Toc164763592 \h </w:instrText>
      </w:r>
      <w:r>
        <w:rPr>
          <w:noProof/>
        </w:rPr>
      </w:r>
      <w:r>
        <w:rPr>
          <w:noProof/>
        </w:rPr>
        <w:fldChar w:fldCharType="separate"/>
      </w:r>
      <w:r>
        <w:rPr>
          <w:noProof/>
        </w:rPr>
        <w:t>166</w:t>
      </w:r>
      <w:r>
        <w:rPr>
          <w:noProof/>
        </w:rPr>
        <w:fldChar w:fldCharType="end"/>
      </w:r>
    </w:p>
    <w:p w14:paraId="640483D1" w14:textId="362707B7" w:rsidR="00800D60" w:rsidRDefault="00800D6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_Toc164763593 \h </w:instrText>
      </w:r>
      <w:r>
        <w:rPr>
          <w:noProof/>
        </w:rPr>
      </w:r>
      <w:r>
        <w:rPr>
          <w:noProof/>
        </w:rPr>
        <w:fldChar w:fldCharType="separate"/>
      </w:r>
      <w:r>
        <w:rPr>
          <w:noProof/>
        </w:rPr>
        <w:t>166</w:t>
      </w:r>
      <w:r>
        <w:rPr>
          <w:noProof/>
        </w:rPr>
        <w:fldChar w:fldCharType="end"/>
      </w:r>
    </w:p>
    <w:p w14:paraId="1C41D486" w14:textId="3F6A1A37" w:rsidR="00800D60" w:rsidRDefault="00800D6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_Toc164763594 \h </w:instrText>
      </w:r>
      <w:r>
        <w:rPr>
          <w:noProof/>
        </w:rPr>
      </w:r>
      <w:r>
        <w:rPr>
          <w:noProof/>
        </w:rPr>
        <w:fldChar w:fldCharType="separate"/>
      </w:r>
      <w:r>
        <w:rPr>
          <w:noProof/>
        </w:rPr>
        <w:t>166</w:t>
      </w:r>
      <w:r>
        <w:rPr>
          <w:noProof/>
        </w:rPr>
        <w:fldChar w:fldCharType="end"/>
      </w:r>
    </w:p>
    <w:p w14:paraId="2482EC3A" w14:textId="4657C372" w:rsidR="00800D60" w:rsidRDefault="00800D6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_Toc164763595 \h </w:instrText>
      </w:r>
      <w:r>
        <w:rPr>
          <w:noProof/>
        </w:rPr>
      </w:r>
      <w:r>
        <w:rPr>
          <w:noProof/>
        </w:rPr>
        <w:fldChar w:fldCharType="separate"/>
      </w:r>
      <w:r>
        <w:rPr>
          <w:noProof/>
        </w:rPr>
        <w:t>166</w:t>
      </w:r>
      <w:r>
        <w:rPr>
          <w:noProof/>
        </w:rPr>
        <w:fldChar w:fldCharType="end"/>
      </w:r>
    </w:p>
    <w:p w14:paraId="4DAD34DA" w14:textId="3D64E74C" w:rsidR="00800D60" w:rsidRDefault="00800D6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_Toc164763596 \h </w:instrText>
      </w:r>
      <w:r>
        <w:rPr>
          <w:noProof/>
        </w:rPr>
      </w:r>
      <w:r>
        <w:rPr>
          <w:noProof/>
        </w:rPr>
        <w:fldChar w:fldCharType="separate"/>
      </w:r>
      <w:r>
        <w:rPr>
          <w:noProof/>
        </w:rPr>
        <w:t>167</w:t>
      </w:r>
      <w:r>
        <w:rPr>
          <w:noProof/>
        </w:rPr>
        <w:fldChar w:fldCharType="end"/>
      </w:r>
    </w:p>
    <w:p w14:paraId="08D1697D" w14:textId="31036712" w:rsidR="00800D60" w:rsidRDefault="00800D6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_Toc164763597 \h </w:instrText>
      </w:r>
      <w:r>
        <w:rPr>
          <w:noProof/>
        </w:rPr>
      </w:r>
      <w:r>
        <w:rPr>
          <w:noProof/>
        </w:rPr>
        <w:fldChar w:fldCharType="separate"/>
      </w:r>
      <w:r>
        <w:rPr>
          <w:noProof/>
        </w:rPr>
        <w:t>167</w:t>
      </w:r>
      <w:r>
        <w:rPr>
          <w:noProof/>
        </w:rPr>
        <w:fldChar w:fldCharType="end"/>
      </w:r>
    </w:p>
    <w:p w14:paraId="64C88F2A" w14:textId="557F0482" w:rsidR="00800D60" w:rsidRDefault="00800D6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_Toc164763598 \h </w:instrText>
      </w:r>
      <w:r>
        <w:rPr>
          <w:noProof/>
        </w:rPr>
      </w:r>
      <w:r>
        <w:rPr>
          <w:noProof/>
        </w:rPr>
        <w:fldChar w:fldCharType="separate"/>
      </w:r>
      <w:r>
        <w:rPr>
          <w:noProof/>
        </w:rPr>
        <w:t>167</w:t>
      </w:r>
      <w:r>
        <w:rPr>
          <w:noProof/>
        </w:rPr>
        <w:fldChar w:fldCharType="end"/>
      </w:r>
    </w:p>
    <w:p w14:paraId="7D292548" w14:textId="0BB8509C" w:rsidR="00800D60" w:rsidRDefault="00800D6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_Toc164763599 \h </w:instrText>
      </w:r>
      <w:r>
        <w:rPr>
          <w:noProof/>
        </w:rPr>
      </w:r>
      <w:r>
        <w:rPr>
          <w:noProof/>
        </w:rPr>
        <w:fldChar w:fldCharType="separate"/>
      </w:r>
      <w:r>
        <w:rPr>
          <w:noProof/>
        </w:rPr>
        <w:t>167</w:t>
      </w:r>
      <w:r>
        <w:rPr>
          <w:noProof/>
        </w:rPr>
        <w:fldChar w:fldCharType="end"/>
      </w:r>
    </w:p>
    <w:p w14:paraId="2E8831FE" w14:textId="1241098A" w:rsidR="00800D60" w:rsidRDefault="00800D6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_Toc164763600 \h </w:instrText>
      </w:r>
      <w:r>
        <w:rPr>
          <w:noProof/>
        </w:rPr>
      </w:r>
      <w:r>
        <w:rPr>
          <w:noProof/>
        </w:rPr>
        <w:fldChar w:fldCharType="separate"/>
      </w:r>
      <w:r>
        <w:rPr>
          <w:noProof/>
        </w:rPr>
        <w:t>167</w:t>
      </w:r>
      <w:r>
        <w:rPr>
          <w:noProof/>
        </w:rPr>
        <w:fldChar w:fldCharType="end"/>
      </w:r>
    </w:p>
    <w:p w14:paraId="39F2BA69" w14:textId="4AD67472" w:rsidR="00800D60" w:rsidRDefault="00800D6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_Toc164763601 \h </w:instrText>
      </w:r>
      <w:r>
        <w:rPr>
          <w:noProof/>
        </w:rPr>
      </w:r>
      <w:r>
        <w:rPr>
          <w:noProof/>
        </w:rPr>
        <w:fldChar w:fldCharType="separate"/>
      </w:r>
      <w:r>
        <w:rPr>
          <w:noProof/>
        </w:rPr>
        <w:t>168</w:t>
      </w:r>
      <w:r>
        <w:rPr>
          <w:noProof/>
        </w:rPr>
        <w:fldChar w:fldCharType="end"/>
      </w:r>
    </w:p>
    <w:p w14:paraId="2FE61F85" w14:textId="26CA1C3B" w:rsidR="00800D60" w:rsidRDefault="00800D6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_Toc164763602 \h </w:instrText>
      </w:r>
      <w:r>
        <w:rPr>
          <w:noProof/>
        </w:rPr>
      </w:r>
      <w:r>
        <w:rPr>
          <w:noProof/>
        </w:rPr>
        <w:fldChar w:fldCharType="separate"/>
      </w:r>
      <w:r>
        <w:rPr>
          <w:noProof/>
        </w:rPr>
        <w:t>168</w:t>
      </w:r>
      <w:r>
        <w:rPr>
          <w:noProof/>
        </w:rPr>
        <w:fldChar w:fldCharType="end"/>
      </w:r>
    </w:p>
    <w:p w14:paraId="2A53EED6" w14:textId="4C0C8F57" w:rsidR="00800D60" w:rsidRDefault="00800D6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_Toc164763603 \h </w:instrText>
      </w:r>
      <w:r>
        <w:rPr>
          <w:noProof/>
        </w:rPr>
      </w:r>
      <w:r>
        <w:rPr>
          <w:noProof/>
        </w:rPr>
        <w:fldChar w:fldCharType="separate"/>
      </w:r>
      <w:r>
        <w:rPr>
          <w:noProof/>
        </w:rPr>
        <w:t>168</w:t>
      </w:r>
      <w:r>
        <w:rPr>
          <w:noProof/>
        </w:rPr>
        <w:fldChar w:fldCharType="end"/>
      </w:r>
    </w:p>
    <w:p w14:paraId="70FE4016" w14:textId="473E4BEA" w:rsidR="00800D60" w:rsidRDefault="00800D6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_Toc164763604 \h </w:instrText>
      </w:r>
      <w:r>
        <w:rPr>
          <w:noProof/>
        </w:rPr>
      </w:r>
      <w:r>
        <w:rPr>
          <w:noProof/>
        </w:rPr>
        <w:fldChar w:fldCharType="separate"/>
      </w:r>
      <w:r>
        <w:rPr>
          <w:noProof/>
        </w:rPr>
        <w:t>168</w:t>
      </w:r>
      <w:r>
        <w:rPr>
          <w:noProof/>
        </w:rPr>
        <w:fldChar w:fldCharType="end"/>
      </w:r>
    </w:p>
    <w:p w14:paraId="64ED7C9C" w14:textId="65EFF5BE" w:rsidR="00800D60" w:rsidRDefault="00800D6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_Toc164763605 \h </w:instrText>
      </w:r>
      <w:r>
        <w:rPr>
          <w:noProof/>
        </w:rPr>
      </w:r>
      <w:r>
        <w:rPr>
          <w:noProof/>
        </w:rPr>
        <w:fldChar w:fldCharType="separate"/>
      </w:r>
      <w:r>
        <w:rPr>
          <w:noProof/>
        </w:rPr>
        <w:t>168</w:t>
      </w:r>
      <w:r>
        <w:rPr>
          <w:noProof/>
        </w:rPr>
        <w:fldChar w:fldCharType="end"/>
      </w:r>
    </w:p>
    <w:p w14:paraId="05D246D1" w14:textId="0F7EEDC0" w:rsidR="00800D60" w:rsidRDefault="00800D6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_Toc164763606 \h </w:instrText>
      </w:r>
      <w:r>
        <w:rPr>
          <w:noProof/>
        </w:rPr>
      </w:r>
      <w:r>
        <w:rPr>
          <w:noProof/>
        </w:rPr>
        <w:fldChar w:fldCharType="separate"/>
      </w:r>
      <w:r>
        <w:rPr>
          <w:noProof/>
        </w:rPr>
        <w:t>168</w:t>
      </w:r>
      <w:r>
        <w:rPr>
          <w:noProof/>
        </w:rPr>
        <w:fldChar w:fldCharType="end"/>
      </w:r>
    </w:p>
    <w:p w14:paraId="6EF360BE" w14:textId="17D55E18" w:rsidR="00800D60" w:rsidRDefault="00800D6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_Toc164763607 \h </w:instrText>
      </w:r>
      <w:r>
        <w:rPr>
          <w:noProof/>
        </w:rPr>
      </w:r>
      <w:r>
        <w:rPr>
          <w:noProof/>
        </w:rPr>
        <w:fldChar w:fldCharType="separate"/>
      </w:r>
      <w:r>
        <w:rPr>
          <w:noProof/>
        </w:rPr>
        <w:t>168</w:t>
      </w:r>
      <w:r>
        <w:rPr>
          <w:noProof/>
        </w:rPr>
        <w:fldChar w:fldCharType="end"/>
      </w:r>
    </w:p>
    <w:p w14:paraId="09D3484C" w14:textId="687D2997" w:rsidR="00800D60" w:rsidRDefault="00800D6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_Toc164763608 \h </w:instrText>
      </w:r>
      <w:r>
        <w:rPr>
          <w:noProof/>
        </w:rPr>
      </w:r>
      <w:r>
        <w:rPr>
          <w:noProof/>
        </w:rPr>
        <w:fldChar w:fldCharType="separate"/>
      </w:r>
      <w:r>
        <w:rPr>
          <w:noProof/>
        </w:rPr>
        <w:t>169</w:t>
      </w:r>
      <w:r>
        <w:rPr>
          <w:noProof/>
        </w:rPr>
        <w:fldChar w:fldCharType="end"/>
      </w:r>
    </w:p>
    <w:p w14:paraId="0989350C" w14:textId="0766E2D3" w:rsidR="00800D60" w:rsidRDefault="00800D6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_Toc164763609 \h </w:instrText>
      </w:r>
      <w:r>
        <w:rPr>
          <w:noProof/>
        </w:rPr>
      </w:r>
      <w:r>
        <w:rPr>
          <w:noProof/>
        </w:rPr>
        <w:fldChar w:fldCharType="separate"/>
      </w:r>
      <w:r>
        <w:rPr>
          <w:noProof/>
        </w:rPr>
        <w:t>169</w:t>
      </w:r>
      <w:r>
        <w:rPr>
          <w:noProof/>
        </w:rPr>
        <w:fldChar w:fldCharType="end"/>
      </w:r>
    </w:p>
    <w:p w14:paraId="6FC4D1FE" w14:textId="6DC4809A" w:rsidR="00800D60" w:rsidRDefault="00800D6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_Toc164763610 \h </w:instrText>
      </w:r>
      <w:r>
        <w:rPr>
          <w:noProof/>
        </w:rPr>
      </w:r>
      <w:r>
        <w:rPr>
          <w:noProof/>
        </w:rPr>
        <w:fldChar w:fldCharType="separate"/>
      </w:r>
      <w:r>
        <w:rPr>
          <w:noProof/>
        </w:rPr>
        <w:t>169</w:t>
      </w:r>
      <w:r>
        <w:rPr>
          <w:noProof/>
        </w:rPr>
        <w:fldChar w:fldCharType="end"/>
      </w:r>
    </w:p>
    <w:p w14:paraId="6CB8E5CC" w14:textId="62C6FD7B" w:rsidR="00800D60" w:rsidRDefault="00800D6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_Toc164763611 \h </w:instrText>
      </w:r>
      <w:r>
        <w:rPr>
          <w:noProof/>
        </w:rPr>
      </w:r>
      <w:r>
        <w:rPr>
          <w:noProof/>
        </w:rPr>
        <w:fldChar w:fldCharType="separate"/>
      </w:r>
      <w:r>
        <w:rPr>
          <w:noProof/>
        </w:rPr>
        <w:t>169</w:t>
      </w:r>
      <w:r>
        <w:rPr>
          <w:noProof/>
        </w:rPr>
        <w:fldChar w:fldCharType="end"/>
      </w:r>
    </w:p>
    <w:p w14:paraId="0C54ABF0" w14:textId="5C11049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_Toc164763612 \h </w:instrText>
      </w:r>
      <w:r>
        <w:rPr>
          <w:noProof/>
        </w:rPr>
      </w:r>
      <w:r>
        <w:rPr>
          <w:noProof/>
        </w:rPr>
        <w:fldChar w:fldCharType="separate"/>
      </w:r>
      <w:r>
        <w:rPr>
          <w:noProof/>
        </w:rPr>
        <w:t>169</w:t>
      </w:r>
      <w:r>
        <w:rPr>
          <w:noProof/>
        </w:rPr>
        <w:fldChar w:fldCharType="end"/>
      </w:r>
    </w:p>
    <w:p w14:paraId="2754CE29" w14:textId="6121C11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_Toc164763613 \h </w:instrText>
      </w:r>
      <w:r>
        <w:rPr>
          <w:noProof/>
        </w:rPr>
      </w:r>
      <w:r>
        <w:rPr>
          <w:noProof/>
        </w:rPr>
        <w:fldChar w:fldCharType="separate"/>
      </w:r>
      <w:r>
        <w:rPr>
          <w:noProof/>
        </w:rPr>
        <w:t>169</w:t>
      </w:r>
      <w:r>
        <w:rPr>
          <w:noProof/>
        </w:rPr>
        <w:fldChar w:fldCharType="end"/>
      </w:r>
    </w:p>
    <w:p w14:paraId="7B75C8AB" w14:textId="24290C6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_Toc164763614 \h </w:instrText>
      </w:r>
      <w:r>
        <w:rPr>
          <w:noProof/>
        </w:rPr>
      </w:r>
      <w:r>
        <w:rPr>
          <w:noProof/>
        </w:rPr>
        <w:fldChar w:fldCharType="separate"/>
      </w:r>
      <w:r>
        <w:rPr>
          <w:noProof/>
        </w:rPr>
        <w:t>170</w:t>
      </w:r>
      <w:r>
        <w:rPr>
          <w:noProof/>
        </w:rPr>
        <w:fldChar w:fldCharType="end"/>
      </w:r>
    </w:p>
    <w:p w14:paraId="70A036CA" w14:textId="7BD4B4C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_Toc164763615 \h </w:instrText>
      </w:r>
      <w:r>
        <w:rPr>
          <w:noProof/>
        </w:rPr>
      </w:r>
      <w:r>
        <w:rPr>
          <w:noProof/>
        </w:rPr>
        <w:fldChar w:fldCharType="separate"/>
      </w:r>
      <w:r>
        <w:rPr>
          <w:noProof/>
        </w:rPr>
        <w:t>170</w:t>
      </w:r>
      <w:r>
        <w:rPr>
          <w:noProof/>
        </w:rPr>
        <w:fldChar w:fldCharType="end"/>
      </w:r>
    </w:p>
    <w:p w14:paraId="4D62C829" w14:textId="55EF6DAB"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_Toc164763616 \h </w:instrText>
      </w:r>
      <w:r>
        <w:rPr>
          <w:noProof/>
        </w:rPr>
      </w:r>
      <w:r>
        <w:rPr>
          <w:noProof/>
        </w:rPr>
        <w:fldChar w:fldCharType="separate"/>
      </w:r>
      <w:r>
        <w:rPr>
          <w:noProof/>
        </w:rPr>
        <w:t>170</w:t>
      </w:r>
      <w:r>
        <w:rPr>
          <w:noProof/>
        </w:rPr>
        <w:fldChar w:fldCharType="end"/>
      </w:r>
    </w:p>
    <w:p w14:paraId="61A5B292" w14:textId="14388DF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_Toc164763617 \h </w:instrText>
      </w:r>
      <w:r>
        <w:rPr>
          <w:noProof/>
        </w:rPr>
      </w:r>
      <w:r>
        <w:rPr>
          <w:noProof/>
        </w:rPr>
        <w:fldChar w:fldCharType="separate"/>
      </w:r>
      <w:r>
        <w:rPr>
          <w:noProof/>
        </w:rPr>
        <w:t>171</w:t>
      </w:r>
      <w:r>
        <w:rPr>
          <w:noProof/>
        </w:rPr>
        <w:fldChar w:fldCharType="end"/>
      </w:r>
    </w:p>
    <w:p w14:paraId="2CC07789" w14:textId="7E8369DE" w:rsidR="00800D60" w:rsidRDefault="00800D6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_Toc164763618 \h </w:instrText>
      </w:r>
      <w:r>
        <w:rPr>
          <w:noProof/>
        </w:rPr>
      </w:r>
      <w:r>
        <w:rPr>
          <w:noProof/>
        </w:rPr>
        <w:fldChar w:fldCharType="separate"/>
      </w:r>
      <w:r>
        <w:rPr>
          <w:noProof/>
        </w:rPr>
        <w:t>171</w:t>
      </w:r>
      <w:r>
        <w:rPr>
          <w:noProof/>
        </w:rPr>
        <w:fldChar w:fldCharType="end"/>
      </w:r>
    </w:p>
    <w:p w14:paraId="6EB69D35" w14:textId="1E0E5A4B" w:rsidR="00800D60" w:rsidRDefault="00800D6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_Toc164763619 \h </w:instrText>
      </w:r>
      <w:r>
        <w:rPr>
          <w:noProof/>
        </w:rPr>
      </w:r>
      <w:r>
        <w:rPr>
          <w:noProof/>
        </w:rPr>
        <w:fldChar w:fldCharType="separate"/>
      </w:r>
      <w:r>
        <w:rPr>
          <w:noProof/>
        </w:rPr>
        <w:t>171</w:t>
      </w:r>
      <w:r>
        <w:rPr>
          <w:noProof/>
        </w:rPr>
        <w:fldChar w:fldCharType="end"/>
      </w:r>
    </w:p>
    <w:p w14:paraId="6EB9DD4E" w14:textId="586B9CF9" w:rsidR="00800D60" w:rsidRDefault="00800D60">
      <w:pPr>
        <w:pStyle w:val="TOC3"/>
        <w:rPr>
          <w:rFonts w:asciiTheme="minorHAnsi" w:eastAsiaTheme="minorEastAsia" w:hAnsiTheme="minorHAnsi" w:cstheme="minorBidi"/>
          <w:noProof/>
          <w:sz w:val="22"/>
          <w:szCs w:val="22"/>
          <w:lang w:val="en-IN" w:eastAsia="en-IN"/>
        </w:rPr>
      </w:pPr>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_Toc164763620 \h </w:instrText>
      </w:r>
      <w:r>
        <w:rPr>
          <w:noProof/>
        </w:rPr>
      </w:r>
      <w:r>
        <w:rPr>
          <w:noProof/>
        </w:rPr>
        <w:fldChar w:fldCharType="separate"/>
      </w:r>
      <w:r>
        <w:rPr>
          <w:noProof/>
        </w:rPr>
        <w:t>171</w:t>
      </w:r>
      <w:r>
        <w:rPr>
          <w:noProof/>
        </w:rPr>
        <w:fldChar w:fldCharType="end"/>
      </w:r>
    </w:p>
    <w:p w14:paraId="6B6BFEA2" w14:textId="37C064B8"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_Toc164763621 \h </w:instrText>
      </w:r>
      <w:r>
        <w:rPr>
          <w:noProof/>
        </w:rPr>
      </w:r>
      <w:r>
        <w:rPr>
          <w:noProof/>
        </w:rPr>
        <w:fldChar w:fldCharType="separate"/>
      </w:r>
      <w:r>
        <w:rPr>
          <w:noProof/>
        </w:rPr>
        <w:t>171</w:t>
      </w:r>
      <w:r>
        <w:rPr>
          <w:noProof/>
        </w:rPr>
        <w:fldChar w:fldCharType="end"/>
      </w:r>
    </w:p>
    <w:p w14:paraId="29146C16" w14:textId="70C24F3D"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_Toc164763622 \h </w:instrText>
      </w:r>
      <w:r>
        <w:rPr>
          <w:noProof/>
        </w:rPr>
      </w:r>
      <w:r>
        <w:rPr>
          <w:noProof/>
        </w:rPr>
        <w:fldChar w:fldCharType="separate"/>
      </w:r>
      <w:r>
        <w:rPr>
          <w:noProof/>
        </w:rPr>
        <w:t>172</w:t>
      </w:r>
      <w:r>
        <w:rPr>
          <w:noProof/>
        </w:rPr>
        <w:fldChar w:fldCharType="end"/>
      </w:r>
    </w:p>
    <w:p w14:paraId="0F835CBD" w14:textId="6530754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_Toc164763623 \h </w:instrText>
      </w:r>
      <w:r>
        <w:rPr>
          <w:noProof/>
        </w:rPr>
      </w:r>
      <w:r>
        <w:rPr>
          <w:noProof/>
        </w:rPr>
        <w:fldChar w:fldCharType="separate"/>
      </w:r>
      <w:r>
        <w:rPr>
          <w:noProof/>
        </w:rPr>
        <w:t>172</w:t>
      </w:r>
      <w:r>
        <w:rPr>
          <w:noProof/>
        </w:rPr>
        <w:fldChar w:fldCharType="end"/>
      </w:r>
    </w:p>
    <w:p w14:paraId="3D8982D8" w14:textId="42FFBD7D" w:rsidR="00800D60" w:rsidRDefault="00800D60">
      <w:pPr>
        <w:pStyle w:val="TOC5"/>
        <w:rPr>
          <w:rFonts w:asciiTheme="minorHAnsi" w:eastAsiaTheme="minorEastAsia" w:hAnsiTheme="minorHAnsi" w:cstheme="minorBidi"/>
          <w:noProof/>
          <w:sz w:val="22"/>
          <w:szCs w:val="22"/>
          <w:lang w:val="en-IN" w:eastAsia="en-IN"/>
        </w:rPr>
      </w:pPr>
      <w:r w:rsidRPr="0041053D">
        <w:rPr>
          <w:noProof/>
          <w:lang w:val="fr-FR" w:eastAsia="zh-CN"/>
        </w:rPr>
        <w:t>8.7.5.2.2</w:t>
      </w:r>
      <w:r>
        <w:rPr>
          <w:rFonts w:asciiTheme="minorHAnsi" w:eastAsiaTheme="minorEastAsia" w:hAnsiTheme="minorHAnsi" w:cstheme="minorBidi"/>
          <w:noProof/>
          <w:sz w:val="22"/>
          <w:szCs w:val="22"/>
          <w:lang w:val="en-IN" w:eastAsia="en-IN"/>
        </w:rPr>
        <w:tab/>
      </w:r>
      <w:r w:rsidRPr="0041053D">
        <w:rPr>
          <w:noProof/>
          <w:lang w:val="fr-FR" w:eastAsia="zh-CN"/>
        </w:rPr>
        <w:t>Type: SessionContexts</w:t>
      </w:r>
      <w:r>
        <w:rPr>
          <w:noProof/>
        </w:rPr>
        <w:tab/>
      </w:r>
      <w:r>
        <w:rPr>
          <w:noProof/>
        </w:rPr>
        <w:fldChar w:fldCharType="begin"/>
      </w:r>
      <w:r>
        <w:rPr>
          <w:noProof/>
        </w:rPr>
        <w:instrText xml:space="preserve"> PAGEREF _Toc164763624 \h </w:instrText>
      </w:r>
      <w:r>
        <w:rPr>
          <w:noProof/>
        </w:rPr>
      </w:r>
      <w:r>
        <w:rPr>
          <w:noProof/>
        </w:rPr>
        <w:fldChar w:fldCharType="separate"/>
      </w:r>
      <w:r>
        <w:rPr>
          <w:noProof/>
        </w:rPr>
        <w:t>172</w:t>
      </w:r>
      <w:r>
        <w:rPr>
          <w:noProof/>
        </w:rPr>
        <w:fldChar w:fldCharType="end"/>
      </w:r>
    </w:p>
    <w:p w14:paraId="5F6D7D8C" w14:textId="73A106C9"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_Toc164763625 \h </w:instrText>
      </w:r>
      <w:r>
        <w:rPr>
          <w:noProof/>
        </w:rPr>
      </w:r>
      <w:r>
        <w:rPr>
          <w:noProof/>
        </w:rPr>
        <w:fldChar w:fldCharType="separate"/>
      </w:r>
      <w:r>
        <w:rPr>
          <w:noProof/>
        </w:rPr>
        <w:t>172</w:t>
      </w:r>
      <w:r>
        <w:rPr>
          <w:noProof/>
        </w:rPr>
        <w:fldChar w:fldCharType="end"/>
      </w:r>
    </w:p>
    <w:p w14:paraId="06763EFA" w14:textId="553056C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_Toc164763626 \h </w:instrText>
      </w:r>
      <w:r>
        <w:rPr>
          <w:noProof/>
        </w:rPr>
      </w:r>
      <w:r>
        <w:rPr>
          <w:noProof/>
        </w:rPr>
        <w:fldChar w:fldCharType="separate"/>
      </w:r>
      <w:r>
        <w:rPr>
          <w:noProof/>
        </w:rPr>
        <w:t>173</w:t>
      </w:r>
      <w:r>
        <w:rPr>
          <w:noProof/>
        </w:rPr>
        <w:fldChar w:fldCharType="end"/>
      </w:r>
    </w:p>
    <w:p w14:paraId="015AAB81" w14:textId="28B6736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_Toc164763627 \h </w:instrText>
      </w:r>
      <w:r>
        <w:rPr>
          <w:noProof/>
        </w:rPr>
      </w:r>
      <w:r>
        <w:rPr>
          <w:noProof/>
        </w:rPr>
        <w:fldChar w:fldCharType="separate"/>
      </w:r>
      <w:r>
        <w:rPr>
          <w:noProof/>
        </w:rPr>
        <w:t>173</w:t>
      </w:r>
      <w:r>
        <w:rPr>
          <w:noProof/>
        </w:rPr>
        <w:fldChar w:fldCharType="end"/>
      </w:r>
    </w:p>
    <w:p w14:paraId="0E722D90" w14:textId="0CFF59D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_Toc164763628 \h </w:instrText>
      </w:r>
      <w:r>
        <w:rPr>
          <w:noProof/>
        </w:rPr>
      </w:r>
      <w:r>
        <w:rPr>
          <w:noProof/>
        </w:rPr>
        <w:fldChar w:fldCharType="separate"/>
      </w:r>
      <w:r>
        <w:rPr>
          <w:noProof/>
        </w:rPr>
        <w:t>174</w:t>
      </w:r>
      <w:r>
        <w:rPr>
          <w:noProof/>
        </w:rPr>
        <w:fldChar w:fldCharType="end"/>
      </w:r>
    </w:p>
    <w:p w14:paraId="4D4A9B8B" w14:textId="7903309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_Toc164763629 \h </w:instrText>
      </w:r>
      <w:r>
        <w:rPr>
          <w:noProof/>
        </w:rPr>
      </w:r>
      <w:r>
        <w:rPr>
          <w:noProof/>
        </w:rPr>
        <w:fldChar w:fldCharType="separate"/>
      </w:r>
      <w:r>
        <w:rPr>
          <w:noProof/>
        </w:rPr>
        <w:t>174</w:t>
      </w:r>
      <w:r>
        <w:rPr>
          <w:noProof/>
        </w:rPr>
        <w:fldChar w:fldCharType="end"/>
      </w:r>
    </w:p>
    <w:p w14:paraId="423E0B9C" w14:textId="4DB3338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_Toc164763630 \h </w:instrText>
      </w:r>
      <w:r>
        <w:rPr>
          <w:noProof/>
        </w:rPr>
      </w:r>
      <w:r>
        <w:rPr>
          <w:noProof/>
        </w:rPr>
        <w:fldChar w:fldCharType="separate"/>
      </w:r>
      <w:r>
        <w:rPr>
          <w:noProof/>
        </w:rPr>
        <w:t>174</w:t>
      </w:r>
      <w:r>
        <w:rPr>
          <w:noProof/>
        </w:rPr>
        <w:fldChar w:fldCharType="end"/>
      </w:r>
    </w:p>
    <w:p w14:paraId="6150353D" w14:textId="5D438547"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_Toc164763631 \h </w:instrText>
      </w:r>
      <w:r>
        <w:rPr>
          <w:noProof/>
        </w:rPr>
      </w:r>
      <w:r>
        <w:rPr>
          <w:noProof/>
        </w:rPr>
        <w:fldChar w:fldCharType="separate"/>
      </w:r>
      <w:r>
        <w:rPr>
          <w:noProof/>
        </w:rPr>
        <w:t>174</w:t>
      </w:r>
      <w:r>
        <w:rPr>
          <w:noProof/>
        </w:rPr>
        <w:fldChar w:fldCharType="end"/>
      </w:r>
    </w:p>
    <w:p w14:paraId="5D174FA2" w14:textId="6EA41F6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_Toc164763632 \h </w:instrText>
      </w:r>
      <w:r>
        <w:rPr>
          <w:noProof/>
        </w:rPr>
      </w:r>
      <w:r>
        <w:rPr>
          <w:noProof/>
        </w:rPr>
        <w:fldChar w:fldCharType="separate"/>
      </w:r>
      <w:r>
        <w:rPr>
          <w:noProof/>
        </w:rPr>
        <w:t>174</w:t>
      </w:r>
      <w:r>
        <w:rPr>
          <w:noProof/>
        </w:rPr>
        <w:fldChar w:fldCharType="end"/>
      </w:r>
    </w:p>
    <w:p w14:paraId="6256D7F6" w14:textId="2C0626B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_Toc164763633 \h </w:instrText>
      </w:r>
      <w:r>
        <w:rPr>
          <w:noProof/>
        </w:rPr>
      </w:r>
      <w:r>
        <w:rPr>
          <w:noProof/>
        </w:rPr>
        <w:fldChar w:fldCharType="separate"/>
      </w:r>
      <w:r>
        <w:rPr>
          <w:noProof/>
        </w:rPr>
        <w:t>174</w:t>
      </w:r>
      <w:r>
        <w:rPr>
          <w:noProof/>
        </w:rPr>
        <w:fldChar w:fldCharType="end"/>
      </w:r>
    </w:p>
    <w:p w14:paraId="38A7D79A" w14:textId="3FBC2B03"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w:t>
      </w:r>
      <w:r w:rsidRPr="0041053D">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_Toc164763634 \h </w:instrText>
      </w:r>
      <w:r>
        <w:rPr>
          <w:noProof/>
        </w:rPr>
      </w:r>
      <w:r>
        <w:rPr>
          <w:noProof/>
        </w:rPr>
        <w:fldChar w:fldCharType="separate"/>
      </w:r>
      <w:r>
        <w:rPr>
          <w:noProof/>
        </w:rPr>
        <w:t>175</w:t>
      </w:r>
      <w:r>
        <w:rPr>
          <w:noProof/>
        </w:rPr>
        <w:fldChar w:fldCharType="end"/>
      </w:r>
    </w:p>
    <w:p w14:paraId="1A07039E" w14:textId="7C50363E" w:rsidR="00800D60" w:rsidRDefault="00800D6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_Toc164763635 \h </w:instrText>
      </w:r>
      <w:r>
        <w:rPr>
          <w:noProof/>
        </w:rPr>
      </w:r>
      <w:r>
        <w:rPr>
          <w:noProof/>
        </w:rPr>
        <w:fldChar w:fldCharType="separate"/>
      </w:r>
      <w:r>
        <w:rPr>
          <w:noProof/>
        </w:rPr>
        <w:t>175</w:t>
      </w:r>
      <w:r>
        <w:rPr>
          <w:noProof/>
        </w:rPr>
        <w:fldChar w:fldCharType="end"/>
      </w:r>
    </w:p>
    <w:p w14:paraId="1A22819E" w14:textId="6CE1891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_Toc164763636 \h </w:instrText>
      </w:r>
      <w:r>
        <w:rPr>
          <w:noProof/>
        </w:rPr>
      </w:r>
      <w:r>
        <w:rPr>
          <w:noProof/>
        </w:rPr>
        <w:fldChar w:fldCharType="separate"/>
      </w:r>
      <w:r>
        <w:rPr>
          <w:noProof/>
        </w:rPr>
        <w:t>175</w:t>
      </w:r>
      <w:r>
        <w:rPr>
          <w:noProof/>
        </w:rPr>
        <w:fldChar w:fldCharType="end"/>
      </w:r>
    </w:p>
    <w:p w14:paraId="38D34D3C" w14:textId="1E581BD8" w:rsidR="00800D60" w:rsidRDefault="00800D6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_Toc164763637 \h </w:instrText>
      </w:r>
      <w:r>
        <w:rPr>
          <w:noProof/>
        </w:rPr>
      </w:r>
      <w:r>
        <w:rPr>
          <w:noProof/>
        </w:rPr>
        <w:fldChar w:fldCharType="separate"/>
      </w:r>
      <w:r>
        <w:rPr>
          <w:noProof/>
        </w:rPr>
        <w:t>175</w:t>
      </w:r>
      <w:r>
        <w:rPr>
          <w:noProof/>
        </w:rPr>
        <w:fldChar w:fldCharType="end"/>
      </w:r>
    </w:p>
    <w:p w14:paraId="1D46D18A" w14:textId="0A329F4D" w:rsidR="00800D60" w:rsidRDefault="00800D6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_Toc164763638 \h </w:instrText>
      </w:r>
      <w:r>
        <w:rPr>
          <w:noProof/>
        </w:rPr>
      </w:r>
      <w:r>
        <w:rPr>
          <w:noProof/>
        </w:rPr>
        <w:fldChar w:fldCharType="separate"/>
      </w:r>
      <w:r>
        <w:rPr>
          <w:noProof/>
        </w:rPr>
        <w:t>175</w:t>
      </w:r>
      <w:r>
        <w:rPr>
          <w:noProof/>
        </w:rPr>
        <w:fldChar w:fldCharType="end"/>
      </w:r>
    </w:p>
    <w:p w14:paraId="40E14D56" w14:textId="04C31528" w:rsidR="00800D60" w:rsidRDefault="00800D6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_Toc164763639 \h </w:instrText>
      </w:r>
      <w:r>
        <w:rPr>
          <w:noProof/>
        </w:rPr>
      </w:r>
      <w:r>
        <w:rPr>
          <w:noProof/>
        </w:rPr>
        <w:fldChar w:fldCharType="separate"/>
      </w:r>
      <w:r>
        <w:rPr>
          <w:noProof/>
        </w:rPr>
        <w:t>175</w:t>
      </w:r>
      <w:r>
        <w:rPr>
          <w:noProof/>
        </w:rPr>
        <w:fldChar w:fldCharType="end"/>
      </w:r>
    </w:p>
    <w:p w14:paraId="1E60AA8B" w14:textId="66A0794F" w:rsidR="00800D60" w:rsidRDefault="00800D6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_Toc164763640 \h </w:instrText>
      </w:r>
      <w:r>
        <w:rPr>
          <w:noProof/>
        </w:rPr>
      </w:r>
      <w:r>
        <w:rPr>
          <w:noProof/>
        </w:rPr>
        <w:fldChar w:fldCharType="separate"/>
      </w:r>
      <w:r>
        <w:rPr>
          <w:noProof/>
        </w:rPr>
        <w:t>175</w:t>
      </w:r>
      <w:r>
        <w:rPr>
          <w:noProof/>
        </w:rPr>
        <w:fldChar w:fldCharType="end"/>
      </w:r>
    </w:p>
    <w:p w14:paraId="7D7B6937" w14:textId="78F90091" w:rsidR="00800D60" w:rsidRDefault="00800D6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_Toc164763641 \h </w:instrText>
      </w:r>
      <w:r>
        <w:rPr>
          <w:noProof/>
        </w:rPr>
      </w:r>
      <w:r>
        <w:rPr>
          <w:noProof/>
        </w:rPr>
        <w:fldChar w:fldCharType="separate"/>
      </w:r>
      <w:r>
        <w:rPr>
          <w:noProof/>
        </w:rPr>
        <w:t>175</w:t>
      </w:r>
      <w:r>
        <w:rPr>
          <w:noProof/>
        </w:rPr>
        <w:fldChar w:fldCharType="end"/>
      </w:r>
    </w:p>
    <w:p w14:paraId="02805134" w14:textId="7E65D4C4" w:rsidR="00800D60" w:rsidRDefault="00800D6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_Toc164763642 \h </w:instrText>
      </w:r>
      <w:r>
        <w:rPr>
          <w:noProof/>
        </w:rPr>
      </w:r>
      <w:r>
        <w:rPr>
          <w:noProof/>
        </w:rPr>
        <w:fldChar w:fldCharType="separate"/>
      </w:r>
      <w:r>
        <w:rPr>
          <w:noProof/>
        </w:rPr>
        <w:t>176</w:t>
      </w:r>
      <w:r>
        <w:rPr>
          <w:noProof/>
        </w:rPr>
        <w:fldChar w:fldCharType="end"/>
      </w:r>
    </w:p>
    <w:p w14:paraId="0FB7F2DD" w14:textId="70F26204" w:rsidR="00800D60" w:rsidRDefault="00800D6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_Toc164763643 \h </w:instrText>
      </w:r>
      <w:r>
        <w:rPr>
          <w:noProof/>
        </w:rPr>
      </w:r>
      <w:r>
        <w:rPr>
          <w:noProof/>
        </w:rPr>
        <w:fldChar w:fldCharType="separate"/>
      </w:r>
      <w:r>
        <w:rPr>
          <w:noProof/>
        </w:rPr>
        <w:t>176</w:t>
      </w:r>
      <w:r>
        <w:rPr>
          <w:noProof/>
        </w:rPr>
        <w:fldChar w:fldCharType="end"/>
      </w:r>
    </w:p>
    <w:p w14:paraId="1EECB9E4" w14:textId="247459C0" w:rsidR="00800D60" w:rsidRDefault="00800D6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_Toc164763644 \h </w:instrText>
      </w:r>
      <w:r>
        <w:rPr>
          <w:noProof/>
        </w:rPr>
      </w:r>
      <w:r>
        <w:rPr>
          <w:noProof/>
        </w:rPr>
        <w:fldChar w:fldCharType="separate"/>
      </w:r>
      <w:r>
        <w:rPr>
          <w:noProof/>
        </w:rPr>
        <w:t>176</w:t>
      </w:r>
      <w:r>
        <w:rPr>
          <w:noProof/>
        </w:rPr>
        <w:fldChar w:fldCharType="end"/>
      </w:r>
    </w:p>
    <w:p w14:paraId="7AA433BF" w14:textId="2B791BDB" w:rsidR="00800D60" w:rsidRDefault="00800D6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_Toc164763645 \h </w:instrText>
      </w:r>
      <w:r>
        <w:rPr>
          <w:noProof/>
        </w:rPr>
      </w:r>
      <w:r>
        <w:rPr>
          <w:noProof/>
        </w:rPr>
        <w:fldChar w:fldCharType="separate"/>
      </w:r>
      <w:r>
        <w:rPr>
          <w:noProof/>
        </w:rPr>
        <w:t>176</w:t>
      </w:r>
      <w:r>
        <w:rPr>
          <w:noProof/>
        </w:rPr>
        <w:fldChar w:fldCharType="end"/>
      </w:r>
    </w:p>
    <w:p w14:paraId="08621103" w14:textId="63D82716" w:rsidR="00800D60" w:rsidRDefault="00800D6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_Toc164763646 \h </w:instrText>
      </w:r>
      <w:r>
        <w:rPr>
          <w:noProof/>
        </w:rPr>
      </w:r>
      <w:r>
        <w:rPr>
          <w:noProof/>
        </w:rPr>
        <w:fldChar w:fldCharType="separate"/>
      </w:r>
      <w:r>
        <w:rPr>
          <w:noProof/>
        </w:rPr>
        <w:t>176</w:t>
      </w:r>
      <w:r>
        <w:rPr>
          <w:noProof/>
        </w:rPr>
        <w:fldChar w:fldCharType="end"/>
      </w:r>
    </w:p>
    <w:p w14:paraId="353365D9" w14:textId="338D16B4" w:rsidR="00800D60" w:rsidRDefault="00800D6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_Toc164763647 \h </w:instrText>
      </w:r>
      <w:r>
        <w:rPr>
          <w:noProof/>
        </w:rPr>
      </w:r>
      <w:r>
        <w:rPr>
          <w:noProof/>
        </w:rPr>
        <w:fldChar w:fldCharType="separate"/>
      </w:r>
      <w:r>
        <w:rPr>
          <w:noProof/>
        </w:rPr>
        <w:t>177</w:t>
      </w:r>
      <w:r>
        <w:rPr>
          <w:noProof/>
        </w:rPr>
        <w:fldChar w:fldCharType="end"/>
      </w:r>
    </w:p>
    <w:p w14:paraId="0FD713CC" w14:textId="343984FD" w:rsidR="00800D60" w:rsidRDefault="00800D6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_Toc164763648 \h </w:instrText>
      </w:r>
      <w:r>
        <w:rPr>
          <w:noProof/>
        </w:rPr>
      </w:r>
      <w:r>
        <w:rPr>
          <w:noProof/>
        </w:rPr>
        <w:fldChar w:fldCharType="separate"/>
      </w:r>
      <w:r>
        <w:rPr>
          <w:noProof/>
        </w:rPr>
        <w:t>177</w:t>
      </w:r>
      <w:r>
        <w:rPr>
          <w:noProof/>
        </w:rPr>
        <w:fldChar w:fldCharType="end"/>
      </w:r>
    </w:p>
    <w:p w14:paraId="491F240B" w14:textId="35CDAE90" w:rsidR="00800D60" w:rsidRDefault="00800D6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_Toc164763649 \h </w:instrText>
      </w:r>
      <w:r>
        <w:rPr>
          <w:noProof/>
        </w:rPr>
      </w:r>
      <w:r>
        <w:rPr>
          <w:noProof/>
        </w:rPr>
        <w:fldChar w:fldCharType="separate"/>
      </w:r>
      <w:r>
        <w:rPr>
          <w:noProof/>
        </w:rPr>
        <w:t>177</w:t>
      </w:r>
      <w:r>
        <w:rPr>
          <w:noProof/>
        </w:rPr>
        <w:fldChar w:fldCharType="end"/>
      </w:r>
    </w:p>
    <w:p w14:paraId="4AB696E8" w14:textId="485F1303" w:rsidR="00800D60" w:rsidRDefault="00800D6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_Toc164763650 \h </w:instrText>
      </w:r>
      <w:r>
        <w:rPr>
          <w:noProof/>
        </w:rPr>
      </w:r>
      <w:r>
        <w:rPr>
          <w:noProof/>
        </w:rPr>
        <w:fldChar w:fldCharType="separate"/>
      </w:r>
      <w:r>
        <w:rPr>
          <w:noProof/>
        </w:rPr>
        <w:t>177</w:t>
      </w:r>
      <w:r>
        <w:rPr>
          <w:noProof/>
        </w:rPr>
        <w:fldChar w:fldCharType="end"/>
      </w:r>
    </w:p>
    <w:p w14:paraId="59C8251C" w14:textId="47F3B040" w:rsidR="00800D60" w:rsidRDefault="00800D6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_Toc164763651 \h </w:instrText>
      </w:r>
      <w:r>
        <w:rPr>
          <w:noProof/>
        </w:rPr>
      </w:r>
      <w:r>
        <w:rPr>
          <w:noProof/>
        </w:rPr>
        <w:fldChar w:fldCharType="separate"/>
      </w:r>
      <w:r>
        <w:rPr>
          <w:noProof/>
        </w:rPr>
        <w:t>178</w:t>
      </w:r>
      <w:r>
        <w:rPr>
          <w:noProof/>
        </w:rPr>
        <w:fldChar w:fldCharType="end"/>
      </w:r>
    </w:p>
    <w:p w14:paraId="6E449369" w14:textId="2C9357D2" w:rsidR="00800D60" w:rsidRDefault="00800D6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_Toc164763652 \h </w:instrText>
      </w:r>
      <w:r>
        <w:rPr>
          <w:noProof/>
        </w:rPr>
      </w:r>
      <w:r>
        <w:rPr>
          <w:noProof/>
        </w:rPr>
        <w:fldChar w:fldCharType="separate"/>
      </w:r>
      <w:r>
        <w:rPr>
          <w:noProof/>
        </w:rPr>
        <w:t>178</w:t>
      </w:r>
      <w:r>
        <w:rPr>
          <w:noProof/>
        </w:rPr>
        <w:fldChar w:fldCharType="end"/>
      </w:r>
    </w:p>
    <w:p w14:paraId="57D82718" w14:textId="3B67C83E" w:rsidR="00800D60" w:rsidRDefault="00800D6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_Toc164763653 \h </w:instrText>
      </w:r>
      <w:r>
        <w:rPr>
          <w:noProof/>
        </w:rPr>
      </w:r>
      <w:r>
        <w:rPr>
          <w:noProof/>
        </w:rPr>
        <w:fldChar w:fldCharType="separate"/>
      </w:r>
      <w:r>
        <w:rPr>
          <w:noProof/>
        </w:rPr>
        <w:t>179</w:t>
      </w:r>
      <w:r>
        <w:rPr>
          <w:noProof/>
        </w:rPr>
        <w:fldChar w:fldCharType="end"/>
      </w:r>
    </w:p>
    <w:p w14:paraId="1A60989D" w14:textId="3F5BC7F2" w:rsidR="00800D60" w:rsidRDefault="00800D6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_Toc164763654 \h </w:instrText>
      </w:r>
      <w:r>
        <w:rPr>
          <w:noProof/>
        </w:rPr>
      </w:r>
      <w:r>
        <w:rPr>
          <w:noProof/>
        </w:rPr>
        <w:fldChar w:fldCharType="separate"/>
      </w:r>
      <w:r>
        <w:rPr>
          <w:noProof/>
        </w:rPr>
        <w:t>179</w:t>
      </w:r>
      <w:r>
        <w:rPr>
          <w:noProof/>
        </w:rPr>
        <w:fldChar w:fldCharType="end"/>
      </w:r>
    </w:p>
    <w:p w14:paraId="06CB9129" w14:textId="6552F599" w:rsidR="00800D60" w:rsidRDefault="00800D6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_Toc164763655 \h </w:instrText>
      </w:r>
      <w:r>
        <w:rPr>
          <w:noProof/>
        </w:rPr>
      </w:r>
      <w:r>
        <w:rPr>
          <w:noProof/>
        </w:rPr>
        <w:fldChar w:fldCharType="separate"/>
      </w:r>
      <w:r>
        <w:rPr>
          <w:noProof/>
        </w:rPr>
        <w:t>179</w:t>
      </w:r>
      <w:r>
        <w:rPr>
          <w:noProof/>
        </w:rPr>
        <w:fldChar w:fldCharType="end"/>
      </w:r>
    </w:p>
    <w:p w14:paraId="4A8C885E" w14:textId="05A6E594" w:rsidR="00800D60" w:rsidRDefault="00800D6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_Toc164763656 \h </w:instrText>
      </w:r>
      <w:r>
        <w:rPr>
          <w:noProof/>
        </w:rPr>
      </w:r>
      <w:r>
        <w:rPr>
          <w:noProof/>
        </w:rPr>
        <w:fldChar w:fldCharType="separate"/>
      </w:r>
      <w:r>
        <w:rPr>
          <w:noProof/>
        </w:rPr>
        <w:t>179</w:t>
      </w:r>
      <w:r>
        <w:rPr>
          <w:noProof/>
        </w:rPr>
        <w:fldChar w:fldCharType="end"/>
      </w:r>
    </w:p>
    <w:p w14:paraId="0C585A04" w14:textId="324B6FF8" w:rsidR="00800D60" w:rsidRDefault="00800D6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_Toc164763657 \h </w:instrText>
      </w:r>
      <w:r>
        <w:rPr>
          <w:noProof/>
        </w:rPr>
      </w:r>
      <w:r>
        <w:rPr>
          <w:noProof/>
        </w:rPr>
        <w:fldChar w:fldCharType="separate"/>
      </w:r>
      <w:r>
        <w:rPr>
          <w:noProof/>
        </w:rPr>
        <w:t>179</w:t>
      </w:r>
      <w:r>
        <w:rPr>
          <w:noProof/>
        </w:rPr>
        <w:fldChar w:fldCharType="end"/>
      </w:r>
    </w:p>
    <w:p w14:paraId="3481F317" w14:textId="3E098883" w:rsidR="00800D60" w:rsidRDefault="00800D6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_Toc164763658 \h </w:instrText>
      </w:r>
      <w:r>
        <w:rPr>
          <w:noProof/>
        </w:rPr>
      </w:r>
      <w:r>
        <w:rPr>
          <w:noProof/>
        </w:rPr>
        <w:fldChar w:fldCharType="separate"/>
      </w:r>
      <w:r>
        <w:rPr>
          <w:noProof/>
        </w:rPr>
        <w:t>180</w:t>
      </w:r>
      <w:r>
        <w:rPr>
          <w:noProof/>
        </w:rPr>
        <w:fldChar w:fldCharType="end"/>
      </w:r>
    </w:p>
    <w:p w14:paraId="78579690" w14:textId="73F49A1B" w:rsidR="00800D60" w:rsidRDefault="00800D6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_Toc164763659 \h </w:instrText>
      </w:r>
      <w:r>
        <w:rPr>
          <w:noProof/>
        </w:rPr>
      </w:r>
      <w:r>
        <w:rPr>
          <w:noProof/>
        </w:rPr>
        <w:fldChar w:fldCharType="separate"/>
      </w:r>
      <w:r>
        <w:rPr>
          <w:noProof/>
        </w:rPr>
        <w:t>180</w:t>
      </w:r>
      <w:r>
        <w:rPr>
          <w:noProof/>
        </w:rPr>
        <w:fldChar w:fldCharType="end"/>
      </w:r>
    </w:p>
    <w:p w14:paraId="53381104" w14:textId="7BAA4E4F" w:rsidR="00800D60" w:rsidRDefault="00800D6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_Toc164763660 \h </w:instrText>
      </w:r>
      <w:r>
        <w:rPr>
          <w:noProof/>
        </w:rPr>
      </w:r>
      <w:r>
        <w:rPr>
          <w:noProof/>
        </w:rPr>
        <w:fldChar w:fldCharType="separate"/>
      </w:r>
      <w:r>
        <w:rPr>
          <w:noProof/>
        </w:rPr>
        <w:t>181</w:t>
      </w:r>
      <w:r>
        <w:rPr>
          <w:noProof/>
        </w:rPr>
        <w:fldChar w:fldCharType="end"/>
      </w:r>
    </w:p>
    <w:p w14:paraId="28F1A64A" w14:textId="32B90F2F" w:rsidR="00800D60" w:rsidRDefault="00800D6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_Toc164763661 \h </w:instrText>
      </w:r>
      <w:r>
        <w:rPr>
          <w:noProof/>
        </w:rPr>
      </w:r>
      <w:r>
        <w:rPr>
          <w:noProof/>
        </w:rPr>
        <w:fldChar w:fldCharType="separate"/>
      </w:r>
      <w:r>
        <w:rPr>
          <w:noProof/>
        </w:rPr>
        <w:t>181</w:t>
      </w:r>
      <w:r>
        <w:rPr>
          <w:noProof/>
        </w:rPr>
        <w:fldChar w:fldCharType="end"/>
      </w:r>
    </w:p>
    <w:p w14:paraId="59852492" w14:textId="4A53DEE3" w:rsidR="00800D60" w:rsidRDefault="00800D6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EELManagedACR</w:t>
      </w:r>
      <w:r>
        <w:rPr>
          <w:noProof/>
        </w:rPr>
        <w:tab/>
      </w:r>
      <w:r>
        <w:rPr>
          <w:noProof/>
        </w:rPr>
        <w:fldChar w:fldCharType="begin"/>
      </w:r>
      <w:r>
        <w:rPr>
          <w:noProof/>
        </w:rPr>
        <w:instrText xml:space="preserve"> PAGEREF _Toc164763662 \h </w:instrText>
      </w:r>
      <w:r>
        <w:rPr>
          <w:noProof/>
        </w:rPr>
      </w:r>
      <w:r>
        <w:rPr>
          <w:noProof/>
        </w:rPr>
        <w:fldChar w:fldCharType="separate"/>
      </w:r>
      <w:r>
        <w:rPr>
          <w:noProof/>
        </w:rPr>
        <w:t>181</w:t>
      </w:r>
      <w:r>
        <w:rPr>
          <w:noProof/>
        </w:rPr>
        <w:fldChar w:fldCharType="end"/>
      </w:r>
    </w:p>
    <w:p w14:paraId="63D8DE03" w14:textId="7D8DDBBF" w:rsidR="00800D60" w:rsidRDefault="00800D6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_Toc164763663 \h </w:instrText>
      </w:r>
      <w:r>
        <w:rPr>
          <w:noProof/>
        </w:rPr>
      </w:r>
      <w:r>
        <w:rPr>
          <w:noProof/>
        </w:rPr>
        <w:fldChar w:fldCharType="separate"/>
      </w:r>
      <w:r>
        <w:rPr>
          <w:noProof/>
        </w:rPr>
        <w:t>181</w:t>
      </w:r>
      <w:r>
        <w:rPr>
          <w:noProof/>
        </w:rPr>
        <w:fldChar w:fldCharType="end"/>
      </w:r>
    </w:p>
    <w:p w14:paraId="11CA054A" w14:textId="6DE7E8F8" w:rsidR="00800D60" w:rsidRDefault="00800D6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_Toc164763664 \h </w:instrText>
      </w:r>
      <w:r>
        <w:rPr>
          <w:noProof/>
        </w:rPr>
      </w:r>
      <w:r>
        <w:rPr>
          <w:noProof/>
        </w:rPr>
        <w:fldChar w:fldCharType="separate"/>
      </w:r>
      <w:r>
        <w:rPr>
          <w:noProof/>
        </w:rPr>
        <w:t>181</w:t>
      </w:r>
      <w:r>
        <w:rPr>
          <w:noProof/>
        </w:rPr>
        <w:fldChar w:fldCharType="end"/>
      </w:r>
    </w:p>
    <w:p w14:paraId="0E39A674" w14:textId="592D6973" w:rsidR="00800D60" w:rsidRDefault="00800D6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_Toc164763665 \h </w:instrText>
      </w:r>
      <w:r>
        <w:rPr>
          <w:noProof/>
        </w:rPr>
      </w:r>
      <w:r>
        <w:rPr>
          <w:noProof/>
        </w:rPr>
        <w:fldChar w:fldCharType="separate"/>
      </w:r>
      <w:r>
        <w:rPr>
          <w:noProof/>
        </w:rPr>
        <w:t>182</w:t>
      </w:r>
      <w:r>
        <w:rPr>
          <w:noProof/>
        </w:rPr>
        <w:fldChar w:fldCharType="end"/>
      </w:r>
    </w:p>
    <w:p w14:paraId="54B356F4" w14:textId="43B4DA95" w:rsidR="00800D60" w:rsidRDefault="00800D6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_Toc164763666 \h </w:instrText>
      </w:r>
      <w:r>
        <w:rPr>
          <w:noProof/>
        </w:rPr>
      </w:r>
      <w:r>
        <w:rPr>
          <w:noProof/>
        </w:rPr>
        <w:fldChar w:fldCharType="separate"/>
      </w:r>
      <w:r>
        <w:rPr>
          <w:noProof/>
        </w:rPr>
        <w:t>182</w:t>
      </w:r>
      <w:r>
        <w:rPr>
          <w:noProof/>
        </w:rPr>
        <w:fldChar w:fldCharType="end"/>
      </w:r>
    </w:p>
    <w:p w14:paraId="7F1BABEC" w14:textId="629FB1C1"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ACT Status Notification</w:t>
      </w:r>
      <w:r>
        <w:rPr>
          <w:noProof/>
        </w:rPr>
        <w:tab/>
      </w:r>
      <w:r>
        <w:rPr>
          <w:noProof/>
        </w:rPr>
        <w:fldChar w:fldCharType="begin"/>
      </w:r>
      <w:r>
        <w:rPr>
          <w:noProof/>
        </w:rPr>
        <w:instrText xml:space="preserve"> PAGEREF _Toc164763667 \h </w:instrText>
      </w:r>
      <w:r>
        <w:rPr>
          <w:noProof/>
        </w:rPr>
      </w:r>
      <w:r>
        <w:rPr>
          <w:noProof/>
        </w:rPr>
        <w:fldChar w:fldCharType="separate"/>
      </w:r>
      <w:r>
        <w:rPr>
          <w:noProof/>
        </w:rPr>
        <w:t>182</w:t>
      </w:r>
      <w:r>
        <w:rPr>
          <w:noProof/>
        </w:rPr>
        <w:fldChar w:fldCharType="end"/>
      </w:r>
    </w:p>
    <w:p w14:paraId="639F8268" w14:textId="668D2D30" w:rsidR="00800D60" w:rsidRDefault="00800D60">
      <w:pPr>
        <w:pStyle w:val="TOC5"/>
        <w:rPr>
          <w:rFonts w:asciiTheme="minorHAnsi" w:eastAsiaTheme="minorEastAsia" w:hAnsiTheme="minorHAnsi" w:cstheme="minorBidi"/>
          <w:noProof/>
          <w:sz w:val="22"/>
          <w:szCs w:val="22"/>
          <w:lang w:val="en-IN" w:eastAsia="en-IN"/>
        </w:rPr>
      </w:pPr>
      <w:r>
        <w:rPr>
          <w:noProof/>
        </w:rPr>
        <w:t>8.8</w:t>
      </w:r>
      <w:r w:rsidRPr="0041053D">
        <w:rPr>
          <w:noProof/>
          <w:lang w:val="en-US"/>
        </w:rPr>
        <w:t>.5.2.1</w:t>
      </w:r>
      <w:r>
        <w:rPr>
          <w:rFonts w:asciiTheme="minorHAnsi" w:eastAsiaTheme="minorEastAsia" w:hAnsiTheme="minorHAnsi" w:cstheme="minorBidi"/>
          <w:noProof/>
          <w:sz w:val="22"/>
          <w:szCs w:val="22"/>
          <w:lang w:val="en-IN" w:eastAsia="en-IN"/>
        </w:rPr>
        <w:tab/>
      </w:r>
      <w:r w:rsidRPr="0041053D">
        <w:rPr>
          <w:noProof/>
          <w:lang w:val="en-US"/>
        </w:rPr>
        <w:t>Description</w:t>
      </w:r>
      <w:r>
        <w:rPr>
          <w:noProof/>
        </w:rPr>
        <w:tab/>
      </w:r>
      <w:r>
        <w:rPr>
          <w:noProof/>
        </w:rPr>
        <w:fldChar w:fldCharType="begin"/>
      </w:r>
      <w:r>
        <w:rPr>
          <w:noProof/>
        </w:rPr>
        <w:instrText xml:space="preserve"> PAGEREF _Toc164763668 \h </w:instrText>
      </w:r>
      <w:r>
        <w:rPr>
          <w:noProof/>
        </w:rPr>
      </w:r>
      <w:r>
        <w:rPr>
          <w:noProof/>
        </w:rPr>
        <w:fldChar w:fldCharType="separate"/>
      </w:r>
      <w:r>
        <w:rPr>
          <w:noProof/>
        </w:rPr>
        <w:t>182</w:t>
      </w:r>
      <w:r>
        <w:rPr>
          <w:noProof/>
        </w:rPr>
        <w:fldChar w:fldCharType="end"/>
      </w:r>
    </w:p>
    <w:p w14:paraId="795AAB6A" w14:textId="27CC9C43" w:rsidR="00800D60" w:rsidRDefault="00800D6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_Toc164763669 \h </w:instrText>
      </w:r>
      <w:r>
        <w:rPr>
          <w:noProof/>
        </w:rPr>
      </w:r>
      <w:r>
        <w:rPr>
          <w:noProof/>
        </w:rPr>
        <w:fldChar w:fldCharType="separate"/>
      </w:r>
      <w:r>
        <w:rPr>
          <w:noProof/>
        </w:rPr>
        <w:t>182</w:t>
      </w:r>
      <w:r>
        <w:rPr>
          <w:noProof/>
        </w:rPr>
        <w:fldChar w:fldCharType="end"/>
      </w:r>
    </w:p>
    <w:p w14:paraId="266F0755" w14:textId="419C0521" w:rsidR="00800D60" w:rsidRDefault="00800D6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_Toc164763670 \h </w:instrText>
      </w:r>
      <w:r>
        <w:rPr>
          <w:noProof/>
        </w:rPr>
      </w:r>
      <w:r>
        <w:rPr>
          <w:noProof/>
        </w:rPr>
        <w:fldChar w:fldCharType="separate"/>
      </w:r>
      <w:r>
        <w:rPr>
          <w:noProof/>
        </w:rPr>
        <w:t>183</w:t>
      </w:r>
      <w:r>
        <w:rPr>
          <w:noProof/>
        </w:rPr>
        <w:fldChar w:fldCharType="end"/>
      </w:r>
    </w:p>
    <w:p w14:paraId="0C790B3E" w14:textId="3E6F3480" w:rsidR="00800D60" w:rsidRDefault="00800D6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_Toc164763671 \h </w:instrText>
      </w:r>
      <w:r>
        <w:rPr>
          <w:noProof/>
        </w:rPr>
      </w:r>
      <w:r>
        <w:rPr>
          <w:noProof/>
        </w:rPr>
        <w:fldChar w:fldCharType="separate"/>
      </w:r>
      <w:r>
        <w:rPr>
          <w:noProof/>
        </w:rPr>
        <w:t>183</w:t>
      </w:r>
      <w:r>
        <w:rPr>
          <w:noProof/>
        </w:rPr>
        <w:fldChar w:fldCharType="end"/>
      </w:r>
    </w:p>
    <w:p w14:paraId="1AB10851" w14:textId="71C6B947" w:rsidR="00800D60" w:rsidRDefault="00800D6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_Toc164763672 \h </w:instrText>
      </w:r>
      <w:r>
        <w:rPr>
          <w:noProof/>
        </w:rPr>
      </w:r>
      <w:r>
        <w:rPr>
          <w:noProof/>
        </w:rPr>
        <w:fldChar w:fldCharType="separate"/>
      </w:r>
      <w:r>
        <w:rPr>
          <w:noProof/>
        </w:rPr>
        <w:t>183</w:t>
      </w:r>
      <w:r>
        <w:rPr>
          <w:noProof/>
        </w:rPr>
        <w:fldChar w:fldCharType="end"/>
      </w:r>
    </w:p>
    <w:p w14:paraId="1498C726" w14:textId="547063D7" w:rsidR="00800D60" w:rsidRDefault="00800D6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_Toc164763673 \h </w:instrText>
      </w:r>
      <w:r>
        <w:rPr>
          <w:noProof/>
        </w:rPr>
      </w:r>
      <w:r>
        <w:rPr>
          <w:noProof/>
        </w:rPr>
        <w:fldChar w:fldCharType="separate"/>
      </w:r>
      <w:r>
        <w:rPr>
          <w:noProof/>
        </w:rPr>
        <w:t>183</w:t>
      </w:r>
      <w:r>
        <w:rPr>
          <w:noProof/>
        </w:rPr>
        <w:fldChar w:fldCharType="end"/>
      </w:r>
    </w:p>
    <w:p w14:paraId="441CA75D" w14:textId="33810AD5"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_Toc164763674 \h </w:instrText>
      </w:r>
      <w:r>
        <w:rPr>
          <w:noProof/>
        </w:rPr>
      </w:r>
      <w:r>
        <w:rPr>
          <w:noProof/>
        </w:rPr>
        <w:fldChar w:fldCharType="separate"/>
      </w:r>
      <w:r>
        <w:rPr>
          <w:noProof/>
        </w:rPr>
        <w:t>184</w:t>
      </w:r>
      <w:r>
        <w:rPr>
          <w:noProof/>
        </w:rPr>
        <w:fldChar w:fldCharType="end"/>
      </w:r>
    </w:p>
    <w:p w14:paraId="1A4D7B38" w14:textId="100F2FFD" w:rsidR="00800D60" w:rsidRDefault="00800D6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_Toc164763675 \h </w:instrText>
      </w:r>
      <w:r>
        <w:rPr>
          <w:noProof/>
        </w:rPr>
      </w:r>
      <w:r>
        <w:rPr>
          <w:noProof/>
        </w:rPr>
        <w:fldChar w:fldCharType="separate"/>
      </w:r>
      <w:r>
        <w:rPr>
          <w:noProof/>
        </w:rPr>
        <w:t>184</w:t>
      </w:r>
      <w:r>
        <w:rPr>
          <w:noProof/>
        </w:rPr>
        <w:fldChar w:fldCharType="end"/>
      </w:r>
    </w:p>
    <w:p w14:paraId="297CE46B" w14:textId="79E014C7" w:rsidR="00800D60" w:rsidRDefault="00800D6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_Toc164763676 \h </w:instrText>
      </w:r>
      <w:r>
        <w:rPr>
          <w:noProof/>
        </w:rPr>
      </w:r>
      <w:r>
        <w:rPr>
          <w:noProof/>
        </w:rPr>
        <w:fldChar w:fldCharType="separate"/>
      </w:r>
      <w:r>
        <w:rPr>
          <w:noProof/>
        </w:rPr>
        <w:t>184</w:t>
      </w:r>
      <w:r>
        <w:rPr>
          <w:noProof/>
        </w:rPr>
        <w:fldChar w:fldCharType="end"/>
      </w:r>
    </w:p>
    <w:p w14:paraId="3753A4E1" w14:textId="2550B444" w:rsidR="00800D60" w:rsidRDefault="00800D6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_Toc164763677 \h </w:instrText>
      </w:r>
      <w:r>
        <w:rPr>
          <w:noProof/>
        </w:rPr>
      </w:r>
      <w:r>
        <w:rPr>
          <w:noProof/>
        </w:rPr>
        <w:fldChar w:fldCharType="separate"/>
      </w:r>
      <w:r>
        <w:rPr>
          <w:noProof/>
        </w:rPr>
        <w:t>185</w:t>
      </w:r>
      <w:r>
        <w:rPr>
          <w:noProof/>
        </w:rPr>
        <w:fldChar w:fldCharType="end"/>
      </w:r>
    </w:p>
    <w:p w14:paraId="1EE91492" w14:textId="04F5F00B" w:rsidR="00800D60" w:rsidRDefault="00800D6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_Toc164763678 \h </w:instrText>
      </w:r>
      <w:r>
        <w:rPr>
          <w:noProof/>
        </w:rPr>
      </w:r>
      <w:r>
        <w:rPr>
          <w:noProof/>
        </w:rPr>
        <w:fldChar w:fldCharType="separate"/>
      </w:r>
      <w:r>
        <w:rPr>
          <w:noProof/>
        </w:rPr>
        <w:t>185</w:t>
      </w:r>
      <w:r>
        <w:rPr>
          <w:noProof/>
        </w:rPr>
        <w:fldChar w:fldCharType="end"/>
      </w:r>
    </w:p>
    <w:p w14:paraId="6EC6EDCB" w14:textId="0BAA59FF" w:rsidR="00800D60" w:rsidRDefault="00800D6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_Toc164763679 \h </w:instrText>
      </w:r>
      <w:r>
        <w:rPr>
          <w:noProof/>
        </w:rPr>
      </w:r>
      <w:r>
        <w:rPr>
          <w:noProof/>
        </w:rPr>
        <w:fldChar w:fldCharType="separate"/>
      </w:r>
      <w:r>
        <w:rPr>
          <w:noProof/>
        </w:rPr>
        <w:t>185</w:t>
      </w:r>
      <w:r>
        <w:rPr>
          <w:noProof/>
        </w:rPr>
        <w:fldChar w:fldCharType="end"/>
      </w:r>
    </w:p>
    <w:p w14:paraId="609D6CE5" w14:textId="66574724"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_Toc164763680 \h </w:instrText>
      </w:r>
      <w:r>
        <w:rPr>
          <w:noProof/>
        </w:rPr>
      </w:r>
      <w:r>
        <w:rPr>
          <w:noProof/>
        </w:rPr>
        <w:fldChar w:fldCharType="separate"/>
      </w:r>
      <w:r>
        <w:rPr>
          <w:noProof/>
        </w:rPr>
        <w:t>185</w:t>
      </w:r>
      <w:r>
        <w:rPr>
          <w:noProof/>
        </w:rPr>
        <w:fldChar w:fldCharType="end"/>
      </w:r>
    </w:p>
    <w:p w14:paraId="1267799E" w14:textId="284C51D9" w:rsidR="00800D60" w:rsidRDefault="00800D6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_Toc164763681 \h </w:instrText>
      </w:r>
      <w:r>
        <w:rPr>
          <w:noProof/>
        </w:rPr>
      </w:r>
      <w:r>
        <w:rPr>
          <w:noProof/>
        </w:rPr>
        <w:fldChar w:fldCharType="separate"/>
      </w:r>
      <w:r>
        <w:rPr>
          <w:noProof/>
        </w:rPr>
        <w:t>185</w:t>
      </w:r>
      <w:r>
        <w:rPr>
          <w:noProof/>
        </w:rPr>
        <w:fldChar w:fldCharType="end"/>
      </w:r>
    </w:p>
    <w:p w14:paraId="26B14F82" w14:textId="20A307EA"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_Toc164763682 \h </w:instrText>
      </w:r>
      <w:r>
        <w:rPr>
          <w:noProof/>
        </w:rPr>
      </w:r>
      <w:r>
        <w:rPr>
          <w:noProof/>
        </w:rPr>
        <w:fldChar w:fldCharType="separate"/>
      </w:r>
      <w:r>
        <w:rPr>
          <w:noProof/>
        </w:rPr>
        <w:t>185</w:t>
      </w:r>
      <w:r>
        <w:rPr>
          <w:noProof/>
        </w:rPr>
        <w:fldChar w:fldCharType="end"/>
      </w:r>
    </w:p>
    <w:p w14:paraId="7B43EF09" w14:textId="165CA535" w:rsidR="00800D60" w:rsidRDefault="00800D60">
      <w:pPr>
        <w:pStyle w:val="TOC4"/>
        <w:rPr>
          <w:rFonts w:asciiTheme="minorHAnsi" w:eastAsiaTheme="minorEastAsia" w:hAnsiTheme="minorHAnsi" w:cstheme="minorBidi"/>
          <w:noProof/>
          <w:sz w:val="22"/>
          <w:szCs w:val="22"/>
          <w:lang w:val="en-IN" w:eastAsia="en-IN"/>
        </w:rPr>
      </w:pPr>
      <w:r>
        <w:rPr>
          <w:noProof/>
        </w:rPr>
        <w:t>8.8</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_Toc164763683 \h </w:instrText>
      </w:r>
      <w:r>
        <w:rPr>
          <w:noProof/>
        </w:rPr>
      </w:r>
      <w:r>
        <w:rPr>
          <w:noProof/>
        </w:rPr>
        <w:fldChar w:fldCharType="separate"/>
      </w:r>
      <w:r>
        <w:rPr>
          <w:noProof/>
        </w:rPr>
        <w:t>186</w:t>
      </w:r>
      <w:r>
        <w:rPr>
          <w:noProof/>
        </w:rPr>
        <w:fldChar w:fldCharType="end"/>
      </w:r>
    </w:p>
    <w:p w14:paraId="7836310A" w14:textId="7DEFA269" w:rsidR="00800D60" w:rsidRDefault="00800D6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_Toc164763684 \h </w:instrText>
      </w:r>
      <w:r>
        <w:rPr>
          <w:noProof/>
        </w:rPr>
      </w:r>
      <w:r>
        <w:rPr>
          <w:noProof/>
        </w:rPr>
        <w:fldChar w:fldCharType="separate"/>
      </w:r>
      <w:r>
        <w:rPr>
          <w:noProof/>
        </w:rPr>
        <w:t>186</w:t>
      </w:r>
      <w:r>
        <w:rPr>
          <w:noProof/>
        </w:rPr>
        <w:fldChar w:fldCharType="end"/>
      </w:r>
    </w:p>
    <w:p w14:paraId="520447BD" w14:textId="01880A1D" w:rsidR="00800D60" w:rsidRDefault="00800D6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_Toc164763685 \h </w:instrText>
      </w:r>
      <w:r>
        <w:rPr>
          <w:noProof/>
        </w:rPr>
      </w:r>
      <w:r>
        <w:rPr>
          <w:noProof/>
        </w:rPr>
        <w:fldChar w:fldCharType="separate"/>
      </w:r>
      <w:r>
        <w:rPr>
          <w:noProof/>
        </w:rPr>
        <w:t>186</w:t>
      </w:r>
      <w:r>
        <w:rPr>
          <w:noProof/>
        </w:rPr>
        <w:fldChar w:fldCharType="end"/>
      </w:r>
    </w:p>
    <w:p w14:paraId="09410849" w14:textId="4C39C93F" w:rsidR="00800D60" w:rsidRDefault="00800D6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_Toc164763686 \h </w:instrText>
      </w:r>
      <w:r>
        <w:rPr>
          <w:noProof/>
        </w:rPr>
      </w:r>
      <w:r>
        <w:rPr>
          <w:noProof/>
        </w:rPr>
        <w:fldChar w:fldCharType="separate"/>
      </w:r>
      <w:r>
        <w:rPr>
          <w:noProof/>
        </w:rPr>
        <w:t>186</w:t>
      </w:r>
      <w:r>
        <w:rPr>
          <w:noProof/>
        </w:rPr>
        <w:fldChar w:fldCharType="end"/>
      </w:r>
    </w:p>
    <w:p w14:paraId="1EE79E35" w14:textId="19B81050" w:rsidR="00800D60" w:rsidRDefault="00800D6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_Toc164763687 \h </w:instrText>
      </w:r>
      <w:r>
        <w:rPr>
          <w:noProof/>
        </w:rPr>
      </w:r>
      <w:r>
        <w:rPr>
          <w:noProof/>
        </w:rPr>
        <w:fldChar w:fldCharType="separate"/>
      </w:r>
      <w:r>
        <w:rPr>
          <w:noProof/>
        </w:rPr>
        <w:t>186</w:t>
      </w:r>
      <w:r>
        <w:rPr>
          <w:noProof/>
        </w:rPr>
        <w:fldChar w:fldCharType="end"/>
      </w:r>
    </w:p>
    <w:p w14:paraId="36AD07E2" w14:textId="2E907023" w:rsidR="00800D60" w:rsidRDefault="00800D60">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_Toc164763688 \h </w:instrText>
      </w:r>
      <w:r>
        <w:rPr>
          <w:noProof/>
        </w:rPr>
      </w:r>
      <w:r>
        <w:rPr>
          <w:noProof/>
        </w:rPr>
        <w:fldChar w:fldCharType="separate"/>
      </w:r>
      <w:r>
        <w:rPr>
          <w:noProof/>
        </w:rPr>
        <w:t>186</w:t>
      </w:r>
      <w:r>
        <w:rPr>
          <w:noProof/>
        </w:rPr>
        <w:fldChar w:fldCharType="end"/>
      </w:r>
    </w:p>
    <w:p w14:paraId="27143E86" w14:textId="03C25DEE" w:rsidR="00800D60" w:rsidRDefault="00800D6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_Toc164763689 \h </w:instrText>
      </w:r>
      <w:r>
        <w:rPr>
          <w:noProof/>
        </w:rPr>
      </w:r>
      <w:r>
        <w:rPr>
          <w:noProof/>
        </w:rPr>
        <w:fldChar w:fldCharType="separate"/>
      </w:r>
      <w:r>
        <w:rPr>
          <w:noProof/>
        </w:rPr>
        <w:t>186</w:t>
      </w:r>
      <w:r>
        <w:rPr>
          <w:noProof/>
        </w:rPr>
        <w:fldChar w:fldCharType="end"/>
      </w:r>
    </w:p>
    <w:p w14:paraId="4EAF50DA" w14:textId="11403B85" w:rsidR="00800D60" w:rsidRDefault="00800D6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_Toc164763690 \h </w:instrText>
      </w:r>
      <w:r>
        <w:rPr>
          <w:noProof/>
        </w:rPr>
      </w:r>
      <w:r>
        <w:rPr>
          <w:noProof/>
        </w:rPr>
        <w:fldChar w:fldCharType="separate"/>
      </w:r>
      <w:r>
        <w:rPr>
          <w:noProof/>
        </w:rPr>
        <w:t>186</w:t>
      </w:r>
      <w:r>
        <w:rPr>
          <w:noProof/>
        </w:rPr>
        <w:fldChar w:fldCharType="end"/>
      </w:r>
    </w:p>
    <w:p w14:paraId="36BDA18C" w14:textId="4B82EF04" w:rsidR="00800D60" w:rsidRDefault="00800D6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_Toc164763691 \h </w:instrText>
      </w:r>
      <w:r>
        <w:rPr>
          <w:noProof/>
        </w:rPr>
      </w:r>
      <w:r>
        <w:rPr>
          <w:noProof/>
        </w:rPr>
        <w:fldChar w:fldCharType="separate"/>
      </w:r>
      <w:r>
        <w:rPr>
          <w:noProof/>
        </w:rPr>
        <w:t>186</w:t>
      </w:r>
      <w:r>
        <w:rPr>
          <w:noProof/>
        </w:rPr>
        <w:fldChar w:fldCharType="end"/>
      </w:r>
    </w:p>
    <w:p w14:paraId="23EB5659" w14:textId="274FDA89" w:rsidR="00800D60" w:rsidRDefault="00800D6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_Toc164763692 \h </w:instrText>
      </w:r>
      <w:r>
        <w:rPr>
          <w:noProof/>
        </w:rPr>
      </w:r>
      <w:r>
        <w:rPr>
          <w:noProof/>
        </w:rPr>
        <w:fldChar w:fldCharType="separate"/>
      </w:r>
      <w:r>
        <w:rPr>
          <w:noProof/>
        </w:rPr>
        <w:t>186</w:t>
      </w:r>
      <w:r>
        <w:rPr>
          <w:noProof/>
        </w:rPr>
        <w:fldChar w:fldCharType="end"/>
      </w:r>
    </w:p>
    <w:p w14:paraId="165C49AF" w14:textId="5EFC75A6" w:rsidR="00800D60" w:rsidRDefault="00800D6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_Toc164763693 \h </w:instrText>
      </w:r>
      <w:r>
        <w:rPr>
          <w:noProof/>
        </w:rPr>
      </w:r>
      <w:r>
        <w:rPr>
          <w:noProof/>
        </w:rPr>
        <w:fldChar w:fldCharType="separate"/>
      </w:r>
      <w:r>
        <w:rPr>
          <w:noProof/>
        </w:rPr>
        <w:t>187</w:t>
      </w:r>
      <w:r>
        <w:rPr>
          <w:noProof/>
        </w:rPr>
        <w:fldChar w:fldCharType="end"/>
      </w:r>
    </w:p>
    <w:p w14:paraId="6D837EA3" w14:textId="62F1F561" w:rsidR="00800D60" w:rsidRDefault="00800D6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_Toc164763694 \h </w:instrText>
      </w:r>
      <w:r>
        <w:rPr>
          <w:noProof/>
        </w:rPr>
      </w:r>
      <w:r>
        <w:rPr>
          <w:noProof/>
        </w:rPr>
        <w:fldChar w:fldCharType="separate"/>
      </w:r>
      <w:r>
        <w:rPr>
          <w:noProof/>
        </w:rPr>
        <w:t>187</w:t>
      </w:r>
      <w:r>
        <w:rPr>
          <w:noProof/>
        </w:rPr>
        <w:fldChar w:fldCharType="end"/>
      </w:r>
    </w:p>
    <w:p w14:paraId="689E18AA" w14:textId="5E35ECCB" w:rsidR="00800D60" w:rsidRDefault="00800D6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_Toc164763695 \h </w:instrText>
      </w:r>
      <w:r>
        <w:rPr>
          <w:noProof/>
        </w:rPr>
      </w:r>
      <w:r>
        <w:rPr>
          <w:noProof/>
        </w:rPr>
        <w:fldChar w:fldCharType="separate"/>
      </w:r>
      <w:r>
        <w:rPr>
          <w:noProof/>
        </w:rPr>
        <w:t>187</w:t>
      </w:r>
      <w:r>
        <w:rPr>
          <w:noProof/>
        </w:rPr>
        <w:fldChar w:fldCharType="end"/>
      </w:r>
    </w:p>
    <w:p w14:paraId="14252FDD" w14:textId="59D90D22" w:rsidR="00800D60" w:rsidRDefault="00800D6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_Toc164763696 \h </w:instrText>
      </w:r>
      <w:r>
        <w:rPr>
          <w:noProof/>
        </w:rPr>
      </w:r>
      <w:r>
        <w:rPr>
          <w:noProof/>
        </w:rPr>
        <w:fldChar w:fldCharType="separate"/>
      </w:r>
      <w:r>
        <w:rPr>
          <w:noProof/>
        </w:rPr>
        <w:t>187</w:t>
      </w:r>
      <w:r>
        <w:rPr>
          <w:noProof/>
        </w:rPr>
        <w:fldChar w:fldCharType="end"/>
      </w:r>
    </w:p>
    <w:p w14:paraId="71A9FFA8" w14:textId="4DAD97DF" w:rsidR="00800D60" w:rsidRDefault="00800D6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ACRUpdate</w:t>
      </w:r>
      <w:r>
        <w:rPr>
          <w:noProof/>
        </w:rPr>
        <w:tab/>
      </w:r>
      <w:r>
        <w:rPr>
          <w:noProof/>
        </w:rPr>
        <w:fldChar w:fldCharType="begin"/>
      </w:r>
      <w:r>
        <w:rPr>
          <w:noProof/>
        </w:rPr>
        <w:instrText xml:space="preserve"> PAGEREF _Toc164763697 \h </w:instrText>
      </w:r>
      <w:r>
        <w:rPr>
          <w:noProof/>
        </w:rPr>
      </w:r>
      <w:r>
        <w:rPr>
          <w:noProof/>
        </w:rPr>
        <w:fldChar w:fldCharType="separate"/>
      </w:r>
      <w:r>
        <w:rPr>
          <w:noProof/>
        </w:rPr>
        <w:t>188</w:t>
      </w:r>
      <w:r>
        <w:rPr>
          <w:noProof/>
        </w:rPr>
        <w:fldChar w:fldCharType="end"/>
      </w:r>
    </w:p>
    <w:p w14:paraId="21C1D016" w14:textId="41839984" w:rsidR="00800D60" w:rsidRDefault="00800D6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_Toc164763698 \h </w:instrText>
      </w:r>
      <w:r>
        <w:rPr>
          <w:noProof/>
        </w:rPr>
      </w:r>
      <w:r>
        <w:rPr>
          <w:noProof/>
        </w:rPr>
        <w:fldChar w:fldCharType="separate"/>
      </w:r>
      <w:r>
        <w:rPr>
          <w:noProof/>
        </w:rPr>
        <w:t>188</w:t>
      </w:r>
      <w:r>
        <w:rPr>
          <w:noProof/>
        </w:rPr>
        <w:fldChar w:fldCharType="end"/>
      </w:r>
    </w:p>
    <w:p w14:paraId="23589FCE" w14:textId="700F5EC9" w:rsidR="00800D60" w:rsidRDefault="00800D6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_Toc164763699 \h </w:instrText>
      </w:r>
      <w:r>
        <w:rPr>
          <w:noProof/>
        </w:rPr>
      </w:r>
      <w:r>
        <w:rPr>
          <w:noProof/>
        </w:rPr>
        <w:fldChar w:fldCharType="separate"/>
      </w:r>
      <w:r>
        <w:rPr>
          <w:noProof/>
        </w:rPr>
        <w:t>188</w:t>
      </w:r>
      <w:r>
        <w:rPr>
          <w:noProof/>
        </w:rPr>
        <w:fldChar w:fldCharType="end"/>
      </w:r>
    </w:p>
    <w:p w14:paraId="19F76413" w14:textId="13BB68D8" w:rsidR="00800D60" w:rsidRDefault="00800D6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_Toc164763700 \h </w:instrText>
      </w:r>
      <w:r>
        <w:rPr>
          <w:noProof/>
        </w:rPr>
      </w:r>
      <w:r>
        <w:rPr>
          <w:noProof/>
        </w:rPr>
        <w:fldChar w:fldCharType="separate"/>
      </w:r>
      <w:r>
        <w:rPr>
          <w:noProof/>
        </w:rPr>
        <w:t>188</w:t>
      </w:r>
      <w:r>
        <w:rPr>
          <w:noProof/>
        </w:rPr>
        <w:fldChar w:fldCharType="end"/>
      </w:r>
    </w:p>
    <w:p w14:paraId="42C6F642" w14:textId="19E13C4A" w:rsidR="00800D60" w:rsidRDefault="00800D6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_Toc164763701 \h </w:instrText>
      </w:r>
      <w:r>
        <w:rPr>
          <w:noProof/>
        </w:rPr>
      </w:r>
      <w:r>
        <w:rPr>
          <w:noProof/>
        </w:rPr>
        <w:fldChar w:fldCharType="separate"/>
      </w:r>
      <w:r>
        <w:rPr>
          <w:noProof/>
        </w:rPr>
        <w:t>189</w:t>
      </w:r>
      <w:r>
        <w:rPr>
          <w:noProof/>
        </w:rPr>
        <w:fldChar w:fldCharType="end"/>
      </w:r>
    </w:p>
    <w:p w14:paraId="65E21525" w14:textId="44C2B22D" w:rsidR="00800D60" w:rsidRDefault="00800D6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_Toc164763702 \h </w:instrText>
      </w:r>
      <w:r>
        <w:rPr>
          <w:noProof/>
        </w:rPr>
      </w:r>
      <w:r>
        <w:rPr>
          <w:noProof/>
        </w:rPr>
        <w:fldChar w:fldCharType="separate"/>
      </w:r>
      <w:r>
        <w:rPr>
          <w:noProof/>
        </w:rPr>
        <w:t>189</w:t>
      </w:r>
      <w:r>
        <w:rPr>
          <w:noProof/>
        </w:rPr>
        <w:fldChar w:fldCharType="end"/>
      </w:r>
    </w:p>
    <w:p w14:paraId="2D521E1C" w14:textId="633B9658" w:rsidR="00800D60" w:rsidRDefault="00800D60">
      <w:pPr>
        <w:pStyle w:val="TOC4"/>
        <w:rPr>
          <w:rFonts w:asciiTheme="minorHAnsi" w:eastAsiaTheme="minorEastAsia" w:hAnsiTheme="minorHAnsi" w:cstheme="minorBidi"/>
          <w:noProof/>
          <w:sz w:val="22"/>
          <w:szCs w:val="22"/>
          <w:lang w:val="en-IN" w:eastAsia="en-IN"/>
        </w:rPr>
      </w:pPr>
      <w:r>
        <w:rPr>
          <w:noProof/>
        </w:rPr>
        <w:t>8.9</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_Toc164763703 \h </w:instrText>
      </w:r>
      <w:r>
        <w:rPr>
          <w:noProof/>
        </w:rPr>
      </w:r>
      <w:r>
        <w:rPr>
          <w:noProof/>
        </w:rPr>
        <w:fldChar w:fldCharType="separate"/>
      </w:r>
      <w:r>
        <w:rPr>
          <w:noProof/>
        </w:rPr>
        <w:t>189</w:t>
      </w:r>
      <w:r>
        <w:rPr>
          <w:noProof/>
        </w:rPr>
        <w:fldChar w:fldCharType="end"/>
      </w:r>
    </w:p>
    <w:p w14:paraId="4259E0B4" w14:textId="7B57BCB4" w:rsidR="00800D60" w:rsidRDefault="00800D6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_Toc164763704 \h </w:instrText>
      </w:r>
      <w:r>
        <w:rPr>
          <w:noProof/>
        </w:rPr>
      </w:r>
      <w:r>
        <w:rPr>
          <w:noProof/>
        </w:rPr>
        <w:fldChar w:fldCharType="separate"/>
      </w:r>
      <w:r>
        <w:rPr>
          <w:noProof/>
        </w:rPr>
        <w:t>189</w:t>
      </w:r>
      <w:r>
        <w:rPr>
          <w:noProof/>
        </w:rPr>
        <w:fldChar w:fldCharType="end"/>
      </w:r>
    </w:p>
    <w:p w14:paraId="0D0E2CA4" w14:textId="2C1E257B" w:rsidR="00800D60" w:rsidRDefault="00800D6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_Toc164763705 \h </w:instrText>
      </w:r>
      <w:r>
        <w:rPr>
          <w:noProof/>
        </w:rPr>
      </w:r>
      <w:r>
        <w:rPr>
          <w:noProof/>
        </w:rPr>
        <w:fldChar w:fldCharType="separate"/>
      </w:r>
      <w:r>
        <w:rPr>
          <w:noProof/>
        </w:rPr>
        <w:t>190</w:t>
      </w:r>
      <w:r>
        <w:rPr>
          <w:noProof/>
        </w:rPr>
        <w:fldChar w:fldCharType="end"/>
      </w:r>
    </w:p>
    <w:p w14:paraId="73D33B7C" w14:textId="2D2E492A" w:rsidR="00800D60" w:rsidRDefault="00800D6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_Toc164763706 \h </w:instrText>
      </w:r>
      <w:r>
        <w:rPr>
          <w:noProof/>
        </w:rPr>
      </w:r>
      <w:r>
        <w:rPr>
          <w:noProof/>
        </w:rPr>
        <w:fldChar w:fldCharType="separate"/>
      </w:r>
      <w:r>
        <w:rPr>
          <w:noProof/>
        </w:rPr>
        <w:t>190</w:t>
      </w:r>
      <w:r>
        <w:rPr>
          <w:noProof/>
        </w:rPr>
        <w:fldChar w:fldCharType="end"/>
      </w:r>
    </w:p>
    <w:p w14:paraId="099DEED3" w14:textId="6A1326D6" w:rsidR="00800D60" w:rsidRDefault="00800D6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_Toc164763707 \h </w:instrText>
      </w:r>
      <w:r>
        <w:rPr>
          <w:noProof/>
        </w:rPr>
      </w:r>
      <w:r>
        <w:rPr>
          <w:noProof/>
        </w:rPr>
        <w:fldChar w:fldCharType="separate"/>
      </w:r>
      <w:r>
        <w:rPr>
          <w:noProof/>
        </w:rPr>
        <w:t>191</w:t>
      </w:r>
      <w:r>
        <w:rPr>
          <w:noProof/>
        </w:rPr>
        <w:fldChar w:fldCharType="end"/>
      </w:r>
    </w:p>
    <w:p w14:paraId="0ADFC1FD" w14:textId="4B49739D" w:rsidR="00800D60" w:rsidRDefault="00800D60">
      <w:pPr>
        <w:pStyle w:val="TOC4"/>
        <w:rPr>
          <w:rFonts w:asciiTheme="minorHAnsi" w:eastAsiaTheme="minorEastAsia" w:hAnsiTheme="minorHAnsi" w:cstheme="minorBidi"/>
          <w:noProof/>
          <w:sz w:val="22"/>
          <w:szCs w:val="22"/>
          <w:lang w:val="en-IN" w:eastAsia="en-IN"/>
        </w:rPr>
      </w:pPr>
      <w:r>
        <w:rPr>
          <w:noProof/>
        </w:rPr>
        <w:t>8.9</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_Toc164763708 \h </w:instrText>
      </w:r>
      <w:r>
        <w:rPr>
          <w:noProof/>
        </w:rPr>
      </w:r>
      <w:r>
        <w:rPr>
          <w:noProof/>
        </w:rPr>
        <w:fldChar w:fldCharType="separate"/>
      </w:r>
      <w:r>
        <w:rPr>
          <w:noProof/>
        </w:rPr>
        <w:t>191</w:t>
      </w:r>
      <w:r>
        <w:rPr>
          <w:noProof/>
        </w:rPr>
        <w:fldChar w:fldCharType="end"/>
      </w:r>
    </w:p>
    <w:p w14:paraId="4521B644" w14:textId="1DDF26C9" w:rsidR="00800D60" w:rsidRDefault="00800D6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_Toc164763709 \h </w:instrText>
      </w:r>
      <w:r>
        <w:rPr>
          <w:noProof/>
        </w:rPr>
      </w:r>
      <w:r>
        <w:rPr>
          <w:noProof/>
        </w:rPr>
        <w:fldChar w:fldCharType="separate"/>
      </w:r>
      <w:r>
        <w:rPr>
          <w:noProof/>
        </w:rPr>
        <w:t>191</w:t>
      </w:r>
      <w:r>
        <w:rPr>
          <w:noProof/>
        </w:rPr>
        <w:fldChar w:fldCharType="end"/>
      </w:r>
    </w:p>
    <w:p w14:paraId="395A20C0" w14:textId="683E4601" w:rsidR="00800D60" w:rsidRDefault="00800D6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_Toc164763710 \h </w:instrText>
      </w:r>
      <w:r>
        <w:rPr>
          <w:noProof/>
        </w:rPr>
      </w:r>
      <w:r>
        <w:rPr>
          <w:noProof/>
        </w:rPr>
        <w:fldChar w:fldCharType="separate"/>
      </w:r>
      <w:r>
        <w:rPr>
          <w:noProof/>
        </w:rPr>
        <w:t>191</w:t>
      </w:r>
      <w:r>
        <w:rPr>
          <w:noProof/>
        </w:rPr>
        <w:fldChar w:fldCharType="end"/>
      </w:r>
    </w:p>
    <w:p w14:paraId="51A73B9E" w14:textId="5051BA01" w:rsidR="00800D60" w:rsidRDefault="00800D6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_Toc164763711 \h </w:instrText>
      </w:r>
      <w:r>
        <w:rPr>
          <w:noProof/>
        </w:rPr>
      </w:r>
      <w:r>
        <w:rPr>
          <w:noProof/>
        </w:rPr>
        <w:fldChar w:fldCharType="separate"/>
      </w:r>
      <w:r>
        <w:rPr>
          <w:noProof/>
        </w:rPr>
        <w:t>191</w:t>
      </w:r>
      <w:r>
        <w:rPr>
          <w:noProof/>
        </w:rPr>
        <w:fldChar w:fldCharType="end"/>
      </w:r>
    </w:p>
    <w:p w14:paraId="17A6FC62" w14:textId="33962223" w:rsidR="00800D60" w:rsidRDefault="00800D6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_Toc164763712 \h </w:instrText>
      </w:r>
      <w:r>
        <w:rPr>
          <w:noProof/>
        </w:rPr>
      </w:r>
      <w:r>
        <w:rPr>
          <w:noProof/>
        </w:rPr>
        <w:fldChar w:fldCharType="separate"/>
      </w:r>
      <w:r>
        <w:rPr>
          <w:noProof/>
        </w:rPr>
        <w:t>191</w:t>
      </w:r>
      <w:r>
        <w:rPr>
          <w:noProof/>
        </w:rPr>
        <w:fldChar w:fldCharType="end"/>
      </w:r>
    </w:p>
    <w:p w14:paraId="7C2D0939" w14:textId="5843FF7E" w:rsidR="00800D60" w:rsidRDefault="00800D6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_Toc164763713 \h </w:instrText>
      </w:r>
      <w:r>
        <w:rPr>
          <w:noProof/>
        </w:rPr>
      </w:r>
      <w:r>
        <w:rPr>
          <w:noProof/>
        </w:rPr>
        <w:fldChar w:fldCharType="separate"/>
      </w:r>
      <w:r>
        <w:rPr>
          <w:noProof/>
        </w:rPr>
        <w:t>192</w:t>
      </w:r>
      <w:r>
        <w:rPr>
          <w:noProof/>
        </w:rPr>
        <w:fldChar w:fldCharType="end"/>
      </w:r>
    </w:p>
    <w:p w14:paraId="66C7D6CD" w14:textId="73E919D0" w:rsidR="00800D60" w:rsidRDefault="00800D60">
      <w:pPr>
        <w:pStyle w:val="TOC4"/>
        <w:rPr>
          <w:rFonts w:asciiTheme="minorHAnsi" w:eastAsiaTheme="minorEastAsia" w:hAnsiTheme="minorHAnsi" w:cstheme="minorBidi"/>
          <w:noProof/>
          <w:sz w:val="22"/>
          <w:szCs w:val="22"/>
          <w:lang w:val="en-IN" w:eastAsia="en-IN"/>
        </w:rPr>
      </w:pPr>
      <w:r>
        <w:rPr>
          <w:noProof/>
        </w:rPr>
        <w:t>8.9</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_Toc164763714 \h </w:instrText>
      </w:r>
      <w:r>
        <w:rPr>
          <w:noProof/>
        </w:rPr>
      </w:r>
      <w:r>
        <w:rPr>
          <w:noProof/>
        </w:rPr>
        <w:fldChar w:fldCharType="separate"/>
      </w:r>
      <w:r>
        <w:rPr>
          <w:noProof/>
        </w:rPr>
        <w:t>192</w:t>
      </w:r>
      <w:r>
        <w:rPr>
          <w:noProof/>
        </w:rPr>
        <w:fldChar w:fldCharType="end"/>
      </w:r>
    </w:p>
    <w:p w14:paraId="1B88637F" w14:textId="5755ECBF" w:rsidR="00800D60" w:rsidRDefault="00800D6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_Toc164763715 \h </w:instrText>
      </w:r>
      <w:r>
        <w:rPr>
          <w:noProof/>
        </w:rPr>
      </w:r>
      <w:r>
        <w:rPr>
          <w:noProof/>
        </w:rPr>
        <w:fldChar w:fldCharType="separate"/>
      </w:r>
      <w:r>
        <w:rPr>
          <w:noProof/>
        </w:rPr>
        <w:t>192</w:t>
      </w:r>
      <w:r>
        <w:rPr>
          <w:noProof/>
        </w:rPr>
        <w:fldChar w:fldCharType="end"/>
      </w:r>
    </w:p>
    <w:p w14:paraId="5A5DBDA0" w14:textId="75AF2704" w:rsidR="00800D60" w:rsidRDefault="00800D6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_Toc164763716 \h </w:instrText>
      </w:r>
      <w:r>
        <w:rPr>
          <w:noProof/>
        </w:rPr>
      </w:r>
      <w:r>
        <w:rPr>
          <w:noProof/>
        </w:rPr>
        <w:fldChar w:fldCharType="separate"/>
      </w:r>
      <w:r>
        <w:rPr>
          <w:noProof/>
        </w:rPr>
        <w:t>192</w:t>
      </w:r>
      <w:r>
        <w:rPr>
          <w:noProof/>
        </w:rPr>
        <w:fldChar w:fldCharType="end"/>
      </w:r>
    </w:p>
    <w:p w14:paraId="59408FB2" w14:textId="296A3B6F" w:rsidR="00800D60" w:rsidRDefault="00800D6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_Toc164763717 \h </w:instrText>
      </w:r>
      <w:r>
        <w:rPr>
          <w:noProof/>
        </w:rPr>
      </w:r>
      <w:r>
        <w:rPr>
          <w:noProof/>
        </w:rPr>
        <w:fldChar w:fldCharType="separate"/>
      </w:r>
      <w:r>
        <w:rPr>
          <w:noProof/>
        </w:rPr>
        <w:t>192</w:t>
      </w:r>
      <w:r>
        <w:rPr>
          <w:noProof/>
        </w:rPr>
        <w:fldChar w:fldCharType="end"/>
      </w:r>
    </w:p>
    <w:p w14:paraId="1CD58113" w14:textId="7BCA686F" w:rsidR="00800D60" w:rsidRDefault="00800D6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_Toc164763718 \h </w:instrText>
      </w:r>
      <w:r>
        <w:rPr>
          <w:noProof/>
        </w:rPr>
      </w:r>
      <w:r>
        <w:rPr>
          <w:noProof/>
        </w:rPr>
        <w:fldChar w:fldCharType="separate"/>
      </w:r>
      <w:r>
        <w:rPr>
          <w:noProof/>
        </w:rPr>
        <w:t>192</w:t>
      </w:r>
      <w:r>
        <w:rPr>
          <w:noProof/>
        </w:rPr>
        <w:fldChar w:fldCharType="end"/>
      </w:r>
    </w:p>
    <w:p w14:paraId="45C56E79" w14:textId="023F1A87" w:rsidR="00800D60" w:rsidRDefault="00800D6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_Toc164763719 \h </w:instrText>
      </w:r>
      <w:r>
        <w:rPr>
          <w:noProof/>
        </w:rPr>
      </w:r>
      <w:r>
        <w:rPr>
          <w:noProof/>
        </w:rPr>
        <w:fldChar w:fldCharType="separate"/>
      </w:r>
      <w:r>
        <w:rPr>
          <w:noProof/>
        </w:rPr>
        <w:t>192</w:t>
      </w:r>
      <w:r>
        <w:rPr>
          <w:noProof/>
        </w:rPr>
        <w:fldChar w:fldCharType="end"/>
      </w:r>
    </w:p>
    <w:p w14:paraId="422BF71E" w14:textId="7A31D2E2" w:rsidR="00800D60" w:rsidRDefault="00800D6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_Toc164763720 \h </w:instrText>
      </w:r>
      <w:r>
        <w:rPr>
          <w:noProof/>
        </w:rPr>
      </w:r>
      <w:r>
        <w:rPr>
          <w:noProof/>
        </w:rPr>
        <w:fldChar w:fldCharType="separate"/>
      </w:r>
      <w:r>
        <w:rPr>
          <w:noProof/>
        </w:rPr>
        <w:t>192</w:t>
      </w:r>
      <w:r>
        <w:rPr>
          <w:noProof/>
        </w:rPr>
        <w:fldChar w:fldCharType="end"/>
      </w:r>
    </w:p>
    <w:p w14:paraId="2BB4079A" w14:textId="53BFE225" w:rsidR="00800D60" w:rsidRDefault="00800D6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_Toc164763721 \h </w:instrText>
      </w:r>
      <w:r>
        <w:rPr>
          <w:noProof/>
        </w:rPr>
      </w:r>
      <w:r>
        <w:rPr>
          <w:noProof/>
        </w:rPr>
        <w:fldChar w:fldCharType="separate"/>
      </w:r>
      <w:r>
        <w:rPr>
          <w:noProof/>
        </w:rPr>
        <w:t>192</w:t>
      </w:r>
      <w:r>
        <w:rPr>
          <w:noProof/>
        </w:rPr>
        <w:fldChar w:fldCharType="end"/>
      </w:r>
    </w:p>
    <w:p w14:paraId="34946049" w14:textId="5816EA2A" w:rsidR="00800D60" w:rsidRDefault="00800D6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_Toc164763722 \h </w:instrText>
      </w:r>
      <w:r>
        <w:rPr>
          <w:noProof/>
        </w:rPr>
      </w:r>
      <w:r>
        <w:rPr>
          <w:noProof/>
        </w:rPr>
        <w:fldChar w:fldCharType="separate"/>
      </w:r>
      <w:r>
        <w:rPr>
          <w:noProof/>
        </w:rPr>
        <w:t>193</w:t>
      </w:r>
      <w:r>
        <w:rPr>
          <w:noProof/>
        </w:rPr>
        <w:fldChar w:fldCharType="end"/>
      </w:r>
    </w:p>
    <w:p w14:paraId="3B3E92FB" w14:textId="2C6160A5" w:rsidR="00800D60" w:rsidRDefault="00800D6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_Toc164763723 \h </w:instrText>
      </w:r>
      <w:r>
        <w:rPr>
          <w:noProof/>
        </w:rPr>
      </w:r>
      <w:r>
        <w:rPr>
          <w:noProof/>
        </w:rPr>
        <w:fldChar w:fldCharType="separate"/>
      </w:r>
      <w:r>
        <w:rPr>
          <w:noProof/>
        </w:rPr>
        <w:t>193</w:t>
      </w:r>
      <w:r>
        <w:rPr>
          <w:noProof/>
        </w:rPr>
        <w:fldChar w:fldCharType="end"/>
      </w:r>
    </w:p>
    <w:p w14:paraId="6A998571" w14:textId="592538E5" w:rsidR="00800D60" w:rsidRDefault="00800D6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_Toc164763724 \h </w:instrText>
      </w:r>
      <w:r>
        <w:rPr>
          <w:noProof/>
        </w:rPr>
      </w:r>
      <w:r>
        <w:rPr>
          <w:noProof/>
        </w:rPr>
        <w:fldChar w:fldCharType="separate"/>
      </w:r>
      <w:r>
        <w:rPr>
          <w:noProof/>
        </w:rPr>
        <w:t>193</w:t>
      </w:r>
      <w:r>
        <w:rPr>
          <w:noProof/>
        </w:rPr>
        <w:fldChar w:fldCharType="end"/>
      </w:r>
    </w:p>
    <w:p w14:paraId="1EA12D39" w14:textId="3EDC1D1D" w:rsidR="00800D60" w:rsidRDefault="00800D6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_Toc164763725 \h </w:instrText>
      </w:r>
      <w:r>
        <w:rPr>
          <w:noProof/>
        </w:rPr>
      </w:r>
      <w:r>
        <w:rPr>
          <w:noProof/>
        </w:rPr>
        <w:fldChar w:fldCharType="separate"/>
      </w:r>
      <w:r>
        <w:rPr>
          <w:noProof/>
        </w:rPr>
        <w:t>193</w:t>
      </w:r>
      <w:r>
        <w:rPr>
          <w:noProof/>
        </w:rPr>
        <w:fldChar w:fldCharType="end"/>
      </w:r>
    </w:p>
    <w:p w14:paraId="2850B023" w14:textId="0D8B88F7" w:rsidR="00800D60" w:rsidRDefault="00800D6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_Toc164763726 \h </w:instrText>
      </w:r>
      <w:r>
        <w:rPr>
          <w:noProof/>
        </w:rPr>
      </w:r>
      <w:r>
        <w:rPr>
          <w:noProof/>
        </w:rPr>
        <w:fldChar w:fldCharType="separate"/>
      </w:r>
      <w:r>
        <w:rPr>
          <w:noProof/>
        </w:rPr>
        <w:t>193</w:t>
      </w:r>
      <w:r>
        <w:rPr>
          <w:noProof/>
        </w:rPr>
        <w:fldChar w:fldCharType="end"/>
      </w:r>
    </w:p>
    <w:p w14:paraId="3A81ECAE" w14:textId="5424FFED" w:rsidR="00800D60" w:rsidRDefault="00800D6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_Toc164763727 \h </w:instrText>
      </w:r>
      <w:r>
        <w:rPr>
          <w:noProof/>
        </w:rPr>
      </w:r>
      <w:r>
        <w:rPr>
          <w:noProof/>
        </w:rPr>
        <w:fldChar w:fldCharType="separate"/>
      </w:r>
      <w:r>
        <w:rPr>
          <w:noProof/>
        </w:rPr>
        <w:t>193</w:t>
      </w:r>
      <w:r>
        <w:rPr>
          <w:noProof/>
        </w:rPr>
        <w:fldChar w:fldCharType="end"/>
      </w:r>
    </w:p>
    <w:p w14:paraId="2561B15E" w14:textId="4751DD59" w:rsidR="00800D60" w:rsidRDefault="00800D6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_Toc164763728 \h </w:instrText>
      </w:r>
      <w:r>
        <w:rPr>
          <w:noProof/>
        </w:rPr>
      </w:r>
      <w:r>
        <w:rPr>
          <w:noProof/>
        </w:rPr>
        <w:fldChar w:fldCharType="separate"/>
      </w:r>
      <w:r>
        <w:rPr>
          <w:noProof/>
        </w:rPr>
        <w:t>194</w:t>
      </w:r>
      <w:r>
        <w:rPr>
          <w:noProof/>
        </w:rPr>
        <w:fldChar w:fldCharType="end"/>
      </w:r>
    </w:p>
    <w:p w14:paraId="2FDE3B0A" w14:textId="635E3B88" w:rsidR="00800D60" w:rsidRDefault="00800D6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_Toc164763729 \h </w:instrText>
      </w:r>
      <w:r>
        <w:rPr>
          <w:noProof/>
        </w:rPr>
      </w:r>
      <w:r>
        <w:rPr>
          <w:noProof/>
        </w:rPr>
        <w:fldChar w:fldCharType="separate"/>
      </w:r>
      <w:r>
        <w:rPr>
          <w:noProof/>
        </w:rPr>
        <w:t>194</w:t>
      </w:r>
      <w:r>
        <w:rPr>
          <w:noProof/>
        </w:rPr>
        <w:fldChar w:fldCharType="end"/>
      </w:r>
    </w:p>
    <w:p w14:paraId="7B8BCAF1" w14:textId="369BE9D8" w:rsidR="00800D60" w:rsidRDefault="00800D6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_Toc164763730 \h </w:instrText>
      </w:r>
      <w:r>
        <w:rPr>
          <w:noProof/>
        </w:rPr>
      </w:r>
      <w:r>
        <w:rPr>
          <w:noProof/>
        </w:rPr>
        <w:fldChar w:fldCharType="separate"/>
      </w:r>
      <w:r>
        <w:rPr>
          <w:noProof/>
        </w:rPr>
        <w:t>194</w:t>
      </w:r>
      <w:r>
        <w:rPr>
          <w:noProof/>
        </w:rPr>
        <w:fldChar w:fldCharType="end"/>
      </w:r>
    </w:p>
    <w:p w14:paraId="3CF5775D" w14:textId="54F41EA8" w:rsidR="00800D60" w:rsidRDefault="00800D6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_Toc164763731 \h </w:instrText>
      </w:r>
      <w:r>
        <w:rPr>
          <w:noProof/>
        </w:rPr>
      </w:r>
      <w:r>
        <w:rPr>
          <w:noProof/>
        </w:rPr>
        <w:fldChar w:fldCharType="separate"/>
      </w:r>
      <w:r>
        <w:rPr>
          <w:noProof/>
        </w:rPr>
        <w:t>195</w:t>
      </w:r>
      <w:r>
        <w:rPr>
          <w:noProof/>
        </w:rPr>
        <w:fldChar w:fldCharType="end"/>
      </w:r>
    </w:p>
    <w:p w14:paraId="2FF0EF59" w14:textId="2FD1E3FB" w:rsidR="00800D60" w:rsidRDefault="00800D6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_Toc164763732 \h </w:instrText>
      </w:r>
      <w:r>
        <w:rPr>
          <w:noProof/>
        </w:rPr>
      </w:r>
      <w:r>
        <w:rPr>
          <w:noProof/>
        </w:rPr>
        <w:fldChar w:fldCharType="separate"/>
      </w:r>
      <w:r>
        <w:rPr>
          <w:noProof/>
        </w:rPr>
        <w:t>195</w:t>
      </w:r>
      <w:r>
        <w:rPr>
          <w:noProof/>
        </w:rPr>
        <w:fldChar w:fldCharType="end"/>
      </w:r>
    </w:p>
    <w:p w14:paraId="491AE486" w14:textId="598A3164" w:rsidR="00800D60" w:rsidRDefault="00800D6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_Toc164763733 \h </w:instrText>
      </w:r>
      <w:r>
        <w:rPr>
          <w:noProof/>
        </w:rPr>
      </w:r>
      <w:r>
        <w:rPr>
          <w:noProof/>
        </w:rPr>
        <w:fldChar w:fldCharType="separate"/>
      </w:r>
      <w:r>
        <w:rPr>
          <w:noProof/>
        </w:rPr>
        <w:t>195</w:t>
      </w:r>
      <w:r>
        <w:rPr>
          <w:noProof/>
        </w:rPr>
        <w:fldChar w:fldCharType="end"/>
      </w:r>
    </w:p>
    <w:p w14:paraId="27BDD58D" w14:textId="1E5B7EAB" w:rsidR="00800D60" w:rsidRDefault="00800D60">
      <w:pPr>
        <w:pStyle w:val="TOC4"/>
        <w:rPr>
          <w:rFonts w:asciiTheme="minorHAnsi" w:eastAsiaTheme="minorEastAsia" w:hAnsiTheme="minorHAnsi" w:cstheme="minorBidi"/>
          <w:noProof/>
          <w:sz w:val="22"/>
          <w:szCs w:val="22"/>
          <w:lang w:val="en-IN" w:eastAsia="en-IN"/>
        </w:rPr>
      </w:pPr>
      <w:r>
        <w:rPr>
          <w:noProof/>
        </w:rPr>
        <w:t>8.10</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_Toc164763734 \h </w:instrText>
      </w:r>
      <w:r>
        <w:rPr>
          <w:noProof/>
        </w:rPr>
      </w:r>
      <w:r>
        <w:rPr>
          <w:noProof/>
        </w:rPr>
        <w:fldChar w:fldCharType="separate"/>
      </w:r>
      <w:r>
        <w:rPr>
          <w:noProof/>
        </w:rPr>
        <w:t>195</w:t>
      </w:r>
      <w:r>
        <w:rPr>
          <w:noProof/>
        </w:rPr>
        <w:fldChar w:fldCharType="end"/>
      </w:r>
    </w:p>
    <w:p w14:paraId="38B65924" w14:textId="46EA67D0" w:rsidR="00800D60" w:rsidRDefault="00800D60">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_Toc164763735 \h </w:instrText>
      </w:r>
      <w:r>
        <w:rPr>
          <w:noProof/>
        </w:rPr>
      </w:r>
      <w:r>
        <w:rPr>
          <w:noProof/>
        </w:rPr>
        <w:fldChar w:fldCharType="separate"/>
      </w:r>
      <w:r>
        <w:rPr>
          <w:noProof/>
        </w:rPr>
        <w:t>195</w:t>
      </w:r>
      <w:r>
        <w:rPr>
          <w:noProof/>
        </w:rPr>
        <w:fldChar w:fldCharType="end"/>
      </w:r>
    </w:p>
    <w:p w14:paraId="46868887" w14:textId="21F583C5" w:rsidR="00800D60" w:rsidRDefault="00800D6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_Toc164763736 \h </w:instrText>
      </w:r>
      <w:r>
        <w:rPr>
          <w:noProof/>
        </w:rPr>
      </w:r>
      <w:r>
        <w:rPr>
          <w:noProof/>
        </w:rPr>
        <w:fldChar w:fldCharType="separate"/>
      </w:r>
      <w:r>
        <w:rPr>
          <w:noProof/>
        </w:rPr>
        <w:t>195</w:t>
      </w:r>
      <w:r>
        <w:rPr>
          <w:noProof/>
        </w:rPr>
        <w:fldChar w:fldCharType="end"/>
      </w:r>
    </w:p>
    <w:p w14:paraId="323083B4" w14:textId="4E64768B" w:rsidR="00800D60" w:rsidRDefault="00800D60">
      <w:pPr>
        <w:pStyle w:val="TOC4"/>
        <w:rPr>
          <w:rFonts w:asciiTheme="minorHAnsi" w:eastAsiaTheme="minorEastAsia" w:hAnsiTheme="minorHAnsi" w:cstheme="minorBidi"/>
          <w:noProof/>
          <w:sz w:val="22"/>
          <w:szCs w:val="22"/>
          <w:lang w:val="en-IN" w:eastAsia="en-IN"/>
        </w:rPr>
      </w:pPr>
      <w:r>
        <w:rPr>
          <w:noProof/>
        </w:rPr>
        <w:t>8.10</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_Toc164763737 \h </w:instrText>
      </w:r>
      <w:r>
        <w:rPr>
          <w:noProof/>
        </w:rPr>
      </w:r>
      <w:r>
        <w:rPr>
          <w:noProof/>
        </w:rPr>
        <w:fldChar w:fldCharType="separate"/>
      </w:r>
      <w:r>
        <w:rPr>
          <w:noProof/>
        </w:rPr>
        <w:t>195</w:t>
      </w:r>
      <w:r>
        <w:rPr>
          <w:noProof/>
        </w:rPr>
        <w:fldChar w:fldCharType="end"/>
      </w:r>
    </w:p>
    <w:p w14:paraId="0A395002" w14:textId="076B5795" w:rsidR="00800D60" w:rsidRDefault="00800D6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_Toc164763738 \h </w:instrText>
      </w:r>
      <w:r>
        <w:rPr>
          <w:noProof/>
        </w:rPr>
      </w:r>
      <w:r>
        <w:rPr>
          <w:noProof/>
        </w:rPr>
        <w:fldChar w:fldCharType="separate"/>
      </w:r>
      <w:r>
        <w:rPr>
          <w:noProof/>
        </w:rPr>
        <w:t>195</w:t>
      </w:r>
      <w:r>
        <w:rPr>
          <w:noProof/>
        </w:rPr>
        <w:fldChar w:fldCharType="end"/>
      </w:r>
    </w:p>
    <w:p w14:paraId="53BF185E" w14:textId="430A5BE8" w:rsidR="00800D60" w:rsidRDefault="00800D6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_Toc164763739 \h </w:instrText>
      </w:r>
      <w:r>
        <w:rPr>
          <w:noProof/>
        </w:rPr>
      </w:r>
      <w:r>
        <w:rPr>
          <w:noProof/>
        </w:rPr>
        <w:fldChar w:fldCharType="separate"/>
      </w:r>
      <w:r>
        <w:rPr>
          <w:noProof/>
        </w:rPr>
        <w:t>196</w:t>
      </w:r>
      <w:r>
        <w:rPr>
          <w:noProof/>
        </w:rPr>
        <w:fldChar w:fldCharType="end"/>
      </w:r>
    </w:p>
    <w:p w14:paraId="6516BE77" w14:textId="39D3FDCE" w:rsidR="00800D60" w:rsidRDefault="00800D60">
      <w:pPr>
        <w:pStyle w:val="TOC4"/>
        <w:rPr>
          <w:rFonts w:asciiTheme="minorHAnsi" w:eastAsiaTheme="minorEastAsia" w:hAnsiTheme="minorHAnsi" w:cstheme="minorBidi"/>
          <w:noProof/>
          <w:sz w:val="22"/>
          <w:szCs w:val="22"/>
          <w:lang w:val="en-IN" w:eastAsia="en-IN"/>
        </w:rPr>
      </w:pPr>
      <w:r>
        <w:rPr>
          <w:noProof/>
        </w:rPr>
        <w:t>8.10</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_Toc164763740 \h </w:instrText>
      </w:r>
      <w:r>
        <w:rPr>
          <w:noProof/>
        </w:rPr>
      </w:r>
      <w:r>
        <w:rPr>
          <w:noProof/>
        </w:rPr>
        <w:fldChar w:fldCharType="separate"/>
      </w:r>
      <w:r>
        <w:rPr>
          <w:noProof/>
        </w:rPr>
        <w:t>196</w:t>
      </w:r>
      <w:r>
        <w:rPr>
          <w:noProof/>
        </w:rPr>
        <w:fldChar w:fldCharType="end"/>
      </w:r>
    </w:p>
    <w:p w14:paraId="3495BFC9" w14:textId="34CE04A2" w:rsidR="00800D60" w:rsidRDefault="00800D6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_Toc164763741 \h </w:instrText>
      </w:r>
      <w:r>
        <w:rPr>
          <w:noProof/>
        </w:rPr>
      </w:r>
      <w:r>
        <w:rPr>
          <w:noProof/>
        </w:rPr>
        <w:fldChar w:fldCharType="separate"/>
      </w:r>
      <w:r>
        <w:rPr>
          <w:noProof/>
        </w:rPr>
        <w:t>196</w:t>
      </w:r>
      <w:r>
        <w:rPr>
          <w:noProof/>
        </w:rPr>
        <w:fldChar w:fldCharType="end"/>
      </w:r>
    </w:p>
    <w:p w14:paraId="6FEB52B7" w14:textId="7A071969" w:rsidR="00800D60" w:rsidRDefault="00800D6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_Toc164763742 \h </w:instrText>
      </w:r>
      <w:r>
        <w:rPr>
          <w:noProof/>
        </w:rPr>
      </w:r>
      <w:r>
        <w:rPr>
          <w:noProof/>
        </w:rPr>
        <w:fldChar w:fldCharType="separate"/>
      </w:r>
      <w:r>
        <w:rPr>
          <w:noProof/>
        </w:rPr>
        <w:t>196</w:t>
      </w:r>
      <w:r>
        <w:rPr>
          <w:noProof/>
        </w:rPr>
        <w:fldChar w:fldCharType="end"/>
      </w:r>
    </w:p>
    <w:p w14:paraId="31D1285F" w14:textId="46935E95" w:rsidR="00800D60" w:rsidRDefault="00800D6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_Toc164763743 \h </w:instrText>
      </w:r>
      <w:r>
        <w:rPr>
          <w:noProof/>
        </w:rPr>
      </w:r>
      <w:r>
        <w:rPr>
          <w:noProof/>
        </w:rPr>
        <w:fldChar w:fldCharType="separate"/>
      </w:r>
      <w:r>
        <w:rPr>
          <w:noProof/>
        </w:rPr>
        <w:t>196</w:t>
      </w:r>
      <w:r>
        <w:rPr>
          <w:noProof/>
        </w:rPr>
        <w:fldChar w:fldCharType="end"/>
      </w:r>
    </w:p>
    <w:p w14:paraId="4006A1F3" w14:textId="6373FA32" w:rsidR="00800D60" w:rsidRDefault="00800D60">
      <w:pPr>
        <w:pStyle w:val="TOC4"/>
        <w:rPr>
          <w:rFonts w:asciiTheme="minorHAnsi" w:eastAsiaTheme="minorEastAsia" w:hAnsiTheme="minorHAnsi" w:cstheme="minorBidi"/>
          <w:noProof/>
          <w:sz w:val="22"/>
          <w:szCs w:val="22"/>
          <w:lang w:val="en-IN" w:eastAsia="en-IN"/>
        </w:rPr>
      </w:pPr>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_Toc164763744 \h </w:instrText>
      </w:r>
      <w:r>
        <w:rPr>
          <w:noProof/>
        </w:rPr>
      </w:r>
      <w:r>
        <w:rPr>
          <w:noProof/>
        </w:rPr>
        <w:fldChar w:fldCharType="separate"/>
      </w:r>
      <w:r>
        <w:rPr>
          <w:noProof/>
        </w:rPr>
        <w:t>196</w:t>
      </w:r>
      <w:r>
        <w:rPr>
          <w:noProof/>
        </w:rPr>
        <w:fldChar w:fldCharType="end"/>
      </w:r>
    </w:p>
    <w:p w14:paraId="597FAE29" w14:textId="77B3BDCF" w:rsidR="00800D60" w:rsidRDefault="00800D6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_Toc164763745 \h </w:instrText>
      </w:r>
      <w:r>
        <w:rPr>
          <w:noProof/>
        </w:rPr>
      </w:r>
      <w:r>
        <w:rPr>
          <w:noProof/>
        </w:rPr>
        <w:fldChar w:fldCharType="separate"/>
      </w:r>
      <w:r>
        <w:rPr>
          <w:noProof/>
        </w:rPr>
        <w:t>196</w:t>
      </w:r>
      <w:r>
        <w:rPr>
          <w:noProof/>
        </w:rPr>
        <w:fldChar w:fldCharType="end"/>
      </w:r>
    </w:p>
    <w:p w14:paraId="12492E4B" w14:textId="6522AE16" w:rsidR="00800D60" w:rsidRDefault="00800D6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_Toc164763746 \h </w:instrText>
      </w:r>
      <w:r>
        <w:rPr>
          <w:noProof/>
        </w:rPr>
      </w:r>
      <w:r>
        <w:rPr>
          <w:noProof/>
        </w:rPr>
        <w:fldChar w:fldCharType="separate"/>
      </w:r>
      <w:r>
        <w:rPr>
          <w:noProof/>
        </w:rPr>
        <w:t>196</w:t>
      </w:r>
      <w:r>
        <w:rPr>
          <w:noProof/>
        </w:rPr>
        <w:fldChar w:fldCharType="end"/>
      </w:r>
    </w:p>
    <w:p w14:paraId="1C81AD18" w14:textId="1C25A92A" w:rsidR="00800D60" w:rsidRDefault="00800D6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_Toc164763747 \h </w:instrText>
      </w:r>
      <w:r>
        <w:rPr>
          <w:noProof/>
        </w:rPr>
      </w:r>
      <w:r>
        <w:rPr>
          <w:noProof/>
        </w:rPr>
        <w:fldChar w:fldCharType="separate"/>
      </w:r>
      <w:r>
        <w:rPr>
          <w:noProof/>
        </w:rPr>
        <w:t>196</w:t>
      </w:r>
      <w:r>
        <w:rPr>
          <w:noProof/>
        </w:rPr>
        <w:fldChar w:fldCharType="end"/>
      </w:r>
    </w:p>
    <w:p w14:paraId="35DA2DE3" w14:textId="50C62FAC" w:rsidR="00800D60" w:rsidRDefault="00800D6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_Toc164763748 \h </w:instrText>
      </w:r>
      <w:r>
        <w:rPr>
          <w:noProof/>
        </w:rPr>
      </w:r>
      <w:r>
        <w:rPr>
          <w:noProof/>
        </w:rPr>
        <w:fldChar w:fldCharType="separate"/>
      </w:r>
      <w:r>
        <w:rPr>
          <w:noProof/>
        </w:rPr>
        <w:t>197</w:t>
      </w:r>
      <w:r>
        <w:rPr>
          <w:noProof/>
        </w:rPr>
        <w:fldChar w:fldCharType="end"/>
      </w:r>
    </w:p>
    <w:p w14:paraId="0E1F31D6" w14:textId="54D0DB5F" w:rsidR="00800D60" w:rsidRDefault="00800D60">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_Toc164763749 \h </w:instrText>
      </w:r>
      <w:r>
        <w:rPr>
          <w:noProof/>
        </w:rPr>
      </w:r>
      <w:r>
        <w:rPr>
          <w:noProof/>
        </w:rPr>
        <w:fldChar w:fldCharType="separate"/>
      </w:r>
      <w:r>
        <w:rPr>
          <w:noProof/>
        </w:rPr>
        <w:t>197</w:t>
      </w:r>
      <w:r>
        <w:rPr>
          <w:noProof/>
        </w:rPr>
        <w:fldChar w:fldCharType="end"/>
      </w:r>
    </w:p>
    <w:p w14:paraId="5DC7A672" w14:textId="01A05683" w:rsidR="00800D60" w:rsidRDefault="00800D6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_Toc164763750 \h </w:instrText>
      </w:r>
      <w:r>
        <w:rPr>
          <w:noProof/>
        </w:rPr>
      </w:r>
      <w:r>
        <w:rPr>
          <w:noProof/>
        </w:rPr>
        <w:fldChar w:fldCharType="separate"/>
      </w:r>
      <w:r>
        <w:rPr>
          <w:noProof/>
        </w:rPr>
        <w:t>197</w:t>
      </w:r>
      <w:r>
        <w:rPr>
          <w:noProof/>
        </w:rPr>
        <w:fldChar w:fldCharType="end"/>
      </w:r>
    </w:p>
    <w:p w14:paraId="4F495D19" w14:textId="0874F765" w:rsidR="00800D60" w:rsidRDefault="00800D6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_Toc164763751 \h </w:instrText>
      </w:r>
      <w:r>
        <w:rPr>
          <w:noProof/>
        </w:rPr>
      </w:r>
      <w:r>
        <w:rPr>
          <w:noProof/>
        </w:rPr>
        <w:fldChar w:fldCharType="separate"/>
      </w:r>
      <w:r>
        <w:rPr>
          <w:noProof/>
        </w:rPr>
        <w:t>197</w:t>
      </w:r>
      <w:r>
        <w:rPr>
          <w:noProof/>
        </w:rPr>
        <w:fldChar w:fldCharType="end"/>
      </w:r>
    </w:p>
    <w:p w14:paraId="4C856152" w14:textId="59C106AD" w:rsidR="00800D60" w:rsidRDefault="00800D6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_Toc164763752 \h </w:instrText>
      </w:r>
      <w:r>
        <w:rPr>
          <w:noProof/>
        </w:rPr>
      </w:r>
      <w:r>
        <w:rPr>
          <w:noProof/>
        </w:rPr>
        <w:fldChar w:fldCharType="separate"/>
      </w:r>
      <w:r>
        <w:rPr>
          <w:noProof/>
        </w:rPr>
        <w:t>197</w:t>
      </w:r>
      <w:r>
        <w:rPr>
          <w:noProof/>
        </w:rPr>
        <w:fldChar w:fldCharType="end"/>
      </w:r>
    </w:p>
    <w:p w14:paraId="33F36D71" w14:textId="68D5CE40" w:rsidR="00800D60" w:rsidRDefault="00800D6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_Toc164763753 \h </w:instrText>
      </w:r>
      <w:r>
        <w:rPr>
          <w:noProof/>
        </w:rPr>
      </w:r>
      <w:r>
        <w:rPr>
          <w:noProof/>
        </w:rPr>
        <w:fldChar w:fldCharType="separate"/>
      </w:r>
      <w:r>
        <w:rPr>
          <w:noProof/>
        </w:rPr>
        <w:t>197</w:t>
      </w:r>
      <w:r>
        <w:rPr>
          <w:noProof/>
        </w:rPr>
        <w:fldChar w:fldCharType="end"/>
      </w:r>
    </w:p>
    <w:p w14:paraId="1CBA5C0C" w14:textId="5E183BE6" w:rsidR="00800D60" w:rsidRDefault="00800D6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_Toc164763754 \h </w:instrText>
      </w:r>
      <w:r>
        <w:rPr>
          <w:noProof/>
        </w:rPr>
      </w:r>
      <w:r>
        <w:rPr>
          <w:noProof/>
        </w:rPr>
        <w:fldChar w:fldCharType="separate"/>
      </w:r>
      <w:r>
        <w:rPr>
          <w:noProof/>
        </w:rPr>
        <w:t>198</w:t>
      </w:r>
      <w:r>
        <w:rPr>
          <w:noProof/>
        </w:rPr>
        <w:fldChar w:fldCharType="end"/>
      </w:r>
    </w:p>
    <w:p w14:paraId="346A0397" w14:textId="0055F66C" w:rsidR="00800D60" w:rsidRDefault="00800D6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_Toc164763755 \h </w:instrText>
      </w:r>
      <w:r>
        <w:rPr>
          <w:noProof/>
        </w:rPr>
      </w:r>
      <w:r>
        <w:rPr>
          <w:noProof/>
        </w:rPr>
        <w:fldChar w:fldCharType="separate"/>
      </w:r>
      <w:r>
        <w:rPr>
          <w:noProof/>
        </w:rPr>
        <w:t>198</w:t>
      </w:r>
      <w:r>
        <w:rPr>
          <w:noProof/>
        </w:rPr>
        <w:fldChar w:fldCharType="end"/>
      </w:r>
    </w:p>
    <w:p w14:paraId="6218796A" w14:textId="27F3094A" w:rsidR="00800D60" w:rsidRDefault="00800D6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_Toc164763756 \h </w:instrText>
      </w:r>
      <w:r>
        <w:rPr>
          <w:noProof/>
        </w:rPr>
      </w:r>
      <w:r>
        <w:rPr>
          <w:noProof/>
        </w:rPr>
        <w:fldChar w:fldCharType="separate"/>
      </w:r>
      <w:r>
        <w:rPr>
          <w:noProof/>
        </w:rPr>
        <w:t>198</w:t>
      </w:r>
      <w:r>
        <w:rPr>
          <w:noProof/>
        </w:rPr>
        <w:fldChar w:fldCharType="end"/>
      </w:r>
    </w:p>
    <w:p w14:paraId="5FF6D53C" w14:textId="192037B5" w:rsidR="00800D60" w:rsidRDefault="00800D6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_Toc164763757 \h </w:instrText>
      </w:r>
      <w:r>
        <w:rPr>
          <w:noProof/>
        </w:rPr>
      </w:r>
      <w:r>
        <w:rPr>
          <w:noProof/>
        </w:rPr>
        <w:fldChar w:fldCharType="separate"/>
      </w:r>
      <w:r>
        <w:rPr>
          <w:noProof/>
        </w:rPr>
        <w:t>199</w:t>
      </w:r>
      <w:r>
        <w:rPr>
          <w:noProof/>
        </w:rPr>
        <w:fldChar w:fldCharType="end"/>
      </w:r>
    </w:p>
    <w:p w14:paraId="1B5F570F" w14:textId="402AB158" w:rsidR="00800D60" w:rsidRDefault="00800D6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_Toc164763758 \h </w:instrText>
      </w:r>
      <w:r>
        <w:rPr>
          <w:noProof/>
        </w:rPr>
      </w:r>
      <w:r>
        <w:rPr>
          <w:noProof/>
        </w:rPr>
        <w:fldChar w:fldCharType="separate"/>
      </w:r>
      <w:r>
        <w:rPr>
          <w:noProof/>
        </w:rPr>
        <w:t>199</w:t>
      </w:r>
      <w:r>
        <w:rPr>
          <w:noProof/>
        </w:rPr>
        <w:fldChar w:fldCharType="end"/>
      </w:r>
    </w:p>
    <w:p w14:paraId="339BA262" w14:textId="2976F826" w:rsidR="00800D60" w:rsidRDefault="00800D6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_Toc164763759 \h </w:instrText>
      </w:r>
      <w:r>
        <w:rPr>
          <w:noProof/>
        </w:rPr>
      </w:r>
      <w:r>
        <w:rPr>
          <w:noProof/>
        </w:rPr>
        <w:fldChar w:fldCharType="separate"/>
      </w:r>
      <w:r>
        <w:rPr>
          <w:noProof/>
        </w:rPr>
        <w:t>199</w:t>
      </w:r>
      <w:r>
        <w:rPr>
          <w:noProof/>
        </w:rPr>
        <w:fldChar w:fldCharType="end"/>
      </w:r>
    </w:p>
    <w:p w14:paraId="74B14B76" w14:textId="7CD2B41C" w:rsidR="00800D60" w:rsidRDefault="00800D60">
      <w:pPr>
        <w:pStyle w:val="TOC4"/>
        <w:rPr>
          <w:rFonts w:asciiTheme="minorHAnsi" w:eastAsiaTheme="minorEastAsia" w:hAnsiTheme="minorHAnsi" w:cstheme="minorBidi"/>
          <w:noProof/>
          <w:sz w:val="22"/>
          <w:szCs w:val="22"/>
          <w:lang w:val="en-IN" w:eastAsia="en-IN"/>
        </w:rPr>
      </w:pPr>
      <w:r>
        <w:rPr>
          <w:noProof/>
        </w:rPr>
        <w:t>8.11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_Toc164763760 \h </w:instrText>
      </w:r>
      <w:r>
        <w:rPr>
          <w:noProof/>
        </w:rPr>
      </w:r>
      <w:r>
        <w:rPr>
          <w:noProof/>
        </w:rPr>
        <w:fldChar w:fldCharType="separate"/>
      </w:r>
      <w:r>
        <w:rPr>
          <w:noProof/>
        </w:rPr>
        <w:t>199</w:t>
      </w:r>
      <w:r>
        <w:rPr>
          <w:noProof/>
        </w:rPr>
        <w:fldChar w:fldCharType="end"/>
      </w:r>
    </w:p>
    <w:p w14:paraId="50A8E11B" w14:textId="405AA197" w:rsidR="00800D60" w:rsidRDefault="00800D6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_Toc164763761 \h </w:instrText>
      </w:r>
      <w:r>
        <w:rPr>
          <w:noProof/>
        </w:rPr>
      </w:r>
      <w:r>
        <w:rPr>
          <w:noProof/>
        </w:rPr>
        <w:fldChar w:fldCharType="separate"/>
      </w:r>
      <w:r>
        <w:rPr>
          <w:noProof/>
        </w:rPr>
        <w:t>199</w:t>
      </w:r>
      <w:r>
        <w:rPr>
          <w:noProof/>
        </w:rPr>
        <w:fldChar w:fldCharType="end"/>
      </w:r>
    </w:p>
    <w:p w14:paraId="79D0B0BB" w14:textId="2722E61A" w:rsidR="00800D60" w:rsidRDefault="00800D6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_Toc164763762 \h </w:instrText>
      </w:r>
      <w:r>
        <w:rPr>
          <w:noProof/>
        </w:rPr>
      </w:r>
      <w:r>
        <w:rPr>
          <w:noProof/>
        </w:rPr>
        <w:fldChar w:fldCharType="separate"/>
      </w:r>
      <w:r>
        <w:rPr>
          <w:noProof/>
        </w:rPr>
        <w:t>199</w:t>
      </w:r>
      <w:r>
        <w:rPr>
          <w:noProof/>
        </w:rPr>
        <w:fldChar w:fldCharType="end"/>
      </w:r>
    </w:p>
    <w:p w14:paraId="5618F3AA" w14:textId="2174A85D" w:rsidR="00800D60" w:rsidRDefault="00800D60">
      <w:pPr>
        <w:pStyle w:val="TOC4"/>
        <w:rPr>
          <w:rFonts w:asciiTheme="minorHAnsi" w:eastAsiaTheme="minorEastAsia" w:hAnsiTheme="minorHAnsi" w:cstheme="minorBidi"/>
          <w:noProof/>
          <w:sz w:val="22"/>
          <w:szCs w:val="22"/>
          <w:lang w:val="en-IN" w:eastAsia="en-IN"/>
        </w:rPr>
      </w:pPr>
      <w:r>
        <w:rPr>
          <w:noProof/>
        </w:rPr>
        <w:t>8.11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_Toc164763763 \h </w:instrText>
      </w:r>
      <w:r>
        <w:rPr>
          <w:noProof/>
        </w:rPr>
      </w:r>
      <w:r>
        <w:rPr>
          <w:noProof/>
        </w:rPr>
        <w:fldChar w:fldCharType="separate"/>
      </w:r>
      <w:r>
        <w:rPr>
          <w:noProof/>
        </w:rPr>
        <w:t>199</w:t>
      </w:r>
      <w:r>
        <w:rPr>
          <w:noProof/>
        </w:rPr>
        <w:fldChar w:fldCharType="end"/>
      </w:r>
    </w:p>
    <w:p w14:paraId="164892CF" w14:textId="3B6A5CE9" w:rsidR="00800D60" w:rsidRDefault="00800D6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_Toc164763764 \h </w:instrText>
      </w:r>
      <w:r>
        <w:rPr>
          <w:noProof/>
        </w:rPr>
      </w:r>
      <w:r>
        <w:rPr>
          <w:noProof/>
        </w:rPr>
        <w:fldChar w:fldCharType="separate"/>
      </w:r>
      <w:r>
        <w:rPr>
          <w:noProof/>
        </w:rPr>
        <w:t>199</w:t>
      </w:r>
      <w:r>
        <w:rPr>
          <w:noProof/>
        </w:rPr>
        <w:fldChar w:fldCharType="end"/>
      </w:r>
    </w:p>
    <w:p w14:paraId="7934BEB3" w14:textId="4CBF9DED" w:rsidR="00800D60" w:rsidRDefault="00800D6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_Toc164763765 \h </w:instrText>
      </w:r>
      <w:r>
        <w:rPr>
          <w:noProof/>
        </w:rPr>
      </w:r>
      <w:r>
        <w:rPr>
          <w:noProof/>
        </w:rPr>
        <w:fldChar w:fldCharType="separate"/>
      </w:r>
      <w:r>
        <w:rPr>
          <w:noProof/>
        </w:rPr>
        <w:t>200</w:t>
      </w:r>
      <w:r>
        <w:rPr>
          <w:noProof/>
        </w:rPr>
        <w:fldChar w:fldCharType="end"/>
      </w:r>
    </w:p>
    <w:p w14:paraId="7784DF5F" w14:textId="74BF4F5F" w:rsidR="00800D60" w:rsidRDefault="00800D60">
      <w:pPr>
        <w:pStyle w:val="TOC4"/>
        <w:rPr>
          <w:rFonts w:asciiTheme="minorHAnsi" w:eastAsiaTheme="minorEastAsia" w:hAnsiTheme="minorHAnsi" w:cstheme="minorBidi"/>
          <w:noProof/>
          <w:sz w:val="22"/>
          <w:szCs w:val="22"/>
          <w:lang w:val="en-IN" w:eastAsia="en-IN"/>
        </w:rPr>
      </w:pPr>
      <w:r>
        <w:rPr>
          <w:noProof/>
        </w:rPr>
        <w:t>8.11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_Toc164763766 \h </w:instrText>
      </w:r>
      <w:r>
        <w:rPr>
          <w:noProof/>
        </w:rPr>
      </w:r>
      <w:r>
        <w:rPr>
          <w:noProof/>
        </w:rPr>
        <w:fldChar w:fldCharType="separate"/>
      </w:r>
      <w:r>
        <w:rPr>
          <w:noProof/>
        </w:rPr>
        <w:t>200</w:t>
      </w:r>
      <w:r>
        <w:rPr>
          <w:noProof/>
        </w:rPr>
        <w:fldChar w:fldCharType="end"/>
      </w:r>
    </w:p>
    <w:p w14:paraId="3F7A3393" w14:textId="27CA3140" w:rsidR="00800D60" w:rsidRDefault="00800D6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_Toc164763767 \h </w:instrText>
      </w:r>
      <w:r>
        <w:rPr>
          <w:noProof/>
        </w:rPr>
      </w:r>
      <w:r>
        <w:rPr>
          <w:noProof/>
        </w:rPr>
        <w:fldChar w:fldCharType="separate"/>
      </w:r>
      <w:r>
        <w:rPr>
          <w:noProof/>
        </w:rPr>
        <w:t>200</w:t>
      </w:r>
      <w:r>
        <w:rPr>
          <w:noProof/>
        </w:rPr>
        <w:fldChar w:fldCharType="end"/>
      </w:r>
    </w:p>
    <w:p w14:paraId="4E19762D" w14:textId="03FA2067" w:rsidR="00800D60" w:rsidRDefault="00800D6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_Toc164763768 \h </w:instrText>
      </w:r>
      <w:r>
        <w:rPr>
          <w:noProof/>
        </w:rPr>
      </w:r>
      <w:r>
        <w:rPr>
          <w:noProof/>
        </w:rPr>
        <w:fldChar w:fldCharType="separate"/>
      </w:r>
      <w:r>
        <w:rPr>
          <w:noProof/>
        </w:rPr>
        <w:t>200</w:t>
      </w:r>
      <w:r>
        <w:rPr>
          <w:noProof/>
        </w:rPr>
        <w:fldChar w:fldCharType="end"/>
      </w:r>
    </w:p>
    <w:p w14:paraId="41D78C24" w14:textId="02D688F8" w:rsidR="00800D60" w:rsidRDefault="00800D6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_Toc164763769 \h </w:instrText>
      </w:r>
      <w:r>
        <w:rPr>
          <w:noProof/>
        </w:rPr>
      </w:r>
      <w:r>
        <w:rPr>
          <w:noProof/>
        </w:rPr>
        <w:fldChar w:fldCharType="separate"/>
      </w:r>
      <w:r>
        <w:rPr>
          <w:noProof/>
        </w:rPr>
        <w:t>200</w:t>
      </w:r>
      <w:r>
        <w:rPr>
          <w:noProof/>
        </w:rPr>
        <w:fldChar w:fldCharType="end"/>
      </w:r>
    </w:p>
    <w:p w14:paraId="05281B39" w14:textId="7D05FB03" w:rsidR="00800D60" w:rsidRDefault="00800D6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_Toc164763770 \h </w:instrText>
      </w:r>
      <w:r>
        <w:rPr>
          <w:noProof/>
        </w:rPr>
      </w:r>
      <w:r>
        <w:rPr>
          <w:noProof/>
        </w:rPr>
        <w:fldChar w:fldCharType="separate"/>
      </w:r>
      <w:r>
        <w:rPr>
          <w:noProof/>
        </w:rPr>
        <w:t>200</w:t>
      </w:r>
      <w:r>
        <w:rPr>
          <w:noProof/>
        </w:rPr>
        <w:fldChar w:fldCharType="end"/>
      </w:r>
    </w:p>
    <w:p w14:paraId="6EA8FA86" w14:textId="09BB23B9" w:rsidR="00800D60" w:rsidRDefault="00800D6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_Toc164763771 \h </w:instrText>
      </w:r>
      <w:r>
        <w:rPr>
          <w:noProof/>
        </w:rPr>
      </w:r>
      <w:r>
        <w:rPr>
          <w:noProof/>
        </w:rPr>
        <w:fldChar w:fldCharType="separate"/>
      </w:r>
      <w:r>
        <w:rPr>
          <w:noProof/>
        </w:rPr>
        <w:t>200</w:t>
      </w:r>
      <w:r>
        <w:rPr>
          <w:noProof/>
        </w:rPr>
        <w:fldChar w:fldCharType="end"/>
      </w:r>
    </w:p>
    <w:p w14:paraId="639FD5F2" w14:textId="297B0EDF" w:rsidR="00800D60" w:rsidRDefault="00800D6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_Toc164763772 \h </w:instrText>
      </w:r>
      <w:r>
        <w:rPr>
          <w:noProof/>
        </w:rPr>
      </w:r>
      <w:r>
        <w:rPr>
          <w:noProof/>
        </w:rPr>
        <w:fldChar w:fldCharType="separate"/>
      </w:r>
      <w:r>
        <w:rPr>
          <w:noProof/>
        </w:rPr>
        <w:t>200</w:t>
      </w:r>
      <w:r>
        <w:rPr>
          <w:noProof/>
        </w:rPr>
        <w:fldChar w:fldCharType="end"/>
      </w:r>
    </w:p>
    <w:p w14:paraId="05DF9B14" w14:textId="46628AE5" w:rsidR="00800D60" w:rsidRDefault="00800D6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_Toc164763773 \h </w:instrText>
      </w:r>
      <w:r>
        <w:rPr>
          <w:noProof/>
        </w:rPr>
      </w:r>
      <w:r>
        <w:rPr>
          <w:noProof/>
        </w:rPr>
        <w:fldChar w:fldCharType="separate"/>
      </w:r>
      <w:r>
        <w:rPr>
          <w:noProof/>
        </w:rPr>
        <w:t>200</w:t>
      </w:r>
      <w:r>
        <w:rPr>
          <w:noProof/>
        </w:rPr>
        <w:fldChar w:fldCharType="end"/>
      </w:r>
    </w:p>
    <w:p w14:paraId="6E4D12E6" w14:textId="7C9EFCEC" w:rsidR="00800D60" w:rsidRDefault="00800D6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_Toc164763774 \h </w:instrText>
      </w:r>
      <w:r>
        <w:rPr>
          <w:noProof/>
        </w:rPr>
      </w:r>
      <w:r>
        <w:rPr>
          <w:noProof/>
        </w:rPr>
        <w:fldChar w:fldCharType="separate"/>
      </w:r>
      <w:r>
        <w:rPr>
          <w:noProof/>
        </w:rPr>
        <w:t>201</w:t>
      </w:r>
      <w:r>
        <w:rPr>
          <w:noProof/>
        </w:rPr>
        <w:fldChar w:fldCharType="end"/>
      </w:r>
    </w:p>
    <w:p w14:paraId="1DDAEA15" w14:textId="29B578D2" w:rsidR="00800D60" w:rsidRDefault="00800D6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_Toc164763775 \h </w:instrText>
      </w:r>
      <w:r>
        <w:rPr>
          <w:noProof/>
        </w:rPr>
      </w:r>
      <w:r>
        <w:rPr>
          <w:noProof/>
        </w:rPr>
        <w:fldChar w:fldCharType="separate"/>
      </w:r>
      <w:r>
        <w:rPr>
          <w:noProof/>
        </w:rPr>
        <w:t>201</w:t>
      </w:r>
      <w:r>
        <w:rPr>
          <w:noProof/>
        </w:rPr>
        <w:fldChar w:fldCharType="end"/>
      </w:r>
    </w:p>
    <w:p w14:paraId="7252EA16" w14:textId="2D7B4161" w:rsidR="00800D60" w:rsidRDefault="00800D6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_Toc164763776 \h </w:instrText>
      </w:r>
      <w:r>
        <w:rPr>
          <w:noProof/>
        </w:rPr>
      </w:r>
      <w:r>
        <w:rPr>
          <w:noProof/>
        </w:rPr>
        <w:fldChar w:fldCharType="separate"/>
      </w:r>
      <w:r>
        <w:rPr>
          <w:noProof/>
        </w:rPr>
        <w:t>201</w:t>
      </w:r>
      <w:r>
        <w:rPr>
          <w:noProof/>
        </w:rPr>
        <w:fldChar w:fldCharType="end"/>
      </w:r>
    </w:p>
    <w:p w14:paraId="71EB529D" w14:textId="32C7F5B8" w:rsidR="00800D60" w:rsidRDefault="00800D6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_Toc164763777 \h </w:instrText>
      </w:r>
      <w:r>
        <w:rPr>
          <w:noProof/>
        </w:rPr>
      </w:r>
      <w:r>
        <w:rPr>
          <w:noProof/>
        </w:rPr>
        <w:fldChar w:fldCharType="separate"/>
      </w:r>
      <w:r>
        <w:rPr>
          <w:noProof/>
        </w:rPr>
        <w:t>201</w:t>
      </w:r>
      <w:r>
        <w:rPr>
          <w:noProof/>
        </w:rPr>
        <w:fldChar w:fldCharType="end"/>
      </w:r>
    </w:p>
    <w:p w14:paraId="6BCD3E5A" w14:textId="12D129E4" w:rsidR="00800D60" w:rsidRDefault="00800D6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_Toc164763778 \h </w:instrText>
      </w:r>
      <w:r>
        <w:rPr>
          <w:noProof/>
        </w:rPr>
      </w:r>
      <w:r>
        <w:rPr>
          <w:noProof/>
        </w:rPr>
        <w:fldChar w:fldCharType="separate"/>
      </w:r>
      <w:r>
        <w:rPr>
          <w:noProof/>
        </w:rPr>
        <w:t>201</w:t>
      </w:r>
      <w:r>
        <w:rPr>
          <w:noProof/>
        </w:rPr>
        <w:fldChar w:fldCharType="end"/>
      </w:r>
    </w:p>
    <w:p w14:paraId="3BDE037F" w14:textId="1314D848" w:rsidR="00800D60" w:rsidRDefault="00800D6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_Toc164763779 \h </w:instrText>
      </w:r>
      <w:r>
        <w:rPr>
          <w:noProof/>
        </w:rPr>
      </w:r>
      <w:r>
        <w:rPr>
          <w:noProof/>
        </w:rPr>
        <w:fldChar w:fldCharType="separate"/>
      </w:r>
      <w:r>
        <w:rPr>
          <w:noProof/>
        </w:rPr>
        <w:t>202</w:t>
      </w:r>
      <w:r>
        <w:rPr>
          <w:noProof/>
        </w:rPr>
        <w:fldChar w:fldCharType="end"/>
      </w:r>
    </w:p>
    <w:p w14:paraId="4F390244" w14:textId="752E4EAE" w:rsidR="00800D60" w:rsidRDefault="00800D6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_Toc164763780 \h </w:instrText>
      </w:r>
      <w:r>
        <w:rPr>
          <w:noProof/>
        </w:rPr>
      </w:r>
      <w:r>
        <w:rPr>
          <w:noProof/>
        </w:rPr>
        <w:fldChar w:fldCharType="separate"/>
      </w:r>
      <w:r>
        <w:rPr>
          <w:noProof/>
        </w:rPr>
        <w:t>202</w:t>
      </w:r>
      <w:r>
        <w:rPr>
          <w:noProof/>
        </w:rPr>
        <w:fldChar w:fldCharType="end"/>
      </w:r>
    </w:p>
    <w:p w14:paraId="5918D074" w14:textId="1AF907F7" w:rsidR="00800D60" w:rsidRDefault="00800D6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_Toc164763781 \h </w:instrText>
      </w:r>
      <w:r>
        <w:rPr>
          <w:noProof/>
        </w:rPr>
      </w:r>
      <w:r>
        <w:rPr>
          <w:noProof/>
        </w:rPr>
        <w:fldChar w:fldCharType="separate"/>
      </w:r>
      <w:r>
        <w:rPr>
          <w:noProof/>
        </w:rPr>
        <w:t>202</w:t>
      </w:r>
      <w:r>
        <w:rPr>
          <w:noProof/>
        </w:rPr>
        <w:fldChar w:fldCharType="end"/>
      </w:r>
    </w:p>
    <w:p w14:paraId="2801E59B" w14:textId="1FAB0D79" w:rsidR="00800D60" w:rsidRDefault="00800D6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_Toc164763782 \h </w:instrText>
      </w:r>
      <w:r>
        <w:rPr>
          <w:noProof/>
        </w:rPr>
      </w:r>
      <w:r>
        <w:rPr>
          <w:noProof/>
        </w:rPr>
        <w:fldChar w:fldCharType="separate"/>
      </w:r>
      <w:r>
        <w:rPr>
          <w:noProof/>
        </w:rPr>
        <w:t>202</w:t>
      </w:r>
      <w:r>
        <w:rPr>
          <w:noProof/>
        </w:rPr>
        <w:fldChar w:fldCharType="end"/>
      </w:r>
    </w:p>
    <w:p w14:paraId="6BD241A0" w14:textId="2528D3D5" w:rsidR="00800D60" w:rsidRDefault="00800D6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_Toc164763783 \h </w:instrText>
      </w:r>
      <w:r>
        <w:rPr>
          <w:noProof/>
        </w:rPr>
      </w:r>
      <w:r>
        <w:rPr>
          <w:noProof/>
        </w:rPr>
        <w:fldChar w:fldCharType="separate"/>
      </w:r>
      <w:r>
        <w:rPr>
          <w:noProof/>
        </w:rPr>
        <w:t>202</w:t>
      </w:r>
      <w:r>
        <w:rPr>
          <w:noProof/>
        </w:rPr>
        <w:fldChar w:fldCharType="end"/>
      </w:r>
    </w:p>
    <w:p w14:paraId="7C2C7A8D" w14:textId="35B114C5" w:rsidR="00800D60" w:rsidRDefault="00800D6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_Toc164763784 \h </w:instrText>
      </w:r>
      <w:r>
        <w:rPr>
          <w:noProof/>
        </w:rPr>
      </w:r>
      <w:r>
        <w:rPr>
          <w:noProof/>
        </w:rPr>
        <w:fldChar w:fldCharType="separate"/>
      </w:r>
      <w:r>
        <w:rPr>
          <w:noProof/>
        </w:rPr>
        <w:t>203</w:t>
      </w:r>
      <w:r>
        <w:rPr>
          <w:noProof/>
        </w:rPr>
        <w:fldChar w:fldCharType="end"/>
      </w:r>
    </w:p>
    <w:p w14:paraId="516674EC" w14:textId="017BF42C" w:rsidR="00800D60" w:rsidRDefault="00800D6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_Toc164763785 \h </w:instrText>
      </w:r>
      <w:r>
        <w:rPr>
          <w:noProof/>
        </w:rPr>
      </w:r>
      <w:r>
        <w:rPr>
          <w:noProof/>
        </w:rPr>
        <w:fldChar w:fldCharType="separate"/>
      </w:r>
      <w:r>
        <w:rPr>
          <w:noProof/>
        </w:rPr>
        <w:t>203</w:t>
      </w:r>
      <w:r>
        <w:rPr>
          <w:noProof/>
        </w:rPr>
        <w:fldChar w:fldCharType="end"/>
      </w:r>
    </w:p>
    <w:p w14:paraId="62A06BC2" w14:textId="0D53022F" w:rsidR="00800D60" w:rsidRDefault="00800D6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_Toc164763786 \h </w:instrText>
      </w:r>
      <w:r>
        <w:rPr>
          <w:noProof/>
        </w:rPr>
      </w:r>
      <w:r>
        <w:rPr>
          <w:noProof/>
        </w:rPr>
        <w:fldChar w:fldCharType="separate"/>
      </w:r>
      <w:r>
        <w:rPr>
          <w:noProof/>
        </w:rPr>
        <w:t>203</w:t>
      </w:r>
      <w:r>
        <w:rPr>
          <w:noProof/>
        </w:rPr>
        <w:fldChar w:fldCharType="end"/>
      </w:r>
    </w:p>
    <w:p w14:paraId="3F52CC24" w14:textId="744675F6" w:rsidR="00800D60" w:rsidRDefault="00800D6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_Toc164763787 \h </w:instrText>
      </w:r>
      <w:r>
        <w:rPr>
          <w:noProof/>
        </w:rPr>
      </w:r>
      <w:r>
        <w:rPr>
          <w:noProof/>
        </w:rPr>
        <w:fldChar w:fldCharType="separate"/>
      </w:r>
      <w:r>
        <w:rPr>
          <w:noProof/>
        </w:rPr>
        <w:t>203</w:t>
      </w:r>
      <w:r>
        <w:rPr>
          <w:noProof/>
        </w:rPr>
        <w:fldChar w:fldCharType="end"/>
      </w:r>
    </w:p>
    <w:p w14:paraId="666E52AC" w14:textId="02151101" w:rsidR="00800D60" w:rsidRDefault="00800D6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_Toc164763788 \h </w:instrText>
      </w:r>
      <w:r>
        <w:rPr>
          <w:noProof/>
        </w:rPr>
      </w:r>
      <w:r>
        <w:rPr>
          <w:noProof/>
        </w:rPr>
        <w:fldChar w:fldCharType="separate"/>
      </w:r>
      <w:r>
        <w:rPr>
          <w:noProof/>
        </w:rPr>
        <w:t>203</w:t>
      </w:r>
      <w:r>
        <w:rPr>
          <w:noProof/>
        </w:rPr>
        <w:fldChar w:fldCharType="end"/>
      </w:r>
    </w:p>
    <w:p w14:paraId="31668945" w14:textId="37717CA2" w:rsidR="00800D60" w:rsidRDefault="00800D6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_Toc164763789 \h </w:instrText>
      </w:r>
      <w:r>
        <w:rPr>
          <w:noProof/>
        </w:rPr>
      </w:r>
      <w:r>
        <w:rPr>
          <w:noProof/>
        </w:rPr>
        <w:fldChar w:fldCharType="separate"/>
      </w:r>
      <w:r>
        <w:rPr>
          <w:noProof/>
        </w:rPr>
        <w:t>203</w:t>
      </w:r>
      <w:r>
        <w:rPr>
          <w:noProof/>
        </w:rPr>
        <w:fldChar w:fldCharType="end"/>
      </w:r>
    </w:p>
    <w:p w14:paraId="45ACEE6A" w14:textId="27B9213A"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_Toc164763790 \h </w:instrText>
      </w:r>
      <w:r>
        <w:rPr>
          <w:noProof/>
        </w:rPr>
      </w:r>
      <w:r>
        <w:rPr>
          <w:noProof/>
        </w:rPr>
        <w:fldChar w:fldCharType="separate"/>
      </w:r>
      <w:r>
        <w:rPr>
          <w:noProof/>
        </w:rPr>
        <w:t>204</w:t>
      </w:r>
      <w:r>
        <w:rPr>
          <w:noProof/>
        </w:rPr>
        <w:fldChar w:fldCharType="end"/>
      </w:r>
    </w:p>
    <w:p w14:paraId="164323E3" w14:textId="32AA94B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_Toc164763791 \h </w:instrText>
      </w:r>
      <w:r>
        <w:rPr>
          <w:noProof/>
        </w:rPr>
      </w:r>
      <w:r>
        <w:rPr>
          <w:noProof/>
        </w:rPr>
        <w:fldChar w:fldCharType="separate"/>
      </w:r>
      <w:r>
        <w:rPr>
          <w:noProof/>
        </w:rPr>
        <w:t>205</w:t>
      </w:r>
      <w:r>
        <w:rPr>
          <w:noProof/>
        </w:rPr>
        <w:fldChar w:fldCharType="end"/>
      </w:r>
    </w:p>
    <w:p w14:paraId="28C48AF7" w14:textId="012D24B5" w:rsidR="00800D60" w:rsidRDefault="00800D6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_Toc164763792 \h </w:instrText>
      </w:r>
      <w:r>
        <w:rPr>
          <w:noProof/>
        </w:rPr>
      </w:r>
      <w:r>
        <w:rPr>
          <w:noProof/>
        </w:rPr>
        <w:fldChar w:fldCharType="separate"/>
      </w:r>
      <w:r>
        <w:rPr>
          <w:noProof/>
        </w:rPr>
        <w:t>206</w:t>
      </w:r>
      <w:r>
        <w:rPr>
          <w:noProof/>
        </w:rPr>
        <w:fldChar w:fldCharType="end"/>
      </w:r>
    </w:p>
    <w:p w14:paraId="1713F4DC" w14:textId="0A12290A" w:rsidR="00800D60" w:rsidRDefault="00800D6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_Toc164763793 \h </w:instrText>
      </w:r>
      <w:r>
        <w:rPr>
          <w:noProof/>
        </w:rPr>
      </w:r>
      <w:r>
        <w:rPr>
          <w:noProof/>
        </w:rPr>
        <w:fldChar w:fldCharType="separate"/>
      </w:r>
      <w:r>
        <w:rPr>
          <w:noProof/>
        </w:rPr>
        <w:t>207</w:t>
      </w:r>
      <w:r>
        <w:rPr>
          <w:noProof/>
        </w:rPr>
        <w:fldChar w:fldCharType="end"/>
      </w:r>
    </w:p>
    <w:p w14:paraId="73A54834" w14:textId="514AA952" w:rsidR="00800D60" w:rsidRDefault="00800D6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_Toc164763794 \h </w:instrText>
      </w:r>
      <w:r>
        <w:rPr>
          <w:noProof/>
        </w:rPr>
      </w:r>
      <w:r>
        <w:rPr>
          <w:noProof/>
        </w:rPr>
        <w:fldChar w:fldCharType="separate"/>
      </w:r>
      <w:r>
        <w:rPr>
          <w:noProof/>
        </w:rPr>
        <w:t>207</w:t>
      </w:r>
      <w:r>
        <w:rPr>
          <w:noProof/>
        </w:rPr>
        <w:fldChar w:fldCharType="end"/>
      </w:r>
    </w:p>
    <w:p w14:paraId="26CFDA25" w14:textId="63CC785B" w:rsidR="00800D60" w:rsidRDefault="00800D60">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_Toc164763795 \h </w:instrText>
      </w:r>
      <w:r>
        <w:rPr>
          <w:noProof/>
        </w:rPr>
      </w:r>
      <w:r>
        <w:rPr>
          <w:noProof/>
        </w:rPr>
        <w:fldChar w:fldCharType="separate"/>
      </w:r>
      <w:r>
        <w:rPr>
          <w:noProof/>
        </w:rPr>
        <w:t>207</w:t>
      </w:r>
      <w:r>
        <w:rPr>
          <w:noProof/>
        </w:rPr>
        <w:fldChar w:fldCharType="end"/>
      </w:r>
    </w:p>
    <w:p w14:paraId="0EF07C9C" w14:textId="7D78FEBC" w:rsidR="00800D60" w:rsidRDefault="00800D6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_Toc164763796 \h </w:instrText>
      </w:r>
      <w:r>
        <w:rPr>
          <w:noProof/>
        </w:rPr>
      </w:r>
      <w:r>
        <w:rPr>
          <w:noProof/>
        </w:rPr>
        <w:fldChar w:fldCharType="separate"/>
      </w:r>
      <w:r>
        <w:rPr>
          <w:noProof/>
        </w:rPr>
        <w:t>207</w:t>
      </w:r>
      <w:r>
        <w:rPr>
          <w:noProof/>
        </w:rPr>
        <w:fldChar w:fldCharType="end"/>
      </w:r>
    </w:p>
    <w:p w14:paraId="3AE924DE" w14:textId="63A88683" w:rsidR="00800D60" w:rsidRDefault="00800D60">
      <w:pPr>
        <w:pStyle w:val="TOC4"/>
        <w:rPr>
          <w:rFonts w:asciiTheme="minorHAnsi" w:eastAsiaTheme="minorEastAsia" w:hAnsiTheme="minorHAnsi" w:cstheme="minorBidi"/>
          <w:noProof/>
          <w:sz w:val="22"/>
          <w:szCs w:val="22"/>
          <w:lang w:val="en-IN" w:eastAsia="en-IN"/>
        </w:rPr>
      </w:pPr>
      <w:r>
        <w:rPr>
          <w:noProof/>
        </w:rPr>
        <w:t>8.12</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_Toc164763797 \h </w:instrText>
      </w:r>
      <w:r>
        <w:rPr>
          <w:noProof/>
        </w:rPr>
      </w:r>
      <w:r>
        <w:rPr>
          <w:noProof/>
        </w:rPr>
        <w:fldChar w:fldCharType="separate"/>
      </w:r>
      <w:r>
        <w:rPr>
          <w:noProof/>
        </w:rPr>
        <w:t>208</w:t>
      </w:r>
      <w:r>
        <w:rPr>
          <w:noProof/>
        </w:rPr>
        <w:fldChar w:fldCharType="end"/>
      </w:r>
    </w:p>
    <w:p w14:paraId="1D383B55" w14:textId="27BB0DA2" w:rsidR="00800D60" w:rsidRDefault="00800D6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_Toc164763798 \h </w:instrText>
      </w:r>
      <w:r>
        <w:rPr>
          <w:noProof/>
        </w:rPr>
      </w:r>
      <w:r>
        <w:rPr>
          <w:noProof/>
        </w:rPr>
        <w:fldChar w:fldCharType="separate"/>
      </w:r>
      <w:r>
        <w:rPr>
          <w:noProof/>
        </w:rPr>
        <w:t>208</w:t>
      </w:r>
      <w:r>
        <w:rPr>
          <w:noProof/>
        </w:rPr>
        <w:fldChar w:fldCharType="end"/>
      </w:r>
    </w:p>
    <w:p w14:paraId="1148E7D3" w14:textId="3F6D238F" w:rsidR="00800D60" w:rsidRDefault="00800D6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_Toc164763799 \h </w:instrText>
      </w:r>
      <w:r>
        <w:rPr>
          <w:noProof/>
        </w:rPr>
      </w:r>
      <w:r>
        <w:rPr>
          <w:noProof/>
        </w:rPr>
        <w:fldChar w:fldCharType="separate"/>
      </w:r>
      <w:r>
        <w:rPr>
          <w:noProof/>
        </w:rPr>
        <w:t>208</w:t>
      </w:r>
      <w:r>
        <w:rPr>
          <w:noProof/>
        </w:rPr>
        <w:fldChar w:fldCharType="end"/>
      </w:r>
    </w:p>
    <w:p w14:paraId="34F2491E" w14:textId="266F8CEB" w:rsidR="00800D60" w:rsidRDefault="00800D6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41053D">
        <w:rPr>
          <w:noProof/>
          <w:lang w:val="en-US"/>
        </w:rPr>
        <w:t>atch</w:t>
      </w:r>
      <w:r>
        <w:rPr>
          <w:noProof/>
        </w:rPr>
        <w:tab/>
      </w:r>
      <w:r>
        <w:rPr>
          <w:noProof/>
        </w:rPr>
        <w:fldChar w:fldCharType="begin"/>
      </w:r>
      <w:r>
        <w:rPr>
          <w:noProof/>
        </w:rPr>
        <w:instrText xml:space="preserve"> PAGEREF _Toc164763800 \h </w:instrText>
      </w:r>
      <w:r>
        <w:rPr>
          <w:noProof/>
        </w:rPr>
      </w:r>
      <w:r>
        <w:rPr>
          <w:noProof/>
        </w:rPr>
        <w:fldChar w:fldCharType="separate"/>
      </w:r>
      <w:r>
        <w:rPr>
          <w:noProof/>
        </w:rPr>
        <w:t>209</w:t>
      </w:r>
      <w:r>
        <w:rPr>
          <w:noProof/>
        </w:rPr>
        <w:fldChar w:fldCharType="end"/>
      </w:r>
    </w:p>
    <w:p w14:paraId="4DEBD7F8" w14:textId="432CDC66" w:rsidR="00800D60" w:rsidRDefault="00800D60">
      <w:pPr>
        <w:pStyle w:val="TOC4"/>
        <w:rPr>
          <w:rFonts w:asciiTheme="minorHAnsi" w:eastAsiaTheme="minorEastAsia" w:hAnsiTheme="minorHAnsi" w:cstheme="minorBidi"/>
          <w:noProof/>
          <w:sz w:val="22"/>
          <w:szCs w:val="22"/>
          <w:lang w:val="en-IN" w:eastAsia="en-IN"/>
        </w:rPr>
      </w:pPr>
      <w:r>
        <w:rPr>
          <w:noProof/>
        </w:rPr>
        <w:t>8.12</w:t>
      </w:r>
      <w:r w:rsidRPr="0041053D">
        <w:rPr>
          <w:noProof/>
          <w:lang w:val="en-US"/>
        </w:rPr>
        <w:t>.5.3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_Toc164763801 \h </w:instrText>
      </w:r>
      <w:r>
        <w:rPr>
          <w:noProof/>
        </w:rPr>
      </w:r>
      <w:r>
        <w:rPr>
          <w:noProof/>
        </w:rPr>
        <w:fldChar w:fldCharType="separate"/>
      </w:r>
      <w:r>
        <w:rPr>
          <w:noProof/>
        </w:rPr>
        <w:t>209</w:t>
      </w:r>
      <w:r>
        <w:rPr>
          <w:noProof/>
        </w:rPr>
        <w:fldChar w:fldCharType="end"/>
      </w:r>
    </w:p>
    <w:p w14:paraId="6BC9174A" w14:textId="123E4D56" w:rsidR="00800D60" w:rsidRDefault="00800D6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_Toc164763802 \h </w:instrText>
      </w:r>
      <w:r>
        <w:rPr>
          <w:noProof/>
        </w:rPr>
      </w:r>
      <w:r>
        <w:rPr>
          <w:noProof/>
        </w:rPr>
        <w:fldChar w:fldCharType="separate"/>
      </w:r>
      <w:r>
        <w:rPr>
          <w:noProof/>
        </w:rPr>
        <w:t>209</w:t>
      </w:r>
      <w:r>
        <w:rPr>
          <w:noProof/>
        </w:rPr>
        <w:fldChar w:fldCharType="end"/>
      </w:r>
    </w:p>
    <w:p w14:paraId="1C8F55B1" w14:textId="31FB13A9" w:rsidR="00800D60" w:rsidRDefault="00800D6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_Toc164763803 \h </w:instrText>
      </w:r>
      <w:r>
        <w:rPr>
          <w:noProof/>
        </w:rPr>
      </w:r>
      <w:r>
        <w:rPr>
          <w:noProof/>
        </w:rPr>
        <w:fldChar w:fldCharType="separate"/>
      </w:r>
      <w:r>
        <w:rPr>
          <w:noProof/>
        </w:rPr>
        <w:t>209</w:t>
      </w:r>
      <w:r>
        <w:rPr>
          <w:noProof/>
        </w:rPr>
        <w:fldChar w:fldCharType="end"/>
      </w:r>
    </w:p>
    <w:p w14:paraId="41D718AE" w14:textId="00AABAED" w:rsidR="00800D60" w:rsidRDefault="00800D60">
      <w:pPr>
        <w:pStyle w:val="TOC4"/>
        <w:rPr>
          <w:rFonts w:asciiTheme="minorHAnsi" w:eastAsiaTheme="minorEastAsia" w:hAnsiTheme="minorHAnsi" w:cstheme="minorBidi"/>
          <w:noProof/>
          <w:sz w:val="22"/>
          <w:szCs w:val="22"/>
          <w:lang w:val="en-IN" w:eastAsia="en-IN"/>
        </w:rPr>
      </w:pPr>
      <w:r>
        <w:rPr>
          <w:noProof/>
        </w:rPr>
        <w:t>8.12</w:t>
      </w:r>
      <w:r w:rsidRPr="0041053D">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_Toc164763804 \h </w:instrText>
      </w:r>
      <w:r>
        <w:rPr>
          <w:noProof/>
        </w:rPr>
      </w:r>
      <w:r>
        <w:rPr>
          <w:noProof/>
        </w:rPr>
        <w:fldChar w:fldCharType="separate"/>
      </w:r>
      <w:r>
        <w:rPr>
          <w:noProof/>
        </w:rPr>
        <w:t>209</w:t>
      </w:r>
      <w:r>
        <w:rPr>
          <w:noProof/>
        </w:rPr>
        <w:fldChar w:fldCharType="end"/>
      </w:r>
    </w:p>
    <w:p w14:paraId="73DA9995" w14:textId="077B6182" w:rsidR="00800D60" w:rsidRDefault="00800D6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_Toc164763805 \h </w:instrText>
      </w:r>
      <w:r>
        <w:rPr>
          <w:noProof/>
        </w:rPr>
      </w:r>
      <w:r>
        <w:rPr>
          <w:noProof/>
        </w:rPr>
        <w:fldChar w:fldCharType="separate"/>
      </w:r>
      <w:r>
        <w:rPr>
          <w:noProof/>
        </w:rPr>
        <w:t>209</w:t>
      </w:r>
      <w:r>
        <w:rPr>
          <w:noProof/>
        </w:rPr>
        <w:fldChar w:fldCharType="end"/>
      </w:r>
    </w:p>
    <w:p w14:paraId="2442E92F" w14:textId="037AE537" w:rsidR="00800D60" w:rsidRDefault="00800D60">
      <w:pPr>
        <w:pStyle w:val="TOC5"/>
        <w:rPr>
          <w:rFonts w:asciiTheme="minorHAnsi" w:eastAsiaTheme="minorEastAsia" w:hAnsiTheme="minorHAnsi" w:cstheme="minorBidi"/>
          <w:noProof/>
          <w:sz w:val="22"/>
          <w:szCs w:val="22"/>
          <w:lang w:val="en-IN" w:eastAsia="en-IN"/>
        </w:rPr>
      </w:pPr>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_Toc164763806 \h </w:instrText>
      </w:r>
      <w:r>
        <w:rPr>
          <w:noProof/>
        </w:rPr>
      </w:r>
      <w:r>
        <w:rPr>
          <w:noProof/>
        </w:rPr>
        <w:fldChar w:fldCharType="separate"/>
      </w:r>
      <w:r>
        <w:rPr>
          <w:noProof/>
        </w:rPr>
        <w:t>209</w:t>
      </w:r>
      <w:r>
        <w:rPr>
          <w:noProof/>
        </w:rPr>
        <w:fldChar w:fldCharType="end"/>
      </w:r>
    </w:p>
    <w:p w14:paraId="35F873E3" w14:textId="53EAC2B1" w:rsidR="00800D60" w:rsidRDefault="00800D6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_Toc164763807 \h </w:instrText>
      </w:r>
      <w:r>
        <w:rPr>
          <w:noProof/>
        </w:rPr>
      </w:r>
      <w:r>
        <w:rPr>
          <w:noProof/>
        </w:rPr>
        <w:fldChar w:fldCharType="separate"/>
      </w:r>
      <w:r>
        <w:rPr>
          <w:noProof/>
        </w:rPr>
        <w:t>210</w:t>
      </w:r>
      <w:r>
        <w:rPr>
          <w:noProof/>
        </w:rPr>
        <w:fldChar w:fldCharType="end"/>
      </w:r>
    </w:p>
    <w:p w14:paraId="17828DB4" w14:textId="5E002CDF" w:rsidR="00800D60" w:rsidRDefault="00800D6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_Toc164763808 \h </w:instrText>
      </w:r>
      <w:r>
        <w:rPr>
          <w:noProof/>
        </w:rPr>
      </w:r>
      <w:r>
        <w:rPr>
          <w:noProof/>
        </w:rPr>
        <w:fldChar w:fldCharType="separate"/>
      </w:r>
      <w:r>
        <w:rPr>
          <w:noProof/>
        </w:rPr>
        <w:t>210</w:t>
      </w:r>
      <w:r>
        <w:rPr>
          <w:noProof/>
        </w:rPr>
        <w:fldChar w:fldCharType="end"/>
      </w:r>
    </w:p>
    <w:p w14:paraId="0682FBC0" w14:textId="1D3ED197" w:rsidR="00800D60" w:rsidRDefault="00800D60">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_Toc164763809 \h </w:instrText>
      </w:r>
      <w:r>
        <w:rPr>
          <w:noProof/>
        </w:rPr>
      </w:r>
      <w:r>
        <w:rPr>
          <w:noProof/>
        </w:rPr>
        <w:fldChar w:fldCharType="separate"/>
      </w:r>
      <w:r>
        <w:rPr>
          <w:noProof/>
        </w:rPr>
        <w:t>210</w:t>
      </w:r>
      <w:r>
        <w:rPr>
          <w:noProof/>
        </w:rPr>
        <w:fldChar w:fldCharType="end"/>
      </w:r>
    </w:p>
    <w:p w14:paraId="6A00A18E" w14:textId="0543824F" w:rsidR="00800D60" w:rsidRDefault="00800D6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_Toc164763810 \h </w:instrText>
      </w:r>
      <w:r>
        <w:rPr>
          <w:noProof/>
        </w:rPr>
      </w:r>
      <w:r>
        <w:rPr>
          <w:noProof/>
        </w:rPr>
        <w:fldChar w:fldCharType="separate"/>
      </w:r>
      <w:r>
        <w:rPr>
          <w:noProof/>
        </w:rPr>
        <w:t>210</w:t>
      </w:r>
      <w:r>
        <w:rPr>
          <w:noProof/>
        </w:rPr>
        <w:fldChar w:fldCharType="end"/>
      </w:r>
    </w:p>
    <w:p w14:paraId="3542B641" w14:textId="55EADD7D" w:rsidR="00800D60" w:rsidRDefault="00800D6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_Toc164763811 \h </w:instrText>
      </w:r>
      <w:r>
        <w:rPr>
          <w:noProof/>
        </w:rPr>
      </w:r>
      <w:r>
        <w:rPr>
          <w:noProof/>
        </w:rPr>
        <w:fldChar w:fldCharType="separate"/>
      </w:r>
      <w:r>
        <w:rPr>
          <w:noProof/>
        </w:rPr>
        <w:t>210</w:t>
      </w:r>
      <w:r>
        <w:rPr>
          <w:noProof/>
        </w:rPr>
        <w:fldChar w:fldCharType="end"/>
      </w:r>
    </w:p>
    <w:p w14:paraId="5B56A424" w14:textId="54EF817C" w:rsidR="00800D60" w:rsidRDefault="00800D6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_Toc164763812 \h </w:instrText>
      </w:r>
      <w:r>
        <w:rPr>
          <w:noProof/>
        </w:rPr>
      </w:r>
      <w:r>
        <w:rPr>
          <w:noProof/>
        </w:rPr>
        <w:fldChar w:fldCharType="separate"/>
      </w:r>
      <w:r>
        <w:rPr>
          <w:noProof/>
        </w:rPr>
        <w:t>210</w:t>
      </w:r>
      <w:r>
        <w:rPr>
          <w:noProof/>
        </w:rPr>
        <w:fldChar w:fldCharType="end"/>
      </w:r>
    </w:p>
    <w:p w14:paraId="25E3F2B0" w14:textId="2331A1DB" w:rsidR="00800D60" w:rsidRDefault="00800D6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_Toc164763813 \h </w:instrText>
      </w:r>
      <w:r>
        <w:rPr>
          <w:noProof/>
        </w:rPr>
      </w:r>
      <w:r>
        <w:rPr>
          <w:noProof/>
        </w:rPr>
        <w:fldChar w:fldCharType="separate"/>
      </w:r>
      <w:r>
        <w:rPr>
          <w:noProof/>
        </w:rPr>
        <w:t>210</w:t>
      </w:r>
      <w:r>
        <w:rPr>
          <w:noProof/>
        </w:rPr>
        <w:fldChar w:fldCharType="end"/>
      </w:r>
    </w:p>
    <w:p w14:paraId="34E21C36" w14:textId="17DDFE14" w:rsidR="00800D60" w:rsidRDefault="00800D6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_Toc164763814 \h </w:instrText>
      </w:r>
      <w:r>
        <w:rPr>
          <w:noProof/>
        </w:rPr>
      </w:r>
      <w:r>
        <w:rPr>
          <w:noProof/>
        </w:rPr>
        <w:fldChar w:fldCharType="separate"/>
      </w:r>
      <w:r>
        <w:rPr>
          <w:noProof/>
        </w:rPr>
        <w:t>210</w:t>
      </w:r>
      <w:r>
        <w:rPr>
          <w:noProof/>
        </w:rPr>
        <w:fldChar w:fldCharType="end"/>
      </w:r>
    </w:p>
    <w:p w14:paraId="61610806" w14:textId="3A6E72A3" w:rsidR="00800D60" w:rsidRDefault="00800D6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_Toc164763815 \h </w:instrText>
      </w:r>
      <w:r>
        <w:rPr>
          <w:noProof/>
        </w:rPr>
      </w:r>
      <w:r>
        <w:rPr>
          <w:noProof/>
        </w:rPr>
        <w:fldChar w:fldCharType="separate"/>
      </w:r>
      <w:r>
        <w:rPr>
          <w:noProof/>
        </w:rPr>
        <w:t>211</w:t>
      </w:r>
      <w:r>
        <w:rPr>
          <w:noProof/>
        </w:rPr>
        <w:fldChar w:fldCharType="end"/>
      </w:r>
    </w:p>
    <w:p w14:paraId="627DC829" w14:textId="36AC9EB6" w:rsidR="00800D60" w:rsidRDefault="00800D6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_Toc164763816 \h </w:instrText>
      </w:r>
      <w:r>
        <w:rPr>
          <w:noProof/>
        </w:rPr>
      </w:r>
      <w:r>
        <w:rPr>
          <w:noProof/>
        </w:rPr>
        <w:fldChar w:fldCharType="separate"/>
      </w:r>
      <w:r>
        <w:rPr>
          <w:noProof/>
        </w:rPr>
        <w:t>211</w:t>
      </w:r>
      <w:r>
        <w:rPr>
          <w:noProof/>
        </w:rPr>
        <w:fldChar w:fldCharType="end"/>
      </w:r>
    </w:p>
    <w:p w14:paraId="0E74C203" w14:textId="116E7F4E" w:rsidR="00800D60" w:rsidRDefault="00800D6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_Toc164763817 \h </w:instrText>
      </w:r>
      <w:r>
        <w:rPr>
          <w:noProof/>
        </w:rPr>
      </w:r>
      <w:r>
        <w:rPr>
          <w:noProof/>
        </w:rPr>
        <w:fldChar w:fldCharType="separate"/>
      </w:r>
      <w:r>
        <w:rPr>
          <w:noProof/>
        </w:rPr>
        <w:t>211</w:t>
      </w:r>
      <w:r>
        <w:rPr>
          <w:noProof/>
        </w:rPr>
        <w:fldChar w:fldCharType="end"/>
      </w:r>
    </w:p>
    <w:p w14:paraId="30439CE5" w14:textId="421C4D74" w:rsidR="00800D60" w:rsidRDefault="00800D6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_Toc164763818 \h </w:instrText>
      </w:r>
      <w:r>
        <w:rPr>
          <w:noProof/>
        </w:rPr>
      </w:r>
      <w:r>
        <w:rPr>
          <w:noProof/>
        </w:rPr>
        <w:fldChar w:fldCharType="separate"/>
      </w:r>
      <w:r>
        <w:rPr>
          <w:noProof/>
        </w:rPr>
        <w:t>211</w:t>
      </w:r>
      <w:r>
        <w:rPr>
          <w:noProof/>
        </w:rPr>
        <w:fldChar w:fldCharType="end"/>
      </w:r>
    </w:p>
    <w:p w14:paraId="2CE6D2B0" w14:textId="0B940C3B" w:rsidR="00800D60" w:rsidRDefault="00800D6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_Toc164763819 \h </w:instrText>
      </w:r>
      <w:r>
        <w:rPr>
          <w:noProof/>
        </w:rPr>
      </w:r>
      <w:r>
        <w:rPr>
          <w:noProof/>
        </w:rPr>
        <w:fldChar w:fldCharType="separate"/>
      </w:r>
      <w:r>
        <w:rPr>
          <w:noProof/>
        </w:rPr>
        <w:t>211</w:t>
      </w:r>
      <w:r>
        <w:rPr>
          <w:noProof/>
        </w:rPr>
        <w:fldChar w:fldCharType="end"/>
      </w:r>
    </w:p>
    <w:p w14:paraId="2E2D6715" w14:textId="24577E2F" w:rsidR="00800D60" w:rsidRDefault="00800D6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_Toc164763820 \h </w:instrText>
      </w:r>
      <w:r>
        <w:rPr>
          <w:noProof/>
        </w:rPr>
      </w:r>
      <w:r>
        <w:rPr>
          <w:noProof/>
        </w:rPr>
        <w:fldChar w:fldCharType="separate"/>
      </w:r>
      <w:r>
        <w:rPr>
          <w:noProof/>
        </w:rPr>
        <w:t>211</w:t>
      </w:r>
      <w:r>
        <w:rPr>
          <w:noProof/>
        </w:rPr>
        <w:fldChar w:fldCharType="end"/>
      </w:r>
    </w:p>
    <w:p w14:paraId="1ED84C80" w14:textId="0793F059" w:rsidR="00800D60" w:rsidRDefault="00800D6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_Toc164763821 \h </w:instrText>
      </w:r>
      <w:r>
        <w:rPr>
          <w:noProof/>
        </w:rPr>
      </w:r>
      <w:r>
        <w:rPr>
          <w:noProof/>
        </w:rPr>
        <w:fldChar w:fldCharType="separate"/>
      </w:r>
      <w:r>
        <w:rPr>
          <w:noProof/>
        </w:rPr>
        <w:t>211</w:t>
      </w:r>
      <w:r>
        <w:rPr>
          <w:noProof/>
        </w:rPr>
        <w:fldChar w:fldCharType="end"/>
      </w:r>
    </w:p>
    <w:p w14:paraId="6AFB82FE" w14:textId="6B54651C" w:rsidR="00800D60" w:rsidRDefault="00800D6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_Toc164763822 \h </w:instrText>
      </w:r>
      <w:r>
        <w:rPr>
          <w:noProof/>
        </w:rPr>
      </w:r>
      <w:r>
        <w:rPr>
          <w:noProof/>
        </w:rPr>
        <w:fldChar w:fldCharType="separate"/>
      </w:r>
      <w:r>
        <w:rPr>
          <w:noProof/>
        </w:rPr>
        <w:t>212</w:t>
      </w:r>
      <w:r>
        <w:rPr>
          <w:noProof/>
        </w:rPr>
        <w:fldChar w:fldCharType="end"/>
      </w:r>
    </w:p>
    <w:p w14:paraId="4DDD48D4" w14:textId="11574E93" w:rsidR="00800D60" w:rsidRDefault="00800D6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_Toc164763823 \h </w:instrText>
      </w:r>
      <w:r>
        <w:rPr>
          <w:noProof/>
        </w:rPr>
      </w:r>
      <w:r>
        <w:rPr>
          <w:noProof/>
        </w:rPr>
        <w:fldChar w:fldCharType="separate"/>
      </w:r>
      <w:r>
        <w:rPr>
          <w:noProof/>
        </w:rPr>
        <w:t>212</w:t>
      </w:r>
      <w:r>
        <w:rPr>
          <w:noProof/>
        </w:rPr>
        <w:fldChar w:fldCharType="end"/>
      </w:r>
    </w:p>
    <w:p w14:paraId="3D3FBEEA" w14:textId="7A175EDA" w:rsidR="00800D60" w:rsidRDefault="00800D6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_Toc164763824 \h </w:instrText>
      </w:r>
      <w:r>
        <w:rPr>
          <w:noProof/>
        </w:rPr>
      </w:r>
      <w:r>
        <w:rPr>
          <w:noProof/>
        </w:rPr>
        <w:fldChar w:fldCharType="separate"/>
      </w:r>
      <w:r>
        <w:rPr>
          <w:noProof/>
        </w:rPr>
        <w:t>212</w:t>
      </w:r>
      <w:r>
        <w:rPr>
          <w:noProof/>
        </w:rPr>
        <w:fldChar w:fldCharType="end"/>
      </w:r>
    </w:p>
    <w:p w14:paraId="518BDEF0" w14:textId="327BDC8A"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_Toc164763825 \h </w:instrText>
      </w:r>
      <w:r>
        <w:rPr>
          <w:noProof/>
        </w:rPr>
      </w:r>
      <w:r>
        <w:rPr>
          <w:noProof/>
        </w:rPr>
        <w:fldChar w:fldCharType="separate"/>
      </w:r>
      <w:r>
        <w:rPr>
          <w:noProof/>
        </w:rPr>
        <w:t>213</w:t>
      </w:r>
      <w:r>
        <w:rPr>
          <w:noProof/>
        </w:rPr>
        <w:fldChar w:fldCharType="end"/>
      </w:r>
    </w:p>
    <w:p w14:paraId="7DF48569" w14:textId="3E9E87A2" w:rsidR="00800D60" w:rsidRDefault="00800D6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_Toc164763826 \h </w:instrText>
      </w:r>
      <w:r>
        <w:rPr>
          <w:noProof/>
        </w:rPr>
      </w:r>
      <w:r>
        <w:rPr>
          <w:noProof/>
        </w:rPr>
        <w:fldChar w:fldCharType="separate"/>
      </w:r>
      <w:r>
        <w:rPr>
          <w:noProof/>
        </w:rPr>
        <w:t>213</w:t>
      </w:r>
      <w:r>
        <w:rPr>
          <w:noProof/>
        </w:rPr>
        <w:fldChar w:fldCharType="end"/>
      </w:r>
    </w:p>
    <w:p w14:paraId="28AF0063" w14:textId="3C4D170A" w:rsidR="00800D60" w:rsidRDefault="00800D6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_Toc164763827 \h </w:instrText>
      </w:r>
      <w:r>
        <w:rPr>
          <w:noProof/>
        </w:rPr>
      </w:r>
      <w:r>
        <w:rPr>
          <w:noProof/>
        </w:rPr>
        <w:fldChar w:fldCharType="separate"/>
      </w:r>
      <w:r>
        <w:rPr>
          <w:noProof/>
        </w:rPr>
        <w:t>213</w:t>
      </w:r>
      <w:r>
        <w:rPr>
          <w:noProof/>
        </w:rPr>
        <w:fldChar w:fldCharType="end"/>
      </w:r>
    </w:p>
    <w:p w14:paraId="5CAE9787" w14:textId="778E9BD8"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_Toc164763828 \h </w:instrText>
      </w:r>
      <w:r>
        <w:rPr>
          <w:noProof/>
        </w:rPr>
      </w:r>
      <w:r>
        <w:rPr>
          <w:noProof/>
        </w:rPr>
        <w:fldChar w:fldCharType="separate"/>
      </w:r>
      <w:r>
        <w:rPr>
          <w:noProof/>
        </w:rPr>
        <w:t>213</w:t>
      </w:r>
      <w:r>
        <w:rPr>
          <w:noProof/>
        </w:rPr>
        <w:fldChar w:fldCharType="end"/>
      </w:r>
    </w:p>
    <w:p w14:paraId="30F7ED69" w14:textId="6678347B" w:rsidR="00800D60" w:rsidRDefault="00800D60">
      <w:pPr>
        <w:pStyle w:val="TOC5"/>
        <w:rPr>
          <w:rFonts w:asciiTheme="minorHAnsi" w:eastAsiaTheme="minorEastAsia" w:hAnsiTheme="minorHAnsi" w:cstheme="minorBidi"/>
          <w:noProof/>
          <w:sz w:val="22"/>
          <w:szCs w:val="22"/>
          <w:lang w:val="en-IN" w:eastAsia="en-IN"/>
        </w:rPr>
      </w:pPr>
      <w:r>
        <w:rPr>
          <w:noProof/>
        </w:rPr>
        <w:t>8A.1</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_Toc164763829 \h </w:instrText>
      </w:r>
      <w:r>
        <w:rPr>
          <w:noProof/>
        </w:rPr>
      </w:r>
      <w:r>
        <w:rPr>
          <w:noProof/>
        </w:rPr>
        <w:fldChar w:fldCharType="separate"/>
      </w:r>
      <w:r>
        <w:rPr>
          <w:noProof/>
        </w:rPr>
        <w:t>213</w:t>
      </w:r>
      <w:r>
        <w:rPr>
          <w:noProof/>
        </w:rPr>
        <w:fldChar w:fldCharType="end"/>
      </w:r>
    </w:p>
    <w:p w14:paraId="325BA70B" w14:textId="73A4C17F" w:rsidR="00800D60" w:rsidRDefault="00800D60">
      <w:pPr>
        <w:pStyle w:val="TOC5"/>
        <w:rPr>
          <w:rFonts w:asciiTheme="minorHAnsi" w:eastAsiaTheme="minorEastAsia" w:hAnsiTheme="minorHAnsi" w:cstheme="minorBidi"/>
          <w:noProof/>
          <w:sz w:val="22"/>
          <w:szCs w:val="22"/>
          <w:lang w:val="en-IN" w:eastAsia="en-IN"/>
        </w:rPr>
      </w:pPr>
      <w:r>
        <w:rPr>
          <w:noProof/>
        </w:rPr>
        <w:t>8A.1</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_Toc164763830 \h </w:instrText>
      </w:r>
      <w:r>
        <w:rPr>
          <w:noProof/>
        </w:rPr>
      </w:r>
      <w:r>
        <w:rPr>
          <w:noProof/>
        </w:rPr>
        <w:fldChar w:fldCharType="separate"/>
      </w:r>
      <w:r>
        <w:rPr>
          <w:noProof/>
        </w:rPr>
        <w:t>213</w:t>
      </w:r>
      <w:r>
        <w:rPr>
          <w:noProof/>
        </w:rPr>
        <w:fldChar w:fldCharType="end"/>
      </w:r>
    </w:p>
    <w:p w14:paraId="012418EE" w14:textId="0793C2E6"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_Toc164763831 \h </w:instrText>
      </w:r>
      <w:r>
        <w:rPr>
          <w:noProof/>
        </w:rPr>
      </w:r>
      <w:r>
        <w:rPr>
          <w:noProof/>
        </w:rPr>
        <w:fldChar w:fldCharType="separate"/>
      </w:r>
      <w:r>
        <w:rPr>
          <w:noProof/>
        </w:rPr>
        <w:t>213</w:t>
      </w:r>
      <w:r>
        <w:rPr>
          <w:noProof/>
        </w:rPr>
        <w:fldChar w:fldCharType="end"/>
      </w:r>
    </w:p>
    <w:p w14:paraId="60DD2452" w14:textId="31021D11" w:rsidR="00800D60" w:rsidRDefault="00800D60">
      <w:pPr>
        <w:pStyle w:val="TOC4"/>
        <w:rPr>
          <w:rFonts w:asciiTheme="minorHAnsi" w:eastAsiaTheme="minorEastAsia" w:hAnsiTheme="minorHAnsi" w:cstheme="minorBidi"/>
          <w:noProof/>
          <w:sz w:val="22"/>
          <w:szCs w:val="22"/>
          <w:lang w:val="en-IN" w:eastAsia="en-IN"/>
        </w:rPr>
      </w:pPr>
      <w:r>
        <w:rPr>
          <w:noProof/>
        </w:rPr>
        <w:t>8A.1</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_Toc164763832 \h </w:instrText>
      </w:r>
      <w:r>
        <w:rPr>
          <w:noProof/>
        </w:rPr>
      </w:r>
      <w:r>
        <w:rPr>
          <w:noProof/>
        </w:rPr>
        <w:fldChar w:fldCharType="separate"/>
      </w:r>
      <w:r>
        <w:rPr>
          <w:noProof/>
        </w:rPr>
        <w:t>214</w:t>
      </w:r>
      <w:r>
        <w:rPr>
          <w:noProof/>
        </w:rPr>
        <w:fldChar w:fldCharType="end"/>
      </w:r>
    </w:p>
    <w:p w14:paraId="1EC75108" w14:textId="0F3EAE81" w:rsidR="00800D60" w:rsidRDefault="00800D60">
      <w:pPr>
        <w:pStyle w:val="TOC5"/>
        <w:rPr>
          <w:rFonts w:asciiTheme="minorHAnsi" w:eastAsiaTheme="minorEastAsia" w:hAnsiTheme="minorHAnsi" w:cstheme="minorBidi"/>
          <w:noProof/>
          <w:sz w:val="22"/>
          <w:szCs w:val="22"/>
          <w:lang w:val="en-IN" w:eastAsia="en-IN"/>
        </w:rPr>
      </w:pPr>
      <w:r>
        <w:rPr>
          <w:noProof/>
        </w:rPr>
        <w:t>8A.1</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_Toc164763833 \h </w:instrText>
      </w:r>
      <w:r>
        <w:rPr>
          <w:noProof/>
        </w:rPr>
      </w:r>
      <w:r>
        <w:rPr>
          <w:noProof/>
        </w:rPr>
        <w:fldChar w:fldCharType="separate"/>
      </w:r>
      <w:r>
        <w:rPr>
          <w:noProof/>
        </w:rPr>
        <w:t>214</w:t>
      </w:r>
      <w:r>
        <w:rPr>
          <w:noProof/>
        </w:rPr>
        <w:fldChar w:fldCharType="end"/>
      </w:r>
    </w:p>
    <w:p w14:paraId="5F7C6CC8" w14:textId="27352EB5" w:rsidR="00800D60" w:rsidRDefault="00800D6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_Toc164763834 \h </w:instrText>
      </w:r>
      <w:r>
        <w:rPr>
          <w:noProof/>
        </w:rPr>
      </w:r>
      <w:r>
        <w:rPr>
          <w:noProof/>
        </w:rPr>
        <w:fldChar w:fldCharType="separate"/>
      </w:r>
      <w:r>
        <w:rPr>
          <w:noProof/>
        </w:rPr>
        <w:t>214</w:t>
      </w:r>
      <w:r>
        <w:rPr>
          <w:noProof/>
        </w:rPr>
        <w:fldChar w:fldCharType="end"/>
      </w:r>
    </w:p>
    <w:p w14:paraId="43661C6F" w14:textId="4962BBB2" w:rsidR="00800D60" w:rsidRDefault="00800D6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_Toc164763835 \h </w:instrText>
      </w:r>
      <w:r>
        <w:rPr>
          <w:noProof/>
        </w:rPr>
      </w:r>
      <w:r>
        <w:rPr>
          <w:noProof/>
        </w:rPr>
        <w:fldChar w:fldCharType="separate"/>
      </w:r>
      <w:r>
        <w:rPr>
          <w:noProof/>
        </w:rPr>
        <w:t>214</w:t>
      </w:r>
      <w:r>
        <w:rPr>
          <w:noProof/>
        </w:rPr>
        <w:fldChar w:fldCharType="end"/>
      </w:r>
    </w:p>
    <w:p w14:paraId="3F5D97C1" w14:textId="3E08F9AF" w:rsidR="00800D60" w:rsidRDefault="00800D6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_Toc164763836 \h </w:instrText>
      </w:r>
      <w:r>
        <w:rPr>
          <w:noProof/>
        </w:rPr>
      </w:r>
      <w:r>
        <w:rPr>
          <w:noProof/>
        </w:rPr>
        <w:fldChar w:fldCharType="separate"/>
      </w:r>
      <w:r>
        <w:rPr>
          <w:noProof/>
        </w:rPr>
        <w:t>214</w:t>
      </w:r>
      <w:r>
        <w:rPr>
          <w:noProof/>
        </w:rPr>
        <w:fldChar w:fldCharType="end"/>
      </w:r>
    </w:p>
    <w:p w14:paraId="0493A142" w14:textId="0E2B5FAB" w:rsidR="00800D60" w:rsidRDefault="00800D6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_Toc164763837 \h </w:instrText>
      </w:r>
      <w:r>
        <w:rPr>
          <w:noProof/>
        </w:rPr>
      </w:r>
      <w:r>
        <w:rPr>
          <w:noProof/>
        </w:rPr>
        <w:fldChar w:fldCharType="separate"/>
      </w:r>
      <w:r>
        <w:rPr>
          <w:noProof/>
        </w:rPr>
        <w:t>214</w:t>
      </w:r>
      <w:r>
        <w:rPr>
          <w:noProof/>
        </w:rPr>
        <w:fldChar w:fldCharType="end"/>
      </w:r>
    </w:p>
    <w:p w14:paraId="2E9E01CC" w14:textId="3CA4DE37" w:rsidR="00800D60" w:rsidRDefault="00800D6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_Toc164763838 \h </w:instrText>
      </w:r>
      <w:r>
        <w:rPr>
          <w:noProof/>
        </w:rPr>
      </w:r>
      <w:r>
        <w:rPr>
          <w:noProof/>
        </w:rPr>
        <w:fldChar w:fldCharType="separate"/>
      </w:r>
      <w:r>
        <w:rPr>
          <w:noProof/>
        </w:rPr>
        <w:t>214</w:t>
      </w:r>
      <w:r>
        <w:rPr>
          <w:noProof/>
        </w:rPr>
        <w:fldChar w:fldCharType="end"/>
      </w:r>
    </w:p>
    <w:p w14:paraId="7EB7B803" w14:textId="7AF34AB6" w:rsidR="00800D60" w:rsidRDefault="00800D6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_Toc164763839 \h </w:instrText>
      </w:r>
      <w:r>
        <w:rPr>
          <w:noProof/>
        </w:rPr>
      </w:r>
      <w:r>
        <w:rPr>
          <w:noProof/>
        </w:rPr>
        <w:fldChar w:fldCharType="separate"/>
      </w:r>
      <w:r>
        <w:rPr>
          <w:noProof/>
        </w:rPr>
        <w:t>214</w:t>
      </w:r>
      <w:r>
        <w:rPr>
          <w:noProof/>
        </w:rPr>
        <w:fldChar w:fldCharType="end"/>
      </w:r>
    </w:p>
    <w:p w14:paraId="691B412D" w14:textId="29290BCC" w:rsidR="00800D60" w:rsidRDefault="00800D6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_Toc164763840 \h </w:instrText>
      </w:r>
      <w:r>
        <w:rPr>
          <w:noProof/>
        </w:rPr>
      </w:r>
      <w:r>
        <w:rPr>
          <w:noProof/>
        </w:rPr>
        <w:fldChar w:fldCharType="separate"/>
      </w:r>
      <w:r>
        <w:rPr>
          <w:noProof/>
        </w:rPr>
        <w:t>214</w:t>
      </w:r>
      <w:r>
        <w:rPr>
          <w:noProof/>
        </w:rPr>
        <w:fldChar w:fldCharType="end"/>
      </w:r>
    </w:p>
    <w:p w14:paraId="55A03F60" w14:textId="7C8E0FA0" w:rsidR="00800D60" w:rsidRDefault="00800D6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_Toc164763841 \h </w:instrText>
      </w:r>
      <w:r>
        <w:rPr>
          <w:noProof/>
        </w:rPr>
      </w:r>
      <w:r>
        <w:rPr>
          <w:noProof/>
        </w:rPr>
        <w:fldChar w:fldCharType="separate"/>
      </w:r>
      <w:r>
        <w:rPr>
          <w:noProof/>
        </w:rPr>
        <w:t>214</w:t>
      </w:r>
      <w:r>
        <w:rPr>
          <w:noProof/>
        </w:rPr>
        <w:fldChar w:fldCharType="end"/>
      </w:r>
    </w:p>
    <w:p w14:paraId="7FAC3284" w14:textId="2B14496F" w:rsidR="00800D60" w:rsidRDefault="00800D6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_Toc164763842 \h </w:instrText>
      </w:r>
      <w:r>
        <w:rPr>
          <w:noProof/>
        </w:rPr>
      </w:r>
      <w:r>
        <w:rPr>
          <w:noProof/>
        </w:rPr>
        <w:fldChar w:fldCharType="separate"/>
      </w:r>
      <w:r>
        <w:rPr>
          <w:noProof/>
        </w:rPr>
        <w:t>215</w:t>
      </w:r>
      <w:r>
        <w:rPr>
          <w:noProof/>
        </w:rPr>
        <w:fldChar w:fldCharType="end"/>
      </w:r>
    </w:p>
    <w:p w14:paraId="0C1B00B2" w14:textId="60D58CA5" w:rsidR="00800D60" w:rsidRDefault="00800D6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_Toc164763843 \h </w:instrText>
      </w:r>
      <w:r>
        <w:rPr>
          <w:noProof/>
        </w:rPr>
      </w:r>
      <w:r>
        <w:rPr>
          <w:noProof/>
        </w:rPr>
        <w:fldChar w:fldCharType="separate"/>
      </w:r>
      <w:r>
        <w:rPr>
          <w:noProof/>
        </w:rPr>
        <w:t>215</w:t>
      </w:r>
      <w:r>
        <w:rPr>
          <w:noProof/>
        </w:rPr>
        <w:fldChar w:fldCharType="end"/>
      </w:r>
    </w:p>
    <w:p w14:paraId="02F66131" w14:textId="4D8206FF" w:rsidR="00800D60" w:rsidRDefault="00800D6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_Toc164763844 \h </w:instrText>
      </w:r>
      <w:r>
        <w:rPr>
          <w:noProof/>
        </w:rPr>
      </w:r>
      <w:r>
        <w:rPr>
          <w:noProof/>
        </w:rPr>
        <w:fldChar w:fldCharType="separate"/>
      </w:r>
      <w:r>
        <w:rPr>
          <w:noProof/>
        </w:rPr>
        <w:t>216</w:t>
      </w:r>
      <w:r>
        <w:rPr>
          <w:noProof/>
        </w:rPr>
        <w:fldChar w:fldCharType="end"/>
      </w:r>
    </w:p>
    <w:p w14:paraId="40FB54F1" w14:textId="0F8FFCF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_Toc164763845 \h </w:instrText>
      </w:r>
      <w:r>
        <w:rPr>
          <w:noProof/>
        </w:rPr>
      </w:r>
      <w:r>
        <w:rPr>
          <w:noProof/>
        </w:rPr>
        <w:fldChar w:fldCharType="separate"/>
      </w:r>
      <w:r>
        <w:rPr>
          <w:noProof/>
        </w:rPr>
        <w:t>216</w:t>
      </w:r>
      <w:r>
        <w:rPr>
          <w:noProof/>
        </w:rPr>
        <w:fldChar w:fldCharType="end"/>
      </w:r>
    </w:p>
    <w:p w14:paraId="04F6679D" w14:textId="1CD6E6E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_Toc164763846 \h </w:instrText>
      </w:r>
      <w:r>
        <w:rPr>
          <w:noProof/>
        </w:rPr>
      </w:r>
      <w:r>
        <w:rPr>
          <w:noProof/>
        </w:rPr>
        <w:fldChar w:fldCharType="separate"/>
      </w:r>
      <w:r>
        <w:rPr>
          <w:noProof/>
        </w:rPr>
        <w:t>216</w:t>
      </w:r>
      <w:r>
        <w:rPr>
          <w:noProof/>
        </w:rPr>
        <w:fldChar w:fldCharType="end"/>
      </w:r>
    </w:p>
    <w:p w14:paraId="7BF1B624" w14:textId="6DE72578"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_Toc164763847 \h </w:instrText>
      </w:r>
      <w:r>
        <w:rPr>
          <w:noProof/>
        </w:rPr>
      </w:r>
      <w:r>
        <w:rPr>
          <w:noProof/>
        </w:rPr>
        <w:fldChar w:fldCharType="separate"/>
      </w:r>
      <w:r>
        <w:rPr>
          <w:noProof/>
        </w:rPr>
        <w:t>216</w:t>
      </w:r>
      <w:r>
        <w:rPr>
          <w:noProof/>
        </w:rPr>
        <w:fldChar w:fldCharType="end"/>
      </w:r>
    </w:p>
    <w:p w14:paraId="02E5878E" w14:textId="357AF749"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_Toc164763848 \h </w:instrText>
      </w:r>
      <w:r>
        <w:rPr>
          <w:noProof/>
        </w:rPr>
      </w:r>
      <w:r>
        <w:rPr>
          <w:noProof/>
        </w:rPr>
        <w:fldChar w:fldCharType="separate"/>
      </w:r>
      <w:r>
        <w:rPr>
          <w:noProof/>
        </w:rPr>
        <w:t>216</w:t>
      </w:r>
      <w:r>
        <w:rPr>
          <w:noProof/>
        </w:rPr>
        <w:fldChar w:fldCharType="end"/>
      </w:r>
    </w:p>
    <w:p w14:paraId="3A8E0B75" w14:textId="70C46CF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_Toc164763849 \h </w:instrText>
      </w:r>
      <w:r>
        <w:rPr>
          <w:noProof/>
        </w:rPr>
      </w:r>
      <w:r>
        <w:rPr>
          <w:noProof/>
        </w:rPr>
        <w:fldChar w:fldCharType="separate"/>
      </w:r>
      <w:r>
        <w:rPr>
          <w:noProof/>
        </w:rPr>
        <w:t>217</w:t>
      </w:r>
      <w:r>
        <w:rPr>
          <w:noProof/>
        </w:rPr>
        <w:fldChar w:fldCharType="end"/>
      </w:r>
    </w:p>
    <w:p w14:paraId="765A5C2C" w14:textId="6BDAEF59" w:rsidR="00800D60" w:rsidRDefault="00800D6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_Toc164763850 \h </w:instrText>
      </w:r>
      <w:r>
        <w:rPr>
          <w:noProof/>
        </w:rPr>
      </w:r>
      <w:r>
        <w:rPr>
          <w:noProof/>
        </w:rPr>
        <w:fldChar w:fldCharType="separate"/>
      </w:r>
      <w:r>
        <w:rPr>
          <w:noProof/>
        </w:rPr>
        <w:t>217</w:t>
      </w:r>
      <w:r>
        <w:rPr>
          <w:noProof/>
        </w:rPr>
        <w:fldChar w:fldCharType="end"/>
      </w:r>
    </w:p>
    <w:p w14:paraId="038EFE92" w14:textId="75CF4EED"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_Toc164763851 \h </w:instrText>
      </w:r>
      <w:r>
        <w:rPr>
          <w:noProof/>
        </w:rPr>
      </w:r>
      <w:r>
        <w:rPr>
          <w:noProof/>
        </w:rPr>
        <w:fldChar w:fldCharType="separate"/>
      </w:r>
      <w:r>
        <w:rPr>
          <w:noProof/>
        </w:rPr>
        <w:t>217</w:t>
      </w:r>
      <w:r>
        <w:rPr>
          <w:noProof/>
        </w:rPr>
        <w:fldChar w:fldCharType="end"/>
      </w:r>
    </w:p>
    <w:p w14:paraId="1FC8E0D0" w14:textId="6272D61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_Toc164763852 \h </w:instrText>
      </w:r>
      <w:r>
        <w:rPr>
          <w:noProof/>
        </w:rPr>
      </w:r>
      <w:r>
        <w:rPr>
          <w:noProof/>
        </w:rPr>
        <w:fldChar w:fldCharType="separate"/>
      </w:r>
      <w:r>
        <w:rPr>
          <w:noProof/>
        </w:rPr>
        <w:t>217</w:t>
      </w:r>
      <w:r>
        <w:rPr>
          <w:noProof/>
        </w:rPr>
        <w:fldChar w:fldCharType="end"/>
      </w:r>
    </w:p>
    <w:p w14:paraId="786540C2" w14:textId="53EFE833"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_Toc164763853 \h </w:instrText>
      </w:r>
      <w:r>
        <w:rPr>
          <w:noProof/>
        </w:rPr>
      </w:r>
      <w:r>
        <w:rPr>
          <w:noProof/>
        </w:rPr>
        <w:fldChar w:fldCharType="separate"/>
      </w:r>
      <w:r>
        <w:rPr>
          <w:noProof/>
        </w:rPr>
        <w:t>217</w:t>
      </w:r>
      <w:r>
        <w:rPr>
          <w:noProof/>
        </w:rPr>
        <w:fldChar w:fldCharType="end"/>
      </w:r>
    </w:p>
    <w:p w14:paraId="5F725154" w14:textId="6FAB7E43"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_Toc164763854 \h </w:instrText>
      </w:r>
      <w:r>
        <w:rPr>
          <w:noProof/>
        </w:rPr>
      </w:r>
      <w:r>
        <w:rPr>
          <w:noProof/>
        </w:rPr>
        <w:fldChar w:fldCharType="separate"/>
      </w:r>
      <w:r>
        <w:rPr>
          <w:noProof/>
        </w:rPr>
        <w:t>217</w:t>
      </w:r>
      <w:r>
        <w:rPr>
          <w:noProof/>
        </w:rPr>
        <w:fldChar w:fldCharType="end"/>
      </w:r>
    </w:p>
    <w:p w14:paraId="3FA6F149" w14:textId="5EDA15B8"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_Toc164763855 \h </w:instrText>
      </w:r>
      <w:r>
        <w:rPr>
          <w:noProof/>
        </w:rPr>
      </w:r>
      <w:r>
        <w:rPr>
          <w:noProof/>
        </w:rPr>
        <w:fldChar w:fldCharType="separate"/>
      </w:r>
      <w:r>
        <w:rPr>
          <w:noProof/>
        </w:rPr>
        <w:t>218</w:t>
      </w:r>
      <w:r>
        <w:rPr>
          <w:noProof/>
        </w:rPr>
        <w:fldChar w:fldCharType="end"/>
      </w:r>
    </w:p>
    <w:p w14:paraId="02835B55" w14:textId="0024B19F"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_Toc164763856 \h </w:instrText>
      </w:r>
      <w:r>
        <w:rPr>
          <w:noProof/>
        </w:rPr>
      </w:r>
      <w:r>
        <w:rPr>
          <w:noProof/>
        </w:rPr>
        <w:fldChar w:fldCharType="separate"/>
      </w:r>
      <w:r>
        <w:rPr>
          <w:noProof/>
        </w:rPr>
        <w:t>219</w:t>
      </w:r>
      <w:r>
        <w:rPr>
          <w:noProof/>
        </w:rPr>
        <w:fldChar w:fldCharType="end"/>
      </w:r>
    </w:p>
    <w:p w14:paraId="04538F3E" w14:textId="551352B1"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_Toc164763857 \h </w:instrText>
      </w:r>
      <w:r>
        <w:rPr>
          <w:noProof/>
        </w:rPr>
      </w:r>
      <w:r>
        <w:rPr>
          <w:noProof/>
        </w:rPr>
        <w:fldChar w:fldCharType="separate"/>
      </w:r>
      <w:r>
        <w:rPr>
          <w:noProof/>
        </w:rPr>
        <w:t>220</w:t>
      </w:r>
      <w:r>
        <w:rPr>
          <w:noProof/>
        </w:rPr>
        <w:fldChar w:fldCharType="end"/>
      </w:r>
    </w:p>
    <w:p w14:paraId="14AAFC52" w14:textId="2B532DD4"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_Toc164763858 \h </w:instrText>
      </w:r>
      <w:r>
        <w:rPr>
          <w:noProof/>
        </w:rPr>
      </w:r>
      <w:r>
        <w:rPr>
          <w:noProof/>
        </w:rPr>
        <w:fldChar w:fldCharType="separate"/>
      </w:r>
      <w:r>
        <w:rPr>
          <w:noProof/>
        </w:rPr>
        <w:t>221</w:t>
      </w:r>
      <w:r>
        <w:rPr>
          <w:noProof/>
        </w:rPr>
        <w:fldChar w:fldCharType="end"/>
      </w:r>
    </w:p>
    <w:p w14:paraId="7E9E8222" w14:textId="68308B35" w:rsidR="00800D60" w:rsidRDefault="00800D6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_Toc164763859 \h </w:instrText>
      </w:r>
      <w:r>
        <w:rPr>
          <w:noProof/>
        </w:rPr>
      </w:r>
      <w:r>
        <w:rPr>
          <w:noProof/>
        </w:rPr>
        <w:fldChar w:fldCharType="separate"/>
      </w:r>
      <w:r>
        <w:rPr>
          <w:noProof/>
        </w:rPr>
        <w:t>221</w:t>
      </w:r>
      <w:r>
        <w:rPr>
          <w:noProof/>
        </w:rPr>
        <w:fldChar w:fldCharType="end"/>
      </w:r>
    </w:p>
    <w:p w14:paraId="21F357B0" w14:textId="30EA6AA4" w:rsidR="00800D60" w:rsidRDefault="00800D6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_Toc164763860 \h </w:instrText>
      </w:r>
      <w:r>
        <w:rPr>
          <w:noProof/>
        </w:rPr>
      </w:r>
      <w:r>
        <w:rPr>
          <w:noProof/>
        </w:rPr>
        <w:fldChar w:fldCharType="separate"/>
      </w:r>
      <w:r>
        <w:rPr>
          <w:noProof/>
        </w:rPr>
        <w:t>221</w:t>
      </w:r>
      <w:r>
        <w:rPr>
          <w:noProof/>
        </w:rPr>
        <w:fldChar w:fldCharType="end"/>
      </w:r>
    </w:p>
    <w:p w14:paraId="0F77CA71" w14:textId="1922265D" w:rsidR="00800D60" w:rsidRDefault="00800D6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_Toc164763861 \h </w:instrText>
      </w:r>
      <w:r>
        <w:rPr>
          <w:noProof/>
        </w:rPr>
      </w:r>
      <w:r>
        <w:rPr>
          <w:noProof/>
        </w:rPr>
        <w:fldChar w:fldCharType="separate"/>
      </w:r>
      <w:r>
        <w:rPr>
          <w:noProof/>
        </w:rPr>
        <w:t>221</w:t>
      </w:r>
      <w:r>
        <w:rPr>
          <w:noProof/>
        </w:rPr>
        <w:fldChar w:fldCharType="end"/>
      </w:r>
    </w:p>
    <w:p w14:paraId="019DF9D1" w14:textId="6F0849DC"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_Toc164763862 \h </w:instrText>
      </w:r>
      <w:r>
        <w:rPr>
          <w:noProof/>
        </w:rPr>
      </w:r>
      <w:r>
        <w:rPr>
          <w:noProof/>
        </w:rPr>
        <w:fldChar w:fldCharType="separate"/>
      </w:r>
      <w:r>
        <w:rPr>
          <w:noProof/>
        </w:rPr>
        <w:t>221</w:t>
      </w:r>
      <w:r>
        <w:rPr>
          <w:noProof/>
        </w:rPr>
        <w:fldChar w:fldCharType="end"/>
      </w:r>
    </w:p>
    <w:p w14:paraId="24857336" w14:textId="06F277D4"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_Toc164763863 \h </w:instrText>
      </w:r>
      <w:r>
        <w:rPr>
          <w:noProof/>
        </w:rPr>
      </w:r>
      <w:r>
        <w:rPr>
          <w:noProof/>
        </w:rPr>
        <w:fldChar w:fldCharType="separate"/>
      </w:r>
      <w:r>
        <w:rPr>
          <w:noProof/>
        </w:rPr>
        <w:t>223</w:t>
      </w:r>
      <w:r>
        <w:rPr>
          <w:noProof/>
        </w:rPr>
        <w:fldChar w:fldCharType="end"/>
      </w:r>
    </w:p>
    <w:p w14:paraId="2EA19F82" w14:textId="0F756BE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_Toc164763864 \h </w:instrText>
      </w:r>
      <w:r>
        <w:rPr>
          <w:noProof/>
        </w:rPr>
      </w:r>
      <w:r>
        <w:rPr>
          <w:noProof/>
        </w:rPr>
        <w:fldChar w:fldCharType="separate"/>
      </w:r>
      <w:r>
        <w:rPr>
          <w:noProof/>
        </w:rPr>
        <w:t>223</w:t>
      </w:r>
      <w:r>
        <w:rPr>
          <w:noProof/>
        </w:rPr>
        <w:fldChar w:fldCharType="end"/>
      </w:r>
    </w:p>
    <w:p w14:paraId="097108BF" w14:textId="0BE59791"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_Toc164763865 \h </w:instrText>
      </w:r>
      <w:r>
        <w:rPr>
          <w:noProof/>
        </w:rPr>
      </w:r>
      <w:r>
        <w:rPr>
          <w:noProof/>
        </w:rPr>
        <w:fldChar w:fldCharType="separate"/>
      </w:r>
      <w:r>
        <w:rPr>
          <w:noProof/>
        </w:rPr>
        <w:t>223</w:t>
      </w:r>
      <w:r>
        <w:rPr>
          <w:noProof/>
        </w:rPr>
        <w:fldChar w:fldCharType="end"/>
      </w:r>
    </w:p>
    <w:p w14:paraId="5069404B" w14:textId="46731692" w:rsidR="00800D60" w:rsidRDefault="00800D60">
      <w:pPr>
        <w:pStyle w:val="TOC5"/>
        <w:rPr>
          <w:rFonts w:asciiTheme="minorHAnsi" w:eastAsiaTheme="minorEastAsia" w:hAnsiTheme="minorHAnsi" w:cstheme="minorBidi"/>
          <w:noProof/>
          <w:sz w:val="22"/>
          <w:szCs w:val="22"/>
          <w:lang w:val="en-IN" w:eastAsia="en-IN"/>
        </w:rPr>
      </w:pPr>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_Toc164763866 \h </w:instrText>
      </w:r>
      <w:r>
        <w:rPr>
          <w:noProof/>
        </w:rPr>
      </w:r>
      <w:r>
        <w:rPr>
          <w:noProof/>
        </w:rPr>
        <w:fldChar w:fldCharType="separate"/>
      </w:r>
      <w:r>
        <w:rPr>
          <w:noProof/>
        </w:rPr>
        <w:t>224</w:t>
      </w:r>
      <w:r>
        <w:rPr>
          <w:noProof/>
        </w:rPr>
        <w:fldChar w:fldCharType="end"/>
      </w:r>
    </w:p>
    <w:p w14:paraId="70D46894" w14:textId="6B42E53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_Toc164763867 \h </w:instrText>
      </w:r>
      <w:r>
        <w:rPr>
          <w:noProof/>
        </w:rPr>
      </w:r>
      <w:r>
        <w:rPr>
          <w:noProof/>
        </w:rPr>
        <w:fldChar w:fldCharType="separate"/>
      </w:r>
      <w:r>
        <w:rPr>
          <w:noProof/>
        </w:rPr>
        <w:t>225</w:t>
      </w:r>
      <w:r>
        <w:rPr>
          <w:noProof/>
        </w:rPr>
        <w:fldChar w:fldCharType="end"/>
      </w:r>
    </w:p>
    <w:p w14:paraId="1FBCEA82" w14:textId="7353942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_Toc164763868 \h </w:instrText>
      </w:r>
      <w:r>
        <w:rPr>
          <w:noProof/>
        </w:rPr>
      </w:r>
      <w:r>
        <w:rPr>
          <w:noProof/>
        </w:rPr>
        <w:fldChar w:fldCharType="separate"/>
      </w:r>
      <w:r>
        <w:rPr>
          <w:noProof/>
        </w:rPr>
        <w:t>225</w:t>
      </w:r>
      <w:r>
        <w:rPr>
          <w:noProof/>
        </w:rPr>
        <w:fldChar w:fldCharType="end"/>
      </w:r>
    </w:p>
    <w:p w14:paraId="2D7D30B4" w14:textId="18A3545B"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_Toc164763869 \h </w:instrText>
      </w:r>
      <w:r>
        <w:rPr>
          <w:noProof/>
        </w:rPr>
      </w:r>
      <w:r>
        <w:rPr>
          <w:noProof/>
        </w:rPr>
        <w:fldChar w:fldCharType="separate"/>
      </w:r>
      <w:r>
        <w:rPr>
          <w:noProof/>
        </w:rPr>
        <w:t>225</w:t>
      </w:r>
      <w:r>
        <w:rPr>
          <w:noProof/>
        </w:rPr>
        <w:fldChar w:fldCharType="end"/>
      </w:r>
    </w:p>
    <w:p w14:paraId="36C23B10" w14:textId="61B20D2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_Toc164763870 \h </w:instrText>
      </w:r>
      <w:r>
        <w:rPr>
          <w:noProof/>
        </w:rPr>
      </w:r>
      <w:r>
        <w:rPr>
          <w:noProof/>
        </w:rPr>
        <w:fldChar w:fldCharType="separate"/>
      </w:r>
      <w:r>
        <w:rPr>
          <w:noProof/>
        </w:rPr>
        <w:t>225</w:t>
      </w:r>
      <w:r>
        <w:rPr>
          <w:noProof/>
        </w:rPr>
        <w:fldChar w:fldCharType="end"/>
      </w:r>
    </w:p>
    <w:p w14:paraId="5460AE33" w14:textId="10B1C4F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_Toc164763871 \h </w:instrText>
      </w:r>
      <w:r>
        <w:rPr>
          <w:noProof/>
        </w:rPr>
      </w:r>
      <w:r>
        <w:rPr>
          <w:noProof/>
        </w:rPr>
        <w:fldChar w:fldCharType="separate"/>
      </w:r>
      <w:r>
        <w:rPr>
          <w:noProof/>
        </w:rPr>
        <w:t>226</w:t>
      </w:r>
      <w:r>
        <w:rPr>
          <w:noProof/>
        </w:rPr>
        <w:fldChar w:fldCharType="end"/>
      </w:r>
    </w:p>
    <w:p w14:paraId="1C07CF1E" w14:textId="14483CBC"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_Toc164763872 \h </w:instrText>
      </w:r>
      <w:r>
        <w:rPr>
          <w:noProof/>
        </w:rPr>
      </w:r>
      <w:r>
        <w:rPr>
          <w:noProof/>
        </w:rPr>
        <w:fldChar w:fldCharType="separate"/>
      </w:r>
      <w:r>
        <w:rPr>
          <w:noProof/>
        </w:rPr>
        <w:t>226</w:t>
      </w:r>
      <w:r>
        <w:rPr>
          <w:noProof/>
        </w:rPr>
        <w:fldChar w:fldCharType="end"/>
      </w:r>
    </w:p>
    <w:p w14:paraId="72A17DA6" w14:textId="6D1896FE"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_Toc164763873 \h </w:instrText>
      </w:r>
      <w:r>
        <w:rPr>
          <w:noProof/>
        </w:rPr>
      </w:r>
      <w:r>
        <w:rPr>
          <w:noProof/>
        </w:rPr>
        <w:fldChar w:fldCharType="separate"/>
      </w:r>
      <w:r>
        <w:rPr>
          <w:noProof/>
        </w:rPr>
        <w:t>226</w:t>
      </w:r>
      <w:r>
        <w:rPr>
          <w:noProof/>
        </w:rPr>
        <w:fldChar w:fldCharType="end"/>
      </w:r>
    </w:p>
    <w:p w14:paraId="385E3BA5" w14:textId="241B4BA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_Toc164763874 \h </w:instrText>
      </w:r>
      <w:r>
        <w:rPr>
          <w:noProof/>
        </w:rPr>
      </w:r>
      <w:r>
        <w:rPr>
          <w:noProof/>
        </w:rPr>
        <w:fldChar w:fldCharType="separate"/>
      </w:r>
      <w:r>
        <w:rPr>
          <w:noProof/>
        </w:rPr>
        <w:t>226</w:t>
      </w:r>
      <w:r>
        <w:rPr>
          <w:noProof/>
        </w:rPr>
        <w:fldChar w:fldCharType="end"/>
      </w:r>
    </w:p>
    <w:p w14:paraId="122309FA" w14:textId="36979AF6" w:rsidR="00800D60" w:rsidRDefault="00800D6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_Toc164763875 \h </w:instrText>
      </w:r>
      <w:r>
        <w:rPr>
          <w:noProof/>
        </w:rPr>
      </w:r>
      <w:r>
        <w:rPr>
          <w:noProof/>
        </w:rPr>
        <w:fldChar w:fldCharType="separate"/>
      </w:r>
      <w:r>
        <w:rPr>
          <w:noProof/>
        </w:rPr>
        <w:t>226</w:t>
      </w:r>
      <w:r>
        <w:rPr>
          <w:noProof/>
        </w:rPr>
        <w:fldChar w:fldCharType="end"/>
      </w:r>
    </w:p>
    <w:p w14:paraId="654277E9" w14:textId="24DB3F4B" w:rsidR="00800D60" w:rsidRDefault="00800D6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_Toc164763876 \h </w:instrText>
      </w:r>
      <w:r>
        <w:rPr>
          <w:noProof/>
        </w:rPr>
      </w:r>
      <w:r>
        <w:rPr>
          <w:noProof/>
        </w:rPr>
        <w:fldChar w:fldCharType="separate"/>
      </w:r>
      <w:r>
        <w:rPr>
          <w:noProof/>
        </w:rPr>
        <w:t>226</w:t>
      </w:r>
      <w:r>
        <w:rPr>
          <w:noProof/>
        </w:rPr>
        <w:fldChar w:fldCharType="end"/>
      </w:r>
    </w:p>
    <w:p w14:paraId="41FF1969" w14:textId="4A0FDA97" w:rsidR="00800D60" w:rsidRDefault="00800D6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_Toc164763877 \h </w:instrText>
      </w:r>
      <w:r>
        <w:rPr>
          <w:noProof/>
        </w:rPr>
      </w:r>
      <w:r>
        <w:rPr>
          <w:noProof/>
        </w:rPr>
        <w:fldChar w:fldCharType="separate"/>
      </w:r>
      <w:r>
        <w:rPr>
          <w:noProof/>
        </w:rPr>
        <w:t>227</w:t>
      </w:r>
      <w:r>
        <w:rPr>
          <w:noProof/>
        </w:rPr>
        <w:fldChar w:fldCharType="end"/>
      </w:r>
    </w:p>
    <w:p w14:paraId="727E9CF8" w14:textId="4C564FD8" w:rsidR="00800D60" w:rsidRDefault="00800D6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_Toc164763878 \h </w:instrText>
      </w:r>
      <w:r>
        <w:rPr>
          <w:noProof/>
        </w:rPr>
      </w:r>
      <w:r>
        <w:rPr>
          <w:noProof/>
        </w:rPr>
        <w:fldChar w:fldCharType="separate"/>
      </w:r>
      <w:r>
        <w:rPr>
          <w:noProof/>
        </w:rPr>
        <w:t>227</w:t>
      </w:r>
      <w:r>
        <w:rPr>
          <w:noProof/>
        </w:rPr>
        <w:fldChar w:fldCharType="end"/>
      </w:r>
    </w:p>
    <w:p w14:paraId="7E58CF66" w14:textId="2378D9F2" w:rsidR="00800D60" w:rsidRDefault="00800D6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_Toc164763879 \h </w:instrText>
      </w:r>
      <w:r>
        <w:rPr>
          <w:noProof/>
        </w:rPr>
      </w:r>
      <w:r>
        <w:rPr>
          <w:noProof/>
        </w:rPr>
        <w:fldChar w:fldCharType="separate"/>
      </w:r>
      <w:r>
        <w:rPr>
          <w:noProof/>
        </w:rPr>
        <w:t>227</w:t>
      </w:r>
      <w:r>
        <w:rPr>
          <w:noProof/>
        </w:rPr>
        <w:fldChar w:fldCharType="end"/>
      </w:r>
    </w:p>
    <w:p w14:paraId="30197F41" w14:textId="1F8A6BBE" w:rsidR="00800D60" w:rsidRDefault="00800D6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_Toc164763880 \h </w:instrText>
      </w:r>
      <w:r>
        <w:rPr>
          <w:noProof/>
        </w:rPr>
      </w:r>
      <w:r>
        <w:rPr>
          <w:noProof/>
        </w:rPr>
        <w:fldChar w:fldCharType="separate"/>
      </w:r>
      <w:r>
        <w:rPr>
          <w:noProof/>
        </w:rPr>
        <w:t>227</w:t>
      </w:r>
      <w:r>
        <w:rPr>
          <w:noProof/>
        </w:rPr>
        <w:fldChar w:fldCharType="end"/>
      </w:r>
    </w:p>
    <w:p w14:paraId="5D33BC8D" w14:textId="65735FEE" w:rsidR="00800D60" w:rsidRDefault="00800D6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_Toc164763881 \h </w:instrText>
      </w:r>
      <w:r>
        <w:rPr>
          <w:noProof/>
        </w:rPr>
      </w:r>
      <w:r>
        <w:rPr>
          <w:noProof/>
        </w:rPr>
        <w:fldChar w:fldCharType="separate"/>
      </w:r>
      <w:r>
        <w:rPr>
          <w:noProof/>
        </w:rPr>
        <w:t>228</w:t>
      </w:r>
      <w:r>
        <w:rPr>
          <w:noProof/>
        </w:rPr>
        <w:fldChar w:fldCharType="end"/>
      </w:r>
    </w:p>
    <w:p w14:paraId="24D54231" w14:textId="3670EE09" w:rsidR="00800D60" w:rsidRDefault="00800D6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_Toc164763882 \h </w:instrText>
      </w:r>
      <w:r>
        <w:rPr>
          <w:noProof/>
        </w:rPr>
      </w:r>
      <w:r>
        <w:rPr>
          <w:noProof/>
        </w:rPr>
        <w:fldChar w:fldCharType="separate"/>
      </w:r>
      <w:r>
        <w:rPr>
          <w:noProof/>
        </w:rPr>
        <w:t>228</w:t>
      </w:r>
      <w:r>
        <w:rPr>
          <w:noProof/>
        </w:rPr>
        <w:fldChar w:fldCharType="end"/>
      </w:r>
    </w:p>
    <w:p w14:paraId="24592AE4" w14:textId="2268C23E" w:rsidR="00800D60" w:rsidRDefault="00800D6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_Toc164763883 \h </w:instrText>
      </w:r>
      <w:r>
        <w:rPr>
          <w:noProof/>
        </w:rPr>
      </w:r>
      <w:r>
        <w:rPr>
          <w:noProof/>
        </w:rPr>
        <w:fldChar w:fldCharType="separate"/>
      </w:r>
      <w:r>
        <w:rPr>
          <w:noProof/>
        </w:rPr>
        <w:t>228</w:t>
      </w:r>
      <w:r>
        <w:rPr>
          <w:noProof/>
        </w:rPr>
        <w:fldChar w:fldCharType="end"/>
      </w:r>
    </w:p>
    <w:p w14:paraId="0BCF458C" w14:textId="5764CBCA" w:rsidR="00800D60" w:rsidRDefault="00800D6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_Toc164763884 \h </w:instrText>
      </w:r>
      <w:r>
        <w:rPr>
          <w:noProof/>
        </w:rPr>
      </w:r>
      <w:r>
        <w:rPr>
          <w:noProof/>
        </w:rPr>
        <w:fldChar w:fldCharType="separate"/>
      </w:r>
      <w:r>
        <w:rPr>
          <w:noProof/>
        </w:rPr>
        <w:t>228</w:t>
      </w:r>
      <w:r>
        <w:rPr>
          <w:noProof/>
        </w:rPr>
        <w:fldChar w:fldCharType="end"/>
      </w:r>
    </w:p>
    <w:p w14:paraId="29ABC1BC" w14:textId="395C921E" w:rsidR="00800D60" w:rsidRDefault="00800D6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_Toc164763885 \h </w:instrText>
      </w:r>
      <w:r>
        <w:rPr>
          <w:noProof/>
        </w:rPr>
      </w:r>
      <w:r>
        <w:rPr>
          <w:noProof/>
        </w:rPr>
        <w:fldChar w:fldCharType="separate"/>
      </w:r>
      <w:r>
        <w:rPr>
          <w:noProof/>
        </w:rPr>
        <w:t>229</w:t>
      </w:r>
      <w:r>
        <w:rPr>
          <w:noProof/>
        </w:rPr>
        <w:fldChar w:fldCharType="end"/>
      </w:r>
    </w:p>
    <w:p w14:paraId="3D3413C7" w14:textId="7A0D02A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_Toc164763886 \h </w:instrText>
      </w:r>
      <w:r>
        <w:rPr>
          <w:noProof/>
        </w:rPr>
      </w:r>
      <w:r>
        <w:rPr>
          <w:noProof/>
        </w:rPr>
        <w:fldChar w:fldCharType="separate"/>
      </w:r>
      <w:r>
        <w:rPr>
          <w:noProof/>
        </w:rPr>
        <w:t>229</w:t>
      </w:r>
      <w:r>
        <w:rPr>
          <w:noProof/>
        </w:rPr>
        <w:fldChar w:fldCharType="end"/>
      </w:r>
    </w:p>
    <w:p w14:paraId="11E781E7" w14:textId="04DD29BF"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_Toc164763887 \h </w:instrText>
      </w:r>
      <w:r>
        <w:rPr>
          <w:noProof/>
        </w:rPr>
      </w:r>
      <w:r>
        <w:rPr>
          <w:noProof/>
        </w:rPr>
        <w:fldChar w:fldCharType="separate"/>
      </w:r>
      <w:r>
        <w:rPr>
          <w:noProof/>
        </w:rPr>
        <w:t>229</w:t>
      </w:r>
      <w:r>
        <w:rPr>
          <w:noProof/>
        </w:rPr>
        <w:fldChar w:fldCharType="end"/>
      </w:r>
    </w:p>
    <w:p w14:paraId="796F2EC4" w14:textId="4EE72747"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_Toc164763888 \h </w:instrText>
      </w:r>
      <w:r>
        <w:rPr>
          <w:noProof/>
        </w:rPr>
      </w:r>
      <w:r>
        <w:rPr>
          <w:noProof/>
        </w:rPr>
        <w:fldChar w:fldCharType="separate"/>
      </w:r>
      <w:r>
        <w:rPr>
          <w:noProof/>
        </w:rPr>
        <w:t>229</w:t>
      </w:r>
      <w:r>
        <w:rPr>
          <w:noProof/>
        </w:rPr>
        <w:fldChar w:fldCharType="end"/>
      </w:r>
    </w:p>
    <w:p w14:paraId="396209B8" w14:textId="65A7C966"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_Toc164763889 \h </w:instrText>
      </w:r>
      <w:r>
        <w:rPr>
          <w:noProof/>
        </w:rPr>
      </w:r>
      <w:r>
        <w:rPr>
          <w:noProof/>
        </w:rPr>
        <w:fldChar w:fldCharType="separate"/>
      </w:r>
      <w:r>
        <w:rPr>
          <w:noProof/>
        </w:rPr>
        <w:t>229</w:t>
      </w:r>
      <w:r>
        <w:rPr>
          <w:noProof/>
        </w:rPr>
        <w:fldChar w:fldCharType="end"/>
      </w:r>
    </w:p>
    <w:p w14:paraId="011B9CB5" w14:textId="401AFC46"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_Toc164763890 \h </w:instrText>
      </w:r>
      <w:r>
        <w:rPr>
          <w:noProof/>
        </w:rPr>
      </w:r>
      <w:r>
        <w:rPr>
          <w:noProof/>
        </w:rPr>
        <w:fldChar w:fldCharType="separate"/>
      </w:r>
      <w:r>
        <w:rPr>
          <w:noProof/>
        </w:rPr>
        <w:t>230</w:t>
      </w:r>
      <w:r>
        <w:rPr>
          <w:noProof/>
        </w:rPr>
        <w:fldChar w:fldCharType="end"/>
      </w:r>
    </w:p>
    <w:p w14:paraId="1B577C76" w14:textId="164C43FA" w:rsidR="00800D60" w:rsidRDefault="00800D6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_Toc164763891 \h </w:instrText>
      </w:r>
      <w:r>
        <w:rPr>
          <w:noProof/>
        </w:rPr>
      </w:r>
      <w:r>
        <w:rPr>
          <w:noProof/>
        </w:rPr>
        <w:fldChar w:fldCharType="separate"/>
      </w:r>
      <w:r>
        <w:rPr>
          <w:noProof/>
        </w:rPr>
        <w:t>231</w:t>
      </w:r>
      <w:r>
        <w:rPr>
          <w:noProof/>
        </w:rPr>
        <w:fldChar w:fldCharType="end"/>
      </w:r>
    </w:p>
    <w:p w14:paraId="064E70E5" w14:textId="007EB91F" w:rsidR="00800D60" w:rsidRDefault="00800D6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_Toc164763892 \h </w:instrText>
      </w:r>
      <w:r>
        <w:rPr>
          <w:noProof/>
        </w:rPr>
      </w:r>
      <w:r>
        <w:rPr>
          <w:noProof/>
        </w:rPr>
        <w:fldChar w:fldCharType="separate"/>
      </w:r>
      <w:r>
        <w:rPr>
          <w:noProof/>
        </w:rPr>
        <w:t>231</w:t>
      </w:r>
      <w:r>
        <w:rPr>
          <w:noProof/>
        </w:rPr>
        <w:fldChar w:fldCharType="end"/>
      </w:r>
    </w:p>
    <w:p w14:paraId="0A4DBEC0" w14:textId="6843778A" w:rsidR="00800D60" w:rsidRDefault="00800D6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_Toc164763893 \h </w:instrText>
      </w:r>
      <w:r>
        <w:rPr>
          <w:noProof/>
        </w:rPr>
      </w:r>
      <w:r>
        <w:rPr>
          <w:noProof/>
        </w:rPr>
        <w:fldChar w:fldCharType="separate"/>
      </w:r>
      <w:r>
        <w:rPr>
          <w:noProof/>
        </w:rPr>
        <w:t>231</w:t>
      </w:r>
      <w:r>
        <w:rPr>
          <w:noProof/>
        </w:rPr>
        <w:fldChar w:fldCharType="end"/>
      </w:r>
    </w:p>
    <w:p w14:paraId="639B7466" w14:textId="4076E4BA"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_Toc164763894 \h </w:instrText>
      </w:r>
      <w:r>
        <w:rPr>
          <w:noProof/>
        </w:rPr>
      </w:r>
      <w:r>
        <w:rPr>
          <w:noProof/>
        </w:rPr>
        <w:fldChar w:fldCharType="separate"/>
      </w:r>
      <w:r>
        <w:rPr>
          <w:noProof/>
        </w:rPr>
        <w:t>231</w:t>
      </w:r>
      <w:r>
        <w:rPr>
          <w:noProof/>
        </w:rPr>
        <w:fldChar w:fldCharType="end"/>
      </w:r>
    </w:p>
    <w:p w14:paraId="5DCD486E" w14:textId="774D56FC"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_Toc164763895 \h </w:instrText>
      </w:r>
      <w:r>
        <w:rPr>
          <w:noProof/>
        </w:rPr>
      </w:r>
      <w:r>
        <w:rPr>
          <w:noProof/>
        </w:rPr>
        <w:fldChar w:fldCharType="separate"/>
      </w:r>
      <w:r>
        <w:rPr>
          <w:noProof/>
        </w:rPr>
        <w:t>231</w:t>
      </w:r>
      <w:r>
        <w:rPr>
          <w:noProof/>
        </w:rPr>
        <w:fldChar w:fldCharType="end"/>
      </w:r>
    </w:p>
    <w:p w14:paraId="27607E2D" w14:textId="4AA8A3E0" w:rsidR="00800D60" w:rsidRDefault="00800D6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_Toc164763896 \h </w:instrText>
      </w:r>
      <w:r>
        <w:rPr>
          <w:noProof/>
        </w:rPr>
      </w:r>
      <w:r>
        <w:rPr>
          <w:noProof/>
        </w:rPr>
        <w:fldChar w:fldCharType="separate"/>
      </w:r>
      <w:r>
        <w:rPr>
          <w:noProof/>
        </w:rPr>
        <w:t>231</w:t>
      </w:r>
      <w:r>
        <w:rPr>
          <w:noProof/>
        </w:rPr>
        <w:fldChar w:fldCharType="end"/>
      </w:r>
    </w:p>
    <w:p w14:paraId="3BD55280" w14:textId="2A508E51" w:rsidR="00800D60" w:rsidRDefault="00800D6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_Toc164763897 \h </w:instrText>
      </w:r>
      <w:r>
        <w:rPr>
          <w:noProof/>
        </w:rPr>
      </w:r>
      <w:r>
        <w:rPr>
          <w:noProof/>
        </w:rPr>
        <w:fldChar w:fldCharType="separate"/>
      </w:r>
      <w:r>
        <w:rPr>
          <w:noProof/>
        </w:rPr>
        <w:t>231</w:t>
      </w:r>
      <w:r>
        <w:rPr>
          <w:noProof/>
        </w:rPr>
        <w:fldChar w:fldCharType="end"/>
      </w:r>
    </w:p>
    <w:p w14:paraId="01CABD4A" w14:textId="4571E28A" w:rsidR="00800D60" w:rsidRDefault="00800D6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_Toc164763898 \h </w:instrText>
      </w:r>
      <w:r>
        <w:rPr>
          <w:noProof/>
        </w:rPr>
      </w:r>
      <w:r>
        <w:rPr>
          <w:noProof/>
        </w:rPr>
        <w:fldChar w:fldCharType="separate"/>
      </w:r>
      <w:r>
        <w:rPr>
          <w:noProof/>
        </w:rPr>
        <w:t>232</w:t>
      </w:r>
      <w:r>
        <w:rPr>
          <w:noProof/>
        </w:rPr>
        <w:fldChar w:fldCharType="end"/>
      </w:r>
    </w:p>
    <w:p w14:paraId="59CC699E" w14:textId="44B8372A" w:rsidR="00800D60" w:rsidRDefault="00800D6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_Toc164763899 \h </w:instrText>
      </w:r>
      <w:r>
        <w:rPr>
          <w:noProof/>
        </w:rPr>
      </w:r>
      <w:r>
        <w:rPr>
          <w:noProof/>
        </w:rPr>
        <w:fldChar w:fldCharType="separate"/>
      </w:r>
      <w:r>
        <w:rPr>
          <w:noProof/>
        </w:rPr>
        <w:t>232</w:t>
      </w:r>
      <w:r>
        <w:rPr>
          <w:noProof/>
        </w:rPr>
        <w:fldChar w:fldCharType="end"/>
      </w:r>
    </w:p>
    <w:p w14:paraId="11FCB2E9" w14:textId="2F60BC73" w:rsidR="00800D60" w:rsidRDefault="00800D6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_Toc164763900 \h </w:instrText>
      </w:r>
      <w:r>
        <w:rPr>
          <w:noProof/>
        </w:rPr>
      </w:r>
      <w:r>
        <w:rPr>
          <w:noProof/>
        </w:rPr>
        <w:fldChar w:fldCharType="separate"/>
      </w:r>
      <w:r>
        <w:rPr>
          <w:noProof/>
        </w:rPr>
        <w:t>232</w:t>
      </w:r>
      <w:r>
        <w:rPr>
          <w:noProof/>
        </w:rPr>
        <w:fldChar w:fldCharType="end"/>
      </w:r>
    </w:p>
    <w:p w14:paraId="26685D54" w14:textId="214FCD8E" w:rsidR="00800D60" w:rsidRDefault="00800D6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_Toc164763901 \h </w:instrText>
      </w:r>
      <w:r>
        <w:rPr>
          <w:noProof/>
        </w:rPr>
      </w:r>
      <w:r>
        <w:rPr>
          <w:noProof/>
        </w:rPr>
        <w:fldChar w:fldCharType="separate"/>
      </w:r>
      <w:r>
        <w:rPr>
          <w:noProof/>
        </w:rPr>
        <w:t>232</w:t>
      </w:r>
      <w:r>
        <w:rPr>
          <w:noProof/>
        </w:rPr>
        <w:fldChar w:fldCharType="end"/>
      </w:r>
    </w:p>
    <w:p w14:paraId="0CD11A56" w14:textId="6D4A149B" w:rsidR="00800D60" w:rsidRDefault="00800D6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_Toc164763902 \h </w:instrText>
      </w:r>
      <w:r>
        <w:rPr>
          <w:noProof/>
        </w:rPr>
      </w:r>
      <w:r>
        <w:rPr>
          <w:noProof/>
        </w:rPr>
        <w:fldChar w:fldCharType="separate"/>
      </w:r>
      <w:r>
        <w:rPr>
          <w:noProof/>
        </w:rPr>
        <w:t>232</w:t>
      </w:r>
      <w:r>
        <w:rPr>
          <w:noProof/>
        </w:rPr>
        <w:fldChar w:fldCharType="end"/>
      </w:r>
    </w:p>
    <w:p w14:paraId="4CEC1F45" w14:textId="31390F33" w:rsidR="00800D60" w:rsidRDefault="00800D6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_Toc164763903 \h </w:instrText>
      </w:r>
      <w:r>
        <w:rPr>
          <w:noProof/>
        </w:rPr>
      </w:r>
      <w:r>
        <w:rPr>
          <w:noProof/>
        </w:rPr>
        <w:fldChar w:fldCharType="separate"/>
      </w:r>
      <w:r>
        <w:rPr>
          <w:noProof/>
        </w:rPr>
        <w:t>232</w:t>
      </w:r>
      <w:r>
        <w:rPr>
          <w:noProof/>
        </w:rPr>
        <w:fldChar w:fldCharType="end"/>
      </w:r>
    </w:p>
    <w:p w14:paraId="19788597" w14:textId="2987FA56" w:rsidR="00800D60" w:rsidRDefault="00800D6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_Toc164763904 \h </w:instrText>
      </w:r>
      <w:r>
        <w:rPr>
          <w:noProof/>
        </w:rPr>
      </w:r>
      <w:r>
        <w:rPr>
          <w:noProof/>
        </w:rPr>
        <w:fldChar w:fldCharType="separate"/>
      </w:r>
      <w:r>
        <w:rPr>
          <w:noProof/>
        </w:rPr>
        <w:t>233</w:t>
      </w:r>
      <w:r>
        <w:rPr>
          <w:noProof/>
        </w:rPr>
        <w:fldChar w:fldCharType="end"/>
      </w:r>
    </w:p>
    <w:p w14:paraId="3FA9BE6F" w14:textId="6FA9497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_Toc164763905 \h </w:instrText>
      </w:r>
      <w:r>
        <w:rPr>
          <w:noProof/>
        </w:rPr>
      </w:r>
      <w:r>
        <w:rPr>
          <w:noProof/>
        </w:rPr>
        <w:fldChar w:fldCharType="separate"/>
      </w:r>
      <w:r>
        <w:rPr>
          <w:noProof/>
        </w:rPr>
        <w:t>233</w:t>
      </w:r>
      <w:r>
        <w:rPr>
          <w:noProof/>
        </w:rPr>
        <w:fldChar w:fldCharType="end"/>
      </w:r>
    </w:p>
    <w:p w14:paraId="6DFB7439" w14:textId="1638C0AA"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_Toc164763906 \h </w:instrText>
      </w:r>
      <w:r>
        <w:rPr>
          <w:noProof/>
        </w:rPr>
      </w:r>
      <w:r>
        <w:rPr>
          <w:noProof/>
        </w:rPr>
        <w:fldChar w:fldCharType="separate"/>
      </w:r>
      <w:r>
        <w:rPr>
          <w:noProof/>
        </w:rPr>
        <w:t>233</w:t>
      </w:r>
      <w:r>
        <w:rPr>
          <w:noProof/>
        </w:rPr>
        <w:fldChar w:fldCharType="end"/>
      </w:r>
    </w:p>
    <w:p w14:paraId="62A6AEFC" w14:textId="37214DD5"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_Toc164763907 \h </w:instrText>
      </w:r>
      <w:r>
        <w:rPr>
          <w:noProof/>
        </w:rPr>
      </w:r>
      <w:r>
        <w:rPr>
          <w:noProof/>
        </w:rPr>
        <w:fldChar w:fldCharType="separate"/>
      </w:r>
      <w:r>
        <w:rPr>
          <w:noProof/>
        </w:rPr>
        <w:t>233</w:t>
      </w:r>
      <w:r>
        <w:rPr>
          <w:noProof/>
        </w:rPr>
        <w:fldChar w:fldCharType="end"/>
      </w:r>
    </w:p>
    <w:p w14:paraId="2F93D230" w14:textId="63FD4E02" w:rsidR="00800D60" w:rsidRDefault="00800D6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_Toc164763908 \h </w:instrText>
      </w:r>
      <w:r>
        <w:rPr>
          <w:noProof/>
        </w:rPr>
      </w:r>
      <w:r>
        <w:rPr>
          <w:noProof/>
        </w:rPr>
        <w:fldChar w:fldCharType="separate"/>
      </w:r>
      <w:r>
        <w:rPr>
          <w:noProof/>
        </w:rPr>
        <w:t>233</w:t>
      </w:r>
      <w:r>
        <w:rPr>
          <w:noProof/>
        </w:rPr>
        <w:fldChar w:fldCharType="end"/>
      </w:r>
    </w:p>
    <w:p w14:paraId="54F350B4" w14:textId="35CD268A" w:rsidR="00800D60" w:rsidRDefault="00800D60">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_Toc164763909 \h </w:instrText>
      </w:r>
      <w:r>
        <w:rPr>
          <w:noProof/>
        </w:rPr>
      </w:r>
      <w:r>
        <w:rPr>
          <w:noProof/>
        </w:rPr>
        <w:fldChar w:fldCharType="separate"/>
      </w:r>
      <w:r>
        <w:rPr>
          <w:noProof/>
        </w:rPr>
        <w:t>235</w:t>
      </w:r>
      <w:r>
        <w:rPr>
          <w:noProof/>
        </w:rPr>
        <w:fldChar w:fldCharType="end"/>
      </w:r>
    </w:p>
    <w:p w14:paraId="156BFE5B" w14:textId="7313B762" w:rsidR="00800D60" w:rsidRDefault="00800D6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_Toc164763910 \h </w:instrText>
      </w:r>
      <w:r>
        <w:rPr>
          <w:noProof/>
        </w:rPr>
      </w:r>
      <w:r>
        <w:rPr>
          <w:noProof/>
        </w:rPr>
        <w:fldChar w:fldCharType="separate"/>
      </w:r>
      <w:r>
        <w:rPr>
          <w:noProof/>
        </w:rPr>
        <w:t>235</w:t>
      </w:r>
      <w:r>
        <w:rPr>
          <w:noProof/>
        </w:rPr>
        <w:fldChar w:fldCharType="end"/>
      </w:r>
    </w:p>
    <w:p w14:paraId="6B09B14A" w14:textId="6F4D8E48" w:rsidR="00800D60" w:rsidRDefault="00800D6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_Toc164763911 \h </w:instrText>
      </w:r>
      <w:r>
        <w:rPr>
          <w:noProof/>
        </w:rPr>
      </w:r>
      <w:r>
        <w:rPr>
          <w:noProof/>
        </w:rPr>
        <w:fldChar w:fldCharType="separate"/>
      </w:r>
      <w:r>
        <w:rPr>
          <w:noProof/>
        </w:rPr>
        <w:t>235</w:t>
      </w:r>
      <w:r>
        <w:rPr>
          <w:noProof/>
        </w:rPr>
        <w:fldChar w:fldCharType="end"/>
      </w:r>
    </w:p>
    <w:p w14:paraId="6DE3419E" w14:textId="5D8346CA" w:rsidR="00800D60" w:rsidRDefault="00800D6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_Toc164763912 \h </w:instrText>
      </w:r>
      <w:r>
        <w:rPr>
          <w:noProof/>
        </w:rPr>
      </w:r>
      <w:r>
        <w:rPr>
          <w:noProof/>
        </w:rPr>
        <w:fldChar w:fldCharType="separate"/>
      </w:r>
      <w:r>
        <w:rPr>
          <w:noProof/>
        </w:rPr>
        <w:t>235</w:t>
      </w:r>
      <w:r>
        <w:rPr>
          <w:noProof/>
        </w:rPr>
        <w:fldChar w:fldCharType="end"/>
      </w:r>
    </w:p>
    <w:p w14:paraId="42592D3B" w14:textId="2816CBAD" w:rsidR="00800D60" w:rsidRDefault="00800D6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_Toc164763913 \h </w:instrText>
      </w:r>
      <w:r>
        <w:rPr>
          <w:noProof/>
        </w:rPr>
      </w:r>
      <w:r>
        <w:rPr>
          <w:noProof/>
        </w:rPr>
        <w:fldChar w:fldCharType="separate"/>
      </w:r>
      <w:r>
        <w:rPr>
          <w:noProof/>
        </w:rPr>
        <w:t>236</w:t>
      </w:r>
      <w:r>
        <w:rPr>
          <w:noProof/>
        </w:rPr>
        <w:fldChar w:fldCharType="end"/>
      </w:r>
    </w:p>
    <w:p w14:paraId="7228FA63" w14:textId="2881090E" w:rsidR="00800D60" w:rsidRDefault="00800D6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_Toc164763914 \h </w:instrText>
      </w:r>
      <w:r>
        <w:rPr>
          <w:noProof/>
        </w:rPr>
      </w:r>
      <w:r>
        <w:rPr>
          <w:noProof/>
        </w:rPr>
        <w:fldChar w:fldCharType="separate"/>
      </w:r>
      <w:r>
        <w:rPr>
          <w:noProof/>
        </w:rPr>
        <w:t>236</w:t>
      </w:r>
      <w:r>
        <w:rPr>
          <w:noProof/>
        </w:rPr>
        <w:fldChar w:fldCharType="end"/>
      </w:r>
    </w:p>
    <w:p w14:paraId="291A8C85" w14:textId="3D8934CC"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_Toc164763915 \h </w:instrText>
      </w:r>
      <w:r>
        <w:rPr>
          <w:noProof/>
        </w:rPr>
      </w:r>
      <w:r>
        <w:rPr>
          <w:noProof/>
        </w:rPr>
        <w:fldChar w:fldCharType="separate"/>
      </w:r>
      <w:r>
        <w:rPr>
          <w:noProof/>
        </w:rPr>
        <w:t>236</w:t>
      </w:r>
      <w:r>
        <w:rPr>
          <w:noProof/>
        </w:rPr>
        <w:fldChar w:fldCharType="end"/>
      </w:r>
    </w:p>
    <w:p w14:paraId="7A8D9B29" w14:textId="21EBABBA" w:rsidR="00800D60" w:rsidRDefault="00800D6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_Toc164763916 \h </w:instrText>
      </w:r>
      <w:r>
        <w:rPr>
          <w:noProof/>
        </w:rPr>
      </w:r>
      <w:r>
        <w:rPr>
          <w:noProof/>
        </w:rPr>
        <w:fldChar w:fldCharType="separate"/>
      </w:r>
      <w:r>
        <w:rPr>
          <w:noProof/>
        </w:rPr>
        <w:t>236</w:t>
      </w:r>
      <w:r>
        <w:rPr>
          <w:noProof/>
        </w:rPr>
        <w:fldChar w:fldCharType="end"/>
      </w:r>
    </w:p>
    <w:p w14:paraId="258673B9" w14:textId="75E56193" w:rsidR="00800D60" w:rsidRDefault="00800D6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_Toc164763917 \h </w:instrText>
      </w:r>
      <w:r>
        <w:rPr>
          <w:noProof/>
        </w:rPr>
      </w:r>
      <w:r>
        <w:rPr>
          <w:noProof/>
        </w:rPr>
        <w:fldChar w:fldCharType="separate"/>
      </w:r>
      <w:r>
        <w:rPr>
          <w:noProof/>
        </w:rPr>
        <w:t>236</w:t>
      </w:r>
      <w:r>
        <w:rPr>
          <w:noProof/>
        </w:rPr>
        <w:fldChar w:fldCharType="end"/>
      </w:r>
    </w:p>
    <w:p w14:paraId="3212558D" w14:textId="19685ECC" w:rsidR="00800D60" w:rsidRDefault="00800D6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_Toc164763918 \h </w:instrText>
      </w:r>
      <w:r>
        <w:rPr>
          <w:noProof/>
        </w:rPr>
      </w:r>
      <w:r>
        <w:rPr>
          <w:noProof/>
        </w:rPr>
        <w:fldChar w:fldCharType="separate"/>
      </w:r>
      <w:r>
        <w:rPr>
          <w:noProof/>
        </w:rPr>
        <w:t>237</w:t>
      </w:r>
      <w:r>
        <w:rPr>
          <w:noProof/>
        </w:rPr>
        <w:fldChar w:fldCharType="end"/>
      </w:r>
    </w:p>
    <w:p w14:paraId="0468D7CB" w14:textId="4D0692BF" w:rsidR="00800D60" w:rsidRDefault="00800D6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_Toc164763919 \h </w:instrText>
      </w:r>
      <w:r>
        <w:rPr>
          <w:noProof/>
        </w:rPr>
      </w:r>
      <w:r>
        <w:rPr>
          <w:noProof/>
        </w:rPr>
        <w:fldChar w:fldCharType="separate"/>
      </w:r>
      <w:r>
        <w:rPr>
          <w:noProof/>
        </w:rPr>
        <w:t>237</w:t>
      </w:r>
      <w:r>
        <w:rPr>
          <w:noProof/>
        </w:rPr>
        <w:fldChar w:fldCharType="end"/>
      </w:r>
    </w:p>
    <w:p w14:paraId="452B4ADB" w14:textId="2A2D8DD5"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_Toc164763920 \h </w:instrText>
      </w:r>
      <w:r>
        <w:rPr>
          <w:noProof/>
        </w:rPr>
      </w:r>
      <w:r>
        <w:rPr>
          <w:noProof/>
        </w:rPr>
        <w:fldChar w:fldCharType="separate"/>
      </w:r>
      <w:r>
        <w:rPr>
          <w:noProof/>
        </w:rPr>
        <w:t>237</w:t>
      </w:r>
      <w:r>
        <w:rPr>
          <w:noProof/>
        </w:rPr>
        <w:fldChar w:fldCharType="end"/>
      </w:r>
    </w:p>
    <w:p w14:paraId="28E391AC" w14:textId="06B5E9E8"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_Toc164763921 \h </w:instrText>
      </w:r>
      <w:r>
        <w:rPr>
          <w:noProof/>
        </w:rPr>
      </w:r>
      <w:r>
        <w:rPr>
          <w:noProof/>
        </w:rPr>
        <w:fldChar w:fldCharType="separate"/>
      </w:r>
      <w:r>
        <w:rPr>
          <w:noProof/>
        </w:rPr>
        <w:t>237</w:t>
      </w:r>
      <w:r>
        <w:rPr>
          <w:noProof/>
        </w:rPr>
        <w:fldChar w:fldCharType="end"/>
      </w:r>
    </w:p>
    <w:p w14:paraId="3D582C5B" w14:textId="21871D78"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_Toc164763922 \h </w:instrText>
      </w:r>
      <w:r>
        <w:rPr>
          <w:noProof/>
        </w:rPr>
      </w:r>
      <w:r>
        <w:rPr>
          <w:noProof/>
        </w:rPr>
        <w:fldChar w:fldCharType="separate"/>
      </w:r>
      <w:r>
        <w:rPr>
          <w:noProof/>
        </w:rPr>
        <w:t>237</w:t>
      </w:r>
      <w:r>
        <w:rPr>
          <w:noProof/>
        </w:rPr>
        <w:fldChar w:fldCharType="end"/>
      </w:r>
    </w:p>
    <w:p w14:paraId="7AAA73B9" w14:textId="496B9716"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_Toc164763923 \h </w:instrText>
      </w:r>
      <w:r>
        <w:rPr>
          <w:noProof/>
        </w:rPr>
      </w:r>
      <w:r>
        <w:rPr>
          <w:noProof/>
        </w:rPr>
        <w:fldChar w:fldCharType="separate"/>
      </w:r>
      <w:r>
        <w:rPr>
          <w:noProof/>
        </w:rPr>
        <w:t>237</w:t>
      </w:r>
      <w:r>
        <w:rPr>
          <w:noProof/>
        </w:rPr>
        <w:fldChar w:fldCharType="end"/>
      </w:r>
    </w:p>
    <w:p w14:paraId="78268A26" w14:textId="7818DA5F"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_Toc164763924 \h </w:instrText>
      </w:r>
      <w:r>
        <w:rPr>
          <w:noProof/>
        </w:rPr>
      </w:r>
      <w:r>
        <w:rPr>
          <w:noProof/>
        </w:rPr>
        <w:fldChar w:fldCharType="separate"/>
      </w:r>
      <w:r>
        <w:rPr>
          <w:noProof/>
        </w:rPr>
        <w:t>237</w:t>
      </w:r>
      <w:r>
        <w:rPr>
          <w:noProof/>
        </w:rPr>
        <w:fldChar w:fldCharType="end"/>
      </w:r>
    </w:p>
    <w:p w14:paraId="798EBD13" w14:textId="7AED1AC6" w:rsidR="00800D60" w:rsidRDefault="00800D60">
      <w:pPr>
        <w:pStyle w:val="TOC4"/>
        <w:rPr>
          <w:rFonts w:asciiTheme="minorHAnsi" w:eastAsiaTheme="minorEastAsia" w:hAnsiTheme="minorHAnsi" w:cstheme="minorBidi"/>
          <w:noProof/>
          <w:sz w:val="22"/>
          <w:szCs w:val="22"/>
          <w:lang w:val="en-IN" w:eastAsia="en-IN"/>
        </w:rPr>
      </w:pPr>
      <w:r>
        <w:rPr>
          <w:noProof/>
        </w:rPr>
        <w:t>9.3</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_Toc164763925 \h </w:instrText>
      </w:r>
      <w:r>
        <w:rPr>
          <w:noProof/>
        </w:rPr>
      </w:r>
      <w:r>
        <w:rPr>
          <w:noProof/>
        </w:rPr>
        <w:fldChar w:fldCharType="separate"/>
      </w:r>
      <w:r>
        <w:rPr>
          <w:noProof/>
        </w:rPr>
        <w:t>238</w:t>
      </w:r>
      <w:r>
        <w:rPr>
          <w:noProof/>
        </w:rPr>
        <w:fldChar w:fldCharType="end"/>
      </w:r>
    </w:p>
    <w:p w14:paraId="73F88A0B" w14:textId="39E8B4DA" w:rsidR="00800D60" w:rsidRDefault="00800D60">
      <w:pPr>
        <w:pStyle w:val="TOC5"/>
        <w:rPr>
          <w:rFonts w:asciiTheme="minorHAnsi" w:eastAsiaTheme="minorEastAsia" w:hAnsiTheme="minorHAnsi" w:cstheme="minorBidi"/>
          <w:noProof/>
          <w:sz w:val="22"/>
          <w:szCs w:val="22"/>
          <w:lang w:val="en-IN" w:eastAsia="en-IN"/>
        </w:rPr>
      </w:pPr>
      <w:r>
        <w:rPr>
          <w:noProof/>
        </w:rPr>
        <w:t>9.3</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_Toc164763926 \h </w:instrText>
      </w:r>
      <w:r>
        <w:rPr>
          <w:noProof/>
        </w:rPr>
      </w:r>
      <w:r>
        <w:rPr>
          <w:noProof/>
        </w:rPr>
        <w:fldChar w:fldCharType="separate"/>
      </w:r>
      <w:r>
        <w:rPr>
          <w:noProof/>
        </w:rPr>
        <w:t>238</w:t>
      </w:r>
      <w:r>
        <w:rPr>
          <w:noProof/>
        </w:rPr>
        <w:fldChar w:fldCharType="end"/>
      </w:r>
    </w:p>
    <w:p w14:paraId="20D4C9D9" w14:textId="3DB2B6BD" w:rsidR="00800D60" w:rsidRDefault="00800D6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_Toc164763927 \h </w:instrText>
      </w:r>
      <w:r>
        <w:rPr>
          <w:noProof/>
        </w:rPr>
      </w:r>
      <w:r>
        <w:rPr>
          <w:noProof/>
        </w:rPr>
        <w:fldChar w:fldCharType="separate"/>
      </w:r>
      <w:r>
        <w:rPr>
          <w:noProof/>
        </w:rPr>
        <w:t>238</w:t>
      </w:r>
      <w:r>
        <w:rPr>
          <w:noProof/>
        </w:rPr>
        <w:fldChar w:fldCharType="end"/>
      </w:r>
    </w:p>
    <w:p w14:paraId="1E505B6E" w14:textId="03AF2E50" w:rsidR="00800D60" w:rsidRDefault="00800D60">
      <w:pPr>
        <w:pStyle w:val="TOC4"/>
        <w:rPr>
          <w:rFonts w:asciiTheme="minorHAnsi" w:eastAsiaTheme="minorEastAsia" w:hAnsiTheme="minorHAnsi" w:cstheme="minorBidi"/>
          <w:noProof/>
          <w:sz w:val="22"/>
          <w:szCs w:val="22"/>
          <w:lang w:val="en-IN" w:eastAsia="en-IN"/>
        </w:rPr>
      </w:pPr>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_Toc164763928 \h </w:instrText>
      </w:r>
      <w:r>
        <w:rPr>
          <w:noProof/>
        </w:rPr>
      </w:r>
      <w:r>
        <w:rPr>
          <w:noProof/>
        </w:rPr>
        <w:fldChar w:fldCharType="separate"/>
      </w:r>
      <w:r>
        <w:rPr>
          <w:noProof/>
        </w:rPr>
        <w:t>238</w:t>
      </w:r>
      <w:r>
        <w:rPr>
          <w:noProof/>
        </w:rPr>
        <w:fldChar w:fldCharType="end"/>
      </w:r>
    </w:p>
    <w:p w14:paraId="0BD05D63" w14:textId="7E89CAEF" w:rsidR="00800D60" w:rsidRDefault="00800D6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_Toc164763929 \h </w:instrText>
      </w:r>
      <w:r>
        <w:rPr>
          <w:noProof/>
        </w:rPr>
      </w:r>
      <w:r>
        <w:rPr>
          <w:noProof/>
        </w:rPr>
        <w:fldChar w:fldCharType="separate"/>
      </w:r>
      <w:r>
        <w:rPr>
          <w:noProof/>
        </w:rPr>
        <w:t>238</w:t>
      </w:r>
      <w:r>
        <w:rPr>
          <w:noProof/>
        </w:rPr>
        <w:fldChar w:fldCharType="end"/>
      </w:r>
    </w:p>
    <w:p w14:paraId="539B4AF2" w14:textId="4656EB16" w:rsidR="00800D60" w:rsidRDefault="00800D6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_Toc164763930 \h </w:instrText>
      </w:r>
      <w:r>
        <w:rPr>
          <w:noProof/>
        </w:rPr>
      </w:r>
      <w:r>
        <w:rPr>
          <w:noProof/>
        </w:rPr>
        <w:fldChar w:fldCharType="separate"/>
      </w:r>
      <w:r>
        <w:rPr>
          <w:noProof/>
        </w:rPr>
        <w:t>238</w:t>
      </w:r>
      <w:r>
        <w:rPr>
          <w:noProof/>
        </w:rPr>
        <w:fldChar w:fldCharType="end"/>
      </w:r>
    </w:p>
    <w:p w14:paraId="079717A9" w14:textId="1D3E3B51" w:rsidR="00800D60" w:rsidRDefault="00800D6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_Toc164763931 \h </w:instrText>
      </w:r>
      <w:r>
        <w:rPr>
          <w:noProof/>
        </w:rPr>
      </w:r>
      <w:r>
        <w:rPr>
          <w:noProof/>
        </w:rPr>
        <w:fldChar w:fldCharType="separate"/>
      </w:r>
      <w:r>
        <w:rPr>
          <w:noProof/>
        </w:rPr>
        <w:t>238</w:t>
      </w:r>
      <w:r>
        <w:rPr>
          <w:noProof/>
        </w:rPr>
        <w:fldChar w:fldCharType="end"/>
      </w:r>
    </w:p>
    <w:p w14:paraId="4A735788" w14:textId="549A8387" w:rsidR="00800D60" w:rsidRDefault="00800D6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_Toc164763932 \h </w:instrText>
      </w:r>
      <w:r>
        <w:rPr>
          <w:noProof/>
        </w:rPr>
      </w:r>
      <w:r>
        <w:rPr>
          <w:noProof/>
        </w:rPr>
        <w:fldChar w:fldCharType="separate"/>
      </w:r>
      <w:r>
        <w:rPr>
          <w:noProof/>
        </w:rPr>
        <w:t>238</w:t>
      </w:r>
      <w:r>
        <w:rPr>
          <w:noProof/>
        </w:rPr>
        <w:fldChar w:fldCharType="end"/>
      </w:r>
    </w:p>
    <w:p w14:paraId="45F1CB88" w14:textId="3257ECB1" w:rsidR="00800D60" w:rsidRDefault="00800D6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_Toc164763933 \h </w:instrText>
      </w:r>
      <w:r>
        <w:rPr>
          <w:noProof/>
        </w:rPr>
      </w:r>
      <w:r>
        <w:rPr>
          <w:noProof/>
        </w:rPr>
        <w:fldChar w:fldCharType="separate"/>
      </w:r>
      <w:r>
        <w:rPr>
          <w:noProof/>
        </w:rPr>
        <w:t>239</w:t>
      </w:r>
      <w:r>
        <w:rPr>
          <w:noProof/>
        </w:rPr>
        <w:fldChar w:fldCharType="end"/>
      </w:r>
    </w:p>
    <w:p w14:paraId="6819F30D" w14:textId="74469B09" w:rsidR="00800D60" w:rsidRDefault="00800D6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_Toc164763934 \h </w:instrText>
      </w:r>
      <w:r>
        <w:rPr>
          <w:noProof/>
        </w:rPr>
      </w:r>
      <w:r>
        <w:rPr>
          <w:noProof/>
        </w:rPr>
        <w:fldChar w:fldCharType="separate"/>
      </w:r>
      <w:r>
        <w:rPr>
          <w:noProof/>
        </w:rPr>
        <w:t>239</w:t>
      </w:r>
      <w:r>
        <w:rPr>
          <w:noProof/>
        </w:rPr>
        <w:fldChar w:fldCharType="end"/>
      </w:r>
    </w:p>
    <w:p w14:paraId="468E20F9" w14:textId="5E72A3FA" w:rsidR="00800D60" w:rsidRDefault="00800D60">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_Toc164763935 \h </w:instrText>
      </w:r>
      <w:r>
        <w:rPr>
          <w:noProof/>
        </w:rPr>
      </w:r>
      <w:r>
        <w:rPr>
          <w:noProof/>
        </w:rPr>
        <w:fldChar w:fldCharType="separate"/>
      </w:r>
      <w:r>
        <w:rPr>
          <w:noProof/>
        </w:rPr>
        <w:t>240</w:t>
      </w:r>
      <w:r>
        <w:rPr>
          <w:noProof/>
        </w:rPr>
        <w:fldChar w:fldCharType="end"/>
      </w:r>
    </w:p>
    <w:p w14:paraId="5593D5D6" w14:textId="6E1BA958" w:rsidR="00800D60" w:rsidRDefault="00800D6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_Toc164763936 \h </w:instrText>
      </w:r>
      <w:r>
        <w:rPr>
          <w:noProof/>
        </w:rPr>
      </w:r>
      <w:r>
        <w:rPr>
          <w:noProof/>
        </w:rPr>
        <w:fldChar w:fldCharType="separate"/>
      </w:r>
      <w:r>
        <w:rPr>
          <w:noProof/>
        </w:rPr>
        <w:t>240</w:t>
      </w:r>
      <w:r>
        <w:rPr>
          <w:noProof/>
        </w:rPr>
        <w:fldChar w:fldCharType="end"/>
      </w:r>
    </w:p>
    <w:p w14:paraId="237F435E" w14:textId="577EEE04" w:rsidR="00800D60" w:rsidRDefault="00800D6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_Toc164763937 \h </w:instrText>
      </w:r>
      <w:r>
        <w:rPr>
          <w:noProof/>
        </w:rPr>
      </w:r>
      <w:r>
        <w:rPr>
          <w:noProof/>
        </w:rPr>
        <w:fldChar w:fldCharType="separate"/>
      </w:r>
      <w:r>
        <w:rPr>
          <w:noProof/>
        </w:rPr>
        <w:t>240</w:t>
      </w:r>
      <w:r>
        <w:rPr>
          <w:noProof/>
        </w:rPr>
        <w:fldChar w:fldCharType="end"/>
      </w:r>
    </w:p>
    <w:p w14:paraId="644831B5" w14:textId="2C3C280B" w:rsidR="00800D60" w:rsidRDefault="00800D6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_Toc164763938 \h </w:instrText>
      </w:r>
      <w:r>
        <w:rPr>
          <w:noProof/>
        </w:rPr>
      </w:r>
      <w:r>
        <w:rPr>
          <w:noProof/>
        </w:rPr>
        <w:fldChar w:fldCharType="separate"/>
      </w:r>
      <w:r>
        <w:rPr>
          <w:noProof/>
        </w:rPr>
        <w:t>240</w:t>
      </w:r>
      <w:r>
        <w:rPr>
          <w:noProof/>
        </w:rPr>
        <w:fldChar w:fldCharType="end"/>
      </w:r>
    </w:p>
    <w:p w14:paraId="40A7CE50" w14:textId="21CEE642" w:rsidR="00800D60" w:rsidRDefault="00800D6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_Toc164763939 \h </w:instrText>
      </w:r>
      <w:r>
        <w:rPr>
          <w:noProof/>
        </w:rPr>
      </w:r>
      <w:r>
        <w:rPr>
          <w:noProof/>
        </w:rPr>
        <w:fldChar w:fldCharType="separate"/>
      </w:r>
      <w:r>
        <w:rPr>
          <w:noProof/>
        </w:rPr>
        <w:t>248</w:t>
      </w:r>
      <w:r>
        <w:rPr>
          <w:noProof/>
        </w:rPr>
        <w:fldChar w:fldCharType="end"/>
      </w:r>
    </w:p>
    <w:p w14:paraId="00A29993" w14:textId="017B49B9" w:rsidR="00800D60" w:rsidRDefault="00800D6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_Toc164763940 \h </w:instrText>
      </w:r>
      <w:r>
        <w:rPr>
          <w:noProof/>
        </w:rPr>
      </w:r>
      <w:r>
        <w:rPr>
          <w:noProof/>
        </w:rPr>
        <w:fldChar w:fldCharType="separate"/>
      </w:r>
      <w:r>
        <w:rPr>
          <w:noProof/>
        </w:rPr>
        <w:t>256</w:t>
      </w:r>
      <w:r>
        <w:rPr>
          <w:noProof/>
        </w:rPr>
        <w:fldChar w:fldCharType="end"/>
      </w:r>
    </w:p>
    <w:p w14:paraId="78EA4CF4" w14:textId="7FFCC497" w:rsidR="00800D60" w:rsidRDefault="00800D6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_Toc164763941 \h </w:instrText>
      </w:r>
      <w:r>
        <w:rPr>
          <w:noProof/>
        </w:rPr>
      </w:r>
      <w:r>
        <w:rPr>
          <w:noProof/>
        </w:rPr>
        <w:fldChar w:fldCharType="separate"/>
      </w:r>
      <w:r>
        <w:rPr>
          <w:noProof/>
        </w:rPr>
        <w:t>259</w:t>
      </w:r>
      <w:r>
        <w:rPr>
          <w:noProof/>
        </w:rPr>
        <w:fldChar w:fldCharType="end"/>
      </w:r>
    </w:p>
    <w:p w14:paraId="4F972174" w14:textId="12EC8A79" w:rsidR="00800D60" w:rsidRDefault="00800D6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_Toc164763942 \h </w:instrText>
      </w:r>
      <w:r>
        <w:rPr>
          <w:noProof/>
        </w:rPr>
      </w:r>
      <w:r>
        <w:rPr>
          <w:noProof/>
        </w:rPr>
        <w:fldChar w:fldCharType="separate"/>
      </w:r>
      <w:r>
        <w:rPr>
          <w:noProof/>
        </w:rPr>
        <w:t>265</w:t>
      </w:r>
      <w:r>
        <w:rPr>
          <w:noProof/>
        </w:rPr>
        <w:fldChar w:fldCharType="end"/>
      </w:r>
    </w:p>
    <w:p w14:paraId="73EB4B69" w14:textId="55822A1E" w:rsidR="00800D60" w:rsidRDefault="00800D6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_Toc164763943 \h </w:instrText>
      </w:r>
      <w:r>
        <w:rPr>
          <w:noProof/>
        </w:rPr>
      </w:r>
      <w:r>
        <w:rPr>
          <w:noProof/>
        </w:rPr>
        <w:fldChar w:fldCharType="separate"/>
      </w:r>
      <w:r>
        <w:rPr>
          <w:noProof/>
        </w:rPr>
        <w:t>272</w:t>
      </w:r>
      <w:r>
        <w:rPr>
          <w:noProof/>
        </w:rPr>
        <w:fldChar w:fldCharType="end"/>
      </w:r>
    </w:p>
    <w:p w14:paraId="24B8E70B" w14:textId="1A079DBC" w:rsidR="00800D60" w:rsidRDefault="00800D6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_Toc164763944 \h </w:instrText>
      </w:r>
      <w:r>
        <w:rPr>
          <w:noProof/>
        </w:rPr>
      </w:r>
      <w:r>
        <w:rPr>
          <w:noProof/>
        </w:rPr>
        <w:fldChar w:fldCharType="separate"/>
      </w:r>
      <w:r>
        <w:rPr>
          <w:noProof/>
        </w:rPr>
        <w:t>283</w:t>
      </w:r>
      <w:r>
        <w:rPr>
          <w:noProof/>
        </w:rPr>
        <w:fldChar w:fldCharType="end"/>
      </w:r>
    </w:p>
    <w:p w14:paraId="64845A0D" w14:textId="06AF7F82" w:rsidR="00800D60" w:rsidRDefault="00800D6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_Toc164763945 \h </w:instrText>
      </w:r>
      <w:r>
        <w:rPr>
          <w:noProof/>
        </w:rPr>
      </w:r>
      <w:r>
        <w:rPr>
          <w:noProof/>
        </w:rPr>
        <w:fldChar w:fldCharType="separate"/>
      </w:r>
      <w:r>
        <w:rPr>
          <w:noProof/>
        </w:rPr>
        <w:t>287</w:t>
      </w:r>
      <w:r>
        <w:rPr>
          <w:noProof/>
        </w:rPr>
        <w:fldChar w:fldCharType="end"/>
      </w:r>
    </w:p>
    <w:p w14:paraId="447F8262" w14:textId="7CD54805" w:rsidR="00800D60" w:rsidRDefault="00800D6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_Toc164763946 \h </w:instrText>
      </w:r>
      <w:r>
        <w:rPr>
          <w:noProof/>
        </w:rPr>
      </w:r>
      <w:r>
        <w:rPr>
          <w:noProof/>
        </w:rPr>
        <w:fldChar w:fldCharType="separate"/>
      </w:r>
      <w:r>
        <w:rPr>
          <w:noProof/>
        </w:rPr>
        <w:t>291</w:t>
      </w:r>
      <w:r>
        <w:rPr>
          <w:noProof/>
        </w:rPr>
        <w:fldChar w:fldCharType="end"/>
      </w:r>
    </w:p>
    <w:p w14:paraId="6AB9C563" w14:textId="3CCE30D0" w:rsidR="00800D60" w:rsidRDefault="00800D6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_Toc164763947 \h </w:instrText>
      </w:r>
      <w:r>
        <w:rPr>
          <w:noProof/>
        </w:rPr>
      </w:r>
      <w:r>
        <w:rPr>
          <w:noProof/>
        </w:rPr>
        <w:fldChar w:fldCharType="separate"/>
      </w:r>
      <w:r>
        <w:rPr>
          <w:noProof/>
        </w:rPr>
        <w:t>293</w:t>
      </w:r>
      <w:r>
        <w:rPr>
          <w:noProof/>
        </w:rPr>
        <w:fldChar w:fldCharType="end"/>
      </w:r>
    </w:p>
    <w:p w14:paraId="73D6545B" w14:textId="064B53C5" w:rsidR="00800D60" w:rsidRDefault="00800D6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_Toc164763948 \h </w:instrText>
      </w:r>
      <w:r>
        <w:rPr>
          <w:noProof/>
        </w:rPr>
      </w:r>
      <w:r>
        <w:rPr>
          <w:noProof/>
        </w:rPr>
        <w:fldChar w:fldCharType="separate"/>
      </w:r>
      <w:r>
        <w:rPr>
          <w:noProof/>
        </w:rPr>
        <w:t>300</w:t>
      </w:r>
      <w:r>
        <w:rPr>
          <w:noProof/>
        </w:rPr>
        <w:fldChar w:fldCharType="end"/>
      </w:r>
    </w:p>
    <w:p w14:paraId="006F2EC2" w14:textId="442715A1" w:rsidR="00800D60" w:rsidRDefault="00800D6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_Toc164763949 \h </w:instrText>
      </w:r>
      <w:r>
        <w:rPr>
          <w:noProof/>
        </w:rPr>
      </w:r>
      <w:r>
        <w:rPr>
          <w:noProof/>
        </w:rPr>
        <w:fldChar w:fldCharType="separate"/>
      </w:r>
      <w:r>
        <w:rPr>
          <w:noProof/>
        </w:rPr>
        <w:t>302</w:t>
      </w:r>
      <w:r>
        <w:rPr>
          <w:noProof/>
        </w:rPr>
        <w:fldChar w:fldCharType="end"/>
      </w:r>
    </w:p>
    <w:p w14:paraId="44617A27" w14:textId="09E7DE52" w:rsidR="00800D60" w:rsidRDefault="00800D6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_Toc164763950 \h </w:instrText>
      </w:r>
      <w:r>
        <w:rPr>
          <w:noProof/>
        </w:rPr>
      </w:r>
      <w:r>
        <w:rPr>
          <w:noProof/>
        </w:rPr>
        <w:fldChar w:fldCharType="separate"/>
      </w:r>
      <w:r>
        <w:rPr>
          <w:noProof/>
        </w:rPr>
        <w:t>304</w:t>
      </w:r>
      <w:r>
        <w:rPr>
          <w:noProof/>
        </w:rPr>
        <w:fldChar w:fldCharType="end"/>
      </w:r>
    </w:p>
    <w:p w14:paraId="6A98146A" w14:textId="0632509F" w:rsidR="00800D60" w:rsidRDefault="00800D6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_Toc164763951 \h </w:instrText>
      </w:r>
      <w:r>
        <w:rPr>
          <w:noProof/>
        </w:rPr>
      </w:r>
      <w:r>
        <w:rPr>
          <w:noProof/>
        </w:rPr>
        <w:fldChar w:fldCharType="separate"/>
      </w:r>
      <w:r>
        <w:rPr>
          <w:noProof/>
        </w:rPr>
        <w:t>305</w:t>
      </w:r>
      <w:r>
        <w:rPr>
          <w:noProof/>
        </w:rPr>
        <w:fldChar w:fldCharType="end"/>
      </w:r>
    </w:p>
    <w:p w14:paraId="6754218A" w14:textId="00618473" w:rsidR="00800D60" w:rsidRDefault="00800D6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_Toc164763952 \h </w:instrText>
      </w:r>
      <w:r>
        <w:rPr>
          <w:noProof/>
        </w:rPr>
      </w:r>
      <w:r>
        <w:rPr>
          <w:noProof/>
        </w:rPr>
        <w:fldChar w:fldCharType="separate"/>
      </w:r>
      <w:r>
        <w:rPr>
          <w:noProof/>
        </w:rPr>
        <w:t>307</w:t>
      </w:r>
      <w:r>
        <w:rPr>
          <w:noProof/>
        </w:rPr>
        <w:fldChar w:fldCharType="end"/>
      </w:r>
    </w:p>
    <w:p w14:paraId="21978EB7" w14:textId="52320F9B" w:rsidR="00800D60" w:rsidRDefault="00800D6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_Toc164763953 \h </w:instrText>
      </w:r>
      <w:r>
        <w:rPr>
          <w:noProof/>
        </w:rPr>
      </w:r>
      <w:r>
        <w:rPr>
          <w:noProof/>
        </w:rPr>
        <w:fldChar w:fldCharType="separate"/>
      </w:r>
      <w:r>
        <w:rPr>
          <w:noProof/>
        </w:rPr>
        <w:t>310</w:t>
      </w:r>
      <w:r>
        <w:rPr>
          <w:noProof/>
        </w:rPr>
        <w:fldChar w:fldCharType="end"/>
      </w:r>
    </w:p>
    <w:p w14:paraId="4E4AC551" w14:textId="002B183D" w:rsidR="00800D60" w:rsidRDefault="00800D6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_Toc164763954 \h </w:instrText>
      </w:r>
      <w:r>
        <w:rPr>
          <w:noProof/>
        </w:rPr>
      </w:r>
      <w:r>
        <w:rPr>
          <w:noProof/>
        </w:rPr>
        <w:fldChar w:fldCharType="separate"/>
      </w:r>
      <w:r>
        <w:rPr>
          <w:noProof/>
        </w:rPr>
        <w:t>313</w:t>
      </w:r>
      <w:r>
        <w:rPr>
          <w:noProof/>
        </w:rPr>
        <w:fldChar w:fldCharType="end"/>
      </w:r>
    </w:p>
    <w:p w14:paraId="25808F2A" w14:textId="3788EEC1" w:rsidR="00800D60" w:rsidRDefault="00800D6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_Toc164763955 \h </w:instrText>
      </w:r>
      <w:r>
        <w:rPr>
          <w:noProof/>
        </w:rPr>
      </w:r>
      <w:r>
        <w:rPr>
          <w:noProof/>
        </w:rPr>
        <w:fldChar w:fldCharType="separate"/>
      </w:r>
      <w:r>
        <w:rPr>
          <w:noProof/>
        </w:rPr>
        <w:t>321</w:t>
      </w:r>
      <w:r>
        <w:rPr>
          <w:noProof/>
        </w:rPr>
        <w:fldChar w:fldCharType="end"/>
      </w:r>
    </w:p>
    <w:p w14:paraId="2379130B" w14:textId="661D77A5" w:rsidR="00080512" w:rsidRPr="004D3578" w:rsidRDefault="00800D6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64763099"/>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w:t>
      </w:r>
      <w:r>
        <w:lastRenderedPageBreak/>
        <w:t>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6476310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64763101"/>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 xml:space="preserve">Common API </w:t>
      </w:r>
      <w:r>
        <w:lastRenderedPageBreak/>
        <w:t>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64763102"/>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64763103"/>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bookmarkStart w:id="89" w:name="_Toc164763104"/>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64763105"/>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64763106"/>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64763107"/>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64763108"/>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64763109"/>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64763110"/>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64763111"/>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64763112"/>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64763113"/>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64763114"/>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64763115"/>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w:t>
      </w:r>
      <w:r>
        <w:lastRenderedPageBreak/>
        <w:t xml:space="preserve">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64763116"/>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64763117"/>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64763118"/>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w:t>
      </w:r>
      <w:r w:rsidRPr="00FD08FD">
        <w:lastRenderedPageBreak/>
        <w:t xml:space="preserve">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64763119"/>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64763120"/>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64763121"/>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64763122"/>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64763123"/>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64763124"/>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64763125"/>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64763126"/>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64763127"/>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64763128"/>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w:t>
      </w:r>
      <w:r>
        <w:lastRenderedPageBreak/>
        <w: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64763129"/>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64763130"/>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64763131"/>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64763132"/>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.2.2.3</w:t>
      </w:r>
      <w:r>
        <w:lastRenderedPageBreak/>
        <w:t xml:space="preserve">.1.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64763133"/>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w:t>
      </w:r>
      <w:r>
        <w:lastRenderedPageBreak/>
        <w:t>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64763134"/>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64763135"/>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64763136"/>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64763137"/>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w:t>
      </w:r>
      <w:r>
        <w:lastRenderedPageBreak/>
        <w:t>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64763138"/>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64763139"/>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64763140"/>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64763141"/>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When user consent management and enf</w:t>
      </w:r>
      <w:r>
        <w:lastRenderedPageBreak/>
        <w:t xml:space="preserve">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64763142"/>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64763143"/>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64763144"/>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w:t>
      </w:r>
      <w:r w:rsidRPr="00FD08FD">
        <w:lastRenderedPageBreak/>
        <w:t>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64763145"/>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64763146"/>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64763147"/>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64763148"/>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64763149"/>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64763150"/>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64763151"/>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51CBFF6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bookmarkStart w:id="589" w:name="_Toc164763152"/>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and may derive</w:t>
      </w:r>
      <w:r w:rsidR="006B762C">
        <w:lastRenderedPageBreak/>
        <w:t xml:space="preser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bookmarkStart w:id="600" w:name="_Toc164763153"/>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64763154"/>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64763155"/>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64763156"/>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64763157"/>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64763158"/>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64763159"/>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w:t>
      </w:r>
      <w:r>
        <w:lastRenderedPageBreak/>
        <w:t>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64763160"/>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64763161"/>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64763162"/>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64763163"/>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64763164"/>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64763165"/>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w:t>
      </w:r>
      <w:r>
        <w:lastRenderedPageBreak/>
        <w:t>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64763166"/>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64763167"/>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64763168"/>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On failure, t</w:t>
      </w:r>
      <w:r w:rsidR="00CE7F7F" w:rsidRPr="006A7EE2">
        <w:lastRenderedPageBreak/>
        <w:t xml:space="preserve">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64763169"/>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64763170"/>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64763171"/>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64763172"/>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64763173"/>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64763174"/>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64763175"/>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64763176"/>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64763177"/>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64763178"/>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64763179"/>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64763180"/>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64763181"/>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64763182"/>
      <w:r>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64763183"/>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64763184"/>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64763185"/>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64763186"/>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64763187"/>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64763188"/>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64763189"/>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64763190"/>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64763191"/>
      <w:r>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lastRenderedPageBreak/>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64763192"/>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64763193"/>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64763194"/>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64763195"/>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64763196"/>
      <w:r>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64763197"/>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64763198"/>
      <w:r>
        <w:lastRenderedPageBreak/>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3CA049E6" w14:textId="56608772" w:rsidR="00C55650" w:rsidRDefault="00C55650" w:rsidP="00C55650">
      <w:pPr>
        <w:pStyle w:val="B10"/>
      </w:pPr>
    </w:p>
    <w:p w14:paraId="6C3FD7AA" w14:textId="3CB58DD7" w:rsidR="00C55650" w:rsidRDefault="002D2A7D" w:rsidP="00C55650">
      <w:pPr>
        <w:pStyle w:val="B10"/>
      </w:pPr>
      <w:r>
        <w:t>1</w:t>
      </w:r>
      <w:r w:rsidR="00C55650">
        <w:t>.</w:t>
      </w:r>
      <w:r w:rsidR="00C55650">
        <w:tab/>
        <w:t>the EES shall v</w:t>
      </w:r>
      <w:r w:rsidR="00C55650" w:rsidRPr="00393B16">
        <w:t xml:space="preserve">erify the identity of the </w:t>
      </w:r>
      <w:r w:rsidR="00C55650">
        <w:t xml:space="preserve">service consumer </w:t>
      </w:r>
      <w:r w:rsidR="00C55650" w:rsidRPr="00393B16">
        <w:t xml:space="preserve">and check if the </w:t>
      </w:r>
      <w:r w:rsidR="00C55650">
        <w:t>service consumer</w:t>
      </w:r>
      <w:r w:rsidR="00C55650" w:rsidRPr="00393B16">
        <w:t xml:space="preserve"> is authorized to </w:t>
      </w:r>
      <w:r w:rsidR="00C55650">
        <w:t>subscribe to notifications of ACR management events;</w:t>
      </w:r>
    </w:p>
    <w:p w14:paraId="6841902A" w14:textId="7F5952A5" w:rsidR="00C55650" w:rsidRDefault="002D2A7D" w:rsidP="00C55650">
      <w:pPr>
        <w:pStyle w:val="B10"/>
      </w:pPr>
      <w:r>
        <w:t>2</w:t>
      </w:r>
      <w:r w:rsidR="00C55650">
        <w:t>.</w:t>
      </w:r>
      <w:r w:rsidR="00C55650">
        <w:tab/>
        <w:t>if the service consumer is authorized</w:t>
      </w:r>
      <w:bookmarkStart w:id="1073" w:name="_Hlk132892220"/>
      <w:r w:rsidR="00C55650" w:rsidRPr="00A74501">
        <w:t>,</w:t>
      </w:r>
      <w:bookmarkEnd w:id="1073"/>
      <w:r w:rsidR="00C55650" w:rsidRPr="00A74501">
        <w:t xml:space="preserve"> </w:t>
      </w:r>
      <w:r>
        <w:t>the EES may interact with the 3GPP Core Network as specified in clause </w:t>
      </w:r>
      <w:r w:rsidRPr="00500B03">
        <w:rPr>
          <w:noProof/>
        </w:rPr>
        <w:t>8.6.3.2.2</w:t>
      </w:r>
      <w:r>
        <w:rPr>
          <w:noProof/>
        </w:rPr>
        <w:t xml:space="preserve"> of 3GPP TS 23.558 [2];</w:t>
      </w:r>
    </w:p>
    <w:p w14:paraId="0FB437CE" w14:textId="15CD3E53" w:rsidR="00C55650" w:rsidRDefault="002D2A7D" w:rsidP="00C55650">
      <w:pPr>
        <w:pStyle w:val="B10"/>
      </w:pPr>
      <w:r>
        <w:t>3</w:t>
      </w:r>
      <w:r w:rsidR="00C55650">
        <w:t>a</w:t>
      </w:r>
      <w:r w:rsidR="00C55650" w:rsidRPr="00A74501">
        <w:t>.</w:t>
      </w:r>
      <w:r w:rsidR="00C55650" w:rsidRPr="00A74501">
        <w:tab/>
      </w:r>
      <w:r w:rsidR="00C55650">
        <w:t xml:space="preserve">on success, the EES shall </w:t>
      </w:r>
      <w:r w:rsidR="00C55650">
        <w:rPr>
          <w:lang w:eastAsia="ja-JP"/>
        </w:rPr>
        <w:t>create a</w:t>
      </w:r>
      <w:r w:rsidR="00C55650" w:rsidRPr="00E73AF4">
        <w:t xml:space="preserve"> </w:t>
      </w:r>
      <w:r w:rsidR="00C55650" w:rsidRPr="00A74501">
        <w:t>new "Individual ACR</w:t>
      </w:r>
      <w:r w:rsidR="00C55650">
        <w:t xml:space="preserve"> Management Events Subscription</w:t>
      </w:r>
      <w:r w:rsidR="00C55650" w:rsidRPr="00A74501">
        <w:t>"</w:t>
      </w:r>
      <w:r w:rsidR="00C55650">
        <w:t xml:space="preserve"> </w:t>
      </w:r>
      <w:r>
        <w:t xml:space="preserve">resource </w:t>
      </w:r>
      <w:r w:rsidR="00C55650">
        <w:t>and</w:t>
      </w:r>
      <w:r w:rsidR="00C55650" w:rsidRPr="00A74501">
        <w:t xml:space="preserve"> respond to the </w:t>
      </w:r>
      <w:r w:rsidR="00C55650">
        <w:t xml:space="preserve">service consumer </w:t>
      </w:r>
      <w:r w:rsidR="00C55650" w:rsidRPr="00A74501">
        <w:t xml:space="preserve">with </w:t>
      </w:r>
      <w:r>
        <w:t xml:space="preserve">an HTTP </w:t>
      </w:r>
      <w:r w:rsidR="00C55650" w:rsidRPr="00A74501">
        <w:rPr>
          <w:lang w:eastAsia="zh-CN"/>
        </w:rPr>
        <w:t>"</w:t>
      </w:r>
      <w:r w:rsidR="00C55650" w:rsidRPr="00A74501">
        <w:rPr>
          <w:lang w:eastAsia="ja-JP"/>
        </w:rPr>
        <w:t>201 Created</w:t>
      </w:r>
      <w:r w:rsidR="00C55650" w:rsidRPr="00A74501">
        <w:rPr>
          <w:lang w:eastAsia="zh-CN"/>
        </w:rPr>
        <w:t>"</w:t>
      </w:r>
      <w:r w:rsidR="00C55650" w:rsidRPr="00A74501">
        <w:t xml:space="preserve"> </w:t>
      </w:r>
      <w:r>
        <w:t xml:space="preserve">status code, with the response body </w:t>
      </w:r>
      <w:r w:rsidR="00C55650" w:rsidRPr="00A74501">
        <w:t>includ</w:t>
      </w:r>
      <w:r>
        <w:t>ing</w:t>
      </w:r>
      <w:r w:rsidR="00C55650" w:rsidRPr="00A74501">
        <w:t xml:space="preserve"> the </w:t>
      </w:r>
      <w:r>
        <w:t>representation of the created "</w:t>
      </w:r>
      <w:r w:rsidR="00C55650" w:rsidRPr="00A74501">
        <w:rPr>
          <w:lang w:eastAsia="ja-JP"/>
        </w:rPr>
        <w:t>Individual ACR Management Events Subscription</w:t>
      </w:r>
      <w:r>
        <w:t>"</w:t>
      </w:r>
      <w:r w:rsidR="00C55650" w:rsidRPr="00A74501">
        <w:t xml:space="preserve"> </w:t>
      </w:r>
      <w:r>
        <w:t>resource</w:t>
      </w:r>
      <w:r w:rsidR="00C55650" w:rsidRPr="00A74501">
        <w:t xml:space="preserve">. The URI </w:t>
      </w:r>
      <w:r>
        <w:t>of the created resource</w:t>
      </w:r>
      <w:r w:rsidRPr="00A74501">
        <w:t xml:space="preserve"> </w:t>
      </w:r>
      <w:r w:rsidR="00C55650" w:rsidRPr="00A74501">
        <w:t xml:space="preserve">shall also be included </w:t>
      </w:r>
      <w:r>
        <w:t>with</w:t>
      </w:r>
      <w:r w:rsidR="00C55650" w:rsidRPr="00A74501">
        <w:t xml:space="preserve">in </w:t>
      </w:r>
      <w:r>
        <w:t>an HTTP</w:t>
      </w:r>
      <w:r w:rsidRPr="00A74501">
        <w:t xml:space="preserve"> </w:t>
      </w:r>
      <w:r w:rsidR="00C55650" w:rsidRPr="00A74501">
        <w:t>Location header field</w:t>
      </w:r>
      <w:r w:rsidR="00C55650">
        <w:t>;</w:t>
      </w:r>
    </w:p>
    <w:p w14:paraId="19F20818" w14:textId="1288C33F" w:rsidR="002D2A7D" w:rsidRDefault="002D2A7D" w:rsidP="00C55650">
      <w:pPr>
        <w:pStyle w:val="B10"/>
      </w:pPr>
      <w:r>
        <w:t>and</w:t>
      </w:r>
    </w:p>
    <w:p w14:paraId="0CF16EDB" w14:textId="16DCE639" w:rsidR="002D2A7D" w:rsidRDefault="002D2A7D" w:rsidP="00C55650">
      <w:pPr>
        <w:pStyle w:val="B10"/>
      </w:pPr>
      <w:r>
        <w:t>3</w:t>
      </w:r>
      <w:r w:rsidR="00C55650">
        <w:t>b</w:t>
      </w:r>
      <w:r w:rsidR="00C55650" w:rsidRPr="008B360F">
        <w:t>.</w:t>
      </w:r>
      <w:r w:rsidR="00C55650" w:rsidRPr="008B360F">
        <w:tab/>
      </w:r>
      <w:r w:rsidR="00C55650">
        <w:t>o</w:t>
      </w:r>
      <w:r w:rsidR="00C55650" w:rsidRPr="008B360F">
        <w:t>n failure</w:t>
      </w:r>
      <w:r>
        <w:t>:</w:t>
      </w:r>
    </w:p>
    <w:p w14:paraId="0FCD8E84" w14:textId="3BC53E2E" w:rsidR="00C55650" w:rsidRDefault="003A6E63" w:rsidP="00E80733">
      <w:pPr>
        <w:pStyle w:val="B2"/>
      </w:pPr>
      <w:r>
        <w:t>ii)</w:t>
      </w:r>
      <w:r>
        <w:tab/>
      </w:r>
      <w:r w:rsidR="00C55650" w:rsidRPr="008B360F">
        <w:t xml:space="preserve">the EES shall take proper error handling actions, as specified in clause 8.6.6, and respond to the </w:t>
      </w:r>
      <w:r w:rsidR="00C55650">
        <w:t xml:space="preserve">service consumer </w:t>
      </w:r>
      <w:r w:rsidR="00C55650" w:rsidRPr="008B360F">
        <w:t>with an appropriate error status code</w:t>
      </w:r>
      <w:r w:rsidR="00C55650">
        <w:t>;</w:t>
      </w:r>
      <w:r>
        <w:t xml:space="preserve"> and</w:t>
      </w:r>
    </w:p>
    <w:p w14:paraId="2FEA62D9" w14:textId="394DD664" w:rsidR="003A6E63" w:rsidRPr="00EB6658" w:rsidRDefault="003A6E63" w:rsidP="00E80733">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C6A1236" w14:textId="3D606D8E" w:rsidR="00F66A84" w:rsidRDefault="00F66A84">
      <w:pPr>
        <w:rPr>
          <w:lang w:eastAsia="ja-JP"/>
        </w:rPr>
      </w:pPr>
    </w:p>
    <w:p w14:paraId="524AAAFC" w14:textId="7F7D1FF2" w:rsidR="00571C58" w:rsidRDefault="00571C58" w:rsidP="00571C58">
      <w:pPr>
        <w:pStyle w:val="Heading4"/>
      </w:pPr>
      <w:bookmarkStart w:id="1074" w:name="_Toc85734142"/>
      <w:bookmarkStart w:id="1075" w:name="_Toc89431441"/>
      <w:bookmarkStart w:id="1076" w:name="_Toc97042233"/>
      <w:bookmarkStart w:id="1077" w:name="_Toc97045377"/>
      <w:bookmarkStart w:id="1078" w:name="_Toc97155122"/>
      <w:bookmarkStart w:id="1079" w:name="_Toc101521272"/>
      <w:bookmarkStart w:id="1080" w:name="_Toc138761532"/>
      <w:bookmarkStart w:id="1081" w:name="_Toc145707726"/>
      <w:bookmarkStart w:id="1082" w:name="_Toc160570185"/>
      <w:bookmarkStart w:id="1083" w:name="_Toc162007781"/>
      <w:bookmarkStart w:id="1084" w:name="_Toc164763199"/>
      <w:r>
        <w:t>5.8.2.3</w:t>
      </w:r>
      <w:r>
        <w:tab/>
        <w:t>Eees_ACRManagementEvent_UpdateSubscription</w:t>
      </w:r>
      <w:bookmarkEnd w:id="1074"/>
      <w:bookmarkEnd w:id="1075"/>
      <w:bookmarkEnd w:id="1076"/>
      <w:bookmarkEnd w:id="1077"/>
      <w:bookmarkEnd w:id="1078"/>
      <w:bookmarkEnd w:id="1079"/>
      <w:bookmarkEnd w:id="1080"/>
      <w:bookmarkEnd w:id="1081"/>
      <w:bookmarkEnd w:id="1082"/>
      <w:bookmarkEnd w:id="1083"/>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64763200"/>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64763201"/>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lastRenderedPageBreak/>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64763202"/>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64763203"/>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6476320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64763205"/>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64763206"/>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64763207"/>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64763208"/>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64763209"/>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64763210"/>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64763211"/>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64763212"/>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64763213"/>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64763214"/>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64763215"/>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64763216"/>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64763217"/>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64763218"/>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64763219"/>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64763220"/>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64763221"/>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64763222"/>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64763223"/>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64763224"/>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64763225"/>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64763226"/>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64763227"/>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64763228"/>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64763229"/>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64763230"/>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64763231"/>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64763232"/>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64763233"/>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64763234"/>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64763235"/>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64763236"/>
      <w:bookmarkEnd w:id="1440"/>
      <w:bookmarkEnd w:id="1441"/>
      <w:r>
        <w:lastRenderedPageBreak/>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64763237"/>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64763238"/>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64763239"/>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64763240"/>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64763241"/>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64763242"/>
      <w:r>
        <w:lastRenderedPageBreak/>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64763243"/>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64763244"/>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64763245"/>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64763246"/>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64763247"/>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64763248"/>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64763249"/>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64763250"/>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64763251"/>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64763252"/>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64763253"/>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64763254"/>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64763255"/>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64763256"/>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64763257"/>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64763258"/>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64763259"/>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64763260"/>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64763261"/>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64763262"/>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64763263"/>
      <w:r>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64763264"/>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64763265"/>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64763266"/>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64763267"/>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64763268"/>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64763269"/>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64763270"/>
      <w:r>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1646" w:name="_Toc160570257"/>
      <w:bookmarkStart w:id="1647" w:name="_Toc162007853"/>
      <w:bookmarkStart w:id="1648" w:name="_Toc164763271"/>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6476327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64763273"/>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64763274"/>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bl>
    <w:p w14:paraId="5C8E2EC4" w14:textId="7F82DDFF" w:rsidR="00511F30" w:rsidRDefault="00511F30" w:rsidP="006766F1"/>
    <w:p w14:paraId="070DADF7" w14:textId="44E41F8C" w:rsidR="00511F30" w:rsidRDefault="00B42352" w:rsidP="00511F30">
      <w:pPr>
        <w:pStyle w:val="Heading2"/>
      </w:pPr>
      <w:bookmarkStart w:id="1675" w:name="_Toc85734182"/>
      <w:bookmarkStart w:id="1676" w:name="_Toc89431481"/>
      <w:bookmarkStart w:id="1677" w:name="_Toc97042289"/>
      <w:bookmarkStart w:id="1678" w:name="_Toc97045433"/>
      <w:bookmarkStart w:id="1679" w:name="_Toc97155178"/>
      <w:bookmarkStart w:id="1680" w:name="_Toc101521323"/>
      <w:bookmarkStart w:id="1681" w:name="_Toc138761591"/>
      <w:bookmarkStart w:id="1682" w:name="_Toc145707792"/>
      <w:bookmarkStart w:id="1683" w:name="_Toc160570261"/>
      <w:bookmarkStart w:id="1684" w:name="_Toc162007857"/>
      <w:bookmarkStart w:id="1685" w:name="_Toc164763275"/>
      <w:r>
        <w:t>6.2</w:t>
      </w:r>
      <w:r w:rsidR="00511F30">
        <w:tab/>
        <w:t>Eecs_EESRegistration Service</w:t>
      </w:r>
      <w:bookmarkEnd w:id="1675"/>
      <w:bookmarkEnd w:id="1676"/>
      <w:bookmarkEnd w:id="1677"/>
      <w:bookmarkEnd w:id="1678"/>
      <w:bookmarkEnd w:id="1679"/>
      <w:bookmarkEnd w:id="1680"/>
      <w:bookmarkEnd w:id="1681"/>
      <w:bookmarkEnd w:id="1682"/>
      <w:bookmarkEnd w:id="1683"/>
      <w:bookmarkEnd w:id="1684"/>
      <w:bookmarkEnd w:id="1685"/>
      <w:r w:rsidR="00511F30">
        <w:t xml:space="preserve">  </w:t>
      </w:r>
    </w:p>
    <w:p w14:paraId="32D78232" w14:textId="430B7EA6" w:rsidR="00511F30" w:rsidRDefault="00B42352" w:rsidP="00511F30">
      <w:pPr>
        <w:pStyle w:val="Heading3"/>
      </w:pPr>
      <w:bookmarkStart w:id="1686" w:name="_Toc85734183"/>
      <w:bookmarkStart w:id="1687" w:name="_Toc89431482"/>
      <w:bookmarkStart w:id="1688" w:name="_Toc97042290"/>
      <w:bookmarkStart w:id="1689" w:name="_Toc97045434"/>
      <w:bookmarkStart w:id="1690" w:name="_Toc97155179"/>
      <w:bookmarkStart w:id="1691" w:name="_Toc101521324"/>
      <w:bookmarkStart w:id="1692" w:name="_Toc138761592"/>
      <w:bookmarkStart w:id="1693" w:name="_Toc145707793"/>
      <w:bookmarkStart w:id="1694" w:name="_Toc160570262"/>
      <w:bookmarkStart w:id="1695" w:name="_Toc162007858"/>
      <w:bookmarkStart w:id="1696" w:name="_Toc164763276"/>
      <w:r>
        <w:t>6.2</w:t>
      </w:r>
      <w:r w:rsidR="00511F30">
        <w:t>.1</w:t>
      </w:r>
      <w:r w:rsidR="00511F30">
        <w:tab/>
        <w:t>Service Description</w:t>
      </w:r>
      <w:bookmarkEnd w:id="1686"/>
      <w:bookmarkEnd w:id="1687"/>
      <w:bookmarkEnd w:id="1688"/>
      <w:bookmarkEnd w:id="1689"/>
      <w:bookmarkEnd w:id="1690"/>
      <w:bookmarkEnd w:id="1691"/>
      <w:bookmarkEnd w:id="1692"/>
      <w:bookmarkEnd w:id="1693"/>
      <w:bookmarkEnd w:id="1694"/>
      <w:bookmarkEnd w:id="1695"/>
      <w:bookmarkEnd w:id="169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7" w:name="_Toc85734184"/>
      <w:bookmarkStart w:id="1698" w:name="_Toc89431483"/>
      <w:bookmarkStart w:id="1699" w:name="_Toc97042291"/>
      <w:bookmarkStart w:id="1700" w:name="_Toc97045435"/>
      <w:bookmarkStart w:id="1701" w:name="_Toc97155180"/>
      <w:bookmarkStart w:id="1702" w:name="_Toc101521325"/>
      <w:bookmarkStart w:id="1703" w:name="_Toc138761593"/>
      <w:bookmarkStart w:id="1704" w:name="_Toc145707794"/>
      <w:bookmarkStart w:id="1705" w:name="_Toc160570263"/>
      <w:bookmarkStart w:id="1706" w:name="_Toc162007859"/>
      <w:bookmarkStart w:id="1707" w:name="_Toc164763277"/>
      <w:r>
        <w:t>6.2</w:t>
      </w:r>
      <w:r w:rsidR="00511F30">
        <w:t>.2</w:t>
      </w:r>
      <w:r w:rsidR="00511F30">
        <w:tab/>
        <w:t>Service Operations</w:t>
      </w:r>
      <w:bookmarkEnd w:id="1697"/>
      <w:bookmarkEnd w:id="1698"/>
      <w:bookmarkEnd w:id="1699"/>
      <w:bookmarkEnd w:id="1700"/>
      <w:bookmarkEnd w:id="1701"/>
      <w:bookmarkEnd w:id="1702"/>
      <w:bookmarkEnd w:id="1703"/>
      <w:bookmarkEnd w:id="1704"/>
      <w:bookmarkEnd w:id="1705"/>
      <w:bookmarkEnd w:id="1706"/>
      <w:bookmarkEnd w:id="1707"/>
    </w:p>
    <w:p w14:paraId="1EF90B0B" w14:textId="345467F3" w:rsidR="00511F30" w:rsidRDefault="00B42352" w:rsidP="00511F30">
      <w:pPr>
        <w:pStyle w:val="Heading4"/>
      </w:pPr>
      <w:bookmarkStart w:id="1708" w:name="_Toc85734185"/>
      <w:bookmarkStart w:id="1709" w:name="_Toc89431484"/>
      <w:bookmarkStart w:id="1710" w:name="_Toc97042292"/>
      <w:bookmarkStart w:id="1711" w:name="_Toc97045436"/>
      <w:bookmarkStart w:id="1712" w:name="_Toc97155181"/>
      <w:bookmarkStart w:id="1713" w:name="_Toc101521326"/>
      <w:bookmarkStart w:id="1714" w:name="_Toc138761594"/>
      <w:bookmarkStart w:id="1715" w:name="_Toc145707795"/>
      <w:bookmarkStart w:id="1716" w:name="_Toc160570264"/>
      <w:bookmarkStart w:id="1717" w:name="_Toc162007860"/>
      <w:bookmarkStart w:id="1718" w:name="_Toc164763278"/>
      <w:r>
        <w:t>6.2</w:t>
      </w:r>
      <w:r w:rsidR="00511F30">
        <w:t>.2.1</w:t>
      </w:r>
      <w:r w:rsidR="00511F30">
        <w:tab/>
        <w:t>Introduction</w:t>
      </w:r>
      <w:bookmarkEnd w:id="1708"/>
      <w:bookmarkEnd w:id="1709"/>
      <w:bookmarkEnd w:id="1710"/>
      <w:bookmarkEnd w:id="1711"/>
      <w:bookmarkEnd w:id="1712"/>
      <w:bookmarkEnd w:id="1713"/>
      <w:bookmarkEnd w:id="1714"/>
      <w:bookmarkEnd w:id="1715"/>
      <w:bookmarkEnd w:id="1716"/>
      <w:bookmarkEnd w:id="1717"/>
      <w:bookmarkEnd w:id="171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19" w:name="_Toc85734186"/>
      <w:bookmarkStart w:id="1720" w:name="_Toc89431485"/>
      <w:bookmarkStart w:id="1721" w:name="_Toc97042293"/>
      <w:bookmarkStart w:id="1722" w:name="_Toc97045437"/>
      <w:bookmarkStart w:id="1723" w:name="_Toc97155182"/>
      <w:bookmarkStart w:id="1724" w:name="_Toc101521327"/>
      <w:bookmarkStart w:id="1725" w:name="_Toc138761595"/>
      <w:bookmarkStart w:id="1726" w:name="_Toc145707796"/>
      <w:bookmarkStart w:id="1727" w:name="_Toc160570265"/>
      <w:bookmarkStart w:id="1728" w:name="_Toc162007861"/>
      <w:bookmarkStart w:id="1729" w:name="_Toc164763279"/>
      <w:r>
        <w:t>6.</w:t>
      </w:r>
      <w:r w:rsidR="00B42352">
        <w:t>2</w:t>
      </w:r>
      <w:r>
        <w:t>.2.2</w:t>
      </w:r>
      <w:r>
        <w:tab/>
        <w:t>Eecs_EESRegistration_Request</w:t>
      </w:r>
      <w:bookmarkEnd w:id="1719"/>
      <w:bookmarkEnd w:id="1720"/>
      <w:bookmarkEnd w:id="1721"/>
      <w:bookmarkEnd w:id="1722"/>
      <w:bookmarkEnd w:id="1723"/>
      <w:bookmarkEnd w:id="1724"/>
      <w:bookmarkEnd w:id="1725"/>
      <w:bookmarkEnd w:id="1726"/>
      <w:bookmarkEnd w:id="1727"/>
      <w:bookmarkEnd w:id="1728"/>
      <w:bookmarkEnd w:id="1729"/>
    </w:p>
    <w:p w14:paraId="637BDF91" w14:textId="49E05086" w:rsidR="00511F30" w:rsidRDefault="00B42352" w:rsidP="00511F30">
      <w:pPr>
        <w:pStyle w:val="Heading5"/>
      </w:pPr>
      <w:bookmarkStart w:id="1730" w:name="_Toc85734187"/>
      <w:bookmarkStart w:id="1731" w:name="_Toc89431486"/>
      <w:bookmarkStart w:id="1732" w:name="_Toc97042294"/>
      <w:bookmarkStart w:id="1733" w:name="_Toc97045438"/>
      <w:bookmarkStart w:id="1734" w:name="_Toc97155183"/>
      <w:bookmarkStart w:id="1735" w:name="_Toc101521328"/>
      <w:bookmarkStart w:id="1736" w:name="_Toc138761596"/>
      <w:bookmarkStart w:id="1737" w:name="_Toc145707797"/>
      <w:bookmarkStart w:id="1738" w:name="_Toc160570266"/>
      <w:bookmarkStart w:id="1739" w:name="_Toc162007862"/>
      <w:bookmarkStart w:id="1740" w:name="_Toc164763280"/>
      <w:r>
        <w:t>6.2</w:t>
      </w:r>
      <w:r w:rsidR="00511F30">
        <w:t>.2.2.1</w:t>
      </w:r>
      <w:r w:rsidR="00511F30">
        <w:tab/>
        <w:t>General</w:t>
      </w:r>
      <w:bookmarkEnd w:id="1730"/>
      <w:bookmarkEnd w:id="1731"/>
      <w:bookmarkEnd w:id="1732"/>
      <w:bookmarkEnd w:id="1733"/>
      <w:bookmarkEnd w:id="1734"/>
      <w:bookmarkEnd w:id="1735"/>
      <w:bookmarkEnd w:id="1736"/>
      <w:bookmarkEnd w:id="1737"/>
      <w:bookmarkEnd w:id="1738"/>
      <w:bookmarkEnd w:id="1739"/>
      <w:bookmarkEnd w:id="174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1" w:name="_Toc85734188"/>
      <w:bookmarkStart w:id="1742" w:name="_Toc89431487"/>
      <w:bookmarkStart w:id="1743" w:name="_Toc97042295"/>
      <w:bookmarkStart w:id="1744" w:name="_Toc97045439"/>
      <w:bookmarkStart w:id="1745" w:name="_Toc97155184"/>
      <w:bookmarkStart w:id="1746" w:name="_Toc101521329"/>
      <w:bookmarkStart w:id="1747" w:name="_Toc138761597"/>
      <w:bookmarkStart w:id="1748" w:name="_Toc145707798"/>
      <w:bookmarkStart w:id="1749" w:name="_Toc160570267"/>
      <w:bookmarkStart w:id="1750" w:name="_Toc162007863"/>
      <w:bookmarkStart w:id="1751" w:name="_Toc164763281"/>
      <w:r>
        <w:t>6.2</w:t>
      </w:r>
      <w:r w:rsidR="00511F30">
        <w:t>.2.2.2</w:t>
      </w:r>
      <w:r w:rsidR="00511F30">
        <w:tab/>
        <w:t>EES registering to ECS using Eecs_EESRegistration_Request operation</w:t>
      </w:r>
      <w:bookmarkEnd w:id="1741"/>
      <w:bookmarkEnd w:id="1742"/>
      <w:bookmarkEnd w:id="1743"/>
      <w:bookmarkEnd w:id="1744"/>
      <w:bookmarkEnd w:id="1745"/>
      <w:bookmarkEnd w:id="1746"/>
      <w:bookmarkEnd w:id="1747"/>
      <w:bookmarkEnd w:id="1748"/>
      <w:bookmarkEnd w:id="1749"/>
      <w:bookmarkEnd w:id="1750"/>
      <w:bookmarkEnd w:id="1751"/>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2" w:name="_Toc85734189"/>
      <w:bookmarkStart w:id="1753" w:name="_Toc89431488"/>
      <w:bookmarkStart w:id="1754" w:name="_Toc97042296"/>
      <w:bookmarkStart w:id="1755" w:name="_Toc97045440"/>
      <w:bookmarkStart w:id="1756" w:name="_Toc97155185"/>
      <w:bookmarkStart w:id="1757" w:name="_Toc101521330"/>
      <w:bookmarkStart w:id="1758" w:name="_Toc138761598"/>
      <w:bookmarkStart w:id="1759" w:name="_Toc145707799"/>
      <w:bookmarkStart w:id="1760" w:name="_Toc160570268"/>
      <w:bookmarkStart w:id="1761" w:name="_Toc162007864"/>
      <w:bookmarkStart w:id="1762" w:name="_Toc164763282"/>
      <w:r>
        <w:t>6.</w:t>
      </w:r>
      <w:r w:rsidR="00B42352">
        <w:t>2</w:t>
      </w:r>
      <w:r>
        <w:t>.2.3</w:t>
      </w:r>
      <w:r>
        <w:tab/>
        <w:t>Eecs_EESRegistration_Update</w:t>
      </w:r>
      <w:bookmarkEnd w:id="1752"/>
      <w:bookmarkEnd w:id="1753"/>
      <w:bookmarkEnd w:id="1754"/>
      <w:bookmarkEnd w:id="1755"/>
      <w:bookmarkEnd w:id="1756"/>
      <w:bookmarkEnd w:id="1757"/>
      <w:bookmarkEnd w:id="1758"/>
      <w:bookmarkEnd w:id="1759"/>
      <w:bookmarkEnd w:id="1760"/>
      <w:bookmarkEnd w:id="1761"/>
      <w:bookmarkEnd w:id="1762"/>
    </w:p>
    <w:p w14:paraId="1A9800B6" w14:textId="4DF83758" w:rsidR="00511F30" w:rsidRDefault="00B42352" w:rsidP="00511F30">
      <w:pPr>
        <w:pStyle w:val="Heading5"/>
      </w:pPr>
      <w:bookmarkStart w:id="1763" w:name="_Toc85734190"/>
      <w:bookmarkStart w:id="1764" w:name="_Toc89431489"/>
      <w:bookmarkStart w:id="1765" w:name="_Toc97042297"/>
      <w:bookmarkStart w:id="1766" w:name="_Toc97045441"/>
      <w:bookmarkStart w:id="1767" w:name="_Toc97155186"/>
      <w:bookmarkStart w:id="1768" w:name="_Toc101521331"/>
      <w:bookmarkStart w:id="1769" w:name="_Toc138761599"/>
      <w:bookmarkStart w:id="1770" w:name="_Toc145707800"/>
      <w:bookmarkStart w:id="1771" w:name="_Toc160570269"/>
      <w:bookmarkStart w:id="1772" w:name="_Toc162007865"/>
      <w:bookmarkStart w:id="1773" w:name="_Toc164763283"/>
      <w:r>
        <w:t>6.2</w:t>
      </w:r>
      <w:r w:rsidR="00511F30">
        <w:t>.2.3.1</w:t>
      </w:r>
      <w:r w:rsidR="00511F30">
        <w:tab/>
        <w:t>General</w:t>
      </w:r>
      <w:bookmarkEnd w:id="1763"/>
      <w:bookmarkEnd w:id="1764"/>
      <w:bookmarkEnd w:id="1765"/>
      <w:bookmarkEnd w:id="1766"/>
      <w:bookmarkEnd w:id="1767"/>
      <w:bookmarkEnd w:id="1768"/>
      <w:bookmarkEnd w:id="1769"/>
      <w:bookmarkEnd w:id="1770"/>
      <w:bookmarkEnd w:id="1771"/>
      <w:bookmarkEnd w:id="1772"/>
      <w:bookmarkEnd w:id="177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4" w:name="_Toc85734191"/>
      <w:bookmarkStart w:id="1775" w:name="_Toc89431490"/>
      <w:bookmarkStart w:id="1776" w:name="_Toc97042298"/>
      <w:bookmarkStart w:id="1777" w:name="_Toc97045442"/>
      <w:bookmarkStart w:id="1778" w:name="_Toc97155187"/>
      <w:bookmarkStart w:id="1779" w:name="_Toc101521332"/>
      <w:bookmarkStart w:id="1780" w:name="_Toc138761600"/>
      <w:bookmarkStart w:id="1781" w:name="_Toc145707801"/>
      <w:bookmarkStart w:id="1782" w:name="_Toc160570270"/>
      <w:bookmarkStart w:id="1783" w:name="_Toc162007866"/>
      <w:bookmarkStart w:id="1784" w:name="_Toc164763284"/>
      <w:r>
        <w:t>6.2</w:t>
      </w:r>
      <w:r w:rsidR="00511F30">
        <w:t>.2.3.2</w:t>
      </w:r>
      <w:r w:rsidR="00511F30">
        <w:tab/>
        <w:t>EES updating registration information using Eecs_EESRegistration_Update operation</w:t>
      </w:r>
      <w:bookmarkEnd w:id="1774"/>
      <w:bookmarkEnd w:id="1775"/>
      <w:bookmarkEnd w:id="1776"/>
      <w:bookmarkEnd w:id="1777"/>
      <w:bookmarkEnd w:id="1778"/>
      <w:bookmarkEnd w:id="1779"/>
      <w:bookmarkEnd w:id="1780"/>
      <w:bookmarkEnd w:id="1781"/>
      <w:bookmarkEnd w:id="1782"/>
      <w:bookmarkEnd w:id="1783"/>
      <w:bookmarkEnd w:id="178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5" w:name="_Toc85734192"/>
      <w:bookmarkStart w:id="1786" w:name="_Toc89431491"/>
      <w:bookmarkStart w:id="1787" w:name="_Toc97042299"/>
      <w:bookmarkStart w:id="1788" w:name="_Toc97045443"/>
      <w:bookmarkStart w:id="1789" w:name="_Toc97155188"/>
      <w:bookmarkStart w:id="1790" w:name="_Toc101521333"/>
      <w:bookmarkStart w:id="1791" w:name="_Toc138761601"/>
      <w:bookmarkStart w:id="1792" w:name="_Toc145707802"/>
      <w:bookmarkStart w:id="1793" w:name="_Toc160570271"/>
      <w:bookmarkStart w:id="1794" w:name="_Toc162007867"/>
      <w:bookmarkStart w:id="1795" w:name="_Toc164763285"/>
      <w:r>
        <w:t>6.2</w:t>
      </w:r>
      <w:r w:rsidR="00511F30">
        <w:t>.2.4</w:t>
      </w:r>
      <w:r w:rsidR="00511F30">
        <w:tab/>
        <w:t>Eecs_EESRegistration_Deregister</w:t>
      </w:r>
      <w:bookmarkEnd w:id="1785"/>
      <w:bookmarkEnd w:id="1786"/>
      <w:bookmarkEnd w:id="1787"/>
      <w:bookmarkEnd w:id="1788"/>
      <w:bookmarkEnd w:id="1789"/>
      <w:bookmarkEnd w:id="1790"/>
      <w:bookmarkEnd w:id="1791"/>
      <w:bookmarkEnd w:id="1792"/>
      <w:bookmarkEnd w:id="1793"/>
      <w:bookmarkEnd w:id="1794"/>
      <w:bookmarkEnd w:id="1795"/>
    </w:p>
    <w:p w14:paraId="314E4821" w14:textId="0EE0619F" w:rsidR="00511F30" w:rsidRDefault="00B42352" w:rsidP="00511F30">
      <w:pPr>
        <w:pStyle w:val="Heading5"/>
      </w:pPr>
      <w:bookmarkStart w:id="1796" w:name="_Toc85734193"/>
      <w:bookmarkStart w:id="1797" w:name="_Toc89431492"/>
      <w:bookmarkStart w:id="1798" w:name="_Toc97042300"/>
      <w:bookmarkStart w:id="1799" w:name="_Toc97045444"/>
      <w:bookmarkStart w:id="1800" w:name="_Toc97155189"/>
      <w:bookmarkStart w:id="1801" w:name="_Toc101521334"/>
      <w:bookmarkStart w:id="1802" w:name="_Toc138761602"/>
      <w:bookmarkStart w:id="1803" w:name="_Toc145707803"/>
      <w:bookmarkStart w:id="1804" w:name="_Toc160570272"/>
      <w:bookmarkStart w:id="1805" w:name="_Toc162007868"/>
      <w:bookmarkStart w:id="1806" w:name="_Toc164763286"/>
      <w:r>
        <w:t>6.2</w:t>
      </w:r>
      <w:r w:rsidR="00511F30">
        <w:t>.2.4.1</w:t>
      </w:r>
      <w:r w:rsidR="00511F30">
        <w:tab/>
        <w:t>General</w:t>
      </w:r>
      <w:bookmarkEnd w:id="1796"/>
      <w:bookmarkEnd w:id="1797"/>
      <w:bookmarkEnd w:id="1798"/>
      <w:bookmarkEnd w:id="1799"/>
      <w:bookmarkEnd w:id="1800"/>
      <w:bookmarkEnd w:id="1801"/>
      <w:bookmarkEnd w:id="1802"/>
      <w:bookmarkEnd w:id="1803"/>
      <w:bookmarkEnd w:id="1804"/>
      <w:bookmarkEnd w:id="1805"/>
      <w:bookmarkEnd w:id="180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7" w:name="_Toc85734194"/>
      <w:bookmarkStart w:id="1808" w:name="_Toc89431493"/>
      <w:bookmarkStart w:id="1809" w:name="_Toc97042301"/>
      <w:bookmarkStart w:id="1810" w:name="_Toc97045445"/>
      <w:bookmarkStart w:id="1811" w:name="_Toc97155190"/>
      <w:bookmarkStart w:id="1812" w:name="_Toc101521335"/>
      <w:bookmarkStart w:id="1813" w:name="_Toc138761603"/>
      <w:bookmarkStart w:id="1814" w:name="_Toc145707804"/>
      <w:bookmarkStart w:id="1815" w:name="_Toc160570273"/>
      <w:bookmarkStart w:id="1816" w:name="_Toc162007869"/>
      <w:bookmarkStart w:id="1817" w:name="_Toc164763287"/>
      <w:r>
        <w:t>6.</w:t>
      </w:r>
      <w:r w:rsidR="00B42352">
        <w:t>2</w:t>
      </w:r>
      <w:r>
        <w:t>.2.4.2</w:t>
      </w:r>
      <w:r>
        <w:tab/>
        <w:t>EES deregistering from ECS using Eecs_EESRegistration_Deregister operation</w:t>
      </w:r>
      <w:bookmarkEnd w:id="1807"/>
      <w:bookmarkEnd w:id="1808"/>
      <w:bookmarkEnd w:id="1809"/>
      <w:bookmarkEnd w:id="1810"/>
      <w:bookmarkEnd w:id="1811"/>
      <w:bookmarkEnd w:id="1812"/>
      <w:bookmarkEnd w:id="1813"/>
      <w:bookmarkEnd w:id="1814"/>
      <w:bookmarkEnd w:id="1815"/>
      <w:bookmarkEnd w:id="1816"/>
      <w:bookmarkEnd w:id="181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18" w:name="_Toc85734195"/>
      <w:bookmarkStart w:id="1819" w:name="_Toc89431494"/>
      <w:bookmarkStart w:id="1820" w:name="_Toc97042302"/>
      <w:bookmarkStart w:id="1821" w:name="_Toc97045446"/>
      <w:bookmarkStart w:id="1822" w:name="_Toc97155191"/>
      <w:bookmarkStart w:id="1823" w:name="_Toc101521336"/>
      <w:bookmarkStart w:id="1824" w:name="_Toc138761604"/>
      <w:bookmarkStart w:id="1825" w:name="_Toc145707805"/>
      <w:bookmarkStart w:id="1826" w:name="_Toc160570274"/>
      <w:bookmarkStart w:id="1827" w:name="_Toc162007870"/>
      <w:bookmarkStart w:id="1828" w:name="_Toc164763288"/>
      <w:r>
        <w:t>6.3</w:t>
      </w:r>
      <w:r>
        <w:tab/>
        <w:t>Eecs_TargetEESDiscovery Service</w:t>
      </w:r>
      <w:bookmarkEnd w:id="1818"/>
      <w:bookmarkEnd w:id="1819"/>
      <w:bookmarkEnd w:id="1820"/>
      <w:bookmarkEnd w:id="1821"/>
      <w:bookmarkEnd w:id="1822"/>
      <w:bookmarkEnd w:id="1823"/>
      <w:bookmarkEnd w:id="1824"/>
      <w:bookmarkEnd w:id="1825"/>
      <w:bookmarkEnd w:id="1826"/>
      <w:bookmarkEnd w:id="1827"/>
      <w:bookmarkEnd w:id="1828"/>
    </w:p>
    <w:p w14:paraId="2934A18F" w14:textId="730FB962" w:rsidR="007C6CAC" w:rsidRDefault="007C6CAC" w:rsidP="007C6CAC">
      <w:pPr>
        <w:pStyle w:val="Heading3"/>
      </w:pPr>
      <w:bookmarkStart w:id="1829" w:name="_Toc85734196"/>
      <w:bookmarkStart w:id="1830" w:name="_Toc89431495"/>
      <w:bookmarkStart w:id="1831" w:name="_Toc97042303"/>
      <w:bookmarkStart w:id="1832" w:name="_Toc97045447"/>
      <w:bookmarkStart w:id="1833" w:name="_Toc97155192"/>
      <w:bookmarkStart w:id="1834" w:name="_Toc101521337"/>
      <w:bookmarkStart w:id="1835" w:name="_Toc138761605"/>
      <w:bookmarkStart w:id="1836" w:name="_Toc145707806"/>
      <w:bookmarkStart w:id="1837" w:name="_Toc160570275"/>
      <w:bookmarkStart w:id="1838" w:name="_Toc162007871"/>
      <w:bookmarkStart w:id="1839" w:name="_Toc164763289"/>
      <w:r>
        <w:t>6.3.1</w:t>
      </w:r>
      <w:r>
        <w:tab/>
        <w:t>Service Description</w:t>
      </w:r>
      <w:bookmarkEnd w:id="1829"/>
      <w:bookmarkEnd w:id="1830"/>
      <w:bookmarkEnd w:id="1831"/>
      <w:bookmarkEnd w:id="1832"/>
      <w:bookmarkEnd w:id="1833"/>
      <w:bookmarkEnd w:id="1834"/>
      <w:bookmarkEnd w:id="1835"/>
      <w:bookmarkEnd w:id="1836"/>
      <w:bookmarkEnd w:id="1837"/>
      <w:bookmarkEnd w:id="1838"/>
      <w:bookmarkEnd w:id="183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0" w:name="_Toc85734197"/>
      <w:bookmarkStart w:id="1841" w:name="_Toc89431496"/>
      <w:bookmarkStart w:id="1842" w:name="_Toc97042304"/>
      <w:bookmarkStart w:id="1843" w:name="_Toc97045448"/>
      <w:bookmarkStart w:id="1844" w:name="_Toc97155193"/>
      <w:bookmarkStart w:id="1845" w:name="_Toc101521338"/>
      <w:bookmarkStart w:id="1846" w:name="_Toc138761606"/>
      <w:bookmarkStart w:id="1847" w:name="_Toc145707807"/>
      <w:bookmarkStart w:id="1848" w:name="_Toc160570276"/>
      <w:bookmarkStart w:id="1849" w:name="_Toc162007872"/>
      <w:bookmarkStart w:id="1850" w:name="_Toc164763290"/>
      <w:r>
        <w:t>6.3.2</w:t>
      </w:r>
      <w:r>
        <w:tab/>
        <w:t>Service Operations</w:t>
      </w:r>
      <w:bookmarkEnd w:id="1840"/>
      <w:bookmarkEnd w:id="1841"/>
      <w:bookmarkEnd w:id="1842"/>
      <w:bookmarkEnd w:id="1843"/>
      <w:bookmarkEnd w:id="1844"/>
      <w:bookmarkEnd w:id="1845"/>
      <w:bookmarkEnd w:id="1846"/>
      <w:bookmarkEnd w:id="1847"/>
      <w:bookmarkEnd w:id="1848"/>
      <w:bookmarkEnd w:id="1849"/>
      <w:bookmarkEnd w:id="1850"/>
    </w:p>
    <w:p w14:paraId="0C54F209" w14:textId="6E67336B" w:rsidR="007C6CAC" w:rsidRDefault="007C6CAC" w:rsidP="007C6CAC">
      <w:pPr>
        <w:pStyle w:val="Heading4"/>
      </w:pPr>
      <w:bookmarkStart w:id="1851" w:name="_Toc85734198"/>
      <w:bookmarkStart w:id="1852" w:name="_Toc89431497"/>
      <w:bookmarkStart w:id="1853" w:name="_Toc97042305"/>
      <w:bookmarkStart w:id="1854" w:name="_Toc97045449"/>
      <w:bookmarkStart w:id="1855" w:name="_Toc97155194"/>
      <w:bookmarkStart w:id="1856" w:name="_Toc101521339"/>
      <w:bookmarkStart w:id="1857" w:name="_Toc138761607"/>
      <w:bookmarkStart w:id="1858" w:name="_Toc145707808"/>
      <w:bookmarkStart w:id="1859" w:name="_Toc160570277"/>
      <w:bookmarkStart w:id="1860" w:name="_Toc162007873"/>
      <w:bookmarkStart w:id="1861" w:name="_Toc164763291"/>
      <w:r>
        <w:t>6.3.2.1</w:t>
      </w:r>
      <w:r>
        <w:tab/>
        <w:t>Introduction</w:t>
      </w:r>
      <w:bookmarkEnd w:id="1851"/>
      <w:bookmarkEnd w:id="1852"/>
      <w:bookmarkEnd w:id="1853"/>
      <w:bookmarkEnd w:id="1854"/>
      <w:bookmarkEnd w:id="1855"/>
      <w:bookmarkEnd w:id="1856"/>
      <w:bookmarkEnd w:id="1857"/>
      <w:bookmarkEnd w:id="1858"/>
      <w:bookmarkEnd w:id="1859"/>
      <w:bookmarkEnd w:id="1860"/>
      <w:bookmarkEnd w:id="186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2" w:name="_Toc85734199"/>
      <w:bookmarkStart w:id="1863" w:name="_Toc89431498"/>
      <w:bookmarkStart w:id="1864" w:name="_Toc97042306"/>
      <w:bookmarkStart w:id="1865" w:name="_Toc97045450"/>
      <w:bookmarkStart w:id="1866" w:name="_Toc97155195"/>
      <w:bookmarkStart w:id="1867" w:name="_Toc101521340"/>
      <w:bookmarkStart w:id="1868" w:name="_Toc138761608"/>
      <w:bookmarkStart w:id="1869" w:name="_Toc145707809"/>
      <w:bookmarkStart w:id="1870" w:name="_Toc160570278"/>
      <w:bookmarkStart w:id="1871" w:name="_Toc162007874"/>
      <w:bookmarkStart w:id="1872" w:name="_Toc164763292"/>
      <w:r>
        <w:t>6.3.2.2</w:t>
      </w:r>
      <w:r>
        <w:tab/>
        <w:t>Eecs_TargetEESDiscovery_Request</w:t>
      </w:r>
      <w:bookmarkEnd w:id="1862"/>
      <w:bookmarkEnd w:id="1863"/>
      <w:bookmarkEnd w:id="1864"/>
      <w:bookmarkEnd w:id="1865"/>
      <w:bookmarkEnd w:id="1866"/>
      <w:bookmarkEnd w:id="1867"/>
      <w:bookmarkEnd w:id="1868"/>
      <w:bookmarkEnd w:id="1869"/>
      <w:bookmarkEnd w:id="1870"/>
      <w:bookmarkEnd w:id="1871"/>
      <w:bookmarkEnd w:id="1872"/>
    </w:p>
    <w:p w14:paraId="4AD1AE38" w14:textId="7DF8B9D2" w:rsidR="007C6CAC" w:rsidRDefault="007C6CAC" w:rsidP="007C6CAC">
      <w:pPr>
        <w:pStyle w:val="Heading5"/>
      </w:pPr>
      <w:bookmarkStart w:id="1873" w:name="_Toc85734200"/>
      <w:bookmarkStart w:id="1874" w:name="_Toc89431499"/>
      <w:bookmarkStart w:id="1875" w:name="_Toc97042307"/>
      <w:bookmarkStart w:id="1876" w:name="_Toc97045451"/>
      <w:bookmarkStart w:id="1877" w:name="_Toc97155196"/>
      <w:bookmarkStart w:id="1878" w:name="_Toc101521341"/>
      <w:bookmarkStart w:id="1879" w:name="_Toc138761609"/>
      <w:bookmarkStart w:id="1880" w:name="_Toc145707810"/>
      <w:bookmarkStart w:id="1881" w:name="_Toc160570279"/>
      <w:bookmarkStart w:id="1882" w:name="_Toc162007875"/>
      <w:bookmarkStart w:id="1883" w:name="_Toc164763293"/>
      <w:r>
        <w:t>6.3.2.2.1</w:t>
      </w:r>
      <w:r>
        <w:tab/>
        <w:t>General</w:t>
      </w:r>
      <w:bookmarkEnd w:id="1873"/>
      <w:bookmarkEnd w:id="1874"/>
      <w:bookmarkEnd w:id="1875"/>
      <w:bookmarkEnd w:id="1876"/>
      <w:bookmarkEnd w:id="1877"/>
      <w:bookmarkEnd w:id="1878"/>
      <w:bookmarkEnd w:id="1879"/>
      <w:bookmarkEnd w:id="1880"/>
      <w:bookmarkEnd w:id="1881"/>
      <w:bookmarkEnd w:id="1882"/>
      <w:bookmarkEnd w:id="188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4" w:name="_Toc85734201"/>
      <w:bookmarkStart w:id="1885" w:name="_Toc89431500"/>
      <w:bookmarkStart w:id="1886" w:name="_Toc97042308"/>
      <w:bookmarkStart w:id="1887" w:name="_Toc97045452"/>
      <w:bookmarkStart w:id="1888" w:name="_Toc97155197"/>
      <w:bookmarkStart w:id="1889" w:name="_Toc101521342"/>
      <w:bookmarkStart w:id="1890" w:name="_Toc138761610"/>
      <w:bookmarkStart w:id="1891" w:name="_Toc145707811"/>
      <w:bookmarkStart w:id="1892" w:name="_Toc160570280"/>
      <w:bookmarkStart w:id="1893" w:name="_Toc162007876"/>
      <w:bookmarkStart w:id="1894" w:name="_Toc164763294"/>
      <w:r>
        <w:t>6.3.2.2.2</w:t>
      </w:r>
      <w:r>
        <w:tab/>
      </w:r>
      <w:bookmarkEnd w:id="1884"/>
      <w:bookmarkEnd w:id="1885"/>
      <w:bookmarkEnd w:id="1886"/>
      <w:bookmarkEnd w:id="1887"/>
      <w:bookmarkEnd w:id="1888"/>
      <w:bookmarkEnd w:id="1889"/>
      <w:bookmarkEnd w:id="1890"/>
      <w:bookmarkEnd w:id="1891"/>
      <w:r w:rsidR="00D656F0">
        <w:t>Service consumer fetching the target Enabler Server</w:t>
      </w:r>
      <w:r w:rsidR="00D656F0" w:rsidDel="00C4515A">
        <w:t xml:space="preserve"> </w:t>
      </w:r>
      <w:r w:rsidR="00D656F0">
        <w:t>information from the ECS using Eecs_TargetEESDiscovery_Request operation</w:t>
      </w:r>
      <w:bookmarkEnd w:id="1892"/>
      <w:bookmarkEnd w:id="1893"/>
      <w:bookmarkEnd w:id="189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5" w:name="_Toc160570281"/>
      <w:bookmarkStart w:id="1896" w:name="_Toc162007877"/>
      <w:bookmarkStart w:id="1897" w:name="_Toc164763295"/>
      <w:r>
        <w:t>6.4</w:t>
      </w:r>
      <w:r>
        <w:tab/>
        <w:t>Eecs_EASInfoManagement Service</w:t>
      </w:r>
      <w:bookmarkEnd w:id="1895"/>
      <w:bookmarkEnd w:id="1896"/>
      <w:bookmarkEnd w:id="1897"/>
    </w:p>
    <w:p w14:paraId="04E14E26" w14:textId="77777777" w:rsidR="0093683C" w:rsidRDefault="0093683C" w:rsidP="0093683C">
      <w:pPr>
        <w:pStyle w:val="Heading3"/>
      </w:pPr>
      <w:bookmarkStart w:id="1898" w:name="_Toc160570282"/>
      <w:bookmarkStart w:id="1899" w:name="_Toc162007878"/>
      <w:bookmarkStart w:id="1900" w:name="_Toc164763296"/>
      <w:r>
        <w:t>6.4.1</w:t>
      </w:r>
      <w:r>
        <w:tab/>
        <w:t>Service Description</w:t>
      </w:r>
      <w:bookmarkEnd w:id="1898"/>
      <w:bookmarkEnd w:id="1899"/>
      <w:bookmarkEnd w:id="1900"/>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1" w:name="_Toc160570283"/>
      <w:bookmarkStart w:id="1902" w:name="_Toc162007879"/>
      <w:bookmarkStart w:id="1903" w:name="_Toc164763297"/>
      <w:r>
        <w:t>6.4.2</w:t>
      </w:r>
      <w:r>
        <w:tab/>
        <w:t>Service Operations</w:t>
      </w:r>
      <w:bookmarkEnd w:id="1901"/>
      <w:bookmarkEnd w:id="1902"/>
      <w:bookmarkEnd w:id="1903"/>
    </w:p>
    <w:p w14:paraId="6319542A" w14:textId="77777777" w:rsidR="0093683C" w:rsidRDefault="0093683C" w:rsidP="0093683C">
      <w:pPr>
        <w:pStyle w:val="Heading4"/>
      </w:pPr>
      <w:bookmarkStart w:id="1904" w:name="_Toc160570284"/>
      <w:bookmarkStart w:id="1905" w:name="_Toc162007880"/>
      <w:bookmarkStart w:id="1906" w:name="_Toc164763298"/>
      <w:r>
        <w:t>6.4.2.1</w:t>
      </w:r>
      <w:r>
        <w:tab/>
        <w:t>Introduction</w:t>
      </w:r>
      <w:bookmarkEnd w:id="1904"/>
      <w:bookmarkEnd w:id="1905"/>
      <w:bookmarkEnd w:id="190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7" w:name="_Toc160570285"/>
      <w:bookmarkStart w:id="1908" w:name="_Toc162007881"/>
      <w:bookmarkStart w:id="1909" w:name="_Toc164763299"/>
      <w:r>
        <w:t>6.4.2.2</w:t>
      </w:r>
      <w:r>
        <w:tab/>
        <w:t>Eecs_EASInfoManagement_Get</w:t>
      </w:r>
      <w:bookmarkEnd w:id="1907"/>
      <w:bookmarkEnd w:id="1908"/>
      <w:bookmarkEnd w:id="1909"/>
    </w:p>
    <w:p w14:paraId="0B17498A" w14:textId="77777777" w:rsidR="0093683C" w:rsidRDefault="0093683C" w:rsidP="0093683C">
      <w:pPr>
        <w:pStyle w:val="Heading5"/>
      </w:pPr>
      <w:bookmarkStart w:id="1910" w:name="_Toc160570286"/>
      <w:bookmarkStart w:id="1911" w:name="_Toc162007882"/>
      <w:bookmarkStart w:id="1912" w:name="_Toc164763300"/>
      <w:r>
        <w:t>6.4.2.2.1</w:t>
      </w:r>
      <w:r>
        <w:tab/>
        <w:t>General</w:t>
      </w:r>
      <w:bookmarkEnd w:id="1910"/>
      <w:bookmarkEnd w:id="1911"/>
      <w:bookmarkEnd w:id="191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3" w:name="_Toc160570287"/>
      <w:bookmarkStart w:id="1914" w:name="_Toc162007883"/>
      <w:bookmarkStart w:id="1915" w:name="_Toc164763301"/>
      <w:r>
        <w:t>6.4.2.2.2</w:t>
      </w:r>
      <w:r>
        <w:tab/>
        <w:t>Common EAS Binding Information Retrieval</w:t>
      </w:r>
      <w:bookmarkEnd w:id="1913"/>
      <w:bookmarkEnd w:id="1914"/>
      <w:bookmarkEnd w:id="1915"/>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6" w:name="_Toc160570288"/>
      <w:bookmarkStart w:id="1917" w:name="_Toc162007884"/>
      <w:bookmarkStart w:id="1918" w:name="_Toc164763302"/>
      <w:r>
        <w:t>6.4.2.3</w:t>
      </w:r>
      <w:r>
        <w:tab/>
        <w:t>Eecs_EASInfoManagement_Store</w:t>
      </w:r>
      <w:bookmarkEnd w:id="1916"/>
      <w:bookmarkEnd w:id="1917"/>
      <w:bookmarkEnd w:id="1918"/>
    </w:p>
    <w:p w14:paraId="3FD9629E" w14:textId="77777777" w:rsidR="0093683C" w:rsidRDefault="0093683C" w:rsidP="0093683C">
      <w:pPr>
        <w:pStyle w:val="Heading5"/>
      </w:pPr>
      <w:bookmarkStart w:id="1919" w:name="_Toc160570289"/>
      <w:bookmarkStart w:id="1920" w:name="_Toc162007885"/>
      <w:bookmarkStart w:id="1921" w:name="_Toc164763303"/>
      <w:r>
        <w:t>6.4.2.3.1</w:t>
      </w:r>
      <w:r>
        <w:tab/>
        <w:t>General</w:t>
      </w:r>
      <w:bookmarkEnd w:id="1919"/>
      <w:bookmarkEnd w:id="1920"/>
      <w:bookmarkEnd w:id="192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2" w:name="_Toc160570290"/>
      <w:bookmarkStart w:id="1923" w:name="_Toc162007886"/>
      <w:bookmarkStart w:id="1924" w:name="_Toc164763304"/>
      <w:r>
        <w:t>6.4.2.3.2</w:t>
      </w:r>
      <w:r>
        <w:tab/>
        <w:t>Common EAS Binding Information Storage</w:t>
      </w:r>
      <w:bookmarkEnd w:id="1922"/>
      <w:bookmarkEnd w:id="1923"/>
      <w:bookmarkEnd w:id="192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1925" w:name="_Toc145707812"/>
      <w:bookmarkStart w:id="1926" w:name="_Toc160570291"/>
      <w:bookmarkStart w:id="1927" w:name="_Toc162007887"/>
      <w:bookmarkStart w:id="1928" w:name="_Toc164763305"/>
      <w:r w:rsidRPr="00794D38">
        <w:t>6A</w:t>
      </w:r>
      <w:r w:rsidR="00CB3144">
        <w:tab/>
      </w:r>
      <w:bookmarkEnd w:id="1925"/>
      <w:r w:rsidR="00D656F0">
        <w:t>Services offered by the Cloud Application Server (CAS)</w:t>
      </w:r>
      <w:bookmarkEnd w:id="1926"/>
      <w:bookmarkEnd w:id="1927"/>
      <w:bookmarkEnd w:id="1928"/>
    </w:p>
    <w:p w14:paraId="3E3EA928" w14:textId="77777777" w:rsidR="00794D38" w:rsidRDefault="00794D38" w:rsidP="00794D38">
      <w:pPr>
        <w:pStyle w:val="Heading2"/>
      </w:pPr>
      <w:bookmarkStart w:id="1929" w:name="_Toc145707813"/>
      <w:bookmarkStart w:id="1930" w:name="_Toc160570292"/>
      <w:bookmarkStart w:id="1931" w:name="_Toc162007888"/>
      <w:bookmarkStart w:id="1932" w:name="_Toc164763306"/>
      <w:r>
        <w:t>6A.1</w:t>
      </w:r>
      <w:r>
        <w:tab/>
        <w:t>Introduction</w:t>
      </w:r>
      <w:bookmarkEnd w:id="1929"/>
      <w:bookmarkEnd w:id="1930"/>
      <w:bookmarkEnd w:id="1931"/>
      <w:bookmarkEnd w:id="193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933" w:name="_Toc145707814"/>
      <w:bookmarkStart w:id="1934" w:name="_Toc160570293"/>
      <w:bookmarkStart w:id="1935" w:name="_Toc162007889"/>
      <w:bookmarkStart w:id="1936" w:name="_Toc164763307"/>
      <w:r>
        <w:t>6A.2</w:t>
      </w:r>
      <w:r>
        <w:tab/>
        <w:t>Ecas_SelectedEES Service</w:t>
      </w:r>
      <w:bookmarkEnd w:id="1933"/>
      <w:bookmarkEnd w:id="1934"/>
      <w:bookmarkEnd w:id="1935"/>
      <w:bookmarkEnd w:id="1936"/>
    </w:p>
    <w:p w14:paraId="124A75D3" w14:textId="77777777" w:rsidR="00794D38" w:rsidRDefault="00794D38" w:rsidP="00794D38">
      <w:pPr>
        <w:pStyle w:val="Heading3"/>
      </w:pPr>
      <w:bookmarkStart w:id="1937" w:name="_Toc129169536"/>
      <w:bookmarkStart w:id="1938" w:name="_Toc145707815"/>
      <w:bookmarkStart w:id="1939" w:name="_Toc160570294"/>
      <w:bookmarkStart w:id="1940" w:name="_Toc162007890"/>
      <w:bookmarkStart w:id="1941" w:name="_Toc164763308"/>
      <w:r>
        <w:t>6A.2.1</w:t>
      </w:r>
      <w:r>
        <w:tab/>
        <w:t>Service Description</w:t>
      </w:r>
      <w:bookmarkEnd w:id="1937"/>
      <w:bookmarkEnd w:id="1938"/>
      <w:bookmarkEnd w:id="1939"/>
      <w:bookmarkEnd w:id="1940"/>
      <w:bookmarkEnd w:id="194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942" w:name="_Toc129169537"/>
      <w:bookmarkStart w:id="1943" w:name="_Toc145707816"/>
      <w:bookmarkStart w:id="1944" w:name="_Toc160570295"/>
      <w:bookmarkStart w:id="1945" w:name="_Toc162007891"/>
      <w:bookmarkStart w:id="1946" w:name="_Toc164763309"/>
      <w:r>
        <w:t>6A.2.2</w:t>
      </w:r>
      <w:r>
        <w:tab/>
        <w:t>Service Operations</w:t>
      </w:r>
      <w:bookmarkEnd w:id="1942"/>
      <w:bookmarkEnd w:id="1943"/>
      <w:bookmarkEnd w:id="1944"/>
      <w:bookmarkEnd w:id="1945"/>
      <w:bookmarkEnd w:id="1946"/>
    </w:p>
    <w:p w14:paraId="5F904993" w14:textId="77777777" w:rsidR="00794D38" w:rsidRDefault="00794D38" w:rsidP="00794D38">
      <w:pPr>
        <w:pStyle w:val="Heading4"/>
      </w:pPr>
      <w:bookmarkStart w:id="1947" w:name="_Toc129169538"/>
      <w:bookmarkStart w:id="1948" w:name="_Toc145707817"/>
      <w:bookmarkStart w:id="1949" w:name="_Toc160570296"/>
      <w:bookmarkStart w:id="1950" w:name="_Toc162007892"/>
      <w:bookmarkStart w:id="1951" w:name="_Toc164763310"/>
      <w:r>
        <w:t>6A.2.2.1</w:t>
      </w:r>
      <w:r>
        <w:tab/>
        <w:t>Introduction</w:t>
      </w:r>
      <w:bookmarkEnd w:id="1947"/>
      <w:bookmarkEnd w:id="1948"/>
      <w:bookmarkEnd w:id="1949"/>
      <w:bookmarkEnd w:id="1950"/>
      <w:bookmarkEnd w:id="195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952" w:name="_Toc129169539"/>
      <w:bookmarkStart w:id="1953" w:name="_Toc145707818"/>
      <w:bookmarkStart w:id="1954" w:name="_Toc160570297"/>
      <w:bookmarkStart w:id="1955" w:name="_Toc162007893"/>
      <w:bookmarkStart w:id="1956" w:name="_Toc164763311"/>
      <w:r>
        <w:t>6A.2.2.2</w:t>
      </w:r>
      <w:r>
        <w:tab/>
        <w:t>Ecas_SelectedEES_Request</w:t>
      </w:r>
      <w:bookmarkEnd w:id="1952"/>
      <w:bookmarkEnd w:id="1953"/>
      <w:bookmarkEnd w:id="1954"/>
      <w:bookmarkEnd w:id="1955"/>
      <w:bookmarkEnd w:id="1956"/>
    </w:p>
    <w:p w14:paraId="71FBC382" w14:textId="77777777" w:rsidR="00794D38" w:rsidRDefault="00794D38" w:rsidP="00794D38">
      <w:pPr>
        <w:pStyle w:val="Heading5"/>
      </w:pPr>
      <w:bookmarkStart w:id="1957" w:name="_Toc129169540"/>
      <w:bookmarkStart w:id="1958" w:name="_Toc145707819"/>
      <w:bookmarkStart w:id="1959" w:name="_Toc160570298"/>
      <w:bookmarkStart w:id="1960" w:name="_Toc162007894"/>
      <w:bookmarkStart w:id="1961" w:name="_Toc164763312"/>
      <w:r>
        <w:t>6A.2.2.2.1</w:t>
      </w:r>
      <w:r>
        <w:tab/>
        <w:t>General</w:t>
      </w:r>
      <w:bookmarkEnd w:id="1957"/>
      <w:bookmarkEnd w:id="1958"/>
      <w:bookmarkEnd w:id="1959"/>
      <w:bookmarkEnd w:id="1960"/>
      <w:bookmarkEnd w:id="196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962" w:name="_Toc129169541"/>
      <w:bookmarkStart w:id="1963" w:name="_Toc145707820"/>
      <w:bookmarkStart w:id="1964" w:name="_Toc160570299"/>
      <w:bookmarkStart w:id="1965" w:name="_Toc162007895"/>
      <w:bookmarkStart w:id="1966" w:name="_Toc164763313"/>
      <w:r>
        <w:t>6A.2.2.2.2</w:t>
      </w:r>
      <w:r>
        <w:tab/>
        <w:t>Service consumer inform</w:t>
      </w:r>
      <w:r w:rsidR="00D656F0">
        <w:t>ing</w:t>
      </w:r>
      <w:r>
        <w:t xml:space="preserve"> the CAS of the selected EES using Ecas_SelectedEES_Declare operation</w:t>
      </w:r>
      <w:bookmarkEnd w:id="1962"/>
      <w:bookmarkEnd w:id="1963"/>
      <w:bookmarkEnd w:id="1964"/>
      <w:bookmarkEnd w:id="1965"/>
      <w:bookmarkEnd w:id="196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967" w:name="_Toc160570300"/>
      <w:bookmarkStart w:id="1968" w:name="_Toc162007896"/>
      <w:bookmarkStart w:id="1969" w:name="_Toc164763314"/>
      <w:r w:rsidRPr="002B0B42">
        <w:t>6B</w:t>
      </w:r>
      <w:r>
        <w:tab/>
        <w:t>Services offered by the Cloud Enabler Server (CES)</w:t>
      </w:r>
      <w:bookmarkEnd w:id="1967"/>
      <w:bookmarkEnd w:id="1968"/>
      <w:bookmarkEnd w:id="1969"/>
    </w:p>
    <w:p w14:paraId="705FC51B" w14:textId="77777777" w:rsidR="00D656F0" w:rsidRDefault="00D656F0" w:rsidP="00D656F0">
      <w:pPr>
        <w:pStyle w:val="Heading2"/>
      </w:pPr>
      <w:bookmarkStart w:id="1970" w:name="_Toc160570301"/>
      <w:bookmarkStart w:id="1971" w:name="_Toc162007897"/>
      <w:bookmarkStart w:id="1972" w:name="_Toc164763315"/>
      <w:r w:rsidRPr="002B0B42">
        <w:t>6B</w:t>
      </w:r>
      <w:r>
        <w:t>.1</w:t>
      </w:r>
      <w:r>
        <w:tab/>
        <w:t>Introduction</w:t>
      </w:r>
      <w:bookmarkEnd w:id="1970"/>
      <w:bookmarkEnd w:id="1971"/>
      <w:bookmarkEnd w:id="1972"/>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54A0F21A" w14:textId="046511AA" w:rsidR="00761B88" w:rsidRPr="001D62C7" w:rsidRDefault="00761B88" w:rsidP="00E80733">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E80733">
        <w:tc>
          <w:tcPr>
            <w:tcW w:w="3111" w:type="dxa"/>
            <w:shd w:val="clear" w:color="000000" w:fill="C0C0C0"/>
            <w:vAlign w:val="center"/>
          </w:tcPr>
          <w:p w14:paraId="017BA9B1" w14:textId="77777777" w:rsidR="00D656F0" w:rsidRPr="001D62C7" w:rsidRDefault="00D656F0" w:rsidP="00D656F0">
            <w:pPr>
              <w:pStyle w:val="TAH"/>
            </w:pPr>
            <w:r w:rsidRPr="001D62C7">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1973" w:name="_Toc85734210"/>
      <w:bookmarkStart w:id="1974" w:name="_Toc89431509"/>
      <w:bookmarkStart w:id="1975" w:name="_Toc97042317"/>
      <w:bookmarkStart w:id="1976" w:name="_Toc97045461"/>
      <w:bookmarkStart w:id="1977" w:name="_Toc97155206"/>
      <w:bookmarkStart w:id="1978" w:name="_Toc101521343"/>
      <w:bookmarkStart w:id="1979" w:name="_Toc138761611"/>
      <w:bookmarkStart w:id="1980" w:name="_Toc145707821"/>
      <w:bookmarkStart w:id="1981" w:name="_Toc160570302"/>
      <w:bookmarkStart w:id="1982" w:name="_Toc162007898"/>
      <w:bookmarkStart w:id="1983" w:name="_Toc164763316"/>
      <w:r>
        <w:t>7</w:t>
      </w:r>
      <w:r w:rsidR="00B64F7C">
        <w:tab/>
      </w:r>
      <w:r w:rsidR="00AD6A62">
        <w:t xml:space="preserve">Information applicable to </w:t>
      </w:r>
      <w:r w:rsidR="008064B9">
        <w:t>several</w:t>
      </w:r>
      <w:r w:rsidR="00B64F7C">
        <w:t xml:space="preserve"> </w:t>
      </w:r>
      <w:r w:rsidR="00F37749">
        <w:t>APIs</w:t>
      </w:r>
      <w:bookmarkEnd w:id="1973"/>
      <w:bookmarkEnd w:id="1974"/>
      <w:bookmarkEnd w:id="1975"/>
      <w:bookmarkEnd w:id="1976"/>
      <w:bookmarkEnd w:id="1977"/>
      <w:bookmarkEnd w:id="1978"/>
      <w:bookmarkEnd w:id="1979"/>
      <w:bookmarkEnd w:id="1980"/>
      <w:bookmarkEnd w:id="1981"/>
      <w:bookmarkEnd w:id="1982"/>
      <w:bookmarkEnd w:id="1983"/>
    </w:p>
    <w:p w14:paraId="62F88C71" w14:textId="77777777" w:rsidR="00755AA5" w:rsidRDefault="00755AA5" w:rsidP="00755AA5">
      <w:pPr>
        <w:pStyle w:val="Heading2"/>
        <w:rPr>
          <w:lang w:val="en-US"/>
        </w:rPr>
      </w:pPr>
      <w:bookmarkStart w:id="1984" w:name="_Toc85734211"/>
      <w:bookmarkStart w:id="1985" w:name="_Toc89431510"/>
      <w:bookmarkStart w:id="1986" w:name="_Toc97042318"/>
      <w:bookmarkStart w:id="1987" w:name="_Toc97045462"/>
      <w:bookmarkStart w:id="1988" w:name="_Toc97155207"/>
      <w:bookmarkStart w:id="1989" w:name="_Toc101521344"/>
      <w:bookmarkStart w:id="1990" w:name="_Toc138761612"/>
      <w:bookmarkStart w:id="1991" w:name="_Toc145707822"/>
      <w:bookmarkStart w:id="1992" w:name="_Toc160570303"/>
      <w:bookmarkStart w:id="1993" w:name="_Toc162007899"/>
      <w:bookmarkStart w:id="1994" w:name="_Toc164763317"/>
      <w:r>
        <w:rPr>
          <w:lang w:val="en-US"/>
        </w:rPr>
        <w:t>7.1</w:t>
      </w:r>
      <w:r>
        <w:rPr>
          <w:lang w:val="en-US"/>
        </w:rPr>
        <w:tab/>
        <w:t>General</w:t>
      </w:r>
      <w:bookmarkEnd w:id="1984"/>
      <w:bookmarkEnd w:id="1985"/>
      <w:bookmarkEnd w:id="1986"/>
      <w:bookmarkEnd w:id="1987"/>
      <w:bookmarkEnd w:id="1988"/>
      <w:bookmarkEnd w:id="1989"/>
      <w:bookmarkEnd w:id="1990"/>
      <w:bookmarkEnd w:id="1991"/>
      <w:bookmarkEnd w:id="1992"/>
      <w:bookmarkEnd w:id="1993"/>
      <w:bookmarkEnd w:id="199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995" w:name="_Toc85734212"/>
      <w:bookmarkStart w:id="1996" w:name="_Toc89431511"/>
      <w:bookmarkStart w:id="1997" w:name="_Toc97042319"/>
      <w:bookmarkStart w:id="1998" w:name="_Toc97045463"/>
      <w:bookmarkStart w:id="1999" w:name="_Toc97155208"/>
      <w:bookmarkStart w:id="2000" w:name="_Toc101521345"/>
      <w:bookmarkStart w:id="2001" w:name="_Toc138761613"/>
      <w:bookmarkStart w:id="2002" w:name="_Toc145707823"/>
      <w:bookmarkStart w:id="2003" w:name="_Toc160570304"/>
      <w:bookmarkStart w:id="2004" w:name="_Toc162007900"/>
      <w:bookmarkStart w:id="2005" w:name="_Toc164763318"/>
      <w:r>
        <w:rPr>
          <w:lang w:val="en-US"/>
        </w:rPr>
        <w:t>7.2</w:t>
      </w:r>
      <w:r>
        <w:rPr>
          <w:lang w:val="en-US"/>
        </w:rPr>
        <w:tab/>
        <w:t>Data Types</w:t>
      </w:r>
      <w:bookmarkEnd w:id="1995"/>
      <w:bookmarkEnd w:id="1996"/>
      <w:bookmarkEnd w:id="1997"/>
      <w:bookmarkEnd w:id="1998"/>
      <w:bookmarkEnd w:id="1999"/>
      <w:bookmarkEnd w:id="2000"/>
      <w:bookmarkEnd w:id="2001"/>
      <w:bookmarkEnd w:id="2002"/>
      <w:bookmarkEnd w:id="2003"/>
      <w:bookmarkEnd w:id="2004"/>
      <w:bookmarkEnd w:id="2005"/>
    </w:p>
    <w:p w14:paraId="787032A7" w14:textId="77777777" w:rsidR="00755AA5" w:rsidRDefault="00755AA5" w:rsidP="00755AA5">
      <w:pPr>
        <w:pStyle w:val="Heading3"/>
        <w:rPr>
          <w:lang w:val="en-US"/>
        </w:rPr>
      </w:pPr>
      <w:bookmarkStart w:id="2006" w:name="_Toc85734213"/>
      <w:bookmarkStart w:id="2007" w:name="_Toc89431512"/>
      <w:bookmarkStart w:id="2008" w:name="_Toc97042320"/>
      <w:bookmarkStart w:id="2009" w:name="_Toc97045464"/>
      <w:bookmarkStart w:id="2010" w:name="_Toc97155209"/>
      <w:bookmarkStart w:id="2011" w:name="_Toc101521346"/>
      <w:bookmarkStart w:id="2012" w:name="_Toc138761614"/>
      <w:bookmarkStart w:id="2013" w:name="_Toc145707824"/>
      <w:bookmarkStart w:id="2014" w:name="_Toc160570305"/>
      <w:bookmarkStart w:id="2015" w:name="_Toc162007901"/>
      <w:bookmarkStart w:id="2016" w:name="_Toc164763319"/>
      <w:r>
        <w:rPr>
          <w:lang w:val="en-US"/>
        </w:rPr>
        <w:t>7.2.1</w:t>
      </w:r>
      <w:r>
        <w:rPr>
          <w:lang w:val="en-US"/>
        </w:rPr>
        <w:tab/>
        <w:t>General</w:t>
      </w:r>
      <w:bookmarkEnd w:id="2006"/>
      <w:bookmarkEnd w:id="2007"/>
      <w:bookmarkEnd w:id="2008"/>
      <w:bookmarkEnd w:id="2009"/>
      <w:bookmarkEnd w:id="2010"/>
      <w:bookmarkEnd w:id="2011"/>
      <w:bookmarkEnd w:id="2012"/>
      <w:bookmarkEnd w:id="2013"/>
      <w:bookmarkEnd w:id="2014"/>
      <w:bookmarkEnd w:id="2015"/>
      <w:bookmarkEnd w:id="201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17" w:name="_Toc85734214"/>
      <w:bookmarkStart w:id="2018" w:name="_Toc89431513"/>
      <w:bookmarkStart w:id="2019" w:name="_Toc97042321"/>
      <w:bookmarkStart w:id="2020" w:name="_Toc97045465"/>
      <w:bookmarkStart w:id="2021" w:name="_Toc97155210"/>
    </w:p>
    <w:p w14:paraId="5421DF80" w14:textId="03F52090" w:rsidR="00755AA5" w:rsidRDefault="00755AA5" w:rsidP="00755AA5">
      <w:pPr>
        <w:pStyle w:val="Heading3"/>
        <w:rPr>
          <w:lang w:val="en-US"/>
        </w:rPr>
      </w:pPr>
      <w:bookmarkStart w:id="2022" w:name="_Toc101521347"/>
      <w:bookmarkStart w:id="2023" w:name="_Toc138761615"/>
      <w:bookmarkStart w:id="2024" w:name="_Toc145707825"/>
      <w:bookmarkStart w:id="2025" w:name="_Toc160570306"/>
      <w:bookmarkStart w:id="2026" w:name="_Toc162007902"/>
      <w:bookmarkStart w:id="2027" w:name="_Toc164763320"/>
      <w:r>
        <w:rPr>
          <w:lang w:val="en-US"/>
        </w:rPr>
        <w:t>7.2.2</w:t>
      </w:r>
      <w:r>
        <w:rPr>
          <w:lang w:val="en-US"/>
        </w:rPr>
        <w:tab/>
        <w:t>Referenced structured data types</w:t>
      </w:r>
      <w:bookmarkEnd w:id="2017"/>
      <w:bookmarkEnd w:id="2018"/>
      <w:bookmarkEnd w:id="2019"/>
      <w:bookmarkEnd w:id="2020"/>
      <w:bookmarkEnd w:id="2021"/>
      <w:bookmarkEnd w:id="2022"/>
      <w:bookmarkEnd w:id="2023"/>
      <w:bookmarkEnd w:id="2024"/>
      <w:bookmarkEnd w:id="2025"/>
      <w:bookmarkEnd w:id="2026"/>
      <w:bookmarkEnd w:id="202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28" w:name="_Toc85734215"/>
      <w:bookmarkStart w:id="2029" w:name="_Toc89431514"/>
      <w:bookmarkStart w:id="2030" w:name="_Toc97042322"/>
      <w:bookmarkStart w:id="2031" w:name="_Toc97045466"/>
      <w:bookmarkStart w:id="2032" w:name="_Toc97155211"/>
      <w:bookmarkStart w:id="2033" w:name="_Toc101521348"/>
      <w:bookmarkStart w:id="2034" w:name="_Toc138761616"/>
      <w:bookmarkStart w:id="2035" w:name="_Toc145707826"/>
      <w:bookmarkStart w:id="2036" w:name="_Toc160570307"/>
      <w:bookmarkStart w:id="2037" w:name="_Toc162007903"/>
      <w:bookmarkStart w:id="2038" w:name="_Toc164763321"/>
      <w:r>
        <w:rPr>
          <w:lang w:val="en-US"/>
        </w:rPr>
        <w:t>7.2.3</w:t>
      </w:r>
      <w:r>
        <w:rPr>
          <w:lang w:val="en-US"/>
        </w:rPr>
        <w:tab/>
        <w:t>Referenced simple data types and enumerations</w:t>
      </w:r>
      <w:bookmarkEnd w:id="2028"/>
      <w:bookmarkEnd w:id="2029"/>
      <w:bookmarkEnd w:id="2030"/>
      <w:bookmarkEnd w:id="2031"/>
      <w:bookmarkEnd w:id="2032"/>
      <w:bookmarkEnd w:id="2033"/>
      <w:bookmarkEnd w:id="2034"/>
      <w:bookmarkEnd w:id="2035"/>
      <w:bookmarkEnd w:id="2036"/>
      <w:bookmarkEnd w:id="2037"/>
      <w:bookmarkEnd w:id="203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039" w:name="_Toc85734216"/>
      <w:bookmarkStart w:id="2040" w:name="_Toc89431515"/>
      <w:bookmarkStart w:id="2041" w:name="_Toc97042323"/>
      <w:bookmarkStart w:id="2042" w:name="_Toc97045467"/>
      <w:bookmarkStart w:id="2043" w:name="_Toc97155212"/>
      <w:bookmarkStart w:id="2044" w:name="_Toc101521349"/>
      <w:bookmarkStart w:id="2045" w:name="_Toc138761617"/>
      <w:bookmarkStart w:id="2046" w:name="_Toc145707827"/>
      <w:bookmarkStart w:id="2047" w:name="_Toc160570308"/>
      <w:bookmarkStart w:id="2048" w:name="_Toc162007904"/>
      <w:bookmarkStart w:id="2049" w:name="_Toc164763322"/>
      <w:r>
        <w:rPr>
          <w:lang w:val="en-US"/>
        </w:rPr>
        <w:t>7.3</w:t>
      </w:r>
      <w:r>
        <w:rPr>
          <w:lang w:val="en-US"/>
        </w:rPr>
        <w:tab/>
        <w:t>Usage of HTTP</w:t>
      </w:r>
      <w:bookmarkEnd w:id="2039"/>
      <w:bookmarkEnd w:id="2040"/>
      <w:bookmarkEnd w:id="2041"/>
      <w:bookmarkEnd w:id="2042"/>
      <w:bookmarkEnd w:id="2043"/>
      <w:bookmarkEnd w:id="2044"/>
      <w:bookmarkEnd w:id="2045"/>
      <w:bookmarkEnd w:id="2046"/>
      <w:bookmarkEnd w:id="2047"/>
      <w:bookmarkEnd w:id="2048"/>
      <w:bookmarkEnd w:id="204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050" w:name="_Toc85734217"/>
      <w:bookmarkStart w:id="2051" w:name="_Toc89431516"/>
      <w:bookmarkStart w:id="2052" w:name="_Toc97042324"/>
      <w:bookmarkStart w:id="2053" w:name="_Toc97045468"/>
      <w:bookmarkStart w:id="2054" w:name="_Toc97155213"/>
      <w:bookmarkStart w:id="2055" w:name="_Toc101521350"/>
      <w:bookmarkStart w:id="2056" w:name="_Toc138761618"/>
      <w:bookmarkStart w:id="2057" w:name="_Toc145707828"/>
      <w:bookmarkStart w:id="2058" w:name="_Toc160570309"/>
      <w:bookmarkStart w:id="2059" w:name="_Toc162007905"/>
      <w:bookmarkStart w:id="2060" w:name="_Toc164763323"/>
      <w:r>
        <w:rPr>
          <w:lang w:val="en-US"/>
        </w:rPr>
        <w:t>7.4</w:t>
      </w:r>
      <w:r>
        <w:rPr>
          <w:lang w:val="en-US"/>
        </w:rPr>
        <w:tab/>
        <w:t>Content type</w:t>
      </w:r>
      <w:bookmarkEnd w:id="2050"/>
      <w:bookmarkEnd w:id="2051"/>
      <w:bookmarkEnd w:id="2052"/>
      <w:bookmarkEnd w:id="2053"/>
      <w:bookmarkEnd w:id="2054"/>
      <w:bookmarkEnd w:id="2055"/>
      <w:bookmarkEnd w:id="2056"/>
      <w:bookmarkEnd w:id="2057"/>
      <w:bookmarkEnd w:id="2058"/>
      <w:bookmarkEnd w:id="2059"/>
      <w:bookmarkEnd w:id="206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061" w:name="_Toc85734218"/>
      <w:bookmarkStart w:id="2062" w:name="_Toc89431517"/>
      <w:bookmarkStart w:id="2063" w:name="_Toc97042325"/>
      <w:bookmarkStart w:id="2064" w:name="_Toc97045469"/>
      <w:bookmarkStart w:id="2065" w:name="_Toc97155214"/>
      <w:bookmarkStart w:id="2066" w:name="_Toc101521351"/>
      <w:bookmarkStart w:id="2067" w:name="_Toc138761619"/>
      <w:bookmarkStart w:id="2068" w:name="_Toc145707829"/>
      <w:bookmarkStart w:id="2069" w:name="_Toc160570310"/>
      <w:bookmarkStart w:id="2070" w:name="_Toc162007906"/>
      <w:bookmarkStart w:id="2071" w:name="_Toc164763324"/>
      <w:r>
        <w:rPr>
          <w:lang w:val="en-US"/>
        </w:rPr>
        <w:t>7.5</w:t>
      </w:r>
      <w:r>
        <w:rPr>
          <w:lang w:val="en-US"/>
        </w:rPr>
        <w:tab/>
        <w:t>URI structure</w:t>
      </w:r>
      <w:bookmarkEnd w:id="2061"/>
      <w:bookmarkEnd w:id="2062"/>
      <w:bookmarkEnd w:id="2063"/>
      <w:bookmarkEnd w:id="2064"/>
      <w:bookmarkEnd w:id="2065"/>
      <w:bookmarkEnd w:id="2066"/>
      <w:bookmarkEnd w:id="2067"/>
      <w:bookmarkEnd w:id="2068"/>
      <w:bookmarkEnd w:id="2069"/>
      <w:bookmarkEnd w:id="2070"/>
      <w:bookmarkEnd w:id="2071"/>
    </w:p>
    <w:p w14:paraId="16DC1DC1" w14:textId="77777777" w:rsidR="00755AA5" w:rsidRDefault="00755AA5" w:rsidP="00755AA5">
      <w:pPr>
        <w:pStyle w:val="Heading3"/>
        <w:rPr>
          <w:lang w:val="en-US"/>
        </w:rPr>
      </w:pPr>
      <w:bookmarkStart w:id="2072" w:name="_Toc85734219"/>
      <w:bookmarkStart w:id="2073" w:name="_Toc89431518"/>
      <w:bookmarkStart w:id="2074" w:name="_Toc97042326"/>
      <w:bookmarkStart w:id="2075" w:name="_Toc97045470"/>
      <w:bookmarkStart w:id="2076" w:name="_Toc97155215"/>
      <w:bookmarkStart w:id="2077" w:name="_Toc101521352"/>
      <w:bookmarkStart w:id="2078" w:name="_Toc138761620"/>
      <w:bookmarkStart w:id="2079" w:name="_Toc145707830"/>
      <w:bookmarkStart w:id="2080" w:name="_Toc160570311"/>
      <w:bookmarkStart w:id="2081" w:name="_Toc162007907"/>
      <w:bookmarkStart w:id="2082" w:name="_Toc164763325"/>
      <w:r>
        <w:rPr>
          <w:lang w:val="en-US"/>
        </w:rPr>
        <w:t>7.5.1</w:t>
      </w:r>
      <w:r>
        <w:rPr>
          <w:lang w:val="en-US"/>
        </w:rPr>
        <w:tab/>
        <w:t>Resource URI structure</w:t>
      </w:r>
      <w:bookmarkEnd w:id="2072"/>
      <w:bookmarkEnd w:id="2073"/>
      <w:bookmarkEnd w:id="2074"/>
      <w:bookmarkEnd w:id="2075"/>
      <w:bookmarkEnd w:id="2076"/>
      <w:bookmarkEnd w:id="2077"/>
      <w:bookmarkEnd w:id="2078"/>
      <w:bookmarkEnd w:id="2079"/>
      <w:bookmarkEnd w:id="2080"/>
      <w:bookmarkEnd w:id="2081"/>
      <w:bookmarkEnd w:id="208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083" w:name="_Toc85734220"/>
      <w:bookmarkStart w:id="2084" w:name="_Toc89431519"/>
      <w:bookmarkStart w:id="2085" w:name="_Toc97042327"/>
      <w:bookmarkStart w:id="2086" w:name="_Toc97045471"/>
      <w:bookmarkStart w:id="2087" w:name="_Toc97155216"/>
      <w:bookmarkStart w:id="2088" w:name="_Toc101521353"/>
      <w:bookmarkStart w:id="2089" w:name="_Toc138761621"/>
      <w:bookmarkStart w:id="2090" w:name="_Toc145707831"/>
      <w:bookmarkStart w:id="2091" w:name="_Toc160570312"/>
      <w:bookmarkStart w:id="2092" w:name="_Toc162007908"/>
      <w:bookmarkStart w:id="2093" w:name="_Toc164763326"/>
      <w:r>
        <w:t>7.5.2</w:t>
      </w:r>
      <w:r>
        <w:tab/>
        <w:t>Custom operations URI structure</w:t>
      </w:r>
      <w:bookmarkEnd w:id="2083"/>
      <w:bookmarkEnd w:id="2084"/>
      <w:bookmarkEnd w:id="2085"/>
      <w:bookmarkEnd w:id="2086"/>
      <w:bookmarkEnd w:id="2087"/>
      <w:bookmarkEnd w:id="2088"/>
      <w:bookmarkEnd w:id="2089"/>
      <w:bookmarkEnd w:id="2090"/>
      <w:bookmarkEnd w:id="2091"/>
      <w:bookmarkEnd w:id="2092"/>
      <w:bookmarkEnd w:id="209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094" w:name="_Toc85734221"/>
      <w:bookmarkStart w:id="2095" w:name="_Toc89431520"/>
      <w:bookmarkStart w:id="2096" w:name="_Toc97042328"/>
      <w:bookmarkStart w:id="2097" w:name="_Toc97045472"/>
      <w:bookmarkStart w:id="2098" w:name="_Toc97155217"/>
      <w:bookmarkStart w:id="2099" w:name="_Toc101521354"/>
      <w:bookmarkStart w:id="2100" w:name="_Toc138761622"/>
      <w:bookmarkStart w:id="2101" w:name="_Toc145707832"/>
      <w:bookmarkStart w:id="2102" w:name="_Toc160570313"/>
      <w:bookmarkStart w:id="2103" w:name="_Toc162007909"/>
      <w:bookmarkStart w:id="2104" w:name="_Toc164763327"/>
      <w:r>
        <w:rPr>
          <w:lang w:val="en-US"/>
        </w:rPr>
        <w:t>7.6</w:t>
      </w:r>
      <w:r>
        <w:rPr>
          <w:lang w:val="en-US"/>
        </w:rPr>
        <w:tab/>
        <w:t>Notifications</w:t>
      </w:r>
      <w:bookmarkEnd w:id="2094"/>
      <w:bookmarkEnd w:id="2095"/>
      <w:bookmarkEnd w:id="2096"/>
      <w:bookmarkEnd w:id="2097"/>
      <w:bookmarkEnd w:id="2098"/>
      <w:bookmarkEnd w:id="2099"/>
      <w:bookmarkEnd w:id="2100"/>
      <w:bookmarkEnd w:id="2101"/>
      <w:bookmarkEnd w:id="2102"/>
      <w:bookmarkEnd w:id="2103"/>
      <w:bookmarkEnd w:id="210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05" w:name="_Toc85734222"/>
      <w:bookmarkStart w:id="2106" w:name="_Toc89431521"/>
      <w:bookmarkStart w:id="2107" w:name="_Toc97042329"/>
      <w:bookmarkStart w:id="2108" w:name="_Toc97045473"/>
      <w:bookmarkStart w:id="2109" w:name="_Toc97155218"/>
      <w:bookmarkStart w:id="2110" w:name="_Toc101521355"/>
      <w:bookmarkStart w:id="2111" w:name="_Toc138761623"/>
      <w:bookmarkStart w:id="2112" w:name="_Toc145707833"/>
      <w:bookmarkStart w:id="2113" w:name="_Toc160570314"/>
      <w:bookmarkStart w:id="2114" w:name="_Toc162007910"/>
      <w:bookmarkStart w:id="2115" w:name="_Toc164763328"/>
      <w:r>
        <w:rPr>
          <w:lang w:val="en-US"/>
        </w:rPr>
        <w:t>7.7</w:t>
      </w:r>
      <w:r>
        <w:rPr>
          <w:lang w:val="en-US"/>
        </w:rPr>
        <w:tab/>
        <w:t>Error handling</w:t>
      </w:r>
      <w:bookmarkEnd w:id="2105"/>
      <w:bookmarkEnd w:id="2106"/>
      <w:bookmarkEnd w:id="2107"/>
      <w:bookmarkEnd w:id="2108"/>
      <w:bookmarkEnd w:id="2109"/>
      <w:bookmarkEnd w:id="2110"/>
      <w:bookmarkEnd w:id="2111"/>
      <w:bookmarkEnd w:id="2112"/>
      <w:bookmarkEnd w:id="2113"/>
      <w:bookmarkEnd w:id="2114"/>
      <w:bookmarkEnd w:id="211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16" w:name="_Toc85734223"/>
      <w:bookmarkStart w:id="2117" w:name="_Toc89431522"/>
      <w:bookmarkStart w:id="2118" w:name="_Toc97042330"/>
      <w:bookmarkStart w:id="2119" w:name="_Toc97045474"/>
      <w:bookmarkStart w:id="2120" w:name="_Toc97155219"/>
      <w:bookmarkStart w:id="2121" w:name="_Toc101521356"/>
      <w:bookmarkStart w:id="2122" w:name="_Toc138761624"/>
      <w:bookmarkStart w:id="2123" w:name="_Toc145707834"/>
      <w:bookmarkStart w:id="2124" w:name="_Toc160570315"/>
      <w:bookmarkStart w:id="2125" w:name="_Toc162007911"/>
      <w:bookmarkStart w:id="2126" w:name="_Toc164763329"/>
      <w:r>
        <w:rPr>
          <w:lang w:val="en-US"/>
        </w:rPr>
        <w:t>7.8</w:t>
      </w:r>
      <w:r>
        <w:rPr>
          <w:lang w:val="en-US"/>
        </w:rPr>
        <w:tab/>
        <w:t>Feature negotiation</w:t>
      </w:r>
      <w:bookmarkEnd w:id="2116"/>
      <w:bookmarkEnd w:id="2117"/>
      <w:bookmarkEnd w:id="2118"/>
      <w:bookmarkEnd w:id="2119"/>
      <w:bookmarkEnd w:id="2120"/>
      <w:bookmarkEnd w:id="2121"/>
      <w:bookmarkEnd w:id="2122"/>
      <w:bookmarkEnd w:id="2123"/>
      <w:bookmarkEnd w:id="2124"/>
      <w:bookmarkEnd w:id="2125"/>
      <w:bookmarkEnd w:id="212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27" w:name="_Toc85734224"/>
      <w:bookmarkStart w:id="2128" w:name="_Toc89431523"/>
      <w:bookmarkStart w:id="2129" w:name="_Toc97042331"/>
      <w:bookmarkStart w:id="2130" w:name="_Toc97045475"/>
      <w:bookmarkStart w:id="2131" w:name="_Toc97155220"/>
      <w:bookmarkStart w:id="2132" w:name="_Toc101521357"/>
      <w:bookmarkStart w:id="2133" w:name="_Toc138761625"/>
      <w:bookmarkStart w:id="2134" w:name="_Toc145707835"/>
      <w:bookmarkStart w:id="2135" w:name="_Toc160570316"/>
      <w:bookmarkStart w:id="2136" w:name="_Toc162007912"/>
      <w:bookmarkStart w:id="2137" w:name="_Toc164763330"/>
      <w:r>
        <w:rPr>
          <w:lang w:val="en-US"/>
        </w:rPr>
        <w:t>7.9</w:t>
      </w:r>
      <w:r>
        <w:rPr>
          <w:lang w:val="en-US"/>
        </w:rPr>
        <w:tab/>
        <w:t>HTTP headers</w:t>
      </w:r>
      <w:bookmarkEnd w:id="2127"/>
      <w:bookmarkEnd w:id="2128"/>
      <w:bookmarkEnd w:id="2129"/>
      <w:bookmarkEnd w:id="2130"/>
      <w:bookmarkEnd w:id="2131"/>
      <w:bookmarkEnd w:id="2132"/>
      <w:bookmarkEnd w:id="2133"/>
      <w:bookmarkEnd w:id="2134"/>
      <w:bookmarkEnd w:id="2135"/>
      <w:bookmarkEnd w:id="2136"/>
      <w:bookmarkEnd w:id="213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138" w:name="_Toc85734225"/>
      <w:bookmarkStart w:id="2139" w:name="_Toc89431524"/>
      <w:bookmarkStart w:id="2140" w:name="_Toc97042332"/>
      <w:bookmarkStart w:id="2141" w:name="_Toc97045476"/>
      <w:bookmarkStart w:id="2142" w:name="_Toc97155221"/>
      <w:bookmarkStart w:id="2143" w:name="_Toc101521358"/>
      <w:bookmarkStart w:id="2144" w:name="_Toc138761626"/>
      <w:bookmarkStart w:id="2145" w:name="_Toc145707836"/>
      <w:bookmarkStart w:id="2146" w:name="_Toc160570317"/>
      <w:bookmarkStart w:id="2147" w:name="_Toc162007913"/>
      <w:bookmarkStart w:id="2148" w:name="_Toc164763331"/>
      <w:r>
        <w:rPr>
          <w:lang w:val="en-US"/>
        </w:rPr>
        <w:t>7.10</w:t>
      </w:r>
      <w:r>
        <w:rPr>
          <w:lang w:val="en-US"/>
        </w:rPr>
        <w:tab/>
        <w:t>Conventions for Open API specification files</w:t>
      </w:r>
      <w:bookmarkEnd w:id="2138"/>
      <w:bookmarkEnd w:id="2139"/>
      <w:bookmarkEnd w:id="2140"/>
      <w:bookmarkEnd w:id="2141"/>
      <w:bookmarkEnd w:id="2142"/>
      <w:bookmarkEnd w:id="2143"/>
      <w:bookmarkEnd w:id="2144"/>
      <w:bookmarkEnd w:id="2145"/>
      <w:bookmarkEnd w:id="2146"/>
      <w:bookmarkEnd w:id="2147"/>
      <w:bookmarkEnd w:id="214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149" w:name="_Toc85734226"/>
      <w:bookmarkStart w:id="2150" w:name="_Toc89431525"/>
      <w:bookmarkStart w:id="2151" w:name="_Toc97042333"/>
      <w:bookmarkStart w:id="2152" w:name="_Toc97045477"/>
      <w:bookmarkStart w:id="2153" w:name="_Toc97155222"/>
      <w:bookmarkStart w:id="2154" w:name="_Toc101521359"/>
      <w:bookmarkStart w:id="2155" w:name="_Toc138761627"/>
      <w:bookmarkStart w:id="2156" w:name="_Toc145707837"/>
      <w:bookmarkStart w:id="2157" w:name="_Toc160570318"/>
      <w:bookmarkStart w:id="2158" w:name="_Toc162007914"/>
      <w:bookmarkStart w:id="2159" w:name="_Toc164763332"/>
      <w:r>
        <w:t>8</w:t>
      </w:r>
      <w:r w:rsidR="00F37749">
        <w:tab/>
        <w:t>E</w:t>
      </w:r>
      <w:r w:rsidR="00461762">
        <w:t>dge Enabler Server A</w:t>
      </w:r>
      <w:r w:rsidR="00F37749">
        <w:t>PI Definitions</w:t>
      </w:r>
      <w:bookmarkEnd w:id="2149"/>
      <w:bookmarkEnd w:id="2150"/>
      <w:bookmarkEnd w:id="2151"/>
      <w:bookmarkEnd w:id="2152"/>
      <w:bookmarkEnd w:id="2153"/>
      <w:bookmarkEnd w:id="2154"/>
      <w:bookmarkEnd w:id="2155"/>
      <w:bookmarkEnd w:id="2156"/>
      <w:bookmarkEnd w:id="2157"/>
      <w:bookmarkEnd w:id="2158"/>
      <w:bookmarkEnd w:id="2159"/>
    </w:p>
    <w:p w14:paraId="5A2720F1" w14:textId="3BA5652C" w:rsidR="00E667B4" w:rsidRPr="00771852" w:rsidRDefault="00E667B4" w:rsidP="00E667B4">
      <w:pPr>
        <w:pStyle w:val="Heading2"/>
      </w:pPr>
      <w:bookmarkStart w:id="2160" w:name="_Toc85734227"/>
      <w:bookmarkStart w:id="2161" w:name="_Toc89431526"/>
      <w:bookmarkStart w:id="2162" w:name="_Toc97042334"/>
      <w:bookmarkStart w:id="2163" w:name="_Toc97045478"/>
      <w:bookmarkStart w:id="2164" w:name="_Toc97155223"/>
      <w:bookmarkStart w:id="2165" w:name="_Toc101521360"/>
      <w:bookmarkStart w:id="2166" w:name="_Toc138761628"/>
      <w:bookmarkStart w:id="2167" w:name="_Toc145707838"/>
      <w:bookmarkStart w:id="2168" w:name="_Toc160570319"/>
      <w:bookmarkStart w:id="2169" w:name="_Toc162007915"/>
      <w:bookmarkStart w:id="2170" w:name="_Toc164763333"/>
      <w:r>
        <w:t>8.1</w:t>
      </w:r>
      <w:r>
        <w:tab/>
        <w:t>Eees_EASRegistration API</w:t>
      </w:r>
      <w:bookmarkEnd w:id="2160"/>
      <w:bookmarkEnd w:id="2161"/>
      <w:bookmarkEnd w:id="2162"/>
      <w:bookmarkEnd w:id="2163"/>
      <w:bookmarkEnd w:id="2164"/>
      <w:bookmarkEnd w:id="2165"/>
      <w:bookmarkEnd w:id="2166"/>
      <w:bookmarkEnd w:id="2167"/>
      <w:bookmarkEnd w:id="2168"/>
      <w:bookmarkEnd w:id="2169"/>
      <w:bookmarkEnd w:id="2170"/>
    </w:p>
    <w:p w14:paraId="2A27A33B" w14:textId="2BEAF11A" w:rsidR="00E667B4" w:rsidRDefault="00E667B4" w:rsidP="00E667B4">
      <w:pPr>
        <w:pStyle w:val="Heading3"/>
      </w:pPr>
      <w:bookmarkStart w:id="2171" w:name="_Toc85734228"/>
      <w:bookmarkStart w:id="2172" w:name="_Toc89431527"/>
      <w:bookmarkStart w:id="2173" w:name="_Toc97042335"/>
      <w:bookmarkStart w:id="2174" w:name="_Toc97045479"/>
      <w:bookmarkStart w:id="2175" w:name="_Toc97155224"/>
      <w:bookmarkStart w:id="2176" w:name="_Toc101521361"/>
      <w:bookmarkStart w:id="2177" w:name="_Toc138761629"/>
      <w:bookmarkStart w:id="2178" w:name="_Toc145707839"/>
      <w:bookmarkStart w:id="2179" w:name="_Toc160570320"/>
      <w:bookmarkStart w:id="2180" w:name="_Toc162007916"/>
      <w:bookmarkStart w:id="2181" w:name="_Toc164763334"/>
      <w:r>
        <w:t>8.1.1</w:t>
      </w:r>
      <w:r>
        <w:tab/>
      </w:r>
      <w:bookmarkEnd w:id="2171"/>
      <w:r w:rsidR="00D16A7A">
        <w:t>Introduction</w:t>
      </w:r>
      <w:bookmarkEnd w:id="2172"/>
      <w:bookmarkEnd w:id="2173"/>
      <w:bookmarkEnd w:id="2174"/>
      <w:bookmarkEnd w:id="2175"/>
      <w:bookmarkEnd w:id="2176"/>
      <w:bookmarkEnd w:id="2177"/>
      <w:bookmarkEnd w:id="2178"/>
      <w:bookmarkEnd w:id="2179"/>
      <w:bookmarkEnd w:id="2180"/>
      <w:bookmarkEnd w:id="218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182" w:name="_Toc85734229"/>
      <w:bookmarkStart w:id="2183" w:name="_Toc89431528"/>
      <w:bookmarkStart w:id="2184" w:name="_Toc97042336"/>
      <w:bookmarkStart w:id="2185" w:name="_Toc97045480"/>
      <w:bookmarkStart w:id="2186" w:name="_Toc97155225"/>
      <w:bookmarkStart w:id="2187" w:name="_Toc101521362"/>
      <w:bookmarkStart w:id="2188" w:name="_Toc138761630"/>
      <w:bookmarkStart w:id="2189" w:name="_Toc145707840"/>
      <w:bookmarkStart w:id="2190" w:name="_Toc160570321"/>
      <w:bookmarkStart w:id="2191" w:name="_Toc162007917"/>
      <w:bookmarkStart w:id="2192" w:name="_Toc164763335"/>
      <w:r>
        <w:t>8.</w:t>
      </w:r>
      <w:r w:rsidR="000A43F5">
        <w:t>1</w:t>
      </w:r>
      <w:r>
        <w:t>.2</w:t>
      </w:r>
      <w:r>
        <w:tab/>
        <w:t>Resources</w:t>
      </w:r>
      <w:bookmarkEnd w:id="2182"/>
      <w:bookmarkEnd w:id="2183"/>
      <w:bookmarkEnd w:id="2184"/>
      <w:bookmarkEnd w:id="2185"/>
      <w:bookmarkEnd w:id="2186"/>
      <w:bookmarkEnd w:id="2187"/>
      <w:bookmarkEnd w:id="2188"/>
      <w:bookmarkEnd w:id="2189"/>
      <w:bookmarkEnd w:id="2190"/>
      <w:bookmarkEnd w:id="2191"/>
      <w:bookmarkEnd w:id="2192"/>
    </w:p>
    <w:p w14:paraId="10942E8A" w14:textId="680EAA35" w:rsidR="00E667B4" w:rsidRDefault="000A43F5" w:rsidP="00E667B4">
      <w:pPr>
        <w:pStyle w:val="Heading4"/>
      </w:pPr>
      <w:bookmarkStart w:id="2193" w:name="_Toc85734230"/>
      <w:bookmarkStart w:id="2194" w:name="_Toc89431529"/>
      <w:bookmarkStart w:id="2195" w:name="_Toc97042337"/>
      <w:bookmarkStart w:id="2196" w:name="_Toc97045481"/>
      <w:bookmarkStart w:id="2197" w:name="_Toc97155226"/>
      <w:bookmarkStart w:id="2198" w:name="_Toc101521363"/>
      <w:bookmarkStart w:id="2199" w:name="_Toc138761631"/>
      <w:bookmarkStart w:id="2200" w:name="_Toc145707841"/>
      <w:bookmarkStart w:id="2201" w:name="_Toc160570322"/>
      <w:bookmarkStart w:id="2202" w:name="_Toc162007918"/>
      <w:bookmarkStart w:id="2203" w:name="_Toc164763336"/>
      <w:r>
        <w:t>8.1</w:t>
      </w:r>
      <w:r w:rsidR="00E667B4">
        <w:t>.2.1</w:t>
      </w:r>
      <w:r w:rsidR="00E667B4">
        <w:tab/>
        <w:t>Overview</w:t>
      </w:r>
      <w:bookmarkEnd w:id="2193"/>
      <w:bookmarkEnd w:id="2194"/>
      <w:bookmarkEnd w:id="2195"/>
      <w:bookmarkEnd w:id="2196"/>
      <w:bookmarkEnd w:id="2197"/>
      <w:bookmarkEnd w:id="2198"/>
      <w:bookmarkEnd w:id="2199"/>
      <w:bookmarkEnd w:id="2200"/>
      <w:bookmarkEnd w:id="2201"/>
      <w:bookmarkEnd w:id="2202"/>
      <w:bookmarkEnd w:id="220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77589079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04" w:name="_Toc85734231"/>
      <w:bookmarkStart w:id="2205" w:name="_Toc89431530"/>
      <w:bookmarkStart w:id="2206" w:name="_Toc97042338"/>
      <w:bookmarkStart w:id="2207" w:name="_Toc97045482"/>
      <w:bookmarkStart w:id="2208" w:name="_Toc97155227"/>
      <w:bookmarkStart w:id="2209" w:name="_Toc101521364"/>
      <w:bookmarkStart w:id="2210" w:name="_Toc138761632"/>
      <w:bookmarkStart w:id="2211" w:name="_Toc145707842"/>
      <w:bookmarkStart w:id="2212" w:name="_Toc160570323"/>
      <w:bookmarkStart w:id="2213" w:name="_Toc162007919"/>
      <w:bookmarkStart w:id="2214" w:name="_Toc164763337"/>
      <w:r>
        <w:t>8.</w:t>
      </w:r>
      <w:r w:rsidR="000A43F5">
        <w:t>1</w:t>
      </w:r>
      <w:r>
        <w:t>.2.2</w:t>
      </w:r>
      <w:r>
        <w:tab/>
        <w:t>Resource</w:t>
      </w:r>
      <w:r w:rsidRPr="00831458">
        <w:t xml:space="preserve">: </w:t>
      </w:r>
      <w:r>
        <w:t>EAS Registrations</w:t>
      </w:r>
      <w:bookmarkEnd w:id="2204"/>
      <w:bookmarkEnd w:id="2205"/>
      <w:bookmarkEnd w:id="2206"/>
      <w:bookmarkEnd w:id="2207"/>
      <w:bookmarkEnd w:id="2208"/>
      <w:bookmarkEnd w:id="2209"/>
      <w:bookmarkEnd w:id="2210"/>
      <w:bookmarkEnd w:id="2211"/>
      <w:bookmarkEnd w:id="2212"/>
      <w:bookmarkEnd w:id="2213"/>
      <w:bookmarkEnd w:id="2214"/>
    </w:p>
    <w:p w14:paraId="71D663C5" w14:textId="5D0A72C6" w:rsidR="00E667B4" w:rsidRDefault="00E667B4" w:rsidP="00E667B4">
      <w:pPr>
        <w:pStyle w:val="Heading5"/>
        <w:rPr>
          <w:lang w:eastAsia="zh-CN"/>
        </w:rPr>
      </w:pPr>
      <w:bookmarkStart w:id="2215" w:name="_Toc85734232"/>
      <w:bookmarkStart w:id="2216" w:name="_Toc89431531"/>
      <w:bookmarkStart w:id="2217" w:name="_Toc97042339"/>
      <w:bookmarkStart w:id="2218" w:name="_Toc97045483"/>
      <w:bookmarkStart w:id="2219" w:name="_Toc97155228"/>
      <w:bookmarkStart w:id="2220" w:name="_Toc101521365"/>
      <w:bookmarkStart w:id="2221" w:name="_Toc138761633"/>
      <w:bookmarkStart w:id="2222" w:name="_Toc145707843"/>
      <w:bookmarkStart w:id="2223" w:name="_Toc160570324"/>
      <w:bookmarkStart w:id="2224" w:name="_Toc162007920"/>
      <w:bookmarkStart w:id="2225" w:name="_Toc164763338"/>
      <w:r>
        <w:rPr>
          <w:lang w:eastAsia="zh-CN"/>
        </w:rPr>
        <w:t>8.</w:t>
      </w:r>
      <w:r w:rsidR="000A43F5">
        <w:rPr>
          <w:lang w:eastAsia="zh-CN"/>
        </w:rPr>
        <w:t>1</w:t>
      </w:r>
      <w:r>
        <w:rPr>
          <w:lang w:eastAsia="zh-CN"/>
        </w:rPr>
        <w:t>.2.2.1</w:t>
      </w:r>
      <w:r>
        <w:rPr>
          <w:lang w:eastAsia="zh-CN"/>
        </w:rPr>
        <w:tab/>
        <w:t>Description</w:t>
      </w:r>
      <w:bookmarkEnd w:id="2215"/>
      <w:bookmarkEnd w:id="2216"/>
      <w:bookmarkEnd w:id="2217"/>
      <w:bookmarkEnd w:id="2218"/>
      <w:bookmarkEnd w:id="2219"/>
      <w:bookmarkEnd w:id="2220"/>
      <w:bookmarkEnd w:id="2221"/>
      <w:bookmarkEnd w:id="2222"/>
      <w:bookmarkEnd w:id="2223"/>
      <w:bookmarkEnd w:id="2224"/>
      <w:bookmarkEnd w:id="222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26" w:name="_Toc85734233"/>
      <w:bookmarkStart w:id="2227" w:name="_Toc89431532"/>
      <w:bookmarkStart w:id="2228" w:name="_Toc97042340"/>
      <w:bookmarkStart w:id="2229" w:name="_Toc97045484"/>
      <w:bookmarkStart w:id="2230" w:name="_Toc97155229"/>
      <w:bookmarkStart w:id="2231" w:name="_Toc101521366"/>
      <w:bookmarkStart w:id="2232" w:name="_Toc138761634"/>
      <w:bookmarkStart w:id="2233" w:name="_Toc145707844"/>
      <w:bookmarkStart w:id="2234" w:name="_Toc160570325"/>
      <w:bookmarkStart w:id="2235" w:name="_Toc162007921"/>
      <w:bookmarkStart w:id="2236" w:name="_Toc164763339"/>
      <w:r>
        <w:rPr>
          <w:lang w:eastAsia="zh-CN"/>
        </w:rPr>
        <w:t>8.</w:t>
      </w:r>
      <w:r w:rsidR="000A43F5">
        <w:rPr>
          <w:lang w:eastAsia="zh-CN"/>
        </w:rPr>
        <w:t>1</w:t>
      </w:r>
      <w:r>
        <w:rPr>
          <w:lang w:eastAsia="zh-CN"/>
        </w:rPr>
        <w:t>.2.2.2</w:t>
      </w:r>
      <w:r>
        <w:rPr>
          <w:lang w:eastAsia="zh-CN"/>
        </w:rPr>
        <w:tab/>
        <w:t>Resource Definition</w:t>
      </w:r>
      <w:bookmarkEnd w:id="2226"/>
      <w:bookmarkEnd w:id="2227"/>
      <w:bookmarkEnd w:id="2228"/>
      <w:bookmarkEnd w:id="2229"/>
      <w:bookmarkEnd w:id="2230"/>
      <w:bookmarkEnd w:id="2231"/>
      <w:bookmarkEnd w:id="2232"/>
      <w:bookmarkEnd w:id="2233"/>
      <w:bookmarkEnd w:id="2234"/>
      <w:bookmarkEnd w:id="2235"/>
      <w:bookmarkEnd w:id="223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237" w:name="_Toc85734234"/>
      <w:bookmarkStart w:id="2238" w:name="_Toc89431533"/>
      <w:bookmarkStart w:id="2239" w:name="_Toc97042341"/>
      <w:bookmarkStart w:id="2240" w:name="_Toc97045485"/>
      <w:bookmarkStart w:id="2241" w:name="_Toc97155230"/>
      <w:bookmarkStart w:id="2242" w:name="_Toc101521367"/>
      <w:bookmarkStart w:id="2243" w:name="_Toc138761635"/>
      <w:bookmarkStart w:id="2244" w:name="_Toc145707845"/>
      <w:bookmarkStart w:id="2245" w:name="_Toc160570326"/>
      <w:bookmarkStart w:id="2246" w:name="_Toc162007922"/>
      <w:bookmarkStart w:id="2247" w:name="_Toc164763340"/>
      <w:r>
        <w:rPr>
          <w:lang w:eastAsia="zh-CN"/>
        </w:rPr>
        <w:t>8.</w:t>
      </w:r>
      <w:r w:rsidR="001166B0">
        <w:rPr>
          <w:lang w:eastAsia="zh-CN"/>
        </w:rPr>
        <w:t>1</w:t>
      </w:r>
      <w:r>
        <w:rPr>
          <w:lang w:eastAsia="zh-CN"/>
        </w:rPr>
        <w:t>.2.2.3</w:t>
      </w:r>
      <w:r>
        <w:rPr>
          <w:lang w:eastAsia="zh-CN"/>
        </w:rPr>
        <w:tab/>
        <w:t>Resource Standard Methods</w:t>
      </w:r>
      <w:bookmarkEnd w:id="2237"/>
      <w:bookmarkEnd w:id="2238"/>
      <w:bookmarkEnd w:id="2239"/>
      <w:bookmarkEnd w:id="2240"/>
      <w:bookmarkEnd w:id="2241"/>
      <w:bookmarkEnd w:id="2242"/>
      <w:bookmarkEnd w:id="2243"/>
      <w:bookmarkEnd w:id="2244"/>
      <w:bookmarkEnd w:id="2245"/>
      <w:bookmarkEnd w:id="2246"/>
      <w:bookmarkEnd w:id="2247"/>
    </w:p>
    <w:p w14:paraId="63ADBAE6" w14:textId="342CFE2A" w:rsidR="00E667B4" w:rsidRDefault="001166B0" w:rsidP="00E667B4">
      <w:pPr>
        <w:pStyle w:val="Heading6"/>
        <w:rPr>
          <w:lang w:eastAsia="zh-CN"/>
        </w:rPr>
      </w:pPr>
      <w:bookmarkStart w:id="2248" w:name="_Toc85734235"/>
      <w:bookmarkStart w:id="2249" w:name="_Toc89431534"/>
      <w:bookmarkStart w:id="2250" w:name="_Toc97042342"/>
      <w:bookmarkStart w:id="2251" w:name="_Toc97045486"/>
      <w:bookmarkStart w:id="2252" w:name="_Toc97155231"/>
      <w:bookmarkStart w:id="2253" w:name="_Toc101521368"/>
      <w:bookmarkStart w:id="2254" w:name="_Toc138761636"/>
      <w:bookmarkStart w:id="2255" w:name="_Toc145707846"/>
      <w:bookmarkStart w:id="2256" w:name="_Toc160570327"/>
      <w:bookmarkStart w:id="2257" w:name="_Toc162007923"/>
      <w:bookmarkStart w:id="2258" w:name="_Toc164763341"/>
      <w:r>
        <w:rPr>
          <w:lang w:eastAsia="zh-CN"/>
        </w:rPr>
        <w:t>8.1</w:t>
      </w:r>
      <w:r w:rsidR="00E667B4">
        <w:rPr>
          <w:lang w:eastAsia="zh-CN"/>
        </w:rPr>
        <w:t>.2.2.3.1</w:t>
      </w:r>
      <w:r w:rsidR="00E667B4">
        <w:rPr>
          <w:lang w:eastAsia="zh-CN"/>
        </w:rPr>
        <w:tab/>
        <w:t>POST</w:t>
      </w:r>
      <w:bookmarkEnd w:id="2248"/>
      <w:bookmarkEnd w:id="2249"/>
      <w:bookmarkEnd w:id="2250"/>
      <w:bookmarkEnd w:id="2251"/>
      <w:bookmarkEnd w:id="2252"/>
      <w:bookmarkEnd w:id="2253"/>
      <w:bookmarkEnd w:id="2254"/>
      <w:bookmarkEnd w:id="2255"/>
      <w:bookmarkEnd w:id="2256"/>
      <w:bookmarkEnd w:id="2257"/>
      <w:bookmarkEnd w:id="225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259" w:name="_Toc85734236"/>
      <w:bookmarkStart w:id="2260" w:name="_Toc89431535"/>
      <w:bookmarkStart w:id="2261" w:name="_Toc97042343"/>
      <w:bookmarkStart w:id="2262" w:name="_Toc97045487"/>
      <w:bookmarkStart w:id="2263" w:name="_Toc97155232"/>
      <w:bookmarkStart w:id="2264" w:name="_Toc101521369"/>
      <w:bookmarkStart w:id="2265" w:name="_Toc138761637"/>
      <w:bookmarkStart w:id="2266" w:name="_Toc145707847"/>
      <w:bookmarkStart w:id="2267" w:name="_Toc160570328"/>
      <w:bookmarkStart w:id="2268" w:name="_Toc162007924"/>
      <w:bookmarkStart w:id="2269" w:name="_Toc164763342"/>
      <w:r>
        <w:rPr>
          <w:lang w:eastAsia="zh-CN"/>
        </w:rPr>
        <w:t>8.</w:t>
      </w:r>
      <w:r w:rsidR="001166B0">
        <w:rPr>
          <w:lang w:eastAsia="zh-CN"/>
        </w:rPr>
        <w:t>1</w:t>
      </w:r>
      <w:r>
        <w:rPr>
          <w:lang w:eastAsia="zh-CN"/>
        </w:rPr>
        <w:t>.2.2.4</w:t>
      </w:r>
      <w:r>
        <w:rPr>
          <w:lang w:eastAsia="zh-CN"/>
        </w:rPr>
        <w:tab/>
        <w:t>Resource Custom Operations</w:t>
      </w:r>
      <w:bookmarkEnd w:id="2259"/>
      <w:bookmarkEnd w:id="2260"/>
      <w:bookmarkEnd w:id="2261"/>
      <w:bookmarkEnd w:id="2262"/>
      <w:bookmarkEnd w:id="2263"/>
      <w:bookmarkEnd w:id="2264"/>
      <w:bookmarkEnd w:id="2265"/>
      <w:bookmarkEnd w:id="2266"/>
      <w:bookmarkEnd w:id="2267"/>
      <w:bookmarkEnd w:id="2268"/>
      <w:bookmarkEnd w:id="2269"/>
    </w:p>
    <w:p w14:paraId="3CFD6CF3" w14:textId="77777777" w:rsidR="00E667B4" w:rsidRDefault="00E667B4" w:rsidP="00E667B4">
      <w:r>
        <w:t>None.</w:t>
      </w:r>
    </w:p>
    <w:p w14:paraId="6149788C" w14:textId="319E5F1C" w:rsidR="00E667B4" w:rsidRDefault="00E667B4" w:rsidP="00E667B4">
      <w:pPr>
        <w:pStyle w:val="Heading4"/>
      </w:pPr>
      <w:bookmarkStart w:id="2270" w:name="_Toc85734237"/>
      <w:bookmarkStart w:id="2271" w:name="_Toc89431536"/>
      <w:bookmarkStart w:id="2272" w:name="_Toc97042344"/>
      <w:bookmarkStart w:id="2273" w:name="_Toc97045488"/>
      <w:bookmarkStart w:id="2274" w:name="_Toc97155233"/>
      <w:bookmarkStart w:id="2275" w:name="_Toc101521370"/>
      <w:bookmarkStart w:id="2276" w:name="_Toc138761638"/>
      <w:bookmarkStart w:id="2277" w:name="_Toc145707848"/>
      <w:bookmarkStart w:id="2278" w:name="_Toc160570329"/>
      <w:bookmarkStart w:id="2279" w:name="_Toc162007925"/>
      <w:bookmarkStart w:id="2280" w:name="_Toc164763343"/>
      <w:r>
        <w:t>8.</w:t>
      </w:r>
      <w:r w:rsidR="001166B0">
        <w:t>1</w:t>
      </w:r>
      <w:r>
        <w:t>.2.3</w:t>
      </w:r>
      <w:r>
        <w:tab/>
        <w:t>Resource</w:t>
      </w:r>
      <w:r w:rsidRPr="00831458">
        <w:t xml:space="preserve">: </w:t>
      </w:r>
      <w:r>
        <w:t>Individual EAS Registration</w:t>
      </w:r>
      <w:bookmarkEnd w:id="2270"/>
      <w:bookmarkEnd w:id="2271"/>
      <w:bookmarkEnd w:id="2272"/>
      <w:bookmarkEnd w:id="2273"/>
      <w:bookmarkEnd w:id="2274"/>
      <w:bookmarkEnd w:id="2275"/>
      <w:bookmarkEnd w:id="2276"/>
      <w:bookmarkEnd w:id="2277"/>
      <w:bookmarkEnd w:id="2278"/>
      <w:bookmarkEnd w:id="2279"/>
      <w:bookmarkEnd w:id="2280"/>
    </w:p>
    <w:p w14:paraId="5AA27DA2" w14:textId="68A43BFA" w:rsidR="00E667B4" w:rsidRDefault="00E667B4" w:rsidP="00E667B4">
      <w:pPr>
        <w:pStyle w:val="Heading5"/>
        <w:rPr>
          <w:lang w:eastAsia="zh-CN"/>
        </w:rPr>
      </w:pPr>
      <w:bookmarkStart w:id="2281" w:name="_Toc85734238"/>
      <w:bookmarkStart w:id="2282" w:name="_Toc89431537"/>
      <w:bookmarkStart w:id="2283" w:name="_Toc97042345"/>
      <w:bookmarkStart w:id="2284" w:name="_Toc97045489"/>
      <w:bookmarkStart w:id="2285" w:name="_Toc97155234"/>
      <w:bookmarkStart w:id="2286" w:name="_Toc101521371"/>
      <w:bookmarkStart w:id="2287" w:name="_Toc138761639"/>
      <w:bookmarkStart w:id="2288" w:name="_Toc145707849"/>
      <w:bookmarkStart w:id="2289" w:name="_Toc160570330"/>
      <w:bookmarkStart w:id="2290" w:name="_Toc162007926"/>
      <w:bookmarkStart w:id="2291" w:name="_Toc164763344"/>
      <w:r>
        <w:rPr>
          <w:lang w:eastAsia="zh-CN"/>
        </w:rPr>
        <w:t>8.</w:t>
      </w:r>
      <w:r w:rsidR="001166B0">
        <w:rPr>
          <w:lang w:eastAsia="zh-CN"/>
        </w:rPr>
        <w:t>1</w:t>
      </w:r>
      <w:r>
        <w:rPr>
          <w:lang w:eastAsia="zh-CN"/>
        </w:rPr>
        <w:t>.2.3.1</w:t>
      </w:r>
      <w:r>
        <w:rPr>
          <w:lang w:eastAsia="zh-CN"/>
        </w:rPr>
        <w:tab/>
        <w:t>Description</w:t>
      </w:r>
      <w:bookmarkEnd w:id="2281"/>
      <w:bookmarkEnd w:id="2282"/>
      <w:bookmarkEnd w:id="2283"/>
      <w:bookmarkEnd w:id="2284"/>
      <w:bookmarkEnd w:id="2285"/>
      <w:bookmarkEnd w:id="2286"/>
      <w:bookmarkEnd w:id="2287"/>
      <w:bookmarkEnd w:id="2288"/>
      <w:bookmarkEnd w:id="2289"/>
      <w:bookmarkEnd w:id="2290"/>
      <w:bookmarkEnd w:id="229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292" w:name="_Toc85734239"/>
      <w:bookmarkStart w:id="2293" w:name="_Toc89431538"/>
      <w:bookmarkStart w:id="2294" w:name="_Toc97042346"/>
      <w:bookmarkStart w:id="2295" w:name="_Toc97045490"/>
      <w:bookmarkStart w:id="2296" w:name="_Toc97155235"/>
      <w:bookmarkStart w:id="2297" w:name="_Toc101521372"/>
      <w:bookmarkStart w:id="2298" w:name="_Toc138761640"/>
      <w:bookmarkStart w:id="2299" w:name="_Toc145707850"/>
      <w:bookmarkStart w:id="2300" w:name="_Toc160570331"/>
      <w:bookmarkStart w:id="2301" w:name="_Toc162007927"/>
      <w:bookmarkStart w:id="2302" w:name="_Toc164763345"/>
      <w:r>
        <w:rPr>
          <w:lang w:eastAsia="zh-CN"/>
        </w:rPr>
        <w:t>8.</w:t>
      </w:r>
      <w:r w:rsidR="001166B0">
        <w:rPr>
          <w:lang w:eastAsia="zh-CN"/>
        </w:rPr>
        <w:t>1</w:t>
      </w:r>
      <w:r>
        <w:rPr>
          <w:lang w:eastAsia="zh-CN"/>
        </w:rPr>
        <w:t>.2.3.2</w:t>
      </w:r>
      <w:r>
        <w:rPr>
          <w:lang w:eastAsia="zh-CN"/>
        </w:rPr>
        <w:tab/>
        <w:t>Resource Definition</w:t>
      </w:r>
      <w:bookmarkEnd w:id="2292"/>
      <w:bookmarkEnd w:id="2293"/>
      <w:bookmarkEnd w:id="2294"/>
      <w:bookmarkEnd w:id="2295"/>
      <w:bookmarkEnd w:id="2296"/>
      <w:bookmarkEnd w:id="2297"/>
      <w:bookmarkEnd w:id="2298"/>
      <w:bookmarkEnd w:id="2299"/>
      <w:bookmarkEnd w:id="2300"/>
      <w:bookmarkEnd w:id="2301"/>
      <w:bookmarkEnd w:id="23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03" w:name="_Toc85734240"/>
      <w:bookmarkStart w:id="2304" w:name="_Toc89431539"/>
      <w:bookmarkStart w:id="2305" w:name="_Toc97042347"/>
      <w:bookmarkStart w:id="2306" w:name="_Toc97045491"/>
      <w:bookmarkStart w:id="2307" w:name="_Toc97155236"/>
      <w:bookmarkStart w:id="2308" w:name="_Toc101521373"/>
      <w:bookmarkStart w:id="2309" w:name="_Toc138761641"/>
      <w:bookmarkStart w:id="2310" w:name="_Toc145707851"/>
      <w:bookmarkStart w:id="2311" w:name="_Toc160570332"/>
      <w:bookmarkStart w:id="2312" w:name="_Toc162007928"/>
      <w:bookmarkStart w:id="2313" w:name="_Toc164763346"/>
      <w:r>
        <w:rPr>
          <w:lang w:eastAsia="zh-CN"/>
        </w:rPr>
        <w:t>8.</w:t>
      </w:r>
      <w:r w:rsidR="00C21EAA">
        <w:rPr>
          <w:lang w:eastAsia="zh-CN"/>
        </w:rPr>
        <w:t>1</w:t>
      </w:r>
      <w:r>
        <w:rPr>
          <w:lang w:eastAsia="zh-CN"/>
        </w:rPr>
        <w:t>.2.3.3</w:t>
      </w:r>
      <w:r>
        <w:rPr>
          <w:lang w:eastAsia="zh-CN"/>
        </w:rPr>
        <w:tab/>
        <w:t>Resource Standard Methods</w:t>
      </w:r>
      <w:bookmarkEnd w:id="2303"/>
      <w:bookmarkEnd w:id="2304"/>
      <w:bookmarkEnd w:id="2305"/>
      <w:bookmarkEnd w:id="2306"/>
      <w:bookmarkEnd w:id="2307"/>
      <w:bookmarkEnd w:id="2308"/>
      <w:bookmarkEnd w:id="2309"/>
      <w:bookmarkEnd w:id="2310"/>
      <w:bookmarkEnd w:id="2311"/>
      <w:bookmarkEnd w:id="2312"/>
      <w:bookmarkEnd w:id="2313"/>
    </w:p>
    <w:p w14:paraId="3676D8C4" w14:textId="5EFF451A" w:rsidR="00E667B4" w:rsidRDefault="00E667B4" w:rsidP="00E667B4">
      <w:pPr>
        <w:pStyle w:val="Heading6"/>
        <w:rPr>
          <w:lang w:eastAsia="zh-CN"/>
        </w:rPr>
      </w:pPr>
      <w:bookmarkStart w:id="2314" w:name="_Toc85734241"/>
      <w:bookmarkStart w:id="2315" w:name="_Toc89431540"/>
      <w:bookmarkStart w:id="2316" w:name="_Toc97042348"/>
      <w:bookmarkStart w:id="2317" w:name="_Toc97045492"/>
      <w:bookmarkStart w:id="2318" w:name="_Toc97155237"/>
      <w:bookmarkStart w:id="2319" w:name="_Toc101521374"/>
      <w:bookmarkStart w:id="2320" w:name="_Toc138761642"/>
      <w:bookmarkStart w:id="2321" w:name="_Toc145707852"/>
      <w:bookmarkStart w:id="2322" w:name="_Toc160570333"/>
      <w:bookmarkStart w:id="2323" w:name="_Toc162007929"/>
      <w:bookmarkStart w:id="2324" w:name="_Toc164763347"/>
      <w:r>
        <w:rPr>
          <w:lang w:eastAsia="zh-CN"/>
        </w:rPr>
        <w:t>8.</w:t>
      </w:r>
      <w:r w:rsidR="00C21EAA">
        <w:rPr>
          <w:lang w:eastAsia="zh-CN"/>
        </w:rPr>
        <w:t>1</w:t>
      </w:r>
      <w:r>
        <w:rPr>
          <w:lang w:eastAsia="zh-CN"/>
        </w:rPr>
        <w:t>.2.3.3.1</w:t>
      </w:r>
      <w:r>
        <w:rPr>
          <w:lang w:eastAsia="zh-CN"/>
        </w:rPr>
        <w:tab/>
        <w:t>GET</w:t>
      </w:r>
      <w:bookmarkEnd w:id="2314"/>
      <w:bookmarkEnd w:id="2315"/>
      <w:bookmarkEnd w:id="2316"/>
      <w:bookmarkEnd w:id="2317"/>
      <w:bookmarkEnd w:id="2318"/>
      <w:bookmarkEnd w:id="2319"/>
      <w:bookmarkEnd w:id="2320"/>
      <w:bookmarkEnd w:id="2321"/>
      <w:bookmarkEnd w:id="2322"/>
      <w:bookmarkEnd w:id="2323"/>
      <w:bookmarkEnd w:id="232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25" w:name="_Toc85734242"/>
      <w:bookmarkStart w:id="2326" w:name="_Toc89431541"/>
      <w:bookmarkStart w:id="2327" w:name="_Toc97042349"/>
      <w:bookmarkStart w:id="2328" w:name="_Toc97045493"/>
      <w:bookmarkStart w:id="2329" w:name="_Toc97155238"/>
      <w:bookmarkStart w:id="2330" w:name="_Toc101521375"/>
      <w:bookmarkStart w:id="2331" w:name="_Toc138761643"/>
      <w:bookmarkStart w:id="2332" w:name="_Toc145707853"/>
      <w:bookmarkStart w:id="2333" w:name="_Toc160570334"/>
      <w:bookmarkStart w:id="2334" w:name="_Toc162007930"/>
      <w:bookmarkStart w:id="2335" w:name="_Toc164763348"/>
      <w:r>
        <w:rPr>
          <w:lang w:eastAsia="zh-CN"/>
        </w:rPr>
        <w:t>8.</w:t>
      </w:r>
      <w:r w:rsidR="00ED4A19">
        <w:rPr>
          <w:lang w:eastAsia="zh-CN"/>
        </w:rPr>
        <w:t>1</w:t>
      </w:r>
      <w:r>
        <w:rPr>
          <w:lang w:eastAsia="zh-CN"/>
        </w:rPr>
        <w:t>.2.3.3.2</w:t>
      </w:r>
      <w:r>
        <w:rPr>
          <w:lang w:eastAsia="zh-CN"/>
        </w:rPr>
        <w:tab/>
        <w:t>PUT</w:t>
      </w:r>
      <w:bookmarkEnd w:id="2325"/>
      <w:bookmarkEnd w:id="2326"/>
      <w:bookmarkEnd w:id="2327"/>
      <w:bookmarkEnd w:id="2328"/>
      <w:bookmarkEnd w:id="2329"/>
      <w:bookmarkEnd w:id="2330"/>
      <w:bookmarkEnd w:id="2331"/>
      <w:bookmarkEnd w:id="2332"/>
      <w:bookmarkEnd w:id="2333"/>
      <w:bookmarkEnd w:id="2334"/>
      <w:bookmarkEnd w:id="233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336" w:name="_Toc85734243"/>
      <w:bookmarkStart w:id="2337" w:name="_Toc89431542"/>
      <w:bookmarkStart w:id="2338" w:name="_Toc97042350"/>
      <w:bookmarkStart w:id="2339" w:name="_Toc97045494"/>
      <w:bookmarkStart w:id="2340" w:name="_Toc97155239"/>
      <w:bookmarkStart w:id="2341" w:name="_Toc101521376"/>
      <w:bookmarkStart w:id="2342" w:name="_Toc138761644"/>
      <w:bookmarkStart w:id="2343" w:name="_Toc145707854"/>
      <w:bookmarkStart w:id="2344" w:name="_Toc160570335"/>
      <w:bookmarkStart w:id="2345" w:name="_Toc162007931"/>
      <w:bookmarkStart w:id="2346" w:name="_Toc164763349"/>
      <w:r>
        <w:rPr>
          <w:lang w:eastAsia="zh-CN"/>
        </w:rPr>
        <w:t>8.</w:t>
      </w:r>
      <w:r w:rsidR="00ED4A19">
        <w:rPr>
          <w:lang w:eastAsia="zh-CN"/>
        </w:rPr>
        <w:t>1</w:t>
      </w:r>
      <w:r>
        <w:rPr>
          <w:lang w:eastAsia="zh-CN"/>
        </w:rPr>
        <w:t>.2.3.3.3</w:t>
      </w:r>
      <w:r>
        <w:rPr>
          <w:lang w:eastAsia="zh-CN"/>
        </w:rPr>
        <w:tab/>
        <w:t>DELETE</w:t>
      </w:r>
      <w:bookmarkEnd w:id="2336"/>
      <w:bookmarkEnd w:id="2337"/>
      <w:bookmarkEnd w:id="2338"/>
      <w:bookmarkEnd w:id="2339"/>
      <w:bookmarkEnd w:id="2340"/>
      <w:bookmarkEnd w:id="2341"/>
      <w:bookmarkEnd w:id="2342"/>
      <w:bookmarkEnd w:id="2343"/>
      <w:bookmarkEnd w:id="2344"/>
      <w:bookmarkEnd w:id="2345"/>
      <w:bookmarkEnd w:id="234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347" w:name="_Toc85734244"/>
      <w:bookmarkStart w:id="2348" w:name="_Toc89431543"/>
      <w:bookmarkStart w:id="2349" w:name="_Toc97042351"/>
      <w:bookmarkStart w:id="2350" w:name="_Toc97045495"/>
      <w:bookmarkStart w:id="2351" w:name="_Toc97155240"/>
      <w:bookmarkStart w:id="2352" w:name="_Toc101521377"/>
      <w:bookmarkStart w:id="2353" w:name="_Toc138761645"/>
      <w:bookmarkStart w:id="2354" w:name="_Toc145707855"/>
      <w:bookmarkStart w:id="2355" w:name="_Toc160570336"/>
      <w:bookmarkStart w:id="2356" w:name="_Toc162007932"/>
      <w:bookmarkStart w:id="2357" w:name="_Toc164763350"/>
      <w:r>
        <w:rPr>
          <w:lang w:eastAsia="zh-CN"/>
        </w:rPr>
        <w:t>8.1.2.3.3.4</w:t>
      </w:r>
      <w:r>
        <w:rPr>
          <w:lang w:eastAsia="zh-CN"/>
        </w:rPr>
        <w:tab/>
        <w:t>PATCH</w:t>
      </w:r>
      <w:bookmarkEnd w:id="2347"/>
      <w:bookmarkEnd w:id="2348"/>
      <w:bookmarkEnd w:id="2349"/>
      <w:bookmarkEnd w:id="2350"/>
      <w:bookmarkEnd w:id="2351"/>
      <w:bookmarkEnd w:id="2352"/>
      <w:bookmarkEnd w:id="2353"/>
      <w:bookmarkEnd w:id="2354"/>
      <w:bookmarkEnd w:id="2355"/>
      <w:bookmarkEnd w:id="2356"/>
      <w:bookmarkEnd w:id="235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358" w:name="_Toc85734245"/>
      <w:bookmarkStart w:id="2359" w:name="_Toc89431544"/>
      <w:bookmarkStart w:id="2360" w:name="_Toc97042352"/>
      <w:bookmarkStart w:id="2361" w:name="_Toc97045496"/>
      <w:bookmarkStart w:id="2362" w:name="_Toc97155241"/>
      <w:bookmarkStart w:id="2363" w:name="_Toc101521378"/>
      <w:bookmarkStart w:id="2364" w:name="_Toc138761646"/>
      <w:bookmarkStart w:id="2365" w:name="_Toc145707856"/>
      <w:bookmarkStart w:id="2366" w:name="_Toc160570337"/>
      <w:bookmarkStart w:id="2367" w:name="_Toc162007933"/>
      <w:bookmarkStart w:id="2368" w:name="_Toc164763351"/>
      <w:r>
        <w:rPr>
          <w:lang w:eastAsia="zh-CN"/>
        </w:rPr>
        <w:t>8.</w:t>
      </w:r>
      <w:r w:rsidR="007B0A3F">
        <w:rPr>
          <w:lang w:eastAsia="zh-CN"/>
        </w:rPr>
        <w:t>1</w:t>
      </w:r>
      <w:r>
        <w:rPr>
          <w:lang w:eastAsia="zh-CN"/>
        </w:rPr>
        <w:t>.2.3.4</w:t>
      </w:r>
      <w:r>
        <w:rPr>
          <w:lang w:eastAsia="zh-CN"/>
        </w:rPr>
        <w:tab/>
        <w:t>Resource Custom Operations</w:t>
      </w:r>
      <w:bookmarkEnd w:id="2358"/>
      <w:bookmarkEnd w:id="2359"/>
      <w:bookmarkEnd w:id="2360"/>
      <w:bookmarkEnd w:id="2361"/>
      <w:bookmarkEnd w:id="2362"/>
      <w:bookmarkEnd w:id="2363"/>
      <w:bookmarkEnd w:id="2364"/>
      <w:bookmarkEnd w:id="2365"/>
      <w:bookmarkEnd w:id="2366"/>
      <w:bookmarkEnd w:id="2367"/>
      <w:bookmarkEnd w:id="2368"/>
    </w:p>
    <w:p w14:paraId="4FE6C132" w14:textId="77777777" w:rsidR="00E667B4" w:rsidRDefault="00E667B4" w:rsidP="00E667B4">
      <w:r>
        <w:t>None.</w:t>
      </w:r>
    </w:p>
    <w:p w14:paraId="628E8B08" w14:textId="6D2B4C81" w:rsidR="00E667B4" w:rsidRDefault="007B0A3F" w:rsidP="00E667B4">
      <w:pPr>
        <w:pStyle w:val="Heading3"/>
      </w:pPr>
      <w:bookmarkStart w:id="2369" w:name="_Toc85734246"/>
      <w:bookmarkStart w:id="2370" w:name="_Toc89431545"/>
      <w:bookmarkStart w:id="2371" w:name="_Toc97042353"/>
      <w:bookmarkStart w:id="2372" w:name="_Toc97045497"/>
      <w:bookmarkStart w:id="2373" w:name="_Toc97155242"/>
      <w:bookmarkStart w:id="2374" w:name="_Toc101521379"/>
      <w:bookmarkStart w:id="2375" w:name="_Toc138761647"/>
      <w:bookmarkStart w:id="2376" w:name="_Toc145707857"/>
      <w:bookmarkStart w:id="2377" w:name="_Toc160570338"/>
      <w:bookmarkStart w:id="2378" w:name="_Toc162007934"/>
      <w:bookmarkStart w:id="2379" w:name="_Toc164763352"/>
      <w:r>
        <w:t>8.1</w:t>
      </w:r>
      <w:r w:rsidR="00E667B4">
        <w:t>.3</w:t>
      </w:r>
      <w:r w:rsidR="00E667B4">
        <w:tab/>
        <w:t>Custom Operations without associated resources</w:t>
      </w:r>
      <w:bookmarkEnd w:id="2369"/>
      <w:bookmarkEnd w:id="2370"/>
      <w:bookmarkEnd w:id="2371"/>
      <w:bookmarkEnd w:id="2372"/>
      <w:bookmarkEnd w:id="2373"/>
      <w:bookmarkEnd w:id="2374"/>
      <w:bookmarkEnd w:id="2375"/>
      <w:bookmarkEnd w:id="2376"/>
      <w:bookmarkEnd w:id="2377"/>
      <w:bookmarkEnd w:id="2378"/>
      <w:bookmarkEnd w:id="2379"/>
    </w:p>
    <w:p w14:paraId="11789304" w14:textId="77777777" w:rsidR="00E667B4" w:rsidRDefault="00E667B4" w:rsidP="00E667B4">
      <w:r>
        <w:t>None.</w:t>
      </w:r>
    </w:p>
    <w:p w14:paraId="59ACC383" w14:textId="7A7D74CB" w:rsidR="00E667B4" w:rsidRDefault="007B0A3F" w:rsidP="00E667B4">
      <w:pPr>
        <w:pStyle w:val="Heading3"/>
      </w:pPr>
      <w:bookmarkStart w:id="2380" w:name="_Toc85734247"/>
      <w:bookmarkStart w:id="2381" w:name="_Toc89431546"/>
      <w:bookmarkStart w:id="2382" w:name="_Toc97042354"/>
      <w:bookmarkStart w:id="2383" w:name="_Toc97045498"/>
      <w:bookmarkStart w:id="2384" w:name="_Toc97155243"/>
      <w:bookmarkStart w:id="2385" w:name="_Toc101521380"/>
      <w:bookmarkStart w:id="2386" w:name="_Toc138761648"/>
      <w:bookmarkStart w:id="2387" w:name="_Toc145707858"/>
      <w:bookmarkStart w:id="2388" w:name="_Toc160570339"/>
      <w:bookmarkStart w:id="2389" w:name="_Toc162007935"/>
      <w:bookmarkStart w:id="2390" w:name="_Toc164763353"/>
      <w:r>
        <w:t>8.1</w:t>
      </w:r>
      <w:r w:rsidR="00E667B4">
        <w:t>.4</w:t>
      </w:r>
      <w:r w:rsidR="00E667B4">
        <w:tab/>
        <w:t>Notifications</w:t>
      </w:r>
      <w:bookmarkEnd w:id="2380"/>
      <w:bookmarkEnd w:id="2381"/>
      <w:bookmarkEnd w:id="2382"/>
      <w:bookmarkEnd w:id="2383"/>
      <w:bookmarkEnd w:id="2384"/>
      <w:bookmarkEnd w:id="2385"/>
      <w:bookmarkEnd w:id="2386"/>
      <w:bookmarkEnd w:id="2387"/>
      <w:bookmarkEnd w:id="2388"/>
      <w:bookmarkEnd w:id="2389"/>
      <w:bookmarkEnd w:id="2390"/>
    </w:p>
    <w:p w14:paraId="53D5683B" w14:textId="77777777" w:rsidR="00E667B4" w:rsidRPr="00A2226D" w:rsidRDefault="00E667B4" w:rsidP="00E667B4">
      <w:r>
        <w:t>None.</w:t>
      </w:r>
    </w:p>
    <w:p w14:paraId="3D0C9200" w14:textId="6A01ABBD" w:rsidR="00E667B4" w:rsidRDefault="007B0A3F" w:rsidP="00E667B4">
      <w:pPr>
        <w:pStyle w:val="Heading3"/>
      </w:pPr>
      <w:bookmarkStart w:id="2391" w:name="_Toc85734248"/>
      <w:bookmarkStart w:id="2392" w:name="_Toc89431547"/>
      <w:bookmarkStart w:id="2393" w:name="_Toc97042355"/>
      <w:bookmarkStart w:id="2394" w:name="_Toc97045499"/>
      <w:bookmarkStart w:id="2395" w:name="_Toc97155244"/>
      <w:bookmarkStart w:id="2396" w:name="_Toc101521381"/>
      <w:bookmarkStart w:id="2397" w:name="_Toc138761649"/>
      <w:bookmarkStart w:id="2398" w:name="_Toc145707859"/>
      <w:bookmarkStart w:id="2399" w:name="_Toc160570340"/>
      <w:bookmarkStart w:id="2400" w:name="_Toc162007936"/>
      <w:bookmarkStart w:id="2401" w:name="_Toc164763354"/>
      <w:r>
        <w:t>8.1</w:t>
      </w:r>
      <w:r w:rsidR="00E667B4">
        <w:t>.5</w:t>
      </w:r>
      <w:r w:rsidR="00E667B4">
        <w:tab/>
        <w:t>Data Model</w:t>
      </w:r>
      <w:bookmarkEnd w:id="2391"/>
      <w:bookmarkEnd w:id="2392"/>
      <w:bookmarkEnd w:id="2393"/>
      <w:bookmarkEnd w:id="2394"/>
      <w:bookmarkEnd w:id="2395"/>
      <w:bookmarkEnd w:id="2396"/>
      <w:bookmarkEnd w:id="2397"/>
      <w:bookmarkEnd w:id="2398"/>
      <w:bookmarkEnd w:id="2399"/>
      <w:bookmarkEnd w:id="2400"/>
      <w:bookmarkEnd w:id="2401"/>
    </w:p>
    <w:p w14:paraId="2649D96D" w14:textId="3253D329" w:rsidR="00E667B4" w:rsidRDefault="00E667B4" w:rsidP="00E667B4">
      <w:pPr>
        <w:pStyle w:val="Heading4"/>
        <w:rPr>
          <w:lang w:eastAsia="zh-CN"/>
        </w:rPr>
      </w:pPr>
      <w:bookmarkStart w:id="2402" w:name="_Toc85734249"/>
      <w:bookmarkStart w:id="2403" w:name="_Toc89431548"/>
      <w:bookmarkStart w:id="2404" w:name="_Toc97042356"/>
      <w:bookmarkStart w:id="2405" w:name="_Toc97045500"/>
      <w:bookmarkStart w:id="2406" w:name="_Toc97155245"/>
      <w:bookmarkStart w:id="2407" w:name="_Toc101521382"/>
      <w:bookmarkStart w:id="2408" w:name="_Toc138761650"/>
      <w:bookmarkStart w:id="2409" w:name="_Toc145707860"/>
      <w:bookmarkStart w:id="2410" w:name="_Toc160570341"/>
      <w:bookmarkStart w:id="2411" w:name="_Toc162007937"/>
      <w:bookmarkStart w:id="2412" w:name="_Toc164763355"/>
      <w:r>
        <w:rPr>
          <w:lang w:eastAsia="zh-CN"/>
        </w:rPr>
        <w:t>8.</w:t>
      </w:r>
      <w:r w:rsidR="007B0A3F">
        <w:rPr>
          <w:lang w:eastAsia="zh-CN"/>
        </w:rPr>
        <w:t>1</w:t>
      </w:r>
      <w:r>
        <w:rPr>
          <w:lang w:eastAsia="zh-CN"/>
        </w:rPr>
        <w:t>.5.1</w:t>
      </w:r>
      <w:r>
        <w:rPr>
          <w:lang w:eastAsia="zh-CN"/>
        </w:rPr>
        <w:tab/>
        <w:t>General</w:t>
      </w:r>
      <w:bookmarkEnd w:id="2402"/>
      <w:bookmarkEnd w:id="2403"/>
      <w:bookmarkEnd w:id="2404"/>
      <w:bookmarkEnd w:id="2405"/>
      <w:bookmarkEnd w:id="2406"/>
      <w:bookmarkEnd w:id="2407"/>
      <w:bookmarkEnd w:id="2408"/>
      <w:bookmarkEnd w:id="2409"/>
      <w:bookmarkEnd w:id="2410"/>
      <w:bookmarkEnd w:id="2411"/>
      <w:bookmarkEnd w:id="241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13" w:name="_Toc85734250"/>
      <w:bookmarkStart w:id="2414" w:name="_Toc89431549"/>
      <w:bookmarkStart w:id="2415" w:name="_Toc97042357"/>
      <w:bookmarkStart w:id="2416" w:name="_Toc97045501"/>
      <w:bookmarkStart w:id="2417" w:name="_Toc97155246"/>
      <w:bookmarkStart w:id="2418" w:name="_Toc101521383"/>
      <w:bookmarkStart w:id="2419" w:name="_Toc138761651"/>
      <w:bookmarkStart w:id="2420" w:name="_Toc145707861"/>
      <w:bookmarkStart w:id="2421" w:name="_Toc160570342"/>
      <w:bookmarkStart w:id="2422" w:name="_Toc162007938"/>
      <w:bookmarkStart w:id="2423" w:name="_Toc164763356"/>
      <w:r>
        <w:rPr>
          <w:lang w:eastAsia="zh-CN"/>
        </w:rPr>
        <w:t>8.</w:t>
      </w:r>
      <w:r w:rsidR="007B0A3F">
        <w:rPr>
          <w:lang w:eastAsia="zh-CN"/>
        </w:rPr>
        <w:t>1</w:t>
      </w:r>
      <w:r>
        <w:rPr>
          <w:lang w:eastAsia="zh-CN"/>
        </w:rPr>
        <w:t>.5.2</w:t>
      </w:r>
      <w:r>
        <w:rPr>
          <w:lang w:eastAsia="zh-CN"/>
        </w:rPr>
        <w:tab/>
        <w:t>Structured data types</w:t>
      </w:r>
      <w:bookmarkEnd w:id="2413"/>
      <w:bookmarkEnd w:id="2414"/>
      <w:bookmarkEnd w:id="2415"/>
      <w:bookmarkEnd w:id="2416"/>
      <w:bookmarkEnd w:id="2417"/>
      <w:bookmarkEnd w:id="2418"/>
      <w:bookmarkEnd w:id="2419"/>
      <w:bookmarkEnd w:id="2420"/>
      <w:bookmarkEnd w:id="2421"/>
      <w:bookmarkEnd w:id="2422"/>
      <w:bookmarkEnd w:id="2423"/>
    </w:p>
    <w:p w14:paraId="50444C0A" w14:textId="7C920FAC" w:rsidR="00E667B4" w:rsidRDefault="00E667B4" w:rsidP="00E667B4">
      <w:pPr>
        <w:pStyle w:val="Heading5"/>
        <w:rPr>
          <w:lang w:eastAsia="zh-CN"/>
        </w:rPr>
      </w:pPr>
      <w:bookmarkStart w:id="2424" w:name="_Toc85734251"/>
      <w:bookmarkStart w:id="2425" w:name="_Toc89431550"/>
      <w:bookmarkStart w:id="2426" w:name="_Toc97042358"/>
      <w:bookmarkStart w:id="2427" w:name="_Toc97045502"/>
      <w:bookmarkStart w:id="2428" w:name="_Toc97155247"/>
      <w:bookmarkStart w:id="2429" w:name="_Toc101521384"/>
      <w:bookmarkStart w:id="2430" w:name="_Toc138761652"/>
      <w:bookmarkStart w:id="2431" w:name="_Toc145707862"/>
      <w:bookmarkStart w:id="2432" w:name="_Toc160570343"/>
      <w:bookmarkStart w:id="2433" w:name="_Toc162007939"/>
      <w:bookmarkStart w:id="2434" w:name="_Toc164763357"/>
      <w:r>
        <w:rPr>
          <w:lang w:eastAsia="zh-CN"/>
        </w:rPr>
        <w:t>8.</w:t>
      </w:r>
      <w:r w:rsidR="007B0A3F">
        <w:rPr>
          <w:lang w:eastAsia="zh-CN"/>
        </w:rPr>
        <w:t>1</w:t>
      </w:r>
      <w:r>
        <w:rPr>
          <w:lang w:eastAsia="zh-CN"/>
        </w:rPr>
        <w:t>.5.2.1</w:t>
      </w:r>
      <w:r>
        <w:rPr>
          <w:lang w:eastAsia="zh-CN"/>
        </w:rPr>
        <w:tab/>
        <w:t>Introduction</w:t>
      </w:r>
      <w:bookmarkEnd w:id="2424"/>
      <w:bookmarkEnd w:id="2425"/>
      <w:bookmarkEnd w:id="2426"/>
      <w:bookmarkEnd w:id="2427"/>
      <w:bookmarkEnd w:id="2428"/>
      <w:bookmarkEnd w:id="2429"/>
      <w:bookmarkEnd w:id="2430"/>
      <w:bookmarkEnd w:id="2431"/>
      <w:bookmarkEnd w:id="2432"/>
      <w:bookmarkEnd w:id="2433"/>
      <w:bookmarkEnd w:id="2434"/>
    </w:p>
    <w:p w14:paraId="6725FC83" w14:textId="78CFD3C0" w:rsidR="00E667B4" w:rsidRDefault="00E667B4" w:rsidP="00E667B4">
      <w:pPr>
        <w:pStyle w:val="Heading5"/>
        <w:rPr>
          <w:lang w:eastAsia="zh-CN"/>
        </w:rPr>
      </w:pPr>
      <w:bookmarkStart w:id="2435" w:name="_Toc85734252"/>
      <w:bookmarkStart w:id="2436" w:name="_Toc89431551"/>
      <w:bookmarkStart w:id="2437" w:name="_Toc97042359"/>
      <w:bookmarkStart w:id="2438" w:name="_Toc97045503"/>
      <w:bookmarkStart w:id="2439" w:name="_Toc97155248"/>
      <w:bookmarkStart w:id="2440" w:name="_Toc101521385"/>
      <w:bookmarkStart w:id="2441" w:name="_Toc138761653"/>
      <w:bookmarkStart w:id="2442" w:name="_Toc145707863"/>
      <w:bookmarkStart w:id="2443" w:name="_Toc160570344"/>
      <w:bookmarkStart w:id="2444" w:name="_Toc162007940"/>
      <w:bookmarkStart w:id="2445" w:name="_Toc164763358"/>
      <w:r>
        <w:rPr>
          <w:lang w:eastAsia="zh-CN"/>
        </w:rPr>
        <w:t>8.</w:t>
      </w:r>
      <w:r w:rsidR="007B0A3F">
        <w:rPr>
          <w:lang w:eastAsia="zh-CN"/>
        </w:rPr>
        <w:t>1</w:t>
      </w:r>
      <w:r>
        <w:rPr>
          <w:lang w:eastAsia="zh-CN"/>
        </w:rPr>
        <w:t>.5.2.2</w:t>
      </w:r>
      <w:r>
        <w:rPr>
          <w:lang w:eastAsia="zh-CN"/>
        </w:rPr>
        <w:tab/>
        <w:t>Type: EASRegistration</w:t>
      </w:r>
      <w:bookmarkEnd w:id="2435"/>
      <w:bookmarkEnd w:id="2436"/>
      <w:bookmarkEnd w:id="2437"/>
      <w:bookmarkEnd w:id="2438"/>
      <w:bookmarkEnd w:id="2439"/>
      <w:bookmarkEnd w:id="2440"/>
      <w:bookmarkEnd w:id="2441"/>
      <w:bookmarkEnd w:id="2442"/>
      <w:bookmarkEnd w:id="2443"/>
      <w:bookmarkEnd w:id="2444"/>
      <w:bookmarkEnd w:id="244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446" w:name="_Toc85734253"/>
      <w:bookmarkStart w:id="2447" w:name="_Toc89431552"/>
      <w:bookmarkStart w:id="2448" w:name="_Toc97042360"/>
      <w:bookmarkStart w:id="2449" w:name="_Toc97045504"/>
      <w:bookmarkStart w:id="2450" w:name="_Toc97155249"/>
      <w:bookmarkStart w:id="2451" w:name="_Toc101521386"/>
      <w:bookmarkStart w:id="2452" w:name="_Toc138761654"/>
      <w:bookmarkStart w:id="2453" w:name="_Toc145707864"/>
      <w:bookmarkStart w:id="2454" w:name="_Toc160570345"/>
      <w:bookmarkStart w:id="2455" w:name="_Toc162007941"/>
      <w:bookmarkStart w:id="2456" w:name="_Toc164763359"/>
      <w:r>
        <w:rPr>
          <w:lang w:eastAsia="zh-CN"/>
        </w:rPr>
        <w:t>8.</w:t>
      </w:r>
      <w:r w:rsidR="007B0A3F">
        <w:rPr>
          <w:lang w:eastAsia="zh-CN"/>
        </w:rPr>
        <w:t>1</w:t>
      </w:r>
      <w:r>
        <w:rPr>
          <w:lang w:eastAsia="zh-CN"/>
        </w:rPr>
        <w:t>.5.2.3</w:t>
      </w:r>
      <w:r>
        <w:rPr>
          <w:lang w:eastAsia="zh-CN"/>
        </w:rPr>
        <w:tab/>
        <w:t>Type: EASProfile</w:t>
      </w:r>
      <w:bookmarkEnd w:id="2446"/>
      <w:bookmarkEnd w:id="2447"/>
      <w:bookmarkEnd w:id="2448"/>
      <w:bookmarkEnd w:id="2449"/>
      <w:bookmarkEnd w:id="2450"/>
      <w:bookmarkEnd w:id="2451"/>
      <w:bookmarkEnd w:id="2452"/>
      <w:bookmarkEnd w:id="2453"/>
      <w:bookmarkEnd w:id="2454"/>
      <w:bookmarkEnd w:id="2455"/>
      <w:bookmarkEnd w:id="245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457" w:name="_Toc85734254"/>
      <w:bookmarkStart w:id="2458" w:name="_Toc89431553"/>
      <w:bookmarkStart w:id="2459" w:name="_Toc97042361"/>
      <w:bookmarkStart w:id="2460" w:name="_Toc97045505"/>
      <w:bookmarkStart w:id="2461" w:name="_Toc97155250"/>
      <w:bookmarkStart w:id="2462" w:name="_Toc101521387"/>
      <w:bookmarkStart w:id="2463" w:name="_Toc138761655"/>
      <w:bookmarkStart w:id="2464" w:name="_Toc145707865"/>
      <w:bookmarkStart w:id="2465" w:name="_Toc160570346"/>
      <w:bookmarkStart w:id="2466" w:name="_Toc162007942"/>
      <w:bookmarkStart w:id="2467" w:name="_Toc164763360"/>
      <w:r>
        <w:rPr>
          <w:lang w:eastAsia="zh-CN"/>
        </w:rPr>
        <w:t>8.</w:t>
      </w:r>
      <w:r w:rsidR="007B0A3F">
        <w:rPr>
          <w:lang w:eastAsia="zh-CN"/>
        </w:rPr>
        <w:t>1</w:t>
      </w:r>
      <w:r>
        <w:rPr>
          <w:lang w:eastAsia="zh-CN"/>
        </w:rPr>
        <w:t>.5.2.4</w:t>
      </w:r>
      <w:r>
        <w:rPr>
          <w:lang w:eastAsia="zh-CN"/>
        </w:rPr>
        <w:tab/>
        <w:t>Type: EASServiceKPI</w:t>
      </w:r>
      <w:bookmarkEnd w:id="2457"/>
      <w:bookmarkEnd w:id="2458"/>
      <w:bookmarkEnd w:id="2459"/>
      <w:bookmarkEnd w:id="2460"/>
      <w:bookmarkEnd w:id="2461"/>
      <w:bookmarkEnd w:id="2462"/>
      <w:bookmarkEnd w:id="2463"/>
      <w:bookmarkEnd w:id="2464"/>
      <w:bookmarkEnd w:id="2465"/>
      <w:bookmarkEnd w:id="2466"/>
      <w:bookmarkEnd w:id="246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468" w:name="_Toc85734255"/>
      <w:bookmarkStart w:id="2469" w:name="_Toc89431554"/>
      <w:bookmarkStart w:id="2470" w:name="_Toc97042362"/>
      <w:bookmarkStart w:id="2471" w:name="_Toc97045506"/>
      <w:bookmarkStart w:id="2472" w:name="_Toc97155251"/>
      <w:bookmarkStart w:id="2473" w:name="_Toc101521388"/>
      <w:bookmarkStart w:id="2474" w:name="_Toc138761656"/>
      <w:bookmarkStart w:id="2475" w:name="_Toc145707866"/>
      <w:bookmarkStart w:id="2476" w:name="_Toc160570347"/>
      <w:bookmarkStart w:id="2477" w:name="_Toc162007943"/>
      <w:bookmarkStart w:id="2478" w:name="_Toc164763361"/>
      <w:r>
        <w:rPr>
          <w:lang w:eastAsia="zh-CN"/>
        </w:rPr>
        <w:t>8.</w:t>
      </w:r>
      <w:r w:rsidR="007B0A3F">
        <w:rPr>
          <w:lang w:eastAsia="zh-CN"/>
        </w:rPr>
        <w:t>1</w:t>
      </w:r>
      <w:r>
        <w:rPr>
          <w:lang w:eastAsia="zh-CN"/>
        </w:rPr>
        <w:t>.5.2.5</w:t>
      </w:r>
      <w:r>
        <w:rPr>
          <w:lang w:eastAsia="zh-CN"/>
        </w:rPr>
        <w:tab/>
        <w:t>Type: EndPoint</w:t>
      </w:r>
      <w:bookmarkEnd w:id="2468"/>
      <w:bookmarkEnd w:id="2469"/>
      <w:bookmarkEnd w:id="2470"/>
      <w:bookmarkEnd w:id="2471"/>
      <w:bookmarkEnd w:id="2472"/>
      <w:bookmarkEnd w:id="2473"/>
      <w:bookmarkEnd w:id="2474"/>
      <w:bookmarkEnd w:id="2475"/>
      <w:bookmarkEnd w:id="2476"/>
      <w:bookmarkEnd w:id="2477"/>
      <w:bookmarkEnd w:id="247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479" w:name="_Toc85734256"/>
      <w:bookmarkStart w:id="2480" w:name="_Toc89431555"/>
      <w:bookmarkStart w:id="2481" w:name="_Toc97042363"/>
      <w:bookmarkStart w:id="2482" w:name="_Toc97045507"/>
      <w:bookmarkStart w:id="2483" w:name="_Toc97155252"/>
      <w:bookmarkStart w:id="2484" w:name="_Toc101521389"/>
      <w:bookmarkStart w:id="2485" w:name="_Toc138761657"/>
      <w:bookmarkStart w:id="2486" w:name="_Toc145707867"/>
      <w:bookmarkStart w:id="2487" w:name="_Toc160570348"/>
      <w:bookmarkStart w:id="2488" w:name="_Toc162007944"/>
      <w:bookmarkStart w:id="2489" w:name="_Toc164763362"/>
      <w:r>
        <w:rPr>
          <w:lang w:eastAsia="zh-CN"/>
        </w:rPr>
        <w:t>8.1.5.2.6</w:t>
      </w:r>
      <w:r>
        <w:rPr>
          <w:lang w:eastAsia="zh-CN"/>
        </w:rPr>
        <w:tab/>
        <w:t>Type: EASRegistrationPatch</w:t>
      </w:r>
      <w:bookmarkEnd w:id="2479"/>
      <w:bookmarkEnd w:id="2480"/>
      <w:bookmarkEnd w:id="2481"/>
      <w:bookmarkEnd w:id="2482"/>
      <w:bookmarkEnd w:id="2483"/>
      <w:bookmarkEnd w:id="2484"/>
      <w:bookmarkEnd w:id="2485"/>
      <w:bookmarkEnd w:id="2486"/>
      <w:bookmarkEnd w:id="2487"/>
      <w:bookmarkEnd w:id="2488"/>
      <w:bookmarkEnd w:id="248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490" w:name="_Toc138761658"/>
      <w:bookmarkStart w:id="2491" w:name="_Toc145707868"/>
      <w:bookmarkStart w:id="2492" w:name="_Toc160570349"/>
      <w:bookmarkStart w:id="2493" w:name="_Toc162007945"/>
      <w:bookmarkStart w:id="2494" w:name="_Toc164763363"/>
      <w:r>
        <w:rPr>
          <w:lang w:eastAsia="zh-CN"/>
        </w:rPr>
        <w:t>8.1.5.2.7</w:t>
      </w:r>
      <w:r>
        <w:rPr>
          <w:lang w:eastAsia="zh-CN"/>
        </w:rPr>
        <w:tab/>
        <w:t xml:space="preserve">Type: </w:t>
      </w:r>
      <w:r>
        <w:t>TransContSuppDetails</w:t>
      </w:r>
      <w:bookmarkEnd w:id="2490"/>
      <w:bookmarkEnd w:id="2491"/>
      <w:bookmarkEnd w:id="2492"/>
      <w:bookmarkEnd w:id="2493"/>
      <w:bookmarkEnd w:id="249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495" w:name="_Toc138761659"/>
      <w:bookmarkStart w:id="2496" w:name="_Toc145707869"/>
      <w:bookmarkStart w:id="2497" w:name="_Toc160570350"/>
      <w:bookmarkStart w:id="2498" w:name="_Toc162007946"/>
      <w:bookmarkStart w:id="2499" w:name="_Toc16476336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495"/>
      <w:bookmarkEnd w:id="2496"/>
      <w:bookmarkEnd w:id="2497"/>
      <w:bookmarkEnd w:id="2498"/>
      <w:bookmarkEnd w:id="2499"/>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00" w:name="_Toc145707870"/>
      <w:bookmarkStart w:id="2501" w:name="_Toc160570351"/>
      <w:bookmarkStart w:id="2502" w:name="_Toc162007947"/>
      <w:bookmarkStart w:id="2503" w:name="_Toc164763365"/>
      <w:r>
        <w:rPr>
          <w:lang w:eastAsia="zh-CN"/>
        </w:rPr>
        <w:t>8.1.5.2.</w:t>
      </w:r>
      <w:r w:rsidRPr="009F6FAC">
        <w:rPr>
          <w:lang w:eastAsia="zh-CN"/>
        </w:rPr>
        <w:t>9</w:t>
      </w:r>
      <w:r>
        <w:rPr>
          <w:lang w:eastAsia="zh-CN"/>
        </w:rPr>
        <w:tab/>
        <w:t xml:space="preserve">Type: </w:t>
      </w:r>
      <w:r>
        <w:t>EASBdlReqs</w:t>
      </w:r>
      <w:bookmarkEnd w:id="2500"/>
      <w:bookmarkEnd w:id="2501"/>
      <w:bookmarkEnd w:id="2502"/>
      <w:bookmarkEnd w:id="250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04" w:name="_Toc145707871"/>
      <w:bookmarkStart w:id="2505" w:name="_Toc160570352"/>
      <w:bookmarkStart w:id="2506" w:name="_Toc162007948"/>
      <w:bookmarkStart w:id="2507" w:name="_Toc164763366"/>
      <w:r>
        <w:rPr>
          <w:lang w:eastAsia="zh-CN"/>
        </w:rPr>
        <w:t>8.1.5.2.</w:t>
      </w:r>
      <w:r w:rsidRPr="009F6FAC">
        <w:rPr>
          <w:lang w:eastAsia="zh-CN"/>
        </w:rPr>
        <w:t>10</w:t>
      </w:r>
      <w:r>
        <w:rPr>
          <w:lang w:eastAsia="zh-CN"/>
        </w:rPr>
        <w:tab/>
        <w:t xml:space="preserve">Type: </w:t>
      </w:r>
      <w:r>
        <w:t>CoordinatedAcrReqs</w:t>
      </w:r>
      <w:bookmarkEnd w:id="2504"/>
      <w:bookmarkEnd w:id="2505"/>
      <w:bookmarkEnd w:id="2506"/>
      <w:bookmarkEnd w:id="250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08" w:name="_Toc85734257"/>
      <w:bookmarkStart w:id="2509" w:name="_Toc89431556"/>
      <w:bookmarkStart w:id="2510" w:name="_Toc97042364"/>
      <w:bookmarkStart w:id="2511" w:name="_Toc97045508"/>
      <w:bookmarkStart w:id="2512" w:name="_Toc97155253"/>
      <w:bookmarkStart w:id="2513" w:name="_Toc101521390"/>
      <w:bookmarkStart w:id="2514" w:name="_Toc138761660"/>
      <w:bookmarkStart w:id="2515" w:name="_Toc145707872"/>
      <w:bookmarkStart w:id="2516" w:name="_Toc160570353"/>
      <w:bookmarkStart w:id="2517" w:name="_Toc162007949"/>
      <w:bookmarkStart w:id="2518" w:name="_Toc164763367"/>
      <w:r>
        <w:rPr>
          <w:lang w:eastAsia="zh-CN"/>
        </w:rPr>
        <w:t>8.</w:t>
      </w:r>
      <w:r w:rsidR="007B0A3F">
        <w:rPr>
          <w:lang w:eastAsia="zh-CN"/>
        </w:rPr>
        <w:t>1</w:t>
      </w:r>
      <w:r>
        <w:rPr>
          <w:lang w:eastAsia="zh-CN"/>
        </w:rPr>
        <w:t>.5.3</w:t>
      </w:r>
      <w:r>
        <w:rPr>
          <w:lang w:eastAsia="zh-CN"/>
        </w:rPr>
        <w:tab/>
        <w:t>Simple data types and enumerations</w:t>
      </w:r>
      <w:bookmarkEnd w:id="2508"/>
      <w:bookmarkEnd w:id="2509"/>
      <w:bookmarkEnd w:id="2510"/>
      <w:bookmarkEnd w:id="2511"/>
      <w:bookmarkEnd w:id="2512"/>
      <w:bookmarkEnd w:id="2513"/>
      <w:bookmarkEnd w:id="2514"/>
      <w:bookmarkEnd w:id="2515"/>
      <w:bookmarkEnd w:id="2516"/>
      <w:bookmarkEnd w:id="2517"/>
      <w:bookmarkEnd w:id="2518"/>
    </w:p>
    <w:p w14:paraId="32FEA8B3" w14:textId="77777777" w:rsidR="0094697A" w:rsidRDefault="0094697A" w:rsidP="0094697A">
      <w:pPr>
        <w:pStyle w:val="Heading5"/>
      </w:pPr>
      <w:bookmarkStart w:id="2519" w:name="_Toc97042365"/>
      <w:bookmarkStart w:id="2520" w:name="_Toc97045509"/>
      <w:bookmarkStart w:id="2521" w:name="_Toc97155254"/>
      <w:bookmarkStart w:id="2522" w:name="_Toc101521391"/>
      <w:bookmarkStart w:id="2523" w:name="_Toc138761661"/>
      <w:bookmarkStart w:id="2524" w:name="_Toc145707873"/>
      <w:bookmarkStart w:id="2525" w:name="_Toc160570354"/>
      <w:bookmarkStart w:id="2526" w:name="_Toc162007950"/>
      <w:bookmarkStart w:id="2527" w:name="_Toc164763368"/>
      <w:r>
        <w:t>8.1.5.3.1</w:t>
      </w:r>
      <w:r>
        <w:tab/>
        <w:t>Introduction</w:t>
      </w:r>
      <w:bookmarkEnd w:id="2519"/>
      <w:bookmarkEnd w:id="2520"/>
      <w:bookmarkEnd w:id="2521"/>
      <w:bookmarkEnd w:id="2522"/>
      <w:bookmarkEnd w:id="2523"/>
      <w:bookmarkEnd w:id="2524"/>
      <w:bookmarkEnd w:id="2525"/>
      <w:bookmarkEnd w:id="2526"/>
      <w:bookmarkEnd w:id="252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28" w:name="_Toc97042366"/>
      <w:bookmarkStart w:id="2529" w:name="_Toc97045510"/>
      <w:bookmarkStart w:id="2530" w:name="_Toc97155255"/>
      <w:bookmarkStart w:id="2531" w:name="_Toc101521392"/>
      <w:bookmarkStart w:id="2532" w:name="_Toc138761662"/>
      <w:bookmarkStart w:id="2533" w:name="_Toc145707874"/>
      <w:bookmarkStart w:id="2534" w:name="_Toc160570355"/>
      <w:bookmarkStart w:id="2535" w:name="_Toc162007951"/>
      <w:bookmarkStart w:id="2536" w:name="_Toc164763369"/>
      <w:r>
        <w:t>8.1.5.3.2</w:t>
      </w:r>
      <w:r>
        <w:tab/>
        <w:t>Simple data types</w:t>
      </w:r>
      <w:bookmarkEnd w:id="2528"/>
      <w:bookmarkEnd w:id="2529"/>
      <w:bookmarkEnd w:id="2530"/>
      <w:bookmarkEnd w:id="2531"/>
      <w:bookmarkEnd w:id="2532"/>
      <w:bookmarkEnd w:id="2533"/>
      <w:bookmarkEnd w:id="2534"/>
      <w:bookmarkEnd w:id="2535"/>
      <w:bookmarkEnd w:id="2536"/>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537" w:name="_Toc97042367"/>
      <w:bookmarkStart w:id="2538" w:name="_Toc97045511"/>
      <w:bookmarkStart w:id="2539" w:name="_Toc97155256"/>
      <w:bookmarkStart w:id="2540" w:name="_Toc101521393"/>
      <w:bookmarkStart w:id="2541" w:name="_Toc138761663"/>
      <w:bookmarkStart w:id="2542" w:name="_Toc145707875"/>
      <w:bookmarkStart w:id="2543" w:name="_Toc160570356"/>
      <w:bookmarkStart w:id="2544" w:name="_Toc162007952"/>
      <w:bookmarkStart w:id="2545" w:name="_Toc164763370"/>
      <w:r>
        <w:t>8.1.5.3.3</w:t>
      </w:r>
      <w:r>
        <w:tab/>
        <w:t>Enumeration: PermissionLevel</w:t>
      </w:r>
      <w:bookmarkEnd w:id="2537"/>
      <w:bookmarkEnd w:id="2538"/>
      <w:bookmarkEnd w:id="2539"/>
      <w:bookmarkEnd w:id="2540"/>
      <w:bookmarkEnd w:id="2541"/>
      <w:bookmarkEnd w:id="2542"/>
      <w:bookmarkEnd w:id="2543"/>
      <w:bookmarkEnd w:id="2544"/>
      <w:bookmarkEnd w:id="2545"/>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546" w:name="_Toc97042368"/>
      <w:bookmarkStart w:id="2547" w:name="_Toc97045512"/>
      <w:bookmarkStart w:id="2548" w:name="_Toc97155257"/>
      <w:bookmarkStart w:id="2549" w:name="_Toc101521394"/>
      <w:bookmarkStart w:id="2550" w:name="_Toc138761664"/>
      <w:bookmarkStart w:id="2551" w:name="_Toc145707876"/>
      <w:bookmarkStart w:id="2552" w:name="_Toc160570357"/>
      <w:bookmarkStart w:id="2553" w:name="_Toc162007953"/>
      <w:bookmarkStart w:id="2554" w:name="_Toc164763371"/>
      <w:r>
        <w:t>8.1.5.3.4</w:t>
      </w:r>
      <w:r>
        <w:tab/>
        <w:t>Enumeration: EASCategory</w:t>
      </w:r>
      <w:bookmarkEnd w:id="2546"/>
      <w:bookmarkEnd w:id="2547"/>
      <w:bookmarkEnd w:id="2548"/>
      <w:bookmarkEnd w:id="2549"/>
      <w:bookmarkEnd w:id="2550"/>
      <w:bookmarkEnd w:id="2551"/>
      <w:bookmarkEnd w:id="2552"/>
      <w:bookmarkEnd w:id="2553"/>
      <w:bookmarkEnd w:id="2554"/>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555" w:name="_Toc138761665"/>
      <w:bookmarkStart w:id="2556" w:name="_Toc145707877"/>
      <w:bookmarkStart w:id="2557" w:name="_Toc160570358"/>
      <w:bookmarkStart w:id="2558" w:name="_Toc162007954"/>
      <w:bookmarkStart w:id="2559" w:name="_Toc164763372"/>
      <w:r>
        <w:t>8.1.5.3.5</w:t>
      </w:r>
      <w:r>
        <w:tab/>
        <w:t>Enumeration: TransportProtocol</w:t>
      </w:r>
      <w:bookmarkEnd w:id="2555"/>
      <w:bookmarkEnd w:id="2556"/>
      <w:bookmarkEnd w:id="2557"/>
      <w:bookmarkEnd w:id="2558"/>
      <w:bookmarkEnd w:id="255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560" w:name="_Toc145707878"/>
      <w:bookmarkStart w:id="2561" w:name="_Toc160570359"/>
      <w:bookmarkStart w:id="2562" w:name="_Toc162007955"/>
      <w:bookmarkStart w:id="2563" w:name="_Toc164763373"/>
      <w:r>
        <w:t>8.1.5.3.</w:t>
      </w:r>
      <w:r w:rsidRPr="009F6FAC">
        <w:t>6</w:t>
      </w:r>
      <w:r>
        <w:tab/>
        <w:t>Enumeration: BdlType</w:t>
      </w:r>
      <w:bookmarkEnd w:id="2560"/>
      <w:bookmarkEnd w:id="2561"/>
      <w:bookmarkEnd w:id="2562"/>
      <w:bookmarkEnd w:id="256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564" w:name="_Toc145707879"/>
      <w:bookmarkStart w:id="2565" w:name="_Toc160570360"/>
      <w:bookmarkStart w:id="2566" w:name="_Toc162007956"/>
      <w:bookmarkStart w:id="2567" w:name="_Toc164763374"/>
      <w:r>
        <w:t>8.1.5.3.</w:t>
      </w:r>
      <w:r w:rsidRPr="009F6FAC">
        <w:t>7</w:t>
      </w:r>
      <w:r>
        <w:tab/>
        <w:t>Enumeration: Affinity</w:t>
      </w:r>
      <w:bookmarkEnd w:id="2564"/>
      <w:bookmarkEnd w:id="2565"/>
      <w:bookmarkEnd w:id="2566"/>
      <w:bookmarkEnd w:id="2567"/>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568" w:name="_Toc145707880"/>
      <w:bookmarkStart w:id="2569" w:name="_Toc160570361"/>
      <w:bookmarkStart w:id="2570" w:name="_Toc162007957"/>
      <w:bookmarkStart w:id="2571" w:name="_Toc164763375"/>
      <w:r>
        <w:t>8.1.5.3.</w:t>
      </w:r>
      <w:r w:rsidRPr="009F6FAC">
        <w:t>8</w:t>
      </w:r>
      <w:r>
        <w:tab/>
        <w:t>Enumeration: FailureAction</w:t>
      </w:r>
      <w:bookmarkEnd w:id="2568"/>
      <w:bookmarkEnd w:id="2569"/>
      <w:bookmarkEnd w:id="2570"/>
      <w:bookmarkEnd w:id="257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572" w:name="_Toc85734258"/>
      <w:bookmarkStart w:id="2573" w:name="_Toc89431557"/>
      <w:bookmarkStart w:id="2574" w:name="_Toc97042369"/>
      <w:bookmarkStart w:id="2575" w:name="_Toc97045513"/>
      <w:bookmarkStart w:id="2576" w:name="_Toc97155258"/>
      <w:bookmarkStart w:id="2577" w:name="_Toc101521395"/>
      <w:bookmarkStart w:id="2578" w:name="_Toc138761666"/>
      <w:bookmarkStart w:id="2579" w:name="_Toc145707881"/>
      <w:bookmarkStart w:id="2580" w:name="_Toc160570362"/>
      <w:bookmarkStart w:id="2581" w:name="_Toc162007958"/>
      <w:bookmarkStart w:id="2582" w:name="_Toc164763376"/>
      <w:r>
        <w:t>8.</w:t>
      </w:r>
      <w:r w:rsidR="007B0A3F">
        <w:t>1</w:t>
      </w:r>
      <w:r>
        <w:t>.6</w:t>
      </w:r>
      <w:r>
        <w:tab/>
        <w:t>Error Handling</w:t>
      </w:r>
      <w:bookmarkEnd w:id="2572"/>
      <w:bookmarkEnd w:id="2573"/>
      <w:bookmarkEnd w:id="2574"/>
      <w:bookmarkEnd w:id="2575"/>
      <w:bookmarkEnd w:id="2576"/>
      <w:bookmarkEnd w:id="2577"/>
      <w:bookmarkEnd w:id="2578"/>
      <w:bookmarkEnd w:id="2579"/>
      <w:bookmarkEnd w:id="2580"/>
      <w:bookmarkEnd w:id="2581"/>
      <w:bookmarkEnd w:id="258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583" w:name="_Toc85734259"/>
      <w:bookmarkStart w:id="2584" w:name="_Toc89431558"/>
      <w:bookmarkStart w:id="2585" w:name="_Toc97042370"/>
      <w:bookmarkStart w:id="2586" w:name="_Toc97045514"/>
      <w:bookmarkStart w:id="2587" w:name="_Toc97155259"/>
      <w:bookmarkStart w:id="2588" w:name="_Toc101521396"/>
      <w:bookmarkStart w:id="2589" w:name="_Toc138761667"/>
      <w:bookmarkStart w:id="2590" w:name="_Toc145707882"/>
      <w:bookmarkStart w:id="2591" w:name="_Toc160570363"/>
      <w:bookmarkStart w:id="2592" w:name="_Toc162007959"/>
      <w:bookmarkStart w:id="2593" w:name="_Toc164763377"/>
      <w:r>
        <w:t>8.</w:t>
      </w:r>
      <w:r w:rsidR="007B0A3F">
        <w:t>1</w:t>
      </w:r>
      <w:r>
        <w:t>.7</w:t>
      </w:r>
      <w:r>
        <w:tab/>
        <w:t>Feature negotiation</w:t>
      </w:r>
      <w:bookmarkEnd w:id="2583"/>
      <w:bookmarkEnd w:id="2584"/>
      <w:bookmarkEnd w:id="2585"/>
      <w:bookmarkEnd w:id="2586"/>
      <w:bookmarkEnd w:id="2587"/>
      <w:bookmarkEnd w:id="2588"/>
      <w:bookmarkEnd w:id="2589"/>
      <w:bookmarkEnd w:id="2590"/>
      <w:bookmarkEnd w:id="2591"/>
      <w:bookmarkEnd w:id="2592"/>
      <w:bookmarkEnd w:id="259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594" w:name="_Toc85734260"/>
      <w:bookmarkStart w:id="2595" w:name="_Toc89431559"/>
      <w:bookmarkStart w:id="2596" w:name="_Toc97042371"/>
      <w:bookmarkStart w:id="2597" w:name="_Toc97045515"/>
      <w:bookmarkStart w:id="2598" w:name="_Toc97155260"/>
      <w:bookmarkStart w:id="2599" w:name="_Toc101521397"/>
      <w:bookmarkStart w:id="2600" w:name="_Toc138761668"/>
      <w:bookmarkStart w:id="2601" w:name="_Toc145707883"/>
      <w:bookmarkStart w:id="2602" w:name="_Toc160570364"/>
      <w:bookmarkStart w:id="2603" w:name="_Toc162007960"/>
      <w:bookmarkStart w:id="2604" w:name="_Toc164763378"/>
      <w:r>
        <w:t>8.2</w:t>
      </w:r>
      <w:r>
        <w:tab/>
        <w:t>Eees_UELocation API</w:t>
      </w:r>
      <w:bookmarkEnd w:id="2594"/>
      <w:bookmarkEnd w:id="2595"/>
      <w:bookmarkEnd w:id="2596"/>
      <w:bookmarkEnd w:id="2597"/>
      <w:bookmarkEnd w:id="2598"/>
      <w:bookmarkEnd w:id="2599"/>
      <w:bookmarkEnd w:id="2600"/>
      <w:bookmarkEnd w:id="2601"/>
      <w:bookmarkEnd w:id="2602"/>
      <w:bookmarkEnd w:id="2603"/>
      <w:bookmarkEnd w:id="2604"/>
    </w:p>
    <w:p w14:paraId="6D967C31" w14:textId="732F6D3F" w:rsidR="00C95A9A" w:rsidRDefault="00C95A9A" w:rsidP="00C95A9A">
      <w:pPr>
        <w:pStyle w:val="Heading3"/>
      </w:pPr>
      <w:bookmarkStart w:id="2605" w:name="_Toc85734261"/>
      <w:bookmarkStart w:id="2606" w:name="_Toc89431560"/>
      <w:bookmarkStart w:id="2607" w:name="_Toc97042372"/>
      <w:bookmarkStart w:id="2608" w:name="_Toc97045516"/>
      <w:bookmarkStart w:id="2609" w:name="_Toc97155261"/>
      <w:bookmarkStart w:id="2610" w:name="_Toc101521398"/>
      <w:bookmarkStart w:id="2611" w:name="_Toc138761669"/>
      <w:bookmarkStart w:id="2612" w:name="_Toc145707884"/>
      <w:bookmarkStart w:id="2613" w:name="_Toc160570365"/>
      <w:bookmarkStart w:id="2614" w:name="_Toc162007961"/>
      <w:bookmarkStart w:id="2615" w:name="_Toc164763379"/>
      <w:r>
        <w:t>8.2.1</w:t>
      </w:r>
      <w:r>
        <w:tab/>
      </w:r>
      <w:bookmarkEnd w:id="2605"/>
      <w:r w:rsidR="00F63995">
        <w:t>Introduction</w:t>
      </w:r>
      <w:bookmarkEnd w:id="2606"/>
      <w:bookmarkEnd w:id="2607"/>
      <w:bookmarkEnd w:id="2608"/>
      <w:bookmarkEnd w:id="2609"/>
      <w:bookmarkEnd w:id="2610"/>
      <w:bookmarkEnd w:id="2611"/>
      <w:bookmarkEnd w:id="2612"/>
      <w:bookmarkEnd w:id="2613"/>
      <w:bookmarkEnd w:id="2614"/>
      <w:bookmarkEnd w:id="261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16" w:name="_Toc85734262"/>
      <w:bookmarkStart w:id="2617" w:name="_Toc89431561"/>
      <w:bookmarkStart w:id="2618" w:name="_Toc97042373"/>
      <w:bookmarkStart w:id="2619" w:name="_Toc97045517"/>
      <w:bookmarkStart w:id="2620" w:name="_Toc97155262"/>
      <w:bookmarkStart w:id="2621" w:name="_Toc101521399"/>
      <w:bookmarkStart w:id="2622" w:name="_Toc138761670"/>
      <w:bookmarkStart w:id="2623" w:name="_Toc145707885"/>
      <w:bookmarkStart w:id="2624" w:name="_Toc160570366"/>
      <w:bookmarkStart w:id="2625" w:name="_Toc162007962"/>
      <w:bookmarkStart w:id="2626" w:name="_Toc164763380"/>
      <w:r>
        <w:t>8.2.2</w:t>
      </w:r>
      <w:r>
        <w:tab/>
        <w:t>Resources</w:t>
      </w:r>
      <w:bookmarkEnd w:id="2616"/>
      <w:bookmarkEnd w:id="2617"/>
      <w:bookmarkEnd w:id="2618"/>
      <w:bookmarkEnd w:id="2619"/>
      <w:bookmarkEnd w:id="2620"/>
      <w:bookmarkEnd w:id="2621"/>
      <w:bookmarkEnd w:id="2622"/>
      <w:bookmarkEnd w:id="2623"/>
      <w:bookmarkEnd w:id="2624"/>
      <w:bookmarkEnd w:id="2625"/>
      <w:bookmarkEnd w:id="2626"/>
    </w:p>
    <w:p w14:paraId="5F4D41DF" w14:textId="440D3E81" w:rsidR="00C95A9A" w:rsidRDefault="00C95A9A" w:rsidP="00C95A9A">
      <w:pPr>
        <w:pStyle w:val="Heading4"/>
      </w:pPr>
      <w:bookmarkStart w:id="2627" w:name="_Toc85734263"/>
      <w:bookmarkStart w:id="2628" w:name="_Toc89431562"/>
      <w:bookmarkStart w:id="2629" w:name="_Toc97042374"/>
      <w:bookmarkStart w:id="2630" w:name="_Toc97045518"/>
      <w:bookmarkStart w:id="2631" w:name="_Toc97155263"/>
      <w:bookmarkStart w:id="2632" w:name="_Toc101521400"/>
      <w:bookmarkStart w:id="2633" w:name="_Toc138761671"/>
      <w:bookmarkStart w:id="2634" w:name="_Toc145707886"/>
      <w:bookmarkStart w:id="2635" w:name="_Toc160570367"/>
      <w:bookmarkStart w:id="2636" w:name="_Toc162007963"/>
      <w:bookmarkStart w:id="2637" w:name="_Toc164763381"/>
      <w:r>
        <w:t>8.2.2.1</w:t>
      </w:r>
      <w:r>
        <w:tab/>
        <w:t>Overview</w:t>
      </w:r>
      <w:bookmarkEnd w:id="2627"/>
      <w:bookmarkEnd w:id="2628"/>
      <w:bookmarkEnd w:id="2629"/>
      <w:bookmarkEnd w:id="2630"/>
      <w:bookmarkEnd w:id="2631"/>
      <w:bookmarkEnd w:id="2632"/>
      <w:bookmarkEnd w:id="2633"/>
      <w:bookmarkEnd w:id="2634"/>
      <w:bookmarkEnd w:id="2635"/>
      <w:bookmarkEnd w:id="2636"/>
      <w:bookmarkEnd w:id="263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7589079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638" w:name="_Toc85734264"/>
      <w:bookmarkStart w:id="2639" w:name="_Toc89431563"/>
      <w:bookmarkStart w:id="2640" w:name="_Toc97042375"/>
      <w:bookmarkStart w:id="2641" w:name="_Toc97045519"/>
      <w:bookmarkStart w:id="2642" w:name="_Toc97155264"/>
      <w:bookmarkStart w:id="2643" w:name="_Toc101521401"/>
      <w:bookmarkStart w:id="2644" w:name="_Toc138761672"/>
      <w:bookmarkStart w:id="2645" w:name="_Toc145707887"/>
      <w:bookmarkStart w:id="2646" w:name="_Toc160570368"/>
      <w:bookmarkStart w:id="2647" w:name="_Toc162007964"/>
      <w:bookmarkStart w:id="2648" w:name="_Toc164763382"/>
      <w:r>
        <w:t>8.2.2.2</w:t>
      </w:r>
      <w:r>
        <w:tab/>
        <w:t>Resource</w:t>
      </w:r>
      <w:r w:rsidRPr="00831458">
        <w:t xml:space="preserve">: </w:t>
      </w:r>
      <w:r>
        <w:t>Location Information Subscriptions</w:t>
      </w:r>
      <w:bookmarkEnd w:id="2638"/>
      <w:bookmarkEnd w:id="2639"/>
      <w:bookmarkEnd w:id="2640"/>
      <w:bookmarkEnd w:id="2641"/>
      <w:bookmarkEnd w:id="2642"/>
      <w:bookmarkEnd w:id="2643"/>
      <w:bookmarkEnd w:id="2644"/>
      <w:bookmarkEnd w:id="2645"/>
      <w:bookmarkEnd w:id="2646"/>
      <w:bookmarkEnd w:id="2647"/>
      <w:bookmarkEnd w:id="2648"/>
    </w:p>
    <w:p w14:paraId="7390CD20" w14:textId="17A056FB" w:rsidR="00C95A9A" w:rsidRDefault="00C95A9A" w:rsidP="00C95A9A">
      <w:pPr>
        <w:pStyle w:val="Heading5"/>
        <w:rPr>
          <w:lang w:eastAsia="zh-CN"/>
        </w:rPr>
      </w:pPr>
      <w:bookmarkStart w:id="2649" w:name="_Toc85734265"/>
      <w:bookmarkStart w:id="2650" w:name="_Toc89431564"/>
      <w:bookmarkStart w:id="2651" w:name="_Toc97042376"/>
      <w:bookmarkStart w:id="2652" w:name="_Toc97045520"/>
      <w:bookmarkStart w:id="2653" w:name="_Toc97155265"/>
      <w:bookmarkStart w:id="2654" w:name="_Toc101521402"/>
      <w:bookmarkStart w:id="2655" w:name="_Toc138761673"/>
      <w:bookmarkStart w:id="2656" w:name="_Toc145707888"/>
      <w:bookmarkStart w:id="2657" w:name="_Toc160570369"/>
      <w:bookmarkStart w:id="2658" w:name="_Toc162007965"/>
      <w:bookmarkStart w:id="2659" w:name="_Toc164763383"/>
      <w:r>
        <w:rPr>
          <w:lang w:eastAsia="zh-CN"/>
        </w:rPr>
        <w:t>8.2.2.2.1</w:t>
      </w:r>
      <w:r>
        <w:rPr>
          <w:lang w:eastAsia="zh-CN"/>
        </w:rPr>
        <w:tab/>
        <w:t>Description</w:t>
      </w:r>
      <w:bookmarkEnd w:id="2649"/>
      <w:bookmarkEnd w:id="2650"/>
      <w:bookmarkEnd w:id="2651"/>
      <w:bookmarkEnd w:id="2652"/>
      <w:bookmarkEnd w:id="2653"/>
      <w:bookmarkEnd w:id="2654"/>
      <w:bookmarkEnd w:id="2655"/>
      <w:bookmarkEnd w:id="2656"/>
      <w:bookmarkEnd w:id="2657"/>
      <w:bookmarkEnd w:id="2658"/>
      <w:bookmarkEnd w:id="265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660" w:name="_Toc85734266"/>
      <w:bookmarkStart w:id="2661" w:name="_Toc89431565"/>
      <w:bookmarkStart w:id="2662" w:name="_Toc97042377"/>
      <w:bookmarkStart w:id="2663" w:name="_Toc97045521"/>
      <w:bookmarkStart w:id="2664" w:name="_Toc97155266"/>
      <w:bookmarkStart w:id="2665" w:name="_Toc101521403"/>
      <w:bookmarkStart w:id="2666" w:name="_Toc138761674"/>
      <w:bookmarkStart w:id="2667" w:name="_Toc145707889"/>
      <w:bookmarkStart w:id="2668" w:name="_Toc160570370"/>
      <w:bookmarkStart w:id="2669" w:name="_Toc162007966"/>
      <w:bookmarkStart w:id="2670" w:name="_Toc164763384"/>
      <w:r>
        <w:rPr>
          <w:lang w:eastAsia="zh-CN"/>
        </w:rPr>
        <w:t>8.2.2.2.2</w:t>
      </w:r>
      <w:r>
        <w:rPr>
          <w:lang w:eastAsia="zh-CN"/>
        </w:rPr>
        <w:tab/>
        <w:t>Resource Definition</w:t>
      </w:r>
      <w:bookmarkEnd w:id="2660"/>
      <w:bookmarkEnd w:id="2661"/>
      <w:bookmarkEnd w:id="2662"/>
      <w:bookmarkEnd w:id="2663"/>
      <w:bookmarkEnd w:id="2664"/>
      <w:bookmarkEnd w:id="2665"/>
      <w:bookmarkEnd w:id="2666"/>
      <w:bookmarkEnd w:id="2667"/>
      <w:bookmarkEnd w:id="2668"/>
      <w:bookmarkEnd w:id="2669"/>
      <w:bookmarkEnd w:id="267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671" w:name="_Toc85734267"/>
      <w:bookmarkStart w:id="2672" w:name="_Toc89431566"/>
      <w:bookmarkStart w:id="2673" w:name="_Toc97042378"/>
      <w:bookmarkStart w:id="2674" w:name="_Toc97045522"/>
      <w:bookmarkStart w:id="2675" w:name="_Toc97155267"/>
      <w:bookmarkStart w:id="2676" w:name="_Toc101521404"/>
      <w:bookmarkStart w:id="2677" w:name="_Toc138761675"/>
      <w:bookmarkStart w:id="2678" w:name="_Toc145707890"/>
      <w:bookmarkStart w:id="2679" w:name="_Toc160570371"/>
      <w:bookmarkStart w:id="2680" w:name="_Toc162007967"/>
      <w:bookmarkStart w:id="2681" w:name="_Toc164763385"/>
      <w:r>
        <w:rPr>
          <w:lang w:eastAsia="zh-CN"/>
        </w:rPr>
        <w:t>8.2.2.2.3</w:t>
      </w:r>
      <w:r>
        <w:rPr>
          <w:lang w:eastAsia="zh-CN"/>
        </w:rPr>
        <w:tab/>
        <w:t>Resource Standard Methods</w:t>
      </w:r>
      <w:bookmarkEnd w:id="2671"/>
      <w:bookmarkEnd w:id="2672"/>
      <w:bookmarkEnd w:id="2673"/>
      <w:bookmarkEnd w:id="2674"/>
      <w:bookmarkEnd w:id="2675"/>
      <w:bookmarkEnd w:id="2676"/>
      <w:bookmarkEnd w:id="2677"/>
      <w:bookmarkEnd w:id="2678"/>
      <w:bookmarkEnd w:id="2679"/>
      <w:bookmarkEnd w:id="2680"/>
      <w:bookmarkEnd w:id="2681"/>
    </w:p>
    <w:p w14:paraId="432F835E" w14:textId="321DBDD0" w:rsidR="00C95A9A" w:rsidRDefault="00C95A9A" w:rsidP="00C95A9A">
      <w:pPr>
        <w:pStyle w:val="Heading6"/>
        <w:rPr>
          <w:lang w:eastAsia="zh-CN"/>
        </w:rPr>
      </w:pPr>
      <w:bookmarkStart w:id="2682" w:name="_Toc85734268"/>
      <w:bookmarkStart w:id="2683" w:name="_Toc89431567"/>
      <w:bookmarkStart w:id="2684" w:name="_Toc97042379"/>
      <w:bookmarkStart w:id="2685" w:name="_Toc97045523"/>
      <w:bookmarkStart w:id="2686" w:name="_Toc97155268"/>
      <w:bookmarkStart w:id="2687" w:name="_Toc101521405"/>
      <w:bookmarkStart w:id="2688" w:name="_Toc138761676"/>
      <w:bookmarkStart w:id="2689" w:name="_Toc145707891"/>
      <w:bookmarkStart w:id="2690" w:name="_Toc160570372"/>
      <w:bookmarkStart w:id="2691" w:name="_Toc162007968"/>
      <w:bookmarkStart w:id="2692" w:name="_Toc164763386"/>
      <w:r>
        <w:rPr>
          <w:lang w:eastAsia="zh-CN"/>
        </w:rPr>
        <w:t>8.2.2.2.3.1</w:t>
      </w:r>
      <w:r>
        <w:rPr>
          <w:lang w:eastAsia="zh-CN"/>
        </w:rPr>
        <w:tab/>
        <w:t>POST</w:t>
      </w:r>
      <w:bookmarkEnd w:id="2682"/>
      <w:bookmarkEnd w:id="2683"/>
      <w:bookmarkEnd w:id="2684"/>
      <w:bookmarkEnd w:id="2685"/>
      <w:bookmarkEnd w:id="2686"/>
      <w:bookmarkEnd w:id="2687"/>
      <w:bookmarkEnd w:id="2688"/>
      <w:bookmarkEnd w:id="2689"/>
      <w:bookmarkEnd w:id="2690"/>
      <w:bookmarkEnd w:id="2691"/>
      <w:bookmarkEnd w:id="269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693" w:name="_Toc85734269"/>
      <w:bookmarkStart w:id="2694" w:name="_Toc89431568"/>
      <w:bookmarkStart w:id="2695" w:name="_Toc97042380"/>
      <w:bookmarkStart w:id="2696" w:name="_Toc97045524"/>
      <w:bookmarkStart w:id="2697" w:name="_Toc97155269"/>
      <w:bookmarkStart w:id="2698" w:name="_Toc101521406"/>
      <w:bookmarkStart w:id="2699" w:name="_Toc138761677"/>
      <w:bookmarkStart w:id="2700" w:name="_Toc145707892"/>
      <w:bookmarkStart w:id="2701" w:name="_Toc160570373"/>
      <w:bookmarkStart w:id="2702" w:name="_Toc162007969"/>
      <w:bookmarkStart w:id="2703" w:name="_Toc164763387"/>
      <w:r>
        <w:rPr>
          <w:lang w:eastAsia="zh-CN"/>
        </w:rPr>
        <w:t>8.2.2.2.4</w:t>
      </w:r>
      <w:r>
        <w:rPr>
          <w:lang w:eastAsia="zh-CN"/>
        </w:rPr>
        <w:tab/>
        <w:t>Resource Custom Operations</w:t>
      </w:r>
      <w:bookmarkEnd w:id="2693"/>
      <w:bookmarkEnd w:id="2694"/>
      <w:bookmarkEnd w:id="2695"/>
      <w:bookmarkEnd w:id="2696"/>
      <w:bookmarkEnd w:id="2697"/>
      <w:bookmarkEnd w:id="2698"/>
      <w:bookmarkEnd w:id="2699"/>
      <w:bookmarkEnd w:id="2700"/>
      <w:bookmarkEnd w:id="2701"/>
      <w:bookmarkEnd w:id="2702"/>
      <w:bookmarkEnd w:id="2703"/>
    </w:p>
    <w:p w14:paraId="4A14BA72" w14:textId="77777777" w:rsidR="00C95A9A" w:rsidRDefault="00C95A9A" w:rsidP="00C95A9A">
      <w:r>
        <w:t>None.</w:t>
      </w:r>
    </w:p>
    <w:p w14:paraId="18418CCB" w14:textId="7AFCBE58" w:rsidR="00C95A9A" w:rsidRDefault="00C95A9A" w:rsidP="00C95A9A">
      <w:pPr>
        <w:pStyle w:val="Heading4"/>
      </w:pPr>
      <w:bookmarkStart w:id="2704" w:name="_Toc85734270"/>
      <w:bookmarkStart w:id="2705" w:name="_Toc89431569"/>
      <w:bookmarkStart w:id="2706" w:name="_Toc97042381"/>
      <w:bookmarkStart w:id="2707" w:name="_Toc97045525"/>
      <w:bookmarkStart w:id="2708" w:name="_Toc97155270"/>
      <w:bookmarkStart w:id="2709" w:name="_Toc101521407"/>
      <w:bookmarkStart w:id="2710" w:name="_Toc138761678"/>
      <w:bookmarkStart w:id="2711" w:name="_Toc145707893"/>
      <w:bookmarkStart w:id="2712" w:name="_Toc160570374"/>
      <w:bookmarkStart w:id="2713" w:name="_Toc162007970"/>
      <w:bookmarkStart w:id="2714" w:name="_Toc164763388"/>
      <w:r>
        <w:t>8.2.2.3</w:t>
      </w:r>
      <w:r>
        <w:tab/>
        <w:t>Resource</w:t>
      </w:r>
      <w:r w:rsidRPr="00831458">
        <w:t xml:space="preserve">: </w:t>
      </w:r>
      <w:r>
        <w:t>Individual Location Information Subscription</w:t>
      </w:r>
      <w:bookmarkEnd w:id="2704"/>
      <w:bookmarkEnd w:id="2705"/>
      <w:bookmarkEnd w:id="2706"/>
      <w:bookmarkEnd w:id="2707"/>
      <w:bookmarkEnd w:id="2708"/>
      <w:bookmarkEnd w:id="2709"/>
      <w:bookmarkEnd w:id="2710"/>
      <w:bookmarkEnd w:id="2711"/>
      <w:bookmarkEnd w:id="2712"/>
      <w:bookmarkEnd w:id="2713"/>
      <w:bookmarkEnd w:id="2714"/>
    </w:p>
    <w:p w14:paraId="25C3185F" w14:textId="10387C15" w:rsidR="00C95A9A" w:rsidRDefault="00C95A9A" w:rsidP="00C95A9A">
      <w:pPr>
        <w:pStyle w:val="Heading5"/>
        <w:rPr>
          <w:lang w:eastAsia="zh-CN"/>
        </w:rPr>
      </w:pPr>
      <w:bookmarkStart w:id="2715" w:name="_Toc85734271"/>
      <w:bookmarkStart w:id="2716" w:name="_Toc89431570"/>
      <w:bookmarkStart w:id="2717" w:name="_Toc97042382"/>
      <w:bookmarkStart w:id="2718" w:name="_Toc97045526"/>
      <w:bookmarkStart w:id="2719" w:name="_Toc97155271"/>
      <w:bookmarkStart w:id="2720" w:name="_Toc101521408"/>
      <w:bookmarkStart w:id="2721" w:name="_Toc138761679"/>
      <w:bookmarkStart w:id="2722" w:name="_Toc145707894"/>
      <w:bookmarkStart w:id="2723" w:name="_Toc160570375"/>
      <w:bookmarkStart w:id="2724" w:name="_Toc162007971"/>
      <w:bookmarkStart w:id="2725" w:name="_Toc164763389"/>
      <w:r>
        <w:rPr>
          <w:lang w:eastAsia="zh-CN"/>
        </w:rPr>
        <w:t>8.2.2.3.1</w:t>
      </w:r>
      <w:r>
        <w:rPr>
          <w:lang w:eastAsia="zh-CN"/>
        </w:rPr>
        <w:tab/>
        <w:t>Description</w:t>
      </w:r>
      <w:bookmarkEnd w:id="2715"/>
      <w:bookmarkEnd w:id="2716"/>
      <w:bookmarkEnd w:id="2717"/>
      <w:bookmarkEnd w:id="2718"/>
      <w:bookmarkEnd w:id="2719"/>
      <w:bookmarkEnd w:id="2720"/>
      <w:bookmarkEnd w:id="2721"/>
      <w:bookmarkEnd w:id="2722"/>
      <w:bookmarkEnd w:id="2723"/>
      <w:bookmarkEnd w:id="2724"/>
      <w:bookmarkEnd w:id="272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26" w:name="_Toc85734272"/>
      <w:bookmarkStart w:id="2727" w:name="_Toc89431571"/>
      <w:bookmarkStart w:id="2728" w:name="_Toc97042383"/>
      <w:bookmarkStart w:id="2729" w:name="_Toc97045527"/>
      <w:bookmarkStart w:id="2730" w:name="_Toc97155272"/>
      <w:bookmarkStart w:id="2731" w:name="_Toc101521409"/>
      <w:bookmarkStart w:id="2732" w:name="_Toc138761680"/>
      <w:bookmarkStart w:id="2733" w:name="_Toc145707895"/>
      <w:bookmarkStart w:id="2734" w:name="_Toc160570376"/>
      <w:bookmarkStart w:id="2735" w:name="_Toc162007972"/>
      <w:bookmarkStart w:id="2736" w:name="_Toc164763390"/>
      <w:r>
        <w:rPr>
          <w:lang w:eastAsia="zh-CN"/>
        </w:rPr>
        <w:t>8.2.2.3.2</w:t>
      </w:r>
      <w:r>
        <w:rPr>
          <w:lang w:eastAsia="zh-CN"/>
        </w:rPr>
        <w:tab/>
        <w:t>Resource Definition</w:t>
      </w:r>
      <w:bookmarkEnd w:id="2726"/>
      <w:bookmarkEnd w:id="2727"/>
      <w:bookmarkEnd w:id="2728"/>
      <w:bookmarkEnd w:id="2729"/>
      <w:bookmarkEnd w:id="2730"/>
      <w:bookmarkEnd w:id="2731"/>
      <w:bookmarkEnd w:id="2732"/>
      <w:bookmarkEnd w:id="2733"/>
      <w:bookmarkEnd w:id="2734"/>
      <w:bookmarkEnd w:id="2735"/>
      <w:bookmarkEnd w:id="273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737" w:name="_Toc85734273"/>
      <w:bookmarkStart w:id="2738" w:name="_Toc89431572"/>
      <w:bookmarkStart w:id="2739" w:name="_Toc97042384"/>
      <w:bookmarkStart w:id="2740" w:name="_Toc97045528"/>
      <w:bookmarkStart w:id="2741" w:name="_Toc97155273"/>
      <w:bookmarkStart w:id="2742" w:name="_Toc101521410"/>
      <w:bookmarkStart w:id="2743" w:name="_Toc138761681"/>
      <w:bookmarkStart w:id="2744" w:name="_Toc145707896"/>
      <w:bookmarkStart w:id="2745" w:name="_Toc160570377"/>
      <w:bookmarkStart w:id="2746" w:name="_Toc162007973"/>
      <w:bookmarkStart w:id="2747" w:name="_Toc164763391"/>
      <w:r>
        <w:rPr>
          <w:lang w:eastAsia="zh-CN"/>
        </w:rPr>
        <w:t>8.2.2.3.3</w:t>
      </w:r>
      <w:r>
        <w:rPr>
          <w:lang w:eastAsia="zh-CN"/>
        </w:rPr>
        <w:tab/>
        <w:t>Resource Standard Methods</w:t>
      </w:r>
      <w:bookmarkEnd w:id="2737"/>
      <w:bookmarkEnd w:id="2738"/>
      <w:bookmarkEnd w:id="2739"/>
      <w:bookmarkEnd w:id="2740"/>
      <w:bookmarkEnd w:id="2741"/>
      <w:bookmarkEnd w:id="2742"/>
      <w:bookmarkEnd w:id="2743"/>
      <w:bookmarkEnd w:id="2744"/>
      <w:bookmarkEnd w:id="2745"/>
      <w:bookmarkEnd w:id="2746"/>
      <w:bookmarkEnd w:id="2747"/>
    </w:p>
    <w:p w14:paraId="495ACCB9" w14:textId="4169AF66" w:rsidR="00C95A9A" w:rsidRDefault="00C95A9A" w:rsidP="00C95A9A">
      <w:pPr>
        <w:pStyle w:val="Heading6"/>
        <w:rPr>
          <w:lang w:eastAsia="zh-CN"/>
        </w:rPr>
      </w:pPr>
      <w:bookmarkStart w:id="2748" w:name="_Toc85734274"/>
      <w:bookmarkStart w:id="2749" w:name="_Toc89431573"/>
      <w:bookmarkStart w:id="2750" w:name="_Toc97042385"/>
      <w:bookmarkStart w:id="2751" w:name="_Toc97045529"/>
      <w:bookmarkStart w:id="2752" w:name="_Toc97155274"/>
      <w:bookmarkStart w:id="2753" w:name="_Toc101521411"/>
      <w:bookmarkStart w:id="2754" w:name="_Toc138761682"/>
      <w:bookmarkStart w:id="2755" w:name="_Toc145707897"/>
      <w:bookmarkStart w:id="2756" w:name="_Toc160570378"/>
      <w:bookmarkStart w:id="2757" w:name="_Toc162007974"/>
      <w:bookmarkStart w:id="2758" w:name="_Toc164763392"/>
      <w:r>
        <w:rPr>
          <w:lang w:eastAsia="zh-CN"/>
        </w:rPr>
        <w:t>8.2.2.3.3.1</w:t>
      </w:r>
      <w:r>
        <w:rPr>
          <w:lang w:eastAsia="zh-CN"/>
        </w:rPr>
        <w:tab/>
        <w:t>GET</w:t>
      </w:r>
      <w:bookmarkEnd w:id="2748"/>
      <w:bookmarkEnd w:id="2749"/>
      <w:bookmarkEnd w:id="2750"/>
      <w:bookmarkEnd w:id="2751"/>
      <w:bookmarkEnd w:id="2752"/>
      <w:bookmarkEnd w:id="2753"/>
      <w:bookmarkEnd w:id="2754"/>
      <w:bookmarkEnd w:id="2755"/>
      <w:bookmarkEnd w:id="2756"/>
      <w:bookmarkEnd w:id="2757"/>
      <w:bookmarkEnd w:id="275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759" w:name="_Toc85734275"/>
      <w:bookmarkStart w:id="2760" w:name="_Toc89431574"/>
      <w:bookmarkStart w:id="2761" w:name="_Toc97042386"/>
      <w:bookmarkStart w:id="2762" w:name="_Toc97045530"/>
      <w:bookmarkStart w:id="2763" w:name="_Toc97155275"/>
      <w:bookmarkStart w:id="2764" w:name="_Toc101521412"/>
      <w:bookmarkStart w:id="2765" w:name="_Toc138761683"/>
      <w:bookmarkStart w:id="2766" w:name="_Toc145707898"/>
      <w:bookmarkStart w:id="2767" w:name="_Toc160570379"/>
      <w:bookmarkStart w:id="2768" w:name="_Toc162007975"/>
      <w:bookmarkStart w:id="2769" w:name="_Toc164763393"/>
      <w:r>
        <w:rPr>
          <w:lang w:eastAsia="zh-CN"/>
        </w:rPr>
        <w:t>8.2.2.3.3.2</w:t>
      </w:r>
      <w:r>
        <w:rPr>
          <w:lang w:eastAsia="zh-CN"/>
        </w:rPr>
        <w:tab/>
        <w:t>PATCH</w:t>
      </w:r>
      <w:bookmarkEnd w:id="2759"/>
      <w:bookmarkEnd w:id="2760"/>
      <w:bookmarkEnd w:id="2761"/>
      <w:bookmarkEnd w:id="2762"/>
      <w:bookmarkEnd w:id="2763"/>
      <w:bookmarkEnd w:id="2764"/>
      <w:bookmarkEnd w:id="2765"/>
      <w:bookmarkEnd w:id="2766"/>
      <w:bookmarkEnd w:id="2767"/>
      <w:bookmarkEnd w:id="2768"/>
      <w:bookmarkEnd w:id="276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770" w:name="_Toc85734276"/>
      <w:bookmarkStart w:id="2771" w:name="_Toc89431575"/>
      <w:bookmarkStart w:id="2772" w:name="_Toc97042387"/>
      <w:bookmarkStart w:id="2773" w:name="_Toc97045531"/>
      <w:bookmarkStart w:id="2774" w:name="_Toc97155276"/>
      <w:bookmarkStart w:id="2775" w:name="_Toc101521413"/>
      <w:bookmarkStart w:id="2776" w:name="_Toc138761684"/>
      <w:bookmarkStart w:id="2777" w:name="_Toc145707899"/>
      <w:bookmarkStart w:id="2778" w:name="_Toc160570380"/>
      <w:bookmarkStart w:id="2779" w:name="_Toc162007976"/>
      <w:bookmarkStart w:id="2780" w:name="_Toc164763394"/>
      <w:r>
        <w:rPr>
          <w:lang w:eastAsia="zh-CN"/>
        </w:rPr>
        <w:t>8.2.2.3.3.3</w:t>
      </w:r>
      <w:r>
        <w:rPr>
          <w:lang w:eastAsia="zh-CN"/>
        </w:rPr>
        <w:tab/>
        <w:t>PUT</w:t>
      </w:r>
      <w:bookmarkEnd w:id="2770"/>
      <w:bookmarkEnd w:id="2771"/>
      <w:bookmarkEnd w:id="2772"/>
      <w:bookmarkEnd w:id="2773"/>
      <w:bookmarkEnd w:id="2774"/>
      <w:bookmarkEnd w:id="2775"/>
      <w:bookmarkEnd w:id="2776"/>
      <w:bookmarkEnd w:id="2777"/>
      <w:bookmarkEnd w:id="2778"/>
      <w:bookmarkEnd w:id="2779"/>
      <w:bookmarkEnd w:id="278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781" w:name="_Toc85734277"/>
      <w:bookmarkStart w:id="2782" w:name="_Toc89431576"/>
      <w:bookmarkStart w:id="2783" w:name="_Toc97042388"/>
      <w:bookmarkStart w:id="2784" w:name="_Toc97045532"/>
      <w:bookmarkStart w:id="2785" w:name="_Toc97155277"/>
      <w:bookmarkStart w:id="2786" w:name="_Toc101521414"/>
      <w:bookmarkStart w:id="2787" w:name="_Toc138761685"/>
      <w:bookmarkStart w:id="2788" w:name="_Toc145707900"/>
      <w:bookmarkStart w:id="2789" w:name="_Toc160570381"/>
      <w:bookmarkStart w:id="2790" w:name="_Toc162007977"/>
      <w:bookmarkStart w:id="2791" w:name="_Toc164763395"/>
      <w:r>
        <w:rPr>
          <w:lang w:eastAsia="zh-CN"/>
        </w:rPr>
        <w:t>8.2</w:t>
      </w:r>
      <w:r w:rsidR="00C95A9A">
        <w:rPr>
          <w:lang w:eastAsia="zh-CN"/>
        </w:rPr>
        <w:t>.2.3.3.4</w:t>
      </w:r>
      <w:r w:rsidR="00C95A9A">
        <w:rPr>
          <w:lang w:eastAsia="zh-CN"/>
        </w:rPr>
        <w:tab/>
        <w:t>DELETE</w:t>
      </w:r>
      <w:bookmarkEnd w:id="2781"/>
      <w:bookmarkEnd w:id="2782"/>
      <w:bookmarkEnd w:id="2783"/>
      <w:bookmarkEnd w:id="2784"/>
      <w:bookmarkEnd w:id="2785"/>
      <w:bookmarkEnd w:id="2786"/>
      <w:bookmarkEnd w:id="2787"/>
      <w:bookmarkEnd w:id="2788"/>
      <w:bookmarkEnd w:id="2789"/>
      <w:bookmarkEnd w:id="2790"/>
      <w:bookmarkEnd w:id="279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792" w:name="_Toc85734278"/>
      <w:bookmarkStart w:id="2793" w:name="_Toc89431577"/>
      <w:bookmarkStart w:id="2794" w:name="_Toc97042389"/>
      <w:bookmarkStart w:id="2795" w:name="_Toc97045533"/>
      <w:bookmarkStart w:id="2796" w:name="_Toc97155278"/>
      <w:bookmarkStart w:id="2797" w:name="_Toc101521415"/>
      <w:bookmarkStart w:id="2798" w:name="_Toc138761686"/>
      <w:bookmarkStart w:id="2799" w:name="_Toc145707901"/>
      <w:bookmarkStart w:id="2800" w:name="_Toc160570382"/>
      <w:bookmarkStart w:id="2801" w:name="_Toc162007978"/>
      <w:bookmarkStart w:id="2802" w:name="_Toc164763396"/>
      <w:r>
        <w:rPr>
          <w:lang w:eastAsia="zh-CN"/>
        </w:rPr>
        <w:t>8.2</w:t>
      </w:r>
      <w:r w:rsidR="00C95A9A">
        <w:rPr>
          <w:lang w:eastAsia="zh-CN"/>
        </w:rPr>
        <w:t>.2.3.4</w:t>
      </w:r>
      <w:r w:rsidR="00C95A9A">
        <w:rPr>
          <w:lang w:eastAsia="zh-CN"/>
        </w:rPr>
        <w:tab/>
        <w:t>Resource Custom Operations</w:t>
      </w:r>
      <w:bookmarkEnd w:id="2792"/>
      <w:bookmarkEnd w:id="2793"/>
      <w:bookmarkEnd w:id="2794"/>
      <w:bookmarkEnd w:id="2795"/>
      <w:bookmarkEnd w:id="2796"/>
      <w:bookmarkEnd w:id="2797"/>
      <w:bookmarkEnd w:id="2798"/>
      <w:bookmarkEnd w:id="2799"/>
      <w:bookmarkEnd w:id="2800"/>
      <w:bookmarkEnd w:id="2801"/>
      <w:bookmarkEnd w:id="280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03" w:name="_Toc85734279"/>
      <w:bookmarkStart w:id="2804" w:name="_Toc89431578"/>
      <w:bookmarkStart w:id="2805" w:name="_Toc97042390"/>
      <w:bookmarkStart w:id="2806" w:name="_Toc97045534"/>
      <w:bookmarkStart w:id="2807" w:name="_Toc97155279"/>
      <w:bookmarkStart w:id="2808" w:name="_Toc101521416"/>
      <w:bookmarkStart w:id="2809" w:name="_Toc138761687"/>
      <w:bookmarkStart w:id="2810" w:name="_Toc145707902"/>
      <w:bookmarkStart w:id="2811" w:name="_Toc160570383"/>
      <w:bookmarkStart w:id="2812" w:name="_Toc162007979"/>
      <w:bookmarkStart w:id="2813" w:name="_Toc164763397"/>
      <w:r>
        <w:t>8.2</w:t>
      </w:r>
      <w:r w:rsidR="00C95A9A">
        <w:t>.3</w:t>
      </w:r>
      <w:r w:rsidR="00C95A9A">
        <w:tab/>
        <w:t>Custom Operations without associated resources</w:t>
      </w:r>
      <w:bookmarkEnd w:id="2803"/>
      <w:bookmarkEnd w:id="2804"/>
      <w:bookmarkEnd w:id="2805"/>
      <w:bookmarkEnd w:id="2806"/>
      <w:bookmarkEnd w:id="2807"/>
      <w:bookmarkEnd w:id="2808"/>
      <w:bookmarkEnd w:id="2809"/>
      <w:bookmarkEnd w:id="2810"/>
      <w:bookmarkEnd w:id="2811"/>
      <w:bookmarkEnd w:id="2812"/>
      <w:bookmarkEnd w:id="2813"/>
    </w:p>
    <w:p w14:paraId="683CACC6" w14:textId="77777777" w:rsidR="0016246B" w:rsidRPr="000A7435" w:rsidRDefault="0016246B" w:rsidP="0016246B">
      <w:pPr>
        <w:pStyle w:val="Heading4"/>
      </w:pPr>
      <w:bookmarkStart w:id="2814" w:name="_Toc65839243"/>
      <w:bookmarkStart w:id="2815" w:name="_Toc85734280"/>
      <w:bookmarkStart w:id="2816" w:name="_Toc89431579"/>
      <w:bookmarkStart w:id="2817" w:name="_Toc97042391"/>
      <w:bookmarkStart w:id="2818" w:name="_Toc97045535"/>
      <w:bookmarkStart w:id="2819" w:name="_Toc97155280"/>
      <w:bookmarkStart w:id="2820" w:name="_Toc101521417"/>
      <w:bookmarkStart w:id="2821" w:name="_Toc138761688"/>
      <w:bookmarkStart w:id="2822" w:name="_Toc145707903"/>
      <w:bookmarkStart w:id="2823" w:name="_Toc160570384"/>
      <w:bookmarkStart w:id="2824" w:name="_Toc162007980"/>
      <w:bookmarkStart w:id="2825" w:name="_Toc164763398"/>
      <w:r>
        <w:t>8.2.3.1</w:t>
      </w:r>
      <w:r>
        <w:tab/>
        <w:t>Overview</w:t>
      </w:r>
      <w:bookmarkEnd w:id="2814"/>
      <w:bookmarkEnd w:id="2815"/>
      <w:bookmarkEnd w:id="2816"/>
      <w:bookmarkEnd w:id="2817"/>
      <w:bookmarkEnd w:id="2818"/>
      <w:bookmarkEnd w:id="2819"/>
      <w:bookmarkEnd w:id="2820"/>
      <w:bookmarkEnd w:id="2821"/>
      <w:bookmarkEnd w:id="2822"/>
      <w:bookmarkEnd w:id="2823"/>
      <w:bookmarkEnd w:id="2824"/>
      <w:bookmarkEnd w:id="282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77589079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26" w:name="_Toc65839244"/>
      <w:bookmarkStart w:id="2827" w:name="_Toc85734281"/>
      <w:bookmarkStart w:id="2828" w:name="_Toc89431580"/>
      <w:bookmarkStart w:id="2829" w:name="_Toc97042392"/>
      <w:bookmarkStart w:id="2830" w:name="_Toc97045536"/>
      <w:bookmarkStart w:id="2831" w:name="_Toc97155281"/>
      <w:bookmarkStart w:id="2832" w:name="_Toc101521418"/>
      <w:bookmarkStart w:id="2833" w:name="_Toc138761689"/>
      <w:bookmarkStart w:id="2834" w:name="_Toc145707904"/>
      <w:bookmarkStart w:id="2835" w:name="_Toc160570385"/>
      <w:bookmarkStart w:id="2836" w:name="_Toc162007981"/>
      <w:bookmarkStart w:id="2837" w:name="_Toc164763399"/>
      <w:r>
        <w:t>8.2.3.2</w:t>
      </w:r>
      <w:r>
        <w:tab/>
        <w:t xml:space="preserve">Operation: </w:t>
      </w:r>
      <w:bookmarkEnd w:id="2826"/>
      <w:r>
        <w:t>Fetch</w:t>
      </w:r>
      <w:bookmarkEnd w:id="2827"/>
      <w:bookmarkEnd w:id="2828"/>
      <w:bookmarkEnd w:id="2829"/>
      <w:bookmarkEnd w:id="2830"/>
      <w:bookmarkEnd w:id="2831"/>
      <w:bookmarkEnd w:id="2832"/>
      <w:bookmarkEnd w:id="2833"/>
      <w:bookmarkEnd w:id="2834"/>
      <w:bookmarkEnd w:id="2835"/>
      <w:bookmarkEnd w:id="2836"/>
      <w:bookmarkEnd w:id="2837"/>
    </w:p>
    <w:p w14:paraId="7DBEC0F6" w14:textId="77777777" w:rsidR="0016246B" w:rsidRDefault="0016246B" w:rsidP="0016246B">
      <w:pPr>
        <w:pStyle w:val="Heading5"/>
      </w:pPr>
      <w:bookmarkStart w:id="2838" w:name="_Toc65839245"/>
      <w:bookmarkStart w:id="2839" w:name="_Toc85734282"/>
      <w:bookmarkStart w:id="2840" w:name="_Toc89431581"/>
      <w:bookmarkStart w:id="2841" w:name="_Toc97042393"/>
      <w:bookmarkStart w:id="2842" w:name="_Toc97045537"/>
      <w:bookmarkStart w:id="2843" w:name="_Toc97155282"/>
      <w:bookmarkStart w:id="2844" w:name="_Toc101521419"/>
      <w:bookmarkStart w:id="2845" w:name="_Toc138761690"/>
      <w:bookmarkStart w:id="2846" w:name="_Toc145707905"/>
      <w:bookmarkStart w:id="2847" w:name="_Toc160570386"/>
      <w:bookmarkStart w:id="2848" w:name="_Toc162007982"/>
      <w:bookmarkStart w:id="2849" w:name="_Toc164763400"/>
      <w:r>
        <w:t>8.2.3.2.1</w:t>
      </w:r>
      <w:r>
        <w:tab/>
        <w:t>Description</w:t>
      </w:r>
      <w:bookmarkEnd w:id="2838"/>
      <w:bookmarkEnd w:id="2839"/>
      <w:bookmarkEnd w:id="2840"/>
      <w:bookmarkEnd w:id="2841"/>
      <w:bookmarkEnd w:id="2842"/>
      <w:bookmarkEnd w:id="2843"/>
      <w:bookmarkEnd w:id="2844"/>
      <w:bookmarkEnd w:id="2845"/>
      <w:bookmarkEnd w:id="2846"/>
      <w:bookmarkEnd w:id="2847"/>
      <w:bookmarkEnd w:id="2848"/>
      <w:bookmarkEnd w:id="284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850" w:name="_Toc65839246"/>
      <w:bookmarkStart w:id="2851" w:name="_Toc85734283"/>
      <w:bookmarkStart w:id="2852" w:name="_Toc89431582"/>
      <w:bookmarkStart w:id="2853" w:name="_Toc97042394"/>
      <w:bookmarkStart w:id="2854" w:name="_Toc97045538"/>
      <w:bookmarkStart w:id="2855" w:name="_Toc97155283"/>
      <w:bookmarkStart w:id="2856" w:name="_Toc101521420"/>
      <w:bookmarkStart w:id="2857" w:name="_Toc138761691"/>
      <w:bookmarkStart w:id="2858" w:name="_Toc145707906"/>
      <w:bookmarkStart w:id="2859" w:name="_Toc160570387"/>
      <w:bookmarkStart w:id="2860" w:name="_Toc162007983"/>
      <w:bookmarkStart w:id="2861" w:name="_Toc164763401"/>
      <w:r>
        <w:t>8.2.3.2.2</w:t>
      </w:r>
      <w:r>
        <w:tab/>
        <w:t>Operation Definition</w:t>
      </w:r>
      <w:bookmarkEnd w:id="2850"/>
      <w:bookmarkEnd w:id="2851"/>
      <w:bookmarkEnd w:id="2852"/>
      <w:bookmarkEnd w:id="2853"/>
      <w:bookmarkEnd w:id="2854"/>
      <w:bookmarkEnd w:id="2855"/>
      <w:bookmarkEnd w:id="2856"/>
      <w:bookmarkEnd w:id="2857"/>
      <w:bookmarkEnd w:id="2858"/>
      <w:bookmarkEnd w:id="2859"/>
      <w:bookmarkEnd w:id="2860"/>
      <w:bookmarkEnd w:id="28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862" w:name="_Toc85734284"/>
      <w:bookmarkStart w:id="2863" w:name="_Toc89431583"/>
      <w:bookmarkStart w:id="2864" w:name="_Toc97042395"/>
      <w:bookmarkStart w:id="2865" w:name="_Toc97045539"/>
      <w:bookmarkStart w:id="2866" w:name="_Toc97155284"/>
      <w:bookmarkStart w:id="2867" w:name="_Toc101521421"/>
      <w:bookmarkStart w:id="2868" w:name="_Toc138761692"/>
      <w:bookmarkStart w:id="2869" w:name="_Toc145707907"/>
      <w:bookmarkStart w:id="2870" w:name="_Toc160570388"/>
      <w:bookmarkStart w:id="2871" w:name="_Toc162007984"/>
      <w:bookmarkStart w:id="2872" w:name="_Toc164763402"/>
      <w:r>
        <w:t>8.2</w:t>
      </w:r>
      <w:r w:rsidR="00C95A9A">
        <w:t>.4</w:t>
      </w:r>
      <w:r w:rsidR="00C95A9A">
        <w:tab/>
        <w:t>Notifications</w:t>
      </w:r>
      <w:bookmarkEnd w:id="2862"/>
      <w:bookmarkEnd w:id="2863"/>
      <w:bookmarkEnd w:id="2864"/>
      <w:bookmarkEnd w:id="2865"/>
      <w:bookmarkEnd w:id="2866"/>
      <w:bookmarkEnd w:id="2867"/>
      <w:bookmarkEnd w:id="2868"/>
      <w:bookmarkEnd w:id="2869"/>
      <w:bookmarkEnd w:id="2870"/>
      <w:bookmarkEnd w:id="2871"/>
      <w:bookmarkEnd w:id="2872"/>
    </w:p>
    <w:p w14:paraId="4202B195" w14:textId="4671DEE7" w:rsidR="00C95A9A" w:rsidRPr="00AF7276" w:rsidRDefault="00377899" w:rsidP="00C95A9A">
      <w:pPr>
        <w:pStyle w:val="Heading4"/>
      </w:pPr>
      <w:bookmarkStart w:id="2873" w:name="_Toc85734285"/>
      <w:bookmarkStart w:id="2874" w:name="_Toc89431584"/>
      <w:bookmarkStart w:id="2875" w:name="_Toc97042396"/>
      <w:bookmarkStart w:id="2876" w:name="_Toc97045540"/>
      <w:bookmarkStart w:id="2877" w:name="_Toc97155285"/>
      <w:bookmarkStart w:id="2878" w:name="_Toc101521422"/>
      <w:bookmarkStart w:id="2879" w:name="_Toc138761693"/>
      <w:bookmarkStart w:id="2880" w:name="_Toc145707908"/>
      <w:bookmarkStart w:id="2881" w:name="_Toc160570389"/>
      <w:bookmarkStart w:id="2882" w:name="_Toc162007985"/>
      <w:bookmarkStart w:id="2883" w:name="_Toc164763403"/>
      <w:r>
        <w:t>8.2</w:t>
      </w:r>
      <w:r w:rsidR="00C95A9A" w:rsidRPr="00AF7276">
        <w:t>.</w:t>
      </w:r>
      <w:r w:rsidR="00C95A9A">
        <w:t>4</w:t>
      </w:r>
      <w:r w:rsidR="00C95A9A" w:rsidRPr="00AF7276">
        <w:t>.1</w:t>
      </w:r>
      <w:r w:rsidR="00C95A9A" w:rsidRPr="00AF7276">
        <w:tab/>
        <w:t>General</w:t>
      </w:r>
      <w:bookmarkEnd w:id="2873"/>
      <w:bookmarkEnd w:id="2874"/>
      <w:bookmarkEnd w:id="2875"/>
      <w:bookmarkEnd w:id="2876"/>
      <w:bookmarkEnd w:id="2877"/>
      <w:bookmarkEnd w:id="2878"/>
      <w:bookmarkEnd w:id="2879"/>
      <w:bookmarkEnd w:id="2880"/>
      <w:bookmarkEnd w:id="2881"/>
      <w:bookmarkEnd w:id="2882"/>
      <w:bookmarkEnd w:id="288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884" w:name="_Toc85734286"/>
      <w:bookmarkStart w:id="2885" w:name="_Toc89431585"/>
      <w:bookmarkStart w:id="2886" w:name="_Toc97042397"/>
      <w:bookmarkStart w:id="2887" w:name="_Toc97045541"/>
      <w:bookmarkStart w:id="2888" w:name="_Toc97155286"/>
      <w:bookmarkStart w:id="2889" w:name="_Toc101521423"/>
      <w:bookmarkStart w:id="2890" w:name="_Toc138761694"/>
      <w:bookmarkStart w:id="2891" w:name="_Toc145707909"/>
      <w:bookmarkStart w:id="2892" w:name="_Toc160570390"/>
      <w:bookmarkStart w:id="2893" w:name="_Toc162007986"/>
      <w:bookmarkStart w:id="2894" w:name="_Toc164763404"/>
      <w:r>
        <w:rPr>
          <w:lang w:eastAsia="zh-CN"/>
        </w:rPr>
        <w:t>8.2</w:t>
      </w:r>
      <w:r w:rsidR="00C95A9A">
        <w:rPr>
          <w:lang w:eastAsia="zh-CN"/>
        </w:rPr>
        <w:t>.4.2</w:t>
      </w:r>
      <w:r w:rsidR="00C95A9A">
        <w:rPr>
          <w:lang w:eastAsia="zh-CN"/>
        </w:rPr>
        <w:tab/>
        <w:t>Location Information Notification</w:t>
      </w:r>
      <w:bookmarkEnd w:id="2884"/>
      <w:bookmarkEnd w:id="2885"/>
      <w:bookmarkEnd w:id="2886"/>
      <w:bookmarkEnd w:id="2887"/>
      <w:bookmarkEnd w:id="2888"/>
      <w:bookmarkEnd w:id="2889"/>
      <w:bookmarkEnd w:id="2890"/>
      <w:bookmarkEnd w:id="2891"/>
      <w:bookmarkEnd w:id="2892"/>
      <w:bookmarkEnd w:id="2893"/>
      <w:bookmarkEnd w:id="2894"/>
    </w:p>
    <w:p w14:paraId="68935CA8" w14:textId="1ACA0FA2" w:rsidR="00C95A9A" w:rsidRDefault="00377899" w:rsidP="00C95A9A">
      <w:pPr>
        <w:pStyle w:val="Heading5"/>
        <w:rPr>
          <w:lang w:eastAsia="zh-CN"/>
        </w:rPr>
      </w:pPr>
      <w:bookmarkStart w:id="2895" w:name="_Toc85734287"/>
      <w:bookmarkStart w:id="2896" w:name="_Toc89431586"/>
      <w:bookmarkStart w:id="2897" w:name="_Toc97042398"/>
      <w:bookmarkStart w:id="2898" w:name="_Toc97045542"/>
      <w:bookmarkStart w:id="2899" w:name="_Toc97155287"/>
      <w:bookmarkStart w:id="2900" w:name="_Toc101521424"/>
      <w:bookmarkStart w:id="2901" w:name="_Toc138761695"/>
      <w:bookmarkStart w:id="2902" w:name="_Toc145707910"/>
      <w:bookmarkStart w:id="2903" w:name="_Toc160570391"/>
      <w:bookmarkStart w:id="2904" w:name="_Toc162007987"/>
      <w:bookmarkStart w:id="2905" w:name="_Toc164763405"/>
      <w:r>
        <w:rPr>
          <w:lang w:eastAsia="zh-CN"/>
        </w:rPr>
        <w:t>8.2</w:t>
      </w:r>
      <w:r w:rsidR="00C95A9A">
        <w:rPr>
          <w:lang w:eastAsia="zh-CN"/>
        </w:rPr>
        <w:t>.4.2.1</w:t>
      </w:r>
      <w:r w:rsidR="00C95A9A">
        <w:rPr>
          <w:lang w:eastAsia="zh-CN"/>
        </w:rPr>
        <w:tab/>
        <w:t>Description</w:t>
      </w:r>
      <w:bookmarkEnd w:id="2895"/>
      <w:bookmarkEnd w:id="2896"/>
      <w:bookmarkEnd w:id="2897"/>
      <w:bookmarkEnd w:id="2898"/>
      <w:bookmarkEnd w:id="2899"/>
      <w:bookmarkEnd w:id="2900"/>
      <w:bookmarkEnd w:id="2901"/>
      <w:bookmarkEnd w:id="2902"/>
      <w:bookmarkEnd w:id="2903"/>
      <w:bookmarkEnd w:id="2904"/>
      <w:bookmarkEnd w:id="290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06" w:name="_Toc85734288"/>
      <w:bookmarkStart w:id="2907" w:name="_Toc89431587"/>
      <w:bookmarkStart w:id="2908" w:name="_Toc97042399"/>
      <w:bookmarkStart w:id="2909" w:name="_Toc97045543"/>
      <w:bookmarkStart w:id="2910" w:name="_Toc97155288"/>
      <w:bookmarkStart w:id="2911" w:name="_Toc101521425"/>
      <w:bookmarkStart w:id="2912" w:name="_Toc138761696"/>
      <w:bookmarkStart w:id="2913" w:name="_Toc145707911"/>
      <w:bookmarkStart w:id="2914" w:name="_Toc160570392"/>
      <w:bookmarkStart w:id="2915" w:name="_Toc162007988"/>
      <w:bookmarkStart w:id="2916" w:name="_Toc164763406"/>
      <w:r>
        <w:rPr>
          <w:lang w:eastAsia="zh-CN"/>
        </w:rPr>
        <w:t>8.2</w:t>
      </w:r>
      <w:r w:rsidR="00C95A9A">
        <w:rPr>
          <w:lang w:eastAsia="zh-CN"/>
        </w:rPr>
        <w:t>.4.2.2</w:t>
      </w:r>
      <w:r w:rsidR="00C95A9A">
        <w:rPr>
          <w:lang w:eastAsia="zh-CN"/>
        </w:rPr>
        <w:tab/>
      </w:r>
      <w:bookmarkEnd w:id="2906"/>
      <w:bookmarkEnd w:id="2907"/>
      <w:bookmarkEnd w:id="2908"/>
      <w:bookmarkEnd w:id="2909"/>
      <w:bookmarkEnd w:id="2910"/>
      <w:bookmarkEnd w:id="2911"/>
      <w:r w:rsidR="00C46D36">
        <w:rPr>
          <w:lang w:eastAsia="zh-CN"/>
        </w:rPr>
        <w:t>Target URI</w:t>
      </w:r>
      <w:bookmarkEnd w:id="2912"/>
      <w:bookmarkEnd w:id="2913"/>
      <w:bookmarkEnd w:id="2914"/>
      <w:bookmarkEnd w:id="2915"/>
      <w:bookmarkEnd w:id="291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17" w:name="_Toc532994457"/>
      <w:bookmarkStart w:id="2918" w:name="_Toc35971424"/>
      <w:bookmarkStart w:id="2919" w:name="_Toc67903541"/>
      <w:bookmarkStart w:id="2920" w:name="_Toc138761697"/>
      <w:bookmarkStart w:id="2921" w:name="_Toc145707912"/>
      <w:bookmarkStart w:id="2922" w:name="_Toc160570393"/>
      <w:bookmarkStart w:id="2923" w:name="_Toc162007989"/>
      <w:bookmarkStart w:id="2924" w:name="_Toc164763407"/>
      <w:r w:rsidRPr="006C7EB1">
        <w:t>8.2.4.2.3</w:t>
      </w:r>
      <w:r w:rsidRPr="006C7EB1">
        <w:tab/>
        <w:t>Standard Methods</w:t>
      </w:r>
      <w:bookmarkEnd w:id="2917"/>
      <w:bookmarkEnd w:id="2918"/>
      <w:bookmarkEnd w:id="2919"/>
      <w:bookmarkEnd w:id="2920"/>
      <w:bookmarkEnd w:id="2921"/>
      <w:bookmarkEnd w:id="2922"/>
      <w:bookmarkEnd w:id="2923"/>
      <w:bookmarkEnd w:id="2924"/>
    </w:p>
    <w:p w14:paraId="569C8ED1" w14:textId="1DF0991F" w:rsidR="00C95A9A" w:rsidRPr="00E73566" w:rsidRDefault="00C46D36" w:rsidP="006C7EB1">
      <w:pPr>
        <w:pStyle w:val="Heading6"/>
      </w:pPr>
      <w:bookmarkStart w:id="2925" w:name="_Toc532994458"/>
      <w:bookmarkStart w:id="2926" w:name="_Toc35971425"/>
      <w:bookmarkStart w:id="2927" w:name="_Toc138761698"/>
      <w:bookmarkStart w:id="2928" w:name="_Toc145707913"/>
      <w:bookmarkStart w:id="2929" w:name="_Toc160570394"/>
      <w:bookmarkStart w:id="2930" w:name="_Toc162007990"/>
      <w:bookmarkStart w:id="2931" w:name="_Toc164763408"/>
      <w:r>
        <w:rPr>
          <w:lang w:eastAsia="zh-CN"/>
        </w:rPr>
        <w:t>8.2.4.2</w:t>
      </w:r>
      <w:r>
        <w:t>.3</w:t>
      </w:r>
      <w:r w:rsidRPr="00986E88">
        <w:rPr>
          <w:noProof/>
        </w:rPr>
        <w:t>.1</w:t>
      </w:r>
      <w:r w:rsidRPr="00986E88">
        <w:rPr>
          <w:noProof/>
        </w:rPr>
        <w:tab/>
        <w:t>POST</w:t>
      </w:r>
      <w:bookmarkEnd w:id="2925"/>
      <w:bookmarkEnd w:id="2926"/>
      <w:bookmarkEnd w:id="2927"/>
      <w:bookmarkEnd w:id="2928"/>
      <w:bookmarkEnd w:id="2929"/>
      <w:bookmarkEnd w:id="2930"/>
      <w:bookmarkEnd w:id="293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32" w:name="_Toc100767573"/>
      <w:bookmarkStart w:id="2933" w:name="_Toc138761699"/>
      <w:bookmarkStart w:id="2934" w:name="_Toc145707914"/>
      <w:bookmarkStart w:id="2935" w:name="_Toc160570395"/>
      <w:bookmarkStart w:id="2936" w:name="_Toc162007991"/>
      <w:bookmarkStart w:id="2937" w:name="_Toc164763409"/>
      <w:r w:rsidRPr="00C955D0">
        <w:rPr>
          <w:lang w:val="fr-FR" w:eastAsia="zh-CN"/>
        </w:rPr>
        <w:t>8.2.4.</w:t>
      </w:r>
      <w:r w:rsidR="00AE15D9">
        <w:rPr>
          <w:lang w:val="fr-FR" w:eastAsia="zh-CN"/>
        </w:rPr>
        <w:t>3</w:t>
      </w:r>
      <w:r w:rsidRPr="00C955D0">
        <w:rPr>
          <w:lang w:val="fr-FR" w:eastAsia="zh-CN"/>
        </w:rPr>
        <w:tab/>
      </w:r>
      <w:bookmarkEnd w:id="2932"/>
      <w:r w:rsidRPr="00C955D0">
        <w:rPr>
          <w:lang w:val="fr-FR"/>
        </w:rPr>
        <w:t>User Consent Revocation Notification</w:t>
      </w:r>
      <w:bookmarkEnd w:id="2933"/>
      <w:bookmarkEnd w:id="2934"/>
      <w:bookmarkEnd w:id="2935"/>
      <w:bookmarkEnd w:id="2936"/>
      <w:bookmarkEnd w:id="2937"/>
    </w:p>
    <w:p w14:paraId="54C0443E" w14:textId="0339CE8D" w:rsidR="00606C35" w:rsidRPr="00C955D0" w:rsidRDefault="00606C35" w:rsidP="00606C35">
      <w:pPr>
        <w:pStyle w:val="Heading5"/>
        <w:rPr>
          <w:lang w:val="fr-FR" w:eastAsia="zh-CN"/>
        </w:rPr>
      </w:pPr>
      <w:bookmarkStart w:id="2938" w:name="_Toc100767574"/>
      <w:bookmarkStart w:id="2939" w:name="_Toc138761700"/>
      <w:bookmarkStart w:id="2940" w:name="_Toc145707915"/>
      <w:bookmarkStart w:id="2941" w:name="_Toc160570396"/>
      <w:bookmarkStart w:id="2942" w:name="_Toc162007992"/>
      <w:bookmarkStart w:id="2943" w:name="_Toc16476341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938"/>
      <w:bookmarkEnd w:id="2939"/>
      <w:bookmarkEnd w:id="2940"/>
      <w:bookmarkEnd w:id="2941"/>
      <w:bookmarkEnd w:id="2942"/>
      <w:bookmarkEnd w:id="2943"/>
    </w:p>
    <w:p w14:paraId="6F06DB82" w14:textId="77777777" w:rsidR="00606C35" w:rsidRDefault="00606C35" w:rsidP="00606C35">
      <w:pPr>
        <w:rPr>
          <w:noProof/>
        </w:rPr>
      </w:pPr>
      <w:bookmarkStart w:id="294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945" w:name="_Toc138761701"/>
      <w:bookmarkStart w:id="2946" w:name="_Toc145707916"/>
      <w:bookmarkStart w:id="2947" w:name="_Toc160570397"/>
      <w:bookmarkStart w:id="2948" w:name="_Toc162007993"/>
      <w:bookmarkStart w:id="2949" w:name="_Toc164763411"/>
      <w:r>
        <w:rPr>
          <w:lang w:eastAsia="zh-CN"/>
        </w:rPr>
        <w:t>8.2.4.</w:t>
      </w:r>
      <w:r w:rsidR="00AE15D9">
        <w:rPr>
          <w:lang w:eastAsia="zh-CN"/>
        </w:rPr>
        <w:t>3</w:t>
      </w:r>
      <w:r>
        <w:rPr>
          <w:lang w:eastAsia="zh-CN"/>
        </w:rPr>
        <w:t>.2</w:t>
      </w:r>
      <w:r>
        <w:rPr>
          <w:lang w:eastAsia="zh-CN"/>
        </w:rPr>
        <w:tab/>
      </w:r>
      <w:bookmarkEnd w:id="2944"/>
      <w:r>
        <w:rPr>
          <w:lang w:eastAsia="zh-CN"/>
        </w:rPr>
        <w:t>Target URI</w:t>
      </w:r>
      <w:bookmarkEnd w:id="2945"/>
      <w:bookmarkEnd w:id="2946"/>
      <w:bookmarkEnd w:id="2947"/>
      <w:bookmarkEnd w:id="2948"/>
      <w:bookmarkEnd w:id="294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950" w:name="_Toc138761702"/>
      <w:bookmarkStart w:id="2951" w:name="_Toc145707917"/>
      <w:bookmarkStart w:id="2952" w:name="_Toc160570398"/>
      <w:bookmarkStart w:id="2953" w:name="_Toc162007994"/>
      <w:bookmarkStart w:id="2954" w:name="_Toc164763412"/>
      <w:r>
        <w:rPr>
          <w:lang w:eastAsia="zh-CN"/>
        </w:rPr>
        <w:t>8.2.4.</w:t>
      </w:r>
      <w:r w:rsidR="00AE15D9">
        <w:rPr>
          <w:lang w:eastAsia="zh-CN"/>
        </w:rPr>
        <w:t>3</w:t>
      </w:r>
      <w:r w:rsidRPr="00986E88">
        <w:rPr>
          <w:noProof/>
        </w:rPr>
        <w:t>.3</w:t>
      </w:r>
      <w:r w:rsidRPr="00986E88">
        <w:rPr>
          <w:noProof/>
        </w:rPr>
        <w:tab/>
        <w:t>Standard Methods</w:t>
      </w:r>
      <w:bookmarkEnd w:id="2950"/>
      <w:bookmarkEnd w:id="2951"/>
      <w:bookmarkEnd w:id="2952"/>
      <w:bookmarkEnd w:id="2953"/>
      <w:bookmarkEnd w:id="295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955" w:name="_Toc85734289"/>
      <w:bookmarkStart w:id="2956" w:name="_Toc89431588"/>
      <w:bookmarkStart w:id="2957" w:name="_Toc97042400"/>
      <w:bookmarkStart w:id="2958" w:name="_Toc97045544"/>
      <w:bookmarkStart w:id="2959" w:name="_Toc97155289"/>
      <w:bookmarkStart w:id="2960" w:name="_Toc101521426"/>
      <w:bookmarkStart w:id="2961" w:name="_Toc138761703"/>
      <w:bookmarkStart w:id="2962" w:name="_Toc145707918"/>
      <w:bookmarkStart w:id="2963" w:name="_Toc160570399"/>
      <w:bookmarkStart w:id="2964" w:name="_Toc162007995"/>
      <w:bookmarkStart w:id="2965" w:name="_Toc164763413"/>
      <w:r>
        <w:t>8.2</w:t>
      </w:r>
      <w:r w:rsidR="00C95A9A">
        <w:t>.5</w:t>
      </w:r>
      <w:r w:rsidR="00C95A9A">
        <w:tab/>
        <w:t>Data Model</w:t>
      </w:r>
      <w:bookmarkEnd w:id="2955"/>
      <w:bookmarkEnd w:id="2956"/>
      <w:bookmarkEnd w:id="2957"/>
      <w:bookmarkEnd w:id="2958"/>
      <w:bookmarkEnd w:id="2959"/>
      <w:bookmarkEnd w:id="2960"/>
      <w:bookmarkEnd w:id="2961"/>
      <w:bookmarkEnd w:id="2962"/>
      <w:bookmarkEnd w:id="2963"/>
      <w:bookmarkEnd w:id="2964"/>
      <w:bookmarkEnd w:id="2965"/>
    </w:p>
    <w:p w14:paraId="369D2C9E" w14:textId="68F99EBE" w:rsidR="00C95A9A" w:rsidRDefault="00C95A9A" w:rsidP="00C95A9A">
      <w:pPr>
        <w:pStyle w:val="Heading4"/>
        <w:rPr>
          <w:lang w:eastAsia="zh-CN"/>
        </w:rPr>
      </w:pPr>
      <w:bookmarkStart w:id="2966" w:name="_Toc85734290"/>
      <w:bookmarkStart w:id="2967" w:name="_Toc89431589"/>
      <w:bookmarkStart w:id="2968" w:name="_Toc97042401"/>
      <w:bookmarkStart w:id="2969" w:name="_Toc97045545"/>
      <w:bookmarkStart w:id="2970" w:name="_Toc97155290"/>
      <w:bookmarkStart w:id="2971" w:name="_Toc101521427"/>
      <w:bookmarkStart w:id="2972" w:name="_Toc138761704"/>
      <w:bookmarkStart w:id="2973" w:name="_Toc145707919"/>
      <w:bookmarkStart w:id="2974" w:name="_Toc160570400"/>
      <w:bookmarkStart w:id="2975" w:name="_Toc162007996"/>
      <w:bookmarkStart w:id="2976" w:name="_Toc164763414"/>
      <w:r>
        <w:rPr>
          <w:lang w:eastAsia="zh-CN"/>
        </w:rPr>
        <w:t>8.</w:t>
      </w:r>
      <w:r w:rsidR="00377899">
        <w:rPr>
          <w:lang w:eastAsia="zh-CN"/>
        </w:rPr>
        <w:t>2</w:t>
      </w:r>
      <w:r>
        <w:rPr>
          <w:lang w:eastAsia="zh-CN"/>
        </w:rPr>
        <w:t>.5.1</w:t>
      </w:r>
      <w:r>
        <w:rPr>
          <w:lang w:eastAsia="zh-CN"/>
        </w:rPr>
        <w:tab/>
        <w:t>General</w:t>
      </w:r>
      <w:bookmarkEnd w:id="2966"/>
      <w:bookmarkEnd w:id="2967"/>
      <w:bookmarkEnd w:id="2968"/>
      <w:bookmarkEnd w:id="2969"/>
      <w:bookmarkEnd w:id="2970"/>
      <w:bookmarkEnd w:id="2971"/>
      <w:bookmarkEnd w:id="2972"/>
      <w:bookmarkEnd w:id="2973"/>
      <w:bookmarkEnd w:id="2974"/>
      <w:bookmarkEnd w:id="2975"/>
      <w:bookmarkEnd w:id="297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977" w:name="_Toc85734291"/>
      <w:bookmarkStart w:id="2978" w:name="_Toc89431590"/>
      <w:bookmarkStart w:id="2979" w:name="_Toc97042402"/>
      <w:bookmarkStart w:id="2980" w:name="_Toc97045546"/>
      <w:bookmarkStart w:id="2981" w:name="_Toc97155291"/>
      <w:bookmarkStart w:id="2982" w:name="_Toc101521428"/>
      <w:bookmarkStart w:id="2983" w:name="_Toc138761705"/>
      <w:bookmarkStart w:id="2984" w:name="_Toc145707920"/>
      <w:bookmarkStart w:id="2985" w:name="_Toc160570401"/>
      <w:bookmarkStart w:id="2986" w:name="_Toc162007997"/>
      <w:bookmarkStart w:id="2987" w:name="_Toc164763415"/>
      <w:r>
        <w:rPr>
          <w:lang w:eastAsia="zh-CN"/>
        </w:rPr>
        <w:t>8.2</w:t>
      </w:r>
      <w:r w:rsidR="00C95A9A">
        <w:rPr>
          <w:lang w:eastAsia="zh-CN"/>
        </w:rPr>
        <w:t>.5.2</w:t>
      </w:r>
      <w:r w:rsidR="00C95A9A">
        <w:rPr>
          <w:lang w:eastAsia="zh-CN"/>
        </w:rPr>
        <w:tab/>
        <w:t>Structured data types</w:t>
      </w:r>
      <w:bookmarkEnd w:id="2977"/>
      <w:bookmarkEnd w:id="2978"/>
      <w:bookmarkEnd w:id="2979"/>
      <w:bookmarkEnd w:id="2980"/>
      <w:bookmarkEnd w:id="2981"/>
      <w:bookmarkEnd w:id="2982"/>
      <w:bookmarkEnd w:id="2983"/>
      <w:bookmarkEnd w:id="2984"/>
      <w:bookmarkEnd w:id="2985"/>
      <w:bookmarkEnd w:id="2986"/>
      <w:bookmarkEnd w:id="2987"/>
    </w:p>
    <w:p w14:paraId="28C1213A" w14:textId="57E237A7" w:rsidR="00C95A9A" w:rsidRDefault="00377899" w:rsidP="00C95A9A">
      <w:pPr>
        <w:pStyle w:val="Heading5"/>
        <w:rPr>
          <w:lang w:eastAsia="zh-CN"/>
        </w:rPr>
      </w:pPr>
      <w:bookmarkStart w:id="2988" w:name="_Toc85734292"/>
      <w:bookmarkStart w:id="2989" w:name="_Toc89431591"/>
      <w:bookmarkStart w:id="2990" w:name="_Toc97042403"/>
      <w:bookmarkStart w:id="2991" w:name="_Toc97045547"/>
      <w:bookmarkStart w:id="2992" w:name="_Toc97155292"/>
      <w:bookmarkStart w:id="2993" w:name="_Toc101521429"/>
      <w:bookmarkStart w:id="2994" w:name="_Toc138761706"/>
      <w:bookmarkStart w:id="2995" w:name="_Toc145707921"/>
      <w:bookmarkStart w:id="2996" w:name="_Toc160570402"/>
      <w:bookmarkStart w:id="2997" w:name="_Toc162007998"/>
      <w:bookmarkStart w:id="2998" w:name="_Toc164763416"/>
      <w:r>
        <w:rPr>
          <w:lang w:eastAsia="zh-CN"/>
        </w:rPr>
        <w:t>8.2</w:t>
      </w:r>
      <w:r w:rsidR="00C95A9A">
        <w:rPr>
          <w:lang w:eastAsia="zh-CN"/>
        </w:rPr>
        <w:t>.5.2.1</w:t>
      </w:r>
      <w:r w:rsidR="00C95A9A">
        <w:rPr>
          <w:lang w:eastAsia="zh-CN"/>
        </w:rPr>
        <w:tab/>
        <w:t>Introduction</w:t>
      </w:r>
      <w:bookmarkEnd w:id="2988"/>
      <w:bookmarkEnd w:id="2989"/>
      <w:bookmarkEnd w:id="2990"/>
      <w:bookmarkEnd w:id="2991"/>
      <w:bookmarkEnd w:id="2992"/>
      <w:bookmarkEnd w:id="2993"/>
      <w:bookmarkEnd w:id="2994"/>
      <w:bookmarkEnd w:id="2995"/>
      <w:bookmarkEnd w:id="2996"/>
      <w:bookmarkEnd w:id="2997"/>
      <w:bookmarkEnd w:id="2998"/>
    </w:p>
    <w:p w14:paraId="142473D5" w14:textId="6F9C799D" w:rsidR="00C95A9A" w:rsidRDefault="00377899" w:rsidP="00C95A9A">
      <w:pPr>
        <w:pStyle w:val="Heading5"/>
        <w:rPr>
          <w:lang w:eastAsia="zh-CN"/>
        </w:rPr>
      </w:pPr>
      <w:bookmarkStart w:id="2999" w:name="_Toc85734293"/>
      <w:bookmarkStart w:id="3000" w:name="_Toc89431592"/>
      <w:bookmarkStart w:id="3001" w:name="_Toc97042404"/>
      <w:bookmarkStart w:id="3002" w:name="_Toc97045548"/>
      <w:bookmarkStart w:id="3003" w:name="_Toc97155293"/>
      <w:bookmarkStart w:id="3004" w:name="_Toc101521430"/>
      <w:bookmarkStart w:id="3005" w:name="_Toc138761707"/>
      <w:bookmarkStart w:id="3006" w:name="_Toc145707922"/>
      <w:bookmarkStart w:id="3007" w:name="_Toc160570403"/>
      <w:bookmarkStart w:id="3008" w:name="_Toc162007999"/>
      <w:bookmarkStart w:id="3009" w:name="_Toc164763417"/>
      <w:r>
        <w:rPr>
          <w:lang w:eastAsia="zh-CN"/>
        </w:rPr>
        <w:t>8.2</w:t>
      </w:r>
      <w:r w:rsidR="00C95A9A">
        <w:rPr>
          <w:lang w:eastAsia="zh-CN"/>
        </w:rPr>
        <w:t>.5.2.2</w:t>
      </w:r>
      <w:r w:rsidR="00C95A9A">
        <w:rPr>
          <w:lang w:eastAsia="zh-CN"/>
        </w:rPr>
        <w:tab/>
        <w:t>Type: LocationSubscription</w:t>
      </w:r>
      <w:bookmarkEnd w:id="2999"/>
      <w:bookmarkEnd w:id="3000"/>
      <w:bookmarkEnd w:id="3001"/>
      <w:bookmarkEnd w:id="3002"/>
      <w:bookmarkEnd w:id="3003"/>
      <w:bookmarkEnd w:id="3004"/>
      <w:bookmarkEnd w:id="3005"/>
      <w:bookmarkEnd w:id="3006"/>
      <w:bookmarkEnd w:id="3007"/>
      <w:bookmarkEnd w:id="3008"/>
      <w:bookmarkEnd w:id="300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10" w:name="_Toc85734294"/>
      <w:bookmarkStart w:id="3011" w:name="_Toc89431593"/>
      <w:bookmarkStart w:id="3012" w:name="_Toc97042405"/>
      <w:bookmarkStart w:id="3013" w:name="_Toc97045549"/>
      <w:bookmarkStart w:id="3014" w:name="_Toc97155294"/>
      <w:bookmarkStart w:id="3015" w:name="_Toc101521431"/>
      <w:bookmarkStart w:id="3016" w:name="_Toc138761708"/>
      <w:bookmarkStart w:id="3017" w:name="_Toc145707923"/>
      <w:bookmarkStart w:id="3018" w:name="_Toc160570404"/>
      <w:bookmarkStart w:id="3019" w:name="_Toc162008000"/>
      <w:bookmarkStart w:id="3020" w:name="_Toc164763418"/>
      <w:r>
        <w:rPr>
          <w:lang w:eastAsia="zh-CN"/>
        </w:rPr>
        <w:t>8.2</w:t>
      </w:r>
      <w:r w:rsidR="00C95A9A">
        <w:rPr>
          <w:lang w:eastAsia="zh-CN"/>
        </w:rPr>
        <w:t>.5.2.3</w:t>
      </w:r>
      <w:r w:rsidR="00C95A9A">
        <w:rPr>
          <w:lang w:eastAsia="zh-CN"/>
        </w:rPr>
        <w:tab/>
        <w:t>Type: LocationSubscriptionPatch</w:t>
      </w:r>
      <w:bookmarkEnd w:id="3010"/>
      <w:bookmarkEnd w:id="3011"/>
      <w:bookmarkEnd w:id="3012"/>
      <w:bookmarkEnd w:id="3013"/>
      <w:bookmarkEnd w:id="3014"/>
      <w:bookmarkEnd w:id="3015"/>
      <w:bookmarkEnd w:id="3016"/>
      <w:bookmarkEnd w:id="3017"/>
      <w:bookmarkEnd w:id="3018"/>
      <w:bookmarkEnd w:id="3019"/>
      <w:bookmarkEnd w:id="302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21" w:name="_Toc85734295"/>
      <w:bookmarkStart w:id="3022" w:name="_Toc89431594"/>
      <w:bookmarkStart w:id="3023" w:name="_Toc97042406"/>
      <w:bookmarkStart w:id="3024" w:name="_Toc97045550"/>
      <w:bookmarkStart w:id="3025" w:name="_Toc97155295"/>
      <w:bookmarkStart w:id="3026" w:name="_Toc101521432"/>
      <w:bookmarkStart w:id="3027" w:name="_Toc138761709"/>
      <w:bookmarkStart w:id="3028" w:name="_Toc145707924"/>
      <w:bookmarkStart w:id="3029" w:name="_Toc160570405"/>
      <w:bookmarkStart w:id="3030" w:name="_Toc162008001"/>
      <w:bookmarkStart w:id="3031" w:name="_Toc164763419"/>
      <w:r>
        <w:rPr>
          <w:lang w:eastAsia="zh-CN"/>
        </w:rPr>
        <w:t>8.</w:t>
      </w:r>
      <w:r w:rsidR="00377899">
        <w:rPr>
          <w:lang w:eastAsia="zh-CN"/>
        </w:rPr>
        <w:t>2</w:t>
      </w:r>
      <w:r>
        <w:rPr>
          <w:lang w:eastAsia="zh-CN"/>
        </w:rPr>
        <w:t>.5.2.4</w:t>
      </w:r>
      <w:r>
        <w:rPr>
          <w:lang w:eastAsia="zh-CN"/>
        </w:rPr>
        <w:tab/>
        <w:t>Type: LocationNotification</w:t>
      </w:r>
      <w:bookmarkEnd w:id="3021"/>
      <w:bookmarkEnd w:id="3022"/>
      <w:bookmarkEnd w:id="3023"/>
      <w:bookmarkEnd w:id="3024"/>
      <w:bookmarkEnd w:id="3025"/>
      <w:bookmarkEnd w:id="3026"/>
      <w:bookmarkEnd w:id="3027"/>
      <w:bookmarkEnd w:id="3028"/>
      <w:bookmarkEnd w:id="3029"/>
      <w:bookmarkEnd w:id="3030"/>
      <w:bookmarkEnd w:id="303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32" w:name="_Toc85734296"/>
      <w:bookmarkStart w:id="3033" w:name="_Toc89431595"/>
      <w:bookmarkStart w:id="3034" w:name="_Toc97042407"/>
      <w:bookmarkStart w:id="3035" w:name="_Toc97045551"/>
      <w:bookmarkStart w:id="3036" w:name="_Toc97155296"/>
      <w:bookmarkStart w:id="3037" w:name="_Toc101521433"/>
      <w:bookmarkStart w:id="3038" w:name="_Toc138761710"/>
      <w:bookmarkStart w:id="3039" w:name="_Toc145707925"/>
      <w:bookmarkStart w:id="3040" w:name="_Toc160570406"/>
      <w:bookmarkStart w:id="3041" w:name="_Toc162008002"/>
      <w:bookmarkStart w:id="3042" w:name="_Toc164763420"/>
      <w:r>
        <w:rPr>
          <w:lang w:eastAsia="zh-CN"/>
        </w:rPr>
        <w:t>8.2</w:t>
      </w:r>
      <w:r w:rsidR="00C95A9A">
        <w:rPr>
          <w:lang w:eastAsia="zh-CN"/>
        </w:rPr>
        <w:t>.5.2.5</w:t>
      </w:r>
      <w:r w:rsidR="00C95A9A">
        <w:rPr>
          <w:lang w:eastAsia="zh-CN"/>
        </w:rPr>
        <w:tab/>
        <w:t>Type: LocationEvent</w:t>
      </w:r>
      <w:bookmarkEnd w:id="3032"/>
      <w:bookmarkEnd w:id="3033"/>
      <w:bookmarkEnd w:id="3034"/>
      <w:bookmarkEnd w:id="3035"/>
      <w:bookmarkEnd w:id="3036"/>
      <w:bookmarkEnd w:id="3037"/>
      <w:bookmarkEnd w:id="3038"/>
      <w:bookmarkEnd w:id="3039"/>
      <w:bookmarkEnd w:id="3040"/>
      <w:bookmarkEnd w:id="3041"/>
      <w:bookmarkEnd w:id="304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043" w:name="_Toc85734297"/>
      <w:bookmarkStart w:id="3044" w:name="_Toc89431596"/>
      <w:bookmarkStart w:id="3045" w:name="_Toc97042408"/>
      <w:bookmarkStart w:id="3046" w:name="_Toc97045552"/>
      <w:bookmarkStart w:id="3047" w:name="_Toc97155297"/>
      <w:bookmarkStart w:id="3048" w:name="_Toc101521434"/>
      <w:bookmarkStart w:id="3049" w:name="_Toc138761711"/>
      <w:bookmarkStart w:id="3050" w:name="_Toc145707926"/>
      <w:bookmarkStart w:id="3051" w:name="_Toc160570407"/>
      <w:bookmarkStart w:id="3052" w:name="_Toc162008003"/>
      <w:bookmarkStart w:id="3053" w:name="_Toc164763421"/>
      <w:r>
        <w:rPr>
          <w:lang w:eastAsia="zh-CN"/>
        </w:rPr>
        <w:t>8.2.5.2.6</w:t>
      </w:r>
      <w:r>
        <w:rPr>
          <w:lang w:eastAsia="zh-CN"/>
        </w:rPr>
        <w:tab/>
        <w:t>Type: LocationRequest</w:t>
      </w:r>
      <w:bookmarkEnd w:id="3043"/>
      <w:bookmarkEnd w:id="3044"/>
      <w:bookmarkEnd w:id="3045"/>
      <w:bookmarkEnd w:id="3046"/>
      <w:bookmarkEnd w:id="3047"/>
      <w:bookmarkEnd w:id="3048"/>
      <w:bookmarkEnd w:id="3049"/>
      <w:bookmarkEnd w:id="3050"/>
      <w:bookmarkEnd w:id="3051"/>
      <w:bookmarkEnd w:id="3052"/>
      <w:bookmarkEnd w:id="305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054" w:name="_Toc138761712"/>
      <w:bookmarkStart w:id="3055" w:name="_Toc145707927"/>
      <w:bookmarkStart w:id="3056" w:name="_Toc160570408"/>
      <w:bookmarkStart w:id="3057" w:name="_Toc162008004"/>
      <w:bookmarkStart w:id="3058" w:name="_Toc164763422"/>
      <w:r>
        <w:rPr>
          <w:lang w:eastAsia="zh-CN"/>
        </w:rPr>
        <w:t>8.2.5.2.7</w:t>
      </w:r>
      <w:r>
        <w:rPr>
          <w:lang w:eastAsia="zh-CN"/>
        </w:rPr>
        <w:tab/>
        <w:t>Type: LocationResponse</w:t>
      </w:r>
      <w:bookmarkEnd w:id="3054"/>
      <w:bookmarkEnd w:id="3055"/>
      <w:bookmarkEnd w:id="3056"/>
      <w:bookmarkEnd w:id="3057"/>
      <w:bookmarkEnd w:id="305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059" w:name="_Toc138761713"/>
      <w:bookmarkStart w:id="3060" w:name="_Toc145707928"/>
      <w:bookmarkStart w:id="3061" w:name="_Toc160570409"/>
      <w:bookmarkStart w:id="3062" w:name="_Toc162008005"/>
      <w:bookmarkStart w:id="3063" w:name="_Toc16476342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059"/>
      <w:bookmarkEnd w:id="3060"/>
      <w:bookmarkEnd w:id="3061"/>
      <w:bookmarkEnd w:id="3062"/>
      <w:bookmarkEnd w:id="306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064" w:name="_Toc138761714"/>
      <w:bookmarkStart w:id="3065" w:name="_Toc145707929"/>
      <w:bookmarkStart w:id="3066" w:name="_Toc160570410"/>
      <w:bookmarkStart w:id="3067" w:name="_Toc162008006"/>
      <w:bookmarkStart w:id="3068" w:name="_Toc164763424"/>
      <w:r>
        <w:rPr>
          <w:lang w:eastAsia="zh-CN"/>
        </w:rPr>
        <w:t>8.2.5.2</w:t>
      </w:r>
      <w:r>
        <w:t>.9</w:t>
      </w:r>
      <w:r>
        <w:tab/>
        <w:t xml:space="preserve">Type: </w:t>
      </w:r>
      <w:r>
        <w:rPr>
          <w:lang w:eastAsia="zh-CN"/>
        </w:rPr>
        <w:t>ConsentRevoked</w:t>
      </w:r>
      <w:bookmarkEnd w:id="3064"/>
      <w:bookmarkEnd w:id="3065"/>
      <w:bookmarkEnd w:id="3066"/>
      <w:bookmarkEnd w:id="3067"/>
      <w:bookmarkEnd w:id="306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069" w:name="_Toc85734298"/>
      <w:bookmarkStart w:id="3070" w:name="_Toc89431597"/>
      <w:bookmarkStart w:id="3071" w:name="_Toc97042409"/>
      <w:bookmarkStart w:id="3072" w:name="_Toc97045553"/>
      <w:bookmarkStart w:id="3073" w:name="_Toc97155298"/>
      <w:bookmarkStart w:id="3074" w:name="_Toc101521435"/>
      <w:bookmarkStart w:id="3075" w:name="_Toc138761715"/>
      <w:bookmarkStart w:id="3076" w:name="_Toc145707930"/>
      <w:bookmarkStart w:id="3077" w:name="_Toc160570411"/>
      <w:bookmarkStart w:id="3078" w:name="_Toc162008007"/>
      <w:bookmarkStart w:id="3079" w:name="_Toc164763425"/>
      <w:r>
        <w:rPr>
          <w:lang w:eastAsia="zh-CN"/>
        </w:rPr>
        <w:t>8.</w:t>
      </w:r>
      <w:r w:rsidR="00377899">
        <w:rPr>
          <w:lang w:eastAsia="zh-CN"/>
        </w:rPr>
        <w:t>2</w:t>
      </w:r>
      <w:r>
        <w:rPr>
          <w:lang w:eastAsia="zh-CN"/>
        </w:rPr>
        <w:t>.5.3</w:t>
      </w:r>
      <w:r>
        <w:rPr>
          <w:lang w:eastAsia="zh-CN"/>
        </w:rPr>
        <w:tab/>
        <w:t>Simple data types and enumerations</w:t>
      </w:r>
      <w:bookmarkEnd w:id="3069"/>
      <w:bookmarkEnd w:id="3070"/>
      <w:bookmarkEnd w:id="3071"/>
      <w:bookmarkEnd w:id="3072"/>
      <w:bookmarkEnd w:id="3073"/>
      <w:bookmarkEnd w:id="3074"/>
      <w:bookmarkEnd w:id="3075"/>
      <w:bookmarkEnd w:id="3076"/>
      <w:bookmarkEnd w:id="3077"/>
      <w:bookmarkEnd w:id="3078"/>
      <w:bookmarkEnd w:id="307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080" w:name="_Toc85734299"/>
      <w:bookmarkStart w:id="3081" w:name="_Toc89431598"/>
      <w:bookmarkStart w:id="3082" w:name="_Toc97042410"/>
      <w:bookmarkStart w:id="3083" w:name="_Toc97045554"/>
      <w:bookmarkStart w:id="3084" w:name="_Toc97155299"/>
      <w:bookmarkStart w:id="3085" w:name="_Toc101521436"/>
      <w:bookmarkStart w:id="3086" w:name="_Toc138761716"/>
      <w:bookmarkStart w:id="3087" w:name="_Toc145707931"/>
      <w:bookmarkStart w:id="3088" w:name="_Toc160570412"/>
      <w:bookmarkStart w:id="3089" w:name="_Toc162008008"/>
      <w:bookmarkStart w:id="3090" w:name="_Toc164763426"/>
      <w:r>
        <w:t>8.</w:t>
      </w:r>
      <w:r w:rsidR="00377899">
        <w:t>2</w:t>
      </w:r>
      <w:r>
        <w:t>.6</w:t>
      </w:r>
      <w:r>
        <w:tab/>
        <w:t>Error Handling</w:t>
      </w:r>
      <w:bookmarkEnd w:id="3080"/>
      <w:bookmarkEnd w:id="3081"/>
      <w:bookmarkEnd w:id="3082"/>
      <w:bookmarkEnd w:id="3083"/>
      <w:bookmarkEnd w:id="3084"/>
      <w:bookmarkEnd w:id="3085"/>
      <w:bookmarkEnd w:id="3086"/>
      <w:bookmarkEnd w:id="3087"/>
      <w:bookmarkEnd w:id="3088"/>
      <w:bookmarkEnd w:id="3089"/>
      <w:bookmarkEnd w:id="3090"/>
    </w:p>
    <w:p w14:paraId="1D0402E1" w14:textId="7FD8285F" w:rsidR="00D017C1" w:rsidRDefault="00D017C1" w:rsidP="00D017C1">
      <w:pPr>
        <w:pStyle w:val="Heading4"/>
      </w:pPr>
      <w:bookmarkStart w:id="3091" w:name="_Toc100767822"/>
      <w:bookmarkStart w:id="3092" w:name="_Toc138761717"/>
      <w:bookmarkStart w:id="3093" w:name="_Toc145707932"/>
      <w:bookmarkStart w:id="3094" w:name="_Toc160570413"/>
      <w:bookmarkStart w:id="3095" w:name="_Toc162008009"/>
      <w:bookmarkStart w:id="3096" w:name="_Toc164763427"/>
      <w:r>
        <w:t>8.2.6.1</w:t>
      </w:r>
      <w:r>
        <w:tab/>
        <w:t>General</w:t>
      </w:r>
      <w:bookmarkEnd w:id="3091"/>
      <w:bookmarkEnd w:id="3092"/>
      <w:bookmarkEnd w:id="3093"/>
      <w:bookmarkEnd w:id="3094"/>
      <w:bookmarkEnd w:id="3095"/>
      <w:bookmarkEnd w:id="309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097" w:name="_Toc100767823"/>
      <w:bookmarkStart w:id="3098" w:name="_Toc138761718"/>
      <w:bookmarkStart w:id="3099" w:name="_Toc145707933"/>
      <w:bookmarkStart w:id="3100" w:name="_Toc160570414"/>
      <w:bookmarkStart w:id="3101" w:name="_Toc162008010"/>
      <w:bookmarkStart w:id="3102" w:name="_Toc164763428"/>
      <w:r>
        <w:t>8.2.6.2</w:t>
      </w:r>
      <w:r>
        <w:tab/>
        <w:t>Protocol Errors</w:t>
      </w:r>
      <w:bookmarkEnd w:id="3097"/>
      <w:bookmarkEnd w:id="3098"/>
      <w:bookmarkEnd w:id="3099"/>
      <w:bookmarkEnd w:id="3100"/>
      <w:bookmarkEnd w:id="3101"/>
      <w:bookmarkEnd w:id="310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03" w:name="_Toc100767824"/>
      <w:bookmarkStart w:id="3104" w:name="_Toc138761719"/>
      <w:bookmarkStart w:id="3105" w:name="_Toc145707934"/>
      <w:bookmarkStart w:id="3106" w:name="_Toc160570415"/>
      <w:bookmarkStart w:id="3107" w:name="_Toc162008011"/>
      <w:bookmarkStart w:id="3108" w:name="_Toc164763429"/>
      <w:r>
        <w:t>8.2.6.3</w:t>
      </w:r>
      <w:r>
        <w:tab/>
        <w:t>Application Errors</w:t>
      </w:r>
      <w:bookmarkEnd w:id="3103"/>
      <w:bookmarkEnd w:id="3104"/>
      <w:bookmarkEnd w:id="3105"/>
      <w:bookmarkEnd w:id="3106"/>
      <w:bookmarkEnd w:id="3107"/>
      <w:bookmarkEnd w:id="310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09" w:name="_Toc85734300"/>
      <w:bookmarkStart w:id="3110" w:name="_Toc89431599"/>
      <w:bookmarkStart w:id="3111" w:name="_Toc97042411"/>
      <w:bookmarkStart w:id="3112" w:name="_Toc97045555"/>
      <w:bookmarkStart w:id="3113" w:name="_Toc97155300"/>
      <w:bookmarkStart w:id="3114" w:name="_Toc101521437"/>
      <w:bookmarkStart w:id="3115" w:name="_Toc138761720"/>
      <w:bookmarkStart w:id="3116" w:name="_Toc145707935"/>
      <w:bookmarkStart w:id="3117" w:name="_Toc160570416"/>
      <w:bookmarkStart w:id="3118" w:name="_Toc162008012"/>
      <w:bookmarkStart w:id="3119" w:name="_Toc164763430"/>
      <w:r>
        <w:t>8.</w:t>
      </w:r>
      <w:r w:rsidR="00377899">
        <w:t>2</w:t>
      </w:r>
      <w:r>
        <w:t>.7</w:t>
      </w:r>
      <w:r>
        <w:tab/>
        <w:t>Feature negotiation</w:t>
      </w:r>
      <w:bookmarkEnd w:id="3109"/>
      <w:bookmarkEnd w:id="3110"/>
      <w:bookmarkEnd w:id="3111"/>
      <w:bookmarkEnd w:id="3112"/>
      <w:bookmarkEnd w:id="3113"/>
      <w:bookmarkEnd w:id="3114"/>
      <w:bookmarkEnd w:id="3115"/>
      <w:bookmarkEnd w:id="3116"/>
      <w:bookmarkEnd w:id="3117"/>
      <w:bookmarkEnd w:id="3118"/>
      <w:bookmarkEnd w:id="311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20" w:name="_Toc85734301"/>
      <w:bookmarkStart w:id="3121" w:name="_Toc89431600"/>
      <w:bookmarkStart w:id="3122" w:name="_Toc97042412"/>
      <w:bookmarkStart w:id="3123" w:name="_Toc97045556"/>
      <w:bookmarkStart w:id="3124" w:name="_Toc97155301"/>
      <w:bookmarkStart w:id="3125" w:name="_Toc101521438"/>
      <w:bookmarkStart w:id="3126" w:name="_Toc138761721"/>
      <w:bookmarkStart w:id="3127" w:name="_Toc145707936"/>
      <w:bookmarkStart w:id="3128" w:name="_Toc160570417"/>
      <w:bookmarkStart w:id="3129" w:name="_Toc162008013"/>
      <w:bookmarkStart w:id="3130" w:name="_Toc164763431"/>
      <w:r>
        <w:t>8.3</w:t>
      </w:r>
      <w:r>
        <w:tab/>
        <w:t>Eees_UEIdentifier API</w:t>
      </w:r>
      <w:bookmarkEnd w:id="3120"/>
      <w:bookmarkEnd w:id="3121"/>
      <w:bookmarkEnd w:id="3122"/>
      <w:bookmarkEnd w:id="3123"/>
      <w:bookmarkEnd w:id="3124"/>
      <w:bookmarkEnd w:id="3125"/>
      <w:bookmarkEnd w:id="3126"/>
      <w:bookmarkEnd w:id="3127"/>
      <w:bookmarkEnd w:id="3128"/>
      <w:bookmarkEnd w:id="3129"/>
      <w:bookmarkEnd w:id="3130"/>
    </w:p>
    <w:p w14:paraId="12A38C20" w14:textId="03D50268" w:rsidR="00BD7A82" w:rsidRDefault="00BD7A82" w:rsidP="00BD7A82">
      <w:pPr>
        <w:pStyle w:val="Heading3"/>
      </w:pPr>
      <w:bookmarkStart w:id="3131" w:name="_Toc85734302"/>
      <w:bookmarkStart w:id="3132" w:name="_Toc89431601"/>
      <w:bookmarkStart w:id="3133" w:name="_Toc97042413"/>
      <w:bookmarkStart w:id="3134" w:name="_Toc97045557"/>
      <w:bookmarkStart w:id="3135" w:name="_Toc97155302"/>
      <w:bookmarkStart w:id="3136" w:name="_Toc101521439"/>
      <w:bookmarkStart w:id="3137" w:name="_Toc138761722"/>
      <w:bookmarkStart w:id="3138" w:name="_Toc145707937"/>
      <w:bookmarkStart w:id="3139" w:name="_Toc160570418"/>
      <w:bookmarkStart w:id="3140" w:name="_Toc162008014"/>
      <w:bookmarkStart w:id="3141" w:name="_Toc164763432"/>
      <w:r>
        <w:t>8.3.1</w:t>
      </w:r>
      <w:r>
        <w:tab/>
      </w:r>
      <w:bookmarkEnd w:id="3131"/>
      <w:r w:rsidR="00B01C2E">
        <w:t>Introduction</w:t>
      </w:r>
      <w:bookmarkEnd w:id="3132"/>
      <w:bookmarkEnd w:id="3133"/>
      <w:bookmarkEnd w:id="3134"/>
      <w:bookmarkEnd w:id="3135"/>
      <w:bookmarkEnd w:id="3136"/>
      <w:bookmarkEnd w:id="3137"/>
      <w:bookmarkEnd w:id="3138"/>
      <w:bookmarkEnd w:id="3139"/>
      <w:bookmarkEnd w:id="3140"/>
      <w:bookmarkEnd w:id="314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142" w:name="_Toc85734303"/>
      <w:bookmarkStart w:id="3143" w:name="_Toc89431602"/>
      <w:bookmarkStart w:id="3144" w:name="_Toc97042414"/>
      <w:bookmarkStart w:id="3145" w:name="_Toc97045558"/>
      <w:bookmarkStart w:id="3146" w:name="_Toc97155303"/>
      <w:bookmarkStart w:id="3147" w:name="_Toc101521440"/>
      <w:bookmarkStart w:id="3148" w:name="_Toc138761723"/>
      <w:bookmarkStart w:id="3149" w:name="_Toc145707938"/>
      <w:bookmarkStart w:id="3150" w:name="_Toc160570419"/>
      <w:bookmarkStart w:id="3151" w:name="_Toc162008015"/>
      <w:bookmarkStart w:id="3152" w:name="_Toc164763433"/>
      <w:r>
        <w:t>8.3</w:t>
      </w:r>
      <w:r w:rsidR="00BD7A82">
        <w:t>.2</w:t>
      </w:r>
      <w:r w:rsidR="00BD7A82">
        <w:tab/>
        <w:t>Resources</w:t>
      </w:r>
      <w:bookmarkEnd w:id="3142"/>
      <w:bookmarkEnd w:id="3143"/>
      <w:bookmarkEnd w:id="3144"/>
      <w:bookmarkEnd w:id="3145"/>
      <w:bookmarkEnd w:id="3146"/>
      <w:bookmarkEnd w:id="3147"/>
      <w:bookmarkEnd w:id="3148"/>
      <w:bookmarkEnd w:id="3149"/>
      <w:bookmarkEnd w:id="3150"/>
      <w:bookmarkEnd w:id="3151"/>
      <w:bookmarkEnd w:id="315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153" w:name="_Toc85734314"/>
      <w:bookmarkStart w:id="3154" w:name="_Toc89431613"/>
      <w:bookmarkStart w:id="3155" w:name="_Toc97042425"/>
      <w:bookmarkStart w:id="3156" w:name="_Toc97045569"/>
      <w:bookmarkStart w:id="3157" w:name="_Toc97155314"/>
      <w:bookmarkStart w:id="3158" w:name="_Toc101521451"/>
      <w:bookmarkStart w:id="3159" w:name="_Toc138761724"/>
      <w:bookmarkStart w:id="3160" w:name="_Toc145707939"/>
      <w:bookmarkStart w:id="3161" w:name="_Toc160570420"/>
      <w:bookmarkStart w:id="3162" w:name="_Toc162008016"/>
      <w:bookmarkStart w:id="3163" w:name="_Toc164763434"/>
      <w:r>
        <w:t>8.</w:t>
      </w:r>
      <w:r w:rsidR="0026562D">
        <w:t>3</w:t>
      </w:r>
      <w:r>
        <w:t>.3</w:t>
      </w:r>
      <w:r>
        <w:tab/>
        <w:t>Custom Operations without associated resources</w:t>
      </w:r>
      <w:bookmarkEnd w:id="3153"/>
      <w:bookmarkEnd w:id="3154"/>
      <w:bookmarkEnd w:id="3155"/>
      <w:bookmarkEnd w:id="3156"/>
      <w:bookmarkEnd w:id="3157"/>
      <w:bookmarkEnd w:id="3158"/>
      <w:bookmarkEnd w:id="3159"/>
      <w:bookmarkEnd w:id="3160"/>
      <w:bookmarkEnd w:id="3161"/>
      <w:bookmarkEnd w:id="3162"/>
      <w:bookmarkEnd w:id="3163"/>
    </w:p>
    <w:p w14:paraId="3C1841AC" w14:textId="77777777" w:rsidR="003633CB" w:rsidRDefault="003633CB" w:rsidP="003633CB">
      <w:pPr>
        <w:pStyle w:val="Heading4"/>
      </w:pPr>
      <w:bookmarkStart w:id="3164" w:name="_Toc510696623"/>
      <w:bookmarkStart w:id="3165" w:name="_Toc35971414"/>
      <w:bookmarkStart w:id="3166" w:name="_Toc96843360"/>
      <w:bookmarkStart w:id="3167" w:name="_Toc96844335"/>
      <w:bookmarkStart w:id="3168" w:name="_Toc97039889"/>
      <w:bookmarkStart w:id="3169" w:name="_Toc138761725"/>
      <w:bookmarkStart w:id="3170" w:name="_Toc145707940"/>
      <w:bookmarkStart w:id="3171" w:name="_Toc160570421"/>
      <w:bookmarkStart w:id="3172" w:name="_Toc162008017"/>
      <w:bookmarkStart w:id="3173" w:name="_Toc164763435"/>
      <w:r>
        <w:t>8.3.3.1</w:t>
      </w:r>
      <w:r>
        <w:tab/>
        <w:t>Overview</w:t>
      </w:r>
      <w:bookmarkEnd w:id="3164"/>
      <w:bookmarkEnd w:id="3165"/>
      <w:bookmarkEnd w:id="3166"/>
      <w:bookmarkEnd w:id="3167"/>
      <w:bookmarkEnd w:id="3168"/>
      <w:bookmarkEnd w:id="3169"/>
      <w:bookmarkEnd w:id="3170"/>
      <w:bookmarkEnd w:id="3171"/>
      <w:bookmarkEnd w:id="3172"/>
      <w:bookmarkEnd w:id="317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6pt" o:ole="">
            <v:imagedata r:id="rId19" o:title=""/>
          </v:shape>
          <o:OLEObject Type="Embed" ProgID="Visio.Drawing.15" ShapeID="_x0000_i1029" DrawAspect="Content" ObjectID="_177589079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174" w:name="_Toc510696624"/>
      <w:bookmarkStart w:id="3175" w:name="_Toc35971415"/>
      <w:bookmarkStart w:id="3176" w:name="_Toc96843361"/>
      <w:bookmarkStart w:id="3177" w:name="_Toc96844336"/>
      <w:bookmarkStart w:id="3178" w:name="_Toc97039890"/>
      <w:bookmarkStart w:id="3179" w:name="_Toc138761726"/>
      <w:bookmarkStart w:id="3180" w:name="_Toc145707941"/>
      <w:bookmarkStart w:id="3181" w:name="_Toc160570422"/>
      <w:bookmarkStart w:id="3182" w:name="_Toc162008018"/>
      <w:bookmarkStart w:id="3183" w:name="_Toc164763436"/>
      <w:r>
        <w:t>8.3.3.2</w:t>
      </w:r>
      <w:r>
        <w:tab/>
        <w:t xml:space="preserve">Operation: </w:t>
      </w:r>
      <w:bookmarkEnd w:id="3174"/>
      <w:bookmarkEnd w:id="3175"/>
      <w:bookmarkEnd w:id="3176"/>
      <w:bookmarkEnd w:id="3177"/>
      <w:bookmarkEnd w:id="3178"/>
      <w:r>
        <w:t>Fetch</w:t>
      </w:r>
      <w:bookmarkEnd w:id="3179"/>
      <w:bookmarkEnd w:id="3180"/>
      <w:bookmarkEnd w:id="3181"/>
      <w:bookmarkEnd w:id="3182"/>
      <w:bookmarkEnd w:id="3183"/>
    </w:p>
    <w:p w14:paraId="47A584C0" w14:textId="639BF4BF" w:rsidR="00D0620E" w:rsidRDefault="00D0620E" w:rsidP="00527D5E">
      <w:bookmarkStart w:id="3184" w:name="_Toc510696625"/>
      <w:bookmarkStart w:id="3185" w:name="_Toc35971416"/>
      <w:bookmarkStart w:id="3186" w:name="_Toc96843362"/>
      <w:bookmarkStart w:id="3187" w:name="_Toc96844337"/>
      <w:bookmarkStart w:id="3188" w:name="_Toc97039891"/>
      <w:bookmarkStart w:id="3189" w:name="_Toc138761727"/>
      <w:bookmarkStart w:id="3190" w:name="_Toc145707942"/>
      <w:r>
        <w:t>This operation is deprecated. The operation defined in clause 8.3.3.3 should be used instead.</w:t>
      </w:r>
    </w:p>
    <w:p w14:paraId="1293A99A" w14:textId="01DAF2E9" w:rsidR="003633CB" w:rsidRDefault="003633CB" w:rsidP="003633CB">
      <w:pPr>
        <w:pStyle w:val="Heading5"/>
      </w:pPr>
      <w:bookmarkStart w:id="3191" w:name="_Toc160570423"/>
      <w:bookmarkStart w:id="3192" w:name="_Toc162008019"/>
      <w:bookmarkStart w:id="3193" w:name="_Toc164763437"/>
      <w:r>
        <w:t>8.3.3.2.1</w:t>
      </w:r>
      <w:r>
        <w:tab/>
        <w:t>Description</w:t>
      </w:r>
      <w:bookmarkEnd w:id="3184"/>
      <w:bookmarkEnd w:id="3185"/>
      <w:bookmarkEnd w:id="3186"/>
      <w:bookmarkEnd w:id="3187"/>
      <w:bookmarkEnd w:id="3188"/>
      <w:bookmarkEnd w:id="3189"/>
      <w:bookmarkEnd w:id="3190"/>
      <w:bookmarkEnd w:id="3191"/>
      <w:bookmarkEnd w:id="3192"/>
      <w:bookmarkEnd w:id="3193"/>
    </w:p>
    <w:p w14:paraId="45DE3BEE" w14:textId="77777777" w:rsidR="003633CB" w:rsidRPr="00384E92" w:rsidRDefault="003633CB" w:rsidP="003633CB">
      <w:bookmarkStart w:id="3194" w:name="_Toc510696626"/>
      <w:bookmarkStart w:id="3195" w:name="_Toc35971417"/>
      <w:bookmarkStart w:id="3196" w:name="_Toc96843363"/>
      <w:bookmarkStart w:id="3197" w:name="_Toc96844338"/>
      <w:bookmarkStart w:id="319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199" w:name="_Toc138761728"/>
      <w:bookmarkStart w:id="3200" w:name="_Toc145707943"/>
      <w:bookmarkStart w:id="3201" w:name="_Toc160570424"/>
      <w:bookmarkStart w:id="3202" w:name="_Toc162008020"/>
      <w:bookmarkStart w:id="3203" w:name="_Toc164763438"/>
      <w:r>
        <w:t>8.3.3.2.2</w:t>
      </w:r>
      <w:r>
        <w:tab/>
        <w:t>Operation Definition</w:t>
      </w:r>
      <w:bookmarkEnd w:id="3194"/>
      <w:bookmarkEnd w:id="3195"/>
      <w:bookmarkEnd w:id="3196"/>
      <w:bookmarkEnd w:id="3197"/>
      <w:bookmarkEnd w:id="3198"/>
      <w:bookmarkEnd w:id="3199"/>
      <w:bookmarkEnd w:id="3200"/>
      <w:bookmarkEnd w:id="3201"/>
      <w:bookmarkEnd w:id="3202"/>
      <w:bookmarkEnd w:id="320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04" w:name="_Toc510696627"/>
      <w:bookmarkStart w:id="320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04"/>
      <w:bookmarkEnd w:id="3205"/>
    </w:tbl>
    <w:p w14:paraId="3CB40F72" w14:textId="019F058B" w:rsidR="00BD7A82" w:rsidRDefault="00BD7A82" w:rsidP="00BD7A82"/>
    <w:p w14:paraId="23AB7917" w14:textId="77777777" w:rsidR="00D0620E" w:rsidRDefault="00D0620E" w:rsidP="00D0620E">
      <w:pPr>
        <w:pStyle w:val="Heading4"/>
      </w:pPr>
      <w:bookmarkStart w:id="3206" w:name="_Toc160570425"/>
      <w:bookmarkStart w:id="3207" w:name="_Toc162008021"/>
      <w:bookmarkStart w:id="3208" w:name="_Toc164763439"/>
      <w:r>
        <w:t>8.3.3.3</w:t>
      </w:r>
      <w:r>
        <w:tab/>
        <w:t>Operation: Get</w:t>
      </w:r>
      <w:bookmarkEnd w:id="3206"/>
      <w:bookmarkEnd w:id="3207"/>
      <w:bookmarkEnd w:id="3208"/>
    </w:p>
    <w:p w14:paraId="0451374F" w14:textId="77777777" w:rsidR="00D0620E" w:rsidRDefault="00D0620E" w:rsidP="00D0620E">
      <w:pPr>
        <w:pStyle w:val="Heading5"/>
      </w:pPr>
      <w:bookmarkStart w:id="3209" w:name="_Toc160570426"/>
      <w:bookmarkStart w:id="3210" w:name="_Toc162008022"/>
      <w:bookmarkStart w:id="3211" w:name="_Toc164763440"/>
      <w:r>
        <w:t>8.3.3.3.1</w:t>
      </w:r>
      <w:r>
        <w:tab/>
        <w:t>Description</w:t>
      </w:r>
      <w:bookmarkEnd w:id="3209"/>
      <w:bookmarkEnd w:id="3210"/>
      <w:bookmarkEnd w:id="321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12" w:name="_Toc160570427"/>
      <w:bookmarkStart w:id="3213" w:name="_Toc162008023"/>
      <w:bookmarkStart w:id="3214" w:name="_Toc164763441"/>
      <w:r>
        <w:t>8.3.3.3.2</w:t>
      </w:r>
      <w:r>
        <w:tab/>
        <w:t>Operation Definition</w:t>
      </w:r>
      <w:bookmarkEnd w:id="3212"/>
      <w:bookmarkEnd w:id="3213"/>
      <w:bookmarkEnd w:id="32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15" w:name="_Toc85734315"/>
      <w:bookmarkStart w:id="3216" w:name="_Toc89431614"/>
      <w:bookmarkStart w:id="3217" w:name="_Toc97042426"/>
      <w:bookmarkStart w:id="3218" w:name="_Toc97045570"/>
      <w:bookmarkStart w:id="3219" w:name="_Toc97155315"/>
      <w:bookmarkStart w:id="3220" w:name="_Toc101521452"/>
      <w:bookmarkStart w:id="3221" w:name="_Toc138761729"/>
      <w:bookmarkStart w:id="3222" w:name="_Toc145707944"/>
      <w:bookmarkStart w:id="3223" w:name="_Toc160570428"/>
      <w:bookmarkStart w:id="3224" w:name="_Toc162008024"/>
      <w:bookmarkStart w:id="3225" w:name="_Toc164763442"/>
      <w:r>
        <w:t>8.</w:t>
      </w:r>
      <w:r w:rsidR="0026562D">
        <w:t>3</w:t>
      </w:r>
      <w:r>
        <w:t>.4</w:t>
      </w:r>
      <w:r>
        <w:tab/>
        <w:t>Notifications</w:t>
      </w:r>
      <w:bookmarkEnd w:id="3215"/>
      <w:bookmarkEnd w:id="3216"/>
      <w:bookmarkEnd w:id="3217"/>
      <w:bookmarkEnd w:id="3218"/>
      <w:bookmarkEnd w:id="3219"/>
      <w:bookmarkEnd w:id="3220"/>
      <w:bookmarkEnd w:id="3221"/>
      <w:bookmarkEnd w:id="3222"/>
      <w:bookmarkEnd w:id="3223"/>
      <w:bookmarkEnd w:id="3224"/>
      <w:bookmarkEnd w:id="3225"/>
    </w:p>
    <w:p w14:paraId="30C35F33" w14:textId="77777777" w:rsidR="00BD7A82" w:rsidRDefault="00BD7A82" w:rsidP="00BD7A82">
      <w:r>
        <w:t>None.</w:t>
      </w:r>
    </w:p>
    <w:p w14:paraId="5227F261" w14:textId="13E54C29" w:rsidR="00BD7A82" w:rsidRDefault="00BD7A82" w:rsidP="00BD7A82">
      <w:pPr>
        <w:pStyle w:val="Heading3"/>
      </w:pPr>
      <w:bookmarkStart w:id="3226" w:name="_Toc85734316"/>
      <w:bookmarkStart w:id="3227" w:name="_Toc89431615"/>
      <w:bookmarkStart w:id="3228" w:name="_Toc97042427"/>
      <w:bookmarkStart w:id="3229" w:name="_Toc97045571"/>
      <w:bookmarkStart w:id="3230" w:name="_Toc97155316"/>
      <w:bookmarkStart w:id="3231" w:name="_Toc101521453"/>
      <w:bookmarkStart w:id="3232" w:name="_Toc138761730"/>
      <w:bookmarkStart w:id="3233" w:name="_Toc145707945"/>
      <w:bookmarkStart w:id="3234" w:name="_Toc160570429"/>
      <w:bookmarkStart w:id="3235" w:name="_Toc162008025"/>
      <w:bookmarkStart w:id="3236" w:name="_Toc164763443"/>
      <w:r>
        <w:t>8.</w:t>
      </w:r>
      <w:r w:rsidR="0026562D">
        <w:t>3</w:t>
      </w:r>
      <w:r>
        <w:t>.5</w:t>
      </w:r>
      <w:r>
        <w:tab/>
        <w:t>Data Model</w:t>
      </w:r>
      <w:bookmarkEnd w:id="3226"/>
      <w:bookmarkEnd w:id="3227"/>
      <w:bookmarkEnd w:id="3228"/>
      <w:bookmarkEnd w:id="3229"/>
      <w:bookmarkEnd w:id="3230"/>
      <w:bookmarkEnd w:id="3231"/>
      <w:bookmarkEnd w:id="3232"/>
      <w:bookmarkEnd w:id="3233"/>
      <w:bookmarkEnd w:id="3234"/>
      <w:bookmarkEnd w:id="3235"/>
      <w:bookmarkEnd w:id="3236"/>
    </w:p>
    <w:p w14:paraId="618A5EAF" w14:textId="5A676C24" w:rsidR="00BD7A82" w:rsidRDefault="0026562D" w:rsidP="00BD7A82">
      <w:pPr>
        <w:pStyle w:val="Heading4"/>
        <w:rPr>
          <w:lang w:eastAsia="zh-CN"/>
        </w:rPr>
      </w:pPr>
      <w:bookmarkStart w:id="3237" w:name="_Toc85734317"/>
      <w:bookmarkStart w:id="3238" w:name="_Toc89431616"/>
      <w:bookmarkStart w:id="3239" w:name="_Toc97042428"/>
      <w:bookmarkStart w:id="3240" w:name="_Toc97045572"/>
      <w:bookmarkStart w:id="3241" w:name="_Toc97155317"/>
      <w:bookmarkStart w:id="3242" w:name="_Toc101521454"/>
      <w:bookmarkStart w:id="3243" w:name="_Toc138761731"/>
      <w:bookmarkStart w:id="3244" w:name="_Toc145707946"/>
      <w:bookmarkStart w:id="3245" w:name="_Toc160570430"/>
      <w:bookmarkStart w:id="3246" w:name="_Toc162008026"/>
      <w:bookmarkStart w:id="3247" w:name="_Toc164763444"/>
      <w:r>
        <w:rPr>
          <w:lang w:eastAsia="zh-CN"/>
        </w:rPr>
        <w:t>8.3</w:t>
      </w:r>
      <w:r w:rsidR="00BD7A82">
        <w:rPr>
          <w:lang w:eastAsia="zh-CN"/>
        </w:rPr>
        <w:t>.5.1</w:t>
      </w:r>
      <w:r w:rsidR="00BD7A82">
        <w:rPr>
          <w:lang w:eastAsia="zh-CN"/>
        </w:rPr>
        <w:tab/>
        <w:t>General</w:t>
      </w:r>
      <w:bookmarkEnd w:id="3237"/>
      <w:bookmarkEnd w:id="3238"/>
      <w:bookmarkEnd w:id="3239"/>
      <w:bookmarkEnd w:id="3240"/>
      <w:bookmarkEnd w:id="3241"/>
      <w:bookmarkEnd w:id="3242"/>
      <w:bookmarkEnd w:id="3243"/>
      <w:bookmarkEnd w:id="3244"/>
      <w:bookmarkEnd w:id="3245"/>
      <w:bookmarkEnd w:id="3246"/>
      <w:bookmarkEnd w:id="324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248" w:name="_Toc85734318"/>
      <w:bookmarkStart w:id="3249" w:name="_Toc89431617"/>
      <w:bookmarkStart w:id="3250" w:name="_Toc97042429"/>
      <w:bookmarkStart w:id="3251" w:name="_Toc97045573"/>
      <w:bookmarkStart w:id="3252" w:name="_Toc97155318"/>
      <w:bookmarkStart w:id="3253" w:name="_Toc101521455"/>
      <w:bookmarkStart w:id="3254" w:name="_Toc138761732"/>
      <w:bookmarkStart w:id="3255" w:name="_Toc145707947"/>
      <w:bookmarkStart w:id="3256" w:name="_Toc160570431"/>
      <w:bookmarkStart w:id="3257" w:name="_Toc162008027"/>
      <w:bookmarkStart w:id="3258" w:name="_Toc164763445"/>
      <w:r>
        <w:rPr>
          <w:lang w:eastAsia="zh-CN"/>
        </w:rPr>
        <w:t>8.</w:t>
      </w:r>
      <w:r w:rsidR="0026562D">
        <w:rPr>
          <w:lang w:eastAsia="zh-CN"/>
        </w:rPr>
        <w:t>3</w:t>
      </w:r>
      <w:r>
        <w:rPr>
          <w:lang w:eastAsia="zh-CN"/>
        </w:rPr>
        <w:t>.5.2</w:t>
      </w:r>
      <w:r>
        <w:rPr>
          <w:lang w:eastAsia="zh-CN"/>
        </w:rPr>
        <w:tab/>
        <w:t>Structured data types</w:t>
      </w:r>
      <w:bookmarkEnd w:id="3248"/>
      <w:bookmarkEnd w:id="3249"/>
      <w:bookmarkEnd w:id="3250"/>
      <w:bookmarkEnd w:id="3251"/>
      <w:bookmarkEnd w:id="3252"/>
      <w:bookmarkEnd w:id="3253"/>
      <w:bookmarkEnd w:id="3254"/>
      <w:bookmarkEnd w:id="3255"/>
      <w:bookmarkEnd w:id="3256"/>
      <w:bookmarkEnd w:id="3257"/>
      <w:bookmarkEnd w:id="3258"/>
    </w:p>
    <w:p w14:paraId="4CE86B58" w14:textId="364B2A37" w:rsidR="00BD7A82" w:rsidRDefault="00BD7A82" w:rsidP="00BD7A82">
      <w:pPr>
        <w:pStyle w:val="Heading5"/>
        <w:rPr>
          <w:lang w:eastAsia="zh-CN"/>
        </w:rPr>
      </w:pPr>
      <w:bookmarkStart w:id="3259" w:name="_Toc85734319"/>
      <w:bookmarkStart w:id="3260" w:name="_Toc89431618"/>
      <w:bookmarkStart w:id="3261" w:name="_Toc97042430"/>
      <w:bookmarkStart w:id="3262" w:name="_Toc97045574"/>
      <w:bookmarkStart w:id="3263" w:name="_Toc97155319"/>
      <w:bookmarkStart w:id="3264" w:name="_Toc101521456"/>
      <w:bookmarkStart w:id="3265" w:name="_Toc138761733"/>
      <w:bookmarkStart w:id="3266" w:name="_Toc145707948"/>
      <w:bookmarkStart w:id="3267" w:name="_Toc160570432"/>
      <w:bookmarkStart w:id="3268" w:name="_Toc162008028"/>
      <w:bookmarkStart w:id="3269" w:name="_Toc164763446"/>
      <w:r>
        <w:rPr>
          <w:lang w:eastAsia="zh-CN"/>
        </w:rPr>
        <w:t>8.</w:t>
      </w:r>
      <w:r w:rsidR="0026562D">
        <w:rPr>
          <w:lang w:eastAsia="zh-CN"/>
        </w:rPr>
        <w:t>3</w:t>
      </w:r>
      <w:r>
        <w:rPr>
          <w:lang w:eastAsia="zh-CN"/>
        </w:rPr>
        <w:t>.5.2.1</w:t>
      </w:r>
      <w:r>
        <w:rPr>
          <w:lang w:eastAsia="zh-CN"/>
        </w:rPr>
        <w:tab/>
        <w:t>Introduction</w:t>
      </w:r>
      <w:bookmarkEnd w:id="3259"/>
      <w:bookmarkEnd w:id="3260"/>
      <w:bookmarkEnd w:id="3261"/>
      <w:bookmarkEnd w:id="3262"/>
      <w:bookmarkEnd w:id="3263"/>
      <w:bookmarkEnd w:id="3264"/>
      <w:bookmarkEnd w:id="3265"/>
      <w:bookmarkEnd w:id="3266"/>
      <w:bookmarkEnd w:id="3267"/>
      <w:bookmarkEnd w:id="3268"/>
      <w:bookmarkEnd w:id="3269"/>
    </w:p>
    <w:p w14:paraId="0B6AEFDB" w14:textId="60987BF1" w:rsidR="00BD7A82" w:rsidRDefault="00BD7A82" w:rsidP="00BD7A82">
      <w:pPr>
        <w:pStyle w:val="Heading5"/>
        <w:rPr>
          <w:lang w:eastAsia="zh-CN"/>
        </w:rPr>
      </w:pPr>
      <w:bookmarkStart w:id="3270" w:name="_Toc85734320"/>
      <w:bookmarkStart w:id="3271" w:name="_Toc89431619"/>
      <w:bookmarkStart w:id="3272" w:name="_Toc97042431"/>
      <w:bookmarkStart w:id="3273" w:name="_Toc97045575"/>
      <w:bookmarkStart w:id="3274" w:name="_Toc97155320"/>
      <w:bookmarkStart w:id="3275" w:name="_Toc101521457"/>
      <w:bookmarkStart w:id="3276" w:name="_Toc138761734"/>
      <w:bookmarkStart w:id="3277" w:name="_Toc145707949"/>
      <w:bookmarkStart w:id="3278" w:name="_Toc160570433"/>
      <w:bookmarkStart w:id="3279" w:name="_Toc162008029"/>
      <w:bookmarkStart w:id="3280" w:name="_Toc164763447"/>
      <w:r>
        <w:rPr>
          <w:lang w:eastAsia="zh-CN"/>
        </w:rPr>
        <w:t>8.</w:t>
      </w:r>
      <w:r w:rsidR="0026562D">
        <w:rPr>
          <w:lang w:eastAsia="zh-CN"/>
        </w:rPr>
        <w:t>3</w:t>
      </w:r>
      <w:r>
        <w:rPr>
          <w:lang w:eastAsia="zh-CN"/>
        </w:rPr>
        <w:t>.5.2.2</w:t>
      </w:r>
      <w:r>
        <w:rPr>
          <w:lang w:eastAsia="zh-CN"/>
        </w:rPr>
        <w:tab/>
        <w:t>Type: UserInformation</w:t>
      </w:r>
      <w:bookmarkEnd w:id="3270"/>
      <w:bookmarkEnd w:id="3271"/>
      <w:bookmarkEnd w:id="3272"/>
      <w:bookmarkEnd w:id="3273"/>
      <w:bookmarkEnd w:id="3274"/>
      <w:bookmarkEnd w:id="3275"/>
      <w:bookmarkEnd w:id="3276"/>
      <w:bookmarkEnd w:id="3277"/>
      <w:bookmarkEnd w:id="3278"/>
      <w:bookmarkEnd w:id="3279"/>
      <w:bookmarkEnd w:id="328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281" w:name="_Toc160570434"/>
      <w:bookmarkStart w:id="3282" w:name="_Toc162008030"/>
      <w:bookmarkStart w:id="3283" w:name="_Toc164763448"/>
      <w:r w:rsidRPr="00527D5E">
        <w:rPr>
          <w:lang w:eastAsia="zh-CN"/>
        </w:rPr>
        <w:t>8.3.5.2.3</w:t>
      </w:r>
      <w:r>
        <w:rPr>
          <w:lang w:eastAsia="zh-CN"/>
        </w:rPr>
        <w:tab/>
        <w:t>Type: UserInfo</w:t>
      </w:r>
      <w:bookmarkEnd w:id="3281"/>
      <w:bookmarkEnd w:id="3282"/>
      <w:bookmarkEnd w:id="328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284" w:name="_Toc160570435"/>
      <w:bookmarkStart w:id="3285" w:name="_Toc162008031"/>
      <w:bookmarkStart w:id="3286" w:name="_Toc164763449"/>
      <w:r w:rsidRPr="00527D5E">
        <w:rPr>
          <w:lang w:eastAsia="zh-CN"/>
        </w:rPr>
        <w:t>8.3.5.2.4</w:t>
      </w:r>
      <w:r>
        <w:rPr>
          <w:lang w:eastAsia="zh-CN"/>
        </w:rPr>
        <w:tab/>
        <w:t>Type: UeIdInfo</w:t>
      </w:r>
      <w:bookmarkEnd w:id="3284"/>
      <w:bookmarkEnd w:id="3285"/>
      <w:bookmarkEnd w:id="328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287" w:name="_Toc160570436"/>
      <w:bookmarkStart w:id="3288" w:name="_Toc162008032"/>
      <w:bookmarkStart w:id="3289" w:name="_Toc164763450"/>
      <w:r w:rsidRPr="00527D5E">
        <w:rPr>
          <w:lang w:eastAsia="zh-CN"/>
        </w:rPr>
        <w:t>8.3.5.2.5</w:t>
      </w:r>
      <w:r>
        <w:rPr>
          <w:lang w:eastAsia="zh-CN"/>
        </w:rPr>
        <w:tab/>
        <w:t>Type: UeId</w:t>
      </w:r>
      <w:bookmarkEnd w:id="3287"/>
      <w:bookmarkEnd w:id="3288"/>
      <w:bookmarkEnd w:id="328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290" w:name="_Toc85734321"/>
      <w:bookmarkStart w:id="3291" w:name="_Toc89431620"/>
      <w:bookmarkStart w:id="3292" w:name="_Toc97042432"/>
      <w:bookmarkStart w:id="3293" w:name="_Toc97045576"/>
      <w:bookmarkStart w:id="3294" w:name="_Toc97155321"/>
      <w:bookmarkStart w:id="3295" w:name="_Toc101521458"/>
      <w:bookmarkStart w:id="3296" w:name="_Toc138761735"/>
      <w:bookmarkStart w:id="3297" w:name="_Toc145707950"/>
      <w:bookmarkStart w:id="3298" w:name="_Toc160570437"/>
      <w:bookmarkStart w:id="3299" w:name="_Toc162008033"/>
      <w:bookmarkStart w:id="3300" w:name="_Toc164763451"/>
      <w:r>
        <w:rPr>
          <w:lang w:eastAsia="zh-CN"/>
        </w:rPr>
        <w:t>8.3</w:t>
      </w:r>
      <w:r w:rsidR="00BD7A82">
        <w:rPr>
          <w:lang w:eastAsia="zh-CN"/>
        </w:rPr>
        <w:t>.5.3</w:t>
      </w:r>
      <w:r w:rsidR="00BD7A82">
        <w:rPr>
          <w:lang w:eastAsia="zh-CN"/>
        </w:rPr>
        <w:tab/>
        <w:t>Simple data types and enumerations</w:t>
      </w:r>
      <w:bookmarkEnd w:id="3290"/>
      <w:bookmarkEnd w:id="3291"/>
      <w:bookmarkEnd w:id="3292"/>
      <w:bookmarkEnd w:id="3293"/>
      <w:bookmarkEnd w:id="3294"/>
      <w:bookmarkEnd w:id="3295"/>
      <w:bookmarkEnd w:id="3296"/>
      <w:bookmarkEnd w:id="3297"/>
      <w:bookmarkEnd w:id="3298"/>
      <w:bookmarkEnd w:id="3299"/>
      <w:bookmarkEnd w:id="3300"/>
    </w:p>
    <w:p w14:paraId="3E735318" w14:textId="77777777" w:rsidR="004E6468" w:rsidRDefault="004E6468" w:rsidP="004E6468">
      <w:pPr>
        <w:pStyle w:val="Heading5"/>
      </w:pPr>
      <w:bookmarkStart w:id="3301" w:name="_Toc160570438"/>
      <w:bookmarkStart w:id="3302" w:name="_Toc162008034"/>
      <w:bookmarkStart w:id="3303" w:name="_Toc164763452"/>
      <w:r>
        <w:t>8.3.5.3.</w:t>
      </w:r>
      <w:r w:rsidRPr="00527D5E">
        <w:t>1</w:t>
      </w:r>
      <w:r>
        <w:tab/>
        <w:t>Introduction</w:t>
      </w:r>
      <w:bookmarkEnd w:id="3301"/>
      <w:bookmarkEnd w:id="3302"/>
      <w:bookmarkEnd w:id="330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04" w:name="_Toc129169592"/>
      <w:bookmarkStart w:id="3305" w:name="_Toc160570439"/>
      <w:bookmarkStart w:id="3306" w:name="_Toc162008035"/>
      <w:bookmarkStart w:id="3307" w:name="_Toc164763453"/>
      <w:r>
        <w:t>8.3.5.3.</w:t>
      </w:r>
      <w:r w:rsidRPr="00527D5E">
        <w:t>2</w:t>
      </w:r>
      <w:r>
        <w:tab/>
        <w:t>Simple data types</w:t>
      </w:r>
      <w:bookmarkEnd w:id="3304"/>
      <w:bookmarkEnd w:id="3305"/>
      <w:bookmarkEnd w:id="3306"/>
      <w:bookmarkEnd w:id="330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08" w:name="_Toc85734322"/>
      <w:bookmarkStart w:id="3309" w:name="_Toc89431621"/>
      <w:bookmarkStart w:id="3310" w:name="_Toc97042433"/>
      <w:bookmarkStart w:id="3311" w:name="_Toc97045577"/>
      <w:bookmarkStart w:id="3312" w:name="_Toc97155322"/>
      <w:bookmarkStart w:id="3313" w:name="_Toc101521459"/>
      <w:bookmarkStart w:id="3314" w:name="_Toc138761736"/>
      <w:bookmarkStart w:id="3315" w:name="_Toc145707951"/>
      <w:bookmarkStart w:id="3316" w:name="_Toc160570440"/>
      <w:bookmarkStart w:id="3317" w:name="_Toc162008036"/>
      <w:bookmarkStart w:id="3318" w:name="_Toc164763454"/>
      <w:r>
        <w:t>8.3</w:t>
      </w:r>
      <w:r w:rsidR="00BD7A82">
        <w:t>.6</w:t>
      </w:r>
      <w:r w:rsidR="00BD7A82">
        <w:tab/>
        <w:t>Error Handling</w:t>
      </w:r>
      <w:bookmarkEnd w:id="3308"/>
      <w:bookmarkEnd w:id="3309"/>
      <w:bookmarkEnd w:id="3310"/>
      <w:bookmarkEnd w:id="3311"/>
      <w:bookmarkEnd w:id="3312"/>
      <w:bookmarkEnd w:id="3313"/>
      <w:bookmarkEnd w:id="3314"/>
      <w:bookmarkEnd w:id="3315"/>
      <w:bookmarkEnd w:id="3316"/>
      <w:bookmarkEnd w:id="3317"/>
      <w:bookmarkEnd w:id="3318"/>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3319" w:name="_Toc85734323"/>
      <w:bookmarkStart w:id="3320" w:name="_Toc89431622"/>
      <w:bookmarkStart w:id="3321" w:name="_Toc97042434"/>
      <w:bookmarkStart w:id="3322" w:name="_Toc97045578"/>
      <w:bookmarkStart w:id="3323" w:name="_Toc97155323"/>
      <w:bookmarkStart w:id="3324" w:name="_Toc101521460"/>
      <w:bookmarkStart w:id="3325" w:name="_Toc138761737"/>
      <w:bookmarkStart w:id="3326" w:name="_Toc145707952"/>
      <w:bookmarkStart w:id="3327" w:name="_Toc160570441"/>
      <w:bookmarkStart w:id="3328" w:name="_Toc162008037"/>
      <w:bookmarkStart w:id="3329" w:name="_Toc164763455"/>
      <w:r>
        <w:t>8.3</w:t>
      </w:r>
      <w:r w:rsidR="00BD7A82">
        <w:t>.7</w:t>
      </w:r>
      <w:r w:rsidR="00BD7A82">
        <w:tab/>
        <w:t>Feature negotiation</w:t>
      </w:r>
      <w:bookmarkEnd w:id="3319"/>
      <w:bookmarkEnd w:id="3320"/>
      <w:bookmarkEnd w:id="3321"/>
      <w:bookmarkEnd w:id="3322"/>
      <w:bookmarkEnd w:id="3323"/>
      <w:bookmarkEnd w:id="3324"/>
      <w:bookmarkEnd w:id="3325"/>
      <w:bookmarkEnd w:id="3326"/>
      <w:bookmarkEnd w:id="3327"/>
      <w:bookmarkEnd w:id="3328"/>
      <w:bookmarkEnd w:id="332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330" w:name="_Toc85734324"/>
      <w:bookmarkStart w:id="3331" w:name="_Toc89431623"/>
      <w:bookmarkStart w:id="3332" w:name="_Toc97042435"/>
      <w:bookmarkStart w:id="3333" w:name="_Toc97045579"/>
      <w:bookmarkStart w:id="3334" w:name="_Toc97155324"/>
      <w:bookmarkStart w:id="3335" w:name="_Toc101521461"/>
      <w:bookmarkStart w:id="3336" w:name="_Toc138761738"/>
      <w:bookmarkStart w:id="3337" w:name="_Toc145707953"/>
      <w:bookmarkStart w:id="3338" w:name="_Toc160570442"/>
      <w:bookmarkStart w:id="3339" w:name="_Toc162008038"/>
      <w:bookmarkStart w:id="3340" w:name="_Toc164763456"/>
      <w:r>
        <w:t>8.4</w:t>
      </w:r>
      <w:r w:rsidR="00C1068C">
        <w:tab/>
        <w:t>Eees_AppClientInformation API</w:t>
      </w:r>
      <w:bookmarkEnd w:id="3330"/>
      <w:bookmarkEnd w:id="3331"/>
      <w:bookmarkEnd w:id="3332"/>
      <w:bookmarkEnd w:id="3333"/>
      <w:bookmarkEnd w:id="3334"/>
      <w:bookmarkEnd w:id="3335"/>
      <w:bookmarkEnd w:id="3336"/>
      <w:bookmarkEnd w:id="3337"/>
      <w:bookmarkEnd w:id="3338"/>
      <w:bookmarkEnd w:id="3339"/>
      <w:bookmarkEnd w:id="3340"/>
    </w:p>
    <w:p w14:paraId="05C35719" w14:textId="5491D110" w:rsidR="00C1068C" w:rsidRDefault="008D1128" w:rsidP="00C1068C">
      <w:pPr>
        <w:pStyle w:val="Heading3"/>
      </w:pPr>
      <w:bookmarkStart w:id="3341" w:name="_Toc85734325"/>
      <w:bookmarkStart w:id="3342" w:name="_Toc89431624"/>
      <w:bookmarkStart w:id="3343" w:name="_Toc97042436"/>
      <w:bookmarkStart w:id="3344" w:name="_Toc97045580"/>
      <w:bookmarkStart w:id="3345" w:name="_Toc97155325"/>
      <w:bookmarkStart w:id="3346" w:name="_Toc101521462"/>
      <w:bookmarkStart w:id="3347" w:name="_Toc138761739"/>
      <w:bookmarkStart w:id="3348" w:name="_Toc145707954"/>
      <w:bookmarkStart w:id="3349" w:name="_Toc160570443"/>
      <w:bookmarkStart w:id="3350" w:name="_Toc162008039"/>
      <w:bookmarkStart w:id="3351" w:name="_Toc164763457"/>
      <w:r>
        <w:t>8.4</w:t>
      </w:r>
      <w:r w:rsidR="00C1068C">
        <w:t>.1</w:t>
      </w:r>
      <w:r w:rsidR="00C1068C">
        <w:tab/>
      </w:r>
      <w:bookmarkEnd w:id="3341"/>
      <w:r w:rsidR="00C96826">
        <w:t>I</w:t>
      </w:r>
      <w:r w:rsidR="00A81404">
        <w:t>ntroduction</w:t>
      </w:r>
      <w:bookmarkEnd w:id="3342"/>
      <w:bookmarkEnd w:id="3343"/>
      <w:bookmarkEnd w:id="3344"/>
      <w:bookmarkEnd w:id="3345"/>
      <w:bookmarkEnd w:id="3346"/>
      <w:bookmarkEnd w:id="3347"/>
      <w:bookmarkEnd w:id="3348"/>
      <w:bookmarkEnd w:id="3349"/>
      <w:bookmarkEnd w:id="3350"/>
      <w:bookmarkEnd w:id="335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352" w:name="_Toc85734326"/>
      <w:bookmarkStart w:id="3353" w:name="_Toc89431625"/>
      <w:bookmarkStart w:id="3354" w:name="_Toc97042437"/>
      <w:bookmarkStart w:id="3355" w:name="_Toc97045581"/>
      <w:bookmarkStart w:id="3356" w:name="_Toc97155326"/>
      <w:bookmarkStart w:id="3357" w:name="_Toc101521463"/>
      <w:bookmarkStart w:id="3358" w:name="_Toc138761740"/>
      <w:bookmarkStart w:id="3359" w:name="_Toc145707955"/>
      <w:bookmarkStart w:id="3360" w:name="_Toc160570444"/>
      <w:bookmarkStart w:id="3361" w:name="_Toc162008040"/>
      <w:bookmarkStart w:id="3362" w:name="_Toc164763458"/>
      <w:r>
        <w:t>8.</w:t>
      </w:r>
      <w:r w:rsidR="008D1128">
        <w:t>4</w:t>
      </w:r>
      <w:r>
        <w:t>.2</w:t>
      </w:r>
      <w:r>
        <w:tab/>
        <w:t>Resources</w:t>
      </w:r>
      <w:bookmarkEnd w:id="3352"/>
      <w:bookmarkEnd w:id="3353"/>
      <w:bookmarkEnd w:id="3354"/>
      <w:bookmarkEnd w:id="3355"/>
      <w:bookmarkEnd w:id="3356"/>
      <w:bookmarkEnd w:id="3357"/>
      <w:bookmarkEnd w:id="3358"/>
      <w:bookmarkEnd w:id="3359"/>
      <w:bookmarkEnd w:id="3360"/>
      <w:bookmarkEnd w:id="3361"/>
      <w:bookmarkEnd w:id="3362"/>
    </w:p>
    <w:p w14:paraId="04671252" w14:textId="27EFFCE5" w:rsidR="00C1068C" w:rsidRDefault="008D1128" w:rsidP="00C1068C">
      <w:pPr>
        <w:pStyle w:val="Heading4"/>
      </w:pPr>
      <w:bookmarkStart w:id="3363" w:name="_Toc85734327"/>
      <w:bookmarkStart w:id="3364" w:name="_Toc89431626"/>
      <w:bookmarkStart w:id="3365" w:name="_Toc97042438"/>
      <w:bookmarkStart w:id="3366" w:name="_Toc97045582"/>
      <w:bookmarkStart w:id="3367" w:name="_Toc97155327"/>
      <w:bookmarkStart w:id="3368" w:name="_Toc101521464"/>
      <w:bookmarkStart w:id="3369" w:name="_Toc138761741"/>
      <w:bookmarkStart w:id="3370" w:name="_Toc145707956"/>
      <w:bookmarkStart w:id="3371" w:name="_Toc160570445"/>
      <w:bookmarkStart w:id="3372" w:name="_Toc162008041"/>
      <w:bookmarkStart w:id="3373" w:name="_Toc164763459"/>
      <w:r>
        <w:t>8.4</w:t>
      </w:r>
      <w:r w:rsidR="00C1068C">
        <w:t>.2.1</w:t>
      </w:r>
      <w:r w:rsidR="00C1068C">
        <w:tab/>
        <w:t>Overview</w:t>
      </w:r>
      <w:bookmarkEnd w:id="3363"/>
      <w:bookmarkEnd w:id="3364"/>
      <w:bookmarkEnd w:id="3365"/>
      <w:bookmarkEnd w:id="3366"/>
      <w:bookmarkEnd w:id="3367"/>
      <w:bookmarkEnd w:id="3368"/>
      <w:bookmarkEnd w:id="3369"/>
      <w:bookmarkEnd w:id="3370"/>
      <w:bookmarkEnd w:id="3371"/>
      <w:bookmarkEnd w:id="3372"/>
      <w:bookmarkEnd w:id="337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4pt;height:203.4pt" o:ole="">
            <v:imagedata r:id="rId21" o:title=""/>
          </v:shape>
          <o:OLEObject Type="Embed" ProgID="Visio.Drawing.11" ShapeID="_x0000_i1030" DrawAspect="Content" ObjectID="_177589080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374" w:name="_Toc85734328"/>
      <w:bookmarkStart w:id="3375" w:name="_Toc89431627"/>
      <w:bookmarkStart w:id="3376" w:name="_Toc97042439"/>
      <w:bookmarkStart w:id="3377" w:name="_Toc97045583"/>
      <w:bookmarkStart w:id="3378" w:name="_Toc97155328"/>
      <w:bookmarkStart w:id="3379" w:name="_Toc101521465"/>
      <w:bookmarkStart w:id="3380" w:name="_Toc138761742"/>
      <w:bookmarkStart w:id="3381" w:name="_Toc145707957"/>
      <w:bookmarkStart w:id="3382" w:name="_Toc160570446"/>
      <w:bookmarkStart w:id="3383" w:name="_Toc162008042"/>
      <w:bookmarkStart w:id="3384" w:name="_Toc164763460"/>
      <w:r w:rsidRPr="0067699A">
        <w:rPr>
          <w:lang w:val="fr-FR"/>
        </w:rPr>
        <w:t>8.4</w:t>
      </w:r>
      <w:r w:rsidR="00C1068C" w:rsidRPr="0067699A">
        <w:rPr>
          <w:lang w:val="fr-FR"/>
        </w:rPr>
        <w:t>.2.2</w:t>
      </w:r>
      <w:r w:rsidR="00C1068C" w:rsidRPr="0067699A">
        <w:rPr>
          <w:lang w:val="fr-FR"/>
        </w:rPr>
        <w:tab/>
        <w:t>Resource: Application Client Information Subscriptions</w:t>
      </w:r>
      <w:bookmarkEnd w:id="3374"/>
      <w:bookmarkEnd w:id="3375"/>
      <w:bookmarkEnd w:id="3376"/>
      <w:bookmarkEnd w:id="3377"/>
      <w:bookmarkEnd w:id="3378"/>
      <w:bookmarkEnd w:id="3379"/>
      <w:bookmarkEnd w:id="3380"/>
      <w:bookmarkEnd w:id="3381"/>
      <w:bookmarkEnd w:id="3382"/>
      <w:bookmarkEnd w:id="3383"/>
      <w:bookmarkEnd w:id="3384"/>
    </w:p>
    <w:p w14:paraId="1976BB28" w14:textId="08DE9A62" w:rsidR="00C1068C" w:rsidRPr="0067699A" w:rsidRDefault="008D1128" w:rsidP="00C1068C">
      <w:pPr>
        <w:pStyle w:val="Heading5"/>
        <w:rPr>
          <w:lang w:val="fr-FR" w:eastAsia="zh-CN"/>
        </w:rPr>
      </w:pPr>
      <w:bookmarkStart w:id="3385" w:name="_Toc85734329"/>
      <w:bookmarkStart w:id="3386" w:name="_Toc89431628"/>
      <w:bookmarkStart w:id="3387" w:name="_Toc97042440"/>
      <w:bookmarkStart w:id="3388" w:name="_Toc97045584"/>
      <w:bookmarkStart w:id="3389" w:name="_Toc97155329"/>
      <w:bookmarkStart w:id="3390" w:name="_Toc101521466"/>
      <w:bookmarkStart w:id="3391" w:name="_Toc138761743"/>
      <w:bookmarkStart w:id="3392" w:name="_Toc145707958"/>
      <w:bookmarkStart w:id="3393" w:name="_Toc160570447"/>
      <w:bookmarkStart w:id="3394" w:name="_Toc162008043"/>
      <w:bookmarkStart w:id="3395" w:name="_Toc164763461"/>
      <w:r w:rsidRPr="0067699A">
        <w:rPr>
          <w:lang w:val="fr-FR" w:eastAsia="zh-CN"/>
        </w:rPr>
        <w:t>8.4</w:t>
      </w:r>
      <w:r w:rsidR="00C1068C" w:rsidRPr="0067699A">
        <w:rPr>
          <w:lang w:val="fr-FR" w:eastAsia="zh-CN"/>
        </w:rPr>
        <w:t>.2.2.1</w:t>
      </w:r>
      <w:r w:rsidR="00C1068C" w:rsidRPr="0067699A">
        <w:rPr>
          <w:lang w:val="fr-FR" w:eastAsia="zh-CN"/>
        </w:rPr>
        <w:tab/>
        <w:t>Description</w:t>
      </w:r>
      <w:bookmarkEnd w:id="3385"/>
      <w:bookmarkEnd w:id="3386"/>
      <w:bookmarkEnd w:id="3387"/>
      <w:bookmarkEnd w:id="3388"/>
      <w:bookmarkEnd w:id="3389"/>
      <w:bookmarkEnd w:id="3390"/>
      <w:bookmarkEnd w:id="3391"/>
      <w:bookmarkEnd w:id="3392"/>
      <w:bookmarkEnd w:id="3393"/>
      <w:bookmarkEnd w:id="3394"/>
      <w:bookmarkEnd w:id="339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396" w:name="_Toc85734330"/>
      <w:bookmarkStart w:id="3397" w:name="_Toc89431629"/>
      <w:bookmarkStart w:id="3398" w:name="_Toc97042441"/>
      <w:bookmarkStart w:id="3399" w:name="_Toc97045585"/>
      <w:bookmarkStart w:id="3400" w:name="_Toc97155330"/>
      <w:bookmarkStart w:id="3401" w:name="_Toc101521467"/>
      <w:bookmarkStart w:id="3402" w:name="_Toc138761744"/>
      <w:bookmarkStart w:id="3403" w:name="_Toc145707959"/>
      <w:bookmarkStart w:id="3404" w:name="_Toc160570448"/>
      <w:bookmarkStart w:id="3405" w:name="_Toc162008044"/>
      <w:bookmarkStart w:id="3406" w:name="_Toc164763462"/>
      <w:r>
        <w:rPr>
          <w:lang w:eastAsia="zh-CN"/>
        </w:rPr>
        <w:t>8.4</w:t>
      </w:r>
      <w:r w:rsidR="00C1068C">
        <w:rPr>
          <w:lang w:eastAsia="zh-CN"/>
        </w:rPr>
        <w:t>.2.2.2</w:t>
      </w:r>
      <w:r w:rsidR="00C1068C">
        <w:rPr>
          <w:lang w:eastAsia="zh-CN"/>
        </w:rPr>
        <w:tab/>
        <w:t>Resource Definition</w:t>
      </w:r>
      <w:bookmarkEnd w:id="3396"/>
      <w:bookmarkEnd w:id="3397"/>
      <w:bookmarkEnd w:id="3398"/>
      <w:bookmarkEnd w:id="3399"/>
      <w:bookmarkEnd w:id="3400"/>
      <w:bookmarkEnd w:id="3401"/>
      <w:bookmarkEnd w:id="3402"/>
      <w:bookmarkEnd w:id="3403"/>
      <w:bookmarkEnd w:id="3404"/>
      <w:bookmarkEnd w:id="3405"/>
      <w:bookmarkEnd w:id="340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07" w:name="_Toc85734331"/>
      <w:bookmarkStart w:id="3408" w:name="_Toc89431630"/>
      <w:bookmarkStart w:id="3409" w:name="_Toc97042442"/>
      <w:bookmarkStart w:id="3410" w:name="_Toc97045586"/>
      <w:bookmarkStart w:id="3411" w:name="_Toc97155331"/>
      <w:bookmarkStart w:id="3412" w:name="_Toc101521468"/>
      <w:bookmarkStart w:id="3413" w:name="_Toc138761745"/>
      <w:bookmarkStart w:id="3414" w:name="_Toc145707960"/>
      <w:bookmarkStart w:id="3415" w:name="_Toc160570449"/>
      <w:bookmarkStart w:id="3416" w:name="_Toc162008045"/>
      <w:bookmarkStart w:id="3417" w:name="_Toc164763463"/>
      <w:r>
        <w:rPr>
          <w:lang w:eastAsia="zh-CN"/>
        </w:rPr>
        <w:t>8.</w:t>
      </w:r>
      <w:r w:rsidR="008D1128">
        <w:rPr>
          <w:lang w:eastAsia="zh-CN"/>
        </w:rPr>
        <w:t>4</w:t>
      </w:r>
      <w:r>
        <w:rPr>
          <w:lang w:eastAsia="zh-CN"/>
        </w:rPr>
        <w:t>.2.2.3</w:t>
      </w:r>
      <w:r>
        <w:rPr>
          <w:lang w:eastAsia="zh-CN"/>
        </w:rPr>
        <w:tab/>
        <w:t>Resource Standard Methods</w:t>
      </w:r>
      <w:bookmarkEnd w:id="3407"/>
      <w:bookmarkEnd w:id="3408"/>
      <w:bookmarkEnd w:id="3409"/>
      <w:bookmarkEnd w:id="3410"/>
      <w:bookmarkEnd w:id="3411"/>
      <w:bookmarkEnd w:id="3412"/>
      <w:bookmarkEnd w:id="3413"/>
      <w:bookmarkEnd w:id="3414"/>
      <w:bookmarkEnd w:id="3415"/>
      <w:bookmarkEnd w:id="3416"/>
      <w:bookmarkEnd w:id="3417"/>
    </w:p>
    <w:p w14:paraId="5596308F" w14:textId="145E13E1" w:rsidR="00C1068C" w:rsidRDefault="00C1068C" w:rsidP="00C1068C">
      <w:pPr>
        <w:pStyle w:val="Heading6"/>
        <w:rPr>
          <w:lang w:eastAsia="zh-CN"/>
        </w:rPr>
      </w:pPr>
      <w:bookmarkStart w:id="3418" w:name="_Toc85734332"/>
      <w:bookmarkStart w:id="3419" w:name="_Toc89431631"/>
      <w:bookmarkStart w:id="3420" w:name="_Toc97042443"/>
      <w:bookmarkStart w:id="3421" w:name="_Toc97045587"/>
      <w:bookmarkStart w:id="3422" w:name="_Toc97155332"/>
      <w:bookmarkStart w:id="3423" w:name="_Toc101521469"/>
      <w:bookmarkStart w:id="3424" w:name="_Toc138761746"/>
      <w:bookmarkStart w:id="3425" w:name="_Toc145707961"/>
      <w:bookmarkStart w:id="3426" w:name="_Toc160570450"/>
      <w:bookmarkStart w:id="3427" w:name="_Toc162008046"/>
      <w:bookmarkStart w:id="3428" w:name="_Toc164763464"/>
      <w:r>
        <w:rPr>
          <w:lang w:eastAsia="zh-CN"/>
        </w:rPr>
        <w:t>8.</w:t>
      </w:r>
      <w:r w:rsidR="008D1128">
        <w:rPr>
          <w:lang w:eastAsia="zh-CN"/>
        </w:rPr>
        <w:t>4</w:t>
      </w:r>
      <w:r>
        <w:rPr>
          <w:lang w:eastAsia="zh-CN"/>
        </w:rPr>
        <w:t>.2.2.3.1</w:t>
      </w:r>
      <w:r>
        <w:rPr>
          <w:lang w:eastAsia="zh-CN"/>
        </w:rPr>
        <w:tab/>
        <w:t>POST</w:t>
      </w:r>
      <w:bookmarkEnd w:id="3418"/>
      <w:bookmarkEnd w:id="3419"/>
      <w:bookmarkEnd w:id="3420"/>
      <w:bookmarkEnd w:id="3421"/>
      <w:bookmarkEnd w:id="3422"/>
      <w:bookmarkEnd w:id="3423"/>
      <w:bookmarkEnd w:id="3424"/>
      <w:bookmarkEnd w:id="3425"/>
      <w:bookmarkEnd w:id="3426"/>
      <w:bookmarkEnd w:id="3427"/>
      <w:bookmarkEnd w:id="342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29" w:name="_Toc85734333"/>
      <w:bookmarkStart w:id="3430" w:name="_Toc89431632"/>
      <w:bookmarkStart w:id="3431" w:name="_Toc97042444"/>
      <w:bookmarkStart w:id="3432" w:name="_Toc97045588"/>
      <w:bookmarkStart w:id="3433" w:name="_Toc97155333"/>
      <w:bookmarkStart w:id="3434" w:name="_Toc101521470"/>
      <w:bookmarkStart w:id="3435" w:name="_Toc138761747"/>
      <w:bookmarkStart w:id="3436" w:name="_Toc145707962"/>
      <w:bookmarkStart w:id="3437" w:name="_Toc160570451"/>
      <w:bookmarkStart w:id="3438" w:name="_Toc162008047"/>
      <w:bookmarkStart w:id="3439" w:name="_Toc164763465"/>
      <w:r>
        <w:rPr>
          <w:lang w:eastAsia="zh-CN"/>
        </w:rPr>
        <w:t>8.4</w:t>
      </w:r>
      <w:r w:rsidR="00C1068C">
        <w:rPr>
          <w:lang w:eastAsia="zh-CN"/>
        </w:rPr>
        <w:t>.2.2.4</w:t>
      </w:r>
      <w:r w:rsidR="00C1068C">
        <w:rPr>
          <w:lang w:eastAsia="zh-CN"/>
        </w:rPr>
        <w:tab/>
        <w:t>Resource Custom Operations</w:t>
      </w:r>
      <w:bookmarkEnd w:id="3429"/>
      <w:bookmarkEnd w:id="3430"/>
      <w:bookmarkEnd w:id="3431"/>
      <w:bookmarkEnd w:id="3432"/>
      <w:bookmarkEnd w:id="3433"/>
      <w:bookmarkEnd w:id="3434"/>
      <w:bookmarkEnd w:id="3435"/>
      <w:bookmarkEnd w:id="3436"/>
      <w:bookmarkEnd w:id="3437"/>
      <w:bookmarkEnd w:id="3438"/>
      <w:bookmarkEnd w:id="3439"/>
    </w:p>
    <w:p w14:paraId="5C793A34" w14:textId="77777777" w:rsidR="00C1068C" w:rsidRDefault="00C1068C" w:rsidP="00C1068C">
      <w:r>
        <w:t>None.</w:t>
      </w:r>
    </w:p>
    <w:p w14:paraId="31BAD23B" w14:textId="0A56C226" w:rsidR="00C1068C" w:rsidRDefault="008D1128" w:rsidP="00C1068C">
      <w:pPr>
        <w:pStyle w:val="Heading4"/>
      </w:pPr>
      <w:bookmarkStart w:id="3440" w:name="_Toc85734334"/>
      <w:bookmarkStart w:id="3441" w:name="_Toc89431633"/>
      <w:bookmarkStart w:id="3442" w:name="_Toc97042445"/>
      <w:bookmarkStart w:id="3443" w:name="_Toc97045589"/>
      <w:bookmarkStart w:id="3444" w:name="_Toc97155334"/>
      <w:bookmarkStart w:id="3445" w:name="_Toc101521471"/>
      <w:bookmarkStart w:id="3446" w:name="_Toc138761748"/>
      <w:bookmarkStart w:id="3447" w:name="_Toc145707963"/>
      <w:bookmarkStart w:id="3448" w:name="_Toc160570452"/>
      <w:bookmarkStart w:id="3449" w:name="_Toc162008048"/>
      <w:bookmarkStart w:id="3450" w:name="_Toc164763466"/>
      <w:r>
        <w:t>8.4</w:t>
      </w:r>
      <w:r w:rsidR="00C1068C">
        <w:t>.2.3</w:t>
      </w:r>
      <w:r w:rsidR="00C1068C">
        <w:tab/>
        <w:t>Resource</w:t>
      </w:r>
      <w:r w:rsidR="00C1068C" w:rsidRPr="00831458">
        <w:t xml:space="preserve">: </w:t>
      </w:r>
      <w:r w:rsidR="00C1068C">
        <w:t>Individual Application Client Information Subscription</w:t>
      </w:r>
      <w:bookmarkEnd w:id="3440"/>
      <w:bookmarkEnd w:id="3441"/>
      <w:bookmarkEnd w:id="3442"/>
      <w:bookmarkEnd w:id="3443"/>
      <w:bookmarkEnd w:id="3444"/>
      <w:bookmarkEnd w:id="3445"/>
      <w:bookmarkEnd w:id="3446"/>
      <w:bookmarkEnd w:id="3447"/>
      <w:bookmarkEnd w:id="3448"/>
      <w:bookmarkEnd w:id="3449"/>
      <w:bookmarkEnd w:id="3450"/>
    </w:p>
    <w:p w14:paraId="671FE624" w14:textId="40259E52" w:rsidR="00C1068C" w:rsidRDefault="008D1128" w:rsidP="00C1068C">
      <w:pPr>
        <w:pStyle w:val="Heading5"/>
        <w:rPr>
          <w:lang w:eastAsia="zh-CN"/>
        </w:rPr>
      </w:pPr>
      <w:bookmarkStart w:id="3451" w:name="_Toc85734335"/>
      <w:bookmarkStart w:id="3452" w:name="_Toc89431634"/>
      <w:bookmarkStart w:id="3453" w:name="_Toc97042446"/>
      <w:bookmarkStart w:id="3454" w:name="_Toc97045590"/>
      <w:bookmarkStart w:id="3455" w:name="_Toc97155335"/>
      <w:bookmarkStart w:id="3456" w:name="_Toc101521472"/>
      <w:bookmarkStart w:id="3457" w:name="_Toc138761749"/>
      <w:bookmarkStart w:id="3458" w:name="_Toc145707964"/>
      <w:bookmarkStart w:id="3459" w:name="_Toc160570453"/>
      <w:bookmarkStart w:id="3460" w:name="_Toc162008049"/>
      <w:bookmarkStart w:id="3461" w:name="_Toc164763467"/>
      <w:r>
        <w:rPr>
          <w:lang w:eastAsia="zh-CN"/>
        </w:rPr>
        <w:t>8.4</w:t>
      </w:r>
      <w:r w:rsidR="00C1068C">
        <w:rPr>
          <w:lang w:eastAsia="zh-CN"/>
        </w:rPr>
        <w:t>.2.3.1</w:t>
      </w:r>
      <w:r w:rsidR="00C1068C">
        <w:rPr>
          <w:lang w:eastAsia="zh-CN"/>
        </w:rPr>
        <w:tab/>
        <w:t>Description</w:t>
      </w:r>
      <w:bookmarkEnd w:id="3451"/>
      <w:bookmarkEnd w:id="3452"/>
      <w:bookmarkEnd w:id="3453"/>
      <w:bookmarkEnd w:id="3454"/>
      <w:bookmarkEnd w:id="3455"/>
      <w:bookmarkEnd w:id="3456"/>
      <w:bookmarkEnd w:id="3457"/>
      <w:bookmarkEnd w:id="3458"/>
      <w:bookmarkEnd w:id="3459"/>
      <w:bookmarkEnd w:id="3460"/>
      <w:bookmarkEnd w:id="346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462" w:name="_Toc85734336"/>
      <w:bookmarkStart w:id="3463" w:name="_Toc89431635"/>
      <w:bookmarkStart w:id="3464" w:name="_Toc97042447"/>
      <w:bookmarkStart w:id="3465" w:name="_Toc97045591"/>
      <w:bookmarkStart w:id="3466" w:name="_Toc97155336"/>
      <w:bookmarkStart w:id="3467" w:name="_Toc101521473"/>
      <w:bookmarkStart w:id="3468" w:name="_Toc138761750"/>
      <w:bookmarkStart w:id="3469" w:name="_Toc145707965"/>
      <w:bookmarkStart w:id="3470" w:name="_Toc160570454"/>
      <w:bookmarkStart w:id="3471" w:name="_Toc162008050"/>
      <w:bookmarkStart w:id="3472" w:name="_Toc164763468"/>
      <w:r>
        <w:rPr>
          <w:lang w:eastAsia="zh-CN"/>
        </w:rPr>
        <w:t>8.4</w:t>
      </w:r>
      <w:r w:rsidR="00C1068C">
        <w:rPr>
          <w:lang w:eastAsia="zh-CN"/>
        </w:rPr>
        <w:t>.2.3.2</w:t>
      </w:r>
      <w:r w:rsidR="00C1068C">
        <w:rPr>
          <w:lang w:eastAsia="zh-CN"/>
        </w:rPr>
        <w:tab/>
        <w:t>Resource Definition</w:t>
      </w:r>
      <w:bookmarkEnd w:id="3462"/>
      <w:bookmarkEnd w:id="3463"/>
      <w:bookmarkEnd w:id="3464"/>
      <w:bookmarkEnd w:id="3465"/>
      <w:bookmarkEnd w:id="3466"/>
      <w:bookmarkEnd w:id="3467"/>
      <w:bookmarkEnd w:id="3468"/>
      <w:bookmarkEnd w:id="3469"/>
      <w:bookmarkEnd w:id="3470"/>
      <w:bookmarkEnd w:id="3471"/>
      <w:bookmarkEnd w:id="347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473" w:name="_Toc85734337"/>
      <w:bookmarkStart w:id="3474" w:name="_Toc89431636"/>
      <w:bookmarkStart w:id="3475" w:name="_Toc97042448"/>
      <w:bookmarkStart w:id="3476" w:name="_Toc97045592"/>
      <w:bookmarkStart w:id="3477" w:name="_Toc97155337"/>
      <w:bookmarkStart w:id="3478" w:name="_Toc101521474"/>
      <w:bookmarkStart w:id="3479" w:name="_Toc138761751"/>
      <w:bookmarkStart w:id="3480" w:name="_Toc145707966"/>
      <w:bookmarkStart w:id="3481" w:name="_Toc160570455"/>
      <w:bookmarkStart w:id="3482" w:name="_Toc162008051"/>
      <w:bookmarkStart w:id="3483" w:name="_Toc164763469"/>
      <w:r>
        <w:rPr>
          <w:lang w:eastAsia="zh-CN"/>
        </w:rPr>
        <w:t>8.</w:t>
      </w:r>
      <w:r w:rsidR="008D1128">
        <w:rPr>
          <w:lang w:eastAsia="zh-CN"/>
        </w:rPr>
        <w:t>4</w:t>
      </w:r>
      <w:r>
        <w:rPr>
          <w:lang w:eastAsia="zh-CN"/>
        </w:rPr>
        <w:t>.2.3.3</w:t>
      </w:r>
      <w:r>
        <w:rPr>
          <w:lang w:eastAsia="zh-CN"/>
        </w:rPr>
        <w:tab/>
        <w:t>Resource Standard Methods</w:t>
      </w:r>
      <w:bookmarkEnd w:id="3473"/>
      <w:bookmarkEnd w:id="3474"/>
      <w:bookmarkEnd w:id="3475"/>
      <w:bookmarkEnd w:id="3476"/>
      <w:bookmarkEnd w:id="3477"/>
      <w:bookmarkEnd w:id="3478"/>
      <w:bookmarkEnd w:id="3479"/>
      <w:bookmarkEnd w:id="3480"/>
      <w:bookmarkEnd w:id="3481"/>
      <w:bookmarkEnd w:id="3482"/>
      <w:bookmarkEnd w:id="3483"/>
    </w:p>
    <w:p w14:paraId="16D336A9" w14:textId="23C312AC" w:rsidR="00C1068C" w:rsidRDefault="00C1068C" w:rsidP="00C1068C">
      <w:pPr>
        <w:pStyle w:val="Heading6"/>
        <w:rPr>
          <w:lang w:eastAsia="zh-CN"/>
        </w:rPr>
      </w:pPr>
      <w:bookmarkStart w:id="3484" w:name="_Toc85734338"/>
      <w:bookmarkStart w:id="3485" w:name="_Toc89431637"/>
      <w:bookmarkStart w:id="3486" w:name="_Toc97042449"/>
      <w:bookmarkStart w:id="3487" w:name="_Toc97045593"/>
      <w:bookmarkStart w:id="3488" w:name="_Toc97155338"/>
      <w:bookmarkStart w:id="3489" w:name="_Toc101521475"/>
      <w:bookmarkStart w:id="3490" w:name="_Toc138761752"/>
      <w:bookmarkStart w:id="3491" w:name="_Toc145707967"/>
      <w:bookmarkStart w:id="3492" w:name="_Toc160570456"/>
      <w:bookmarkStart w:id="3493" w:name="_Toc162008052"/>
      <w:bookmarkStart w:id="3494" w:name="_Toc164763470"/>
      <w:r>
        <w:rPr>
          <w:lang w:eastAsia="zh-CN"/>
        </w:rPr>
        <w:t>8.</w:t>
      </w:r>
      <w:r w:rsidR="008D1128">
        <w:rPr>
          <w:lang w:eastAsia="zh-CN"/>
        </w:rPr>
        <w:t>4</w:t>
      </w:r>
      <w:r>
        <w:rPr>
          <w:lang w:eastAsia="zh-CN"/>
        </w:rPr>
        <w:t>.2.3.3.1</w:t>
      </w:r>
      <w:r>
        <w:rPr>
          <w:lang w:eastAsia="zh-CN"/>
        </w:rPr>
        <w:tab/>
        <w:t>GET</w:t>
      </w:r>
      <w:bookmarkEnd w:id="3484"/>
      <w:bookmarkEnd w:id="3485"/>
      <w:bookmarkEnd w:id="3486"/>
      <w:bookmarkEnd w:id="3487"/>
      <w:bookmarkEnd w:id="3488"/>
      <w:bookmarkEnd w:id="3489"/>
      <w:bookmarkEnd w:id="3490"/>
      <w:bookmarkEnd w:id="3491"/>
      <w:bookmarkEnd w:id="3492"/>
      <w:bookmarkEnd w:id="3493"/>
      <w:bookmarkEnd w:id="349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495" w:name="_Toc85734339"/>
      <w:bookmarkStart w:id="3496" w:name="_Toc89431638"/>
      <w:bookmarkStart w:id="3497" w:name="_Toc97042450"/>
      <w:bookmarkStart w:id="3498" w:name="_Toc97045594"/>
      <w:bookmarkStart w:id="3499" w:name="_Toc97155339"/>
      <w:bookmarkStart w:id="3500" w:name="_Toc101521476"/>
      <w:bookmarkStart w:id="3501" w:name="_Toc138761753"/>
      <w:bookmarkStart w:id="3502" w:name="_Toc145707968"/>
      <w:bookmarkStart w:id="3503" w:name="_Toc160570457"/>
      <w:bookmarkStart w:id="3504" w:name="_Toc162008053"/>
      <w:bookmarkStart w:id="3505" w:name="_Toc164763471"/>
      <w:r>
        <w:rPr>
          <w:lang w:eastAsia="zh-CN"/>
        </w:rPr>
        <w:t>8.</w:t>
      </w:r>
      <w:r w:rsidR="008D1128">
        <w:rPr>
          <w:lang w:eastAsia="zh-CN"/>
        </w:rPr>
        <w:t>4</w:t>
      </w:r>
      <w:r>
        <w:rPr>
          <w:lang w:eastAsia="zh-CN"/>
        </w:rPr>
        <w:t>.2.3.3.2</w:t>
      </w:r>
      <w:r>
        <w:rPr>
          <w:lang w:eastAsia="zh-CN"/>
        </w:rPr>
        <w:tab/>
        <w:t>PATCH</w:t>
      </w:r>
      <w:bookmarkEnd w:id="3495"/>
      <w:bookmarkEnd w:id="3496"/>
      <w:bookmarkEnd w:id="3497"/>
      <w:bookmarkEnd w:id="3498"/>
      <w:bookmarkEnd w:id="3499"/>
      <w:bookmarkEnd w:id="3500"/>
      <w:bookmarkEnd w:id="3501"/>
      <w:bookmarkEnd w:id="3502"/>
      <w:bookmarkEnd w:id="3503"/>
      <w:bookmarkEnd w:id="3504"/>
      <w:bookmarkEnd w:id="350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06" w:name="_Toc85734340"/>
      <w:bookmarkStart w:id="3507" w:name="_Toc89431639"/>
      <w:bookmarkStart w:id="3508" w:name="_Toc97042451"/>
      <w:bookmarkStart w:id="3509" w:name="_Toc97045595"/>
      <w:bookmarkStart w:id="3510" w:name="_Toc97155340"/>
      <w:bookmarkStart w:id="3511" w:name="_Toc101521477"/>
      <w:bookmarkStart w:id="3512" w:name="_Toc138761754"/>
      <w:bookmarkStart w:id="3513" w:name="_Toc145707969"/>
      <w:bookmarkStart w:id="3514" w:name="_Toc160570458"/>
      <w:bookmarkStart w:id="3515" w:name="_Toc162008054"/>
      <w:bookmarkStart w:id="3516" w:name="_Toc164763472"/>
      <w:r>
        <w:rPr>
          <w:lang w:eastAsia="zh-CN"/>
        </w:rPr>
        <w:t>8.</w:t>
      </w:r>
      <w:r w:rsidR="008D1128">
        <w:rPr>
          <w:lang w:eastAsia="zh-CN"/>
        </w:rPr>
        <w:t>4</w:t>
      </w:r>
      <w:r>
        <w:rPr>
          <w:lang w:eastAsia="zh-CN"/>
        </w:rPr>
        <w:t>.2.3.3.3</w:t>
      </w:r>
      <w:r>
        <w:rPr>
          <w:lang w:eastAsia="zh-CN"/>
        </w:rPr>
        <w:tab/>
        <w:t>PUT</w:t>
      </w:r>
      <w:bookmarkEnd w:id="3506"/>
      <w:bookmarkEnd w:id="3507"/>
      <w:bookmarkEnd w:id="3508"/>
      <w:bookmarkEnd w:id="3509"/>
      <w:bookmarkEnd w:id="3510"/>
      <w:bookmarkEnd w:id="3511"/>
      <w:bookmarkEnd w:id="3512"/>
      <w:bookmarkEnd w:id="3513"/>
      <w:bookmarkEnd w:id="3514"/>
      <w:bookmarkEnd w:id="3515"/>
      <w:bookmarkEnd w:id="351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17" w:name="_Toc85734341"/>
      <w:bookmarkStart w:id="3518" w:name="_Toc89431640"/>
      <w:bookmarkStart w:id="3519" w:name="_Toc97042452"/>
      <w:bookmarkStart w:id="3520" w:name="_Toc97045596"/>
      <w:bookmarkStart w:id="3521" w:name="_Toc97155341"/>
      <w:bookmarkStart w:id="3522" w:name="_Toc101521478"/>
      <w:bookmarkStart w:id="3523" w:name="_Toc138761755"/>
      <w:bookmarkStart w:id="3524" w:name="_Toc145707970"/>
      <w:bookmarkStart w:id="3525" w:name="_Toc160570459"/>
      <w:bookmarkStart w:id="3526" w:name="_Toc162008055"/>
      <w:bookmarkStart w:id="3527" w:name="_Toc164763473"/>
      <w:r>
        <w:rPr>
          <w:lang w:eastAsia="zh-CN"/>
        </w:rPr>
        <w:t>8.</w:t>
      </w:r>
      <w:r w:rsidR="008D1128">
        <w:rPr>
          <w:lang w:eastAsia="zh-CN"/>
        </w:rPr>
        <w:t>4</w:t>
      </w:r>
      <w:r>
        <w:rPr>
          <w:lang w:eastAsia="zh-CN"/>
        </w:rPr>
        <w:t>.2.3.3.4</w:t>
      </w:r>
      <w:r>
        <w:rPr>
          <w:lang w:eastAsia="zh-CN"/>
        </w:rPr>
        <w:tab/>
        <w:t>DELETE</w:t>
      </w:r>
      <w:bookmarkEnd w:id="3517"/>
      <w:bookmarkEnd w:id="3518"/>
      <w:bookmarkEnd w:id="3519"/>
      <w:bookmarkEnd w:id="3520"/>
      <w:bookmarkEnd w:id="3521"/>
      <w:bookmarkEnd w:id="3522"/>
      <w:bookmarkEnd w:id="3523"/>
      <w:bookmarkEnd w:id="3524"/>
      <w:bookmarkEnd w:id="3525"/>
      <w:bookmarkEnd w:id="3526"/>
      <w:bookmarkEnd w:id="352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28" w:name="_Toc85734342"/>
      <w:bookmarkStart w:id="3529" w:name="_Toc89431641"/>
      <w:bookmarkStart w:id="3530" w:name="_Toc97042453"/>
      <w:bookmarkStart w:id="3531" w:name="_Toc97045597"/>
      <w:bookmarkStart w:id="3532" w:name="_Toc97155342"/>
      <w:bookmarkStart w:id="3533" w:name="_Toc101521479"/>
      <w:bookmarkStart w:id="3534" w:name="_Toc138761756"/>
      <w:bookmarkStart w:id="3535" w:name="_Toc145707971"/>
      <w:bookmarkStart w:id="3536" w:name="_Toc160570460"/>
      <w:bookmarkStart w:id="3537" w:name="_Toc162008056"/>
      <w:bookmarkStart w:id="3538" w:name="_Toc164763474"/>
      <w:r>
        <w:rPr>
          <w:lang w:eastAsia="zh-CN"/>
        </w:rPr>
        <w:t>8.</w:t>
      </w:r>
      <w:r w:rsidR="008D1128">
        <w:rPr>
          <w:lang w:eastAsia="zh-CN"/>
        </w:rPr>
        <w:t>4</w:t>
      </w:r>
      <w:r>
        <w:rPr>
          <w:lang w:eastAsia="zh-CN"/>
        </w:rPr>
        <w:t>.2.3.4</w:t>
      </w:r>
      <w:r>
        <w:rPr>
          <w:lang w:eastAsia="zh-CN"/>
        </w:rPr>
        <w:tab/>
        <w:t>Resource Custom Operations</w:t>
      </w:r>
      <w:bookmarkEnd w:id="3528"/>
      <w:bookmarkEnd w:id="3529"/>
      <w:bookmarkEnd w:id="3530"/>
      <w:bookmarkEnd w:id="3531"/>
      <w:bookmarkEnd w:id="3532"/>
      <w:bookmarkEnd w:id="3533"/>
      <w:bookmarkEnd w:id="3534"/>
      <w:bookmarkEnd w:id="3535"/>
      <w:bookmarkEnd w:id="3536"/>
      <w:bookmarkEnd w:id="3537"/>
      <w:bookmarkEnd w:id="353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539" w:name="_Toc85734343"/>
      <w:bookmarkStart w:id="3540" w:name="_Toc89431642"/>
      <w:bookmarkStart w:id="3541" w:name="_Toc97042454"/>
      <w:bookmarkStart w:id="3542" w:name="_Toc97045598"/>
      <w:bookmarkStart w:id="3543" w:name="_Toc97155343"/>
      <w:bookmarkStart w:id="3544" w:name="_Toc101521480"/>
      <w:bookmarkStart w:id="3545" w:name="_Toc138761757"/>
      <w:bookmarkStart w:id="3546" w:name="_Toc145707972"/>
      <w:bookmarkStart w:id="3547" w:name="_Toc160570461"/>
      <w:bookmarkStart w:id="3548" w:name="_Toc162008057"/>
      <w:bookmarkStart w:id="3549" w:name="_Toc164763475"/>
      <w:r>
        <w:t>8.</w:t>
      </w:r>
      <w:r w:rsidR="008D1128">
        <w:t>4</w:t>
      </w:r>
      <w:r>
        <w:t>.3</w:t>
      </w:r>
      <w:r>
        <w:tab/>
        <w:t>Custom Operations without associated resources</w:t>
      </w:r>
      <w:bookmarkEnd w:id="3539"/>
      <w:bookmarkEnd w:id="3540"/>
      <w:bookmarkEnd w:id="3541"/>
      <w:bookmarkEnd w:id="3542"/>
      <w:bookmarkEnd w:id="3543"/>
      <w:bookmarkEnd w:id="3544"/>
      <w:bookmarkEnd w:id="3545"/>
      <w:bookmarkEnd w:id="3546"/>
      <w:bookmarkEnd w:id="3547"/>
      <w:bookmarkEnd w:id="3548"/>
      <w:bookmarkEnd w:id="354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550" w:name="_Toc85734344"/>
      <w:bookmarkStart w:id="3551" w:name="_Toc89431643"/>
      <w:bookmarkStart w:id="3552" w:name="_Toc97042455"/>
      <w:bookmarkStart w:id="3553" w:name="_Toc97045599"/>
      <w:bookmarkStart w:id="3554" w:name="_Toc97155344"/>
      <w:bookmarkStart w:id="3555" w:name="_Toc101521481"/>
      <w:bookmarkStart w:id="3556" w:name="_Toc138761758"/>
      <w:bookmarkStart w:id="3557" w:name="_Toc145707973"/>
      <w:bookmarkStart w:id="3558" w:name="_Toc160570462"/>
      <w:bookmarkStart w:id="3559" w:name="_Toc162008058"/>
      <w:bookmarkStart w:id="3560" w:name="_Toc164763476"/>
      <w:r>
        <w:t>8.</w:t>
      </w:r>
      <w:r w:rsidR="008D1128">
        <w:t>4</w:t>
      </w:r>
      <w:r>
        <w:t>.4</w:t>
      </w:r>
      <w:r>
        <w:tab/>
        <w:t>Notifications</w:t>
      </w:r>
      <w:bookmarkEnd w:id="3550"/>
      <w:bookmarkEnd w:id="3551"/>
      <w:bookmarkEnd w:id="3552"/>
      <w:bookmarkEnd w:id="3553"/>
      <w:bookmarkEnd w:id="3554"/>
      <w:bookmarkEnd w:id="3555"/>
      <w:bookmarkEnd w:id="3556"/>
      <w:bookmarkEnd w:id="3557"/>
      <w:bookmarkEnd w:id="3558"/>
      <w:bookmarkEnd w:id="3559"/>
      <w:bookmarkEnd w:id="3560"/>
    </w:p>
    <w:p w14:paraId="3041A3EC" w14:textId="2F7CEC22" w:rsidR="00C1068C" w:rsidRPr="00AF7276" w:rsidRDefault="00C1068C" w:rsidP="00C1068C">
      <w:pPr>
        <w:pStyle w:val="Heading4"/>
      </w:pPr>
      <w:bookmarkStart w:id="3561" w:name="_Toc85734345"/>
      <w:bookmarkStart w:id="3562" w:name="_Toc89431644"/>
      <w:bookmarkStart w:id="3563" w:name="_Toc97042456"/>
      <w:bookmarkStart w:id="3564" w:name="_Toc97045600"/>
      <w:bookmarkStart w:id="3565" w:name="_Toc97155345"/>
      <w:bookmarkStart w:id="3566" w:name="_Toc101521482"/>
      <w:bookmarkStart w:id="3567" w:name="_Toc138761759"/>
      <w:bookmarkStart w:id="3568" w:name="_Toc145707974"/>
      <w:bookmarkStart w:id="3569" w:name="_Toc160570463"/>
      <w:bookmarkStart w:id="3570" w:name="_Toc162008059"/>
      <w:bookmarkStart w:id="3571" w:name="_Toc164763477"/>
      <w:r>
        <w:t>8.</w:t>
      </w:r>
      <w:r w:rsidR="008D1128">
        <w:t>4</w:t>
      </w:r>
      <w:r w:rsidRPr="00AF7276">
        <w:t>.</w:t>
      </w:r>
      <w:r>
        <w:t>4</w:t>
      </w:r>
      <w:r w:rsidRPr="00AF7276">
        <w:t>.1</w:t>
      </w:r>
      <w:r w:rsidRPr="00AF7276">
        <w:tab/>
        <w:t>General</w:t>
      </w:r>
      <w:bookmarkEnd w:id="3561"/>
      <w:bookmarkEnd w:id="3562"/>
      <w:bookmarkEnd w:id="3563"/>
      <w:bookmarkEnd w:id="3564"/>
      <w:bookmarkEnd w:id="3565"/>
      <w:bookmarkEnd w:id="3566"/>
      <w:bookmarkEnd w:id="3567"/>
      <w:bookmarkEnd w:id="3568"/>
      <w:bookmarkEnd w:id="3569"/>
      <w:bookmarkEnd w:id="3570"/>
      <w:bookmarkEnd w:id="357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572" w:name="_Toc85734346"/>
      <w:bookmarkStart w:id="3573" w:name="_Toc89431645"/>
      <w:bookmarkStart w:id="3574" w:name="_Toc97042457"/>
      <w:bookmarkStart w:id="3575" w:name="_Toc97045601"/>
      <w:bookmarkStart w:id="3576" w:name="_Toc97155346"/>
      <w:bookmarkStart w:id="3577" w:name="_Toc101521483"/>
      <w:bookmarkStart w:id="3578" w:name="_Toc138761760"/>
      <w:bookmarkStart w:id="3579" w:name="_Toc145707975"/>
      <w:bookmarkStart w:id="3580" w:name="_Toc160570464"/>
      <w:bookmarkStart w:id="3581" w:name="_Toc162008060"/>
      <w:bookmarkStart w:id="3582" w:name="_Toc164763478"/>
      <w:r>
        <w:rPr>
          <w:lang w:eastAsia="zh-CN"/>
        </w:rPr>
        <w:t>8.</w:t>
      </w:r>
      <w:r w:rsidR="008D1128">
        <w:rPr>
          <w:lang w:eastAsia="zh-CN"/>
        </w:rPr>
        <w:t>4</w:t>
      </w:r>
      <w:r>
        <w:rPr>
          <w:lang w:eastAsia="zh-CN"/>
        </w:rPr>
        <w:t>.4.2</w:t>
      </w:r>
      <w:r>
        <w:rPr>
          <w:lang w:eastAsia="zh-CN"/>
        </w:rPr>
        <w:tab/>
        <w:t>AC Information Notification</w:t>
      </w:r>
      <w:bookmarkEnd w:id="3572"/>
      <w:bookmarkEnd w:id="3573"/>
      <w:bookmarkEnd w:id="3574"/>
      <w:bookmarkEnd w:id="3575"/>
      <w:bookmarkEnd w:id="3576"/>
      <w:bookmarkEnd w:id="3577"/>
      <w:bookmarkEnd w:id="3578"/>
      <w:bookmarkEnd w:id="3579"/>
      <w:bookmarkEnd w:id="3580"/>
      <w:bookmarkEnd w:id="3581"/>
      <w:bookmarkEnd w:id="3582"/>
    </w:p>
    <w:p w14:paraId="75E38EEE" w14:textId="21577E2D" w:rsidR="00C1068C" w:rsidRDefault="00C1068C" w:rsidP="00C1068C">
      <w:pPr>
        <w:pStyle w:val="Heading5"/>
        <w:rPr>
          <w:lang w:eastAsia="zh-CN"/>
        </w:rPr>
      </w:pPr>
      <w:bookmarkStart w:id="3583" w:name="_Toc85734347"/>
      <w:bookmarkStart w:id="3584" w:name="_Toc89431646"/>
      <w:bookmarkStart w:id="3585" w:name="_Toc97042458"/>
      <w:bookmarkStart w:id="3586" w:name="_Toc97045602"/>
      <w:bookmarkStart w:id="3587" w:name="_Toc97155347"/>
      <w:bookmarkStart w:id="3588" w:name="_Toc101521484"/>
      <w:bookmarkStart w:id="3589" w:name="_Toc138761761"/>
      <w:bookmarkStart w:id="3590" w:name="_Toc145707976"/>
      <w:bookmarkStart w:id="3591" w:name="_Toc160570465"/>
      <w:bookmarkStart w:id="3592" w:name="_Toc162008061"/>
      <w:bookmarkStart w:id="3593" w:name="_Toc164763479"/>
      <w:r>
        <w:rPr>
          <w:lang w:eastAsia="zh-CN"/>
        </w:rPr>
        <w:t>8.</w:t>
      </w:r>
      <w:r w:rsidR="008D1128">
        <w:rPr>
          <w:lang w:eastAsia="zh-CN"/>
        </w:rPr>
        <w:t>4</w:t>
      </w:r>
      <w:r>
        <w:rPr>
          <w:lang w:eastAsia="zh-CN"/>
        </w:rPr>
        <w:t>.4.2.1</w:t>
      </w:r>
      <w:r>
        <w:rPr>
          <w:lang w:eastAsia="zh-CN"/>
        </w:rPr>
        <w:tab/>
        <w:t>Description</w:t>
      </w:r>
      <w:bookmarkEnd w:id="3583"/>
      <w:bookmarkEnd w:id="3584"/>
      <w:bookmarkEnd w:id="3585"/>
      <w:bookmarkEnd w:id="3586"/>
      <w:bookmarkEnd w:id="3587"/>
      <w:bookmarkEnd w:id="3588"/>
      <w:bookmarkEnd w:id="3589"/>
      <w:bookmarkEnd w:id="3590"/>
      <w:bookmarkEnd w:id="3591"/>
      <w:bookmarkEnd w:id="3592"/>
      <w:bookmarkEnd w:id="359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594" w:name="_Toc85734348"/>
      <w:bookmarkStart w:id="3595" w:name="_Toc89431647"/>
      <w:bookmarkStart w:id="3596" w:name="_Toc97042459"/>
      <w:bookmarkStart w:id="3597" w:name="_Toc97045603"/>
      <w:bookmarkStart w:id="3598" w:name="_Toc97155348"/>
      <w:bookmarkStart w:id="3599" w:name="_Toc101521485"/>
      <w:bookmarkStart w:id="3600" w:name="_Toc138761762"/>
      <w:bookmarkStart w:id="3601" w:name="_Toc145707977"/>
      <w:bookmarkStart w:id="3602" w:name="_Toc160570466"/>
      <w:bookmarkStart w:id="3603" w:name="_Toc162008062"/>
      <w:bookmarkStart w:id="3604" w:name="_Toc164763480"/>
      <w:r>
        <w:rPr>
          <w:lang w:eastAsia="zh-CN"/>
        </w:rPr>
        <w:t>8.4</w:t>
      </w:r>
      <w:r w:rsidR="00C1068C">
        <w:rPr>
          <w:lang w:eastAsia="zh-CN"/>
        </w:rPr>
        <w:t>.4.2.2</w:t>
      </w:r>
      <w:r w:rsidR="00C1068C">
        <w:rPr>
          <w:lang w:eastAsia="zh-CN"/>
        </w:rPr>
        <w:tab/>
      </w:r>
      <w:bookmarkEnd w:id="3594"/>
      <w:bookmarkEnd w:id="3595"/>
      <w:bookmarkEnd w:id="3596"/>
      <w:bookmarkEnd w:id="3597"/>
      <w:bookmarkEnd w:id="3598"/>
      <w:bookmarkEnd w:id="3599"/>
      <w:r w:rsidR="00A97864">
        <w:rPr>
          <w:lang w:eastAsia="zh-CN"/>
        </w:rPr>
        <w:t>Target URI</w:t>
      </w:r>
      <w:bookmarkEnd w:id="3600"/>
      <w:bookmarkEnd w:id="3601"/>
      <w:bookmarkEnd w:id="3602"/>
      <w:bookmarkEnd w:id="3603"/>
      <w:bookmarkEnd w:id="360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05" w:name="_Toc138761763"/>
      <w:bookmarkStart w:id="3606" w:name="_Toc145707978"/>
      <w:bookmarkStart w:id="3607" w:name="_Toc160570467"/>
      <w:bookmarkStart w:id="3608" w:name="_Toc162008063"/>
      <w:bookmarkStart w:id="3609" w:name="_Toc164763481"/>
      <w:r>
        <w:rPr>
          <w:lang w:eastAsia="zh-CN"/>
        </w:rPr>
        <w:t>8.4.4.2</w:t>
      </w:r>
      <w:r w:rsidRPr="00986E88">
        <w:rPr>
          <w:noProof/>
        </w:rPr>
        <w:t>.3</w:t>
      </w:r>
      <w:r w:rsidRPr="00986E88">
        <w:rPr>
          <w:noProof/>
        </w:rPr>
        <w:tab/>
        <w:t>Standard Methods</w:t>
      </w:r>
      <w:bookmarkEnd w:id="3605"/>
      <w:bookmarkEnd w:id="3606"/>
      <w:bookmarkEnd w:id="3607"/>
      <w:bookmarkEnd w:id="3608"/>
      <w:bookmarkEnd w:id="3609"/>
    </w:p>
    <w:p w14:paraId="0994A695" w14:textId="77777777" w:rsidR="00A97864" w:rsidRPr="00986E88" w:rsidRDefault="00A97864" w:rsidP="006C7EB1">
      <w:pPr>
        <w:pStyle w:val="Heading6"/>
        <w:rPr>
          <w:noProof/>
        </w:rPr>
      </w:pPr>
      <w:bookmarkStart w:id="3610" w:name="_Toc138761764"/>
      <w:bookmarkStart w:id="3611" w:name="_Toc145707979"/>
      <w:bookmarkStart w:id="3612" w:name="_Toc160570468"/>
      <w:bookmarkStart w:id="3613" w:name="_Toc162008064"/>
      <w:bookmarkStart w:id="3614" w:name="_Toc164763482"/>
      <w:r>
        <w:rPr>
          <w:lang w:eastAsia="zh-CN"/>
        </w:rPr>
        <w:t>8.4.4.2</w:t>
      </w:r>
      <w:r>
        <w:t>.3</w:t>
      </w:r>
      <w:r w:rsidRPr="00986E88">
        <w:rPr>
          <w:noProof/>
        </w:rPr>
        <w:t>.1</w:t>
      </w:r>
      <w:r w:rsidRPr="00986E88">
        <w:rPr>
          <w:noProof/>
        </w:rPr>
        <w:tab/>
        <w:t>POST</w:t>
      </w:r>
      <w:bookmarkEnd w:id="3610"/>
      <w:bookmarkEnd w:id="3611"/>
      <w:bookmarkEnd w:id="3612"/>
      <w:bookmarkEnd w:id="3613"/>
      <w:bookmarkEnd w:id="361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15" w:name="_Toc85734349"/>
      <w:bookmarkStart w:id="3616" w:name="_Toc89431648"/>
      <w:bookmarkStart w:id="3617" w:name="_Toc97042460"/>
      <w:bookmarkStart w:id="3618" w:name="_Toc97045604"/>
      <w:bookmarkStart w:id="3619" w:name="_Toc97155349"/>
      <w:bookmarkStart w:id="3620" w:name="_Toc101521486"/>
      <w:bookmarkStart w:id="3621" w:name="_Toc138761765"/>
      <w:bookmarkStart w:id="3622" w:name="_Toc145707980"/>
      <w:bookmarkStart w:id="3623" w:name="_Toc160570469"/>
      <w:bookmarkStart w:id="3624" w:name="_Toc162008065"/>
      <w:bookmarkStart w:id="3625" w:name="_Toc164763483"/>
      <w:r>
        <w:t>8.</w:t>
      </w:r>
      <w:r w:rsidR="008D1128">
        <w:t>4</w:t>
      </w:r>
      <w:r>
        <w:t>.5</w:t>
      </w:r>
      <w:r>
        <w:tab/>
        <w:t>Data Model</w:t>
      </w:r>
      <w:bookmarkEnd w:id="3615"/>
      <w:bookmarkEnd w:id="3616"/>
      <w:bookmarkEnd w:id="3617"/>
      <w:bookmarkEnd w:id="3618"/>
      <w:bookmarkEnd w:id="3619"/>
      <w:bookmarkEnd w:id="3620"/>
      <w:bookmarkEnd w:id="3621"/>
      <w:bookmarkEnd w:id="3622"/>
      <w:bookmarkEnd w:id="3623"/>
      <w:bookmarkEnd w:id="3624"/>
      <w:bookmarkEnd w:id="3625"/>
    </w:p>
    <w:p w14:paraId="45EB4011" w14:textId="268CAE6C" w:rsidR="00C1068C" w:rsidRDefault="00C1068C" w:rsidP="00C1068C">
      <w:pPr>
        <w:pStyle w:val="Heading4"/>
        <w:rPr>
          <w:lang w:eastAsia="zh-CN"/>
        </w:rPr>
      </w:pPr>
      <w:bookmarkStart w:id="3626" w:name="_Toc85734350"/>
      <w:bookmarkStart w:id="3627" w:name="_Toc89431649"/>
      <w:bookmarkStart w:id="3628" w:name="_Toc97042461"/>
      <w:bookmarkStart w:id="3629" w:name="_Toc97045605"/>
      <w:bookmarkStart w:id="3630" w:name="_Toc97155350"/>
      <w:bookmarkStart w:id="3631" w:name="_Toc101521487"/>
      <w:bookmarkStart w:id="3632" w:name="_Toc138761766"/>
      <w:bookmarkStart w:id="3633" w:name="_Toc145707981"/>
      <w:bookmarkStart w:id="3634" w:name="_Toc160570470"/>
      <w:bookmarkStart w:id="3635" w:name="_Toc162008066"/>
      <w:bookmarkStart w:id="3636" w:name="_Toc164763484"/>
      <w:r>
        <w:rPr>
          <w:lang w:eastAsia="zh-CN"/>
        </w:rPr>
        <w:t>8.</w:t>
      </w:r>
      <w:r w:rsidR="008D1128">
        <w:rPr>
          <w:lang w:eastAsia="zh-CN"/>
        </w:rPr>
        <w:t>4</w:t>
      </w:r>
      <w:r>
        <w:rPr>
          <w:lang w:eastAsia="zh-CN"/>
        </w:rPr>
        <w:t>.5.1</w:t>
      </w:r>
      <w:r>
        <w:rPr>
          <w:lang w:eastAsia="zh-CN"/>
        </w:rPr>
        <w:tab/>
        <w:t>General</w:t>
      </w:r>
      <w:bookmarkEnd w:id="3626"/>
      <w:bookmarkEnd w:id="3627"/>
      <w:bookmarkEnd w:id="3628"/>
      <w:bookmarkEnd w:id="3629"/>
      <w:bookmarkEnd w:id="3630"/>
      <w:bookmarkEnd w:id="3631"/>
      <w:bookmarkEnd w:id="3632"/>
      <w:bookmarkEnd w:id="3633"/>
      <w:bookmarkEnd w:id="3634"/>
      <w:bookmarkEnd w:id="3635"/>
      <w:bookmarkEnd w:id="363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637" w:name="_Toc85734351"/>
      <w:bookmarkStart w:id="3638" w:name="_Toc89431650"/>
      <w:bookmarkStart w:id="3639" w:name="_Toc97042462"/>
      <w:bookmarkStart w:id="3640" w:name="_Toc97045606"/>
      <w:bookmarkStart w:id="3641" w:name="_Toc97155351"/>
      <w:bookmarkStart w:id="3642" w:name="_Toc101521488"/>
      <w:bookmarkStart w:id="3643" w:name="_Toc138761767"/>
      <w:bookmarkStart w:id="3644" w:name="_Toc145707982"/>
      <w:bookmarkStart w:id="3645" w:name="_Toc160570471"/>
      <w:bookmarkStart w:id="3646" w:name="_Toc162008067"/>
      <w:bookmarkStart w:id="3647" w:name="_Toc164763485"/>
      <w:r>
        <w:rPr>
          <w:lang w:eastAsia="zh-CN"/>
        </w:rPr>
        <w:t>8.4</w:t>
      </w:r>
      <w:r w:rsidR="00C1068C">
        <w:rPr>
          <w:lang w:eastAsia="zh-CN"/>
        </w:rPr>
        <w:t>.5.2</w:t>
      </w:r>
      <w:r w:rsidR="00C1068C">
        <w:rPr>
          <w:lang w:eastAsia="zh-CN"/>
        </w:rPr>
        <w:tab/>
        <w:t>Structured data types</w:t>
      </w:r>
      <w:bookmarkEnd w:id="3637"/>
      <w:bookmarkEnd w:id="3638"/>
      <w:bookmarkEnd w:id="3639"/>
      <w:bookmarkEnd w:id="3640"/>
      <w:bookmarkEnd w:id="3641"/>
      <w:bookmarkEnd w:id="3642"/>
      <w:bookmarkEnd w:id="3643"/>
      <w:bookmarkEnd w:id="3644"/>
      <w:bookmarkEnd w:id="3645"/>
      <w:bookmarkEnd w:id="3646"/>
      <w:bookmarkEnd w:id="3647"/>
    </w:p>
    <w:p w14:paraId="7A908A66" w14:textId="29E0D7B6" w:rsidR="00C1068C" w:rsidRDefault="008D1128" w:rsidP="00C1068C">
      <w:pPr>
        <w:pStyle w:val="Heading5"/>
        <w:rPr>
          <w:lang w:eastAsia="zh-CN"/>
        </w:rPr>
      </w:pPr>
      <w:bookmarkStart w:id="3648" w:name="_Toc85734352"/>
      <w:bookmarkStart w:id="3649" w:name="_Toc89431651"/>
      <w:bookmarkStart w:id="3650" w:name="_Toc97042463"/>
      <w:bookmarkStart w:id="3651" w:name="_Toc97045607"/>
      <w:bookmarkStart w:id="3652" w:name="_Toc97155352"/>
      <w:bookmarkStart w:id="3653" w:name="_Toc101521489"/>
      <w:bookmarkStart w:id="3654" w:name="_Toc138761768"/>
      <w:bookmarkStart w:id="3655" w:name="_Toc145707983"/>
      <w:bookmarkStart w:id="3656" w:name="_Toc160570472"/>
      <w:bookmarkStart w:id="3657" w:name="_Toc162008068"/>
      <w:bookmarkStart w:id="3658" w:name="_Toc164763486"/>
      <w:r>
        <w:rPr>
          <w:lang w:eastAsia="zh-CN"/>
        </w:rPr>
        <w:t>8.4</w:t>
      </w:r>
      <w:r w:rsidR="00C1068C">
        <w:rPr>
          <w:lang w:eastAsia="zh-CN"/>
        </w:rPr>
        <w:t>.5.2.1</w:t>
      </w:r>
      <w:r w:rsidR="00C1068C">
        <w:rPr>
          <w:lang w:eastAsia="zh-CN"/>
        </w:rPr>
        <w:tab/>
        <w:t>Introduction</w:t>
      </w:r>
      <w:bookmarkEnd w:id="3648"/>
      <w:bookmarkEnd w:id="3649"/>
      <w:bookmarkEnd w:id="3650"/>
      <w:bookmarkEnd w:id="3651"/>
      <w:bookmarkEnd w:id="3652"/>
      <w:bookmarkEnd w:id="3653"/>
      <w:bookmarkEnd w:id="3654"/>
      <w:bookmarkEnd w:id="3655"/>
      <w:bookmarkEnd w:id="3656"/>
      <w:bookmarkEnd w:id="3657"/>
      <w:bookmarkEnd w:id="3658"/>
    </w:p>
    <w:p w14:paraId="161A7527" w14:textId="0328D0E9" w:rsidR="00C1068C" w:rsidRDefault="008D1128" w:rsidP="00C1068C">
      <w:pPr>
        <w:pStyle w:val="Heading5"/>
        <w:rPr>
          <w:lang w:eastAsia="zh-CN"/>
        </w:rPr>
      </w:pPr>
      <w:bookmarkStart w:id="3659" w:name="_Toc85734353"/>
      <w:bookmarkStart w:id="3660" w:name="_Toc89431652"/>
      <w:bookmarkStart w:id="3661" w:name="_Toc97042464"/>
      <w:bookmarkStart w:id="3662" w:name="_Toc97045608"/>
      <w:bookmarkStart w:id="3663" w:name="_Toc97155353"/>
      <w:bookmarkStart w:id="3664" w:name="_Toc101521490"/>
      <w:bookmarkStart w:id="3665" w:name="_Toc138761769"/>
      <w:bookmarkStart w:id="3666" w:name="_Toc145707984"/>
      <w:bookmarkStart w:id="3667" w:name="_Toc160570473"/>
      <w:bookmarkStart w:id="3668" w:name="_Toc162008069"/>
      <w:bookmarkStart w:id="3669" w:name="_Toc164763487"/>
      <w:r>
        <w:rPr>
          <w:lang w:eastAsia="zh-CN"/>
        </w:rPr>
        <w:t>8.4</w:t>
      </w:r>
      <w:r w:rsidR="00C1068C">
        <w:rPr>
          <w:lang w:eastAsia="zh-CN"/>
        </w:rPr>
        <w:t>.5.2.2</w:t>
      </w:r>
      <w:r w:rsidR="00C1068C">
        <w:rPr>
          <w:lang w:eastAsia="zh-CN"/>
        </w:rPr>
        <w:tab/>
        <w:t>Type: ACInfoSubscription</w:t>
      </w:r>
      <w:bookmarkEnd w:id="3659"/>
      <w:bookmarkEnd w:id="3660"/>
      <w:bookmarkEnd w:id="3661"/>
      <w:bookmarkEnd w:id="3662"/>
      <w:bookmarkEnd w:id="3663"/>
      <w:bookmarkEnd w:id="3664"/>
      <w:bookmarkEnd w:id="3665"/>
      <w:bookmarkEnd w:id="3666"/>
      <w:bookmarkEnd w:id="3667"/>
      <w:bookmarkEnd w:id="3668"/>
      <w:bookmarkEnd w:id="366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670" w:name="_Toc85734354"/>
      <w:bookmarkStart w:id="3671" w:name="_Toc89431653"/>
      <w:bookmarkStart w:id="3672" w:name="_Toc97042465"/>
      <w:bookmarkStart w:id="3673" w:name="_Toc97045609"/>
      <w:bookmarkStart w:id="3674" w:name="_Toc97155354"/>
      <w:bookmarkStart w:id="3675" w:name="_Toc101521491"/>
      <w:bookmarkStart w:id="3676" w:name="_Toc138761770"/>
      <w:bookmarkStart w:id="3677" w:name="_Toc145707985"/>
      <w:bookmarkStart w:id="3678" w:name="_Toc160570474"/>
      <w:bookmarkStart w:id="3679" w:name="_Toc162008070"/>
      <w:bookmarkStart w:id="3680" w:name="_Toc164763488"/>
      <w:r>
        <w:rPr>
          <w:lang w:eastAsia="zh-CN"/>
        </w:rPr>
        <w:t>8.4</w:t>
      </w:r>
      <w:r w:rsidR="00C1068C">
        <w:rPr>
          <w:lang w:eastAsia="zh-CN"/>
        </w:rPr>
        <w:t>.5.2.3</w:t>
      </w:r>
      <w:r w:rsidR="00C1068C">
        <w:rPr>
          <w:lang w:eastAsia="zh-CN"/>
        </w:rPr>
        <w:tab/>
        <w:t>Type: ACInfoSubscriptionPatch</w:t>
      </w:r>
      <w:bookmarkEnd w:id="3670"/>
      <w:bookmarkEnd w:id="3671"/>
      <w:bookmarkEnd w:id="3672"/>
      <w:bookmarkEnd w:id="3673"/>
      <w:bookmarkEnd w:id="3674"/>
      <w:bookmarkEnd w:id="3675"/>
      <w:bookmarkEnd w:id="3676"/>
      <w:bookmarkEnd w:id="3677"/>
      <w:bookmarkEnd w:id="3678"/>
      <w:bookmarkEnd w:id="3679"/>
      <w:bookmarkEnd w:id="368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681" w:name="_Toc85734355"/>
      <w:bookmarkStart w:id="3682" w:name="_Toc89431654"/>
      <w:bookmarkStart w:id="3683" w:name="_Toc97042466"/>
      <w:bookmarkStart w:id="3684" w:name="_Toc97045610"/>
      <w:bookmarkStart w:id="3685" w:name="_Toc97155355"/>
      <w:bookmarkStart w:id="3686" w:name="_Toc101521492"/>
      <w:bookmarkStart w:id="3687" w:name="_Toc138761771"/>
      <w:bookmarkStart w:id="3688" w:name="_Toc145707986"/>
      <w:bookmarkStart w:id="3689" w:name="_Toc160570475"/>
      <w:bookmarkStart w:id="3690" w:name="_Toc162008071"/>
      <w:bookmarkStart w:id="3691" w:name="_Toc164763489"/>
      <w:r>
        <w:rPr>
          <w:lang w:eastAsia="zh-CN"/>
        </w:rPr>
        <w:t>8.</w:t>
      </w:r>
      <w:r w:rsidR="008D1128">
        <w:rPr>
          <w:lang w:eastAsia="zh-CN"/>
        </w:rPr>
        <w:t>4</w:t>
      </w:r>
      <w:r>
        <w:rPr>
          <w:lang w:eastAsia="zh-CN"/>
        </w:rPr>
        <w:t>.5.2.4</w:t>
      </w:r>
      <w:r>
        <w:rPr>
          <w:lang w:eastAsia="zh-CN"/>
        </w:rPr>
        <w:tab/>
        <w:t>Type: ACFilter</w:t>
      </w:r>
      <w:r w:rsidR="00F85E3F">
        <w:rPr>
          <w:lang w:eastAsia="zh-CN"/>
        </w:rPr>
        <w:t>s</w:t>
      </w:r>
      <w:bookmarkEnd w:id="3681"/>
      <w:bookmarkEnd w:id="3682"/>
      <w:bookmarkEnd w:id="3683"/>
      <w:bookmarkEnd w:id="3684"/>
      <w:bookmarkEnd w:id="3685"/>
      <w:bookmarkEnd w:id="3686"/>
      <w:bookmarkEnd w:id="3687"/>
      <w:bookmarkEnd w:id="3688"/>
      <w:bookmarkEnd w:id="3689"/>
      <w:bookmarkEnd w:id="3690"/>
      <w:bookmarkEnd w:id="369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692" w:name="_Toc85734356"/>
      <w:bookmarkStart w:id="3693" w:name="_Toc89431655"/>
      <w:bookmarkStart w:id="3694" w:name="_Toc97042467"/>
      <w:bookmarkStart w:id="3695" w:name="_Toc97045611"/>
      <w:bookmarkStart w:id="3696" w:name="_Toc97155356"/>
      <w:bookmarkStart w:id="3697" w:name="_Toc101521493"/>
      <w:bookmarkStart w:id="3698" w:name="_Toc138761772"/>
      <w:bookmarkStart w:id="3699" w:name="_Toc145707987"/>
      <w:bookmarkStart w:id="3700" w:name="_Toc160570476"/>
      <w:bookmarkStart w:id="3701" w:name="_Toc162008072"/>
      <w:bookmarkStart w:id="3702" w:name="_Toc164763490"/>
      <w:r>
        <w:rPr>
          <w:lang w:eastAsia="zh-CN"/>
        </w:rPr>
        <w:t>8.</w:t>
      </w:r>
      <w:r w:rsidR="008D1128">
        <w:rPr>
          <w:lang w:eastAsia="zh-CN"/>
        </w:rPr>
        <w:t>4</w:t>
      </w:r>
      <w:r>
        <w:rPr>
          <w:lang w:eastAsia="zh-CN"/>
        </w:rPr>
        <w:t>.5.2.5</w:t>
      </w:r>
      <w:r>
        <w:rPr>
          <w:lang w:eastAsia="zh-CN"/>
        </w:rPr>
        <w:tab/>
        <w:t>Type: ACInfoNotification</w:t>
      </w:r>
      <w:bookmarkEnd w:id="3692"/>
      <w:bookmarkEnd w:id="3693"/>
      <w:bookmarkEnd w:id="3694"/>
      <w:bookmarkEnd w:id="3695"/>
      <w:bookmarkEnd w:id="3696"/>
      <w:bookmarkEnd w:id="3697"/>
      <w:bookmarkEnd w:id="3698"/>
      <w:bookmarkEnd w:id="3699"/>
      <w:bookmarkEnd w:id="3700"/>
      <w:bookmarkEnd w:id="3701"/>
      <w:bookmarkEnd w:id="370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03" w:name="_Toc85734357"/>
      <w:bookmarkStart w:id="3704" w:name="_Toc89431656"/>
      <w:bookmarkStart w:id="3705" w:name="_Toc97042468"/>
      <w:bookmarkStart w:id="3706" w:name="_Toc97045612"/>
      <w:bookmarkStart w:id="3707" w:name="_Toc97155357"/>
      <w:bookmarkStart w:id="3708" w:name="_Toc101521494"/>
      <w:bookmarkStart w:id="3709" w:name="_Toc138761773"/>
      <w:bookmarkStart w:id="3710" w:name="_Toc145707988"/>
      <w:bookmarkStart w:id="3711" w:name="_Toc160570477"/>
      <w:bookmarkStart w:id="3712" w:name="_Toc162008073"/>
      <w:bookmarkStart w:id="3713" w:name="_Toc164763491"/>
      <w:r>
        <w:rPr>
          <w:lang w:eastAsia="zh-CN"/>
        </w:rPr>
        <w:t>8.</w:t>
      </w:r>
      <w:r w:rsidR="008D1128">
        <w:rPr>
          <w:lang w:eastAsia="zh-CN"/>
        </w:rPr>
        <w:t>4</w:t>
      </w:r>
      <w:r>
        <w:rPr>
          <w:lang w:eastAsia="zh-CN"/>
        </w:rPr>
        <w:t>.5.2.6</w:t>
      </w:r>
      <w:r>
        <w:rPr>
          <w:lang w:eastAsia="zh-CN"/>
        </w:rPr>
        <w:tab/>
        <w:t>Type: ACInformation</w:t>
      </w:r>
      <w:bookmarkEnd w:id="3703"/>
      <w:bookmarkEnd w:id="3704"/>
      <w:bookmarkEnd w:id="3705"/>
      <w:bookmarkEnd w:id="3706"/>
      <w:bookmarkEnd w:id="3707"/>
      <w:bookmarkEnd w:id="3708"/>
      <w:bookmarkEnd w:id="3709"/>
      <w:bookmarkEnd w:id="3710"/>
      <w:bookmarkEnd w:id="3711"/>
      <w:bookmarkEnd w:id="3712"/>
      <w:bookmarkEnd w:id="371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14" w:name="_Toc160570478"/>
      <w:bookmarkStart w:id="3715" w:name="_Toc162008074"/>
      <w:bookmarkStart w:id="3716" w:name="_Toc164763492"/>
      <w:r>
        <w:rPr>
          <w:lang w:eastAsia="zh-CN"/>
        </w:rPr>
        <w:t>8.4.5.2.7</w:t>
      </w:r>
      <w:r>
        <w:rPr>
          <w:lang w:eastAsia="zh-CN"/>
        </w:rPr>
        <w:tab/>
        <w:t xml:space="preserve">Type: </w:t>
      </w:r>
      <w:r w:rsidRPr="00B559FC">
        <w:t>EAS</w:t>
      </w:r>
      <w:r>
        <w:t>B</w:t>
      </w:r>
      <w:r w:rsidRPr="00B559FC">
        <w:t>dl</w:t>
      </w:r>
      <w:r>
        <w:t>I</w:t>
      </w:r>
      <w:r w:rsidRPr="00B559FC">
        <w:t>n</w:t>
      </w:r>
      <w:r>
        <w:t>d</w:t>
      </w:r>
      <w:bookmarkEnd w:id="3714"/>
      <w:bookmarkEnd w:id="3715"/>
      <w:bookmarkEnd w:id="371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17" w:name="_Toc85734358"/>
      <w:bookmarkStart w:id="3718" w:name="_Toc89431657"/>
      <w:bookmarkStart w:id="3719" w:name="_Toc97042469"/>
      <w:bookmarkStart w:id="3720" w:name="_Toc97045613"/>
      <w:bookmarkStart w:id="3721" w:name="_Toc97155358"/>
      <w:bookmarkStart w:id="3722" w:name="_Toc101521495"/>
      <w:bookmarkStart w:id="3723" w:name="_Toc138761774"/>
      <w:bookmarkStart w:id="3724" w:name="_Toc145707989"/>
      <w:bookmarkStart w:id="3725" w:name="_Toc160570479"/>
      <w:bookmarkStart w:id="3726" w:name="_Toc162008075"/>
      <w:bookmarkStart w:id="3727" w:name="_Toc164763493"/>
      <w:r>
        <w:rPr>
          <w:lang w:eastAsia="zh-CN"/>
        </w:rPr>
        <w:t>8.</w:t>
      </w:r>
      <w:r w:rsidR="008D1128">
        <w:rPr>
          <w:lang w:eastAsia="zh-CN"/>
        </w:rPr>
        <w:t>4</w:t>
      </w:r>
      <w:r>
        <w:rPr>
          <w:lang w:eastAsia="zh-CN"/>
        </w:rPr>
        <w:t>.5.3</w:t>
      </w:r>
      <w:r>
        <w:rPr>
          <w:lang w:eastAsia="zh-CN"/>
        </w:rPr>
        <w:tab/>
        <w:t>Simple data types and enumerations</w:t>
      </w:r>
      <w:bookmarkEnd w:id="3717"/>
      <w:bookmarkEnd w:id="3718"/>
      <w:bookmarkEnd w:id="3719"/>
      <w:bookmarkEnd w:id="3720"/>
      <w:bookmarkEnd w:id="3721"/>
      <w:bookmarkEnd w:id="3722"/>
      <w:bookmarkEnd w:id="3723"/>
      <w:bookmarkEnd w:id="3724"/>
      <w:bookmarkEnd w:id="3725"/>
      <w:bookmarkEnd w:id="3726"/>
      <w:bookmarkEnd w:id="3727"/>
    </w:p>
    <w:p w14:paraId="6CF38572" w14:textId="3B67BD76" w:rsidR="00803090" w:rsidRDefault="00803090" w:rsidP="00803090">
      <w:pPr>
        <w:pStyle w:val="Heading5"/>
      </w:pPr>
      <w:bookmarkStart w:id="3728" w:name="_Toc160570480"/>
      <w:bookmarkStart w:id="3729" w:name="_Toc162008076"/>
      <w:bookmarkStart w:id="3730" w:name="_Toc164763494"/>
      <w:r>
        <w:t>8.4.5.3.1</w:t>
      </w:r>
      <w:r>
        <w:tab/>
        <w:t>Introduction</w:t>
      </w:r>
      <w:bookmarkEnd w:id="3728"/>
      <w:bookmarkEnd w:id="3729"/>
      <w:bookmarkEnd w:id="373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731" w:name="_Toc160570481"/>
      <w:bookmarkStart w:id="3732" w:name="_Toc162008077"/>
      <w:bookmarkStart w:id="3733" w:name="_Toc164763495"/>
      <w:r>
        <w:t>8.4.5.3.2</w:t>
      </w:r>
      <w:r>
        <w:tab/>
        <w:t>Simple data types</w:t>
      </w:r>
      <w:bookmarkEnd w:id="3731"/>
      <w:bookmarkEnd w:id="3732"/>
      <w:bookmarkEnd w:id="373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734" w:name="_Toc160570482"/>
      <w:bookmarkStart w:id="3735" w:name="_Toc162008078"/>
      <w:bookmarkStart w:id="3736" w:name="_Toc164763496"/>
      <w:r>
        <w:t>8.4.5.3.3</w:t>
      </w:r>
      <w:r>
        <w:tab/>
        <w:t>Enumeration: T</w:t>
      </w:r>
      <w:r w:rsidRPr="009218AF">
        <w:t>rigCondParams</w:t>
      </w:r>
      <w:bookmarkEnd w:id="3734"/>
      <w:bookmarkEnd w:id="3735"/>
      <w:bookmarkEnd w:id="373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3737" w:name="_Toc85734359"/>
      <w:bookmarkStart w:id="3738" w:name="_Toc89431658"/>
      <w:bookmarkStart w:id="3739" w:name="_Toc97042470"/>
      <w:bookmarkStart w:id="3740" w:name="_Toc97045614"/>
      <w:bookmarkStart w:id="3741" w:name="_Toc97155359"/>
      <w:bookmarkStart w:id="3742" w:name="_Toc101521496"/>
      <w:bookmarkStart w:id="3743" w:name="_Toc138761775"/>
      <w:bookmarkStart w:id="3744" w:name="_Toc145707990"/>
      <w:bookmarkStart w:id="3745" w:name="_Toc160570483"/>
      <w:bookmarkStart w:id="3746" w:name="_Toc162008079"/>
      <w:bookmarkStart w:id="3747" w:name="_Toc164763497"/>
      <w:r>
        <w:t>8.4</w:t>
      </w:r>
      <w:r w:rsidR="00C1068C">
        <w:t>.6</w:t>
      </w:r>
      <w:r w:rsidR="00C1068C">
        <w:tab/>
        <w:t>Error Handling</w:t>
      </w:r>
      <w:bookmarkEnd w:id="3737"/>
      <w:bookmarkEnd w:id="3738"/>
      <w:bookmarkEnd w:id="3739"/>
      <w:bookmarkEnd w:id="3740"/>
      <w:bookmarkEnd w:id="3741"/>
      <w:bookmarkEnd w:id="3742"/>
      <w:bookmarkEnd w:id="3743"/>
      <w:bookmarkEnd w:id="3744"/>
      <w:bookmarkEnd w:id="3745"/>
      <w:bookmarkEnd w:id="3746"/>
      <w:bookmarkEnd w:id="3747"/>
    </w:p>
    <w:p w14:paraId="3842EAC4" w14:textId="7585640C" w:rsidR="00C1068C" w:rsidRDefault="00C1068C" w:rsidP="00C1068C"/>
    <w:p w14:paraId="732DCF8B" w14:textId="297538D6" w:rsidR="00CE7F7F" w:rsidRDefault="00CE7F7F" w:rsidP="00CE7F7F">
      <w:pPr>
        <w:pStyle w:val="Heading4"/>
      </w:pPr>
      <w:bookmarkStart w:id="3748" w:name="_Toc96843454"/>
      <w:bookmarkStart w:id="3749" w:name="_Toc96844429"/>
      <w:bookmarkStart w:id="3750" w:name="_Toc97039983"/>
      <w:bookmarkStart w:id="3751" w:name="_Toc101521497"/>
      <w:bookmarkStart w:id="3752" w:name="_Toc138761776"/>
      <w:bookmarkStart w:id="3753" w:name="_Toc145707991"/>
      <w:bookmarkStart w:id="3754" w:name="_Toc160570484"/>
      <w:bookmarkStart w:id="3755" w:name="_Toc162008080"/>
      <w:bookmarkStart w:id="3756" w:name="_Toc164763498"/>
      <w:r>
        <w:t>8.4.6.1</w:t>
      </w:r>
      <w:r>
        <w:tab/>
        <w:t>General</w:t>
      </w:r>
      <w:bookmarkEnd w:id="3748"/>
      <w:bookmarkEnd w:id="3749"/>
      <w:bookmarkEnd w:id="3750"/>
      <w:bookmarkEnd w:id="3751"/>
      <w:bookmarkEnd w:id="3752"/>
      <w:bookmarkEnd w:id="3753"/>
      <w:bookmarkEnd w:id="3754"/>
      <w:bookmarkEnd w:id="3755"/>
      <w:bookmarkEnd w:id="375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757" w:name="_Toc96843455"/>
      <w:bookmarkStart w:id="3758" w:name="_Toc96844430"/>
      <w:bookmarkStart w:id="3759" w:name="_Toc97039984"/>
      <w:bookmarkStart w:id="3760" w:name="_Toc101521498"/>
      <w:bookmarkStart w:id="3761" w:name="_Toc138761777"/>
      <w:bookmarkStart w:id="3762" w:name="_Toc145707992"/>
      <w:bookmarkStart w:id="3763" w:name="_Toc160570485"/>
      <w:bookmarkStart w:id="3764" w:name="_Toc162008081"/>
      <w:bookmarkStart w:id="3765" w:name="_Toc164763499"/>
      <w:r>
        <w:t>8.4.6.2</w:t>
      </w:r>
      <w:r>
        <w:tab/>
        <w:t>Protocol Errors</w:t>
      </w:r>
      <w:bookmarkEnd w:id="3757"/>
      <w:bookmarkEnd w:id="3758"/>
      <w:bookmarkEnd w:id="3759"/>
      <w:bookmarkEnd w:id="3760"/>
      <w:bookmarkEnd w:id="3761"/>
      <w:bookmarkEnd w:id="3762"/>
      <w:bookmarkEnd w:id="3763"/>
      <w:bookmarkEnd w:id="3764"/>
      <w:bookmarkEnd w:id="376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766" w:name="_Toc96843456"/>
      <w:bookmarkStart w:id="3767" w:name="_Toc96844431"/>
      <w:bookmarkStart w:id="3768" w:name="_Toc97039985"/>
      <w:bookmarkStart w:id="3769" w:name="_Toc101521499"/>
      <w:bookmarkStart w:id="3770" w:name="_Toc138761778"/>
      <w:bookmarkStart w:id="3771" w:name="_Toc145707993"/>
      <w:bookmarkStart w:id="3772" w:name="_Toc160570486"/>
      <w:bookmarkStart w:id="3773" w:name="_Toc162008082"/>
      <w:bookmarkStart w:id="3774" w:name="_Toc164763500"/>
      <w:r>
        <w:t>8.4.6.3</w:t>
      </w:r>
      <w:r>
        <w:tab/>
        <w:t>Application Errors</w:t>
      </w:r>
      <w:bookmarkEnd w:id="3766"/>
      <w:bookmarkEnd w:id="3767"/>
      <w:bookmarkEnd w:id="3768"/>
      <w:bookmarkEnd w:id="3769"/>
      <w:bookmarkEnd w:id="3770"/>
      <w:bookmarkEnd w:id="3771"/>
      <w:bookmarkEnd w:id="3772"/>
      <w:bookmarkEnd w:id="3773"/>
      <w:bookmarkEnd w:id="377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775" w:name="_Toc85734360"/>
      <w:bookmarkStart w:id="3776" w:name="_Toc89431659"/>
      <w:bookmarkStart w:id="3777" w:name="_Toc97042471"/>
      <w:bookmarkStart w:id="3778" w:name="_Toc97045615"/>
      <w:bookmarkStart w:id="3779" w:name="_Toc97155360"/>
      <w:bookmarkStart w:id="3780" w:name="_Toc101521500"/>
      <w:bookmarkStart w:id="3781" w:name="_Toc138761779"/>
      <w:bookmarkStart w:id="3782" w:name="_Toc145707994"/>
      <w:bookmarkStart w:id="3783" w:name="_Toc160570487"/>
      <w:bookmarkStart w:id="3784" w:name="_Toc162008083"/>
      <w:bookmarkStart w:id="3785" w:name="_Toc164763501"/>
      <w:r>
        <w:t>8.4</w:t>
      </w:r>
      <w:r w:rsidR="00C1068C">
        <w:t>.7</w:t>
      </w:r>
      <w:r w:rsidR="00C1068C">
        <w:tab/>
        <w:t>Feature negotiation</w:t>
      </w:r>
      <w:bookmarkEnd w:id="3775"/>
      <w:bookmarkEnd w:id="3776"/>
      <w:bookmarkEnd w:id="3777"/>
      <w:bookmarkEnd w:id="3778"/>
      <w:bookmarkEnd w:id="3779"/>
      <w:bookmarkEnd w:id="3780"/>
      <w:bookmarkEnd w:id="3781"/>
      <w:bookmarkEnd w:id="3782"/>
      <w:bookmarkEnd w:id="3783"/>
      <w:bookmarkEnd w:id="3784"/>
      <w:bookmarkEnd w:id="378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786" w:name="_Toc65839228"/>
      <w:bookmarkStart w:id="3787" w:name="_Toc85734361"/>
      <w:bookmarkStart w:id="3788" w:name="_Toc89431660"/>
      <w:bookmarkStart w:id="3789" w:name="_Toc97042472"/>
      <w:bookmarkStart w:id="3790" w:name="_Toc97045616"/>
      <w:bookmarkStart w:id="3791" w:name="_Toc97155361"/>
      <w:bookmarkStart w:id="3792" w:name="_Toc101521501"/>
      <w:bookmarkStart w:id="3793" w:name="_Toc138761780"/>
      <w:bookmarkStart w:id="3794" w:name="_Toc145707995"/>
      <w:bookmarkStart w:id="3795" w:name="_Toc160570488"/>
      <w:bookmarkStart w:id="3796" w:name="_Toc162008084"/>
      <w:bookmarkStart w:id="3797" w:name="_Toc164763502"/>
      <w:r>
        <w:t>8.5</w:t>
      </w:r>
      <w:r>
        <w:tab/>
        <w:t>Eees_SessionWithQoS API</w:t>
      </w:r>
      <w:bookmarkEnd w:id="3786"/>
      <w:bookmarkEnd w:id="3787"/>
      <w:bookmarkEnd w:id="3788"/>
      <w:bookmarkEnd w:id="3789"/>
      <w:bookmarkEnd w:id="3790"/>
      <w:bookmarkEnd w:id="3791"/>
      <w:bookmarkEnd w:id="3792"/>
      <w:bookmarkEnd w:id="3793"/>
      <w:bookmarkEnd w:id="3794"/>
      <w:bookmarkEnd w:id="3795"/>
      <w:bookmarkEnd w:id="3796"/>
      <w:bookmarkEnd w:id="3797"/>
    </w:p>
    <w:p w14:paraId="15F9B120" w14:textId="3A6D2E5A" w:rsidR="00AD269B" w:rsidRDefault="00AD269B" w:rsidP="00AD269B">
      <w:pPr>
        <w:pStyle w:val="Heading3"/>
      </w:pPr>
      <w:bookmarkStart w:id="3798" w:name="_Toc65839229"/>
      <w:bookmarkStart w:id="3799" w:name="_Toc85734362"/>
      <w:bookmarkStart w:id="3800" w:name="_Toc89431661"/>
      <w:bookmarkStart w:id="3801" w:name="_Toc97042473"/>
      <w:bookmarkStart w:id="3802" w:name="_Toc97045617"/>
      <w:bookmarkStart w:id="3803" w:name="_Toc97155362"/>
      <w:bookmarkStart w:id="3804" w:name="_Toc101521502"/>
      <w:bookmarkStart w:id="3805" w:name="_Toc138761781"/>
      <w:bookmarkStart w:id="3806" w:name="_Toc145707996"/>
      <w:bookmarkStart w:id="3807" w:name="_Toc160570489"/>
      <w:bookmarkStart w:id="3808" w:name="_Toc162008085"/>
      <w:bookmarkStart w:id="3809" w:name="_Toc164763503"/>
      <w:r>
        <w:t>8.5.1</w:t>
      </w:r>
      <w:r>
        <w:tab/>
      </w:r>
      <w:bookmarkEnd w:id="3798"/>
      <w:bookmarkEnd w:id="3799"/>
      <w:r w:rsidR="004F0C39">
        <w:t>Introduction</w:t>
      </w:r>
      <w:bookmarkEnd w:id="3800"/>
      <w:bookmarkEnd w:id="3801"/>
      <w:bookmarkEnd w:id="3802"/>
      <w:bookmarkEnd w:id="3803"/>
      <w:bookmarkEnd w:id="3804"/>
      <w:bookmarkEnd w:id="3805"/>
      <w:bookmarkEnd w:id="3806"/>
      <w:bookmarkEnd w:id="3807"/>
      <w:bookmarkEnd w:id="3808"/>
      <w:bookmarkEnd w:id="3809"/>
    </w:p>
    <w:p w14:paraId="270CE115" w14:textId="115345B7" w:rsidR="00AD269B" w:rsidRDefault="00AD269B" w:rsidP="00AD269B">
      <w:pPr>
        <w:rPr>
          <w:noProof/>
          <w:lang w:eastAsia="zh-CN"/>
        </w:rPr>
      </w:pPr>
      <w:bookmarkStart w:id="381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11" w:name="_Toc85734363"/>
      <w:bookmarkStart w:id="3812" w:name="_Toc89431662"/>
      <w:bookmarkStart w:id="3813" w:name="_Toc97042474"/>
      <w:bookmarkStart w:id="3814" w:name="_Toc97045618"/>
      <w:bookmarkStart w:id="3815" w:name="_Toc97155363"/>
      <w:bookmarkStart w:id="3816" w:name="_Toc101521503"/>
      <w:bookmarkStart w:id="3817" w:name="_Toc138761782"/>
      <w:bookmarkStart w:id="3818" w:name="_Toc145707997"/>
      <w:bookmarkStart w:id="3819" w:name="_Toc160570490"/>
      <w:bookmarkStart w:id="3820" w:name="_Toc162008086"/>
      <w:bookmarkStart w:id="3821" w:name="_Toc164763504"/>
      <w:r>
        <w:t>8.5.2</w:t>
      </w:r>
      <w:r>
        <w:tab/>
        <w:t>Resources</w:t>
      </w:r>
      <w:bookmarkEnd w:id="3810"/>
      <w:bookmarkEnd w:id="3811"/>
      <w:bookmarkEnd w:id="3812"/>
      <w:bookmarkEnd w:id="3813"/>
      <w:bookmarkEnd w:id="3814"/>
      <w:bookmarkEnd w:id="3815"/>
      <w:bookmarkEnd w:id="3816"/>
      <w:bookmarkEnd w:id="3817"/>
      <w:bookmarkEnd w:id="3818"/>
      <w:bookmarkEnd w:id="3819"/>
      <w:bookmarkEnd w:id="3820"/>
      <w:bookmarkEnd w:id="3821"/>
    </w:p>
    <w:p w14:paraId="421C4208" w14:textId="231A52EA" w:rsidR="00AD269B" w:rsidRDefault="00AD269B" w:rsidP="00AD269B">
      <w:pPr>
        <w:pStyle w:val="Heading4"/>
      </w:pPr>
      <w:bookmarkStart w:id="3822" w:name="_Toc65839231"/>
      <w:bookmarkStart w:id="3823" w:name="_Toc85734364"/>
      <w:bookmarkStart w:id="3824" w:name="_Toc89431663"/>
      <w:bookmarkStart w:id="3825" w:name="_Toc97042475"/>
      <w:bookmarkStart w:id="3826" w:name="_Toc97045619"/>
      <w:bookmarkStart w:id="3827" w:name="_Toc97155364"/>
      <w:bookmarkStart w:id="3828" w:name="_Toc101521504"/>
      <w:bookmarkStart w:id="3829" w:name="_Toc138761783"/>
      <w:bookmarkStart w:id="3830" w:name="_Toc145707998"/>
      <w:bookmarkStart w:id="3831" w:name="_Toc160570491"/>
      <w:bookmarkStart w:id="3832" w:name="_Toc162008087"/>
      <w:bookmarkStart w:id="3833" w:name="_Toc164763505"/>
      <w:r>
        <w:t>8.5.2.1</w:t>
      </w:r>
      <w:r>
        <w:tab/>
        <w:t>Overview</w:t>
      </w:r>
      <w:bookmarkEnd w:id="3822"/>
      <w:bookmarkEnd w:id="3823"/>
      <w:bookmarkEnd w:id="3824"/>
      <w:bookmarkEnd w:id="3825"/>
      <w:bookmarkEnd w:id="3826"/>
      <w:bookmarkEnd w:id="3827"/>
      <w:bookmarkEnd w:id="3828"/>
      <w:bookmarkEnd w:id="3829"/>
      <w:bookmarkEnd w:id="3830"/>
      <w:bookmarkEnd w:id="3831"/>
      <w:bookmarkEnd w:id="3832"/>
      <w:bookmarkEnd w:id="383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4pt;height:203.4pt" o:ole="">
            <v:imagedata r:id="rId23" o:title=""/>
          </v:shape>
          <o:OLEObject Type="Embed" ProgID="Visio.Drawing.11" ShapeID="_x0000_i1031" DrawAspect="Content" ObjectID="_177589080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834" w:name="_Toc65839232"/>
      <w:bookmarkStart w:id="3835" w:name="_Toc85734365"/>
      <w:bookmarkStart w:id="3836" w:name="_Toc89431664"/>
      <w:bookmarkStart w:id="3837" w:name="_Toc97042476"/>
      <w:bookmarkStart w:id="3838" w:name="_Toc97045620"/>
      <w:bookmarkStart w:id="3839" w:name="_Toc97155365"/>
      <w:bookmarkStart w:id="3840" w:name="_Toc101521505"/>
      <w:bookmarkStart w:id="3841" w:name="_Toc138761784"/>
      <w:bookmarkStart w:id="3842" w:name="_Toc145707999"/>
      <w:bookmarkStart w:id="3843" w:name="_Toc160570492"/>
      <w:bookmarkStart w:id="3844" w:name="_Toc162008088"/>
      <w:bookmarkStart w:id="3845" w:name="_Toc164763506"/>
      <w:r>
        <w:t>8.</w:t>
      </w:r>
      <w:r w:rsidR="004D4A70">
        <w:t>5</w:t>
      </w:r>
      <w:r>
        <w:t>.2.2</w:t>
      </w:r>
      <w:r>
        <w:tab/>
        <w:t>Resource</w:t>
      </w:r>
      <w:r w:rsidRPr="00831458">
        <w:t xml:space="preserve">: </w:t>
      </w:r>
      <w:bookmarkEnd w:id="3834"/>
      <w:r>
        <w:t>Sessions with QoS</w:t>
      </w:r>
      <w:bookmarkEnd w:id="3835"/>
      <w:bookmarkEnd w:id="3836"/>
      <w:bookmarkEnd w:id="3837"/>
      <w:bookmarkEnd w:id="3838"/>
      <w:bookmarkEnd w:id="3839"/>
      <w:bookmarkEnd w:id="3840"/>
      <w:bookmarkEnd w:id="3841"/>
      <w:bookmarkEnd w:id="3842"/>
      <w:bookmarkEnd w:id="3843"/>
      <w:bookmarkEnd w:id="3844"/>
      <w:bookmarkEnd w:id="3845"/>
      <w:r>
        <w:t xml:space="preserve"> </w:t>
      </w:r>
    </w:p>
    <w:p w14:paraId="34A6222B" w14:textId="30A98EE1" w:rsidR="00AD269B" w:rsidRPr="00C14CE6" w:rsidRDefault="00AD269B" w:rsidP="00AD269B">
      <w:pPr>
        <w:pStyle w:val="Heading5"/>
        <w:rPr>
          <w:lang w:eastAsia="zh-CN"/>
        </w:rPr>
      </w:pPr>
      <w:bookmarkStart w:id="3846" w:name="_Toc65839233"/>
      <w:bookmarkStart w:id="3847" w:name="_Toc85734366"/>
      <w:bookmarkStart w:id="3848" w:name="_Toc89431665"/>
      <w:bookmarkStart w:id="3849" w:name="_Toc97042477"/>
      <w:bookmarkStart w:id="3850" w:name="_Toc97045621"/>
      <w:bookmarkStart w:id="3851" w:name="_Toc97155366"/>
      <w:bookmarkStart w:id="3852" w:name="_Toc101521506"/>
      <w:bookmarkStart w:id="3853" w:name="_Toc138761785"/>
      <w:bookmarkStart w:id="3854" w:name="_Toc145708000"/>
      <w:bookmarkStart w:id="3855" w:name="_Toc160570493"/>
      <w:bookmarkStart w:id="3856" w:name="_Toc162008089"/>
      <w:bookmarkStart w:id="3857" w:name="_Toc164763507"/>
      <w:r>
        <w:rPr>
          <w:lang w:eastAsia="zh-CN"/>
        </w:rPr>
        <w:t>8.</w:t>
      </w:r>
      <w:r w:rsidR="004D4A70">
        <w:rPr>
          <w:lang w:eastAsia="zh-CN"/>
        </w:rPr>
        <w:t>5</w:t>
      </w:r>
      <w:r>
        <w:rPr>
          <w:lang w:eastAsia="zh-CN"/>
        </w:rPr>
        <w:t>.2.2.1</w:t>
      </w:r>
      <w:r>
        <w:rPr>
          <w:lang w:eastAsia="zh-CN"/>
        </w:rPr>
        <w:tab/>
        <w:t>Description</w:t>
      </w:r>
      <w:bookmarkEnd w:id="3846"/>
      <w:bookmarkEnd w:id="3847"/>
      <w:bookmarkEnd w:id="3848"/>
      <w:bookmarkEnd w:id="3849"/>
      <w:bookmarkEnd w:id="3850"/>
      <w:bookmarkEnd w:id="3851"/>
      <w:bookmarkEnd w:id="3852"/>
      <w:bookmarkEnd w:id="3853"/>
      <w:bookmarkEnd w:id="3854"/>
      <w:bookmarkEnd w:id="3855"/>
      <w:bookmarkEnd w:id="3856"/>
      <w:bookmarkEnd w:id="3857"/>
    </w:p>
    <w:p w14:paraId="6479A9CE" w14:textId="77777777" w:rsidR="00AD269B" w:rsidRPr="00AD3B51" w:rsidRDefault="00AD269B" w:rsidP="00AD269B">
      <w:pPr>
        <w:rPr>
          <w:lang w:eastAsia="zh-CN"/>
        </w:rPr>
      </w:pPr>
      <w:bookmarkStart w:id="385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859" w:name="_Toc85734367"/>
      <w:bookmarkStart w:id="3860" w:name="_Toc89431666"/>
      <w:bookmarkStart w:id="3861" w:name="_Toc97042478"/>
      <w:bookmarkStart w:id="3862" w:name="_Toc97045622"/>
      <w:bookmarkStart w:id="3863" w:name="_Toc97155367"/>
      <w:bookmarkStart w:id="3864" w:name="_Toc101521507"/>
      <w:bookmarkStart w:id="3865" w:name="_Toc138761786"/>
      <w:bookmarkStart w:id="3866" w:name="_Toc145708001"/>
      <w:bookmarkStart w:id="3867" w:name="_Toc160570494"/>
      <w:bookmarkStart w:id="3868" w:name="_Toc162008090"/>
      <w:bookmarkStart w:id="3869" w:name="_Toc164763508"/>
      <w:r>
        <w:rPr>
          <w:lang w:eastAsia="zh-CN"/>
        </w:rPr>
        <w:t>8.</w:t>
      </w:r>
      <w:r w:rsidR="004D4A70">
        <w:rPr>
          <w:lang w:eastAsia="zh-CN"/>
        </w:rPr>
        <w:t>5</w:t>
      </w:r>
      <w:r>
        <w:rPr>
          <w:lang w:eastAsia="zh-CN"/>
        </w:rPr>
        <w:t>.2.2.2</w:t>
      </w:r>
      <w:r>
        <w:rPr>
          <w:lang w:eastAsia="zh-CN"/>
        </w:rPr>
        <w:tab/>
        <w:t>Resource Definition</w:t>
      </w:r>
      <w:bookmarkEnd w:id="3858"/>
      <w:bookmarkEnd w:id="3859"/>
      <w:bookmarkEnd w:id="3860"/>
      <w:bookmarkEnd w:id="3861"/>
      <w:bookmarkEnd w:id="3862"/>
      <w:bookmarkEnd w:id="3863"/>
      <w:bookmarkEnd w:id="3864"/>
      <w:bookmarkEnd w:id="3865"/>
      <w:bookmarkEnd w:id="3866"/>
      <w:bookmarkEnd w:id="3867"/>
      <w:bookmarkEnd w:id="3868"/>
      <w:bookmarkEnd w:id="3869"/>
    </w:p>
    <w:p w14:paraId="457D922E" w14:textId="4A6CA664" w:rsidR="00AD269B" w:rsidRDefault="00AD269B" w:rsidP="00AD269B">
      <w:pPr>
        <w:rPr>
          <w:lang w:eastAsia="zh-CN"/>
        </w:rPr>
      </w:pPr>
      <w:bookmarkStart w:id="387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871" w:name="_Toc85734368"/>
      <w:bookmarkStart w:id="3872" w:name="_Toc89431667"/>
      <w:bookmarkStart w:id="3873" w:name="_Toc97042479"/>
      <w:bookmarkStart w:id="3874" w:name="_Toc97045623"/>
      <w:bookmarkStart w:id="3875" w:name="_Toc97155368"/>
      <w:bookmarkStart w:id="3876" w:name="_Toc101521508"/>
      <w:bookmarkStart w:id="3877" w:name="_Toc138761787"/>
      <w:bookmarkStart w:id="3878" w:name="_Toc145708002"/>
      <w:bookmarkStart w:id="3879" w:name="_Toc160570495"/>
      <w:bookmarkStart w:id="3880" w:name="_Toc162008091"/>
      <w:bookmarkStart w:id="3881" w:name="_Toc164763509"/>
      <w:r>
        <w:rPr>
          <w:lang w:eastAsia="zh-CN"/>
        </w:rPr>
        <w:t>8.</w:t>
      </w:r>
      <w:r w:rsidR="00E26693">
        <w:rPr>
          <w:lang w:eastAsia="zh-CN"/>
        </w:rPr>
        <w:t>5</w:t>
      </w:r>
      <w:r>
        <w:rPr>
          <w:lang w:eastAsia="zh-CN"/>
        </w:rPr>
        <w:t>.2.2.3</w:t>
      </w:r>
      <w:r>
        <w:rPr>
          <w:lang w:eastAsia="zh-CN"/>
        </w:rPr>
        <w:tab/>
        <w:t>Resource Standard Methods</w:t>
      </w:r>
      <w:bookmarkEnd w:id="3870"/>
      <w:bookmarkEnd w:id="3871"/>
      <w:bookmarkEnd w:id="3872"/>
      <w:bookmarkEnd w:id="3873"/>
      <w:bookmarkEnd w:id="3874"/>
      <w:bookmarkEnd w:id="3875"/>
      <w:bookmarkEnd w:id="3876"/>
      <w:bookmarkEnd w:id="3877"/>
      <w:bookmarkEnd w:id="3878"/>
      <w:bookmarkEnd w:id="3879"/>
      <w:bookmarkEnd w:id="3880"/>
      <w:bookmarkEnd w:id="3881"/>
    </w:p>
    <w:p w14:paraId="35F1657F" w14:textId="36B8DEEE" w:rsidR="00AD269B" w:rsidRDefault="00AD269B" w:rsidP="00AD269B">
      <w:pPr>
        <w:pStyle w:val="Heading6"/>
        <w:rPr>
          <w:lang w:eastAsia="zh-CN"/>
        </w:rPr>
      </w:pPr>
      <w:bookmarkStart w:id="3882" w:name="_Toc85734369"/>
      <w:bookmarkStart w:id="3883" w:name="_Toc89431668"/>
      <w:bookmarkStart w:id="3884" w:name="_Toc97042480"/>
      <w:bookmarkStart w:id="3885" w:name="_Toc97045624"/>
      <w:bookmarkStart w:id="3886" w:name="_Toc97155369"/>
      <w:bookmarkStart w:id="3887" w:name="_Toc101521509"/>
      <w:bookmarkStart w:id="3888" w:name="_Toc138761788"/>
      <w:bookmarkStart w:id="3889" w:name="_Toc145708003"/>
      <w:bookmarkStart w:id="3890" w:name="_Toc160570496"/>
      <w:bookmarkStart w:id="3891" w:name="_Toc162008092"/>
      <w:bookmarkStart w:id="3892" w:name="_Toc164763510"/>
      <w:bookmarkStart w:id="3893" w:name="_Toc65839242"/>
      <w:r>
        <w:rPr>
          <w:lang w:eastAsia="zh-CN"/>
        </w:rPr>
        <w:t>8.</w:t>
      </w:r>
      <w:r w:rsidR="00E26693">
        <w:rPr>
          <w:lang w:eastAsia="zh-CN"/>
        </w:rPr>
        <w:t>5</w:t>
      </w:r>
      <w:r>
        <w:rPr>
          <w:lang w:eastAsia="zh-CN"/>
        </w:rPr>
        <w:t>.2.2.3.1</w:t>
      </w:r>
      <w:r>
        <w:rPr>
          <w:lang w:eastAsia="zh-CN"/>
        </w:rPr>
        <w:tab/>
        <w:t>POST</w:t>
      </w:r>
      <w:bookmarkEnd w:id="3882"/>
      <w:bookmarkEnd w:id="3883"/>
      <w:bookmarkEnd w:id="3884"/>
      <w:bookmarkEnd w:id="3885"/>
      <w:bookmarkEnd w:id="3886"/>
      <w:bookmarkEnd w:id="3887"/>
      <w:bookmarkEnd w:id="3888"/>
      <w:bookmarkEnd w:id="3889"/>
      <w:bookmarkEnd w:id="3890"/>
      <w:bookmarkEnd w:id="3891"/>
      <w:bookmarkEnd w:id="389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894" w:name="_Toc85734370"/>
      <w:bookmarkStart w:id="3895" w:name="_Toc89431669"/>
      <w:bookmarkStart w:id="3896" w:name="_Toc97042481"/>
      <w:bookmarkStart w:id="3897" w:name="_Toc97045625"/>
      <w:bookmarkStart w:id="3898" w:name="_Toc97155370"/>
      <w:bookmarkStart w:id="3899" w:name="_Toc101521510"/>
      <w:bookmarkStart w:id="3900" w:name="_Toc138761789"/>
      <w:bookmarkStart w:id="3901" w:name="_Toc145708004"/>
      <w:bookmarkStart w:id="3902" w:name="_Toc160570497"/>
      <w:bookmarkStart w:id="3903" w:name="_Toc162008093"/>
      <w:bookmarkStart w:id="3904" w:name="_Toc164763511"/>
      <w:r>
        <w:rPr>
          <w:lang w:eastAsia="zh-CN"/>
        </w:rPr>
        <w:t>8.5.2.2.3.2</w:t>
      </w:r>
      <w:r>
        <w:rPr>
          <w:lang w:eastAsia="zh-CN"/>
        </w:rPr>
        <w:tab/>
        <w:t>GET</w:t>
      </w:r>
      <w:bookmarkEnd w:id="3894"/>
      <w:bookmarkEnd w:id="3895"/>
      <w:bookmarkEnd w:id="3896"/>
      <w:bookmarkEnd w:id="3897"/>
      <w:bookmarkEnd w:id="3898"/>
      <w:bookmarkEnd w:id="3899"/>
      <w:bookmarkEnd w:id="3900"/>
      <w:bookmarkEnd w:id="3901"/>
      <w:bookmarkEnd w:id="3902"/>
      <w:bookmarkEnd w:id="3903"/>
      <w:bookmarkEnd w:id="390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05" w:name="_Toc85734371"/>
      <w:bookmarkStart w:id="3906" w:name="_Toc89431670"/>
      <w:bookmarkStart w:id="3907" w:name="_Toc97042482"/>
      <w:bookmarkStart w:id="3908" w:name="_Toc97045626"/>
      <w:bookmarkStart w:id="3909" w:name="_Toc97155371"/>
      <w:bookmarkStart w:id="3910" w:name="_Toc101521511"/>
      <w:bookmarkStart w:id="3911" w:name="_Toc138761790"/>
      <w:bookmarkStart w:id="3912" w:name="_Toc145708005"/>
      <w:bookmarkStart w:id="3913" w:name="_Toc160570498"/>
      <w:bookmarkStart w:id="3914" w:name="_Toc162008094"/>
      <w:bookmarkStart w:id="3915" w:name="_Toc164763512"/>
      <w:r>
        <w:rPr>
          <w:lang w:eastAsia="zh-CN"/>
        </w:rPr>
        <w:t>8.</w:t>
      </w:r>
      <w:r w:rsidR="00E26693">
        <w:rPr>
          <w:lang w:eastAsia="zh-CN"/>
        </w:rPr>
        <w:t>5</w:t>
      </w:r>
      <w:r>
        <w:rPr>
          <w:lang w:eastAsia="zh-CN"/>
        </w:rPr>
        <w:t>.2.2.4</w:t>
      </w:r>
      <w:r>
        <w:rPr>
          <w:lang w:eastAsia="zh-CN"/>
        </w:rPr>
        <w:tab/>
        <w:t>Resource Custom Operations</w:t>
      </w:r>
      <w:bookmarkEnd w:id="3905"/>
      <w:bookmarkEnd w:id="3906"/>
      <w:bookmarkEnd w:id="3907"/>
      <w:bookmarkEnd w:id="3908"/>
      <w:bookmarkEnd w:id="3909"/>
      <w:bookmarkEnd w:id="3910"/>
      <w:bookmarkEnd w:id="3911"/>
      <w:bookmarkEnd w:id="3912"/>
      <w:bookmarkEnd w:id="3913"/>
      <w:bookmarkEnd w:id="3914"/>
      <w:bookmarkEnd w:id="3915"/>
    </w:p>
    <w:p w14:paraId="5CEC88CC" w14:textId="77777777" w:rsidR="00AD269B" w:rsidRDefault="00AD269B" w:rsidP="00AD269B">
      <w:r>
        <w:t>None.</w:t>
      </w:r>
    </w:p>
    <w:p w14:paraId="7948F237" w14:textId="4118A0C9" w:rsidR="00AD269B" w:rsidRDefault="00AD269B" w:rsidP="00AD269B">
      <w:pPr>
        <w:pStyle w:val="Heading4"/>
      </w:pPr>
      <w:bookmarkStart w:id="3916" w:name="_Toc85734372"/>
      <w:bookmarkStart w:id="3917" w:name="_Toc89431671"/>
      <w:bookmarkStart w:id="3918" w:name="_Toc97042483"/>
      <w:bookmarkStart w:id="3919" w:name="_Toc97045627"/>
      <w:bookmarkStart w:id="3920" w:name="_Toc97155372"/>
      <w:bookmarkStart w:id="3921" w:name="_Toc101521512"/>
      <w:bookmarkStart w:id="3922" w:name="_Toc138761791"/>
      <w:bookmarkStart w:id="3923" w:name="_Toc145708006"/>
      <w:bookmarkStart w:id="3924" w:name="_Toc160570499"/>
      <w:bookmarkStart w:id="3925" w:name="_Toc162008095"/>
      <w:bookmarkStart w:id="3926" w:name="_Toc164763513"/>
      <w:bookmarkStart w:id="3927" w:name="_Toc65839248"/>
      <w:bookmarkEnd w:id="3893"/>
      <w:r>
        <w:t>8.</w:t>
      </w:r>
      <w:r w:rsidR="00E26693">
        <w:t>5</w:t>
      </w:r>
      <w:r>
        <w:t>.2.3</w:t>
      </w:r>
      <w:r>
        <w:tab/>
        <w:t>Resource</w:t>
      </w:r>
      <w:r w:rsidRPr="00831458">
        <w:t xml:space="preserve">: </w:t>
      </w:r>
      <w:r>
        <w:t>Individual Session with QoS</w:t>
      </w:r>
      <w:bookmarkEnd w:id="3916"/>
      <w:bookmarkEnd w:id="3917"/>
      <w:bookmarkEnd w:id="3918"/>
      <w:bookmarkEnd w:id="3919"/>
      <w:bookmarkEnd w:id="3920"/>
      <w:bookmarkEnd w:id="3921"/>
      <w:bookmarkEnd w:id="3922"/>
      <w:bookmarkEnd w:id="3923"/>
      <w:bookmarkEnd w:id="3924"/>
      <w:bookmarkEnd w:id="3925"/>
      <w:bookmarkEnd w:id="3926"/>
    </w:p>
    <w:p w14:paraId="7E812EB3" w14:textId="1405F524" w:rsidR="00AD269B" w:rsidRPr="00C14CE6" w:rsidRDefault="00AD269B" w:rsidP="00AD269B">
      <w:pPr>
        <w:pStyle w:val="Heading5"/>
        <w:rPr>
          <w:lang w:eastAsia="zh-CN"/>
        </w:rPr>
      </w:pPr>
      <w:bookmarkStart w:id="3928" w:name="_Toc85734373"/>
      <w:bookmarkStart w:id="3929" w:name="_Toc89431672"/>
      <w:bookmarkStart w:id="3930" w:name="_Toc97042484"/>
      <w:bookmarkStart w:id="3931" w:name="_Toc97045628"/>
      <w:bookmarkStart w:id="3932" w:name="_Toc97155373"/>
      <w:bookmarkStart w:id="3933" w:name="_Toc101521513"/>
      <w:bookmarkStart w:id="3934" w:name="_Toc138761792"/>
      <w:bookmarkStart w:id="3935" w:name="_Toc145708007"/>
      <w:bookmarkStart w:id="3936" w:name="_Toc160570500"/>
      <w:bookmarkStart w:id="3937" w:name="_Toc162008096"/>
      <w:bookmarkStart w:id="3938" w:name="_Toc164763514"/>
      <w:r>
        <w:rPr>
          <w:lang w:eastAsia="zh-CN"/>
        </w:rPr>
        <w:t>8.</w:t>
      </w:r>
      <w:r w:rsidR="00E26693">
        <w:rPr>
          <w:lang w:eastAsia="zh-CN"/>
        </w:rPr>
        <w:t>5</w:t>
      </w:r>
      <w:r>
        <w:rPr>
          <w:lang w:eastAsia="zh-CN"/>
        </w:rPr>
        <w:t>.2.3.1</w:t>
      </w:r>
      <w:r>
        <w:rPr>
          <w:lang w:eastAsia="zh-CN"/>
        </w:rPr>
        <w:tab/>
        <w:t>Description</w:t>
      </w:r>
      <w:bookmarkEnd w:id="3928"/>
      <w:bookmarkEnd w:id="3929"/>
      <w:bookmarkEnd w:id="3930"/>
      <w:bookmarkEnd w:id="3931"/>
      <w:bookmarkEnd w:id="3932"/>
      <w:bookmarkEnd w:id="3933"/>
      <w:bookmarkEnd w:id="3934"/>
      <w:bookmarkEnd w:id="3935"/>
      <w:bookmarkEnd w:id="3936"/>
      <w:bookmarkEnd w:id="3937"/>
      <w:bookmarkEnd w:id="393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939" w:name="_Toc85734374"/>
      <w:bookmarkStart w:id="3940" w:name="_Toc89431673"/>
      <w:bookmarkStart w:id="3941" w:name="_Toc97042485"/>
      <w:bookmarkStart w:id="3942" w:name="_Toc97045629"/>
      <w:bookmarkStart w:id="3943" w:name="_Toc97155374"/>
      <w:bookmarkStart w:id="3944" w:name="_Toc101521514"/>
      <w:bookmarkStart w:id="3945" w:name="_Toc138761793"/>
      <w:bookmarkStart w:id="3946" w:name="_Toc145708008"/>
      <w:bookmarkStart w:id="3947" w:name="_Toc160570501"/>
      <w:bookmarkStart w:id="3948" w:name="_Toc162008097"/>
      <w:bookmarkStart w:id="3949" w:name="_Toc164763515"/>
      <w:r>
        <w:rPr>
          <w:lang w:eastAsia="zh-CN"/>
        </w:rPr>
        <w:t>8.</w:t>
      </w:r>
      <w:r w:rsidR="00E26693">
        <w:rPr>
          <w:lang w:eastAsia="zh-CN"/>
        </w:rPr>
        <w:t>5</w:t>
      </w:r>
      <w:r>
        <w:rPr>
          <w:lang w:eastAsia="zh-CN"/>
        </w:rPr>
        <w:t>.2.3.2</w:t>
      </w:r>
      <w:r>
        <w:rPr>
          <w:lang w:eastAsia="zh-CN"/>
        </w:rPr>
        <w:tab/>
        <w:t>Resource Definition</w:t>
      </w:r>
      <w:bookmarkEnd w:id="3939"/>
      <w:bookmarkEnd w:id="3940"/>
      <w:bookmarkEnd w:id="3941"/>
      <w:bookmarkEnd w:id="3942"/>
      <w:bookmarkEnd w:id="3943"/>
      <w:bookmarkEnd w:id="3944"/>
      <w:bookmarkEnd w:id="3945"/>
      <w:bookmarkEnd w:id="3946"/>
      <w:bookmarkEnd w:id="3947"/>
      <w:bookmarkEnd w:id="3948"/>
      <w:bookmarkEnd w:id="394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950" w:name="_Toc85734375"/>
      <w:bookmarkStart w:id="3951" w:name="_Toc89431674"/>
      <w:bookmarkStart w:id="3952" w:name="_Toc97042486"/>
      <w:bookmarkStart w:id="3953" w:name="_Toc97045630"/>
      <w:bookmarkStart w:id="3954" w:name="_Toc97155375"/>
      <w:bookmarkStart w:id="3955" w:name="_Toc101521515"/>
      <w:bookmarkStart w:id="3956" w:name="_Toc138761794"/>
      <w:bookmarkStart w:id="3957" w:name="_Toc145708009"/>
      <w:bookmarkStart w:id="3958" w:name="_Toc160570502"/>
      <w:bookmarkStart w:id="3959" w:name="_Toc162008098"/>
      <w:bookmarkStart w:id="3960" w:name="_Toc164763516"/>
      <w:r>
        <w:rPr>
          <w:lang w:eastAsia="zh-CN"/>
        </w:rPr>
        <w:t>8.</w:t>
      </w:r>
      <w:r w:rsidR="00E26693">
        <w:rPr>
          <w:lang w:eastAsia="zh-CN"/>
        </w:rPr>
        <w:t>5</w:t>
      </w:r>
      <w:r>
        <w:rPr>
          <w:lang w:eastAsia="zh-CN"/>
        </w:rPr>
        <w:t>.2.3.3</w:t>
      </w:r>
      <w:r>
        <w:rPr>
          <w:lang w:eastAsia="zh-CN"/>
        </w:rPr>
        <w:tab/>
        <w:t>Resource Standard Methods</w:t>
      </w:r>
      <w:bookmarkEnd w:id="3950"/>
      <w:bookmarkEnd w:id="3951"/>
      <w:bookmarkEnd w:id="3952"/>
      <w:bookmarkEnd w:id="3953"/>
      <w:bookmarkEnd w:id="3954"/>
      <w:bookmarkEnd w:id="3955"/>
      <w:bookmarkEnd w:id="3956"/>
      <w:bookmarkEnd w:id="3957"/>
      <w:bookmarkEnd w:id="3958"/>
      <w:bookmarkEnd w:id="3959"/>
      <w:bookmarkEnd w:id="3960"/>
    </w:p>
    <w:p w14:paraId="686ACE98" w14:textId="2AB904F8" w:rsidR="00AD269B" w:rsidRDefault="00AD269B" w:rsidP="00AD269B">
      <w:pPr>
        <w:pStyle w:val="Heading6"/>
        <w:rPr>
          <w:lang w:eastAsia="zh-CN"/>
        </w:rPr>
      </w:pPr>
      <w:bookmarkStart w:id="3961" w:name="_Toc85734376"/>
      <w:bookmarkStart w:id="3962" w:name="_Toc89431675"/>
      <w:bookmarkStart w:id="3963" w:name="_Toc97042487"/>
      <w:bookmarkStart w:id="3964" w:name="_Toc97045631"/>
      <w:bookmarkStart w:id="3965" w:name="_Toc97155376"/>
      <w:bookmarkStart w:id="3966" w:name="_Toc101521516"/>
      <w:bookmarkStart w:id="3967" w:name="_Toc138761795"/>
      <w:bookmarkStart w:id="3968" w:name="_Toc145708010"/>
      <w:bookmarkStart w:id="3969" w:name="_Toc160570503"/>
      <w:bookmarkStart w:id="3970" w:name="_Toc162008099"/>
      <w:bookmarkStart w:id="3971" w:name="_Toc164763517"/>
      <w:r>
        <w:rPr>
          <w:lang w:eastAsia="zh-CN"/>
        </w:rPr>
        <w:t>8.</w:t>
      </w:r>
      <w:r w:rsidR="00E26693">
        <w:rPr>
          <w:lang w:eastAsia="zh-CN"/>
        </w:rPr>
        <w:t>5</w:t>
      </w:r>
      <w:r>
        <w:rPr>
          <w:lang w:eastAsia="zh-CN"/>
        </w:rPr>
        <w:t>.2.3.3.1</w:t>
      </w:r>
      <w:r>
        <w:rPr>
          <w:lang w:eastAsia="zh-CN"/>
        </w:rPr>
        <w:tab/>
        <w:t>PATCH</w:t>
      </w:r>
      <w:bookmarkEnd w:id="3961"/>
      <w:bookmarkEnd w:id="3962"/>
      <w:bookmarkEnd w:id="3963"/>
      <w:bookmarkEnd w:id="3964"/>
      <w:bookmarkEnd w:id="3965"/>
      <w:bookmarkEnd w:id="3966"/>
      <w:bookmarkEnd w:id="3967"/>
      <w:bookmarkEnd w:id="3968"/>
      <w:bookmarkEnd w:id="3969"/>
      <w:bookmarkEnd w:id="3970"/>
      <w:bookmarkEnd w:id="397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972" w:name="_Toc85734377"/>
      <w:bookmarkStart w:id="3973" w:name="_Toc89431676"/>
      <w:bookmarkStart w:id="3974" w:name="_Toc97042488"/>
      <w:bookmarkStart w:id="3975" w:name="_Toc97045632"/>
      <w:bookmarkStart w:id="3976" w:name="_Toc97155377"/>
      <w:bookmarkStart w:id="3977" w:name="_Toc101521517"/>
      <w:bookmarkStart w:id="3978" w:name="_Toc138761796"/>
      <w:bookmarkStart w:id="3979" w:name="_Toc145708011"/>
      <w:bookmarkStart w:id="3980" w:name="_Toc160570504"/>
      <w:bookmarkStart w:id="3981" w:name="_Toc162008100"/>
      <w:bookmarkStart w:id="3982" w:name="_Toc164763518"/>
      <w:r>
        <w:rPr>
          <w:lang w:eastAsia="zh-CN"/>
        </w:rPr>
        <w:t>8.</w:t>
      </w:r>
      <w:r w:rsidR="00E26693">
        <w:rPr>
          <w:lang w:eastAsia="zh-CN"/>
        </w:rPr>
        <w:t>5</w:t>
      </w:r>
      <w:r>
        <w:rPr>
          <w:lang w:eastAsia="zh-CN"/>
        </w:rPr>
        <w:t>.2.3.3.2</w:t>
      </w:r>
      <w:r>
        <w:rPr>
          <w:lang w:eastAsia="zh-CN"/>
        </w:rPr>
        <w:tab/>
        <w:t>PUT</w:t>
      </w:r>
      <w:bookmarkEnd w:id="3972"/>
      <w:bookmarkEnd w:id="3973"/>
      <w:bookmarkEnd w:id="3974"/>
      <w:bookmarkEnd w:id="3975"/>
      <w:bookmarkEnd w:id="3976"/>
      <w:bookmarkEnd w:id="3977"/>
      <w:bookmarkEnd w:id="3978"/>
      <w:bookmarkEnd w:id="3979"/>
      <w:bookmarkEnd w:id="3980"/>
      <w:bookmarkEnd w:id="3981"/>
      <w:bookmarkEnd w:id="398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983" w:name="_Toc85734378"/>
      <w:bookmarkStart w:id="3984" w:name="_Toc89431677"/>
      <w:bookmarkStart w:id="3985" w:name="_Toc97042489"/>
      <w:bookmarkStart w:id="3986" w:name="_Toc97045633"/>
      <w:bookmarkStart w:id="3987" w:name="_Toc97155378"/>
      <w:bookmarkStart w:id="3988" w:name="_Toc101521518"/>
      <w:bookmarkStart w:id="3989" w:name="_Toc138761797"/>
      <w:bookmarkStart w:id="3990" w:name="_Toc145708012"/>
      <w:bookmarkStart w:id="3991" w:name="_Toc160570505"/>
      <w:bookmarkStart w:id="3992" w:name="_Toc162008101"/>
      <w:bookmarkStart w:id="3993" w:name="_Toc164763519"/>
      <w:r>
        <w:rPr>
          <w:lang w:eastAsia="zh-CN"/>
        </w:rPr>
        <w:t>8.</w:t>
      </w:r>
      <w:r w:rsidR="008575FC">
        <w:rPr>
          <w:lang w:eastAsia="zh-CN"/>
        </w:rPr>
        <w:t>5</w:t>
      </w:r>
      <w:r>
        <w:rPr>
          <w:lang w:eastAsia="zh-CN"/>
        </w:rPr>
        <w:t>.2.3.3.3</w:t>
      </w:r>
      <w:r>
        <w:rPr>
          <w:lang w:eastAsia="zh-CN"/>
        </w:rPr>
        <w:tab/>
        <w:t>DELETE</w:t>
      </w:r>
      <w:bookmarkEnd w:id="3983"/>
      <w:bookmarkEnd w:id="3984"/>
      <w:bookmarkEnd w:id="3985"/>
      <w:bookmarkEnd w:id="3986"/>
      <w:bookmarkEnd w:id="3987"/>
      <w:bookmarkEnd w:id="3988"/>
      <w:bookmarkEnd w:id="3989"/>
      <w:bookmarkEnd w:id="3990"/>
      <w:bookmarkEnd w:id="3991"/>
      <w:bookmarkEnd w:id="3992"/>
      <w:bookmarkEnd w:id="399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994" w:name="_Toc85734379"/>
      <w:bookmarkStart w:id="3995" w:name="_Toc89431678"/>
      <w:bookmarkStart w:id="3996" w:name="_Toc97042490"/>
      <w:bookmarkStart w:id="3997" w:name="_Toc97045634"/>
      <w:bookmarkStart w:id="3998" w:name="_Toc97155379"/>
      <w:bookmarkStart w:id="3999" w:name="_Toc101521519"/>
      <w:bookmarkStart w:id="4000" w:name="_Toc138761798"/>
      <w:bookmarkStart w:id="4001" w:name="_Toc145708013"/>
      <w:bookmarkStart w:id="4002" w:name="_Toc160570506"/>
      <w:bookmarkStart w:id="4003" w:name="_Toc162008102"/>
      <w:bookmarkStart w:id="4004" w:name="_Toc164763520"/>
      <w:r>
        <w:rPr>
          <w:lang w:eastAsia="zh-CN"/>
        </w:rPr>
        <w:t>8.5.2.3.3.4</w:t>
      </w:r>
      <w:r>
        <w:rPr>
          <w:lang w:eastAsia="zh-CN"/>
        </w:rPr>
        <w:tab/>
        <w:t>GET</w:t>
      </w:r>
      <w:bookmarkEnd w:id="3994"/>
      <w:bookmarkEnd w:id="3995"/>
      <w:bookmarkEnd w:id="3996"/>
      <w:bookmarkEnd w:id="3997"/>
      <w:bookmarkEnd w:id="3998"/>
      <w:bookmarkEnd w:id="3999"/>
      <w:bookmarkEnd w:id="4000"/>
      <w:bookmarkEnd w:id="4001"/>
      <w:bookmarkEnd w:id="4002"/>
      <w:bookmarkEnd w:id="4003"/>
      <w:bookmarkEnd w:id="400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05" w:name="_Toc85734380"/>
      <w:bookmarkStart w:id="4006" w:name="_Toc89431679"/>
      <w:bookmarkStart w:id="4007" w:name="_Toc97042491"/>
      <w:bookmarkStart w:id="4008" w:name="_Toc97045635"/>
      <w:bookmarkStart w:id="4009" w:name="_Toc97155380"/>
      <w:bookmarkStart w:id="4010" w:name="_Toc101521520"/>
      <w:bookmarkStart w:id="4011" w:name="_Toc138761799"/>
      <w:bookmarkStart w:id="4012" w:name="_Toc145708014"/>
      <w:bookmarkStart w:id="4013" w:name="_Toc160570507"/>
      <w:bookmarkStart w:id="4014" w:name="_Toc162008103"/>
      <w:bookmarkStart w:id="4015" w:name="_Toc164763521"/>
      <w:r>
        <w:rPr>
          <w:lang w:eastAsia="zh-CN"/>
        </w:rPr>
        <w:t>8.</w:t>
      </w:r>
      <w:r w:rsidR="008575FC">
        <w:rPr>
          <w:lang w:eastAsia="zh-CN"/>
        </w:rPr>
        <w:t>5</w:t>
      </w:r>
      <w:r>
        <w:rPr>
          <w:lang w:eastAsia="zh-CN"/>
        </w:rPr>
        <w:t>.2.3.4</w:t>
      </w:r>
      <w:r>
        <w:rPr>
          <w:lang w:eastAsia="zh-CN"/>
        </w:rPr>
        <w:tab/>
        <w:t>Resource Custom Operations</w:t>
      </w:r>
      <w:bookmarkEnd w:id="4005"/>
      <w:bookmarkEnd w:id="4006"/>
      <w:bookmarkEnd w:id="4007"/>
      <w:bookmarkEnd w:id="4008"/>
      <w:bookmarkEnd w:id="4009"/>
      <w:bookmarkEnd w:id="4010"/>
      <w:bookmarkEnd w:id="4011"/>
      <w:bookmarkEnd w:id="4012"/>
      <w:bookmarkEnd w:id="4013"/>
      <w:bookmarkEnd w:id="4014"/>
      <w:bookmarkEnd w:id="4015"/>
    </w:p>
    <w:p w14:paraId="5977EB96" w14:textId="77777777" w:rsidR="00AD269B" w:rsidRDefault="00AD269B" w:rsidP="00AD269B">
      <w:r>
        <w:t>None.</w:t>
      </w:r>
    </w:p>
    <w:p w14:paraId="6895D26D" w14:textId="292E67E8" w:rsidR="00AD269B" w:rsidRDefault="00AD269B" w:rsidP="00AD269B">
      <w:pPr>
        <w:pStyle w:val="Heading3"/>
      </w:pPr>
      <w:bookmarkStart w:id="4016" w:name="_Toc85734381"/>
      <w:bookmarkStart w:id="4017" w:name="_Toc89431680"/>
      <w:bookmarkStart w:id="4018" w:name="_Toc97042492"/>
      <w:bookmarkStart w:id="4019" w:name="_Toc97045636"/>
      <w:bookmarkStart w:id="4020" w:name="_Toc97155381"/>
      <w:bookmarkStart w:id="4021" w:name="_Toc101521521"/>
      <w:bookmarkStart w:id="4022" w:name="_Toc138761800"/>
      <w:bookmarkStart w:id="4023" w:name="_Toc145708015"/>
      <w:bookmarkStart w:id="4024" w:name="_Toc160570508"/>
      <w:bookmarkStart w:id="4025" w:name="_Toc162008104"/>
      <w:bookmarkStart w:id="4026" w:name="_Toc164763522"/>
      <w:r>
        <w:t>8.</w:t>
      </w:r>
      <w:r w:rsidR="008575FC">
        <w:t>5</w:t>
      </w:r>
      <w:r>
        <w:t>.3</w:t>
      </w:r>
      <w:r>
        <w:tab/>
        <w:t>Custom Operations without associated resources</w:t>
      </w:r>
      <w:bookmarkEnd w:id="4016"/>
      <w:bookmarkEnd w:id="4017"/>
      <w:bookmarkEnd w:id="4018"/>
      <w:bookmarkEnd w:id="4019"/>
      <w:bookmarkEnd w:id="4020"/>
      <w:bookmarkEnd w:id="4021"/>
      <w:bookmarkEnd w:id="4022"/>
      <w:bookmarkEnd w:id="4023"/>
      <w:bookmarkEnd w:id="4024"/>
      <w:bookmarkEnd w:id="4025"/>
      <w:bookmarkEnd w:id="402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27" w:name="_Toc85734382"/>
      <w:bookmarkStart w:id="4028" w:name="_Toc89431681"/>
      <w:bookmarkStart w:id="4029" w:name="_Toc97042493"/>
      <w:bookmarkStart w:id="4030" w:name="_Toc97045637"/>
      <w:bookmarkStart w:id="4031" w:name="_Toc97155382"/>
      <w:bookmarkStart w:id="4032" w:name="_Toc101521522"/>
      <w:bookmarkStart w:id="4033" w:name="_Toc138761801"/>
      <w:bookmarkStart w:id="4034" w:name="_Toc145708016"/>
      <w:bookmarkStart w:id="4035" w:name="_Toc160570509"/>
      <w:bookmarkStart w:id="4036" w:name="_Toc162008105"/>
      <w:bookmarkStart w:id="4037" w:name="_Toc164763523"/>
      <w:r>
        <w:t>8.</w:t>
      </w:r>
      <w:r w:rsidR="008575FC">
        <w:t>5</w:t>
      </w:r>
      <w:r>
        <w:t>.4</w:t>
      </w:r>
      <w:r>
        <w:tab/>
        <w:t>Notifications</w:t>
      </w:r>
      <w:bookmarkEnd w:id="3927"/>
      <w:bookmarkEnd w:id="4027"/>
      <w:bookmarkEnd w:id="4028"/>
      <w:bookmarkEnd w:id="4029"/>
      <w:bookmarkEnd w:id="4030"/>
      <w:bookmarkEnd w:id="4031"/>
      <w:bookmarkEnd w:id="4032"/>
      <w:bookmarkEnd w:id="4033"/>
      <w:bookmarkEnd w:id="4034"/>
      <w:bookmarkEnd w:id="4035"/>
      <w:bookmarkEnd w:id="4036"/>
      <w:bookmarkEnd w:id="4037"/>
    </w:p>
    <w:p w14:paraId="78F92868" w14:textId="7A6940B1" w:rsidR="00AD269B" w:rsidRPr="00AF7276" w:rsidRDefault="00AD269B" w:rsidP="00AD269B">
      <w:pPr>
        <w:pStyle w:val="Heading4"/>
      </w:pPr>
      <w:bookmarkStart w:id="4038" w:name="_Toc65839249"/>
      <w:bookmarkStart w:id="4039" w:name="_Toc85734383"/>
      <w:bookmarkStart w:id="4040" w:name="_Toc89431682"/>
      <w:bookmarkStart w:id="4041" w:name="_Toc97042494"/>
      <w:bookmarkStart w:id="4042" w:name="_Toc97045638"/>
      <w:bookmarkStart w:id="4043" w:name="_Toc97155383"/>
      <w:bookmarkStart w:id="4044" w:name="_Toc101521523"/>
      <w:bookmarkStart w:id="4045" w:name="_Toc138761802"/>
      <w:bookmarkStart w:id="4046" w:name="_Toc145708017"/>
      <w:bookmarkStart w:id="4047" w:name="_Toc160570510"/>
      <w:bookmarkStart w:id="4048" w:name="_Toc162008106"/>
      <w:bookmarkStart w:id="4049" w:name="_Toc164763524"/>
      <w:r>
        <w:t>8.</w:t>
      </w:r>
      <w:r w:rsidR="008575FC">
        <w:t>5</w:t>
      </w:r>
      <w:r w:rsidRPr="00AF7276">
        <w:t>.</w:t>
      </w:r>
      <w:r>
        <w:t>4</w:t>
      </w:r>
      <w:r w:rsidRPr="00AF7276">
        <w:t>.1</w:t>
      </w:r>
      <w:r w:rsidRPr="00AF7276">
        <w:tab/>
        <w:t>General</w:t>
      </w:r>
      <w:bookmarkEnd w:id="4038"/>
      <w:bookmarkEnd w:id="4039"/>
      <w:bookmarkEnd w:id="4040"/>
      <w:bookmarkEnd w:id="4041"/>
      <w:bookmarkEnd w:id="4042"/>
      <w:bookmarkEnd w:id="4043"/>
      <w:bookmarkEnd w:id="4044"/>
      <w:bookmarkEnd w:id="4045"/>
      <w:bookmarkEnd w:id="4046"/>
      <w:bookmarkEnd w:id="4047"/>
      <w:bookmarkEnd w:id="4048"/>
      <w:bookmarkEnd w:id="404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050" w:name="_Toc65839250"/>
      <w:bookmarkStart w:id="4051" w:name="_Toc85734384"/>
      <w:bookmarkStart w:id="4052" w:name="_Toc89431683"/>
      <w:bookmarkStart w:id="4053" w:name="_Toc97042495"/>
      <w:bookmarkStart w:id="4054" w:name="_Toc97045639"/>
      <w:bookmarkStart w:id="4055" w:name="_Toc97155384"/>
      <w:bookmarkStart w:id="4056" w:name="_Toc101521524"/>
      <w:bookmarkStart w:id="4057" w:name="_Toc138761803"/>
      <w:bookmarkStart w:id="4058" w:name="_Toc145708018"/>
      <w:bookmarkStart w:id="4059" w:name="_Toc160570511"/>
      <w:bookmarkStart w:id="4060" w:name="_Toc162008107"/>
      <w:bookmarkStart w:id="4061" w:name="_Toc164763525"/>
      <w:r>
        <w:rPr>
          <w:lang w:eastAsia="zh-CN"/>
        </w:rPr>
        <w:t>8.</w:t>
      </w:r>
      <w:r w:rsidR="008575FC">
        <w:rPr>
          <w:lang w:eastAsia="zh-CN"/>
        </w:rPr>
        <w:t>5</w:t>
      </w:r>
      <w:r>
        <w:rPr>
          <w:lang w:eastAsia="zh-CN"/>
        </w:rPr>
        <w:t>.4.2</w:t>
      </w:r>
      <w:r>
        <w:rPr>
          <w:lang w:eastAsia="zh-CN"/>
        </w:rPr>
        <w:tab/>
      </w:r>
      <w:bookmarkEnd w:id="4050"/>
      <w:r>
        <w:rPr>
          <w:lang w:eastAsia="zh-CN"/>
        </w:rPr>
        <w:t>User Plane Event Notification</w:t>
      </w:r>
      <w:bookmarkEnd w:id="4051"/>
      <w:bookmarkEnd w:id="4052"/>
      <w:bookmarkEnd w:id="4053"/>
      <w:bookmarkEnd w:id="4054"/>
      <w:bookmarkEnd w:id="4055"/>
      <w:bookmarkEnd w:id="4056"/>
      <w:bookmarkEnd w:id="4057"/>
      <w:bookmarkEnd w:id="4058"/>
      <w:bookmarkEnd w:id="4059"/>
      <w:bookmarkEnd w:id="4060"/>
      <w:bookmarkEnd w:id="4061"/>
    </w:p>
    <w:p w14:paraId="256E6A87" w14:textId="1E6F63F9" w:rsidR="00AD269B" w:rsidRDefault="00AD269B" w:rsidP="00AD269B">
      <w:pPr>
        <w:pStyle w:val="Heading5"/>
        <w:rPr>
          <w:lang w:eastAsia="zh-CN"/>
        </w:rPr>
      </w:pPr>
      <w:bookmarkStart w:id="4062" w:name="_Toc65839251"/>
      <w:bookmarkStart w:id="4063" w:name="_Toc85734385"/>
      <w:bookmarkStart w:id="4064" w:name="_Toc89431684"/>
      <w:bookmarkStart w:id="4065" w:name="_Toc97042496"/>
      <w:bookmarkStart w:id="4066" w:name="_Toc97045640"/>
      <w:bookmarkStart w:id="4067" w:name="_Toc97155385"/>
      <w:bookmarkStart w:id="4068" w:name="_Toc101521525"/>
      <w:bookmarkStart w:id="4069" w:name="_Toc138761804"/>
      <w:bookmarkStart w:id="4070" w:name="_Toc145708019"/>
      <w:bookmarkStart w:id="4071" w:name="_Toc160570512"/>
      <w:bookmarkStart w:id="4072" w:name="_Toc162008108"/>
      <w:bookmarkStart w:id="4073" w:name="_Toc164763526"/>
      <w:r>
        <w:rPr>
          <w:lang w:eastAsia="zh-CN"/>
        </w:rPr>
        <w:t>8.</w:t>
      </w:r>
      <w:r w:rsidR="008575FC">
        <w:rPr>
          <w:lang w:eastAsia="zh-CN"/>
        </w:rPr>
        <w:t>5</w:t>
      </w:r>
      <w:r>
        <w:rPr>
          <w:lang w:eastAsia="zh-CN"/>
        </w:rPr>
        <w:t>.4.2.1</w:t>
      </w:r>
      <w:r>
        <w:rPr>
          <w:lang w:eastAsia="zh-CN"/>
        </w:rPr>
        <w:tab/>
        <w:t>Description</w:t>
      </w:r>
      <w:bookmarkEnd w:id="4062"/>
      <w:bookmarkEnd w:id="4063"/>
      <w:bookmarkEnd w:id="4064"/>
      <w:bookmarkEnd w:id="4065"/>
      <w:bookmarkEnd w:id="4066"/>
      <w:bookmarkEnd w:id="4067"/>
      <w:bookmarkEnd w:id="4068"/>
      <w:bookmarkEnd w:id="4069"/>
      <w:bookmarkEnd w:id="4070"/>
      <w:bookmarkEnd w:id="4071"/>
      <w:bookmarkEnd w:id="4072"/>
      <w:bookmarkEnd w:id="4073"/>
    </w:p>
    <w:p w14:paraId="17F982A7" w14:textId="0DB05610" w:rsidR="00AD269B" w:rsidRDefault="00AD269B" w:rsidP="00AD269B">
      <w:pPr>
        <w:pStyle w:val="Heading5"/>
        <w:rPr>
          <w:lang w:eastAsia="zh-CN"/>
        </w:rPr>
      </w:pPr>
      <w:bookmarkStart w:id="4074" w:name="_Toc65839252"/>
      <w:bookmarkStart w:id="4075" w:name="_Toc85734386"/>
      <w:bookmarkStart w:id="4076" w:name="_Toc89431685"/>
      <w:bookmarkStart w:id="4077" w:name="_Toc97042497"/>
      <w:bookmarkStart w:id="4078" w:name="_Toc97045641"/>
      <w:bookmarkStart w:id="4079" w:name="_Toc97155386"/>
      <w:bookmarkStart w:id="4080" w:name="_Toc101521526"/>
      <w:bookmarkStart w:id="4081" w:name="_Toc138761805"/>
      <w:bookmarkStart w:id="4082" w:name="_Toc145708020"/>
      <w:bookmarkStart w:id="4083" w:name="_Toc160570513"/>
      <w:bookmarkStart w:id="4084" w:name="_Toc162008109"/>
      <w:bookmarkStart w:id="4085" w:name="_Toc164763527"/>
      <w:r>
        <w:rPr>
          <w:lang w:eastAsia="zh-CN"/>
        </w:rPr>
        <w:t>8.</w:t>
      </w:r>
      <w:r w:rsidR="008575FC">
        <w:rPr>
          <w:lang w:eastAsia="zh-CN"/>
        </w:rPr>
        <w:t>5</w:t>
      </w:r>
      <w:r>
        <w:rPr>
          <w:lang w:eastAsia="zh-CN"/>
        </w:rPr>
        <w:t>.4.2.2</w:t>
      </w:r>
      <w:r>
        <w:rPr>
          <w:lang w:eastAsia="zh-CN"/>
        </w:rPr>
        <w:tab/>
      </w:r>
      <w:r w:rsidR="00B0153A">
        <w:rPr>
          <w:lang w:eastAsia="zh-CN"/>
        </w:rPr>
        <w:t>TargetURI</w:t>
      </w:r>
      <w:bookmarkEnd w:id="4074"/>
      <w:bookmarkEnd w:id="4075"/>
      <w:bookmarkEnd w:id="4076"/>
      <w:bookmarkEnd w:id="4077"/>
      <w:bookmarkEnd w:id="4078"/>
      <w:bookmarkEnd w:id="4079"/>
      <w:bookmarkEnd w:id="4080"/>
      <w:bookmarkEnd w:id="4081"/>
      <w:bookmarkEnd w:id="4082"/>
      <w:bookmarkEnd w:id="4083"/>
      <w:bookmarkEnd w:id="4084"/>
      <w:bookmarkEnd w:id="408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086" w:name="_Toc138761806"/>
      <w:bookmarkStart w:id="4087" w:name="_Toc145708021"/>
      <w:bookmarkStart w:id="4088" w:name="_Toc160570514"/>
      <w:bookmarkStart w:id="4089" w:name="_Toc162008110"/>
      <w:bookmarkStart w:id="4090" w:name="_Toc164763528"/>
      <w:r>
        <w:rPr>
          <w:lang w:eastAsia="zh-CN"/>
        </w:rPr>
        <w:t>8.5.4.2.3</w:t>
      </w:r>
      <w:r w:rsidRPr="00986E88">
        <w:rPr>
          <w:noProof/>
        </w:rPr>
        <w:tab/>
        <w:t>Standard Methods</w:t>
      </w:r>
      <w:bookmarkEnd w:id="4086"/>
      <w:bookmarkEnd w:id="4087"/>
      <w:bookmarkEnd w:id="4088"/>
      <w:bookmarkEnd w:id="4089"/>
      <w:bookmarkEnd w:id="4090"/>
    </w:p>
    <w:p w14:paraId="34DDF84D" w14:textId="77777777" w:rsidR="00B0153A" w:rsidRPr="00986E88" w:rsidRDefault="00B0153A" w:rsidP="006C7EB1">
      <w:pPr>
        <w:pStyle w:val="Heading6"/>
        <w:rPr>
          <w:noProof/>
        </w:rPr>
      </w:pPr>
      <w:bookmarkStart w:id="4091" w:name="_Toc138761807"/>
      <w:bookmarkStart w:id="4092" w:name="_Toc145708022"/>
      <w:bookmarkStart w:id="4093" w:name="_Toc160570515"/>
      <w:bookmarkStart w:id="4094" w:name="_Toc162008111"/>
      <w:bookmarkStart w:id="4095" w:name="_Toc164763529"/>
      <w:r>
        <w:rPr>
          <w:lang w:eastAsia="zh-CN"/>
        </w:rPr>
        <w:t>8.5.4.2.3</w:t>
      </w:r>
      <w:r w:rsidRPr="00986E88">
        <w:rPr>
          <w:noProof/>
        </w:rPr>
        <w:t>.1</w:t>
      </w:r>
      <w:r w:rsidRPr="00986E88">
        <w:rPr>
          <w:noProof/>
        </w:rPr>
        <w:tab/>
        <w:t>POST</w:t>
      </w:r>
      <w:bookmarkEnd w:id="4091"/>
      <w:bookmarkEnd w:id="4092"/>
      <w:bookmarkEnd w:id="4093"/>
      <w:bookmarkEnd w:id="4094"/>
      <w:bookmarkEnd w:id="409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096" w:name="_Toc65839253"/>
      <w:bookmarkStart w:id="4097" w:name="_Toc85734387"/>
      <w:bookmarkStart w:id="4098" w:name="_Toc89431686"/>
      <w:bookmarkStart w:id="4099" w:name="_Toc97042498"/>
      <w:bookmarkStart w:id="4100" w:name="_Toc97045642"/>
      <w:bookmarkStart w:id="4101" w:name="_Toc97155387"/>
      <w:bookmarkStart w:id="4102" w:name="_Toc101521527"/>
      <w:bookmarkStart w:id="4103" w:name="_Toc138761808"/>
      <w:bookmarkStart w:id="4104" w:name="_Toc145708023"/>
      <w:bookmarkStart w:id="4105" w:name="_Toc160570516"/>
      <w:bookmarkStart w:id="4106" w:name="_Toc162008112"/>
      <w:bookmarkStart w:id="4107" w:name="_Toc164763530"/>
      <w:r>
        <w:t>8.</w:t>
      </w:r>
      <w:r w:rsidR="008575FC">
        <w:t>5</w:t>
      </w:r>
      <w:r>
        <w:t>.5</w:t>
      </w:r>
      <w:r>
        <w:tab/>
        <w:t>Data Model</w:t>
      </w:r>
      <w:bookmarkEnd w:id="4096"/>
      <w:bookmarkEnd w:id="4097"/>
      <w:bookmarkEnd w:id="4098"/>
      <w:bookmarkEnd w:id="4099"/>
      <w:bookmarkEnd w:id="4100"/>
      <w:bookmarkEnd w:id="4101"/>
      <w:bookmarkEnd w:id="4102"/>
      <w:bookmarkEnd w:id="4103"/>
      <w:bookmarkEnd w:id="4104"/>
      <w:bookmarkEnd w:id="4105"/>
      <w:bookmarkEnd w:id="4106"/>
      <w:bookmarkEnd w:id="4107"/>
    </w:p>
    <w:p w14:paraId="17F533CE" w14:textId="01A2D3DE" w:rsidR="00AD269B" w:rsidRDefault="00AD269B" w:rsidP="00AD269B">
      <w:pPr>
        <w:pStyle w:val="Heading4"/>
        <w:rPr>
          <w:lang w:eastAsia="zh-CN"/>
        </w:rPr>
      </w:pPr>
      <w:bookmarkStart w:id="4108" w:name="_Toc65839254"/>
      <w:bookmarkStart w:id="4109" w:name="_Toc85734388"/>
      <w:bookmarkStart w:id="4110" w:name="_Toc89431687"/>
      <w:bookmarkStart w:id="4111" w:name="_Toc97042499"/>
      <w:bookmarkStart w:id="4112" w:name="_Toc97045643"/>
      <w:bookmarkStart w:id="4113" w:name="_Toc97155388"/>
      <w:bookmarkStart w:id="4114" w:name="_Toc101521528"/>
      <w:bookmarkStart w:id="4115" w:name="_Toc138761809"/>
      <w:bookmarkStart w:id="4116" w:name="_Toc145708024"/>
      <w:bookmarkStart w:id="4117" w:name="_Toc160570517"/>
      <w:bookmarkStart w:id="4118" w:name="_Toc162008113"/>
      <w:bookmarkStart w:id="4119" w:name="_Toc164763531"/>
      <w:r>
        <w:rPr>
          <w:lang w:eastAsia="zh-CN"/>
        </w:rPr>
        <w:t>8.</w:t>
      </w:r>
      <w:r w:rsidR="008575FC">
        <w:rPr>
          <w:lang w:eastAsia="zh-CN"/>
        </w:rPr>
        <w:t>5</w:t>
      </w:r>
      <w:r>
        <w:rPr>
          <w:lang w:eastAsia="zh-CN"/>
        </w:rPr>
        <w:t>.5.1</w:t>
      </w:r>
      <w:r>
        <w:rPr>
          <w:lang w:eastAsia="zh-CN"/>
        </w:rPr>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20" w:name="_Toc65839255"/>
      <w:bookmarkStart w:id="4121" w:name="_Toc85734389"/>
      <w:bookmarkStart w:id="4122" w:name="_Toc89431688"/>
      <w:bookmarkStart w:id="4123" w:name="_Toc97042500"/>
      <w:bookmarkStart w:id="4124" w:name="_Toc97045644"/>
      <w:bookmarkStart w:id="4125" w:name="_Toc97155389"/>
      <w:bookmarkStart w:id="4126" w:name="_Toc101521529"/>
      <w:bookmarkStart w:id="4127" w:name="_Toc138761810"/>
      <w:bookmarkStart w:id="4128" w:name="_Toc145708025"/>
      <w:bookmarkStart w:id="4129" w:name="_Toc160570518"/>
      <w:bookmarkStart w:id="4130" w:name="_Toc162008114"/>
      <w:bookmarkStart w:id="4131" w:name="_Toc164763532"/>
      <w:r>
        <w:rPr>
          <w:lang w:eastAsia="zh-CN"/>
        </w:rPr>
        <w:t>8.</w:t>
      </w:r>
      <w:r w:rsidR="008575FC">
        <w:rPr>
          <w:lang w:eastAsia="zh-CN"/>
        </w:rPr>
        <w:t>5</w:t>
      </w:r>
      <w:r>
        <w:rPr>
          <w:lang w:eastAsia="zh-CN"/>
        </w:rPr>
        <w:t>.5.2</w:t>
      </w:r>
      <w:r>
        <w:rPr>
          <w:lang w:eastAsia="zh-CN"/>
        </w:rPr>
        <w:tab/>
        <w:t>Structured data types</w:t>
      </w:r>
      <w:bookmarkEnd w:id="4120"/>
      <w:bookmarkEnd w:id="4121"/>
      <w:bookmarkEnd w:id="4122"/>
      <w:bookmarkEnd w:id="4123"/>
      <w:bookmarkEnd w:id="4124"/>
      <w:bookmarkEnd w:id="4125"/>
      <w:bookmarkEnd w:id="4126"/>
      <w:bookmarkEnd w:id="4127"/>
      <w:bookmarkEnd w:id="4128"/>
      <w:bookmarkEnd w:id="4129"/>
      <w:bookmarkEnd w:id="4130"/>
      <w:bookmarkEnd w:id="4131"/>
    </w:p>
    <w:p w14:paraId="2DAD40DA" w14:textId="2807CE9C" w:rsidR="00AD269B" w:rsidRDefault="00AD269B" w:rsidP="00AD269B">
      <w:pPr>
        <w:pStyle w:val="Heading5"/>
        <w:rPr>
          <w:lang w:eastAsia="zh-CN"/>
        </w:rPr>
      </w:pPr>
      <w:bookmarkStart w:id="4132" w:name="_Toc65839256"/>
      <w:bookmarkStart w:id="4133" w:name="_Toc85734390"/>
      <w:bookmarkStart w:id="4134" w:name="_Toc89431689"/>
      <w:bookmarkStart w:id="4135" w:name="_Toc97042501"/>
      <w:bookmarkStart w:id="4136" w:name="_Toc97045645"/>
      <w:bookmarkStart w:id="4137" w:name="_Toc97155390"/>
      <w:bookmarkStart w:id="4138" w:name="_Toc101521530"/>
      <w:bookmarkStart w:id="4139" w:name="_Toc138761811"/>
      <w:bookmarkStart w:id="4140" w:name="_Toc145708026"/>
      <w:bookmarkStart w:id="4141" w:name="_Toc160570519"/>
      <w:bookmarkStart w:id="4142" w:name="_Toc162008115"/>
      <w:bookmarkStart w:id="4143" w:name="_Toc164763533"/>
      <w:r>
        <w:rPr>
          <w:lang w:eastAsia="zh-CN"/>
        </w:rPr>
        <w:t>8.</w:t>
      </w:r>
      <w:r w:rsidR="008575FC">
        <w:rPr>
          <w:lang w:eastAsia="zh-CN"/>
        </w:rPr>
        <w:t>5</w:t>
      </w:r>
      <w:r>
        <w:rPr>
          <w:lang w:eastAsia="zh-CN"/>
        </w:rPr>
        <w:t>.5.2.1</w:t>
      </w:r>
      <w:r>
        <w:rPr>
          <w:lang w:eastAsia="zh-CN"/>
        </w:rPr>
        <w:tab/>
        <w:t>Introduction</w:t>
      </w:r>
      <w:bookmarkEnd w:id="4132"/>
      <w:bookmarkEnd w:id="4133"/>
      <w:bookmarkEnd w:id="4134"/>
      <w:bookmarkEnd w:id="4135"/>
      <w:bookmarkEnd w:id="4136"/>
      <w:bookmarkEnd w:id="4137"/>
      <w:bookmarkEnd w:id="4138"/>
      <w:bookmarkEnd w:id="4139"/>
      <w:bookmarkEnd w:id="4140"/>
      <w:bookmarkEnd w:id="4141"/>
      <w:bookmarkEnd w:id="4142"/>
      <w:bookmarkEnd w:id="4143"/>
    </w:p>
    <w:p w14:paraId="6A9DA543" w14:textId="7A131CD3" w:rsidR="00AD269B" w:rsidRDefault="00AD269B" w:rsidP="00AD269B">
      <w:pPr>
        <w:pStyle w:val="Heading5"/>
        <w:rPr>
          <w:lang w:eastAsia="zh-CN"/>
        </w:rPr>
      </w:pPr>
      <w:bookmarkStart w:id="4144" w:name="_Toc65839257"/>
      <w:bookmarkStart w:id="4145" w:name="_Toc85734391"/>
      <w:bookmarkStart w:id="4146" w:name="_Toc89431690"/>
      <w:bookmarkStart w:id="4147" w:name="_Toc97042502"/>
      <w:bookmarkStart w:id="4148" w:name="_Toc97045646"/>
      <w:bookmarkStart w:id="4149" w:name="_Toc97155391"/>
      <w:bookmarkStart w:id="4150" w:name="_Toc101521531"/>
      <w:bookmarkStart w:id="4151" w:name="_Toc138761812"/>
      <w:bookmarkStart w:id="4152" w:name="_Toc145708027"/>
      <w:bookmarkStart w:id="4153" w:name="_Toc160570520"/>
      <w:bookmarkStart w:id="4154" w:name="_Toc162008116"/>
      <w:bookmarkStart w:id="4155" w:name="_Toc164763534"/>
      <w:r>
        <w:rPr>
          <w:lang w:eastAsia="zh-CN"/>
        </w:rPr>
        <w:t>8.</w:t>
      </w:r>
      <w:r w:rsidR="008575FC">
        <w:rPr>
          <w:lang w:eastAsia="zh-CN"/>
        </w:rPr>
        <w:t>5</w:t>
      </w:r>
      <w:r>
        <w:rPr>
          <w:lang w:eastAsia="zh-CN"/>
        </w:rPr>
        <w:t>.5.2.2</w:t>
      </w:r>
      <w:r>
        <w:rPr>
          <w:lang w:eastAsia="zh-CN"/>
        </w:rPr>
        <w:tab/>
        <w:t xml:space="preserve">Type: </w:t>
      </w:r>
      <w:bookmarkEnd w:id="4144"/>
      <w:r>
        <w:rPr>
          <w:lang w:eastAsia="zh-CN"/>
        </w:rPr>
        <w:t>SessionWithQoS</w:t>
      </w:r>
      <w:bookmarkEnd w:id="4145"/>
      <w:bookmarkEnd w:id="4146"/>
      <w:bookmarkEnd w:id="4147"/>
      <w:bookmarkEnd w:id="4148"/>
      <w:bookmarkEnd w:id="4149"/>
      <w:bookmarkEnd w:id="4150"/>
      <w:bookmarkEnd w:id="4151"/>
      <w:bookmarkEnd w:id="4152"/>
      <w:bookmarkEnd w:id="4153"/>
      <w:bookmarkEnd w:id="4154"/>
      <w:bookmarkEnd w:id="415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156" w:name="_Toc85734392"/>
      <w:bookmarkStart w:id="4157" w:name="_Toc89431691"/>
      <w:bookmarkStart w:id="4158" w:name="_Toc97042503"/>
      <w:bookmarkStart w:id="4159" w:name="_Toc97045647"/>
      <w:bookmarkStart w:id="4160" w:name="_Toc97155392"/>
      <w:bookmarkStart w:id="4161" w:name="_Toc101521532"/>
      <w:bookmarkStart w:id="4162" w:name="_Toc138761813"/>
      <w:bookmarkStart w:id="4163" w:name="_Toc145708028"/>
      <w:bookmarkStart w:id="4164" w:name="_Toc160570521"/>
      <w:bookmarkStart w:id="4165" w:name="_Toc162008117"/>
      <w:bookmarkStart w:id="4166" w:name="_Toc164763535"/>
      <w:r>
        <w:rPr>
          <w:lang w:eastAsia="zh-CN"/>
        </w:rPr>
        <w:t>8.</w:t>
      </w:r>
      <w:r w:rsidR="008575FC">
        <w:rPr>
          <w:lang w:eastAsia="zh-CN"/>
        </w:rPr>
        <w:t>5</w:t>
      </w:r>
      <w:r>
        <w:rPr>
          <w:lang w:eastAsia="zh-CN"/>
        </w:rPr>
        <w:t>.5.2.3</w:t>
      </w:r>
      <w:r>
        <w:rPr>
          <w:lang w:eastAsia="zh-CN"/>
        </w:rPr>
        <w:tab/>
        <w:t>Type: SessionWithQoSPatch</w:t>
      </w:r>
      <w:bookmarkEnd w:id="4156"/>
      <w:bookmarkEnd w:id="4157"/>
      <w:bookmarkEnd w:id="4158"/>
      <w:bookmarkEnd w:id="4159"/>
      <w:bookmarkEnd w:id="4160"/>
      <w:bookmarkEnd w:id="4161"/>
      <w:bookmarkEnd w:id="4162"/>
      <w:bookmarkEnd w:id="4163"/>
      <w:bookmarkEnd w:id="4164"/>
      <w:bookmarkEnd w:id="4165"/>
      <w:bookmarkEnd w:id="416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2979F7"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167" w:name="_Toc85734393"/>
      <w:bookmarkStart w:id="4168" w:name="_Toc89431692"/>
      <w:bookmarkStart w:id="4169" w:name="_Toc97042504"/>
      <w:bookmarkStart w:id="4170" w:name="_Toc97045648"/>
      <w:bookmarkStart w:id="4171" w:name="_Toc97155393"/>
      <w:bookmarkStart w:id="4172" w:name="_Toc101521533"/>
      <w:bookmarkStart w:id="4173" w:name="_Toc138761814"/>
      <w:bookmarkStart w:id="4174" w:name="_Toc145708029"/>
      <w:bookmarkStart w:id="4175" w:name="_Toc160570522"/>
      <w:bookmarkStart w:id="4176" w:name="_Toc162008118"/>
      <w:bookmarkStart w:id="4177" w:name="_Toc164763536"/>
      <w:r>
        <w:rPr>
          <w:lang w:eastAsia="zh-CN"/>
        </w:rPr>
        <w:t>8.</w:t>
      </w:r>
      <w:r w:rsidR="008575FC">
        <w:rPr>
          <w:lang w:eastAsia="zh-CN"/>
        </w:rPr>
        <w:t>5</w:t>
      </w:r>
      <w:r>
        <w:rPr>
          <w:lang w:eastAsia="zh-CN"/>
        </w:rPr>
        <w:t>.5.2.4</w:t>
      </w:r>
      <w:r>
        <w:rPr>
          <w:lang w:eastAsia="zh-CN"/>
        </w:rPr>
        <w:tab/>
        <w:t>Type: UserPlaneEventNotification</w:t>
      </w:r>
      <w:bookmarkEnd w:id="4167"/>
      <w:bookmarkEnd w:id="4168"/>
      <w:bookmarkEnd w:id="4169"/>
      <w:bookmarkEnd w:id="4170"/>
      <w:bookmarkEnd w:id="4171"/>
      <w:bookmarkEnd w:id="4172"/>
      <w:bookmarkEnd w:id="4173"/>
      <w:bookmarkEnd w:id="4174"/>
      <w:bookmarkEnd w:id="4175"/>
      <w:bookmarkEnd w:id="4176"/>
      <w:bookmarkEnd w:id="417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178" w:name="_Toc65839258"/>
      <w:bookmarkStart w:id="4179" w:name="_Toc85734394"/>
      <w:bookmarkStart w:id="4180" w:name="_Toc89431693"/>
      <w:bookmarkStart w:id="4181" w:name="_Toc97042505"/>
      <w:bookmarkStart w:id="4182" w:name="_Toc97045649"/>
      <w:bookmarkStart w:id="4183" w:name="_Toc97155394"/>
      <w:bookmarkStart w:id="4184" w:name="_Toc101521534"/>
      <w:bookmarkStart w:id="4185" w:name="_Toc138761815"/>
      <w:bookmarkStart w:id="4186" w:name="_Toc145708030"/>
      <w:bookmarkStart w:id="4187" w:name="_Toc160570523"/>
      <w:bookmarkStart w:id="4188" w:name="_Toc162008119"/>
      <w:bookmarkStart w:id="4189" w:name="_Toc164763537"/>
      <w:r>
        <w:rPr>
          <w:lang w:eastAsia="zh-CN"/>
        </w:rPr>
        <w:t>8.</w:t>
      </w:r>
      <w:r w:rsidR="008575FC">
        <w:rPr>
          <w:lang w:eastAsia="zh-CN"/>
        </w:rPr>
        <w:t>5</w:t>
      </w:r>
      <w:r w:rsidRPr="008D61CA">
        <w:rPr>
          <w:lang w:eastAsia="zh-CN"/>
        </w:rPr>
        <w:t>.5.3</w:t>
      </w:r>
      <w:r w:rsidRPr="008D61CA">
        <w:rPr>
          <w:lang w:eastAsia="zh-CN"/>
        </w:rPr>
        <w:tab/>
        <w:t>Simple data types and enumerations</w:t>
      </w:r>
      <w:bookmarkEnd w:id="4178"/>
      <w:bookmarkEnd w:id="4179"/>
      <w:bookmarkEnd w:id="4180"/>
      <w:bookmarkEnd w:id="4181"/>
      <w:bookmarkEnd w:id="4182"/>
      <w:bookmarkEnd w:id="4183"/>
      <w:bookmarkEnd w:id="4184"/>
      <w:bookmarkEnd w:id="4185"/>
      <w:bookmarkEnd w:id="4186"/>
      <w:bookmarkEnd w:id="4187"/>
      <w:bookmarkEnd w:id="4188"/>
      <w:bookmarkEnd w:id="418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190" w:name="_Toc65839262"/>
      <w:bookmarkStart w:id="4191" w:name="_Toc85734395"/>
      <w:bookmarkStart w:id="4192" w:name="_Toc89431694"/>
      <w:bookmarkStart w:id="4193" w:name="_Toc97042506"/>
      <w:bookmarkStart w:id="4194" w:name="_Toc97045650"/>
      <w:bookmarkStart w:id="4195" w:name="_Toc97155395"/>
      <w:bookmarkStart w:id="4196" w:name="_Toc101521535"/>
      <w:bookmarkStart w:id="4197" w:name="_Toc138761816"/>
      <w:bookmarkStart w:id="4198" w:name="_Toc145708031"/>
      <w:bookmarkStart w:id="4199" w:name="_Toc160570524"/>
      <w:bookmarkStart w:id="4200" w:name="_Toc162008120"/>
      <w:bookmarkStart w:id="4201" w:name="_Toc164763538"/>
      <w:r>
        <w:t>8.</w:t>
      </w:r>
      <w:r w:rsidR="008575FC">
        <w:t>5</w:t>
      </w:r>
      <w:r>
        <w:t>.6</w:t>
      </w:r>
      <w:r>
        <w:tab/>
        <w:t>Error Handling</w:t>
      </w:r>
      <w:bookmarkEnd w:id="4190"/>
      <w:bookmarkEnd w:id="4191"/>
      <w:bookmarkEnd w:id="4192"/>
      <w:bookmarkEnd w:id="4193"/>
      <w:bookmarkEnd w:id="4194"/>
      <w:bookmarkEnd w:id="4195"/>
      <w:bookmarkEnd w:id="4196"/>
      <w:bookmarkEnd w:id="4197"/>
      <w:bookmarkEnd w:id="4198"/>
      <w:bookmarkEnd w:id="4199"/>
      <w:bookmarkEnd w:id="4200"/>
      <w:bookmarkEnd w:id="4201"/>
    </w:p>
    <w:p w14:paraId="69317CE2" w14:textId="77777777" w:rsidR="001408CA" w:rsidRDefault="001408CA" w:rsidP="001408CA">
      <w:pPr>
        <w:pStyle w:val="Heading4"/>
      </w:pPr>
      <w:bookmarkStart w:id="4202" w:name="_Toc138761817"/>
      <w:bookmarkStart w:id="4203" w:name="_Toc145708032"/>
      <w:bookmarkStart w:id="4204" w:name="_Toc160570525"/>
      <w:bookmarkStart w:id="4205" w:name="_Toc162008121"/>
      <w:bookmarkStart w:id="4206" w:name="_Toc164763539"/>
      <w:bookmarkStart w:id="4207" w:name="_Toc65839263"/>
      <w:r>
        <w:t>8.5.6.1</w:t>
      </w:r>
      <w:r>
        <w:tab/>
        <w:t>General</w:t>
      </w:r>
      <w:bookmarkEnd w:id="4202"/>
      <w:bookmarkEnd w:id="4203"/>
      <w:bookmarkEnd w:id="4204"/>
      <w:bookmarkEnd w:id="4205"/>
      <w:bookmarkEnd w:id="420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08" w:name="_Toc138761818"/>
      <w:bookmarkStart w:id="4209" w:name="_Toc145708033"/>
      <w:bookmarkStart w:id="4210" w:name="_Toc160570526"/>
      <w:bookmarkStart w:id="4211" w:name="_Toc162008122"/>
      <w:bookmarkStart w:id="4212" w:name="_Toc164763540"/>
      <w:r>
        <w:t>8.5.6.2</w:t>
      </w:r>
      <w:r>
        <w:tab/>
        <w:t>Protocol Errors</w:t>
      </w:r>
      <w:bookmarkEnd w:id="4208"/>
      <w:bookmarkEnd w:id="4209"/>
      <w:bookmarkEnd w:id="4210"/>
      <w:bookmarkEnd w:id="4211"/>
      <w:bookmarkEnd w:id="421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13" w:name="_Toc138761819"/>
      <w:bookmarkStart w:id="4214" w:name="_Toc145708034"/>
      <w:bookmarkStart w:id="4215" w:name="_Toc160570527"/>
      <w:bookmarkStart w:id="4216" w:name="_Toc162008123"/>
      <w:bookmarkStart w:id="4217" w:name="_Toc164763541"/>
      <w:r>
        <w:t>8.5.6.3</w:t>
      </w:r>
      <w:r>
        <w:tab/>
        <w:t>Application Errors</w:t>
      </w:r>
      <w:bookmarkEnd w:id="4213"/>
      <w:bookmarkEnd w:id="4214"/>
      <w:bookmarkEnd w:id="4215"/>
      <w:bookmarkEnd w:id="4216"/>
      <w:bookmarkEnd w:id="421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18" w:name="_Toc85734396"/>
      <w:bookmarkStart w:id="4219" w:name="_Toc89431695"/>
      <w:bookmarkStart w:id="4220" w:name="_Toc97042507"/>
      <w:bookmarkStart w:id="4221" w:name="_Toc97045651"/>
      <w:bookmarkStart w:id="4222" w:name="_Toc97155396"/>
      <w:bookmarkStart w:id="4223" w:name="_Toc101521536"/>
      <w:bookmarkStart w:id="4224" w:name="_Toc138761820"/>
      <w:bookmarkStart w:id="4225" w:name="_Toc145708035"/>
      <w:bookmarkStart w:id="4226" w:name="_Toc160570528"/>
      <w:bookmarkStart w:id="4227" w:name="_Toc162008124"/>
      <w:bookmarkStart w:id="4228" w:name="_Toc164763542"/>
      <w:r>
        <w:t>8.</w:t>
      </w:r>
      <w:r w:rsidR="008575FC">
        <w:t>5</w:t>
      </w:r>
      <w:r>
        <w:t>.7</w:t>
      </w:r>
      <w:r>
        <w:tab/>
        <w:t>Feature negotiation</w:t>
      </w:r>
      <w:bookmarkEnd w:id="4207"/>
      <w:bookmarkEnd w:id="4218"/>
      <w:bookmarkEnd w:id="4219"/>
      <w:bookmarkEnd w:id="4220"/>
      <w:bookmarkEnd w:id="4221"/>
      <w:bookmarkEnd w:id="4222"/>
      <w:bookmarkEnd w:id="4223"/>
      <w:bookmarkEnd w:id="4224"/>
      <w:bookmarkEnd w:id="4225"/>
      <w:bookmarkEnd w:id="4226"/>
      <w:bookmarkEnd w:id="4227"/>
      <w:bookmarkEnd w:id="422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29" w:name="_Toc85734417"/>
      <w:bookmarkStart w:id="4230" w:name="_Toc89431716"/>
      <w:bookmarkStart w:id="4231" w:name="_Toc97042528"/>
      <w:bookmarkStart w:id="4232" w:name="_Toc97045672"/>
      <w:bookmarkStart w:id="4233" w:name="_Toc97155417"/>
      <w:bookmarkStart w:id="4234" w:name="_Toc101521557"/>
      <w:bookmarkStart w:id="4235" w:name="_Toc138761821"/>
      <w:bookmarkStart w:id="4236" w:name="_Toc145708036"/>
      <w:bookmarkStart w:id="4237" w:name="_Toc160570529"/>
      <w:bookmarkStart w:id="4238" w:name="_Toc162008125"/>
      <w:bookmarkStart w:id="4239" w:name="_Toc164763543"/>
      <w:r>
        <w:t>8.</w:t>
      </w:r>
      <w:r w:rsidR="00A670FE">
        <w:t>6</w:t>
      </w:r>
      <w:r>
        <w:tab/>
        <w:t>Eees_ACRManagementEvent API</w:t>
      </w:r>
      <w:bookmarkEnd w:id="4229"/>
      <w:bookmarkEnd w:id="4230"/>
      <w:bookmarkEnd w:id="4231"/>
      <w:bookmarkEnd w:id="4232"/>
      <w:bookmarkEnd w:id="4233"/>
      <w:bookmarkEnd w:id="4234"/>
      <w:bookmarkEnd w:id="4235"/>
      <w:bookmarkEnd w:id="4236"/>
      <w:bookmarkEnd w:id="4237"/>
      <w:bookmarkEnd w:id="4238"/>
      <w:bookmarkEnd w:id="4239"/>
    </w:p>
    <w:p w14:paraId="291AA276" w14:textId="78BCBFE7" w:rsidR="009D1C10" w:rsidRDefault="009D1C10" w:rsidP="009D1C10">
      <w:pPr>
        <w:pStyle w:val="Heading3"/>
      </w:pPr>
      <w:bookmarkStart w:id="4240" w:name="_Toc85734418"/>
      <w:bookmarkStart w:id="4241" w:name="_Toc89431717"/>
      <w:bookmarkStart w:id="4242" w:name="_Toc97042529"/>
      <w:bookmarkStart w:id="4243" w:name="_Toc97045673"/>
      <w:bookmarkStart w:id="4244" w:name="_Toc97155418"/>
      <w:bookmarkStart w:id="4245" w:name="_Toc101521558"/>
      <w:bookmarkStart w:id="4246" w:name="_Toc138761822"/>
      <w:bookmarkStart w:id="4247" w:name="_Toc145708037"/>
      <w:bookmarkStart w:id="4248" w:name="_Toc160570530"/>
      <w:bookmarkStart w:id="4249" w:name="_Toc162008126"/>
      <w:bookmarkStart w:id="4250" w:name="_Toc164763544"/>
      <w:r>
        <w:t>8.</w:t>
      </w:r>
      <w:r w:rsidR="00A670FE">
        <w:t>6</w:t>
      </w:r>
      <w:r>
        <w:t>.1</w:t>
      </w:r>
      <w:r>
        <w:tab/>
      </w:r>
      <w:bookmarkEnd w:id="4240"/>
      <w:r w:rsidR="004F0C39">
        <w:t>Introduction</w:t>
      </w:r>
      <w:bookmarkEnd w:id="4241"/>
      <w:bookmarkEnd w:id="4242"/>
      <w:bookmarkEnd w:id="4243"/>
      <w:bookmarkEnd w:id="4244"/>
      <w:bookmarkEnd w:id="4245"/>
      <w:bookmarkEnd w:id="4246"/>
      <w:bookmarkEnd w:id="4247"/>
      <w:bookmarkEnd w:id="4248"/>
      <w:bookmarkEnd w:id="4249"/>
      <w:bookmarkEnd w:id="425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251" w:name="_Toc85734419"/>
      <w:bookmarkStart w:id="4252" w:name="_Toc89431718"/>
      <w:bookmarkStart w:id="4253" w:name="_Toc97042530"/>
      <w:bookmarkStart w:id="4254" w:name="_Toc97045674"/>
      <w:bookmarkStart w:id="4255" w:name="_Toc97155419"/>
      <w:bookmarkStart w:id="4256" w:name="_Toc101521559"/>
      <w:bookmarkStart w:id="4257" w:name="_Toc138761823"/>
      <w:bookmarkStart w:id="4258" w:name="_Toc145708038"/>
      <w:bookmarkStart w:id="4259" w:name="_Toc160570531"/>
      <w:bookmarkStart w:id="4260" w:name="_Toc162008127"/>
      <w:bookmarkStart w:id="4261" w:name="_Toc164763545"/>
      <w:r>
        <w:t>8.</w:t>
      </w:r>
      <w:r w:rsidR="00A670FE">
        <w:t>6</w:t>
      </w:r>
      <w:r>
        <w:t>.2</w:t>
      </w:r>
      <w:r>
        <w:tab/>
        <w:t>Resources</w:t>
      </w:r>
      <w:bookmarkEnd w:id="4251"/>
      <w:bookmarkEnd w:id="4252"/>
      <w:bookmarkEnd w:id="4253"/>
      <w:bookmarkEnd w:id="4254"/>
      <w:bookmarkEnd w:id="4255"/>
      <w:bookmarkEnd w:id="4256"/>
      <w:bookmarkEnd w:id="4257"/>
      <w:bookmarkEnd w:id="4258"/>
      <w:bookmarkEnd w:id="4259"/>
      <w:bookmarkEnd w:id="4260"/>
      <w:bookmarkEnd w:id="4261"/>
    </w:p>
    <w:p w14:paraId="4A65CCF5" w14:textId="5130A70E" w:rsidR="009D1C10" w:rsidRDefault="009D1C10" w:rsidP="009D1C10">
      <w:pPr>
        <w:pStyle w:val="Heading4"/>
      </w:pPr>
      <w:bookmarkStart w:id="4262" w:name="_Toc85734420"/>
      <w:bookmarkStart w:id="4263" w:name="_Toc89431719"/>
      <w:bookmarkStart w:id="4264" w:name="_Toc97042531"/>
      <w:bookmarkStart w:id="4265" w:name="_Toc97045675"/>
      <w:bookmarkStart w:id="4266" w:name="_Toc97155420"/>
      <w:bookmarkStart w:id="4267" w:name="_Toc101521560"/>
      <w:bookmarkStart w:id="4268" w:name="_Toc138761824"/>
      <w:bookmarkStart w:id="4269" w:name="_Toc145708039"/>
      <w:bookmarkStart w:id="4270" w:name="_Toc160570532"/>
      <w:bookmarkStart w:id="4271" w:name="_Toc162008128"/>
      <w:bookmarkStart w:id="4272" w:name="_Toc164763546"/>
      <w:r>
        <w:t>8.</w:t>
      </w:r>
      <w:r w:rsidR="00A670FE">
        <w:t>6</w:t>
      </w:r>
      <w:r>
        <w:t>.2.1</w:t>
      </w:r>
      <w:r>
        <w:tab/>
        <w:t>Overview</w:t>
      </w:r>
      <w:bookmarkEnd w:id="4262"/>
      <w:bookmarkEnd w:id="4263"/>
      <w:bookmarkEnd w:id="4264"/>
      <w:bookmarkEnd w:id="4265"/>
      <w:bookmarkEnd w:id="4266"/>
      <w:bookmarkEnd w:id="4267"/>
      <w:bookmarkEnd w:id="4268"/>
      <w:bookmarkEnd w:id="4269"/>
      <w:bookmarkEnd w:id="4270"/>
      <w:bookmarkEnd w:id="4271"/>
      <w:bookmarkEnd w:id="427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4pt;height:155.4pt" o:ole="">
            <v:imagedata r:id="rId25" o:title="" croptop="8995f" cropbottom="6565f"/>
          </v:shape>
          <o:OLEObject Type="Embed" ProgID="Visio.Drawing.11" ShapeID="_x0000_i1032" DrawAspect="Content" ObjectID="_177589080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273" w:name="_Toc85734421"/>
      <w:bookmarkStart w:id="4274" w:name="_Toc89431720"/>
      <w:bookmarkStart w:id="4275" w:name="_Toc97042532"/>
      <w:bookmarkStart w:id="4276" w:name="_Toc97045676"/>
      <w:bookmarkStart w:id="4277" w:name="_Toc97155421"/>
      <w:bookmarkStart w:id="4278" w:name="_Toc101521561"/>
      <w:bookmarkStart w:id="4279" w:name="_Toc138761825"/>
      <w:bookmarkStart w:id="4280" w:name="_Toc145708040"/>
      <w:bookmarkStart w:id="4281" w:name="_Toc160570533"/>
      <w:bookmarkStart w:id="4282" w:name="_Toc162008129"/>
      <w:bookmarkStart w:id="4283" w:name="_Toc164763547"/>
      <w:r>
        <w:t>8.</w:t>
      </w:r>
      <w:r w:rsidR="00A670FE">
        <w:t>6</w:t>
      </w:r>
      <w:r>
        <w:t>.2.2</w:t>
      </w:r>
      <w:r>
        <w:tab/>
        <w:t>Resource</w:t>
      </w:r>
      <w:r w:rsidRPr="00831458">
        <w:t xml:space="preserve">: </w:t>
      </w:r>
      <w:r>
        <w:rPr>
          <w:lang w:eastAsia="ja-JP"/>
        </w:rPr>
        <w:t>ACR Management Events Subscriptions</w:t>
      </w:r>
      <w:bookmarkEnd w:id="4273"/>
      <w:bookmarkEnd w:id="4274"/>
      <w:bookmarkEnd w:id="4275"/>
      <w:bookmarkEnd w:id="4276"/>
      <w:bookmarkEnd w:id="4277"/>
      <w:bookmarkEnd w:id="4278"/>
      <w:bookmarkEnd w:id="4279"/>
      <w:bookmarkEnd w:id="4280"/>
      <w:bookmarkEnd w:id="4281"/>
      <w:bookmarkEnd w:id="4282"/>
      <w:bookmarkEnd w:id="4283"/>
      <w:r>
        <w:t xml:space="preserve"> </w:t>
      </w:r>
    </w:p>
    <w:p w14:paraId="53F7AB06" w14:textId="630DFD01" w:rsidR="009D1C10" w:rsidRPr="00C14CE6" w:rsidRDefault="009D1C10" w:rsidP="009D1C10">
      <w:pPr>
        <w:pStyle w:val="Heading5"/>
        <w:rPr>
          <w:lang w:eastAsia="zh-CN"/>
        </w:rPr>
      </w:pPr>
      <w:bookmarkStart w:id="4284" w:name="_Toc85734422"/>
      <w:bookmarkStart w:id="4285" w:name="_Toc89431721"/>
      <w:bookmarkStart w:id="4286" w:name="_Toc97042533"/>
      <w:bookmarkStart w:id="4287" w:name="_Toc97045677"/>
      <w:bookmarkStart w:id="4288" w:name="_Toc97155422"/>
      <w:bookmarkStart w:id="4289" w:name="_Toc101521562"/>
      <w:bookmarkStart w:id="4290" w:name="_Toc138761826"/>
      <w:bookmarkStart w:id="4291" w:name="_Toc145708041"/>
      <w:bookmarkStart w:id="4292" w:name="_Toc160570534"/>
      <w:bookmarkStart w:id="4293" w:name="_Toc162008130"/>
      <w:bookmarkStart w:id="4294" w:name="_Toc164763548"/>
      <w:r>
        <w:rPr>
          <w:lang w:eastAsia="zh-CN"/>
        </w:rPr>
        <w:t>8.</w:t>
      </w:r>
      <w:r w:rsidR="00A670FE">
        <w:rPr>
          <w:lang w:eastAsia="zh-CN"/>
        </w:rPr>
        <w:t>6</w:t>
      </w:r>
      <w:r>
        <w:rPr>
          <w:lang w:eastAsia="zh-CN"/>
        </w:rPr>
        <w:t>.2.2.1</w:t>
      </w:r>
      <w:r>
        <w:rPr>
          <w:lang w:eastAsia="zh-CN"/>
        </w:rPr>
        <w:tab/>
        <w:t>Description</w:t>
      </w:r>
      <w:bookmarkEnd w:id="4284"/>
      <w:bookmarkEnd w:id="4285"/>
      <w:bookmarkEnd w:id="4286"/>
      <w:bookmarkEnd w:id="4287"/>
      <w:bookmarkEnd w:id="4288"/>
      <w:bookmarkEnd w:id="4289"/>
      <w:bookmarkEnd w:id="4290"/>
      <w:bookmarkEnd w:id="4291"/>
      <w:bookmarkEnd w:id="4292"/>
      <w:bookmarkEnd w:id="4293"/>
      <w:bookmarkEnd w:id="429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295" w:name="_Toc85734423"/>
      <w:bookmarkStart w:id="4296" w:name="_Toc89431722"/>
      <w:bookmarkStart w:id="4297" w:name="_Toc97042534"/>
      <w:bookmarkStart w:id="4298" w:name="_Toc97045678"/>
      <w:bookmarkStart w:id="4299" w:name="_Toc97155423"/>
      <w:bookmarkStart w:id="4300" w:name="_Toc101521563"/>
      <w:bookmarkStart w:id="4301" w:name="_Toc138761827"/>
      <w:bookmarkStart w:id="4302" w:name="_Toc145708042"/>
      <w:bookmarkStart w:id="4303" w:name="_Toc160570535"/>
      <w:bookmarkStart w:id="4304" w:name="_Toc162008131"/>
      <w:bookmarkStart w:id="4305" w:name="_Toc164763549"/>
      <w:r>
        <w:rPr>
          <w:lang w:eastAsia="zh-CN"/>
        </w:rPr>
        <w:t>8.</w:t>
      </w:r>
      <w:r w:rsidR="00A670FE">
        <w:rPr>
          <w:lang w:eastAsia="zh-CN"/>
        </w:rPr>
        <w:t>6</w:t>
      </w:r>
      <w:r>
        <w:rPr>
          <w:lang w:eastAsia="zh-CN"/>
        </w:rPr>
        <w:t>.2.2.2</w:t>
      </w:r>
      <w:r>
        <w:rPr>
          <w:lang w:eastAsia="zh-CN"/>
        </w:rPr>
        <w:tab/>
        <w:t>Resource Definition</w:t>
      </w:r>
      <w:bookmarkEnd w:id="4295"/>
      <w:bookmarkEnd w:id="4296"/>
      <w:bookmarkEnd w:id="4297"/>
      <w:bookmarkEnd w:id="4298"/>
      <w:bookmarkEnd w:id="4299"/>
      <w:bookmarkEnd w:id="4300"/>
      <w:bookmarkEnd w:id="4301"/>
      <w:bookmarkEnd w:id="4302"/>
      <w:bookmarkEnd w:id="4303"/>
      <w:bookmarkEnd w:id="4304"/>
      <w:bookmarkEnd w:id="430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06" w:name="_Toc85734424"/>
      <w:bookmarkStart w:id="4307" w:name="_Toc89431723"/>
      <w:bookmarkStart w:id="4308" w:name="_Toc97042535"/>
      <w:bookmarkStart w:id="4309" w:name="_Toc97045679"/>
      <w:bookmarkStart w:id="4310" w:name="_Toc97155424"/>
      <w:bookmarkStart w:id="4311" w:name="_Toc101521564"/>
      <w:bookmarkStart w:id="4312" w:name="_Toc138761828"/>
      <w:bookmarkStart w:id="4313" w:name="_Toc145708043"/>
      <w:bookmarkStart w:id="4314" w:name="_Toc160570536"/>
      <w:bookmarkStart w:id="4315" w:name="_Toc162008132"/>
      <w:bookmarkStart w:id="4316" w:name="_Toc164763550"/>
      <w:r>
        <w:rPr>
          <w:lang w:eastAsia="zh-CN"/>
        </w:rPr>
        <w:t>8.</w:t>
      </w:r>
      <w:r w:rsidR="00A670FE">
        <w:rPr>
          <w:lang w:eastAsia="zh-CN"/>
        </w:rPr>
        <w:t>6</w:t>
      </w:r>
      <w:r>
        <w:rPr>
          <w:lang w:eastAsia="zh-CN"/>
        </w:rPr>
        <w:t>.2.2.3</w:t>
      </w:r>
      <w:r>
        <w:rPr>
          <w:lang w:eastAsia="zh-CN"/>
        </w:rPr>
        <w:tab/>
        <w:t>Resource Standard Methods</w:t>
      </w:r>
      <w:bookmarkEnd w:id="4306"/>
      <w:bookmarkEnd w:id="4307"/>
      <w:bookmarkEnd w:id="4308"/>
      <w:bookmarkEnd w:id="4309"/>
      <w:bookmarkEnd w:id="4310"/>
      <w:bookmarkEnd w:id="4311"/>
      <w:bookmarkEnd w:id="4312"/>
      <w:bookmarkEnd w:id="4313"/>
      <w:bookmarkEnd w:id="4314"/>
      <w:bookmarkEnd w:id="4315"/>
      <w:bookmarkEnd w:id="4316"/>
    </w:p>
    <w:p w14:paraId="30CA0E7B" w14:textId="02DDF02D" w:rsidR="009D1C10" w:rsidRDefault="009D1C10" w:rsidP="009D1C10">
      <w:pPr>
        <w:pStyle w:val="Heading6"/>
        <w:rPr>
          <w:lang w:eastAsia="zh-CN"/>
        </w:rPr>
      </w:pPr>
      <w:bookmarkStart w:id="4317" w:name="_Toc85734425"/>
      <w:bookmarkStart w:id="4318" w:name="_Toc89431724"/>
      <w:bookmarkStart w:id="4319" w:name="_Toc97042536"/>
      <w:bookmarkStart w:id="4320" w:name="_Toc97045680"/>
      <w:bookmarkStart w:id="4321" w:name="_Toc97155425"/>
      <w:bookmarkStart w:id="4322" w:name="_Toc101521565"/>
      <w:bookmarkStart w:id="4323" w:name="_Toc138761829"/>
      <w:bookmarkStart w:id="4324" w:name="_Toc145708044"/>
      <w:bookmarkStart w:id="4325" w:name="_Toc160570537"/>
      <w:bookmarkStart w:id="4326" w:name="_Toc162008133"/>
      <w:bookmarkStart w:id="4327" w:name="_Toc164763551"/>
      <w:r>
        <w:rPr>
          <w:lang w:eastAsia="zh-CN"/>
        </w:rPr>
        <w:t>8.</w:t>
      </w:r>
      <w:r w:rsidR="00A670FE">
        <w:rPr>
          <w:lang w:eastAsia="zh-CN"/>
        </w:rPr>
        <w:t>6</w:t>
      </w:r>
      <w:r>
        <w:rPr>
          <w:lang w:eastAsia="zh-CN"/>
        </w:rPr>
        <w:t>.2.2.3.1</w:t>
      </w:r>
      <w:r>
        <w:rPr>
          <w:lang w:eastAsia="zh-CN"/>
        </w:rPr>
        <w:tab/>
        <w:t>POST</w:t>
      </w:r>
      <w:bookmarkEnd w:id="4317"/>
      <w:bookmarkEnd w:id="4318"/>
      <w:bookmarkEnd w:id="4319"/>
      <w:bookmarkEnd w:id="4320"/>
      <w:bookmarkEnd w:id="4321"/>
      <w:bookmarkEnd w:id="4322"/>
      <w:bookmarkEnd w:id="4323"/>
      <w:bookmarkEnd w:id="4324"/>
      <w:bookmarkEnd w:id="4325"/>
      <w:bookmarkEnd w:id="4326"/>
      <w:bookmarkEnd w:id="432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28" w:name="_Toc85734426"/>
      <w:bookmarkStart w:id="4329" w:name="_Toc89431725"/>
      <w:bookmarkStart w:id="4330" w:name="_Toc97042537"/>
      <w:bookmarkStart w:id="4331" w:name="_Toc97045681"/>
      <w:bookmarkStart w:id="4332" w:name="_Toc97155426"/>
      <w:bookmarkStart w:id="4333" w:name="_Toc101521566"/>
      <w:bookmarkStart w:id="4334" w:name="_Toc138761830"/>
      <w:bookmarkStart w:id="4335" w:name="_Toc145708045"/>
      <w:bookmarkStart w:id="4336" w:name="_Toc160570538"/>
      <w:bookmarkStart w:id="4337" w:name="_Toc162008134"/>
      <w:bookmarkStart w:id="4338" w:name="_Toc164763552"/>
      <w:r>
        <w:rPr>
          <w:lang w:eastAsia="zh-CN"/>
        </w:rPr>
        <w:t>8.</w:t>
      </w:r>
      <w:r w:rsidR="00A670FE">
        <w:rPr>
          <w:lang w:eastAsia="zh-CN"/>
        </w:rPr>
        <w:t>6</w:t>
      </w:r>
      <w:r>
        <w:rPr>
          <w:lang w:eastAsia="zh-CN"/>
        </w:rPr>
        <w:t>.2.2.3.2</w:t>
      </w:r>
      <w:r>
        <w:rPr>
          <w:lang w:eastAsia="zh-CN"/>
        </w:rPr>
        <w:tab/>
        <w:t>GET</w:t>
      </w:r>
      <w:bookmarkEnd w:id="4328"/>
      <w:bookmarkEnd w:id="4329"/>
      <w:bookmarkEnd w:id="4330"/>
      <w:bookmarkEnd w:id="4331"/>
      <w:bookmarkEnd w:id="4332"/>
      <w:bookmarkEnd w:id="4333"/>
      <w:bookmarkEnd w:id="4334"/>
      <w:bookmarkEnd w:id="4335"/>
      <w:bookmarkEnd w:id="4336"/>
      <w:bookmarkEnd w:id="4337"/>
      <w:bookmarkEnd w:id="433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339" w:name="_Toc85734427"/>
      <w:bookmarkStart w:id="4340" w:name="_Toc89431726"/>
      <w:bookmarkStart w:id="4341" w:name="_Toc97042538"/>
      <w:bookmarkStart w:id="4342" w:name="_Toc97045682"/>
      <w:bookmarkStart w:id="4343" w:name="_Toc97155427"/>
      <w:bookmarkStart w:id="4344" w:name="_Toc101521567"/>
      <w:bookmarkStart w:id="4345" w:name="_Toc138761831"/>
      <w:bookmarkStart w:id="4346" w:name="_Toc145708046"/>
      <w:bookmarkStart w:id="4347" w:name="_Toc160570539"/>
      <w:bookmarkStart w:id="4348" w:name="_Toc162008135"/>
      <w:bookmarkStart w:id="4349" w:name="_Toc164763553"/>
      <w:r>
        <w:rPr>
          <w:lang w:eastAsia="zh-CN"/>
        </w:rPr>
        <w:t>8.</w:t>
      </w:r>
      <w:r w:rsidR="00A670FE">
        <w:rPr>
          <w:lang w:eastAsia="zh-CN"/>
        </w:rPr>
        <w:t>6</w:t>
      </w:r>
      <w:r>
        <w:rPr>
          <w:lang w:eastAsia="zh-CN"/>
        </w:rPr>
        <w:t>.2.2.4</w:t>
      </w:r>
      <w:r>
        <w:rPr>
          <w:lang w:eastAsia="zh-CN"/>
        </w:rPr>
        <w:tab/>
        <w:t>Resource Custom Operations</w:t>
      </w:r>
      <w:bookmarkEnd w:id="4339"/>
      <w:bookmarkEnd w:id="4340"/>
      <w:bookmarkEnd w:id="4341"/>
      <w:bookmarkEnd w:id="4342"/>
      <w:bookmarkEnd w:id="4343"/>
      <w:bookmarkEnd w:id="4344"/>
      <w:bookmarkEnd w:id="4345"/>
      <w:bookmarkEnd w:id="4346"/>
      <w:bookmarkEnd w:id="4347"/>
      <w:bookmarkEnd w:id="4348"/>
      <w:bookmarkEnd w:id="4349"/>
    </w:p>
    <w:p w14:paraId="3713D7FC" w14:textId="77777777" w:rsidR="009D1C10" w:rsidRDefault="009D1C10" w:rsidP="009D1C10">
      <w:r>
        <w:t>None.</w:t>
      </w:r>
    </w:p>
    <w:p w14:paraId="0F519E50" w14:textId="3487297A" w:rsidR="009D1C10" w:rsidRDefault="009D1C10" w:rsidP="009D1C10">
      <w:pPr>
        <w:pStyle w:val="Heading4"/>
      </w:pPr>
      <w:bookmarkStart w:id="4350" w:name="_Toc85734428"/>
      <w:bookmarkStart w:id="4351" w:name="_Toc89431727"/>
      <w:bookmarkStart w:id="4352" w:name="_Toc97042539"/>
      <w:bookmarkStart w:id="4353" w:name="_Toc97045683"/>
      <w:bookmarkStart w:id="4354" w:name="_Toc97155428"/>
      <w:bookmarkStart w:id="4355" w:name="_Toc101521568"/>
      <w:bookmarkStart w:id="4356" w:name="_Toc138761832"/>
      <w:bookmarkStart w:id="4357" w:name="_Toc145708047"/>
      <w:bookmarkStart w:id="4358" w:name="_Toc160570540"/>
      <w:bookmarkStart w:id="4359" w:name="_Toc162008136"/>
      <w:bookmarkStart w:id="4360" w:name="_Toc164763554"/>
      <w:r>
        <w:t>8.</w:t>
      </w:r>
      <w:r w:rsidR="00A670FE">
        <w:t>6</w:t>
      </w:r>
      <w:r>
        <w:t>.2.3</w:t>
      </w:r>
      <w:r>
        <w:tab/>
        <w:t>Resource</w:t>
      </w:r>
      <w:r w:rsidRPr="00831458">
        <w:t xml:space="preserve">: </w:t>
      </w:r>
      <w:r>
        <w:t xml:space="preserve">Individual </w:t>
      </w:r>
      <w:r>
        <w:rPr>
          <w:lang w:eastAsia="ja-JP"/>
        </w:rPr>
        <w:t>ACR Management Events Subscription</w:t>
      </w:r>
      <w:bookmarkEnd w:id="4350"/>
      <w:bookmarkEnd w:id="4351"/>
      <w:bookmarkEnd w:id="4352"/>
      <w:bookmarkEnd w:id="4353"/>
      <w:bookmarkEnd w:id="4354"/>
      <w:bookmarkEnd w:id="4355"/>
      <w:bookmarkEnd w:id="4356"/>
      <w:bookmarkEnd w:id="4357"/>
      <w:bookmarkEnd w:id="4358"/>
      <w:bookmarkEnd w:id="4359"/>
      <w:bookmarkEnd w:id="4360"/>
    </w:p>
    <w:p w14:paraId="49332CA4" w14:textId="2BCC1A43" w:rsidR="009D1C10" w:rsidRPr="00C14CE6" w:rsidRDefault="009D1C10" w:rsidP="009D1C10">
      <w:pPr>
        <w:pStyle w:val="Heading5"/>
        <w:rPr>
          <w:lang w:eastAsia="zh-CN"/>
        </w:rPr>
      </w:pPr>
      <w:bookmarkStart w:id="4361" w:name="_Toc85734429"/>
      <w:bookmarkStart w:id="4362" w:name="_Toc89431728"/>
      <w:bookmarkStart w:id="4363" w:name="_Toc97042540"/>
      <w:bookmarkStart w:id="4364" w:name="_Toc97045684"/>
      <w:bookmarkStart w:id="4365" w:name="_Toc97155429"/>
      <w:bookmarkStart w:id="4366" w:name="_Toc101521569"/>
      <w:bookmarkStart w:id="4367" w:name="_Toc138761833"/>
      <w:bookmarkStart w:id="4368" w:name="_Toc145708048"/>
      <w:bookmarkStart w:id="4369" w:name="_Toc160570541"/>
      <w:bookmarkStart w:id="4370" w:name="_Toc162008137"/>
      <w:bookmarkStart w:id="4371" w:name="_Toc164763555"/>
      <w:r>
        <w:rPr>
          <w:lang w:eastAsia="zh-CN"/>
        </w:rPr>
        <w:t>8.</w:t>
      </w:r>
      <w:r w:rsidR="00A670FE">
        <w:rPr>
          <w:lang w:eastAsia="zh-CN"/>
        </w:rPr>
        <w:t>6</w:t>
      </w:r>
      <w:r>
        <w:rPr>
          <w:lang w:eastAsia="zh-CN"/>
        </w:rPr>
        <w:t>.2.3.1</w:t>
      </w:r>
      <w:r>
        <w:rPr>
          <w:lang w:eastAsia="zh-CN"/>
        </w:rPr>
        <w:tab/>
        <w:t>Description</w:t>
      </w:r>
      <w:bookmarkEnd w:id="4361"/>
      <w:bookmarkEnd w:id="4362"/>
      <w:bookmarkEnd w:id="4363"/>
      <w:bookmarkEnd w:id="4364"/>
      <w:bookmarkEnd w:id="4365"/>
      <w:bookmarkEnd w:id="4366"/>
      <w:bookmarkEnd w:id="4367"/>
      <w:bookmarkEnd w:id="4368"/>
      <w:bookmarkEnd w:id="4369"/>
      <w:bookmarkEnd w:id="4370"/>
      <w:bookmarkEnd w:id="437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372" w:name="_Toc85734430"/>
      <w:bookmarkStart w:id="4373" w:name="_Toc89431729"/>
      <w:bookmarkStart w:id="4374" w:name="_Toc97042541"/>
      <w:bookmarkStart w:id="4375" w:name="_Toc97045685"/>
      <w:bookmarkStart w:id="4376" w:name="_Toc97155430"/>
      <w:bookmarkStart w:id="4377" w:name="_Toc101521570"/>
      <w:bookmarkStart w:id="4378" w:name="_Toc138761834"/>
      <w:bookmarkStart w:id="4379" w:name="_Toc145708049"/>
      <w:bookmarkStart w:id="4380" w:name="_Toc160570542"/>
      <w:bookmarkStart w:id="4381" w:name="_Toc162008138"/>
      <w:bookmarkStart w:id="4382" w:name="_Toc164763556"/>
      <w:r>
        <w:rPr>
          <w:lang w:eastAsia="zh-CN"/>
        </w:rPr>
        <w:t>8.</w:t>
      </w:r>
      <w:r w:rsidR="00A670FE">
        <w:rPr>
          <w:lang w:eastAsia="zh-CN"/>
        </w:rPr>
        <w:t>6</w:t>
      </w:r>
      <w:r>
        <w:rPr>
          <w:lang w:eastAsia="zh-CN"/>
        </w:rPr>
        <w:t>.2.3.2</w:t>
      </w:r>
      <w:r>
        <w:rPr>
          <w:lang w:eastAsia="zh-CN"/>
        </w:rPr>
        <w:tab/>
        <w:t>Resource Definition</w:t>
      </w:r>
      <w:bookmarkEnd w:id="4372"/>
      <w:bookmarkEnd w:id="4373"/>
      <w:bookmarkEnd w:id="4374"/>
      <w:bookmarkEnd w:id="4375"/>
      <w:bookmarkEnd w:id="4376"/>
      <w:bookmarkEnd w:id="4377"/>
      <w:bookmarkEnd w:id="4378"/>
      <w:bookmarkEnd w:id="4379"/>
      <w:bookmarkEnd w:id="4380"/>
      <w:bookmarkEnd w:id="4381"/>
      <w:bookmarkEnd w:id="438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383" w:name="_Toc85734431"/>
      <w:bookmarkStart w:id="4384" w:name="_Toc89431730"/>
      <w:bookmarkStart w:id="4385" w:name="_Toc97042542"/>
      <w:bookmarkStart w:id="4386" w:name="_Toc97045686"/>
      <w:bookmarkStart w:id="4387" w:name="_Toc97155431"/>
      <w:bookmarkStart w:id="4388" w:name="_Toc101521571"/>
      <w:bookmarkStart w:id="4389" w:name="_Toc138761835"/>
      <w:bookmarkStart w:id="4390" w:name="_Toc145708050"/>
      <w:bookmarkStart w:id="4391" w:name="_Toc160570543"/>
      <w:bookmarkStart w:id="4392" w:name="_Toc162008139"/>
      <w:bookmarkStart w:id="4393" w:name="_Toc164763557"/>
      <w:r>
        <w:rPr>
          <w:lang w:eastAsia="zh-CN"/>
        </w:rPr>
        <w:t>8.</w:t>
      </w:r>
      <w:r w:rsidR="00A670FE">
        <w:rPr>
          <w:lang w:eastAsia="zh-CN"/>
        </w:rPr>
        <w:t>6</w:t>
      </w:r>
      <w:r>
        <w:rPr>
          <w:lang w:eastAsia="zh-CN"/>
        </w:rPr>
        <w:t>.2.3.3</w:t>
      </w:r>
      <w:r>
        <w:rPr>
          <w:lang w:eastAsia="zh-CN"/>
        </w:rPr>
        <w:tab/>
        <w:t>Resource Standard Methods</w:t>
      </w:r>
      <w:bookmarkEnd w:id="4383"/>
      <w:bookmarkEnd w:id="4384"/>
      <w:bookmarkEnd w:id="4385"/>
      <w:bookmarkEnd w:id="4386"/>
      <w:bookmarkEnd w:id="4387"/>
      <w:bookmarkEnd w:id="4388"/>
      <w:bookmarkEnd w:id="4389"/>
      <w:bookmarkEnd w:id="4390"/>
      <w:bookmarkEnd w:id="4391"/>
      <w:bookmarkEnd w:id="4392"/>
      <w:bookmarkEnd w:id="4393"/>
    </w:p>
    <w:p w14:paraId="4FBF3F4D" w14:textId="47C3C3E8" w:rsidR="009D1C10" w:rsidRDefault="009D1C10" w:rsidP="009D1C10">
      <w:pPr>
        <w:pStyle w:val="Heading6"/>
        <w:rPr>
          <w:lang w:eastAsia="zh-CN"/>
        </w:rPr>
      </w:pPr>
      <w:bookmarkStart w:id="4394" w:name="_Toc85734432"/>
      <w:bookmarkStart w:id="4395" w:name="_Toc89431731"/>
      <w:bookmarkStart w:id="4396" w:name="_Toc97042543"/>
      <w:bookmarkStart w:id="4397" w:name="_Toc97045687"/>
      <w:bookmarkStart w:id="4398" w:name="_Toc97155432"/>
      <w:bookmarkStart w:id="4399" w:name="_Toc101521572"/>
      <w:bookmarkStart w:id="4400" w:name="_Toc138761836"/>
      <w:bookmarkStart w:id="4401" w:name="_Toc145708051"/>
      <w:bookmarkStart w:id="4402" w:name="_Toc160570544"/>
      <w:bookmarkStart w:id="4403" w:name="_Toc162008140"/>
      <w:bookmarkStart w:id="4404" w:name="_Toc164763558"/>
      <w:r>
        <w:rPr>
          <w:lang w:eastAsia="zh-CN"/>
        </w:rPr>
        <w:t>8.</w:t>
      </w:r>
      <w:r w:rsidR="00A670FE">
        <w:rPr>
          <w:lang w:eastAsia="zh-CN"/>
        </w:rPr>
        <w:t>6</w:t>
      </w:r>
      <w:r>
        <w:rPr>
          <w:lang w:eastAsia="zh-CN"/>
        </w:rPr>
        <w:t>.2.3.3.1</w:t>
      </w:r>
      <w:r>
        <w:rPr>
          <w:lang w:eastAsia="zh-CN"/>
        </w:rPr>
        <w:tab/>
        <w:t>PATCH</w:t>
      </w:r>
      <w:bookmarkEnd w:id="4394"/>
      <w:bookmarkEnd w:id="4395"/>
      <w:bookmarkEnd w:id="4396"/>
      <w:bookmarkEnd w:id="4397"/>
      <w:bookmarkEnd w:id="4398"/>
      <w:bookmarkEnd w:id="4399"/>
      <w:bookmarkEnd w:id="4400"/>
      <w:bookmarkEnd w:id="4401"/>
      <w:bookmarkEnd w:id="4402"/>
      <w:bookmarkEnd w:id="4403"/>
      <w:bookmarkEnd w:id="440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05" w:name="_Toc85734433"/>
      <w:bookmarkStart w:id="4406" w:name="_Toc89431732"/>
      <w:bookmarkStart w:id="4407" w:name="_Toc97042544"/>
      <w:bookmarkStart w:id="4408" w:name="_Toc97045688"/>
      <w:bookmarkStart w:id="4409" w:name="_Toc97155433"/>
      <w:bookmarkStart w:id="4410" w:name="_Toc101521573"/>
      <w:bookmarkStart w:id="4411" w:name="_Toc138761837"/>
      <w:bookmarkStart w:id="4412" w:name="_Toc145708052"/>
      <w:bookmarkStart w:id="4413" w:name="_Toc160570545"/>
      <w:bookmarkStart w:id="4414" w:name="_Toc162008141"/>
      <w:bookmarkStart w:id="4415" w:name="_Toc164763559"/>
      <w:r>
        <w:rPr>
          <w:lang w:eastAsia="zh-CN"/>
        </w:rPr>
        <w:t>8.</w:t>
      </w:r>
      <w:r w:rsidR="00A670FE">
        <w:rPr>
          <w:lang w:eastAsia="zh-CN"/>
        </w:rPr>
        <w:t>6</w:t>
      </w:r>
      <w:r>
        <w:rPr>
          <w:lang w:eastAsia="zh-CN"/>
        </w:rPr>
        <w:t>.2.3.3.2</w:t>
      </w:r>
      <w:r>
        <w:rPr>
          <w:lang w:eastAsia="zh-CN"/>
        </w:rPr>
        <w:tab/>
        <w:t>PUT</w:t>
      </w:r>
      <w:bookmarkEnd w:id="4405"/>
      <w:bookmarkEnd w:id="4406"/>
      <w:bookmarkEnd w:id="4407"/>
      <w:bookmarkEnd w:id="4408"/>
      <w:bookmarkEnd w:id="4409"/>
      <w:bookmarkEnd w:id="4410"/>
      <w:bookmarkEnd w:id="4411"/>
      <w:bookmarkEnd w:id="4412"/>
      <w:bookmarkEnd w:id="4413"/>
      <w:bookmarkEnd w:id="4414"/>
      <w:bookmarkEnd w:id="441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16" w:name="_Toc85734434"/>
      <w:bookmarkStart w:id="4417" w:name="_Toc89431733"/>
      <w:bookmarkStart w:id="4418" w:name="_Toc97042545"/>
      <w:bookmarkStart w:id="4419" w:name="_Toc97045689"/>
      <w:bookmarkStart w:id="4420" w:name="_Toc97155434"/>
      <w:bookmarkStart w:id="4421" w:name="_Toc101521574"/>
      <w:bookmarkStart w:id="4422" w:name="_Toc138761838"/>
      <w:bookmarkStart w:id="4423" w:name="_Toc145708053"/>
      <w:bookmarkStart w:id="4424" w:name="_Toc160570546"/>
      <w:bookmarkStart w:id="4425" w:name="_Toc162008142"/>
      <w:bookmarkStart w:id="4426" w:name="_Toc164763560"/>
      <w:r>
        <w:rPr>
          <w:lang w:eastAsia="zh-CN"/>
        </w:rPr>
        <w:t>8.</w:t>
      </w:r>
      <w:r w:rsidR="00CB13E5">
        <w:rPr>
          <w:lang w:eastAsia="zh-CN"/>
        </w:rPr>
        <w:t>6</w:t>
      </w:r>
      <w:r>
        <w:rPr>
          <w:lang w:eastAsia="zh-CN"/>
        </w:rPr>
        <w:t>.2.3.3.3</w:t>
      </w:r>
      <w:r>
        <w:rPr>
          <w:lang w:eastAsia="zh-CN"/>
        </w:rPr>
        <w:tab/>
        <w:t>DELETE</w:t>
      </w:r>
      <w:bookmarkEnd w:id="4416"/>
      <w:bookmarkEnd w:id="4417"/>
      <w:bookmarkEnd w:id="4418"/>
      <w:bookmarkEnd w:id="4419"/>
      <w:bookmarkEnd w:id="4420"/>
      <w:bookmarkEnd w:id="4421"/>
      <w:bookmarkEnd w:id="4422"/>
      <w:bookmarkEnd w:id="4423"/>
      <w:bookmarkEnd w:id="4424"/>
      <w:bookmarkEnd w:id="4425"/>
      <w:bookmarkEnd w:id="442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27" w:name="_Toc85734435"/>
      <w:bookmarkStart w:id="4428" w:name="_Toc89431734"/>
      <w:bookmarkStart w:id="4429" w:name="_Toc97042546"/>
      <w:bookmarkStart w:id="4430" w:name="_Toc97045690"/>
      <w:bookmarkStart w:id="4431" w:name="_Toc97155435"/>
      <w:bookmarkStart w:id="4432" w:name="_Toc101521575"/>
      <w:bookmarkStart w:id="4433" w:name="_Toc138761839"/>
      <w:bookmarkStart w:id="4434" w:name="_Toc145708054"/>
      <w:bookmarkStart w:id="4435" w:name="_Toc160570547"/>
      <w:bookmarkStart w:id="4436" w:name="_Toc162008143"/>
      <w:bookmarkStart w:id="4437" w:name="_Toc164763561"/>
      <w:r>
        <w:rPr>
          <w:lang w:eastAsia="zh-CN"/>
        </w:rPr>
        <w:t>8.</w:t>
      </w:r>
      <w:r w:rsidR="00CB13E5">
        <w:rPr>
          <w:lang w:eastAsia="zh-CN"/>
        </w:rPr>
        <w:t>6</w:t>
      </w:r>
      <w:r w:rsidR="009D1C10">
        <w:rPr>
          <w:lang w:eastAsia="zh-CN"/>
        </w:rPr>
        <w:t>.2.3.3.4</w:t>
      </w:r>
      <w:r w:rsidR="009D1C10">
        <w:rPr>
          <w:lang w:eastAsia="zh-CN"/>
        </w:rPr>
        <w:tab/>
        <w:t>GET</w:t>
      </w:r>
      <w:bookmarkEnd w:id="4427"/>
      <w:bookmarkEnd w:id="4428"/>
      <w:bookmarkEnd w:id="4429"/>
      <w:bookmarkEnd w:id="4430"/>
      <w:bookmarkEnd w:id="4431"/>
      <w:bookmarkEnd w:id="4432"/>
      <w:bookmarkEnd w:id="4433"/>
      <w:bookmarkEnd w:id="4434"/>
      <w:bookmarkEnd w:id="4435"/>
      <w:bookmarkEnd w:id="4436"/>
      <w:bookmarkEnd w:id="443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438" w:name="_Toc85734436"/>
      <w:bookmarkStart w:id="4439" w:name="_Toc89431735"/>
      <w:bookmarkStart w:id="4440" w:name="_Toc97042547"/>
      <w:bookmarkStart w:id="4441" w:name="_Toc97045691"/>
      <w:bookmarkStart w:id="4442" w:name="_Toc97155436"/>
      <w:bookmarkStart w:id="4443" w:name="_Toc101521576"/>
      <w:bookmarkStart w:id="4444" w:name="_Toc138761840"/>
      <w:bookmarkStart w:id="4445" w:name="_Toc145708055"/>
      <w:bookmarkStart w:id="4446" w:name="_Toc160570548"/>
      <w:bookmarkStart w:id="4447" w:name="_Toc162008144"/>
      <w:bookmarkStart w:id="4448" w:name="_Toc164763562"/>
      <w:r>
        <w:rPr>
          <w:lang w:eastAsia="zh-CN"/>
        </w:rPr>
        <w:t>8.</w:t>
      </w:r>
      <w:r w:rsidR="00CB13E5">
        <w:rPr>
          <w:lang w:eastAsia="zh-CN"/>
        </w:rPr>
        <w:t>6</w:t>
      </w:r>
      <w:r>
        <w:rPr>
          <w:lang w:eastAsia="zh-CN"/>
        </w:rPr>
        <w:t>.2.3.4</w:t>
      </w:r>
      <w:r>
        <w:rPr>
          <w:lang w:eastAsia="zh-CN"/>
        </w:rPr>
        <w:tab/>
        <w:t>Resource Custom Operations</w:t>
      </w:r>
      <w:bookmarkEnd w:id="4438"/>
      <w:bookmarkEnd w:id="4439"/>
      <w:bookmarkEnd w:id="4440"/>
      <w:bookmarkEnd w:id="4441"/>
      <w:bookmarkEnd w:id="4442"/>
      <w:bookmarkEnd w:id="4443"/>
      <w:bookmarkEnd w:id="4444"/>
      <w:bookmarkEnd w:id="4445"/>
      <w:bookmarkEnd w:id="4446"/>
      <w:bookmarkEnd w:id="4447"/>
      <w:bookmarkEnd w:id="4448"/>
    </w:p>
    <w:p w14:paraId="4E84F741" w14:textId="77777777" w:rsidR="009D1C10" w:rsidRDefault="009D1C10" w:rsidP="009D1C10">
      <w:r>
        <w:t>None.</w:t>
      </w:r>
    </w:p>
    <w:p w14:paraId="5E0E462A" w14:textId="3F783621" w:rsidR="009D1C10" w:rsidRDefault="009D1C10" w:rsidP="009D1C10">
      <w:pPr>
        <w:pStyle w:val="Heading3"/>
      </w:pPr>
      <w:bookmarkStart w:id="4449" w:name="_Toc85734437"/>
      <w:bookmarkStart w:id="4450" w:name="_Toc89431736"/>
      <w:bookmarkStart w:id="4451" w:name="_Toc97042548"/>
      <w:bookmarkStart w:id="4452" w:name="_Toc97045692"/>
      <w:bookmarkStart w:id="4453" w:name="_Toc97155437"/>
      <w:bookmarkStart w:id="4454" w:name="_Toc101521577"/>
      <w:bookmarkStart w:id="4455" w:name="_Toc138761841"/>
      <w:bookmarkStart w:id="4456" w:name="_Toc145708056"/>
      <w:bookmarkStart w:id="4457" w:name="_Toc160570549"/>
      <w:bookmarkStart w:id="4458" w:name="_Toc162008145"/>
      <w:bookmarkStart w:id="4459" w:name="_Toc164763563"/>
      <w:r>
        <w:t>8.</w:t>
      </w:r>
      <w:r w:rsidR="00CB13E5">
        <w:t>6</w:t>
      </w:r>
      <w:r>
        <w:t>.3</w:t>
      </w:r>
      <w:r>
        <w:tab/>
        <w:t>Custom Operations without associated resources</w:t>
      </w:r>
      <w:bookmarkEnd w:id="4449"/>
      <w:bookmarkEnd w:id="4450"/>
      <w:bookmarkEnd w:id="4451"/>
      <w:bookmarkEnd w:id="4452"/>
      <w:bookmarkEnd w:id="4453"/>
      <w:bookmarkEnd w:id="4454"/>
      <w:bookmarkEnd w:id="4455"/>
      <w:bookmarkEnd w:id="4456"/>
      <w:bookmarkEnd w:id="4457"/>
      <w:bookmarkEnd w:id="4458"/>
      <w:bookmarkEnd w:id="445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460" w:name="_Toc85734438"/>
      <w:bookmarkStart w:id="4461" w:name="_Toc89431737"/>
      <w:bookmarkStart w:id="4462" w:name="_Toc97042549"/>
      <w:bookmarkStart w:id="4463" w:name="_Toc97045693"/>
      <w:bookmarkStart w:id="4464" w:name="_Toc97155438"/>
      <w:bookmarkStart w:id="4465" w:name="_Toc101521578"/>
      <w:bookmarkStart w:id="4466" w:name="_Toc138761842"/>
      <w:bookmarkStart w:id="4467" w:name="_Toc145708057"/>
      <w:bookmarkStart w:id="4468" w:name="_Toc160570550"/>
      <w:bookmarkStart w:id="4469" w:name="_Toc162008146"/>
      <w:bookmarkStart w:id="4470" w:name="_Toc164763564"/>
      <w:r>
        <w:t>8.</w:t>
      </w:r>
      <w:r w:rsidR="00CB13E5">
        <w:t>6</w:t>
      </w:r>
      <w:r>
        <w:t>.4</w:t>
      </w:r>
      <w:r>
        <w:tab/>
        <w:t>Notifications</w:t>
      </w:r>
      <w:bookmarkEnd w:id="4460"/>
      <w:bookmarkEnd w:id="4461"/>
      <w:bookmarkEnd w:id="4462"/>
      <w:bookmarkEnd w:id="4463"/>
      <w:bookmarkEnd w:id="4464"/>
      <w:bookmarkEnd w:id="4465"/>
      <w:bookmarkEnd w:id="4466"/>
      <w:bookmarkEnd w:id="4467"/>
      <w:bookmarkEnd w:id="4468"/>
      <w:bookmarkEnd w:id="4469"/>
      <w:bookmarkEnd w:id="4470"/>
    </w:p>
    <w:p w14:paraId="2598169D" w14:textId="2B2B6031" w:rsidR="009D1C10" w:rsidRPr="00AF7276" w:rsidRDefault="009D1C10" w:rsidP="009D1C10">
      <w:pPr>
        <w:pStyle w:val="Heading4"/>
      </w:pPr>
      <w:bookmarkStart w:id="4471" w:name="_Toc85734439"/>
      <w:bookmarkStart w:id="4472" w:name="_Toc89431738"/>
      <w:bookmarkStart w:id="4473" w:name="_Toc97042550"/>
      <w:bookmarkStart w:id="4474" w:name="_Toc97045694"/>
      <w:bookmarkStart w:id="4475" w:name="_Toc97155439"/>
      <w:bookmarkStart w:id="4476" w:name="_Toc101521579"/>
      <w:bookmarkStart w:id="4477" w:name="_Toc138761843"/>
      <w:bookmarkStart w:id="4478" w:name="_Toc145708058"/>
      <w:bookmarkStart w:id="4479" w:name="_Toc160570551"/>
      <w:bookmarkStart w:id="4480" w:name="_Toc162008147"/>
      <w:bookmarkStart w:id="4481" w:name="_Toc164763565"/>
      <w:r>
        <w:t>8.</w:t>
      </w:r>
      <w:r w:rsidR="00CB13E5">
        <w:t>6</w:t>
      </w:r>
      <w:r w:rsidRPr="00AF7276">
        <w:t>.</w:t>
      </w:r>
      <w:r>
        <w:t>4</w:t>
      </w:r>
      <w:r w:rsidRPr="00AF7276">
        <w:t>.1</w:t>
      </w:r>
      <w:r w:rsidRPr="00AF7276">
        <w:tab/>
        <w:t>General</w:t>
      </w:r>
      <w:bookmarkEnd w:id="4471"/>
      <w:bookmarkEnd w:id="4472"/>
      <w:bookmarkEnd w:id="4473"/>
      <w:bookmarkEnd w:id="4474"/>
      <w:bookmarkEnd w:id="4475"/>
      <w:bookmarkEnd w:id="4476"/>
      <w:bookmarkEnd w:id="4477"/>
      <w:bookmarkEnd w:id="4478"/>
      <w:bookmarkEnd w:id="4479"/>
      <w:bookmarkEnd w:id="4480"/>
      <w:bookmarkEnd w:id="448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482" w:name="_Toc85734440"/>
      <w:bookmarkStart w:id="4483" w:name="_Toc89431739"/>
      <w:bookmarkStart w:id="4484" w:name="_Toc97042551"/>
      <w:bookmarkStart w:id="4485" w:name="_Toc97045695"/>
      <w:bookmarkStart w:id="4486" w:name="_Toc97155440"/>
      <w:bookmarkStart w:id="4487" w:name="_Toc101521580"/>
      <w:bookmarkStart w:id="4488" w:name="_Toc138761844"/>
      <w:bookmarkStart w:id="4489" w:name="_Toc145708059"/>
      <w:bookmarkStart w:id="4490" w:name="_Toc160570552"/>
      <w:bookmarkStart w:id="4491" w:name="_Toc162008148"/>
      <w:bookmarkStart w:id="4492" w:name="_Toc164763566"/>
      <w:r>
        <w:rPr>
          <w:lang w:eastAsia="zh-CN"/>
        </w:rPr>
        <w:t>8.</w:t>
      </w:r>
      <w:r w:rsidR="00CB13E5">
        <w:rPr>
          <w:lang w:eastAsia="zh-CN"/>
        </w:rPr>
        <w:t>6</w:t>
      </w:r>
      <w:r>
        <w:rPr>
          <w:lang w:eastAsia="zh-CN"/>
        </w:rPr>
        <w:t>.4.2</w:t>
      </w:r>
      <w:r>
        <w:rPr>
          <w:lang w:eastAsia="zh-CN"/>
        </w:rPr>
        <w:tab/>
        <w:t>ACR Management Events Notification</w:t>
      </w:r>
      <w:bookmarkEnd w:id="4482"/>
      <w:bookmarkEnd w:id="4483"/>
      <w:bookmarkEnd w:id="4484"/>
      <w:bookmarkEnd w:id="4485"/>
      <w:bookmarkEnd w:id="4486"/>
      <w:bookmarkEnd w:id="4487"/>
      <w:bookmarkEnd w:id="4488"/>
      <w:bookmarkEnd w:id="4489"/>
      <w:bookmarkEnd w:id="4490"/>
      <w:bookmarkEnd w:id="4491"/>
      <w:bookmarkEnd w:id="4492"/>
    </w:p>
    <w:p w14:paraId="58BFD2AF" w14:textId="0FB5F139" w:rsidR="009D1C10" w:rsidRDefault="009D1C10" w:rsidP="009D1C10">
      <w:pPr>
        <w:pStyle w:val="Heading5"/>
        <w:rPr>
          <w:lang w:eastAsia="zh-CN"/>
        </w:rPr>
      </w:pPr>
      <w:bookmarkStart w:id="4493" w:name="_Toc85734441"/>
      <w:bookmarkStart w:id="4494" w:name="_Toc89431740"/>
      <w:bookmarkStart w:id="4495" w:name="_Toc97042552"/>
      <w:bookmarkStart w:id="4496" w:name="_Toc97045696"/>
      <w:bookmarkStart w:id="4497" w:name="_Toc97155441"/>
      <w:bookmarkStart w:id="4498" w:name="_Toc101521581"/>
      <w:bookmarkStart w:id="4499" w:name="_Toc138761845"/>
      <w:bookmarkStart w:id="4500" w:name="_Toc145708060"/>
      <w:bookmarkStart w:id="4501" w:name="_Toc160570553"/>
      <w:bookmarkStart w:id="4502" w:name="_Toc162008149"/>
      <w:bookmarkStart w:id="4503" w:name="_Toc164763567"/>
      <w:r>
        <w:rPr>
          <w:lang w:eastAsia="zh-CN"/>
        </w:rPr>
        <w:t>8.</w:t>
      </w:r>
      <w:r w:rsidR="00CB13E5">
        <w:rPr>
          <w:lang w:eastAsia="zh-CN"/>
        </w:rPr>
        <w:t>6</w:t>
      </w:r>
      <w:r>
        <w:rPr>
          <w:lang w:eastAsia="zh-CN"/>
        </w:rPr>
        <w:t>.4.2.1</w:t>
      </w:r>
      <w:r>
        <w:rPr>
          <w:lang w:eastAsia="zh-CN"/>
        </w:rPr>
        <w:tab/>
        <w:t>Description</w:t>
      </w:r>
      <w:bookmarkEnd w:id="4493"/>
      <w:bookmarkEnd w:id="4494"/>
      <w:bookmarkEnd w:id="4495"/>
      <w:bookmarkEnd w:id="4496"/>
      <w:bookmarkEnd w:id="4497"/>
      <w:bookmarkEnd w:id="4498"/>
      <w:bookmarkEnd w:id="4499"/>
      <w:bookmarkEnd w:id="4500"/>
      <w:bookmarkEnd w:id="4501"/>
      <w:bookmarkEnd w:id="4502"/>
      <w:bookmarkEnd w:id="4503"/>
    </w:p>
    <w:p w14:paraId="52025D7D" w14:textId="0831564F" w:rsidR="009D1C10" w:rsidRDefault="009D1C10" w:rsidP="009D1C10">
      <w:pPr>
        <w:pStyle w:val="Heading5"/>
        <w:rPr>
          <w:lang w:eastAsia="zh-CN"/>
        </w:rPr>
      </w:pPr>
      <w:bookmarkStart w:id="4504" w:name="_Toc85734442"/>
      <w:bookmarkStart w:id="4505" w:name="_Toc89431741"/>
      <w:bookmarkStart w:id="4506" w:name="_Toc97042553"/>
      <w:bookmarkStart w:id="4507" w:name="_Toc97045697"/>
      <w:bookmarkStart w:id="4508" w:name="_Toc97155442"/>
      <w:bookmarkStart w:id="4509" w:name="_Toc101521582"/>
      <w:bookmarkStart w:id="4510" w:name="_Toc138761846"/>
      <w:bookmarkStart w:id="4511" w:name="_Toc145708061"/>
      <w:bookmarkStart w:id="4512" w:name="_Toc160570554"/>
      <w:bookmarkStart w:id="4513" w:name="_Toc162008150"/>
      <w:bookmarkStart w:id="4514" w:name="_Toc164763568"/>
      <w:r>
        <w:rPr>
          <w:lang w:eastAsia="zh-CN"/>
        </w:rPr>
        <w:t>8.</w:t>
      </w:r>
      <w:r w:rsidR="00CB13E5">
        <w:rPr>
          <w:lang w:eastAsia="zh-CN"/>
        </w:rPr>
        <w:t>6</w:t>
      </w:r>
      <w:r>
        <w:rPr>
          <w:lang w:eastAsia="zh-CN"/>
        </w:rPr>
        <w:t>.4.2.2</w:t>
      </w:r>
      <w:r>
        <w:rPr>
          <w:lang w:eastAsia="zh-CN"/>
        </w:rPr>
        <w:tab/>
        <w:t>Notification definition</w:t>
      </w:r>
      <w:bookmarkEnd w:id="4504"/>
      <w:bookmarkEnd w:id="4505"/>
      <w:bookmarkEnd w:id="4506"/>
      <w:bookmarkEnd w:id="4507"/>
      <w:bookmarkEnd w:id="4508"/>
      <w:bookmarkEnd w:id="4509"/>
      <w:bookmarkEnd w:id="4510"/>
      <w:bookmarkEnd w:id="4511"/>
      <w:bookmarkEnd w:id="4512"/>
      <w:bookmarkEnd w:id="4513"/>
      <w:bookmarkEnd w:id="451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15" w:name="_Toc138761847"/>
      <w:bookmarkStart w:id="4516" w:name="_Toc145708062"/>
      <w:bookmarkStart w:id="4517" w:name="_Toc160570555"/>
      <w:bookmarkStart w:id="4518" w:name="_Toc162008151"/>
      <w:bookmarkStart w:id="4519" w:name="_Toc164763569"/>
      <w:r>
        <w:rPr>
          <w:lang w:eastAsia="zh-CN"/>
        </w:rPr>
        <w:t>8.</w:t>
      </w:r>
      <w:r w:rsidR="00CB13E5">
        <w:rPr>
          <w:lang w:eastAsia="zh-CN"/>
        </w:rPr>
        <w:t>6</w:t>
      </w:r>
      <w:r>
        <w:rPr>
          <w:lang w:eastAsia="zh-CN"/>
        </w:rPr>
        <w:t>.4.3</w:t>
      </w:r>
      <w:r>
        <w:rPr>
          <w:lang w:eastAsia="zh-CN"/>
        </w:rPr>
        <w:tab/>
        <w:t>User Plane Path Change Availability Notification</w:t>
      </w:r>
      <w:bookmarkEnd w:id="4515"/>
      <w:bookmarkEnd w:id="4516"/>
      <w:bookmarkEnd w:id="4517"/>
      <w:bookmarkEnd w:id="4518"/>
      <w:bookmarkEnd w:id="4519"/>
    </w:p>
    <w:p w14:paraId="0081FEF4" w14:textId="0AB004DA" w:rsidR="00DC4646" w:rsidRPr="00C7213A" w:rsidRDefault="00DC4646" w:rsidP="00DC4646">
      <w:pPr>
        <w:pStyle w:val="Heading5"/>
        <w:rPr>
          <w:lang w:val="en-US" w:eastAsia="zh-CN"/>
        </w:rPr>
      </w:pPr>
      <w:bookmarkStart w:id="4520" w:name="_Toc138761848"/>
      <w:bookmarkStart w:id="4521" w:name="_Toc145708063"/>
      <w:bookmarkStart w:id="4522" w:name="_Toc160570556"/>
      <w:bookmarkStart w:id="4523" w:name="_Toc162008152"/>
      <w:bookmarkStart w:id="4524" w:name="_Toc16476357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20"/>
      <w:bookmarkEnd w:id="4521"/>
      <w:bookmarkEnd w:id="4522"/>
      <w:bookmarkEnd w:id="4523"/>
      <w:bookmarkEnd w:id="452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25" w:name="_Toc138761849"/>
      <w:bookmarkStart w:id="4526" w:name="_Toc145708064"/>
      <w:bookmarkStart w:id="4527" w:name="_Toc160570557"/>
      <w:bookmarkStart w:id="4528" w:name="_Toc162008153"/>
      <w:bookmarkStart w:id="4529" w:name="_Toc164763571"/>
      <w:r>
        <w:rPr>
          <w:lang w:eastAsia="zh-CN"/>
        </w:rPr>
        <w:t>8.</w:t>
      </w:r>
      <w:r w:rsidR="00CB13E5">
        <w:rPr>
          <w:lang w:eastAsia="zh-CN"/>
        </w:rPr>
        <w:t>6</w:t>
      </w:r>
      <w:r>
        <w:rPr>
          <w:lang w:eastAsia="zh-CN"/>
        </w:rPr>
        <w:t>.4.3.2</w:t>
      </w:r>
      <w:r>
        <w:rPr>
          <w:lang w:eastAsia="zh-CN"/>
        </w:rPr>
        <w:tab/>
        <w:t>Target URI</w:t>
      </w:r>
      <w:bookmarkEnd w:id="4525"/>
      <w:bookmarkEnd w:id="4526"/>
      <w:bookmarkEnd w:id="4527"/>
      <w:bookmarkEnd w:id="4528"/>
      <w:bookmarkEnd w:id="452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530" w:name="_Toc138761850"/>
      <w:bookmarkStart w:id="4531" w:name="_Toc145708065"/>
      <w:bookmarkStart w:id="4532" w:name="_Toc160570558"/>
      <w:bookmarkStart w:id="4533" w:name="_Toc162008154"/>
      <w:bookmarkStart w:id="4534" w:name="_Toc164763572"/>
      <w:r>
        <w:rPr>
          <w:lang w:eastAsia="zh-CN"/>
        </w:rPr>
        <w:t>8.</w:t>
      </w:r>
      <w:r w:rsidR="00CB13E5">
        <w:rPr>
          <w:lang w:eastAsia="zh-CN"/>
        </w:rPr>
        <w:t>6</w:t>
      </w:r>
      <w:r>
        <w:rPr>
          <w:lang w:eastAsia="zh-CN"/>
        </w:rPr>
        <w:t>.4.3</w:t>
      </w:r>
      <w:r w:rsidRPr="00986E88">
        <w:rPr>
          <w:noProof/>
        </w:rPr>
        <w:t>.3</w:t>
      </w:r>
      <w:r w:rsidRPr="00986E88">
        <w:rPr>
          <w:noProof/>
        </w:rPr>
        <w:tab/>
        <w:t>Standard Methods</w:t>
      </w:r>
      <w:bookmarkEnd w:id="4530"/>
      <w:bookmarkEnd w:id="4531"/>
      <w:bookmarkEnd w:id="4532"/>
      <w:bookmarkEnd w:id="4533"/>
      <w:bookmarkEnd w:id="453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535" w:name="_Toc85734443"/>
      <w:bookmarkStart w:id="4536" w:name="_Toc89431742"/>
      <w:bookmarkStart w:id="4537" w:name="_Toc97042554"/>
      <w:bookmarkStart w:id="4538" w:name="_Toc97045698"/>
      <w:bookmarkStart w:id="4539" w:name="_Toc97155443"/>
      <w:bookmarkStart w:id="4540" w:name="_Toc101521583"/>
      <w:bookmarkStart w:id="4541" w:name="_Toc138761851"/>
      <w:bookmarkStart w:id="4542" w:name="_Toc145708066"/>
      <w:bookmarkStart w:id="4543" w:name="_Toc160570559"/>
      <w:bookmarkStart w:id="4544" w:name="_Toc162008155"/>
      <w:bookmarkStart w:id="4545" w:name="_Toc164763573"/>
      <w:r>
        <w:t>8.</w:t>
      </w:r>
      <w:r w:rsidR="00CB13E5">
        <w:t>6</w:t>
      </w:r>
      <w:r>
        <w:t>.5</w:t>
      </w:r>
      <w:r>
        <w:tab/>
        <w:t>Data Model</w:t>
      </w:r>
      <w:bookmarkEnd w:id="4535"/>
      <w:bookmarkEnd w:id="4536"/>
      <w:bookmarkEnd w:id="4537"/>
      <w:bookmarkEnd w:id="4538"/>
      <w:bookmarkEnd w:id="4539"/>
      <w:bookmarkEnd w:id="4540"/>
      <w:bookmarkEnd w:id="4541"/>
      <w:bookmarkEnd w:id="4542"/>
      <w:bookmarkEnd w:id="4543"/>
      <w:bookmarkEnd w:id="4544"/>
      <w:bookmarkEnd w:id="4545"/>
    </w:p>
    <w:p w14:paraId="137BB7C6" w14:textId="430BC7EE" w:rsidR="009D1C10" w:rsidRDefault="009D1C10" w:rsidP="009D1C10">
      <w:pPr>
        <w:pStyle w:val="Heading4"/>
        <w:rPr>
          <w:lang w:eastAsia="zh-CN"/>
        </w:rPr>
      </w:pPr>
      <w:bookmarkStart w:id="4546" w:name="_Toc85734444"/>
      <w:bookmarkStart w:id="4547" w:name="_Toc89431743"/>
      <w:bookmarkStart w:id="4548" w:name="_Toc97042555"/>
      <w:bookmarkStart w:id="4549" w:name="_Toc97045699"/>
      <w:bookmarkStart w:id="4550" w:name="_Toc97155444"/>
      <w:bookmarkStart w:id="4551" w:name="_Toc101521584"/>
      <w:bookmarkStart w:id="4552" w:name="_Toc138761852"/>
      <w:bookmarkStart w:id="4553" w:name="_Toc145708067"/>
      <w:bookmarkStart w:id="4554" w:name="_Toc160570560"/>
      <w:bookmarkStart w:id="4555" w:name="_Toc162008156"/>
      <w:bookmarkStart w:id="4556" w:name="_Toc164763574"/>
      <w:r>
        <w:rPr>
          <w:lang w:eastAsia="zh-CN"/>
        </w:rPr>
        <w:t>8.</w:t>
      </w:r>
      <w:r w:rsidR="00CB13E5">
        <w:rPr>
          <w:lang w:eastAsia="zh-CN"/>
        </w:rPr>
        <w:t>6</w:t>
      </w:r>
      <w:r>
        <w:rPr>
          <w:lang w:eastAsia="zh-CN"/>
        </w:rPr>
        <w:t>.5.1</w:t>
      </w:r>
      <w:r>
        <w:rPr>
          <w:lang w:eastAsia="zh-CN"/>
        </w:rPr>
        <w:tab/>
        <w:t>General</w:t>
      </w:r>
      <w:bookmarkEnd w:id="4546"/>
      <w:bookmarkEnd w:id="4547"/>
      <w:bookmarkEnd w:id="4548"/>
      <w:bookmarkEnd w:id="4549"/>
      <w:bookmarkEnd w:id="4550"/>
      <w:bookmarkEnd w:id="4551"/>
      <w:bookmarkEnd w:id="4552"/>
      <w:bookmarkEnd w:id="4553"/>
      <w:bookmarkEnd w:id="4554"/>
      <w:bookmarkEnd w:id="4555"/>
      <w:bookmarkEnd w:id="455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557" w:name="_Toc85734445"/>
      <w:bookmarkStart w:id="4558" w:name="_Toc89431744"/>
      <w:bookmarkStart w:id="4559" w:name="_Toc97042556"/>
      <w:bookmarkStart w:id="4560" w:name="_Toc97045700"/>
      <w:bookmarkStart w:id="4561" w:name="_Toc97155445"/>
      <w:bookmarkStart w:id="4562" w:name="_Toc101521585"/>
      <w:bookmarkStart w:id="4563" w:name="_Toc138761853"/>
      <w:bookmarkStart w:id="4564" w:name="_Toc145708068"/>
      <w:bookmarkStart w:id="4565" w:name="_Toc160570561"/>
      <w:bookmarkStart w:id="4566" w:name="_Toc162008157"/>
      <w:bookmarkStart w:id="4567" w:name="_Toc164763575"/>
      <w:r>
        <w:rPr>
          <w:lang w:eastAsia="zh-CN"/>
        </w:rPr>
        <w:t>8.</w:t>
      </w:r>
      <w:r w:rsidR="0085033B">
        <w:rPr>
          <w:lang w:eastAsia="zh-CN"/>
        </w:rPr>
        <w:t>6</w:t>
      </w:r>
      <w:r w:rsidR="009D1C10">
        <w:rPr>
          <w:lang w:eastAsia="zh-CN"/>
        </w:rPr>
        <w:t>.5.2</w:t>
      </w:r>
      <w:r w:rsidR="009D1C10">
        <w:rPr>
          <w:lang w:eastAsia="zh-CN"/>
        </w:rPr>
        <w:tab/>
        <w:t>Structured data types</w:t>
      </w:r>
      <w:bookmarkEnd w:id="4557"/>
      <w:bookmarkEnd w:id="4558"/>
      <w:bookmarkEnd w:id="4559"/>
      <w:bookmarkEnd w:id="4560"/>
      <w:bookmarkEnd w:id="4561"/>
      <w:bookmarkEnd w:id="4562"/>
      <w:bookmarkEnd w:id="4563"/>
      <w:bookmarkEnd w:id="4564"/>
      <w:bookmarkEnd w:id="4565"/>
      <w:bookmarkEnd w:id="4566"/>
      <w:bookmarkEnd w:id="4567"/>
    </w:p>
    <w:p w14:paraId="657D14C6" w14:textId="3863D709" w:rsidR="009D1C10" w:rsidRDefault="00977663" w:rsidP="009D1C10">
      <w:pPr>
        <w:pStyle w:val="Heading5"/>
        <w:rPr>
          <w:lang w:eastAsia="zh-CN"/>
        </w:rPr>
      </w:pPr>
      <w:bookmarkStart w:id="4568" w:name="_Toc85734446"/>
      <w:bookmarkStart w:id="4569" w:name="_Toc89431745"/>
      <w:bookmarkStart w:id="4570" w:name="_Toc97042557"/>
      <w:bookmarkStart w:id="4571" w:name="_Toc97045701"/>
      <w:bookmarkStart w:id="4572" w:name="_Toc97155446"/>
      <w:bookmarkStart w:id="4573" w:name="_Toc101521586"/>
      <w:bookmarkStart w:id="4574" w:name="_Toc138761854"/>
      <w:bookmarkStart w:id="4575" w:name="_Toc145708069"/>
      <w:bookmarkStart w:id="4576" w:name="_Toc160570562"/>
      <w:bookmarkStart w:id="4577" w:name="_Toc162008158"/>
      <w:bookmarkStart w:id="4578" w:name="_Toc164763576"/>
      <w:r>
        <w:rPr>
          <w:lang w:eastAsia="zh-CN"/>
        </w:rPr>
        <w:t>8.</w:t>
      </w:r>
      <w:r w:rsidR="0085033B">
        <w:rPr>
          <w:lang w:eastAsia="zh-CN"/>
        </w:rPr>
        <w:t>6</w:t>
      </w:r>
      <w:r w:rsidR="009D1C10">
        <w:rPr>
          <w:lang w:eastAsia="zh-CN"/>
        </w:rPr>
        <w:t>.5.2.1</w:t>
      </w:r>
      <w:r w:rsidR="009D1C10">
        <w:rPr>
          <w:lang w:eastAsia="zh-CN"/>
        </w:rPr>
        <w:tab/>
        <w:t>Introduction</w:t>
      </w:r>
      <w:bookmarkEnd w:id="4568"/>
      <w:bookmarkEnd w:id="4569"/>
      <w:bookmarkEnd w:id="4570"/>
      <w:bookmarkEnd w:id="4571"/>
      <w:bookmarkEnd w:id="4572"/>
      <w:bookmarkEnd w:id="4573"/>
      <w:bookmarkEnd w:id="4574"/>
      <w:bookmarkEnd w:id="4575"/>
      <w:bookmarkEnd w:id="4576"/>
      <w:bookmarkEnd w:id="4577"/>
      <w:bookmarkEnd w:id="4578"/>
    </w:p>
    <w:p w14:paraId="0A92E113" w14:textId="5D3A82BF" w:rsidR="009D1C10" w:rsidRDefault="00977663" w:rsidP="009D1C10">
      <w:pPr>
        <w:pStyle w:val="Heading5"/>
        <w:rPr>
          <w:lang w:eastAsia="zh-CN"/>
        </w:rPr>
      </w:pPr>
      <w:bookmarkStart w:id="4579" w:name="_Toc85734447"/>
      <w:bookmarkStart w:id="4580" w:name="_Toc89431746"/>
      <w:bookmarkStart w:id="4581" w:name="_Toc97042558"/>
      <w:bookmarkStart w:id="4582" w:name="_Toc97045702"/>
      <w:bookmarkStart w:id="4583" w:name="_Toc97155447"/>
      <w:bookmarkStart w:id="4584" w:name="_Toc101521587"/>
      <w:bookmarkStart w:id="4585" w:name="_Toc138761855"/>
      <w:bookmarkStart w:id="4586" w:name="_Toc145708070"/>
      <w:bookmarkStart w:id="4587" w:name="_Toc160570563"/>
      <w:bookmarkStart w:id="4588" w:name="_Toc162008159"/>
      <w:bookmarkStart w:id="4589" w:name="_Toc16476357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579"/>
      <w:bookmarkEnd w:id="4580"/>
      <w:bookmarkEnd w:id="4581"/>
      <w:bookmarkEnd w:id="4582"/>
      <w:bookmarkEnd w:id="4583"/>
      <w:bookmarkEnd w:id="4584"/>
      <w:bookmarkEnd w:id="4585"/>
      <w:bookmarkEnd w:id="4586"/>
      <w:bookmarkEnd w:id="4587"/>
      <w:bookmarkEnd w:id="4588"/>
      <w:bookmarkEnd w:id="458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590" w:name="_Toc85734448"/>
      <w:bookmarkStart w:id="4591" w:name="_Toc89431747"/>
      <w:bookmarkStart w:id="4592" w:name="_Toc97042559"/>
      <w:bookmarkStart w:id="4593" w:name="_Toc97045703"/>
      <w:bookmarkStart w:id="4594" w:name="_Toc97155448"/>
      <w:bookmarkStart w:id="4595" w:name="_Toc101521588"/>
      <w:bookmarkStart w:id="4596" w:name="_Toc138761856"/>
      <w:bookmarkStart w:id="4597" w:name="_Toc145708071"/>
      <w:bookmarkStart w:id="4598" w:name="_Toc160570564"/>
      <w:bookmarkStart w:id="4599" w:name="_Toc162008160"/>
      <w:bookmarkStart w:id="4600" w:name="_Toc164763578"/>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590"/>
      <w:bookmarkEnd w:id="4591"/>
      <w:bookmarkEnd w:id="4592"/>
      <w:bookmarkEnd w:id="4593"/>
      <w:bookmarkEnd w:id="4594"/>
      <w:bookmarkEnd w:id="4595"/>
      <w:bookmarkEnd w:id="4596"/>
      <w:bookmarkEnd w:id="4597"/>
      <w:bookmarkEnd w:id="4598"/>
      <w:bookmarkEnd w:id="4599"/>
      <w:bookmarkEnd w:id="460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665CC43A" w:rsidR="00F1792D" w:rsidRDefault="00F1792D" w:rsidP="00895DB5">
            <w:pPr>
              <w:pStyle w:val="TAL"/>
              <w:rPr>
                <w:rFonts w:cs="Arial"/>
                <w:szCs w:val="18"/>
              </w:rPr>
            </w:pPr>
            <w:r>
              <w:rPr>
                <w:rFonts w:cs="Arial"/>
                <w:szCs w:val="18"/>
                <w:lang w:eastAsia="zh-CN"/>
              </w:rPr>
              <w:t xml:space="preserve">This attribute may be </w:t>
            </w:r>
            <w:r w:rsidR="00895DB5">
              <w:rPr>
                <w:rFonts w:cs="Arial"/>
                <w:szCs w:val="18"/>
                <w:lang w:eastAsia="zh-CN"/>
              </w:rPr>
              <w:t xml:space="preserve">present </w:t>
            </w:r>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pPr>
            <w:r w:rsidRPr="00EB07B1">
              <w:t>NOTE</w:t>
            </w:r>
            <w:r w:rsidR="00895DB5">
              <w:t xml:space="preserve"> 1</w:t>
            </w:r>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01" w:name="_Toc85734449"/>
      <w:bookmarkStart w:id="4602" w:name="_Toc89431748"/>
      <w:bookmarkStart w:id="4603" w:name="_Toc97042560"/>
      <w:bookmarkStart w:id="4604" w:name="_Toc97045704"/>
      <w:bookmarkStart w:id="4605" w:name="_Toc97155449"/>
      <w:bookmarkStart w:id="4606" w:name="_Toc101521589"/>
      <w:bookmarkStart w:id="4607" w:name="_Toc138761857"/>
      <w:bookmarkStart w:id="4608" w:name="_Toc145708072"/>
      <w:bookmarkStart w:id="4609" w:name="_Toc160570565"/>
      <w:bookmarkStart w:id="4610" w:name="_Toc162008161"/>
      <w:bookmarkStart w:id="4611" w:name="_Toc16476357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01"/>
      <w:bookmarkEnd w:id="4602"/>
      <w:bookmarkEnd w:id="4603"/>
      <w:bookmarkEnd w:id="4604"/>
      <w:bookmarkEnd w:id="4605"/>
      <w:bookmarkEnd w:id="4606"/>
      <w:bookmarkEnd w:id="4607"/>
      <w:bookmarkEnd w:id="4608"/>
      <w:bookmarkEnd w:id="4609"/>
      <w:bookmarkEnd w:id="4610"/>
      <w:bookmarkEnd w:id="461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CD74E9">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12" w:name="_Toc85734450"/>
      <w:bookmarkStart w:id="4613" w:name="_Toc89431749"/>
      <w:bookmarkStart w:id="4614" w:name="_Toc97042561"/>
      <w:bookmarkStart w:id="4615" w:name="_Toc97045705"/>
      <w:bookmarkStart w:id="4616" w:name="_Toc97155450"/>
      <w:bookmarkStart w:id="4617" w:name="_Toc101521590"/>
      <w:bookmarkStart w:id="4618" w:name="_Toc138761858"/>
      <w:bookmarkStart w:id="4619" w:name="_Toc145708073"/>
      <w:bookmarkStart w:id="4620" w:name="_Toc160570566"/>
      <w:bookmarkStart w:id="4621" w:name="_Toc162008162"/>
      <w:bookmarkStart w:id="4622" w:name="_Toc164763580"/>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12"/>
      <w:bookmarkEnd w:id="4613"/>
      <w:bookmarkEnd w:id="4614"/>
      <w:bookmarkEnd w:id="4615"/>
      <w:bookmarkEnd w:id="4616"/>
      <w:bookmarkEnd w:id="4617"/>
      <w:bookmarkEnd w:id="4618"/>
      <w:bookmarkEnd w:id="4619"/>
      <w:bookmarkEnd w:id="4620"/>
      <w:bookmarkEnd w:id="4621"/>
      <w:bookmarkEnd w:id="462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23" w:name="_Toc85734451"/>
      <w:bookmarkStart w:id="4624" w:name="_Toc89431750"/>
      <w:bookmarkStart w:id="4625" w:name="_Toc97042562"/>
      <w:bookmarkStart w:id="4626" w:name="_Toc97045706"/>
      <w:bookmarkStart w:id="4627" w:name="_Toc97155451"/>
      <w:bookmarkStart w:id="4628" w:name="_Toc101521591"/>
      <w:bookmarkStart w:id="4629" w:name="_Toc138761859"/>
      <w:bookmarkStart w:id="4630" w:name="_Toc145708074"/>
      <w:bookmarkStart w:id="4631" w:name="_Toc160570567"/>
      <w:bookmarkStart w:id="4632" w:name="_Toc162008163"/>
      <w:bookmarkStart w:id="4633" w:name="_Toc164763581"/>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23"/>
      <w:bookmarkEnd w:id="4624"/>
      <w:bookmarkEnd w:id="4625"/>
      <w:bookmarkEnd w:id="4626"/>
      <w:bookmarkEnd w:id="4627"/>
      <w:bookmarkEnd w:id="4628"/>
      <w:bookmarkEnd w:id="4629"/>
      <w:bookmarkEnd w:id="4630"/>
      <w:bookmarkEnd w:id="4631"/>
      <w:bookmarkEnd w:id="4632"/>
      <w:bookmarkEnd w:id="463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CD74E9">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634" w:name="_Toc85734452"/>
      <w:bookmarkStart w:id="4635" w:name="_Toc89431751"/>
      <w:bookmarkStart w:id="4636" w:name="_Toc97042563"/>
      <w:bookmarkStart w:id="4637" w:name="_Toc97045707"/>
      <w:bookmarkStart w:id="4638" w:name="_Toc97155452"/>
      <w:bookmarkStart w:id="4639" w:name="_Toc101521592"/>
      <w:bookmarkStart w:id="4640" w:name="_Toc138761860"/>
      <w:bookmarkStart w:id="4641" w:name="_Toc145708075"/>
      <w:bookmarkStart w:id="4642" w:name="_Toc160570568"/>
      <w:bookmarkStart w:id="4643" w:name="_Toc162008164"/>
      <w:bookmarkStart w:id="4644" w:name="_Toc16476358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634"/>
      <w:bookmarkEnd w:id="4635"/>
      <w:bookmarkEnd w:id="4636"/>
      <w:bookmarkEnd w:id="4637"/>
      <w:bookmarkEnd w:id="4638"/>
      <w:bookmarkEnd w:id="4639"/>
      <w:bookmarkEnd w:id="4640"/>
      <w:bookmarkEnd w:id="4641"/>
      <w:bookmarkEnd w:id="4642"/>
      <w:bookmarkEnd w:id="4643"/>
      <w:bookmarkEnd w:id="464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645" w:name="_Toc85734453"/>
      <w:bookmarkStart w:id="4646" w:name="_Toc89431752"/>
      <w:bookmarkStart w:id="4647" w:name="_Toc97042564"/>
      <w:bookmarkStart w:id="4648" w:name="_Toc97045708"/>
      <w:bookmarkStart w:id="4649" w:name="_Toc97155453"/>
      <w:bookmarkStart w:id="4650" w:name="_Toc101521593"/>
      <w:bookmarkStart w:id="4651" w:name="_Toc138761861"/>
      <w:bookmarkStart w:id="4652" w:name="_Toc145708076"/>
      <w:bookmarkStart w:id="4653" w:name="_Toc160570569"/>
      <w:bookmarkStart w:id="4654" w:name="_Toc162008165"/>
      <w:bookmarkStart w:id="4655" w:name="_Toc16476358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645"/>
      <w:bookmarkEnd w:id="4646"/>
      <w:bookmarkEnd w:id="4647"/>
      <w:bookmarkEnd w:id="4648"/>
      <w:bookmarkEnd w:id="4649"/>
      <w:bookmarkEnd w:id="4650"/>
      <w:bookmarkEnd w:id="4651"/>
      <w:bookmarkEnd w:id="4652"/>
      <w:bookmarkEnd w:id="4653"/>
      <w:bookmarkEnd w:id="4654"/>
      <w:bookmarkEnd w:id="465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656" w:name="_Toc138761862"/>
      <w:bookmarkStart w:id="4657" w:name="_Toc145708077"/>
      <w:bookmarkStart w:id="4658" w:name="_Toc160570570"/>
      <w:bookmarkStart w:id="4659" w:name="_Toc162008166"/>
      <w:bookmarkStart w:id="4660" w:name="_Toc16476358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656"/>
      <w:bookmarkEnd w:id="4657"/>
      <w:bookmarkEnd w:id="4658"/>
      <w:bookmarkEnd w:id="4659"/>
      <w:bookmarkEnd w:id="466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661" w:name="_Toc138761863"/>
      <w:bookmarkStart w:id="4662" w:name="_Toc145708078"/>
      <w:bookmarkStart w:id="4663" w:name="_Toc160570571"/>
      <w:bookmarkStart w:id="4664" w:name="_Toc162008167"/>
      <w:bookmarkStart w:id="4665" w:name="_Toc16476358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661"/>
      <w:bookmarkEnd w:id="4662"/>
      <w:bookmarkEnd w:id="4663"/>
      <w:bookmarkEnd w:id="4664"/>
      <w:bookmarkEnd w:id="466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666" w:name="_Toc138761864"/>
      <w:bookmarkStart w:id="4667" w:name="_Toc145708079"/>
      <w:bookmarkStart w:id="4668" w:name="_Toc160570572"/>
      <w:bookmarkStart w:id="4669" w:name="_Toc162008168"/>
      <w:bookmarkStart w:id="4670" w:name="_Toc16476358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666"/>
      <w:bookmarkEnd w:id="4667"/>
      <w:bookmarkEnd w:id="4668"/>
      <w:bookmarkEnd w:id="4669"/>
      <w:bookmarkEnd w:id="467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671" w:name="_Toc138761865"/>
      <w:bookmarkStart w:id="4672" w:name="_Toc145708080"/>
      <w:bookmarkStart w:id="4673" w:name="_Toc160570573"/>
      <w:bookmarkStart w:id="4674" w:name="_Toc162008169"/>
      <w:bookmarkStart w:id="4675" w:name="_Toc164763587"/>
      <w:r>
        <w:rPr>
          <w:lang w:eastAsia="zh-CN"/>
        </w:rPr>
        <w:t>8.6.5.2.</w:t>
      </w:r>
      <w:r w:rsidRPr="005C2581">
        <w:rPr>
          <w:lang w:eastAsia="zh-CN"/>
        </w:rPr>
        <w:t>12</w:t>
      </w:r>
      <w:r>
        <w:rPr>
          <w:lang w:eastAsia="zh-CN"/>
        </w:rPr>
        <w:tab/>
        <w:t>Type: SelectedACRScenarios</w:t>
      </w:r>
      <w:bookmarkEnd w:id="4671"/>
      <w:bookmarkEnd w:id="4672"/>
      <w:bookmarkEnd w:id="4673"/>
      <w:bookmarkEnd w:id="4674"/>
      <w:bookmarkEnd w:id="467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676" w:name="_Toc138761866"/>
      <w:bookmarkStart w:id="4677" w:name="_Toc145708081"/>
      <w:bookmarkStart w:id="4678" w:name="_Toc160570574"/>
      <w:bookmarkStart w:id="4679" w:name="_Toc162008170"/>
      <w:bookmarkStart w:id="4680" w:name="_Toc164763588"/>
      <w:r>
        <w:rPr>
          <w:lang w:eastAsia="zh-CN"/>
        </w:rPr>
        <w:t>8.6.5.2.13</w:t>
      </w:r>
      <w:r>
        <w:rPr>
          <w:lang w:eastAsia="zh-CN"/>
        </w:rPr>
        <w:tab/>
        <w:t xml:space="preserve">Type: </w:t>
      </w:r>
      <w:r>
        <w:rPr>
          <w:lang w:eastAsia="ja-JP"/>
        </w:rPr>
        <w:t>ACRParameters</w:t>
      </w:r>
      <w:bookmarkEnd w:id="4676"/>
      <w:bookmarkEnd w:id="4677"/>
      <w:bookmarkEnd w:id="4678"/>
      <w:bookmarkEnd w:id="4679"/>
      <w:bookmarkEnd w:id="468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681" w:name="_Toc138761867"/>
      <w:bookmarkStart w:id="4682" w:name="_Toc145708082"/>
      <w:bookmarkStart w:id="4683" w:name="_Toc160570575"/>
      <w:bookmarkStart w:id="4684" w:name="_Toc162008171"/>
      <w:bookmarkStart w:id="4685" w:name="_Toc164763589"/>
      <w:r>
        <w:rPr>
          <w:lang w:eastAsia="zh-CN"/>
        </w:rPr>
        <w:t>8.6.5.2.14</w:t>
      </w:r>
      <w:r>
        <w:rPr>
          <w:lang w:eastAsia="zh-CN"/>
        </w:rPr>
        <w:tab/>
        <w:t xml:space="preserve">Type: </w:t>
      </w:r>
      <w:r>
        <w:rPr>
          <w:rFonts w:hint="eastAsia"/>
          <w:lang w:eastAsia="zh-CN"/>
        </w:rPr>
        <w:t>T</w:t>
      </w:r>
      <w:r>
        <w:rPr>
          <w:lang w:eastAsia="zh-CN"/>
        </w:rPr>
        <w:t>rafficFilterInfo</w:t>
      </w:r>
      <w:bookmarkEnd w:id="4681"/>
      <w:bookmarkEnd w:id="4682"/>
      <w:bookmarkEnd w:id="4683"/>
      <w:bookmarkEnd w:id="4684"/>
      <w:bookmarkEnd w:id="468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686" w:name="_Toc160570576"/>
      <w:bookmarkStart w:id="4687" w:name="_Toc162008172"/>
      <w:bookmarkStart w:id="4688" w:name="_Toc164763590"/>
      <w:r>
        <w:rPr>
          <w:lang w:eastAsia="zh-CN"/>
        </w:rPr>
        <w:t>8.6.5.2.1</w:t>
      </w:r>
      <w:r w:rsidRPr="00527D5E">
        <w:rPr>
          <w:lang w:eastAsia="zh-CN"/>
        </w:rPr>
        <w:t>5</w:t>
      </w:r>
      <w:r>
        <w:rPr>
          <w:lang w:eastAsia="zh-CN"/>
        </w:rPr>
        <w:tab/>
        <w:t>Type: EasAckInformation</w:t>
      </w:r>
      <w:bookmarkEnd w:id="4686"/>
      <w:bookmarkEnd w:id="4687"/>
      <w:bookmarkEnd w:id="468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689" w:name="_Toc160570577"/>
      <w:bookmarkStart w:id="4690" w:name="_Toc162008173"/>
      <w:bookmarkStart w:id="4691" w:name="_Toc164763591"/>
      <w:r>
        <w:rPr>
          <w:lang w:eastAsia="zh-CN"/>
        </w:rPr>
        <w:t>8.6.5.2.</w:t>
      </w:r>
      <w:r w:rsidRPr="005C2581">
        <w:rPr>
          <w:lang w:eastAsia="zh-CN"/>
        </w:rPr>
        <w:t>1</w:t>
      </w:r>
      <w:r>
        <w:rPr>
          <w:lang w:eastAsia="zh-CN"/>
        </w:rPr>
        <w:t>6</w:t>
      </w:r>
      <w:r>
        <w:rPr>
          <w:lang w:eastAsia="zh-CN"/>
        </w:rPr>
        <w:tab/>
        <w:t>Type: EasInBundleInfo</w:t>
      </w:r>
      <w:bookmarkEnd w:id="4689"/>
      <w:bookmarkEnd w:id="4690"/>
      <w:bookmarkEnd w:id="469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692" w:name="_Toc85734454"/>
      <w:bookmarkStart w:id="4693" w:name="_Toc89431753"/>
      <w:bookmarkStart w:id="4694" w:name="_Toc97042565"/>
      <w:bookmarkStart w:id="4695" w:name="_Toc97045709"/>
      <w:bookmarkStart w:id="4696" w:name="_Toc97155454"/>
      <w:bookmarkStart w:id="4697" w:name="_Toc101521594"/>
      <w:bookmarkStart w:id="4698" w:name="_Toc138761868"/>
      <w:bookmarkStart w:id="4699" w:name="_Toc145708083"/>
      <w:bookmarkStart w:id="4700" w:name="_Toc160570578"/>
      <w:bookmarkStart w:id="4701" w:name="_Toc162008174"/>
      <w:bookmarkStart w:id="4702" w:name="_Toc16476359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692"/>
      <w:bookmarkEnd w:id="4693"/>
      <w:bookmarkEnd w:id="4694"/>
      <w:bookmarkEnd w:id="4695"/>
      <w:bookmarkEnd w:id="4696"/>
      <w:bookmarkEnd w:id="4697"/>
      <w:bookmarkEnd w:id="4698"/>
      <w:bookmarkEnd w:id="4699"/>
      <w:bookmarkEnd w:id="4700"/>
      <w:bookmarkEnd w:id="4701"/>
      <w:bookmarkEnd w:id="4702"/>
    </w:p>
    <w:p w14:paraId="5F2A51B2" w14:textId="3D070328" w:rsidR="009D1C10" w:rsidRDefault="009D1C10" w:rsidP="009D1C10">
      <w:pPr>
        <w:pStyle w:val="Heading5"/>
      </w:pPr>
      <w:bookmarkStart w:id="4703" w:name="_Toc28012835"/>
      <w:bookmarkStart w:id="4704" w:name="_Toc34266317"/>
      <w:bookmarkStart w:id="4705" w:name="_Toc36102488"/>
      <w:bookmarkStart w:id="4706" w:name="_Toc43563532"/>
      <w:bookmarkStart w:id="4707" w:name="_Toc45134075"/>
      <w:bookmarkStart w:id="4708" w:name="_Toc50032007"/>
      <w:bookmarkStart w:id="4709" w:name="_Toc51762927"/>
      <w:bookmarkStart w:id="4710" w:name="_Toc56640995"/>
      <w:bookmarkStart w:id="4711" w:name="_Toc59017963"/>
      <w:bookmarkStart w:id="4712" w:name="_Toc66231831"/>
      <w:bookmarkStart w:id="4713" w:name="_Toc68168992"/>
      <w:bookmarkStart w:id="4714" w:name="_Toc70550659"/>
      <w:bookmarkStart w:id="4715" w:name="_Toc73564473"/>
      <w:bookmarkStart w:id="4716" w:name="_Toc85734455"/>
      <w:bookmarkStart w:id="4717" w:name="_Toc89431754"/>
      <w:bookmarkStart w:id="4718" w:name="_Toc97042566"/>
      <w:bookmarkStart w:id="4719" w:name="_Toc97045710"/>
      <w:bookmarkStart w:id="4720" w:name="_Toc97155455"/>
      <w:bookmarkStart w:id="4721" w:name="_Toc101521595"/>
      <w:bookmarkStart w:id="4722" w:name="_Toc138761869"/>
      <w:bookmarkStart w:id="4723" w:name="_Toc145708084"/>
      <w:bookmarkStart w:id="4724" w:name="_Toc160570579"/>
      <w:bookmarkStart w:id="4725" w:name="_Toc162008175"/>
      <w:bookmarkStart w:id="4726" w:name="_Toc164763593"/>
      <w:r>
        <w:t>8.</w:t>
      </w:r>
      <w:r w:rsidR="0085033B">
        <w:t>6</w:t>
      </w:r>
      <w:r>
        <w:t>.5.3.1</w:t>
      </w:r>
      <w:r>
        <w:tab/>
        <w:t>Introduction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27" w:name="_Toc28012836"/>
      <w:bookmarkStart w:id="4728" w:name="_Toc34266318"/>
      <w:bookmarkStart w:id="4729" w:name="_Toc36102489"/>
      <w:bookmarkStart w:id="4730" w:name="_Toc43563533"/>
      <w:bookmarkStart w:id="4731" w:name="_Toc45134076"/>
      <w:bookmarkStart w:id="4732" w:name="_Toc50032008"/>
      <w:bookmarkStart w:id="4733" w:name="_Toc51762928"/>
      <w:bookmarkStart w:id="4734" w:name="_Toc56640996"/>
      <w:bookmarkStart w:id="4735" w:name="_Toc59017964"/>
      <w:bookmarkStart w:id="4736" w:name="_Toc66231832"/>
      <w:bookmarkStart w:id="4737" w:name="_Toc68168993"/>
      <w:bookmarkStart w:id="4738" w:name="_Toc70550660"/>
      <w:bookmarkStart w:id="4739" w:name="_Toc73564474"/>
      <w:bookmarkStart w:id="4740" w:name="_Toc85734456"/>
      <w:bookmarkStart w:id="4741" w:name="_Toc89431755"/>
      <w:bookmarkStart w:id="4742" w:name="_Toc97042567"/>
      <w:bookmarkStart w:id="4743" w:name="_Toc97045711"/>
      <w:bookmarkStart w:id="4744" w:name="_Toc97155456"/>
      <w:bookmarkStart w:id="4745" w:name="_Toc101521596"/>
      <w:bookmarkStart w:id="4746" w:name="_Toc138761870"/>
      <w:bookmarkStart w:id="4747" w:name="_Toc145708085"/>
      <w:bookmarkStart w:id="4748" w:name="_Toc160570580"/>
      <w:bookmarkStart w:id="4749" w:name="_Toc162008176"/>
      <w:bookmarkStart w:id="4750" w:name="_Toc164763594"/>
      <w:r>
        <w:t>8.</w:t>
      </w:r>
      <w:r w:rsidR="0085033B">
        <w:t>6</w:t>
      </w:r>
      <w:r w:rsidR="009D1C10">
        <w:t>.5.3.2</w:t>
      </w:r>
      <w:r w:rsidR="009D1C10">
        <w:tab/>
        <w:t>Simple data types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751" w:name="_Toc28012837"/>
      <w:bookmarkStart w:id="4752" w:name="_Toc34266319"/>
      <w:bookmarkStart w:id="4753" w:name="_Toc36102490"/>
      <w:bookmarkStart w:id="4754" w:name="_Toc43563534"/>
      <w:bookmarkStart w:id="4755" w:name="_Toc45134077"/>
      <w:bookmarkStart w:id="4756" w:name="_Toc50032009"/>
      <w:bookmarkStart w:id="4757" w:name="_Toc51762929"/>
      <w:bookmarkStart w:id="4758" w:name="_Toc56640997"/>
      <w:bookmarkStart w:id="4759" w:name="_Toc59017965"/>
      <w:bookmarkStart w:id="4760" w:name="_Toc66231833"/>
      <w:bookmarkStart w:id="4761" w:name="_Toc68168994"/>
      <w:bookmarkStart w:id="4762" w:name="_Toc70550661"/>
      <w:bookmarkStart w:id="4763" w:name="_Toc73564475"/>
      <w:bookmarkStart w:id="4764" w:name="_Toc85734457"/>
      <w:bookmarkStart w:id="4765" w:name="_Toc89431756"/>
      <w:bookmarkStart w:id="4766" w:name="_Toc97042568"/>
      <w:bookmarkStart w:id="4767" w:name="_Toc97045712"/>
      <w:bookmarkStart w:id="4768" w:name="_Toc97155457"/>
      <w:bookmarkStart w:id="4769" w:name="_Toc101521597"/>
      <w:bookmarkStart w:id="4770" w:name="_Toc138761871"/>
      <w:bookmarkStart w:id="4771" w:name="_Toc145708086"/>
      <w:bookmarkStart w:id="4772" w:name="_Toc160570581"/>
      <w:bookmarkStart w:id="4773" w:name="_Toc162008177"/>
      <w:bookmarkStart w:id="4774" w:name="_Toc164763595"/>
      <w:r>
        <w:t>8.</w:t>
      </w:r>
      <w:r w:rsidR="0085033B">
        <w:t>6</w:t>
      </w:r>
      <w:r w:rsidR="009D1C10">
        <w:t>.5.3.3</w:t>
      </w:r>
      <w:r w:rsidR="009D1C10">
        <w:tab/>
        <w:t xml:space="preserve">Enumeration: </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r w:rsidR="009D1C10">
        <w:t>AcrMgntEvent</w:t>
      </w:r>
      <w:bookmarkEnd w:id="4764"/>
      <w:bookmarkEnd w:id="4765"/>
      <w:bookmarkEnd w:id="4766"/>
      <w:bookmarkEnd w:id="4767"/>
      <w:bookmarkEnd w:id="4768"/>
      <w:bookmarkEnd w:id="4769"/>
      <w:bookmarkEnd w:id="4770"/>
      <w:bookmarkEnd w:id="4771"/>
      <w:bookmarkEnd w:id="4772"/>
      <w:bookmarkEnd w:id="4773"/>
      <w:bookmarkEnd w:id="477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775" w:name="_Toc101521598"/>
      <w:bookmarkStart w:id="4776" w:name="_Toc138761872"/>
      <w:bookmarkStart w:id="4777" w:name="_Toc145708087"/>
      <w:bookmarkStart w:id="4778" w:name="_Toc160570582"/>
      <w:bookmarkStart w:id="4779" w:name="_Toc162008178"/>
      <w:bookmarkStart w:id="4780" w:name="_Toc16476359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775"/>
      <w:bookmarkEnd w:id="4776"/>
      <w:bookmarkEnd w:id="4777"/>
      <w:bookmarkEnd w:id="4778"/>
      <w:bookmarkEnd w:id="4779"/>
      <w:bookmarkEnd w:id="478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781" w:name="_Toc101521599"/>
      <w:bookmarkStart w:id="4782" w:name="_Toc138761873"/>
      <w:bookmarkStart w:id="4783" w:name="_Toc145708088"/>
      <w:bookmarkStart w:id="4784" w:name="_Toc160570583"/>
      <w:bookmarkStart w:id="4785" w:name="_Toc162008179"/>
      <w:bookmarkStart w:id="4786" w:name="_Toc164763597"/>
      <w:r>
        <w:t>8.</w:t>
      </w:r>
      <w:r w:rsidR="0085033B">
        <w:t>6</w:t>
      </w:r>
      <w:r>
        <w:t>.5.3.5</w:t>
      </w:r>
      <w:r>
        <w:tab/>
        <w:t>Enumeration: ActStatus</w:t>
      </w:r>
      <w:bookmarkEnd w:id="4781"/>
      <w:bookmarkEnd w:id="4782"/>
      <w:bookmarkEnd w:id="4783"/>
      <w:bookmarkEnd w:id="4784"/>
      <w:bookmarkEnd w:id="4785"/>
      <w:bookmarkEnd w:id="478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787" w:name="_Toc138761874"/>
      <w:bookmarkStart w:id="4788" w:name="_Toc145708089"/>
      <w:bookmarkStart w:id="4789" w:name="_Toc160570584"/>
      <w:bookmarkStart w:id="4790" w:name="_Toc162008180"/>
      <w:bookmarkStart w:id="4791" w:name="_Toc164763598"/>
      <w:r>
        <w:t>8.</w:t>
      </w:r>
      <w:r w:rsidR="0085033B">
        <w:t>6</w:t>
      </w:r>
      <w:r>
        <w:t>.5.3.6</w:t>
      </w:r>
      <w:r>
        <w:tab/>
        <w:t>Enumeration: AcrMgnt</w:t>
      </w:r>
      <w:r w:rsidRPr="001E0D95">
        <w:t>Event</w:t>
      </w:r>
      <w:r>
        <w:rPr>
          <w:lang w:eastAsia="zh-CN"/>
        </w:rPr>
        <w:t>FailureCode</w:t>
      </w:r>
      <w:bookmarkEnd w:id="4787"/>
      <w:bookmarkEnd w:id="4788"/>
      <w:bookmarkEnd w:id="4789"/>
      <w:bookmarkEnd w:id="4790"/>
      <w:bookmarkEnd w:id="479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792" w:name="_Toc138761875"/>
      <w:bookmarkStart w:id="4793" w:name="_Toc145708090"/>
      <w:bookmarkStart w:id="4794" w:name="_Toc160570585"/>
      <w:bookmarkStart w:id="4795" w:name="_Toc162008181"/>
      <w:bookmarkStart w:id="4796" w:name="_Toc164763599"/>
      <w:r>
        <w:t>8.</w:t>
      </w:r>
      <w:r w:rsidR="0085033B">
        <w:t>6</w:t>
      </w:r>
      <w:r>
        <w:t>.5.3.7</w:t>
      </w:r>
      <w:r>
        <w:tab/>
        <w:t>Enumeration: AvailabilityStatus</w:t>
      </w:r>
      <w:bookmarkEnd w:id="4792"/>
      <w:bookmarkEnd w:id="4793"/>
      <w:bookmarkEnd w:id="4794"/>
      <w:bookmarkEnd w:id="4795"/>
      <w:bookmarkEnd w:id="479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797" w:name="_Toc160570586"/>
      <w:bookmarkStart w:id="4798" w:name="_Toc162008182"/>
      <w:bookmarkStart w:id="4799" w:name="_Toc164763600"/>
      <w:r>
        <w:t>8.6.5.3.</w:t>
      </w:r>
      <w:r w:rsidRPr="00527D5E">
        <w:t>8</w:t>
      </w:r>
      <w:r>
        <w:tab/>
        <w:t>Enumeration: ResultCode</w:t>
      </w:r>
      <w:bookmarkEnd w:id="4797"/>
      <w:bookmarkEnd w:id="4798"/>
      <w:bookmarkEnd w:id="479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00" w:name="_Toc85734458"/>
      <w:bookmarkStart w:id="4801" w:name="_Toc89431757"/>
      <w:bookmarkStart w:id="4802" w:name="_Toc97042569"/>
      <w:bookmarkStart w:id="4803" w:name="_Toc97045713"/>
      <w:bookmarkStart w:id="4804" w:name="_Toc97155458"/>
      <w:bookmarkStart w:id="4805" w:name="_Toc101521600"/>
      <w:bookmarkStart w:id="4806" w:name="_Toc138761876"/>
      <w:bookmarkStart w:id="4807" w:name="_Toc145708091"/>
      <w:bookmarkStart w:id="4808" w:name="_Toc160570587"/>
      <w:bookmarkStart w:id="4809" w:name="_Toc162008183"/>
      <w:bookmarkStart w:id="4810" w:name="_Toc164763601"/>
      <w:r>
        <w:t>8.</w:t>
      </w:r>
      <w:r w:rsidR="0085033B">
        <w:t>6</w:t>
      </w:r>
      <w:r w:rsidR="009D1C10">
        <w:t>.6</w:t>
      </w:r>
      <w:r w:rsidR="009D1C10">
        <w:tab/>
        <w:t>Error Handling</w:t>
      </w:r>
      <w:bookmarkEnd w:id="4800"/>
      <w:bookmarkEnd w:id="4801"/>
      <w:bookmarkEnd w:id="4802"/>
      <w:bookmarkEnd w:id="4803"/>
      <w:bookmarkEnd w:id="4804"/>
      <w:bookmarkEnd w:id="4805"/>
      <w:bookmarkEnd w:id="4806"/>
      <w:bookmarkEnd w:id="4807"/>
      <w:bookmarkEnd w:id="4808"/>
      <w:bookmarkEnd w:id="4809"/>
      <w:bookmarkEnd w:id="4810"/>
    </w:p>
    <w:p w14:paraId="083DFEF2" w14:textId="77777777" w:rsidR="008277F0" w:rsidRDefault="008277F0" w:rsidP="008277F0">
      <w:pPr>
        <w:pStyle w:val="Heading4"/>
      </w:pPr>
      <w:bookmarkStart w:id="4811" w:name="_Toc138761877"/>
      <w:bookmarkStart w:id="4812" w:name="_Toc145708092"/>
      <w:bookmarkStart w:id="4813" w:name="_Toc160570588"/>
      <w:bookmarkStart w:id="4814" w:name="_Toc162008184"/>
      <w:bookmarkStart w:id="4815" w:name="_Toc164763602"/>
      <w:r>
        <w:t>8.6.6.1</w:t>
      </w:r>
      <w:r>
        <w:tab/>
        <w:t>General</w:t>
      </w:r>
      <w:bookmarkEnd w:id="4811"/>
      <w:bookmarkEnd w:id="4812"/>
      <w:bookmarkEnd w:id="4813"/>
      <w:bookmarkEnd w:id="4814"/>
      <w:bookmarkEnd w:id="481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16" w:name="_Toc138761878"/>
      <w:bookmarkStart w:id="4817" w:name="_Toc145708093"/>
      <w:bookmarkStart w:id="4818" w:name="_Toc160570589"/>
      <w:bookmarkStart w:id="4819" w:name="_Toc162008185"/>
      <w:bookmarkStart w:id="4820" w:name="_Toc164763603"/>
      <w:r>
        <w:t>8.6.6.2</w:t>
      </w:r>
      <w:r>
        <w:tab/>
        <w:t>Protocol Errors</w:t>
      </w:r>
      <w:bookmarkEnd w:id="4816"/>
      <w:bookmarkEnd w:id="4817"/>
      <w:bookmarkEnd w:id="4818"/>
      <w:bookmarkEnd w:id="4819"/>
      <w:bookmarkEnd w:id="482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21" w:name="_Toc138761879"/>
      <w:bookmarkStart w:id="4822" w:name="_Toc145708094"/>
      <w:bookmarkStart w:id="4823" w:name="_Toc160570590"/>
      <w:bookmarkStart w:id="4824" w:name="_Toc162008186"/>
      <w:bookmarkStart w:id="4825" w:name="_Toc164763604"/>
      <w:r>
        <w:t>8.6.6.3</w:t>
      </w:r>
      <w:r>
        <w:tab/>
        <w:t>Application Errors</w:t>
      </w:r>
      <w:bookmarkEnd w:id="4821"/>
      <w:bookmarkEnd w:id="4822"/>
      <w:bookmarkEnd w:id="4823"/>
      <w:bookmarkEnd w:id="4824"/>
      <w:bookmarkEnd w:id="482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26" w:name="_Toc85734459"/>
      <w:bookmarkStart w:id="4827" w:name="_Toc89431758"/>
      <w:bookmarkStart w:id="4828" w:name="_Toc97042570"/>
      <w:bookmarkStart w:id="4829" w:name="_Toc97045714"/>
      <w:bookmarkStart w:id="4830" w:name="_Toc97155459"/>
      <w:bookmarkStart w:id="4831" w:name="_Toc101521601"/>
      <w:bookmarkStart w:id="4832" w:name="_Toc138761880"/>
      <w:bookmarkStart w:id="4833" w:name="_Toc145708095"/>
      <w:bookmarkStart w:id="4834" w:name="_Toc160570591"/>
      <w:bookmarkStart w:id="4835" w:name="_Toc162008187"/>
      <w:bookmarkStart w:id="4836" w:name="_Toc164763605"/>
      <w:r>
        <w:t>8.</w:t>
      </w:r>
      <w:r w:rsidR="0085033B">
        <w:t>6</w:t>
      </w:r>
      <w:r w:rsidR="009D1C10">
        <w:t>.7</w:t>
      </w:r>
      <w:r w:rsidR="009D1C10">
        <w:tab/>
        <w:t>Feature negotiation</w:t>
      </w:r>
      <w:bookmarkEnd w:id="4826"/>
      <w:bookmarkEnd w:id="4827"/>
      <w:bookmarkEnd w:id="4828"/>
      <w:bookmarkEnd w:id="4829"/>
      <w:bookmarkEnd w:id="4830"/>
      <w:bookmarkEnd w:id="4831"/>
      <w:bookmarkEnd w:id="4832"/>
      <w:bookmarkEnd w:id="4833"/>
      <w:bookmarkEnd w:id="4834"/>
      <w:bookmarkEnd w:id="4835"/>
      <w:bookmarkEnd w:id="483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837" w:name="_Toc97042588"/>
      <w:bookmarkStart w:id="4838" w:name="_Toc97045732"/>
      <w:bookmarkStart w:id="4839" w:name="_Toc97155477"/>
      <w:bookmarkStart w:id="4840" w:name="_Toc101521603"/>
      <w:bookmarkStart w:id="4841" w:name="_Toc138761881"/>
      <w:bookmarkStart w:id="4842" w:name="_Toc145708096"/>
      <w:bookmarkStart w:id="4843" w:name="_Toc160570592"/>
      <w:bookmarkStart w:id="4844" w:name="_Toc162008188"/>
      <w:bookmarkStart w:id="4845" w:name="_Toc164763606"/>
      <w:r>
        <w:t>8.</w:t>
      </w:r>
      <w:r w:rsidR="0085033B">
        <w:t>7</w:t>
      </w:r>
      <w:r>
        <w:tab/>
        <w:t>Eees_EECContextRelocation API</w:t>
      </w:r>
      <w:bookmarkEnd w:id="4837"/>
      <w:bookmarkEnd w:id="4838"/>
      <w:bookmarkEnd w:id="4839"/>
      <w:bookmarkEnd w:id="4840"/>
      <w:bookmarkEnd w:id="4841"/>
      <w:bookmarkEnd w:id="4842"/>
      <w:bookmarkEnd w:id="4843"/>
      <w:bookmarkEnd w:id="4844"/>
      <w:bookmarkEnd w:id="4845"/>
    </w:p>
    <w:p w14:paraId="506E77A4" w14:textId="75C4C899" w:rsidR="006264CE" w:rsidRDefault="006264CE" w:rsidP="006264CE">
      <w:pPr>
        <w:pStyle w:val="Heading3"/>
      </w:pPr>
      <w:bookmarkStart w:id="4846" w:name="_Toc97042589"/>
      <w:bookmarkStart w:id="4847" w:name="_Toc97045733"/>
      <w:bookmarkStart w:id="4848" w:name="_Toc97155478"/>
      <w:bookmarkStart w:id="4849" w:name="_Toc101521604"/>
      <w:bookmarkStart w:id="4850" w:name="_Toc138761882"/>
      <w:bookmarkStart w:id="4851" w:name="_Toc145708097"/>
      <w:bookmarkStart w:id="4852" w:name="_Toc160570593"/>
      <w:bookmarkStart w:id="4853" w:name="_Toc162008189"/>
      <w:bookmarkStart w:id="4854" w:name="_Toc164763607"/>
      <w:r>
        <w:t>8.</w:t>
      </w:r>
      <w:r w:rsidR="0085033B">
        <w:t>7</w:t>
      </w:r>
      <w:r>
        <w:t>.1</w:t>
      </w:r>
      <w:r>
        <w:tab/>
        <w:t>API URI</w:t>
      </w:r>
      <w:bookmarkEnd w:id="4846"/>
      <w:bookmarkEnd w:id="4847"/>
      <w:bookmarkEnd w:id="4848"/>
      <w:bookmarkEnd w:id="4849"/>
      <w:bookmarkEnd w:id="4850"/>
      <w:bookmarkEnd w:id="4851"/>
      <w:bookmarkEnd w:id="4852"/>
      <w:bookmarkEnd w:id="4853"/>
      <w:bookmarkEnd w:id="485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855" w:name="_Toc160570594"/>
      <w:bookmarkStart w:id="4856" w:name="_Toc162008190"/>
      <w:bookmarkStart w:id="4857" w:name="_Toc164763608"/>
      <w:r>
        <w:t>8.7.</w:t>
      </w:r>
      <w:r w:rsidRPr="008610C2">
        <w:t>1A</w:t>
      </w:r>
      <w:r>
        <w:tab/>
        <w:t>Usage of HTTP</w:t>
      </w:r>
      <w:bookmarkEnd w:id="4855"/>
      <w:bookmarkEnd w:id="4856"/>
      <w:bookmarkEnd w:id="485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858" w:name="_Toc97042590"/>
      <w:bookmarkStart w:id="4859" w:name="_Toc97045734"/>
      <w:bookmarkStart w:id="4860" w:name="_Toc97155479"/>
      <w:bookmarkStart w:id="4861" w:name="_Toc101521605"/>
      <w:bookmarkStart w:id="4862" w:name="_Toc138761883"/>
      <w:bookmarkStart w:id="4863" w:name="_Toc145708098"/>
      <w:bookmarkStart w:id="4864" w:name="_Toc160570595"/>
      <w:bookmarkStart w:id="4865" w:name="_Toc162008191"/>
      <w:bookmarkStart w:id="4866" w:name="_Toc164763609"/>
      <w:r>
        <w:t>8.</w:t>
      </w:r>
      <w:r w:rsidR="0085033B">
        <w:t>7</w:t>
      </w:r>
      <w:r>
        <w:t>.2</w:t>
      </w:r>
      <w:r>
        <w:tab/>
        <w:t>Resources</w:t>
      </w:r>
      <w:bookmarkEnd w:id="4858"/>
      <w:bookmarkEnd w:id="4859"/>
      <w:bookmarkEnd w:id="4860"/>
      <w:bookmarkEnd w:id="4861"/>
      <w:bookmarkEnd w:id="4862"/>
      <w:bookmarkEnd w:id="4863"/>
      <w:bookmarkEnd w:id="4864"/>
      <w:bookmarkEnd w:id="4865"/>
      <w:bookmarkEnd w:id="4866"/>
    </w:p>
    <w:p w14:paraId="0DBFD2C7" w14:textId="619C34B1" w:rsidR="006264CE" w:rsidRDefault="006264CE" w:rsidP="006264CE">
      <w:pPr>
        <w:pStyle w:val="Heading4"/>
      </w:pPr>
      <w:bookmarkStart w:id="4867" w:name="_Toc97042591"/>
      <w:bookmarkStart w:id="4868" w:name="_Toc97045735"/>
      <w:bookmarkStart w:id="4869" w:name="_Toc97155480"/>
      <w:bookmarkStart w:id="4870" w:name="_Toc101521606"/>
      <w:bookmarkStart w:id="4871" w:name="_Toc138761884"/>
      <w:bookmarkStart w:id="4872" w:name="_Toc145708099"/>
      <w:bookmarkStart w:id="4873" w:name="_Toc160570596"/>
      <w:bookmarkStart w:id="4874" w:name="_Toc162008192"/>
      <w:bookmarkStart w:id="4875" w:name="_Toc164763610"/>
      <w:r>
        <w:t>8.</w:t>
      </w:r>
      <w:r w:rsidR="0085033B">
        <w:t>7</w:t>
      </w:r>
      <w:r>
        <w:t>.2.1</w:t>
      </w:r>
      <w:r>
        <w:tab/>
        <w:t>Overview</w:t>
      </w:r>
      <w:bookmarkEnd w:id="4867"/>
      <w:bookmarkEnd w:id="4868"/>
      <w:bookmarkEnd w:id="4869"/>
      <w:bookmarkEnd w:id="4870"/>
      <w:bookmarkEnd w:id="4871"/>
      <w:bookmarkEnd w:id="4872"/>
      <w:bookmarkEnd w:id="4873"/>
      <w:bookmarkEnd w:id="4874"/>
      <w:bookmarkEnd w:id="487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6pt;height:148.2pt" o:ole="">
            <v:imagedata r:id="rId27" o:title=""/>
          </v:shape>
          <o:OLEObject Type="Embed" ProgID="Visio.Drawing.11" ShapeID="_x0000_i1033" DrawAspect="Content" ObjectID="_177589080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876" w:name="_Toc97042592"/>
      <w:bookmarkStart w:id="4877" w:name="_Toc97045736"/>
      <w:bookmarkStart w:id="4878" w:name="_Toc97155481"/>
      <w:bookmarkStart w:id="4879" w:name="_Toc101521607"/>
      <w:bookmarkStart w:id="4880" w:name="_Toc138761885"/>
      <w:bookmarkStart w:id="4881" w:name="_Toc145708100"/>
      <w:bookmarkStart w:id="4882" w:name="_Toc160570597"/>
      <w:bookmarkStart w:id="4883" w:name="_Toc162008193"/>
      <w:bookmarkStart w:id="4884" w:name="_Toc164763611"/>
      <w:r>
        <w:t>8.</w:t>
      </w:r>
      <w:r w:rsidR="0085033B">
        <w:t>7</w:t>
      </w:r>
      <w:r>
        <w:t>.2.2</w:t>
      </w:r>
      <w:r>
        <w:tab/>
        <w:t>Resource</w:t>
      </w:r>
      <w:r w:rsidRPr="00831458">
        <w:t xml:space="preserve">: </w:t>
      </w:r>
      <w:r>
        <w:t>EEC Contexts</w:t>
      </w:r>
      <w:bookmarkEnd w:id="4876"/>
      <w:bookmarkEnd w:id="4877"/>
      <w:bookmarkEnd w:id="4878"/>
      <w:bookmarkEnd w:id="4879"/>
      <w:bookmarkEnd w:id="4880"/>
      <w:bookmarkEnd w:id="4881"/>
      <w:bookmarkEnd w:id="4882"/>
      <w:bookmarkEnd w:id="4883"/>
      <w:bookmarkEnd w:id="4884"/>
    </w:p>
    <w:p w14:paraId="60A6033A" w14:textId="344FFC75" w:rsidR="006264CE" w:rsidRDefault="006264CE" w:rsidP="006264CE">
      <w:pPr>
        <w:pStyle w:val="Heading5"/>
        <w:rPr>
          <w:lang w:eastAsia="zh-CN"/>
        </w:rPr>
      </w:pPr>
      <w:bookmarkStart w:id="4885" w:name="_Toc97042593"/>
      <w:bookmarkStart w:id="4886" w:name="_Toc97045737"/>
      <w:bookmarkStart w:id="4887" w:name="_Toc97155482"/>
      <w:bookmarkStart w:id="4888" w:name="_Toc101521608"/>
      <w:bookmarkStart w:id="4889" w:name="_Toc138761886"/>
      <w:bookmarkStart w:id="4890" w:name="_Toc145708101"/>
      <w:bookmarkStart w:id="4891" w:name="_Toc160570598"/>
      <w:bookmarkStart w:id="4892" w:name="_Toc162008194"/>
      <w:bookmarkStart w:id="4893" w:name="_Toc164763612"/>
      <w:r>
        <w:rPr>
          <w:lang w:eastAsia="zh-CN"/>
        </w:rPr>
        <w:t>8.</w:t>
      </w:r>
      <w:r w:rsidR="0085033B">
        <w:rPr>
          <w:lang w:eastAsia="zh-CN"/>
        </w:rPr>
        <w:t>7</w:t>
      </w:r>
      <w:r>
        <w:rPr>
          <w:lang w:eastAsia="zh-CN"/>
        </w:rPr>
        <w:t>.2.2.1</w:t>
      </w:r>
      <w:r>
        <w:rPr>
          <w:lang w:eastAsia="zh-CN"/>
        </w:rPr>
        <w:tab/>
        <w:t>Description</w:t>
      </w:r>
      <w:bookmarkEnd w:id="4885"/>
      <w:bookmarkEnd w:id="4886"/>
      <w:bookmarkEnd w:id="4887"/>
      <w:bookmarkEnd w:id="4888"/>
      <w:bookmarkEnd w:id="4889"/>
      <w:bookmarkEnd w:id="4890"/>
      <w:bookmarkEnd w:id="4891"/>
      <w:bookmarkEnd w:id="4892"/>
      <w:bookmarkEnd w:id="489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894" w:name="_Toc97042594"/>
      <w:bookmarkStart w:id="4895" w:name="_Toc97045738"/>
      <w:bookmarkStart w:id="4896" w:name="_Toc97155483"/>
      <w:bookmarkStart w:id="4897" w:name="_Toc101521609"/>
      <w:bookmarkStart w:id="4898" w:name="_Toc138761887"/>
      <w:bookmarkStart w:id="4899" w:name="_Toc145708102"/>
      <w:bookmarkStart w:id="4900" w:name="_Toc160570599"/>
      <w:bookmarkStart w:id="4901" w:name="_Toc162008195"/>
      <w:bookmarkStart w:id="4902" w:name="_Toc164763613"/>
      <w:r>
        <w:rPr>
          <w:lang w:eastAsia="zh-CN"/>
        </w:rPr>
        <w:t>8.</w:t>
      </w:r>
      <w:r w:rsidR="0085033B">
        <w:rPr>
          <w:lang w:eastAsia="zh-CN"/>
        </w:rPr>
        <w:t>7</w:t>
      </w:r>
      <w:r>
        <w:rPr>
          <w:lang w:eastAsia="zh-CN"/>
        </w:rPr>
        <w:t>.2.2.2</w:t>
      </w:r>
      <w:r>
        <w:rPr>
          <w:lang w:eastAsia="zh-CN"/>
        </w:rPr>
        <w:tab/>
        <w:t>Resource Definition</w:t>
      </w:r>
      <w:bookmarkEnd w:id="4894"/>
      <w:bookmarkEnd w:id="4895"/>
      <w:bookmarkEnd w:id="4896"/>
      <w:bookmarkEnd w:id="4897"/>
      <w:bookmarkEnd w:id="4898"/>
      <w:bookmarkEnd w:id="4899"/>
      <w:bookmarkEnd w:id="4900"/>
      <w:bookmarkEnd w:id="4901"/>
      <w:bookmarkEnd w:id="490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03" w:name="_Toc97042595"/>
      <w:bookmarkStart w:id="4904" w:name="_Toc97045739"/>
      <w:bookmarkStart w:id="4905" w:name="_Toc97155484"/>
      <w:bookmarkStart w:id="4906" w:name="_Toc101521610"/>
      <w:bookmarkStart w:id="4907" w:name="_Toc138761888"/>
      <w:bookmarkStart w:id="4908" w:name="_Toc145708103"/>
      <w:bookmarkStart w:id="4909" w:name="_Toc160570600"/>
      <w:bookmarkStart w:id="4910" w:name="_Toc162008196"/>
      <w:bookmarkStart w:id="4911" w:name="_Toc164763614"/>
      <w:r>
        <w:rPr>
          <w:lang w:eastAsia="zh-CN"/>
        </w:rPr>
        <w:t>8.</w:t>
      </w:r>
      <w:r w:rsidR="0085033B">
        <w:rPr>
          <w:lang w:eastAsia="zh-CN"/>
        </w:rPr>
        <w:t>7</w:t>
      </w:r>
      <w:r>
        <w:rPr>
          <w:lang w:eastAsia="zh-CN"/>
        </w:rPr>
        <w:t>.2.2.3</w:t>
      </w:r>
      <w:r>
        <w:rPr>
          <w:lang w:eastAsia="zh-CN"/>
        </w:rPr>
        <w:tab/>
        <w:t>Resource Standard Methods</w:t>
      </w:r>
      <w:bookmarkEnd w:id="4903"/>
      <w:bookmarkEnd w:id="4904"/>
      <w:bookmarkEnd w:id="4905"/>
      <w:bookmarkEnd w:id="4906"/>
      <w:bookmarkEnd w:id="4907"/>
      <w:bookmarkEnd w:id="4908"/>
      <w:bookmarkEnd w:id="4909"/>
      <w:bookmarkEnd w:id="4910"/>
      <w:bookmarkEnd w:id="4911"/>
    </w:p>
    <w:p w14:paraId="44BDF02B" w14:textId="0C93AD35" w:rsidR="006264CE" w:rsidRDefault="006264CE" w:rsidP="006264CE">
      <w:pPr>
        <w:pStyle w:val="Heading6"/>
        <w:rPr>
          <w:lang w:eastAsia="zh-CN"/>
        </w:rPr>
      </w:pPr>
      <w:bookmarkStart w:id="4912" w:name="_Toc97042596"/>
      <w:bookmarkStart w:id="4913" w:name="_Toc97045740"/>
      <w:bookmarkStart w:id="4914" w:name="_Toc97155485"/>
      <w:bookmarkStart w:id="4915" w:name="_Toc101521611"/>
      <w:bookmarkStart w:id="4916" w:name="_Toc138761889"/>
      <w:bookmarkStart w:id="4917" w:name="_Toc145708104"/>
      <w:bookmarkStart w:id="4918" w:name="_Toc160570601"/>
      <w:bookmarkStart w:id="4919" w:name="_Toc162008197"/>
      <w:bookmarkStart w:id="4920" w:name="_Toc164763615"/>
      <w:r>
        <w:rPr>
          <w:lang w:eastAsia="zh-CN"/>
        </w:rPr>
        <w:t>8.</w:t>
      </w:r>
      <w:r w:rsidR="0085033B">
        <w:rPr>
          <w:lang w:eastAsia="zh-CN"/>
        </w:rPr>
        <w:t>7</w:t>
      </w:r>
      <w:r>
        <w:rPr>
          <w:lang w:eastAsia="zh-CN"/>
        </w:rPr>
        <w:t>.2.2.3.1</w:t>
      </w:r>
      <w:r>
        <w:rPr>
          <w:lang w:eastAsia="zh-CN"/>
        </w:rPr>
        <w:tab/>
        <w:t>GET</w:t>
      </w:r>
      <w:bookmarkEnd w:id="4912"/>
      <w:bookmarkEnd w:id="4913"/>
      <w:bookmarkEnd w:id="4914"/>
      <w:bookmarkEnd w:id="4915"/>
      <w:bookmarkEnd w:id="4916"/>
      <w:bookmarkEnd w:id="4917"/>
      <w:bookmarkEnd w:id="4918"/>
      <w:bookmarkEnd w:id="4919"/>
      <w:bookmarkEnd w:id="492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21" w:name="_Toc97042597"/>
      <w:bookmarkStart w:id="4922" w:name="_Toc97045741"/>
      <w:bookmarkStart w:id="4923" w:name="_Toc97155486"/>
      <w:bookmarkStart w:id="4924" w:name="_Toc101521612"/>
      <w:bookmarkStart w:id="4925" w:name="_Toc138761890"/>
      <w:bookmarkStart w:id="4926" w:name="_Toc145708105"/>
      <w:bookmarkStart w:id="4927" w:name="_Toc160570602"/>
      <w:bookmarkStart w:id="4928" w:name="_Toc162008198"/>
      <w:bookmarkStart w:id="4929" w:name="_Toc164763616"/>
      <w:r>
        <w:rPr>
          <w:lang w:eastAsia="zh-CN"/>
        </w:rPr>
        <w:t>8.</w:t>
      </w:r>
      <w:r w:rsidR="0085033B">
        <w:rPr>
          <w:lang w:eastAsia="zh-CN"/>
        </w:rPr>
        <w:t>7</w:t>
      </w:r>
      <w:r>
        <w:rPr>
          <w:lang w:eastAsia="zh-CN"/>
        </w:rPr>
        <w:t>.2.2.3.2</w:t>
      </w:r>
      <w:r>
        <w:rPr>
          <w:lang w:eastAsia="zh-CN"/>
        </w:rPr>
        <w:tab/>
        <w:t>POST</w:t>
      </w:r>
      <w:bookmarkEnd w:id="4921"/>
      <w:bookmarkEnd w:id="4922"/>
      <w:bookmarkEnd w:id="4923"/>
      <w:bookmarkEnd w:id="4924"/>
      <w:bookmarkEnd w:id="4925"/>
      <w:bookmarkEnd w:id="4926"/>
      <w:bookmarkEnd w:id="4927"/>
      <w:bookmarkEnd w:id="4928"/>
      <w:bookmarkEnd w:id="492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930" w:name="_Toc97042598"/>
      <w:bookmarkStart w:id="4931" w:name="_Toc97045742"/>
      <w:bookmarkStart w:id="4932" w:name="_Toc97155487"/>
      <w:bookmarkStart w:id="4933" w:name="_Toc101521613"/>
      <w:bookmarkStart w:id="4934" w:name="_Toc138761891"/>
      <w:bookmarkStart w:id="4935" w:name="_Toc145708106"/>
      <w:bookmarkStart w:id="4936" w:name="_Toc160570603"/>
      <w:bookmarkStart w:id="4937" w:name="_Toc162008199"/>
      <w:bookmarkStart w:id="4938" w:name="_Toc164763617"/>
      <w:r>
        <w:rPr>
          <w:lang w:eastAsia="zh-CN"/>
        </w:rPr>
        <w:t>8.</w:t>
      </w:r>
      <w:r w:rsidR="003300AE">
        <w:rPr>
          <w:lang w:eastAsia="zh-CN"/>
        </w:rPr>
        <w:t>7</w:t>
      </w:r>
      <w:r>
        <w:rPr>
          <w:lang w:eastAsia="zh-CN"/>
        </w:rPr>
        <w:t>.2.2.4</w:t>
      </w:r>
      <w:r>
        <w:rPr>
          <w:lang w:eastAsia="zh-CN"/>
        </w:rPr>
        <w:tab/>
        <w:t>Resource Custom Operations</w:t>
      </w:r>
      <w:bookmarkEnd w:id="4930"/>
      <w:bookmarkEnd w:id="4931"/>
      <w:bookmarkEnd w:id="4932"/>
      <w:bookmarkEnd w:id="4933"/>
      <w:bookmarkEnd w:id="4934"/>
      <w:bookmarkEnd w:id="4935"/>
      <w:bookmarkEnd w:id="4936"/>
      <w:bookmarkEnd w:id="4937"/>
      <w:bookmarkEnd w:id="493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4939" w:name="_Toc97042599"/>
      <w:bookmarkStart w:id="4940" w:name="_Toc97045743"/>
      <w:bookmarkStart w:id="4941" w:name="_Toc97155488"/>
      <w:bookmarkStart w:id="4942" w:name="_Toc101521614"/>
      <w:bookmarkStart w:id="4943" w:name="_Toc138761892"/>
      <w:bookmarkStart w:id="4944" w:name="_Toc145708107"/>
      <w:bookmarkStart w:id="4945" w:name="_Toc160570604"/>
      <w:bookmarkStart w:id="4946" w:name="_Toc162008200"/>
      <w:bookmarkStart w:id="4947" w:name="_Toc164763618"/>
      <w:r>
        <w:t>8.</w:t>
      </w:r>
      <w:r w:rsidR="003300AE">
        <w:t>7</w:t>
      </w:r>
      <w:r>
        <w:t>.3</w:t>
      </w:r>
      <w:r>
        <w:tab/>
        <w:t>Custom Operations without associated resources</w:t>
      </w:r>
      <w:bookmarkEnd w:id="4939"/>
      <w:bookmarkEnd w:id="4940"/>
      <w:bookmarkEnd w:id="4941"/>
      <w:bookmarkEnd w:id="4942"/>
      <w:bookmarkEnd w:id="4943"/>
      <w:bookmarkEnd w:id="4944"/>
      <w:bookmarkEnd w:id="4945"/>
      <w:bookmarkEnd w:id="4946"/>
      <w:bookmarkEnd w:id="494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4948" w:name="_Toc97042600"/>
      <w:bookmarkStart w:id="4949" w:name="_Toc97045744"/>
      <w:bookmarkStart w:id="4950" w:name="_Toc97155489"/>
      <w:bookmarkStart w:id="4951" w:name="_Toc101521615"/>
      <w:bookmarkStart w:id="4952" w:name="_Toc138761893"/>
      <w:bookmarkStart w:id="4953" w:name="_Toc145708108"/>
      <w:bookmarkStart w:id="4954" w:name="_Toc160570605"/>
      <w:bookmarkStart w:id="4955" w:name="_Toc162008201"/>
      <w:bookmarkStart w:id="4956" w:name="_Toc164763619"/>
      <w:r>
        <w:t>8.</w:t>
      </w:r>
      <w:r w:rsidR="003300AE">
        <w:t>7</w:t>
      </w:r>
      <w:r>
        <w:t>.4</w:t>
      </w:r>
      <w:r>
        <w:tab/>
        <w:t>Notifications</w:t>
      </w:r>
      <w:bookmarkEnd w:id="4948"/>
      <w:bookmarkEnd w:id="4949"/>
      <w:bookmarkEnd w:id="4950"/>
      <w:bookmarkEnd w:id="4951"/>
      <w:bookmarkEnd w:id="4952"/>
      <w:bookmarkEnd w:id="4953"/>
      <w:bookmarkEnd w:id="4954"/>
      <w:bookmarkEnd w:id="4955"/>
      <w:bookmarkEnd w:id="495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4957" w:name="_Toc97042601"/>
      <w:bookmarkStart w:id="4958" w:name="_Toc97045745"/>
      <w:bookmarkStart w:id="4959" w:name="_Toc97155490"/>
      <w:bookmarkStart w:id="4960" w:name="_Toc101521616"/>
      <w:bookmarkStart w:id="4961" w:name="_Toc138761894"/>
      <w:bookmarkStart w:id="4962" w:name="_Toc145708109"/>
      <w:bookmarkStart w:id="4963" w:name="_Toc160570606"/>
      <w:bookmarkStart w:id="4964" w:name="_Toc162008202"/>
      <w:bookmarkStart w:id="4965" w:name="_Toc164763620"/>
      <w:r>
        <w:t>8.</w:t>
      </w:r>
      <w:r w:rsidR="003300AE">
        <w:t>7</w:t>
      </w:r>
      <w:r>
        <w:t>.5</w:t>
      </w:r>
      <w:r>
        <w:tab/>
        <w:t>Data Model</w:t>
      </w:r>
      <w:bookmarkEnd w:id="4957"/>
      <w:bookmarkEnd w:id="4958"/>
      <w:bookmarkEnd w:id="4959"/>
      <w:bookmarkEnd w:id="4960"/>
      <w:bookmarkEnd w:id="4961"/>
      <w:bookmarkEnd w:id="4962"/>
      <w:bookmarkEnd w:id="4963"/>
      <w:bookmarkEnd w:id="4964"/>
      <w:bookmarkEnd w:id="4965"/>
    </w:p>
    <w:p w14:paraId="1AAD7F5A" w14:textId="15A7354A" w:rsidR="006264CE" w:rsidRDefault="006264CE" w:rsidP="006264CE">
      <w:pPr>
        <w:pStyle w:val="Heading4"/>
        <w:rPr>
          <w:lang w:eastAsia="zh-CN"/>
        </w:rPr>
      </w:pPr>
      <w:bookmarkStart w:id="4966" w:name="_Toc97042602"/>
      <w:bookmarkStart w:id="4967" w:name="_Toc97045746"/>
      <w:bookmarkStart w:id="4968" w:name="_Toc97155491"/>
      <w:bookmarkStart w:id="4969" w:name="_Toc101521617"/>
      <w:bookmarkStart w:id="4970" w:name="_Toc138761895"/>
      <w:bookmarkStart w:id="4971" w:name="_Toc145708110"/>
      <w:bookmarkStart w:id="4972" w:name="_Toc160570607"/>
      <w:bookmarkStart w:id="4973" w:name="_Toc162008203"/>
      <w:bookmarkStart w:id="4974" w:name="_Toc164763621"/>
      <w:r>
        <w:rPr>
          <w:lang w:eastAsia="zh-CN"/>
        </w:rPr>
        <w:t>8.</w:t>
      </w:r>
      <w:r w:rsidR="003300AE">
        <w:rPr>
          <w:lang w:eastAsia="zh-CN"/>
        </w:rPr>
        <w:t>7</w:t>
      </w:r>
      <w:r>
        <w:rPr>
          <w:lang w:eastAsia="zh-CN"/>
        </w:rPr>
        <w:t>.5.1</w:t>
      </w:r>
      <w:r>
        <w:rPr>
          <w:lang w:eastAsia="zh-CN"/>
        </w:rPr>
        <w:tab/>
        <w:t>General</w:t>
      </w:r>
      <w:bookmarkEnd w:id="4966"/>
      <w:bookmarkEnd w:id="4967"/>
      <w:bookmarkEnd w:id="4968"/>
      <w:bookmarkEnd w:id="4969"/>
      <w:bookmarkEnd w:id="4970"/>
      <w:bookmarkEnd w:id="4971"/>
      <w:bookmarkEnd w:id="4972"/>
      <w:bookmarkEnd w:id="4973"/>
      <w:bookmarkEnd w:id="497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4975" w:name="_Toc97042603"/>
      <w:bookmarkStart w:id="4976" w:name="_Toc97045747"/>
      <w:bookmarkStart w:id="4977" w:name="_Toc97155492"/>
      <w:bookmarkStart w:id="4978" w:name="_Toc101521618"/>
      <w:bookmarkStart w:id="4979" w:name="_Toc138761896"/>
      <w:bookmarkStart w:id="4980" w:name="_Toc145708111"/>
      <w:bookmarkStart w:id="4981" w:name="_Toc160570608"/>
      <w:bookmarkStart w:id="4982" w:name="_Toc162008204"/>
      <w:bookmarkStart w:id="4983" w:name="_Toc164763622"/>
      <w:r>
        <w:rPr>
          <w:lang w:eastAsia="zh-CN"/>
        </w:rPr>
        <w:t>8.</w:t>
      </w:r>
      <w:r w:rsidR="003300AE">
        <w:rPr>
          <w:lang w:eastAsia="zh-CN"/>
        </w:rPr>
        <w:t>7</w:t>
      </w:r>
      <w:r>
        <w:rPr>
          <w:lang w:eastAsia="zh-CN"/>
        </w:rPr>
        <w:t>.5.2</w:t>
      </w:r>
      <w:r>
        <w:rPr>
          <w:lang w:eastAsia="zh-CN"/>
        </w:rPr>
        <w:tab/>
        <w:t>Structured data types</w:t>
      </w:r>
      <w:bookmarkEnd w:id="4975"/>
      <w:bookmarkEnd w:id="4976"/>
      <w:bookmarkEnd w:id="4977"/>
      <w:bookmarkEnd w:id="4978"/>
      <w:bookmarkEnd w:id="4979"/>
      <w:bookmarkEnd w:id="4980"/>
      <w:bookmarkEnd w:id="4981"/>
      <w:bookmarkEnd w:id="4982"/>
      <w:bookmarkEnd w:id="4983"/>
    </w:p>
    <w:p w14:paraId="7229682F" w14:textId="4D53D962" w:rsidR="006264CE" w:rsidRDefault="006264CE" w:rsidP="006264CE">
      <w:pPr>
        <w:pStyle w:val="Heading5"/>
        <w:rPr>
          <w:lang w:eastAsia="zh-CN"/>
        </w:rPr>
      </w:pPr>
      <w:bookmarkStart w:id="4984" w:name="_Toc97042604"/>
      <w:bookmarkStart w:id="4985" w:name="_Toc97045748"/>
      <w:bookmarkStart w:id="4986" w:name="_Toc97155493"/>
      <w:bookmarkStart w:id="4987" w:name="_Toc101521619"/>
      <w:bookmarkStart w:id="4988" w:name="_Toc138761897"/>
      <w:bookmarkStart w:id="4989" w:name="_Toc145708112"/>
      <w:bookmarkStart w:id="4990" w:name="_Toc160570609"/>
      <w:bookmarkStart w:id="4991" w:name="_Toc162008205"/>
      <w:bookmarkStart w:id="4992" w:name="_Toc164763623"/>
      <w:r>
        <w:rPr>
          <w:lang w:eastAsia="zh-CN"/>
        </w:rPr>
        <w:t>8.</w:t>
      </w:r>
      <w:r w:rsidR="003300AE">
        <w:rPr>
          <w:lang w:eastAsia="zh-CN"/>
        </w:rPr>
        <w:t>7</w:t>
      </w:r>
      <w:r>
        <w:rPr>
          <w:lang w:eastAsia="zh-CN"/>
        </w:rPr>
        <w:t>.5.2.1</w:t>
      </w:r>
      <w:r>
        <w:rPr>
          <w:lang w:eastAsia="zh-CN"/>
        </w:rPr>
        <w:tab/>
        <w:t>Introduction</w:t>
      </w:r>
      <w:bookmarkEnd w:id="4984"/>
      <w:bookmarkEnd w:id="4985"/>
      <w:bookmarkEnd w:id="4986"/>
      <w:bookmarkEnd w:id="4987"/>
      <w:bookmarkEnd w:id="4988"/>
      <w:bookmarkEnd w:id="4989"/>
      <w:bookmarkEnd w:id="4990"/>
      <w:bookmarkEnd w:id="4991"/>
      <w:bookmarkEnd w:id="499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4993" w:name="_Toc97042605"/>
      <w:bookmarkStart w:id="4994" w:name="_Toc97045749"/>
      <w:bookmarkStart w:id="4995" w:name="_Toc97155494"/>
      <w:bookmarkStart w:id="4996" w:name="_Toc101521620"/>
      <w:bookmarkStart w:id="4997" w:name="_Toc138761898"/>
      <w:bookmarkStart w:id="4998" w:name="_Toc145708113"/>
      <w:bookmarkStart w:id="4999" w:name="_Toc160570610"/>
      <w:bookmarkStart w:id="5000" w:name="_Toc162008206"/>
      <w:bookmarkStart w:id="5001" w:name="_Toc16476362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4993"/>
      <w:bookmarkEnd w:id="4994"/>
      <w:bookmarkEnd w:id="4995"/>
      <w:bookmarkEnd w:id="4996"/>
      <w:bookmarkEnd w:id="4997"/>
      <w:bookmarkEnd w:id="4998"/>
      <w:bookmarkEnd w:id="4999"/>
      <w:bookmarkEnd w:id="5000"/>
      <w:bookmarkEnd w:id="500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02" w:name="_Toc97042606"/>
      <w:bookmarkStart w:id="5003" w:name="_Toc97045750"/>
      <w:bookmarkStart w:id="5004" w:name="_Toc97155495"/>
      <w:bookmarkStart w:id="5005" w:name="_Toc101521621"/>
      <w:bookmarkStart w:id="5006" w:name="_Toc138761899"/>
      <w:bookmarkStart w:id="5007" w:name="_Toc145708114"/>
      <w:bookmarkStart w:id="5008" w:name="_Toc160570611"/>
      <w:bookmarkStart w:id="5009" w:name="_Toc162008207"/>
      <w:bookmarkStart w:id="5010" w:name="_Toc164763625"/>
      <w:r>
        <w:rPr>
          <w:lang w:eastAsia="zh-CN"/>
        </w:rPr>
        <w:t>8.</w:t>
      </w:r>
      <w:r w:rsidR="003300AE">
        <w:rPr>
          <w:lang w:eastAsia="zh-CN"/>
        </w:rPr>
        <w:t>7</w:t>
      </w:r>
      <w:r>
        <w:rPr>
          <w:lang w:eastAsia="zh-CN"/>
        </w:rPr>
        <w:t>.5.2.3</w:t>
      </w:r>
      <w:r>
        <w:rPr>
          <w:lang w:eastAsia="zh-CN"/>
        </w:rPr>
        <w:tab/>
        <w:t>Type: IndividualSessionContext</w:t>
      </w:r>
      <w:bookmarkEnd w:id="5002"/>
      <w:bookmarkEnd w:id="5003"/>
      <w:bookmarkEnd w:id="5004"/>
      <w:bookmarkEnd w:id="5005"/>
      <w:bookmarkEnd w:id="5006"/>
      <w:bookmarkEnd w:id="5007"/>
      <w:bookmarkEnd w:id="5008"/>
      <w:bookmarkEnd w:id="5009"/>
      <w:bookmarkEnd w:id="501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11" w:name="_Toc97042607"/>
      <w:bookmarkStart w:id="5012" w:name="_Toc97045751"/>
      <w:bookmarkStart w:id="5013" w:name="_Toc97155496"/>
      <w:bookmarkStart w:id="5014" w:name="_Toc101521622"/>
      <w:bookmarkStart w:id="5015" w:name="_Toc138761900"/>
      <w:bookmarkStart w:id="5016" w:name="_Toc145708115"/>
      <w:bookmarkStart w:id="5017" w:name="_Toc160570612"/>
      <w:bookmarkStart w:id="5018" w:name="_Toc162008208"/>
      <w:bookmarkStart w:id="5019" w:name="_Toc164763626"/>
      <w:r>
        <w:rPr>
          <w:lang w:eastAsia="zh-CN"/>
        </w:rPr>
        <w:t>8.</w:t>
      </w:r>
      <w:r w:rsidR="003300AE">
        <w:rPr>
          <w:lang w:eastAsia="zh-CN"/>
        </w:rPr>
        <w:t>7</w:t>
      </w:r>
      <w:r>
        <w:rPr>
          <w:lang w:eastAsia="zh-CN"/>
        </w:rPr>
        <w:t>.5.2.4</w:t>
      </w:r>
      <w:r>
        <w:rPr>
          <w:lang w:eastAsia="zh-CN"/>
        </w:rPr>
        <w:tab/>
        <w:t>Type: EECContextPush</w:t>
      </w:r>
      <w:bookmarkEnd w:id="5011"/>
      <w:bookmarkEnd w:id="5012"/>
      <w:bookmarkEnd w:id="5013"/>
      <w:bookmarkEnd w:id="5014"/>
      <w:bookmarkEnd w:id="5015"/>
      <w:bookmarkEnd w:id="5016"/>
      <w:bookmarkEnd w:id="5017"/>
      <w:bookmarkEnd w:id="5018"/>
      <w:bookmarkEnd w:id="501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1885BF8C"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20" w:name="_Toc97042608"/>
      <w:bookmarkStart w:id="5021" w:name="_Toc97045752"/>
      <w:bookmarkStart w:id="5022" w:name="_Toc97155497"/>
      <w:bookmarkStart w:id="5023" w:name="_Toc101521623"/>
      <w:bookmarkStart w:id="5024" w:name="_Toc138761901"/>
      <w:bookmarkStart w:id="5025" w:name="_Toc145708116"/>
      <w:bookmarkStart w:id="5026" w:name="_Toc160570613"/>
      <w:bookmarkStart w:id="5027" w:name="_Toc162008209"/>
      <w:bookmarkStart w:id="5028" w:name="_Toc164763627"/>
      <w:r>
        <w:rPr>
          <w:lang w:eastAsia="zh-CN"/>
        </w:rPr>
        <w:t>8.</w:t>
      </w:r>
      <w:r w:rsidR="003300AE">
        <w:rPr>
          <w:lang w:eastAsia="zh-CN"/>
        </w:rPr>
        <w:t>7</w:t>
      </w:r>
      <w:r>
        <w:rPr>
          <w:lang w:eastAsia="zh-CN"/>
        </w:rPr>
        <w:t>.5.2.5</w:t>
      </w:r>
      <w:r>
        <w:rPr>
          <w:lang w:eastAsia="zh-CN"/>
        </w:rPr>
        <w:tab/>
        <w:t>Type: EECContext</w:t>
      </w:r>
      <w:bookmarkEnd w:id="5020"/>
      <w:bookmarkEnd w:id="5021"/>
      <w:bookmarkEnd w:id="5022"/>
      <w:bookmarkEnd w:id="5023"/>
      <w:bookmarkEnd w:id="5024"/>
      <w:bookmarkEnd w:id="5025"/>
      <w:bookmarkEnd w:id="5026"/>
      <w:bookmarkEnd w:id="5027"/>
      <w:bookmarkEnd w:id="502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29958A8E"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29" w:name="_Toc138761902"/>
      <w:bookmarkStart w:id="5030" w:name="_Toc145708117"/>
      <w:bookmarkStart w:id="5031" w:name="_Toc160570614"/>
      <w:bookmarkStart w:id="5032" w:name="_Toc162008210"/>
      <w:bookmarkStart w:id="5033" w:name="_Toc164763628"/>
      <w:r>
        <w:rPr>
          <w:lang w:eastAsia="zh-CN"/>
        </w:rPr>
        <w:t>8.</w:t>
      </w:r>
      <w:r w:rsidR="004800D1">
        <w:rPr>
          <w:lang w:eastAsia="zh-CN"/>
        </w:rPr>
        <w:t>7</w:t>
      </w:r>
      <w:r>
        <w:rPr>
          <w:lang w:eastAsia="zh-CN"/>
        </w:rPr>
        <w:t>.5.2.6</w:t>
      </w:r>
      <w:r>
        <w:rPr>
          <w:lang w:eastAsia="zh-CN"/>
        </w:rPr>
        <w:tab/>
        <w:t>Type: EECContextPushRes</w:t>
      </w:r>
      <w:bookmarkEnd w:id="5029"/>
      <w:bookmarkEnd w:id="5030"/>
      <w:bookmarkEnd w:id="5031"/>
      <w:bookmarkEnd w:id="5032"/>
      <w:bookmarkEnd w:id="503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034" w:name="_Toc138761903"/>
      <w:bookmarkStart w:id="5035" w:name="_Toc145708118"/>
      <w:bookmarkStart w:id="5036" w:name="_Toc160570615"/>
      <w:bookmarkStart w:id="5037" w:name="_Toc162008211"/>
      <w:bookmarkStart w:id="5038" w:name="_Toc164763629"/>
      <w:r>
        <w:rPr>
          <w:lang w:eastAsia="zh-CN"/>
        </w:rPr>
        <w:t>8.</w:t>
      </w:r>
      <w:r w:rsidR="004800D1">
        <w:rPr>
          <w:lang w:eastAsia="zh-CN"/>
        </w:rPr>
        <w:t>7</w:t>
      </w:r>
      <w:r>
        <w:rPr>
          <w:lang w:eastAsia="zh-CN"/>
        </w:rPr>
        <w:t>.5.2.7</w:t>
      </w:r>
      <w:r>
        <w:rPr>
          <w:lang w:eastAsia="zh-CN"/>
        </w:rPr>
        <w:tab/>
        <w:t xml:space="preserve">Type: </w:t>
      </w:r>
      <w:r>
        <w:t>ImplicitRegDetails</w:t>
      </w:r>
      <w:bookmarkEnd w:id="5034"/>
      <w:bookmarkEnd w:id="5035"/>
      <w:bookmarkEnd w:id="5036"/>
      <w:bookmarkEnd w:id="5037"/>
      <w:bookmarkEnd w:id="503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039" w:name="_Toc138761904"/>
      <w:bookmarkStart w:id="5040" w:name="_Toc145708119"/>
      <w:bookmarkStart w:id="5041" w:name="_Toc160570616"/>
      <w:bookmarkStart w:id="5042" w:name="_Toc162008212"/>
      <w:bookmarkStart w:id="5043" w:name="_Toc164763630"/>
      <w:r>
        <w:rPr>
          <w:lang w:eastAsia="zh-CN"/>
        </w:rPr>
        <w:t>8.7.5.2.</w:t>
      </w:r>
      <w:r w:rsidRPr="00FB696D">
        <w:rPr>
          <w:lang w:eastAsia="zh-CN"/>
        </w:rPr>
        <w:t>8</w:t>
      </w:r>
      <w:r>
        <w:rPr>
          <w:lang w:eastAsia="zh-CN"/>
        </w:rPr>
        <w:tab/>
        <w:t xml:space="preserve">Type: </w:t>
      </w:r>
      <w:r>
        <w:t>EECSrvContinuitySupport</w:t>
      </w:r>
      <w:bookmarkEnd w:id="5039"/>
      <w:bookmarkEnd w:id="5040"/>
      <w:bookmarkEnd w:id="5041"/>
      <w:bookmarkEnd w:id="5042"/>
      <w:bookmarkEnd w:id="504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044" w:name="_Toc97042609"/>
      <w:bookmarkStart w:id="5045" w:name="_Toc97045753"/>
      <w:bookmarkStart w:id="5046" w:name="_Toc97155498"/>
      <w:bookmarkStart w:id="5047" w:name="_Toc101521624"/>
      <w:bookmarkStart w:id="5048" w:name="_Toc138761905"/>
      <w:bookmarkStart w:id="5049" w:name="_Toc145708120"/>
      <w:bookmarkStart w:id="5050" w:name="_Toc160570617"/>
      <w:bookmarkStart w:id="5051" w:name="_Toc162008213"/>
      <w:bookmarkStart w:id="5052" w:name="_Toc164763631"/>
      <w:r>
        <w:rPr>
          <w:lang w:eastAsia="zh-CN"/>
        </w:rPr>
        <w:t>8.</w:t>
      </w:r>
      <w:r w:rsidR="004800D1">
        <w:rPr>
          <w:lang w:eastAsia="zh-CN"/>
        </w:rPr>
        <w:t>7</w:t>
      </w:r>
      <w:r>
        <w:rPr>
          <w:lang w:eastAsia="zh-CN"/>
        </w:rPr>
        <w:t>.5.3</w:t>
      </w:r>
      <w:r>
        <w:rPr>
          <w:lang w:eastAsia="zh-CN"/>
        </w:rPr>
        <w:tab/>
        <w:t>Simple data types and enumerations</w:t>
      </w:r>
      <w:bookmarkEnd w:id="5044"/>
      <w:bookmarkEnd w:id="5045"/>
      <w:bookmarkEnd w:id="5046"/>
      <w:bookmarkEnd w:id="5047"/>
      <w:bookmarkEnd w:id="5048"/>
      <w:bookmarkEnd w:id="5049"/>
      <w:bookmarkEnd w:id="5050"/>
      <w:bookmarkEnd w:id="5051"/>
      <w:bookmarkEnd w:id="5052"/>
    </w:p>
    <w:p w14:paraId="19EA7A63" w14:textId="77777777" w:rsidR="008610C2" w:rsidRDefault="008610C2" w:rsidP="008610C2">
      <w:pPr>
        <w:pStyle w:val="Heading5"/>
      </w:pPr>
      <w:bookmarkStart w:id="5053" w:name="_Toc160570618"/>
      <w:bookmarkStart w:id="5054" w:name="_Toc162008214"/>
      <w:bookmarkStart w:id="5055" w:name="_Toc164763632"/>
      <w:r>
        <w:rPr>
          <w:lang w:eastAsia="zh-CN"/>
        </w:rPr>
        <w:t>8.7.5</w:t>
      </w:r>
      <w:r>
        <w:t>.3.1</w:t>
      </w:r>
      <w:r>
        <w:tab/>
        <w:t>Introduction</w:t>
      </w:r>
      <w:bookmarkEnd w:id="5053"/>
      <w:bookmarkEnd w:id="5054"/>
      <w:bookmarkEnd w:id="505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056" w:name="_Toc160570619"/>
      <w:bookmarkStart w:id="5057" w:name="_Toc162008215"/>
      <w:bookmarkStart w:id="5058" w:name="_Toc164763633"/>
      <w:r>
        <w:rPr>
          <w:lang w:eastAsia="zh-CN"/>
        </w:rPr>
        <w:t>8.7.5</w:t>
      </w:r>
      <w:r>
        <w:t>.3.2</w:t>
      </w:r>
      <w:r>
        <w:tab/>
        <w:t>Simple data types</w:t>
      </w:r>
      <w:bookmarkEnd w:id="5056"/>
      <w:bookmarkEnd w:id="5057"/>
      <w:bookmarkEnd w:id="505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059" w:name="_Toc160570620"/>
      <w:bookmarkStart w:id="5060" w:name="_Toc162008216"/>
      <w:bookmarkStart w:id="5061" w:name="_Toc16476363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59"/>
      <w:bookmarkEnd w:id="5060"/>
      <w:bookmarkEnd w:id="506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062" w:name="_Toc160570621"/>
      <w:bookmarkStart w:id="5063" w:name="_Toc162008217"/>
      <w:bookmarkStart w:id="5064" w:name="_Toc164763635"/>
      <w:r>
        <w:rPr>
          <w:lang w:eastAsia="zh-CN"/>
        </w:rPr>
        <w:t>8.7.5</w:t>
      </w:r>
      <w:r>
        <w:t>.5</w:t>
      </w:r>
      <w:r>
        <w:tab/>
        <w:t>Binary data</w:t>
      </w:r>
      <w:bookmarkEnd w:id="5062"/>
      <w:bookmarkEnd w:id="5063"/>
      <w:bookmarkEnd w:id="5064"/>
    </w:p>
    <w:p w14:paraId="2062F292" w14:textId="77777777" w:rsidR="008610C2" w:rsidRDefault="008610C2" w:rsidP="008610C2">
      <w:pPr>
        <w:pStyle w:val="Heading5"/>
      </w:pPr>
      <w:bookmarkStart w:id="5065" w:name="_Toc160570622"/>
      <w:bookmarkStart w:id="5066" w:name="_Toc162008218"/>
      <w:bookmarkStart w:id="5067" w:name="_Toc164763636"/>
      <w:r>
        <w:rPr>
          <w:lang w:eastAsia="zh-CN"/>
        </w:rPr>
        <w:t>8.7.5</w:t>
      </w:r>
      <w:r>
        <w:t>.5.1</w:t>
      </w:r>
      <w:r>
        <w:tab/>
        <w:t>Binary Data Types</w:t>
      </w:r>
      <w:bookmarkEnd w:id="5065"/>
      <w:bookmarkEnd w:id="5066"/>
      <w:bookmarkEnd w:id="506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068" w:name="_Toc97042610"/>
      <w:bookmarkStart w:id="5069" w:name="_Toc97045754"/>
      <w:bookmarkStart w:id="5070" w:name="_Toc97155499"/>
      <w:bookmarkStart w:id="5071" w:name="_Toc101521625"/>
      <w:bookmarkStart w:id="5072" w:name="_Toc138761906"/>
      <w:bookmarkStart w:id="5073" w:name="_Toc145708121"/>
      <w:bookmarkStart w:id="5074" w:name="_Toc160570623"/>
      <w:bookmarkStart w:id="5075" w:name="_Toc162008219"/>
      <w:bookmarkStart w:id="5076" w:name="_Toc164763637"/>
      <w:r>
        <w:t>8.</w:t>
      </w:r>
      <w:r w:rsidR="004800D1">
        <w:t>7</w:t>
      </w:r>
      <w:r>
        <w:t>.6</w:t>
      </w:r>
      <w:r>
        <w:tab/>
        <w:t>Error Handling</w:t>
      </w:r>
      <w:bookmarkEnd w:id="5068"/>
      <w:bookmarkEnd w:id="5069"/>
      <w:bookmarkEnd w:id="5070"/>
      <w:bookmarkEnd w:id="5071"/>
      <w:bookmarkEnd w:id="5072"/>
      <w:bookmarkEnd w:id="5073"/>
      <w:bookmarkEnd w:id="5074"/>
      <w:bookmarkEnd w:id="5075"/>
      <w:bookmarkEnd w:id="5076"/>
    </w:p>
    <w:p w14:paraId="0212974C" w14:textId="77777777" w:rsidR="008610C2" w:rsidRDefault="008610C2" w:rsidP="008610C2">
      <w:pPr>
        <w:pStyle w:val="Heading4"/>
      </w:pPr>
      <w:bookmarkStart w:id="5077" w:name="_Toc160570624"/>
      <w:bookmarkStart w:id="5078" w:name="_Toc162008220"/>
      <w:bookmarkStart w:id="5079" w:name="_Toc164763638"/>
      <w:r>
        <w:t>8.7.6.1</w:t>
      </w:r>
      <w:r>
        <w:tab/>
        <w:t>General</w:t>
      </w:r>
      <w:bookmarkEnd w:id="5077"/>
      <w:bookmarkEnd w:id="5078"/>
      <w:bookmarkEnd w:id="507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080" w:name="_Toc160570625"/>
      <w:bookmarkStart w:id="5081" w:name="_Toc162008221"/>
      <w:bookmarkStart w:id="5082" w:name="_Toc164763639"/>
      <w:r>
        <w:t>8.7.6.2</w:t>
      </w:r>
      <w:r>
        <w:tab/>
        <w:t>Protocol Errors</w:t>
      </w:r>
      <w:bookmarkEnd w:id="5080"/>
      <w:bookmarkEnd w:id="5081"/>
      <w:bookmarkEnd w:id="508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083" w:name="_Toc160570626"/>
      <w:bookmarkStart w:id="5084" w:name="_Toc162008222"/>
      <w:bookmarkStart w:id="5085" w:name="_Toc164763640"/>
      <w:r>
        <w:t>8.7.6.3</w:t>
      </w:r>
      <w:r>
        <w:tab/>
        <w:t>Application Errors</w:t>
      </w:r>
      <w:bookmarkEnd w:id="5083"/>
      <w:bookmarkEnd w:id="5084"/>
      <w:bookmarkEnd w:id="508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5086" w:name="_Toc97042611"/>
      <w:bookmarkStart w:id="5087" w:name="_Toc97045755"/>
      <w:bookmarkStart w:id="5088" w:name="_Toc97155500"/>
      <w:bookmarkStart w:id="5089" w:name="_Toc101521626"/>
      <w:bookmarkStart w:id="5090" w:name="_Toc138761907"/>
      <w:bookmarkStart w:id="5091" w:name="_Toc145708122"/>
      <w:bookmarkStart w:id="5092" w:name="_Toc160570627"/>
      <w:bookmarkStart w:id="5093" w:name="_Toc162008223"/>
      <w:bookmarkStart w:id="5094" w:name="_Toc164763641"/>
      <w:r>
        <w:t>8.</w:t>
      </w:r>
      <w:r w:rsidR="004800D1">
        <w:t>7</w:t>
      </w:r>
      <w:r>
        <w:t>.7</w:t>
      </w:r>
      <w:r>
        <w:tab/>
        <w:t>Feature negotiation</w:t>
      </w:r>
      <w:bookmarkEnd w:id="5086"/>
      <w:bookmarkEnd w:id="5087"/>
      <w:bookmarkEnd w:id="5088"/>
      <w:bookmarkEnd w:id="5089"/>
      <w:bookmarkEnd w:id="5090"/>
      <w:bookmarkEnd w:id="5091"/>
      <w:bookmarkEnd w:id="5092"/>
      <w:bookmarkEnd w:id="5093"/>
      <w:bookmarkEnd w:id="509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095" w:name="_Toc97042612"/>
      <w:bookmarkStart w:id="5096" w:name="_Toc97045756"/>
      <w:bookmarkStart w:id="5097" w:name="_Toc97155501"/>
      <w:bookmarkStart w:id="5098" w:name="_Toc101521627"/>
      <w:bookmarkStart w:id="5099" w:name="_Toc138761908"/>
      <w:bookmarkStart w:id="5100" w:name="_Toc145708123"/>
      <w:bookmarkStart w:id="5101" w:name="_Toc160570628"/>
      <w:bookmarkStart w:id="5102" w:name="_Toc162008224"/>
      <w:bookmarkStart w:id="5103" w:name="_Toc164763642"/>
      <w:r>
        <w:t>8.</w:t>
      </w:r>
      <w:r w:rsidR="004800D1">
        <w:t>8</w:t>
      </w:r>
      <w:r>
        <w:tab/>
      </w:r>
      <w:r w:rsidRPr="00F477AF">
        <w:t>Eees_</w:t>
      </w:r>
      <w:r>
        <w:t>EELManaged</w:t>
      </w:r>
      <w:r w:rsidRPr="00F477AF">
        <w:t>ACR</w:t>
      </w:r>
      <w:r>
        <w:t xml:space="preserve"> API</w:t>
      </w:r>
      <w:bookmarkEnd w:id="5095"/>
      <w:bookmarkEnd w:id="5096"/>
      <w:bookmarkEnd w:id="5097"/>
      <w:bookmarkEnd w:id="5098"/>
      <w:bookmarkEnd w:id="5099"/>
      <w:bookmarkEnd w:id="5100"/>
      <w:bookmarkEnd w:id="5101"/>
      <w:bookmarkEnd w:id="5102"/>
      <w:bookmarkEnd w:id="5103"/>
    </w:p>
    <w:p w14:paraId="3B69BCED" w14:textId="54799D32" w:rsidR="004B37D6" w:rsidRDefault="004B37D6" w:rsidP="004B37D6">
      <w:pPr>
        <w:pStyle w:val="Heading3"/>
      </w:pPr>
      <w:bookmarkStart w:id="5104" w:name="_Toc97042613"/>
      <w:bookmarkStart w:id="5105" w:name="_Toc97045757"/>
      <w:bookmarkStart w:id="5106" w:name="_Toc97155502"/>
      <w:bookmarkStart w:id="5107" w:name="_Toc101521628"/>
      <w:bookmarkStart w:id="5108" w:name="_Toc138761909"/>
      <w:bookmarkStart w:id="5109" w:name="_Toc145708124"/>
      <w:bookmarkStart w:id="5110" w:name="_Toc160570629"/>
      <w:bookmarkStart w:id="5111" w:name="_Toc162008225"/>
      <w:bookmarkStart w:id="5112" w:name="_Toc164763643"/>
      <w:r>
        <w:t>8.</w:t>
      </w:r>
      <w:r w:rsidR="004800D1">
        <w:t>8</w:t>
      </w:r>
      <w:r>
        <w:t>.1</w:t>
      </w:r>
      <w:r>
        <w:tab/>
        <w:t>Introduction</w:t>
      </w:r>
      <w:bookmarkEnd w:id="5104"/>
      <w:bookmarkEnd w:id="5105"/>
      <w:bookmarkEnd w:id="5106"/>
      <w:bookmarkEnd w:id="5107"/>
      <w:bookmarkEnd w:id="5108"/>
      <w:bookmarkEnd w:id="5109"/>
      <w:bookmarkEnd w:id="5110"/>
      <w:bookmarkEnd w:id="5111"/>
      <w:bookmarkEnd w:id="511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13" w:name="_Toc97042614"/>
      <w:bookmarkStart w:id="5114" w:name="_Toc97045758"/>
      <w:bookmarkStart w:id="5115" w:name="_Toc97155503"/>
      <w:bookmarkStart w:id="5116" w:name="_Toc101521629"/>
      <w:bookmarkStart w:id="5117" w:name="_Toc138761910"/>
      <w:bookmarkStart w:id="5118" w:name="_Toc145708125"/>
      <w:bookmarkStart w:id="5119" w:name="_Toc160570630"/>
      <w:bookmarkStart w:id="5120" w:name="_Toc162008226"/>
      <w:bookmarkStart w:id="5121" w:name="_Toc164763644"/>
      <w:r>
        <w:t>8.</w:t>
      </w:r>
      <w:r w:rsidR="00211FE5">
        <w:t>8</w:t>
      </w:r>
      <w:r>
        <w:t>.2</w:t>
      </w:r>
      <w:r>
        <w:tab/>
        <w:t>Usage of HTTP</w:t>
      </w:r>
      <w:bookmarkEnd w:id="5113"/>
      <w:bookmarkEnd w:id="5114"/>
      <w:bookmarkEnd w:id="5115"/>
      <w:bookmarkEnd w:id="5116"/>
      <w:bookmarkEnd w:id="5117"/>
      <w:bookmarkEnd w:id="5118"/>
      <w:bookmarkEnd w:id="5119"/>
      <w:bookmarkEnd w:id="5120"/>
      <w:bookmarkEnd w:id="512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22" w:name="_Toc94194874"/>
      <w:bookmarkStart w:id="5123" w:name="_Toc97042615"/>
      <w:bookmarkStart w:id="5124" w:name="_Toc97045759"/>
      <w:bookmarkStart w:id="5125" w:name="_Toc97155504"/>
      <w:bookmarkStart w:id="5126" w:name="_Toc101521630"/>
      <w:bookmarkStart w:id="5127" w:name="_Toc138761911"/>
      <w:bookmarkStart w:id="5128" w:name="_Toc145708126"/>
      <w:bookmarkStart w:id="5129" w:name="_Toc160570631"/>
      <w:bookmarkStart w:id="5130" w:name="_Toc162008227"/>
      <w:bookmarkStart w:id="5131" w:name="_Toc164763645"/>
      <w:r>
        <w:t>8.</w:t>
      </w:r>
      <w:r w:rsidR="00211FE5">
        <w:t>8</w:t>
      </w:r>
      <w:r>
        <w:t>.3</w:t>
      </w:r>
      <w:r>
        <w:tab/>
        <w:t>Resources</w:t>
      </w:r>
      <w:bookmarkEnd w:id="5122"/>
      <w:bookmarkEnd w:id="5123"/>
      <w:bookmarkEnd w:id="5124"/>
      <w:bookmarkEnd w:id="5125"/>
      <w:bookmarkEnd w:id="5126"/>
      <w:bookmarkEnd w:id="5127"/>
      <w:bookmarkEnd w:id="5128"/>
      <w:bookmarkEnd w:id="5129"/>
      <w:bookmarkEnd w:id="5130"/>
      <w:bookmarkEnd w:id="5131"/>
    </w:p>
    <w:p w14:paraId="580595A4" w14:textId="1E927A3F" w:rsidR="004B37D6" w:rsidRPr="000A7435" w:rsidRDefault="004B37D6" w:rsidP="004B37D6">
      <w:pPr>
        <w:pStyle w:val="Heading4"/>
      </w:pPr>
      <w:bookmarkStart w:id="5132" w:name="_Toc67903523"/>
      <w:bookmarkStart w:id="5133" w:name="_Toc94194929"/>
      <w:bookmarkStart w:id="5134" w:name="_Toc97042616"/>
      <w:bookmarkStart w:id="5135" w:name="_Toc97045760"/>
      <w:bookmarkStart w:id="5136" w:name="_Toc97155505"/>
      <w:bookmarkStart w:id="5137" w:name="_Toc101521631"/>
      <w:bookmarkStart w:id="5138" w:name="_Toc138761912"/>
      <w:bookmarkStart w:id="5139" w:name="_Toc145708127"/>
      <w:bookmarkStart w:id="5140" w:name="_Toc160570632"/>
      <w:bookmarkStart w:id="5141" w:name="_Toc162008228"/>
      <w:bookmarkStart w:id="5142" w:name="_Toc164763646"/>
      <w:r>
        <w:t>8.</w:t>
      </w:r>
      <w:r w:rsidR="00211FE5">
        <w:t>8</w:t>
      </w:r>
      <w:r>
        <w:t>.3.1</w:t>
      </w:r>
      <w:r>
        <w:tab/>
        <w:t>Overview</w:t>
      </w:r>
      <w:bookmarkEnd w:id="5132"/>
      <w:bookmarkEnd w:id="5133"/>
      <w:bookmarkEnd w:id="5134"/>
      <w:bookmarkEnd w:id="5135"/>
      <w:bookmarkEnd w:id="5136"/>
      <w:bookmarkEnd w:id="5137"/>
      <w:bookmarkEnd w:id="5138"/>
      <w:bookmarkEnd w:id="5139"/>
      <w:bookmarkEnd w:id="5140"/>
      <w:bookmarkEnd w:id="5141"/>
      <w:bookmarkEnd w:id="514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7589080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143" w:name="_Toc510696609"/>
      <w:bookmarkStart w:id="5144" w:name="_Toc35971400"/>
      <w:bookmarkStart w:id="5145" w:name="_Toc67903524"/>
      <w:bookmarkStart w:id="5146" w:name="_Toc94194930"/>
    </w:p>
    <w:p w14:paraId="59C24254" w14:textId="23148CE1" w:rsidR="004B37D6" w:rsidRDefault="004B37D6" w:rsidP="004B37D6">
      <w:pPr>
        <w:pStyle w:val="Heading4"/>
      </w:pPr>
      <w:bookmarkStart w:id="5147" w:name="_Toc97042617"/>
      <w:bookmarkStart w:id="5148" w:name="_Toc97045761"/>
      <w:bookmarkStart w:id="5149" w:name="_Toc97155506"/>
      <w:bookmarkStart w:id="5150" w:name="_Toc101521632"/>
      <w:bookmarkStart w:id="5151" w:name="_Toc138761913"/>
      <w:bookmarkStart w:id="5152" w:name="_Toc145708128"/>
      <w:bookmarkStart w:id="5153" w:name="_Toc160570633"/>
      <w:bookmarkStart w:id="5154" w:name="_Toc162008229"/>
      <w:bookmarkStart w:id="5155" w:name="_Toc164763647"/>
      <w:r>
        <w:t>8.</w:t>
      </w:r>
      <w:r w:rsidR="00211FE5">
        <w:t>8</w:t>
      </w:r>
      <w:r>
        <w:t>.3.2</w:t>
      </w:r>
      <w:r>
        <w:tab/>
        <w:t xml:space="preserve">Resource: </w:t>
      </w:r>
      <w:bookmarkEnd w:id="5143"/>
      <w:bookmarkEnd w:id="5144"/>
      <w:bookmarkEnd w:id="5145"/>
      <w:r>
        <w:t>ACT</w:t>
      </w:r>
      <w:r w:rsidRPr="00B14C1D">
        <w:t xml:space="preserve"> Status Subscriptions</w:t>
      </w:r>
      <w:bookmarkEnd w:id="5146"/>
      <w:bookmarkEnd w:id="5147"/>
      <w:bookmarkEnd w:id="5148"/>
      <w:bookmarkEnd w:id="5149"/>
      <w:bookmarkEnd w:id="5150"/>
      <w:bookmarkEnd w:id="5151"/>
      <w:bookmarkEnd w:id="5152"/>
      <w:bookmarkEnd w:id="5153"/>
      <w:bookmarkEnd w:id="5154"/>
      <w:bookmarkEnd w:id="5155"/>
    </w:p>
    <w:p w14:paraId="0C77694F" w14:textId="745E5B17" w:rsidR="004B37D6" w:rsidRDefault="004B37D6" w:rsidP="004B37D6">
      <w:pPr>
        <w:pStyle w:val="Heading5"/>
      </w:pPr>
      <w:bookmarkStart w:id="5156" w:name="_Toc510696610"/>
      <w:bookmarkStart w:id="5157" w:name="_Toc35971401"/>
      <w:bookmarkStart w:id="5158" w:name="_Toc67903525"/>
      <w:bookmarkStart w:id="5159" w:name="_Toc94194931"/>
      <w:bookmarkStart w:id="5160" w:name="_Toc97042618"/>
      <w:bookmarkStart w:id="5161" w:name="_Toc97045762"/>
      <w:bookmarkStart w:id="5162" w:name="_Toc97155507"/>
      <w:bookmarkStart w:id="5163" w:name="_Toc101521633"/>
      <w:bookmarkStart w:id="5164" w:name="_Toc138761914"/>
      <w:bookmarkStart w:id="5165" w:name="_Toc145708129"/>
      <w:bookmarkStart w:id="5166" w:name="_Toc160570634"/>
      <w:bookmarkStart w:id="5167" w:name="_Toc162008230"/>
      <w:bookmarkStart w:id="5168" w:name="_Toc164763648"/>
      <w:r>
        <w:t>8.</w:t>
      </w:r>
      <w:r w:rsidR="00211FE5">
        <w:t>8</w:t>
      </w:r>
      <w:r>
        <w:t>.3.2.1</w:t>
      </w:r>
      <w:r>
        <w:tab/>
        <w:t>Description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169" w:name="_Toc35971402"/>
      <w:bookmarkStart w:id="5170" w:name="_Toc67903526"/>
      <w:bookmarkStart w:id="5171" w:name="_Toc94194932"/>
      <w:bookmarkStart w:id="5172" w:name="_Toc97042619"/>
      <w:bookmarkStart w:id="5173" w:name="_Toc97045763"/>
      <w:bookmarkStart w:id="5174" w:name="_Toc97155508"/>
      <w:bookmarkStart w:id="5175" w:name="_Toc101521634"/>
      <w:bookmarkStart w:id="5176" w:name="_Toc138761915"/>
      <w:bookmarkStart w:id="5177" w:name="_Toc145708130"/>
      <w:bookmarkStart w:id="5178" w:name="_Toc160570635"/>
      <w:bookmarkStart w:id="5179" w:name="_Toc162008231"/>
      <w:bookmarkStart w:id="5180" w:name="_Toc164763649"/>
      <w:bookmarkStart w:id="5181" w:name="_Toc510696612"/>
      <w:r>
        <w:t>8.</w:t>
      </w:r>
      <w:r w:rsidR="00211FE5">
        <w:t>8</w:t>
      </w:r>
      <w:r>
        <w:t>.3.2.2</w:t>
      </w:r>
      <w:r>
        <w:tab/>
        <w:t>Resource Definition</w:t>
      </w:r>
      <w:bookmarkEnd w:id="5169"/>
      <w:bookmarkEnd w:id="5170"/>
      <w:bookmarkEnd w:id="5171"/>
      <w:bookmarkEnd w:id="5172"/>
      <w:bookmarkEnd w:id="5173"/>
      <w:bookmarkEnd w:id="5174"/>
      <w:bookmarkEnd w:id="5175"/>
      <w:bookmarkEnd w:id="5176"/>
      <w:bookmarkEnd w:id="5177"/>
      <w:bookmarkEnd w:id="5178"/>
      <w:bookmarkEnd w:id="5179"/>
      <w:bookmarkEnd w:id="518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182" w:name="_Toc35971403"/>
      <w:bookmarkStart w:id="5183" w:name="_Toc67903527"/>
      <w:bookmarkStart w:id="5184" w:name="_Toc94194933"/>
      <w:bookmarkStart w:id="5185" w:name="_Toc97042620"/>
      <w:bookmarkStart w:id="5186" w:name="_Toc97045764"/>
      <w:bookmarkStart w:id="5187" w:name="_Toc97155509"/>
      <w:bookmarkStart w:id="5188" w:name="_Toc101521635"/>
      <w:bookmarkStart w:id="5189" w:name="_Toc138761916"/>
      <w:bookmarkStart w:id="5190" w:name="_Toc145708131"/>
      <w:bookmarkStart w:id="5191" w:name="_Toc160570636"/>
      <w:bookmarkStart w:id="5192" w:name="_Toc162008232"/>
      <w:bookmarkStart w:id="5193" w:name="_Toc164763650"/>
      <w:r>
        <w:t>8.</w:t>
      </w:r>
      <w:r w:rsidR="00211FE5">
        <w:t>8</w:t>
      </w:r>
      <w:r>
        <w:t>.3.2.3</w:t>
      </w:r>
      <w:r>
        <w:tab/>
        <w:t>Resource Standard Methods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194" w:name="_Toc510696613"/>
      <w:bookmarkStart w:id="5195" w:name="_Toc35971404"/>
      <w:bookmarkStart w:id="5196" w:name="_Toc94194934"/>
      <w:bookmarkStart w:id="5197" w:name="_Toc97042621"/>
      <w:bookmarkStart w:id="5198" w:name="_Toc97045765"/>
      <w:bookmarkStart w:id="5199" w:name="_Toc97155510"/>
      <w:bookmarkStart w:id="5200" w:name="_Toc101521636"/>
      <w:bookmarkStart w:id="5201" w:name="_Toc138761917"/>
      <w:bookmarkStart w:id="5202" w:name="_Toc145708132"/>
      <w:bookmarkStart w:id="5203" w:name="_Toc160570637"/>
      <w:bookmarkStart w:id="5204" w:name="_Toc162008233"/>
      <w:bookmarkStart w:id="5205" w:name="_Toc164763651"/>
      <w:r>
        <w:t>8.</w:t>
      </w:r>
      <w:r w:rsidR="00211FE5">
        <w:t>8</w:t>
      </w:r>
      <w:r>
        <w:t>.3.2.3</w:t>
      </w:r>
      <w:r w:rsidRPr="00384E92">
        <w:t>.1</w:t>
      </w:r>
      <w:r w:rsidRPr="00384E92">
        <w:tab/>
      </w:r>
      <w:bookmarkEnd w:id="5194"/>
      <w:bookmarkEnd w:id="5195"/>
      <w:r>
        <w:t>GET</w:t>
      </w:r>
      <w:bookmarkEnd w:id="5196"/>
      <w:bookmarkEnd w:id="5197"/>
      <w:bookmarkEnd w:id="5198"/>
      <w:bookmarkEnd w:id="5199"/>
      <w:bookmarkEnd w:id="5200"/>
      <w:bookmarkEnd w:id="5201"/>
      <w:bookmarkEnd w:id="5202"/>
      <w:bookmarkEnd w:id="5203"/>
      <w:bookmarkEnd w:id="5204"/>
      <w:bookmarkEnd w:id="520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06" w:name="_Toc94194935"/>
      <w:bookmarkStart w:id="5207" w:name="_Toc97042622"/>
      <w:bookmarkStart w:id="5208" w:name="_Toc97045766"/>
      <w:bookmarkStart w:id="5209" w:name="_Toc97155511"/>
      <w:bookmarkStart w:id="5210" w:name="_Toc101521637"/>
      <w:bookmarkStart w:id="5211" w:name="_Toc138761918"/>
      <w:bookmarkStart w:id="5212" w:name="_Toc145708133"/>
      <w:bookmarkStart w:id="5213" w:name="_Toc160570638"/>
      <w:bookmarkStart w:id="5214" w:name="_Toc162008234"/>
      <w:bookmarkStart w:id="5215" w:name="_Toc164763652"/>
      <w:r>
        <w:t>8.</w:t>
      </w:r>
      <w:r w:rsidR="00211FE5">
        <w:t>8</w:t>
      </w:r>
      <w:r>
        <w:t>.3.2.3</w:t>
      </w:r>
      <w:r w:rsidRPr="00384E92">
        <w:t>.</w:t>
      </w:r>
      <w:r>
        <w:t>2</w:t>
      </w:r>
      <w:r w:rsidRPr="00384E92">
        <w:tab/>
      </w:r>
      <w:r>
        <w:t>POST</w:t>
      </w:r>
      <w:bookmarkEnd w:id="5206"/>
      <w:bookmarkEnd w:id="5207"/>
      <w:bookmarkEnd w:id="5208"/>
      <w:bookmarkEnd w:id="5209"/>
      <w:bookmarkEnd w:id="5210"/>
      <w:bookmarkEnd w:id="5211"/>
      <w:bookmarkEnd w:id="5212"/>
      <w:bookmarkEnd w:id="5213"/>
      <w:bookmarkEnd w:id="5214"/>
      <w:bookmarkEnd w:id="5215"/>
    </w:p>
    <w:p w14:paraId="1B84D178" w14:textId="089DF99A" w:rsidR="004B37D6" w:rsidRDefault="004B37D6" w:rsidP="004B37D6">
      <w:bookmarkStart w:id="5216" w:name="_Toc510696615"/>
      <w:bookmarkStart w:id="5217" w:name="_Toc35971406"/>
      <w:bookmarkStart w:id="521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19" w:name="_Toc94194936"/>
      <w:bookmarkStart w:id="5220" w:name="_Toc97042623"/>
      <w:bookmarkStart w:id="5221" w:name="_Toc97045767"/>
      <w:bookmarkStart w:id="5222" w:name="_Toc97155512"/>
      <w:bookmarkStart w:id="5223" w:name="_Toc101521638"/>
      <w:bookmarkStart w:id="5224" w:name="_Toc138761919"/>
      <w:bookmarkStart w:id="5225" w:name="_Toc145708134"/>
      <w:bookmarkStart w:id="5226" w:name="_Toc160570639"/>
      <w:bookmarkStart w:id="5227" w:name="_Toc162008235"/>
      <w:bookmarkStart w:id="5228" w:name="_Toc164763653"/>
      <w:r>
        <w:t>8.</w:t>
      </w:r>
      <w:r w:rsidR="00211FE5">
        <w:t>8</w:t>
      </w:r>
      <w:r>
        <w:t>.3.2.4</w:t>
      </w:r>
      <w:r>
        <w:tab/>
        <w:t>Resource Custom Operations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29" w:name="_Toc510696621"/>
      <w:bookmarkStart w:id="5230" w:name="_Toc35971412"/>
      <w:bookmarkStart w:id="5231" w:name="_Toc67903529"/>
      <w:bookmarkStart w:id="5232" w:name="_Toc94194937"/>
      <w:bookmarkStart w:id="5233" w:name="_Toc97042624"/>
      <w:bookmarkStart w:id="5234" w:name="_Toc97045768"/>
      <w:bookmarkStart w:id="5235" w:name="_Toc97155513"/>
      <w:bookmarkStart w:id="5236" w:name="_Toc101521639"/>
      <w:bookmarkStart w:id="5237" w:name="_Toc138761920"/>
      <w:bookmarkStart w:id="5238" w:name="_Toc145708135"/>
      <w:bookmarkStart w:id="5239" w:name="_Toc160570640"/>
      <w:bookmarkStart w:id="5240" w:name="_Toc162008236"/>
      <w:bookmarkStart w:id="5241" w:name="_Toc164763654"/>
      <w:r>
        <w:t>8.</w:t>
      </w:r>
      <w:r w:rsidR="00211FE5">
        <w:t>8</w:t>
      </w:r>
      <w:r>
        <w:t>.3.3</w:t>
      </w:r>
      <w:r>
        <w:tab/>
        <w:t xml:space="preserve">Resource: </w:t>
      </w:r>
      <w:bookmarkEnd w:id="5229"/>
      <w:bookmarkEnd w:id="5230"/>
      <w:bookmarkEnd w:id="5231"/>
      <w:r>
        <w:t>Individual ACT Status Subscription</w:t>
      </w:r>
      <w:bookmarkEnd w:id="5232"/>
      <w:bookmarkEnd w:id="5233"/>
      <w:bookmarkEnd w:id="5234"/>
      <w:bookmarkEnd w:id="5235"/>
      <w:bookmarkEnd w:id="5236"/>
      <w:bookmarkEnd w:id="5237"/>
      <w:bookmarkEnd w:id="5238"/>
      <w:bookmarkEnd w:id="5239"/>
      <w:bookmarkEnd w:id="5240"/>
      <w:bookmarkEnd w:id="5241"/>
    </w:p>
    <w:p w14:paraId="6DC21274" w14:textId="3330B31B" w:rsidR="004B37D6" w:rsidRDefault="004B37D6" w:rsidP="004B37D6">
      <w:pPr>
        <w:pStyle w:val="Heading5"/>
      </w:pPr>
      <w:bookmarkStart w:id="5242" w:name="_Toc94194938"/>
      <w:bookmarkStart w:id="5243" w:name="_Toc97042625"/>
      <w:bookmarkStart w:id="5244" w:name="_Toc97045769"/>
      <w:bookmarkStart w:id="5245" w:name="_Toc97155514"/>
      <w:bookmarkStart w:id="5246" w:name="_Toc101521640"/>
      <w:bookmarkStart w:id="5247" w:name="_Toc138761921"/>
      <w:bookmarkStart w:id="5248" w:name="_Toc145708136"/>
      <w:bookmarkStart w:id="5249" w:name="_Toc160570641"/>
      <w:bookmarkStart w:id="5250" w:name="_Toc162008237"/>
      <w:bookmarkStart w:id="5251" w:name="_Toc164763655"/>
      <w:r>
        <w:t>8.</w:t>
      </w:r>
      <w:r w:rsidR="00211FE5">
        <w:t>8</w:t>
      </w:r>
      <w:r>
        <w:t>.3.3.1</w:t>
      </w:r>
      <w:r>
        <w:tab/>
        <w:t>Description</w:t>
      </w:r>
      <w:bookmarkEnd w:id="5242"/>
      <w:bookmarkEnd w:id="5243"/>
      <w:bookmarkEnd w:id="5244"/>
      <w:bookmarkEnd w:id="5245"/>
      <w:bookmarkEnd w:id="5246"/>
      <w:bookmarkEnd w:id="5247"/>
      <w:bookmarkEnd w:id="5248"/>
      <w:bookmarkEnd w:id="5249"/>
      <w:bookmarkEnd w:id="5250"/>
      <w:bookmarkEnd w:id="525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252" w:name="_Toc94194939"/>
      <w:bookmarkStart w:id="5253" w:name="_Toc97042626"/>
      <w:bookmarkStart w:id="5254" w:name="_Toc97045770"/>
      <w:bookmarkStart w:id="5255" w:name="_Toc97155515"/>
      <w:bookmarkStart w:id="5256" w:name="_Toc101521641"/>
      <w:bookmarkStart w:id="5257" w:name="_Toc138761922"/>
      <w:bookmarkStart w:id="5258" w:name="_Toc145708137"/>
      <w:bookmarkStart w:id="5259" w:name="_Toc160570642"/>
      <w:bookmarkStart w:id="5260" w:name="_Toc162008238"/>
      <w:bookmarkStart w:id="5261" w:name="_Toc164763656"/>
      <w:r>
        <w:t>8.</w:t>
      </w:r>
      <w:r w:rsidR="00211FE5">
        <w:t>8</w:t>
      </w:r>
      <w:r>
        <w:t>.3.3.2</w:t>
      </w:r>
      <w:r>
        <w:tab/>
        <w:t>Resource Definition</w:t>
      </w:r>
      <w:bookmarkEnd w:id="5252"/>
      <w:bookmarkEnd w:id="5253"/>
      <w:bookmarkEnd w:id="5254"/>
      <w:bookmarkEnd w:id="5255"/>
      <w:bookmarkEnd w:id="5256"/>
      <w:bookmarkEnd w:id="5257"/>
      <w:bookmarkEnd w:id="5258"/>
      <w:bookmarkEnd w:id="5259"/>
      <w:bookmarkEnd w:id="5260"/>
      <w:bookmarkEnd w:id="526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262" w:name="_Toc94194940"/>
      <w:bookmarkStart w:id="5263" w:name="_Toc97042627"/>
      <w:bookmarkStart w:id="5264" w:name="_Toc97045771"/>
      <w:bookmarkStart w:id="5265" w:name="_Toc97155516"/>
      <w:bookmarkStart w:id="5266" w:name="_Toc101521642"/>
      <w:bookmarkStart w:id="5267" w:name="_Toc138761923"/>
      <w:bookmarkStart w:id="5268" w:name="_Toc145708138"/>
      <w:bookmarkStart w:id="5269" w:name="_Toc160570643"/>
      <w:bookmarkStart w:id="5270" w:name="_Toc162008239"/>
      <w:bookmarkStart w:id="5271" w:name="_Toc164763657"/>
      <w:r>
        <w:t>8.</w:t>
      </w:r>
      <w:r w:rsidR="00211FE5">
        <w:t>8</w:t>
      </w:r>
      <w:r>
        <w:t>.3.3.3</w:t>
      </w:r>
      <w:r>
        <w:tab/>
        <w:t>Resource Standard Methods</w:t>
      </w:r>
      <w:bookmarkEnd w:id="5262"/>
      <w:bookmarkEnd w:id="5263"/>
      <w:bookmarkEnd w:id="5264"/>
      <w:bookmarkEnd w:id="5265"/>
      <w:bookmarkEnd w:id="5266"/>
      <w:bookmarkEnd w:id="5267"/>
      <w:bookmarkEnd w:id="5268"/>
      <w:bookmarkEnd w:id="5269"/>
      <w:bookmarkEnd w:id="5270"/>
      <w:bookmarkEnd w:id="52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272" w:name="_Toc94194941"/>
      <w:bookmarkStart w:id="5273" w:name="_Toc97042628"/>
      <w:bookmarkStart w:id="5274" w:name="_Toc97045772"/>
      <w:bookmarkStart w:id="5275" w:name="_Toc97155517"/>
      <w:bookmarkStart w:id="5276" w:name="_Toc101521643"/>
      <w:bookmarkStart w:id="5277" w:name="_Toc138761924"/>
      <w:bookmarkStart w:id="5278" w:name="_Toc145708139"/>
      <w:bookmarkStart w:id="5279" w:name="_Toc160570644"/>
      <w:bookmarkStart w:id="5280" w:name="_Toc162008240"/>
      <w:bookmarkStart w:id="5281" w:name="_Toc164763658"/>
      <w:r>
        <w:t>8.</w:t>
      </w:r>
      <w:r w:rsidR="00211FE5">
        <w:t>8</w:t>
      </w:r>
      <w:r>
        <w:t>.3.3.3</w:t>
      </w:r>
      <w:r w:rsidRPr="00384E92">
        <w:t>.1</w:t>
      </w:r>
      <w:r w:rsidRPr="00384E92">
        <w:tab/>
      </w:r>
      <w:r>
        <w:t>GET</w:t>
      </w:r>
      <w:bookmarkEnd w:id="5272"/>
      <w:bookmarkEnd w:id="5273"/>
      <w:bookmarkEnd w:id="5274"/>
      <w:bookmarkEnd w:id="5275"/>
      <w:bookmarkEnd w:id="5276"/>
      <w:bookmarkEnd w:id="5277"/>
      <w:bookmarkEnd w:id="5278"/>
      <w:bookmarkEnd w:id="5279"/>
      <w:bookmarkEnd w:id="5280"/>
      <w:bookmarkEnd w:id="528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282" w:name="_Toc94194944"/>
      <w:bookmarkStart w:id="5283" w:name="_Toc97042629"/>
      <w:bookmarkStart w:id="5284" w:name="_Toc97045773"/>
      <w:bookmarkStart w:id="5285" w:name="_Toc97155518"/>
      <w:bookmarkStart w:id="5286" w:name="_Toc101521644"/>
      <w:bookmarkStart w:id="5287" w:name="_Toc138761925"/>
      <w:bookmarkStart w:id="5288" w:name="_Toc145708140"/>
      <w:bookmarkStart w:id="5289" w:name="_Toc160570645"/>
      <w:bookmarkStart w:id="5290" w:name="_Toc162008241"/>
      <w:bookmarkStart w:id="5291" w:name="_Toc164763659"/>
      <w:r>
        <w:t>8.</w:t>
      </w:r>
      <w:r w:rsidR="00211FE5">
        <w:t>8</w:t>
      </w:r>
      <w:r>
        <w:t>.3.3.4</w:t>
      </w:r>
      <w:r>
        <w:tab/>
        <w:t>Resource Custom Operations</w:t>
      </w:r>
      <w:bookmarkEnd w:id="5282"/>
      <w:bookmarkEnd w:id="5283"/>
      <w:bookmarkEnd w:id="5284"/>
      <w:bookmarkEnd w:id="5285"/>
      <w:bookmarkEnd w:id="5286"/>
      <w:bookmarkEnd w:id="5287"/>
      <w:bookmarkEnd w:id="5288"/>
      <w:bookmarkEnd w:id="5289"/>
      <w:bookmarkEnd w:id="5290"/>
      <w:bookmarkEnd w:id="529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292" w:name="_Toc97042630"/>
      <w:bookmarkStart w:id="5293" w:name="_Toc97045774"/>
      <w:bookmarkStart w:id="5294" w:name="_Toc97155519"/>
      <w:bookmarkStart w:id="5295" w:name="_Toc101521645"/>
      <w:bookmarkStart w:id="5296" w:name="_Toc138761926"/>
      <w:bookmarkStart w:id="5297" w:name="_Toc145708141"/>
      <w:bookmarkStart w:id="5298" w:name="_Toc160570646"/>
      <w:bookmarkStart w:id="5299" w:name="_Toc162008242"/>
      <w:bookmarkStart w:id="5300" w:name="_Toc164763660"/>
      <w:r>
        <w:t>8.</w:t>
      </w:r>
      <w:r w:rsidR="00211FE5">
        <w:t>8</w:t>
      </w:r>
      <w:r>
        <w:t>.4</w:t>
      </w:r>
      <w:r>
        <w:tab/>
        <w:t>Custom Operations without associated resources</w:t>
      </w:r>
      <w:bookmarkEnd w:id="5292"/>
      <w:bookmarkEnd w:id="5293"/>
      <w:bookmarkEnd w:id="5294"/>
      <w:bookmarkEnd w:id="5295"/>
      <w:bookmarkEnd w:id="5296"/>
      <w:bookmarkEnd w:id="5297"/>
      <w:bookmarkEnd w:id="5298"/>
      <w:bookmarkEnd w:id="5299"/>
      <w:bookmarkEnd w:id="5300"/>
    </w:p>
    <w:p w14:paraId="55A0FF90" w14:textId="0C17A851" w:rsidR="004B37D6" w:rsidRDefault="004B37D6" w:rsidP="004B37D6">
      <w:pPr>
        <w:pStyle w:val="Heading4"/>
      </w:pPr>
      <w:bookmarkStart w:id="5301" w:name="_Toc94194876"/>
      <w:bookmarkStart w:id="5302" w:name="_Toc97042631"/>
      <w:bookmarkStart w:id="5303" w:name="_Toc97045775"/>
      <w:bookmarkStart w:id="5304" w:name="_Toc97155520"/>
      <w:bookmarkStart w:id="5305" w:name="_Toc101521646"/>
      <w:bookmarkStart w:id="5306" w:name="_Toc138761927"/>
      <w:bookmarkStart w:id="5307" w:name="_Toc145708142"/>
      <w:bookmarkStart w:id="5308" w:name="_Toc160570647"/>
      <w:bookmarkStart w:id="5309" w:name="_Toc162008243"/>
      <w:bookmarkStart w:id="5310" w:name="_Toc164763661"/>
      <w:r>
        <w:t>8.</w:t>
      </w:r>
      <w:r w:rsidR="00211FE5">
        <w:t>8</w:t>
      </w:r>
      <w:r>
        <w:t>.4.1</w:t>
      </w:r>
      <w:r>
        <w:tab/>
        <w:t>Overview</w:t>
      </w:r>
      <w:bookmarkEnd w:id="5301"/>
      <w:bookmarkEnd w:id="5302"/>
      <w:bookmarkEnd w:id="5303"/>
      <w:bookmarkEnd w:id="5304"/>
      <w:bookmarkEnd w:id="5305"/>
      <w:bookmarkEnd w:id="5306"/>
      <w:bookmarkEnd w:id="5307"/>
      <w:bookmarkEnd w:id="5308"/>
      <w:bookmarkEnd w:id="5309"/>
      <w:bookmarkEnd w:id="531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6pt;height:137.4pt" o:ole="">
            <v:imagedata r:id="rId31" o:title=""/>
          </v:shape>
          <o:OLEObject Type="Embed" ProgID="Visio.Drawing.15" ShapeID="_x0000_i1035" DrawAspect="Content" ObjectID="_177589080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11" w:name="_Toc94194877"/>
      <w:bookmarkStart w:id="5312" w:name="_Toc97042632"/>
      <w:bookmarkStart w:id="5313" w:name="_Toc97045776"/>
      <w:bookmarkStart w:id="5314" w:name="_Toc97155521"/>
      <w:bookmarkStart w:id="5315" w:name="_Toc101521647"/>
      <w:bookmarkStart w:id="5316" w:name="_Toc138761928"/>
      <w:bookmarkStart w:id="5317" w:name="_Toc145708143"/>
      <w:bookmarkStart w:id="5318" w:name="_Toc160570648"/>
      <w:bookmarkStart w:id="5319" w:name="_Toc162008244"/>
      <w:bookmarkStart w:id="5320" w:name="_Toc164763662"/>
      <w:r>
        <w:t>8.</w:t>
      </w:r>
      <w:r w:rsidR="00211FE5">
        <w:t>8</w:t>
      </w:r>
      <w:r>
        <w:t>.4.2</w:t>
      </w:r>
      <w:r>
        <w:tab/>
        <w:t xml:space="preserve">Operation: </w:t>
      </w:r>
      <w:bookmarkEnd w:id="5311"/>
      <w:r>
        <w:t>Request</w:t>
      </w:r>
      <w:r>
        <w:rPr>
          <w:rFonts w:cs="Courier New"/>
          <w:szCs w:val="16"/>
        </w:rPr>
        <w:t>EELManagedACR</w:t>
      </w:r>
      <w:bookmarkEnd w:id="5312"/>
      <w:bookmarkEnd w:id="5313"/>
      <w:bookmarkEnd w:id="5314"/>
      <w:bookmarkEnd w:id="5315"/>
      <w:bookmarkEnd w:id="5316"/>
      <w:bookmarkEnd w:id="5317"/>
      <w:bookmarkEnd w:id="5318"/>
      <w:bookmarkEnd w:id="5319"/>
      <w:bookmarkEnd w:id="5320"/>
    </w:p>
    <w:p w14:paraId="4017E321" w14:textId="16D6F32A" w:rsidR="004B37D6" w:rsidRDefault="004B37D6" w:rsidP="004B37D6">
      <w:pPr>
        <w:pStyle w:val="Heading5"/>
      </w:pPr>
      <w:bookmarkStart w:id="5321" w:name="_Toc94194878"/>
      <w:bookmarkStart w:id="5322" w:name="_Toc97042633"/>
      <w:bookmarkStart w:id="5323" w:name="_Toc97045777"/>
      <w:bookmarkStart w:id="5324" w:name="_Toc97155522"/>
      <w:bookmarkStart w:id="5325" w:name="_Toc101521648"/>
      <w:bookmarkStart w:id="5326" w:name="_Toc138761929"/>
      <w:bookmarkStart w:id="5327" w:name="_Toc145708144"/>
      <w:bookmarkStart w:id="5328" w:name="_Toc160570649"/>
      <w:bookmarkStart w:id="5329" w:name="_Toc162008245"/>
      <w:bookmarkStart w:id="5330" w:name="_Toc164763663"/>
      <w:r>
        <w:t>8.</w:t>
      </w:r>
      <w:r w:rsidR="00211FE5">
        <w:t>8</w:t>
      </w:r>
      <w:r>
        <w:t>.4.2.1</w:t>
      </w:r>
      <w:r>
        <w:tab/>
        <w:t>Description</w:t>
      </w:r>
      <w:bookmarkEnd w:id="5321"/>
      <w:bookmarkEnd w:id="5322"/>
      <w:bookmarkEnd w:id="5323"/>
      <w:bookmarkEnd w:id="5324"/>
      <w:bookmarkEnd w:id="5325"/>
      <w:bookmarkEnd w:id="5326"/>
      <w:bookmarkEnd w:id="5327"/>
      <w:bookmarkEnd w:id="5328"/>
      <w:bookmarkEnd w:id="5329"/>
      <w:bookmarkEnd w:id="533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331" w:name="_Toc94194879"/>
      <w:bookmarkStart w:id="5332" w:name="_Toc97042634"/>
      <w:bookmarkStart w:id="5333" w:name="_Toc97045778"/>
      <w:bookmarkStart w:id="5334" w:name="_Toc97155523"/>
      <w:bookmarkStart w:id="5335" w:name="_Toc101521649"/>
      <w:bookmarkStart w:id="5336" w:name="_Toc138761930"/>
      <w:bookmarkStart w:id="5337" w:name="_Toc145708145"/>
      <w:bookmarkStart w:id="5338" w:name="_Toc160570650"/>
      <w:bookmarkStart w:id="5339" w:name="_Toc162008246"/>
      <w:bookmarkStart w:id="5340" w:name="_Toc164763664"/>
      <w:r>
        <w:t>8.</w:t>
      </w:r>
      <w:r w:rsidR="00211FE5">
        <w:t>8</w:t>
      </w:r>
      <w:r>
        <w:t>.4.2.2</w:t>
      </w:r>
      <w:r>
        <w:tab/>
        <w:t>Operation Definition</w:t>
      </w:r>
      <w:bookmarkEnd w:id="5331"/>
      <w:bookmarkEnd w:id="5332"/>
      <w:bookmarkEnd w:id="5333"/>
      <w:bookmarkEnd w:id="5334"/>
      <w:bookmarkEnd w:id="5335"/>
      <w:bookmarkEnd w:id="5336"/>
      <w:bookmarkEnd w:id="5337"/>
      <w:bookmarkEnd w:id="5338"/>
      <w:bookmarkEnd w:id="5339"/>
      <w:bookmarkEnd w:id="534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341" w:name="_Toc97042635"/>
      <w:bookmarkStart w:id="5342" w:name="_Toc97045779"/>
      <w:bookmarkStart w:id="5343" w:name="_Toc97155524"/>
      <w:bookmarkStart w:id="5344" w:name="_Toc101521650"/>
      <w:bookmarkStart w:id="5345" w:name="_Toc138761931"/>
      <w:bookmarkStart w:id="5346" w:name="_Toc145708146"/>
      <w:bookmarkStart w:id="5347" w:name="_Toc160570651"/>
      <w:bookmarkStart w:id="5348" w:name="_Toc162008247"/>
      <w:bookmarkStart w:id="5349" w:name="_Toc164763665"/>
      <w:r>
        <w:t>8.</w:t>
      </w:r>
      <w:r w:rsidR="00211FE5">
        <w:t>8</w:t>
      </w:r>
      <w:r>
        <w:t>.5</w:t>
      </w:r>
      <w:r>
        <w:tab/>
        <w:t>Notifications</w:t>
      </w:r>
      <w:bookmarkEnd w:id="5341"/>
      <w:bookmarkEnd w:id="5342"/>
      <w:bookmarkEnd w:id="5343"/>
      <w:bookmarkEnd w:id="5344"/>
      <w:bookmarkEnd w:id="5345"/>
      <w:bookmarkEnd w:id="5346"/>
      <w:bookmarkEnd w:id="5347"/>
      <w:bookmarkEnd w:id="5348"/>
      <w:bookmarkEnd w:id="5349"/>
    </w:p>
    <w:p w14:paraId="50F129B4" w14:textId="249054DC" w:rsidR="004B37D6" w:rsidRDefault="004B37D6" w:rsidP="004B37D6">
      <w:pPr>
        <w:pStyle w:val="Heading4"/>
      </w:pPr>
      <w:bookmarkStart w:id="5350" w:name="_Toc94194946"/>
      <w:bookmarkStart w:id="5351" w:name="_Toc97042636"/>
      <w:bookmarkStart w:id="5352" w:name="_Toc97045780"/>
      <w:bookmarkStart w:id="5353" w:name="_Toc97155525"/>
      <w:bookmarkStart w:id="5354" w:name="_Toc101521651"/>
      <w:bookmarkStart w:id="5355" w:name="_Toc138761932"/>
      <w:bookmarkStart w:id="5356" w:name="_Toc145708147"/>
      <w:bookmarkStart w:id="5357" w:name="_Toc160570652"/>
      <w:bookmarkStart w:id="5358" w:name="_Toc162008248"/>
      <w:bookmarkStart w:id="5359" w:name="_Toc164763666"/>
      <w:r>
        <w:t>8.</w:t>
      </w:r>
      <w:r w:rsidR="00211FE5">
        <w:t>8</w:t>
      </w:r>
      <w:r>
        <w:t>.5.1</w:t>
      </w:r>
      <w:r>
        <w:tab/>
        <w:t>General</w:t>
      </w:r>
      <w:bookmarkEnd w:id="5350"/>
      <w:bookmarkEnd w:id="5351"/>
      <w:bookmarkEnd w:id="5352"/>
      <w:bookmarkEnd w:id="5353"/>
      <w:bookmarkEnd w:id="5354"/>
      <w:bookmarkEnd w:id="5355"/>
      <w:bookmarkEnd w:id="5356"/>
      <w:bookmarkEnd w:id="5357"/>
      <w:bookmarkEnd w:id="5358"/>
      <w:bookmarkEnd w:id="535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360" w:name="_Toc94194947"/>
      <w:bookmarkStart w:id="5361" w:name="_Toc97042637"/>
      <w:bookmarkStart w:id="5362" w:name="_Toc97045781"/>
      <w:bookmarkStart w:id="5363" w:name="_Toc97155526"/>
      <w:bookmarkStart w:id="5364" w:name="_Toc101521652"/>
      <w:bookmarkStart w:id="5365" w:name="_Toc138761933"/>
      <w:bookmarkStart w:id="5366" w:name="_Toc145708148"/>
      <w:bookmarkStart w:id="5367" w:name="_Toc160570653"/>
      <w:bookmarkStart w:id="5368" w:name="_Toc162008249"/>
      <w:bookmarkStart w:id="5369" w:name="_Toc16476366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360"/>
      <w:bookmarkEnd w:id="5361"/>
      <w:bookmarkEnd w:id="5362"/>
      <w:bookmarkEnd w:id="5363"/>
      <w:bookmarkEnd w:id="5364"/>
      <w:bookmarkEnd w:id="5365"/>
      <w:bookmarkEnd w:id="5366"/>
      <w:bookmarkEnd w:id="5367"/>
      <w:bookmarkEnd w:id="5368"/>
      <w:bookmarkEnd w:id="5369"/>
    </w:p>
    <w:p w14:paraId="180C319F" w14:textId="1B57B6C2" w:rsidR="004B37D6" w:rsidRPr="001E669E" w:rsidRDefault="004B37D6" w:rsidP="004B37D6">
      <w:pPr>
        <w:pStyle w:val="Heading5"/>
        <w:rPr>
          <w:noProof/>
          <w:lang w:val="en-US"/>
        </w:rPr>
      </w:pPr>
      <w:bookmarkStart w:id="5370" w:name="_Toc97042638"/>
      <w:bookmarkStart w:id="5371" w:name="_Toc97045782"/>
      <w:bookmarkStart w:id="5372" w:name="_Toc97155527"/>
      <w:bookmarkStart w:id="5373" w:name="_Toc101521653"/>
      <w:bookmarkStart w:id="5374" w:name="_Toc138761934"/>
      <w:bookmarkStart w:id="5375" w:name="_Toc145708149"/>
      <w:bookmarkStart w:id="5376" w:name="_Toc160570654"/>
      <w:bookmarkStart w:id="5377" w:name="_Toc162008250"/>
      <w:bookmarkStart w:id="5378" w:name="_Toc164763668"/>
      <w:r>
        <w:t>8.</w:t>
      </w:r>
      <w:r w:rsidR="00211FE5">
        <w:t>8</w:t>
      </w:r>
      <w:r w:rsidRPr="001E669E">
        <w:rPr>
          <w:lang w:val="en-US"/>
        </w:rPr>
        <w:t>.5.2</w:t>
      </w:r>
      <w:bookmarkStart w:id="5379" w:name="_Toc94194948"/>
      <w:r w:rsidRPr="001E669E">
        <w:rPr>
          <w:noProof/>
          <w:lang w:val="en-US"/>
        </w:rPr>
        <w:t>.1</w:t>
      </w:r>
      <w:r w:rsidRPr="001E669E">
        <w:rPr>
          <w:noProof/>
          <w:lang w:val="en-US"/>
        </w:rPr>
        <w:tab/>
        <w:t>Description</w:t>
      </w:r>
      <w:bookmarkEnd w:id="5370"/>
      <w:bookmarkEnd w:id="5371"/>
      <w:bookmarkEnd w:id="5372"/>
      <w:bookmarkEnd w:id="5373"/>
      <w:bookmarkEnd w:id="5374"/>
      <w:bookmarkEnd w:id="5375"/>
      <w:bookmarkEnd w:id="5376"/>
      <w:bookmarkEnd w:id="5377"/>
      <w:bookmarkEnd w:id="5378"/>
      <w:bookmarkEnd w:id="537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380" w:name="_Toc94194949"/>
      <w:bookmarkStart w:id="5381" w:name="_Toc97042639"/>
      <w:bookmarkStart w:id="5382" w:name="_Toc97045783"/>
      <w:bookmarkStart w:id="5383" w:name="_Toc97155528"/>
      <w:bookmarkStart w:id="5384" w:name="_Toc101521654"/>
      <w:bookmarkStart w:id="5385" w:name="_Toc138761935"/>
      <w:bookmarkStart w:id="5386" w:name="_Toc145708150"/>
      <w:bookmarkStart w:id="5387" w:name="_Toc160570655"/>
      <w:bookmarkStart w:id="5388" w:name="_Toc162008251"/>
      <w:bookmarkStart w:id="5389" w:name="_Toc164763669"/>
      <w:r>
        <w:t>8.</w:t>
      </w:r>
      <w:r w:rsidR="00211FE5">
        <w:t>8</w:t>
      </w:r>
      <w:r>
        <w:t>.5.2</w:t>
      </w:r>
      <w:r>
        <w:rPr>
          <w:noProof/>
        </w:rPr>
        <w:t>.2</w:t>
      </w:r>
      <w:r>
        <w:rPr>
          <w:noProof/>
        </w:rPr>
        <w:tab/>
        <w:t>Target URI</w:t>
      </w:r>
      <w:bookmarkEnd w:id="5380"/>
      <w:bookmarkEnd w:id="5381"/>
      <w:bookmarkEnd w:id="5382"/>
      <w:bookmarkEnd w:id="5383"/>
      <w:bookmarkEnd w:id="5384"/>
      <w:bookmarkEnd w:id="5385"/>
      <w:bookmarkEnd w:id="5386"/>
      <w:bookmarkEnd w:id="5387"/>
      <w:bookmarkEnd w:id="5388"/>
      <w:bookmarkEnd w:id="538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390" w:name="_Toc94194950"/>
      <w:bookmarkStart w:id="5391" w:name="_Toc97042640"/>
      <w:bookmarkStart w:id="5392" w:name="_Toc97045784"/>
      <w:bookmarkStart w:id="5393" w:name="_Toc97155529"/>
      <w:bookmarkStart w:id="5394" w:name="_Toc101521655"/>
      <w:bookmarkStart w:id="5395" w:name="_Toc138761936"/>
      <w:bookmarkStart w:id="5396" w:name="_Toc145708151"/>
      <w:bookmarkStart w:id="5397" w:name="_Toc160570656"/>
      <w:bookmarkStart w:id="5398" w:name="_Toc162008252"/>
      <w:bookmarkStart w:id="5399" w:name="_Toc164763670"/>
      <w:r>
        <w:t>8.</w:t>
      </w:r>
      <w:r w:rsidR="00211FE5">
        <w:t>8</w:t>
      </w:r>
      <w:r>
        <w:t>.5.2</w:t>
      </w:r>
      <w:r>
        <w:rPr>
          <w:noProof/>
        </w:rPr>
        <w:t>.3</w:t>
      </w:r>
      <w:r>
        <w:rPr>
          <w:noProof/>
        </w:rPr>
        <w:tab/>
        <w:t>Standard Methods</w:t>
      </w:r>
      <w:bookmarkEnd w:id="5390"/>
      <w:bookmarkEnd w:id="5391"/>
      <w:bookmarkEnd w:id="5392"/>
      <w:bookmarkEnd w:id="5393"/>
      <w:bookmarkEnd w:id="5394"/>
      <w:bookmarkEnd w:id="5395"/>
      <w:bookmarkEnd w:id="5396"/>
      <w:bookmarkEnd w:id="5397"/>
      <w:bookmarkEnd w:id="5398"/>
      <w:bookmarkEnd w:id="5399"/>
    </w:p>
    <w:p w14:paraId="67BC3073" w14:textId="210B48D2" w:rsidR="004B37D6" w:rsidRDefault="004B37D6" w:rsidP="004B37D6">
      <w:pPr>
        <w:pStyle w:val="Heading6"/>
        <w:rPr>
          <w:noProof/>
        </w:rPr>
      </w:pPr>
      <w:bookmarkStart w:id="5400" w:name="_Toc94194951"/>
      <w:bookmarkStart w:id="5401" w:name="_Toc97042641"/>
      <w:bookmarkStart w:id="5402" w:name="_Toc97045785"/>
      <w:bookmarkStart w:id="5403" w:name="_Toc97155530"/>
      <w:bookmarkStart w:id="5404" w:name="_Toc101521656"/>
      <w:bookmarkStart w:id="5405" w:name="_Toc138761937"/>
      <w:bookmarkStart w:id="5406" w:name="_Toc145708152"/>
      <w:bookmarkStart w:id="5407" w:name="_Toc160570657"/>
      <w:bookmarkStart w:id="5408" w:name="_Toc162008253"/>
      <w:bookmarkStart w:id="5409" w:name="_Toc164763671"/>
      <w:r>
        <w:t>8.</w:t>
      </w:r>
      <w:r w:rsidR="00211FE5">
        <w:t>8</w:t>
      </w:r>
      <w:r>
        <w:t>.5.2.3</w:t>
      </w:r>
      <w:r>
        <w:rPr>
          <w:noProof/>
        </w:rPr>
        <w:t>.1</w:t>
      </w:r>
      <w:r>
        <w:rPr>
          <w:noProof/>
        </w:rPr>
        <w:tab/>
        <w:t>POST</w:t>
      </w:r>
      <w:bookmarkEnd w:id="5400"/>
      <w:bookmarkEnd w:id="5401"/>
      <w:bookmarkEnd w:id="5402"/>
      <w:bookmarkEnd w:id="5403"/>
      <w:bookmarkEnd w:id="5404"/>
      <w:bookmarkEnd w:id="5405"/>
      <w:bookmarkEnd w:id="5406"/>
      <w:bookmarkEnd w:id="5407"/>
      <w:bookmarkEnd w:id="5408"/>
      <w:bookmarkEnd w:id="540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10" w:name="_Toc94194897"/>
      <w:bookmarkStart w:id="5411" w:name="_Toc97042642"/>
      <w:bookmarkStart w:id="5412" w:name="_Toc97045786"/>
      <w:bookmarkStart w:id="5413" w:name="_Toc97155531"/>
      <w:bookmarkStart w:id="5414" w:name="_Toc101521657"/>
      <w:bookmarkStart w:id="5415" w:name="_Toc138761938"/>
      <w:bookmarkStart w:id="5416" w:name="_Toc145708153"/>
      <w:bookmarkStart w:id="5417" w:name="_Toc160570658"/>
      <w:bookmarkStart w:id="5418" w:name="_Toc162008254"/>
      <w:bookmarkStart w:id="5419" w:name="_Toc164763672"/>
      <w:r>
        <w:t>8.</w:t>
      </w:r>
      <w:r w:rsidR="00180B18">
        <w:t>8</w:t>
      </w:r>
      <w:r>
        <w:t>.6</w:t>
      </w:r>
      <w:r>
        <w:tab/>
        <w:t>Data Model</w:t>
      </w:r>
      <w:bookmarkEnd w:id="5410"/>
      <w:bookmarkEnd w:id="5411"/>
      <w:bookmarkEnd w:id="5412"/>
      <w:bookmarkEnd w:id="5413"/>
      <w:bookmarkEnd w:id="5414"/>
      <w:bookmarkEnd w:id="5415"/>
      <w:bookmarkEnd w:id="5416"/>
      <w:bookmarkEnd w:id="5417"/>
      <w:bookmarkEnd w:id="5418"/>
      <w:bookmarkEnd w:id="5419"/>
    </w:p>
    <w:p w14:paraId="034B2B86" w14:textId="53E1121D" w:rsidR="004B37D6" w:rsidRDefault="004B37D6" w:rsidP="004B37D6">
      <w:pPr>
        <w:pStyle w:val="Heading4"/>
      </w:pPr>
      <w:bookmarkStart w:id="5420" w:name="_Toc510696633"/>
      <w:bookmarkStart w:id="5421" w:name="_Toc35971428"/>
      <w:bookmarkStart w:id="5422" w:name="_Toc94194898"/>
      <w:bookmarkStart w:id="5423" w:name="_Toc97042643"/>
      <w:bookmarkStart w:id="5424" w:name="_Toc97045787"/>
      <w:bookmarkStart w:id="5425" w:name="_Toc97155532"/>
      <w:bookmarkStart w:id="5426" w:name="_Toc101521658"/>
      <w:bookmarkStart w:id="5427" w:name="_Toc138761939"/>
      <w:bookmarkStart w:id="5428" w:name="_Toc145708154"/>
      <w:bookmarkStart w:id="5429" w:name="_Toc160570659"/>
      <w:bookmarkStart w:id="5430" w:name="_Toc162008255"/>
      <w:bookmarkStart w:id="5431" w:name="_Toc164763673"/>
      <w:r>
        <w:t>8.</w:t>
      </w:r>
      <w:r w:rsidR="00180B18">
        <w:t>8</w:t>
      </w:r>
      <w:r>
        <w:t>.6.1</w:t>
      </w:r>
      <w:r>
        <w:tab/>
        <w:t>General</w:t>
      </w:r>
      <w:bookmarkEnd w:id="5420"/>
      <w:bookmarkEnd w:id="5421"/>
      <w:bookmarkEnd w:id="5422"/>
      <w:bookmarkEnd w:id="5423"/>
      <w:bookmarkEnd w:id="5424"/>
      <w:bookmarkEnd w:id="5425"/>
      <w:bookmarkEnd w:id="5426"/>
      <w:bookmarkEnd w:id="5427"/>
      <w:bookmarkEnd w:id="5428"/>
      <w:bookmarkEnd w:id="5429"/>
      <w:bookmarkEnd w:id="5430"/>
      <w:bookmarkEnd w:id="543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432" w:name="_Toc510696634"/>
      <w:bookmarkStart w:id="5433" w:name="_Toc35971429"/>
      <w:bookmarkStart w:id="5434" w:name="_Toc94194899"/>
      <w:bookmarkStart w:id="5435" w:name="_Toc97042644"/>
      <w:bookmarkStart w:id="5436" w:name="_Toc97045788"/>
      <w:bookmarkStart w:id="5437" w:name="_Toc97155533"/>
      <w:bookmarkStart w:id="5438" w:name="_Toc101521659"/>
      <w:bookmarkStart w:id="5439" w:name="_Toc138761940"/>
      <w:bookmarkStart w:id="5440" w:name="_Toc145708155"/>
      <w:bookmarkStart w:id="5441" w:name="_Toc160570660"/>
      <w:bookmarkStart w:id="5442" w:name="_Toc162008256"/>
      <w:bookmarkStart w:id="5443" w:name="_Toc164763674"/>
      <w:r>
        <w:t>8.</w:t>
      </w:r>
      <w:r w:rsidR="00180B18">
        <w:t>8</w:t>
      </w:r>
      <w:r>
        <w:rPr>
          <w:lang w:val="en-US"/>
        </w:rPr>
        <w:t>.6.2</w:t>
      </w:r>
      <w:r>
        <w:rPr>
          <w:lang w:val="en-US"/>
        </w:rPr>
        <w:tab/>
        <w:t>Structured data types</w:t>
      </w:r>
      <w:bookmarkEnd w:id="5432"/>
      <w:bookmarkEnd w:id="5433"/>
      <w:bookmarkEnd w:id="5434"/>
      <w:bookmarkEnd w:id="5435"/>
      <w:bookmarkEnd w:id="5436"/>
      <w:bookmarkEnd w:id="5437"/>
      <w:bookmarkEnd w:id="5438"/>
      <w:bookmarkEnd w:id="5439"/>
      <w:bookmarkEnd w:id="5440"/>
      <w:bookmarkEnd w:id="5441"/>
      <w:bookmarkEnd w:id="5442"/>
      <w:bookmarkEnd w:id="5443"/>
    </w:p>
    <w:p w14:paraId="170EED38" w14:textId="0A063A4F" w:rsidR="004B37D6" w:rsidRDefault="004B37D6" w:rsidP="004B37D6">
      <w:pPr>
        <w:pStyle w:val="Heading5"/>
      </w:pPr>
      <w:bookmarkStart w:id="5444" w:name="_Toc510696635"/>
      <w:bookmarkStart w:id="5445" w:name="_Toc35971430"/>
      <w:bookmarkStart w:id="5446" w:name="_Toc94194900"/>
      <w:bookmarkStart w:id="5447" w:name="_Toc97042645"/>
      <w:bookmarkStart w:id="5448" w:name="_Toc97045789"/>
      <w:bookmarkStart w:id="5449" w:name="_Toc97155534"/>
      <w:bookmarkStart w:id="5450" w:name="_Toc101521660"/>
      <w:bookmarkStart w:id="5451" w:name="_Toc138761941"/>
      <w:bookmarkStart w:id="5452" w:name="_Toc145708156"/>
      <w:bookmarkStart w:id="5453" w:name="_Toc160570661"/>
      <w:bookmarkStart w:id="5454" w:name="_Toc162008257"/>
      <w:bookmarkStart w:id="5455" w:name="_Toc164763675"/>
      <w:r>
        <w:t>8.</w:t>
      </w:r>
      <w:r w:rsidR="00180B18">
        <w:t>8</w:t>
      </w:r>
      <w:r>
        <w:t>.6.2.1</w:t>
      </w:r>
      <w:r>
        <w:tab/>
        <w:t>Introduction</w:t>
      </w:r>
      <w:bookmarkEnd w:id="5444"/>
      <w:bookmarkEnd w:id="5445"/>
      <w:bookmarkEnd w:id="5446"/>
      <w:bookmarkEnd w:id="5447"/>
      <w:bookmarkEnd w:id="5448"/>
      <w:bookmarkEnd w:id="5449"/>
      <w:bookmarkEnd w:id="5450"/>
      <w:bookmarkEnd w:id="5451"/>
      <w:bookmarkEnd w:id="5452"/>
      <w:bookmarkEnd w:id="5453"/>
      <w:bookmarkEnd w:id="5454"/>
      <w:bookmarkEnd w:id="545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456" w:name="_Toc510696636"/>
      <w:bookmarkStart w:id="5457" w:name="_Toc35971431"/>
      <w:bookmarkStart w:id="5458" w:name="_Toc94194901"/>
      <w:bookmarkStart w:id="5459" w:name="_Toc97042646"/>
      <w:bookmarkStart w:id="5460" w:name="_Toc97045790"/>
      <w:bookmarkStart w:id="5461" w:name="_Toc97155535"/>
      <w:bookmarkStart w:id="5462" w:name="_Toc101521661"/>
      <w:bookmarkStart w:id="5463" w:name="_Toc138761942"/>
      <w:bookmarkStart w:id="5464" w:name="_Toc145708157"/>
      <w:bookmarkStart w:id="5465" w:name="_Toc160570662"/>
      <w:bookmarkStart w:id="5466" w:name="_Toc162008258"/>
      <w:bookmarkStart w:id="5467" w:name="_Toc164763676"/>
      <w:r>
        <w:t>8.</w:t>
      </w:r>
      <w:r w:rsidR="00180B18">
        <w:t>8</w:t>
      </w:r>
      <w:r>
        <w:t>.6.2.2</w:t>
      </w:r>
      <w:r>
        <w:tab/>
        <w:t xml:space="preserve">Type: </w:t>
      </w:r>
      <w:bookmarkEnd w:id="5456"/>
      <w:bookmarkEnd w:id="5457"/>
      <w:bookmarkEnd w:id="5458"/>
      <w:r>
        <w:t>EELACRReq</w:t>
      </w:r>
      <w:bookmarkEnd w:id="5459"/>
      <w:bookmarkEnd w:id="5460"/>
      <w:bookmarkEnd w:id="5461"/>
      <w:bookmarkEnd w:id="5462"/>
      <w:bookmarkEnd w:id="5463"/>
      <w:bookmarkEnd w:id="5464"/>
      <w:bookmarkEnd w:id="5465"/>
      <w:bookmarkEnd w:id="5466"/>
      <w:bookmarkEnd w:id="546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468" w:name="_Toc510696637"/>
      <w:bookmarkStart w:id="5469" w:name="_Toc35971432"/>
      <w:bookmarkStart w:id="5470" w:name="_Toc94194902"/>
      <w:bookmarkStart w:id="5471" w:name="_Toc97042647"/>
      <w:bookmarkStart w:id="5472" w:name="_Toc97045791"/>
      <w:bookmarkStart w:id="5473" w:name="_Toc97155536"/>
      <w:bookmarkStart w:id="5474" w:name="_Toc101521662"/>
      <w:bookmarkStart w:id="5475" w:name="_Toc138761943"/>
      <w:bookmarkStart w:id="5476" w:name="_Toc145708158"/>
      <w:bookmarkStart w:id="5477" w:name="_Toc160570663"/>
      <w:bookmarkStart w:id="5478" w:name="_Toc162008259"/>
      <w:bookmarkStart w:id="5479" w:name="_Toc164763677"/>
      <w:r>
        <w:t>8.</w:t>
      </w:r>
      <w:r w:rsidR="00180B18">
        <w:t>8</w:t>
      </w:r>
      <w:r>
        <w:t>.6.2.3</w:t>
      </w:r>
      <w:r>
        <w:tab/>
        <w:t xml:space="preserve">Type: </w:t>
      </w:r>
      <w:bookmarkEnd w:id="5468"/>
      <w:bookmarkEnd w:id="5469"/>
      <w:bookmarkEnd w:id="5470"/>
      <w:r>
        <w:t>EELACRResp</w:t>
      </w:r>
      <w:bookmarkEnd w:id="5471"/>
      <w:bookmarkEnd w:id="5472"/>
      <w:bookmarkEnd w:id="5473"/>
      <w:bookmarkEnd w:id="5474"/>
      <w:bookmarkEnd w:id="5475"/>
      <w:bookmarkEnd w:id="5476"/>
      <w:bookmarkEnd w:id="5477"/>
      <w:bookmarkEnd w:id="5478"/>
      <w:bookmarkEnd w:id="5479"/>
    </w:p>
    <w:p w14:paraId="74E4F90C" w14:textId="7005CE16" w:rsidR="004B37D6" w:rsidRDefault="004B37D6" w:rsidP="004B37D6">
      <w:pPr>
        <w:pStyle w:val="TH"/>
      </w:pPr>
      <w:bookmarkStart w:id="5480" w:name="_Toc510696638"/>
      <w:bookmarkStart w:id="548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482" w:name="_Toc97042648"/>
      <w:bookmarkStart w:id="5483" w:name="_Toc97045792"/>
      <w:bookmarkStart w:id="5484" w:name="_Toc97155537"/>
      <w:bookmarkStart w:id="5485" w:name="_Toc101521663"/>
      <w:bookmarkStart w:id="5486" w:name="_Toc138761944"/>
      <w:bookmarkStart w:id="5487" w:name="_Toc145708159"/>
      <w:bookmarkStart w:id="5488" w:name="_Toc160570664"/>
      <w:bookmarkStart w:id="5489" w:name="_Toc162008260"/>
      <w:bookmarkStart w:id="5490" w:name="_Toc164763678"/>
      <w:bookmarkStart w:id="5491" w:name="_Toc94194909"/>
      <w:r>
        <w:t>8.</w:t>
      </w:r>
      <w:r w:rsidR="00180B18">
        <w:t>8</w:t>
      </w:r>
      <w:r>
        <w:t>.6.2.4</w:t>
      </w:r>
      <w:r>
        <w:tab/>
        <w:t>Type: ACTStatusSubsc</w:t>
      </w:r>
      <w:bookmarkEnd w:id="5482"/>
      <w:bookmarkEnd w:id="5483"/>
      <w:bookmarkEnd w:id="5484"/>
      <w:bookmarkEnd w:id="5485"/>
      <w:bookmarkEnd w:id="5486"/>
      <w:bookmarkEnd w:id="5487"/>
      <w:bookmarkEnd w:id="5488"/>
      <w:bookmarkEnd w:id="5489"/>
      <w:bookmarkEnd w:id="549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492" w:name="_Toc97042649"/>
      <w:bookmarkStart w:id="5493" w:name="_Toc97045793"/>
      <w:bookmarkStart w:id="5494" w:name="_Toc97155538"/>
      <w:bookmarkStart w:id="5495" w:name="_Toc101521664"/>
      <w:bookmarkStart w:id="5496" w:name="_Toc138761945"/>
      <w:bookmarkStart w:id="5497" w:name="_Toc145708160"/>
      <w:bookmarkStart w:id="5498" w:name="_Toc160570665"/>
      <w:bookmarkStart w:id="5499" w:name="_Toc162008261"/>
      <w:bookmarkStart w:id="5500" w:name="_Toc164763679"/>
      <w:r>
        <w:t>8.</w:t>
      </w:r>
      <w:r w:rsidR="00180B18">
        <w:t>8</w:t>
      </w:r>
      <w:r>
        <w:t>.6.2.5</w:t>
      </w:r>
      <w:r>
        <w:tab/>
        <w:t>Type: ACTStatusNotif</w:t>
      </w:r>
      <w:bookmarkEnd w:id="5492"/>
      <w:bookmarkEnd w:id="5493"/>
      <w:bookmarkEnd w:id="5494"/>
      <w:bookmarkEnd w:id="5495"/>
      <w:bookmarkEnd w:id="5496"/>
      <w:bookmarkEnd w:id="5497"/>
      <w:bookmarkEnd w:id="5498"/>
      <w:bookmarkEnd w:id="5499"/>
      <w:bookmarkEnd w:id="550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01" w:name="_Toc97042650"/>
      <w:bookmarkStart w:id="5502" w:name="_Toc97045794"/>
      <w:bookmarkStart w:id="5503" w:name="_Toc97155539"/>
      <w:bookmarkStart w:id="5504" w:name="_Toc101521665"/>
      <w:bookmarkStart w:id="5505" w:name="_Toc138761946"/>
      <w:bookmarkStart w:id="5506" w:name="_Toc145708161"/>
      <w:bookmarkStart w:id="5507" w:name="_Toc160570666"/>
      <w:bookmarkStart w:id="5508" w:name="_Toc162008262"/>
      <w:bookmarkStart w:id="5509" w:name="_Toc164763680"/>
      <w:r>
        <w:t>8.</w:t>
      </w:r>
      <w:r w:rsidR="00180B18">
        <w:t>8</w:t>
      </w:r>
      <w:r>
        <w:rPr>
          <w:lang w:val="en-US"/>
        </w:rPr>
        <w:t>.6.3</w:t>
      </w:r>
      <w:r>
        <w:rPr>
          <w:lang w:val="en-US"/>
        </w:rPr>
        <w:tab/>
        <w:t>Simple data types and enumerations</w:t>
      </w:r>
      <w:bookmarkEnd w:id="5480"/>
      <w:bookmarkEnd w:id="5481"/>
      <w:bookmarkEnd w:id="5491"/>
      <w:bookmarkEnd w:id="5501"/>
      <w:bookmarkEnd w:id="5502"/>
      <w:bookmarkEnd w:id="5503"/>
      <w:bookmarkEnd w:id="5504"/>
      <w:bookmarkEnd w:id="5505"/>
      <w:bookmarkEnd w:id="5506"/>
      <w:bookmarkEnd w:id="5507"/>
      <w:bookmarkEnd w:id="5508"/>
      <w:bookmarkEnd w:id="5509"/>
    </w:p>
    <w:p w14:paraId="7243C03D" w14:textId="5C65BBD4" w:rsidR="004B37D6" w:rsidRDefault="004B37D6" w:rsidP="004B37D6">
      <w:pPr>
        <w:pStyle w:val="Heading5"/>
      </w:pPr>
      <w:bookmarkStart w:id="5510" w:name="_Toc94194910"/>
      <w:bookmarkStart w:id="5511" w:name="_Toc97042651"/>
      <w:bookmarkStart w:id="5512" w:name="_Toc97045795"/>
      <w:bookmarkStart w:id="5513" w:name="_Toc97155540"/>
      <w:bookmarkStart w:id="5514" w:name="_Toc101521666"/>
      <w:bookmarkStart w:id="5515" w:name="_Toc138761947"/>
      <w:bookmarkStart w:id="5516" w:name="_Toc145708162"/>
      <w:bookmarkStart w:id="5517" w:name="_Toc160570667"/>
      <w:bookmarkStart w:id="5518" w:name="_Toc162008263"/>
      <w:bookmarkStart w:id="5519" w:name="_Toc164763681"/>
      <w:r>
        <w:t>8.</w:t>
      </w:r>
      <w:r w:rsidR="00180B18">
        <w:t>8</w:t>
      </w:r>
      <w:r>
        <w:t>.6.3.1</w:t>
      </w:r>
      <w:r>
        <w:tab/>
        <w:t>Introduction</w:t>
      </w:r>
      <w:bookmarkEnd w:id="5510"/>
      <w:bookmarkEnd w:id="5511"/>
      <w:bookmarkEnd w:id="5512"/>
      <w:bookmarkEnd w:id="5513"/>
      <w:bookmarkEnd w:id="5514"/>
      <w:bookmarkEnd w:id="5515"/>
      <w:bookmarkEnd w:id="5516"/>
      <w:bookmarkEnd w:id="5517"/>
      <w:bookmarkEnd w:id="5518"/>
      <w:bookmarkEnd w:id="551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20" w:name="_Toc94194911"/>
      <w:bookmarkStart w:id="5521" w:name="_Toc97042652"/>
      <w:bookmarkStart w:id="5522" w:name="_Toc97045796"/>
      <w:bookmarkStart w:id="5523" w:name="_Toc97155541"/>
      <w:bookmarkStart w:id="5524" w:name="_Toc101521667"/>
      <w:bookmarkStart w:id="5525" w:name="_Toc138761948"/>
      <w:bookmarkStart w:id="5526" w:name="_Toc145708163"/>
      <w:bookmarkStart w:id="5527" w:name="_Toc160570668"/>
      <w:bookmarkStart w:id="5528" w:name="_Toc162008264"/>
      <w:bookmarkStart w:id="5529" w:name="_Toc164763682"/>
      <w:r>
        <w:t>8.</w:t>
      </w:r>
      <w:r w:rsidR="00180B18">
        <w:t>8</w:t>
      </w:r>
      <w:r>
        <w:t>.6.3.2</w:t>
      </w:r>
      <w:r>
        <w:tab/>
        <w:t>Simple data types</w:t>
      </w:r>
      <w:bookmarkEnd w:id="5520"/>
      <w:bookmarkEnd w:id="5521"/>
      <w:bookmarkEnd w:id="5522"/>
      <w:bookmarkEnd w:id="5523"/>
      <w:bookmarkEnd w:id="5524"/>
      <w:bookmarkEnd w:id="5525"/>
      <w:bookmarkEnd w:id="5526"/>
      <w:bookmarkEnd w:id="5527"/>
      <w:bookmarkEnd w:id="5528"/>
      <w:bookmarkEnd w:id="552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530" w:name="_Toc510696643"/>
      <w:bookmarkStart w:id="5531" w:name="_Toc35971438"/>
      <w:bookmarkStart w:id="5532" w:name="_Toc94194916"/>
      <w:bookmarkStart w:id="5533" w:name="_Toc97042653"/>
      <w:bookmarkStart w:id="5534" w:name="_Toc97045797"/>
      <w:bookmarkStart w:id="5535" w:name="_Toc97155542"/>
      <w:bookmarkStart w:id="5536" w:name="_Toc101521668"/>
      <w:bookmarkStart w:id="5537" w:name="_Toc138761949"/>
      <w:bookmarkStart w:id="5538" w:name="_Toc145708164"/>
      <w:bookmarkStart w:id="5539" w:name="_Toc160570669"/>
      <w:bookmarkStart w:id="5540" w:name="_Toc162008265"/>
      <w:bookmarkStart w:id="5541" w:name="_Toc164763683"/>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30"/>
      <w:bookmarkEnd w:id="5531"/>
      <w:bookmarkEnd w:id="5532"/>
      <w:bookmarkEnd w:id="5533"/>
      <w:bookmarkEnd w:id="5534"/>
      <w:bookmarkEnd w:id="5535"/>
      <w:bookmarkEnd w:id="5536"/>
      <w:bookmarkEnd w:id="5537"/>
      <w:bookmarkEnd w:id="5538"/>
      <w:bookmarkEnd w:id="5539"/>
      <w:bookmarkEnd w:id="5540"/>
      <w:bookmarkEnd w:id="5541"/>
    </w:p>
    <w:p w14:paraId="77B6C91C" w14:textId="77777777" w:rsidR="004B37D6" w:rsidRDefault="004B37D6" w:rsidP="004B37D6">
      <w:bookmarkStart w:id="5542" w:name="_Toc510696644"/>
      <w:bookmarkStart w:id="554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544" w:name="_Toc510696646"/>
      <w:bookmarkStart w:id="5545" w:name="_Toc35971441"/>
      <w:bookmarkStart w:id="5546" w:name="_Toc94194917"/>
      <w:bookmarkStart w:id="5547" w:name="_Toc97042654"/>
      <w:bookmarkStart w:id="5548" w:name="_Toc97045798"/>
      <w:bookmarkStart w:id="5549" w:name="_Toc97155543"/>
      <w:bookmarkStart w:id="5550" w:name="_Toc101521669"/>
      <w:bookmarkStart w:id="5551" w:name="_Toc138761950"/>
      <w:bookmarkStart w:id="5552" w:name="_Toc145708165"/>
      <w:bookmarkStart w:id="5553" w:name="_Toc160570670"/>
      <w:bookmarkStart w:id="5554" w:name="_Toc162008266"/>
      <w:bookmarkStart w:id="5555" w:name="_Toc164763684"/>
      <w:bookmarkEnd w:id="5542"/>
      <w:bookmarkEnd w:id="5543"/>
      <w:r>
        <w:t>8.</w:t>
      </w:r>
      <w:r w:rsidR="00180B18">
        <w:t>8</w:t>
      </w:r>
      <w:r>
        <w:t>.6.5</w:t>
      </w:r>
      <w:r>
        <w:tab/>
        <w:t>Binary data</w:t>
      </w:r>
      <w:bookmarkEnd w:id="5544"/>
      <w:bookmarkEnd w:id="5545"/>
      <w:bookmarkEnd w:id="5546"/>
      <w:bookmarkEnd w:id="5547"/>
      <w:bookmarkEnd w:id="5548"/>
      <w:bookmarkEnd w:id="5549"/>
      <w:bookmarkEnd w:id="5550"/>
      <w:bookmarkEnd w:id="5551"/>
      <w:bookmarkEnd w:id="5552"/>
      <w:bookmarkEnd w:id="5553"/>
      <w:bookmarkEnd w:id="5554"/>
      <w:bookmarkEnd w:id="5555"/>
    </w:p>
    <w:p w14:paraId="64701DE6" w14:textId="0B157895" w:rsidR="004B37D6" w:rsidRDefault="004B37D6" w:rsidP="004B37D6">
      <w:pPr>
        <w:pStyle w:val="Heading5"/>
      </w:pPr>
      <w:bookmarkStart w:id="5556" w:name="_Toc35971442"/>
      <w:bookmarkStart w:id="5557" w:name="_Toc94194918"/>
      <w:bookmarkStart w:id="5558" w:name="_Toc97042655"/>
      <w:bookmarkStart w:id="5559" w:name="_Toc97045799"/>
      <w:bookmarkStart w:id="5560" w:name="_Toc97155544"/>
      <w:bookmarkStart w:id="5561" w:name="_Toc101521670"/>
      <w:bookmarkStart w:id="5562" w:name="_Toc138761951"/>
      <w:bookmarkStart w:id="5563" w:name="_Toc145708166"/>
      <w:bookmarkStart w:id="5564" w:name="_Toc160570671"/>
      <w:bookmarkStart w:id="5565" w:name="_Toc162008267"/>
      <w:bookmarkStart w:id="5566" w:name="_Toc164763685"/>
      <w:r>
        <w:t>8.</w:t>
      </w:r>
      <w:r w:rsidR="00180B18">
        <w:t>8</w:t>
      </w:r>
      <w:r>
        <w:t>.6.5.1</w:t>
      </w:r>
      <w:r>
        <w:tab/>
        <w:t>Binary Data Types</w:t>
      </w:r>
      <w:bookmarkEnd w:id="5556"/>
      <w:bookmarkEnd w:id="5557"/>
      <w:bookmarkEnd w:id="5558"/>
      <w:bookmarkEnd w:id="5559"/>
      <w:bookmarkEnd w:id="5560"/>
      <w:bookmarkEnd w:id="5561"/>
      <w:bookmarkEnd w:id="5562"/>
      <w:bookmarkEnd w:id="5563"/>
      <w:bookmarkEnd w:id="5564"/>
      <w:bookmarkEnd w:id="5565"/>
      <w:bookmarkEnd w:id="556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567" w:name="_Toc97042656"/>
      <w:bookmarkStart w:id="5568" w:name="_Toc97045800"/>
      <w:bookmarkStart w:id="5569" w:name="_Toc97155545"/>
      <w:bookmarkStart w:id="5570" w:name="_Toc101521671"/>
      <w:bookmarkStart w:id="5571" w:name="_Toc138761952"/>
      <w:bookmarkStart w:id="5572" w:name="_Toc145708167"/>
      <w:bookmarkStart w:id="5573" w:name="_Toc160570672"/>
      <w:bookmarkStart w:id="5574" w:name="_Toc162008268"/>
      <w:bookmarkStart w:id="5575" w:name="_Toc164763686"/>
      <w:r>
        <w:t>8.</w:t>
      </w:r>
      <w:r w:rsidR="00180B18">
        <w:t>8</w:t>
      </w:r>
      <w:r>
        <w:t>.7</w:t>
      </w:r>
      <w:r>
        <w:tab/>
        <w:t>Error Handling</w:t>
      </w:r>
      <w:bookmarkEnd w:id="5567"/>
      <w:bookmarkEnd w:id="5568"/>
      <w:bookmarkEnd w:id="5569"/>
      <w:bookmarkEnd w:id="5570"/>
      <w:bookmarkEnd w:id="5571"/>
      <w:bookmarkEnd w:id="5572"/>
      <w:bookmarkEnd w:id="5573"/>
      <w:bookmarkEnd w:id="5574"/>
      <w:bookmarkEnd w:id="5575"/>
    </w:p>
    <w:p w14:paraId="089BCBBB" w14:textId="61BA8E0D" w:rsidR="004B37D6" w:rsidRDefault="004B37D6" w:rsidP="004B37D6">
      <w:pPr>
        <w:pStyle w:val="Heading4"/>
      </w:pPr>
      <w:bookmarkStart w:id="5576" w:name="_Toc35971444"/>
      <w:bookmarkStart w:id="5577" w:name="_Toc94194920"/>
      <w:bookmarkStart w:id="5578" w:name="_Toc97042657"/>
      <w:bookmarkStart w:id="5579" w:name="_Toc97045801"/>
      <w:bookmarkStart w:id="5580" w:name="_Toc97155546"/>
      <w:bookmarkStart w:id="5581" w:name="_Toc101521672"/>
      <w:bookmarkStart w:id="5582" w:name="_Toc138761953"/>
      <w:bookmarkStart w:id="5583" w:name="_Toc145708168"/>
      <w:bookmarkStart w:id="5584" w:name="_Toc160570673"/>
      <w:bookmarkStart w:id="5585" w:name="_Toc162008269"/>
      <w:bookmarkStart w:id="5586" w:name="_Toc164763687"/>
      <w:r>
        <w:t>8.</w:t>
      </w:r>
      <w:r w:rsidR="00180B18">
        <w:t>8</w:t>
      </w:r>
      <w:r>
        <w:t>.7.1</w:t>
      </w:r>
      <w:r>
        <w:tab/>
        <w:t>General</w:t>
      </w:r>
      <w:bookmarkEnd w:id="5576"/>
      <w:bookmarkEnd w:id="5577"/>
      <w:bookmarkEnd w:id="5578"/>
      <w:bookmarkEnd w:id="5579"/>
      <w:bookmarkEnd w:id="5580"/>
      <w:bookmarkEnd w:id="5581"/>
      <w:bookmarkEnd w:id="5582"/>
      <w:bookmarkEnd w:id="5583"/>
      <w:bookmarkEnd w:id="5584"/>
      <w:bookmarkEnd w:id="5585"/>
      <w:bookmarkEnd w:id="558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587" w:name="_Toc35971445"/>
      <w:bookmarkStart w:id="5588" w:name="_Toc94194921"/>
      <w:bookmarkStart w:id="5589" w:name="_Toc97042658"/>
      <w:bookmarkStart w:id="5590" w:name="_Toc97045802"/>
      <w:bookmarkStart w:id="5591" w:name="_Toc97155547"/>
      <w:bookmarkStart w:id="5592" w:name="_Toc101521673"/>
      <w:bookmarkStart w:id="5593" w:name="_Toc138761954"/>
      <w:bookmarkStart w:id="5594" w:name="_Toc145708169"/>
      <w:bookmarkStart w:id="5595" w:name="_Toc160570674"/>
      <w:bookmarkStart w:id="5596" w:name="_Toc162008270"/>
      <w:bookmarkStart w:id="5597" w:name="_Toc164763688"/>
      <w:r>
        <w:t>8.</w:t>
      </w:r>
      <w:r w:rsidR="00180B18">
        <w:t>8</w:t>
      </w:r>
      <w:r>
        <w:t>.7.2</w:t>
      </w:r>
      <w:r>
        <w:tab/>
        <w:t>Protocol Errors</w:t>
      </w:r>
      <w:bookmarkEnd w:id="5587"/>
      <w:bookmarkEnd w:id="5588"/>
      <w:bookmarkEnd w:id="5589"/>
      <w:bookmarkEnd w:id="5590"/>
      <w:bookmarkEnd w:id="5591"/>
      <w:bookmarkEnd w:id="5592"/>
      <w:bookmarkEnd w:id="5593"/>
      <w:bookmarkEnd w:id="5594"/>
      <w:bookmarkEnd w:id="5595"/>
      <w:bookmarkEnd w:id="5596"/>
      <w:bookmarkEnd w:id="559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598" w:name="_Toc35971446"/>
      <w:bookmarkStart w:id="5599" w:name="_Toc94194922"/>
      <w:bookmarkStart w:id="5600" w:name="_Toc97042659"/>
      <w:bookmarkStart w:id="5601" w:name="_Toc97045803"/>
      <w:bookmarkStart w:id="5602" w:name="_Toc97155548"/>
      <w:bookmarkStart w:id="5603" w:name="_Toc101521674"/>
      <w:bookmarkStart w:id="5604" w:name="_Toc138761955"/>
      <w:bookmarkStart w:id="5605" w:name="_Toc145708170"/>
      <w:bookmarkStart w:id="5606" w:name="_Toc160570675"/>
      <w:bookmarkStart w:id="5607" w:name="_Toc162008271"/>
      <w:bookmarkStart w:id="5608" w:name="_Toc164763689"/>
      <w:r>
        <w:t>8.</w:t>
      </w:r>
      <w:r w:rsidR="00180B18">
        <w:t>8</w:t>
      </w:r>
      <w:r>
        <w:t>.7.3</w:t>
      </w:r>
      <w:r>
        <w:tab/>
        <w:t>Application Errors</w:t>
      </w:r>
      <w:bookmarkEnd w:id="5598"/>
      <w:bookmarkEnd w:id="5599"/>
      <w:bookmarkEnd w:id="5600"/>
      <w:bookmarkEnd w:id="5601"/>
      <w:bookmarkEnd w:id="5602"/>
      <w:bookmarkEnd w:id="5603"/>
      <w:bookmarkEnd w:id="5604"/>
      <w:bookmarkEnd w:id="5605"/>
      <w:bookmarkEnd w:id="5606"/>
      <w:bookmarkEnd w:id="5607"/>
      <w:bookmarkEnd w:id="560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09" w:name="_Toc97042660"/>
      <w:bookmarkStart w:id="5610" w:name="_Toc97045804"/>
      <w:bookmarkStart w:id="5611" w:name="_Toc97155549"/>
      <w:bookmarkStart w:id="5612" w:name="_Toc101521675"/>
      <w:bookmarkStart w:id="5613" w:name="_Toc138761956"/>
      <w:bookmarkStart w:id="5614" w:name="_Toc145708171"/>
      <w:bookmarkStart w:id="5615" w:name="_Toc160570676"/>
      <w:bookmarkStart w:id="5616" w:name="_Toc162008272"/>
      <w:bookmarkStart w:id="5617" w:name="_Toc164763690"/>
      <w:r>
        <w:t>8.</w:t>
      </w:r>
      <w:r w:rsidR="00180B18">
        <w:t>8</w:t>
      </w:r>
      <w:r>
        <w:t>.8</w:t>
      </w:r>
      <w:r>
        <w:tab/>
        <w:t>Feature negotiation</w:t>
      </w:r>
      <w:bookmarkEnd w:id="5609"/>
      <w:bookmarkEnd w:id="5610"/>
      <w:bookmarkEnd w:id="5611"/>
      <w:bookmarkEnd w:id="5612"/>
      <w:bookmarkEnd w:id="5613"/>
      <w:bookmarkEnd w:id="5614"/>
      <w:bookmarkEnd w:id="5615"/>
      <w:bookmarkEnd w:id="5616"/>
      <w:bookmarkEnd w:id="561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18" w:name="_Toc97042661"/>
      <w:bookmarkStart w:id="5619" w:name="_Toc97045805"/>
      <w:bookmarkStart w:id="5620" w:name="_Toc97155550"/>
      <w:bookmarkStart w:id="5621" w:name="_Toc101521676"/>
      <w:bookmarkStart w:id="5622" w:name="_Toc138761957"/>
      <w:bookmarkStart w:id="5623" w:name="_Toc145708172"/>
      <w:bookmarkStart w:id="5624" w:name="_Toc160570677"/>
      <w:bookmarkStart w:id="5625" w:name="_Toc162008273"/>
      <w:bookmarkStart w:id="5626" w:name="_Toc164763691"/>
      <w:r>
        <w:t>8.</w:t>
      </w:r>
      <w:r w:rsidR="009A6F55">
        <w:t>9</w:t>
      </w:r>
      <w:r>
        <w:tab/>
      </w:r>
      <w:r w:rsidRPr="00310802">
        <w:t>Eees_ACRStatusUpdate</w:t>
      </w:r>
      <w:r>
        <w:t xml:space="preserve"> API</w:t>
      </w:r>
      <w:bookmarkEnd w:id="5618"/>
      <w:bookmarkEnd w:id="5619"/>
      <w:bookmarkEnd w:id="5620"/>
      <w:bookmarkEnd w:id="5621"/>
      <w:bookmarkEnd w:id="5622"/>
      <w:bookmarkEnd w:id="5623"/>
      <w:bookmarkEnd w:id="5624"/>
      <w:bookmarkEnd w:id="5625"/>
      <w:bookmarkEnd w:id="5626"/>
    </w:p>
    <w:p w14:paraId="605538DB" w14:textId="322928C9" w:rsidR="00D732EB" w:rsidRDefault="00D732EB" w:rsidP="00D732EB">
      <w:pPr>
        <w:pStyle w:val="Heading3"/>
      </w:pPr>
      <w:bookmarkStart w:id="5627" w:name="_Toc97042662"/>
      <w:bookmarkStart w:id="5628" w:name="_Toc97045806"/>
      <w:bookmarkStart w:id="5629" w:name="_Toc97155551"/>
      <w:bookmarkStart w:id="5630" w:name="_Toc101521677"/>
      <w:bookmarkStart w:id="5631" w:name="_Toc138761958"/>
      <w:bookmarkStart w:id="5632" w:name="_Toc145708173"/>
      <w:bookmarkStart w:id="5633" w:name="_Toc160570678"/>
      <w:bookmarkStart w:id="5634" w:name="_Toc162008274"/>
      <w:bookmarkStart w:id="5635" w:name="_Toc164763692"/>
      <w:r>
        <w:t>8.</w:t>
      </w:r>
      <w:r w:rsidR="009A6F55">
        <w:t>9</w:t>
      </w:r>
      <w:r>
        <w:t>.1</w:t>
      </w:r>
      <w:r>
        <w:tab/>
        <w:t>Introduction</w:t>
      </w:r>
      <w:bookmarkEnd w:id="5627"/>
      <w:bookmarkEnd w:id="5628"/>
      <w:bookmarkEnd w:id="5629"/>
      <w:bookmarkEnd w:id="5630"/>
      <w:bookmarkEnd w:id="5631"/>
      <w:bookmarkEnd w:id="5632"/>
      <w:bookmarkEnd w:id="5633"/>
      <w:bookmarkEnd w:id="5634"/>
      <w:bookmarkEnd w:id="563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636" w:name="_Toc35971392"/>
      <w:bookmarkStart w:id="5637" w:name="_Toc94194873"/>
      <w:bookmarkStart w:id="5638" w:name="_Toc97042663"/>
      <w:bookmarkStart w:id="5639" w:name="_Toc97045807"/>
      <w:bookmarkStart w:id="5640" w:name="_Toc97155552"/>
      <w:bookmarkStart w:id="5641" w:name="_Toc101521678"/>
      <w:bookmarkStart w:id="5642" w:name="_Toc138761959"/>
      <w:bookmarkStart w:id="5643" w:name="_Toc145708174"/>
      <w:bookmarkStart w:id="5644" w:name="_Toc160570679"/>
      <w:bookmarkStart w:id="5645" w:name="_Toc162008275"/>
      <w:bookmarkStart w:id="5646" w:name="_Toc164763693"/>
      <w:r>
        <w:t>8.</w:t>
      </w:r>
      <w:r w:rsidR="009A6F55">
        <w:t>9</w:t>
      </w:r>
      <w:r>
        <w:t>.2</w:t>
      </w:r>
      <w:r>
        <w:tab/>
        <w:t>Usage of HTTP</w:t>
      </w:r>
      <w:bookmarkEnd w:id="5636"/>
      <w:bookmarkEnd w:id="5637"/>
      <w:bookmarkEnd w:id="5638"/>
      <w:bookmarkEnd w:id="5639"/>
      <w:bookmarkEnd w:id="5640"/>
      <w:bookmarkEnd w:id="5641"/>
      <w:bookmarkEnd w:id="5642"/>
      <w:bookmarkEnd w:id="5643"/>
      <w:bookmarkEnd w:id="5644"/>
      <w:bookmarkEnd w:id="5645"/>
      <w:bookmarkEnd w:id="564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647" w:name="_Toc97042664"/>
      <w:bookmarkStart w:id="5648" w:name="_Toc97045808"/>
      <w:bookmarkStart w:id="5649" w:name="_Toc97155553"/>
      <w:bookmarkStart w:id="5650" w:name="_Toc101521679"/>
      <w:bookmarkStart w:id="5651" w:name="_Toc138761960"/>
      <w:bookmarkStart w:id="5652" w:name="_Toc145708175"/>
      <w:bookmarkStart w:id="5653" w:name="_Toc160570680"/>
      <w:bookmarkStart w:id="5654" w:name="_Toc162008276"/>
      <w:bookmarkStart w:id="5655" w:name="_Toc164763694"/>
      <w:r>
        <w:t>8.</w:t>
      </w:r>
      <w:r w:rsidR="009A6F55">
        <w:t>9</w:t>
      </w:r>
      <w:r>
        <w:t>.3</w:t>
      </w:r>
      <w:r>
        <w:tab/>
        <w:t>Resources</w:t>
      </w:r>
      <w:bookmarkEnd w:id="5647"/>
      <w:bookmarkEnd w:id="5648"/>
      <w:bookmarkEnd w:id="5649"/>
      <w:bookmarkEnd w:id="5650"/>
      <w:bookmarkEnd w:id="5651"/>
      <w:bookmarkEnd w:id="5652"/>
      <w:bookmarkEnd w:id="5653"/>
      <w:bookmarkEnd w:id="5654"/>
      <w:bookmarkEnd w:id="565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656" w:name="_Toc94194875"/>
      <w:bookmarkStart w:id="5657" w:name="_Toc97042665"/>
      <w:bookmarkStart w:id="5658" w:name="_Toc97045809"/>
      <w:bookmarkStart w:id="5659" w:name="_Toc97155554"/>
      <w:bookmarkStart w:id="5660" w:name="_Toc101521680"/>
      <w:bookmarkStart w:id="5661" w:name="_Toc138761961"/>
      <w:bookmarkStart w:id="5662" w:name="_Toc145708176"/>
      <w:bookmarkStart w:id="5663" w:name="_Toc160570681"/>
      <w:bookmarkStart w:id="5664" w:name="_Toc162008277"/>
      <w:bookmarkStart w:id="5665" w:name="_Toc164763695"/>
      <w:r>
        <w:t>8.</w:t>
      </w:r>
      <w:r w:rsidR="009A6F55">
        <w:t>9</w:t>
      </w:r>
      <w:r>
        <w:t>.4</w:t>
      </w:r>
      <w:r>
        <w:tab/>
        <w:t>Custom Operations without associated resources</w:t>
      </w:r>
      <w:bookmarkEnd w:id="5656"/>
      <w:bookmarkEnd w:id="5657"/>
      <w:bookmarkEnd w:id="5658"/>
      <w:bookmarkEnd w:id="5659"/>
      <w:bookmarkEnd w:id="5660"/>
      <w:bookmarkEnd w:id="5661"/>
      <w:bookmarkEnd w:id="5662"/>
      <w:bookmarkEnd w:id="5663"/>
      <w:bookmarkEnd w:id="5664"/>
      <w:bookmarkEnd w:id="5665"/>
    </w:p>
    <w:p w14:paraId="3D42972D" w14:textId="415F0957" w:rsidR="002C48AF" w:rsidRDefault="002C48AF" w:rsidP="002C48AF">
      <w:pPr>
        <w:pStyle w:val="Heading4"/>
      </w:pPr>
      <w:bookmarkStart w:id="5666" w:name="_Toc97042666"/>
      <w:bookmarkStart w:id="5667" w:name="_Toc97045810"/>
      <w:bookmarkStart w:id="5668" w:name="_Toc97155555"/>
      <w:bookmarkStart w:id="5669" w:name="_Toc101521681"/>
      <w:bookmarkStart w:id="5670" w:name="_Toc138761962"/>
      <w:bookmarkStart w:id="5671" w:name="_Toc145708177"/>
      <w:bookmarkStart w:id="5672" w:name="_Toc160570682"/>
      <w:bookmarkStart w:id="5673" w:name="_Toc162008278"/>
      <w:bookmarkStart w:id="5674" w:name="_Toc164763696"/>
      <w:r>
        <w:t>8.</w:t>
      </w:r>
      <w:r w:rsidR="009A6F55">
        <w:t>9</w:t>
      </w:r>
      <w:r>
        <w:t>.4.1</w:t>
      </w:r>
      <w:r>
        <w:tab/>
        <w:t>Overview</w:t>
      </w:r>
      <w:bookmarkEnd w:id="5666"/>
      <w:bookmarkEnd w:id="5667"/>
      <w:bookmarkEnd w:id="5668"/>
      <w:bookmarkEnd w:id="5669"/>
      <w:bookmarkEnd w:id="5670"/>
      <w:bookmarkEnd w:id="5671"/>
      <w:bookmarkEnd w:id="5672"/>
      <w:bookmarkEnd w:id="5673"/>
      <w:bookmarkEnd w:id="567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8pt" o:ole="">
            <v:imagedata r:id="rId33" o:title=""/>
          </v:shape>
          <o:OLEObject Type="Embed" ProgID="Visio.Drawing.15" ShapeID="_x0000_i1036" DrawAspect="Content" ObjectID="_177589080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675" w:name="_Toc97042667"/>
      <w:bookmarkStart w:id="5676" w:name="_Toc97045811"/>
      <w:bookmarkStart w:id="5677" w:name="_Toc97155556"/>
      <w:bookmarkStart w:id="5678" w:name="_Toc101521682"/>
      <w:bookmarkStart w:id="5679" w:name="_Toc138761963"/>
      <w:bookmarkStart w:id="5680" w:name="_Toc145708178"/>
      <w:bookmarkStart w:id="5681" w:name="_Toc160570683"/>
      <w:bookmarkStart w:id="5682" w:name="_Toc162008279"/>
      <w:bookmarkStart w:id="5683" w:name="_Toc164763697"/>
      <w:r>
        <w:t>8.</w:t>
      </w:r>
      <w:r w:rsidR="009A6F55">
        <w:t>9</w:t>
      </w:r>
      <w:r>
        <w:t>.4.2</w:t>
      </w:r>
      <w:r>
        <w:tab/>
        <w:t>Operation: Request</w:t>
      </w:r>
      <w:r>
        <w:rPr>
          <w:rFonts w:cs="Courier New"/>
          <w:szCs w:val="16"/>
        </w:rPr>
        <w:t>ACRUpdate</w:t>
      </w:r>
      <w:bookmarkEnd w:id="5675"/>
      <w:bookmarkEnd w:id="5676"/>
      <w:bookmarkEnd w:id="5677"/>
      <w:bookmarkEnd w:id="5678"/>
      <w:bookmarkEnd w:id="5679"/>
      <w:bookmarkEnd w:id="5680"/>
      <w:bookmarkEnd w:id="5681"/>
      <w:bookmarkEnd w:id="5682"/>
      <w:bookmarkEnd w:id="5683"/>
    </w:p>
    <w:p w14:paraId="5CBD7E87" w14:textId="46942108" w:rsidR="002C48AF" w:rsidRDefault="002C48AF" w:rsidP="002C48AF">
      <w:pPr>
        <w:pStyle w:val="Heading5"/>
      </w:pPr>
      <w:bookmarkStart w:id="5684" w:name="_Toc97042668"/>
      <w:bookmarkStart w:id="5685" w:name="_Toc97045812"/>
      <w:bookmarkStart w:id="5686" w:name="_Toc97155557"/>
      <w:bookmarkStart w:id="5687" w:name="_Toc101521683"/>
      <w:bookmarkStart w:id="5688" w:name="_Toc138761964"/>
      <w:bookmarkStart w:id="5689" w:name="_Toc145708179"/>
      <w:bookmarkStart w:id="5690" w:name="_Toc160570684"/>
      <w:bookmarkStart w:id="5691" w:name="_Toc162008280"/>
      <w:bookmarkStart w:id="5692" w:name="_Toc164763698"/>
      <w:r>
        <w:t>8.</w:t>
      </w:r>
      <w:r w:rsidR="009A6F55">
        <w:t>9</w:t>
      </w:r>
      <w:r>
        <w:t>.4.2.1</w:t>
      </w:r>
      <w:r>
        <w:tab/>
        <w:t>Description</w:t>
      </w:r>
      <w:bookmarkEnd w:id="5684"/>
      <w:bookmarkEnd w:id="5685"/>
      <w:bookmarkEnd w:id="5686"/>
      <w:bookmarkEnd w:id="5687"/>
      <w:bookmarkEnd w:id="5688"/>
      <w:bookmarkEnd w:id="5689"/>
      <w:bookmarkEnd w:id="5690"/>
      <w:bookmarkEnd w:id="5691"/>
      <w:bookmarkEnd w:id="569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693" w:name="_Toc97042669"/>
      <w:bookmarkStart w:id="5694" w:name="_Toc97045813"/>
      <w:bookmarkStart w:id="5695" w:name="_Toc97155558"/>
      <w:bookmarkStart w:id="5696" w:name="_Toc101521684"/>
      <w:bookmarkStart w:id="5697" w:name="_Toc138761965"/>
      <w:bookmarkStart w:id="5698" w:name="_Toc145708180"/>
      <w:bookmarkStart w:id="5699" w:name="_Toc160570685"/>
      <w:bookmarkStart w:id="5700" w:name="_Toc162008281"/>
      <w:bookmarkStart w:id="5701" w:name="_Toc164763699"/>
      <w:r>
        <w:t>8.</w:t>
      </w:r>
      <w:r w:rsidR="009A6F55">
        <w:t>9</w:t>
      </w:r>
      <w:r>
        <w:t>.4.2.2</w:t>
      </w:r>
      <w:r>
        <w:tab/>
        <w:t>Operation Definition</w:t>
      </w:r>
      <w:bookmarkEnd w:id="5693"/>
      <w:bookmarkEnd w:id="5694"/>
      <w:bookmarkEnd w:id="5695"/>
      <w:bookmarkEnd w:id="5696"/>
      <w:bookmarkEnd w:id="5697"/>
      <w:bookmarkEnd w:id="5698"/>
      <w:bookmarkEnd w:id="5699"/>
      <w:bookmarkEnd w:id="5700"/>
      <w:bookmarkEnd w:id="570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02" w:name="_Toc97042670"/>
      <w:bookmarkStart w:id="5703" w:name="_Toc97045814"/>
      <w:bookmarkStart w:id="5704" w:name="_Toc97155559"/>
      <w:bookmarkStart w:id="5705" w:name="_Toc101521685"/>
      <w:bookmarkStart w:id="5706" w:name="_Toc138761966"/>
      <w:bookmarkStart w:id="5707" w:name="_Toc145708181"/>
      <w:bookmarkStart w:id="5708" w:name="_Toc160570686"/>
      <w:bookmarkStart w:id="5709" w:name="_Toc162008282"/>
      <w:bookmarkStart w:id="5710" w:name="_Toc164763700"/>
      <w:r>
        <w:t>8.</w:t>
      </w:r>
      <w:r w:rsidR="009A6F55">
        <w:t>9</w:t>
      </w:r>
      <w:r>
        <w:t>.5</w:t>
      </w:r>
      <w:r>
        <w:tab/>
        <w:t>Notifications</w:t>
      </w:r>
      <w:bookmarkEnd w:id="5702"/>
      <w:bookmarkEnd w:id="5703"/>
      <w:bookmarkEnd w:id="5704"/>
      <w:bookmarkEnd w:id="5705"/>
      <w:bookmarkEnd w:id="5706"/>
      <w:bookmarkEnd w:id="5707"/>
      <w:bookmarkEnd w:id="5708"/>
      <w:bookmarkEnd w:id="5709"/>
      <w:bookmarkEnd w:id="571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11" w:name="_Toc97042671"/>
      <w:bookmarkStart w:id="5712" w:name="_Toc97045815"/>
      <w:bookmarkStart w:id="5713" w:name="_Toc97155560"/>
      <w:bookmarkStart w:id="5714" w:name="_Toc101521686"/>
      <w:bookmarkStart w:id="5715" w:name="_Toc138761967"/>
      <w:bookmarkStart w:id="5716" w:name="_Toc145708182"/>
      <w:bookmarkStart w:id="5717" w:name="_Toc160570687"/>
      <w:bookmarkStart w:id="5718" w:name="_Toc162008283"/>
      <w:bookmarkStart w:id="5719" w:name="_Toc164763701"/>
      <w:r>
        <w:t>8.</w:t>
      </w:r>
      <w:r w:rsidR="009A6F55">
        <w:t>9</w:t>
      </w:r>
      <w:r>
        <w:t>.6</w:t>
      </w:r>
      <w:r>
        <w:tab/>
        <w:t>Data Model</w:t>
      </w:r>
      <w:bookmarkEnd w:id="5711"/>
      <w:bookmarkEnd w:id="5712"/>
      <w:bookmarkEnd w:id="5713"/>
      <w:bookmarkEnd w:id="5714"/>
      <w:bookmarkEnd w:id="5715"/>
      <w:bookmarkEnd w:id="5716"/>
      <w:bookmarkEnd w:id="5717"/>
      <w:bookmarkEnd w:id="5718"/>
      <w:bookmarkEnd w:id="5719"/>
    </w:p>
    <w:p w14:paraId="660A2668" w14:textId="58670620" w:rsidR="00F72222" w:rsidRDefault="00F72222" w:rsidP="00F72222">
      <w:pPr>
        <w:pStyle w:val="Heading4"/>
      </w:pPr>
      <w:bookmarkStart w:id="5720" w:name="_Toc97042672"/>
      <w:bookmarkStart w:id="5721" w:name="_Toc97045816"/>
      <w:bookmarkStart w:id="5722" w:name="_Toc97155561"/>
      <w:bookmarkStart w:id="5723" w:name="_Toc101521687"/>
      <w:bookmarkStart w:id="5724" w:name="_Toc138761968"/>
      <w:bookmarkStart w:id="5725" w:name="_Toc145708183"/>
      <w:bookmarkStart w:id="5726" w:name="_Toc160570688"/>
      <w:bookmarkStart w:id="5727" w:name="_Toc162008284"/>
      <w:bookmarkStart w:id="5728" w:name="_Toc164763702"/>
      <w:r>
        <w:t>8.</w:t>
      </w:r>
      <w:r w:rsidR="009A6F55">
        <w:t>9</w:t>
      </w:r>
      <w:r>
        <w:t>.6.1</w:t>
      </w:r>
      <w:r>
        <w:tab/>
        <w:t>General</w:t>
      </w:r>
      <w:bookmarkEnd w:id="5720"/>
      <w:bookmarkEnd w:id="5721"/>
      <w:bookmarkEnd w:id="5722"/>
      <w:bookmarkEnd w:id="5723"/>
      <w:bookmarkEnd w:id="5724"/>
      <w:bookmarkEnd w:id="5725"/>
      <w:bookmarkEnd w:id="5726"/>
      <w:bookmarkEnd w:id="5727"/>
      <w:bookmarkEnd w:id="572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29" w:name="_Toc97042673"/>
      <w:bookmarkStart w:id="5730" w:name="_Toc97045817"/>
      <w:bookmarkStart w:id="5731" w:name="_Toc97155562"/>
      <w:bookmarkStart w:id="5732" w:name="_Toc101521688"/>
      <w:bookmarkStart w:id="5733" w:name="_Toc138761969"/>
      <w:bookmarkStart w:id="5734" w:name="_Toc145708184"/>
      <w:bookmarkStart w:id="5735" w:name="_Toc160570689"/>
      <w:bookmarkStart w:id="5736" w:name="_Toc162008285"/>
      <w:bookmarkStart w:id="5737" w:name="_Toc164763703"/>
      <w:r>
        <w:t>8.</w:t>
      </w:r>
      <w:r w:rsidR="009A6F55">
        <w:t>9</w:t>
      </w:r>
      <w:r>
        <w:rPr>
          <w:lang w:val="en-US"/>
        </w:rPr>
        <w:t>.6.2</w:t>
      </w:r>
      <w:r>
        <w:rPr>
          <w:lang w:val="en-US"/>
        </w:rPr>
        <w:tab/>
        <w:t>Structured data types</w:t>
      </w:r>
      <w:bookmarkEnd w:id="5729"/>
      <w:bookmarkEnd w:id="5730"/>
      <w:bookmarkEnd w:id="5731"/>
      <w:bookmarkEnd w:id="5732"/>
      <w:bookmarkEnd w:id="5733"/>
      <w:bookmarkEnd w:id="5734"/>
      <w:bookmarkEnd w:id="5735"/>
      <w:bookmarkEnd w:id="5736"/>
      <w:bookmarkEnd w:id="5737"/>
    </w:p>
    <w:p w14:paraId="3A057503" w14:textId="674D4936" w:rsidR="00F72222" w:rsidRDefault="00F72222" w:rsidP="00F72222">
      <w:pPr>
        <w:pStyle w:val="Heading5"/>
      </w:pPr>
      <w:bookmarkStart w:id="5738" w:name="_Toc97042674"/>
      <w:bookmarkStart w:id="5739" w:name="_Toc97045818"/>
      <w:bookmarkStart w:id="5740" w:name="_Toc97155563"/>
      <w:bookmarkStart w:id="5741" w:name="_Toc101521689"/>
      <w:bookmarkStart w:id="5742" w:name="_Toc138761970"/>
      <w:bookmarkStart w:id="5743" w:name="_Toc145708185"/>
      <w:bookmarkStart w:id="5744" w:name="_Toc160570690"/>
      <w:bookmarkStart w:id="5745" w:name="_Toc162008286"/>
      <w:bookmarkStart w:id="5746" w:name="_Toc164763704"/>
      <w:r>
        <w:t>8.</w:t>
      </w:r>
      <w:r w:rsidR="009A6F55">
        <w:t>9</w:t>
      </w:r>
      <w:r>
        <w:t>.6.2.1</w:t>
      </w:r>
      <w:r>
        <w:tab/>
        <w:t>Introduction</w:t>
      </w:r>
      <w:bookmarkEnd w:id="5738"/>
      <w:bookmarkEnd w:id="5739"/>
      <w:bookmarkEnd w:id="5740"/>
      <w:bookmarkEnd w:id="5741"/>
      <w:bookmarkEnd w:id="5742"/>
      <w:bookmarkEnd w:id="5743"/>
      <w:bookmarkEnd w:id="5744"/>
      <w:bookmarkEnd w:id="5745"/>
      <w:bookmarkEnd w:id="574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747" w:name="_Toc97042675"/>
      <w:bookmarkStart w:id="5748" w:name="_Toc97045819"/>
      <w:bookmarkStart w:id="5749" w:name="_Toc97155564"/>
      <w:bookmarkStart w:id="5750" w:name="_Toc101521690"/>
      <w:bookmarkStart w:id="5751" w:name="_Toc138761971"/>
      <w:bookmarkStart w:id="5752" w:name="_Toc145708186"/>
      <w:bookmarkStart w:id="5753" w:name="_Toc160570691"/>
      <w:bookmarkStart w:id="5754" w:name="_Toc162008287"/>
      <w:bookmarkStart w:id="5755" w:name="_Toc164763705"/>
      <w:r>
        <w:t>8.</w:t>
      </w:r>
      <w:r w:rsidR="009A6F55">
        <w:t>9</w:t>
      </w:r>
      <w:r>
        <w:t>.6.2.2</w:t>
      </w:r>
      <w:r>
        <w:tab/>
        <w:t>Type: ACRUpdateData</w:t>
      </w:r>
      <w:bookmarkEnd w:id="5747"/>
      <w:bookmarkEnd w:id="5748"/>
      <w:bookmarkEnd w:id="5749"/>
      <w:bookmarkEnd w:id="5750"/>
      <w:bookmarkEnd w:id="5751"/>
      <w:bookmarkEnd w:id="5752"/>
      <w:bookmarkEnd w:id="5753"/>
      <w:bookmarkEnd w:id="5754"/>
      <w:bookmarkEnd w:id="575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756" w:name="_Toc97042676"/>
      <w:bookmarkStart w:id="5757" w:name="_Toc97045820"/>
      <w:bookmarkStart w:id="5758" w:name="_Toc97155565"/>
      <w:bookmarkStart w:id="5759" w:name="_Toc101521691"/>
      <w:bookmarkStart w:id="5760" w:name="_Toc138761972"/>
      <w:bookmarkStart w:id="5761" w:name="_Toc145708187"/>
      <w:bookmarkStart w:id="5762" w:name="_Toc160570692"/>
      <w:bookmarkStart w:id="5763" w:name="_Toc162008288"/>
      <w:bookmarkStart w:id="5764" w:name="_Toc164763706"/>
      <w:r>
        <w:t>8.</w:t>
      </w:r>
      <w:r w:rsidR="009A6F55">
        <w:t>9</w:t>
      </w:r>
      <w:r>
        <w:t>.6.2.3</w:t>
      </w:r>
      <w:r>
        <w:tab/>
        <w:t>Type: ACRDataStatus</w:t>
      </w:r>
      <w:bookmarkEnd w:id="5756"/>
      <w:bookmarkEnd w:id="5757"/>
      <w:bookmarkEnd w:id="5758"/>
      <w:bookmarkEnd w:id="5759"/>
      <w:bookmarkEnd w:id="5760"/>
      <w:bookmarkEnd w:id="5761"/>
      <w:bookmarkEnd w:id="5762"/>
      <w:bookmarkEnd w:id="5763"/>
      <w:bookmarkEnd w:id="576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765" w:name="_Toc101521692"/>
      <w:bookmarkStart w:id="5766" w:name="_Toc138761973"/>
      <w:bookmarkStart w:id="5767" w:name="_Toc145708188"/>
      <w:bookmarkStart w:id="5768" w:name="_Toc160570693"/>
      <w:bookmarkStart w:id="5769" w:name="_Toc162008289"/>
      <w:bookmarkStart w:id="5770" w:name="_Toc164763707"/>
      <w:r>
        <w:t>8.</w:t>
      </w:r>
      <w:r w:rsidR="009A6F55">
        <w:t>9</w:t>
      </w:r>
      <w:r>
        <w:t>.6.2.4</w:t>
      </w:r>
      <w:r>
        <w:tab/>
        <w:t>Type: ACTResultInfo</w:t>
      </w:r>
      <w:bookmarkEnd w:id="5765"/>
      <w:bookmarkEnd w:id="5766"/>
      <w:bookmarkEnd w:id="5767"/>
      <w:bookmarkEnd w:id="5768"/>
      <w:bookmarkEnd w:id="5769"/>
      <w:bookmarkEnd w:id="577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771" w:name="_Toc97042677"/>
      <w:bookmarkStart w:id="5772" w:name="_Toc97045821"/>
      <w:bookmarkStart w:id="5773" w:name="_Toc97155566"/>
      <w:bookmarkStart w:id="5774" w:name="_Toc101521693"/>
      <w:bookmarkStart w:id="5775" w:name="_Toc138761974"/>
      <w:bookmarkStart w:id="5776" w:name="_Toc145708189"/>
      <w:bookmarkStart w:id="5777" w:name="_Toc160570694"/>
      <w:bookmarkStart w:id="5778" w:name="_Toc162008290"/>
      <w:bookmarkStart w:id="5779" w:name="_Toc164763708"/>
      <w:r>
        <w:t>8.</w:t>
      </w:r>
      <w:r w:rsidR="009A6F55">
        <w:t>9</w:t>
      </w:r>
      <w:r>
        <w:rPr>
          <w:lang w:val="en-US"/>
        </w:rPr>
        <w:t>.6.3</w:t>
      </w:r>
      <w:r>
        <w:rPr>
          <w:lang w:val="en-US"/>
        </w:rPr>
        <w:tab/>
        <w:t>Simple data types and enumerations</w:t>
      </w:r>
      <w:bookmarkEnd w:id="5771"/>
      <w:bookmarkEnd w:id="5772"/>
      <w:bookmarkEnd w:id="5773"/>
      <w:bookmarkEnd w:id="5774"/>
      <w:bookmarkEnd w:id="5775"/>
      <w:bookmarkEnd w:id="5776"/>
      <w:bookmarkEnd w:id="5777"/>
      <w:bookmarkEnd w:id="5778"/>
      <w:bookmarkEnd w:id="5779"/>
    </w:p>
    <w:p w14:paraId="59301A56" w14:textId="2EC8CD9B" w:rsidR="00F72222" w:rsidRDefault="00F72222" w:rsidP="00F72222">
      <w:pPr>
        <w:pStyle w:val="Heading5"/>
      </w:pPr>
      <w:bookmarkStart w:id="5780" w:name="_Toc97042678"/>
      <w:bookmarkStart w:id="5781" w:name="_Toc97045822"/>
      <w:bookmarkStart w:id="5782" w:name="_Toc97155567"/>
      <w:bookmarkStart w:id="5783" w:name="_Toc101521694"/>
      <w:bookmarkStart w:id="5784" w:name="_Toc138761975"/>
      <w:bookmarkStart w:id="5785" w:name="_Toc145708190"/>
      <w:bookmarkStart w:id="5786" w:name="_Toc160570695"/>
      <w:bookmarkStart w:id="5787" w:name="_Toc162008291"/>
      <w:bookmarkStart w:id="5788" w:name="_Toc164763709"/>
      <w:r>
        <w:t>8.</w:t>
      </w:r>
      <w:r w:rsidR="009A6F55">
        <w:t>9</w:t>
      </w:r>
      <w:r>
        <w:t>.6.3.1</w:t>
      </w:r>
      <w:r>
        <w:tab/>
        <w:t>Introduction</w:t>
      </w:r>
      <w:bookmarkEnd w:id="5780"/>
      <w:bookmarkEnd w:id="5781"/>
      <w:bookmarkEnd w:id="5782"/>
      <w:bookmarkEnd w:id="5783"/>
      <w:bookmarkEnd w:id="5784"/>
      <w:bookmarkEnd w:id="5785"/>
      <w:bookmarkEnd w:id="5786"/>
      <w:bookmarkEnd w:id="5787"/>
      <w:bookmarkEnd w:id="578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789" w:name="_Toc97042679"/>
      <w:bookmarkStart w:id="5790" w:name="_Toc97045823"/>
      <w:bookmarkStart w:id="5791" w:name="_Toc97155568"/>
      <w:bookmarkStart w:id="5792" w:name="_Toc101521695"/>
      <w:bookmarkStart w:id="5793" w:name="_Toc138761976"/>
      <w:bookmarkStart w:id="5794" w:name="_Toc145708191"/>
      <w:bookmarkStart w:id="5795" w:name="_Toc160570696"/>
      <w:bookmarkStart w:id="5796" w:name="_Toc162008292"/>
      <w:bookmarkStart w:id="5797" w:name="_Toc164763710"/>
      <w:r>
        <w:t>8.</w:t>
      </w:r>
      <w:r w:rsidR="009A6F55">
        <w:t>9</w:t>
      </w:r>
      <w:r>
        <w:t>.6.3.2</w:t>
      </w:r>
      <w:r>
        <w:tab/>
        <w:t>Simple data types</w:t>
      </w:r>
      <w:bookmarkEnd w:id="5789"/>
      <w:bookmarkEnd w:id="5790"/>
      <w:bookmarkEnd w:id="5791"/>
      <w:bookmarkEnd w:id="5792"/>
      <w:bookmarkEnd w:id="5793"/>
      <w:bookmarkEnd w:id="5794"/>
      <w:bookmarkEnd w:id="5795"/>
      <w:bookmarkEnd w:id="5796"/>
      <w:bookmarkEnd w:id="579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798" w:name="_Toc94194912"/>
      <w:bookmarkStart w:id="5799" w:name="_Toc97042680"/>
      <w:bookmarkStart w:id="5800" w:name="_Toc97045824"/>
      <w:bookmarkStart w:id="5801" w:name="_Toc97155569"/>
      <w:bookmarkStart w:id="5802" w:name="_Toc101521696"/>
      <w:bookmarkStart w:id="5803" w:name="_Toc138761977"/>
      <w:bookmarkStart w:id="5804" w:name="_Toc145708192"/>
      <w:bookmarkStart w:id="5805" w:name="_Toc160570697"/>
      <w:bookmarkStart w:id="5806" w:name="_Toc162008293"/>
      <w:bookmarkStart w:id="5807" w:name="_Toc164763711"/>
      <w:r>
        <w:t>8.</w:t>
      </w:r>
      <w:r w:rsidR="009A6F55">
        <w:t>9</w:t>
      </w:r>
      <w:r>
        <w:t>.6.3.3</w:t>
      </w:r>
      <w:r>
        <w:tab/>
        <w:t xml:space="preserve">Enumeration: </w:t>
      </w:r>
      <w:bookmarkEnd w:id="5798"/>
      <w:r>
        <w:t>ACTResult</w:t>
      </w:r>
      <w:bookmarkEnd w:id="5799"/>
      <w:bookmarkEnd w:id="5800"/>
      <w:bookmarkEnd w:id="5801"/>
      <w:bookmarkEnd w:id="5802"/>
      <w:bookmarkEnd w:id="5803"/>
      <w:bookmarkEnd w:id="5804"/>
      <w:bookmarkEnd w:id="5805"/>
      <w:bookmarkEnd w:id="5806"/>
      <w:bookmarkEnd w:id="580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08" w:name="_Toc510696642"/>
            <w:bookmarkStart w:id="5809" w:name="_Toc35971437"/>
            <w:bookmarkStart w:id="581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11" w:name="_Toc97042681"/>
      <w:bookmarkStart w:id="5812" w:name="_Toc97045825"/>
      <w:bookmarkStart w:id="5813" w:name="_Toc97155570"/>
      <w:bookmarkStart w:id="5814" w:name="_Toc101521697"/>
      <w:bookmarkStart w:id="5815" w:name="_Toc138761978"/>
      <w:bookmarkStart w:id="5816" w:name="_Toc145708193"/>
      <w:bookmarkStart w:id="5817" w:name="_Toc160570698"/>
      <w:bookmarkStart w:id="5818" w:name="_Toc162008294"/>
      <w:bookmarkStart w:id="5819" w:name="_Toc164763712"/>
      <w:bookmarkEnd w:id="5808"/>
      <w:bookmarkEnd w:id="5809"/>
      <w:bookmarkEnd w:id="5810"/>
      <w:r>
        <w:t>8.</w:t>
      </w:r>
      <w:r w:rsidR="009A6F55">
        <w:t>9</w:t>
      </w:r>
      <w:r>
        <w:t>.6.3.4</w:t>
      </w:r>
      <w:r>
        <w:tab/>
        <w:t>Enumeration: E3SubscsStatus</w:t>
      </w:r>
      <w:bookmarkEnd w:id="5811"/>
      <w:bookmarkEnd w:id="5812"/>
      <w:bookmarkEnd w:id="5813"/>
      <w:bookmarkEnd w:id="5814"/>
      <w:bookmarkEnd w:id="5815"/>
      <w:bookmarkEnd w:id="5816"/>
      <w:bookmarkEnd w:id="5817"/>
      <w:bookmarkEnd w:id="5818"/>
      <w:bookmarkEnd w:id="581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20" w:name="_Toc101521698"/>
      <w:bookmarkStart w:id="5821" w:name="_Toc138761979"/>
      <w:bookmarkStart w:id="5822" w:name="_Toc145708194"/>
      <w:bookmarkStart w:id="5823" w:name="_Toc160570699"/>
      <w:bookmarkStart w:id="5824" w:name="_Toc162008295"/>
      <w:bookmarkStart w:id="5825" w:name="_Toc164763713"/>
      <w:r>
        <w:t>8.</w:t>
      </w:r>
      <w:r w:rsidR="009A6F55">
        <w:t>9</w:t>
      </w:r>
      <w:r>
        <w:t>.6.3.5</w:t>
      </w:r>
      <w:r>
        <w:tab/>
        <w:t>Enumeration: ACTFailureCause</w:t>
      </w:r>
      <w:bookmarkEnd w:id="5820"/>
      <w:bookmarkEnd w:id="5821"/>
      <w:bookmarkEnd w:id="5822"/>
      <w:bookmarkEnd w:id="5823"/>
      <w:bookmarkEnd w:id="5824"/>
      <w:bookmarkEnd w:id="582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26" w:name="_Toc97042682"/>
      <w:bookmarkStart w:id="5827" w:name="_Toc97045826"/>
      <w:bookmarkStart w:id="5828" w:name="_Toc97155571"/>
      <w:bookmarkStart w:id="5829" w:name="_Toc101521699"/>
      <w:bookmarkStart w:id="5830" w:name="_Toc138761980"/>
      <w:bookmarkStart w:id="5831" w:name="_Toc145708195"/>
      <w:bookmarkStart w:id="5832" w:name="_Toc160570700"/>
      <w:bookmarkStart w:id="5833" w:name="_Toc162008296"/>
      <w:bookmarkStart w:id="5834" w:name="_Toc164763714"/>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26"/>
      <w:bookmarkEnd w:id="5827"/>
      <w:bookmarkEnd w:id="5828"/>
      <w:bookmarkEnd w:id="5829"/>
      <w:bookmarkEnd w:id="5830"/>
      <w:bookmarkEnd w:id="5831"/>
      <w:bookmarkEnd w:id="5832"/>
      <w:bookmarkEnd w:id="5833"/>
      <w:bookmarkEnd w:id="583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835" w:name="_Toc97042683"/>
      <w:bookmarkStart w:id="5836" w:name="_Toc97045827"/>
      <w:bookmarkStart w:id="5837" w:name="_Toc97155572"/>
      <w:bookmarkStart w:id="5838" w:name="_Toc101521700"/>
      <w:bookmarkStart w:id="5839" w:name="_Toc138761981"/>
      <w:bookmarkStart w:id="5840" w:name="_Toc145708196"/>
      <w:bookmarkStart w:id="5841" w:name="_Toc160570701"/>
      <w:bookmarkStart w:id="5842" w:name="_Toc162008297"/>
      <w:bookmarkStart w:id="5843" w:name="_Toc164763715"/>
      <w:r>
        <w:t>8.</w:t>
      </w:r>
      <w:r w:rsidR="009A6F55">
        <w:t>9</w:t>
      </w:r>
      <w:r>
        <w:t>.6.5</w:t>
      </w:r>
      <w:r>
        <w:tab/>
        <w:t>Binary data</w:t>
      </w:r>
      <w:bookmarkEnd w:id="5835"/>
      <w:bookmarkEnd w:id="5836"/>
      <w:bookmarkEnd w:id="5837"/>
      <w:bookmarkEnd w:id="5838"/>
      <w:bookmarkEnd w:id="5839"/>
      <w:bookmarkEnd w:id="5840"/>
      <w:bookmarkEnd w:id="5841"/>
      <w:bookmarkEnd w:id="5842"/>
      <w:bookmarkEnd w:id="5843"/>
    </w:p>
    <w:p w14:paraId="3F8A5C72" w14:textId="57595DB9" w:rsidR="00F72222" w:rsidRDefault="00F72222" w:rsidP="00F72222">
      <w:pPr>
        <w:pStyle w:val="Heading5"/>
      </w:pPr>
      <w:bookmarkStart w:id="5844" w:name="_Toc97042684"/>
      <w:bookmarkStart w:id="5845" w:name="_Toc97045828"/>
      <w:bookmarkStart w:id="5846" w:name="_Toc97155573"/>
      <w:bookmarkStart w:id="5847" w:name="_Toc101521701"/>
      <w:bookmarkStart w:id="5848" w:name="_Toc138761982"/>
      <w:bookmarkStart w:id="5849" w:name="_Toc145708197"/>
      <w:bookmarkStart w:id="5850" w:name="_Toc160570702"/>
      <w:bookmarkStart w:id="5851" w:name="_Toc162008298"/>
      <w:bookmarkStart w:id="5852" w:name="_Toc164763716"/>
      <w:r>
        <w:t>8.</w:t>
      </w:r>
      <w:r w:rsidR="009A6F55">
        <w:t>9</w:t>
      </w:r>
      <w:r>
        <w:t>.6.5.1</w:t>
      </w:r>
      <w:r>
        <w:tab/>
        <w:t>Binary Data Types</w:t>
      </w:r>
      <w:bookmarkEnd w:id="5844"/>
      <w:bookmarkEnd w:id="5845"/>
      <w:bookmarkEnd w:id="5846"/>
      <w:bookmarkEnd w:id="5847"/>
      <w:bookmarkEnd w:id="5848"/>
      <w:bookmarkEnd w:id="5849"/>
      <w:bookmarkEnd w:id="5850"/>
      <w:bookmarkEnd w:id="5851"/>
      <w:bookmarkEnd w:id="585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853" w:name="_Toc97042685"/>
      <w:bookmarkStart w:id="5854" w:name="_Toc97045829"/>
      <w:bookmarkStart w:id="5855" w:name="_Toc97155574"/>
      <w:bookmarkStart w:id="5856" w:name="_Toc101521702"/>
      <w:bookmarkStart w:id="5857" w:name="_Toc138761983"/>
      <w:bookmarkStart w:id="5858" w:name="_Toc145708198"/>
      <w:bookmarkStart w:id="5859" w:name="_Toc160570703"/>
      <w:bookmarkStart w:id="5860" w:name="_Toc162008299"/>
      <w:bookmarkStart w:id="5861" w:name="_Toc164763717"/>
      <w:r>
        <w:t>8.</w:t>
      </w:r>
      <w:r w:rsidR="009A6F55">
        <w:t>9</w:t>
      </w:r>
      <w:r>
        <w:t>.7</w:t>
      </w:r>
      <w:r>
        <w:tab/>
        <w:t>Error Handling</w:t>
      </w:r>
      <w:bookmarkEnd w:id="5853"/>
      <w:bookmarkEnd w:id="5854"/>
      <w:bookmarkEnd w:id="5855"/>
      <w:bookmarkEnd w:id="5856"/>
      <w:bookmarkEnd w:id="5857"/>
      <w:bookmarkEnd w:id="5858"/>
      <w:bookmarkEnd w:id="5859"/>
      <w:bookmarkEnd w:id="5860"/>
      <w:bookmarkEnd w:id="5861"/>
    </w:p>
    <w:p w14:paraId="1B092F49" w14:textId="2BB5ECBE" w:rsidR="00D732EB" w:rsidRDefault="00D732EB" w:rsidP="00D732EB">
      <w:pPr>
        <w:pStyle w:val="Heading4"/>
      </w:pPr>
      <w:bookmarkStart w:id="5862" w:name="_Toc97042686"/>
      <w:bookmarkStart w:id="5863" w:name="_Toc97045830"/>
      <w:bookmarkStart w:id="5864" w:name="_Toc97155575"/>
      <w:bookmarkStart w:id="5865" w:name="_Toc101521703"/>
      <w:bookmarkStart w:id="5866" w:name="_Toc138761984"/>
      <w:bookmarkStart w:id="5867" w:name="_Toc145708199"/>
      <w:bookmarkStart w:id="5868" w:name="_Toc160570704"/>
      <w:bookmarkStart w:id="5869" w:name="_Toc162008300"/>
      <w:bookmarkStart w:id="5870" w:name="_Toc164763718"/>
      <w:r>
        <w:t>8.</w:t>
      </w:r>
      <w:r w:rsidR="009A6F55">
        <w:t>9</w:t>
      </w:r>
      <w:r>
        <w:t>.7.1</w:t>
      </w:r>
      <w:r>
        <w:tab/>
        <w:t>General</w:t>
      </w:r>
      <w:bookmarkEnd w:id="5862"/>
      <w:bookmarkEnd w:id="5863"/>
      <w:bookmarkEnd w:id="5864"/>
      <w:bookmarkEnd w:id="5865"/>
      <w:bookmarkEnd w:id="5866"/>
      <w:bookmarkEnd w:id="5867"/>
      <w:bookmarkEnd w:id="5868"/>
      <w:bookmarkEnd w:id="5869"/>
      <w:bookmarkEnd w:id="587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871" w:name="_Toc97042687"/>
      <w:bookmarkStart w:id="5872" w:name="_Toc97045831"/>
      <w:bookmarkStart w:id="5873" w:name="_Toc97155576"/>
      <w:bookmarkStart w:id="5874" w:name="_Toc101521704"/>
      <w:bookmarkStart w:id="5875" w:name="_Toc138761985"/>
      <w:bookmarkStart w:id="5876" w:name="_Toc145708200"/>
      <w:bookmarkStart w:id="5877" w:name="_Toc160570705"/>
      <w:bookmarkStart w:id="5878" w:name="_Toc162008301"/>
      <w:bookmarkStart w:id="5879" w:name="_Toc164763719"/>
      <w:r>
        <w:t>8.</w:t>
      </w:r>
      <w:r w:rsidR="009A6F55">
        <w:t>9</w:t>
      </w:r>
      <w:r>
        <w:t>.7.2</w:t>
      </w:r>
      <w:r>
        <w:tab/>
        <w:t>Protocol Errors</w:t>
      </w:r>
      <w:bookmarkEnd w:id="5871"/>
      <w:bookmarkEnd w:id="5872"/>
      <w:bookmarkEnd w:id="5873"/>
      <w:bookmarkEnd w:id="5874"/>
      <w:bookmarkEnd w:id="5875"/>
      <w:bookmarkEnd w:id="5876"/>
      <w:bookmarkEnd w:id="5877"/>
      <w:bookmarkEnd w:id="5878"/>
      <w:bookmarkEnd w:id="587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880" w:name="_Toc97042688"/>
      <w:bookmarkStart w:id="5881" w:name="_Toc97045832"/>
      <w:bookmarkStart w:id="5882" w:name="_Toc97155577"/>
      <w:bookmarkStart w:id="5883" w:name="_Toc101521705"/>
      <w:bookmarkStart w:id="5884" w:name="_Toc138761986"/>
      <w:bookmarkStart w:id="5885" w:name="_Toc145708201"/>
      <w:bookmarkStart w:id="5886" w:name="_Toc160570706"/>
      <w:bookmarkStart w:id="5887" w:name="_Toc162008302"/>
      <w:bookmarkStart w:id="5888" w:name="_Toc164763720"/>
      <w:r>
        <w:t>8.</w:t>
      </w:r>
      <w:r w:rsidR="009A6F55">
        <w:t>9</w:t>
      </w:r>
      <w:r>
        <w:t>.7.3</w:t>
      </w:r>
      <w:r>
        <w:tab/>
        <w:t>Application Errors</w:t>
      </w:r>
      <w:bookmarkEnd w:id="5880"/>
      <w:bookmarkEnd w:id="5881"/>
      <w:bookmarkEnd w:id="5882"/>
      <w:bookmarkEnd w:id="5883"/>
      <w:bookmarkEnd w:id="5884"/>
      <w:bookmarkEnd w:id="5885"/>
      <w:bookmarkEnd w:id="5886"/>
      <w:bookmarkEnd w:id="5887"/>
      <w:bookmarkEnd w:id="588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889" w:name="_Toc97042689"/>
      <w:bookmarkStart w:id="5890" w:name="_Toc97045833"/>
      <w:bookmarkStart w:id="5891" w:name="_Toc97155578"/>
      <w:bookmarkStart w:id="5892" w:name="_Toc101521706"/>
      <w:bookmarkStart w:id="5893" w:name="_Toc138761987"/>
      <w:bookmarkStart w:id="5894" w:name="_Toc145708202"/>
      <w:bookmarkStart w:id="5895" w:name="_Toc160570707"/>
      <w:bookmarkStart w:id="5896" w:name="_Toc162008303"/>
      <w:bookmarkStart w:id="5897" w:name="_Toc164763721"/>
      <w:r>
        <w:t>8.</w:t>
      </w:r>
      <w:r w:rsidR="009A6F55">
        <w:t>9</w:t>
      </w:r>
      <w:r>
        <w:t>.8</w:t>
      </w:r>
      <w:r>
        <w:tab/>
        <w:t>Feature negotiation</w:t>
      </w:r>
      <w:bookmarkEnd w:id="5889"/>
      <w:bookmarkEnd w:id="5890"/>
      <w:bookmarkEnd w:id="5891"/>
      <w:bookmarkEnd w:id="5892"/>
      <w:bookmarkEnd w:id="5893"/>
      <w:bookmarkEnd w:id="5894"/>
      <w:bookmarkEnd w:id="5895"/>
      <w:bookmarkEnd w:id="5896"/>
      <w:bookmarkEnd w:id="589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898" w:name="_Toc138761988"/>
      <w:bookmarkStart w:id="5899" w:name="_Toc145708203"/>
      <w:bookmarkStart w:id="5900" w:name="_Toc160570708"/>
      <w:bookmarkStart w:id="5901" w:name="_Toc162008304"/>
      <w:bookmarkStart w:id="5902" w:name="_Toc164763722"/>
      <w:r>
        <w:t>8.</w:t>
      </w:r>
      <w:r w:rsidRPr="006500DF">
        <w:t>10</w:t>
      </w:r>
      <w:r>
        <w:tab/>
      </w:r>
      <w:r w:rsidRPr="00310802">
        <w:t>Eees_ACR</w:t>
      </w:r>
      <w:r>
        <w:t>ParameterInformation API</w:t>
      </w:r>
      <w:bookmarkEnd w:id="5898"/>
      <w:bookmarkEnd w:id="5899"/>
      <w:bookmarkEnd w:id="5900"/>
      <w:bookmarkEnd w:id="5901"/>
      <w:bookmarkEnd w:id="5902"/>
    </w:p>
    <w:p w14:paraId="392BF824" w14:textId="77777777" w:rsidR="006500DF" w:rsidRDefault="006500DF" w:rsidP="006500DF">
      <w:pPr>
        <w:pStyle w:val="Heading3"/>
      </w:pPr>
      <w:bookmarkStart w:id="5903" w:name="_Toc138761989"/>
      <w:bookmarkStart w:id="5904" w:name="_Toc145708204"/>
      <w:bookmarkStart w:id="5905" w:name="_Toc160570709"/>
      <w:bookmarkStart w:id="5906" w:name="_Toc162008305"/>
      <w:bookmarkStart w:id="5907" w:name="_Toc164763723"/>
      <w:r>
        <w:t>8.</w:t>
      </w:r>
      <w:r w:rsidRPr="006500DF">
        <w:t>10</w:t>
      </w:r>
      <w:r>
        <w:t>.1</w:t>
      </w:r>
      <w:r>
        <w:tab/>
        <w:t>Introduction</w:t>
      </w:r>
      <w:bookmarkEnd w:id="5903"/>
      <w:bookmarkEnd w:id="5904"/>
      <w:bookmarkEnd w:id="5905"/>
      <w:bookmarkEnd w:id="5906"/>
      <w:bookmarkEnd w:id="590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08" w:name="_Toc138761990"/>
      <w:bookmarkStart w:id="5909" w:name="_Toc145708205"/>
      <w:bookmarkStart w:id="5910" w:name="_Toc160570710"/>
      <w:bookmarkStart w:id="5911" w:name="_Toc162008306"/>
      <w:bookmarkStart w:id="5912" w:name="_Toc164763724"/>
      <w:r>
        <w:t>8.</w:t>
      </w:r>
      <w:r w:rsidRPr="006500DF">
        <w:t>10</w:t>
      </w:r>
      <w:r>
        <w:t>.2</w:t>
      </w:r>
      <w:r>
        <w:tab/>
        <w:t>Usage of HTTP</w:t>
      </w:r>
      <w:bookmarkEnd w:id="5908"/>
      <w:bookmarkEnd w:id="5909"/>
      <w:bookmarkEnd w:id="5910"/>
      <w:bookmarkEnd w:id="5911"/>
      <w:bookmarkEnd w:id="591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13" w:name="_Toc138761991"/>
      <w:bookmarkStart w:id="5914" w:name="_Toc145708206"/>
      <w:bookmarkStart w:id="5915" w:name="_Toc160570711"/>
      <w:bookmarkStart w:id="5916" w:name="_Toc162008307"/>
      <w:bookmarkStart w:id="5917" w:name="_Toc164763725"/>
      <w:r>
        <w:t>8.</w:t>
      </w:r>
      <w:r w:rsidRPr="006500DF">
        <w:t>10</w:t>
      </w:r>
      <w:r>
        <w:t>.3</w:t>
      </w:r>
      <w:r>
        <w:tab/>
        <w:t>Resources</w:t>
      </w:r>
      <w:bookmarkEnd w:id="5913"/>
      <w:bookmarkEnd w:id="5914"/>
      <w:bookmarkEnd w:id="5915"/>
      <w:bookmarkEnd w:id="5916"/>
      <w:bookmarkEnd w:id="591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18" w:name="_Toc138761992"/>
      <w:bookmarkStart w:id="5919" w:name="_Toc145708207"/>
      <w:bookmarkStart w:id="5920" w:name="_Toc160570712"/>
      <w:bookmarkStart w:id="5921" w:name="_Toc162008308"/>
      <w:bookmarkStart w:id="5922" w:name="_Toc164763726"/>
      <w:r>
        <w:t>8.</w:t>
      </w:r>
      <w:r w:rsidRPr="006500DF">
        <w:t>10</w:t>
      </w:r>
      <w:r>
        <w:t>.4</w:t>
      </w:r>
      <w:r>
        <w:tab/>
        <w:t>Custom Operations without associated resources</w:t>
      </w:r>
      <w:bookmarkEnd w:id="5918"/>
      <w:bookmarkEnd w:id="5919"/>
      <w:bookmarkEnd w:id="5920"/>
      <w:bookmarkEnd w:id="5921"/>
      <w:bookmarkEnd w:id="5922"/>
    </w:p>
    <w:p w14:paraId="66BC3921" w14:textId="77777777" w:rsidR="006500DF" w:rsidRDefault="006500DF" w:rsidP="006500DF">
      <w:pPr>
        <w:pStyle w:val="Heading4"/>
      </w:pPr>
      <w:bookmarkStart w:id="5923" w:name="_Toc138761993"/>
      <w:bookmarkStart w:id="5924" w:name="_Toc145708208"/>
      <w:bookmarkStart w:id="5925" w:name="_Toc160570713"/>
      <w:bookmarkStart w:id="5926" w:name="_Toc162008309"/>
      <w:bookmarkStart w:id="5927" w:name="_Toc164763727"/>
      <w:r>
        <w:t>8.</w:t>
      </w:r>
      <w:r w:rsidRPr="006500DF">
        <w:t>10</w:t>
      </w:r>
      <w:r>
        <w:t>.4.1</w:t>
      </w:r>
      <w:r>
        <w:tab/>
        <w:t>Overview</w:t>
      </w:r>
      <w:bookmarkEnd w:id="5923"/>
      <w:bookmarkEnd w:id="5924"/>
      <w:bookmarkEnd w:id="5925"/>
      <w:bookmarkEnd w:id="5926"/>
      <w:bookmarkEnd w:id="592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28" w:name="_MON_1753367741"/>
    <w:bookmarkEnd w:id="5928"/>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7589080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29" w:name="_Toc138761994"/>
      <w:bookmarkStart w:id="5930" w:name="_Toc145708209"/>
      <w:bookmarkStart w:id="5931" w:name="_Toc160570714"/>
      <w:bookmarkStart w:id="5932" w:name="_Toc162008310"/>
      <w:bookmarkStart w:id="5933" w:name="_Toc164763728"/>
      <w:r>
        <w:t>8.</w:t>
      </w:r>
      <w:r w:rsidRPr="006500DF">
        <w:t>10</w:t>
      </w:r>
      <w:r>
        <w:t>.4.2</w:t>
      </w:r>
      <w:r>
        <w:tab/>
        <w:t>Operation: Request</w:t>
      </w:r>
      <w:bookmarkEnd w:id="5929"/>
      <w:bookmarkEnd w:id="5930"/>
      <w:bookmarkEnd w:id="5931"/>
      <w:bookmarkEnd w:id="5932"/>
      <w:bookmarkEnd w:id="5933"/>
    </w:p>
    <w:p w14:paraId="78C7C4F5" w14:textId="77777777" w:rsidR="006500DF" w:rsidRDefault="006500DF" w:rsidP="006500DF">
      <w:pPr>
        <w:pStyle w:val="Heading5"/>
      </w:pPr>
      <w:bookmarkStart w:id="5934" w:name="_Toc138761995"/>
      <w:bookmarkStart w:id="5935" w:name="_Toc145708210"/>
      <w:bookmarkStart w:id="5936" w:name="_Toc160570715"/>
      <w:bookmarkStart w:id="5937" w:name="_Toc162008311"/>
      <w:bookmarkStart w:id="5938" w:name="_Toc164763729"/>
      <w:r>
        <w:t>8.</w:t>
      </w:r>
      <w:r w:rsidRPr="006500DF">
        <w:t>10</w:t>
      </w:r>
      <w:r>
        <w:t>.4.2.1</w:t>
      </w:r>
      <w:r>
        <w:tab/>
        <w:t>Description</w:t>
      </w:r>
      <w:bookmarkEnd w:id="5934"/>
      <w:bookmarkEnd w:id="5935"/>
      <w:bookmarkEnd w:id="5936"/>
      <w:bookmarkEnd w:id="5937"/>
      <w:bookmarkEnd w:id="593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5939" w:name="_Toc138761996"/>
      <w:bookmarkStart w:id="5940" w:name="_Toc145708211"/>
      <w:bookmarkStart w:id="5941" w:name="_Toc160570716"/>
      <w:bookmarkStart w:id="5942" w:name="_Toc162008312"/>
      <w:bookmarkStart w:id="5943" w:name="_Toc164763730"/>
      <w:r>
        <w:t>8.</w:t>
      </w:r>
      <w:r w:rsidRPr="006500DF">
        <w:t>10</w:t>
      </w:r>
      <w:r>
        <w:t>.4.2.2</w:t>
      </w:r>
      <w:r>
        <w:tab/>
        <w:t>Operation Definition</w:t>
      </w:r>
      <w:bookmarkEnd w:id="5939"/>
      <w:bookmarkEnd w:id="5940"/>
      <w:bookmarkEnd w:id="5941"/>
      <w:bookmarkEnd w:id="5942"/>
      <w:bookmarkEnd w:id="594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5944" w:name="_Toc138761997"/>
      <w:bookmarkStart w:id="5945" w:name="_Toc145708212"/>
      <w:bookmarkStart w:id="5946" w:name="_Toc160570717"/>
      <w:bookmarkStart w:id="5947" w:name="_Toc162008313"/>
      <w:bookmarkStart w:id="5948" w:name="_Toc164763731"/>
      <w:r>
        <w:t>8.</w:t>
      </w:r>
      <w:r w:rsidRPr="006500DF">
        <w:t>10</w:t>
      </w:r>
      <w:r>
        <w:t>.5</w:t>
      </w:r>
      <w:r>
        <w:tab/>
        <w:t>Notifications</w:t>
      </w:r>
      <w:bookmarkEnd w:id="5944"/>
      <w:bookmarkEnd w:id="5945"/>
      <w:bookmarkEnd w:id="5946"/>
      <w:bookmarkEnd w:id="5947"/>
      <w:bookmarkEnd w:id="594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5949" w:name="_Toc138761998"/>
      <w:bookmarkStart w:id="5950" w:name="_Toc145708213"/>
      <w:bookmarkStart w:id="5951" w:name="_Toc160570718"/>
      <w:bookmarkStart w:id="5952" w:name="_Toc162008314"/>
      <w:bookmarkStart w:id="5953" w:name="_Toc164763732"/>
      <w:r>
        <w:t>8.</w:t>
      </w:r>
      <w:r w:rsidRPr="006500DF">
        <w:t>10</w:t>
      </w:r>
      <w:r>
        <w:t>.6</w:t>
      </w:r>
      <w:r>
        <w:tab/>
        <w:t>Data Model</w:t>
      </w:r>
      <w:bookmarkEnd w:id="5949"/>
      <w:bookmarkEnd w:id="5950"/>
      <w:bookmarkEnd w:id="5951"/>
      <w:bookmarkEnd w:id="5952"/>
      <w:bookmarkEnd w:id="5953"/>
    </w:p>
    <w:p w14:paraId="6079564D" w14:textId="77777777" w:rsidR="006500DF" w:rsidRDefault="006500DF" w:rsidP="006500DF">
      <w:pPr>
        <w:pStyle w:val="Heading4"/>
      </w:pPr>
      <w:bookmarkStart w:id="5954" w:name="_Toc138761999"/>
      <w:bookmarkStart w:id="5955" w:name="_Toc145708214"/>
      <w:bookmarkStart w:id="5956" w:name="_Toc160570719"/>
      <w:bookmarkStart w:id="5957" w:name="_Toc162008315"/>
      <w:bookmarkStart w:id="5958" w:name="_Toc164763733"/>
      <w:r>
        <w:t>8.</w:t>
      </w:r>
      <w:r w:rsidRPr="006500DF">
        <w:t>10</w:t>
      </w:r>
      <w:r>
        <w:t>.6.1</w:t>
      </w:r>
      <w:r>
        <w:tab/>
        <w:t>General</w:t>
      </w:r>
      <w:bookmarkEnd w:id="5954"/>
      <w:bookmarkEnd w:id="5955"/>
      <w:bookmarkEnd w:id="5956"/>
      <w:bookmarkEnd w:id="5957"/>
      <w:bookmarkEnd w:id="595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5959" w:name="_Toc138762000"/>
      <w:bookmarkStart w:id="5960" w:name="_Toc145708215"/>
      <w:bookmarkStart w:id="5961" w:name="_Toc160570720"/>
      <w:bookmarkStart w:id="5962" w:name="_Toc162008316"/>
      <w:bookmarkStart w:id="5963" w:name="_Toc164763734"/>
      <w:r>
        <w:t>8.</w:t>
      </w:r>
      <w:r w:rsidRPr="006500DF">
        <w:t>10</w:t>
      </w:r>
      <w:r>
        <w:rPr>
          <w:lang w:val="en-US"/>
        </w:rPr>
        <w:t>.6.2</w:t>
      </w:r>
      <w:r>
        <w:rPr>
          <w:lang w:val="en-US"/>
        </w:rPr>
        <w:tab/>
        <w:t>Structured data types</w:t>
      </w:r>
      <w:bookmarkEnd w:id="5959"/>
      <w:bookmarkEnd w:id="5960"/>
      <w:bookmarkEnd w:id="5961"/>
      <w:bookmarkEnd w:id="5962"/>
      <w:bookmarkEnd w:id="5963"/>
    </w:p>
    <w:p w14:paraId="7C4B1A50" w14:textId="77777777" w:rsidR="006500DF" w:rsidRDefault="006500DF" w:rsidP="006500DF">
      <w:pPr>
        <w:pStyle w:val="Heading5"/>
      </w:pPr>
      <w:bookmarkStart w:id="5964" w:name="_Toc138762001"/>
      <w:bookmarkStart w:id="5965" w:name="_Toc145708216"/>
      <w:bookmarkStart w:id="5966" w:name="_Toc160570721"/>
      <w:bookmarkStart w:id="5967" w:name="_Toc162008317"/>
      <w:bookmarkStart w:id="5968" w:name="_Toc164763735"/>
      <w:r>
        <w:t>8.</w:t>
      </w:r>
      <w:r w:rsidRPr="006500DF">
        <w:t>10</w:t>
      </w:r>
      <w:r>
        <w:t>.6.2.1</w:t>
      </w:r>
      <w:r>
        <w:tab/>
        <w:t>Introduction</w:t>
      </w:r>
      <w:bookmarkEnd w:id="5964"/>
      <w:bookmarkEnd w:id="5965"/>
      <w:bookmarkEnd w:id="5966"/>
      <w:bookmarkEnd w:id="5967"/>
      <w:bookmarkEnd w:id="596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5969" w:name="_Toc138762002"/>
      <w:bookmarkStart w:id="5970" w:name="_Toc145708217"/>
      <w:bookmarkStart w:id="5971" w:name="_Toc160570722"/>
      <w:bookmarkStart w:id="5972" w:name="_Toc162008318"/>
      <w:bookmarkStart w:id="5973" w:name="_Toc164763736"/>
      <w:r>
        <w:t>8.</w:t>
      </w:r>
      <w:r w:rsidRPr="006500DF">
        <w:t>10</w:t>
      </w:r>
      <w:r>
        <w:t>.6.2.2</w:t>
      </w:r>
      <w:r>
        <w:tab/>
        <w:t>Type: ACRParamsInfo</w:t>
      </w:r>
      <w:bookmarkEnd w:id="5969"/>
      <w:bookmarkEnd w:id="5970"/>
      <w:bookmarkEnd w:id="5971"/>
      <w:bookmarkEnd w:id="5972"/>
      <w:bookmarkEnd w:id="597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5974" w:name="_Toc138762003"/>
      <w:bookmarkStart w:id="5975" w:name="_Toc145708218"/>
      <w:bookmarkStart w:id="5976" w:name="_Toc160570723"/>
      <w:bookmarkStart w:id="5977" w:name="_Toc162008319"/>
      <w:bookmarkStart w:id="5978" w:name="_Toc164763737"/>
      <w:r>
        <w:t>8.</w:t>
      </w:r>
      <w:r w:rsidRPr="006500DF">
        <w:t>10</w:t>
      </w:r>
      <w:r>
        <w:rPr>
          <w:lang w:val="en-US"/>
        </w:rPr>
        <w:t>.6.3</w:t>
      </w:r>
      <w:r>
        <w:rPr>
          <w:lang w:val="en-US"/>
        </w:rPr>
        <w:tab/>
        <w:t>Simple data types and enumerations</w:t>
      </w:r>
      <w:bookmarkEnd w:id="5974"/>
      <w:bookmarkEnd w:id="5975"/>
      <w:bookmarkEnd w:id="5976"/>
      <w:bookmarkEnd w:id="5977"/>
      <w:bookmarkEnd w:id="5978"/>
    </w:p>
    <w:p w14:paraId="23A1A297" w14:textId="77777777" w:rsidR="006500DF" w:rsidRDefault="006500DF" w:rsidP="006500DF">
      <w:pPr>
        <w:pStyle w:val="Heading5"/>
      </w:pPr>
      <w:bookmarkStart w:id="5979" w:name="_Toc138762004"/>
      <w:bookmarkStart w:id="5980" w:name="_Toc145708219"/>
      <w:bookmarkStart w:id="5981" w:name="_Toc160570724"/>
      <w:bookmarkStart w:id="5982" w:name="_Toc162008320"/>
      <w:bookmarkStart w:id="5983" w:name="_Toc164763738"/>
      <w:r>
        <w:t>8.</w:t>
      </w:r>
      <w:r w:rsidRPr="006500DF">
        <w:t>10</w:t>
      </w:r>
      <w:r>
        <w:t>.6.3.1</w:t>
      </w:r>
      <w:r>
        <w:tab/>
        <w:t>Introduction</w:t>
      </w:r>
      <w:bookmarkEnd w:id="5979"/>
      <w:bookmarkEnd w:id="5980"/>
      <w:bookmarkEnd w:id="5981"/>
      <w:bookmarkEnd w:id="5982"/>
      <w:bookmarkEnd w:id="598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5984" w:name="_Toc138762005"/>
      <w:bookmarkStart w:id="5985" w:name="_Toc145708220"/>
      <w:bookmarkStart w:id="5986" w:name="_Toc160570725"/>
      <w:bookmarkStart w:id="5987" w:name="_Toc162008321"/>
      <w:bookmarkStart w:id="5988" w:name="_Toc164763739"/>
      <w:r>
        <w:t>8.</w:t>
      </w:r>
      <w:r w:rsidRPr="006500DF">
        <w:t>10</w:t>
      </w:r>
      <w:r>
        <w:t>.6.3.2</w:t>
      </w:r>
      <w:r>
        <w:tab/>
        <w:t>Simple data types</w:t>
      </w:r>
      <w:bookmarkEnd w:id="5984"/>
      <w:bookmarkEnd w:id="5985"/>
      <w:bookmarkEnd w:id="5986"/>
      <w:bookmarkEnd w:id="5987"/>
      <w:bookmarkEnd w:id="598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5989" w:name="_Toc138762006"/>
      <w:bookmarkStart w:id="5990" w:name="_Toc145708221"/>
      <w:bookmarkStart w:id="5991" w:name="_Toc160570726"/>
      <w:bookmarkStart w:id="5992" w:name="_Toc162008322"/>
      <w:bookmarkStart w:id="5993" w:name="_Toc164763740"/>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89"/>
      <w:bookmarkEnd w:id="5990"/>
      <w:bookmarkEnd w:id="5991"/>
      <w:bookmarkEnd w:id="5992"/>
      <w:bookmarkEnd w:id="599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5994" w:name="_Toc138762007"/>
      <w:bookmarkStart w:id="5995" w:name="_Toc145708222"/>
      <w:bookmarkStart w:id="5996" w:name="_Toc160570727"/>
      <w:bookmarkStart w:id="5997" w:name="_Toc162008323"/>
      <w:bookmarkStart w:id="5998" w:name="_Toc164763741"/>
      <w:r>
        <w:t>8.</w:t>
      </w:r>
      <w:r w:rsidRPr="006500DF">
        <w:t>10</w:t>
      </w:r>
      <w:r>
        <w:t>.6.5</w:t>
      </w:r>
      <w:r>
        <w:tab/>
        <w:t>Binary data</w:t>
      </w:r>
      <w:bookmarkEnd w:id="5994"/>
      <w:bookmarkEnd w:id="5995"/>
      <w:bookmarkEnd w:id="5996"/>
      <w:bookmarkEnd w:id="5997"/>
      <w:bookmarkEnd w:id="5998"/>
    </w:p>
    <w:p w14:paraId="25BF9A58" w14:textId="77777777" w:rsidR="006500DF" w:rsidRDefault="006500DF" w:rsidP="006500DF">
      <w:pPr>
        <w:pStyle w:val="Heading5"/>
      </w:pPr>
      <w:bookmarkStart w:id="5999" w:name="_Toc138762008"/>
      <w:bookmarkStart w:id="6000" w:name="_Toc145708223"/>
      <w:bookmarkStart w:id="6001" w:name="_Toc160570728"/>
      <w:bookmarkStart w:id="6002" w:name="_Toc162008324"/>
      <w:bookmarkStart w:id="6003" w:name="_Toc164763742"/>
      <w:r>
        <w:t>8.</w:t>
      </w:r>
      <w:r w:rsidRPr="006500DF">
        <w:t>10</w:t>
      </w:r>
      <w:r>
        <w:t>.6.5.1</w:t>
      </w:r>
      <w:r>
        <w:tab/>
        <w:t>Binary Data Types</w:t>
      </w:r>
      <w:bookmarkEnd w:id="5999"/>
      <w:bookmarkEnd w:id="6000"/>
      <w:bookmarkEnd w:id="6001"/>
      <w:bookmarkEnd w:id="6002"/>
      <w:bookmarkEnd w:id="600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04" w:name="_Toc138762009"/>
      <w:bookmarkStart w:id="6005" w:name="_Toc145708224"/>
      <w:bookmarkStart w:id="6006" w:name="_Toc160570729"/>
      <w:bookmarkStart w:id="6007" w:name="_Toc162008325"/>
      <w:bookmarkStart w:id="6008" w:name="_Toc164763743"/>
      <w:r>
        <w:t>8.</w:t>
      </w:r>
      <w:r w:rsidRPr="006500DF">
        <w:t>10</w:t>
      </w:r>
      <w:r>
        <w:t>.7</w:t>
      </w:r>
      <w:r>
        <w:tab/>
        <w:t>Error Handling</w:t>
      </w:r>
      <w:bookmarkEnd w:id="6004"/>
      <w:bookmarkEnd w:id="6005"/>
      <w:bookmarkEnd w:id="6006"/>
      <w:bookmarkEnd w:id="6007"/>
      <w:bookmarkEnd w:id="6008"/>
    </w:p>
    <w:p w14:paraId="272C88F7" w14:textId="77777777" w:rsidR="006500DF" w:rsidRDefault="006500DF" w:rsidP="006500DF">
      <w:pPr>
        <w:pStyle w:val="Heading4"/>
      </w:pPr>
      <w:bookmarkStart w:id="6009" w:name="_Toc138762010"/>
      <w:bookmarkStart w:id="6010" w:name="_Toc145708225"/>
      <w:bookmarkStart w:id="6011" w:name="_Toc160570730"/>
      <w:bookmarkStart w:id="6012" w:name="_Toc162008326"/>
      <w:bookmarkStart w:id="6013" w:name="_Toc164763744"/>
      <w:r>
        <w:t>8.</w:t>
      </w:r>
      <w:r w:rsidRPr="006500DF">
        <w:t>10</w:t>
      </w:r>
      <w:r>
        <w:t>.7.1</w:t>
      </w:r>
      <w:r>
        <w:tab/>
        <w:t>General</w:t>
      </w:r>
      <w:bookmarkEnd w:id="6009"/>
      <w:bookmarkEnd w:id="6010"/>
      <w:bookmarkEnd w:id="6011"/>
      <w:bookmarkEnd w:id="6012"/>
      <w:bookmarkEnd w:id="601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14" w:name="_Toc138762011"/>
      <w:bookmarkStart w:id="6015" w:name="_Toc145708226"/>
      <w:bookmarkStart w:id="6016" w:name="_Toc160570731"/>
      <w:bookmarkStart w:id="6017" w:name="_Toc162008327"/>
      <w:bookmarkStart w:id="6018" w:name="_Toc164763745"/>
      <w:r>
        <w:t>8.</w:t>
      </w:r>
      <w:r w:rsidRPr="006500DF">
        <w:t>10</w:t>
      </w:r>
      <w:r>
        <w:t>.7.2</w:t>
      </w:r>
      <w:r>
        <w:tab/>
        <w:t>Protocol Errors</w:t>
      </w:r>
      <w:bookmarkEnd w:id="6014"/>
      <w:bookmarkEnd w:id="6015"/>
      <w:bookmarkEnd w:id="6016"/>
      <w:bookmarkEnd w:id="6017"/>
      <w:bookmarkEnd w:id="601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19" w:name="_Toc138762012"/>
      <w:bookmarkStart w:id="6020" w:name="_Toc145708227"/>
      <w:bookmarkStart w:id="6021" w:name="_Toc160570732"/>
      <w:bookmarkStart w:id="6022" w:name="_Toc162008328"/>
      <w:bookmarkStart w:id="6023" w:name="_Toc164763746"/>
      <w:r>
        <w:t>8.</w:t>
      </w:r>
      <w:r w:rsidRPr="006500DF">
        <w:t>10</w:t>
      </w:r>
      <w:r>
        <w:t>.7.3</w:t>
      </w:r>
      <w:r>
        <w:tab/>
        <w:t>Application Errors</w:t>
      </w:r>
      <w:bookmarkEnd w:id="6019"/>
      <w:bookmarkEnd w:id="6020"/>
      <w:bookmarkEnd w:id="6021"/>
      <w:bookmarkEnd w:id="6022"/>
      <w:bookmarkEnd w:id="602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24" w:name="_Toc138762013"/>
      <w:bookmarkStart w:id="6025" w:name="_Toc145708228"/>
      <w:bookmarkStart w:id="6026" w:name="_Toc160570733"/>
      <w:bookmarkStart w:id="6027" w:name="_Toc162008329"/>
      <w:bookmarkStart w:id="6028" w:name="_Toc164763747"/>
      <w:r>
        <w:t>8.</w:t>
      </w:r>
      <w:r w:rsidRPr="006500DF">
        <w:t>10</w:t>
      </w:r>
      <w:r>
        <w:t>.8</w:t>
      </w:r>
      <w:r>
        <w:tab/>
        <w:t>Feature negotiation</w:t>
      </w:r>
      <w:bookmarkEnd w:id="6024"/>
      <w:bookmarkEnd w:id="6025"/>
      <w:bookmarkEnd w:id="6026"/>
      <w:bookmarkEnd w:id="6027"/>
      <w:bookmarkEnd w:id="602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29" w:name="_Toc145708229"/>
      <w:bookmarkStart w:id="6030" w:name="_Toc160570734"/>
      <w:bookmarkStart w:id="6031" w:name="_Toc162008330"/>
      <w:bookmarkStart w:id="6032" w:name="_Toc164763748"/>
      <w:r>
        <w:t>8.</w:t>
      </w:r>
      <w:r w:rsidRPr="006500DF">
        <w:t>1</w:t>
      </w:r>
      <w:r>
        <w:t>1</w:t>
      </w:r>
      <w:r>
        <w:tab/>
      </w:r>
      <w:r w:rsidRPr="00310802">
        <w:t>Eees_</w:t>
      </w:r>
      <w:r>
        <w:t>CommonEAS</w:t>
      </w:r>
      <w:r w:rsidR="00C808F1" w:rsidRPr="00310802">
        <w:t>A</w:t>
      </w:r>
      <w:r w:rsidR="00C808F1">
        <w:t>nnouncement</w:t>
      </w:r>
      <w:r>
        <w:t xml:space="preserve"> API</w:t>
      </w:r>
      <w:bookmarkEnd w:id="6029"/>
      <w:bookmarkEnd w:id="6030"/>
      <w:bookmarkEnd w:id="6031"/>
      <w:bookmarkEnd w:id="6032"/>
    </w:p>
    <w:p w14:paraId="0468AFE3" w14:textId="77777777" w:rsidR="00A678DC" w:rsidRDefault="00A678DC" w:rsidP="00A678DC">
      <w:pPr>
        <w:pStyle w:val="Heading3"/>
      </w:pPr>
      <w:bookmarkStart w:id="6033" w:name="_Toc145708230"/>
      <w:bookmarkStart w:id="6034" w:name="_Toc160570735"/>
      <w:bookmarkStart w:id="6035" w:name="_Toc162008331"/>
      <w:bookmarkStart w:id="6036" w:name="_Toc164763749"/>
      <w:r>
        <w:t>8.</w:t>
      </w:r>
      <w:r w:rsidRPr="006500DF">
        <w:t>1</w:t>
      </w:r>
      <w:r>
        <w:t>1.1</w:t>
      </w:r>
      <w:r>
        <w:tab/>
        <w:t>Introduction</w:t>
      </w:r>
      <w:bookmarkEnd w:id="6033"/>
      <w:bookmarkEnd w:id="6034"/>
      <w:bookmarkEnd w:id="6035"/>
      <w:bookmarkEnd w:id="603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037" w:name="_Toc145708231"/>
      <w:bookmarkStart w:id="6038" w:name="_Toc160570736"/>
      <w:bookmarkStart w:id="6039" w:name="_Toc162008332"/>
      <w:bookmarkStart w:id="6040" w:name="_Toc164763750"/>
      <w:r>
        <w:t>8.11.2</w:t>
      </w:r>
      <w:r>
        <w:tab/>
        <w:t>Usage of HTTP</w:t>
      </w:r>
      <w:bookmarkEnd w:id="6037"/>
      <w:bookmarkEnd w:id="6038"/>
      <w:bookmarkEnd w:id="6039"/>
      <w:bookmarkEnd w:id="604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041" w:name="_Toc145708232"/>
      <w:bookmarkStart w:id="6042" w:name="_Toc160570737"/>
      <w:bookmarkStart w:id="6043" w:name="_Toc162008333"/>
      <w:bookmarkStart w:id="6044" w:name="_Toc164763751"/>
      <w:r>
        <w:t>8.11.3</w:t>
      </w:r>
      <w:r>
        <w:tab/>
        <w:t>Resources</w:t>
      </w:r>
      <w:bookmarkEnd w:id="6041"/>
      <w:bookmarkEnd w:id="6042"/>
      <w:bookmarkEnd w:id="6043"/>
      <w:bookmarkEnd w:id="604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045" w:name="_Toc145708233"/>
      <w:bookmarkStart w:id="6046" w:name="_Toc160570738"/>
      <w:bookmarkStart w:id="6047" w:name="_Toc162008334"/>
      <w:bookmarkStart w:id="6048" w:name="_Toc164763752"/>
      <w:r>
        <w:t>8.11.4</w:t>
      </w:r>
      <w:r>
        <w:tab/>
        <w:t>Custom Operations without associated resources</w:t>
      </w:r>
      <w:bookmarkEnd w:id="6045"/>
      <w:bookmarkEnd w:id="6046"/>
      <w:bookmarkEnd w:id="6047"/>
      <w:bookmarkEnd w:id="6048"/>
    </w:p>
    <w:p w14:paraId="23ABA5B7" w14:textId="77777777" w:rsidR="00A678DC" w:rsidRDefault="00A678DC" w:rsidP="00A678DC">
      <w:pPr>
        <w:pStyle w:val="Heading4"/>
      </w:pPr>
      <w:bookmarkStart w:id="6049" w:name="_Toc145708234"/>
      <w:bookmarkStart w:id="6050" w:name="_Toc160570739"/>
      <w:bookmarkStart w:id="6051" w:name="_Toc162008335"/>
      <w:bookmarkStart w:id="6052" w:name="_Toc164763753"/>
      <w:r>
        <w:t>8.11.4.1</w:t>
      </w:r>
      <w:r>
        <w:tab/>
        <w:t>Overview</w:t>
      </w:r>
      <w:bookmarkEnd w:id="6049"/>
      <w:bookmarkEnd w:id="6050"/>
      <w:bookmarkEnd w:id="6051"/>
      <w:bookmarkEnd w:id="605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053" w:name="_MON_1765634609"/>
    <w:bookmarkEnd w:id="6053"/>
    <w:p w14:paraId="287BF5EA" w14:textId="6D770B66" w:rsidR="007F1174" w:rsidRDefault="007F1174" w:rsidP="007F1174">
      <w:pPr>
        <w:pStyle w:val="TH"/>
      </w:pPr>
      <w:r>
        <w:object w:dxaOrig="9620" w:dyaOrig="2004" w14:anchorId="39DCE92B">
          <v:shape id="_x0000_i1038" type="#_x0000_t75" style="width:481.2pt;height:99.6pt" o:ole="">
            <v:imagedata r:id="rId37" o:title=""/>
          </v:shape>
          <o:OLEObject Type="Embed" ProgID="Word.Document.8" ShapeID="_x0000_i1038" DrawAspect="Content" ObjectID="_177589080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054" w:name="_Toc145708235"/>
      <w:bookmarkStart w:id="6055" w:name="_Toc160570740"/>
      <w:bookmarkStart w:id="6056" w:name="_Toc162008336"/>
      <w:bookmarkStart w:id="6057" w:name="_Toc164763754"/>
      <w:r>
        <w:t>8.11.4.2</w:t>
      </w:r>
      <w:r>
        <w:tab/>
        <w:t xml:space="preserve">Operation: </w:t>
      </w:r>
      <w:bookmarkEnd w:id="6054"/>
      <w:r w:rsidR="00C808F1">
        <w:t>Declare</w:t>
      </w:r>
      <w:bookmarkEnd w:id="6055"/>
      <w:bookmarkEnd w:id="6056"/>
      <w:bookmarkEnd w:id="6057"/>
    </w:p>
    <w:p w14:paraId="53795001" w14:textId="77777777" w:rsidR="00A678DC" w:rsidRDefault="00A678DC" w:rsidP="00A678DC">
      <w:pPr>
        <w:pStyle w:val="Heading5"/>
      </w:pPr>
      <w:bookmarkStart w:id="6058" w:name="_Toc145708236"/>
      <w:bookmarkStart w:id="6059" w:name="_Toc160570741"/>
      <w:bookmarkStart w:id="6060" w:name="_Toc162008337"/>
      <w:bookmarkStart w:id="6061" w:name="_Toc164763755"/>
      <w:r>
        <w:t>8.11.4.2.1</w:t>
      </w:r>
      <w:r>
        <w:tab/>
        <w:t>Description</w:t>
      </w:r>
      <w:bookmarkEnd w:id="6058"/>
      <w:bookmarkEnd w:id="6059"/>
      <w:bookmarkEnd w:id="6060"/>
      <w:bookmarkEnd w:id="606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062" w:name="_Toc145708237"/>
      <w:bookmarkStart w:id="6063" w:name="_Toc160570742"/>
      <w:bookmarkStart w:id="6064" w:name="_Toc162008338"/>
      <w:bookmarkStart w:id="6065" w:name="_Toc164763756"/>
      <w:r>
        <w:t>8.11.4.2.2</w:t>
      </w:r>
      <w:r>
        <w:tab/>
        <w:t>Operation Definition</w:t>
      </w:r>
      <w:bookmarkEnd w:id="6062"/>
      <w:bookmarkEnd w:id="6063"/>
      <w:bookmarkEnd w:id="6064"/>
      <w:bookmarkEnd w:id="606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066" w:name="_Toc145708238"/>
      <w:bookmarkStart w:id="6067" w:name="_Toc160570743"/>
      <w:bookmarkStart w:id="6068" w:name="_Toc162008339"/>
      <w:bookmarkStart w:id="6069" w:name="_Toc164763757"/>
      <w:r>
        <w:t>8.11.5</w:t>
      </w:r>
      <w:r>
        <w:tab/>
        <w:t>Notifications</w:t>
      </w:r>
      <w:bookmarkEnd w:id="6066"/>
      <w:bookmarkEnd w:id="6067"/>
      <w:bookmarkEnd w:id="6068"/>
      <w:bookmarkEnd w:id="606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070" w:name="_Toc145708239"/>
      <w:bookmarkStart w:id="6071" w:name="_Toc160570744"/>
      <w:bookmarkStart w:id="6072" w:name="_Toc162008340"/>
      <w:bookmarkStart w:id="6073" w:name="_Toc164763758"/>
      <w:r>
        <w:t>8.11.6</w:t>
      </w:r>
      <w:r>
        <w:tab/>
        <w:t>Data Model</w:t>
      </w:r>
      <w:bookmarkEnd w:id="6070"/>
      <w:bookmarkEnd w:id="6071"/>
      <w:bookmarkEnd w:id="6072"/>
      <w:bookmarkEnd w:id="6073"/>
    </w:p>
    <w:p w14:paraId="3004085F" w14:textId="77777777" w:rsidR="00A678DC" w:rsidRDefault="00A678DC" w:rsidP="00A678DC">
      <w:pPr>
        <w:pStyle w:val="Heading4"/>
      </w:pPr>
      <w:bookmarkStart w:id="6074" w:name="_Toc145708240"/>
      <w:bookmarkStart w:id="6075" w:name="_Toc160570745"/>
      <w:bookmarkStart w:id="6076" w:name="_Toc162008341"/>
      <w:bookmarkStart w:id="6077" w:name="_Toc164763759"/>
      <w:r>
        <w:t>8.11.6.1</w:t>
      </w:r>
      <w:r>
        <w:tab/>
        <w:t>General</w:t>
      </w:r>
      <w:bookmarkEnd w:id="6074"/>
      <w:bookmarkEnd w:id="6075"/>
      <w:bookmarkEnd w:id="6076"/>
      <w:bookmarkEnd w:id="607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078" w:name="_Toc145708241"/>
      <w:bookmarkStart w:id="6079" w:name="_Toc160570746"/>
      <w:bookmarkStart w:id="6080" w:name="_Toc162008342"/>
      <w:bookmarkStart w:id="6081" w:name="_Toc164763760"/>
      <w:r>
        <w:t>8.11</w:t>
      </w:r>
      <w:r>
        <w:rPr>
          <w:lang w:val="en-US"/>
        </w:rPr>
        <w:t>.6.2</w:t>
      </w:r>
      <w:r>
        <w:rPr>
          <w:lang w:val="en-US"/>
        </w:rPr>
        <w:tab/>
        <w:t>Structured data types</w:t>
      </w:r>
      <w:bookmarkEnd w:id="6078"/>
      <w:bookmarkEnd w:id="6079"/>
      <w:bookmarkEnd w:id="6080"/>
      <w:bookmarkEnd w:id="6081"/>
    </w:p>
    <w:p w14:paraId="2A200A13" w14:textId="77777777" w:rsidR="00A678DC" w:rsidRDefault="00A678DC" w:rsidP="00A678DC">
      <w:pPr>
        <w:pStyle w:val="Heading5"/>
      </w:pPr>
      <w:bookmarkStart w:id="6082" w:name="_Toc145708242"/>
      <w:bookmarkStart w:id="6083" w:name="_Toc160570747"/>
      <w:bookmarkStart w:id="6084" w:name="_Toc162008343"/>
      <w:bookmarkStart w:id="6085" w:name="_Toc164763761"/>
      <w:r>
        <w:t>8.11.6.2.1</w:t>
      </w:r>
      <w:r>
        <w:tab/>
        <w:t>Introduction</w:t>
      </w:r>
      <w:bookmarkEnd w:id="6082"/>
      <w:bookmarkEnd w:id="6083"/>
      <w:bookmarkEnd w:id="6084"/>
      <w:bookmarkEnd w:id="608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086" w:name="_Toc145708243"/>
      <w:bookmarkStart w:id="6087" w:name="_Toc160570748"/>
      <w:bookmarkStart w:id="6088" w:name="_Toc162008344"/>
      <w:bookmarkStart w:id="6089" w:name="_Toc164763762"/>
      <w:r>
        <w:t>8.11.6.2.2</w:t>
      </w:r>
      <w:r>
        <w:tab/>
        <w:t>Type: CommonEASInfo</w:t>
      </w:r>
      <w:bookmarkEnd w:id="6086"/>
      <w:bookmarkEnd w:id="6087"/>
      <w:bookmarkEnd w:id="6088"/>
      <w:bookmarkEnd w:id="608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090" w:name="_Toc145708244"/>
      <w:bookmarkStart w:id="6091" w:name="_Toc160570749"/>
      <w:bookmarkStart w:id="6092" w:name="_Toc162008345"/>
      <w:bookmarkStart w:id="6093" w:name="_Toc164763763"/>
      <w:r>
        <w:t>8.11</w:t>
      </w:r>
      <w:r>
        <w:rPr>
          <w:lang w:val="en-US"/>
        </w:rPr>
        <w:t>.6.3</w:t>
      </w:r>
      <w:r>
        <w:rPr>
          <w:lang w:val="en-US"/>
        </w:rPr>
        <w:tab/>
        <w:t>Simple data types and enumerations</w:t>
      </w:r>
      <w:bookmarkEnd w:id="6090"/>
      <w:bookmarkEnd w:id="6091"/>
      <w:bookmarkEnd w:id="6092"/>
      <w:bookmarkEnd w:id="6093"/>
    </w:p>
    <w:p w14:paraId="521ECBE6" w14:textId="77777777" w:rsidR="00A678DC" w:rsidRDefault="00A678DC" w:rsidP="00A678DC">
      <w:pPr>
        <w:pStyle w:val="Heading5"/>
      </w:pPr>
      <w:bookmarkStart w:id="6094" w:name="_Toc145708245"/>
      <w:bookmarkStart w:id="6095" w:name="_Toc160570750"/>
      <w:bookmarkStart w:id="6096" w:name="_Toc162008346"/>
      <w:bookmarkStart w:id="6097" w:name="_Toc164763764"/>
      <w:r>
        <w:t>8.11.6.3.1</w:t>
      </w:r>
      <w:r>
        <w:tab/>
        <w:t>Introduction</w:t>
      </w:r>
      <w:bookmarkEnd w:id="6094"/>
      <w:bookmarkEnd w:id="6095"/>
      <w:bookmarkEnd w:id="6096"/>
      <w:bookmarkEnd w:id="609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098" w:name="_Toc145708246"/>
      <w:bookmarkStart w:id="6099" w:name="_Toc160570751"/>
      <w:bookmarkStart w:id="6100" w:name="_Toc162008347"/>
      <w:bookmarkStart w:id="6101" w:name="_Toc164763765"/>
      <w:r>
        <w:t>8.11.6.3.2</w:t>
      </w:r>
      <w:r>
        <w:tab/>
        <w:t>Simple data types</w:t>
      </w:r>
      <w:bookmarkEnd w:id="6098"/>
      <w:bookmarkEnd w:id="6099"/>
      <w:bookmarkEnd w:id="6100"/>
      <w:bookmarkEnd w:id="610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02" w:name="_Toc145708247"/>
      <w:bookmarkStart w:id="6103" w:name="_Toc160570752"/>
      <w:bookmarkStart w:id="6104" w:name="_Toc162008348"/>
      <w:bookmarkStart w:id="6105" w:name="_Toc16476376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02"/>
      <w:bookmarkEnd w:id="6103"/>
      <w:bookmarkEnd w:id="6104"/>
      <w:bookmarkEnd w:id="610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06" w:name="_Toc145708248"/>
      <w:bookmarkStart w:id="6107" w:name="_Toc160570753"/>
      <w:bookmarkStart w:id="6108" w:name="_Toc162008349"/>
      <w:bookmarkStart w:id="6109" w:name="_Toc164763767"/>
      <w:r>
        <w:t>8.11.6.5</w:t>
      </w:r>
      <w:r>
        <w:tab/>
        <w:t>Binary data</w:t>
      </w:r>
      <w:bookmarkEnd w:id="6106"/>
      <w:bookmarkEnd w:id="6107"/>
      <w:bookmarkEnd w:id="6108"/>
      <w:bookmarkEnd w:id="6109"/>
    </w:p>
    <w:p w14:paraId="174C8F50" w14:textId="77777777" w:rsidR="00A678DC" w:rsidRDefault="00A678DC" w:rsidP="00A678DC">
      <w:pPr>
        <w:pStyle w:val="Heading5"/>
      </w:pPr>
      <w:bookmarkStart w:id="6110" w:name="_Toc145708249"/>
      <w:bookmarkStart w:id="6111" w:name="_Toc160570754"/>
      <w:bookmarkStart w:id="6112" w:name="_Toc162008350"/>
      <w:bookmarkStart w:id="6113" w:name="_Toc164763768"/>
      <w:r>
        <w:t>8.11.6.5.1</w:t>
      </w:r>
      <w:r>
        <w:tab/>
        <w:t>Binary Data Types</w:t>
      </w:r>
      <w:bookmarkEnd w:id="6110"/>
      <w:bookmarkEnd w:id="6111"/>
      <w:bookmarkEnd w:id="6112"/>
      <w:bookmarkEnd w:id="611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14" w:name="_Toc145708250"/>
      <w:bookmarkStart w:id="6115" w:name="_Toc160570755"/>
      <w:bookmarkStart w:id="6116" w:name="_Toc162008351"/>
      <w:bookmarkStart w:id="6117" w:name="_Toc164763769"/>
      <w:r>
        <w:t>8.11.7</w:t>
      </w:r>
      <w:r>
        <w:tab/>
        <w:t>Error Handling</w:t>
      </w:r>
      <w:bookmarkEnd w:id="6114"/>
      <w:bookmarkEnd w:id="6115"/>
      <w:bookmarkEnd w:id="6116"/>
      <w:bookmarkEnd w:id="6117"/>
    </w:p>
    <w:p w14:paraId="165CBB4D" w14:textId="77777777" w:rsidR="00A678DC" w:rsidRDefault="00A678DC" w:rsidP="00A678DC">
      <w:pPr>
        <w:pStyle w:val="Heading4"/>
      </w:pPr>
      <w:bookmarkStart w:id="6118" w:name="_Toc145708251"/>
      <w:bookmarkStart w:id="6119" w:name="_Toc160570756"/>
      <w:bookmarkStart w:id="6120" w:name="_Toc162008352"/>
      <w:bookmarkStart w:id="6121" w:name="_Toc164763770"/>
      <w:r>
        <w:t>8.11.7.1</w:t>
      </w:r>
      <w:r>
        <w:tab/>
        <w:t>General</w:t>
      </w:r>
      <w:bookmarkEnd w:id="6118"/>
      <w:bookmarkEnd w:id="6119"/>
      <w:bookmarkEnd w:id="6120"/>
      <w:bookmarkEnd w:id="612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22" w:name="_Toc145708252"/>
      <w:bookmarkStart w:id="6123" w:name="_Toc160570757"/>
      <w:bookmarkStart w:id="6124" w:name="_Toc162008353"/>
      <w:bookmarkStart w:id="6125" w:name="_Toc164763771"/>
      <w:r>
        <w:t>8.11.7.2</w:t>
      </w:r>
      <w:r>
        <w:tab/>
        <w:t>Protocol Errors</w:t>
      </w:r>
      <w:bookmarkEnd w:id="6122"/>
      <w:bookmarkEnd w:id="6123"/>
      <w:bookmarkEnd w:id="6124"/>
      <w:bookmarkEnd w:id="612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26" w:name="_Toc145708253"/>
      <w:bookmarkStart w:id="6127" w:name="_Toc160570758"/>
      <w:bookmarkStart w:id="6128" w:name="_Toc162008354"/>
      <w:bookmarkStart w:id="6129" w:name="_Toc164763772"/>
      <w:r>
        <w:t>8.11.7.3</w:t>
      </w:r>
      <w:r>
        <w:tab/>
        <w:t>Application Errors</w:t>
      </w:r>
      <w:bookmarkEnd w:id="6126"/>
      <w:bookmarkEnd w:id="6127"/>
      <w:bookmarkEnd w:id="6128"/>
      <w:bookmarkEnd w:id="612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130" w:name="_Toc145708254"/>
      <w:bookmarkStart w:id="6131" w:name="_Toc160570759"/>
      <w:bookmarkStart w:id="6132" w:name="_Toc162008355"/>
      <w:bookmarkStart w:id="6133" w:name="_Toc164763773"/>
      <w:r>
        <w:t>8.11.8</w:t>
      </w:r>
      <w:r>
        <w:tab/>
        <w:t>Feature negotiation</w:t>
      </w:r>
      <w:bookmarkEnd w:id="6130"/>
      <w:bookmarkEnd w:id="6131"/>
      <w:bookmarkEnd w:id="6132"/>
      <w:bookmarkEnd w:id="613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134" w:name="_Toc160570760"/>
      <w:bookmarkStart w:id="6135" w:name="_Toc162008356"/>
      <w:bookmarkStart w:id="6136" w:name="_Toc164763774"/>
      <w:r>
        <w:t>8.12</w:t>
      </w:r>
      <w:r>
        <w:tab/>
        <w:t>Eees_TrafficInfluenceEAS API</w:t>
      </w:r>
      <w:bookmarkEnd w:id="6134"/>
      <w:bookmarkEnd w:id="6135"/>
      <w:bookmarkEnd w:id="6136"/>
    </w:p>
    <w:p w14:paraId="7E6DAA93" w14:textId="77777777" w:rsidR="00F627CA" w:rsidRDefault="00F627CA" w:rsidP="00F627CA">
      <w:pPr>
        <w:pStyle w:val="Heading3"/>
      </w:pPr>
      <w:bookmarkStart w:id="6137" w:name="_Toc160570761"/>
      <w:bookmarkStart w:id="6138" w:name="_Toc162008357"/>
      <w:bookmarkStart w:id="6139" w:name="_Toc164763775"/>
      <w:r>
        <w:t>8.12.1</w:t>
      </w:r>
      <w:r>
        <w:tab/>
        <w:t>Introduction</w:t>
      </w:r>
      <w:bookmarkEnd w:id="6137"/>
      <w:bookmarkEnd w:id="6138"/>
      <w:bookmarkEnd w:id="613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140" w:name="_Toc160570762"/>
      <w:bookmarkStart w:id="6141" w:name="_Toc162008358"/>
      <w:bookmarkStart w:id="6142" w:name="_Toc164763776"/>
      <w:r>
        <w:t>8.12.2</w:t>
      </w:r>
      <w:r>
        <w:tab/>
        <w:t>Usage of HTTP</w:t>
      </w:r>
      <w:bookmarkEnd w:id="6140"/>
      <w:bookmarkEnd w:id="6141"/>
      <w:bookmarkEnd w:id="614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143" w:name="_Toc160570763"/>
      <w:bookmarkStart w:id="6144" w:name="_Toc162008359"/>
      <w:bookmarkStart w:id="6145" w:name="_Toc164763777"/>
      <w:r>
        <w:t>8.12.3</w:t>
      </w:r>
      <w:r>
        <w:tab/>
        <w:t>Resources</w:t>
      </w:r>
      <w:bookmarkEnd w:id="6143"/>
      <w:bookmarkEnd w:id="6144"/>
      <w:bookmarkEnd w:id="6145"/>
    </w:p>
    <w:p w14:paraId="2C5B60EB" w14:textId="77777777" w:rsidR="00F627CA" w:rsidRPr="000A7435" w:rsidRDefault="00F627CA" w:rsidP="00F627CA">
      <w:pPr>
        <w:pStyle w:val="Heading4"/>
      </w:pPr>
      <w:bookmarkStart w:id="6146" w:name="_Toc160570764"/>
      <w:bookmarkStart w:id="6147" w:name="_Toc162008360"/>
      <w:bookmarkStart w:id="6148" w:name="_Toc164763778"/>
      <w:r>
        <w:t>8.12.3.1</w:t>
      </w:r>
      <w:r>
        <w:tab/>
        <w:t>Overview</w:t>
      </w:r>
      <w:bookmarkEnd w:id="6146"/>
      <w:bookmarkEnd w:id="6147"/>
      <w:bookmarkEnd w:id="614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149" w:name="_MON_1766996153"/>
    <w:bookmarkEnd w:id="614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6pt" o:ole="">
            <v:imagedata r:id="rId39" o:title=""/>
          </v:shape>
          <o:OLEObject Type="Embed" ProgID="Word.Document.8" ShapeID="_x0000_i1039" DrawAspect="Content" ObjectID="_177589080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150" w:name="_Toc160570765"/>
      <w:bookmarkStart w:id="6151" w:name="_Toc162008361"/>
      <w:bookmarkStart w:id="6152" w:name="_Toc164763779"/>
      <w:r>
        <w:t>8.12.3.2</w:t>
      </w:r>
      <w:r>
        <w:tab/>
        <w:t>Resource: Application Traffic Influence</w:t>
      </w:r>
      <w:bookmarkEnd w:id="6150"/>
      <w:bookmarkEnd w:id="6151"/>
      <w:bookmarkEnd w:id="6152"/>
    </w:p>
    <w:p w14:paraId="65EFC796" w14:textId="77777777" w:rsidR="00F627CA" w:rsidRDefault="00F627CA" w:rsidP="00F627CA">
      <w:pPr>
        <w:pStyle w:val="Heading5"/>
      </w:pPr>
      <w:bookmarkStart w:id="6153" w:name="_Toc160570766"/>
      <w:bookmarkStart w:id="6154" w:name="_Toc162008362"/>
      <w:bookmarkStart w:id="6155" w:name="_Toc164763780"/>
      <w:r>
        <w:t>8.12.3.2.1</w:t>
      </w:r>
      <w:r>
        <w:tab/>
        <w:t>Description</w:t>
      </w:r>
      <w:bookmarkEnd w:id="6153"/>
      <w:bookmarkEnd w:id="6154"/>
      <w:bookmarkEnd w:id="615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156" w:name="_Toc160570767"/>
      <w:bookmarkStart w:id="6157" w:name="_Toc162008363"/>
      <w:bookmarkStart w:id="6158" w:name="_Toc164763781"/>
      <w:r>
        <w:t>8.12.3.2.2</w:t>
      </w:r>
      <w:r>
        <w:tab/>
        <w:t>Resource Definition</w:t>
      </w:r>
      <w:bookmarkEnd w:id="6156"/>
      <w:bookmarkEnd w:id="6157"/>
      <w:bookmarkEnd w:id="615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159" w:name="_Toc160570768"/>
      <w:bookmarkStart w:id="6160" w:name="_Toc162008364"/>
      <w:bookmarkStart w:id="6161" w:name="_Toc164763782"/>
      <w:r>
        <w:t>8.12.3.2.3</w:t>
      </w:r>
      <w:r>
        <w:tab/>
        <w:t>Resource Standard Methods</w:t>
      </w:r>
      <w:bookmarkEnd w:id="6159"/>
      <w:bookmarkEnd w:id="6160"/>
      <w:bookmarkEnd w:id="616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162" w:name="_Toc160570769"/>
      <w:bookmarkStart w:id="6163" w:name="_Toc162008365"/>
      <w:bookmarkStart w:id="6164" w:name="_Toc164763783"/>
      <w:r>
        <w:t>8.12.3.2.3.1</w:t>
      </w:r>
      <w:r w:rsidRPr="00384E92">
        <w:tab/>
      </w:r>
      <w:r>
        <w:t>POST</w:t>
      </w:r>
      <w:bookmarkEnd w:id="6162"/>
      <w:bookmarkEnd w:id="6163"/>
      <w:bookmarkEnd w:id="616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165" w:name="_Toc160570770"/>
      <w:bookmarkStart w:id="6166" w:name="_Toc162008366"/>
      <w:bookmarkStart w:id="6167" w:name="_Toc164763784"/>
      <w:r>
        <w:t>8.12.3.2.4</w:t>
      </w:r>
      <w:r>
        <w:tab/>
        <w:t>Resource Custom Operations</w:t>
      </w:r>
      <w:bookmarkEnd w:id="6165"/>
      <w:bookmarkEnd w:id="6166"/>
      <w:bookmarkEnd w:id="616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168" w:name="_Toc160570771"/>
      <w:bookmarkStart w:id="6169" w:name="_Toc162008367"/>
      <w:bookmarkStart w:id="6170" w:name="_Toc164763785"/>
      <w:r>
        <w:t>8.12.3.3</w:t>
      </w:r>
      <w:r>
        <w:tab/>
        <w:t>Resource: Individual Application Traffic Influence</w:t>
      </w:r>
      <w:bookmarkEnd w:id="6168"/>
      <w:bookmarkEnd w:id="6169"/>
      <w:bookmarkEnd w:id="6170"/>
    </w:p>
    <w:p w14:paraId="0E8D68B6" w14:textId="77777777" w:rsidR="00F627CA" w:rsidRDefault="00F627CA" w:rsidP="00F627CA">
      <w:pPr>
        <w:pStyle w:val="Heading5"/>
      </w:pPr>
      <w:bookmarkStart w:id="6171" w:name="_Toc160570772"/>
      <w:bookmarkStart w:id="6172" w:name="_Toc162008368"/>
      <w:bookmarkStart w:id="6173" w:name="_Toc164763786"/>
      <w:r>
        <w:t>8.12.3.3.1</w:t>
      </w:r>
      <w:r>
        <w:tab/>
        <w:t>Description</w:t>
      </w:r>
      <w:bookmarkEnd w:id="6171"/>
      <w:bookmarkEnd w:id="6172"/>
      <w:bookmarkEnd w:id="617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174" w:name="_Toc160570773"/>
      <w:bookmarkStart w:id="6175" w:name="_Toc162008369"/>
      <w:bookmarkStart w:id="6176" w:name="_Toc164763787"/>
      <w:r>
        <w:t>8.12.3.3.2</w:t>
      </w:r>
      <w:r>
        <w:tab/>
        <w:t>Resource Definition</w:t>
      </w:r>
      <w:bookmarkEnd w:id="6174"/>
      <w:bookmarkEnd w:id="6175"/>
      <w:bookmarkEnd w:id="617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177" w:name="_Toc160570774"/>
      <w:bookmarkStart w:id="6178" w:name="_Toc162008370"/>
      <w:bookmarkStart w:id="6179" w:name="_Toc164763788"/>
      <w:r>
        <w:t>8.12.3.3.3</w:t>
      </w:r>
      <w:r>
        <w:tab/>
        <w:t>Resource Standard Methods</w:t>
      </w:r>
      <w:bookmarkEnd w:id="6177"/>
      <w:bookmarkEnd w:id="6178"/>
      <w:bookmarkEnd w:id="617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180" w:name="_Toc160570775"/>
      <w:bookmarkStart w:id="6181" w:name="_Toc162008371"/>
      <w:bookmarkStart w:id="6182" w:name="_Toc164763789"/>
      <w:r>
        <w:t>8.12.3.3.3</w:t>
      </w:r>
      <w:r>
        <w:rPr>
          <w:lang w:eastAsia="zh-CN"/>
        </w:rPr>
        <w:t>.1</w:t>
      </w:r>
      <w:r>
        <w:rPr>
          <w:lang w:eastAsia="zh-CN"/>
        </w:rPr>
        <w:tab/>
        <w:t>GET</w:t>
      </w:r>
      <w:bookmarkEnd w:id="6180"/>
      <w:bookmarkEnd w:id="6181"/>
      <w:bookmarkEnd w:id="618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183" w:name="_Toc160570776"/>
      <w:bookmarkStart w:id="6184" w:name="_Toc162008372"/>
      <w:bookmarkStart w:id="6185" w:name="_Toc164763790"/>
      <w:r>
        <w:rPr>
          <w:lang w:eastAsia="zh-CN"/>
        </w:rPr>
        <w:t>8.12.3.3.3.2</w:t>
      </w:r>
      <w:r>
        <w:rPr>
          <w:lang w:eastAsia="zh-CN"/>
        </w:rPr>
        <w:tab/>
        <w:t>PUT</w:t>
      </w:r>
      <w:bookmarkEnd w:id="6183"/>
      <w:bookmarkEnd w:id="6184"/>
      <w:bookmarkEnd w:id="618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186" w:name="_Toc160570777"/>
      <w:bookmarkStart w:id="6187" w:name="_Toc162008373"/>
      <w:bookmarkStart w:id="6188" w:name="_Toc164763791"/>
      <w:r>
        <w:rPr>
          <w:lang w:eastAsia="zh-CN"/>
        </w:rPr>
        <w:t>8.12.3.3.3.3</w:t>
      </w:r>
      <w:r>
        <w:rPr>
          <w:lang w:eastAsia="zh-CN"/>
        </w:rPr>
        <w:tab/>
        <w:t>PATCH</w:t>
      </w:r>
      <w:bookmarkEnd w:id="6186"/>
      <w:bookmarkEnd w:id="6187"/>
      <w:bookmarkEnd w:id="618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189" w:name="_Toc160570778"/>
      <w:bookmarkStart w:id="6190" w:name="_Toc162008374"/>
      <w:bookmarkStart w:id="6191" w:name="_Toc164763792"/>
      <w:r>
        <w:rPr>
          <w:lang w:eastAsia="zh-CN"/>
        </w:rPr>
        <w:t>8.12.3.3.3.4</w:t>
      </w:r>
      <w:r>
        <w:rPr>
          <w:lang w:eastAsia="zh-CN"/>
        </w:rPr>
        <w:tab/>
        <w:t>DELETE</w:t>
      </w:r>
      <w:bookmarkEnd w:id="6189"/>
      <w:bookmarkEnd w:id="6190"/>
      <w:bookmarkEnd w:id="619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trPr>
        <w:tc>
          <w:tcPr>
            <w:tcW w:w="826"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1" w:type="pct"/>
            <w:shd w:val="clear" w:color="auto" w:fill="C0C0C0"/>
          </w:tcPr>
          <w:p w14:paraId="4CDCCDC1" w14:textId="77777777" w:rsidR="00F627CA" w:rsidRPr="00A54937" w:rsidRDefault="00F627CA" w:rsidP="002D2A7D">
            <w:pPr>
              <w:pStyle w:val="TAH"/>
            </w:pPr>
            <w:r w:rsidRPr="00A54937">
              <w:t>Description</w:t>
            </w:r>
          </w:p>
        </w:tc>
      </w:tr>
      <w:tr w:rsidR="00F627CA" w:rsidRPr="00A54937" w14:paraId="6EFBCEA9" w14:textId="77777777" w:rsidTr="002D2A7D">
        <w:trPr>
          <w:jc w:val="center"/>
        </w:trPr>
        <w:tc>
          <w:tcPr>
            <w:tcW w:w="826" w:type="pct"/>
            <w:shd w:val="clear" w:color="auto" w:fill="auto"/>
          </w:tcPr>
          <w:p w14:paraId="7EB06D05" w14:textId="77777777" w:rsidR="00F627CA" w:rsidRPr="00A54937" w:rsidRDefault="00F627CA" w:rsidP="002D2A7D">
            <w:pPr>
              <w:pStyle w:val="TAL"/>
            </w:pPr>
            <w:r>
              <w:t>n/a</w:t>
            </w:r>
          </w:p>
        </w:tc>
        <w:tc>
          <w:tcPr>
            <w:tcW w:w="499" w:type="pct"/>
          </w:tcPr>
          <w:p w14:paraId="51536562" w14:textId="77777777" w:rsidR="00F627CA" w:rsidRPr="00A54937" w:rsidRDefault="00F627CA" w:rsidP="002D2A7D">
            <w:pPr>
              <w:pStyle w:val="TAC"/>
            </w:pPr>
            <w:r w:rsidRPr="0016361A">
              <w:t>M</w:t>
            </w:r>
          </w:p>
        </w:tc>
        <w:tc>
          <w:tcPr>
            <w:tcW w:w="738" w:type="pct"/>
          </w:tcPr>
          <w:p w14:paraId="07653127" w14:textId="77777777" w:rsidR="00F627CA" w:rsidRPr="00A54937" w:rsidRDefault="00F627CA" w:rsidP="002D2A7D">
            <w:pPr>
              <w:pStyle w:val="TAL"/>
            </w:pPr>
            <w:r>
              <w:t>1</w:t>
            </w:r>
          </w:p>
        </w:tc>
        <w:tc>
          <w:tcPr>
            <w:tcW w:w="967" w:type="pct"/>
          </w:tcPr>
          <w:p w14:paraId="501B62C2" w14:textId="77777777" w:rsidR="00F627CA" w:rsidRPr="00A54937" w:rsidRDefault="00F627CA" w:rsidP="002D2A7D">
            <w:pPr>
              <w:pStyle w:val="TAL"/>
            </w:pPr>
            <w:r>
              <w:t>204 No Content</w:t>
            </w:r>
          </w:p>
        </w:tc>
        <w:tc>
          <w:tcPr>
            <w:tcW w:w="1971" w:type="pct"/>
            <w:shd w:val="clear" w:color="auto" w:fill="auto"/>
          </w:tcPr>
          <w:p w14:paraId="45A89227"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2D2A7D">
        <w:trPr>
          <w:jc w:val="center"/>
        </w:trPr>
        <w:tc>
          <w:tcPr>
            <w:tcW w:w="826" w:type="pct"/>
            <w:shd w:val="clear" w:color="auto" w:fill="auto"/>
          </w:tcPr>
          <w:p w14:paraId="4D342A32" w14:textId="77777777" w:rsidR="00F627CA" w:rsidRDefault="00F627CA" w:rsidP="002D2A7D">
            <w:pPr>
              <w:pStyle w:val="TAL"/>
            </w:pPr>
            <w:r>
              <w:t>n/a</w:t>
            </w:r>
          </w:p>
        </w:tc>
        <w:tc>
          <w:tcPr>
            <w:tcW w:w="499" w:type="pct"/>
          </w:tcPr>
          <w:p w14:paraId="6543A34B" w14:textId="77777777" w:rsidR="00F627CA" w:rsidRPr="0016361A" w:rsidRDefault="00F627CA" w:rsidP="002D2A7D">
            <w:pPr>
              <w:pStyle w:val="TAC"/>
            </w:pPr>
          </w:p>
        </w:tc>
        <w:tc>
          <w:tcPr>
            <w:tcW w:w="738" w:type="pct"/>
          </w:tcPr>
          <w:p w14:paraId="6EDC59FF" w14:textId="77777777" w:rsidR="00F627CA" w:rsidRDefault="00F627CA" w:rsidP="002D2A7D">
            <w:pPr>
              <w:pStyle w:val="TAL"/>
            </w:pPr>
          </w:p>
        </w:tc>
        <w:tc>
          <w:tcPr>
            <w:tcW w:w="967" w:type="pct"/>
          </w:tcPr>
          <w:p w14:paraId="16757F1B" w14:textId="77777777" w:rsidR="00F627CA" w:rsidRDefault="00F627CA" w:rsidP="002D2A7D">
            <w:pPr>
              <w:pStyle w:val="TAL"/>
            </w:pPr>
            <w:r>
              <w:t>307 Temporary Redirect</w:t>
            </w:r>
          </w:p>
        </w:tc>
        <w:tc>
          <w:tcPr>
            <w:tcW w:w="1971" w:type="pct"/>
            <w:shd w:val="clear" w:color="auto" w:fill="auto"/>
          </w:tcPr>
          <w:p w14:paraId="3499DED7" w14:textId="77777777" w:rsidR="00F627CA" w:rsidRDefault="00F627CA" w:rsidP="002D2A7D">
            <w:pPr>
              <w:pStyle w:val="TAL"/>
            </w:pPr>
            <w:r>
              <w:t>Temporary redirection. The response shall include a Location header field containing an alternative URI of the resource located in an alternative EES.</w:t>
            </w:r>
          </w:p>
          <w:p w14:paraId="0E06A225" w14:textId="77777777" w:rsidR="00F627CA" w:rsidRDefault="00F627CA" w:rsidP="002D2A7D">
            <w:pPr>
              <w:pStyle w:val="TAL"/>
            </w:pPr>
          </w:p>
          <w:p w14:paraId="2F871639" w14:textId="77777777" w:rsidR="00F627CA" w:rsidRDefault="00F627CA" w:rsidP="002D2A7D">
            <w:pPr>
              <w:pStyle w:val="TAL"/>
              <w:rPr>
                <w:lang w:eastAsia="ja-JP"/>
              </w:rPr>
            </w:pPr>
            <w:r>
              <w:t>Redirection handling is described in clause 5.2.10 of TS 29.122 [6].</w:t>
            </w:r>
          </w:p>
        </w:tc>
      </w:tr>
      <w:tr w:rsidR="00F627CA" w:rsidRPr="00A54937" w14:paraId="10FBA06E" w14:textId="77777777" w:rsidTr="002D2A7D">
        <w:trPr>
          <w:jc w:val="center"/>
        </w:trPr>
        <w:tc>
          <w:tcPr>
            <w:tcW w:w="826" w:type="pct"/>
            <w:shd w:val="clear" w:color="auto" w:fill="auto"/>
          </w:tcPr>
          <w:p w14:paraId="10BAB853" w14:textId="77777777" w:rsidR="00F627CA" w:rsidRDefault="00F627CA" w:rsidP="002D2A7D">
            <w:pPr>
              <w:pStyle w:val="TAL"/>
            </w:pPr>
            <w:r>
              <w:t>n/a</w:t>
            </w:r>
          </w:p>
        </w:tc>
        <w:tc>
          <w:tcPr>
            <w:tcW w:w="499" w:type="pct"/>
          </w:tcPr>
          <w:p w14:paraId="663E08F7" w14:textId="77777777" w:rsidR="00F627CA" w:rsidRPr="0016361A" w:rsidRDefault="00F627CA" w:rsidP="002D2A7D">
            <w:pPr>
              <w:pStyle w:val="TAC"/>
            </w:pPr>
          </w:p>
        </w:tc>
        <w:tc>
          <w:tcPr>
            <w:tcW w:w="738" w:type="pct"/>
          </w:tcPr>
          <w:p w14:paraId="74EACA23" w14:textId="77777777" w:rsidR="00F627CA" w:rsidRDefault="00F627CA" w:rsidP="002D2A7D">
            <w:pPr>
              <w:pStyle w:val="TAL"/>
            </w:pPr>
          </w:p>
        </w:tc>
        <w:tc>
          <w:tcPr>
            <w:tcW w:w="967" w:type="pct"/>
          </w:tcPr>
          <w:p w14:paraId="6E599BD2" w14:textId="77777777" w:rsidR="00F627CA" w:rsidRDefault="00F627CA" w:rsidP="002D2A7D">
            <w:pPr>
              <w:pStyle w:val="TAL"/>
            </w:pPr>
            <w:r>
              <w:t>308 Permanent Redirect</w:t>
            </w:r>
          </w:p>
        </w:tc>
        <w:tc>
          <w:tcPr>
            <w:tcW w:w="1971" w:type="pct"/>
            <w:shd w:val="clear" w:color="auto" w:fill="auto"/>
          </w:tcPr>
          <w:p w14:paraId="7EBBB1E9" w14:textId="77777777" w:rsidR="00F627CA" w:rsidRDefault="00F627CA" w:rsidP="002D2A7D">
            <w:pPr>
              <w:pStyle w:val="TAL"/>
            </w:pPr>
            <w:r>
              <w:t>Permanent redirection. The response shall include a Location header field containing an alternative URI of the resource located in an alternative EES.</w:t>
            </w:r>
          </w:p>
          <w:p w14:paraId="01A523C5" w14:textId="77777777" w:rsidR="00F627CA" w:rsidRDefault="00F627CA" w:rsidP="002D2A7D">
            <w:pPr>
              <w:pStyle w:val="TAL"/>
            </w:pPr>
          </w:p>
          <w:p w14:paraId="3759F43D" w14:textId="77777777" w:rsidR="00F627CA" w:rsidRDefault="00F627CA" w:rsidP="002D2A7D">
            <w:pPr>
              <w:pStyle w:val="TAL"/>
              <w:rPr>
                <w:lang w:eastAsia="ja-JP"/>
              </w:rPr>
            </w:pPr>
            <w:r>
              <w:t>Redirection handling is described in clause 5.2.10 of TS 29.122 [6].</w:t>
            </w:r>
          </w:p>
        </w:tc>
      </w:tr>
      <w:tr w:rsidR="00F627CA" w:rsidRPr="0016361A" w14:paraId="45F1DB62" w14:textId="77777777" w:rsidTr="002D2A7D">
        <w:trPr>
          <w:jc w:val="center"/>
        </w:trPr>
        <w:tc>
          <w:tcPr>
            <w:tcW w:w="5000" w:type="pct"/>
            <w:gridSpan w:val="5"/>
            <w:shd w:val="clear" w:color="auto" w:fill="auto"/>
          </w:tcPr>
          <w:p w14:paraId="204659DB" w14:textId="77777777" w:rsidR="00F627CA" w:rsidRPr="0016361A" w:rsidRDefault="00F627CA" w:rsidP="002D2A7D">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192" w:name="_Toc160570779"/>
      <w:bookmarkStart w:id="6193" w:name="_Toc162008375"/>
      <w:bookmarkStart w:id="6194" w:name="_Toc164763793"/>
      <w:r>
        <w:t>8.12.3.3.4</w:t>
      </w:r>
      <w:r>
        <w:tab/>
        <w:t>Resource Custom Operations</w:t>
      </w:r>
      <w:bookmarkEnd w:id="6192"/>
      <w:bookmarkEnd w:id="6193"/>
      <w:bookmarkEnd w:id="619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195" w:name="_Toc160570780"/>
      <w:bookmarkStart w:id="6196" w:name="_Toc162008376"/>
      <w:bookmarkStart w:id="6197" w:name="_Toc164763794"/>
      <w:r>
        <w:t>8.12.4</w:t>
      </w:r>
      <w:r>
        <w:tab/>
        <w:t>Notifications</w:t>
      </w:r>
      <w:bookmarkEnd w:id="6195"/>
      <w:bookmarkEnd w:id="6196"/>
      <w:bookmarkEnd w:id="619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198" w:name="_Toc160570781"/>
      <w:bookmarkStart w:id="6199" w:name="_Toc162008377"/>
      <w:bookmarkStart w:id="6200" w:name="_Toc164763795"/>
      <w:r>
        <w:t>8.12.5</w:t>
      </w:r>
      <w:r>
        <w:tab/>
        <w:t>Data Model</w:t>
      </w:r>
      <w:bookmarkEnd w:id="6198"/>
      <w:bookmarkEnd w:id="6199"/>
      <w:bookmarkEnd w:id="6200"/>
    </w:p>
    <w:p w14:paraId="183D0041" w14:textId="76460F7E" w:rsidR="00F627CA" w:rsidRDefault="00F627CA" w:rsidP="00F627CA">
      <w:pPr>
        <w:pStyle w:val="Heading4"/>
      </w:pPr>
      <w:bookmarkStart w:id="6201" w:name="_Toc160570782"/>
      <w:bookmarkStart w:id="6202" w:name="_Toc162008378"/>
      <w:bookmarkStart w:id="6203" w:name="_Toc164763796"/>
      <w:r>
        <w:t>8.12.5.1</w:t>
      </w:r>
      <w:r>
        <w:tab/>
        <w:t>General</w:t>
      </w:r>
      <w:bookmarkEnd w:id="6201"/>
      <w:bookmarkEnd w:id="6202"/>
      <w:bookmarkEnd w:id="620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14:paraId="2960D81C" w14:textId="77777777" w:rsidTr="002D2A7D">
        <w:trPr>
          <w:jc w:val="center"/>
        </w:trPr>
        <w:tc>
          <w:tcPr>
            <w:tcW w:w="1665" w:type="dxa"/>
          </w:tcPr>
          <w:p w14:paraId="1712683F" w14:textId="77777777" w:rsidR="00F627CA" w:rsidRDefault="00F627CA" w:rsidP="002D2A7D">
            <w:pPr>
              <w:pStyle w:val="TAL"/>
              <w:rPr>
                <w:lang w:eastAsia="zh-CN"/>
              </w:rPr>
            </w:pPr>
            <w:r>
              <w:rPr>
                <w:lang w:eastAsia="zh-CN"/>
              </w:rPr>
              <w:t>EndPoint</w:t>
            </w:r>
          </w:p>
        </w:tc>
        <w:tc>
          <w:tcPr>
            <w:tcW w:w="1446" w:type="dxa"/>
          </w:tcPr>
          <w:p w14:paraId="3835EED6" w14:textId="77777777" w:rsidR="00F627CA" w:rsidRDefault="00F627CA" w:rsidP="002D2A7D">
            <w:pPr>
              <w:pStyle w:val="TAC"/>
              <w:rPr>
                <w:lang w:eastAsia="zh-CN"/>
              </w:rPr>
            </w:pPr>
            <w:r>
              <w:t>8.1.5.2.5</w:t>
            </w:r>
          </w:p>
        </w:tc>
        <w:tc>
          <w:tcPr>
            <w:tcW w:w="4961" w:type="dxa"/>
          </w:tcPr>
          <w:p w14:paraId="08185931" w14:textId="77777777" w:rsidR="00F627CA" w:rsidRDefault="00F627CA" w:rsidP="002D2A7D">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2D2A7D">
            <w:pPr>
              <w:pStyle w:val="TAL"/>
              <w:rPr>
                <w:rFonts w:cs="Arial"/>
                <w:szCs w:val="18"/>
              </w:rPr>
            </w:pPr>
          </w:p>
        </w:tc>
      </w:tr>
      <w:tr w:rsidR="00F627CA" w14:paraId="5E23FA89" w14:textId="77777777" w:rsidTr="002D2A7D">
        <w:trPr>
          <w:jc w:val="center"/>
        </w:trPr>
        <w:tc>
          <w:tcPr>
            <w:tcW w:w="1898" w:type="dxa"/>
          </w:tcPr>
          <w:p w14:paraId="034F74CE" w14:textId="77777777" w:rsidR="00F627CA" w:rsidRDefault="00F627CA" w:rsidP="002D2A7D">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2D2A7D">
            <w:pPr>
              <w:pStyle w:val="TAC"/>
            </w:pPr>
            <w:r>
              <w:rPr>
                <w:lang w:eastAsia="zh-CN"/>
              </w:rPr>
              <w:t>8.6.5.2.8</w:t>
            </w:r>
          </w:p>
        </w:tc>
        <w:tc>
          <w:tcPr>
            <w:tcW w:w="4759" w:type="dxa"/>
          </w:tcPr>
          <w:p w14:paraId="3F20726D" w14:textId="77777777" w:rsidR="00F627CA" w:rsidRPr="003B6600" w:rsidRDefault="00F627CA" w:rsidP="003B6600">
            <w:pPr>
              <w:pStyle w:val="TAL"/>
            </w:pPr>
            <w:r w:rsidRPr="003B6600">
              <w:t>Indicates the target UE.</w:t>
            </w:r>
          </w:p>
        </w:tc>
        <w:tc>
          <w:tcPr>
            <w:tcW w:w="1344" w:type="dxa"/>
            <w:vAlign w:val="center"/>
          </w:tcPr>
          <w:p w14:paraId="5AD2A580" w14:textId="77777777" w:rsidR="00F627CA" w:rsidRDefault="00F627CA" w:rsidP="002D2A7D">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04" w:name="_Toc160570783"/>
      <w:bookmarkStart w:id="6205" w:name="_Toc162008379"/>
      <w:bookmarkStart w:id="6206" w:name="_Toc164763797"/>
      <w:r>
        <w:t>8.12</w:t>
      </w:r>
      <w:r>
        <w:rPr>
          <w:lang w:val="en-US"/>
        </w:rPr>
        <w:t>.5.2</w:t>
      </w:r>
      <w:r>
        <w:rPr>
          <w:lang w:val="en-US"/>
        </w:rPr>
        <w:tab/>
        <w:t>Structured data types</w:t>
      </w:r>
      <w:bookmarkEnd w:id="6204"/>
      <w:bookmarkEnd w:id="6205"/>
      <w:bookmarkEnd w:id="6206"/>
    </w:p>
    <w:p w14:paraId="1327158C" w14:textId="155C5172" w:rsidR="00F627CA" w:rsidRDefault="00F627CA" w:rsidP="00F627CA">
      <w:pPr>
        <w:pStyle w:val="Heading5"/>
      </w:pPr>
      <w:bookmarkStart w:id="6207" w:name="_Toc160570784"/>
      <w:bookmarkStart w:id="6208" w:name="_Toc162008380"/>
      <w:bookmarkStart w:id="6209" w:name="_Toc164763798"/>
      <w:r>
        <w:t>8.12.5.2.1</w:t>
      </w:r>
      <w:r>
        <w:tab/>
        <w:t>Introduction</w:t>
      </w:r>
      <w:bookmarkEnd w:id="6207"/>
      <w:bookmarkEnd w:id="6208"/>
      <w:bookmarkEnd w:id="620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10" w:name="_Toc160570785"/>
      <w:bookmarkStart w:id="6211" w:name="_Toc162008381"/>
      <w:bookmarkStart w:id="6212" w:name="_Toc164763799"/>
      <w:r>
        <w:t>8.12.5.2.2</w:t>
      </w:r>
      <w:r>
        <w:tab/>
        <w:t>Type: AppTrafficInfluence</w:t>
      </w:r>
      <w:bookmarkEnd w:id="6210"/>
      <w:bookmarkEnd w:id="6211"/>
      <w:bookmarkEnd w:id="621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627CA" w14:paraId="3F38A97E" w14:textId="77777777" w:rsidTr="002D2A7D">
        <w:trPr>
          <w:jc w:val="center"/>
        </w:trPr>
        <w:tc>
          <w:tcPr>
            <w:tcW w:w="1410" w:type="dxa"/>
            <w:vAlign w:val="center"/>
          </w:tcPr>
          <w:p w14:paraId="64EA5FB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2D2A7D">
            <w:pPr>
              <w:pStyle w:val="TAC"/>
            </w:pPr>
            <w:r>
              <w:t>C</w:t>
            </w:r>
          </w:p>
        </w:tc>
        <w:tc>
          <w:tcPr>
            <w:tcW w:w="1134" w:type="dxa"/>
            <w:vAlign w:val="center"/>
          </w:tcPr>
          <w:p w14:paraId="6046B80B" w14:textId="77777777" w:rsidR="00F627CA" w:rsidRPr="003438BB" w:rsidRDefault="00F627CA" w:rsidP="002D2A7D">
            <w:pPr>
              <w:pStyle w:val="TAC"/>
            </w:pPr>
            <w:r w:rsidRPr="003438BB">
              <w:t>1..N</w:t>
            </w:r>
          </w:p>
        </w:tc>
        <w:tc>
          <w:tcPr>
            <w:tcW w:w="3686" w:type="dxa"/>
            <w:vAlign w:val="center"/>
          </w:tcPr>
          <w:p w14:paraId="140F6985" w14:textId="77777777" w:rsidR="00F627CA" w:rsidRPr="003438BB" w:rsidRDefault="00F627CA" w:rsidP="002D2A7D">
            <w:pPr>
              <w:pStyle w:val="TAL"/>
            </w:pPr>
            <w:r w:rsidRPr="003438BB">
              <w:t>Indicates the target UE(s).</w:t>
            </w:r>
          </w:p>
          <w:p w14:paraId="2E4FDFE5" w14:textId="77777777" w:rsidR="00F627CA" w:rsidRPr="003438BB" w:rsidRDefault="00F627CA" w:rsidP="002D2A7D">
            <w:pPr>
              <w:pStyle w:val="TAL"/>
            </w:pPr>
          </w:p>
          <w:p w14:paraId="494D2018" w14:textId="77777777" w:rsidR="00F627CA" w:rsidRPr="003438BB" w:rsidRDefault="00F627CA" w:rsidP="002D2A7D">
            <w:pPr>
              <w:pStyle w:val="TAL"/>
            </w:pPr>
            <w:r w:rsidRPr="003438BB">
              <w:t>(NOTE)</w:t>
            </w:r>
          </w:p>
        </w:tc>
        <w:tc>
          <w:tcPr>
            <w:tcW w:w="1307" w:type="dxa"/>
            <w:vAlign w:val="center"/>
          </w:tcPr>
          <w:p w14:paraId="2ED512A2" w14:textId="77777777" w:rsidR="00F627CA" w:rsidRPr="003438BB" w:rsidRDefault="00F627CA" w:rsidP="002D2A7D">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3B1FD726" w14:textId="77777777" w:rsidR="00F627CA" w:rsidRPr="003438BB" w:rsidRDefault="00F627CA" w:rsidP="002D2A7D">
            <w:pPr>
              <w:pStyle w:val="TAL"/>
            </w:pPr>
          </w:p>
          <w:p w14:paraId="4F8DB2DB" w14:textId="77777777" w:rsidR="00F627CA" w:rsidRPr="003438BB" w:rsidRDefault="00F627CA" w:rsidP="002D2A7D">
            <w:pPr>
              <w:pStyle w:val="TAL"/>
            </w:pPr>
            <w:r w:rsidRPr="003438BB">
              <w:t>(NOTE)</w:t>
            </w:r>
          </w:p>
        </w:tc>
        <w:tc>
          <w:tcPr>
            <w:tcW w:w="1307" w:type="dxa"/>
            <w:vAlign w:val="center"/>
          </w:tcPr>
          <w:p w14:paraId="0A136489" w14:textId="77777777" w:rsidR="00F627CA" w:rsidRPr="003438BB" w:rsidRDefault="00F627CA" w:rsidP="002D2A7D">
            <w:pPr>
              <w:pStyle w:val="TAL"/>
              <w:rPr>
                <w:rFonts w:cs="Arial"/>
                <w:szCs w:val="18"/>
              </w:rPr>
            </w:pPr>
          </w:p>
        </w:tc>
      </w:tr>
      <w:tr w:rsidR="00F627CA" w14:paraId="688EDF8D" w14:textId="77777777" w:rsidTr="002D2A7D">
        <w:trPr>
          <w:jc w:val="center"/>
        </w:trPr>
        <w:tc>
          <w:tcPr>
            <w:tcW w:w="9524" w:type="dxa"/>
            <w:gridSpan w:val="6"/>
            <w:vAlign w:val="center"/>
          </w:tcPr>
          <w:p w14:paraId="3DB875E0" w14:textId="77777777" w:rsidR="00F627CA" w:rsidRPr="003438BB" w:rsidRDefault="00F627CA" w:rsidP="002D2A7D">
            <w:pPr>
              <w:pStyle w:val="TAN"/>
              <w:rPr>
                <w:rFonts w:cs="Arial"/>
                <w:szCs w:val="18"/>
              </w:rPr>
            </w:pPr>
            <w:bookmarkStart w:id="6213" w:name="OLE_LINK102"/>
            <w:r w:rsidRPr="003438BB">
              <w:t>NOTE:</w:t>
            </w:r>
            <w:r w:rsidRPr="003438BB">
              <w:tab/>
            </w:r>
            <w:bookmarkStart w:id="6214"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6213"/>
            <w:bookmarkEnd w:id="6214"/>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15" w:name="_Toc160570786"/>
      <w:bookmarkStart w:id="6216" w:name="_Toc162008382"/>
      <w:bookmarkStart w:id="6217" w:name="_Toc164763800"/>
      <w:r>
        <w:t>8.12.5.2.3</w:t>
      </w:r>
      <w:r>
        <w:tab/>
        <w:t>Type: AppTrafficInfluence</w:t>
      </w:r>
      <w:r>
        <w:rPr>
          <w:rFonts w:hint="eastAsia"/>
          <w:lang w:eastAsia="zh-CN"/>
        </w:rPr>
        <w:t>P</w:t>
      </w:r>
      <w:r>
        <w:rPr>
          <w:lang w:val="en-US"/>
        </w:rPr>
        <w:t>atch</w:t>
      </w:r>
      <w:bookmarkEnd w:id="6215"/>
      <w:bookmarkEnd w:id="6216"/>
      <w:bookmarkEnd w:id="621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trPr>
        <w:tc>
          <w:tcPr>
            <w:tcW w:w="1410" w:type="dxa"/>
            <w:shd w:val="clear" w:color="auto" w:fill="C0C0C0"/>
            <w:vAlign w:val="center"/>
            <w:hideMark/>
          </w:tcPr>
          <w:p w14:paraId="683F1B50" w14:textId="77777777" w:rsidR="00F627CA" w:rsidRDefault="00F627CA" w:rsidP="002D2A7D">
            <w:pPr>
              <w:pStyle w:val="TAH"/>
            </w:pPr>
            <w:r>
              <w:t>Attribute name</w:t>
            </w:r>
          </w:p>
        </w:tc>
        <w:tc>
          <w:tcPr>
            <w:tcW w:w="1562" w:type="dxa"/>
            <w:shd w:val="clear" w:color="auto" w:fill="C0C0C0"/>
            <w:vAlign w:val="center"/>
            <w:hideMark/>
          </w:tcPr>
          <w:p w14:paraId="5807BC9B" w14:textId="77777777" w:rsidR="00F627CA" w:rsidRDefault="00F627CA" w:rsidP="002D2A7D">
            <w:pPr>
              <w:pStyle w:val="TAH"/>
            </w:pPr>
            <w:r>
              <w:t>Data type</w:t>
            </w:r>
          </w:p>
        </w:tc>
        <w:tc>
          <w:tcPr>
            <w:tcW w:w="425" w:type="dxa"/>
            <w:shd w:val="clear" w:color="auto" w:fill="C0C0C0"/>
            <w:vAlign w:val="center"/>
            <w:hideMark/>
          </w:tcPr>
          <w:p w14:paraId="3BDB5968" w14:textId="77777777" w:rsidR="00F627CA" w:rsidRDefault="00F627CA" w:rsidP="002D2A7D">
            <w:pPr>
              <w:pStyle w:val="TAH"/>
            </w:pPr>
            <w:r>
              <w:t>P</w:t>
            </w:r>
          </w:p>
        </w:tc>
        <w:tc>
          <w:tcPr>
            <w:tcW w:w="1134" w:type="dxa"/>
            <w:shd w:val="clear" w:color="auto" w:fill="C0C0C0"/>
            <w:vAlign w:val="center"/>
          </w:tcPr>
          <w:p w14:paraId="6901AF1D" w14:textId="77777777" w:rsidR="00F627CA" w:rsidRDefault="00F627CA" w:rsidP="002D2A7D">
            <w:pPr>
              <w:pStyle w:val="TAH"/>
            </w:pPr>
            <w:r>
              <w:t>Cardinality</w:t>
            </w:r>
          </w:p>
        </w:tc>
        <w:tc>
          <w:tcPr>
            <w:tcW w:w="3686" w:type="dxa"/>
            <w:shd w:val="clear" w:color="auto" w:fill="C0C0C0"/>
            <w:vAlign w:val="center"/>
            <w:hideMark/>
          </w:tcPr>
          <w:p w14:paraId="00A7DE8E"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2D2A7D">
            <w:pPr>
              <w:pStyle w:val="TAH"/>
              <w:rPr>
                <w:rFonts w:cs="Arial"/>
                <w:szCs w:val="18"/>
              </w:rPr>
            </w:pPr>
            <w:r>
              <w:rPr>
                <w:rFonts w:cs="Arial"/>
                <w:szCs w:val="18"/>
              </w:rPr>
              <w:t>Applicability</w:t>
            </w:r>
          </w:p>
        </w:tc>
      </w:tr>
      <w:tr w:rsidR="00F627CA" w14:paraId="7E1E8BE4" w14:textId="77777777" w:rsidTr="002D2A7D">
        <w:trPr>
          <w:jc w:val="center"/>
        </w:trPr>
        <w:tc>
          <w:tcPr>
            <w:tcW w:w="1410" w:type="dxa"/>
            <w:vAlign w:val="center"/>
          </w:tcPr>
          <w:p w14:paraId="6DF0661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2D2A7D">
            <w:pPr>
              <w:pStyle w:val="TAC"/>
            </w:pPr>
            <w:r>
              <w:t>O</w:t>
            </w:r>
          </w:p>
        </w:tc>
        <w:tc>
          <w:tcPr>
            <w:tcW w:w="1134" w:type="dxa"/>
            <w:vAlign w:val="center"/>
          </w:tcPr>
          <w:p w14:paraId="1B4B718B" w14:textId="77777777" w:rsidR="00F627CA" w:rsidRPr="003438BB" w:rsidRDefault="00F627CA" w:rsidP="002D2A7D">
            <w:pPr>
              <w:pStyle w:val="TAC"/>
            </w:pPr>
            <w:r w:rsidRPr="003438BB">
              <w:t>1..N</w:t>
            </w:r>
          </w:p>
        </w:tc>
        <w:tc>
          <w:tcPr>
            <w:tcW w:w="3686" w:type="dxa"/>
            <w:vAlign w:val="center"/>
          </w:tcPr>
          <w:p w14:paraId="384FABE7" w14:textId="77777777" w:rsidR="00F627CA" w:rsidRPr="003438BB" w:rsidRDefault="00F627CA" w:rsidP="002D2A7D">
            <w:pPr>
              <w:pStyle w:val="TAL"/>
            </w:pPr>
            <w:r w:rsidRPr="003438BB">
              <w:t>Indicates the target UE(s).</w:t>
            </w:r>
          </w:p>
          <w:p w14:paraId="63827E8E" w14:textId="77777777" w:rsidR="00F627CA" w:rsidRPr="003438BB" w:rsidRDefault="00F627CA" w:rsidP="002D2A7D">
            <w:pPr>
              <w:pStyle w:val="TAL"/>
            </w:pPr>
          </w:p>
          <w:p w14:paraId="203DEBEC" w14:textId="77777777" w:rsidR="00F627CA" w:rsidRPr="003438BB" w:rsidRDefault="00F627CA" w:rsidP="002D2A7D">
            <w:pPr>
              <w:pStyle w:val="TAL"/>
            </w:pPr>
            <w:r w:rsidRPr="003438BB">
              <w:t>(NOTE)</w:t>
            </w:r>
          </w:p>
        </w:tc>
        <w:tc>
          <w:tcPr>
            <w:tcW w:w="1307" w:type="dxa"/>
            <w:vAlign w:val="center"/>
          </w:tcPr>
          <w:p w14:paraId="02908A84" w14:textId="77777777" w:rsidR="00F627CA" w:rsidRPr="003438BB" w:rsidRDefault="00F627CA" w:rsidP="002D2A7D">
            <w:pPr>
              <w:pStyle w:val="TAL"/>
              <w:rPr>
                <w:rFonts w:cs="Arial"/>
                <w:szCs w:val="18"/>
              </w:rPr>
            </w:pPr>
          </w:p>
        </w:tc>
      </w:tr>
      <w:tr w:rsidR="00F627CA" w14:paraId="79895048" w14:textId="77777777" w:rsidTr="002D2A7D">
        <w:trPr>
          <w:jc w:val="center"/>
        </w:trPr>
        <w:tc>
          <w:tcPr>
            <w:tcW w:w="1410" w:type="dxa"/>
            <w:vAlign w:val="center"/>
          </w:tcPr>
          <w:p w14:paraId="74E9B4E5"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2D2A7D">
            <w:pPr>
              <w:pStyle w:val="TAL"/>
              <w:rPr>
                <w:lang w:eastAsia="zh-CN"/>
              </w:rPr>
            </w:pPr>
            <w:r w:rsidRPr="003438BB">
              <w:t>boolean</w:t>
            </w:r>
          </w:p>
        </w:tc>
        <w:tc>
          <w:tcPr>
            <w:tcW w:w="425" w:type="dxa"/>
            <w:vAlign w:val="center"/>
          </w:tcPr>
          <w:p w14:paraId="2122478C" w14:textId="77777777" w:rsidR="00F627CA" w:rsidRPr="003438BB" w:rsidRDefault="00F627CA" w:rsidP="002D2A7D">
            <w:pPr>
              <w:pStyle w:val="TAC"/>
            </w:pPr>
            <w:r>
              <w:t>O</w:t>
            </w:r>
          </w:p>
        </w:tc>
        <w:tc>
          <w:tcPr>
            <w:tcW w:w="1134" w:type="dxa"/>
            <w:vAlign w:val="center"/>
          </w:tcPr>
          <w:p w14:paraId="3B1F815A" w14:textId="77777777" w:rsidR="00F627CA" w:rsidRPr="003438BB" w:rsidRDefault="00F627CA" w:rsidP="002D2A7D">
            <w:pPr>
              <w:pStyle w:val="TAC"/>
            </w:pPr>
            <w:r>
              <w:t>0..</w:t>
            </w:r>
            <w:r w:rsidRPr="003438BB">
              <w:t>1</w:t>
            </w:r>
          </w:p>
        </w:tc>
        <w:tc>
          <w:tcPr>
            <w:tcW w:w="3686" w:type="dxa"/>
            <w:vAlign w:val="center"/>
          </w:tcPr>
          <w:p w14:paraId="42B23C14" w14:textId="77777777" w:rsidR="00F627CA" w:rsidRPr="003438BB" w:rsidRDefault="00F627CA" w:rsidP="002D2A7D">
            <w:pPr>
              <w:pStyle w:val="TAL"/>
            </w:pPr>
            <w:r w:rsidRPr="003438BB">
              <w:t>Indicates whether the request applies to any UE.</w:t>
            </w:r>
          </w:p>
          <w:p w14:paraId="4AB791B3" w14:textId="77777777" w:rsidR="00F627CA" w:rsidRPr="003438BB" w:rsidRDefault="00F627CA" w:rsidP="002D2A7D">
            <w:pPr>
              <w:pStyle w:val="TAL"/>
            </w:pPr>
          </w:p>
          <w:p w14:paraId="7F5D4FF9" w14:textId="77777777" w:rsidR="00F627CA" w:rsidRPr="003438BB" w:rsidRDefault="00F627CA" w:rsidP="002D2A7D">
            <w:pPr>
              <w:pStyle w:val="TAL"/>
              <w:ind w:left="284" w:hanging="284"/>
            </w:pPr>
            <w:r w:rsidRPr="003438BB">
              <w:t>-</w:t>
            </w:r>
            <w:r w:rsidRPr="003438BB">
              <w:tab/>
              <w:t>"true": Indicates that the request applies to any UE.</w:t>
            </w:r>
          </w:p>
          <w:p w14:paraId="39D1FC64" w14:textId="77777777" w:rsidR="00F627CA" w:rsidRPr="003438BB" w:rsidRDefault="00F627CA" w:rsidP="002D2A7D">
            <w:pPr>
              <w:pStyle w:val="TAL"/>
              <w:ind w:left="284" w:hanging="284"/>
            </w:pPr>
            <w:r w:rsidRPr="003438BB">
              <w:t>-</w:t>
            </w:r>
            <w:r w:rsidRPr="003438BB">
              <w:tab/>
              <w:t>"false": Indicates that the request does not apply to any UE.</w:t>
            </w:r>
          </w:p>
          <w:p w14:paraId="47CC68C3" w14:textId="77777777" w:rsidR="00F627CA" w:rsidRPr="003438BB" w:rsidRDefault="00F627CA" w:rsidP="002D2A7D">
            <w:pPr>
              <w:pStyle w:val="TAL"/>
            </w:pPr>
          </w:p>
          <w:p w14:paraId="07DBD1EA" w14:textId="77777777" w:rsidR="00F627CA" w:rsidRPr="003438BB" w:rsidRDefault="00F627CA" w:rsidP="002D2A7D">
            <w:pPr>
              <w:pStyle w:val="TAL"/>
            </w:pPr>
            <w:r w:rsidRPr="003438BB">
              <w:t>(NOTE)</w:t>
            </w:r>
          </w:p>
        </w:tc>
        <w:tc>
          <w:tcPr>
            <w:tcW w:w="1307" w:type="dxa"/>
            <w:vAlign w:val="center"/>
          </w:tcPr>
          <w:p w14:paraId="1710C604" w14:textId="77777777" w:rsidR="00F627CA" w:rsidRPr="003438BB" w:rsidRDefault="00F627CA" w:rsidP="002D2A7D">
            <w:pPr>
              <w:pStyle w:val="TAL"/>
              <w:rPr>
                <w:rFonts w:cs="Arial"/>
                <w:szCs w:val="18"/>
              </w:rPr>
            </w:pPr>
          </w:p>
        </w:tc>
      </w:tr>
      <w:tr w:rsidR="00F627CA" w14:paraId="750B6AA7" w14:textId="77777777" w:rsidTr="002D2A7D">
        <w:trPr>
          <w:jc w:val="center"/>
        </w:trPr>
        <w:tc>
          <w:tcPr>
            <w:tcW w:w="9524" w:type="dxa"/>
            <w:gridSpan w:val="6"/>
            <w:vAlign w:val="center"/>
          </w:tcPr>
          <w:p w14:paraId="23D9C947" w14:textId="77777777" w:rsidR="00F627CA" w:rsidRPr="003438BB" w:rsidRDefault="00F627CA" w:rsidP="002D2A7D">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18" w:name="_Toc160570787"/>
      <w:bookmarkStart w:id="6219" w:name="_Toc162008383"/>
      <w:bookmarkStart w:id="6220" w:name="_Toc164763801"/>
      <w:r>
        <w:t>8.12</w:t>
      </w:r>
      <w:r>
        <w:rPr>
          <w:lang w:val="en-US"/>
        </w:rPr>
        <w:t>.5.3</w:t>
      </w:r>
      <w:r>
        <w:rPr>
          <w:lang w:val="en-US"/>
        </w:rPr>
        <w:tab/>
        <w:t>Simple data types and enumerations</w:t>
      </w:r>
      <w:bookmarkEnd w:id="6218"/>
      <w:bookmarkEnd w:id="6219"/>
      <w:bookmarkEnd w:id="6220"/>
    </w:p>
    <w:p w14:paraId="3908C0A9" w14:textId="7293B8A0" w:rsidR="00F627CA" w:rsidRDefault="00F627CA" w:rsidP="00F627CA">
      <w:pPr>
        <w:pStyle w:val="Heading5"/>
      </w:pPr>
      <w:bookmarkStart w:id="6221" w:name="_Toc160570788"/>
      <w:bookmarkStart w:id="6222" w:name="_Toc162008384"/>
      <w:bookmarkStart w:id="6223" w:name="_Toc164763802"/>
      <w:r>
        <w:t>8.12.5.3.1</w:t>
      </w:r>
      <w:r>
        <w:tab/>
        <w:t>Introduction</w:t>
      </w:r>
      <w:bookmarkEnd w:id="6221"/>
      <w:bookmarkEnd w:id="6222"/>
      <w:bookmarkEnd w:id="622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24" w:name="_Toc160570789"/>
      <w:bookmarkStart w:id="6225" w:name="_Toc162008385"/>
      <w:bookmarkStart w:id="6226" w:name="_Toc164763803"/>
      <w:r>
        <w:t>8.12.5.3.2</w:t>
      </w:r>
      <w:r>
        <w:tab/>
        <w:t>Simple data types</w:t>
      </w:r>
      <w:bookmarkEnd w:id="6224"/>
      <w:bookmarkEnd w:id="6225"/>
      <w:bookmarkEnd w:id="622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27" w:name="_Toc160570790"/>
      <w:bookmarkStart w:id="6228" w:name="_Toc162008386"/>
      <w:bookmarkStart w:id="6229" w:name="_Toc16476380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27"/>
      <w:bookmarkEnd w:id="6228"/>
      <w:bookmarkEnd w:id="622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230" w:name="_Toc160570791"/>
      <w:bookmarkStart w:id="6231" w:name="_Toc162008387"/>
      <w:bookmarkStart w:id="6232" w:name="_Toc164763805"/>
      <w:r>
        <w:t>8.12.5.5</w:t>
      </w:r>
      <w:r>
        <w:tab/>
        <w:t>Binary data</w:t>
      </w:r>
      <w:bookmarkEnd w:id="6230"/>
      <w:bookmarkEnd w:id="6231"/>
      <w:bookmarkEnd w:id="6232"/>
    </w:p>
    <w:p w14:paraId="2D63C651" w14:textId="5BB34AA4" w:rsidR="00F627CA" w:rsidRDefault="00F627CA" w:rsidP="00F627CA">
      <w:pPr>
        <w:pStyle w:val="Heading5"/>
      </w:pPr>
      <w:bookmarkStart w:id="6233" w:name="_Toc160570792"/>
      <w:bookmarkStart w:id="6234" w:name="_Toc162008388"/>
      <w:bookmarkStart w:id="6235" w:name="_Toc164763806"/>
      <w:r>
        <w:t>8.12.5.5.1</w:t>
      </w:r>
      <w:r>
        <w:tab/>
        <w:t>Binary Data Types</w:t>
      </w:r>
      <w:bookmarkEnd w:id="6233"/>
      <w:bookmarkEnd w:id="6234"/>
      <w:bookmarkEnd w:id="623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236" w:name="_Toc160570793"/>
      <w:bookmarkStart w:id="6237" w:name="_Toc162008389"/>
      <w:bookmarkStart w:id="6238" w:name="_Toc164763807"/>
      <w:r>
        <w:t>8.12.6</w:t>
      </w:r>
      <w:r>
        <w:tab/>
        <w:t>Error Handling</w:t>
      </w:r>
      <w:bookmarkEnd w:id="6236"/>
      <w:bookmarkEnd w:id="6237"/>
      <w:bookmarkEnd w:id="6238"/>
    </w:p>
    <w:p w14:paraId="3671BB4C" w14:textId="14A82183" w:rsidR="00F627CA" w:rsidRDefault="00F627CA" w:rsidP="00F627CA">
      <w:pPr>
        <w:pStyle w:val="Heading4"/>
      </w:pPr>
      <w:bookmarkStart w:id="6239" w:name="_Toc160570794"/>
      <w:bookmarkStart w:id="6240" w:name="_Toc162008390"/>
      <w:bookmarkStart w:id="6241" w:name="_Toc164763808"/>
      <w:r>
        <w:t>8.12.6.1</w:t>
      </w:r>
      <w:r>
        <w:tab/>
        <w:t>General</w:t>
      </w:r>
      <w:bookmarkEnd w:id="6239"/>
      <w:bookmarkEnd w:id="6240"/>
      <w:bookmarkEnd w:id="624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242" w:name="_Toc160570795"/>
      <w:bookmarkStart w:id="6243" w:name="_Toc162008391"/>
      <w:bookmarkStart w:id="6244" w:name="_Toc164763809"/>
      <w:r>
        <w:t>8.12.6.2</w:t>
      </w:r>
      <w:r>
        <w:tab/>
        <w:t>Protocol Errors</w:t>
      </w:r>
      <w:bookmarkEnd w:id="6242"/>
      <w:bookmarkEnd w:id="6243"/>
      <w:bookmarkEnd w:id="624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245" w:name="_Toc160570796"/>
      <w:bookmarkStart w:id="6246" w:name="_Toc162008392"/>
      <w:bookmarkStart w:id="6247" w:name="_Toc164763810"/>
      <w:r>
        <w:t>8.12.6.3</w:t>
      </w:r>
      <w:r>
        <w:tab/>
        <w:t>Application Errors</w:t>
      </w:r>
      <w:bookmarkEnd w:id="6245"/>
      <w:bookmarkEnd w:id="6246"/>
      <w:bookmarkEnd w:id="624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248" w:name="_Toc160570797"/>
      <w:bookmarkStart w:id="6249" w:name="_Toc162008393"/>
      <w:bookmarkStart w:id="6250" w:name="_Toc164763811"/>
      <w:r>
        <w:t>8.12.7</w:t>
      </w:r>
      <w:r>
        <w:tab/>
        <w:t>Feature negotiation</w:t>
      </w:r>
      <w:bookmarkEnd w:id="6248"/>
      <w:bookmarkEnd w:id="6249"/>
      <w:bookmarkEnd w:id="625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251" w:name="_Toc145708255"/>
      <w:bookmarkStart w:id="6252" w:name="_Toc160570798"/>
      <w:bookmarkStart w:id="6253" w:name="_Toc162008394"/>
      <w:bookmarkStart w:id="6254" w:name="_Toc164763812"/>
      <w:bookmarkStart w:id="6255" w:name="_Toc129169877"/>
      <w:r>
        <w:t>8A</w:t>
      </w:r>
      <w:r>
        <w:tab/>
        <w:t>CAS API Definitions</w:t>
      </w:r>
      <w:bookmarkEnd w:id="6251"/>
      <w:bookmarkEnd w:id="6252"/>
      <w:bookmarkEnd w:id="6253"/>
      <w:bookmarkEnd w:id="6254"/>
    </w:p>
    <w:p w14:paraId="45BCADAD" w14:textId="77777777" w:rsidR="00200A25" w:rsidRDefault="00200A25" w:rsidP="00200A25">
      <w:pPr>
        <w:pStyle w:val="Heading2"/>
      </w:pPr>
      <w:bookmarkStart w:id="6256" w:name="_Toc145708256"/>
      <w:bookmarkStart w:id="6257" w:name="_Toc160570799"/>
      <w:bookmarkStart w:id="6258" w:name="_Toc162008395"/>
      <w:bookmarkStart w:id="6259" w:name="_Toc164763813"/>
      <w:r>
        <w:t>8A.1</w:t>
      </w:r>
      <w:r>
        <w:tab/>
        <w:t>Ecas</w:t>
      </w:r>
      <w:r w:rsidRPr="00310802">
        <w:t>_</w:t>
      </w:r>
      <w:r>
        <w:t>SelectedEES API</w:t>
      </w:r>
      <w:bookmarkEnd w:id="6255"/>
      <w:bookmarkEnd w:id="6256"/>
      <w:bookmarkEnd w:id="6257"/>
      <w:bookmarkEnd w:id="6258"/>
      <w:bookmarkEnd w:id="6259"/>
    </w:p>
    <w:p w14:paraId="725F9E56" w14:textId="77777777" w:rsidR="00200A25" w:rsidRDefault="00200A25" w:rsidP="00200A25">
      <w:pPr>
        <w:pStyle w:val="Heading3"/>
      </w:pPr>
      <w:bookmarkStart w:id="6260" w:name="_Toc129169878"/>
      <w:bookmarkStart w:id="6261" w:name="_Toc145708257"/>
      <w:bookmarkStart w:id="6262" w:name="_Toc160570800"/>
      <w:bookmarkStart w:id="6263" w:name="_Toc162008396"/>
      <w:bookmarkStart w:id="6264" w:name="_Toc164763814"/>
      <w:r>
        <w:t>8A.1.1</w:t>
      </w:r>
      <w:r>
        <w:tab/>
        <w:t>Introduction</w:t>
      </w:r>
      <w:bookmarkEnd w:id="6260"/>
      <w:bookmarkEnd w:id="6261"/>
      <w:bookmarkEnd w:id="6262"/>
      <w:bookmarkEnd w:id="6263"/>
      <w:bookmarkEnd w:id="626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265" w:name="_Toc129169879"/>
      <w:bookmarkStart w:id="6266" w:name="_Toc145708258"/>
      <w:bookmarkStart w:id="6267" w:name="_Toc160570801"/>
      <w:bookmarkStart w:id="6268" w:name="_Toc162008397"/>
      <w:bookmarkStart w:id="6269" w:name="_Toc164763815"/>
      <w:r>
        <w:t>8A.1.2</w:t>
      </w:r>
      <w:r>
        <w:tab/>
        <w:t>Usage of HTTP</w:t>
      </w:r>
      <w:bookmarkEnd w:id="6265"/>
      <w:bookmarkEnd w:id="6266"/>
      <w:bookmarkEnd w:id="6267"/>
      <w:bookmarkEnd w:id="6268"/>
      <w:bookmarkEnd w:id="626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270" w:name="_Toc129169880"/>
      <w:bookmarkStart w:id="6271" w:name="_Toc145708259"/>
      <w:bookmarkStart w:id="6272" w:name="_Toc160570802"/>
      <w:bookmarkStart w:id="6273" w:name="_Toc162008398"/>
      <w:bookmarkStart w:id="6274" w:name="_Toc164763816"/>
      <w:r>
        <w:t>8A.1.3</w:t>
      </w:r>
      <w:r>
        <w:tab/>
        <w:t>Resources</w:t>
      </w:r>
      <w:bookmarkEnd w:id="6270"/>
      <w:bookmarkEnd w:id="6271"/>
      <w:bookmarkEnd w:id="6272"/>
      <w:bookmarkEnd w:id="6273"/>
      <w:bookmarkEnd w:id="627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275" w:name="_Toc129169881"/>
      <w:bookmarkStart w:id="6276" w:name="_Toc145708260"/>
      <w:bookmarkStart w:id="6277" w:name="_Toc160570803"/>
      <w:bookmarkStart w:id="6278" w:name="_Toc162008399"/>
      <w:bookmarkStart w:id="6279" w:name="_Toc164763817"/>
      <w:r>
        <w:t>8A.1.4</w:t>
      </w:r>
      <w:r>
        <w:tab/>
        <w:t>Custom Operations without associated resources</w:t>
      </w:r>
      <w:bookmarkEnd w:id="6275"/>
      <w:bookmarkEnd w:id="6276"/>
      <w:bookmarkEnd w:id="6277"/>
      <w:bookmarkEnd w:id="6278"/>
      <w:bookmarkEnd w:id="6279"/>
    </w:p>
    <w:p w14:paraId="33A1C458" w14:textId="77777777" w:rsidR="00200A25" w:rsidRDefault="00200A25" w:rsidP="00200A25">
      <w:pPr>
        <w:pStyle w:val="Heading4"/>
      </w:pPr>
      <w:bookmarkStart w:id="6280" w:name="_Toc129169882"/>
      <w:bookmarkStart w:id="6281" w:name="_Toc145708261"/>
      <w:bookmarkStart w:id="6282" w:name="_Toc160570804"/>
      <w:bookmarkStart w:id="6283" w:name="_Toc162008400"/>
      <w:bookmarkStart w:id="6284" w:name="_Toc164763818"/>
      <w:r>
        <w:t>8A.1.4.1</w:t>
      </w:r>
      <w:r>
        <w:tab/>
        <w:t>Overview</w:t>
      </w:r>
      <w:bookmarkEnd w:id="6280"/>
      <w:bookmarkEnd w:id="6281"/>
      <w:bookmarkEnd w:id="6282"/>
      <w:bookmarkEnd w:id="6283"/>
      <w:bookmarkEnd w:id="628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77589081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285" w:name="_Toc129169883"/>
      <w:bookmarkStart w:id="6286" w:name="_Toc145708262"/>
      <w:bookmarkStart w:id="6287" w:name="_Toc160570805"/>
      <w:bookmarkStart w:id="6288" w:name="_Toc162008401"/>
      <w:bookmarkStart w:id="6289" w:name="_Toc164763819"/>
      <w:r>
        <w:t>8A.1.4.2</w:t>
      </w:r>
      <w:r>
        <w:tab/>
        <w:t xml:space="preserve">Operation: </w:t>
      </w:r>
      <w:bookmarkEnd w:id="6285"/>
      <w:r>
        <w:t>Declare</w:t>
      </w:r>
      <w:bookmarkEnd w:id="6286"/>
      <w:bookmarkEnd w:id="6287"/>
      <w:bookmarkEnd w:id="6288"/>
      <w:bookmarkEnd w:id="6289"/>
    </w:p>
    <w:p w14:paraId="58842BD3" w14:textId="77777777" w:rsidR="00200A25" w:rsidRDefault="00200A25" w:rsidP="00200A25">
      <w:pPr>
        <w:pStyle w:val="Heading5"/>
      </w:pPr>
      <w:bookmarkStart w:id="6290" w:name="_Toc129169884"/>
      <w:bookmarkStart w:id="6291" w:name="_Toc145708263"/>
      <w:bookmarkStart w:id="6292" w:name="_Toc160570806"/>
      <w:bookmarkStart w:id="6293" w:name="_Toc162008402"/>
      <w:bookmarkStart w:id="6294" w:name="_Toc164763820"/>
      <w:r>
        <w:t>8A.1.4.2.1</w:t>
      </w:r>
      <w:r>
        <w:tab/>
        <w:t>Description</w:t>
      </w:r>
      <w:bookmarkEnd w:id="6290"/>
      <w:bookmarkEnd w:id="6291"/>
      <w:bookmarkEnd w:id="6292"/>
      <w:bookmarkEnd w:id="6293"/>
      <w:bookmarkEnd w:id="629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295" w:name="_Toc129169885"/>
      <w:bookmarkStart w:id="6296" w:name="_Toc145708264"/>
      <w:bookmarkStart w:id="6297" w:name="_Toc160570807"/>
      <w:bookmarkStart w:id="6298" w:name="_Toc162008403"/>
      <w:bookmarkStart w:id="6299" w:name="_Toc164763821"/>
      <w:r>
        <w:t>8A.1.4.2.2</w:t>
      </w:r>
      <w:r>
        <w:tab/>
        <w:t>Operation Definition</w:t>
      </w:r>
      <w:bookmarkEnd w:id="6295"/>
      <w:bookmarkEnd w:id="6296"/>
      <w:bookmarkEnd w:id="6297"/>
      <w:bookmarkEnd w:id="6298"/>
      <w:bookmarkEnd w:id="629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00" w:name="_Toc129169886"/>
      <w:bookmarkStart w:id="6301" w:name="_Toc145708265"/>
      <w:bookmarkStart w:id="6302" w:name="_Toc160570808"/>
      <w:bookmarkStart w:id="6303" w:name="_Toc162008404"/>
      <w:bookmarkStart w:id="6304" w:name="_Toc164763822"/>
      <w:r>
        <w:t>8A.1.5</w:t>
      </w:r>
      <w:r>
        <w:tab/>
        <w:t>Notifications</w:t>
      </w:r>
      <w:bookmarkEnd w:id="6300"/>
      <w:bookmarkEnd w:id="6301"/>
      <w:bookmarkEnd w:id="6302"/>
      <w:bookmarkEnd w:id="6303"/>
      <w:bookmarkEnd w:id="630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05" w:name="_Toc129169887"/>
      <w:bookmarkStart w:id="6306" w:name="_Toc145708266"/>
      <w:bookmarkStart w:id="6307" w:name="_Toc160570809"/>
      <w:bookmarkStart w:id="6308" w:name="_Toc162008405"/>
      <w:bookmarkStart w:id="6309" w:name="_Toc164763823"/>
      <w:r>
        <w:t>8A.1.6</w:t>
      </w:r>
      <w:r>
        <w:tab/>
        <w:t>Data Model</w:t>
      </w:r>
      <w:bookmarkEnd w:id="6305"/>
      <w:bookmarkEnd w:id="6306"/>
      <w:bookmarkEnd w:id="6307"/>
      <w:bookmarkEnd w:id="6308"/>
      <w:bookmarkEnd w:id="6309"/>
    </w:p>
    <w:p w14:paraId="70F60531" w14:textId="77777777" w:rsidR="00200A25" w:rsidRDefault="00200A25" w:rsidP="00200A25">
      <w:pPr>
        <w:pStyle w:val="Heading4"/>
      </w:pPr>
      <w:bookmarkStart w:id="6310" w:name="_Toc129169888"/>
      <w:bookmarkStart w:id="6311" w:name="_Toc145708267"/>
      <w:bookmarkStart w:id="6312" w:name="_Toc160570810"/>
      <w:bookmarkStart w:id="6313" w:name="_Toc162008406"/>
      <w:bookmarkStart w:id="6314" w:name="_Toc164763824"/>
      <w:r>
        <w:t>8A.1.6.1</w:t>
      </w:r>
      <w:r>
        <w:tab/>
        <w:t>General</w:t>
      </w:r>
      <w:bookmarkEnd w:id="6310"/>
      <w:bookmarkEnd w:id="6311"/>
      <w:bookmarkEnd w:id="6312"/>
      <w:bookmarkEnd w:id="6313"/>
      <w:bookmarkEnd w:id="631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15" w:name="_Toc129169889"/>
      <w:bookmarkStart w:id="6316" w:name="_Toc145708268"/>
      <w:bookmarkStart w:id="6317" w:name="_Toc160570811"/>
      <w:bookmarkStart w:id="6318" w:name="_Toc162008407"/>
      <w:bookmarkStart w:id="6319" w:name="_Toc164763825"/>
      <w:r>
        <w:t>8A.1</w:t>
      </w:r>
      <w:r>
        <w:rPr>
          <w:lang w:val="en-US"/>
        </w:rPr>
        <w:t>.6.2</w:t>
      </w:r>
      <w:r>
        <w:rPr>
          <w:lang w:val="en-US"/>
        </w:rPr>
        <w:tab/>
        <w:t>Structured data types</w:t>
      </w:r>
      <w:bookmarkEnd w:id="6315"/>
      <w:bookmarkEnd w:id="6316"/>
      <w:bookmarkEnd w:id="6317"/>
      <w:bookmarkEnd w:id="6318"/>
      <w:bookmarkEnd w:id="6319"/>
    </w:p>
    <w:p w14:paraId="7B022181" w14:textId="77777777" w:rsidR="00200A25" w:rsidRDefault="00200A25" w:rsidP="00200A25">
      <w:pPr>
        <w:pStyle w:val="Heading5"/>
      </w:pPr>
      <w:bookmarkStart w:id="6320" w:name="_Toc129169890"/>
      <w:bookmarkStart w:id="6321" w:name="_Toc145708269"/>
      <w:bookmarkStart w:id="6322" w:name="_Toc160570812"/>
      <w:bookmarkStart w:id="6323" w:name="_Toc162008408"/>
      <w:bookmarkStart w:id="6324" w:name="_Toc164763826"/>
      <w:r>
        <w:t>8A.1.6.2.1</w:t>
      </w:r>
      <w:r>
        <w:tab/>
        <w:t>Introduction</w:t>
      </w:r>
      <w:bookmarkEnd w:id="6320"/>
      <w:bookmarkEnd w:id="6321"/>
      <w:bookmarkEnd w:id="6322"/>
      <w:bookmarkEnd w:id="6323"/>
      <w:bookmarkEnd w:id="632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25" w:name="_Toc129169891"/>
      <w:bookmarkStart w:id="6326" w:name="_Toc145708270"/>
      <w:bookmarkStart w:id="6327" w:name="_Toc160570813"/>
      <w:bookmarkStart w:id="6328" w:name="_Toc162008409"/>
      <w:bookmarkStart w:id="6329" w:name="_Toc164763827"/>
      <w:r>
        <w:t>8A.1.6.2.2</w:t>
      </w:r>
      <w:r>
        <w:tab/>
        <w:t xml:space="preserve">Type: </w:t>
      </w:r>
      <w:bookmarkEnd w:id="6325"/>
      <w:r>
        <w:t>SelEESDecInfo</w:t>
      </w:r>
      <w:bookmarkEnd w:id="6326"/>
      <w:bookmarkEnd w:id="6327"/>
      <w:bookmarkEnd w:id="6328"/>
      <w:bookmarkEnd w:id="632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330" w:name="_Toc129169894"/>
      <w:bookmarkStart w:id="6331" w:name="_Toc145708271"/>
      <w:bookmarkStart w:id="6332" w:name="_Toc160570814"/>
      <w:bookmarkStart w:id="6333" w:name="_Toc162008410"/>
      <w:bookmarkStart w:id="6334" w:name="_Toc164763828"/>
      <w:r>
        <w:t>8A.1</w:t>
      </w:r>
      <w:r>
        <w:rPr>
          <w:lang w:val="en-US"/>
        </w:rPr>
        <w:t>.6.3</w:t>
      </w:r>
      <w:r>
        <w:rPr>
          <w:lang w:val="en-US"/>
        </w:rPr>
        <w:tab/>
        <w:t>Simple data types and enumerations</w:t>
      </w:r>
      <w:bookmarkEnd w:id="6330"/>
      <w:bookmarkEnd w:id="6331"/>
      <w:bookmarkEnd w:id="6332"/>
      <w:bookmarkEnd w:id="6333"/>
      <w:bookmarkEnd w:id="6334"/>
    </w:p>
    <w:p w14:paraId="582338F5" w14:textId="77777777" w:rsidR="00910CC4" w:rsidRDefault="00910CC4" w:rsidP="00910CC4">
      <w:pPr>
        <w:pStyle w:val="Heading5"/>
      </w:pPr>
      <w:bookmarkStart w:id="6335" w:name="_Toc160570815"/>
      <w:bookmarkStart w:id="6336" w:name="_Toc162008411"/>
      <w:bookmarkStart w:id="6337" w:name="_Toc164763829"/>
      <w:r>
        <w:t>8A.1</w:t>
      </w:r>
      <w:r>
        <w:rPr>
          <w:lang w:val="en-US"/>
        </w:rPr>
        <w:t>.6.3</w:t>
      </w:r>
      <w:r>
        <w:t>.1</w:t>
      </w:r>
      <w:r>
        <w:tab/>
        <w:t>Introduction</w:t>
      </w:r>
      <w:bookmarkEnd w:id="6335"/>
      <w:bookmarkEnd w:id="6336"/>
      <w:bookmarkEnd w:id="633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338" w:name="_Toc160570816"/>
      <w:bookmarkStart w:id="6339" w:name="_Toc162008412"/>
      <w:bookmarkStart w:id="6340" w:name="_Toc164763830"/>
      <w:r>
        <w:t>8A.1</w:t>
      </w:r>
      <w:r>
        <w:rPr>
          <w:lang w:val="en-US"/>
        </w:rPr>
        <w:t>.6.3</w:t>
      </w:r>
      <w:r>
        <w:t>.2</w:t>
      </w:r>
      <w:r>
        <w:tab/>
        <w:t>Simple data types</w:t>
      </w:r>
      <w:bookmarkEnd w:id="6338"/>
      <w:bookmarkEnd w:id="6339"/>
      <w:bookmarkEnd w:id="634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341" w:name="_Toc160570817"/>
      <w:bookmarkStart w:id="6342" w:name="_Toc162008413"/>
      <w:bookmarkStart w:id="6343" w:name="_Toc16476383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41"/>
      <w:bookmarkEnd w:id="6342"/>
      <w:bookmarkEnd w:id="634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344" w:name="_Toc160570818"/>
      <w:bookmarkStart w:id="6345" w:name="_Toc162008414"/>
      <w:bookmarkStart w:id="6346" w:name="_Toc164763832"/>
      <w:r>
        <w:t>8A.1</w:t>
      </w:r>
      <w:r>
        <w:rPr>
          <w:lang w:val="en-US"/>
        </w:rPr>
        <w:t>.6</w:t>
      </w:r>
      <w:r>
        <w:t>.5</w:t>
      </w:r>
      <w:r>
        <w:tab/>
        <w:t>Binary data</w:t>
      </w:r>
      <w:bookmarkEnd w:id="6344"/>
      <w:bookmarkEnd w:id="6345"/>
      <w:bookmarkEnd w:id="6346"/>
    </w:p>
    <w:p w14:paraId="0B0C5C1B" w14:textId="77777777" w:rsidR="00910CC4" w:rsidRDefault="00910CC4" w:rsidP="00910CC4">
      <w:pPr>
        <w:pStyle w:val="Heading5"/>
      </w:pPr>
      <w:bookmarkStart w:id="6347" w:name="_Toc160570819"/>
      <w:bookmarkStart w:id="6348" w:name="_Toc162008415"/>
      <w:bookmarkStart w:id="6349" w:name="_Toc164763833"/>
      <w:r>
        <w:t>8A.1</w:t>
      </w:r>
      <w:r>
        <w:rPr>
          <w:lang w:val="en-US"/>
        </w:rPr>
        <w:t>.6</w:t>
      </w:r>
      <w:r>
        <w:t>.5.1</w:t>
      </w:r>
      <w:r>
        <w:tab/>
        <w:t>Binary Data Types</w:t>
      </w:r>
      <w:bookmarkEnd w:id="6347"/>
      <w:bookmarkEnd w:id="6348"/>
      <w:bookmarkEnd w:id="634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350" w:name="_Toc129169903"/>
      <w:bookmarkStart w:id="6351" w:name="_Toc145708272"/>
      <w:bookmarkStart w:id="6352" w:name="_Toc160570820"/>
      <w:bookmarkStart w:id="6353" w:name="_Toc162008416"/>
      <w:bookmarkStart w:id="6354" w:name="_Toc164763834"/>
      <w:r>
        <w:t>8A.1.7</w:t>
      </w:r>
      <w:r>
        <w:tab/>
        <w:t>Error Handling</w:t>
      </w:r>
      <w:bookmarkEnd w:id="6350"/>
      <w:bookmarkEnd w:id="6351"/>
      <w:bookmarkEnd w:id="6352"/>
      <w:bookmarkEnd w:id="6353"/>
      <w:bookmarkEnd w:id="6354"/>
    </w:p>
    <w:p w14:paraId="28DDC070" w14:textId="77777777" w:rsidR="00200A25" w:rsidRDefault="00200A25" w:rsidP="00200A25">
      <w:pPr>
        <w:pStyle w:val="Heading4"/>
      </w:pPr>
      <w:bookmarkStart w:id="6355" w:name="_Toc129169904"/>
      <w:bookmarkStart w:id="6356" w:name="_Toc145708273"/>
      <w:bookmarkStart w:id="6357" w:name="_Toc160570821"/>
      <w:bookmarkStart w:id="6358" w:name="_Toc162008417"/>
      <w:bookmarkStart w:id="6359" w:name="_Toc164763835"/>
      <w:r>
        <w:t>8A.1.7.1</w:t>
      </w:r>
      <w:r>
        <w:tab/>
        <w:t>General</w:t>
      </w:r>
      <w:bookmarkEnd w:id="6355"/>
      <w:bookmarkEnd w:id="6356"/>
      <w:bookmarkEnd w:id="6357"/>
      <w:bookmarkEnd w:id="6358"/>
      <w:bookmarkEnd w:id="635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360" w:name="_Toc129169905"/>
      <w:bookmarkStart w:id="6361" w:name="_Toc145708274"/>
      <w:bookmarkStart w:id="6362" w:name="_Toc160570822"/>
      <w:bookmarkStart w:id="6363" w:name="_Toc162008418"/>
      <w:bookmarkStart w:id="6364" w:name="_Toc164763836"/>
      <w:r>
        <w:t>8A.1.7.2</w:t>
      </w:r>
      <w:r>
        <w:tab/>
        <w:t>Protocol Errors</w:t>
      </w:r>
      <w:bookmarkEnd w:id="6360"/>
      <w:bookmarkEnd w:id="6361"/>
      <w:bookmarkEnd w:id="6362"/>
      <w:bookmarkEnd w:id="6363"/>
      <w:bookmarkEnd w:id="636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365" w:name="_Toc129169906"/>
      <w:bookmarkStart w:id="6366" w:name="_Toc145708275"/>
      <w:bookmarkStart w:id="6367" w:name="_Toc160570823"/>
      <w:bookmarkStart w:id="6368" w:name="_Toc162008419"/>
      <w:bookmarkStart w:id="6369" w:name="_Toc164763837"/>
      <w:r>
        <w:t>8A.1.7.3</w:t>
      </w:r>
      <w:r>
        <w:tab/>
        <w:t>Application Errors</w:t>
      </w:r>
      <w:bookmarkEnd w:id="6365"/>
      <w:bookmarkEnd w:id="6366"/>
      <w:bookmarkEnd w:id="6367"/>
      <w:bookmarkEnd w:id="6368"/>
      <w:bookmarkEnd w:id="636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370" w:name="_Toc129169907"/>
      <w:bookmarkStart w:id="6371" w:name="_Toc145708276"/>
      <w:bookmarkStart w:id="6372" w:name="_Toc160570824"/>
      <w:bookmarkStart w:id="6373" w:name="_Toc162008420"/>
      <w:bookmarkStart w:id="6374" w:name="_Toc164763838"/>
      <w:r>
        <w:t>8A.1.8</w:t>
      </w:r>
      <w:r>
        <w:tab/>
        <w:t>Feature negotiation</w:t>
      </w:r>
      <w:bookmarkEnd w:id="6370"/>
      <w:bookmarkEnd w:id="6371"/>
      <w:bookmarkEnd w:id="6372"/>
      <w:bookmarkEnd w:id="6373"/>
      <w:bookmarkEnd w:id="637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375" w:name="_Toc85734513"/>
      <w:bookmarkStart w:id="6376" w:name="_Toc89431812"/>
      <w:bookmarkStart w:id="6377" w:name="_Toc97042726"/>
      <w:bookmarkStart w:id="6378" w:name="_Toc97045870"/>
      <w:bookmarkStart w:id="6379" w:name="_Toc97155615"/>
      <w:bookmarkStart w:id="6380" w:name="_Toc101521707"/>
      <w:bookmarkStart w:id="6381" w:name="_Toc138762014"/>
      <w:bookmarkStart w:id="6382" w:name="_Toc145708277"/>
      <w:bookmarkStart w:id="6383" w:name="_Toc160570825"/>
      <w:bookmarkStart w:id="6384" w:name="_Toc162008421"/>
      <w:bookmarkStart w:id="6385" w:name="_Toc164763839"/>
      <w:r>
        <w:t>9</w:t>
      </w:r>
      <w:r>
        <w:tab/>
        <w:t>Edge Configuration Server API Definitions</w:t>
      </w:r>
      <w:bookmarkEnd w:id="6375"/>
      <w:bookmarkEnd w:id="6376"/>
      <w:bookmarkEnd w:id="6377"/>
      <w:bookmarkEnd w:id="6378"/>
      <w:bookmarkEnd w:id="6379"/>
      <w:bookmarkEnd w:id="6380"/>
      <w:bookmarkEnd w:id="6381"/>
      <w:bookmarkEnd w:id="6382"/>
      <w:bookmarkEnd w:id="6383"/>
      <w:bookmarkEnd w:id="6384"/>
      <w:bookmarkEnd w:id="6385"/>
    </w:p>
    <w:p w14:paraId="1DF21928" w14:textId="74ACB88C" w:rsidR="00BE2C62" w:rsidRDefault="00BE2C62" w:rsidP="00426348"/>
    <w:p w14:paraId="2EB69EEF" w14:textId="60A34CEB" w:rsidR="00721A12" w:rsidRPr="00771852" w:rsidRDefault="00721A12" w:rsidP="00721A12">
      <w:pPr>
        <w:pStyle w:val="Heading2"/>
      </w:pPr>
      <w:bookmarkStart w:id="6386" w:name="_Toc85734514"/>
      <w:bookmarkStart w:id="6387" w:name="_Toc89431813"/>
      <w:bookmarkStart w:id="6388" w:name="_Toc97042727"/>
      <w:bookmarkStart w:id="6389" w:name="_Toc97045871"/>
      <w:bookmarkStart w:id="6390" w:name="_Toc97155616"/>
      <w:bookmarkStart w:id="6391" w:name="_Toc101521708"/>
      <w:bookmarkStart w:id="6392" w:name="_Toc138762015"/>
      <w:bookmarkStart w:id="6393" w:name="_Toc145708278"/>
      <w:bookmarkStart w:id="6394" w:name="_Toc160570826"/>
      <w:bookmarkStart w:id="6395" w:name="_Toc162008422"/>
      <w:bookmarkStart w:id="6396" w:name="_Toc164763840"/>
      <w:bookmarkStart w:id="6397" w:name="_Toc61651623"/>
      <w:r>
        <w:t>9.1</w:t>
      </w:r>
      <w:r>
        <w:tab/>
        <w:t>Eecs_EESRegistration API</w:t>
      </w:r>
      <w:bookmarkEnd w:id="6386"/>
      <w:bookmarkEnd w:id="6387"/>
      <w:bookmarkEnd w:id="6388"/>
      <w:bookmarkEnd w:id="6389"/>
      <w:bookmarkEnd w:id="6390"/>
      <w:bookmarkEnd w:id="6391"/>
      <w:bookmarkEnd w:id="6392"/>
      <w:bookmarkEnd w:id="6393"/>
      <w:bookmarkEnd w:id="6394"/>
      <w:bookmarkEnd w:id="6395"/>
      <w:bookmarkEnd w:id="6396"/>
    </w:p>
    <w:p w14:paraId="2EFBFDBF" w14:textId="435B92F7" w:rsidR="00721A12" w:rsidRDefault="00721A12" w:rsidP="00721A12">
      <w:pPr>
        <w:pStyle w:val="Heading3"/>
      </w:pPr>
      <w:bookmarkStart w:id="6398" w:name="_Toc85734515"/>
      <w:bookmarkStart w:id="6399" w:name="_Toc89431814"/>
      <w:bookmarkStart w:id="6400" w:name="_Toc97042728"/>
      <w:bookmarkStart w:id="6401" w:name="_Toc97045872"/>
      <w:bookmarkStart w:id="6402" w:name="_Toc97155617"/>
      <w:bookmarkStart w:id="6403" w:name="_Toc101521709"/>
      <w:bookmarkStart w:id="6404" w:name="_Toc138762016"/>
      <w:bookmarkStart w:id="6405" w:name="_Toc145708279"/>
      <w:bookmarkStart w:id="6406" w:name="_Toc160570827"/>
      <w:bookmarkStart w:id="6407" w:name="_Toc162008423"/>
      <w:bookmarkStart w:id="6408" w:name="_Toc164763841"/>
      <w:r>
        <w:t>9.1.1</w:t>
      </w:r>
      <w:r>
        <w:tab/>
      </w:r>
      <w:bookmarkEnd w:id="6398"/>
      <w:r w:rsidR="009616F6">
        <w:t>Introduction</w:t>
      </w:r>
      <w:bookmarkEnd w:id="6399"/>
      <w:bookmarkEnd w:id="6400"/>
      <w:bookmarkEnd w:id="6401"/>
      <w:bookmarkEnd w:id="6402"/>
      <w:bookmarkEnd w:id="6403"/>
      <w:bookmarkEnd w:id="6404"/>
      <w:bookmarkEnd w:id="6405"/>
      <w:bookmarkEnd w:id="6406"/>
      <w:bookmarkEnd w:id="6407"/>
      <w:bookmarkEnd w:id="640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09" w:name="_Toc85734516"/>
      <w:bookmarkStart w:id="6410" w:name="_Toc89431815"/>
      <w:bookmarkStart w:id="6411" w:name="_Toc97042729"/>
      <w:bookmarkStart w:id="6412" w:name="_Toc97045873"/>
      <w:bookmarkStart w:id="6413" w:name="_Toc97155618"/>
      <w:bookmarkStart w:id="6414" w:name="_Toc101521710"/>
      <w:bookmarkStart w:id="6415" w:name="_Toc138762017"/>
      <w:bookmarkStart w:id="6416" w:name="_Toc145708280"/>
      <w:bookmarkStart w:id="6417" w:name="_Toc160570828"/>
      <w:bookmarkStart w:id="6418" w:name="_Toc162008424"/>
      <w:bookmarkStart w:id="6419" w:name="_Toc164763842"/>
      <w:r>
        <w:t>9.1</w:t>
      </w:r>
      <w:r w:rsidR="00721A12">
        <w:t>.2</w:t>
      </w:r>
      <w:r w:rsidR="00721A12">
        <w:tab/>
        <w:t>Resources</w:t>
      </w:r>
      <w:bookmarkEnd w:id="6409"/>
      <w:bookmarkEnd w:id="6410"/>
      <w:bookmarkEnd w:id="6411"/>
      <w:bookmarkEnd w:id="6412"/>
      <w:bookmarkEnd w:id="6413"/>
      <w:bookmarkEnd w:id="6414"/>
      <w:bookmarkEnd w:id="6415"/>
      <w:bookmarkEnd w:id="6416"/>
      <w:bookmarkEnd w:id="6417"/>
      <w:bookmarkEnd w:id="6418"/>
      <w:bookmarkEnd w:id="6419"/>
    </w:p>
    <w:p w14:paraId="0225CA2C" w14:textId="79D88178" w:rsidR="00721A12" w:rsidRDefault="00293795" w:rsidP="00721A12">
      <w:pPr>
        <w:pStyle w:val="Heading4"/>
      </w:pPr>
      <w:bookmarkStart w:id="6420" w:name="_Toc85734517"/>
      <w:bookmarkStart w:id="6421" w:name="_Toc89431816"/>
      <w:bookmarkStart w:id="6422" w:name="_Toc97042730"/>
      <w:bookmarkStart w:id="6423" w:name="_Toc97045874"/>
      <w:bookmarkStart w:id="6424" w:name="_Toc97155619"/>
      <w:bookmarkStart w:id="6425" w:name="_Toc101521711"/>
      <w:bookmarkStart w:id="6426" w:name="_Toc138762018"/>
      <w:bookmarkStart w:id="6427" w:name="_Toc145708281"/>
      <w:bookmarkStart w:id="6428" w:name="_Toc160570829"/>
      <w:bookmarkStart w:id="6429" w:name="_Toc162008425"/>
      <w:bookmarkStart w:id="6430" w:name="_Toc164763843"/>
      <w:r>
        <w:t>9.1</w:t>
      </w:r>
      <w:r w:rsidR="00721A12">
        <w:t>.2.1</w:t>
      </w:r>
      <w:r w:rsidR="00721A12">
        <w:tab/>
        <w:t>Overview</w:t>
      </w:r>
      <w:bookmarkEnd w:id="6420"/>
      <w:bookmarkEnd w:id="6421"/>
      <w:bookmarkEnd w:id="6422"/>
      <w:bookmarkEnd w:id="6423"/>
      <w:bookmarkEnd w:id="6424"/>
      <w:bookmarkEnd w:id="6425"/>
      <w:bookmarkEnd w:id="6426"/>
      <w:bookmarkEnd w:id="6427"/>
      <w:bookmarkEnd w:id="6428"/>
      <w:bookmarkEnd w:id="6429"/>
      <w:bookmarkEnd w:id="643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77589081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431" w:name="_Toc85734518"/>
      <w:bookmarkStart w:id="6432" w:name="_Toc89431817"/>
      <w:bookmarkStart w:id="6433" w:name="_Toc97042731"/>
      <w:bookmarkStart w:id="6434" w:name="_Toc97045875"/>
      <w:bookmarkStart w:id="6435" w:name="_Toc97155620"/>
      <w:bookmarkStart w:id="6436" w:name="_Toc101521712"/>
      <w:bookmarkStart w:id="6437" w:name="_Toc138762019"/>
      <w:bookmarkStart w:id="6438" w:name="_Toc145708282"/>
      <w:bookmarkStart w:id="6439" w:name="_Toc160570830"/>
      <w:bookmarkStart w:id="6440" w:name="_Toc162008426"/>
      <w:bookmarkStart w:id="6441" w:name="_Toc164763844"/>
      <w:r>
        <w:t>9.</w:t>
      </w:r>
      <w:r w:rsidR="00293795">
        <w:t>1</w:t>
      </w:r>
      <w:r>
        <w:t>.2.2</w:t>
      </w:r>
      <w:r>
        <w:tab/>
        <w:t>Resource</w:t>
      </w:r>
      <w:r w:rsidRPr="00831458">
        <w:t xml:space="preserve">: </w:t>
      </w:r>
      <w:r>
        <w:t>EES Registrations</w:t>
      </w:r>
      <w:bookmarkEnd w:id="6431"/>
      <w:bookmarkEnd w:id="6432"/>
      <w:bookmarkEnd w:id="6433"/>
      <w:bookmarkEnd w:id="6434"/>
      <w:bookmarkEnd w:id="6435"/>
      <w:bookmarkEnd w:id="6436"/>
      <w:bookmarkEnd w:id="6437"/>
      <w:bookmarkEnd w:id="6438"/>
      <w:bookmarkEnd w:id="6439"/>
      <w:bookmarkEnd w:id="6440"/>
      <w:bookmarkEnd w:id="6441"/>
    </w:p>
    <w:p w14:paraId="27AA3C4C" w14:textId="30F15DD2" w:rsidR="00721A12" w:rsidRDefault="00721A12" w:rsidP="00721A12">
      <w:pPr>
        <w:pStyle w:val="Heading5"/>
        <w:rPr>
          <w:lang w:eastAsia="zh-CN"/>
        </w:rPr>
      </w:pPr>
      <w:bookmarkStart w:id="6442" w:name="_Toc85734519"/>
      <w:bookmarkStart w:id="6443" w:name="_Toc89431818"/>
      <w:bookmarkStart w:id="6444" w:name="_Toc97042732"/>
      <w:bookmarkStart w:id="6445" w:name="_Toc97045876"/>
      <w:bookmarkStart w:id="6446" w:name="_Toc97155621"/>
      <w:bookmarkStart w:id="6447" w:name="_Toc101521713"/>
      <w:bookmarkStart w:id="6448" w:name="_Toc138762020"/>
      <w:bookmarkStart w:id="6449" w:name="_Toc145708283"/>
      <w:bookmarkStart w:id="6450" w:name="_Toc160570831"/>
      <w:bookmarkStart w:id="6451" w:name="_Toc162008427"/>
      <w:bookmarkStart w:id="6452" w:name="_Toc164763845"/>
      <w:r>
        <w:rPr>
          <w:lang w:eastAsia="zh-CN"/>
        </w:rPr>
        <w:t>9.</w:t>
      </w:r>
      <w:r w:rsidR="00293795">
        <w:rPr>
          <w:lang w:eastAsia="zh-CN"/>
        </w:rPr>
        <w:t>1</w:t>
      </w:r>
      <w:r>
        <w:rPr>
          <w:lang w:eastAsia="zh-CN"/>
        </w:rPr>
        <w:t>.2.2.1</w:t>
      </w:r>
      <w:r>
        <w:rPr>
          <w:lang w:eastAsia="zh-CN"/>
        </w:rPr>
        <w:tab/>
        <w:t>Description</w:t>
      </w:r>
      <w:bookmarkEnd w:id="6442"/>
      <w:bookmarkEnd w:id="6443"/>
      <w:bookmarkEnd w:id="6444"/>
      <w:bookmarkEnd w:id="6445"/>
      <w:bookmarkEnd w:id="6446"/>
      <w:bookmarkEnd w:id="6447"/>
      <w:bookmarkEnd w:id="6448"/>
      <w:bookmarkEnd w:id="6449"/>
      <w:bookmarkEnd w:id="6450"/>
      <w:bookmarkEnd w:id="6451"/>
      <w:bookmarkEnd w:id="645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453" w:name="_Toc85734520"/>
      <w:bookmarkStart w:id="6454" w:name="_Toc89431819"/>
      <w:bookmarkStart w:id="6455" w:name="_Toc97042733"/>
      <w:bookmarkStart w:id="6456" w:name="_Toc97045877"/>
      <w:bookmarkStart w:id="6457" w:name="_Toc97155622"/>
      <w:bookmarkStart w:id="6458" w:name="_Toc101521714"/>
      <w:bookmarkStart w:id="6459" w:name="_Toc138762021"/>
      <w:bookmarkStart w:id="6460" w:name="_Toc145708284"/>
      <w:bookmarkStart w:id="6461" w:name="_Toc160570832"/>
      <w:bookmarkStart w:id="6462" w:name="_Toc162008428"/>
      <w:bookmarkStart w:id="6463" w:name="_Toc164763846"/>
      <w:r>
        <w:rPr>
          <w:lang w:eastAsia="zh-CN"/>
        </w:rPr>
        <w:t>9.</w:t>
      </w:r>
      <w:r w:rsidR="00293795">
        <w:rPr>
          <w:lang w:eastAsia="zh-CN"/>
        </w:rPr>
        <w:t>1</w:t>
      </w:r>
      <w:r>
        <w:rPr>
          <w:lang w:eastAsia="zh-CN"/>
        </w:rPr>
        <w:t>.2.2.2</w:t>
      </w:r>
      <w:r>
        <w:rPr>
          <w:lang w:eastAsia="zh-CN"/>
        </w:rPr>
        <w:tab/>
        <w:t>Resource Definition</w:t>
      </w:r>
      <w:bookmarkEnd w:id="6453"/>
      <w:bookmarkEnd w:id="6454"/>
      <w:bookmarkEnd w:id="6455"/>
      <w:bookmarkEnd w:id="6456"/>
      <w:bookmarkEnd w:id="6457"/>
      <w:bookmarkEnd w:id="6458"/>
      <w:bookmarkEnd w:id="6459"/>
      <w:bookmarkEnd w:id="6460"/>
      <w:bookmarkEnd w:id="6461"/>
      <w:bookmarkEnd w:id="6462"/>
      <w:bookmarkEnd w:id="646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464" w:name="_Toc85734521"/>
      <w:bookmarkStart w:id="6465" w:name="_Toc89431820"/>
      <w:bookmarkStart w:id="6466" w:name="_Toc97042734"/>
      <w:bookmarkStart w:id="6467" w:name="_Toc97045878"/>
      <w:bookmarkStart w:id="6468" w:name="_Toc97155623"/>
      <w:bookmarkStart w:id="6469" w:name="_Toc101521715"/>
      <w:bookmarkStart w:id="6470" w:name="_Toc138762022"/>
      <w:bookmarkStart w:id="6471" w:name="_Toc145708285"/>
      <w:bookmarkStart w:id="6472" w:name="_Toc160570833"/>
      <w:bookmarkStart w:id="6473" w:name="_Toc162008429"/>
      <w:bookmarkStart w:id="6474" w:name="_Toc164763847"/>
      <w:r>
        <w:rPr>
          <w:lang w:eastAsia="zh-CN"/>
        </w:rPr>
        <w:t>9.</w:t>
      </w:r>
      <w:r w:rsidR="00293795">
        <w:rPr>
          <w:lang w:eastAsia="zh-CN"/>
        </w:rPr>
        <w:t>1</w:t>
      </w:r>
      <w:r>
        <w:rPr>
          <w:lang w:eastAsia="zh-CN"/>
        </w:rPr>
        <w:t>.2.2.3</w:t>
      </w:r>
      <w:r>
        <w:rPr>
          <w:lang w:eastAsia="zh-CN"/>
        </w:rPr>
        <w:tab/>
        <w:t>Resource Standard Methods</w:t>
      </w:r>
      <w:bookmarkEnd w:id="6464"/>
      <w:bookmarkEnd w:id="6465"/>
      <w:bookmarkEnd w:id="6466"/>
      <w:bookmarkEnd w:id="6467"/>
      <w:bookmarkEnd w:id="6468"/>
      <w:bookmarkEnd w:id="6469"/>
      <w:bookmarkEnd w:id="6470"/>
      <w:bookmarkEnd w:id="6471"/>
      <w:bookmarkEnd w:id="6472"/>
      <w:bookmarkEnd w:id="6473"/>
      <w:bookmarkEnd w:id="6474"/>
    </w:p>
    <w:p w14:paraId="5D8DC62D" w14:textId="0FAB59F2" w:rsidR="00721A12" w:rsidRDefault="00721A12" w:rsidP="00721A12">
      <w:pPr>
        <w:pStyle w:val="Heading6"/>
        <w:rPr>
          <w:lang w:eastAsia="zh-CN"/>
        </w:rPr>
      </w:pPr>
      <w:bookmarkStart w:id="6475" w:name="_Toc85734522"/>
      <w:bookmarkStart w:id="6476" w:name="_Toc89431821"/>
      <w:bookmarkStart w:id="6477" w:name="_Toc97042735"/>
      <w:bookmarkStart w:id="6478" w:name="_Toc97045879"/>
      <w:bookmarkStart w:id="6479" w:name="_Toc97155624"/>
      <w:bookmarkStart w:id="6480" w:name="_Toc101521716"/>
      <w:bookmarkStart w:id="6481" w:name="_Toc138762023"/>
      <w:bookmarkStart w:id="6482" w:name="_Toc145708286"/>
      <w:bookmarkStart w:id="6483" w:name="_Toc160570834"/>
      <w:bookmarkStart w:id="6484" w:name="_Toc162008430"/>
      <w:bookmarkStart w:id="6485" w:name="_Toc164763848"/>
      <w:r>
        <w:rPr>
          <w:lang w:eastAsia="zh-CN"/>
        </w:rPr>
        <w:t>9.</w:t>
      </w:r>
      <w:r w:rsidR="00293795">
        <w:rPr>
          <w:lang w:eastAsia="zh-CN"/>
        </w:rPr>
        <w:t>1</w:t>
      </w:r>
      <w:r>
        <w:rPr>
          <w:lang w:eastAsia="zh-CN"/>
        </w:rPr>
        <w:t>.2.2.3.1</w:t>
      </w:r>
      <w:r>
        <w:rPr>
          <w:lang w:eastAsia="zh-CN"/>
        </w:rPr>
        <w:tab/>
        <w:t>POST</w:t>
      </w:r>
      <w:bookmarkEnd w:id="6475"/>
      <w:bookmarkEnd w:id="6476"/>
      <w:bookmarkEnd w:id="6477"/>
      <w:bookmarkEnd w:id="6478"/>
      <w:bookmarkEnd w:id="6479"/>
      <w:bookmarkEnd w:id="6480"/>
      <w:bookmarkEnd w:id="6481"/>
      <w:bookmarkEnd w:id="6482"/>
      <w:bookmarkEnd w:id="6483"/>
      <w:bookmarkEnd w:id="6484"/>
      <w:bookmarkEnd w:id="648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486" w:name="_Toc85734523"/>
      <w:bookmarkStart w:id="6487" w:name="_Toc89431822"/>
      <w:bookmarkStart w:id="6488" w:name="_Toc97042736"/>
      <w:bookmarkStart w:id="6489" w:name="_Toc97045880"/>
      <w:bookmarkStart w:id="6490" w:name="_Toc97155625"/>
      <w:bookmarkStart w:id="6491" w:name="_Toc101521717"/>
      <w:bookmarkStart w:id="6492" w:name="_Toc138762024"/>
      <w:bookmarkStart w:id="6493" w:name="_Toc145708287"/>
      <w:bookmarkStart w:id="6494" w:name="_Toc160570835"/>
      <w:bookmarkStart w:id="6495" w:name="_Toc162008431"/>
      <w:bookmarkStart w:id="6496" w:name="_Toc164763849"/>
      <w:r>
        <w:rPr>
          <w:lang w:eastAsia="zh-CN"/>
        </w:rPr>
        <w:t>9.</w:t>
      </w:r>
      <w:r w:rsidR="00293795">
        <w:rPr>
          <w:lang w:eastAsia="zh-CN"/>
        </w:rPr>
        <w:t>1</w:t>
      </w:r>
      <w:r>
        <w:rPr>
          <w:lang w:eastAsia="zh-CN"/>
        </w:rPr>
        <w:t>.2.2.4</w:t>
      </w:r>
      <w:r>
        <w:rPr>
          <w:lang w:eastAsia="zh-CN"/>
        </w:rPr>
        <w:tab/>
        <w:t>Resource Custom Operations</w:t>
      </w:r>
      <w:bookmarkEnd w:id="6486"/>
      <w:bookmarkEnd w:id="6487"/>
      <w:bookmarkEnd w:id="6488"/>
      <w:bookmarkEnd w:id="6489"/>
      <w:bookmarkEnd w:id="6490"/>
      <w:bookmarkEnd w:id="6491"/>
      <w:bookmarkEnd w:id="6492"/>
      <w:bookmarkEnd w:id="6493"/>
      <w:bookmarkEnd w:id="6494"/>
      <w:bookmarkEnd w:id="6495"/>
      <w:bookmarkEnd w:id="6496"/>
    </w:p>
    <w:p w14:paraId="202A7B73" w14:textId="77777777" w:rsidR="00721A12" w:rsidRDefault="00721A12" w:rsidP="00721A12">
      <w:r>
        <w:t>None.</w:t>
      </w:r>
    </w:p>
    <w:p w14:paraId="18CEB14A" w14:textId="711A8F14" w:rsidR="00721A12" w:rsidRDefault="00721A12" w:rsidP="00721A12">
      <w:pPr>
        <w:pStyle w:val="Heading4"/>
      </w:pPr>
      <w:bookmarkStart w:id="6497" w:name="_Toc85734524"/>
      <w:bookmarkStart w:id="6498" w:name="_Toc89431823"/>
      <w:bookmarkStart w:id="6499" w:name="_Toc97042737"/>
      <w:bookmarkStart w:id="6500" w:name="_Toc97045881"/>
      <w:bookmarkStart w:id="6501" w:name="_Toc97155626"/>
      <w:bookmarkStart w:id="6502" w:name="_Toc101521718"/>
      <w:bookmarkStart w:id="6503" w:name="_Toc138762025"/>
      <w:bookmarkStart w:id="6504" w:name="_Toc145708288"/>
      <w:bookmarkStart w:id="6505" w:name="_Toc160570836"/>
      <w:bookmarkStart w:id="6506" w:name="_Toc162008432"/>
      <w:bookmarkStart w:id="6507" w:name="_Toc164763850"/>
      <w:r>
        <w:t>9.</w:t>
      </w:r>
      <w:r w:rsidR="00293795">
        <w:t>1</w:t>
      </w:r>
      <w:r>
        <w:t>.2.3</w:t>
      </w:r>
      <w:r>
        <w:tab/>
        <w:t>Resource</w:t>
      </w:r>
      <w:r w:rsidRPr="00831458">
        <w:t xml:space="preserve">: </w:t>
      </w:r>
      <w:r>
        <w:t>Individual EES Registration</w:t>
      </w:r>
      <w:bookmarkEnd w:id="6497"/>
      <w:bookmarkEnd w:id="6498"/>
      <w:bookmarkEnd w:id="6499"/>
      <w:bookmarkEnd w:id="6500"/>
      <w:bookmarkEnd w:id="6501"/>
      <w:bookmarkEnd w:id="6502"/>
      <w:bookmarkEnd w:id="6503"/>
      <w:bookmarkEnd w:id="6504"/>
      <w:bookmarkEnd w:id="6505"/>
      <w:bookmarkEnd w:id="6506"/>
      <w:bookmarkEnd w:id="6507"/>
    </w:p>
    <w:p w14:paraId="4C741470" w14:textId="48DBC111" w:rsidR="00721A12" w:rsidRDefault="00721A12" w:rsidP="00721A12">
      <w:pPr>
        <w:pStyle w:val="Heading5"/>
        <w:rPr>
          <w:lang w:eastAsia="zh-CN"/>
        </w:rPr>
      </w:pPr>
      <w:bookmarkStart w:id="6508" w:name="_Toc85734525"/>
      <w:bookmarkStart w:id="6509" w:name="_Toc89431824"/>
      <w:bookmarkStart w:id="6510" w:name="_Toc97042738"/>
      <w:bookmarkStart w:id="6511" w:name="_Toc97045882"/>
      <w:bookmarkStart w:id="6512" w:name="_Toc97155627"/>
      <w:bookmarkStart w:id="6513" w:name="_Toc101521719"/>
      <w:bookmarkStart w:id="6514" w:name="_Toc138762026"/>
      <w:bookmarkStart w:id="6515" w:name="_Toc145708289"/>
      <w:bookmarkStart w:id="6516" w:name="_Toc160570837"/>
      <w:bookmarkStart w:id="6517" w:name="_Toc162008433"/>
      <w:bookmarkStart w:id="6518" w:name="_Toc164763851"/>
      <w:r>
        <w:rPr>
          <w:lang w:eastAsia="zh-CN"/>
        </w:rPr>
        <w:t>9.</w:t>
      </w:r>
      <w:r w:rsidR="00293795">
        <w:rPr>
          <w:lang w:eastAsia="zh-CN"/>
        </w:rPr>
        <w:t>1</w:t>
      </w:r>
      <w:r>
        <w:rPr>
          <w:lang w:eastAsia="zh-CN"/>
        </w:rPr>
        <w:t>.2.3.1</w:t>
      </w:r>
      <w:r>
        <w:rPr>
          <w:lang w:eastAsia="zh-CN"/>
        </w:rPr>
        <w:tab/>
        <w:t>Description</w:t>
      </w:r>
      <w:bookmarkEnd w:id="6508"/>
      <w:bookmarkEnd w:id="6509"/>
      <w:bookmarkEnd w:id="6510"/>
      <w:bookmarkEnd w:id="6511"/>
      <w:bookmarkEnd w:id="6512"/>
      <w:bookmarkEnd w:id="6513"/>
      <w:bookmarkEnd w:id="6514"/>
      <w:bookmarkEnd w:id="6515"/>
      <w:bookmarkEnd w:id="6516"/>
      <w:bookmarkEnd w:id="6517"/>
      <w:bookmarkEnd w:id="651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19" w:name="_Toc85734526"/>
      <w:bookmarkStart w:id="6520" w:name="_Toc89431825"/>
      <w:bookmarkStart w:id="6521" w:name="_Toc97042739"/>
      <w:bookmarkStart w:id="6522" w:name="_Toc97045883"/>
      <w:bookmarkStart w:id="6523" w:name="_Toc97155628"/>
      <w:bookmarkStart w:id="6524" w:name="_Toc101521720"/>
      <w:bookmarkStart w:id="6525" w:name="_Toc138762027"/>
      <w:bookmarkStart w:id="6526" w:name="_Toc145708290"/>
      <w:bookmarkStart w:id="6527" w:name="_Toc160570838"/>
      <w:bookmarkStart w:id="6528" w:name="_Toc162008434"/>
      <w:bookmarkStart w:id="6529" w:name="_Toc164763852"/>
      <w:r>
        <w:rPr>
          <w:lang w:eastAsia="zh-CN"/>
        </w:rPr>
        <w:t>9.</w:t>
      </w:r>
      <w:r w:rsidR="00293795">
        <w:rPr>
          <w:lang w:eastAsia="zh-CN"/>
        </w:rPr>
        <w:t>1</w:t>
      </w:r>
      <w:r>
        <w:rPr>
          <w:lang w:eastAsia="zh-CN"/>
        </w:rPr>
        <w:t>.2.3.2</w:t>
      </w:r>
      <w:r>
        <w:rPr>
          <w:lang w:eastAsia="zh-CN"/>
        </w:rPr>
        <w:tab/>
        <w:t>Resource Definition</w:t>
      </w:r>
      <w:bookmarkEnd w:id="6519"/>
      <w:bookmarkEnd w:id="6520"/>
      <w:bookmarkEnd w:id="6521"/>
      <w:bookmarkEnd w:id="6522"/>
      <w:bookmarkEnd w:id="6523"/>
      <w:bookmarkEnd w:id="6524"/>
      <w:bookmarkEnd w:id="6525"/>
      <w:bookmarkEnd w:id="6526"/>
      <w:bookmarkEnd w:id="6527"/>
      <w:bookmarkEnd w:id="6528"/>
      <w:bookmarkEnd w:id="652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530" w:name="_Toc85734527"/>
      <w:bookmarkStart w:id="6531" w:name="_Toc89431826"/>
      <w:bookmarkStart w:id="6532" w:name="_Toc97042740"/>
      <w:bookmarkStart w:id="6533" w:name="_Toc97045884"/>
      <w:bookmarkStart w:id="6534" w:name="_Toc97155629"/>
      <w:bookmarkStart w:id="6535" w:name="_Toc101521721"/>
      <w:bookmarkStart w:id="6536" w:name="_Toc138762028"/>
      <w:bookmarkStart w:id="6537" w:name="_Toc145708291"/>
      <w:bookmarkStart w:id="6538" w:name="_Toc160570839"/>
      <w:bookmarkStart w:id="6539" w:name="_Toc162008435"/>
      <w:bookmarkStart w:id="6540" w:name="_Toc164763853"/>
      <w:r>
        <w:rPr>
          <w:lang w:eastAsia="zh-CN"/>
        </w:rPr>
        <w:t>9.</w:t>
      </w:r>
      <w:r w:rsidR="00293795">
        <w:rPr>
          <w:lang w:eastAsia="zh-CN"/>
        </w:rPr>
        <w:t>1</w:t>
      </w:r>
      <w:r>
        <w:rPr>
          <w:lang w:eastAsia="zh-CN"/>
        </w:rPr>
        <w:t>.2.3.3</w:t>
      </w:r>
      <w:r>
        <w:rPr>
          <w:lang w:eastAsia="zh-CN"/>
        </w:rPr>
        <w:tab/>
        <w:t>Resource Standard Methods</w:t>
      </w:r>
      <w:bookmarkEnd w:id="6530"/>
      <w:bookmarkEnd w:id="6531"/>
      <w:bookmarkEnd w:id="6532"/>
      <w:bookmarkEnd w:id="6533"/>
      <w:bookmarkEnd w:id="6534"/>
      <w:bookmarkEnd w:id="6535"/>
      <w:bookmarkEnd w:id="6536"/>
      <w:bookmarkEnd w:id="6537"/>
      <w:bookmarkEnd w:id="6538"/>
      <w:bookmarkEnd w:id="6539"/>
      <w:bookmarkEnd w:id="6540"/>
    </w:p>
    <w:p w14:paraId="4E5718EC" w14:textId="42AECBA8" w:rsidR="00721A12" w:rsidRDefault="00721A12" w:rsidP="00721A12">
      <w:pPr>
        <w:pStyle w:val="Heading6"/>
        <w:rPr>
          <w:lang w:eastAsia="zh-CN"/>
        </w:rPr>
      </w:pPr>
      <w:bookmarkStart w:id="6541" w:name="_Toc85734528"/>
      <w:bookmarkStart w:id="6542" w:name="_Toc89431827"/>
      <w:bookmarkStart w:id="6543" w:name="_Toc97042741"/>
      <w:bookmarkStart w:id="6544" w:name="_Toc97045885"/>
      <w:bookmarkStart w:id="6545" w:name="_Toc97155630"/>
      <w:bookmarkStart w:id="6546" w:name="_Toc101521722"/>
      <w:bookmarkStart w:id="6547" w:name="_Toc138762029"/>
      <w:bookmarkStart w:id="6548" w:name="_Toc145708292"/>
      <w:bookmarkStart w:id="6549" w:name="_Toc160570840"/>
      <w:bookmarkStart w:id="6550" w:name="_Toc162008436"/>
      <w:bookmarkStart w:id="6551" w:name="_Toc164763854"/>
      <w:r>
        <w:rPr>
          <w:lang w:eastAsia="zh-CN"/>
        </w:rPr>
        <w:t>9.</w:t>
      </w:r>
      <w:r w:rsidR="00293795">
        <w:rPr>
          <w:lang w:eastAsia="zh-CN"/>
        </w:rPr>
        <w:t>1</w:t>
      </w:r>
      <w:r>
        <w:rPr>
          <w:lang w:eastAsia="zh-CN"/>
        </w:rPr>
        <w:t>.2.3.3.1</w:t>
      </w:r>
      <w:r>
        <w:rPr>
          <w:lang w:eastAsia="zh-CN"/>
        </w:rPr>
        <w:tab/>
        <w:t>GET</w:t>
      </w:r>
      <w:bookmarkEnd w:id="6541"/>
      <w:bookmarkEnd w:id="6542"/>
      <w:bookmarkEnd w:id="6543"/>
      <w:bookmarkEnd w:id="6544"/>
      <w:bookmarkEnd w:id="6545"/>
      <w:bookmarkEnd w:id="6546"/>
      <w:bookmarkEnd w:id="6547"/>
      <w:bookmarkEnd w:id="6548"/>
      <w:bookmarkEnd w:id="6549"/>
      <w:bookmarkEnd w:id="6550"/>
      <w:bookmarkEnd w:id="655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552" w:name="_Toc85734529"/>
      <w:bookmarkStart w:id="6553" w:name="_Toc89431828"/>
      <w:bookmarkStart w:id="6554" w:name="_Toc97042742"/>
      <w:bookmarkStart w:id="6555" w:name="_Toc97045886"/>
      <w:bookmarkStart w:id="6556" w:name="_Toc97155631"/>
      <w:bookmarkStart w:id="6557" w:name="_Toc101521723"/>
      <w:bookmarkStart w:id="6558" w:name="_Toc138762030"/>
      <w:bookmarkStart w:id="6559" w:name="_Toc145708293"/>
      <w:bookmarkStart w:id="6560" w:name="_Toc160570841"/>
      <w:bookmarkStart w:id="6561" w:name="_Toc162008437"/>
      <w:bookmarkStart w:id="6562" w:name="_Toc164763855"/>
      <w:r>
        <w:rPr>
          <w:lang w:eastAsia="zh-CN"/>
        </w:rPr>
        <w:t>9.</w:t>
      </w:r>
      <w:r w:rsidR="00293795">
        <w:rPr>
          <w:lang w:eastAsia="zh-CN"/>
        </w:rPr>
        <w:t>1</w:t>
      </w:r>
      <w:r>
        <w:rPr>
          <w:lang w:eastAsia="zh-CN"/>
        </w:rPr>
        <w:t>.2.3.3.2</w:t>
      </w:r>
      <w:r>
        <w:rPr>
          <w:lang w:eastAsia="zh-CN"/>
        </w:rPr>
        <w:tab/>
        <w:t>PUT</w:t>
      </w:r>
      <w:bookmarkEnd w:id="6552"/>
      <w:bookmarkEnd w:id="6553"/>
      <w:bookmarkEnd w:id="6554"/>
      <w:bookmarkEnd w:id="6555"/>
      <w:bookmarkEnd w:id="6556"/>
      <w:bookmarkEnd w:id="6557"/>
      <w:bookmarkEnd w:id="6558"/>
      <w:bookmarkEnd w:id="6559"/>
      <w:bookmarkEnd w:id="6560"/>
      <w:bookmarkEnd w:id="6561"/>
      <w:bookmarkEnd w:id="65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563" w:name="_Toc85734530"/>
      <w:bookmarkStart w:id="6564" w:name="_Toc89431829"/>
      <w:bookmarkStart w:id="6565" w:name="_Toc97042743"/>
      <w:bookmarkStart w:id="6566" w:name="_Toc97045887"/>
      <w:bookmarkStart w:id="6567" w:name="_Toc97155632"/>
      <w:bookmarkStart w:id="6568" w:name="_Toc101521724"/>
      <w:bookmarkStart w:id="6569" w:name="_Toc138762031"/>
      <w:bookmarkStart w:id="6570" w:name="_Toc145708294"/>
      <w:bookmarkStart w:id="6571" w:name="_Toc160570842"/>
      <w:bookmarkStart w:id="6572" w:name="_Toc162008438"/>
      <w:bookmarkStart w:id="6573" w:name="_Toc164763856"/>
      <w:r>
        <w:rPr>
          <w:lang w:eastAsia="zh-CN"/>
        </w:rPr>
        <w:t>9.</w:t>
      </w:r>
      <w:r w:rsidR="00293795">
        <w:rPr>
          <w:lang w:eastAsia="zh-CN"/>
        </w:rPr>
        <w:t>1</w:t>
      </w:r>
      <w:r>
        <w:rPr>
          <w:lang w:eastAsia="zh-CN"/>
        </w:rPr>
        <w:t>.2.3.3.3</w:t>
      </w:r>
      <w:r>
        <w:rPr>
          <w:lang w:eastAsia="zh-CN"/>
        </w:rPr>
        <w:tab/>
        <w:t>DELETE</w:t>
      </w:r>
      <w:bookmarkEnd w:id="6563"/>
      <w:bookmarkEnd w:id="6564"/>
      <w:bookmarkEnd w:id="6565"/>
      <w:bookmarkEnd w:id="6566"/>
      <w:bookmarkEnd w:id="6567"/>
      <w:bookmarkEnd w:id="6568"/>
      <w:bookmarkEnd w:id="6569"/>
      <w:bookmarkEnd w:id="6570"/>
      <w:bookmarkEnd w:id="6571"/>
      <w:bookmarkEnd w:id="6572"/>
      <w:bookmarkEnd w:id="657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574" w:name="_Toc85734531"/>
      <w:bookmarkStart w:id="6575" w:name="_Toc89431830"/>
      <w:bookmarkStart w:id="6576" w:name="_Toc97042744"/>
      <w:bookmarkStart w:id="6577" w:name="_Toc97045888"/>
      <w:bookmarkStart w:id="6578" w:name="_Toc97155633"/>
      <w:bookmarkStart w:id="6579" w:name="_Toc101521725"/>
      <w:bookmarkStart w:id="6580" w:name="_Toc138762032"/>
      <w:bookmarkStart w:id="6581" w:name="_Toc145708295"/>
      <w:bookmarkStart w:id="6582" w:name="_Toc160570843"/>
      <w:bookmarkStart w:id="6583" w:name="_Toc162008439"/>
      <w:bookmarkStart w:id="6584" w:name="_Toc164763857"/>
      <w:r>
        <w:rPr>
          <w:lang w:eastAsia="zh-CN"/>
        </w:rPr>
        <w:t>9.1.2.3.3.4</w:t>
      </w:r>
      <w:r>
        <w:rPr>
          <w:lang w:eastAsia="zh-CN"/>
        </w:rPr>
        <w:tab/>
        <w:t>PATCH</w:t>
      </w:r>
      <w:bookmarkEnd w:id="6574"/>
      <w:bookmarkEnd w:id="6575"/>
      <w:bookmarkEnd w:id="6576"/>
      <w:bookmarkEnd w:id="6577"/>
      <w:bookmarkEnd w:id="6578"/>
      <w:bookmarkEnd w:id="6579"/>
      <w:bookmarkEnd w:id="6580"/>
      <w:bookmarkEnd w:id="6581"/>
      <w:bookmarkEnd w:id="6582"/>
      <w:bookmarkEnd w:id="6583"/>
      <w:bookmarkEnd w:id="658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585" w:name="_Toc85734532"/>
      <w:bookmarkStart w:id="6586" w:name="_Toc89431831"/>
      <w:bookmarkStart w:id="6587" w:name="_Toc97042745"/>
      <w:bookmarkStart w:id="6588" w:name="_Toc97045889"/>
      <w:bookmarkStart w:id="6589" w:name="_Toc97155634"/>
      <w:bookmarkStart w:id="6590" w:name="_Toc101521726"/>
      <w:bookmarkStart w:id="6591" w:name="_Toc138762033"/>
      <w:bookmarkStart w:id="6592" w:name="_Toc145708296"/>
      <w:bookmarkStart w:id="6593" w:name="_Toc160570844"/>
      <w:bookmarkStart w:id="6594" w:name="_Toc162008440"/>
      <w:bookmarkStart w:id="6595" w:name="_Toc164763858"/>
      <w:r>
        <w:rPr>
          <w:lang w:eastAsia="zh-CN"/>
        </w:rPr>
        <w:t>9.1</w:t>
      </w:r>
      <w:r w:rsidR="00721A12">
        <w:rPr>
          <w:lang w:eastAsia="zh-CN"/>
        </w:rPr>
        <w:t>.2.3.4</w:t>
      </w:r>
      <w:r w:rsidR="00721A12">
        <w:rPr>
          <w:lang w:eastAsia="zh-CN"/>
        </w:rPr>
        <w:tab/>
        <w:t>Resource Custom Operations</w:t>
      </w:r>
      <w:bookmarkEnd w:id="6585"/>
      <w:bookmarkEnd w:id="6586"/>
      <w:bookmarkEnd w:id="6587"/>
      <w:bookmarkEnd w:id="6588"/>
      <w:bookmarkEnd w:id="6589"/>
      <w:bookmarkEnd w:id="6590"/>
      <w:bookmarkEnd w:id="6591"/>
      <w:bookmarkEnd w:id="6592"/>
      <w:bookmarkEnd w:id="6593"/>
      <w:bookmarkEnd w:id="6594"/>
      <w:bookmarkEnd w:id="6595"/>
    </w:p>
    <w:p w14:paraId="3F3C700B" w14:textId="77777777" w:rsidR="00721A12" w:rsidRDefault="00721A12" w:rsidP="00721A12">
      <w:r>
        <w:t>None.</w:t>
      </w:r>
    </w:p>
    <w:p w14:paraId="0CA31D1B" w14:textId="362BFB4B" w:rsidR="00721A12" w:rsidRDefault="00730F40" w:rsidP="00721A12">
      <w:pPr>
        <w:pStyle w:val="Heading3"/>
      </w:pPr>
      <w:bookmarkStart w:id="6596" w:name="_Toc85734533"/>
      <w:bookmarkStart w:id="6597" w:name="_Toc89431832"/>
      <w:bookmarkStart w:id="6598" w:name="_Toc97042746"/>
      <w:bookmarkStart w:id="6599" w:name="_Toc97045890"/>
      <w:bookmarkStart w:id="6600" w:name="_Toc97155635"/>
      <w:bookmarkStart w:id="6601" w:name="_Toc101521727"/>
      <w:bookmarkStart w:id="6602" w:name="_Toc138762034"/>
      <w:bookmarkStart w:id="6603" w:name="_Toc145708297"/>
      <w:bookmarkStart w:id="6604" w:name="_Toc160570845"/>
      <w:bookmarkStart w:id="6605" w:name="_Toc162008441"/>
      <w:bookmarkStart w:id="6606" w:name="_Toc164763859"/>
      <w:r>
        <w:t>9.1</w:t>
      </w:r>
      <w:r w:rsidR="00721A12">
        <w:t>.3</w:t>
      </w:r>
      <w:r w:rsidR="00721A12">
        <w:tab/>
        <w:t>Custom Operations without associated resources</w:t>
      </w:r>
      <w:bookmarkEnd w:id="6596"/>
      <w:bookmarkEnd w:id="6597"/>
      <w:bookmarkEnd w:id="6598"/>
      <w:bookmarkEnd w:id="6599"/>
      <w:bookmarkEnd w:id="6600"/>
      <w:bookmarkEnd w:id="6601"/>
      <w:bookmarkEnd w:id="6602"/>
      <w:bookmarkEnd w:id="6603"/>
      <w:bookmarkEnd w:id="6604"/>
      <w:bookmarkEnd w:id="6605"/>
      <w:bookmarkEnd w:id="6606"/>
    </w:p>
    <w:p w14:paraId="68A056BE" w14:textId="77777777" w:rsidR="00721A12" w:rsidRDefault="00721A12" w:rsidP="00721A12">
      <w:r>
        <w:t>None.</w:t>
      </w:r>
    </w:p>
    <w:p w14:paraId="6A2CB13B" w14:textId="7443F70B" w:rsidR="00721A12" w:rsidRDefault="00730F40" w:rsidP="00721A12">
      <w:pPr>
        <w:pStyle w:val="Heading3"/>
      </w:pPr>
      <w:bookmarkStart w:id="6607" w:name="_Toc85734534"/>
      <w:bookmarkStart w:id="6608" w:name="_Toc89431833"/>
      <w:bookmarkStart w:id="6609" w:name="_Toc97042747"/>
      <w:bookmarkStart w:id="6610" w:name="_Toc97045891"/>
      <w:bookmarkStart w:id="6611" w:name="_Toc97155636"/>
      <w:bookmarkStart w:id="6612" w:name="_Toc101521728"/>
      <w:bookmarkStart w:id="6613" w:name="_Toc138762035"/>
      <w:bookmarkStart w:id="6614" w:name="_Toc145708298"/>
      <w:bookmarkStart w:id="6615" w:name="_Toc160570846"/>
      <w:bookmarkStart w:id="6616" w:name="_Toc162008442"/>
      <w:bookmarkStart w:id="6617" w:name="_Toc164763860"/>
      <w:r>
        <w:t>9.1</w:t>
      </w:r>
      <w:r w:rsidR="00721A12">
        <w:t>.4</w:t>
      </w:r>
      <w:r w:rsidR="00721A12">
        <w:tab/>
        <w:t>Notifications</w:t>
      </w:r>
      <w:bookmarkEnd w:id="6607"/>
      <w:bookmarkEnd w:id="6608"/>
      <w:bookmarkEnd w:id="6609"/>
      <w:bookmarkEnd w:id="6610"/>
      <w:bookmarkEnd w:id="6611"/>
      <w:bookmarkEnd w:id="6612"/>
      <w:bookmarkEnd w:id="6613"/>
      <w:bookmarkEnd w:id="6614"/>
      <w:bookmarkEnd w:id="6615"/>
      <w:bookmarkEnd w:id="6616"/>
      <w:bookmarkEnd w:id="6617"/>
    </w:p>
    <w:p w14:paraId="4F980816" w14:textId="77777777" w:rsidR="00721A12" w:rsidRPr="00A2226D" w:rsidRDefault="00721A12" w:rsidP="00721A12">
      <w:r>
        <w:t>None.</w:t>
      </w:r>
    </w:p>
    <w:p w14:paraId="167B242A" w14:textId="17F24782" w:rsidR="00721A12" w:rsidRDefault="00721A12" w:rsidP="00721A12">
      <w:pPr>
        <w:pStyle w:val="Heading3"/>
      </w:pPr>
      <w:bookmarkStart w:id="6618" w:name="_Toc85734535"/>
      <w:bookmarkStart w:id="6619" w:name="_Toc89431834"/>
      <w:bookmarkStart w:id="6620" w:name="_Toc97042748"/>
      <w:bookmarkStart w:id="6621" w:name="_Toc97045892"/>
      <w:bookmarkStart w:id="6622" w:name="_Toc97155637"/>
      <w:bookmarkStart w:id="6623" w:name="_Toc101521729"/>
      <w:bookmarkStart w:id="6624" w:name="_Toc138762036"/>
      <w:bookmarkStart w:id="6625" w:name="_Toc145708299"/>
      <w:bookmarkStart w:id="6626" w:name="_Toc160570847"/>
      <w:bookmarkStart w:id="6627" w:name="_Toc162008443"/>
      <w:bookmarkStart w:id="6628" w:name="_Toc164763861"/>
      <w:r>
        <w:t>9.</w:t>
      </w:r>
      <w:r w:rsidR="00730F40">
        <w:t>1</w:t>
      </w:r>
      <w:r>
        <w:t>.5</w:t>
      </w:r>
      <w:r>
        <w:tab/>
        <w:t>Data Model</w:t>
      </w:r>
      <w:bookmarkEnd w:id="6618"/>
      <w:bookmarkEnd w:id="6619"/>
      <w:bookmarkEnd w:id="6620"/>
      <w:bookmarkEnd w:id="6621"/>
      <w:bookmarkEnd w:id="6622"/>
      <w:bookmarkEnd w:id="6623"/>
      <w:bookmarkEnd w:id="6624"/>
      <w:bookmarkEnd w:id="6625"/>
      <w:bookmarkEnd w:id="6626"/>
      <w:bookmarkEnd w:id="6627"/>
      <w:bookmarkEnd w:id="6628"/>
    </w:p>
    <w:p w14:paraId="0D270F84" w14:textId="3033ED1C" w:rsidR="00721A12" w:rsidRDefault="00721A12" w:rsidP="00721A12">
      <w:pPr>
        <w:pStyle w:val="Heading4"/>
        <w:rPr>
          <w:lang w:eastAsia="zh-CN"/>
        </w:rPr>
      </w:pPr>
      <w:bookmarkStart w:id="6629" w:name="_Toc85734536"/>
      <w:bookmarkStart w:id="6630" w:name="_Toc89431835"/>
      <w:bookmarkStart w:id="6631" w:name="_Toc97042749"/>
      <w:bookmarkStart w:id="6632" w:name="_Toc97045893"/>
      <w:bookmarkStart w:id="6633" w:name="_Toc97155638"/>
      <w:bookmarkStart w:id="6634" w:name="_Toc101521730"/>
      <w:bookmarkStart w:id="6635" w:name="_Toc138762037"/>
      <w:bookmarkStart w:id="6636" w:name="_Toc145708300"/>
      <w:bookmarkStart w:id="6637" w:name="_Toc160570848"/>
      <w:bookmarkStart w:id="6638" w:name="_Toc162008444"/>
      <w:bookmarkStart w:id="6639" w:name="_Toc164763862"/>
      <w:r>
        <w:rPr>
          <w:lang w:eastAsia="zh-CN"/>
        </w:rPr>
        <w:t>9.</w:t>
      </w:r>
      <w:r w:rsidR="00730F40">
        <w:rPr>
          <w:lang w:eastAsia="zh-CN"/>
        </w:rPr>
        <w:t>1</w:t>
      </w:r>
      <w:r>
        <w:rPr>
          <w:lang w:eastAsia="zh-CN"/>
        </w:rPr>
        <w:t>.5.1</w:t>
      </w:r>
      <w:r>
        <w:rPr>
          <w:lang w:eastAsia="zh-CN"/>
        </w:rPr>
        <w:tab/>
        <w:t>General</w:t>
      </w:r>
      <w:bookmarkEnd w:id="6629"/>
      <w:bookmarkEnd w:id="6630"/>
      <w:bookmarkEnd w:id="6631"/>
      <w:bookmarkEnd w:id="6632"/>
      <w:bookmarkEnd w:id="6633"/>
      <w:bookmarkEnd w:id="6634"/>
      <w:bookmarkEnd w:id="6635"/>
      <w:bookmarkEnd w:id="6636"/>
      <w:bookmarkEnd w:id="6637"/>
      <w:bookmarkEnd w:id="6638"/>
      <w:bookmarkEnd w:id="663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640" w:name="_Toc85734537"/>
      <w:bookmarkStart w:id="6641" w:name="_Toc89431836"/>
      <w:bookmarkStart w:id="6642" w:name="_Toc97042750"/>
      <w:bookmarkStart w:id="6643" w:name="_Toc97045894"/>
      <w:bookmarkStart w:id="6644" w:name="_Toc97155639"/>
      <w:bookmarkStart w:id="6645" w:name="_Toc101521731"/>
      <w:bookmarkStart w:id="6646" w:name="_Toc138762038"/>
      <w:bookmarkStart w:id="6647" w:name="_Toc145708301"/>
      <w:bookmarkStart w:id="6648" w:name="_Toc160570849"/>
      <w:bookmarkStart w:id="6649" w:name="_Toc162008445"/>
      <w:bookmarkStart w:id="6650" w:name="_Toc164763863"/>
      <w:r>
        <w:rPr>
          <w:lang w:eastAsia="zh-CN"/>
        </w:rPr>
        <w:t>9.</w:t>
      </w:r>
      <w:r w:rsidR="00730F40">
        <w:rPr>
          <w:lang w:eastAsia="zh-CN"/>
        </w:rPr>
        <w:t>1</w:t>
      </w:r>
      <w:r>
        <w:rPr>
          <w:lang w:eastAsia="zh-CN"/>
        </w:rPr>
        <w:t>.5.2</w:t>
      </w:r>
      <w:r>
        <w:rPr>
          <w:lang w:eastAsia="zh-CN"/>
        </w:rPr>
        <w:tab/>
        <w:t>Structured data types</w:t>
      </w:r>
      <w:bookmarkEnd w:id="6640"/>
      <w:bookmarkEnd w:id="6641"/>
      <w:bookmarkEnd w:id="6642"/>
      <w:bookmarkEnd w:id="6643"/>
      <w:bookmarkEnd w:id="6644"/>
      <w:bookmarkEnd w:id="6645"/>
      <w:bookmarkEnd w:id="6646"/>
      <w:bookmarkEnd w:id="6647"/>
      <w:bookmarkEnd w:id="6648"/>
      <w:bookmarkEnd w:id="6649"/>
      <w:bookmarkEnd w:id="6650"/>
    </w:p>
    <w:p w14:paraId="13B41D33" w14:textId="145F7F7A" w:rsidR="00721A12" w:rsidRDefault="00721A12" w:rsidP="00721A12">
      <w:pPr>
        <w:pStyle w:val="Heading5"/>
        <w:rPr>
          <w:lang w:eastAsia="zh-CN"/>
        </w:rPr>
      </w:pPr>
      <w:bookmarkStart w:id="6651" w:name="_Toc85734538"/>
      <w:bookmarkStart w:id="6652" w:name="_Toc89431837"/>
      <w:bookmarkStart w:id="6653" w:name="_Toc97042751"/>
      <w:bookmarkStart w:id="6654" w:name="_Toc97045895"/>
      <w:bookmarkStart w:id="6655" w:name="_Toc97155640"/>
      <w:bookmarkStart w:id="6656" w:name="_Toc101521732"/>
      <w:bookmarkStart w:id="6657" w:name="_Toc138762039"/>
      <w:bookmarkStart w:id="6658" w:name="_Toc145708302"/>
      <w:bookmarkStart w:id="6659" w:name="_Toc160570850"/>
      <w:bookmarkStart w:id="6660" w:name="_Toc162008446"/>
      <w:bookmarkStart w:id="6661" w:name="_Toc164763864"/>
      <w:r>
        <w:rPr>
          <w:lang w:eastAsia="zh-CN"/>
        </w:rPr>
        <w:t>9.</w:t>
      </w:r>
      <w:r w:rsidR="00730F40">
        <w:rPr>
          <w:lang w:eastAsia="zh-CN"/>
        </w:rPr>
        <w:t>1</w:t>
      </w:r>
      <w:r>
        <w:rPr>
          <w:lang w:eastAsia="zh-CN"/>
        </w:rPr>
        <w:t>.5.2.1</w:t>
      </w:r>
      <w:r>
        <w:rPr>
          <w:lang w:eastAsia="zh-CN"/>
        </w:rPr>
        <w:tab/>
        <w:t>Introduction</w:t>
      </w:r>
      <w:bookmarkEnd w:id="6651"/>
      <w:bookmarkEnd w:id="6652"/>
      <w:bookmarkEnd w:id="6653"/>
      <w:bookmarkEnd w:id="6654"/>
      <w:bookmarkEnd w:id="6655"/>
      <w:bookmarkEnd w:id="6656"/>
      <w:bookmarkEnd w:id="6657"/>
      <w:bookmarkEnd w:id="6658"/>
      <w:bookmarkEnd w:id="6659"/>
      <w:bookmarkEnd w:id="6660"/>
      <w:bookmarkEnd w:id="6661"/>
    </w:p>
    <w:p w14:paraId="7FD0F71A" w14:textId="0D9314EE" w:rsidR="00721A12" w:rsidRDefault="00721A12" w:rsidP="00721A12">
      <w:pPr>
        <w:pStyle w:val="Heading5"/>
        <w:rPr>
          <w:lang w:eastAsia="zh-CN"/>
        </w:rPr>
      </w:pPr>
      <w:bookmarkStart w:id="6662" w:name="_Toc85734539"/>
      <w:bookmarkStart w:id="6663" w:name="_Toc89431838"/>
      <w:bookmarkStart w:id="6664" w:name="_Toc97042752"/>
      <w:bookmarkStart w:id="6665" w:name="_Toc97045896"/>
      <w:bookmarkStart w:id="6666" w:name="_Toc97155641"/>
      <w:bookmarkStart w:id="6667" w:name="_Toc101521733"/>
      <w:bookmarkStart w:id="6668" w:name="_Toc138762040"/>
      <w:bookmarkStart w:id="6669" w:name="_Toc145708303"/>
      <w:bookmarkStart w:id="6670" w:name="_Toc160570851"/>
      <w:bookmarkStart w:id="6671" w:name="_Toc162008447"/>
      <w:bookmarkStart w:id="6672" w:name="_Toc164763865"/>
      <w:r>
        <w:rPr>
          <w:lang w:eastAsia="zh-CN"/>
        </w:rPr>
        <w:t>9.</w:t>
      </w:r>
      <w:r w:rsidR="00730F40">
        <w:rPr>
          <w:lang w:eastAsia="zh-CN"/>
        </w:rPr>
        <w:t>1</w:t>
      </w:r>
      <w:r>
        <w:rPr>
          <w:lang w:eastAsia="zh-CN"/>
        </w:rPr>
        <w:t>.5.2.2</w:t>
      </w:r>
      <w:r>
        <w:rPr>
          <w:lang w:eastAsia="zh-CN"/>
        </w:rPr>
        <w:tab/>
        <w:t>Type: EESRegistration</w:t>
      </w:r>
      <w:bookmarkEnd w:id="6662"/>
      <w:bookmarkEnd w:id="6663"/>
      <w:bookmarkEnd w:id="6664"/>
      <w:bookmarkEnd w:id="6665"/>
      <w:bookmarkEnd w:id="6666"/>
      <w:bookmarkEnd w:id="6667"/>
      <w:bookmarkEnd w:id="6668"/>
      <w:bookmarkEnd w:id="6669"/>
      <w:bookmarkEnd w:id="6670"/>
      <w:bookmarkEnd w:id="6671"/>
      <w:bookmarkEnd w:id="667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673" w:name="_Toc85734540"/>
      <w:bookmarkStart w:id="6674" w:name="_Toc89431839"/>
      <w:bookmarkStart w:id="6675" w:name="_Toc97042753"/>
      <w:bookmarkStart w:id="6676" w:name="_Toc97045897"/>
      <w:bookmarkStart w:id="6677" w:name="_Toc97155642"/>
      <w:bookmarkStart w:id="6678" w:name="_Toc101521734"/>
      <w:bookmarkStart w:id="6679" w:name="_Toc138762041"/>
      <w:bookmarkStart w:id="6680" w:name="_Toc145708304"/>
      <w:bookmarkStart w:id="6681" w:name="_Toc160570852"/>
      <w:bookmarkStart w:id="6682" w:name="_Toc162008448"/>
      <w:bookmarkStart w:id="6683" w:name="_Toc164763866"/>
      <w:r>
        <w:rPr>
          <w:lang w:eastAsia="zh-CN"/>
        </w:rPr>
        <w:t>9.</w:t>
      </w:r>
      <w:r w:rsidR="00730F40">
        <w:rPr>
          <w:lang w:eastAsia="zh-CN"/>
        </w:rPr>
        <w:t>1</w:t>
      </w:r>
      <w:r>
        <w:rPr>
          <w:lang w:eastAsia="zh-CN"/>
        </w:rPr>
        <w:t>.5.2.3</w:t>
      </w:r>
      <w:r>
        <w:rPr>
          <w:lang w:eastAsia="zh-CN"/>
        </w:rPr>
        <w:tab/>
        <w:t>Type: EESProfile</w:t>
      </w:r>
      <w:bookmarkEnd w:id="6673"/>
      <w:bookmarkEnd w:id="6674"/>
      <w:bookmarkEnd w:id="6675"/>
      <w:bookmarkEnd w:id="6676"/>
      <w:bookmarkEnd w:id="6677"/>
      <w:bookmarkEnd w:id="6678"/>
      <w:bookmarkEnd w:id="6679"/>
      <w:bookmarkEnd w:id="6680"/>
      <w:bookmarkEnd w:id="6681"/>
      <w:bookmarkEnd w:id="6682"/>
      <w:bookmarkEnd w:id="668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684" w:name="_Toc85734541"/>
      <w:bookmarkStart w:id="6685" w:name="_Toc89431840"/>
      <w:bookmarkStart w:id="6686" w:name="_Toc97042754"/>
      <w:bookmarkStart w:id="6687" w:name="_Toc97045898"/>
      <w:bookmarkStart w:id="6688" w:name="_Toc97155643"/>
      <w:bookmarkStart w:id="6689" w:name="_Toc101521735"/>
      <w:bookmarkStart w:id="6690" w:name="_Toc138762042"/>
      <w:bookmarkStart w:id="6691" w:name="_Toc145708305"/>
      <w:bookmarkStart w:id="6692" w:name="_Toc160570853"/>
      <w:bookmarkStart w:id="6693" w:name="_Toc162008449"/>
      <w:bookmarkStart w:id="6694" w:name="_Toc164763867"/>
      <w:r>
        <w:rPr>
          <w:lang w:eastAsia="zh-CN"/>
        </w:rPr>
        <w:t>9.1.5.2.4</w:t>
      </w:r>
      <w:r>
        <w:rPr>
          <w:lang w:eastAsia="zh-CN"/>
        </w:rPr>
        <w:tab/>
        <w:t>Type: EESRegistrationPatch</w:t>
      </w:r>
      <w:bookmarkEnd w:id="6684"/>
      <w:bookmarkEnd w:id="6685"/>
      <w:bookmarkEnd w:id="6686"/>
      <w:bookmarkEnd w:id="6687"/>
      <w:bookmarkEnd w:id="6688"/>
      <w:bookmarkEnd w:id="6689"/>
      <w:bookmarkEnd w:id="6690"/>
      <w:bookmarkEnd w:id="6691"/>
      <w:bookmarkEnd w:id="6692"/>
      <w:bookmarkEnd w:id="6693"/>
      <w:bookmarkEnd w:id="669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695" w:name="_Toc85734542"/>
      <w:bookmarkStart w:id="6696" w:name="_Toc89431841"/>
      <w:bookmarkStart w:id="6697" w:name="_Toc97042755"/>
      <w:bookmarkStart w:id="6698" w:name="_Toc97045899"/>
      <w:bookmarkStart w:id="6699" w:name="_Toc97155644"/>
      <w:bookmarkStart w:id="6700" w:name="_Toc101521736"/>
      <w:bookmarkStart w:id="6701" w:name="_Toc138762043"/>
      <w:bookmarkStart w:id="6702" w:name="_Toc145708306"/>
      <w:bookmarkStart w:id="6703" w:name="_Toc160570854"/>
      <w:bookmarkStart w:id="6704" w:name="_Toc162008450"/>
      <w:bookmarkStart w:id="6705" w:name="_Toc164763868"/>
      <w:r>
        <w:rPr>
          <w:lang w:eastAsia="zh-CN"/>
        </w:rPr>
        <w:t>9.1.5.2.5</w:t>
      </w:r>
      <w:r>
        <w:rPr>
          <w:lang w:eastAsia="zh-CN"/>
        </w:rPr>
        <w:tab/>
        <w:t>Type: ServiceArea</w:t>
      </w:r>
      <w:bookmarkEnd w:id="6695"/>
      <w:bookmarkEnd w:id="6696"/>
      <w:bookmarkEnd w:id="6697"/>
      <w:bookmarkEnd w:id="6698"/>
      <w:bookmarkEnd w:id="6699"/>
      <w:bookmarkEnd w:id="6700"/>
      <w:bookmarkEnd w:id="6701"/>
      <w:bookmarkEnd w:id="6702"/>
      <w:bookmarkEnd w:id="6703"/>
      <w:bookmarkEnd w:id="6704"/>
      <w:bookmarkEnd w:id="670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06" w:name="_Toc85734543"/>
      <w:bookmarkStart w:id="6707" w:name="_Toc89431842"/>
      <w:bookmarkStart w:id="6708" w:name="_Toc97042756"/>
      <w:bookmarkStart w:id="6709" w:name="_Toc97045900"/>
      <w:bookmarkStart w:id="6710" w:name="_Toc97155645"/>
      <w:bookmarkStart w:id="6711" w:name="_Toc101521737"/>
      <w:bookmarkStart w:id="6712" w:name="_Toc138762044"/>
      <w:bookmarkStart w:id="6713" w:name="_Toc145708307"/>
      <w:bookmarkStart w:id="6714" w:name="_Toc160570855"/>
      <w:bookmarkStart w:id="6715" w:name="_Toc162008451"/>
      <w:bookmarkStart w:id="6716" w:name="_Toc164763869"/>
      <w:r>
        <w:rPr>
          <w:lang w:eastAsia="zh-CN"/>
        </w:rPr>
        <w:t>9.1.5.2.6</w:t>
      </w:r>
      <w:r>
        <w:rPr>
          <w:lang w:eastAsia="zh-CN"/>
        </w:rPr>
        <w:tab/>
        <w:t>Type: TopologicalServiceArea</w:t>
      </w:r>
      <w:bookmarkEnd w:id="6706"/>
      <w:bookmarkEnd w:id="6707"/>
      <w:bookmarkEnd w:id="6708"/>
      <w:bookmarkEnd w:id="6709"/>
      <w:bookmarkEnd w:id="6710"/>
      <w:bookmarkEnd w:id="6711"/>
      <w:bookmarkEnd w:id="6712"/>
      <w:bookmarkEnd w:id="6713"/>
      <w:bookmarkEnd w:id="6714"/>
      <w:bookmarkEnd w:id="6715"/>
      <w:bookmarkEnd w:id="671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17" w:name="_Toc85734544"/>
      <w:bookmarkStart w:id="6718" w:name="_Toc89431843"/>
      <w:bookmarkStart w:id="6719" w:name="_Toc97042757"/>
      <w:bookmarkStart w:id="6720" w:name="_Toc97045901"/>
      <w:bookmarkStart w:id="6721" w:name="_Toc97155646"/>
      <w:bookmarkStart w:id="6722" w:name="_Toc101521738"/>
      <w:bookmarkStart w:id="6723" w:name="_Toc138762045"/>
      <w:bookmarkStart w:id="6724" w:name="_Toc145708308"/>
      <w:bookmarkStart w:id="6725" w:name="_Toc160570856"/>
      <w:bookmarkStart w:id="6726" w:name="_Toc162008452"/>
      <w:bookmarkStart w:id="6727" w:name="_Toc164763870"/>
      <w:r>
        <w:rPr>
          <w:lang w:eastAsia="zh-CN"/>
        </w:rPr>
        <w:t>9.1.5.2.7</w:t>
      </w:r>
      <w:r>
        <w:rPr>
          <w:lang w:eastAsia="zh-CN"/>
        </w:rPr>
        <w:tab/>
        <w:t>Type: GeographicalServiceArea</w:t>
      </w:r>
      <w:bookmarkEnd w:id="6717"/>
      <w:bookmarkEnd w:id="6718"/>
      <w:bookmarkEnd w:id="6719"/>
      <w:bookmarkEnd w:id="6720"/>
      <w:bookmarkEnd w:id="6721"/>
      <w:bookmarkEnd w:id="6722"/>
      <w:bookmarkEnd w:id="6723"/>
      <w:bookmarkEnd w:id="6724"/>
      <w:bookmarkEnd w:id="6725"/>
      <w:bookmarkEnd w:id="6726"/>
      <w:bookmarkEnd w:id="672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28" w:name="_Toc138762046"/>
      <w:bookmarkStart w:id="6729" w:name="_Toc145708309"/>
      <w:bookmarkStart w:id="6730" w:name="_Toc160570857"/>
      <w:bookmarkStart w:id="6731" w:name="_Toc162008453"/>
      <w:bookmarkStart w:id="6732" w:name="_Toc164763871"/>
      <w:r>
        <w:rPr>
          <w:lang w:eastAsia="zh-CN"/>
        </w:rPr>
        <w:t>9.1.5.2.</w:t>
      </w:r>
      <w:r w:rsidRPr="0045617A">
        <w:rPr>
          <w:lang w:eastAsia="zh-CN"/>
        </w:rPr>
        <w:t>8</w:t>
      </w:r>
      <w:r>
        <w:rPr>
          <w:lang w:eastAsia="zh-CN"/>
        </w:rPr>
        <w:tab/>
        <w:t>Type: EASInstantiationInfo</w:t>
      </w:r>
      <w:bookmarkEnd w:id="6728"/>
      <w:bookmarkEnd w:id="6729"/>
      <w:bookmarkEnd w:id="6730"/>
      <w:bookmarkEnd w:id="6731"/>
      <w:bookmarkEnd w:id="673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733" w:name="_Toc138762047"/>
      <w:bookmarkStart w:id="6734" w:name="_Toc145708310"/>
      <w:bookmarkStart w:id="6735" w:name="_Toc160570858"/>
      <w:bookmarkStart w:id="6736" w:name="_Toc162008454"/>
      <w:bookmarkStart w:id="6737" w:name="_Toc164763872"/>
      <w:r>
        <w:rPr>
          <w:lang w:eastAsia="zh-CN"/>
        </w:rPr>
        <w:t>9.1.5.2.</w:t>
      </w:r>
      <w:r w:rsidRPr="0045617A">
        <w:rPr>
          <w:lang w:eastAsia="zh-CN"/>
        </w:rPr>
        <w:t>9</w:t>
      </w:r>
      <w:r>
        <w:rPr>
          <w:lang w:eastAsia="zh-CN"/>
        </w:rPr>
        <w:tab/>
        <w:t>Type: InstantiationCriteria</w:t>
      </w:r>
      <w:bookmarkEnd w:id="6733"/>
      <w:bookmarkEnd w:id="6734"/>
      <w:bookmarkEnd w:id="6735"/>
      <w:bookmarkEnd w:id="6736"/>
      <w:bookmarkEnd w:id="673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738" w:name="_Toc160570859"/>
      <w:bookmarkStart w:id="6739" w:name="_Toc162008455"/>
      <w:bookmarkStart w:id="6740" w:name="_Toc164763873"/>
      <w:r>
        <w:rPr>
          <w:lang w:eastAsia="zh-CN"/>
        </w:rPr>
        <w:t>9.1.5.2</w:t>
      </w:r>
      <w:r w:rsidRPr="0081078C">
        <w:rPr>
          <w:lang w:eastAsia="zh-CN"/>
        </w:rPr>
        <w:t>.</w:t>
      </w:r>
      <w:r w:rsidRPr="00527D5E">
        <w:rPr>
          <w:lang w:eastAsia="zh-CN"/>
        </w:rPr>
        <w:t>10</w:t>
      </w:r>
      <w:r>
        <w:rPr>
          <w:lang w:eastAsia="zh-CN"/>
        </w:rPr>
        <w:tab/>
        <w:t xml:space="preserve">Type: </w:t>
      </w:r>
      <w:r>
        <w:t>EDNInfo</w:t>
      </w:r>
      <w:bookmarkEnd w:id="6738"/>
      <w:bookmarkEnd w:id="6739"/>
      <w:bookmarkEnd w:id="674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741" w:name="_Toc85734545"/>
      <w:bookmarkStart w:id="6742" w:name="_Toc89431844"/>
      <w:bookmarkStart w:id="6743" w:name="_Toc97042758"/>
      <w:bookmarkStart w:id="6744" w:name="_Toc97045902"/>
      <w:bookmarkStart w:id="6745" w:name="_Toc97155647"/>
      <w:bookmarkStart w:id="6746" w:name="_Toc101521739"/>
      <w:bookmarkStart w:id="6747" w:name="_Toc138762048"/>
      <w:bookmarkStart w:id="6748" w:name="_Toc145708311"/>
      <w:bookmarkStart w:id="6749" w:name="_Toc160570860"/>
      <w:bookmarkStart w:id="6750" w:name="_Toc162008456"/>
      <w:bookmarkStart w:id="6751" w:name="_Toc164763874"/>
      <w:r>
        <w:rPr>
          <w:lang w:eastAsia="zh-CN"/>
        </w:rPr>
        <w:t>9.</w:t>
      </w:r>
      <w:r w:rsidR="00730F40">
        <w:rPr>
          <w:lang w:eastAsia="zh-CN"/>
        </w:rPr>
        <w:t>1</w:t>
      </w:r>
      <w:r>
        <w:rPr>
          <w:lang w:eastAsia="zh-CN"/>
        </w:rPr>
        <w:t>.5.3</w:t>
      </w:r>
      <w:r>
        <w:rPr>
          <w:lang w:eastAsia="zh-CN"/>
        </w:rPr>
        <w:tab/>
        <w:t>Simple data types and enumerations</w:t>
      </w:r>
      <w:bookmarkEnd w:id="6741"/>
      <w:bookmarkEnd w:id="6742"/>
      <w:bookmarkEnd w:id="6743"/>
      <w:bookmarkEnd w:id="6744"/>
      <w:bookmarkEnd w:id="6745"/>
      <w:bookmarkEnd w:id="6746"/>
      <w:bookmarkEnd w:id="6747"/>
      <w:bookmarkEnd w:id="6748"/>
      <w:bookmarkEnd w:id="6749"/>
      <w:bookmarkEnd w:id="6750"/>
      <w:bookmarkEnd w:id="6751"/>
    </w:p>
    <w:p w14:paraId="76EF216B" w14:textId="39E856F8" w:rsidR="0039285C" w:rsidRPr="00384E92" w:rsidRDefault="0039285C" w:rsidP="0039285C">
      <w:pPr>
        <w:pStyle w:val="Heading5"/>
      </w:pPr>
      <w:bookmarkStart w:id="6752" w:name="_Toc85734546"/>
      <w:bookmarkStart w:id="6753" w:name="_Toc89431845"/>
      <w:bookmarkStart w:id="6754" w:name="_Toc97042759"/>
      <w:bookmarkStart w:id="6755" w:name="_Toc97045903"/>
      <w:bookmarkStart w:id="6756" w:name="_Toc97155648"/>
      <w:bookmarkStart w:id="6757" w:name="_Toc101521740"/>
      <w:bookmarkStart w:id="6758" w:name="_Toc138762049"/>
      <w:bookmarkStart w:id="6759" w:name="_Toc145708312"/>
      <w:bookmarkStart w:id="6760" w:name="_Toc160570861"/>
      <w:bookmarkStart w:id="6761" w:name="_Toc162008457"/>
      <w:bookmarkStart w:id="6762" w:name="_Toc164763875"/>
      <w:r>
        <w:t>9.1.5.3.1</w:t>
      </w:r>
      <w:r w:rsidRPr="00384E92">
        <w:tab/>
        <w:t>Introduction</w:t>
      </w:r>
      <w:bookmarkEnd w:id="6752"/>
      <w:bookmarkEnd w:id="6753"/>
      <w:bookmarkEnd w:id="6754"/>
      <w:bookmarkEnd w:id="6755"/>
      <w:bookmarkEnd w:id="6756"/>
      <w:bookmarkEnd w:id="6757"/>
      <w:bookmarkEnd w:id="6758"/>
      <w:bookmarkEnd w:id="6759"/>
      <w:bookmarkEnd w:id="6760"/>
      <w:bookmarkEnd w:id="6761"/>
      <w:bookmarkEnd w:id="67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763" w:name="_Toc85734547"/>
      <w:bookmarkStart w:id="6764" w:name="_Toc89431846"/>
      <w:bookmarkStart w:id="6765" w:name="_Toc97042760"/>
      <w:bookmarkStart w:id="6766" w:name="_Toc97045904"/>
      <w:bookmarkStart w:id="6767" w:name="_Toc97155649"/>
      <w:bookmarkStart w:id="6768" w:name="_Toc101521741"/>
      <w:bookmarkStart w:id="6769" w:name="_Toc138762050"/>
      <w:bookmarkStart w:id="6770" w:name="_Toc145708313"/>
      <w:bookmarkStart w:id="6771" w:name="_Toc160570862"/>
      <w:bookmarkStart w:id="6772" w:name="_Toc162008458"/>
      <w:bookmarkStart w:id="6773" w:name="_Toc164763876"/>
      <w:r>
        <w:t>9.1.5.3.2</w:t>
      </w:r>
      <w:r w:rsidRPr="00384E92">
        <w:tab/>
        <w:t>Simple data types</w:t>
      </w:r>
      <w:bookmarkEnd w:id="6763"/>
      <w:bookmarkEnd w:id="6764"/>
      <w:bookmarkEnd w:id="6765"/>
      <w:bookmarkEnd w:id="6766"/>
      <w:bookmarkEnd w:id="6767"/>
      <w:bookmarkEnd w:id="6768"/>
      <w:bookmarkEnd w:id="6769"/>
      <w:bookmarkEnd w:id="6770"/>
      <w:bookmarkEnd w:id="6771"/>
      <w:bookmarkEnd w:id="6772"/>
      <w:bookmarkEnd w:id="677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774" w:name="_Toc85734548"/>
      <w:bookmarkStart w:id="6775" w:name="_Toc89431847"/>
      <w:bookmarkStart w:id="6776" w:name="_Toc97042761"/>
      <w:bookmarkStart w:id="6777" w:name="_Toc97045905"/>
      <w:bookmarkStart w:id="6778" w:name="_Toc97155650"/>
      <w:bookmarkStart w:id="6779" w:name="_Toc101521742"/>
      <w:bookmarkStart w:id="6780" w:name="_Toc138762051"/>
      <w:bookmarkStart w:id="6781" w:name="_Toc145708314"/>
      <w:bookmarkStart w:id="6782" w:name="_Toc160570863"/>
      <w:bookmarkStart w:id="6783" w:name="_Toc162008459"/>
      <w:bookmarkStart w:id="6784" w:name="_Toc164763877"/>
      <w:r>
        <w:t>9.1.5.3.3</w:t>
      </w:r>
      <w:r w:rsidRPr="00BC662F">
        <w:tab/>
        <w:t xml:space="preserve">Enumeration: </w:t>
      </w:r>
      <w:r>
        <w:t>ACRScenario</w:t>
      </w:r>
      <w:bookmarkEnd w:id="6774"/>
      <w:bookmarkEnd w:id="6775"/>
      <w:bookmarkEnd w:id="6776"/>
      <w:bookmarkEnd w:id="6777"/>
      <w:bookmarkEnd w:id="6778"/>
      <w:bookmarkEnd w:id="6779"/>
      <w:bookmarkEnd w:id="6780"/>
      <w:bookmarkEnd w:id="6781"/>
      <w:bookmarkEnd w:id="6782"/>
      <w:bookmarkEnd w:id="6783"/>
      <w:bookmarkEnd w:id="678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785" w:name="_Toc138762052"/>
      <w:bookmarkStart w:id="6786" w:name="_Toc145708315"/>
      <w:bookmarkStart w:id="6787" w:name="_Toc160570864"/>
      <w:bookmarkStart w:id="6788" w:name="_Toc162008460"/>
      <w:bookmarkStart w:id="6789" w:name="_Toc164763878"/>
      <w:r>
        <w:t>9.1.5.3.</w:t>
      </w:r>
      <w:r w:rsidRPr="0045617A">
        <w:t>4</w:t>
      </w:r>
      <w:r w:rsidRPr="00BC662F">
        <w:tab/>
        <w:t xml:space="preserve">Enumeration: </w:t>
      </w:r>
      <w:r>
        <w:t>InstantiationStatus</w:t>
      </w:r>
      <w:bookmarkEnd w:id="6785"/>
      <w:bookmarkEnd w:id="6786"/>
      <w:bookmarkEnd w:id="6787"/>
      <w:bookmarkEnd w:id="6788"/>
      <w:bookmarkEnd w:id="678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790" w:name="_Toc85734549"/>
      <w:bookmarkStart w:id="6791" w:name="_Toc89431848"/>
      <w:bookmarkStart w:id="6792" w:name="_Toc97042762"/>
      <w:bookmarkStart w:id="6793" w:name="_Toc97045906"/>
      <w:bookmarkStart w:id="6794" w:name="_Toc97155651"/>
      <w:bookmarkStart w:id="6795" w:name="_Toc101521743"/>
      <w:bookmarkStart w:id="6796" w:name="_Toc138762053"/>
      <w:bookmarkStart w:id="6797" w:name="_Toc145708316"/>
      <w:bookmarkStart w:id="6798" w:name="_Toc160570865"/>
      <w:bookmarkStart w:id="6799" w:name="_Toc162008461"/>
      <w:bookmarkStart w:id="6800" w:name="_Toc164763879"/>
      <w:r>
        <w:t>9.</w:t>
      </w:r>
      <w:r w:rsidR="00730F40">
        <w:t>1</w:t>
      </w:r>
      <w:r>
        <w:t>.6</w:t>
      </w:r>
      <w:r>
        <w:tab/>
        <w:t>Error Handling</w:t>
      </w:r>
      <w:bookmarkEnd w:id="6790"/>
      <w:bookmarkEnd w:id="6791"/>
      <w:bookmarkEnd w:id="6792"/>
      <w:bookmarkEnd w:id="6793"/>
      <w:bookmarkEnd w:id="6794"/>
      <w:bookmarkEnd w:id="6795"/>
      <w:bookmarkEnd w:id="6796"/>
      <w:bookmarkEnd w:id="6797"/>
      <w:bookmarkEnd w:id="6798"/>
      <w:bookmarkEnd w:id="6799"/>
      <w:bookmarkEnd w:id="680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01" w:name="_Toc85734550"/>
      <w:bookmarkStart w:id="6802" w:name="_Toc89431849"/>
      <w:bookmarkStart w:id="6803" w:name="_Toc97042763"/>
      <w:bookmarkStart w:id="6804" w:name="_Toc97045907"/>
      <w:bookmarkStart w:id="6805" w:name="_Toc97155652"/>
      <w:bookmarkStart w:id="6806" w:name="_Toc101521744"/>
      <w:bookmarkStart w:id="6807" w:name="_Toc138762054"/>
      <w:bookmarkStart w:id="6808" w:name="_Toc145708317"/>
      <w:bookmarkStart w:id="6809" w:name="_Toc160570866"/>
      <w:bookmarkStart w:id="6810" w:name="_Toc162008462"/>
      <w:bookmarkStart w:id="6811" w:name="_Toc164763880"/>
      <w:r>
        <w:t>9.</w:t>
      </w:r>
      <w:r w:rsidR="00730F40">
        <w:t>1</w:t>
      </w:r>
      <w:r>
        <w:t>.7</w:t>
      </w:r>
      <w:r>
        <w:tab/>
        <w:t>Feature negotiation</w:t>
      </w:r>
      <w:bookmarkEnd w:id="6801"/>
      <w:bookmarkEnd w:id="6802"/>
      <w:bookmarkEnd w:id="6803"/>
      <w:bookmarkEnd w:id="6804"/>
      <w:bookmarkEnd w:id="6805"/>
      <w:bookmarkEnd w:id="6806"/>
      <w:bookmarkEnd w:id="6807"/>
      <w:bookmarkEnd w:id="6808"/>
      <w:bookmarkEnd w:id="6809"/>
      <w:bookmarkEnd w:id="6810"/>
      <w:bookmarkEnd w:id="681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6397"/>
    </w:tbl>
    <w:p w14:paraId="2572EBAF" w14:textId="2A3603D2" w:rsidR="00721A12" w:rsidRDefault="00721A12" w:rsidP="006766F1"/>
    <w:p w14:paraId="43552639" w14:textId="409A69FB" w:rsidR="007C54F7" w:rsidRPr="00771852" w:rsidRDefault="007C54F7" w:rsidP="007C54F7">
      <w:pPr>
        <w:pStyle w:val="Heading2"/>
      </w:pPr>
      <w:bookmarkStart w:id="6812" w:name="_Toc85734551"/>
      <w:bookmarkStart w:id="6813" w:name="_Toc89431850"/>
      <w:bookmarkStart w:id="6814" w:name="_Toc97042764"/>
      <w:bookmarkStart w:id="6815" w:name="_Toc97045908"/>
      <w:bookmarkStart w:id="6816" w:name="_Toc97155653"/>
      <w:bookmarkStart w:id="6817" w:name="_Toc101521745"/>
      <w:bookmarkStart w:id="6818" w:name="_Toc138762055"/>
      <w:bookmarkStart w:id="6819" w:name="_Toc145708318"/>
      <w:bookmarkStart w:id="6820" w:name="_Toc160570867"/>
      <w:bookmarkStart w:id="6821" w:name="_Toc162008463"/>
      <w:bookmarkStart w:id="6822" w:name="_Toc164763881"/>
      <w:r>
        <w:t>9.2</w:t>
      </w:r>
      <w:r>
        <w:tab/>
        <w:t>Eecs_TargetEESDiscovery API</w:t>
      </w:r>
      <w:bookmarkEnd w:id="6812"/>
      <w:bookmarkEnd w:id="6813"/>
      <w:bookmarkEnd w:id="6814"/>
      <w:bookmarkEnd w:id="6815"/>
      <w:bookmarkEnd w:id="6816"/>
      <w:bookmarkEnd w:id="6817"/>
      <w:bookmarkEnd w:id="6818"/>
      <w:bookmarkEnd w:id="6819"/>
      <w:bookmarkEnd w:id="6820"/>
      <w:bookmarkEnd w:id="6821"/>
      <w:bookmarkEnd w:id="6822"/>
    </w:p>
    <w:p w14:paraId="34A83731" w14:textId="5F9B80A2" w:rsidR="007C54F7" w:rsidRDefault="007C54F7" w:rsidP="007C54F7">
      <w:pPr>
        <w:pStyle w:val="Heading3"/>
      </w:pPr>
      <w:bookmarkStart w:id="6823" w:name="_Toc85734552"/>
      <w:bookmarkStart w:id="6824" w:name="_Toc89431851"/>
      <w:bookmarkStart w:id="6825" w:name="_Toc97042765"/>
      <w:bookmarkStart w:id="6826" w:name="_Toc97045909"/>
      <w:bookmarkStart w:id="6827" w:name="_Toc97155654"/>
      <w:bookmarkStart w:id="6828" w:name="_Toc101521746"/>
      <w:bookmarkStart w:id="6829" w:name="_Toc138762056"/>
      <w:bookmarkStart w:id="6830" w:name="_Toc145708319"/>
      <w:bookmarkStart w:id="6831" w:name="_Toc160570868"/>
      <w:bookmarkStart w:id="6832" w:name="_Toc162008464"/>
      <w:bookmarkStart w:id="6833" w:name="_Toc164763882"/>
      <w:r>
        <w:t>9.2.1</w:t>
      </w:r>
      <w:r>
        <w:tab/>
      </w:r>
      <w:bookmarkEnd w:id="6823"/>
      <w:r w:rsidR="009616F6">
        <w:t>Introduction</w:t>
      </w:r>
      <w:bookmarkEnd w:id="6824"/>
      <w:bookmarkEnd w:id="6825"/>
      <w:bookmarkEnd w:id="6826"/>
      <w:bookmarkEnd w:id="6827"/>
      <w:bookmarkEnd w:id="6828"/>
      <w:bookmarkEnd w:id="6829"/>
      <w:bookmarkEnd w:id="6830"/>
      <w:bookmarkEnd w:id="6831"/>
      <w:bookmarkEnd w:id="6832"/>
      <w:bookmarkEnd w:id="68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834" w:name="_Toc85734553"/>
      <w:bookmarkStart w:id="6835" w:name="_Toc89431852"/>
      <w:bookmarkStart w:id="6836" w:name="_Toc97042766"/>
      <w:bookmarkStart w:id="6837" w:name="_Toc97045910"/>
      <w:bookmarkStart w:id="6838" w:name="_Toc97155655"/>
      <w:bookmarkStart w:id="6839" w:name="_Toc101521747"/>
      <w:bookmarkStart w:id="6840" w:name="_Toc138762057"/>
      <w:bookmarkStart w:id="6841" w:name="_Toc145708320"/>
      <w:bookmarkStart w:id="6842" w:name="_Toc160570869"/>
      <w:bookmarkStart w:id="6843" w:name="_Toc162008465"/>
      <w:bookmarkStart w:id="6844" w:name="_Toc164763883"/>
      <w:r>
        <w:t>9.</w:t>
      </w:r>
      <w:r w:rsidR="00AB45AD">
        <w:t>2</w:t>
      </w:r>
      <w:r>
        <w:t>.2</w:t>
      </w:r>
      <w:r>
        <w:tab/>
        <w:t>Resources</w:t>
      </w:r>
      <w:bookmarkEnd w:id="6834"/>
      <w:bookmarkEnd w:id="6835"/>
      <w:bookmarkEnd w:id="6836"/>
      <w:bookmarkEnd w:id="6837"/>
      <w:bookmarkEnd w:id="6838"/>
      <w:bookmarkEnd w:id="6839"/>
      <w:bookmarkEnd w:id="6840"/>
      <w:bookmarkEnd w:id="6841"/>
      <w:bookmarkEnd w:id="6842"/>
      <w:bookmarkEnd w:id="6843"/>
      <w:bookmarkEnd w:id="6844"/>
    </w:p>
    <w:p w14:paraId="3192648F" w14:textId="79AA4A35" w:rsidR="007C54F7" w:rsidRDefault="007C54F7" w:rsidP="007C54F7">
      <w:pPr>
        <w:pStyle w:val="Heading4"/>
      </w:pPr>
      <w:bookmarkStart w:id="6845" w:name="_Toc85734554"/>
      <w:bookmarkStart w:id="6846" w:name="_Toc89431853"/>
      <w:bookmarkStart w:id="6847" w:name="_Toc97042767"/>
      <w:bookmarkStart w:id="6848" w:name="_Toc97045911"/>
      <w:bookmarkStart w:id="6849" w:name="_Toc97155656"/>
      <w:bookmarkStart w:id="6850" w:name="_Toc101521748"/>
      <w:bookmarkStart w:id="6851" w:name="_Toc138762058"/>
      <w:bookmarkStart w:id="6852" w:name="_Toc145708321"/>
      <w:bookmarkStart w:id="6853" w:name="_Toc160570870"/>
      <w:bookmarkStart w:id="6854" w:name="_Toc162008466"/>
      <w:bookmarkStart w:id="6855" w:name="_Toc164763884"/>
      <w:r>
        <w:t>9.</w:t>
      </w:r>
      <w:r w:rsidR="00AB45AD">
        <w:t>2</w:t>
      </w:r>
      <w:r>
        <w:t>.2.1</w:t>
      </w:r>
      <w:r>
        <w:tab/>
        <w:t>Overview</w:t>
      </w:r>
      <w:bookmarkEnd w:id="6845"/>
      <w:bookmarkEnd w:id="6846"/>
      <w:bookmarkEnd w:id="6847"/>
      <w:bookmarkEnd w:id="6848"/>
      <w:bookmarkEnd w:id="6849"/>
      <w:bookmarkEnd w:id="6850"/>
      <w:bookmarkEnd w:id="6851"/>
      <w:bookmarkEnd w:id="6852"/>
      <w:bookmarkEnd w:id="6853"/>
      <w:bookmarkEnd w:id="6854"/>
      <w:bookmarkEnd w:id="68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77589081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856" w:name="_Toc85734555"/>
      <w:bookmarkStart w:id="6857" w:name="_Toc89431854"/>
      <w:bookmarkStart w:id="6858" w:name="_Toc97042768"/>
      <w:bookmarkStart w:id="6859" w:name="_Toc97045912"/>
      <w:bookmarkStart w:id="6860" w:name="_Toc97155657"/>
      <w:bookmarkStart w:id="6861" w:name="_Toc101521749"/>
      <w:bookmarkStart w:id="6862" w:name="_Toc138762059"/>
      <w:bookmarkStart w:id="6863" w:name="_Toc145708322"/>
      <w:bookmarkStart w:id="6864" w:name="_Toc160570871"/>
      <w:bookmarkStart w:id="6865" w:name="_Toc162008467"/>
      <w:bookmarkStart w:id="6866" w:name="_Toc164763885"/>
      <w:r>
        <w:t>9.</w:t>
      </w:r>
      <w:r w:rsidR="00AB45AD">
        <w:t>2</w:t>
      </w:r>
      <w:r>
        <w:t>.2.2</w:t>
      </w:r>
      <w:r>
        <w:tab/>
        <w:t>Resource</w:t>
      </w:r>
      <w:r w:rsidRPr="00831458">
        <w:t xml:space="preserve">: </w:t>
      </w:r>
      <w:r>
        <w:t>EES Profiles</w:t>
      </w:r>
      <w:bookmarkEnd w:id="6856"/>
      <w:bookmarkEnd w:id="6857"/>
      <w:bookmarkEnd w:id="6858"/>
      <w:bookmarkEnd w:id="6859"/>
      <w:bookmarkEnd w:id="6860"/>
      <w:bookmarkEnd w:id="6861"/>
      <w:bookmarkEnd w:id="6862"/>
      <w:bookmarkEnd w:id="6863"/>
      <w:bookmarkEnd w:id="6864"/>
      <w:bookmarkEnd w:id="6865"/>
      <w:bookmarkEnd w:id="6866"/>
    </w:p>
    <w:p w14:paraId="6B9D6631" w14:textId="25036092" w:rsidR="007C54F7" w:rsidRDefault="007C54F7" w:rsidP="007C54F7">
      <w:pPr>
        <w:pStyle w:val="Heading5"/>
        <w:rPr>
          <w:lang w:eastAsia="zh-CN"/>
        </w:rPr>
      </w:pPr>
      <w:bookmarkStart w:id="6867" w:name="_Toc85734556"/>
      <w:bookmarkStart w:id="6868" w:name="_Toc89431855"/>
      <w:bookmarkStart w:id="6869" w:name="_Toc97042769"/>
      <w:bookmarkStart w:id="6870" w:name="_Toc97045913"/>
      <w:bookmarkStart w:id="6871" w:name="_Toc97155658"/>
      <w:bookmarkStart w:id="6872" w:name="_Toc101521750"/>
      <w:bookmarkStart w:id="6873" w:name="_Toc138762060"/>
      <w:bookmarkStart w:id="6874" w:name="_Toc145708323"/>
      <w:bookmarkStart w:id="6875" w:name="_Toc160570872"/>
      <w:bookmarkStart w:id="6876" w:name="_Toc162008468"/>
      <w:bookmarkStart w:id="6877" w:name="_Toc164763886"/>
      <w:r>
        <w:rPr>
          <w:lang w:eastAsia="zh-CN"/>
        </w:rPr>
        <w:t>9.</w:t>
      </w:r>
      <w:r w:rsidR="00AB45AD">
        <w:rPr>
          <w:lang w:eastAsia="zh-CN"/>
        </w:rPr>
        <w:t>2</w:t>
      </w:r>
      <w:r>
        <w:rPr>
          <w:lang w:eastAsia="zh-CN"/>
        </w:rPr>
        <w:t>.2.2.1</w:t>
      </w:r>
      <w:r>
        <w:rPr>
          <w:lang w:eastAsia="zh-CN"/>
        </w:rPr>
        <w:tab/>
        <w:t>Description</w:t>
      </w:r>
      <w:bookmarkEnd w:id="6867"/>
      <w:bookmarkEnd w:id="6868"/>
      <w:bookmarkEnd w:id="6869"/>
      <w:bookmarkEnd w:id="6870"/>
      <w:bookmarkEnd w:id="6871"/>
      <w:bookmarkEnd w:id="6872"/>
      <w:bookmarkEnd w:id="6873"/>
      <w:bookmarkEnd w:id="6874"/>
      <w:bookmarkEnd w:id="6875"/>
      <w:bookmarkEnd w:id="6876"/>
      <w:bookmarkEnd w:id="687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878" w:name="_Toc85734557"/>
      <w:bookmarkStart w:id="6879" w:name="_Toc89431856"/>
      <w:bookmarkStart w:id="6880" w:name="_Toc97042770"/>
      <w:bookmarkStart w:id="6881" w:name="_Toc97045914"/>
      <w:bookmarkStart w:id="6882" w:name="_Toc97155659"/>
      <w:bookmarkStart w:id="6883" w:name="_Toc101521751"/>
      <w:bookmarkStart w:id="6884" w:name="_Toc138762061"/>
      <w:bookmarkStart w:id="6885" w:name="_Toc145708324"/>
      <w:bookmarkStart w:id="6886" w:name="_Toc160570873"/>
      <w:bookmarkStart w:id="6887" w:name="_Toc162008469"/>
      <w:bookmarkStart w:id="6888" w:name="_Toc164763887"/>
      <w:r>
        <w:rPr>
          <w:lang w:eastAsia="zh-CN"/>
        </w:rPr>
        <w:t>9.</w:t>
      </w:r>
      <w:r w:rsidR="00AB45AD">
        <w:rPr>
          <w:lang w:eastAsia="zh-CN"/>
        </w:rPr>
        <w:t>2</w:t>
      </w:r>
      <w:r>
        <w:rPr>
          <w:lang w:eastAsia="zh-CN"/>
        </w:rPr>
        <w:t>.2.2.2</w:t>
      </w:r>
      <w:r>
        <w:rPr>
          <w:lang w:eastAsia="zh-CN"/>
        </w:rPr>
        <w:tab/>
        <w:t>Resource Definition</w:t>
      </w:r>
      <w:bookmarkEnd w:id="6878"/>
      <w:bookmarkEnd w:id="6879"/>
      <w:bookmarkEnd w:id="6880"/>
      <w:bookmarkEnd w:id="6881"/>
      <w:bookmarkEnd w:id="6882"/>
      <w:bookmarkEnd w:id="6883"/>
      <w:bookmarkEnd w:id="6884"/>
      <w:bookmarkEnd w:id="6885"/>
      <w:bookmarkEnd w:id="6886"/>
      <w:bookmarkEnd w:id="6887"/>
      <w:bookmarkEnd w:id="68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889" w:name="_Toc85734558"/>
      <w:bookmarkStart w:id="6890" w:name="_Toc89431857"/>
      <w:bookmarkStart w:id="6891" w:name="_Toc97042771"/>
      <w:bookmarkStart w:id="6892" w:name="_Toc97045915"/>
      <w:bookmarkStart w:id="6893" w:name="_Toc97155660"/>
      <w:bookmarkStart w:id="6894" w:name="_Toc101521752"/>
      <w:bookmarkStart w:id="6895" w:name="_Toc138762062"/>
      <w:bookmarkStart w:id="6896" w:name="_Toc145708325"/>
      <w:bookmarkStart w:id="6897" w:name="_Toc160570874"/>
      <w:bookmarkStart w:id="6898" w:name="_Toc162008470"/>
      <w:bookmarkStart w:id="6899" w:name="_Toc164763888"/>
      <w:r>
        <w:rPr>
          <w:lang w:eastAsia="zh-CN"/>
        </w:rPr>
        <w:t>9.</w:t>
      </w:r>
      <w:r w:rsidR="00AB45AD">
        <w:rPr>
          <w:lang w:eastAsia="zh-CN"/>
        </w:rPr>
        <w:t>2</w:t>
      </w:r>
      <w:r>
        <w:rPr>
          <w:lang w:eastAsia="zh-CN"/>
        </w:rPr>
        <w:t>.2.2.3</w:t>
      </w:r>
      <w:r>
        <w:rPr>
          <w:lang w:eastAsia="zh-CN"/>
        </w:rPr>
        <w:tab/>
        <w:t>Resource Standard Methods</w:t>
      </w:r>
      <w:bookmarkEnd w:id="6889"/>
      <w:bookmarkEnd w:id="6890"/>
      <w:bookmarkEnd w:id="6891"/>
      <w:bookmarkEnd w:id="6892"/>
      <w:bookmarkEnd w:id="6893"/>
      <w:bookmarkEnd w:id="6894"/>
      <w:bookmarkEnd w:id="6895"/>
      <w:bookmarkEnd w:id="6896"/>
      <w:bookmarkEnd w:id="6897"/>
      <w:bookmarkEnd w:id="6898"/>
      <w:bookmarkEnd w:id="6899"/>
    </w:p>
    <w:p w14:paraId="150C2DA3" w14:textId="4D1A3ED8" w:rsidR="007C54F7" w:rsidRDefault="007C54F7" w:rsidP="007C54F7">
      <w:pPr>
        <w:pStyle w:val="Heading6"/>
        <w:rPr>
          <w:lang w:eastAsia="zh-CN"/>
        </w:rPr>
      </w:pPr>
      <w:bookmarkStart w:id="6900" w:name="_Toc85734559"/>
      <w:bookmarkStart w:id="6901" w:name="_Toc89431858"/>
      <w:bookmarkStart w:id="6902" w:name="_Toc97042772"/>
      <w:bookmarkStart w:id="6903" w:name="_Toc97045916"/>
      <w:bookmarkStart w:id="6904" w:name="_Toc97155661"/>
      <w:bookmarkStart w:id="6905" w:name="_Toc101521753"/>
      <w:bookmarkStart w:id="6906" w:name="_Toc138762063"/>
      <w:bookmarkStart w:id="6907" w:name="_Toc145708326"/>
      <w:bookmarkStart w:id="6908" w:name="_Toc160570875"/>
      <w:bookmarkStart w:id="6909" w:name="_Toc162008471"/>
      <w:bookmarkStart w:id="6910" w:name="_Toc164763889"/>
      <w:r>
        <w:rPr>
          <w:lang w:eastAsia="zh-CN"/>
        </w:rPr>
        <w:t>9.</w:t>
      </w:r>
      <w:r w:rsidR="00AB45AD">
        <w:rPr>
          <w:lang w:eastAsia="zh-CN"/>
        </w:rPr>
        <w:t>2</w:t>
      </w:r>
      <w:r>
        <w:rPr>
          <w:lang w:eastAsia="zh-CN"/>
        </w:rPr>
        <w:t>.2.2.3.1</w:t>
      </w:r>
      <w:r>
        <w:rPr>
          <w:lang w:eastAsia="zh-CN"/>
        </w:rPr>
        <w:tab/>
        <w:t>GET</w:t>
      </w:r>
      <w:bookmarkEnd w:id="6900"/>
      <w:bookmarkEnd w:id="6901"/>
      <w:bookmarkEnd w:id="6902"/>
      <w:bookmarkEnd w:id="6903"/>
      <w:bookmarkEnd w:id="6904"/>
      <w:bookmarkEnd w:id="6905"/>
      <w:bookmarkEnd w:id="6906"/>
      <w:bookmarkEnd w:id="6907"/>
      <w:bookmarkEnd w:id="6908"/>
      <w:bookmarkEnd w:id="6909"/>
      <w:bookmarkEnd w:id="691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11" w:name="_Toc85734560"/>
      <w:bookmarkStart w:id="6912" w:name="_Toc89431859"/>
      <w:bookmarkStart w:id="6913" w:name="_Toc97042773"/>
      <w:bookmarkStart w:id="6914" w:name="_Toc97045917"/>
      <w:bookmarkStart w:id="6915" w:name="_Toc97155662"/>
      <w:bookmarkStart w:id="6916" w:name="_Toc101521754"/>
      <w:bookmarkStart w:id="6917" w:name="_Toc138762064"/>
      <w:bookmarkStart w:id="6918" w:name="_Toc145708327"/>
      <w:bookmarkStart w:id="6919" w:name="_Toc160570876"/>
      <w:bookmarkStart w:id="6920" w:name="_Toc162008472"/>
      <w:bookmarkStart w:id="6921" w:name="_Toc164763890"/>
      <w:r>
        <w:rPr>
          <w:lang w:eastAsia="zh-CN"/>
        </w:rPr>
        <w:t>9.</w:t>
      </w:r>
      <w:r w:rsidR="00AB45AD">
        <w:rPr>
          <w:lang w:eastAsia="zh-CN"/>
        </w:rPr>
        <w:t>2</w:t>
      </w:r>
      <w:r>
        <w:rPr>
          <w:lang w:eastAsia="zh-CN"/>
        </w:rPr>
        <w:t>.2.2.4</w:t>
      </w:r>
      <w:r>
        <w:rPr>
          <w:lang w:eastAsia="zh-CN"/>
        </w:rPr>
        <w:tab/>
        <w:t>Resource Custom Operations</w:t>
      </w:r>
      <w:bookmarkEnd w:id="6911"/>
      <w:bookmarkEnd w:id="6912"/>
      <w:bookmarkEnd w:id="6913"/>
      <w:bookmarkEnd w:id="6914"/>
      <w:bookmarkEnd w:id="6915"/>
      <w:bookmarkEnd w:id="6916"/>
      <w:bookmarkEnd w:id="6917"/>
      <w:bookmarkEnd w:id="6918"/>
      <w:bookmarkEnd w:id="6919"/>
      <w:bookmarkEnd w:id="6920"/>
      <w:bookmarkEnd w:id="6921"/>
    </w:p>
    <w:p w14:paraId="05C87CEC" w14:textId="77777777" w:rsidR="007C54F7" w:rsidRDefault="007C54F7" w:rsidP="007C54F7">
      <w:r>
        <w:t>None.</w:t>
      </w:r>
    </w:p>
    <w:p w14:paraId="776D1DA8" w14:textId="68C6B7C0" w:rsidR="007C54F7" w:rsidRDefault="007C54F7" w:rsidP="007C54F7">
      <w:pPr>
        <w:pStyle w:val="Heading3"/>
      </w:pPr>
      <w:bookmarkStart w:id="6922" w:name="_Toc85734561"/>
      <w:bookmarkStart w:id="6923" w:name="_Toc89431860"/>
      <w:bookmarkStart w:id="6924" w:name="_Toc97042774"/>
      <w:bookmarkStart w:id="6925" w:name="_Toc97045918"/>
      <w:bookmarkStart w:id="6926" w:name="_Toc97155663"/>
      <w:bookmarkStart w:id="6927" w:name="_Toc101521755"/>
      <w:bookmarkStart w:id="6928" w:name="_Toc138762065"/>
      <w:bookmarkStart w:id="6929" w:name="_Toc145708328"/>
      <w:bookmarkStart w:id="6930" w:name="_Toc160570877"/>
      <w:bookmarkStart w:id="6931" w:name="_Toc162008473"/>
      <w:bookmarkStart w:id="6932" w:name="_Toc164763891"/>
      <w:r>
        <w:t>9.</w:t>
      </w:r>
      <w:r w:rsidR="00AB45AD">
        <w:t>2</w:t>
      </w:r>
      <w:r>
        <w:t>.3</w:t>
      </w:r>
      <w:r>
        <w:tab/>
        <w:t>Custom Operations without associated resources</w:t>
      </w:r>
      <w:bookmarkEnd w:id="6922"/>
      <w:bookmarkEnd w:id="6923"/>
      <w:bookmarkEnd w:id="6924"/>
      <w:bookmarkEnd w:id="6925"/>
      <w:bookmarkEnd w:id="6926"/>
      <w:bookmarkEnd w:id="6927"/>
      <w:bookmarkEnd w:id="6928"/>
      <w:bookmarkEnd w:id="6929"/>
      <w:bookmarkEnd w:id="6930"/>
      <w:bookmarkEnd w:id="6931"/>
      <w:bookmarkEnd w:id="693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6933" w:name="_Toc85734562"/>
      <w:bookmarkStart w:id="6934" w:name="_Toc89431861"/>
      <w:bookmarkStart w:id="6935" w:name="_Toc97042775"/>
      <w:bookmarkStart w:id="6936" w:name="_Toc97045919"/>
      <w:bookmarkStart w:id="6937" w:name="_Toc97155664"/>
      <w:bookmarkStart w:id="6938" w:name="_Toc101521756"/>
      <w:bookmarkStart w:id="6939" w:name="_Toc138762066"/>
      <w:bookmarkStart w:id="6940" w:name="_Toc145708329"/>
      <w:bookmarkStart w:id="6941" w:name="_Toc160570878"/>
      <w:bookmarkStart w:id="6942" w:name="_Toc162008474"/>
      <w:bookmarkStart w:id="6943" w:name="_Toc164763892"/>
      <w:r>
        <w:t>9.</w:t>
      </w:r>
      <w:r w:rsidR="00AB45AD">
        <w:t>2</w:t>
      </w:r>
      <w:r>
        <w:t>.4</w:t>
      </w:r>
      <w:r>
        <w:tab/>
        <w:t>Notifications</w:t>
      </w:r>
      <w:bookmarkEnd w:id="6933"/>
      <w:bookmarkEnd w:id="6934"/>
      <w:bookmarkEnd w:id="6935"/>
      <w:bookmarkEnd w:id="6936"/>
      <w:bookmarkEnd w:id="6937"/>
      <w:bookmarkEnd w:id="6938"/>
      <w:bookmarkEnd w:id="6939"/>
      <w:bookmarkEnd w:id="6940"/>
      <w:bookmarkEnd w:id="6941"/>
      <w:bookmarkEnd w:id="6942"/>
      <w:bookmarkEnd w:id="6943"/>
    </w:p>
    <w:p w14:paraId="196CDEE0" w14:textId="77777777" w:rsidR="007C54F7" w:rsidRPr="00A2226D" w:rsidRDefault="007C54F7" w:rsidP="007C54F7">
      <w:r>
        <w:t>None.</w:t>
      </w:r>
    </w:p>
    <w:p w14:paraId="00AEEE00" w14:textId="6CCE256F" w:rsidR="007C54F7" w:rsidRDefault="007C54F7" w:rsidP="007C54F7">
      <w:pPr>
        <w:pStyle w:val="Heading3"/>
      </w:pPr>
      <w:bookmarkStart w:id="6944" w:name="_Toc85734563"/>
      <w:bookmarkStart w:id="6945" w:name="_Toc89431862"/>
      <w:bookmarkStart w:id="6946" w:name="_Toc97042776"/>
      <w:bookmarkStart w:id="6947" w:name="_Toc97045920"/>
      <w:bookmarkStart w:id="6948" w:name="_Toc97155665"/>
      <w:bookmarkStart w:id="6949" w:name="_Toc101521757"/>
      <w:bookmarkStart w:id="6950" w:name="_Toc138762067"/>
      <w:bookmarkStart w:id="6951" w:name="_Toc145708330"/>
      <w:bookmarkStart w:id="6952" w:name="_Toc160570879"/>
      <w:bookmarkStart w:id="6953" w:name="_Toc162008475"/>
      <w:bookmarkStart w:id="6954" w:name="_Toc164763893"/>
      <w:r>
        <w:t>9.</w:t>
      </w:r>
      <w:r w:rsidR="00AB45AD">
        <w:t>2</w:t>
      </w:r>
      <w:r>
        <w:t>.5</w:t>
      </w:r>
      <w:r>
        <w:tab/>
        <w:t>Data Model</w:t>
      </w:r>
      <w:bookmarkEnd w:id="6944"/>
      <w:bookmarkEnd w:id="6945"/>
      <w:bookmarkEnd w:id="6946"/>
      <w:bookmarkEnd w:id="6947"/>
      <w:bookmarkEnd w:id="6948"/>
      <w:bookmarkEnd w:id="6949"/>
      <w:bookmarkEnd w:id="6950"/>
      <w:bookmarkEnd w:id="6951"/>
      <w:bookmarkEnd w:id="6952"/>
      <w:bookmarkEnd w:id="6953"/>
      <w:bookmarkEnd w:id="6954"/>
    </w:p>
    <w:p w14:paraId="51ED396F" w14:textId="7FC75096" w:rsidR="007C54F7" w:rsidRDefault="007C54F7" w:rsidP="007C54F7">
      <w:pPr>
        <w:pStyle w:val="Heading4"/>
        <w:rPr>
          <w:lang w:eastAsia="zh-CN"/>
        </w:rPr>
      </w:pPr>
      <w:bookmarkStart w:id="6955" w:name="_Toc85734564"/>
      <w:bookmarkStart w:id="6956" w:name="_Toc89431863"/>
      <w:bookmarkStart w:id="6957" w:name="_Toc97042777"/>
      <w:bookmarkStart w:id="6958" w:name="_Toc97045921"/>
      <w:bookmarkStart w:id="6959" w:name="_Toc97155666"/>
      <w:bookmarkStart w:id="6960" w:name="_Toc101521758"/>
      <w:bookmarkStart w:id="6961" w:name="_Toc138762068"/>
      <w:bookmarkStart w:id="6962" w:name="_Toc145708331"/>
      <w:bookmarkStart w:id="6963" w:name="_Toc160570880"/>
      <w:bookmarkStart w:id="6964" w:name="_Toc162008476"/>
      <w:bookmarkStart w:id="6965" w:name="_Toc164763894"/>
      <w:r>
        <w:rPr>
          <w:lang w:eastAsia="zh-CN"/>
        </w:rPr>
        <w:t>9.</w:t>
      </w:r>
      <w:r w:rsidR="00AB45AD">
        <w:rPr>
          <w:lang w:eastAsia="zh-CN"/>
        </w:rPr>
        <w:t>2</w:t>
      </w:r>
      <w:r>
        <w:rPr>
          <w:lang w:eastAsia="zh-CN"/>
        </w:rPr>
        <w:t>.5.1</w:t>
      </w:r>
      <w:r>
        <w:rPr>
          <w:lang w:eastAsia="zh-CN"/>
        </w:rPr>
        <w:tab/>
        <w:t>General</w:t>
      </w:r>
      <w:bookmarkEnd w:id="6955"/>
      <w:bookmarkEnd w:id="6956"/>
      <w:bookmarkEnd w:id="6957"/>
      <w:bookmarkEnd w:id="6958"/>
      <w:bookmarkEnd w:id="6959"/>
      <w:bookmarkEnd w:id="6960"/>
      <w:bookmarkEnd w:id="6961"/>
      <w:bookmarkEnd w:id="6962"/>
      <w:bookmarkEnd w:id="6963"/>
      <w:bookmarkEnd w:id="6964"/>
      <w:bookmarkEnd w:id="696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6966" w:name="_Toc85734565"/>
      <w:bookmarkStart w:id="6967" w:name="_Toc89431864"/>
      <w:bookmarkStart w:id="6968" w:name="_Toc97042778"/>
      <w:bookmarkStart w:id="6969" w:name="_Toc97045922"/>
      <w:bookmarkStart w:id="6970" w:name="_Toc97155667"/>
      <w:bookmarkStart w:id="6971" w:name="_Toc101521759"/>
      <w:bookmarkStart w:id="6972" w:name="_Toc138762069"/>
      <w:bookmarkStart w:id="6973" w:name="_Toc145708332"/>
      <w:bookmarkStart w:id="6974" w:name="_Toc160570881"/>
      <w:bookmarkStart w:id="6975" w:name="_Toc162008477"/>
      <w:bookmarkStart w:id="6976" w:name="_Toc164763895"/>
      <w:r>
        <w:rPr>
          <w:lang w:eastAsia="zh-CN"/>
        </w:rPr>
        <w:t>9.</w:t>
      </w:r>
      <w:r w:rsidR="004E40B6">
        <w:rPr>
          <w:lang w:eastAsia="zh-CN"/>
        </w:rPr>
        <w:t>2</w:t>
      </w:r>
      <w:r>
        <w:rPr>
          <w:lang w:eastAsia="zh-CN"/>
        </w:rPr>
        <w:t>.5.2</w:t>
      </w:r>
      <w:r>
        <w:rPr>
          <w:lang w:eastAsia="zh-CN"/>
        </w:rPr>
        <w:tab/>
        <w:t>Structured data types</w:t>
      </w:r>
      <w:bookmarkEnd w:id="6966"/>
      <w:bookmarkEnd w:id="6967"/>
      <w:bookmarkEnd w:id="6968"/>
      <w:bookmarkEnd w:id="6969"/>
      <w:bookmarkEnd w:id="6970"/>
      <w:bookmarkEnd w:id="6971"/>
      <w:bookmarkEnd w:id="6972"/>
      <w:bookmarkEnd w:id="6973"/>
      <w:bookmarkEnd w:id="6974"/>
      <w:bookmarkEnd w:id="6975"/>
      <w:bookmarkEnd w:id="697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6977" w:name="_Toc85734566"/>
      <w:bookmarkStart w:id="6978" w:name="_Toc89431865"/>
      <w:bookmarkStart w:id="6979" w:name="_Toc97042779"/>
      <w:bookmarkStart w:id="6980" w:name="_Toc97045923"/>
      <w:bookmarkStart w:id="6981" w:name="_Toc97155668"/>
      <w:bookmarkStart w:id="6982" w:name="_Toc101521760"/>
      <w:bookmarkStart w:id="6983" w:name="_Toc138762070"/>
      <w:bookmarkStart w:id="6984" w:name="_Toc145708333"/>
      <w:bookmarkStart w:id="6985" w:name="_Toc160570882"/>
      <w:bookmarkStart w:id="6986" w:name="_Toc162008478"/>
      <w:bookmarkStart w:id="6987" w:name="_Toc164763896"/>
      <w:r>
        <w:rPr>
          <w:lang w:eastAsia="zh-CN"/>
        </w:rPr>
        <w:t>9.</w:t>
      </w:r>
      <w:r w:rsidR="004E40B6">
        <w:rPr>
          <w:lang w:eastAsia="zh-CN"/>
        </w:rPr>
        <w:t>2</w:t>
      </w:r>
      <w:r>
        <w:rPr>
          <w:lang w:eastAsia="zh-CN"/>
        </w:rPr>
        <w:t>.5.3</w:t>
      </w:r>
      <w:r>
        <w:rPr>
          <w:lang w:eastAsia="zh-CN"/>
        </w:rPr>
        <w:tab/>
        <w:t>Simple data types and enumerations</w:t>
      </w:r>
      <w:bookmarkEnd w:id="6977"/>
      <w:bookmarkEnd w:id="6978"/>
      <w:bookmarkEnd w:id="6979"/>
      <w:bookmarkEnd w:id="6980"/>
      <w:bookmarkEnd w:id="6981"/>
      <w:bookmarkEnd w:id="6982"/>
      <w:bookmarkEnd w:id="6983"/>
      <w:bookmarkEnd w:id="6984"/>
      <w:bookmarkEnd w:id="6985"/>
      <w:bookmarkEnd w:id="6986"/>
      <w:bookmarkEnd w:id="698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6988" w:name="_Toc85734567"/>
      <w:bookmarkStart w:id="6989" w:name="_Toc89431866"/>
      <w:bookmarkStart w:id="6990" w:name="_Toc97042780"/>
      <w:bookmarkStart w:id="6991" w:name="_Toc97045924"/>
      <w:bookmarkStart w:id="6992" w:name="_Toc97155669"/>
      <w:bookmarkStart w:id="6993" w:name="_Toc101521761"/>
      <w:bookmarkStart w:id="6994" w:name="_Toc138762071"/>
      <w:bookmarkStart w:id="6995" w:name="_Toc145708334"/>
      <w:bookmarkStart w:id="6996" w:name="_Toc160570883"/>
      <w:bookmarkStart w:id="6997" w:name="_Toc162008479"/>
      <w:bookmarkStart w:id="6998" w:name="_Toc164763897"/>
      <w:r>
        <w:t>9.</w:t>
      </w:r>
      <w:r w:rsidR="004E40B6">
        <w:t>2</w:t>
      </w:r>
      <w:r>
        <w:t>.6</w:t>
      </w:r>
      <w:r>
        <w:tab/>
        <w:t>Error Handling</w:t>
      </w:r>
      <w:bookmarkEnd w:id="6988"/>
      <w:bookmarkEnd w:id="6989"/>
      <w:bookmarkEnd w:id="6990"/>
      <w:bookmarkEnd w:id="6991"/>
      <w:bookmarkEnd w:id="6992"/>
      <w:bookmarkEnd w:id="6993"/>
      <w:bookmarkEnd w:id="6994"/>
      <w:bookmarkEnd w:id="6995"/>
      <w:bookmarkEnd w:id="6996"/>
      <w:bookmarkEnd w:id="6997"/>
      <w:bookmarkEnd w:id="699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6999" w:name="_Toc85734568"/>
      <w:bookmarkStart w:id="7000" w:name="_Toc89431867"/>
      <w:bookmarkStart w:id="7001" w:name="_Toc97042781"/>
      <w:bookmarkStart w:id="7002" w:name="_Toc97045925"/>
      <w:bookmarkStart w:id="7003" w:name="_Toc97155670"/>
      <w:bookmarkStart w:id="7004" w:name="_Toc101521762"/>
      <w:bookmarkStart w:id="7005" w:name="_Toc138762072"/>
      <w:bookmarkStart w:id="7006" w:name="_Toc145708335"/>
      <w:bookmarkStart w:id="7007" w:name="_Toc160570884"/>
      <w:bookmarkStart w:id="7008" w:name="_Toc162008480"/>
      <w:bookmarkStart w:id="7009" w:name="_Toc164763898"/>
      <w:r>
        <w:t>9.</w:t>
      </w:r>
      <w:r w:rsidR="004E40B6">
        <w:t>2</w:t>
      </w:r>
      <w:r>
        <w:t>.7</w:t>
      </w:r>
      <w:r>
        <w:tab/>
        <w:t>Feature negotiation</w:t>
      </w:r>
      <w:bookmarkEnd w:id="6999"/>
      <w:bookmarkEnd w:id="7000"/>
      <w:bookmarkEnd w:id="7001"/>
      <w:bookmarkEnd w:id="7002"/>
      <w:bookmarkEnd w:id="7003"/>
      <w:bookmarkEnd w:id="7004"/>
      <w:bookmarkEnd w:id="7005"/>
      <w:bookmarkEnd w:id="7006"/>
      <w:bookmarkEnd w:id="7007"/>
      <w:bookmarkEnd w:id="7008"/>
      <w:bookmarkEnd w:id="70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10" w:name="_Toc160570885"/>
      <w:bookmarkStart w:id="7011" w:name="_Toc162008481"/>
      <w:bookmarkStart w:id="7012" w:name="_Toc164763899"/>
      <w:r>
        <w:t>9.3</w:t>
      </w:r>
      <w:r>
        <w:tab/>
      </w:r>
      <w:r w:rsidRPr="00310802">
        <w:t>Ee</w:t>
      </w:r>
      <w:r>
        <w:t>cs</w:t>
      </w:r>
      <w:r w:rsidRPr="00310802">
        <w:t>_</w:t>
      </w:r>
      <w:r>
        <w:t>EASInfoManagement API</w:t>
      </w:r>
      <w:bookmarkEnd w:id="7010"/>
      <w:bookmarkEnd w:id="7011"/>
      <w:bookmarkEnd w:id="7012"/>
    </w:p>
    <w:p w14:paraId="086666CF" w14:textId="77777777" w:rsidR="00B3769E" w:rsidRDefault="00B3769E" w:rsidP="00B3769E">
      <w:pPr>
        <w:pStyle w:val="Heading3"/>
      </w:pPr>
      <w:bookmarkStart w:id="7013" w:name="_Toc160570886"/>
      <w:bookmarkStart w:id="7014" w:name="_Toc162008482"/>
      <w:bookmarkStart w:id="7015" w:name="_Toc164763900"/>
      <w:r>
        <w:t>9.3.1</w:t>
      </w:r>
      <w:r>
        <w:tab/>
        <w:t>Introduction</w:t>
      </w:r>
      <w:bookmarkEnd w:id="7013"/>
      <w:bookmarkEnd w:id="7014"/>
      <w:bookmarkEnd w:id="701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16" w:name="_Toc160570887"/>
      <w:bookmarkStart w:id="7017" w:name="_Toc162008483"/>
      <w:bookmarkStart w:id="7018" w:name="_Toc164763901"/>
      <w:r>
        <w:t>9.3.2</w:t>
      </w:r>
      <w:r>
        <w:tab/>
        <w:t>Usage of HTTP</w:t>
      </w:r>
      <w:bookmarkEnd w:id="7016"/>
      <w:bookmarkEnd w:id="7017"/>
      <w:bookmarkEnd w:id="701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19" w:name="_Toc160570888"/>
      <w:bookmarkStart w:id="7020" w:name="_Toc162008484"/>
      <w:bookmarkStart w:id="7021" w:name="_Toc164763902"/>
      <w:r>
        <w:t>9.3.3</w:t>
      </w:r>
      <w:r>
        <w:tab/>
        <w:t>Resources</w:t>
      </w:r>
      <w:bookmarkEnd w:id="7019"/>
      <w:bookmarkEnd w:id="7020"/>
      <w:bookmarkEnd w:id="7021"/>
    </w:p>
    <w:p w14:paraId="05D702B5" w14:textId="77777777" w:rsidR="00B3769E" w:rsidRDefault="00B3769E" w:rsidP="00B3769E">
      <w:pPr>
        <w:pStyle w:val="Heading4"/>
      </w:pPr>
      <w:bookmarkStart w:id="7022" w:name="_Toc160570889"/>
      <w:bookmarkStart w:id="7023" w:name="_Toc162008485"/>
      <w:bookmarkStart w:id="7024" w:name="_Toc164763903"/>
      <w:r>
        <w:t>9.3.3.1</w:t>
      </w:r>
      <w:r>
        <w:tab/>
        <w:t>Overview</w:t>
      </w:r>
      <w:bookmarkEnd w:id="7022"/>
      <w:bookmarkEnd w:id="7023"/>
      <w:bookmarkEnd w:id="702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25" w:name="_MON_1766999291"/>
    <w:bookmarkEnd w:id="7025"/>
    <w:p w14:paraId="6679EEEA" w14:textId="77777777" w:rsidR="00B3769E" w:rsidRDefault="00B3769E" w:rsidP="00B3769E">
      <w:pPr>
        <w:pStyle w:val="TH"/>
      </w:pPr>
      <w:r w:rsidRPr="000E1D0D">
        <w:object w:dxaOrig="9633" w:dyaOrig="1967" w14:anchorId="0BCAAD7A">
          <v:shape id="_x0000_i1043" type="#_x0000_t75" style="width:480pt;height:96.6pt" o:ole="">
            <v:imagedata r:id="rId47" o:title=""/>
          </v:shape>
          <o:OLEObject Type="Embed" ProgID="Word.Document.8" ShapeID="_x0000_i1043" DrawAspect="Content" ObjectID="_1775890813"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26" w:name="_Toc160570890"/>
      <w:bookmarkStart w:id="7027" w:name="_Toc162008486"/>
      <w:bookmarkStart w:id="7028" w:name="_Toc164763904"/>
      <w:r>
        <w:t>9.3.3.2</w:t>
      </w:r>
      <w:r>
        <w:tab/>
        <w:t>Resource</w:t>
      </w:r>
      <w:r w:rsidRPr="00831458">
        <w:t xml:space="preserve">: </w:t>
      </w:r>
      <w:r>
        <w:t>Common EAS Bindings</w:t>
      </w:r>
      <w:bookmarkEnd w:id="7026"/>
      <w:bookmarkEnd w:id="7027"/>
      <w:bookmarkEnd w:id="7028"/>
    </w:p>
    <w:p w14:paraId="014A3081" w14:textId="77777777" w:rsidR="00B3769E" w:rsidRDefault="00B3769E" w:rsidP="00B3769E">
      <w:pPr>
        <w:pStyle w:val="Heading5"/>
        <w:rPr>
          <w:lang w:eastAsia="zh-CN"/>
        </w:rPr>
      </w:pPr>
      <w:bookmarkStart w:id="7029" w:name="_Toc160570891"/>
      <w:bookmarkStart w:id="7030" w:name="_Toc162008487"/>
      <w:bookmarkStart w:id="7031" w:name="_Toc164763905"/>
      <w:r>
        <w:rPr>
          <w:lang w:eastAsia="zh-CN"/>
        </w:rPr>
        <w:t>9.3.3.2.1</w:t>
      </w:r>
      <w:r>
        <w:rPr>
          <w:lang w:eastAsia="zh-CN"/>
        </w:rPr>
        <w:tab/>
        <w:t>Description</w:t>
      </w:r>
      <w:bookmarkEnd w:id="7029"/>
      <w:bookmarkEnd w:id="7030"/>
      <w:bookmarkEnd w:id="703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032" w:name="_Toc160570892"/>
      <w:bookmarkStart w:id="7033" w:name="_Toc162008488"/>
      <w:bookmarkStart w:id="7034" w:name="_Toc164763906"/>
      <w:r>
        <w:rPr>
          <w:lang w:eastAsia="zh-CN"/>
        </w:rPr>
        <w:t>9.3.3.2.2</w:t>
      </w:r>
      <w:r>
        <w:rPr>
          <w:lang w:eastAsia="zh-CN"/>
        </w:rPr>
        <w:tab/>
        <w:t>Resource Definition</w:t>
      </w:r>
      <w:bookmarkEnd w:id="7032"/>
      <w:bookmarkEnd w:id="7033"/>
      <w:bookmarkEnd w:id="703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035" w:name="_Toc160570893"/>
      <w:bookmarkStart w:id="7036" w:name="_Toc162008489"/>
      <w:bookmarkStart w:id="7037" w:name="_Toc164763907"/>
      <w:r>
        <w:rPr>
          <w:lang w:eastAsia="zh-CN"/>
        </w:rPr>
        <w:t>9.3.3.2.3</w:t>
      </w:r>
      <w:r>
        <w:rPr>
          <w:lang w:eastAsia="zh-CN"/>
        </w:rPr>
        <w:tab/>
        <w:t>Resource Standard Methods</w:t>
      </w:r>
      <w:bookmarkEnd w:id="7035"/>
      <w:bookmarkEnd w:id="7036"/>
      <w:bookmarkEnd w:id="7037"/>
    </w:p>
    <w:p w14:paraId="6CCB3FF4" w14:textId="77777777" w:rsidR="00B3769E" w:rsidRPr="00384E92" w:rsidRDefault="00B3769E" w:rsidP="00B3769E">
      <w:pPr>
        <w:pStyle w:val="Heading6"/>
      </w:pPr>
      <w:bookmarkStart w:id="7038" w:name="_Toc160570894"/>
      <w:bookmarkStart w:id="7039" w:name="_Toc162008490"/>
      <w:bookmarkStart w:id="7040" w:name="_Toc164763908"/>
      <w:r>
        <w:t>9.3.3.2</w:t>
      </w:r>
      <w:r w:rsidRPr="00384E92">
        <w:t>.</w:t>
      </w:r>
      <w:r>
        <w:t>3.</w:t>
      </w:r>
      <w:r w:rsidRPr="00384E92">
        <w:t>1</w:t>
      </w:r>
      <w:r w:rsidRPr="00384E92">
        <w:tab/>
      </w:r>
      <w:r>
        <w:t>GET</w:t>
      </w:r>
      <w:bookmarkEnd w:id="7038"/>
      <w:bookmarkEnd w:id="7039"/>
      <w:bookmarkEnd w:id="704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041" w:name="_Toc160570895"/>
      <w:bookmarkStart w:id="7042" w:name="_Toc162008491"/>
      <w:bookmarkStart w:id="7043" w:name="_Toc164763909"/>
      <w:r>
        <w:rPr>
          <w:lang w:eastAsia="zh-CN"/>
        </w:rPr>
        <w:t>9.3.3.2.3.2</w:t>
      </w:r>
      <w:r>
        <w:rPr>
          <w:lang w:eastAsia="zh-CN"/>
        </w:rPr>
        <w:tab/>
        <w:t>POST</w:t>
      </w:r>
      <w:bookmarkEnd w:id="7041"/>
      <w:bookmarkEnd w:id="7042"/>
      <w:bookmarkEnd w:id="704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044" w:name="_Hlk156387442"/>
            <w:r>
              <w:t>CommonEASBindReq</w:t>
            </w:r>
            <w:bookmarkEnd w:id="704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045" w:name="_Hlk159025610"/>
            <w:r>
              <w:t>The Common EAS Binding information is successfully stored.</w:t>
            </w:r>
            <w:bookmarkEnd w:id="704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046" w:name="_Hlk159025897"/>
            <w:r>
              <w:t>ProblemDetailsEIMExt</w:t>
            </w:r>
            <w:bookmarkEnd w:id="704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047" w:name="_Toc160570896"/>
      <w:bookmarkStart w:id="7048" w:name="_Toc162008492"/>
      <w:bookmarkStart w:id="7049" w:name="_Toc164763910"/>
      <w:r>
        <w:rPr>
          <w:lang w:eastAsia="zh-CN"/>
        </w:rPr>
        <w:t>9.3.3.2.4</w:t>
      </w:r>
      <w:r>
        <w:rPr>
          <w:lang w:eastAsia="zh-CN"/>
        </w:rPr>
        <w:tab/>
        <w:t>Resource Custom Operations</w:t>
      </w:r>
      <w:bookmarkEnd w:id="7047"/>
      <w:bookmarkEnd w:id="7048"/>
      <w:bookmarkEnd w:id="704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050" w:name="_Toc160570897"/>
      <w:bookmarkStart w:id="7051" w:name="_Toc162008493"/>
      <w:bookmarkStart w:id="7052" w:name="_Toc164763911"/>
      <w:r>
        <w:t>9.3.4</w:t>
      </w:r>
      <w:r>
        <w:tab/>
        <w:t>Custom Operations without associated resources</w:t>
      </w:r>
      <w:bookmarkEnd w:id="7050"/>
      <w:bookmarkEnd w:id="7051"/>
      <w:bookmarkEnd w:id="705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053" w:name="_Toc160570898"/>
      <w:bookmarkStart w:id="7054" w:name="_Toc162008494"/>
      <w:bookmarkStart w:id="7055" w:name="_Toc164763912"/>
      <w:r>
        <w:t>9.3.5</w:t>
      </w:r>
      <w:r>
        <w:tab/>
        <w:t>Notifications</w:t>
      </w:r>
      <w:bookmarkEnd w:id="7053"/>
      <w:bookmarkEnd w:id="7054"/>
      <w:bookmarkEnd w:id="705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056" w:name="_Toc160570899"/>
      <w:bookmarkStart w:id="7057" w:name="_Toc162008495"/>
      <w:bookmarkStart w:id="7058" w:name="_Toc164763913"/>
      <w:r>
        <w:t>9.3.6</w:t>
      </w:r>
      <w:r>
        <w:tab/>
        <w:t>Data Model</w:t>
      </w:r>
      <w:bookmarkEnd w:id="7056"/>
      <w:bookmarkEnd w:id="7057"/>
      <w:bookmarkEnd w:id="7058"/>
    </w:p>
    <w:p w14:paraId="22A1C619" w14:textId="77777777" w:rsidR="00B3769E" w:rsidRDefault="00B3769E" w:rsidP="00B3769E">
      <w:pPr>
        <w:pStyle w:val="Heading4"/>
      </w:pPr>
      <w:bookmarkStart w:id="7059" w:name="_Toc160570900"/>
      <w:bookmarkStart w:id="7060" w:name="_Toc162008496"/>
      <w:bookmarkStart w:id="7061" w:name="_Toc164763914"/>
      <w:r>
        <w:t>9.3.6.1</w:t>
      </w:r>
      <w:r>
        <w:tab/>
        <w:t>General</w:t>
      </w:r>
      <w:bookmarkEnd w:id="7059"/>
      <w:bookmarkEnd w:id="7060"/>
      <w:bookmarkEnd w:id="706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062" w:name="_Toc160570901"/>
      <w:bookmarkStart w:id="7063" w:name="_Toc162008497"/>
      <w:bookmarkStart w:id="7064" w:name="_Toc164763915"/>
      <w:r>
        <w:t>9.3</w:t>
      </w:r>
      <w:r>
        <w:rPr>
          <w:lang w:val="en-US"/>
        </w:rPr>
        <w:t>.6.2</w:t>
      </w:r>
      <w:r>
        <w:rPr>
          <w:lang w:val="en-US"/>
        </w:rPr>
        <w:tab/>
        <w:t>Structured data types</w:t>
      </w:r>
      <w:bookmarkEnd w:id="7062"/>
      <w:bookmarkEnd w:id="7063"/>
      <w:bookmarkEnd w:id="7064"/>
    </w:p>
    <w:p w14:paraId="0BDED7D4" w14:textId="77777777" w:rsidR="00B3769E" w:rsidRDefault="00B3769E" w:rsidP="00B3769E">
      <w:pPr>
        <w:pStyle w:val="Heading5"/>
      </w:pPr>
      <w:bookmarkStart w:id="7065" w:name="_Toc160570902"/>
      <w:bookmarkStart w:id="7066" w:name="_Toc162008498"/>
      <w:bookmarkStart w:id="7067" w:name="_Toc164763916"/>
      <w:r>
        <w:t>9.3.6.2.1</w:t>
      </w:r>
      <w:r>
        <w:tab/>
        <w:t>Introduction</w:t>
      </w:r>
      <w:bookmarkEnd w:id="7065"/>
      <w:bookmarkEnd w:id="7066"/>
      <w:bookmarkEnd w:id="706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068" w:name="_Toc160570903"/>
      <w:bookmarkStart w:id="7069" w:name="_Toc162008499"/>
      <w:bookmarkStart w:id="7070" w:name="_Toc164763917"/>
      <w:r>
        <w:t>9.3.6.2.2</w:t>
      </w:r>
      <w:r>
        <w:tab/>
        <w:t xml:space="preserve">Type: </w:t>
      </w:r>
      <w:bookmarkStart w:id="7071" w:name="_Hlk159026056"/>
      <w:r>
        <w:t>CommonEASBindReq</w:t>
      </w:r>
      <w:bookmarkEnd w:id="7068"/>
      <w:bookmarkEnd w:id="7069"/>
      <w:bookmarkEnd w:id="7070"/>
      <w:bookmarkEnd w:id="707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072" w:name="_Hlk159027436"/>
            <w:r>
              <w:t>Contains the common EAS Binding information</w:t>
            </w:r>
            <w:r w:rsidRPr="009D448A">
              <w:t>.</w:t>
            </w:r>
            <w:bookmarkEnd w:id="707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073" w:name="_Toc160570904"/>
      <w:bookmarkStart w:id="7074" w:name="_Toc162008500"/>
      <w:bookmarkStart w:id="7075" w:name="_Toc164763918"/>
      <w:r>
        <w:t>9.3.6.2.3</w:t>
      </w:r>
      <w:r>
        <w:tab/>
        <w:t>Type: CommonEASBindResp</w:t>
      </w:r>
      <w:bookmarkEnd w:id="7073"/>
      <w:bookmarkEnd w:id="7074"/>
      <w:bookmarkEnd w:id="707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076" w:name="_Toc160570905"/>
      <w:bookmarkStart w:id="7077" w:name="_Toc162008501"/>
      <w:bookmarkStart w:id="7078" w:name="_Toc164763919"/>
      <w:r>
        <w:t>9.3.6.2.4</w:t>
      </w:r>
      <w:r>
        <w:tab/>
        <w:t>Type: CommonEASBinding</w:t>
      </w:r>
      <w:bookmarkEnd w:id="7076"/>
      <w:bookmarkEnd w:id="7077"/>
      <w:bookmarkEnd w:id="707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079" w:name="_Toc160570906"/>
      <w:bookmarkStart w:id="7080" w:name="_Toc162008502"/>
      <w:bookmarkStart w:id="7081" w:name="_Toc164763920"/>
      <w:r>
        <w:t>9.3</w:t>
      </w:r>
      <w:r>
        <w:rPr>
          <w:lang w:val="en-US"/>
        </w:rPr>
        <w:t>.6.3</w:t>
      </w:r>
      <w:r>
        <w:rPr>
          <w:lang w:val="en-US"/>
        </w:rPr>
        <w:tab/>
        <w:t>Simple data types and enumerations</w:t>
      </w:r>
      <w:bookmarkEnd w:id="7079"/>
      <w:bookmarkEnd w:id="7080"/>
      <w:bookmarkEnd w:id="7081"/>
    </w:p>
    <w:p w14:paraId="7F409236" w14:textId="77777777" w:rsidR="00B3769E" w:rsidRPr="000E1D0D" w:rsidRDefault="00B3769E" w:rsidP="00B3769E">
      <w:pPr>
        <w:pStyle w:val="Heading5"/>
      </w:pPr>
      <w:bookmarkStart w:id="7082" w:name="_Toc148177035"/>
      <w:bookmarkStart w:id="7083" w:name="_Toc151379498"/>
      <w:bookmarkStart w:id="7084" w:name="_Toc151445679"/>
      <w:bookmarkStart w:id="7085" w:name="_Toc151536837"/>
      <w:bookmarkStart w:id="7086" w:name="_Toc160570907"/>
      <w:bookmarkStart w:id="7087" w:name="_Toc162008503"/>
      <w:bookmarkStart w:id="7088" w:name="_Toc164763921"/>
      <w:r>
        <w:t>9.3</w:t>
      </w:r>
      <w:r>
        <w:rPr>
          <w:lang w:val="en-US"/>
        </w:rPr>
        <w:t>.6.3</w:t>
      </w:r>
      <w:r w:rsidRPr="000E1D0D">
        <w:t>.1</w:t>
      </w:r>
      <w:r w:rsidRPr="000E1D0D">
        <w:tab/>
        <w:t>Introduction</w:t>
      </w:r>
      <w:bookmarkEnd w:id="7082"/>
      <w:bookmarkEnd w:id="7083"/>
      <w:bookmarkEnd w:id="7084"/>
      <w:bookmarkEnd w:id="7085"/>
      <w:bookmarkEnd w:id="7086"/>
      <w:bookmarkEnd w:id="7087"/>
      <w:bookmarkEnd w:id="708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089" w:name="_Toc148177036"/>
      <w:bookmarkStart w:id="7090" w:name="_Toc151379499"/>
      <w:bookmarkStart w:id="7091" w:name="_Toc151445680"/>
      <w:bookmarkStart w:id="7092" w:name="_Toc151536838"/>
      <w:bookmarkStart w:id="7093" w:name="_Toc160570908"/>
      <w:bookmarkStart w:id="7094" w:name="_Toc162008504"/>
      <w:bookmarkStart w:id="7095" w:name="_Toc164763922"/>
      <w:r>
        <w:t>9.3</w:t>
      </w:r>
      <w:r>
        <w:rPr>
          <w:lang w:val="en-US"/>
        </w:rPr>
        <w:t>.6.3</w:t>
      </w:r>
      <w:r w:rsidRPr="000E1D0D">
        <w:t>.2</w:t>
      </w:r>
      <w:r w:rsidRPr="000E1D0D">
        <w:tab/>
        <w:t>Simple data types</w:t>
      </w:r>
      <w:bookmarkEnd w:id="7089"/>
      <w:bookmarkEnd w:id="7090"/>
      <w:bookmarkEnd w:id="7091"/>
      <w:bookmarkEnd w:id="7092"/>
      <w:bookmarkEnd w:id="7093"/>
      <w:bookmarkEnd w:id="7094"/>
      <w:bookmarkEnd w:id="709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096" w:name="_Toc148177039"/>
      <w:bookmarkStart w:id="7097" w:name="_Toc151379503"/>
      <w:bookmarkStart w:id="7098" w:name="_Toc151445684"/>
      <w:bookmarkStart w:id="7099" w:name="_Toc151536842"/>
      <w:bookmarkStart w:id="7100" w:name="_Toc160570909"/>
      <w:bookmarkStart w:id="7101" w:name="_Toc162008505"/>
      <w:bookmarkStart w:id="7102" w:name="_Toc16476392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096"/>
      <w:bookmarkEnd w:id="7097"/>
      <w:bookmarkEnd w:id="7098"/>
      <w:bookmarkEnd w:id="7099"/>
      <w:bookmarkEnd w:id="7100"/>
      <w:bookmarkEnd w:id="7101"/>
      <w:bookmarkEnd w:id="7102"/>
    </w:p>
    <w:p w14:paraId="3DBA2866" w14:textId="77777777" w:rsidR="00B3769E" w:rsidRPr="00F403E8" w:rsidRDefault="00B3769E" w:rsidP="00B3769E">
      <w:pPr>
        <w:pStyle w:val="Heading5"/>
      </w:pPr>
      <w:bookmarkStart w:id="7103" w:name="_Toc130662225"/>
      <w:bookmarkStart w:id="7104" w:name="_Toc151993985"/>
      <w:bookmarkStart w:id="7105" w:name="_Toc152000765"/>
      <w:bookmarkStart w:id="7106" w:name="_Toc152159370"/>
      <w:bookmarkStart w:id="7107" w:name="_Toc153792251"/>
      <w:bookmarkStart w:id="7108" w:name="_Toc160570910"/>
      <w:bookmarkStart w:id="7109" w:name="_Toc162008506"/>
      <w:bookmarkStart w:id="7110" w:name="_Toc164763924"/>
      <w:bookmarkStart w:id="7111" w:name="_Toc148177040"/>
      <w:bookmarkStart w:id="7112" w:name="_Toc151379504"/>
      <w:bookmarkStart w:id="7113" w:name="_Toc151445685"/>
      <w:bookmarkStart w:id="7114" w:name="_Toc151536843"/>
      <w:r>
        <w:t>9.3</w:t>
      </w:r>
      <w:r>
        <w:rPr>
          <w:lang w:val="en-US"/>
        </w:rPr>
        <w:t>.6</w:t>
      </w:r>
      <w:r w:rsidRPr="000E1D0D">
        <w:rPr>
          <w:lang w:val="en-US"/>
        </w:rPr>
        <w:t>.4</w:t>
      </w:r>
      <w:r w:rsidRPr="00F403E8">
        <w:t>.1</w:t>
      </w:r>
      <w:r w:rsidRPr="00F403E8">
        <w:tab/>
        <w:t xml:space="preserve">Type: </w:t>
      </w:r>
      <w:bookmarkStart w:id="7115" w:name="_Hlk156387846"/>
      <w:bookmarkEnd w:id="7103"/>
      <w:bookmarkEnd w:id="7104"/>
      <w:bookmarkEnd w:id="7105"/>
      <w:bookmarkEnd w:id="7106"/>
      <w:bookmarkEnd w:id="7107"/>
      <w:r>
        <w:t>ProblemDetailsEIMExt</w:t>
      </w:r>
      <w:bookmarkEnd w:id="7108"/>
      <w:bookmarkEnd w:id="7109"/>
      <w:bookmarkEnd w:id="7110"/>
      <w:bookmarkEnd w:id="711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7116" w:name="_Hlk156387876"/>
            <w:r>
              <w:t>CommonEASBinding</w:t>
            </w:r>
            <w:bookmarkEnd w:id="7116"/>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7117" w:name="_Hlk159028057"/>
            <w:r>
              <w:rPr>
                <w:rFonts w:ascii="Arial" w:hAnsi="Arial" w:cs="Arial"/>
                <w:sz w:val="18"/>
                <w:szCs w:val="18"/>
              </w:rPr>
              <w:t>existing common EAS binding information for the application group.</w:t>
            </w:r>
            <w:bookmarkEnd w:id="7117"/>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18" w:name="_Toc160570911"/>
      <w:bookmarkStart w:id="7119" w:name="_Toc162008507"/>
      <w:bookmarkStart w:id="7120" w:name="_Toc164763925"/>
      <w:r>
        <w:t>9.3</w:t>
      </w:r>
      <w:r>
        <w:rPr>
          <w:lang w:val="en-US"/>
        </w:rPr>
        <w:t>.6</w:t>
      </w:r>
      <w:r w:rsidRPr="000E1D0D">
        <w:t>.5</w:t>
      </w:r>
      <w:r w:rsidRPr="000E1D0D">
        <w:tab/>
        <w:t>Binary data</w:t>
      </w:r>
      <w:bookmarkEnd w:id="7111"/>
      <w:bookmarkEnd w:id="7112"/>
      <w:bookmarkEnd w:id="7113"/>
      <w:bookmarkEnd w:id="7114"/>
      <w:bookmarkEnd w:id="7118"/>
      <w:bookmarkEnd w:id="7119"/>
      <w:bookmarkEnd w:id="7120"/>
    </w:p>
    <w:p w14:paraId="33660198" w14:textId="77777777" w:rsidR="00B3769E" w:rsidRPr="000E1D0D" w:rsidRDefault="00B3769E" w:rsidP="00B3769E">
      <w:pPr>
        <w:pStyle w:val="Heading5"/>
      </w:pPr>
      <w:bookmarkStart w:id="7121" w:name="_Toc148177041"/>
      <w:bookmarkStart w:id="7122" w:name="_Toc151379505"/>
      <w:bookmarkStart w:id="7123" w:name="_Toc151445686"/>
      <w:bookmarkStart w:id="7124" w:name="_Toc151536844"/>
      <w:bookmarkStart w:id="7125" w:name="_Toc160570912"/>
      <w:bookmarkStart w:id="7126" w:name="_Toc162008508"/>
      <w:bookmarkStart w:id="7127" w:name="_Toc164763926"/>
      <w:r>
        <w:t>9.3</w:t>
      </w:r>
      <w:r>
        <w:rPr>
          <w:lang w:val="en-US"/>
        </w:rPr>
        <w:t>.6</w:t>
      </w:r>
      <w:r w:rsidRPr="000E1D0D">
        <w:t>.5.1</w:t>
      </w:r>
      <w:r w:rsidRPr="000E1D0D">
        <w:tab/>
        <w:t>Binary Data Types</w:t>
      </w:r>
      <w:bookmarkEnd w:id="7121"/>
      <w:bookmarkEnd w:id="7122"/>
      <w:bookmarkEnd w:id="7123"/>
      <w:bookmarkEnd w:id="7124"/>
      <w:bookmarkEnd w:id="7125"/>
      <w:bookmarkEnd w:id="7126"/>
      <w:bookmarkEnd w:id="712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28" w:name="_Toc160570913"/>
      <w:bookmarkStart w:id="7129" w:name="_Toc162008509"/>
      <w:bookmarkStart w:id="7130" w:name="_Toc164763927"/>
      <w:r>
        <w:t>9.3.7</w:t>
      </w:r>
      <w:r>
        <w:tab/>
        <w:t>Error Handling</w:t>
      </w:r>
      <w:bookmarkEnd w:id="7128"/>
      <w:bookmarkEnd w:id="7129"/>
      <w:bookmarkEnd w:id="7130"/>
    </w:p>
    <w:p w14:paraId="15324705" w14:textId="77777777" w:rsidR="00B3769E" w:rsidRDefault="00B3769E" w:rsidP="00B3769E">
      <w:pPr>
        <w:pStyle w:val="Heading4"/>
      </w:pPr>
      <w:bookmarkStart w:id="7131" w:name="_Toc160570914"/>
      <w:bookmarkStart w:id="7132" w:name="_Toc162008510"/>
      <w:bookmarkStart w:id="7133" w:name="_Toc164763928"/>
      <w:r>
        <w:t>9.3.7.1</w:t>
      </w:r>
      <w:r>
        <w:tab/>
        <w:t>General</w:t>
      </w:r>
      <w:bookmarkEnd w:id="7131"/>
      <w:bookmarkEnd w:id="7132"/>
      <w:bookmarkEnd w:id="713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134" w:name="_Toc160570915"/>
      <w:bookmarkStart w:id="7135" w:name="_Toc162008511"/>
      <w:bookmarkStart w:id="7136" w:name="_Toc164763929"/>
      <w:r>
        <w:t>9.3.7.2</w:t>
      </w:r>
      <w:r>
        <w:tab/>
        <w:t>Protocol Errors</w:t>
      </w:r>
      <w:bookmarkEnd w:id="7134"/>
      <w:bookmarkEnd w:id="7135"/>
      <w:bookmarkEnd w:id="713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137" w:name="_Toc160570916"/>
      <w:bookmarkStart w:id="7138" w:name="_Toc162008512"/>
      <w:bookmarkStart w:id="7139" w:name="_Toc164763930"/>
      <w:r>
        <w:t>9.3.7.3</w:t>
      </w:r>
      <w:r>
        <w:tab/>
        <w:t>Application Errors</w:t>
      </w:r>
      <w:bookmarkEnd w:id="7137"/>
      <w:bookmarkEnd w:id="7138"/>
      <w:bookmarkEnd w:id="713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140" w:name="_Hlk156387862"/>
            <w:r>
              <w:t>EXISTING_COMMON_EAS</w:t>
            </w:r>
            <w:bookmarkEnd w:id="714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141" w:name="_Toc160570917"/>
      <w:bookmarkStart w:id="7142" w:name="_Toc162008513"/>
      <w:bookmarkStart w:id="7143" w:name="_Toc164763931"/>
      <w:r>
        <w:t>9.3.8</w:t>
      </w:r>
      <w:r>
        <w:tab/>
        <w:t>Feature negotiation</w:t>
      </w:r>
      <w:bookmarkEnd w:id="7141"/>
      <w:bookmarkEnd w:id="7142"/>
      <w:bookmarkEnd w:id="714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7144" w:name="_Toc85734605"/>
      <w:bookmarkStart w:id="7145" w:name="_Toc89431904"/>
      <w:bookmarkStart w:id="7146" w:name="_Toc97042818"/>
      <w:bookmarkStart w:id="7147" w:name="_Toc97045962"/>
      <w:bookmarkStart w:id="7148" w:name="_Toc97155707"/>
      <w:bookmarkStart w:id="7149" w:name="_Toc101521763"/>
      <w:bookmarkStart w:id="7150" w:name="_Toc138762073"/>
      <w:bookmarkStart w:id="7151" w:name="_Toc145708336"/>
      <w:bookmarkStart w:id="7152" w:name="_Toc160570918"/>
      <w:bookmarkStart w:id="7153" w:name="_Toc162008514"/>
      <w:bookmarkStart w:id="7154" w:name="_Toc164763932"/>
      <w:r>
        <w:t>10</w:t>
      </w:r>
      <w:r w:rsidR="00B64F7C" w:rsidRPr="00EE38A4">
        <w:tab/>
        <w:t>Using Common API Framework</w:t>
      </w:r>
      <w:bookmarkEnd w:id="7144"/>
      <w:bookmarkEnd w:id="7145"/>
      <w:bookmarkEnd w:id="7146"/>
      <w:bookmarkEnd w:id="7147"/>
      <w:bookmarkEnd w:id="7148"/>
      <w:bookmarkEnd w:id="7149"/>
      <w:bookmarkEnd w:id="7150"/>
      <w:bookmarkEnd w:id="7151"/>
      <w:bookmarkEnd w:id="7152"/>
      <w:bookmarkEnd w:id="7153"/>
      <w:bookmarkEnd w:id="7154"/>
    </w:p>
    <w:p w14:paraId="3B3573C5" w14:textId="4E2D22F6" w:rsidR="00B64F7C" w:rsidRDefault="00B64F7C" w:rsidP="00807D2A"/>
    <w:p w14:paraId="60636397" w14:textId="77777777" w:rsidR="009B360E" w:rsidRDefault="009B360E" w:rsidP="009B360E">
      <w:pPr>
        <w:pStyle w:val="Heading2"/>
      </w:pPr>
      <w:bookmarkStart w:id="7155" w:name="_Toc24868675"/>
      <w:bookmarkStart w:id="7156" w:name="_Toc34154180"/>
      <w:bookmarkStart w:id="7157" w:name="_Toc36041124"/>
      <w:bookmarkStart w:id="7158" w:name="_Toc36041437"/>
      <w:bookmarkStart w:id="7159" w:name="_Toc43196714"/>
      <w:bookmarkStart w:id="7160" w:name="_Toc43481484"/>
      <w:bookmarkStart w:id="7161" w:name="_Toc45134761"/>
      <w:bookmarkStart w:id="7162" w:name="_Toc51189293"/>
      <w:bookmarkStart w:id="7163" w:name="_Toc51763969"/>
      <w:bookmarkStart w:id="7164" w:name="_Toc57206201"/>
      <w:bookmarkStart w:id="7165" w:name="_Toc59019542"/>
      <w:bookmarkStart w:id="7166" w:name="_Toc68170215"/>
      <w:bookmarkStart w:id="7167" w:name="_Toc83234257"/>
      <w:bookmarkStart w:id="7168" w:name="_Toc90661680"/>
      <w:bookmarkStart w:id="7169" w:name="_Toc97042819"/>
      <w:bookmarkStart w:id="7170" w:name="_Toc97045963"/>
      <w:bookmarkStart w:id="7171" w:name="_Toc97155708"/>
      <w:bookmarkStart w:id="7172" w:name="_Toc101521764"/>
      <w:bookmarkStart w:id="7173" w:name="_Toc138762074"/>
      <w:bookmarkStart w:id="7174" w:name="_Toc145708337"/>
      <w:bookmarkStart w:id="7175" w:name="_Toc160570919"/>
      <w:bookmarkStart w:id="7176" w:name="_Toc162008515"/>
      <w:bookmarkStart w:id="7177" w:name="_Toc164763933"/>
      <w:r>
        <w:t>10.1</w:t>
      </w:r>
      <w:r>
        <w:tab/>
        <w:t>General</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7178" w:name="_Toc24868676"/>
      <w:bookmarkStart w:id="7179" w:name="_Toc34154181"/>
      <w:bookmarkStart w:id="7180" w:name="_Toc36041125"/>
      <w:bookmarkStart w:id="7181" w:name="_Toc36041438"/>
      <w:bookmarkStart w:id="7182" w:name="_Toc43196715"/>
      <w:bookmarkStart w:id="7183" w:name="_Toc43481485"/>
      <w:bookmarkStart w:id="7184" w:name="_Toc45134762"/>
      <w:bookmarkStart w:id="7185" w:name="_Toc51189294"/>
      <w:bookmarkStart w:id="7186" w:name="_Toc51763970"/>
      <w:bookmarkStart w:id="7187" w:name="_Toc57206202"/>
      <w:bookmarkStart w:id="7188" w:name="_Toc59019543"/>
      <w:bookmarkStart w:id="7189" w:name="_Toc68170216"/>
      <w:bookmarkStart w:id="7190" w:name="_Toc83234258"/>
      <w:bookmarkStart w:id="7191" w:name="_Toc90661681"/>
      <w:bookmarkStart w:id="7192" w:name="_Toc97042820"/>
      <w:bookmarkStart w:id="7193" w:name="_Toc97045964"/>
      <w:bookmarkStart w:id="7194" w:name="_Toc97155709"/>
      <w:bookmarkStart w:id="7195" w:name="_Toc101521765"/>
      <w:bookmarkStart w:id="7196" w:name="_Toc138762075"/>
      <w:bookmarkStart w:id="7197" w:name="_Toc145708338"/>
      <w:bookmarkStart w:id="7198" w:name="_Toc160570920"/>
      <w:bookmarkStart w:id="7199" w:name="_Toc162008516"/>
      <w:bookmarkStart w:id="7200" w:name="_Toc164763934"/>
      <w:r>
        <w:t>10.2</w:t>
      </w:r>
      <w:r>
        <w:tab/>
        <w:t>Security</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201" w:name="_Toc85734606"/>
      <w:bookmarkStart w:id="7202" w:name="_Toc89431905"/>
      <w:bookmarkStart w:id="7203" w:name="_Toc97042821"/>
      <w:bookmarkStart w:id="7204" w:name="_Toc97045965"/>
      <w:bookmarkStart w:id="7205" w:name="_Toc97155710"/>
      <w:bookmarkStart w:id="7206" w:name="_Toc101521766"/>
      <w:bookmarkStart w:id="7207" w:name="_Toc138762076"/>
      <w:bookmarkStart w:id="7208" w:name="_Toc145708339"/>
      <w:bookmarkStart w:id="7209" w:name="_Toc160570921"/>
      <w:bookmarkStart w:id="7210" w:name="_Toc162008517"/>
      <w:bookmarkStart w:id="7211" w:name="_Toc164763935"/>
      <w:r>
        <w:t>1</w:t>
      </w:r>
      <w:r w:rsidR="0013246F">
        <w:t>1</w:t>
      </w:r>
      <w:r w:rsidR="00707DE0">
        <w:tab/>
        <w:t>Security</w:t>
      </w:r>
      <w:bookmarkEnd w:id="7201"/>
      <w:bookmarkEnd w:id="7202"/>
      <w:bookmarkEnd w:id="7203"/>
      <w:bookmarkEnd w:id="7204"/>
      <w:bookmarkEnd w:id="7205"/>
      <w:bookmarkEnd w:id="7206"/>
      <w:bookmarkEnd w:id="7207"/>
      <w:bookmarkEnd w:id="7208"/>
      <w:bookmarkEnd w:id="7209"/>
      <w:bookmarkEnd w:id="7210"/>
      <w:bookmarkEnd w:id="721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7212" w:name="tsgNames"/>
      <w:bookmarkStart w:id="7213" w:name="startOfAnnexes"/>
      <w:bookmarkStart w:id="7214" w:name="_Toc85734607"/>
      <w:bookmarkStart w:id="7215" w:name="_Toc89431906"/>
      <w:bookmarkStart w:id="7216" w:name="_Toc97042822"/>
      <w:bookmarkStart w:id="7217" w:name="_Toc97045966"/>
      <w:bookmarkStart w:id="7218" w:name="_Toc97155711"/>
      <w:bookmarkStart w:id="7219" w:name="_Toc101521767"/>
      <w:bookmarkStart w:id="7220" w:name="_Toc138762077"/>
      <w:bookmarkStart w:id="7221" w:name="_Toc145708340"/>
      <w:bookmarkStart w:id="7222" w:name="_Toc160570922"/>
      <w:bookmarkStart w:id="7223" w:name="_Toc162008518"/>
      <w:bookmarkStart w:id="7224" w:name="_Toc164763936"/>
      <w:bookmarkEnd w:id="7212"/>
      <w:bookmarkEnd w:id="7213"/>
      <w:r>
        <w:t>Annex A (normative):</w:t>
      </w:r>
      <w:r>
        <w:br/>
        <w:t>OpenAPI specification</w:t>
      </w:r>
      <w:bookmarkEnd w:id="7214"/>
      <w:bookmarkEnd w:id="7215"/>
      <w:bookmarkEnd w:id="7216"/>
      <w:bookmarkEnd w:id="7217"/>
      <w:bookmarkEnd w:id="7218"/>
      <w:bookmarkEnd w:id="7219"/>
      <w:bookmarkEnd w:id="7220"/>
      <w:bookmarkEnd w:id="7221"/>
      <w:bookmarkEnd w:id="7222"/>
      <w:bookmarkEnd w:id="7223"/>
      <w:bookmarkEnd w:id="7224"/>
    </w:p>
    <w:p w14:paraId="1EC31223" w14:textId="73F80C71" w:rsidR="00680C72" w:rsidRDefault="00680C72" w:rsidP="003265E2"/>
    <w:p w14:paraId="3C9B8A47" w14:textId="0E0240FE" w:rsidR="00080512" w:rsidRDefault="00E83A1B" w:rsidP="007876EC">
      <w:pPr>
        <w:pStyle w:val="Heading1"/>
      </w:pPr>
      <w:bookmarkStart w:id="7225" w:name="_Toc85734608"/>
      <w:bookmarkStart w:id="7226" w:name="_Toc89431907"/>
      <w:bookmarkStart w:id="7227" w:name="_Toc97042823"/>
      <w:bookmarkStart w:id="7228" w:name="_Toc97045967"/>
      <w:bookmarkStart w:id="7229" w:name="_Toc97155712"/>
      <w:bookmarkStart w:id="7230" w:name="_Toc101521768"/>
      <w:bookmarkStart w:id="7231" w:name="_Toc138762078"/>
      <w:bookmarkStart w:id="7232" w:name="_Toc145708341"/>
      <w:bookmarkStart w:id="7233" w:name="_Toc160570923"/>
      <w:bookmarkStart w:id="7234" w:name="_Toc162008519"/>
      <w:bookmarkStart w:id="7235" w:name="_Toc164763937"/>
      <w:r>
        <w:t>A.1</w:t>
      </w:r>
      <w:r w:rsidR="00B02560">
        <w:tab/>
      </w:r>
      <w:r>
        <w:t>General</w:t>
      </w:r>
      <w:bookmarkEnd w:id="7225"/>
      <w:bookmarkEnd w:id="7226"/>
      <w:bookmarkEnd w:id="7227"/>
      <w:bookmarkEnd w:id="7228"/>
      <w:bookmarkEnd w:id="7229"/>
      <w:bookmarkEnd w:id="7230"/>
      <w:bookmarkEnd w:id="7231"/>
      <w:bookmarkEnd w:id="7232"/>
      <w:bookmarkEnd w:id="7233"/>
      <w:bookmarkEnd w:id="7234"/>
      <w:bookmarkEnd w:id="723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236" w:name="_Hlk3294506"/>
      <w:r>
        <w:t>of the OpenAPI specification file</w:t>
      </w:r>
      <w:bookmarkEnd w:id="723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237" w:name="_Toc85734609"/>
      <w:bookmarkStart w:id="7238" w:name="_Toc89431908"/>
      <w:bookmarkStart w:id="7239" w:name="_Toc97042824"/>
      <w:bookmarkStart w:id="7240" w:name="_Toc97045968"/>
      <w:bookmarkStart w:id="7241" w:name="_Toc97155713"/>
      <w:bookmarkStart w:id="7242" w:name="_Toc101521769"/>
      <w:bookmarkStart w:id="7243" w:name="_Toc138762079"/>
      <w:bookmarkStart w:id="7244" w:name="_Toc145708342"/>
      <w:bookmarkStart w:id="7245" w:name="_Toc160570924"/>
      <w:bookmarkStart w:id="7246" w:name="_Toc162008520"/>
      <w:bookmarkStart w:id="7247" w:name="_Toc164763938"/>
      <w:r>
        <w:t>A.2</w:t>
      </w:r>
      <w:r>
        <w:tab/>
      </w:r>
      <w:r>
        <w:rPr>
          <w:noProof/>
        </w:rPr>
        <w:t>Eees_EASRegistration API</w:t>
      </w:r>
      <w:bookmarkEnd w:id="7237"/>
      <w:bookmarkEnd w:id="7238"/>
      <w:bookmarkEnd w:id="7239"/>
      <w:bookmarkEnd w:id="7240"/>
      <w:bookmarkEnd w:id="7241"/>
      <w:bookmarkEnd w:id="7242"/>
      <w:bookmarkEnd w:id="7243"/>
      <w:bookmarkEnd w:id="7244"/>
      <w:bookmarkEnd w:id="7245"/>
      <w:bookmarkEnd w:id="7246"/>
      <w:bookmarkEnd w:id="724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83CFD5" w:rsidR="00C15DC5" w:rsidRDefault="00C15DC5" w:rsidP="00C15DC5">
      <w:pPr>
        <w:pStyle w:val="PL"/>
      </w:pPr>
      <w:r>
        <w:t xml:space="preserve">  version: 1.</w:t>
      </w:r>
      <w:r w:rsidR="008245DE">
        <w:t>1</w:t>
      </w:r>
      <w:r>
        <w:t>.0</w:t>
      </w:r>
      <w:r w:rsidR="008245DE">
        <w:t>-alpha.</w:t>
      </w:r>
      <w:r w:rsidR="00B315C1">
        <w:t>7</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2C8DE85" w:rsidR="00622399" w:rsidRDefault="00E630C1" w:rsidP="00C15DC5">
      <w:pPr>
        <w:pStyle w:val="PL"/>
      </w:pPr>
      <w:r>
        <w:t xml:space="preserve">   </w:t>
      </w:r>
      <w:r w:rsidR="00C15DC5">
        <w:t xml:space="preserve"> 3GPP TS 29.558 V1</w:t>
      </w:r>
      <w:r w:rsidR="008245DE">
        <w:t>8</w:t>
      </w:r>
      <w:r w:rsidR="00C15DC5">
        <w:t>.</w:t>
      </w:r>
      <w:r w:rsidR="00B315C1">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51A92846" w14:textId="77777777" w:rsidR="00010D63" w:rsidRDefault="00010D63" w:rsidP="00010D63">
      <w:pPr>
        <w:pStyle w:val="PL"/>
      </w:pPr>
      <w:r>
        <w:t xml:space="preserve">      anyOf:</w:t>
      </w:r>
    </w:p>
    <w:p w14:paraId="617AEE41" w14:textId="77777777" w:rsidR="00010D63" w:rsidRDefault="00010D63" w:rsidP="00010D63">
      <w:pPr>
        <w:pStyle w:val="PL"/>
      </w:pPr>
      <w:r>
        <w:t xml:space="preserve">      - type: string</w:t>
      </w:r>
    </w:p>
    <w:p w14:paraId="441311E0" w14:textId="77777777" w:rsidR="00010D63" w:rsidRDefault="00010D63" w:rsidP="00010D63">
      <w:pPr>
        <w:pStyle w:val="PL"/>
      </w:pPr>
      <w:r>
        <w:t xml:space="preserve">        enum:</w:t>
      </w:r>
    </w:p>
    <w:p w14:paraId="2AA1852F" w14:textId="77777777" w:rsidR="00010D63" w:rsidRDefault="00010D63" w:rsidP="00010D63">
      <w:pPr>
        <w:pStyle w:val="PL"/>
      </w:pPr>
      <w:r>
        <w:t xml:space="preserve">          - UAS</w:t>
      </w:r>
    </w:p>
    <w:p w14:paraId="117F2881" w14:textId="77777777" w:rsidR="00010D63" w:rsidRDefault="00010D63" w:rsidP="00010D63">
      <w:pPr>
        <w:pStyle w:val="PL"/>
      </w:pPr>
      <w:r>
        <w:t xml:space="preserve">          - V2X</w:t>
      </w:r>
    </w:p>
    <w:p w14:paraId="56419AD4" w14:textId="2F0D5A60" w:rsidR="00010D63" w:rsidRDefault="00010D63" w:rsidP="00010D63">
      <w:pPr>
        <w:pStyle w:val="PL"/>
        <w:rPr>
          <w:lang w:eastAsia="zh-CN"/>
        </w:rPr>
      </w:pPr>
      <w:r>
        <w:t xml:space="preserve">          - APP_ENABLER</w:t>
      </w:r>
    </w:p>
    <w:p w14:paraId="2DDD992C" w14:textId="77777777" w:rsidR="00010D63" w:rsidRDefault="00010D63" w:rsidP="00010D63">
      <w:pPr>
        <w:pStyle w:val="PL"/>
      </w:pPr>
      <w:r>
        <w:t xml:space="preserve">          - </w:t>
      </w:r>
      <w:r>
        <w:rPr>
          <w:lang w:eastAsia="zh-CN"/>
        </w:rPr>
        <w:t>OTHER</w:t>
      </w:r>
    </w:p>
    <w:p w14:paraId="294A04E1" w14:textId="77777777" w:rsidR="00010D63" w:rsidRDefault="00010D63" w:rsidP="00010D63">
      <w:pPr>
        <w:pStyle w:val="PL"/>
      </w:pPr>
      <w:r>
        <w:t xml:space="preserve">      - type: string</w:t>
      </w:r>
    </w:p>
    <w:p w14:paraId="17A9E1B0" w14:textId="77777777" w:rsidR="00010D63" w:rsidRDefault="00010D63" w:rsidP="00010D63">
      <w:pPr>
        <w:pStyle w:val="PL"/>
      </w:pPr>
      <w:r>
        <w:t xml:space="preserve">        description: &gt;</w:t>
      </w:r>
    </w:p>
    <w:p w14:paraId="6B43EE62" w14:textId="77777777" w:rsidR="00010D63" w:rsidRDefault="00010D63" w:rsidP="00010D63">
      <w:pPr>
        <w:pStyle w:val="PL"/>
      </w:pPr>
      <w:r>
        <w:t xml:space="preserve">          This string provides forward-compatibility with future</w:t>
      </w:r>
    </w:p>
    <w:p w14:paraId="281D1073" w14:textId="77777777" w:rsidR="00010D63" w:rsidRDefault="00010D63" w:rsidP="00010D63">
      <w:pPr>
        <w:pStyle w:val="PL"/>
      </w:pPr>
      <w:r>
        <w:t xml:space="preserve">          extensions to the enumeration but is not used to encode</w:t>
      </w:r>
    </w:p>
    <w:p w14:paraId="7E0CE683" w14:textId="77777777" w:rsidR="00010D63" w:rsidRDefault="00010D63" w:rsidP="00010D63">
      <w:pPr>
        <w:pStyle w:val="PL"/>
      </w:pPr>
      <w:r>
        <w:t xml:space="preserve">          content defined in the present version of this API.</w:t>
      </w:r>
    </w:p>
    <w:p w14:paraId="4FF42E85" w14:textId="77777777" w:rsidR="00010D63" w:rsidRDefault="00010D63" w:rsidP="00010D63">
      <w:pPr>
        <w:pStyle w:val="PL"/>
      </w:pPr>
      <w:r>
        <w:t xml:space="preserve">      description: |</w:t>
      </w:r>
    </w:p>
    <w:p w14:paraId="65A972C4" w14:textId="77777777" w:rsidR="00010D63" w:rsidRDefault="00010D63" w:rsidP="00010D63">
      <w:pPr>
        <w:pStyle w:val="PL"/>
      </w:pPr>
      <w:r>
        <w:t xml:space="preserve">        Indicates the category or type of the EAS.  </w:t>
      </w:r>
    </w:p>
    <w:p w14:paraId="30A4A9DD" w14:textId="77777777" w:rsidR="00010D63" w:rsidRDefault="00010D63" w:rsidP="00010D63">
      <w:pPr>
        <w:pStyle w:val="PL"/>
      </w:pPr>
      <w:r>
        <w:t xml:space="preserve">        Possible values are:</w:t>
      </w:r>
    </w:p>
    <w:p w14:paraId="381542E6" w14:textId="77777777" w:rsidR="00010D63" w:rsidRDefault="00010D63" w:rsidP="00010D63">
      <w:pPr>
        <w:pStyle w:val="PL"/>
      </w:pPr>
      <w:r>
        <w:t xml:space="preserve">        - UAS: Indicates that the EAS category is for UAS services</w:t>
      </w:r>
      <w:r>
        <w:rPr>
          <w:lang w:eastAsia="zh-CN"/>
        </w:rPr>
        <w:t>.</w:t>
      </w:r>
    </w:p>
    <w:p w14:paraId="22B45390" w14:textId="70EE5F24" w:rsidR="00010D63" w:rsidRDefault="00010D63" w:rsidP="00010D63">
      <w:pPr>
        <w:pStyle w:val="PL"/>
        <w:rPr>
          <w:lang w:eastAsia="zh-CN"/>
        </w:rPr>
      </w:pPr>
      <w:r>
        <w:t xml:space="preserve">        - V2X: Indicates that the EAS category is for V2X services</w:t>
      </w:r>
      <w:r>
        <w:rPr>
          <w:lang w:eastAsia="zh-CN"/>
        </w:rPr>
        <w:t>.</w:t>
      </w:r>
    </w:p>
    <w:p w14:paraId="7AF68543" w14:textId="34BF3BF1" w:rsidR="00010D63" w:rsidRDefault="00010D63" w:rsidP="00010D63">
      <w:pPr>
        <w:pStyle w:val="PL"/>
      </w:pPr>
      <w:r>
        <w:t xml:space="preserve">        - APP_ENABLER: Indicates that the EAS category is for Application Enabler (e.g., SEAL)</w:t>
      </w:r>
    </w:p>
    <w:p w14:paraId="5E636641" w14:textId="77777777" w:rsidR="00010D63" w:rsidRDefault="00010D63" w:rsidP="00010D63">
      <w:pPr>
        <w:pStyle w:val="PL"/>
        <w:rPr>
          <w:lang w:eastAsia="zh-CN"/>
        </w:rPr>
      </w:pPr>
      <w:r>
        <w:t xml:space="preserve">          services.</w:t>
      </w:r>
    </w:p>
    <w:p w14:paraId="2656C2D3" w14:textId="5B052160" w:rsidR="00010D63" w:rsidRDefault="00010D63" w:rsidP="00010D63">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Indicates </w:t>
      </w:r>
      <w:r>
        <w:rPr>
          <w:rFonts w:ascii="Courier New" w:hAnsi="Courier New"/>
          <w:noProof/>
          <w:sz w:val="16"/>
        </w:rPr>
        <w:t>a</w:t>
      </w:r>
      <w:r w:rsidRPr="00401038">
        <w:rPr>
          <w:rFonts w:ascii="Courier New" w:hAnsi="Courier New"/>
          <w:noProof/>
          <w:sz w:val="16"/>
        </w:rPr>
        <w:t>ny other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065E6330" w:rsidR="00DF277C" w:rsidRDefault="0091651E" w:rsidP="00DF277C">
      <w:pPr>
        <w:pStyle w:val="PL"/>
      </w:pPr>
      <w:r>
        <w:t xml:space="preserve">        </w:t>
      </w:r>
      <w:r w:rsidRPr="006B78FC">
        <w:t xml:space="preserve">Represents the detailed information about the </w:t>
      </w:r>
      <w:r w:rsidR="00DF277C">
        <w:t>EAS (e.g.</w:t>
      </w:r>
      <w:r w:rsidR="00010D63">
        <w:t>,</w:t>
      </w:r>
      <w:r w:rsidR="00DF277C">
        <w:t xml:space="preserve">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248" w:name="_Toc97042825"/>
      <w:bookmarkStart w:id="7249" w:name="_Toc97045969"/>
      <w:bookmarkStart w:id="7250" w:name="_Toc97155714"/>
      <w:bookmarkStart w:id="7251" w:name="_Toc101521770"/>
      <w:bookmarkStart w:id="7252" w:name="_Toc138762080"/>
      <w:bookmarkStart w:id="7253" w:name="_Toc145708343"/>
      <w:bookmarkStart w:id="7254" w:name="_Toc160570925"/>
      <w:bookmarkStart w:id="7255" w:name="_Toc162008521"/>
      <w:bookmarkStart w:id="7256" w:name="_Toc164763939"/>
      <w:r>
        <w:t>A.3</w:t>
      </w:r>
      <w:r>
        <w:tab/>
      </w:r>
      <w:r>
        <w:rPr>
          <w:noProof/>
        </w:rPr>
        <w:t>Eees_UELocation API</w:t>
      </w:r>
      <w:bookmarkEnd w:id="7248"/>
      <w:bookmarkEnd w:id="7249"/>
      <w:bookmarkEnd w:id="7250"/>
      <w:bookmarkEnd w:id="7251"/>
      <w:bookmarkEnd w:id="7252"/>
      <w:bookmarkEnd w:id="7253"/>
      <w:bookmarkEnd w:id="7254"/>
      <w:bookmarkEnd w:id="7255"/>
      <w:bookmarkEnd w:id="725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6EDE3AFC" w:rsidR="0065625A" w:rsidRDefault="0065625A" w:rsidP="0065625A">
      <w:pPr>
        <w:pStyle w:val="PL"/>
        <w:rPr>
          <w:lang w:val="en-IN"/>
        </w:rPr>
      </w:pPr>
      <w:r>
        <w:rPr>
          <w:lang w:val="en-IN"/>
        </w:rPr>
        <w:t xml:space="preserve">    © 202</w:t>
      </w:r>
      <w:r w:rsidR="00B315C1">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E89D0F4" w:rsidR="0065625A" w:rsidRDefault="0065625A" w:rsidP="0065625A">
      <w:pPr>
        <w:pStyle w:val="PL"/>
      </w:pPr>
      <w:r>
        <w:t xml:space="preserve">  version: 1.</w:t>
      </w:r>
      <w:r w:rsidR="008245DE">
        <w:t>1</w:t>
      </w:r>
      <w:r>
        <w:t>.0</w:t>
      </w:r>
      <w:r w:rsidR="008245DE">
        <w:t>-alpha.</w:t>
      </w:r>
      <w:r w:rsidR="00B315C1">
        <w:t>3</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682200C6" w:rsidR="007B114F" w:rsidRDefault="007B114F" w:rsidP="0065625A">
      <w:pPr>
        <w:pStyle w:val="PL"/>
      </w:pPr>
      <w:r>
        <w:t xml:space="preserve">    </w:t>
      </w:r>
      <w:r w:rsidR="0065625A">
        <w:t>3GPP TS 29.558 V1</w:t>
      </w:r>
      <w:r w:rsidR="008245DE">
        <w:t>8</w:t>
      </w:r>
      <w:r w:rsidR="0065625A">
        <w:t>.</w:t>
      </w:r>
      <w:r w:rsidR="00B315C1">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20C13B1B" w:rsidR="0065625A" w:rsidRDefault="0065625A" w:rsidP="0065625A">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4D548041" w:rsidR="007252E2" w:rsidRPr="00772409" w:rsidRDefault="007252E2" w:rsidP="007252E2">
      <w:pPr>
        <w:pStyle w:val="PL"/>
        <w:rPr>
          <w:lang w:val="fr-FR"/>
        </w:rPr>
      </w:pPr>
      <w:r w:rsidRPr="00772409">
        <w:rPr>
          <w:lang w:val="fr-FR"/>
        </w:rPr>
        <w:t xml:space="preserve">          '{</w:t>
      </w:r>
      <w:r w:rsidR="00BE4D2B">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64033C43" w:rsidR="0065625A" w:rsidRDefault="0065625A" w:rsidP="0065625A">
      <w:pPr>
        <w:pStyle w:val="PL"/>
        <w:rPr>
          <w:rFonts w:eastAsia="DengXian"/>
        </w:rPr>
      </w:pPr>
      <w:r>
        <w:rPr>
          <w:rFonts w:eastAsia="DengXian"/>
        </w:rPr>
        <w:t xml:space="preserve">        - required: [locIn</w:t>
      </w:r>
      <w:r w:rsidR="001C3DFF">
        <w:rPr>
          <w:rFonts w:eastAsia="DengXian"/>
        </w:rPr>
        <w:t>f</w:t>
      </w:r>
      <w:r>
        <w:rPr>
          <w:rFonts w:eastAsia="DengXian"/>
        </w:rPr>
        <w:t>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257" w:name="_Toc138762081"/>
      <w:bookmarkStart w:id="7258" w:name="_Toc145708344"/>
      <w:bookmarkStart w:id="7259" w:name="_Toc160570926"/>
      <w:bookmarkStart w:id="7260" w:name="_Toc162008522"/>
      <w:bookmarkStart w:id="7261" w:name="_Toc164763940"/>
      <w:r>
        <w:t>A.4</w:t>
      </w:r>
      <w:r>
        <w:tab/>
      </w:r>
      <w:r w:rsidRPr="00310802">
        <w:t>Eees_</w:t>
      </w:r>
      <w:r>
        <w:t>UEIdentifier API</w:t>
      </w:r>
      <w:bookmarkEnd w:id="7257"/>
      <w:bookmarkEnd w:id="7258"/>
      <w:bookmarkEnd w:id="7259"/>
      <w:bookmarkEnd w:id="7260"/>
      <w:bookmarkEnd w:id="726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2F562A7C"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A272DB6"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262" w:name="_Toc97042826"/>
      <w:bookmarkStart w:id="7263" w:name="_Toc97045970"/>
      <w:bookmarkStart w:id="7264" w:name="_Toc97155715"/>
      <w:bookmarkStart w:id="7265" w:name="_Toc101521771"/>
      <w:bookmarkStart w:id="7266" w:name="_Toc138762082"/>
      <w:bookmarkStart w:id="7267" w:name="_Toc145708345"/>
      <w:bookmarkStart w:id="7268" w:name="_Toc160570927"/>
      <w:bookmarkStart w:id="7269" w:name="_Toc162008523"/>
      <w:bookmarkStart w:id="7270" w:name="_Toc164763941"/>
      <w:bookmarkStart w:id="7271" w:name="_Toc28012881"/>
      <w:bookmarkStart w:id="7272" w:name="_Toc34266367"/>
      <w:bookmarkStart w:id="7273" w:name="_Toc36102538"/>
      <w:bookmarkStart w:id="7274" w:name="_Toc43563582"/>
      <w:bookmarkStart w:id="7275" w:name="_Toc45134131"/>
      <w:bookmarkStart w:id="7276" w:name="_Toc50032063"/>
      <w:bookmarkStart w:id="7277" w:name="_Toc51762983"/>
      <w:bookmarkStart w:id="7278" w:name="_Toc56641052"/>
      <w:bookmarkStart w:id="7279" w:name="_Toc59018020"/>
      <w:bookmarkStart w:id="7280" w:name="_Toc66231888"/>
      <w:bookmarkStart w:id="7281" w:name="_Toc68169049"/>
      <w:bookmarkStart w:id="7282" w:name="_Toc70550753"/>
      <w:bookmarkStart w:id="7283" w:name="_Toc73564598"/>
      <w:bookmarkStart w:id="7284" w:name="_Toc85734610"/>
      <w:bookmarkStart w:id="7285" w:name="_Toc89431909"/>
      <w:r>
        <w:t>A.</w:t>
      </w:r>
      <w:r w:rsidR="00BC7A82">
        <w:t>5</w:t>
      </w:r>
      <w:r>
        <w:tab/>
      </w:r>
      <w:r>
        <w:rPr>
          <w:noProof/>
        </w:rPr>
        <w:t>Eees_AppClientInformation API</w:t>
      </w:r>
      <w:bookmarkEnd w:id="7262"/>
      <w:bookmarkEnd w:id="7263"/>
      <w:bookmarkEnd w:id="7264"/>
      <w:bookmarkEnd w:id="7265"/>
      <w:bookmarkEnd w:id="7266"/>
      <w:bookmarkEnd w:id="7267"/>
      <w:bookmarkEnd w:id="7268"/>
      <w:bookmarkEnd w:id="7269"/>
      <w:bookmarkEnd w:id="727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B84877D" w:rsidR="00312FA3" w:rsidRDefault="00312FA3" w:rsidP="00312FA3">
      <w:pPr>
        <w:pStyle w:val="PL"/>
      </w:pPr>
      <w:r>
        <w:t xml:space="preserve">  version: 1.</w:t>
      </w:r>
      <w:r w:rsidR="005F566D">
        <w:t>1</w:t>
      </w:r>
      <w:r>
        <w:t>.0</w:t>
      </w:r>
      <w:r w:rsidR="005F566D">
        <w:t>-alpha.</w:t>
      </w:r>
      <w:r w:rsidR="00B315C1">
        <w:t>4</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64EC544" w:rsidR="00BF4F31" w:rsidRDefault="00BF4F31" w:rsidP="00312FA3">
      <w:pPr>
        <w:pStyle w:val="PL"/>
      </w:pPr>
      <w:r>
        <w:t xml:space="preserve">    </w:t>
      </w:r>
      <w:r w:rsidR="00312FA3">
        <w:t>3GPP TS 29.558 V1</w:t>
      </w:r>
      <w:r w:rsidR="005F566D">
        <w:t>8</w:t>
      </w:r>
      <w:r w:rsidR="00312FA3">
        <w:t>.</w:t>
      </w:r>
      <w:r w:rsidR="00B315C1">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163C8C8A" w:rsidR="00312FA3" w:rsidRDefault="00312FA3" w:rsidP="00312FA3">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286" w:name="_Toc85734611"/>
      <w:bookmarkStart w:id="7287" w:name="_Toc89431910"/>
      <w:bookmarkStart w:id="7288" w:name="_Toc97042828"/>
      <w:bookmarkStart w:id="7289" w:name="_Toc97045972"/>
      <w:bookmarkStart w:id="7290" w:name="_Toc97155717"/>
      <w:bookmarkStart w:id="7291" w:name="_Toc101521773"/>
      <w:bookmarkStart w:id="7292" w:name="_Toc138762083"/>
      <w:bookmarkStart w:id="7293" w:name="_Toc145708346"/>
      <w:bookmarkStart w:id="7294" w:name="_Toc160570928"/>
      <w:bookmarkStart w:id="7295" w:name="_Toc162008524"/>
      <w:bookmarkStart w:id="7296" w:name="_Toc164763942"/>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286"/>
      <w:bookmarkEnd w:id="7287"/>
      <w:bookmarkEnd w:id="7288"/>
      <w:bookmarkEnd w:id="7289"/>
      <w:bookmarkEnd w:id="7290"/>
      <w:bookmarkEnd w:id="7291"/>
      <w:bookmarkEnd w:id="7292"/>
      <w:bookmarkEnd w:id="7293"/>
      <w:bookmarkEnd w:id="7294"/>
      <w:bookmarkEnd w:id="7295"/>
      <w:bookmarkEnd w:id="7296"/>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5765BDC7" w:rsidR="009F4DD8" w:rsidRDefault="009F4DD8" w:rsidP="009F4DD8">
      <w:pPr>
        <w:pStyle w:val="PL"/>
        <w:rPr>
          <w:lang w:val="en-IN"/>
        </w:rPr>
      </w:pPr>
      <w:r>
        <w:rPr>
          <w:lang w:val="en-IN"/>
        </w:rPr>
        <w:t xml:space="preserve">    © 202</w:t>
      </w:r>
      <w:r w:rsidR="00B315C1">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52E62C4" w:rsidR="009F4DD8" w:rsidRDefault="009F4DD8" w:rsidP="009F4DD8">
      <w:pPr>
        <w:pStyle w:val="PL"/>
      </w:pPr>
      <w:r>
        <w:t xml:space="preserve">  version: 1.</w:t>
      </w:r>
      <w:r w:rsidR="005F566D">
        <w:t>1</w:t>
      </w:r>
      <w:r>
        <w:t>.0</w:t>
      </w:r>
      <w:r w:rsidR="005F566D">
        <w:t>-alpha.</w:t>
      </w:r>
      <w:r w:rsidR="00B315C1">
        <w:t>3</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0F8FF37D" w:rsidR="009E3949" w:rsidRDefault="009E3949" w:rsidP="009F4DD8">
      <w:pPr>
        <w:pStyle w:val="PL"/>
      </w:pPr>
      <w:r>
        <w:t xml:space="preserve">    </w:t>
      </w:r>
      <w:r w:rsidR="009F4DD8">
        <w:t>3GPP TS 29.558 V1</w:t>
      </w:r>
      <w:r w:rsidR="005F566D">
        <w:t>8</w:t>
      </w:r>
      <w:r w:rsidR="009F4DD8">
        <w:t>.</w:t>
      </w:r>
      <w:r w:rsidR="00B315C1">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363CBE19" w:rsidR="009F4DD8" w:rsidRPr="00271B0A" w:rsidRDefault="009F4DD8" w:rsidP="009F4DD8">
      <w:pPr>
        <w:pStyle w:val="PL"/>
        <w:rPr>
          <w:lang w:val="fr-FR"/>
        </w:rPr>
      </w:pPr>
      <w:r w:rsidRPr="00271B0A">
        <w:rPr>
          <w:lang w:val="fr-FR"/>
        </w:rPr>
        <w:t xml:space="preserve">          '{</w:t>
      </w:r>
      <w:r w:rsidR="00BE4D2B">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297" w:name="_Toc97042827"/>
      <w:bookmarkStart w:id="7298" w:name="_Toc97045971"/>
      <w:bookmarkStart w:id="7299" w:name="_Toc97155716"/>
      <w:bookmarkStart w:id="7300" w:name="_Toc101521772"/>
      <w:bookmarkStart w:id="7301" w:name="_Toc138762084"/>
      <w:bookmarkStart w:id="7302" w:name="_Toc145708347"/>
      <w:bookmarkStart w:id="7303" w:name="_Toc160570929"/>
      <w:bookmarkStart w:id="7304" w:name="_Toc162008525"/>
      <w:bookmarkStart w:id="7305" w:name="_Toc164763943"/>
      <w:r>
        <w:t>A.7</w:t>
      </w:r>
      <w:r>
        <w:tab/>
      </w:r>
      <w:r>
        <w:rPr>
          <w:noProof/>
        </w:rPr>
        <w:t>Eees_ACRManagementEvent API</w:t>
      </w:r>
      <w:bookmarkEnd w:id="7297"/>
      <w:bookmarkEnd w:id="7298"/>
      <w:bookmarkEnd w:id="7299"/>
      <w:bookmarkEnd w:id="7300"/>
      <w:bookmarkEnd w:id="7301"/>
      <w:bookmarkEnd w:id="7302"/>
      <w:bookmarkEnd w:id="7303"/>
      <w:bookmarkEnd w:id="7304"/>
      <w:bookmarkEnd w:id="7305"/>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207CC6AC" w:rsidR="008F3FCB" w:rsidRDefault="008F3FCB" w:rsidP="008F3FCB">
      <w:pPr>
        <w:pStyle w:val="PL"/>
      </w:pPr>
      <w:r>
        <w:t xml:space="preserve">  version: 1.</w:t>
      </w:r>
      <w:r w:rsidR="00AD5E6B">
        <w:t>1</w:t>
      </w:r>
      <w:r>
        <w:t>.</w:t>
      </w:r>
      <w:r w:rsidR="00AD5E6B">
        <w:t>0-alpha.</w:t>
      </w:r>
      <w:r w:rsidR="00B315C1">
        <w:t>7</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DDE7A2A" w:rsidR="008F3FCB" w:rsidRDefault="008F3FCB" w:rsidP="008F3FCB">
      <w:pPr>
        <w:pStyle w:val="PL"/>
      </w:pPr>
      <w:r>
        <w:t xml:space="preserve">    3GPP TS 29.558 V1</w:t>
      </w:r>
      <w:r w:rsidR="00AD5E6B">
        <w:t>8</w:t>
      </w:r>
      <w:r>
        <w:t>.</w:t>
      </w:r>
      <w:r w:rsidR="00B315C1">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52B22388" w:rsidR="008F3FCB" w:rsidRDefault="008F3FCB" w:rsidP="008F3FCB">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3A4C0C87" w:rsidR="008F3FCB" w:rsidRDefault="008F3FCB" w:rsidP="008F3FCB">
      <w:pPr>
        <w:pStyle w:val="PL"/>
        <w:rPr>
          <w:lang w:val="en-US"/>
        </w:rPr>
      </w:pPr>
      <w:r>
        <w:rPr>
          <w:lang w:val="en-US"/>
        </w:rPr>
        <w:t xml:space="preserve">          '{</w:t>
      </w:r>
      <w:r w:rsidR="00BE4D2B">
        <w:rPr>
          <w:lang w:val="en-US"/>
        </w:rPr>
        <w:t>$</w:t>
      </w:r>
      <w:r>
        <w:rPr>
          <w:lang w:val="en-US"/>
        </w:rPr>
        <w:t>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30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30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307" w:name="_Toc97042829"/>
      <w:bookmarkStart w:id="7308" w:name="_Toc97045973"/>
      <w:bookmarkStart w:id="7309" w:name="_Toc97155718"/>
      <w:bookmarkStart w:id="7310" w:name="_Toc101521774"/>
      <w:bookmarkStart w:id="7311" w:name="_Toc138762085"/>
      <w:bookmarkStart w:id="7312" w:name="_Toc145708348"/>
      <w:bookmarkStart w:id="7313" w:name="_Toc160570930"/>
      <w:bookmarkStart w:id="7314" w:name="_Toc162008526"/>
      <w:bookmarkStart w:id="7315" w:name="_Toc164763944"/>
      <w:r>
        <w:t>A.</w:t>
      </w:r>
      <w:r w:rsidR="00BC7A82">
        <w:t>8</w:t>
      </w:r>
      <w:r>
        <w:tab/>
      </w:r>
      <w:r>
        <w:rPr>
          <w:noProof/>
        </w:rPr>
        <w:t>Eees_EECContextRelocation API</w:t>
      </w:r>
      <w:bookmarkEnd w:id="7307"/>
      <w:bookmarkEnd w:id="7308"/>
      <w:bookmarkEnd w:id="7309"/>
      <w:bookmarkEnd w:id="7310"/>
      <w:bookmarkEnd w:id="7311"/>
      <w:bookmarkEnd w:id="7312"/>
      <w:bookmarkEnd w:id="7313"/>
      <w:bookmarkEnd w:id="7314"/>
      <w:bookmarkEnd w:id="7315"/>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B019A9E" w:rsidR="009274DC" w:rsidRDefault="009274DC" w:rsidP="009274DC">
      <w:pPr>
        <w:pStyle w:val="PL"/>
      </w:pPr>
      <w:r>
        <w:t xml:space="preserve">  version: 1.1.0-alpha.</w:t>
      </w:r>
      <w:r w:rsidR="00B315C1">
        <w:t>5</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7954E87" w:rsidR="009274DC" w:rsidRDefault="009274DC" w:rsidP="009274DC">
      <w:pPr>
        <w:pStyle w:val="PL"/>
      </w:pPr>
      <w:r>
        <w:t xml:space="preserve">    3GPP TS 29.558 V18.</w:t>
      </w:r>
      <w:r w:rsidR="00B315C1">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5BCEB7D9" w:rsidR="009274DC" w:rsidRDefault="009274DC" w:rsidP="009274DC">
      <w:pPr>
        <w:pStyle w:val="PL"/>
        <w:rPr>
          <w:rFonts w:eastAsia="DengXian" w:cs="Arial"/>
          <w:szCs w:val="18"/>
        </w:rPr>
      </w:pPr>
      <w:r>
        <w:rPr>
          <w:rFonts w:eastAsia="DengXian"/>
        </w:rPr>
        <w:t xml:space="preserve">          description: The list of selected ACR scenarios</w:t>
      </w:r>
      <w:r>
        <w:rPr>
          <w:rFonts w:eastAsia="DengXian" w:cs="Arial"/>
          <w:szCs w:val="18"/>
        </w:rPr>
        <w:t>.</w:t>
      </w:r>
    </w:p>
    <w:p w14:paraId="7602F6A9" w14:textId="77777777" w:rsidR="00010D63" w:rsidRDefault="00010D63" w:rsidP="00010D63">
      <w:pPr>
        <w:pStyle w:val="PL"/>
      </w:pPr>
      <w:r>
        <w:t xml:space="preserve">        eecId:</w:t>
      </w:r>
    </w:p>
    <w:p w14:paraId="246FF4F2" w14:textId="577F7395" w:rsidR="00010D63" w:rsidRDefault="00010D63" w:rsidP="009274DC">
      <w:pPr>
        <w:pStyle w:val="PL"/>
        <w:rPr>
          <w:rFonts w:eastAsia="DengXian"/>
        </w:rPr>
      </w:pPr>
      <w:r>
        <w:t xml:space="preserve">          type: string</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4F3BD2">
      <w:pPr>
        <w:spacing w:after="0"/>
        <w:rPr>
          <w:rFonts w:ascii="Courier New" w:hAnsi="Courier New"/>
          <w:noProof/>
          <w:sz w:val="16"/>
        </w:rPr>
      </w:pPr>
      <w:r w:rsidRPr="00194A5B">
        <w:rPr>
          <w:rFonts w:ascii="Courier New" w:hAnsi="Courier New"/>
          <w:noProof/>
          <w:sz w:val="16"/>
        </w:rPr>
        <w:t xml:space="preserve">        - cntxId</w:t>
      </w:r>
    </w:p>
    <w:p w14:paraId="0B90611C" w14:textId="0C415C40" w:rsidR="009274DC" w:rsidRDefault="009274DC" w:rsidP="004F3BD2">
      <w:pPr>
        <w:spacing w:after="0"/>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316" w:name="_Toc97045974"/>
      <w:bookmarkStart w:id="7317" w:name="_Toc97155719"/>
      <w:bookmarkStart w:id="7318" w:name="_Toc101521775"/>
      <w:bookmarkStart w:id="7319" w:name="_Toc138762086"/>
      <w:bookmarkStart w:id="7320" w:name="_Toc145708349"/>
      <w:bookmarkStart w:id="7321" w:name="_Toc160570931"/>
      <w:bookmarkStart w:id="7322" w:name="_Toc162008527"/>
      <w:bookmarkStart w:id="7323" w:name="_Toc164763945"/>
      <w:r>
        <w:t>A.</w:t>
      </w:r>
      <w:r w:rsidR="00BC7A82">
        <w:t>9</w:t>
      </w:r>
      <w:r>
        <w:tab/>
      </w:r>
      <w:r w:rsidRPr="00F477AF">
        <w:t>Eees_</w:t>
      </w:r>
      <w:r>
        <w:t>EELManaged</w:t>
      </w:r>
      <w:r w:rsidRPr="00F477AF">
        <w:t>ACR</w:t>
      </w:r>
      <w:r>
        <w:rPr>
          <w:noProof/>
          <w:lang w:eastAsia="zh-CN"/>
        </w:rPr>
        <w:t xml:space="preserve"> </w:t>
      </w:r>
      <w:bookmarkStart w:id="7324" w:name="_Toc94194974"/>
      <w:bookmarkStart w:id="7325" w:name="_Toc97042832"/>
      <w:r>
        <w:t>API</w:t>
      </w:r>
      <w:bookmarkEnd w:id="7316"/>
      <w:bookmarkEnd w:id="7317"/>
      <w:bookmarkEnd w:id="7318"/>
      <w:bookmarkEnd w:id="7319"/>
      <w:bookmarkEnd w:id="7320"/>
      <w:bookmarkEnd w:id="7321"/>
      <w:bookmarkEnd w:id="7322"/>
      <w:bookmarkEnd w:id="7323"/>
      <w:bookmarkEnd w:id="7324"/>
      <w:bookmarkEnd w:id="7325"/>
    </w:p>
    <w:p w14:paraId="1C60EC43" w14:textId="77777777" w:rsidR="00A040B3" w:rsidRDefault="00A040B3" w:rsidP="00A040B3">
      <w:pPr>
        <w:pStyle w:val="PL"/>
      </w:pPr>
      <w:bookmarkStart w:id="7326" w:name="_Hlk514243590"/>
      <w:bookmarkStart w:id="7327" w:name="_Hlk515634373"/>
      <w:bookmarkStart w:id="732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32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327"/>
    <w:bookmarkEnd w:id="732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329" w:name="_Toc97042833"/>
      <w:bookmarkStart w:id="7330" w:name="_Toc97045975"/>
      <w:bookmarkStart w:id="7331" w:name="_Toc97155720"/>
      <w:bookmarkStart w:id="7332" w:name="_Toc101521776"/>
      <w:bookmarkStart w:id="7333" w:name="_Toc138762087"/>
      <w:bookmarkStart w:id="7334" w:name="_Toc145708350"/>
      <w:bookmarkStart w:id="7335" w:name="_Toc160570932"/>
      <w:bookmarkStart w:id="7336" w:name="_Toc162008528"/>
      <w:bookmarkStart w:id="7337" w:name="_Toc164763946"/>
      <w:r>
        <w:t>A.</w:t>
      </w:r>
      <w:r w:rsidR="00BC7A82">
        <w:t>10</w:t>
      </w:r>
      <w:r>
        <w:tab/>
      </w:r>
      <w:r w:rsidRPr="00310802">
        <w:t>Eees_ACRStatusUpdate</w:t>
      </w:r>
      <w:r>
        <w:t xml:space="preserve"> API</w:t>
      </w:r>
      <w:bookmarkEnd w:id="7329"/>
      <w:bookmarkEnd w:id="7330"/>
      <w:bookmarkEnd w:id="7331"/>
      <w:bookmarkEnd w:id="7332"/>
      <w:bookmarkEnd w:id="7333"/>
      <w:bookmarkEnd w:id="7334"/>
      <w:bookmarkEnd w:id="7335"/>
      <w:bookmarkEnd w:id="7336"/>
      <w:bookmarkEnd w:id="733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338" w:name="_Toc85734612"/>
      <w:bookmarkStart w:id="7339" w:name="_Toc89431911"/>
      <w:bookmarkStart w:id="7340" w:name="_Toc97042830"/>
      <w:bookmarkStart w:id="7341" w:name="_Toc97045976"/>
      <w:bookmarkStart w:id="7342" w:name="_Toc97155721"/>
      <w:bookmarkStart w:id="7343" w:name="_Toc101521777"/>
      <w:bookmarkStart w:id="7344" w:name="_Toc138762088"/>
      <w:bookmarkStart w:id="7345" w:name="_Toc145708351"/>
      <w:bookmarkStart w:id="7346" w:name="_Toc160570933"/>
      <w:bookmarkStart w:id="7347" w:name="_Toc162008529"/>
      <w:bookmarkStart w:id="7348" w:name="_Toc164763947"/>
      <w:r>
        <w:t>A.</w:t>
      </w:r>
      <w:r w:rsidR="00A040B3">
        <w:t>1</w:t>
      </w:r>
      <w:r w:rsidR="00BC7A82">
        <w:t>1</w:t>
      </w:r>
      <w:r>
        <w:tab/>
      </w:r>
      <w:r>
        <w:rPr>
          <w:noProof/>
        </w:rPr>
        <w:t>Eecs_EESRegistration API</w:t>
      </w:r>
      <w:bookmarkEnd w:id="7338"/>
      <w:bookmarkEnd w:id="7339"/>
      <w:bookmarkEnd w:id="7340"/>
      <w:bookmarkEnd w:id="7341"/>
      <w:bookmarkEnd w:id="7342"/>
      <w:bookmarkEnd w:id="7343"/>
      <w:bookmarkEnd w:id="7344"/>
      <w:bookmarkEnd w:id="7345"/>
      <w:bookmarkEnd w:id="7346"/>
      <w:bookmarkEnd w:id="7347"/>
      <w:bookmarkEnd w:id="734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349" w:name="_Toc97042831"/>
      <w:bookmarkStart w:id="7350" w:name="_Toc97045977"/>
      <w:bookmarkStart w:id="7351" w:name="_Toc97155722"/>
      <w:bookmarkStart w:id="7352" w:name="_Toc101521778"/>
      <w:bookmarkStart w:id="7353" w:name="_Toc138762089"/>
      <w:bookmarkStart w:id="7354" w:name="_Toc145708352"/>
      <w:bookmarkStart w:id="7355" w:name="_Toc160570934"/>
      <w:bookmarkStart w:id="7356" w:name="_Toc162008530"/>
      <w:bookmarkStart w:id="7357" w:name="_Toc164763948"/>
      <w:r>
        <w:t>A.</w:t>
      </w:r>
      <w:r w:rsidR="00A040B3">
        <w:t>1</w:t>
      </w:r>
      <w:r w:rsidR="00BC7A82">
        <w:t>2</w:t>
      </w:r>
      <w:r>
        <w:tab/>
      </w:r>
      <w:r>
        <w:rPr>
          <w:noProof/>
        </w:rPr>
        <w:t>Eecs_TargetEESDiscovery API</w:t>
      </w:r>
      <w:bookmarkEnd w:id="7349"/>
      <w:bookmarkEnd w:id="7350"/>
      <w:bookmarkEnd w:id="7351"/>
      <w:bookmarkEnd w:id="7352"/>
      <w:bookmarkEnd w:id="7353"/>
      <w:bookmarkEnd w:id="7354"/>
      <w:bookmarkEnd w:id="7355"/>
      <w:bookmarkEnd w:id="7356"/>
      <w:bookmarkEnd w:id="735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2D66ED"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4D25E27" w:rsidR="000602AD" w:rsidRDefault="000602AD" w:rsidP="000602AD">
      <w:pPr>
        <w:pStyle w:val="PL"/>
      </w:pPr>
      <w:r>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358" w:name="_Toc138762090"/>
      <w:bookmarkStart w:id="7359" w:name="_Toc145708353"/>
      <w:bookmarkStart w:id="7360" w:name="_Toc160570935"/>
      <w:bookmarkStart w:id="7361" w:name="_Toc162008531"/>
      <w:bookmarkStart w:id="7362" w:name="_Toc164763949"/>
      <w:r>
        <w:t>A.</w:t>
      </w:r>
      <w:r w:rsidRPr="00444667">
        <w:t>1</w:t>
      </w:r>
      <w:r>
        <w:t>3</w:t>
      </w:r>
      <w:r>
        <w:tab/>
      </w:r>
      <w:r w:rsidRPr="00310802">
        <w:t>Eees_ACR</w:t>
      </w:r>
      <w:r>
        <w:t>ParameterInformation API</w:t>
      </w:r>
      <w:bookmarkEnd w:id="7358"/>
      <w:bookmarkEnd w:id="7359"/>
      <w:bookmarkEnd w:id="7360"/>
      <w:bookmarkEnd w:id="7361"/>
      <w:bookmarkEnd w:id="736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133DCE3F"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2A489164"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363" w:name="_Toc129169978"/>
      <w:bookmarkStart w:id="7364" w:name="_Toc145708354"/>
      <w:bookmarkStart w:id="7365" w:name="_Toc160570936"/>
      <w:bookmarkStart w:id="7366" w:name="_Toc162008532"/>
      <w:bookmarkStart w:id="7367" w:name="_Toc164763950"/>
      <w:r>
        <w:t>A.14</w:t>
      </w:r>
      <w:r>
        <w:tab/>
        <w:t>Ecas_SelectedEES API</w:t>
      </w:r>
      <w:bookmarkEnd w:id="7363"/>
      <w:bookmarkEnd w:id="7364"/>
      <w:bookmarkEnd w:id="7365"/>
      <w:bookmarkEnd w:id="7366"/>
      <w:bookmarkEnd w:id="736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368" w:name="_Toc145708355"/>
      <w:bookmarkStart w:id="7369" w:name="_Toc160570937"/>
      <w:bookmarkStart w:id="7370" w:name="_Toc162008533"/>
      <w:bookmarkStart w:id="7371" w:name="_Toc164763951"/>
      <w:r>
        <w:t>A.</w:t>
      </w:r>
      <w:r w:rsidRPr="00444667">
        <w:t>1</w:t>
      </w:r>
      <w:r w:rsidR="002B0725">
        <w:t>5</w:t>
      </w:r>
      <w:r>
        <w:tab/>
      </w:r>
      <w:r w:rsidRPr="00310802">
        <w:t>Eees_</w:t>
      </w:r>
      <w:r>
        <w:t>CommonEAS</w:t>
      </w:r>
      <w:r w:rsidR="00C808F1" w:rsidRPr="00310802">
        <w:t>A</w:t>
      </w:r>
      <w:r w:rsidR="00C808F1">
        <w:t>nnouncement</w:t>
      </w:r>
      <w:r>
        <w:t xml:space="preserve"> API</w:t>
      </w:r>
      <w:bookmarkEnd w:id="7368"/>
      <w:bookmarkEnd w:id="7369"/>
      <w:bookmarkEnd w:id="7370"/>
      <w:bookmarkEnd w:id="737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048C47F8"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642B3CC"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372" w:name="_Toc160570938"/>
      <w:bookmarkStart w:id="7373" w:name="_Toc162008534"/>
      <w:bookmarkStart w:id="7374" w:name="_Toc164763952"/>
      <w:r>
        <w:t>A.16</w:t>
      </w:r>
      <w:r>
        <w:tab/>
      </w:r>
      <w:r w:rsidRPr="00310802">
        <w:t>Ee</w:t>
      </w:r>
      <w:r>
        <w:t>c</w:t>
      </w:r>
      <w:r w:rsidRPr="00310802">
        <w:t>s_</w:t>
      </w:r>
      <w:r>
        <w:t>EASInfoManagement API</w:t>
      </w:r>
      <w:bookmarkEnd w:id="7372"/>
      <w:bookmarkEnd w:id="7373"/>
      <w:bookmarkEnd w:id="737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375" w:name="_Toc160570939"/>
      <w:bookmarkStart w:id="7376" w:name="_Toc162008535"/>
      <w:bookmarkStart w:id="7377" w:name="_Toc164763953"/>
      <w:r>
        <w:t>A.</w:t>
      </w:r>
      <w:r w:rsidRPr="00444667">
        <w:t>1</w:t>
      </w:r>
      <w:r>
        <w:t>7</w:t>
      </w:r>
      <w:r>
        <w:tab/>
      </w:r>
      <w:r w:rsidRPr="00310802">
        <w:t>Eees_</w:t>
      </w:r>
      <w:r>
        <w:t>TrafficInfluenceEAS API</w:t>
      </w:r>
      <w:bookmarkEnd w:id="7375"/>
      <w:bookmarkEnd w:id="7376"/>
      <w:bookmarkEnd w:id="737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59A2BA5C" w:rsidR="00632184"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32184">
        <w:rPr>
          <w:rFonts w:ascii="Courier New" w:hAnsi="Courier New"/>
          <w:sz w:val="16"/>
        </w:rPr>
        <w:t xml:space="preserve">        required: [anyUe, tgtUes]</w:t>
      </w:r>
    </w:p>
    <w:p w14:paraId="52D44AFD" w14:textId="1D8CC53B" w:rsidR="00CD74E9"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CD67FBE" w14:textId="77777777" w:rsidR="00CD74E9" w:rsidRPr="00F4442C" w:rsidRDefault="00CD74E9" w:rsidP="00CD74E9">
      <w:pPr>
        <w:pStyle w:val="Heading1"/>
      </w:pPr>
      <w:bookmarkStart w:id="7378" w:name="_Toc151743492"/>
      <w:bookmarkStart w:id="7379" w:name="_Toc164763954"/>
      <w:r w:rsidRPr="00F4442C">
        <w:t>A.</w:t>
      </w:r>
      <w:r w:rsidRPr="00CD74E9">
        <w:t>18</w:t>
      </w:r>
      <w:r w:rsidRPr="00F4442C">
        <w:tab/>
      </w:r>
      <w:bookmarkStart w:id="7380" w:name="_Hlk144024711"/>
      <w:r w:rsidRPr="009032CD">
        <w:t>Eecs_ECSServiceProvisioning</w:t>
      </w:r>
      <w:r w:rsidRPr="00F4442C">
        <w:t xml:space="preserve"> API</w:t>
      </w:r>
      <w:bookmarkEnd w:id="7378"/>
      <w:bookmarkEnd w:id="7379"/>
      <w:bookmarkEnd w:id="7380"/>
    </w:p>
    <w:p w14:paraId="5BEF72F0" w14:textId="77777777" w:rsidR="00CD74E9" w:rsidRPr="00F4442C" w:rsidRDefault="00CD74E9" w:rsidP="00CD74E9">
      <w:pPr>
        <w:pStyle w:val="PL"/>
      </w:pPr>
      <w:r w:rsidRPr="00F4442C">
        <w:t>openapi: 3.0.0</w:t>
      </w:r>
    </w:p>
    <w:p w14:paraId="0C195601" w14:textId="77777777" w:rsidR="00CD74E9" w:rsidRPr="00F4442C" w:rsidRDefault="00CD74E9" w:rsidP="00CD74E9">
      <w:pPr>
        <w:pStyle w:val="PL"/>
      </w:pPr>
    </w:p>
    <w:p w14:paraId="43051EA8" w14:textId="77777777" w:rsidR="00CD74E9" w:rsidRPr="00F4442C" w:rsidRDefault="00CD74E9" w:rsidP="00CD74E9">
      <w:pPr>
        <w:pStyle w:val="PL"/>
      </w:pPr>
      <w:r w:rsidRPr="00F4442C">
        <w:t>info:</w:t>
      </w:r>
    </w:p>
    <w:p w14:paraId="3675F902" w14:textId="77777777" w:rsidR="00CD74E9" w:rsidRPr="00F4442C" w:rsidRDefault="00CD74E9" w:rsidP="00CD74E9">
      <w:pPr>
        <w:pStyle w:val="PL"/>
      </w:pPr>
      <w:r w:rsidRPr="00F4442C">
        <w:t xml:space="preserve">  title: </w:t>
      </w:r>
      <w:r>
        <w:t>ECS Service Provisioning Service</w:t>
      </w:r>
    </w:p>
    <w:p w14:paraId="66DEA3BB" w14:textId="163918AC" w:rsidR="00CD74E9" w:rsidRPr="00F4442C" w:rsidRDefault="00CD74E9" w:rsidP="00CD74E9">
      <w:pPr>
        <w:pStyle w:val="PL"/>
      </w:pPr>
      <w:r w:rsidRPr="00F4442C">
        <w:t xml:space="preserve">  version: 1.0.0</w:t>
      </w:r>
    </w:p>
    <w:p w14:paraId="063C2D41" w14:textId="77777777" w:rsidR="00CD74E9" w:rsidRPr="00F4442C" w:rsidRDefault="00CD74E9" w:rsidP="00CD74E9">
      <w:pPr>
        <w:pStyle w:val="PL"/>
      </w:pPr>
      <w:r w:rsidRPr="00F4442C">
        <w:t xml:space="preserve">  description: |</w:t>
      </w:r>
    </w:p>
    <w:p w14:paraId="4DA0D4CE" w14:textId="77777777" w:rsidR="00CD74E9" w:rsidRPr="00F4442C" w:rsidRDefault="00CD74E9" w:rsidP="00CD74E9">
      <w:pPr>
        <w:pStyle w:val="PL"/>
      </w:pPr>
      <w:r w:rsidRPr="00F4442C">
        <w:t xml:space="preserve">    </w:t>
      </w:r>
      <w:r>
        <w:t>ECS Service Provisioning Service</w:t>
      </w:r>
      <w:r w:rsidRPr="00F4442C">
        <w:t xml:space="preserve">.  </w:t>
      </w:r>
    </w:p>
    <w:p w14:paraId="2E10B389" w14:textId="77777777" w:rsidR="00CD74E9" w:rsidRPr="00F4442C" w:rsidRDefault="00CD74E9" w:rsidP="00CD74E9">
      <w:pPr>
        <w:pStyle w:val="PL"/>
      </w:pPr>
      <w:r w:rsidRPr="00F4442C">
        <w:t xml:space="preserve">    © 202</w:t>
      </w:r>
      <w:r>
        <w:t>4</w:t>
      </w:r>
      <w:r w:rsidRPr="00F4442C">
        <w:t xml:space="preserve">, 3GPP Organizational Partners (ARIB, ATIS, CCSA, ETSI, TSDSI, TTA, TTC).  </w:t>
      </w:r>
    </w:p>
    <w:p w14:paraId="51C45A4C" w14:textId="77777777" w:rsidR="00CD74E9" w:rsidRPr="00F4442C" w:rsidRDefault="00CD74E9" w:rsidP="00CD74E9">
      <w:pPr>
        <w:pStyle w:val="PL"/>
      </w:pPr>
      <w:r w:rsidRPr="00F4442C">
        <w:t xml:space="preserve">    All rights reserved.</w:t>
      </w:r>
    </w:p>
    <w:p w14:paraId="74C8F30B" w14:textId="77777777" w:rsidR="00CD74E9" w:rsidRPr="00F4442C" w:rsidRDefault="00CD74E9" w:rsidP="00CD74E9">
      <w:pPr>
        <w:pStyle w:val="PL"/>
      </w:pPr>
    </w:p>
    <w:p w14:paraId="5C20DA3D" w14:textId="77777777" w:rsidR="00CD74E9" w:rsidRPr="00F4442C" w:rsidRDefault="00CD74E9" w:rsidP="00CD74E9">
      <w:pPr>
        <w:pStyle w:val="PL"/>
      </w:pPr>
      <w:r w:rsidRPr="00F4442C">
        <w:t>externalDocs:</w:t>
      </w:r>
    </w:p>
    <w:p w14:paraId="73615011" w14:textId="77777777" w:rsidR="00CD74E9" w:rsidRPr="00F4442C" w:rsidRDefault="00CD74E9" w:rsidP="00CD74E9">
      <w:pPr>
        <w:pStyle w:val="PL"/>
        <w:rPr>
          <w:lang w:eastAsia="zh-CN"/>
        </w:rPr>
      </w:pPr>
      <w:r w:rsidRPr="00F4442C">
        <w:t xml:space="preserve">  description: </w:t>
      </w:r>
      <w:r w:rsidRPr="00F4442C">
        <w:rPr>
          <w:lang w:eastAsia="zh-CN"/>
        </w:rPr>
        <w:t>&gt;</w:t>
      </w:r>
    </w:p>
    <w:p w14:paraId="77498A51" w14:textId="77777777" w:rsidR="00CD74E9" w:rsidRDefault="00CD74E9" w:rsidP="00CD74E9">
      <w:pPr>
        <w:pStyle w:val="PL"/>
      </w:pPr>
      <w:r>
        <w:t xml:space="preserve">    3GPP TS 29.558 V18.6.0; Enabling Edge Applications;</w:t>
      </w:r>
    </w:p>
    <w:p w14:paraId="5B4C463A" w14:textId="77777777" w:rsidR="00CD74E9" w:rsidRDefault="00CD74E9" w:rsidP="00CD74E9">
      <w:pPr>
        <w:pStyle w:val="PL"/>
      </w:pPr>
      <w:r>
        <w:t xml:space="preserve">    Application Programming Interface (API) specification; Stage 3.</w:t>
      </w:r>
    </w:p>
    <w:p w14:paraId="182F0234" w14:textId="77777777" w:rsidR="00CD74E9" w:rsidRDefault="00CD74E9" w:rsidP="00CD74E9">
      <w:pPr>
        <w:pStyle w:val="PL"/>
      </w:pPr>
      <w:r>
        <w:t xml:space="preserve">  url: https://www.3gpp.org/ftp/Specs/archive/29_series/29.558/</w:t>
      </w:r>
    </w:p>
    <w:p w14:paraId="5E744447" w14:textId="77777777" w:rsidR="00CD74E9" w:rsidRPr="00F4442C" w:rsidRDefault="00CD74E9" w:rsidP="00CD74E9">
      <w:pPr>
        <w:pStyle w:val="PL"/>
      </w:pPr>
    </w:p>
    <w:p w14:paraId="2D6C4B42" w14:textId="77777777" w:rsidR="00CD74E9" w:rsidRPr="00F4442C" w:rsidRDefault="00CD74E9" w:rsidP="00CD74E9">
      <w:pPr>
        <w:pStyle w:val="PL"/>
      </w:pPr>
      <w:r w:rsidRPr="00F4442C">
        <w:t>servers:</w:t>
      </w:r>
    </w:p>
    <w:p w14:paraId="2E8FF94C" w14:textId="77777777" w:rsidR="00CD74E9" w:rsidRPr="00F4442C" w:rsidRDefault="00CD74E9" w:rsidP="00CD74E9">
      <w:pPr>
        <w:pStyle w:val="PL"/>
      </w:pPr>
      <w:r w:rsidRPr="00F4442C">
        <w:t xml:space="preserve">  - url: '{apiRoot}/</w:t>
      </w:r>
      <w:r>
        <w:t>eecs</w:t>
      </w:r>
      <w:r w:rsidRPr="00F4442C">
        <w:t>-</w:t>
      </w:r>
      <w:r>
        <w:t>esp</w:t>
      </w:r>
      <w:r w:rsidRPr="00F4442C">
        <w:t>/v1'</w:t>
      </w:r>
    </w:p>
    <w:p w14:paraId="645B95AD" w14:textId="77777777" w:rsidR="00CD74E9" w:rsidRPr="00F4442C" w:rsidRDefault="00CD74E9" w:rsidP="00CD74E9">
      <w:pPr>
        <w:pStyle w:val="PL"/>
      </w:pPr>
      <w:r w:rsidRPr="00F4442C">
        <w:t xml:space="preserve">    variables:</w:t>
      </w:r>
    </w:p>
    <w:p w14:paraId="2889E91D" w14:textId="77777777" w:rsidR="00CD74E9" w:rsidRPr="00F4442C" w:rsidRDefault="00CD74E9" w:rsidP="00CD74E9">
      <w:pPr>
        <w:pStyle w:val="PL"/>
      </w:pPr>
      <w:r w:rsidRPr="00F4442C">
        <w:t xml:space="preserve">      apiRoot:</w:t>
      </w:r>
    </w:p>
    <w:p w14:paraId="4DC0BA27" w14:textId="77777777" w:rsidR="00CD74E9" w:rsidRPr="00F4442C" w:rsidRDefault="00CD74E9" w:rsidP="00CD74E9">
      <w:pPr>
        <w:pStyle w:val="PL"/>
      </w:pPr>
      <w:r w:rsidRPr="00F4442C">
        <w:t xml:space="preserve">        default: https://example.com</w:t>
      </w:r>
    </w:p>
    <w:p w14:paraId="75B241FB" w14:textId="77777777" w:rsidR="00CD74E9" w:rsidRPr="00F4442C" w:rsidRDefault="00CD74E9" w:rsidP="00CD74E9">
      <w:pPr>
        <w:pStyle w:val="PL"/>
      </w:pPr>
      <w:r w:rsidRPr="00F4442C">
        <w:t xml:space="preserve">        description: apiRoot as defined in clause </w:t>
      </w:r>
      <w:r>
        <w:t>5.2</w:t>
      </w:r>
      <w:r w:rsidRPr="00F4442C">
        <w:t>.</w:t>
      </w:r>
      <w:r>
        <w:t>4</w:t>
      </w:r>
      <w:r w:rsidRPr="00F4442C">
        <w:t xml:space="preserve"> of 3GPP TS 29.</w:t>
      </w:r>
      <w:r>
        <w:t>122</w:t>
      </w:r>
    </w:p>
    <w:p w14:paraId="529A35E4" w14:textId="77777777" w:rsidR="00CD74E9" w:rsidRPr="00F4442C" w:rsidRDefault="00CD74E9" w:rsidP="00CD74E9">
      <w:pPr>
        <w:pStyle w:val="PL"/>
      </w:pPr>
    </w:p>
    <w:p w14:paraId="0112417A" w14:textId="77777777" w:rsidR="00CD74E9" w:rsidRPr="00F4442C" w:rsidRDefault="00CD74E9" w:rsidP="00CD74E9">
      <w:pPr>
        <w:pStyle w:val="PL"/>
      </w:pPr>
      <w:r w:rsidRPr="00F4442C">
        <w:t>security:</w:t>
      </w:r>
    </w:p>
    <w:p w14:paraId="34668A09" w14:textId="77777777" w:rsidR="00CD74E9" w:rsidRPr="00F4442C" w:rsidRDefault="00CD74E9" w:rsidP="00CD74E9">
      <w:pPr>
        <w:pStyle w:val="PL"/>
      </w:pPr>
      <w:r w:rsidRPr="00F4442C">
        <w:t xml:space="preserve">  - {}</w:t>
      </w:r>
    </w:p>
    <w:p w14:paraId="5CCA5542" w14:textId="77777777" w:rsidR="00CD74E9" w:rsidRPr="00F4442C" w:rsidRDefault="00CD74E9" w:rsidP="00CD74E9">
      <w:pPr>
        <w:pStyle w:val="PL"/>
      </w:pPr>
      <w:r w:rsidRPr="00F4442C">
        <w:t xml:space="preserve">  - oAuth2ClientCredentials: []</w:t>
      </w:r>
    </w:p>
    <w:p w14:paraId="5935B016" w14:textId="77777777" w:rsidR="00CD74E9" w:rsidRPr="00F4442C" w:rsidRDefault="00CD74E9" w:rsidP="00CD74E9">
      <w:pPr>
        <w:pStyle w:val="PL"/>
      </w:pPr>
    </w:p>
    <w:p w14:paraId="7BB11BBF" w14:textId="77777777" w:rsidR="00CD74E9" w:rsidRPr="00F4442C" w:rsidRDefault="00CD74E9" w:rsidP="00CD74E9">
      <w:pPr>
        <w:pStyle w:val="PL"/>
      </w:pPr>
      <w:r w:rsidRPr="00F4442C">
        <w:t>paths:</w:t>
      </w:r>
    </w:p>
    <w:p w14:paraId="548273D5" w14:textId="77777777" w:rsidR="00CD74E9" w:rsidRDefault="00CD74E9" w:rsidP="00CD74E9">
      <w:pPr>
        <w:pStyle w:val="PL"/>
      </w:pPr>
      <w:r>
        <w:t xml:space="preserve">  /request:</w:t>
      </w:r>
    </w:p>
    <w:p w14:paraId="2BA29F8D" w14:textId="77777777" w:rsidR="00CD74E9" w:rsidRDefault="00CD74E9" w:rsidP="00CD74E9">
      <w:pPr>
        <w:pStyle w:val="PL"/>
      </w:pPr>
      <w:r>
        <w:t xml:space="preserve">    post:</w:t>
      </w:r>
    </w:p>
    <w:p w14:paraId="18CFB0A7" w14:textId="77777777" w:rsidR="00CD74E9" w:rsidRDefault="00CD74E9" w:rsidP="00CD74E9">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72B8B4A2" w14:textId="77777777" w:rsidR="00CD74E9" w:rsidRDefault="00CD74E9" w:rsidP="00CD74E9">
      <w:pPr>
        <w:pStyle w:val="PL"/>
        <w:rPr>
          <w:rFonts w:cs="Courier New"/>
          <w:szCs w:val="16"/>
        </w:rPr>
      </w:pPr>
      <w:r>
        <w:rPr>
          <w:rFonts w:cs="Courier New"/>
          <w:szCs w:val="16"/>
        </w:rPr>
        <w:t xml:space="preserve">      operationId: </w:t>
      </w:r>
      <w:r>
        <w:t>ServProvRetReq</w:t>
      </w:r>
    </w:p>
    <w:p w14:paraId="32F68D02" w14:textId="77777777" w:rsidR="00CD74E9" w:rsidRDefault="00CD74E9" w:rsidP="00CD74E9">
      <w:pPr>
        <w:pStyle w:val="PL"/>
        <w:rPr>
          <w:rFonts w:cs="Courier New"/>
          <w:szCs w:val="16"/>
        </w:rPr>
      </w:pPr>
      <w:r>
        <w:rPr>
          <w:rFonts w:cs="Courier New"/>
          <w:szCs w:val="16"/>
        </w:rPr>
        <w:t xml:space="preserve">      tags:</w:t>
      </w:r>
    </w:p>
    <w:p w14:paraId="378C5DC5" w14:textId="77777777" w:rsidR="00CD74E9" w:rsidRDefault="00CD74E9" w:rsidP="00CD74E9">
      <w:pPr>
        <w:pStyle w:val="PL"/>
        <w:rPr>
          <w:rFonts w:cs="Courier New"/>
          <w:szCs w:val="16"/>
        </w:rPr>
      </w:pPr>
      <w:r>
        <w:rPr>
          <w:rFonts w:cs="Courier New"/>
          <w:szCs w:val="16"/>
        </w:rPr>
        <w:t xml:space="preserve">        - Service Provisioning Information Retrieval Request</w:t>
      </w:r>
    </w:p>
    <w:p w14:paraId="1EF61274" w14:textId="77777777" w:rsidR="00CD74E9" w:rsidRDefault="00CD74E9" w:rsidP="00CD74E9">
      <w:pPr>
        <w:pStyle w:val="PL"/>
      </w:pPr>
      <w:r>
        <w:t xml:space="preserve">      requestBody:</w:t>
      </w:r>
    </w:p>
    <w:p w14:paraId="612EB558" w14:textId="77777777" w:rsidR="00CD74E9" w:rsidRDefault="00CD74E9" w:rsidP="00CD74E9">
      <w:pPr>
        <w:pStyle w:val="PL"/>
      </w:pPr>
      <w:r>
        <w:t xml:space="preserve">        required: true</w:t>
      </w:r>
    </w:p>
    <w:p w14:paraId="57EFDC91" w14:textId="77777777" w:rsidR="00CD74E9" w:rsidRDefault="00CD74E9" w:rsidP="00CD74E9">
      <w:pPr>
        <w:pStyle w:val="PL"/>
      </w:pPr>
      <w:r>
        <w:t xml:space="preserve">        content:</w:t>
      </w:r>
    </w:p>
    <w:p w14:paraId="27ED7A39" w14:textId="77777777" w:rsidR="00CD74E9" w:rsidRDefault="00CD74E9" w:rsidP="00CD74E9">
      <w:pPr>
        <w:pStyle w:val="PL"/>
      </w:pPr>
      <w:r>
        <w:t xml:space="preserve">          application/json:</w:t>
      </w:r>
    </w:p>
    <w:p w14:paraId="5C76A47D" w14:textId="77777777" w:rsidR="00CD74E9" w:rsidRDefault="00CD74E9" w:rsidP="00CD74E9">
      <w:pPr>
        <w:pStyle w:val="PL"/>
      </w:pPr>
      <w:r>
        <w:t xml:space="preserve">            schema:</w:t>
      </w:r>
    </w:p>
    <w:p w14:paraId="4E9129B3" w14:textId="77777777" w:rsidR="00CD74E9" w:rsidRDefault="00CD74E9" w:rsidP="00CD74E9">
      <w:pPr>
        <w:pStyle w:val="PL"/>
      </w:pPr>
      <w:r>
        <w:t xml:space="preserve">              $ref: '#/components/schemas/ServProvReq'</w:t>
      </w:r>
    </w:p>
    <w:p w14:paraId="31F98D26" w14:textId="77777777" w:rsidR="00CD74E9" w:rsidRDefault="00CD74E9" w:rsidP="00CD74E9">
      <w:pPr>
        <w:pStyle w:val="PL"/>
      </w:pPr>
      <w:r>
        <w:t xml:space="preserve">      responses:</w:t>
      </w:r>
    </w:p>
    <w:p w14:paraId="4DA8AB78" w14:textId="77777777" w:rsidR="00CD74E9" w:rsidRPr="00F4442C" w:rsidRDefault="00CD74E9" w:rsidP="00CD74E9">
      <w:pPr>
        <w:pStyle w:val="PL"/>
      </w:pPr>
      <w:r w:rsidRPr="00F4442C">
        <w:t xml:space="preserve">        '200':</w:t>
      </w:r>
    </w:p>
    <w:p w14:paraId="5AC6EB11" w14:textId="77777777" w:rsidR="00CD74E9" w:rsidRPr="00F4442C" w:rsidRDefault="00CD74E9" w:rsidP="00CD74E9">
      <w:pPr>
        <w:pStyle w:val="PL"/>
        <w:rPr>
          <w:lang w:eastAsia="zh-CN"/>
        </w:rPr>
      </w:pPr>
      <w:r w:rsidRPr="00F4442C">
        <w:t xml:space="preserve">          description: </w:t>
      </w:r>
      <w:r w:rsidRPr="00F4442C">
        <w:rPr>
          <w:lang w:eastAsia="zh-CN"/>
        </w:rPr>
        <w:t>&gt;</w:t>
      </w:r>
    </w:p>
    <w:p w14:paraId="1C34C82A" w14:textId="77777777" w:rsidR="00CD74E9" w:rsidRDefault="00CD74E9" w:rsidP="00CD74E9">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2FEFB6B2" w14:textId="77777777" w:rsidR="00CD74E9" w:rsidRPr="00F4442C" w:rsidRDefault="00CD74E9" w:rsidP="00CD74E9">
      <w:pPr>
        <w:pStyle w:val="PL"/>
      </w:pPr>
      <w:r>
        <w:t xml:space="preserve">           </w:t>
      </w:r>
      <w:r w:rsidRPr="00585CA6">
        <w:t xml:space="preserve"> </w:t>
      </w:r>
      <w:r>
        <w:t>body</w:t>
      </w:r>
      <w:r w:rsidRPr="00585CA6">
        <w:t>.</w:t>
      </w:r>
    </w:p>
    <w:p w14:paraId="1A40906D" w14:textId="77777777" w:rsidR="00CD74E9" w:rsidRPr="00F4442C" w:rsidRDefault="00CD74E9" w:rsidP="00CD74E9">
      <w:pPr>
        <w:pStyle w:val="PL"/>
      </w:pPr>
      <w:r w:rsidRPr="00F4442C">
        <w:t xml:space="preserve">          content:</w:t>
      </w:r>
    </w:p>
    <w:p w14:paraId="39F15D32" w14:textId="77777777" w:rsidR="00CD74E9" w:rsidRPr="00F4442C" w:rsidRDefault="00CD74E9" w:rsidP="00CD74E9">
      <w:pPr>
        <w:pStyle w:val="PL"/>
      </w:pPr>
      <w:r w:rsidRPr="00F4442C">
        <w:t xml:space="preserve">            application/json:</w:t>
      </w:r>
    </w:p>
    <w:p w14:paraId="7B911875" w14:textId="77777777" w:rsidR="00CD74E9" w:rsidRPr="00F4442C" w:rsidRDefault="00CD74E9" w:rsidP="00CD74E9">
      <w:pPr>
        <w:pStyle w:val="PL"/>
      </w:pPr>
      <w:r w:rsidRPr="00F4442C">
        <w:t xml:space="preserve">              schema:</w:t>
      </w:r>
    </w:p>
    <w:p w14:paraId="086443C8" w14:textId="77777777" w:rsidR="00CD74E9" w:rsidRPr="00F4442C" w:rsidRDefault="00CD74E9" w:rsidP="00CD74E9">
      <w:pPr>
        <w:pStyle w:val="PL"/>
        <w:rPr>
          <w:lang w:eastAsia="es-ES"/>
        </w:rPr>
      </w:pPr>
      <w:r w:rsidRPr="00F4442C">
        <w:rPr>
          <w:lang w:eastAsia="es-ES"/>
        </w:rPr>
        <w:t xml:space="preserve">                $ref: '#/components/schemas/</w:t>
      </w:r>
      <w:r>
        <w:t>ServProvResp</w:t>
      </w:r>
      <w:r w:rsidRPr="00F4442C">
        <w:rPr>
          <w:lang w:eastAsia="es-ES"/>
        </w:rPr>
        <w:t>'</w:t>
      </w:r>
    </w:p>
    <w:p w14:paraId="09890C21" w14:textId="77777777" w:rsidR="00CD74E9" w:rsidRDefault="00CD74E9" w:rsidP="00CD74E9">
      <w:pPr>
        <w:pStyle w:val="PL"/>
      </w:pPr>
      <w:r>
        <w:t xml:space="preserve">        '307':</w:t>
      </w:r>
    </w:p>
    <w:p w14:paraId="69A2F181" w14:textId="77777777" w:rsidR="00CD74E9" w:rsidRDefault="00CD74E9" w:rsidP="00CD74E9">
      <w:pPr>
        <w:pStyle w:val="PL"/>
      </w:pPr>
      <w:r>
        <w:t xml:space="preserve">          $ref: 'TS29122_CommonData.yaml#/components/responses/307'</w:t>
      </w:r>
    </w:p>
    <w:p w14:paraId="2B17BF73" w14:textId="77777777" w:rsidR="00CD74E9" w:rsidRDefault="00CD74E9" w:rsidP="00CD74E9">
      <w:pPr>
        <w:pStyle w:val="PL"/>
      </w:pPr>
      <w:r>
        <w:t xml:space="preserve">        '308':</w:t>
      </w:r>
    </w:p>
    <w:p w14:paraId="49187399" w14:textId="77777777" w:rsidR="00CD74E9" w:rsidRDefault="00CD74E9" w:rsidP="00CD74E9">
      <w:pPr>
        <w:pStyle w:val="PL"/>
      </w:pPr>
      <w:r>
        <w:t xml:space="preserve">          $ref: 'TS29122_CommonData.yaml#/components/responses/308'</w:t>
      </w:r>
    </w:p>
    <w:p w14:paraId="4A177FBC" w14:textId="77777777" w:rsidR="00CD74E9" w:rsidRDefault="00CD74E9" w:rsidP="00CD74E9">
      <w:pPr>
        <w:pStyle w:val="PL"/>
      </w:pPr>
      <w:r>
        <w:t xml:space="preserve">        '400':</w:t>
      </w:r>
    </w:p>
    <w:p w14:paraId="028C3042" w14:textId="77777777" w:rsidR="00CD74E9" w:rsidRDefault="00CD74E9" w:rsidP="00CD74E9">
      <w:pPr>
        <w:pStyle w:val="PL"/>
      </w:pPr>
      <w:r>
        <w:t xml:space="preserve">          $ref: 'TS29122_CommonData.yaml#/components/responses/400'</w:t>
      </w:r>
    </w:p>
    <w:p w14:paraId="5724091A" w14:textId="77777777" w:rsidR="00CD74E9" w:rsidRDefault="00CD74E9" w:rsidP="00CD74E9">
      <w:pPr>
        <w:pStyle w:val="PL"/>
      </w:pPr>
      <w:r>
        <w:t xml:space="preserve">        '401':</w:t>
      </w:r>
    </w:p>
    <w:p w14:paraId="1C7DFBF9" w14:textId="77777777" w:rsidR="00CD74E9" w:rsidRDefault="00CD74E9" w:rsidP="00CD74E9">
      <w:pPr>
        <w:pStyle w:val="PL"/>
      </w:pPr>
      <w:r>
        <w:t xml:space="preserve">          $ref: 'TS29122_CommonData.yaml#/components/responses/401'</w:t>
      </w:r>
    </w:p>
    <w:p w14:paraId="28383B8D" w14:textId="77777777" w:rsidR="00CD74E9" w:rsidRDefault="00CD74E9" w:rsidP="00CD74E9">
      <w:pPr>
        <w:pStyle w:val="PL"/>
      </w:pPr>
      <w:r>
        <w:t xml:space="preserve">        '403':</w:t>
      </w:r>
    </w:p>
    <w:p w14:paraId="10515DA0" w14:textId="77777777" w:rsidR="00CD74E9" w:rsidRDefault="00CD74E9" w:rsidP="00CD74E9">
      <w:pPr>
        <w:pStyle w:val="PL"/>
      </w:pPr>
      <w:r>
        <w:t xml:space="preserve">          $ref: 'TS29122_CommonData.yaml#/components/responses/403'</w:t>
      </w:r>
    </w:p>
    <w:p w14:paraId="1C818EF4" w14:textId="77777777" w:rsidR="00CD74E9" w:rsidRDefault="00CD74E9" w:rsidP="00CD74E9">
      <w:pPr>
        <w:pStyle w:val="PL"/>
      </w:pPr>
      <w:r>
        <w:t xml:space="preserve">        '404':</w:t>
      </w:r>
    </w:p>
    <w:p w14:paraId="3155F996" w14:textId="77777777" w:rsidR="00CD74E9" w:rsidRDefault="00CD74E9" w:rsidP="00CD74E9">
      <w:pPr>
        <w:pStyle w:val="PL"/>
      </w:pPr>
      <w:r>
        <w:t xml:space="preserve">          $ref: 'TS29122_CommonData.yaml#/components/responses/404'</w:t>
      </w:r>
    </w:p>
    <w:p w14:paraId="4A54CC41" w14:textId="77777777" w:rsidR="00CD74E9" w:rsidRDefault="00CD74E9" w:rsidP="00CD74E9">
      <w:pPr>
        <w:pStyle w:val="PL"/>
      </w:pPr>
      <w:r>
        <w:t xml:space="preserve">        '411':</w:t>
      </w:r>
    </w:p>
    <w:p w14:paraId="322CAE82" w14:textId="77777777" w:rsidR="00CD74E9" w:rsidRDefault="00CD74E9" w:rsidP="00CD74E9">
      <w:pPr>
        <w:pStyle w:val="PL"/>
      </w:pPr>
      <w:r>
        <w:t xml:space="preserve">          $ref: 'TS29122_CommonData.yaml#/components/responses/411'</w:t>
      </w:r>
    </w:p>
    <w:p w14:paraId="772F8358" w14:textId="77777777" w:rsidR="00CD74E9" w:rsidRDefault="00CD74E9" w:rsidP="00CD74E9">
      <w:pPr>
        <w:pStyle w:val="PL"/>
      </w:pPr>
      <w:r>
        <w:t xml:space="preserve">        '413':</w:t>
      </w:r>
    </w:p>
    <w:p w14:paraId="74CECA2A" w14:textId="77777777" w:rsidR="00CD74E9" w:rsidRDefault="00CD74E9" w:rsidP="00CD74E9">
      <w:pPr>
        <w:pStyle w:val="PL"/>
      </w:pPr>
      <w:r>
        <w:t xml:space="preserve">          $ref: 'TS29122_CommonData.yaml#/components/responses/413'</w:t>
      </w:r>
    </w:p>
    <w:p w14:paraId="3C2EAF8F" w14:textId="77777777" w:rsidR="00CD74E9" w:rsidRDefault="00CD74E9" w:rsidP="00CD74E9">
      <w:pPr>
        <w:pStyle w:val="PL"/>
      </w:pPr>
      <w:r>
        <w:t xml:space="preserve">        '415':</w:t>
      </w:r>
    </w:p>
    <w:p w14:paraId="6611D5FE" w14:textId="77777777" w:rsidR="00CD74E9" w:rsidRDefault="00CD74E9" w:rsidP="00CD74E9">
      <w:pPr>
        <w:pStyle w:val="PL"/>
      </w:pPr>
      <w:r>
        <w:t xml:space="preserve">          $ref: 'TS29122_CommonData.yaml#/components/responses/415'</w:t>
      </w:r>
    </w:p>
    <w:p w14:paraId="554B5155" w14:textId="77777777" w:rsidR="00CD74E9" w:rsidRDefault="00CD74E9" w:rsidP="00CD74E9">
      <w:pPr>
        <w:pStyle w:val="PL"/>
      </w:pPr>
      <w:r>
        <w:t xml:space="preserve">        '429':</w:t>
      </w:r>
    </w:p>
    <w:p w14:paraId="457BFE79" w14:textId="77777777" w:rsidR="00CD74E9" w:rsidRDefault="00CD74E9" w:rsidP="00CD74E9">
      <w:pPr>
        <w:pStyle w:val="PL"/>
      </w:pPr>
      <w:r>
        <w:t xml:space="preserve">          $ref: 'TS29122_CommonData.yaml#/components/responses/429'</w:t>
      </w:r>
    </w:p>
    <w:p w14:paraId="40DE4492" w14:textId="77777777" w:rsidR="00CD74E9" w:rsidRDefault="00CD74E9" w:rsidP="00CD74E9">
      <w:pPr>
        <w:pStyle w:val="PL"/>
      </w:pPr>
      <w:r>
        <w:t xml:space="preserve">        '500':</w:t>
      </w:r>
    </w:p>
    <w:p w14:paraId="29F95BFF" w14:textId="77777777" w:rsidR="00CD74E9" w:rsidRDefault="00CD74E9" w:rsidP="00CD74E9">
      <w:pPr>
        <w:pStyle w:val="PL"/>
      </w:pPr>
      <w:r>
        <w:t xml:space="preserve">          $ref: 'TS29122_CommonData.yaml#/components/responses/500'</w:t>
      </w:r>
    </w:p>
    <w:p w14:paraId="5E4B2000" w14:textId="77777777" w:rsidR="00CD74E9" w:rsidRDefault="00CD74E9" w:rsidP="00CD74E9">
      <w:pPr>
        <w:pStyle w:val="PL"/>
      </w:pPr>
      <w:r>
        <w:t xml:space="preserve">        '503':</w:t>
      </w:r>
    </w:p>
    <w:p w14:paraId="03177C17" w14:textId="77777777" w:rsidR="00CD74E9" w:rsidRDefault="00CD74E9" w:rsidP="00CD74E9">
      <w:pPr>
        <w:pStyle w:val="PL"/>
      </w:pPr>
      <w:r>
        <w:t xml:space="preserve">          $ref: 'TS29122_CommonData.yaml#/components/responses/503'</w:t>
      </w:r>
    </w:p>
    <w:p w14:paraId="37003AE6" w14:textId="77777777" w:rsidR="00CD74E9" w:rsidRDefault="00CD74E9" w:rsidP="00CD74E9">
      <w:pPr>
        <w:pStyle w:val="PL"/>
      </w:pPr>
      <w:r>
        <w:t xml:space="preserve">        default:</w:t>
      </w:r>
    </w:p>
    <w:p w14:paraId="1EE05A68" w14:textId="77777777" w:rsidR="00CD74E9" w:rsidRDefault="00CD74E9" w:rsidP="00CD74E9">
      <w:pPr>
        <w:pStyle w:val="PL"/>
      </w:pPr>
      <w:r>
        <w:t xml:space="preserve">          $ref: 'TS29122_CommonData.yaml#/components/responses/default'</w:t>
      </w:r>
    </w:p>
    <w:p w14:paraId="1FF911E3" w14:textId="77777777" w:rsidR="00CD74E9" w:rsidRDefault="00CD74E9" w:rsidP="00CD74E9">
      <w:pPr>
        <w:pStyle w:val="PL"/>
      </w:pPr>
    </w:p>
    <w:p w14:paraId="312FFD98" w14:textId="77777777" w:rsidR="00CD74E9" w:rsidRPr="00F4442C" w:rsidRDefault="00CD74E9" w:rsidP="00CD74E9">
      <w:pPr>
        <w:pStyle w:val="PL"/>
      </w:pPr>
      <w:r w:rsidRPr="00F4442C">
        <w:t xml:space="preserve">  /</w:t>
      </w:r>
      <w:r>
        <w:t>subscriptions</w:t>
      </w:r>
      <w:r w:rsidRPr="00F4442C">
        <w:t>:</w:t>
      </w:r>
    </w:p>
    <w:p w14:paraId="192078AD" w14:textId="77777777" w:rsidR="00CD74E9" w:rsidRPr="00F4442C" w:rsidRDefault="00CD74E9" w:rsidP="00CD74E9">
      <w:pPr>
        <w:pStyle w:val="PL"/>
      </w:pPr>
      <w:r w:rsidRPr="00F4442C">
        <w:t xml:space="preserve">    post:</w:t>
      </w:r>
    </w:p>
    <w:p w14:paraId="0DC25121" w14:textId="77777777" w:rsidR="00CD74E9" w:rsidRPr="00F4442C" w:rsidRDefault="00CD74E9" w:rsidP="00CD74E9">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2AF0F04" w14:textId="77777777" w:rsidR="00CD74E9" w:rsidRPr="00F4442C" w:rsidRDefault="00CD74E9" w:rsidP="00CD74E9">
      <w:pPr>
        <w:pStyle w:val="PL"/>
        <w:rPr>
          <w:rFonts w:cs="Courier New"/>
          <w:szCs w:val="16"/>
        </w:rPr>
      </w:pPr>
      <w:r w:rsidRPr="00F4442C">
        <w:rPr>
          <w:rFonts w:cs="Courier New"/>
          <w:szCs w:val="16"/>
        </w:rPr>
        <w:t xml:space="preserve">      operationId: Create</w:t>
      </w:r>
      <w:r>
        <w:t>ServProvSubsc</w:t>
      </w:r>
    </w:p>
    <w:p w14:paraId="40DFF6DA" w14:textId="77777777" w:rsidR="00CD74E9" w:rsidRPr="00F4442C" w:rsidRDefault="00CD74E9" w:rsidP="00CD74E9">
      <w:pPr>
        <w:pStyle w:val="PL"/>
        <w:rPr>
          <w:rFonts w:cs="Courier New"/>
          <w:szCs w:val="16"/>
        </w:rPr>
      </w:pPr>
      <w:r w:rsidRPr="00F4442C">
        <w:rPr>
          <w:rFonts w:cs="Courier New"/>
          <w:szCs w:val="16"/>
        </w:rPr>
        <w:t xml:space="preserve">      tags:</w:t>
      </w:r>
    </w:p>
    <w:p w14:paraId="6B0DE056" w14:textId="77777777" w:rsidR="00CD74E9" w:rsidRPr="00F4442C" w:rsidRDefault="00CD74E9" w:rsidP="00CD74E9">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0E64269A" w14:textId="77777777" w:rsidR="00CD74E9" w:rsidRPr="00F4442C" w:rsidRDefault="00CD74E9" w:rsidP="00CD74E9">
      <w:pPr>
        <w:pStyle w:val="PL"/>
      </w:pPr>
      <w:r w:rsidRPr="00F4442C">
        <w:t xml:space="preserve">      requestBody:</w:t>
      </w:r>
    </w:p>
    <w:p w14:paraId="33299007" w14:textId="77777777" w:rsidR="00CD74E9" w:rsidRPr="00F4442C" w:rsidRDefault="00CD74E9" w:rsidP="00CD74E9">
      <w:pPr>
        <w:pStyle w:val="PL"/>
      </w:pPr>
      <w:r w:rsidRPr="00F4442C">
        <w:t xml:space="preserve">        required: true</w:t>
      </w:r>
    </w:p>
    <w:p w14:paraId="5C872B37" w14:textId="77777777" w:rsidR="00CD74E9" w:rsidRPr="00F4442C" w:rsidRDefault="00CD74E9" w:rsidP="00CD74E9">
      <w:pPr>
        <w:pStyle w:val="PL"/>
      </w:pPr>
      <w:r w:rsidRPr="00F4442C">
        <w:t xml:space="preserve">        content:</w:t>
      </w:r>
    </w:p>
    <w:p w14:paraId="4891D28B" w14:textId="77777777" w:rsidR="00CD74E9" w:rsidRPr="00F4442C" w:rsidRDefault="00CD74E9" w:rsidP="00CD74E9">
      <w:pPr>
        <w:pStyle w:val="PL"/>
      </w:pPr>
      <w:r w:rsidRPr="00F4442C">
        <w:t xml:space="preserve">          application/json:</w:t>
      </w:r>
    </w:p>
    <w:p w14:paraId="1D46F81D" w14:textId="77777777" w:rsidR="00CD74E9" w:rsidRPr="00F4442C" w:rsidRDefault="00CD74E9" w:rsidP="00CD74E9">
      <w:pPr>
        <w:pStyle w:val="PL"/>
      </w:pPr>
      <w:r w:rsidRPr="00F4442C">
        <w:t xml:space="preserve">            schema:</w:t>
      </w:r>
    </w:p>
    <w:p w14:paraId="46A92D4D" w14:textId="77777777" w:rsidR="00CD74E9" w:rsidRPr="00F4442C" w:rsidRDefault="00CD74E9" w:rsidP="00CD74E9">
      <w:pPr>
        <w:pStyle w:val="PL"/>
      </w:pPr>
      <w:r w:rsidRPr="00F4442C">
        <w:t xml:space="preserve">              $ref: '#/components/schemas/</w:t>
      </w:r>
      <w:r>
        <w:rPr>
          <w:lang w:val="en-US"/>
        </w:rPr>
        <w:t>ServProv</w:t>
      </w:r>
      <w:r>
        <w:t>Subsc</w:t>
      </w:r>
      <w:r w:rsidRPr="00F4442C">
        <w:t>'</w:t>
      </w:r>
    </w:p>
    <w:p w14:paraId="633BC8B9" w14:textId="77777777" w:rsidR="00CD74E9" w:rsidRPr="00F4442C" w:rsidRDefault="00CD74E9" w:rsidP="00CD74E9">
      <w:pPr>
        <w:pStyle w:val="PL"/>
      </w:pPr>
      <w:r w:rsidRPr="00F4442C">
        <w:t xml:space="preserve">      responses:</w:t>
      </w:r>
    </w:p>
    <w:p w14:paraId="079054AD" w14:textId="77777777" w:rsidR="00CD74E9" w:rsidRPr="00F4442C" w:rsidRDefault="00CD74E9" w:rsidP="00CD74E9">
      <w:pPr>
        <w:pStyle w:val="PL"/>
      </w:pPr>
      <w:r w:rsidRPr="00F4442C">
        <w:t xml:space="preserve">        '201':</w:t>
      </w:r>
    </w:p>
    <w:p w14:paraId="470D20CD" w14:textId="77777777" w:rsidR="00CD74E9" w:rsidRPr="00F4442C" w:rsidRDefault="00CD74E9" w:rsidP="00CD74E9">
      <w:pPr>
        <w:pStyle w:val="PL"/>
        <w:rPr>
          <w:lang w:eastAsia="zh-CN"/>
        </w:rPr>
      </w:pPr>
      <w:r w:rsidRPr="00F4442C">
        <w:t xml:space="preserve">          description: </w:t>
      </w:r>
      <w:r w:rsidRPr="00F4442C">
        <w:rPr>
          <w:lang w:eastAsia="zh-CN"/>
        </w:rPr>
        <w:t>&gt;</w:t>
      </w:r>
    </w:p>
    <w:p w14:paraId="5DB03BE7" w14:textId="77777777" w:rsidR="00CD74E9" w:rsidRDefault="00CD74E9" w:rsidP="00CD74E9">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4CF6E82E" w14:textId="77777777" w:rsidR="00CD74E9" w:rsidRDefault="00CD74E9" w:rsidP="00CD74E9">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37360FB1" w14:textId="77777777" w:rsidR="00CD74E9" w:rsidRDefault="00CD74E9" w:rsidP="00CD74E9">
      <w:pPr>
        <w:pStyle w:val="PL"/>
      </w:pPr>
      <w:r>
        <w:t xml:space="preserve">            shall be returned.</w:t>
      </w:r>
    </w:p>
    <w:p w14:paraId="3004D11E" w14:textId="77777777" w:rsidR="00CD74E9" w:rsidRPr="00F4442C" w:rsidRDefault="00CD74E9" w:rsidP="00CD74E9">
      <w:pPr>
        <w:pStyle w:val="PL"/>
      </w:pPr>
      <w:r w:rsidRPr="00F4442C">
        <w:t xml:space="preserve">          content:</w:t>
      </w:r>
    </w:p>
    <w:p w14:paraId="43D7413E" w14:textId="77777777" w:rsidR="00CD74E9" w:rsidRPr="00F4442C" w:rsidRDefault="00CD74E9" w:rsidP="00CD74E9">
      <w:pPr>
        <w:pStyle w:val="PL"/>
      </w:pPr>
      <w:r w:rsidRPr="00F4442C">
        <w:t xml:space="preserve">            application/json:</w:t>
      </w:r>
    </w:p>
    <w:p w14:paraId="33EEBD18" w14:textId="77777777" w:rsidR="00CD74E9" w:rsidRPr="00F4442C" w:rsidRDefault="00CD74E9" w:rsidP="00CD74E9">
      <w:pPr>
        <w:pStyle w:val="PL"/>
      </w:pPr>
      <w:r w:rsidRPr="00F4442C">
        <w:t xml:space="preserve">              schema:</w:t>
      </w:r>
    </w:p>
    <w:p w14:paraId="68D905D4" w14:textId="77777777" w:rsidR="00CD74E9" w:rsidRPr="00F4442C" w:rsidRDefault="00CD74E9" w:rsidP="00CD74E9">
      <w:pPr>
        <w:pStyle w:val="PL"/>
      </w:pPr>
      <w:r w:rsidRPr="00F4442C">
        <w:t xml:space="preserve">                $ref: '#/components/schemas/</w:t>
      </w:r>
      <w:r>
        <w:rPr>
          <w:lang w:val="en-US"/>
        </w:rPr>
        <w:t>ServProv</w:t>
      </w:r>
      <w:r>
        <w:t>Subsc</w:t>
      </w:r>
      <w:r w:rsidRPr="00F4442C">
        <w:t>'</w:t>
      </w:r>
    </w:p>
    <w:p w14:paraId="68C17420" w14:textId="77777777" w:rsidR="00CD74E9" w:rsidRPr="00F4442C" w:rsidRDefault="00CD74E9" w:rsidP="00CD74E9">
      <w:pPr>
        <w:pStyle w:val="PL"/>
      </w:pPr>
      <w:r w:rsidRPr="00F4442C">
        <w:t xml:space="preserve">          headers:</w:t>
      </w:r>
    </w:p>
    <w:p w14:paraId="6090CEDB" w14:textId="77777777" w:rsidR="00CD74E9" w:rsidRPr="00F4442C" w:rsidRDefault="00CD74E9" w:rsidP="00CD74E9">
      <w:pPr>
        <w:pStyle w:val="PL"/>
      </w:pPr>
      <w:r w:rsidRPr="00F4442C">
        <w:t xml:space="preserve">            Location:</w:t>
      </w:r>
    </w:p>
    <w:p w14:paraId="2E5CA298" w14:textId="77777777" w:rsidR="00CD74E9" w:rsidRPr="00F4442C" w:rsidRDefault="00CD74E9" w:rsidP="00CD74E9">
      <w:pPr>
        <w:pStyle w:val="PL"/>
        <w:rPr>
          <w:lang w:eastAsia="zh-CN"/>
        </w:rPr>
      </w:pPr>
      <w:r w:rsidRPr="00F4442C">
        <w:t xml:space="preserve">              description: </w:t>
      </w:r>
      <w:r w:rsidRPr="00F4442C">
        <w:rPr>
          <w:lang w:eastAsia="zh-CN"/>
        </w:rPr>
        <w:t>&gt;</w:t>
      </w:r>
    </w:p>
    <w:p w14:paraId="32D65E70" w14:textId="77777777" w:rsidR="00CD74E9" w:rsidRDefault="00CD74E9" w:rsidP="00CD74E9">
      <w:pPr>
        <w:pStyle w:val="PL"/>
      </w:pPr>
      <w:r w:rsidRPr="00F4442C">
        <w:t xml:space="preserve">                Contains the URI of the created Individual </w:t>
      </w:r>
      <w:r>
        <w:rPr>
          <w:lang w:val="en-US"/>
        </w:rPr>
        <w:t>Service Provisioning</w:t>
      </w:r>
      <w:r w:rsidRPr="00FA2E2E">
        <w:t xml:space="preserve"> </w:t>
      </w:r>
      <w:r>
        <w:t>Subscription</w:t>
      </w:r>
    </w:p>
    <w:p w14:paraId="64F1B186" w14:textId="77777777" w:rsidR="00CD74E9" w:rsidRDefault="00CD74E9" w:rsidP="00CD74E9">
      <w:pPr>
        <w:pStyle w:val="PL"/>
      </w:pPr>
      <w:r>
        <w:t xml:space="preserve">                resource.</w:t>
      </w:r>
    </w:p>
    <w:p w14:paraId="27343C6B" w14:textId="77777777" w:rsidR="00CD74E9" w:rsidRPr="00F4442C" w:rsidRDefault="00CD74E9" w:rsidP="00CD74E9">
      <w:pPr>
        <w:pStyle w:val="PL"/>
      </w:pPr>
      <w:r w:rsidRPr="00F4442C">
        <w:t xml:space="preserve">              required: true</w:t>
      </w:r>
    </w:p>
    <w:p w14:paraId="19FEAD70" w14:textId="77777777" w:rsidR="00CD74E9" w:rsidRPr="00F4442C" w:rsidRDefault="00CD74E9" w:rsidP="00CD74E9">
      <w:pPr>
        <w:pStyle w:val="PL"/>
      </w:pPr>
      <w:r w:rsidRPr="00F4442C">
        <w:t xml:space="preserve">              schema:</w:t>
      </w:r>
    </w:p>
    <w:p w14:paraId="5A506FFC" w14:textId="77777777" w:rsidR="00CD74E9" w:rsidRPr="00F4442C" w:rsidRDefault="00CD74E9" w:rsidP="00CD74E9">
      <w:pPr>
        <w:pStyle w:val="PL"/>
      </w:pPr>
      <w:r w:rsidRPr="00F4442C">
        <w:t xml:space="preserve">                type: string</w:t>
      </w:r>
    </w:p>
    <w:p w14:paraId="5AE50FA1" w14:textId="77777777" w:rsidR="00CD74E9" w:rsidRPr="00F4442C" w:rsidRDefault="00CD74E9" w:rsidP="00CD74E9">
      <w:pPr>
        <w:pStyle w:val="PL"/>
      </w:pPr>
      <w:r w:rsidRPr="00F4442C">
        <w:t xml:space="preserve">        '400':</w:t>
      </w:r>
    </w:p>
    <w:p w14:paraId="209581B6" w14:textId="77777777" w:rsidR="00CD74E9" w:rsidRPr="00F4442C" w:rsidRDefault="00CD74E9" w:rsidP="00CD74E9">
      <w:pPr>
        <w:pStyle w:val="PL"/>
      </w:pPr>
      <w:r w:rsidRPr="00F4442C">
        <w:t xml:space="preserve">          $ref: 'TS29122_CommonData.yaml#/components/responses/400'</w:t>
      </w:r>
    </w:p>
    <w:p w14:paraId="229DDE03" w14:textId="77777777" w:rsidR="00CD74E9" w:rsidRPr="00F4442C" w:rsidRDefault="00CD74E9" w:rsidP="00CD74E9">
      <w:pPr>
        <w:pStyle w:val="PL"/>
      </w:pPr>
      <w:r w:rsidRPr="00F4442C">
        <w:t xml:space="preserve">        '401':</w:t>
      </w:r>
    </w:p>
    <w:p w14:paraId="1D5AEA17" w14:textId="77777777" w:rsidR="00CD74E9" w:rsidRPr="00F4442C" w:rsidRDefault="00CD74E9" w:rsidP="00CD74E9">
      <w:pPr>
        <w:pStyle w:val="PL"/>
      </w:pPr>
      <w:r w:rsidRPr="00F4442C">
        <w:t xml:space="preserve">          $ref: 'TS29122_CommonData.yaml#/components/responses/401'</w:t>
      </w:r>
    </w:p>
    <w:p w14:paraId="43D33565" w14:textId="77777777" w:rsidR="00CD74E9" w:rsidRPr="00F4442C" w:rsidRDefault="00CD74E9" w:rsidP="00CD74E9">
      <w:pPr>
        <w:pStyle w:val="PL"/>
      </w:pPr>
      <w:r w:rsidRPr="00F4442C">
        <w:t xml:space="preserve">        '403':</w:t>
      </w:r>
    </w:p>
    <w:p w14:paraId="18B430A5" w14:textId="77777777" w:rsidR="00CD74E9" w:rsidRPr="00F4442C" w:rsidRDefault="00CD74E9" w:rsidP="00CD74E9">
      <w:pPr>
        <w:pStyle w:val="PL"/>
      </w:pPr>
      <w:r w:rsidRPr="00F4442C">
        <w:t xml:space="preserve">          $ref: 'TS29122_CommonData.yaml#/components/responses/403'</w:t>
      </w:r>
    </w:p>
    <w:p w14:paraId="53BAF252" w14:textId="77777777" w:rsidR="00CD74E9" w:rsidRPr="00F4442C" w:rsidRDefault="00CD74E9" w:rsidP="00CD74E9">
      <w:pPr>
        <w:pStyle w:val="PL"/>
      </w:pPr>
      <w:r w:rsidRPr="00F4442C">
        <w:t xml:space="preserve">        '404':</w:t>
      </w:r>
    </w:p>
    <w:p w14:paraId="45EF1F76" w14:textId="77777777" w:rsidR="00CD74E9" w:rsidRPr="00F4442C" w:rsidRDefault="00CD74E9" w:rsidP="00CD74E9">
      <w:pPr>
        <w:pStyle w:val="PL"/>
      </w:pPr>
      <w:r w:rsidRPr="00F4442C">
        <w:t xml:space="preserve">          $ref: 'TS29122_CommonData.yaml#/components/responses/404'</w:t>
      </w:r>
    </w:p>
    <w:p w14:paraId="0196CC62" w14:textId="77777777" w:rsidR="00CD74E9" w:rsidRPr="00F4442C" w:rsidRDefault="00CD74E9" w:rsidP="00CD74E9">
      <w:pPr>
        <w:pStyle w:val="PL"/>
      </w:pPr>
      <w:r w:rsidRPr="00F4442C">
        <w:t xml:space="preserve">        '411':</w:t>
      </w:r>
    </w:p>
    <w:p w14:paraId="112B8F44" w14:textId="77777777" w:rsidR="00CD74E9" w:rsidRPr="00F4442C" w:rsidRDefault="00CD74E9" w:rsidP="00CD74E9">
      <w:pPr>
        <w:pStyle w:val="PL"/>
      </w:pPr>
      <w:r w:rsidRPr="00F4442C">
        <w:t xml:space="preserve">          $ref: 'TS29122_CommonData.yaml#/components/responses/411'</w:t>
      </w:r>
    </w:p>
    <w:p w14:paraId="4F23D801" w14:textId="77777777" w:rsidR="00CD74E9" w:rsidRPr="00F4442C" w:rsidRDefault="00CD74E9" w:rsidP="00CD74E9">
      <w:pPr>
        <w:pStyle w:val="PL"/>
      </w:pPr>
      <w:r w:rsidRPr="00F4442C">
        <w:t xml:space="preserve">        '413':</w:t>
      </w:r>
    </w:p>
    <w:p w14:paraId="2D227B77" w14:textId="77777777" w:rsidR="00CD74E9" w:rsidRPr="00F4442C" w:rsidRDefault="00CD74E9" w:rsidP="00CD74E9">
      <w:pPr>
        <w:pStyle w:val="PL"/>
      </w:pPr>
      <w:r w:rsidRPr="00F4442C">
        <w:t xml:space="preserve">          $ref: 'TS29122_CommonData.yaml#/components/responses/413'</w:t>
      </w:r>
    </w:p>
    <w:p w14:paraId="1EE73EFA" w14:textId="77777777" w:rsidR="00CD74E9" w:rsidRPr="00F4442C" w:rsidRDefault="00CD74E9" w:rsidP="00CD74E9">
      <w:pPr>
        <w:pStyle w:val="PL"/>
      </w:pPr>
      <w:r w:rsidRPr="00F4442C">
        <w:t xml:space="preserve">        '415':</w:t>
      </w:r>
    </w:p>
    <w:p w14:paraId="2867BFE2" w14:textId="77777777" w:rsidR="00CD74E9" w:rsidRPr="00F4442C" w:rsidRDefault="00CD74E9" w:rsidP="00CD74E9">
      <w:pPr>
        <w:pStyle w:val="PL"/>
      </w:pPr>
      <w:r w:rsidRPr="00F4442C">
        <w:t xml:space="preserve">          $ref: 'TS29122_CommonData.yaml#/components/responses/415'</w:t>
      </w:r>
    </w:p>
    <w:p w14:paraId="2F390A62" w14:textId="77777777" w:rsidR="00CD74E9" w:rsidRPr="00F4442C" w:rsidRDefault="00CD74E9" w:rsidP="00CD74E9">
      <w:pPr>
        <w:pStyle w:val="PL"/>
      </w:pPr>
      <w:r w:rsidRPr="00F4442C">
        <w:t xml:space="preserve">        '429':</w:t>
      </w:r>
    </w:p>
    <w:p w14:paraId="3A501DCE" w14:textId="77777777" w:rsidR="00CD74E9" w:rsidRPr="00F4442C" w:rsidRDefault="00CD74E9" w:rsidP="00CD74E9">
      <w:pPr>
        <w:pStyle w:val="PL"/>
      </w:pPr>
      <w:r w:rsidRPr="00F4442C">
        <w:t xml:space="preserve">          $ref: 'TS29122_CommonData.yaml#/components/responses/429'</w:t>
      </w:r>
    </w:p>
    <w:p w14:paraId="2E943743" w14:textId="77777777" w:rsidR="00CD74E9" w:rsidRPr="00F4442C" w:rsidRDefault="00CD74E9" w:rsidP="00CD74E9">
      <w:pPr>
        <w:pStyle w:val="PL"/>
      </w:pPr>
      <w:r w:rsidRPr="00F4442C">
        <w:t xml:space="preserve">        '500':</w:t>
      </w:r>
    </w:p>
    <w:p w14:paraId="0718CD80" w14:textId="77777777" w:rsidR="00CD74E9" w:rsidRPr="00F4442C" w:rsidRDefault="00CD74E9" w:rsidP="00CD74E9">
      <w:pPr>
        <w:pStyle w:val="PL"/>
      </w:pPr>
      <w:r w:rsidRPr="00F4442C">
        <w:t xml:space="preserve">          $ref: 'TS29122_CommonData.yaml#/components/responses/500'</w:t>
      </w:r>
    </w:p>
    <w:p w14:paraId="5D9057E7" w14:textId="77777777" w:rsidR="00CD74E9" w:rsidRPr="00F4442C" w:rsidRDefault="00CD74E9" w:rsidP="00CD74E9">
      <w:pPr>
        <w:pStyle w:val="PL"/>
      </w:pPr>
      <w:r w:rsidRPr="00F4442C">
        <w:t xml:space="preserve">        '503':</w:t>
      </w:r>
    </w:p>
    <w:p w14:paraId="05891FCC" w14:textId="77777777" w:rsidR="00CD74E9" w:rsidRPr="00F4442C" w:rsidRDefault="00CD74E9" w:rsidP="00CD74E9">
      <w:pPr>
        <w:pStyle w:val="PL"/>
      </w:pPr>
      <w:r w:rsidRPr="00F4442C">
        <w:t xml:space="preserve">          $ref: 'TS29122_CommonData.yaml#/components/responses/503'</w:t>
      </w:r>
    </w:p>
    <w:p w14:paraId="789597A4" w14:textId="77777777" w:rsidR="00CD74E9" w:rsidRPr="00F4442C" w:rsidRDefault="00CD74E9" w:rsidP="00CD74E9">
      <w:pPr>
        <w:pStyle w:val="PL"/>
      </w:pPr>
      <w:r w:rsidRPr="00F4442C">
        <w:t xml:space="preserve">        default:</w:t>
      </w:r>
    </w:p>
    <w:p w14:paraId="1DE77A2C" w14:textId="77777777" w:rsidR="00CD74E9" w:rsidRPr="00F4442C" w:rsidRDefault="00CD74E9" w:rsidP="00CD74E9">
      <w:pPr>
        <w:pStyle w:val="PL"/>
      </w:pPr>
      <w:r w:rsidRPr="00F4442C">
        <w:t xml:space="preserve">          $ref: 'TS29122_CommonData.yaml#/components/responses/default'</w:t>
      </w:r>
    </w:p>
    <w:p w14:paraId="5446ACBF" w14:textId="77777777" w:rsidR="00CD74E9" w:rsidRPr="00F4442C" w:rsidRDefault="00CD74E9" w:rsidP="00CD74E9">
      <w:pPr>
        <w:pStyle w:val="PL"/>
      </w:pPr>
      <w:r w:rsidRPr="00F4442C">
        <w:t xml:space="preserve">      callbacks:</w:t>
      </w:r>
    </w:p>
    <w:p w14:paraId="365DEF28" w14:textId="77777777" w:rsidR="00CD74E9" w:rsidRPr="00F4442C" w:rsidRDefault="00CD74E9" w:rsidP="00CD74E9">
      <w:pPr>
        <w:pStyle w:val="PL"/>
      </w:pPr>
      <w:r w:rsidRPr="00F4442C">
        <w:t xml:space="preserve">        </w:t>
      </w:r>
      <w:r>
        <w:t>ServProv</w:t>
      </w:r>
      <w:r w:rsidRPr="00F4442C">
        <w:t>Notif:</w:t>
      </w:r>
    </w:p>
    <w:p w14:paraId="4CACAE38" w14:textId="77777777" w:rsidR="00CD74E9" w:rsidRPr="00F4442C" w:rsidRDefault="00CD74E9" w:rsidP="00CD74E9">
      <w:pPr>
        <w:pStyle w:val="PL"/>
      </w:pPr>
      <w:r w:rsidRPr="00F4442C">
        <w:t xml:space="preserve">          '{$request.body#/notifUri}':</w:t>
      </w:r>
    </w:p>
    <w:p w14:paraId="17A46846" w14:textId="77777777" w:rsidR="00CD74E9" w:rsidRPr="00F4442C" w:rsidRDefault="00CD74E9" w:rsidP="00CD74E9">
      <w:pPr>
        <w:pStyle w:val="PL"/>
      </w:pPr>
      <w:r w:rsidRPr="00F4442C">
        <w:t xml:space="preserve">            post:</w:t>
      </w:r>
    </w:p>
    <w:p w14:paraId="1940F550" w14:textId="77777777" w:rsidR="00CD74E9" w:rsidRPr="00F4442C" w:rsidRDefault="00CD74E9" w:rsidP="00CD74E9">
      <w:pPr>
        <w:pStyle w:val="PL"/>
      </w:pPr>
      <w:r w:rsidRPr="00F4442C">
        <w:t xml:space="preserve">              requestBody:</w:t>
      </w:r>
    </w:p>
    <w:p w14:paraId="6C0FB429" w14:textId="77777777" w:rsidR="00CD74E9" w:rsidRPr="00F4442C" w:rsidRDefault="00CD74E9" w:rsidP="00CD74E9">
      <w:pPr>
        <w:pStyle w:val="PL"/>
      </w:pPr>
      <w:r w:rsidRPr="00F4442C">
        <w:t xml:space="preserve">                required: true</w:t>
      </w:r>
    </w:p>
    <w:p w14:paraId="317F6848" w14:textId="77777777" w:rsidR="00CD74E9" w:rsidRPr="00F4442C" w:rsidRDefault="00CD74E9" w:rsidP="00CD74E9">
      <w:pPr>
        <w:pStyle w:val="PL"/>
      </w:pPr>
      <w:r w:rsidRPr="00F4442C">
        <w:t xml:space="preserve">                content:</w:t>
      </w:r>
    </w:p>
    <w:p w14:paraId="7FD04E78" w14:textId="77777777" w:rsidR="00CD74E9" w:rsidRPr="00F4442C" w:rsidRDefault="00CD74E9" w:rsidP="00CD74E9">
      <w:pPr>
        <w:pStyle w:val="PL"/>
      </w:pPr>
      <w:r w:rsidRPr="00F4442C">
        <w:t xml:space="preserve">                  application/json:</w:t>
      </w:r>
    </w:p>
    <w:p w14:paraId="755F5A43" w14:textId="77777777" w:rsidR="00CD74E9" w:rsidRPr="00F4442C" w:rsidRDefault="00CD74E9" w:rsidP="00CD74E9">
      <w:pPr>
        <w:pStyle w:val="PL"/>
      </w:pPr>
      <w:r w:rsidRPr="00F4442C">
        <w:t xml:space="preserve">                    schema:</w:t>
      </w:r>
    </w:p>
    <w:p w14:paraId="6616A22A" w14:textId="77777777" w:rsidR="00CD74E9" w:rsidRPr="00F4442C" w:rsidRDefault="00CD74E9" w:rsidP="00CD74E9">
      <w:pPr>
        <w:pStyle w:val="PL"/>
      </w:pPr>
      <w:r w:rsidRPr="00F4442C">
        <w:t xml:space="preserve">                      $ref: '#/components/schemas/</w:t>
      </w:r>
      <w:r>
        <w:t>ServProv</w:t>
      </w:r>
      <w:r w:rsidRPr="00F4442C">
        <w:t>Notif'</w:t>
      </w:r>
    </w:p>
    <w:p w14:paraId="0D581FC5" w14:textId="77777777" w:rsidR="00CD74E9" w:rsidRPr="00F4442C" w:rsidRDefault="00CD74E9" w:rsidP="00CD74E9">
      <w:pPr>
        <w:pStyle w:val="PL"/>
      </w:pPr>
      <w:r w:rsidRPr="00F4442C">
        <w:t xml:space="preserve">              responses:</w:t>
      </w:r>
    </w:p>
    <w:p w14:paraId="08C77B5F" w14:textId="77777777" w:rsidR="00CD74E9" w:rsidRPr="00F4442C" w:rsidRDefault="00CD74E9" w:rsidP="00CD74E9">
      <w:pPr>
        <w:pStyle w:val="PL"/>
      </w:pPr>
      <w:r w:rsidRPr="00F4442C">
        <w:t xml:space="preserve">                '204':</w:t>
      </w:r>
    </w:p>
    <w:p w14:paraId="67D4A4D4" w14:textId="77777777" w:rsidR="00CD74E9" w:rsidRPr="00F4442C" w:rsidRDefault="00CD74E9" w:rsidP="00CD74E9">
      <w:pPr>
        <w:pStyle w:val="PL"/>
        <w:rPr>
          <w:lang w:eastAsia="zh-CN"/>
        </w:rPr>
      </w:pPr>
      <w:r w:rsidRPr="00F4442C">
        <w:t xml:space="preserve">                  description: </w:t>
      </w:r>
      <w:r w:rsidRPr="00F4442C">
        <w:rPr>
          <w:lang w:eastAsia="zh-CN"/>
        </w:rPr>
        <w:t>&gt;</w:t>
      </w:r>
    </w:p>
    <w:p w14:paraId="63C4577E" w14:textId="77777777" w:rsidR="00CD74E9" w:rsidRPr="00F4442C" w:rsidRDefault="00CD74E9" w:rsidP="00CD74E9">
      <w:pPr>
        <w:pStyle w:val="PL"/>
      </w:pPr>
      <w:r w:rsidRPr="00F4442C">
        <w:t xml:space="preserve">                    No Content. The </w:t>
      </w:r>
      <w:r>
        <w:rPr>
          <w:lang w:val="en-US"/>
        </w:rPr>
        <w:t>Service Provisioning</w:t>
      </w:r>
      <w:r w:rsidRPr="00F4442C">
        <w:t xml:space="preserve"> Notification is successfully received and</w:t>
      </w:r>
    </w:p>
    <w:p w14:paraId="7E5D6DFD" w14:textId="77777777" w:rsidR="00CD74E9" w:rsidRPr="00F4442C" w:rsidRDefault="00CD74E9" w:rsidP="00CD74E9">
      <w:pPr>
        <w:pStyle w:val="PL"/>
      </w:pPr>
      <w:r w:rsidRPr="00F4442C">
        <w:t xml:space="preserve">                    </w:t>
      </w:r>
      <w:r>
        <w:t>a</w:t>
      </w:r>
      <w:r w:rsidRPr="00F4442C">
        <w:t>cknowledged.</w:t>
      </w:r>
    </w:p>
    <w:p w14:paraId="61516E5B" w14:textId="77777777" w:rsidR="00CD74E9" w:rsidRPr="00F4442C" w:rsidRDefault="00CD74E9" w:rsidP="00CD74E9">
      <w:pPr>
        <w:pStyle w:val="PL"/>
      </w:pPr>
      <w:r w:rsidRPr="00F4442C">
        <w:t xml:space="preserve">                '307':</w:t>
      </w:r>
    </w:p>
    <w:p w14:paraId="0C03852F"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7E1913AB" w14:textId="77777777" w:rsidR="00CD74E9" w:rsidRPr="00F4442C" w:rsidRDefault="00CD74E9" w:rsidP="00CD74E9">
      <w:pPr>
        <w:pStyle w:val="PL"/>
      </w:pPr>
      <w:r w:rsidRPr="00F4442C">
        <w:t xml:space="preserve">                '308':</w:t>
      </w:r>
    </w:p>
    <w:p w14:paraId="23147EC9"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64509BA4" w14:textId="77777777" w:rsidR="00CD74E9" w:rsidRPr="00F4442C" w:rsidRDefault="00CD74E9" w:rsidP="00CD74E9">
      <w:pPr>
        <w:pStyle w:val="PL"/>
      </w:pPr>
      <w:r w:rsidRPr="00F4442C">
        <w:t xml:space="preserve">                '400':</w:t>
      </w:r>
    </w:p>
    <w:p w14:paraId="036FCC62" w14:textId="77777777" w:rsidR="00CD74E9" w:rsidRPr="00F4442C" w:rsidRDefault="00CD74E9" w:rsidP="00CD74E9">
      <w:pPr>
        <w:pStyle w:val="PL"/>
      </w:pPr>
      <w:r w:rsidRPr="00F4442C">
        <w:t xml:space="preserve">                  $ref: 'TS29122_CommonData.yaml#/components/responses/400'</w:t>
      </w:r>
    </w:p>
    <w:p w14:paraId="73006AFE" w14:textId="77777777" w:rsidR="00CD74E9" w:rsidRPr="00F4442C" w:rsidRDefault="00CD74E9" w:rsidP="00CD74E9">
      <w:pPr>
        <w:pStyle w:val="PL"/>
      </w:pPr>
      <w:r w:rsidRPr="00F4442C">
        <w:t xml:space="preserve">                '401':</w:t>
      </w:r>
    </w:p>
    <w:p w14:paraId="72159698" w14:textId="77777777" w:rsidR="00CD74E9" w:rsidRPr="00F4442C" w:rsidRDefault="00CD74E9" w:rsidP="00CD74E9">
      <w:pPr>
        <w:pStyle w:val="PL"/>
      </w:pPr>
      <w:r w:rsidRPr="00F4442C">
        <w:t xml:space="preserve">                  $ref: 'TS29122_CommonData.yaml#/components/responses/401'</w:t>
      </w:r>
    </w:p>
    <w:p w14:paraId="413F3D08" w14:textId="77777777" w:rsidR="00CD74E9" w:rsidRPr="00F4442C" w:rsidRDefault="00CD74E9" w:rsidP="00CD74E9">
      <w:pPr>
        <w:pStyle w:val="PL"/>
      </w:pPr>
      <w:r w:rsidRPr="00F4442C">
        <w:t xml:space="preserve">                '403':</w:t>
      </w:r>
    </w:p>
    <w:p w14:paraId="32152078" w14:textId="77777777" w:rsidR="00CD74E9" w:rsidRPr="00F4442C" w:rsidRDefault="00CD74E9" w:rsidP="00CD74E9">
      <w:pPr>
        <w:pStyle w:val="PL"/>
      </w:pPr>
      <w:r w:rsidRPr="00F4442C">
        <w:t xml:space="preserve">                  $ref: 'TS29122_CommonData.yaml#/components/responses/403'</w:t>
      </w:r>
    </w:p>
    <w:p w14:paraId="6F8B56C9" w14:textId="77777777" w:rsidR="00CD74E9" w:rsidRPr="00F4442C" w:rsidRDefault="00CD74E9" w:rsidP="00CD74E9">
      <w:pPr>
        <w:pStyle w:val="PL"/>
      </w:pPr>
      <w:r w:rsidRPr="00F4442C">
        <w:t xml:space="preserve">                '404':</w:t>
      </w:r>
    </w:p>
    <w:p w14:paraId="4F8D49E4" w14:textId="77777777" w:rsidR="00CD74E9" w:rsidRPr="00F4442C" w:rsidRDefault="00CD74E9" w:rsidP="00CD74E9">
      <w:pPr>
        <w:pStyle w:val="PL"/>
      </w:pPr>
      <w:r w:rsidRPr="00F4442C">
        <w:t xml:space="preserve">                  $ref: 'TS29122_CommonData.yaml#/components/responses/404'</w:t>
      </w:r>
    </w:p>
    <w:p w14:paraId="7A5886D1" w14:textId="77777777" w:rsidR="00CD74E9" w:rsidRPr="00F4442C" w:rsidRDefault="00CD74E9" w:rsidP="00CD74E9">
      <w:pPr>
        <w:pStyle w:val="PL"/>
      </w:pPr>
      <w:r w:rsidRPr="00F4442C">
        <w:t xml:space="preserve">                '411':</w:t>
      </w:r>
    </w:p>
    <w:p w14:paraId="3138FBB5" w14:textId="77777777" w:rsidR="00CD74E9" w:rsidRPr="00F4442C" w:rsidRDefault="00CD74E9" w:rsidP="00CD74E9">
      <w:pPr>
        <w:pStyle w:val="PL"/>
      </w:pPr>
      <w:r w:rsidRPr="00F4442C">
        <w:t xml:space="preserve">                  $ref: 'TS29122_CommonData.yaml#/components/responses/411'</w:t>
      </w:r>
    </w:p>
    <w:p w14:paraId="721D2B4A" w14:textId="77777777" w:rsidR="00CD74E9" w:rsidRPr="00F4442C" w:rsidRDefault="00CD74E9" w:rsidP="00CD74E9">
      <w:pPr>
        <w:pStyle w:val="PL"/>
      </w:pPr>
      <w:r w:rsidRPr="00F4442C">
        <w:t xml:space="preserve">                '413':</w:t>
      </w:r>
    </w:p>
    <w:p w14:paraId="64129C3C" w14:textId="77777777" w:rsidR="00CD74E9" w:rsidRPr="00F4442C" w:rsidRDefault="00CD74E9" w:rsidP="00CD74E9">
      <w:pPr>
        <w:pStyle w:val="PL"/>
      </w:pPr>
      <w:r w:rsidRPr="00F4442C">
        <w:t xml:space="preserve">                  $ref: 'TS29122_CommonData.yaml#/components/responses/413'</w:t>
      </w:r>
    </w:p>
    <w:p w14:paraId="3900886F" w14:textId="77777777" w:rsidR="00CD74E9" w:rsidRPr="00F4442C" w:rsidRDefault="00CD74E9" w:rsidP="00CD74E9">
      <w:pPr>
        <w:pStyle w:val="PL"/>
      </w:pPr>
      <w:r w:rsidRPr="00F4442C">
        <w:t xml:space="preserve">                '415':</w:t>
      </w:r>
    </w:p>
    <w:p w14:paraId="647ECD9C" w14:textId="77777777" w:rsidR="00CD74E9" w:rsidRPr="00F4442C" w:rsidRDefault="00CD74E9" w:rsidP="00CD74E9">
      <w:pPr>
        <w:pStyle w:val="PL"/>
      </w:pPr>
      <w:r w:rsidRPr="00F4442C">
        <w:t xml:space="preserve">                  $ref: 'TS29122_CommonData.yaml#/components/responses/415'</w:t>
      </w:r>
    </w:p>
    <w:p w14:paraId="6FA2B7DB" w14:textId="77777777" w:rsidR="00CD74E9" w:rsidRPr="00F4442C" w:rsidRDefault="00CD74E9" w:rsidP="00CD74E9">
      <w:pPr>
        <w:pStyle w:val="PL"/>
      </w:pPr>
      <w:r w:rsidRPr="00F4442C">
        <w:t xml:space="preserve">                '429':</w:t>
      </w:r>
    </w:p>
    <w:p w14:paraId="507432C3" w14:textId="77777777" w:rsidR="00CD74E9" w:rsidRPr="00F4442C" w:rsidRDefault="00CD74E9" w:rsidP="00CD74E9">
      <w:pPr>
        <w:pStyle w:val="PL"/>
      </w:pPr>
      <w:r w:rsidRPr="00F4442C">
        <w:t xml:space="preserve">                  $ref: 'TS29122_CommonData.yaml#/components/responses/429'</w:t>
      </w:r>
    </w:p>
    <w:p w14:paraId="14CC3364" w14:textId="77777777" w:rsidR="00CD74E9" w:rsidRPr="00F4442C" w:rsidRDefault="00CD74E9" w:rsidP="00CD74E9">
      <w:pPr>
        <w:pStyle w:val="PL"/>
      </w:pPr>
      <w:r w:rsidRPr="00F4442C">
        <w:t xml:space="preserve">                '500':</w:t>
      </w:r>
    </w:p>
    <w:p w14:paraId="78DC40EB" w14:textId="77777777" w:rsidR="00CD74E9" w:rsidRPr="00F4442C" w:rsidRDefault="00CD74E9" w:rsidP="00CD74E9">
      <w:pPr>
        <w:pStyle w:val="PL"/>
      </w:pPr>
      <w:r w:rsidRPr="00F4442C">
        <w:t xml:space="preserve">                  $ref: 'TS29122_CommonData.yaml#/components/responses/500'</w:t>
      </w:r>
    </w:p>
    <w:p w14:paraId="34B35D0D" w14:textId="77777777" w:rsidR="00CD74E9" w:rsidRPr="00F4442C" w:rsidRDefault="00CD74E9" w:rsidP="00CD74E9">
      <w:pPr>
        <w:pStyle w:val="PL"/>
      </w:pPr>
      <w:r w:rsidRPr="00F4442C">
        <w:t xml:space="preserve">                '503':</w:t>
      </w:r>
    </w:p>
    <w:p w14:paraId="600581EE" w14:textId="77777777" w:rsidR="00CD74E9" w:rsidRPr="00F4442C" w:rsidRDefault="00CD74E9" w:rsidP="00CD74E9">
      <w:pPr>
        <w:pStyle w:val="PL"/>
      </w:pPr>
      <w:r w:rsidRPr="00F4442C">
        <w:t xml:space="preserve">                  $ref: 'TS29122_CommonData.yaml#/components/responses/503'</w:t>
      </w:r>
    </w:p>
    <w:p w14:paraId="4E5668DE" w14:textId="77777777" w:rsidR="00CD74E9" w:rsidRPr="00F4442C" w:rsidRDefault="00CD74E9" w:rsidP="00CD74E9">
      <w:pPr>
        <w:pStyle w:val="PL"/>
      </w:pPr>
      <w:r w:rsidRPr="00F4442C">
        <w:t xml:space="preserve">                default:</w:t>
      </w:r>
    </w:p>
    <w:p w14:paraId="6401EB95" w14:textId="77777777" w:rsidR="00CD74E9" w:rsidRPr="00F4442C" w:rsidRDefault="00CD74E9" w:rsidP="00CD74E9">
      <w:pPr>
        <w:pStyle w:val="PL"/>
      </w:pPr>
      <w:r w:rsidRPr="00F4442C">
        <w:t xml:space="preserve">                  $ref: 'TS29122_CommonData.yaml#/components/responses/default'</w:t>
      </w:r>
    </w:p>
    <w:p w14:paraId="38B7924A" w14:textId="77777777" w:rsidR="00CD74E9" w:rsidRPr="00F4442C" w:rsidRDefault="00CD74E9" w:rsidP="00CD74E9">
      <w:pPr>
        <w:pStyle w:val="PL"/>
      </w:pPr>
    </w:p>
    <w:p w14:paraId="7573EE95" w14:textId="77777777" w:rsidR="00CD74E9" w:rsidRPr="00F4442C" w:rsidRDefault="00CD74E9" w:rsidP="00CD74E9">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7B94B1D4" w14:textId="77777777" w:rsidR="00CD74E9" w:rsidRPr="00F4442C" w:rsidRDefault="00CD74E9" w:rsidP="00CD74E9">
      <w:pPr>
        <w:pStyle w:val="PL"/>
        <w:rPr>
          <w:lang w:eastAsia="es-ES"/>
        </w:rPr>
      </w:pPr>
      <w:r w:rsidRPr="00F4442C">
        <w:rPr>
          <w:lang w:eastAsia="es-ES"/>
        </w:rPr>
        <w:t xml:space="preserve">    parameters:</w:t>
      </w:r>
    </w:p>
    <w:p w14:paraId="1276FAD8" w14:textId="77777777" w:rsidR="00CD74E9" w:rsidRPr="00F4442C" w:rsidRDefault="00CD74E9" w:rsidP="00CD74E9">
      <w:pPr>
        <w:pStyle w:val="PL"/>
        <w:rPr>
          <w:lang w:eastAsia="es-ES"/>
        </w:rPr>
      </w:pPr>
      <w:r w:rsidRPr="00F4442C">
        <w:rPr>
          <w:lang w:eastAsia="es-ES"/>
        </w:rPr>
        <w:t xml:space="preserve">      - name: </w:t>
      </w:r>
      <w:r>
        <w:t>subsc</w:t>
      </w:r>
      <w:r w:rsidRPr="00F4442C">
        <w:rPr>
          <w:lang w:eastAsia="es-ES"/>
        </w:rPr>
        <w:t>Id</w:t>
      </w:r>
    </w:p>
    <w:p w14:paraId="7981E870" w14:textId="77777777" w:rsidR="00CD74E9" w:rsidRPr="00F4442C" w:rsidRDefault="00CD74E9" w:rsidP="00CD74E9">
      <w:pPr>
        <w:pStyle w:val="PL"/>
        <w:rPr>
          <w:lang w:eastAsia="es-ES"/>
        </w:rPr>
      </w:pPr>
      <w:r w:rsidRPr="00F4442C">
        <w:rPr>
          <w:lang w:eastAsia="es-ES"/>
        </w:rPr>
        <w:t xml:space="preserve">        in: path</w:t>
      </w:r>
    </w:p>
    <w:p w14:paraId="07BF04D5" w14:textId="77777777" w:rsidR="00CD74E9" w:rsidRPr="00F4442C" w:rsidRDefault="00CD74E9" w:rsidP="00CD74E9">
      <w:pPr>
        <w:pStyle w:val="PL"/>
        <w:rPr>
          <w:lang w:eastAsia="es-ES"/>
        </w:rPr>
      </w:pPr>
      <w:r w:rsidRPr="00F4442C">
        <w:rPr>
          <w:lang w:eastAsia="es-ES"/>
        </w:rPr>
        <w:t xml:space="preserve">        description: &gt;</w:t>
      </w:r>
    </w:p>
    <w:p w14:paraId="46290179" w14:textId="77777777" w:rsidR="00CD74E9" w:rsidRPr="00F4442C" w:rsidRDefault="00CD74E9" w:rsidP="00CD74E9">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2E2A4B3C" w14:textId="77777777" w:rsidR="00CD74E9" w:rsidRPr="00F4442C" w:rsidRDefault="00CD74E9" w:rsidP="00CD74E9">
      <w:pPr>
        <w:pStyle w:val="PL"/>
        <w:rPr>
          <w:lang w:eastAsia="es-ES"/>
        </w:rPr>
      </w:pPr>
      <w:r w:rsidRPr="00F4442C">
        <w:rPr>
          <w:lang w:eastAsia="es-ES"/>
        </w:rPr>
        <w:t xml:space="preserve">        required: true</w:t>
      </w:r>
    </w:p>
    <w:p w14:paraId="27951331" w14:textId="77777777" w:rsidR="00CD74E9" w:rsidRPr="00F4442C" w:rsidRDefault="00CD74E9" w:rsidP="00CD74E9">
      <w:pPr>
        <w:pStyle w:val="PL"/>
        <w:rPr>
          <w:lang w:eastAsia="es-ES"/>
        </w:rPr>
      </w:pPr>
      <w:r w:rsidRPr="00F4442C">
        <w:rPr>
          <w:lang w:eastAsia="es-ES"/>
        </w:rPr>
        <w:t xml:space="preserve">        schema:</w:t>
      </w:r>
    </w:p>
    <w:p w14:paraId="1D0E02D7" w14:textId="77777777" w:rsidR="00CD74E9" w:rsidRPr="00F4442C" w:rsidRDefault="00CD74E9" w:rsidP="00CD74E9">
      <w:pPr>
        <w:pStyle w:val="PL"/>
        <w:rPr>
          <w:lang w:eastAsia="es-ES"/>
        </w:rPr>
      </w:pPr>
      <w:r w:rsidRPr="00F4442C">
        <w:rPr>
          <w:lang w:eastAsia="es-ES"/>
        </w:rPr>
        <w:t xml:space="preserve">          type: string</w:t>
      </w:r>
    </w:p>
    <w:p w14:paraId="3D8FA2E2" w14:textId="77777777" w:rsidR="00CD74E9" w:rsidRPr="00F4442C" w:rsidRDefault="00CD74E9" w:rsidP="00CD74E9">
      <w:pPr>
        <w:pStyle w:val="PL"/>
        <w:rPr>
          <w:lang w:eastAsia="es-ES"/>
        </w:rPr>
      </w:pPr>
    </w:p>
    <w:p w14:paraId="4A689B75" w14:textId="77777777" w:rsidR="00CD74E9" w:rsidRPr="00F4442C" w:rsidRDefault="00CD74E9" w:rsidP="00CD74E9">
      <w:pPr>
        <w:pStyle w:val="PL"/>
        <w:rPr>
          <w:lang w:eastAsia="es-ES"/>
        </w:rPr>
      </w:pPr>
      <w:r w:rsidRPr="00F4442C">
        <w:rPr>
          <w:lang w:eastAsia="es-ES"/>
        </w:rPr>
        <w:t xml:space="preserve">    get:</w:t>
      </w:r>
    </w:p>
    <w:p w14:paraId="2A20ABCD" w14:textId="77777777" w:rsidR="00CD74E9" w:rsidRPr="00F4442C" w:rsidRDefault="00CD74E9" w:rsidP="00CD74E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426B9836" w14:textId="77777777" w:rsidR="00CD74E9" w:rsidRPr="00F4442C" w:rsidRDefault="00CD74E9" w:rsidP="00CD74E9">
      <w:pPr>
        <w:pStyle w:val="PL"/>
        <w:rPr>
          <w:rFonts w:cs="Courier New"/>
          <w:szCs w:val="16"/>
        </w:rPr>
      </w:pPr>
      <w:r w:rsidRPr="00F4442C">
        <w:rPr>
          <w:rFonts w:cs="Courier New"/>
          <w:szCs w:val="16"/>
        </w:rPr>
        <w:t xml:space="preserve">      operationId: GetInd</w:t>
      </w:r>
      <w:r>
        <w:t>ServProvSubsc</w:t>
      </w:r>
    </w:p>
    <w:p w14:paraId="34BB270F" w14:textId="77777777" w:rsidR="00CD74E9" w:rsidRPr="00F4442C" w:rsidRDefault="00CD74E9" w:rsidP="00CD74E9">
      <w:pPr>
        <w:pStyle w:val="PL"/>
        <w:rPr>
          <w:rFonts w:cs="Courier New"/>
          <w:szCs w:val="16"/>
        </w:rPr>
      </w:pPr>
      <w:r w:rsidRPr="00F4442C">
        <w:rPr>
          <w:rFonts w:cs="Courier New"/>
          <w:szCs w:val="16"/>
        </w:rPr>
        <w:t xml:space="preserve">      tags:</w:t>
      </w:r>
    </w:p>
    <w:p w14:paraId="0AD64351"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58E13E3C" w14:textId="77777777" w:rsidR="00CD74E9" w:rsidRPr="00F4442C" w:rsidRDefault="00CD74E9" w:rsidP="00CD74E9">
      <w:pPr>
        <w:pStyle w:val="PL"/>
        <w:rPr>
          <w:lang w:eastAsia="es-ES"/>
        </w:rPr>
      </w:pPr>
      <w:r w:rsidRPr="00F4442C">
        <w:rPr>
          <w:lang w:eastAsia="es-ES"/>
        </w:rPr>
        <w:t xml:space="preserve">      responses:</w:t>
      </w:r>
    </w:p>
    <w:p w14:paraId="541D6C65" w14:textId="77777777" w:rsidR="00CD74E9" w:rsidRPr="00F4442C" w:rsidRDefault="00CD74E9" w:rsidP="00CD74E9">
      <w:pPr>
        <w:pStyle w:val="PL"/>
        <w:rPr>
          <w:lang w:eastAsia="es-ES"/>
        </w:rPr>
      </w:pPr>
      <w:r w:rsidRPr="00F4442C">
        <w:rPr>
          <w:lang w:eastAsia="es-ES"/>
        </w:rPr>
        <w:t xml:space="preserve">        '200':</w:t>
      </w:r>
    </w:p>
    <w:p w14:paraId="07D44E6A" w14:textId="77777777" w:rsidR="00CD74E9" w:rsidRPr="00F4442C" w:rsidRDefault="00CD74E9" w:rsidP="00CD74E9">
      <w:pPr>
        <w:pStyle w:val="PL"/>
        <w:rPr>
          <w:lang w:eastAsia="es-ES"/>
        </w:rPr>
      </w:pPr>
      <w:r w:rsidRPr="00F4442C">
        <w:rPr>
          <w:lang w:eastAsia="es-ES"/>
        </w:rPr>
        <w:t xml:space="preserve">          description: &gt;</w:t>
      </w:r>
    </w:p>
    <w:p w14:paraId="76D0E550" w14:textId="77777777" w:rsidR="00CD74E9" w:rsidRDefault="00CD74E9" w:rsidP="00CD74E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46FA1FBB" w14:textId="77777777" w:rsidR="00CD74E9" w:rsidRDefault="00CD74E9" w:rsidP="00CD74E9">
      <w:pPr>
        <w:pStyle w:val="PL"/>
      </w:pPr>
      <w:r>
        <w:t xml:space="preserve">            returned.</w:t>
      </w:r>
    </w:p>
    <w:p w14:paraId="04A0118B" w14:textId="77777777" w:rsidR="00CD74E9" w:rsidRPr="00F4442C" w:rsidRDefault="00CD74E9" w:rsidP="00CD74E9">
      <w:pPr>
        <w:pStyle w:val="PL"/>
        <w:rPr>
          <w:lang w:eastAsia="es-ES"/>
        </w:rPr>
      </w:pPr>
      <w:r w:rsidRPr="00F4442C">
        <w:rPr>
          <w:lang w:eastAsia="es-ES"/>
        </w:rPr>
        <w:t xml:space="preserve">          content:</w:t>
      </w:r>
    </w:p>
    <w:p w14:paraId="0BCDB55A" w14:textId="77777777" w:rsidR="00CD74E9" w:rsidRPr="00F4442C" w:rsidRDefault="00CD74E9" w:rsidP="00CD74E9">
      <w:pPr>
        <w:pStyle w:val="PL"/>
        <w:rPr>
          <w:lang w:eastAsia="es-ES"/>
        </w:rPr>
      </w:pPr>
      <w:r w:rsidRPr="00F4442C">
        <w:rPr>
          <w:lang w:eastAsia="es-ES"/>
        </w:rPr>
        <w:t xml:space="preserve">            application/json:</w:t>
      </w:r>
    </w:p>
    <w:p w14:paraId="6DB2E57B" w14:textId="77777777" w:rsidR="00CD74E9" w:rsidRPr="00F4442C" w:rsidRDefault="00CD74E9" w:rsidP="00CD74E9">
      <w:pPr>
        <w:pStyle w:val="PL"/>
        <w:rPr>
          <w:lang w:eastAsia="es-ES"/>
        </w:rPr>
      </w:pPr>
      <w:r w:rsidRPr="00F4442C">
        <w:rPr>
          <w:lang w:eastAsia="es-ES"/>
        </w:rPr>
        <w:t xml:space="preserve">              schema:</w:t>
      </w:r>
    </w:p>
    <w:p w14:paraId="031A8AD6"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2C4CDDA1" w14:textId="77777777" w:rsidR="00CD74E9" w:rsidRPr="00F4442C" w:rsidRDefault="00CD74E9" w:rsidP="00CD74E9">
      <w:pPr>
        <w:pStyle w:val="PL"/>
      </w:pPr>
      <w:r w:rsidRPr="00F4442C">
        <w:t xml:space="preserve">        '307':</w:t>
      </w:r>
    </w:p>
    <w:p w14:paraId="1BDF3193"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5C7D94D7" w14:textId="77777777" w:rsidR="00CD74E9" w:rsidRPr="00F4442C" w:rsidRDefault="00CD74E9" w:rsidP="00CD74E9">
      <w:pPr>
        <w:pStyle w:val="PL"/>
      </w:pPr>
      <w:r w:rsidRPr="00F4442C">
        <w:t xml:space="preserve">        '308':</w:t>
      </w:r>
    </w:p>
    <w:p w14:paraId="58C3DE09"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6D29E89E" w14:textId="77777777" w:rsidR="00CD74E9" w:rsidRPr="00F4442C" w:rsidRDefault="00CD74E9" w:rsidP="00CD74E9">
      <w:pPr>
        <w:pStyle w:val="PL"/>
        <w:rPr>
          <w:lang w:eastAsia="es-ES"/>
        </w:rPr>
      </w:pPr>
      <w:r w:rsidRPr="00F4442C">
        <w:rPr>
          <w:lang w:eastAsia="es-ES"/>
        </w:rPr>
        <w:t xml:space="preserve">        '400':</w:t>
      </w:r>
    </w:p>
    <w:p w14:paraId="7BCDDE12"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23CD4F4D" w14:textId="77777777" w:rsidR="00CD74E9" w:rsidRPr="00F4442C" w:rsidRDefault="00CD74E9" w:rsidP="00CD74E9">
      <w:pPr>
        <w:pStyle w:val="PL"/>
        <w:rPr>
          <w:lang w:eastAsia="es-ES"/>
        </w:rPr>
      </w:pPr>
      <w:r w:rsidRPr="00F4442C">
        <w:rPr>
          <w:lang w:eastAsia="es-ES"/>
        </w:rPr>
        <w:t xml:space="preserve">        '401':</w:t>
      </w:r>
    </w:p>
    <w:p w14:paraId="16681311"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31B041B4" w14:textId="77777777" w:rsidR="00CD74E9" w:rsidRPr="00F4442C" w:rsidRDefault="00CD74E9" w:rsidP="00CD74E9">
      <w:pPr>
        <w:pStyle w:val="PL"/>
        <w:rPr>
          <w:lang w:eastAsia="es-ES"/>
        </w:rPr>
      </w:pPr>
      <w:r w:rsidRPr="00F4442C">
        <w:rPr>
          <w:lang w:eastAsia="es-ES"/>
        </w:rPr>
        <w:t xml:space="preserve">        '403':</w:t>
      </w:r>
    </w:p>
    <w:p w14:paraId="51D557A7"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00908387" w14:textId="77777777" w:rsidR="00CD74E9" w:rsidRPr="00F4442C" w:rsidRDefault="00CD74E9" w:rsidP="00CD74E9">
      <w:pPr>
        <w:pStyle w:val="PL"/>
        <w:rPr>
          <w:lang w:eastAsia="es-ES"/>
        </w:rPr>
      </w:pPr>
      <w:r w:rsidRPr="00F4442C">
        <w:rPr>
          <w:lang w:eastAsia="es-ES"/>
        </w:rPr>
        <w:t xml:space="preserve">        '404':</w:t>
      </w:r>
    </w:p>
    <w:p w14:paraId="43128E10"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39E0C23F" w14:textId="77777777" w:rsidR="00CD74E9" w:rsidRPr="00F4442C" w:rsidRDefault="00CD74E9" w:rsidP="00CD74E9">
      <w:pPr>
        <w:pStyle w:val="PL"/>
        <w:rPr>
          <w:lang w:eastAsia="es-ES"/>
        </w:rPr>
      </w:pPr>
      <w:r w:rsidRPr="00F4442C">
        <w:rPr>
          <w:lang w:eastAsia="es-ES"/>
        </w:rPr>
        <w:t xml:space="preserve">        '406':</w:t>
      </w:r>
    </w:p>
    <w:p w14:paraId="7E88C64C"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602C4286" w14:textId="77777777" w:rsidR="00CD74E9" w:rsidRPr="00F4442C" w:rsidRDefault="00CD74E9" w:rsidP="00CD74E9">
      <w:pPr>
        <w:pStyle w:val="PL"/>
        <w:rPr>
          <w:lang w:eastAsia="es-ES"/>
        </w:rPr>
      </w:pPr>
      <w:r w:rsidRPr="00F4442C">
        <w:rPr>
          <w:lang w:eastAsia="es-ES"/>
        </w:rPr>
        <w:t xml:space="preserve">        '429':</w:t>
      </w:r>
    </w:p>
    <w:p w14:paraId="1D0104B2"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4B1DD75D" w14:textId="77777777" w:rsidR="00CD74E9" w:rsidRPr="00F4442C" w:rsidRDefault="00CD74E9" w:rsidP="00CD74E9">
      <w:pPr>
        <w:pStyle w:val="PL"/>
        <w:rPr>
          <w:lang w:eastAsia="es-ES"/>
        </w:rPr>
      </w:pPr>
      <w:r w:rsidRPr="00F4442C">
        <w:rPr>
          <w:lang w:eastAsia="es-ES"/>
        </w:rPr>
        <w:t xml:space="preserve">        '500':</w:t>
      </w:r>
    </w:p>
    <w:p w14:paraId="52DBD530"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568E7A70" w14:textId="77777777" w:rsidR="00CD74E9" w:rsidRPr="00F4442C" w:rsidRDefault="00CD74E9" w:rsidP="00CD74E9">
      <w:pPr>
        <w:pStyle w:val="PL"/>
        <w:rPr>
          <w:lang w:eastAsia="es-ES"/>
        </w:rPr>
      </w:pPr>
      <w:r w:rsidRPr="00F4442C">
        <w:rPr>
          <w:lang w:eastAsia="es-ES"/>
        </w:rPr>
        <w:t xml:space="preserve">        '503':</w:t>
      </w:r>
    </w:p>
    <w:p w14:paraId="32FBF906"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078D28F6" w14:textId="77777777" w:rsidR="00CD74E9" w:rsidRPr="00F4442C" w:rsidRDefault="00CD74E9" w:rsidP="00CD74E9">
      <w:pPr>
        <w:pStyle w:val="PL"/>
        <w:rPr>
          <w:lang w:eastAsia="es-ES"/>
        </w:rPr>
      </w:pPr>
      <w:r w:rsidRPr="00F4442C">
        <w:rPr>
          <w:lang w:eastAsia="es-ES"/>
        </w:rPr>
        <w:t xml:space="preserve">        default:</w:t>
      </w:r>
    </w:p>
    <w:p w14:paraId="4D69074F"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514A4667" w14:textId="77777777" w:rsidR="00CD74E9" w:rsidRPr="00F4442C" w:rsidRDefault="00CD74E9" w:rsidP="00CD74E9">
      <w:pPr>
        <w:pStyle w:val="PL"/>
        <w:rPr>
          <w:lang w:eastAsia="es-ES"/>
        </w:rPr>
      </w:pPr>
    </w:p>
    <w:p w14:paraId="297BBC0E" w14:textId="77777777" w:rsidR="00CD74E9" w:rsidRPr="00F4442C" w:rsidRDefault="00CD74E9" w:rsidP="00CD74E9">
      <w:pPr>
        <w:pStyle w:val="PL"/>
        <w:rPr>
          <w:lang w:eastAsia="es-ES"/>
        </w:rPr>
      </w:pPr>
      <w:r w:rsidRPr="00F4442C">
        <w:rPr>
          <w:lang w:eastAsia="es-ES"/>
        </w:rPr>
        <w:t xml:space="preserve">    put:</w:t>
      </w:r>
    </w:p>
    <w:p w14:paraId="0AEA2860" w14:textId="77777777" w:rsidR="00CD74E9" w:rsidRPr="00F4442C" w:rsidRDefault="00CD74E9" w:rsidP="00CD74E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41BA2B2" w14:textId="77777777" w:rsidR="00CD74E9" w:rsidRPr="00F4442C" w:rsidRDefault="00CD74E9" w:rsidP="00CD74E9">
      <w:pPr>
        <w:pStyle w:val="PL"/>
        <w:rPr>
          <w:rFonts w:cs="Courier New"/>
          <w:szCs w:val="16"/>
        </w:rPr>
      </w:pPr>
      <w:r w:rsidRPr="00F4442C">
        <w:rPr>
          <w:rFonts w:cs="Courier New"/>
          <w:szCs w:val="16"/>
        </w:rPr>
        <w:t xml:space="preserve">      operationId: UpdateInd</w:t>
      </w:r>
      <w:r>
        <w:t>ServProvSubsc</w:t>
      </w:r>
    </w:p>
    <w:p w14:paraId="433D6CDE" w14:textId="77777777" w:rsidR="00CD74E9" w:rsidRPr="00F4442C" w:rsidRDefault="00CD74E9" w:rsidP="00CD74E9">
      <w:pPr>
        <w:pStyle w:val="PL"/>
        <w:rPr>
          <w:rFonts w:cs="Courier New"/>
          <w:szCs w:val="16"/>
        </w:rPr>
      </w:pPr>
      <w:r w:rsidRPr="00F4442C">
        <w:rPr>
          <w:rFonts w:cs="Courier New"/>
          <w:szCs w:val="16"/>
        </w:rPr>
        <w:t xml:space="preserve">      tags:</w:t>
      </w:r>
    </w:p>
    <w:p w14:paraId="26865133"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9E5CF1F" w14:textId="77777777" w:rsidR="00CD74E9" w:rsidRPr="00F4442C" w:rsidRDefault="00CD74E9" w:rsidP="00CD74E9">
      <w:pPr>
        <w:pStyle w:val="PL"/>
      </w:pPr>
      <w:r w:rsidRPr="00F4442C">
        <w:t xml:space="preserve">      requestBody:</w:t>
      </w:r>
    </w:p>
    <w:p w14:paraId="50479793" w14:textId="77777777" w:rsidR="00CD74E9" w:rsidRPr="00F4442C" w:rsidRDefault="00CD74E9" w:rsidP="00CD74E9">
      <w:pPr>
        <w:pStyle w:val="PL"/>
      </w:pPr>
      <w:r w:rsidRPr="00F4442C">
        <w:t xml:space="preserve">        required: true</w:t>
      </w:r>
    </w:p>
    <w:p w14:paraId="658ECEE6" w14:textId="77777777" w:rsidR="00CD74E9" w:rsidRPr="00F4442C" w:rsidRDefault="00CD74E9" w:rsidP="00CD74E9">
      <w:pPr>
        <w:pStyle w:val="PL"/>
      </w:pPr>
      <w:r w:rsidRPr="00F4442C">
        <w:t xml:space="preserve">        content:</w:t>
      </w:r>
    </w:p>
    <w:p w14:paraId="32A427FF" w14:textId="77777777" w:rsidR="00CD74E9" w:rsidRPr="00F4442C" w:rsidRDefault="00CD74E9" w:rsidP="00CD74E9">
      <w:pPr>
        <w:pStyle w:val="PL"/>
      </w:pPr>
      <w:r w:rsidRPr="00F4442C">
        <w:t xml:space="preserve">          application/json:</w:t>
      </w:r>
    </w:p>
    <w:p w14:paraId="5E9F1E54" w14:textId="77777777" w:rsidR="00CD74E9" w:rsidRPr="00F4442C" w:rsidRDefault="00CD74E9" w:rsidP="00CD74E9">
      <w:pPr>
        <w:pStyle w:val="PL"/>
      </w:pPr>
      <w:r w:rsidRPr="00F4442C">
        <w:t xml:space="preserve">            schema:</w:t>
      </w:r>
    </w:p>
    <w:p w14:paraId="195B5B4D"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0CA6A31" w14:textId="77777777" w:rsidR="00CD74E9" w:rsidRPr="00F4442C" w:rsidRDefault="00CD74E9" w:rsidP="00CD74E9">
      <w:pPr>
        <w:pStyle w:val="PL"/>
        <w:rPr>
          <w:lang w:eastAsia="es-ES"/>
        </w:rPr>
      </w:pPr>
      <w:r w:rsidRPr="00F4442C">
        <w:rPr>
          <w:lang w:eastAsia="es-ES"/>
        </w:rPr>
        <w:t xml:space="preserve">      responses:</w:t>
      </w:r>
    </w:p>
    <w:p w14:paraId="5058D61B" w14:textId="77777777" w:rsidR="00CD74E9" w:rsidRPr="00F4442C" w:rsidRDefault="00CD74E9" w:rsidP="00CD74E9">
      <w:pPr>
        <w:pStyle w:val="PL"/>
      </w:pPr>
      <w:r w:rsidRPr="00F4442C">
        <w:t xml:space="preserve">        '200':</w:t>
      </w:r>
    </w:p>
    <w:p w14:paraId="7B1AB0C2" w14:textId="77777777" w:rsidR="00CD74E9" w:rsidRPr="00F4442C" w:rsidRDefault="00CD74E9" w:rsidP="00CD74E9">
      <w:pPr>
        <w:pStyle w:val="PL"/>
        <w:rPr>
          <w:lang w:eastAsia="zh-CN"/>
        </w:rPr>
      </w:pPr>
      <w:r w:rsidRPr="00F4442C">
        <w:t xml:space="preserve">          description: </w:t>
      </w:r>
      <w:r w:rsidRPr="00F4442C">
        <w:rPr>
          <w:lang w:eastAsia="zh-CN"/>
        </w:rPr>
        <w:t>&gt;</w:t>
      </w:r>
    </w:p>
    <w:p w14:paraId="49FBF258" w14:textId="77777777" w:rsidR="00CD74E9" w:rsidRDefault="00CD74E9" w:rsidP="00CD74E9">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618CFB26" w14:textId="77777777" w:rsidR="00CD74E9" w:rsidRPr="00F4442C" w:rsidRDefault="00CD74E9" w:rsidP="00CD74E9">
      <w:pPr>
        <w:pStyle w:val="PL"/>
      </w:pPr>
      <w:r>
        <w:t xml:space="preserve">           </w:t>
      </w:r>
      <w:r w:rsidRPr="00F4442C">
        <w:t xml:space="preserve"> </w:t>
      </w:r>
      <w:r>
        <w:t>and a representation</w:t>
      </w:r>
      <w:r w:rsidRPr="00F4442C">
        <w:t xml:space="preserve"> of the updated resource shall be returned in the response body.</w:t>
      </w:r>
    </w:p>
    <w:p w14:paraId="788BD132" w14:textId="77777777" w:rsidR="00CD74E9" w:rsidRPr="00F4442C" w:rsidRDefault="00CD74E9" w:rsidP="00CD74E9">
      <w:pPr>
        <w:pStyle w:val="PL"/>
      </w:pPr>
      <w:r w:rsidRPr="00F4442C">
        <w:t xml:space="preserve">          content:</w:t>
      </w:r>
    </w:p>
    <w:p w14:paraId="26E556B0" w14:textId="77777777" w:rsidR="00CD74E9" w:rsidRPr="00F4442C" w:rsidRDefault="00CD74E9" w:rsidP="00CD74E9">
      <w:pPr>
        <w:pStyle w:val="PL"/>
      </w:pPr>
      <w:r w:rsidRPr="00F4442C">
        <w:t xml:space="preserve">            application/json:</w:t>
      </w:r>
    </w:p>
    <w:p w14:paraId="473B6A97" w14:textId="77777777" w:rsidR="00CD74E9" w:rsidRPr="00F4442C" w:rsidRDefault="00CD74E9" w:rsidP="00CD74E9">
      <w:pPr>
        <w:pStyle w:val="PL"/>
      </w:pPr>
      <w:r w:rsidRPr="00F4442C">
        <w:t xml:space="preserve">              schema:</w:t>
      </w:r>
    </w:p>
    <w:p w14:paraId="4D74F5BA"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1B03B65E" w14:textId="77777777" w:rsidR="00CD74E9" w:rsidRDefault="00CD74E9" w:rsidP="00CD74E9">
      <w:pPr>
        <w:pStyle w:val="PL"/>
        <w:rPr>
          <w:lang w:eastAsia="es-ES"/>
        </w:rPr>
      </w:pPr>
      <w:r>
        <w:rPr>
          <w:lang w:eastAsia="es-ES"/>
        </w:rPr>
        <w:t xml:space="preserve">        '204':</w:t>
      </w:r>
    </w:p>
    <w:p w14:paraId="7877E6CC" w14:textId="77777777" w:rsidR="00CD74E9" w:rsidRDefault="00CD74E9" w:rsidP="00CD74E9">
      <w:pPr>
        <w:pStyle w:val="PL"/>
        <w:rPr>
          <w:lang w:eastAsia="zh-CN"/>
        </w:rPr>
      </w:pPr>
      <w:r>
        <w:rPr>
          <w:lang w:eastAsia="es-ES"/>
        </w:rPr>
        <w:t xml:space="preserve">          description: </w:t>
      </w:r>
      <w:r>
        <w:rPr>
          <w:lang w:eastAsia="zh-CN"/>
        </w:rPr>
        <w:t>&gt;</w:t>
      </w:r>
    </w:p>
    <w:p w14:paraId="2ADE1839" w14:textId="77777777" w:rsidR="00CD74E9" w:rsidRDefault="00CD74E9" w:rsidP="00CD74E9">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2553FCC7" w14:textId="77777777" w:rsidR="00CD74E9" w:rsidRDefault="00CD74E9" w:rsidP="00CD74E9">
      <w:pPr>
        <w:pStyle w:val="PL"/>
      </w:pPr>
      <w:r>
        <w:t xml:space="preserve">            updated and no content is returned in the response body.</w:t>
      </w:r>
    </w:p>
    <w:p w14:paraId="22152F5E" w14:textId="77777777" w:rsidR="00CD74E9" w:rsidRPr="00F4442C" w:rsidRDefault="00CD74E9" w:rsidP="00CD74E9">
      <w:pPr>
        <w:pStyle w:val="PL"/>
      </w:pPr>
      <w:r w:rsidRPr="00F4442C">
        <w:t xml:space="preserve">        '307':</w:t>
      </w:r>
    </w:p>
    <w:p w14:paraId="21C6F128"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681E545C" w14:textId="77777777" w:rsidR="00CD74E9" w:rsidRPr="00F4442C" w:rsidRDefault="00CD74E9" w:rsidP="00CD74E9">
      <w:pPr>
        <w:pStyle w:val="PL"/>
      </w:pPr>
      <w:r w:rsidRPr="00F4442C">
        <w:t xml:space="preserve">        '308':</w:t>
      </w:r>
    </w:p>
    <w:p w14:paraId="6E973C8A"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3AFA6249" w14:textId="77777777" w:rsidR="00CD74E9" w:rsidRPr="00F4442C" w:rsidRDefault="00CD74E9" w:rsidP="00CD74E9">
      <w:pPr>
        <w:pStyle w:val="PL"/>
        <w:rPr>
          <w:lang w:eastAsia="es-ES"/>
        </w:rPr>
      </w:pPr>
      <w:r w:rsidRPr="00F4442C">
        <w:rPr>
          <w:lang w:eastAsia="es-ES"/>
        </w:rPr>
        <w:t xml:space="preserve">        '400':</w:t>
      </w:r>
    </w:p>
    <w:p w14:paraId="32995094"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3EB5113C" w14:textId="77777777" w:rsidR="00CD74E9" w:rsidRPr="00F4442C" w:rsidRDefault="00CD74E9" w:rsidP="00CD74E9">
      <w:pPr>
        <w:pStyle w:val="PL"/>
        <w:rPr>
          <w:lang w:eastAsia="es-ES"/>
        </w:rPr>
      </w:pPr>
      <w:r w:rsidRPr="00F4442C">
        <w:rPr>
          <w:lang w:eastAsia="es-ES"/>
        </w:rPr>
        <w:t xml:space="preserve">        '401':</w:t>
      </w:r>
    </w:p>
    <w:p w14:paraId="436311F9"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4AB55BDE" w14:textId="77777777" w:rsidR="00CD74E9" w:rsidRPr="00F4442C" w:rsidRDefault="00CD74E9" w:rsidP="00CD74E9">
      <w:pPr>
        <w:pStyle w:val="PL"/>
        <w:rPr>
          <w:lang w:eastAsia="es-ES"/>
        </w:rPr>
      </w:pPr>
      <w:r w:rsidRPr="00F4442C">
        <w:rPr>
          <w:lang w:eastAsia="es-ES"/>
        </w:rPr>
        <w:t xml:space="preserve">        '403':</w:t>
      </w:r>
    </w:p>
    <w:p w14:paraId="2A922865"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44246EE0" w14:textId="77777777" w:rsidR="00CD74E9" w:rsidRPr="00F4442C" w:rsidRDefault="00CD74E9" w:rsidP="00CD74E9">
      <w:pPr>
        <w:pStyle w:val="PL"/>
        <w:rPr>
          <w:lang w:eastAsia="es-ES"/>
        </w:rPr>
      </w:pPr>
      <w:r w:rsidRPr="00F4442C">
        <w:rPr>
          <w:lang w:eastAsia="es-ES"/>
        </w:rPr>
        <w:t xml:space="preserve">        '404':</w:t>
      </w:r>
    </w:p>
    <w:p w14:paraId="44BE6C74"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58537941" w14:textId="77777777" w:rsidR="00CD74E9" w:rsidRPr="00F4442C" w:rsidRDefault="00CD74E9" w:rsidP="00CD74E9">
      <w:pPr>
        <w:pStyle w:val="PL"/>
        <w:rPr>
          <w:lang w:eastAsia="es-ES"/>
        </w:rPr>
      </w:pPr>
      <w:r w:rsidRPr="00F4442C">
        <w:rPr>
          <w:lang w:eastAsia="es-ES"/>
        </w:rPr>
        <w:t xml:space="preserve">        '406':</w:t>
      </w:r>
    </w:p>
    <w:p w14:paraId="155F87A9"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0CE41818" w14:textId="77777777" w:rsidR="00CD74E9" w:rsidRPr="00F4442C" w:rsidRDefault="00CD74E9" w:rsidP="00CD74E9">
      <w:pPr>
        <w:pStyle w:val="PL"/>
        <w:rPr>
          <w:lang w:eastAsia="es-ES"/>
        </w:rPr>
      </w:pPr>
      <w:r w:rsidRPr="00F4442C">
        <w:rPr>
          <w:lang w:eastAsia="es-ES"/>
        </w:rPr>
        <w:t xml:space="preserve">        '429':</w:t>
      </w:r>
    </w:p>
    <w:p w14:paraId="257CFEF4"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474D8CE3" w14:textId="77777777" w:rsidR="00CD74E9" w:rsidRPr="00F4442C" w:rsidRDefault="00CD74E9" w:rsidP="00CD74E9">
      <w:pPr>
        <w:pStyle w:val="PL"/>
        <w:rPr>
          <w:lang w:eastAsia="es-ES"/>
        </w:rPr>
      </w:pPr>
      <w:r w:rsidRPr="00F4442C">
        <w:rPr>
          <w:lang w:eastAsia="es-ES"/>
        </w:rPr>
        <w:t xml:space="preserve">        '500':</w:t>
      </w:r>
    </w:p>
    <w:p w14:paraId="0522CDCA"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233D7263" w14:textId="77777777" w:rsidR="00CD74E9" w:rsidRPr="00F4442C" w:rsidRDefault="00CD74E9" w:rsidP="00CD74E9">
      <w:pPr>
        <w:pStyle w:val="PL"/>
        <w:rPr>
          <w:lang w:eastAsia="es-ES"/>
        </w:rPr>
      </w:pPr>
      <w:r w:rsidRPr="00F4442C">
        <w:rPr>
          <w:lang w:eastAsia="es-ES"/>
        </w:rPr>
        <w:t xml:space="preserve">        '503':</w:t>
      </w:r>
    </w:p>
    <w:p w14:paraId="0759F5B1"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213343D8" w14:textId="77777777" w:rsidR="00CD74E9" w:rsidRPr="00F4442C" w:rsidRDefault="00CD74E9" w:rsidP="00CD74E9">
      <w:pPr>
        <w:pStyle w:val="PL"/>
        <w:rPr>
          <w:lang w:eastAsia="es-ES"/>
        </w:rPr>
      </w:pPr>
      <w:r w:rsidRPr="00F4442C">
        <w:rPr>
          <w:lang w:eastAsia="es-ES"/>
        </w:rPr>
        <w:t xml:space="preserve">        default:</w:t>
      </w:r>
    </w:p>
    <w:p w14:paraId="46BE8651"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1633AAE5" w14:textId="77777777" w:rsidR="00CD74E9" w:rsidRPr="00F4442C" w:rsidRDefault="00CD74E9" w:rsidP="00CD74E9">
      <w:pPr>
        <w:pStyle w:val="PL"/>
        <w:rPr>
          <w:lang w:eastAsia="es-ES"/>
        </w:rPr>
      </w:pPr>
    </w:p>
    <w:p w14:paraId="572FC205" w14:textId="77777777" w:rsidR="00CD74E9" w:rsidRPr="00F4442C" w:rsidRDefault="00CD74E9" w:rsidP="00CD74E9">
      <w:pPr>
        <w:pStyle w:val="PL"/>
        <w:rPr>
          <w:lang w:eastAsia="es-ES"/>
        </w:rPr>
      </w:pPr>
      <w:r w:rsidRPr="00F4442C">
        <w:rPr>
          <w:lang w:eastAsia="es-ES"/>
        </w:rPr>
        <w:t xml:space="preserve">    patch:</w:t>
      </w:r>
    </w:p>
    <w:p w14:paraId="5E3327CF" w14:textId="77777777" w:rsidR="00CD74E9" w:rsidRPr="00F4442C" w:rsidRDefault="00CD74E9" w:rsidP="00CD74E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6B8B22E9" w14:textId="77777777" w:rsidR="00CD74E9" w:rsidRPr="00F4442C" w:rsidRDefault="00CD74E9" w:rsidP="00CD74E9">
      <w:pPr>
        <w:pStyle w:val="PL"/>
        <w:rPr>
          <w:rFonts w:cs="Courier New"/>
          <w:szCs w:val="16"/>
        </w:rPr>
      </w:pPr>
      <w:r w:rsidRPr="00F4442C">
        <w:rPr>
          <w:rFonts w:cs="Courier New"/>
          <w:szCs w:val="16"/>
        </w:rPr>
        <w:t xml:space="preserve">      operationId: ModifyInd</w:t>
      </w:r>
      <w:r>
        <w:t>ServProvSubsc</w:t>
      </w:r>
    </w:p>
    <w:p w14:paraId="53C7485E" w14:textId="77777777" w:rsidR="00CD74E9" w:rsidRPr="00F4442C" w:rsidRDefault="00CD74E9" w:rsidP="00CD74E9">
      <w:pPr>
        <w:pStyle w:val="PL"/>
        <w:rPr>
          <w:rFonts w:cs="Courier New"/>
          <w:szCs w:val="16"/>
        </w:rPr>
      </w:pPr>
      <w:r w:rsidRPr="00F4442C">
        <w:rPr>
          <w:rFonts w:cs="Courier New"/>
          <w:szCs w:val="16"/>
        </w:rPr>
        <w:t xml:space="preserve">      tags:</w:t>
      </w:r>
    </w:p>
    <w:p w14:paraId="1F302494"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14F800DC" w14:textId="77777777" w:rsidR="00CD74E9" w:rsidRPr="00F4442C" w:rsidRDefault="00CD74E9" w:rsidP="00CD74E9">
      <w:pPr>
        <w:pStyle w:val="PL"/>
      </w:pPr>
      <w:r w:rsidRPr="00F4442C">
        <w:t xml:space="preserve">      requestBody:</w:t>
      </w:r>
    </w:p>
    <w:p w14:paraId="0945A927" w14:textId="77777777" w:rsidR="00CD74E9" w:rsidRPr="00F4442C" w:rsidRDefault="00CD74E9" w:rsidP="00CD74E9">
      <w:pPr>
        <w:pStyle w:val="PL"/>
      </w:pPr>
      <w:r w:rsidRPr="00F4442C">
        <w:t xml:space="preserve">        required: true</w:t>
      </w:r>
    </w:p>
    <w:p w14:paraId="5076FD9B" w14:textId="77777777" w:rsidR="00CD74E9" w:rsidRPr="00F4442C" w:rsidRDefault="00CD74E9" w:rsidP="00CD74E9">
      <w:pPr>
        <w:pStyle w:val="PL"/>
      </w:pPr>
      <w:r w:rsidRPr="00F4442C">
        <w:t xml:space="preserve">        content:</w:t>
      </w:r>
    </w:p>
    <w:p w14:paraId="7FEC053C" w14:textId="77777777" w:rsidR="00CD74E9" w:rsidRPr="00F4442C" w:rsidRDefault="00CD74E9" w:rsidP="00CD74E9">
      <w:pPr>
        <w:pStyle w:val="PL"/>
        <w:rPr>
          <w:lang w:val="en-US"/>
        </w:rPr>
      </w:pPr>
      <w:r w:rsidRPr="00F4442C">
        <w:rPr>
          <w:lang w:val="en-US"/>
        </w:rPr>
        <w:t xml:space="preserve">          application/merge-patch+json:</w:t>
      </w:r>
    </w:p>
    <w:p w14:paraId="1C91DE83" w14:textId="77777777" w:rsidR="00CD74E9" w:rsidRPr="00F4442C" w:rsidRDefault="00CD74E9" w:rsidP="00CD74E9">
      <w:pPr>
        <w:pStyle w:val="PL"/>
      </w:pPr>
      <w:r w:rsidRPr="00F4442C">
        <w:t xml:space="preserve">            schema:</w:t>
      </w:r>
    </w:p>
    <w:p w14:paraId="23120A0E"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061872FC" w14:textId="77777777" w:rsidR="00CD74E9" w:rsidRPr="00F4442C" w:rsidRDefault="00CD74E9" w:rsidP="00CD74E9">
      <w:pPr>
        <w:pStyle w:val="PL"/>
        <w:rPr>
          <w:lang w:eastAsia="es-ES"/>
        </w:rPr>
      </w:pPr>
      <w:r w:rsidRPr="00F4442C">
        <w:rPr>
          <w:lang w:eastAsia="es-ES"/>
        </w:rPr>
        <w:t xml:space="preserve">      responses:</w:t>
      </w:r>
    </w:p>
    <w:p w14:paraId="72FFF45A" w14:textId="77777777" w:rsidR="00CD74E9" w:rsidRPr="00F4442C" w:rsidRDefault="00CD74E9" w:rsidP="00CD74E9">
      <w:pPr>
        <w:pStyle w:val="PL"/>
      </w:pPr>
      <w:r w:rsidRPr="00F4442C">
        <w:t xml:space="preserve">        '200':</w:t>
      </w:r>
    </w:p>
    <w:p w14:paraId="604E137C" w14:textId="77777777" w:rsidR="00CD74E9" w:rsidRPr="00F4442C" w:rsidRDefault="00CD74E9" w:rsidP="00CD74E9">
      <w:pPr>
        <w:pStyle w:val="PL"/>
        <w:rPr>
          <w:lang w:eastAsia="zh-CN"/>
        </w:rPr>
      </w:pPr>
      <w:r w:rsidRPr="00F4442C">
        <w:t xml:space="preserve">          description: </w:t>
      </w:r>
      <w:r w:rsidRPr="00F4442C">
        <w:rPr>
          <w:lang w:eastAsia="zh-CN"/>
        </w:rPr>
        <w:t>&gt;</w:t>
      </w:r>
    </w:p>
    <w:p w14:paraId="2E4E6061" w14:textId="77777777" w:rsidR="00CD74E9" w:rsidRDefault="00CD74E9" w:rsidP="00CD74E9">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0FD42509" w14:textId="77777777" w:rsidR="00CD74E9" w:rsidRPr="00F4442C" w:rsidRDefault="00CD74E9" w:rsidP="00CD74E9">
      <w:pPr>
        <w:pStyle w:val="PL"/>
      </w:pPr>
      <w:r>
        <w:t xml:space="preserve">           </w:t>
      </w:r>
      <w:r w:rsidRPr="00F4442C">
        <w:t xml:space="preserve"> </w:t>
      </w:r>
      <w:r>
        <w:t>and a representation</w:t>
      </w:r>
      <w:r w:rsidRPr="00F4442C">
        <w:t xml:space="preserve"> of the updated resource shall be returned in the response body.</w:t>
      </w:r>
    </w:p>
    <w:p w14:paraId="589D7BCC" w14:textId="77777777" w:rsidR="00CD74E9" w:rsidRPr="00F4442C" w:rsidRDefault="00CD74E9" w:rsidP="00CD74E9">
      <w:pPr>
        <w:pStyle w:val="PL"/>
      </w:pPr>
      <w:r w:rsidRPr="00F4442C">
        <w:t xml:space="preserve">          content:</w:t>
      </w:r>
    </w:p>
    <w:p w14:paraId="2CA31D6C" w14:textId="77777777" w:rsidR="00CD74E9" w:rsidRPr="00F4442C" w:rsidRDefault="00CD74E9" w:rsidP="00CD74E9">
      <w:pPr>
        <w:pStyle w:val="PL"/>
      </w:pPr>
      <w:r w:rsidRPr="00F4442C">
        <w:t xml:space="preserve">            application/json:</w:t>
      </w:r>
    </w:p>
    <w:p w14:paraId="08AC89AF" w14:textId="77777777" w:rsidR="00CD74E9" w:rsidRPr="00F4442C" w:rsidRDefault="00CD74E9" w:rsidP="00CD74E9">
      <w:pPr>
        <w:pStyle w:val="PL"/>
      </w:pPr>
      <w:r w:rsidRPr="00F4442C">
        <w:t xml:space="preserve">              schema:</w:t>
      </w:r>
    </w:p>
    <w:p w14:paraId="5E2AC30F" w14:textId="77777777" w:rsidR="00CD74E9" w:rsidRPr="00F4442C" w:rsidRDefault="00CD74E9" w:rsidP="00CD74E9">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2989F10A" w14:textId="77777777" w:rsidR="00CD74E9" w:rsidRDefault="00CD74E9" w:rsidP="00CD74E9">
      <w:pPr>
        <w:pStyle w:val="PL"/>
        <w:rPr>
          <w:lang w:eastAsia="es-ES"/>
        </w:rPr>
      </w:pPr>
      <w:r>
        <w:rPr>
          <w:lang w:eastAsia="es-ES"/>
        </w:rPr>
        <w:t xml:space="preserve">        '204':</w:t>
      </w:r>
    </w:p>
    <w:p w14:paraId="2BF0D743" w14:textId="77777777" w:rsidR="00CD74E9" w:rsidRDefault="00CD74E9" w:rsidP="00CD74E9">
      <w:pPr>
        <w:pStyle w:val="PL"/>
        <w:rPr>
          <w:lang w:eastAsia="zh-CN"/>
        </w:rPr>
      </w:pPr>
      <w:r>
        <w:rPr>
          <w:lang w:eastAsia="es-ES"/>
        </w:rPr>
        <w:t xml:space="preserve">          description: </w:t>
      </w:r>
      <w:r>
        <w:rPr>
          <w:lang w:eastAsia="zh-CN"/>
        </w:rPr>
        <w:t>&gt;</w:t>
      </w:r>
    </w:p>
    <w:p w14:paraId="517EFBE2" w14:textId="77777777" w:rsidR="00CD74E9" w:rsidRDefault="00CD74E9" w:rsidP="00CD74E9">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0F91DF14" w14:textId="77777777" w:rsidR="00CD74E9" w:rsidRDefault="00CD74E9" w:rsidP="00CD74E9">
      <w:pPr>
        <w:pStyle w:val="PL"/>
      </w:pPr>
      <w:r>
        <w:t xml:space="preserve">            modified and no content is returned in the response body.</w:t>
      </w:r>
    </w:p>
    <w:p w14:paraId="6A27AACD" w14:textId="77777777" w:rsidR="00CD74E9" w:rsidRPr="00F4442C" w:rsidRDefault="00CD74E9" w:rsidP="00CD74E9">
      <w:pPr>
        <w:pStyle w:val="PL"/>
      </w:pPr>
      <w:r w:rsidRPr="00F4442C">
        <w:t xml:space="preserve">        '307':</w:t>
      </w:r>
    </w:p>
    <w:p w14:paraId="0ED05E95"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6AC92104" w14:textId="77777777" w:rsidR="00CD74E9" w:rsidRPr="00F4442C" w:rsidRDefault="00CD74E9" w:rsidP="00CD74E9">
      <w:pPr>
        <w:pStyle w:val="PL"/>
      </w:pPr>
      <w:r w:rsidRPr="00F4442C">
        <w:t xml:space="preserve">        '308':</w:t>
      </w:r>
    </w:p>
    <w:p w14:paraId="41047AB5"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63E44D17" w14:textId="77777777" w:rsidR="00CD74E9" w:rsidRPr="00F4442C" w:rsidRDefault="00CD74E9" w:rsidP="00CD74E9">
      <w:pPr>
        <w:pStyle w:val="PL"/>
        <w:rPr>
          <w:lang w:eastAsia="es-ES"/>
        </w:rPr>
      </w:pPr>
      <w:r w:rsidRPr="00F4442C">
        <w:rPr>
          <w:lang w:eastAsia="es-ES"/>
        </w:rPr>
        <w:t xml:space="preserve">        '400':</w:t>
      </w:r>
    </w:p>
    <w:p w14:paraId="486E554E"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4BCB6508" w14:textId="77777777" w:rsidR="00CD74E9" w:rsidRPr="00F4442C" w:rsidRDefault="00CD74E9" w:rsidP="00CD74E9">
      <w:pPr>
        <w:pStyle w:val="PL"/>
        <w:rPr>
          <w:lang w:eastAsia="es-ES"/>
        </w:rPr>
      </w:pPr>
      <w:r w:rsidRPr="00F4442C">
        <w:rPr>
          <w:lang w:eastAsia="es-ES"/>
        </w:rPr>
        <w:t xml:space="preserve">        '401':</w:t>
      </w:r>
    </w:p>
    <w:p w14:paraId="54EFB9A0"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0BB1012D" w14:textId="77777777" w:rsidR="00CD74E9" w:rsidRPr="00F4442C" w:rsidRDefault="00CD74E9" w:rsidP="00CD74E9">
      <w:pPr>
        <w:pStyle w:val="PL"/>
        <w:rPr>
          <w:lang w:eastAsia="es-ES"/>
        </w:rPr>
      </w:pPr>
      <w:r w:rsidRPr="00F4442C">
        <w:rPr>
          <w:lang w:eastAsia="es-ES"/>
        </w:rPr>
        <w:t xml:space="preserve">        '403':</w:t>
      </w:r>
    </w:p>
    <w:p w14:paraId="2086CADB"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6E20ED2D" w14:textId="77777777" w:rsidR="00CD74E9" w:rsidRPr="00F4442C" w:rsidRDefault="00CD74E9" w:rsidP="00CD74E9">
      <w:pPr>
        <w:pStyle w:val="PL"/>
        <w:rPr>
          <w:lang w:eastAsia="es-ES"/>
        </w:rPr>
      </w:pPr>
      <w:r w:rsidRPr="00F4442C">
        <w:rPr>
          <w:lang w:eastAsia="es-ES"/>
        </w:rPr>
        <w:t xml:space="preserve">        '404':</w:t>
      </w:r>
    </w:p>
    <w:p w14:paraId="0037CB57"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778082F9" w14:textId="77777777" w:rsidR="00CD74E9" w:rsidRPr="00F4442C" w:rsidRDefault="00CD74E9" w:rsidP="00CD74E9">
      <w:pPr>
        <w:pStyle w:val="PL"/>
        <w:rPr>
          <w:lang w:eastAsia="es-ES"/>
        </w:rPr>
      </w:pPr>
      <w:r w:rsidRPr="00F4442C">
        <w:rPr>
          <w:lang w:eastAsia="es-ES"/>
        </w:rPr>
        <w:t xml:space="preserve">        '406':</w:t>
      </w:r>
    </w:p>
    <w:p w14:paraId="182D7768"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234A96B1" w14:textId="77777777" w:rsidR="00CD74E9" w:rsidRPr="00F4442C" w:rsidRDefault="00CD74E9" w:rsidP="00CD74E9">
      <w:pPr>
        <w:pStyle w:val="PL"/>
        <w:rPr>
          <w:lang w:eastAsia="es-ES"/>
        </w:rPr>
      </w:pPr>
      <w:r w:rsidRPr="00F4442C">
        <w:rPr>
          <w:lang w:eastAsia="es-ES"/>
        </w:rPr>
        <w:t xml:space="preserve">        '429':</w:t>
      </w:r>
    </w:p>
    <w:p w14:paraId="7F83C9D5"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7DE2DFCB" w14:textId="77777777" w:rsidR="00CD74E9" w:rsidRPr="00F4442C" w:rsidRDefault="00CD74E9" w:rsidP="00CD74E9">
      <w:pPr>
        <w:pStyle w:val="PL"/>
        <w:rPr>
          <w:lang w:eastAsia="es-ES"/>
        </w:rPr>
      </w:pPr>
      <w:r w:rsidRPr="00F4442C">
        <w:rPr>
          <w:lang w:eastAsia="es-ES"/>
        </w:rPr>
        <w:t xml:space="preserve">        '500':</w:t>
      </w:r>
    </w:p>
    <w:p w14:paraId="03B072D9"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2332AB4D" w14:textId="77777777" w:rsidR="00CD74E9" w:rsidRPr="00F4442C" w:rsidRDefault="00CD74E9" w:rsidP="00CD74E9">
      <w:pPr>
        <w:pStyle w:val="PL"/>
        <w:rPr>
          <w:lang w:eastAsia="es-ES"/>
        </w:rPr>
      </w:pPr>
      <w:r w:rsidRPr="00F4442C">
        <w:rPr>
          <w:lang w:eastAsia="es-ES"/>
        </w:rPr>
        <w:t xml:space="preserve">        '503':</w:t>
      </w:r>
    </w:p>
    <w:p w14:paraId="69E272DA"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2F5CF2C8" w14:textId="77777777" w:rsidR="00CD74E9" w:rsidRPr="00F4442C" w:rsidRDefault="00CD74E9" w:rsidP="00CD74E9">
      <w:pPr>
        <w:pStyle w:val="PL"/>
        <w:rPr>
          <w:lang w:eastAsia="es-ES"/>
        </w:rPr>
      </w:pPr>
      <w:r w:rsidRPr="00F4442C">
        <w:rPr>
          <w:lang w:eastAsia="es-ES"/>
        </w:rPr>
        <w:t xml:space="preserve">        default:</w:t>
      </w:r>
    </w:p>
    <w:p w14:paraId="1BDAB77A"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30BD8E7A" w14:textId="77777777" w:rsidR="00CD74E9" w:rsidRPr="00F4442C" w:rsidRDefault="00CD74E9" w:rsidP="00CD74E9">
      <w:pPr>
        <w:pStyle w:val="PL"/>
        <w:rPr>
          <w:lang w:eastAsia="es-ES"/>
        </w:rPr>
      </w:pPr>
    </w:p>
    <w:p w14:paraId="730F98E9" w14:textId="77777777" w:rsidR="00CD74E9" w:rsidRPr="00F4442C" w:rsidRDefault="00CD74E9" w:rsidP="00CD74E9">
      <w:pPr>
        <w:pStyle w:val="PL"/>
        <w:rPr>
          <w:lang w:eastAsia="es-ES"/>
        </w:rPr>
      </w:pPr>
      <w:r w:rsidRPr="00F4442C">
        <w:rPr>
          <w:lang w:eastAsia="es-ES"/>
        </w:rPr>
        <w:t xml:space="preserve">    delete:</w:t>
      </w:r>
    </w:p>
    <w:p w14:paraId="386A247F" w14:textId="77777777" w:rsidR="00CD74E9" w:rsidRPr="00F4442C" w:rsidRDefault="00CD74E9" w:rsidP="00CD74E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B06EDBB" w14:textId="77777777" w:rsidR="00CD74E9" w:rsidRPr="00F4442C" w:rsidRDefault="00CD74E9" w:rsidP="00CD74E9">
      <w:pPr>
        <w:pStyle w:val="PL"/>
        <w:rPr>
          <w:rFonts w:cs="Courier New"/>
          <w:szCs w:val="16"/>
        </w:rPr>
      </w:pPr>
      <w:r w:rsidRPr="00F4442C">
        <w:rPr>
          <w:rFonts w:cs="Courier New"/>
          <w:szCs w:val="16"/>
        </w:rPr>
        <w:t xml:space="preserve">      operationId: DeleteInd</w:t>
      </w:r>
      <w:r>
        <w:t>ServProvSubsc</w:t>
      </w:r>
    </w:p>
    <w:p w14:paraId="33DB17B8" w14:textId="77777777" w:rsidR="00CD74E9" w:rsidRPr="00F4442C" w:rsidRDefault="00CD74E9" w:rsidP="00CD74E9">
      <w:pPr>
        <w:pStyle w:val="PL"/>
        <w:rPr>
          <w:rFonts w:cs="Courier New"/>
          <w:szCs w:val="16"/>
        </w:rPr>
      </w:pPr>
      <w:r w:rsidRPr="00F4442C">
        <w:rPr>
          <w:rFonts w:cs="Courier New"/>
          <w:szCs w:val="16"/>
        </w:rPr>
        <w:t xml:space="preserve">      tags:</w:t>
      </w:r>
    </w:p>
    <w:p w14:paraId="7729C030" w14:textId="77777777" w:rsidR="00CD74E9" w:rsidRPr="00F4442C" w:rsidRDefault="00CD74E9" w:rsidP="00CD74E9">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17BEE32E" w14:textId="77777777" w:rsidR="00CD74E9" w:rsidRPr="00F4442C" w:rsidRDefault="00CD74E9" w:rsidP="00CD74E9">
      <w:pPr>
        <w:pStyle w:val="PL"/>
        <w:rPr>
          <w:lang w:eastAsia="es-ES"/>
        </w:rPr>
      </w:pPr>
      <w:r w:rsidRPr="00F4442C">
        <w:rPr>
          <w:lang w:eastAsia="es-ES"/>
        </w:rPr>
        <w:t xml:space="preserve">      responses:</w:t>
      </w:r>
    </w:p>
    <w:p w14:paraId="111E2B5D" w14:textId="77777777" w:rsidR="00CD74E9" w:rsidRPr="00F4442C" w:rsidRDefault="00CD74E9" w:rsidP="00CD74E9">
      <w:pPr>
        <w:pStyle w:val="PL"/>
        <w:rPr>
          <w:lang w:eastAsia="es-ES"/>
        </w:rPr>
      </w:pPr>
      <w:r w:rsidRPr="00F4442C">
        <w:rPr>
          <w:lang w:eastAsia="es-ES"/>
        </w:rPr>
        <w:t xml:space="preserve">        '204':</w:t>
      </w:r>
    </w:p>
    <w:p w14:paraId="4D72457B" w14:textId="77777777" w:rsidR="00CD74E9" w:rsidRPr="00F4442C" w:rsidRDefault="00CD74E9" w:rsidP="00CD74E9">
      <w:pPr>
        <w:pStyle w:val="PL"/>
        <w:rPr>
          <w:lang w:eastAsia="zh-CN"/>
        </w:rPr>
      </w:pPr>
      <w:r w:rsidRPr="00F4442C">
        <w:rPr>
          <w:lang w:eastAsia="es-ES"/>
        </w:rPr>
        <w:t xml:space="preserve">          description: </w:t>
      </w:r>
      <w:r w:rsidRPr="00F4442C">
        <w:rPr>
          <w:lang w:eastAsia="zh-CN"/>
        </w:rPr>
        <w:t>&gt;</w:t>
      </w:r>
    </w:p>
    <w:p w14:paraId="33E07074" w14:textId="77777777" w:rsidR="00CD74E9" w:rsidRDefault="00CD74E9" w:rsidP="00CD74E9">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4446D3C7" w14:textId="77777777" w:rsidR="00CD74E9" w:rsidRDefault="00CD74E9" w:rsidP="00CD74E9">
      <w:pPr>
        <w:pStyle w:val="PL"/>
      </w:pPr>
      <w:r>
        <w:t xml:space="preserve">            deleted.</w:t>
      </w:r>
    </w:p>
    <w:p w14:paraId="6C3757A0" w14:textId="77777777" w:rsidR="00CD74E9" w:rsidRPr="00F4442C" w:rsidRDefault="00CD74E9" w:rsidP="00CD74E9">
      <w:pPr>
        <w:pStyle w:val="PL"/>
      </w:pPr>
      <w:r w:rsidRPr="00F4442C">
        <w:t xml:space="preserve">        '307':</w:t>
      </w:r>
    </w:p>
    <w:p w14:paraId="22298944"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'TS29122_CommonData.yaml#/components/responses/307'</w:t>
      </w:r>
    </w:p>
    <w:p w14:paraId="2E83BE29" w14:textId="77777777" w:rsidR="00CD74E9" w:rsidRPr="00F4442C" w:rsidRDefault="00CD74E9" w:rsidP="00CD74E9">
      <w:pPr>
        <w:pStyle w:val="PL"/>
      </w:pPr>
      <w:r w:rsidRPr="00F4442C">
        <w:t xml:space="preserve">        '308':</w:t>
      </w:r>
    </w:p>
    <w:p w14:paraId="0F22F72D" w14:textId="77777777" w:rsidR="00CD74E9" w:rsidRPr="00F4442C" w:rsidRDefault="00CD74E9" w:rsidP="00CD74E9">
      <w:pPr>
        <w:pStyle w:val="PL"/>
        <w:rPr>
          <w:lang w:eastAsia="es-ES"/>
        </w:rPr>
      </w:pPr>
      <w:r w:rsidRPr="00F4442C">
        <w:t xml:space="preserve">          </w:t>
      </w:r>
      <w:r w:rsidRPr="00F4442C">
        <w:rPr>
          <w:lang w:eastAsia="es-ES"/>
        </w:rPr>
        <w:t>$ref: 'TS29122_CommonData.yaml#/components/responses/308'</w:t>
      </w:r>
    </w:p>
    <w:p w14:paraId="4B712960" w14:textId="77777777" w:rsidR="00CD74E9" w:rsidRPr="00F4442C" w:rsidRDefault="00CD74E9" w:rsidP="00CD74E9">
      <w:pPr>
        <w:pStyle w:val="PL"/>
        <w:rPr>
          <w:lang w:eastAsia="es-ES"/>
        </w:rPr>
      </w:pPr>
      <w:r w:rsidRPr="00F4442C">
        <w:rPr>
          <w:lang w:eastAsia="es-ES"/>
        </w:rPr>
        <w:t xml:space="preserve">        '400':</w:t>
      </w:r>
    </w:p>
    <w:p w14:paraId="4F4D3246" w14:textId="77777777" w:rsidR="00CD74E9" w:rsidRPr="00F4442C" w:rsidRDefault="00CD74E9" w:rsidP="00CD74E9">
      <w:pPr>
        <w:pStyle w:val="PL"/>
        <w:rPr>
          <w:lang w:eastAsia="es-ES"/>
        </w:rPr>
      </w:pPr>
      <w:r w:rsidRPr="00F4442C">
        <w:rPr>
          <w:lang w:eastAsia="es-ES"/>
        </w:rPr>
        <w:t xml:space="preserve">          $ref: 'TS29122_CommonData.yaml#/components/responses/400'</w:t>
      </w:r>
    </w:p>
    <w:p w14:paraId="5F8E7E92" w14:textId="77777777" w:rsidR="00CD74E9" w:rsidRPr="00F4442C" w:rsidRDefault="00CD74E9" w:rsidP="00CD74E9">
      <w:pPr>
        <w:pStyle w:val="PL"/>
        <w:rPr>
          <w:lang w:eastAsia="es-ES"/>
        </w:rPr>
      </w:pPr>
      <w:r w:rsidRPr="00F4442C">
        <w:rPr>
          <w:lang w:eastAsia="es-ES"/>
        </w:rPr>
        <w:t xml:space="preserve">        '401':</w:t>
      </w:r>
    </w:p>
    <w:p w14:paraId="789A8A64" w14:textId="77777777" w:rsidR="00CD74E9" w:rsidRPr="00F4442C" w:rsidRDefault="00CD74E9" w:rsidP="00CD74E9">
      <w:pPr>
        <w:pStyle w:val="PL"/>
        <w:rPr>
          <w:lang w:eastAsia="es-ES"/>
        </w:rPr>
      </w:pPr>
      <w:r w:rsidRPr="00F4442C">
        <w:rPr>
          <w:lang w:eastAsia="es-ES"/>
        </w:rPr>
        <w:t xml:space="preserve">          $ref: 'TS29122_CommonData.yaml#/components/responses/401'</w:t>
      </w:r>
    </w:p>
    <w:p w14:paraId="5BBC18FC" w14:textId="77777777" w:rsidR="00CD74E9" w:rsidRPr="00F4442C" w:rsidRDefault="00CD74E9" w:rsidP="00CD74E9">
      <w:pPr>
        <w:pStyle w:val="PL"/>
        <w:rPr>
          <w:lang w:eastAsia="es-ES"/>
        </w:rPr>
      </w:pPr>
      <w:r w:rsidRPr="00F4442C">
        <w:rPr>
          <w:lang w:eastAsia="es-ES"/>
        </w:rPr>
        <w:t xml:space="preserve">        '403':</w:t>
      </w:r>
    </w:p>
    <w:p w14:paraId="5A1762B9" w14:textId="77777777" w:rsidR="00CD74E9" w:rsidRPr="00F4442C" w:rsidRDefault="00CD74E9" w:rsidP="00CD74E9">
      <w:pPr>
        <w:pStyle w:val="PL"/>
        <w:rPr>
          <w:lang w:eastAsia="es-ES"/>
        </w:rPr>
      </w:pPr>
      <w:r w:rsidRPr="00F4442C">
        <w:rPr>
          <w:lang w:eastAsia="es-ES"/>
        </w:rPr>
        <w:t xml:space="preserve">          $ref: 'TS29122_CommonData.yaml#/components/responses/403'</w:t>
      </w:r>
    </w:p>
    <w:p w14:paraId="4E33319E" w14:textId="77777777" w:rsidR="00CD74E9" w:rsidRPr="00F4442C" w:rsidRDefault="00CD74E9" w:rsidP="00CD74E9">
      <w:pPr>
        <w:pStyle w:val="PL"/>
        <w:rPr>
          <w:lang w:eastAsia="es-ES"/>
        </w:rPr>
      </w:pPr>
      <w:r w:rsidRPr="00F4442C">
        <w:rPr>
          <w:lang w:eastAsia="es-ES"/>
        </w:rPr>
        <w:t xml:space="preserve">        '404':</w:t>
      </w:r>
    </w:p>
    <w:p w14:paraId="1D034F25" w14:textId="77777777" w:rsidR="00CD74E9" w:rsidRPr="00F4442C" w:rsidRDefault="00CD74E9" w:rsidP="00CD74E9">
      <w:pPr>
        <w:pStyle w:val="PL"/>
        <w:rPr>
          <w:lang w:eastAsia="es-ES"/>
        </w:rPr>
      </w:pPr>
      <w:r w:rsidRPr="00F4442C">
        <w:rPr>
          <w:lang w:eastAsia="es-ES"/>
        </w:rPr>
        <w:t xml:space="preserve">          $ref: 'TS29122_CommonData.yaml#/components/responses/404'</w:t>
      </w:r>
    </w:p>
    <w:p w14:paraId="230002A1" w14:textId="77777777" w:rsidR="00CD74E9" w:rsidRPr="00F4442C" w:rsidRDefault="00CD74E9" w:rsidP="00CD74E9">
      <w:pPr>
        <w:pStyle w:val="PL"/>
        <w:rPr>
          <w:lang w:eastAsia="es-ES"/>
        </w:rPr>
      </w:pPr>
      <w:r w:rsidRPr="00F4442C">
        <w:rPr>
          <w:lang w:eastAsia="es-ES"/>
        </w:rPr>
        <w:t xml:space="preserve">        '406':</w:t>
      </w:r>
    </w:p>
    <w:p w14:paraId="52719934" w14:textId="77777777" w:rsidR="00CD74E9" w:rsidRPr="00F4442C" w:rsidRDefault="00CD74E9" w:rsidP="00CD74E9">
      <w:pPr>
        <w:pStyle w:val="PL"/>
        <w:rPr>
          <w:lang w:eastAsia="es-ES"/>
        </w:rPr>
      </w:pPr>
      <w:r w:rsidRPr="00F4442C">
        <w:rPr>
          <w:lang w:eastAsia="es-ES"/>
        </w:rPr>
        <w:t xml:space="preserve">          $ref: 'TS29122_CommonData.yaml#/components/responses/406'</w:t>
      </w:r>
    </w:p>
    <w:p w14:paraId="6B0F3B00" w14:textId="77777777" w:rsidR="00CD74E9" w:rsidRPr="00F4442C" w:rsidRDefault="00CD74E9" w:rsidP="00CD74E9">
      <w:pPr>
        <w:pStyle w:val="PL"/>
        <w:rPr>
          <w:lang w:eastAsia="es-ES"/>
        </w:rPr>
      </w:pPr>
      <w:r w:rsidRPr="00F4442C">
        <w:rPr>
          <w:lang w:eastAsia="es-ES"/>
        </w:rPr>
        <w:t xml:space="preserve">        '429':</w:t>
      </w:r>
    </w:p>
    <w:p w14:paraId="42576A68" w14:textId="77777777" w:rsidR="00CD74E9" w:rsidRPr="00F4442C" w:rsidRDefault="00CD74E9" w:rsidP="00CD74E9">
      <w:pPr>
        <w:pStyle w:val="PL"/>
        <w:rPr>
          <w:lang w:eastAsia="es-ES"/>
        </w:rPr>
      </w:pPr>
      <w:r w:rsidRPr="00F4442C">
        <w:rPr>
          <w:lang w:eastAsia="es-ES"/>
        </w:rPr>
        <w:t xml:space="preserve">          $ref: 'TS29122_CommonData.yaml#/components/responses/429'</w:t>
      </w:r>
    </w:p>
    <w:p w14:paraId="2E99F7EA" w14:textId="77777777" w:rsidR="00CD74E9" w:rsidRPr="00F4442C" w:rsidRDefault="00CD74E9" w:rsidP="00CD74E9">
      <w:pPr>
        <w:pStyle w:val="PL"/>
        <w:rPr>
          <w:lang w:eastAsia="es-ES"/>
        </w:rPr>
      </w:pPr>
      <w:r w:rsidRPr="00F4442C">
        <w:rPr>
          <w:lang w:eastAsia="es-ES"/>
        </w:rPr>
        <w:t xml:space="preserve">        '500':</w:t>
      </w:r>
    </w:p>
    <w:p w14:paraId="63C8A791" w14:textId="77777777" w:rsidR="00CD74E9" w:rsidRPr="00F4442C" w:rsidRDefault="00CD74E9" w:rsidP="00CD74E9">
      <w:pPr>
        <w:pStyle w:val="PL"/>
        <w:rPr>
          <w:lang w:eastAsia="es-ES"/>
        </w:rPr>
      </w:pPr>
      <w:r w:rsidRPr="00F4442C">
        <w:rPr>
          <w:lang w:eastAsia="es-ES"/>
        </w:rPr>
        <w:t xml:space="preserve">          $ref: 'TS29122_CommonData.yaml#/components/responses/500'</w:t>
      </w:r>
    </w:p>
    <w:p w14:paraId="23D16488" w14:textId="77777777" w:rsidR="00CD74E9" w:rsidRPr="00F4442C" w:rsidRDefault="00CD74E9" w:rsidP="00CD74E9">
      <w:pPr>
        <w:pStyle w:val="PL"/>
        <w:rPr>
          <w:lang w:eastAsia="es-ES"/>
        </w:rPr>
      </w:pPr>
      <w:r w:rsidRPr="00F4442C">
        <w:rPr>
          <w:lang w:eastAsia="es-ES"/>
        </w:rPr>
        <w:t xml:space="preserve">        '503':</w:t>
      </w:r>
    </w:p>
    <w:p w14:paraId="330A7CBD" w14:textId="77777777" w:rsidR="00CD74E9" w:rsidRPr="00F4442C" w:rsidRDefault="00CD74E9" w:rsidP="00CD74E9">
      <w:pPr>
        <w:pStyle w:val="PL"/>
        <w:rPr>
          <w:lang w:eastAsia="es-ES"/>
        </w:rPr>
      </w:pPr>
      <w:r w:rsidRPr="00F4442C">
        <w:rPr>
          <w:lang w:eastAsia="es-ES"/>
        </w:rPr>
        <w:t xml:space="preserve">          $ref: 'TS29122_CommonData.yaml#/components/responses/503'</w:t>
      </w:r>
    </w:p>
    <w:p w14:paraId="34603581" w14:textId="77777777" w:rsidR="00CD74E9" w:rsidRPr="00F4442C" w:rsidRDefault="00CD74E9" w:rsidP="00CD74E9">
      <w:pPr>
        <w:pStyle w:val="PL"/>
        <w:rPr>
          <w:lang w:eastAsia="es-ES"/>
        </w:rPr>
      </w:pPr>
      <w:r w:rsidRPr="00F4442C">
        <w:rPr>
          <w:lang w:eastAsia="es-ES"/>
        </w:rPr>
        <w:t xml:space="preserve">        default:</w:t>
      </w:r>
    </w:p>
    <w:p w14:paraId="69F15D58" w14:textId="77777777" w:rsidR="00CD74E9" w:rsidRPr="00F4442C" w:rsidRDefault="00CD74E9" w:rsidP="00CD74E9">
      <w:pPr>
        <w:pStyle w:val="PL"/>
        <w:rPr>
          <w:lang w:eastAsia="es-ES"/>
        </w:rPr>
      </w:pPr>
      <w:r w:rsidRPr="00F4442C">
        <w:rPr>
          <w:lang w:eastAsia="es-ES"/>
        </w:rPr>
        <w:t xml:space="preserve">          $ref: 'TS29122_CommonData.yaml#/components/responses/default'</w:t>
      </w:r>
    </w:p>
    <w:p w14:paraId="6B96DDBF" w14:textId="77777777" w:rsidR="00CD74E9" w:rsidRPr="00F4442C" w:rsidRDefault="00CD74E9" w:rsidP="00CD74E9">
      <w:pPr>
        <w:pStyle w:val="PL"/>
      </w:pPr>
    </w:p>
    <w:p w14:paraId="15C5CDFE" w14:textId="77777777" w:rsidR="00CD74E9" w:rsidRPr="00F4442C" w:rsidRDefault="00CD74E9" w:rsidP="00CD74E9">
      <w:pPr>
        <w:pStyle w:val="PL"/>
      </w:pPr>
    </w:p>
    <w:p w14:paraId="607C4870" w14:textId="77777777" w:rsidR="00CD74E9" w:rsidRPr="00F4442C" w:rsidRDefault="00CD74E9" w:rsidP="00CD74E9">
      <w:pPr>
        <w:pStyle w:val="PL"/>
      </w:pPr>
      <w:r w:rsidRPr="00F4442C">
        <w:t>components:</w:t>
      </w:r>
    </w:p>
    <w:p w14:paraId="1AF3CF40" w14:textId="77777777" w:rsidR="00CD74E9" w:rsidRPr="00F4442C" w:rsidRDefault="00CD74E9" w:rsidP="00CD74E9">
      <w:pPr>
        <w:pStyle w:val="PL"/>
      </w:pPr>
      <w:r w:rsidRPr="00F4442C">
        <w:t xml:space="preserve">  securitySchemes:</w:t>
      </w:r>
    </w:p>
    <w:p w14:paraId="16628692" w14:textId="77777777" w:rsidR="00CD74E9" w:rsidRPr="00F4442C" w:rsidRDefault="00CD74E9" w:rsidP="00CD74E9">
      <w:pPr>
        <w:pStyle w:val="PL"/>
      </w:pPr>
      <w:r w:rsidRPr="00F4442C">
        <w:t xml:space="preserve">    oAuth2ClientCredentials:</w:t>
      </w:r>
    </w:p>
    <w:p w14:paraId="5CD14AFB" w14:textId="77777777" w:rsidR="00CD74E9" w:rsidRPr="00F4442C" w:rsidRDefault="00CD74E9" w:rsidP="00CD74E9">
      <w:pPr>
        <w:pStyle w:val="PL"/>
      </w:pPr>
      <w:r w:rsidRPr="00F4442C">
        <w:t xml:space="preserve">      type: oauth2</w:t>
      </w:r>
    </w:p>
    <w:p w14:paraId="64366502" w14:textId="77777777" w:rsidR="00CD74E9" w:rsidRPr="00F4442C" w:rsidRDefault="00CD74E9" w:rsidP="00CD74E9">
      <w:pPr>
        <w:pStyle w:val="PL"/>
      </w:pPr>
      <w:r w:rsidRPr="00F4442C">
        <w:t xml:space="preserve">      flows:</w:t>
      </w:r>
    </w:p>
    <w:p w14:paraId="15CDF82A" w14:textId="77777777" w:rsidR="00CD74E9" w:rsidRPr="00F4442C" w:rsidRDefault="00CD74E9" w:rsidP="00CD74E9">
      <w:pPr>
        <w:pStyle w:val="PL"/>
      </w:pPr>
      <w:r w:rsidRPr="00F4442C">
        <w:t xml:space="preserve">        clientCredentials:</w:t>
      </w:r>
    </w:p>
    <w:p w14:paraId="19B60F18" w14:textId="77777777" w:rsidR="00CD74E9" w:rsidRPr="00F4442C" w:rsidRDefault="00CD74E9" w:rsidP="00CD74E9">
      <w:pPr>
        <w:pStyle w:val="PL"/>
      </w:pPr>
      <w:r w:rsidRPr="00F4442C">
        <w:t xml:space="preserve">          tokenUrl: '{tokenUrl}'</w:t>
      </w:r>
    </w:p>
    <w:p w14:paraId="786DC928" w14:textId="77777777" w:rsidR="00CD74E9" w:rsidRPr="00F4442C" w:rsidRDefault="00CD74E9" w:rsidP="00CD74E9">
      <w:pPr>
        <w:pStyle w:val="PL"/>
      </w:pPr>
      <w:r w:rsidRPr="00F4442C">
        <w:t xml:space="preserve">          scopes: {}</w:t>
      </w:r>
    </w:p>
    <w:p w14:paraId="26CB01A3" w14:textId="77777777" w:rsidR="00CD74E9" w:rsidRPr="00F4442C" w:rsidRDefault="00CD74E9" w:rsidP="00CD74E9">
      <w:pPr>
        <w:pStyle w:val="PL"/>
      </w:pPr>
    </w:p>
    <w:p w14:paraId="550A98AA" w14:textId="77777777" w:rsidR="00CD74E9" w:rsidRPr="00F4442C" w:rsidRDefault="00CD74E9" w:rsidP="00CD74E9">
      <w:pPr>
        <w:pStyle w:val="PL"/>
      </w:pPr>
      <w:r w:rsidRPr="00F4442C">
        <w:t xml:space="preserve">  schemas:</w:t>
      </w:r>
    </w:p>
    <w:p w14:paraId="128F926B" w14:textId="77777777" w:rsidR="00CD74E9" w:rsidRPr="00F4442C" w:rsidRDefault="00CD74E9" w:rsidP="00CD74E9">
      <w:pPr>
        <w:pStyle w:val="PL"/>
      </w:pPr>
    </w:p>
    <w:p w14:paraId="28F0D27D" w14:textId="77777777" w:rsidR="00CD74E9" w:rsidRPr="00F4442C" w:rsidRDefault="00CD74E9" w:rsidP="00CD74E9">
      <w:pPr>
        <w:pStyle w:val="PL"/>
      </w:pPr>
      <w:r w:rsidRPr="00F4442C">
        <w:t>#</w:t>
      </w:r>
    </w:p>
    <w:p w14:paraId="39C7C10E" w14:textId="77777777" w:rsidR="00CD74E9" w:rsidRPr="00F4442C" w:rsidRDefault="00CD74E9" w:rsidP="00CD74E9">
      <w:pPr>
        <w:pStyle w:val="PL"/>
      </w:pPr>
      <w:r w:rsidRPr="00F4442C">
        <w:t># STRUCTURED DATA TYPES</w:t>
      </w:r>
    </w:p>
    <w:p w14:paraId="3F46000A" w14:textId="77777777" w:rsidR="00CD74E9" w:rsidRPr="00F4442C" w:rsidRDefault="00CD74E9" w:rsidP="00CD74E9">
      <w:pPr>
        <w:pStyle w:val="PL"/>
      </w:pPr>
      <w:r w:rsidRPr="00F4442C">
        <w:t>#</w:t>
      </w:r>
    </w:p>
    <w:p w14:paraId="7B7C642F" w14:textId="77777777" w:rsidR="00CD74E9" w:rsidRPr="00F4442C" w:rsidRDefault="00CD74E9" w:rsidP="00CD74E9">
      <w:pPr>
        <w:pStyle w:val="PL"/>
      </w:pPr>
    </w:p>
    <w:p w14:paraId="6E1C5622" w14:textId="77777777" w:rsidR="00CD74E9" w:rsidRDefault="00CD74E9" w:rsidP="00CD74E9">
      <w:pPr>
        <w:pStyle w:val="PL"/>
      </w:pPr>
    </w:p>
    <w:p w14:paraId="50214851" w14:textId="77777777" w:rsidR="00CD74E9" w:rsidRPr="00F1439A" w:rsidRDefault="00CD74E9" w:rsidP="00CD74E9">
      <w:pPr>
        <w:pStyle w:val="PL"/>
      </w:pPr>
      <w:r w:rsidRPr="00F4442C">
        <w:t xml:space="preserve">    </w:t>
      </w:r>
      <w:r>
        <w:t>ServProvReq</w:t>
      </w:r>
      <w:r w:rsidRPr="00F1439A">
        <w:t>:</w:t>
      </w:r>
    </w:p>
    <w:p w14:paraId="27E02FE8" w14:textId="77777777" w:rsidR="00CD74E9" w:rsidRPr="00F1439A" w:rsidRDefault="00CD74E9" w:rsidP="00CD74E9">
      <w:pPr>
        <w:pStyle w:val="PL"/>
        <w:rPr>
          <w:lang w:eastAsia="zh-CN"/>
        </w:rPr>
      </w:pPr>
      <w:r w:rsidRPr="00F1439A">
        <w:t xml:space="preserve">      description: </w:t>
      </w:r>
      <w:r w:rsidRPr="00F1439A">
        <w:rPr>
          <w:lang w:eastAsia="zh-CN"/>
        </w:rPr>
        <w:t>&gt;</w:t>
      </w:r>
    </w:p>
    <w:p w14:paraId="5E9AA102" w14:textId="77777777" w:rsidR="00CD74E9" w:rsidRDefault="00CD74E9" w:rsidP="00CD74E9">
      <w:pPr>
        <w:pStyle w:val="PL"/>
      </w:pPr>
      <w:r w:rsidRPr="00F1439A">
        <w:t xml:space="preserve">        </w:t>
      </w:r>
      <w:r>
        <w:t>Represents a Service Provisioning information retrieval request.</w:t>
      </w:r>
    </w:p>
    <w:p w14:paraId="6D1FBFBC" w14:textId="77777777" w:rsidR="00CD74E9" w:rsidRPr="00F1439A" w:rsidRDefault="00CD74E9" w:rsidP="00CD74E9">
      <w:pPr>
        <w:pStyle w:val="PL"/>
      </w:pPr>
      <w:r w:rsidRPr="00F1439A">
        <w:t xml:space="preserve">      type: object</w:t>
      </w:r>
    </w:p>
    <w:p w14:paraId="760B92B8" w14:textId="77777777" w:rsidR="00CD74E9" w:rsidRDefault="00CD74E9" w:rsidP="00CD74E9">
      <w:pPr>
        <w:pStyle w:val="PL"/>
      </w:pPr>
      <w:r>
        <w:t xml:space="preserve">      properties:</w:t>
      </w:r>
    </w:p>
    <w:p w14:paraId="35088DC3" w14:textId="77777777" w:rsidR="00CD74E9" w:rsidRDefault="00CD74E9" w:rsidP="00CD74E9">
      <w:pPr>
        <w:pStyle w:val="PL"/>
      </w:pPr>
      <w:r>
        <w:t xml:space="preserve">        federationInfo:</w:t>
      </w:r>
    </w:p>
    <w:p w14:paraId="2433417E" w14:textId="77777777" w:rsidR="00CD74E9" w:rsidRDefault="00CD74E9" w:rsidP="00CD74E9">
      <w:pPr>
        <w:pStyle w:val="PL"/>
      </w:pPr>
      <w:r>
        <w:t xml:space="preserve">          $ref: '#/components/schemas/FederationInfo'</w:t>
      </w:r>
    </w:p>
    <w:p w14:paraId="5D643578" w14:textId="77777777" w:rsidR="00CD74E9" w:rsidRDefault="00CD74E9" w:rsidP="00CD74E9">
      <w:pPr>
        <w:pStyle w:val="PL"/>
      </w:pPr>
      <w:r>
        <w:t xml:space="preserve">        acProfs:</w:t>
      </w:r>
    </w:p>
    <w:p w14:paraId="68642D5C" w14:textId="77777777" w:rsidR="00CD74E9" w:rsidRDefault="00CD74E9" w:rsidP="00CD74E9">
      <w:pPr>
        <w:pStyle w:val="PL"/>
      </w:pPr>
      <w:r>
        <w:t xml:space="preserve">          type: array</w:t>
      </w:r>
    </w:p>
    <w:p w14:paraId="662D0A6C" w14:textId="77777777" w:rsidR="00CD74E9" w:rsidRDefault="00CD74E9" w:rsidP="00CD74E9">
      <w:pPr>
        <w:pStyle w:val="PL"/>
      </w:pPr>
      <w:r>
        <w:t xml:space="preserve">          items:</w:t>
      </w:r>
    </w:p>
    <w:p w14:paraId="68F5AF91" w14:textId="77777777" w:rsidR="00CD74E9" w:rsidRDefault="00CD74E9" w:rsidP="00CD74E9">
      <w:pPr>
        <w:pStyle w:val="PL"/>
      </w:pPr>
      <w:r>
        <w:t xml:space="preserve">            $ref: </w:t>
      </w:r>
      <w:r w:rsidRPr="00DA4499">
        <w:t>'TS24558_Eees_EECRegistration.yaml#/components/schemas/ACProfile'</w:t>
      </w:r>
    </w:p>
    <w:p w14:paraId="345D41D1" w14:textId="77777777" w:rsidR="00CD74E9" w:rsidRDefault="00CD74E9" w:rsidP="00CD74E9">
      <w:pPr>
        <w:pStyle w:val="PL"/>
      </w:pPr>
      <w:r>
        <w:t xml:space="preserve">          minItems: 1</w:t>
      </w:r>
    </w:p>
    <w:p w14:paraId="78B2B73A" w14:textId="77777777" w:rsidR="00CD74E9" w:rsidRDefault="00CD74E9" w:rsidP="00CD74E9">
      <w:pPr>
        <w:pStyle w:val="PL"/>
      </w:pPr>
      <w:r>
        <w:t xml:space="preserve">        connInfo:</w:t>
      </w:r>
    </w:p>
    <w:p w14:paraId="7B2C3722" w14:textId="77777777" w:rsidR="00CD74E9" w:rsidRDefault="00CD74E9" w:rsidP="00CD74E9">
      <w:pPr>
        <w:pStyle w:val="PL"/>
      </w:pPr>
      <w:r>
        <w:t xml:space="preserve">          type: array</w:t>
      </w:r>
    </w:p>
    <w:p w14:paraId="6A4C1859" w14:textId="77777777" w:rsidR="00CD74E9" w:rsidRDefault="00CD74E9" w:rsidP="00CD74E9">
      <w:pPr>
        <w:pStyle w:val="PL"/>
      </w:pPr>
      <w:r>
        <w:t xml:space="preserve">          items:</w:t>
      </w:r>
    </w:p>
    <w:p w14:paraId="044EF80F" w14:textId="77777777" w:rsidR="00CD74E9" w:rsidRDefault="00CD74E9" w:rsidP="00CD74E9">
      <w:pPr>
        <w:pStyle w:val="PL"/>
      </w:pPr>
      <w:r>
        <w:t xml:space="preserve">            $ref: 'TS24558_Eecs_ServiceProvisioning.yaml#/components/schemas/ConnectivityInfo'</w:t>
      </w:r>
    </w:p>
    <w:p w14:paraId="648F163D" w14:textId="77777777" w:rsidR="00CD74E9" w:rsidRDefault="00CD74E9" w:rsidP="00CD74E9">
      <w:pPr>
        <w:pStyle w:val="PL"/>
      </w:pPr>
      <w:r>
        <w:t xml:space="preserve">          minItems: 1</w:t>
      </w:r>
    </w:p>
    <w:p w14:paraId="6055043D" w14:textId="77777777" w:rsidR="00CD74E9" w:rsidRDefault="00CD74E9" w:rsidP="00CD74E9">
      <w:pPr>
        <w:pStyle w:val="PL"/>
      </w:pPr>
      <w:r>
        <w:t xml:space="preserve">        locInfo:</w:t>
      </w:r>
    </w:p>
    <w:p w14:paraId="38908F72" w14:textId="77777777" w:rsidR="00CD74E9" w:rsidRDefault="00CD74E9" w:rsidP="00CD74E9">
      <w:pPr>
        <w:pStyle w:val="PL"/>
      </w:pPr>
      <w:r>
        <w:t xml:space="preserve">          $ref: 'TS29122_MonitoringEvent.yaml#/components/schemas/LocationInfo'</w:t>
      </w:r>
    </w:p>
    <w:p w14:paraId="1CDBE8D9" w14:textId="77777777" w:rsidR="00CD74E9" w:rsidRPr="00F1439A" w:rsidRDefault="00CD74E9" w:rsidP="00CD74E9">
      <w:pPr>
        <w:pStyle w:val="PL"/>
      </w:pPr>
      <w:r w:rsidRPr="00F1439A">
        <w:t xml:space="preserve">        suppFeat:</w:t>
      </w:r>
    </w:p>
    <w:p w14:paraId="3B809DE8" w14:textId="77777777" w:rsidR="00CD74E9" w:rsidRPr="00F1439A" w:rsidRDefault="00CD74E9" w:rsidP="00CD74E9">
      <w:pPr>
        <w:pStyle w:val="PL"/>
      </w:pPr>
      <w:r w:rsidRPr="00F1439A">
        <w:t xml:space="preserve">          $ref: 'TS29571_CommonData.yaml#/components/schemas/SupportedFeatures'</w:t>
      </w:r>
    </w:p>
    <w:p w14:paraId="50369549" w14:textId="77777777" w:rsidR="00CD74E9" w:rsidRDefault="00CD74E9" w:rsidP="00CD74E9">
      <w:pPr>
        <w:pStyle w:val="PL"/>
      </w:pPr>
    </w:p>
    <w:p w14:paraId="590A00B6" w14:textId="77777777" w:rsidR="00CD74E9" w:rsidRPr="00F1439A" w:rsidRDefault="00CD74E9" w:rsidP="00CD74E9">
      <w:pPr>
        <w:pStyle w:val="PL"/>
      </w:pPr>
      <w:r w:rsidRPr="00F4442C">
        <w:t xml:space="preserve">    </w:t>
      </w:r>
      <w:r>
        <w:t>ServProvResp</w:t>
      </w:r>
      <w:r w:rsidRPr="00F1439A">
        <w:t>:</w:t>
      </w:r>
    </w:p>
    <w:p w14:paraId="6FCA353C" w14:textId="77777777" w:rsidR="00CD74E9" w:rsidRPr="00F1439A" w:rsidRDefault="00CD74E9" w:rsidP="00CD74E9">
      <w:pPr>
        <w:pStyle w:val="PL"/>
        <w:rPr>
          <w:lang w:eastAsia="zh-CN"/>
        </w:rPr>
      </w:pPr>
      <w:r w:rsidRPr="00F1439A">
        <w:t xml:space="preserve">      description: </w:t>
      </w:r>
      <w:r w:rsidRPr="00F1439A">
        <w:rPr>
          <w:lang w:eastAsia="zh-CN"/>
        </w:rPr>
        <w:t>&gt;</w:t>
      </w:r>
    </w:p>
    <w:p w14:paraId="3B6926F3" w14:textId="77777777" w:rsidR="00CD74E9" w:rsidRPr="00F1439A" w:rsidRDefault="00CD74E9" w:rsidP="00CD74E9">
      <w:pPr>
        <w:pStyle w:val="PL"/>
        <w:rPr>
          <w:lang w:eastAsia="zh-CN"/>
        </w:rPr>
      </w:pPr>
      <w:r w:rsidRPr="00F1439A">
        <w:t xml:space="preserve">        </w:t>
      </w:r>
      <w:r>
        <w:t>Represents a Service Provisioning information retrieval response.</w:t>
      </w:r>
    </w:p>
    <w:p w14:paraId="4C07FE56" w14:textId="77777777" w:rsidR="00CD74E9" w:rsidRPr="00F1439A" w:rsidRDefault="00CD74E9" w:rsidP="00CD74E9">
      <w:pPr>
        <w:pStyle w:val="PL"/>
      </w:pPr>
      <w:r w:rsidRPr="00F1439A">
        <w:t xml:space="preserve">      type: object</w:t>
      </w:r>
    </w:p>
    <w:p w14:paraId="69B4FCB6" w14:textId="77777777" w:rsidR="00CD74E9" w:rsidRPr="00F1439A" w:rsidRDefault="00CD74E9" w:rsidP="00CD74E9">
      <w:pPr>
        <w:pStyle w:val="PL"/>
      </w:pPr>
      <w:r w:rsidRPr="00F1439A">
        <w:t xml:space="preserve">      properties:</w:t>
      </w:r>
    </w:p>
    <w:p w14:paraId="5F4FB94B" w14:textId="77777777" w:rsidR="00CD74E9" w:rsidRDefault="00CD74E9" w:rsidP="00CD74E9">
      <w:pPr>
        <w:pStyle w:val="PL"/>
      </w:pPr>
      <w:r>
        <w:t xml:space="preserve">        ednConfigInfo:</w:t>
      </w:r>
    </w:p>
    <w:p w14:paraId="108450A9" w14:textId="77777777" w:rsidR="00CD74E9" w:rsidRDefault="00CD74E9" w:rsidP="00CD74E9">
      <w:pPr>
        <w:pStyle w:val="PL"/>
      </w:pPr>
      <w:r>
        <w:t xml:space="preserve">          type: array</w:t>
      </w:r>
    </w:p>
    <w:p w14:paraId="3F1711C7" w14:textId="77777777" w:rsidR="00CD74E9" w:rsidRDefault="00CD74E9" w:rsidP="00CD74E9">
      <w:pPr>
        <w:pStyle w:val="PL"/>
      </w:pPr>
      <w:r>
        <w:t xml:space="preserve">          items:</w:t>
      </w:r>
    </w:p>
    <w:p w14:paraId="7311C37A" w14:textId="77777777" w:rsidR="00CD74E9" w:rsidRDefault="00CD74E9" w:rsidP="00CD74E9">
      <w:pPr>
        <w:pStyle w:val="PL"/>
      </w:pPr>
      <w:r>
        <w:t xml:space="preserve">            $ref: 'TS24558_Eecs_ServiceProvisioning.yaml#/components/schemas/EDNConfigInfo'</w:t>
      </w:r>
    </w:p>
    <w:p w14:paraId="0B850467" w14:textId="77777777" w:rsidR="00CD74E9" w:rsidRDefault="00CD74E9" w:rsidP="00CD74E9">
      <w:pPr>
        <w:pStyle w:val="PL"/>
      </w:pPr>
      <w:r>
        <w:t xml:space="preserve">          minItems: 1</w:t>
      </w:r>
    </w:p>
    <w:p w14:paraId="0906983F" w14:textId="77777777" w:rsidR="00CD74E9" w:rsidRPr="00F1439A" w:rsidRDefault="00CD74E9" w:rsidP="00CD74E9">
      <w:pPr>
        <w:pStyle w:val="PL"/>
      </w:pPr>
      <w:r w:rsidRPr="00F1439A">
        <w:t xml:space="preserve">        suppFeat:</w:t>
      </w:r>
    </w:p>
    <w:p w14:paraId="5D0B5E89" w14:textId="77777777" w:rsidR="00CD74E9" w:rsidRPr="00F1439A" w:rsidRDefault="00CD74E9" w:rsidP="00CD74E9">
      <w:pPr>
        <w:pStyle w:val="PL"/>
      </w:pPr>
      <w:r w:rsidRPr="00F1439A">
        <w:t xml:space="preserve">          $ref: 'TS29571_CommonData.yaml#/components/schemas/SupportedFeatures'</w:t>
      </w:r>
    </w:p>
    <w:p w14:paraId="183689B6" w14:textId="77777777" w:rsidR="00CD74E9" w:rsidRDefault="00CD74E9" w:rsidP="00CD74E9">
      <w:pPr>
        <w:pStyle w:val="PL"/>
      </w:pPr>
      <w:r>
        <w:t xml:space="preserve">      required:</w:t>
      </w:r>
    </w:p>
    <w:p w14:paraId="7F4DB9B8" w14:textId="77777777" w:rsidR="00CD74E9" w:rsidRDefault="00CD74E9" w:rsidP="00CD74E9">
      <w:pPr>
        <w:pStyle w:val="PL"/>
      </w:pPr>
      <w:r>
        <w:t xml:space="preserve">        - ednConfigInfo</w:t>
      </w:r>
    </w:p>
    <w:p w14:paraId="63DAC74B" w14:textId="77777777" w:rsidR="00CD74E9" w:rsidRDefault="00CD74E9" w:rsidP="00CD74E9">
      <w:pPr>
        <w:pStyle w:val="PL"/>
      </w:pPr>
    </w:p>
    <w:p w14:paraId="5B1C8766" w14:textId="77777777" w:rsidR="00CD74E9" w:rsidRPr="00F1439A" w:rsidRDefault="00CD74E9" w:rsidP="00CD74E9">
      <w:pPr>
        <w:pStyle w:val="PL"/>
      </w:pPr>
      <w:r w:rsidRPr="00F4442C">
        <w:t xml:space="preserve">    </w:t>
      </w:r>
      <w:r>
        <w:t>ServProvSubsc</w:t>
      </w:r>
      <w:r w:rsidRPr="00F1439A">
        <w:t>:</w:t>
      </w:r>
    </w:p>
    <w:p w14:paraId="70833742" w14:textId="77777777" w:rsidR="00CD74E9" w:rsidRPr="00F1439A" w:rsidRDefault="00CD74E9" w:rsidP="00CD74E9">
      <w:pPr>
        <w:pStyle w:val="PL"/>
        <w:rPr>
          <w:lang w:eastAsia="zh-CN"/>
        </w:rPr>
      </w:pPr>
      <w:r w:rsidRPr="00F1439A">
        <w:t xml:space="preserve">      description: </w:t>
      </w:r>
      <w:r w:rsidRPr="00F1439A">
        <w:rPr>
          <w:lang w:eastAsia="zh-CN"/>
        </w:rPr>
        <w:t>&gt;</w:t>
      </w:r>
    </w:p>
    <w:p w14:paraId="74EBCBB2" w14:textId="77777777" w:rsidR="00CD74E9" w:rsidRPr="00F1439A" w:rsidRDefault="00CD74E9" w:rsidP="00CD74E9">
      <w:pPr>
        <w:pStyle w:val="PL"/>
        <w:rPr>
          <w:lang w:eastAsia="zh-CN"/>
        </w:rPr>
      </w:pPr>
      <w:r w:rsidRPr="00F1439A">
        <w:t xml:space="preserve">        </w:t>
      </w:r>
      <w:r>
        <w:t xml:space="preserve">Represents a </w:t>
      </w:r>
      <w:r>
        <w:rPr>
          <w:lang w:val="en-US"/>
        </w:rPr>
        <w:t>Service Provisioning Subscription</w:t>
      </w:r>
      <w:r>
        <w:t>.</w:t>
      </w:r>
    </w:p>
    <w:p w14:paraId="14F25B16" w14:textId="77777777" w:rsidR="00CD74E9" w:rsidRPr="00F1439A" w:rsidRDefault="00CD74E9" w:rsidP="00CD74E9">
      <w:pPr>
        <w:pStyle w:val="PL"/>
      </w:pPr>
      <w:r w:rsidRPr="00F1439A">
        <w:t xml:space="preserve">      type: object</w:t>
      </w:r>
    </w:p>
    <w:p w14:paraId="309D125E" w14:textId="77777777" w:rsidR="00CD74E9" w:rsidRPr="00F1439A" w:rsidRDefault="00CD74E9" w:rsidP="00CD74E9">
      <w:pPr>
        <w:pStyle w:val="PL"/>
      </w:pPr>
      <w:r w:rsidRPr="00F1439A">
        <w:t xml:space="preserve">      properties:</w:t>
      </w:r>
    </w:p>
    <w:p w14:paraId="14D65C8B" w14:textId="77777777" w:rsidR="00CD74E9" w:rsidRPr="00F4442C" w:rsidRDefault="00CD74E9" w:rsidP="00CD74E9">
      <w:pPr>
        <w:pStyle w:val="PL"/>
      </w:pPr>
      <w:r w:rsidRPr="00F4442C">
        <w:t xml:space="preserve">        notifUri:</w:t>
      </w:r>
    </w:p>
    <w:p w14:paraId="7EA90367" w14:textId="77777777" w:rsidR="00CD74E9" w:rsidRPr="00F4442C" w:rsidRDefault="00CD74E9" w:rsidP="00CD74E9">
      <w:pPr>
        <w:pStyle w:val="PL"/>
      </w:pPr>
      <w:r w:rsidRPr="00F4442C">
        <w:t xml:space="preserve">          $ref: 'TS29122_CommonData.yaml#/components/schemas/</w:t>
      </w:r>
      <w:r w:rsidRPr="00F4442C">
        <w:rPr>
          <w:lang w:eastAsia="zh-CN"/>
        </w:rPr>
        <w:t>Uri</w:t>
      </w:r>
      <w:r w:rsidRPr="00F4442C">
        <w:t>'</w:t>
      </w:r>
    </w:p>
    <w:p w14:paraId="34F48E7D" w14:textId="77777777" w:rsidR="00CD74E9" w:rsidRDefault="00CD74E9" w:rsidP="00CD74E9">
      <w:pPr>
        <w:pStyle w:val="PL"/>
      </w:pPr>
      <w:r>
        <w:t xml:space="preserve">        federationInfo:</w:t>
      </w:r>
    </w:p>
    <w:p w14:paraId="250B25DB" w14:textId="77777777" w:rsidR="00CD74E9" w:rsidRDefault="00CD74E9" w:rsidP="00CD74E9">
      <w:pPr>
        <w:pStyle w:val="PL"/>
      </w:pPr>
      <w:r>
        <w:t xml:space="preserve">          $ref: '#/components/schemas/FederationInfo'</w:t>
      </w:r>
    </w:p>
    <w:p w14:paraId="37B8113C" w14:textId="77777777" w:rsidR="00CD74E9" w:rsidRDefault="00CD74E9" w:rsidP="00CD74E9">
      <w:pPr>
        <w:pStyle w:val="PL"/>
      </w:pPr>
      <w:r>
        <w:t xml:space="preserve">        acProfs:</w:t>
      </w:r>
    </w:p>
    <w:p w14:paraId="2B79F9FF" w14:textId="77777777" w:rsidR="00CD74E9" w:rsidRDefault="00CD74E9" w:rsidP="00CD74E9">
      <w:pPr>
        <w:pStyle w:val="PL"/>
      </w:pPr>
      <w:r>
        <w:t xml:space="preserve">          type: array</w:t>
      </w:r>
    </w:p>
    <w:p w14:paraId="01788541" w14:textId="77777777" w:rsidR="00CD74E9" w:rsidRDefault="00CD74E9" w:rsidP="00CD74E9">
      <w:pPr>
        <w:pStyle w:val="PL"/>
      </w:pPr>
      <w:r>
        <w:t xml:space="preserve">          items:</w:t>
      </w:r>
    </w:p>
    <w:p w14:paraId="079CCB62" w14:textId="77777777" w:rsidR="00CD74E9" w:rsidRDefault="00CD74E9" w:rsidP="00CD74E9">
      <w:pPr>
        <w:pStyle w:val="PL"/>
      </w:pPr>
      <w:r>
        <w:t xml:space="preserve">            $ref: </w:t>
      </w:r>
      <w:r w:rsidRPr="00DA4499">
        <w:t>'TS24558_Eees_EECRegistration.yaml#/components/schemas/ACProfile'</w:t>
      </w:r>
    </w:p>
    <w:p w14:paraId="25332DFE" w14:textId="77777777" w:rsidR="00CD74E9" w:rsidRDefault="00CD74E9" w:rsidP="00CD74E9">
      <w:pPr>
        <w:pStyle w:val="PL"/>
      </w:pPr>
      <w:r>
        <w:t xml:space="preserve">          minItems: 1</w:t>
      </w:r>
    </w:p>
    <w:p w14:paraId="377841E1" w14:textId="77777777" w:rsidR="00CD74E9" w:rsidRDefault="00CD74E9" w:rsidP="00CD74E9">
      <w:pPr>
        <w:pStyle w:val="PL"/>
      </w:pPr>
      <w:r>
        <w:t xml:space="preserve">        connInfo:</w:t>
      </w:r>
    </w:p>
    <w:p w14:paraId="1B841358" w14:textId="77777777" w:rsidR="00CD74E9" w:rsidRDefault="00CD74E9" w:rsidP="00CD74E9">
      <w:pPr>
        <w:pStyle w:val="PL"/>
      </w:pPr>
      <w:r>
        <w:t xml:space="preserve">          type: array</w:t>
      </w:r>
    </w:p>
    <w:p w14:paraId="34E6D469" w14:textId="77777777" w:rsidR="00CD74E9" w:rsidRDefault="00CD74E9" w:rsidP="00CD74E9">
      <w:pPr>
        <w:pStyle w:val="PL"/>
      </w:pPr>
      <w:r>
        <w:t xml:space="preserve">          items:</w:t>
      </w:r>
    </w:p>
    <w:p w14:paraId="166F97E3" w14:textId="77777777" w:rsidR="00CD74E9" w:rsidRDefault="00CD74E9" w:rsidP="00CD74E9">
      <w:pPr>
        <w:pStyle w:val="PL"/>
      </w:pPr>
      <w:r>
        <w:t xml:space="preserve">            $ref: 'TS24558_Eecs_ServiceProvisioning.yaml#/components/schemas/ConnectivityInfo'</w:t>
      </w:r>
    </w:p>
    <w:p w14:paraId="5222ADD7" w14:textId="77777777" w:rsidR="00CD74E9" w:rsidRDefault="00CD74E9" w:rsidP="00CD74E9">
      <w:pPr>
        <w:pStyle w:val="PL"/>
      </w:pPr>
      <w:r>
        <w:t xml:space="preserve">          minItems: 1</w:t>
      </w:r>
    </w:p>
    <w:p w14:paraId="1773EACC" w14:textId="77777777" w:rsidR="00CD74E9" w:rsidRDefault="00CD74E9" w:rsidP="00CD74E9">
      <w:pPr>
        <w:pStyle w:val="PL"/>
      </w:pPr>
      <w:r>
        <w:t xml:space="preserve">        locInfo:</w:t>
      </w:r>
    </w:p>
    <w:p w14:paraId="550357D8" w14:textId="77777777" w:rsidR="00CD74E9" w:rsidRDefault="00CD74E9" w:rsidP="00CD74E9">
      <w:pPr>
        <w:pStyle w:val="PL"/>
      </w:pPr>
      <w:r>
        <w:t xml:space="preserve">          $ref: 'TS29122_MonitoringEvent.yaml#/components/schemas/LocationInfo'</w:t>
      </w:r>
    </w:p>
    <w:p w14:paraId="7C4DDB19" w14:textId="77777777" w:rsidR="00CD74E9" w:rsidRDefault="00CD74E9" w:rsidP="00CD74E9">
      <w:pPr>
        <w:pStyle w:val="PL"/>
      </w:pPr>
      <w:r>
        <w:t xml:space="preserve">        expTime:</w:t>
      </w:r>
    </w:p>
    <w:p w14:paraId="51DB41EC" w14:textId="77777777" w:rsidR="00CD74E9" w:rsidRDefault="00CD74E9" w:rsidP="00CD74E9">
      <w:pPr>
        <w:pStyle w:val="PL"/>
      </w:pPr>
      <w:r>
        <w:t xml:space="preserve">          $ref: 'TS29122_CommonData.yaml#/components/schemas/DateTime'</w:t>
      </w:r>
    </w:p>
    <w:p w14:paraId="637CCDAE" w14:textId="77777777" w:rsidR="00CD74E9" w:rsidRPr="00F1439A" w:rsidRDefault="00CD74E9" w:rsidP="00CD74E9">
      <w:pPr>
        <w:pStyle w:val="PL"/>
      </w:pPr>
      <w:r w:rsidRPr="00F1439A">
        <w:t xml:space="preserve">        suppFeat:</w:t>
      </w:r>
    </w:p>
    <w:p w14:paraId="45EB68F9" w14:textId="77777777" w:rsidR="00CD74E9" w:rsidRPr="00F1439A" w:rsidRDefault="00CD74E9" w:rsidP="00CD74E9">
      <w:pPr>
        <w:pStyle w:val="PL"/>
      </w:pPr>
      <w:r w:rsidRPr="00F1439A">
        <w:t xml:space="preserve">          $ref: 'TS29571_CommonData.yaml#/components/schemas/SupportedFeatures'</w:t>
      </w:r>
    </w:p>
    <w:p w14:paraId="7326ED59" w14:textId="77777777" w:rsidR="00CD74E9" w:rsidRPr="00F1439A" w:rsidRDefault="00CD74E9" w:rsidP="00CD74E9">
      <w:pPr>
        <w:pStyle w:val="PL"/>
      </w:pPr>
      <w:r w:rsidRPr="00F1439A">
        <w:t xml:space="preserve">      required:</w:t>
      </w:r>
    </w:p>
    <w:p w14:paraId="376C67D1" w14:textId="77777777" w:rsidR="00CD74E9" w:rsidRPr="00F4442C" w:rsidRDefault="00CD74E9" w:rsidP="00CD74E9">
      <w:pPr>
        <w:pStyle w:val="PL"/>
      </w:pPr>
      <w:r w:rsidRPr="00F4442C">
        <w:t xml:space="preserve">        - notifUri</w:t>
      </w:r>
    </w:p>
    <w:p w14:paraId="54D799C3" w14:textId="77777777" w:rsidR="00CD74E9" w:rsidRPr="00F1439A" w:rsidRDefault="00CD74E9" w:rsidP="00CD74E9">
      <w:pPr>
        <w:pStyle w:val="PL"/>
      </w:pPr>
    </w:p>
    <w:p w14:paraId="6E32A9B3" w14:textId="77777777" w:rsidR="00CD74E9" w:rsidRPr="00F1439A" w:rsidRDefault="00CD74E9" w:rsidP="00CD74E9">
      <w:pPr>
        <w:pStyle w:val="PL"/>
      </w:pPr>
      <w:r w:rsidRPr="00F1439A">
        <w:t xml:space="preserve">    </w:t>
      </w:r>
      <w:r>
        <w:rPr>
          <w:lang w:val="en-US"/>
        </w:rPr>
        <w:t>ServProv</w:t>
      </w:r>
      <w:r>
        <w:t>Subsc</w:t>
      </w:r>
      <w:r w:rsidRPr="00F1439A">
        <w:t>Patch:</w:t>
      </w:r>
    </w:p>
    <w:p w14:paraId="28A52C65" w14:textId="77777777" w:rsidR="00CD74E9" w:rsidRPr="00F1439A" w:rsidRDefault="00CD74E9" w:rsidP="00CD74E9">
      <w:pPr>
        <w:pStyle w:val="PL"/>
        <w:rPr>
          <w:lang w:eastAsia="zh-CN"/>
        </w:rPr>
      </w:pPr>
      <w:r w:rsidRPr="00F1439A">
        <w:t xml:space="preserve">      description: </w:t>
      </w:r>
      <w:r w:rsidRPr="00F1439A">
        <w:rPr>
          <w:lang w:eastAsia="zh-CN"/>
        </w:rPr>
        <w:t>&gt;</w:t>
      </w:r>
    </w:p>
    <w:p w14:paraId="63A4D59D" w14:textId="77777777" w:rsidR="00CD74E9" w:rsidRPr="00F1439A" w:rsidRDefault="00CD74E9" w:rsidP="00CD74E9">
      <w:pPr>
        <w:pStyle w:val="PL"/>
        <w:rPr>
          <w:lang w:eastAsia="zh-CN"/>
        </w:rPr>
      </w:pPr>
      <w:r w:rsidRPr="00F1439A">
        <w:t xml:space="preserve">        </w:t>
      </w:r>
      <w:r>
        <w:t xml:space="preserve">Represents the requested modifications to a </w:t>
      </w:r>
      <w:r>
        <w:rPr>
          <w:lang w:val="en-US"/>
        </w:rPr>
        <w:t>Service Provisioning Subscription</w:t>
      </w:r>
      <w:r>
        <w:t>.</w:t>
      </w:r>
    </w:p>
    <w:p w14:paraId="45A3C758" w14:textId="77777777" w:rsidR="00CD74E9" w:rsidRPr="00F1439A" w:rsidRDefault="00CD74E9" w:rsidP="00CD74E9">
      <w:pPr>
        <w:pStyle w:val="PL"/>
      </w:pPr>
      <w:r w:rsidRPr="00F1439A">
        <w:t xml:space="preserve">      type: object</w:t>
      </w:r>
    </w:p>
    <w:p w14:paraId="3723569B" w14:textId="77777777" w:rsidR="00CD74E9" w:rsidRPr="00F1439A" w:rsidRDefault="00CD74E9" w:rsidP="00CD74E9">
      <w:pPr>
        <w:pStyle w:val="PL"/>
      </w:pPr>
      <w:r w:rsidRPr="00F1439A">
        <w:t xml:space="preserve">      properties:</w:t>
      </w:r>
    </w:p>
    <w:p w14:paraId="61BE57C4" w14:textId="77777777" w:rsidR="00CD74E9" w:rsidRPr="00F4442C" w:rsidRDefault="00CD74E9" w:rsidP="00CD74E9">
      <w:pPr>
        <w:pStyle w:val="PL"/>
      </w:pPr>
      <w:r w:rsidRPr="00F4442C">
        <w:t xml:space="preserve">        notifUri:</w:t>
      </w:r>
    </w:p>
    <w:p w14:paraId="5E39E3C7" w14:textId="77777777" w:rsidR="00CD74E9" w:rsidRPr="00F4442C" w:rsidRDefault="00CD74E9" w:rsidP="00CD74E9">
      <w:pPr>
        <w:pStyle w:val="PL"/>
      </w:pPr>
      <w:r w:rsidRPr="00F4442C">
        <w:t xml:space="preserve">          $ref: 'TS29122_CommonData.yaml#/components/schemas/</w:t>
      </w:r>
      <w:r w:rsidRPr="00F4442C">
        <w:rPr>
          <w:lang w:eastAsia="zh-CN"/>
        </w:rPr>
        <w:t>Uri</w:t>
      </w:r>
      <w:r w:rsidRPr="00F4442C">
        <w:t>'</w:t>
      </w:r>
    </w:p>
    <w:p w14:paraId="6DE42082" w14:textId="77777777" w:rsidR="00CD74E9" w:rsidRDefault="00CD74E9" w:rsidP="00CD74E9">
      <w:pPr>
        <w:pStyle w:val="PL"/>
      </w:pPr>
      <w:r>
        <w:t xml:space="preserve">        federationInfo:</w:t>
      </w:r>
    </w:p>
    <w:p w14:paraId="63C0058C" w14:textId="77777777" w:rsidR="00CD74E9" w:rsidRDefault="00CD74E9" w:rsidP="00CD74E9">
      <w:pPr>
        <w:pStyle w:val="PL"/>
      </w:pPr>
      <w:r>
        <w:t xml:space="preserve">          $ref: '#/components/schemas/FederationInfo'</w:t>
      </w:r>
    </w:p>
    <w:p w14:paraId="58A1C278" w14:textId="77777777" w:rsidR="00CD74E9" w:rsidRDefault="00CD74E9" w:rsidP="00CD74E9">
      <w:pPr>
        <w:pStyle w:val="PL"/>
      </w:pPr>
      <w:r>
        <w:t xml:space="preserve">        acProfs:</w:t>
      </w:r>
    </w:p>
    <w:p w14:paraId="50AE640A" w14:textId="77777777" w:rsidR="00CD74E9" w:rsidRDefault="00CD74E9" w:rsidP="00CD74E9">
      <w:pPr>
        <w:pStyle w:val="PL"/>
      </w:pPr>
      <w:r>
        <w:t xml:space="preserve">          type: array</w:t>
      </w:r>
    </w:p>
    <w:p w14:paraId="4D40A36E" w14:textId="77777777" w:rsidR="00CD74E9" w:rsidRDefault="00CD74E9" w:rsidP="00CD74E9">
      <w:pPr>
        <w:pStyle w:val="PL"/>
      </w:pPr>
      <w:r>
        <w:t xml:space="preserve">          items:</w:t>
      </w:r>
    </w:p>
    <w:p w14:paraId="43CA9DF5" w14:textId="77777777" w:rsidR="00CD74E9" w:rsidRDefault="00CD74E9" w:rsidP="00CD74E9">
      <w:pPr>
        <w:pStyle w:val="PL"/>
      </w:pPr>
      <w:r>
        <w:t xml:space="preserve">            $ref: </w:t>
      </w:r>
      <w:r w:rsidRPr="00DA4499">
        <w:t>'TS24558_Eees_EECRegistration.yaml#/components/schemas/ACProfile'</w:t>
      </w:r>
    </w:p>
    <w:p w14:paraId="4F1AA887" w14:textId="77777777" w:rsidR="00CD74E9" w:rsidRDefault="00CD74E9" w:rsidP="00CD74E9">
      <w:pPr>
        <w:pStyle w:val="PL"/>
      </w:pPr>
      <w:r>
        <w:t xml:space="preserve">          minItems: 1</w:t>
      </w:r>
    </w:p>
    <w:p w14:paraId="4CC02BCB" w14:textId="77777777" w:rsidR="00CD74E9" w:rsidRDefault="00CD74E9" w:rsidP="00CD74E9">
      <w:pPr>
        <w:pStyle w:val="PL"/>
      </w:pPr>
      <w:r>
        <w:t xml:space="preserve">        connInfo:</w:t>
      </w:r>
    </w:p>
    <w:p w14:paraId="035CE20B" w14:textId="77777777" w:rsidR="00CD74E9" w:rsidRDefault="00CD74E9" w:rsidP="00CD74E9">
      <w:pPr>
        <w:pStyle w:val="PL"/>
      </w:pPr>
      <w:r>
        <w:t xml:space="preserve">          type: array</w:t>
      </w:r>
    </w:p>
    <w:p w14:paraId="1D586490" w14:textId="77777777" w:rsidR="00CD74E9" w:rsidRDefault="00CD74E9" w:rsidP="00CD74E9">
      <w:pPr>
        <w:pStyle w:val="PL"/>
      </w:pPr>
      <w:r>
        <w:t xml:space="preserve">          items:</w:t>
      </w:r>
    </w:p>
    <w:p w14:paraId="6316B45D" w14:textId="77777777" w:rsidR="00CD74E9" w:rsidRDefault="00CD74E9" w:rsidP="00CD74E9">
      <w:pPr>
        <w:pStyle w:val="PL"/>
      </w:pPr>
      <w:r>
        <w:t xml:space="preserve">            $ref: 'TS24558_Eecs_ServiceProvisioning.yaml#/components/schemas/ConnectivityInfo'</w:t>
      </w:r>
    </w:p>
    <w:p w14:paraId="79123BA2" w14:textId="77777777" w:rsidR="00CD74E9" w:rsidRDefault="00CD74E9" w:rsidP="00CD74E9">
      <w:pPr>
        <w:pStyle w:val="PL"/>
      </w:pPr>
      <w:r>
        <w:t xml:space="preserve">          minItems: 1</w:t>
      </w:r>
    </w:p>
    <w:p w14:paraId="4B86AC9D" w14:textId="77777777" w:rsidR="00CD74E9" w:rsidRDefault="00CD74E9" w:rsidP="00CD74E9">
      <w:pPr>
        <w:pStyle w:val="PL"/>
      </w:pPr>
      <w:r>
        <w:t xml:space="preserve">        locInfo:</w:t>
      </w:r>
    </w:p>
    <w:p w14:paraId="0898D922" w14:textId="77777777" w:rsidR="00CD74E9" w:rsidRDefault="00CD74E9" w:rsidP="00CD74E9">
      <w:pPr>
        <w:pStyle w:val="PL"/>
      </w:pPr>
      <w:r>
        <w:t xml:space="preserve">          $ref: 'TS29122_MonitoringEvent.yaml#/components/schemas/LocationInfo'</w:t>
      </w:r>
    </w:p>
    <w:p w14:paraId="6ACE9583" w14:textId="77777777" w:rsidR="00CD74E9" w:rsidRDefault="00CD74E9" w:rsidP="00CD74E9">
      <w:pPr>
        <w:pStyle w:val="PL"/>
      </w:pPr>
      <w:r>
        <w:t xml:space="preserve">        expTime:</w:t>
      </w:r>
    </w:p>
    <w:p w14:paraId="124AAA38" w14:textId="77777777" w:rsidR="00CD74E9" w:rsidRDefault="00CD74E9" w:rsidP="00CD74E9">
      <w:pPr>
        <w:pStyle w:val="PL"/>
      </w:pPr>
      <w:r>
        <w:t xml:space="preserve">          $ref: 'TS29122_CommonData.yaml#/components/schemas/DateTime'</w:t>
      </w:r>
    </w:p>
    <w:p w14:paraId="5570E1E9" w14:textId="77777777" w:rsidR="00CD74E9" w:rsidRDefault="00CD74E9" w:rsidP="00CD74E9">
      <w:pPr>
        <w:pStyle w:val="PL"/>
      </w:pPr>
    </w:p>
    <w:p w14:paraId="669790FE" w14:textId="77777777" w:rsidR="00CD74E9" w:rsidRPr="00F1439A" w:rsidRDefault="00CD74E9" w:rsidP="00CD74E9">
      <w:pPr>
        <w:pStyle w:val="PL"/>
      </w:pPr>
      <w:r w:rsidRPr="00F4442C">
        <w:t xml:space="preserve">    </w:t>
      </w:r>
      <w:r>
        <w:t>ServProvNotif</w:t>
      </w:r>
      <w:r w:rsidRPr="00F1439A">
        <w:t>:</w:t>
      </w:r>
    </w:p>
    <w:p w14:paraId="5FA248F2" w14:textId="77777777" w:rsidR="00CD74E9" w:rsidRPr="00F1439A" w:rsidRDefault="00CD74E9" w:rsidP="00CD74E9">
      <w:pPr>
        <w:pStyle w:val="PL"/>
        <w:rPr>
          <w:lang w:eastAsia="zh-CN"/>
        </w:rPr>
      </w:pPr>
      <w:r w:rsidRPr="00F1439A">
        <w:t xml:space="preserve">      description: </w:t>
      </w:r>
      <w:r w:rsidRPr="00F1439A">
        <w:rPr>
          <w:lang w:eastAsia="zh-CN"/>
        </w:rPr>
        <w:t>&gt;</w:t>
      </w:r>
    </w:p>
    <w:p w14:paraId="6FD56299" w14:textId="77777777" w:rsidR="00CD74E9" w:rsidRPr="00F1439A" w:rsidRDefault="00CD74E9" w:rsidP="00CD74E9">
      <w:pPr>
        <w:pStyle w:val="PL"/>
        <w:rPr>
          <w:lang w:eastAsia="zh-CN"/>
        </w:rPr>
      </w:pPr>
      <w:r w:rsidRPr="00F1439A">
        <w:t xml:space="preserve">        </w:t>
      </w:r>
      <w:r>
        <w:t>Represents a Service Provisioning Notification.</w:t>
      </w:r>
    </w:p>
    <w:p w14:paraId="68347CFE" w14:textId="77777777" w:rsidR="00CD74E9" w:rsidRPr="00F1439A" w:rsidRDefault="00CD74E9" w:rsidP="00CD74E9">
      <w:pPr>
        <w:pStyle w:val="PL"/>
      </w:pPr>
      <w:r w:rsidRPr="00F1439A">
        <w:t xml:space="preserve">      type: object</w:t>
      </w:r>
    </w:p>
    <w:p w14:paraId="40AC0E64" w14:textId="77777777" w:rsidR="00CD74E9" w:rsidRPr="00F1439A" w:rsidRDefault="00CD74E9" w:rsidP="00CD74E9">
      <w:pPr>
        <w:pStyle w:val="PL"/>
      </w:pPr>
      <w:r w:rsidRPr="00F1439A">
        <w:t xml:space="preserve">      properties:</w:t>
      </w:r>
    </w:p>
    <w:p w14:paraId="23B0DE4F" w14:textId="77777777" w:rsidR="00CD74E9" w:rsidRPr="00F1439A" w:rsidRDefault="00CD74E9" w:rsidP="00CD74E9">
      <w:pPr>
        <w:pStyle w:val="PL"/>
      </w:pPr>
      <w:r w:rsidRPr="00F1439A">
        <w:t xml:space="preserve">        </w:t>
      </w:r>
      <w:r>
        <w:t>subscId</w:t>
      </w:r>
      <w:r w:rsidRPr="00F1439A">
        <w:t>:</w:t>
      </w:r>
    </w:p>
    <w:p w14:paraId="534D3738" w14:textId="77777777" w:rsidR="00CD74E9" w:rsidRPr="00F1439A" w:rsidRDefault="00CD74E9" w:rsidP="00CD74E9">
      <w:pPr>
        <w:pStyle w:val="PL"/>
      </w:pPr>
      <w:r w:rsidRPr="00F1439A">
        <w:t xml:space="preserve">          type: string</w:t>
      </w:r>
    </w:p>
    <w:p w14:paraId="544C33DD" w14:textId="77777777" w:rsidR="00CD74E9" w:rsidRDefault="00CD74E9" w:rsidP="00CD74E9">
      <w:pPr>
        <w:pStyle w:val="PL"/>
      </w:pPr>
      <w:r>
        <w:t xml:space="preserve">        ednConfigInfo:</w:t>
      </w:r>
    </w:p>
    <w:p w14:paraId="0A6E7AEF" w14:textId="77777777" w:rsidR="00CD74E9" w:rsidRDefault="00CD74E9" w:rsidP="00CD74E9">
      <w:pPr>
        <w:pStyle w:val="PL"/>
      </w:pPr>
      <w:r>
        <w:t xml:space="preserve">          type: array</w:t>
      </w:r>
    </w:p>
    <w:p w14:paraId="4B6EC78A" w14:textId="77777777" w:rsidR="00CD74E9" w:rsidRDefault="00CD74E9" w:rsidP="00CD74E9">
      <w:pPr>
        <w:pStyle w:val="PL"/>
      </w:pPr>
      <w:r>
        <w:t xml:space="preserve">          items:</w:t>
      </w:r>
    </w:p>
    <w:p w14:paraId="73E9D31E" w14:textId="77777777" w:rsidR="00CD74E9" w:rsidRDefault="00CD74E9" w:rsidP="00CD74E9">
      <w:pPr>
        <w:pStyle w:val="PL"/>
      </w:pPr>
      <w:r>
        <w:t xml:space="preserve">            $ref: 'TS24558_Eecs_ServiceProvisioning.yaml#/components/schemas/EDNConfigInfo'</w:t>
      </w:r>
    </w:p>
    <w:p w14:paraId="6C552BDE" w14:textId="77777777" w:rsidR="00CD74E9" w:rsidRDefault="00CD74E9" w:rsidP="00CD74E9">
      <w:pPr>
        <w:pStyle w:val="PL"/>
      </w:pPr>
      <w:r>
        <w:t xml:space="preserve">          minItems: 1</w:t>
      </w:r>
    </w:p>
    <w:p w14:paraId="1A80DB29" w14:textId="77777777" w:rsidR="00CD74E9" w:rsidRDefault="00CD74E9" w:rsidP="00CD74E9">
      <w:pPr>
        <w:pStyle w:val="PL"/>
      </w:pPr>
      <w:r>
        <w:t xml:space="preserve">        lifetime:</w:t>
      </w:r>
    </w:p>
    <w:p w14:paraId="5C6482F1" w14:textId="77777777" w:rsidR="00CD74E9" w:rsidRDefault="00CD74E9" w:rsidP="00CD74E9">
      <w:pPr>
        <w:pStyle w:val="PL"/>
      </w:pPr>
      <w:r>
        <w:t xml:space="preserve">          $ref: 'TS29122_CommonData.yaml#/components/schemas/DurationSec'</w:t>
      </w:r>
    </w:p>
    <w:p w14:paraId="17004998" w14:textId="77777777" w:rsidR="00CD74E9" w:rsidRPr="00F1439A" w:rsidRDefault="00CD74E9" w:rsidP="00CD74E9">
      <w:pPr>
        <w:pStyle w:val="PL"/>
      </w:pPr>
      <w:r w:rsidRPr="00F1439A">
        <w:t xml:space="preserve">      required:</w:t>
      </w:r>
    </w:p>
    <w:p w14:paraId="0114113B" w14:textId="77777777" w:rsidR="00CD74E9" w:rsidRPr="00F1439A" w:rsidRDefault="00CD74E9" w:rsidP="00CD74E9">
      <w:pPr>
        <w:pStyle w:val="PL"/>
      </w:pPr>
      <w:r w:rsidRPr="00F1439A">
        <w:t xml:space="preserve">        - </w:t>
      </w:r>
      <w:r>
        <w:t>subscId</w:t>
      </w:r>
    </w:p>
    <w:p w14:paraId="79E5C312" w14:textId="77777777" w:rsidR="00CD74E9" w:rsidRPr="00F1439A" w:rsidRDefault="00CD74E9" w:rsidP="00CD74E9">
      <w:pPr>
        <w:pStyle w:val="PL"/>
      </w:pPr>
      <w:r w:rsidRPr="00F1439A">
        <w:t xml:space="preserve">        - </w:t>
      </w:r>
      <w:r>
        <w:t>ednConfigInfo</w:t>
      </w:r>
    </w:p>
    <w:p w14:paraId="7E79840B" w14:textId="77777777" w:rsidR="00CD74E9" w:rsidRPr="00F1439A" w:rsidRDefault="00CD74E9" w:rsidP="00CD74E9">
      <w:pPr>
        <w:pStyle w:val="PL"/>
      </w:pPr>
    </w:p>
    <w:p w14:paraId="16CBA524" w14:textId="77777777" w:rsidR="00CD74E9" w:rsidRPr="00F1439A" w:rsidRDefault="00CD74E9" w:rsidP="00CD74E9">
      <w:pPr>
        <w:pStyle w:val="PL"/>
      </w:pPr>
      <w:r w:rsidRPr="00F1439A">
        <w:t xml:space="preserve">    </w:t>
      </w:r>
      <w:r>
        <w:t>FederationInfo</w:t>
      </w:r>
      <w:r w:rsidRPr="00F1439A">
        <w:t>:</w:t>
      </w:r>
    </w:p>
    <w:p w14:paraId="1D8B1565" w14:textId="77777777" w:rsidR="00CD74E9" w:rsidRPr="00F1439A" w:rsidRDefault="00CD74E9" w:rsidP="00CD74E9">
      <w:pPr>
        <w:pStyle w:val="PL"/>
        <w:rPr>
          <w:lang w:eastAsia="zh-CN"/>
        </w:rPr>
      </w:pPr>
      <w:r w:rsidRPr="00F1439A">
        <w:t xml:space="preserve">      description: </w:t>
      </w:r>
      <w:r w:rsidRPr="00F1439A">
        <w:rPr>
          <w:lang w:eastAsia="zh-CN"/>
        </w:rPr>
        <w:t>&gt;</w:t>
      </w:r>
    </w:p>
    <w:p w14:paraId="7BC089D2" w14:textId="77777777" w:rsidR="00CD74E9" w:rsidRPr="00F1439A" w:rsidRDefault="00CD74E9" w:rsidP="00CD74E9">
      <w:pPr>
        <w:pStyle w:val="PL"/>
        <w:rPr>
          <w:lang w:eastAsia="zh-CN"/>
        </w:rPr>
      </w:pPr>
      <w:r w:rsidRPr="00F1439A">
        <w:t xml:space="preserve">        </w:t>
      </w:r>
      <w:r>
        <w:t>Represents federation agreements related information.</w:t>
      </w:r>
    </w:p>
    <w:p w14:paraId="24743E18" w14:textId="77777777" w:rsidR="00CD74E9" w:rsidRPr="00F1439A" w:rsidRDefault="00CD74E9" w:rsidP="00CD74E9">
      <w:pPr>
        <w:pStyle w:val="PL"/>
      </w:pPr>
      <w:r w:rsidRPr="00F1439A">
        <w:t xml:space="preserve">      type: object</w:t>
      </w:r>
    </w:p>
    <w:p w14:paraId="1A7EDB7D" w14:textId="77777777" w:rsidR="00CD74E9" w:rsidRPr="00F1439A" w:rsidRDefault="00CD74E9" w:rsidP="00CD74E9">
      <w:pPr>
        <w:pStyle w:val="PL"/>
      </w:pPr>
      <w:r w:rsidRPr="00F1439A">
        <w:t xml:space="preserve">      properties:</w:t>
      </w:r>
    </w:p>
    <w:p w14:paraId="0FB709CE" w14:textId="77777777" w:rsidR="00CD74E9" w:rsidRPr="007C1AFD" w:rsidRDefault="00CD74E9" w:rsidP="00CD74E9">
      <w:pPr>
        <w:pStyle w:val="PL"/>
        <w:rPr>
          <w:lang w:val="en-US" w:eastAsia="es-ES"/>
        </w:rPr>
      </w:pPr>
      <w:r w:rsidRPr="007C1AFD">
        <w:rPr>
          <w:lang w:val="en-US" w:eastAsia="es-ES"/>
        </w:rPr>
        <w:t xml:space="preserve">        </w:t>
      </w:r>
      <w:r>
        <w:t>federationId</w:t>
      </w:r>
      <w:r w:rsidRPr="007C1AFD">
        <w:rPr>
          <w:lang w:val="en-US" w:eastAsia="es-ES"/>
        </w:rPr>
        <w:t>:</w:t>
      </w:r>
    </w:p>
    <w:p w14:paraId="7BFFCA92" w14:textId="77777777" w:rsidR="00CD74E9" w:rsidRPr="007C1AFD" w:rsidRDefault="00CD74E9" w:rsidP="00CD74E9">
      <w:pPr>
        <w:pStyle w:val="PL"/>
        <w:rPr>
          <w:lang w:val="en-US" w:eastAsia="es-ES"/>
        </w:rPr>
      </w:pPr>
      <w:r w:rsidRPr="007C1AFD">
        <w:rPr>
          <w:lang w:val="en-US" w:eastAsia="es-ES"/>
        </w:rPr>
        <w:t xml:space="preserve">          type: string</w:t>
      </w:r>
    </w:p>
    <w:p w14:paraId="1F0B3FB9" w14:textId="77777777" w:rsidR="00CD74E9" w:rsidRPr="00F4442C" w:rsidRDefault="00CD74E9" w:rsidP="00CD74E9">
      <w:pPr>
        <w:pStyle w:val="PL"/>
      </w:pPr>
      <w:r w:rsidRPr="00F4442C">
        <w:t xml:space="preserve">      required:</w:t>
      </w:r>
    </w:p>
    <w:p w14:paraId="0D985947" w14:textId="77777777" w:rsidR="00CD74E9" w:rsidRPr="00F4442C" w:rsidRDefault="00CD74E9" w:rsidP="00CD74E9">
      <w:pPr>
        <w:pStyle w:val="PL"/>
      </w:pPr>
      <w:r w:rsidRPr="00F4442C">
        <w:t xml:space="preserve">        - </w:t>
      </w:r>
      <w:r>
        <w:t>federationId</w:t>
      </w:r>
    </w:p>
    <w:p w14:paraId="28A5ADB2" w14:textId="77777777" w:rsidR="00CD74E9" w:rsidRPr="00F1439A" w:rsidRDefault="00CD74E9" w:rsidP="00CD74E9">
      <w:pPr>
        <w:pStyle w:val="PL"/>
      </w:pPr>
    </w:p>
    <w:p w14:paraId="77054247" w14:textId="77777777" w:rsidR="00CD74E9" w:rsidRPr="00F1439A" w:rsidRDefault="00CD74E9" w:rsidP="00CD74E9">
      <w:pPr>
        <w:pStyle w:val="PL"/>
      </w:pPr>
    </w:p>
    <w:p w14:paraId="1FCC9BF9" w14:textId="77777777" w:rsidR="00CD74E9" w:rsidRPr="00F1439A" w:rsidRDefault="00CD74E9" w:rsidP="00CD74E9">
      <w:pPr>
        <w:pStyle w:val="PL"/>
      </w:pPr>
      <w:r w:rsidRPr="00F1439A">
        <w:t># SIMPLE DATA TYPES</w:t>
      </w:r>
    </w:p>
    <w:p w14:paraId="078874CE" w14:textId="77777777" w:rsidR="00CD74E9" w:rsidRPr="00F1439A" w:rsidRDefault="00CD74E9" w:rsidP="00CD74E9">
      <w:pPr>
        <w:pStyle w:val="PL"/>
      </w:pPr>
      <w:r w:rsidRPr="00F1439A">
        <w:t>#</w:t>
      </w:r>
    </w:p>
    <w:p w14:paraId="18F5B20B" w14:textId="77777777" w:rsidR="00CD74E9" w:rsidRPr="00F1439A" w:rsidRDefault="00CD74E9" w:rsidP="00CD74E9">
      <w:pPr>
        <w:pStyle w:val="PL"/>
      </w:pPr>
    </w:p>
    <w:p w14:paraId="24BC141C" w14:textId="77777777" w:rsidR="00CD74E9" w:rsidRPr="00F1439A" w:rsidRDefault="00CD74E9" w:rsidP="00CD74E9">
      <w:pPr>
        <w:pStyle w:val="PL"/>
      </w:pPr>
      <w:r w:rsidRPr="00F1439A">
        <w:t>#</w:t>
      </w:r>
    </w:p>
    <w:p w14:paraId="5E5C2DEB" w14:textId="77777777" w:rsidR="00CD74E9" w:rsidRPr="00F1439A" w:rsidRDefault="00CD74E9" w:rsidP="00CD74E9">
      <w:pPr>
        <w:pStyle w:val="PL"/>
      </w:pPr>
      <w:r w:rsidRPr="00F1439A">
        <w:t># ENUMERATIONS</w:t>
      </w:r>
    </w:p>
    <w:p w14:paraId="115A6F9C" w14:textId="77777777" w:rsidR="00CD74E9" w:rsidRPr="00F4442C" w:rsidRDefault="00CD74E9" w:rsidP="00CD74E9">
      <w:pPr>
        <w:pStyle w:val="PL"/>
      </w:pPr>
      <w:r w:rsidRPr="00F1439A">
        <w:t>#</w:t>
      </w:r>
    </w:p>
    <w:p w14:paraId="3C7732C3" w14:textId="77777777" w:rsidR="00CD74E9" w:rsidRPr="009E6078"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AF981E" w14:textId="77777777" w:rsidR="00B3769E" w:rsidRDefault="00B3769E" w:rsidP="00A678DC">
      <w:pPr>
        <w:pStyle w:val="PL"/>
      </w:pPr>
    </w:p>
    <w:p w14:paraId="3EFA9313" w14:textId="6011607B" w:rsidR="00054A22" w:rsidRDefault="00080512" w:rsidP="00E80733">
      <w:pPr>
        <w:pStyle w:val="Heading8"/>
        <w:ind w:firstLine="284"/>
      </w:pPr>
      <w:r w:rsidRPr="004D3578">
        <w:br w:type="page"/>
      </w:r>
      <w:bookmarkStart w:id="7381" w:name="_Toc85734613"/>
      <w:bookmarkStart w:id="7382" w:name="_Toc89431912"/>
      <w:bookmarkStart w:id="7383" w:name="_Toc97042834"/>
      <w:bookmarkStart w:id="7384" w:name="_Toc97045978"/>
      <w:bookmarkStart w:id="7385" w:name="_Toc97155723"/>
      <w:bookmarkStart w:id="7386" w:name="_Toc101521779"/>
      <w:bookmarkStart w:id="7387" w:name="_Toc138762091"/>
      <w:bookmarkStart w:id="7388" w:name="_Toc145708356"/>
      <w:bookmarkStart w:id="7389" w:name="_Toc160570940"/>
      <w:bookmarkStart w:id="7390" w:name="_Toc162008536"/>
      <w:bookmarkStart w:id="7391" w:name="_Toc164763955"/>
      <w:r w:rsidR="00680C72">
        <w:t>Annex B</w:t>
      </w:r>
      <w:r w:rsidRPr="004D3578">
        <w:t xml:space="preserve"> (informative):</w:t>
      </w:r>
      <w:r w:rsidRPr="004D3578">
        <w:br/>
        <w:t>Change history</w:t>
      </w:r>
      <w:bookmarkStart w:id="7392" w:name="historyclause"/>
      <w:bookmarkEnd w:id="7381"/>
      <w:bookmarkEnd w:id="7382"/>
      <w:bookmarkEnd w:id="7383"/>
      <w:bookmarkEnd w:id="7384"/>
      <w:bookmarkEnd w:id="7385"/>
      <w:bookmarkEnd w:id="7386"/>
      <w:bookmarkEnd w:id="7387"/>
      <w:bookmarkEnd w:id="7388"/>
      <w:bookmarkEnd w:id="7389"/>
      <w:bookmarkEnd w:id="7390"/>
      <w:bookmarkEnd w:id="7391"/>
      <w:bookmarkEnd w:id="739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6FF7E9" w14:textId="77777777" w:rsidR="008B1045" w:rsidRDefault="008B1045">
      <w:r>
        <w:separator/>
      </w:r>
    </w:p>
  </w:endnote>
  <w:endnote w:type="continuationSeparator" w:id="0">
    <w:p w14:paraId="51F47A41" w14:textId="77777777" w:rsidR="008B1045" w:rsidRDefault="008B10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5162CB" w:rsidRDefault="005162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8F0CDE" w14:textId="77777777" w:rsidR="008B1045" w:rsidRDefault="008B1045">
      <w:r>
        <w:separator/>
      </w:r>
    </w:p>
  </w:footnote>
  <w:footnote w:type="continuationSeparator" w:id="0">
    <w:p w14:paraId="240A5659" w14:textId="77777777" w:rsidR="008B1045" w:rsidRDefault="008B10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7FB69149" w:rsidR="005162CB" w:rsidRDefault="005162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3BD2">
      <w:rPr>
        <w:rFonts w:ascii="Arial" w:hAnsi="Arial" w:cs="Arial"/>
        <w:b/>
        <w:noProof/>
        <w:sz w:val="18"/>
        <w:szCs w:val="18"/>
      </w:rPr>
      <w:t>3GPP TS 29.558 V18.56.0 (2024-034)</w:t>
    </w:r>
    <w:r>
      <w:rPr>
        <w:rFonts w:ascii="Arial" w:hAnsi="Arial" w:cs="Arial"/>
        <w:b/>
        <w:sz w:val="18"/>
        <w:szCs w:val="18"/>
      </w:rPr>
      <w:fldChar w:fldCharType="end"/>
    </w:r>
  </w:p>
  <w:p w14:paraId="4FE9FD4E" w14:textId="3CCEABC0" w:rsidR="005162CB" w:rsidRDefault="005162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F3BD2">
      <w:rPr>
        <w:rFonts w:ascii="Arial" w:hAnsi="Arial" w:cs="Arial"/>
        <w:b/>
        <w:noProof/>
        <w:sz w:val="18"/>
        <w:szCs w:val="18"/>
      </w:rPr>
      <w:t>68</w:t>
    </w:r>
    <w:r>
      <w:rPr>
        <w:rFonts w:ascii="Arial" w:hAnsi="Arial" w:cs="Arial"/>
        <w:b/>
        <w:sz w:val="18"/>
        <w:szCs w:val="18"/>
      </w:rPr>
      <w:fldChar w:fldCharType="end"/>
    </w:r>
  </w:p>
  <w:p w14:paraId="5EA78C0D" w14:textId="0E009CCC" w:rsidR="005162CB" w:rsidRDefault="005162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3BD2">
      <w:rPr>
        <w:rFonts w:ascii="Arial" w:hAnsi="Arial" w:cs="Arial"/>
        <w:b/>
        <w:noProof/>
        <w:sz w:val="18"/>
        <w:szCs w:val="18"/>
      </w:rPr>
      <w:t>Release 18</w:t>
    </w:r>
    <w:r>
      <w:rPr>
        <w:rFonts w:ascii="Arial" w:hAnsi="Arial" w:cs="Arial"/>
        <w:b/>
        <w:sz w:val="18"/>
        <w:szCs w:val="18"/>
      </w:rPr>
      <w:fldChar w:fldCharType="end"/>
    </w:r>
  </w:p>
  <w:p w14:paraId="5CB4AC15" w14:textId="77777777" w:rsidR="005162CB" w:rsidRDefault="005162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0D63"/>
    <w:rsid w:val="000131B1"/>
    <w:rsid w:val="0001509F"/>
    <w:rsid w:val="00017018"/>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E7BE7"/>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3DFF"/>
    <w:rsid w:val="001C44C9"/>
    <w:rsid w:val="001C648B"/>
    <w:rsid w:val="001D02C2"/>
    <w:rsid w:val="001D2108"/>
    <w:rsid w:val="001D31C9"/>
    <w:rsid w:val="001D5A1D"/>
    <w:rsid w:val="001D7269"/>
    <w:rsid w:val="001D79CD"/>
    <w:rsid w:val="001E0206"/>
    <w:rsid w:val="001E092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963EB"/>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37D4D"/>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600"/>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1BF8"/>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3BD2"/>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2CB"/>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2B6"/>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0D60"/>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1045"/>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E7647"/>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24A6"/>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4E15"/>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15C1"/>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4D2B"/>
    <w:rsid w:val="00BE52E0"/>
    <w:rsid w:val="00BE6F79"/>
    <w:rsid w:val="00BF09E6"/>
    <w:rsid w:val="00BF0E2D"/>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D74E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C71DA"/>
    <w:rsid w:val="00DD041F"/>
    <w:rsid w:val="00DD18FA"/>
    <w:rsid w:val="00DD2B81"/>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C070E"/>
    <w:rsid w:val="00EC350E"/>
    <w:rsid w:val="00EC376D"/>
    <w:rsid w:val="00EC3787"/>
    <w:rsid w:val="00EC49FF"/>
    <w:rsid w:val="00EC4A25"/>
    <w:rsid w:val="00EC4BC9"/>
    <w:rsid w:val="00EC5F0B"/>
    <w:rsid w:val="00EC6085"/>
    <w:rsid w:val="00ED0F62"/>
    <w:rsid w:val="00ED2AB5"/>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0A7C"/>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D6893"/>
    <w:rsid w:val="00FE2D6E"/>
    <w:rsid w:val="00FE4282"/>
    <w:rsid w:val="00FE770E"/>
    <w:rsid w:val="00FF0538"/>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535C6F-D839-4F77-A6B2-F5F43EC9B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384</TotalTime>
  <Pages>68</Pages>
  <Words>109272</Words>
  <Characters>622854</Characters>
  <Application>Microsoft Office Word</Application>
  <DocSecurity>0</DocSecurity>
  <Lines>5190</Lines>
  <Paragraphs>1461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730665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88</cp:revision>
  <cp:lastPrinted>2019-02-25T14:05:00Z</cp:lastPrinted>
  <dcterms:created xsi:type="dcterms:W3CDTF">2023-11-28T04:51:00Z</dcterms:created>
  <dcterms:modified xsi:type="dcterms:W3CDTF">2024-04-29T04:43:00Z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