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2B0E8D8" w:rsidR="004F0988" w:rsidRDefault="004F0988" w:rsidP="001969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19699D">
              <w:t>7</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w:t>
            </w:r>
            <w:r w:rsidR="0019699D">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620070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620070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620070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620070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620070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620070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620070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620070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620070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620070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620070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620070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620070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620070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620070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620070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620070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620070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620070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620070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620070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620070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620070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620070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620070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620070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620070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620071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620071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620071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620071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620071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620071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620071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620071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620071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620071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620071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620071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620071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620071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620071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620071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620071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620071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620071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620071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620071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620071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620071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620071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620071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620071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620071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620071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620071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620071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620071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620071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620071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620071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620071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620071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620071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620071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620071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620071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620071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620071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620071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620071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620071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620071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620071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620071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620071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620071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620071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620071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620071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620071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620071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620071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620071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620071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620071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620071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620071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620071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620071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620071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620071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620071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620071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620071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620071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620071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620071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620071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620071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620071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620071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620071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620071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620071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620071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620071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620071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620071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620071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620071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620071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620071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620071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620071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620071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620071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620071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620071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620071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620071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620071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620071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620071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620071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620071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620072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620072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620072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620072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620072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620072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620072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620072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620072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620072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620072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620072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620072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620072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620072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620072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620072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620072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620072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620072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620072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620072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620072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620072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620072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620072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620072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620072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620072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620072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620072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620072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620072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620072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620072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620072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620072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620072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620072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620072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620072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620072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620072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620072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620072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620072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620072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620072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620072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620072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620072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620072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620072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620072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620072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620072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620072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620072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620072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620072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620072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620072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620072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620072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200.4pt" o:ole="">
            <v:imagedata r:id="rId12" o:title=""/>
          </v:shape>
          <o:OLEObject Type="Embed" ProgID="Visio.Drawing.11" ShapeID="_x0000_i1025" DrawAspect="Content" ObjectID="_177589103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620072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620072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620072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620072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620072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620072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620072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620072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620072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620072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620072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620072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620072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620072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620072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620072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620072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620072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620072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620072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620072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620072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620072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620072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620072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620072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620072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620072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620072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620072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620072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620072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620072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620072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620072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620073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7589103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620073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620073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620073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620073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620073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620073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620073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620073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620073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620073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620073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620073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620073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620073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620073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620073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620073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8pt;height:165.6pt" o:ole="">
            <v:imagedata r:id="rId16" o:title=""/>
          </v:shape>
          <o:OLEObject Type="Embed" ProgID="Visio.Drawing.11" ShapeID="_x0000_i1027" DrawAspect="Content" ObjectID="_177589103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620073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620073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620073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620073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620073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620073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620073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620073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620073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620073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620073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620073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620073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620073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620073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620073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620073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620073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620073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620073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620073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62007340"/>
      <w:r>
        <w:rPr>
          <w:lang w:eastAsia="zh-CN"/>
        </w:rPr>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620073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62007343"/>
      <w:r>
        <w:rPr>
          <w:lang w:eastAsia="zh-CN"/>
        </w:rPr>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620073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620073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620073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620073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620073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620073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620073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620073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620073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620073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620073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6pt;height:138.6pt" o:ole="">
            <v:imagedata r:id="rId18" o:title=""/>
          </v:shape>
          <o:OLEObject Type="Embed" ProgID="Visio.Drawing.15" ShapeID="_x0000_i1028" DrawAspect="Content" ObjectID="_177589103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620073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620073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620073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62007358"/>
      <w:r>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620073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620073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620073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620073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620073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620073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62007365"/>
      <w:r>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620073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620073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620073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620073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620073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4pt;height:201.6pt" o:ole="">
            <v:imagedata r:id="rId20" o:title=""/>
          </v:shape>
          <o:OLEObject Type="Embed" ProgID="Visio.Drawing.11" ShapeID="_x0000_i1029" DrawAspect="Content" ObjectID="_177589103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620073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62007374"/>
      <w:r>
        <w:rPr>
          <w:lang w:eastAsia="zh-CN"/>
        </w:rPr>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620073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620073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620073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620073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620073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620073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620073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620073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620073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620073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62007385"/>
      <w:r>
        <w:rPr>
          <w:lang w:eastAsia="zh-CN"/>
        </w:rPr>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620073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620073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620073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620073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620073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620073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620073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620073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620073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620073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62007396"/>
      <w:r>
        <w:rPr>
          <w:lang w:eastAsia="zh-CN"/>
        </w:rPr>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620073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620073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620073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62007400"/>
      <w:r>
        <w:rPr>
          <w:lang w:eastAsia="zh-CN"/>
        </w:rPr>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620074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620074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62007403"/>
      <w:r>
        <w:rPr>
          <w:lang w:eastAsia="zh-CN"/>
        </w:rPr>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620074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620074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620074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620074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620074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620074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620074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620074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620074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4pt;height:201.6pt" o:ole="">
            <v:imagedata r:id="rId22" o:title=""/>
          </v:shape>
          <o:OLEObject Type="Embed" ProgID="Visio.Drawing.11" ShapeID="_x0000_i1030" DrawAspect="Content" ObjectID="_177589103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62007413"/>
      <w:r>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620074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620074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620074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620074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620074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620074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620074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620074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620074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620074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620074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620074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620074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620074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620074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620074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620074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620074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62007432"/>
      <w:r>
        <w:rPr>
          <w:lang w:eastAsia="zh-CN"/>
        </w:rPr>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620074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620074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620074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620074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620074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62007439"/>
      <w:r>
        <w:rPr>
          <w:lang w:eastAsia="zh-CN"/>
        </w:rPr>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620074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620074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620074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62007443"/>
      <w:r>
        <w:rPr>
          <w:lang w:eastAsia="zh-CN"/>
        </w:rPr>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620074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620074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620074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620074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620074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620074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7589103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620074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620074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620074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620074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620074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620074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620074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620074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620074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620074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620074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620074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620074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620074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620074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620074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620074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620074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620074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620074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620074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620074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620074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620074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620074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620074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620074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620074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620074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620074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620074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620074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620074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620074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620074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620074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620074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620074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620074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620074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620075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620075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620075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620075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620075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589104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620075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620075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620075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620075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620075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620075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620075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620075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620075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620075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620075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620075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620075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620075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620075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620075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620075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620075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620075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620075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620075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620075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620075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620075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620075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620075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4pt" o:ole="">
            <v:imagedata r:id="rId28" o:title=""/>
          </v:shape>
          <o:OLEObject Type="Embed" ProgID="Visio.Drawing.15" ShapeID="_x0000_i1033" DrawAspect="Content" ObjectID="_177589104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620075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620075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620075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620075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620075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620075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620075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620075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620075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620075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620075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620075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620075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620075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620075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7589104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620075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620075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620075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620075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620075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620075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620075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620075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620075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620075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620075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620075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620075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620075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620075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620075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620075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620075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620075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620075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620075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620075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620075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620075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620075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620075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620075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620075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620075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620075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620075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620075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620075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620075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6pt;height:139.8pt" o:ole="">
            <v:imagedata r:id="rId32" o:title=""/>
          </v:shape>
          <o:OLEObject Type="Embed" ProgID="Visio.Drawing.15" ShapeID="_x0000_i1035" DrawAspect="Content" ObjectID="_177589104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620075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620075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620075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620075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620075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620075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620075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620075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620075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620075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620075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620075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620075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620075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620075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620075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620075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620076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620076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620076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620076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620076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620076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620076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620076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620076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620076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620076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620076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200.4pt" o:ole="">
            <v:imagedata r:id="rId34" o:title=""/>
          </v:shape>
          <o:OLEObject Type="Embed" ProgID="Visio.Drawing.11" ShapeID="_x0000_i1036" DrawAspect="Content" ObjectID="_177589104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620076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620076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620076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620076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620076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620076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620076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620076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620076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620076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620076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620076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620076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620076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620076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620076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620076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620076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620076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620076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620076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620076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620076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620076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620076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620076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620076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620076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620076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620076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620076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620076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620076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620076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620076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620076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620076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50pt" o:ole="">
            <v:imagedata r:id="rId36" o:title=""/>
          </v:shape>
          <o:OLEObject Type="Embed" ProgID="Visio.Drawing.11" ShapeID="_x0000_i1037" DrawAspect="Content" ObjectID="_177589104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620076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620076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620076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620076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620076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620076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620076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620076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620076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620076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620076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620076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620076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620076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620076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620076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620076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620076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620076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620076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620076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620076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A007D82" w:rsidR="0065625A" w:rsidRDefault="0065625A" w:rsidP="0065625A">
      <w:pPr>
        <w:pStyle w:val="PL"/>
        <w:rPr>
          <w:lang w:val="en-IN"/>
        </w:rPr>
      </w:pPr>
      <w:r>
        <w:rPr>
          <w:lang w:val="en-IN"/>
        </w:rPr>
        <w:t xml:space="preserve">    © 202</w:t>
      </w:r>
      <w:r w:rsidR="008558B8">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4FDBA171" w:rsidR="0065625A" w:rsidRDefault="0065625A" w:rsidP="0065625A">
      <w:pPr>
        <w:pStyle w:val="PL"/>
      </w:pPr>
      <w:r>
        <w:t xml:space="preserve">  version: 1.0.</w:t>
      </w:r>
      <w:r w:rsidR="008558B8">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7CD5540" w:rsidR="007B114F" w:rsidRDefault="007B114F" w:rsidP="0065625A">
      <w:pPr>
        <w:pStyle w:val="PL"/>
      </w:pPr>
      <w:r>
        <w:t xml:space="preserve">    </w:t>
      </w:r>
      <w:r w:rsidR="0065625A">
        <w:t>3GPP TS 29.558 V1</w:t>
      </w:r>
      <w:r w:rsidR="007102E8">
        <w:t>7</w:t>
      </w:r>
      <w:r w:rsidR="0065625A">
        <w:t>.</w:t>
      </w:r>
      <w:r w:rsidR="008558B8">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60736149" w:rsidR="0065625A" w:rsidRDefault="0065625A" w:rsidP="0065625A">
      <w:pPr>
        <w:pStyle w:val="PL"/>
        <w:rPr>
          <w:rFonts w:eastAsia="DengXian"/>
        </w:rPr>
      </w:pPr>
      <w:r>
        <w:rPr>
          <w:rFonts w:eastAsia="DengXian"/>
        </w:rPr>
        <w:t xml:space="preserve">        - required: [locIn</w:t>
      </w:r>
      <w:r w:rsidR="00271A53">
        <w:rPr>
          <w:rFonts w:eastAsia="DengXian"/>
        </w:rPr>
        <w:t>f</w:t>
      </w:r>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620076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620076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620076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620076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620076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620076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620076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620076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620076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620076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30454" w14:textId="77777777" w:rsidR="006C4EA4" w:rsidRDefault="006C4EA4">
      <w:r>
        <w:separator/>
      </w:r>
    </w:p>
  </w:endnote>
  <w:endnote w:type="continuationSeparator" w:id="0">
    <w:p w14:paraId="7D37A0AB" w14:textId="77777777" w:rsidR="006C4EA4" w:rsidRDefault="006C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D725C" w14:textId="77777777" w:rsidR="006C4EA4" w:rsidRDefault="006C4EA4">
      <w:r>
        <w:separator/>
      </w:r>
    </w:p>
  </w:footnote>
  <w:footnote w:type="continuationSeparator" w:id="0">
    <w:p w14:paraId="2D444A5A" w14:textId="77777777" w:rsidR="006C4EA4" w:rsidRDefault="006C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1A199C3"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739">
      <w:rPr>
        <w:rFonts w:ascii="Arial" w:hAnsi="Arial" w:cs="Arial"/>
        <w:b/>
        <w:noProof/>
        <w:sz w:val="18"/>
        <w:szCs w:val="18"/>
      </w:rPr>
      <w:t>3GPP TS 29.558 V17.7.0 (2024-04)</w:t>
    </w:r>
    <w:r>
      <w:rPr>
        <w:rFonts w:ascii="Arial" w:hAnsi="Arial" w:cs="Arial"/>
        <w:b/>
        <w:sz w:val="18"/>
        <w:szCs w:val="18"/>
      </w:rPr>
      <w:fldChar w:fldCharType="end"/>
    </w:r>
  </w:p>
  <w:p w14:paraId="4FE9FD4E" w14:textId="69B4591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1739">
      <w:rPr>
        <w:rFonts w:ascii="Arial" w:hAnsi="Arial" w:cs="Arial"/>
        <w:b/>
        <w:noProof/>
        <w:sz w:val="18"/>
        <w:szCs w:val="18"/>
      </w:rPr>
      <w:t>62</w:t>
    </w:r>
    <w:r>
      <w:rPr>
        <w:rFonts w:ascii="Arial" w:hAnsi="Arial" w:cs="Arial"/>
        <w:b/>
        <w:sz w:val="18"/>
        <w:szCs w:val="18"/>
      </w:rPr>
      <w:fldChar w:fldCharType="end"/>
    </w:r>
  </w:p>
  <w:p w14:paraId="5EA78C0D" w14:textId="1829B1DD"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739">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87FE8"/>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99D"/>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A53"/>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1739"/>
    <w:rsid w:val="0050468F"/>
    <w:rsid w:val="00505F81"/>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4EA4"/>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8B8"/>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0E30"/>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06CE"/>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F7CF0-819E-4965-A497-604C08AA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80</Pages>
  <Words>76341</Words>
  <Characters>435149</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406</cp:revision>
  <cp:lastPrinted>2019-02-25T14:05:00Z</cp:lastPrinted>
  <dcterms:created xsi:type="dcterms:W3CDTF">2022-03-03T09:26:00Z</dcterms:created>
  <dcterms:modified xsi:type="dcterms:W3CDTF">2024-04-29T04:47:00Z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