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129FFB70"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r w:rsidR="00B110B4">
              <w:rPr>
                <w:rFonts w:eastAsiaTheme="minorEastAsia" w:hint="eastAsia"/>
                <w:lang w:val="fr-FR" w:eastAsia="zh-CN"/>
              </w:rPr>
              <w:t>1</w:t>
            </w:r>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B110B4" w:rsidRPr="00D3062E">
              <w:rPr>
                <w:sz w:val="32"/>
                <w:lang w:val="fr-FR"/>
              </w:rPr>
              <w:t>0</w:t>
            </w:r>
            <w:r w:rsidR="00B110B4">
              <w:rPr>
                <w:rFonts w:eastAsiaTheme="minorEastAsia" w:hint="eastAsia"/>
                <w:sz w:val="32"/>
                <w:lang w:val="fr-FR" w:eastAsia="zh-CN"/>
              </w:rPr>
              <w:t>4</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55pt;mso-width-percent:0;mso-height-percent:0;mso-width-percent:0;mso-height-percent:0" o:ole="">
                  <v:imagedata r:id="rId9" o:title=""/>
                </v:shape>
                <o:OLEObject Type="Embed" ProgID="Word.Picture.8" ShapeID="_x0000_i1025" DrawAspect="Content" ObjectID="_1775598292" r:id="rId10"/>
              </w:object>
            </w:r>
          </w:p>
        </w:tc>
        <w:tc>
          <w:tcPr>
            <w:tcW w:w="5540" w:type="dxa"/>
            <w:shd w:val="clear" w:color="auto" w:fill="auto"/>
          </w:tcPr>
          <w:p w14:paraId="47562F6D" w14:textId="55FCA510" w:rsidR="00F112E4" w:rsidRPr="00D3062E" w:rsidRDefault="00813612" w:rsidP="00F112E4">
            <w:pPr>
              <w:jc w:val="right"/>
            </w:pPr>
            <w:bookmarkStart w:id="3" w:name="logos"/>
            <w:r>
              <w:rPr>
                <w:noProof/>
              </w:rPr>
              <w:pict w14:anchorId="4170798A">
                <v:shape id="_x0000_i1026" type="#_x0000_t75" alt="" style="width:126.45pt;height:77.1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124B17E6" w14:textId="53B6C712" w:rsidR="00815E68" w:rsidRDefault="00B1203A">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"1-6" </w:instrText>
      </w:r>
      <w:r>
        <w:fldChar w:fldCharType="separate"/>
      </w:r>
      <w:r w:rsidR="00815E68">
        <w:rPr>
          <w:noProof/>
        </w:rPr>
        <w:t>Foreword</w:t>
      </w:r>
      <w:r w:rsidR="00815E68">
        <w:rPr>
          <w:noProof/>
        </w:rPr>
        <w:tab/>
      </w:r>
      <w:r w:rsidR="00815E68">
        <w:rPr>
          <w:noProof/>
        </w:rPr>
        <w:fldChar w:fldCharType="begin"/>
      </w:r>
      <w:r w:rsidR="00815E68">
        <w:rPr>
          <w:noProof/>
        </w:rPr>
        <w:instrText xml:space="preserve"> PAGEREF _Toc164927862 \h </w:instrText>
      </w:r>
      <w:r w:rsidR="00815E68">
        <w:rPr>
          <w:noProof/>
        </w:rPr>
      </w:r>
      <w:r w:rsidR="00815E68">
        <w:rPr>
          <w:noProof/>
        </w:rPr>
        <w:fldChar w:fldCharType="separate"/>
      </w:r>
      <w:r w:rsidR="00815E68">
        <w:rPr>
          <w:noProof/>
        </w:rPr>
        <w:t>20</w:t>
      </w:r>
      <w:r w:rsidR="00815E68">
        <w:rPr>
          <w:noProof/>
        </w:rPr>
        <w:fldChar w:fldCharType="end"/>
      </w:r>
    </w:p>
    <w:p w14:paraId="65E07B77" w14:textId="5F16D0A9" w:rsidR="00815E68" w:rsidRDefault="00815E68">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_Toc164927863 \h </w:instrText>
      </w:r>
      <w:r>
        <w:rPr>
          <w:noProof/>
        </w:rPr>
      </w:r>
      <w:r>
        <w:rPr>
          <w:noProof/>
        </w:rPr>
        <w:fldChar w:fldCharType="separate"/>
      </w:r>
      <w:r>
        <w:rPr>
          <w:noProof/>
        </w:rPr>
        <w:t>21</w:t>
      </w:r>
      <w:r>
        <w:rPr>
          <w:noProof/>
        </w:rPr>
        <w:fldChar w:fldCharType="end"/>
      </w:r>
    </w:p>
    <w:p w14:paraId="6FED64CF" w14:textId="424A0A10" w:rsidR="00815E68" w:rsidRDefault="00815E68">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_Toc164927864 \h </w:instrText>
      </w:r>
      <w:r>
        <w:rPr>
          <w:noProof/>
        </w:rPr>
      </w:r>
      <w:r>
        <w:rPr>
          <w:noProof/>
        </w:rPr>
        <w:fldChar w:fldCharType="separate"/>
      </w:r>
      <w:r>
        <w:rPr>
          <w:noProof/>
        </w:rPr>
        <w:t>22</w:t>
      </w:r>
      <w:r>
        <w:rPr>
          <w:noProof/>
        </w:rPr>
        <w:fldChar w:fldCharType="end"/>
      </w:r>
    </w:p>
    <w:p w14:paraId="01415E93" w14:textId="1FE7F858" w:rsidR="00815E68" w:rsidRDefault="00815E68">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_Toc164927865 \h </w:instrText>
      </w:r>
      <w:r>
        <w:rPr>
          <w:noProof/>
        </w:rPr>
      </w:r>
      <w:r>
        <w:rPr>
          <w:noProof/>
        </w:rPr>
        <w:fldChar w:fldCharType="separate"/>
      </w:r>
      <w:r>
        <w:rPr>
          <w:noProof/>
        </w:rPr>
        <w:t>23</w:t>
      </w:r>
      <w:r>
        <w:rPr>
          <w:noProof/>
        </w:rPr>
        <w:fldChar w:fldCharType="end"/>
      </w:r>
    </w:p>
    <w:p w14:paraId="43D5ED2B" w14:textId="670BCC0F" w:rsidR="00815E68" w:rsidRDefault="00815E68">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_Toc164927866 \h </w:instrText>
      </w:r>
      <w:r>
        <w:rPr>
          <w:noProof/>
        </w:rPr>
      </w:r>
      <w:r>
        <w:rPr>
          <w:noProof/>
        </w:rPr>
        <w:fldChar w:fldCharType="separate"/>
      </w:r>
      <w:r>
        <w:rPr>
          <w:noProof/>
        </w:rPr>
        <w:t>25</w:t>
      </w:r>
      <w:r>
        <w:rPr>
          <w:noProof/>
        </w:rPr>
        <w:fldChar w:fldCharType="end"/>
      </w:r>
    </w:p>
    <w:p w14:paraId="00F85435" w14:textId="15E36C4D" w:rsidR="00815E68" w:rsidRDefault="00815E68">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_Toc164927867 \h </w:instrText>
      </w:r>
      <w:r>
        <w:rPr>
          <w:noProof/>
        </w:rPr>
      </w:r>
      <w:r>
        <w:rPr>
          <w:noProof/>
        </w:rPr>
        <w:fldChar w:fldCharType="separate"/>
      </w:r>
      <w:r>
        <w:rPr>
          <w:noProof/>
        </w:rPr>
        <w:t>25</w:t>
      </w:r>
      <w:r>
        <w:rPr>
          <w:noProof/>
        </w:rPr>
        <w:fldChar w:fldCharType="end"/>
      </w:r>
    </w:p>
    <w:p w14:paraId="51C31C11" w14:textId="3B9699FE" w:rsidR="00815E68" w:rsidRDefault="00815E68">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_Toc164927868 \h </w:instrText>
      </w:r>
      <w:r>
        <w:rPr>
          <w:noProof/>
        </w:rPr>
      </w:r>
      <w:r>
        <w:rPr>
          <w:noProof/>
        </w:rPr>
        <w:fldChar w:fldCharType="separate"/>
      </w:r>
      <w:r>
        <w:rPr>
          <w:noProof/>
        </w:rPr>
        <w:t>25</w:t>
      </w:r>
      <w:r>
        <w:rPr>
          <w:noProof/>
        </w:rPr>
        <w:fldChar w:fldCharType="end"/>
      </w:r>
    </w:p>
    <w:p w14:paraId="45189576" w14:textId="492377FA" w:rsidR="00815E68" w:rsidRDefault="00815E68">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_Toc164927869 \h </w:instrText>
      </w:r>
      <w:r>
        <w:rPr>
          <w:noProof/>
        </w:rPr>
      </w:r>
      <w:r>
        <w:rPr>
          <w:noProof/>
        </w:rPr>
        <w:fldChar w:fldCharType="separate"/>
      </w:r>
      <w:r>
        <w:rPr>
          <w:noProof/>
        </w:rPr>
        <w:t>25</w:t>
      </w:r>
      <w:r>
        <w:rPr>
          <w:noProof/>
        </w:rPr>
        <w:fldChar w:fldCharType="end"/>
      </w:r>
    </w:p>
    <w:p w14:paraId="5B2ABAA3" w14:textId="71159A28" w:rsidR="00815E68" w:rsidRDefault="00815E68">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_Toc164927870 \h </w:instrText>
      </w:r>
      <w:r>
        <w:rPr>
          <w:noProof/>
        </w:rPr>
      </w:r>
      <w:r>
        <w:rPr>
          <w:noProof/>
        </w:rPr>
        <w:fldChar w:fldCharType="separate"/>
      </w:r>
      <w:r>
        <w:rPr>
          <w:noProof/>
        </w:rPr>
        <w:t>26</w:t>
      </w:r>
      <w:r>
        <w:rPr>
          <w:noProof/>
        </w:rPr>
        <w:fldChar w:fldCharType="end"/>
      </w:r>
    </w:p>
    <w:p w14:paraId="1146F934" w14:textId="21702222" w:rsidR="00815E68" w:rsidRDefault="00815E68">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_Toc164927871 \h </w:instrText>
      </w:r>
      <w:r>
        <w:rPr>
          <w:noProof/>
        </w:rPr>
      </w:r>
      <w:r>
        <w:rPr>
          <w:noProof/>
        </w:rPr>
        <w:fldChar w:fldCharType="separate"/>
      </w:r>
      <w:r>
        <w:rPr>
          <w:noProof/>
        </w:rPr>
        <w:t>27</w:t>
      </w:r>
      <w:r>
        <w:rPr>
          <w:noProof/>
        </w:rPr>
        <w:fldChar w:fldCharType="end"/>
      </w:r>
    </w:p>
    <w:p w14:paraId="6AD2E846" w14:textId="2E7C2CF1" w:rsidR="00815E68" w:rsidRDefault="00815E68">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_Toc164927872 \h </w:instrText>
      </w:r>
      <w:r>
        <w:rPr>
          <w:noProof/>
        </w:rPr>
      </w:r>
      <w:r>
        <w:rPr>
          <w:noProof/>
        </w:rPr>
        <w:fldChar w:fldCharType="separate"/>
      </w:r>
      <w:r>
        <w:rPr>
          <w:noProof/>
        </w:rPr>
        <w:t>27</w:t>
      </w:r>
      <w:r>
        <w:rPr>
          <w:noProof/>
        </w:rPr>
        <w:fldChar w:fldCharType="end"/>
      </w:r>
    </w:p>
    <w:p w14:paraId="3825C1F6" w14:textId="5561F898" w:rsidR="00815E68" w:rsidRDefault="00815E68">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 Service</w:t>
      </w:r>
      <w:r>
        <w:rPr>
          <w:noProof/>
        </w:rPr>
        <w:tab/>
      </w:r>
      <w:r>
        <w:rPr>
          <w:noProof/>
        </w:rPr>
        <w:fldChar w:fldCharType="begin"/>
      </w:r>
      <w:r>
        <w:rPr>
          <w:noProof/>
        </w:rPr>
        <w:instrText xml:space="preserve"> PAGEREF _Toc164927873 \h </w:instrText>
      </w:r>
      <w:r>
        <w:rPr>
          <w:noProof/>
        </w:rPr>
      </w:r>
      <w:r>
        <w:rPr>
          <w:noProof/>
        </w:rPr>
        <w:fldChar w:fldCharType="separate"/>
      </w:r>
      <w:r>
        <w:rPr>
          <w:noProof/>
        </w:rPr>
        <w:t>28</w:t>
      </w:r>
      <w:r>
        <w:rPr>
          <w:noProof/>
        </w:rPr>
        <w:fldChar w:fldCharType="end"/>
      </w:r>
    </w:p>
    <w:p w14:paraId="1B8ED003" w14:textId="0C4B9A04" w:rsidR="00815E68" w:rsidRDefault="00815E68">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_Toc164927874 \h </w:instrText>
      </w:r>
      <w:r>
        <w:rPr>
          <w:noProof/>
        </w:rPr>
      </w:r>
      <w:r>
        <w:rPr>
          <w:noProof/>
        </w:rPr>
        <w:fldChar w:fldCharType="separate"/>
      </w:r>
      <w:r>
        <w:rPr>
          <w:noProof/>
        </w:rPr>
        <w:t>29</w:t>
      </w:r>
      <w:r>
        <w:rPr>
          <w:noProof/>
        </w:rPr>
        <w:fldChar w:fldCharType="end"/>
      </w:r>
    </w:p>
    <w:p w14:paraId="50CECE2B" w14:textId="0E70F181" w:rsidR="00815E68" w:rsidRDefault="00815E68">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_Toc164927875 \h </w:instrText>
      </w:r>
      <w:r>
        <w:rPr>
          <w:noProof/>
        </w:rPr>
      </w:r>
      <w:r>
        <w:rPr>
          <w:noProof/>
        </w:rPr>
        <w:fldChar w:fldCharType="separate"/>
      </w:r>
      <w:r>
        <w:rPr>
          <w:noProof/>
        </w:rPr>
        <w:t>29</w:t>
      </w:r>
      <w:r>
        <w:rPr>
          <w:noProof/>
        </w:rPr>
        <w:fldChar w:fldCharType="end"/>
      </w:r>
    </w:p>
    <w:p w14:paraId="28C8219D" w14:textId="674FB8E2" w:rsidR="00815E68" w:rsidRDefault="00815E68">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_Toc164927876 \h </w:instrText>
      </w:r>
      <w:r>
        <w:rPr>
          <w:noProof/>
        </w:rPr>
      </w:r>
      <w:r>
        <w:rPr>
          <w:noProof/>
        </w:rPr>
        <w:fldChar w:fldCharType="separate"/>
      </w:r>
      <w:r>
        <w:rPr>
          <w:noProof/>
        </w:rPr>
        <w:t>29</w:t>
      </w:r>
      <w:r>
        <w:rPr>
          <w:noProof/>
        </w:rPr>
        <w:fldChar w:fldCharType="end"/>
      </w:r>
    </w:p>
    <w:p w14:paraId="20BE3D48" w14:textId="14809796" w:rsidR="00815E68" w:rsidRDefault="00815E68">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_Toc164927877 \h </w:instrText>
      </w:r>
      <w:r>
        <w:rPr>
          <w:noProof/>
        </w:rPr>
      </w:r>
      <w:r>
        <w:rPr>
          <w:noProof/>
        </w:rPr>
        <w:fldChar w:fldCharType="separate"/>
      </w:r>
      <w:r>
        <w:rPr>
          <w:noProof/>
        </w:rPr>
        <w:t>29</w:t>
      </w:r>
      <w:r>
        <w:rPr>
          <w:noProof/>
        </w:rPr>
        <w:fldChar w:fldCharType="end"/>
      </w:r>
    </w:p>
    <w:p w14:paraId="3D41C44E" w14:textId="2A54F1E5" w:rsidR="00815E68" w:rsidRDefault="00815E68">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AA0DD1">
        <w:rPr>
          <w:noProof/>
          <w:lang w:val="en-US"/>
        </w:rPr>
        <w:t>NSCE_</w:t>
      </w:r>
      <w:r>
        <w:rPr>
          <w:noProof/>
        </w:rPr>
        <w:t>NetSliceLifeCycleMngt_</w:t>
      </w:r>
      <w:r w:rsidRPr="00AA0DD1">
        <w:rPr>
          <w:noProof/>
          <w:lang w:val="en-US"/>
        </w:rPr>
        <w:t>Subscribe</w:t>
      </w:r>
      <w:r>
        <w:rPr>
          <w:noProof/>
        </w:rPr>
        <w:tab/>
      </w:r>
      <w:r>
        <w:rPr>
          <w:noProof/>
        </w:rPr>
        <w:fldChar w:fldCharType="begin"/>
      </w:r>
      <w:r>
        <w:rPr>
          <w:noProof/>
        </w:rPr>
        <w:instrText xml:space="preserve"> PAGEREF _Toc164927878 \h </w:instrText>
      </w:r>
      <w:r>
        <w:rPr>
          <w:noProof/>
        </w:rPr>
      </w:r>
      <w:r>
        <w:rPr>
          <w:noProof/>
        </w:rPr>
        <w:fldChar w:fldCharType="separate"/>
      </w:r>
      <w:r>
        <w:rPr>
          <w:noProof/>
        </w:rPr>
        <w:t>29</w:t>
      </w:r>
      <w:r>
        <w:rPr>
          <w:noProof/>
        </w:rPr>
        <w:fldChar w:fldCharType="end"/>
      </w:r>
    </w:p>
    <w:p w14:paraId="1F14B350" w14:textId="3A3C5997" w:rsidR="00815E68" w:rsidRDefault="00815E68">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_Toc164927879 \h </w:instrText>
      </w:r>
      <w:r>
        <w:rPr>
          <w:noProof/>
        </w:rPr>
      </w:r>
      <w:r>
        <w:rPr>
          <w:noProof/>
        </w:rPr>
        <w:fldChar w:fldCharType="separate"/>
      </w:r>
      <w:r>
        <w:rPr>
          <w:noProof/>
        </w:rPr>
        <w:t>29</w:t>
      </w:r>
      <w:r>
        <w:rPr>
          <w:noProof/>
        </w:rPr>
        <w:fldChar w:fldCharType="end"/>
      </w:r>
    </w:p>
    <w:p w14:paraId="782FC8C5" w14:textId="7971B4C2" w:rsidR="00815E68" w:rsidRDefault="00815E68">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AA0DD1">
        <w:rPr>
          <w:noProof/>
        </w:rPr>
        <w:t>Subscription</w:t>
      </w:r>
      <w:r>
        <w:rPr>
          <w:noProof/>
        </w:rPr>
        <w:t xml:space="preserve"> Creation</w:t>
      </w:r>
      <w:r>
        <w:rPr>
          <w:noProof/>
        </w:rPr>
        <w:tab/>
      </w:r>
      <w:r>
        <w:rPr>
          <w:noProof/>
        </w:rPr>
        <w:fldChar w:fldCharType="begin"/>
      </w:r>
      <w:r>
        <w:rPr>
          <w:noProof/>
        </w:rPr>
        <w:instrText xml:space="preserve"> PAGEREF _Toc164927880 \h </w:instrText>
      </w:r>
      <w:r>
        <w:rPr>
          <w:noProof/>
        </w:rPr>
      </w:r>
      <w:r>
        <w:rPr>
          <w:noProof/>
        </w:rPr>
        <w:fldChar w:fldCharType="separate"/>
      </w:r>
      <w:r>
        <w:rPr>
          <w:noProof/>
        </w:rPr>
        <w:t>29</w:t>
      </w:r>
      <w:r>
        <w:rPr>
          <w:noProof/>
        </w:rPr>
        <w:fldChar w:fldCharType="end"/>
      </w:r>
    </w:p>
    <w:p w14:paraId="5C361D0F" w14:textId="6679A403" w:rsidR="00815E68" w:rsidRDefault="00815E68">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AA0DD1">
        <w:rPr>
          <w:noProof/>
        </w:rPr>
        <w:t xml:space="preserve"> Subscription</w:t>
      </w:r>
      <w:r>
        <w:rPr>
          <w:noProof/>
        </w:rPr>
        <w:t xml:space="preserve"> Update</w:t>
      </w:r>
      <w:r>
        <w:rPr>
          <w:noProof/>
        </w:rPr>
        <w:tab/>
      </w:r>
      <w:r>
        <w:rPr>
          <w:noProof/>
        </w:rPr>
        <w:fldChar w:fldCharType="begin"/>
      </w:r>
      <w:r>
        <w:rPr>
          <w:noProof/>
        </w:rPr>
        <w:instrText xml:space="preserve"> PAGEREF _Toc164927881 \h </w:instrText>
      </w:r>
      <w:r>
        <w:rPr>
          <w:noProof/>
        </w:rPr>
      </w:r>
      <w:r>
        <w:rPr>
          <w:noProof/>
        </w:rPr>
        <w:fldChar w:fldCharType="separate"/>
      </w:r>
      <w:r>
        <w:rPr>
          <w:noProof/>
        </w:rPr>
        <w:t>30</w:t>
      </w:r>
      <w:r>
        <w:rPr>
          <w:noProof/>
        </w:rPr>
        <w:fldChar w:fldCharType="end"/>
      </w:r>
    </w:p>
    <w:p w14:paraId="2305AD14" w14:textId="2CBF6DFF" w:rsidR="00815E68" w:rsidRDefault="00815E68">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AA0DD1">
        <w:rPr>
          <w:noProof/>
        </w:rPr>
        <w:t xml:space="preserve"> Subscription</w:t>
      </w:r>
      <w:r>
        <w:rPr>
          <w:noProof/>
        </w:rPr>
        <w:t xml:space="preserve"> Deletion</w:t>
      </w:r>
      <w:r>
        <w:rPr>
          <w:noProof/>
        </w:rPr>
        <w:tab/>
      </w:r>
      <w:r>
        <w:rPr>
          <w:noProof/>
        </w:rPr>
        <w:fldChar w:fldCharType="begin"/>
      </w:r>
      <w:r>
        <w:rPr>
          <w:noProof/>
        </w:rPr>
        <w:instrText xml:space="preserve"> PAGEREF _Toc164927882 \h </w:instrText>
      </w:r>
      <w:r>
        <w:rPr>
          <w:noProof/>
        </w:rPr>
      </w:r>
      <w:r>
        <w:rPr>
          <w:noProof/>
        </w:rPr>
        <w:fldChar w:fldCharType="separate"/>
      </w:r>
      <w:r>
        <w:rPr>
          <w:noProof/>
        </w:rPr>
        <w:t>31</w:t>
      </w:r>
      <w:r>
        <w:rPr>
          <w:noProof/>
        </w:rPr>
        <w:fldChar w:fldCharType="end"/>
      </w:r>
    </w:p>
    <w:p w14:paraId="2BCDAFEF" w14:textId="29959BDF" w:rsidR="00815E68" w:rsidRDefault="00815E68">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AA0DD1">
        <w:rPr>
          <w:noProof/>
          <w:lang w:val="en-US"/>
        </w:rPr>
        <w:t>_Notify</w:t>
      </w:r>
      <w:r>
        <w:rPr>
          <w:noProof/>
        </w:rPr>
        <w:tab/>
      </w:r>
      <w:r>
        <w:rPr>
          <w:noProof/>
        </w:rPr>
        <w:fldChar w:fldCharType="begin"/>
      </w:r>
      <w:r>
        <w:rPr>
          <w:noProof/>
        </w:rPr>
        <w:instrText xml:space="preserve"> PAGEREF _Toc164927883 \h </w:instrText>
      </w:r>
      <w:r>
        <w:rPr>
          <w:noProof/>
        </w:rPr>
      </w:r>
      <w:r>
        <w:rPr>
          <w:noProof/>
        </w:rPr>
        <w:fldChar w:fldCharType="separate"/>
      </w:r>
      <w:r>
        <w:rPr>
          <w:noProof/>
        </w:rPr>
        <w:t>31</w:t>
      </w:r>
      <w:r>
        <w:rPr>
          <w:noProof/>
        </w:rPr>
        <w:fldChar w:fldCharType="end"/>
      </w:r>
    </w:p>
    <w:p w14:paraId="0CE32B3C" w14:textId="3E154CFE" w:rsidR="00815E68" w:rsidRDefault="00815E68">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_Toc164927884 \h </w:instrText>
      </w:r>
      <w:r>
        <w:rPr>
          <w:noProof/>
        </w:rPr>
      </w:r>
      <w:r>
        <w:rPr>
          <w:noProof/>
        </w:rPr>
        <w:fldChar w:fldCharType="separate"/>
      </w:r>
      <w:r>
        <w:rPr>
          <w:noProof/>
        </w:rPr>
        <w:t>31</w:t>
      </w:r>
      <w:r>
        <w:rPr>
          <w:noProof/>
        </w:rPr>
        <w:fldChar w:fldCharType="end"/>
      </w:r>
    </w:p>
    <w:p w14:paraId="01FE543F" w14:textId="1BE4DD70" w:rsidR="00815E68" w:rsidRDefault="00815E68">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AA0DD1">
        <w:rPr>
          <w:noProof/>
          <w:lang w:val="en-US"/>
        </w:rPr>
        <w:t>Notification</w:t>
      </w:r>
      <w:r>
        <w:rPr>
          <w:noProof/>
        </w:rPr>
        <w:tab/>
      </w:r>
      <w:r>
        <w:rPr>
          <w:noProof/>
        </w:rPr>
        <w:fldChar w:fldCharType="begin"/>
      </w:r>
      <w:r>
        <w:rPr>
          <w:noProof/>
        </w:rPr>
        <w:instrText xml:space="preserve"> PAGEREF _Toc164927885 \h </w:instrText>
      </w:r>
      <w:r>
        <w:rPr>
          <w:noProof/>
        </w:rPr>
      </w:r>
      <w:r>
        <w:rPr>
          <w:noProof/>
        </w:rPr>
        <w:fldChar w:fldCharType="separate"/>
      </w:r>
      <w:r>
        <w:rPr>
          <w:noProof/>
        </w:rPr>
        <w:t>31</w:t>
      </w:r>
      <w:r>
        <w:rPr>
          <w:noProof/>
        </w:rPr>
        <w:fldChar w:fldCharType="end"/>
      </w:r>
    </w:p>
    <w:p w14:paraId="14F2B840" w14:textId="2F39D5CD" w:rsidR="00815E68" w:rsidRDefault="00815E68">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AA0DD1">
        <w:rPr>
          <w:noProof/>
          <w:lang w:val="en-US"/>
        </w:rPr>
        <w:t>_QoEMetricsSubscribe</w:t>
      </w:r>
      <w:r>
        <w:rPr>
          <w:noProof/>
        </w:rPr>
        <w:tab/>
      </w:r>
      <w:r>
        <w:rPr>
          <w:noProof/>
        </w:rPr>
        <w:fldChar w:fldCharType="begin"/>
      </w:r>
      <w:r>
        <w:rPr>
          <w:noProof/>
        </w:rPr>
        <w:instrText xml:space="preserve"> PAGEREF _Toc164927886 \h </w:instrText>
      </w:r>
      <w:r>
        <w:rPr>
          <w:noProof/>
        </w:rPr>
      </w:r>
      <w:r>
        <w:rPr>
          <w:noProof/>
        </w:rPr>
        <w:fldChar w:fldCharType="separate"/>
      </w:r>
      <w:r>
        <w:rPr>
          <w:noProof/>
        </w:rPr>
        <w:t>32</w:t>
      </w:r>
      <w:r>
        <w:rPr>
          <w:noProof/>
        </w:rPr>
        <w:fldChar w:fldCharType="end"/>
      </w:r>
    </w:p>
    <w:p w14:paraId="3E932E0B" w14:textId="7CBE8E50" w:rsidR="00815E68" w:rsidRDefault="00815E68">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_Toc164927887 \h </w:instrText>
      </w:r>
      <w:r>
        <w:rPr>
          <w:noProof/>
        </w:rPr>
      </w:r>
      <w:r>
        <w:rPr>
          <w:noProof/>
        </w:rPr>
        <w:fldChar w:fldCharType="separate"/>
      </w:r>
      <w:r>
        <w:rPr>
          <w:noProof/>
        </w:rPr>
        <w:t>32</w:t>
      </w:r>
      <w:r>
        <w:rPr>
          <w:noProof/>
        </w:rPr>
        <w:fldChar w:fldCharType="end"/>
      </w:r>
    </w:p>
    <w:p w14:paraId="2F5A2EB8" w14:textId="64FD024A" w:rsidR="00815E68" w:rsidRDefault="00815E68">
      <w:pPr>
        <w:pStyle w:val="TOC5"/>
        <w:rPr>
          <w:rFonts w:asciiTheme="minorHAnsi" w:eastAsiaTheme="minorEastAsia" w:hAnsiTheme="minorHAnsi" w:cstheme="minorBidi"/>
          <w:noProof/>
          <w:kern w:val="2"/>
          <w:sz w:val="21"/>
          <w:szCs w:val="22"/>
          <w:lang w:val="en-US" w:eastAsia="zh-CN"/>
        </w:rPr>
      </w:pPr>
      <w:r w:rsidRPr="00AA0DD1">
        <w:rPr>
          <w:noProof/>
          <w:lang w:val="en-US"/>
        </w:rPr>
        <w:t>5.3.2.4.2</w:t>
      </w:r>
      <w:r>
        <w:rPr>
          <w:rFonts w:asciiTheme="minorHAnsi" w:eastAsiaTheme="minorEastAsia" w:hAnsiTheme="minorHAnsi" w:cstheme="minorBidi"/>
          <w:noProof/>
          <w:kern w:val="2"/>
          <w:sz w:val="21"/>
          <w:szCs w:val="22"/>
          <w:lang w:val="en-US" w:eastAsia="zh-CN"/>
        </w:rPr>
        <w:tab/>
      </w:r>
      <w:r w:rsidRPr="00AA0DD1">
        <w:rPr>
          <w:noProof/>
          <w:lang w:val="en-US"/>
        </w:rPr>
        <w:t>QoE Metrics Subscription Notification</w:t>
      </w:r>
      <w:r>
        <w:rPr>
          <w:noProof/>
        </w:rPr>
        <w:tab/>
      </w:r>
      <w:r>
        <w:rPr>
          <w:noProof/>
        </w:rPr>
        <w:fldChar w:fldCharType="begin"/>
      </w:r>
      <w:r>
        <w:rPr>
          <w:noProof/>
        </w:rPr>
        <w:instrText xml:space="preserve"> PAGEREF _Toc164927888 \h </w:instrText>
      </w:r>
      <w:r>
        <w:rPr>
          <w:noProof/>
        </w:rPr>
      </w:r>
      <w:r>
        <w:rPr>
          <w:noProof/>
        </w:rPr>
        <w:fldChar w:fldCharType="separate"/>
      </w:r>
      <w:r>
        <w:rPr>
          <w:noProof/>
        </w:rPr>
        <w:t>32</w:t>
      </w:r>
      <w:r>
        <w:rPr>
          <w:noProof/>
        </w:rPr>
        <w:fldChar w:fldCharType="end"/>
      </w:r>
    </w:p>
    <w:p w14:paraId="31BF10B4" w14:textId="5EB3DDE5" w:rsidR="00815E68" w:rsidRDefault="00815E68">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AA0DD1">
        <w:rPr>
          <w:noProof/>
          <w:lang w:val="en-US"/>
        </w:rPr>
        <w:t>_QoEMetricsNotify</w:t>
      </w:r>
      <w:r>
        <w:rPr>
          <w:noProof/>
        </w:rPr>
        <w:tab/>
      </w:r>
      <w:r>
        <w:rPr>
          <w:noProof/>
        </w:rPr>
        <w:fldChar w:fldCharType="begin"/>
      </w:r>
      <w:r>
        <w:rPr>
          <w:noProof/>
        </w:rPr>
        <w:instrText xml:space="preserve"> PAGEREF _Toc164927889 \h </w:instrText>
      </w:r>
      <w:r>
        <w:rPr>
          <w:noProof/>
        </w:rPr>
      </w:r>
      <w:r>
        <w:rPr>
          <w:noProof/>
        </w:rPr>
        <w:fldChar w:fldCharType="separate"/>
      </w:r>
      <w:r>
        <w:rPr>
          <w:noProof/>
        </w:rPr>
        <w:t>33</w:t>
      </w:r>
      <w:r>
        <w:rPr>
          <w:noProof/>
        </w:rPr>
        <w:fldChar w:fldCharType="end"/>
      </w:r>
    </w:p>
    <w:p w14:paraId="09F0844A" w14:textId="42F1C5DB" w:rsidR="00815E68" w:rsidRDefault="00815E68">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_Toc164927890 \h </w:instrText>
      </w:r>
      <w:r>
        <w:rPr>
          <w:noProof/>
        </w:rPr>
      </w:r>
      <w:r>
        <w:rPr>
          <w:noProof/>
        </w:rPr>
        <w:fldChar w:fldCharType="separate"/>
      </w:r>
      <w:r>
        <w:rPr>
          <w:noProof/>
        </w:rPr>
        <w:t>33</w:t>
      </w:r>
      <w:r>
        <w:rPr>
          <w:noProof/>
        </w:rPr>
        <w:fldChar w:fldCharType="end"/>
      </w:r>
    </w:p>
    <w:p w14:paraId="6B0FB584" w14:textId="7E04036E" w:rsidR="00815E68" w:rsidRDefault="00815E68">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AA0DD1">
        <w:rPr>
          <w:noProof/>
          <w:lang w:val="en-US"/>
        </w:rPr>
        <w:t xml:space="preserve"> Notification</w:t>
      </w:r>
      <w:r>
        <w:rPr>
          <w:noProof/>
        </w:rPr>
        <w:tab/>
      </w:r>
      <w:r>
        <w:rPr>
          <w:noProof/>
        </w:rPr>
        <w:fldChar w:fldCharType="begin"/>
      </w:r>
      <w:r>
        <w:rPr>
          <w:noProof/>
        </w:rPr>
        <w:instrText xml:space="preserve"> PAGEREF _Toc164927891 \h </w:instrText>
      </w:r>
      <w:r>
        <w:rPr>
          <w:noProof/>
        </w:rPr>
      </w:r>
      <w:r>
        <w:rPr>
          <w:noProof/>
        </w:rPr>
        <w:fldChar w:fldCharType="separate"/>
      </w:r>
      <w:r>
        <w:rPr>
          <w:noProof/>
        </w:rPr>
        <w:t>33</w:t>
      </w:r>
      <w:r>
        <w:rPr>
          <w:noProof/>
        </w:rPr>
        <w:fldChar w:fldCharType="end"/>
      </w:r>
    </w:p>
    <w:p w14:paraId="54B3705A" w14:textId="7141A3F6" w:rsidR="00815E68" w:rsidRDefault="00815E68">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_Toc164927892 \h </w:instrText>
      </w:r>
      <w:r>
        <w:rPr>
          <w:noProof/>
        </w:rPr>
      </w:r>
      <w:r>
        <w:rPr>
          <w:noProof/>
        </w:rPr>
        <w:fldChar w:fldCharType="separate"/>
      </w:r>
      <w:r>
        <w:rPr>
          <w:noProof/>
        </w:rPr>
        <w:t>33</w:t>
      </w:r>
      <w:r>
        <w:rPr>
          <w:noProof/>
        </w:rPr>
        <w:fldChar w:fldCharType="end"/>
      </w:r>
    </w:p>
    <w:p w14:paraId="02EA2004" w14:textId="753B90A3" w:rsidR="00815E68" w:rsidRDefault="00815E68">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_Toc164927893 \h </w:instrText>
      </w:r>
      <w:r>
        <w:rPr>
          <w:noProof/>
        </w:rPr>
      </w:r>
      <w:r>
        <w:rPr>
          <w:noProof/>
        </w:rPr>
        <w:fldChar w:fldCharType="separate"/>
      </w:r>
      <w:r>
        <w:rPr>
          <w:noProof/>
        </w:rPr>
        <w:t>33</w:t>
      </w:r>
      <w:r>
        <w:rPr>
          <w:noProof/>
        </w:rPr>
        <w:fldChar w:fldCharType="end"/>
      </w:r>
    </w:p>
    <w:p w14:paraId="6ADADB78" w14:textId="62D89F5D" w:rsidR="00815E68" w:rsidRDefault="00815E68">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_Toc164927894 \h </w:instrText>
      </w:r>
      <w:r>
        <w:rPr>
          <w:noProof/>
        </w:rPr>
      </w:r>
      <w:r>
        <w:rPr>
          <w:noProof/>
        </w:rPr>
        <w:fldChar w:fldCharType="separate"/>
      </w:r>
      <w:r>
        <w:rPr>
          <w:noProof/>
        </w:rPr>
        <w:t>34</w:t>
      </w:r>
      <w:r>
        <w:rPr>
          <w:noProof/>
        </w:rPr>
        <w:fldChar w:fldCharType="end"/>
      </w:r>
    </w:p>
    <w:p w14:paraId="69227644" w14:textId="37DB52F2" w:rsidR="00815E68" w:rsidRDefault="00815E68">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ab/>
      </w:r>
      <w:r>
        <w:rPr>
          <w:noProof/>
        </w:rPr>
        <w:fldChar w:fldCharType="begin"/>
      </w:r>
      <w:r>
        <w:rPr>
          <w:noProof/>
        </w:rPr>
        <w:instrText xml:space="preserve"> PAGEREF _Toc164927895 \h </w:instrText>
      </w:r>
      <w:r>
        <w:rPr>
          <w:noProof/>
        </w:rPr>
      </w:r>
      <w:r>
        <w:rPr>
          <w:noProof/>
        </w:rPr>
        <w:fldChar w:fldCharType="separate"/>
      </w:r>
      <w:r>
        <w:rPr>
          <w:noProof/>
        </w:rPr>
        <w:t>34</w:t>
      </w:r>
      <w:r>
        <w:rPr>
          <w:noProof/>
        </w:rPr>
        <w:fldChar w:fldCharType="end"/>
      </w:r>
    </w:p>
    <w:p w14:paraId="6A200038" w14:textId="53FB81A0" w:rsidR="00815E68" w:rsidRDefault="00815E68">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_Toc164927896 \h </w:instrText>
      </w:r>
      <w:r>
        <w:rPr>
          <w:noProof/>
        </w:rPr>
      </w:r>
      <w:r>
        <w:rPr>
          <w:noProof/>
        </w:rPr>
        <w:fldChar w:fldCharType="separate"/>
      </w:r>
      <w:r>
        <w:rPr>
          <w:noProof/>
        </w:rPr>
        <w:t>34</w:t>
      </w:r>
      <w:r>
        <w:rPr>
          <w:noProof/>
        </w:rPr>
        <w:fldChar w:fldCharType="end"/>
      </w:r>
    </w:p>
    <w:p w14:paraId="68B5454C" w14:textId="028EBA62" w:rsidR="00815E68" w:rsidRDefault="00815E68">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_Toc164927897 \h </w:instrText>
      </w:r>
      <w:r>
        <w:rPr>
          <w:noProof/>
        </w:rPr>
      </w:r>
      <w:r>
        <w:rPr>
          <w:noProof/>
        </w:rPr>
        <w:fldChar w:fldCharType="separate"/>
      </w:r>
      <w:r>
        <w:rPr>
          <w:noProof/>
        </w:rPr>
        <w:t>35</w:t>
      </w:r>
      <w:r>
        <w:rPr>
          <w:noProof/>
        </w:rPr>
        <w:fldChar w:fldCharType="end"/>
      </w:r>
    </w:p>
    <w:p w14:paraId="0D307677" w14:textId="68AF39C9" w:rsidR="00815E68" w:rsidRDefault="00815E68">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_Toc164927898 \h </w:instrText>
      </w:r>
      <w:r>
        <w:rPr>
          <w:noProof/>
        </w:rPr>
      </w:r>
      <w:r>
        <w:rPr>
          <w:noProof/>
        </w:rPr>
        <w:fldChar w:fldCharType="separate"/>
      </w:r>
      <w:r>
        <w:rPr>
          <w:noProof/>
        </w:rPr>
        <w:t>35</w:t>
      </w:r>
      <w:r>
        <w:rPr>
          <w:noProof/>
        </w:rPr>
        <w:fldChar w:fldCharType="end"/>
      </w:r>
    </w:p>
    <w:p w14:paraId="173D5E64" w14:textId="62624AD2" w:rsidR="00815E68" w:rsidRDefault="00815E68">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_Create</w:t>
      </w:r>
      <w:r>
        <w:rPr>
          <w:noProof/>
        </w:rPr>
        <w:tab/>
      </w:r>
      <w:r>
        <w:rPr>
          <w:noProof/>
        </w:rPr>
        <w:fldChar w:fldCharType="begin"/>
      </w:r>
      <w:r>
        <w:rPr>
          <w:noProof/>
        </w:rPr>
        <w:instrText xml:space="preserve"> PAGEREF _Toc164927899 \h </w:instrText>
      </w:r>
      <w:r>
        <w:rPr>
          <w:noProof/>
        </w:rPr>
      </w:r>
      <w:r>
        <w:rPr>
          <w:noProof/>
        </w:rPr>
        <w:fldChar w:fldCharType="separate"/>
      </w:r>
      <w:r>
        <w:rPr>
          <w:noProof/>
        </w:rPr>
        <w:t>35</w:t>
      </w:r>
      <w:r>
        <w:rPr>
          <w:noProof/>
        </w:rPr>
        <w:fldChar w:fldCharType="end"/>
      </w:r>
    </w:p>
    <w:p w14:paraId="285AEDC8" w14:textId="08D60FB4" w:rsidR="00815E68" w:rsidRDefault="00815E68">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_Toc164927900 \h </w:instrText>
      </w:r>
      <w:r>
        <w:rPr>
          <w:noProof/>
        </w:rPr>
      </w:r>
      <w:r>
        <w:rPr>
          <w:noProof/>
        </w:rPr>
        <w:fldChar w:fldCharType="separate"/>
      </w:r>
      <w:r>
        <w:rPr>
          <w:noProof/>
        </w:rPr>
        <w:t>35</w:t>
      </w:r>
      <w:r>
        <w:rPr>
          <w:noProof/>
        </w:rPr>
        <w:fldChar w:fldCharType="end"/>
      </w:r>
    </w:p>
    <w:p w14:paraId="4360E820" w14:textId="48744188" w:rsidR="00815E68" w:rsidRDefault="00815E68">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_Toc164927901 \h </w:instrText>
      </w:r>
      <w:r>
        <w:rPr>
          <w:noProof/>
        </w:rPr>
      </w:r>
      <w:r>
        <w:rPr>
          <w:noProof/>
        </w:rPr>
        <w:fldChar w:fldCharType="separate"/>
      </w:r>
      <w:r>
        <w:rPr>
          <w:noProof/>
        </w:rPr>
        <w:t>35</w:t>
      </w:r>
      <w:r>
        <w:rPr>
          <w:noProof/>
        </w:rPr>
        <w:fldChar w:fldCharType="end"/>
      </w:r>
    </w:p>
    <w:p w14:paraId="77B5DEA0" w14:textId="06513B18" w:rsidR="00815E68" w:rsidRDefault="00815E68">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_Update</w:t>
      </w:r>
      <w:r>
        <w:rPr>
          <w:noProof/>
        </w:rPr>
        <w:tab/>
      </w:r>
      <w:r>
        <w:rPr>
          <w:noProof/>
        </w:rPr>
        <w:fldChar w:fldCharType="begin"/>
      </w:r>
      <w:r>
        <w:rPr>
          <w:noProof/>
        </w:rPr>
        <w:instrText xml:space="preserve"> PAGEREF _Toc164927902 \h </w:instrText>
      </w:r>
      <w:r>
        <w:rPr>
          <w:noProof/>
        </w:rPr>
      </w:r>
      <w:r>
        <w:rPr>
          <w:noProof/>
        </w:rPr>
        <w:fldChar w:fldCharType="separate"/>
      </w:r>
      <w:r>
        <w:rPr>
          <w:noProof/>
        </w:rPr>
        <w:t>36</w:t>
      </w:r>
      <w:r>
        <w:rPr>
          <w:noProof/>
        </w:rPr>
        <w:fldChar w:fldCharType="end"/>
      </w:r>
    </w:p>
    <w:p w14:paraId="172A9983" w14:textId="6D3A3CE6" w:rsidR="00815E68" w:rsidRDefault="00815E68">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_Toc164927903 \h </w:instrText>
      </w:r>
      <w:r>
        <w:rPr>
          <w:noProof/>
        </w:rPr>
      </w:r>
      <w:r>
        <w:rPr>
          <w:noProof/>
        </w:rPr>
        <w:fldChar w:fldCharType="separate"/>
      </w:r>
      <w:r>
        <w:rPr>
          <w:noProof/>
        </w:rPr>
        <w:t>36</w:t>
      </w:r>
      <w:r>
        <w:rPr>
          <w:noProof/>
        </w:rPr>
        <w:fldChar w:fldCharType="end"/>
      </w:r>
    </w:p>
    <w:p w14:paraId="584FF3F4" w14:textId="31B49F4D" w:rsidR="00815E68" w:rsidRDefault="00815E68">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_Toc164927904 \h </w:instrText>
      </w:r>
      <w:r>
        <w:rPr>
          <w:noProof/>
        </w:rPr>
      </w:r>
      <w:r>
        <w:rPr>
          <w:noProof/>
        </w:rPr>
        <w:fldChar w:fldCharType="separate"/>
      </w:r>
      <w:r>
        <w:rPr>
          <w:noProof/>
        </w:rPr>
        <w:t>36</w:t>
      </w:r>
      <w:r>
        <w:rPr>
          <w:noProof/>
        </w:rPr>
        <w:fldChar w:fldCharType="end"/>
      </w:r>
    </w:p>
    <w:p w14:paraId="0E4ECEC8" w14:textId="07047B8E" w:rsidR="00815E68" w:rsidRDefault="00815E68">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_Delete</w:t>
      </w:r>
      <w:r>
        <w:rPr>
          <w:noProof/>
        </w:rPr>
        <w:tab/>
      </w:r>
      <w:r>
        <w:rPr>
          <w:noProof/>
        </w:rPr>
        <w:fldChar w:fldCharType="begin"/>
      </w:r>
      <w:r>
        <w:rPr>
          <w:noProof/>
        </w:rPr>
        <w:instrText xml:space="preserve"> PAGEREF _Toc164927905 \h </w:instrText>
      </w:r>
      <w:r>
        <w:rPr>
          <w:noProof/>
        </w:rPr>
      </w:r>
      <w:r>
        <w:rPr>
          <w:noProof/>
        </w:rPr>
        <w:fldChar w:fldCharType="separate"/>
      </w:r>
      <w:r>
        <w:rPr>
          <w:noProof/>
        </w:rPr>
        <w:t>37</w:t>
      </w:r>
      <w:r>
        <w:rPr>
          <w:noProof/>
        </w:rPr>
        <w:fldChar w:fldCharType="end"/>
      </w:r>
    </w:p>
    <w:p w14:paraId="005F7ACB" w14:textId="00A748B4" w:rsidR="00815E68" w:rsidRDefault="00815E68">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_Toc164927906 \h </w:instrText>
      </w:r>
      <w:r>
        <w:rPr>
          <w:noProof/>
        </w:rPr>
      </w:r>
      <w:r>
        <w:rPr>
          <w:noProof/>
        </w:rPr>
        <w:fldChar w:fldCharType="separate"/>
      </w:r>
      <w:r>
        <w:rPr>
          <w:noProof/>
        </w:rPr>
        <w:t>37</w:t>
      </w:r>
      <w:r>
        <w:rPr>
          <w:noProof/>
        </w:rPr>
        <w:fldChar w:fldCharType="end"/>
      </w:r>
    </w:p>
    <w:p w14:paraId="69F670B2" w14:textId="3E4C45F5" w:rsidR="00815E68" w:rsidRDefault="00815E68">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_Toc164927907 \h </w:instrText>
      </w:r>
      <w:r>
        <w:rPr>
          <w:noProof/>
        </w:rPr>
      </w:r>
      <w:r>
        <w:rPr>
          <w:noProof/>
        </w:rPr>
        <w:fldChar w:fldCharType="separate"/>
      </w:r>
      <w:r>
        <w:rPr>
          <w:noProof/>
        </w:rPr>
        <w:t>37</w:t>
      </w:r>
      <w:r>
        <w:rPr>
          <w:noProof/>
        </w:rPr>
        <w:fldChar w:fldCharType="end"/>
      </w:r>
    </w:p>
    <w:p w14:paraId="2E4E4A49" w14:textId="6EE76A7F" w:rsidR="00815E68" w:rsidRDefault="00815E68">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AA0DD1">
        <w:rPr>
          <w:noProof/>
          <w:lang w:val="en-US"/>
        </w:rPr>
        <w:t>NSCE_PolicyManagement_HarmonizationNotify</w:t>
      </w:r>
      <w:r>
        <w:rPr>
          <w:noProof/>
        </w:rPr>
        <w:tab/>
      </w:r>
      <w:r>
        <w:rPr>
          <w:noProof/>
        </w:rPr>
        <w:fldChar w:fldCharType="begin"/>
      </w:r>
      <w:r>
        <w:rPr>
          <w:noProof/>
        </w:rPr>
        <w:instrText xml:space="preserve"> PAGEREF _Toc164927908 \h </w:instrText>
      </w:r>
      <w:r>
        <w:rPr>
          <w:noProof/>
        </w:rPr>
      </w:r>
      <w:r>
        <w:rPr>
          <w:noProof/>
        </w:rPr>
        <w:fldChar w:fldCharType="separate"/>
      </w:r>
      <w:r>
        <w:rPr>
          <w:noProof/>
        </w:rPr>
        <w:t>38</w:t>
      </w:r>
      <w:r>
        <w:rPr>
          <w:noProof/>
        </w:rPr>
        <w:fldChar w:fldCharType="end"/>
      </w:r>
    </w:p>
    <w:p w14:paraId="0C84B0C8" w14:textId="73C0EC02" w:rsidR="00815E68" w:rsidRDefault="00815E68">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_Toc164927909 \h </w:instrText>
      </w:r>
      <w:r>
        <w:rPr>
          <w:noProof/>
        </w:rPr>
      </w:r>
      <w:r>
        <w:rPr>
          <w:noProof/>
        </w:rPr>
        <w:fldChar w:fldCharType="separate"/>
      </w:r>
      <w:r>
        <w:rPr>
          <w:noProof/>
        </w:rPr>
        <w:t>38</w:t>
      </w:r>
      <w:r>
        <w:rPr>
          <w:noProof/>
        </w:rPr>
        <w:fldChar w:fldCharType="end"/>
      </w:r>
    </w:p>
    <w:p w14:paraId="597EAF76" w14:textId="4906A5B1" w:rsidR="00815E68" w:rsidRDefault="00815E68">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AA0DD1">
        <w:rPr>
          <w:noProof/>
          <w:lang w:val="en-US"/>
        </w:rPr>
        <w:t>Notification</w:t>
      </w:r>
      <w:r>
        <w:rPr>
          <w:noProof/>
        </w:rPr>
        <w:tab/>
      </w:r>
      <w:r>
        <w:rPr>
          <w:noProof/>
        </w:rPr>
        <w:fldChar w:fldCharType="begin"/>
      </w:r>
      <w:r>
        <w:rPr>
          <w:noProof/>
        </w:rPr>
        <w:instrText xml:space="preserve"> PAGEREF _Toc164927910 \h </w:instrText>
      </w:r>
      <w:r>
        <w:rPr>
          <w:noProof/>
        </w:rPr>
      </w:r>
      <w:r>
        <w:rPr>
          <w:noProof/>
        </w:rPr>
        <w:fldChar w:fldCharType="separate"/>
      </w:r>
      <w:r>
        <w:rPr>
          <w:noProof/>
        </w:rPr>
        <w:t>38</w:t>
      </w:r>
      <w:r>
        <w:rPr>
          <w:noProof/>
        </w:rPr>
        <w:fldChar w:fldCharType="end"/>
      </w:r>
    </w:p>
    <w:p w14:paraId="6C1E34A8" w14:textId="41549996" w:rsidR="00815E68" w:rsidRDefault="00815E68">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_</w:t>
      </w:r>
      <w:r w:rsidRPr="00AA0DD1">
        <w:rPr>
          <w:noProof/>
          <w:lang w:val="en-US"/>
        </w:rPr>
        <w:t>Subscribe</w:t>
      </w:r>
      <w:r>
        <w:rPr>
          <w:noProof/>
        </w:rPr>
        <w:tab/>
      </w:r>
      <w:r>
        <w:rPr>
          <w:noProof/>
        </w:rPr>
        <w:fldChar w:fldCharType="begin"/>
      </w:r>
      <w:r>
        <w:rPr>
          <w:noProof/>
        </w:rPr>
        <w:instrText xml:space="preserve"> PAGEREF _Toc164927911 \h </w:instrText>
      </w:r>
      <w:r>
        <w:rPr>
          <w:noProof/>
        </w:rPr>
      </w:r>
      <w:r>
        <w:rPr>
          <w:noProof/>
        </w:rPr>
        <w:fldChar w:fldCharType="separate"/>
      </w:r>
      <w:r>
        <w:rPr>
          <w:noProof/>
        </w:rPr>
        <w:t>38</w:t>
      </w:r>
      <w:r>
        <w:rPr>
          <w:noProof/>
        </w:rPr>
        <w:fldChar w:fldCharType="end"/>
      </w:r>
    </w:p>
    <w:p w14:paraId="5DD6F55C" w14:textId="53B1A5BE" w:rsidR="00815E68" w:rsidRDefault="00815E68">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_Toc164927912 \h </w:instrText>
      </w:r>
      <w:r>
        <w:rPr>
          <w:noProof/>
        </w:rPr>
      </w:r>
      <w:r>
        <w:rPr>
          <w:noProof/>
        </w:rPr>
        <w:fldChar w:fldCharType="separate"/>
      </w:r>
      <w:r>
        <w:rPr>
          <w:noProof/>
        </w:rPr>
        <w:t>38</w:t>
      </w:r>
      <w:r>
        <w:rPr>
          <w:noProof/>
        </w:rPr>
        <w:fldChar w:fldCharType="end"/>
      </w:r>
    </w:p>
    <w:p w14:paraId="1A8FACA8" w14:textId="58DFEE0E" w:rsidR="00815E68" w:rsidRDefault="00815E68">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AA0DD1">
        <w:rPr>
          <w:noProof/>
        </w:rPr>
        <w:t xml:space="preserve"> Subscription</w:t>
      </w:r>
      <w:r>
        <w:rPr>
          <w:noProof/>
        </w:rPr>
        <w:t xml:space="preserve"> Creation</w:t>
      </w:r>
      <w:r>
        <w:rPr>
          <w:noProof/>
        </w:rPr>
        <w:tab/>
      </w:r>
      <w:r>
        <w:rPr>
          <w:noProof/>
        </w:rPr>
        <w:fldChar w:fldCharType="begin"/>
      </w:r>
      <w:r>
        <w:rPr>
          <w:noProof/>
        </w:rPr>
        <w:instrText xml:space="preserve"> PAGEREF _Toc164927913 \h </w:instrText>
      </w:r>
      <w:r>
        <w:rPr>
          <w:noProof/>
        </w:rPr>
      </w:r>
      <w:r>
        <w:rPr>
          <w:noProof/>
        </w:rPr>
        <w:fldChar w:fldCharType="separate"/>
      </w:r>
      <w:r>
        <w:rPr>
          <w:noProof/>
        </w:rPr>
        <w:t>39</w:t>
      </w:r>
      <w:r>
        <w:rPr>
          <w:noProof/>
        </w:rPr>
        <w:fldChar w:fldCharType="end"/>
      </w:r>
    </w:p>
    <w:p w14:paraId="14DF6188" w14:textId="2063B134" w:rsidR="00815E68" w:rsidRDefault="00815E68">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AA0DD1">
        <w:rPr>
          <w:noProof/>
        </w:rPr>
        <w:t xml:space="preserve"> Subscription</w:t>
      </w:r>
      <w:r>
        <w:rPr>
          <w:noProof/>
        </w:rPr>
        <w:t xml:space="preserve"> Update</w:t>
      </w:r>
      <w:r>
        <w:rPr>
          <w:noProof/>
        </w:rPr>
        <w:tab/>
      </w:r>
      <w:r>
        <w:rPr>
          <w:noProof/>
        </w:rPr>
        <w:fldChar w:fldCharType="begin"/>
      </w:r>
      <w:r>
        <w:rPr>
          <w:noProof/>
        </w:rPr>
        <w:instrText xml:space="preserve"> PAGEREF _Toc164927914 \h </w:instrText>
      </w:r>
      <w:r>
        <w:rPr>
          <w:noProof/>
        </w:rPr>
      </w:r>
      <w:r>
        <w:rPr>
          <w:noProof/>
        </w:rPr>
        <w:fldChar w:fldCharType="separate"/>
      </w:r>
      <w:r>
        <w:rPr>
          <w:noProof/>
        </w:rPr>
        <w:t>39</w:t>
      </w:r>
      <w:r>
        <w:rPr>
          <w:noProof/>
        </w:rPr>
        <w:fldChar w:fldCharType="end"/>
      </w:r>
    </w:p>
    <w:p w14:paraId="58AD503B" w14:textId="54FBE0CF" w:rsidR="00815E68" w:rsidRDefault="00815E68">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AA0DD1">
        <w:rPr>
          <w:noProof/>
        </w:rPr>
        <w:t xml:space="preserve"> Subscription</w:t>
      </w:r>
      <w:r>
        <w:rPr>
          <w:noProof/>
        </w:rPr>
        <w:t xml:space="preserve"> Deletion</w:t>
      </w:r>
      <w:r>
        <w:rPr>
          <w:noProof/>
        </w:rPr>
        <w:tab/>
      </w:r>
      <w:r>
        <w:rPr>
          <w:noProof/>
        </w:rPr>
        <w:fldChar w:fldCharType="begin"/>
      </w:r>
      <w:r>
        <w:rPr>
          <w:noProof/>
        </w:rPr>
        <w:instrText xml:space="preserve"> PAGEREF _Toc164927915 \h </w:instrText>
      </w:r>
      <w:r>
        <w:rPr>
          <w:noProof/>
        </w:rPr>
      </w:r>
      <w:r>
        <w:rPr>
          <w:noProof/>
        </w:rPr>
        <w:fldChar w:fldCharType="separate"/>
      </w:r>
      <w:r>
        <w:rPr>
          <w:noProof/>
        </w:rPr>
        <w:t>40</w:t>
      </w:r>
      <w:r>
        <w:rPr>
          <w:noProof/>
        </w:rPr>
        <w:fldChar w:fldCharType="end"/>
      </w:r>
    </w:p>
    <w:p w14:paraId="0BEBDF9F" w14:textId="52E5CE4E" w:rsidR="00815E68" w:rsidRDefault="00815E68">
      <w:pPr>
        <w:pStyle w:val="TOC4"/>
        <w:rPr>
          <w:rFonts w:asciiTheme="minorHAnsi" w:eastAsiaTheme="minorEastAsia" w:hAnsiTheme="minorHAnsi" w:cstheme="minorBidi"/>
          <w:noProof/>
          <w:kern w:val="2"/>
          <w:sz w:val="21"/>
          <w:szCs w:val="22"/>
          <w:lang w:val="en-US" w:eastAsia="zh-CN"/>
        </w:rPr>
      </w:pPr>
      <w:r>
        <w:rPr>
          <w:noProof/>
        </w:rPr>
        <w:lastRenderedPageBreak/>
        <w:t>5.4.2.7</w:t>
      </w:r>
      <w:r>
        <w:rPr>
          <w:rFonts w:asciiTheme="minorHAnsi" w:eastAsiaTheme="minorEastAsia" w:hAnsiTheme="minorHAnsi" w:cstheme="minorBidi"/>
          <w:noProof/>
          <w:kern w:val="2"/>
          <w:sz w:val="21"/>
          <w:szCs w:val="22"/>
          <w:lang w:val="en-US" w:eastAsia="zh-CN"/>
        </w:rPr>
        <w:tab/>
      </w:r>
      <w:r w:rsidRPr="00AA0DD1">
        <w:rPr>
          <w:noProof/>
          <w:lang w:val="en-US"/>
        </w:rPr>
        <w:t>NSCE_PolicyManagement_Notify</w:t>
      </w:r>
      <w:r>
        <w:rPr>
          <w:noProof/>
        </w:rPr>
        <w:tab/>
      </w:r>
      <w:r>
        <w:rPr>
          <w:noProof/>
        </w:rPr>
        <w:fldChar w:fldCharType="begin"/>
      </w:r>
      <w:r>
        <w:rPr>
          <w:noProof/>
        </w:rPr>
        <w:instrText xml:space="preserve"> PAGEREF _Toc164927916 \h </w:instrText>
      </w:r>
      <w:r>
        <w:rPr>
          <w:noProof/>
        </w:rPr>
      </w:r>
      <w:r>
        <w:rPr>
          <w:noProof/>
        </w:rPr>
        <w:fldChar w:fldCharType="separate"/>
      </w:r>
      <w:r>
        <w:rPr>
          <w:noProof/>
        </w:rPr>
        <w:t>40</w:t>
      </w:r>
      <w:r>
        <w:rPr>
          <w:noProof/>
        </w:rPr>
        <w:fldChar w:fldCharType="end"/>
      </w:r>
    </w:p>
    <w:p w14:paraId="72EE97B9" w14:textId="5F5B0F0B" w:rsidR="00815E68" w:rsidRDefault="00815E68">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_Toc164927917 \h </w:instrText>
      </w:r>
      <w:r>
        <w:rPr>
          <w:noProof/>
        </w:rPr>
      </w:r>
      <w:r>
        <w:rPr>
          <w:noProof/>
        </w:rPr>
        <w:fldChar w:fldCharType="separate"/>
      </w:r>
      <w:r>
        <w:rPr>
          <w:noProof/>
        </w:rPr>
        <w:t>40</w:t>
      </w:r>
      <w:r>
        <w:rPr>
          <w:noProof/>
        </w:rPr>
        <w:fldChar w:fldCharType="end"/>
      </w:r>
    </w:p>
    <w:p w14:paraId="463F808E" w14:textId="32008516" w:rsidR="00815E68" w:rsidRDefault="00815E68">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AA0DD1">
        <w:rPr>
          <w:noProof/>
          <w:lang w:val="en-US"/>
        </w:rPr>
        <w:t>Notification</w:t>
      </w:r>
      <w:r>
        <w:rPr>
          <w:noProof/>
        </w:rPr>
        <w:tab/>
      </w:r>
      <w:r>
        <w:rPr>
          <w:noProof/>
        </w:rPr>
        <w:fldChar w:fldCharType="begin"/>
      </w:r>
      <w:r>
        <w:rPr>
          <w:noProof/>
        </w:rPr>
        <w:instrText xml:space="preserve"> PAGEREF _Toc164927918 \h </w:instrText>
      </w:r>
      <w:r>
        <w:rPr>
          <w:noProof/>
        </w:rPr>
      </w:r>
      <w:r>
        <w:rPr>
          <w:noProof/>
        </w:rPr>
        <w:fldChar w:fldCharType="separate"/>
      </w:r>
      <w:r>
        <w:rPr>
          <w:noProof/>
        </w:rPr>
        <w:t>40</w:t>
      </w:r>
      <w:r>
        <w:rPr>
          <w:noProof/>
        </w:rPr>
        <w:fldChar w:fldCharType="end"/>
      </w:r>
    </w:p>
    <w:p w14:paraId="0D33943E" w14:textId="5F916EEB" w:rsidR="00815E68" w:rsidRDefault="00815E68">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_Toc164927919 \h </w:instrText>
      </w:r>
      <w:r>
        <w:rPr>
          <w:noProof/>
        </w:rPr>
      </w:r>
      <w:r>
        <w:rPr>
          <w:noProof/>
        </w:rPr>
        <w:fldChar w:fldCharType="separate"/>
      </w:r>
      <w:r>
        <w:rPr>
          <w:noProof/>
        </w:rPr>
        <w:t>41</w:t>
      </w:r>
      <w:r>
        <w:rPr>
          <w:noProof/>
        </w:rPr>
        <w:fldChar w:fldCharType="end"/>
      </w:r>
    </w:p>
    <w:p w14:paraId="0ECABB09" w14:textId="6ED62A4C" w:rsidR="00815E68" w:rsidRDefault="00815E68">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_Toc164927920 \h </w:instrText>
      </w:r>
      <w:r>
        <w:rPr>
          <w:noProof/>
        </w:rPr>
      </w:r>
      <w:r>
        <w:rPr>
          <w:noProof/>
        </w:rPr>
        <w:fldChar w:fldCharType="separate"/>
      </w:r>
      <w:r>
        <w:rPr>
          <w:noProof/>
        </w:rPr>
        <w:t>41</w:t>
      </w:r>
      <w:r>
        <w:rPr>
          <w:noProof/>
        </w:rPr>
        <w:fldChar w:fldCharType="end"/>
      </w:r>
    </w:p>
    <w:p w14:paraId="1275F7B4" w14:textId="6E362616" w:rsidR="00815E68" w:rsidRDefault="00815E68">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_Toc164927921 \h </w:instrText>
      </w:r>
      <w:r>
        <w:rPr>
          <w:noProof/>
        </w:rPr>
      </w:r>
      <w:r>
        <w:rPr>
          <w:noProof/>
        </w:rPr>
        <w:fldChar w:fldCharType="separate"/>
      </w:r>
      <w:r>
        <w:rPr>
          <w:noProof/>
        </w:rPr>
        <w:t>41</w:t>
      </w:r>
      <w:r>
        <w:rPr>
          <w:noProof/>
        </w:rPr>
        <w:fldChar w:fldCharType="end"/>
      </w:r>
    </w:p>
    <w:p w14:paraId="52AC670B" w14:textId="2EEAE81D" w:rsidR="00815E68" w:rsidRDefault="00815E68">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_Toc164927922 \h </w:instrText>
      </w:r>
      <w:r>
        <w:rPr>
          <w:noProof/>
        </w:rPr>
      </w:r>
      <w:r>
        <w:rPr>
          <w:noProof/>
        </w:rPr>
        <w:fldChar w:fldCharType="separate"/>
      </w:r>
      <w:r>
        <w:rPr>
          <w:noProof/>
        </w:rPr>
        <w:t>41</w:t>
      </w:r>
      <w:r>
        <w:rPr>
          <w:noProof/>
        </w:rPr>
        <w:fldChar w:fldCharType="end"/>
      </w:r>
    </w:p>
    <w:p w14:paraId="3AF9E2BE" w14:textId="766AC5D3" w:rsidR="00815E68" w:rsidRDefault="00815E68">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_Toc164927923 \h </w:instrText>
      </w:r>
      <w:r>
        <w:rPr>
          <w:noProof/>
        </w:rPr>
      </w:r>
      <w:r>
        <w:rPr>
          <w:noProof/>
        </w:rPr>
        <w:fldChar w:fldCharType="separate"/>
      </w:r>
      <w:r>
        <w:rPr>
          <w:noProof/>
        </w:rPr>
        <w:t>42</w:t>
      </w:r>
      <w:r>
        <w:rPr>
          <w:noProof/>
        </w:rPr>
        <w:fldChar w:fldCharType="end"/>
      </w:r>
    </w:p>
    <w:p w14:paraId="1F7C7362" w14:textId="4361E391" w:rsidR="00815E68" w:rsidRDefault="00815E68">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_Toc164927924 \h </w:instrText>
      </w:r>
      <w:r>
        <w:rPr>
          <w:noProof/>
        </w:rPr>
      </w:r>
      <w:r>
        <w:rPr>
          <w:noProof/>
        </w:rPr>
        <w:fldChar w:fldCharType="separate"/>
      </w:r>
      <w:r>
        <w:rPr>
          <w:noProof/>
        </w:rPr>
        <w:t>42</w:t>
      </w:r>
      <w:r>
        <w:rPr>
          <w:noProof/>
        </w:rPr>
        <w:fldChar w:fldCharType="end"/>
      </w:r>
    </w:p>
    <w:p w14:paraId="046340B6" w14:textId="1160C6EE" w:rsidR="00815E68" w:rsidRDefault="00815E68">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_Toc164927925 \h </w:instrText>
      </w:r>
      <w:r>
        <w:rPr>
          <w:noProof/>
        </w:rPr>
      </w:r>
      <w:r>
        <w:rPr>
          <w:noProof/>
        </w:rPr>
        <w:fldChar w:fldCharType="separate"/>
      </w:r>
      <w:r>
        <w:rPr>
          <w:noProof/>
        </w:rPr>
        <w:t>42</w:t>
      </w:r>
      <w:r>
        <w:rPr>
          <w:noProof/>
        </w:rPr>
        <w:fldChar w:fldCharType="end"/>
      </w:r>
    </w:p>
    <w:p w14:paraId="6EB62BE1" w14:textId="4FB34060" w:rsidR="00815E68" w:rsidRDefault="00815E68">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_Toc164927926 \h </w:instrText>
      </w:r>
      <w:r>
        <w:rPr>
          <w:noProof/>
        </w:rPr>
      </w:r>
      <w:r>
        <w:rPr>
          <w:noProof/>
        </w:rPr>
        <w:fldChar w:fldCharType="separate"/>
      </w:r>
      <w:r>
        <w:rPr>
          <w:noProof/>
        </w:rPr>
        <w:t>42</w:t>
      </w:r>
      <w:r>
        <w:rPr>
          <w:noProof/>
        </w:rPr>
        <w:fldChar w:fldCharType="end"/>
      </w:r>
    </w:p>
    <w:p w14:paraId="5DBE458E" w14:textId="253A54B7" w:rsidR="00815E68" w:rsidRDefault="00815E68">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_Toc164927927 \h </w:instrText>
      </w:r>
      <w:r>
        <w:rPr>
          <w:noProof/>
        </w:rPr>
      </w:r>
      <w:r>
        <w:rPr>
          <w:noProof/>
        </w:rPr>
        <w:fldChar w:fldCharType="separate"/>
      </w:r>
      <w:r>
        <w:rPr>
          <w:noProof/>
        </w:rPr>
        <w:t>43</w:t>
      </w:r>
      <w:r>
        <w:rPr>
          <w:noProof/>
        </w:rPr>
        <w:fldChar w:fldCharType="end"/>
      </w:r>
    </w:p>
    <w:p w14:paraId="677F4B4D" w14:textId="386F99FE" w:rsidR="00815E68" w:rsidRDefault="00815E68">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_Toc164927928 \h </w:instrText>
      </w:r>
      <w:r>
        <w:rPr>
          <w:noProof/>
        </w:rPr>
      </w:r>
      <w:r>
        <w:rPr>
          <w:noProof/>
        </w:rPr>
        <w:fldChar w:fldCharType="separate"/>
      </w:r>
      <w:r>
        <w:rPr>
          <w:noProof/>
        </w:rPr>
        <w:t>44</w:t>
      </w:r>
      <w:r>
        <w:rPr>
          <w:noProof/>
        </w:rPr>
        <w:fldChar w:fldCharType="end"/>
      </w:r>
    </w:p>
    <w:p w14:paraId="1978A656" w14:textId="4BFAF242" w:rsidR="00815E68" w:rsidRDefault="00815E68">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_Toc164927929 \h </w:instrText>
      </w:r>
      <w:r>
        <w:rPr>
          <w:noProof/>
        </w:rPr>
      </w:r>
      <w:r>
        <w:rPr>
          <w:noProof/>
        </w:rPr>
        <w:fldChar w:fldCharType="separate"/>
      </w:r>
      <w:r>
        <w:rPr>
          <w:noProof/>
        </w:rPr>
        <w:t>44</w:t>
      </w:r>
      <w:r>
        <w:rPr>
          <w:noProof/>
        </w:rPr>
        <w:fldChar w:fldCharType="end"/>
      </w:r>
    </w:p>
    <w:p w14:paraId="4491F128" w14:textId="687EC11F" w:rsidR="00815E68" w:rsidRDefault="00815E68">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AA0DD1">
        <w:rPr>
          <w:noProof/>
          <w:lang w:val="en-US"/>
        </w:rPr>
        <w:t>Notification</w:t>
      </w:r>
      <w:r>
        <w:rPr>
          <w:noProof/>
        </w:rPr>
        <w:tab/>
      </w:r>
      <w:r>
        <w:rPr>
          <w:noProof/>
        </w:rPr>
        <w:fldChar w:fldCharType="begin"/>
      </w:r>
      <w:r>
        <w:rPr>
          <w:noProof/>
        </w:rPr>
        <w:instrText xml:space="preserve"> PAGEREF _Toc164927930 \h </w:instrText>
      </w:r>
      <w:r>
        <w:rPr>
          <w:noProof/>
        </w:rPr>
      </w:r>
      <w:r>
        <w:rPr>
          <w:noProof/>
        </w:rPr>
        <w:fldChar w:fldCharType="separate"/>
      </w:r>
      <w:r>
        <w:rPr>
          <w:noProof/>
        </w:rPr>
        <w:t>44</w:t>
      </w:r>
      <w:r>
        <w:rPr>
          <w:noProof/>
        </w:rPr>
        <w:fldChar w:fldCharType="end"/>
      </w:r>
    </w:p>
    <w:p w14:paraId="2DDD630D" w14:textId="67B42679" w:rsidR="00815E68" w:rsidRDefault="00815E68">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AA0DD1">
        <w:rPr>
          <w:noProof/>
          <w:lang w:val="en-US"/>
        </w:rPr>
        <w:t>NSCE_</w:t>
      </w:r>
      <w:r>
        <w:rPr>
          <w:noProof/>
        </w:rPr>
        <w:t>ManagementServiceDiscovery</w:t>
      </w:r>
      <w:r>
        <w:rPr>
          <w:noProof/>
        </w:rPr>
        <w:tab/>
      </w:r>
      <w:r>
        <w:rPr>
          <w:noProof/>
        </w:rPr>
        <w:fldChar w:fldCharType="begin"/>
      </w:r>
      <w:r>
        <w:rPr>
          <w:noProof/>
        </w:rPr>
        <w:instrText xml:space="preserve"> PAGEREF _Toc164927931 \h </w:instrText>
      </w:r>
      <w:r>
        <w:rPr>
          <w:noProof/>
        </w:rPr>
      </w:r>
      <w:r>
        <w:rPr>
          <w:noProof/>
        </w:rPr>
        <w:fldChar w:fldCharType="separate"/>
      </w:r>
      <w:r>
        <w:rPr>
          <w:noProof/>
        </w:rPr>
        <w:t>44</w:t>
      </w:r>
      <w:r>
        <w:rPr>
          <w:noProof/>
        </w:rPr>
        <w:fldChar w:fldCharType="end"/>
      </w:r>
    </w:p>
    <w:p w14:paraId="212DA332" w14:textId="1F9158DD" w:rsidR="00815E68" w:rsidRDefault="00815E68">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_Toc164927932 \h </w:instrText>
      </w:r>
      <w:r>
        <w:rPr>
          <w:noProof/>
        </w:rPr>
      </w:r>
      <w:r>
        <w:rPr>
          <w:noProof/>
        </w:rPr>
        <w:fldChar w:fldCharType="separate"/>
      </w:r>
      <w:r>
        <w:rPr>
          <w:noProof/>
        </w:rPr>
        <w:t>44</w:t>
      </w:r>
      <w:r>
        <w:rPr>
          <w:noProof/>
        </w:rPr>
        <w:fldChar w:fldCharType="end"/>
      </w:r>
    </w:p>
    <w:p w14:paraId="6EDA74DA" w14:textId="29A28B02" w:rsidR="00815E68" w:rsidRDefault="00815E68">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_Toc164927933 \h </w:instrText>
      </w:r>
      <w:r>
        <w:rPr>
          <w:noProof/>
        </w:rPr>
      </w:r>
      <w:r>
        <w:rPr>
          <w:noProof/>
        </w:rPr>
        <w:fldChar w:fldCharType="separate"/>
      </w:r>
      <w:r>
        <w:rPr>
          <w:noProof/>
        </w:rPr>
        <w:t>45</w:t>
      </w:r>
      <w:r>
        <w:rPr>
          <w:noProof/>
        </w:rPr>
        <w:fldChar w:fldCharType="end"/>
      </w:r>
    </w:p>
    <w:p w14:paraId="4DC1B82B" w14:textId="18E934BE" w:rsidR="00815E68" w:rsidRDefault="00815E68">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_Toc164927934 \h </w:instrText>
      </w:r>
      <w:r>
        <w:rPr>
          <w:noProof/>
        </w:rPr>
      </w:r>
      <w:r>
        <w:rPr>
          <w:noProof/>
        </w:rPr>
        <w:fldChar w:fldCharType="separate"/>
      </w:r>
      <w:r>
        <w:rPr>
          <w:noProof/>
        </w:rPr>
        <w:t>45</w:t>
      </w:r>
      <w:r>
        <w:rPr>
          <w:noProof/>
        </w:rPr>
        <w:fldChar w:fldCharType="end"/>
      </w:r>
    </w:p>
    <w:p w14:paraId="1BC335E5" w14:textId="6F05107C" w:rsidR="00815E68" w:rsidRDefault="00815E68">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AA0DD1">
        <w:rPr>
          <w:noProof/>
          <w:lang w:val="en-US"/>
        </w:rPr>
        <w:t>NSCE_ManagementServiceDiscovery</w:t>
      </w:r>
      <w:r>
        <w:rPr>
          <w:noProof/>
        </w:rPr>
        <w:t>_</w:t>
      </w:r>
      <w:r w:rsidRPr="00AA0DD1">
        <w:rPr>
          <w:noProof/>
          <w:lang w:val="en-US"/>
        </w:rPr>
        <w:t>Subscribe</w:t>
      </w:r>
      <w:r>
        <w:rPr>
          <w:noProof/>
        </w:rPr>
        <w:tab/>
      </w:r>
      <w:r>
        <w:rPr>
          <w:noProof/>
        </w:rPr>
        <w:fldChar w:fldCharType="begin"/>
      </w:r>
      <w:r>
        <w:rPr>
          <w:noProof/>
        </w:rPr>
        <w:instrText xml:space="preserve"> PAGEREF _Toc164927935 \h </w:instrText>
      </w:r>
      <w:r>
        <w:rPr>
          <w:noProof/>
        </w:rPr>
      </w:r>
      <w:r>
        <w:rPr>
          <w:noProof/>
        </w:rPr>
        <w:fldChar w:fldCharType="separate"/>
      </w:r>
      <w:r>
        <w:rPr>
          <w:noProof/>
        </w:rPr>
        <w:t>45</w:t>
      </w:r>
      <w:r>
        <w:rPr>
          <w:noProof/>
        </w:rPr>
        <w:fldChar w:fldCharType="end"/>
      </w:r>
    </w:p>
    <w:p w14:paraId="2AF757BA" w14:textId="3C5B927B" w:rsidR="00815E68" w:rsidRDefault="00815E68">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_Toc164927936 \h </w:instrText>
      </w:r>
      <w:r>
        <w:rPr>
          <w:noProof/>
        </w:rPr>
      </w:r>
      <w:r>
        <w:rPr>
          <w:noProof/>
        </w:rPr>
        <w:fldChar w:fldCharType="separate"/>
      </w:r>
      <w:r>
        <w:rPr>
          <w:noProof/>
        </w:rPr>
        <w:t>45</w:t>
      </w:r>
      <w:r>
        <w:rPr>
          <w:noProof/>
        </w:rPr>
        <w:fldChar w:fldCharType="end"/>
      </w:r>
    </w:p>
    <w:p w14:paraId="6DED439F" w14:textId="77C45D56" w:rsidR="00815E68" w:rsidRDefault="00815E68">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_Toc164927937 \h </w:instrText>
      </w:r>
      <w:r>
        <w:rPr>
          <w:noProof/>
        </w:rPr>
      </w:r>
      <w:r>
        <w:rPr>
          <w:noProof/>
        </w:rPr>
        <w:fldChar w:fldCharType="separate"/>
      </w:r>
      <w:r>
        <w:rPr>
          <w:noProof/>
        </w:rPr>
        <w:t>45</w:t>
      </w:r>
      <w:r>
        <w:rPr>
          <w:noProof/>
        </w:rPr>
        <w:fldChar w:fldCharType="end"/>
      </w:r>
    </w:p>
    <w:p w14:paraId="42482EC9" w14:textId="092EAB94" w:rsidR="00815E68" w:rsidRDefault="00815E68">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_Toc164927938 \h </w:instrText>
      </w:r>
      <w:r>
        <w:rPr>
          <w:noProof/>
        </w:rPr>
      </w:r>
      <w:r>
        <w:rPr>
          <w:noProof/>
        </w:rPr>
        <w:fldChar w:fldCharType="separate"/>
      </w:r>
      <w:r>
        <w:rPr>
          <w:noProof/>
        </w:rPr>
        <w:t>46</w:t>
      </w:r>
      <w:r>
        <w:rPr>
          <w:noProof/>
        </w:rPr>
        <w:fldChar w:fldCharType="end"/>
      </w:r>
    </w:p>
    <w:p w14:paraId="6637B0F4" w14:textId="0CEC8A87" w:rsidR="00815E68" w:rsidRDefault="00815E68">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_Toc164927939 \h </w:instrText>
      </w:r>
      <w:r>
        <w:rPr>
          <w:noProof/>
        </w:rPr>
      </w:r>
      <w:r>
        <w:rPr>
          <w:noProof/>
        </w:rPr>
        <w:fldChar w:fldCharType="separate"/>
      </w:r>
      <w:r>
        <w:rPr>
          <w:noProof/>
        </w:rPr>
        <w:t>46</w:t>
      </w:r>
      <w:r>
        <w:rPr>
          <w:noProof/>
        </w:rPr>
        <w:fldChar w:fldCharType="end"/>
      </w:r>
    </w:p>
    <w:p w14:paraId="018C7BFA" w14:textId="1A12BC1A" w:rsidR="00815E68" w:rsidRDefault="00815E68">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AA0DD1">
        <w:rPr>
          <w:noProof/>
          <w:lang w:val="en-US"/>
        </w:rPr>
        <w:t>NSCE_ManagementServiceDiscovery_Notify</w:t>
      </w:r>
      <w:r>
        <w:rPr>
          <w:noProof/>
        </w:rPr>
        <w:tab/>
      </w:r>
      <w:r>
        <w:rPr>
          <w:noProof/>
        </w:rPr>
        <w:fldChar w:fldCharType="begin"/>
      </w:r>
      <w:r>
        <w:rPr>
          <w:noProof/>
        </w:rPr>
        <w:instrText xml:space="preserve"> PAGEREF _Toc164927940 \h </w:instrText>
      </w:r>
      <w:r>
        <w:rPr>
          <w:noProof/>
        </w:rPr>
      </w:r>
      <w:r>
        <w:rPr>
          <w:noProof/>
        </w:rPr>
        <w:fldChar w:fldCharType="separate"/>
      </w:r>
      <w:r>
        <w:rPr>
          <w:noProof/>
        </w:rPr>
        <w:t>47</w:t>
      </w:r>
      <w:r>
        <w:rPr>
          <w:noProof/>
        </w:rPr>
        <w:fldChar w:fldCharType="end"/>
      </w:r>
    </w:p>
    <w:p w14:paraId="057CD88D" w14:textId="6897861D" w:rsidR="00815E68" w:rsidRDefault="00815E68">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_Toc164927941 \h </w:instrText>
      </w:r>
      <w:r>
        <w:rPr>
          <w:noProof/>
        </w:rPr>
      </w:r>
      <w:r>
        <w:rPr>
          <w:noProof/>
        </w:rPr>
        <w:fldChar w:fldCharType="separate"/>
      </w:r>
      <w:r>
        <w:rPr>
          <w:noProof/>
        </w:rPr>
        <w:t>47</w:t>
      </w:r>
      <w:r>
        <w:rPr>
          <w:noProof/>
        </w:rPr>
        <w:fldChar w:fldCharType="end"/>
      </w:r>
    </w:p>
    <w:p w14:paraId="218C4B94" w14:textId="0F2B1CCD" w:rsidR="00815E68" w:rsidRDefault="00815E68">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AA0DD1">
        <w:rPr>
          <w:noProof/>
          <w:lang w:val="en-US"/>
        </w:rPr>
        <w:t>Notification</w:t>
      </w:r>
      <w:r>
        <w:rPr>
          <w:noProof/>
        </w:rPr>
        <w:tab/>
      </w:r>
      <w:r>
        <w:rPr>
          <w:noProof/>
        </w:rPr>
        <w:fldChar w:fldCharType="begin"/>
      </w:r>
      <w:r>
        <w:rPr>
          <w:noProof/>
        </w:rPr>
        <w:instrText xml:space="preserve"> PAGEREF _Toc164927942 \h </w:instrText>
      </w:r>
      <w:r>
        <w:rPr>
          <w:noProof/>
        </w:rPr>
      </w:r>
      <w:r>
        <w:rPr>
          <w:noProof/>
        </w:rPr>
        <w:fldChar w:fldCharType="separate"/>
      </w:r>
      <w:r>
        <w:rPr>
          <w:noProof/>
        </w:rPr>
        <w:t>47</w:t>
      </w:r>
      <w:r>
        <w:rPr>
          <w:noProof/>
        </w:rPr>
        <w:fldChar w:fldCharType="end"/>
      </w:r>
    </w:p>
    <w:p w14:paraId="1E3C2E23" w14:textId="47D6052A" w:rsidR="00815E68" w:rsidRDefault="00815E68">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ab/>
      </w:r>
      <w:r>
        <w:rPr>
          <w:noProof/>
        </w:rPr>
        <w:fldChar w:fldCharType="begin"/>
      </w:r>
      <w:r>
        <w:rPr>
          <w:noProof/>
        </w:rPr>
        <w:instrText xml:space="preserve"> PAGEREF _Toc164927943 \h </w:instrText>
      </w:r>
      <w:r>
        <w:rPr>
          <w:noProof/>
        </w:rPr>
      </w:r>
      <w:r>
        <w:rPr>
          <w:noProof/>
        </w:rPr>
        <w:fldChar w:fldCharType="separate"/>
      </w:r>
      <w:r>
        <w:rPr>
          <w:noProof/>
        </w:rPr>
        <w:t>47</w:t>
      </w:r>
      <w:r>
        <w:rPr>
          <w:noProof/>
        </w:rPr>
        <w:fldChar w:fldCharType="end"/>
      </w:r>
    </w:p>
    <w:p w14:paraId="05C2C634" w14:textId="7B2CB809" w:rsidR="00815E68" w:rsidRDefault="00815E68">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_Toc164927944 \h </w:instrText>
      </w:r>
      <w:r>
        <w:rPr>
          <w:noProof/>
        </w:rPr>
      </w:r>
      <w:r>
        <w:rPr>
          <w:noProof/>
        </w:rPr>
        <w:fldChar w:fldCharType="separate"/>
      </w:r>
      <w:r>
        <w:rPr>
          <w:noProof/>
        </w:rPr>
        <w:t>47</w:t>
      </w:r>
      <w:r>
        <w:rPr>
          <w:noProof/>
        </w:rPr>
        <w:fldChar w:fldCharType="end"/>
      </w:r>
    </w:p>
    <w:p w14:paraId="1C3A6DAE" w14:textId="368F3CC2" w:rsidR="00815E68" w:rsidRDefault="00815E68">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_Toc164927945 \h </w:instrText>
      </w:r>
      <w:r>
        <w:rPr>
          <w:noProof/>
        </w:rPr>
      </w:r>
      <w:r>
        <w:rPr>
          <w:noProof/>
        </w:rPr>
        <w:fldChar w:fldCharType="separate"/>
      </w:r>
      <w:r>
        <w:rPr>
          <w:noProof/>
        </w:rPr>
        <w:t>48</w:t>
      </w:r>
      <w:r>
        <w:rPr>
          <w:noProof/>
        </w:rPr>
        <w:fldChar w:fldCharType="end"/>
      </w:r>
    </w:p>
    <w:p w14:paraId="088E7190" w14:textId="3370A2F4" w:rsidR="00815E68" w:rsidRDefault="00815E68">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_Toc164927946 \h </w:instrText>
      </w:r>
      <w:r>
        <w:rPr>
          <w:noProof/>
        </w:rPr>
      </w:r>
      <w:r>
        <w:rPr>
          <w:noProof/>
        </w:rPr>
        <w:fldChar w:fldCharType="separate"/>
      </w:r>
      <w:r>
        <w:rPr>
          <w:noProof/>
        </w:rPr>
        <w:t>48</w:t>
      </w:r>
      <w:r>
        <w:rPr>
          <w:noProof/>
        </w:rPr>
        <w:fldChar w:fldCharType="end"/>
      </w:r>
    </w:p>
    <w:p w14:paraId="5BA745C4" w14:textId="2B90A2D2" w:rsidR="00815E68" w:rsidRDefault="00815E68">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_Manage</w:t>
      </w:r>
      <w:r>
        <w:rPr>
          <w:noProof/>
        </w:rPr>
        <w:tab/>
      </w:r>
      <w:r>
        <w:rPr>
          <w:noProof/>
        </w:rPr>
        <w:fldChar w:fldCharType="begin"/>
      </w:r>
      <w:r>
        <w:rPr>
          <w:noProof/>
        </w:rPr>
        <w:instrText xml:space="preserve"> PAGEREF _Toc164927947 \h </w:instrText>
      </w:r>
      <w:r>
        <w:rPr>
          <w:noProof/>
        </w:rPr>
      </w:r>
      <w:r>
        <w:rPr>
          <w:noProof/>
        </w:rPr>
        <w:fldChar w:fldCharType="separate"/>
      </w:r>
      <w:r>
        <w:rPr>
          <w:noProof/>
        </w:rPr>
        <w:t>48</w:t>
      </w:r>
      <w:r>
        <w:rPr>
          <w:noProof/>
        </w:rPr>
        <w:fldChar w:fldCharType="end"/>
      </w:r>
    </w:p>
    <w:p w14:paraId="3B2C44FC" w14:textId="5DDCC307" w:rsidR="00815E68" w:rsidRDefault="00815E68">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_Toc164927948 \h </w:instrText>
      </w:r>
      <w:r>
        <w:rPr>
          <w:noProof/>
        </w:rPr>
      </w:r>
      <w:r>
        <w:rPr>
          <w:noProof/>
        </w:rPr>
        <w:fldChar w:fldCharType="separate"/>
      </w:r>
      <w:r>
        <w:rPr>
          <w:noProof/>
        </w:rPr>
        <w:t>48</w:t>
      </w:r>
      <w:r>
        <w:rPr>
          <w:noProof/>
        </w:rPr>
        <w:fldChar w:fldCharType="end"/>
      </w:r>
    </w:p>
    <w:p w14:paraId="2C5F525D" w14:textId="6D940C18" w:rsidR="00815E68" w:rsidRDefault="00815E68">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_Toc164927949 \h </w:instrText>
      </w:r>
      <w:r>
        <w:rPr>
          <w:noProof/>
        </w:rPr>
      </w:r>
      <w:r>
        <w:rPr>
          <w:noProof/>
        </w:rPr>
        <w:fldChar w:fldCharType="separate"/>
      </w:r>
      <w:r>
        <w:rPr>
          <w:noProof/>
        </w:rPr>
        <w:t>48</w:t>
      </w:r>
      <w:r>
        <w:rPr>
          <w:noProof/>
        </w:rPr>
        <w:fldChar w:fldCharType="end"/>
      </w:r>
    </w:p>
    <w:p w14:paraId="5FE772F4" w14:textId="55F270B4" w:rsidR="00815E68" w:rsidRDefault="00815E68">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_Toc164927950 \h </w:instrText>
      </w:r>
      <w:r>
        <w:rPr>
          <w:noProof/>
        </w:rPr>
      </w:r>
      <w:r>
        <w:rPr>
          <w:noProof/>
        </w:rPr>
        <w:fldChar w:fldCharType="separate"/>
      </w:r>
      <w:r>
        <w:rPr>
          <w:noProof/>
        </w:rPr>
        <w:t>49</w:t>
      </w:r>
      <w:r>
        <w:rPr>
          <w:noProof/>
        </w:rPr>
        <w:fldChar w:fldCharType="end"/>
      </w:r>
    </w:p>
    <w:p w14:paraId="4D31EB2F" w14:textId="28291E2D" w:rsidR="00815E68" w:rsidRDefault="00815E68">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AA0DD1">
        <w:rPr>
          <w:noProof/>
          <w:lang w:val="en-US"/>
        </w:rPr>
        <w:t>Deletion</w:t>
      </w:r>
      <w:r>
        <w:rPr>
          <w:noProof/>
        </w:rPr>
        <w:tab/>
      </w:r>
      <w:r>
        <w:rPr>
          <w:noProof/>
        </w:rPr>
        <w:fldChar w:fldCharType="begin"/>
      </w:r>
      <w:r>
        <w:rPr>
          <w:noProof/>
        </w:rPr>
        <w:instrText xml:space="preserve"> PAGEREF _Toc164927951 \h </w:instrText>
      </w:r>
      <w:r>
        <w:rPr>
          <w:noProof/>
        </w:rPr>
      </w:r>
      <w:r>
        <w:rPr>
          <w:noProof/>
        </w:rPr>
        <w:fldChar w:fldCharType="separate"/>
      </w:r>
      <w:r>
        <w:rPr>
          <w:noProof/>
        </w:rPr>
        <w:t>50</w:t>
      </w:r>
      <w:r>
        <w:rPr>
          <w:noProof/>
        </w:rPr>
        <w:fldChar w:fldCharType="end"/>
      </w:r>
    </w:p>
    <w:p w14:paraId="0F183D2C" w14:textId="00E8AA3E" w:rsidR="00815E68" w:rsidRDefault="00815E68">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_Subscribe</w:t>
      </w:r>
      <w:r>
        <w:rPr>
          <w:noProof/>
        </w:rPr>
        <w:tab/>
      </w:r>
      <w:r>
        <w:rPr>
          <w:noProof/>
        </w:rPr>
        <w:fldChar w:fldCharType="begin"/>
      </w:r>
      <w:r>
        <w:rPr>
          <w:noProof/>
        </w:rPr>
        <w:instrText xml:space="preserve"> PAGEREF _Toc164927952 \h </w:instrText>
      </w:r>
      <w:r>
        <w:rPr>
          <w:noProof/>
        </w:rPr>
      </w:r>
      <w:r>
        <w:rPr>
          <w:noProof/>
        </w:rPr>
        <w:fldChar w:fldCharType="separate"/>
      </w:r>
      <w:r>
        <w:rPr>
          <w:noProof/>
        </w:rPr>
        <w:t>50</w:t>
      </w:r>
      <w:r>
        <w:rPr>
          <w:noProof/>
        </w:rPr>
        <w:fldChar w:fldCharType="end"/>
      </w:r>
    </w:p>
    <w:p w14:paraId="2FEF8552" w14:textId="423E93DF" w:rsidR="00815E68" w:rsidRDefault="00815E68">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_Toc164927953 \h </w:instrText>
      </w:r>
      <w:r>
        <w:rPr>
          <w:noProof/>
        </w:rPr>
      </w:r>
      <w:r>
        <w:rPr>
          <w:noProof/>
        </w:rPr>
        <w:fldChar w:fldCharType="separate"/>
      </w:r>
      <w:r>
        <w:rPr>
          <w:noProof/>
        </w:rPr>
        <w:t>50</w:t>
      </w:r>
      <w:r>
        <w:rPr>
          <w:noProof/>
        </w:rPr>
        <w:fldChar w:fldCharType="end"/>
      </w:r>
    </w:p>
    <w:p w14:paraId="12DA6772" w14:textId="35C9B663" w:rsidR="00815E68" w:rsidRDefault="00815E68">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_Toc164927954 \h </w:instrText>
      </w:r>
      <w:r>
        <w:rPr>
          <w:noProof/>
        </w:rPr>
      </w:r>
      <w:r>
        <w:rPr>
          <w:noProof/>
        </w:rPr>
        <w:fldChar w:fldCharType="separate"/>
      </w:r>
      <w:r>
        <w:rPr>
          <w:noProof/>
        </w:rPr>
        <w:t>50</w:t>
      </w:r>
      <w:r>
        <w:rPr>
          <w:noProof/>
        </w:rPr>
        <w:fldChar w:fldCharType="end"/>
      </w:r>
    </w:p>
    <w:p w14:paraId="5FBF2CEB" w14:textId="1EE472B7" w:rsidR="00815E68" w:rsidRDefault="00815E68">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_Toc164927955 \h </w:instrText>
      </w:r>
      <w:r>
        <w:rPr>
          <w:noProof/>
        </w:rPr>
      </w:r>
      <w:r>
        <w:rPr>
          <w:noProof/>
        </w:rPr>
        <w:fldChar w:fldCharType="separate"/>
      </w:r>
      <w:r>
        <w:rPr>
          <w:noProof/>
        </w:rPr>
        <w:t>51</w:t>
      </w:r>
      <w:r>
        <w:rPr>
          <w:noProof/>
        </w:rPr>
        <w:fldChar w:fldCharType="end"/>
      </w:r>
    </w:p>
    <w:p w14:paraId="442B2F87" w14:textId="0175DFC1" w:rsidR="00815E68" w:rsidRDefault="00815E68">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AA0DD1">
        <w:rPr>
          <w:noProof/>
          <w:lang w:val="en-US"/>
        </w:rPr>
        <w:t>Deletion</w:t>
      </w:r>
      <w:r>
        <w:rPr>
          <w:noProof/>
        </w:rPr>
        <w:tab/>
      </w:r>
      <w:r>
        <w:rPr>
          <w:noProof/>
        </w:rPr>
        <w:fldChar w:fldCharType="begin"/>
      </w:r>
      <w:r>
        <w:rPr>
          <w:noProof/>
        </w:rPr>
        <w:instrText xml:space="preserve"> PAGEREF _Toc164927956 \h </w:instrText>
      </w:r>
      <w:r>
        <w:rPr>
          <w:noProof/>
        </w:rPr>
      </w:r>
      <w:r>
        <w:rPr>
          <w:noProof/>
        </w:rPr>
        <w:fldChar w:fldCharType="separate"/>
      </w:r>
      <w:r>
        <w:rPr>
          <w:noProof/>
        </w:rPr>
        <w:t>52</w:t>
      </w:r>
      <w:r>
        <w:rPr>
          <w:noProof/>
        </w:rPr>
        <w:fldChar w:fldCharType="end"/>
      </w:r>
    </w:p>
    <w:p w14:paraId="47CB270F" w14:textId="3479E961" w:rsidR="00815E68" w:rsidRDefault="00815E68">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_Notify</w:t>
      </w:r>
      <w:r>
        <w:rPr>
          <w:noProof/>
        </w:rPr>
        <w:tab/>
      </w:r>
      <w:r>
        <w:rPr>
          <w:noProof/>
        </w:rPr>
        <w:fldChar w:fldCharType="begin"/>
      </w:r>
      <w:r>
        <w:rPr>
          <w:noProof/>
        </w:rPr>
        <w:instrText xml:space="preserve"> PAGEREF _Toc164927957 \h </w:instrText>
      </w:r>
      <w:r>
        <w:rPr>
          <w:noProof/>
        </w:rPr>
      </w:r>
      <w:r>
        <w:rPr>
          <w:noProof/>
        </w:rPr>
        <w:fldChar w:fldCharType="separate"/>
      </w:r>
      <w:r>
        <w:rPr>
          <w:noProof/>
        </w:rPr>
        <w:t>52</w:t>
      </w:r>
      <w:r>
        <w:rPr>
          <w:noProof/>
        </w:rPr>
        <w:fldChar w:fldCharType="end"/>
      </w:r>
    </w:p>
    <w:p w14:paraId="57A63C32" w14:textId="666ADC5E" w:rsidR="00815E68" w:rsidRDefault="00815E68">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_Toc164927958 \h </w:instrText>
      </w:r>
      <w:r>
        <w:rPr>
          <w:noProof/>
        </w:rPr>
      </w:r>
      <w:r>
        <w:rPr>
          <w:noProof/>
        </w:rPr>
        <w:fldChar w:fldCharType="separate"/>
      </w:r>
      <w:r>
        <w:rPr>
          <w:noProof/>
        </w:rPr>
        <w:t>52</w:t>
      </w:r>
      <w:r>
        <w:rPr>
          <w:noProof/>
        </w:rPr>
        <w:fldChar w:fldCharType="end"/>
      </w:r>
    </w:p>
    <w:p w14:paraId="1F602A86" w14:textId="168A2DBF" w:rsidR="00815E68" w:rsidRDefault="00815E68">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AA0DD1">
        <w:rPr>
          <w:noProof/>
          <w:lang w:val="en-US"/>
        </w:rPr>
        <w:t>Notification</w:t>
      </w:r>
      <w:r>
        <w:rPr>
          <w:noProof/>
        </w:rPr>
        <w:tab/>
      </w:r>
      <w:r>
        <w:rPr>
          <w:noProof/>
        </w:rPr>
        <w:fldChar w:fldCharType="begin"/>
      </w:r>
      <w:r>
        <w:rPr>
          <w:noProof/>
        </w:rPr>
        <w:instrText xml:space="preserve"> PAGEREF _Toc164927959 \h </w:instrText>
      </w:r>
      <w:r>
        <w:rPr>
          <w:noProof/>
        </w:rPr>
      </w:r>
      <w:r>
        <w:rPr>
          <w:noProof/>
        </w:rPr>
        <w:fldChar w:fldCharType="separate"/>
      </w:r>
      <w:r>
        <w:rPr>
          <w:noProof/>
        </w:rPr>
        <w:t>52</w:t>
      </w:r>
      <w:r>
        <w:rPr>
          <w:noProof/>
        </w:rPr>
        <w:fldChar w:fldCharType="end"/>
      </w:r>
    </w:p>
    <w:p w14:paraId="474C20C9" w14:textId="5A045870" w:rsidR="00815E68" w:rsidRDefault="00815E68">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_</w:t>
      </w:r>
      <w:r w:rsidRPr="00AA0DD1">
        <w:rPr>
          <w:noProof/>
          <w:lang w:val="en-US"/>
        </w:rPr>
        <w:t>Request</w:t>
      </w:r>
      <w:r>
        <w:rPr>
          <w:noProof/>
        </w:rPr>
        <w:tab/>
      </w:r>
      <w:r>
        <w:rPr>
          <w:noProof/>
        </w:rPr>
        <w:fldChar w:fldCharType="begin"/>
      </w:r>
      <w:r>
        <w:rPr>
          <w:noProof/>
        </w:rPr>
        <w:instrText xml:space="preserve"> PAGEREF _Toc164927960 \h </w:instrText>
      </w:r>
      <w:r>
        <w:rPr>
          <w:noProof/>
        </w:rPr>
      </w:r>
      <w:r>
        <w:rPr>
          <w:noProof/>
        </w:rPr>
        <w:fldChar w:fldCharType="separate"/>
      </w:r>
      <w:r>
        <w:rPr>
          <w:noProof/>
        </w:rPr>
        <w:t>53</w:t>
      </w:r>
      <w:r>
        <w:rPr>
          <w:noProof/>
        </w:rPr>
        <w:fldChar w:fldCharType="end"/>
      </w:r>
    </w:p>
    <w:p w14:paraId="4E928B25" w14:textId="2CF4B137" w:rsidR="00815E68" w:rsidRDefault="00815E68">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_Toc164927961 \h </w:instrText>
      </w:r>
      <w:r>
        <w:rPr>
          <w:noProof/>
        </w:rPr>
      </w:r>
      <w:r>
        <w:rPr>
          <w:noProof/>
        </w:rPr>
        <w:fldChar w:fldCharType="separate"/>
      </w:r>
      <w:r>
        <w:rPr>
          <w:noProof/>
        </w:rPr>
        <w:t>53</w:t>
      </w:r>
      <w:r>
        <w:rPr>
          <w:noProof/>
        </w:rPr>
        <w:fldChar w:fldCharType="end"/>
      </w:r>
    </w:p>
    <w:p w14:paraId="66F0F942" w14:textId="2F22BC4D" w:rsidR="00815E68" w:rsidRDefault="00815E68">
      <w:pPr>
        <w:pStyle w:val="TOC5"/>
        <w:rPr>
          <w:rFonts w:asciiTheme="minorHAnsi" w:eastAsiaTheme="minorEastAsia" w:hAnsiTheme="minorHAnsi" w:cstheme="minorBidi"/>
          <w:noProof/>
          <w:kern w:val="2"/>
          <w:sz w:val="21"/>
          <w:szCs w:val="22"/>
          <w:lang w:val="en-US" w:eastAsia="zh-CN"/>
        </w:rPr>
      </w:pPr>
      <w:r>
        <w:rPr>
          <w:noProof/>
        </w:rPr>
        <w:t>5.7.2.5.2</w:t>
      </w:r>
      <w:r>
        <w:rPr>
          <w:rFonts w:asciiTheme="minorHAnsi" w:eastAsiaTheme="minorEastAsia" w:hAnsiTheme="minorHAnsi" w:cstheme="minorBidi"/>
          <w:noProof/>
          <w:kern w:val="2"/>
          <w:sz w:val="21"/>
          <w:szCs w:val="22"/>
          <w:lang w:val="en-US" w:eastAsia="zh-CN"/>
        </w:rPr>
        <w:tab/>
      </w:r>
      <w:r w:rsidRPr="00AA0DD1">
        <w:rPr>
          <w:rFonts w:cs="Courier New"/>
          <w:noProof/>
        </w:rPr>
        <w:t>M</w:t>
      </w:r>
      <w:r>
        <w:rPr>
          <w:noProof/>
        </w:rPr>
        <w:t>ultiple Slices related Performance and Analytics Consolidated Reporting</w:t>
      </w:r>
      <w:r w:rsidRPr="00AA0DD1">
        <w:rPr>
          <w:rFonts w:cs="Courier New"/>
          <w:noProof/>
        </w:rPr>
        <w:t xml:space="preserve"> Request</w:t>
      </w:r>
      <w:r>
        <w:rPr>
          <w:noProof/>
        </w:rPr>
        <w:tab/>
      </w:r>
      <w:r>
        <w:rPr>
          <w:noProof/>
        </w:rPr>
        <w:fldChar w:fldCharType="begin"/>
      </w:r>
      <w:r>
        <w:rPr>
          <w:noProof/>
        </w:rPr>
        <w:instrText xml:space="preserve"> PAGEREF _Toc164927962 \h </w:instrText>
      </w:r>
      <w:r>
        <w:rPr>
          <w:noProof/>
        </w:rPr>
      </w:r>
      <w:r>
        <w:rPr>
          <w:noProof/>
        </w:rPr>
        <w:fldChar w:fldCharType="separate"/>
      </w:r>
      <w:r>
        <w:rPr>
          <w:noProof/>
        </w:rPr>
        <w:t>53</w:t>
      </w:r>
      <w:r>
        <w:rPr>
          <w:noProof/>
        </w:rPr>
        <w:fldChar w:fldCharType="end"/>
      </w:r>
    </w:p>
    <w:p w14:paraId="45974B9E" w14:textId="7BB1C0DC" w:rsidR="00815E68" w:rsidRDefault="00815E68">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AA0DD1">
        <w:rPr>
          <w:noProof/>
          <w:lang w:val="en-US"/>
        </w:rPr>
        <w:t>NSCE_InfoCollection</w:t>
      </w:r>
      <w:r>
        <w:rPr>
          <w:noProof/>
        </w:rPr>
        <w:tab/>
      </w:r>
      <w:r>
        <w:rPr>
          <w:noProof/>
        </w:rPr>
        <w:fldChar w:fldCharType="begin"/>
      </w:r>
      <w:r>
        <w:rPr>
          <w:noProof/>
        </w:rPr>
        <w:instrText xml:space="preserve"> PAGEREF _Toc164927963 \h </w:instrText>
      </w:r>
      <w:r>
        <w:rPr>
          <w:noProof/>
        </w:rPr>
      </w:r>
      <w:r>
        <w:rPr>
          <w:noProof/>
        </w:rPr>
        <w:fldChar w:fldCharType="separate"/>
      </w:r>
      <w:r>
        <w:rPr>
          <w:noProof/>
        </w:rPr>
        <w:t>54</w:t>
      </w:r>
      <w:r>
        <w:rPr>
          <w:noProof/>
        </w:rPr>
        <w:fldChar w:fldCharType="end"/>
      </w:r>
    </w:p>
    <w:p w14:paraId="583CC2CA" w14:textId="56024338" w:rsidR="00815E68" w:rsidRDefault="00815E68">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_Toc164927964 \h </w:instrText>
      </w:r>
      <w:r>
        <w:rPr>
          <w:noProof/>
        </w:rPr>
      </w:r>
      <w:r>
        <w:rPr>
          <w:noProof/>
        </w:rPr>
        <w:fldChar w:fldCharType="separate"/>
      </w:r>
      <w:r>
        <w:rPr>
          <w:noProof/>
        </w:rPr>
        <w:t>54</w:t>
      </w:r>
      <w:r>
        <w:rPr>
          <w:noProof/>
        </w:rPr>
        <w:fldChar w:fldCharType="end"/>
      </w:r>
    </w:p>
    <w:p w14:paraId="2E09A9C8" w14:textId="2A0DC6FC" w:rsidR="00815E68" w:rsidRDefault="00815E68">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_Toc164927965 \h </w:instrText>
      </w:r>
      <w:r>
        <w:rPr>
          <w:noProof/>
        </w:rPr>
      </w:r>
      <w:r>
        <w:rPr>
          <w:noProof/>
        </w:rPr>
        <w:fldChar w:fldCharType="separate"/>
      </w:r>
      <w:r>
        <w:rPr>
          <w:noProof/>
        </w:rPr>
        <w:t>54</w:t>
      </w:r>
      <w:r>
        <w:rPr>
          <w:noProof/>
        </w:rPr>
        <w:fldChar w:fldCharType="end"/>
      </w:r>
    </w:p>
    <w:p w14:paraId="43C334CC" w14:textId="5F082991" w:rsidR="00815E68" w:rsidRDefault="00815E68">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_Toc164927966 \h </w:instrText>
      </w:r>
      <w:r>
        <w:rPr>
          <w:noProof/>
        </w:rPr>
      </w:r>
      <w:r>
        <w:rPr>
          <w:noProof/>
        </w:rPr>
        <w:fldChar w:fldCharType="separate"/>
      </w:r>
      <w:r>
        <w:rPr>
          <w:noProof/>
        </w:rPr>
        <w:t>54</w:t>
      </w:r>
      <w:r>
        <w:rPr>
          <w:noProof/>
        </w:rPr>
        <w:fldChar w:fldCharType="end"/>
      </w:r>
    </w:p>
    <w:p w14:paraId="32CD5977" w14:textId="4C8D4554" w:rsidR="00815E68" w:rsidRDefault="00815E68">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_Toc164927967 \h </w:instrText>
      </w:r>
      <w:r>
        <w:rPr>
          <w:noProof/>
        </w:rPr>
      </w:r>
      <w:r>
        <w:rPr>
          <w:noProof/>
        </w:rPr>
        <w:fldChar w:fldCharType="separate"/>
      </w:r>
      <w:r>
        <w:rPr>
          <w:noProof/>
        </w:rPr>
        <w:t>54</w:t>
      </w:r>
      <w:r>
        <w:rPr>
          <w:noProof/>
        </w:rPr>
        <w:fldChar w:fldCharType="end"/>
      </w:r>
    </w:p>
    <w:p w14:paraId="0AEDFE87" w14:textId="5C9E5A43" w:rsidR="00815E68" w:rsidRDefault="00815E68">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_Toc164927968 \h </w:instrText>
      </w:r>
      <w:r>
        <w:rPr>
          <w:noProof/>
        </w:rPr>
      </w:r>
      <w:r>
        <w:rPr>
          <w:noProof/>
        </w:rPr>
        <w:fldChar w:fldCharType="separate"/>
      </w:r>
      <w:r>
        <w:rPr>
          <w:noProof/>
        </w:rPr>
        <w:t>54</w:t>
      </w:r>
      <w:r>
        <w:rPr>
          <w:noProof/>
        </w:rPr>
        <w:fldChar w:fldCharType="end"/>
      </w:r>
    </w:p>
    <w:p w14:paraId="674A41C7" w14:textId="3AE195A5" w:rsidR="00815E68" w:rsidRDefault="00815E68">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_Toc164927969 \h </w:instrText>
      </w:r>
      <w:r>
        <w:rPr>
          <w:noProof/>
        </w:rPr>
      </w:r>
      <w:r>
        <w:rPr>
          <w:noProof/>
        </w:rPr>
        <w:fldChar w:fldCharType="separate"/>
      </w:r>
      <w:r>
        <w:rPr>
          <w:noProof/>
        </w:rPr>
        <w:t>54</w:t>
      </w:r>
      <w:r>
        <w:rPr>
          <w:noProof/>
        </w:rPr>
        <w:fldChar w:fldCharType="end"/>
      </w:r>
    </w:p>
    <w:p w14:paraId="26CA6D19" w14:textId="3ECF7C0E" w:rsidR="00815E68" w:rsidRDefault="00815E68">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_Toc164927970 \h </w:instrText>
      </w:r>
      <w:r>
        <w:rPr>
          <w:noProof/>
        </w:rPr>
      </w:r>
      <w:r>
        <w:rPr>
          <w:noProof/>
        </w:rPr>
        <w:fldChar w:fldCharType="separate"/>
      </w:r>
      <w:r>
        <w:rPr>
          <w:noProof/>
        </w:rPr>
        <w:t>55</w:t>
      </w:r>
      <w:r>
        <w:rPr>
          <w:noProof/>
        </w:rPr>
        <w:fldChar w:fldCharType="end"/>
      </w:r>
    </w:p>
    <w:p w14:paraId="3EC830F3" w14:textId="3FAB3995" w:rsidR="00815E68" w:rsidRDefault="00815E68">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_Toc164927971 \h </w:instrText>
      </w:r>
      <w:r>
        <w:rPr>
          <w:noProof/>
        </w:rPr>
      </w:r>
      <w:r>
        <w:rPr>
          <w:noProof/>
        </w:rPr>
        <w:fldChar w:fldCharType="separate"/>
      </w:r>
      <w:r>
        <w:rPr>
          <w:noProof/>
        </w:rPr>
        <w:t>56</w:t>
      </w:r>
      <w:r>
        <w:rPr>
          <w:noProof/>
        </w:rPr>
        <w:fldChar w:fldCharType="end"/>
      </w:r>
    </w:p>
    <w:p w14:paraId="210A9E17" w14:textId="21AC76AD" w:rsidR="00815E68" w:rsidRDefault="00815E68">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_Toc164927972 \h </w:instrText>
      </w:r>
      <w:r>
        <w:rPr>
          <w:noProof/>
        </w:rPr>
      </w:r>
      <w:r>
        <w:rPr>
          <w:noProof/>
        </w:rPr>
        <w:fldChar w:fldCharType="separate"/>
      </w:r>
      <w:r>
        <w:rPr>
          <w:noProof/>
        </w:rPr>
        <w:t>56</w:t>
      </w:r>
      <w:r>
        <w:rPr>
          <w:noProof/>
        </w:rPr>
        <w:fldChar w:fldCharType="end"/>
      </w:r>
    </w:p>
    <w:p w14:paraId="2F5F9A98" w14:textId="3641F764" w:rsidR="00815E68" w:rsidRDefault="00815E68">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_Toc164927973 \h </w:instrText>
      </w:r>
      <w:r>
        <w:rPr>
          <w:noProof/>
        </w:rPr>
      </w:r>
      <w:r>
        <w:rPr>
          <w:noProof/>
        </w:rPr>
        <w:fldChar w:fldCharType="separate"/>
      </w:r>
      <w:r>
        <w:rPr>
          <w:noProof/>
        </w:rPr>
        <w:t>56</w:t>
      </w:r>
      <w:r>
        <w:rPr>
          <w:noProof/>
        </w:rPr>
        <w:fldChar w:fldCharType="end"/>
      </w:r>
    </w:p>
    <w:p w14:paraId="01BA8294" w14:textId="70659F97" w:rsidR="00815E68" w:rsidRDefault="00815E68">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_Toc164927974 \h </w:instrText>
      </w:r>
      <w:r>
        <w:rPr>
          <w:noProof/>
        </w:rPr>
      </w:r>
      <w:r>
        <w:rPr>
          <w:noProof/>
        </w:rPr>
        <w:fldChar w:fldCharType="separate"/>
      </w:r>
      <w:r>
        <w:rPr>
          <w:noProof/>
        </w:rPr>
        <w:t>56</w:t>
      </w:r>
      <w:r>
        <w:rPr>
          <w:noProof/>
        </w:rPr>
        <w:fldChar w:fldCharType="end"/>
      </w:r>
    </w:p>
    <w:p w14:paraId="6B301492" w14:textId="680B1A7E" w:rsidR="00815E68" w:rsidRDefault="00815E68">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_Toc164927975 \h </w:instrText>
      </w:r>
      <w:r>
        <w:rPr>
          <w:noProof/>
        </w:rPr>
      </w:r>
      <w:r>
        <w:rPr>
          <w:noProof/>
        </w:rPr>
        <w:fldChar w:fldCharType="separate"/>
      </w:r>
      <w:r>
        <w:rPr>
          <w:noProof/>
        </w:rPr>
        <w:t>57</w:t>
      </w:r>
      <w:r>
        <w:rPr>
          <w:noProof/>
        </w:rPr>
        <w:fldChar w:fldCharType="end"/>
      </w:r>
    </w:p>
    <w:p w14:paraId="2E9216B6" w14:textId="0D16D8B1" w:rsidR="00815E68" w:rsidRDefault="00815E68">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_Toc164927976 \h </w:instrText>
      </w:r>
      <w:r>
        <w:rPr>
          <w:noProof/>
        </w:rPr>
      </w:r>
      <w:r>
        <w:rPr>
          <w:noProof/>
        </w:rPr>
        <w:fldChar w:fldCharType="separate"/>
      </w:r>
      <w:r>
        <w:rPr>
          <w:noProof/>
        </w:rPr>
        <w:t>57</w:t>
      </w:r>
      <w:r>
        <w:rPr>
          <w:noProof/>
        </w:rPr>
        <w:fldChar w:fldCharType="end"/>
      </w:r>
    </w:p>
    <w:p w14:paraId="357DFD4A" w14:textId="51F1DE9D" w:rsidR="00815E68" w:rsidRDefault="00815E68">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_Toc164927977 \h </w:instrText>
      </w:r>
      <w:r>
        <w:rPr>
          <w:noProof/>
        </w:rPr>
      </w:r>
      <w:r>
        <w:rPr>
          <w:noProof/>
        </w:rPr>
        <w:fldChar w:fldCharType="separate"/>
      </w:r>
      <w:r>
        <w:rPr>
          <w:noProof/>
        </w:rPr>
        <w:t>57</w:t>
      </w:r>
      <w:r>
        <w:rPr>
          <w:noProof/>
        </w:rPr>
        <w:fldChar w:fldCharType="end"/>
      </w:r>
    </w:p>
    <w:p w14:paraId="3D6ACA10" w14:textId="6A2DDD34" w:rsidR="00815E68" w:rsidRDefault="00815E68">
      <w:pPr>
        <w:pStyle w:val="TOC4"/>
        <w:rPr>
          <w:rFonts w:asciiTheme="minorHAnsi" w:eastAsiaTheme="minorEastAsia" w:hAnsiTheme="minorHAnsi" w:cstheme="minorBidi"/>
          <w:noProof/>
          <w:kern w:val="2"/>
          <w:sz w:val="21"/>
          <w:szCs w:val="22"/>
          <w:lang w:val="en-US" w:eastAsia="zh-CN"/>
        </w:rPr>
      </w:pPr>
      <w:r>
        <w:rPr>
          <w:noProof/>
        </w:rPr>
        <w:lastRenderedPageBreak/>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_Toc164927978 \h </w:instrText>
      </w:r>
      <w:r>
        <w:rPr>
          <w:noProof/>
        </w:rPr>
      </w:r>
      <w:r>
        <w:rPr>
          <w:noProof/>
        </w:rPr>
        <w:fldChar w:fldCharType="separate"/>
      </w:r>
      <w:r>
        <w:rPr>
          <w:noProof/>
        </w:rPr>
        <w:t>57</w:t>
      </w:r>
      <w:r>
        <w:rPr>
          <w:noProof/>
        </w:rPr>
        <w:fldChar w:fldCharType="end"/>
      </w:r>
    </w:p>
    <w:p w14:paraId="44D69AE8" w14:textId="4BFCDAEC" w:rsidR="00815E68" w:rsidRDefault="00815E68">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AA0DD1">
        <w:rPr>
          <w:noProof/>
          <w:lang w:val="en-US"/>
        </w:rPr>
        <w:t>Request</w:t>
      </w:r>
      <w:r>
        <w:rPr>
          <w:noProof/>
        </w:rPr>
        <w:tab/>
      </w:r>
      <w:r>
        <w:rPr>
          <w:noProof/>
        </w:rPr>
        <w:fldChar w:fldCharType="begin"/>
      </w:r>
      <w:r>
        <w:rPr>
          <w:noProof/>
        </w:rPr>
        <w:instrText xml:space="preserve"> PAGEREF _Toc164927979 \h </w:instrText>
      </w:r>
      <w:r>
        <w:rPr>
          <w:noProof/>
        </w:rPr>
      </w:r>
      <w:r>
        <w:rPr>
          <w:noProof/>
        </w:rPr>
        <w:fldChar w:fldCharType="separate"/>
      </w:r>
      <w:r>
        <w:rPr>
          <w:noProof/>
        </w:rPr>
        <w:t>57</w:t>
      </w:r>
      <w:r>
        <w:rPr>
          <w:noProof/>
        </w:rPr>
        <w:fldChar w:fldCharType="end"/>
      </w:r>
    </w:p>
    <w:p w14:paraId="7801A0FA" w14:textId="397C075A" w:rsidR="00815E68" w:rsidRDefault="00815E68">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_Toc164927980 \h </w:instrText>
      </w:r>
      <w:r>
        <w:rPr>
          <w:noProof/>
        </w:rPr>
      </w:r>
      <w:r>
        <w:rPr>
          <w:noProof/>
        </w:rPr>
        <w:fldChar w:fldCharType="separate"/>
      </w:r>
      <w:r>
        <w:rPr>
          <w:noProof/>
        </w:rPr>
        <w:t>57</w:t>
      </w:r>
      <w:r>
        <w:rPr>
          <w:noProof/>
        </w:rPr>
        <w:fldChar w:fldCharType="end"/>
      </w:r>
    </w:p>
    <w:p w14:paraId="718989D5" w14:textId="32969C9E" w:rsidR="00815E68" w:rsidRDefault="00815E68">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AA0DD1">
        <w:rPr>
          <w:rFonts w:cs="Courier New"/>
          <w:noProof/>
        </w:rPr>
        <w:t xml:space="preserve"> Request</w:t>
      </w:r>
      <w:r>
        <w:rPr>
          <w:noProof/>
        </w:rPr>
        <w:tab/>
      </w:r>
      <w:r>
        <w:rPr>
          <w:noProof/>
        </w:rPr>
        <w:fldChar w:fldCharType="begin"/>
      </w:r>
      <w:r>
        <w:rPr>
          <w:noProof/>
        </w:rPr>
        <w:instrText xml:space="preserve"> PAGEREF _Toc164927981 \h </w:instrText>
      </w:r>
      <w:r>
        <w:rPr>
          <w:noProof/>
        </w:rPr>
      </w:r>
      <w:r>
        <w:rPr>
          <w:noProof/>
        </w:rPr>
        <w:fldChar w:fldCharType="separate"/>
      </w:r>
      <w:r>
        <w:rPr>
          <w:noProof/>
        </w:rPr>
        <w:t>58</w:t>
      </w:r>
      <w:r>
        <w:rPr>
          <w:noProof/>
        </w:rPr>
        <w:fldChar w:fldCharType="end"/>
      </w:r>
    </w:p>
    <w:p w14:paraId="4479A9B0" w14:textId="5DF53AA8" w:rsidR="00815E68" w:rsidRDefault="00815E68">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_Toc164927982 \h </w:instrText>
      </w:r>
      <w:r>
        <w:rPr>
          <w:noProof/>
        </w:rPr>
      </w:r>
      <w:r>
        <w:rPr>
          <w:noProof/>
        </w:rPr>
        <w:fldChar w:fldCharType="separate"/>
      </w:r>
      <w:r>
        <w:rPr>
          <w:noProof/>
        </w:rPr>
        <w:t>58</w:t>
      </w:r>
      <w:r>
        <w:rPr>
          <w:noProof/>
        </w:rPr>
        <w:fldChar w:fldCharType="end"/>
      </w:r>
    </w:p>
    <w:p w14:paraId="0A6FA1C7" w14:textId="5DCF7362" w:rsidR="00815E68" w:rsidRDefault="00815E68">
      <w:pPr>
        <w:pStyle w:val="TOC5"/>
        <w:rPr>
          <w:rFonts w:asciiTheme="minorHAnsi" w:eastAsiaTheme="minorEastAsia" w:hAnsiTheme="minorHAnsi" w:cstheme="minorBidi"/>
          <w:noProof/>
          <w:kern w:val="2"/>
          <w:sz w:val="21"/>
          <w:szCs w:val="22"/>
          <w:lang w:val="en-US" w:eastAsia="zh-CN"/>
        </w:rPr>
      </w:pPr>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_Toc164927983 \h </w:instrText>
      </w:r>
      <w:r>
        <w:rPr>
          <w:noProof/>
        </w:rPr>
      </w:r>
      <w:r>
        <w:rPr>
          <w:noProof/>
        </w:rPr>
        <w:fldChar w:fldCharType="separate"/>
      </w:r>
      <w:r>
        <w:rPr>
          <w:noProof/>
        </w:rPr>
        <w:t>58</w:t>
      </w:r>
      <w:r>
        <w:rPr>
          <w:noProof/>
        </w:rPr>
        <w:fldChar w:fldCharType="end"/>
      </w:r>
    </w:p>
    <w:p w14:paraId="779E04CA" w14:textId="25DB5BAA" w:rsidR="00815E68" w:rsidRDefault="00815E68">
      <w:pPr>
        <w:pStyle w:val="TOC5"/>
        <w:rPr>
          <w:rFonts w:asciiTheme="minorHAnsi" w:eastAsiaTheme="minorEastAsia" w:hAnsiTheme="minorHAnsi" w:cstheme="minorBidi"/>
          <w:noProof/>
          <w:kern w:val="2"/>
          <w:sz w:val="21"/>
          <w:szCs w:val="22"/>
          <w:lang w:val="en-US" w:eastAsia="zh-CN"/>
        </w:rPr>
      </w:pPr>
      <w:r>
        <w:rPr>
          <w:noProof/>
        </w:rPr>
        <w:t>5.9.2.3.2</w:t>
      </w:r>
      <w:r>
        <w:rPr>
          <w:rFonts w:asciiTheme="minorHAnsi" w:eastAsiaTheme="minorEastAsia" w:hAnsiTheme="minorHAnsi" w:cstheme="minorBidi"/>
          <w:noProof/>
          <w:kern w:val="2"/>
          <w:sz w:val="21"/>
          <w:szCs w:val="22"/>
          <w:lang w:val="en-US" w:eastAsia="zh-CN"/>
        </w:rPr>
        <w:tab/>
      </w:r>
      <w:r w:rsidRPr="00AA0DD1">
        <w:rPr>
          <w:noProof/>
          <w:lang w:val="en-US"/>
        </w:rPr>
        <w:t xml:space="preserve">Edge service continuity </w:t>
      </w:r>
      <w:r>
        <w:rPr>
          <w:noProof/>
        </w:rPr>
        <w:t>requirement</w:t>
      </w:r>
      <w:r w:rsidRPr="00AA0DD1">
        <w:rPr>
          <w:noProof/>
          <w:lang w:val="en-US"/>
        </w:rPr>
        <w:t xml:space="preserve"> Notification</w:t>
      </w:r>
      <w:r>
        <w:rPr>
          <w:noProof/>
        </w:rPr>
        <w:tab/>
      </w:r>
      <w:r>
        <w:rPr>
          <w:noProof/>
        </w:rPr>
        <w:fldChar w:fldCharType="begin"/>
      </w:r>
      <w:r>
        <w:rPr>
          <w:noProof/>
        </w:rPr>
        <w:instrText xml:space="preserve"> PAGEREF _Toc164927984 \h </w:instrText>
      </w:r>
      <w:r>
        <w:rPr>
          <w:noProof/>
        </w:rPr>
      </w:r>
      <w:r>
        <w:rPr>
          <w:noProof/>
        </w:rPr>
        <w:fldChar w:fldCharType="separate"/>
      </w:r>
      <w:r>
        <w:rPr>
          <w:noProof/>
        </w:rPr>
        <w:t>58</w:t>
      </w:r>
      <w:r>
        <w:rPr>
          <w:noProof/>
        </w:rPr>
        <w:fldChar w:fldCharType="end"/>
      </w:r>
    </w:p>
    <w:p w14:paraId="042AADC0" w14:textId="6B1ED3C2" w:rsidR="00815E68" w:rsidRDefault="00815E68">
      <w:pPr>
        <w:pStyle w:val="TOC4"/>
        <w:rPr>
          <w:rFonts w:asciiTheme="minorHAnsi" w:eastAsiaTheme="minorEastAsia" w:hAnsiTheme="minorHAnsi" w:cstheme="minorBidi"/>
          <w:noProof/>
          <w:kern w:val="2"/>
          <w:sz w:val="21"/>
          <w:szCs w:val="22"/>
          <w:lang w:val="en-US" w:eastAsia="zh-CN"/>
        </w:rPr>
      </w:pPr>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AA0DD1">
        <w:rPr>
          <w:noProof/>
          <w:lang w:val="en-US"/>
        </w:rPr>
        <w:t>N</w:t>
      </w:r>
      <w:r>
        <w:rPr>
          <w:noProof/>
        </w:rPr>
        <w:t>egotiate</w:t>
      </w:r>
      <w:r>
        <w:rPr>
          <w:noProof/>
        </w:rPr>
        <w:tab/>
      </w:r>
      <w:r>
        <w:rPr>
          <w:noProof/>
        </w:rPr>
        <w:fldChar w:fldCharType="begin"/>
      </w:r>
      <w:r>
        <w:rPr>
          <w:noProof/>
        </w:rPr>
        <w:instrText xml:space="preserve"> PAGEREF _Toc164927985 \h </w:instrText>
      </w:r>
      <w:r>
        <w:rPr>
          <w:noProof/>
        </w:rPr>
      </w:r>
      <w:r>
        <w:rPr>
          <w:noProof/>
        </w:rPr>
        <w:fldChar w:fldCharType="separate"/>
      </w:r>
      <w:r>
        <w:rPr>
          <w:noProof/>
        </w:rPr>
        <w:t>59</w:t>
      </w:r>
      <w:r>
        <w:rPr>
          <w:noProof/>
        </w:rPr>
        <w:fldChar w:fldCharType="end"/>
      </w:r>
    </w:p>
    <w:p w14:paraId="745855AB" w14:textId="2AC55588" w:rsidR="00815E68" w:rsidRDefault="00815E68">
      <w:pPr>
        <w:pStyle w:val="TOC5"/>
        <w:rPr>
          <w:rFonts w:asciiTheme="minorHAnsi" w:eastAsiaTheme="minorEastAsia" w:hAnsiTheme="minorHAnsi" w:cstheme="minorBidi"/>
          <w:noProof/>
          <w:kern w:val="2"/>
          <w:sz w:val="21"/>
          <w:szCs w:val="22"/>
          <w:lang w:val="en-US" w:eastAsia="zh-CN"/>
        </w:rPr>
      </w:pPr>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_Toc164927986 \h </w:instrText>
      </w:r>
      <w:r>
        <w:rPr>
          <w:noProof/>
        </w:rPr>
      </w:r>
      <w:r>
        <w:rPr>
          <w:noProof/>
        </w:rPr>
        <w:fldChar w:fldCharType="separate"/>
      </w:r>
      <w:r>
        <w:rPr>
          <w:noProof/>
        </w:rPr>
        <w:t>59</w:t>
      </w:r>
      <w:r>
        <w:rPr>
          <w:noProof/>
        </w:rPr>
        <w:fldChar w:fldCharType="end"/>
      </w:r>
    </w:p>
    <w:p w14:paraId="7BDB86CA" w14:textId="239F072E" w:rsidR="00815E68" w:rsidRDefault="00815E68">
      <w:pPr>
        <w:pStyle w:val="TOC5"/>
        <w:rPr>
          <w:rFonts w:asciiTheme="minorHAnsi" w:eastAsiaTheme="minorEastAsia" w:hAnsiTheme="minorHAnsi" w:cstheme="minorBidi"/>
          <w:noProof/>
          <w:kern w:val="2"/>
          <w:sz w:val="21"/>
          <w:szCs w:val="22"/>
          <w:lang w:val="en-US" w:eastAsia="zh-CN"/>
        </w:rPr>
      </w:pPr>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AA0DD1">
        <w:rPr>
          <w:rFonts w:cs="Courier New"/>
          <w:noProof/>
        </w:rPr>
        <w:t xml:space="preserve"> Request</w:t>
      </w:r>
      <w:r>
        <w:rPr>
          <w:noProof/>
        </w:rPr>
        <w:tab/>
      </w:r>
      <w:r>
        <w:rPr>
          <w:noProof/>
        </w:rPr>
        <w:fldChar w:fldCharType="begin"/>
      </w:r>
      <w:r>
        <w:rPr>
          <w:noProof/>
        </w:rPr>
        <w:instrText xml:space="preserve"> PAGEREF _Toc164927987 \h </w:instrText>
      </w:r>
      <w:r>
        <w:rPr>
          <w:noProof/>
        </w:rPr>
      </w:r>
      <w:r>
        <w:rPr>
          <w:noProof/>
        </w:rPr>
        <w:fldChar w:fldCharType="separate"/>
      </w:r>
      <w:r>
        <w:rPr>
          <w:noProof/>
        </w:rPr>
        <w:t>59</w:t>
      </w:r>
      <w:r>
        <w:rPr>
          <w:noProof/>
        </w:rPr>
        <w:fldChar w:fldCharType="end"/>
      </w:r>
    </w:p>
    <w:p w14:paraId="2FCEF562" w14:textId="23FEE47E" w:rsidR="00815E68" w:rsidRDefault="00815E68">
      <w:pPr>
        <w:pStyle w:val="TOC4"/>
        <w:rPr>
          <w:rFonts w:asciiTheme="minorHAnsi" w:eastAsiaTheme="minorEastAsia" w:hAnsiTheme="minorHAnsi" w:cstheme="minorBidi"/>
          <w:noProof/>
          <w:kern w:val="2"/>
          <w:sz w:val="21"/>
          <w:szCs w:val="22"/>
          <w:lang w:val="en-US" w:eastAsia="zh-CN"/>
        </w:rPr>
      </w:pPr>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AA0DD1">
        <w:rPr>
          <w:noProof/>
          <w:lang w:val="en-US"/>
        </w:rPr>
        <w:t>N</w:t>
      </w:r>
      <w:r>
        <w:rPr>
          <w:noProof/>
        </w:rPr>
        <w:t>egotiateNotify</w:t>
      </w:r>
      <w:r>
        <w:rPr>
          <w:noProof/>
        </w:rPr>
        <w:tab/>
      </w:r>
      <w:r>
        <w:rPr>
          <w:noProof/>
        </w:rPr>
        <w:fldChar w:fldCharType="begin"/>
      </w:r>
      <w:r>
        <w:rPr>
          <w:noProof/>
        </w:rPr>
        <w:instrText xml:space="preserve"> PAGEREF _Toc164927988 \h </w:instrText>
      </w:r>
      <w:r>
        <w:rPr>
          <w:noProof/>
        </w:rPr>
      </w:r>
      <w:r>
        <w:rPr>
          <w:noProof/>
        </w:rPr>
        <w:fldChar w:fldCharType="separate"/>
      </w:r>
      <w:r>
        <w:rPr>
          <w:noProof/>
        </w:rPr>
        <w:t>59</w:t>
      </w:r>
      <w:r>
        <w:rPr>
          <w:noProof/>
        </w:rPr>
        <w:fldChar w:fldCharType="end"/>
      </w:r>
    </w:p>
    <w:p w14:paraId="31A89023" w14:textId="7263EDB3" w:rsidR="00815E68" w:rsidRDefault="00815E68">
      <w:pPr>
        <w:pStyle w:val="TOC5"/>
        <w:rPr>
          <w:rFonts w:asciiTheme="minorHAnsi" w:eastAsiaTheme="minorEastAsia" w:hAnsiTheme="minorHAnsi" w:cstheme="minorBidi"/>
          <w:noProof/>
          <w:kern w:val="2"/>
          <w:sz w:val="21"/>
          <w:szCs w:val="22"/>
          <w:lang w:val="en-US" w:eastAsia="zh-CN"/>
        </w:rPr>
      </w:pPr>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_Toc164927989 \h </w:instrText>
      </w:r>
      <w:r>
        <w:rPr>
          <w:noProof/>
        </w:rPr>
      </w:r>
      <w:r>
        <w:rPr>
          <w:noProof/>
        </w:rPr>
        <w:fldChar w:fldCharType="separate"/>
      </w:r>
      <w:r>
        <w:rPr>
          <w:noProof/>
        </w:rPr>
        <w:t>59</w:t>
      </w:r>
      <w:r>
        <w:rPr>
          <w:noProof/>
        </w:rPr>
        <w:fldChar w:fldCharType="end"/>
      </w:r>
    </w:p>
    <w:p w14:paraId="2AAE58E5" w14:textId="28D5CD08" w:rsidR="00815E68" w:rsidRDefault="00815E68">
      <w:pPr>
        <w:pStyle w:val="TOC5"/>
        <w:rPr>
          <w:rFonts w:asciiTheme="minorHAnsi" w:eastAsiaTheme="minorEastAsia" w:hAnsiTheme="minorHAnsi" w:cstheme="minorBidi"/>
          <w:noProof/>
          <w:kern w:val="2"/>
          <w:sz w:val="21"/>
          <w:szCs w:val="22"/>
          <w:lang w:val="en-US" w:eastAsia="zh-CN"/>
        </w:rPr>
      </w:pPr>
      <w:r>
        <w:rPr>
          <w:noProof/>
        </w:rPr>
        <w:t>5.9.2.5.2</w:t>
      </w:r>
      <w:r>
        <w:rPr>
          <w:rFonts w:asciiTheme="minorHAnsi" w:eastAsiaTheme="minorEastAsia" w:hAnsiTheme="minorHAnsi" w:cstheme="minorBidi"/>
          <w:noProof/>
          <w:kern w:val="2"/>
          <w:sz w:val="21"/>
          <w:szCs w:val="22"/>
          <w:lang w:val="en-US" w:eastAsia="zh-CN"/>
        </w:rPr>
        <w:tab/>
      </w:r>
      <w:r w:rsidRPr="00AA0DD1">
        <w:rPr>
          <w:noProof/>
          <w:lang w:val="en-US"/>
        </w:rPr>
        <w:t xml:space="preserve">Edge service continuity </w:t>
      </w:r>
      <w:r>
        <w:rPr>
          <w:noProof/>
        </w:rPr>
        <w:t>negotiation</w:t>
      </w:r>
      <w:r w:rsidRPr="00AA0DD1">
        <w:rPr>
          <w:noProof/>
          <w:lang w:val="en-US"/>
        </w:rPr>
        <w:t xml:space="preserve"> Notification</w:t>
      </w:r>
      <w:r>
        <w:rPr>
          <w:noProof/>
        </w:rPr>
        <w:tab/>
      </w:r>
      <w:r>
        <w:rPr>
          <w:noProof/>
        </w:rPr>
        <w:fldChar w:fldCharType="begin"/>
      </w:r>
      <w:r>
        <w:rPr>
          <w:noProof/>
        </w:rPr>
        <w:instrText xml:space="preserve"> PAGEREF _Toc164927990 \h </w:instrText>
      </w:r>
      <w:r>
        <w:rPr>
          <w:noProof/>
        </w:rPr>
      </w:r>
      <w:r>
        <w:rPr>
          <w:noProof/>
        </w:rPr>
        <w:fldChar w:fldCharType="separate"/>
      </w:r>
      <w:r>
        <w:rPr>
          <w:noProof/>
        </w:rPr>
        <w:t>60</w:t>
      </w:r>
      <w:r>
        <w:rPr>
          <w:noProof/>
        </w:rPr>
        <w:fldChar w:fldCharType="end"/>
      </w:r>
    </w:p>
    <w:p w14:paraId="7D951C49" w14:textId="6D038F6F" w:rsidR="00815E68" w:rsidRDefault="00815E68">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AA0DD1">
        <w:rPr>
          <w:noProof/>
          <w:lang w:val="en-US"/>
        </w:rPr>
        <w:t>NSCE_</w:t>
      </w:r>
      <w:r>
        <w:rPr>
          <w:noProof/>
        </w:rPr>
        <w:t>MultiSlicesOptimization</w:t>
      </w:r>
      <w:r>
        <w:rPr>
          <w:noProof/>
        </w:rPr>
        <w:tab/>
      </w:r>
      <w:r>
        <w:rPr>
          <w:noProof/>
        </w:rPr>
        <w:fldChar w:fldCharType="begin"/>
      </w:r>
      <w:r>
        <w:rPr>
          <w:noProof/>
        </w:rPr>
        <w:instrText xml:space="preserve"> PAGEREF _Toc164927991 \h </w:instrText>
      </w:r>
      <w:r>
        <w:rPr>
          <w:noProof/>
        </w:rPr>
      </w:r>
      <w:r>
        <w:rPr>
          <w:noProof/>
        </w:rPr>
        <w:fldChar w:fldCharType="separate"/>
      </w:r>
      <w:r>
        <w:rPr>
          <w:noProof/>
        </w:rPr>
        <w:t>60</w:t>
      </w:r>
      <w:r>
        <w:rPr>
          <w:noProof/>
        </w:rPr>
        <w:fldChar w:fldCharType="end"/>
      </w:r>
    </w:p>
    <w:p w14:paraId="5C6B0737" w14:textId="42FDA8BA" w:rsidR="00815E68" w:rsidRDefault="00815E68">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_Toc164927992 \h </w:instrText>
      </w:r>
      <w:r>
        <w:rPr>
          <w:noProof/>
        </w:rPr>
      </w:r>
      <w:r>
        <w:rPr>
          <w:noProof/>
        </w:rPr>
        <w:fldChar w:fldCharType="separate"/>
      </w:r>
      <w:r>
        <w:rPr>
          <w:noProof/>
        </w:rPr>
        <w:t>60</w:t>
      </w:r>
      <w:r>
        <w:rPr>
          <w:noProof/>
        </w:rPr>
        <w:fldChar w:fldCharType="end"/>
      </w:r>
    </w:p>
    <w:p w14:paraId="1100BC00" w14:textId="3BAE0248" w:rsidR="00815E68" w:rsidRDefault="00815E68">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_Toc164927993 \h </w:instrText>
      </w:r>
      <w:r>
        <w:rPr>
          <w:noProof/>
        </w:rPr>
      </w:r>
      <w:r>
        <w:rPr>
          <w:noProof/>
        </w:rPr>
        <w:fldChar w:fldCharType="separate"/>
      </w:r>
      <w:r>
        <w:rPr>
          <w:noProof/>
        </w:rPr>
        <w:t>60</w:t>
      </w:r>
      <w:r>
        <w:rPr>
          <w:noProof/>
        </w:rPr>
        <w:fldChar w:fldCharType="end"/>
      </w:r>
    </w:p>
    <w:p w14:paraId="6438F881" w14:textId="531AB0E2" w:rsidR="00815E68" w:rsidRDefault="00815E68">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_Toc164927994 \h </w:instrText>
      </w:r>
      <w:r>
        <w:rPr>
          <w:noProof/>
        </w:rPr>
      </w:r>
      <w:r>
        <w:rPr>
          <w:noProof/>
        </w:rPr>
        <w:fldChar w:fldCharType="separate"/>
      </w:r>
      <w:r>
        <w:rPr>
          <w:noProof/>
        </w:rPr>
        <w:t>60</w:t>
      </w:r>
      <w:r>
        <w:rPr>
          <w:noProof/>
        </w:rPr>
        <w:fldChar w:fldCharType="end"/>
      </w:r>
    </w:p>
    <w:p w14:paraId="78A26904" w14:textId="4772640A" w:rsidR="00815E68" w:rsidRDefault="00815E68">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_Toc164927995 \h </w:instrText>
      </w:r>
      <w:r>
        <w:rPr>
          <w:noProof/>
        </w:rPr>
      </w:r>
      <w:r>
        <w:rPr>
          <w:noProof/>
        </w:rPr>
        <w:fldChar w:fldCharType="separate"/>
      </w:r>
      <w:r>
        <w:rPr>
          <w:noProof/>
        </w:rPr>
        <w:t>61</w:t>
      </w:r>
      <w:r>
        <w:rPr>
          <w:noProof/>
        </w:rPr>
        <w:fldChar w:fldCharType="end"/>
      </w:r>
    </w:p>
    <w:p w14:paraId="09A3BDD6" w14:textId="4EDA7683" w:rsidR="00815E68" w:rsidRDefault="00815E68">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_Toc164927996 \h </w:instrText>
      </w:r>
      <w:r>
        <w:rPr>
          <w:noProof/>
        </w:rPr>
      </w:r>
      <w:r>
        <w:rPr>
          <w:noProof/>
        </w:rPr>
        <w:fldChar w:fldCharType="separate"/>
      </w:r>
      <w:r>
        <w:rPr>
          <w:noProof/>
        </w:rPr>
        <w:t>61</w:t>
      </w:r>
      <w:r>
        <w:rPr>
          <w:noProof/>
        </w:rPr>
        <w:fldChar w:fldCharType="end"/>
      </w:r>
    </w:p>
    <w:p w14:paraId="69B66620" w14:textId="51535064" w:rsidR="00815E68" w:rsidRDefault="00815E68">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_Toc164927997 \h </w:instrText>
      </w:r>
      <w:r>
        <w:rPr>
          <w:noProof/>
        </w:rPr>
      </w:r>
      <w:r>
        <w:rPr>
          <w:noProof/>
        </w:rPr>
        <w:fldChar w:fldCharType="separate"/>
      </w:r>
      <w:r>
        <w:rPr>
          <w:noProof/>
        </w:rPr>
        <w:t>61</w:t>
      </w:r>
      <w:r>
        <w:rPr>
          <w:noProof/>
        </w:rPr>
        <w:fldChar w:fldCharType="end"/>
      </w:r>
    </w:p>
    <w:p w14:paraId="1578B9FC" w14:textId="3A2F9DAB" w:rsidR="00815E68" w:rsidRDefault="00815E68">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AA0DD1">
        <w:rPr>
          <w:noProof/>
          <w:lang w:val="en-US"/>
        </w:rPr>
        <w:t>NSCE_NetworkSliceAdaptation</w:t>
      </w:r>
      <w:r>
        <w:rPr>
          <w:noProof/>
        </w:rPr>
        <w:tab/>
      </w:r>
      <w:r>
        <w:rPr>
          <w:noProof/>
        </w:rPr>
        <w:fldChar w:fldCharType="begin"/>
      </w:r>
      <w:r>
        <w:rPr>
          <w:noProof/>
        </w:rPr>
        <w:instrText xml:space="preserve"> PAGEREF _Toc164927998 \h </w:instrText>
      </w:r>
      <w:r>
        <w:rPr>
          <w:noProof/>
        </w:rPr>
      </w:r>
      <w:r>
        <w:rPr>
          <w:noProof/>
        </w:rPr>
        <w:fldChar w:fldCharType="separate"/>
      </w:r>
      <w:r>
        <w:rPr>
          <w:noProof/>
        </w:rPr>
        <w:t>61</w:t>
      </w:r>
      <w:r>
        <w:rPr>
          <w:noProof/>
        </w:rPr>
        <w:fldChar w:fldCharType="end"/>
      </w:r>
    </w:p>
    <w:p w14:paraId="5383C2A6" w14:textId="103C1673" w:rsidR="00815E68" w:rsidRDefault="00815E68">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_Toc164927999 \h </w:instrText>
      </w:r>
      <w:r>
        <w:rPr>
          <w:noProof/>
        </w:rPr>
      </w:r>
      <w:r>
        <w:rPr>
          <w:noProof/>
        </w:rPr>
        <w:fldChar w:fldCharType="separate"/>
      </w:r>
      <w:r>
        <w:rPr>
          <w:noProof/>
        </w:rPr>
        <w:t>61</w:t>
      </w:r>
      <w:r>
        <w:rPr>
          <w:noProof/>
        </w:rPr>
        <w:fldChar w:fldCharType="end"/>
      </w:r>
    </w:p>
    <w:p w14:paraId="00CF4CCD" w14:textId="78552F1F" w:rsidR="00815E68" w:rsidRDefault="00815E68">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_Toc164928000 \h </w:instrText>
      </w:r>
      <w:r>
        <w:rPr>
          <w:noProof/>
        </w:rPr>
      </w:r>
      <w:r>
        <w:rPr>
          <w:noProof/>
        </w:rPr>
        <w:fldChar w:fldCharType="separate"/>
      </w:r>
      <w:r>
        <w:rPr>
          <w:noProof/>
        </w:rPr>
        <w:t>61</w:t>
      </w:r>
      <w:r>
        <w:rPr>
          <w:noProof/>
        </w:rPr>
        <w:fldChar w:fldCharType="end"/>
      </w:r>
    </w:p>
    <w:p w14:paraId="2BC1F691" w14:textId="25866311" w:rsidR="00815E68" w:rsidRDefault="00815E68">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_Toc164928001 \h </w:instrText>
      </w:r>
      <w:r>
        <w:rPr>
          <w:noProof/>
        </w:rPr>
      </w:r>
      <w:r>
        <w:rPr>
          <w:noProof/>
        </w:rPr>
        <w:fldChar w:fldCharType="separate"/>
      </w:r>
      <w:r>
        <w:rPr>
          <w:noProof/>
        </w:rPr>
        <w:t>61</w:t>
      </w:r>
      <w:r>
        <w:rPr>
          <w:noProof/>
        </w:rPr>
        <w:fldChar w:fldCharType="end"/>
      </w:r>
    </w:p>
    <w:p w14:paraId="4B1CE4F4" w14:textId="11C9EAC4" w:rsidR="00815E68" w:rsidRDefault="00815E68">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_Toc164928002 \h </w:instrText>
      </w:r>
      <w:r>
        <w:rPr>
          <w:noProof/>
        </w:rPr>
      </w:r>
      <w:r>
        <w:rPr>
          <w:noProof/>
        </w:rPr>
        <w:fldChar w:fldCharType="separate"/>
      </w:r>
      <w:r>
        <w:rPr>
          <w:noProof/>
        </w:rPr>
        <w:t>62</w:t>
      </w:r>
      <w:r>
        <w:rPr>
          <w:noProof/>
        </w:rPr>
        <w:fldChar w:fldCharType="end"/>
      </w:r>
    </w:p>
    <w:p w14:paraId="2E884689" w14:textId="576BD334" w:rsidR="00815E68" w:rsidRDefault="00815E68">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_Toc164928003 \h </w:instrText>
      </w:r>
      <w:r>
        <w:rPr>
          <w:noProof/>
        </w:rPr>
      </w:r>
      <w:r>
        <w:rPr>
          <w:noProof/>
        </w:rPr>
        <w:fldChar w:fldCharType="separate"/>
      </w:r>
      <w:r>
        <w:rPr>
          <w:noProof/>
        </w:rPr>
        <w:t>62</w:t>
      </w:r>
      <w:r>
        <w:rPr>
          <w:noProof/>
        </w:rPr>
        <w:fldChar w:fldCharType="end"/>
      </w:r>
    </w:p>
    <w:p w14:paraId="3D06C87E" w14:textId="7CC9472C" w:rsidR="00815E68" w:rsidRDefault="00815E68">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_Toc164928004 \h </w:instrText>
      </w:r>
      <w:r>
        <w:rPr>
          <w:noProof/>
        </w:rPr>
      </w:r>
      <w:r>
        <w:rPr>
          <w:noProof/>
        </w:rPr>
        <w:fldChar w:fldCharType="separate"/>
      </w:r>
      <w:r>
        <w:rPr>
          <w:noProof/>
        </w:rPr>
        <w:t>62</w:t>
      </w:r>
      <w:r>
        <w:rPr>
          <w:noProof/>
        </w:rPr>
        <w:fldChar w:fldCharType="end"/>
      </w:r>
    </w:p>
    <w:p w14:paraId="484651A1" w14:textId="10D2FB99" w:rsidR="00815E68" w:rsidRDefault="00815E68">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AA0DD1">
        <w:rPr>
          <w:noProof/>
          <w:lang w:val="en-US"/>
        </w:rPr>
        <w:t>NSCE_NetworkSliceAdaptation_Notify</w:t>
      </w:r>
      <w:r>
        <w:rPr>
          <w:noProof/>
        </w:rPr>
        <w:tab/>
      </w:r>
      <w:r>
        <w:rPr>
          <w:noProof/>
        </w:rPr>
        <w:fldChar w:fldCharType="begin"/>
      </w:r>
      <w:r>
        <w:rPr>
          <w:noProof/>
        </w:rPr>
        <w:instrText xml:space="preserve"> PAGEREF _Toc164928005 \h </w:instrText>
      </w:r>
      <w:r>
        <w:rPr>
          <w:noProof/>
        </w:rPr>
      </w:r>
      <w:r>
        <w:rPr>
          <w:noProof/>
        </w:rPr>
        <w:fldChar w:fldCharType="separate"/>
      </w:r>
      <w:r>
        <w:rPr>
          <w:noProof/>
        </w:rPr>
        <w:t>63</w:t>
      </w:r>
      <w:r>
        <w:rPr>
          <w:noProof/>
        </w:rPr>
        <w:fldChar w:fldCharType="end"/>
      </w:r>
    </w:p>
    <w:p w14:paraId="4CB66EBF" w14:textId="78F7C61E" w:rsidR="00815E68" w:rsidRDefault="00815E68">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_Toc164928006 \h </w:instrText>
      </w:r>
      <w:r>
        <w:rPr>
          <w:noProof/>
        </w:rPr>
      </w:r>
      <w:r>
        <w:rPr>
          <w:noProof/>
        </w:rPr>
        <w:fldChar w:fldCharType="separate"/>
      </w:r>
      <w:r>
        <w:rPr>
          <w:noProof/>
        </w:rPr>
        <w:t>63</w:t>
      </w:r>
      <w:r>
        <w:rPr>
          <w:noProof/>
        </w:rPr>
        <w:fldChar w:fldCharType="end"/>
      </w:r>
    </w:p>
    <w:p w14:paraId="0DC36663" w14:textId="4A3C8958" w:rsidR="00815E68" w:rsidRDefault="00815E68">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AA0DD1">
        <w:rPr>
          <w:noProof/>
          <w:lang w:val="en-US"/>
        </w:rPr>
        <w:t>Notification</w:t>
      </w:r>
      <w:r>
        <w:rPr>
          <w:noProof/>
        </w:rPr>
        <w:tab/>
      </w:r>
      <w:r>
        <w:rPr>
          <w:noProof/>
        </w:rPr>
        <w:fldChar w:fldCharType="begin"/>
      </w:r>
      <w:r>
        <w:rPr>
          <w:noProof/>
        </w:rPr>
        <w:instrText xml:space="preserve"> PAGEREF _Toc164928007 \h </w:instrText>
      </w:r>
      <w:r>
        <w:rPr>
          <w:noProof/>
        </w:rPr>
      </w:r>
      <w:r>
        <w:rPr>
          <w:noProof/>
        </w:rPr>
        <w:fldChar w:fldCharType="separate"/>
      </w:r>
      <w:r>
        <w:rPr>
          <w:noProof/>
        </w:rPr>
        <w:t>63</w:t>
      </w:r>
      <w:r>
        <w:rPr>
          <w:noProof/>
        </w:rPr>
        <w:fldChar w:fldCharType="end"/>
      </w:r>
    </w:p>
    <w:p w14:paraId="1C3BA501" w14:textId="07B6F14F" w:rsidR="00815E68" w:rsidRDefault="00815E68">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ab/>
      </w:r>
      <w:r>
        <w:rPr>
          <w:noProof/>
        </w:rPr>
        <w:fldChar w:fldCharType="begin"/>
      </w:r>
      <w:r>
        <w:rPr>
          <w:noProof/>
        </w:rPr>
        <w:instrText xml:space="preserve"> PAGEREF _Toc164928008 \h </w:instrText>
      </w:r>
      <w:r>
        <w:rPr>
          <w:noProof/>
        </w:rPr>
      </w:r>
      <w:r>
        <w:rPr>
          <w:noProof/>
        </w:rPr>
        <w:fldChar w:fldCharType="separate"/>
      </w:r>
      <w:r>
        <w:rPr>
          <w:noProof/>
        </w:rPr>
        <w:t>63</w:t>
      </w:r>
      <w:r>
        <w:rPr>
          <w:noProof/>
        </w:rPr>
        <w:fldChar w:fldCharType="end"/>
      </w:r>
    </w:p>
    <w:p w14:paraId="3735E451" w14:textId="0C2CD3D5" w:rsidR="00815E68" w:rsidRDefault="00815E68">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_Toc164928009 \h </w:instrText>
      </w:r>
      <w:r>
        <w:rPr>
          <w:noProof/>
        </w:rPr>
      </w:r>
      <w:r>
        <w:rPr>
          <w:noProof/>
        </w:rPr>
        <w:fldChar w:fldCharType="separate"/>
      </w:r>
      <w:r>
        <w:rPr>
          <w:noProof/>
        </w:rPr>
        <w:t>63</w:t>
      </w:r>
      <w:r>
        <w:rPr>
          <w:noProof/>
        </w:rPr>
        <w:fldChar w:fldCharType="end"/>
      </w:r>
    </w:p>
    <w:p w14:paraId="2984BFCF" w14:textId="01A0CFEE" w:rsidR="00815E68" w:rsidRDefault="00815E68">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_Toc164928010 \h </w:instrText>
      </w:r>
      <w:r>
        <w:rPr>
          <w:noProof/>
        </w:rPr>
      </w:r>
      <w:r>
        <w:rPr>
          <w:noProof/>
        </w:rPr>
        <w:fldChar w:fldCharType="separate"/>
      </w:r>
      <w:r>
        <w:rPr>
          <w:noProof/>
        </w:rPr>
        <w:t>64</w:t>
      </w:r>
      <w:r>
        <w:rPr>
          <w:noProof/>
        </w:rPr>
        <w:fldChar w:fldCharType="end"/>
      </w:r>
    </w:p>
    <w:p w14:paraId="64BF2D82" w14:textId="1FF1196B" w:rsidR="00815E68" w:rsidRDefault="00815E68">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_Toc164928011 \h </w:instrText>
      </w:r>
      <w:r>
        <w:rPr>
          <w:noProof/>
        </w:rPr>
      </w:r>
      <w:r>
        <w:rPr>
          <w:noProof/>
        </w:rPr>
        <w:fldChar w:fldCharType="separate"/>
      </w:r>
      <w:r>
        <w:rPr>
          <w:noProof/>
        </w:rPr>
        <w:t>64</w:t>
      </w:r>
      <w:r>
        <w:rPr>
          <w:noProof/>
        </w:rPr>
        <w:fldChar w:fldCharType="end"/>
      </w:r>
    </w:p>
    <w:p w14:paraId="1541AEBE" w14:textId="72E16868" w:rsidR="00815E68" w:rsidRDefault="00815E68">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_Create</w:t>
      </w:r>
      <w:r>
        <w:rPr>
          <w:noProof/>
        </w:rPr>
        <w:tab/>
      </w:r>
      <w:r>
        <w:rPr>
          <w:noProof/>
        </w:rPr>
        <w:fldChar w:fldCharType="begin"/>
      </w:r>
      <w:r>
        <w:rPr>
          <w:noProof/>
        </w:rPr>
        <w:instrText xml:space="preserve"> PAGEREF _Toc164928012 \h </w:instrText>
      </w:r>
      <w:r>
        <w:rPr>
          <w:noProof/>
        </w:rPr>
      </w:r>
      <w:r>
        <w:rPr>
          <w:noProof/>
        </w:rPr>
        <w:fldChar w:fldCharType="separate"/>
      </w:r>
      <w:r>
        <w:rPr>
          <w:noProof/>
        </w:rPr>
        <w:t>64</w:t>
      </w:r>
      <w:r>
        <w:rPr>
          <w:noProof/>
        </w:rPr>
        <w:fldChar w:fldCharType="end"/>
      </w:r>
    </w:p>
    <w:p w14:paraId="13D972B0" w14:textId="586A7DDF" w:rsidR="00815E68" w:rsidRDefault="00815E68">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_Toc164928013 \h </w:instrText>
      </w:r>
      <w:r>
        <w:rPr>
          <w:noProof/>
        </w:rPr>
      </w:r>
      <w:r>
        <w:rPr>
          <w:noProof/>
        </w:rPr>
        <w:fldChar w:fldCharType="separate"/>
      </w:r>
      <w:r>
        <w:rPr>
          <w:noProof/>
        </w:rPr>
        <w:t>64</w:t>
      </w:r>
      <w:r>
        <w:rPr>
          <w:noProof/>
        </w:rPr>
        <w:fldChar w:fldCharType="end"/>
      </w:r>
    </w:p>
    <w:p w14:paraId="18117E3D" w14:textId="5194656A" w:rsidR="00815E68" w:rsidRDefault="00815E68">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_Toc164928014 \h </w:instrText>
      </w:r>
      <w:r>
        <w:rPr>
          <w:noProof/>
        </w:rPr>
      </w:r>
      <w:r>
        <w:rPr>
          <w:noProof/>
        </w:rPr>
        <w:fldChar w:fldCharType="separate"/>
      </w:r>
      <w:r>
        <w:rPr>
          <w:noProof/>
        </w:rPr>
        <w:t>64</w:t>
      </w:r>
      <w:r>
        <w:rPr>
          <w:noProof/>
        </w:rPr>
        <w:fldChar w:fldCharType="end"/>
      </w:r>
    </w:p>
    <w:p w14:paraId="7224BBC1" w14:textId="240AFF98" w:rsidR="00815E68" w:rsidRDefault="00815E68">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_Reconfigure</w:t>
      </w:r>
      <w:r>
        <w:rPr>
          <w:noProof/>
        </w:rPr>
        <w:tab/>
      </w:r>
      <w:r>
        <w:rPr>
          <w:noProof/>
        </w:rPr>
        <w:fldChar w:fldCharType="begin"/>
      </w:r>
      <w:r>
        <w:rPr>
          <w:noProof/>
        </w:rPr>
        <w:instrText xml:space="preserve"> PAGEREF _Toc164928015 \h </w:instrText>
      </w:r>
      <w:r>
        <w:rPr>
          <w:noProof/>
        </w:rPr>
      </w:r>
      <w:r>
        <w:rPr>
          <w:noProof/>
        </w:rPr>
        <w:fldChar w:fldCharType="separate"/>
      </w:r>
      <w:r>
        <w:rPr>
          <w:noProof/>
        </w:rPr>
        <w:t>65</w:t>
      </w:r>
      <w:r>
        <w:rPr>
          <w:noProof/>
        </w:rPr>
        <w:fldChar w:fldCharType="end"/>
      </w:r>
    </w:p>
    <w:p w14:paraId="0643D3E7" w14:textId="4B2C08BC" w:rsidR="00815E68" w:rsidRDefault="00815E68">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_Toc164928016 \h </w:instrText>
      </w:r>
      <w:r>
        <w:rPr>
          <w:noProof/>
        </w:rPr>
      </w:r>
      <w:r>
        <w:rPr>
          <w:noProof/>
        </w:rPr>
        <w:fldChar w:fldCharType="separate"/>
      </w:r>
      <w:r>
        <w:rPr>
          <w:noProof/>
        </w:rPr>
        <w:t>65</w:t>
      </w:r>
      <w:r>
        <w:rPr>
          <w:noProof/>
        </w:rPr>
        <w:fldChar w:fldCharType="end"/>
      </w:r>
    </w:p>
    <w:p w14:paraId="7324F0E6" w14:textId="23D275DB" w:rsidR="00815E68" w:rsidRDefault="00815E68">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_Toc164928017 \h </w:instrText>
      </w:r>
      <w:r>
        <w:rPr>
          <w:noProof/>
        </w:rPr>
      </w:r>
      <w:r>
        <w:rPr>
          <w:noProof/>
        </w:rPr>
        <w:fldChar w:fldCharType="separate"/>
      </w:r>
      <w:r>
        <w:rPr>
          <w:noProof/>
        </w:rPr>
        <w:t>65</w:t>
      </w:r>
      <w:r>
        <w:rPr>
          <w:noProof/>
        </w:rPr>
        <w:fldChar w:fldCharType="end"/>
      </w:r>
    </w:p>
    <w:p w14:paraId="6B3A994B" w14:textId="671AC3D6" w:rsidR="00815E68" w:rsidRDefault="00815E68">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_</w:t>
      </w:r>
      <w:r w:rsidRPr="00AA0DD1">
        <w:rPr>
          <w:noProof/>
          <w:lang w:val="en-US"/>
        </w:rPr>
        <w:t>Disengage</w:t>
      </w:r>
      <w:r>
        <w:rPr>
          <w:noProof/>
        </w:rPr>
        <w:tab/>
      </w:r>
      <w:r>
        <w:rPr>
          <w:noProof/>
        </w:rPr>
        <w:fldChar w:fldCharType="begin"/>
      </w:r>
      <w:r>
        <w:rPr>
          <w:noProof/>
        </w:rPr>
        <w:instrText xml:space="preserve"> PAGEREF _Toc164928018 \h </w:instrText>
      </w:r>
      <w:r>
        <w:rPr>
          <w:noProof/>
        </w:rPr>
      </w:r>
      <w:r>
        <w:rPr>
          <w:noProof/>
        </w:rPr>
        <w:fldChar w:fldCharType="separate"/>
      </w:r>
      <w:r>
        <w:rPr>
          <w:noProof/>
        </w:rPr>
        <w:t>66</w:t>
      </w:r>
      <w:r>
        <w:rPr>
          <w:noProof/>
        </w:rPr>
        <w:fldChar w:fldCharType="end"/>
      </w:r>
    </w:p>
    <w:p w14:paraId="4217C842" w14:textId="06069849" w:rsidR="00815E68" w:rsidRDefault="00815E68">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_Toc164928019 \h </w:instrText>
      </w:r>
      <w:r>
        <w:rPr>
          <w:noProof/>
        </w:rPr>
      </w:r>
      <w:r>
        <w:rPr>
          <w:noProof/>
        </w:rPr>
        <w:fldChar w:fldCharType="separate"/>
      </w:r>
      <w:r>
        <w:rPr>
          <w:noProof/>
        </w:rPr>
        <w:t>66</w:t>
      </w:r>
      <w:r>
        <w:rPr>
          <w:noProof/>
        </w:rPr>
        <w:fldChar w:fldCharType="end"/>
      </w:r>
    </w:p>
    <w:p w14:paraId="256A691D" w14:textId="5D506710" w:rsidR="00815E68" w:rsidRDefault="00815E68">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AA0DD1">
        <w:rPr>
          <w:noProof/>
          <w:lang w:val="en-US"/>
        </w:rPr>
        <w:t>Disengagement</w:t>
      </w:r>
      <w:r>
        <w:rPr>
          <w:noProof/>
        </w:rPr>
        <w:tab/>
      </w:r>
      <w:r>
        <w:rPr>
          <w:noProof/>
        </w:rPr>
        <w:fldChar w:fldCharType="begin"/>
      </w:r>
      <w:r>
        <w:rPr>
          <w:noProof/>
        </w:rPr>
        <w:instrText xml:space="preserve"> PAGEREF _Toc164928020 \h </w:instrText>
      </w:r>
      <w:r>
        <w:rPr>
          <w:noProof/>
        </w:rPr>
      </w:r>
      <w:r>
        <w:rPr>
          <w:noProof/>
        </w:rPr>
        <w:fldChar w:fldCharType="separate"/>
      </w:r>
      <w:r>
        <w:rPr>
          <w:noProof/>
        </w:rPr>
        <w:t>66</w:t>
      </w:r>
      <w:r>
        <w:rPr>
          <w:noProof/>
        </w:rPr>
        <w:fldChar w:fldCharType="end"/>
      </w:r>
    </w:p>
    <w:p w14:paraId="7E4F4EE7" w14:textId="16DA5C09" w:rsidR="00815E68" w:rsidRDefault="00815E68">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_Toc164928021 \h </w:instrText>
      </w:r>
      <w:r>
        <w:rPr>
          <w:noProof/>
        </w:rPr>
      </w:r>
      <w:r>
        <w:rPr>
          <w:noProof/>
        </w:rPr>
        <w:fldChar w:fldCharType="separate"/>
      </w:r>
      <w:r>
        <w:rPr>
          <w:noProof/>
        </w:rPr>
        <w:t>66</w:t>
      </w:r>
      <w:r>
        <w:rPr>
          <w:noProof/>
        </w:rPr>
        <w:fldChar w:fldCharType="end"/>
      </w:r>
    </w:p>
    <w:p w14:paraId="4392FE29" w14:textId="180F7AD7" w:rsidR="00815E68" w:rsidRDefault="00815E68">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_Toc164928022 \h </w:instrText>
      </w:r>
      <w:r>
        <w:rPr>
          <w:noProof/>
        </w:rPr>
      </w:r>
      <w:r>
        <w:rPr>
          <w:noProof/>
        </w:rPr>
        <w:fldChar w:fldCharType="separate"/>
      </w:r>
      <w:r>
        <w:rPr>
          <w:noProof/>
        </w:rPr>
        <w:t>66</w:t>
      </w:r>
      <w:r>
        <w:rPr>
          <w:noProof/>
        </w:rPr>
        <w:fldChar w:fldCharType="end"/>
      </w:r>
    </w:p>
    <w:p w14:paraId="792D49AD" w14:textId="636B03BE" w:rsidR="00815E68" w:rsidRDefault="00815E68">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_Toc164928023 \h </w:instrText>
      </w:r>
      <w:r>
        <w:rPr>
          <w:noProof/>
        </w:rPr>
      </w:r>
      <w:r>
        <w:rPr>
          <w:noProof/>
        </w:rPr>
        <w:fldChar w:fldCharType="separate"/>
      </w:r>
      <w:r>
        <w:rPr>
          <w:noProof/>
        </w:rPr>
        <w:t>66</w:t>
      </w:r>
      <w:r>
        <w:rPr>
          <w:noProof/>
        </w:rPr>
        <w:fldChar w:fldCharType="end"/>
      </w:r>
    </w:p>
    <w:p w14:paraId="5970696F" w14:textId="3DA2E49F" w:rsidR="00815E68" w:rsidRDefault="00815E68">
      <w:pPr>
        <w:pStyle w:val="TOC4"/>
        <w:rPr>
          <w:rFonts w:asciiTheme="minorHAnsi" w:eastAsiaTheme="minorEastAsia" w:hAnsiTheme="minorHAnsi" w:cstheme="minorBidi"/>
          <w:noProof/>
          <w:kern w:val="2"/>
          <w:sz w:val="21"/>
          <w:szCs w:val="22"/>
          <w:lang w:val="en-US" w:eastAsia="zh-CN"/>
        </w:rPr>
      </w:pPr>
      <w:r>
        <w:rPr>
          <w:noProof/>
        </w:rPr>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_Toc164928024 \h </w:instrText>
      </w:r>
      <w:r>
        <w:rPr>
          <w:noProof/>
        </w:rPr>
      </w:r>
      <w:r>
        <w:rPr>
          <w:noProof/>
        </w:rPr>
        <w:fldChar w:fldCharType="separate"/>
      </w:r>
      <w:r>
        <w:rPr>
          <w:noProof/>
        </w:rPr>
        <w:t>66</w:t>
      </w:r>
      <w:r>
        <w:rPr>
          <w:noProof/>
        </w:rPr>
        <w:fldChar w:fldCharType="end"/>
      </w:r>
    </w:p>
    <w:p w14:paraId="48899D44" w14:textId="454E0EBB" w:rsidR="00815E68" w:rsidRDefault="00815E68">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AA0DD1">
        <w:rPr>
          <w:noProof/>
          <w:lang w:val="en-US"/>
        </w:rPr>
        <w:t>Request</w:t>
      </w:r>
      <w:r>
        <w:rPr>
          <w:noProof/>
        </w:rPr>
        <w:tab/>
      </w:r>
      <w:r>
        <w:rPr>
          <w:noProof/>
        </w:rPr>
        <w:fldChar w:fldCharType="begin"/>
      </w:r>
      <w:r>
        <w:rPr>
          <w:noProof/>
        </w:rPr>
        <w:instrText xml:space="preserve"> PAGEREF _Toc164928025 \h </w:instrText>
      </w:r>
      <w:r>
        <w:rPr>
          <w:noProof/>
        </w:rPr>
      </w:r>
      <w:r>
        <w:rPr>
          <w:noProof/>
        </w:rPr>
        <w:fldChar w:fldCharType="separate"/>
      </w:r>
      <w:r>
        <w:rPr>
          <w:noProof/>
        </w:rPr>
        <w:t>67</w:t>
      </w:r>
      <w:r>
        <w:rPr>
          <w:noProof/>
        </w:rPr>
        <w:fldChar w:fldCharType="end"/>
      </w:r>
    </w:p>
    <w:p w14:paraId="626320A7" w14:textId="5D6213F7" w:rsidR="00815E68" w:rsidRDefault="00815E68">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_Toc164928026 \h </w:instrText>
      </w:r>
      <w:r>
        <w:rPr>
          <w:noProof/>
        </w:rPr>
      </w:r>
      <w:r>
        <w:rPr>
          <w:noProof/>
        </w:rPr>
        <w:fldChar w:fldCharType="separate"/>
      </w:r>
      <w:r>
        <w:rPr>
          <w:noProof/>
        </w:rPr>
        <w:t>67</w:t>
      </w:r>
      <w:r>
        <w:rPr>
          <w:noProof/>
        </w:rPr>
        <w:fldChar w:fldCharType="end"/>
      </w:r>
    </w:p>
    <w:p w14:paraId="0FE8968A" w14:textId="506BCBAD" w:rsidR="00815E68" w:rsidRDefault="00815E68">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AA0DD1">
        <w:rPr>
          <w:rFonts w:cs="Courier New"/>
          <w:noProof/>
        </w:rPr>
        <w:t xml:space="preserve"> Request</w:t>
      </w:r>
      <w:r>
        <w:rPr>
          <w:noProof/>
        </w:rPr>
        <w:tab/>
      </w:r>
      <w:r>
        <w:rPr>
          <w:noProof/>
        </w:rPr>
        <w:fldChar w:fldCharType="begin"/>
      </w:r>
      <w:r>
        <w:rPr>
          <w:noProof/>
        </w:rPr>
        <w:instrText xml:space="preserve"> PAGEREF _Toc164928027 \h </w:instrText>
      </w:r>
      <w:r>
        <w:rPr>
          <w:noProof/>
        </w:rPr>
      </w:r>
      <w:r>
        <w:rPr>
          <w:noProof/>
        </w:rPr>
        <w:fldChar w:fldCharType="separate"/>
      </w:r>
      <w:r>
        <w:rPr>
          <w:noProof/>
        </w:rPr>
        <w:t>67</w:t>
      </w:r>
      <w:r>
        <w:rPr>
          <w:noProof/>
        </w:rPr>
        <w:fldChar w:fldCharType="end"/>
      </w:r>
    </w:p>
    <w:p w14:paraId="68E3E6E0" w14:textId="5BB395CC" w:rsidR="00815E68" w:rsidRDefault="00815E68">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_Toc164928028 \h </w:instrText>
      </w:r>
      <w:r>
        <w:rPr>
          <w:noProof/>
        </w:rPr>
      </w:r>
      <w:r>
        <w:rPr>
          <w:noProof/>
        </w:rPr>
        <w:fldChar w:fldCharType="separate"/>
      </w:r>
      <w:r>
        <w:rPr>
          <w:noProof/>
        </w:rPr>
        <w:t>67</w:t>
      </w:r>
      <w:r>
        <w:rPr>
          <w:noProof/>
        </w:rPr>
        <w:fldChar w:fldCharType="end"/>
      </w:r>
    </w:p>
    <w:p w14:paraId="0A1D08CD" w14:textId="23D62A4C" w:rsidR="00815E68" w:rsidRDefault="00815E68">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_Toc164928029 \h </w:instrText>
      </w:r>
      <w:r>
        <w:rPr>
          <w:noProof/>
        </w:rPr>
      </w:r>
      <w:r>
        <w:rPr>
          <w:noProof/>
        </w:rPr>
        <w:fldChar w:fldCharType="separate"/>
      </w:r>
      <w:r>
        <w:rPr>
          <w:noProof/>
        </w:rPr>
        <w:t>67</w:t>
      </w:r>
      <w:r>
        <w:rPr>
          <w:noProof/>
        </w:rPr>
        <w:fldChar w:fldCharType="end"/>
      </w:r>
    </w:p>
    <w:p w14:paraId="16E769C1" w14:textId="10935A3B" w:rsidR="00815E68" w:rsidRDefault="00815E68">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AA0DD1">
        <w:rPr>
          <w:noProof/>
          <w:lang w:val="en-US"/>
        </w:rPr>
        <w:t>I</w:t>
      </w:r>
      <w:r>
        <w:rPr>
          <w:noProof/>
        </w:rPr>
        <w:t>nter-PLMN Service Continuity</w:t>
      </w:r>
      <w:r w:rsidRPr="00AA0DD1">
        <w:rPr>
          <w:noProof/>
          <w:lang w:val="en-US"/>
        </w:rPr>
        <w:t xml:space="preserve"> Notification</w:t>
      </w:r>
      <w:r>
        <w:rPr>
          <w:noProof/>
        </w:rPr>
        <w:tab/>
      </w:r>
      <w:r>
        <w:rPr>
          <w:noProof/>
        </w:rPr>
        <w:fldChar w:fldCharType="begin"/>
      </w:r>
      <w:r>
        <w:rPr>
          <w:noProof/>
        </w:rPr>
        <w:instrText xml:space="preserve"> PAGEREF _Toc164928030 \h </w:instrText>
      </w:r>
      <w:r>
        <w:rPr>
          <w:noProof/>
        </w:rPr>
      </w:r>
      <w:r>
        <w:rPr>
          <w:noProof/>
        </w:rPr>
        <w:fldChar w:fldCharType="separate"/>
      </w:r>
      <w:r>
        <w:rPr>
          <w:noProof/>
        </w:rPr>
        <w:t>68</w:t>
      </w:r>
      <w:r>
        <w:rPr>
          <w:noProof/>
        </w:rPr>
        <w:fldChar w:fldCharType="end"/>
      </w:r>
    </w:p>
    <w:p w14:paraId="46D0DD51" w14:textId="78955929" w:rsidR="00815E68" w:rsidRDefault="00815E68">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_Toc164928031 \h </w:instrText>
      </w:r>
      <w:r>
        <w:rPr>
          <w:noProof/>
        </w:rPr>
      </w:r>
      <w:r>
        <w:rPr>
          <w:noProof/>
        </w:rPr>
        <w:fldChar w:fldCharType="separate"/>
      </w:r>
      <w:r>
        <w:rPr>
          <w:noProof/>
        </w:rPr>
        <w:t>68</w:t>
      </w:r>
      <w:r>
        <w:rPr>
          <w:noProof/>
        </w:rPr>
        <w:fldChar w:fldCharType="end"/>
      </w:r>
    </w:p>
    <w:p w14:paraId="55C73BD9" w14:textId="3B2E7FE8" w:rsidR="00815E68" w:rsidRDefault="00815E68">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_Toc164928032 \h </w:instrText>
      </w:r>
      <w:r>
        <w:rPr>
          <w:noProof/>
        </w:rPr>
      </w:r>
      <w:r>
        <w:rPr>
          <w:noProof/>
        </w:rPr>
        <w:fldChar w:fldCharType="separate"/>
      </w:r>
      <w:r>
        <w:rPr>
          <w:noProof/>
        </w:rPr>
        <w:t>68</w:t>
      </w:r>
      <w:r>
        <w:rPr>
          <w:noProof/>
        </w:rPr>
        <w:fldChar w:fldCharType="end"/>
      </w:r>
    </w:p>
    <w:p w14:paraId="574FE25A" w14:textId="4FD82F8C" w:rsidR="00815E68" w:rsidRDefault="00815E68">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_Toc164928033 \h </w:instrText>
      </w:r>
      <w:r>
        <w:rPr>
          <w:noProof/>
        </w:rPr>
      </w:r>
      <w:r>
        <w:rPr>
          <w:noProof/>
        </w:rPr>
        <w:fldChar w:fldCharType="separate"/>
      </w:r>
      <w:r>
        <w:rPr>
          <w:noProof/>
        </w:rPr>
        <w:t>68</w:t>
      </w:r>
      <w:r>
        <w:rPr>
          <w:noProof/>
        </w:rPr>
        <w:fldChar w:fldCharType="end"/>
      </w:r>
    </w:p>
    <w:p w14:paraId="2EAB6D77" w14:textId="535F6E84" w:rsidR="00815E68" w:rsidRDefault="00815E68">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_Toc164928034 \h </w:instrText>
      </w:r>
      <w:r>
        <w:rPr>
          <w:noProof/>
        </w:rPr>
      </w:r>
      <w:r>
        <w:rPr>
          <w:noProof/>
        </w:rPr>
        <w:fldChar w:fldCharType="separate"/>
      </w:r>
      <w:r>
        <w:rPr>
          <w:noProof/>
        </w:rPr>
        <w:t>68</w:t>
      </w:r>
      <w:r>
        <w:rPr>
          <w:noProof/>
        </w:rPr>
        <w:fldChar w:fldCharType="end"/>
      </w:r>
    </w:p>
    <w:p w14:paraId="01932EBF" w14:textId="14FAC0AF" w:rsidR="00815E68" w:rsidRDefault="00815E68">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_Toc164928035 \h </w:instrText>
      </w:r>
      <w:r>
        <w:rPr>
          <w:noProof/>
        </w:rPr>
      </w:r>
      <w:r>
        <w:rPr>
          <w:noProof/>
        </w:rPr>
        <w:fldChar w:fldCharType="separate"/>
      </w:r>
      <w:r>
        <w:rPr>
          <w:noProof/>
        </w:rPr>
        <w:t>68</w:t>
      </w:r>
      <w:r>
        <w:rPr>
          <w:noProof/>
        </w:rPr>
        <w:fldChar w:fldCharType="end"/>
      </w:r>
    </w:p>
    <w:p w14:paraId="067517ED" w14:textId="014C704C" w:rsidR="00815E68" w:rsidRDefault="00815E68">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_Toc164928036 \h </w:instrText>
      </w:r>
      <w:r>
        <w:rPr>
          <w:noProof/>
        </w:rPr>
      </w:r>
      <w:r>
        <w:rPr>
          <w:noProof/>
        </w:rPr>
        <w:fldChar w:fldCharType="separate"/>
      </w:r>
      <w:r>
        <w:rPr>
          <w:noProof/>
        </w:rPr>
        <w:t>68</w:t>
      </w:r>
      <w:r>
        <w:rPr>
          <w:noProof/>
        </w:rPr>
        <w:fldChar w:fldCharType="end"/>
      </w:r>
    </w:p>
    <w:p w14:paraId="55239DF6" w14:textId="263710AE" w:rsidR="00815E68" w:rsidRDefault="00815E68">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_Toc164928037 \h </w:instrText>
      </w:r>
      <w:r>
        <w:rPr>
          <w:noProof/>
        </w:rPr>
      </w:r>
      <w:r>
        <w:rPr>
          <w:noProof/>
        </w:rPr>
        <w:fldChar w:fldCharType="separate"/>
      </w:r>
      <w:r>
        <w:rPr>
          <w:noProof/>
        </w:rPr>
        <w:t>69</w:t>
      </w:r>
      <w:r>
        <w:rPr>
          <w:noProof/>
        </w:rPr>
        <w:fldChar w:fldCharType="end"/>
      </w:r>
    </w:p>
    <w:p w14:paraId="526FDAEA" w14:textId="01B27F01" w:rsidR="00815E68" w:rsidRDefault="00815E68">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_Toc164928038 \h </w:instrText>
      </w:r>
      <w:r>
        <w:rPr>
          <w:noProof/>
        </w:rPr>
      </w:r>
      <w:r>
        <w:rPr>
          <w:noProof/>
        </w:rPr>
        <w:fldChar w:fldCharType="separate"/>
      </w:r>
      <w:r>
        <w:rPr>
          <w:noProof/>
        </w:rPr>
        <w:t>69</w:t>
      </w:r>
      <w:r>
        <w:rPr>
          <w:noProof/>
        </w:rPr>
        <w:fldChar w:fldCharType="end"/>
      </w:r>
    </w:p>
    <w:p w14:paraId="282E16DB" w14:textId="7727203D" w:rsidR="00815E68" w:rsidRDefault="00815E68">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_Toc164928039 \h </w:instrText>
      </w:r>
      <w:r>
        <w:rPr>
          <w:noProof/>
        </w:rPr>
      </w:r>
      <w:r>
        <w:rPr>
          <w:noProof/>
        </w:rPr>
        <w:fldChar w:fldCharType="separate"/>
      </w:r>
      <w:r>
        <w:rPr>
          <w:noProof/>
        </w:rPr>
        <w:t>69</w:t>
      </w:r>
      <w:r>
        <w:rPr>
          <w:noProof/>
        </w:rPr>
        <w:fldChar w:fldCharType="end"/>
      </w:r>
    </w:p>
    <w:p w14:paraId="0B2F8CDA" w14:textId="7569D7C1" w:rsidR="00815E68" w:rsidRDefault="00815E68">
      <w:pPr>
        <w:pStyle w:val="TOC3"/>
        <w:rPr>
          <w:rFonts w:asciiTheme="minorHAnsi" w:eastAsiaTheme="minorEastAsia" w:hAnsiTheme="minorHAnsi" w:cstheme="minorBidi"/>
          <w:noProof/>
          <w:kern w:val="2"/>
          <w:sz w:val="21"/>
          <w:szCs w:val="22"/>
          <w:lang w:val="en-US" w:eastAsia="zh-CN"/>
        </w:rPr>
      </w:pPr>
      <w:r>
        <w:rPr>
          <w:noProof/>
        </w:rPr>
        <w:lastRenderedPageBreak/>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_Toc164928040 \h </w:instrText>
      </w:r>
      <w:r>
        <w:rPr>
          <w:noProof/>
        </w:rPr>
      </w:r>
      <w:r>
        <w:rPr>
          <w:noProof/>
        </w:rPr>
        <w:fldChar w:fldCharType="separate"/>
      </w:r>
      <w:r>
        <w:rPr>
          <w:noProof/>
        </w:rPr>
        <w:t>69</w:t>
      </w:r>
      <w:r>
        <w:rPr>
          <w:noProof/>
        </w:rPr>
        <w:fldChar w:fldCharType="end"/>
      </w:r>
    </w:p>
    <w:p w14:paraId="3A3B5100" w14:textId="4E899461" w:rsidR="00815E68" w:rsidRDefault="00815E68">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_Toc164928041 \h </w:instrText>
      </w:r>
      <w:r>
        <w:rPr>
          <w:noProof/>
        </w:rPr>
      </w:r>
      <w:r>
        <w:rPr>
          <w:noProof/>
        </w:rPr>
        <w:fldChar w:fldCharType="separate"/>
      </w:r>
      <w:r>
        <w:rPr>
          <w:noProof/>
        </w:rPr>
        <w:t>69</w:t>
      </w:r>
      <w:r>
        <w:rPr>
          <w:noProof/>
        </w:rPr>
        <w:fldChar w:fldCharType="end"/>
      </w:r>
    </w:p>
    <w:p w14:paraId="109F439F" w14:textId="53ACA01D" w:rsidR="00815E68" w:rsidRDefault="00815E68">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_Toc164928042 \h </w:instrText>
      </w:r>
      <w:r>
        <w:rPr>
          <w:noProof/>
        </w:rPr>
      </w:r>
      <w:r>
        <w:rPr>
          <w:noProof/>
        </w:rPr>
        <w:fldChar w:fldCharType="separate"/>
      </w:r>
      <w:r>
        <w:rPr>
          <w:noProof/>
        </w:rPr>
        <w:t>70</w:t>
      </w:r>
      <w:r>
        <w:rPr>
          <w:noProof/>
        </w:rPr>
        <w:fldChar w:fldCharType="end"/>
      </w:r>
    </w:p>
    <w:p w14:paraId="48F1DD57" w14:textId="2CDB57DE" w:rsidR="00815E68" w:rsidRDefault="00815E68">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_Toc164928043 \h </w:instrText>
      </w:r>
      <w:r>
        <w:rPr>
          <w:noProof/>
        </w:rPr>
      </w:r>
      <w:r>
        <w:rPr>
          <w:noProof/>
        </w:rPr>
        <w:fldChar w:fldCharType="separate"/>
      </w:r>
      <w:r>
        <w:rPr>
          <w:noProof/>
        </w:rPr>
        <w:t>70</w:t>
      </w:r>
      <w:r>
        <w:rPr>
          <w:noProof/>
        </w:rPr>
        <w:fldChar w:fldCharType="end"/>
      </w:r>
    </w:p>
    <w:p w14:paraId="01C51D63" w14:textId="4976002A" w:rsidR="00815E68" w:rsidRDefault="00815E68">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_Toc164928044 \h </w:instrText>
      </w:r>
      <w:r>
        <w:rPr>
          <w:noProof/>
        </w:rPr>
      </w:r>
      <w:r>
        <w:rPr>
          <w:noProof/>
        </w:rPr>
        <w:fldChar w:fldCharType="separate"/>
      </w:r>
      <w:r>
        <w:rPr>
          <w:noProof/>
        </w:rPr>
        <w:t>70</w:t>
      </w:r>
      <w:r>
        <w:rPr>
          <w:noProof/>
        </w:rPr>
        <w:fldChar w:fldCharType="end"/>
      </w:r>
    </w:p>
    <w:p w14:paraId="02051D16" w14:textId="138B6020" w:rsidR="00815E68" w:rsidRDefault="00815E68">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_Toc164928045 \h </w:instrText>
      </w:r>
      <w:r>
        <w:rPr>
          <w:noProof/>
        </w:rPr>
      </w:r>
      <w:r>
        <w:rPr>
          <w:noProof/>
        </w:rPr>
        <w:fldChar w:fldCharType="separate"/>
      </w:r>
      <w:r>
        <w:rPr>
          <w:noProof/>
        </w:rPr>
        <w:t>70</w:t>
      </w:r>
      <w:r>
        <w:rPr>
          <w:noProof/>
        </w:rPr>
        <w:fldChar w:fldCharType="end"/>
      </w:r>
    </w:p>
    <w:p w14:paraId="1939785D" w14:textId="2AEBF149" w:rsidR="00815E68" w:rsidRDefault="00815E68">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_Toc164928046 \h </w:instrText>
      </w:r>
      <w:r>
        <w:rPr>
          <w:noProof/>
        </w:rPr>
      </w:r>
      <w:r>
        <w:rPr>
          <w:noProof/>
        </w:rPr>
        <w:fldChar w:fldCharType="separate"/>
      </w:r>
      <w:r>
        <w:rPr>
          <w:noProof/>
        </w:rPr>
        <w:t>71</w:t>
      </w:r>
      <w:r>
        <w:rPr>
          <w:noProof/>
        </w:rPr>
        <w:fldChar w:fldCharType="end"/>
      </w:r>
    </w:p>
    <w:p w14:paraId="4CCB4812" w14:textId="309D5E10" w:rsidR="00815E68" w:rsidRDefault="00815E68">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_Toc164928047 \h </w:instrText>
      </w:r>
      <w:r>
        <w:rPr>
          <w:noProof/>
        </w:rPr>
      </w:r>
      <w:r>
        <w:rPr>
          <w:noProof/>
        </w:rPr>
        <w:fldChar w:fldCharType="separate"/>
      </w:r>
      <w:r>
        <w:rPr>
          <w:noProof/>
        </w:rPr>
        <w:t>72</w:t>
      </w:r>
      <w:r>
        <w:rPr>
          <w:noProof/>
        </w:rPr>
        <w:fldChar w:fldCharType="end"/>
      </w:r>
    </w:p>
    <w:p w14:paraId="2D98A6E9" w14:textId="622810B7" w:rsidR="00815E68" w:rsidRDefault="00815E68">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_Toc164928048 \h </w:instrText>
      </w:r>
      <w:r>
        <w:rPr>
          <w:noProof/>
        </w:rPr>
      </w:r>
      <w:r>
        <w:rPr>
          <w:noProof/>
        </w:rPr>
        <w:fldChar w:fldCharType="separate"/>
      </w:r>
      <w:r>
        <w:rPr>
          <w:noProof/>
        </w:rPr>
        <w:t>72</w:t>
      </w:r>
      <w:r>
        <w:rPr>
          <w:noProof/>
        </w:rPr>
        <w:fldChar w:fldCharType="end"/>
      </w:r>
    </w:p>
    <w:p w14:paraId="54480E23" w14:textId="35748BCE" w:rsidR="00815E68" w:rsidRDefault="00815E68">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AA0DD1">
        <w:rPr>
          <w:noProof/>
          <w:lang w:val="en-US"/>
        </w:rPr>
        <w:t>Notification</w:t>
      </w:r>
      <w:r>
        <w:rPr>
          <w:noProof/>
        </w:rPr>
        <w:tab/>
      </w:r>
      <w:r>
        <w:rPr>
          <w:noProof/>
        </w:rPr>
        <w:fldChar w:fldCharType="begin"/>
      </w:r>
      <w:r>
        <w:rPr>
          <w:noProof/>
        </w:rPr>
        <w:instrText xml:space="preserve"> PAGEREF _Toc164928049 \h </w:instrText>
      </w:r>
      <w:r>
        <w:rPr>
          <w:noProof/>
        </w:rPr>
      </w:r>
      <w:r>
        <w:rPr>
          <w:noProof/>
        </w:rPr>
        <w:fldChar w:fldCharType="separate"/>
      </w:r>
      <w:r>
        <w:rPr>
          <w:noProof/>
        </w:rPr>
        <w:t>72</w:t>
      </w:r>
      <w:r>
        <w:rPr>
          <w:noProof/>
        </w:rPr>
        <w:fldChar w:fldCharType="end"/>
      </w:r>
    </w:p>
    <w:p w14:paraId="6B533838" w14:textId="3BEF8863" w:rsidR="00815E68" w:rsidRDefault="00815E68">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_Toc164928050 \h </w:instrText>
      </w:r>
      <w:r>
        <w:rPr>
          <w:noProof/>
        </w:rPr>
      </w:r>
      <w:r>
        <w:rPr>
          <w:noProof/>
        </w:rPr>
        <w:fldChar w:fldCharType="separate"/>
      </w:r>
      <w:r>
        <w:rPr>
          <w:noProof/>
        </w:rPr>
        <w:t>72</w:t>
      </w:r>
      <w:r>
        <w:rPr>
          <w:noProof/>
        </w:rPr>
        <w:fldChar w:fldCharType="end"/>
      </w:r>
    </w:p>
    <w:p w14:paraId="72A09E92" w14:textId="4B758114" w:rsidR="00815E68" w:rsidRDefault="00815E68">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_Toc164928051 \h </w:instrText>
      </w:r>
      <w:r>
        <w:rPr>
          <w:noProof/>
        </w:rPr>
      </w:r>
      <w:r>
        <w:rPr>
          <w:noProof/>
        </w:rPr>
        <w:fldChar w:fldCharType="separate"/>
      </w:r>
      <w:r>
        <w:rPr>
          <w:noProof/>
        </w:rPr>
        <w:t>72</w:t>
      </w:r>
      <w:r>
        <w:rPr>
          <w:noProof/>
        </w:rPr>
        <w:fldChar w:fldCharType="end"/>
      </w:r>
    </w:p>
    <w:p w14:paraId="16F04C57" w14:textId="6531E6DB" w:rsidR="00815E68" w:rsidRDefault="00815E68">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_Toc164928052 \h </w:instrText>
      </w:r>
      <w:r>
        <w:rPr>
          <w:noProof/>
        </w:rPr>
      </w:r>
      <w:r>
        <w:rPr>
          <w:noProof/>
        </w:rPr>
        <w:fldChar w:fldCharType="separate"/>
      </w:r>
      <w:r>
        <w:rPr>
          <w:noProof/>
        </w:rPr>
        <w:t>73</w:t>
      </w:r>
      <w:r>
        <w:rPr>
          <w:noProof/>
        </w:rPr>
        <w:fldChar w:fldCharType="end"/>
      </w:r>
    </w:p>
    <w:p w14:paraId="1BAD5E7B" w14:textId="12F15CB7" w:rsidR="00815E68" w:rsidRDefault="00815E68">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_Toc164928053 \h </w:instrText>
      </w:r>
      <w:r>
        <w:rPr>
          <w:noProof/>
        </w:rPr>
      </w:r>
      <w:r>
        <w:rPr>
          <w:noProof/>
        </w:rPr>
        <w:fldChar w:fldCharType="separate"/>
      </w:r>
      <w:r>
        <w:rPr>
          <w:noProof/>
        </w:rPr>
        <w:t>73</w:t>
      </w:r>
      <w:r>
        <w:rPr>
          <w:noProof/>
        </w:rPr>
        <w:fldChar w:fldCharType="end"/>
      </w:r>
    </w:p>
    <w:p w14:paraId="650E42FD" w14:textId="1B1F47E0" w:rsidR="00815E68" w:rsidRDefault="00815E68">
      <w:pPr>
        <w:pStyle w:val="TOC4"/>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_Toc164928054 \h </w:instrText>
      </w:r>
      <w:r>
        <w:rPr>
          <w:noProof/>
        </w:rPr>
      </w:r>
      <w:r>
        <w:rPr>
          <w:noProof/>
        </w:rPr>
        <w:fldChar w:fldCharType="separate"/>
      </w:r>
      <w:r>
        <w:rPr>
          <w:noProof/>
        </w:rPr>
        <w:t>73</w:t>
      </w:r>
      <w:r>
        <w:rPr>
          <w:noProof/>
        </w:rPr>
        <w:fldChar w:fldCharType="end"/>
      </w:r>
    </w:p>
    <w:p w14:paraId="6F2CC77D" w14:textId="437E151E" w:rsidR="00815E68" w:rsidRDefault="00815E68">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_Toc164928055 \h </w:instrText>
      </w:r>
      <w:r>
        <w:rPr>
          <w:noProof/>
        </w:rPr>
      </w:r>
      <w:r>
        <w:rPr>
          <w:noProof/>
        </w:rPr>
        <w:fldChar w:fldCharType="separate"/>
      </w:r>
      <w:r>
        <w:rPr>
          <w:noProof/>
        </w:rPr>
        <w:t>73</w:t>
      </w:r>
      <w:r>
        <w:rPr>
          <w:noProof/>
        </w:rPr>
        <w:fldChar w:fldCharType="end"/>
      </w:r>
    </w:p>
    <w:p w14:paraId="23EDEF9D" w14:textId="3B14C29A" w:rsidR="00815E68" w:rsidRDefault="00815E68">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_Toc164928056 \h </w:instrText>
      </w:r>
      <w:r>
        <w:rPr>
          <w:noProof/>
        </w:rPr>
      </w:r>
      <w:r>
        <w:rPr>
          <w:noProof/>
        </w:rPr>
        <w:fldChar w:fldCharType="separate"/>
      </w:r>
      <w:r>
        <w:rPr>
          <w:noProof/>
        </w:rPr>
        <w:t>73</w:t>
      </w:r>
      <w:r>
        <w:rPr>
          <w:noProof/>
        </w:rPr>
        <w:fldChar w:fldCharType="end"/>
      </w:r>
    </w:p>
    <w:p w14:paraId="7A0E0E68" w14:textId="348E9E5E" w:rsidR="00815E68" w:rsidRDefault="00815E68">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_Toc164928057 \h </w:instrText>
      </w:r>
      <w:r>
        <w:rPr>
          <w:noProof/>
        </w:rPr>
      </w:r>
      <w:r>
        <w:rPr>
          <w:noProof/>
        </w:rPr>
        <w:fldChar w:fldCharType="separate"/>
      </w:r>
      <w:r>
        <w:rPr>
          <w:noProof/>
        </w:rPr>
        <w:t>74</w:t>
      </w:r>
      <w:r>
        <w:rPr>
          <w:noProof/>
        </w:rPr>
        <w:fldChar w:fldCharType="end"/>
      </w:r>
    </w:p>
    <w:p w14:paraId="084BAAB7" w14:textId="00D7E2D6" w:rsidR="00815E68" w:rsidRDefault="00815E68">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_Toc164928058 \h </w:instrText>
      </w:r>
      <w:r>
        <w:rPr>
          <w:noProof/>
        </w:rPr>
      </w:r>
      <w:r>
        <w:rPr>
          <w:noProof/>
        </w:rPr>
        <w:fldChar w:fldCharType="separate"/>
      </w:r>
      <w:r>
        <w:rPr>
          <w:noProof/>
        </w:rPr>
        <w:t>74</w:t>
      </w:r>
      <w:r>
        <w:rPr>
          <w:noProof/>
        </w:rPr>
        <w:fldChar w:fldCharType="end"/>
      </w:r>
    </w:p>
    <w:p w14:paraId="59E0D691" w14:textId="4C0244F7" w:rsidR="00815E68" w:rsidRDefault="00815E68">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_Toc164928059 \h </w:instrText>
      </w:r>
      <w:r>
        <w:rPr>
          <w:noProof/>
        </w:rPr>
      </w:r>
      <w:r>
        <w:rPr>
          <w:noProof/>
        </w:rPr>
        <w:fldChar w:fldCharType="separate"/>
      </w:r>
      <w:r>
        <w:rPr>
          <w:noProof/>
        </w:rPr>
        <w:t>75</w:t>
      </w:r>
      <w:r>
        <w:rPr>
          <w:noProof/>
        </w:rPr>
        <w:fldChar w:fldCharType="end"/>
      </w:r>
    </w:p>
    <w:p w14:paraId="21945956" w14:textId="42BB1A65" w:rsidR="00815E68" w:rsidRDefault="00815E68">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_Toc164928060 \h </w:instrText>
      </w:r>
      <w:r>
        <w:rPr>
          <w:noProof/>
        </w:rPr>
      </w:r>
      <w:r>
        <w:rPr>
          <w:noProof/>
        </w:rPr>
        <w:fldChar w:fldCharType="separate"/>
      </w:r>
      <w:r>
        <w:rPr>
          <w:noProof/>
        </w:rPr>
        <w:t>75</w:t>
      </w:r>
      <w:r>
        <w:rPr>
          <w:noProof/>
        </w:rPr>
        <w:fldChar w:fldCharType="end"/>
      </w:r>
    </w:p>
    <w:p w14:paraId="5333F7DB" w14:textId="5DC393D5" w:rsidR="00815E68" w:rsidRDefault="00815E68">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AA0DD1">
        <w:rPr>
          <w:noProof/>
          <w:lang w:val="en-US"/>
        </w:rPr>
        <w:t>Notification</w:t>
      </w:r>
      <w:r>
        <w:rPr>
          <w:noProof/>
        </w:rPr>
        <w:tab/>
      </w:r>
      <w:r>
        <w:rPr>
          <w:noProof/>
        </w:rPr>
        <w:fldChar w:fldCharType="begin"/>
      </w:r>
      <w:r>
        <w:rPr>
          <w:noProof/>
        </w:rPr>
        <w:instrText xml:space="preserve"> PAGEREF _Toc164928061 \h </w:instrText>
      </w:r>
      <w:r>
        <w:rPr>
          <w:noProof/>
        </w:rPr>
      </w:r>
      <w:r>
        <w:rPr>
          <w:noProof/>
        </w:rPr>
        <w:fldChar w:fldCharType="separate"/>
      </w:r>
      <w:r>
        <w:rPr>
          <w:noProof/>
        </w:rPr>
        <w:t>75</w:t>
      </w:r>
      <w:r>
        <w:rPr>
          <w:noProof/>
        </w:rPr>
        <w:fldChar w:fldCharType="end"/>
      </w:r>
    </w:p>
    <w:p w14:paraId="0BB86E91" w14:textId="2D4E06BC" w:rsidR="00815E68" w:rsidRDefault="00815E68">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AA0DD1">
        <w:rPr>
          <w:noProof/>
          <w:lang w:val="en-US"/>
        </w:rPr>
        <w:t>NSCE_NSInfoDelivery</w:t>
      </w:r>
      <w:r>
        <w:rPr>
          <w:noProof/>
        </w:rPr>
        <w:tab/>
      </w:r>
      <w:r>
        <w:rPr>
          <w:noProof/>
        </w:rPr>
        <w:fldChar w:fldCharType="begin"/>
      </w:r>
      <w:r>
        <w:rPr>
          <w:noProof/>
        </w:rPr>
        <w:instrText xml:space="preserve"> PAGEREF _Toc164928062 \h </w:instrText>
      </w:r>
      <w:r>
        <w:rPr>
          <w:noProof/>
        </w:rPr>
      </w:r>
      <w:r>
        <w:rPr>
          <w:noProof/>
        </w:rPr>
        <w:fldChar w:fldCharType="separate"/>
      </w:r>
      <w:r>
        <w:rPr>
          <w:noProof/>
        </w:rPr>
        <w:t>76</w:t>
      </w:r>
      <w:r>
        <w:rPr>
          <w:noProof/>
        </w:rPr>
        <w:fldChar w:fldCharType="end"/>
      </w:r>
    </w:p>
    <w:p w14:paraId="3D767AA1" w14:textId="61A347C1" w:rsidR="00815E68" w:rsidRDefault="00815E68">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_Toc164928063 \h </w:instrText>
      </w:r>
      <w:r>
        <w:rPr>
          <w:noProof/>
        </w:rPr>
      </w:r>
      <w:r>
        <w:rPr>
          <w:noProof/>
        </w:rPr>
        <w:fldChar w:fldCharType="separate"/>
      </w:r>
      <w:r>
        <w:rPr>
          <w:noProof/>
        </w:rPr>
        <w:t>76</w:t>
      </w:r>
      <w:r>
        <w:rPr>
          <w:noProof/>
        </w:rPr>
        <w:fldChar w:fldCharType="end"/>
      </w:r>
    </w:p>
    <w:p w14:paraId="054B570C" w14:textId="3535B971" w:rsidR="00815E68" w:rsidRDefault="00815E68">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_Toc164928064 \h </w:instrText>
      </w:r>
      <w:r>
        <w:rPr>
          <w:noProof/>
        </w:rPr>
      </w:r>
      <w:r>
        <w:rPr>
          <w:noProof/>
        </w:rPr>
        <w:fldChar w:fldCharType="separate"/>
      </w:r>
      <w:r>
        <w:rPr>
          <w:noProof/>
        </w:rPr>
        <w:t>76</w:t>
      </w:r>
      <w:r>
        <w:rPr>
          <w:noProof/>
        </w:rPr>
        <w:fldChar w:fldCharType="end"/>
      </w:r>
    </w:p>
    <w:p w14:paraId="365711B2" w14:textId="6D6A70C2" w:rsidR="00815E68" w:rsidRDefault="00815E68">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_Toc164928065 \h </w:instrText>
      </w:r>
      <w:r>
        <w:rPr>
          <w:noProof/>
        </w:rPr>
      </w:r>
      <w:r>
        <w:rPr>
          <w:noProof/>
        </w:rPr>
        <w:fldChar w:fldCharType="separate"/>
      </w:r>
      <w:r>
        <w:rPr>
          <w:noProof/>
        </w:rPr>
        <w:t>76</w:t>
      </w:r>
      <w:r>
        <w:rPr>
          <w:noProof/>
        </w:rPr>
        <w:fldChar w:fldCharType="end"/>
      </w:r>
    </w:p>
    <w:p w14:paraId="454EA531" w14:textId="5F3A9FD1" w:rsidR="00815E68" w:rsidRDefault="00815E68">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AA0DD1">
        <w:rPr>
          <w:noProof/>
          <w:lang w:val="en-US"/>
        </w:rPr>
        <w:t>NSCE_NSInfoDelivery</w:t>
      </w:r>
      <w:r>
        <w:rPr>
          <w:noProof/>
        </w:rPr>
        <w:t>_Request</w:t>
      </w:r>
      <w:r>
        <w:rPr>
          <w:noProof/>
        </w:rPr>
        <w:tab/>
      </w:r>
      <w:r>
        <w:rPr>
          <w:noProof/>
        </w:rPr>
        <w:fldChar w:fldCharType="begin"/>
      </w:r>
      <w:r>
        <w:rPr>
          <w:noProof/>
        </w:rPr>
        <w:instrText xml:space="preserve"> PAGEREF _Toc164928066 \h </w:instrText>
      </w:r>
      <w:r>
        <w:rPr>
          <w:noProof/>
        </w:rPr>
      </w:r>
      <w:r>
        <w:rPr>
          <w:noProof/>
        </w:rPr>
        <w:fldChar w:fldCharType="separate"/>
      </w:r>
      <w:r>
        <w:rPr>
          <w:noProof/>
        </w:rPr>
        <w:t>76</w:t>
      </w:r>
      <w:r>
        <w:rPr>
          <w:noProof/>
        </w:rPr>
        <w:fldChar w:fldCharType="end"/>
      </w:r>
    </w:p>
    <w:p w14:paraId="7524263C" w14:textId="4A7D2F5F" w:rsidR="00815E68" w:rsidRDefault="00815E68">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_Toc164928067 \h </w:instrText>
      </w:r>
      <w:r>
        <w:rPr>
          <w:noProof/>
        </w:rPr>
      </w:r>
      <w:r>
        <w:rPr>
          <w:noProof/>
        </w:rPr>
        <w:fldChar w:fldCharType="separate"/>
      </w:r>
      <w:r>
        <w:rPr>
          <w:noProof/>
        </w:rPr>
        <w:t>76</w:t>
      </w:r>
      <w:r>
        <w:rPr>
          <w:noProof/>
        </w:rPr>
        <w:fldChar w:fldCharType="end"/>
      </w:r>
    </w:p>
    <w:p w14:paraId="06DBB90C" w14:textId="3A235276" w:rsidR="00815E68" w:rsidRDefault="00815E68">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_Toc164928068 \h </w:instrText>
      </w:r>
      <w:r>
        <w:rPr>
          <w:noProof/>
        </w:rPr>
      </w:r>
      <w:r>
        <w:rPr>
          <w:noProof/>
        </w:rPr>
        <w:fldChar w:fldCharType="separate"/>
      </w:r>
      <w:r>
        <w:rPr>
          <w:noProof/>
        </w:rPr>
        <w:t>76</w:t>
      </w:r>
      <w:r>
        <w:rPr>
          <w:noProof/>
        </w:rPr>
        <w:fldChar w:fldCharType="end"/>
      </w:r>
    </w:p>
    <w:p w14:paraId="3656AE8B" w14:textId="2C064CB3" w:rsidR="00815E68" w:rsidRDefault="00815E68">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_Toc164928069 \h </w:instrText>
      </w:r>
      <w:r>
        <w:rPr>
          <w:noProof/>
        </w:rPr>
      </w:r>
      <w:r>
        <w:rPr>
          <w:noProof/>
        </w:rPr>
        <w:fldChar w:fldCharType="separate"/>
      </w:r>
      <w:r>
        <w:rPr>
          <w:noProof/>
        </w:rPr>
        <w:t>77</w:t>
      </w:r>
      <w:r>
        <w:rPr>
          <w:noProof/>
        </w:rPr>
        <w:fldChar w:fldCharType="end"/>
      </w:r>
    </w:p>
    <w:p w14:paraId="3672D247" w14:textId="4DBF6497" w:rsidR="00815E68" w:rsidRDefault="00815E68">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_Toc164928070 \h </w:instrText>
      </w:r>
      <w:r>
        <w:rPr>
          <w:noProof/>
        </w:rPr>
      </w:r>
      <w:r>
        <w:rPr>
          <w:noProof/>
        </w:rPr>
        <w:fldChar w:fldCharType="separate"/>
      </w:r>
      <w:r>
        <w:rPr>
          <w:noProof/>
        </w:rPr>
        <w:t>77</w:t>
      </w:r>
      <w:r>
        <w:rPr>
          <w:noProof/>
        </w:rPr>
        <w:fldChar w:fldCharType="end"/>
      </w:r>
    </w:p>
    <w:p w14:paraId="6DF9C814" w14:textId="53D724B2" w:rsidR="00815E68" w:rsidRDefault="00815E68">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_Toc164928071 \h </w:instrText>
      </w:r>
      <w:r>
        <w:rPr>
          <w:noProof/>
        </w:rPr>
      </w:r>
      <w:r>
        <w:rPr>
          <w:noProof/>
        </w:rPr>
        <w:fldChar w:fldCharType="separate"/>
      </w:r>
      <w:r>
        <w:rPr>
          <w:noProof/>
        </w:rPr>
        <w:t>77</w:t>
      </w:r>
      <w:r>
        <w:rPr>
          <w:noProof/>
        </w:rPr>
        <w:fldChar w:fldCharType="end"/>
      </w:r>
    </w:p>
    <w:p w14:paraId="227DA2C0" w14:textId="5D9D7080" w:rsidR="00815E68" w:rsidRDefault="00815E68">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_Toc164928072 \h </w:instrText>
      </w:r>
      <w:r>
        <w:rPr>
          <w:noProof/>
        </w:rPr>
      </w:r>
      <w:r>
        <w:rPr>
          <w:noProof/>
        </w:rPr>
        <w:fldChar w:fldCharType="separate"/>
      </w:r>
      <w:r>
        <w:rPr>
          <w:noProof/>
        </w:rPr>
        <w:t>78</w:t>
      </w:r>
      <w:r>
        <w:rPr>
          <w:noProof/>
        </w:rPr>
        <w:fldChar w:fldCharType="end"/>
      </w:r>
    </w:p>
    <w:p w14:paraId="48D9606A" w14:textId="7AF3935E" w:rsidR="00815E68" w:rsidRDefault="00815E68">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_Toc164928073 \h </w:instrText>
      </w:r>
      <w:r>
        <w:rPr>
          <w:noProof/>
        </w:rPr>
      </w:r>
      <w:r>
        <w:rPr>
          <w:noProof/>
        </w:rPr>
        <w:fldChar w:fldCharType="separate"/>
      </w:r>
      <w:r>
        <w:rPr>
          <w:noProof/>
        </w:rPr>
        <w:t>78</w:t>
      </w:r>
      <w:r>
        <w:rPr>
          <w:noProof/>
        </w:rPr>
        <w:fldChar w:fldCharType="end"/>
      </w:r>
    </w:p>
    <w:p w14:paraId="565492FB" w14:textId="561C48EE" w:rsidR="00815E68" w:rsidRDefault="00815E68">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_Toc164928074 \h </w:instrText>
      </w:r>
      <w:r>
        <w:rPr>
          <w:noProof/>
        </w:rPr>
      </w:r>
      <w:r>
        <w:rPr>
          <w:noProof/>
        </w:rPr>
        <w:fldChar w:fldCharType="separate"/>
      </w:r>
      <w:r>
        <w:rPr>
          <w:noProof/>
        </w:rPr>
        <w:t>78</w:t>
      </w:r>
      <w:r>
        <w:rPr>
          <w:noProof/>
        </w:rPr>
        <w:fldChar w:fldCharType="end"/>
      </w:r>
    </w:p>
    <w:p w14:paraId="0597842C" w14:textId="7320E138" w:rsidR="00815E68" w:rsidRDefault="00815E68">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_Toc164928075 \h </w:instrText>
      </w:r>
      <w:r>
        <w:rPr>
          <w:noProof/>
        </w:rPr>
      </w:r>
      <w:r>
        <w:rPr>
          <w:noProof/>
        </w:rPr>
        <w:fldChar w:fldCharType="separate"/>
      </w:r>
      <w:r>
        <w:rPr>
          <w:noProof/>
        </w:rPr>
        <w:t>78</w:t>
      </w:r>
      <w:r>
        <w:rPr>
          <w:noProof/>
        </w:rPr>
        <w:fldChar w:fldCharType="end"/>
      </w:r>
    </w:p>
    <w:p w14:paraId="20B64F6C" w14:textId="44E4C992" w:rsidR="00815E68" w:rsidRDefault="00815E68">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_Toc164928076 \h </w:instrText>
      </w:r>
      <w:r>
        <w:rPr>
          <w:noProof/>
        </w:rPr>
      </w:r>
      <w:r>
        <w:rPr>
          <w:noProof/>
        </w:rPr>
        <w:fldChar w:fldCharType="separate"/>
      </w:r>
      <w:r>
        <w:rPr>
          <w:noProof/>
        </w:rPr>
        <w:t>78</w:t>
      </w:r>
      <w:r>
        <w:rPr>
          <w:noProof/>
        </w:rPr>
        <w:fldChar w:fldCharType="end"/>
      </w:r>
    </w:p>
    <w:p w14:paraId="0D11A7FF" w14:textId="243D8E0A" w:rsidR="00815E68" w:rsidRDefault="00815E68">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_Toc164928077 \h </w:instrText>
      </w:r>
      <w:r>
        <w:rPr>
          <w:noProof/>
        </w:rPr>
      </w:r>
      <w:r>
        <w:rPr>
          <w:noProof/>
        </w:rPr>
        <w:fldChar w:fldCharType="separate"/>
      </w:r>
      <w:r>
        <w:rPr>
          <w:noProof/>
        </w:rPr>
        <w:t>79</w:t>
      </w:r>
      <w:r>
        <w:rPr>
          <w:noProof/>
        </w:rPr>
        <w:fldChar w:fldCharType="end"/>
      </w:r>
    </w:p>
    <w:p w14:paraId="7966993B" w14:textId="3B1E3150" w:rsidR="00815E68" w:rsidRDefault="00815E68">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_Toc164928078 \h </w:instrText>
      </w:r>
      <w:r>
        <w:rPr>
          <w:noProof/>
        </w:rPr>
      </w:r>
      <w:r>
        <w:rPr>
          <w:noProof/>
        </w:rPr>
        <w:fldChar w:fldCharType="separate"/>
      </w:r>
      <w:r>
        <w:rPr>
          <w:noProof/>
        </w:rPr>
        <w:t>79</w:t>
      </w:r>
      <w:r>
        <w:rPr>
          <w:noProof/>
        </w:rPr>
        <w:fldChar w:fldCharType="end"/>
      </w:r>
    </w:p>
    <w:p w14:paraId="70116417" w14:textId="6D740275"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_Toc164928079 \h </w:instrText>
      </w:r>
      <w:r>
        <w:rPr>
          <w:noProof/>
        </w:rPr>
      </w:r>
      <w:r>
        <w:rPr>
          <w:noProof/>
        </w:rPr>
        <w:fldChar w:fldCharType="separate"/>
      </w:r>
      <w:r>
        <w:rPr>
          <w:noProof/>
        </w:rPr>
        <w:t>79</w:t>
      </w:r>
      <w:r>
        <w:rPr>
          <w:noProof/>
        </w:rPr>
        <w:fldChar w:fldCharType="end"/>
      </w:r>
    </w:p>
    <w:p w14:paraId="6639C9B4" w14:textId="68091BC3"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_Toc164928080 \h </w:instrText>
      </w:r>
      <w:r>
        <w:rPr>
          <w:noProof/>
        </w:rPr>
      </w:r>
      <w:r>
        <w:rPr>
          <w:noProof/>
        </w:rPr>
        <w:fldChar w:fldCharType="separate"/>
      </w:r>
      <w:r>
        <w:rPr>
          <w:noProof/>
        </w:rPr>
        <w:t>79</w:t>
      </w:r>
      <w:r>
        <w:rPr>
          <w:noProof/>
        </w:rPr>
        <w:fldChar w:fldCharType="end"/>
      </w:r>
    </w:p>
    <w:p w14:paraId="51FBE843" w14:textId="7136BDB8"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_Toc164928081 \h </w:instrText>
      </w:r>
      <w:r>
        <w:rPr>
          <w:noProof/>
        </w:rPr>
      </w:r>
      <w:r>
        <w:rPr>
          <w:noProof/>
        </w:rPr>
        <w:fldChar w:fldCharType="separate"/>
      </w:r>
      <w:r>
        <w:rPr>
          <w:noProof/>
        </w:rPr>
        <w:t>79</w:t>
      </w:r>
      <w:r>
        <w:rPr>
          <w:noProof/>
        </w:rPr>
        <w:fldChar w:fldCharType="end"/>
      </w:r>
    </w:p>
    <w:p w14:paraId="480A456E" w14:textId="4E2B8714"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_Toc164928082 \h </w:instrText>
      </w:r>
      <w:r>
        <w:rPr>
          <w:noProof/>
        </w:rPr>
      </w:r>
      <w:r>
        <w:rPr>
          <w:noProof/>
        </w:rPr>
        <w:fldChar w:fldCharType="separate"/>
      </w:r>
      <w:r>
        <w:rPr>
          <w:noProof/>
        </w:rPr>
        <w:t>79</w:t>
      </w:r>
      <w:r>
        <w:rPr>
          <w:noProof/>
        </w:rPr>
        <w:fldChar w:fldCharType="end"/>
      </w:r>
    </w:p>
    <w:p w14:paraId="4D1666CD" w14:textId="01E2A54E"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_Toc164928083 \h </w:instrText>
      </w:r>
      <w:r>
        <w:rPr>
          <w:noProof/>
        </w:rPr>
      </w:r>
      <w:r>
        <w:rPr>
          <w:noProof/>
        </w:rPr>
        <w:fldChar w:fldCharType="separate"/>
      </w:r>
      <w:r>
        <w:rPr>
          <w:noProof/>
        </w:rPr>
        <w:t>79</w:t>
      </w:r>
      <w:r>
        <w:rPr>
          <w:noProof/>
        </w:rPr>
        <w:fldChar w:fldCharType="end"/>
      </w:r>
    </w:p>
    <w:p w14:paraId="6F729824" w14:textId="72386F3D"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AA0DD1">
        <w:rPr>
          <w:noProof/>
        </w:rPr>
        <w:t>Subscription</w:t>
      </w:r>
      <w:r w:rsidRPr="00AA0DD1">
        <w:rPr>
          <w:noProof/>
          <w:lang w:eastAsia="zh-CN"/>
        </w:rPr>
        <w:t>s</w:t>
      </w:r>
      <w:r>
        <w:rPr>
          <w:noProof/>
        </w:rPr>
        <w:tab/>
      </w:r>
      <w:r>
        <w:rPr>
          <w:noProof/>
        </w:rPr>
        <w:fldChar w:fldCharType="begin"/>
      </w:r>
      <w:r>
        <w:rPr>
          <w:noProof/>
        </w:rPr>
        <w:instrText xml:space="preserve"> PAGEREF _Toc164928084 \h </w:instrText>
      </w:r>
      <w:r>
        <w:rPr>
          <w:noProof/>
        </w:rPr>
      </w:r>
      <w:r>
        <w:rPr>
          <w:noProof/>
        </w:rPr>
        <w:fldChar w:fldCharType="separate"/>
      </w:r>
      <w:r>
        <w:rPr>
          <w:noProof/>
        </w:rPr>
        <w:t>80</w:t>
      </w:r>
      <w:r>
        <w:rPr>
          <w:noProof/>
        </w:rPr>
        <w:fldChar w:fldCharType="end"/>
      </w:r>
    </w:p>
    <w:p w14:paraId="1A439CD5" w14:textId="30F67A24"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_Toc164928085 \h </w:instrText>
      </w:r>
      <w:r>
        <w:rPr>
          <w:noProof/>
        </w:rPr>
      </w:r>
      <w:r>
        <w:rPr>
          <w:noProof/>
        </w:rPr>
        <w:fldChar w:fldCharType="separate"/>
      </w:r>
      <w:r>
        <w:rPr>
          <w:noProof/>
        </w:rPr>
        <w:t>80</w:t>
      </w:r>
      <w:r>
        <w:rPr>
          <w:noProof/>
        </w:rPr>
        <w:fldChar w:fldCharType="end"/>
      </w:r>
    </w:p>
    <w:p w14:paraId="2EE465AE" w14:textId="59C724C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_Toc164928086 \h </w:instrText>
      </w:r>
      <w:r>
        <w:rPr>
          <w:noProof/>
        </w:rPr>
      </w:r>
      <w:r>
        <w:rPr>
          <w:noProof/>
        </w:rPr>
        <w:fldChar w:fldCharType="separate"/>
      </w:r>
      <w:r>
        <w:rPr>
          <w:noProof/>
        </w:rPr>
        <w:t>80</w:t>
      </w:r>
      <w:r>
        <w:rPr>
          <w:noProof/>
        </w:rPr>
        <w:fldChar w:fldCharType="end"/>
      </w:r>
    </w:p>
    <w:p w14:paraId="0B1D96EF" w14:textId="0A68065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_Toc164928087 \h </w:instrText>
      </w:r>
      <w:r>
        <w:rPr>
          <w:noProof/>
        </w:rPr>
      </w:r>
      <w:r>
        <w:rPr>
          <w:noProof/>
        </w:rPr>
        <w:fldChar w:fldCharType="separate"/>
      </w:r>
      <w:r>
        <w:rPr>
          <w:noProof/>
        </w:rPr>
        <w:t>81</w:t>
      </w:r>
      <w:r>
        <w:rPr>
          <w:noProof/>
        </w:rPr>
        <w:fldChar w:fldCharType="end"/>
      </w:r>
    </w:p>
    <w:p w14:paraId="093416AF" w14:textId="38B79B19"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_Toc164928088 \h </w:instrText>
      </w:r>
      <w:r>
        <w:rPr>
          <w:noProof/>
        </w:rPr>
      </w:r>
      <w:r>
        <w:rPr>
          <w:noProof/>
        </w:rPr>
        <w:fldChar w:fldCharType="separate"/>
      </w:r>
      <w:r>
        <w:rPr>
          <w:noProof/>
        </w:rPr>
        <w:t>81</w:t>
      </w:r>
      <w:r>
        <w:rPr>
          <w:noProof/>
        </w:rPr>
        <w:fldChar w:fldCharType="end"/>
      </w:r>
    </w:p>
    <w:p w14:paraId="2E56F278" w14:textId="0286856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_Toc164928089 \h </w:instrText>
      </w:r>
      <w:r>
        <w:rPr>
          <w:noProof/>
        </w:rPr>
      </w:r>
      <w:r>
        <w:rPr>
          <w:noProof/>
        </w:rPr>
        <w:fldChar w:fldCharType="separate"/>
      </w:r>
      <w:r>
        <w:rPr>
          <w:noProof/>
        </w:rPr>
        <w:t>81</w:t>
      </w:r>
      <w:r>
        <w:rPr>
          <w:noProof/>
        </w:rPr>
        <w:fldChar w:fldCharType="end"/>
      </w:r>
    </w:p>
    <w:p w14:paraId="58A0B697" w14:textId="07302B5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AA0DD1">
        <w:rPr>
          <w:noProof/>
        </w:rPr>
        <w:t>Subscription</w:t>
      </w:r>
      <w:r>
        <w:rPr>
          <w:noProof/>
        </w:rPr>
        <w:tab/>
      </w:r>
      <w:r>
        <w:rPr>
          <w:noProof/>
        </w:rPr>
        <w:fldChar w:fldCharType="begin"/>
      </w:r>
      <w:r>
        <w:rPr>
          <w:noProof/>
        </w:rPr>
        <w:instrText xml:space="preserve"> PAGEREF _Toc164928090 \h </w:instrText>
      </w:r>
      <w:r>
        <w:rPr>
          <w:noProof/>
        </w:rPr>
      </w:r>
      <w:r>
        <w:rPr>
          <w:noProof/>
        </w:rPr>
        <w:fldChar w:fldCharType="separate"/>
      </w:r>
      <w:r>
        <w:rPr>
          <w:noProof/>
        </w:rPr>
        <w:t>82</w:t>
      </w:r>
      <w:r>
        <w:rPr>
          <w:noProof/>
        </w:rPr>
        <w:fldChar w:fldCharType="end"/>
      </w:r>
    </w:p>
    <w:p w14:paraId="2889A642" w14:textId="0A3066D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_Toc164928091 \h </w:instrText>
      </w:r>
      <w:r>
        <w:rPr>
          <w:noProof/>
        </w:rPr>
      </w:r>
      <w:r>
        <w:rPr>
          <w:noProof/>
        </w:rPr>
        <w:fldChar w:fldCharType="separate"/>
      </w:r>
      <w:r>
        <w:rPr>
          <w:noProof/>
        </w:rPr>
        <w:t>82</w:t>
      </w:r>
      <w:r>
        <w:rPr>
          <w:noProof/>
        </w:rPr>
        <w:fldChar w:fldCharType="end"/>
      </w:r>
    </w:p>
    <w:p w14:paraId="43BBFEEE" w14:textId="69943CA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_Toc164928092 \h </w:instrText>
      </w:r>
      <w:r>
        <w:rPr>
          <w:noProof/>
        </w:rPr>
      </w:r>
      <w:r>
        <w:rPr>
          <w:noProof/>
        </w:rPr>
        <w:fldChar w:fldCharType="separate"/>
      </w:r>
      <w:r>
        <w:rPr>
          <w:noProof/>
        </w:rPr>
        <w:t>82</w:t>
      </w:r>
      <w:r>
        <w:rPr>
          <w:noProof/>
        </w:rPr>
        <w:fldChar w:fldCharType="end"/>
      </w:r>
    </w:p>
    <w:p w14:paraId="1E2FB8D8" w14:textId="5007E86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_Toc164928093 \h </w:instrText>
      </w:r>
      <w:r>
        <w:rPr>
          <w:noProof/>
        </w:rPr>
      </w:r>
      <w:r>
        <w:rPr>
          <w:noProof/>
        </w:rPr>
        <w:fldChar w:fldCharType="separate"/>
      </w:r>
      <w:r>
        <w:rPr>
          <w:noProof/>
        </w:rPr>
        <w:t>82</w:t>
      </w:r>
      <w:r>
        <w:rPr>
          <w:noProof/>
        </w:rPr>
        <w:fldChar w:fldCharType="end"/>
      </w:r>
    </w:p>
    <w:p w14:paraId="27D2FBC7" w14:textId="29F8ABC6"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_Toc164928094 \h </w:instrText>
      </w:r>
      <w:r>
        <w:rPr>
          <w:noProof/>
        </w:rPr>
      </w:r>
      <w:r>
        <w:rPr>
          <w:noProof/>
        </w:rPr>
        <w:fldChar w:fldCharType="separate"/>
      </w:r>
      <w:r>
        <w:rPr>
          <w:noProof/>
        </w:rPr>
        <w:t>82</w:t>
      </w:r>
      <w:r>
        <w:rPr>
          <w:noProof/>
        </w:rPr>
        <w:fldChar w:fldCharType="end"/>
      </w:r>
    </w:p>
    <w:p w14:paraId="6411DBCE" w14:textId="5A3FF883"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_Toc164928095 \h </w:instrText>
      </w:r>
      <w:r>
        <w:rPr>
          <w:noProof/>
        </w:rPr>
      </w:r>
      <w:r>
        <w:rPr>
          <w:noProof/>
        </w:rPr>
        <w:fldChar w:fldCharType="separate"/>
      </w:r>
      <w:r>
        <w:rPr>
          <w:noProof/>
        </w:rPr>
        <w:t>83</w:t>
      </w:r>
      <w:r>
        <w:rPr>
          <w:noProof/>
        </w:rPr>
        <w:fldChar w:fldCharType="end"/>
      </w:r>
    </w:p>
    <w:p w14:paraId="1C2A57DD" w14:textId="5FC3030B"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_Toc164928096 \h </w:instrText>
      </w:r>
      <w:r>
        <w:rPr>
          <w:noProof/>
        </w:rPr>
      </w:r>
      <w:r>
        <w:rPr>
          <w:noProof/>
        </w:rPr>
        <w:fldChar w:fldCharType="separate"/>
      </w:r>
      <w:r>
        <w:rPr>
          <w:noProof/>
        </w:rPr>
        <w:t>84</w:t>
      </w:r>
      <w:r>
        <w:rPr>
          <w:noProof/>
        </w:rPr>
        <w:fldChar w:fldCharType="end"/>
      </w:r>
    </w:p>
    <w:p w14:paraId="1F796D96" w14:textId="191C8DD7"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_Toc164928097 \h </w:instrText>
      </w:r>
      <w:r>
        <w:rPr>
          <w:noProof/>
        </w:rPr>
      </w:r>
      <w:r>
        <w:rPr>
          <w:noProof/>
        </w:rPr>
        <w:fldChar w:fldCharType="separate"/>
      </w:r>
      <w:r>
        <w:rPr>
          <w:noProof/>
        </w:rPr>
        <w:t>85</w:t>
      </w:r>
      <w:r>
        <w:rPr>
          <w:noProof/>
        </w:rPr>
        <w:fldChar w:fldCharType="end"/>
      </w:r>
    </w:p>
    <w:p w14:paraId="106DE518" w14:textId="7E0E7C64"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_Toc164928098 \h </w:instrText>
      </w:r>
      <w:r>
        <w:rPr>
          <w:noProof/>
        </w:rPr>
      </w:r>
      <w:r>
        <w:rPr>
          <w:noProof/>
        </w:rPr>
        <w:fldChar w:fldCharType="separate"/>
      </w:r>
      <w:r>
        <w:rPr>
          <w:noProof/>
        </w:rPr>
        <w:t>86</w:t>
      </w:r>
      <w:r>
        <w:rPr>
          <w:noProof/>
        </w:rPr>
        <w:fldChar w:fldCharType="end"/>
      </w:r>
    </w:p>
    <w:p w14:paraId="62FA75C6" w14:textId="690155FF"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_Toc164928099 \h </w:instrText>
      </w:r>
      <w:r>
        <w:rPr>
          <w:noProof/>
        </w:rPr>
      </w:r>
      <w:r>
        <w:rPr>
          <w:noProof/>
        </w:rPr>
        <w:fldChar w:fldCharType="separate"/>
      </w:r>
      <w:r>
        <w:rPr>
          <w:noProof/>
        </w:rPr>
        <w:t>86</w:t>
      </w:r>
      <w:r>
        <w:rPr>
          <w:noProof/>
        </w:rPr>
        <w:fldChar w:fldCharType="end"/>
      </w:r>
    </w:p>
    <w:p w14:paraId="3D8525A4" w14:textId="1BB39BB4"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 Metrics</w:t>
      </w:r>
      <w:r w:rsidRPr="00AA0DD1">
        <w:rPr>
          <w:noProof/>
          <w:lang w:val="en-US"/>
        </w:rPr>
        <w:t xml:space="preserve"> Notification</w:t>
      </w:r>
      <w:r>
        <w:rPr>
          <w:noProof/>
        </w:rPr>
        <w:tab/>
      </w:r>
      <w:r>
        <w:rPr>
          <w:noProof/>
        </w:rPr>
        <w:fldChar w:fldCharType="begin"/>
      </w:r>
      <w:r>
        <w:rPr>
          <w:noProof/>
        </w:rPr>
        <w:instrText xml:space="preserve"> PAGEREF _Toc164928100 \h </w:instrText>
      </w:r>
      <w:r>
        <w:rPr>
          <w:noProof/>
        </w:rPr>
      </w:r>
      <w:r>
        <w:rPr>
          <w:noProof/>
        </w:rPr>
        <w:fldChar w:fldCharType="separate"/>
      </w:r>
      <w:r>
        <w:rPr>
          <w:noProof/>
        </w:rPr>
        <w:t>87</w:t>
      </w:r>
      <w:r>
        <w:rPr>
          <w:noProof/>
        </w:rPr>
        <w:fldChar w:fldCharType="end"/>
      </w:r>
    </w:p>
    <w:p w14:paraId="3801CFF5" w14:textId="7071AD2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_Toc164928101 \h </w:instrText>
      </w:r>
      <w:r>
        <w:rPr>
          <w:noProof/>
        </w:rPr>
      </w:r>
      <w:r>
        <w:rPr>
          <w:noProof/>
        </w:rPr>
        <w:fldChar w:fldCharType="separate"/>
      </w:r>
      <w:r>
        <w:rPr>
          <w:noProof/>
        </w:rPr>
        <w:t>88</w:t>
      </w:r>
      <w:r>
        <w:rPr>
          <w:noProof/>
        </w:rPr>
        <w:fldChar w:fldCharType="end"/>
      </w:r>
    </w:p>
    <w:p w14:paraId="3893B981" w14:textId="43F8E38A"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_Toc164928102 \h </w:instrText>
      </w:r>
      <w:r>
        <w:rPr>
          <w:noProof/>
        </w:rPr>
      </w:r>
      <w:r>
        <w:rPr>
          <w:noProof/>
        </w:rPr>
        <w:fldChar w:fldCharType="separate"/>
      </w:r>
      <w:r>
        <w:rPr>
          <w:noProof/>
        </w:rPr>
        <w:t>88</w:t>
      </w:r>
      <w:r>
        <w:rPr>
          <w:noProof/>
        </w:rPr>
        <w:fldChar w:fldCharType="end"/>
      </w:r>
    </w:p>
    <w:p w14:paraId="164058FE" w14:textId="21FBEE1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_Toc164928103 \h </w:instrText>
      </w:r>
      <w:r>
        <w:rPr>
          <w:noProof/>
        </w:rPr>
      </w:r>
      <w:r>
        <w:rPr>
          <w:noProof/>
        </w:rPr>
        <w:fldChar w:fldCharType="separate"/>
      </w:r>
      <w:r>
        <w:rPr>
          <w:noProof/>
        </w:rPr>
        <w:t>88</w:t>
      </w:r>
      <w:r>
        <w:rPr>
          <w:noProof/>
        </w:rPr>
        <w:fldChar w:fldCharType="end"/>
      </w:r>
    </w:p>
    <w:p w14:paraId="3DA2B48E" w14:textId="27A192A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_Toc164928104 \h </w:instrText>
      </w:r>
      <w:r>
        <w:rPr>
          <w:noProof/>
        </w:rPr>
      </w:r>
      <w:r>
        <w:rPr>
          <w:noProof/>
        </w:rPr>
        <w:fldChar w:fldCharType="separate"/>
      </w:r>
      <w:r>
        <w:rPr>
          <w:noProof/>
        </w:rPr>
        <w:t>88</w:t>
      </w:r>
      <w:r>
        <w:rPr>
          <w:noProof/>
        </w:rPr>
        <w:fldChar w:fldCharType="end"/>
      </w:r>
    </w:p>
    <w:p w14:paraId="25F592D7" w14:textId="7F774E0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_Toc164928105 \h </w:instrText>
      </w:r>
      <w:r>
        <w:rPr>
          <w:noProof/>
        </w:rPr>
      </w:r>
      <w:r>
        <w:rPr>
          <w:noProof/>
        </w:rPr>
        <w:fldChar w:fldCharType="separate"/>
      </w:r>
      <w:r>
        <w:rPr>
          <w:noProof/>
        </w:rPr>
        <w:t>88</w:t>
      </w:r>
      <w:r>
        <w:rPr>
          <w:noProof/>
        </w:rPr>
        <w:fldChar w:fldCharType="end"/>
      </w:r>
    </w:p>
    <w:p w14:paraId="590F011E" w14:textId="23FE3E3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_Toc164928106 \h </w:instrText>
      </w:r>
      <w:r>
        <w:rPr>
          <w:noProof/>
        </w:rPr>
      </w:r>
      <w:r>
        <w:rPr>
          <w:noProof/>
        </w:rPr>
        <w:fldChar w:fldCharType="separate"/>
      </w:r>
      <w:r>
        <w:rPr>
          <w:noProof/>
        </w:rPr>
        <w:t>88</w:t>
      </w:r>
      <w:r>
        <w:rPr>
          <w:noProof/>
        </w:rPr>
        <w:fldChar w:fldCharType="end"/>
      </w:r>
    </w:p>
    <w:p w14:paraId="2FAAD2E3" w14:textId="3E5F342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_Toc164928107 \h </w:instrText>
      </w:r>
      <w:r>
        <w:rPr>
          <w:noProof/>
        </w:rPr>
      </w:r>
      <w:r>
        <w:rPr>
          <w:noProof/>
        </w:rPr>
        <w:fldChar w:fldCharType="separate"/>
      </w:r>
      <w:r>
        <w:rPr>
          <w:noProof/>
        </w:rPr>
        <w:t>88</w:t>
      </w:r>
      <w:r>
        <w:rPr>
          <w:noProof/>
        </w:rPr>
        <w:fldChar w:fldCharType="end"/>
      </w:r>
    </w:p>
    <w:p w14:paraId="47691306" w14:textId="6A4F8A57"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_Toc164928108 \h </w:instrText>
      </w:r>
      <w:r>
        <w:rPr>
          <w:noProof/>
        </w:rPr>
      </w:r>
      <w:r>
        <w:rPr>
          <w:noProof/>
        </w:rPr>
        <w:fldChar w:fldCharType="separate"/>
      </w:r>
      <w:r>
        <w:rPr>
          <w:noProof/>
        </w:rPr>
        <w:t>88</w:t>
      </w:r>
      <w:r>
        <w:rPr>
          <w:noProof/>
        </w:rPr>
        <w:fldChar w:fldCharType="end"/>
      </w:r>
    </w:p>
    <w:p w14:paraId="250BAEBD" w14:textId="12EA844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AA0DD1">
        <w:rPr>
          <w:noProof/>
          <w:lang w:val="en-US"/>
        </w:rPr>
        <w:t xml:space="preserve"> Subscribe Notification</w:t>
      </w:r>
      <w:r>
        <w:rPr>
          <w:noProof/>
        </w:rPr>
        <w:tab/>
      </w:r>
      <w:r>
        <w:rPr>
          <w:noProof/>
        </w:rPr>
        <w:fldChar w:fldCharType="begin"/>
      </w:r>
      <w:r>
        <w:rPr>
          <w:noProof/>
        </w:rPr>
        <w:instrText xml:space="preserve"> PAGEREF _Toc164928109 \h </w:instrText>
      </w:r>
      <w:r>
        <w:rPr>
          <w:noProof/>
        </w:rPr>
      </w:r>
      <w:r>
        <w:rPr>
          <w:noProof/>
        </w:rPr>
        <w:fldChar w:fldCharType="separate"/>
      </w:r>
      <w:r>
        <w:rPr>
          <w:noProof/>
        </w:rPr>
        <w:t>89</w:t>
      </w:r>
      <w:r>
        <w:rPr>
          <w:noProof/>
        </w:rPr>
        <w:fldChar w:fldCharType="end"/>
      </w:r>
    </w:p>
    <w:p w14:paraId="4C3B4F2B" w14:textId="7934664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_Toc164928110 \h </w:instrText>
      </w:r>
      <w:r>
        <w:rPr>
          <w:noProof/>
        </w:rPr>
      </w:r>
      <w:r>
        <w:rPr>
          <w:noProof/>
        </w:rPr>
        <w:fldChar w:fldCharType="separate"/>
      </w:r>
      <w:r>
        <w:rPr>
          <w:noProof/>
        </w:rPr>
        <w:t>89</w:t>
      </w:r>
      <w:r>
        <w:rPr>
          <w:noProof/>
        </w:rPr>
        <w:fldChar w:fldCharType="end"/>
      </w:r>
    </w:p>
    <w:p w14:paraId="1A58FB8A" w14:textId="5380E7C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_Toc164928111 \h </w:instrText>
      </w:r>
      <w:r>
        <w:rPr>
          <w:noProof/>
        </w:rPr>
      </w:r>
      <w:r>
        <w:rPr>
          <w:noProof/>
        </w:rPr>
        <w:fldChar w:fldCharType="separate"/>
      </w:r>
      <w:r>
        <w:rPr>
          <w:noProof/>
        </w:rPr>
        <w:t>89</w:t>
      </w:r>
      <w:r>
        <w:rPr>
          <w:noProof/>
        </w:rPr>
        <w:fldChar w:fldCharType="end"/>
      </w:r>
    </w:p>
    <w:p w14:paraId="62B6AB95" w14:textId="6AA2F6A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_Toc164928112 \h </w:instrText>
      </w:r>
      <w:r>
        <w:rPr>
          <w:noProof/>
        </w:rPr>
      </w:r>
      <w:r>
        <w:rPr>
          <w:noProof/>
        </w:rPr>
        <w:fldChar w:fldCharType="separate"/>
      </w:r>
      <w:r>
        <w:rPr>
          <w:noProof/>
        </w:rPr>
        <w:t>90</w:t>
      </w:r>
      <w:r>
        <w:rPr>
          <w:noProof/>
        </w:rPr>
        <w:fldChar w:fldCharType="end"/>
      </w:r>
    </w:p>
    <w:p w14:paraId="14E153CA" w14:textId="6C551502"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_Toc164928113 \h </w:instrText>
      </w:r>
      <w:r>
        <w:rPr>
          <w:noProof/>
        </w:rPr>
      </w:r>
      <w:r>
        <w:rPr>
          <w:noProof/>
        </w:rPr>
        <w:fldChar w:fldCharType="separate"/>
      </w:r>
      <w:r>
        <w:rPr>
          <w:noProof/>
        </w:rPr>
        <w:t>90</w:t>
      </w:r>
      <w:r>
        <w:rPr>
          <w:noProof/>
        </w:rPr>
        <w:fldChar w:fldCharType="end"/>
      </w:r>
    </w:p>
    <w:p w14:paraId="23582C00" w14:textId="60334FC9"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_Toc164928114 \h </w:instrText>
      </w:r>
      <w:r>
        <w:rPr>
          <w:noProof/>
        </w:rPr>
      </w:r>
      <w:r>
        <w:rPr>
          <w:noProof/>
        </w:rPr>
        <w:fldChar w:fldCharType="separate"/>
      </w:r>
      <w:r>
        <w:rPr>
          <w:noProof/>
        </w:rPr>
        <w:t>91</w:t>
      </w:r>
      <w:r>
        <w:rPr>
          <w:noProof/>
        </w:rPr>
        <w:fldChar w:fldCharType="end"/>
      </w:r>
    </w:p>
    <w:p w14:paraId="089CB7A6" w14:textId="3EAAD14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_Toc164928115 \h </w:instrText>
      </w:r>
      <w:r>
        <w:rPr>
          <w:noProof/>
        </w:rPr>
      </w:r>
      <w:r>
        <w:rPr>
          <w:noProof/>
        </w:rPr>
        <w:fldChar w:fldCharType="separate"/>
      </w:r>
      <w:r>
        <w:rPr>
          <w:noProof/>
        </w:rPr>
        <w:t>91</w:t>
      </w:r>
      <w:r>
        <w:rPr>
          <w:noProof/>
        </w:rPr>
        <w:fldChar w:fldCharType="end"/>
      </w:r>
    </w:p>
    <w:p w14:paraId="7F3DFEE4" w14:textId="4C8D3694"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_Toc164928116 \h </w:instrText>
      </w:r>
      <w:r>
        <w:rPr>
          <w:noProof/>
        </w:rPr>
      </w:r>
      <w:r>
        <w:rPr>
          <w:noProof/>
        </w:rPr>
        <w:fldChar w:fldCharType="separate"/>
      </w:r>
      <w:r>
        <w:rPr>
          <w:noProof/>
        </w:rPr>
        <w:t>91</w:t>
      </w:r>
      <w:r>
        <w:rPr>
          <w:noProof/>
        </w:rPr>
        <w:fldChar w:fldCharType="end"/>
      </w:r>
    </w:p>
    <w:p w14:paraId="08687BC0" w14:textId="564A257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_Toc164928117 \h </w:instrText>
      </w:r>
      <w:r>
        <w:rPr>
          <w:noProof/>
        </w:rPr>
      </w:r>
      <w:r>
        <w:rPr>
          <w:noProof/>
        </w:rPr>
        <w:fldChar w:fldCharType="separate"/>
      </w:r>
      <w:r>
        <w:rPr>
          <w:noProof/>
        </w:rPr>
        <w:t>91</w:t>
      </w:r>
      <w:r>
        <w:rPr>
          <w:noProof/>
        </w:rPr>
        <w:fldChar w:fldCharType="end"/>
      </w:r>
    </w:p>
    <w:p w14:paraId="2B601F3C" w14:textId="5462B6A4"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_Toc164928118 \h </w:instrText>
      </w:r>
      <w:r>
        <w:rPr>
          <w:noProof/>
        </w:rPr>
      </w:r>
      <w:r>
        <w:rPr>
          <w:noProof/>
        </w:rPr>
        <w:fldChar w:fldCharType="separate"/>
      </w:r>
      <w:r>
        <w:rPr>
          <w:noProof/>
        </w:rPr>
        <w:t>91</w:t>
      </w:r>
      <w:r>
        <w:rPr>
          <w:noProof/>
        </w:rPr>
        <w:fldChar w:fldCharType="end"/>
      </w:r>
    </w:p>
    <w:p w14:paraId="219B1A43" w14:textId="7950FD15"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_Toc164928119 \h </w:instrText>
      </w:r>
      <w:r>
        <w:rPr>
          <w:noProof/>
        </w:rPr>
      </w:r>
      <w:r>
        <w:rPr>
          <w:noProof/>
        </w:rPr>
        <w:fldChar w:fldCharType="separate"/>
      </w:r>
      <w:r>
        <w:rPr>
          <w:noProof/>
        </w:rPr>
        <w:t>92</w:t>
      </w:r>
      <w:r>
        <w:rPr>
          <w:noProof/>
        </w:rPr>
        <w:fldChar w:fldCharType="end"/>
      </w:r>
    </w:p>
    <w:p w14:paraId="564B5188" w14:textId="2B34B4B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_Toc164928120 \h </w:instrText>
      </w:r>
      <w:r>
        <w:rPr>
          <w:noProof/>
        </w:rPr>
      </w:r>
      <w:r>
        <w:rPr>
          <w:noProof/>
        </w:rPr>
        <w:fldChar w:fldCharType="separate"/>
      </w:r>
      <w:r>
        <w:rPr>
          <w:noProof/>
        </w:rPr>
        <w:t>92</w:t>
      </w:r>
      <w:r>
        <w:rPr>
          <w:noProof/>
        </w:rPr>
        <w:fldChar w:fldCharType="end"/>
      </w:r>
    </w:p>
    <w:p w14:paraId="2283BC67" w14:textId="2A92C510"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_Toc164928121 \h </w:instrText>
      </w:r>
      <w:r>
        <w:rPr>
          <w:noProof/>
        </w:rPr>
      </w:r>
      <w:r>
        <w:rPr>
          <w:noProof/>
        </w:rPr>
        <w:fldChar w:fldCharType="separate"/>
      </w:r>
      <w:r>
        <w:rPr>
          <w:noProof/>
        </w:rPr>
        <w:t>94</w:t>
      </w:r>
      <w:r>
        <w:rPr>
          <w:noProof/>
        </w:rPr>
        <w:fldChar w:fldCharType="end"/>
      </w:r>
    </w:p>
    <w:p w14:paraId="32DF87C5" w14:textId="3C30208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_Toc164928122 \h </w:instrText>
      </w:r>
      <w:r>
        <w:rPr>
          <w:noProof/>
        </w:rPr>
      </w:r>
      <w:r>
        <w:rPr>
          <w:noProof/>
        </w:rPr>
        <w:fldChar w:fldCharType="separate"/>
      </w:r>
      <w:r>
        <w:rPr>
          <w:noProof/>
        </w:rPr>
        <w:t>94</w:t>
      </w:r>
      <w:r>
        <w:rPr>
          <w:noProof/>
        </w:rPr>
        <w:fldChar w:fldCharType="end"/>
      </w:r>
    </w:p>
    <w:p w14:paraId="44686DED" w14:textId="058FBB1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_Toc164928123 \h </w:instrText>
      </w:r>
      <w:r>
        <w:rPr>
          <w:noProof/>
        </w:rPr>
      </w:r>
      <w:r>
        <w:rPr>
          <w:noProof/>
        </w:rPr>
        <w:fldChar w:fldCharType="separate"/>
      </w:r>
      <w:r>
        <w:rPr>
          <w:noProof/>
        </w:rPr>
        <w:t>94</w:t>
      </w:r>
      <w:r>
        <w:rPr>
          <w:noProof/>
        </w:rPr>
        <w:fldChar w:fldCharType="end"/>
      </w:r>
    </w:p>
    <w:p w14:paraId="754E035F" w14:textId="3EFDF57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_Toc164928124 \h </w:instrText>
      </w:r>
      <w:r>
        <w:rPr>
          <w:noProof/>
        </w:rPr>
      </w:r>
      <w:r>
        <w:rPr>
          <w:noProof/>
        </w:rPr>
        <w:fldChar w:fldCharType="separate"/>
      </w:r>
      <w:r>
        <w:rPr>
          <w:noProof/>
        </w:rPr>
        <w:t>95</w:t>
      </w:r>
      <w:r>
        <w:rPr>
          <w:noProof/>
        </w:rPr>
        <w:fldChar w:fldCharType="end"/>
      </w:r>
    </w:p>
    <w:p w14:paraId="4CE45164" w14:textId="339315C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_Toc164928125 \h </w:instrText>
      </w:r>
      <w:r>
        <w:rPr>
          <w:noProof/>
        </w:rPr>
      </w:r>
      <w:r>
        <w:rPr>
          <w:noProof/>
        </w:rPr>
        <w:fldChar w:fldCharType="separate"/>
      </w:r>
      <w:r>
        <w:rPr>
          <w:noProof/>
        </w:rPr>
        <w:t>95</w:t>
      </w:r>
      <w:r>
        <w:rPr>
          <w:noProof/>
        </w:rPr>
        <w:fldChar w:fldCharType="end"/>
      </w:r>
    </w:p>
    <w:p w14:paraId="6E134929" w14:textId="2C03154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_Toc164928126 \h </w:instrText>
      </w:r>
      <w:r>
        <w:rPr>
          <w:noProof/>
        </w:rPr>
      </w:r>
      <w:r>
        <w:rPr>
          <w:noProof/>
        </w:rPr>
        <w:fldChar w:fldCharType="separate"/>
      </w:r>
      <w:r>
        <w:rPr>
          <w:noProof/>
        </w:rPr>
        <w:t>95</w:t>
      </w:r>
      <w:r>
        <w:rPr>
          <w:noProof/>
        </w:rPr>
        <w:fldChar w:fldCharType="end"/>
      </w:r>
    </w:p>
    <w:p w14:paraId="74EA8FF2" w14:textId="0A190844"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_Toc164928127 \h </w:instrText>
      </w:r>
      <w:r>
        <w:rPr>
          <w:noProof/>
        </w:rPr>
      </w:r>
      <w:r>
        <w:rPr>
          <w:noProof/>
        </w:rPr>
        <w:fldChar w:fldCharType="separate"/>
      </w:r>
      <w:r>
        <w:rPr>
          <w:noProof/>
        </w:rPr>
        <w:t>95</w:t>
      </w:r>
      <w:r>
        <w:rPr>
          <w:noProof/>
        </w:rPr>
        <w:fldChar w:fldCharType="end"/>
      </w:r>
    </w:p>
    <w:p w14:paraId="65A12009" w14:textId="5A63325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_Toc164928128 \h </w:instrText>
      </w:r>
      <w:r>
        <w:rPr>
          <w:noProof/>
        </w:rPr>
      </w:r>
      <w:r>
        <w:rPr>
          <w:noProof/>
        </w:rPr>
        <w:fldChar w:fldCharType="separate"/>
      </w:r>
      <w:r>
        <w:rPr>
          <w:noProof/>
        </w:rPr>
        <w:t>96</w:t>
      </w:r>
      <w:r>
        <w:rPr>
          <w:noProof/>
        </w:rPr>
        <w:fldChar w:fldCharType="end"/>
      </w:r>
    </w:p>
    <w:p w14:paraId="7156F37A" w14:textId="19FD3D15" w:rsidR="00815E68" w:rsidRDefault="00815E68">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CollectInfo</w:t>
      </w:r>
      <w:r>
        <w:rPr>
          <w:noProof/>
        </w:rPr>
        <w:tab/>
      </w:r>
      <w:r>
        <w:rPr>
          <w:noProof/>
        </w:rPr>
        <w:fldChar w:fldCharType="begin"/>
      </w:r>
      <w:r>
        <w:rPr>
          <w:noProof/>
        </w:rPr>
        <w:instrText xml:space="preserve"> PAGEREF _Toc164928129 \h </w:instrText>
      </w:r>
      <w:r>
        <w:rPr>
          <w:noProof/>
        </w:rPr>
      </w:r>
      <w:r>
        <w:rPr>
          <w:noProof/>
        </w:rPr>
        <w:fldChar w:fldCharType="separate"/>
      </w:r>
      <w:r>
        <w:rPr>
          <w:noProof/>
        </w:rPr>
        <w:t>96</w:t>
      </w:r>
      <w:r>
        <w:rPr>
          <w:noProof/>
        </w:rPr>
        <w:fldChar w:fldCharType="end"/>
      </w:r>
    </w:p>
    <w:p w14:paraId="2FC772FA" w14:textId="40012C63" w:rsidR="00815E68" w:rsidRDefault="00815E68">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_Toc164928130 \h </w:instrText>
      </w:r>
      <w:r>
        <w:rPr>
          <w:noProof/>
        </w:rPr>
      </w:r>
      <w:r>
        <w:rPr>
          <w:noProof/>
        </w:rPr>
        <w:fldChar w:fldCharType="separate"/>
      </w:r>
      <w:r>
        <w:rPr>
          <w:noProof/>
        </w:rPr>
        <w:t>96</w:t>
      </w:r>
      <w:r>
        <w:rPr>
          <w:noProof/>
        </w:rPr>
        <w:fldChar w:fldCharType="end"/>
      </w:r>
    </w:p>
    <w:p w14:paraId="1192AAC7" w14:textId="11519920" w:rsidR="00815E68" w:rsidRDefault="00815E68">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QoEMetric</w:t>
      </w:r>
      <w:r>
        <w:rPr>
          <w:noProof/>
        </w:rPr>
        <w:tab/>
      </w:r>
      <w:r>
        <w:rPr>
          <w:noProof/>
        </w:rPr>
        <w:fldChar w:fldCharType="begin"/>
      </w:r>
      <w:r>
        <w:rPr>
          <w:noProof/>
        </w:rPr>
        <w:instrText xml:space="preserve"> PAGEREF _Toc164928131 \h </w:instrText>
      </w:r>
      <w:r>
        <w:rPr>
          <w:noProof/>
        </w:rPr>
      </w:r>
      <w:r>
        <w:rPr>
          <w:noProof/>
        </w:rPr>
        <w:fldChar w:fldCharType="separate"/>
      </w:r>
      <w:r>
        <w:rPr>
          <w:noProof/>
        </w:rPr>
        <w:t>97</w:t>
      </w:r>
      <w:r>
        <w:rPr>
          <w:noProof/>
        </w:rPr>
        <w:fldChar w:fldCharType="end"/>
      </w:r>
    </w:p>
    <w:p w14:paraId="42AE527C" w14:textId="5B3F490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_Toc164928132 \h </w:instrText>
      </w:r>
      <w:r>
        <w:rPr>
          <w:noProof/>
        </w:rPr>
      </w:r>
      <w:r>
        <w:rPr>
          <w:noProof/>
        </w:rPr>
        <w:fldChar w:fldCharType="separate"/>
      </w:r>
      <w:r>
        <w:rPr>
          <w:noProof/>
        </w:rPr>
        <w:t>97</w:t>
      </w:r>
      <w:r>
        <w:rPr>
          <w:noProof/>
        </w:rPr>
        <w:fldChar w:fldCharType="end"/>
      </w:r>
    </w:p>
    <w:p w14:paraId="349F2FBF" w14:textId="2FB6C6A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_Toc164928133 \h </w:instrText>
      </w:r>
      <w:r>
        <w:rPr>
          <w:noProof/>
        </w:rPr>
      </w:r>
      <w:r>
        <w:rPr>
          <w:noProof/>
        </w:rPr>
        <w:fldChar w:fldCharType="separate"/>
      </w:r>
      <w:r>
        <w:rPr>
          <w:noProof/>
        </w:rPr>
        <w:t>97</w:t>
      </w:r>
      <w:r>
        <w:rPr>
          <w:noProof/>
        </w:rPr>
        <w:fldChar w:fldCharType="end"/>
      </w:r>
    </w:p>
    <w:p w14:paraId="59F77DEA" w14:textId="08CD25E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_Toc164928134 \h </w:instrText>
      </w:r>
      <w:r>
        <w:rPr>
          <w:noProof/>
        </w:rPr>
      </w:r>
      <w:r>
        <w:rPr>
          <w:noProof/>
        </w:rPr>
        <w:fldChar w:fldCharType="separate"/>
      </w:r>
      <w:r>
        <w:rPr>
          <w:noProof/>
        </w:rPr>
        <w:t>97</w:t>
      </w:r>
      <w:r>
        <w:rPr>
          <w:noProof/>
        </w:rPr>
        <w:fldChar w:fldCharType="end"/>
      </w:r>
    </w:p>
    <w:p w14:paraId="06A65772" w14:textId="2BF1A8B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_Toc164928135 \h </w:instrText>
      </w:r>
      <w:r>
        <w:rPr>
          <w:noProof/>
        </w:rPr>
      </w:r>
      <w:r>
        <w:rPr>
          <w:noProof/>
        </w:rPr>
        <w:fldChar w:fldCharType="separate"/>
      </w:r>
      <w:r>
        <w:rPr>
          <w:noProof/>
        </w:rPr>
        <w:t>97</w:t>
      </w:r>
      <w:r>
        <w:rPr>
          <w:noProof/>
        </w:rPr>
        <w:fldChar w:fldCharType="end"/>
      </w:r>
    </w:p>
    <w:p w14:paraId="3675774C" w14:textId="364F17C7" w:rsidR="00815E68" w:rsidRDefault="00815E68">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_Toc164928136 \h </w:instrText>
      </w:r>
      <w:r>
        <w:rPr>
          <w:noProof/>
        </w:rPr>
      </w:r>
      <w:r>
        <w:rPr>
          <w:noProof/>
        </w:rPr>
        <w:fldChar w:fldCharType="separate"/>
      </w:r>
      <w:r>
        <w:rPr>
          <w:noProof/>
        </w:rPr>
        <w:t>97</w:t>
      </w:r>
      <w:r>
        <w:rPr>
          <w:noProof/>
        </w:rPr>
        <w:fldChar w:fldCharType="end"/>
      </w:r>
    </w:p>
    <w:p w14:paraId="536E7201" w14:textId="219B670B" w:rsidR="00815E68" w:rsidRDefault="00815E68">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_Toc164928137 \h </w:instrText>
      </w:r>
      <w:r>
        <w:rPr>
          <w:noProof/>
        </w:rPr>
      </w:r>
      <w:r>
        <w:rPr>
          <w:noProof/>
        </w:rPr>
        <w:fldChar w:fldCharType="separate"/>
      </w:r>
      <w:r>
        <w:rPr>
          <w:noProof/>
        </w:rPr>
        <w:t>98</w:t>
      </w:r>
      <w:r>
        <w:rPr>
          <w:noProof/>
        </w:rPr>
        <w:fldChar w:fldCharType="end"/>
      </w:r>
    </w:p>
    <w:p w14:paraId="4F187092" w14:textId="0027E846" w:rsidR="00815E68" w:rsidRDefault="00815E68">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_Toc164928138 \h </w:instrText>
      </w:r>
      <w:r>
        <w:rPr>
          <w:noProof/>
        </w:rPr>
      </w:r>
      <w:r>
        <w:rPr>
          <w:noProof/>
        </w:rPr>
        <w:fldChar w:fldCharType="separate"/>
      </w:r>
      <w:r>
        <w:rPr>
          <w:noProof/>
        </w:rPr>
        <w:t>98</w:t>
      </w:r>
      <w:r>
        <w:rPr>
          <w:noProof/>
        </w:rPr>
        <w:fldChar w:fldCharType="end"/>
      </w:r>
    </w:p>
    <w:p w14:paraId="77A37391" w14:textId="6E6F653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_Toc164928139 \h </w:instrText>
      </w:r>
      <w:r>
        <w:rPr>
          <w:noProof/>
        </w:rPr>
      </w:r>
      <w:r>
        <w:rPr>
          <w:noProof/>
        </w:rPr>
        <w:fldChar w:fldCharType="separate"/>
      </w:r>
      <w:r>
        <w:rPr>
          <w:noProof/>
        </w:rPr>
        <w:t>98</w:t>
      </w:r>
      <w:r>
        <w:rPr>
          <w:noProof/>
        </w:rPr>
        <w:fldChar w:fldCharType="end"/>
      </w:r>
    </w:p>
    <w:p w14:paraId="54957C68" w14:textId="572454C1"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_Toc164928140 \h </w:instrText>
      </w:r>
      <w:r>
        <w:rPr>
          <w:noProof/>
        </w:rPr>
      </w:r>
      <w:r>
        <w:rPr>
          <w:noProof/>
        </w:rPr>
        <w:fldChar w:fldCharType="separate"/>
      </w:r>
      <w:r>
        <w:rPr>
          <w:noProof/>
        </w:rPr>
        <w:t>98</w:t>
      </w:r>
      <w:r>
        <w:rPr>
          <w:noProof/>
        </w:rPr>
        <w:fldChar w:fldCharType="end"/>
      </w:r>
    </w:p>
    <w:p w14:paraId="05D29001" w14:textId="54B6381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_Toc164928141 \h </w:instrText>
      </w:r>
      <w:r>
        <w:rPr>
          <w:noProof/>
        </w:rPr>
      </w:r>
      <w:r>
        <w:rPr>
          <w:noProof/>
        </w:rPr>
        <w:fldChar w:fldCharType="separate"/>
      </w:r>
      <w:r>
        <w:rPr>
          <w:noProof/>
        </w:rPr>
        <w:t>98</w:t>
      </w:r>
      <w:r>
        <w:rPr>
          <w:noProof/>
        </w:rPr>
        <w:fldChar w:fldCharType="end"/>
      </w:r>
    </w:p>
    <w:p w14:paraId="79EB3141" w14:textId="5BC77E8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_Toc164928142 \h </w:instrText>
      </w:r>
      <w:r>
        <w:rPr>
          <w:noProof/>
        </w:rPr>
      </w:r>
      <w:r>
        <w:rPr>
          <w:noProof/>
        </w:rPr>
        <w:fldChar w:fldCharType="separate"/>
      </w:r>
      <w:r>
        <w:rPr>
          <w:noProof/>
        </w:rPr>
        <w:t>98</w:t>
      </w:r>
      <w:r>
        <w:rPr>
          <w:noProof/>
        </w:rPr>
        <w:fldChar w:fldCharType="end"/>
      </w:r>
    </w:p>
    <w:p w14:paraId="4ECD81F9" w14:textId="7A58FA69"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_Toc164928143 \h </w:instrText>
      </w:r>
      <w:r>
        <w:rPr>
          <w:noProof/>
        </w:rPr>
      </w:r>
      <w:r>
        <w:rPr>
          <w:noProof/>
        </w:rPr>
        <w:fldChar w:fldCharType="separate"/>
      </w:r>
      <w:r>
        <w:rPr>
          <w:noProof/>
        </w:rPr>
        <w:t>98</w:t>
      </w:r>
      <w:r>
        <w:rPr>
          <w:noProof/>
        </w:rPr>
        <w:fldChar w:fldCharType="end"/>
      </w:r>
    </w:p>
    <w:p w14:paraId="3D0014EF" w14:textId="1E5E405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_Toc164928144 \h </w:instrText>
      </w:r>
      <w:r>
        <w:rPr>
          <w:noProof/>
        </w:rPr>
      </w:r>
      <w:r>
        <w:rPr>
          <w:noProof/>
        </w:rPr>
        <w:fldChar w:fldCharType="separate"/>
      </w:r>
      <w:r>
        <w:rPr>
          <w:noProof/>
        </w:rPr>
        <w:t>98</w:t>
      </w:r>
      <w:r>
        <w:rPr>
          <w:noProof/>
        </w:rPr>
        <w:fldChar w:fldCharType="end"/>
      </w:r>
    </w:p>
    <w:p w14:paraId="472FE8BE" w14:textId="060D782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_Toc164928145 \h </w:instrText>
      </w:r>
      <w:r>
        <w:rPr>
          <w:noProof/>
        </w:rPr>
      </w:r>
      <w:r>
        <w:rPr>
          <w:noProof/>
        </w:rPr>
        <w:fldChar w:fldCharType="separate"/>
      </w:r>
      <w:r>
        <w:rPr>
          <w:noProof/>
        </w:rPr>
        <w:t>98</w:t>
      </w:r>
      <w:r>
        <w:rPr>
          <w:noProof/>
        </w:rPr>
        <w:fldChar w:fldCharType="end"/>
      </w:r>
    </w:p>
    <w:p w14:paraId="1400ABA6" w14:textId="19B2068F"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_Toc164928146 \h </w:instrText>
      </w:r>
      <w:r>
        <w:rPr>
          <w:noProof/>
        </w:rPr>
      </w:r>
      <w:r>
        <w:rPr>
          <w:noProof/>
        </w:rPr>
        <w:fldChar w:fldCharType="separate"/>
      </w:r>
      <w:r>
        <w:rPr>
          <w:noProof/>
        </w:rPr>
        <w:t>99</w:t>
      </w:r>
      <w:r>
        <w:rPr>
          <w:noProof/>
        </w:rPr>
        <w:fldChar w:fldCharType="end"/>
      </w:r>
    </w:p>
    <w:p w14:paraId="78C5C4FC" w14:textId="2BB2D226"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_Toc164928147 \h </w:instrText>
      </w:r>
      <w:r>
        <w:rPr>
          <w:noProof/>
        </w:rPr>
      </w:r>
      <w:r>
        <w:rPr>
          <w:noProof/>
        </w:rPr>
        <w:fldChar w:fldCharType="separate"/>
      </w:r>
      <w:r>
        <w:rPr>
          <w:noProof/>
        </w:rPr>
        <w:t>99</w:t>
      </w:r>
      <w:r>
        <w:rPr>
          <w:noProof/>
        </w:rPr>
        <w:fldChar w:fldCharType="end"/>
      </w:r>
    </w:p>
    <w:p w14:paraId="5622F4E7" w14:textId="353565CE"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_Toc164928148 \h </w:instrText>
      </w:r>
      <w:r>
        <w:rPr>
          <w:noProof/>
        </w:rPr>
      </w:r>
      <w:r>
        <w:rPr>
          <w:noProof/>
        </w:rPr>
        <w:fldChar w:fldCharType="separate"/>
      </w:r>
      <w:r>
        <w:rPr>
          <w:noProof/>
        </w:rPr>
        <w:t>99</w:t>
      </w:r>
      <w:r>
        <w:rPr>
          <w:noProof/>
        </w:rPr>
        <w:fldChar w:fldCharType="end"/>
      </w:r>
    </w:p>
    <w:p w14:paraId="161A176A" w14:textId="59ABE89C"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_Toc164928149 \h </w:instrText>
      </w:r>
      <w:r>
        <w:rPr>
          <w:noProof/>
        </w:rPr>
      </w:r>
      <w:r>
        <w:rPr>
          <w:noProof/>
        </w:rPr>
        <w:fldChar w:fldCharType="separate"/>
      </w:r>
      <w:r>
        <w:rPr>
          <w:noProof/>
        </w:rPr>
        <w:t>99</w:t>
      </w:r>
      <w:r>
        <w:rPr>
          <w:noProof/>
        </w:rPr>
        <w:fldChar w:fldCharType="end"/>
      </w:r>
    </w:p>
    <w:p w14:paraId="0200FAA7" w14:textId="5ABFB937"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_Toc164928150 \h </w:instrText>
      </w:r>
      <w:r>
        <w:rPr>
          <w:noProof/>
        </w:rPr>
      </w:r>
      <w:r>
        <w:rPr>
          <w:noProof/>
        </w:rPr>
        <w:fldChar w:fldCharType="separate"/>
      </w:r>
      <w:r>
        <w:rPr>
          <w:noProof/>
        </w:rPr>
        <w:t>99</w:t>
      </w:r>
      <w:r>
        <w:rPr>
          <w:noProof/>
        </w:rPr>
        <w:fldChar w:fldCharType="end"/>
      </w:r>
    </w:p>
    <w:p w14:paraId="7A9C9488" w14:textId="31F2B925"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_Toc164928151 \h </w:instrText>
      </w:r>
      <w:r>
        <w:rPr>
          <w:noProof/>
        </w:rPr>
      </w:r>
      <w:r>
        <w:rPr>
          <w:noProof/>
        </w:rPr>
        <w:fldChar w:fldCharType="separate"/>
      </w:r>
      <w:r>
        <w:rPr>
          <w:noProof/>
        </w:rPr>
        <w:t>99</w:t>
      </w:r>
      <w:r>
        <w:rPr>
          <w:noProof/>
        </w:rPr>
        <w:fldChar w:fldCharType="end"/>
      </w:r>
    </w:p>
    <w:p w14:paraId="63FB2AA1" w14:textId="5FFF793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_Toc164928152 \h </w:instrText>
      </w:r>
      <w:r>
        <w:rPr>
          <w:noProof/>
        </w:rPr>
      </w:r>
      <w:r>
        <w:rPr>
          <w:noProof/>
        </w:rPr>
        <w:fldChar w:fldCharType="separate"/>
      </w:r>
      <w:r>
        <w:rPr>
          <w:noProof/>
        </w:rPr>
        <w:t>99</w:t>
      </w:r>
      <w:r>
        <w:rPr>
          <w:noProof/>
        </w:rPr>
        <w:fldChar w:fldCharType="end"/>
      </w:r>
    </w:p>
    <w:p w14:paraId="359F51C2" w14:textId="767A9BE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_Toc164928153 \h </w:instrText>
      </w:r>
      <w:r>
        <w:rPr>
          <w:noProof/>
        </w:rPr>
      </w:r>
      <w:r>
        <w:rPr>
          <w:noProof/>
        </w:rPr>
        <w:fldChar w:fldCharType="separate"/>
      </w:r>
      <w:r>
        <w:rPr>
          <w:noProof/>
        </w:rPr>
        <w:t>101</w:t>
      </w:r>
      <w:r>
        <w:rPr>
          <w:noProof/>
        </w:rPr>
        <w:fldChar w:fldCharType="end"/>
      </w:r>
    </w:p>
    <w:p w14:paraId="3C104F33" w14:textId="6AE2144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_Toc164928154 \h </w:instrText>
      </w:r>
      <w:r>
        <w:rPr>
          <w:noProof/>
        </w:rPr>
      </w:r>
      <w:r>
        <w:rPr>
          <w:noProof/>
        </w:rPr>
        <w:fldChar w:fldCharType="separate"/>
      </w:r>
      <w:r>
        <w:rPr>
          <w:noProof/>
        </w:rPr>
        <w:t>101</w:t>
      </w:r>
      <w:r>
        <w:rPr>
          <w:noProof/>
        </w:rPr>
        <w:fldChar w:fldCharType="end"/>
      </w:r>
    </w:p>
    <w:p w14:paraId="58BB3B8E" w14:textId="7101571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_Toc164928155 \h </w:instrText>
      </w:r>
      <w:r>
        <w:rPr>
          <w:noProof/>
        </w:rPr>
      </w:r>
      <w:r>
        <w:rPr>
          <w:noProof/>
        </w:rPr>
        <w:fldChar w:fldCharType="separate"/>
      </w:r>
      <w:r>
        <w:rPr>
          <w:noProof/>
        </w:rPr>
        <w:t>101</w:t>
      </w:r>
      <w:r>
        <w:rPr>
          <w:noProof/>
        </w:rPr>
        <w:fldChar w:fldCharType="end"/>
      </w:r>
    </w:p>
    <w:p w14:paraId="21E8A33C" w14:textId="3F6EE88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_Toc164928156 \h </w:instrText>
      </w:r>
      <w:r>
        <w:rPr>
          <w:noProof/>
        </w:rPr>
      </w:r>
      <w:r>
        <w:rPr>
          <w:noProof/>
        </w:rPr>
        <w:fldChar w:fldCharType="separate"/>
      </w:r>
      <w:r>
        <w:rPr>
          <w:noProof/>
        </w:rPr>
        <w:t>101</w:t>
      </w:r>
      <w:r>
        <w:rPr>
          <w:noProof/>
        </w:rPr>
        <w:fldChar w:fldCharType="end"/>
      </w:r>
    </w:p>
    <w:p w14:paraId="74CAF6CE" w14:textId="75970796"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_Toc164928157 \h </w:instrText>
      </w:r>
      <w:r>
        <w:rPr>
          <w:noProof/>
        </w:rPr>
      </w:r>
      <w:r>
        <w:rPr>
          <w:noProof/>
        </w:rPr>
        <w:fldChar w:fldCharType="separate"/>
      </w:r>
      <w:r>
        <w:rPr>
          <w:noProof/>
        </w:rPr>
        <w:t>101</w:t>
      </w:r>
      <w:r>
        <w:rPr>
          <w:noProof/>
        </w:rPr>
        <w:fldChar w:fldCharType="end"/>
      </w:r>
    </w:p>
    <w:p w14:paraId="296B3E04" w14:textId="4E09EAB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_Toc164928158 \h </w:instrText>
      </w:r>
      <w:r>
        <w:rPr>
          <w:noProof/>
        </w:rPr>
      </w:r>
      <w:r>
        <w:rPr>
          <w:noProof/>
        </w:rPr>
        <w:fldChar w:fldCharType="separate"/>
      </w:r>
      <w:r>
        <w:rPr>
          <w:noProof/>
        </w:rPr>
        <w:t>102</w:t>
      </w:r>
      <w:r>
        <w:rPr>
          <w:noProof/>
        </w:rPr>
        <w:fldChar w:fldCharType="end"/>
      </w:r>
    </w:p>
    <w:p w14:paraId="1236D8A0" w14:textId="2869D31E"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_Toc164928159 \h </w:instrText>
      </w:r>
      <w:r>
        <w:rPr>
          <w:noProof/>
        </w:rPr>
      </w:r>
      <w:r>
        <w:rPr>
          <w:noProof/>
        </w:rPr>
        <w:fldChar w:fldCharType="separate"/>
      </w:r>
      <w:r>
        <w:rPr>
          <w:noProof/>
        </w:rPr>
        <w:t>102</w:t>
      </w:r>
      <w:r>
        <w:rPr>
          <w:noProof/>
        </w:rPr>
        <w:fldChar w:fldCharType="end"/>
      </w:r>
    </w:p>
    <w:p w14:paraId="5D213C4D" w14:textId="3500E733"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_Toc164928160 \h </w:instrText>
      </w:r>
      <w:r>
        <w:rPr>
          <w:noProof/>
        </w:rPr>
      </w:r>
      <w:r>
        <w:rPr>
          <w:noProof/>
        </w:rPr>
        <w:fldChar w:fldCharType="separate"/>
      </w:r>
      <w:r>
        <w:rPr>
          <w:noProof/>
        </w:rPr>
        <w:t>102</w:t>
      </w:r>
      <w:r>
        <w:rPr>
          <w:noProof/>
        </w:rPr>
        <w:fldChar w:fldCharType="end"/>
      </w:r>
    </w:p>
    <w:p w14:paraId="5F134F6E" w14:textId="0531EDD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_Toc164928161 \h </w:instrText>
      </w:r>
      <w:r>
        <w:rPr>
          <w:noProof/>
        </w:rPr>
      </w:r>
      <w:r>
        <w:rPr>
          <w:noProof/>
        </w:rPr>
        <w:fldChar w:fldCharType="separate"/>
      </w:r>
      <w:r>
        <w:rPr>
          <w:noProof/>
        </w:rPr>
        <w:t>103</w:t>
      </w:r>
      <w:r>
        <w:rPr>
          <w:noProof/>
        </w:rPr>
        <w:fldChar w:fldCharType="end"/>
      </w:r>
    </w:p>
    <w:p w14:paraId="02DB19AA" w14:textId="673EF9F5"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_Toc164928162 \h </w:instrText>
      </w:r>
      <w:r>
        <w:rPr>
          <w:noProof/>
        </w:rPr>
      </w:r>
      <w:r>
        <w:rPr>
          <w:noProof/>
        </w:rPr>
        <w:fldChar w:fldCharType="separate"/>
      </w:r>
      <w:r>
        <w:rPr>
          <w:noProof/>
        </w:rPr>
        <w:t>103</w:t>
      </w:r>
      <w:r>
        <w:rPr>
          <w:noProof/>
        </w:rPr>
        <w:fldChar w:fldCharType="end"/>
      </w:r>
    </w:p>
    <w:p w14:paraId="2A74350C" w14:textId="781E3E7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_Toc164928163 \h </w:instrText>
      </w:r>
      <w:r>
        <w:rPr>
          <w:noProof/>
        </w:rPr>
      </w:r>
      <w:r>
        <w:rPr>
          <w:noProof/>
        </w:rPr>
        <w:fldChar w:fldCharType="separate"/>
      </w:r>
      <w:r>
        <w:rPr>
          <w:noProof/>
        </w:rPr>
        <w:t>103</w:t>
      </w:r>
      <w:r>
        <w:rPr>
          <w:noProof/>
        </w:rPr>
        <w:fldChar w:fldCharType="end"/>
      </w:r>
    </w:p>
    <w:p w14:paraId="4723E03B" w14:textId="06533A5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_Toc164928164 \h </w:instrText>
      </w:r>
      <w:r>
        <w:rPr>
          <w:noProof/>
        </w:rPr>
      </w:r>
      <w:r>
        <w:rPr>
          <w:noProof/>
        </w:rPr>
        <w:fldChar w:fldCharType="separate"/>
      </w:r>
      <w:r>
        <w:rPr>
          <w:noProof/>
        </w:rPr>
        <w:t>104</w:t>
      </w:r>
      <w:r>
        <w:rPr>
          <w:noProof/>
        </w:rPr>
        <w:fldChar w:fldCharType="end"/>
      </w:r>
    </w:p>
    <w:p w14:paraId="465E243B" w14:textId="7CE91393"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_Toc164928165 \h </w:instrText>
      </w:r>
      <w:r>
        <w:rPr>
          <w:noProof/>
        </w:rPr>
      </w:r>
      <w:r>
        <w:rPr>
          <w:noProof/>
        </w:rPr>
        <w:fldChar w:fldCharType="separate"/>
      </w:r>
      <w:r>
        <w:rPr>
          <w:noProof/>
        </w:rPr>
        <w:t>104</w:t>
      </w:r>
      <w:r>
        <w:rPr>
          <w:noProof/>
        </w:rPr>
        <w:fldChar w:fldCharType="end"/>
      </w:r>
    </w:p>
    <w:p w14:paraId="24A0BB62" w14:textId="7B06E5FA"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_Toc164928166 \h </w:instrText>
      </w:r>
      <w:r>
        <w:rPr>
          <w:noProof/>
        </w:rPr>
      </w:r>
      <w:r>
        <w:rPr>
          <w:noProof/>
        </w:rPr>
        <w:fldChar w:fldCharType="separate"/>
      </w:r>
      <w:r>
        <w:rPr>
          <w:noProof/>
        </w:rPr>
        <w:t>105</w:t>
      </w:r>
      <w:r>
        <w:rPr>
          <w:noProof/>
        </w:rPr>
        <w:fldChar w:fldCharType="end"/>
      </w:r>
    </w:p>
    <w:p w14:paraId="4541712C" w14:textId="243EAB93"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_Toc164928167 \h </w:instrText>
      </w:r>
      <w:r>
        <w:rPr>
          <w:noProof/>
        </w:rPr>
      </w:r>
      <w:r>
        <w:rPr>
          <w:noProof/>
        </w:rPr>
        <w:fldChar w:fldCharType="separate"/>
      </w:r>
      <w:r>
        <w:rPr>
          <w:noProof/>
        </w:rPr>
        <w:t>106</w:t>
      </w:r>
      <w:r>
        <w:rPr>
          <w:noProof/>
        </w:rPr>
        <w:fldChar w:fldCharType="end"/>
      </w:r>
    </w:p>
    <w:p w14:paraId="7A9F8544" w14:textId="1DE0237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_Toc164928168 \h </w:instrText>
      </w:r>
      <w:r>
        <w:rPr>
          <w:noProof/>
        </w:rPr>
      </w:r>
      <w:r>
        <w:rPr>
          <w:noProof/>
        </w:rPr>
        <w:fldChar w:fldCharType="separate"/>
      </w:r>
      <w:r>
        <w:rPr>
          <w:noProof/>
        </w:rPr>
        <w:t>107</w:t>
      </w:r>
      <w:r>
        <w:rPr>
          <w:noProof/>
        </w:rPr>
        <w:fldChar w:fldCharType="end"/>
      </w:r>
    </w:p>
    <w:p w14:paraId="54C86B34" w14:textId="115A1C6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AA0DD1">
        <w:rPr>
          <w:noProof/>
        </w:rPr>
        <w:t xml:space="preserve"> Subscriptions</w:t>
      </w:r>
      <w:r>
        <w:rPr>
          <w:noProof/>
        </w:rPr>
        <w:tab/>
      </w:r>
      <w:r>
        <w:rPr>
          <w:noProof/>
        </w:rPr>
        <w:fldChar w:fldCharType="begin"/>
      </w:r>
      <w:r>
        <w:rPr>
          <w:noProof/>
        </w:rPr>
        <w:instrText xml:space="preserve"> PAGEREF _Toc164928169 \h </w:instrText>
      </w:r>
      <w:r>
        <w:rPr>
          <w:noProof/>
        </w:rPr>
      </w:r>
      <w:r>
        <w:rPr>
          <w:noProof/>
        </w:rPr>
        <w:fldChar w:fldCharType="separate"/>
      </w:r>
      <w:r>
        <w:rPr>
          <w:noProof/>
        </w:rPr>
        <w:t>107</w:t>
      </w:r>
      <w:r>
        <w:rPr>
          <w:noProof/>
        </w:rPr>
        <w:fldChar w:fldCharType="end"/>
      </w:r>
    </w:p>
    <w:p w14:paraId="27C57A24" w14:textId="3CD7FA0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_Toc164928170 \h </w:instrText>
      </w:r>
      <w:r>
        <w:rPr>
          <w:noProof/>
        </w:rPr>
      </w:r>
      <w:r>
        <w:rPr>
          <w:noProof/>
        </w:rPr>
        <w:fldChar w:fldCharType="separate"/>
      </w:r>
      <w:r>
        <w:rPr>
          <w:noProof/>
        </w:rPr>
        <w:t>107</w:t>
      </w:r>
      <w:r>
        <w:rPr>
          <w:noProof/>
        </w:rPr>
        <w:fldChar w:fldCharType="end"/>
      </w:r>
    </w:p>
    <w:p w14:paraId="5DEB7F28" w14:textId="42B3F32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_Toc164928171 \h </w:instrText>
      </w:r>
      <w:r>
        <w:rPr>
          <w:noProof/>
        </w:rPr>
      </w:r>
      <w:r>
        <w:rPr>
          <w:noProof/>
        </w:rPr>
        <w:fldChar w:fldCharType="separate"/>
      </w:r>
      <w:r>
        <w:rPr>
          <w:noProof/>
        </w:rPr>
        <w:t>107</w:t>
      </w:r>
      <w:r>
        <w:rPr>
          <w:noProof/>
        </w:rPr>
        <w:fldChar w:fldCharType="end"/>
      </w:r>
    </w:p>
    <w:p w14:paraId="2E7A17B2" w14:textId="6C46288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_Toc164928172 \h </w:instrText>
      </w:r>
      <w:r>
        <w:rPr>
          <w:noProof/>
        </w:rPr>
      </w:r>
      <w:r>
        <w:rPr>
          <w:noProof/>
        </w:rPr>
        <w:fldChar w:fldCharType="separate"/>
      </w:r>
      <w:r>
        <w:rPr>
          <w:noProof/>
        </w:rPr>
        <w:t>108</w:t>
      </w:r>
      <w:r>
        <w:rPr>
          <w:noProof/>
        </w:rPr>
        <w:fldChar w:fldCharType="end"/>
      </w:r>
    </w:p>
    <w:p w14:paraId="1CEBCC4D" w14:textId="41DD6A72"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_Toc164928173 \h </w:instrText>
      </w:r>
      <w:r>
        <w:rPr>
          <w:noProof/>
        </w:rPr>
      </w:r>
      <w:r>
        <w:rPr>
          <w:noProof/>
        </w:rPr>
        <w:fldChar w:fldCharType="separate"/>
      </w:r>
      <w:r>
        <w:rPr>
          <w:noProof/>
        </w:rPr>
        <w:t>108</w:t>
      </w:r>
      <w:r>
        <w:rPr>
          <w:noProof/>
        </w:rPr>
        <w:fldChar w:fldCharType="end"/>
      </w:r>
    </w:p>
    <w:p w14:paraId="1D096823" w14:textId="5FC01FD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_Toc164928174 \h </w:instrText>
      </w:r>
      <w:r>
        <w:rPr>
          <w:noProof/>
        </w:rPr>
      </w:r>
      <w:r>
        <w:rPr>
          <w:noProof/>
        </w:rPr>
        <w:fldChar w:fldCharType="separate"/>
      </w:r>
      <w:r>
        <w:rPr>
          <w:noProof/>
        </w:rPr>
        <w:t>108</w:t>
      </w:r>
      <w:r>
        <w:rPr>
          <w:noProof/>
        </w:rPr>
        <w:fldChar w:fldCharType="end"/>
      </w:r>
    </w:p>
    <w:p w14:paraId="0CECC91B" w14:textId="34216D3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AA0DD1">
        <w:rPr>
          <w:noProof/>
        </w:rPr>
        <w:t xml:space="preserve"> Subscription</w:t>
      </w:r>
      <w:r>
        <w:rPr>
          <w:noProof/>
        </w:rPr>
        <w:tab/>
      </w:r>
      <w:r>
        <w:rPr>
          <w:noProof/>
        </w:rPr>
        <w:fldChar w:fldCharType="begin"/>
      </w:r>
      <w:r>
        <w:rPr>
          <w:noProof/>
        </w:rPr>
        <w:instrText xml:space="preserve"> PAGEREF _Toc164928175 \h </w:instrText>
      </w:r>
      <w:r>
        <w:rPr>
          <w:noProof/>
        </w:rPr>
      </w:r>
      <w:r>
        <w:rPr>
          <w:noProof/>
        </w:rPr>
        <w:fldChar w:fldCharType="separate"/>
      </w:r>
      <w:r>
        <w:rPr>
          <w:noProof/>
        </w:rPr>
        <w:t>108</w:t>
      </w:r>
      <w:r>
        <w:rPr>
          <w:noProof/>
        </w:rPr>
        <w:fldChar w:fldCharType="end"/>
      </w:r>
    </w:p>
    <w:p w14:paraId="72EBC1BC" w14:textId="54CA5D3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_Toc164928176 \h </w:instrText>
      </w:r>
      <w:r>
        <w:rPr>
          <w:noProof/>
        </w:rPr>
      </w:r>
      <w:r>
        <w:rPr>
          <w:noProof/>
        </w:rPr>
        <w:fldChar w:fldCharType="separate"/>
      </w:r>
      <w:r>
        <w:rPr>
          <w:noProof/>
        </w:rPr>
        <w:t>108</w:t>
      </w:r>
      <w:r>
        <w:rPr>
          <w:noProof/>
        </w:rPr>
        <w:fldChar w:fldCharType="end"/>
      </w:r>
    </w:p>
    <w:p w14:paraId="59743A96" w14:textId="52185C0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_Toc164928177 \h </w:instrText>
      </w:r>
      <w:r>
        <w:rPr>
          <w:noProof/>
        </w:rPr>
      </w:r>
      <w:r>
        <w:rPr>
          <w:noProof/>
        </w:rPr>
        <w:fldChar w:fldCharType="separate"/>
      </w:r>
      <w:r>
        <w:rPr>
          <w:noProof/>
        </w:rPr>
        <w:t>109</w:t>
      </w:r>
      <w:r>
        <w:rPr>
          <w:noProof/>
        </w:rPr>
        <w:fldChar w:fldCharType="end"/>
      </w:r>
    </w:p>
    <w:p w14:paraId="5AF87EE8" w14:textId="1C1D9E9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_Toc164928178 \h </w:instrText>
      </w:r>
      <w:r>
        <w:rPr>
          <w:noProof/>
        </w:rPr>
      </w:r>
      <w:r>
        <w:rPr>
          <w:noProof/>
        </w:rPr>
        <w:fldChar w:fldCharType="separate"/>
      </w:r>
      <w:r>
        <w:rPr>
          <w:noProof/>
        </w:rPr>
        <w:t>109</w:t>
      </w:r>
      <w:r>
        <w:rPr>
          <w:noProof/>
        </w:rPr>
        <w:fldChar w:fldCharType="end"/>
      </w:r>
    </w:p>
    <w:p w14:paraId="0A297223" w14:textId="7C2B0905"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_Toc164928179 \h </w:instrText>
      </w:r>
      <w:r>
        <w:rPr>
          <w:noProof/>
        </w:rPr>
      </w:r>
      <w:r>
        <w:rPr>
          <w:noProof/>
        </w:rPr>
        <w:fldChar w:fldCharType="separate"/>
      </w:r>
      <w:r>
        <w:rPr>
          <w:noProof/>
        </w:rPr>
        <w:t>109</w:t>
      </w:r>
      <w:r>
        <w:rPr>
          <w:noProof/>
        </w:rPr>
        <w:fldChar w:fldCharType="end"/>
      </w:r>
    </w:p>
    <w:p w14:paraId="730C52BF" w14:textId="5CC13193"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_Toc164928180 \h </w:instrText>
      </w:r>
      <w:r>
        <w:rPr>
          <w:noProof/>
        </w:rPr>
      </w:r>
      <w:r>
        <w:rPr>
          <w:noProof/>
        </w:rPr>
        <w:fldChar w:fldCharType="separate"/>
      </w:r>
      <w:r>
        <w:rPr>
          <w:noProof/>
        </w:rPr>
        <w:t>110</w:t>
      </w:r>
      <w:r>
        <w:rPr>
          <w:noProof/>
        </w:rPr>
        <w:fldChar w:fldCharType="end"/>
      </w:r>
    </w:p>
    <w:p w14:paraId="3ACF65C5" w14:textId="69A3BB37"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_Toc164928181 \h </w:instrText>
      </w:r>
      <w:r>
        <w:rPr>
          <w:noProof/>
        </w:rPr>
      </w:r>
      <w:r>
        <w:rPr>
          <w:noProof/>
        </w:rPr>
        <w:fldChar w:fldCharType="separate"/>
      </w:r>
      <w:r>
        <w:rPr>
          <w:noProof/>
        </w:rPr>
        <w:t>111</w:t>
      </w:r>
      <w:r>
        <w:rPr>
          <w:noProof/>
        </w:rPr>
        <w:fldChar w:fldCharType="end"/>
      </w:r>
    </w:p>
    <w:p w14:paraId="417FFE20" w14:textId="7F166BDF"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_Toc164928182 \h </w:instrText>
      </w:r>
      <w:r>
        <w:rPr>
          <w:noProof/>
        </w:rPr>
      </w:r>
      <w:r>
        <w:rPr>
          <w:noProof/>
        </w:rPr>
        <w:fldChar w:fldCharType="separate"/>
      </w:r>
      <w:r>
        <w:rPr>
          <w:noProof/>
        </w:rPr>
        <w:t>112</w:t>
      </w:r>
      <w:r>
        <w:rPr>
          <w:noProof/>
        </w:rPr>
        <w:fldChar w:fldCharType="end"/>
      </w:r>
    </w:p>
    <w:p w14:paraId="6644D702" w14:textId="0DEA026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_Toc164928183 \h </w:instrText>
      </w:r>
      <w:r>
        <w:rPr>
          <w:noProof/>
        </w:rPr>
      </w:r>
      <w:r>
        <w:rPr>
          <w:noProof/>
        </w:rPr>
        <w:fldChar w:fldCharType="separate"/>
      </w:r>
      <w:r>
        <w:rPr>
          <w:noProof/>
        </w:rPr>
        <w:t>113</w:t>
      </w:r>
      <w:r>
        <w:rPr>
          <w:noProof/>
        </w:rPr>
        <w:fldChar w:fldCharType="end"/>
      </w:r>
    </w:p>
    <w:p w14:paraId="79F94934" w14:textId="588DFC4F"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_Toc164928184 \h </w:instrText>
      </w:r>
      <w:r>
        <w:rPr>
          <w:noProof/>
        </w:rPr>
      </w:r>
      <w:r>
        <w:rPr>
          <w:noProof/>
        </w:rPr>
        <w:fldChar w:fldCharType="separate"/>
      </w:r>
      <w:r>
        <w:rPr>
          <w:noProof/>
        </w:rPr>
        <w:t>113</w:t>
      </w:r>
      <w:r>
        <w:rPr>
          <w:noProof/>
        </w:rPr>
        <w:fldChar w:fldCharType="end"/>
      </w:r>
    </w:p>
    <w:p w14:paraId="6B7A5C27" w14:textId="45E97EB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_Toc164928185 \h </w:instrText>
      </w:r>
      <w:r>
        <w:rPr>
          <w:noProof/>
        </w:rPr>
      </w:r>
      <w:r>
        <w:rPr>
          <w:noProof/>
        </w:rPr>
        <w:fldChar w:fldCharType="separate"/>
      </w:r>
      <w:r>
        <w:rPr>
          <w:noProof/>
        </w:rPr>
        <w:t>113</w:t>
      </w:r>
      <w:r>
        <w:rPr>
          <w:noProof/>
        </w:rPr>
        <w:fldChar w:fldCharType="end"/>
      </w:r>
    </w:p>
    <w:p w14:paraId="502E4592" w14:textId="4BFC2B1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_Toc164928186 \h </w:instrText>
      </w:r>
      <w:r>
        <w:rPr>
          <w:noProof/>
        </w:rPr>
      </w:r>
      <w:r>
        <w:rPr>
          <w:noProof/>
        </w:rPr>
        <w:fldChar w:fldCharType="separate"/>
      </w:r>
      <w:r>
        <w:rPr>
          <w:noProof/>
        </w:rPr>
        <w:t>113</w:t>
      </w:r>
      <w:r>
        <w:rPr>
          <w:noProof/>
        </w:rPr>
        <w:fldChar w:fldCharType="end"/>
      </w:r>
    </w:p>
    <w:p w14:paraId="1A2FC031" w14:textId="2D4662C9"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_Toc164928187 \h </w:instrText>
      </w:r>
      <w:r>
        <w:rPr>
          <w:noProof/>
        </w:rPr>
      </w:r>
      <w:r>
        <w:rPr>
          <w:noProof/>
        </w:rPr>
        <w:fldChar w:fldCharType="separate"/>
      </w:r>
      <w:r>
        <w:rPr>
          <w:noProof/>
        </w:rPr>
        <w:t>114</w:t>
      </w:r>
      <w:r>
        <w:rPr>
          <w:noProof/>
        </w:rPr>
        <w:fldChar w:fldCharType="end"/>
      </w:r>
    </w:p>
    <w:p w14:paraId="34ECDC96" w14:textId="66435A4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_Toc164928188 \h </w:instrText>
      </w:r>
      <w:r>
        <w:rPr>
          <w:noProof/>
        </w:rPr>
      </w:r>
      <w:r>
        <w:rPr>
          <w:noProof/>
        </w:rPr>
        <w:fldChar w:fldCharType="separate"/>
      </w:r>
      <w:r>
        <w:rPr>
          <w:noProof/>
        </w:rPr>
        <w:t>114</w:t>
      </w:r>
      <w:r>
        <w:rPr>
          <w:noProof/>
        </w:rPr>
        <w:fldChar w:fldCharType="end"/>
      </w:r>
    </w:p>
    <w:p w14:paraId="7DD73696" w14:textId="3B8B8A6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_Toc164928189 \h </w:instrText>
      </w:r>
      <w:r>
        <w:rPr>
          <w:noProof/>
        </w:rPr>
      </w:r>
      <w:r>
        <w:rPr>
          <w:noProof/>
        </w:rPr>
        <w:fldChar w:fldCharType="separate"/>
      </w:r>
      <w:r>
        <w:rPr>
          <w:noProof/>
        </w:rPr>
        <w:t>114</w:t>
      </w:r>
      <w:r>
        <w:rPr>
          <w:noProof/>
        </w:rPr>
        <w:fldChar w:fldCharType="end"/>
      </w:r>
    </w:p>
    <w:p w14:paraId="44561F5D" w14:textId="66A22B2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_Toc164928190 \h </w:instrText>
      </w:r>
      <w:r>
        <w:rPr>
          <w:noProof/>
        </w:rPr>
      </w:r>
      <w:r>
        <w:rPr>
          <w:noProof/>
        </w:rPr>
        <w:fldChar w:fldCharType="separate"/>
      </w:r>
      <w:r>
        <w:rPr>
          <w:noProof/>
        </w:rPr>
        <w:t>114</w:t>
      </w:r>
      <w:r>
        <w:rPr>
          <w:noProof/>
        </w:rPr>
        <w:fldChar w:fldCharType="end"/>
      </w:r>
    </w:p>
    <w:p w14:paraId="36FE0AD4" w14:textId="06CFAEFF"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_Toc164928191 \h </w:instrText>
      </w:r>
      <w:r>
        <w:rPr>
          <w:noProof/>
        </w:rPr>
      </w:r>
      <w:r>
        <w:rPr>
          <w:noProof/>
        </w:rPr>
        <w:fldChar w:fldCharType="separate"/>
      </w:r>
      <w:r>
        <w:rPr>
          <w:noProof/>
        </w:rPr>
        <w:t>115</w:t>
      </w:r>
      <w:r>
        <w:rPr>
          <w:noProof/>
        </w:rPr>
        <w:fldChar w:fldCharType="end"/>
      </w:r>
    </w:p>
    <w:p w14:paraId="4AF22AE6" w14:textId="1AFB4D3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_Toc164928192 \h </w:instrText>
      </w:r>
      <w:r>
        <w:rPr>
          <w:noProof/>
        </w:rPr>
      </w:r>
      <w:r>
        <w:rPr>
          <w:noProof/>
        </w:rPr>
        <w:fldChar w:fldCharType="separate"/>
      </w:r>
      <w:r>
        <w:rPr>
          <w:noProof/>
        </w:rPr>
        <w:t>115</w:t>
      </w:r>
      <w:r>
        <w:rPr>
          <w:noProof/>
        </w:rPr>
        <w:fldChar w:fldCharType="end"/>
      </w:r>
    </w:p>
    <w:p w14:paraId="4764A91F" w14:textId="74F3C17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_Toc164928193 \h </w:instrText>
      </w:r>
      <w:r>
        <w:rPr>
          <w:noProof/>
        </w:rPr>
      </w:r>
      <w:r>
        <w:rPr>
          <w:noProof/>
        </w:rPr>
        <w:fldChar w:fldCharType="separate"/>
      </w:r>
      <w:r>
        <w:rPr>
          <w:noProof/>
        </w:rPr>
        <w:t>115</w:t>
      </w:r>
      <w:r>
        <w:rPr>
          <w:noProof/>
        </w:rPr>
        <w:fldChar w:fldCharType="end"/>
      </w:r>
    </w:p>
    <w:p w14:paraId="7BB8F5DB" w14:textId="7B1558C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_Toc164928194 \h </w:instrText>
      </w:r>
      <w:r>
        <w:rPr>
          <w:noProof/>
        </w:rPr>
      </w:r>
      <w:r>
        <w:rPr>
          <w:noProof/>
        </w:rPr>
        <w:fldChar w:fldCharType="separate"/>
      </w:r>
      <w:r>
        <w:rPr>
          <w:noProof/>
        </w:rPr>
        <w:t>116</w:t>
      </w:r>
      <w:r>
        <w:rPr>
          <w:noProof/>
        </w:rPr>
        <w:fldChar w:fldCharType="end"/>
      </w:r>
    </w:p>
    <w:p w14:paraId="01BCCC79" w14:textId="18051F6F"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_Toc164928195 \h </w:instrText>
      </w:r>
      <w:r>
        <w:rPr>
          <w:noProof/>
        </w:rPr>
      </w:r>
      <w:r>
        <w:rPr>
          <w:noProof/>
        </w:rPr>
        <w:fldChar w:fldCharType="separate"/>
      </w:r>
      <w:r>
        <w:rPr>
          <w:noProof/>
        </w:rPr>
        <w:t>117</w:t>
      </w:r>
      <w:r>
        <w:rPr>
          <w:noProof/>
        </w:rPr>
        <w:fldChar w:fldCharType="end"/>
      </w:r>
    </w:p>
    <w:p w14:paraId="42FCDF73" w14:textId="094F4B0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_Toc164928196 \h </w:instrText>
      </w:r>
      <w:r>
        <w:rPr>
          <w:noProof/>
        </w:rPr>
      </w:r>
      <w:r>
        <w:rPr>
          <w:noProof/>
        </w:rPr>
        <w:fldChar w:fldCharType="separate"/>
      </w:r>
      <w:r>
        <w:rPr>
          <w:noProof/>
        </w:rPr>
        <w:t>117</w:t>
      </w:r>
      <w:r>
        <w:rPr>
          <w:noProof/>
        </w:rPr>
        <w:fldChar w:fldCharType="end"/>
      </w:r>
    </w:p>
    <w:p w14:paraId="7A152009" w14:textId="16A9908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_Toc164928197 \h </w:instrText>
      </w:r>
      <w:r>
        <w:rPr>
          <w:noProof/>
        </w:rPr>
      </w:r>
      <w:r>
        <w:rPr>
          <w:noProof/>
        </w:rPr>
        <w:fldChar w:fldCharType="separate"/>
      </w:r>
      <w:r>
        <w:rPr>
          <w:noProof/>
        </w:rPr>
        <w:t>118</w:t>
      </w:r>
      <w:r>
        <w:rPr>
          <w:noProof/>
        </w:rPr>
        <w:fldChar w:fldCharType="end"/>
      </w:r>
    </w:p>
    <w:p w14:paraId="177AE146" w14:textId="4036266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_Toc164928198 \h </w:instrText>
      </w:r>
      <w:r>
        <w:rPr>
          <w:noProof/>
        </w:rPr>
      </w:r>
      <w:r>
        <w:rPr>
          <w:noProof/>
        </w:rPr>
        <w:fldChar w:fldCharType="separate"/>
      </w:r>
      <w:r>
        <w:rPr>
          <w:noProof/>
        </w:rPr>
        <w:t>118</w:t>
      </w:r>
      <w:r>
        <w:rPr>
          <w:noProof/>
        </w:rPr>
        <w:fldChar w:fldCharType="end"/>
      </w:r>
    </w:p>
    <w:p w14:paraId="6020F266" w14:textId="6EA8D33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_Toc164928199 \h </w:instrText>
      </w:r>
      <w:r>
        <w:rPr>
          <w:noProof/>
        </w:rPr>
      </w:r>
      <w:r>
        <w:rPr>
          <w:noProof/>
        </w:rPr>
        <w:fldChar w:fldCharType="separate"/>
      </w:r>
      <w:r>
        <w:rPr>
          <w:noProof/>
        </w:rPr>
        <w:t>119</w:t>
      </w:r>
      <w:r>
        <w:rPr>
          <w:noProof/>
        </w:rPr>
        <w:fldChar w:fldCharType="end"/>
      </w:r>
    </w:p>
    <w:p w14:paraId="6B002731" w14:textId="6C29837C"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_Toc164928200 \h </w:instrText>
      </w:r>
      <w:r>
        <w:rPr>
          <w:noProof/>
        </w:rPr>
      </w:r>
      <w:r>
        <w:rPr>
          <w:noProof/>
        </w:rPr>
        <w:fldChar w:fldCharType="separate"/>
      </w:r>
      <w:r>
        <w:rPr>
          <w:noProof/>
        </w:rPr>
        <w:t>121</w:t>
      </w:r>
      <w:r>
        <w:rPr>
          <w:noProof/>
        </w:rPr>
        <w:fldChar w:fldCharType="end"/>
      </w:r>
    </w:p>
    <w:p w14:paraId="7FEC7177" w14:textId="16821BF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_Toc164928201 \h </w:instrText>
      </w:r>
      <w:r>
        <w:rPr>
          <w:noProof/>
        </w:rPr>
      </w:r>
      <w:r>
        <w:rPr>
          <w:noProof/>
        </w:rPr>
        <w:fldChar w:fldCharType="separate"/>
      </w:r>
      <w:r>
        <w:rPr>
          <w:noProof/>
        </w:rPr>
        <w:t>122</w:t>
      </w:r>
      <w:r>
        <w:rPr>
          <w:noProof/>
        </w:rPr>
        <w:fldChar w:fldCharType="end"/>
      </w:r>
    </w:p>
    <w:p w14:paraId="2CC9ED60" w14:textId="666A815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_Toc164928202 \h </w:instrText>
      </w:r>
      <w:r>
        <w:rPr>
          <w:noProof/>
        </w:rPr>
      </w:r>
      <w:r>
        <w:rPr>
          <w:noProof/>
        </w:rPr>
        <w:fldChar w:fldCharType="separate"/>
      </w:r>
      <w:r>
        <w:rPr>
          <w:noProof/>
        </w:rPr>
        <w:t>122</w:t>
      </w:r>
      <w:r>
        <w:rPr>
          <w:noProof/>
        </w:rPr>
        <w:fldChar w:fldCharType="end"/>
      </w:r>
    </w:p>
    <w:p w14:paraId="59A43B30" w14:textId="566CA5F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_Toc164928203 \h </w:instrText>
      </w:r>
      <w:r>
        <w:rPr>
          <w:noProof/>
        </w:rPr>
      </w:r>
      <w:r>
        <w:rPr>
          <w:noProof/>
        </w:rPr>
        <w:fldChar w:fldCharType="separate"/>
      </w:r>
      <w:r>
        <w:rPr>
          <w:noProof/>
        </w:rPr>
        <w:t>122</w:t>
      </w:r>
      <w:r>
        <w:rPr>
          <w:noProof/>
        </w:rPr>
        <w:fldChar w:fldCharType="end"/>
      </w:r>
    </w:p>
    <w:p w14:paraId="0C7F8CF0" w14:textId="2A3FA2D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_Toc164928204 \h </w:instrText>
      </w:r>
      <w:r>
        <w:rPr>
          <w:noProof/>
        </w:rPr>
      </w:r>
      <w:r>
        <w:rPr>
          <w:noProof/>
        </w:rPr>
        <w:fldChar w:fldCharType="separate"/>
      </w:r>
      <w:r>
        <w:rPr>
          <w:noProof/>
        </w:rPr>
        <w:t>123</w:t>
      </w:r>
      <w:r>
        <w:rPr>
          <w:noProof/>
        </w:rPr>
        <w:fldChar w:fldCharType="end"/>
      </w:r>
    </w:p>
    <w:p w14:paraId="144E8744" w14:textId="7C747B1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_Toc164928205 \h </w:instrText>
      </w:r>
      <w:r>
        <w:rPr>
          <w:noProof/>
        </w:rPr>
      </w:r>
      <w:r>
        <w:rPr>
          <w:noProof/>
        </w:rPr>
        <w:fldChar w:fldCharType="separate"/>
      </w:r>
      <w:r>
        <w:rPr>
          <w:noProof/>
        </w:rPr>
        <w:t>123</w:t>
      </w:r>
      <w:r>
        <w:rPr>
          <w:noProof/>
        </w:rPr>
        <w:fldChar w:fldCharType="end"/>
      </w:r>
    </w:p>
    <w:p w14:paraId="23A7F866" w14:textId="3E3FBC24"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_Toc164928206 \h </w:instrText>
      </w:r>
      <w:r>
        <w:rPr>
          <w:noProof/>
        </w:rPr>
      </w:r>
      <w:r>
        <w:rPr>
          <w:noProof/>
        </w:rPr>
        <w:fldChar w:fldCharType="separate"/>
      </w:r>
      <w:r>
        <w:rPr>
          <w:noProof/>
        </w:rPr>
        <w:t>123</w:t>
      </w:r>
      <w:r>
        <w:rPr>
          <w:noProof/>
        </w:rPr>
        <w:fldChar w:fldCharType="end"/>
      </w:r>
    </w:p>
    <w:p w14:paraId="7DF11979" w14:textId="6525803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_Toc164928207 \h </w:instrText>
      </w:r>
      <w:r>
        <w:rPr>
          <w:noProof/>
        </w:rPr>
      </w:r>
      <w:r>
        <w:rPr>
          <w:noProof/>
        </w:rPr>
        <w:fldChar w:fldCharType="separate"/>
      </w:r>
      <w:r>
        <w:rPr>
          <w:noProof/>
        </w:rPr>
        <w:t>124</w:t>
      </w:r>
      <w:r>
        <w:rPr>
          <w:noProof/>
        </w:rPr>
        <w:fldChar w:fldCharType="end"/>
      </w:r>
    </w:p>
    <w:p w14:paraId="256B2E8B" w14:textId="0CE276A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_Toc164928208 \h </w:instrText>
      </w:r>
      <w:r>
        <w:rPr>
          <w:noProof/>
        </w:rPr>
      </w:r>
      <w:r>
        <w:rPr>
          <w:noProof/>
        </w:rPr>
        <w:fldChar w:fldCharType="separate"/>
      </w:r>
      <w:r>
        <w:rPr>
          <w:noProof/>
        </w:rPr>
        <w:t>124</w:t>
      </w:r>
      <w:r>
        <w:rPr>
          <w:noProof/>
        </w:rPr>
        <w:fldChar w:fldCharType="end"/>
      </w:r>
    </w:p>
    <w:p w14:paraId="1BE56071" w14:textId="096891E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_Toc164928209 \h </w:instrText>
      </w:r>
      <w:r>
        <w:rPr>
          <w:noProof/>
        </w:rPr>
      </w:r>
      <w:r>
        <w:rPr>
          <w:noProof/>
        </w:rPr>
        <w:fldChar w:fldCharType="separate"/>
      </w:r>
      <w:r>
        <w:rPr>
          <w:noProof/>
        </w:rPr>
        <w:t>124</w:t>
      </w:r>
      <w:r>
        <w:rPr>
          <w:noProof/>
        </w:rPr>
        <w:fldChar w:fldCharType="end"/>
      </w:r>
    </w:p>
    <w:p w14:paraId="49B18FA4" w14:textId="2C18B17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_Toc164928210 \h </w:instrText>
      </w:r>
      <w:r>
        <w:rPr>
          <w:noProof/>
        </w:rPr>
      </w:r>
      <w:r>
        <w:rPr>
          <w:noProof/>
        </w:rPr>
        <w:fldChar w:fldCharType="separate"/>
      </w:r>
      <w:r>
        <w:rPr>
          <w:noProof/>
        </w:rPr>
        <w:t>125</w:t>
      </w:r>
      <w:r>
        <w:rPr>
          <w:noProof/>
        </w:rPr>
        <w:fldChar w:fldCharType="end"/>
      </w:r>
    </w:p>
    <w:p w14:paraId="3BE05015" w14:textId="1164E26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_Toc164928211 \h </w:instrText>
      </w:r>
      <w:r>
        <w:rPr>
          <w:noProof/>
        </w:rPr>
      </w:r>
      <w:r>
        <w:rPr>
          <w:noProof/>
        </w:rPr>
        <w:fldChar w:fldCharType="separate"/>
      </w:r>
      <w:r>
        <w:rPr>
          <w:noProof/>
        </w:rPr>
        <w:t>125</w:t>
      </w:r>
      <w:r>
        <w:rPr>
          <w:noProof/>
        </w:rPr>
        <w:fldChar w:fldCharType="end"/>
      </w:r>
    </w:p>
    <w:p w14:paraId="276D16BD" w14:textId="59BDD80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_Toc164928212 \h </w:instrText>
      </w:r>
      <w:r>
        <w:rPr>
          <w:noProof/>
        </w:rPr>
      </w:r>
      <w:r>
        <w:rPr>
          <w:noProof/>
        </w:rPr>
        <w:fldChar w:fldCharType="separate"/>
      </w:r>
      <w:r>
        <w:rPr>
          <w:noProof/>
        </w:rPr>
        <w:t>125</w:t>
      </w:r>
      <w:r>
        <w:rPr>
          <w:noProof/>
        </w:rPr>
        <w:fldChar w:fldCharType="end"/>
      </w:r>
    </w:p>
    <w:p w14:paraId="1F0E13B9" w14:textId="62A1492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_Toc164928213 \h </w:instrText>
      </w:r>
      <w:r>
        <w:rPr>
          <w:noProof/>
        </w:rPr>
      </w:r>
      <w:r>
        <w:rPr>
          <w:noProof/>
        </w:rPr>
        <w:fldChar w:fldCharType="separate"/>
      </w:r>
      <w:r>
        <w:rPr>
          <w:noProof/>
        </w:rPr>
        <w:t>126</w:t>
      </w:r>
      <w:r>
        <w:rPr>
          <w:noProof/>
        </w:rPr>
        <w:fldChar w:fldCharType="end"/>
      </w:r>
    </w:p>
    <w:p w14:paraId="7A17697C" w14:textId="5918D68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_Toc164928214 \h </w:instrText>
      </w:r>
      <w:r>
        <w:rPr>
          <w:noProof/>
        </w:rPr>
      </w:r>
      <w:r>
        <w:rPr>
          <w:noProof/>
        </w:rPr>
        <w:fldChar w:fldCharType="separate"/>
      </w:r>
      <w:r>
        <w:rPr>
          <w:noProof/>
        </w:rPr>
        <w:t>129</w:t>
      </w:r>
      <w:r>
        <w:rPr>
          <w:noProof/>
        </w:rPr>
        <w:fldChar w:fldCharType="end"/>
      </w:r>
    </w:p>
    <w:p w14:paraId="6F36AC9C" w14:textId="63E7F09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_Toc164928215 \h </w:instrText>
      </w:r>
      <w:r>
        <w:rPr>
          <w:noProof/>
        </w:rPr>
      </w:r>
      <w:r>
        <w:rPr>
          <w:noProof/>
        </w:rPr>
        <w:fldChar w:fldCharType="separate"/>
      </w:r>
      <w:r>
        <w:rPr>
          <w:noProof/>
        </w:rPr>
        <w:t>130</w:t>
      </w:r>
      <w:r>
        <w:rPr>
          <w:noProof/>
        </w:rPr>
        <w:fldChar w:fldCharType="end"/>
      </w:r>
    </w:p>
    <w:p w14:paraId="1F88D289" w14:textId="0D12467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_Toc164928216 \h </w:instrText>
      </w:r>
      <w:r>
        <w:rPr>
          <w:noProof/>
        </w:rPr>
      </w:r>
      <w:r>
        <w:rPr>
          <w:noProof/>
        </w:rPr>
        <w:fldChar w:fldCharType="separate"/>
      </w:r>
      <w:r>
        <w:rPr>
          <w:noProof/>
        </w:rPr>
        <w:t>130</w:t>
      </w:r>
      <w:r>
        <w:rPr>
          <w:noProof/>
        </w:rPr>
        <w:fldChar w:fldCharType="end"/>
      </w:r>
    </w:p>
    <w:p w14:paraId="5F01A0F8" w14:textId="1D40B65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_Toc164928217 \h </w:instrText>
      </w:r>
      <w:r>
        <w:rPr>
          <w:noProof/>
        </w:rPr>
      </w:r>
      <w:r>
        <w:rPr>
          <w:noProof/>
        </w:rPr>
        <w:fldChar w:fldCharType="separate"/>
      </w:r>
      <w:r>
        <w:rPr>
          <w:noProof/>
        </w:rPr>
        <w:t>130</w:t>
      </w:r>
      <w:r>
        <w:rPr>
          <w:noProof/>
        </w:rPr>
        <w:fldChar w:fldCharType="end"/>
      </w:r>
    </w:p>
    <w:p w14:paraId="5C8923B5" w14:textId="24B1D23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_Toc164928218 \h </w:instrText>
      </w:r>
      <w:r>
        <w:rPr>
          <w:noProof/>
        </w:rPr>
      </w:r>
      <w:r>
        <w:rPr>
          <w:noProof/>
        </w:rPr>
        <w:fldChar w:fldCharType="separate"/>
      </w:r>
      <w:r>
        <w:rPr>
          <w:noProof/>
        </w:rPr>
        <w:t>130</w:t>
      </w:r>
      <w:r>
        <w:rPr>
          <w:noProof/>
        </w:rPr>
        <w:fldChar w:fldCharType="end"/>
      </w:r>
    </w:p>
    <w:p w14:paraId="142BB9E3" w14:textId="41639CA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_Toc164928219 \h </w:instrText>
      </w:r>
      <w:r>
        <w:rPr>
          <w:noProof/>
        </w:rPr>
      </w:r>
      <w:r>
        <w:rPr>
          <w:noProof/>
        </w:rPr>
        <w:fldChar w:fldCharType="separate"/>
      </w:r>
      <w:r>
        <w:rPr>
          <w:noProof/>
        </w:rPr>
        <w:t>130</w:t>
      </w:r>
      <w:r>
        <w:rPr>
          <w:noProof/>
        </w:rPr>
        <w:fldChar w:fldCharType="end"/>
      </w:r>
    </w:p>
    <w:p w14:paraId="6C86F8DA" w14:textId="3D57EB2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_Toc164928220 \h </w:instrText>
      </w:r>
      <w:r>
        <w:rPr>
          <w:noProof/>
        </w:rPr>
      </w:r>
      <w:r>
        <w:rPr>
          <w:noProof/>
        </w:rPr>
        <w:fldChar w:fldCharType="separate"/>
      </w:r>
      <w:r>
        <w:rPr>
          <w:noProof/>
        </w:rPr>
        <w:t>131</w:t>
      </w:r>
      <w:r>
        <w:rPr>
          <w:noProof/>
        </w:rPr>
        <w:fldChar w:fldCharType="end"/>
      </w:r>
    </w:p>
    <w:p w14:paraId="1105B6AA" w14:textId="23CCD80E"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_Toc164928221 \h </w:instrText>
      </w:r>
      <w:r>
        <w:rPr>
          <w:noProof/>
        </w:rPr>
      </w:r>
      <w:r>
        <w:rPr>
          <w:noProof/>
        </w:rPr>
        <w:fldChar w:fldCharType="separate"/>
      </w:r>
      <w:r>
        <w:rPr>
          <w:noProof/>
        </w:rPr>
        <w:t>131</w:t>
      </w:r>
      <w:r>
        <w:rPr>
          <w:noProof/>
        </w:rPr>
        <w:fldChar w:fldCharType="end"/>
      </w:r>
    </w:p>
    <w:p w14:paraId="233D47CA" w14:textId="63E38DD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_Toc164928222 \h </w:instrText>
      </w:r>
      <w:r>
        <w:rPr>
          <w:noProof/>
        </w:rPr>
      </w:r>
      <w:r>
        <w:rPr>
          <w:noProof/>
        </w:rPr>
        <w:fldChar w:fldCharType="separate"/>
      </w:r>
      <w:r>
        <w:rPr>
          <w:noProof/>
        </w:rPr>
        <w:t>131</w:t>
      </w:r>
      <w:r>
        <w:rPr>
          <w:noProof/>
        </w:rPr>
        <w:fldChar w:fldCharType="end"/>
      </w:r>
    </w:p>
    <w:p w14:paraId="00F7D46C" w14:textId="6841258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_Toc164928223 \h </w:instrText>
      </w:r>
      <w:r>
        <w:rPr>
          <w:noProof/>
        </w:rPr>
      </w:r>
      <w:r>
        <w:rPr>
          <w:noProof/>
        </w:rPr>
        <w:fldChar w:fldCharType="separate"/>
      </w:r>
      <w:r>
        <w:rPr>
          <w:noProof/>
        </w:rPr>
        <w:t>131</w:t>
      </w:r>
      <w:r>
        <w:rPr>
          <w:noProof/>
        </w:rPr>
        <w:fldChar w:fldCharType="end"/>
      </w:r>
    </w:p>
    <w:p w14:paraId="3E9CE403" w14:textId="2F2D7126"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_Toc164928224 \h </w:instrText>
      </w:r>
      <w:r>
        <w:rPr>
          <w:noProof/>
        </w:rPr>
      </w:r>
      <w:r>
        <w:rPr>
          <w:noProof/>
        </w:rPr>
        <w:fldChar w:fldCharType="separate"/>
      </w:r>
      <w:r>
        <w:rPr>
          <w:noProof/>
        </w:rPr>
        <w:t>131</w:t>
      </w:r>
      <w:r>
        <w:rPr>
          <w:noProof/>
        </w:rPr>
        <w:fldChar w:fldCharType="end"/>
      </w:r>
    </w:p>
    <w:p w14:paraId="23E42A73" w14:textId="103E0920"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_Toc164928225 \h </w:instrText>
      </w:r>
      <w:r>
        <w:rPr>
          <w:noProof/>
        </w:rPr>
      </w:r>
      <w:r>
        <w:rPr>
          <w:noProof/>
        </w:rPr>
        <w:fldChar w:fldCharType="separate"/>
      </w:r>
      <w:r>
        <w:rPr>
          <w:noProof/>
        </w:rPr>
        <w:t>131</w:t>
      </w:r>
      <w:r>
        <w:rPr>
          <w:noProof/>
        </w:rPr>
        <w:fldChar w:fldCharType="end"/>
      </w:r>
    </w:p>
    <w:p w14:paraId="033D372D" w14:textId="2647C1B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_Toc164928226 \h </w:instrText>
      </w:r>
      <w:r>
        <w:rPr>
          <w:noProof/>
        </w:rPr>
      </w:r>
      <w:r>
        <w:rPr>
          <w:noProof/>
        </w:rPr>
        <w:fldChar w:fldCharType="separate"/>
      </w:r>
      <w:r>
        <w:rPr>
          <w:noProof/>
        </w:rPr>
        <w:t>131</w:t>
      </w:r>
      <w:r>
        <w:rPr>
          <w:noProof/>
        </w:rPr>
        <w:fldChar w:fldCharType="end"/>
      </w:r>
    </w:p>
    <w:p w14:paraId="5E7A7211" w14:textId="0D716155"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_Toc164928227 \h </w:instrText>
      </w:r>
      <w:r>
        <w:rPr>
          <w:noProof/>
        </w:rPr>
      </w:r>
      <w:r>
        <w:rPr>
          <w:noProof/>
        </w:rPr>
        <w:fldChar w:fldCharType="separate"/>
      </w:r>
      <w:r>
        <w:rPr>
          <w:noProof/>
        </w:rPr>
        <w:t>131</w:t>
      </w:r>
      <w:r>
        <w:rPr>
          <w:noProof/>
        </w:rPr>
        <w:fldChar w:fldCharType="end"/>
      </w:r>
    </w:p>
    <w:p w14:paraId="1A76E347" w14:textId="6B31207A"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_Toc164928228 \h </w:instrText>
      </w:r>
      <w:r>
        <w:rPr>
          <w:noProof/>
        </w:rPr>
      </w:r>
      <w:r>
        <w:rPr>
          <w:noProof/>
        </w:rPr>
        <w:fldChar w:fldCharType="separate"/>
      </w:r>
      <w:r>
        <w:rPr>
          <w:noProof/>
        </w:rPr>
        <w:t>132</w:t>
      </w:r>
      <w:r>
        <w:rPr>
          <w:noProof/>
        </w:rPr>
        <w:fldChar w:fldCharType="end"/>
      </w:r>
    </w:p>
    <w:p w14:paraId="5DF9D0E4" w14:textId="3000178C"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_Toc164928229 \h </w:instrText>
      </w:r>
      <w:r>
        <w:rPr>
          <w:noProof/>
        </w:rPr>
      </w:r>
      <w:r>
        <w:rPr>
          <w:noProof/>
        </w:rPr>
        <w:fldChar w:fldCharType="separate"/>
      </w:r>
      <w:r>
        <w:rPr>
          <w:noProof/>
        </w:rPr>
        <w:t>132</w:t>
      </w:r>
      <w:r>
        <w:rPr>
          <w:noProof/>
        </w:rPr>
        <w:fldChar w:fldCharType="end"/>
      </w:r>
    </w:p>
    <w:p w14:paraId="53CF9A36" w14:textId="40E62513" w:rsidR="00815E68" w:rsidRDefault="00815E68">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_Toc164928230 \h </w:instrText>
      </w:r>
      <w:r>
        <w:rPr>
          <w:noProof/>
        </w:rPr>
      </w:r>
      <w:r>
        <w:rPr>
          <w:noProof/>
        </w:rPr>
        <w:fldChar w:fldCharType="separate"/>
      </w:r>
      <w:r>
        <w:rPr>
          <w:noProof/>
        </w:rPr>
        <w:t>132</w:t>
      </w:r>
      <w:r>
        <w:rPr>
          <w:noProof/>
        </w:rPr>
        <w:fldChar w:fldCharType="end"/>
      </w:r>
    </w:p>
    <w:p w14:paraId="5E5BEC39" w14:textId="7568BA4A" w:rsidR="00815E68" w:rsidRDefault="00815E68">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_Toc164928231 \h </w:instrText>
      </w:r>
      <w:r>
        <w:rPr>
          <w:noProof/>
        </w:rPr>
      </w:r>
      <w:r>
        <w:rPr>
          <w:noProof/>
        </w:rPr>
        <w:fldChar w:fldCharType="separate"/>
      </w:r>
      <w:r>
        <w:rPr>
          <w:noProof/>
        </w:rPr>
        <w:t>132</w:t>
      </w:r>
      <w:r>
        <w:rPr>
          <w:noProof/>
        </w:rPr>
        <w:fldChar w:fldCharType="end"/>
      </w:r>
    </w:p>
    <w:p w14:paraId="0782220C" w14:textId="68C5BC24" w:rsidR="00815E68" w:rsidRDefault="00815E68">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_Toc164928232 \h </w:instrText>
      </w:r>
      <w:r>
        <w:rPr>
          <w:noProof/>
        </w:rPr>
      </w:r>
      <w:r>
        <w:rPr>
          <w:noProof/>
        </w:rPr>
        <w:fldChar w:fldCharType="separate"/>
      </w:r>
      <w:r>
        <w:rPr>
          <w:noProof/>
        </w:rPr>
        <w:t>133</w:t>
      </w:r>
      <w:r>
        <w:rPr>
          <w:noProof/>
        </w:rPr>
        <w:fldChar w:fldCharType="end"/>
      </w:r>
    </w:p>
    <w:p w14:paraId="2660E9F2" w14:textId="64BE94FE" w:rsidR="00815E68" w:rsidRDefault="00815E68">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_Toc164928233 \h </w:instrText>
      </w:r>
      <w:r>
        <w:rPr>
          <w:noProof/>
        </w:rPr>
      </w:r>
      <w:r>
        <w:rPr>
          <w:noProof/>
        </w:rPr>
        <w:fldChar w:fldCharType="separate"/>
      </w:r>
      <w:r>
        <w:rPr>
          <w:noProof/>
        </w:rPr>
        <w:t>133</w:t>
      </w:r>
      <w:r>
        <w:rPr>
          <w:noProof/>
        </w:rPr>
        <w:fldChar w:fldCharType="end"/>
      </w:r>
    </w:p>
    <w:p w14:paraId="6EFBBC9B" w14:textId="0ADB86A5" w:rsidR="00815E68" w:rsidRDefault="00815E68">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_Toc164928234 \h </w:instrText>
      </w:r>
      <w:r>
        <w:rPr>
          <w:noProof/>
        </w:rPr>
      </w:r>
      <w:r>
        <w:rPr>
          <w:noProof/>
        </w:rPr>
        <w:fldChar w:fldCharType="separate"/>
      </w:r>
      <w:r>
        <w:rPr>
          <w:noProof/>
        </w:rPr>
        <w:t>133</w:t>
      </w:r>
      <w:r>
        <w:rPr>
          <w:noProof/>
        </w:rPr>
        <w:fldChar w:fldCharType="end"/>
      </w:r>
    </w:p>
    <w:p w14:paraId="4A7F8264" w14:textId="61E1B947" w:rsidR="00815E68" w:rsidRDefault="00815E68">
      <w:pPr>
        <w:pStyle w:val="TOC4"/>
        <w:rPr>
          <w:rFonts w:asciiTheme="minorHAnsi" w:eastAsiaTheme="minorEastAsia" w:hAnsiTheme="minorHAnsi" w:cstheme="minorBidi"/>
          <w:noProof/>
          <w:kern w:val="2"/>
          <w:sz w:val="21"/>
          <w:szCs w:val="22"/>
          <w:lang w:val="en-US" w:eastAsia="zh-CN"/>
        </w:rPr>
      </w:pPr>
      <w:r w:rsidRPr="00AA0DD1">
        <w:rPr>
          <w:noProof/>
          <w:lang w:val="en-US"/>
        </w:rPr>
        <w:t>6.4.3.2</w:t>
      </w:r>
      <w:r>
        <w:rPr>
          <w:rFonts w:asciiTheme="minorHAnsi" w:eastAsiaTheme="minorEastAsia" w:hAnsiTheme="minorHAnsi" w:cstheme="minorBidi"/>
          <w:noProof/>
          <w:kern w:val="2"/>
          <w:sz w:val="21"/>
          <w:szCs w:val="22"/>
          <w:lang w:val="en-US" w:eastAsia="zh-CN"/>
        </w:rPr>
        <w:tab/>
      </w:r>
      <w:r w:rsidRPr="00AA0DD1">
        <w:rPr>
          <w:noProof/>
          <w:lang w:val="en-US"/>
        </w:rPr>
        <w:t xml:space="preserve">Resource: </w:t>
      </w:r>
      <w:r>
        <w:rPr>
          <w:noProof/>
        </w:rPr>
        <w:t xml:space="preserve">Network Slice Optimization </w:t>
      </w:r>
      <w:r w:rsidRPr="00AA0DD1">
        <w:rPr>
          <w:noProof/>
          <w:lang w:val="en-US"/>
        </w:rPr>
        <w:t>Subscriptions</w:t>
      </w:r>
      <w:r>
        <w:rPr>
          <w:noProof/>
        </w:rPr>
        <w:tab/>
      </w:r>
      <w:r>
        <w:rPr>
          <w:noProof/>
        </w:rPr>
        <w:fldChar w:fldCharType="begin"/>
      </w:r>
      <w:r>
        <w:rPr>
          <w:noProof/>
        </w:rPr>
        <w:instrText xml:space="preserve"> PAGEREF _Toc164928235 \h </w:instrText>
      </w:r>
      <w:r>
        <w:rPr>
          <w:noProof/>
        </w:rPr>
      </w:r>
      <w:r>
        <w:rPr>
          <w:noProof/>
        </w:rPr>
        <w:fldChar w:fldCharType="separate"/>
      </w:r>
      <w:r>
        <w:rPr>
          <w:noProof/>
        </w:rPr>
        <w:t>134</w:t>
      </w:r>
      <w:r>
        <w:rPr>
          <w:noProof/>
        </w:rPr>
        <w:fldChar w:fldCharType="end"/>
      </w:r>
    </w:p>
    <w:p w14:paraId="18BA0861" w14:textId="64958AF9" w:rsidR="00815E68" w:rsidRDefault="00815E68">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_Toc164928236 \h </w:instrText>
      </w:r>
      <w:r>
        <w:rPr>
          <w:noProof/>
        </w:rPr>
      </w:r>
      <w:r>
        <w:rPr>
          <w:noProof/>
        </w:rPr>
        <w:fldChar w:fldCharType="separate"/>
      </w:r>
      <w:r>
        <w:rPr>
          <w:noProof/>
        </w:rPr>
        <w:t>134</w:t>
      </w:r>
      <w:r>
        <w:rPr>
          <w:noProof/>
        </w:rPr>
        <w:fldChar w:fldCharType="end"/>
      </w:r>
    </w:p>
    <w:p w14:paraId="33E020BE" w14:textId="0D1A53F1" w:rsidR="00815E68" w:rsidRDefault="00815E68">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_Toc164928237 \h </w:instrText>
      </w:r>
      <w:r>
        <w:rPr>
          <w:noProof/>
        </w:rPr>
      </w:r>
      <w:r>
        <w:rPr>
          <w:noProof/>
        </w:rPr>
        <w:fldChar w:fldCharType="separate"/>
      </w:r>
      <w:r>
        <w:rPr>
          <w:noProof/>
        </w:rPr>
        <w:t>134</w:t>
      </w:r>
      <w:r>
        <w:rPr>
          <w:noProof/>
        </w:rPr>
        <w:fldChar w:fldCharType="end"/>
      </w:r>
    </w:p>
    <w:p w14:paraId="3854F902" w14:textId="553A093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_Toc164928238 \h </w:instrText>
      </w:r>
      <w:r>
        <w:rPr>
          <w:noProof/>
        </w:rPr>
      </w:r>
      <w:r>
        <w:rPr>
          <w:noProof/>
        </w:rPr>
        <w:fldChar w:fldCharType="separate"/>
      </w:r>
      <w:r>
        <w:rPr>
          <w:noProof/>
        </w:rPr>
        <w:t>134</w:t>
      </w:r>
      <w:r>
        <w:rPr>
          <w:noProof/>
        </w:rPr>
        <w:fldChar w:fldCharType="end"/>
      </w:r>
    </w:p>
    <w:p w14:paraId="2EE18F5B" w14:textId="6DB61DBC"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_Toc164928239 \h </w:instrText>
      </w:r>
      <w:r>
        <w:rPr>
          <w:noProof/>
        </w:rPr>
      </w:r>
      <w:r>
        <w:rPr>
          <w:noProof/>
        </w:rPr>
        <w:fldChar w:fldCharType="separate"/>
      </w:r>
      <w:r>
        <w:rPr>
          <w:noProof/>
        </w:rPr>
        <w:t>134</w:t>
      </w:r>
      <w:r>
        <w:rPr>
          <w:noProof/>
        </w:rPr>
        <w:fldChar w:fldCharType="end"/>
      </w:r>
    </w:p>
    <w:p w14:paraId="1E45506E" w14:textId="7FD0A19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_Toc164928240 \h </w:instrText>
      </w:r>
      <w:r>
        <w:rPr>
          <w:noProof/>
        </w:rPr>
      </w:r>
      <w:r>
        <w:rPr>
          <w:noProof/>
        </w:rPr>
        <w:fldChar w:fldCharType="separate"/>
      </w:r>
      <w:r>
        <w:rPr>
          <w:noProof/>
        </w:rPr>
        <w:t>135</w:t>
      </w:r>
      <w:r>
        <w:rPr>
          <w:noProof/>
        </w:rPr>
        <w:fldChar w:fldCharType="end"/>
      </w:r>
    </w:p>
    <w:p w14:paraId="642B528B" w14:textId="494464DF" w:rsidR="00815E68" w:rsidRDefault="00815E68">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_Toc164928241 \h </w:instrText>
      </w:r>
      <w:r>
        <w:rPr>
          <w:noProof/>
        </w:rPr>
      </w:r>
      <w:r>
        <w:rPr>
          <w:noProof/>
        </w:rPr>
        <w:fldChar w:fldCharType="separate"/>
      </w:r>
      <w:r>
        <w:rPr>
          <w:noProof/>
        </w:rPr>
        <w:t>135</w:t>
      </w:r>
      <w:r>
        <w:rPr>
          <w:noProof/>
        </w:rPr>
        <w:fldChar w:fldCharType="end"/>
      </w:r>
    </w:p>
    <w:p w14:paraId="6D0A7C61" w14:textId="4D438A3C" w:rsidR="00815E68" w:rsidRDefault="00815E68">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_Toc164928242 \h </w:instrText>
      </w:r>
      <w:r>
        <w:rPr>
          <w:noProof/>
        </w:rPr>
      </w:r>
      <w:r>
        <w:rPr>
          <w:noProof/>
        </w:rPr>
        <w:fldChar w:fldCharType="separate"/>
      </w:r>
      <w:r>
        <w:rPr>
          <w:noProof/>
        </w:rPr>
        <w:t>135</w:t>
      </w:r>
      <w:r>
        <w:rPr>
          <w:noProof/>
        </w:rPr>
        <w:fldChar w:fldCharType="end"/>
      </w:r>
    </w:p>
    <w:p w14:paraId="465285EE" w14:textId="48515499" w:rsidR="00815E68" w:rsidRDefault="00815E68">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_Toc164928243 \h </w:instrText>
      </w:r>
      <w:r>
        <w:rPr>
          <w:noProof/>
        </w:rPr>
      </w:r>
      <w:r>
        <w:rPr>
          <w:noProof/>
        </w:rPr>
        <w:fldChar w:fldCharType="separate"/>
      </w:r>
      <w:r>
        <w:rPr>
          <w:noProof/>
        </w:rPr>
        <w:t>135</w:t>
      </w:r>
      <w:r>
        <w:rPr>
          <w:noProof/>
        </w:rPr>
        <w:fldChar w:fldCharType="end"/>
      </w:r>
    </w:p>
    <w:p w14:paraId="66E8DC7E" w14:textId="52ED2274" w:rsidR="00815E68" w:rsidRDefault="00815E68">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_Toc164928244 \h </w:instrText>
      </w:r>
      <w:r>
        <w:rPr>
          <w:noProof/>
        </w:rPr>
      </w:r>
      <w:r>
        <w:rPr>
          <w:noProof/>
        </w:rPr>
        <w:fldChar w:fldCharType="separate"/>
      </w:r>
      <w:r>
        <w:rPr>
          <w:noProof/>
        </w:rPr>
        <w:t>135</w:t>
      </w:r>
      <w:r>
        <w:rPr>
          <w:noProof/>
        </w:rPr>
        <w:fldChar w:fldCharType="end"/>
      </w:r>
    </w:p>
    <w:p w14:paraId="0E5FB03C" w14:textId="2A595954"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_Toc164928245 \h </w:instrText>
      </w:r>
      <w:r>
        <w:rPr>
          <w:noProof/>
        </w:rPr>
      </w:r>
      <w:r>
        <w:rPr>
          <w:noProof/>
        </w:rPr>
        <w:fldChar w:fldCharType="separate"/>
      </w:r>
      <w:r>
        <w:rPr>
          <w:noProof/>
        </w:rPr>
        <w:t>135</w:t>
      </w:r>
      <w:r>
        <w:rPr>
          <w:noProof/>
        </w:rPr>
        <w:fldChar w:fldCharType="end"/>
      </w:r>
    </w:p>
    <w:p w14:paraId="07F894D7" w14:textId="7C8B0ABF"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_Toc164928246 \h </w:instrText>
      </w:r>
      <w:r>
        <w:rPr>
          <w:noProof/>
        </w:rPr>
      </w:r>
      <w:r>
        <w:rPr>
          <w:noProof/>
        </w:rPr>
        <w:fldChar w:fldCharType="separate"/>
      </w:r>
      <w:r>
        <w:rPr>
          <w:noProof/>
        </w:rPr>
        <w:t>136</w:t>
      </w:r>
      <w:r>
        <w:rPr>
          <w:noProof/>
        </w:rPr>
        <w:fldChar w:fldCharType="end"/>
      </w:r>
    </w:p>
    <w:p w14:paraId="6672A191" w14:textId="37AD85A8"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_Toc164928247 \h </w:instrText>
      </w:r>
      <w:r>
        <w:rPr>
          <w:noProof/>
        </w:rPr>
      </w:r>
      <w:r>
        <w:rPr>
          <w:noProof/>
        </w:rPr>
        <w:fldChar w:fldCharType="separate"/>
      </w:r>
      <w:r>
        <w:rPr>
          <w:noProof/>
        </w:rPr>
        <w:t>137</w:t>
      </w:r>
      <w:r>
        <w:rPr>
          <w:noProof/>
        </w:rPr>
        <w:fldChar w:fldCharType="end"/>
      </w:r>
    </w:p>
    <w:p w14:paraId="56AD30FC" w14:textId="2BCE282A"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_Toc164928248 \h </w:instrText>
      </w:r>
      <w:r>
        <w:rPr>
          <w:noProof/>
        </w:rPr>
      </w:r>
      <w:r>
        <w:rPr>
          <w:noProof/>
        </w:rPr>
        <w:fldChar w:fldCharType="separate"/>
      </w:r>
      <w:r>
        <w:rPr>
          <w:noProof/>
        </w:rPr>
        <w:t>138</w:t>
      </w:r>
      <w:r>
        <w:rPr>
          <w:noProof/>
        </w:rPr>
        <w:fldChar w:fldCharType="end"/>
      </w:r>
    </w:p>
    <w:p w14:paraId="4D3D104F" w14:textId="063A787A" w:rsidR="00815E68" w:rsidRDefault="00815E68">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_Toc164928249 \h </w:instrText>
      </w:r>
      <w:r>
        <w:rPr>
          <w:noProof/>
        </w:rPr>
      </w:r>
      <w:r>
        <w:rPr>
          <w:noProof/>
        </w:rPr>
        <w:fldChar w:fldCharType="separate"/>
      </w:r>
      <w:r>
        <w:rPr>
          <w:noProof/>
        </w:rPr>
        <w:t>139</w:t>
      </w:r>
      <w:r>
        <w:rPr>
          <w:noProof/>
        </w:rPr>
        <w:fldChar w:fldCharType="end"/>
      </w:r>
    </w:p>
    <w:p w14:paraId="3AA77B98" w14:textId="05C2DCD6" w:rsidR="00815E68" w:rsidRDefault="00815E68">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_Toc164928250 \h </w:instrText>
      </w:r>
      <w:r>
        <w:rPr>
          <w:noProof/>
        </w:rPr>
      </w:r>
      <w:r>
        <w:rPr>
          <w:noProof/>
        </w:rPr>
        <w:fldChar w:fldCharType="separate"/>
      </w:r>
      <w:r>
        <w:rPr>
          <w:noProof/>
        </w:rPr>
        <w:t>139</w:t>
      </w:r>
      <w:r>
        <w:rPr>
          <w:noProof/>
        </w:rPr>
        <w:fldChar w:fldCharType="end"/>
      </w:r>
    </w:p>
    <w:p w14:paraId="463D4857" w14:textId="55F490C9" w:rsidR="00815E68" w:rsidRDefault="00815E68">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_Toc164928251 \h </w:instrText>
      </w:r>
      <w:r>
        <w:rPr>
          <w:noProof/>
        </w:rPr>
      </w:r>
      <w:r>
        <w:rPr>
          <w:noProof/>
        </w:rPr>
        <w:fldChar w:fldCharType="separate"/>
      </w:r>
      <w:r>
        <w:rPr>
          <w:noProof/>
        </w:rPr>
        <w:t>139</w:t>
      </w:r>
      <w:r>
        <w:rPr>
          <w:noProof/>
        </w:rPr>
        <w:fldChar w:fldCharType="end"/>
      </w:r>
    </w:p>
    <w:p w14:paraId="380D0E71" w14:textId="77CBEB40" w:rsidR="00815E68" w:rsidRDefault="00815E68">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_Toc164928252 \h </w:instrText>
      </w:r>
      <w:r>
        <w:rPr>
          <w:noProof/>
        </w:rPr>
      </w:r>
      <w:r>
        <w:rPr>
          <w:noProof/>
        </w:rPr>
        <w:fldChar w:fldCharType="separate"/>
      </w:r>
      <w:r>
        <w:rPr>
          <w:noProof/>
        </w:rPr>
        <w:t>139</w:t>
      </w:r>
      <w:r>
        <w:rPr>
          <w:noProof/>
        </w:rPr>
        <w:fldChar w:fldCharType="end"/>
      </w:r>
    </w:p>
    <w:p w14:paraId="67EFE0E9" w14:textId="737660F9" w:rsidR="00815E68" w:rsidRDefault="00815E68">
      <w:pPr>
        <w:pStyle w:val="TOC4"/>
        <w:rPr>
          <w:rFonts w:asciiTheme="minorHAnsi" w:eastAsiaTheme="minorEastAsia" w:hAnsiTheme="minorHAnsi" w:cstheme="minorBidi"/>
          <w:noProof/>
          <w:kern w:val="2"/>
          <w:sz w:val="21"/>
          <w:szCs w:val="22"/>
          <w:lang w:val="en-US" w:eastAsia="zh-CN"/>
        </w:rPr>
      </w:pPr>
      <w:r>
        <w:rPr>
          <w:noProof/>
        </w:rPr>
        <w:t>6.4</w:t>
      </w:r>
      <w:r w:rsidRPr="00AA0DD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AA0DD1">
        <w:rPr>
          <w:noProof/>
          <w:lang w:val="en-US"/>
        </w:rPr>
        <w:t>Notification</w:t>
      </w:r>
      <w:r>
        <w:rPr>
          <w:noProof/>
        </w:rPr>
        <w:tab/>
      </w:r>
      <w:r>
        <w:rPr>
          <w:noProof/>
        </w:rPr>
        <w:fldChar w:fldCharType="begin"/>
      </w:r>
      <w:r>
        <w:rPr>
          <w:noProof/>
        </w:rPr>
        <w:instrText xml:space="preserve"> PAGEREF _Toc164928253 \h </w:instrText>
      </w:r>
      <w:r>
        <w:rPr>
          <w:noProof/>
        </w:rPr>
      </w:r>
      <w:r>
        <w:rPr>
          <w:noProof/>
        </w:rPr>
        <w:fldChar w:fldCharType="separate"/>
      </w:r>
      <w:r>
        <w:rPr>
          <w:noProof/>
        </w:rPr>
        <w:t>140</w:t>
      </w:r>
      <w:r>
        <w:rPr>
          <w:noProof/>
        </w:rPr>
        <w:fldChar w:fldCharType="end"/>
      </w:r>
    </w:p>
    <w:p w14:paraId="78943F01" w14:textId="14165D2E" w:rsidR="00815E68" w:rsidRDefault="00815E68">
      <w:pPr>
        <w:pStyle w:val="TOC5"/>
        <w:rPr>
          <w:rFonts w:asciiTheme="minorHAnsi" w:eastAsiaTheme="minorEastAsia" w:hAnsiTheme="minorHAnsi" w:cstheme="minorBidi"/>
          <w:noProof/>
          <w:kern w:val="2"/>
          <w:sz w:val="21"/>
          <w:szCs w:val="22"/>
          <w:lang w:val="en-US" w:eastAsia="zh-CN"/>
        </w:rPr>
      </w:pPr>
      <w:r>
        <w:rPr>
          <w:noProof/>
        </w:rPr>
        <w:t>6.4</w:t>
      </w:r>
      <w:r w:rsidRPr="00AA0DD1">
        <w:rPr>
          <w:noProof/>
          <w:lang w:val="en-US"/>
        </w:rPr>
        <w:t>.5.2.1</w:t>
      </w:r>
      <w:r>
        <w:rPr>
          <w:rFonts w:asciiTheme="minorHAnsi" w:eastAsiaTheme="minorEastAsia" w:hAnsiTheme="minorHAnsi" w:cstheme="minorBidi"/>
          <w:noProof/>
          <w:kern w:val="2"/>
          <w:sz w:val="21"/>
          <w:szCs w:val="22"/>
          <w:lang w:val="en-US" w:eastAsia="zh-CN"/>
        </w:rPr>
        <w:tab/>
      </w:r>
      <w:r w:rsidRPr="00AA0DD1">
        <w:rPr>
          <w:noProof/>
          <w:lang w:val="en-US"/>
        </w:rPr>
        <w:t>Description</w:t>
      </w:r>
      <w:r>
        <w:rPr>
          <w:noProof/>
        </w:rPr>
        <w:tab/>
      </w:r>
      <w:r>
        <w:rPr>
          <w:noProof/>
        </w:rPr>
        <w:fldChar w:fldCharType="begin"/>
      </w:r>
      <w:r>
        <w:rPr>
          <w:noProof/>
        </w:rPr>
        <w:instrText xml:space="preserve"> PAGEREF _Toc164928254 \h </w:instrText>
      </w:r>
      <w:r>
        <w:rPr>
          <w:noProof/>
        </w:rPr>
      </w:r>
      <w:r>
        <w:rPr>
          <w:noProof/>
        </w:rPr>
        <w:fldChar w:fldCharType="separate"/>
      </w:r>
      <w:r>
        <w:rPr>
          <w:noProof/>
        </w:rPr>
        <w:t>140</w:t>
      </w:r>
      <w:r>
        <w:rPr>
          <w:noProof/>
        </w:rPr>
        <w:fldChar w:fldCharType="end"/>
      </w:r>
    </w:p>
    <w:p w14:paraId="6A420CEF" w14:textId="4224984B" w:rsidR="00815E68" w:rsidRDefault="00815E68">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_Toc164928255 \h </w:instrText>
      </w:r>
      <w:r>
        <w:rPr>
          <w:noProof/>
        </w:rPr>
      </w:r>
      <w:r>
        <w:rPr>
          <w:noProof/>
        </w:rPr>
        <w:fldChar w:fldCharType="separate"/>
      </w:r>
      <w:r>
        <w:rPr>
          <w:noProof/>
        </w:rPr>
        <w:t>140</w:t>
      </w:r>
      <w:r>
        <w:rPr>
          <w:noProof/>
        </w:rPr>
        <w:fldChar w:fldCharType="end"/>
      </w:r>
    </w:p>
    <w:p w14:paraId="02F72B88" w14:textId="47E0EDAF" w:rsidR="00815E68" w:rsidRDefault="00815E68">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_Toc164928256 \h </w:instrText>
      </w:r>
      <w:r>
        <w:rPr>
          <w:noProof/>
        </w:rPr>
      </w:r>
      <w:r>
        <w:rPr>
          <w:noProof/>
        </w:rPr>
        <w:fldChar w:fldCharType="separate"/>
      </w:r>
      <w:r>
        <w:rPr>
          <w:noProof/>
        </w:rPr>
        <w:t>140</w:t>
      </w:r>
      <w:r>
        <w:rPr>
          <w:noProof/>
        </w:rPr>
        <w:fldChar w:fldCharType="end"/>
      </w:r>
    </w:p>
    <w:p w14:paraId="5F4DB9CD" w14:textId="43621DCA"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_Toc164928257 \h </w:instrText>
      </w:r>
      <w:r>
        <w:rPr>
          <w:noProof/>
        </w:rPr>
      </w:r>
      <w:r>
        <w:rPr>
          <w:noProof/>
        </w:rPr>
        <w:fldChar w:fldCharType="separate"/>
      </w:r>
      <w:r>
        <w:rPr>
          <w:noProof/>
        </w:rPr>
        <w:t>140</w:t>
      </w:r>
      <w:r>
        <w:rPr>
          <w:noProof/>
        </w:rPr>
        <w:fldChar w:fldCharType="end"/>
      </w:r>
    </w:p>
    <w:p w14:paraId="43DDCC8F" w14:textId="33B9C807" w:rsidR="00815E68" w:rsidRDefault="00815E68">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_Toc164928258 \h </w:instrText>
      </w:r>
      <w:r>
        <w:rPr>
          <w:noProof/>
        </w:rPr>
      </w:r>
      <w:r>
        <w:rPr>
          <w:noProof/>
        </w:rPr>
        <w:fldChar w:fldCharType="separate"/>
      </w:r>
      <w:r>
        <w:rPr>
          <w:noProof/>
        </w:rPr>
        <w:t>141</w:t>
      </w:r>
      <w:r>
        <w:rPr>
          <w:noProof/>
        </w:rPr>
        <w:fldChar w:fldCharType="end"/>
      </w:r>
    </w:p>
    <w:p w14:paraId="2EFD67B0" w14:textId="5FF95BB9" w:rsidR="00815E68" w:rsidRDefault="00815E68">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_Toc164928259 \h </w:instrText>
      </w:r>
      <w:r>
        <w:rPr>
          <w:noProof/>
        </w:rPr>
      </w:r>
      <w:r>
        <w:rPr>
          <w:noProof/>
        </w:rPr>
        <w:fldChar w:fldCharType="separate"/>
      </w:r>
      <w:r>
        <w:rPr>
          <w:noProof/>
        </w:rPr>
        <w:t>141</w:t>
      </w:r>
      <w:r>
        <w:rPr>
          <w:noProof/>
        </w:rPr>
        <w:fldChar w:fldCharType="end"/>
      </w:r>
    </w:p>
    <w:p w14:paraId="4A7F8754" w14:textId="275F0AD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_Toc164928260 \h </w:instrText>
      </w:r>
      <w:r>
        <w:rPr>
          <w:noProof/>
        </w:rPr>
      </w:r>
      <w:r>
        <w:rPr>
          <w:noProof/>
        </w:rPr>
        <w:fldChar w:fldCharType="separate"/>
      </w:r>
      <w:r>
        <w:rPr>
          <w:noProof/>
        </w:rPr>
        <w:t>142</w:t>
      </w:r>
      <w:r>
        <w:rPr>
          <w:noProof/>
        </w:rPr>
        <w:fldChar w:fldCharType="end"/>
      </w:r>
    </w:p>
    <w:p w14:paraId="19778ACB" w14:textId="761A6A4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_Toc164928261 \h </w:instrText>
      </w:r>
      <w:r>
        <w:rPr>
          <w:noProof/>
        </w:rPr>
      </w:r>
      <w:r>
        <w:rPr>
          <w:noProof/>
        </w:rPr>
        <w:fldChar w:fldCharType="separate"/>
      </w:r>
      <w:r>
        <w:rPr>
          <w:noProof/>
        </w:rPr>
        <w:t>142</w:t>
      </w:r>
      <w:r>
        <w:rPr>
          <w:noProof/>
        </w:rPr>
        <w:fldChar w:fldCharType="end"/>
      </w:r>
    </w:p>
    <w:p w14:paraId="1A144918" w14:textId="3BB22C6F" w:rsidR="00815E68" w:rsidRDefault="00815E68">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_Toc164928262 \h </w:instrText>
      </w:r>
      <w:r>
        <w:rPr>
          <w:noProof/>
        </w:rPr>
      </w:r>
      <w:r>
        <w:rPr>
          <w:noProof/>
        </w:rPr>
        <w:fldChar w:fldCharType="separate"/>
      </w:r>
      <w:r>
        <w:rPr>
          <w:noProof/>
        </w:rPr>
        <w:t>143</w:t>
      </w:r>
      <w:r>
        <w:rPr>
          <w:noProof/>
        </w:rPr>
        <w:fldChar w:fldCharType="end"/>
      </w:r>
    </w:p>
    <w:p w14:paraId="1744CBCD" w14:textId="68DF1786" w:rsidR="00815E68" w:rsidRDefault="00815E68">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_Toc164928263 \h </w:instrText>
      </w:r>
      <w:r>
        <w:rPr>
          <w:noProof/>
        </w:rPr>
      </w:r>
      <w:r>
        <w:rPr>
          <w:noProof/>
        </w:rPr>
        <w:fldChar w:fldCharType="separate"/>
      </w:r>
      <w:r>
        <w:rPr>
          <w:noProof/>
        </w:rPr>
        <w:t>144</w:t>
      </w:r>
      <w:r>
        <w:rPr>
          <w:noProof/>
        </w:rPr>
        <w:fldChar w:fldCharType="end"/>
      </w:r>
    </w:p>
    <w:p w14:paraId="454B4626" w14:textId="2DDD48A2" w:rsidR="00815E68" w:rsidRDefault="00815E68">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_Toc164928264 \h </w:instrText>
      </w:r>
      <w:r>
        <w:rPr>
          <w:noProof/>
        </w:rPr>
      </w:r>
      <w:r>
        <w:rPr>
          <w:noProof/>
        </w:rPr>
        <w:fldChar w:fldCharType="separate"/>
      </w:r>
      <w:r>
        <w:rPr>
          <w:noProof/>
        </w:rPr>
        <w:t>144</w:t>
      </w:r>
      <w:r>
        <w:rPr>
          <w:noProof/>
        </w:rPr>
        <w:fldChar w:fldCharType="end"/>
      </w:r>
    </w:p>
    <w:p w14:paraId="73CEEF00" w14:textId="689C5E5A" w:rsidR="00815E68" w:rsidRDefault="00815E68">
      <w:pPr>
        <w:pStyle w:val="TOC4"/>
        <w:rPr>
          <w:rFonts w:asciiTheme="minorHAnsi" w:eastAsiaTheme="minorEastAsia" w:hAnsiTheme="minorHAnsi" w:cstheme="minorBidi"/>
          <w:noProof/>
          <w:kern w:val="2"/>
          <w:sz w:val="21"/>
          <w:szCs w:val="22"/>
          <w:lang w:val="en-US" w:eastAsia="zh-CN"/>
        </w:rPr>
      </w:pPr>
      <w:r>
        <w:rPr>
          <w:noProof/>
        </w:rPr>
        <w:t>6.4</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_Toc164928265 \h </w:instrText>
      </w:r>
      <w:r>
        <w:rPr>
          <w:noProof/>
        </w:rPr>
      </w:r>
      <w:r>
        <w:rPr>
          <w:noProof/>
        </w:rPr>
        <w:fldChar w:fldCharType="separate"/>
      </w:r>
      <w:r>
        <w:rPr>
          <w:noProof/>
        </w:rPr>
        <w:t>145</w:t>
      </w:r>
      <w:r>
        <w:rPr>
          <w:noProof/>
        </w:rPr>
        <w:fldChar w:fldCharType="end"/>
      </w:r>
    </w:p>
    <w:p w14:paraId="64B3D2FA" w14:textId="4B450BFC" w:rsidR="00815E68" w:rsidRDefault="00815E68">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_Toc164928266 \h </w:instrText>
      </w:r>
      <w:r>
        <w:rPr>
          <w:noProof/>
        </w:rPr>
      </w:r>
      <w:r>
        <w:rPr>
          <w:noProof/>
        </w:rPr>
        <w:fldChar w:fldCharType="separate"/>
      </w:r>
      <w:r>
        <w:rPr>
          <w:noProof/>
        </w:rPr>
        <w:t>145</w:t>
      </w:r>
      <w:r>
        <w:rPr>
          <w:noProof/>
        </w:rPr>
        <w:fldChar w:fldCharType="end"/>
      </w:r>
    </w:p>
    <w:p w14:paraId="61B1A3F3" w14:textId="0A49D536" w:rsidR="00815E68" w:rsidRDefault="00815E68">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_Toc164928267 \h </w:instrText>
      </w:r>
      <w:r>
        <w:rPr>
          <w:noProof/>
        </w:rPr>
      </w:r>
      <w:r>
        <w:rPr>
          <w:noProof/>
        </w:rPr>
        <w:fldChar w:fldCharType="separate"/>
      </w:r>
      <w:r>
        <w:rPr>
          <w:noProof/>
        </w:rPr>
        <w:t>145</w:t>
      </w:r>
      <w:r>
        <w:rPr>
          <w:noProof/>
        </w:rPr>
        <w:fldChar w:fldCharType="end"/>
      </w:r>
    </w:p>
    <w:p w14:paraId="76EB8707" w14:textId="74745CB8" w:rsidR="00815E68" w:rsidRDefault="00815E68">
      <w:pPr>
        <w:pStyle w:val="TOC4"/>
        <w:rPr>
          <w:rFonts w:asciiTheme="minorHAnsi" w:eastAsiaTheme="minorEastAsia" w:hAnsiTheme="minorHAnsi" w:cstheme="minorBidi"/>
          <w:noProof/>
          <w:kern w:val="2"/>
          <w:sz w:val="21"/>
          <w:szCs w:val="22"/>
          <w:lang w:val="en-US" w:eastAsia="zh-CN"/>
        </w:rPr>
      </w:pPr>
      <w:r>
        <w:rPr>
          <w:noProof/>
        </w:rPr>
        <w:t>6.4</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_Toc164928268 \h </w:instrText>
      </w:r>
      <w:r>
        <w:rPr>
          <w:noProof/>
        </w:rPr>
      </w:r>
      <w:r>
        <w:rPr>
          <w:noProof/>
        </w:rPr>
        <w:fldChar w:fldCharType="separate"/>
      </w:r>
      <w:r>
        <w:rPr>
          <w:noProof/>
        </w:rPr>
        <w:t>145</w:t>
      </w:r>
      <w:r>
        <w:rPr>
          <w:noProof/>
        </w:rPr>
        <w:fldChar w:fldCharType="end"/>
      </w:r>
    </w:p>
    <w:p w14:paraId="44A80B02" w14:textId="17E8213D" w:rsidR="00815E68" w:rsidRDefault="00815E68">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_Toc164928269 \h </w:instrText>
      </w:r>
      <w:r>
        <w:rPr>
          <w:noProof/>
        </w:rPr>
      </w:r>
      <w:r>
        <w:rPr>
          <w:noProof/>
        </w:rPr>
        <w:fldChar w:fldCharType="separate"/>
      </w:r>
      <w:r>
        <w:rPr>
          <w:noProof/>
        </w:rPr>
        <w:t>145</w:t>
      </w:r>
      <w:r>
        <w:rPr>
          <w:noProof/>
        </w:rPr>
        <w:fldChar w:fldCharType="end"/>
      </w:r>
    </w:p>
    <w:p w14:paraId="7DBB221E" w14:textId="3C1E065C" w:rsidR="00815E68" w:rsidRDefault="00815E68">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_Toc164928270 \h </w:instrText>
      </w:r>
      <w:r>
        <w:rPr>
          <w:noProof/>
        </w:rPr>
      </w:r>
      <w:r>
        <w:rPr>
          <w:noProof/>
        </w:rPr>
        <w:fldChar w:fldCharType="separate"/>
      </w:r>
      <w:r>
        <w:rPr>
          <w:noProof/>
        </w:rPr>
        <w:t>145</w:t>
      </w:r>
      <w:r>
        <w:rPr>
          <w:noProof/>
        </w:rPr>
        <w:fldChar w:fldCharType="end"/>
      </w:r>
    </w:p>
    <w:p w14:paraId="0F18C34D" w14:textId="3265BED4" w:rsidR="00815E68" w:rsidRDefault="00815E68">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_Toc164928271 \h </w:instrText>
      </w:r>
      <w:r>
        <w:rPr>
          <w:noProof/>
        </w:rPr>
      </w:r>
      <w:r>
        <w:rPr>
          <w:noProof/>
        </w:rPr>
        <w:fldChar w:fldCharType="separate"/>
      </w:r>
      <w:r>
        <w:rPr>
          <w:noProof/>
        </w:rPr>
        <w:t>145</w:t>
      </w:r>
      <w:r>
        <w:rPr>
          <w:noProof/>
        </w:rPr>
        <w:fldChar w:fldCharType="end"/>
      </w:r>
    </w:p>
    <w:p w14:paraId="440911C0" w14:textId="46C9E97F" w:rsidR="00815E68" w:rsidRDefault="00815E68">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_Toc164928272 \h </w:instrText>
      </w:r>
      <w:r>
        <w:rPr>
          <w:noProof/>
        </w:rPr>
      </w:r>
      <w:r>
        <w:rPr>
          <w:noProof/>
        </w:rPr>
        <w:fldChar w:fldCharType="separate"/>
      </w:r>
      <w:r>
        <w:rPr>
          <w:noProof/>
        </w:rPr>
        <w:t>145</w:t>
      </w:r>
      <w:r>
        <w:rPr>
          <w:noProof/>
        </w:rPr>
        <w:fldChar w:fldCharType="end"/>
      </w:r>
    </w:p>
    <w:p w14:paraId="2AFAD61B" w14:textId="03B03079" w:rsidR="00815E68" w:rsidRDefault="00815E68">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_Toc164928273 \h </w:instrText>
      </w:r>
      <w:r>
        <w:rPr>
          <w:noProof/>
        </w:rPr>
      </w:r>
      <w:r>
        <w:rPr>
          <w:noProof/>
        </w:rPr>
        <w:fldChar w:fldCharType="separate"/>
      </w:r>
      <w:r>
        <w:rPr>
          <w:noProof/>
        </w:rPr>
        <w:t>145</w:t>
      </w:r>
      <w:r>
        <w:rPr>
          <w:noProof/>
        </w:rPr>
        <w:fldChar w:fldCharType="end"/>
      </w:r>
    </w:p>
    <w:p w14:paraId="73F49E1A" w14:textId="61DAEB8C" w:rsidR="00815E68" w:rsidRDefault="00815E68">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_Toc164928274 \h </w:instrText>
      </w:r>
      <w:r>
        <w:rPr>
          <w:noProof/>
        </w:rPr>
      </w:r>
      <w:r>
        <w:rPr>
          <w:noProof/>
        </w:rPr>
        <w:fldChar w:fldCharType="separate"/>
      </w:r>
      <w:r>
        <w:rPr>
          <w:noProof/>
        </w:rPr>
        <w:t>145</w:t>
      </w:r>
      <w:r>
        <w:rPr>
          <w:noProof/>
        </w:rPr>
        <w:fldChar w:fldCharType="end"/>
      </w:r>
    </w:p>
    <w:p w14:paraId="0A62328D" w14:textId="1CCDEBF5" w:rsidR="00815E68" w:rsidRDefault="00815E68">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_Toc164928275 \h </w:instrText>
      </w:r>
      <w:r>
        <w:rPr>
          <w:noProof/>
        </w:rPr>
      </w:r>
      <w:r>
        <w:rPr>
          <w:noProof/>
        </w:rPr>
        <w:fldChar w:fldCharType="separate"/>
      </w:r>
      <w:r>
        <w:rPr>
          <w:noProof/>
        </w:rPr>
        <w:t>145</w:t>
      </w:r>
      <w:r>
        <w:rPr>
          <w:noProof/>
        </w:rPr>
        <w:fldChar w:fldCharType="end"/>
      </w:r>
    </w:p>
    <w:p w14:paraId="7439FC4C" w14:textId="33F6CB11" w:rsidR="00815E68" w:rsidRDefault="00815E68">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_Toc164928276 \h </w:instrText>
      </w:r>
      <w:r>
        <w:rPr>
          <w:noProof/>
        </w:rPr>
      </w:r>
      <w:r>
        <w:rPr>
          <w:noProof/>
        </w:rPr>
        <w:fldChar w:fldCharType="separate"/>
      </w:r>
      <w:r>
        <w:rPr>
          <w:noProof/>
        </w:rPr>
        <w:t>146</w:t>
      </w:r>
      <w:r>
        <w:rPr>
          <w:noProof/>
        </w:rPr>
        <w:fldChar w:fldCharType="end"/>
      </w:r>
    </w:p>
    <w:p w14:paraId="6F90EED6" w14:textId="36081803"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_Toc164928277 \h </w:instrText>
      </w:r>
      <w:r>
        <w:rPr>
          <w:noProof/>
        </w:rPr>
      </w:r>
      <w:r>
        <w:rPr>
          <w:noProof/>
        </w:rPr>
        <w:fldChar w:fldCharType="separate"/>
      </w:r>
      <w:r>
        <w:rPr>
          <w:noProof/>
        </w:rPr>
        <w:t>146</w:t>
      </w:r>
      <w:r>
        <w:rPr>
          <w:noProof/>
        </w:rPr>
        <w:fldChar w:fldCharType="end"/>
      </w:r>
    </w:p>
    <w:p w14:paraId="26277211" w14:textId="09B96FC6"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_Toc164928278 \h </w:instrText>
      </w:r>
      <w:r>
        <w:rPr>
          <w:noProof/>
        </w:rPr>
      </w:r>
      <w:r>
        <w:rPr>
          <w:noProof/>
        </w:rPr>
        <w:fldChar w:fldCharType="separate"/>
      </w:r>
      <w:r>
        <w:rPr>
          <w:noProof/>
        </w:rPr>
        <w:t>146</w:t>
      </w:r>
      <w:r>
        <w:rPr>
          <w:noProof/>
        </w:rPr>
        <w:fldChar w:fldCharType="end"/>
      </w:r>
    </w:p>
    <w:p w14:paraId="524FC66C" w14:textId="314D4915"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_Toc164928279 \h </w:instrText>
      </w:r>
      <w:r>
        <w:rPr>
          <w:noProof/>
        </w:rPr>
      </w:r>
      <w:r>
        <w:rPr>
          <w:noProof/>
        </w:rPr>
        <w:fldChar w:fldCharType="separate"/>
      </w:r>
      <w:r>
        <w:rPr>
          <w:noProof/>
        </w:rPr>
        <w:t>146</w:t>
      </w:r>
      <w:r>
        <w:rPr>
          <w:noProof/>
        </w:rPr>
        <w:fldChar w:fldCharType="end"/>
      </w:r>
    </w:p>
    <w:p w14:paraId="597C0BAD" w14:textId="73C4A4ED"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_Toc164928280 \h </w:instrText>
      </w:r>
      <w:r>
        <w:rPr>
          <w:noProof/>
        </w:rPr>
      </w:r>
      <w:r>
        <w:rPr>
          <w:noProof/>
        </w:rPr>
        <w:fldChar w:fldCharType="separate"/>
      </w:r>
      <w:r>
        <w:rPr>
          <w:noProof/>
        </w:rPr>
        <w:t>146</w:t>
      </w:r>
      <w:r>
        <w:rPr>
          <w:noProof/>
        </w:rPr>
        <w:fldChar w:fldCharType="end"/>
      </w:r>
    </w:p>
    <w:p w14:paraId="06D8E203" w14:textId="210C811D"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_Toc164928281 \h </w:instrText>
      </w:r>
      <w:r>
        <w:rPr>
          <w:noProof/>
        </w:rPr>
      </w:r>
      <w:r>
        <w:rPr>
          <w:noProof/>
        </w:rPr>
        <w:fldChar w:fldCharType="separate"/>
      </w:r>
      <w:r>
        <w:rPr>
          <w:noProof/>
        </w:rPr>
        <w:t>146</w:t>
      </w:r>
      <w:r>
        <w:rPr>
          <w:noProof/>
        </w:rPr>
        <w:fldChar w:fldCharType="end"/>
      </w:r>
    </w:p>
    <w:p w14:paraId="496351B9" w14:textId="3500D57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_Toc164928282 \h </w:instrText>
      </w:r>
      <w:r>
        <w:rPr>
          <w:noProof/>
        </w:rPr>
      </w:r>
      <w:r>
        <w:rPr>
          <w:noProof/>
        </w:rPr>
        <w:fldChar w:fldCharType="separate"/>
      </w:r>
      <w:r>
        <w:rPr>
          <w:noProof/>
        </w:rPr>
        <w:t>147</w:t>
      </w:r>
      <w:r>
        <w:rPr>
          <w:noProof/>
        </w:rPr>
        <w:fldChar w:fldCharType="end"/>
      </w:r>
    </w:p>
    <w:p w14:paraId="02430EBC" w14:textId="685DCF1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_Toc164928283 \h </w:instrText>
      </w:r>
      <w:r>
        <w:rPr>
          <w:noProof/>
        </w:rPr>
      </w:r>
      <w:r>
        <w:rPr>
          <w:noProof/>
        </w:rPr>
        <w:fldChar w:fldCharType="separate"/>
      </w:r>
      <w:r>
        <w:rPr>
          <w:noProof/>
        </w:rPr>
        <w:t>147</w:t>
      </w:r>
      <w:r>
        <w:rPr>
          <w:noProof/>
        </w:rPr>
        <w:fldChar w:fldCharType="end"/>
      </w:r>
    </w:p>
    <w:p w14:paraId="619904AE" w14:textId="3BA9421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_Toc164928284 \h </w:instrText>
      </w:r>
      <w:r>
        <w:rPr>
          <w:noProof/>
        </w:rPr>
      </w:r>
      <w:r>
        <w:rPr>
          <w:noProof/>
        </w:rPr>
        <w:fldChar w:fldCharType="separate"/>
      </w:r>
      <w:r>
        <w:rPr>
          <w:noProof/>
        </w:rPr>
        <w:t>147</w:t>
      </w:r>
      <w:r>
        <w:rPr>
          <w:noProof/>
        </w:rPr>
        <w:fldChar w:fldCharType="end"/>
      </w:r>
    </w:p>
    <w:p w14:paraId="465584DE" w14:textId="7DC1201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_Toc164928285 \h </w:instrText>
      </w:r>
      <w:r>
        <w:rPr>
          <w:noProof/>
        </w:rPr>
      </w:r>
      <w:r>
        <w:rPr>
          <w:noProof/>
        </w:rPr>
        <w:fldChar w:fldCharType="separate"/>
      </w:r>
      <w:r>
        <w:rPr>
          <w:noProof/>
        </w:rPr>
        <w:t>148</w:t>
      </w:r>
      <w:r>
        <w:rPr>
          <w:noProof/>
        </w:rPr>
        <w:fldChar w:fldCharType="end"/>
      </w:r>
    </w:p>
    <w:p w14:paraId="59D71A94" w14:textId="6528E076"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_Toc164928286 \h </w:instrText>
      </w:r>
      <w:r>
        <w:rPr>
          <w:noProof/>
        </w:rPr>
      </w:r>
      <w:r>
        <w:rPr>
          <w:noProof/>
        </w:rPr>
        <w:fldChar w:fldCharType="separate"/>
      </w:r>
      <w:r>
        <w:rPr>
          <w:noProof/>
        </w:rPr>
        <w:t>148</w:t>
      </w:r>
      <w:r>
        <w:rPr>
          <w:noProof/>
        </w:rPr>
        <w:fldChar w:fldCharType="end"/>
      </w:r>
    </w:p>
    <w:p w14:paraId="2C23891E" w14:textId="59395E2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lastRenderedPageBreak/>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_Toc164928287 \h </w:instrText>
      </w:r>
      <w:r>
        <w:rPr>
          <w:noProof/>
        </w:rPr>
      </w:r>
      <w:r>
        <w:rPr>
          <w:noProof/>
        </w:rPr>
        <w:fldChar w:fldCharType="separate"/>
      </w:r>
      <w:r>
        <w:rPr>
          <w:noProof/>
        </w:rPr>
        <w:t>148</w:t>
      </w:r>
      <w:r>
        <w:rPr>
          <w:noProof/>
        </w:rPr>
        <w:fldChar w:fldCharType="end"/>
      </w:r>
    </w:p>
    <w:p w14:paraId="6A500635" w14:textId="1513C55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_Toc164928288 \h </w:instrText>
      </w:r>
      <w:r>
        <w:rPr>
          <w:noProof/>
        </w:rPr>
      </w:r>
      <w:r>
        <w:rPr>
          <w:noProof/>
        </w:rPr>
        <w:fldChar w:fldCharType="separate"/>
      </w:r>
      <w:r>
        <w:rPr>
          <w:noProof/>
        </w:rPr>
        <w:t>148</w:t>
      </w:r>
      <w:r>
        <w:rPr>
          <w:noProof/>
        </w:rPr>
        <w:fldChar w:fldCharType="end"/>
      </w:r>
    </w:p>
    <w:p w14:paraId="1B0B15F1" w14:textId="2AECF86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_Toc164928289 \h </w:instrText>
      </w:r>
      <w:r>
        <w:rPr>
          <w:noProof/>
        </w:rPr>
      </w:r>
      <w:r>
        <w:rPr>
          <w:noProof/>
        </w:rPr>
        <w:fldChar w:fldCharType="separate"/>
      </w:r>
      <w:r>
        <w:rPr>
          <w:noProof/>
        </w:rPr>
        <w:t>148</w:t>
      </w:r>
      <w:r>
        <w:rPr>
          <w:noProof/>
        </w:rPr>
        <w:fldChar w:fldCharType="end"/>
      </w:r>
    </w:p>
    <w:p w14:paraId="13558D9A" w14:textId="2A1C02B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_Toc164928290 \h </w:instrText>
      </w:r>
      <w:r>
        <w:rPr>
          <w:noProof/>
        </w:rPr>
      </w:r>
      <w:r>
        <w:rPr>
          <w:noProof/>
        </w:rPr>
        <w:fldChar w:fldCharType="separate"/>
      </w:r>
      <w:r>
        <w:rPr>
          <w:noProof/>
        </w:rPr>
        <w:t>148</w:t>
      </w:r>
      <w:r>
        <w:rPr>
          <w:noProof/>
        </w:rPr>
        <w:fldChar w:fldCharType="end"/>
      </w:r>
    </w:p>
    <w:p w14:paraId="5426189F" w14:textId="61E00DA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_Toc164928291 \h </w:instrText>
      </w:r>
      <w:r>
        <w:rPr>
          <w:noProof/>
        </w:rPr>
      </w:r>
      <w:r>
        <w:rPr>
          <w:noProof/>
        </w:rPr>
        <w:fldChar w:fldCharType="separate"/>
      </w:r>
      <w:r>
        <w:rPr>
          <w:noProof/>
        </w:rPr>
        <w:t>149</w:t>
      </w:r>
      <w:r>
        <w:rPr>
          <w:noProof/>
        </w:rPr>
        <w:fldChar w:fldCharType="end"/>
      </w:r>
    </w:p>
    <w:p w14:paraId="548B7722" w14:textId="43A29957"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_Toc164928292 \h </w:instrText>
      </w:r>
      <w:r>
        <w:rPr>
          <w:noProof/>
        </w:rPr>
      </w:r>
      <w:r>
        <w:rPr>
          <w:noProof/>
        </w:rPr>
        <w:fldChar w:fldCharType="separate"/>
      </w:r>
      <w:r>
        <w:rPr>
          <w:noProof/>
        </w:rPr>
        <w:t>149</w:t>
      </w:r>
      <w:r>
        <w:rPr>
          <w:noProof/>
        </w:rPr>
        <w:fldChar w:fldCharType="end"/>
      </w:r>
    </w:p>
    <w:p w14:paraId="0566385C" w14:textId="4DDDEC6E"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_Toc164928293 \h </w:instrText>
      </w:r>
      <w:r>
        <w:rPr>
          <w:noProof/>
        </w:rPr>
      </w:r>
      <w:r>
        <w:rPr>
          <w:noProof/>
        </w:rPr>
        <w:fldChar w:fldCharType="separate"/>
      </w:r>
      <w:r>
        <w:rPr>
          <w:noProof/>
        </w:rPr>
        <w:t>150</w:t>
      </w:r>
      <w:r>
        <w:rPr>
          <w:noProof/>
        </w:rPr>
        <w:fldChar w:fldCharType="end"/>
      </w:r>
    </w:p>
    <w:p w14:paraId="3D8CCF34" w14:textId="7161F707"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_Toc164928294 \h </w:instrText>
      </w:r>
      <w:r>
        <w:rPr>
          <w:noProof/>
        </w:rPr>
      </w:r>
      <w:r>
        <w:rPr>
          <w:noProof/>
        </w:rPr>
        <w:fldChar w:fldCharType="separate"/>
      </w:r>
      <w:r>
        <w:rPr>
          <w:noProof/>
        </w:rPr>
        <w:t>151</w:t>
      </w:r>
      <w:r>
        <w:rPr>
          <w:noProof/>
        </w:rPr>
        <w:fldChar w:fldCharType="end"/>
      </w:r>
    </w:p>
    <w:p w14:paraId="5DF5D70E" w14:textId="3F1F63B9"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_Toc164928295 \h </w:instrText>
      </w:r>
      <w:r>
        <w:rPr>
          <w:noProof/>
        </w:rPr>
      </w:r>
      <w:r>
        <w:rPr>
          <w:noProof/>
        </w:rPr>
        <w:fldChar w:fldCharType="separate"/>
      </w:r>
      <w:r>
        <w:rPr>
          <w:noProof/>
        </w:rPr>
        <w:t>152</w:t>
      </w:r>
      <w:r>
        <w:rPr>
          <w:noProof/>
        </w:rPr>
        <w:fldChar w:fldCharType="end"/>
      </w:r>
    </w:p>
    <w:p w14:paraId="3B4813C5" w14:textId="5D8139B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_Toc164928296 \h </w:instrText>
      </w:r>
      <w:r>
        <w:rPr>
          <w:noProof/>
        </w:rPr>
      </w:r>
      <w:r>
        <w:rPr>
          <w:noProof/>
        </w:rPr>
        <w:fldChar w:fldCharType="separate"/>
      </w:r>
      <w:r>
        <w:rPr>
          <w:noProof/>
        </w:rPr>
        <w:t>153</w:t>
      </w:r>
      <w:r>
        <w:rPr>
          <w:noProof/>
        </w:rPr>
        <w:fldChar w:fldCharType="end"/>
      </w:r>
    </w:p>
    <w:p w14:paraId="572B44AE" w14:textId="1337182A"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_Toc164928297 \h </w:instrText>
      </w:r>
      <w:r>
        <w:rPr>
          <w:noProof/>
        </w:rPr>
      </w:r>
      <w:r>
        <w:rPr>
          <w:noProof/>
        </w:rPr>
        <w:fldChar w:fldCharType="separate"/>
      </w:r>
      <w:r>
        <w:rPr>
          <w:noProof/>
        </w:rPr>
        <w:t>153</w:t>
      </w:r>
      <w:r>
        <w:rPr>
          <w:noProof/>
        </w:rPr>
        <w:fldChar w:fldCharType="end"/>
      </w:r>
    </w:p>
    <w:p w14:paraId="31F6B86E" w14:textId="18B3835C"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_Toc164928298 \h </w:instrText>
      </w:r>
      <w:r>
        <w:rPr>
          <w:noProof/>
        </w:rPr>
      </w:r>
      <w:r>
        <w:rPr>
          <w:noProof/>
        </w:rPr>
        <w:fldChar w:fldCharType="separate"/>
      </w:r>
      <w:r>
        <w:rPr>
          <w:noProof/>
        </w:rPr>
        <w:t>153</w:t>
      </w:r>
      <w:r>
        <w:rPr>
          <w:noProof/>
        </w:rPr>
        <w:fldChar w:fldCharType="end"/>
      </w:r>
    </w:p>
    <w:p w14:paraId="610E190B" w14:textId="07C183B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_Toc164928299 \h </w:instrText>
      </w:r>
      <w:r>
        <w:rPr>
          <w:noProof/>
        </w:rPr>
      </w:r>
      <w:r>
        <w:rPr>
          <w:noProof/>
        </w:rPr>
        <w:fldChar w:fldCharType="separate"/>
      </w:r>
      <w:r>
        <w:rPr>
          <w:noProof/>
        </w:rPr>
        <w:t>153</w:t>
      </w:r>
      <w:r>
        <w:rPr>
          <w:noProof/>
        </w:rPr>
        <w:fldChar w:fldCharType="end"/>
      </w:r>
    </w:p>
    <w:p w14:paraId="74E3A6F7" w14:textId="74ED652E"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_Toc164928300 \h </w:instrText>
      </w:r>
      <w:r>
        <w:rPr>
          <w:noProof/>
        </w:rPr>
      </w:r>
      <w:r>
        <w:rPr>
          <w:noProof/>
        </w:rPr>
        <w:fldChar w:fldCharType="separate"/>
      </w:r>
      <w:r>
        <w:rPr>
          <w:noProof/>
        </w:rPr>
        <w:t>154</w:t>
      </w:r>
      <w:r>
        <w:rPr>
          <w:noProof/>
        </w:rPr>
        <w:fldChar w:fldCharType="end"/>
      </w:r>
    </w:p>
    <w:p w14:paraId="5C89481E" w14:textId="649D57BC"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_Toc164928301 \h </w:instrText>
      </w:r>
      <w:r>
        <w:rPr>
          <w:noProof/>
        </w:rPr>
      </w:r>
      <w:r>
        <w:rPr>
          <w:noProof/>
        </w:rPr>
        <w:fldChar w:fldCharType="separate"/>
      </w:r>
      <w:r>
        <w:rPr>
          <w:noProof/>
        </w:rPr>
        <w:t>154</w:t>
      </w:r>
      <w:r>
        <w:rPr>
          <w:noProof/>
        </w:rPr>
        <w:fldChar w:fldCharType="end"/>
      </w:r>
    </w:p>
    <w:p w14:paraId="19A08071" w14:textId="7A714EA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_Toc164928302 \h </w:instrText>
      </w:r>
      <w:r>
        <w:rPr>
          <w:noProof/>
        </w:rPr>
      </w:r>
      <w:r>
        <w:rPr>
          <w:noProof/>
        </w:rPr>
        <w:fldChar w:fldCharType="separate"/>
      </w:r>
      <w:r>
        <w:rPr>
          <w:noProof/>
        </w:rPr>
        <w:t>154</w:t>
      </w:r>
      <w:r>
        <w:rPr>
          <w:noProof/>
        </w:rPr>
        <w:fldChar w:fldCharType="end"/>
      </w:r>
    </w:p>
    <w:p w14:paraId="3D6C24DA" w14:textId="682C31E5"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_Toc164928303 \h </w:instrText>
      </w:r>
      <w:r>
        <w:rPr>
          <w:noProof/>
        </w:rPr>
      </w:r>
      <w:r>
        <w:rPr>
          <w:noProof/>
        </w:rPr>
        <w:fldChar w:fldCharType="separate"/>
      </w:r>
      <w:r>
        <w:rPr>
          <w:noProof/>
        </w:rPr>
        <w:t>154</w:t>
      </w:r>
      <w:r>
        <w:rPr>
          <w:noProof/>
        </w:rPr>
        <w:fldChar w:fldCharType="end"/>
      </w:r>
    </w:p>
    <w:p w14:paraId="78CE82B4" w14:textId="31B330D1"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_Toc164928304 \h </w:instrText>
      </w:r>
      <w:r>
        <w:rPr>
          <w:noProof/>
        </w:rPr>
      </w:r>
      <w:r>
        <w:rPr>
          <w:noProof/>
        </w:rPr>
        <w:fldChar w:fldCharType="separate"/>
      </w:r>
      <w:r>
        <w:rPr>
          <w:noProof/>
        </w:rPr>
        <w:t>155</w:t>
      </w:r>
      <w:r>
        <w:rPr>
          <w:noProof/>
        </w:rPr>
        <w:fldChar w:fldCharType="end"/>
      </w:r>
    </w:p>
    <w:p w14:paraId="2579267C" w14:textId="21CD996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_Toc164928305 \h </w:instrText>
      </w:r>
      <w:r>
        <w:rPr>
          <w:noProof/>
        </w:rPr>
      </w:r>
      <w:r>
        <w:rPr>
          <w:noProof/>
        </w:rPr>
        <w:fldChar w:fldCharType="separate"/>
      </w:r>
      <w:r>
        <w:rPr>
          <w:noProof/>
        </w:rPr>
        <w:t>155</w:t>
      </w:r>
      <w:r>
        <w:rPr>
          <w:noProof/>
        </w:rPr>
        <w:fldChar w:fldCharType="end"/>
      </w:r>
    </w:p>
    <w:p w14:paraId="33C61686" w14:textId="0E25CE0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_Toc164928306 \h </w:instrText>
      </w:r>
      <w:r>
        <w:rPr>
          <w:noProof/>
        </w:rPr>
      </w:r>
      <w:r>
        <w:rPr>
          <w:noProof/>
        </w:rPr>
        <w:fldChar w:fldCharType="separate"/>
      </w:r>
      <w:r>
        <w:rPr>
          <w:noProof/>
        </w:rPr>
        <w:t>156</w:t>
      </w:r>
      <w:r>
        <w:rPr>
          <w:noProof/>
        </w:rPr>
        <w:fldChar w:fldCharType="end"/>
      </w:r>
    </w:p>
    <w:p w14:paraId="515AE45A" w14:textId="4C7B44D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_Toc164928307 \h </w:instrText>
      </w:r>
      <w:r>
        <w:rPr>
          <w:noProof/>
        </w:rPr>
      </w:r>
      <w:r>
        <w:rPr>
          <w:noProof/>
        </w:rPr>
        <w:fldChar w:fldCharType="separate"/>
      </w:r>
      <w:r>
        <w:rPr>
          <w:noProof/>
        </w:rPr>
        <w:t>156</w:t>
      </w:r>
      <w:r>
        <w:rPr>
          <w:noProof/>
        </w:rPr>
        <w:fldChar w:fldCharType="end"/>
      </w:r>
    </w:p>
    <w:p w14:paraId="26F72A16" w14:textId="478AE67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_Toc164928308 \h </w:instrText>
      </w:r>
      <w:r>
        <w:rPr>
          <w:noProof/>
        </w:rPr>
      </w:r>
      <w:r>
        <w:rPr>
          <w:noProof/>
        </w:rPr>
        <w:fldChar w:fldCharType="separate"/>
      </w:r>
      <w:r>
        <w:rPr>
          <w:noProof/>
        </w:rPr>
        <w:t>156</w:t>
      </w:r>
      <w:r>
        <w:rPr>
          <w:noProof/>
        </w:rPr>
        <w:fldChar w:fldCharType="end"/>
      </w:r>
    </w:p>
    <w:p w14:paraId="73165C37" w14:textId="270A0FA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_Toc164928309 \h </w:instrText>
      </w:r>
      <w:r>
        <w:rPr>
          <w:noProof/>
        </w:rPr>
      </w:r>
      <w:r>
        <w:rPr>
          <w:noProof/>
        </w:rPr>
        <w:fldChar w:fldCharType="separate"/>
      </w:r>
      <w:r>
        <w:rPr>
          <w:noProof/>
        </w:rPr>
        <w:t>156</w:t>
      </w:r>
      <w:r>
        <w:rPr>
          <w:noProof/>
        </w:rPr>
        <w:fldChar w:fldCharType="end"/>
      </w:r>
    </w:p>
    <w:p w14:paraId="3BDC9C19" w14:textId="36A36F0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_Toc164928310 \h </w:instrText>
      </w:r>
      <w:r>
        <w:rPr>
          <w:noProof/>
        </w:rPr>
      </w:r>
      <w:r>
        <w:rPr>
          <w:noProof/>
        </w:rPr>
        <w:fldChar w:fldCharType="separate"/>
      </w:r>
      <w:r>
        <w:rPr>
          <w:noProof/>
        </w:rPr>
        <w:t>157</w:t>
      </w:r>
      <w:r>
        <w:rPr>
          <w:noProof/>
        </w:rPr>
        <w:fldChar w:fldCharType="end"/>
      </w:r>
    </w:p>
    <w:p w14:paraId="195D3723" w14:textId="6B74C34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_Toc164928311 \h </w:instrText>
      </w:r>
      <w:r>
        <w:rPr>
          <w:noProof/>
        </w:rPr>
      </w:r>
      <w:r>
        <w:rPr>
          <w:noProof/>
        </w:rPr>
        <w:fldChar w:fldCharType="separate"/>
      </w:r>
      <w:r>
        <w:rPr>
          <w:noProof/>
        </w:rPr>
        <w:t>157</w:t>
      </w:r>
      <w:r>
        <w:rPr>
          <w:noProof/>
        </w:rPr>
        <w:fldChar w:fldCharType="end"/>
      </w:r>
    </w:p>
    <w:p w14:paraId="2818FB34" w14:textId="4E2A268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_Toc164928312 \h </w:instrText>
      </w:r>
      <w:r>
        <w:rPr>
          <w:noProof/>
        </w:rPr>
      </w:r>
      <w:r>
        <w:rPr>
          <w:noProof/>
        </w:rPr>
        <w:fldChar w:fldCharType="separate"/>
      </w:r>
      <w:r>
        <w:rPr>
          <w:noProof/>
        </w:rPr>
        <w:t>157</w:t>
      </w:r>
      <w:r>
        <w:rPr>
          <w:noProof/>
        </w:rPr>
        <w:fldChar w:fldCharType="end"/>
      </w:r>
    </w:p>
    <w:p w14:paraId="6169CA49" w14:textId="186015D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_Toc164928313 \h </w:instrText>
      </w:r>
      <w:r>
        <w:rPr>
          <w:noProof/>
        </w:rPr>
      </w:r>
      <w:r>
        <w:rPr>
          <w:noProof/>
        </w:rPr>
        <w:fldChar w:fldCharType="separate"/>
      </w:r>
      <w:r>
        <w:rPr>
          <w:noProof/>
        </w:rPr>
        <w:t>157</w:t>
      </w:r>
      <w:r>
        <w:rPr>
          <w:noProof/>
        </w:rPr>
        <w:fldChar w:fldCharType="end"/>
      </w:r>
    </w:p>
    <w:p w14:paraId="32824EE7" w14:textId="38A96B5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_Toc164928314 \h </w:instrText>
      </w:r>
      <w:r>
        <w:rPr>
          <w:noProof/>
        </w:rPr>
      </w:r>
      <w:r>
        <w:rPr>
          <w:noProof/>
        </w:rPr>
        <w:fldChar w:fldCharType="separate"/>
      </w:r>
      <w:r>
        <w:rPr>
          <w:noProof/>
        </w:rPr>
        <w:t>157</w:t>
      </w:r>
      <w:r>
        <w:rPr>
          <w:noProof/>
        </w:rPr>
        <w:fldChar w:fldCharType="end"/>
      </w:r>
    </w:p>
    <w:p w14:paraId="4C19BB79" w14:textId="095D0385"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_Toc164928315 \h </w:instrText>
      </w:r>
      <w:r>
        <w:rPr>
          <w:noProof/>
        </w:rPr>
      </w:r>
      <w:r>
        <w:rPr>
          <w:noProof/>
        </w:rPr>
        <w:fldChar w:fldCharType="separate"/>
      </w:r>
      <w:r>
        <w:rPr>
          <w:noProof/>
        </w:rPr>
        <w:t>157</w:t>
      </w:r>
      <w:r>
        <w:rPr>
          <w:noProof/>
        </w:rPr>
        <w:fldChar w:fldCharType="end"/>
      </w:r>
    </w:p>
    <w:p w14:paraId="1239FCB5" w14:textId="37BCBC4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_Toc164928316 \h </w:instrText>
      </w:r>
      <w:r>
        <w:rPr>
          <w:noProof/>
        </w:rPr>
      </w:r>
      <w:r>
        <w:rPr>
          <w:noProof/>
        </w:rPr>
        <w:fldChar w:fldCharType="separate"/>
      </w:r>
      <w:r>
        <w:rPr>
          <w:noProof/>
        </w:rPr>
        <w:t>157</w:t>
      </w:r>
      <w:r>
        <w:rPr>
          <w:noProof/>
        </w:rPr>
        <w:fldChar w:fldCharType="end"/>
      </w:r>
    </w:p>
    <w:p w14:paraId="55A066DF" w14:textId="6F89B763"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_Toc164928317 \h </w:instrText>
      </w:r>
      <w:r>
        <w:rPr>
          <w:noProof/>
        </w:rPr>
      </w:r>
      <w:r>
        <w:rPr>
          <w:noProof/>
        </w:rPr>
        <w:fldChar w:fldCharType="separate"/>
      </w:r>
      <w:r>
        <w:rPr>
          <w:noProof/>
        </w:rPr>
        <w:t>157</w:t>
      </w:r>
      <w:r>
        <w:rPr>
          <w:noProof/>
        </w:rPr>
        <w:fldChar w:fldCharType="end"/>
      </w:r>
    </w:p>
    <w:p w14:paraId="05975EEB" w14:textId="597BE44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_Toc164928318 \h </w:instrText>
      </w:r>
      <w:r>
        <w:rPr>
          <w:noProof/>
        </w:rPr>
      </w:r>
      <w:r>
        <w:rPr>
          <w:noProof/>
        </w:rPr>
        <w:fldChar w:fldCharType="separate"/>
      </w:r>
      <w:r>
        <w:rPr>
          <w:noProof/>
        </w:rPr>
        <w:t>157</w:t>
      </w:r>
      <w:r>
        <w:rPr>
          <w:noProof/>
        </w:rPr>
        <w:fldChar w:fldCharType="end"/>
      </w:r>
    </w:p>
    <w:p w14:paraId="1B21120C" w14:textId="3DCEAEE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_Toc164928319 \h </w:instrText>
      </w:r>
      <w:r>
        <w:rPr>
          <w:noProof/>
        </w:rPr>
      </w:r>
      <w:r>
        <w:rPr>
          <w:noProof/>
        </w:rPr>
        <w:fldChar w:fldCharType="separate"/>
      </w:r>
      <w:r>
        <w:rPr>
          <w:noProof/>
        </w:rPr>
        <w:t>157</w:t>
      </w:r>
      <w:r>
        <w:rPr>
          <w:noProof/>
        </w:rPr>
        <w:fldChar w:fldCharType="end"/>
      </w:r>
    </w:p>
    <w:p w14:paraId="5EBE246F" w14:textId="51A027E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_Toc164928320 \h </w:instrText>
      </w:r>
      <w:r>
        <w:rPr>
          <w:noProof/>
        </w:rPr>
      </w:r>
      <w:r>
        <w:rPr>
          <w:noProof/>
        </w:rPr>
        <w:fldChar w:fldCharType="separate"/>
      </w:r>
      <w:r>
        <w:rPr>
          <w:noProof/>
        </w:rPr>
        <w:t>158</w:t>
      </w:r>
      <w:r>
        <w:rPr>
          <w:noProof/>
        </w:rPr>
        <w:fldChar w:fldCharType="end"/>
      </w:r>
    </w:p>
    <w:p w14:paraId="3F889A81" w14:textId="53338E0F"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_Toc164928321 \h </w:instrText>
      </w:r>
      <w:r>
        <w:rPr>
          <w:noProof/>
        </w:rPr>
      </w:r>
      <w:r>
        <w:rPr>
          <w:noProof/>
        </w:rPr>
        <w:fldChar w:fldCharType="separate"/>
      </w:r>
      <w:r>
        <w:rPr>
          <w:noProof/>
        </w:rPr>
        <w:t>158</w:t>
      </w:r>
      <w:r>
        <w:rPr>
          <w:noProof/>
        </w:rPr>
        <w:fldChar w:fldCharType="end"/>
      </w:r>
    </w:p>
    <w:p w14:paraId="769C1B14" w14:textId="7B065BB2"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_Toc164928322 \h </w:instrText>
      </w:r>
      <w:r>
        <w:rPr>
          <w:noProof/>
        </w:rPr>
      </w:r>
      <w:r>
        <w:rPr>
          <w:noProof/>
        </w:rPr>
        <w:fldChar w:fldCharType="separate"/>
      </w:r>
      <w:r>
        <w:rPr>
          <w:noProof/>
        </w:rPr>
        <w:t>158</w:t>
      </w:r>
      <w:r>
        <w:rPr>
          <w:noProof/>
        </w:rPr>
        <w:fldChar w:fldCharType="end"/>
      </w:r>
    </w:p>
    <w:p w14:paraId="5DC7D4C3" w14:textId="5317E855"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 xml:space="preserve"> API</w:t>
      </w:r>
      <w:r>
        <w:rPr>
          <w:noProof/>
        </w:rPr>
        <w:tab/>
      </w:r>
      <w:r>
        <w:rPr>
          <w:noProof/>
        </w:rPr>
        <w:fldChar w:fldCharType="begin"/>
      </w:r>
      <w:r>
        <w:rPr>
          <w:noProof/>
        </w:rPr>
        <w:instrText xml:space="preserve"> PAGEREF _Toc164928323 \h </w:instrText>
      </w:r>
      <w:r>
        <w:rPr>
          <w:noProof/>
        </w:rPr>
      </w:r>
      <w:r>
        <w:rPr>
          <w:noProof/>
        </w:rPr>
        <w:fldChar w:fldCharType="separate"/>
      </w:r>
      <w:r>
        <w:rPr>
          <w:noProof/>
        </w:rPr>
        <w:t>158</w:t>
      </w:r>
      <w:r>
        <w:rPr>
          <w:noProof/>
        </w:rPr>
        <w:fldChar w:fldCharType="end"/>
      </w:r>
    </w:p>
    <w:p w14:paraId="563A187A" w14:textId="08DB0473"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_Toc164928324 \h </w:instrText>
      </w:r>
      <w:r>
        <w:rPr>
          <w:noProof/>
        </w:rPr>
      </w:r>
      <w:r>
        <w:rPr>
          <w:noProof/>
        </w:rPr>
        <w:fldChar w:fldCharType="separate"/>
      </w:r>
      <w:r>
        <w:rPr>
          <w:noProof/>
        </w:rPr>
        <w:t>158</w:t>
      </w:r>
      <w:r>
        <w:rPr>
          <w:noProof/>
        </w:rPr>
        <w:fldChar w:fldCharType="end"/>
      </w:r>
    </w:p>
    <w:p w14:paraId="0DC9DFC8" w14:textId="0BE59056"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_Toc164928325 \h </w:instrText>
      </w:r>
      <w:r>
        <w:rPr>
          <w:noProof/>
        </w:rPr>
      </w:r>
      <w:r>
        <w:rPr>
          <w:noProof/>
        </w:rPr>
        <w:fldChar w:fldCharType="separate"/>
      </w:r>
      <w:r>
        <w:rPr>
          <w:noProof/>
        </w:rPr>
        <w:t>158</w:t>
      </w:r>
      <w:r>
        <w:rPr>
          <w:noProof/>
        </w:rPr>
        <w:fldChar w:fldCharType="end"/>
      </w:r>
    </w:p>
    <w:p w14:paraId="149ABEDF" w14:textId="63F6E868"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_Toc164928326 \h </w:instrText>
      </w:r>
      <w:r>
        <w:rPr>
          <w:noProof/>
        </w:rPr>
      </w:r>
      <w:r>
        <w:rPr>
          <w:noProof/>
        </w:rPr>
        <w:fldChar w:fldCharType="separate"/>
      </w:r>
      <w:r>
        <w:rPr>
          <w:noProof/>
        </w:rPr>
        <w:t>159</w:t>
      </w:r>
      <w:r>
        <w:rPr>
          <w:noProof/>
        </w:rPr>
        <w:fldChar w:fldCharType="end"/>
      </w:r>
    </w:p>
    <w:p w14:paraId="0F9921DE" w14:textId="467DCD8D"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_Toc164928327 \h </w:instrText>
      </w:r>
      <w:r>
        <w:rPr>
          <w:noProof/>
        </w:rPr>
      </w:r>
      <w:r>
        <w:rPr>
          <w:noProof/>
        </w:rPr>
        <w:fldChar w:fldCharType="separate"/>
      </w:r>
      <w:r>
        <w:rPr>
          <w:noProof/>
        </w:rPr>
        <w:t>159</w:t>
      </w:r>
      <w:r>
        <w:rPr>
          <w:noProof/>
        </w:rPr>
        <w:fldChar w:fldCharType="end"/>
      </w:r>
    </w:p>
    <w:p w14:paraId="00B5059D" w14:textId="1603DF30"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_Toc164928328 \h </w:instrText>
      </w:r>
      <w:r>
        <w:rPr>
          <w:noProof/>
        </w:rPr>
      </w:r>
      <w:r>
        <w:rPr>
          <w:noProof/>
        </w:rPr>
        <w:fldChar w:fldCharType="separate"/>
      </w:r>
      <w:r>
        <w:rPr>
          <w:noProof/>
        </w:rPr>
        <w:t>160</w:t>
      </w:r>
      <w:r>
        <w:rPr>
          <w:noProof/>
        </w:rPr>
        <w:fldChar w:fldCharType="end"/>
      </w:r>
    </w:p>
    <w:p w14:paraId="3BA501D9" w14:textId="3885F95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_Toc164928329 \h </w:instrText>
      </w:r>
      <w:r>
        <w:rPr>
          <w:noProof/>
        </w:rPr>
      </w:r>
      <w:r>
        <w:rPr>
          <w:noProof/>
        </w:rPr>
        <w:fldChar w:fldCharType="separate"/>
      </w:r>
      <w:r>
        <w:rPr>
          <w:noProof/>
        </w:rPr>
        <w:t>160</w:t>
      </w:r>
      <w:r>
        <w:rPr>
          <w:noProof/>
        </w:rPr>
        <w:fldChar w:fldCharType="end"/>
      </w:r>
    </w:p>
    <w:p w14:paraId="4444A2F2" w14:textId="65B2B98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_Toc164928330 \h </w:instrText>
      </w:r>
      <w:r>
        <w:rPr>
          <w:noProof/>
        </w:rPr>
      </w:r>
      <w:r>
        <w:rPr>
          <w:noProof/>
        </w:rPr>
        <w:fldChar w:fldCharType="separate"/>
      </w:r>
      <w:r>
        <w:rPr>
          <w:noProof/>
        </w:rPr>
        <w:t>160</w:t>
      </w:r>
      <w:r>
        <w:rPr>
          <w:noProof/>
        </w:rPr>
        <w:fldChar w:fldCharType="end"/>
      </w:r>
    </w:p>
    <w:p w14:paraId="182BFD4D" w14:textId="78AA3A6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_Toc164928331 \h </w:instrText>
      </w:r>
      <w:r>
        <w:rPr>
          <w:noProof/>
        </w:rPr>
      </w:r>
      <w:r>
        <w:rPr>
          <w:noProof/>
        </w:rPr>
        <w:fldChar w:fldCharType="separate"/>
      </w:r>
      <w:r>
        <w:rPr>
          <w:noProof/>
        </w:rPr>
        <w:t>160</w:t>
      </w:r>
      <w:r>
        <w:rPr>
          <w:noProof/>
        </w:rPr>
        <w:fldChar w:fldCharType="end"/>
      </w:r>
    </w:p>
    <w:p w14:paraId="6AA12F36" w14:textId="010BFE86"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_Toc164928332 \h </w:instrText>
      </w:r>
      <w:r>
        <w:rPr>
          <w:noProof/>
        </w:rPr>
      </w:r>
      <w:r>
        <w:rPr>
          <w:noProof/>
        </w:rPr>
        <w:fldChar w:fldCharType="separate"/>
      </w:r>
      <w:r>
        <w:rPr>
          <w:noProof/>
        </w:rPr>
        <w:t>160</w:t>
      </w:r>
      <w:r>
        <w:rPr>
          <w:noProof/>
        </w:rPr>
        <w:fldChar w:fldCharType="end"/>
      </w:r>
    </w:p>
    <w:p w14:paraId="449D2C51" w14:textId="7290758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_Toc164928333 \h </w:instrText>
      </w:r>
      <w:r>
        <w:rPr>
          <w:noProof/>
        </w:rPr>
      </w:r>
      <w:r>
        <w:rPr>
          <w:noProof/>
        </w:rPr>
        <w:fldChar w:fldCharType="separate"/>
      </w:r>
      <w:r>
        <w:rPr>
          <w:noProof/>
        </w:rPr>
        <w:t>161</w:t>
      </w:r>
      <w:r>
        <w:rPr>
          <w:noProof/>
        </w:rPr>
        <w:fldChar w:fldCharType="end"/>
      </w:r>
    </w:p>
    <w:p w14:paraId="5CBA095F" w14:textId="632BED15"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_Toc164928334 \h </w:instrText>
      </w:r>
      <w:r>
        <w:rPr>
          <w:noProof/>
        </w:rPr>
      </w:r>
      <w:r>
        <w:rPr>
          <w:noProof/>
        </w:rPr>
        <w:fldChar w:fldCharType="separate"/>
      </w:r>
      <w:r>
        <w:rPr>
          <w:noProof/>
        </w:rPr>
        <w:t>161</w:t>
      </w:r>
      <w:r>
        <w:rPr>
          <w:noProof/>
        </w:rPr>
        <w:fldChar w:fldCharType="end"/>
      </w:r>
    </w:p>
    <w:p w14:paraId="68067B91" w14:textId="4BD9F4A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_Toc164928335 \h </w:instrText>
      </w:r>
      <w:r>
        <w:rPr>
          <w:noProof/>
        </w:rPr>
      </w:r>
      <w:r>
        <w:rPr>
          <w:noProof/>
        </w:rPr>
        <w:fldChar w:fldCharType="separate"/>
      </w:r>
      <w:r>
        <w:rPr>
          <w:noProof/>
        </w:rPr>
        <w:t>161</w:t>
      </w:r>
      <w:r>
        <w:rPr>
          <w:noProof/>
        </w:rPr>
        <w:fldChar w:fldCharType="end"/>
      </w:r>
    </w:p>
    <w:p w14:paraId="5BBF65C1" w14:textId="0A32A5A5"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_Toc164928336 \h </w:instrText>
      </w:r>
      <w:r>
        <w:rPr>
          <w:noProof/>
        </w:rPr>
      </w:r>
      <w:r>
        <w:rPr>
          <w:noProof/>
        </w:rPr>
        <w:fldChar w:fldCharType="separate"/>
      </w:r>
      <w:r>
        <w:rPr>
          <w:noProof/>
        </w:rPr>
        <w:t>161</w:t>
      </w:r>
      <w:r>
        <w:rPr>
          <w:noProof/>
        </w:rPr>
        <w:fldChar w:fldCharType="end"/>
      </w:r>
    </w:p>
    <w:p w14:paraId="58AF9586" w14:textId="13D7281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_Toc164928337 \h </w:instrText>
      </w:r>
      <w:r>
        <w:rPr>
          <w:noProof/>
        </w:rPr>
      </w:r>
      <w:r>
        <w:rPr>
          <w:noProof/>
        </w:rPr>
        <w:fldChar w:fldCharType="separate"/>
      </w:r>
      <w:r>
        <w:rPr>
          <w:noProof/>
        </w:rPr>
        <w:t>161</w:t>
      </w:r>
      <w:r>
        <w:rPr>
          <w:noProof/>
        </w:rPr>
        <w:fldChar w:fldCharType="end"/>
      </w:r>
    </w:p>
    <w:p w14:paraId="63080B8C" w14:textId="11329860"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_Toc164928338 \h </w:instrText>
      </w:r>
      <w:r>
        <w:rPr>
          <w:noProof/>
        </w:rPr>
      </w:r>
      <w:r>
        <w:rPr>
          <w:noProof/>
        </w:rPr>
        <w:fldChar w:fldCharType="separate"/>
      </w:r>
      <w:r>
        <w:rPr>
          <w:noProof/>
        </w:rPr>
        <w:t>161</w:t>
      </w:r>
      <w:r>
        <w:rPr>
          <w:noProof/>
        </w:rPr>
        <w:fldChar w:fldCharType="end"/>
      </w:r>
    </w:p>
    <w:p w14:paraId="46AFD9D8" w14:textId="5CAA5D1E"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_Toc164928339 \h </w:instrText>
      </w:r>
      <w:r>
        <w:rPr>
          <w:noProof/>
        </w:rPr>
      </w:r>
      <w:r>
        <w:rPr>
          <w:noProof/>
        </w:rPr>
        <w:fldChar w:fldCharType="separate"/>
      </w:r>
      <w:r>
        <w:rPr>
          <w:noProof/>
        </w:rPr>
        <w:t>162</w:t>
      </w:r>
      <w:r>
        <w:rPr>
          <w:noProof/>
        </w:rPr>
        <w:fldChar w:fldCharType="end"/>
      </w:r>
    </w:p>
    <w:p w14:paraId="63450118" w14:textId="6D38B61E"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_Toc164928340 \h </w:instrText>
      </w:r>
      <w:r>
        <w:rPr>
          <w:noProof/>
        </w:rPr>
      </w:r>
      <w:r>
        <w:rPr>
          <w:noProof/>
        </w:rPr>
        <w:fldChar w:fldCharType="separate"/>
      </w:r>
      <w:r>
        <w:rPr>
          <w:noProof/>
        </w:rPr>
        <w:t>163</w:t>
      </w:r>
      <w:r>
        <w:rPr>
          <w:noProof/>
        </w:rPr>
        <w:fldChar w:fldCharType="end"/>
      </w:r>
    </w:p>
    <w:p w14:paraId="6947D673" w14:textId="3A686338"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_Toc164928341 \h </w:instrText>
      </w:r>
      <w:r>
        <w:rPr>
          <w:noProof/>
        </w:rPr>
      </w:r>
      <w:r>
        <w:rPr>
          <w:noProof/>
        </w:rPr>
        <w:fldChar w:fldCharType="separate"/>
      </w:r>
      <w:r>
        <w:rPr>
          <w:noProof/>
        </w:rPr>
        <w:t>165</w:t>
      </w:r>
      <w:r>
        <w:rPr>
          <w:noProof/>
        </w:rPr>
        <w:fldChar w:fldCharType="end"/>
      </w:r>
    </w:p>
    <w:p w14:paraId="03FAE6BA" w14:textId="07F9D7D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_Toc164928342 \h </w:instrText>
      </w:r>
      <w:r>
        <w:rPr>
          <w:noProof/>
        </w:rPr>
      </w:r>
      <w:r>
        <w:rPr>
          <w:noProof/>
        </w:rPr>
        <w:fldChar w:fldCharType="separate"/>
      </w:r>
      <w:r>
        <w:rPr>
          <w:noProof/>
        </w:rPr>
        <w:t>165</w:t>
      </w:r>
      <w:r>
        <w:rPr>
          <w:noProof/>
        </w:rPr>
        <w:fldChar w:fldCharType="end"/>
      </w:r>
    </w:p>
    <w:p w14:paraId="4B722518" w14:textId="11C7922D"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AA0DD1">
        <w:rPr>
          <w:noProof/>
        </w:rPr>
        <w:t xml:space="preserve"> Subscriptions</w:t>
      </w:r>
      <w:r>
        <w:rPr>
          <w:noProof/>
        </w:rPr>
        <w:tab/>
      </w:r>
      <w:r>
        <w:rPr>
          <w:noProof/>
        </w:rPr>
        <w:fldChar w:fldCharType="begin"/>
      </w:r>
      <w:r>
        <w:rPr>
          <w:noProof/>
        </w:rPr>
        <w:instrText xml:space="preserve"> PAGEREF _Toc164928343 \h </w:instrText>
      </w:r>
      <w:r>
        <w:rPr>
          <w:noProof/>
        </w:rPr>
      </w:r>
      <w:r>
        <w:rPr>
          <w:noProof/>
        </w:rPr>
        <w:fldChar w:fldCharType="separate"/>
      </w:r>
      <w:r>
        <w:rPr>
          <w:noProof/>
        </w:rPr>
        <w:t>166</w:t>
      </w:r>
      <w:r>
        <w:rPr>
          <w:noProof/>
        </w:rPr>
        <w:fldChar w:fldCharType="end"/>
      </w:r>
    </w:p>
    <w:p w14:paraId="7505D40B" w14:textId="4E7915D4"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_Toc164928344 \h </w:instrText>
      </w:r>
      <w:r>
        <w:rPr>
          <w:noProof/>
        </w:rPr>
      </w:r>
      <w:r>
        <w:rPr>
          <w:noProof/>
        </w:rPr>
        <w:fldChar w:fldCharType="separate"/>
      </w:r>
      <w:r>
        <w:rPr>
          <w:noProof/>
        </w:rPr>
        <w:t>166</w:t>
      </w:r>
      <w:r>
        <w:rPr>
          <w:noProof/>
        </w:rPr>
        <w:fldChar w:fldCharType="end"/>
      </w:r>
    </w:p>
    <w:p w14:paraId="7BA4B163" w14:textId="1AA0282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_Toc164928345 \h </w:instrText>
      </w:r>
      <w:r>
        <w:rPr>
          <w:noProof/>
        </w:rPr>
      </w:r>
      <w:r>
        <w:rPr>
          <w:noProof/>
        </w:rPr>
        <w:fldChar w:fldCharType="separate"/>
      </w:r>
      <w:r>
        <w:rPr>
          <w:noProof/>
        </w:rPr>
        <w:t>166</w:t>
      </w:r>
      <w:r>
        <w:rPr>
          <w:noProof/>
        </w:rPr>
        <w:fldChar w:fldCharType="end"/>
      </w:r>
    </w:p>
    <w:p w14:paraId="78362BDB" w14:textId="435CA45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_Toc164928346 \h </w:instrText>
      </w:r>
      <w:r>
        <w:rPr>
          <w:noProof/>
        </w:rPr>
      </w:r>
      <w:r>
        <w:rPr>
          <w:noProof/>
        </w:rPr>
        <w:fldChar w:fldCharType="separate"/>
      </w:r>
      <w:r>
        <w:rPr>
          <w:noProof/>
        </w:rPr>
        <w:t>166</w:t>
      </w:r>
      <w:r>
        <w:rPr>
          <w:noProof/>
        </w:rPr>
        <w:fldChar w:fldCharType="end"/>
      </w:r>
    </w:p>
    <w:p w14:paraId="513D6B5E" w14:textId="6EA2D2F0"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_Toc164928347 \h </w:instrText>
      </w:r>
      <w:r>
        <w:rPr>
          <w:noProof/>
        </w:rPr>
      </w:r>
      <w:r>
        <w:rPr>
          <w:noProof/>
        </w:rPr>
        <w:fldChar w:fldCharType="separate"/>
      </w:r>
      <w:r>
        <w:rPr>
          <w:noProof/>
        </w:rPr>
        <w:t>166</w:t>
      </w:r>
      <w:r>
        <w:rPr>
          <w:noProof/>
        </w:rPr>
        <w:fldChar w:fldCharType="end"/>
      </w:r>
    </w:p>
    <w:p w14:paraId="3C4CC3E6" w14:textId="009E05CC"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_Toc164928348 \h </w:instrText>
      </w:r>
      <w:r>
        <w:rPr>
          <w:noProof/>
        </w:rPr>
      </w:r>
      <w:r>
        <w:rPr>
          <w:noProof/>
        </w:rPr>
        <w:fldChar w:fldCharType="separate"/>
      </w:r>
      <w:r>
        <w:rPr>
          <w:noProof/>
        </w:rPr>
        <w:t>167</w:t>
      </w:r>
      <w:r>
        <w:rPr>
          <w:noProof/>
        </w:rPr>
        <w:fldChar w:fldCharType="end"/>
      </w:r>
    </w:p>
    <w:p w14:paraId="680424B8" w14:textId="29D4922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AA0DD1">
        <w:rPr>
          <w:noProof/>
        </w:rPr>
        <w:t xml:space="preserve"> Subscription</w:t>
      </w:r>
      <w:r>
        <w:rPr>
          <w:noProof/>
        </w:rPr>
        <w:tab/>
      </w:r>
      <w:r>
        <w:rPr>
          <w:noProof/>
        </w:rPr>
        <w:fldChar w:fldCharType="begin"/>
      </w:r>
      <w:r>
        <w:rPr>
          <w:noProof/>
        </w:rPr>
        <w:instrText xml:space="preserve"> PAGEREF _Toc164928349 \h </w:instrText>
      </w:r>
      <w:r>
        <w:rPr>
          <w:noProof/>
        </w:rPr>
      </w:r>
      <w:r>
        <w:rPr>
          <w:noProof/>
        </w:rPr>
        <w:fldChar w:fldCharType="separate"/>
      </w:r>
      <w:r>
        <w:rPr>
          <w:noProof/>
        </w:rPr>
        <w:t>167</w:t>
      </w:r>
      <w:r>
        <w:rPr>
          <w:noProof/>
        </w:rPr>
        <w:fldChar w:fldCharType="end"/>
      </w:r>
    </w:p>
    <w:p w14:paraId="0201A2B4" w14:textId="16A3353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_Toc164928350 \h </w:instrText>
      </w:r>
      <w:r>
        <w:rPr>
          <w:noProof/>
        </w:rPr>
      </w:r>
      <w:r>
        <w:rPr>
          <w:noProof/>
        </w:rPr>
        <w:fldChar w:fldCharType="separate"/>
      </w:r>
      <w:r>
        <w:rPr>
          <w:noProof/>
        </w:rPr>
        <w:t>167</w:t>
      </w:r>
      <w:r>
        <w:rPr>
          <w:noProof/>
        </w:rPr>
        <w:fldChar w:fldCharType="end"/>
      </w:r>
    </w:p>
    <w:p w14:paraId="13CB9089" w14:textId="10BAA2A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_Toc164928351 \h </w:instrText>
      </w:r>
      <w:r>
        <w:rPr>
          <w:noProof/>
        </w:rPr>
      </w:r>
      <w:r>
        <w:rPr>
          <w:noProof/>
        </w:rPr>
        <w:fldChar w:fldCharType="separate"/>
      </w:r>
      <w:r>
        <w:rPr>
          <w:noProof/>
        </w:rPr>
        <w:t>167</w:t>
      </w:r>
      <w:r>
        <w:rPr>
          <w:noProof/>
        </w:rPr>
        <w:fldChar w:fldCharType="end"/>
      </w:r>
    </w:p>
    <w:p w14:paraId="037493A5" w14:textId="0AEB9CD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_Toc164928352 \h </w:instrText>
      </w:r>
      <w:r>
        <w:rPr>
          <w:noProof/>
        </w:rPr>
      </w:r>
      <w:r>
        <w:rPr>
          <w:noProof/>
        </w:rPr>
        <w:fldChar w:fldCharType="separate"/>
      </w:r>
      <w:r>
        <w:rPr>
          <w:noProof/>
        </w:rPr>
        <w:t>167</w:t>
      </w:r>
      <w:r>
        <w:rPr>
          <w:noProof/>
        </w:rPr>
        <w:fldChar w:fldCharType="end"/>
      </w:r>
    </w:p>
    <w:p w14:paraId="2A50CA14" w14:textId="0CD2D323"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_Toc164928353 \h </w:instrText>
      </w:r>
      <w:r>
        <w:rPr>
          <w:noProof/>
        </w:rPr>
      </w:r>
      <w:r>
        <w:rPr>
          <w:noProof/>
        </w:rPr>
        <w:fldChar w:fldCharType="separate"/>
      </w:r>
      <w:r>
        <w:rPr>
          <w:noProof/>
        </w:rPr>
        <w:t>167</w:t>
      </w:r>
      <w:r>
        <w:rPr>
          <w:noProof/>
        </w:rPr>
        <w:fldChar w:fldCharType="end"/>
      </w:r>
    </w:p>
    <w:p w14:paraId="78653063" w14:textId="6B7621DB"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_Toc164928354 \h </w:instrText>
      </w:r>
      <w:r>
        <w:rPr>
          <w:noProof/>
        </w:rPr>
      </w:r>
      <w:r>
        <w:rPr>
          <w:noProof/>
        </w:rPr>
        <w:fldChar w:fldCharType="separate"/>
      </w:r>
      <w:r>
        <w:rPr>
          <w:noProof/>
        </w:rPr>
        <w:t>168</w:t>
      </w:r>
      <w:r>
        <w:rPr>
          <w:noProof/>
        </w:rPr>
        <w:fldChar w:fldCharType="end"/>
      </w:r>
    </w:p>
    <w:p w14:paraId="5CFE3EF9" w14:textId="4735086C"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_Toc164928355 \h </w:instrText>
      </w:r>
      <w:r>
        <w:rPr>
          <w:noProof/>
        </w:rPr>
      </w:r>
      <w:r>
        <w:rPr>
          <w:noProof/>
        </w:rPr>
        <w:fldChar w:fldCharType="separate"/>
      </w:r>
      <w:r>
        <w:rPr>
          <w:noProof/>
        </w:rPr>
        <w:t>169</w:t>
      </w:r>
      <w:r>
        <w:rPr>
          <w:noProof/>
        </w:rPr>
        <w:fldChar w:fldCharType="end"/>
      </w:r>
    </w:p>
    <w:p w14:paraId="20C2BDC9" w14:textId="40FECDCC"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_Toc164928356 \h </w:instrText>
      </w:r>
      <w:r>
        <w:rPr>
          <w:noProof/>
        </w:rPr>
      </w:r>
      <w:r>
        <w:rPr>
          <w:noProof/>
        </w:rPr>
        <w:fldChar w:fldCharType="separate"/>
      </w:r>
      <w:r>
        <w:rPr>
          <w:noProof/>
        </w:rPr>
        <w:t>170</w:t>
      </w:r>
      <w:r>
        <w:rPr>
          <w:noProof/>
        </w:rPr>
        <w:fldChar w:fldCharType="end"/>
      </w:r>
    </w:p>
    <w:p w14:paraId="69F78E00" w14:textId="2DA08B9F"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_Toc164928357 \h </w:instrText>
      </w:r>
      <w:r>
        <w:rPr>
          <w:noProof/>
        </w:rPr>
      </w:r>
      <w:r>
        <w:rPr>
          <w:noProof/>
        </w:rPr>
        <w:fldChar w:fldCharType="separate"/>
      </w:r>
      <w:r>
        <w:rPr>
          <w:noProof/>
        </w:rPr>
        <w:t>171</w:t>
      </w:r>
      <w:r>
        <w:rPr>
          <w:noProof/>
        </w:rPr>
        <w:fldChar w:fldCharType="end"/>
      </w:r>
    </w:p>
    <w:p w14:paraId="590F88DD" w14:textId="37A84F80"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_Toc164928358 \h </w:instrText>
      </w:r>
      <w:r>
        <w:rPr>
          <w:noProof/>
        </w:rPr>
      </w:r>
      <w:r>
        <w:rPr>
          <w:noProof/>
        </w:rPr>
        <w:fldChar w:fldCharType="separate"/>
      </w:r>
      <w:r>
        <w:rPr>
          <w:noProof/>
        </w:rPr>
        <w:t>171</w:t>
      </w:r>
      <w:r>
        <w:rPr>
          <w:noProof/>
        </w:rPr>
        <w:fldChar w:fldCharType="end"/>
      </w:r>
    </w:p>
    <w:p w14:paraId="44027195" w14:textId="5DB0892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_Toc164928359 \h </w:instrText>
      </w:r>
      <w:r>
        <w:rPr>
          <w:noProof/>
        </w:rPr>
      </w:r>
      <w:r>
        <w:rPr>
          <w:noProof/>
        </w:rPr>
        <w:fldChar w:fldCharType="separate"/>
      </w:r>
      <w:r>
        <w:rPr>
          <w:noProof/>
        </w:rPr>
        <w:t>172</w:t>
      </w:r>
      <w:r>
        <w:rPr>
          <w:noProof/>
        </w:rPr>
        <w:fldChar w:fldCharType="end"/>
      </w:r>
    </w:p>
    <w:p w14:paraId="2CCC3F2A" w14:textId="7F71AC2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_Toc164928360 \h </w:instrText>
      </w:r>
      <w:r>
        <w:rPr>
          <w:noProof/>
        </w:rPr>
      </w:r>
      <w:r>
        <w:rPr>
          <w:noProof/>
        </w:rPr>
        <w:fldChar w:fldCharType="separate"/>
      </w:r>
      <w:r>
        <w:rPr>
          <w:noProof/>
        </w:rPr>
        <w:t>172</w:t>
      </w:r>
      <w:r>
        <w:rPr>
          <w:noProof/>
        </w:rPr>
        <w:fldChar w:fldCharType="end"/>
      </w:r>
    </w:p>
    <w:p w14:paraId="32A00686" w14:textId="2123E96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_Toc164928361 \h </w:instrText>
      </w:r>
      <w:r>
        <w:rPr>
          <w:noProof/>
        </w:rPr>
      </w:r>
      <w:r>
        <w:rPr>
          <w:noProof/>
        </w:rPr>
        <w:fldChar w:fldCharType="separate"/>
      </w:r>
      <w:r>
        <w:rPr>
          <w:noProof/>
        </w:rPr>
        <w:t>172</w:t>
      </w:r>
      <w:r>
        <w:rPr>
          <w:noProof/>
        </w:rPr>
        <w:fldChar w:fldCharType="end"/>
      </w:r>
    </w:p>
    <w:p w14:paraId="40271B78" w14:textId="74773A5C"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_Toc164928362 \h </w:instrText>
      </w:r>
      <w:r>
        <w:rPr>
          <w:noProof/>
        </w:rPr>
      </w:r>
      <w:r>
        <w:rPr>
          <w:noProof/>
        </w:rPr>
        <w:fldChar w:fldCharType="separate"/>
      </w:r>
      <w:r>
        <w:rPr>
          <w:noProof/>
        </w:rPr>
        <w:t>173</w:t>
      </w:r>
      <w:r>
        <w:rPr>
          <w:noProof/>
        </w:rPr>
        <w:fldChar w:fldCharType="end"/>
      </w:r>
    </w:p>
    <w:p w14:paraId="3755ADCD" w14:textId="0D79D079"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_Toc164928363 \h </w:instrText>
      </w:r>
      <w:r>
        <w:rPr>
          <w:noProof/>
        </w:rPr>
      </w:r>
      <w:r>
        <w:rPr>
          <w:noProof/>
        </w:rPr>
        <w:fldChar w:fldCharType="separate"/>
      </w:r>
      <w:r>
        <w:rPr>
          <w:noProof/>
        </w:rPr>
        <w:t>173</w:t>
      </w:r>
      <w:r>
        <w:rPr>
          <w:noProof/>
        </w:rPr>
        <w:fldChar w:fldCharType="end"/>
      </w:r>
    </w:p>
    <w:p w14:paraId="6CF957D4" w14:textId="01AAD731"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_Toc164928364 \h </w:instrText>
      </w:r>
      <w:r>
        <w:rPr>
          <w:noProof/>
        </w:rPr>
      </w:r>
      <w:r>
        <w:rPr>
          <w:noProof/>
        </w:rPr>
        <w:fldChar w:fldCharType="separate"/>
      </w:r>
      <w:r>
        <w:rPr>
          <w:noProof/>
        </w:rPr>
        <w:t>173</w:t>
      </w:r>
      <w:r>
        <w:rPr>
          <w:noProof/>
        </w:rPr>
        <w:fldChar w:fldCharType="end"/>
      </w:r>
    </w:p>
    <w:p w14:paraId="34AB4F5C" w14:textId="4580B75C"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_Toc164928365 \h </w:instrText>
      </w:r>
      <w:r>
        <w:rPr>
          <w:noProof/>
        </w:rPr>
      </w:r>
      <w:r>
        <w:rPr>
          <w:noProof/>
        </w:rPr>
        <w:fldChar w:fldCharType="separate"/>
      </w:r>
      <w:r>
        <w:rPr>
          <w:noProof/>
        </w:rPr>
        <w:t>173</w:t>
      </w:r>
      <w:r>
        <w:rPr>
          <w:noProof/>
        </w:rPr>
        <w:fldChar w:fldCharType="end"/>
      </w:r>
    </w:p>
    <w:p w14:paraId="2B105344" w14:textId="197CA26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_Toc164928366 \h </w:instrText>
      </w:r>
      <w:r>
        <w:rPr>
          <w:noProof/>
        </w:rPr>
      </w:r>
      <w:r>
        <w:rPr>
          <w:noProof/>
        </w:rPr>
        <w:fldChar w:fldCharType="separate"/>
      </w:r>
      <w:r>
        <w:rPr>
          <w:noProof/>
        </w:rPr>
        <w:t>174</w:t>
      </w:r>
      <w:r>
        <w:rPr>
          <w:noProof/>
        </w:rPr>
        <w:fldChar w:fldCharType="end"/>
      </w:r>
    </w:p>
    <w:p w14:paraId="2C571F30" w14:textId="0B7AF3E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_Toc164928367 \h </w:instrText>
      </w:r>
      <w:r>
        <w:rPr>
          <w:noProof/>
        </w:rPr>
      </w:r>
      <w:r>
        <w:rPr>
          <w:noProof/>
        </w:rPr>
        <w:fldChar w:fldCharType="separate"/>
      </w:r>
      <w:r>
        <w:rPr>
          <w:noProof/>
        </w:rPr>
        <w:t>174</w:t>
      </w:r>
      <w:r>
        <w:rPr>
          <w:noProof/>
        </w:rPr>
        <w:fldChar w:fldCharType="end"/>
      </w:r>
    </w:p>
    <w:p w14:paraId="255432DB" w14:textId="06279E66"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_Toc164928368 \h </w:instrText>
      </w:r>
      <w:r>
        <w:rPr>
          <w:noProof/>
        </w:rPr>
      </w:r>
      <w:r>
        <w:rPr>
          <w:noProof/>
        </w:rPr>
        <w:fldChar w:fldCharType="separate"/>
      </w:r>
      <w:r>
        <w:rPr>
          <w:noProof/>
        </w:rPr>
        <w:t>174</w:t>
      </w:r>
      <w:r>
        <w:rPr>
          <w:noProof/>
        </w:rPr>
        <w:fldChar w:fldCharType="end"/>
      </w:r>
    </w:p>
    <w:p w14:paraId="2A2FBACD" w14:textId="256FDD3B"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_Toc164928369 \h </w:instrText>
      </w:r>
      <w:r>
        <w:rPr>
          <w:noProof/>
        </w:rPr>
      </w:r>
      <w:r>
        <w:rPr>
          <w:noProof/>
        </w:rPr>
        <w:fldChar w:fldCharType="separate"/>
      </w:r>
      <w:r>
        <w:rPr>
          <w:noProof/>
        </w:rPr>
        <w:t>175</w:t>
      </w:r>
      <w:r>
        <w:rPr>
          <w:noProof/>
        </w:rPr>
        <w:fldChar w:fldCharType="end"/>
      </w:r>
    </w:p>
    <w:p w14:paraId="041E09A4" w14:textId="18430097"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_Toc164928370 \h </w:instrText>
      </w:r>
      <w:r>
        <w:rPr>
          <w:noProof/>
        </w:rPr>
      </w:r>
      <w:r>
        <w:rPr>
          <w:noProof/>
        </w:rPr>
        <w:fldChar w:fldCharType="separate"/>
      </w:r>
      <w:r>
        <w:rPr>
          <w:noProof/>
        </w:rPr>
        <w:t>175</w:t>
      </w:r>
      <w:r>
        <w:rPr>
          <w:noProof/>
        </w:rPr>
        <w:fldChar w:fldCharType="end"/>
      </w:r>
    </w:p>
    <w:p w14:paraId="0F6490C7" w14:textId="6A80DF6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_Toc164928371 \h </w:instrText>
      </w:r>
      <w:r>
        <w:rPr>
          <w:noProof/>
        </w:rPr>
      </w:r>
      <w:r>
        <w:rPr>
          <w:noProof/>
        </w:rPr>
        <w:fldChar w:fldCharType="separate"/>
      </w:r>
      <w:r>
        <w:rPr>
          <w:noProof/>
        </w:rPr>
        <w:t>176</w:t>
      </w:r>
      <w:r>
        <w:rPr>
          <w:noProof/>
        </w:rPr>
        <w:fldChar w:fldCharType="end"/>
      </w:r>
    </w:p>
    <w:p w14:paraId="2012DE9D" w14:textId="1B8C3F9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_Toc164928372 \h </w:instrText>
      </w:r>
      <w:r>
        <w:rPr>
          <w:noProof/>
        </w:rPr>
      </w:r>
      <w:r>
        <w:rPr>
          <w:noProof/>
        </w:rPr>
        <w:fldChar w:fldCharType="separate"/>
      </w:r>
      <w:r>
        <w:rPr>
          <w:noProof/>
        </w:rPr>
        <w:t>176</w:t>
      </w:r>
      <w:r>
        <w:rPr>
          <w:noProof/>
        </w:rPr>
        <w:fldChar w:fldCharType="end"/>
      </w:r>
    </w:p>
    <w:p w14:paraId="0EF2E8FB" w14:textId="287B2EB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_Toc164928373 \h </w:instrText>
      </w:r>
      <w:r>
        <w:rPr>
          <w:noProof/>
        </w:rPr>
      </w:r>
      <w:r>
        <w:rPr>
          <w:noProof/>
        </w:rPr>
        <w:fldChar w:fldCharType="separate"/>
      </w:r>
      <w:r>
        <w:rPr>
          <w:noProof/>
        </w:rPr>
        <w:t>176</w:t>
      </w:r>
      <w:r>
        <w:rPr>
          <w:noProof/>
        </w:rPr>
        <w:fldChar w:fldCharType="end"/>
      </w:r>
    </w:p>
    <w:p w14:paraId="17E0A4A7" w14:textId="72F7E15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_Toc164928374 \h </w:instrText>
      </w:r>
      <w:r>
        <w:rPr>
          <w:noProof/>
        </w:rPr>
      </w:r>
      <w:r>
        <w:rPr>
          <w:noProof/>
        </w:rPr>
        <w:fldChar w:fldCharType="separate"/>
      </w:r>
      <w:r>
        <w:rPr>
          <w:noProof/>
        </w:rPr>
        <w:t>176</w:t>
      </w:r>
      <w:r>
        <w:rPr>
          <w:noProof/>
        </w:rPr>
        <w:fldChar w:fldCharType="end"/>
      </w:r>
    </w:p>
    <w:p w14:paraId="20194860" w14:textId="238AD1F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_Toc164928375 \h </w:instrText>
      </w:r>
      <w:r>
        <w:rPr>
          <w:noProof/>
        </w:rPr>
      </w:r>
      <w:r>
        <w:rPr>
          <w:noProof/>
        </w:rPr>
        <w:fldChar w:fldCharType="separate"/>
      </w:r>
      <w:r>
        <w:rPr>
          <w:noProof/>
        </w:rPr>
        <w:t>177</w:t>
      </w:r>
      <w:r>
        <w:rPr>
          <w:noProof/>
        </w:rPr>
        <w:fldChar w:fldCharType="end"/>
      </w:r>
    </w:p>
    <w:p w14:paraId="04FA5D13" w14:textId="1D201F9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_Toc164928376 \h </w:instrText>
      </w:r>
      <w:r>
        <w:rPr>
          <w:noProof/>
        </w:rPr>
      </w:r>
      <w:r>
        <w:rPr>
          <w:noProof/>
        </w:rPr>
        <w:fldChar w:fldCharType="separate"/>
      </w:r>
      <w:r>
        <w:rPr>
          <w:noProof/>
        </w:rPr>
        <w:t>177</w:t>
      </w:r>
      <w:r>
        <w:rPr>
          <w:noProof/>
        </w:rPr>
        <w:fldChar w:fldCharType="end"/>
      </w:r>
    </w:p>
    <w:p w14:paraId="13D15F59" w14:textId="5BBB4EE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_Toc164928377 \h </w:instrText>
      </w:r>
      <w:r>
        <w:rPr>
          <w:noProof/>
        </w:rPr>
      </w:r>
      <w:r>
        <w:rPr>
          <w:noProof/>
        </w:rPr>
        <w:fldChar w:fldCharType="separate"/>
      </w:r>
      <w:r>
        <w:rPr>
          <w:noProof/>
        </w:rPr>
        <w:t>178</w:t>
      </w:r>
      <w:r>
        <w:rPr>
          <w:noProof/>
        </w:rPr>
        <w:fldChar w:fldCharType="end"/>
      </w:r>
    </w:p>
    <w:p w14:paraId="62438AB5" w14:textId="6C18FAB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_Toc164928378 \h </w:instrText>
      </w:r>
      <w:r>
        <w:rPr>
          <w:noProof/>
        </w:rPr>
      </w:r>
      <w:r>
        <w:rPr>
          <w:noProof/>
        </w:rPr>
        <w:fldChar w:fldCharType="separate"/>
      </w:r>
      <w:r>
        <w:rPr>
          <w:noProof/>
        </w:rPr>
        <w:t>178</w:t>
      </w:r>
      <w:r>
        <w:rPr>
          <w:noProof/>
        </w:rPr>
        <w:fldChar w:fldCharType="end"/>
      </w:r>
    </w:p>
    <w:p w14:paraId="542D367E" w14:textId="1F109E8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_Toc164928379 \h </w:instrText>
      </w:r>
      <w:r>
        <w:rPr>
          <w:noProof/>
        </w:rPr>
      </w:r>
      <w:r>
        <w:rPr>
          <w:noProof/>
        </w:rPr>
        <w:fldChar w:fldCharType="separate"/>
      </w:r>
      <w:r>
        <w:rPr>
          <w:noProof/>
        </w:rPr>
        <w:t>179</w:t>
      </w:r>
      <w:r>
        <w:rPr>
          <w:noProof/>
        </w:rPr>
        <w:fldChar w:fldCharType="end"/>
      </w:r>
    </w:p>
    <w:p w14:paraId="65905976" w14:textId="12322A4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_Toc164928380 \h </w:instrText>
      </w:r>
      <w:r>
        <w:rPr>
          <w:noProof/>
        </w:rPr>
      </w:r>
      <w:r>
        <w:rPr>
          <w:noProof/>
        </w:rPr>
        <w:fldChar w:fldCharType="separate"/>
      </w:r>
      <w:r>
        <w:rPr>
          <w:noProof/>
        </w:rPr>
        <w:t>179</w:t>
      </w:r>
      <w:r>
        <w:rPr>
          <w:noProof/>
        </w:rPr>
        <w:fldChar w:fldCharType="end"/>
      </w:r>
    </w:p>
    <w:p w14:paraId="6DC4EDF7" w14:textId="078C295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_Toc164928381 \h </w:instrText>
      </w:r>
      <w:r>
        <w:rPr>
          <w:noProof/>
        </w:rPr>
      </w:r>
      <w:r>
        <w:rPr>
          <w:noProof/>
        </w:rPr>
        <w:fldChar w:fldCharType="separate"/>
      </w:r>
      <w:r>
        <w:rPr>
          <w:noProof/>
        </w:rPr>
        <w:t>180</w:t>
      </w:r>
      <w:r>
        <w:rPr>
          <w:noProof/>
        </w:rPr>
        <w:fldChar w:fldCharType="end"/>
      </w:r>
    </w:p>
    <w:p w14:paraId="36E9FE5D" w14:textId="332F3B2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_Toc164928382 \h </w:instrText>
      </w:r>
      <w:r>
        <w:rPr>
          <w:noProof/>
        </w:rPr>
      </w:r>
      <w:r>
        <w:rPr>
          <w:noProof/>
        </w:rPr>
        <w:fldChar w:fldCharType="separate"/>
      </w:r>
      <w:r>
        <w:rPr>
          <w:noProof/>
        </w:rPr>
        <w:t>180</w:t>
      </w:r>
      <w:r>
        <w:rPr>
          <w:noProof/>
        </w:rPr>
        <w:fldChar w:fldCharType="end"/>
      </w:r>
    </w:p>
    <w:p w14:paraId="49D00356" w14:textId="677A59D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_Toc164928383 \h </w:instrText>
      </w:r>
      <w:r>
        <w:rPr>
          <w:noProof/>
        </w:rPr>
      </w:r>
      <w:r>
        <w:rPr>
          <w:noProof/>
        </w:rPr>
        <w:fldChar w:fldCharType="separate"/>
      </w:r>
      <w:r>
        <w:rPr>
          <w:noProof/>
        </w:rPr>
        <w:t>180</w:t>
      </w:r>
      <w:r>
        <w:rPr>
          <w:noProof/>
        </w:rPr>
        <w:fldChar w:fldCharType="end"/>
      </w:r>
    </w:p>
    <w:p w14:paraId="4C1CD402" w14:textId="5FC670A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_Toc164928384 \h </w:instrText>
      </w:r>
      <w:r>
        <w:rPr>
          <w:noProof/>
        </w:rPr>
      </w:r>
      <w:r>
        <w:rPr>
          <w:noProof/>
        </w:rPr>
        <w:fldChar w:fldCharType="separate"/>
      </w:r>
      <w:r>
        <w:rPr>
          <w:noProof/>
        </w:rPr>
        <w:t>181</w:t>
      </w:r>
      <w:r>
        <w:rPr>
          <w:noProof/>
        </w:rPr>
        <w:fldChar w:fldCharType="end"/>
      </w:r>
    </w:p>
    <w:p w14:paraId="08FE1B6F" w14:textId="4DD9746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_Toc164928385 \h </w:instrText>
      </w:r>
      <w:r>
        <w:rPr>
          <w:noProof/>
        </w:rPr>
      </w:r>
      <w:r>
        <w:rPr>
          <w:noProof/>
        </w:rPr>
        <w:fldChar w:fldCharType="separate"/>
      </w:r>
      <w:r>
        <w:rPr>
          <w:noProof/>
        </w:rPr>
        <w:t>181</w:t>
      </w:r>
      <w:r>
        <w:rPr>
          <w:noProof/>
        </w:rPr>
        <w:fldChar w:fldCharType="end"/>
      </w:r>
    </w:p>
    <w:p w14:paraId="176F2879" w14:textId="60E6D35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_Toc164928386 \h </w:instrText>
      </w:r>
      <w:r>
        <w:rPr>
          <w:noProof/>
        </w:rPr>
      </w:r>
      <w:r>
        <w:rPr>
          <w:noProof/>
        </w:rPr>
        <w:fldChar w:fldCharType="separate"/>
      </w:r>
      <w:r>
        <w:rPr>
          <w:noProof/>
        </w:rPr>
        <w:t>182</w:t>
      </w:r>
      <w:r>
        <w:rPr>
          <w:noProof/>
        </w:rPr>
        <w:fldChar w:fldCharType="end"/>
      </w:r>
    </w:p>
    <w:p w14:paraId="1E7077CF" w14:textId="2143B7D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_Toc164928387 \h </w:instrText>
      </w:r>
      <w:r>
        <w:rPr>
          <w:noProof/>
        </w:rPr>
      </w:r>
      <w:r>
        <w:rPr>
          <w:noProof/>
        </w:rPr>
        <w:fldChar w:fldCharType="separate"/>
      </w:r>
      <w:r>
        <w:rPr>
          <w:noProof/>
        </w:rPr>
        <w:t>182</w:t>
      </w:r>
      <w:r>
        <w:rPr>
          <w:noProof/>
        </w:rPr>
        <w:fldChar w:fldCharType="end"/>
      </w:r>
    </w:p>
    <w:p w14:paraId="5BB10F79" w14:textId="0F86FED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_Toc164928388 \h </w:instrText>
      </w:r>
      <w:r>
        <w:rPr>
          <w:noProof/>
        </w:rPr>
      </w:r>
      <w:r>
        <w:rPr>
          <w:noProof/>
        </w:rPr>
        <w:fldChar w:fldCharType="separate"/>
      </w:r>
      <w:r>
        <w:rPr>
          <w:noProof/>
        </w:rPr>
        <w:t>182</w:t>
      </w:r>
      <w:r>
        <w:rPr>
          <w:noProof/>
        </w:rPr>
        <w:fldChar w:fldCharType="end"/>
      </w:r>
    </w:p>
    <w:p w14:paraId="32AB758A" w14:textId="54C8945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_Toc164928389 \h </w:instrText>
      </w:r>
      <w:r>
        <w:rPr>
          <w:noProof/>
        </w:rPr>
      </w:r>
      <w:r>
        <w:rPr>
          <w:noProof/>
        </w:rPr>
        <w:fldChar w:fldCharType="separate"/>
      </w:r>
      <w:r>
        <w:rPr>
          <w:noProof/>
        </w:rPr>
        <w:t>182</w:t>
      </w:r>
      <w:r>
        <w:rPr>
          <w:noProof/>
        </w:rPr>
        <w:fldChar w:fldCharType="end"/>
      </w:r>
    </w:p>
    <w:p w14:paraId="76C90E24" w14:textId="54461CC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_Toc164928390 \h </w:instrText>
      </w:r>
      <w:r>
        <w:rPr>
          <w:noProof/>
        </w:rPr>
      </w:r>
      <w:r>
        <w:rPr>
          <w:noProof/>
        </w:rPr>
        <w:fldChar w:fldCharType="separate"/>
      </w:r>
      <w:r>
        <w:rPr>
          <w:noProof/>
        </w:rPr>
        <w:t>182</w:t>
      </w:r>
      <w:r>
        <w:rPr>
          <w:noProof/>
        </w:rPr>
        <w:fldChar w:fldCharType="end"/>
      </w:r>
    </w:p>
    <w:p w14:paraId="1A306135" w14:textId="6E43F74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_Toc164928391 \h </w:instrText>
      </w:r>
      <w:r>
        <w:rPr>
          <w:noProof/>
        </w:rPr>
      </w:r>
      <w:r>
        <w:rPr>
          <w:noProof/>
        </w:rPr>
        <w:fldChar w:fldCharType="separate"/>
      </w:r>
      <w:r>
        <w:rPr>
          <w:noProof/>
        </w:rPr>
        <w:t>183</w:t>
      </w:r>
      <w:r>
        <w:rPr>
          <w:noProof/>
        </w:rPr>
        <w:fldChar w:fldCharType="end"/>
      </w:r>
    </w:p>
    <w:p w14:paraId="4D0DF7E8" w14:textId="5465AE2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_Toc164928392 \h </w:instrText>
      </w:r>
      <w:r>
        <w:rPr>
          <w:noProof/>
        </w:rPr>
      </w:r>
      <w:r>
        <w:rPr>
          <w:noProof/>
        </w:rPr>
        <w:fldChar w:fldCharType="separate"/>
      </w:r>
      <w:r>
        <w:rPr>
          <w:noProof/>
        </w:rPr>
        <w:t>183</w:t>
      </w:r>
      <w:r>
        <w:rPr>
          <w:noProof/>
        </w:rPr>
        <w:fldChar w:fldCharType="end"/>
      </w:r>
    </w:p>
    <w:p w14:paraId="2BEC6E54" w14:textId="06BED3D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_Toc164928393 \h </w:instrText>
      </w:r>
      <w:r>
        <w:rPr>
          <w:noProof/>
        </w:rPr>
      </w:r>
      <w:r>
        <w:rPr>
          <w:noProof/>
        </w:rPr>
        <w:fldChar w:fldCharType="separate"/>
      </w:r>
      <w:r>
        <w:rPr>
          <w:noProof/>
        </w:rPr>
        <w:t>183</w:t>
      </w:r>
      <w:r>
        <w:rPr>
          <w:noProof/>
        </w:rPr>
        <w:fldChar w:fldCharType="end"/>
      </w:r>
    </w:p>
    <w:p w14:paraId="28514756" w14:textId="621018E0"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_Toc164928394 \h </w:instrText>
      </w:r>
      <w:r>
        <w:rPr>
          <w:noProof/>
        </w:rPr>
      </w:r>
      <w:r>
        <w:rPr>
          <w:noProof/>
        </w:rPr>
        <w:fldChar w:fldCharType="separate"/>
      </w:r>
      <w:r>
        <w:rPr>
          <w:noProof/>
        </w:rPr>
        <w:t>183</w:t>
      </w:r>
      <w:r>
        <w:rPr>
          <w:noProof/>
        </w:rPr>
        <w:fldChar w:fldCharType="end"/>
      </w:r>
    </w:p>
    <w:p w14:paraId="512A7845" w14:textId="67B0BDB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_Toc164928395 \h </w:instrText>
      </w:r>
      <w:r>
        <w:rPr>
          <w:noProof/>
        </w:rPr>
      </w:r>
      <w:r>
        <w:rPr>
          <w:noProof/>
        </w:rPr>
        <w:fldChar w:fldCharType="separate"/>
      </w:r>
      <w:r>
        <w:rPr>
          <w:noProof/>
        </w:rPr>
        <w:t>183</w:t>
      </w:r>
      <w:r>
        <w:rPr>
          <w:noProof/>
        </w:rPr>
        <w:fldChar w:fldCharType="end"/>
      </w:r>
    </w:p>
    <w:p w14:paraId="6554DA96" w14:textId="2DD28F8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_Toc164928396 \h </w:instrText>
      </w:r>
      <w:r>
        <w:rPr>
          <w:noProof/>
        </w:rPr>
      </w:r>
      <w:r>
        <w:rPr>
          <w:noProof/>
        </w:rPr>
        <w:fldChar w:fldCharType="separate"/>
      </w:r>
      <w:r>
        <w:rPr>
          <w:noProof/>
        </w:rPr>
        <w:t>183</w:t>
      </w:r>
      <w:r>
        <w:rPr>
          <w:noProof/>
        </w:rPr>
        <w:fldChar w:fldCharType="end"/>
      </w:r>
    </w:p>
    <w:p w14:paraId="03529F70" w14:textId="09DD44D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_Toc164928397 \h </w:instrText>
      </w:r>
      <w:r>
        <w:rPr>
          <w:noProof/>
        </w:rPr>
      </w:r>
      <w:r>
        <w:rPr>
          <w:noProof/>
        </w:rPr>
        <w:fldChar w:fldCharType="separate"/>
      </w:r>
      <w:r>
        <w:rPr>
          <w:noProof/>
        </w:rPr>
        <w:t>183</w:t>
      </w:r>
      <w:r>
        <w:rPr>
          <w:noProof/>
        </w:rPr>
        <w:fldChar w:fldCharType="end"/>
      </w:r>
    </w:p>
    <w:p w14:paraId="13BB313B" w14:textId="0F4FC6EB"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_Toc164928398 \h </w:instrText>
      </w:r>
      <w:r>
        <w:rPr>
          <w:noProof/>
        </w:rPr>
      </w:r>
      <w:r>
        <w:rPr>
          <w:noProof/>
        </w:rPr>
        <w:fldChar w:fldCharType="separate"/>
      </w:r>
      <w:r>
        <w:rPr>
          <w:noProof/>
        </w:rPr>
        <w:t>184</w:t>
      </w:r>
      <w:r>
        <w:rPr>
          <w:noProof/>
        </w:rPr>
        <w:fldChar w:fldCharType="end"/>
      </w:r>
    </w:p>
    <w:p w14:paraId="0F5C57FD" w14:textId="21F46035"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_Toc164928399 \h </w:instrText>
      </w:r>
      <w:r>
        <w:rPr>
          <w:noProof/>
        </w:rPr>
      </w:r>
      <w:r>
        <w:rPr>
          <w:noProof/>
        </w:rPr>
        <w:fldChar w:fldCharType="separate"/>
      </w:r>
      <w:r>
        <w:rPr>
          <w:noProof/>
        </w:rPr>
        <w:t>184</w:t>
      </w:r>
      <w:r>
        <w:rPr>
          <w:noProof/>
        </w:rPr>
        <w:fldChar w:fldCharType="end"/>
      </w:r>
    </w:p>
    <w:p w14:paraId="64A84E30" w14:textId="216F45D9" w:rsidR="00815E68" w:rsidRDefault="00815E68">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_Toc164928400 \h </w:instrText>
      </w:r>
      <w:r>
        <w:rPr>
          <w:noProof/>
        </w:rPr>
      </w:r>
      <w:r>
        <w:rPr>
          <w:noProof/>
        </w:rPr>
        <w:fldChar w:fldCharType="separate"/>
      </w:r>
      <w:r>
        <w:rPr>
          <w:noProof/>
        </w:rPr>
        <w:t>184</w:t>
      </w:r>
      <w:r>
        <w:rPr>
          <w:noProof/>
        </w:rPr>
        <w:fldChar w:fldCharType="end"/>
      </w:r>
    </w:p>
    <w:p w14:paraId="27CC7A01" w14:textId="64E5C992" w:rsidR="00815E68" w:rsidRDefault="00815E68">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_Toc164928401 \h </w:instrText>
      </w:r>
      <w:r>
        <w:rPr>
          <w:noProof/>
        </w:rPr>
      </w:r>
      <w:r>
        <w:rPr>
          <w:noProof/>
        </w:rPr>
        <w:fldChar w:fldCharType="separate"/>
      </w:r>
      <w:r>
        <w:rPr>
          <w:noProof/>
        </w:rPr>
        <w:t>184</w:t>
      </w:r>
      <w:r>
        <w:rPr>
          <w:noProof/>
        </w:rPr>
        <w:fldChar w:fldCharType="end"/>
      </w:r>
    </w:p>
    <w:p w14:paraId="6A7147C9" w14:textId="7C31A1C6" w:rsidR="00815E68" w:rsidRDefault="00815E68">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_Toc164928402 \h </w:instrText>
      </w:r>
      <w:r>
        <w:rPr>
          <w:noProof/>
        </w:rPr>
      </w:r>
      <w:r>
        <w:rPr>
          <w:noProof/>
        </w:rPr>
        <w:fldChar w:fldCharType="separate"/>
      </w:r>
      <w:r>
        <w:rPr>
          <w:noProof/>
        </w:rPr>
        <w:t>184</w:t>
      </w:r>
      <w:r>
        <w:rPr>
          <w:noProof/>
        </w:rPr>
        <w:fldChar w:fldCharType="end"/>
      </w:r>
    </w:p>
    <w:p w14:paraId="16DBD88B" w14:textId="65EFB68E" w:rsidR="00815E68" w:rsidRDefault="00815E68">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_Toc164928403 \h </w:instrText>
      </w:r>
      <w:r>
        <w:rPr>
          <w:noProof/>
        </w:rPr>
      </w:r>
      <w:r>
        <w:rPr>
          <w:noProof/>
        </w:rPr>
        <w:fldChar w:fldCharType="separate"/>
      </w:r>
      <w:r>
        <w:rPr>
          <w:noProof/>
        </w:rPr>
        <w:t>184</w:t>
      </w:r>
      <w:r>
        <w:rPr>
          <w:noProof/>
        </w:rPr>
        <w:fldChar w:fldCharType="end"/>
      </w:r>
    </w:p>
    <w:p w14:paraId="0B0EFCE7" w14:textId="112BC211" w:rsidR="00815E68" w:rsidRDefault="00815E68">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_Toc164928404 \h </w:instrText>
      </w:r>
      <w:r>
        <w:rPr>
          <w:noProof/>
        </w:rPr>
      </w:r>
      <w:r>
        <w:rPr>
          <w:noProof/>
        </w:rPr>
        <w:fldChar w:fldCharType="separate"/>
      </w:r>
      <w:r>
        <w:rPr>
          <w:noProof/>
        </w:rPr>
        <w:t>184</w:t>
      </w:r>
      <w:r>
        <w:rPr>
          <w:noProof/>
        </w:rPr>
        <w:fldChar w:fldCharType="end"/>
      </w:r>
    </w:p>
    <w:p w14:paraId="5908EA6E" w14:textId="0A0DD4EF" w:rsidR="00815E68" w:rsidRDefault="00815E68">
      <w:pPr>
        <w:pStyle w:val="TOC4"/>
        <w:rPr>
          <w:rFonts w:asciiTheme="minorHAnsi" w:eastAsiaTheme="minorEastAsia" w:hAnsiTheme="minorHAnsi" w:cstheme="minorBidi"/>
          <w:noProof/>
          <w:kern w:val="2"/>
          <w:sz w:val="21"/>
          <w:szCs w:val="22"/>
          <w:lang w:val="en-US" w:eastAsia="zh-CN"/>
        </w:rPr>
      </w:pPr>
      <w:r w:rsidRPr="00AA0DD1">
        <w:rPr>
          <w:noProof/>
          <w:lang w:val="en-US"/>
        </w:rPr>
        <w:t>6.7.3.2</w:t>
      </w:r>
      <w:r>
        <w:rPr>
          <w:rFonts w:asciiTheme="minorHAnsi" w:eastAsiaTheme="minorEastAsia" w:hAnsiTheme="minorHAnsi" w:cstheme="minorBidi"/>
          <w:noProof/>
          <w:kern w:val="2"/>
          <w:sz w:val="21"/>
          <w:szCs w:val="22"/>
          <w:lang w:val="en-US" w:eastAsia="zh-CN"/>
        </w:rPr>
        <w:tab/>
      </w:r>
      <w:r w:rsidRPr="00AA0DD1">
        <w:rPr>
          <w:noProof/>
          <w:lang w:val="en-US"/>
        </w:rPr>
        <w:t xml:space="preserve">Resource: </w:t>
      </w:r>
      <w:r>
        <w:rPr>
          <w:noProof/>
        </w:rPr>
        <w:t xml:space="preserve">Information Collection </w:t>
      </w:r>
      <w:r w:rsidRPr="00AA0DD1">
        <w:rPr>
          <w:noProof/>
          <w:lang w:val="en-US"/>
        </w:rPr>
        <w:t>Subscriptions</w:t>
      </w:r>
      <w:r>
        <w:rPr>
          <w:noProof/>
        </w:rPr>
        <w:tab/>
      </w:r>
      <w:r>
        <w:rPr>
          <w:noProof/>
        </w:rPr>
        <w:fldChar w:fldCharType="begin"/>
      </w:r>
      <w:r>
        <w:rPr>
          <w:noProof/>
        </w:rPr>
        <w:instrText xml:space="preserve"> PAGEREF _Toc164928405 \h </w:instrText>
      </w:r>
      <w:r>
        <w:rPr>
          <w:noProof/>
        </w:rPr>
      </w:r>
      <w:r>
        <w:rPr>
          <w:noProof/>
        </w:rPr>
        <w:fldChar w:fldCharType="separate"/>
      </w:r>
      <w:r>
        <w:rPr>
          <w:noProof/>
        </w:rPr>
        <w:t>185</w:t>
      </w:r>
      <w:r>
        <w:rPr>
          <w:noProof/>
        </w:rPr>
        <w:fldChar w:fldCharType="end"/>
      </w:r>
    </w:p>
    <w:p w14:paraId="461666DC" w14:textId="2C0B11E5" w:rsidR="00815E68" w:rsidRDefault="00815E68">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_Toc164928406 \h </w:instrText>
      </w:r>
      <w:r>
        <w:rPr>
          <w:noProof/>
        </w:rPr>
      </w:r>
      <w:r>
        <w:rPr>
          <w:noProof/>
        </w:rPr>
        <w:fldChar w:fldCharType="separate"/>
      </w:r>
      <w:r>
        <w:rPr>
          <w:noProof/>
        </w:rPr>
        <w:t>185</w:t>
      </w:r>
      <w:r>
        <w:rPr>
          <w:noProof/>
        </w:rPr>
        <w:fldChar w:fldCharType="end"/>
      </w:r>
    </w:p>
    <w:p w14:paraId="6474EB26" w14:textId="0F3E25CF" w:rsidR="00815E68" w:rsidRDefault="00815E68">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_Toc164928407 \h </w:instrText>
      </w:r>
      <w:r>
        <w:rPr>
          <w:noProof/>
        </w:rPr>
      </w:r>
      <w:r>
        <w:rPr>
          <w:noProof/>
        </w:rPr>
        <w:fldChar w:fldCharType="separate"/>
      </w:r>
      <w:r>
        <w:rPr>
          <w:noProof/>
        </w:rPr>
        <w:t>185</w:t>
      </w:r>
      <w:r>
        <w:rPr>
          <w:noProof/>
        </w:rPr>
        <w:fldChar w:fldCharType="end"/>
      </w:r>
    </w:p>
    <w:p w14:paraId="746DF9DA" w14:textId="2D6E4EF3" w:rsidR="00815E68" w:rsidRDefault="00815E68">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_Toc164928408 \h </w:instrText>
      </w:r>
      <w:r>
        <w:rPr>
          <w:noProof/>
        </w:rPr>
      </w:r>
      <w:r>
        <w:rPr>
          <w:noProof/>
        </w:rPr>
        <w:fldChar w:fldCharType="separate"/>
      </w:r>
      <w:r>
        <w:rPr>
          <w:noProof/>
        </w:rPr>
        <w:t>186</w:t>
      </w:r>
      <w:r>
        <w:rPr>
          <w:noProof/>
        </w:rPr>
        <w:fldChar w:fldCharType="end"/>
      </w:r>
    </w:p>
    <w:p w14:paraId="3A17135C" w14:textId="0EAA98B3"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_Toc164928409 \h </w:instrText>
      </w:r>
      <w:r>
        <w:rPr>
          <w:noProof/>
        </w:rPr>
      </w:r>
      <w:r>
        <w:rPr>
          <w:noProof/>
        </w:rPr>
        <w:fldChar w:fldCharType="separate"/>
      </w:r>
      <w:r>
        <w:rPr>
          <w:noProof/>
        </w:rPr>
        <w:t>186</w:t>
      </w:r>
      <w:r>
        <w:rPr>
          <w:noProof/>
        </w:rPr>
        <w:fldChar w:fldCharType="end"/>
      </w:r>
    </w:p>
    <w:p w14:paraId="224E914E" w14:textId="34A0346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_Toc164928410 \h </w:instrText>
      </w:r>
      <w:r>
        <w:rPr>
          <w:noProof/>
        </w:rPr>
      </w:r>
      <w:r>
        <w:rPr>
          <w:noProof/>
        </w:rPr>
        <w:fldChar w:fldCharType="separate"/>
      </w:r>
      <w:r>
        <w:rPr>
          <w:noProof/>
        </w:rPr>
        <w:t>186</w:t>
      </w:r>
      <w:r>
        <w:rPr>
          <w:noProof/>
        </w:rPr>
        <w:fldChar w:fldCharType="end"/>
      </w:r>
    </w:p>
    <w:p w14:paraId="3B2931DB" w14:textId="647E56CD" w:rsidR="00815E68" w:rsidRDefault="00815E68">
      <w:pPr>
        <w:pStyle w:val="TOC4"/>
        <w:rPr>
          <w:rFonts w:asciiTheme="minorHAnsi" w:eastAsiaTheme="minorEastAsia" w:hAnsiTheme="minorHAnsi" w:cstheme="minorBidi"/>
          <w:noProof/>
          <w:kern w:val="2"/>
          <w:sz w:val="21"/>
          <w:szCs w:val="22"/>
          <w:lang w:val="en-US" w:eastAsia="zh-CN"/>
        </w:rPr>
      </w:pPr>
      <w:r>
        <w:rPr>
          <w:noProof/>
        </w:rPr>
        <w:lastRenderedPageBreak/>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_Toc164928411 \h </w:instrText>
      </w:r>
      <w:r>
        <w:rPr>
          <w:noProof/>
        </w:rPr>
      </w:r>
      <w:r>
        <w:rPr>
          <w:noProof/>
        </w:rPr>
        <w:fldChar w:fldCharType="separate"/>
      </w:r>
      <w:r>
        <w:rPr>
          <w:noProof/>
        </w:rPr>
        <w:t>186</w:t>
      </w:r>
      <w:r>
        <w:rPr>
          <w:noProof/>
        </w:rPr>
        <w:fldChar w:fldCharType="end"/>
      </w:r>
    </w:p>
    <w:p w14:paraId="366A7434" w14:textId="2A1A97D2" w:rsidR="00815E68" w:rsidRDefault="00815E68">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_Toc164928412 \h </w:instrText>
      </w:r>
      <w:r>
        <w:rPr>
          <w:noProof/>
        </w:rPr>
      </w:r>
      <w:r>
        <w:rPr>
          <w:noProof/>
        </w:rPr>
        <w:fldChar w:fldCharType="separate"/>
      </w:r>
      <w:r>
        <w:rPr>
          <w:noProof/>
        </w:rPr>
        <w:t>186</w:t>
      </w:r>
      <w:r>
        <w:rPr>
          <w:noProof/>
        </w:rPr>
        <w:fldChar w:fldCharType="end"/>
      </w:r>
    </w:p>
    <w:p w14:paraId="2CF8B9F8" w14:textId="6BA87E15" w:rsidR="00815E68" w:rsidRDefault="00815E68">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_Toc164928413 \h </w:instrText>
      </w:r>
      <w:r>
        <w:rPr>
          <w:noProof/>
        </w:rPr>
      </w:r>
      <w:r>
        <w:rPr>
          <w:noProof/>
        </w:rPr>
        <w:fldChar w:fldCharType="separate"/>
      </w:r>
      <w:r>
        <w:rPr>
          <w:noProof/>
        </w:rPr>
        <w:t>186</w:t>
      </w:r>
      <w:r>
        <w:rPr>
          <w:noProof/>
        </w:rPr>
        <w:fldChar w:fldCharType="end"/>
      </w:r>
    </w:p>
    <w:p w14:paraId="5D033915" w14:textId="245CEDA2" w:rsidR="00815E68" w:rsidRDefault="00815E68">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_Toc164928414 \h </w:instrText>
      </w:r>
      <w:r>
        <w:rPr>
          <w:noProof/>
        </w:rPr>
      </w:r>
      <w:r>
        <w:rPr>
          <w:noProof/>
        </w:rPr>
        <w:fldChar w:fldCharType="separate"/>
      </w:r>
      <w:r>
        <w:rPr>
          <w:noProof/>
        </w:rPr>
        <w:t>187</w:t>
      </w:r>
      <w:r>
        <w:rPr>
          <w:noProof/>
        </w:rPr>
        <w:fldChar w:fldCharType="end"/>
      </w:r>
    </w:p>
    <w:p w14:paraId="5FB1BA3C" w14:textId="0B126C5D"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_Toc164928415 \h </w:instrText>
      </w:r>
      <w:r>
        <w:rPr>
          <w:noProof/>
        </w:rPr>
      </w:r>
      <w:r>
        <w:rPr>
          <w:noProof/>
        </w:rPr>
        <w:fldChar w:fldCharType="separate"/>
      </w:r>
      <w:r>
        <w:rPr>
          <w:noProof/>
        </w:rPr>
        <w:t>187</w:t>
      </w:r>
      <w:r>
        <w:rPr>
          <w:noProof/>
        </w:rPr>
        <w:fldChar w:fldCharType="end"/>
      </w:r>
    </w:p>
    <w:p w14:paraId="4042874F" w14:textId="606804FB"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_Toc164928416 \h </w:instrText>
      </w:r>
      <w:r>
        <w:rPr>
          <w:noProof/>
        </w:rPr>
      </w:r>
      <w:r>
        <w:rPr>
          <w:noProof/>
        </w:rPr>
        <w:fldChar w:fldCharType="separate"/>
      </w:r>
      <w:r>
        <w:rPr>
          <w:noProof/>
        </w:rPr>
        <w:t>188</w:t>
      </w:r>
      <w:r>
        <w:rPr>
          <w:noProof/>
        </w:rPr>
        <w:fldChar w:fldCharType="end"/>
      </w:r>
    </w:p>
    <w:p w14:paraId="534DB0AC" w14:textId="4E59F10D"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_Toc164928417 \h </w:instrText>
      </w:r>
      <w:r>
        <w:rPr>
          <w:noProof/>
        </w:rPr>
      </w:r>
      <w:r>
        <w:rPr>
          <w:noProof/>
        </w:rPr>
        <w:fldChar w:fldCharType="separate"/>
      </w:r>
      <w:r>
        <w:rPr>
          <w:noProof/>
        </w:rPr>
        <w:t>189</w:t>
      </w:r>
      <w:r>
        <w:rPr>
          <w:noProof/>
        </w:rPr>
        <w:fldChar w:fldCharType="end"/>
      </w:r>
    </w:p>
    <w:p w14:paraId="667FA18E" w14:textId="4E58B615"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_Toc164928418 \h </w:instrText>
      </w:r>
      <w:r>
        <w:rPr>
          <w:noProof/>
        </w:rPr>
      </w:r>
      <w:r>
        <w:rPr>
          <w:noProof/>
        </w:rPr>
        <w:fldChar w:fldCharType="separate"/>
      </w:r>
      <w:r>
        <w:rPr>
          <w:noProof/>
        </w:rPr>
        <w:t>190</w:t>
      </w:r>
      <w:r>
        <w:rPr>
          <w:noProof/>
        </w:rPr>
        <w:fldChar w:fldCharType="end"/>
      </w:r>
    </w:p>
    <w:p w14:paraId="4965B414" w14:textId="3EC985B6" w:rsidR="00815E68" w:rsidRDefault="00815E68">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_Toc164928419 \h </w:instrText>
      </w:r>
      <w:r>
        <w:rPr>
          <w:noProof/>
        </w:rPr>
      </w:r>
      <w:r>
        <w:rPr>
          <w:noProof/>
        </w:rPr>
        <w:fldChar w:fldCharType="separate"/>
      </w:r>
      <w:r>
        <w:rPr>
          <w:noProof/>
        </w:rPr>
        <w:t>191</w:t>
      </w:r>
      <w:r>
        <w:rPr>
          <w:noProof/>
        </w:rPr>
        <w:fldChar w:fldCharType="end"/>
      </w:r>
    </w:p>
    <w:p w14:paraId="5DBA47E5" w14:textId="1FF5A53D" w:rsidR="00815E68" w:rsidRDefault="00815E68">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_Toc164928420 \h </w:instrText>
      </w:r>
      <w:r>
        <w:rPr>
          <w:noProof/>
        </w:rPr>
      </w:r>
      <w:r>
        <w:rPr>
          <w:noProof/>
        </w:rPr>
        <w:fldChar w:fldCharType="separate"/>
      </w:r>
      <w:r>
        <w:rPr>
          <w:noProof/>
        </w:rPr>
        <w:t>191</w:t>
      </w:r>
      <w:r>
        <w:rPr>
          <w:noProof/>
        </w:rPr>
        <w:fldChar w:fldCharType="end"/>
      </w:r>
    </w:p>
    <w:p w14:paraId="4E64F3DB" w14:textId="43ACB9CF" w:rsidR="00815E68" w:rsidRDefault="00815E68">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_Toc164928421 \h </w:instrText>
      </w:r>
      <w:r>
        <w:rPr>
          <w:noProof/>
        </w:rPr>
      </w:r>
      <w:r>
        <w:rPr>
          <w:noProof/>
        </w:rPr>
        <w:fldChar w:fldCharType="separate"/>
      </w:r>
      <w:r>
        <w:rPr>
          <w:noProof/>
        </w:rPr>
        <w:t>191</w:t>
      </w:r>
      <w:r>
        <w:rPr>
          <w:noProof/>
        </w:rPr>
        <w:fldChar w:fldCharType="end"/>
      </w:r>
    </w:p>
    <w:p w14:paraId="11EC0655" w14:textId="538F1372" w:rsidR="00815E68" w:rsidRDefault="00815E68">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_Toc164928422 \h </w:instrText>
      </w:r>
      <w:r>
        <w:rPr>
          <w:noProof/>
        </w:rPr>
      </w:r>
      <w:r>
        <w:rPr>
          <w:noProof/>
        </w:rPr>
        <w:fldChar w:fldCharType="separate"/>
      </w:r>
      <w:r>
        <w:rPr>
          <w:noProof/>
        </w:rPr>
        <w:t>191</w:t>
      </w:r>
      <w:r>
        <w:rPr>
          <w:noProof/>
        </w:rPr>
        <w:fldChar w:fldCharType="end"/>
      </w:r>
    </w:p>
    <w:p w14:paraId="26BBA254" w14:textId="6ABAB174" w:rsidR="00815E68" w:rsidRDefault="00815E68">
      <w:pPr>
        <w:pStyle w:val="TOC4"/>
        <w:rPr>
          <w:rFonts w:asciiTheme="minorHAnsi" w:eastAsiaTheme="minorEastAsia" w:hAnsiTheme="minorHAnsi" w:cstheme="minorBidi"/>
          <w:noProof/>
          <w:kern w:val="2"/>
          <w:sz w:val="21"/>
          <w:szCs w:val="22"/>
          <w:lang w:val="en-US" w:eastAsia="zh-CN"/>
        </w:rPr>
      </w:pPr>
      <w:r>
        <w:rPr>
          <w:noProof/>
        </w:rPr>
        <w:t>6.7</w:t>
      </w:r>
      <w:r w:rsidRPr="00AA0DD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AA0DD1">
        <w:rPr>
          <w:noProof/>
          <w:lang w:val="en-US"/>
        </w:rPr>
        <w:t>Notification</w:t>
      </w:r>
      <w:r>
        <w:rPr>
          <w:noProof/>
        </w:rPr>
        <w:tab/>
      </w:r>
      <w:r>
        <w:rPr>
          <w:noProof/>
        </w:rPr>
        <w:fldChar w:fldCharType="begin"/>
      </w:r>
      <w:r>
        <w:rPr>
          <w:noProof/>
        </w:rPr>
        <w:instrText xml:space="preserve"> PAGEREF _Toc164928423 \h </w:instrText>
      </w:r>
      <w:r>
        <w:rPr>
          <w:noProof/>
        </w:rPr>
      </w:r>
      <w:r>
        <w:rPr>
          <w:noProof/>
        </w:rPr>
        <w:fldChar w:fldCharType="separate"/>
      </w:r>
      <w:r>
        <w:rPr>
          <w:noProof/>
        </w:rPr>
        <w:t>192</w:t>
      </w:r>
      <w:r>
        <w:rPr>
          <w:noProof/>
        </w:rPr>
        <w:fldChar w:fldCharType="end"/>
      </w:r>
    </w:p>
    <w:p w14:paraId="074F33E1" w14:textId="705DBCA5" w:rsidR="00815E68" w:rsidRDefault="00815E68">
      <w:pPr>
        <w:pStyle w:val="TOC5"/>
        <w:rPr>
          <w:rFonts w:asciiTheme="minorHAnsi" w:eastAsiaTheme="minorEastAsia" w:hAnsiTheme="minorHAnsi" w:cstheme="minorBidi"/>
          <w:noProof/>
          <w:kern w:val="2"/>
          <w:sz w:val="21"/>
          <w:szCs w:val="22"/>
          <w:lang w:val="en-US" w:eastAsia="zh-CN"/>
        </w:rPr>
      </w:pPr>
      <w:r>
        <w:rPr>
          <w:noProof/>
        </w:rPr>
        <w:t>6.7</w:t>
      </w:r>
      <w:r w:rsidRPr="00AA0DD1">
        <w:rPr>
          <w:noProof/>
          <w:lang w:val="en-US"/>
        </w:rPr>
        <w:t>.5.2.1</w:t>
      </w:r>
      <w:r>
        <w:rPr>
          <w:rFonts w:asciiTheme="minorHAnsi" w:eastAsiaTheme="minorEastAsia" w:hAnsiTheme="minorHAnsi" w:cstheme="minorBidi"/>
          <w:noProof/>
          <w:kern w:val="2"/>
          <w:sz w:val="21"/>
          <w:szCs w:val="22"/>
          <w:lang w:val="en-US" w:eastAsia="zh-CN"/>
        </w:rPr>
        <w:tab/>
      </w:r>
      <w:r w:rsidRPr="00AA0DD1">
        <w:rPr>
          <w:noProof/>
          <w:lang w:val="en-US"/>
        </w:rPr>
        <w:t>Description</w:t>
      </w:r>
      <w:r>
        <w:rPr>
          <w:noProof/>
        </w:rPr>
        <w:tab/>
      </w:r>
      <w:r>
        <w:rPr>
          <w:noProof/>
        </w:rPr>
        <w:fldChar w:fldCharType="begin"/>
      </w:r>
      <w:r>
        <w:rPr>
          <w:noProof/>
        </w:rPr>
        <w:instrText xml:space="preserve"> PAGEREF _Toc164928424 \h </w:instrText>
      </w:r>
      <w:r>
        <w:rPr>
          <w:noProof/>
        </w:rPr>
      </w:r>
      <w:r>
        <w:rPr>
          <w:noProof/>
        </w:rPr>
        <w:fldChar w:fldCharType="separate"/>
      </w:r>
      <w:r>
        <w:rPr>
          <w:noProof/>
        </w:rPr>
        <w:t>192</w:t>
      </w:r>
      <w:r>
        <w:rPr>
          <w:noProof/>
        </w:rPr>
        <w:fldChar w:fldCharType="end"/>
      </w:r>
    </w:p>
    <w:p w14:paraId="0485FD88" w14:textId="21A9DE51" w:rsidR="00815E68" w:rsidRDefault="00815E68">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_Toc164928425 \h </w:instrText>
      </w:r>
      <w:r>
        <w:rPr>
          <w:noProof/>
        </w:rPr>
      </w:r>
      <w:r>
        <w:rPr>
          <w:noProof/>
        </w:rPr>
        <w:fldChar w:fldCharType="separate"/>
      </w:r>
      <w:r>
        <w:rPr>
          <w:noProof/>
        </w:rPr>
        <w:t>192</w:t>
      </w:r>
      <w:r>
        <w:rPr>
          <w:noProof/>
        </w:rPr>
        <w:fldChar w:fldCharType="end"/>
      </w:r>
    </w:p>
    <w:p w14:paraId="235C0620" w14:textId="27A7B729" w:rsidR="00815E68" w:rsidRDefault="00815E68">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_Toc164928426 \h </w:instrText>
      </w:r>
      <w:r>
        <w:rPr>
          <w:noProof/>
        </w:rPr>
      </w:r>
      <w:r>
        <w:rPr>
          <w:noProof/>
        </w:rPr>
        <w:fldChar w:fldCharType="separate"/>
      </w:r>
      <w:r>
        <w:rPr>
          <w:noProof/>
        </w:rPr>
        <w:t>192</w:t>
      </w:r>
      <w:r>
        <w:rPr>
          <w:noProof/>
        </w:rPr>
        <w:fldChar w:fldCharType="end"/>
      </w:r>
    </w:p>
    <w:p w14:paraId="1C63CA8D" w14:textId="2DD605F6"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_Toc164928427 \h </w:instrText>
      </w:r>
      <w:r>
        <w:rPr>
          <w:noProof/>
        </w:rPr>
      </w:r>
      <w:r>
        <w:rPr>
          <w:noProof/>
        </w:rPr>
        <w:fldChar w:fldCharType="separate"/>
      </w:r>
      <w:r>
        <w:rPr>
          <w:noProof/>
        </w:rPr>
        <w:t>192</w:t>
      </w:r>
      <w:r>
        <w:rPr>
          <w:noProof/>
        </w:rPr>
        <w:fldChar w:fldCharType="end"/>
      </w:r>
    </w:p>
    <w:p w14:paraId="3B5E3D4B" w14:textId="2C5A8CDD" w:rsidR="00815E68" w:rsidRDefault="00815E68">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_Toc164928428 \h </w:instrText>
      </w:r>
      <w:r>
        <w:rPr>
          <w:noProof/>
        </w:rPr>
      </w:r>
      <w:r>
        <w:rPr>
          <w:noProof/>
        </w:rPr>
        <w:fldChar w:fldCharType="separate"/>
      </w:r>
      <w:r>
        <w:rPr>
          <w:noProof/>
        </w:rPr>
        <w:t>193</w:t>
      </w:r>
      <w:r>
        <w:rPr>
          <w:noProof/>
        </w:rPr>
        <w:fldChar w:fldCharType="end"/>
      </w:r>
    </w:p>
    <w:p w14:paraId="29623752" w14:textId="48803FD3" w:rsidR="00815E68" w:rsidRDefault="00815E68">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_Toc164928429 \h </w:instrText>
      </w:r>
      <w:r>
        <w:rPr>
          <w:noProof/>
        </w:rPr>
      </w:r>
      <w:r>
        <w:rPr>
          <w:noProof/>
        </w:rPr>
        <w:fldChar w:fldCharType="separate"/>
      </w:r>
      <w:r>
        <w:rPr>
          <w:noProof/>
        </w:rPr>
        <w:t>193</w:t>
      </w:r>
      <w:r>
        <w:rPr>
          <w:noProof/>
        </w:rPr>
        <w:fldChar w:fldCharType="end"/>
      </w:r>
    </w:p>
    <w:p w14:paraId="37F10CCC" w14:textId="280B84D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_Toc164928430 \h </w:instrText>
      </w:r>
      <w:r>
        <w:rPr>
          <w:noProof/>
        </w:rPr>
      </w:r>
      <w:r>
        <w:rPr>
          <w:noProof/>
        </w:rPr>
        <w:fldChar w:fldCharType="separate"/>
      </w:r>
      <w:r>
        <w:rPr>
          <w:noProof/>
        </w:rPr>
        <w:t>194</w:t>
      </w:r>
      <w:r>
        <w:rPr>
          <w:noProof/>
        </w:rPr>
        <w:fldChar w:fldCharType="end"/>
      </w:r>
    </w:p>
    <w:p w14:paraId="3584B6F1" w14:textId="2476E7D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_Toc164928431 \h </w:instrText>
      </w:r>
      <w:r>
        <w:rPr>
          <w:noProof/>
        </w:rPr>
      </w:r>
      <w:r>
        <w:rPr>
          <w:noProof/>
        </w:rPr>
        <w:fldChar w:fldCharType="separate"/>
      </w:r>
      <w:r>
        <w:rPr>
          <w:noProof/>
        </w:rPr>
        <w:t>194</w:t>
      </w:r>
      <w:r>
        <w:rPr>
          <w:noProof/>
        </w:rPr>
        <w:fldChar w:fldCharType="end"/>
      </w:r>
    </w:p>
    <w:p w14:paraId="3F6B044E" w14:textId="2A7049C7" w:rsidR="00815E68" w:rsidRDefault="00815E68">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InfoCollectSubsc</w:t>
      </w:r>
      <w:r>
        <w:rPr>
          <w:noProof/>
        </w:rPr>
        <w:tab/>
      </w:r>
      <w:r>
        <w:rPr>
          <w:noProof/>
        </w:rPr>
        <w:fldChar w:fldCharType="begin"/>
      </w:r>
      <w:r>
        <w:rPr>
          <w:noProof/>
        </w:rPr>
        <w:instrText xml:space="preserve"> PAGEREF _Toc164928432 \h </w:instrText>
      </w:r>
      <w:r>
        <w:rPr>
          <w:noProof/>
        </w:rPr>
      </w:r>
      <w:r>
        <w:rPr>
          <w:noProof/>
        </w:rPr>
        <w:fldChar w:fldCharType="separate"/>
      </w:r>
      <w:r>
        <w:rPr>
          <w:noProof/>
        </w:rPr>
        <w:t>194</w:t>
      </w:r>
      <w:r>
        <w:rPr>
          <w:noProof/>
        </w:rPr>
        <w:fldChar w:fldCharType="end"/>
      </w:r>
    </w:p>
    <w:p w14:paraId="07910C7D" w14:textId="4001AEF1" w:rsidR="00815E68" w:rsidRDefault="00815E68">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InfoCollectSubscPatch</w:t>
      </w:r>
      <w:r>
        <w:rPr>
          <w:noProof/>
        </w:rPr>
        <w:tab/>
      </w:r>
      <w:r>
        <w:rPr>
          <w:noProof/>
        </w:rPr>
        <w:fldChar w:fldCharType="begin"/>
      </w:r>
      <w:r>
        <w:rPr>
          <w:noProof/>
        </w:rPr>
        <w:instrText xml:space="preserve"> PAGEREF _Toc164928433 \h </w:instrText>
      </w:r>
      <w:r>
        <w:rPr>
          <w:noProof/>
        </w:rPr>
      </w:r>
      <w:r>
        <w:rPr>
          <w:noProof/>
        </w:rPr>
        <w:fldChar w:fldCharType="separate"/>
      </w:r>
      <w:r>
        <w:rPr>
          <w:noProof/>
        </w:rPr>
        <w:t>195</w:t>
      </w:r>
      <w:r>
        <w:rPr>
          <w:noProof/>
        </w:rPr>
        <w:fldChar w:fldCharType="end"/>
      </w:r>
    </w:p>
    <w:p w14:paraId="6298DD51" w14:textId="66F55F1D" w:rsidR="00815E68" w:rsidRDefault="00815E68">
      <w:pPr>
        <w:pStyle w:val="TOC5"/>
        <w:rPr>
          <w:rFonts w:asciiTheme="minorHAnsi" w:eastAsiaTheme="minorEastAsia" w:hAnsiTheme="minorHAnsi" w:cstheme="minorBidi"/>
          <w:noProof/>
          <w:kern w:val="2"/>
          <w:sz w:val="21"/>
          <w:szCs w:val="22"/>
          <w:lang w:val="en-US" w:eastAsia="zh-CN"/>
        </w:rPr>
      </w:pPr>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_Toc164928434 \h </w:instrText>
      </w:r>
      <w:r>
        <w:rPr>
          <w:noProof/>
        </w:rPr>
      </w:r>
      <w:r>
        <w:rPr>
          <w:noProof/>
        </w:rPr>
        <w:fldChar w:fldCharType="separate"/>
      </w:r>
      <w:r>
        <w:rPr>
          <w:noProof/>
        </w:rPr>
        <w:t>195</w:t>
      </w:r>
      <w:r>
        <w:rPr>
          <w:noProof/>
        </w:rPr>
        <w:fldChar w:fldCharType="end"/>
      </w:r>
    </w:p>
    <w:p w14:paraId="1D6F5853" w14:textId="3BFDB5E0" w:rsidR="00815E68" w:rsidRDefault="00815E68">
      <w:pPr>
        <w:pStyle w:val="TOC5"/>
        <w:rPr>
          <w:rFonts w:asciiTheme="minorHAnsi" w:eastAsiaTheme="minorEastAsia" w:hAnsiTheme="minorHAnsi" w:cstheme="minorBidi"/>
          <w:noProof/>
          <w:kern w:val="2"/>
          <w:sz w:val="21"/>
          <w:szCs w:val="22"/>
          <w:lang w:val="en-US" w:eastAsia="zh-CN"/>
        </w:rPr>
      </w:pPr>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_Toc164928435 \h </w:instrText>
      </w:r>
      <w:r>
        <w:rPr>
          <w:noProof/>
        </w:rPr>
      </w:r>
      <w:r>
        <w:rPr>
          <w:noProof/>
        </w:rPr>
        <w:fldChar w:fldCharType="separate"/>
      </w:r>
      <w:r>
        <w:rPr>
          <w:noProof/>
        </w:rPr>
        <w:t>195</w:t>
      </w:r>
      <w:r>
        <w:rPr>
          <w:noProof/>
        </w:rPr>
        <w:fldChar w:fldCharType="end"/>
      </w:r>
    </w:p>
    <w:p w14:paraId="539C3135" w14:textId="3D1AD493" w:rsidR="00815E68" w:rsidRDefault="00815E68">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QoSMetric</w:t>
      </w:r>
      <w:r>
        <w:rPr>
          <w:noProof/>
        </w:rPr>
        <w:tab/>
      </w:r>
      <w:r>
        <w:rPr>
          <w:noProof/>
        </w:rPr>
        <w:fldChar w:fldCharType="begin"/>
      </w:r>
      <w:r>
        <w:rPr>
          <w:noProof/>
        </w:rPr>
        <w:instrText xml:space="preserve"> PAGEREF _Toc164928436 \h </w:instrText>
      </w:r>
      <w:r>
        <w:rPr>
          <w:noProof/>
        </w:rPr>
      </w:r>
      <w:r>
        <w:rPr>
          <w:noProof/>
        </w:rPr>
        <w:fldChar w:fldCharType="separate"/>
      </w:r>
      <w:r>
        <w:rPr>
          <w:noProof/>
        </w:rPr>
        <w:t>196</w:t>
      </w:r>
      <w:r>
        <w:rPr>
          <w:noProof/>
        </w:rPr>
        <w:fldChar w:fldCharType="end"/>
      </w:r>
    </w:p>
    <w:p w14:paraId="2A189BEA" w14:textId="14AAFF17" w:rsidR="00815E68" w:rsidRDefault="00815E68">
      <w:pPr>
        <w:pStyle w:val="TOC4"/>
        <w:rPr>
          <w:rFonts w:asciiTheme="minorHAnsi" w:eastAsiaTheme="minorEastAsia" w:hAnsiTheme="minorHAnsi" w:cstheme="minorBidi"/>
          <w:noProof/>
          <w:kern w:val="2"/>
          <w:sz w:val="21"/>
          <w:szCs w:val="22"/>
          <w:lang w:val="en-US" w:eastAsia="zh-CN"/>
        </w:rPr>
      </w:pPr>
      <w:r>
        <w:rPr>
          <w:noProof/>
        </w:rPr>
        <w:t>6.7</w:t>
      </w:r>
      <w:r w:rsidRPr="00AA0DD1">
        <w:rPr>
          <w:noProof/>
          <w:lang w:val="en-US" w:eastAsia="zh-CN"/>
        </w:rPr>
        <w:t>.</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_Toc164928437 \h </w:instrText>
      </w:r>
      <w:r>
        <w:rPr>
          <w:noProof/>
        </w:rPr>
      </w:r>
      <w:r>
        <w:rPr>
          <w:noProof/>
        </w:rPr>
        <w:fldChar w:fldCharType="separate"/>
      </w:r>
      <w:r>
        <w:rPr>
          <w:noProof/>
        </w:rPr>
        <w:t>196</w:t>
      </w:r>
      <w:r>
        <w:rPr>
          <w:noProof/>
        </w:rPr>
        <w:fldChar w:fldCharType="end"/>
      </w:r>
    </w:p>
    <w:p w14:paraId="0D223BCC" w14:textId="7C0BC8CC" w:rsidR="00815E68" w:rsidRDefault="00815E68">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_Toc164928438 \h </w:instrText>
      </w:r>
      <w:r>
        <w:rPr>
          <w:noProof/>
        </w:rPr>
      </w:r>
      <w:r>
        <w:rPr>
          <w:noProof/>
        </w:rPr>
        <w:fldChar w:fldCharType="separate"/>
      </w:r>
      <w:r>
        <w:rPr>
          <w:noProof/>
        </w:rPr>
        <w:t>196</w:t>
      </w:r>
      <w:r>
        <w:rPr>
          <w:noProof/>
        </w:rPr>
        <w:fldChar w:fldCharType="end"/>
      </w:r>
    </w:p>
    <w:p w14:paraId="755CC823" w14:textId="62FF7295" w:rsidR="00815E68" w:rsidRDefault="00815E68">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_Toc164928439 \h </w:instrText>
      </w:r>
      <w:r>
        <w:rPr>
          <w:noProof/>
        </w:rPr>
      </w:r>
      <w:r>
        <w:rPr>
          <w:noProof/>
        </w:rPr>
        <w:fldChar w:fldCharType="separate"/>
      </w:r>
      <w:r>
        <w:rPr>
          <w:noProof/>
        </w:rPr>
        <w:t>196</w:t>
      </w:r>
      <w:r>
        <w:rPr>
          <w:noProof/>
        </w:rPr>
        <w:fldChar w:fldCharType="end"/>
      </w:r>
    </w:p>
    <w:p w14:paraId="0376EE6A" w14:textId="61EC219B" w:rsidR="00815E68" w:rsidRDefault="00815E68">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_Toc164928440 \h </w:instrText>
      </w:r>
      <w:r>
        <w:rPr>
          <w:noProof/>
        </w:rPr>
      </w:r>
      <w:r>
        <w:rPr>
          <w:noProof/>
        </w:rPr>
        <w:fldChar w:fldCharType="separate"/>
      </w:r>
      <w:r>
        <w:rPr>
          <w:noProof/>
        </w:rPr>
        <w:t>196</w:t>
      </w:r>
      <w:r>
        <w:rPr>
          <w:noProof/>
        </w:rPr>
        <w:fldChar w:fldCharType="end"/>
      </w:r>
    </w:p>
    <w:p w14:paraId="04A50A30" w14:textId="10AA231D" w:rsidR="00815E68" w:rsidRDefault="00815E68">
      <w:pPr>
        <w:pStyle w:val="TOC4"/>
        <w:rPr>
          <w:rFonts w:asciiTheme="minorHAnsi" w:eastAsiaTheme="minorEastAsia" w:hAnsiTheme="minorHAnsi" w:cstheme="minorBidi"/>
          <w:noProof/>
          <w:kern w:val="2"/>
          <w:sz w:val="21"/>
          <w:szCs w:val="22"/>
          <w:lang w:val="en-US" w:eastAsia="zh-CN"/>
        </w:rPr>
      </w:pPr>
      <w:r w:rsidRPr="00AA0DD1">
        <w:rPr>
          <w:noProof/>
          <w:lang w:val="en-US"/>
        </w:rPr>
        <w:t>6.7</w:t>
      </w:r>
      <w:r w:rsidRPr="00AA0DD1">
        <w:rPr>
          <w:noProof/>
          <w:lang w:val="en-US" w:eastAsia="zh-CN"/>
        </w:rPr>
        <w:t>.</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_Toc164928441 \h </w:instrText>
      </w:r>
      <w:r>
        <w:rPr>
          <w:noProof/>
        </w:rPr>
      </w:r>
      <w:r>
        <w:rPr>
          <w:noProof/>
        </w:rPr>
        <w:fldChar w:fldCharType="separate"/>
      </w:r>
      <w:r>
        <w:rPr>
          <w:noProof/>
        </w:rPr>
        <w:t>196</w:t>
      </w:r>
      <w:r>
        <w:rPr>
          <w:noProof/>
        </w:rPr>
        <w:fldChar w:fldCharType="end"/>
      </w:r>
    </w:p>
    <w:p w14:paraId="4A849752" w14:textId="06228B23" w:rsidR="00815E68" w:rsidRDefault="00815E68">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_Toc164928442 \h </w:instrText>
      </w:r>
      <w:r>
        <w:rPr>
          <w:noProof/>
        </w:rPr>
      </w:r>
      <w:r>
        <w:rPr>
          <w:noProof/>
        </w:rPr>
        <w:fldChar w:fldCharType="separate"/>
      </w:r>
      <w:r>
        <w:rPr>
          <w:noProof/>
        </w:rPr>
        <w:t>197</w:t>
      </w:r>
      <w:r>
        <w:rPr>
          <w:noProof/>
        </w:rPr>
        <w:fldChar w:fldCharType="end"/>
      </w:r>
    </w:p>
    <w:p w14:paraId="5BAE145B" w14:textId="247B95E9" w:rsidR="00815E68" w:rsidRDefault="00815E68">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_Toc164928443 \h </w:instrText>
      </w:r>
      <w:r>
        <w:rPr>
          <w:noProof/>
        </w:rPr>
      </w:r>
      <w:r>
        <w:rPr>
          <w:noProof/>
        </w:rPr>
        <w:fldChar w:fldCharType="separate"/>
      </w:r>
      <w:r>
        <w:rPr>
          <w:noProof/>
        </w:rPr>
        <w:t>197</w:t>
      </w:r>
      <w:r>
        <w:rPr>
          <w:noProof/>
        </w:rPr>
        <w:fldChar w:fldCharType="end"/>
      </w:r>
    </w:p>
    <w:p w14:paraId="404FD2A8" w14:textId="287FC86F" w:rsidR="00815E68" w:rsidRDefault="00815E68">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_Toc164928444 \h </w:instrText>
      </w:r>
      <w:r>
        <w:rPr>
          <w:noProof/>
        </w:rPr>
      </w:r>
      <w:r>
        <w:rPr>
          <w:noProof/>
        </w:rPr>
        <w:fldChar w:fldCharType="separate"/>
      </w:r>
      <w:r>
        <w:rPr>
          <w:noProof/>
        </w:rPr>
        <w:t>197</w:t>
      </w:r>
      <w:r>
        <w:rPr>
          <w:noProof/>
        </w:rPr>
        <w:fldChar w:fldCharType="end"/>
      </w:r>
    </w:p>
    <w:p w14:paraId="51514A93" w14:textId="37C324CF" w:rsidR="00815E68" w:rsidRDefault="00815E68">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_Toc164928445 \h </w:instrText>
      </w:r>
      <w:r>
        <w:rPr>
          <w:noProof/>
        </w:rPr>
      </w:r>
      <w:r>
        <w:rPr>
          <w:noProof/>
        </w:rPr>
        <w:fldChar w:fldCharType="separate"/>
      </w:r>
      <w:r>
        <w:rPr>
          <w:noProof/>
        </w:rPr>
        <w:t>197</w:t>
      </w:r>
      <w:r>
        <w:rPr>
          <w:noProof/>
        </w:rPr>
        <w:fldChar w:fldCharType="end"/>
      </w:r>
    </w:p>
    <w:p w14:paraId="36A6D78C" w14:textId="4558F183" w:rsidR="00815E68" w:rsidRDefault="00815E68">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_Toc164928446 \h </w:instrText>
      </w:r>
      <w:r>
        <w:rPr>
          <w:noProof/>
        </w:rPr>
      </w:r>
      <w:r>
        <w:rPr>
          <w:noProof/>
        </w:rPr>
        <w:fldChar w:fldCharType="separate"/>
      </w:r>
      <w:r>
        <w:rPr>
          <w:noProof/>
        </w:rPr>
        <w:t>197</w:t>
      </w:r>
      <w:r>
        <w:rPr>
          <w:noProof/>
        </w:rPr>
        <w:fldChar w:fldCharType="end"/>
      </w:r>
    </w:p>
    <w:p w14:paraId="39A7F026" w14:textId="2F708B2D" w:rsidR="00815E68" w:rsidRDefault="00815E68">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_Toc164928447 \h </w:instrText>
      </w:r>
      <w:r>
        <w:rPr>
          <w:noProof/>
        </w:rPr>
      </w:r>
      <w:r>
        <w:rPr>
          <w:noProof/>
        </w:rPr>
        <w:fldChar w:fldCharType="separate"/>
      </w:r>
      <w:r>
        <w:rPr>
          <w:noProof/>
        </w:rPr>
        <w:t>197</w:t>
      </w:r>
      <w:r>
        <w:rPr>
          <w:noProof/>
        </w:rPr>
        <w:fldChar w:fldCharType="end"/>
      </w:r>
    </w:p>
    <w:p w14:paraId="7AB4B6EC" w14:textId="39A31931" w:rsidR="00815E68" w:rsidRDefault="00815E68">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_Toc164928448 \h </w:instrText>
      </w:r>
      <w:r>
        <w:rPr>
          <w:noProof/>
        </w:rPr>
      </w:r>
      <w:r>
        <w:rPr>
          <w:noProof/>
        </w:rPr>
        <w:fldChar w:fldCharType="separate"/>
      </w:r>
      <w:r>
        <w:rPr>
          <w:noProof/>
        </w:rPr>
        <w:t>197</w:t>
      </w:r>
      <w:r>
        <w:rPr>
          <w:noProof/>
        </w:rPr>
        <w:fldChar w:fldCharType="end"/>
      </w:r>
    </w:p>
    <w:p w14:paraId="01DA62C4" w14:textId="188FD8CD" w:rsidR="00815E68" w:rsidRDefault="00815E68">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_Toc164928449 \h </w:instrText>
      </w:r>
      <w:r>
        <w:rPr>
          <w:noProof/>
        </w:rPr>
      </w:r>
      <w:r>
        <w:rPr>
          <w:noProof/>
        </w:rPr>
        <w:fldChar w:fldCharType="separate"/>
      </w:r>
      <w:r>
        <w:rPr>
          <w:noProof/>
        </w:rPr>
        <w:t>197</w:t>
      </w:r>
      <w:r>
        <w:rPr>
          <w:noProof/>
        </w:rPr>
        <w:fldChar w:fldCharType="end"/>
      </w:r>
    </w:p>
    <w:p w14:paraId="320BA364" w14:textId="219A9667" w:rsidR="00815E68" w:rsidRDefault="00815E68">
      <w:pPr>
        <w:pStyle w:val="TOC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_Toc164928450 \h </w:instrText>
      </w:r>
      <w:r>
        <w:rPr>
          <w:noProof/>
        </w:rPr>
      </w:r>
      <w:r>
        <w:rPr>
          <w:noProof/>
        </w:rPr>
        <w:fldChar w:fldCharType="separate"/>
      </w:r>
      <w:r>
        <w:rPr>
          <w:noProof/>
        </w:rPr>
        <w:t>197</w:t>
      </w:r>
      <w:r>
        <w:rPr>
          <w:noProof/>
        </w:rPr>
        <w:fldChar w:fldCharType="end"/>
      </w:r>
    </w:p>
    <w:p w14:paraId="0387F0ED" w14:textId="658EE84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_Toc164928451 \h </w:instrText>
      </w:r>
      <w:r>
        <w:rPr>
          <w:noProof/>
        </w:rPr>
      </w:r>
      <w:r>
        <w:rPr>
          <w:noProof/>
        </w:rPr>
        <w:fldChar w:fldCharType="separate"/>
      </w:r>
      <w:r>
        <w:rPr>
          <w:noProof/>
        </w:rPr>
        <w:t>198</w:t>
      </w:r>
      <w:r>
        <w:rPr>
          <w:noProof/>
        </w:rPr>
        <w:fldChar w:fldCharType="end"/>
      </w:r>
    </w:p>
    <w:p w14:paraId="1132640E" w14:textId="6953B74D"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_Toc164928452 \h </w:instrText>
      </w:r>
      <w:r>
        <w:rPr>
          <w:noProof/>
        </w:rPr>
      </w:r>
      <w:r>
        <w:rPr>
          <w:noProof/>
        </w:rPr>
        <w:fldChar w:fldCharType="separate"/>
      </w:r>
      <w:r>
        <w:rPr>
          <w:noProof/>
        </w:rPr>
        <w:t>198</w:t>
      </w:r>
      <w:r>
        <w:rPr>
          <w:noProof/>
        </w:rPr>
        <w:fldChar w:fldCharType="end"/>
      </w:r>
    </w:p>
    <w:p w14:paraId="55352A27" w14:textId="2913415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_Toc164928453 \h </w:instrText>
      </w:r>
      <w:r>
        <w:rPr>
          <w:noProof/>
        </w:rPr>
      </w:r>
      <w:r>
        <w:rPr>
          <w:noProof/>
        </w:rPr>
        <w:fldChar w:fldCharType="separate"/>
      </w:r>
      <w:r>
        <w:rPr>
          <w:noProof/>
        </w:rPr>
        <w:t>198</w:t>
      </w:r>
      <w:r>
        <w:rPr>
          <w:noProof/>
        </w:rPr>
        <w:fldChar w:fldCharType="end"/>
      </w:r>
    </w:p>
    <w:p w14:paraId="739EF56E" w14:textId="0DEEFADF"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_Toc164928454 \h </w:instrText>
      </w:r>
      <w:r>
        <w:rPr>
          <w:noProof/>
        </w:rPr>
      </w:r>
      <w:r>
        <w:rPr>
          <w:noProof/>
        </w:rPr>
        <w:fldChar w:fldCharType="separate"/>
      </w:r>
      <w:r>
        <w:rPr>
          <w:noProof/>
        </w:rPr>
        <w:t>199</w:t>
      </w:r>
      <w:r>
        <w:rPr>
          <w:noProof/>
        </w:rPr>
        <w:fldChar w:fldCharType="end"/>
      </w:r>
    </w:p>
    <w:p w14:paraId="343A5FF1" w14:textId="4F3E5FD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_Toc164928455 \h </w:instrText>
      </w:r>
      <w:r>
        <w:rPr>
          <w:noProof/>
        </w:rPr>
      </w:r>
      <w:r>
        <w:rPr>
          <w:noProof/>
        </w:rPr>
        <w:fldChar w:fldCharType="separate"/>
      </w:r>
      <w:r>
        <w:rPr>
          <w:noProof/>
        </w:rPr>
        <w:t>199</w:t>
      </w:r>
      <w:r>
        <w:rPr>
          <w:noProof/>
        </w:rPr>
        <w:fldChar w:fldCharType="end"/>
      </w:r>
    </w:p>
    <w:p w14:paraId="3E7F7871" w14:textId="040C532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_Toc164928456 \h </w:instrText>
      </w:r>
      <w:r>
        <w:rPr>
          <w:noProof/>
        </w:rPr>
      </w:r>
      <w:r>
        <w:rPr>
          <w:noProof/>
        </w:rPr>
        <w:fldChar w:fldCharType="separate"/>
      </w:r>
      <w:r>
        <w:rPr>
          <w:noProof/>
        </w:rPr>
        <w:t>199</w:t>
      </w:r>
      <w:r>
        <w:rPr>
          <w:noProof/>
        </w:rPr>
        <w:fldChar w:fldCharType="end"/>
      </w:r>
    </w:p>
    <w:p w14:paraId="3B3C635D" w14:textId="3A24975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_Toc164928457 \h </w:instrText>
      </w:r>
      <w:r>
        <w:rPr>
          <w:noProof/>
        </w:rPr>
      </w:r>
      <w:r>
        <w:rPr>
          <w:noProof/>
        </w:rPr>
        <w:fldChar w:fldCharType="separate"/>
      </w:r>
      <w:r>
        <w:rPr>
          <w:noProof/>
        </w:rPr>
        <w:t>200</w:t>
      </w:r>
      <w:r>
        <w:rPr>
          <w:noProof/>
        </w:rPr>
        <w:fldChar w:fldCharType="end"/>
      </w:r>
    </w:p>
    <w:p w14:paraId="16BCB83C" w14:textId="55FE9E7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_Toc164928458 \h </w:instrText>
      </w:r>
      <w:r>
        <w:rPr>
          <w:noProof/>
        </w:rPr>
      </w:r>
      <w:r>
        <w:rPr>
          <w:noProof/>
        </w:rPr>
        <w:fldChar w:fldCharType="separate"/>
      </w:r>
      <w:r>
        <w:rPr>
          <w:noProof/>
        </w:rPr>
        <w:t>200</w:t>
      </w:r>
      <w:r>
        <w:rPr>
          <w:noProof/>
        </w:rPr>
        <w:fldChar w:fldCharType="end"/>
      </w:r>
    </w:p>
    <w:p w14:paraId="60F49A48" w14:textId="0038DD1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_Toc164928459 \h </w:instrText>
      </w:r>
      <w:r>
        <w:rPr>
          <w:noProof/>
        </w:rPr>
      </w:r>
      <w:r>
        <w:rPr>
          <w:noProof/>
        </w:rPr>
        <w:fldChar w:fldCharType="separate"/>
      </w:r>
      <w:r>
        <w:rPr>
          <w:noProof/>
        </w:rPr>
        <w:t>200</w:t>
      </w:r>
      <w:r>
        <w:rPr>
          <w:noProof/>
        </w:rPr>
        <w:fldChar w:fldCharType="end"/>
      </w:r>
    </w:p>
    <w:p w14:paraId="22CF96BF" w14:textId="25E23579"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_Toc164928460 \h </w:instrText>
      </w:r>
      <w:r>
        <w:rPr>
          <w:noProof/>
        </w:rPr>
      </w:r>
      <w:r>
        <w:rPr>
          <w:noProof/>
        </w:rPr>
        <w:fldChar w:fldCharType="separate"/>
      </w:r>
      <w:r>
        <w:rPr>
          <w:noProof/>
        </w:rPr>
        <w:t>201</w:t>
      </w:r>
      <w:r>
        <w:rPr>
          <w:noProof/>
        </w:rPr>
        <w:fldChar w:fldCharType="end"/>
      </w:r>
    </w:p>
    <w:p w14:paraId="10D6E805" w14:textId="636E6B0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_Toc164928461 \h </w:instrText>
      </w:r>
      <w:r>
        <w:rPr>
          <w:noProof/>
        </w:rPr>
      </w:r>
      <w:r>
        <w:rPr>
          <w:noProof/>
        </w:rPr>
        <w:fldChar w:fldCharType="separate"/>
      </w:r>
      <w:r>
        <w:rPr>
          <w:noProof/>
        </w:rPr>
        <w:t>202</w:t>
      </w:r>
      <w:r>
        <w:rPr>
          <w:noProof/>
        </w:rPr>
        <w:fldChar w:fldCharType="end"/>
      </w:r>
    </w:p>
    <w:p w14:paraId="1F8FB7FF" w14:textId="5F523981"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_Toc164928462 \h </w:instrText>
      </w:r>
      <w:r>
        <w:rPr>
          <w:noProof/>
        </w:rPr>
      </w:r>
      <w:r>
        <w:rPr>
          <w:noProof/>
        </w:rPr>
        <w:fldChar w:fldCharType="separate"/>
      </w:r>
      <w:r>
        <w:rPr>
          <w:noProof/>
        </w:rPr>
        <w:t>202</w:t>
      </w:r>
      <w:r>
        <w:rPr>
          <w:noProof/>
        </w:rPr>
        <w:fldChar w:fldCharType="end"/>
      </w:r>
    </w:p>
    <w:p w14:paraId="6792839B" w14:textId="7B897F0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_Toc164928463 \h </w:instrText>
      </w:r>
      <w:r>
        <w:rPr>
          <w:noProof/>
        </w:rPr>
      </w:r>
      <w:r>
        <w:rPr>
          <w:noProof/>
        </w:rPr>
        <w:fldChar w:fldCharType="separate"/>
      </w:r>
      <w:r>
        <w:rPr>
          <w:noProof/>
        </w:rPr>
        <w:t>203</w:t>
      </w:r>
      <w:r>
        <w:rPr>
          <w:noProof/>
        </w:rPr>
        <w:fldChar w:fldCharType="end"/>
      </w:r>
    </w:p>
    <w:p w14:paraId="7ACFC691" w14:textId="67818BC1"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_Toc164928464 \h </w:instrText>
      </w:r>
      <w:r>
        <w:rPr>
          <w:noProof/>
        </w:rPr>
      </w:r>
      <w:r>
        <w:rPr>
          <w:noProof/>
        </w:rPr>
        <w:fldChar w:fldCharType="separate"/>
      </w:r>
      <w:r>
        <w:rPr>
          <w:noProof/>
        </w:rPr>
        <w:t>203</w:t>
      </w:r>
      <w:r>
        <w:rPr>
          <w:noProof/>
        </w:rPr>
        <w:fldChar w:fldCharType="end"/>
      </w:r>
    </w:p>
    <w:p w14:paraId="1001B326" w14:textId="6426C69B" w:rsidR="00815E68" w:rsidRDefault="00815E68">
      <w:pPr>
        <w:pStyle w:val="TOC3"/>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_Toc164928465 \h </w:instrText>
      </w:r>
      <w:r>
        <w:rPr>
          <w:noProof/>
        </w:rPr>
      </w:r>
      <w:r>
        <w:rPr>
          <w:noProof/>
        </w:rPr>
        <w:fldChar w:fldCharType="separate"/>
      </w:r>
      <w:r>
        <w:rPr>
          <w:noProof/>
        </w:rPr>
        <w:t>204</w:t>
      </w:r>
      <w:r>
        <w:rPr>
          <w:noProof/>
        </w:rPr>
        <w:fldChar w:fldCharType="end"/>
      </w:r>
    </w:p>
    <w:p w14:paraId="2C425FB2" w14:textId="7D900F52" w:rsidR="00815E68" w:rsidRDefault="00815E68">
      <w:pPr>
        <w:pStyle w:val="TOC4"/>
        <w:rPr>
          <w:rFonts w:asciiTheme="minorHAnsi" w:eastAsiaTheme="minorEastAsia" w:hAnsiTheme="minorHAnsi" w:cstheme="minorBidi"/>
          <w:noProof/>
          <w:kern w:val="2"/>
          <w:sz w:val="21"/>
          <w:szCs w:val="22"/>
          <w:lang w:val="en-US" w:eastAsia="zh-CN"/>
        </w:rPr>
      </w:pPr>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_Toc164928466 \h </w:instrText>
      </w:r>
      <w:r>
        <w:rPr>
          <w:noProof/>
        </w:rPr>
      </w:r>
      <w:r>
        <w:rPr>
          <w:noProof/>
        </w:rPr>
        <w:fldChar w:fldCharType="separate"/>
      </w:r>
      <w:r>
        <w:rPr>
          <w:noProof/>
        </w:rPr>
        <w:t>204</w:t>
      </w:r>
      <w:r>
        <w:rPr>
          <w:noProof/>
        </w:rPr>
        <w:fldChar w:fldCharType="end"/>
      </w:r>
    </w:p>
    <w:p w14:paraId="095DED8F" w14:textId="7292482D" w:rsidR="00815E68" w:rsidRDefault="00815E68">
      <w:pPr>
        <w:pStyle w:val="TOC4"/>
        <w:rPr>
          <w:rFonts w:asciiTheme="minorHAnsi" w:eastAsiaTheme="minorEastAsia" w:hAnsiTheme="minorHAnsi" w:cstheme="minorBidi"/>
          <w:noProof/>
          <w:kern w:val="2"/>
          <w:sz w:val="21"/>
          <w:szCs w:val="22"/>
          <w:lang w:val="en-US" w:eastAsia="zh-CN"/>
        </w:rPr>
      </w:pPr>
      <w:r w:rsidRPr="00AA0DD1">
        <w:rPr>
          <w:noProof/>
          <w:lang w:val="en-US"/>
        </w:rPr>
        <w:t>6.8.6.2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_Toc164928467 \h </w:instrText>
      </w:r>
      <w:r>
        <w:rPr>
          <w:noProof/>
        </w:rPr>
      </w:r>
      <w:r>
        <w:rPr>
          <w:noProof/>
        </w:rPr>
        <w:fldChar w:fldCharType="separate"/>
      </w:r>
      <w:r>
        <w:rPr>
          <w:noProof/>
        </w:rPr>
        <w:t>205</w:t>
      </w:r>
      <w:r>
        <w:rPr>
          <w:noProof/>
        </w:rPr>
        <w:fldChar w:fldCharType="end"/>
      </w:r>
    </w:p>
    <w:p w14:paraId="736F3BC5" w14:textId="22C69F7F" w:rsidR="00815E68" w:rsidRDefault="00815E68">
      <w:pPr>
        <w:pStyle w:val="TOC5"/>
        <w:rPr>
          <w:rFonts w:asciiTheme="minorHAnsi" w:eastAsiaTheme="minorEastAsia" w:hAnsiTheme="minorHAnsi" w:cstheme="minorBidi"/>
          <w:noProof/>
          <w:kern w:val="2"/>
          <w:sz w:val="21"/>
          <w:szCs w:val="22"/>
          <w:lang w:val="en-US" w:eastAsia="zh-CN"/>
        </w:rPr>
      </w:pPr>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_Toc164928468 \h </w:instrText>
      </w:r>
      <w:r>
        <w:rPr>
          <w:noProof/>
        </w:rPr>
      </w:r>
      <w:r>
        <w:rPr>
          <w:noProof/>
        </w:rPr>
        <w:fldChar w:fldCharType="separate"/>
      </w:r>
      <w:r>
        <w:rPr>
          <w:noProof/>
        </w:rPr>
        <w:t>205</w:t>
      </w:r>
      <w:r>
        <w:rPr>
          <w:noProof/>
        </w:rPr>
        <w:fldChar w:fldCharType="end"/>
      </w:r>
    </w:p>
    <w:p w14:paraId="0D54F6F2" w14:textId="0B5DAAC9" w:rsidR="00815E68" w:rsidRDefault="00815E68">
      <w:pPr>
        <w:pStyle w:val="TOC5"/>
        <w:rPr>
          <w:rFonts w:asciiTheme="minorHAnsi" w:eastAsiaTheme="minorEastAsia" w:hAnsiTheme="minorHAnsi" w:cstheme="minorBidi"/>
          <w:noProof/>
          <w:kern w:val="2"/>
          <w:sz w:val="21"/>
          <w:szCs w:val="22"/>
          <w:lang w:val="en-US" w:eastAsia="zh-CN"/>
        </w:rPr>
      </w:pPr>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_Toc164928469 \h </w:instrText>
      </w:r>
      <w:r>
        <w:rPr>
          <w:noProof/>
        </w:rPr>
      </w:r>
      <w:r>
        <w:rPr>
          <w:noProof/>
        </w:rPr>
        <w:fldChar w:fldCharType="separate"/>
      </w:r>
      <w:r>
        <w:rPr>
          <w:noProof/>
        </w:rPr>
        <w:t>205</w:t>
      </w:r>
      <w:r>
        <w:rPr>
          <w:noProof/>
        </w:rPr>
        <w:fldChar w:fldCharType="end"/>
      </w:r>
    </w:p>
    <w:p w14:paraId="0F92577E" w14:textId="4CD18CC1" w:rsidR="00815E68" w:rsidRDefault="00815E68">
      <w:pPr>
        <w:pStyle w:val="TOC5"/>
        <w:rPr>
          <w:rFonts w:asciiTheme="minorHAnsi" w:eastAsiaTheme="minorEastAsia" w:hAnsiTheme="minorHAnsi" w:cstheme="minorBidi"/>
          <w:noProof/>
          <w:kern w:val="2"/>
          <w:sz w:val="21"/>
          <w:szCs w:val="22"/>
          <w:lang w:val="en-US" w:eastAsia="zh-CN"/>
        </w:rPr>
      </w:pPr>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_Toc164928470 \h </w:instrText>
      </w:r>
      <w:r>
        <w:rPr>
          <w:noProof/>
        </w:rPr>
      </w:r>
      <w:r>
        <w:rPr>
          <w:noProof/>
        </w:rPr>
        <w:fldChar w:fldCharType="separate"/>
      </w:r>
      <w:r>
        <w:rPr>
          <w:noProof/>
        </w:rPr>
        <w:t>206</w:t>
      </w:r>
      <w:r>
        <w:rPr>
          <w:noProof/>
        </w:rPr>
        <w:fldChar w:fldCharType="end"/>
      </w:r>
    </w:p>
    <w:p w14:paraId="7C332B60" w14:textId="10D36633" w:rsidR="00815E68" w:rsidRDefault="00815E68">
      <w:pPr>
        <w:pStyle w:val="TOC5"/>
        <w:rPr>
          <w:rFonts w:asciiTheme="minorHAnsi" w:eastAsiaTheme="minorEastAsia" w:hAnsiTheme="minorHAnsi" w:cstheme="minorBidi"/>
          <w:noProof/>
          <w:kern w:val="2"/>
          <w:sz w:val="21"/>
          <w:szCs w:val="22"/>
          <w:lang w:val="en-US" w:eastAsia="zh-CN"/>
        </w:rPr>
      </w:pPr>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_Toc164928471 \h </w:instrText>
      </w:r>
      <w:r>
        <w:rPr>
          <w:noProof/>
        </w:rPr>
      </w:r>
      <w:r>
        <w:rPr>
          <w:noProof/>
        </w:rPr>
        <w:fldChar w:fldCharType="separate"/>
      </w:r>
      <w:r>
        <w:rPr>
          <w:noProof/>
        </w:rPr>
        <w:t>206</w:t>
      </w:r>
      <w:r>
        <w:rPr>
          <w:noProof/>
        </w:rPr>
        <w:fldChar w:fldCharType="end"/>
      </w:r>
    </w:p>
    <w:p w14:paraId="52140154" w14:textId="02BC734A" w:rsidR="00815E68" w:rsidRDefault="00815E68">
      <w:pPr>
        <w:pStyle w:val="TOC5"/>
        <w:rPr>
          <w:rFonts w:asciiTheme="minorHAnsi" w:eastAsiaTheme="minorEastAsia" w:hAnsiTheme="minorHAnsi" w:cstheme="minorBidi"/>
          <w:noProof/>
          <w:kern w:val="2"/>
          <w:sz w:val="21"/>
          <w:szCs w:val="22"/>
          <w:lang w:val="en-US" w:eastAsia="zh-CN"/>
        </w:rPr>
      </w:pPr>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_Toc164928472 \h </w:instrText>
      </w:r>
      <w:r>
        <w:rPr>
          <w:noProof/>
        </w:rPr>
      </w:r>
      <w:r>
        <w:rPr>
          <w:noProof/>
        </w:rPr>
        <w:fldChar w:fldCharType="separate"/>
      </w:r>
      <w:r>
        <w:rPr>
          <w:noProof/>
        </w:rPr>
        <w:t>206</w:t>
      </w:r>
      <w:r>
        <w:rPr>
          <w:noProof/>
        </w:rPr>
        <w:fldChar w:fldCharType="end"/>
      </w:r>
    </w:p>
    <w:p w14:paraId="6483CC4E" w14:textId="0D6EF12F" w:rsidR="00815E68" w:rsidRDefault="00815E68">
      <w:pPr>
        <w:pStyle w:val="TOC5"/>
        <w:rPr>
          <w:rFonts w:asciiTheme="minorHAnsi" w:eastAsiaTheme="minorEastAsia" w:hAnsiTheme="minorHAnsi" w:cstheme="minorBidi"/>
          <w:noProof/>
          <w:kern w:val="2"/>
          <w:sz w:val="21"/>
          <w:szCs w:val="22"/>
          <w:lang w:val="en-US" w:eastAsia="zh-CN"/>
        </w:rPr>
      </w:pPr>
      <w:r>
        <w:rPr>
          <w:noProof/>
        </w:rPr>
        <w:lastRenderedPageBreak/>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_Toc164928473 \h </w:instrText>
      </w:r>
      <w:r>
        <w:rPr>
          <w:noProof/>
        </w:rPr>
      </w:r>
      <w:r>
        <w:rPr>
          <w:noProof/>
        </w:rPr>
        <w:fldChar w:fldCharType="separate"/>
      </w:r>
      <w:r>
        <w:rPr>
          <w:noProof/>
        </w:rPr>
        <w:t>207</w:t>
      </w:r>
      <w:r>
        <w:rPr>
          <w:noProof/>
        </w:rPr>
        <w:fldChar w:fldCharType="end"/>
      </w:r>
    </w:p>
    <w:p w14:paraId="2F41AF8B" w14:textId="2107663B" w:rsidR="00815E68" w:rsidRDefault="00815E68">
      <w:pPr>
        <w:pStyle w:val="TOC3"/>
        <w:rPr>
          <w:rFonts w:asciiTheme="minorHAnsi" w:eastAsiaTheme="minorEastAsia" w:hAnsiTheme="minorHAnsi" w:cstheme="minorBidi"/>
          <w:noProof/>
          <w:kern w:val="2"/>
          <w:sz w:val="21"/>
          <w:szCs w:val="22"/>
          <w:lang w:val="en-US" w:eastAsia="zh-CN"/>
        </w:rPr>
      </w:pPr>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_Toc164928474 \h </w:instrText>
      </w:r>
      <w:r>
        <w:rPr>
          <w:noProof/>
        </w:rPr>
      </w:r>
      <w:r>
        <w:rPr>
          <w:noProof/>
        </w:rPr>
        <w:fldChar w:fldCharType="separate"/>
      </w:r>
      <w:r>
        <w:rPr>
          <w:noProof/>
        </w:rPr>
        <w:t>207</w:t>
      </w:r>
      <w:r>
        <w:rPr>
          <w:noProof/>
        </w:rPr>
        <w:fldChar w:fldCharType="end"/>
      </w:r>
    </w:p>
    <w:p w14:paraId="05F82DDC" w14:textId="656AB480" w:rsidR="00815E68" w:rsidRDefault="00815E68">
      <w:pPr>
        <w:pStyle w:val="TOC4"/>
        <w:rPr>
          <w:rFonts w:asciiTheme="minorHAnsi" w:eastAsiaTheme="minorEastAsia" w:hAnsiTheme="minorHAnsi" w:cstheme="minorBidi"/>
          <w:noProof/>
          <w:kern w:val="2"/>
          <w:sz w:val="21"/>
          <w:szCs w:val="22"/>
          <w:lang w:val="en-US" w:eastAsia="zh-CN"/>
        </w:rPr>
      </w:pPr>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_Toc164928475 \h </w:instrText>
      </w:r>
      <w:r>
        <w:rPr>
          <w:noProof/>
        </w:rPr>
      </w:r>
      <w:r>
        <w:rPr>
          <w:noProof/>
        </w:rPr>
        <w:fldChar w:fldCharType="separate"/>
      </w:r>
      <w:r>
        <w:rPr>
          <w:noProof/>
        </w:rPr>
        <w:t>207</w:t>
      </w:r>
      <w:r>
        <w:rPr>
          <w:noProof/>
        </w:rPr>
        <w:fldChar w:fldCharType="end"/>
      </w:r>
    </w:p>
    <w:p w14:paraId="1D03F38B" w14:textId="02DEC582" w:rsidR="00815E68" w:rsidRDefault="00815E68">
      <w:pPr>
        <w:pStyle w:val="TOC4"/>
        <w:rPr>
          <w:rFonts w:asciiTheme="minorHAnsi" w:eastAsiaTheme="minorEastAsia" w:hAnsiTheme="minorHAnsi" w:cstheme="minorBidi"/>
          <w:noProof/>
          <w:kern w:val="2"/>
          <w:sz w:val="21"/>
          <w:szCs w:val="22"/>
          <w:lang w:val="en-US" w:eastAsia="zh-CN"/>
        </w:rPr>
      </w:pPr>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_Toc164928476 \h </w:instrText>
      </w:r>
      <w:r>
        <w:rPr>
          <w:noProof/>
        </w:rPr>
      </w:r>
      <w:r>
        <w:rPr>
          <w:noProof/>
        </w:rPr>
        <w:fldChar w:fldCharType="separate"/>
      </w:r>
      <w:r>
        <w:rPr>
          <w:noProof/>
        </w:rPr>
        <w:t>207</w:t>
      </w:r>
      <w:r>
        <w:rPr>
          <w:noProof/>
        </w:rPr>
        <w:fldChar w:fldCharType="end"/>
      </w:r>
    </w:p>
    <w:p w14:paraId="3BA2CBD3" w14:textId="4FAF6B9D" w:rsidR="00815E68" w:rsidRDefault="00815E68">
      <w:pPr>
        <w:pStyle w:val="TOC4"/>
        <w:rPr>
          <w:rFonts w:asciiTheme="minorHAnsi" w:eastAsiaTheme="minorEastAsia" w:hAnsiTheme="minorHAnsi" w:cstheme="minorBidi"/>
          <w:noProof/>
          <w:kern w:val="2"/>
          <w:sz w:val="21"/>
          <w:szCs w:val="22"/>
          <w:lang w:val="en-US" w:eastAsia="zh-CN"/>
        </w:rPr>
      </w:pPr>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_Toc164928477 \h </w:instrText>
      </w:r>
      <w:r>
        <w:rPr>
          <w:noProof/>
        </w:rPr>
      </w:r>
      <w:r>
        <w:rPr>
          <w:noProof/>
        </w:rPr>
        <w:fldChar w:fldCharType="separate"/>
      </w:r>
      <w:r>
        <w:rPr>
          <w:noProof/>
        </w:rPr>
        <w:t>207</w:t>
      </w:r>
      <w:r>
        <w:rPr>
          <w:noProof/>
        </w:rPr>
        <w:fldChar w:fldCharType="end"/>
      </w:r>
    </w:p>
    <w:p w14:paraId="6F723D8F" w14:textId="61749ABF" w:rsidR="00815E68" w:rsidRDefault="00815E68">
      <w:pPr>
        <w:pStyle w:val="TOC3"/>
        <w:rPr>
          <w:rFonts w:asciiTheme="minorHAnsi" w:eastAsiaTheme="minorEastAsia" w:hAnsiTheme="minorHAnsi" w:cstheme="minorBidi"/>
          <w:noProof/>
          <w:kern w:val="2"/>
          <w:sz w:val="21"/>
          <w:szCs w:val="22"/>
          <w:lang w:val="en-US" w:eastAsia="zh-CN"/>
        </w:rPr>
      </w:pPr>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_Toc164928478 \h </w:instrText>
      </w:r>
      <w:r>
        <w:rPr>
          <w:noProof/>
        </w:rPr>
      </w:r>
      <w:r>
        <w:rPr>
          <w:noProof/>
        </w:rPr>
        <w:fldChar w:fldCharType="separate"/>
      </w:r>
      <w:r>
        <w:rPr>
          <w:noProof/>
        </w:rPr>
        <w:t>207</w:t>
      </w:r>
      <w:r>
        <w:rPr>
          <w:noProof/>
        </w:rPr>
        <w:fldChar w:fldCharType="end"/>
      </w:r>
    </w:p>
    <w:p w14:paraId="0CB083F9" w14:textId="39EEDD5E" w:rsidR="00815E68" w:rsidRDefault="00815E68">
      <w:pPr>
        <w:pStyle w:val="TOC3"/>
        <w:rPr>
          <w:rFonts w:asciiTheme="minorHAnsi" w:eastAsiaTheme="minorEastAsia" w:hAnsiTheme="minorHAnsi" w:cstheme="minorBidi"/>
          <w:noProof/>
          <w:kern w:val="2"/>
          <w:sz w:val="21"/>
          <w:szCs w:val="22"/>
          <w:lang w:val="en-US" w:eastAsia="zh-CN"/>
        </w:rPr>
      </w:pPr>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_Toc164928479 \h </w:instrText>
      </w:r>
      <w:r>
        <w:rPr>
          <w:noProof/>
        </w:rPr>
      </w:r>
      <w:r>
        <w:rPr>
          <w:noProof/>
        </w:rPr>
        <w:fldChar w:fldCharType="separate"/>
      </w:r>
      <w:r>
        <w:rPr>
          <w:noProof/>
        </w:rPr>
        <w:t>207</w:t>
      </w:r>
      <w:r>
        <w:rPr>
          <w:noProof/>
        </w:rPr>
        <w:fldChar w:fldCharType="end"/>
      </w:r>
    </w:p>
    <w:p w14:paraId="6AC3A605" w14:textId="517E7D3D" w:rsidR="00815E68" w:rsidRDefault="00815E68">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_Toc164928480 \h </w:instrText>
      </w:r>
      <w:r>
        <w:rPr>
          <w:noProof/>
        </w:rPr>
      </w:r>
      <w:r>
        <w:rPr>
          <w:noProof/>
        </w:rPr>
        <w:fldChar w:fldCharType="separate"/>
      </w:r>
      <w:r>
        <w:rPr>
          <w:noProof/>
        </w:rPr>
        <w:t>208</w:t>
      </w:r>
      <w:r>
        <w:rPr>
          <w:noProof/>
        </w:rPr>
        <w:fldChar w:fldCharType="end"/>
      </w:r>
    </w:p>
    <w:p w14:paraId="6EC5015A" w14:textId="215F5A7F" w:rsidR="00815E68" w:rsidRDefault="00815E68">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_Toc164928481 \h </w:instrText>
      </w:r>
      <w:r>
        <w:rPr>
          <w:noProof/>
        </w:rPr>
      </w:r>
      <w:r>
        <w:rPr>
          <w:noProof/>
        </w:rPr>
        <w:fldChar w:fldCharType="separate"/>
      </w:r>
      <w:r>
        <w:rPr>
          <w:noProof/>
        </w:rPr>
        <w:t>208</w:t>
      </w:r>
      <w:r>
        <w:rPr>
          <w:noProof/>
        </w:rPr>
        <w:fldChar w:fldCharType="end"/>
      </w:r>
    </w:p>
    <w:p w14:paraId="16D1DD59" w14:textId="007751AE" w:rsidR="00815E68" w:rsidRDefault="00815E68">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_Toc164928482 \h </w:instrText>
      </w:r>
      <w:r>
        <w:rPr>
          <w:noProof/>
        </w:rPr>
      </w:r>
      <w:r>
        <w:rPr>
          <w:noProof/>
        </w:rPr>
        <w:fldChar w:fldCharType="separate"/>
      </w:r>
      <w:r>
        <w:rPr>
          <w:noProof/>
        </w:rPr>
        <w:t>208</w:t>
      </w:r>
      <w:r>
        <w:rPr>
          <w:noProof/>
        </w:rPr>
        <w:fldChar w:fldCharType="end"/>
      </w:r>
    </w:p>
    <w:p w14:paraId="0C25585B" w14:textId="34FBADE9" w:rsidR="00815E68" w:rsidRDefault="00815E68">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_Toc164928483 \h </w:instrText>
      </w:r>
      <w:r>
        <w:rPr>
          <w:noProof/>
        </w:rPr>
      </w:r>
      <w:r>
        <w:rPr>
          <w:noProof/>
        </w:rPr>
        <w:fldChar w:fldCharType="separate"/>
      </w:r>
      <w:r>
        <w:rPr>
          <w:noProof/>
        </w:rPr>
        <w:t>208</w:t>
      </w:r>
      <w:r>
        <w:rPr>
          <w:noProof/>
        </w:rPr>
        <w:fldChar w:fldCharType="end"/>
      </w:r>
    </w:p>
    <w:p w14:paraId="0FBB574E" w14:textId="45CE7147" w:rsidR="00815E68" w:rsidRDefault="00815E68">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_Toc164928484 \h </w:instrText>
      </w:r>
      <w:r>
        <w:rPr>
          <w:noProof/>
        </w:rPr>
      </w:r>
      <w:r>
        <w:rPr>
          <w:noProof/>
        </w:rPr>
        <w:fldChar w:fldCharType="separate"/>
      </w:r>
      <w:r>
        <w:rPr>
          <w:noProof/>
        </w:rPr>
        <w:t>208</w:t>
      </w:r>
      <w:r>
        <w:rPr>
          <w:noProof/>
        </w:rPr>
        <w:fldChar w:fldCharType="end"/>
      </w:r>
    </w:p>
    <w:p w14:paraId="21110050" w14:textId="3884254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_Toc164928485 \h </w:instrText>
      </w:r>
      <w:r>
        <w:rPr>
          <w:noProof/>
        </w:rPr>
      </w:r>
      <w:r>
        <w:rPr>
          <w:noProof/>
        </w:rPr>
        <w:fldChar w:fldCharType="separate"/>
      </w:r>
      <w:r>
        <w:rPr>
          <w:noProof/>
        </w:rPr>
        <w:t>208</w:t>
      </w:r>
      <w:r>
        <w:rPr>
          <w:noProof/>
        </w:rPr>
        <w:fldChar w:fldCharType="end"/>
      </w:r>
    </w:p>
    <w:p w14:paraId="2445C0A6" w14:textId="0D6EA2C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_Toc164928486 \h </w:instrText>
      </w:r>
      <w:r>
        <w:rPr>
          <w:noProof/>
        </w:rPr>
      </w:r>
      <w:r>
        <w:rPr>
          <w:noProof/>
        </w:rPr>
        <w:fldChar w:fldCharType="separate"/>
      </w:r>
      <w:r>
        <w:rPr>
          <w:noProof/>
        </w:rPr>
        <w:t>209</w:t>
      </w:r>
      <w:r>
        <w:rPr>
          <w:noProof/>
        </w:rPr>
        <w:fldChar w:fldCharType="end"/>
      </w:r>
    </w:p>
    <w:p w14:paraId="22FC7400" w14:textId="7FD94C7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_Toc164928487 \h </w:instrText>
      </w:r>
      <w:r>
        <w:rPr>
          <w:noProof/>
        </w:rPr>
      </w:r>
      <w:r>
        <w:rPr>
          <w:noProof/>
        </w:rPr>
        <w:fldChar w:fldCharType="separate"/>
      </w:r>
      <w:r>
        <w:rPr>
          <w:noProof/>
        </w:rPr>
        <w:t>209</w:t>
      </w:r>
      <w:r>
        <w:rPr>
          <w:noProof/>
        </w:rPr>
        <w:fldChar w:fldCharType="end"/>
      </w:r>
    </w:p>
    <w:p w14:paraId="49FAF9B8" w14:textId="09DC2B0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_Toc164928488 \h </w:instrText>
      </w:r>
      <w:r>
        <w:rPr>
          <w:noProof/>
        </w:rPr>
      </w:r>
      <w:r>
        <w:rPr>
          <w:noProof/>
        </w:rPr>
        <w:fldChar w:fldCharType="separate"/>
      </w:r>
      <w:r>
        <w:rPr>
          <w:noProof/>
        </w:rPr>
        <w:t>209</w:t>
      </w:r>
      <w:r>
        <w:rPr>
          <w:noProof/>
        </w:rPr>
        <w:fldChar w:fldCharType="end"/>
      </w:r>
    </w:p>
    <w:p w14:paraId="3C4AD9E4" w14:textId="0CB9A3EC" w:rsidR="00815E68" w:rsidRDefault="00815E68">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_Toc164928489 \h </w:instrText>
      </w:r>
      <w:r>
        <w:rPr>
          <w:noProof/>
        </w:rPr>
      </w:r>
      <w:r>
        <w:rPr>
          <w:noProof/>
        </w:rPr>
        <w:fldChar w:fldCharType="separate"/>
      </w:r>
      <w:r>
        <w:rPr>
          <w:noProof/>
        </w:rPr>
        <w:t>210</w:t>
      </w:r>
      <w:r>
        <w:rPr>
          <w:noProof/>
        </w:rPr>
        <w:fldChar w:fldCharType="end"/>
      </w:r>
    </w:p>
    <w:p w14:paraId="1E95D5B3" w14:textId="51F64852" w:rsidR="00815E68" w:rsidRDefault="00815E68">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_Toc164928490 \h </w:instrText>
      </w:r>
      <w:r>
        <w:rPr>
          <w:noProof/>
        </w:rPr>
      </w:r>
      <w:r>
        <w:rPr>
          <w:noProof/>
        </w:rPr>
        <w:fldChar w:fldCharType="separate"/>
      </w:r>
      <w:r>
        <w:rPr>
          <w:noProof/>
        </w:rPr>
        <w:t>210</w:t>
      </w:r>
      <w:r>
        <w:rPr>
          <w:noProof/>
        </w:rPr>
        <w:fldChar w:fldCharType="end"/>
      </w:r>
    </w:p>
    <w:p w14:paraId="7533EDA5" w14:textId="228D859F" w:rsidR="00815E68" w:rsidRDefault="00815E68">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_Toc164928491 \h </w:instrText>
      </w:r>
      <w:r>
        <w:rPr>
          <w:noProof/>
        </w:rPr>
      </w:r>
      <w:r>
        <w:rPr>
          <w:noProof/>
        </w:rPr>
        <w:fldChar w:fldCharType="separate"/>
      </w:r>
      <w:r>
        <w:rPr>
          <w:noProof/>
        </w:rPr>
        <w:t>210</w:t>
      </w:r>
      <w:r>
        <w:rPr>
          <w:noProof/>
        </w:rPr>
        <w:fldChar w:fldCharType="end"/>
      </w:r>
    </w:p>
    <w:p w14:paraId="6430C6EE" w14:textId="64629B55"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_Toc164928492 \h </w:instrText>
      </w:r>
      <w:r>
        <w:rPr>
          <w:noProof/>
        </w:rPr>
      </w:r>
      <w:r>
        <w:rPr>
          <w:noProof/>
        </w:rPr>
        <w:fldChar w:fldCharType="separate"/>
      </w:r>
      <w:r>
        <w:rPr>
          <w:noProof/>
        </w:rPr>
        <w:t>210</w:t>
      </w:r>
      <w:r>
        <w:rPr>
          <w:noProof/>
        </w:rPr>
        <w:fldChar w:fldCharType="end"/>
      </w:r>
    </w:p>
    <w:p w14:paraId="3E4C7932" w14:textId="77CBB90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_Toc164928493 \h </w:instrText>
      </w:r>
      <w:r>
        <w:rPr>
          <w:noProof/>
        </w:rPr>
      </w:r>
      <w:r>
        <w:rPr>
          <w:noProof/>
        </w:rPr>
        <w:fldChar w:fldCharType="separate"/>
      </w:r>
      <w:r>
        <w:rPr>
          <w:noProof/>
        </w:rPr>
        <w:t>210</w:t>
      </w:r>
      <w:r>
        <w:rPr>
          <w:noProof/>
        </w:rPr>
        <w:fldChar w:fldCharType="end"/>
      </w:r>
    </w:p>
    <w:p w14:paraId="16D239C0" w14:textId="429D3B65" w:rsidR="00815E68" w:rsidRDefault="00815E68">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_Toc164928494 \h </w:instrText>
      </w:r>
      <w:r>
        <w:rPr>
          <w:noProof/>
        </w:rPr>
      </w:r>
      <w:r>
        <w:rPr>
          <w:noProof/>
        </w:rPr>
        <w:fldChar w:fldCharType="separate"/>
      </w:r>
      <w:r>
        <w:rPr>
          <w:noProof/>
        </w:rPr>
        <w:t>211</w:t>
      </w:r>
      <w:r>
        <w:rPr>
          <w:noProof/>
        </w:rPr>
        <w:fldChar w:fldCharType="end"/>
      </w:r>
    </w:p>
    <w:p w14:paraId="19FE3246" w14:textId="57092C94" w:rsidR="00815E68" w:rsidRDefault="00815E68">
      <w:pPr>
        <w:pStyle w:val="TOC4"/>
        <w:rPr>
          <w:rFonts w:asciiTheme="minorHAnsi" w:eastAsiaTheme="minorEastAsia" w:hAnsiTheme="minorHAnsi" w:cstheme="minorBidi"/>
          <w:noProof/>
          <w:kern w:val="2"/>
          <w:sz w:val="21"/>
          <w:szCs w:val="22"/>
          <w:lang w:val="en-US" w:eastAsia="zh-CN"/>
        </w:rPr>
      </w:pPr>
      <w:r>
        <w:rPr>
          <w:noProof/>
        </w:rPr>
        <w:t>6.9</w:t>
      </w:r>
      <w:r w:rsidRPr="00AA0DD1">
        <w:rPr>
          <w:noProof/>
          <w:lang w:val="en-US" w:eastAsia="zh-CN"/>
        </w:rPr>
        <w:t>.</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_Toc164928495 \h </w:instrText>
      </w:r>
      <w:r>
        <w:rPr>
          <w:noProof/>
        </w:rPr>
      </w:r>
      <w:r>
        <w:rPr>
          <w:noProof/>
        </w:rPr>
        <w:fldChar w:fldCharType="separate"/>
      </w:r>
      <w:r>
        <w:rPr>
          <w:noProof/>
        </w:rPr>
        <w:t>211</w:t>
      </w:r>
      <w:r>
        <w:rPr>
          <w:noProof/>
        </w:rPr>
        <w:fldChar w:fldCharType="end"/>
      </w:r>
    </w:p>
    <w:p w14:paraId="47DB71C2" w14:textId="3F958EBD" w:rsidR="00815E68" w:rsidRDefault="00815E68">
      <w:pPr>
        <w:pStyle w:val="TOC5"/>
        <w:rPr>
          <w:rFonts w:asciiTheme="minorHAnsi" w:eastAsiaTheme="minorEastAsia" w:hAnsiTheme="minorHAnsi" w:cstheme="minorBidi"/>
          <w:noProof/>
          <w:kern w:val="2"/>
          <w:sz w:val="21"/>
          <w:szCs w:val="22"/>
          <w:lang w:val="en-US" w:eastAsia="zh-CN"/>
        </w:rPr>
      </w:pPr>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_Toc164928496 \h </w:instrText>
      </w:r>
      <w:r>
        <w:rPr>
          <w:noProof/>
        </w:rPr>
      </w:r>
      <w:r>
        <w:rPr>
          <w:noProof/>
        </w:rPr>
        <w:fldChar w:fldCharType="separate"/>
      </w:r>
      <w:r>
        <w:rPr>
          <w:noProof/>
        </w:rPr>
        <w:t>211</w:t>
      </w:r>
      <w:r>
        <w:rPr>
          <w:noProof/>
        </w:rPr>
        <w:fldChar w:fldCharType="end"/>
      </w:r>
    </w:p>
    <w:p w14:paraId="48A80082" w14:textId="6D82CA65" w:rsidR="00815E68" w:rsidRDefault="00815E68">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_Toc164928497 \h </w:instrText>
      </w:r>
      <w:r>
        <w:rPr>
          <w:noProof/>
        </w:rPr>
      </w:r>
      <w:r>
        <w:rPr>
          <w:noProof/>
        </w:rPr>
        <w:fldChar w:fldCharType="separate"/>
      </w:r>
      <w:r>
        <w:rPr>
          <w:noProof/>
        </w:rPr>
        <w:t>211</w:t>
      </w:r>
      <w:r>
        <w:rPr>
          <w:noProof/>
        </w:rPr>
        <w:fldChar w:fldCharType="end"/>
      </w:r>
    </w:p>
    <w:p w14:paraId="70285DAE" w14:textId="47A74B86" w:rsidR="00815E68" w:rsidRDefault="00815E68">
      <w:pPr>
        <w:pStyle w:val="TOC4"/>
        <w:rPr>
          <w:rFonts w:asciiTheme="minorHAnsi" w:eastAsiaTheme="minorEastAsia" w:hAnsiTheme="minorHAnsi" w:cstheme="minorBidi"/>
          <w:noProof/>
          <w:kern w:val="2"/>
          <w:sz w:val="21"/>
          <w:szCs w:val="22"/>
          <w:lang w:val="en-US" w:eastAsia="zh-CN"/>
        </w:rPr>
      </w:pPr>
      <w:r w:rsidRPr="00AA0DD1">
        <w:rPr>
          <w:noProof/>
          <w:lang w:val="en-US"/>
        </w:rPr>
        <w:t>6.9</w:t>
      </w:r>
      <w:r w:rsidRPr="00AA0DD1">
        <w:rPr>
          <w:noProof/>
          <w:lang w:val="en-US" w:eastAsia="zh-CN"/>
        </w:rPr>
        <w:t>.</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_Toc164928498 \h </w:instrText>
      </w:r>
      <w:r>
        <w:rPr>
          <w:noProof/>
        </w:rPr>
      </w:r>
      <w:r>
        <w:rPr>
          <w:noProof/>
        </w:rPr>
        <w:fldChar w:fldCharType="separate"/>
      </w:r>
      <w:r>
        <w:rPr>
          <w:noProof/>
        </w:rPr>
        <w:t>211</w:t>
      </w:r>
      <w:r>
        <w:rPr>
          <w:noProof/>
        </w:rPr>
        <w:fldChar w:fldCharType="end"/>
      </w:r>
    </w:p>
    <w:p w14:paraId="579ECFF9" w14:textId="296F94D7" w:rsidR="00815E68" w:rsidRDefault="00815E68">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_Toc164928499 \h </w:instrText>
      </w:r>
      <w:r>
        <w:rPr>
          <w:noProof/>
        </w:rPr>
      </w:r>
      <w:r>
        <w:rPr>
          <w:noProof/>
        </w:rPr>
        <w:fldChar w:fldCharType="separate"/>
      </w:r>
      <w:r>
        <w:rPr>
          <w:noProof/>
        </w:rPr>
        <w:t>211</w:t>
      </w:r>
      <w:r>
        <w:rPr>
          <w:noProof/>
        </w:rPr>
        <w:fldChar w:fldCharType="end"/>
      </w:r>
    </w:p>
    <w:p w14:paraId="029D75BA" w14:textId="615A047E" w:rsidR="00815E68" w:rsidRDefault="00815E68">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_Toc164928500 \h </w:instrText>
      </w:r>
      <w:r>
        <w:rPr>
          <w:noProof/>
        </w:rPr>
      </w:r>
      <w:r>
        <w:rPr>
          <w:noProof/>
        </w:rPr>
        <w:fldChar w:fldCharType="separate"/>
      </w:r>
      <w:r>
        <w:rPr>
          <w:noProof/>
        </w:rPr>
        <w:t>211</w:t>
      </w:r>
      <w:r>
        <w:rPr>
          <w:noProof/>
        </w:rPr>
        <w:fldChar w:fldCharType="end"/>
      </w:r>
    </w:p>
    <w:p w14:paraId="6DBA141E" w14:textId="226EBF51" w:rsidR="00815E68" w:rsidRDefault="00815E68">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_Toc164928501 \h </w:instrText>
      </w:r>
      <w:r>
        <w:rPr>
          <w:noProof/>
        </w:rPr>
      </w:r>
      <w:r>
        <w:rPr>
          <w:noProof/>
        </w:rPr>
        <w:fldChar w:fldCharType="separate"/>
      </w:r>
      <w:r>
        <w:rPr>
          <w:noProof/>
        </w:rPr>
        <w:t>211</w:t>
      </w:r>
      <w:r>
        <w:rPr>
          <w:noProof/>
        </w:rPr>
        <w:fldChar w:fldCharType="end"/>
      </w:r>
    </w:p>
    <w:p w14:paraId="16A2C1E8" w14:textId="5AE5DC33" w:rsidR="00815E68" w:rsidRDefault="00815E68">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_Toc164928502 \h </w:instrText>
      </w:r>
      <w:r>
        <w:rPr>
          <w:noProof/>
        </w:rPr>
      </w:r>
      <w:r>
        <w:rPr>
          <w:noProof/>
        </w:rPr>
        <w:fldChar w:fldCharType="separate"/>
      </w:r>
      <w:r>
        <w:rPr>
          <w:noProof/>
        </w:rPr>
        <w:t>211</w:t>
      </w:r>
      <w:r>
        <w:rPr>
          <w:noProof/>
        </w:rPr>
        <w:fldChar w:fldCharType="end"/>
      </w:r>
    </w:p>
    <w:p w14:paraId="7CF5A730" w14:textId="4F83B32E" w:rsidR="00815E68" w:rsidRDefault="00815E68">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_Toc164928503 \h </w:instrText>
      </w:r>
      <w:r>
        <w:rPr>
          <w:noProof/>
        </w:rPr>
      </w:r>
      <w:r>
        <w:rPr>
          <w:noProof/>
        </w:rPr>
        <w:fldChar w:fldCharType="separate"/>
      </w:r>
      <w:r>
        <w:rPr>
          <w:noProof/>
        </w:rPr>
        <w:t>212</w:t>
      </w:r>
      <w:r>
        <w:rPr>
          <w:noProof/>
        </w:rPr>
        <w:fldChar w:fldCharType="end"/>
      </w:r>
    </w:p>
    <w:p w14:paraId="771BC855" w14:textId="3A00D309" w:rsidR="00815E68" w:rsidRDefault="00815E68">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_Toc164928504 \h </w:instrText>
      </w:r>
      <w:r>
        <w:rPr>
          <w:noProof/>
        </w:rPr>
      </w:r>
      <w:r>
        <w:rPr>
          <w:noProof/>
        </w:rPr>
        <w:fldChar w:fldCharType="separate"/>
      </w:r>
      <w:r>
        <w:rPr>
          <w:noProof/>
        </w:rPr>
        <w:t>212</w:t>
      </w:r>
      <w:r>
        <w:rPr>
          <w:noProof/>
        </w:rPr>
        <w:fldChar w:fldCharType="end"/>
      </w:r>
    </w:p>
    <w:p w14:paraId="7FE1544B" w14:textId="6DB4B312" w:rsidR="00815E68" w:rsidRDefault="00815E68">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_Toc164928505 \h </w:instrText>
      </w:r>
      <w:r>
        <w:rPr>
          <w:noProof/>
        </w:rPr>
      </w:r>
      <w:r>
        <w:rPr>
          <w:noProof/>
        </w:rPr>
        <w:fldChar w:fldCharType="separate"/>
      </w:r>
      <w:r>
        <w:rPr>
          <w:noProof/>
        </w:rPr>
        <w:t>212</w:t>
      </w:r>
      <w:r>
        <w:rPr>
          <w:noProof/>
        </w:rPr>
        <w:fldChar w:fldCharType="end"/>
      </w:r>
    </w:p>
    <w:p w14:paraId="026BC559" w14:textId="60AE36D4" w:rsidR="00815E68" w:rsidRDefault="00815E68">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_Toc164928506 \h </w:instrText>
      </w:r>
      <w:r>
        <w:rPr>
          <w:noProof/>
        </w:rPr>
      </w:r>
      <w:r>
        <w:rPr>
          <w:noProof/>
        </w:rPr>
        <w:fldChar w:fldCharType="separate"/>
      </w:r>
      <w:r>
        <w:rPr>
          <w:noProof/>
        </w:rPr>
        <w:t>212</w:t>
      </w:r>
      <w:r>
        <w:rPr>
          <w:noProof/>
        </w:rPr>
        <w:fldChar w:fldCharType="end"/>
      </w:r>
    </w:p>
    <w:p w14:paraId="7B7EA3CC" w14:textId="64988D0D"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AA0DD1">
        <w:rPr>
          <w:noProof/>
          <w:lang w:val="en-US"/>
        </w:rPr>
        <w:t>NSCE_NetworkSliceAdaptation</w:t>
      </w:r>
      <w:r>
        <w:rPr>
          <w:noProof/>
        </w:rPr>
        <w:t xml:space="preserve"> API</w:t>
      </w:r>
      <w:r>
        <w:rPr>
          <w:noProof/>
        </w:rPr>
        <w:tab/>
      </w:r>
      <w:r>
        <w:rPr>
          <w:noProof/>
        </w:rPr>
        <w:fldChar w:fldCharType="begin"/>
      </w:r>
      <w:r>
        <w:rPr>
          <w:noProof/>
        </w:rPr>
        <w:instrText xml:space="preserve"> PAGEREF _Toc164928507 \h </w:instrText>
      </w:r>
      <w:r>
        <w:rPr>
          <w:noProof/>
        </w:rPr>
      </w:r>
      <w:r>
        <w:rPr>
          <w:noProof/>
        </w:rPr>
        <w:fldChar w:fldCharType="separate"/>
      </w:r>
      <w:r>
        <w:rPr>
          <w:noProof/>
        </w:rPr>
        <w:t>212</w:t>
      </w:r>
      <w:r>
        <w:rPr>
          <w:noProof/>
        </w:rPr>
        <w:fldChar w:fldCharType="end"/>
      </w:r>
    </w:p>
    <w:p w14:paraId="445EB95B" w14:textId="465EA5E4"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_Toc164928508 \h </w:instrText>
      </w:r>
      <w:r>
        <w:rPr>
          <w:noProof/>
        </w:rPr>
      </w:r>
      <w:r>
        <w:rPr>
          <w:noProof/>
        </w:rPr>
        <w:fldChar w:fldCharType="separate"/>
      </w:r>
      <w:r>
        <w:rPr>
          <w:noProof/>
        </w:rPr>
        <w:t>212</w:t>
      </w:r>
      <w:r>
        <w:rPr>
          <w:noProof/>
        </w:rPr>
        <w:fldChar w:fldCharType="end"/>
      </w:r>
    </w:p>
    <w:p w14:paraId="00F9A65D" w14:textId="5B78F2A9"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_Toc164928509 \h </w:instrText>
      </w:r>
      <w:r>
        <w:rPr>
          <w:noProof/>
        </w:rPr>
      </w:r>
      <w:r>
        <w:rPr>
          <w:noProof/>
        </w:rPr>
        <w:fldChar w:fldCharType="separate"/>
      </w:r>
      <w:r>
        <w:rPr>
          <w:noProof/>
        </w:rPr>
        <w:t>213</w:t>
      </w:r>
      <w:r>
        <w:rPr>
          <w:noProof/>
        </w:rPr>
        <w:fldChar w:fldCharType="end"/>
      </w:r>
    </w:p>
    <w:p w14:paraId="046FEA26" w14:textId="7C1FDB98"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_Toc164928510 \h </w:instrText>
      </w:r>
      <w:r>
        <w:rPr>
          <w:noProof/>
        </w:rPr>
      </w:r>
      <w:r>
        <w:rPr>
          <w:noProof/>
        </w:rPr>
        <w:fldChar w:fldCharType="separate"/>
      </w:r>
      <w:r>
        <w:rPr>
          <w:noProof/>
        </w:rPr>
        <w:t>213</w:t>
      </w:r>
      <w:r>
        <w:rPr>
          <w:noProof/>
        </w:rPr>
        <w:fldChar w:fldCharType="end"/>
      </w:r>
    </w:p>
    <w:p w14:paraId="5476554C" w14:textId="68A9F59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_Toc164928511 \h </w:instrText>
      </w:r>
      <w:r>
        <w:rPr>
          <w:noProof/>
        </w:rPr>
      </w:r>
      <w:r>
        <w:rPr>
          <w:noProof/>
        </w:rPr>
        <w:fldChar w:fldCharType="separate"/>
      </w:r>
      <w:r>
        <w:rPr>
          <w:noProof/>
        </w:rPr>
        <w:t>213</w:t>
      </w:r>
      <w:r>
        <w:rPr>
          <w:noProof/>
        </w:rPr>
        <w:fldChar w:fldCharType="end"/>
      </w:r>
    </w:p>
    <w:p w14:paraId="5AB3315D" w14:textId="4071E29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_Toc164928512 \h </w:instrText>
      </w:r>
      <w:r>
        <w:rPr>
          <w:noProof/>
        </w:rPr>
      </w:r>
      <w:r>
        <w:rPr>
          <w:noProof/>
        </w:rPr>
        <w:fldChar w:fldCharType="separate"/>
      </w:r>
      <w:r>
        <w:rPr>
          <w:noProof/>
        </w:rPr>
        <w:t>213</w:t>
      </w:r>
      <w:r>
        <w:rPr>
          <w:noProof/>
        </w:rPr>
        <w:fldChar w:fldCharType="end"/>
      </w:r>
    </w:p>
    <w:p w14:paraId="277994D4" w14:textId="3B8791B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_Toc164928513 \h </w:instrText>
      </w:r>
      <w:r>
        <w:rPr>
          <w:noProof/>
        </w:rPr>
      </w:r>
      <w:r>
        <w:rPr>
          <w:noProof/>
        </w:rPr>
        <w:fldChar w:fldCharType="separate"/>
      </w:r>
      <w:r>
        <w:rPr>
          <w:noProof/>
        </w:rPr>
        <w:t>213</w:t>
      </w:r>
      <w:r>
        <w:rPr>
          <w:noProof/>
        </w:rPr>
        <w:fldChar w:fldCharType="end"/>
      </w:r>
    </w:p>
    <w:p w14:paraId="7E4F4CE6" w14:textId="3F716D5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_Toc164928514 \h </w:instrText>
      </w:r>
      <w:r>
        <w:rPr>
          <w:noProof/>
        </w:rPr>
      </w:r>
      <w:r>
        <w:rPr>
          <w:noProof/>
        </w:rPr>
        <w:fldChar w:fldCharType="separate"/>
      </w:r>
      <w:r>
        <w:rPr>
          <w:noProof/>
        </w:rPr>
        <w:t>213</w:t>
      </w:r>
      <w:r>
        <w:rPr>
          <w:noProof/>
        </w:rPr>
        <w:fldChar w:fldCharType="end"/>
      </w:r>
    </w:p>
    <w:p w14:paraId="4346031F" w14:textId="7108DF6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_Toc164928515 \h </w:instrText>
      </w:r>
      <w:r>
        <w:rPr>
          <w:noProof/>
        </w:rPr>
      </w:r>
      <w:r>
        <w:rPr>
          <w:noProof/>
        </w:rPr>
        <w:fldChar w:fldCharType="separate"/>
      </w:r>
      <w:r>
        <w:rPr>
          <w:noProof/>
        </w:rPr>
        <w:t>213</w:t>
      </w:r>
      <w:r>
        <w:rPr>
          <w:noProof/>
        </w:rPr>
        <w:fldChar w:fldCharType="end"/>
      </w:r>
    </w:p>
    <w:p w14:paraId="6FF2A7EE" w14:textId="7ACF8FAC"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_Toc164928516 \h </w:instrText>
      </w:r>
      <w:r>
        <w:rPr>
          <w:noProof/>
        </w:rPr>
      </w:r>
      <w:r>
        <w:rPr>
          <w:noProof/>
        </w:rPr>
        <w:fldChar w:fldCharType="separate"/>
      </w:r>
      <w:r>
        <w:rPr>
          <w:noProof/>
        </w:rPr>
        <w:t>214</w:t>
      </w:r>
      <w:r>
        <w:rPr>
          <w:noProof/>
        </w:rPr>
        <w:fldChar w:fldCharType="end"/>
      </w:r>
    </w:p>
    <w:p w14:paraId="4B215656" w14:textId="22CD40C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_Toc164928517 \h </w:instrText>
      </w:r>
      <w:r>
        <w:rPr>
          <w:noProof/>
        </w:rPr>
      </w:r>
      <w:r>
        <w:rPr>
          <w:noProof/>
        </w:rPr>
        <w:fldChar w:fldCharType="separate"/>
      </w:r>
      <w:r>
        <w:rPr>
          <w:noProof/>
        </w:rPr>
        <w:t>214</w:t>
      </w:r>
      <w:r>
        <w:rPr>
          <w:noProof/>
        </w:rPr>
        <w:fldChar w:fldCharType="end"/>
      </w:r>
    </w:p>
    <w:p w14:paraId="58FA0B44" w14:textId="580AE58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_Toc164928518 \h </w:instrText>
      </w:r>
      <w:r>
        <w:rPr>
          <w:noProof/>
        </w:rPr>
      </w:r>
      <w:r>
        <w:rPr>
          <w:noProof/>
        </w:rPr>
        <w:fldChar w:fldCharType="separate"/>
      </w:r>
      <w:r>
        <w:rPr>
          <w:noProof/>
        </w:rPr>
        <w:t>215</w:t>
      </w:r>
      <w:r>
        <w:rPr>
          <w:noProof/>
        </w:rPr>
        <w:fldChar w:fldCharType="end"/>
      </w:r>
    </w:p>
    <w:p w14:paraId="0B8F0A5F" w14:textId="0D17A1C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_Toc164928519 \h </w:instrText>
      </w:r>
      <w:r>
        <w:rPr>
          <w:noProof/>
        </w:rPr>
      </w:r>
      <w:r>
        <w:rPr>
          <w:noProof/>
        </w:rPr>
        <w:fldChar w:fldCharType="separate"/>
      </w:r>
      <w:r>
        <w:rPr>
          <w:noProof/>
        </w:rPr>
        <w:t>215</w:t>
      </w:r>
      <w:r>
        <w:rPr>
          <w:noProof/>
        </w:rPr>
        <w:fldChar w:fldCharType="end"/>
      </w:r>
    </w:p>
    <w:p w14:paraId="098D89C0" w14:textId="782357B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_Toc164928520 \h </w:instrText>
      </w:r>
      <w:r>
        <w:rPr>
          <w:noProof/>
        </w:rPr>
      </w:r>
      <w:r>
        <w:rPr>
          <w:noProof/>
        </w:rPr>
        <w:fldChar w:fldCharType="separate"/>
      </w:r>
      <w:r>
        <w:rPr>
          <w:noProof/>
        </w:rPr>
        <w:t>215</w:t>
      </w:r>
      <w:r>
        <w:rPr>
          <w:noProof/>
        </w:rPr>
        <w:fldChar w:fldCharType="end"/>
      </w:r>
    </w:p>
    <w:p w14:paraId="15EA36D0" w14:textId="079B077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_Toc164928521 \h </w:instrText>
      </w:r>
      <w:r>
        <w:rPr>
          <w:noProof/>
        </w:rPr>
      </w:r>
      <w:r>
        <w:rPr>
          <w:noProof/>
        </w:rPr>
        <w:fldChar w:fldCharType="separate"/>
      </w:r>
      <w:r>
        <w:rPr>
          <w:noProof/>
        </w:rPr>
        <w:t>215</w:t>
      </w:r>
      <w:r>
        <w:rPr>
          <w:noProof/>
        </w:rPr>
        <w:fldChar w:fldCharType="end"/>
      </w:r>
    </w:p>
    <w:p w14:paraId="5545758B" w14:textId="3E426658"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_Toc164928522 \h </w:instrText>
      </w:r>
      <w:r>
        <w:rPr>
          <w:noProof/>
        </w:rPr>
      </w:r>
      <w:r>
        <w:rPr>
          <w:noProof/>
        </w:rPr>
        <w:fldChar w:fldCharType="separate"/>
      </w:r>
      <w:r>
        <w:rPr>
          <w:noProof/>
        </w:rPr>
        <w:t>216</w:t>
      </w:r>
      <w:r>
        <w:rPr>
          <w:noProof/>
        </w:rPr>
        <w:fldChar w:fldCharType="end"/>
      </w:r>
    </w:p>
    <w:p w14:paraId="64BB473C" w14:textId="2E9E198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_Toc164928523 \h </w:instrText>
      </w:r>
      <w:r>
        <w:rPr>
          <w:noProof/>
        </w:rPr>
      </w:r>
      <w:r>
        <w:rPr>
          <w:noProof/>
        </w:rPr>
        <w:fldChar w:fldCharType="separate"/>
      </w:r>
      <w:r>
        <w:rPr>
          <w:noProof/>
        </w:rPr>
        <w:t>216</w:t>
      </w:r>
      <w:r>
        <w:rPr>
          <w:noProof/>
        </w:rPr>
        <w:fldChar w:fldCharType="end"/>
      </w:r>
    </w:p>
    <w:p w14:paraId="7FA8BEA8" w14:textId="2183750E"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_Toc164928524 \h </w:instrText>
      </w:r>
      <w:r>
        <w:rPr>
          <w:noProof/>
        </w:rPr>
      </w:r>
      <w:r>
        <w:rPr>
          <w:noProof/>
        </w:rPr>
        <w:fldChar w:fldCharType="separate"/>
      </w:r>
      <w:r>
        <w:rPr>
          <w:noProof/>
        </w:rPr>
        <w:t>217</w:t>
      </w:r>
      <w:r>
        <w:rPr>
          <w:noProof/>
        </w:rPr>
        <w:fldChar w:fldCharType="end"/>
      </w:r>
    </w:p>
    <w:p w14:paraId="07A72886" w14:textId="7D40A49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_Toc164928525 \h </w:instrText>
      </w:r>
      <w:r>
        <w:rPr>
          <w:noProof/>
        </w:rPr>
      </w:r>
      <w:r>
        <w:rPr>
          <w:noProof/>
        </w:rPr>
        <w:fldChar w:fldCharType="separate"/>
      </w:r>
      <w:r>
        <w:rPr>
          <w:noProof/>
        </w:rPr>
        <w:t>217</w:t>
      </w:r>
      <w:r>
        <w:rPr>
          <w:noProof/>
        </w:rPr>
        <w:fldChar w:fldCharType="end"/>
      </w:r>
    </w:p>
    <w:p w14:paraId="32CA48F7" w14:textId="0D8353A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_Toc164928526 \h </w:instrText>
      </w:r>
      <w:r>
        <w:rPr>
          <w:noProof/>
        </w:rPr>
      </w:r>
      <w:r>
        <w:rPr>
          <w:noProof/>
        </w:rPr>
        <w:fldChar w:fldCharType="separate"/>
      </w:r>
      <w:r>
        <w:rPr>
          <w:noProof/>
        </w:rPr>
        <w:t>217</w:t>
      </w:r>
      <w:r>
        <w:rPr>
          <w:noProof/>
        </w:rPr>
        <w:fldChar w:fldCharType="end"/>
      </w:r>
    </w:p>
    <w:p w14:paraId="155DEC9F" w14:textId="1DDE973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_Toc164928527 \h </w:instrText>
      </w:r>
      <w:r>
        <w:rPr>
          <w:noProof/>
        </w:rPr>
      </w:r>
      <w:r>
        <w:rPr>
          <w:noProof/>
        </w:rPr>
        <w:fldChar w:fldCharType="separate"/>
      </w:r>
      <w:r>
        <w:rPr>
          <w:noProof/>
        </w:rPr>
        <w:t>217</w:t>
      </w:r>
      <w:r>
        <w:rPr>
          <w:noProof/>
        </w:rPr>
        <w:fldChar w:fldCharType="end"/>
      </w:r>
    </w:p>
    <w:p w14:paraId="4F4B4EC7" w14:textId="72894D1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_Toc164928528 \h </w:instrText>
      </w:r>
      <w:r>
        <w:rPr>
          <w:noProof/>
        </w:rPr>
      </w:r>
      <w:r>
        <w:rPr>
          <w:noProof/>
        </w:rPr>
        <w:fldChar w:fldCharType="separate"/>
      </w:r>
      <w:r>
        <w:rPr>
          <w:noProof/>
        </w:rPr>
        <w:t>218</w:t>
      </w:r>
      <w:r>
        <w:rPr>
          <w:noProof/>
        </w:rPr>
        <w:fldChar w:fldCharType="end"/>
      </w:r>
    </w:p>
    <w:p w14:paraId="1719F8EB" w14:textId="33FF917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_Toc164928529 \h </w:instrText>
      </w:r>
      <w:r>
        <w:rPr>
          <w:noProof/>
        </w:rPr>
      </w:r>
      <w:r>
        <w:rPr>
          <w:noProof/>
        </w:rPr>
        <w:fldChar w:fldCharType="separate"/>
      </w:r>
      <w:r>
        <w:rPr>
          <w:noProof/>
        </w:rPr>
        <w:t>218</w:t>
      </w:r>
      <w:r>
        <w:rPr>
          <w:noProof/>
        </w:rPr>
        <w:fldChar w:fldCharType="end"/>
      </w:r>
    </w:p>
    <w:p w14:paraId="5A6F13EE" w14:textId="77E961B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_Toc164928530 \h </w:instrText>
      </w:r>
      <w:r>
        <w:rPr>
          <w:noProof/>
        </w:rPr>
      </w:r>
      <w:r>
        <w:rPr>
          <w:noProof/>
        </w:rPr>
        <w:fldChar w:fldCharType="separate"/>
      </w:r>
      <w:r>
        <w:rPr>
          <w:noProof/>
        </w:rPr>
        <w:t>218</w:t>
      </w:r>
      <w:r>
        <w:rPr>
          <w:noProof/>
        </w:rPr>
        <w:fldChar w:fldCharType="end"/>
      </w:r>
    </w:p>
    <w:p w14:paraId="725C7304" w14:textId="03F8CEA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_Toc164928531 \h </w:instrText>
      </w:r>
      <w:r>
        <w:rPr>
          <w:noProof/>
        </w:rPr>
      </w:r>
      <w:r>
        <w:rPr>
          <w:noProof/>
        </w:rPr>
        <w:fldChar w:fldCharType="separate"/>
      </w:r>
      <w:r>
        <w:rPr>
          <w:noProof/>
        </w:rPr>
        <w:t>218</w:t>
      </w:r>
      <w:r>
        <w:rPr>
          <w:noProof/>
        </w:rPr>
        <w:fldChar w:fldCharType="end"/>
      </w:r>
    </w:p>
    <w:p w14:paraId="5FB54D53" w14:textId="4B236E0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_Toc164928532 \h </w:instrText>
      </w:r>
      <w:r>
        <w:rPr>
          <w:noProof/>
        </w:rPr>
      </w:r>
      <w:r>
        <w:rPr>
          <w:noProof/>
        </w:rPr>
        <w:fldChar w:fldCharType="separate"/>
      </w:r>
      <w:r>
        <w:rPr>
          <w:noProof/>
        </w:rPr>
        <w:t>219</w:t>
      </w:r>
      <w:r>
        <w:rPr>
          <w:noProof/>
        </w:rPr>
        <w:fldChar w:fldCharType="end"/>
      </w:r>
    </w:p>
    <w:p w14:paraId="49644025" w14:textId="2F1A31B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sidRPr="00AA0DD1">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_Toc164928533 \h </w:instrText>
      </w:r>
      <w:r>
        <w:rPr>
          <w:noProof/>
        </w:rPr>
      </w:r>
      <w:r>
        <w:rPr>
          <w:noProof/>
        </w:rPr>
        <w:fldChar w:fldCharType="separate"/>
      </w:r>
      <w:r>
        <w:rPr>
          <w:noProof/>
        </w:rPr>
        <w:t>219</w:t>
      </w:r>
      <w:r>
        <w:rPr>
          <w:noProof/>
        </w:rPr>
        <w:fldChar w:fldCharType="end"/>
      </w:r>
    </w:p>
    <w:p w14:paraId="25FDA0DD" w14:textId="5EA5E60E"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_Toc164928534 \h </w:instrText>
      </w:r>
      <w:r>
        <w:rPr>
          <w:noProof/>
        </w:rPr>
      </w:r>
      <w:r>
        <w:rPr>
          <w:noProof/>
        </w:rPr>
        <w:fldChar w:fldCharType="separate"/>
      </w:r>
      <w:r>
        <w:rPr>
          <w:noProof/>
        </w:rPr>
        <w:t>219</w:t>
      </w:r>
      <w:r>
        <w:rPr>
          <w:noProof/>
        </w:rPr>
        <w:fldChar w:fldCharType="end"/>
      </w:r>
    </w:p>
    <w:p w14:paraId="0E10F476" w14:textId="4359F69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lastRenderedPageBreak/>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_Toc164928535 \h </w:instrText>
      </w:r>
      <w:r>
        <w:rPr>
          <w:noProof/>
        </w:rPr>
      </w:r>
      <w:r>
        <w:rPr>
          <w:noProof/>
        </w:rPr>
        <w:fldChar w:fldCharType="separate"/>
      </w:r>
      <w:r>
        <w:rPr>
          <w:noProof/>
        </w:rPr>
        <w:t>219</w:t>
      </w:r>
      <w:r>
        <w:rPr>
          <w:noProof/>
        </w:rPr>
        <w:fldChar w:fldCharType="end"/>
      </w:r>
    </w:p>
    <w:p w14:paraId="3B7F12DB" w14:textId="44769EDB"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_Toc164928536 \h </w:instrText>
      </w:r>
      <w:r>
        <w:rPr>
          <w:noProof/>
        </w:rPr>
      </w:r>
      <w:r>
        <w:rPr>
          <w:noProof/>
        </w:rPr>
        <w:fldChar w:fldCharType="separate"/>
      </w:r>
      <w:r>
        <w:rPr>
          <w:noProof/>
        </w:rPr>
        <w:t>220</w:t>
      </w:r>
      <w:r>
        <w:rPr>
          <w:noProof/>
        </w:rPr>
        <w:fldChar w:fldCharType="end"/>
      </w:r>
    </w:p>
    <w:p w14:paraId="15033A0C" w14:textId="289AB3B1"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_Toc164928537 \h </w:instrText>
      </w:r>
      <w:r>
        <w:rPr>
          <w:noProof/>
        </w:rPr>
      </w:r>
      <w:r>
        <w:rPr>
          <w:noProof/>
        </w:rPr>
        <w:fldChar w:fldCharType="separate"/>
      </w:r>
      <w:r>
        <w:rPr>
          <w:noProof/>
        </w:rPr>
        <w:t>220</w:t>
      </w:r>
      <w:r>
        <w:rPr>
          <w:noProof/>
        </w:rPr>
        <w:fldChar w:fldCharType="end"/>
      </w:r>
    </w:p>
    <w:p w14:paraId="37D693B6" w14:textId="703EB5C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_Toc164928538 \h </w:instrText>
      </w:r>
      <w:r>
        <w:rPr>
          <w:noProof/>
        </w:rPr>
      </w:r>
      <w:r>
        <w:rPr>
          <w:noProof/>
        </w:rPr>
        <w:fldChar w:fldCharType="separate"/>
      </w:r>
      <w:r>
        <w:rPr>
          <w:noProof/>
        </w:rPr>
        <w:t>220</w:t>
      </w:r>
      <w:r>
        <w:rPr>
          <w:noProof/>
        </w:rPr>
        <w:fldChar w:fldCharType="end"/>
      </w:r>
    </w:p>
    <w:p w14:paraId="3DED6D2E" w14:textId="1A902B5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_Toc164928539 \h </w:instrText>
      </w:r>
      <w:r>
        <w:rPr>
          <w:noProof/>
        </w:rPr>
      </w:r>
      <w:r>
        <w:rPr>
          <w:noProof/>
        </w:rPr>
        <w:fldChar w:fldCharType="separate"/>
      </w:r>
      <w:r>
        <w:rPr>
          <w:noProof/>
        </w:rPr>
        <w:t>220</w:t>
      </w:r>
      <w:r>
        <w:rPr>
          <w:noProof/>
        </w:rPr>
        <w:fldChar w:fldCharType="end"/>
      </w:r>
    </w:p>
    <w:p w14:paraId="5882632A" w14:textId="115A1E22"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_Toc164928540 \h </w:instrText>
      </w:r>
      <w:r>
        <w:rPr>
          <w:noProof/>
        </w:rPr>
      </w:r>
      <w:r>
        <w:rPr>
          <w:noProof/>
        </w:rPr>
        <w:fldChar w:fldCharType="separate"/>
      </w:r>
      <w:r>
        <w:rPr>
          <w:noProof/>
        </w:rPr>
        <w:t>220</w:t>
      </w:r>
      <w:r>
        <w:rPr>
          <w:noProof/>
        </w:rPr>
        <w:fldChar w:fldCharType="end"/>
      </w:r>
    </w:p>
    <w:p w14:paraId="1D2319DA" w14:textId="2225C65B"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_Toc164928541 \h </w:instrText>
      </w:r>
      <w:r>
        <w:rPr>
          <w:noProof/>
        </w:rPr>
      </w:r>
      <w:r>
        <w:rPr>
          <w:noProof/>
        </w:rPr>
        <w:fldChar w:fldCharType="separate"/>
      </w:r>
      <w:r>
        <w:rPr>
          <w:noProof/>
        </w:rPr>
        <w:t>220</w:t>
      </w:r>
      <w:r>
        <w:rPr>
          <w:noProof/>
        </w:rPr>
        <w:fldChar w:fldCharType="end"/>
      </w:r>
    </w:p>
    <w:p w14:paraId="66A380A2" w14:textId="6836427D"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 xml:space="preserve"> API</w:t>
      </w:r>
      <w:r>
        <w:rPr>
          <w:noProof/>
        </w:rPr>
        <w:tab/>
      </w:r>
      <w:r>
        <w:rPr>
          <w:noProof/>
        </w:rPr>
        <w:fldChar w:fldCharType="begin"/>
      </w:r>
      <w:r>
        <w:rPr>
          <w:noProof/>
        </w:rPr>
        <w:instrText xml:space="preserve"> PAGEREF _Toc164928542 \h </w:instrText>
      </w:r>
      <w:r>
        <w:rPr>
          <w:noProof/>
        </w:rPr>
      </w:r>
      <w:r>
        <w:rPr>
          <w:noProof/>
        </w:rPr>
        <w:fldChar w:fldCharType="separate"/>
      </w:r>
      <w:r>
        <w:rPr>
          <w:noProof/>
        </w:rPr>
        <w:t>220</w:t>
      </w:r>
      <w:r>
        <w:rPr>
          <w:noProof/>
        </w:rPr>
        <w:fldChar w:fldCharType="end"/>
      </w:r>
    </w:p>
    <w:p w14:paraId="298AA8C9" w14:textId="151ECE3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_Toc164928543 \h </w:instrText>
      </w:r>
      <w:r>
        <w:rPr>
          <w:noProof/>
        </w:rPr>
      </w:r>
      <w:r>
        <w:rPr>
          <w:noProof/>
        </w:rPr>
        <w:fldChar w:fldCharType="separate"/>
      </w:r>
      <w:r>
        <w:rPr>
          <w:noProof/>
        </w:rPr>
        <w:t>220</w:t>
      </w:r>
      <w:r>
        <w:rPr>
          <w:noProof/>
        </w:rPr>
        <w:fldChar w:fldCharType="end"/>
      </w:r>
    </w:p>
    <w:p w14:paraId="4779EA01" w14:textId="545BC45F"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_Toc164928544 \h </w:instrText>
      </w:r>
      <w:r>
        <w:rPr>
          <w:noProof/>
        </w:rPr>
      </w:r>
      <w:r>
        <w:rPr>
          <w:noProof/>
        </w:rPr>
        <w:fldChar w:fldCharType="separate"/>
      </w:r>
      <w:r>
        <w:rPr>
          <w:noProof/>
        </w:rPr>
        <w:t>221</w:t>
      </w:r>
      <w:r>
        <w:rPr>
          <w:noProof/>
        </w:rPr>
        <w:fldChar w:fldCharType="end"/>
      </w:r>
    </w:p>
    <w:p w14:paraId="2B13110A" w14:textId="4BD9DC00"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_Toc164928545 \h </w:instrText>
      </w:r>
      <w:r>
        <w:rPr>
          <w:noProof/>
        </w:rPr>
      </w:r>
      <w:r>
        <w:rPr>
          <w:noProof/>
        </w:rPr>
        <w:fldChar w:fldCharType="separate"/>
      </w:r>
      <w:r>
        <w:rPr>
          <w:noProof/>
        </w:rPr>
        <w:t>221</w:t>
      </w:r>
      <w:r>
        <w:rPr>
          <w:noProof/>
        </w:rPr>
        <w:fldChar w:fldCharType="end"/>
      </w:r>
    </w:p>
    <w:p w14:paraId="15817CF5" w14:textId="3BED5EE5"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_Toc164928546 \h </w:instrText>
      </w:r>
      <w:r>
        <w:rPr>
          <w:noProof/>
        </w:rPr>
      </w:r>
      <w:r>
        <w:rPr>
          <w:noProof/>
        </w:rPr>
        <w:fldChar w:fldCharType="separate"/>
      </w:r>
      <w:r>
        <w:rPr>
          <w:noProof/>
        </w:rPr>
        <w:t>221</w:t>
      </w:r>
      <w:r>
        <w:rPr>
          <w:noProof/>
        </w:rPr>
        <w:fldChar w:fldCharType="end"/>
      </w:r>
    </w:p>
    <w:p w14:paraId="23A3920E" w14:textId="58E54D3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_Toc164928547 \h </w:instrText>
      </w:r>
      <w:r>
        <w:rPr>
          <w:noProof/>
        </w:rPr>
      </w:r>
      <w:r>
        <w:rPr>
          <w:noProof/>
        </w:rPr>
        <w:fldChar w:fldCharType="separate"/>
      </w:r>
      <w:r>
        <w:rPr>
          <w:noProof/>
        </w:rPr>
        <w:t>222</w:t>
      </w:r>
      <w:r>
        <w:rPr>
          <w:noProof/>
        </w:rPr>
        <w:fldChar w:fldCharType="end"/>
      </w:r>
    </w:p>
    <w:p w14:paraId="5526EEC3" w14:textId="6F46740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_Toc164928548 \h </w:instrText>
      </w:r>
      <w:r>
        <w:rPr>
          <w:noProof/>
        </w:rPr>
      </w:r>
      <w:r>
        <w:rPr>
          <w:noProof/>
        </w:rPr>
        <w:fldChar w:fldCharType="separate"/>
      </w:r>
      <w:r>
        <w:rPr>
          <w:noProof/>
        </w:rPr>
        <w:t>222</w:t>
      </w:r>
      <w:r>
        <w:rPr>
          <w:noProof/>
        </w:rPr>
        <w:fldChar w:fldCharType="end"/>
      </w:r>
    </w:p>
    <w:p w14:paraId="51A29A36" w14:textId="677A311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_Toc164928549 \h </w:instrText>
      </w:r>
      <w:r>
        <w:rPr>
          <w:noProof/>
        </w:rPr>
      </w:r>
      <w:r>
        <w:rPr>
          <w:noProof/>
        </w:rPr>
        <w:fldChar w:fldCharType="separate"/>
      </w:r>
      <w:r>
        <w:rPr>
          <w:noProof/>
        </w:rPr>
        <w:t>222</w:t>
      </w:r>
      <w:r>
        <w:rPr>
          <w:noProof/>
        </w:rPr>
        <w:fldChar w:fldCharType="end"/>
      </w:r>
    </w:p>
    <w:p w14:paraId="6602EE9E" w14:textId="1EECCBB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_Toc164928550 \h </w:instrText>
      </w:r>
      <w:r>
        <w:rPr>
          <w:noProof/>
        </w:rPr>
      </w:r>
      <w:r>
        <w:rPr>
          <w:noProof/>
        </w:rPr>
        <w:fldChar w:fldCharType="separate"/>
      </w:r>
      <w:r>
        <w:rPr>
          <w:noProof/>
        </w:rPr>
        <w:t>222</w:t>
      </w:r>
      <w:r>
        <w:rPr>
          <w:noProof/>
        </w:rPr>
        <w:fldChar w:fldCharType="end"/>
      </w:r>
    </w:p>
    <w:p w14:paraId="19891DE9" w14:textId="330CDE15"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_Toc164928551 \h </w:instrText>
      </w:r>
      <w:r>
        <w:rPr>
          <w:noProof/>
        </w:rPr>
      </w:r>
      <w:r>
        <w:rPr>
          <w:noProof/>
        </w:rPr>
        <w:fldChar w:fldCharType="separate"/>
      </w:r>
      <w:r>
        <w:rPr>
          <w:noProof/>
        </w:rPr>
        <w:t>222</w:t>
      </w:r>
      <w:r>
        <w:rPr>
          <w:noProof/>
        </w:rPr>
        <w:fldChar w:fldCharType="end"/>
      </w:r>
    </w:p>
    <w:p w14:paraId="3C4D2672" w14:textId="6DEBA50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_Toc164928552 \h </w:instrText>
      </w:r>
      <w:r>
        <w:rPr>
          <w:noProof/>
        </w:rPr>
      </w:r>
      <w:r>
        <w:rPr>
          <w:noProof/>
        </w:rPr>
        <w:fldChar w:fldCharType="separate"/>
      </w:r>
      <w:r>
        <w:rPr>
          <w:noProof/>
        </w:rPr>
        <w:t>223</w:t>
      </w:r>
      <w:r>
        <w:rPr>
          <w:noProof/>
        </w:rPr>
        <w:fldChar w:fldCharType="end"/>
      </w:r>
    </w:p>
    <w:p w14:paraId="76C8C318" w14:textId="7828967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_Toc164928553 \h </w:instrText>
      </w:r>
      <w:r>
        <w:rPr>
          <w:noProof/>
        </w:rPr>
      </w:r>
      <w:r>
        <w:rPr>
          <w:noProof/>
        </w:rPr>
        <w:fldChar w:fldCharType="separate"/>
      </w:r>
      <w:r>
        <w:rPr>
          <w:noProof/>
        </w:rPr>
        <w:t>223</w:t>
      </w:r>
      <w:r>
        <w:rPr>
          <w:noProof/>
        </w:rPr>
        <w:fldChar w:fldCharType="end"/>
      </w:r>
    </w:p>
    <w:p w14:paraId="0EF16E33" w14:textId="10A4171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_Toc164928554 \h </w:instrText>
      </w:r>
      <w:r>
        <w:rPr>
          <w:noProof/>
        </w:rPr>
      </w:r>
      <w:r>
        <w:rPr>
          <w:noProof/>
        </w:rPr>
        <w:fldChar w:fldCharType="separate"/>
      </w:r>
      <w:r>
        <w:rPr>
          <w:noProof/>
        </w:rPr>
        <w:t>223</w:t>
      </w:r>
      <w:r>
        <w:rPr>
          <w:noProof/>
        </w:rPr>
        <w:fldChar w:fldCharType="end"/>
      </w:r>
    </w:p>
    <w:p w14:paraId="5F1D6561" w14:textId="623FE1F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_Toc164928555 \h </w:instrText>
      </w:r>
      <w:r>
        <w:rPr>
          <w:noProof/>
        </w:rPr>
      </w:r>
      <w:r>
        <w:rPr>
          <w:noProof/>
        </w:rPr>
        <w:fldChar w:fldCharType="separate"/>
      </w:r>
      <w:r>
        <w:rPr>
          <w:noProof/>
        </w:rPr>
        <w:t>223</w:t>
      </w:r>
      <w:r>
        <w:rPr>
          <w:noProof/>
        </w:rPr>
        <w:fldChar w:fldCharType="end"/>
      </w:r>
    </w:p>
    <w:p w14:paraId="05C725B0" w14:textId="2F69E28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_Toc164928556 \h </w:instrText>
      </w:r>
      <w:r>
        <w:rPr>
          <w:noProof/>
        </w:rPr>
      </w:r>
      <w:r>
        <w:rPr>
          <w:noProof/>
        </w:rPr>
        <w:fldChar w:fldCharType="separate"/>
      </w:r>
      <w:r>
        <w:rPr>
          <w:noProof/>
        </w:rPr>
        <w:t>223</w:t>
      </w:r>
      <w:r>
        <w:rPr>
          <w:noProof/>
        </w:rPr>
        <w:fldChar w:fldCharType="end"/>
      </w:r>
    </w:p>
    <w:p w14:paraId="43FD968C" w14:textId="37E786EC"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_Toc164928557 \h </w:instrText>
      </w:r>
      <w:r>
        <w:rPr>
          <w:noProof/>
        </w:rPr>
      </w:r>
      <w:r>
        <w:rPr>
          <w:noProof/>
        </w:rPr>
        <w:fldChar w:fldCharType="separate"/>
      </w:r>
      <w:r>
        <w:rPr>
          <w:noProof/>
        </w:rPr>
        <w:t>223</w:t>
      </w:r>
      <w:r>
        <w:rPr>
          <w:noProof/>
        </w:rPr>
        <w:fldChar w:fldCharType="end"/>
      </w:r>
    </w:p>
    <w:p w14:paraId="728548E1" w14:textId="47043995"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_Toc164928558 \h </w:instrText>
      </w:r>
      <w:r>
        <w:rPr>
          <w:noProof/>
        </w:rPr>
      </w:r>
      <w:r>
        <w:rPr>
          <w:noProof/>
        </w:rPr>
        <w:fldChar w:fldCharType="separate"/>
      </w:r>
      <w:r>
        <w:rPr>
          <w:noProof/>
        </w:rPr>
        <w:t>224</w:t>
      </w:r>
      <w:r>
        <w:rPr>
          <w:noProof/>
        </w:rPr>
        <w:fldChar w:fldCharType="end"/>
      </w:r>
    </w:p>
    <w:p w14:paraId="7E49DFA3" w14:textId="7E1FC705"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_Toc164928559 \h </w:instrText>
      </w:r>
      <w:r>
        <w:rPr>
          <w:noProof/>
        </w:rPr>
      </w:r>
      <w:r>
        <w:rPr>
          <w:noProof/>
        </w:rPr>
        <w:fldChar w:fldCharType="separate"/>
      </w:r>
      <w:r>
        <w:rPr>
          <w:noProof/>
        </w:rPr>
        <w:t>225</w:t>
      </w:r>
      <w:r>
        <w:rPr>
          <w:noProof/>
        </w:rPr>
        <w:fldChar w:fldCharType="end"/>
      </w:r>
    </w:p>
    <w:p w14:paraId="731572D0" w14:textId="15ADFAF0"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_Toc164928560 \h </w:instrText>
      </w:r>
      <w:r>
        <w:rPr>
          <w:noProof/>
        </w:rPr>
      </w:r>
      <w:r>
        <w:rPr>
          <w:noProof/>
        </w:rPr>
        <w:fldChar w:fldCharType="separate"/>
      </w:r>
      <w:r>
        <w:rPr>
          <w:noProof/>
        </w:rPr>
        <w:t>227</w:t>
      </w:r>
      <w:r>
        <w:rPr>
          <w:noProof/>
        </w:rPr>
        <w:fldChar w:fldCharType="end"/>
      </w:r>
    </w:p>
    <w:p w14:paraId="18E2867B" w14:textId="4880A5C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_Toc164928561 \h </w:instrText>
      </w:r>
      <w:r>
        <w:rPr>
          <w:noProof/>
        </w:rPr>
      </w:r>
      <w:r>
        <w:rPr>
          <w:noProof/>
        </w:rPr>
        <w:fldChar w:fldCharType="separate"/>
      </w:r>
      <w:r>
        <w:rPr>
          <w:noProof/>
        </w:rPr>
        <w:t>227</w:t>
      </w:r>
      <w:r>
        <w:rPr>
          <w:noProof/>
        </w:rPr>
        <w:fldChar w:fldCharType="end"/>
      </w:r>
    </w:p>
    <w:p w14:paraId="454DEC55" w14:textId="29A2CCD3"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_Toc164928562 \h </w:instrText>
      </w:r>
      <w:r>
        <w:rPr>
          <w:noProof/>
        </w:rPr>
      </w:r>
      <w:r>
        <w:rPr>
          <w:noProof/>
        </w:rPr>
        <w:fldChar w:fldCharType="separate"/>
      </w:r>
      <w:r>
        <w:rPr>
          <w:noProof/>
        </w:rPr>
        <w:t>228</w:t>
      </w:r>
      <w:r>
        <w:rPr>
          <w:noProof/>
        </w:rPr>
        <w:fldChar w:fldCharType="end"/>
      </w:r>
    </w:p>
    <w:p w14:paraId="597055F0" w14:textId="125B173D"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_Toc164928563 \h </w:instrText>
      </w:r>
      <w:r>
        <w:rPr>
          <w:noProof/>
        </w:rPr>
      </w:r>
      <w:r>
        <w:rPr>
          <w:noProof/>
        </w:rPr>
        <w:fldChar w:fldCharType="separate"/>
      </w:r>
      <w:r>
        <w:rPr>
          <w:noProof/>
        </w:rPr>
        <w:t>228</w:t>
      </w:r>
      <w:r>
        <w:rPr>
          <w:noProof/>
        </w:rPr>
        <w:fldChar w:fldCharType="end"/>
      </w:r>
    </w:p>
    <w:p w14:paraId="459DC8F4" w14:textId="7602BBFD"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_Toc164928564 \h </w:instrText>
      </w:r>
      <w:r>
        <w:rPr>
          <w:noProof/>
        </w:rPr>
      </w:r>
      <w:r>
        <w:rPr>
          <w:noProof/>
        </w:rPr>
        <w:fldChar w:fldCharType="separate"/>
      </w:r>
      <w:r>
        <w:rPr>
          <w:noProof/>
        </w:rPr>
        <w:t>228</w:t>
      </w:r>
      <w:r>
        <w:rPr>
          <w:noProof/>
        </w:rPr>
        <w:fldChar w:fldCharType="end"/>
      </w:r>
    </w:p>
    <w:p w14:paraId="513320A4" w14:textId="4CB6133F"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_Toc164928565 \h </w:instrText>
      </w:r>
      <w:r>
        <w:rPr>
          <w:noProof/>
        </w:rPr>
      </w:r>
      <w:r>
        <w:rPr>
          <w:noProof/>
        </w:rPr>
        <w:fldChar w:fldCharType="separate"/>
      </w:r>
      <w:r>
        <w:rPr>
          <w:noProof/>
        </w:rPr>
        <w:t>228</w:t>
      </w:r>
      <w:r>
        <w:rPr>
          <w:noProof/>
        </w:rPr>
        <w:fldChar w:fldCharType="end"/>
      </w:r>
    </w:p>
    <w:p w14:paraId="317811EA" w14:textId="55A0E79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_Toc164928566 \h </w:instrText>
      </w:r>
      <w:r>
        <w:rPr>
          <w:noProof/>
        </w:rPr>
      </w:r>
      <w:r>
        <w:rPr>
          <w:noProof/>
        </w:rPr>
        <w:fldChar w:fldCharType="separate"/>
      </w:r>
      <w:r>
        <w:rPr>
          <w:noProof/>
        </w:rPr>
        <w:t>228</w:t>
      </w:r>
      <w:r>
        <w:rPr>
          <w:noProof/>
        </w:rPr>
        <w:fldChar w:fldCharType="end"/>
      </w:r>
    </w:p>
    <w:p w14:paraId="66540BC8" w14:textId="094EE96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_Toc164928567 \h </w:instrText>
      </w:r>
      <w:r>
        <w:rPr>
          <w:noProof/>
        </w:rPr>
      </w:r>
      <w:r>
        <w:rPr>
          <w:noProof/>
        </w:rPr>
        <w:fldChar w:fldCharType="separate"/>
      </w:r>
      <w:r>
        <w:rPr>
          <w:noProof/>
        </w:rPr>
        <w:t>228</w:t>
      </w:r>
      <w:r>
        <w:rPr>
          <w:noProof/>
        </w:rPr>
        <w:fldChar w:fldCharType="end"/>
      </w:r>
    </w:p>
    <w:p w14:paraId="4154E653" w14:textId="77E032A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_Toc164928568 \h </w:instrText>
      </w:r>
      <w:r>
        <w:rPr>
          <w:noProof/>
        </w:rPr>
      </w:r>
      <w:r>
        <w:rPr>
          <w:noProof/>
        </w:rPr>
        <w:fldChar w:fldCharType="separate"/>
      </w:r>
      <w:r>
        <w:rPr>
          <w:noProof/>
        </w:rPr>
        <w:t>229</w:t>
      </w:r>
      <w:r>
        <w:rPr>
          <w:noProof/>
        </w:rPr>
        <w:fldChar w:fldCharType="end"/>
      </w:r>
    </w:p>
    <w:p w14:paraId="7114E2DA" w14:textId="3875031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_Toc164928569 \h </w:instrText>
      </w:r>
      <w:r>
        <w:rPr>
          <w:noProof/>
        </w:rPr>
      </w:r>
      <w:r>
        <w:rPr>
          <w:noProof/>
        </w:rPr>
        <w:fldChar w:fldCharType="separate"/>
      </w:r>
      <w:r>
        <w:rPr>
          <w:noProof/>
        </w:rPr>
        <w:t>229</w:t>
      </w:r>
      <w:r>
        <w:rPr>
          <w:noProof/>
        </w:rPr>
        <w:fldChar w:fldCharType="end"/>
      </w:r>
    </w:p>
    <w:p w14:paraId="494FCA31" w14:textId="1224685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_Toc164928570 \h </w:instrText>
      </w:r>
      <w:r>
        <w:rPr>
          <w:noProof/>
        </w:rPr>
      </w:r>
      <w:r>
        <w:rPr>
          <w:noProof/>
        </w:rPr>
        <w:fldChar w:fldCharType="separate"/>
      </w:r>
      <w:r>
        <w:rPr>
          <w:noProof/>
        </w:rPr>
        <w:t>229</w:t>
      </w:r>
      <w:r>
        <w:rPr>
          <w:noProof/>
        </w:rPr>
        <w:fldChar w:fldCharType="end"/>
      </w:r>
    </w:p>
    <w:p w14:paraId="150CA387" w14:textId="58B7499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_Toc164928571 \h </w:instrText>
      </w:r>
      <w:r>
        <w:rPr>
          <w:noProof/>
        </w:rPr>
      </w:r>
      <w:r>
        <w:rPr>
          <w:noProof/>
        </w:rPr>
        <w:fldChar w:fldCharType="separate"/>
      </w:r>
      <w:r>
        <w:rPr>
          <w:noProof/>
        </w:rPr>
        <w:t>230</w:t>
      </w:r>
      <w:r>
        <w:rPr>
          <w:noProof/>
        </w:rPr>
        <w:fldChar w:fldCharType="end"/>
      </w:r>
    </w:p>
    <w:p w14:paraId="20EA30D6" w14:textId="24D2A44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_Toc164928572 \h </w:instrText>
      </w:r>
      <w:r>
        <w:rPr>
          <w:noProof/>
        </w:rPr>
      </w:r>
      <w:r>
        <w:rPr>
          <w:noProof/>
        </w:rPr>
        <w:fldChar w:fldCharType="separate"/>
      </w:r>
      <w:r>
        <w:rPr>
          <w:noProof/>
        </w:rPr>
        <w:t>230</w:t>
      </w:r>
      <w:r>
        <w:rPr>
          <w:noProof/>
        </w:rPr>
        <w:fldChar w:fldCharType="end"/>
      </w:r>
    </w:p>
    <w:p w14:paraId="53603D76" w14:textId="5C6D4F0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_Toc164928573 \h </w:instrText>
      </w:r>
      <w:r>
        <w:rPr>
          <w:noProof/>
        </w:rPr>
      </w:r>
      <w:r>
        <w:rPr>
          <w:noProof/>
        </w:rPr>
        <w:fldChar w:fldCharType="separate"/>
      </w:r>
      <w:r>
        <w:rPr>
          <w:noProof/>
        </w:rPr>
        <w:t>230</w:t>
      </w:r>
      <w:r>
        <w:rPr>
          <w:noProof/>
        </w:rPr>
        <w:fldChar w:fldCharType="end"/>
      </w:r>
    </w:p>
    <w:p w14:paraId="2E22A8CB" w14:textId="0931BF74"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_Toc164928574 \h </w:instrText>
      </w:r>
      <w:r>
        <w:rPr>
          <w:noProof/>
        </w:rPr>
      </w:r>
      <w:r>
        <w:rPr>
          <w:noProof/>
        </w:rPr>
        <w:fldChar w:fldCharType="separate"/>
      </w:r>
      <w:r>
        <w:rPr>
          <w:noProof/>
        </w:rPr>
        <w:t>230</w:t>
      </w:r>
      <w:r>
        <w:rPr>
          <w:noProof/>
        </w:rPr>
        <w:fldChar w:fldCharType="end"/>
      </w:r>
    </w:p>
    <w:p w14:paraId="02B22DD2" w14:textId="4CBF96B0"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_Toc164928575 \h </w:instrText>
      </w:r>
      <w:r>
        <w:rPr>
          <w:noProof/>
        </w:rPr>
      </w:r>
      <w:r>
        <w:rPr>
          <w:noProof/>
        </w:rPr>
        <w:fldChar w:fldCharType="separate"/>
      </w:r>
      <w:r>
        <w:rPr>
          <w:noProof/>
        </w:rPr>
        <w:t>230</w:t>
      </w:r>
      <w:r>
        <w:rPr>
          <w:noProof/>
        </w:rPr>
        <w:fldChar w:fldCharType="end"/>
      </w:r>
    </w:p>
    <w:p w14:paraId="08947C00" w14:textId="2407A4E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_Toc164928576 \h </w:instrText>
      </w:r>
      <w:r>
        <w:rPr>
          <w:noProof/>
        </w:rPr>
      </w:r>
      <w:r>
        <w:rPr>
          <w:noProof/>
        </w:rPr>
        <w:fldChar w:fldCharType="separate"/>
      </w:r>
      <w:r>
        <w:rPr>
          <w:noProof/>
        </w:rPr>
        <w:t>230</w:t>
      </w:r>
      <w:r>
        <w:rPr>
          <w:noProof/>
        </w:rPr>
        <w:fldChar w:fldCharType="end"/>
      </w:r>
    </w:p>
    <w:p w14:paraId="4365D402" w14:textId="0F9D4E0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_Toc164928577 \h </w:instrText>
      </w:r>
      <w:r>
        <w:rPr>
          <w:noProof/>
        </w:rPr>
      </w:r>
      <w:r>
        <w:rPr>
          <w:noProof/>
        </w:rPr>
        <w:fldChar w:fldCharType="separate"/>
      </w:r>
      <w:r>
        <w:rPr>
          <w:noProof/>
        </w:rPr>
        <w:t>230</w:t>
      </w:r>
      <w:r>
        <w:rPr>
          <w:noProof/>
        </w:rPr>
        <w:fldChar w:fldCharType="end"/>
      </w:r>
    </w:p>
    <w:p w14:paraId="3483308D" w14:textId="7888260C"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_Toc164928578 \h </w:instrText>
      </w:r>
      <w:r>
        <w:rPr>
          <w:noProof/>
        </w:rPr>
      </w:r>
      <w:r>
        <w:rPr>
          <w:noProof/>
        </w:rPr>
        <w:fldChar w:fldCharType="separate"/>
      </w:r>
      <w:r>
        <w:rPr>
          <w:noProof/>
        </w:rPr>
        <w:t>230</w:t>
      </w:r>
      <w:r>
        <w:rPr>
          <w:noProof/>
        </w:rPr>
        <w:fldChar w:fldCharType="end"/>
      </w:r>
    </w:p>
    <w:p w14:paraId="27EA67FE" w14:textId="2CA1322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_Toc164928579 \h </w:instrText>
      </w:r>
      <w:r>
        <w:rPr>
          <w:noProof/>
        </w:rPr>
      </w:r>
      <w:r>
        <w:rPr>
          <w:noProof/>
        </w:rPr>
        <w:fldChar w:fldCharType="separate"/>
      </w:r>
      <w:r>
        <w:rPr>
          <w:noProof/>
        </w:rPr>
        <w:t>230</w:t>
      </w:r>
      <w:r>
        <w:rPr>
          <w:noProof/>
        </w:rPr>
        <w:fldChar w:fldCharType="end"/>
      </w:r>
    </w:p>
    <w:p w14:paraId="66A43BC9" w14:textId="4E5F3255"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_Toc164928580 \h </w:instrText>
      </w:r>
      <w:r>
        <w:rPr>
          <w:noProof/>
        </w:rPr>
      </w:r>
      <w:r>
        <w:rPr>
          <w:noProof/>
        </w:rPr>
        <w:fldChar w:fldCharType="separate"/>
      </w:r>
      <w:r>
        <w:rPr>
          <w:noProof/>
        </w:rPr>
        <w:t>230</w:t>
      </w:r>
      <w:r>
        <w:rPr>
          <w:noProof/>
        </w:rPr>
        <w:fldChar w:fldCharType="end"/>
      </w:r>
    </w:p>
    <w:p w14:paraId="459676EB" w14:textId="1B1C900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_Toc164928581 \h </w:instrText>
      </w:r>
      <w:r>
        <w:rPr>
          <w:noProof/>
        </w:rPr>
      </w:r>
      <w:r>
        <w:rPr>
          <w:noProof/>
        </w:rPr>
        <w:fldChar w:fldCharType="separate"/>
      </w:r>
      <w:r>
        <w:rPr>
          <w:noProof/>
        </w:rPr>
        <w:t>231</w:t>
      </w:r>
      <w:r>
        <w:rPr>
          <w:noProof/>
        </w:rPr>
        <w:fldChar w:fldCharType="end"/>
      </w:r>
    </w:p>
    <w:p w14:paraId="385CFA9A" w14:textId="2CC58A47"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_Toc164928582 \h </w:instrText>
      </w:r>
      <w:r>
        <w:rPr>
          <w:noProof/>
        </w:rPr>
      </w:r>
      <w:r>
        <w:rPr>
          <w:noProof/>
        </w:rPr>
        <w:fldChar w:fldCharType="separate"/>
      </w:r>
      <w:r>
        <w:rPr>
          <w:noProof/>
        </w:rPr>
        <w:t>231</w:t>
      </w:r>
      <w:r>
        <w:rPr>
          <w:noProof/>
        </w:rPr>
        <w:fldChar w:fldCharType="end"/>
      </w:r>
    </w:p>
    <w:p w14:paraId="6206A8A1" w14:textId="2FB1C9F6"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_Toc164928583 \h </w:instrText>
      </w:r>
      <w:r>
        <w:rPr>
          <w:noProof/>
        </w:rPr>
      </w:r>
      <w:r>
        <w:rPr>
          <w:noProof/>
        </w:rPr>
        <w:fldChar w:fldCharType="separate"/>
      </w:r>
      <w:r>
        <w:rPr>
          <w:noProof/>
        </w:rPr>
        <w:t>231</w:t>
      </w:r>
      <w:r>
        <w:rPr>
          <w:noProof/>
        </w:rPr>
        <w:fldChar w:fldCharType="end"/>
      </w:r>
    </w:p>
    <w:p w14:paraId="34801BA7" w14:textId="047EF6FA"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_Toc164928584 \h </w:instrText>
      </w:r>
      <w:r>
        <w:rPr>
          <w:noProof/>
        </w:rPr>
      </w:r>
      <w:r>
        <w:rPr>
          <w:noProof/>
        </w:rPr>
        <w:fldChar w:fldCharType="separate"/>
      </w:r>
      <w:r>
        <w:rPr>
          <w:noProof/>
        </w:rPr>
        <w:t>231</w:t>
      </w:r>
      <w:r>
        <w:rPr>
          <w:noProof/>
        </w:rPr>
        <w:fldChar w:fldCharType="end"/>
      </w:r>
    </w:p>
    <w:p w14:paraId="31B1B67A" w14:textId="11D020EC"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_Toc164928585 \h </w:instrText>
      </w:r>
      <w:r>
        <w:rPr>
          <w:noProof/>
        </w:rPr>
      </w:r>
      <w:r>
        <w:rPr>
          <w:noProof/>
        </w:rPr>
        <w:fldChar w:fldCharType="separate"/>
      </w:r>
      <w:r>
        <w:rPr>
          <w:noProof/>
        </w:rPr>
        <w:t>231</w:t>
      </w:r>
      <w:r>
        <w:rPr>
          <w:noProof/>
        </w:rPr>
        <w:fldChar w:fldCharType="end"/>
      </w:r>
    </w:p>
    <w:p w14:paraId="09B233E0" w14:textId="03D07F2F"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_Toc164928586 \h </w:instrText>
      </w:r>
      <w:r>
        <w:rPr>
          <w:noProof/>
        </w:rPr>
      </w:r>
      <w:r>
        <w:rPr>
          <w:noProof/>
        </w:rPr>
        <w:fldChar w:fldCharType="separate"/>
      </w:r>
      <w:r>
        <w:rPr>
          <w:noProof/>
        </w:rPr>
        <w:t>231</w:t>
      </w:r>
      <w:r>
        <w:rPr>
          <w:noProof/>
        </w:rPr>
        <w:fldChar w:fldCharType="end"/>
      </w:r>
    </w:p>
    <w:p w14:paraId="147CCBC7" w14:textId="1F8A0497"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_Toc164928587 \h </w:instrText>
      </w:r>
      <w:r>
        <w:rPr>
          <w:noProof/>
        </w:rPr>
      </w:r>
      <w:r>
        <w:rPr>
          <w:noProof/>
        </w:rPr>
        <w:fldChar w:fldCharType="separate"/>
      </w:r>
      <w:r>
        <w:rPr>
          <w:noProof/>
        </w:rPr>
        <w:t>232</w:t>
      </w:r>
      <w:r>
        <w:rPr>
          <w:noProof/>
        </w:rPr>
        <w:fldChar w:fldCharType="end"/>
      </w:r>
    </w:p>
    <w:p w14:paraId="12A25C00" w14:textId="308AC601"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_Toc164928588 \h </w:instrText>
      </w:r>
      <w:r>
        <w:rPr>
          <w:noProof/>
        </w:rPr>
      </w:r>
      <w:r>
        <w:rPr>
          <w:noProof/>
        </w:rPr>
        <w:fldChar w:fldCharType="separate"/>
      </w:r>
      <w:r>
        <w:rPr>
          <w:noProof/>
        </w:rPr>
        <w:t>232</w:t>
      </w:r>
      <w:r>
        <w:rPr>
          <w:noProof/>
        </w:rPr>
        <w:fldChar w:fldCharType="end"/>
      </w:r>
    </w:p>
    <w:p w14:paraId="79B02325" w14:textId="5D1DBD9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_Toc164928589 \h </w:instrText>
      </w:r>
      <w:r>
        <w:rPr>
          <w:noProof/>
        </w:rPr>
      </w:r>
      <w:r>
        <w:rPr>
          <w:noProof/>
        </w:rPr>
        <w:fldChar w:fldCharType="separate"/>
      </w:r>
      <w:r>
        <w:rPr>
          <w:noProof/>
        </w:rPr>
        <w:t>232</w:t>
      </w:r>
      <w:r>
        <w:rPr>
          <w:noProof/>
        </w:rPr>
        <w:fldChar w:fldCharType="end"/>
      </w:r>
    </w:p>
    <w:p w14:paraId="754136A7" w14:textId="7C7BA625"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_Toc164928590 \h </w:instrText>
      </w:r>
      <w:r>
        <w:rPr>
          <w:noProof/>
        </w:rPr>
      </w:r>
      <w:r>
        <w:rPr>
          <w:noProof/>
        </w:rPr>
        <w:fldChar w:fldCharType="separate"/>
      </w:r>
      <w:r>
        <w:rPr>
          <w:noProof/>
        </w:rPr>
        <w:t>232</w:t>
      </w:r>
      <w:r>
        <w:rPr>
          <w:noProof/>
        </w:rPr>
        <w:fldChar w:fldCharType="end"/>
      </w:r>
    </w:p>
    <w:p w14:paraId="61DA9A61" w14:textId="624F0DA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_Toc164928591 \h </w:instrText>
      </w:r>
      <w:r>
        <w:rPr>
          <w:noProof/>
        </w:rPr>
      </w:r>
      <w:r>
        <w:rPr>
          <w:noProof/>
        </w:rPr>
        <w:fldChar w:fldCharType="separate"/>
      </w:r>
      <w:r>
        <w:rPr>
          <w:noProof/>
        </w:rPr>
        <w:t>232</w:t>
      </w:r>
      <w:r>
        <w:rPr>
          <w:noProof/>
        </w:rPr>
        <w:fldChar w:fldCharType="end"/>
      </w:r>
    </w:p>
    <w:p w14:paraId="1A6162DE" w14:textId="0864BBE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_Toc164928592 \h </w:instrText>
      </w:r>
      <w:r>
        <w:rPr>
          <w:noProof/>
        </w:rPr>
      </w:r>
      <w:r>
        <w:rPr>
          <w:noProof/>
        </w:rPr>
        <w:fldChar w:fldCharType="separate"/>
      </w:r>
      <w:r>
        <w:rPr>
          <w:noProof/>
        </w:rPr>
        <w:t>232</w:t>
      </w:r>
      <w:r>
        <w:rPr>
          <w:noProof/>
        </w:rPr>
        <w:fldChar w:fldCharType="end"/>
      </w:r>
    </w:p>
    <w:p w14:paraId="251A9A25" w14:textId="78E07F27"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_Toc164928593 \h </w:instrText>
      </w:r>
      <w:r>
        <w:rPr>
          <w:noProof/>
        </w:rPr>
      </w:r>
      <w:r>
        <w:rPr>
          <w:noProof/>
        </w:rPr>
        <w:fldChar w:fldCharType="separate"/>
      </w:r>
      <w:r>
        <w:rPr>
          <w:noProof/>
        </w:rPr>
        <w:t>233</w:t>
      </w:r>
      <w:r>
        <w:rPr>
          <w:noProof/>
        </w:rPr>
        <w:fldChar w:fldCharType="end"/>
      </w:r>
    </w:p>
    <w:p w14:paraId="08983976" w14:textId="598572B9"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_Toc164928594 \h </w:instrText>
      </w:r>
      <w:r>
        <w:rPr>
          <w:noProof/>
        </w:rPr>
      </w:r>
      <w:r>
        <w:rPr>
          <w:noProof/>
        </w:rPr>
        <w:fldChar w:fldCharType="separate"/>
      </w:r>
      <w:r>
        <w:rPr>
          <w:noProof/>
        </w:rPr>
        <w:t>233</w:t>
      </w:r>
      <w:r>
        <w:rPr>
          <w:noProof/>
        </w:rPr>
        <w:fldChar w:fldCharType="end"/>
      </w:r>
    </w:p>
    <w:p w14:paraId="52E12A4D" w14:textId="033D849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_Toc164928595 \h </w:instrText>
      </w:r>
      <w:r>
        <w:rPr>
          <w:noProof/>
        </w:rPr>
      </w:r>
      <w:r>
        <w:rPr>
          <w:noProof/>
        </w:rPr>
        <w:fldChar w:fldCharType="separate"/>
      </w:r>
      <w:r>
        <w:rPr>
          <w:noProof/>
        </w:rPr>
        <w:t>234</w:t>
      </w:r>
      <w:r>
        <w:rPr>
          <w:noProof/>
        </w:rPr>
        <w:fldChar w:fldCharType="end"/>
      </w:r>
    </w:p>
    <w:p w14:paraId="23209BEC" w14:textId="4E21A4F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_Toc164928596 \h </w:instrText>
      </w:r>
      <w:r>
        <w:rPr>
          <w:noProof/>
        </w:rPr>
      </w:r>
      <w:r>
        <w:rPr>
          <w:noProof/>
        </w:rPr>
        <w:fldChar w:fldCharType="separate"/>
      </w:r>
      <w:r>
        <w:rPr>
          <w:noProof/>
        </w:rPr>
        <w:t>234</w:t>
      </w:r>
      <w:r>
        <w:rPr>
          <w:noProof/>
        </w:rPr>
        <w:fldChar w:fldCharType="end"/>
      </w:r>
    </w:p>
    <w:p w14:paraId="350A7F4E" w14:textId="4E9FFBB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lastRenderedPageBreak/>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_Toc164928597 \h </w:instrText>
      </w:r>
      <w:r>
        <w:rPr>
          <w:noProof/>
        </w:rPr>
      </w:r>
      <w:r>
        <w:rPr>
          <w:noProof/>
        </w:rPr>
        <w:fldChar w:fldCharType="separate"/>
      </w:r>
      <w:r>
        <w:rPr>
          <w:noProof/>
        </w:rPr>
        <w:t>234</w:t>
      </w:r>
      <w:r>
        <w:rPr>
          <w:noProof/>
        </w:rPr>
        <w:fldChar w:fldCharType="end"/>
      </w:r>
    </w:p>
    <w:p w14:paraId="6EC2B39E" w14:textId="0E063C0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_Toc164928598 \h </w:instrText>
      </w:r>
      <w:r>
        <w:rPr>
          <w:noProof/>
        </w:rPr>
      </w:r>
      <w:r>
        <w:rPr>
          <w:noProof/>
        </w:rPr>
        <w:fldChar w:fldCharType="separate"/>
      </w:r>
      <w:r>
        <w:rPr>
          <w:noProof/>
        </w:rPr>
        <w:t>234</w:t>
      </w:r>
      <w:r>
        <w:rPr>
          <w:noProof/>
        </w:rPr>
        <w:fldChar w:fldCharType="end"/>
      </w:r>
    </w:p>
    <w:p w14:paraId="3E719DE6" w14:textId="1989B740"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_Toc164928599 \h </w:instrText>
      </w:r>
      <w:r>
        <w:rPr>
          <w:noProof/>
        </w:rPr>
      </w:r>
      <w:r>
        <w:rPr>
          <w:noProof/>
        </w:rPr>
        <w:fldChar w:fldCharType="separate"/>
      </w:r>
      <w:r>
        <w:rPr>
          <w:noProof/>
        </w:rPr>
        <w:t>234</w:t>
      </w:r>
      <w:r>
        <w:rPr>
          <w:noProof/>
        </w:rPr>
        <w:fldChar w:fldCharType="end"/>
      </w:r>
    </w:p>
    <w:p w14:paraId="27C350CE" w14:textId="755D6036"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_Toc164928600 \h </w:instrText>
      </w:r>
      <w:r>
        <w:rPr>
          <w:noProof/>
        </w:rPr>
      </w:r>
      <w:r>
        <w:rPr>
          <w:noProof/>
        </w:rPr>
        <w:fldChar w:fldCharType="separate"/>
      </w:r>
      <w:r>
        <w:rPr>
          <w:noProof/>
        </w:rPr>
        <w:t>235</w:t>
      </w:r>
      <w:r>
        <w:rPr>
          <w:noProof/>
        </w:rPr>
        <w:fldChar w:fldCharType="end"/>
      </w:r>
    </w:p>
    <w:p w14:paraId="0AFFB6EC" w14:textId="0D2F7110"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_Toc164928601 \h </w:instrText>
      </w:r>
      <w:r>
        <w:rPr>
          <w:noProof/>
        </w:rPr>
      </w:r>
      <w:r>
        <w:rPr>
          <w:noProof/>
        </w:rPr>
        <w:fldChar w:fldCharType="separate"/>
      </w:r>
      <w:r>
        <w:rPr>
          <w:noProof/>
        </w:rPr>
        <w:t>235</w:t>
      </w:r>
      <w:r>
        <w:rPr>
          <w:noProof/>
        </w:rPr>
        <w:fldChar w:fldCharType="end"/>
      </w:r>
    </w:p>
    <w:p w14:paraId="0F19252C" w14:textId="5621F22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_Toc164928602 \h </w:instrText>
      </w:r>
      <w:r>
        <w:rPr>
          <w:noProof/>
        </w:rPr>
      </w:r>
      <w:r>
        <w:rPr>
          <w:noProof/>
        </w:rPr>
        <w:fldChar w:fldCharType="separate"/>
      </w:r>
      <w:r>
        <w:rPr>
          <w:noProof/>
        </w:rPr>
        <w:t>235</w:t>
      </w:r>
      <w:r>
        <w:rPr>
          <w:noProof/>
        </w:rPr>
        <w:fldChar w:fldCharType="end"/>
      </w:r>
    </w:p>
    <w:p w14:paraId="52B3CD9E" w14:textId="132AFF2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_Toc164928603 \h </w:instrText>
      </w:r>
      <w:r>
        <w:rPr>
          <w:noProof/>
        </w:rPr>
      </w:r>
      <w:r>
        <w:rPr>
          <w:noProof/>
        </w:rPr>
        <w:fldChar w:fldCharType="separate"/>
      </w:r>
      <w:r>
        <w:rPr>
          <w:noProof/>
        </w:rPr>
        <w:t>235</w:t>
      </w:r>
      <w:r>
        <w:rPr>
          <w:noProof/>
        </w:rPr>
        <w:fldChar w:fldCharType="end"/>
      </w:r>
    </w:p>
    <w:p w14:paraId="56E40EEC" w14:textId="520AD61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_Toc164928604 \h </w:instrText>
      </w:r>
      <w:r>
        <w:rPr>
          <w:noProof/>
        </w:rPr>
      </w:r>
      <w:r>
        <w:rPr>
          <w:noProof/>
        </w:rPr>
        <w:fldChar w:fldCharType="separate"/>
      </w:r>
      <w:r>
        <w:rPr>
          <w:noProof/>
        </w:rPr>
        <w:t>236</w:t>
      </w:r>
      <w:r>
        <w:rPr>
          <w:noProof/>
        </w:rPr>
        <w:fldChar w:fldCharType="end"/>
      </w:r>
    </w:p>
    <w:p w14:paraId="061D5C7D" w14:textId="4ACD1F2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_Toc164928605 \h </w:instrText>
      </w:r>
      <w:r>
        <w:rPr>
          <w:noProof/>
        </w:rPr>
      </w:r>
      <w:r>
        <w:rPr>
          <w:noProof/>
        </w:rPr>
        <w:fldChar w:fldCharType="separate"/>
      </w:r>
      <w:r>
        <w:rPr>
          <w:noProof/>
        </w:rPr>
        <w:t>236</w:t>
      </w:r>
      <w:r>
        <w:rPr>
          <w:noProof/>
        </w:rPr>
        <w:fldChar w:fldCharType="end"/>
      </w:r>
    </w:p>
    <w:p w14:paraId="2F71D857" w14:textId="2EBA231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_Toc164928606 \h </w:instrText>
      </w:r>
      <w:r>
        <w:rPr>
          <w:noProof/>
        </w:rPr>
      </w:r>
      <w:r>
        <w:rPr>
          <w:noProof/>
        </w:rPr>
        <w:fldChar w:fldCharType="separate"/>
      </w:r>
      <w:r>
        <w:rPr>
          <w:noProof/>
        </w:rPr>
        <w:t>237</w:t>
      </w:r>
      <w:r>
        <w:rPr>
          <w:noProof/>
        </w:rPr>
        <w:fldChar w:fldCharType="end"/>
      </w:r>
    </w:p>
    <w:p w14:paraId="3D854C89" w14:textId="2F1BC849"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_Toc164928607 \h </w:instrText>
      </w:r>
      <w:r>
        <w:rPr>
          <w:noProof/>
        </w:rPr>
      </w:r>
      <w:r>
        <w:rPr>
          <w:noProof/>
        </w:rPr>
        <w:fldChar w:fldCharType="separate"/>
      </w:r>
      <w:r>
        <w:rPr>
          <w:noProof/>
        </w:rPr>
        <w:t>237</w:t>
      </w:r>
      <w:r>
        <w:rPr>
          <w:noProof/>
        </w:rPr>
        <w:fldChar w:fldCharType="end"/>
      </w:r>
    </w:p>
    <w:p w14:paraId="3DD5EFD2" w14:textId="0241F9D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_Toc164928608 \h </w:instrText>
      </w:r>
      <w:r>
        <w:rPr>
          <w:noProof/>
        </w:rPr>
      </w:r>
      <w:r>
        <w:rPr>
          <w:noProof/>
        </w:rPr>
        <w:fldChar w:fldCharType="separate"/>
      </w:r>
      <w:r>
        <w:rPr>
          <w:noProof/>
        </w:rPr>
        <w:t>237</w:t>
      </w:r>
      <w:r>
        <w:rPr>
          <w:noProof/>
        </w:rPr>
        <w:fldChar w:fldCharType="end"/>
      </w:r>
    </w:p>
    <w:p w14:paraId="535E3324" w14:textId="209E7E7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_Toc164928609 \h </w:instrText>
      </w:r>
      <w:r>
        <w:rPr>
          <w:noProof/>
        </w:rPr>
      </w:r>
      <w:r>
        <w:rPr>
          <w:noProof/>
        </w:rPr>
        <w:fldChar w:fldCharType="separate"/>
      </w:r>
      <w:r>
        <w:rPr>
          <w:noProof/>
        </w:rPr>
        <w:t>237</w:t>
      </w:r>
      <w:r>
        <w:rPr>
          <w:noProof/>
        </w:rPr>
        <w:fldChar w:fldCharType="end"/>
      </w:r>
    </w:p>
    <w:p w14:paraId="5FDCBC79" w14:textId="050A279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_Toc164928610 \h </w:instrText>
      </w:r>
      <w:r>
        <w:rPr>
          <w:noProof/>
        </w:rPr>
      </w:r>
      <w:r>
        <w:rPr>
          <w:noProof/>
        </w:rPr>
        <w:fldChar w:fldCharType="separate"/>
      </w:r>
      <w:r>
        <w:rPr>
          <w:noProof/>
        </w:rPr>
        <w:t>237</w:t>
      </w:r>
      <w:r>
        <w:rPr>
          <w:noProof/>
        </w:rPr>
        <w:fldChar w:fldCharType="end"/>
      </w:r>
    </w:p>
    <w:p w14:paraId="32376A57" w14:textId="1D24A50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_Toc164928611 \h </w:instrText>
      </w:r>
      <w:r>
        <w:rPr>
          <w:noProof/>
        </w:rPr>
      </w:r>
      <w:r>
        <w:rPr>
          <w:noProof/>
        </w:rPr>
        <w:fldChar w:fldCharType="separate"/>
      </w:r>
      <w:r>
        <w:rPr>
          <w:noProof/>
        </w:rPr>
        <w:t>237</w:t>
      </w:r>
      <w:r>
        <w:rPr>
          <w:noProof/>
        </w:rPr>
        <w:fldChar w:fldCharType="end"/>
      </w:r>
    </w:p>
    <w:p w14:paraId="12F7532A" w14:textId="125C013D"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_Toc164928612 \h </w:instrText>
      </w:r>
      <w:r>
        <w:rPr>
          <w:noProof/>
        </w:rPr>
      </w:r>
      <w:r>
        <w:rPr>
          <w:noProof/>
        </w:rPr>
        <w:fldChar w:fldCharType="separate"/>
      </w:r>
      <w:r>
        <w:rPr>
          <w:noProof/>
        </w:rPr>
        <w:t>238</w:t>
      </w:r>
      <w:r>
        <w:rPr>
          <w:noProof/>
        </w:rPr>
        <w:fldChar w:fldCharType="end"/>
      </w:r>
    </w:p>
    <w:p w14:paraId="353E37A4" w14:textId="4780838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_Toc164928613 \h </w:instrText>
      </w:r>
      <w:r>
        <w:rPr>
          <w:noProof/>
        </w:rPr>
      </w:r>
      <w:r>
        <w:rPr>
          <w:noProof/>
        </w:rPr>
        <w:fldChar w:fldCharType="separate"/>
      </w:r>
      <w:r>
        <w:rPr>
          <w:noProof/>
        </w:rPr>
        <w:t>238</w:t>
      </w:r>
      <w:r>
        <w:rPr>
          <w:noProof/>
        </w:rPr>
        <w:fldChar w:fldCharType="end"/>
      </w:r>
    </w:p>
    <w:p w14:paraId="2EE97010" w14:textId="60C58838"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_Toc164928614 \h </w:instrText>
      </w:r>
      <w:r>
        <w:rPr>
          <w:noProof/>
        </w:rPr>
      </w:r>
      <w:r>
        <w:rPr>
          <w:noProof/>
        </w:rPr>
        <w:fldChar w:fldCharType="separate"/>
      </w:r>
      <w:r>
        <w:rPr>
          <w:noProof/>
        </w:rPr>
        <w:t>238</w:t>
      </w:r>
      <w:r>
        <w:rPr>
          <w:noProof/>
        </w:rPr>
        <w:fldChar w:fldCharType="end"/>
      </w:r>
    </w:p>
    <w:p w14:paraId="4C7CD55A" w14:textId="01766DE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_Toc164928615 \h </w:instrText>
      </w:r>
      <w:r>
        <w:rPr>
          <w:noProof/>
        </w:rPr>
      </w:r>
      <w:r>
        <w:rPr>
          <w:noProof/>
        </w:rPr>
        <w:fldChar w:fldCharType="separate"/>
      </w:r>
      <w:r>
        <w:rPr>
          <w:noProof/>
        </w:rPr>
        <w:t>238</w:t>
      </w:r>
      <w:r>
        <w:rPr>
          <w:noProof/>
        </w:rPr>
        <w:fldChar w:fldCharType="end"/>
      </w:r>
    </w:p>
    <w:p w14:paraId="6C11B8BB" w14:textId="1BD31CFE"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_Toc164928616 \h </w:instrText>
      </w:r>
      <w:r>
        <w:rPr>
          <w:noProof/>
        </w:rPr>
      </w:r>
      <w:r>
        <w:rPr>
          <w:noProof/>
        </w:rPr>
        <w:fldChar w:fldCharType="separate"/>
      </w:r>
      <w:r>
        <w:rPr>
          <w:noProof/>
        </w:rPr>
        <w:t>238</w:t>
      </w:r>
      <w:r>
        <w:rPr>
          <w:noProof/>
        </w:rPr>
        <w:fldChar w:fldCharType="end"/>
      </w:r>
    </w:p>
    <w:p w14:paraId="7EE8D25E" w14:textId="23BC9765"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_Toc164928617 \h </w:instrText>
      </w:r>
      <w:r>
        <w:rPr>
          <w:noProof/>
        </w:rPr>
      </w:r>
      <w:r>
        <w:rPr>
          <w:noProof/>
        </w:rPr>
        <w:fldChar w:fldCharType="separate"/>
      </w:r>
      <w:r>
        <w:rPr>
          <w:noProof/>
        </w:rPr>
        <w:t>238</w:t>
      </w:r>
      <w:r>
        <w:rPr>
          <w:noProof/>
        </w:rPr>
        <w:fldChar w:fldCharType="end"/>
      </w:r>
    </w:p>
    <w:p w14:paraId="44DB6AD7" w14:textId="224F8970"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_Toc164928618 \h </w:instrText>
      </w:r>
      <w:r>
        <w:rPr>
          <w:noProof/>
        </w:rPr>
      </w:r>
      <w:r>
        <w:rPr>
          <w:noProof/>
        </w:rPr>
        <w:fldChar w:fldCharType="separate"/>
      </w:r>
      <w:r>
        <w:rPr>
          <w:noProof/>
        </w:rPr>
        <w:t>238</w:t>
      </w:r>
      <w:r>
        <w:rPr>
          <w:noProof/>
        </w:rPr>
        <w:fldChar w:fldCharType="end"/>
      </w:r>
    </w:p>
    <w:p w14:paraId="309E9C56" w14:textId="527F29B6"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_Toc164928619 \h </w:instrText>
      </w:r>
      <w:r>
        <w:rPr>
          <w:noProof/>
        </w:rPr>
      </w:r>
      <w:r>
        <w:rPr>
          <w:noProof/>
        </w:rPr>
        <w:fldChar w:fldCharType="separate"/>
      </w:r>
      <w:r>
        <w:rPr>
          <w:noProof/>
        </w:rPr>
        <w:t>238</w:t>
      </w:r>
      <w:r>
        <w:rPr>
          <w:noProof/>
        </w:rPr>
        <w:fldChar w:fldCharType="end"/>
      </w:r>
    </w:p>
    <w:p w14:paraId="4FE06E1A" w14:textId="1E3D69A4"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_Toc164928620 \h </w:instrText>
      </w:r>
      <w:r>
        <w:rPr>
          <w:noProof/>
        </w:rPr>
      </w:r>
      <w:r>
        <w:rPr>
          <w:noProof/>
        </w:rPr>
        <w:fldChar w:fldCharType="separate"/>
      </w:r>
      <w:r>
        <w:rPr>
          <w:noProof/>
        </w:rPr>
        <w:t>239</w:t>
      </w:r>
      <w:r>
        <w:rPr>
          <w:noProof/>
        </w:rPr>
        <w:fldChar w:fldCharType="end"/>
      </w:r>
    </w:p>
    <w:p w14:paraId="6FECB3A2" w14:textId="39C800B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_Toc164928621 \h </w:instrText>
      </w:r>
      <w:r>
        <w:rPr>
          <w:noProof/>
        </w:rPr>
      </w:r>
      <w:r>
        <w:rPr>
          <w:noProof/>
        </w:rPr>
        <w:fldChar w:fldCharType="separate"/>
      </w:r>
      <w:r>
        <w:rPr>
          <w:noProof/>
        </w:rPr>
        <w:t>239</w:t>
      </w:r>
      <w:r>
        <w:rPr>
          <w:noProof/>
        </w:rPr>
        <w:fldChar w:fldCharType="end"/>
      </w:r>
    </w:p>
    <w:p w14:paraId="66B44609" w14:textId="030AEAA5"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_Toc164928622 \h </w:instrText>
      </w:r>
      <w:r>
        <w:rPr>
          <w:noProof/>
        </w:rPr>
      </w:r>
      <w:r>
        <w:rPr>
          <w:noProof/>
        </w:rPr>
        <w:fldChar w:fldCharType="separate"/>
      </w:r>
      <w:r>
        <w:rPr>
          <w:noProof/>
        </w:rPr>
        <w:t>239</w:t>
      </w:r>
      <w:r>
        <w:rPr>
          <w:noProof/>
        </w:rPr>
        <w:fldChar w:fldCharType="end"/>
      </w:r>
    </w:p>
    <w:p w14:paraId="2CEFAE99" w14:textId="5C098318"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_Toc164928623 \h </w:instrText>
      </w:r>
      <w:r>
        <w:rPr>
          <w:noProof/>
        </w:rPr>
      </w:r>
      <w:r>
        <w:rPr>
          <w:noProof/>
        </w:rPr>
        <w:fldChar w:fldCharType="separate"/>
      </w:r>
      <w:r>
        <w:rPr>
          <w:noProof/>
        </w:rPr>
        <w:t>239</w:t>
      </w:r>
      <w:r>
        <w:rPr>
          <w:noProof/>
        </w:rPr>
        <w:fldChar w:fldCharType="end"/>
      </w:r>
    </w:p>
    <w:p w14:paraId="0209E992" w14:textId="4C887171"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_Toc164928624 \h </w:instrText>
      </w:r>
      <w:r>
        <w:rPr>
          <w:noProof/>
        </w:rPr>
      </w:r>
      <w:r>
        <w:rPr>
          <w:noProof/>
        </w:rPr>
        <w:fldChar w:fldCharType="separate"/>
      </w:r>
      <w:r>
        <w:rPr>
          <w:noProof/>
        </w:rPr>
        <w:t>239</w:t>
      </w:r>
      <w:r>
        <w:rPr>
          <w:noProof/>
        </w:rPr>
        <w:fldChar w:fldCharType="end"/>
      </w:r>
    </w:p>
    <w:p w14:paraId="51522C2D" w14:textId="5901E4AF"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_Toc164928625 \h </w:instrText>
      </w:r>
      <w:r>
        <w:rPr>
          <w:noProof/>
        </w:rPr>
      </w:r>
      <w:r>
        <w:rPr>
          <w:noProof/>
        </w:rPr>
        <w:fldChar w:fldCharType="separate"/>
      </w:r>
      <w:r>
        <w:rPr>
          <w:noProof/>
        </w:rPr>
        <w:t>239</w:t>
      </w:r>
      <w:r>
        <w:rPr>
          <w:noProof/>
        </w:rPr>
        <w:fldChar w:fldCharType="end"/>
      </w:r>
    </w:p>
    <w:p w14:paraId="5875A5A5" w14:textId="551D5B41"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_Toc164928626 \h </w:instrText>
      </w:r>
      <w:r>
        <w:rPr>
          <w:noProof/>
        </w:rPr>
      </w:r>
      <w:r>
        <w:rPr>
          <w:noProof/>
        </w:rPr>
        <w:fldChar w:fldCharType="separate"/>
      </w:r>
      <w:r>
        <w:rPr>
          <w:noProof/>
        </w:rPr>
        <w:t>240</w:t>
      </w:r>
      <w:r>
        <w:rPr>
          <w:noProof/>
        </w:rPr>
        <w:fldChar w:fldCharType="end"/>
      </w:r>
    </w:p>
    <w:p w14:paraId="34609FFB" w14:textId="7826CCFC"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_Toc164928627 \h </w:instrText>
      </w:r>
      <w:r>
        <w:rPr>
          <w:noProof/>
        </w:rPr>
      </w:r>
      <w:r>
        <w:rPr>
          <w:noProof/>
        </w:rPr>
        <w:fldChar w:fldCharType="separate"/>
      </w:r>
      <w:r>
        <w:rPr>
          <w:noProof/>
        </w:rPr>
        <w:t>240</w:t>
      </w:r>
      <w:r>
        <w:rPr>
          <w:noProof/>
        </w:rPr>
        <w:fldChar w:fldCharType="end"/>
      </w:r>
    </w:p>
    <w:p w14:paraId="79E62F61" w14:textId="0EEC6C7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_Toc164928628 \h </w:instrText>
      </w:r>
      <w:r>
        <w:rPr>
          <w:noProof/>
        </w:rPr>
      </w:r>
      <w:r>
        <w:rPr>
          <w:noProof/>
        </w:rPr>
        <w:fldChar w:fldCharType="separate"/>
      </w:r>
      <w:r>
        <w:rPr>
          <w:noProof/>
        </w:rPr>
        <w:t>240</w:t>
      </w:r>
      <w:r>
        <w:rPr>
          <w:noProof/>
        </w:rPr>
        <w:fldChar w:fldCharType="end"/>
      </w:r>
    </w:p>
    <w:p w14:paraId="0EB49C38" w14:textId="3BBE9D8A"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_Toc164928629 \h </w:instrText>
      </w:r>
      <w:r>
        <w:rPr>
          <w:noProof/>
        </w:rPr>
      </w:r>
      <w:r>
        <w:rPr>
          <w:noProof/>
        </w:rPr>
        <w:fldChar w:fldCharType="separate"/>
      </w:r>
      <w:r>
        <w:rPr>
          <w:noProof/>
        </w:rPr>
        <w:t>241</w:t>
      </w:r>
      <w:r>
        <w:rPr>
          <w:noProof/>
        </w:rPr>
        <w:fldChar w:fldCharType="end"/>
      </w:r>
    </w:p>
    <w:p w14:paraId="41D9CD1C" w14:textId="44D023FB"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_Toc164928630 \h </w:instrText>
      </w:r>
      <w:r>
        <w:rPr>
          <w:noProof/>
        </w:rPr>
      </w:r>
      <w:r>
        <w:rPr>
          <w:noProof/>
        </w:rPr>
        <w:fldChar w:fldCharType="separate"/>
      </w:r>
      <w:r>
        <w:rPr>
          <w:noProof/>
        </w:rPr>
        <w:t>241</w:t>
      </w:r>
      <w:r>
        <w:rPr>
          <w:noProof/>
        </w:rPr>
        <w:fldChar w:fldCharType="end"/>
      </w:r>
    </w:p>
    <w:p w14:paraId="5B9E90EC" w14:textId="63CC399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_Toc164928631 \h </w:instrText>
      </w:r>
      <w:r>
        <w:rPr>
          <w:noProof/>
        </w:rPr>
      </w:r>
      <w:r>
        <w:rPr>
          <w:noProof/>
        </w:rPr>
        <w:fldChar w:fldCharType="separate"/>
      </w:r>
      <w:r>
        <w:rPr>
          <w:noProof/>
        </w:rPr>
        <w:t>241</w:t>
      </w:r>
      <w:r>
        <w:rPr>
          <w:noProof/>
        </w:rPr>
        <w:fldChar w:fldCharType="end"/>
      </w:r>
    </w:p>
    <w:p w14:paraId="6D2AA132" w14:textId="54F3964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_Toc164928632 \h </w:instrText>
      </w:r>
      <w:r>
        <w:rPr>
          <w:noProof/>
        </w:rPr>
      </w:r>
      <w:r>
        <w:rPr>
          <w:noProof/>
        </w:rPr>
        <w:fldChar w:fldCharType="separate"/>
      </w:r>
      <w:r>
        <w:rPr>
          <w:noProof/>
        </w:rPr>
        <w:t>241</w:t>
      </w:r>
      <w:r>
        <w:rPr>
          <w:noProof/>
        </w:rPr>
        <w:fldChar w:fldCharType="end"/>
      </w:r>
    </w:p>
    <w:p w14:paraId="1776F7D9" w14:textId="1CB453A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_Toc164928633 \h </w:instrText>
      </w:r>
      <w:r>
        <w:rPr>
          <w:noProof/>
        </w:rPr>
      </w:r>
      <w:r>
        <w:rPr>
          <w:noProof/>
        </w:rPr>
        <w:fldChar w:fldCharType="separate"/>
      </w:r>
      <w:r>
        <w:rPr>
          <w:noProof/>
        </w:rPr>
        <w:t>241</w:t>
      </w:r>
      <w:r>
        <w:rPr>
          <w:noProof/>
        </w:rPr>
        <w:fldChar w:fldCharType="end"/>
      </w:r>
    </w:p>
    <w:p w14:paraId="4A0EFCE6" w14:textId="24ED4B9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_Toc164928634 \h </w:instrText>
      </w:r>
      <w:r>
        <w:rPr>
          <w:noProof/>
        </w:rPr>
      </w:r>
      <w:r>
        <w:rPr>
          <w:noProof/>
        </w:rPr>
        <w:fldChar w:fldCharType="separate"/>
      </w:r>
      <w:r>
        <w:rPr>
          <w:noProof/>
        </w:rPr>
        <w:t>242</w:t>
      </w:r>
      <w:r>
        <w:rPr>
          <w:noProof/>
        </w:rPr>
        <w:fldChar w:fldCharType="end"/>
      </w:r>
    </w:p>
    <w:p w14:paraId="3C08DED1" w14:textId="40049D0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_Toc164928635 \h </w:instrText>
      </w:r>
      <w:r>
        <w:rPr>
          <w:noProof/>
        </w:rPr>
      </w:r>
      <w:r>
        <w:rPr>
          <w:noProof/>
        </w:rPr>
        <w:fldChar w:fldCharType="separate"/>
      </w:r>
      <w:r>
        <w:rPr>
          <w:noProof/>
        </w:rPr>
        <w:t>242</w:t>
      </w:r>
      <w:r>
        <w:rPr>
          <w:noProof/>
        </w:rPr>
        <w:fldChar w:fldCharType="end"/>
      </w:r>
    </w:p>
    <w:p w14:paraId="3B58DAE8" w14:textId="6FCE34D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_Toc164928636 \h </w:instrText>
      </w:r>
      <w:r>
        <w:rPr>
          <w:noProof/>
        </w:rPr>
      </w:r>
      <w:r>
        <w:rPr>
          <w:noProof/>
        </w:rPr>
        <w:fldChar w:fldCharType="separate"/>
      </w:r>
      <w:r>
        <w:rPr>
          <w:noProof/>
        </w:rPr>
        <w:t>242</w:t>
      </w:r>
      <w:r>
        <w:rPr>
          <w:noProof/>
        </w:rPr>
        <w:fldChar w:fldCharType="end"/>
      </w:r>
    </w:p>
    <w:p w14:paraId="5AD2CE19" w14:textId="1BE3982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_Toc164928637 \h </w:instrText>
      </w:r>
      <w:r>
        <w:rPr>
          <w:noProof/>
        </w:rPr>
      </w:r>
      <w:r>
        <w:rPr>
          <w:noProof/>
        </w:rPr>
        <w:fldChar w:fldCharType="separate"/>
      </w:r>
      <w:r>
        <w:rPr>
          <w:noProof/>
        </w:rPr>
        <w:t>242</w:t>
      </w:r>
      <w:r>
        <w:rPr>
          <w:noProof/>
        </w:rPr>
        <w:fldChar w:fldCharType="end"/>
      </w:r>
    </w:p>
    <w:p w14:paraId="64396A6C" w14:textId="037708F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_Toc164928638 \h </w:instrText>
      </w:r>
      <w:r>
        <w:rPr>
          <w:noProof/>
        </w:rPr>
      </w:r>
      <w:r>
        <w:rPr>
          <w:noProof/>
        </w:rPr>
        <w:fldChar w:fldCharType="separate"/>
      </w:r>
      <w:r>
        <w:rPr>
          <w:noProof/>
        </w:rPr>
        <w:t>243</w:t>
      </w:r>
      <w:r>
        <w:rPr>
          <w:noProof/>
        </w:rPr>
        <w:fldChar w:fldCharType="end"/>
      </w:r>
    </w:p>
    <w:p w14:paraId="09B4AD2B" w14:textId="044A3C7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_Toc164928639 \h </w:instrText>
      </w:r>
      <w:r>
        <w:rPr>
          <w:noProof/>
        </w:rPr>
      </w:r>
      <w:r>
        <w:rPr>
          <w:noProof/>
        </w:rPr>
        <w:fldChar w:fldCharType="separate"/>
      </w:r>
      <w:r>
        <w:rPr>
          <w:noProof/>
        </w:rPr>
        <w:t>243</w:t>
      </w:r>
      <w:r>
        <w:rPr>
          <w:noProof/>
        </w:rPr>
        <w:fldChar w:fldCharType="end"/>
      </w:r>
    </w:p>
    <w:p w14:paraId="73640EBA" w14:textId="1428FAA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_Toc164928640 \h </w:instrText>
      </w:r>
      <w:r>
        <w:rPr>
          <w:noProof/>
        </w:rPr>
      </w:r>
      <w:r>
        <w:rPr>
          <w:noProof/>
        </w:rPr>
        <w:fldChar w:fldCharType="separate"/>
      </w:r>
      <w:r>
        <w:rPr>
          <w:noProof/>
        </w:rPr>
        <w:t>243</w:t>
      </w:r>
      <w:r>
        <w:rPr>
          <w:noProof/>
        </w:rPr>
        <w:fldChar w:fldCharType="end"/>
      </w:r>
    </w:p>
    <w:p w14:paraId="6095FA0B" w14:textId="5F0DB74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_Toc164928641 \h </w:instrText>
      </w:r>
      <w:r>
        <w:rPr>
          <w:noProof/>
        </w:rPr>
      </w:r>
      <w:r>
        <w:rPr>
          <w:noProof/>
        </w:rPr>
        <w:fldChar w:fldCharType="separate"/>
      </w:r>
      <w:r>
        <w:rPr>
          <w:noProof/>
        </w:rPr>
        <w:t>243</w:t>
      </w:r>
      <w:r>
        <w:rPr>
          <w:noProof/>
        </w:rPr>
        <w:fldChar w:fldCharType="end"/>
      </w:r>
    </w:p>
    <w:p w14:paraId="74A6573A" w14:textId="3D7E1F8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_Toc164928642 \h </w:instrText>
      </w:r>
      <w:r>
        <w:rPr>
          <w:noProof/>
        </w:rPr>
      </w:r>
      <w:r>
        <w:rPr>
          <w:noProof/>
        </w:rPr>
        <w:fldChar w:fldCharType="separate"/>
      </w:r>
      <w:r>
        <w:rPr>
          <w:noProof/>
        </w:rPr>
        <w:t>243</w:t>
      </w:r>
      <w:r>
        <w:rPr>
          <w:noProof/>
        </w:rPr>
        <w:fldChar w:fldCharType="end"/>
      </w:r>
    </w:p>
    <w:p w14:paraId="2C6D471B" w14:textId="5D6648E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_Toc164928643 \h </w:instrText>
      </w:r>
      <w:r>
        <w:rPr>
          <w:noProof/>
        </w:rPr>
      </w:r>
      <w:r>
        <w:rPr>
          <w:noProof/>
        </w:rPr>
        <w:fldChar w:fldCharType="separate"/>
      </w:r>
      <w:r>
        <w:rPr>
          <w:noProof/>
        </w:rPr>
        <w:t>243</w:t>
      </w:r>
      <w:r>
        <w:rPr>
          <w:noProof/>
        </w:rPr>
        <w:fldChar w:fldCharType="end"/>
      </w:r>
    </w:p>
    <w:p w14:paraId="774D942C" w14:textId="63054329"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_Toc164928644 \h </w:instrText>
      </w:r>
      <w:r>
        <w:rPr>
          <w:noProof/>
        </w:rPr>
      </w:r>
      <w:r>
        <w:rPr>
          <w:noProof/>
        </w:rPr>
        <w:fldChar w:fldCharType="separate"/>
      </w:r>
      <w:r>
        <w:rPr>
          <w:noProof/>
        </w:rPr>
        <w:t>243</w:t>
      </w:r>
      <w:r>
        <w:rPr>
          <w:noProof/>
        </w:rPr>
        <w:fldChar w:fldCharType="end"/>
      </w:r>
    </w:p>
    <w:p w14:paraId="763A531E" w14:textId="2034548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_Toc164928645 \h </w:instrText>
      </w:r>
      <w:r>
        <w:rPr>
          <w:noProof/>
        </w:rPr>
      </w:r>
      <w:r>
        <w:rPr>
          <w:noProof/>
        </w:rPr>
        <w:fldChar w:fldCharType="separate"/>
      </w:r>
      <w:r>
        <w:rPr>
          <w:noProof/>
        </w:rPr>
        <w:t>244</w:t>
      </w:r>
      <w:r>
        <w:rPr>
          <w:noProof/>
        </w:rPr>
        <w:fldChar w:fldCharType="end"/>
      </w:r>
    </w:p>
    <w:p w14:paraId="36939EE9" w14:textId="4079323C"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_Toc164928646 \h </w:instrText>
      </w:r>
      <w:r>
        <w:rPr>
          <w:noProof/>
        </w:rPr>
      </w:r>
      <w:r>
        <w:rPr>
          <w:noProof/>
        </w:rPr>
        <w:fldChar w:fldCharType="separate"/>
      </w:r>
      <w:r>
        <w:rPr>
          <w:noProof/>
        </w:rPr>
        <w:t>244</w:t>
      </w:r>
      <w:r>
        <w:rPr>
          <w:noProof/>
        </w:rPr>
        <w:fldChar w:fldCharType="end"/>
      </w:r>
    </w:p>
    <w:p w14:paraId="5844119B" w14:textId="735849F5"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_Toc164928647 \h </w:instrText>
      </w:r>
      <w:r>
        <w:rPr>
          <w:noProof/>
        </w:rPr>
      </w:r>
      <w:r>
        <w:rPr>
          <w:noProof/>
        </w:rPr>
        <w:fldChar w:fldCharType="separate"/>
      </w:r>
      <w:r>
        <w:rPr>
          <w:noProof/>
        </w:rPr>
        <w:t>244</w:t>
      </w:r>
      <w:r>
        <w:rPr>
          <w:noProof/>
        </w:rPr>
        <w:fldChar w:fldCharType="end"/>
      </w:r>
    </w:p>
    <w:p w14:paraId="466453A8" w14:textId="4B3C0FD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_Toc164928648 \h </w:instrText>
      </w:r>
      <w:r>
        <w:rPr>
          <w:noProof/>
        </w:rPr>
      </w:r>
      <w:r>
        <w:rPr>
          <w:noProof/>
        </w:rPr>
        <w:fldChar w:fldCharType="separate"/>
      </w:r>
      <w:r>
        <w:rPr>
          <w:noProof/>
        </w:rPr>
        <w:t>244</w:t>
      </w:r>
      <w:r>
        <w:rPr>
          <w:noProof/>
        </w:rPr>
        <w:fldChar w:fldCharType="end"/>
      </w:r>
    </w:p>
    <w:p w14:paraId="11EA2089" w14:textId="074BD27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_Toc164928649 \h </w:instrText>
      </w:r>
      <w:r>
        <w:rPr>
          <w:noProof/>
        </w:rPr>
      </w:r>
      <w:r>
        <w:rPr>
          <w:noProof/>
        </w:rPr>
        <w:fldChar w:fldCharType="separate"/>
      </w:r>
      <w:r>
        <w:rPr>
          <w:noProof/>
        </w:rPr>
        <w:t>244</w:t>
      </w:r>
      <w:r>
        <w:rPr>
          <w:noProof/>
        </w:rPr>
        <w:fldChar w:fldCharType="end"/>
      </w:r>
    </w:p>
    <w:p w14:paraId="5DEEECB4" w14:textId="0E70C037"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_Toc164928650 \h </w:instrText>
      </w:r>
      <w:r>
        <w:rPr>
          <w:noProof/>
        </w:rPr>
      </w:r>
      <w:r>
        <w:rPr>
          <w:noProof/>
        </w:rPr>
        <w:fldChar w:fldCharType="separate"/>
      </w:r>
      <w:r>
        <w:rPr>
          <w:noProof/>
        </w:rPr>
        <w:t>244</w:t>
      </w:r>
      <w:r>
        <w:rPr>
          <w:noProof/>
        </w:rPr>
        <w:fldChar w:fldCharType="end"/>
      </w:r>
    </w:p>
    <w:p w14:paraId="31FB936D" w14:textId="7F2AA59A"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_Toc164928651 \h </w:instrText>
      </w:r>
      <w:r>
        <w:rPr>
          <w:noProof/>
        </w:rPr>
      </w:r>
      <w:r>
        <w:rPr>
          <w:noProof/>
        </w:rPr>
        <w:fldChar w:fldCharType="separate"/>
      </w:r>
      <w:r>
        <w:rPr>
          <w:noProof/>
        </w:rPr>
        <w:t>244</w:t>
      </w:r>
      <w:r>
        <w:rPr>
          <w:noProof/>
        </w:rPr>
        <w:fldChar w:fldCharType="end"/>
      </w:r>
    </w:p>
    <w:p w14:paraId="1B5394DE" w14:textId="6684C6D1"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_Toc164928652 \h </w:instrText>
      </w:r>
      <w:r>
        <w:rPr>
          <w:noProof/>
        </w:rPr>
      </w:r>
      <w:r>
        <w:rPr>
          <w:noProof/>
        </w:rPr>
        <w:fldChar w:fldCharType="separate"/>
      </w:r>
      <w:r>
        <w:rPr>
          <w:noProof/>
        </w:rPr>
        <w:t>244</w:t>
      </w:r>
      <w:r>
        <w:rPr>
          <w:noProof/>
        </w:rPr>
        <w:fldChar w:fldCharType="end"/>
      </w:r>
    </w:p>
    <w:p w14:paraId="7082BB13" w14:textId="2BCE04FF" w:rsidR="00815E68" w:rsidRDefault="00815E68">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_Toc164928653 \h </w:instrText>
      </w:r>
      <w:r>
        <w:rPr>
          <w:noProof/>
        </w:rPr>
      </w:r>
      <w:r>
        <w:rPr>
          <w:noProof/>
        </w:rPr>
        <w:fldChar w:fldCharType="separate"/>
      </w:r>
      <w:r>
        <w:rPr>
          <w:noProof/>
        </w:rPr>
        <w:t>244</w:t>
      </w:r>
      <w:r>
        <w:rPr>
          <w:noProof/>
        </w:rPr>
        <w:fldChar w:fldCharType="end"/>
      </w:r>
    </w:p>
    <w:p w14:paraId="624FAB1B" w14:textId="297ADBB5" w:rsidR="00815E68" w:rsidRDefault="00815E68">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_Toc164928654 \h </w:instrText>
      </w:r>
      <w:r>
        <w:rPr>
          <w:noProof/>
        </w:rPr>
      </w:r>
      <w:r>
        <w:rPr>
          <w:noProof/>
        </w:rPr>
        <w:fldChar w:fldCharType="separate"/>
      </w:r>
      <w:r>
        <w:rPr>
          <w:noProof/>
        </w:rPr>
        <w:t>244</w:t>
      </w:r>
      <w:r>
        <w:rPr>
          <w:noProof/>
        </w:rPr>
        <w:fldChar w:fldCharType="end"/>
      </w:r>
    </w:p>
    <w:p w14:paraId="25641788" w14:textId="66ADCC66" w:rsidR="00815E68" w:rsidRDefault="00815E68">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_Toc164928655 \h </w:instrText>
      </w:r>
      <w:r>
        <w:rPr>
          <w:noProof/>
        </w:rPr>
      </w:r>
      <w:r>
        <w:rPr>
          <w:noProof/>
        </w:rPr>
        <w:fldChar w:fldCharType="separate"/>
      </w:r>
      <w:r>
        <w:rPr>
          <w:noProof/>
        </w:rPr>
        <w:t>245</w:t>
      </w:r>
      <w:r>
        <w:rPr>
          <w:noProof/>
        </w:rPr>
        <w:fldChar w:fldCharType="end"/>
      </w:r>
    </w:p>
    <w:p w14:paraId="0BE78564" w14:textId="64CA5B91" w:rsidR="00815E68" w:rsidRDefault="00815E68">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_Toc164928656 \h </w:instrText>
      </w:r>
      <w:r>
        <w:rPr>
          <w:noProof/>
        </w:rPr>
      </w:r>
      <w:r>
        <w:rPr>
          <w:noProof/>
        </w:rPr>
        <w:fldChar w:fldCharType="separate"/>
      </w:r>
      <w:r>
        <w:rPr>
          <w:noProof/>
        </w:rPr>
        <w:t>245</w:t>
      </w:r>
      <w:r>
        <w:rPr>
          <w:noProof/>
        </w:rPr>
        <w:fldChar w:fldCharType="end"/>
      </w:r>
    </w:p>
    <w:p w14:paraId="4BF4FDA8" w14:textId="30EF11F1" w:rsidR="00815E68" w:rsidRDefault="00815E68">
      <w:pPr>
        <w:pStyle w:val="TOC4"/>
        <w:rPr>
          <w:rFonts w:asciiTheme="minorHAnsi" w:eastAsiaTheme="minorEastAsia" w:hAnsiTheme="minorHAnsi" w:cstheme="minorBidi"/>
          <w:noProof/>
          <w:kern w:val="2"/>
          <w:sz w:val="21"/>
          <w:szCs w:val="22"/>
          <w:lang w:val="en-US" w:eastAsia="zh-CN"/>
        </w:rPr>
      </w:pPr>
      <w:r w:rsidRPr="00AA0DD1">
        <w:rPr>
          <w:noProof/>
          <w:lang w:val="en-US"/>
        </w:rPr>
        <w:t>6.14.3.2</w:t>
      </w:r>
      <w:r>
        <w:rPr>
          <w:rFonts w:asciiTheme="minorHAnsi" w:eastAsiaTheme="minorEastAsia" w:hAnsiTheme="minorHAnsi" w:cstheme="minorBidi"/>
          <w:noProof/>
          <w:kern w:val="2"/>
          <w:sz w:val="21"/>
          <w:szCs w:val="22"/>
          <w:lang w:val="en-US" w:eastAsia="zh-CN"/>
        </w:rPr>
        <w:tab/>
      </w:r>
      <w:r w:rsidRPr="00AA0DD1">
        <w:rPr>
          <w:noProof/>
          <w:lang w:val="en-US"/>
        </w:rPr>
        <w:t xml:space="preserve">Resource: </w:t>
      </w:r>
      <w:r>
        <w:rPr>
          <w:noProof/>
          <w:lang w:eastAsia="fr-FR"/>
        </w:rPr>
        <w:t xml:space="preserve">Network Slice Fault Diagnosis </w:t>
      </w:r>
      <w:r w:rsidRPr="00AA0DD1">
        <w:rPr>
          <w:noProof/>
          <w:lang w:val="en-US"/>
        </w:rPr>
        <w:t>Subscriptions</w:t>
      </w:r>
      <w:r>
        <w:rPr>
          <w:noProof/>
        </w:rPr>
        <w:tab/>
      </w:r>
      <w:r>
        <w:rPr>
          <w:noProof/>
        </w:rPr>
        <w:fldChar w:fldCharType="begin"/>
      </w:r>
      <w:r>
        <w:rPr>
          <w:noProof/>
        </w:rPr>
        <w:instrText xml:space="preserve"> PAGEREF _Toc164928657 \h </w:instrText>
      </w:r>
      <w:r>
        <w:rPr>
          <w:noProof/>
        </w:rPr>
      </w:r>
      <w:r>
        <w:rPr>
          <w:noProof/>
        </w:rPr>
        <w:fldChar w:fldCharType="separate"/>
      </w:r>
      <w:r>
        <w:rPr>
          <w:noProof/>
        </w:rPr>
        <w:t>246</w:t>
      </w:r>
      <w:r>
        <w:rPr>
          <w:noProof/>
        </w:rPr>
        <w:fldChar w:fldCharType="end"/>
      </w:r>
    </w:p>
    <w:p w14:paraId="10B3F5F1" w14:textId="7397565C" w:rsidR="00815E68" w:rsidRDefault="00815E68">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_Toc164928658 \h </w:instrText>
      </w:r>
      <w:r>
        <w:rPr>
          <w:noProof/>
        </w:rPr>
      </w:r>
      <w:r>
        <w:rPr>
          <w:noProof/>
        </w:rPr>
        <w:fldChar w:fldCharType="separate"/>
      </w:r>
      <w:r>
        <w:rPr>
          <w:noProof/>
        </w:rPr>
        <w:t>246</w:t>
      </w:r>
      <w:r>
        <w:rPr>
          <w:noProof/>
        </w:rPr>
        <w:fldChar w:fldCharType="end"/>
      </w:r>
    </w:p>
    <w:p w14:paraId="62EEE535" w14:textId="71A6B33E" w:rsidR="00815E68" w:rsidRDefault="00815E68">
      <w:pPr>
        <w:pStyle w:val="TOC5"/>
        <w:rPr>
          <w:rFonts w:asciiTheme="minorHAnsi" w:eastAsiaTheme="minorEastAsia" w:hAnsiTheme="minorHAnsi" w:cstheme="minorBidi"/>
          <w:noProof/>
          <w:kern w:val="2"/>
          <w:sz w:val="21"/>
          <w:szCs w:val="22"/>
          <w:lang w:val="en-US" w:eastAsia="zh-CN"/>
        </w:rPr>
      </w:pPr>
      <w:r>
        <w:rPr>
          <w:noProof/>
        </w:rPr>
        <w:lastRenderedPageBreak/>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_Toc164928659 \h </w:instrText>
      </w:r>
      <w:r>
        <w:rPr>
          <w:noProof/>
        </w:rPr>
      </w:r>
      <w:r>
        <w:rPr>
          <w:noProof/>
        </w:rPr>
        <w:fldChar w:fldCharType="separate"/>
      </w:r>
      <w:r>
        <w:rPr>
          <w:noProof/>
        </w:rPr>
        <w:t>246</w:t>
      </w:r>
      <w:r>
        <w:rPr>
          <w:noProof/>
        </w:rPr>
        <w:fldChar w:fldCharType="end"/>
      </w:r>
    </w:p>
    <w:p w14:paraId="01DC071D" w14:textId="16A3DE2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_Toc164928660 \h </w:instrText>
      </w:r>
      <w:r>
        <w:rPr>
          <w:noProof/>
        </w:rPr>
      </w:r>
      <w:r>
        <w:rPr>
          <w:noProof/>
        </w:rPr>
        <w:fldChar w:fldCharType="separate"/>
      </w:r>
      <w:r>
        <w:rPr>
          <w:noProof/>
        </w:rPr>
        <w:t>246</w:t>
      </w:r>
      <w:r>
        <w:rPr>
          <w:noProof/>
        </w:rPr>
        <w:fldChar w:fldCharType="end"/>
      </w:r>
    </w:p>
    <w:p w14:paraId="71098361" w14:textId="309A5905"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_Toc164928661 \h </w:instrText>
      </w:r>
      <w:r>
        <w:rPr>
          <w:noProof/>
        </w:rPr>
      </w:r>
      <w:r>
        <w:rPr>
          <w:noProof/>
        </w:rPr>
        <w:fldChar w:fldCharType="separate"/>
      </w:r>
      <w:r>
        <w:rPr>
          <w:noProof/>
        </w:rPr>
        <w:t>246</w:t>
      </w:r>
      <w:r>
        <w:rPr>
          <w:noProof/>
        </w:rPr>
        <w:fldChar w:fldCharType="end"/>
      </w:r>
    </w:p>
    <w:p w14:paraId="150201A6" w14:textId="1331071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_Toc164928662 \h </w:instrText>
      </w:r>
      <w:r>
        <w:rPr>
          <w:noProof/>
        </w:rPr>
      </w:r>
      <w:r>
        <w:rPr>
          <w:noProof/>
        </w:rPr>
        <w:fldChar w:fldCharType="separate"/>
      </w:r>
      <w:r>
        <w:rPr>
          <w:noProof/>
        </w:rPr>
        <w:t>247</w:t>
      </w:r>
      <w:r>
        <w:rPr>
          <w:noProof/>
        </w:rPr>
        <w:fldChar w:fldCharType="end"/>
      </w:r>
    </w:p>
    <w:p w14:paraId="09060CF5" w14:textId="6E38933E" w:rsidR="00815E68" w:rsidRDefault="00815E68">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_Toc164928663 \h </w:instrText>
      </w:r>
      <w:r>
        <w:rPr>
          <w:noProof/>
        </w:rPr>
      </w:r>
      <w:r>
        <w:rPr>
          <w:noProof/>
        </w:rPr>
        <w:fldChar w:fldCharType="separate"/>
      </w:r>
      <w:r>
        <w:rPr>
          <w:noProof/>
        </w:rPr>
        <w:t>247</w:t>
      </w:r>
      <w:r>
        <w:rPr>
          <w:noProof/>
        </w:rPr>
        <w:fldChar w:fldCharType="end"/>
      </w:r>
    </w:p>
    <w:p w14:paraId="482BC9B4" w14:textId="2698641D" w:rsidR="00815E68" w:rsidRDefault="00815E68">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_Toc164928664 \h </w:instrText>
      </w:r>
      <w:r>
        <w:rPr>
          <w:noProof/>
        </w:rPr>
      </w:r>
      <w:r>
        <w:rPr>
          <w:noProof/>
        </w:rPr>
        <w:fldChar w:fldCharType="separate"/>
      </w:r>
      <w:r>
        <w:rPr>
          <w:noProof/>
        </w:rPr>
        <w:t>247</w:t>
      </w:r>
      <w:r>
        <w:rPr>
          <w:noProof/>
        </w:rPr>
        <w:fldChar w:fldCharType="end"/>
      </w:r>
    </w:p>
    <w:p w14:paraId="52E5C8CB" w14:textId="384C7C38" w:rsidR="00815E68" w:rsidRDefault="00815E68">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_Toc164928665 \h </w:instrText>
      </w:r>
      <w:r>
        <w:rPr>
          <w:noProof/>
        </w:rPr>
      </w:r>
      <w:r>
        <w:rPr>
          <w:noProof/>
        </w:rPr>
        <w:fldChar w:fldCharType="separate"/>
      </w:r>
      <w:r>
        <w:rPr>
          <w:noProof/>
        </w:rPr>
        <w:t>247</w:t>
      </w:r>
      <w:r>
        <w:rPr>
          <w:noProof/>
        </w:rPr>
        <w:fldChar w:fldCharType="end"/>
      </w:r>
    </w:p>
    <w:p w14:paraId="5454FBBF" w14:textId="1D772791" w:rsidR="00815E68" w:rsidRDefault="00815E68">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_Toc164928666 \h </w:instrText>
      </w:r>
      <w:r>
        <w:rPr>
          <w:noProof/>
        </w:rPr>
      </w:r>
      <w:r>
        <w:rPr>
          <w:noProof/>
        </w:rPr>
        <w:fldChar w:fldCharType="separate"/>
      </w:r>
      <w:r>
        <w:rPr>
          <w:noProof/>
        </w:rPr>
        <w:t>247</w:t>
      </w:r>
      <w:r>
        <w:rPr>
          <w:noProof/>
        </w:rPr>
        <w:fldChar w:fldCharType="end"/>
      </w:r>
    </w:p>
    <w:p w14:paraId="5B4AACB8" w14:textId="02FD1E98"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_Toc164928667 \h </w:instrText>
      </w:r>
      <w:r>
        <w:rPr>
          <w:noProof/>
        </w:rPr>
      </w:r>
      <w:r>
        <w:rPr>
          <w:noProof/>
        </w:rPr>
        <w:fldChar w:fldCharType="separate"/>
      </w:r>
      <w:r>
        <w:rPr>
          <w:noProof/>
        </w:rPr>
        <w:t>247</w:t>
      </w:r>
      <w:r>
        <w:rPr>
          <w:noProof/>
        </w:rPr>
        <w:fldChar w:fldCharType="end"/>
      </w:r>
    </w:p>
    <w:p w14:paraId="5AD102FB" w14:textId="22DEDEED"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_Toc164928668 \h </w:instrText>
      </w:r>
      <w:r>
        <w:rPr>
          <w:noProof/>
        </w:rPr>
      </w:r>
      <w:r>
        <w:rPr>
          <w:noProof/>
        </w:rPr>
        <w:fldChar w:fldCharType="separate"/>
      </w:r>
      <w:r>
        <w:rPr>
          <w:noProof/>
        </w:rPr>
        <w:t>248</w:t>
      </w:r>
      <w:r>
        <w:rPr>
          <w:noProof/>
        </w:rPr>
        <w:fldChar w:fldCharType="end"/>
      </w:r>
    </w:p>
    <w:p w14:paraId="1F6C45DB" w14:textId="62D1B4F8"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_Toc164928669 \h </w:instrText>
      </w:r>
      <w:r>
        <w:rPr>
          <w:noProof/>
        </w:rPr>
      </w:r>
      <w:r>
        <w:rPr>
          <w:noProof/>
        </w:rPr>
        <w:fldChar w:fldCharType="separate"/>
      </w:r>
      <w:r>
        <w:rPr>
          <w:noProof/>
        </w:rPr>
        <w:t>250</w:t>
      </w:r>
      <w:r>
        <w:rPr>
          <w:noProof/>
        </w:rPr>
        <w:fldChar w:fldCharType="end"/>
      </w:r>
    </w:p>
    <w:p w14:paraId="17C0A0E7" w14:textId="02C200DB"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_Toc164928670 \h </w:instrText>
      </w:r>
      <w:r>
        <w:rPr>
          <w:noProof/>
        </w:rPr>
      </w:r>
      <w:r>
        <w:rPr>
          <w:noProof/>
        </w:rPr>
        <w:fldChar w:fldCharType="separate"/>
      </w:r>
      <w:r>
        <w:rPr>
          <w:noProof/>
        </w:rPr>
        <w:t>251</w:t>
      </w:r>
      <w:r>
        <w:rPr>
          <w:noProof/>
        </w:rPr>
        <w:fldChar w:fldCharType="end"/>
      </w:r>
    </w:p>
    <w:p w14:paraId="53E97630" w14:textId="48C24774" w:rsidR="00815E68" w:rsidRDefault="00815E68">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_Toc164928671 \h </w:instrText>
      </w:r>
      <w:r>
        <w:rPr>
          <w:noProof/>
        </w:rPr>
      </w:r>
      <w:r>
        <w:rPr>
          <w:noProof/>
        </w:rPr>
        <w:fldChar w:fldCharType="separate"/>
      </w:r>
      <w:r>
        <w:rPr>
          <w:noProof/>
        </w:rPr>
        <w:t>252</w:t>
      </w:r>
      <w:r>
        <w:rPr>
          <w:noProof/>
        </w:rPr>
        <w:fldChar w:fldCharType="end"/>
      </w:r>
    </w:p>
    <w:p w14:paraId="3E67F916" w14:textId="4E7571B6" w:rsidR="00815E68" w:rsidRDefault="00815E68">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_Toc164928672 \h </w:instrText>
      </w:r>
      <w:r>
        <w:rPr>
          <w:noProof/>
        </w:rPr>
      </w:r>
      <w:r>
        <w:rPr>
          <w:noProof/>
        </w:rPr>
        <w:fldChar w:fldCharType="separate"/>
      </w:r>
      <w:r>
        <w:rPr>
          <w:noProof/>
        </w:rPr>
        <w:t>252</w:t>
      </w:r>
      <w:r>
        <w:rPr>
          <w:noProof/>
        </w:rPr>
        <w:fldChar w:fldCharType="end"/>
      </w:r>
    </w:p>
    <w:p w14:paraId="35CB9F2E" w14:textId="6569BECF" w:rsidR="00815E68" w:rsidRDefault="00815E68">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_Toc164928673 \h </w:instrText>
      </w:r>
      <w:r>
        <w:rPr>
          <w:noProof/>
        </w:rPr>
      </w:r>
      <w:r>
        <w:rPr>
          <w:noProof/>
        </w:rPr>
        <w:fldChar w:fldCharType="separate"/>
      </w:r>
      <w:r>
        <w:rPr>
          <w:noProof/>
        </w:rPr>
        <w:t>252</w:t>
      </w:r>
      <w:r>
        <w:rPr>
          <w:noProof/>
        </w:rPr>
        <w:fldChar w:fldCharType="end"/>
      </w:r>
    </w:p>
    <w:p w14:paraId="5FA6678C" w14:textId="52342D82" w:rsidR="00815E68" w:rsidRDefault="00815E68">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_Toc164928674 \h </w:instrText>
      </w:r>
      <w:r>
        <w:rPr>
          <w:noProof/>
        </w:rPr>
      </w:r>
      <w:r>
        <w:rPr>
          <w:noProof/>
        </w:rPr>
        <w:fldChar w:fldCharType="separate"/>
      </w:r>
      <w:r>
        <w:rPr>
          <w:noProof/>
        </w:rPr>
        <w:t>252</w:t>
      </w:r>
      <w:r>
        <w:rPr>
          <w:noProof/>
        </w:rPr>
        <w:fldChar w:fldCharType="end"/>
      </w:r>
    </w:p>
    <w:p w14:paraId="0DDF5CC6" w14:textId="7BFA6CC8" w:rsidR="00815E68" w:rsidRDefault="00815E68">
      <w:pPr>
        <w:pStyle w:val="TOC4"/>
        <w:rPr>
          <w:rFonts w:asciiTheme="minorHAnsi" w:eastAsiaTheme="minorEastAsia" w:hAnsiTheme="minorHAnsi" w:cstheme="minorBidi"/>
          <w:noProof/>
          <w:kern w:val="2"/>
          <w:sz w:val="21"/>
          <w:szCs w:val="22"/>
          <w:lang w:val="en-US" w:eastAsia="zh-CN"/>
        </w:rPr>
      </w:pPr>
      <w:r>
        <w:rPr>
          <w:noProof/>
        </w:rPr>
        <w:t>6.14</w:t>
      </w:r>
      <w:r w:rsidRPr="00AA0DD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AA0DD1">
        <w:rPr>
          <w:noProof/>
          <w:lang w:val="en-US"/>
        </w:rPr>
        <w:t xml:space="preserve"> Notification</w:t>
      </w:r>
      <w:r>
        <w:rPr>
          <w:noProof/>
        </w:rPr>
        <w:tab/>
      </w:r>
      <w:r>
        <w:rPr>
          <w:noProof/>
        </w:rPr>
        <w:fldChar w:fldCharType="begin"/>
      </w:r>
      <w:r>
        <w:rPr>
          <w:noProof/>
        </w:rPr>
        <w:instrText xml:space="preserve"> PAGEREF _Toc164928675 \h </w:instrText>
      </w:r>
      <w:r>
        <w:rPr>
          <w:noProof/>
        </w:rPr>
      </w:r>
      <w:r>
        <w:rPr>
          <w:noProof/>
        </w:rPr>
        <w:fldChar w:fldCharType="separate"/>
      </w:r>
      <w:r>
        <w:rPr>
          <w:noProof/>
        </w:rPr>
        <w:t>252</w:t>
      </w:r>
      <w:r>
        <w:rPr>
          <w:noProof/>
        </w:rPr>
        <w:fldChar w:fldCharType="end"/>
      </w:r>
    </w:p>
    <w:p w14:paraId="4CF6D585" w14:textId="4992A25E" w:rsidR="00815E68" w:rsidRDefault="00815E68">
      <w:pPr>
        <w:pStyle w:val="TOC5"/>
        <w:rPr>
          <w:rFonts w:asciiTheme="minorHAnsi" w:eastAsiaTheme="minorEastAsia" w:hAnsiTheme="minorHAnsi" w:cstheme="minorBidi"/>
          <w:noProof/>
          <w:kern w:val="2"/>
          <w:sz w:val="21"/>
          <w:szCs w:val="22"/>
          <w:lang w:val="en-US" w:eastAsia="zh-CN"/>
        </w:rPr>
      </w:pPr>
      <w:r>
        <w:rPr>
          <w:noProof/>
        </w:rPr>
        <w:t>6.14</w:t>
      </w:r>
      <w:r w:rsidRPr="00AA0DD1">
        <w:rPr>
          <w:noProof/>
          <w:lang w:val="en-US"/>
        </w:rPr>
        <w:t>.5.2.1</w:t>
      </w:r>
      <w:r>
        <w:rPr>
          <w:rFonts w:asciiTheme="minorHAnsi" w:eastAsiaTheme="minorEastAsia" w:hAnsiTheme="minorHAnsi" w:cstheme="minorBidi"/>
          <w:noProof/>
          <w:kern w:val="2"/>
          <w:sz w:val="21"/>
          <w:szCs w:val="22"/>
          <w:lang w:val="en-US" w:eastAsia="zh-CN"/>
        </w:rPr>
        <w:tab/>
      </w:r>
      <w:r w:rsidRPr="00AA0DD1">
        <w:rPr>
          <w:noProof/>
          <w:lang w:val="en-US"/>
        </w:rPr>
        <w:t>Description</w:t>
      </w:r>
      <w:r>
        <w:rPr>
          <w:noProof/>
        </w:rPr>
        <w:tab/>
      </w:r>
      <w:r>
        <w:rPr>
          <w:noProof/>
        </w:rPr>
        <w:fldChar w:fldCharType="begin"/>
      </w:r>
      <w:r>
        <w:rPr>
          <w:noProof/>
        </w:rPr>
        <w:instrText xml:space="preserve"> PAGEREF _Toc164928676 \h </w:instrText>
      </w:r>
      <w:r>
        <w:rPr>
          <w:noProof/>
        </w:rPr>
      </w:r>
      <w:r>
        <w:rPr>
          <w:noProof/>
        </w:rPr>
        <w:fldChar w:fldCharType="separate"/>
      </w:r>
      <w:r>
        <w:rPr>
          <w:noProof/>
        </w:rPr>
        <w:t>252</w:t>
      </w:r>
      <w:r>
        <w:rPr>
          <w:noProof/>
        </w:rPr>
        <w:fldChar w:fldCharType="end"/>
      </w:r>
    </w:p>
    <w:p w14:paraId="346A34FF" w14:textId="15B52C4F" w:rsidR="00815E68" w:rsidRDefault="00815E68">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_Toc164928677 \h </w:instrText>
      </w:r>
      <w:r>
        <w:rPr>
          <w:noProof/>
        </w:rPr>
      </w:r>
      <w:r>
        <w:rPr>
          <w:noProof/>
        </w:rPr>
        <w:fldChar w:fldCharType="separate"/>
      </w:r>
      <w:r>
        <w:rPr>
          <w:noProof/>
        </w:rPr>
        <w:t>252</w:t>
      </w:r>
      <w:r>
        <w:rPr>
          <w:noProof/>
        </w:rPr>
        <w:fldChar w:fldCharType="end"/>
      </w:r>
    </w:p>
    <w:p w14:paraId="697FE0C4" w14:textId="72F07413" w:rsidR="00815E68" w:rsidRDefault="00815E68">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_Toc164928678 \h </w:instrText>
      </w:r>
      <w:r>
        <w:rPr>
          <w:noProof/>
        </w:rPr>
      </w:r>
      <w:r>
        <w:rPr>
          <w:noProof/>
        </w:rPr>
        <w:fldChar w:fldCharType="separate"/>
      </w:r>
      <w:r>
        <w:rPr>
          <w:noProof/>
        </w:rPr>
        <w:t>252</w:t>
      </w:r>
      <w:r>
        <w:rPr>
          <w:noProof/>
        </w:rPr>
        <w:fldChar w:fldCharType="end"/>
      </w:r>
    </w:p>
    <w:p w14:paraId="69DEC001" w14:textId="2FA04930"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_Toc164928679 \h </w:instrText>
      </w:r>
      <w:r>
        <w:rPr>
          <w:noProof/>
        </w:rPr>
      </w:r>
      <w:r>
        <w:rPr>
          <w:noProof/>
        </w:rPr>
        <w:fldChar w:fldCharType="separate"/>
      </w:r>
      <w:r>
        <w:rPr>
          <w:noProof/>
        </w:rPr>
        <w:t>252</w:t>
      </w:r>
      <w:r>
        <w:rPr>
          <w:noProof/>
        </w:rPr>
        <w:fldChar w:fldCharType="end"/>
      </w:r>
    </w:p>
    <w:p w14:paraId="2178C96C" w14:textId="15DFF2D7" w:rsidR="00815E68" w:rsidRDefault="00815E68">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_Toc164928680 \h </w:instrText>
      </w:r>
      <w:r>
        <w:rPr>
          <w:noProof/>
        </w:rPr>
      </w:r>
      <w:r>
        <w:rPr>
          <w:noProof/>
        </w:rPr>
        <w:fldChar w:fldCharType="separate"/>
      </w:r>
      <w:r>
        <w:rPr>
          <w:noProof/>
        </w:rPr>
        <w:t>253</w:t>
      </w:r>
      <w:r>
        <w:rPr>
          <w:noProof/>
        </w:rPr>
        <w:fldChar w:fldCharType="end"/>
      </w:r>
    </w:p>
    <w:p w14:paraId="31D3ECA8" w14:textId="7D0E6AE8" w:rsidR="00815E68" w:rsidRDefault="00815E68">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_Toc164928681 \h </w:instrText>
      </w:r>
      <w:r>
        <w:rPr>
          <w:noProof/>
        </w:rPr>
      </w:r>
      <w:r>
        <w:rPr>
          <w:noProof/>
        </w:rPr>
        <w:fldChar w:fldCharType="separate"/>
      </w:r>
      <w:r>
        <w:rPr>
          <w:noProof/>
        </w:rPr>
        <w:t>253</w:t>
      </w:r>
      <w:r>
        <w:rPr>
          <w:noProof/>
        </w:rPr>
        <w:fldChar w:fldCharType="end"/>
      </w:r>
    </w:p>
    <w:p w14:paraId="2A2ABA41" w14:textId="6B840A4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_Toc164928682 \h </w:instrText>
      </w:r>
      <w:r>
        <w:rPr>
          <w:noProof/>
        </w:rPr>
      </w:r>
      <w:r>
        <w:rPr>
          <w:noProof/>
        </w:rPr>
        <w:fldChar w:fldCharType="separate"/>
      </w:r>
      <w:r>
        <w:rPr>
          <w:noProof/>
        </w:rPr>
        <w:t>254</w:t>
      </w:r>
      <w:r>
        <w:rPr>
          <w:noProof/>
        </w:rPr>
        <w:fldChar w:fldCharType="end"/>
      </w:r>
    </w:p>
    <w:p w14:paraId="4438258E" w14:textId="5EE396B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_Toc164928683 \h </w:instrText>
      </w:r>
      <w:r>
        <w:rPr>
          <w:noProof/>
        </w:rPr>
      </w:r>
      <w:r>
        <w:rPr>
          <w:noProof/>
        </w:rPr>
        <w:fldChar w:fldCharType="separate"/>
      </w:r>
      <w:r>
        <w:rPr>
          <w:noProof/>
        </w:rPr>
        <w:t>254</w:t>
      </w:r>
      <w:r>
        <w:rPr>
          <w:noProof/>
        </w:rPr>
        <w:fldChar w:fldCharType="end"/>
      </w:r>
    </w:p>
    <w:p w14:paraId="39059F8A" w14:textId="502ECE8E" w:rsidR="00815E68" w:rsidRDefault="00815E68">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_Toc164928684 \h </w:instrText>
      </w:r>
      <w:r>
        <w:rPr>
          <w:noProof/>
        </w:rPr>
      </w:r>
      <w:r>
        <w:rPr>
          <w:noProof/>
        </w:rPr>
        <w:fldChar w:fldCharType="separate"/>
      </w:r>
      <w:r>
        <w:rPr>
          <w:noProof/>
        </w:rPr>
        <w:t>254</w:t>
      </w:r>
      <w:r>
        <w:rPr>
          <w:noProof/>
        </w:rPr>
        <w:fldChar w:fldCharType="end"/>
      </w:r>
    </w:p>
    <w:p w14:paraId="27C63AA4" w14:textId="4B05EE74" w:rsidR="00815E68" w:rsidRDefault="00815E68">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_Toc164928685 \h </w:instrText>
      </w:r>
      <w:r>
        <w:rPr>
          <w:noProof/>
        </w:rPr>
      </w:r>
      <w:r>
        <w:rPr>
          <w:noProof/>
        </w:rPr>
        <w:fldChar w:fldCharType="separate"/>
      </w:r>
      <w:r>
        <w:rPr>
          <w:noProof/>
        </w:rPr>
        <w:t>255</w:t>
      </w:r>
      <w:r>
        <w:rPr>
          <w:noProof/>
        </w:rPr>
        <w:fldChar w:fldCharType="end"/>
      </w:r>
    </w:p>
    <w:p w14:paraId="7AC46052" w14:textId="47C458D1" w:rsidR="00815E68" w:rsidRDefault="00815E68">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_Toc164928686 \h </w:instrText>
      </w:r>
      <w:r>
        <w:rPr>
          <w:noProof/>
        </w:rPr>
      </w:r>
      <w:r>
        <w:rPr>
          <w:noProof/>
        </w:rPr>
        <w:fldChar w:fldCharType="separate"/>
      </w:r>
      <w:r>
        <w:rPr>
          <w:noProof/>
        </w:rPr>
        <w:t>255</w:t>
      </w:r>
      <w:r>
        <w:rPr>
          <w:noProof/>
        </w:rPr>
        <w:fldChar w:fldCharType="end"/>
      </w:r>
    </w:p>
    <w:p w14:paraId="5AB01336" w14:textId="00A0831B" w:rsidR="00815E68" w:rsidRDefault="00815E68">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_Toc164928687 \h </w:instrText>
      </w:r>
      <w:r>
        <w:rPr>
          <w:noProof/>
        </w:rPr>
      </w:r>
      <w:r>
        <w:rPr>
          <w:noProof/>
        </w:rPr>
        <w:fldChar w:fldCharType="separate"/>
      </w:r>
      <w:r>
        <w:rPr>
          <w:noProof/>
        </w:rPr>
        <w:t>255</w:t>
      </w:r>
      <w:r>
        <w:rPr>
          <w:noProof/>
        </w:rPr>
        <w:fldChar w:fldCharType="end"/>
      </w:r>
    </w:p>
    <w:p w14:paraId="2FDDEE56" w14:textId="2F818BEC" w:rsidR="00815E68" w:rsidRDefault="00815E68">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_Toc164928688 \h </w:instrText>
      </w:r>
      <w:r>
        <w:rPr>
          <w:noProof/>
        </w:rPr>
      </w:r>
      <w:r>
        <w:rPr>
          <w:noProof/>
        </w:rPr>
        <w:fldChar w:fldCharType="separate"/>
      </w:r>
      <w:r>
        <w:rPr>
          <w:noProof/>
        </w:rPr>
        <w:t>255</w:t>
      </w:r>
      <w:r>
        <w:rPr>
          <w:noProof/>
        </w:rPr>
        <w:fldChar w:fldCharType="end"/>
      </w:r>
    </w:p>
    <w:p w14:paraId="700D2C69" w14:textId="25853F5F" w:rsidR="00815E68" w:rsidRDefault="00815E68">
      <w:pPr>
        <w:pStyle w:val="TOC4"/>
        <w:rPr>
          <w:rFonts w:asciiTheme="minorHAnsi" w:eastAsiaTheme="minorEastAsia" w:hAnsiTheme="minorHAnsi" w:cstheme="minorBidi"/>
          <w:noProof/>
          <w:kern w:val="2"/>
          <w:sz w:val="21"/>
          <w:szCs w:val="22"/>
          <w:lang w:val="en-US" w:eastAsia="zh-CN"/>
        </w:rPr>
      </w:pPr>
      <w:r>
        <w:rPr>
          <w:noProof/>
        </w:rPr>
        <w:t>6.14</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_Toc164928689 \h </w:instrText>
      </w:r>
      <w:r>
        <w:rPr>
          <w:noProof/>
        </w:rPr>
      </w:r>
      <w:r>
        <w:rPr>
          <w:noProof/>
        </w:rPr>
        <w:fldChar w:fldCharType="separate"/>
      </w:r>
      <w:r>
        <w:rPr>
          <w:noProof/>
        </w:rPr>
        <w:t>256</w:t>
      </w:r>
      <w:r>
        <w:rPr>
          <w:noProof/>
        </w:rPr>
        <w:fldChar w:fldCharType="end"/>
      </w:r>
    </w:p>
    <w:p w14:paraId="446DA9D0" w14:textId="03BE88DF" w:rsidR="00815E68" w:rsidRDefault="00815E68">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_Toc164928690 \h </w:instrText>
      </w:r>
      <w:r>
        <w:rPr>
          <w:noProof/>
        </w:rPr>
      </w:r>
      <w:r>
        <w:rPr>
          <w:noProof/>
        </w:rPr>
        <w:fldChar w:fldCharType="separate"/>
      </w:r>
      <w:r>
        <w:rPr>
          <w:noProof/>
        </w:rPr>
        <w:t>256</w:t>
      </w:r>
      <w:r>
        <w:rPr>
          <w:noProof/>
        </w:rPr>
        <w:fldChar w:fldCharType="end"/>
      </w:r>
    </w:p>
    <w:p w14:paraId="3E18592B" w14:textId="34061C9B" w:rsidR="00815E68" w:rsidRDefault="00815E68">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_Toc164928691 \h </w:instrText>
      </w:r>
      <w:r>
        <w:rPr>
          <w:noProof/>
        </w:rPr>
      </w:r>
      <w:r>
        <w:rPr>
          <w:noProof/>
        </w:rPr>
        <w:fldChar w:fldCharType="separate"/>
      </w:r>
      <w:r>
        <w:rPr>
          <w:noProof/>
        </w:rPr>
        <w:t>256</w:t>
      </w:r>
      <w:r>
        <w:rPr>
          <w:noProof/>
        </w:rPr>
        <w:fldChar w:fldCharType="end"/>
      </w:r>
    </w:p>
    <w:p w14:paraId="4721A0D6" w14:textId="1B9AD4A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_Toc164928692 \h </w:instrText>
      </w:r>
      <w:r>
        <w:rPr>
          <w:noProof/>
        </w:rPr>
      </w:r>
      <w:r>
        <w:rPr>
          <w:noProof/>
        </w:rPr>
        <w:fldChar w:fldCharType="separate"/>
      </w:r>
      <w:r>
        <w:rPr>
          <w:noProof/>
        </w:rPr>
        <w:t>256</w:t>
      </w:r>
      <w:r>
        <w:rPr>
          <w:noProof/>
        </w:rPr>
        <w:fldChar w:fldCharType="end"/>
      </w:r>
    </w:p>
    <w:p w14:paraId="7023FFE4" w14:textId="4B52376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_Toc164928693 \h </w:instrText>
      </w:r>
      <w:r>
        <w:rPr>
          <w:noProof/>
        </w:rPr>
      </w:r>
      <w:r>
        <w:rPr>
          <w:noProof/>
        </w:rPr>
        <w:fldChar w:fldCharType="separate"/>
      </w:r>
      <w:r>
        <w:rPr>
          <w:noProof/>
        </w:rPr>
        <w:t>256</w:t>
      </w:r>
      <w:r>
        <w:rPr>
          <w:noProof/>
        </w:rPr>
        <w:fldChar w:fldCharType="end"/>
      </w:r>
    </w:p>
    <w:p w14:paraId="301CB8FA" w14:textId="16723A7C" w:rsidR="00815E68" w:rsidRDefault="00815E68">
      <w:pPr>
        <w:pStyle w:val="TOC4"/>
        <w:rPr>
          <w:rFonts w:asciiTheme="minorHAnsi" w:eastAsiaTheme="minorEastAsia" w:hAnsiTheme="minorHAnsi" w:cstheme="minorBidi"/>
          <w:noProof/>
          <w:kern w:val="2"/>
          <w:sz w:val="21"/>
          <w:szCs w:val="22"/>
          <w:lang w:val="en-US" w:eastAsia="zh-CN"/>
        </w:rPr>
      </w:pPr>
      <w:r>
        <w:rPr>
          <w:noProof/>
        </w:rPr>
        <w:t>6.14</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_Toc164928694 \h </w:instrText>
      </w:r>
      <w:r>
        <w:rPr>
          <w:noProof/>
        </w:rPr>
      </w:r>
      <w:r>
        <w:rPr>
          <w:noProof/>
        </w:rPr>
        <w:fldChar w:fldCharType="separate"/>
      </w:r>
      <w:r>
        <w:rPr>
          <w:noProof/>
        </w:rPr>
        <w:t>257</w:t>
      </w:r>
      <w:r>
        <w:rPr>
          <w:noProof/>
        </w:rPr>
        <w:fldChar w:fldCharType="end"/>
      </w:r>
    </w:p>
    <w:p w14:paraId="58F11F11" w14:textId="6F3653DE" w:rsidR="00815E68" w:rsidRDefault="00815E68">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_Toc164928695 \h </w:instrText>
      </w:r>
      <w:r>
        <w:rPr>
          <w:noProof/>
        </w:rPr>
      </w:r>
      <w:r>
        <w:rPr>
          <w:noProof/>
        </w:rPr>
        <w:fldChar w:fldCharType="separate"/>
      </w:r>
      <w:r>
        <w:rPr>
          <w:noProof/>
        </w:rPr>
        <w:t>257</w:t>
      </w:r>
      <w:r>
        <w:rPr>
          <w:noProof/>
        </w:rPr>
        <w:fldChar w:fldCharType="end"/>
      </w:r>
    </w:p>
    <w:p w14:paraId="3541BD9F" w14:textId="29E3E4A4" w:rsidR="00815E68" w:rsidRDefault="00815E68">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_Toc164928696 \h </w:instrText>
      </w:r>
      <w:r>
        <w:rPr>
          <w:noProof/>
        </w:rPr>
      </w:r>
      <w:r>
        <w:rPr>
          <w:noProof/>
        </w:rPr>
        <w:fldChar w:fldCharType="separate"/>
      </w:r>
      <w:r>
        <w:rPr>
          <w:noProof/>
        </w:rPr>
        <w:t>257</w:t>
      </w:r>
      <w:r>
        <w:rPr>
          <w:noProof/>
        </w:rPr>
        <w:fldChar w:fldCharType="end"/>
      </w:r>
    </w:p>
    <w:p w14:paraId="36144C90" w14:textId="05232328" w:rsidR="00815E68" w:rsidRDefault="00815E68">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_Toc164928697 \h </w:instrText>
      </w:r>
      <w:r>
        <w:rPr>
          <w:noProof/>
        </w:rPr>
      </w:r>
      <w:r>
        <w:rPr>
          <w:noProof/>
        </w:rPr>
        <w:fldChar w:fldCharType="separate"/>
      </w:r>
      <w:r>
        <w:rPr>
          <w:noProof/>
        </w:rPr>
        <w:t>257</w:t>
      </w:r>
      <w:r>
        <w:rPr>
          <w:noProof/>
        </w:rPr>
        <w:fldChar w:fldCharType="end"/>
      </w:r>
    </w:p>
    <w:p w14:paraId="43C9F4F2" w14:textId="3DC89FCF" w:rsidR="00815E68" w:rsidRDefault="00815E68">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_Toc164928698 \h </w:instrText>
      </w:r>
      <w:r>
        <w:rPr>
          <w:noProof/>
        </w:rPr>
      </w:r>
      <w:r>
        <w:rPr>
          <w:noProof/>
        </w:rPr>
        <w:fldChar w:fldCharType="separate"/>
      </w:r>
      <w:r>
        <w:rPr>
          <w:noProof/>
        </w:rPr>
        <w:t>257</w:t>
      </w:r>
      <w:r>
        <w:rPr>
          <w:noProof/>
        </w:rPr>
        <w:fldChar w:fldCharType="end"/>
      </w:r>
    </w:p>
    <w:p w14:paraId="35C6D071" w14:textId="54BE037A" w:rsidR="00815E68" w:rsidRDefault="00815E68">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_Toc164928699 \h </w:instrText>
      </w:r>
      <w:r>
        <w:rPr>
          <w:noProof/>
        </w:rPr>
      </w:r>
      <w:r>
        <w:rPr>
          <w:noProof/>
        </w:rPr>
        <w:fldChar w:fldCharType="separate"/>
      </w:r>
      <w:r>
        <w:rPr>
          <w:noProof/>
        </w:rPr>
        <w:t>257</w:t>
      </w:r>
      <w:r>
        <w:rPr>
          <w:noProof/>
        </w:rPr>
        <w:fldChar w:fldCharType="end"/>
      </w:r>
    </w:p>
    <w:p w14:paraId="27374170" w14:textId="1784DBC6" w:rsidR="00815E68" w:rsidRDefault="00815E68">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_Toc164928700 \h </w:instrText>
      </w:r>
      <w:r>
        <w:rPr>
          <w:noProof/>
        </w:rPr>
      </w:r>
      <w:r>
        <w:rPr>
          <w:noProof/>
        </w:rPr>
        <w:fldChar w:fldCharType="separate"/>
      </w:r>
      <w:r>
        <w:rPr>
          <w:noProof/>
        </w:rPr>
        <w:t>257</w:t>
      </w:r>
      <w:r>
        <w:rPr>
          <w:noProof/>
        </w:rPr>
        <w:fldChar w:fldCharType="end"/>
      </w:r>
    </w:p>
    <w:p w14:paraId="0DD63CFB" w14:textId="39153303" w:rsidR="00815E68" w:rsidRDefault="00815E68">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_Toc164928701 \h </w:instrText>
      </w:r>
      <w:r>
        <w:rPr>
          <w:noProof/>
        </w:rPr>
      </w:r>
      <w:r>
        <w:rPr>
          <w:noProof/>
        </w:rPr>
        <w:fldChar w:fldCharType="separate"/>
      </w:r>
      <w:r>
        <w:rPr>
          <w:noProof/>
        </w:rPr>
        <w:t>257</w:t>
      </w:r>
      <w:r>
        <w:rPr>
          <w:noProof/>
        </w:rPr>
        <w:fldChar w:fldCharType="end"/>
      </w:r>
    </w:p>
    <w:p w14:paraId="6EEE341C" w14:textId="431A9C1A" w:rsidR="00815E68" w:rsidRDefault="00815E68">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_Toc164928702 \h </w:instrText>
      </w:r>
      <w:r>
        <w:rPr>
          <w:noProof/>
        </w:rPr>
      </w:r>
      <w:r>
        <w:rPr>
          <w:noProof/>
        </w:rPr>
        <w:fldChar w:fldCharType="separate"/>
      </w:r>
      <w:r>
        <w:rPr>
          <w:noProof/>
        </w:rPr>
        <w:t>257</w:t>
      </w:r>
      <w:r>
        <w:rPr>
          <w:noProof/>
        </w:rPr>
        <w:fldChar w:fldCharType="end"/>
      </w:r>
    </w:p>
    <w:p w14:paraId="43520896" w14:textId="43862186" w:rsidR="00815E68" w:rsidRDefault="00815E68">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_Toc164928703 \h </w:instrText>
      </w:r>
      <w:r>
        <w:rPr>
          <w:noProof/>
        </w:rPr>
      </w:r>
      <w:r>
        <w:rPr>
          <w:noProof/>
        </w:rPr>
        <w:fldChar w:fldCharType="separate"/>
      </w:r>
      <w:r>
        <w:rPr>
          <w:noProof/>
        </w:rPr>
        <w:t>258</w:t>
      </w:r>
      <w:r>
        <w:rPr>
          <w:noProof/>
        </w:rPr>
        <w:fldChar w:fldCharType="end"/>
      </w:r>
    </w:p>
    <w:p w14:paraId="3D204A6B" w14:textId="2C53D467" w:rsidR="00815E68" w:rsidRDefault="00815E68">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_Toc164928704 \h </w:instrText>
      </w:r>
      <w:r>
        <w:rPr>
          <w:noProof/>
        </w:rPr>
      </w:r>
      <w:r>
        <w:rPr>
          <w:noProof/>
        </w:rPr>
        <w:fldChar w:fldCharType="separate"/>
      </w:r>
      <w:r>
        <w:rPr>
          <w:noProof/>
        </w:rPr>
        <w:t>258</w:t>
      </w:r>
      <w:r>
        <w:rPr>
          <w:noProof/>
        </w:rPr>
        <w:fldChar w:fldCharType="end"/>
      </w:r>
    </w:p>
    <w:p w14:paraId="1AD3C23D" w14:textId="31F27657" w:rsidR="00815E68" w:rsidRDefault="00815E68">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_Toc164928705 \h </w:instrText>
      </w:r>
      <w:r>
        <w:rPr>
          <w:noProof/>
        </w:rPr>
      </w:r>
      <w:r>
        <w:rPr>
          <w:noProof/>
        </w:rPr>
        <w:fldChar w:fldCharType="separate"/>
      </w:r>
      <w:r>
        <w:rPr>
          <w:noProof/>
        </w:rPr>
        <w:t>258</w:t>
      </w:r>
      <w:r>
        <w:rPr>
          <w:noProof/>
        </w:rPr>
        <w:fldChar w:fldCharType="end"/>
      </w:r>
    </w:p>
    <w:p w14:paraId="48CF700E" w14:textId="30BBFF44" w:rsidR="00815E68" w:rsidRDefault="00815E68">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_Toc164928706 \h </w:instrText>
      </w:r>
      <w:r>
        <w:rPr>
          <w:noProof/>
        </w:rPr>
      </w:r>
      <w:r>
        <w:rPr>
          <w:noProof/>
        </w:rPr>
        <w:fldChar w:fldCharType="separate"/>
      </w:r>
      <w:r>
        <w:rPr>
          <w:noProof/>
        </w:rPr>
        <w:t>258</w:t>
      </w:r>
      <w:r>
        <w:rPr>
          <w:noProof/>
        </w:rPr>
        <w:fldChar w:fldCharType="end"/>
      </w:r>
    </w:p>
    <w:p w14:paraId="590AB761" w14:textId="361B3624" w:rsidR="00815E68" w:rsidRDefault="00815E68">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_Toc164928707 \h </w:instrText>
      </w:r>
      <w:r>
        <w:rPr>
          <w:noProof/>
        </w:rPr>
      </w:r>
      <w:r>
        <w:rPr>
          <w:noProof/>
        </w:rPr>
        <w:fldChar w:fldCharType="separate"/>
      </w:r>
      <w:r>
        <w:rPr>
          <w:noProof/>
        </w:rPr>
        <w:t>258</w:t>
      </w:r>
      <w:r>
        <w:rPr>
          <w:noProof/>
        </w:rPr>
        <w:fldChar w:fldCharType="end"/>
      </w:r>
    </w:p>
    <w:p w14:paraId="0B29EC78" w14:textId="2C3783F4" w:rsidR="00815E68" w:rsidRDefault="00815E68">
      <w:pPr>
        <w:pStyle w:val="TOC4"/>
        <w:rPr>
          <w:rFonts w:asciiTheme="minorHAnsi" w:eastAsiaTheme="minorEastAsia" w:hAnsiTheme="minorHAnsi" w:cstheme="minorBidi"/>
          <w:noProof/>
          <w:kern w:val="2"/>
          <w:sz w:val="21"/>
          <w:szCs w:val="22"/>
          <w:lang w:val="en-US" w:eastAsia="zh-CN"/>
        </w:rPr>
      </w:pPr>
      <w:r w:rsidRPr="00AA0DD1">
        <w:rPr>
          <w:noProof/>
          <w:lang w:val="en-US"/>
        </w:rPr>
        <w:t>6.15.3.2</w:t>
      </w:r>
      <w:r>
        <w:rPr>
          <w:rFonts w:asciiTheme="minorHAnsi" w:eastAsiaTheme="minorEastAsia" w:hAnsiTheme="minorHAnsi" w:cstheme="minorBidi"/>
          <w:noProof/>
          <w:kern w:val="2"/>
          <w:sz w:val="21"/>
          <w:szCs w:val="22"/>
          <w:lang w:val="en-US" w:eastAsia="zh-CN"/>
        </w:rPr>
        <w:tab/>
      </w:r>
      <w:r w:rsidRPr="00AA0DD1">
        <w:rPr>
          <w:noProof/>
          <w:lang w:val="en-US"/>
        </w:rPr>
        <w:t xml:space="preserve">Resource: </w:t>
      </w:r>
      <w:r>
        <w:rPr>
          <w:noProof/>
          <w:lang w:eastAsia="fr-FR"/>
        </w:rPr>
        <w:t xml:space="preserve">Network Slice Requirements Verification and Alignment </w:t>
      </w:r>
      <w:r w:rsidRPr="00AA0DD1">
        <w:rPr>
          <w:noProof/>
          <w:lang w:val="en-US"/>
        </w:rPr>
        <w:t>Subscriptions</w:t>
      </w:r>
      <w:r>
        <w:rPr>
          <w:noProof/>
        </w:rPr>
        <w:tab/>
      </w:r>
      <w:r>
        <w:rPr>
          <w:noProof/>
        </w:rPr>
        <w:fldChar w:fldCharType="begin"/>
      </w:r>
      <w:r>
        <w:rPr>
          <w:noProof/>
        </w:rPr>
        <w:instrText xml:space="preserve"> PAGEREF _Toc164928708 \h </w:instrText>
      </w:r>
      <w:r>
        <w:rPr>
          <w:noProof/>
        </w:rPr>
      </w:r>
      <w:r>
        <w:rPr>
          <w:noProof/>
        </w:rPr>
        <w:fldChar w:fldCharType="separate"/>
      </w:r>
      <w:r>
        <w:rPr>
          <w:noProof/>
        </w:rPr>
        <w:t>259</w:t>
      </w:r>
      <w:r>
        <w:rPr>
          <w:noProof/>
        </w:rPr>
        <w:fldChar w:fldCharType="end"/>
      </w:r>
    </w:p>
    <w:p w14:paraId="62615E1B" w14:textId="3EA1A611" w:rsidR="00815E68" w:rsidRDefault="00815E68">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_Toc164928709 \h </w:instrText>
      </w:r>
      <w:r>
        <w:rPr>
          <w:noProof/>
        </w:rPr>
      </w:r>
      <w:r>
        <w:rPr>
          <w:noProof/>
        </w:rPr>
        <w:fldChar w:fldCharType="separate"/>
      </w:r>
      <w:r>
        <w:rPr>
          <w:noProof/>
        </w:rPr>
        <w:t>259</w:t>
      </w:r>
      <w:r>
        <w:rPr>
          <w:noProof/>
        </w:rPr>
        <w:fldChar w:fldCharType="end"/>
      </w:r>
    </w:p>
    <w:p w14:paraId="4C641995" w14:textId="6D0BEE18" w:rsidR="00815E68" w:rsidRDefault="00815E68">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_Toc164928710 \h </w:instrText>
      </w:r>
      <w:r>
        <w:rPr>
          <w:noProof/>
        </w:rPr>
      </w:r>
      <w:r>
        <w:rPr>
          <w:noProof/>
        </w:rPr>
        <w:fldChar w:fldCharType="separate"/>
      </w:r>
      <w:r>
        <w:rPr>
          <w:noProof/>
        </w:rPr>
        <w:t>259</w:t>
      </w:r>
      <w:r>
        <w:rPr>
          <w:noProof/>
        </w:rPr>
        <w:fldChar w:fldCharType="end"/>
      </w:r>
    </w:p>
    <w:p w14:paraId="373658EC" w14:textId="1A76E975"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_Toc164928711 \h </w:instrText>
      </w:r>
      <w:r>
        <w:rPr>
          <w:noProof/>
        </w:rPr>
      </w:r>
      <w:r>
        <w:rPr>
          <w:noProof/>
        </w:rPr>
        <w:fldChar w:fldCharType="separate"/>
      </w:r>
      <w:r>
        <w:rPr>
          <w:noProof/>
        </w:rPr>
        <w:t>259</w:t>
      </w:r>
      <w:r>
        <w:rPr>
          <w:noProof/>
        </w:rPr>
        <w:fldChar w:fldCharType="end"/>
      </w:r>
    </w:p>
    <w:p w14:paraId="3AFE2FE0" w14:textId="7F2A5A79"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_Toc164928712 \h </w:instrText>
      </w:r>
      <w:r>
        <w:rPr>
          <w:noProof/>
        </w:rPr>
      </w:r>
      <w:r>
        <w:rPr>
          <w:noProof/>
        </w:rPr>
        <w:fldChar w:fldCharType="separate"/>
      </w:r>
      <w:r>
        <w:rPr>
          <w:noProof/>
        </w:rPr>
        <w:t>259</w:t>
      </w:r>
      <w:r>
        <w:rPr>
          <w:noProof/>
        </w:rPr>
        <w:fldChar w:fldCharType="end"/>
      </w:r>
    </w:p>
    <w:p w14:paraId="447F6B8F" w14:textId="6A931075"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_Toc164928713 \h </w:instrText>
      </w:r>
      <w:r>
        <w:rPr>
          <w:noProof/>
        </w:rPr>
      </w:r>
      <w:r>
        <w:rPr>
          <w:noProof/>
        </w:rPr>
        <w:fldChar w:fldCharType="separate"/>
      </w:r>
      <w:r>
        <w:rPr>
          <w:noProof/>
        </w:rPr>
        <w:t>260</w:t>
      </w:r>
      <w:r>
        <w:rPr>
          <w:noProof/>
        </w:rPr>
        <w:fldChar w:fldCharType="end"/>
      </w:r>
    </w:p>
    <w:p w14:paraId="674E15DA" w14:textId="51BC7B9A" w:rsidR="00815E68" w:rsidRDefault="00815E68">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_Toc164928714 \h </w:instrText>
      </w:r>
      <w:r>
        <w:rPr>
          <w:noProof/>
        </w:rPr>
      </w:r>
      <w:r>
        <w:rPr>
          <w:noProof/>
        </w:rPr>
        <w:fldChar w:fldCharType="separate"/>
      </w:r>
      <w:r>
        <w:rPr>
          <w:noProof/>
        </w:rPr>
        <w:t>260</w:t>
      </w:r>
      <w:r>
        <w:rPr>
          <w:noProof/>
        </w:rPr>
        <w:fldChar w:fldCharType="end"/>
      </w:r>
    </w:p>
    <w:p w14:paraId="39A94248" w14:textId="641F8CC7" w:rsidR="00815E68" w:rsidRDefault="00815E68">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_Toc164928715 \h </w:instrText>
      </w:r>
      <w:r>
        <w:rPr>
          <w:noProof/>
        </w:rPr>
      </w:r>
      <w:r>
        <w:rPr>
          <w:noProof/>
        </w:rPr>
        <w:fldChar w:fldCharType="separate"/>
      </w:r>
      <w:r>
        <w:rPr>
          <w:noProof/>
        </w:rPr>
        <w:t>260</w:t>
      </w:r>
      <w:r>
        <w:rPr>
          <w:noProof/>
        </w:rPr>
        <w:fldChar w:fldCharType="end"/>
      </w:r>
    </w:p>
    <w:p w14:paraId="2D60A830" w14:textId="2E7161ED" w:rsidR="00815E68" w:rsidRDefault="00815E68">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_Toc164928716 \h </w:instrText>
      </w:r>
      <w:r>
        <w:rPr>
          <w:noProof/>
        </w:rPr>
      </w:r>
      <w:r>
        <w:rPr>
          <w:noProof/>
        </w:rPr>
        <w:fldChar w:fldCharType="separate"/>
      </w:r>
      <w:r>
        <w:rPr>
          <w:noProof/>
        </w:rPr>
        <w:t>260</w:t>
      </w:r>
      <w:r>
        <w:rPr>
          <w:noProof/>
        </w:rPr>
        <w:fldChar w:fldCharType="end"/>
      </w:r>
    </w:p>
    <w:p w14:paraId="7020FFB8" w14:textId="527027FB" w:rsidR="00815E68" w:rsidRDefault="00815E68">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_Toc164928717 \h </w:instrText>
      </w:r>
      <w:r>
        <w:rPr>
          <w:noProof/>
        </w:rPr>
      </w:r>
      <w:r>
        <w:rPr>
          <w:noProof/>
        </w:rPr>
        <w:fldChar w:fldCharType="separate"/>
      </w:r>
      <w:r>
        <w:rPr>
          <w:noProof/>
        </w:rPr>
        <w:t>261</w:t>
      </w:r>
      <w:r>
        <w:rPr>
          <w:noProof/>
        </w:rPr>
        <w:fldChar w:fldCharType="end"/>
      </w:r>
    </w:p>
    <w:p w14:paraId="3CFF1E38" w14:textId="23C3B3E7"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_Toc164928718 \h </w:instrText>
      </w:r>
      <w:r>
        <w:rPr>
          <w:noProof/>
        </w:rPr>
      </w:r>
      <w:r>
        <w:rPr>
          <w:noProof/>
        </w:rPr>
        <w:fldChar w:fldCharType="separate"/>
      </w:r>
      <w:r>
        <w:rPr>
          <w:noProof/>
        </w:rPr>
        <w:t>261</w:t>
      </w:r>
      <w:r>
        <w:rPr>
          <w:noProof/>
        </w:rPr>
        <w:fldChar w:fldCharType="end"/>
      </w:r>
    </w:p>
    <w:p w14:paraId="2237253C" w14:textId="2AF9F3B2"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_Toc164928719 \h </w:instrText>
      </w:r>
      <w:r>
        <w:rPr>
          <w:noProof/>
        </w:rPr>
      </w:r>
      <w:r>
        <w:rPr>
          <w:noProof/>
        </w:rPr>
        <w:fldChar w:fldCharType="separate"/>
      </w:r>
      <w:r>
        <w:rPr>
          <w:noProof/>
        </w:rPr>
        <w:t>262</w:t>
      </w:r>
      <w:r>
        <w:rPr>
          <w:noProof/>
        </w:rPr>
        <w:fldChar w:fldCharType="end"/>
      </w:r>
    </w:p>
    <w:p w14:paraId="389C2EF0" w14:textId="701467AF"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_Toc164928720 \h </w:instrText>
      </w:r>
      <w:r>
        <w:rPr>
          <w:noProof/>
        </w:rPr>
      </w:r>
      <w:r>
        <w:rPr>
          <w:noProof/>
        </w:rPr>
        <w:fldChar w:fldCharType="separate"/>
      </w:r>
      <w:r>
        <w:rPr>
          <w:noProof/>
        </w:rPr>
        <w:t>263</w:t>
      </w:r>
      <w:r>
        <w:rPr>
          <w:noProof/>
        </w:rPr>
        <w:fldChar w:fldCharType="end"/>
      </w:r>
    </w:p>
    <w:p w14:paraId="5AC1733F" w14:textId="128D9476"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lastRenderedPageBreak/>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_Toc164928721 \h </w:instrText>
      </w:r>
      <w:r>
        <w:rPr>
          <w:noProof/>
        </w:rPr>
      </w:r>
      <w:r>
        <w:rPr>
          <w:noProof/>
        </w:rPr>
        <w:fldChar w:fldCharType="separate"/>
      </w:r>
      <w:r>
        <w:rPr>
          <w:noProof/>
        </w:rPr>
        <w:t>264</w:t>
      </w:r>
      <w:r>
        <w:rPr>
          <w:noProof/>
        </w:rPr>
        <w:fldChar w:fldCharType="end"/>
      </w:r>
    </w:p>
    <w:p w14:paraId="4A6F0B5B" w14:textId="5C4A1200" w:rsidR="00815E68" w:rsidRDefault="00815E68">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_Toc164928722 \h </w:instrText>
      </w:r>
      <w:r>
        <w:rPr>
          <w:noProof/>
        </w:rPr>
      </w:r>
      <w:r>
        <w:rPr>
          <w:noProof/>
        </w:rPr>
        <w:fldChar w:fldCharType="separate"/>
      </w:r>
      <w:r>
        <w:rPr>
          <w:noProof/>
        </w:rPr>
        <w:t>265</w:t>
      </w:r>
      <w:r>
        <w:rPr>
          <w:noProof/>
        </w:rPr>
        <w:fldChar w:fldCharType="end"/>
      </w:r>
    </w:p>
    <w:p w14:paraId="2113893D" w14:textId="3A1032AE" w:rsidR="00815E68" w:rsidRDefault="00815E68">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_Toc164928723 \h </w:instrText>
      </w:r>
      <w:r>
        <w:rPr>
          <w:noProof/>
        </w:rPr>
      </w:r>
      <w:r>
        <w:rPr>
          <w:noProof/>
        </w:rPr>
        <w:fldChar w:fldCharType="separate"/>
      </w:r>
      <w:r>
        <w:rPr>
          <w:noProof/>
        </w:rPr>
        <w:t>265</w:t>
      </w:r>
      <w:r>
        <w:rPr>
          <w:noProof/>
        </w:rPr>
        <w:fldChar w:fldCharType="end"/>
      </w:r>
    </w:p>
    <w:p w14:paraId="0584A136" w14:textId="71A88D08" w:rsidR="00815E68" w:rsidRDefault="00815E68">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_Toc164928724 \h </w:instrText>
      </w:r>
      <w:r>
        <w:rPr>
          <w:noProof/>
        </w:rPr>
      </w:r>
      <w:r>
        <w:rPr>
          <w:noProof/>
        </w:rPr>
        <w:fldChar w:fldCharType="separate"/>
      </w:r>
      <w:r>
        <w:rPr>
          <w:noProof/>
        </w:rPr>
        <w:t>265</w:t>
      </w:r>
      <w:r>
        <w:rPr>
          <w:noProof/>
        </w:rPr>
        <w:fldChar w:fldCharType="end"/>
      </w:r>
    </w:p>
    <w:p w14:paraId="4C2942FF" w14:textId="47506373" w:rsidR="00815E68" w:rsidRDefault="00815E68">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_Toc164928725 \h </w:instrText>
      </w:r>
      <w:r>
        <w:rPr>
          <w:noProof/>
        </w:rPr>
      </w:r>
      <w:r>
        <w:rPr>
          <w:noProof/>
        </w:rPr>
        <w:fldChar w:fldCharType="separate"/>
      </w:r>
      <w:r>
        <w:rPr>
          <w:noProof/>
        </w:rPr>
        <w:t>265</w:t>
      </w:r>
      <w:r>
        <w:rPr>
          <w:noProof/>
        </w:rPr>
        <w:fldChar w:fldCharType="end"/>
      </w:r>
    </w:p>
    <w:p w14:paraId="65FC1B2F" w14:textId="7FB449A3" w:rsidR="00815E68" w:rsidRDefault="00815E68">
      <w:pPr>
        <w:pStyle w:val="TOC4"/>
        <w:rPr>
          <w:rFonts w:asciiTheme="minorHAnsi" w:eastAsiaTheme="minorEastAsia" w:hAnsiTheme="minorHAnsi" w:cstheme="minorBidi"/>
          <w:noProof/>
          <w:kern w:val="2"/>
          <w:sz w:val="21"/>
          <w:szCs w:val="22"/>
          <w:lang w:val="en-US" w:eastAsia="zh-CN"/>
        </w:rPr>
      </w:pPr>
      <w:r>
        <w:rPr>
          <w:noProof/>
        </w:rPr>
        <w:t>6.15</w:t>
      </w:r>
      <w:r w:rsidRPr="00AA0DD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AA0DD1">
        <w:rPr>
          <w:noProof/>
          <w:lang w:val="en-US"/>
        </w:rPr>
        <w:t>Notification</w:t>
      </w:r>
      <w:r>
        <w:rPr>
          <w:noProof/>
        </w:rPr>
        <w:tab/>
      </w:r>
      <w:r>
        <w:rPr>
          <w:noProof/>
        </w:rPr>
        <w:fldChar w:fldCharType="begin"/>
      </w:r>
      <w:r>
        <w:rPr>
          <w:noProof/>
        </w:rPr>
        <w:instrText xml:space="preserve"> PAGEREF _Toc164928726 \h </w:instrText>
      </w:r>
      <w:r>
        <w:rPr>
          <w:noProof/>
        </w:rPr>
      </w:r>
      <w:r>
        <w:rPr>
          <w:noProof/>
        </w:rPr>
        <w:fldChar w:fldCharType="separate"/>
      </w:r>
      <w:r>
        <w:rPr>
          <w:noProof/>
        </w:rPr>
        <w:t>265</w:t>
      </w:r>
      <w:r>
        <w:rPr>
          <w:noProof/>
        </w:rPr>
        <w:fldChar w:fldCharType="end"/>
      </w:r>
    </w:p>
    <w:p w14:paraId="13ABBF28" w14:textId="246A5D0A" w:rsidR="00815E68" w:rsidRDefault="00815E68">
      <w:pPr>
        <w:pStyle w:val="TOC5"/>
        <w:rPr>
          <w:rFonts w:asciiTheme="minorHAnsi" w:eastAsiaTheme="minorEastAsia" w:hAnsiTheme="minorHAnsi" w:cstheme="minorBidi"/>
          <w:noProof/>
          <w:kern w:val="2"/>
          <w:sz w:val="21"/>
          <w:szCs w:val="22"/>
          <w:lang w:val="en-US" w:eastAsia="zh-CN"/>
        </w:rPr>
      </w:pPr>
      <w:r>
        <w:rPr>
          <w:noProof/>
        </w:rPr>
        <w:t>6.15</w:t>
      </w:r>
      <w:r w:rsidRPr="00AA0DD1">
        <w:rPr>
          <w:noProof/>
          <w:lang w:val="en-US"/>
        </w:rPr>
        <w:t>.5.2.1</w:t>
      </w:r>
      <w:r>
        <w:rPr>
          <w:rFonts w:asciiTheme="minorHAnsi" w:eastAsiaTheme="minorEastAsia" w:hAnsiTheme="minorHAnsi" w:cstheme="minorBidi"/>
          <w:noProof/>
          <w:kern w:val="2"/>
          <w:sz w:val="21"/>
          <w:szCs w:val="22"/>
          <w:lang w:val="en-US" w:eastAsia="zh-CN"/>
        </w:rPr>
        <w:tab/>
      </w:r>
      <w:r w:rsidRPr="00AA0DD1">
        <w:rPr>
          <w:noProof/>
          <w:lang w:val="en-US"/>
        </w:rPr>
        <w:t>Description</w:t>
      </w:r>
      <w:r>
        <w:rPr>
          <w:noProof/>
        </w:rPr>
        <w:tab/>
      </w:r>
      <w:r>
        <w:rPr>
          <w:noProof/>
        </w:rPr>
        <w:fldChar w:fldCharType="begin"/>
      </w:r>
      <w:r>
        <w:rPr>
          <w:noProof/>
        </w:rPr>
        <w:instrText xml:space="preserve"> PAGEREF _Toc164928727 \h </w:instrText>
      </w:r>
      <w:r>
        <w:rPr>
          <w:noProof/>
        </w:rPr>
      </w:r>
      <w:r>
        <w:rPr>
          <w:noProof/>
        </w:rPr>
        <w:fldChar w:fldCharType="separate"/>
      </w:r>
      <w:r>
        <w:rPr>
          <w:noProof/>
        </w:rPr>
        <w:t>265</w:t>
      </w:r>
      <w:r>
        <w:rPr>
          <w:noProof/>
        </w:rPr>
        <w:fldChar w:fldCharType="end"/>
      </w:r>
    </w:p>
    <w:p w14:paraId="3ED11648" w14:textId="5FCF56F8" w:rsidR="00815E68" w:rsidRDefault="00815E68">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_Toc164928728 \h </w:instrText>
      </w:r>
      <w:r>
        <w:rPr>
          <w:noProof/>
        </w:rPr>
      </w:r>
      <w:r>
        <w:rPr>
          <w:noProof/>
        </w:rPr>
        <w:fldChar w:fldCharType="separate"/>
      </w:r>
      <w:r>
        <w:rPr>
          <w:noProof/>
        </w:rPr>
        <w:t>265</w:t>
      </w:r>
      <w:r>
        <w:rPr>
          <w:noProof/>
        </w:rPr>
        <w:fldChar w:fldCharType="end"/>
      </w:r>
    </w:p>
    <w:p w14:paraId="76509D32" w14:textId="59FB63F2" w:rsidR="00815E68" w:rsidRDefault="00815E68">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_Toc164928729 \h </w:instrText>
      </w:r>
      <w:r>
        <w:rPr>
          <w:noProof/>
        </w:rPr>
      </w:r>
      <w:r>
        <w:rPr>
          <w:noProof/>
        </w:rPr>
        <w:fldChar w:fldCharType="separate"/>
      </w:r>
      <w:r>
        <w:rPr>
          <w:noProof/>
        </w:rPr>
        <w:t>266</w:t>
      </w:r>
      <w:r>
        <w:rPr>
          <w:noProof/>
        </w:rPr>
        <w:fldChar w:fldCharType="end"/>
      </w:r>
    </w:p>
    <w:p w14:paraId="0DAB8D97" w14:textId="72ED1D7B"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_Toc164928730 \h </w:instrText>
      </w:r>
      <w:r>
        <w:rPr>
          <w:noProof/>
        </w:rPr>
      </w:r>
      <w:r>
        <w:rPr>
          <w:noProof/>
        </w:rPr>
        <w:fldChar w:fldCharType="separate"/>
      </w:r>
      <w:r>
        <w:rPr>
          <w:noProof/>
        </w:rPr>
        <w:t>266</w:t>
      </w:r>
      <w:r>
        <w:rPr>
          <w:noProof/>
        </w:rPr>
        <w:fldChar w:fldCharType="end"/>
      </w:r>
    </w:p>
    <w:p w14:paraId="0963883D" w14:textId="637D385C" w:rsidR="00815E68" w:rsidRDefault="00815E68">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_Toc164928731 \h </w:instrText>
      </w:r>
      <w:r>
        <w:rPr>
          <w:noProof/>
        </w:rPr>
      </w:r>
      <w:r>
        <w:rPr>
          <w:noProof/>
        </w:rPr>
        <w:fldChar w:fldCharType="separate"/>
      </w:r>
      <w:r>
        <w:rPr>
          <w:noProof/>
        </w:rPr>
        <w:t>266</w:t>
      </w:r>
      <w:r>
        <w:rPr>
          <w:noProof/>
        </w:rPr>
        <w:fldChar w:fldCharType="end"/>
      </w:r>
    </w:p>
    <w:p w14:paraId="4A6E5058" w14:textId="2D9FC6C5" w:rsidR="00815E68" w:rsidRDefault="00815E68">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_Toc164928732 \h </w:instrText>
      </w:r>
      <w:r>
        <w:rPr>
          <w:noProof/>
        </w:rPr>
      </w:r>
      <w:r>
        <w:rPr>
          <w:noProof/>
        </w:rPr>
        <w:fldChar w:fldCharType="separate"/>
      </w:r>
      <w:r>
        <w:rPr>
          <w:noProof/>
        </w:rPr>
        <w:t>266</w:t>
      </w:r>
      <w:r>
        <w:rPr>
          <w:noProof/>
        </w:rPr>
        <w:fldChar w:fldCharType="end"/>
      </w:r>
    </w:p>
    <w:p w14:paraId="050D250D" w14:textId="7675D6E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_Toc164928733 \h </w:instrText>
      </w:r>
      <w:r>
        <w:rPr>
          <w:noProof/>
        </w:rPr>
      </w:r>
      <w:r>
        <w:rPr>
          <w:noProof/>
        </w:rPr>
        <w:fldChar w:fldCharType="separate"/>
      </w:r>
      <w:r>
        <w:rPr>
          <w:noProof/>
        </w:rPr>
        <w:t>267</w:t>
      </w:r>
      <w:r>
        <w:rPr>
          <w:noProof/>
        </w:rPr>
        <w:fldChar w:fldCharType="end"/>
      </w:r>
    </w:p>
    <w:p w14:paraId="64531878" w14:textId="2A410FB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_Toc164928734 \h </w:instrText>
      </w:r>
      <w:r>
        <w:rPr>
          <w:noProof/>
        </w:rPr>
      </w:r>
      <w:r>
        <w:rPr>
          <w:noProof/>
        </w:rPr>
        <w:fldChar w:fldCharType="separate"/>
      </w:r>
      <w:r>
        <w:rPr>
          <w:noProof/>
        </w:rPr>
        <w:t>267</w:t>
      </w:r>
      <w:r>
        <w:rPr>
          <w:noProof/>
        </w:rPr>
        <w:fldChar w:fldCharType="end"/>
      </w:r>
    </w:p>
    <w:p w14:paraId="62DEAF00" w14:textId="0AC50E1C" w:rsidR="00815E68" w:rsidRDefault="00815E68">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_Toc164928735 \h </w:instrText>
      </w:r>
      <w:r>
        <w:rPr>
          <w:noProof/>
        </w:rPr>
      </w:r>
      <w:r>
        <w:rPr>
          <w:noProof/>
        </w:rPr>
        <w:fldChar w:fldCharType="separate"/>
      </w:r>
      <w:r>
        <w:rPr>
          <w:noProof/>
        </w:rPr>
        <w:t>267</w:t>
      </w:r>
      <w:r>
        <w:rPr>
          <w:noProof/>
        </w:rPr>
        <w:fldChar w:fldCharType="end"/>
      </w:r>
    </w:p>
    <w:p w14:paraId="13EC7310" w14:textId="2FC881A7" w:rsidR="00815E68" w:rsidRDefault="00815E68">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_Toc164928736 \h </w:instrText>
      </w:r>
      <w:r>
        <w:rPr>
          <w:noProof/>
        </w:rPr>
      </w:r>
      <w:r>
        <w:rPr>
          <w:noProof/>
        </w:rPr>
        <w:fldChar w:fldCharType="separate"/>
      </w:r>
      <w:r>
        <w:rPr>
          <w:noProof/>
        </w:rPr>
        <w:t>268</w:t>
      </w:r>
      <w:r>
        <w:rPr>
          <w:noProof/>
        </w:rPr>
        <w:fldChar w:fldCharType="end"/>
      </w:r>
    </w:p>
    <w:p w14:paraId="7106DB0A" w14:textId="78108411" w:rsidR="00815E68" w:rsidRDefault="00815E68">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_Toc164928737 \h </w:instrText>
      </w:r>
      <w:r>
        <w:rPr>
          <w:noProof/>
        </w:rPr>
      </w:r>
      <w:r>
        <w:rPr>
          <w:noProof/>
        </w:rPr>
        <w:fldChar w:fldCharType="separate"/>
      </w:r>
      <w:r>
        <w:rPr>
          <w:noProof/>
        </w:rPr>
        <w:t>268</w:t>
      </w:r>
      <w:r>
        <w:rPr>
          <w:noProof/>
        </w:rPr>
        <w:fldChar w:fldCharType="end"/>
      </w:r>
    </w:p>
    <w:p w14:paraId="2F0E119C" w14:textId="3875D390" w:rsidR="00815E68" w:rsidRDefault="00815E68">
      <w:pPr>
        <w:pStyle w:val="TOC4"/>
        <w:rPr>
          <w:rFonts w:asciiTheme="minorHAnsi" w:eastAsiaTheme="minorEastAsia" w:hAnsiTheme="minorHAnsi" w:cstheme="minorBidi"/>
          <w:noProof/>
          <w:kern w:val="2"/>
          <w:sz w:val="21"/>
          <w:szCs w:val="22"/>
          <w:lang w:val="en-US" w:eastAsia="zh-CN"/>
        </w:rPr>
      </w:pPr>
      <w:r>
        <w:rPr>
          <w:noProof/>
        </w:rPr>
        <w:t>6.15</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_Toc164928738 \h </w:instrText>
      </w:r>
      <w:r>
        <w:rPr>
          <w:noProof/>
        </w:rPr>
      </w:r>
      <w:r>
        <w:rPr>
          <w:noProof/>
        </w:rPr>
        <w:fldChar w:fldCharType="separate"/>
      </w:r>
      <w:r>
        <w:rPr>
          <w:noProof/>
        </w:rPr>
        <w:t>268</w:t>
      </w:r>
      <w:r>
        <w:rPr>
          <w:noProof/>
        </w:rPr>
        <w:fldChar w:fldCharType="end"/>
      </w:r>
    </w:p>
    <w:p w14:paraId="49C654A1" w14:textId="076F0AC0" w:rsidR="00815E68" w:rsidRDefault="00815E68">
      <w:pPr>
        <w:pStyle w:val="TOC5"/>
        <w:rPr>
          <w:rFonts w:asciiTheme="minorHAnsi" w:eastAsiaTheme="minorEastAsia" w:hAnsiTheme="minorHAnsi" w:cstheme="minorBidi"/>
          <w:noProof/>
          <w:kern w:val="2"/>
          <w:sz w:val="21"/>
          <w:szCs w:val="22"/>
          <w:lang w:val="en-US" w:eastAsia="zh-CN"/>
        </w:rPr>
      </w:pPr>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_Toc164928739 \h </w:instrText>
      </w:r>
      <w:r>
        <w:rPr>
          <w:noProof/>
        </w:rPr>
      </w:r>
      <w:r>
        <w:rPr>
          <w:noProof/>
        </w:rPr>
        <w:fldChar w:fldCharType="separate"/>
      </w:r>
      <w:r>
        <w:rPr>
          <w:noProof/>
        </w:rPr>
        <w:t>268</w:t>
      </w:r>
      <w:r>
        <w:rPr>
          <w:noProof/>
        </w:rPr>
        <w:fldChar w:fldCharType="end"/>
      </w:r>
    </w:p>
    <w:p w14:paraId="58A97EDA" w14:textId="088916A1" w:rsidR="00815E68" w:rsidRDefault="00815E68">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_Toc164928740 \h </w:instrText>
      </w:r>
      <w:r>
        <w:rPr>
          <w:noProof/>
        </w:rPr>
      </w:r>
      <w:r>
        <w:rPr>
          <w:noProof/>
        </w:rPr>
        <w:fldChar w:fldCharType="separate"/>
      </w:r>
      <w:r>
        <w:rPr>
          <w:noProof/>
        </w:rPr>
        <w:t>268</w:t>
      </w:r>
      <w:r>
        <w:rPr>
          <w:noProof/>
        </w:rPr>
        <w:fldChar w:fldCharType="end"/>
      </w:r>
    </w:p>
    <w:p w14:paraId="79744D47" w14:textId="0509C9C8" w:rsidR="00815E68" w:rsidRDefault="00815E68">
      <w:pPr>
        <w:pStyle w:val="TOC4"/>
        <w:rPr>
          <w:rFonts w:asciiTheme="minorHAnsi" w:eastAsiaTheme="minorEastAsia" w:hAnsiTheme="minorHAnsi" w:cstheme="minorBidi"/>
          <w:noProof/>
          <w:kern w:val="2"/>
          <w:sz w:val="21"/>
          <w:szCs w:val="22"/>
          <w:lang w:val="en-US" w:eastAsia="zh-CN"/>
        </w:rPr>
      </w:pPr>
      <w:r>
        <w:rPr>
          <w:noProof/>
        </w:rPr>
        <w:t>6.15</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_Toc164928741 \h </w:instrText>
      </w:r>
      <w:r>
        <w:rPr>
          <w:noProof/>
        </w:rPr>
      </w:r>
      <w:r>
        <w:rPr>
          <w:noProof/>
        </w:rPr>
        <w:fldChar w:fldCharType="separate"/>
      </w:r>
      <w:r>
        <w:rPr>
          <w:noProof/>
        </w:rPr>
        <w:t>268</w:t>
      </w:r>
      <w:r>
        <w:rPr>
          <w:noProof/>
        </w:rPr>
        <w:fldChar w:fldCharType="end"/>
      </w:r>
    </w:p>
    <w:p w14:paraId="7DC5A60F" w14:textId="7AA2C05E" w:rsidR="00815E68" w:rsidRDefault="00815E68">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_Toc164928742 \h </w:instrText>
      </w:r>
      <w:r>
        <w:rPr>
          <w:noProof/>
        </w:rPr>
      </w:r>
      <w:r>
        <w:rPr>
          <w:noProof/>
        </w:rPr>
        <w:fldChar w:fldCharType="separate"/>
      </w:r>
      <w:r>
        <w:rPr>
          <w:noProof/>
        </w:rPr>
        <w:t>269</w:t>
      </w:r>
      <w:r>
        <w:rPr>
          <w:noProof/>
        </w:rPr>
        <w:fldChar w:fldCharType="end"/>
      </w:r>
    </w:p>
    <w:p w14:paraId="228084AA" w14:textId="0F9F6357" w:rsidR="00815E68" w:rsidRDefault="00815E68">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_Toc164928743 \h </w:instrText>
      </w:r>
      <w:r>
        <w:rPr>
          <w:noProof/>
        </w:rPr>
      </w:r>
      <w:r>
        <w:rPr>
          <w:noProof/>
        </w:rPr>
        <w:fldChar w:fldCharType="separate"/>
      </w:r>
      <w:r>
        <w:rPr>
          <w:noProof/>
        </w:rPr>
        <w:t>269</w:t>
      </w:r>
      <w:r>
        <w:rPr>
          <w:noProof/>
        </w:rPr>
        <w:fldChar w:fldCharType="end"/>
      </w:r>
    </w:p>
    <w:p w14:paraId="376E20EF" w14:textId="4CE70503" w:rsidR="00815E68" w:rsidRDefault="00815E68">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_Toc164928744 \h </w:instrText>
      </w:r>
      <w:r>
        <w:rPr>
          <w:noProof/>
        </w:rPr>
      </w:r>
      <w:r>
        <w:rPr>
          <w:noProof/>
        </w:rPr>
        <w:fldChar w:fldCharType="separate"/>
      </w:r>
      <w:r>
        <w:rPr>
          <w:noProof/>
        </w:rPr>
        <w:t>269</w:t>
      </w:r>
      <w:r>
        <w:rPr>
          <w:noProof/>
        </w:rPr>
        <w:fldChar w:fldCharType="end"/>
      </w:r>
    </w:p>
    <w:p w14:paraId="16F24CFD" w14:textId="44CB12FC" w:rsidR="00815E68" w:rsidRDefault="00815E68">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_Toc164928745 \h </w:instrText>
      </w:r>
      <w:r>
        <w:rPr>
          <w:noProof/>
        </w:rPr>
      </w:r>
      <w:r>
        <w:rPr>
          <w:noProof/>
        </w:rPr>
        <w:fldChar w:fldCharType="separate"/>
      </w:r>
      <w:r>
        <w:rPr>
          <w:noProof/>
        </w:rPr>
        <w:t>269</w:t>
      </w:r>
      <w:r>
        <w:rPr>
          <w:noProof/>
        </w:rPr>
        <w:fldChar w:fldCharType="end"/>
      </w:r>
    </w:p>
    <w:p w14:paraId="6880496B" w14:textId="7C0C74B8" w:rsidR="00815E68" w:rsidRDefault="00815E68">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_Toc164928746 \h </w:instrText>
      </w:r>
      <w:r>
        <w:rPr>
          <w:noProof/>
        </w:rPr>
      </w:r>
      <w:r>
        <w:rPr>
          <w:noProof/>
        </w:rPr>
        <w:fldChar w:fldCharType="separate"/>
      </w:r>
      <w:r>
        <w:rPr>
          <w:noProof/>
        </w:rPr>
        <w:t>269</w:t>
      </w:r>
      <w:r>
        <w:rPr>
          <w:noProof/>
        </w:rPr>
        <w:fldChar w:fldCharType="end"/>
      </w:r>
    </w:p>
    <w:p w14:paraId="1C8D80F7" w14:textId="5A0B08DF" w:rsidR="00815E68" w:rsidRDefault="00815E68">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_Toc164928747 \h </w:instrText>
      </w:r>
      <w:r>
        <w:rPr>
          <w:noProof/>
        </w:rPr>
      </w:r>
      <w:r>
        <w:rPr>
          <w:noProof/>
        </w:rPr>
        <w:fldChar w:fldCharType="separate"/>
      </w:r>
      <w:r>
        <w:rPr>
          <w:noProof/>
        </w:rPr>
        <w:t>269</w:t>
      </w:r>
      <w:r>
        <w:rPr>
          <w:noProof/>
        </w:rPr>
        <w:fldChar w:fldCharType="end"/>
      </w:r>
    </w:p>
    <w:p w14:paraId="7B993734" w14:textId="5F28E6E2" w:rsidR="00815E68" w:rsidRDefault="00815E68">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_Toc164928748 \h </w:instrText>
      </w:r>
      <w:r>
        <w:rPr>
          <w:noProof/>
        </w:rPr>
      </w:r>
      <w:r>
        <w:rPr>
          <w:noProof/>
        </w:rPr>
        <w:fldChar w:fldCharType="separate"/>
      </w:r>
      <w:r>
        <w:rPr>
          <w:noProof/>
        </w:rPr>
        <w:t>269</w:t>
      </w:r>
      <w:r>
        <w:rPr>
          <w:noProof/>
        </w:rPr>
        <w:fldChar w:fldCharType="end"/>
      </w:r>
    </w:p>
    <w:p w14:paraId="3FE7BDED" w14:textId="6A403B48" w:rsidR="00815E68" w:rsidRDefault="00815E68">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_Toc164928749 \h </w:instrText>
      </w:r>
      <w:r>
        <w:rPr>
          <w:noProof/>
        </w:rPr>
      </w:r>
      <w:r>
        <w:rPr>
          <w:noProof/>
        </w:rPr>
        <w:fldChar w:fldCharType="separate"/>
      </w:r>
      <w:r>
        <w:rPr>
          <w:noProof/>
        </w:rPr>
        <w:t>269</w:t>
      </w:r>
      <w:r>
        <w:rPr>
          <w:noProof/>
        </w:rPr>
        <w:fldChar w:fldCharType="end"/>
      </w:r>
    </w:p>
    <w:p w14:paraId="386E06A3" w14:textId="772C78E7"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AA0DD1">
        <w:rPr>
          <w:noProof/>
          <w:lang w:val="en-US"/>
        </w:rPr>
        <w:t>NSCE_NSInfoDelivery</w:t>
      </w:r>
      <w:r>
        <w:rPr>
          <w:noProof/>
        </w:rPr>
        <w:t xml:space="preserve"> API</w:t>
      </w:r>
      <w:r>
        <w:rPr>
          <w:noProof/>
        </w:rPr>
        <w:tab/>
      </w:r>
      <w:r>
        <w:rPr>
          <w:noProof/>
        </w:rPr>
        <w:fldChar w:fldCharType="begin"/>
      </w:r>
      <w:r>
        <w:rPr>
          <w:noProof/>
        </w:rPr>
        <w:instrText xml:space="preserve"> PAGEREF _Toc164928750 \h </w:instrText>
      </w:r>
      <w:r>
        <w:rPr>
          <w:noProof/>
        </w:rPr>
      </w:r>
      <w:r>
        <w:rPr>
          <w:noProof/>
        </w:rPr>
        <w:fldChar w:fldCharType="separate"/>
      </w:r>
      <w:r>
        <w:rPr>
          <w:noProof/>
        </w:rPr>
        <w:t>269</w:t>
      </w:r>
      <w:r>
        <w:rPr>
          <w:noProof/>
        </w:rPr>
        <w:fldChar w:fldCharType="end"/>
      </w:r>
    </w:p>
    <w:p w14:paraId="70017760" w14:textId="7DC3C338"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_Toc164928751 \h </w:instrText>
      </w:r>
      <w:r>
        <w:rPr>
          <w:noProof/>
        </w:rPr>
      </w:r>
      <w:r>
        <w:rPr>
          <w:noProof/>
        </w:rPr>
        <w:fldChar w:fldCharType="separate"/>
      </w:r>
      <w:r>
        <w:rPr>
          <w:noProof/>
        </w:rPr>
        <w:t>269</w:t>
      </w:r>
      <w:r>
        <w:rPr>
          <w:noProof/>
        </w:rPr>
        <w:fldChar w:fldCharType="end"/>
      </w:r>
    </w:p>
    <w:p w14:paraId="034D87C1" w14:textId="4FA190B1"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_Toc164928752 \h </w:instrText>
      </w:r>
      <w:r>
        <w:rPr>
          <w:noProof/>
        </w:rPr>
      </w:r>
      <w:r>
        <w:rPr>
          <w:noProof/>
        </w:rPr>
        <w:fldChar w:fldCharType="separate"/>
      </w:r>
      <w:r>
        <w:rPr>
          <w:noProof/>
        </w:rPr>
        <w:t>270</w:t>
      </w:r>
      <w:r>
        <w:rPr>
          <w:noProof/>
        </w:rPr>
        <w:fldChar w:fldCharType="end"/>
      </w:r>
    </w:p>
    <w:p w14:paraId="505D9D8D" w14:textId="7FD64342"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_Toc164928753 \h </w:instrText>
      </w:r>
      <w:r>
        <w:rPr>
          <w:noProof/>
        </w:rPr>
      </w:r>
      <w:r>
        <w:rPr>
          <w:noProof/>
        </w:rPr>
        <w:fldChar w:fldCharType="separate"/>
      </w:r>
      <w:r>
        <w:rPr>
          <w:noProof/>
        </w:rPr>
        <w:t>270</w:t>
      </w:r>
      <w:r>
        <w:rPr>
          <w:noProof/>
        </w:rPr>
        <w:fldChar w:fldCharType="end"/>
      </w:r>
    </w:p>
    <w:p w14:paraId="32720B09" w14:textId="6D4AD39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_Toc164928754 \h </w:instrText>
      </w:r>
      <w:r>
        <w:rPr>
          <w:noProof/>
        </w:rPr>
      </w:r>
      <w:r>
        <w:rPr>
          <w:noProof/>
        </w:rPr>
        <w:fldChar w:fldCharType="separate"/>
      </w:r>
      <w:r>
        <w:rPr>
          <w:noProof/>
        </w:rPr>
        <w:t>270</w:t>
      </w:r>
      <w:r>
        <w:rPr>
          <w:noProof/>
        </w:rPr>
        <w:fldChar w:fldCharType="end"/>
      </w:r>
    </w:p>
    <w:p w14:paraId="5C1E1675" w14:textId="2E84864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_Toc164928755 \h </w:instrText>
      </w:r>
      <w:r>
        <w:rPr>
          <w:noProof/>
        </w:rPr>
      </w:r>
      <w:r>
        <w:rPr>
          <w:noProof/>
        </w:rPr>
        <w:fldChar w:fldCharType="separate"/>
      </w:r>
      <w:r>
        <w:rPr>
          <w:noProof/>
        </w:rPr>
        <w:t>271</w:t>
      </w:r>
      <w:r>
        <w:rPr>
          <w:noProof/>
        </w:rPr>
        <w:fldChar w:fldCharType="end"/>
      </w:r>
    </w:p>
    <w:p w14:paraId="09507D92" w14:textId="4CEDC22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_Toc164928756 \h </w:instrText>
      </w:r>
      <w:r>
        <w:rPr>
          <w:noProof/>
        </w:rPr>
      </w:r>
      <w:r>
        <w:rPr>
          <w:noProof/>
        </w:rPr>
        <w:fldChar w:fldCharType="separate"/>
      </w:r>
      <w:r>
        <w:rPr>
          <w:noProof/>
        </w:rPr>
        <w:t>271</w:t>
      </w:r>
      <w:r>
        <w:rPr>
          <w:noProof/>
        </w:rPr>
        <w:fldChar w:fldCharType="end"/>
      </w:r>
    </w:p>
    <w:p w14:paraId="6FEDEF33" w14:textId="4E204D5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_Toc164928757 \h </w:instrText>
      </w:r>
      <w:r>
        <w:rPr>
          <w:noProof/>
        </w:rPr>
      </w:r>
      <w:r>
        <w:rPr>
          <w:noProof/>
        </w:rPr>
        <w:fldChar w:fldCharType="separate"/>
      </w:r>
      <w:r>
        <w:rPr>
          <w:noProof/>
        </w:rPr>
        <w:t>271</w:t>
      </w:r>
      <w:r>
        <w:rPr>
          <w:noProof/>
        </w:rPr>
        <w:fldChar w:fldCharType="end"/>
      </w:r>
    </w:p>
    <w:p w14:paraId="15FE7B54" w14:textId="1DF383D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_Toc164928758 \h </w:instrText>
      </w:r>
      <w:r>
        <w:rPr>
          <w:noProof/>
        </w:rPr>
      </w:r>
      <w:r>
        <w:rPr>
          <w:noProof/>
        </w:rPr>
        <w:fldChar w:fldCharType="separate"/>
      </w:r>
      <w:r>
        <w:rPr>
          <w:noProof/>
        </w:rPr>
        <w:t>271</w:t>
      </w:r>
      <w:r>
        <w:rPr>
          <w:noProof/>
        </w:rPr>
        <w:fldChar w:fldCharType="end"/>
      </w:r>
    </w:p>
    <w:p w14:paraId="5ECE0C79" w14:textId="2A0F1414"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_Toc164928759 \h </w:instrText>
      </w:r>
      <w:r>
        <w:rPr>
          <w:noProof/>
        </w:rPr>
      </w:r>
      <w:r>
        <w:rPr>
          <w:noProof/>
        </w:rPr>
        <w:fldChar w:fldCharType="separate"/>
      </w:r>
      <w:r>
        <w:rPr>
          <w:noProof/>
        </w:rPr>
        <w:t>271</w:t>
      </w:r>
      <w:r>
        <w:rPr>
          <w:noProof/>
        </w:rPr>
        <w:fldChar w:fldCharType="end"/>
      </w:r>
    </w:p>
    <w:p w14:paraId="21C15853" w14:textId="399C9BF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_Toc164928760 \h </w:instrText>
      </w:r>
      <w:r>
        <w:rPr>
          <w:noProof/>
        </w:rPr>
      </w:r>
      <w:r>
        <w:rPr>
          <w:noProof/>
        </w:rPr>
        <w:fldChar w:fldCharType="separate"/>
      </w:r>
      <w:r>
        <w:rPr>
          <w:noProof/>
        </w:rPr>
        <w:t>272</w:t>
      </w:r>
      <w:r>
        <w:rPr>
          <w:noProof/>
        </w:rPr>
        <w:fldChar w:fldCharType="end"/>
      </w:r>
    </w:p>
    <w:p w14:paraId="11661DE1" w14:textId="29A675B7"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_Toc164928761 \h </w:instrText>
      </w:r>
      <w:r>
        <w:rPr>
          <w:noProof/>
        </w:rPr>
      </w:r>
      <w:r>
        <w:rPr>
          <w:noProof/>
        </w:rPr>
        <w:fldChar w:fldCharType="separate"/>
      </w:r>
      <w:r>
        <w:rPr>
          <w:noProof/>
        </w:rPr>
        <w:t>272</w:t>
      </w:r>
      <w:r>
        <w:rPr>
          <w:noProof/>
        </w:rPr>
        <w:fldChar w:fldCharType="end"/>
      </w:r>
    </w:p>
    <w:p w14:paraId="1594FD49" w14:textId="623D52D6"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_Toc164928762 \h </w:instrText>
      </w:r>
      <w:r>
        <w:rPr>
          <w:noProof/>
        </w:rPr>
      </w:r>
      <w:r>
        <w:rPr>
          <w:noProof/>
        </w:rPr>
        <w:fldChar w:fldCharType="separate"/>
      </w:r>
      <w:r>
        <w:rPr>
          <w:noProof/>
        </w:rPr>
        <w:t>272</w:t>
      </w:r>
      <w:r>
        <w:rPr>
          <w:noProof/>
        </w:rPr>
        <w:fldChar w:fldCharType="end"/>
      </w:r>
    </w:p>
    <w:p w14:paraId="0FC58402" w14:textId="054CD1C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_Toc164928763 \h </w:instrText>
      </w:r>
      <w:r>
        <w:rPr>
          <w:noProof/>
        </w:rPr>
      </w:r>
      <w:r>
        <w:rPr>
          <w:noProof/>
        </w:rPr>
        <w:fldChar w:fldCharType="separate"/>
      </w:r>
      <w:r>
        <w:rPr>
          <w:noProof/>
        </w:rPr>
        <w:t>273</w:t>
      </w:r>
      <w:r>
        <w:rPr>
          <w:noProof/>
        </w:rPr>
        <w:fldChar w:fldCharType="end"/>
      </w:r>
    </w:p>
    <w:p w14:paraId="2765F3D4" w14:textId="74D1CF63"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_Toc164928764 \h </w:instrText>
      </w:r>
      <w:r>
        <w:rPr>
          <w:noProof/>
        </w:rPr>
      </w:r>
      <w:r>
        <w:rPr>
          <w:noProof/>
        </w:rPr>
        <w:fldChar w:fldCharType="separate"/>
      </w:r>
      <w:r>
        <w:rPr>
          <w:noProof/>
        </w:rPr>
        <w:t>273</w:t>
      </w:r>
      <w:r>
        <w:rPr>
          <w:noProof/>
        </w:rPr>
        <w:fldChar w:fldCharType="end"/>
      </w:r>
    </w:p>
    <w:p w14:paraId="0D47E136" w14:textId="255ACFC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_Toc164928765 \h </w:instrText>
      </w:r>
      <w:r>
        <w:rPr>
          <w:noProof/>
        </w:rPr>
      </w:r>
      <w:r>
        <w:rPr>
          <w:noProof/>
        </w:rPr>
        <w:fldChar w:fldCharType="separate"/>
      </w:r>
      <w:r>
        <w:rPr>
          <w:noProof/>
        </w:rPr>
        <w:t>274</w:t>
      </w:r>
      <w:r>
        <w:rPr>
          <w:noProof/>
        </w:rPr>
        <w:fldChar w:fldCharType="end"/>
      </w:r>
    </w:p>
    <w:p w14:paraId="19979C40" w14:textId="6281C2C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_Toc164928766 \h </w:instrText>
      </w:r>
      <w:r>
        <w:rPr>
          <w:noProof/>
        </w:rPr>
      </w:r>
      <w:r>
        <w:rPr>
          <w:noProof/>
        </w:rPr>
        <w:fldChar w:fldCharType="separate"/>
      </w:r>
      <w:r>
        <w:rPr>
          <w:noProof/>
        </w:rPr>
        <w:t>274</w:t>
      </w:r>
      <w:r>
        <w:rPr>
          <w:noProof/>
        </w:rPr>
        <w:fldChar w:fldCharType="end"/>
      </w:r>
    </w:p>
    <w:p w14:paraId="68520F9A" w14:textId="6B686510"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_Toc164928767 \h </w:instrText>
      </w:r>
      <w:r>
        <w:rPr>
          <w:noProof/>
        </w:rPr>
      </w:r>
      <w:r>
        <w:rPr>
          <w:noProof/>
        </w:rPr>
        <w:fldChar w:fldCharType="separate"/>
      </w:r>
      <w:r>
        <w:rPr>
          <w:noProof/>
        </w:rPr>
        <w:t>274</w:t>
      </w:r>
      <w:r>
        <w:rPr>
          <w:noProof/>
        </w:rPr>
        <w:fldChar w:fldCharType="end"/>
      </w:r>
    </w:p>
    <w:p w14:paraId="2F2D644F" w14:textId="237580F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_Toc164928768 \h </w:instrText>
      </w:r>
      <w:r>
        <w:rPr>
          <w:noProof/>
        </w:rPr>
      </w:r>
      <w:r>
        <w:rPr>
          <w:noProof/>
        </w:rPr>
        <w:fldChar w:fldCharType="separate"/>
      </w:r>
      <w:r>
        <w:rPr>
          <w:noProof/>
        </w:rPr>
        <w:t>274</w:t>
      </w:r>
      <w:r>
        <w:rPr>
          <w:noProof/>
        </w:rPr>
        <w:fldChar w:fldCharType="end"/>
      </w:r>
    </w:p>
    <w:p w14:paraId="7B6DEA9C" w14:textId="54ACEB9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_Toc164928769 \h </w:instrText>
      </w:r>
      <w:r>
        <w:rPr>
          <w:noProof/>
        </w:rPr>
      </w:r>
      <w:r>
        <w:rPr>
          <w:noProof/>
        </w:rPr>
        <w:fldChar w:fldCharType="separate"/>
      </w:r>
      <w:r>
        <w:rPr>
          <w:noProof/>
        </w:rPr>
        <w:t>274</w:t>
      </w:r>
      <w:r>
        <w:rPr>
          <w:noProof/>
        </w:rPr>
        <w:fldChar w:fldCharType="end"/>
      </w:r>
    </w:p>
    <w:p w14:paraId="42CE608D" w14:textId="2D4F0F7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_Toc164928770 \h </w:instrText>
      </w:r>
      <w:r>
        <w:rPr>
          <w:noProof/>
        </w:rPr>
      </w:r>
      <w:r>
        <w:rPr>
          <w:noProof/>
        </w:rPr>
        <w:fldChar w:fldCharType="separate"/>
      </w:r>
      <w:r>
        <w:rPr>
          <w:noProof/>
        </w:rPr>
        <w:t>275</w:t>
      </w:r>
      <w:r>
        <w:rPr>
          <w:noProof/>
        </w:rPr>
        <w:fldChar w:fldCharType="end"/>
      </w:r>
    </w:p>
    <w:p w14:paraId="025AE10F" w14:textId="11924D6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_Toc164928771 \h </w:instrText>
      </w:r>
      <w:r>
        <w:rPr>
          <w:noProof/>
        </w:rPr>
      </w:r>
      <w:r>
        <w:rPr>
          <w:noProof/>
        </w:rPr>
        <w:fldChar w:fldCharType="separate"/>
      </w:r>
      <w:r>
        <w:rPr>
          <w:noProof/>
        </w:rPr>
        <w:t>275</w:t>
      </w:r>
      <w:r>
        <w:rPr>
          <w:noProof/>
        </w:rPr>
        <w:fldChar w:fldCharType="end"/>
      </w:r>
    </w:p>
    <w:p w14:paraId="7378BC23" w14:textId="641FC27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_Toc164928772 \h </w:instrText>
      </w:r>
      <w:r>
        <w:rPr>
          <w:noProof/>
        </w:rPr>
      </w:r>
      <w:r>
        <w:rPr>
          <w:noProof/>
        </w:rPr>
        <w:fldChar w:fldCharType="separate"/>
      </w:r>
      <w:r>
        <w:rPr>
          <w:noProof/>
        </w:rPr>
        <w:t>275</w:t>
      </w:r>
      <w:r>
        <w:rPr>
          <w:noProof/>
        </w:rPr>
        <w:fldChar w:fldCharType="end"/>
      </w:r>
    </w:p>
    <w:p w14:paraId="79D673B0" w14:textId="5EE19D5D"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_Toc164928773 \h </w:instrText>
      </w:r>
      <w:r>
        <w:rPr>
          <w:noProof/>
        </w:rPr>
      </w:r>
      <w:r>
        <w:rPr>
          <w:noProof/>
        </w:rPr>
        <w:fldChar w:fldCharType="separate"/>
      </w:r>
      <w:r>
        <w:rPr>
          <w:noProof/>
        </w:rPr>
        <w:t>275</w:t>
      </w:r>
      <w:r>
        <w:rPr>
          <w:noProof/>
        </w:rPr>
        <w:fldChar w:fldCharType="end"/>
      </w:r>
    </w:p>
    <w:p w14:paraId="33212A23" w14:textId="695B5B9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_Toc164928774 \h </w:instrText>
      </w:r>
      <w:r>
        <w:rPr>
          <w:noProof/>
        </w:rPr>
      </w:r>
      <w:r>
        <w:rPr>
          <w:noProof/>
        </w:rPr>
        <w:fldChar w:fldCharType="separate"/>
      </w:r>
      <w:r>
        <w:rPr>
          <w:noProof/>
        </w:rPr>
        <w:t>275</w:t>
      </w:r>
      <w:r>
        <w:rPr>
          <w:noProof/>
        </w:rPr>
        <w:fldChar w:fldCharType="end"/>
      </w:r>
    </w:p>
    <w:p w14:paraId="1A5A5CA8" w14:textId="33C48A75"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_Toc164928775 \h </w:instrText>
      </w:r>
      <w:r>
        <w:rPr>
          <w:noProof/>
        </w:rPr>
      </w:r>
      <w:r>
        <w:rPr>
          <w:noProof/>
        </w:rPr>
        <w:fldChar w:fldCharType="separate"/>
      </w:r>
      <w:r>
        <w:rPr>
          <w:noProof/>
        </w:rPr>
        <w:t>275</w:t>
      </w:r>
      <w:r>
        <w:rPr>
          <w:noProof/>
        </w:rPr>
        <w:fldChar w:fldCharType="end"/>
      </w:r>
    </w:p>
    <w:p w14:paraId="17A147A4" w14:textId="097E238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_Toc164928776 \h </w:instrText>
      </w:r>
      <w:r>
        <w:rPr>
          <w:noProof/>
        </w:rPr>
      </w:r>
      <w:r>
        <w:rPr>
          <w:noProof/>
        </w:rPr>
        <w:fldChar w:fldCharType="separate"/>
      </w:r>
      <w:r>
        <w:rPr>
          <w:noProof/>
        </w:rPr>
        <w:t>276</w:t>
      </w:r>
      <w:r>
        <w:rPr>
          <w:noProof/>
        </w:rPr>
        <w:fldChar w:fldCharType="end"/>
      </w:r>
    </w:p>
    <w:p w14:paraId="2146114F" w14:textId="574EB21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_Toc164928777 \h </w:instrText>
      </w:r>
      <w:r>
        <w:rPr>
          <w:noProof/>
        </w:rPr>
      </w:r>
      <w:r>
        <w:rPr>
          <w:noProof/>
        </w:rPr>
        <w:fldChar w:fldCharType="separate"/>
      </w:r>
      <w:r>
        <w:rPr>
          <w:noProof/>
        </w:rPr>
        <w:t>276</w:t>
      </w:r>
      <w:r>
        <w:rPr>
          <w:noProof/>
        </w:rPr>
        <w:fldChar w:fldCharType="end"/>
      </w:r>
    </w:p>
    <w:p w14:paraId="1812B60E" w14:textId="11A0F0D7"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_Toc164928778 \h </w:instrText>
      </w:r>
      <w:r>
        <w:rPr>
          <w:noProof/>
        </w:rPr>
      </w:r>
      <w:r>
        <w:rPr>
          <w:noProof/>
        </w:rPr>
        <w:fldChar w:fldCharType="separate"/>
      </w:r>
      <w:r>
        <w:rPr>
          <w:noProof/>
        </w:rPr>
        <w:t>276</w:t>
      </w:r>
      <w:r>
        <w:rPr>
          <w:noProof/>
        </w:rPr>
        <w:fldChar w:fldCharType="end"/>
      </w:r>
    </w:p>
    <w:p w14:paraId="20DEECF6" w14:textId="310DE20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_Toc164928779 \h </w:instrText>
      </w:r>
      <w:r>
        <w:rPr>
          <w:noProof/>
        </w:rPr>
      </w:r>
      <w:r>
        <w:rPr>
          <w:noProof/>
        </w:rPr>
        <w:fldChar w:fldCharType="separate"/>
      </w:r>
      <w:r>
        <w:rPr>
          <w:noProof/>
        </w:rPr>
        <w:t>276</w:t>
      </w:r>
      <w:r>
        <w:rPr>
          <w:noProof/>
        </w:rPr>
        <w:fldChar w:fldCharType="end"/>
      </w:r>
    </w:p>
    <w:p w14:paraId="233563D9" w14:textId="65F6A355"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_Toc164928780 \h </w:instrText>
      </w:r>
      <w:r>
        <w:rPr>
          <w:noProof/>
        </w:rPr>
      </w:r>
      <w:r>
        <w:rPr>
          <w:noProof/>
        </w:rPr>
        <w:fldChar w:fldCharType="separate"/>
      </w:r>
      <w:r>
        <w:rPr>
          <w:noProof/>
        </w:rPr>
        <w:t>276</w:t>
      </w:r>
      <w:r>
        <w:rPr>
          <w:noProof/>
        </w:rPr>
        <w:fldChar w:fldCharType="end"/>
      </w:r>
    </w:p>
    <w:p w14:paraId="52444470" w14:textId="1245930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_Toc164928781 \h </w:instrText>
      </w:r>
      <w:r>
        <w:rPr>
          <w:noProof/>
        </w:rPr>
      </w:r>
      <w:r>
        <w:rPr>
          <w:noProof/>
        </w:rPr>
        <w:fldChar w:fldCharType="separate"/>
      </w:r>
      <w:r>
        <w:rPr>
          <w:noProof/>
        </w:rPr>
        <w:t>276</w:t>
      </w:r>
      <w:r>
        <w:rPr>
          <w:noProof/>
        </w:rPr>
        <w:fldChar w:fldCharType="end"/>
      </w:r>
    </w:p>
    <w:p w14:paraId="200256E7" w14:textId="16367F1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_Toc164928782 \h </w:instrText>
      </w:r>
      <w:r>
        <w:rPr>
          <w:noProof/>
        </w:rPr>
      </w:r>
      <w:r>
        <w:rPr>
          <w:noProof/>
        </w:rPr>
        <w:fldChar w:fldCharType="separate"/>
      </w:r>
      <w:r>
        <w:rPr>
          <w:noProof/>
        </w:rPr>
        <w:t>276</w:t>
      </w:r>
      <w:r>
        <w:rPr>
          <w:noProof/>
        </w:rPr>
        <w:fldChar w:fldCharType="end"/>
      </w:r>
    </w:p>
    <w:p w14:paraId="14CCAA12" w14:textId="483E6FB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lastRenderedPageBreak/>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_Toc164928783 \h </w:instrText>
      </w:r>
      <w:r>
        <w:rPr>
          <w:noProof/>
        </w:rPr>
      </w:r>
      <w:r>
        <w:rPr>
          <w:noProof/>
        </w:rPr>
        <w:fldChar w:fldCharType="separate"/>
      </w:r>
      <w:r>
        <w:rPr>
          <w:noProof/>
        </w:rPr>
        <w:t>276</w:t>
      </w:r>
      <w:r>
        <w:rPr>
          <w:noProof/>
        </w:rPr>
        <w:fldChar w:fldCharType="end"/>
      </w:r>
    </w:p>
    <w:p w14:paraId="0AA53954" w14:textId="4AAB67D0"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_Toc164928784 \h </w:instrText>
      </w:r>
      <w:r>
        <w:rPr>
          <w:noProof/>
        </w:rPr>
      </w:r>
      <w:r>
        <w:rPr>
          <w:noProof/>
        </w:rPr>
        <w:fldChar w:fldCharType="separate"/>
      </w:r>
      <w:r>
        <w:rPr>
          <w:noProof/>
        </w:rPr>
        <w:t>277</w:t>
      </w:r>
      <w:r>
        <w:rPr>
          <w:noProof/>
        </w:rPr>
        <w:fldChar w:fldCharType="end"/>
      </w:r>
    </w:p>
    <w:p w14:paraId="7F94F53F" w14:textId="305DB95A"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_Toc164928785 \h </w:instrText>
      </w:r>
      <w:r>
        <w:rPr>
          <w:noProof/>
        </w:rPr>
      </w:r>
      <w:r>
        <w:rPr>
          <w:noProof/>
        </w:rPr>
        <w:fldChar w:fldCharType="separate"/>
      </w:r>
      <w:r>
        <w:rPr>
          <w:noProof/>
        </w:rPr>
        <w:t>277</w:t>
      </w:r>
      <w:r>
        <w:rPr>
          <w:noProof/>
        </w:rPr>
        <w:fldChar w:fldCharType="end"/>
      </w:r>
    </w:p>
    <w:p w14:paraId="109178C3" w14:textId="4EC44E6F"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_Toc164928786 \h </w:instrText>
      </w:r>
      <w:r>
        <w:rPr>
          <w:noProof/>
        </w:rPr>
      </w:r>
      <w:r>
        <w:rPr>
          <w:noProof/>
        </w:rPr>
        <w:fldChar w:fldCharType="separate"/>
      </w:r>
      <w:r>
        <w:rPr>
          <w:noProof/>
        </w:rPr>
        <w:t>277</w:t>
      </w:r>
      <w:r>
        <w:rPr>
          <w:noProof/>
        </w:rPr>
        <w:fldChar w:fldCharType="end"/>
      </w:r>
    </w:p>
    <w:p w14:paraId="37D28285" w14:textId="2FBE4AD0"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_Toc164928787 \h </w:instrText>
      </w:r>
      <w:r>
        <w:rPr>
          <w:noProof/>
        </w:rPr>
      </w:r>
      <w:r>
        <w:rPr>
          <w:noProof/>
        </w:rPr>
        <w:fldChar w:fldCharType="separate"/>
      </w:r>
      <w:r>
        <w:rPr>
          <w:noProof/>
        </w:rPr>
        <w:t>277</w:t>
      </w:r>
      <w:r>
        <w:rPr>
          <w:noProof/>
        </w:rPr>
        <w:fldChar w:fldCharType="end"/>
      </w:r>
    </w:p>
    <w:p w14:paraId="21E5EC34" w14:textId="27683777"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_Toc164928788 \h </w:instrText>
      </w:r>
      <w:r>
        <w:rPr>
          <w:noProof/>
        </w:rPr>
      </w:r>
      <w:r>
        <w:rPr>
          <w:noProof/>
        </w:rPr>
        <w:fldChar w:fldCharType="separate"/>
      </w:r>
      <w:r>
        <w:rPr>
          <w:noProof/>
        </w:rPr>
        <w:t>277</w:t>
      </w:r>
      <w:r>
        <w:rPr>
          <w:noProof/>
        </w:rPr>
        <w:fldChar w:fldCharType="end"/>
      </w:r>
    </w:p>
    <w:p w14:paraId="0CA35019" w14:textId="4636F08B"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_Toc164928789 \h </w:instrText>
      </w:r>
      <w:r>
        <w:rPr>
          <w:noProof/>
        </w:rPr>
      </w:r>
      <w:r>
        <w:rPr>
          <w:noProof/>
        </w:rPr>
        <w:fldChar w:fldCharType="separate"/>
      </w:r>
      <w:r>
        <w:rPr>
          <w:noProof/>
        </w:rPr>
        <w:t>277</w:t>
      </w:r>
      <w:r>
        <w:rPr>
          <w:noProof/>
        </w:rPr>
        <w:fldChar w:fldCharType="end"/>
      </w:r>
    </w:p>
    <w:p w14:paraId="70449450" w14:textId="409BAF13"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_Toc164928790 \h </w:instrText>
      </w:r>
      <w:r>
        <w:rPr>
          <w:noProof/>
        </w:rPr>
      </w:r>
      <w:r>
        <w:rPr>
          <w:noProof/>
        </w:rPr>
        <w:fldChar w:fldCharType="separate"/>
      </w:r>
      <w:r>
        <w:rPr>
          <w:noProof/>
        </w:rPr>
        <w:t>277</w:t>
      </w:r>
      <w:r>
        <w:rPr>
          <w:noProof/>
        </w:rPr>
        <w:fldChar w:fldCharType="end"/>
      </w:r>
    </w:p>
    <w:p w14:paraId="11FABAF9" w14:textId="38EB2D73"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_Toc164928791 \h </w:instrText>
      </w:r>
      <w:r>
        <w:rPr>
          <w:noProof/>
        </w:rPr>
      </w:r>
      <w:r>
        <w:rPr>
          <w:noProof/>
        </w:rPr>
        <w:fldChar w:fldCharType="separate"/>
      </w:r>
      <w:r>
        <w:rPr>
          <w:noProof/>
        </w:rPr>
        <w:t>277</w:t>
      </w:r>
      <w:r>
        <w:rPr>
          <w:noProof/>
        </w:rPr>
        <w:fldChar w:fldCharType="end"/>
      </w:r>
    </w:p>
    <w:p w14:paraId="5AE3AA50" w14:textId="6FB7EE0D"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_Toc164928792 \h </w:instrText>
      </w:r>
      <w:r>
        <w:rPr>
          <w:noProof/>
        </w:rPr>
      </w:r>
      <w:r>
        <w:rPr>
          <w:noProof/>
        </w:rPr>
        <w:fldChar w:fldCharType="separate"/>
      </w:r>
      <w:r>
        <w:rPr>
          <w:noProof/>
        </w:rPr>
        <w:t>277</w:t>
      </w:r>
      <w:r>
        <w:rPr>
          <w:noProof/>
        </w:rPr>
        <w:fldChar w:fldCharType="end"/>
      </w:r>
    </w:p>
    <w:p w14:paraId="6B09A051" w14:textId="61450DC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_Toc164928793 \h </w:instrText>
      </w:r>
      <w:r>
        <w:rPr>
          <w:noProof/>
        </w:rPr>
      </w:r>
      <w:r>
        <w:rPr>
          <w:noProof/>
        </w:rPr>
        <w:fldChar w:fldCharType="separate"/>
      </w:r>
      <w:r>
        <w:rPr>
          <w:noProof/>
        </w:rPr>
        <w:t>278</w:t>
      </w:r>
      <w:r>
        <w:rPr>
          <w:noProof/>
        </w:rPr>
        <w:fldChar w:fldCharType="end"/>
      </w:r>
    </w:p>
    <w:p w14:paraId="6B583AC9" w14:textId="290E06B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_Toc164928794 \h </w:instrText>
      </w:r>
      <w:r>
        <w:rPr>
          <w:noProof/>
        </w:rPr>
      </w:r>
      <w:r>
        <w:rPr>
          <w:noProof/>
        </w:rPr>
        <w:fldChar w:fldCharType="separate"/>
      </w:r>
      <w:r>
        <w:rPr>
          <w:noProof/>
        </w:rPr>
        <w:t>278</w:t>
      </w:r>
      <w:r>
        <w:rPr>
          <w:noProof/>
        </w:rPr>
        <w:fldChar w:fldCharType="end"/>
      </w:r>
    </w:p>
    <w:p w14:paraId="32D4187F" w14:textId="707E9EFC"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_Toc164928795 \h </w:instrText>
      </w:r>
      <w:r>
        <w:rPr>
          <w:noProof/>
        </w:rPr>
      </w:r>
      <w:r>
        <w:rPr>
          <w:noProof/>
        </w:rPr>
        <w:fldChar w:fldCharType="separate"/>
      </w:r>
      <w:r>
        <w:rPr>
          <w:noProof/>
        </w:rPr>
        <w:t>278</w:t>
      </w:r>
      <w:r>
        <w:rPr>
          <w:noProof/>
        </w:rPr>
        <w:fldChar w:fldCharType="end"/>
      </w:r>
    </w:p>
    <w:p w14:paraId="0DBC9422" w14:textId="6951AC64"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_Toc164928796 \h </w:instrText>
      </w:r>
      <w:r>
        <w:rPr>
          <w:noProof/>
        </w:rPr>
      </w:r>
      <w:r>
        <w:rPr>
          <w:noProof/>
        </w:rPr>
        <w:fldChar w:fldCharType="separate"/>
      </w:r>
      <w:r>
        <w:rPr>
          <w:noProof/>
        </w:rPr>
        <w:t>279</w:t>
      </w:r>
      <w:r>
        <w:rPr>
          <w:noProof/>
        </w:rPr>
        <w:fldChar w:fldCharType="end"/>
      </w:r>
    </w:p>
    <w:p w14:paraId="168BA795" w14:textId="2046E24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_Toc164928797 \h </w:instrText>
      </w:r>
      <w:r>
        <w:rPr>
          <w:noProof/>
        </w:rPr>
      </w:r>
      <w:r>
        <w:rPr>
          <w:noProof/>
        </w:rPr>
        <w:fldChar w:fldCharType="separate"/>
      </w:r>
      <w:r>
        <w:rPr>
          <w:noProof/>
        </w:rPr>
        <w:t>279</w:t>
      </w:r>
      <w:r>
        <w:rPr>
          <w:noProof/>
        </w:rPr>
        <w:fldChar w:fldCharType="end"/>
      </w:r>
    </w:p>
    <w:p w14:paraId="06A8C0B2" w14:textId="7F685E2F"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_Toc164928798 \h </w:instrText>
      </w:r>
      <w:r>
        <w:rPr>
          <w:noProof/>
        </w:rPr>
      </w:r>
      <w:r>
        <w:rPr>
          <w:noProof/>
        </w:rPr>
        <w:fldChar w:fldCharType="separate"/>
      </w:r>
      <w:r>
        <w:rPr>
          <w:noProof/>
        </w:rPr>
        <w:t>279</w:t>
      </w:r>
      <w:r>
        <w:rPr>
          <w:noProof/>
        </w:rPr>
        <w:fldChar w:fldCharType="end"/>
      </w:r>
    </w:p>
    <w:p w14:paraId="12F51DAC" w14:textId="45B9E89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_Toc164928799 \h </w:instrText>
      </w:r>
      <w:r>
        <w:rPr>
          <w:noProof/>
        </w:rPr>
      </w:r>
      <w:r>
        <w:rPr>
          <w:noProof/>
        </w:rPr>
        <w:fldChar w:fldCharType="separate"/>
      </w:r>
      <w:r>
        <w:rPr>
          <w:noProof/>
        </w:rPr>
        <w:t>280</w:t>
      </w:r>
      <w:r>
        <w:rPr>
          <w:noProof/>
        </w:rPr>
        <w:fldChar w:fldCharType="end"/>
      </w:r>
    </w:p>
    <w:p w14:paraId="607FFB04" w14:textId="15EED74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_Toc164928800 \h </w:instrText>
      </w:r>
      <w:r>
        <w:rPr>
          <w:noProof/>
        </w:rPr>
      </w:r>
      <w:r>
        <w:rPr>
          <w:noProof/>
        </w:rPr>
        <w:fldChar w:fldCharType="separate"/>
      </w:r>
      <w:r>
        <w:rPr>
          <w:noProof/>
        </w:rPr>
        <w:t>280</w:t>
      </w:r>
      <w:r>
        <w:rPr>
          <w:noProof/>
        </w:rPr>
        <w:fldChar w:fldCharType="end"/>
      </w:r>
    </w:p>
    <w:p w14:paraId="28CDB6C0" w14:textId="4F7EC6B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_Toc164928801 \h </w:instrText>
      </w:r>
      <w:r>
        <w:rPr>
          <w:noProof/>
        </w:rPr>
      </w:r>
      <w:r>
        <w:rPr>
          <w:noProof/>
        </w:rPr>
        <w:fldChar w:fldCharType="separate"/>
      </w:r>
      <w:r>
        <w:rPr>
          <w:noProof/>
        </w:rPr>
        <w:t>280</w:t>
      </w:r>
      <w:r>
        <w:rPr>
          <w:noProof/>
        </w:rPr>
        <w:fldChar w:fldCharType="end"/>
      </w:r>
    </w:p>
    <w:p w14:paraId="76E8A59C" w14:textId="663C70F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_Toc164928802 \h </w:instrText>
      </w:r>
      <w:r>
        <w:rPr>
          <w:noProof/>
        </w:rPr>
      </w:r>
      <w:r>
        <w:rPr>
          <w:noProof/>
        </w:rPr>
        <w:fldChar w:fldCharType="separate"/>
      </w:r>
      <w:r>
        <w:rPr>
          <w:noProof/>
        </w:rPr>
        <w:t>280</w:t>
      </w:r>
      <w:r>
        <w:rPr>
          <w:noProof/>
        </w:rPr>
        <w:fldChar w:fldCharType="end"/>
      </w:r>
    </w:p>
    <w:p w14:paraId="562644E9" w14:textId="6D06D5E1"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_Toc164928803 \h </w:instrText>
      </w:r>
      <w:r>
        <w:rPr>
          <w:noProof/>
        </w:rPr>
      </w:r>
      <w:r>
        <w:rPr>
          <w:noProof/>
        </w:rPr>
        <w:fldChar w:fldCharType="separate"/>
      </w:r>
      <w:r>
        <w:rPr>
          <w:noProof/>
        </w:rPr>
        <w:t>281</w:t>
      </w:r>
      <w:r>
        <w:rPr>
          <w:noProof/>
        </w:rPr>
        <w:fldChar w:fldCharType="end"/>
      </w:r>
    </w:p>
    <w:p w14:paraId="152E8693" w14:textId="3D9CA6D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_Toc164928804 \h </w:instrText>
      </w:r>
      <w:r>
        <w:rPr>
          <w:noProof/>
        </w:rPr>
      </w:r>
      <w:r>
        <w:rPr>
          <w:noProof/>
        </w:rPr>
        <w:fldChar w:fldCharType="separate"/>
      </w:r>
      <w:r>
        <w:rPr>
          <w:noProof/>
        </w:rPr>
        <w:t>281</w:t>
      </w:r>
      <w:r>
        <w:rPr>
          <w:noProof/>
        </w:rPr>
        <w:fldChar w:fldCharType="end"/>
      </w:r>
    </w:p>
    <w:p w14:paraId="34ED6668" w14:textId="77274E8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_Toc164928805 \h </w:instrText>
      </w:r>
      <w:r>
        <w:rPr>
          <w:noProof/>
        </w:rPr>
      </w:r>
      <w:r>
        <w:rPr>
          <w:noProof/>
        </w:rPr>
        <w:fldChar w:fldCharType="separate"/>
      </w:r>
      <w:r>
        <w:rPr>
          <w:noProof/>
        </w:rPr>
        <w:t>281</w:t>
      </w:r>
      <w:r>
        <w:rPr>
          <w:noProof/>
        </w:rPr>
        <w:fldChar w:fldCharType="end"/>
      </w:r>
    </w:p>
    <w:p w14:paraId="127E75AE" w14:textId="3E3B19B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_Toc164928806 \h </w:instrText>
      </w:r>
      <w:r>
        <w:rPr>
          <w:noProof/>
        </w:rPr>
      </w:r>
      <w:r>
        <w:rPr>
          <w:noProof/>
        </w:rPr>
        <w:fldChar w:fldCharType="separate"/>
      </w:r>
      <w:r>
        <w:rPr>
          <w:noProof/>
        </w:rPr>
        <w:t>281</w:t>
      </w:r>
      <w:r>
        <w:rPr>
          <w:noProof/>
        </w:rPr>
        <w:fldChar w:fldCharType="end"/>
      </w:r>
    </w:p>
    <w:p w14:paraId="18755C25" w14:textId="43714A7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_Toc164928807 \h </w:instrText>
      </w:r>
      <w:r>
        <w:rPr>
          <w:noProof/>
        </w:rPr>
      </w:r>
      <w:r>
        <w:rPr>
          <w:noProof/>
        </w:rPr>
        <w:fldChar w:fldCharType="separate"/>
      </w:r>
      <w:r>
        <w:rPr>
          <w:noProof/>
        </w:rPr>
        <w:t>281</w:t>
      </w:r>
      <w:r>
        <w:rPr>
          <w:noProof/>
        </w:rPr>
        <w:fldChar w:fldCharType="end"/>
      </w:r>
    </w:p>
    <w:p w14:paraId="695CB94D" w14:textId="04857A0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_Toc164928808 \h </w:instrText>
      </w:r>
      <w:r>
        <w:rPr>
          <w:noProof/>
        </w:rPr>
      </w:r>
      <w:r>
        <w:rPr>
          <w:noProof/>
        </w:rPr>
        <w:fldChar w:fldCharType="separate"/>
      </w:r>
      <w:r>
        <w:rPr>
          <w:noProof/>
        </w:rPr>
        <w:t>281</w:t>
      </w:r>
      <w:r>
        <w:rPr>
          <w:noProof/>
        </w:rPr>
        <w:fldChar w:fldCharType="end"/>
      </w:r>
    </w:p>
    <w:p w14:paraId="253DB237" w14:textId="66CA82D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_Toc164928809 \h </w:instrText>
      </w:r>
      <w:r>
        <w:rPr>
          <w:noProof/>
        </w:rPr>
      </w:r>
      <w:r>
        <w:rPr>
          <w:noProof/>
        </w:rPr>
        <w:fldChar w:fldCharType="separate"/>
      </w:r>
      <w:r>
        <w:rPr>
          <w:noProof/>
        </w:rPr>
        <w:t>281</w:t>
      </w:r>
      <w:r>
        <w:rPr>
          <w:noProof/>
        </w:rPr>
        <w:fldChar w:fldCharType="end"/>
      </w:r>
    </w:p>
    <w:p w14:paraId="4AEAA964" w14:textId="4EB1A610"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_Toc164928810 \h </w:instrText>
      </w:r>
      <w:r>
        <w:rPr>
          <w:noProof/>
        </w:rPr>
      </w:r>
      <w:r>
        <w:rPr>
          <w:noProof/>
        </w:rPr>
        <w:fldChar w:fldCharType="separate"/>
      </w:r>
      <w:r>
        <w:rPr>
          <w:noProof/>
        </w:rPr>
        <w:t>281</w:t>
      </w:r>
      <w:r>
        <w:rPr>
          <w:noProof/>
        </w:rPr>
        <w:fldChar w:fldCharType="end"/>
      </w:r>
    </w:p>
    <w:p w14:paraId="2771511F" w14:textId="26E96457"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_Toc164928811 \h </w:instrText>
      </w:r>
      <w:r>
        <w:rPr>
          <w:noProof/>
        </w:rPr>
      </w:r>
      <w:r>
        <w:rPr>
          <w:noProof/>
        </w:rPr>
        <w:fldChar w:fldCharType="separate"/>
      </w:r>
      <w:r>
        <w:rPr>
          <w:noProof/>
        </w:rPr>
        <w:t>281</w:t>
      </w:r>
      <w:r>
        <w:rPr>
          <w:noProof/>
        </w:rPr>
        <w:fldChar w:fldCharType="end"/>
      </w:r>
    </w:p>
    <w:p w14:paraId="4141EC67" w14:textId="391964AF"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_Toc164928812 \h </w:instrText>
      </w:r>
      <w:r>
        <w:rPr>
          <w:noProof/>
        </w:rPr>
      </w:r>
      <w:r>
        <w:rPr>
          <w:noProof/>
        </w:rPr>
        <w:fldChar w:fldCharType="separate"/>
      </w:r>
      <w:r>
        <w:rPr>
          <w:noProof/>
        </w:rPr>
        <w:t>281</w:t>
      </w:r>
      <w:r>
        <w:rPr>
          <w:noProof/>
        </w:rPr>
        <w:fldChar w:fldCharType="end"/>
      </w:r>
    </w:p>
    <w:p w14:paraId="1916F29A" w14:textId="17D3F69F"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_Toc164928813 \h </w:instrText>
      </w:r>
      <w:r>
        <w:rPr>
          <w:noProof/>
        </w:rPr>
      </w:r>
      <w:r>
        <w:rPr>
          <w:noProof/>
        </w:rPr>
        <w:fldChar w:fldCharType="separate"/>
      </w:r>
      <w:r>
        <w:rPr>
          <w:noProof/>
        </w:rPr>
        <w:t>282</w:t>
      </w:r>
      <w:r>
        <w:rPr>
          <w:noProof/>
        </w:rPr>
        <w:fldChar w:fldCharType="end"/>
      </w:r>
    </w:p>
    <w:p w14:paraId="2065C6DA" w14:textId="6C7F1515"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_Toc164928814 \h </w:instrText>
      </w:r>
      <w:r>
        <w:rPr>
          <w:noProof/>
        </w:rPr>
      </w:r>
      <w:r>
        <w:rPr>
          <w:noProof/>
        </w:rPr>
        <w:fldChar w:fldCharType="separate"/>
      </w:r>
      <w:r>
        <w:rPr>
          <w:noProof/>
        </w:rPr>
        <w:t>282</w:t>
      </w:r>
      <w:r>
        <w:rPr>
          <w:noProof/>
        </w:rPr>
        <w:fldChar w:fldCharType="end"/>
      </w:r>
    </w:p>
    <w:p w14:paraId="7B8A68EA" w14:textId="484C919D" w:rsidR="00815E68" w:rsidRDefault="00815E68">
      <w:pPr>
        <w:pStyle w:val="TOC1"/>
        <w:rPr>
          <w:rFonts w:asciiTheme="minorHAnsi" w:eastAsiaTheme="minorEastAsia" w:hAnsiTheme="minorHAnsi" w:cstheme="minorBidi"/>
          <w:noProof/>
          <w:kern w:val="2"/>
          <w:sz w:val="21"/>
          <w:szCs w:val="22"/>
          <w:lang w:val="en-US" w:eastAsia="zh-CN"/>
        </w:rPr>
      </w:pPr>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_Toc164928815 \h </w:instrText>
      </w:r>
      <w:r>
        <w:rPr>
          <w:noProof/>
        </w:rPr>
      </w:r>
      <w:r>
        <w:rPr>
          <w:noProof/>
        </w:rPr>
        <w:fldChar w:fldCharType="separate"/>
      </w:r>
      <w:r>
        <w:rPr>
          <w:noProof/>
        </w:rPr>
        <w:t>283</w:t>
      </w:r>
      <w:r>
        <w:rPr>
          <w:noProof/>
        </w:rPr>
        <w:fldChar w:fldCharType="end"/>
      </w:r>
    </w:p>
    <w:p w14:paraId="07E7E367" w14:textId="174EE90F" w:rsidR="00815E68" w:rsidRDefault="00815E68">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_Toc164928816 \h </w:instrText>
      </w:r>
      <w:r>
        <w:rPr>
          <w:noProof/>
        </w:rPr>
      </w:r>
      <w:r>
        <w:rPr>
          <w:noProof/>
        </w:rPr>
        <w:fldChar w:fldCharType="separate"/>
      </w:r>
      <w:r>
        <w:rPr>
          <w:noProof/>
        </w:rPr>
        <w:t>284</w:t>
      </w:r>
      <w:r>
        <w:rPr>
          <w:noProof/>
        </w:rPr>
        <w:fldChar w:fldCharType="end"/>
      </w:r>
    </w:p>
    <w:p w14:paraId="660BACC6" w14:textId="6FCBB67A" w:rsidR="00815E68" w:rsidRDefault="00815E68">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_Toc164928817 \h </w:instrText>
      </w:r>
      <w:r>
        <w:rPr>
          <w:noProof/>
        </w:rPr>
      </w:r>
      <w:r>
        <w:rPr>
          <w:noProof/>
        </w:rPr>
        <w:fldChar w:fldCharType="separate"/>
      </w:r>
      <w:r>
        <w:rPr>
          <w:noProof/>
        </w:rPr>
        <w:t>285</w:t>
      </w:r>
      <w:r>
        <w:rPr>
          <w:noProof/>
        </w:rPr>
        <w:fldChar w:fldCharType="end"/>
      </w:r>
    </w:p>
    <w:p w14:paraId="68F01745" w14:textId="6B38B28C" w:rsidR="00815E68" w:rsidRDefault="00815E68">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_Toc164928818 \h </w:instrText>
      </w:r>
      <w:r>
        <w:rPr>
          <w:noProof/>
        </w:rPr>
      </w:r>
      <w:r>
        <w:rPr>
          <w:noProof/>
        </w:rPr>
        <w:fldChar w:fldCharType="separate"/>
      </w:r>
      <w:r>
        <w:rPr>
          <w:noProof/>
        </w:rPr>
        <w:t>286</w:t>
      </w:r>
      <w:r>
        <w:rPr>
          <w:noProof/>
        </w:rPr>
        <w:fldChar w:fldCharType="end"/>
      </w:r>
    </w:p>
    <w:p w14:paraId="5DB9AF1F" w14:textId="54EF23F4" w:rsidR="00815E68" w:rsidRDefault="00815E68">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_Toc164928819 \h </w:instrText>
      </w:r>
      <w:r>
        <w:rPr>
          <w:noProof/>
        </w:rPr>
      </w:r>
      <w:r>
        <w:rPr>
          <w:noProof/>
        </w:rPr>
        <w:fldChar w:fldCharType="separate"/>
      </w:r>
      <w:r>
        <w:rPr>
          <w:noProof/>
        </w:rPr>
        <w:t>286</w:t>
      </w:r>
      <w:r>
        <w:rPr>
          <w:noProof/>
        </w:rPr>
        <w:fldChar w:fldCharType="end"/>
      </w:r>
    </w:p>
    <w:p w14:paraId="3780182C" w14:textId="2F433B94" w:rsidR="00815E68" w:rsidRDefault="00815E68">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_Toc164928820 \h </w:instrText>
      </w:r>
      <w:r>
        <w:rPr>
          <w:noProof/>
        </w:rPr>
      </w:r>
      <w:r>
        <w:rPr>
          <w:noProof/>
        </w:rPr>
        <w:fldChar w:fldCharType="separate"/>
      </w:r>
      <w:r>
        <w:rPr>
          <w:noProof/>
        </w:rPr>
        <w:t>299</w:t>
      </w:r>
      <w:r>
        <w:rPr>
          <w:noProof/>
        </w:rPr>
        <w:fldChar w:fldCharType="end"/>
      </w:r>
    </w:p>
    <w:p w14:paraId="482C16A4" w14:textId="2879D497" w:rsidR="00815E68" w:rsidRDefault="00815E68">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AA0DD1">
        <w:rPr>
          <w:noProof/>
          <w:lang w:val="en-US"/>
        </w:rPr>
        <w:t>NSCE_ManagementServiceDiscovery API</w:t>
      </w:r>
      <w:r>
        <w:rPr>
          <w:noProof/>
        </w:rPr>
        <w:tab/>
      </w:r>
      <w:r>
        <w:rPr>
          <w:noProof/>
        </w:rPr>
        <w:fldChar w:fldCharType="begin"/>
      </w:r>
      <w:r>
        <w:rPr>
          <w:noProof/>
        </w:rPr>
        <w:instrText xml:space="preserve"> PAGEREF _Toc164928821 \h </w:instrText>
      </w:r>
      <w:r>
        <w:rPr>
          <w:noProof/>
        </w:rPr>
      </w:r>
      <w:r>
        <w:rPr>
          <w:noProof/>
        </w:rPr>
        <w:fldChar w:fldCharType="separate"/>
      </w:r>
      <w:r>
        <w:rPr>
          <w:noProof/>
        </w:rPr>
        <w:t>304</w:t>
      </w:r>
      <w:r>
        <w:rPr>
          <w:noProof/>
        </w:rPr>
        <w:fldChar w:fldCharType="end"/>
      </w:r>
    </w:p>
    <w:p w14:paraId="5E6D766E" w14:textId="095FC472" w:rsidR="00815E68" w:rsidRDefault="00815E68">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 xml:space="preserve"> API</w:t>
      </w:r>
      <w:r>
        <w:rPr>
          <w:noProof/>
        </w:rPr>
        <w:tab/>
      </w:r>
      <w:r>
        <w:rPr>
          <w:noProof/>
        </w:rPr>
        <w:fldChar w:fldCharType="begin"/>
      </w:r>
      <w:r>
        <w:rPr>
          <w:noProof/>
        </w:rPr>
        <w:instrText xml:space="preserve"> PAGEREF _Toc164928822 \h </w:instrText>
      </w:r>
      <w:r>
        <w:rPr>
          <w:noProof/>
        </w:rPr>
      </w:r>
      <w:r>
        <w:rPr>
          <w:noProof/>
        </w:rPr>
        <w:fldChar w:fldCharType="separate"/>
      </w:r>
      <w:r>
        <w:rPr>
          <w:noProof/>
        </w:rPr>
        <w:t>304</w:t>
      </w:r>
      <w:r>
        <w:rPr>
          <w:noProof/>
        </w:rPr>
        <w:fldChar w:fldCharType="end"/>
      </w:r>
    </w:p>
    <w:p w14:paraId="28654689" w14:textId="2B4CBDE6" w:rsidR="00815E68" w:rsidRDefault="00815E68">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_Toc164928823 \h </w:instrText>
      </w:r>
      <w:r>
        <w:rPr>
          <w:noProof/>
        </w:rPr>
      </w:r>
      <w:r>
        <w:rPr>
          <w:noProof/>
        </w:rPr>
        <w:fldChar w:fldCharType="separate"/>
      </w:r>
      <w:r>
        <w:rPr>
          <w:noProof/>
        </w:rPr>
        <w:t>316</w:t>
      </w:r>
      <w:r>
        <w:rPr>
          <w:noProof/>
        </w:rPr>
        <w:fldChar w:fldCharType="end"/>
      </w:r>
    </w:p>
    <w:p w14:paraId="504FB0D0" w14:textId="12EEB035" w:rsidR="00815E68" w:rsidRDefault="00815E68">
      <w:pPr>
        <w:pStyle w:val="TOC1"/>
        <w:rPr>
          <w:rFonts w:asciiTheme="minorHAnsi" w:eastAsiaTheme="minorEastAsia" w:hAnsiTheme="minorHAnsi" w:cstheme="minorBidi"/>
          <w:noProof/>
          <w:kern w:val="2"/>
          <w:sz w:val="21"/>
          <w:szCs w:val="22"/>
          <w:lang w:val="en-US" w:eastAsia="zh-CN"/>
        </w:rPr>
      </w:pPr>
      <w:r w:rsidRPr="00AA0DD1">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_Toc164928824 \h </w:instrText>
      </w:r>
      <w:r>
        <w:rPr>
          <w:noProof/>
        </w:rPr>
      </w:r>
      <w:r>
        <w:rPr>
          <w:noProof/>
        </w:rPr>
        <w:fldChar w:fldCharType="separate"/>
      </w:r>
      <w:r>
        <w:rPr>
          <w:noProof/>
        </w:rPr>
        <w:t>322</w:t>
      </w:r>
      <w:r>
        <w:rPr>
          <w:noProof/>
        </w:rPr>
        <w:fldChar w:fldCharType="end"/>
      </w:r>
    </w:p>
    <w:p w14:paraId="1C3EFA80" w14:textId="0244EAD1" w:rsidR="00815E68" w:rsidRDefault="00815E68">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_Toc164928825 \h </w:instrText>
      </w:r>
      <w:r>
        <w:rPr>
          <w:noProof/>
        </w:rPr>
      </w:r>
      <w:r>
        <w:rPr>
          <w:noProof/>
        </w:rPr>
        <w:fldChar w:fldCharType="separate"/>
      </w:r>
      <w:r>
        <w:rPr>
          <w:noProof/>
        </w:rPr>
        <w:t>327</w:t>
      </w:r>
      <w:r>
        <w:rPr>
          <w:noProof/>
        </w:rPr>
        <w:fldChar w:fldCharType="end"/>
      </w:r>
    </w:p>
    <w:p w14:paraId="371CB94C" w14:textId="2D964240" w:rsidR="00815E68" w:rsidRDefault="00815E68">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AA0DD1">
        <w:rPr>
          <w:noProof/>
          <w:lang w:val="en-US"/>
        </w:rPr>
        <w:t>NSCE_NetworkSliceAdaptation</w:t>
      </w:r>
      <w:r>
        <w:rPr>
          <w:noProof/>
        </w:rPr>
        <w:t xml:space="preserve"> API</w:t>
      </w:r>
      <w:r>
        <w:rPr>
          <w:noProof/>
        </w:rPr>
        <w:tab/>
      </w:r>
      <w:r>
        <w:rPr>
          <w:noProof/>
        </w:rPr>
        <w:fldChar w:fldCharType="begin"/>
      </w:r>
      <w:r>
        <w:rPr>
          <w:noProof/>
        </w:rPr>
        <w:instrText xml:space="preserve"> PAGEREF _Toc164928826 \h </w:instrText>
      </w:r>
      <w:r>
        <w:rPr>
          <w:noProof/>
        </w:rPr>
      </w:r>
      <w:r>
        <w:rPr>
          <w:noProof/>
        </w:rPr>
        <w:fldChar w:fldCharType="separate"/>
      </w:r>
      <w:r>
        <w:rPr>
          <w:noProof/>
        </w:rPr>
        <w:t>328</w:t>
      </w:r>
      <w:r>
        <w:rPr>
          <w:noProof/>
        </w:rPr>
        <w:fldChar w:fldCharType="end"/>
      </w:r>
    </w:p>
    <w:p w14:paraId="63FD664F" w14:textId="5CAD44C0" w:rsidR="00815E68" w:rsidRDefault="00815E68">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 xml:space="preserve"> API</w:t>
      </w:r>
      <w:r>
        <w:rPr>
          <w:noProof/>
        </w:rPr>
        <w:tab/>
      </w:r>
      <w:r>
        <w:rPr>
          <w:noProof/>
        </w:rPr>
        <w:fldChar w:fldCharType="begin"/>
      </w:r>
      <w:r>
        <w:rPr>
          <w:noProof/>
        </w:rPr>
        <w:instrText xml:space="preserve"> PAGEREF _Toc164928827 \h </w:instrText>
      </w:r>
      <w:r>
        <w:rPr>
          <w:noProof/>
        </w:rPr>
      </w:r>
      <w:r>
        <w:rPr>
          <w:noProof/>
        </w:rPr>
        <w:fldChar w:fldCharType="separate"/>
      </w:r>
      <w:r>
        <w:rPr>
          <w:noProof/>
        </w:rPr>
        <w:t>331</w:t>
      </w:r>
      <w:r>
        <w:rPr>
          <w:noProof/>
        </w:rPr>
        <w:fldChar w:fldCharType="end"/>
      </w:r>
    </w:p>
    <w:p w14:paraId="0B4ACC67" w14:textId="2C8CAA92" w:rsidR="00815E68" w:rsidRDefault="00815E68">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_Toc164928828 \h </w:instrText>
      </w:r>
      <w:r>
        <w:rPr>
          <w:noProof/>
        </w:rPr>
      </w:r>
      <w:r>
        <w:rPr>
          <w:noProof/>
        </w:rPr>
        <w:fldChar w:fldCharType="separate"/>
      </w:r>
      <w:r>
        <w:rPr>
          <w:noProof/>
        </w:rPr>
        <w:t>336</w:t>
      </w:r>
      <w:r>
        <w:rPr>
          <w:noProof/>
        </w:rPr>
        <w:fldChar w:fldCharType="end"/>
      </w:r>
    </w:p>
    <w:p w14:paraId="4F904DE1" w14:textId="4B5EF68C" w:rsidR="00815E68" w:rsidRDefault="00815E68">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_Toc164928829 \h </w:instrText>
      </w:r>
      <w:r>
        <w:rPr>
          <w:noProof/>
        </w:rPr>
      </w:r>
      <w:r>
        <w:rPr>
          <w:noProof/>
        </w:rPr>
        <w:fldChar w:fldCharType="separate"/>
      </w:r>
      <w:r>
        <w:rPr>
          <w:noProof/>
        </w:rPr>
        <w:t>339</w:t>
      </w:r>
      <w:r>
        <w:rPr>
          <w:noProof/>
        </w:rPr>
        <w:fldChar w:fldCharType="end"/>
      </w:r>
    </w:p>
    <w:p w14:paraId="6E088EFF" w14:textId="0B926D74" w:rsidR="00815E68" w:rsidRDefault="00815E68">
      <w:pPr>
        <w:pStyle w:val="TOC1"/>
        <w:rPr>
          <w:rFonts w:asciiTheme="minorHAnsi" w:eastAsiaTheme="minorEastAsia" w:hAnsiTheme="minorHAnsi" w:cstheme="minorBidi"/>
          <w:noProof/>
          <w:kern w:val="2"/>
          <w:sz w:val="21"/>
          <w:szCs w:val="22"/>
          <w:lang w:val="en-US" w:eastAsia="zh-CN"/>
        </w:rPr>
      </w:pPr>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_Toc164928830 \h </w:instrText>
      </w:r>
      <w:r>
        <w:rPr>
          <w:noProof/>
        </w:rPr>
      </w:r>
      <w:r>
        <w:rPr>
          <w:noProof/>
        </w:rPr>
        <w:fldChar w:fldCharType="separate"/>
      </w:r>
      <w:r>
        <w:rPr>
          <w:noProof/>
        </w:rPr>
        <w:t>343</w:t>
      </w:r>
      <w:r>
        <w:rPr>
          <w:noProof/>
        </w:rPr>
        <w:fldChar w:fldCharType="end"/>
      </w:r>
    </w:p>
    <w:p w14:paraId="5962B9CE" w14:textId="5B72C70C" w:rsidR="00815E68" w:rsidRDefault="00815E68">
      <w:pPr>
        <w:pStyle w:val="TOC1"/>
        <w:rPr>
          <w:rFonts w:asciiTheme="minorHAnsi" w:eastAsiaTheme="minorEastAsia" w:hAnsiTheme="minorHAnsi" w:cstheme="minorBidi"/>
          <w:noProof/>
          <w:kern w:val="2"/>
          <w:sz w:val="21"/>
          <w:szCs w:val="22"/>
          <w:lang w:val="en-US" w:eastAsia="zh-CN"/>
        </w:rPr>
      </w:pPr>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_Toc164928831 \h </w:instrText>
      </w:r>
      <w:r>
        <w:rPr>
          <w:noProof/>
        </w:rPr>
      </w:r>
      <w:r>
        <w:rPr>
          <w:noProof/>
        </w:rPr>
        <w:fldChar w:fldCharType="separate"/>
      </w:r>
      <w:r>
        <w:rPr>
          <w:noProof/>
        </w:rPr>
        <w:t>349</w:t>
      </w:r>
      <w:r>
        <w:rPr>
          <w:noProof/>
        </w:rPr>
        <w:fldChar w:fldCharType="end"/>
      </w:r>
    </w:p>
    <w:p w14:paraId="3B7F06B4" w14:textId="38334A6C" w:rsidR="00815E68" w:rsidRDefault="00815E68">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AA0DD1">
        <w:rPr>
          <w:noProof/>
          <w:lang w:val="en-US"/>
        </w:rPr>
        <w:t>NSCE_NSInfoDelivery</w:t>
      </w:r>
      <w:r>
        <w:rPr>
          <w:noProof/>
        </w:rPr>
        <w:t xml:space="preserve"> API</w:t>
      </w:r>
      <w:r>
        <w:rPr>
          <w:noProof/>
        </w:rPr>
        <w:tab/>
      </w:r>
      <w:r>
        <w:rPr>
          <w:noProof/>
        </w:rPr>
        <w:fldChar w:fldCharType="begin"/>
      </w:r>
      <w:r>
        <w:rPr>
          <w:noProof/>
        </w:rPr>
        <w:instrText xml:space="preserve"> PAGEREF _Toc164928832 \h </w:instrText>
      </w:r>
      <w:r>
        <w:rPr>
          <w:noProof/>
        </w:rPr>
      </w:r>
      <w:r>
        <w:rPr>
          <w:noProof/>
        </w:rPr>
        <w:fldChar w:fldCharType="separate"/>
      </w:r>
      <w:r>
        <w:rPr>
          <w:noProof/>
        </w:rPr>
        <w:t>354</w:t>
      </w:r>
      <w:r>
        <w:rPr>
          <w:noProof/>
        </w:rPr>
        <w:fldChar w:fldCharType="end"/>
      </w:r>
    </w:p>
    <w:p w14:paraId="1330EC54" w14:textId="4EE1CC3D" w:rsidR="00815E68" w:rsidRDefault="00815E68">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_Toc164928833 \h </w:instrText>
      </w:r>
      <w:r>
        <w:rPr>
          <w:noProof/>
        </w:rPr>
      </w:r>
      <w:r>
        <w:rPr>
          <w:noProof/>
        </w:rPr>
        <w:fldChar w:fldCharType="separate"/>
      </w:r>
      <w:r>
        <w:rPr>
          <w:noProof/>
        </w:rPr>
        <w:t>358</w:t>
      </w:r>
      <w:r>
        <w:rPr>
          <w:noProof/>
        </w:rPr>
        <w:fldChar w:fldCharType="end"/>
      </w:r>
    </w:p>
    <w:p w14:paraId="56E70A30" w14:textId="5CCD7DDF" w:rsidR="00815E68" w:rsidRDefault="00815E68">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_Toc164928834 \h </w:instrText>
      </w:r>
      <w:r>
        <w:rPr>
          <w:noProof/>
        </w:rPr>
      </w:r>
      <w:r>
        <w:rPr>
          <w:noProof/>
        </w:rPr>
        <w:fldChar w:fldCharType="separate"/>
      </w:r>
      <w:r>
        <w:rPr>
          <w:noProof/>
        </w:rPr>
        <w:t>359</w:t>
      </w:r>
      <w:r>
        <w:rPr>
          <w:noProof/>
        </w:rPr>
        <w:fldChar w:fldCharType="end"/>
      </w:r>
    </w:p>
    <w:p w14:paraId="787EABB3" w14:textId="477C4CFE" w:rsidR="00815E68" w:rsidRDefault="00815E68">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_Toc164928835 \h </w:instrText>
      </w:r>
      <w:r>
        <w:rPr>
          <w:noProof/>
        </w:rPr>
      </w:r>
      <w:r>
        <w:rPr>
          <w:noProof/>
        </w:rPr>
        <w:fldChar w:fldCharType="separate"/>
      </w:r>
      <w:r>
        <w:rPr>
          <w:noProof/>
        </w:rPr>
        <w:t>360</w:t>
      </w:r>
      <w:r>
        <w:rPr>
          <w:noProof/>
        </w:rPr>
        <w:fldChar w:fldCharType="end"/>
      </w:r>
    </w:p>
    <w:p w14:paraId="2E8DF12F" w14:textId="1556AB5E" w:rsidR="00815E68" w:rsidRDefault="00815E68">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_Toc164928836 \h </w:instrText>
      </w:r>
      <w:r>
        <w:rPr>
          <w:noProof/>
        </w:rPr>
      </w:r>
      <w:r>
        <w:rPr>
          <w:noProof/>
        </w:rPr>
        <w:fldChar w:fldCharType="separate"/>
      </w:r>
      <w:r>
        <w:rPr>
          <w:noProof/>
        </w:rPr>
        <w:t>360</w:t>
      </w:r>
      <w:r>
        <w:rPr>
          <w:noProof/>
        </w:rPr>
        <w:fldChar w:fldCharType="end"/>
      </w:r>
    </w:p>
    <w:p w14:paraId="166A54FE" w14:textId="5D01410B" w:rsidR="00815E68" w:rsidRDefault="00815E68">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_Toc164928837 \h </w:instrText>
      </w:r>
      <w:r>
        <w:rPr>
          <w:noProof/>
        </w:rPr>
      </w:r>
      <w:r>
        <w:rPr>
          <w:noProof/>
        </w:rPr>
        <w:fldChar w:fldCharType="separate"/>
      </w:r>
      <w:r>
        <w:rPr>
          <w:noProof/>
        </w:rPr>
        <w:t>360</w:t>
      </w:r>
      <w:r>
        <w:rPr>
          <w:noProof/>
        </w:rPr>
        <w:fldChar w:fldCharType="end"/>
      </w:r>
    </w:p>
    <w:p w14:paraId="084B619A" w14:textId="39618299" w:rsidR="00815E68" w:rsidRDefault="00815E68">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_Toc164928838 \h </w:instrText>
      </w:r>
      <w:r>
        <w:rPr>
          <w:noProof/>
        </w:rPr>
      </w:r>
      <w:r>
        <w:rPr>
          <w:noProof/>
        </w:rPr>
        <w:fldChar w:fldCharType="separate"/>
      </w:r>
      <w:r>
        <w:rPr>
          <w:noProof/>
        </w:rPr>
        <w:t>360</w:t>
      </w:r>
      <w:r>
        <w:rPr>
          <w:noProof/>
        </w:rPr>
        <w:fldChar w:fldCharType="end"/>
      </w:r>
    </w:p>
    <w:p w14:paraId="4EEC15CE" w14:textId="0CAB9423" w:rsidR="00815E68" w:rsidRDefault="00815E68">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_Toc164928839 \h </w:instrText>
      </w:r>
      <w:r>
        <w:rPr>
          <w:noProof/>
        </w:rPr>
      </w:r>
      <w:r>
        <w:rPr>
          <w:noProof/>
        </w:rPr>
        <w:fldChar w:fldCharType="separate"/>
      </w:r>
      <w:r>
        <w:rPr>
          <w:noProof/>
        </w:rPr>
        <w:t>360</w:t>
      </w:r>
      <w:r>
        <w:rPr>
          <w:noProof/>
        </w:rPr>
        <w:fldChar w:fldCharType="end"/>
      </w:r>
    </w:p>
    <w:p w14:paraId="520D56E7" w14:textId="5866CC17" w:rsidR="00815E68" w:rsidRDefault="00815E68">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_Toc164928840 \h </w:instrText>
      </w:r>
      <w:r>
        <w:rPr>
          <w:noProof/>
        </w:rPr>
      </w:r>
      <w:r>
        <w:rPr>
          <w:noProof/>
        </w:rPr>
        <w:fldChar w:fldCharType="separate"/>
      </w:r>
      <w:r>
        <w:rPr>
          <w:noProof/>
        </w:rPr>
        <w:t>360</w:t>
      </w:r>
      <w:r>
        <w:rPr>
          <w:noProof/>
        </w:rPr>
        <w:fldChar w:fldCharType="end"/>
      </w:r>
    </w:p>
    <w:p w14:paraId="64CBB84D" w14:textId="1FFBB5EC" w:rsidR="00815E68" w:rsidRDefault="00815E68">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_Toc164928841 \h </w:instrText>
      </w:r>
      <w:r>
        <w:rPr>
          <w:noProof/>
        </w:rPr>
      </w:r>
      <w:r>
        <w:rPr>
          <w:noProof/>
        </w:rPr>
        <w:fldChar w:fldCharType="separate"/>
      </w:r>
      <w:r>
        <w:rPr>
          <w:noProof/>
        </w:rPr>
        <w:t>361</w:t>
      </w:r>
      <w:r>
        <w:rPr>
          <w:noProof/>
        </w:rPr>
        <w:fldChar w:fldCharType="end"/>
      </w:r>
    </w:p>
    <w:p w14:paraId="766A60C0" w14:textId="40032002" w:rsidR="00815E68" w:rsidRDefault="00815E68">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_Toc164928842 \h </w:instrText>
      </w:r>
      <w:r>
        <w:rPr>
          <w:noProof/>
        </w:rPr>
      </w:r>
      <w:r>
        <w:rPr>
          <w:noProof/>
        </w:rPr>
        <w:fldChar w:fldCharType="separate"/>
      </w:r>
      <w:r>
        <w:rPr>
          <w:noProof/>
        </w:rPr>
        <w:t>361</w:t>
      </w:r>
      <w:r>
        <w:rPr>
          <w:noProof/>
        </w:rPr>
        <w:fldChar w:fldCharType="end"/>
      </w:r>
    </w:p>
    <w:p w14:paraId="6A0E8C79" w14:textId="57DBB056" w:rsidR="00815E68" w:rsidRDefault="00815E68">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_Toc164928843 \h </w:instrText>
      </w:r>
      <w:r>
        <w:rPr>
          <w:noProof/>
        </w:rPr>
      </w:r>
      <w:r>
        <w:rPr>
          <w:noProof/>
        </w:rPr>
        <w:fldChar w:fldCharType="separate"/>
      </w:r>
      <w:r>
        <w:rPr>
          <w:noProof/>
        </w:rPr>
        <w:t>361</w:t>
      </w:r>
      <w:r>
        <w:rPr>
          <w:noProof/>
        </w:rPr>
        <w:fldChar w:fldCharType="end"/>
      </w:r>
    </w:p>
    <w:p w14:paraId="4B2FFF5C" w14:textId="52DE1770" w:rsidR="00815E68" w:rsidRDefault="00815E68">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_Toc164928844 \h </w:instrText>
      </w:r>
      <w:r>
        <w:rPr>
          <w:noProof/>
        </w:rPr>
      </w:r>
      <w:r>
        <w:rPr>
          <w:noProof/>
        </w:rPr>
        <w:fldChar w:fldCharType="separate"/>
      </w:r>
      <w:r>
        <w:rPr>
          <w:noProof/>
        </w:rPr>
        <w:t>361</w:t>
      </w:r>
      <w:r>
        <w:rPr>
          <w:noProof/>
        </w:rPr>
        <w:fldChar w:fldCharType="end"/>
      </w:r>
    </w:p>
    <w:p w14:paraId="0B643A80" w14:textId="582EA639" w:rsidR="00815E68" w:rsidRDefault="00815E68">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_Toc164928845 \h </w:instrText>
      </w:r>
      <w:r>
        <w:rPr>
          <w:noProof/>
        </w:rPr>
      </w:r>
      <w:r>
        <w:rPr>
          <w:noProof/>
        </w:rPr>
        <w:fldChar w:fldCharType="separate"/>
      </w:r>
      <w:r>
        <w:rPr>
          <w:noProof/>
        </w:rPr>
        <w:t>361</w:t>
      </w:r>
      <w:r>
        <w:rPr>
          <w:noProof/>
        </w:rPr>
        <w:fldChar w:fldCharType="end"/>
      </w:r>
    </w:p>
    <w:p w14:paraId="1F24FE51" w14:textId="0FF1487A" w:rsidR="00815E68" w:rsidRDefault="00815E68">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_Toc164928846 \h </w:instrText>
      </w:r>
      <w:r>
        <w:rPr>
          <w:noProof/>
        </w:rPr>
      </w:r>
      <w:r>
        <w:rPr>
          <w:noProof/>
        </w:rPr>
        <w:fldChar w:fldCharType="separate"/>
      </w:r>
      <w:r>
        <w:rPr>
          <w:noProof/>
        </w:rPr>
        <w:t>362</w:t>
      </w:r>
      <w:r>
        <w:rPr>
          <w:noProof/>
        </w:rPr>
        <w:fldChar w:fldCharType="end"/>
      </w:r>
    </w:p>
    <w:p w14:paraId="693D3DA5" w14:textId="56EB4D5B" w:rsidR="00815E68" w:rsidRDefault="00815E68">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_Toc164928847 \h </w:instrText>
      </w:r>
      <w:r>
        <w:rPr>
          <w:noProof/>
        </w:rPr>
      </w:r>
      <w:r>
        <w:rPr>
          <w:noProof/>
        </w:rPr>
        <w:fldChar w:fldCharType="separate"/>
      </w:r>
      <w:r>
        <w:rPr>
          <w:noProof/>
        </w:rPr>
        <w:t>362</w:t>
      </w:r>
      <w:r>
        <w:rPr>
          <w:noProof/>
        </w:rPr>
        <w:fldChar w:fldCharType="end"/>
      </w:r>
    </w:p>
    <w:p w14:paraId="6D72C312" w14:textId="35282FE1" w:rsidR="00815E68" w:rsidRDefault="00815E68">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_Toc164928848 \h </w:instrText>
      </w:r>
      <w:r>
        <w:rPr>
          <w:noProof/>
        </w:rPr>
      </w:r>
      <w:r>
        <w:rPr>
          <w:noProof/>
        </w:rPr>
        <w:fldChar w:fldCharType="separate"/>
      </w:r>
      <w:r>
        <w:rPr>
          <w:noProof/>
        </w:rPr>
        <w:t>362</w:t>
      </w:r>
      <w:r>
        <w:rPr>
          <w:noProof/>
        </w:rPr>
        <w:fldChar w:fldCharType="end"/>
      </w:r>
    </w:p>
    <w:p w14:paraId="66B28B76" w14:textId="2682E50E" w:rsidR="00815E68" w:rsidRDefault="00815E68">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_Toc164928849 \h </w:instrText>
      </w:r>
      <w:r>
        <w:rPr>
          <w:noProof/>
        </w:rPr>
      </w:r>
      <w:r>
        <w:rPr>
          <w:noProof/>
        </w:rPr>
        <w:fldChar w:fldCharType="separate"/>
      </w:r>
      <w:r>
        <w:rPr>
          <w:noProof/>
        </w:rPr>
        <w:t>362</w:t>
      </w:r>
      <w:r>
        <w:rPr>
          <w:noProof/>
        </w:rPr>
        <w:fldChar w:fldCharType="end"/>
      </w:r>
    </w:p>
    <w:p w14:paraId="6A9D2CDE" w14:textId="2ACB79D4" w:rsidR="00815E68" w:rsidRDefault="00815E68">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_Toc164928850 \h </w:instrText>
      </w:r>
      <w:r>
        <w:rPr>
          <w:noProof/>
        </w:rPr>
      </w:r>
      <w:r>
        <w:rPr>
          <w:noProof/>
        </w:rPr>
        <w:fldChar w:fldCharType="separate"/>
      </w:r>
      <w:r>
        <w:rPr>
          <w:noProof/>
        </w:rPr>
        <w:t>362</w:t>
      </w:r>
      <w:r>
        <w:rPr>
          <w:noProof/>
        </w:rPr>
        <w:fldChar w:fldCharType="end"/>
      </w:r>
    </w:p>
    <w:p w14:paraId="2ACF3C48" w14:textId="4E33B823" w:rsidR="00815E68" w:rsidRDefault="00815E68">
      <w:pPr>
        <w:pStyle w:val="TOC1"/>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_Toc164928851 \h </w:instrText>
      </w:r>
      <w:r>
        <w:rPr>
          <w:noProof/>
        </w:rPr>
      </w:r>
      <w:r>
        <w:rPr>
          <w:noProof/>
        </w:rPr>
        <w:fldChar w:fldCharType="separate"/>
      </w:r>
      <w:r>
        <w:rPr>
          <w:noProof/>
        </w:rPr>
        <w:t>363</w:t>
      </w:r>
      <w:r>
        <w:rPr>
          <w:noProof/>
        </w:rPr>
        <w:fldChar w:fldCharType="end"/>
      </w:r>
    </w:p>
    <w:p w14:paraId="7CD6A724" w14:textId="4D77D63F" w:rsidR="00080512" w:rsidRPr="00D3062E" w:rsidRDefault="00B1203A">
      <w:r>
        <w:rPr>
          <w:rFonts w:eastAsia="等线"/>
          <w:sz w:val="22"/>
          <w:lang w:eastAsia="en-US"/>
        </w:rPr>
        <w:fldChar w:fldCharType="end"/>
      </w:r>
    </w:p>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End w:id="10"/>
      <w:r w:rsidRPr="00D3062E">
        <w:lastRenderedPageBreak/>
        <w:t>Foreword</w:t>
      </w:r>
      <w:bookmarkEnd w:id="11"/>
      <w:bookmarkEnd w:id="12"/>
      <w:bookmarkEnd w:id="13"/>
      <w:bookmarkEnd w:id="14"/>
      <w:bookmarkEnd w:id="15"/>
      <w:bookmarkEnd w:id="16"/>
      <w:bookmarkEnd w:id="17"/>
    </w:p>
    <w:p w14:paraId="429B4BB3" w14:textId="77777777" w:rsidR="00080512" w:rsidRPr="00D3062E" w:rsidRDefault="00080512">
      <w:r w:rsidRPr="00D3062E">
        <w:t xml:space="preserve">This Technical </w:t>
      </w:r>
      <w:bookmarkStart w:id="18" w:name="spectype3"/>
      <w:r w:rsidRPr="00D3062E">
        <w:t>Specification</w:t>
      </w:r>
      <w:bookmarkEnd w:id="18"/>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19" w:name="introduction"/>
      <w:bookmarkStart w:id="20" w:name="_Toc35971369"/>
      <w:bookmarkStart w:id="21" w:name="_Toc157434445"/>
      <w:bookmarkStart w:id="22" w:name="_Toc157436160"/>
      <w:bookmarkStart w:id="23" w:name="_Toc157440000"/>
      <w:bookmarkStart w:id="24" w:name="_Toc160649662"/>
      <w:bookmarkStart w:id="25" w:name="_Toc164927863"/>
      <w:bookmarkEnd w:id="19"/>
      <w:r w:rsidRPr="00D3062E">
        <w:t>Introduction</w:t>
      </w:r>
      <w:bookmarkEnd w:id="20"/>
      <w:bookmarkEnd w:id="21"/>
      <w:bookmarkEnd w:id="22"/>
      <w:bookmarkEnd w:id="23"/>
      <w:bookmarkEnd w:id="24"/>
      <w:bookmarkEnd w:id="25"/>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26" w:name="_Toc160649663"/>
      <w:bookmarkStart w:id="27" w:name="_Toc164927864"/>
      <w:bookmarkStart w:id="28" w:name="_Toc510696579"/>
      <w:bookmarkStart w:id="29" w:name="_Toc35971371"/>
      <w:r w:rsidR="002E2250" w:rsidRPr="00D3062E">
        <w:lastRenderedPageBreak/>
        <w:t>1</w:t>
      </w:r>
      <w:r w:rsidR="002E2250" w:rsidRPr="00D3062E">
        <w:tab/>
        <w:t>Scope</w:t>
      </w:r>
      <w:bookmarkEnd w:id="26"/>
      <w:bookmarkEnd w:id="27"/>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0" w:name="_Toc157434447"/>
      <w:bookmarkStart w:id="31" w:name="_Toc157436162"/>
      <w:bookmarkStart w:id="32" w:name="_Toc157440002"/>
      <w:bookmarkStart w:id="33" w:name="_Toc160649664"/>
      <w:bookmarkStart w:id="34" w:name="_Toc164927865"/>
      <w:r w:rsidR="008A6D4A" w:rsidRPr="00D3062E">
        <w:lastRenderedPageBreak/>
        <w:t>2</w:t>
      </w:r>
      <w:r w:rsidR="008A6D4A" w:rsidRPr="00D3062E">
        <w:tab/>
        <w:t>References</w:t>
      </w:r>
      <w:bookmarkEnd w:id="28"/>
      <w:bookmarkEnd w:id="29"/>
      <w:bookmarkEnd w:id="30"/>
      <w:bookmarkEnd w:id="31"/>
      <w:bookmarkEnd w:id="32"/>
      <w:bookmarkEnd w:id="33"/>
      <w:bookmarkEnd w:id="34"/>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35" w:name="_Toc510696580"/>
      <w:bookmarkStart w:id="36"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37"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37"/>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38" w:name="_Hlk506360308"/>
      <w:r w:rsidRPr="00D3062E">
        <w:t>Common API Framework for 3GPP Northbound APIs</w:t>
      </w:r>
      <w:bookmarkEnd w:id="38"/>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286133B3" w14:textId="48CCB376" w:rsidR="000A0449" w:rsidRPr="00D3062E" w:rsidRDefault="003C2A5F" w:rsidP="00BB2AE8">
      <w:pPr>
        <w:pStyle w:val="EX"/>
      </w:pPr>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p>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56797FF4" w14:textId="3C2AE5A6" w:rsidR="00E305FE" w:rsidRPr="00D3062E" w:rsidRDefault="00E305FE" w:rsidP="00E305FE">
      <w:pPr>
        <w:pStyle w:val="EX"/>
        <w:rPr>
          <w:rFonts w:eastAsiaTheme="minorEastAsia"/>
          <w:lang w:eastAsia="zh-CN"/>
        </w:rPr>
      </w:pPr>
      <w:r w:rsidRPr="00D3062E">
        <w:rPr>
          <w:lang w:eastAsia="zh-CN"/>
        </w:rPr>
        <w:t>[</w:t>
      </w:r>
      <w:r w:rsidRPr="00D3062E">
        <w:rPr>
          <w:rFonts w:eastAsiaTheme="minorEastAsia"/>
          <w:lang w:eastAsia="zh-CN"/>
        </w:rPr>
        <w:t>2</w:t>
      </w:r>
      <w:r w:rsidR="00D3062E" w:rsidRPr="00D3062E">
        <w:rPr>
          <w:rFonts w:eastAsiaTheme="minorEastAsia"/>
          <w:lang w:eastAsia="zh-CN"/>
        </w:rPr>
        <w:t>9</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p>
    <w:p w14:paraId="700DA4D5" w14:textId="77777777" w:rsidR="00E305FE" w:rsidRPr="00D3062E" w:rsidRDefault="00E305FE" w:rsidP="00BB2AE8">
      <w:pPr>
        <w:pStyle w:val="EX"/>
      </w:pPr>
    </w:p>
    <w:p w14:paraId="2CA89716" w14:textId="4D4E8DE3" w:rsidR="008A6D4A" w:rsidRPr="00D3062E" w:rsidRDefault="009B3DF5" w:rsidP="007A4424">
      <w:pPr>
        <w:pStyle w:val="1"/>
      </w:pPr>
      <w:r w:rsidRPr="00D3062E">
        <w:br w:type="page"/>
      </w:r>
      <w:bookmarkStart w:id="39" w:name="_Toc157434448"/>
      <w:bookmarkStart w:id="40" w:name="_Toc157436163"/>
      <w:bookmarkStart w:id="41" w:name="_Toc157440003"/>
      <w:bookmarkStart w:id="42" w:name="_Toc160649665"/>
      <w:bookmarkStart w:id="43" w:name="_Toc164927866"/>
      <w:r w:rsidR="008A6D4A" w:rsidRPr="00D3062E">
        <w:lastRenderedPageBreak/>
        <w:t>3</w:t>
      </w:r>
      <w:r w:rsidR="008A6D4A" w:rsidRPr="00D3062E">
        <w:tab/>
        <w:t>Definitions, symbols and abbreviations</w:t>
      </w:r>
      <w:bookmarkEnd w:id="35"/>
      <w:bookmarkEnd w:id="36"/>
      <w:bookmarkEnd w:id="39"/>
      <w:bookmarkEnd w:id="40"/>
      <w:bookmarkEnd w:id="41"/>
      <w:bookmarkEnd w:id="42"/>
      <w:bookmarkEnd w:id="43"/>
    </w:p>
    <w:p w14:paraId="497197DA" w14:textId="77777777" w:rsidR="002E2250" w:rsidRPr="00D3062E" w:rsidRDefault="002E2250" w:rsidP="002E2250">
      <w:pPr>
        <w:pStyle w:val="21"/>
      </w:pPr>
      <w:bookmarkStart w:id="44" w:name="_Toc160649666"/>
      <w:bookmarkStart w:id="45" w:name="_Toc164927867"/>
      <w:bookmarkStart w:id="46" w:name="_Toc510696584"/>
      <w:bookmarkStart w:id="47" w:name="_Toc35971376"/>
      <w:r w:rsidRPr="00D3062E">
        <w:t>3.1</w:t>
      </w:r>
      <w:r w:rsidRPr="00D3062E">
        <w:tab/>
        <w:t>Definitions</w:t>
      </w:r>
      <w:bookmarkEnd w:id="44"/>
      <w:bookmarkEnd w:id="45"/>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48" w:name="_Toc510696582"/>
      <w:bookmarkStart w:id="49" w:name="_Toc35971374"/>
      <w:bookmarkStart w:id="50" w:name="_Toc157434450"/>
      <w:bookmarkStart w:id="51" w:name="_Toc157436165"/>
      <w:bookmarkStart w:id="52"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53" w:name="_Toc160649667"/>
      <w:bookmarkStart w:id="54" w:name="_Toc164927868"/>
      <w:r w:rsidRPr="00D3062E">
        <w:t>3.2</w:t>
      </w:r>
      <w:r w:rsidRPr="00D3062E">
        <w:tab/>
        <w:t>Symbols</w:t>
      </w:r>
      <w:bookmarkEnd w:id="48"/>
      <w:bookmarkEnd w:id="49"/>
      <w:bookmarkEnd w:id="50"/>
      <w:bookmarkEnd w:id="51"/>
      <w:bookmarkEnd w:id="52"/>
      <w:bookmarkEnd w:id="53"/>
      <w:bookmarkEnd w:id="54"/>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55" w:name="_Toc510696583"/>
      <w:bookmarkStart w:id="56" w:name="_Toc35971375"/>
      <w:bookmarkStart w:id="57" w:name="_Toc157434451"/>
      <w:bookmarkStart w:id="58" w:name="_Toc157436166"/>
      <w:bookmarkStart w:id="59" w:name="_Toc157440006"/>
      <w:bookmarkStart w:id="60" w:name="_Toc160649668"/>
      <w:bookmarkStart w:id="61" w:name="_Toc164927869"/>
      <w:r w:rsidRPr="00D3062E">
        <w:t>3.3</w:t>
      </w:r>
      <w:r w:rsidRPr="00D3062E">
        <w:tab/>
        <w:t>Abbreviations</w:t>
      </w:r>
      <w:bookmarkEnd w:id="55"/>
      <w:bookmarkEnd w:id="56"/>
      <w:bookmarkEnd w:id="57"/>
      <w:bookmarkEnd w:id="58"/>
      <w:bookmarkEnd w:id="59"/>
      <w:bookmarkEnd w:id="60"/>
      <w:bookmarkEnd w:id="61"/>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1B464DC8"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2" w:name="_Toc157434452"/>
      <w:bookmarkStart w:id="63" w:name="_Toc157436167"/>
      <w:bookmarkStart w:id="64" w:name="_Toc157440007"/>
      <w:bookmarkStart w:id="65" w:name="_Toc160649669"/>
      <w:bookmarkStart w:id="66" w:name="_Toc164927870"/>
      <w:r w:rsidR="008A6D4A" w:rsidRPr="00D3062E">
        <w:lastRenderedPageBreak/>
        <w:t>4</w:t>
      </w:r>
      <w:r w:rsidR="008A6D4A" w:rsidRPr="00D3062E">
        <w:tab/>
        <w:t>Overview</w:t>
      </w:r>
      <w:bookmarkEnd w:id="46"/>
      <w:bookmarkEnd w:id="47"/>
      <w:bookmarkEnd w:id="62"/>
      <w:bookmarkEnd w:id="63"/>
      <w:bookmarkEnd w:id="64"/>
      <w:bookmarkEnd w:id="65"/>
      <w:bookmarkEnd w:id="66"/>
    </w:p>
    <w:p w14:paraId="0FE051CF" w14:textId="6EE954F6" w:rsidR="00B110B4" w:rsidRPr="00D3062E" w:rsidRDefault="00B110B4" w:rsidP="00B110B4">
      <w:pPr>
        <w:rPr>
          <w:lang w:val="en-US"/>
        </w:rPr>
      </w:pPr>
      <w:bookmarkStart w:id="67" w:name="_Toc510696585"/>
      <w:bookmarkStart w:id="68"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23.434 [23434]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28158DDB"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VAL Servers </w:t>
      </w:r>
      <w:r w:rsidRPr="00D3062E">
        <w:t>over the NSCE-S reference point</w:t>
      </w:r>
      <w:r w:rsidRPr="00D3062E">
        <w:rPr>
          <w:lang w:val="en-US"/>
        </w:rPr>
        <w:t>, i.e.:</w:t>
      </w:r>
    </w:p>
    <w:p w14:paraId="5DEFD87C" w14:textId="77777777" w:rsidR="003C2A5F" w:rsidRPr="00D3062E" w:rsidRDefault="003C2A5F" w:rsidP="003C2A5F">
      <w:pPr>
        <w:pStyle w:val="B2"/>
        <w:rPr>
          <w:lang w:val="en-US"/>
        </w:rPr>
      </w:pPr>
      <w:r w:rsidRPr="00D3062E">
        <w:rPr>
          <w:lang w:val="en-US"/>
        </w:rPr>
        <w:t>-</w:t>
      </w:r>
      <w:r w:rsidRPr="00D3062E">
        <w:rPr>
          <w:lang w:val="en-US"/>
        </w:rPr>
        <w:tab/>
      </w:r>
      <w:r w:rsidRPr="00D3062E">
        <w:t>network slice policy management</w:t>
      </w:r>
      <w:r w:rsidRPr="00D3062E">
        <w:rPr>
          <w:lang w:val="en-US"/>
        </w:rPr>
        <w:t>, i.e.:</w:t>
      </w:r>
    </w:p>
    <w:p w14:paraId="1F1746F9" w14:textId="1E9C7D71" w:rsidR="009A4BE1" w:rsidRPr="00D3062E" w:rsidRDefault="009A4BE1" w:rsidP="009A4BE1">
      <w:pPr>
        <w:pStyle w:val="B2"/>
        <w:rPr>
          <w:lang w:val="en-US"/>
        </w:rPr>
      </w:pPr>
      <w:r w:rsidRPr="00D3062E">
        <w:rPr>
          <w:lang w:val="en-US"/>
        </w:rPr>
        <w:t>-</w:t>
      </w:r>
      <w:r w:rsidRPr="00D3062E">
        <w:rPr>
          <w:lang w:val="en-US"/>
        </w:rPr>
        <w:tab/>
      </w:r>
      <w:r w:rsidRPr="00D3062E">
        <w:rPr>
          <w:bCs/>
        </w:rPr>
        <w:t>network slice related performance and analytics monitoring management</w:t>
      </w:r>
      <w:r w:rsidRPr="00D3062E">
        <w:rPr>
          <w:lang w:val="en-US"/>
        </w:rPr>
        <w:t>;</w:t>
      </w:r>
    </w:p>
    <w:p w14:paraId="376BBF54" w14:textId="56B06E95" w:rsidR="009A4BE1" w:rsidRPr="00D3062E" w:rsidRDefault="009A4BE1" w:rsidP="009A4BE1">
      <w:pPr>
        <w:pStyle w:val="B2"/>
        <w:rPr>
          <w:lang w:val="en-US"/>
        </w:rPr>
      </w:pPr>
      <w:r w:rsidRPr="00D3062E">
        <w:rPr>
          <w:lang w:val="en-US"/>
        </w:rPr>
        <w:t>-</w:t>
      </w:r>
      <w:r w:rsidRPr="00D3062E">
        <w:rPr>
          <w:lang w:val="en-US"/>
        </w:rPr>
        <w:tab/>
        <w:t>network slice adaptation</w:t>
      </w:r>
      <w:r w:rsidRPr="00D3062E">
        <w:rPr>
          <w:bCs/>
        </w:rPr>
        <w:t xml:space="preserve"> management</w:t>
      </w:r>
      <w:r w:rsidRPr="00D3062E">
        <w:rPr>
          <w:lang w:val="en-US"/>
        </w:rPr>
        <w:t>;</w:t>
      </w:r>
    </w:p>
    <w:p w14:paraId="34879380" w14:textId="575E1FA0" w:rsidR="00091209" w:rsidRPr="00D3062E" w:rsidRDefault="00091209" w:rsidP="00091209">
      <w:pPr>
        <w:pStyle w:val="B2"/>
        <w:rPr>
          <w:lang w:val="en-US"/>
        </w:rPr>
      </w:pPr>
      <w:r w:rsidRPr="00D3062E">
        <w:rPr>
          <w:lang w:val="en-US"/>
        </w:rPr>
        <w:t>-</w:t>
      </w:r>
      <w:r w:rsidRPr="00D3062E">
        <w:rPr>
          <w:lang w:val="en-US"/>
        </w:rPr>
        <w:tab/>
        <w:t>network s</w:t>
      </w:r>
      <w:r w:rsidRPr="00D3062E">
        <w:t>lice related communication services</w:t>
      </w:r>
      <w:r w:rsidRPr="00D3062E">
        <w:rPr>
          <w:bCs/>
        </w:rPr>
        <w:t xml:space="preserve"> management</w:t>
      </w:r>
      <w:r w:rsidRPr="00D3062E">
        <w:rPr>
          <w:lang w:val="en-US"/>
        </w:rPr>
        <w:t>;</w:t>
      </w:r>
    </w:p>
    <w:p w14:paraId="23C99BF8" w14:textId="79E93F34" w:rsidR="00091209" w:rsidRPr="00D3062E" w:rsidRDefault="00091209" w:rsidP="00091209">
      <w:pPr>
        <w:pStyle w:val="B2"/>
        <w:rPr>
          <w:lang w:val="en-US"/>
        </w:rPr>
      </w:pPr>
      <w:r w:rsidRPr="00D3062E">
        <w:rPr>
          <w:lang w:val="en-US"/>
        </w:rPr>
        <w:t>-</w:t>
      </w:r>
      <w:r w:rsidRPr="00D3062E">
        <w:rPr>
          <w:lang w:val="en-US"/>
        </w:rPr>
        <w:tab/>
        <w:t>network slice information retrieval and delivery management</w:t>
      </w:r>
      <w:r w:rsidR="00BB2AE8" w:rsidRPr="00D3062E">
        <w:rPr>
          <w:lang w:val="en-US"/>
        </w:rPr>
        <w:t>.</w:t>
      </w:r>
    </w:p>
    <w:p w14:paraId="5550E34A"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other NSCE Servers </w:t>
      </w:r>
      <w:r w:rsidRPr="00D3062E">
        <w:t>over the NSCE-E reference point</w:t>
      </w:r>
      <w:r w:rsidRPr="00D3062E">
        <w:rPr>
          <w:lang w:val="en-US"/>
        </w:rPr>
        <w:t>, i.e.:</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9" w:name="_MON_1740821112"/>
    <w:bookmarkEnd w:id="69"/>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55pt;height:211.1pt;mso-width-percent:0;mso-height-percent:0;mso-width-percent:0;mso-height-percent:0" o:ole="">
            <v:imagedata r:id="rId13" o:title=""/>
          </v:shape>
          <o:OLEObject Type="Embed" ProgID="Word.Document.12" ShapeID="_x0000_i1027" DrawAspect="Content" ObjectID="_1775598293" r:id="rId14">
            <o:FieldCodes>\s</o:FieldCodes>
          </o:OLEObject>
        </w:object>
      </w:r>
    </w:p>
    <w:p w14:paraId="63F5C6A2" w14:textId="77777777" w:rsidR="00ED591F" w:rsidRPr="00D3062E" w:rsidRDefault="00ED591F" w:rsidP="00ED591F">
      <w:pPr>
        <w:pStyle w:val="TF"/>
        <w:rPr>
          <w:lang w:val="en-US"/>
        </w:rPr>
      </w:pPr>
      <w:bookmarkStart w:id="70" w:name="_Hlk497146139"/>
      <w:r w:rsidRPr="00D3062E">
        <w:t>Figure 4-1: NSCE Enabler Layer functional model</w:t>
      </w:r>
    </w:p>
    <w:bookmarkEnd w:id="70"/>
    <w:p w14:paraId="6A3C47FA" w14:textId="5A5DBF9C" w:rsidR="008A6D4A" w:rsidRPr="00D3062E" w:rsidRDefault="009B3DF5" w:rsidP="007A4424">
      <w:pPr>
        <w:pStyle w:val="1"/>
      </w:pPr>
      <w:r w:rsidRPr="00D3062E">
        <w:br w:type="page"/>
      </w:r>
      <w:bookmarkStart w:id="71" w:name="_Toc157434453"/>
      <w:bookmarkStart w:id="72" w:name="_Toc157436168"/>
      <w:bookmarkStart w:id="73" w:name="_Toc157440008"/>
      <w:bookmarkStart w:id="74" w:name="_Toc160649670"/>
      <w:bookmarkStart w:id="75" w:name="_Toc164927871"/>
      <w:r w:rsidR="008A6D4A" w:rsidRPr="00D3062E">
        <w:lastRenderedPageBreak/>
        <w:t>5</w:t>
      </w:r>
      <w:r w:rsidR="008A6D4A" w:rsidRPr="00D3062E">
        <w:tab/>
        <w:t xml:space="preserve">Services offered by the </w:t>
      </w:r>
      <w:bookmarkEnd w:id="67"/>
      <w:bookmarkEnd w:id="68"/>
      <w:r w:rsidR="00E426E3" w:rsidRPr="00D3062E">
        <w:t>NSCE</w:t>
      </w:r>
      <w:r w:rsidR="00386919" w:rsidRPr="00D3062E">
        <w:t xml:space="preserve"> Server</w:t>
      </w:r>
      <w:bookmarkEnd w:id="71"/>
      <w:bookmarkEnd w:id="72"/>
      <w:bookmarkEnd w:id="73"/>
      <w:bookmarkEnd w:id="74"/>
      <w:bookmarkEnd w:id="75"/>
    </w:p>
    <w:p w14:paraId="5A6A4D44" w14:textId="77777777" w:rsidR="008A6D4A" w:rsidRPr="00D3062E" w:rsidRDefault="008A6D4A" w:rsidP="007A4424">
      <w:pPr>
        <w:pStyle w:val="21"/>
      </w:pPr>
      <w:bookmarkStart w:id="76" w:name="_Toc510696586"/>
      <w:bookmarkStart w:id="77" w:name="_Toc35971378"/>
      <w:bookmarkStart w:id="78" w:name="_Toc157434454"/>
      <w:bookmarkStart w:id="79" w:name="_Toc157436169"/>
      <w:bookmarkStart w:id="80" w:name="_Toc157440009"/>
      <w:bookmarkStart w:id="81" w:name="_Toc160649671"/>
      <w:bookmarkStart w:id="82" w:name="_Toc164927872"/>
      <w:r w:rsidRPr="00D3062E">
        <w:t>5.1</w:t>
      </w:r>
      <w:r w:rsidRPr="00D3062E">
        <w:tab/>
        <w:t>Introduction</w:t>
      </w:r>
      <w:bookmarkEnd w:id="76"/>
      <w:bookmarkEnd w:id="77"/>
      <w:bookmarkEnd w:id="78"/>
      <w:bookmarkEnd w:id="79"/>
      <w:bookmarkEnd w:id="80"/>
      <w:bookmarkEnd w:id="81"/>
      <w:bookmarkEnd w:id="82"/>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83" w:name="_Hlk154332738"/>
            <w:r w:rsidRPr="00D3062E">
              <w:t>NetworkSliceAdaptation</w:t>
            </w:r>
            <w:bookmarkEnd w:id="83"/>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7CF40727"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543DD372" w:rsidR="008A6D4A" w:rsidRPr="00D3062E" w:rsidRDefault="008A6D4A" w:rsidP="007A4424">
      <w:pPr>
        <w:pStyle w:val="21"/>
      </w:pPr>
      <w:bookmarkStart w:id="84" w:name="_Toc510696587"/>
      <w:bookmarkStart w:id="85" w:name="_Toc35971379"/>
      <w:bookmarkStart w:id="86" w:name="_Toc157434455"/>
      <w:bookmarkStart w:id="87" w:name="_Toc157436170"/>
      <w:bookmarkStart w:id="88" w:name="_Toc157440010"/>
      <w:bookmarkStart w:id="89" w:name="_Toc160649672"/>
      <w:bookmarkStart w:id="90" w:name="_Toc164927873"/>
      <w:r w:rsidRPr="00D3062E">
        <w:t>5.2</w:t>
      </w:r>
      <w:r w:rsidRPr="00D3062E">
        <w:tab/>
      </w:r>
      <w:r w:rsidR="00D3062E" w:rsidRPr="00D3062E">
        <w:t>NSCE_SliceApiManagement</w:t>
      </w:r>
      <w:r w:rsidRPr="00D3062E">
        <w:t xml:space="preserve"> Service</w:t>
      </w:r>
      <w:bookmarkEnd w:id="84"/>
      <w:bookmarkEnd w:id="85"/>
      <w:bookmarkEnd w:id="86"/>
      <w:bookmarkEnd w:id="87"/>
      <w:bookmarkEnd w:id="88"/>
      <w:bookmarkEnd w:id="89"/>
      <w:bookmarkEnd w:id="90"/>
    </w:p>
    <w:p w14:paraId="2954A253" w14:textId="4F502774" w:rsidR="000A0449" w:rsidRPr="00D3062E" w:rsidRDefault="000A0449" w:rsidP="003C2A5F">
      <w:pPr>
        <w:rPr>
          <w:lang w:val="en-US" w:eastAsia="zh-CN"/>
        </w:rPr>
      </w:pPr>
      <w:bookmarkStart w:id="91" w:name="_Toc144024130"/>
      <w:bookmarkStart w:id="92" w:name="_Toc144459562"/>
      <w:bookmarkStart w:id="93" w:name="_Toc151743065"/>
      <w:bookmarkStart w:id="94" w:name="_Toc151743530"/>
      <w:bookmarkStart w:id="95" w:name="_Toc148176816"/>
      <w:bookmarkStart w:id="96" w:name="_Toc148358866"/>
      <w:bookmarkStart w:id="97" w:name="_Toc148176818"/>
      <w:bookmarkStart w:id="98" w:name="_Toc148358868"/>
      <w:bookmarkStart w:id="99" w:name="_Toc96843344"/>
      <w:bookmarkStart w:id="100" w:name="_Toc96844319"/>
      <w:bookmarkStart w:id="101" w:name="_Toc100739892"/>
      <w:bookmarkStart w:id="102" w:name="_Toc129252465"/>
      <w:bookmarkStart w:id="103" w:name="_Toc144024134"/>
      <w:bookmarkStart w:id="104" w:name="_Toc144459566"/>
    </w:p>
    <w:p w14:paraId="3AF758AF" w14:textId="77777777" w:rsidR="00E305FE" w:rsidRPr="00D3062E" w:rsidRDefault="00E305FE" w:rsidP="00E305FE">
      <w:pPr>
        <w:pStyle w:val="21"/>
      </w:pPr>
      <w:bookmarkStart w:id="105" w:name="_Toc160649673"/>
      <w:bookmarkStart w:id="106" w:name="_Toc164927874"/>
      <w:bookmarkStart w:id="107" w:name="_Hlk159272115"/>
      <w:bookmarkStart w:id="108" w:name="_Toc157434464"/>
      <w:bookmarkStart w:id="109" w:name="_Toc157436179"/>
      <w:bookmarkStart w:id="110" w:name="_Toc157440019"/>
      <w:bookmarkStart w:id="111" w:name="_Toc510696597"/>
      <w:bookmarkStart w:id="112" w:name="_Toc35971389"/>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D3062E">
        <w:lastRenderedPageBreak/>
        <w:t>5.3</w:t>
      </w:r>
      <w:r w:rsidRPr="00D3062E">
        <w:tab/>
        <w:t>NSCE_NetSliceLifeCycleMngt</w:t>
      </w:r>
      <w:bookmarkEnd w:id="105"/>
      <w:bookmarkEnd w:id="106"/>
    </w:p>
    <w:p w14:paraId="3E121754" w14:textId="77777777" w:rsidR="00E305FE" w:rsidRPr="00D3062E" w:rsidRDefault="00E305FE" w:rsidP="00E305FE">
      <w:pPr>
        <w:pStyle w:val="31"/>
      </w:pPr>
      <w:bookmarkStart w:id="113" w:name="_Toc160649674"/>
      <w:bookmarkStart w:id="114" w:name="_Toc164927875"/>
      <w:r w:rsidRPr="00D3062E">
        <w:t>5.3.1</w:t>
      </w:r>
      <w:r w:rsidRPr="00D3062E">
        <w:tab/>
        <w:t>Service Description</w:t>
      </w:r>
      <w:bookmarkEnd w:id="113"/>
      <w:bookmarkEnd w:id="114"/>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115" w:name="_Toc160649675"/>
      <w:bookmarkStart w:id="116" w:name="_Toc164927876"/>
      <w:r w:rsidRPr="00D3062E">
        <w:t>5.3.2</w:t>
      </w:r>
      <w:r w:rsidRPr="00D3062E">
        <w:tab/>
        <w:t>Service Operations</w:t>
      </w:r>
      <w:bookmarkEnd w:id="115"/>
      <w:bookmarkEnd w:id="116"/>
    </w:p>
    <w:p w14:paraId="3804CC22" w14:textId="77777777" w:rsidR="00E305FE" w:rsidRPr="00D3062E" w:rsidRDefault="00E305FE" w:rsidP="00E305FE">
      <w:pPr>
        <w:pStyle w:val="41"/>
      </w:pPr>
      <w:bookmarkStart w:id="117" w:name="_Toc160649676"/>
      <w:bookmarkStart w:id="118" w:name="_Toc164927877"/>
      <w:r w:rsidRPr="00D3062E">
        <w:t>5.3.2.1</w:t>
      </w:r>
      <w:r w:rsidRPr="00D3062E">
        <w:tab/>
        <w:t>Introduction</w:t>
      </w:r>
      <w:bookmarkEnd w:id="117"/>
      <w:bookmarkEnd w:id="118"/>
    </w:p>
    <w:p w14:paraId="55578077" w14:textId="3C65F2A3" w:rsidR="00F5485E" w:rsidRPr="00D3062E" w:rsidRDefault="00F5485E" w:rsidP="00F5485E">
      <w:bookmarkStart w:id="119"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2E1A2597"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55F91D98"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6807AA47"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091C5AFC"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1FDB2C52"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53C563C6"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120" w:name="_Toc164927878"/>
      <w:r w:rsidRPr="00D3062E">
        <w:t>5.3.2.2</w:t>
      </w:r>
      <w:r w:rsidRPr="00D3062E">
        <w:tab/>
      </w:r>
      <w:r w:rsidRPr="00D3062E">
        <w:rPr>
          <w:lang w:val="en-US"/>
        </w:rPr>
        <w:t>NSCE_</w:t>
      </w:r>
      <w:r w:rsidRPr="00D3062E">
        <w:t>NetSliceLifeCycleMngt_</w:t>
      </w:r>
      <w:r w:rsidRPr="00D3062E">
        <w:rPr>
          <w:lang w:val="en-US"/>
        </w:rPr>
        <w:t>Subscribe</w:t>
      </w:r>
      <w:bookmarkEnd w:id="119"/>
      <w:bookmarkEnd w:id="120"/>
    </w:p>
    <w:p w14:paraId="531741AC" w14:textId="77777777" w:rsidR="00E305FE" w:rsidRPr="00D3062E" w:rsidRDefault="00E305FE" w:rsidP="00E305FE">
      <w:pPr>
        <w:pStyle w:val="51"/>
      </w:pPr>
      <w:bookmarkStart w:id="121" w:name="_Toc160649678"/>
      <w:bookmarkStart w:id="122" w:name="_Toc164927879"/>
      <w:r w:rsidRPr="00D3062E">
        <w:t>5.3.2.2.1</w:t>
      </w:r>
      <w:r w:rsidRPr="00D3062E">
        <w:tab/>
        <w:t>General</w:t>
      </w:r>
      <w:bookmarkEnd w:id="121"/>
      <w:bookmarkEnd w:id="122"/>
    </w:p>
    <w:p w14:paraId="5AD44F1A" w14:textId="27273AD5" w:rsidR="00B110B4" w:rsidRPr="00D3062E" w:rsidRDefault="00B110B4" w:rsidP="00B110B4">
      <w:bookmarkStart w:id="12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124" w:name="_Toc164927880"/>
      <w:r w:rsidRPr="00D3062E">
        <w:t>5.3.2.2.2</w:t>
      </w:r>
      <w:r w:rsidRPr="00D3062E">
        <w:tab/>
        <w:t xml:space="preserve">Network Slice Lifecycle Management </w:t>
      </w:r>
      <w:r w:rsidRPr="00D3062E">
        <w:rPr>
          <w:rFonts w:eastAsia="等线"/>
        </w:rPr>
        <w:t>Subscription</w:t>
      </w:r>
      <w:r w:rsidRPr="00D3062E">
        <w:t xml:space="preserve"> Creation</w:t>
      </w:r>
      <w:bookmarkEnd w:id="123"/>
      <w:bookmarkEnd w:id="124"/>
    </w:p>
    <w:p w14:paraId="3A744C3D" w14:textId="2708D772" w:rsidR="00B110B4" w:rsidRPr="00D3062E" w:rsidRDefault="00B110B4" w:rsidP="00B110B4">
      <w:bookmarkStart w:id="125"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28" type="#_x0000_t75" alt="" style="width:479.45pt;height:125.45pt" o:ole="">
            <v:imagedata r:id="rId15" o:title=""/>
          </v:shape>
          <o:OLEObject Type="Embed" ProgID="Word.Document.8" ShapeID="_x0000_i1028" DrawAspect="Content" ObjectID="_1775598294" r:id="rId1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126" w:name="_Toc164927881"/>
      <w:r w:rsidRPr="00D3062E">
        <w:t>5.3.2.2.3</w:t>
      </w:r>
      <w:r w:rsidRPr="00D3062E">
        <w:tab/>
        <w:t>Network Slice Lifecycle Management</w:t>
      </w:r>
      <w:r w:rsidRPr="00D3062E">
        <w:rPr>
          <w:rFonts w:eastAsia="等线"/>
        </w:rPr>
        <w:t xml:space="preserve"> Subscription</w:t>
      </w:r>
      <w:r w:rsidRPr="00D3062E">
        <w:t xml:space="preserve"> Update</w:t>
      </w:r>
      <w:bookmarkEnd w:id="125"/>
      <w:bookmarkEnd w:id="126"/>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29" type="#_x0000_t75" alt="" style="width:479.45pt;height:155.45pt" o:ole="">
            <v:imagedata r:id="rId17" o:title=""/>
          </v:shape>
          <o:OLEObject Type="Embed" ProgID="Word.Document.8" ShapeID="_x0000_i1029" DrawAspect="Content" ObjectID="_1775598295" r:id="rId1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lastRenderedPageBreak/>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127" w:name="_Toc160649681"/>
      <w:bookmarkStart w:id="128" w:name="_Toc164927882"/>
      <w:r w:rsidRPr="00D3062E">
        <w:t>5.3.2.2.4</w:t>
      </w:r>
      <w:r w:rsidRPr="00D3062E">
        <w:tab/>
        <w:t>Network Slice Lifecycle Management</w:t>
      </w:r>
      <w:r w:rsidRPr="00D3062E">
        <w:rPr>
          <w:rFonts w:eastAsia="等线"/>
        </w:rPr>
        <w:t xml:space="preserve"> Subscription</w:t>
      </w:r>
      <w:r w:rsidRPr="00D3062E">
        <w:t xml:space="preserve"> Deletion</w:t>
      </w:r>
      <w:bookmarkEnd w:id="127"/>
      <w:bookmarkEnd w:id="128"/>
    </w:p>
    <w:p w14:paraId="4F7A8C2A" w14:textId="193DF0A1" w:rsidR="00B110B4" w:rsidRPr="00D3062E" w:rsidRDefault="00B110B4" w:rsidP="00B110B4">
      <w:bookmarkStart w:id="129"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130" w:name="_MON_1770822931"/>
    <w:bookmarkEnd w:id="130"/>
    <w:p w14:paraId="2B600D03" w14:textId="77777777" w:rsidR="00B110B4" w:rsidRPr="00D3062E" w:rsidRDefault="00B110B4" w:rsidP="00B110B4">
      <w:pPr>
        <w:pStyle w:val="TH"/>
      </w:pPr>
      <w:r w:rsidRPr="00D3062E">
        <w:rPr>
          <w:noProof/>
        </w:rPr>
        <w:object w:dxaOrig="9620" w:dyaOrig="2508" w14:anchorId="53C88A9D">
          <v:shape id="_x0000_i1030" type="#_x0000_t75" alt="" style="width:479.45pt;height:125.45pt;mso-width-percent:0;mso-height-percent:0;mso-width-percent:0;mso-height-percent:0" o:ole="">
            <v:imagedata r:id="rId19" o:title=""/>
          </v:shape>
          <o:OLEObject Type="Embed" ProgID="Word.Document.8" ShapeID="_x0000_i1030" DrawAspect="Content" ObjectID="_1775598296" r:id="rId2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131" w:name="_Toc164927883"/>
      <w:r w:rsidRPr="00D3062E">
        <w:t>5.3.2.3</w:t>
      </w:r>
      <w:r w:rsidRPr="00D3062E">
        <w:tab/>
        <w:t>NSCE_NetSliceLifeCycleMngt</w:t>
      </w:r>
      <w:r w:rsidRPr="00D3062E">
        <w:rPr>
          <w:lang w:val="en-US"/>
        </w:rPr>
        <w:t>_Notify</w:t>
      </w:r>
      <w:bookmarkEnd w:id="129"/>
      <w:bookmarkEnd w:id="131"/>
    </w:p>
    <w:p w14:paraId="0F0A5AB8" w14:textId="77777777" w:rsidR="00E305FE" w:rsidRPr="00D3062E" w:rsidRDefault="00E305FE" w:rsidP="00E305FE">
      <w:pPr>
        <w:pStyle w:val="51"/>
        <w:rPr>
          <w:rFonts w:eastAsiaTheme="minorEastAsia"/>
          <w:lang w:eastAsia="zh-CN"/>
        </w:rPr>
      </w:pPr>
      <w:bookmarkStart w:id="132" w:name="_Toc160649683"/>
      <w:bookmarkStart w:id="133" w:name="_Toc164927884"/>
      <w:r w:rsidRPr="00D3062E">
        <w:t>5.3.2.3.1</w:t>
      </w:r>
      <w:r w:rsidRPr="00D3062E">
        <w:tab/>
        <w:t>General</w:t>
      </w:r>
      <w:bookmarkEnd w:id="132"/>
      <w:bookmarkEnd w:id="133"/>
    </w:p>
    <w:p w14:paraId="22A04B8F" w14:textId="78451D83" w:rsidR="00B110B4" w:rsidRPr="00D3062E" w:rsidRDefault="00B110B4" w:rsidP="00B110B4">
      <w:bookmarkStart w:id="134"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135" w:name="_Toc164927885"/>
      <w:r w:rsidRPr="00D3062E">
        <w:t>5.3.2.3.2</w:t>
      </w:r>
      <w:r w:rsidRPr="00D3062E">
        <w:tab/>
        <w:t xml:space="preserve">Network Slice Lifecycle Management </w:t>
      </w:r>
      <w:r w:rsidRPr="00D3062E">
        <w:rPr>
          <w:lang w:val="en-US"/>
        </w:rPr>
        <w:t>Notification</w:t>
      </w:r>
      <w:bookmarkEnd w:id="134"/>
      <w:bookmarkEnd w:id="135"/>
    </w:p>
    <w:p w14:paraId="7E477A98" w14:textId="0E8A204E" w:rsidR="00B110B4" w:rsidRPr="00D3062E" w:rsidRDefault="00B110B4" w:rsidP="00B110B4">
      <w:bookmarkStart w:id="136"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1" type="#_x0000_t75" alt="" style="width:479.45pt;height:138pt" o:ole="">
            <v:imagedata r:id="rId21" o:title=""/>
          </v:shape>
          <o:OLEObject Type="Embed" ProgID="Word.Document.8" ShapeID="_x0000_i1031" DrawAspect="Content" ObjectID="_1775598297" r:id="rId2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64061199" w:rsidR="00B110B4" w:rsidRPr="00D3062E" w:rsidRDefault="00B110B4" w:rsidP="00B110B4">
      <w:pPr>
        <w:pStyle w:val="41"/>
      </w:pPr>
      <w:bookmarkStart w:id="137" w:name="_Toc164927886"/>
      <w:bookmarkStart w:id="138" w:name="_Toc160649686"/>
      <w:bookmarkEnd w:id="136"/>
      <w:r w:rsidRPr="00D3062E">
        <w:t>5.3.2.4</w:t>
      </w:r>
      <w:r w:rsidRPr="00D3062E">
        <w:tab/>
        <w:t>NSCE_NetSliceLifeCycleMngt</w:t>
      </w:r>
      <w:r w:rsidRPr="00D3062E">
        <w:rPr>
          <w:lang w:val="en-US"/>
        </w:rPr>
        <w:t>_QoEMetricsSubscribe</w:t>
      </w:r>
      <w:bookmarkEnd w:id="137"/>
    </w:p>
    <w:p w14:paraId="7E9C11BD" w14:textId="77777777" w:rsidR="00E305FE" w:rsidRPr="00D3062E" w:rsidRDefault="00E305FE" w:rsidP="00E305FE">
      <w:pPr>
        <w:pStyle w:val="51"/>
        <w:rPr>
          <w:rFonts w:eastAsiaTheme="minorEastAsia"/>
          <w:lang w:eastAsia="zh-CN"/>
        </w:rPr>
      </w:pPr>
      <w:bookmarkStart w:id="139" w:name="_Toc164927887"/>
      <w:r w:rsidRPr="00D3062E">
        <w:t>5.3.2.4.1</w:t>
      </w:r>
      <w:r w:rsidRPr="00D3062E">
        <w:tab/>
        <w:t>General</w:t>
      </w:r>
      <w:bookmarkEnd w:id="138"/>
      <w:bookmarkEnd w:id="139"/>
    </w:p>
    <w:p w14:paraId="22F83DF3" w14:textId="77777777" w:rsidR="00B110B4" w:rsidRPr="00D3062E" w:rsidRDefault="00B110B4" w:rsidP="00B110B4">
      <w:bookmarkStart w:id="140"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57DDFC70"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408F73F9"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5A60E767" w:rsidR="00B110B4" w:rsidRPr="00B83261" w:rsidRDefault="00B110B4" w:rsidP="00B110B4">
      <w:pPr>
        <w:pStyle w:val="51"/>
        <w:rPr>
          <w:lang w:val="en-US"/>
        </w:rPr>
      </w:pPr>
      <w:bookmarkStart w:id="141" w:name="_Toc164927888"/>
      <w:bookmarkStart w:id="142" w:name="_Toc160649688"/>
      <w:bookmarkEnd w:id="140"/>
      <w:r w:rsidRPr="00B83261">
        <w:rPr>
          <w:lang w:val="en-US"/>
        </w:rPr>
        <w:t>5.3.2.4.2</w:t>
      </w:r>
      <w:r w:rsidRPr="00B83261">
        <w:rPr>
          <w:lang w:val="en-US"/>
        </w:rPr>
        <w:tab/>
        <w:t>QoE Metrics Subscri</w:t>
      </w:r>
      <w:r>
        <w:rPr>
          <w:lang w:val="en-US"/>
        </w:rPr>
        <w:t>ption</w:t>
      </w:r>
      <w:r w:rsidRPr="00B83261">
        <w:rPr>
          <w:lang w:val="en-US"/>
        </w:rPr>
        <w:t xml:space="preserve"> Notification</w:t>
      </w:r>
      <w:bookmarkEnd w:id="141"/>
    </w:p>
    <w:p w14:paraId="073DCEE0" w14:textId="6F1FD509"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143" w:name="_MON_1774070470"/>
    <w:bookmarkEnd w:id="143"/>
    <w:p w14:paraId="69362B7C" w14:textId="333CA8B7" w:rsidR="00B110B4" w:rsidRPr="00D3062E" w:rsidRDefault="00B110B4" w:rsidP="00B110B4">
      <w:pPr>
        <w:pStyle w:val="TH"/>
      </w:pPr>
      <w:r w:rsidRPr="00D3062E">
        <w:rPr>
          <w:noProof/>
        </w:rPr>
        <w:object w:dxaOrig="9620" w:dyaOrig="2749" w14:anchorId="3B1898A6">
          <v:shape id="_x0000_i1032" type="#_x0000_t75" alt="" style="width:481.1pt;height:137.45pt" o:ole="">
            <v:imagedata r:id="rId23" o:title=""/>
          </v:shape>
          <o:OLEObject Type="Embed" ProgID="Word.Document.8" ShapeID="_x0000_i1032" DrawAspect="Content" ObjectID="_1775598298" r:id="rId2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3921446E"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w:t>
      </w:r>
      <w:r w:rsidRPr="00D3062E">
        <w:lastRenderedPageBreak/>
        <w:t xml:space="preserve">"notifUri"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144" w:name="_Hlk163456312"/>
      <w:r w:rsidRPr="00D3062E">
        <w:t>QoEMetricsSubsc</w:t>
      </w:r>
      <w:r>
        <w:t>Notif</w:t>
      </w:r>
      <w:r w:rsidRPr="00D3062E" w:rsidDel="00CF41A4">
        <w:t xml:space="preserve"> </w:t>
      </w:r>
      <w:bookmarkEnd w:id="144"/>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6FB72F4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145" w:name="_Toc164927889"/>
      <w:r w:rsidRPr="00D3062E">
        <w:t>5.3.2.5</w:t>
      </w:r>
      <w:r w:rsidRPr="00D3062E">
        <w:tab/>
        <w:t>NSCE_NetSliceLifeCycleMngt</w:t>
      </w:r>
      <w:r w:rsidRPr="00D3062E">
        <w:rPr>
          <w:lang w:val="en-US"/>
        </w:rPr>
        <w:t>_QoEMetricsNotify</w:t>
      </w:r>
      <w:bookmarkEnd w:id="142"/>
      <w:bookmarkEnd w:id="145"/>
    </w:p>
    <w:p w14:paraId="3D67D6E7" w14:textId="77777777" w:rsidR="00E305FE" w:rsidRPr="00D3062E" w:rsidRDefault="00E305FE" w:rsidP="00E305FE">
      <w:pPr>
        <w:pStyle w:val="51"/>
        <w:rPr>
          <w:rFonts w:eastAsiaTheme="minorEastAsia"/>
          <w:lang w:eastAsia="zh-CN"/>
        </w:rPr>
      </w:pPr>
      <w:bookmarkStart w:id="146" w:name="_Toc160649689"/>
      <w:bookmarkStart w:id="147" w:name="_Toc164927890"/>
      <w:r w:rsidRPr="00D3062E">
        <w:t>5.3.2.5.1</w:t>
      </w:r>
      <w:r w:rsidRPr="00D3062E">
        <w:tab/>
        <w:t>General</w:t>
      </w:r>
      <w:bookmarkEnd w:id="146"/>
      <w:bookmarkEnd w:id="147"/>
    </w:p>
    <w:p w14:paraId="3967235D" w14:textId="77777777" w:rsidR="00B110B4" w:rsidRPr="00D3062E" w:rsidRDefault="00B110B4" w:rsidP="00B110B4">
      <w:bookmarkStart w:id="148"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67C1BE5B"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149" w:name="_Toc164927891"/>
      <w:r w:rsidRPr="00D3062E">
        <w:t>5.3.2.5.2</w:t>
      </w:r>
      <w:r w:rsidRPr="00D3062E">
        <w:tab/>
        <w:t>QoE Metrics</w:t>
      </w:r>
      <w:r w:rsidRPr="00D3062E">
        <w:rPr>
          <w:lang w:val="en-US"/>
        </w:rPr>
        <w:t xml:space="preserve"> Notification</w:t>
      </w:r>
      <w:bookmarkEnd w:id="148"/>
      <w:bookmarkEnd w:id="149"/>
    </w:p>
    <w:p w14:paraId="74441772" w14:textId="27D93DDA" w:rsidR="00B110B4" w:rsidRPr="00D3062E" w:rsidRDefault="00B110B4" w:rsidP="00B110B4">
      <w:bookmarkStart w:id="150"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151" w:name="_MON_1774071007"/>
    <w:bookmarkEnd w:id="151"/>
    <w:p w14:paraId="7344630D" w14:textId="5426ABDC" w:rsidR="00B110B4" w:rsidRPr="00D3062E" w:rsidRDefault="00B110B4" w:rsidP="00B110B4">
      <w:pPr>
        <w:pStyle w:val="TH"/>
      </w:pPr>
      <w:r w:rsidRPr="00D3062E">
        <w:rPr>
          <w:noProof/>
        </w:rPr>
        <w:object w:dxaOrig="9620" w:dyaOrig="2749" w14:anchorId="685DDF15">
          <v:shape id="_x0000_i1033" type="#_x0000_t75" alt="" style="width:481.1pt;height:137.45pt" o:ole="">
            <v:imagedata r:id="rId25" o:title=""/>
          </v:shape>
          <o:OLEObject Type="Embed" ProgID="Word.Document.8" ShapeID="_x0000_i1033" DrawAspect="Content" ObjectID="_1775598299" r:id="rId2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76F9C030"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664EE281" w:rsidR="00B110B4" w:rsidRPr="00D3062E" w:rsidRDefault="00B110B4" w:rsidP="00B110B4">
      <w:pPr>
        <w:pStyle w:val="41"/>
      </w:pPr>
      <w:bookmarkStart w:id="152" w:name="_Toc164927892"/>
      <w:bookmarkStart w:id="153" w:name="_Toc160649692"/>
      <w:bookmarkEnd w:id="150"/>
      <w:r w:rsidRPr="00D3062E">
        <w:t>5.3.2.6</w:t>
      </w:r>
      <w:r w:rsidRPr="00D3062E">
        <w:tab/>
        <w:t>NSCE_NetSliceLifeCycleMngt_Recommend</w:t>
      </w:r>
      <w:bookmarkEnd w:id="152"/>
    </w:p>
    <w:p w14:paraId="751DEE73" w14:textId="77777777" w:rsidR="00E305FE" w:rsidRPr="00D3062E" w:rsidRDefault="00E305FE" w:rsidP="00E305FE">
      <w:pPr>
        <w:pStyle w:val="51"/>
        <w:rPr>
          <w:rFonts w:eastAsiaTheme="minorEastAsia"/>
          <w:lang w:eastAsia="zh-CN"/>
        </w:rPr>
      </w:pPr>
      <w:bookmarkStart w:id="154" w:name="_Toc164927893"/>
      <w:r w:rsidRPr="00D3062E">
        <w:t>5.3.2.6.1</w:t>
      </w:r>
      <w:r w:rsidRPr="00D3062E">
        <w:tab/>
        <w:t>General</w:t>
      </w:r>
      <w:bookmarkEnd w:id="153"/>
      <w:bookmarkEnd w:id="154"/>
    </w:p>
    <w:p w14:paraId="46A44A4A" w14:textId="77777777" w:rsidR="00B110B4" w:rsidRPr="00D3062E" w:rsidRDefault="00B110B4" w:rsidP="00B110B4">
      <w:bookmarkStart w:id="155"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7B544C72" w:rsidR="00B110B4" w:rsidRPr="00D3062E" w:rsidRDefault="00B110B4" w:rsidP="00B110B4">
      <w:pPr>
        <w:pStyle w:val="B10"/>
      </w:pPr>
      <w:r w:rsidRPr="00D3062E">
        <w:lastRenderedPageBreak/>
        <w:t>-</w:t>
      </w:r>
      <w:r w:rsidRPr="00D3062E">
        <w:tab/>
      </w:r>
      <w:r>
        <w:t>n</w:t>
      </w:r>
      <w:r w:rsidRPr="00D3062E">
        <w:t>etwork slice LCM recommendation Notification.</w:t>
      </w:r>
    </w:p>
    <w:p w14:paraId="7765BD06" w14:textId="6C05AC98"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156" w:name="_Toc164927894"/>
      <w:r w:rsidRPr="00D3062E">
        <w:t>5.3.2.6.2</w:t>
      </w:r>
      <w:r w:rsidRPr="00D3062E">
        <w:tab/>
        <w:t>Network Slice LCM Recommendation Notification</w:t>
      </w:r>
      <w:bookmarkEnd w:id="155"/>
      <w:bookmarkEnd w:id="156"/>
    </w:p>
    <w:p w14:paraId="4E6CCED0" w14:textId="18E2F155"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4" type="#_x0000_t75" alt="" style="width:479.45pt;height:137.45pt" o:ole="">
            <v:imagedata r:id="rId27" o:title=""/>
          </v:shape>
          <o:OLEObject Type="Embed" ProgID="Word.Document.8" ShapeID="_x0000_i1034" DrawAspect="Content" ObjectID="_1775598300" r:id="rId28">
            <o:FieldCodes>\s</o:FieldCodes>
          </o:OLEObject>
        </w:object>
      </w:r>
      <w:bookmarkStart w:id="157" w:name="_MON_1774071283"/>
      <w:bookmarkEnd w:id="157"/>
      <w:r w:rsidRPr="00D3062E">
        <w:rPr>
          <w:noProof/>
        </w:rPr>
        <w:object w:dxaOrig="9620" w:dyaOrig="2749" w14:anchorId="7038CF12">
          <v:shape id="_x0000_i1035" type="#_x0000_t75" alt="" style="width:481.1pt;height:137.45pt" o:ole="">
            <v:imagedata r:id="rId29" o:title=""/>
          </v:shape>
          <o:OLEObject Type="Embed" ProgID="Word.Document.8" ShapeID="_x0000_i1035" DrawAspect="Content" ObjectID="_1775598301" r:id="rId3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555105F8"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C50B95">
        <w:rPr>
          <w:noProof/>
        </w:rPr>
        <w:fldChar w:fldCharType="separate"/>
      </w:r>
      <w:r w:rsidRPr="00D3062E">
        <w:rPr>
          <w:noProof/>
        </w:rPr>
        <w:fldChar w:fldCharType="end"/>
      </w:r>
      <w:r w:rsidRPr="00D3062E">
        <w:rPr>
          <w:noProof/>
        </w:rPr>
        <w:fldChar w:fldCharType="begin"/>
      </w:r>
      <w:r w:rsidR="00C50B95">
        <w:rPr>
          <w:noProof/>
        </w:rPr>
        <w:fldChar w:fldCharType="separate"/>
      </w:r>
      <w:r w:rsidRPr="00D3062E">
        <w:rPr>
          <w:noProof/>
        </w:rPr>
        <w:fldChar w:fldCharType="end"/>
      </w:r>
      <w:r w:rsidR="00FB6FC0" w:rsidRPr="00D3062E">
        <w:rPr>
          <w:noProof/>
        </w:rPr>
        <w:fldChar w:fldCharType="begin"/>
      </w:r>
      <w:r w:rsidR="00C50B95">
        <w:rPr>
          <w:noProof/>
        </w:rPr>
        <w:fldChar w:fldCharType="separate"/>
      </w:r>
      <w:r w:rsidR="00FB6FC0" w:rsidRPr="00D3062E">
        <w:rPr>
          <w:noProof/>
        </w:rPr>
        <w:fldChar w:fldCharType="end"/>
      </w:r>
      <w:r w:rsidR="005812E4" w:rsidRPr="00D3062E">
        <w:rPr>
          <w:noProof/>
        </w:rPr>
        <w:fldChar w:fldCharType="begin"/>
      </w:r>
      <w:r w:rsidR="00C50B95">
        <w:rPr>
          <w:noProof/>
        </w:rPr>
        <w:fldChar w:fldCharType="separate"/>
      </w:r>
      <w:r w:rsidR="005812E4" w:rsidRPr="00D3062E">
        <w:rPr>
          <w:noProof/>
        </w:rPr>
        <w:fldChar w:fldCharType="end"/>
      </w:r>
      <w:r w:rsidR="000368D9" w:rsidRPr="00D3062E">
        <w:rPr>
          <w:noProof/>
        </w:rPr>
        <w:fldChar w:fldCharType="begin"/>
      </w:r>
      <w:r w:rsidR="00C50B95">
        <w:rPr>
          <w:noProof/>
        </w:rPr>
        <w:fldChar w:fldCharType="separate"/>
      </w:r>
      <w:r w:rsidR="000368D9" w:rsidRPr="00D3062E">
        <w:rPr>
          <w:noProof/>
        </w:rPr>
        <w:fldChar w:fldCharType="end"/>
      </w:r>
      <w:r w:rsidR="006518E5" w:rsidRPr="00D3062E">
        <w:rPr>
          <w:noProof/>
        </w:rPr>
        <w:fldChar w:fldCharType="begin"/>
      </w:r>
      <w:r w:rsidR="00C50B95">
        <w:rPr>
          <w:noProof/>
        </w:rPr>
        <w:fldChar w:fldCharType="separate"/>
      </w:r>
      <w:r w:rsidR="006518E5" w:rsidRPr="00D3062E">
        <w:rPr>
          <w:noProof/>
        </w:rPr>
        <w:fldChar w:fldCharType="end"/>
      </w:r>
      <w:r w:rsidR="000368D9" w:rsidRPr="00D3062E">
        <w:rPr>
          <w:noProof/>
        </w:rPr>
        <w:fldChar w:fldCharType="begin"/>
      </w:r>
      <w:r w:rsidR="00C50B95">
        <w:rPr>
          <w:noProof/>
        </w:rPr>
        <w:fldChar w:fldCharType="separate"/>
      </w:r>
      <w:r w:rsidR="000368D9" w:rsidRPr="00D3062E">
        <w:rPr>
          <w:noProof/>
        </w:rPr>
        <w:fldChar w:fldCharType="end"/>
      </w:r>
      <w:bookmarkStart w:id="158" w:name="_Toc160649694"/>
      <w:bookmarkStart w:id="159" w:name="_Toc164927895"/>
      <w:bookmarkEnd w:id="107"/>
      <w:r w:rsidR="003C2A5F" w:rsidRPr="00D3062E">
        <w:t>5.4</w:t>
      </w:r>
      <w:r w:rsidR="003C2A5F" w:rsidRPr="00D3062E">
        <w:tab/>
      </w:r>
      <w:r w:rsidR="003C2A5F" w:rsidRPr="00D3062E">
        <w:rPr>
          <w:lang w:val="en-US"/>
        </w:rPr>
        <w:t>NSCE_PolicyManagement</w:t>
      </w:r>
      <w:bookmarkEnd w:id="108"/>
      <w:bookmarkEnd w:id="109"/>
      <w:bookmarkEnd w:id="110"/>
      <w:bookmarkEnd w:id="158"/>
      <w:bookmarkEnd w:id="159"/>
    </w:p>
    <w:p w14:paraId="46569912" w14:textId="0F15FEEB" w:rsidR="003C2A5F" w:rsidRPr="00D3062E" w:rsidRDefault="003C2A5F" w:rsidP="003C2A5F">
      <w:pPr>
        <w:pStyle w:val="31"/>
      </w:pPr>
      <w:bookmarkStart w:id="160" w:name="_Toc151743066"/>
      <w:bookmarkStart w:id="161" w:name="_Toc151743531"/>
      <w:bookmarkStart w:id="162" w:name="_Toc157434465"/>
      <w:bookmarkStart w:id="163" w:name="_Toc157436180"/>
      <w:bookmarkStart w:id="164" w:name="_Toc157440020"/>
      <w:bookmarkStart w:id="165" w:name="_Toc160649695"/>
      <w:bookmarkStart w:id="166" w:name="_Toc164927896"/>
      <w:r w:rsidRPr="00D3062E">
        <w:t>5.4.1</w:t>
      </w:r>
      <w:r w:rsidRPr="00D3062E">
        <w:tab/>
        <w:t>Service Description</w:t>
      </w:r>
      <w:bookmarkEnd w:id="160"/>
      <w:bookmarkEnd w:id="161"/>
      <w:bookmarkEnd w:id="162"/>
      <w:bookmarkEnd w:id="163"/>
      <w:bookmarkEnd w:id="164"/>
      <w:bookmarkEnd w:id="165"/>
      <w:bookmarkEnd w:id="166"/>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167" w:name="_Toc157434466"/>
      <w:bookmarkStart w:id="168" w:name="_Toc157436181"/>
      <w:bookmarkStart w:id="169" w:name="_Toc157440021"/>
      <w:bookmarkStart w:id="170" w:name="_Toc160649696"/>
      <w:bookmarkStart w:id="171" w:name="_Toc164927897"/>
      <w:r w:rsidRPr="00D3062E">
        <w:lastRenderedPageBreak/>
        <w:t>5.4.2</w:t>
      </w:r>
      <w:r w:rsidRPr="00D3062E">
        <w:tab/>
        <w:t>Service Operations</w:t>
      </w:r>
      <w:bookmarkEnd w:id="167"/>
      <w:bookmarkEnd w:id="168"/>
      <w:bookmarkEnd w:id="169"/>
      <w:bookmarkEnd w:id="170"/>
      <w:bookmarkEnd w:id="171"/>
    </w:p>
    <w:p w14:paraId="198CC8E5" w14:textId="0796287D" w:rsidR="003C2A5F" w:rsidRPr="00D3062E" w:rsidRDefault="003C2A5F" w:rsidP="003C2A5F">
      <w:pPr>
        <w:pStyle w:val="41"/>
      </w:pPr>
      <w:bookmarkStart w:id="172" w:name="_Toc151743067"/>
      <w:bookmarkStart w:id="173" w:name="_Toc151743532"/>
      <w:bookmarkStart w:id="174" w:name="_Toc157434467"/>
      <w:bookmarkStart w:id="175" w:name="_Toc157436182"/>
      <w:bookmarkStart w:id="176" w:name="_Toc157440022"/>
      <w:bookmarkStart w:id="177" w:name="_Toc160649697"/>
      <w:bookmarkStart w:id="178" w:name="_Toc164927898"/>
      <w:r w:rsidRPr="00D3062E">
        <w:t>5.4.2.1</w:t>
      </w:r>
      <w:r w:rsidRPr="00D3062E">
        <w:tab/>
        <w:t>Introduction</w:t>
      </w:r>
      <w:bookmarkEnd w:id="172"/>
      <w:bookmarkEnd w:id="173"/>
      <w:bookmarkEnd w:id="174"/>
      <w:bookmarkEnd w:id="175"/>
      <w:bookmarkEnd w:id="176"/>
      <w:bookmarkEnd w:id="177"/>
      <w:bookmarkEnd w:id="178"/>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179" w:name="_Toc151743068"/>
      <w:bookmarkStart w:id="180" w:name="_Toc151743533"/>
      <w:bookmarkStart w:id="181" w:name="_Toc157434468"/>
      <w:bookmarkStart w:id="182" w:name="_Toc157436183"/>
      <w:bookmarkStart w:id="183" w:name="_Toc157440023"/>
      <w:bookmarkStart w:id="184" w:name="_Toc160649698"/>
      <w:bookmarkStart w:id="185" w:name="_Toc164927899"/>
      <w:r w:rsidRPr="00D3062E">
        <w:t>5.4.2.2</w:t>
      </w:r>
      <w:r w:rsidRPr="00D3062E">
        <w:tab/>
      </w:r>
      <w:r w:rsidRPr="00D3062E">
        <w:rPr>
          <w:lang w:val="en-US"/>
        </w:rPr>
        <w:t>NSCE_PolicyManagement</w:t>
      </w:r>
      <w:r w:rsidRPr="00D3062E">
        <w:t>_Create</w:t>
      </w:r>
      <w:bookmarkEnd w:id="179"/>
      <w:bookmarkEnd w:id="180"/>
      <w:bookmarkEnd w:id="181"/>
      <w:bookmarkEnd w:id="182"/>
      <w:bookmarkEnd w:id="183"/>
      <w:bookmarkEnd w:id="184"/>
      <w:bookmarkEnd w:id="185"/>
    </w:p>
    <w:p w14:paraId="0F11DEBF" w14:textId="74D3D1CB" w:rsidR="003C2A5F" w:rsidRPr="00D3062E" w:rsidRDefault="003C2A5F" w:rsidP="003C2A5F">
      <w:pPr>
        <w:pStyle w:val="51"/>
      </w:pPr>
      <w:bookmarkStart w:id="186" w:name="_Toc144024135"/>
      <w:bookmarkStart w:id="187" w:name="_Toc144459567"/>
      <w:bookmarkStart w:id="188" w:name="_Toc151743069"/>
      <w:bookmarkStart w:id="189" w:name="_Toc151743534"/>
      <w:bookmarkStart w:id="190" w:name="_Toc157434469"/>
      <w:bookmarkStart w:id="191" w:name="_Toc157436184"/>
      <w:bookmarkStart w:id="192" w:name="_Toc157440024"/>
      <w:bookmarkStart w:id="193" w:name="_Toc160649699"/>
      <w:bookmarkStart w:id="194" w:name="_Toc164927900"/>
      <w:r w:rsidRPr="00D3062E">
        <w:t>5.4.2.2.1</w:t>
      </w:r>
      <w:r w:rsidRPr="00D3062E">
        <w:tab/>
        <w:t>General</w:t>
      </w:r>
      <w:bookmarkEnd w:id="186"/>
      <w:bookmarkEnd w:id="187"/>
      <w:bookmarkEnd w:id="188"/>
      <w:bookmarkEnd w:id="189"/>
      <w:bookmarkEnd w:id="190"/>
      <w:bookmarkEnd w:id="191"/>
      <w:bookmarkEnd w:id="192"/>
      <w:bookmarkEnd w:id="193"/>
      <w:bookmarkEnd w:id="194"/>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195" w:name="_Toc96843346"/>
      <w:bookmarkStart w:id="196" w:name="_Toc96844321"/>
      <w:bookmarkStart w:id="197" w:name="_Toc100739894"/>
      <w:bookmarkStart w:id="198" w:name="_Toc129252467"/>
      <w:bookmarkStart w:id="199" w:name="_Toc157434470"/>
      <w:bookmarkStart w:id="200" w:name="_Toc144024136"/>
      <w:bookmarkStart w:id="201" w:name="_Toc144459568"/>
      <w:bookmarkStart w:id="202" w:name="_Toc151743070"/>
      <w:bookmarkStart w:id="203" w:name="_Toc151743535"/>
      <w:bookmarkStart w:id="204" w:name="_Toc157436185"/>
      <w:bookmarkStart w:id="205" w:name="_Toc157440025"/>
      <w:bookmarkStart w:id="206" w:name="_Toc160649700"/>
      <w:bookmarkStart w:id="207" w:name="_Toc164927901"/>
      <w:r w:rsidRPr="00D3062E">
        <w:t>5.4.2.2.2</w:t>
      </w:r>
      <w:r w:rsidRPr="00D3062E">
        <w:tab/>
      </w:r>
      <w:bookmarkEnd w:id="195"/>
      <w:bookmarkEnd w:id="196"/>
      <w:bookmarkEnd w:id="197"/>
      <w:bookmarkEnd w:id="198"/>
      <w:r w:rsidRPr="00D3062E">
        <w:t>Policy Provisioning</w:t>
      </w:r>
      <w:bookmarkEnd w:id="199"/>
      <w:bookmarkEnd w:id="200"/>
      <w:bookmarkEnd w:id="201"/>
      <w:bookmarkEnd w:id="202"/>
      <w:bookmarkEnd w:id="203"/>
      <w:bookmarkEnd w:id="204"/>
      <w:bookmarkEnd w:id="205"/>
      <w:bookmarkEnd w:id="206"/>
      <w:bookmarkEnd w:id="207"/>
    </w:p>
    <w:p w14:paraId="3D26ECB9" w14:textId="21171615" w:rsidR="003C2A5F" w:rsidRPr="00D3062E" w:rsidRDefault="003C2A5F" w:rsidP="003C2A5F">
      <w:bookmarkStart w:id="208" w:name="_Toc89425593"/>
      <w:bookmarkStart w:id="209" w:name="_Toc96843347"/>
      <w:bookmarkStart w:id="210" w:name="_Toc96844322"/>
      <w:bookmarkStart w:id="211" w:name="_Toc100739895"/>
      <w:bookmarkStart w:id="212"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213" w:name="_MON_1766668877"/>
    <w:bookmarkEnd w:id="213"/>
    <w:p w14:paraId="3583C0A5" w14:textId="77777777" w:rsidR="001E38EE" w:rsidRPr="00D3062E" w:rsidRDefault="003E3B18" w:rsidP="001E38EE">
      <w:pPr>
        <w:pStyle w:val="TH"/>
        <w:rPr>
          <w:noProof/>
        </w:rPr>
      </w:pPr>
      <w:r w:rsidRPr="00D3062E">
        <w:rPr>
          <w:noProof/>
        </w:rPr>
        <w:object w:dxaOrig="9620" w:dyaOrig="2508" w14:anchorId="7BB3D181">
          <v:shape id="_x0000_i1036" type="#_x0000_t75" alt="" style="width:479.45pt;height:124.9pt;mso-width-percent:0;mso-height-percent:0;mso-width-percent:0;mso-height-percent:0" o:ole="">
            <v:imagedata r:id="rId31" o:title=""/>
          </v:shape>
          <o:OLEObject Type="Embed" ProgID="Word.Document.8" ShapeID="_x0000_i1036" DrawAspect="Content" ObjectID="_1775598302" r:id="rId3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lastRenderedPageBreak/>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214" w:name="_Toc151743071"/>
      <w:bookmarkStart w:id="215" w:name="_Toc151743536"/>
      <w:bookmarkStart w:id="216" w:name="_Toc157434471"/>
      <w:bookmarkStart w:id="217" w:name="_Toc157436186"/>
      <w:bookmarkStart w:id="218" w:name="_Toc157440026"/>
      <w:bookmarkStart w:id="219" w:name="_Toc144024137"/>
      <w:bookmarkStart w:id="220"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221" w:name="_Toc160649701"/>
      <w:bookmarkStart w:id="222" w:name="_Toc164927902"/>
      <w:r w:rsidRPr="00D3062E">
        <w:t>5.4.2.3</w:t>
      </w:r>
      <w:r w:rsidRPr="00D3062E">
        <w:tab/>
      </w:r>
      <w:r w:rsidRPr="00D3062E">
        <w:rPr>
          <w:lang w:val="en-US"/>
        </w:rPr>
        <w:t>NSCE_PolicyManagement</w:t>
      </w:r>
      <w:r w:rsidRPr="00D3062E">
        <w:t>_Update</w:t>
      </w:r>
      <w:bookmarkEnd w:id="214"/>
      <w:bookmarkEnd w:id="215"/>
      <w:bookmarkEnd w:id="216"/>
      <w:bookmarkEnd w:id="217"/>
      <w:bookmarkEnd w:id="218"/>
      <w:bookmarkEnd w:id="221"/>
      <w:bookmarkEnd w:id="222"/>
    </w:p>
    <w:p w14:paraId="511B9C38" w14:textId="197556A4" w:rsidR="003C2A5F" w:rsidRPr="00D3062E" w:rsidRDefault="003C2A5F" w:rsidP="003C2A5F">
      <w:pPr>
        <w:pStyle w:val="51"/>
      </w:pPr>
      <w:bookmarkStart w:id="223" w:name="_Toc151743072"/>
      <w:bookmarkStart w:id="224" w:name="_Toc151743537"/>
      <w:bookmarkStart w:id="225" w:name="_Toc157434472"/>
      <w:bookmarkStart w:id="226" w:name="_Toc157436187"/>
      <w:bookmarkStart w:id="227" w:name="_Toc157440027"/>
      <w:bookmarkStart w:id="228" w:name="_Toc160649702"/>
      <w:bookmarkStart w:id="229" w:name="_Toc164927903"/>
      <w:r w:rsidRPr="00D3062E">
        <w:t>5.4.2.3.1</w:t>
      </w:r>
      <w:r w:rsidRPr="00D3062E">
        <w:tab/>
        <w:t>General</w:t>
      </w:r>
      <w:bookmarkEnd w:id="223"/>
      <w:bookmarkEnd w:id="224"/>
      <w:bookmarkEnd w:id="225"/>
      <w:bookmarkEnd w:id="226"/>
      <w:bookmarkEnd w:id="227"/>
      <w:bookmarkEnd w:id="228"/>
      <w:bookmarkEnd w:id="229"/>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230" w:name="_Toc151743073"/>
      <w:bookmarkStart w:id="231" w:name="_Toc151743538"/>
      <w:bookmarkStart w:id="232" w:name="_Toc157434473"/>
      <w:bookmarkStart w:id="233" w:name="_Toc157436188"/>
      <w:bookmarkStart w:id="234" w:name="_Toc157440028"/>
      <w:bookmarkStart w:id="235" w:name="_Toc160649703"/>
      <w:bookmarkStart w:id="236" w:name="_Toc164927904"/>
      <w:r w:rsidRPr="00D3062E">
        <w:t>5.4.2.3.2</w:t>
      </w:r>
      <w:r w:rsidRPr="00D3062E">
        <w:tab/>
      </w:r>
      <w:bookmarkEnd w:id="208"/>
      <w:bookmarkEnd w:id="209"/>
      <w:bookmarkEnd w:id="210"/>
      <w:bookmarkEnd w:id="211"/>
      <w:bookmarkEnd w:id="212"/>
      <w:r w:rsidRPr="00D3062E">
        <w:t>Policy Update</w:t>
      </w:r>
      <w:bookmarkEnd w:id="219"/>
      <w:bookmarkEnd w:id="220"/>
      <w:bookmarkEnd w:id="230"/>
      <w:bookmarkEnd w:id="231"/>
      <w:bookmarkEnd w:id="232"/>
      <w:bookmarkEnd w:id="233"/>
      <w:bookmarkEnd w:id="234"/>
      <w:bookmarkEnd w:id="235"/>
      <w:bookmarkEnd w:id="236"/>
    </w:p>
    <w:p w14:paraId="2FB99132" w14:textId="24D19EEF" w:rsidR="003C2A5F" w:rsidRPr="00D3062E" w:rsidRDefault="003C2A5F" w:rsidP="003C2A5F">
      <w:bookmarkStart w:id="237" w:name="_Toc96843348"/>
      <w:bookmarkStart w:id="238" w:name="_Toc96844323"/>
      <w:bookmarkStart w:id="239" w:name="_Toc100739896"/>
      <w:bookmarkStart w:id="240"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241" w:name="_MON_1766668919"/>
    <w:bookmarkEnd w:id="241"/>
    <w:p w14:paraId="7D03F1D1" w14:textId="18CAFDC9" w:rsidR="003C2A5F" w:rsidRPr="00D3062E" w:rsidRDefault="003E3B18" w:rsidP="003C2A5F">
      <w:pPr>
        <w:pStyle w:val="TH"/>
      </w:pPr>
      <w:r w:rsidRPr="00D3062E">
        <w:rPr>
          <w:noProof/>
        </w:rPr>
        <w:object w:dxaOrig="9620" w:dyaOrig="3089" w14:anchorId="671154F6">
          <v:shape id="_x0000_i1037" type="#_x0000_t75" alt="" style="width:479.45pt;height:154.35pt;mso-width-percent:0;mso-height-percent:0;mso-width-percent:0;mso-height-percent:0" o:ole="">
            <v:imagedata r:id="rId33" o:title=""/>
          </v:shape>
          <o:OLEObject Type="Embed" ProgID="Word.Document.8" ShapeID="_x0000_i1037" DrawAspect="Content" ObjectID="_1775598303" r:id="rId3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242" w:name="_Hlk150001911"/>
      <w:r w:rsidRPr="00D3062E">
        <w:t xml:space="preserve">Policy </w:t>
      </w:r>
      <w:bookmarkEnd w:id="242"/>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lastRenderedPageBreak/>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243" w:name="_Toc151743074"/>
      <w:bookmarkStart w:id="244" w:name="_Toc151743539"/>
      <w:bookmarkStart w:id="245" w:name="_Toc157434474"/>
      <w:bookmarkStart w:id="246" w:name="_Toc157436189"/>
      <w:bookmarkStart w:id="247" w:name="_Toc157440029"/>
      <w:bookmarkStart w:id="248" w:name="_Toc144024142"/>
      <w:bookmarkStart w:id="249" w:name="_Toc144459574"/>
      <w:bookmarkStart w:id="250" w:name="_Toc144024138"/>
      <w:bookmarkStart w:id="251"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252" w:name="_Toc160649704"/>
      <w:bookmarkStart w:id="253" w:name="_Toc164927905"/>
      <w:r w:rsidRPr="00D3062E">
        <w:t>5.4.2.4</w:t>
      </w:r>
      <w:r w:rsidRPr="00D3062E">
        <w:tab/>
      </w:r>
      <w:r w:rsidRPr="00D3062E">
        <w:rPr>
          <w:lang w:val="en-US"/>
        </w:rPr>
        <w:t>NSCE_PolicyManagement</w:t>
      </w:r>
      <w:r w:rsidRPr="00D3062E">
        <w:t>_Delete</w:t>
      </w:r>
      <w:bookmarkEnd w:id="243"/>
      <w:bookmarkEnd w:id="244"/>
      <w:bookmarkEnd w:id="245"/>
      <w:bookmarkEnd w:id="246"/>
      <w:bookmarkEnd w:id="247"/>
      <w:bookmarkEnd w:id="252"/>
      <w:bookmarkEnd w:id="253"/>
    </w:p>
    <w:p w14:paraId="26DA81CD" w14:textId="38430FDA" w:rsidR="003C2A5F" w:rsidRPr="00D3062E" w:rsidRDefault="003C2A5F" w:rsidP="003C2A5F">
      <w:pPr>
        <w:pStyle w:val="51"/>
      </w:pPr>
      <w:bookmarkStart w:id="254" w:name="_Toc151743075"/>
      <w:bookmarkStart w:id="255" w:name="_Toc151743540"/>
      <w:bookmarkStart w:id="256" w:name="_Toc157434475"/>
      <w:bookmarkStart w:id="257" w:name="_Toc157436190"/>
      <w:bookmarkStart w:id="258" w:name="_Toc157440030"/>
      <w:bookmarkStart w:id="259" w:name="_Toc160649705"/>
      <w:bookmarkStart w:id="260" w:name="_Toc164927906"/>
      <w:r w:rsidRPr="00D3062E">
        <w:t>5.4.2.4.1</w:t>
      </w:r>
      <w:r w:rsidRPr="00D3062E">
        <w:tab/>
        <w:t>General</w:t>
      </w:r>
      <w:bookmarkEnd w:id="254"/>
      <w:bookmarkEnd w:id="255"/>
      <w:bookmarkEnd w:id="256"/>
      <w:bookmarkEnd w:id="257"/>
      <w:bookmarkEnd w:id="258"/>
      <w:bookmarkEnd w:id="259"/>
      <w:bookmarkEnd w:id="260"/>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261" w:name="_Toc151743076"/>
      <w:bookmarkStart w:id="262" w:name="_Toc151743541"/>
      <w:bookmarkStart w:id="263" w:name="_Toc157434476"/>
      <w:bookmarkStart w:id="264" w:name="_Toc157436191"/>
      <w:bookmarkStart w:id="265" w:name="_Toc157440031"/>
      <w:bookmarkStart w:id="266" w:name="_Toc160649706"/>
      <w:bookmarkStart w:id="267" w:name="_Toc164927907"/>
      <w:bookmarkStart w:id="268" w:name="_Toc157434477"/>
      <w:bookmarkStart w:id="269" w:name="_Toc157436192"/>
      <w:bookmarkStart w:id="270" w:name="_Toc157440032"/>
      <w:bookmarkStart w:id="271" w:name="_Toc151743077"/>
      <w:bookmarkStart w:id="272" w:name="_Toc151743542"/>
      <w:bookmarkEnd w:id="237"/>
      <w:bookmarkEnd w:id="238"/>
      <w:bookmarkEnd w:id="239"/>
      <w:bookmarkEnd w:id="240"/>
      <w:bookmarkEnd w:id="248"/>
      <w:bookmarkEnd w:id="249"/>
      <w:bookmarkEnd w:id="250"/>
      <w:bookmarkEnd w:id="251"/>
      <w:r w:rsidRPr="00D3062E">
        <w:t>5.4.2.4.2</w:t>
      </w:r>
      <w:r w:rsidRPr="00D3062E">
        <w:tab/>
        <w:t>Policy(ies) Deletion</w:t>
      </w:r>
      <w:bookmarkEnd w:id="261"/>
      <w:bookmarkEnd w:id="262"/>
      <w:bookmarkEnd w:id="263"/>
      <w:bookmarkEnd w:id="264"/>
      <w:bookmarkEnd w:id="265"/>
      <w:bookmarkEnd w:id="266"/>
      <w:bookmarkEnd w:id="267"/>
    </w:p>
    <w:p w14:paraId="36AA3418" w14:textId="6848B74A" w:rsidR="00311EA5" w:rsidRPr="00D3062E" w:rsidRDefault="00311EA5" w:rsidP="00311EA5">
      <w:bookmarkStart w:id="273" w:name="_Toc96843351"/>
      <w:bookmarkStart w:id="274" w:name="_Toc96844326"/>
      <w:bookmarkStart w:id="275" w:name="_Toc100739899"/>
      <w:bookmarkStart w:id="276"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277" w:name="_MON_1766668991"/>
    <w:bookmarkEnd w:id="277"/>
    <w:p w14:paraId="3A9D4AA5" w14:textId="77777777" w:rsidR="00311EA5" w:rsidRPr="00D3062E" w:rsidRDefault="00311EA5" w:rsidP="00311EA5">
      <w:pPr>
        <w:pStyle w:val="TH"/>
      </w:pPr>
      <w:r w:rsidRPr="00D3062E">
        <w:rPr>
          <w:noProof/>
        </w:rPr>
        <w:object w:dxaOrig="9620" w:dyaOrig="2508" w14:anchorId="5D45739E">
          <v:shape id="_x0000_i1038" type="#_x0000_t75" alt="" style="width:479.45pt;height:125.45pt;mso-width-percent:0;mso-height-percent:0;mso-width-percent:0;mso-height-percent:0" o:ole="">
            <v:imagedata r:id="rId35" o:title=""/>
          </v:shape>
          <o:OLEObject Type="Embed" ProgID="Word.Document.8" ShapeID="_x0000_i1038" DrawAspect="Content" ObjectID="_1775598304" r:id="rId3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278" w:name="_Toc160649707"/>
      <w:bookmarkStart w:id="279" w:name="_Toc164927908"/>
      <w:bookmarkEnd w:id="273"/>
      <w:bookmarkEnd w:id="274"/>
      <w:bookmarkEnd w:id="275"/>
      <w:bookmarkEnd w:id="276"/>
      <w:r w:rsidRPr="00D3062E">
        <w:lastRenderedPageBreak/>
        <w:t>5.4.2.5</w:t>
      </w:r>
      <w:r w:rsidRPr="00D3062E">
        <w:tab/>
      </w:r>
      <w:r w:rsidRPr="00D3062E">
        <w:rPr>
          <w:lang w:val="en-US"/>
        </w:rPr>
        <w:t>NSCE_PolicyManagement_HarmonizationNotify</w:t>
      </w:r>
      <w:bookmarkEnd w:id="268"/>
      <w:bookmarkEnd w:id="269"/>
      <w:bookmarkEnd w:id="270"/>
      <w:bookmarkEnd w:id="278"/>
      <w:bookmarkEnd w:id="279"/>
    </w:p>
    <w:p w14:paraId="3B650004" w14:textId="77777777" w:rsidR="003C2A5F" w:rsidRPr="00D3062E" w:rsidRDefault="003C2A5F" w:rsidP="003C2A5F">
      <w:pPr>
        <w:pStyle w:val="51"/>
      </w:pPr>
      <w:bookmarkStart w:id="280" w:name="_Toc157434478"/>
      <w:bookmarkStart w:id="281" w:name="_Toc157436193"/>
      <w:bookmarkStart w:id="282" w:name="_Toc157440033"/>
      <w:bookmarkStart w:id="283" w:name="_Toc160649708"/>
      <w:bookmarkStart w:id="284" w:name="_Toc164927909"/>
      <w:r w:rsidRPr="00D3062E">
        <w:t>5.4.2.5.1</w:t>
      </w:r>
      <w:r w:rsidRPr="00D3062E">
        <w:tab/>
        <w:t>General</w:t>
      </w:r>
      <w:bookmarkEnd w:id="280"/>
      <w:bookmarkEnd w:id="281"/>
      <w:bookmarkEnd w:id="282"/>
      <w:bookmarkEnd w:id="283"/>
      <w:bookmarkEnd w:id="2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285" w:name="_Toc157434479"/>
      <w:bookmarkStart w:id="286" w:name="_Toc157436194"/>
      <w:bookmarkStart w:id="287" w:name="_Toc157440034"/>
      <w:bookmarkStart w:id="288" w:name="_Toc160649709"/>
      <w:bookmarkStart w:id="289" w:name="_Toc164927910"/>
      <w:bookmarkStart w:id="290" w:name="_Toc157434480"/>
      <w:bookmarkStart w:id="291" w:name="_Toc157436195"/>
      <w:bookmarkStart w:id="292" w:name="_Toc157440035"/>
      <w:r w:rsidRPr="00D3062E">
        <w:t>5.4.2.5.2</w:t>
      </w:r>
      <w:r w:rsidRPr="00D3062E">
        <w:tab/>
        <w:t xml:space="preserve">Policy Harmonization </w:t>
      </w:r>
      <w:r w:rsidRPr="00D3062E">
        <w:rPr>
          <w:lang w:val="en-US"/>
        </w:rPr>
        <w:t>Notification</w:t>
      </w:r>
      <w:bookmarkEnd w:id="285"/>
      <w:bookmarkEnd w:id="286"/>
      <w:bookmarkEnd w:id="287"/>
      <w:bookmarkEnd w:id="288"/>
      <w:bookmarkEnd w:id="289"/>
    </w:p>
    <w:p w14:paraId="67D4C9AC" w14:textId="77777777" w:rsidR="00F5485E" w:rsidRPr="00D3062E" w:rsidRDefault="00F5485E" w:rsidP="00F5485E">
      <w:bookmarkStart w:id="293"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294" w:name="_MON_1768421713"/>
    <w:bookmarkEnd w:id="294"/>
    <w:p w14:paraId="6949C790" w14:textId="77777777" w:rsidR="00F5485E" w:rsidRPr="00D3062E" w:rsidRDefault="00F5485E" w:rsidP="00F5485E">
      <w:pPr>
        <w:pStyle w:val="TH"/>
      </w:pPr>
      <w:r w:rsidRPr="00D3062E">
        <w:rPr>
          <w:noProof/>
        </w:rPr>
        <w:object w:dxaOrig="9620" w:dyaOrig="2749" w14:anchorId="2D531837">
          <v:shape id="_x0000_i1039" type="#_x0000_t75" alt="" style="width:479.45pt;height:138pt" o:ole="">
            <v:imagedata r:id="rId37" o:title=""/>
          </v:shape>
          <o:OLEObject Type="Embed" ProgID="Word.Document.8" ShapeID="_x0000_i1039" DrawAspect="Content" ObjectID="_1775598305" r:id="rId3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74FE39BF"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295" w:name="_Toc164927911"/>
      <w:r w:rsidRPr="00D3062E">
        <w:t>5.4.2.6</w:t>
      </w:r>
      <w:r w:rsidRPr="00D3062E">
        <w:tab/>
      </w:r>
      <w:r w:rsidRPr="00D3062E">
        <w:rPr>
          <w:lang w:val="en-US"/>
        </w:rPr>
        <w:t>NSCE_PolicyManagement</w:t>
      </w:r>
      <w:r w:rsidRPr="00D3062E">
        <w:t>_</w:t>
      </w:r>
      <w:r w:rsidRPr="00D3062E">
        <w:rPr>
          <w:lang w:val="en-US"/>
        </w:rPr>
        <w:t>Subscribe</w:t>
      </w:r>
      <w:bookmarkEnd w:id="271"/>
      <w:bookmarkEnd w:id="272"/>
      <w:bookmarkEnd w:id="290"/>
      <w:bookmarkEnd w:id="291"/>
      <w:bookmarkEnd w:id="292"/>
      <w:bookmarkEnd w:id="293"/>
      <w:bookmarkEnd w:id="295"/>
    </w:p>
    <w:p w14:paraId="46200E1D" w14:textId="4972714F" w:rsidR="003C2A5F" w:rsidRPr="00D3062E" w:rsidRDefault="003C2A5F" w:rsidP="003C2A5F">
      <w:pPr>
        <w:pStyle w:val="51"/>
      </w:pPr>
      <w:bookmarkStart w:id="296" w:name="_Toc151743078"/>
      <w:bookmarkStart w:id="297" w:name="_Toc151743543"/>
      <w:bookmarkStart w:id="298" w:name="_Toc157434481"/>
      <w:bookmarkStart w:id="299" w:name="_Toc157436196"/>
      <w:bookmarkStart w:id="300" w:name="_Toc157440036"/>
      <w:bookmarkStart w:id="301" w:name="_Toc160649711"/>
      <w:bookmarkStart w:id="302" w:name="_Toc164927912"/>
      <w:r w:rsidRPr="00D3062E">
        <w:t>5.4.2.6.1</w:t>
      </w:r>
      <w:r w:rsidRPr="00D3062E">
        <w:tab/>
        <w:t>General</w:t>
      </w:r>
      <w:bookmarkEnd w:id="296"/>
      <w:bookmarkEnd w:id="297"/>
      <w:bookmarkEnd w:id="298"/>
      <w:bookmarkEnd w:id="299"/>
      <w:bookmarkEnd w:id="300"/>
      <w:bookmarkEnd w:id="301"/>
      <w:bookmarkEnd w:id="302"/>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303" w:name="_Toc151743079"/>
      <w:bookmarkStart w:id="304" w:name="_Toc151743544"/>
      <w:bookmarkStart w:id="305" w:name="_Toc157434482"/>
      <w:bookmarkStart w:id="306" w:name="_Toc157436197"/>
      <w:bookmarkStart w:id="307" w:name="_Toc157440037"/>
      <w:bookmarkStart w:id="308" w:name="_Toc160649712"/>
      <w:bookmarkStart w:id="309" w:name="_Toc164927913"/>
      <w:r w:rsidRPr="00D3062E">
        <w:lastRenderedPageBreak/>
        <w:t>5.4.2.6.2</w:t>
      </w:r>
      <w:r w:rsidRPr="00D3062E">
        <w:tab/>
        <w:t>Policy Usage</w:t>
      </w:r>
      <w:r w:rsidRPr="00D3062E">
        <w:rPr>
          <w:rFonts w:eastAsia="等线"/>
        </w:rPr>
        <w:t xml:space="preserve"> Subscription</w:t>
      </w:r>
      <w:r w:rsidRPr="00D3062E">
        <w:t xml:space="preserve"> Creation</w:t>
      </w:r>
      <w:bookmarkEnd w:id="303"/>
      <w:bookmarkEnd w:id="304"/>
      <w:bookmarkEnd w:id="305"/>
      <w:bookmarkEnd w:id="306"/>
      <w:bookmarkEnd w:id="307"/>
      <w:bookmarkEnd w:id="308"/>
      <w:bookmarkEnd w:id="309"/>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310" w:name="_MON_1760025966"/>
    <w:bookmarkEnd w:id="310"/>
    <w:p w14:paraId="41B9C669" w14:textId="77777777" w:rsidR="00DD442B" w:rsidRPr="00D3062E" w:rsidRDefault="003E3B18" w:rsidP="00DD442B">
      <w:pPr>
        <w:pStyle w:val="TH"/>
      </w:pPr>
      <w:r w:rsidRPr="00D3062E">
        <w:rPr>
          <w:noProof/>
        </w:rPr>
        <w:object w:dxaOrig="9620" w:dyaOrig="2508" w14:anchorId="6D8DCD85">
          <v:shape id="_x0000_i1040" type="#_x0000_t75" alt="" style="width:478.35pt;height:126.55pt;mso-width-percent:0;mso-height-percent:0;mso-width-percent:0;mso-height-percent:0" o:ole="">
            <v:imagedata r:id="rId39" o:title=""/>
          </v:shape>
          <o:OLEObject Type="Embed" ProgID="Word.Document.8" ShapeID="_x0000_i1040" DrawAspect="Content" ObjectID="_1775598306" r:id="rId4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311" w:name="_Hlk149413179"/>
      <w:r w:rsidRPr="00D3062E">
        <w:t xml:space="preserve">PolUsageSubsc </w:t>
      </w:r>
      <w:bookmarkEnd w:id="311"/>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312" w:name="_Toc151743080"/>
      <w:bookmarkStart w:id="313" w:name="_Toc151743545"/>
      <w:bookmarkStart w:id="314" w:name="_Toc157434483"/>
      <w:bookmarkStart w:id="315" w:name="_Toc157436198"/>
      <w:bookmarkStart w:id="316" w:name="_Toc157440038"/>
      <w:bookmarkStart w:id="317" w:name="_Toc160649713"/>
      <w:bookmarkStart w:id="318" w:name="_Toc164927914"/>
      <w:r w:rsidRPr="00D3062E">
        <w:t>5.4.2.6.3</w:t>
      </w:r>
      <w:r w:rsidRPr="00D3062E">
        <w:tab/>
        <w:t>Policy Usage</w:t>
      </w:r>
      <w:r w:rsidRPr="00D3062E">
        <w:rPr>
          <w:rFonts w:eastAsia="等线"/>
        </w:rPr>
        <w:t xml:space="preserve"> Subscription</w:t>
      </w:r>
      <w:r w:rsidRPr="00D3062E">
        <w:t xml:space="preserve"> Update</w:t>
      </w:r>
      <w:bookmarkEnd w:id="312"/>
      <w:bookmarkEnd w:id="313"/>
      <w:bookmarkEnd w:id="314"/>
      <w:bookmarkEnd w:id="315"/>
      <w:bookmarkEnd w:id="316"/>
      <w:bookmarkEnd w:id="317"/>
      <w:bookmarkEnd w:id="318"/>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319" w:name="_MON_1760026252"/>
    <w:bookmarkEnd w:id="319"/>
    <w:p w14:paraId="78F3993E" w14:textId="77777777" w:rsidR="003C2A5F" w:rsidRPr="00D3062E" w:rsidRDefault="003E3B18" w:rsidP="003C2A5F">
      <w:pPr>
        <w:pStyle w:val="TH"/>
      </w:pPr>
      <w:r w:rsidRPr="00D3062E">
        <w:rPr>
          <w:noProof/>
        </w:rPr>
        <w:object w:dxaOrig="9620" w:dyaOrig="3089" w14:anchorId="5134EBD4">
          <v:shape id="_x0000_i1041" type="#_x0000_t75" alt="" style="width:478.35pt;height:156.55pt;mso-width-percent:0;mso-height-percent:0;mso-width-percent:0;mso-height-percent:0" o:ole="">
            <v:imagedata r:id="rId41" o:title=""/>
          </v:shape>
          <o:OLEObject Type="Embed" ProgID="Word.Document.8" ShapeID="_x0000_i1041" DrawAspect="Content" ObjectID="_1775598307" r:id="rId4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lastRenderedPageBreak/>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320" w:name="_Toc160649714"/>
      <w:bookmarkStart w:id="321" w:name="_Toc164927915"/>
      <w:bookmarkStart w:id="322" w:name="_Toc144024139"/>
      <w:bookmarkStart w:id="323" w:name="_Toc148176838"/>
      <w:bookmarkStart w:id="324" w:name="_Toc148358888"/>
      <w:bookmarkStart w:id="325" w:name="_Toc151743082"/>
      <w:bookmarkStart w:id="326" w:name="_Toc151743547"/>
      <w:bookmarkStart w:id="327" w:name="_Toc157434485"/>
      <w:bookmarkStart w:id="328" w:name="_Toc157436200"/>
      <w:bookmarkStart w:id="329" w:name="_Toc157440040"/>
      <w:r w:rsidRPr="00D3062E">
        <w:t>5.4.2.6.4</w:t>
      </w:r>
      <w:r w:rsidRPr="00D3062E">
        <w:tab/>
        <w:t>Policy Usage</w:t>
      </w:r>
      <w:r w:rsidRPr="00D3062E">
        <w:rPr>
          <w:rFonts w:eastAsia="等线"/>
        </w:rPr>
        <w:t xml:space="preserve"> Subscription</w:t>
      </w:r>
      <w:r w:rsidRPr="00D3062E">
        <w:t xml:space="preserve"> Deletion</w:t>
      </w:r>
      <w:bookmarkEnd w:id="320"/>
      <w:bookmarkEnd w:id="321"/>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330" w:name="_MON_1760119529"/>
    <w:bookmarkEnd w:id="330"/>
    <w:p w14:paraId="5C76C0DD" w14:textId="77777777" w:rsidR="00311EA5" w:rsidRPr="00D3062E" w:rsidRDefault="00311EA5" w:rsidP="00311EA5">
      <w:pPr>
        <w:pStyle w:val="TH"/>
      </w:pPr>
      <w:r w:rsidRPr="00D3062E">
        <w:rPr>
          <w:noProof/>
        </w:rPr>
        <w:object w:dxaOrig="9620" w:dyaOrig="2508" w14:anchorId="0B56BFFC">
          <v:shape id="_x0000_i1042" type="#_x0000_t75" alt="" style="width:479.45pt;height:125.45pt;mso-width-percent:0;mso-height-percent:0;mso-width-percent:0;mso-height-percent:0" o:ole="">
            <v:imagedata r:id="rId19" o:title=""/>
          </v:shape>
          <o:OLEObject Type="Embed" ProgID="Word.Document.8" ShapeID="_x0000_i1042" DrawAspect="Content" ObjectID="_1775598308" r:id="rId4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331" w:name="_Toc160649715"/>
      <w:bookmarkStart w:id="332" w:name="_Toc164927916"/>
      <w:r w:rsidRPr="00D3062E">
        <w:t>5.4.2.7</w:t>
      </w:r>
      <w:r w:rsidRPr="00D3062E">
        <w:tab/>
      </w:r>
      <w:bookmarkEnd w:id="322"/>
      <w:bookmarkEnd w:id="323"/>
      <w:bookmarkEnd w:id="324"/>
      <w:r w:rsidRPr="00D3062E">
        <w:rPr>
          <w:lang w:val="en-US"/>
        </w:rPr>
        <w:t>NSCE_PolicyManagement_Notify</w:t>
      </w:r>
      <w:bookmarkEnd w:id="325"/>
      <w:bookmarkEnd w:id="326"/>
      <w:bookmarkEnd w:id="327"/>
      <w:bookmarkEnd w:id="328"/>
      <w:bookmarkEnd w:id="329"/>
      <w:bookmarkEnd w:id="331"/>
      <w:bookmarkEnd w:id="332"/>
    </w:p>
    <w:p w14:paraId="6C43C700" w14:textId="27FBA57F" w:rsidR="003C2A5F" w:rsidRPr="00D3062E" w:rsidRDefault="003C2A5F" w:rsidP="003C2A5F">
      <w:pPr>
        <w:pStyle w:val="51"/>
      </w:pPr>
      <w:bookmarkStart w:id="333" w:name="_Toc96843336"/>
      <w:bookmarkStart w:id="334" w:name="_Toc96844311"/>
      <w:bookmarkStart w:id="335" w:name="_Toc100739884"/>
      <w:bookmarkStart w:id="336" w:name="_Toc129252457"/>
      <w:bookmarkStart w:id="337" w:name="_Toc144024140"/>
      <w:bookmarkStart w:id="338" w:name="_Toc148176839"/>
      <w:bookmarkStart w:id="339" w:name="_Toc148358889"/>
      <w:bookmarkStart w:id="340" w:name="_Toc151743083"/>
      <w:bookmarkStart w:id="341" w:name="_Toc151743548"/>
      <w:bookmarkStart w:id="342" w:name="_Toc157434486"/>
      <w:bookmarkStart w:id="343" w:name="_Toc157436201"/>
      <w:bookmarkStart w:id="344" w:name="_Toc157440041"/>
      <w:bookmarkStart w:id="345" w:name="_Toc160649716"/>
      <w:bookmarkStart w:id="346" w:name="_Toc164927917"/>
      <w:r w:rsidRPr="00D3062E">
        <w:t>5.4.2.7.1</w:t>
      </w:r>
      <w:r w:rsidRPr="00D3062E">
        <w:tab/>
        <w:t>General</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347" w:name="_Toc96843337"/>
      <w:bookmarkStart w:id="348" w:name="_Toc96844312"/>
      <w:bookmarkStart w:id="349" w:name="_Toc100739885"/>
      <w:bookmarkStart w:id="350" w:name="_Toc129252458"/>
      <w:bookmarkStart w:id="351" w:name="_Toc144024141"/>
      <w:bookmarkStart w:id="352" w:name="_Toc148176840"/>
      <w:bookmarkStart w:id="353" w:name="_Toc148358890"/>
      <w:bookmarkStart w:id="354" w:name="_Toc151743084"/>
      <w:bookmarkStart w:id="355" w:name="_Toc151743549"/>
      <w:bookmarkStart w:id="356" w:name="_Toc157434487"/>
      <w:bookmarkStart w:id="357" w:name="_Toc157436202"/>
      <w:bookmarkStart w:id="358" w:name="_Toc157440042"/>
      <w:bookmarkStart w:id="359" w:name="_Toc160649717"/>
      <w:bookmarkStart w:id="360" w:name="_Toc164927918"/>
      <w:bookmarkStart w:id="361" w:name="_Toc151743053"/>
      <w:bookmarkStart w:id="362" w:name="_Toc151743518"/>
      <w:bookmarkStart w:id="363" w:name="_Toc157434488"/>
      <w:bookmarkStart w:id="364" w:name="_Toc157436203"/>
      <w:bookmarkStart w:id="365" w:name="_Toc157440043"/>
      <w:bookmarkStart w:id="366" w:name="_Toc148176845"/>
      <w:bookmarkStart w:id="367" w:name="_Toc148358895"/>
      <w:bookmarkStart w:id="368" w:name="_Toc151743054"/>
      <w:bookmarkStart w:id="369" w:name="_Toc151743519"/>
      <w:r w:rsidRPr="00D3062E">
        <w:t>5.4.2.7.2</w:t>
      </w:r>
      <w:r w:rsidRPr="00D3062E">
        <w:tab/>
      </w:r>
      <w:bookmarkEnd w:id="347"/>
      <w:bookmarkEnd w:id="348"/>
      <w:bookmarkEnd w:id="349"/>
      <w:bookmarkEnd w:id="350"/>
      <w:r w:rsidRPr="00D3062E">
        <w:t xml:space="preserve">Policy Usage </w:t>
      </w:r>
      <w:r w:rsidRPr="00D3062E">
        <w:rPr>
          <w:lang w:val="en-US"/>
        </w:rPr>
        <w:t>Notification</w:t>
      </w:r>
      <w:bookmarkEnd w:id="351"/>
      <w:bookmarkEnd w:id="352"/>
      <w:bookmarkEnd w:id="353"/>
      <w:bookmarkEnd w:id="354"/>
      <w:bookmarkEnd w:id="355"/>
      <w:bookmarkEnd w:id="356"/>
      <w:bookmarkEnd w:id="357"/>
      <w:bookmarkEnd w:id="358"/>
      <w:bookmarkEnd w:id="359"/>
      <w:bookmarkEnd w:id="360"/>
    </w:p>
    <w:p w14:paraId="0C4B7739" w14:textId="77777777" w:rsidR="00F5485E" w:rsidRPr="00D3062E" w:rsidRDefault="00F5485E" w:rsidP="00F5485E">
      <w:bookmarkStart w:id="370"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371" w:name="_MON_1768422235"/>
    <w:bookmarkEnd w:id="371"/>
    <w:p w14:paraId="3F65B9E5" w14:textId="77777777" w:rsidR="00F5485E" w:rsidRPr="00D3062E" w:rsidRDefault="00F5485E" w:rsidP="00F5485E">
      <w:pPr>
        <w:pStyle w:val="TF"/>
      </w:pPr>
      <w:r w:rsidRPr="00D3062E">
        <w:rPr>
          <w:noProof/>
        </w:rPr>
        <w:object w:dxaOrig="9620" w:dyaOrig="2749" w14:anchorId="0593A5C7">
          <v:shape id="_x0000_i1043" type="#_x0000_t75" alt="" style="width:479.45pt;height:138pt" o:ole="">
            <v:imagedata r:id="rId44" o:title=""/>
          </v:shape>
          <o:OLEObject Type="Embed" ProgID="Word.Document.8" ShapeID="_x0000_i1043" DrawAspect="Content" ObjectID="_1775598309" r:id="rId45">
            <o:FieldCodes>\s</o:FieldCodes>
          </o:OLEObject>
        </w:object>
      </w:r>
      <w:r w:rsidRPr="00D3062E">
        <w:t xml:space="preserve">Figure 5.4.2.7.2-1: Procedure for Policy Usage </w:t>
      </w:r>
      <w:r w:rsidRPr="00D3062E">
        <w:rPr>
          <w:lang w:val="en-US"/>
        </w:rPr>
        <w:t>Notification</w:t>
      </w:r>
    </w:p>
    <w:p w14:paraId="3C9956AA" w14:textId="57FA4DB2"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372" w:name="_Toc164927919"/>
      <w:r w:rsidRPr="00D3062E">
        <w:t>5.5</w:t>
      </w:r>
      <w:r w:rsidRPr="00D3062E">
        <w:tab/>
        <w:t>NSCE_NSOptimization</w:t>
      </w:r>
      <w:bookmarkEnd w:id="361"/>
      <w:bookmarkEnd w:id="362"/>
      <w:bookmarkEnd w:id="363"/>
      <w:bookmarkEnd w:id="364"/>
      <w:bookmarkEnd w:id="365"/>
      <w:bookmarkEnd w:id="370"/>
      <w:bookmarkEnd w:id="372"/>
    </w:p>
    <w:p w14:paraId="6DA30963" w14:textId="685E81DF" w:rsidR="003C2A5F" w:rsidRPr="00D3062E" w:rsidRDefault="003C2A5F" w:rsidP="003C2A5F">
      <w:pPr>
        <w:pStyle w:val="31"/>
      </w:pPr>
      <w:bookmarkStart w:id="373" w:name="_Toc157434489"/>
      <w:bookmarkStart w:id="374" w:name="_Toc157436204"/>
      <w:bookmarkStart w:id="375" w:name="_Toc157440044"/>
      <w:bookmarkStart w:id="376" w:name="_Toc160649719"/>
      <w:bookmarkStart w:id="377" w:name="_Toc164927920"/>
      <w:bookmarkStart w:id="378" w:name="_Toc148176846"/>
      <w:bookmarkStart w:id="379" w:name="_Toc148358896"/>
      <w:bookmarkStart w:id="380" w:name="_Toc151743055"/>
      <w:bookmarkStart w:id="381" w:name="_Toc151743520"/>
      <w:bookmarkEnd w:id="366"/>
      <w:bookmarkEnd w:id="367"/>
      <w:bookmarkEnd w:id="368"/>
      <w:bookmarkEnd w:id="369"/>
      <w:r w:rsidRPr="00D3062E">
        <w:t>5.5.1</w:t>
      </w:r>
      <w:r w:rsidRPr="00D3062E">
        <w:tab/>
        <w:t>Service Description</w:t>
      </w:r>
      <w:bookmarkEnd w:id="373"/>
      <w:bookmarkEnd w:id="374"/>
      <w:bookmarkEnd w:id="375"/>
      <w:bookmarkEnd w:id="376"/>
      <w:bookmarkEnd w:id="377"/>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382" w:name="_Toc157434490"/>
      <w:bookmarkStart w:id="383" w:name="_Toc157436205"/>
      <w:bookmarkStart w:id="384" w:name="_Toc157440045"/>
      <w:bookmarkStart w:id="385" w:name="_Toc160649720"/>
      <w:bookmarkStart w:id="386" w:name="_Toc164927921"/>
      <w:bookmarkStart w:id="387" w:name="_Toc148176847"/>
      <w:bookmarkStart w:id="388" w:name="_Toc148358897"/>
      <w:bookmarkStart w:id="389" w:name="_Toc151743056"/>
      <w:bookmarkStart w:id="390" w:name="_Toc151743521"/>
      <w:bookmarkEnd w:id="378"/>
      <w:bookmarkEnd w:id="379"/>
      <w:bookmarkEnd w:id="380"/>
      <w:bookmarkEnd w:id="381"/>
      <w:r w:rsidRPr="00D3062E">
        <w:t>5.5.2</w:t>
      </w:r>
      <w:r w:rsidRPr="00D3062E">
        <w:tab/>
        <w:t>Service Operations</w:t>
      </w:r>
      <w:bookmarkEnd w:id="382"/>
      <w:bookmarkEnd w:id="383"/>
      <w:bookmarkEnd w:id="384"/>
      <w:bookmarkEnd w:id="385"/>
      <w:bookmarkEnd w:id="386"/>
    </w:p>
    <w:p w14:paraId="37AA8429" w14:textId="7BB2E379" w:rsidR="003C2A5F" w:rsidRPr="00D3062E" w:rsidRDefault="003C2A5F" w:rsidP="003C2A5F">
      <w:pPr>
        <w:pStyle w:val="41"/>
      </w:pPr>
      <w:bookmarkStart w:id="391" w:name="_Toc157434491"/>
      <w:bookmarkStart w:id="392" w:name="_Toc157436206"/>
      <w:bookmarkStart w:id="393" w:name="_Toc157440046"/>
      <w:bookmarkStart w:id="394" w:name="_Toc160649721"/>
      <w:bookmarkStart w:id="395" w:name="_Toc164927922"/>
      <w:bookmarkEnd w:id="387"/>
      <w:bookmarkEnd w:id="388"/>
      <w:bookmarkEnd w:id="389"/>
      <w:bookmarkEnd w:id="390"/>
      <w:r w:rsidRPr="00D3062E">
        <w:t>5.5.2.1</w:t>
      </w:r>
      <w:r w:rsidRPr="00D3062E">
        <w:tab/>
        <w:t>Introduction</w:t>
      </w:r>
      <w:bookmarkEnd w:id="391"/>
      <w:bookmarkEnd w:id="392"/>
      <w:bookmarkEnd w:id="393"/>
      <w:bookmarkEnd w:id="394"/>
      <w:bookmarkEnd w:id="395"/>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396" w:name="_Toc157434492"/>
      <w:bookmarkStart w:id="397" w:name="_Toc157436207"/>
      <w:bookmarkStart w:id="398" w:name="_Toc157440047"/>
      <w:bookmarkStart w:id="399" w:name="_Toc160649722"/>
      <w:bookmarkStart w:id="400" w:name="_Toc164927923"/>
      <w:bookmarkStart w:id="401" w:name="_Toc148176834"/>
      <w:bookmarkStart w:id="402" w:name="_Toc148358884"/>
      <w:bookmarkStart w:id="403" w:name="_Toc151743058"/>
      <w:bookmarkStart w:id="404" w:name="_Toc151743523"/>
      <w:r w:rsidRPr="00D3062E">
        <w:lastRenderedPageBreak/>
        <w:t>5.5.2.2</w:t>
      </w:r>
      <w:r w:rsidRPr="00D3062E">
        <w:tab/>
        <w:t>NSCE_NSOptimization_S</w:t>
      </w:r>
      <w:r w:rsidRPr="00D3062E">
        <w:rPr>
          <w:rFonts w:hint="eastAsia"/>
          <w:lang w:eastAsia="zh-CN"/>
        </w:rPr>
        <w:t>ub</w:t>
      </w:r>
      <w:r w:rsidRPr="00D3062E">
        <w:t>scribe</w:t>
      </w:r>
      <w:bookmarkEnd w:id="396"/>
      <w:bookmarkEnd w:id="397"/>
      <w:bookmarkEnd w:id="398"/>
      <w:bookmarkEnd w:id="399"/>
      <w:bookmarkEnd w:id="400"/>
    </w:p>
    <w:p w14:paraId="44C93F12" w14:textId="1DC60B1C" w:rsidR="003C2A5F" w:rsidRPr="00D3062E" w:rsidRDefault="003C2A5F" w:rsidP="003C2A5F">
      <w:pPr>
        <w:pStyle w:val="51"/>
      </w:pPr>
      <w:bookmarkStart w:id="405" w:name="_Toc157434493"/>
      <w:bookmarkStart w:id="406" w:name="_Toc157436208"/>
      <w:bookmarkStart w:id="407" w:name="_Toc157440048"/>
      <w:bookmarkStart w:id="408" w:name="_Toc160649723"/>
      <w:bookmarkStart w:id="409" w:name="_Toc164927924"/>
      <w:bookmarkEnd w:id="401"/>
      <w:bookmarkEnd w:id="402"/>
      <w:bookmarkEnd w:id="403"/>
      <w:bookmarkEnd w:id="404"/>
      <w:r w:rsidRPr="00D3062E">
        <w:t>5.5.2.2.1</w:t>
      </w:r>
      <w:r w:rsidRPr="00D3062E">
        <w:tab/>
        <w:t>General</w:t>
      </w:r>
      <w:bookmarkEnd w:id="405"/>
      <w:bookmarkEnd w:id="406"/>
      <w:bookmarkEnd w:id="407"/>
      <w:bookmarkEnd w:id="408"/>
      <w:bookmarkEnd w:id="409"/>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410" w:name="_Toc157434494"/>
      <w:bookmarkStart w:id="411" w:name="_Toc157436209"/>
      <w:bookmarkStart w:id="412" w:name="_Toc157440049"/>
      <w:bookmarkStart w:id="413" w:name="_Toc160649724"/>
      <w:bookmarkStart w:id="414" w:name="_Toc164927925"/>
      <w:r w:rsidRPr="00D3062E">
        <w:t>5.5.2.2.2</w:t>
      </w:r>
      <w:r w:rsidRPr="00D3062E">
        <w:tab/>
      </w:r>
      <w:bookmarkStart w:id="415" w:name="_Hlk134750947"/>
      <w:r w:rsidRPr="00D3062E">
        <w:t xml:space="preserve">Network Slice Optimization </w:t>
      </w:r>
      <w:bookmarkEnd w:id="415"/>
      <w:r w:rsidRPr="00D3062E">
        <w:t>Subscription Creation</w:t>
      </w:r>
      <w:bookmarkEnd w:id="410"/>
      <w:bookmarkEnd w:id="411"/>
      <w:bookmarkEnd w:id="412"/>
      <w:bookmarkEnd w:id="413"/>
      <w:bookmarkEnd w:id="414"/>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416" w:name="_MON_1760776667"/>
    <w:bookmarkEnd w:id="416"/>
    <w:p w14:paraId="167E23F4" w14:textId="77777777" w:rsidR="003C2A5F" w:rsidRPr="00D3062E" w:rsidRDefault="003E3B18" w:rsidP="00137CE6">
      <w:pPr>
        <w:pStyle w:val="TH"/>
      </w:pPr>
      <w:r w:rsidRPr="00D3062E">
        <w:rPr>
          <w:noProof/>
        </w:rPr>
        <w:object w:dxaOrig="9620" w:dyaOrig="2508" w14:anchorId="7CBCECD0">
          <v:shape id="_x0000_i1044" type="#_x0000_t75" alt="" style="width:479.45pt;height:126.55pt;mso-width-percent:0;mso-height-percent:0;mso-width-percent:0;mso-height-percent:0" o:ole="">
            <v:imagedata r:id="rId46" o:title=""/>
          </v:shape>
          <o:OLEObject Type="Embed" ProgID="Word.Document.8" ShapeID="_x0000_i1044" DrawAspect="Content" ObjectID="_1775598310" r:id="rId4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417" w:name="_Toc157434495"/>
      <w:bookmarkStart w:id="418" w:name="_Toc157436210"/>
      <w:bookmarkStart w:id="419" w:name="_Toc157440050"/>
      <w:bookmarkStart w:id="420" w:name="_Toc160649725"/>
      <w:bookmarkStart w:id="421" w:name="_Toc164927926"/>
      <w:bookmarkStart w:id="422" w:name="_Toc148176837"/>
      <w:bookmarkStart w:id="423" w:name="_Toc148358887"/>
      <w:bookmarkStart w:id="424" w:name="_Toc151743061"/>
      <w:bookmarkStart w:id="425" w:name="_Toc151743526"/>
      <w:r w:rsidRPr="00D3062E">
        <w:t>5.5.2.2.3</w:t>
      </w:r>
      <w:r w:rsidRPr="00D3062E">
        <w:tab/>
        <w:t>Network Slice Optimization Subscription Update</w:t>
      </w:r>
      <w:bookmarkEnd w:id="417"/>
      <w:bookmarkEnd w:id="418"/>
      <w:bookmarkEnd w:id="419"/>
      <w:bookmarkEnd w:id="420"/>
      <w:bookmarkEnd w:id="421"/>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45" type="#_x0000_t75" alt="" style="width:479.45pt;height:153.8pt;mso-width-percent:0;mso-height-percent:0;mso-width-percent:0;mso-height-percent:0" o:ole="">
            <v:imagedata r:id="rId48" o:title=""/>
          </v:shape>
          <o:OLEObject Type="Embed" ProgID="Word.Document.8" ShapeID="_x0000_i1045" DrawAspect="Content" ObjectID="_1775598311" r:id="rId4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426" w:name="_Toc157434496"/>
      <w:bookmarkStart w:id="427" w:name="_Toc157436211"/>
      <w:bookmarkStart w:id="428" w:name="_Toc157440051"/>
      <w:bookmarkStart w:id="429" w:name="_Toc160649726"/>
      <w:bookmarkStart w:id="430" w:name="_Toc164927927"/>
      <w:bookmarkStart w:id="431" w:name="_Toc151743062"/>
      <w:bookmarkStart w:id="432" w:name="_Toc151743527"/>
      <w:bookmarkEnd w:id="422"/>
      <w:bookmarkEnd w:id="423"/>
      <w:bookmarkEnd w:id="424"/>
      <w:bookmarkEnd w:id="425"/>
      <w:r w:rsidRPr="00D3062E">
        <w:t>5.5.2.2.4</w:t>
      </w:r>
      <w:r w:rsidRPr="00D3062E">
        <w:tab/>
        <w:t>Network Slice Optimization Subscription Deletion</w:t>
      </w:r>
      <w:bookmarkEnd w:id="426"/>
      <w:bookmarkEnd w:id="427"/>
      <w:bookmarkEnd w:id="428"/>
      <w:bookmarkEnd w:id="429"/>
      <w:bookmarkEnd w:id="430"/>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46" type="#_x0000_t75" alt="" style="width:479.45pt;height:126.55pt;mso-width-percent:0;mso-height-percent:0;mso-width-percent:0;mso-height-percent:0" o:ole="">
            <v:imagedata r:id="rId50" o:title=""/>
          </v:shape>
          <o:OLEObject Type="Embed" ProgID="Word.Document.8" ShapeID="_x0000_i1046" DrawAspect="Content" ObjectID="_1775598312" r:id="rId5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433" w:name="_Toc157434497"/>
      <w:bookmarkStart w:id="434" w:name="_Toc157436212"/>
      <w:bookmarkStart w:id="435" w:name="_Toc157440052"/>
      <w:bookmarkStart w:id="436" w:name="_Toc160649727"/>
      <w:bookmarkStart w:id="437" w:name="_Toc164927928"/>
      <w:bookmarkStart w:id="438" w:name="_Toc151743063"/>
      <w:bookmarkStart w:id="439" w:name="_Toc151743528"/>
      <w:bookmarkEnd w:id="431"/>
      <w:bookmarkEnd w:id="432"/>
      <w:r w:rsidRPr="00D3062E">
        <w:t>5.5.2.3</w:t>
      </w:r>
      <w:r w:rsidRPr="00D3062E">
        <w:tab/>
        <w:t>NSCE_NSOptimization_Notify</w:t>
      </w:r>
      <w:bookmarkEnd w:id="433"/>
      <w:bookmarkEnd w:id="434"/>
      <w:bookmarkEnd w:id="435"/>
      <w:bookmarkEnd w:id="436"/>
      <w:bookmarkEnd w:id="437"/>
    </w:p>
    <w:p w14:paraId="14EBCB09" w14:textId="6E4B3B09" w:rsidR="003C2A5F" w:rsidRPr="00D3062E" w:rsidRDefault="003C2A5F" w:rsidP="003C2A5F">
      <w:pPr>
        <w:pStyle w:val="51"/>
      </w:pPr>
      <w:bookmarkStart w:id="440" w:name="_Toc157434498"/>
      <w:bookmarkStart w:id="441" w:name="_Toc157436213"/>
      <w:bookmarkStart w:id="442" w:name="_Toc157440053"/>
      <w:bookmarkStart w:id="443" w:name="_Toc160649728"/>
      <w:bookmarkStart w:id="444" w:name="_Toc164927929"/>
      <w:bookmarkStart w:id="445" w:name="_Toc151743064"/>
      <w:bookmarkStart w:id="446" w:name="_Toc151743529"/>
      <w:bookmarkEnd w:id="438"/>
      <w:bookmarkEnd w:id="439"/>
      <w:r w:rsidRPr="00D3062E">
        <w:t>5.5.2.3.1</w:t>
      </w:r>
      <w:r w:rsidRPr="00D3062E">
        <w:tab/>
        <w:t>General</w:t>
      </w:r>
      <w:bookmarkEnd w:id="440"/>
      <w:bookmarkEnd w:id="441"/>
      <w:bookmarkEnd w:id="442"/>
      <w:bookmarkEnd w:id="443"/>
      <w:bookmarkEnd w:id="444"/>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447" w:name="_Toc157434499"/>
      <w:bookmarkStart w:id="448" w:name="_Toc157436214"/>
      <w:bookmarkStart w:id="449" w:name="_Toc157440054"/>
      <w:bookmarkStart w:id="450" w:name="_Toc160649729"/>
      <w:bookmarkStart w:id="451" w:name="_Toc164927930"/>
      <w:bookmarkEnd w:id="445"/>
      <w:bookmarkEnd w:id="446"/>
      <w:r w:rsidRPr="00D3062E">
        <w:t>5.5.2.3.2</w:t>
      </w:r>
      <w:r w:rsidRPr="00D3062E">
        <w:tab/>
        <w:t xml:space="preserve">Network Slice Optimization </w:t>
      </w:r>
      <w:r w:rsidRPr="00D3062E">
        <w:rPr>
          <w:lang w:val="en-US"/>
        </w:rPr>
        <w:t>Notification</w:t>
      </w:r>
      <w:bookmarkEnd w:id="447"/>
      <w:bookmarkEnd w:id="448"/>
      <w:bookmarkEnd w:id="449"/>
      <w:bookmarkEnd w:id="450"/>
      <w:bookmarkEnd w:id="451"/>
    </w:p>
    <w:p w14:paraId="1CEFEE33" w14:textId="77777777" w:rsidR="00F5485E" w:rsidRPr="00D3062E" w:rsidRDefault="00F5485E" w:rsidP="00F5485E">
      <w:bookmarkStart w:id="452" w:name="_Toc157434500"/>
      <w:bookmarkStart w:id="453" w:name="_Toc157436215"/>
      <w:bookmarkStart w:id="454" w:name="_Toc157440055"/>
      <w:bookmarkStart w:id="455"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47" type="#_x0000_t75" alt="" style="width:479.45pt;height:136.35pt;mso-width-percent:0;mso-height-percent:0;mso-width-percent:0;mso-height-percent:0" o:ole="">
            <v:imagedata r:id="rId52" o:title=""/>
          </v:shape>
          <o:OLEObject Type="Embed" ProgID="Word.Document.8" ShapeID="_x0000_i1047" DrawAspect="Content" ObjectID="_1775598313" r:id="rId5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38838280"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456" w:name="_Toc164927931"/>
      <w:r w:rsidRPr="00D3062E">
        <w:t>5.</w:t>
      </w:r>
      <w:r w:rsidR="001B7F3B" w:rsidRPr="00D3062E">
        <w:t>6</w:t>
      </w:r>
      <w:r w:rsidRPr="00D3062E">
        <w:tab/>
      </w:r>
      <w:r w:rsidRPr="00D3062E">
        <w:rPr>
          <w:lang w:val="en-US"/>
        </w:rPr>
        <w:t>NSCE_</w:t>
      </w:r>
      <w:r w:rsidRPr="00D3062E">
        <w:t>ManagementServiceDiscovery</w:t>
      </w:r>
      <w:bookmarkEnd w:id="452"/>
      <w:bookmarkEnd w:id="453"/>
      <w:bookmarkEnd w:id="454"/>
      <w:bookmarkEnd w:id="455"/>
      <w:bookmarkEnd w:id="456"/>
    </w:p>
    <w:p w14:paraId="0FBC4A98" w14:textId="1CAC3FFA" w:rsidR="000D79BC" w:rsidRPr="00D3062E" w:rsidRDefault="000D79BC" w:rsidP="000D79BC">
      <w:pPr>
        <w:pStyle w:val="31"/>
      </w:pPr>
      <w:bookmarkStart w:id="457" w:name="_Toc157434501"/>
      <w:bookmarkStart w:id="458" w:name="_Toc157436216"/>
      <w:bookmarkStart w:id="459" w:name="_Toc157440056"/>
      <w:bookmarkStart w:id="460" w:name="_Toc160649731"/>
      <w:bookmarkStart w:id="461" w:name="_Toc164927932"/>
      <w:r w:rsidRPr="00D3062E">
        <w:t>5.</w:t>
      </w:r>
      <w:r w:rsidR="001B7F3B" w:rsidRPr="00D3062E">
        <w:t>6</w:t>
      </w:r>
      <w:r w:rsidRPr="00D3062E">
        <w:t>.1</w:t>
      </w:r>
      <w:r w:rsidRPr="00D3062E">
        <w:tab/>
        <w:t>Service Description</w:t>
      </w:r>
      <w:bookmarkEnd w:id="457"/>
      <w:bookmarkEnd w:id="458"/>
      <w:bookmarkEnd w:id="459"/>
      <w:bookmarkEnd w:id="460"/>
      <w:bookmarkEnd w:id="461"/>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462" w:name="_Toc160649732"/>
      <w:bookmarkStart w:id="463" w:name="_Toc164927933"/>
      <w:bookmarkStart w:id="464" w:name="_Toc157434502"/>
      <w:bookmarkStart w:id="465" w:name="_Toc157436217"/>
      <w:bookmarkStart w:id="466" w:name="_Toc157440057"/>
      <w:r w:rsidRPr="00D3062E">
        <w:lastRenderedPageBreak/>
        <w:t>5.6.2</w:t>
      </w:r>
      <w:r w:rsidRPr="00D3062E">
        <w:tab/>
        <w:t>Service Operations</w:t>
      </w:r>
      <w:bookmarkEnd w:id="462"/>
      <w:bookmarkEnd w:id="463"/>
    </w:p>
    <w:p w14:paraId="593BFAA2" w14:textId="450867F3" w:rsidR="000D79BC" w:rsidRPr="00D3062E" w:rsidRDefault="000D79BC" w:rsidP="000D79BC">
      <w:pPr>
        <w:pStyle w:val="41"/>
      </w:pPr>
      <w:bookmarkStart w:id="467" w:name="_Toc160649733"/>
      <w:bookmarkStart w:id="468" w:name="_Toc164927934"/>
      <w:r w:rsidRPr="00D3062E">
        <w:t>5.</w:t>
      </w:r>
      <w:r w:rsidR="001B7F3B" w:rsidRPr="00D3062E">
        <w:t>6</w:t>
      </w:r>
      <w:r w:rsidRPr="00D3062E">
        <w:t>.2.1</w:t>
      </w:r>
      <w:r w:rsidRPr="00D3062E">
        <w:tab/>
        <w:t>Introduction</w:t>
      </w:r>
      <w:bookmarkEnd w:id="464"/>
      <w:bookmarkEnd w:id="465"/>
      <w:bookmarkEnd w:id="466"/>
      <w:bookmarkEnd w:id="467"/>
      <w:bookmarkEnd w:id="468"/>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469" w:name="_Toc157436218"/>
      <w:bookmarkStart w:id="470" w:name="_Toc157440058"/>
      <w:bookmarkStart w:id="471" w:name="_Toc157434503"/>
      <w:bookmarkStart w:id="472" w:name="_Toc160649734"/>
      <w:bookmarkStart w:id="473" w:name="_Toc164927935"/>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469"/>
      <w:bookmarkEnd w:id="470"/>
      <w:bookmarkEnd w:id="471"/>
      <w:bookmarkEnd w:id="472"/>
      <w:bookmarkEnd w:id="473"/>
    </w:p>
    <w:p w14:paraId="51FE808C" w14:textId="44B2D9F9" w:rsidR="000D79BC" w:rsidRPr="00D3062E" w:rsidRDefault="001B7F3B" w:rsidP="000D79BC">
      <w:pPr>
        <w:pStyle w:val="51"/>
      </w:pPr>
      <w:bookmarkStart w:id="474" w:name="_Toc157436219"/>
      <w:bookmarkStart w:id="475" w:name="_Toc157440059"/>
      <w:bookmarkStart w:id="476" w:name="_Toc157434504"/>
      <w:bookmarkStart w:id="477" w:name="_Toc160649735"/>
      <w:bookmarkStart w:id="478" w:name="_Toc164927936"/>
      <w:r w:rsidRPr="00D3062E">
        <w:t>5.6</w:t>
      </w:r>
      <w:r w:rsidR="000D79BC" w:rsidRPr="00D3062E">
        <w:t>.2.2.1</w:t>
      </w:r>
      <w:r w:rsidR="000D79BC" w:rsidRPr="00D3062E">
        <w:tab/>
        <w:t>General</w:t>
      </w:r>
      <w:bookmarkEnd w:id="474"/>
      <w:bookmarkEnd w:id="475"/>
      <w:bookmarkEnd w:id="476"/>
      <w:bookmarkEnd w:id="477"/>
      <w:bookmarkEnd w:id="478"/>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479" w:name="_Toc157436220"/>
      <w:bookmarkStart w:id="480" w:name="_Toc157440060"/>
      <w:bookmarkStart w:id="481" w:name="_Toc157434505"/>
      <w:bookmarkStart w:id="482" w:name="_Toc160649736"/>
      <w:bookmarkStart w:id="483" w:name="_Toc164927937"/>
      <w:r w:rsidRPr="00D3062E">
        <w:t>5.6</w:t>
      </w:r>
      <w:r w:rsidR="000D79BC" w:rsidRPr="00D3062E">
        <w:t>.2.2.2</w:t>
      </w:r>
      <w:r w:rsidR="000D79BC" w:rsidRPr="00D3062E">
        <w:tab/>
        <w:t>Management Discovery Subscription Creation</w:t>
      </w:r>
      <w:bookmarkEnd w:id="479"/>
      <w:bookmarkEnd w:id="480"/>
      <w:bookmarkEnd w:id="481"/>
      <w:bookmarkEnd w:id="482"/>
      <w:bookmarkEnd w:id="483"/>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484" w:name="_MON_1766858397"/>
    <w:bookmarkEnd w:id="484"/>
    <w:p w14:paraId="2D1C343F" w14:textId="77777777" w:rsidR="00137CE6" w:rsidRPr="00D3062E" w:rsidRDefault="003E3B18" w:rsidP="00137CE6">
      <w:pPr>
        <w:pStyle w:val="TH"/>
      </w:pPr>
      <w:r w:rsidRPr="00D3062E">
        <w:rPr>
          <w:noProof/>
        </w:rPr>
        <w:object w:dxaOrig="9620" w:dyaOrig="2508" w14:anchorId="4EC30237">
          <v:shape id="_x0000_i1048" type="#_x0000_t75" alt="" style="width:478.35pt;height:124.9pt;mso-width-percent:0;mso-height-percent:0;mso-width-percent:0;mso-height-percent:0" o:ole="">
            <v:imagedata r:id="rId54" o:title=""/>
          </v:shape>
          <o:OLEObject Type="Embed" ProgID="Word.Document.8" ShapeID="_x0000_i1048" DrawAspect="Content" ObjectID="_1775598314" r:id="rId5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485" w:name="_Toc157436221"/>
      <w:bookmarkStart w:id="486" w:name="_Toc157440061"/>
      <w:bookmarkStart w:id="487" w:name="_Toc157434506"/>
      <w:bookmarkStart w:id="488" w:name="_Toc160649737"/>
      <w:bookmarkStart w:id="489" w:name="_Toc164927938"/>
      <w:r w:rsidRPr="00D3062E">
        <w:lastRenderedPageBreak/>
        <w:t>5.6</w:t>
      </w:r>
      <w:r w:rsidR="000D79BC" w:rsidRPr="00D3062E">
        <w:t>.2.2.3</w:t>
      </w:r>
      <w:r w:rsidR="000D79BC" w:rsidRPr="00D3062E">
        <w:tab/>
        <w:t>Management Discovery Subscription Update</w:t>
      </w:r>
      <w:bookmarkEnd w:id="485"/>
      <w:bookmarkEnd w:id="486"/>
      <w:bookmarkEnd w:id="487"/>
      <w:bookmarkEnd w:id="488"/>
      <w:bookmarkEnd w:id="489"/>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490" w:name="_MON_1766858435"/>
    <w:bookmarkEnd w:id="490"/>
    <w:p w14:paraId="7AA1175D" w14:textId="77777777" w:rsidR="000D79BC" w:rsidRPr="00D3062E" w:rsidRDefault="003E3B18" w:rsidP="000D79BC">
      <w:pPr>
        <w:pStyle w:val="TH"/>
      </w:pPr>
      <w:r w:rsidRPr="00D3062E">
        <w:rPr>
          <w:noProof/>
        </w:rPr>
        <w:object w:dxaOrig="9620" w:dyaOrig="3089" w14:anchorId="2BFA9D43">
          <v:shape id="_x0000_i1049" type="#_x0000_t75" alt="" style="width:478.35pt;height:153.8pt;mso-width-percent:0;mso-height-percent:0;mso-width-percent:0;mso-height-percent:0" o:ole="">
            <v:imagedata r:id="rId56" o:title=""/>
          </v:shape>
          <o:OLEObject Type="Embed" ProgID="Word.Document.8" ShapeID="_x0000_i1049" DrawAspect="Content" ObjectID="_1775598315" r:id="rId5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491" w:name="_Toc157436222"/>
      <w:bookmarkStart w:id="492" w:name="_Toc157440062"/>
      <w:bookmarkStart w:id="493" w:name="_Toc157434507"/>
      <w:bookmarkStart w:id="494" w:name="_Toc160649738"/>
      <w:bookmarkStart w:id="495" w:name="_Toc164927939"/>
      <w:r w:rsidRPr="00D3062E">
        <w:t>5.6</w:t>
      </w:r>
      <w:r w:rsidR="000D79BC" w:rsidRPr="00D3062E">
        <w:t>.2.2.4</w:t>
      </w:r>
      <w:r w:rsidR="000D79BC" w:rsidRPr="00D3062E">
        <w:tab/>
        <w:t>Management Discovery Subscription Deletion</w:t>
      </w:r>
      <w:bookmarkEnd w:id="491"/>
      <w:bookmarkEnd w:id="492"/>
      <w:bookmarkEnd w:id="493"/>
      <w:bookmarkEnd w:id="494"/>
      <w:bookmarkEnd w:id="49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496" w:name="_MON_1766858467"/>
    <w:bookmarkEnd w:id="496"/>
    <w:p w14:paraId="6E1691E7" w14:textId="77777777" w:rsidR="000D79BC" w:rsidRPr="00D3062E" w:rsidRDefault="003E3B18" w:rsidP="000D79BC">
      <w:pPr>
        <w:pStyle w:val="TH"/>
      </w:pPr>
      <w:r w:rsidRPr="00D3062E">
        <w:rPr>
          <w:noProof/>
        </w:rPr>
        <w:object w:dxaOrig="9620" w:dyaOrig="2508" w14:anchorId="641FEDA6">
          <v:shape id="_x0000_i1050" type="#_x0000_t75" alt="" style="width:478.35pt;height:124.9pt;mso-width-percent:0;mso-height-percent:0;mso-width-percent:0;mso-height-percent:0" o:ole="">
            <v:imagedata r:id="rId19" o:title=""/>
          </v:shape>
          <o:OLEObject Type="Embed" ProgID="Word.Document.8" ShapeID="_x0000_i1050" DrawAspect="Content" ObjectID="_1775598316" r:id="rId5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497" w:name="_Toc157436223"/>
      <w:bookmarkStart w:id="498" w:name="_Toc157440063"/>
      <w:bookmarkStart w:id="499" w:name="_Toc157434508"/>
      <w:bookmarkStart w:id="500" w:name="_Toc160649739"/>
      <w:bookmarkStart w:id="501" w:name="_Toc164927940"/>
      <w:r w:rsidRPr="00D3062E">
        <w:t>5.6</w:t>
      </w:r>
      <w:r w:rsidR="000D79BC" w:rsidRPr="00D3062E">
        <w:t>.2.3</w:t>
      </w:r>
      <w:r w:rsidR="000D79BC" w:rsidRPr="00D3062E">
        <w:tab/>
      </w:r>
      <w:r w:rsidR="000D79BC" w:rsidRPr="00D3062E">
        <w:rPr>
          <w:lang w:val="en-US"/>
        </w:rPr>
        <w:t>NSCE_ManagementServiceDiscovery_Notify</w:t>
      </w:r>
      <w:bookmarkEnd w:id="497"/>
      <w:bookmarkEnd w:id="498"/>
      <w:bookmarkEnd w:id="499"/>
      <w:bookmarkEnd w:id="500"/>
      <w:bookmarkEnd w:id="501"/>
    </w:p>
    <w:p w14:paraId="3F04E274" w14:textId="4ABCDFCB" w:rsidR="000D79BC" w:rsidRPr="00D3062E" w:rsidRDefault="001B7F3B" w:rsidP="000D79BC">
      <w:pPr>
        <w:pStyle w:val="51"/>
      </w:pPr>
      <w:bookmarkStart w:id="502" w:name="_Toc157436224"/>
      <w:bookmarkStart w:id="503" w:name="_Toc157440064"/>
      <w:bookmarkStart w:id="504" w:name="_Toc157434509"/>
      <w:bookmarkStart w:id="505" w:name="_Toc160649740"/>
      <w:bookmarkStart w:id="506" w:name="_Toc164927941"/>
      <w:r w:rsidRPr="00D3062E">
        <w:t>5.6</w:t>
      </w:r>
      <w:r w:rsidR="000D79BC" w:rsidRPr="00D3062E">
        <w:t>.2.3.1</w:t>
      </w:r>
      <w:r w:rsidR="000D79BC" w:rsidRPr="00D3062E">
        <w:tab/>
        <w:t>General</w:t>
      </w:r>
      <w:bookmarkEnd w:id="502"/>
      <w:bookmarkEnd w:id="503"/>
      <w:bookmarkEnd w:id="504"/>
      <w:bookmarkEnd w:id="505"/>
      <w:bookmarkEnd w:id="506"/>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507" w:name="_Toc157436225"/>
      <w:bookmarkStart w:id="508" w:name="_Toc157440065"/>
      <w:bookmarkStart w:id="509" w:name="_Toc157434510"/>
      <w:bookmarkStart w:id="510" w:name="_Toc160649741"/>
      <w:bookmarkStart w:id="511" w:name="_Toc164927942"/>
      <w:r w:rsidRPr="00D3062E">
        <w:t>5.6</w:t>
      </w:r>
      <w:r w:rsidR="000D79BC" w:rsidRPr="00D3062E">
        <w:t>.2.3.2</w:t>
      </w:r>
      <w:r w:rsidR="000D79BC" w:rsidRPr="00D3062E">
        <w:tab/>
        <w:t xml:space="preserve">Management Discovery </w:t>
      </w:r>
      <w:r w:rsidR="000D79BC" w:rsidRPr="00D3062E">
        <w:rPr>
          <w:lang w:val="en-US"/>
        </w:rPr>
        <w:t>Notification</w:t>
      </w:r>
      <w:bookmarkEnd w:id="507"/>
      <w:bookmarkEnd w:id="508"/>
      <w:bookmarkEnd w:id="509"/>
      <w:bookmarkEnd w:id="510"/>
      <w:bookmarkEnd w:id="511"/>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512" w:name="_MON_1766858475"/>
    <w:bookmarkEnd w:id="512"/>
    <w:p w14:paraId="69539C5D" w14:textId="77777777" w:rsidR="000D79BC" w:rsidRPr="00D3062E" w:rsidRDefault="003E3B18" w:rsidP="000D79BC">
      <w:pPr>
        <w:pStyle w:val="TH"/>
      </w:pPr>
      <w:r w:rsidRPr="00D3062E">
        <w:rPr>
          <w:noProof/>
        </w:rPr>
        <w:object w:dxaOrig="9620" w:dyaOrig="2749" w14:anchorId="2E338B1B">
          <v:shape id="_x0000_i1051" type="#_x0000_t75" alt="" style="width:478.35pt;height:136.9pt;mso-width-percent:0;mso-height-percent:0;mso-width-percent:0;mso-height-percent:0" o:ole="">
            <v:imagedata r:id="rId59" o:title=""/>
          </v:shape>
          <o:OLEObject Type="Embed" ProgID="Word.Document.8" ShapeID="_x0000_i1051" DrawAspect="Content" ObjectID="_1775598317" r:id="rId6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443B8B19" w14:textId="345E81EF" w:rsidR="000D79BC" w:rsidRPr="00D3062E" w:rsidRDefault="000D79BC" w:rsidP="000D79BC">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w:t>
      </w:r>
      <w:r w:rsidR="001B7F3B" w:rsidRPr="00D3062E">
        <w:t>5.6</w:t>
      </w:r>
      <w:r w:rsidRPr="00D3062E">
        <w:t>.2.2,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513" w:name="_Toc157434511"/>
      <w:bookmarkStart w:id="514" w:name="_Toc157436226"/>
      <w:bookmarkStart w:id="515" w:name="_Toc157440066"/>
      <w:bookmarkStart w:id="516" w:name="_Toc160649742"/>
      <w:bookmarkStart w:id="517" w:name="_Toc164927943"/>
      <w:r w:rsidRPr="00D3062E">
        <w:t>5.7</w:t>
      </w:r>
      <w:r w:rsidRPr="00D3062E">
        <w:tab/>
      </w:r>
      <w:r w:rsidRPr="00D3062E">
        <w:rPr>
          <w:lang w:val="en-US"/>
        </w:rPr>
        <w:t>NSCE_PerfMonitoring</w:t>
      </w:r>
      <w:bookmarkEnd w:id="513"/>
      <w:bookmarkEnd w:id="514"/>
      <w:bookmarkEnd w:id="515"/>
      <w:bookmarkEnd w:id="516"/>
      <w:bookmarkEnd w:id="517"/>
    </w:p>
    <w:p w14:paraId="06D1833A" w14:textId="77777777" w:rsidR="009A4BE1" w:rsidRPr="00D3062E" w:rsidRDefault="009A4BE1" w:rsidP="009A4BE1">
      <w:pPr>
        <w:pStyle w:val="31"/>
      </w:pPr>
      <w:bookmarkStart w:id="518" w:name="_Toc157434512"/>
      <w:bookmarkStart w:id="519" w:name="_Toc157436227"/>
      <w:bookmarkStart w:id="520" w:name="_Toc157440067"/>
      <w:bookmarkStart w:id="521" w:name="_Toc160649743"/>
      <w:bookmarkStart w:id="522" w:name="_Toc164927944"/>
      <w:r w:rsidRPr="00D3062E">
        <w:t>5.7.1</w:t>
      </w:r>
      <w:r w:rsidRPr="00D3062E">
        <w:tab/>
        <w:t>Service Description</w:t>
      </w:r>
      <w:bookmarkEnd w:id="518"/>
      <w:bookmarkEnd w:id="519"/>
      <w:bookmarkEnd w:id="520"/>
      <w:bookmarkEnd w:id="521"/>
      <w:bookmarkEnd w:id="522"/>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523" w:name="_Toc160649744"/>
      <w:bookmarkStart w:id="524" w:name="_Toc164927945"/>
      <w:bookmarkStart w:id="525" w:name="_Toc157434513"/>
      <w:bookmarkStart w:id="526" w:name="_Toc157436228"/>
      <w:bookmarkStart w:id="527" w:name="_Toc157440068"/>
      <w:r w:rsidRPr="00D3062E">
        <w:t>5.7.2</w:t>
      </w:r>
      <w:r w:rsidRPr="00D3062E">
        <w:tab/>
        <w:t>Service Operations</w:t>
      </w:r>
      <w:bookmarkEnd w:id="523"/>
      <w:bookmarkEnd w:id="524"/>
    </w:p>
    <w:p w14:paraId="13837759" w14:textId="77777777" w:rsidR="009A4BE1" w:rsidRPr="00D3062E" w:rsidRDefault="009A4BE1" w:rsidP="009A4BE1">
      <w:pPr>
        <w:pStyle w:val="41"/>
      </w:pPr>
      <w:bookmarkStart w:id="528" w:name="_Toc160649745"/>
      <w:bookmarkStart w:id="529" w:name="_Toc164927946"/>
      <w:r w:rsidRPr="00D3062E">
        <w:t>5.7.2.1</w:t>
      </w:r>
      <w:r w:rsidRPr="00D3062E">
        <w:tab/>
        <w:t>Introduction</w:t>
      </w:r>
      <w:bookmarkEnd w:id="525"/>
      <w:bookmarkEnd w:id="526"/>
      <w:bookmarkEnd w:id="527"/>
      <w:bookmarkEnd w:id="528"/>
      <w:bookmarkEnd w:id="529"/>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530" w:name="_Toc157434514"/>
      <w:bookmarkStart w:id="531" w:name="_Toc157436229"/>
      <w:bookmarkStart w:id="532" w:name="_Toc157440069"/>
      <w:bookmarkStart w:id="533" w:name="_Toc160649746"/>
      <w:bookmarkStart w:id="534" w:name="_Toc164927947"/>
      <w:r w:rsidRPr="00D3062E">
        <w:t>5.7.2.2</w:t>
      </w:r>
      <w:r w:rsidRPr="00D3062E">
        <w:tab/>
      </w:r>
      <w:r w:rsidRPr="00D3062E">
        <w:rPr>
          <w:lang w:val="en-US"/>
        </w:rPr>
        <w:t>NSCE_PerfMonitoring</w:t>
      </w:r>
      <w:r w:rsidRPr="00D3062E">
        <w:t>_Manage</w:t>
      </w:r>
      <w:bookmarkEnd w:id="530"/>
      <w:bookmarkEnd w:id="531"/>
      <w:bookmarkEnd w:id="532"/>
      <w:bookmarkEnd w:id="533"/>
      <w:bookmarkEnd w:id="534"/>
    </w:p>
    <w:p w14:paraId="37AA4423" w14:textId="77777777" w:rsidR="009A4BE1" w:rsidRPr="00D3062E" w:rsidRDefault="009A4BE1" w:rsidP="009A4BE1">
      <w:pPr>
        <w:pStyle w:val="51"/>
      </w:pPr>
      <w:bookmarkStart w:id="535" w:name="_Toc157434515"/>
      <w:bookmarkStart w:id="536" w:name="_Toc157436230"/>
      <w:bookmarkStart w:id="537" w:name="_Toc157440070"/>
      <w:bookmarkStart w:id="538" w:name="_Toc160649747"/>
      <w:bookmarkStart w:id="539" w:name="_Toc164927948"/>
      <w:r w:rsidRPr="00D3062E">
        <w:t>5.7.2.2.1</w:t>
      </w:r>
      <w:r w:rsidRPr="00D3062E">
        <w:tab/>
        <w:t>General</w:t>
      </w:r>
      <w:bookmarkEnd w:id="535"/>
      <w:bookmarkEnd w:id="536"/>
      <w:bookmarkEnd w:id="537"/>
      <w:bookmarkEnd w:id="538"/>
      <w:bookmarkEnd w:id="539"/>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540" w:name="_Toc160649748"/>
      <w:bookmarkStart w:id="541" w:name="_Toc164927949"/>
      <w:bookmarkStart w:id="542" w:name="_Toc157434517"/>
      <w:bookmarkStart w:id="543" w:name="_Toc157436232"/>
      <w:bookmarkStart w:id="544" w:name="_Toc157440072"/>
      <w:r w:rsidRPr="00D3062E">
        <w:t>5.7.2.2.2</w:t>
      </w:r>
      <w:r w:rsidRPr="00D3062E">
        <w:tab/>
        <w:t>Monitoring Job Creation</w:t>
      </w:r>
      <w:bookmarkEnd w:id="540"/>
      <w:bookmarkEnd w:id="541"/>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2" type="#_x0000_t75" alt="" style="width:478.35pt;height:127.65pt;mso-width-percent:0;mso-height-percent:0;mso-width-percent:0;mso-height-percent:0" o:ole="">
            <v:imagedata r:id="rId61" o:title=""/>
          </v:shape>
          <o:OLEObject Type="Embed" ProgID="Word.Document.8" ShapeID="_x0000_i1052" DrawAspect="Content" ObjectID="_1775598318" r:id="rId6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545" w:name="_Toc160649749"/>
      <w:bookmarkStart w:id="546" w:name="_Toc164927950"/>
      <w:r w:rsidRPr="00D3062E">
        <w:t>5.7.2.2.3</w:t>
      </w:r>
      <w:r w:rsidRPr="00D3062E">
        <w:tab/>
        <w:t>Monitoring Job Update</w:t>
      </w:r>
      <w:bookmarkEnd w:id="542"/>
      <w:bookmarkEnd w:id="543"/>
      <w:bookmarkEnd w:id="544"/>
      <w:bookmarkEnd w:id="545"/>
      <w:bookmarkEnd w:id="546"/>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3" type="#_x0000_t75" alt="" style="width:478.35pt;height:156.55pt;mso-width-percent:0;mso-height-percent:0;mso-width-percent:0;mso-height-percent:0" o:ole="">
            <v:imagedata r:id="rId63" o:title=""/>
          </v:shape>
          <o:OLEObject Type="Embed" ProgID="Word.Document.8" ShapeID="_x0000_i1053" DrawAspect="Content" ObjectID="_1775598319" r:id="rId6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547" w:name="_Toc157434518"/>
      <w:bookmarkStart w:id="548" w:name="_Toc157436233"/>
      <w:bookmarkStart w:id="549" w:name="_Toc157440073"/>
      <w:bookmarkStart w:id="550" w:name="_Toc160649750"/>
      <w:bookmarkStart w:id="551" w:name="_Toc164927951"/>
      <w:r w:rsidRPr="00D3062E">
        <w:t>5.7.2.2.4</w:t>
      </w:r>
      <w:r w:rsidRPr="00D3062E">
        <w:tab/>
        <w:t xml:space="preserve">Monitoring Job </w:t>
      </w:r>
      <w:r w:rsidRPr="00D3062E">
        <w:rPr>
          <w:lang w:val="en-US"/>
        </w:rPr>
        <w:t>Deletion</w:t>
      </w:r>
      <w:bookmarkEnd w:id="547"/>
      <w:bookmarkEnd w:id="548"/>
      <w:bookmarkEnd w:id="549"/>
      <w:bookmarkEnd w:id="550"/>
      <w:bookmarkEnd w:id="551"/>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4" type="#_x0000_t75" alt="" style="width:478.35pt;height:126.55pt;mso-width-percent:0;mso-height-percent:0;mso-width-percent:0;mso-height-percent:0" o:ole="">
            <v:imagedata r:id="rId65" o:title=""/>
          </v:shape>
          <o:OLEObject Type="Embed" ProgID="Word.Document.8" ShapeID="_x0000_i1054" DrawAspect="Content" ObjectID="_1775598320" r:id="rId6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552" w:name="_Toc157434519"/>
      <w:bookmarkStart w:id="553" w:name="_Toc157436234"/>
      <w:bookmarkStart w:id="554" w:name="_Toc157440074"/>
      <w:bookmarkStart w:id="555" w:name="_Toc160649751"/>
      <w:bookmarkStart w:id="556" w:name="_Toc164927952"/>
      <w:r w:rsidRPr="00D3062E">
        <w:t>5.7.2.3</w:t>
      </w:r>
      <w:r w:rsidRPr="00D3062E">
        <w:tab/>
      </w:r>
      <w:r w:rsidRPr="00D3062E">
        <w:rPr>
          <w:lang w:val="en-US"/>
        </w:rPr>
        <w:t>NSCE_PerfMonitoring</w:t>
      </w:r>
      <w:r w:rsidRPr="00D3062E">
        <w:t>_Subscribe</w:t>
      </w:r>
      <w:bookmarkEnd w:id="552"/>
      <w:bookmarkEnd w:id="553"/>
      <w:bookmarkEnd w:id="554"/>
      <w:bookmarkEnd w:id="555"/>
      <w:bookmarkEnd w:id="556"/>
    </w:p>
    <w:p w14:paraId="1E59E458" w14:textId="77777777" w:rsidR="009A4BE1" w:rsidRPr="00D3062E" w:rsidRDefault="009A4BE1" w:rsidP="009A4BE1">
      <w:pPr>
        <w:pStyle w:val="51"/>
      </w:pPr>
      <w:bookmarkStart w:id="557" w:name="_Toc157434520"/>
      <w:bookmarkStart w:id="558" w:name="_Toc157436235"/>
      <w:bookmarkStart w:id="559" w:name="_Toc157440075"/>
      <w:bookmarkStart w:id="560" w:name="_Toc160649752"/>
      <w:bookmarkStart w:id="561" w:name="_Toc164927953"/>
      <w:r w:rsidRPr="00D3062E">
        <w:t>5.7.2.3.1</w:t>
      </w:r>
      <w:r w:rsidRPr="00D3062E">
        <w:tab/>
        <w:t>General</w:t>
      </w:r>
      <w:bookmarkEnd w:id="557"/>
      <w:bookmarkEnd w:id="558"/>
      <w:bookmarkEnd w:id="559"/>
      <w:bookmarkEnd w:id="560"/>
      <w:bookmarkEnd w:id="561"/>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562" w:name="_Toc157434521"/>
      <w:bookmarkStart w:id="563" w:name="_Toc157436236"/>
      <w:bookmarkStart w:id="564" w:name="_Toc157440076"/>
      <w:bookmarkStart w:id="565" w:name="_Toc160649753"/>
      <w:bookmarkStart w:id="566" w:name="_Toc164927954"/>
      <w:r w:rsidRPr="00D3062E">
        <w:t>5.7.2.3.2</w:t>
      </w:r>
      <w:r w:rsidRPr="00D3062E">
        <w:tab/>
        <w:t>Monitoring Subscription Creation</w:t>
      </w:r>
      <w:bookmarkEnd w:id="562"/>
      <w:bookmarkEnd w:id="563"/>
      <w:bookmarkEnd w:id="564"/>
      <w:bookmarkEnd w:id="565"/>
      <w:bookmarkEnd w:id="566"/>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567" w:name="_MON_1766341430"/>
    <w:bookmarkEnd w:id="567"/>
    <w:p w14:paraId="2B37FB73" w14:textId="77777777" w:rsidR="009A4BE1" w:rsidRPr="00D3062E" w:rsidRDefault="003E3B18" w:rsidP="009A4BE1">
      <w:pPr>
        <w:pStyle w:val="TF"/>
      </w:pPr>
      <w:r w:rsidRPr="00D3062E">
        <w:rPr>
          <w:noProof/>
        </w:rPr>
        <w:object w:dxaOrig="9620" w:dyaOrig="2508" w14:anchorId="353D488A">
          <v:shape id="_x0000_i1055" type="#_x0000_t75" alt="" style="width:478.35pt;height:126.55pt;mso-width-percent:0;mso-height-percent:0;mso-width-percent:0;mso-height-percent:0" o:ole="">
            <v:imagedata r:id="rId67" o:title=""/>
          </v:shape>
          <o:OLEObject Type="Embed" ProgID="Word.Document.8" ShapeID="_x0000_i1055" DrawAspect="Content" ObjectID="_1775598321" r:id="rId6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568" w:name="_Toc157434522"/>
      <w:bookmarkStart w:id="569" w:name="_Toc157436237"/>
      <w:bookmarkStart w:id="570" w:name="_Toc157440077"/>
      <w:bookmarkStart w:id="571" w:name="_Toc160649754"/>
      <w:bookmarkStart w:id="572" w:name="_Toc164927955"/>
      <w:r w:rsidRPr="00D3062E">
        <w:t>5.7.2.3.3</w:t>
      </w:r>
      <w:r w:rsidRPr="00D3062E">
        <w:tab/>
        <w:t>Monitoring Subscription Update</w:t>
      </w:r>
      <w:bookmarkEnd w:id="568"/>
      <w:bookmarkEnd w:id="569"/>
      <w:bookmarkEnd w:id="570"/>
      <w:bookmarkEnd w:id="571"/>
      <w:bookmarkEnd w:id="572"/>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573" w:name="_MON_1766341502"/>
    <w:bookmarkEnd w:id="573"/>
    <w:p w14:paraId="04389B4B" w14:textId="77777777" w:rsidR="009A4BE1" w:rsidRPr="00D3062E" w:rsidRDefault="003E3B18" w:rsidP="009A4BE1">
      <w:pPr>
        <w:pStyle w:val="TH"/>
      </w:pPr>
      <w:r w:rsidRPr="00D3062E">
        <w:rPr>
          <w:noProof/>
        </w:rPr>
        <w:object w:dxaOrig="9620" w:dyaOrig="3089" w14:anchorId="665FD28C">
          <v:shape id="_x0000_i1056" type="#_x0000_t75" alt="" style="width:478.35pt;height:156.55pt;mso-width-percent:0;mso-height-percent:0;mso-width-percent:0;mso-height-percent:0" o:ole="">
            <v:imagedata r:id="rId69" o:title=""/>
          </v:shape>
          <o:OLEObject Type="Embed" ProgID="Word.Document.8" ShapeID="_x0000_i1056" DrawAspect="Content" ObjectID="_1775598322" r:id="rId7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574" w:name="_Toc157434523"/>
      <w:bookmarkStart w:id="575" w:name="_Toc157436238"/>
      <w:bookmarkStart w:id="576" w:name="_Toc157440078"/>
      <w:bookmarkStart w:id="577" w:name="_Toc160649755"/>
      <w:bookmarkStart w:id="578" w:name="_Toc164927956"/>
      <w:r w:rsidRPr="00D3062E">
        <w:t>5.7.2.3.4</w:t>
      </w:r>
      <w:r w:rsidRPr="00D3062E">
        <w:tab/>
        <w:t xml:space="preserve">Monitoring Subscription </w:t>
      </w:r>
      <w:r w:rsidRPr="00D3062E">
        <w:rPr>
          <w:lang w:val="en-US"/>
        </w:rPr>
        <w:t>Deletion</w:t>
      </w:r>
      <w:bookmarkEnd w:id="574"/>
      <w:bookmarkEnd w:id="575"/>
      <w:bookmarkEnd w:id="576"/>
      <w:bookmarkEnd w:id="577"/>
      <w:bookmarkEnd w:id="578"/>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579" w:name="_MON_1766341650"/>
    <w:bookmarkEnd w:id="579"/>
    <w:p w14:paraId="1FF6ECFC" w14:textId="77777777" w:rsidR="009A4BE1" w:rsidRPr="00D3062E" w:rsidRDefault="003E3B18" w:rsidP="009A4BE1">
      <w:pPr>
        <w:pStyle w:val="TH"/>
      </w:pPr>
      <w:r w:rsidRPr="00D3062E">
        <w:rPr>
          <w:noProof/>
        </w:rPr>
        <w:object w:dxaOrig="9620" w:dyaOrig="2508" w14:anchorId="4E9D36AE">
          <v:shape id="_x0000_i1057" type="#_x0000_t75" alt="" style="width:478.35pt;height:126.55pt;mso-width-percent:0;mso-height-percent:0;mso-width-percent:0;mso-height-percent:0" o:ole="">
            <v:imagedata r:id="rId71" o:title=""/>
          </v:shape>
          <o:OLEObject Type="Embed" ProgID="Word.Document.8" ShapeID="_x0000_i1057" DrawAspect="Content" ObjectID="_1775598323" r:id="rId7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580" w:name="_Toc157434524"/>
      <w:bookmarkStart w:id="581" w:name="_Toc157436239"/>
      <w:bookmarkStart w:id="582" w:name="_Toc157440079"/>
      <w:bookmarkStart w:id="583" w:name="_Toc160649756"/>
      <w:bookmarkStart w:id="584" w:name="_Toc164927957"/>
      <w:r w:rsidRPr="00D3062E">
        <w:t>5.7.2.4</w:t>
      </w:r>
      <w:r w:rsidRPr="00D3062E">
        <w:tab/>
      </w:r>
      <w:r w:rsidRPr="00D3062E">
        <w:rPr>
          <w:lang w:val="en-US"/>
        </w:rPr>
        <w:t>NSCE_PerfMonitoring</w:t>
      </w:r>
      <w:r w:rsidRPr="00D3062E">
        <w:t>_Notify</w:t>
      </w:r>
      <w:bookmarkEnd w:id="580"/>
      <w:bookmarkEnd w:id="581"/>
      <w:bookmarkEnd w:id="582"/>
      <w:bookmarkEnd w:id="583"/>
      <w:bookmarkEnd w:id="584"/>
    </w:p>
    <w:p w14:paraId="6F33AEC8" w14:textId="77777777" w:rsidR="009A4BE1" w:rsidRPr="00D3062E" w:rsidRDefault="009A4BE1" w:rsidP="009A4BE1">
      <w:pPr>
        <w:pStyle w:val="51"/>
      </w:pPr>
      <w:bookmarkStart w:id="585" w:name="_Toc157434525"/>
      <w:bookmarkStart w:id="586" w:name="_Toc157436240"/>
      <w:bookmarkStart w:id="587" w:name="_Toc157440080"/>
      <w:bookmarkStart w:id="588" w:name="_Toc160649757"/>
      <w:bookmarkStart w:id="589" w:name="_Toc164927958"/>
      <w:r w:rsidRPr="00D3062E">
        <w:t>5.7.2.4.1</w:t>
      </w:r>
      <w:r w:rsidRPr="00D3062E">
        <w:tab/>
        <w:t>General</w:t>
      </w:r>
      <w:bookmarkEnd w:id="585"/>
      <w:bookmarkEnd w:id="586"/>
      <w:bookmarkEnd w:id="587"/>
      <w:bookmarkEnd w:id="588"/>
      <w:bookmarkEnd w:id="589"/>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590" w:name="_Toc157434526"/>
      <w:bookmarkStart w:id="591" w:name="_Toc157436241"/>
      <w:bookmarkStart w:id="592" w:name="_Toc157440081"/>
      <w:bookmarkStart w:id="593" w:name="_Toc160649758"/>
      <w:bookmarkStart w:id="594" w:name="_Toc164927959"/>
      <w:bookmarkStart w:id="595" w:name="_Toc151379187"/>
      <w:bookmarkStart w:id="596" w:name="_Toc151445369"/>
      <w:bookmarkStart w:id="597" w:name="_Toc151536527"/>
      <w:bookmarkStart w:id="598" w:name="_Toc157434527"/>
      <w:bookmarkStart w:id="599" w:name="_Toc157436242"/>
      <w:bookmarkStart w:id="600" w:name="_Toc157440082"/>
      <w:r w:rsidRPr="00D3062E">
        <w:t>5.7.2.4.2</w:t>
      </w:r>
      <w:r w:rsidRPr="00D3062E">
        <w:tab/>
        <w:t xml:space="preserve">Monitoring </w:t>
      </w:r>
      <w:r w:rsidRPr="00D3062E">
        <w:rPr>
          <w:lang w:val="en-US"/>
        </w:rPr>
        <w:t>Notification</w:t>
      </w:r>
      <w:bookmarkEnd w:id="590"/>
      <w:bookmarkEnd w:id="591"/>
      <w:bookmarkEnd w:id="592"/>
      <w:bookmarkEnd w:id="593"/>
      <w:bookmarkEnd w:id="594"/>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58" type="#_x0000_t75" alt="" style="width:479.45pt;height:136.9pt" o:ole="">
            <v:imagedata r:id="rId73" o:title=""/>
          </v:shape>
          <o:OLEObject Type="Embed" ProgID="Word.Document.8" ShapeID="_x0000_i1058" DrawAspect="Content" ObjectID="_1775598324" r:id="rId7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601" w:name="_Toc160649759"/>
      <w:bookmarkStart w:id="602" w:name="_Toc164927960"/>
      <w:r w:rsidRPr="00D3062E">
        <w:t>5.7.2.5</w:t>
      </w:r>
      <w:r w:rsidRPr="00D3062E">
        <w:tab/>
      </w:r>
      <w:r w:rsidRPr="00D3062E">
        <w:rPr>
          <w:lang w:val="en-US"/>
        </w:rPr>
        <w:t>NSCE_PerfMonitoring</w:t>
      </w:r>
      <w:r w:rsidRPr="00D3062E">
        <w:t>_</w:t>
      </w:r>
      <w:r w:rsidRPr="00D3062E">
        <w:rPr>
          <w:lang w:val="en-US"/>
        </w:rPr>
        <w:t>Request</w:t>
      </w:r>
      <w:bookmarkEnd w:id="595"/>
      <w:bookmarkEnd w:id="596"/>
      <w:bookmarkEnd w:id="597"/>
      <w:bookmarkEnd w:id="598"/>
      <w:bookmarkEnd w:id="599"/>
      <w:bookmarkEnd w:id="600"/>
      <w:bookmarkEnd w:id="601"/>
      <w:bookmarkEnd w:id="602"/>
    </w:p>
    <w:p w14:paraId="70838E92" w14:textId="77777777" w:rsidR="009A4BE1" w:rsidRPr="00D3062E" w:rsidRDefault="009A4BE1" w:rsidP="009A4BE1">
      <w:pPr>
        <w:pStyle w:val="51"/>
      </w:pPr>
      <w:bookmarkStart w:id="603" w:name="_Toc151379188"/>
      <w:bookmarkStart w:id="604" w:name="_Toc151445370"/>
      <w:bookmarkStart w:id="605" w:name="_Toc151536528"/>
      <w:bookmarkStart w:id="606" w:name="_Toc157434528"/>
      <w:bookmarkStart w:id="607" w:name="_Toc157436243"/>
      <w:bookmarkStart w:id="608" w:name="_Toc157440083"/>
      <w:bookmarkStart w:id="609" w:name="_Toc160649760"/>
      <w:bookmarkStart w:id="610" w:name="_Toc164927961"/>
      <w:r w:rsidRPr="00D3062E">
        <w:t>5.7.2.5.1</w:t>
      </w:r>
      <w:r w:rsidRPr="00D3062E">
        <w:tab/>
        <w:t>General</w:t>
      </w:r>
      <w:bookmarkEnd w:id="603"/>
      <w:bookmarkEnd w:id="604"/>
      <w:bookmarkEnd w:id="605"/>
      <w:bookmarkEnd w:id="606"/>
      <w:bookmarkEnd w:id="607"/>
      <w:bookmarkEnd w:id="608"/>
      <w:bookmarkEnd w:id="609"/>
      <w:bookmarkEnd w:id="610"/>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611" w:name="_Toc151379189"/>
      <w:bookmarkStart w:id="612" w:name="_Toc151445371"/>
      <w:bookmarkStart w:id="613" w:name="_Toc151536529"/>
      <w:bookmarkStart w:id="614" w:name="_Toc157434529"/>
      <w:bookmarkStart w:id="615" w:name="_Toc157436244"/>
      <w:bookmarkStart w:id="616" w:name="_Toc157440084"/>
      <w:bookmarkStart w:id="617" w:name="_Toc160649761"/>
      <w:bookmarkStart w:id="618" w:name="_Toc164927962"/>
      <w:bookmarkStart w:id="619" w:name="_Toc157434530"/>
      <w:bookmarkStart w:id="620" w:name="_Toc157436245"/>
      <w:bookmarkStart w:id="621" w:name="_Toc157440085"/>
      <w:bookmarkStart w:id="622" w:name="_Toc45133689"/>
      <w:bookmarkStart w:id="623" w:name="_Toc129338935"/>
      <w:bookmarkStart w:id="624" w:name="_Toc36038419"/>
      <w:bookmarkStart w:id="625" w:name="_Toc28012461"/>
      <w:bookmarkStart w:id="626" w:name="_Toc51762443"/>
      <w:bookmarkStart w:id="627" w:name="_Toc59017015"/>
      <w:bookmarkStart w:id="628" w:name="_Toc138750223"/>
      <w:r w:rsidRPr="00D3062E">
        <w:t>5.7.2.5.2</w:t>
      </w:r>
      <w:r w:rsidRPr="00D3062E">
        <w:tab/>
      </w:r>
      <w:bookmarkEnd w:id="611"/>
      <w:bookmarkEnd w:id="612"/>
      <w:bookmarkEnd w:id="613"/>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614"/>
      <w:bookmarkEnd w:id="615"/>
      <w:bookmarkEnd w:id="616"/>
      <w:bookmarkEnd w:id="617"/>
      <w:bookmarkEnd w:id="618"/>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629" w:name="_MON_1766342903"/>
    <w:bookmarkEnd w:id="629"/>
    <w:p w14:paraId="33D283D7" w14:textId="77777777" w:rsidR="00D3062E" w:rsidRPr="00D3062E" w:rsidRDefault="00D3062E" w:rsidP="00D3062E">
      <w:pPr>
        <w:pStyle w:val="TH"/>
      </w:pPr>
      <w:r w:rsidRPr="00D3062E">
        <w:rPr>
          <w:noProof/>
        </w:rPr>
        <w:object w:dxaOrig="9620" w:dyaOrig="2508" w14:anchorId="774FB123">
          <v:shape id="_x0000_i1059" type="#_x0000_t75" alt="" style="width:478.35pt;height:127.65pt;mso-width-percent:0;mso-height-percent:0;mso-width-percent:0;mso-height-percent:0" o:ole="">
            <v:imagedata r:id="rId75" o:title=""/>
          </v:shape>
          <o:OLEObject Type="Embed" ProgID="Word.Document.8" ShapeID="_x0000_i1059" DrawAspect="Content" ObjectID="_1775598325" r:id="rId7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630" w:name="_Toc160649762"/>
      <w:bookmarkStart w:id="631" w:name="_Toc164927963"/>
      <w:r w:rsidRPr="00D3062E">
        <w:t>5.8</w:t>
      </w:r>
      <w:r w:rsidRPr="00D3062E">
        <w:tab/>
      </w:r>
      <w:r w:rsidRPr="00D3062E">
        <w:rPr>
          <w:lang w:val="en-US"/>
        </w:rPr>
        <w:t>NSCE_InfoCollection</w:t>
      </w:r>
      <w:bookmarkEnd w:id="619"/>
      <w:bookmarkEnd w:id="620"/>
      <w:bookmarkEnd w:id="621"/>
      <w:bookmarkEnd w:id="630"/>
      <w:bookmarkEnd w:id="631"/>
    </w:p>
    <w:p w14:paraId="202AF1DA" w14:textId="77777777" w:rsidR="004B0AE5" w:rsidRPr="00D3062E" w:rsidRDefault="004B0AE5" w:rsidP="004B0AE5">
      <w:pPr>
        <w:pStyle w:val="31"/>
      </w:pPr>
      <w:bookmarkStart w:id="632" w:name="_Toc157434531"/>
      <w:bookmarkStart w:id="633" w:name="_Toc157436246"/>
      <w:bookmarkStart w:id="634" w:name="_Toc157440086"/>
      <w:bookmarkStart w:id="635" w:name="_Toc160649763"/>
      <w:bookmarkStart w:id="636" w:name="_Toc164927964"/>
      <w:r w:rsidRPr="00D3062E">
        <w:t>5.8.1</w:t>
      </w:r>
      <w:r w:rsidRPr="00D3062E">
        <w:tab/>
        <w:t>Service Description</w:t>
      </w:r>
      <w:bookmarkEnd w:id="632"/>
      <w:bookmarkEnd w:id="633"/>
      <w:bookmarkEnd w:id="634"/>
      <w:bookmarkEnd w:id="635"/>
      <w:bookmarkEnd w:id="636"/>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637" w:name="_Toc157434532"/>
      <w:bookmarkStart w:id="638" w:name="_Toc157436247"/>
      <w:bookmarkStart w:id="639" w:name="_Toc157440087"/>
      <w:bookmarkStart w:id="640" w:name="_Toc160649764"/>
      <w:bookmarkStart w:id="641" w:name="_Toc164927965"/>
      <w:r w:rsidRPr="00D3062E">
        <w:t>5.8.2</w:t>
      </w:r>
      <w:r w:rsidRPr="00D3062E">
        <w:tab/>
        <w:t>Service Operations</w:t>
      </w:r>
      <w:bookmarkEnd w:id="637"/>
      <w:bookmarkEnd w:id="638"/>
      <w:bookmarkEnd w:id="639"/>
      <w:bookmarkEnd w:id="640"/>
      <w:bookmarkEnd w:id="641"/>
    </w:p>
    <w:p w14:paraId="04D770C1" w14:textId="77777777" w:rsidR="004B0AE5" w:rsidRPr="00D3062E" w:rsidRDefault="004B0AE5" w:rsidP="004B0AE5">
      <w:pPr>
        <w:pStyle w:val="41"/>
      </w:pPr>
      <w:bookmarkStart w:id="642" w:name="_Toc157434533"/>
      <w:bookmarkStart w:id="643" w:name="_Toc157436248"/>
      <w:bookmarkStart w:id="644" w:name="_Toc157440088"/>
      <w:bookmarkStart w:id="645" w:name="_Toc160649765"/>
      <w:bookmarkStart w:id="646" w:name="_Toc164927966"/>
      <w:r w:rsidRPr="00D3062E">
        <w:t>5.8.2.1</w:t>
      </w:r>
      <w:r w:rsidRPr="00D3062E">
        <w:tab/>
        <w:t>Introduction</w:t>
      </w:r>
      <w:bookmarkEnd w:id="642"/>
      <w:bookmarkEnd w:id="643"/>
      <w:bookmarkEnd w:id="644"/>
      <w:bookmarkEnd w:id="645"/>
      <w:bookmarkEnd w:id="646"/>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647" w:name="_Toc157434534"/>
      <w:bookmarkStart w:id="648" w:name="_Toc157436249"/>
      <w:bookmarkStart w:id="649" w:name="_Toc157440089"/>
      <w:bookmarkStart w:id="650" w:name="_Toc160649766"/>
      <w:bookmarkStart w:id="651" w:name="_Toc164927967"/>
      <w:r w:rsidRPr="00D3062E">
        <w:t>5.8.2.2</w:t>
      </w:r>
      <w:r w:rsidRPr="00D3062E">
        <w:tab/>
        <w:t>NSCE_InfoCollection_S</w:t>
      </w:r>
      <w:r w:rsidRPr="00D3062E">
        <w:rPr>
          <w:rFonts w:hint="eastAsia"/>
          <w:lang w:eastAsia="zh-CN"/>
        </w:rPr>
        <w:t>ub</w:t>
      </w:r>
      <w:r w:rsidRPr="00D3062E">
        <w:t>scribe</w:t>
      </w:r>
      <w:bookmarkEnd w:id="647"/>
      <w:bookmarkEnd w:id="648"/>
      <w:bookmarkEnd w:id="649"/>
      <w:bookmarkEnd w:id="650"/>
      <w:bookmarkEnd w:id="651"/>
    </w:p>
    <w:p w14:paraId="2523EDD6" w14:textId="77777777" w:rsidR="004B0AE5" w:rsidRPr="00D3062E" w:rsidRDefault="004B0AE5" w:rsidP="004B0AE5">
      <w:pPr>
        <w:pStyle w:val="51"/>
      </w:pPr>
      <w:bookmarkStart w:id="652" w:name="_Toc157434535"/>
      <w:bookmarkStart w:id="653" w:name="_Toc157436250"/>
      <w:bookmarkStart w:id="654" w:name="_Toc157440090"/>
      <w:bookmarkStart w:id="655" w:name="_Toc160649767"/>
      <w:bookmarkStart w:id="656" w:name="_Toc164927968"/>
      <w:r w:rsidRPr="00D3062E">
        <w:t>5.8.2.2.1</w:t>
      </w:r>
      <w:r w:rsidRPr="00D3062E">
        <w:tab/>
        <w:t>General</w:t>
      </w:r>
      <w:bookmarkEnd w:id="652"/>
      <w:bookmarkEnd w:id="653"/>
      <w:bookmarkEnd w:id="654"/>
      <w:bookmarkEnd w:id="655"/>
      <w:bookmarkEnd w:id="656"/>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657" w:name="_Toc157434536"/>
      <w:bookmarkStart w:id="658" w:name="_Toc157436251"/>
      <w:bookmarkStart w:id="659" w:name="_Toc157440091"/>
      <w:bookmarkStart w:id="660" w:name="_Toc160649768"/>
      <w:bookmarkStart w:id="661" w:name="_Toc164927969"/>
      <w:r w:rsidRPr="00D3062E">
        <w:t>5.8.2.2.2</w:t>
      </w:r>
      <w:r w:rsidRPr="00D3062E">
        <w:tab/>
        <w:t>Information Collection Subscription Creation</w:t>
      </w:r>
      <w:bookmarkEnd w:id="657"/>
      <w:bookmarkEnd w:id="658"/>
      <w:bookmarkEnd w:id="659"/>
      <w:bookmarkEnd w:id="660"/>
      <w:bookmarkEnd w:id="66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662" w:name="_Toc157434537"/>
      <w:bookmarkStart w:id="663" w:name="_Toc157436252"/>
      <w:bookmarkStart w:id="664" w:name="_Toc157440092"/>
      <w:bookmarkStart w:id="665" w:name="_Toc160649769"/>
      <w:bookmarkStart w:id="666" w:name="_Toc164927970"/>
      <w:r w:rsidRPr="00D3062E">
        <w:t>5.8.2.2.3</w:t>
      </w:r>
      <w:r w:rsidRPr="00D3062E">
        <w:tab/>
        <w:t>Information Collection Subscription Update</w:t>
      </w:r>
      <w:bookmarkEnd w:id="662"/>
      <w:bookmarkEnd w:id="663"/>
      <w:bookmarkEnd w:id="664"/>
      <w:bookmarkEnd w:id="665"/>
      <w:bookmarkEnd w:id="666"/>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xmlns:oel="http://schemas.microsoft.com/office/2019/extlst">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667" w:name="_Toc157434538"/>
      <w:bookmarkStart w:id="668" w:name="_Toc157436253"/>
      <w:bookmarkStart w:id="669" w:name="_Toc157440093"/>
      <w:bookmarkStart w:id="670" w:name="_Toc160649770"/>
      <w:bookmarkStart w:id="671" w:name="_Toc164927971"/>
      <w:r w:rsidRPr="00D3062E">
        <w:t>5.8.2.2.4</w:t>
      </w:r>
      <w:r w:rsidRPr="00D3062E">
        <w:tab/>
        <w:t>Information Collection Subscription Deletion</w:t>
      </w:r>
      <w:bookmarkEnd w:id="667"/>
      <w:bookmarkEnd w:id="668"/>
      <w:bookmarkEnd w:id="669"/>
      <w:bookmarkEnd w:id="670"/>
      <w:bookmarkEnd w:id="671"/>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672" w:name="_Toc157434539"/>
      <w:bookmarkStart w:id="673" w:name="_Toc157436254"/>
      <w:bookmarkStart w:id="674" w:name="_Toc157440094"/>
      <w:bookmarkStart w:id="675" w:name="_Toc160649771"/>
      <w:bookmarkStart w:id="676" w:name="_Toc164927972"/>
      <w:r w:rsidRPr="00D3062E">
        <w:t>5.8.2.3</w:t>
      </w:r>
      <w:r w:rsidRPr="00D3062E">
        <w:tab/>
        <w:t>NSCE_InfoCollection_Notify</w:t>
      </w:r>
      <w:bookmarkEnd w:id="672"/>
      <w:bookmarkEnd w:id="673"/>
      <w:bookmarkEnd w:id="674"/>
      <w:bookmarkEnd w:id="675"/>
      <w:bookmarkEnd w:id="676"/>
    </w:p>
    <w:p w14:paraId="215A6D9D" w14:textId="77777777" w:rsidR="004B0AE5" w:rsidRPr="00D3062E" w:rsidRDefault="004B0AE5" w:rsidP="004B0AE5">
      <w:pPr>
        <w:pStyle w:val="51"/>
      </w:pPr>
      <w:bookmarkStart w:id="677" w:name="_Toc157434540"/>
      <w:bookmarkStart w:id="678" w:name="_Toc157436255"/>
      <w:bookmarkStart w:id="679" w:name="_Toc157440095"/>
      <w:bookmarkStart w:id="680" w:name="_Toc160649772"/>
      <w:bookmarkStart w:id="681" w:name="_Toc164927973"/>
      <w:r w:rsidRPr="00D3062E">
        <w:t>5.8.2.3.1</w:t>
      </w:r>
      <w:r w:rsidRPr="00D3062E">
        <w:tab/>
        <w:t>General</w:t>
      </w:r>
      <w:bookmarkEnd w:id="677"/>
      <w:bookmarkEnd w:id="678"/>
      <w:bookmarkEnd w:id="679"/>
      <w:bookmarkEnd w:id="680"/>
      <w:bookmarkEnd w:id="681"/>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682" w:name="_Toc157434541"/>
      <w:bookmarkStart w:id="683" w:name="_Toc157436256"/>
      <w:bookmarkStart w:id="684" w:name="_Toc157440096"/>
      <w:bookmarkStart w:id="685" w:name="_Toc160649773"/>
      <w:bookmarkStart w:id="686" w:name="_Toc164927974"/>
      <w:r w:rsidRPr="00D3062E">
        <w:t>5.8.2.3.2</w:t>
      </w:r>
      <w:r w:rsidRPr="00D3062E">
        <w:tab/>
        <w:t>Information Collection Notification</w:t>
      </w:r>
      <w:bookmarkEnd w:id="682"/>
      <w:bookmarkEnd w:id="683"/>
      <w:bookmarkEnd w:id="684"/>
      <w:bookmarkEnd w:id="685"/>
      <w:bookmarkEnd w:id="686"/>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622"/>
    <w:bookmarkEnd w:id="623"/>
    <w:bookmarkEnd w:id="624"/>
    <w:bookmarkEnd w:id="625"/>
    <w:bookmarkEnd w:id="626"/>
    <w:bookmarkEnd w:id="627"/>
    <w:bookmarkEnd w:id="628"/>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687" w:name="_Toc160649774"/>
      <w:bookmarkStart w:id="688" w:name="_Toc164927975"/>
      <w:bookmarkStart w:id="689" w:name="_Toc157434542"/>
      <w:bookmarkStart w:id="690" w:name="_Toc157436257"/>
      <w:bookmarkStart w:id="691" w:name="_Toc157440097"/>
      <w:r w:rsidRPr="00D3062E">
        <w:t>5.</w:t>
      </w:r>
      <w:r>
        <w:t>9</w:t>
      </w:r>
      <w:r w:rsidRPr="00D3062E">
        <w:tab/>
      </w:r>
      <w:r w:rsidR="00E804B9" w:rsidRPr="00D3062E">
        <w:t>NSCE_ServiceContinuity</w:t>
      </w:r>
      <w:bookmarkEnd w:id="687"/>
      <w:bookmarkEnd w:id="688"/>
    </w:p>
    <w:p w14:paraId="7E03EDA7" w14:textId="77777777" w:rsidR="00B110B4" w:rsidRPr="00D3062E" w:rsidRDefault="00B110B4" w:rsidP="00B110B4">
      <w:pPr>
        <w:pStyle w:val="31"/>
      </w:pPr>
      <w:bookmarkStart w:id="692" w:name="_Toc164927976"/>
      <w:r w:rsidRPr="00D3062E">
        <w:t>5.</w:t>
      </w:r>
      <w:r>
        <w:t>9.</w:t>
      </w:r>
      <w:r w:rsidRPr="00D3062E">
        <w:t>1</w:t>
      </w:r>
      <w:r w:rsidRPr="00D3062E">
        <w:tab/>
        <w:t>Service Description</w:t>
      </w:r>
      <w:bookmarkEnd w:id="692"/>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693" w:name="_Toc164927977"/>
      <w:r w:rsidRPr="00D3062E">
        <w:t>5.</w:t>
      </w:r>
      <w:r>
        <w:t>9.</w:t>
      </w:r>
      <w:r w:rsidRPr="00D3062E">
        <w:t>2</w:t>
      </w:r>
      <w:r w:rsidRPr="00D3062E">
        <w:tab/>
        <w:t>Service Operations</w:t>
      </w:r>
      <w:bookmarkEnd w:id="693"/>
    </w:p>
    <w:p w14:paraId="4F4D638F" w14:textId="77777777" w:rsidR="00B110B4" w:rsidRPr="00D3062E" w:rsidRDefault="00B110B4" w:rsidP="00B110B4">
      <w:pPr>
        <w:pStyle w:val="41"/>
      </w:pPr>
      <w:bookmarkStart w:id="694" w:name="_Toc164927978"/>
      <w:r w:rsidRPr="00D3062E">
        <w:t>5.</w:t>
      </w:r>
      <w:r>
        <w:t>9.</w:t>
      </w:r>
      <w:r w:rsidRPr="00D3062E">
        <w:t>2.1</w:t>
      </w:r>
      <w:r w:rsidRPr="00D3062E">
        <w:tab/>
        <w:t>Introduction</w:t>
      </w:r>
      <w:bookmarkEnd w:id="694"/>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695" w:name="_Toc164927979"/>
      <w:r w:rsidRPr="00D3062E">
        <w:t>5.</w:t>
      </w:r>
      <w:r>
        <w:t>9.</w:t>
      </w:r>
      <w:r w:rsidRPr="00D3062E">
        <w:t>2.2</w:t>
      </w:r>
      <w:r w:rsidRPr="00D3062E">
        <w:tab/>
        <w:t>NSCE_</w:t>
      </w:r>
      <w:r>
        <w:t>ServiceContinuity</w:t>
      </w:r>
      <w:r w:rsidRPr="00D3062E">
        <w:t>_</w:t>
      </w:r>
      <w:r w:rsidRPr="00D3062E">
        <w:rPr>
          <w:lang w:val="en-US"/>
        </w:rPr>
        <w:t>Request</w:t>
      </w:r>
      <w:bookmarkEnd w:id="695"/>
    </w:p>
    <w:p w14:paraId="4B279475" w14:textId="77777777" w:rsidR="00B110B4" w:rsidRPr="00D3062E" w:rsidRDefault="00B110B4" w:rsidP="00B110B4">
      <w:pPr>
        <w:pStyle w:val="51"/>
      </w:pPr>
      <w:bookmarkStart w:id="696" w:name="_Toc164927980"/>
      <w:r w:rsidRPr="00D3062E">
        <w:t>5.</w:t>
      </w:r>
      <w:r>
        <w:t>9.</w:t>
      </w:r>
      <w:r w:rsidRPr="00D3062E">
        <w:t>2.2.1</w:t>
      </w:r>
      <w:r w:rsidRPr="00D3062E">
        <w:tab/>
        <w:t>General</w:t>
      </w:r>
      <w:bookmarkEnd w:id="696"/>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697" w:name="_Toc164927981"/>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697"/>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698" w:name="_MON_1774093900"/>
    <w:bookmarkEnd w:id="698"/>
    <w:p w14:paraId="633745D3" w14:textId="77777777" w:rsidR="00B110B4" w:rsidRPr="00D3062E" w:rsidRDefault="00B110B4" w:rsidP="00B110B4">
      <w:pPr>
        <w:pStyle w:val="TH"/>
      </w:pPr>
      <w:r w:rsidRPr="00D3062E">
        <w:rPr>
          <w:noProof/>
        </w:rPr>
        <w:object w:dxaOrig="9620" w:dyaOrig="2508" w14:anchorId="6FF0A4F7">
          <v:shape id="_x0000_i1060" type="#_x0000_t75" alt="" style="width:481.1pt;height:124.9pt" o:ole="">
            <v:imagedata r:id="rId77" o:title=""/>
          </v:shape>
          <o:OLEObject Type="Embed" ProgID="Word.Document.8" ShapeID="_x0000_i1060" DrawAspect="Content" ObjectID="_1775598326" r:id="rId7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699" w:name="_Toc164927982"/>
      <w:r w:rsidRPr="00D3062E">
        <w:t>5.</w:t>
      </w:r>
      <w:r>
        <w:t>9.</w:t>
      </w:r>
      <w:r w:rsidRPr="00D3062E">
        <w:t>2.3</w:t>
      </w:r>
      <w:r w:rsidRPr="00D3062E">
        <w:tab/>
        <w:t>NSCE_</w:t>
      </w:r>
      <w:r>
        <w:t>ServiceContinuity</w:t>
      </w:r>
      <w:r w:rsidRPr="00D3062E">
        <w:t>_Notify</w:t>
      </w:r>
      <w:bookmarkEnd w:id="699"/>
    </w:p>
    <w:p w14:paraId="057DCC5A" w14:textId="77777777" w:rsidR="00B110B4" w:rsidRPr="00D3062E" w:rsidRDefault="00B110B4" w:rsidP="00B110B4">
      <w:pPr>
        <w:pStyle w:val="51"/>
      </w:pPr>
      <w:bookmarkStart w:id="700" w:name="_Toc164927983"/>
      <w:r w:rsidRPr="00D3062E">
        <w:t>5.</w:t>
      </w:r>
      <w:r>
        <w:t>9.</w:t>
      </w:r>
      <w:r w:rsidRPr="00D3062E">
        <w:t>2.3.1</w:t>
      </w:r>
      <w:r w:rsidRPr="00D3062E">
        <w:tab/>
        <w:t>General</w:t>
      </w:r>
      <w:bookmarkEnd w:id="700"/>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701" w:name="_Toc164927984"/>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701"/>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1" type="#_x0000_t75" alt="" style="width:481.1pt;height:136.9pt" o:ole="">
            <v:imagedata r:id="rId79" o:title=""/>
          </v:shape>
          <o:OLEObject Type="Embed" ProgID="Word.Document.8" ShapeID="_x0000_i1061" DrawAspect="Content" ObjectID="_1775598327" r:id="rId8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702" w:name="_Toc164927985"/>
      <w:r w:rsidRPr="00D3062E">
        <w:t>5.</w:t>
      </w:r>
      <w:r>
        <w:t>9.</w:t>
      </w:r>
      <w:r w:rsidRPr="00D3062E">
        <w:t>2.</w:t>
      </w:r>
      <w:r>
        <w:t>4</w:t>
      </w:r>
      <w:r w:rsidRPr="00D3062E">
        <w:tab/>
        <w:t>NSCE_</w:t>
      </w:r>
      <w:r>
        <w:t>ServiceContinuity</w:t>
      </w:r>
      <w:r w:rsidRPr="00D3062E">
        <w:t>_</w:t>
      </w:r>
      <w:r>
        <w:rPr>
          <w:lang w:val="en-US"/>
        </w:rPr>
        <w:t>N</w:t>
      </w:r>
      <w:r>
        <w:t>egotiate</w:t>
      </w:r>
      <w:bookmarkEnd w:id="702"/>
    </w:p>
    <w:p w14:paraId="49207C1F" w14:textId="77777777" w:rsidR="00B110B4" w:rsidRPr="00D3062E" w:rsidRDefault="00B110B4" w:rsidP="00B110B4">
      <w:pPr>
        <w:pStyle w:val="51"/>
      </w:pPr>
      <w:bookmarkStart w:id="703" w:name="_Toc164927986"/>
      <w:r w:rsidRPr="00D3062E">
        <w:t>5.</w:t>
      </w:r>
      <w:r>
        <w:t>9.</w:t>
      </w:r>
      <w:r w:rsidRPr="00D3062E">
        <w:t>2.</w:t>
      </w:r>
      <w:r>
        <w:t>4</w:t>
      </w:r>
      <w:r w:rsidRPr="00D3062E">
        <w:t>.1</w:t>
      </w:r>
      <w:r w:rsidRPr="00D3062E">
        <w:tab/>
        <w:t>General</w:t>
      </w:r>
      <w:bookmarkEnd w:id="703"/>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704" w:name="_Toc164927987"/>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704"/>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705" w:name="_MON_1774094411"/>
    <w:bookmarkEnd w:id="705"/>
    <w:p w14:paraId="2ACB46A5" w14:textId="77777777" w:rsidR="00B110B4" w:rsidRPr="00D3062E" w:rsidRDefault="00B110B4" w:rsidP="00B110B4">
      <w:pPr>
        <w:pStyle w:val="TH"/>
      </w:pPr>
      <w:r w:rsidRPr="00D3062E">
        <w:rPr>
          <w:noProof/>
        </w:rPr>
        <w:object w:dxaOrig="9620" w:dyaOrig="2508" w14:anchorId="4DDEAB18">
          <v:shape id="_x0000_i1062" type="#_x0000_t75" alt="" style="width:481.1pt;height:124.9pt" o:ole="">
            <v:imagedata r:id="rId81" o:title=""/>
          </v:shape>
          <o:OLEObject Type="Embed" ProgID="Word.Document.8" ShapeID="_x0000_i1062" DrawAspect="Content" ObjectID="_1775598328" r:id="rId8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706" w:name="_Toc164927988"/>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706"/>
    </w:p>
    <w:p w14:paraId="7C526716" w14:textId="77777777" w:rsidR="00B110B4" w:rsidRPr="00D3062E" w:rsidRDefault="00B110B4" w:rsidP="00B110B4">
      <w:pPr>
        <w:pStyle w:val="51"/>
      </w:pPr>
      <w:bookmarkStart w:id="707" w:name="_Toc164927989"/>
      <w:r w:rsidRPr="00D3062E">
        <w:t>5.</w:t>
      </w:r>
      <w:r>
        <w:t>9.</w:t>
      </w:r>
      <w:r w:rsidRPr="00D3062E">
        <w:t>2.</w:t>
      </w:r>
      <w:r>
        <w:t>5</w:t>
      </w:r>
      <w:r w:rsidRPr="00D3062E">
        <w:t>.1</w:t>
      </w:r>
      <w:r w:rsidRPr="00D3062E">
        <w:tab/>
        <w:t>General</w:t>
      </w:r>
      <w:bookmarkEnd w:id="70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708" w:name="_Toc164927990"/>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708"/>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709" w:name="_MON_1774094594"/>
    <w:bookmarkEnd w:id="709"/>
    <w:p w14:paraId="24D67299" w14:textId="77777777" w:rsidR="00B110B4" w:rsidRPr="00D3062E" w:rsidRDefault="00B110B4" w:rsidP="00B110B4">
      <w:pPr>
        <w:pStyle w:val="TH"/>
      </w:pPr>
      <w:r w:rsidRPr="00D3062E">
        <w:rPr>
          <w:noProof/>
        </w:rPr>
        <w:object w:dxaOrig="9620" w:dyaOrig="2749" w14:anchorId="725690F5">
          <v:shape id="_x0000_i1063" type="#_x0000_t75" alt="" style="width:481.1pt;height:136.9pt" o:ole="">
            <v:imagedata r:id="rId83" o:title=""/>
          </v:shape>
          <o:OLEObject Type="Embed" ProgID="Word.Document.8" ShapeID="_x0000_i1063" DrawAspect="Content" ObjectID="_1775598329" r:id="rId8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710" w:name="_Toc160649775"/>
      <w:bookmarkStart w:id="711" w:name="_Toc164927991"/>
      <w:r w:rsidRPr="00D3062E">
        <w:t>5.10</w:t>
      </w:r>
      <w:r w:rsidRPr="00D3062E">
        <w:tab/>
      </w:r>
      <w:r w:rsidRPr="00D3062E">
        <w:rPr>
          <w:lang w:val="en-US"/>
        </w:rPr>
        <w:t>NSCE_</w:t>
      </w:r>
      <w:r w:rsidRPr="00D3062E">
        <w:t>MultiSlicesOptimization</w:t>
      </w:r>
      <w:bookmarkEnd w:id="710"/>
      <w:bookmarkEnd w:id="711"/>
    </w:p>
    <w:p w14:paraId="775D683A" w14:textId="77777777" w:rsidR="00311EA5" w:rsidRPr="00D3062E" w:rsidRDefault="00311EA5" w:rsidP="00311EA5">
      <w:pPr>
        <w:pStyle w:val="31"/>
        <w:rPr>
          <w:lang w:val="en-US" w:eastAsia="zh-CN"/>
        </w:rPr>
      </w:pPr>
      <w:bookmarkStart w:id="712" w:name="_Toc160649776"/>
      <w:bookmarkStart w:id="713" w:name="_Toc164927992"/>
      <w:r w:rsidRPr="00D3062E">
        <w:t>5.10.1</w:t>
      </w:r>
      <w:r w:rsidRPr="00D3062E">
        <w:tab/>
        <w:t>Service Description</w:t>
      </w:r>
      <w:bookmarkEnd w:id="712"/>
      <w:bookmarkEnd w:id="713"/>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714" w:name="_Toc160649777"/>
      <w:bookmarkStart w:id="715" w:name="_Toc164927993"/>
      <w:r w:rsidRPr="00D3062E">
        <w:t>5.10.2</w:t>
      </w:r>
      <w:r w:rsidRPr="00D3062E">
        <w:tab/>
        <w:t>Service Operations</w:t>
      </w:r>
      <w:bookmarkEnd w:id="714"/>
      <w:bookmarkEnd w:id="715"/>
    </w:p>
    <w:p w14:paraId="139B18A0" w14:textId="77777777" w:rsidR="00311EA5" w:rsidRPr="00D3062E" w:rsidRDefault="00311EA5" w:rsidP="00311EA5">
      <w:pPr>
        <w:pStyle w:val="41"/>
      </w:pPr>
      <w:bookmarkStart w:id="716" w:name="_Toc160649778"/>
      <w:bookmarkStart w:id="717" w:name="_Toc164927994"/>
      <w:r w:rsidRPr="00D3062E">
        <w:t>5.10.2.1</w:t>
      </w:r>
      <w:r w:rsidRPr="00D3062E">
        <w:tab/>
        <w:t>Introduction</w:t>
      </w:r>
      <w:bookmarkEnd w:id="716"/>
      <w:bookmarkEnd w:id="717"/>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718" w:name="_Toc160649779"/>
      <w:bookmarkStart w:id="719" w:name="_Toc164927995"/>
      <w:r w:rsidRPr="00D3062E">
        <w:t>5.10.2.2</w:t>
      </w:r>
      <w:r w:rsidRPr="00D3062E">
        <w:tab/>
        <w:t>NSCE_MultiSlicesOptimization_Request</w:t>
      </w:r>
      <w:bookmarkEnd w:id="718"/>
      <w:bookmarkEnd w:id="719"/>
    </w:p>
    <w:p w14:paraId="4AE00B24" w14:textId="77777777" w:rsidR="00311EA5" w:rsidRPr="00D3062E" w:rsidRDefault="00311EA5" w:rsidP="00311EA5">
      <w:pPr>
        <w:pStyle w:val="51"/>
      </w:pPr>
      <w:bookmarkStart w:id="720" w:name="_Toc160649780"/>
      <w:bookmarkStart w:id="721" w:name="_Toc164927996"/>
      <w:r w:rsidRPr="00D3062E">
        <w:t>5.10.2.2.1</w:t>
      </w:r>
      <w:r w:rsidRPr="00D3062E">
        <w:tab/>
        <w:t>General</w:t>
      </w:r>
      <w:bookmarkEnd w:id="720"/>
      <w:bookmarkEnd w:id="721"/>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722" w:name="_Toc160649781"/>
      <w:bookmarkStart w:id="723" w:name="_Toc164927997"/>
      <w:r w:rsidRPr="00D3062E">
        <w:t>5.10.2.2.2</w:t>
      </w:r>
      <w:r w:rsidRPr="00D3062E">
        <w:tab/>
        <w:t>Multiple Slices Optimization Request</w:t>
      </w:r>
      <w:bookmarkEnd w:id="722"/>
      <w:bookmarkEnd w:id="723"/>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4" type="#_x0000_t75" alt="" style="width:479.45pt;height:124.9pt;mso-width-percent:0;mso-height-percent:0;mso-width-percent:0;mso-height-percent:0" o:ole="">
            <v:imagedata r:id="rId85" o:title=""/>
          </v:shape>
          <o:OLEObject Type="Embed" ProgID="Word.Document.8" ShapeID="_x0000_i1064" DrawAspect="Content" ObjectID="_1775598330" r:id="rId8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24" w:name="_Hlk159711933"/>
      <w:r w:rsidRPr="00D3062E">
        <w:rPr>
          <w:lang w:val="en-US" w:eastAsia="zh-CN"/>
        </w:rPr>
        <w:t xml:space="preserve">MultiSlicesOptReq </w:t>
      </w:r>
      <w:bookmarkEnd w:id="724"/>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25" w:name="_Toc160649782"/>
      <w:bookmarkStart w:id="726" w:name="_Toc164927998"/>
      <w:r w:rsidRPr="00D3062E">
        <w:t>5.11</w:t>
      </w:r>
      <w:r w:rsidRPr="00D3062E">
        <w:tab/>
      </w:r>
      <w:r w:rsidRPr="00D3062E">
        <w:rPr>
          <w:lang w:val="en-US"/>
        </w:rPr>
        <w:t>NSCE_NetworkSliceAdaptation</w:t>
      </w:r>
      <w:bookmarkEnd w:id="689"/>
      <w:bookmarkEnd w:id="690"/>
      <w:bookmarkEnd w:id="691"/>
      <w:bookmarkEnd w:id="725"/>
      <w:bookmarkEnd w:id="726"/>
    </w:p>
    <w:p w14:paraId="5A77A4E6" w14:textId="77777777" w:rsidR="00311EA5" w:rsidRPr="00D3062E" w:rsidRDefault="00311EA5" w:rsidP="00311EA5">
      <w:pPr>
        <w:pStyle w:val="31"/>
      </w:pPr>
      <w:bookmarkStart w:id="727" w:name="_Toc160649783"/>
      <w:bookmarkStart w:id="728" w:name="_Toc164927999"/>
      <w:bookmarkStart w:id="729" w:name="_Toc157434544"/>
      <w:bookmarkStart w:id="730" w:name="_Toc157436259"/>
      <w:bookmarkStart w:id="731" w:name="_Toc157440099"/>
      <w:r w:rsidRPr="00D3062E">
        <w:t>5.11.1</w:t>
      </w:r>
      <w:r w:rsidRPr="00D3062E">
        <w:tab/>
        <w:t>Service Description</w:t>
      </w:r>
      <w:bookmarkEnd w:id="727"/>
      <w:bookmarkEnd w:id="728"/>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32" w:name="_Toc160649784"/>
      <w:bookmarkStart w:id="733" w:name="_Toc164928000"/>
      <w:r w:rsidRPr="00D3062E">
        <w:t>5.11.2</w:t>
      </w:r>
      <w:r w:rsidRPr="00D3062E">
        <w:tab/>
        <w:t>Service Operations</w:t>
      </w:r>
      <w:bookmarkEnd w:id="732"/>
      <w:bookmarkEnd w:id="733"/>
    </w:p>
    <w:p w14:paraId="748FBE1B" w14:textId="77777777" w:rsidR="00311EA5" w:rsidRPr="00D3062E" w:rsidRDefault="00311EA5" w:rsidP="00311EA5">
      <w:pPr>
        <w:pStyle w:val="41"/>
      </w:pPr>
      <w:bookmarkStart w:id="734" w:name="_Toc160649785"/>
      <w:bookmarkStart w:id="735" w:name="_Toc164928001"/>
      <w:bookmarkStart w:id="736" w:name="_Toc157434545"/>
      <w:bookmarkStart w:id="737" w:name="_Toc157436260"/>
      <w:bookmarkStart w:id="738" w:name="_Toc157440100"/>
      <w:bookmarkEnd w:id="729"/>
      <w:bookmarkEnd w:id="730"/>
      <w:bookmarkEnd w:id="731"/>
      <w:r w:rsidRPr="00D3062E">
        <w:t>5.11.2.1</w:t>
      </w:r>
      <w:r w:rsidRPr="00D3062E">
        <w:tab/>
        <w:t>Introduction</w:t>
      </w:r>
      <w:bookmarkEnd w:id="734"/>
      <w:bookmarkEnd w:id="735"/>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39" w:name="_Toc160649786"/>
      <w:bookmarkStart w:id="740" w:name="_Toc164928002"/>
      <w:r w:rsidRPr="00D3062E">
        <w:t>5.11.2.2</w:t>
      </w:r>
      <w:r w:rsidRPr="00D3062E">
        <w:tab/>
        <w:t>Network_slice_adaptation</w:t>
      </w:r>
      <w:bookmarkEnd w:id="736"/>
      <w:bookmarkEnd w:id="737"/>
      <w:bookmarkEnd w:id="738"/>
      <w:bookmarkEnd w:id="739"/>
      <w:bookmarkEnd w:id="740"/>
    </w:p>
    <w:p w14:paraId="001B67EB" w14:textId="77777777" w:rsidR="009A4BE1" w:rsidRPr="00D3062E" w:rsidRDefault="009A4BE1" w:rsidP="009A4BE1">
      <w:pPr>
        <w:pStyle w:val="51"/>
      </w:pPr>
      <w:bookmarkStart w:id="741" w:name="_Toc157434546"/>
      <w:bookmarkStart w:id="742" w:name="_Toc157436261"/>
      <w:bookmarkStart w:id="743" w:name="_Toc157440101"/>
      <w:bookmarkStart w:id="744" w:name="_Toc160649787"/>
      <w:bookmarkStart w:id="745" w:name="_Toc164928003"/>
      <w:r w:rsidRPr="00D3062E">
        <w:t>5.11.2.2.1</w:t>
      </w:r>
      <w:r w:rsidRPr="00D3062E">
        <w:tab/>
        <w:t>General</w:t>
      </w:r>
      <w:bookmarkEnd w:id="741"/>
      <w:bookmarkEnd w:id="742"/>
      <w:bookmarkEnd w:id="743"/>
      <w:bookmarkEnd w:id="744"/>
      <w:bookmarkEnd w:id="745"/>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746" w:name="_Toc160649789"/>
      <w:bookmarkStart w:id="747" w:name="_Toc164928004"/>
      <w:r w:rsidRPr="00D3062E">
        <w:t>5.11.2.2.2</w:t>
      </w:r>
      <w:r w:rsidRPr="00D3062E">
        <w:tab/>
        <w:t>Network Slice Adaptation Request</w:t>
      </w:r>
      <w:bookmarkEnd w:id="746"/>
      <w:bookmarkEnd w:id="747"/>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65" type="#_x0000_t75" alt="" style="width:479.45pt;height:124.9pt;mso-width-percent:0;mso-height-percent:0;mso-width-percent:0;mso-height-percent:0" o:ole="">
            <v:imagedata r:id="rId87" o:title=""/>
          </v:shape>
          <o:OLEObject Type="Embed" ProgID="Word.Document.8" ShapeID="_x0000_i1065" DrawAspect="Content" ObjectID="_1775598331" r:id="rId8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48"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49" w:name="_Toc160649790"/>
      <w:bookmarkStart w:id="750" w:name="_Toc164928005"/>
      <w:bookmarkEnd w:id="748"/>
      <w:r w:rsidRPr="00D3062E">
        <w:t>5.11.2.3</w:t>
      </w:r>
      <w:r w:rsidRPr="00D3062E">
        <w:tab/>
      </w:r>
      <w:r w:rsidRPr="00D3062E">
        <w:rPr>
          <w:lang w:val="en-US"/>
        </w:rPr>
        <w:t>NSCE_NetworkSliceAdaptation_Notify</w:t>
      </w:r>
      <w:bookmarkEnd w:id="749"/>
      <w:bookmarkEnd w:id="750"/>
    </w:p>
    <w:p w14:paraId="62042703" w14:textId="77777777" w:rsidR="00311EA5" w:rsidRPr="00D3062E" w:rsidRDefault="00311EA5" w:rsidP="00311EA5">
      <w:pPr>
        <w:pStyle w:val="51"/>
      </w:pPr>
      <w:bookmarkStart w:id="751" w:name="_Toc160649791"/>
      <w:bookmarkStart w:id="752" w:name="_Toc164928006"/>
      <w:r w:rsidRPr="00D3062E">
        <w:t>5.11.2.3.1</w:t>
      </w:r>
      <w:r w:rsidRPr="00D3062E">
        <w:tab/>
        <w:t>General</w:t>
      </w:r>
      <w:bookmarkEnd w:id="751"/>
      <w:bookmarkEnd w:id="752"/>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53" w:name="_Toc160649792"/>
      <w:bookmarkStart w:id="754" w:name="_Toc164928007"/>
      <w:r w:rsidRPr="00D3062E">
        <w:t>5.11.2.3.2</w:t>
      </w:r>
      <w:r w:rsidRPr="00D3062E">
        <w:tab/>
        <w:t xml:space="preserve">Network Slice Adaptation Status </w:t>
      </w:r>
      <w:r w:rsidRPr="00D3062E">
        <w:rPr>
          <w:lang w:val="en-US"/>
        </w:rPr>
        <w:t>Notification</w:t>
      </w:r>
      <w:bookmarkEnd w:id="753"/>
      <w:bookmarkEnd w:id="754"/>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55" w:name="_MON_1768492208"/>
    <w:bookmarkEnd w:id="755"/>
    <w:p w14:paraId="02157066" w14:textId="77777777" w:rsidR="00311EA5" w:rsidRPr="00D3062E" w:rsidRDefault="00311EA5" w:rsidP="00311EA5">
      <w:pPr>
        <w:pStyle w:val="TF"/>
      </w:pPr>
      <w:r w:rsidRPr="00D3062E">
        <w:rPr>
          <w:noProof/>
        </w:rPr>
        <w:object w:dxaOrig="9620" w:dyaOrig="2749" w14:anchorId="4CA0D895">
          <v:shape id="_x0000_i1066" type="#_x0000_t75" alt="" style="width:479.45pt;height:136.9pt" o:ole="">
            <v:imagedata r:id="rId89" o:title=""/>
          </v:shape>
          <o:OLEObject Type="Embed" ProgID="Word.Document.8" ShapeID="_x0000_i1066" DrawAspect="Content" ObjectID="_1775598332" r:id="rId9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56" w:name="_Toc157434548"/>
      <w:bookmarkStart w:id="757" w:name="_Toc157436263"/>
      <w:bookmarkStart w:id="758" w:name="_Toc157440103"/>
      <w:bookmarkStart w:id="759" w:name="_Toc160649793"/>
      <w:bookmarkStart w:id="760" w:name="_Toc164928008"/>
      <w:r w:rsidRPr="00D3062E">
        <w:t>5.12</w:t>
      </w:r>
      <w:r w:rsidRPr="00D3062E">
        <w:tab/>
      </w:r>
      <w:r w:rsidRPr="00D3062E">
        <w:rPr>
          <w:lang w:val="en-US"/>
        </w:rPr>
        <w:t>NSCE_SliceCommService</w:t>
      </w:r>
      <w:bookmarkEnd w:id="756"/>
      <w:bookmarkEnd w:id="757"/>
      <w:bookmarkEnd w:id="758"/>
      <w:bookmarkEnd w:id="759"/>
      <w:bookmarkEnd w:id="760"/>
    </w:p>
    <w:p w14:paraId="2CD1A70F" w14:textId="77777777" w:rsidR="00091209" w:rsidRPr="00D3062E" w:rsidRDefault="00091209" w:rsidP="00091209">
      <w:pPr>
        <w:pStyle w:val="31"/>
      </w:pPr>
      <w:bookmarkStart w:id="761" w:name="_Toc157434549"/>
      <w:bookmarkStart w:id="762" w:name="_Toc157436264"/>
      <w:bookmarkStart w:id="763" w:name="_Toc157440104"/>
      <w:bookmarkStart w:id="764" w:name="_Toc160649794"/>
      <w:bookmarkStart w:id="765" w:name="_Toc164928009"/>
      <w:r w:rsidRPr="00D3062E">
        <w:t>5.12.1</w:t>
      </w:r>
      <w:r w:rsidRPr="00D3062E">
        <w:tab/>
        <w:t>Service Description</w:t>
      </w:r>
      <w:bookmarkEnd w:id="761"/>
      <w:bookmarkEnd w:id="762"/>
      <w:bookmarkEnd w:id="763"/>
      <w:bookmarkEnd w:id="764"/>
      <w:bookmarkEnd w:id="7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66" w:name="_Toc160649795"/>
      <w:bookmarkStart w:id="767" w:name="_Toc164928010"/>
      <w:bookmarkStart w:id="768" w:name="_Toc157434550"/>
      <w:bookmarkStart w:id="769" w:name="_Toc157436265"/>
      <w:bookmarkStart w:id="770" w:name="_Toc157440105"/>
      <w:r w:rsidRPr="00D3062E">
        <w:t>5.12.2</w:t>
      </w:r>
      <w:r w:rsidRPr="00D3062E">
        <w:tab/>
        <w:t>Service Operations</w:t>
      </w:r>
      <w:bookmarkEnd w:id="766"/>
      <w:bookmarkEnd w:id="767"/>
    </w:p>
    <w:p w14:paraId="724A3DEB" w14:textId="77777777" w:rsidR="00091209" w:rsidRPr="00D3062E" w:rsidRDefault="00091209" w:rsidP="00091209">
      <w:pPr>
        <w:pStyle w:val="41"/>
      </w:pPr>
      <w:bookmarkStart w:id="771" w:name="_Toc160649796"/>
      <w:bookmarkStart w:id="772" w:name="_Toc164928011"/>
      <w:r w:rsidRPr="00D3062E">
        <w:t>5.12.2.1</w:t>
      </w:r>
      <w:r w:rsidRPr="00D3062E">
        <w:tab/>
        <w:t>Introduction</w:t>
      </w:r>
      <w:bookmarkEnd w:id="768"/>
      <w:bookmarkEnd w:id="769"/>
      <w:bookmarkEnd w:id="770"/>
      <w:bookmarkEnd w:id="771"/>
      <w:bookmarkEnd w:id="772"/>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73" w:name="_Toc157434551"/>
      <w:bookmarkStart w:id="774" w:name="_Toc157436266"/>
      <w:bookmarkStart w:id="775" w:name="_Toc157440106"/>
      <w:bookmarkStart w:id="776" w:name="_Toc160649797"/>
      <w:bookmarkStart w:id="777" w:name="_Toc164928012"/>
      <w:r w:rsidRPr="00D3062E">
        <w:t>5.12.2.2</w:t>
      </w:r>
      <w:r w:rsidRPr="00D3062E">
        <w:tab/>
      </w:r>
      <w:r w:rsidRPr="00D3062E">
        <w:rPr>
          <w:lang w:val="en-US"/>
        </w:rPr>
        <w:t>NSCE_SliceCommService</w:t>
      </w:r>
      <w:r w:rsidRPr="00D3062E">
        <w:t>_Create</w:t>
      </w:r>
      <w:bookmarkEnd w:id="773"/>
      <w:bookmarkEnd w:id="774"/>
      <w:bookmarkEnd w:id="775"/>
      <w:bookmarkEnd w:id="776"/>
      <w:bookmarkEnd w:id="777"/>
    </w:p>
    <w:p w14:paraId="0C8FAE35" w14:textId="77777777" w:rsidR="00091209" w:rsidRPr="00D3062E" w:rsidRDefault="00091209" w:rsidP="00091209">
      <w:pPr>
        <w:pStyle w:val="51"/>
      </w:pPr>
      <w:bookmarkStart w:id="778" w:name="_Toc157434552"/>
      <w:bookmarkStart w:id="779" w:name="_Toc157436267"/>
      <w:bookmarkStart w:id="780" w:name="_Toc157440107"/>
      <w:bookmarkStart w:id="781" w:name="_Toc160649798"/>
      <w:bookmarkStart w:id="782" w:name="_Toc164928013"/>
      <w:r w:rsidRPr="00D3062E">
        <w:t>5.12.2.2.1</w:t>
      </w:r>
      <w:r w:rsidRPr="00D3062E">
        <w:tab/>
        <w:t>General</w:t>
      </w:r>
      <w:bookmarkEnd w:id="778"/>
      <w:bookmarkEnd w:id="779"/>
      <w:bookmarkEnd w:id="780"/>
      <w:bookmarkEnd w:id="781"/>
      <w:bookmarkEnd w:id="782"/>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83" w:name="_Toc157434553"/>
      <w:bookmarkStart w:id="784" w:name="_Toc157436268"/>
      <w:bookmarkStart w:id="785" w:name="_Toc157440108"/>
      <w:bookmarkStart w:id="786" w:name="_Toc160649799"/>
      <w:bookmarkStart w:id="787" w:name="_Toc164928014"/>
      <w:r w:rsidRPr="00D3062E">
        <w:t>5.12.2.2.2</w:t>
      </w:r>
      <w:r w:rsidRPr="00D3062E">
        <w:tab/>
        <w:t>Slice Related Communication Service Creation</w:t>
      </w:r>
      <w:bookmarkEnd w:id="783"/>
      <w:bookmarkEnd w:id="784"/>
      <w:bookmarkEnd w:id="785"/>
      <w:bookmarkEnd w:id="786"/>
      <w:bookmarkEnd w:id="787"/>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67" type="#_x0000_t75" alt="" style="width:478.35pt;height:126.55pt;mso-width-percent:0;mso-height-percent:0;mso-width-percent:0;mso-height-percent:0" o:ole="">
            <v:imagedata r:id="rId91" o:title=""/>
          </v:shape>
          <o:OLEObject Type="Embed" ProgID="Word.Document.8" ShapeID="_x0000_i1067" DrawAspect="Content" ObjectID="_1775598333" r:id="rId9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88" w:name="_Toc157434554"/>
      <w:bookmarkStart w:id="789" w:name="_Toc157436269"/>
      <w:bookmarkStart w:id="790" w:name="_Toc157440109"/>
      <w:bookmarkStart w:id="791" w:name="_Toc160649800"/>
      <w:bookmarkStart w:id="792" w:name="_Toc164928015"/>
      <w:r w:rsidRPr="00D3062E">
        <w:t>5.12.2.3</w:t>
      </w:r>
      <w:r w:rsidRPr="00D3062E">
        <w:tab/>
      </w:r>
      <w:r w:rsidRPr="00D3062E">
        <w:rPr>
          <w:lang w:val="en-US"/>
        </w:rPr>
        <w:t>NSCE_SliceCommService</w:t>
      </w:r>
      <w:r w:rsidRPr="00D3062E">
        <w:t>_Reconfigure</w:t>
      </w:r>
      <w:bookmarkEnd w:id="788"/>
      <w:bookmarkEnd w:id="789"/>
      <w:bookmarkEnd w:id="790"/>
      <w:bookmarkEnd w:id="791"/>
      <w:bookmarkEnd w:id="792"/>
    </w:p>
    <w:p w14:paraId="470B38DB" w14:textId="77777777" w:rsidR="00091209" w:rsidRPr="00D3062E" w:rsidRDefault="00091209" w:rsidP="00091209">
      <w:pPr>
        <w:pStyle w:val="51"/>
      </w:pPr>
      <w:bookmarkStart w:id="793" w:name="_Toc157434555"/>
      <w:bookmarkStart w:id="794" w:name="_Toc157436270"/>
      <w:bookmarkStart w:id="795" w:name="_Toc157440110"/>
      <w:bookmarkStart w:id="796" w:name="_Toc160649801"/>
      <w:bookmarkStart w:id="797" w:name="_Toc164928016"/>
      <w:r w:rsidRPr="00D3062E">
        <w:t>5.12.2.3.1</w:t>
      </w:r>
      <w:r w:rsidRPr="00D3062E">
        <w:tab/>
        <w:t>General</w:t>
      </w:r>
      <w:bookmarkEnd w:id="793"/>
      <w:bookmarkEnd w:id="794"/>
      <w:bookmarkEnd w:id="795"/>
      <w:bookmarkEnd w:id="796"/>
      <w:bookmarkEnd w:id="797"/>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98" w:name="_Toc160649802"/>
      <w:bookmarkStart w:id="799" w:name="_Toc164928017"/>
      <w:bookmarkStart w:id="800" w:name="_Toc157434557"/>
      <w:bookmarkStart w:id="801" w:name="_Toc157436272"/>
      <w:bookmarkStart w:id="802" w:name="_Toc157440112"/>
      <w:r w:rsidRPr="00D3062E">
        <w:t>5.12.2.3.2</w:t>
      </w:r>
      <w:r w:rsidRPr="00D3062E">
        <w:tab/>
        <w:t>Slice Related Communication Service Reconfiguration</w:t>
      </w:r>
      <w:bookmarkEnd w:id="798"/>
      <w:bookmarkEnd w:id="799"/>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68" type="#_x0000_t75" alt="" style="width:478.35pt;height:157.65pt;mso-width-percent:0;mso-height-percent:0;mso-width-percent:0;mso-height-percent:0" o:ole="">
            <v:imagedata r:id="rId93" o:title=""/>
          </v:shape>
          <o:OLEObject Type="Embed" ProgID="Word.Document.8" ShapeID="_x0000_i1068" DrawAspect="Content" ObjectID="_1775598334" r:id="rId9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803" w:name="_Toc160649803"/>
      <w:bookmarkStart w:id="804" w:name="_Toc164928018"/>
      <w:r w:rsidRPr="00D3062E">
        <w:t>5.12.2.4</w:t>
      </w:r>
      <w:r w:rsidRPr="00D3062E">
        <w:tab/>
      </w:r>
      <w:r w:rsidRPr="00D3062E">
        <w:rPr>
          <w:lang w:val="en-US"/>
        </w:rPr>
        <w:t>NSCE_SliceCommService</w:t>
      </w:r>
      <w:r w:rsidRPr="00D3062E">
        <w:t>_</w:t>
      </w:r>
      <w:r w:rsidRPr="00D3062E">
        <w:rPr>
          <w:lang w:val="en-US"/>
        </w:rPr>
        <w:t>Disengage</w:t>
      </w:r>
      <w:bookmarkEnd w:id="800"/>
      <w:bookmarkEnd w:id="801"/>
      <w:bookmarkEnd w:id="802"/>
      <w:bookmarkEnd w:id="803"/>
      <w:bookmarkEnd w:id="804"/>
    </w:p>
    <w:p w14:paraId="73D6F894" w14:textId="77777777" w:rsidR="00091209" w:rsidRPr="00D3062E" w:rsidRDefault="00091209" w:rsidP="00091209">
      <w:pPr>
        <w:pStyle w:val="51"/>
      </w:pPr>
      <w:bookmarkStart w:id="805" w:name="_Toc157434558"/>
      <w:bookmarkStart w:id="806" w:name="_Toc157436273"/>
      <w:bookmarkStart w:id="807" w:name="_Toc157440113"/>
      <w:bookmarkStart w:id="808" w:name="_Toc160649804"/>
      <w:bookmarkStart w:id="809" w:name="_Toc164928019"/>
      <w:r w:rsidRPr="00D3062E">
        <w:t>5.12.2.4.1</w:t>
      </w:r>
      <w:r w:rsidRPr="00D3062E">
        <w:tab/>
        <w:t>General</w:t>
      </w:r>
      <w:bookmarkEnd w:id="805"/>
      <w:bookmarkEnd w:id="806"/>
      <w:bookmarkEnd w:id="807"/>
      <w:bookmarkEnd w:id="808"/>
      <w:bookmarkEnd w:id="80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810" w:name="_Toc157434559"/>
      <w:bookmarkStart w:id="811" w:name="_Toc157436274"/>
      <w:bookmarkStart w:id="812" w:name="_Toc157440114"/>
      <w:bookmarkStart w:id="813" w:name="_Toc160649805"/>
      <w:bookmarkStart w:id="814" w:name="_Toc164928020"/>
      <w:bookmarkStart w:id="815" w:name="_Toc90661423"/>
      <w:bookmarkStart w:id="816" w:name="_Toc138754924"/>
      <w:bookmarkStart w:id="817" w:name="_Toc151885628"/>
      <w:bookmarkStart w:id="818" w:name="_Toc152075693"/>
      <w:bookmarkStart w:id="819" w:name="_Toc153793408"/>
      <w:bookmarkStart w:id="820" w:name="_Toc157434560"/>
      <w:bookmarkStart w:id="821" w:name="_Toc157436275"/>
      <w:bookmarkStart w:id="822" w:name="_Toc157440115"/>
      <w:r w:rsidRPr="00D3062E">
        <w:t>5.12.2.4.2</w:t>
      </w:r>
      <w:r w:rsidRPr="00D3062E">
        <w:tab/>
        <w:t xml:space="preserve">Slice Related Communication Service </w:t>
      </w:r>
      <w:r w:rsidRPr="00D3062E">
        <w:rPr>
          <w:lang w:val="en-US"/>
        </w:rPr>
        <w:t>Disengagement</w:t>
      </w:r>
      <w:bookmarkEnd w:id="810"/>
      <w:bookmarkEnd w:id="811"/>
      <w:bookmarkEnd w:id="812"/>
      <w:bookmarkEnd w:id="813"/>
      <w:bookmarkEnd w:id="814"/>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69" type="#_x0000_t75" alt="" style="width:478.35pt;height:127.65pt;mso-width-percent:0;mso-height-percent:0;mso-width-percent:0;mso-height-percent:0" o:ole="">
            <v:imagedata r:id="rId95" o:title=""/>
          </v:shape>
          <o:OLEObject Type="Embed" ProgID="Word.Document.8" ShapeID="_x0000_i1069" DrawAspect="Content" ObjectID="_1775598335" r:id="rId9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823" w:name="_Toc160649806"/>
      <w:bookmarkStart w:id="824" w:name="_Toc164928021"/>
      <w:r w:rsidRPr="00D3062E">
        <w:t>5.13</w:t>
      </w:r>
      <w:r w:rsidRPr="00D3062E">
        <w:tab/>
        <w:t>NSCE_InterPLMNContinuity</w:t>
      </w:r>
      <w:bookmarkEnd w:id="823"/>
      <w:bookmarkEnd w:id="824"/>
    </w:p>
    <w:p w14:paraId="261FFEE2" w14:textId="77777777" w:rsidR="00D3062E" w:rsidRPr="00D3062E" w:rsidRDefault="00D3062E" w:rsidP="00D3062E">
      <w:pPr>
        <w:pStyle w:val="31"/>
      </w:pPr>
      <w:bookmarkStart w:id="825" w:name="_Toc160649807"/>
      <w:bookmarkStart w:id="826" w:name="_Toc164928022"/>
      <w:r w:rsidRPr="00D3062E">
        <w:t>5.13.1</w:t>
      </w:r>
      <w:r w:rsidRPr="00D3062E">
        <w:tab/>
        <w:t>Service Description</w:t>
      </w:r>
      <w:bookmarkEnd w:id="825"/>
      <w:bookmarkEnd w:id="826"/>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827" w:name="_Toc160649808"/>
      <w:bookmarkStart w:id="828" w:name="_Toc164928023"/>
      <w:r w:rsidRPr="00D3062E">
        <w:t>5.13.2</w:t>
      </w:r>
      <w:r w:rsidRPr="00D3062E">
        <w:tab/>
        <w:t>Service Operations</w:t>
      </w:r>
      <w:bookmarkEnd w:id="827"/>
      <w:bookmarkEnd w:id="828"/>
    </w:p>
    <w:p w14:paraId="4EB851B9" w14:textId="77777777" w:rsidR="00D3062E" w:rsidRPr="00D3062E" w:rsidRDefault="00D3062E" w:rsidP="00D3062E">
      <w:pPr>
        <w:pStyle w:val="41"/>
      </w:pPr>
      <w:bookmarkStart w:id="829" w:name="_Toc160649809"/>
      <w:bookmarkStart w:id="830" w:name="_Toc164928024"/>
      <w:r w:rsidRPr="00D3062E">
        <w:t>5.13.2.1</w:t>
      </w:r>
      <w:r w:rsidRPr="00D3062E">
        <w:tab/>
        <w:t>Introduction</w:t>
      </w:r>
      <w:bookmarkEnd w:id="829"/>
      <w:bookmarkEnd w:id="830"/>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831" w:name="_Toc160649810"/>
      <w:bookmarkStart w:id="832" w:name="_Toc164928025"/>
      <w:r w:rsidRPr="00D3062E">
        <w:t>5.13.2.2</w:t>
      </w:r>
      <w:r w:rsidRPr="00D3062E">
        <w:tab/>
        <w:t>NSCE_InterPLMNContinuity_</w:t>
      </w:r>
      <w:r w:rsidRPr="00D3062E">
        <w:rPr>
          <w:lang w:val="en-US"/>
        </w:rPr>
        <w:t>Request</w:t>
      </w:r>
      <w:bookmarkEnd w:id="831"/>
      <w:bookmarkEnd w:id="832"/>
    </w:p>
    <w:p w14:paraId="0AEB8EBB" w14:textId="77777777" w:rsidR="00D3062E" w:rsidRPr="00D3062E" w:rsidRDefault="00D3062E" w:rsidP="00D3062E">
      <w:pPr>
        <w:pStyle w:val="51"/>
      </w:pPr>
      <w:bookmarkStart w:id="833" w:name="_Toc160649811"/>
      <w:bookmarkStart w:id="834" w:name="_Toc164928026"/>
      <w:r w:rsidRPr="00D3062E">
        <w:t>5.13.2.2.1</w:t>
      </w:r>
      <w:r w:rsidRPr="00D3062E">
        <w:tab/>
        <w:t>General</w:t>
      </w:r>
      <w:bookmarkEnd w:id="833"/>
      <w:bookmarkEnd w:id="834"/>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835" w:name="_Toc160649812"/>
      <w:bookmarkStart w:id="836" w:name="_Toc164928027"/>
      <w:r w:rsidRPr="00D3062E">
        <w:t>5.13.2.2.2</w:t>
      </w:r>
      <w:r w:rsidRPr="00D3062E">
        <w:tab/>
        <w:t>Inter-PLMN Application Service Continuity</w:t>
      </w:r>
      <w:r w:rsidRPr="00D3062E">
        <w:rPr>
          <w:rFonts w:cs="Courier New"/>
          <w:szCs w:val="16"/>
        </w:rPr>
        <w:t xml:space="preserve"> Request</w:t>
      </w:r>
      <w:bookmarkEnd w:id="835"/>
      <w:bookmarkEnd w:id="836"/>
    </w:p>
    <w:p w14:paraId="793FC7EB" w14:textId="27C1C2D2" w:rsidR="00B110B4" w:rsidRPr="00D3062E" w:rsidRDefault="00B110B4" w:rsidP="00B110B4">
      <w:bookmarkStart w:id="837"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0" type="#_x0000_t75" alt="" style="width:479.45pt;height:124.9pt" o:ole="">
            <v:imagedata r:id="rId97" o:title=""/>
          </v:shape>
          <o:OLEObject Type="Embed" ProgID="Word.Document.8" ShapeID="_x0000_i1070" DrawAspect="Content" ObjectID="_1775598336" r:id="rId9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838" w:name="_Toc164928028"/>
      <w:r w:rsidRPr="00D3062E">
        <w:t>5.13.2.3</w:t>
      </w:r>
      <w:r w:rsidRPr="00D3062E">
        <w:tab/>
        <w:t>NSCE_InterPLMNContinuity_Notify</w:t>
      </w:r>
      <w:bookmarkEnd w:id="837"/>
      <w:bookmarkEnd w:id="838"/>
    </w:p>
    <w:p w14:paraId="43743955" w14:textId="77777777" w:rsidR="00D3062E" w:rsidRPr="00D3062E" w:rsidRDefault="00D3062E" w:rsidP="00D3062E">
      <w:pPr>
        <w:pStyle w:val="51"/>
      </w:pPr>
      <w:bookmarkStart w:id="839" w:name="_Toc160649814"/>
      <w:bookmarkStart w:id="840" w:name="_Toc164928029"/>
      <w:r w:rsidRPr="00D3062E">
        <w:t>5.13.2.3.1</w:t>
      </w:r>
      <w:r w:rsidRPr="00D3062E">
        <w:tab/>
        <w:t>General</w:t>
      </w:r>
      <w:bookmarkEnd w:id="839"/>
      <w:bookmarkEnd w:id="84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841" w:name="_Toc160649815"/>
      <w:bookmarkStart w:id="842" w:name="_Toc164928030"/>
      <w:r w:rsidRPr="00D3062E">
        <w:t>5.13.2.3.2</w:t>
      </w:r>
      <w:r w:rsidRPr="00D3062E">
        <w:tab/>
      </w:r>
      <w:r w:rsidRPr="00D3062E">
        <w:rPr>
          <w:lang w:val="en-US"/>
        </w:rPr>
        <w:t>I</w:t>
      </w:r>
      <w:r w:rsidRPr="00D3062E">
        <w:t>nter-PLMN Service Continuity</w:t>
      </w:r>
      <w:r w:rsidRPr="00D3062E">
        <w:rPr>
          <w:lang w:val="en-US"/>
        </w:rPr>
        <w:t xml:space="preserve"> Notification</w:t>
      </w:r>
      <w:bookmarkEnd w:id="841"/>
      <w:bookmarkEnd w:id="842"/>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843" w:name="_MON_1769856199"/>
    <w:bookmarkEnd w:id="843"/>
    <w:p w14:paraId="3DE43E91" w14:textId="77777777" w:rsidR="00D3062E" w:rsidRPr="00D3062E" w:rsidRDefault="00D3062E" w:rsidP="00D3062E">
      <w:pPr>
        <w:pStyle w:val="TH"/>
      </w:pPr>
      <w:r w:rsidRPr="00D3062E">
        <w:rPr>
          <w:noProof/>
        </w:rPr>
        <w:object w:dxaOrig="9620" w:dyaOrig="2749" w14:anchorId="33A200BA">
          <v:shape id="_x0000_i1071" type="#_x0000_t75" alt="" style="width:479.45pt;height:138pt" o:ole="">
            <v:imagedata r:id="rId99" o:title=""/>
          </v:shape>
          <o:OLEObject Type="Embed" ProgID="Word.Document.8" ShapeID="_x0000_i1071" DrawAspect="Content" ObjectID="_1775598337" r:id="rId10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844" w:name="_Toc160649816"/>
      <w:bookmarkStart w:id="845" w:name="_Toc164928031"/>
      <w:r w:rsidRPr="00D3062E">
        <w:t>5.14</w:t>
      </w:r>
      <w:r w:rsidRPr="00D3062E">
        <w:tab/>
      </w:r>
      <w:bookmarkEnd w:id="815"/>
      <w:bookmarkEnd w:id="816"/>
      <w:bookmarkEnd w:id="817"/>
      <w:bookmarkEnd w:id="818"/>
      <w:bookmarkEnd w:id="819"/>
      <w:r w:rsidR="002E1025" w:rsidRPr="00D3062E">
        <w:t>NSCE_NSDiagnostics</w:t>
      </w:r>
      <w:bookmarkEnd w:id="820"/>
      <w:bookmarkEnd w:id="821"/>
      <w:bookmarkEnd w:id="822"/>
      <w:bookmarkEnd w:id="844"/>
      <w:bookmarkEnd w:id="845"/>
    </w:p>
    <w:p w14:paraId="1D90DEDC" w14:textId="77777777" w:rsidR="00FF7103" w:rsidRPr="00D3062E" w:rsidRDefault="00FF7103" w:rsidP="00B13605">
      <w:pPr>
        <w:pStyle w:val="31"/>
      </w:pPr>
      <w:bookmarkStart w:id="846" w:name="_Toc90661425"/>
      <w:bookmarkStart w:id="847" w:name="_Toc138754926"/>
      <w:bookmarkStart w:id="848" w:name="_Toc151885630"/>
      <w:bookmarkStart w:id="849" w:name="_Toc152075695"/>
      <w:bookmarkStart w:id="850" w:name="_Toc153793410"/>
      <w:bookmarkStart w:id="851" w:name="_Toc157434561"/>
      <w:bookmarkStart w:id="852" w:name="_Toc157436276"/>
      <w:bookmarkStart w:id="853" w:name="_Toc157440116"/>
      <w:bookmarkStart w:id="854" w:name="_Toc160649817"/>
      <w:bookmarkStart w:id="855" w:name="_Toc164928032"/>
      <w:r w:rsidRPr="00D3062E">
        <w:t>5.14.1</w:t>
      </w:r>
      <w:r w:rsidRPr="00D3062E">
        <w:tab/>
        <w:t>Service Description</w:t>
      </w:r>
      <w:bookmarkEnd w:id="846"/>
      <w:bookmarkEnd w:id="847"/>
      <w:bookmarkEnd w:id="848"/>
      <w:bookmarkEnd w:id="849"/>
      <w:bookmarkEnd w:id="850"/>
      <w:bookmarkEnd w:id="851"/>
      <w:bookmarkEnd w:id="852"/>
      <w:bookmarkEnd w:id="853"/>
      <w:bookmarkEnd w:id="854"/>
      <w:bookmarkEnd w:id="855"/>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856" w:name="_Toc90661427"/>
      <w:bookmarkStart w:id="857" w:name="_Toc138754928"/>
      <w:bookmarkStart w:id="858" w:name="_Toc151885632"/>
      <w:bookmarkStart w:id="859" w:name="_Toc152075697"/>
      <w:bookmarkStart w:id="860" w:name="_Toc153793412"/>
      <w:bookmarkStart w:id="861" w:name="_Toc157434562"/>
      <w:bookmarkStart w:id="862" w:name="_Toc157436277"/>
      <w:bookmarkStart w:id="863" w:name="_Toc157440117"/>
      <w:bookmarkStart w:id="864" w:name="_Toc160649818"/>
      <w:bookmarkStart w:id="865" w:name="_Toc164928033"/>
      <w:r w:rsidRPr="00D3062E">
        <w:t>5.14.2</w:t>
      </w:r>
      <w:r w:rsidRPr="00D3062E">
        <w:tab/>
        <w:t>Service Operations</w:t>
      </w:r>
      <w:bookmarkEnd w:id="856"/>
      <w:bookmarkEnd w:id="857"/>
      <w:bookmarkEnd w:id="858"/>
      <w:bookmarkEnd w:id="859"/>
      <w:bookmarkEnd w:id="860"/>
      <w:bookmarkEnd w:id="861"/>
      <w:bookmarkEnd w:id="862"/>
      <w:bookmarkEnd w:id="863"/>
      <w:bookmarkEnd w:id="864"/>
      <w:bookmarkEnd w:id="865"/>
    </w:p>
    <w:p w14:paraId="188B56E9" w14:textId="77777777" w:rsidR="00FF7103" w:rsidRPr="00D3062E" w:rsidRDefault="00FF7103" w:rsidP="00B13605">
      <w:pPr>
        <w:pStyle w:val="41"/>
      </w:pPr>
      <w:bookmarkStart w:id="866" w:name="_Toc90661428"/>
      <w:bookmarkStart w:id="867" w:name="_Toc138754929"/>
      <w:bookmarkStart w:id="868" w:name="_Toc151885633"/>
      <w:bookmarkStart w:id="869" w:name="_Toc152075698"/>
      <w:bookmarkStart w:id="870" w:name="_Toc153793413"/>
      <w:bookmarkStart w:id="871" w:name="_Toc157434563"/>
      <w:bookmarkStart w:id="872" w:name="_Toc157436278"/>
      <w:bookmarkStart w:id="873" w:name="_Toc157440118"/>
      <w:bookmarkStart w:id="874" w:name="_Toc160649819"/>
      <w:bookmarkStart w:id="875" w:name="_Toc164928034"/>
      <w:r w:rsidRPr="00D3062E">
        <w:t>5.14.2.1</w:t>
      </w:r>
      <w:r w:rsidRPr="00D3062E">
        <w:tab/>
        <w:t>Introduction</w:t>
      </w:r>
      <w:bookmarkEnd w:id="866"/>
      <w:bookmarkEnd w:id="867"/>
      <w:bookmarkEnd w:id="868"/>
      <w:bookmarkEnd w:id="869"/>
      <w:bookmarkEnd w:id="870"/>
      <w:bookmarkEnd w:id="871"/>
      <w:bookmarkEnd w:id="872"/>
      <w:bookmarkEnd w:id="873"/>
      <w:bookmarkEnd w:id="874"/>
      <w:bookmarkEnd w:id="875"/>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876" w:name="_Toc90661429"/>
    </w:p>
    <w:p w14:paraId="47313E95" w14:textId="77777777" w:rsidR="00FF7103" w:rsidRPr="00D3062E" w:rsidRDefault="00FF7103" w:rsidP="00B13605">
      <w:pPr>
        <w:pStyle w:val="41"/>
      </w:pPr>
      <w:bookmarkStart w:id="877" w:name="_Toc138754930"/>
      <w:bookmarkStart w:id="878" w:name="_Toc151885634"/>
      <w:bookmarkStart w:id="879" w:name="_Toc152075699"/>
      <w:bookmarkStart w:id="880" w:name="_Toc153793414"/>
      <w:bookmarkStart w:id="881" w:name="_Toc157434564"/>
      <w:bookmarkStart w:id="882" w:name="_Toc157436279"/>
      <w:bookmarkStart w:id="883" w:name="_Toc157440119"/>
      <w:bookmarkStart w:id="884" w:name="_Toc160649820"/>
      <w:bookmarkStart w:id="885" w:name="_Toc164928035"/>
      <w:r w:rsidRPr="00D3062E">
        <w:t>5.14.2.2</w:t>
      </w:r>
      <w:r w:rsidRPr="00D3062E">
        <w:tab/>
      </w:r>
      <w:bookmarkEnd w:id="876"/>
      <w:bookmarkEnd w:id="877"/>
      <w:bookmarkEnd w:id="878"/>
      <w:bookmarkEnd w:id="879"/>
      <w:bookmarkEnd w:id="880"/>
      <w:r w:rsidRPr="00D3062E">
        <w:t>NSCE_NSDiagnostics_Request</w:t>
      </w:r>
      <w:bookmarkEnd w:id="881"/>
      <w:bookmarkEnd w:id="882"/>
      <w:bookmarkEnd w:id="883"/>
      <w:bookmarkEnd w:id="884"/>
      <w:bookmarkEnd w:id="885"/>
    </w:p>
    <w:p w14:paraId="473AB551" w14:textId="77777777" w:rsidR="00FF7103" w:rsidRPr="00D3062E" w:rsidRDefault="00FF7103" w:rsidP="00B13605">
      <w:pPr>
        <w:pStyle w:val="51"/>
      </w:pPr>
      <w:bookmarkStart w:id="886" w:name="_Toc90661430"/>
      <w:bookmarkStart w:id="887" w:name="_Toc138754931"/>
      <w:bookmarkStart w:id="888" w:name="_Toc151885635"/>
      <w:bookmarkStart w:id="889" w:name="_Toc152075700"/>
      <w:bookmarkStart w:id="890" w:name="_Toc153793415"/>
      <w:bookmarkStart w:id="891" w:name="_Toc157434565"/>
      <w:bookmarkStart w:id="892" w:name="_Toc157436280"/>
      <w:bookmarkStart w:id="893" w:name="_Toc157440120"/>
      <w:bookmarkStart w:id="894" w:name="_Toc160649821"/>
      <w:bookmarkStart w:id="895" w:name="_Toc164928036"/>
      <w:r w:rsidRPr="00D3062E">
        <w:t>5.14.2.2.1</w:t>
      </w:r>
      <w:r w:rsidRPr="00D3062E">
        <w:tab/>
        <w:t>General</w:t>
      </w:r>
      <w:bookmarkEnd w:id="886"/>
      <w:bookmarkEnd w:id="887"/>
      <w:bookmarkEnd w:id="888"/>
      <w:bookmarkEnd w:id="889"/>
      <w:bookmarkEnd w:id="890"/>
      <w:bookmarkEnd w:id="891"/>
      <w:bookmarkEnd w:id="892"/>
      <w:bookmarkEnd w:id="893"/>
      <w:bookmarkEnd w:id="894"/>
      <w:bookmarkEnd w:id="895"/>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896" w:name="_Hlk156987012"/>
      <w:bookmarkStart w:id="897" w:name="_Toc90661431"/>
      <w:bookmarkStart w:id="898" w:name="_Toc138754932"/>
      <w:bookmarkStart w:id="899" w:name="_Toc151885636"/>
      <w:bookmarkStart w:id="900" w:name="_Toc152075701"/>
      <w:bookmarkStart w:id="901"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51"/>
      </w:pPr>
      <w:bookmarkStart w:id="902" w:name="_Toc157434566"/>
      <w:bookmarkStart w:id="903" w:name="_Toc157436281"/>
      <w:bookmarkStart w:id="904" w:name="_Toc157440121"/>
      <w:bookmarkStart w:id="905" w:name="_Toc160649822"/>
      <w:bookmarkStart w:id="906" w:name="_Toc164928037"/>
      <w:bookmarkEnd w:id="896"/>
      <w:r w:rsidRPr="00D3062E">
        <w:t>5.14.2.2.2</w:t>
      </w:r>
      <w:r w:rsidRPr="00D3062E">
        <w:tab/>
      </w:r>
      <w:r w:rsidRPr="00D3062E">
        <w:tab/>
        <w:t>Network Slice Diagnostics Request</w:t>
      </w:r>
      <w:bookmarkEnd w:id="897"/>
      <w:bookmarkEnd w:id="898"/>
      <w:bookmarkEnd w:id="899"/>
      <w:bookmarkEnd w:id="900"/>
      <w:bookmarkEnd w:id="901"/>
      <w:bookmarkEnd w:id="902"/>
      <w:bookmarkEnd w:id="903"/>
      <w:bookmarkEnd w:id="904"/>
      <w:bookmarkEnd w:id="905"/>
      <w:bookmarkEnd w:id="906"/>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2" type="#_x0000_t75" alt="" style="width:482.75pt;height:124.9pt;mso-width-percent:0;mso-height-percent:0;mso-width-percent:0;mso-height-percent:0" o:ole="">
            <v:imagedata r:id="rId101" o:title=""/>
          </v:shape>
          <o:OLEObject Type="Embed" ProgID="Word.Document.8" ShapeID="_x0000_i1072" DrawAspect="Content" ObjectID="_1775598338" r:id="rId10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907" w:name="_Toc157434567"/>
      <w:bookmarkStart w:id="908" w:name="_Toc157436282"/>
      <w:bookmarkStart w:id="909" w:name="_Toc157440122"/>
      <w:bookmarkStart w:id="910" w:name="_Toc160649823"/>
      <w:bookmarkStart w:id="911" w:name="_Toc164928038"/>
      <w:r w:rsidRPr="00D3062E">
        <w:t>5.15</w:t>
      </w:r>
      <w:r w:rsidRPr="00D3062E">
        <w:tab/>
      </w:r>
      <w:bookmarkStart w:id="912" w:name="_Toc148176844"/>
      <w:bookmarkStart w:id="913" w:name="_Toc148358894"/>
      <w:r w:rsidRPr="00D3062E">
        <w:rPr>
          <w:lang w:eastAsia="fr-FR"/>
        </w:rPr>
        <w:t>NSCE_FaultDiagnosis</w:t>
      </w:r>
      <w:bookmarkEnd w:id="907"/>
      <w:bookmarkEnd w:id="908"/>
      <w:bookmarkEnd w:id="909"/>
      <w:bookmarkEnd w:id="910"/>
      <w:bookmarkEnd w:id="911"/>
      <w:bookmarkEnd w:id="912"/>
      <w:bookmarkEnd w:id="913"/>
    </w:p>
    <w:p w14:paraId="7B7D28B3" w14:textId="77777777" w:rsidR="00437C11" w:rsidRPr="00D3062E" w:rsidRDefault="00437C11" w:rsidP="00437C11">
      <w:pPr>
        <w:pStyle w:val="31"/>
      </w:pPr>
      <w:bookmarkStart w:id="914" w:name="_Toc157434568"/>
      <w:bookmarkStart w:id="915" w:name="_Toc157436283"/>
      <w:bookmarkStart w:id="916" w:name="_Toc157440123"/>
      <w:bookmarkStart w:id="917" w:name="_Toc160649824"/>
      <w:bookmarkStart w:id="918" w:name="_Toc164928039"/>
      <w:r w:rsidRPr="00D3062E">
        <w:t>5.15.1</w:t>
      </w:r>
      <w:r w:rsidRPr="00D3062E">
        <w:tab/>
        <w:t>Service Description</w:t>
      </w:r>
      <w:bookmarkEnd w:id="914"/>
      <w:bookmarkEnd w:id="915"/>
      <w:bookmarkEnd w:id="916"/>
      <w:bookmarkEnd w:id="917"/>
      <w:bookmarkEnd w:id="91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919" w:name="_Toc157434569"/>
      <w:bookmarkStart w:id="920" w:name="_Toc157436284"/>
      <w:bookmarkStart w:id="921" w:name="_Toc157440124"/>
      <w:bookmarkStart w:id="922" w:name="_Toc160649825"/>
      <w:bookmarkStart w:id="923" w:name="_Toc164928040"/>
      <w:r w:rsidRPr="00D3062E">
        <w:t>5.15.2</w:t>
      </w:r>
      <w:r w:rsidRPr="00D3062E">
        <w:tab/>
        <w:t>Service Operations</w:t>
      </w:r>
      <w:bookmarkEnd w:id="919"/>
      <w:bookmarkEnd w:id="920"/>
      <w:bookmarkEnd w:id="921"/>
      <w:bookmarkEnd w:id="922"/>
      <w:bookmarkEnd w:id="923"/>
    </w:p>
    <w:p w14:paraId="15C7D6E6" w14:textId="77777777" w:rsidR="00437C11" w:rsidRPr="00D3062E" w:rsidRDefault="00437C11" w:rsidP="00437C11">
      <w:pPr>
        <w:pStyle w:val="41"/>
      </w:pPr>
      <w:bookmarkStart w:id="924" w:name="_Toc157434570"/>
      <w:bookmarkStart w:id="925" w:name="_Toc157436285"/>
      <w:bookmarkStart w:id="926" w:name="_Toc157440125"/>
      <w:bookmarkStart w:id="927" w:name="_Toc160649826"/>
      <w:bookmarkStart w:id="928" w:name="_Toc164928041"/>
      <w:r w:rsidRPr="00D3062E">
        <w:t>5.15.2.1</w:t>
      </w:r>
      <w:r w:rsidRPr="00D3062E">
        <w:tab/>
        <w:t>Introduction</w:t>
      </w:r>
      <w:bookmarkEnd w:id="924"/>
      <w:bookmarkEnd w:id="925"/>
      <w:bookmarkEnd w:id="926"/>
      <w:bookmarkEnd w:id="927"/>
      <w:bookmarkEnd w:id="928"/>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929" w:name="_Toc148176833"/>
      <w:bookmarkStart w:id="930" w:name="_Toc148358883"/>
      <w:bookmarkStart w:id="931" w:name="_Toc157434571"/>
      <w:bookmarkStart w:id="932" w:name="_Toc157436286"/>
      <w:bookmarkStart w:id="933" w:name="_Toc157440126"/>
      <w:bookmarkStart w:id="934" w:name="_Toc160649827"/>
      <w:bookmarkStart w:id="935" w:name="_Toc164928042"/>
      <w:r w:rsidRPr="00D3062E">
        <w:t>5.15.2.2</w:t>
      </w:r>
      <w:r w:rsidRPr="00D3062E">
        <w:tab/>
      </w:r>
      <w:bookmarkEnd w:id="929"/>
      <w:bookmarkEnd w:id="930"/>
      <w:r w:rsidRPr="00D3062E">
        <w:rPr>
          <w:lang w:eastAsia="fr-FR"/>
        </w:rPr>
        <w:t>NSCE_FaultDiagnosis</w:t>
      </w:r>
      <w:r w:rsidRPr="00D3062E">
        <w:t>_S</w:t>
      </w:r>
      <w:r w:rsidRPr="00D3062E">
        <w:rPr>
          <w:rFonts w:hint="eastAsia"/>
          <w:lang w:eastAsia="zh-CN"/>
        </w:rPr>
        <w:t>ub</w:t>
      </w:r>
      <w:r w:rsidRPr="00D3062E">
        <w:t>scribe</w:t>
      </w:r>
      <w:bookmarkEnd w:id="931"/>
      <w:bookmarkEnd w:id="932"/>
      <w:bookmarkEnd w:id="933"/>
      <w:bookmarkEnd w:id="934"/>
      <w:bookmarkEnd w:id="935"/>
    </w:p>
    <w:p w14:paraId="54D2D5F6" w14:textId="77777777" w:rsidR="00437C11" w:rsidRPr="00D3062E" w:rsidRDefault="00437C11" w:rsidP="00437C11">
      <w:pPr>
        <w:pStyle w:val="51"/>
      </w:pPr>
      <w:bookmarkStart w:id="936" w:name="_Toc157434572"/>
      <w:bookmarkStart w:id="937" w:name="_Toc157436287"/>
      <w:bookmarkStart w:id="938" w:name="_Toc157440127"/>
      <w:bookmarkStart w:id="939" w:name="_Toc160649828"/>
      <w:bookmarkStart w:id="940" w:name="_Toc164928043"/>
      <w:r w:rsidRPr="00D3062E">
        <w:t>5.15.2.2.1</w:t>
      </w:r>
      <w:r w:rsidRPr="00D3062E">
        <w:tab/>
        <w:t>General</w:t>
      </w:r>
      <w:bookmarkEnd w:id="936"/>
      <w:bookmarkEnd w:id="937"/>
      <w:bookmarkEnd w:id="938"/>
      <w:bookmarkEnd w:id="939"/>
      <w:bookmarkEnd w:id="940"/>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941" w:name="_Toc148176835"/>
      <w:bookmarkStart w:id="942" w:name="_Toc148358885"/>
      <w:bookmarkStart w:id="943" w:name="_Toc157434573"/>
      <w:bookmarkStart w:id="944" w:name="_Toc157436288"/>
      <w:bookmarkStart w:id="945" w:name="_Toc157440128"/>
      <w:bookmarkStart w:id="946" w:name="_Toc160649829"/>
      <w:bookmarkStart w:id="947" w:name="_Toc164928044"/>
      <w:r w:rsidRPr="00D3062E">
        <w:t>5.15.2.2.2</w:t>
      </w:r>
      <w:r w:rsidRPr="00D3062E">
        <w:tab/>
      </w:r>
      <w:r w:rsidRPr="00D3062E">
        <w:rPr>
          <w:lang w:eastAsia="fr-FR"/>
        </w:rPr>
        <w:t xml:space="preserve">Network Slice Fault Diagnosis </w:t>
      </w:r>
      <w:r w:rsidRPr="00D3062E">
        <w:t>Subscription Creation</w:t>
      </w:r>
      <w:bookmarkEnd w:id="941"/>
      <w:bookmarkEnd w:id="942"/>
      <w:bookmarkEnd w:id="943"/>
      <w:bookmarkEnd w:id="944"/>
      <w:bookmarkEnd w:id="945"/>
      <w:bookmarkEnd w:id="946"/>
      <w:bookmarkEnd w:id="947"/>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3" type="#_x0000_t75" alt="" style="width:479.45pt;height:126.55pt;mso-width-percent:0;mso-height-percent:0;mso-width-percent:0;mso-height-percent:0" o:ole="">
            <v:imagedata r:id="rId103" o:title=""/>
          </v:shape>
          <o:OLEObject Type="Embed" ProgID="Word.Document.8" ShapeID="_x0000_i1073" DrawAspect="Content" ObjectID="_1775598339" r:id="rId10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948" w:name="_Toc148176836"/>
      <w:bookmarkStart w:id="949" w:name="_Toc148358886"/>
      <w:bookmarkStart w:id="950" w:name="_Toc157434574"/>
      <w:bookmarkStart w:id="951" w:name="_Toc157436289"/>
      <w:bookmarkStart w:id="952" w:name="_Toc157440129"/>
      <w:bookmarkStart w:id="953" w:name="_Toc160649830"/>
      <w:bookmarkStart w:id="954" w:name="_Toc164928045"/>
      <w:r w:rsidRPr="00D3062E">
        <w:t>5.15.2.2.3</w:t>
      </w:r>
      <w:r w:rsidRPr="00D3062E">
        <w:tab/>
      </w:r>
      <w:r w:rsidRPr="00D3062E">
        <w:rPr>
          <w:lang w:eastAsia="fr-FR"/>
        </w:rPr>
        <w:t xml:space="preserve">Network Slice Fault Diagnosis </w:t>
      </w:r>
      <w:r w:rsidRPr="00D3062E">
        <w:t>Subscription Update</w:t>
      </w:r>
      <w:bookmarkEnd w:id="948"/>
      <w:bookmarkEnd w:id="949"/>
      <w:bookmarkEnd w:id="950"/>
      <w:bookmarkEnd w:id="951"/>
      <w:bookmarkEnd w:id="952"/>
      <w:bookmarkEnd w:id="953"/>
      <w:bookmarkEnd w:id="954"/>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4" type="#_x0000_t75" alt="" style="width:479.45pt;height:153.8pt;mso-width-percent:0;mso-height-percent:0;mso-width-percent:0;mso-height-percent:0" o:ole="">
            <v:imagedata r:id="rId105" o:title=""/>
          </v:shape>
          <o:OLEObject Type="Embed" ProgID="Word.Document.8" ShapeID="_x0000_i1074" DrawAspect="Content" ObjectID="_1775598340" r:id="rId10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955" w:name="_Toc157434575"/>
      <w:bookmarkStart w:id="956" w:name="_Toc157436290"/>
      <w:bookmarkStart w:id="957" w:name="_Toc157440130"/>
      <w:bookmarkStart w:id="958" w:name="_Toc160649831"/>
      <w:bookmarkStart w:id="959" w:name="_Toc164928046"/>
      <w:r w:rsidRPr="00D3062E">
        <w:t>5.15.2.2.4</w:t>
      </w:r>
      <w:r w:rsidRPr="00D3062E">
        <w:tab/>
        <w:t>Network</w:t>
      </w:r>
      <w:r w:rsidRPr="00D3062E">
        <w:rPr>
          <w:lang w:eastAsia="fr-FR"/>
        </w:rPr>
        <w:t xml:space="preserve"> Slice</w:t>
      </w:r>
      <w:r w:rsidRPr="00D3062E">
        <w:t xml:space="preserve"> Fault Diagnosis Subscription Deletion</w:t>
      </w:r>
      <w:bookmarkEnd w:id="955"/>
      <w:bookmarkEnd w:id="956"/>
      <w:bookmarkEnd w:id="957"/>
      <w:bookmarkEnd w:id="958"/>
      <w:bookmarkEnd w:id="959"/>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75" type="#_x0000_t75" alt="" style="width:479.45pt;height:126.55pt;mso-width-percent:0;mso-height-percent:0;mso-width-percent:0;mso-height-percent:0" o:ole="">
            <v:imagedata r:id="rId50" o:title=""/>
          </v:shape>
          <o:OLEObject Type="Embed" ProgID="Word.Document.8" ShapeID="_x0000_i1075" DrawAspect="Content" ObjectID="_1775598341" r:id="rId10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960" w:name="_Toc157434576"/>
      <w:bookmarkStart w:id="961" w:name="_Toc157436291"/>
      <w:bookmarkStart w:id="962" w:name="_Toc157440131"/>
      <w:bookmarkStart w:id="963" w:name="_Toc160649832"/>
      <w:bookmarkStart w:id="964" w:name="_Toc164928047"/>
      <w:r w:rsidRPr="00D3062E">
        <w:t>5.15.2.3</w:t>
      </w:r>
      <w:r w:rsidRPr="00D3062E">
        <w:tab/>
      </w:r>
      <w:r w:rsidRPr="00D3062E">
        <w:rPr>
          <w:lang w:eastAsia="fr-FR"/>
        </w:rPr>
        <w:t>NSCE_FaultDiagnosis</w:t>
      </w:r>
      <w:r w:rsidRPr="00D3062E">
        <w:t>_Notify</w:t>
      </w:r>
      <w:bookmarkEnd w:id="960"/>
      <w:bookmarkEnd w:id="961"/>
      <w:bookmarkEnd w:id="962"/>
      <w:bookmarkEnd w:id="963"/>
      <w:bookmarkEnd w:id="964"/>
    </w:p>
    <w:p w14:paraId="4C6784E9" w14:textId="77777777" w:rsidR="00437C11" w:rsidRPr="00D3062E" w:rsidRDefault="00437C11" w:rsidP="00437C11">
      <w:pPr>
        <w:pStyle w:val="51"/>
      </w:pPr>
      <w:bookmarkStart w:id="965" w:name="_Toc157434577"/>
      <w:bookmarkStart w:id="966" w:name="_Toc157436292"/>
      <w:bookmarkStart w:id="967" w:name="_Toc157440132"/>
      <w:bookmarkStart w:id="968" w:name="_Toc160649833"/>
      <w:bookmarkStart w:id="969" w:name="_Toc164928048"/>
      <w:r w:rsidRPr="00D3062E">
        <w:t>5.15.2.3.1</w:t>
      </w:r>
      <w:r w:rsidRPr="00D3062E">
        <w:tab/>
        <w:t>General</w:t>
      </w:r>
      <w:bookmarkEnd w:id="965"/>
      <w:bookmarkEnd w:id="966"/>
      <w:bookmarkEnd w:id="967"/>
      <w:bookmarkEnd w:id="968"/>
      <w:bookmarkEnd w:id="969"/>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970" w:name="_Toc157434578"/>
      <w:bookmarkStart w:id="971" w:name="_Toc157436293"/>
      <w:bookmarkStart w:id="972" w:name="_Toc157440133"/>
      <w:bookmarkStart w:id="973" w:name="_Toc160649834"/>
      <w:bookmarkStart w:id="974" w:name="_Toc164928049"/>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970"/>
      <w:bookmarkEnd w:id="971"/>
      <w:bookmarkEnd w:id="972"/>
      <w:bookmarkEnd w:id="973"/>
      <w:bookmarkEnd w:id="97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76" type="#_x0000_t75" alt="" style="width:479.45pt;height:136.35pt;mso-width-percent:0;mso-height-percent:0;mso-width-percent:0;mso-height-percent:0" o:ole="">
            <v:imagedata r:id="rId108" o:title=""/>
          </v:shape>
          <o:OLEObject Type="Embed" ProgID="Word.Document.8" ShapeID="_x0000_i1076" DrawAspect="Content" ObjectID="_1775598342" r:id="rId10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975" w:name="_Toc160649835"/>
      <w:bookmarkStart w:id="976" w:name="_Toc164928050"/>
      <w:bookmarkStart w:id="977" w:name="_Toc157434579"/>
      <w:bookmarkStart w:id="978" w:name="_Toc157436294"/>
      <w:bookmarkStart w:id="979"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975"/>
      <w:bookmarkEnd w:id="976"/>
    </w:p>
    <w:p w14:paraId="3C709F8B" w14:textId="77777777" w:rsidR="00D3062E" w:rsidRPr="00D3062E" w:rsidRDefault="00D3062E" w:rsidP="00D3062E">
      <w:pPr>
        <w:pStyle w:val="31"/>
      </w:pPr>
      <w:bookmarkStart w:id="980" w:name="_Toc160649836"/>
      <w:bookmarkStart w:id="981" w:name="_Toc164928051"/>
      <w:r w:rsidRPr="00D3062E">
        <w:t>5.16.1</w:t>
      </w:r>
      <w:r w:rsidRPr="00D3062E">
        <w:tab/>
        <w:t>Service Description</w:t>
      </w:r>
      <w:bookmarkEnd w:id="980"/>
      <w:bookmarkEnd w:id="981"/>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982" w:name="_Toc160649837"/>
      <w:bookmarkStart w:id="983" w:name="_Toc164928052"/>
      <w:r w:rsidRPr="00D3062E">
        <w:t>5.16.2</w:t>
      </w:r>
      <w:r w:rsidRPr="00D3062E">
        <w:tab/>
        <w:t>Service Operations</w:t>
      </w:r>
      <w:bookmarkEnd w:id="982"/>
      <w:bookmarkEnd w:id="983"/>
    </w:p>
    <w:p w14:paraId="6997FD80" w14:textId="77777777" w:rsidR="00D3062E" w:rsidRPr="00D3062E" w:rsidRDefault="00D3062E" w:rsidP="00D3062E">
      <w:pPr>
        <w:pStyle w:val="41"/>
      </w:pPr>
      <w:bookmarkStart w:id="984" w:name="_Toc160649838"/>
      <w:bookmarkStart w:id="985" w:name="_Toc164928053"/>
      <w:r w:rsidRPr="00D3062E">
        <w:t>5.16.2.1</w:t>
      </w:r>
      <w:r w:rsidRPr="00D3062E">
        <w:tab/>
        <w:t>Introduction</w:t>
      </w:r>
      <w:bookmarkEnd w:id="984"/>
      <w:bookmarkEnd w:id="985"/>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986" w:name="_Toc160649839"/>
      <w:bookmarkStart w:id="987" w:name="_Toc164928054"/>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986"/>
      <w:bookmarkEnd w:id="987"/>
    </w:p>
    <w:p w14:paraId="205C8CEE" w14:textId="77777777" w:rsidR="00D3062E" w:rsidRPr="00D3062E" w:rsidRDefault="00D3062E" w:rsidP="00D3062E">
      <w:pPr>
        <w:pStyle w:val="51"/>
      </w:pPr>
      <w:bookmarkStart w:id="988" w:name="_Toc160649840"/>
      <w:bookmarkStart w:id="989" w:name="_Toc164928055"/>
      <w:r w:rsidRPr="00D3062E">
        <w:t>5.16.2.2.1</w:t>
      </w:r>
      <w:r w:rsidRPr="00D3062E">
        <w:tab/>
        <w:t>General</w:t>
      </w:r>
      <w:bookmarkEnd w:id="988"/>
      <w:bookmarkEnd w:id="989"/>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990" w:name="_Toc160649841"/>
      <w:bookmarkStart w:id="991" w:name="_Toc164928056"/>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990"/>
      <w:bookmarkEnd w:id="991"/>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77" type="#_x0000_t75" style="width:479.45pt;height:124.9pt" o:ole="">
            <v:imagedata r:id="rId110" o:title=""/>
          </v:shape>
          <o:OLEObject Type="Embed" ProgID="Word.Document.8" ShapeID="_x0000_i1077" DrawAspect="Content" ObjectID="_1775598343" r:id="rId11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992" w:name="_Toc160649842"/>
      <w:bookmarkStart w:id="993" w:name="_Toc164928057"/>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992"/>
      <w:bookmarkEnd w:id="993"/>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78" type="#_x0000_t75" style="width:479.45pt;height:154.35pt" o:ole="">
            <v:imagedata r:id="rId112" o:title=""/>
          </v:shape>
          <o:OLEObject Type="Embed" ProgID="Word.Document.8" ShapeID="_x0000_i1078" DrawAspect="Content" ObjectID="_1775598344" r:id="rId11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994" w:name="_Toc160649843"/>
      <w:bookmarkStart w:id="995" w:name="_Toc164928058"/>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994"/>
      <w:bookmarkEnd w:id="995"/>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79" type="#_x0000_t75" style="width:479.45pt;height:124.9pt" o:ole="">
            <v:imagedata r:id="rId50" o:title=""/>
          </v:shape>
          <o:OLEObject Type="Embed" ProgID="Word.Document.8" ShapeID="_x0000_i1079" DrawAspect="Content" ObjectID="_1775598345" r:id="rId11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996" w:name="_Toc160649844"/>
      <w:bookmarkStart w:id="997" w:name="_Toc164928059"/>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996"/>
      <w:bookmarkEnd w:id="997"/>
    </w:p>
    <w:p w14:paraId="4215336E" w14:textId="77777777" w:rsidR="00D3062E" w:rsidRPr="00D3062E" w:rsidRDefault="00D3062E" w:rsidP="00D3062E">
      <w:pPr>
        <w:pStyle w:val="51"/>
      </w:pPr>
      <w:bookmarkStart w:id="998" w:name="_Toc160649845"/>
      <w:bookmarkStart w:id="999" w:name="_Toc164928060"/>
      <w:r w:rsidRPr="00D3062E">
        <w:t>5.16.2.3.1</w:t>
      </w:r>
      <w:r w:rsidRPr="00D3062E">
        <w:tab/>
        <w:t>General</w:t>
      </w:r>
      <w:bookmarkEnd w:id="998"/>
      <w:bookmarkEnd w:id="999"/>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000" w:name="_Toc160649846"/>
      <w:bookmarkStart w:id="1001" w:name="_Toc164928061"/>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000"/>
      <w:bookmarkEnd w:id="1001"/>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002" w:name="_MON_1769864622"/>
    <w:bookmarkEnd w:id="1002"/>
    <w:p w14:paraId="15CD96CC" w14:textId="77777777" w:rsidR="00D3062E" w:rsidRPr="00D3062E" w:rsidRDefault="00D3062E" w:rsidP="00D3062E">
      <w:pPr>
        <w:pStyle w:val="TH"/>
      </w:pPr>
      <w:r w:rsidRPr="00D3062E">
        <w:object w:dxaOrig="9620" w:dyaOrig="2749" w14:anchorId="7DD9351E">
          <v:shape id="_x0000_i1080" type="#_x0000_t75" style="width:479.45pt;height:136.9pt" o:ole="">
            <v:imagedata r:id="rId115" o:title=""/>
          </v:shape>
          <o:OLEObject Type="Embed" ProgID="Word.Document.8" ShapeID="_x0000_i1080" DrawAspect="Content" ObjectID="_1775598346" r:id="rId11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003" w:name="_Toc160649847"/>
      <w:bookmarkStart w:id="1004" w:name="_Toc164928062"/>
      <w:r w:rsidRPr="00D3062E">
        <w:t>5.17</w:t>
      </w:r>
      <w:r w:rsidRPr="00D3062E">
        <w:tab/>
      </w:r>
      <w:r w:rsidRPr="00D3062E">
        <w:rPr>
          <w:lang w:val="en-US"/>
        </w:rPr>
        <w:t>NSCE_NSInfoDelivery</w:t>
      </w:r>
      <w:bookmarkEnd w:id="977"/>
      <w:bookmarkEnd w:id="978"/>
      <w:bookmarkEnd w:id="979"/>
      <w:bookmarkEnd w:id="1003"/>
      <w:bookmarkEnd w:id="1004"/>
    </w:p>
    <w:p w14:paraId="3A95BBDE" w14:textId="77777777" w:rsidR="00091209" w:rsidRPr="00D3062E" w:rsidRDefault="00091209" w:rsidP="00091209">
      <w:pPr>
        <w:pStyle w:val="31"/>
      </w:pPr>
      <w:bookmarkStart w:id="1005" w:name="_Toc157434580"/>
      <w:bookmarkStart w:id="1006" w:name="_Toc157436295"/>
      <w:bookmarkStart w:id="1007" w:name="_Toc157440135"/>
      <w:bookmarkStart w:id="1008" w:name="_Toc160649848"/>
      <w:bookmarkStart w:id="1009" w:name="_Toc164928063"/>
      <w:r w:rsidRPr="00D3062E">
        <w:t>5.17.1</w:t>
      </w:r>
      <w:r w:rsidRPr="00D3062E">
        <w:tab/>
        <w:t>Service Description</w:t>
      </w:r>
      <w:bookmarkEnd w:id="1005"/>
      <w:bookmarkEnd w:id="1006"/>
      <w:bookmarkEnd w:id="1007"/>
      <w:bookmarkEnd w:id="1008"/>
      <w:bookmarkEnd w:id="1009"/>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010" w:name="_Toc160649849"/>
      <w:bookmarkStart w:id="1011" w:name="_Toc164928064"/>
      <w:bookmarkStart w:id="1012" w:name="_Toc157434581"/>
      <w:bookmarkStart w:id="1013" w:name="_Toc157436296"/>
      <w:bookmarkStart w:id="1014" w:name="_Toc157440136"/>
      <w:r w:rsidRPr="00D3062E">
        <w:t>5.17.2</w:t>
      </w:r>
      <w:r w:rsidRPr="00D3062E">
        <w:tab/>
        <w:t>Service Operations</w:t>
      </w:r>
      <w:bookmarkEnd w:id="1010"/>
      <w:bookmarkEnd w:id="1011"/>
    </w:p>
    <w:p w14:paraId="25855525" w14:textId="77777777" w:rsidR="00091209" w:rsidRPr="00D3062E" w:rsidRDefault="00091209" w:rsidP="00091209">
      <w:pPr>
        <w:pStyle w:val="41"/>
      </w:pPr>
      <w:bookmarkStart w:id="1015" w:name="_Toc160649850"/>
      <w:bookmarkStart w:id="1016" w:name="_Toc164928065"/>
      <w:r w:rsidRPr="00D3062E">
        <w:t>5.17.2.1</w:t>
      </w:r>
      <w:r w:rsidRPr="00D3062E">
        <w:tab/>
        <w:t>Introduction</w:t>
      </w:r>
      <w:bookmarkEnd w:id="1012"/>
      <w:bookmarkEnd w:id="1013"/>
      <w:bookmarkEnd w:id="1014"/>
      <w:bookmarkEnd w:id="1015"/>
      <w:bookmarkEnd w:id="1016"/>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017" w:name="_Toc157434582"/>
      <w:bookmarkStart w:id="1018" w:name="_Toc157436297"/>
      <w:bookmarkStart w:id="1019" w:name="_Toc157440137"/>
      <w:bookmarkStart w:id="1020" w:name="_Toc160649851"/>
      <w:bookmarkStart w:id="1021" w:name="_Toc164928066"/>
      <w:r w:rsidRPr="00D3062E">
        <w:t>5.17.2.2</w:t>
      </w:r>
      <w:r w:rsidRPr="00D3062E">
        <w:tab/>
      </w:r>
      <w:r w:rsidRPr="00D3062E">
        <w:rPr>
          <w:lang w:val="en-US"/>
        </w:rPr>
        <w:t>NSCE_NSInfoDelivery</w:t>
      </w:r>
      <w:r w:rsidRPr="00D3062E">
        <w:t>_Request</w:t>
      </w:r>
      <w:bookmarkEnd w:id="1017"/>
      <w:bookmarkEnd w:id="1018"/>
      <w:bookmarkEnd w:id="1019"/>
      <w:bookmarkEnd w:id="1020"/>
      <w:bookmarkEnd w:id="1021"/>
    </w:p>
    <w:p w14:paraId="62D72AF5" w14:textId="77777777" w:rsidR="002E2250" w:rsidRPr="00D3062E" w:rsidRDefault="002E2250" w:rsidP="002E2250">
      <w:pPr>
        <w:pStyle w:val="51"/>
      </w:pPr>
      <w:bookmarkStart w:id="1022" w:name="_Toc157434583"/>
      <w:bookmarkStart w:id="1023" w:name="_Toc157436298"/>
      <w:bookmarkStart w:id="1024" w:name="_Toc157440138"/>
      <w:bookmarkStart w:id="1025" w:name="_Toc160649852"/>
      <w:bookmarkStart w:id="1026" w:name="_Toc164928067"/>
      <w:bookmarkStart w:id="1027" w:name="_Toc157434584"/>
      <w:bookmarkStart w:id="1028" w:name="_Toc157436299"/>
      <w:bookmarkStart w:id="1029" w:name="_Toc157440139"/>
      <w:r w:rsidRPr="00D3062E">
        <w:t>5.17.2.2.1</w:t>
      </w:r>
      <w:r w:rsidRPr="00D3062E">
        <w:tab/>
        <w:t>General</w:t>
      </w:r>
      <w:bookmarkEnd w:id="1022"/>
      <w:bookmarkEnd w:id="1023"/>
      <w:bookmarkEnd w:id="1024"/>
      <w:bookmarkEnd w:id="1025"/>
      <w:bookmarkEnd w:id="1026"/>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030" w:name="_Toc160649853"/>
      <w:bookmarkStart w:id="1031" w:name="_Toc164928068"/>
      <w:bookmarkStart w:id="1032" w:name="_Toc157434585"/>
      <w:bookmarkStart w:id="1033" w:name="_Toc157436300"/>
      <w:bookmarkStart w:id="1034" w:name="_Toc157440140"/>
      <w:bookmarkEnd w:id="1027"/>
      <w:bookmarkEnd w:id="1028"/>
      <w:bookmarkEnd w:id="1029"/>
      <w:r w:rsidRPr="00D3062E">
        <w:t>5.17.2.2.2</w:t>
      </w:r>
      <w:r w:rsidRPr="00D3062E">
        <w:tab/>
        <w:t>Network Slice Information Retrieval</w:t>
      </w:r>
      <w:bookmarkEnd w:id="1030"/>
      <w:bookmarkEnd w:id="1031"/>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035" w:name="_MON_1759226467"/>
    <w:bookmarkEnd w:id="1035"/>
    <w:p w14:paraId="18BB0BDC" w14:textId="77777777" w:rsidR="002E2250" w:rsidRPr="00D3062E" w:rsidRDefault="002E2250" w:rsidP="002E2250">
      <w:pPr>
        <w:pStyle w:val="TH"/>
        <w:rPr>
          <w:noProof/>
        </w:rPr>
      </w:pPr>
      <w:r w:rsidRPr="00D3062E">
        <w:rPr>
          <w:noProof/>
        </w:rPr>
        <w:object w:dxaOrig="9620" w:dyaOrig="2508" w14:anchorId="24DFC820">
          <v:shape id="_x0000_i1081" type="#_x0000_t75" alt="" style="width:478.35pt;height:127.65pt;mso-width-percent:0;mso-height-percent:0;mso-width-percent:0;mso-height-percent:0" o:ole="">
            <v:imagedata r:id="rId117" o:title=""/>
          </v:shape>
          <o:OLEObject Type="Embed" ProgID="Word.Document.8" ShapeID="_x0000_i1081" DrawAspect="Content" ObjectID="_1775598347" r:id="rId11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036" w:name="_Toc160649854"/>
      <w:bookmarkStart w:id="1037" w:name="_Toc164928069"/>
      <w:r w:rsidRPr="00D3062E">
        <w:t>5.17.2.2.3</w:t>
      </w:r>
      <w:r w:rsidRPr="00D3062E">
        <w:tab/>
        <w:t>Network Slice Information Delivery</w:t>
      </w:r>
      <w:bookmarkEnd w:id="1032"/>
      <w:bookmarkEnd w:id="1033"/>
      <w:bookmarkEnd w:id="1034"/>
      <w:bookmarkEnd w:id="1036"/>
      <w:bookmarkEnd w:id="103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2" type="#_x0000_t75" alt="" style="width:478.35pt;height:2in;mso-width-percent:0;mso-height-percent:0;mso-width-percent:0;mso-height-percent:0" o:ole="">
            <v:imagedata r:id="rId119" o:title=""/>
          </v:shape>
          <o:OLEObject Type="Embed" ProgID="Word.Document.8" ShapeID="_x0000_i1082" DrawAspect="Content" ObjectID="_1775598348" r:id="rId12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325660EF" w14:textId="7B98D5FE" w:rsidR="00016DAC" w:rsidRPr="00D3062E" w:rsidRDefault="00016DAC" w:rsidP="00016DAC">
      <w:pPr>
        <w:pStyle w:val="21"/>
      </w:pPr>
      <w:bookmarkStart w:id="1038" w:name="_Toc157434586"/>
      <w:bookmarkStart w:id="1039" w:name="_Toc157436301"/>
      <w:bookmarkStart w:id="1040" w:name="_Toc157440141"/>
      <w:bookmarkStart w:id="1041" w:name="_Toc160649855"/>
      <w:bookmarkStart w:id="1042" w:name="_Toc164928070"/>
      <w:r w:rsidRPr="00D3062E">
        <w:t>5.19</w:t>
      </w:r>
      <w:r w:rsidRPr="00D3062E">
        <w:tab/>
      </w:r>
      <w:r w:rsidR="00BB2AE8" w:rsidRPr="00D3062E">
        <w:t>NSCE_NSAllocation</w:t>
      </w:r>
      <w:bookmarkEnd w:id="1038"/>
      <w:bookmarkEnd w:id="1039"/>
      <w:bookmarkEnd w:id="1040"/>
      <w:bookmarkEnd w:id="1041"/>
      <w:bookmarkEnd w:id="1042"/>
    </w:p>
    <w:p w14:paraId="36D1886B" w14:textId="77777777" w:rsidR="00016DAC" w:rsidRPr="00D3062E" w:rsidRDefault="00016DAC" w:rsidP="00016DAC">
      <w:pPr>
        <w:pStyle w:val="31"/>
      </w:pPr>
      <w:bookmarkStart w:id="1043" w:name="_Toc157434587"/>
      <w:bookmarkStart w:id="1044" w:name="_Toc157436302"/>
      <w:bookmarkStart w:id="1045" w:name="_Toc157440142"/>
      <w:bookmarkStart w:id="1046" w:name="_Toc160649856"/>
      <w:bookmarkStart w:id="1047" w:name="_Toc164928071"/>
      <w:r w:rsidRPr="00D3062E">
        <w:t>5.19.1</w:t>
      </w:r>
      <w:r w:rsidRPr="00D3062E">
        <w:tab/>
        <w:t>Service Description</w:t>
      </w:r>
      <w:bookmarkEnd w:id="1043"/>
      <w:bookmarkEnd w:id="1044"/>
      <w:bookmarkEnd w:id="1045"/>
      <w:bookmarkEnd w:id="1046"/>
      <w:bookmarkEnd w:id="104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048" w:name="_Toc157434588"/>
      <w:bookmarkStart w:id="1049" w:name="_Toc157436303"/>
      <w:bookmarkStart w:id="1050" w:name="_Toc157440143"/>
      <w:bookmarkStart w:id="1051" w:name="_Toc160649857"/>
      <w:bookmarkStart w:id="1052" w:name="_Toc164928072"/>
      <w:r w:rsidRPr="00D3062E">
        <w:t>5.19.2</w:t>
      </w:r>
      <w:r w:rsidRPr="00D3062E">
        <w:tab/>
        <w:t>Service Operations</w:t>
      </w:r>
      <w:bookmarkEnd w:id="1048"/>
      <w:bookmarkEnd w:id="1049"/>
      <w:bookmarkEnd w:id="1050"/>
      <w:bookmarkEnd w:id="1051"/>
      <w:bookmarkEnd w:id="1052"/>
    </w:p>
    <w:p w14:paraId="0397AC6C" w14:textId="77777777" w:rsidR="00016DAC" w:rsidRPr="00D3062E" w:rsidRDefault="00016DAC" w:rsidP="00B13605">
      <w:pPr>
        <w:pStyle w:val="41"/>
      </w:pPr>
      <w:bookmarkStart w:id="1053" w:name="_Toc157434589"/>
      <w:bookmarkStart w:id="1054" w:name="_Toc157436304"/>
      <w:bookmarkStart w:id="1055" w:name="_Toc157440144"/>
      <w:bookmarkStart w:id="1056" w:name="_Toc160649858"/>
      <w:bookmarkStart w:id="1057" w:name="_Toc164928073"/>
      <w:r w:rsidRPr="00D3062E">
        <w:t>5.19.2.1</w:t>
      </w:r>
      <w:r w:rsidRPr="00D3062E">
        <w:tab/>
        <w:t>Introduction</w:t>
      </w:r>
      <w:bookmarkEnd w:id="1053"/>
      <w:bookmarkEnd w:id="1054"/>
      <w:bookmarkEnd w:id="1055"/>
      <w:bookmarkEnd w:id="1056"/>
      <w:bookmarkEnd w:id="1057"/>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058" w:name="_Toc157434590"/>
      <w:bookmarkStart w:id="1059" w:name="_Toc157436305"/>
      <w:bookmarkStart w:id="1060" w:name="_Toc157440145"/>
      <w:bookmarkStart w:id="1061" w:name="_Toc160649859"/>
      <w:bookmarkStart w:id="1062" w:name="_Toc164928074"/>
      <w:r w:rsidRPr="00D3062E">
        <w:t>5.19.2.2</w:t>
      </w:r>
      <w:r w:rsidRPr="00D3062E">
        <w:tab/>
        <w:t>NSCE_NSAllocation_Request</w:t>
      </w:r>
      <w:bookmarkEnd w:id="1058"/>
      <w:bookmarkEnd w:id="1059"/>
      <w:bookmarkEnd w:id="1060"/>
      <w:bookmarkEnd w:id="1061"/>
      <w:bookmarkEnd w:id="1062"/>
    </w:p>
    <w:p w14:paraId="5C612EB3" w14:textId="77777777" w:rsidR="00016DAC" w:rsidRPr="00D3062E" w:rsidRDefault="00016DAC" w:rsidP="00B13605">
      <w:pPr>
        <w:pStyle w:val="51"/>
      </w:pPr>
      <w:bookmarkStart w:id="1063" w:name="_Toc157434591"/>
      <w:bookmarkStart w:id="1064" w:name="_Toc157436306"/>
      <w:bookmarkStart w:id="1065" w:name="_Toc157440146"/>
      <w:bookmarkStart w:id="1066" w:name="_Toc160649860"/>
      <w:bookmarkStart w:id="1067" w:name="_Toc164928075"/>
      <w:r w:rsidRPr="00D3062E">
        <w:t>5.19.2.2.1</w:t>
      </w:r>
      <w:r w:rsidRPr="00D3062E">
        <w:tab/>
        <w:t>General</w:t>
      </w:r>
      <w:bookmarkEnd w:id="1063"/>
      <w:bookmarkEnd w:id="1064"/>
      <w:bookmarkEnd w:id="1065"/>
      <w:bookmarkEnd w:id="1066"/>
      <w:bookmarkEnd w:id="1067"/>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51"/>
      </w:pPr>
      <w:bookmarkStart w:id="1068" w:name="_Toc157434592"/>
      <w:bookmarkStart w:id="1069" w:name="_Toc157436307"/>
      <w:bookmarkStart w:id="1070" w:name="_Toc157440147"/>
      <w:bookmarkStart w:id="1071" w:name="_Toc160649861"/>
      <w:bookmarkStart w:id="1072" w:name="_Toc164928076"/>
      <w:r w:rsidRPr="00D3062E">
        <w:t>5.19.2.2.2</w:t>
      </w:r>
      <w:r w:rsidRPr="00D3062E">
        <w:tab/>
      </w:r>
      <w:r w:rsidRPr="00D3062E">
        <w:tab/>
        <w:t>Network Slice Allocation Request</w:t>
      </w:r>
      <w:bookmarkEnd w:id="1068"/>
      <w:bookmarkEnd w:id="1069"/>
      <w:bookmarkEnd w:id="1070"/>
      <w:bookmarkEnd w:id="1071"/>
      <w:bookmarkEnd w:id="1072"/>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3" type="#_x0000_t75" alt="" style="width:482.75pt;height:123.8pt;mso-width-percent:0;mso-height-percent:0;mso-width-percent:0;mso-height-percent:0" o:ole="">
            <v:imagedata r:id="rId121" o:title=""/>
          </v:shape>
          <o:OLEObject Type="Embed" ProgID="Word.Document.8" ShapeID="_x0000_i1083" DrawAspect="Content" ObjectID="_1775598349" r:id="rId12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073" w:name="_Toc157434593"/>
      <w:bookmarkStart w:id="1074" w:name="_Toc157436308"/>
      <w:bookmarkStart w:id="1075" w:name="_Toc157440148"/>
      <w:bookmarkStart w:id="1076" w:name="_Toc160649862"/>
      <w:bookmarkStart w:id="1077" w:name="_Toc164928077"/>
      <w:r w:rsidR="008A6D4A" w:rsidRPr="00D3062E">
        <w:t>6</w:t>
      </w:r>
      <w:r w:rsidR="008A6D4A" w:rsidRPr="00D3062E">
        <w:tab/>
        <w:t>API Definitions</w:t>
      </w:r>
      <w:bookmarkEnd w:id="111"/>
      <w:bookmarkEnd w:id="112"/>
      <w:bookmarkEnd w:id="1073"/>
      <w:bookmarkEnd w:id="1074"/>
      <w:bookmarkEnd w:id="1075"/>
      <w:bookmarkEnd w:id="1076"/>
      <w:bookmarkEnd w:id="1077"/>
    </w:p>
    <w:p w14:paraId="391C9859" w14:textId="5EAF9B7A" w:rsidR="008A6D4A" w:rsidRPr="00D3062E" w:rsidRDefault="008A6D4A" w:rsidP="007A4424">
      <w:pPr>
        <w:pStyle w:val="21"/>
      </w:pPr>
      <w:bookmarkStart w:id="1078" w:name="_Toc510696598"/>
      <w:bookmarkStart w:id="1079" w:name="_Toc35971390"/>
      <w:bookmarkStart w:id="1080" w:name="_Toc157434594"/>
      <w:bookmarkStart w:id="1081" w:name="_Toc157436309"/>
      <w:bookmarkStart w:id="1082" w:name="_Toc157440149"/>
      <w:bookmarkStart w:id="1083" w:name="_Toc160649863"/>
      <w:bookmarkStart w:id="1084" w:name="_Toc164928078"/>
      <w:r w:rsidRPr="00D3062E">
        <w:t>6.1</w:t>
      </w:r>
      <w:r w:rsidRPr="00D3062E">
        <w:tab/>
      </w:r>
      <w:r w:rsidR="00D3062E" w:rsidRPr="00D3062E">
        <w:t>NSCE_SliceApiManagement</w:t>
      </w:r>
      <w:r w:rsidRPr="00D3062E">
        <w:t xml:space="preserve"> API</w:t>
      </w:r>
      <w:bookmarkEnd w:id="1078"/>
      <w:bookmarkEnd w:id="1079"/>
      <w:bookmarkEnd w:id="1080"/>
      <w:bookmarkEnd w:id="1081"/>
      <w:bookmarkEnd w:id="1082"/>
      <w:bookmarkEnd w:id="1083"/>
      <w:bookmarkEnd w:id="1084"/>
    </w:p>
    <w:p w14:paraId="41FDDBA2" w14:textId="77777777" w:rsidR="00AC0B17" w:rsidRPr="00FC29E8" w:rsidRDefault="00AC0B17" w:rsidP="00AC0B17">
      <w:pPr>
        <w:pStyle w:val="21"/>
      </w:pPr>
      <w:bookmarkStart w:id="1085" w:name="_Toc164928079"/>
      <w:bookmarkStart w:id="1086" w:name="_Hlk159272147"/>
      <w:bookmarkStart w:id="1087" w:name="_Toc157434641"/>
      <w:bookmarkStart w:id="1088" w:name="_Toc157436356"/>
      <w:bookmarkStart w:id="1089" w:name="_Toc157440196"/>
      <w:bookmarkStart w:id="1090" w:name="_Toc510696649"/>
      <w:bookmarkStart w:id="1091" w:name="_Toc35971449"/>
      <w:r>
        <w:rPr>
          <w:noProof/>
          <w:lang w:eastAsia="zh-CN"/>
        </w:rPr>
        <w:t>6.2</w:t>
      </w:r>
      <w:r w:rsidRPr="00FC29E8">
        <w:tab/>
      </w:r>
      <w:r>
        <w:t>NSCE_NetSliceLifeCycleMngt</w:t>
      </w:r>
      <w:r w:rsidRPr="00FC29E8">
        <w:t xml:space="preserve"> API</w:t>
      </w:r>
      <w:bookmarkEnd w:id="1085"/>
    </w:p>
    <w:p w14:paraId="42DFB78F" w14:textId="77777777" w:rsidR="00AC0B17" w:rsidRPr="00FC29E8" w:rsidRDefault="00AC0B17" w:rsidP="00AC0B17">
      <w:pPr>
        <w:pStyle w:val="31"/>
      </w:pPr>
      <w:bookmarkStart w:id="1092" w:name="_Toc164928080"/>
      <w:r>
        <w:rPr>
          <w:noProof/>
          <w:lang w:eastAsia="zh-CN"/>
        </w:rPr>
        <w:t>6.2</w:t>
      </w:r>
      <w:r w:rsidRPr="00FC29E8">
        <w:t>.1</w:t>
      </w:r>
      <w:r w:rsidRPr="00FC29E8">
        <w:tab/>
        <w:t>Introduction</w:t>
      </w:r>
      <w:bookmarkEnd w:id="1092"/>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1093" w:name="_Toc164928081"/>
      <w:r>
        <w:rPr>
          <w:noProof/>
          <w:lang w:eastAsia="zh-CN"/>
        </w:rPr>
        <w:t>6.2</w:t>
      </w:r>
      <w:r w:rsidRPr="00FC29E8">
        <w:t>.2</w:t>
      </w:r>
      <w:r w:rsidRPr="00FC29E8">
        <w:tab/>
        <w:t>Usage of HTTP</w:t>
      </w:r>
      <w:bookmarkEnd w:id="1093"/>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1094" w:name="_Toc164928082"/>
      <w:r>
        <w:rPr>
          <w:noProof/>
          <w:lang w:eastAsia="zh-CN"/>
        </w:rPr>
        <w:t>6.2</w:t>
      </w:r>
      <w:r w:rsidRPr="00FC29E8">
        <w:t>.3</w:t>
      </w:r>
      <w:r w:rsidRPr="00FC29E8">
        <w:tab/>
        <w:t>Resources</w:t>
      </w:r>
      <w:bookmarkEnd w:id="1094"/>
    </w:p>
    <w:p w14:paraId="02F060B5" w14:textId="77777777" w:rsidR="00AC0B17" w:rsidRPr="00FC29E8" w:rsidRDefault="00AC0B17" w:rsidP="00AC0B17">
      <w:pPr>
        <w:pStyle w:val="41"/>
      </w:pPr>
      <w:bookmarkStart w:id="1095" w:name="_Toc164928083"/>
      <w:r>
        <w:rPr>
          <w:noProof/>
          <w:lang w:eastAsia="zh-CN"/>
        </w:rPr>
        <w:t>6.2</w:t>
      </w:r>
      <w:r w:rsidRPr="00FC29E8">
        <w:t>.3.1</w:t>
      </w:r>
      <w:r w:rsidRPr="00FC29E8">
        <w:tab/>
        <w:t>Overview</w:t>
      </w:r>
      <w:bookmarkEnd w:id="1095"/>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1096" w:name="_MON_1774067395"/>
    <w:bookmarkEnd w:id="1096"/>
    <w:p w14:paraId="52333678" w14:textId="67B7C2BC" w:rsidR="00B110B4" w:rsidRPr="004C3CC5" w:rsidRDefault="00B110B4" w:rsidP="00B110B4">
      <w:pPr>
        <w:pStyle w:val="TH"/>
        <w:rPr>
          <w:noProof/>
        </w:rPr>
      </w:pPr>
      <w:r w:rsidRPr="00F4442C">
        <w:rPr>
          <w:noProof/>
        </w:rPr>
        <w:object w:dxaOrig="9620" w:dyaOrig="3412" w14:anchorId="64735D9D">
          <v:shape id="_x0000_i1084" type="#_x0000_t75" alt="" style="width:481.1pt;height:170.75pt" o:ole="">
            <v:imagedata r:id="rId123" o:title=""/>
          </v:shape>
          <o:OLEObject Type="Embed" ProgID="Word.Document.8" ShapeID="_x0000_i1084" DrawAspect="Content" ObjectID="_1775598350" r:id="rId124">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453E1093" w14:textId="77777777" w:rsidR="00B110B4" w:rsidRPr="00FC29E8" w:rsidRDefault="00B110B4" w:rsidP="00B110B4">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9"/>
        <w:gridCol w:w="3319"/>
        <w:gridCol w:w="971"/>
        <w:gridCol w:w="2772"/>
      </w:tblGrid>
      <w:tr w:rsidR="00B110B4" w:rsidRPr="00FC29E8" w14:paraId="28D859AE" w14:textId="77777777" w:rsidTr="00C87CC9">
        <w:trPr>
          <w:jc w:val="center"/>
        </w:trPr>
        <w:tc>
          <w:tcPr>
            <w:tcW w:w="1275" w:type="pct"/>
            <w:shd w:val="clear" w:color="auto" w:fill="C0C0C0"/>
            <w:vAlign w:val="center"/>
            <w:hideMark/>
          </w:tcPr>
          <w:p w14:paraId="790EA3C0" w14:textId="77777777" w:rsidR="00B110B4" w:rsidRPr="00FC29E8" w:rsidRDefault="00B110B4" w:rsidP="00C87CC9">
            <w:pPr>
              <w:pStyle w:val="TAH"/>
            </w:pPr>
            <w:r w:rsidRPr="00FC29E8">
              <w:t>Resource name</w:t>
            </w:r>
          </w:p>
        </w:tc>
        <w:tc>
          <w:tcPr>
            <w:tcW w:w="1750" w:type="pct"/>
            <w:shd w:val="clear" w:color="auto" w:fill="C0C0C0"/>
            <w:vAlign w:val="center"/>
            <w:hideMark/>
          </w:tcPr>
          <w:p w14:paraId="41AD0079" w14:textId="77777777" w:rsidR="00B110B4" w:rsidRPr="00FC29E8" w:rsidRDefault="00B110B4" w:rsidP="00C87CC9">
            <w:pPr>
              <w:pStyle w:val="TAH"/>
            </w:pPr>
            <w:r w:rsidRPr="00FC29E8">
              <w:t>Resource URI</w:t>
            </w:r>
          </w:p>
        </w:tc>
        <w:tc>
          <w:tcPr>
            <w:tcW w:w="512" w:type="pct"/>
            <w:shd w:val="clear" w:color="auto" w:fill="C0C0C0"/>
            <w:vAlign w:val="center"/>
            <w:hideMark/>
          </w:tcPr>
          <w:p w14:paraId="24F80863" w14:textId="77777777" w:rsidR="00B110B4" w:rsidRPr="00FC29E8" w:rsidRDefault="00B110B4" w:rsidP="00C87CC9">
            <w:pPr>
              <w:pStyle w:val="TAH"/>
            </w:pPr>
            <w:r w:rsidRPr="00FC29E8">
              <w:t>HTTP method or custom operation</w:t>
            </w:r>
          </w:p>
        </w:tc>
        <w:tc>
          <w:tcPr>
            <w:tcW w:w="1462" w:type="pct"/>
            <w:shd w:val="clear" w:color="auto" w:fill="C0C0C0"/>
            <w:vAlign w:val="center"/>
            <w:hideMark/>
          </w:tcPr>
          <w:p w14:paraId="5A667D0E" w14:textId="77777777" w:rsidR="00B110B4" w:rsidRPr="00FC29E8" w:rsidRDefault="00B110B4" w:rsidP="00C87CC9">
            <w:pPr>
              <w:pStyle w:val="TAH"/>
            </w:pPr>
            <w:r w:rsidRPr="00FC29E8">
              <w:t>Description</w:t>
            </w:r>
          </w:p>
        </w:tc>
      </w:tr>
      <w:tr w:rsidR="00B110B4" w:rsidRPr="00FC29E8" w14:paraId="3D4B03F7" w14:textId="77777777" w:rsidTr="00C87CC9">
        <w:trPr>
          <w:jc w:val="center"/>
        </w:trPr>
        <w:tc>
          <w:tcPr>
            <w:tcW w:w="0" w:type="auto"/>
            <w:vAlign w:val="center"/>
          </w:tcPr>
          <w:p w14:paraId="0EF528A7" w14:textId="77777777" w:rsidR="00B110B4" w:rsidRPr="00FC29E8" w:rsidRDefault="00B110B4" w:rsidP="00C87CC9">
            <w:pPr>
              <w:pStyle w:val="TAL"/>
            </w:pPr>
            <w:r>
              <w:t xml:space="preserve">Network Slice Lifecycle Management </w:t>
            </w:r>
            <w:r w:rsidRPr="00FC29E8">
              <w:rPr>
                <w:rFonts w:eastAsia="等线"/>
              </w:rPr>
              <w:t>Subscription</w:t>
            </w:r>
            <w:r>
              <w:t>s</w:t>
            </w:r>
          </w:p>
        </w:tc>
        <w:tc>
          <w:tcPr>
            <w:tcW w:w="1750" w:type="pct"/>
            <w:vAlign w:val="center"/>
          </w:tcPr>
          <w:p w14:paraId="6E254A3C" w14:textId="77777777" w:rsidR="00B110B4" w:rsidRPr="00FC29E8" w:rsidRDefault="00B110B4" w:rsidP="00C87CC9">
            <w:pPr>
              <w:pStyle w:val="TAL"/>
            </w:pPr>
            <w:r w:rsidRPr="00FC29E8">
              <w:t>/subscriptions</w:t>
            </w:r>
          </w:p>
        </w:tc>
        <w:tc>
          <w:tcPr>
            <w:tcW w:w="512" w:type="pct"/>
            <w:vAlign w:val="center"/>
          </w:tcPr>
          <w:p w14:paraId="279DC926" w14:textId="77777777" w:rsidR="00B110B4" w:rsidRPr="00FC29E8" w:rsidRDefault="00B110B4" w:rsidP="00C87CC9">
            <w:pPr>
              <w:pStyle w:val="TAC"/>
            </w:pPr>
            <w:r w:rsidRPr="00FC29E8">
              <w:t>POST</w:t>
            </w:r>
          </w:p>
        </w:tc>
        <w:tc>
          <w:tcPr>
            <w:tcW w:w="1462" w:type="pct"/>
            <w:vAlign w:val="center"/>
          </w:tcPr>
          <w:p w14:paraId="6B3A7944" w14:textId="77777777" w:rsidR="00B110B4" w:rsidRPr="00FC29E8" w:rsidRDefault="00B110B4" w:rsidP="00C87CC9">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等线"/>
              </w:rPr>
              <w:t>Subscription.</w:t>
            </w:r>
          </w:p>
        </w:tc>
      </w:tr>
      <w:tr w:rsidR="00B110B4" w:rsidRPr="00FC29E8" w14:paraId="6B342F33" w14:textId="77777777" w:rsidTr="00C87CC9">
        <w:trPr>
          <w:jc w:val="center"/>
        </w:trPr>
        <w:tc>
          <w:tcPr>
            <w:tcW w:w="0" w:type="auto"/>
            <w:vMerge w:val="restart"/>
            <w:vAlign w:val="center"/>
          </w:tcPr>
          <w:p w14:paraId="01E3E1B1" w14:textId="77777777" w:rsidR="00B110B4" w:rsidRPr="00FC29E8" w:rsidRDefault="00B110B4" w:rsidP="00C87CC9">
            <w:pPr>
              <w:pStyle w:val="TAL"/>
            </w:pPr>
            <w:r w:rsidRPr="00FC29E8">
              <w:t xml:space="preserve">Individual </w:t>
            </w:r>
            <w:r>
              <w:t xml:space="preserve">Network Slice Lifecycle Management </w:t>
            </w:r>
            <w:r w:rsidRPr="00FC29E8">
              <w:rPr>
                <w:rFonts w:eastAsia="等线"/>
              </w:rPr>
              <w:t>Subscription</w:t>
            </w:r>
          </w:p>
        </w:tc>
        <w:tc>
          <w:tcPr>
            <w:tcW w:w="1750" w:type="pct"/>
            <w:vMerge w:val="restart"/>
            <w:vAlign w:val="center"/>
          </w:tcPr>
          <w:p w14:paraId="1E55F74E" w14:textId="77777777" w:rsidR="00B110B4" w:rsidRPr="00FC29E8" w:rsidRDefault="00B110B4" w:rsidP="00C87CC9">
            <w:pPr>
              <w:pStyle w:val="TAL"/>
            </w:pPr>
            <w:r w:rsidRPr="00FC29E8">
              <w:t>/sbscriptions/{subscriptionId}</w:t>
            </w:r>
          </w:p>
        </w:tc>
        <w:tc>
          <w:tcPr>
            <w:tcW w:w="512" w:type="pct"/>
            <w:vAlign w:val="center"/>
          </w:tcPr>
          <w:p w14:paraId="62FD210F" w14:textId="77777777" w:rsidR="00B110B4" w:rsidRPr="00FC29E8" w:rsidRDefault="00B110B4" w:rsidP="00C87CC9">
            <w:pPr>
              <w:pStyle w:val="TAC"/>
            </w:pPr>
            <w:r w:rsidRPr="00FC29E8">
              <w:t>GET</w:t>
            </w:r>
          </w:p>
        </w:tc>
        <w:tc>
          <w:tcPr>
            <w:tcW w:w="1462" w:type="pct"/>
            <w:vAlign w:val="center"/>
          </w:tcPr>
          <w:p w14:paraId="23EA365C" w14:textId="77777777" w:rsidR="00B110B4" w:rsidRPr="00FC29E8" w:rsidRDefault="00B110B4" w:rsidP="00C87CC9">
            <w:pPr>
              <w:pStyle w:val="TAL"/>
              <w:rPr>
                <w:noProof/>
                <w:lang w:eastAsia="zh-CN"/>
              </w:rPr>
            </w:pPr>
            <w:r w:rsidRPr="00FC29E8">
              <w:rPr>
                <w:noProof/>
                <w:lang w:eastAsia="zh-CN"/>
              </w:rPr>
              <w:t xml:space="preserve">Retrieve an existing </w:t>
            </w:r>
            <w:r>
              <w:t xml:space="preserve">Network Slice Lifecycle Management </w:t>
            </w:r>
            <w:r w:rsidRPr="00FC29E8">
              <w:rPr>
                <w:rFonts w:eastAsia="等线"/>
              </w:rPr>
              <w:t>Subscription</w:t>
            </w:r>
            <w:r w:rsidRPr="00FC29E8">
              <w:t>.</w:t>
            </w:r>
          </w:p>
        </w:tc>
      </w:tr>
      <w:tr w:rsidR="00B110B4" w:rsidRPr="00FC29E8" w14:paraId="363AE7C9" w14:textId="77777777" w:rsidTr="00C87CC9">
        <w:trPr>
          <w:jc w:val="center"/>
        </w:trPr>
        <w:tc>
          <w:tcPr>
            <w:tcW w:w="0" w:type="auto"/>
            <w:vMerge/>
            <w:vAlign w:val="center"/>
          </w:tcPr>
          <w:p w14:paraId="4C03B82E" w14:textId="77777777" w:rsidR="00B110B4" w:rsidRPr="00FC29E8" w:rsidRDefault="00B110B4" w:rsidP="00C87CC9">
            <w:pPr>
              <w:pStyle w:val="TAL"/>
            </w:pPr>
          </w:p>
        </w:tc>
        <w:tc>
          <w:tcPr>
            <w:tcW w:w="1750" w:type="pct"/>
            <w:vMerge/>
            <w:vAlign w:val="center"/>
          </w:tcPr>
          <w:p w14:paraId="45BD91E8" w14:textId="77777777" w:rsidR="00B110B4" w:rsidRPr="00FC29E8" w:rsidRDefault="00B110B4" w:rsidP="00C87CC9">
            <w:pPr>
              <w:pStyle w:val="TAL"/>
            </w:pPr>
          </w:p>
        </w:tc>
        <w:tc>
          <w:tcPr>
            <w:tcW w:w="512" w:type="pct"/>
            <w:vAlign w:val="center"/>
          </w:tcPr>
          <w:p w14:paraId="149338EA" w14:textId="77777777" w:rsidR="00B110B4" w:rsidRPr="00FC29E8" w:rsidRDefault="00B110B4" w:rsidP="00C87CC9">
            <w:pPr>
              <w:pStyle w:val="TAC"/>
            </w:pPr>
            <w:r w:rsidRPr="00FC29E8">
              <w:t>PUT</w:t>
            </w:r>
          </w:p>
        </w:tc>
        <w:tc>
          <w:tcPr>
            <w:tcW w:w="1462" w:type="pct"/>
            <w:vAlign w:val="center"/>
          </w:tcPr>
          <w:p w14:paraId="6EFB355B" w14:textId="77777777" w:rsidR="00B110B4" w:rsidRPr="00FC29E8" w:rsidRDefault="00B110B4" w:rsidP="00C87CC9">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p>
        </w:tc>
      </w:tr>
      <w:tr w:rsidR="00B110B4" w:rsidRPr="00FC29E8" w14:paraId="5214725F" w14:textId="77777777" w:rsidTr="00C87CC9">
        <w:trPr>
          <w:jc w:val="center"/>
        </w:trPr>
        <w:tc>
          <w:tcPr>
            <w:tcW w:w="0" w:type="auto"/>
            <w:vMerge/>
            <w:vAlign w:val="center"/>
          </w:tcPr>
          <w:p w14:paraId="0CDACA16" w14:textId="77777777" w:rsidR="00B110B4" w:rsidRPr="00FC29E8" w:rsidRDefault="00B110B4" w:rsidP="00C87CC9">
            <w:pPr>
              <w:pStyle w:val="TAL"/>
            </w:pPr>
          </w:p>
        </w:tc>
        <w:tc>
          <w:tcPr>
            <w:tcW w:w="1750" w:type="pct"/>
            <w:vMerge/>
            <w:vAlign w:val="center"/>
          </w:tcPr>
          <w:p w14:paraId="40876D15" w14:textId="77777777" w:rsidR="00B110B4" w:rsidRPr="00FC29E8" w:rsidRDefault="00B110B4" w:rsidP="00C87CC9">
            <w:pPr>
              <w:pStyle w:val="TAL"/>
            </w:pPr>
          </w:p>
        </w:tc>
        <w:tc>
          <w:tcPr>
            <w:tcW w:w="512" w:type="pct"/>
            <w:vAlign w:val="center"/>
          </w:tcPr>
          <w:p w14:paraId="26709639" w14:textId="77777777" w:rsidR="00B110B4" w:rsidRPr="00FC29E8" w:rsidRDefault="00B110B4" w:rsidP="00C87CC9">
            <w:pPr>
              <w:pStyle w:val="TAC"/>
            </w:pPr>
            <w:r w:rsidRPr="00FC29E8">
              <w:t>PATCH</w:t>
            </w:r>
          </w:p>
        </w:tc>
        <w:tc>
          <w:tcPr>
            <w:tcW w:w="1462" w:type="pct"/>
            <w:vAlign w:val="center"/>
          </w:tcPr>
          <w:p w14:paraId="483FC925" w14:textId="77777777" w:rsidR="00B110B4" w:rsidRPr="00FC29E8" w:rsidRDefault="00B110B4" w:rsidP="00C87CC9">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p>
        </w:tc>
      </w:tr>
      <w:tr w:rsidR="00B110B4" w:rsidRPr="00FC29E8" w14:paraId="56A9DD72" w14:textId="77777777" w:rsidTr="00C87CC9">
        <w:trPr>
          <w:jc w:val="center"/>
        </w:trPr>
        <w:tc>
          <w:tcPr>
            <w:tcW w:w="0" w:type="auto"/>
            <w:vMerge/>
            <w:vAlign w:val="center"/>
          </w:tcPr>
          <w:p w14:paraId="75748FDC" w14:textId="77777777" w:rsidR="00B110B4" w:rsidRPr="00FC29E8" w:rsidRDefault="00B110B4" w:rsidP="00C87CC9">
            <w:pPr>
              <w:pStyle w:val="TAL"/>
            </w:pPr>
          </w:p>
        </w:tc>
        <w:tc>
          <w:tcPr>
            <w:tcW w:w="1750" w:type="pct"/>
            <w:vMerge/>
            <w:vAlign w:val="center"/>
          </w:tcPr>
          <w:p w14:paraId="13BFD39A" w14:textId="77777777" w:rsidR="00B110B4" w:rsidRPr="00FC29E8" w:rsidRDefault="00B110B4" w:rsidP="00C87CC9">
            <w:pPr>
              <w:pStyle w:val="TAL"/>
            </w:pPr>
          </w:p>
        </w:tc>
        <w:tc>
          <w:tcPr>
            <w:tcW w:w="512" w:type="pct"/>
            <w:vAlign w:val="center"/>
          </w:tcPr>
          <w:p w14:paraId="412564FB" w14:textId="77777777" w:rsidR="00B110B4" w:rsidRPr="00FC29E8" w:rsidRDefault="00B110B4" w:rsidP="00C87CC9">
            <w:pPr>
              <w:pStyle w:val="TAC"/>
            </w:pPr>
            <w:r w:rsidRPr="00FC29E8">
              <w:t>DELETE</w:t>
            </w:r>
          </w:p>
        </w:tc>
        <w:tc>
          <w:tcPr>
            <w:tcW w:w="1462" w:type="pct"/>
            <w:vAlign w:val="center"/>
          </w:tcPr>
          <w:p w14:paraId="529FC733" w14:textId="77777777" w:rsidR="00B110B4" w:rsidRPr="00FC29E8" w:rsidRDefault="00B110B4" w:rsidP="00C87CC9">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p>
        </w:tc>
      </w:tr>
      <w:tr w:rsidR="00B110B4" w:rsidRPr="00FC29E8" w14:paraId="4F5E73F4" w14:textId="77777777" w:rsidTr="00C87CC9">
        <w:trPr>
          <w:jc w:val="center"/>
        </w:trPr>
        <w:tc>
          <w:tcPr>
            <w:tcW w:w="0" w:type="auto"/>
            <w:vMerge/>
            <w:vAlign w:val="center"/>
          </w:tcPr>
          <w:p w14:paraId="4DA14A29" w14:textId="77777777" w:rsidR="00B110B4" w:rsidRPr="00FC29E8" w:rsidRDefault="00B110B4" w:rsidP="00C87CC9">
            <w:pPr>
              <w:pStyle w:val="TAL"/>
            </w:pPr>
          </w:p>
        </w:tc>
        <w:tc>
          <w:tcPr>
            <w:tcW w:w="1750" w:type="pct"/>
            <w:vAlign w:val="center"/>
          </w:tcPr>
          <w:p w14:paraId="3FA6E860" w14:textId="77777777" w:rsidR="00B110B4" w:rsidRPr="00FC29E8" w:rsidRDefault="00B110B4" w:rsidP="00C87CC9">
            <w:pPr>
              <w:pStyle w:val="TAL"/>
            </w:pPr>
            <w:r w:rsidRPr="00FC29E8">
              <w:t>/sbscriptions/{subscriptionId}</w:t>
            </w:r>
            <w:r>
              <w:t>/notify</w:t>
            </w:r>
          </w:p>
        </w:tc>
        <w:tc>
          <w:tcPr>
            <w:tcW w:w="512" w:type="pct"/>
            <w:vAlign w:val="center"/>
          </w:tcPr>
          <w:p w14:paraId="012D90C8" w14:textId="77777777" w:rsidR="00B110B4" w:rsidRPr="00FC29E8" w:rsidRDefault="00B110B4" w:rsidP="00C87CC9">
            <w:pPr>
              <w:pStyle w:val="TAC"/>
              <w:rPr>
                <w:lang w:eastAsia="zh-CN"/>
              </w:rPr>
            </w:pPr>
            <w:r>
              <w:rPr>
                <w:rFonts w:hint="eastAsia"/>
                <w:lang w:eastAsia="zh-CN"/>
              </w:rPr>
              <w:t>P</w:t>
            </w:r>
            <w:r>
              <w:rPr>
                <w:lang w:eastAsia="zh-CN"/>
              </w:rPr>
              <w:t>OST</w:t>
            </w:r>
          </w:p>
        </w:tc>
        <w:tc>
          <w:tcPr>
            <w:tcW w:w="1462" w:type="pct"/>
            <w:vAlign w:val="center"/>
          </w:tcPr>
          <w:p w14:paraId="4C17FD55" w14:textId="0FB68FD5" w:rsidR="00B110B4" w:rsidRPr="00FC29E8" w:rsidRDefault="00B110B4" w:rsidP="00C87CC9">
            <w:pPr>
              <w:pStyle w:val="TAL"/>
              <w:rPr>
                <w:noProof/>
                <w:lang w:eastAsia="zh-CN"/>
              </w:rPr>
            </w:pPr>
            <w:r>
              <w:rPr>
                <w:lang w:val="en-US"/>
              </w:rPr>
              <w:t xml:space="preserve">Enables to notify the NSCE Server on </w:t>
            </w:r>
            <w:r>
              <w:t>QoE metrics.</w:t>
            </w:r>
          </w:p>
        </w:tc>
      </w:tr>
    </w:tbl>
    <w:p w14:paraId="75934748" w14:textId="77777777" w:rsidR="00B110B4" w:rsidRPr="00FC29E8" w:rsidRDefault="00B110B4" w:rsidP="00B110B4"/>
    <w:p w14:paraId="21AF1404" w14:textId="77777777" w:rsidR="00AC0B17" w:rsidRPr="007D560E" w:rsidRDefault="00AC0B17" w:rsidP="00AC0B17">
      <w:pPr>
        <w:pStyle w:val="41"/>
      </w:pPr>
      <w:bookmarkStart w:id="1097" w:name="_Toc164928084"/>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1097"/>
    </w:p>
    <w:p w14:paraId="549F93A0" w14:textId="77777777" w:rsidR="00AC0B17" w:rsidRPr="00FC29E8" w:rsidRDefault="00AC0B17" w:rsidP="00AC0B17">
      <w:pPr>
        <w:pStyle w:val="51"/>
      </w:pPr>
      <w:bookmarkStart w:id="1098" w:name="_Toc164928085"/>
      <w:r>
        <w:rPr>
          <w:noProof/>
          <w:lang w:eastAsia="zh-CN"/>
        </w:rPr>
        <w:t>6.2.3.2</w:t>
      </w:r>
      <w:r w:rsidRPr="00FC29E8">
        <w:t>.1</w:t>
      </w:r>
      <w:r w:rsidRPr="00FC29E8">
        <w:tab/>
        <w:t>Description</w:t>
      </w:r>
      <w:bookmarkEnd w:id="109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1099" w:name="_Toc164928086"/>
      <w:r>
        <w:rPr>
          <w:noProof/>
          <w:lang w:eastAsia="zh-CN"/>
        </w:rPr>
        <w:t>6.2.3.2</w:t>
      </w:r>
      <w:r w:rsidRPr="00FC29E8">
        <w:t>.2</w:t>
      </w:r>
      <w:r w:rsidRPr="00FC29E8">
        <w:tab/>
        <w:t>Resource Definition</w:t>
      </w:r>
      <w:bookmarkEnd w:id="1099"/>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1100" w:name="_Toc164928087"/>
      <w:r>
        <w:rPr>
          <w:noProof/>
          <w:lang w:eastAsia="zh-CN"/>
        </w:rPr>
        <w:t>6.2.3.2</w:t>
      </w:r>
      <w:r w:rsidRPr="00FC29E8">
        <w:t>.3</w:t>
      </w:r>
      <w:r w:rsidRPr="00FC29E8">
        <w:tab/>
        <w:t>Resource Standard Methods</w:t>
      </w:r>
      <w:bookmarkEnd w:id="1100"/>
    </w:p>
    <w:p w14:paraId="166F25A3" w14:textId="77777777" w:rsidR="00AC0B17" w:rsidRPr="00FC29E8" w:rsidRDefault="00AC0B17" w:rsidP="00AC0B17">
      <w:pPr>
        <w:pStyle w:val="6"/>
      </w:pPr>
      <w:bookmarkStart w:id="1101" w:name="_Toc164928088"/>
      <w:r>
        <w:t>6.2.3.2</w:t>
      </w:r>
      <w:r w:rsidRPr="00FC29E8">
        <w:t>.3.2</w:t>
      </w:r>
      <w:r w:rsidRPr="00FC29E8">
        <w:tab/>
        <w:t>POST</w:t>
      </w:r>
      <w:bookmarkEnd w:id="1101"/>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69B89752"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699226CA"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1102" w:name="_Toc164928089"/>
      <w:r>
        <w:rPr>
          <w:noProof/>
          <w:lang w:eastAsia="zh-CN"/>
        </w:rPr>
        <w:t>6.2.3.2</w:t>
      </w:r>
      <w:r w:rsidRPr="00FC29E8">
        <w:t>.4</w:t>
      </w:r>
      <w:r w:rsidRPr="00FC29E8">
        <w:tab/>
        <w:t>Resource Custom Operations</w:t>
      </w:r>
      <w:bookmarkEnd w:id="1102"/>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1103" w:name="_Toc164928090"/>
      <w:r>
        <w:rPr>
          <w:noProof/>
          <w:lang w:eastAsia="zh-CN"/>
        </w:rPr>
        <w:t>6.2.3.3</w:t>
      </w:r>
      <w:r w:rsidRPr="00FC29E8">
        <w:tab/>
        <w:t xml:space="preserve">Resource: Individual </w:t>
      </w:r>
      <w:r>
        <w:t xml:space="preserve">Network Slice Lifecycle Management </w:t>
      </w:r>
      <w:r w:rsidRPr="00FC29E8">
        <w:rPr>
          <w:rFonts w:eastAsia="等线"/>
        </w:rPr>
        <w:t>Subscription</w:t>
      </w:r>
      <w:bookmarkEnd w:id="1103"/>
    </w:p>
    <w:p w14:paraId="2E4A812D" w14:textId="77777777" w:rsidR="00AC0B17" w:rsidRPr="00FC29E8" w:rsidRDefault="00AC0B17" w:rsidP="00AC0B17">
      <w:pPr>
        <w:pStyle w:val="51"/>
      </w:pPr>
      <w:bookmarkStart w:id="1104" w:name="_Toc164928091"/>
      <w:r>
        <w:rPr>
          <w:noProof/>
          <w:lang w:eastAsia="zh-CN"/>
        </w:rPr>
        <w:t>6.2.3.3</w:t>
      </w:r>
      <w:r w:rsidRPr="00FC29E8">
        <w:t>.1</w:t>
      </w:r>
      <w:r w:rsidRPr="00FC29E8">
        <w:tab/>
        <w:t>Description</w:t>
      </w:r>
      <w:bookmarkEnd w:id="1104"/>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1105" w:name="_Toc164928092"/>
      <w:r>
        <w:rPr>
          <w:noProof/>
          <w:lang w:eastAsia="zh-CN"/>
        </w:rPr>
        <w:t>6.2.3.3</w:t>
      </w:r>
      <w:r w:rsidRPr="00FC29E8">
        <w:t>.2</w:t>
      </w:r>
      <w:r w:rsidRPr="00FC29E8">
        <w:tab/>
        <w:t>Resource Definition</w:t>
      </w:r>
      <w:bookmarkEnd w:id="1105"/>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1106" w:name="_Toc164928093"/>
      <w:r>
        <w:rPr>
          <w:noProof/>
          <w:lang w:eastAsia="zh-CN"/>
        </w:rPr>
        <w:t>6.2.3.3</w:t>
      </w:r>
      <w:r w:rsidRPr="00FC29E8">
        <w:t>.3</w:t>
      </w:r>
      <w:r w:rsidRPr="00FC29E8">
        <w:tab/>
        <w:t>Resource Standard Methods</w:t>
      </w:r>
      <w:bookmarkEnd w:id="1106"/>
    </w:p>
    <w:p w14:paraId="27B4D75D" w14:textId="77777777" w:rsidR="00AC0B17" w:rsidRPr="00FC29E8" w:rsidRDefault="00AC0B17" w:rsidP="00AC0B17">
      <w:pPr>
        <w:pStyle w:val="6"/>
      </w:pPr>
      <w:bookmarkStart w:id="1107" w:name="_Toc164928094"/>
      <w:r>
        <w:t>6.2.3.3</w:t>
      </w:r>
      <w:r w:rsidRPr="00FC29E8">
        <w:t>.3.1</w:t>
      </w:r>
      <w:r w:rsidRPr="00FC29E8">
        <w:tab/>
        <w:t>GET</w:t>
      </w:r>
      <w:bookmarkEnd w:id="1107"/>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1108" w:name="_Toc164928095"/>
      <w:r>
        <w:t>6.2.3.3</w:t>
      </w:r>
      <w:r w:rsidRPr="00FC29E8">
        <w:t>.3.2</w:t>
      </w:r>
      <w:r w:rsidRPr="00FC29E8">
        <w:tab/>
        <w:t>PUT</w:t>
      </w:r>
      <w:bookmarkEnd w:id="110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1109" w:name="_Toc164928096"/>
      <w:r>
        <w:t>6.2.3.3</w:t>
      </w:r>
      <w:r w:rsidRPr="00FC29E8">
        <w:t>.3.3</w:t>
      </w:r>
      <w:r w:rsidRPr="00FC29E8">
        <w:tab/>
        <w:t>PATCH</w:t>
      </w:r>
      <w:bookmarkEnd w:id="1109"/>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1110" w:name="_Toc164928097"/>
      <w:r>
        <w:t>6.2.3.3</w:t>
      </w:r>
      <w:r w:rsidRPr="00FC29E8">
        <w:t>.3.4</w:t>
      </w:r>
      <w:r w:rsidRPr="00FC29E8">
        <w:tab/>
        <w:t>DELETE</w:t>
      </w:r>
      <w:bookmarkEnd w:id="1110"/>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1111" w:name="_Toc164928098"/>
      <w:r>
        <w:rPr>
          <w:noProof/>
          <w:lang w:eastAsia="zh-CN"/>
        </w:rPr>
        <w:t>6.2.3.3</w:t>
      </w:r>
      <w:r w:rsidRPr="00FC29E8">
        <w:t>.4</w:t>
      </w:r>
      <w:r w:rsidRPr="00FC29E8">
        <w:tab/>
        <w:t>Resource Custom Operations</w:t>
      </w:r>
      <w:bookmarkEnd w:id="1111"/>
    </w:p>
    <w:p w14:paraId="39E98CB5" w14:textId="77777777" w:rsidR="00AC0B17" w:rsidRDefault="00AC0B17" w:rsidP="00AC0B17">
      <w:pPr>
        <w:pStyle w:val="6"/>
      </w:pPr>
      <w:bookmarkStart w:id="1112" w:name="_Toc164928099"/>
      <w:r>
        <w:rPr>
          <w:noProof/>
          <w:lang w:eastAsia="zh-CN"/>
        </w:rPr>
        <w:t>6.2.3.3</w:t>
      </w:r>
      <w:r w:rsidRPr="00FC29E8">
        <w:t>.4</w:t>
      </w:r>
      <w:r>
        <w:t>.1</w:t>
      </w:r>
      <w:r w:rsidRPr="00FC29E8">
        <w:tab/>
      </w:r>
      <w:r>
        <w:t>Overview</w:t>
      </w:r>
      <w:bookmarkEnd w:id="1112"/>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1D4337D" w14:textId="77777777" w:rsidR="00B110B4" w:rsidRPr="00644644" w:rsidRDefault="00B110B4" w:rsidP="00B110B4">
      <w:pPr>
        <w:pStyle w:val="TH"/>
      </w:pPr>
      <w:r w:rsidRPr="00644644">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B110B4" w:rsidRPr="00644644" w14:paraId="17F3E4E2" w14:textId="77777777" w:rsidTr="00214E58">
        <w:trPr>
          <w:jc w:val="center"/>
        </w:trPr>
        <w:tc>
          <w:tcPr>
            <w:tcW w:w="1175" w:type="pct"/>
            <w:shd w:val="clear" w:color="auto" w:fill="C0C0C0"/>
            <w:vAlign w:val="center"/>
          </w:tcPr>
          <w:p w14:paraId="34C805B2" w14:textId="77777777" w:rsidR="00B110B4" w:rsidRPr="00644644" w:rsidRDefault="00B110B4" w:rsidP="00C87CC9">
            <w:pPr>
              <w:pStyle w:val="TAH"/>
            </w:pPr>
            <w:r w:rsidRPr="00644644">
              <w:t>Operation name</w:t>
            </w:r>
          </w:p>
        </w:tc>
        <w:tc>
          <w:tcPr>
            <w:tcW w:w="1407" w:type="pct"/>
            <w:shd w:val="clear" w:color="auto" w:fill="C0C0C0"/>
            <w:vAlign w:val="center"/>
            <w:hideMark/>
          </w:tcPr>
          <w:p w14:paraId="788F5BD9" w14:textId="77777777" w:rsidR="00B110B4" w:rsidRPr="00644644" w:rsidRDefault="00B110B4" w:rsidP="00C87CC9">
            <w:pPr>
              <w:pStyle w:val="TAH"/>
            </w:pPr>
            <w:r w:rsidRPr="00644644">
              <w:t>Custom operaration URI</w:t>
            </w:r>
          </w:p>
        </w:tc>
        <w:tc>
          <w:tcPr>
            <w:tcW w:w="719" w:type="pct"/>
            <w:shd w:val="clear" w:color="auto" w:fill="C0C0C0"/>
            <w:vAlign w:val="center"/>
            <w:hideMark/>
          </w:tcPr>
          <w:p w14:paraId="2EC37A09" w14:textId="77777777" w:rsidR="00B110B4" w:rsidRPr="00644644" w:rsidRDefault="00B110B4" w:rsidP="00C87CC9">
            <w:pPr>
              <w:pStyle w:val="TAH"/>
            </w:pPr>
            <w:r w:rsidRPr="00644644">
              <w:t>Mapped HTTP method</w:t>
            </w:r>
          </w:p>
        </w:tc>
        <w:tc>
          <w:tcPr>
            <w:tcW w:w="1699" w:type="pct"/>
            <w:shd w:val="clear" w:color="auto" w:fill="C0C0C0"/>
            <w:vAlign w:val="center"/>
            <w:hideMark/>
          </w:tcPr>
          <w:p w14:paraId="1C2D7BD2" w14:textId="77777777" w:rsidR="00B110B4" w:rsidRPr="00644644" w:rsidRDefault="00B110B4" w:rsidP="00C87CC9">
            <w:pPr>
              <w:pStyle w:val="TAH"/>
            </w:pPr>
            <w:r w:rsidRPr="00644644">
              <w:t>Description</w:t>
            </w:r>
          </w:p>
        </w:tc>
      </w:tr>
      <w:tr w:rsidR="00B110B4" w:rsidRPr="00644644" w14:paraId="455D2D20" w14:textId="77777777" w:rsidTr="00214E58">
        <w:trPr>
          <w:jc w:val="center"/>
        </w:trPr>
        <w:tc>
          <w:tcPr>
            <w:tcW w:w="1175" w:type="pct"/>
            <w:vAlign w:val="center"/>
          </w:tcPr>
          <w:p w14:paraId="02A0716C" w14:textId="04FF0BAF" w:rsidR="00B110B4" w:rsidRPr="00644644" w:rsidRDefault="00B110B4" w:rsidP="00C87CC9">
            <w:pPr>
              <w:pStyle w:val="TAL"/>
            </w:pPr>
            <w:r>
              <w:t>QoE Metrics</w:t>
            </w:r>
            <w:r w:rsidRPr="00FC29E8">
              <w:rPr>
                <w:lang w:val="en-US"/>
              </w:rPr>
              <w:t xml:space="preserve"> </w:t>
            </w:r>
            <w:r>
              <w:rPr>
                <w:lang w:val="en-US"/>
              </w:rPr>
              <w:t>Notification</w:t>
            </w:r>
          </w:p>
        </w:tc>
        <w:tc>
          <w:tcPr>
            <w:tcW w:w="1407" w:type="pct"/>
            <w:vAlign w:val="center"/>
            <w:hideMark/>
          </w:tcPr>
          <w:p w14:paraId="602BDC01" w14:textId="77777777" w:rsidR="00B110B4" w:rsidRPr="00644644" w:rsidRDefault="00B110B4" w:rsidP="00C87CC9">
            <w:pPr>
              <w:pStyle w:val="TAL"/>
            </w:pPr>
            <w:r>
              <w:t>/notify</w:t>
            </w:r>
          </w:p>
        </w:tc>
        <w:tc>
          <w:tcPr>
            <w:tcW w:w="719" w:type="pct"/>
            <w:vAlign w:val="center"/>
            <w:hideMark/>
          </w:tcPr>
          <w:p w14:paraId="0DA3ECCF" w14:textId="77777777" w:rsidR="00B110B4" w:rsidRPr="00644644" w:rsidRDefault="00B110B4" w:rsidP="00C87CC9">
            <w:pPr>
              <w:pStyle w:val="TAC"/>
            </w:pPr>
            <w:r w:rsidRPr="00644644">
              <w:t>POST</w:t>
            </w:r>
          </w:p>
        </w:tc>
        <w:tc>
          <w:tcPr>
            <w:tcW w:w="1699" w:type="pct"/>
            <w:vAlign w:val="center"/>
            <w:hideMark/>
          </w:tcPr>
          <w:p w14:paraId="64C06E87" w14:textId="52CFCE65" w:rsidR="00B110B4" w:rsidRPr="00644644" w:rsidRDefault="00B110B4" w:rsidP="00C87CC9">
            <w:pPr>
              <w:pStyle w:val="TAL"/>
            </w:pPr>
            <w:r>
              <w:rPr>
                <w:lang w:val="en-US"/>
              </w:rPr>
              <w:t>E</w:t>
            </w:r>
            <w:r w:rsidRPr="00FC29E8">
              <w:t xml:space="preserve">nables </w:t>
            </w:r>
            <w:r>
              <w:t>a</w:t>
            </w:r>
            <w:r w:rsidRPr="00FC29E8">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tc>
      </w:tr>
    </w:tbl>
    <w:p w14:paraId="2298F6AC" w14:textId="77777777" w:rsidR="00B110B4" w:rsidRPr="00F170DF" w:rsidRDefault="00B110B4" w:rsidP="00B110B4"/>
    <w:p w14:paraId="63A890AC" w14:textId="4076601C" w:rsidR="00B110B4" w:rsidRPr="00FC29E8" w:rsidRDefault="00B110B4" w:rsidP="00B110B4">
      <w:pPr>
        <w:pStyle w:val="6"/>
      </w:pPr>
      <w:bookmarkStart w:id="1113" w:name="_Toc164928100"/>
      <w:r>
        <w:rPr>
          <w:noProof/>
          <w:lang w:eastAsia="zh-CN"/>
        </w:rPr>
        <w:t>6.2.3.3</w:t>
      </w:r>
      <w:r w:rsidRPr="00FC29E8">
        <w:t>.4</w:t>
      </w:r>
      <w:r>
        <w:t>.2</w:t>
      </w:r>
      <w:r w:rsidRPr="00FC29E8">
        <w:tab/>
      </w:r>
      <w:r>
        <w:t>Operation: QoE Metrics</w:t>
      </w:r>
      <w:r w:rsidRPr="00FC29E8">
        <w:rPr>
          <w:lang w:val="en-US"/>
        </w:rPr>
        <w:t xml:space="preserve"> </w:t>
      </w:r>
      <w:r>
        <w:rPr>
          <w:lang w:val="en-US"/>
        </w:rPr>
        <w:t>Notification</w:t>
      </w:r>
      <w:bookmarkEnd w:id="1113"/>
    </w:p>
    <w:p w14:paraId="187B537F" w14:textId="77777777" w:rsidR="00AC0B17" w:rsidRPr="00FC29E8" w:rsidRDefault="00AC0B17" w:rsidP="00AC0B17">
      <w:pPr>
        <w:pStyle w:val="7"/>
        <w:rPr>
          <w:noProof/>
        </w:rPr>
      </w:pPr>
      <w:r>
        <w:rPr>
          <w:noProof/>
          <w:lang w:eastAsia="zh-CN"/>
        </w:rPr>
        <w:t>6.2.3.3</w:t>
      </w:r>
      <w:r w:rsidRPr="00FC29E8">
        <w:t>.4</w:t>
      </w:r>
      <w:r>
        <w:t>.2.1</w:t>
      </w:r>
      <w:r w:rsidRPr="00FC29E8">
        <w:rPr>
          <w:noProof/>
        </w:rPr>
        <w:tab/>
        <w:t>Description</w:t>
      </w:r>
    </w:p>
    <w:p w14:paraId="403252ED" w14:textId="283FEE33"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r>
        <w:rPr>
          <w:noProof/>
          <w:lang w:eastAsia="zh-CN"/>
        </w:rPr>
        <w:t>6.2.3.3</w:t>
      </w:r>
      <w:r w:rsidRPr="00FC29E8">
        <w:t>.4</w:t>
      </w:r>
      <w:r>
        <w:t>.2.2</w:t>
      </w:r>
      <w:r w:rsidRPr="00FC29E8">
        <w:rPr>
          <w:noProof/>
        </w:rPr>
        <w:tab/>
      </w:r>
      <w:r w:rsidRPr="00B13605">
        <w:rPr>
          <w:noProof/>
        </w:rPr>
        <w:t>Operation Definition</w:t>
      </w:r>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4119E528"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55495D96"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38F1F45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4B6CE635"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415390C7"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3DE5F65D"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1114" w:name="_Toc164928101"/>
      <w:r>
        <w:rPr>
          <w:noProof/>
          <w:lang w:eastAsia="zh-CN"/>
        </w:rPr>
        <w:t>6.2</w:t>
      </w:r>
      <w:r w:rsidRPr="00FC29E8">
        <w:t>.4</w:t>
      </w:r>
      <w:r w:rsidRPr="00FC29E8">
        <w:tab/>
        <w:t>Custom Operations without associated resources</w:t>
      </w:r>
      <w:bookmarkEnd w:id="1114"/>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1115" w:name="_Toc164928102"/>
      <w:r>
        <w:rPr>
          <w:noProof/>
          <w:lang w:eastAsia="zh-CN"/>
        </w:rPr>
        <w:t>6.2</w:t>
      </w:r>
      <w:r w:rsidRPr="00FC29E8">
        <w:t>.5</w:t>
      </w:r>
      <w:r w:rsidRPr="00FC29E8">
        <w:tab/>
        <w:t>Notifications</w:t>
      </w:r>
      <w:bookmarkEnd w:id="1115"/>
    </w:p>
    <w:p w14:paraId="2ECE9665" w14:textId="77777777" w:rsidR="00AC0B17" w:rsidRPr="00FC29E8" w:rsidRDefault="00AC0B17" w:rsidP="00AC0B17">
      <w:pPr>
        <w:pStyle w:val="41"/>
      </w:pPr>
      <w:bookmarkStart w:id="1116" w:name="_Toc164928103"/>
      <w:r>
        <w:rPr>
          <w:noProof/>
          <w:lang w:eastAsia="zh-CN"/>
        </w:rPr>
        <w:t>6.2</w:t>
      </w:r>
      <w:r w:rsidRPr="00FC29E8">
        <w:t>.5.1</w:t>
      </w:r>
      <w:r w:rsidRPr="00FC29E8">
        <w:tab/>
        <w:t>General</w:t>
      </w:r>
      <w:bookmarkEnd w:id="1116"/>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56BCC3FD"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22B798A7"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34757204"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79FE56D5"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1117" w:name="_Toc164928104"/>
      <w:r>
        <w:rPr>
          <w:noProof/>
          <w:lang w:eastAsia="zh-CN"/>
        </w:rPr>
        <w:t>6.2</w:t>
      </w:r>
      <w:r w:rsidRPr="00FC29E8">
        <w:t>.5.2</w:t>
      </w:r>
      <w:r w:rsidRPr="00FC29E8">
        <w:tab/>
      </w:r>
      <w:r>
        <w:t>Network Slice Lifecycle Management</w:t>
      </w:r>
      <w:r w:rsidRPr="00FC29E8">
        <w:t xml:space="preserve"> Notification</w:t>
      </w:r>
      <w:bookmarkEnd w:id="1117"/>
    </w:p>
    <w:p w14:paraId="09E0269E" w14:textId="77777777" w:rsidR="00AC0B17" w:rsidRPr="00FC29E8" w:rsidRDefault="00AC0B17" w:rsidP="00AC0B17">
      <w:pPr>
        <w:pStyle w:val="51"/>
        <w:rPr>
          <w:noProof/>
        </w:rPr>
      </w:pPr>
      <w:bookmarkStart w:id="1118" w:name="_Toc164928105"/>
      <w:r>
        <w:rPr>
          <w:noProof/>
          <w:lang w:eastAsia="zh-CN"/>
        </w:rPr>
        <w:t>6.2</w:t>
      </w:r>
      <w:r w:rsidRPr="00FC29E8">
        <w:t>.5.2</w:t>
      </w:r>
      <w:r w:rsidRPr="00FC29E8">
        <w:rPr>
          <w:noProof/>
        </w:rPr>
        <w:t>.1</w:t>
      </w:r>
      <w:r w:rsidRPr="00FC29E8">
        <w:rPr>
          <w:noProof/>
        </w:rPr>
        <w:tab/>
        <w:t>Description</w:t>
      </w:r>
      <w:bookmarkEnd w:id="1118"/>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1119" w:name="_Toc164928106"/>
      <w:r>
        <w:rPr>
          <w:noProof/>
          <w:lang w:eastAsia="zh-CN"/>
        </w:rPr>
        <w:t>6.2</w:t>
      </w:r>
      <w:r w:rsidRPr="00FC29E8">
        <w:t>.5.2</w:t>
      </w:r>
      <w:r w:rsidRPr="00FC29E8">
        <w:rPr>
          <w:noProof/>
        </w:rPr>
        <w:t>.2</w:t>
      </w:r>
      <w:r w:rsidRPr="00FC29E8">
        <w:rPr>
          <w:noProof/>
        </w:rPr>
        <w:tab/>
        <w:t>Target URI</w:t>
      </w:r>
      <w:bookmarkEnd w:id="1119"/>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1120" w:name="_Toc164928107"/>
      <w:r>
        <w:rPr>
          <w:noProof/>
          <w:lang w:eastAsia="zh-CN"/>
        </w:rPr>
        <w:t>6.2</w:t>
      </w:r>
      <w:r w:rsidRPr="00FC29E8">
        <w:t>.5.2</w:t>
      </w:r>
      <w:r w:rsidRPr="00FC29E8">
        <w:rPr>
          <w:noProof/>
        </w:rPr>
        <w:t>.3</w:t>
      </w:r>
      <w:r w:rsidRPr="00FC29E8">
        <w:rPr>
          <w:noProof/>
        </w:rPr>
        <w:tab/>
        <w:t>Standard Methods</w:t>
      </w:r>
      <w:bookmarkEnd w:id="1120"/>
    </w:p>
    <w:p w14:paraId="51C2AB19" w14:textId="77777777" w:rsidR="00AC0B17" w:rsidRPr="00FC29E8" w:rsidRDefault="00AC0B17" w:rsidP="00B110B4">
      <w:pPr>
        <w:pStyle w:val="6"/>
        <w:rPr>
          <w:noProof/>
        </w:rPr>
      </w:pPr>
      <w:bookmarkStart w:id="1121" w:name="_Toc164928108"/>
      <w:r>
        <w:rPr>
          <w:noProof/>
          <w:lang w:eastAsia="zh-CN"/>
        </w:rPr>
        <w:t>6.2</w:t>
      </w:r>
      <w:r w:rsidRPr="00FC29E8">
        <w:t>.5.2.3</w:t>
      </w:r>
      <w:r w:rsidRPr="00FC29E8">
        <w:rPr>
          <w:noProof/>
        </w:rPr>
        <w:t>.1</w:t>
      </w:r>
      <w:r w:rsidRPr="00FC29E8">
        <w:rPr>
          <w:noProof/>
        </w:rPr>
        <w:tab/>
        <w:t>POST</w:t>
      </w:r>
      <w:bookmarkEnd w:id="112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5CDF5260"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7A23B1A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1122" w:name="_Toc164928109"/>
      <w:r>
        <w:rPr>
          <w:noProof/>
          <w:lang w:eastAsia="zh-CN"/>
        </w:rPr>
        <w:t>6.2</w:t>
      </w:r>
      <w:r w:rsidRPr="00FC29E8">
        <w:t>.5.3</w:t>
      </w:r>
      <w:r w:rsidRPr="00FC29E8">
        <w:tab/>
      </w:r>
      <w:r>
        <w:t>QoE metrics</w:t>
      </w:r>
      <w:r w:rsidRPr="00FC29E8">
        <w:rPr>
          <w:lang w:val="en-US"/>
        </w:rPr>
        <w:t xml:space="preserve"> </w:t>
      </w:r>
      <w:r>
        <w:rPr>
          <w:lang w:val="en-US"/>
        </w:rPr>
        <w:t>Subscribe Notification</w:t>
      </w:r>
      <w:bookmarkEnd w:id="1122"/>
    </w:p>
    <w:p w14:paraId="32C105B7" w14:textId="77777777" w:rsidR="00AC0B17" w:rsidRPr="00FC29E8" w:rsidRDefault="00AC0B17" w:rsidP="00AC0B17">
      <w:pPr>
        <w:pStyle w:val="51"/>
        <w:rPr>
          <w:noProof/>
        </w:rPr>
      </w:pPr>
      <w:bookmarkStart w:id="1123" w:name="_Toc164928110"/>
      <w:r>
        <w:rPr>
          <w:noProof/>
          <w:lang w:eastAsia="zh-CN"/>
        </w:rPr>
        <w:t>6.2</w:t>
      </w:r>
      <w:r w:rsidRPr="00FC29E8">
        <w:t>.5.3</w:t>
      </w:r>
      <w:r w:rsidRPr="00FC29E8">
        <w:rPr>
          <w:noProof/>
        </w:rPr>
        <w:t>.1</w:t>
      </w:r>
      <w:r w:rsidRPr="00FC29E8">
        <w:rPr>
          <w:noProof/>
        </w:rPr>
        <w:tab/>
        <w:t>Description</w:t>
      </w:r>
      <w:bookmarkEnd w:id="1123"/>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51"/>
        <w:rPr>
          <w:noProof/>
        </w:rPr>
      </w:pPr>
      <w:bookmarkStart w:id="1124" w:name="_Toc164928111"/>
      <w:r>
        <w:rPr>
          <w:noProof/>
          <w:lang w:eastAsia="zh-CN"/>
        </w:rPr>
        <w:t>6.2</w:t>
      </w:r>
      <w:r w:rsidRPr="00FC29E8">
        <w:t>.5.3</w:t>
      </w:r>
      <w:r w:rsidRPr="00FC29E8">
        <w:rPr>
          <w:noProof/>
        </w:rPr>
        <w:t>.2</w:t>
      </w:r>
      <w:r w:rsidRPr="00FC29E8">
        <w:rPr>
          <w:noProof/>
        </w:rPr>
        <w:tab/>
        <w:t>Target URI</w:t>
      </w:r>
      <w:bookmarkEnd w:id="1124"/>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51"/>
        <w:rPr>
          <w:noProof/>
        </w:rPr>
      </w:pPr>
      <w:bookmarkStart w:id="1125" w:name="_Toc164928112"/>
      <w:r>
        <w:rPr>
          <w:noProof/>
          <w:lang w:eastAsia="zh-CN"/>
        </w:rPr>
        <w:t>6.2</w:t>
      </w:r>
      <w:r w:rsidRPr="00FC29E8">
        <w:t>.5.3</w:t>
      </w:r>
      <w:r w:rsidRPr="00FC29E8">
        <w:rPr>
          <w:noProof/>
        </w:rPr>
        <w:t>.3</w:t>
      </w:r>
      <w:r w:rsidRPr="00FC29E8">
        <w:rPr>
          <w:noProof/>
        </w:rPr>
        <w:tab/>
        <w:t>Standard Methods</w:t>
      </w:r>
      <w:bookmarkEnd w:id="1125"/>
    </w:p>
    <w:p w14:paraId="21B245C1" w14:textId="77777777" w:rsidR="00AC0B17" w:rsidRPr="00FC29E8" w:rsidRDefault="00AC0B17" w:rsidP="00B110B4">
      <w:pPr>
        <w:pStyle w:val="6"/>
        <w:rPr>
          <w:noProof/>
        </w:rPr>
      </w:pPr>
      <w:bookmarkStart w:id="1126" w:name="_Toc164928113"/>
      <w:r>
        <w:rPr>
          <w:noProof/>
          <w:lang w:eastAsia="zh-CN"/>
        </w:rPr>
        <w:t>6.2</w:t>
      </w:r>
      <w:r w:rsidRPr="00FC29E8">
        <w:t>.5.3.3</w:t>
      </w:r>
      <w:r w:rsidRPr="00FC29E8">
        <w:rPr>
          <w:noProof/>
        </w:rPr>
        <w:t>.1</w:t>
      </w:r>
      <w:r w:rsidRPr="00FC29E8">
        <w:rPr>
          <w:noProof/>
        </w:rPr>
        <w:tab/>
        <w:t>POST</w:t>
      </w:r>
      <w:bookmarkEnd w:id="1126"/>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392084D7"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7E960C21" w14:textId="77777777" w:rsidTr="003C3912">
        <w:trPr>
          <w:jc w:val="center"/>
        </w:trPr>
        <w:tc>
          <w:tcPr>
            <w:tcW w:w="1835" w:type="dxa"/>
            <w:shd w:val="clear" w:color="auto" w:fill="C0C0C0"/>
            <w:vAlign w:val="center"/>
            <w:hideMark/>
          </w:tcPr>
          <w:p w14:paraId="2F94FC48"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019F1746"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4F4C85FC"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45BCFF2C" w14:textId="77777777" w:rsidR="00AC0B17" w:rsidRPr="00FC29E8" w:rsidRDefault="00AC0B17" w:rsidP="003C3912">
            <w:pPr>
              <w:pStyle w:val="TAH"/>
              <w:rPr>
                <w:noProof/>
              </w:rPr>
            </w:pPr>
            <w:r w:rsidRPr="00FC29E8">
              <w:rPr>
                <w:noProof/>
              </w:rPr>
              <w:t>Description</w:t>
            </w:r>
          </w:p>
        </w:tc>
      </w:tr>
      <w:tr w:rsidR="00AC0B17" w:rsidRPr="00FC29E8" w14:paraId="38447F9B" w14:textId="77777777" w:rsidTr="003C3912">
        <w:trPr>
          <w:jc w:val="center"/>
        </w:trPr>
        <w:tc>
          <w:tcPr>
            <w:tcW w:w="1835" w:type="dxa"/>
            <w:vAlign w:val="center"/>
            <w:hideMark/>
          </w:tcPr>
          <w:p w14:paraId="5D5C4353" w14:textId="77777777" w:rsidR="00AC0B17" w:rsidRPr="00FC29E8" w:rsidRDefault="00AC0B17" w:rsidP="003C3912">
            <w:pPr>
              <w:pStyle w:val="TAL"/>
              <w:rPr>
                <w:noProof/>
              </w:rPr>
            </w:pPr>
            <w:bookmarkStart w:id="1127" w:name="_Hlk159925020"/>
            <w:r>
              <w:t>QoE</w:t>
            </w:r>
            <w:r w:rsidRPr="00D03567">
              <w:t>Metrics</w:t>
            </w:r>
            <w:r>
              <w:t>Subsc</w:t>
            </w:r>
            <w:bookmarkEnd w:id="1127"/>
            <w:r>
              <w:t>Notif</w:t>
            </w:r>
          </w:p>
        </w:tc>
        <w:tc>
          <w:tcPr>
            <w:tcW w:w="425" w:type="dxa"/>
            <w:vAlign w:val="center"/>
            <w:hideMark/>
          </w:tcPr>
          <w:p w14:paraId="378FB260" w14:textId="77777777" w:rsidR="00AC0B17" w:rsidRPr="00FC29E8" w:rsidRDefault="00AC0B17" w:rsidP="003C3912">
            <w:pPr>
              <w:pStyle w:val="TAC"/>
              <w:rPr>
                <w:noProof/>
              </w:rPr>
            </w:pPr>
            <w:r w:rsidRPr="00FC29E8">
              <w:t>M</w:t>
            </w:r>
          </w:p>
        </w:tc>
        <w:tc>
          <w:tcPr>
            <w:tcW w:w="1276" w:type="dxa"/>
            <w:vAlign w:val="center"/>
            <w:hideMark/>
          </w:tcPr>
          <w:p w14:paraId="1EBAE3F2" w14:textId="77777777" w:rsidR="00AC0B17" w:rsidRPr="00FC29E8" w:rsidRDefault="00AC0B17" w:rsidP="003C3912">
            <w:pPr>
              <w:pStyle w:val="TAC"/>
              <w:rPr>
                <w:noProof/>
              </w:rPr>
            </w:pPr>
            <w:r w:rsidRPr="00FC29E8">
              <w:t>1</w:t>
            </w:r>
          </w:p>
        </w:tc>
        <w:tc>
          <w:tcPr>
            <w:tcW w:w="6143" w:type="dxa"/>
            <w:vAlign w:val="center"/>
            <w:hideMark/>
          </w:tcPr>
          <w:p w14:paraId="02C770F1" w14:textId="77777777" w:rsidR="00AC0B17" w:rsidRPr="00FC29E8" w:rsidRDefault="00AC0B17" w:rsidP="003C3912">
            <w:pPr>
              <w:pStyle w:val="TAL"/>
              <w:rPr>
                <w:noProof/>
              </w:rPr>
            </w:pPr>
            <w:r w:rsidRPr="00FC29E8">
              <w:t xml:space="preserve">Represents the </w:t>
            </w:r>
            <w:r>
              <w:t>QoE metrics</w:t>
            </w:r>
            <w:r w:rsidRPr="00FC29E8">
              <w:t xml:space="preserve"> </w:t>
            </w:r>
            <w:r>
              <w:t>Subscription</w:t>
            </w:r>
            <w:r w:rsidRPr="00FC29E8">
              <w:t>.</w:t>
            </w:r>
          </w:p>
        </w:tc>
      </w:tr>
    </w:tbl>
    <w:p w14:paraId="36E01DAD" w14:textId="77777777" w:rsidR="00AC0B17" w:rsidRPr="00FC29E8" w:rsidRDefault="00AC0B17" w:rsidP="00AC0B17">
      <w:pPr>
        <w:rPr>
          <w:noProof/>
        </w:rPr>
      </w:pPr>
    </w:p>
    <w:p w14:paraId="4EDF4173"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1D6A3317"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DEBD2E"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0C76D6"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37C383"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545547"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5852B7" w14:textId="77777777" w:rsidR="00AC0B17" w:rsidRPr="00FC29E8" w:rsidRDefault="00AC0B17" w:rsidP="003C3912">
            <w:pPr>
              <w:pStyle w:val="TAH"/>
              <w:rPr>
                <w:noProof/>
              </w:rPr>
            </w:pPr>
            <w:r w:rsidRPr="00FC29E8">
              <w:rPr>
                <w:noProof/>
              </w:rPr>
              <w:t>Description</w:t>
            </w:r>
          </w:p>
        </w:tc>
      </w:tr>
      <w:tr w:rsidR="00AC0B17" w:rsidRPr="00FC29E8" w14:paraId="690DCAD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36AF88" w14:textId="77777777" w:rsidR="00AC0B17" w:rsidRPr="00FC29E8" w:rsidRDefault="00AC0B17" w:rsidP="003C3912">
            <w:pPr>
              <w:pStyle w:val="TAL"/>
            </w:pPr>
            <w:r w:rsidRPr="00D03567">
              <w:t>QoEMetrics</w:t>
            </w:r>
            <w:r>
              <w:t>NotifNotif</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62F8B465"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A2D652C"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3A8F4B0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263F64E1" w14:textId="77777777" w:rsidR="00AC0B17" w:rsidRPr="00FC29E8" w:rsidRDefault="00AC0B17" w:rsidP="003C3912">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0B17" w:rsidRPr="00FC29E8" w14:paraId="38F1267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12AFE9B" w14:textId="77777777" w:rsidR="00AC0B17" w:rsidRPr="00FC29E8" w:rsidRDefault="00AC0B17" w:rsidP="003C3912">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976671B"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E5E7F1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A3EF1DF" w14:textId="77777777" w:rsidR="00AC0B17" w:rsidRPr="00FC29E8" w:rsidRDefault="00AC0B17" w:rsidP="003C3912">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7BD1C14A" w14:textId="77777777" w:rsidR="00AC0B17" w:rsidRPr="00FC29E8" w:rsidRDefault="00AC0B17" w:rsidP="003C3912">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0B17" w:rsidRPr="00FC29E8" w14:paraId="33758E7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5CD947" w14:textId="77777777" w:rsidR="00AC0B17" w:rsidRPr="00FC29E8" w:rsidRDefault="00AC0B17" w:rsidP="003C3912">
            <w:pPr>
              <w:pStyle w:val="TAL"/>
            </w:pPr>
            <w:r w:rsidRPr="00FC29E8">
              <w:t>n/a</w:t>
            </w:r>
          </w:p>
        </w:tc>
        <w:tc>
          <w:tcPr>
            <w:tcW w:w="445" w:type="dxa"/>
            <w:vAlign w:val="center"/>
          </w:tcPr>
          <w:p w14:paraId="030847EC" w14:textId="77777777" w:rsidR="00AC0B17" w:rsidRPr="00FC29E8" w:rsidRDefault="00AC0B17" w:rsidP="003C3912">
            <w:pPr>
              <w:pStyle w:val="TAC"/>
            </w:pPr>
          </w:p>
        </w:tc>
        <w:tc>
          <w:tcPr>
            <w:tcW w:w="1134" w:type="dxa"/>
            <w:vAlign w:val="center"/>
          </w:tcPr>
          <w:p w14:paraId="6FBBD504" w14:textId="77777777" w:rsidR="00AC0B17" w:rsidRPr="00FC29E8" w:rsidRDefault="00AC0B17" w:rsidP="003C3912">
            <w:pPr>
              <w:pStyle w:val="TAC"/>
            </w:pPr>
          </w:p>
        </w:tc>
        <w:tc>
          <w:tcPr>
            <w:tcW w:w="1702" w:type="dxa"/>
            <w:vAlign w:val="center"/>
          </w:tcPr>
          <w:p w14:paraId="13E7E1B6" w14:textId="77777777" w:rsidR="00AC0B17" w:rsidRPr="00FC29E8" w:rsidRDefault="00AC0B17" w:rsidP="003C3912">
            <w:pPr>
              <w:pStyle w:val="TAL"/>
            </w:pPr>
            <w:r w:rsidRPr="00FC29E8">
              <w:t>307 Temporary Redirect</w:t>
            </w:r>
          </w:p>
        </w:tc>
        <w:tc>
          <w:tcPr>
            <w:tcW w:w="4592" w:type="dxa"/>
            <w:vAlign w:val="center"/>
          </w:tcPr>
          <w:p w14:paraId="41CAB2D9" w14:textId="77777777" w:rsidR="00AC0B17" w:rsidRPr="00FC29E8" w:rsidRDefault="00AC0B17" w:rsidP="003C3912">
            <w:pPr>
              <w:pStyle w:val="TAL"/>
            </w:pPr>
            <w:r w:rsidRPr="00FC29E8">
              <w:t>Temporary redirection.</w:t>
            </w:r>
          </w:p>
          <w:p w14:paraId="183BFD5C" w14:textId="77777777" w:rsidR="00AC0B17" w:rsidRPr="00FC29E8" w:rsidRDefault="00AC0B17" w:rsidP="003C3912">
            <w:pPr>
              <w:pStyle w:val="TAL"/>
            </w:pPr>
          </w:p>
          <w:p w14:paraId="507373A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7829E26D" w14:textId="77777777" w:rsidR="00AC0B17" w:rsidRPr="00FC29E8" w:rsidRDefault="00AC0B17" w:rsidP="003C3912">
            <w:pPr>
              <w:pStyle w:val="TAL"/>
            </w:pPr>
          </w:p>
          <w:p w14:paraId="79E07857"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65E364D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FE7B550" w14:textId="77777777" w:rsidR="00AC0B17" w:rsidRPr="00FC29E8" w:rsidRDefault="00AC0B17" w:rsidP="003C3912">
            <w:pPr>
              <w:pStyle w:val="TAL"/>
            </w:pPr>
            <w:r w:rsidRPr="00FC29E8">
              <w:t>n/a</w:t>
            </w:r>
          </w:p>
        </w:tc>
        <w:tc>
          <w:tcPr>
            <w:tcW w:w="445" w:type="dxa"/>
            <w:vAlign w:val="center"/>
          </w:tcPr>
          <w:p w14:paraId="3723937B" w14:textId="77777777" w:rsidR="00AC0B17" w:rsidRPr="00FC29E8" w:rsidRDefault="00AC0B17" w:rsidP="003C3912">
            <w:pPr>
              <w:pStyle w:val="TAC"/>
            </w:pPr>
          </w:p>
        </w:tc>
        <w:tc>
          <w:tcPr>
            <w:tcW w:w="1134" w:type="dxa"/>
            <w:vAlign w:val="center"/>
          </w:tcPr>
          <w:p w14:paraId="6ADDB238" w14:textId="77777777" w:rsidR="00AC0B17" w:rsidRPr="00FC29E8" w:rsidRDefault="00AC0B17" w:rsidP="003C3912">
            <w:pPr>
              <w:pStyle w:val="TAC"/>
            </w:pPr>
          </w:p>
        </w:tc>
        <w:tc>
          <w:tcPr>
            <w:tcW w:w="1702" w:type="dxa"/>
            <w:vAlign w:val="center"/>
          </w:tcPr>
          <w:p w14:paraId="560AF4B2" w14:textId="77777777" w:rsidR="00AC0B17" w:rsidRPr="00FC29E8" w:rsidRDefault="00AC0B17" w:rsidP="003C3912">
            <w:pPr>
              <w:pStyle w:val="TAL"/>
            </w:pPr>
            <w:r w:rsidRPr="00FC29E8">
              <w:t>308 Permanent Redirect</w:t>
            </w:r>
          </w:p>
        </w:tc>
        <w:tc>
          <w:tcPr>
            <w:tcW w:w="4592" w:type="dxa"/>
            <w:vAlign w:val="center"/>
          </w:tcPr>
          <w:p w14:paraId="7D5A2F4C" w14:textId="77777777" w:rsidR="00AC0B17" w:rsidRPr="00FC29E8" w:rsidRDefault="00AC0B17" w:rsidP="003C3912">
            <w:pPr>
              <w:pStyle w:val="TAL"/>
            </w:pPr>
            <w:r w:rsidRPr="00FC29E8">
              <w:t>Permanent redirection.</w:t>
            </w:r>
          </w:p>
          <w:p w14:paraId="07D56043" w14:textId="77777777" w:rsidR="00AC0B17" w:rsidRPr="00FC29E8" w:rsidRDefault="00AC0B17" w:rsidP="003C3912">
            <w:pPr>
              <w:pStyle w:val="TAL"/>
            </w:pPr>
          </w:p>
          <w:p w14:paraId="1FDAA250"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191A4D7" w14:textId="77777777" w:rsidR="00AC0B17" w:rsidRPr="00FC29E8" w:rsidRDefault="00AC0B17" w:rsidP="003C3912">
            <w:pPr>
              <w:pStyle w:val="TAL"/>
            </w:pPr>
          </w:p>
          <w:p w14:paraId="6B6D9469"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3AB39E1"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FA0B777"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4AD84AEC" w14:textId="77777777" w:rsidR="00AC0B17" w:rsidRPr="00FC29E8" w:rsidRDefault="00AC0B17" w:rsidP="00AC0B17">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4662B938" w:rsidR="00B110B4" w:rsidRPr="00FC29E8" w:rsidRDefault="00B110B4" w:rsidP="00B110B4">
      <w:pPr>
        <w:pStyle w:val="41"/>
      </w:pPr>
      <w:bookmarkStart w:id="1128" w:name="_Toc164928114"/>
      <w:r>
        <w:rPr>
          <w:noProof/>
          <w:lang w:eastAsia="zh-CN"/>
        </w:rPr>
        <w:t>6.2</w:t>
      </w:r>
      <w:r w:rsidRPr="00FC29E8">
        <w:t>.5.</w:t>
      </w:r>
      <w:r>
        <w:t>4</w:t>
      </w:r>
      <w:r w:rsidRPr="00FC29E8">
        <w:tab/>
      </w:r>
      <w:r>
        <w:t>Network Slice LCM Recommendation Notification</w:t>
      </w:r>
      <w:bookmarkEnd w:id="1128"/>
    </w:p>
    <w:p w14:paraId="46DF5358" w14:textId="54686EB0" w:rsidR="00B110B4" w:rsidRPr="00FC29E8" w:rsidRDefault="00B110B4" w:rsidP="00B110B4">
      <w:pPr>
        <w:pStyle w:val="51"/>
        <w:rPr>
          <w:noProof/>
        </w:rPr>
      </w:pPr>
      <w:bookmarkStart w:id="1129" w:name="_Toc164928115"/>
      <w:r>
        <w:rPr>
          <w:noProof/>
          <w:lang w:eastAsia="zh-CN"/>
        </w:rPr>
        <w:t>6.2</w:t>
      </w:r>
      <w:r w:rsidRPr="00FC29E8">
        <w:t>.5.</w:t>
      </w:r>
      <w:r>
        <w:t>4</w:t>
      </w:r>
      <w:r w:rsidRPr="00FC29E8">
        <w:rPr>
          <w:noProof/>
        </w:rPr>
        <w:t>.1</w:t>
      </w:r>
      <w:r w:rsidRPr="00FC29E8">
        <w:rPr>
          <w:noProof/>
        </w:rPr>
        <w:tab/>
        <w:t>Description</w:t>
      </w:r>
      <w:bookmarkEnd w:id="1129"/>
    </w:p>
    <w:p w14:paraId="008D2DE4" w14:textId="456B2B81"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3B70DE56" w:rsidR="00B110B4" w:rsidRPr="00FC29E8" w:rsidRDefault="00B110B4" w:rsidP="00B110B4">
      <w:pPr>
        <w:pStyle w:val="51"/>
        <w:rPr>
          <w:noProof/>
        </w:rPr>
      </w:pPr>
      <w:bookmarkStart w:id="1130" w:name="_Toc164928116"/>
      <w:r>
        <w:rPr>
          <w:noProof/>
          <w:lang w:eastAsia="zh-CN"/>
        </w:rPr>
        <w:t>6.2</w:t>
      </w:r>
      <w:r w:rsidRPr="00FC29E8">
        <w:t>.5.</w:t>
      </w:r>
      <w:r>
        <w:t>4</w:t>
      </w:r>
      <w:r w:rsidRPr="00FC29E8">
        <w:rPr>
          <w:noProof/>
        </w:rPr>
        <w:t>.2</w:t>
      </w:r>
      <w:r w:rsidRPr="00FC29E8">
        <w:rPr>
          <w:noProof/>
        </w:rPr>
        <w:tab/>
        <w:t>Target URI</w:t>
      </w:r>
      <w:bookmarkEnd w:id="1130"/>
    </w:p>
    <w:p w14:paraId="2A822D43" w14:textId="740E6759" w:rsidR="00B110B4" w:rsidRPr="00FC29E8" w:rsidRDefault="00B110B4" w:rsidP="00B110B4">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w:t>
      </w:r>
      <w:r>
        <w:t>4</w:t>
      </w:r>
      <w:r w:rsidRPr="00FC29E8">
        <w:t>.2-1.</w:t>
      </w:r>
    </w:p>
    <w:p w14:paraId="5F0F286C" w14:textId="679FC6ED" w:rsidR="00B110B4" w:rsidRPr="00FC29E8" w:rsidRDefault="00B110B4" w:rsidP="00B110B4">
      <w:pPr>
        <w:pStyle w:val="TH"/>
        <w:rPr>
          <w:rFonts w:cs="Arial"/>
          <w:noProof/>
        </w:rPr>
      </w:pPr>
      <w:r w:rsidRPr="00FC29E8">
        <w:rPr>
          <w:noProof/>
        </w:rPr>
        <w:t>Table </w:t>
      </w:r>
      <w:r>
        <w:rPr>
          <w:noProof/>
          <w:lang w:eastAsia="zh-CN"/>
        </w:rPr>
        <w:t>6.2</w:t>
      </w:r>
      <w:r w:rsidRPr="00FC29E8">
        <w:t>.5.</w:t>
      </w:r>
      <w:r>
        <w:t>4</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FC29E8" w14:paraId="1C9C9556" w14:textId="77777777" w:rsidTr="00C87CC9">
        <w:trPr>
          <w:jc w:val="center"/>
        </w:trPr>
        <w:tc>
          <w:tcPr>
            <w:tcW w:w="1924" w:type="dxa"/>
            <w:shd w:val="clear" w:color="auto" w:fill="C0C0C0"/>
            <w:vAlign w:val="center"/>
            <w:hideMark/>
          </w:tcPr>
          <w:p w14:paraId="638EA334" w14:textId="77777777" w:rsidR="00B110B4" w:rsidRPr="00FC29E8" w:rsidRDefault="00B110B4" w:rsidP="00C87CC9">
            <w:pPr>
              <w:pStyle w:val="TAH"/>
              <w:rPr>
                <w:noProof/>
              </w:rPr>
            </w:pPr>
            <w:r w:rsidRPr="00FC29E8">
              <w:rPr>
                <w:noProof/>
              </w:rPr>
              <w:t>Name</w:t>
            </w:r>
          </w:p>
        </w:tc>
        <w:tc>
          <w:tcPr>
            <w:tcW w:w="7814" w:type="dxa"/>
            <w:shd w:val="clear" w:color="auto" w:fill="C0C0C0"/>
            <w:vAlign w:val="center"/>
            <w:hideMark/>
          </w:tcPr>
          <w:p w14:paraId="7217F846" w14:textId="77777777" w:rsidR="00B110B4" w:rsidRPr="00FC29E8" w:rsidRDefault="00B110B4" w:rsidP="00C87CC9">
            <w:pPr>
              <w:pStyle w:val="TAH"/>
              <w:rPr>
                <w:noProof/>
              </w:rPr>
            </w:pPr>
            <w:r w:rsidRPr="00FC29E8">
              <w:rPr>
                <w:noProof/>
              </w:rPr>
              <w:t>Definition</w:t>
            </w:r>
          </w:p>
        </w:tc>
      </w:tr>
      <w:tr w:rsidR="00B110B4" w:rsidRPr="00FC29E8" w14:paraId="07BDE0D9" w14:textId="77777777" w:rsidTr="00C87CC9">
        <w:trPr>
          <w:jc w:val="center"/>
        </w:trPr>
        <w:tc>
          <w:tcPr>
            <w:tcW w:w="1924" w:type="dxa"/>
            <w:hideMark/>
          </w:tcPr>
          <w:p w14:paraId="3E19BA1E" w14:textId="77777777" w:rsidR="00B110B4" w:rsidRPr="00FC29E8" w:rsidRDefault="00B110B4" w:rsidP="00C87CC9">
            <w:pPr>
              <w:pStyle w:val="TAL"/>
              <w:rPr>
                <w:noProof/>
              </w:rPr>
            </w:pPr>
            <w:r w:rsidRPr="00FC29E8">
              <w:rPr>
                <w:noProof/>
              </w:rPr>
              <w:t>notifUri</w:t>
            </w:r>
          </w:p>
        </w:tc>
        <w:tc>
          <w:tcPr>
            <w:tcW w:w="7814" w:type="dxa"/>
            <w:vAlign w:val="center"/>
            <w:hideMark/>
          </w:tcPr>
          <w:p w14:paraId="7C05DB60" w14:textId="77777777" w:rsidR="00B110B4" w:rsidRPr="00FC29E8" w:rsidRDefault="00B110B4" w:rsidP="00C87CC9">
            <w:pPr>
              <w:pStyle w:val="TAL"/>
              <w:rPr>
                <w:noProof/>
              </w:rPr>
            </w:pPr>
            <w:r w:rsidRPr="00FC29E8">
              <w:rPr>
                <w:noProof/>
              </w:rPr>
              <w:t>Represents the callback URI encoded as a string formatted as a URI.</w:t>
            </w:r>
          </w:p>
        </w:tc>
      </w:tr>
    </w:tbl>
    <w:p w14:paraId="1A6798C3" w14:textId="77777777" w:rsidR="00B110B4" w:rsidRPr="00FC29E8" w:rsidRDefault="00B110B4" w:rsidP="00B110B4">
      <w:pPr>
        <w:rPr>
          <w:noProof/>
        </w:rPr>
      </w:pPr>
    </w:p>
    <w:p w14:paraId="3F40E52B" w14:textId="779F6D34" w:rsidR="00B110B4" w:rsidRPr="00FC29E8" w:rsidRDefault="00B110B4" w:rsidP="00B110B4">
      <w:pPr>
        <w:pStyle w:val="51"/>
        <w:rPr>
          <w:noProof/>
        </w:rPr>
      </w:pPr>
      <w:bookmarkStart w:id="1131" w:name="_Toc164928117"/>
      <w:r>
        <w:rPr>
          <w:noProof/>
          <w:lang w:eastAsia="zh-CN"/>
        </w:rPr>
        <w:t>6.2</w:t>
      </w:r>
      <w:r w:rsidRPr="00FC29E8">
        <w:t>.5.</w:t>
      </w:r>
      <w:r>
        <w:t>4</w:t>
      </w:r>
      <w:r w:rsidRPr="00FC29E8">
        <w:rPr>
          <w:noProof/>
        </w:rPr>
        <w:t>.3</w:t>
      </w:r>
      <w:r w:rsidRPr="00FC29E8">
        <w:rPr>
          <w:noProof/>
        </w:rPr>
        <w:tab/>
        <w:t>Standard Methods</w:t>
      </w:r>
      <w:bookmarkEnd w:id="1131"/>
    </w:p>
    <w:p w14:paraId="4A033B2F" w14:textId="3A2D4E70" w:rsidR="00B110B4" w:rsidRPr="00FC29E8" w:rsidRDefault="00B110B4" w:rsidP="00214E58">
      <w:pPr>
        <w:pStyle w:val="6"/>
        <w:rPr>
          <w:noProof/>
        </w:rPr>
      </w:pPr>
      <w:bookmarkStart w:id="1132" w:name="_Toc164928118"/>
      <w:r>
        <w:rPr>
          <w:noProof/>
          <w:lang w:eastAsia="zh-CN"/>
        </w:rPr>
        <w:t>6.2</w:t>
      </w:r>
      <w:r w:rsidRPr="00FC29E8">
        <w:t>.5.</w:t>
      </w:r>
      <w:r>
        <w:t>4</w:t>
      </w:r>
      <w:r w:rsidRPr="00FC29E8">
        <w:t>.3</w:t>
      </w:r>
      <w:r w:rsidRPr="00FC29E8">
        <w:rPr>
          <w:noProof/>
        </w:rPr>
        <w:t>.1</w:t>
      </w:r>
      <w:r w:rsidRPr="00FC29E8">
        <w:rPr>
          <w:noProof/>
        </w:rPr>
        <w:tab/>
        <w:t>POST</w:t>
      </w:r>
      <w:bookmarkEnd w:id="1132"/>
    </w:p>
    <w:p w14:paraId="589A14A8" w14:textId="2ECE110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32713967"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3CB3ECCD"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B110B4"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77777777" w:rsidR="00B110B4" w:rsidRPr="00FC29E8" w:rsidRDefault="00B110B4" w:rsidP="00C87CC9">
            <w:pPr>
              <w:pStyle w:val="TAL"/>
            </w:pPr>
            <w:r>
              <w:t>NSLCMRecom</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77777777" w:rsidR="00B110B4" w:rsidRPr="00FC29E8" w:rsidRDefault="00B110B4" w:rsidP="00C87CC9">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77777777" w:rsidR="00B110B4" w:rsidRPr="00FC29E8" w:rsidRDefault="00B110B4" w:rsidP="00C87CC9">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77777777" w:rsidR="00B110B4" w:rsidRPr="00FC29E8" w:rsidRDefault="00B110B4" w:rsidP="00C87CC9">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77777777" w:rsidR="00B110B4" w:rsidRPr="00FC29E8" w:rsidRDefault="00B110B4" w:rsidP="00C87CC9">
            <w:pPr>
              <w:pStyle w:val="TAL"/>
            </w:pPr>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r>
              <w:t xml:space="preserve">and notification related information </w:t>
            </w:r>
            <w:r w:rsidRPr="00FC29E8">
              <w:t>shall be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0105882C"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4C45C3A5"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6C7FF65E"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041B64EB"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29FB4D16"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28C903EF"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1133" w:name="_Toc164928119"/>
      <w:r>
        <w:rPr>
          <w:noProof/>
          <w:lang w:eastAsia="zh-CN"/>
        </w:rPr>
        <w:t>6.2</w:t>
      </w:r>
      <w:r w:rsidRPr="00FC29E8">
        <w:t>.6</w:t>
      </w:r>
      <w:r w:rsidRPr="00FC29E8">
        <w:tab/>
        <w:t>Data Model</w:t>
      </w:r>
      <w:bookmarkEnd w:id="1133"/>
    </w:p>
    <w:p w14:paraId="00029063" w14:textId="77777777" w:rsidR="00AC0B17" w:rsidRPr="00FC29E8" w:rsidRDefault="00AC0B17" w:rsidP="00AC0B17">
      <w:pPr>
        <w:pStyle w:val="41"/>
      </w:pPr>
      <w:bookmarkStart w:id="1134" w:name="_Toc164928120"/>
      <w:r>
        <w:rPr>
          <w:noProof/>
          <w:lang w:eastAsia="zh-CN"/>
        </w:rPr>
        <w:t>6.2</w:t>
      </w:r>
      <w:r w:rsidRPr="00FC29E8">
        <w:t>.6.1</w:t>
      </w:r>
      <w:r w:rsidRPr="00FC29E8">
        <w:tab/>
        <w:t>General</w:t>
      </w:r>
      <w:bookmarkEnd w:id="1134"/>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5CAD845D"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28647118"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0B17" w:rsidRPr="00FC29E8" w14:paraId="7A170FA2" w14:textId="77777777" w:rsidTr="003C3912">
        <w:trPr>
          <w:jc w:val="center"/>
        </w:trPr>
        <w:tc>
          <w:tcPr>
            <w:tcW w:w="1722" w:type="dxa"/>
            <w:shd w:val="clear" w:color="auto" w:fill="C0C0C0"/>
            <w:vAlign w:val="center"/>
            <w:hideMark/>
          </w:tcPr>
          <w:p w14:paraId="30537D29" w14:textId="77777777" w:rsidR="00AC0B17" w:rsidRPr="00FC29E8" w:rsidRDefault="00AC0B17" w:rsidP="003C3912">
            <w:pPr>
              <w:pStyle w:val="TAH"/>
            </w:pPr>
            <w:r w:rsidRPr="00FC29E8">
              <w:t>Data type</w:t>
            </w:r>
          </w:p>
        </w:tc>
        <w:tc>
          <w:tcPr>
            <w:tcW w:w="1856" w:type="dxa"/>
            <w:shd w:val="clear" w:color="auto" w:fill="C0C0C0"/>
            <w:vAlign w:val="center"/>
          </w:tcPr>
          <w:p w14:paraId="0DF566C3" w14:textId="77777777" w:rsidR="00AC0B17" w:rsidRPr="00FC29E8" w:rsidRDefault="00AC0B17" w:rsidP="003C3912">
            <w:pPr>
              <w:pStyle w:val="TAH"/>
            </w:pPr>
            <w:r w:rsidRPr="00FC29E8">
              <w:t>Reference</w:t>
            </w:r>
          </w:p>
        </w:tc>
        <w:tc>
          <w:tcPr>
            <w:tcW w:w="4494" w:type="dxa"/>
            <w:shd w:val="clear" w:color="auto" w:fill="C0C0C0"/>
            <w:vAlign w:val="center"/>
            <w:hideMark/>
          </w:tcPr>
          <w:p w14:paraId="1A740AA7" w14:textId="77777777" w:rsidR="00AC0B17" w:rsidRPr="00FC29E8" w:rsidRDefault="00AC0B17" w:rsidP="003C3912">
            <w:pPr>
              <w:pStyle w:val="TAH"/>
            </w:pPr>
            <w:r w:rsidRPr="00FC29E8">
              <w:t>Comments</w:t>
            </w:r>
          </w:p>
        </w:tc>
        <w:tc>
          <w:tcPr>
            <w:tcW w:w="1352" w:type="dxa"/>
            <w:shd w:val="clear" w:color="auto" w:fill="C0C0C0"/>
            <w:vAlign w:val="center"/>
          </w:tcPr>
          <w:p w14:paraId="70C96AE7" w14:textId="77777777" w:rsidR="00AC0B17" w:rsidRPr="00FC29E8" w:rsidRDefault="00AC0B17" w:rsidP="003C3912">
            <w:pPr>
              <w:pStyle w:val="TAH"/>
            </w:pPr>
            <w:r w:rsidRPr="00FC29E8">
              <w:t>Applicability</w:t>
            </w:r>
          </w:p>
        </w:tc>
      </w:tr>
      <w:tr w:rsidR="00AC0B17" w:rsidRPr="00FC29E8" w14:paraId="66791DDB" w14:textId="77777777" w:rsidTr="003C3912">
        <w:trPr>
          <w:jc w:val="center"/>
        </w:trPr>
        <w:tc>
          <w:tcPr>
            <w:tcW w:w="1722" w:type="dxa"/>
            <w:vAlign w:val="center"/>
          </w:tcPr>
          <w:p w14:paraId="61BFB375" w14:textId="77777777" w:rsidR="00AC0B17" w:rsidRPr="00FC29E8" w:rsidRDefault="00AC0B17" w:rsidP="003C3912">
            <w:pPr>
              <w:pStyle w:val="TAL"/>
            </w:pPr>
            <w:r w:rsidRPr="00FC29E8">
              <w:t>DateTime</w:t>
            </w:r>
          </w:p>
        </w:tc>
        <w:tc>
          <w:tcPr>
            <w:tcW w:w="1856" w:type="dxa"/>
            <w:vAlign w:val="center"/>
          </w:tcPr>
          <w:p w14:paraId="12548837" w14:textId="77777777" w:rsidR="00AC0B17" w:rsidRPr="00FC29E8" w:rsidRDefault="00AC0B17" w:rsidP="003C3912">
            <w:pPr>
              <w:pStyle w:val="TAC"/>
            </w:pPr>
            <w:r w:rsidRPr="00FC29E8">
              <w:t>3GPP TS 29.122 [2]</w:t>
            </w:r>
          </w:p>
        </w:tc>
        <w:tc>
          <w:tcPr>
            <w:tcW w:w="4494" w:type="dxa"/>
            <w:vAlign w:val="center"/>
          </w:tcPr>
          <w:p w14:paraId="4FFA715C" w14:textId="77777777" w:rsidR="00AC0B17" w:rsidRPr="00FC29E8" w:rsidRDefault="00AC0B17" w:rsidP="003C3912">
            <w:pPr>
              <w:pStyle w:val="TAL"/>
            </w:pPr>
            <w:r w:rsidRPr="00FC29E8">
              <w:t>Represents a date and a time.</w:t>
            </w:r>
          </w:p>
        </w:tc>
        <w:tc>
          <w:tcPr>
            <w:tcW w:w="1352" w:type="dxa"/>
            <w:vAlign w:val="center"/>
          </w:tcPr>
          <w:p w14:paraId="55DBA5EB" w14:textId="77777777" w:rsidR="00AC0B17" w:rsidRPr="00FC29E8" w:rsidRDefault="00AC0B17" w:rsidP="003C3912">
            <w:pPr>
              <w:pStyle w:val="TAL"/>
              <w:rPr>
                <w:rFonts w:cs="Arial"/>
                <w:szCs w:val="18"/>
              </w:rPr>
            </w:pPr>
          </w:p>
        </w:tc>
      </w:tr>
      <w:tr w:rsidR="00AC0B17" w:rsidRPr="00FC29E8" w14:paraId="2B1D197A" w14:textId="77777777" w:rsidTr="003C3912">
        <w:trPr>
          <w:jc w:val="center"/>
        </w:trPr>
        <w:tc>
          <w:tcPr>
            <w:tcW w:w="1722" w:type="dxa"/>
            <w:vAlign w:val="center"/>
          </w:tcPr>
          <w:p w14:paraId="4F7B5391" w14:textId="77777777" w:rsidR="00AC0B17" w:rsidRPr="00644644" w:rsidRDefault="00AC0B17" w:rsidP="003C3912">
            <w:pPr>
              <w:pStyle w:val="TAL"/>
            </w:pPr>
            <w:r>
              <w:t>NetworkPerfInfo</w:t>
            </w:r>
          </w:p>
        </w:tc>
        <w:tc>
          <w:tcPr>
            <w:tcW w:w="1856" w:type="dxa"/>
            <w:vAlign w:val="center"/>
          </w:tcPr>
          <w:p w14:paraId="4941C8ED" w14:textId="77777777" w:rsidR="00AC0B17" w:rsidRPr="00644644" w:rsidRDefault="00AC0B17" w:rsidP="003C3912">
            <w:pPr>
              <w:pStyle w:val="TAC"/>
              <w:rPr>
                <w:noProof/>
                <w:lang w:eastAsia="zh-CN"/>
              </w:rPr>
            </w:pPr>
            <w:r w:rsidRPr="00FC29E8">
              <w:t>3GPP TS 29.</w:t>
            </w:r>
            <w:r>
              <w:t>520</w:t>
            </w:r>
            <w:r w:rsidRPr="00FC29E8">
              <w:t> [2</w:t>
            </w:r>
            <w:r>
              <w:t>9</w:t>
            </w:r>
            <w:r w:rsidRPr="00FC29E8">
              <w:t>]</w:t>
            </w:r>
          </w:p>
        </w:tc>
        <w:tc>
          <w:tcPr>
            <w:tcW w:w="4494" w:type="dxa"/>
            <w:vAlign w:val="center"/>
          </w:tcPr>
          <w:p w14:paraId="7BC61179" w14:textId="77777777" w:rsidR="00AC0B17" w:rsidRPr="00644644" w:rsidRDefault="00AC0B17" w:rsidP="003C3912">
            <w:pPr>
              <w:pStyle w:val="TAL"/>
            </w:pPr>
            <w:r w:rsidRPr="00FC29E8">
              <w:t xml:space="preserve">Represents </w:t>
            </w:r>
            <w:r>
              <w:rPr>
                <w:lang w:eastAsia="zh-CN"/>
              </w:rPr>
              <w:t>the network performance information.</w:t>
            </w:r>
          </w:p>
        </w:tc>
        <w:tc>
          <w:tcPr>
            <w:tcW w:w="1352" w:type="dxa"/>
            <w:vAlign w:val="center"/>
          </w:tcPr>
          <w:p w14:paraId="789945F1" w14:textId="77777777" w:rsidR="00AC0B17" w:rsidRPr="00FC29E8" w:rsidRDefault="00AC0B17" w:rsidP="003C3912">
            <w:pPr>
              <w:pStyle w:val="TAL"/>
              <w:rPr>
                <w:rFonts w:cs="Arial"/>
                <w:szCs w:val="18"/>
              </w:rPr>
            </w:pPr>
          </w:p>
        </w:tc>
      </w:tr>
      <w:tr w:rsidR="00AC0B17" w:rsidRPr="00FC29E8" w14:paraId="3312979F" w14:textId="77777777" w:rsidTr="003C3912">
        <w:trPr>
          <w:jc w:val="center"/>
        </w:trPr>
        <w:tc>
          <w:tcPr>
            <w:tcW w:w="1722" w:type="dxa"/>
            <w:vAlign w:val="center"/>
          </w:tcPr>
          <w:p w14:paraId="16671897" w14:textId="77777777" w:rsidR="00AC0B17" w:rsidRPr="00FC29E8" w:rsidRDefault="00AC0B17" w:rsidP="003C3912">
            <w:pPr>
              <w:pStyle w:val="TAL"/>
            </w:pPr>
            <w:r w:rsidRPr="00644644">
              <w:t>NetSliceId</w:t>
            </w:r>
          </w:p>
        </w:tc>
        <w:tc>
          <w:tcPr>
            <w:tcW w:w="1856" w:type="dxa"/>
            <w:vAlign w:val="center"/>
          </w:tcPr>
          <w:p w14:paraId="0C272656" w14:textId="77777777" w:rsidR="00AC0B17" w:rsidRPr="00FC29E8" w:rsidRDefault="00AC0B17" w:rsidP="003C3912">
            <w:pPr>
              <w:pStyle w:val="TAC"/>
            </w:pPr>
            <w:r w:rsidRPr="00644644">
              <w:rPr>
                <w:noProof/>
                <w:lang w:eastAsia="zh-CN"/>
              </w:rPr>
              <w:t>6.3</w:t>
            </w:r>
            <w:r w:rsidRPr="00644644">
              <w:t>.6.2.</w:t>
            </w:r>
            <w:r w:rsidRPr="00B13605">
              <w:t>15</w:t>
            </w:r>
          </w:p>
        </w:tc>
        <w:tc>
          <w:tcPr>
            <w:tcW w:w="4494" w:type="dxa"/>
            <w:vAlign w:val="center"/>
          </w:tcPr>
          <w:p w14:paraId="54F65DAC" w14:textId="77777777" w:rsidR="00AC0B17" w:rsidRPr="00FC29E8" w:rsidRDefault="00AC0B17" w:rsidP="003C3912">
            <w:pPr>
              <w:pStyle w:val="TAL"/>
            </w:pPr>
            <w:r w:rsidRPr="00644644">
              <w:t>Represents the identification information of a network slice.</w:t>
            </w:r>
          </w:p>
        </w:tc>
        <w:tc>
          <w:tcPr>
            <w:tcW w:w="1352" w:type="dxa"/>
            <w:vAlign w:val="center"/>
          </w:tcPr>
          <w:p w14:paraId="0A7484AD" w14:textId="77777777" w:rsidR="00AC0B17" w:rsidRPr="00FC29E8" w:rsidRDefault="00AC0B17" w:rsidP="003C3912">
            <w:pPr>
              <w:pStyle w:val="TAL"/>
              <w:rPr>
                <w:rFonts w:cs="Arial"/>
                <w:szCs w:val="18"/>
              </w:rPr>
            </w:pPr>
          </w:p>
        </w:tc>
      </w:tr>
      <w:tr w:rsidR="00AC0B17" w:rsidRPr="00FC29E8" w14:paraId="0DC0239F" w14:textId="77777777" w:rsidTr="003C3912">
        <w:trPr>
          <w:jc w:val="center"/>
        </w:trPr>
        <w:tc>
          <w:tcPr>
            <w:tcW w:w="1722" w:type="dxa"/>
            <w:vAlign w:val="center"/>
          </w:tcPr>
          <w:p w14:paraId="6B4F8022" w14:textId="77777777" w:rsidR="00AC0B17" w:rsidRPr="00644644" w:rsidRDefault="00AC0B17" w:rsidP="003C3912">
            <w:pPr>
              <w:pStyle w:val="TAL"/>
            </w:pPr>
            <w:r w:rsidRPr="00FC29E8">
              <w:t>NSInfoSet</w:t>
            </w:r>
          </w:p>
        </w:tc>
        <w:tc>
          <w:tcPr>
            <w:tcW w:w="1856" w:type="dxa"/>
            <w:vAlign w:val="center"/>
          </w:tcPr>
          <w:p w14:paraId="63F37C3B" w14:textId="77777777" w:rsidR="00AC0B17" w:rsidRPr="00644644" w:rsidRDefault="00AC0B17" w:rsidP="003C3912">
            <w:pPr>
              <w:pStyle w:val="TAC"/>
              <w:rPr>
                <w:noProof/>
                <w:lang w:eastAsia="zh-CN"/>
              </w:rPr>
            </w:pPr>
            <w:r w:rsidRPr="00FC29E8">
              <w:t>6.16.6.2.4</w:t>
            </w:r>
          </w:p>
        </w:tc>
        <w:tc>
          <w:tcPr>
            <w:tcW w:w="4494" w:type="dxa"/>
            <w:vAlign w:val="center"/>
          </w:tcPr>
          <w:p w14:paraId="0EF1C239" w14:textId="77777777" w:rsidR="00AC0B17" w:rsidRPr="00644644" w:rsidRDefault="00AC0B17" w:rsidP="003C3912">
            <w:pPr>
              <w:pStyle w:val="TAL"/>
            </w:pPr>
            <w:r w:rsidRPr="00FC29E8">
              <w:t>Represents a Network Slice Information Set.</w:t>
            </w:r>
          </w:p>
        </w:tc>
        <w:tc>
          <w:tcPr>
            <w:tcW w:w="1352" w:type="dxa"/>
            <w:vAlign w:val="center"/>
          </w:tcPr>
          <w:p w14:paraId="6BB4AF90" w14:textId="77777777" w:rsidR="00AC0B17" w:rsidRPr="00FC29E8" w:rsidRDefault="00AC0B17" w:rsidP="003C3912">
            <w:pPr>
              <w:pStyle w:val="TAL"/>
              <w:rPr>
                <w:rFonts w:cs="Arial"/>
                <w:szCs w:val="18"/>
              </w:rPr>
            </w:pPr>
          </w:p>
        </w:tc>
      </w:tr>
    </w:tbl>
    <w:p w14:paraId="1F234B6D" w14:textId="77777777" w:rsidR="00AC0B17" w:rsidRPr="00FC29E8" w:rsidRDefault="00AC0B17" w:rsidP="00AC0B17"/>
    <w:p w14:paraId="28116513" w14:textId="77777777" w:rsidR="00AC0B17" w:rsidRPr="00FC29E8" w:rsidRDefault="00AC0B17" w:rsidP="00AC0B17">
      <w:pPr>
        <w:pStyle w:val="41"/>
        <w:rPr>
          <w:lang w:val="en-US"/>
        </w:rPr>
      </w:pPr>
      <w:bookmarkStart w:id="1135" w:name="_Toc164928121"/>
      <w:r w:rsidRPr="00FC29E8">
        <w:rPr>
          <w:noProof/>
          <w:lang w:eastAsia="zh-CN"/>
        </w:rPr>
        <w:t>6.</w:t>
      </w:r>
      <w:r>
        <w:rPr>
          <w:noProof/>
          <w:lang w:eastAsia="zh-CN"/>
        </w:rPr>
        <w:t>2</w:t>
      </w:r>
      <w:r w:rsidRPr="00FC29E8">
        <w:rPr>
          <w:lang w:val="en-US"/>
        </w:rPr>
        <w:t>.6.2</w:t>
      </w:r>
      <w:r w:rsidRPr="00FC29E8">
        <w:rPr>
          <w:lang w:val="en-US"/>
        </w:rPr>
        <w:tab/>
        <w:t>Structured data types</w:t>
      </w:r>
      <w:bookmarkEnd w:id="1135"/>
    </w:p>
    <w:p w14:paraId="3E5F4087" w14:textId="77777777" w:rsidR="00AC0B17" w:rsidRPr="00FC29E8" w:rsidRDefault="00AC0B17" w:rsidP="00AC0B17">
      <w:pPr>
        <w:pStyle w:val="51"/>
      </w:pPr>
      <w:bookmarkStart w:id="1136" w:name="_Toc164928122"/>
      <w:r>
        <w:rPr>
          <w:noProof/>
          <w:lang w:eastAsia="zh-CN"/>
        </w:rPr>
        <w:t>6.2.6.2</w:t>
      </w:r>
      <w:r w:rsidRPr="00FC29E8">
        <w:t>.</w:t>
      </w:r>
      <w:r>
        <w:t>1</w:t>
      </w:r>
      <w:r w:rsidRPr="00FC29E8">
        <w:tab/>
        <w:t xml:space="preserve">Type: </w:t>
      </w:r>
      <w:r>
        <w:t>NSLCM</w:t>
      </w:r>
      <w:r w:rsidRPr="00FC29E8">
        <w:t>Subsc</w:t>
      </w:r>
      <w:bookmarkEnd w:id="1136"/>
    </w:p>
    <w:p w14:paraId="673B3E7A" w14:textId="77777777" w:rsidR="00AC0B17" w:rsidRPr="00FC29E8" w:rsidRDefault="00AC0B17" w:rsidP="00AC0B17">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8B0E9F1" w14:textId="77777777" w:rsidTr="003C3912">
        <w:trPr>
          <w:jc w:val="center"/>
        </w:trPr>
        <w:tc>
          <w:tcPr>
            <w:tcW w:w="1555" w:type="dxa"/>
            <w:shd w:val="clear" w:color="auto" w:fill="C0C0C0"/>
            <w:vAlign w:val="center"/>
            <w:hideMark/>
          </w:tcPr>
          <w:p w14:paraId="66D8BA71" w14:textId="77777777" w:rsidR="00AC0B17" w:rsidRPr="00FC29E8" w:rsidRDefault="00AC0B17" w:rsidP="003C3912">
            <w:pPr>
              <w:pStyle w:val="TAH"/>
            </w:pPr>
            <w:r w:rsidRPr="00FC29E8">
              <w:t>Attribute name</w:t>
            </w:r>
          </w:p>
        </w:tc>
        <w:tc>
          <w:tcPr>
            <w:tcW w:w="1417" w:type="dxa"/>
            <w:shd w:val="clear" w:color="auto" w:fill="C0C0C0"/>
            <w:vAlign w:val="center"/>
            <w:hideMark/>
          </w:tcPr>
          <w:p w14:paraId="23755F03" w14:textId="77777777" w:rsidR="00AC0B17" w:rsidRPr="00FC29E8" w:rsidRDefault="00AC0B17" w:rsidP="003C3912">
            <w:pPr>
              <w:pStyle w:val="TAH"/>
            </w:pPr>
            <w:r w:rsidRPr="00FC29E8">
              <w:t>Data type</w:t>
            </w:r>
          </w:p>
        </w:tc>
        <w:tc>
          <w:tcPr>
            <w:tcW w:w="425" w:type="dxa"/>
            <w:shd w:val="clear" w:color="auto" w:fill="C0C0C0"/>
            <w:vAlign w:val="center"/>
            <w:hideMark/>
          </w:tcPr>
          <w:p w14:paraId="68CAC763" w14:textId="77777777" w:rsidR="00AC0B17" w:rsidRPr="00FC29E8" w:rsidRDefault="00AC0B17" w:rsidP="003C3912">
            <w:pPr>
              <w:pStyle w:val="TAH"/>
            </w:pPr>
            <w:r w:rsidRPr="00FC29E8">
              <w:t>P</w:t>
            </w:r>
          </w:p>
        </w:tc>
        <w:tc>
          <w:tcPr>
            <w:tcW w:w="1134" w:type="dxa"/>
            <w:shd w:val="clear" w:color="auto" w:fill="C0C0C0"/>
            <w:vAlign w:val="center"/>
          </w:tcPr>
          <w:p w14:paraId="464FFDE0" w14:textId="77777777" w:rsidR="00AC0B17" w:rsidRPr="00FC29E8" w:rsidRDefault="00AC0B17" w:rsidP="003C3912">
            <w:pPr>
              <w:pStyle w:val="TAH"/>
            </w:pPr>
            <w:r w:rsidRPr="00FC29E8">
              <w:t>Cardinality</w:t>
            </w:r>
          </w:p>
        </w:tc>
        <w:tc>
          <w:tcPr>
            <w:tcW w:w="3686" w:type="dxa"/>
            <w:shd w:val="clear" w:color="auto" w:fill="C0C0C0"/>
            <w:vAlign w:val="center"/>
            <w:hideMark/>
          </w:tcPr>
          <w:p w14:paraId="05CB5D3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65C3842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20BF495" w14:textId="77777777" w:rsidTr="003C3912">
        <w:trPr>
          <w:jc w:val="center"/>
        </w:trPr>
        <w:tc>
          <w:tcPr>
            <w:tcW w:w="1555" w:type="dxa"/>
            <w:vAlign w:val="center"/>
          </w:tcPr>
          <w:p w14:paraId="560B7101" w14:textId="77777777" w:rsidR="00AC0B17" w:rsidRPr="00FC29E8" w:rsidRDefault="00AC0B17" w:rsidP="003C3912">
            <w:pPr>
              <w:pStyle w:val="TAL"/>
            </w:pPr>
            <w:r w:rsidRPr="00FC29E8">
              <w:t>notifUri</w:t>
            </w:r>
          </w:p>
        </w:tc>
        <w:tc>
          <w:tcPr>
            <w:tcW w:w="1417" w:type="dxa"/>
            <w:vAlign w:val="center"/>
          </w:tcPr>
          <w:p w14:paraId="0FFB24E2" w14:textId="77777777" w:rsidR="00AC0B17" w:rsidRPr="00FC29E8" w:rsidRDefault="00AC0B17" w:rsidP="003C3912">
            <w:pPr>
              <w:pStyle w:val="TAL"/>
            </w:pPr>
            <w:r w:rsidRPr="00FC29E8">
              <w:t>Uri</w:t>
            </w:r>
          </w:p>
        </w:tc>
        <w:tc>
          <w:tcPr>
            <w:tcW w:w="425" w:type="dxa"/>
            <w:vAlign w:val="center"/>
          </w:tcPr>
          <w:p w14:paraId="30C2ACB2" w14:textId="77777777" w:rsidR="00AC0B17" w:rsidRPr="00FC29E8" w:rsidRDefault="00AC0B17" w:rsidP="003C3912">
            <w:pPr>
              <w:pStyle w:val="TAC"/>
            </w:pPr>
            <w:r w:rsidRPr="00FC29E8">
              <w:t>M</w:t>
            </w:r>
          </w:p>
        </w:tc>
        <w:tc>
          <w:tcPr>
            <w:tcW w:w="1134" w:type="dxa"/>
            <w:vAlign w:val="center"/>
          </w:tcPr>
          <w:p w14:paraId="37680427" w14:textId="77777777" w:rsidR="00AC0B17" w:rsidRPr="00FC29E8" w:rsidRDefault="00AC0B17" w:rsidP="003C3912">
            <w:pPr>
              <w:pStyle w:val="TAC"/>
            </w:pPr>
            <w:r w:rsidRPr="00FC29E8">
              <w:t>1</w:t>
            </w:r>
          </w:p>
        </w:tc>
        <w:tc>
          <w:tcPr>
            <w:tcW w:w="3686" w:type="dxa"/>
            <w:vAlign w:val="center"/>
          </w:tcPr>
          <w:p w14:paraId="2C741DB1" w14:textId="77777777" w:rsidR="00AC0B17" w:rsidRPr="00FC29E8" w:rsidRDefault="00AC0B17" w:rsidP="003C3912">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7DA3DAC0" w14:textId="77777777" w:rsidR="00AC0B17" w:rsidRPr="00FC29E8" w:rsidRDefault="00AC0B17" w:rsidP="003C3912">
            <w:pPr>
              <w:pStyle w:val="TAL"/>
              <w:rPr>
                <w:rFonts w:cs="Arial"/>
                <w:szCs w:val="18"/>
              </w:rPr>
            </w:pPr>
          </w:p>
        </w:tc>
      </w:tr>
      <w:tr w:rsidR="00AC0B17" w:rsidRPr="00FC29E8" w14:paraId="661999ED" w14:textId="77777777" w:rsidTr="003C3912">
        <w:trPr>
          <w:jc w:val="center"/>
        </w:trPr>
        <w:tc>
          <w:tcPr>
            <w:tcW w:w="1555" w:type="dxa"/>
            <w:vAlign w:val="center"/>
          </w:tcPr>
          <w:p w14:paraId="6FB2C348" w14:textId="77777777" w:rsidR="00AC0B17" w:rsidRPr="00FC29E8" w:rsidRDefault="00AC0B17" w:rsidP="003C3912">
            <w:pPr>
              <w:pStyle w:val="TAL"/>
            </w:pPr>
            <w:r>
              <w:t>triggerConds</w:t>
            </w:r>
          </w:p>
        </w:tc>
        <w:tc>
          <w:tcPr>
            <w:tcW w:w="1417" w:type="dxa"/>
            <w:vAlign w:val="center"/>
          </w:tcPr>
          <w:p w14:paraId="37FA821D" w14:textId="77777777" w:rsidR="00AC0B17" w:rsidRPr="00FC29E8" w:rsidRDefault="00AC0B17" w:rsidP="003C3912">
            <w:pPr>
              <w:pStyle w:val="TAL"/>
            </w:pPr>
            <w:r>
              <w:t>array(TriggerCond)</w:t>
            </w:r>
          </w:p>
        </w:tc>
        <w:tc>
          <w:tcPr>
            <w:tcW w:w="425" w:type="dxa"/>
            <w:vAlign w:val="center"/>
          </w:tcPr>
          <w:p w14:paraId="205E6E2D" w14:textId="77777777" w:rsidR="00AC0B17" w:rsidRPr="00FC29E8" w:rsidRDefault="00AC0B17" w:rsidP="003C3912">
            <w:pPr>
              <w:pStyle w:val="TAC"/>
            </w:pPr>
            <w:r>
              <w:t>O</w:t>
            </w:r>
          </w:p>
        </w:tc>
        <w:tc>
          <w:tcPr>
            <w:tcW w:w="1134" w:type="dxa"/>
            <w:vAlign w:val="center"/>
          </w:tcPr>
          <w:p w14:paraId="61B56D71" w14:textId="77777777" w:rsidR="00AC0B17" w:rsidRPr="00FC29E8" w:rsidRDefault="00AC0B17" w:rsidP="003C3912">
            <w:pPr>
              <w:pStyle w:val="TAC"/>
            </w:pPr>
            <w:r w:rsidRPr="00FC29E8">
              <w:t>1</w:t>
            </w:r>
            <w:r>
              <w:t>..N</w:t>
            </w:r>
          </w:p>
        </w:tc>
        <w:tc>
          <w:tcPr>
            <w:tcW w:w="3686" w:type="dxa"/>
            <w:vAlign w:val="center"/>
          </w:tcPr>
          <w:p w14:paraId="083471A1" w14:textId="77777777" w:rsidR="00AC0B17" w:rsidRPr="00FC29E8" w:rsidRDefault="00AC0B17" w:rsidP="003C3912">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5EF7DE57" w14:textId="77777777" w:rsidR="00AC0B17" w:rsidRPr="00FC29E8" w:rsidRDefault="00AC0B17" w:rsidP="003C3912">
            <w:pPr>
              <w:pStyle w:val="TAL"/>
              <w:rPr>
                <w:rFonts w:cs="Arial"/>
                <w:szCs w:val="18"/>
              </w:rPr>
            </w:pPr>
          </w:p>
        </w:tc>
      </w:tr>
      <w:tr w:rsidR="00AC0B17" w:rsidRPr="00FC29E8" w14:paraId="751E1EA0" w14:textId="77777777" w:rsidTr="003C3912">
        <w:trPr>
          <w:jc w:val="center"/>
        </w:trPr>
        <w:tc>
          <w:tcPr>
            <w:tcW w:w="1555" w:type="dxa"/>
            <w:vAlign w:val="center"/>
          </w:tcPr>
          <w:p w14:paraId="7F330FA1" w14:textId="77777777" w:rsidR="00AC0B17" w:rsidRPr="00FC29E8" w:rsidRDefault="00AC0B17" w:rsidP="003C3912">
            <w:pPr>
              <w:pStyle w:val="TAL"/>
            </w:pPr>
            <w:r>
              <w:rPr>
                <w:lang w:eastAsia="zh-CN"/>
              </w:rPr>
              <w:t>expTime</w:t>
            </w:r>
          </w:p>
        </w:tc>
        <w:tc>
          <w:tcPr>
            <w:tcW w:w="1417" w:type="dxa"/>
            <w:vAlign w:val="center"/>
          </w:tcPr>
          <w:p w14:paraId="64EBA153" w14:textId="77777777" w:rsidR="00AC0B17" w:rsidRPr="00FC29E8" w:rsidRDefault="00AC0B17" w:rsidP="003C3912">
            <w:pPr>
              <w:pStyle w:val="TAL"/>
            </w:pPr>
            <w:r w:rsidRPr="00FC29E8">
              <w:t>DateTime</w:t>
            </w:r>
          </w:p>
        </w:tc>
        <w:tc>
          <w:tcPr>
            <w:tcW w:w="425" w:type="dxa"/>
            <w:vAlign w:val="center"/>
          </w:tcPr>
          <w:p w14:paraId="3E98E783" w14:textId="77777777" w:rsidR="00AC0B17" w:rsidRPr="00FC29E8" w:rsidRDefault="00AC0B17" w:rsidP="003C3912">
            <w:pPr>
              <w:pStyle w:val="TAC"/>
            </w:pPr>
            <w:r w:rsidRPr="00FC29E8">
              <w:t>O</w:t>
            </w:r>
          </w:p>
        </w:tc>
        <w:tc>
          <w:tcPr>
            <w:tcW w:w="1134" w:type="dxa"/>
            <w:vAlign w:val="center"/>
          </w:tcPr>
          <w:p w14:paraId="0AF657D2" w14:textId="77777777" w:rsidR="00AC0B17" w:rsidRPr="00FC29E8" w:rsidRDefault="00AC0B17" w:rsidP="003C3912">
            <w:pPr>
              <w:pStyle w:val="TAC"/>
            </w:pPr>
            <w:r w:rsidRPr="00FC29E8">
              <w:t>0..1</w:t>
            </w:r>
          </w:p>
        </w:tc>
        <w:tc>
          <w:tcPr>
            <w:tcW w:w="3686" w:type="dxa"/>
            <w:vAlign w:val="center"/>
          </w:tcPr>
          <w:p w14:paraId="2793D4DA" w14:textId="77777777" w:rsidR="00AC0B17" w:rsidRPr="00FC29E8" w:rsidRDefault="00AC0B17" w:rsidP="003C3912">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6D59868F" w14:textId="77777777" w:rsidR="00AC0B17" w:rsidRPr="00FC29E8" w:rsidRDefault="00AC0B17" w:rsidP="003C3912">
            <w:pPr>
              <w:pStyle w:val="TAL"/>
              <w:rPr>
                <w:rFonts w:cs="Arial"/>
                <w:szCs w:val="18"/>
                <w:lang w:eastAsia="zh-CN"/>
              </w:rPr>
            </w:pPr>
          </w:p>
          <w:p w14:paraId="1E8C1436"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7EF0239F" w14:textId="77777777" w:rsidR="00AC0B17" w:rsidRPr="00FC29E8" w:rsidRDefault="00AC0B17" w:rsidP="003C3912">
            <w:pPr>
              <w:pStyle w:val="TAL"/>
              <w:rPr>
                <w:rFonts w:cs="Arial"/>
                <w:szCs w:val="18"/>
              </w:rPr>
            </w:pPr>
          </w:p>
          <w:p w14:paraId="5D9379F4" w14:textId="77777777" w:rsidR="00AC0B17" w:rsidRPr="00D36FB1"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7DBA74C1" w14:textId="77777777" w:rsidR="00AC0B17" w:rsidRPr="00FC29E8" w:rsidRDefault="00AC0B17" w:rsidP="003C3912">
            <w:pPr>
              <w:pStyle w:val="TAL"/>
              <w:rPr>
                <w:rFonts w:cs="Arial"/>
                <w:szCs w:val="18"/>
              </w:rPr>
            </w:pPr>
          </w:p>
        </w:tc>
      </w:tr>
      <w:tr w:rsidR="00AC0B17" w:rsidRPr="00FC29E8" w14:paraId="6D842B4A" w14:textId="77777777" w:rsidTr="003C3912">
        <w:trPr>
          <w:jc w:val="center"/>
        </w:trPr>
        <w:tc>
          <w:tcPr>
            <w:tcW w:w="1555" w:type="dxa"/>
            <w:vAlign w:val="center"/>
          </w:tcPr>
          <w:p w14:paraId="1F89CC8C" w14:textId="77777777" w:rsidR="00AC0B17" w:rsidRPr="00FC29E8" w:rsidRDefault="00AC0B17" w:rsidP="003C3912">
            <w:pPr>
              <w:pStyle w:val="TAL"/>
              <w:rPr>
                <w:lang w:eastAsia="zh-CN"/>
              </w:rPr>
            </w:pPr>
            <w:r w:rsidRPr="00FC29E8">
              <w:t>suppFeat</w:t>
            </w:r>
          </w:p>
        </w:tc>
        <w:tc>
          <w:tcPr>
            <w:tcW w:w="1417" w:type="dxa"/>
            <w:vAlign w:val="center"/>
          </w:tcPr>
          <w:p w14:paraId="0478EA69" w14:textId="77777777" w:rsidR="00AC0B17" w:rsidRPr="00FC29E8" w:rsidRDefault="00AC0B17" w:rsidP="003C3912">
            <w:pPr>
              <w:pStyle w:val="TAL"/>
            </w:pPr>
            <w:r w:rsidRPr="00FC29E8">
              <w:t>SupportedFeatures</w:t>
            </w:r>
          </w:p>
        </w:tc>
        <w:tc>
          <w:tcPr>
            <w:tcW w:w="425" w:type="dxa"/>
            <w:vAlign w:val="center"/>
          </w:tcPr>
          <w:p w14:paraId="2DC55F90" w14:textId="77777777" w:rsidR="00AC0B17" w:rsidRPr="00FC29E8" w:rsidRDefault="00AC0B17" w:rsidP="003C3912">
            <w:pPr>
              <w:pStyle w:val="TAC"/>
              <w:rPr>
                <w:lang w:eastAsia="zh-CN"/>
              </w:rPr>
            </w:pPr>
            <w:r w:rsidRPr="00FC29E8">
              <w:t>C</w:t>
            </w:r>
          </w:p>
        </w:tc>
        <w:tc>
          <w:tcPr>
            <w:tcW w:w="1134" w:type="dxa"/>
            <w:vAlign w:val="center"/>
          </w:tcPr>
          <w:p w14:paraId="07EFF19B" w14:textId="77777777" w:rsidR="00AC0B17" w:rsidRPr="00FC29E8" w:rsidRDefault="00AC0B17" w:rsidP="003C3912">
            <w:pPr>
              <w:pStyle w:val="TAC"/>
              <w:rPr>
                <w:lang w:eastAsia="zh-CN"/>
              </w:rPr>
            </w:pPr>
            <w:r w:rsidRPr="00FC29E8">
              <w:t>0..1</w:t>
            </w:r>
          </w:p>
        </w:tc>
        <w:tc>
          <w:tcPr>
            <w:tcW w:w="3686" w:type="dxa"/>
            <w:vAlign w:val="center"/>
          </w:tcPr>
          <w:p w14:paraId="1B147611" w14:textId="77777777" w:rsidR="00AC0B17" w:rsidRPr="00FC29E8" w:rsidRDefault="00AC0B17" w:rsidP="003C3912">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7B022AD6" w14:textId="77777777" w:rsidR="00AC0B17" w:rsidRPr="00FC29E8" w:rsidRDefault="00AC0B17" w:rsidP="003C3912">
            <w:pPr>
              <w:pStyle w:val="TAL"/>
            </w:pPr>
          </w:p>
          <w:p w14:paraId="1D324A95" w14:textId="77777777" w:rsidR="00AC0B17" w:rsidRPr="00FC29E8" w:rsidRDefault="00AC0B17" w:rsidP="003C3912">
            <w:pPr>
              <w:pStyle w:val="TAL"/>
              <w:rPr>
                <w:lang w:val="en-US"/>
              </w:rPr>
            </w:pPr>
            <w:r w:rsidRPr="00FC29E8">
              <w:t>This attribute shall be present only if feature negotiation needs to take place.</w:t>
            </w:r>
          </w:p>
        </w:tc>
        <w:tc>
          <w:tcPr>
            <w:tcW w:w="1307" w:type="dxa"/>
            <w:vAlign w:val="center"/>
          </w:tcPr>
          <w:p w14:paraId="2D63ECE7" w14:textId="77777777" w:rsidR="00AC0B17" w:rsidRPr="00FC29E8" w:rsidRDefault="00AC0B17" w:rsidP="003C3912">
            <w:pPr>
              <w:pStyle w:val="TAL"/>
              <w:rPr>
                <w:rFonts w:cs="Arial"/>
                <w:szCs w:val="18"/>
              </w:rPr>
            </w:pPr>
          </w:p>
        </w:tc>
      </w:tr>
    </w:tbl>
    <w:p w14:paraId="027D99C4" w14:textId="77777777" w:rsidR="00AC0B17" w:rsidRPr="00FC29E8" w:rsidRDefault="00AC0B17" w:rsidP="00AC0B17">
      <w:pPr>
        <w:rPr>
          <w:lang w:val="en-US"/>
        </w:rPr>
      </w:pPr>
    </w:p>
    <w:p w14:paraId="2780ACA0" w14:textId="77777777" w:rsidR="00AC0B17" w:rsidRPr="00FC29E8" w:rsidRDefault="00AC0B17" w:rsidP="00AC0B17">
      <w:pPr>
        <w:pStyle w:val="51"/>
      </w:pPr>
      <w:bookmarkStart w:id="1137" w:name="_Toc164928123"/>
      <w:r>
        <w:rPr>
          <w:noProof/>
          <w:lang w:eastAsia="zh-CN"/>
        </w:rPr>
        <w:t>6.2.6.2</w:t>
      </w:r>
      <w:r w:rsidRPr="00FC29E8">
        <w:t>.</w:t>
      </w:r>
      <w:r>
        <w:t>2</w:t>
      </w:r>
      <w:r w:rsidRPr="00FC29E8">
        <w:tab/>
        <w:t xml:space="preserve">Type: </w:t>
      </w:r>
      <w:r>
        <w:t>NSLCM</w:t>
      </w:r>
      <w:r w:rsidRPr="00FC29E8">
        <w:t>SubscPatch</w:t>
      </w:r>
      <w:bookmarkEnd w:id="1137"/>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1138" w:name="_Toc164928124"/>
      <w:r>
        <w:rPr>
          <w:noProof/>
          <w:lang w:eastAsia="zh-CN"/>
        </w:rPr>
        <w:t>6.2.6.2</w:t>
      </w:r>
      <w:r w:rsidRPr="00FC29E8">
        <w:t>.</w:t>
      </w:r>
      <w:r>
        <w:t>3</w:t>
      </w:r>
      <w:r w:rsidRPr="00FC29E8">
        <w:tab/>
        <w:t xml:space="preserve">Type: </w:t>
      </w:r>
      <w:r>
        <w:t>NSLCM</w:t>
      </w:r>
      <w:r w:rsidRPr="00FC29E8">
        <w:t>Notif</w:t>
      </w:r>
      <w:bookmarkEnd w:id="1138"/>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1139" w:name="_Toc164928125"/>
      <w:r>
        <w:rPr>
          <w:noProof/>
          <w:lang w:eastAsia="zh-CN"/>
        </w:rPr>
        <w:t>6.2.6.2</w:t>
      </w:r>
      <w:r w:rsidRPr="00FC29E8">
        <w:t>.</w:t>
      </w:r>
      <w:r>
        <w:t>4</w:t>
      </w:r>
      <w:r w:rsidRPr="00FC29E8">
        <w:tab/>
        <w:t xml:space="preserve">Type: </w:t>
      </w:r>
      <w:r>
        <w:t>QoEMetricsSubsc</w:t>
      </w:r>
      <w:bookmarkEnd w:id="1139"/>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1140" w:name="_Toc164928126"/>
      <w:r>
        <w:rPr>
          <w:noProof/>
          <w:lang w:eastAsia="zh-CN"/>
        </w:rPr>
        <w:t>6.2.6.2</w:t>
      </w:r>
      <w:r w:rsidRPr="00FC29E8">
        <w:t>.</w:t>
      </w:r>
      <w:r>
        <w:t>5</w:t>
      </w:r>
      <w:r w:rsidRPr="00FC29E8">
        <w:tab/>
        <w:t xml:space="preserve">Type: </w:t>
      </w:r>
      <w:r w:rsidRPr="00D03567">
        <w:t>QoEMetricsResp</w:t>
      </w:r>
      <w:bookmarkEnd w:id="1140"/>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1141" w:name="_Toc164928127"/>
      <w:r>
        <w:rPr>
          <w:noProof/>
          <w:lang w:eastAsia="zh-CN"/>
        </w:rPr>
        <w:t>6.2.6.2</w:t>
      </w:r>
      <w:r w:rsidRPr="00FC29E8">
        <w:t>.</w:t>
      </w:r>
      <w:r>
        <w:t>6</w:t>
      </w:r>
      <w:r w:rsidRPr="00FC29E8">
        <w:tab/>
        <w:t xml:space="preserve">Type: </w:t>
      </w:r>
      <w:bookmarkStart w:id="1142" w:name="_Hlk160143671"/>
      <w:r>
        <w:t>QoE</w:t>
      </w:r>
      <w:r w:rsidRPr="00942475">
        <w:t>Metrics</w:t>
      </w:r>
      <w:r>
        <w:t>Report</w:t>
      </w:r>
      <w:bookmarkEnd w:id="1141"/>
      <w:bookmarkEnd w:id="1142"/>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1143" w:name="_Toc164928128"/>
      <w:r>
        <w:rPr>
          <w:noProof/>
          <w:lang w:eastAsia="zh-CN"/>
        </w:rPr>
        <w:t>6.2.6.2</w:t>
      </w:r>
      <w:r w:rsidRPr="00FC29E8">
        <w:t>.</w:t>
      </w:r>
      <w:r>
        <w:t>7</w:t>
      </w:r>
      <w:r w:rsidRPr="00FC29E8">
        <w:tab/>
        <w:t xml:space="preserve">Type: </w:t>
      </w:r>
      <w:r>
        <w:t>NSLCMRecom</w:t>
      </w:r>
      <w:bookmarkEnd w:id="1143"/>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1144" w:name="_Toc164928129"/>
      <w:r>
        <w:t>6.2</w:t>
      </w:r>
      <w:r w:rsidRPr="00F4442C">
        <w:rPr>
          <w:rFonts w:hint="eastAsia"/>
          <w:lang w:eastAsia="zh-CN"/>
        </w:rPr>
        <w:t>.</w:t>
      </w:r>
      <w:r w:rsidRPr="00F4442C">
        <w:t>6.2.</w:t>
      </w:r>
      <w:r>
        <w:t>8</w:t>
      </w:r>
      <w:r w:rsidRPr="00F4442C">
        <w:tab/>
        <w:t xml:space="preserve">Type: </w:t>
      </w:r>
      <w:r>
        <w:rPr>
          <w:lang w:val="en-US"/>
        </w:rPr>
        <w:t>CollectInfo</w:t>
      </w:r>
      <w:bookmarkEnd w:id="1144"/>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1145" w:name="_Toc164928130"/>
      <w:r>
        <w:t>6.2</w:t>
      </w:r>
      <w:r w:rsidRPr="00F4442C">
        <w:rPr>
          <w:rFonts w:hint="eastAsia"/>
          <w:lang w:eastAsia="zh-CN"/>
        </w:rPr>
        <w:t>.</w:t>
      </w:r>
      <w:r w:rsidRPr="00F4442C">
        <w:t>6.2.</w:t>
      </w:r>
      <w:r>
        <w:t>9</w:t>
      </w:r>
      <w:r w:rsidRPr="00F4442C">
        <w:tab/>
        <w:t xml:space="preserve">Type: </w:t>
      </w:r>
      <w:r>
        <w:t>TriggerCond</w:t>
      </w:r>
      <w:bookmarkEnd w:id="1145"/>
    </w:p>
    <w:p w14:paraId="5B5B1661" w14:textId="77777777" w:rsidR="00AC0B17" w:rsidRPr="00F4442C" w:rsidRDefault="00AC0B17" w:rsidP="00AC0B17">
      <w:pPr>
        <w:pStyle w:val="TH"/>
      </w:pPr>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64CBB0A9" w14:textId="77777777" w:rsidTr="003C3912">
        <w:trPr>
          <w:jc w:val="center"/>
        </w:trPr>
        <w:tc>
          <w:tcPr>
            <w:tcW w:w="1410" w:type="dxa"/>
            <w:shd w:val="clear" w:color="auto" w:fill="C0C0C0"/>
            <w:vAlign w:val="center"/>
            <w:hideMark/>
          </w:tcPr>
          <w:p w14:paraId="507667AC"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974028E" w14:textId="77777777" w:rsidR="00AC0B17" w:rsidRPr="00F4442C" w:rsidRDefault="00AC0B17" w:rsidP="003C3912">
            <w:pPr>
              <w:pStyle w:val="TAH"/>
            </w:pPr>
            <w:r w:rsidRPr="00F4442C">
              <w:t>Data type</w:t>
            </w:r>
          </w:p>
        </w:tc>
        <w:tc>
          <w:tcPr>
            <w:tcW w:w="425" w:type="dxa"/>
            <w:shd w:val="clear" w:color="auto" w:fill="C0C0C0"/>
            <w:vAlign w:val="center"/>
            <w:hideMark/>
          </w:tcPr>
          <w:p w14:paraId="2292EFF5" w14:textId="77777777" w:rsidR="00AC0B17" w:rsidRPr="00F4442C" w:rsidRDefault="00AC0B17" w:rsidP="003C3912">
            <w:pPr>
              <w:pStyle w:val="TAH"/>
            </w:pPr>
            <w:r w:rsidRPr="00F4442C">
              <w:t>P</w:t>
            </w:r>
          </w:p>
        </w:tc>
        <w:tc>
          <w:tcPr>
            <w:tcW w:w="1134" w:type="dxa"/>
            <w:shd w:val="clear" w:color="auto" w:fill="C0C0C0"/>
            <w:vAlign w:val="center"/>
          </w:tcPr>
          <w:p w14:paraId="7A0C52D5" w14:textId="77777777" w:rsidR="00AC0B17" w:rsidRPr="00F4442C" w:rsidRDefault="00AC0B17" w:rsidP="003C3912">
            <w:pPr>
              <w:pStyle w:val="TAH"/>
            </w:pPr>
            <w:r w:rsidRPr="00F4442C">
              <w:t>Cardinality</w:t>
            </w:r>
          </w:p>
        </w:tc>
        <w:tc>
          <w:tcPr>
            <w:tcW w:w="3828" w:type="dxa"/>
            <w:shd w:val="clear" w:color="auto" w:fill="C0C0C0"/>
            <w:vAlign w:val="center"/>
            <w:hideMark/>
          </w:tcPr>
          <w:p w14:paraId="45D2A47F"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3CFD845D"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37E54FC7" w14:textId="77777777" w:rsidTr="003C3912">
        <w:trPr>
          <w:jc w:val="center"/>
        </w:trPr>
        <w:tc>
          <w:tcPr>
            <w:tcW w:w="1410" w:type="dxa"/>
            <w:vAlign w:val="center"/>
          </w:tcPr>
          <w:p w14:paraId="75452B2B" w14:textId="77777777" w:rsidR="00AC0B17" w:rsidRDefault="00AC0B17" w:rsidP="003C3912">
            <w:pPr>
              <w:pStyle w:val="TAL"/>
              <w:rPr>
                <w:lang w:val="en-US" w:eastAsia="zh-CN"/>
              </w:rPr>
            </w:pPr>
            <w:r>
              <w:rPr>
                <w:rFonts w:hint="eastAsia"/>
                <w:lang w:val="en-US" w:eastAsia="zh-CN"/>
              </w:rPr>
              <w:t>tri</w:t>
            </w:r>
            <w:r>
              <w:rPr>
                <w:lang w:val="en-US" w:eastAsia="zh-CN"/>
              </w:rPr>
              <w:t>ggerType</w:t>
            </w:r>
          </w:p>
        </w:tc>
        <w:tc>
          <w:tcPr>
            <w:tcW w:w="1559" w:type="dxa"/>
            <w:vAlign w:val="center"/>
          </w:tcPr>
          <w:p w14:paraId="79960069" w14:textId="77777777" w:rsidR="00AC0B17" w:rsidRDefault="00AC0B17" w:rsidP="003C3912">
            <w:pPr>
              <w:pStyle w:val="TAL"/>
              <w:rPr>
                <w:lang w:val="en-US" w:eastAsia="zh-CN"/>
              </w:rPr>
            </w:pPr>
            <w:r>
              <w:rPr>
                <w:lang w:val="en-US" w:eastAsia="zh-CN"/>
              </w:rPr>
              <w:t>TriggerType</w:t>
            </w:r>
          </w:p>
        </w:tc>
        <w:tc>
          <w:tcPr>
            <w:tcW w:w="425" w:type="dxa"/>
            <w:vAlign w:val="center"/>
          </w:tcPr>
          <w:p w14:paraId="0A9ABCA6" w14:textId="77777777" w:rsidR="00AC0B17" w:rsidRDefault="00AC0B17" w:rsidP="003C3912">
            <w:pPr>
              <w:pStyle w:val="TAC"/>
              <w:rPr>
                <w:lang w:eastAsia="zh-CN"/>
              </w:rPr>
            </w:pPr>
            <w:r>
              <w:rPr>
                <w:lang w:eastAsia="zh-CN"/>
              </w:rPr>
              <w:t>M</w:t>
            </w:r>
          </w:p>
        </w:tc>
        <w:tc>
          <w:tcPr>
            <w:tcW w:w="1134" w:type="dxa"/>
            <w:vAlign w:val="center"/>
          </w:tcPr>
          <w:p w14:paraId="6D43F38F" w14:textId="77777777" w:rsidR="00AC0B17" w:rsidRDefault="00AC0B17" w:rsidP="003C3912">
            <w:pPr>
              <w:pStyle w:val="TAC"/>
              <w:rPr>
                <w:lang w:eastAsia="zh-CN"/>
              </w:rPr>
            </w:pPr>
            <w:r>
              <w:rPr>
                <w:rFonts w:hint="eastAsia"/>
                <w:lang w:eastAsia="zh-CN"/>
              </w:rPr>
              <w:t>1</w:t>
            </w:r>
          </w:p>
        </w:tc>
        <w:tc>
          <w:tcPr>
            <w:tcW w:w="3828" w:type="dxa"/>
            <w:vAlign w:val="center"/>
          </w:tcPr>
          <w:p w14:paraId="62E3AB2F" w14:textId="77777777" w:rsidR="00AC0B17" w:rsidRDefault="00AC0B17" w:rsidP="003C3912">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532B1C30" w14:textId="77777777" w:rsidR="00AC0B17" w:rsidRPr="00F4442C" w:rsidRDefault="00AC0B17" w:rsidP="003C3912">
            <w:pPr>
              <w:pStyle w:val="TAL"/>
              <w:rPr>
                <w:rFonts w:cs="Arial"/>
                <w:szCs w:val="18"/>
              </w:rPr>
            </w:pPr>
          </w:p>
        </w:tc>
      </w:tr>
      <w:tr w:rsidR="00AC0B17" w:rsidRPr="00F4442C" w14:paraId="129ED14A" w14:textId="77777777" w:rsidTr="003C3912">
        <w:trPr>
          <w:jc w:val="center"/>
        </w:trPr>
        <w:tc>
          <w:tcPr>
            <w:tcW w:w="1410" w:type="dxa"/>
            <w:vAlign w:val="center"/>
          </w:tcPr>
          <w:p w14:paraId="7332662C" w14:textId="77777777" w:rsidR="00AC0B17" w:rsidRDefault="00AC0B17" w:rsidP="003C3912">
            <w:pPr>
              <w:pStyle w:val="TAL"/>
              <w:rPr>
                <w:lang w:val="en-US" w:eastAsia="zh-CN"/>
              </w:rPr>
            </w:pPr>
            <w:r w:rsidRPr="00644644">
              <w:t>netSliceId</w:t>
            </w:r>
          </w:p>
        </w:tc>
        <w:tc>
          <w:tcPr>
            <w:tcW w:w="1559" w:type="dxa"/>
            <w:vAlign w:val="center"/>
          </w:tcPr>
          <w:p w14:paraId="6F86A0DD" w14:textId="77777777" w:rsidR="00AC0B17" w:rsidRDefault="00AC0B17" w:rsidP="003C3912">
            <w:pPr>
              <w:pStyle w:val="TAL"/>
              <w:rPr>
                <w:lang w:val="en-US" w:eastAsia="zh-CN"/>
              </w:rPr>
            </w:pPr>
            <w:r w:rsidRPr="00644644">
              <w:t>NetSliceId</w:t>
            </w:r>
          </w:p>
        </w:tc>
        <w:tc>
          <w:tcPr>
            <w:tcW w:w="425" w:type="dxa"/>
            <w:vAlign w:val="center"/>
          </w:tcPr>
          <w:p w14:paraId="1AD63A4B" w14:textId="77777777" w:rsidR="00AC0B17" w:rsidRDefault="00AC0B17" w:rsidP="003C3912">
            <w:pPr>
              <w:pStyle w:val="TAC"/>
              <w:rPr>
                <w:lang w:eastAsia="zh-CN"/>
              </w:rPr>
            </w:pPr>
            <w:r>
              <w:rPr>
                <w:lang w:eastAsia="zh-CN"/>
              </w:rPr>
              <w:t>O</w:t>
            </w:r>
          </w:p>
        </w:tc>
        <w:tc>
          <w:tcPr>
            <w:tcW w:w="1134" w:type="dxa"/>
            <w:vAlign w:val="center"/>
          </w:tcPr>
          <w:p w14:paraId="27871A67" w14:textId="77777777" w:rsidR="00AC0B17" w:rsidRDefault="00AC0B17" w:rsidP="003C3912">
            <w:pPr>
              <w:pStyle w:val="TAC"/>
              <w:rPr>
                <w:lang w:eastAsia="zh-CN"/>
              </w:rPr>
            </w:pPr>
            <w:r>
              <w:rPr>
                <w:lang w:eastAsia="zh-CN"/>
              </w:rPr>
              <w:t>0..1</w:t>
            </w:r>
          </w:p>
        </w:tc>
        <w:tc>
          <w:tcPr>
            <w:tcW w:w="3828" w:type="dxa"/>
            <w:vAlign w:val="center"/>
          </w:tcPr>
          <w:p w14:paraId="050C9C04" w14:textId="77777777" w:rsidR="00AC0B17" w:rsidRDefault="00AC0B17" w:rsidP="003C3912">
            <w:pPr>
              <w:pStyle w:val="TAL"/>
              <w:rPr>
                <w:lang w:val="en-US" w:eastAsia="zh-CN"/>
              </w:rPr>
            </w:pPr>
            <w:r w:rsidRPr="00644644">
              <w:t>Represents the identifier of the targeted network slice.</w:t>
            </w:r>
          </w:p>
        </w:tc>
        <w:tc>
          <w:tcPr>
            <w:tcW w:w="1275" w:type="dxa"/>
            <w:vAlign w:val="center"/>
          </w:tcPr>
          <w:p w14:paraId="4FC9FA94" w14:textId="77777777" w:rsidR="00AC0B17" w:rsidRPr="00F4442C" w:rsidRDefault="00AC0B17" w:rsidP="003C3912">
            <w:pPr>
              <w:pStyle w:val="TAL"/>
              <w:rPr>
                <w:rFonts w:cs="Arial"/>
                <w:szCs w:val="18"/>
              </w:rPr>
            </w:pPr>
          </w:p>
        </w:tc>
      </w:tr>
      <w:tr w:rsidR="00AC0B17" w:rsidRPr="00F4442C" w14:paraId="77A194CA" w14:textId="77777777" w:rsidTr="003C3912">
        <w:trPr>
          <w:jc w:val="center"/>
        </w:trPr>
        <w:tc>
          <w:tcPr>
            <w:tcW w:w="1410" w:type="dxa"/>
            <w:vAlign w:val="center"/>
          </w:tcPr>
          <w:p w14:paraId="71CFCF55" w14:textId="77777777" w:rsidR="00AC0B17" w:rsidRDefault="00AC0B17" w:rsidP="003C3912">
            <w:pPr>
              <w:pStyle w:val="TAL"/>
              <w:rPr>
                <w:lang w:val="en-US" w:eastAsia="zh-CN"/>
              </w:rPr>
            </w:pPr>
            <w:r>
              <w:t>loadLevelThreshold</w:t>
            </w:r>
          </w:p>
        </w:tc>
        <w:tc>
          <w:tcPr>
            <w:tcW w:w="1559" w:type="dxa"/>
            <w:vAlign w:val="center"/>
          </w:tcPr>
          <w:p w14:paraId="4C51ECB6" w14:textId="77777777" w:rsidR="00AC0B17" w:rsidRDefault="00AC0B17" w:rsidP="003C3912">
            <w:pPr>
              <w:pStyle w:val="TAL"/>
              <w:rPr>
                <w:lang w:val="en-US" w:eastAsia="zh-CN"/>
              </w:rPr>
            </w:pPr>
            <w:r>
              <w:rPr>
                <w:rFonts w:hint="eastAsia"/>
                <w:lang w:val="en-US" w:eastAsia="zh-CN"/>
              </w:rPr>
              <w:t>i</w:t>
            </w:r>
            <w:r>
              <w:rPr>
                <w:lang w:val="en-US" w:eastAsia="zh-CN"/>
              </w:rPr>
              <w:t>nteger</w:t>
            </w:r>
          </w:p>
        </w:tc>
        <w:tc>
          <w:tcPr>
            <w:tcW w:w="425" w:type="dxa"/>
            <w:vAlign w:val="center"/>
          </w:tcPr>
          <w:p w14:paraId="7DF2CD44" w14:textId="77777777" w:rsidR="00AC0B17" w:rsidRDefault="00AC0B17" w:rsidP="003C3912">
            <w:pPr>
              <w:pStyle w:val="TAC"/>
              <w:rPr>
                <w:lang w:eastAsia="zh-CN"/>
              </w:rPr>
            </w:pPr>
            <w:r>
              <w:rPr>
                <w:lang w:eastAsia="zh-CN"/>
              </w:rPr>
              <w:t>O</w:t>
            </w:r>
          </w:p>
        </w:tc>
        <w:tc>
          <w:tcPr>
            <w:tcW w:w="1134" w:type="dxa"/>
            <w:vAlign w:val="center"/>
          </w:tcPr>
          <w:p w14:paraId="66B9B106"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7CC90ED0" w14:textId="77777777" w:rsidR="00AC0B17" w:rsidRPr="000C53F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sidRPr="00644644">
              <w:t>netSliceId</w:t>
            </w:r>
            <w:r w:rsidRPr="00975BFD">
              <w:rPr>
                <w:rFonts w:cs="Arial"/>
                <w:szCs w:val="18"/>
                <w:lang w:eastAsia="zh-CN"/>
              </w:rPr>
              <w:t xml:space="preserve"> exceeds the threshold</w:t>
            </w:r>
            <w:r w:rsidRPr="000C53F7">
              <w:rPr>
                <w:lang w:val="en-US" w:eastAsia="zh-CN"/>
              </w:rPr>
              <w:t>.</w:t>
            </w:r>
          </w:p>
          <w:p w14:paraId="484A4762" w14:textId="77777777" w:rsidR="00AC0B17" w:rsidRPr="000C53F7" w:rsidRDefault="00AC0B17" w:rsidP="003C3912">
            <w:pPr>
              <w:pStyle w:val="TAL"/>
              <w:rPr>
                <w:lang w:val="en-US" w:eastAsia="zh-CN"/>
              </w:rPr>
            </w:pPr>
          </w:p>
          <w:p w14:paraId="64A16453" w14:textId="77777777" w:rsidR="00AC0B17" w:rsidRPr="000C53F7" w:rsidRDefault="00AC0B17" w:rsidP="003C3912">
            <w:pPr>
              <w:pStyle w:val="TAL"/>
              <w:rPr>
                <w:lang w:val="en-US" w:eastAsia="zh-CN"/>
              </w:rPr>
            </w:pPr>
            <w:r>
              <w:rPr>
                <w:lang w:val="en-US" w:eastAsia="zh-CN"/>
              </w:rPr>
              <w:t>Should</w:t>
            </w:r>
            <w:r w:rsidRPr="000C53F7">
              <w:rPr>
                <w:lang w:val="en-US" w:eastAsia="zh-CN"/>
              </w:rPr>
              <w:t xml:space="preserve"> be included when subscribed event is "</w:t>
            </w:r>
            <w:r>
              <w:rPr>
                <w:lang w:eastAsia="zh-CN"/>
              </w:rPr>
              <w:t>NETWORK_SLICE_LOAD</w:t>
            </w:r>
            <w:r w:rsidRPr="000C53F7">
              <w:rPr>
                <w:lang w:val="en-US" w:eastAsia="zh-CN"/>
              </w:rPr>
              <w:t xml:space="preserve">". </w:t>
            </w:r>
          </w:p>
          <w:p w14:paraId="1E92A94F" w14:textId="77777777" w:rsidR="00AC0B17" w:rsidRDefault="00AC0B17" w:rsidP="003C3912">
            <w:pPr>
              <w:pStyle w:val="TAL"/>
              <w:rPr>
                <w:lang w:val="en-US" w:eastAsia="zh-CN"/>
              </w:rPr>
            </w:pPr>
            <w:r w:rsidRPr="000C53F7">
              <w:rPr>
                <w:lang w:val="en-US" w:eastAsia="zh-CN"/>
              </w:rPr>
              <w:t>Minimum = 0. Maximum = 100.</w:t>
            </w:r>
          </w:p>
        </w:tc>
        <w:tc>
          <w:tcPr>
            <w:tcW w:w="1275" w:type="dxa"/>
            <w:vAlign w:val="center"/>
          </w:tcPr>
          <w:p w14:paraId="7B75F76A" w14:textId="77777777" w:rsidR="00AC0B17" w:rsidRPr="00F4442C" w:rsidRDefault="00AC0B17" w:rsidP="003C3912">
            <w:pPr>
              <w:pStyle w:val="TAL"/>
              <w:rPr>
                <w:rFonts w:cs="Arial"/>
                <w:szCs w:val="18"/>
              </w:rPr>
            </w:pPr>
          </w:p>
        </w:tc>
      </w:tr>
      <w:tr w:rsidR="00AC0B17" w:rsidRPr="00F4442C" w14:paraId="5D409248" w14:textId="77777777" w:rsidTr="003C3912">
        <w:trPr>
          <w:jc w:val="center"/>
        </w:trPr>
        <w:tc>
          <w:tcPr>
            <w:tcW w:w="1410" w:type="dxa"/>
            <w:vAlign w:val="center"/>
          </w:tcPr>
          <w:p w14:paraId="0CD6102F" w14:textId="77777777" w:rsidR="00AC0B17" w:rsidRDefault="00AC0B17" w:rsidP="003C3912">
            <w:pPr>
              <w:pStyle w:val="TAL"/>
              <w:rPr>
                <w:lang w:val="en-US" w:eastAsia="zh-CN"/>
              </w:rPr>
            </w:pPr>
            <w:r>
              <w:t>perfThreshold</w:t>
            </w:r>
          </w:p>
        </w:tc>
        <w:tc>
          <w:tcPr>
            <w:tcW w:w="1559" w:type="dxa"/>
            <w:vAlign w:val="center"/>
          </w:tcPr>
          <w:p w14:paraId="0B3785DD" w14:textId="77777777" w:rsidR="00AC0B17" w:rsidRDefault="00AC0B17" w:rsidP="003C3912">
            <w:pPr>
              <w:pStyle w:val="TAL"/>
              <w:rPr>
                <w:lang w:val="en-US" w:eastAsia="zh-CN"/>
              </w:rPr>
            </w:pPr>
            <w:r>
              <w:t>ThresholdLevel</w:t>
            </w:r>
          </w:p>
        </w:tc>
        <w:tc>
          <w:tcPr>
            <w:tcW w:w="425" w:type="dxa"/>
            <w:vAlign w:val="center"/>
          </w:tcPr>
          <w:p w14:paraId="6C1717E5" w14:textId="77777777" w:rsidR="00AC0B17" w:rsidRDefault="00AC0B17" w:rsidP="003C3912">
            <w:pPr>
              <w:pStyle w:val="TAC"/>
              <w:rPr>
                <w:lang w:eastAsia="zh-CN"/>
              </w:rPr>
            </w:pPr>
            <w:r>
              <w:rPr>
                <w:rFonts w:hint="eastAsia"/>
                <w:lang w:eastAsia="zh-CN"/>
              </w:rPr>
              <w:t>O</w:t>
            </w:r>
          </w:p>
        </w:tc>
        <w:tc>
          <w:tcPr>
            <w:tcW w:w="1134" w:type="dxa"/>
            <w:vAlign w:val="center"/>
          </w:tcPr>
          <w:p w14:paraId="4CFC9743"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1143D4E9" w14:textId="77777777" w:rsidR="00AC0B1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r w:rsidRPr="00975BFD">
              <w:rPr>
                <w:rFonts w:cs="Arial"/>
                <w:szCs w:val="18"/>
                <w:lang w:eastAsia="zh-CN"/>
              </w:rPr>
              <w:t>performance</w:t>
            </w:r>
            <w:r>
              <w:rPr>
                <w:rFonts w:cs="Arial"/>
                <w:szCs w:val="18"/>
                <w:lang w:eastAsia="zh-CN"/>
              </w:rPr>
              <w:t xml:space="preserve"> when the </w:t>
            </w:r>
            <w:r w:rsidRPr="00975BFD">
              <w:rPr>
                <w:rFonts w:cs="Arial"/>
                <w:szCs w:val="18"/>
                <w:lang w:eastAsia="zh-CN"/>
              </w:rPr>
              <w:t>performance exceeds the threshold</w:t>
            </w:r>
            <w:r>
              <w:rPr>
                <w:rFonts w:cs="Arial"/>
                <w:szCs w:val="18"/>
                <w:lang w:eastAsia="zh-CN"/>
              </w:rPr>
              <w:t>.</w:t>
            </w:r>
          </w:p>
        </w:tc>
        <w:tc>
          <w:tcPr>
            <w:tcW w:w="1275" w:type="dxa"/>
            <w:vAlign w:val="center"/>
          </w:tcPr>
          <w:p w14:paraId="724BB3E0" w14:textId="77777777" w:rsidR="00AC0B17" w:rsidRPr="00F4442C" w:rsidRDefault="00AC0B17" w:rsidP="003C3912">
            <w:pPr>
              <w:pStyle w:val="TAL"/>
              <w:rPr>
                <w:rFonts w:cs="Arial"/>
                <w:szCs w:val="18"/>
              </w:rPr>
            </w:pPr>
          </w:p>
        </w:tc>
      </w:tr>
      <w:tr w:rsidR="00AC0B17" w:rsidRPr="00F4442C" w14:paraId="47426029" w14:textId="77777777" w:rsidTr="003C3912">
        <w:trPr>
          <w:jc w:val="center"/>
        </w:trPr>
        <w:tc>
          <w:tcPr>
            <w:tcW w:w="1410" w:type="dxa"/>
            <w:vAlign w:val="center"/>
          </w:tcPr>
          <w:p w14:paraId="1138C261" w14:textId="77777777" w:rsidR="00AC0B17" w:rsidRDefault="00AC0B17" w:rsidP="003C3912">
            <w:pPr>
              <w:pStyle w:val="TAL"/>
              <w:rPr>
                <w:lang w:val="en-US" w:eastAsia="zh-CN"/>
              </w:rPr>
            </w:pPr>
            <w:r>
              <w:rPr>
                <w:lang w:val="en-US" w:eastAsia="zh-CN"/>
              </w:rPr>
              <w:t>qoeMetric</w:t>
            </w:r>
          </w:p>
        </w:tc>
        <w:tc>
          <w:tcPr>
            <w:tcW w:w="1559" w:type="dxa"/>
            <w:vAlign w:val="center"/>
          </w:tcPr>
          <w:p w14:paraId="4985BE22" w14:textId="77777777" w:rsidR="00AC0B17" w:rsidRDefault="00AC0B17" w:rsidP="003C3912">
            <w:pPr>
              <w:pStyle w:val="TAL"/>
              <w:rPr>
                <w:lang w:val="en-US" w:eastAsia="zh-CN"/>
              </w:rPr>
            </w:pPr>
            <w:r>
              <w:rPr>
                <w:rFonts w:hint="eastAsia"/>
              </w:rPr>
              <w:t>a</w:t>
            </w:r>
            <w:r>
              <w:t>rray(QoEMetric)</w:t>
            </w:r>
          </w:p>
        </w:tc>
        <w:tc>
          <w:tcPr>
            <w:tcW w:w="425" w:type="dxa"/>
            <w:vAlign w:val="center"/>
          </w:tcPr>
          <w:p w14:paraId="2ADBEF5A" w14:textId="77777777" w:rsidR="00AC0B17" w:rsidRDefault="00AC0B17" w:rsidP="003C3912">
            <w:pPr>
              <w:pStyle w:val="TAC"/>
              <w:rPr>
                <w:lang w:eastAsia="zh-CN"/>
              </w:rPr>
            </w:pPr>
            <w:r>
              <w:rPr>
                <w:rFonts w:hint="eastAsia"/>
                <w:lang w:eastAsia="zh-CN"/>
              </w:rPr>
              <w:t>O</w:t>
            </w:r>
          </w:p>
        </w:tc>
        <w:tc>
          <w:tcPr>
            <w:tcW w:w="1134" w:type="dxa"/>
            <w:vAlign w:val="center"/>
          </w:tcPr>
          <w:p w14:paraId="527A10BB" w14:textId="77777777" w:rsidR="00AC0B17" w:rsidRDefault="00AC0B17" w:rsidP="003C3912">
            <w:pPr>
              <w:pStyle w:val="TAC"/>
              <w:rPr>
                <w:lang w:eastAsia="zh-CN"/>
              </w:rPr>
            </w:pPr>
            <w:r>
              <w:rPr>
                <w:rFonts w:hint="eastAsia"/>
                <w:lang w:eastAsia="zh-CN"/>
              </w:rPr>
              <w:t>1</w:t>
            </w:r>
            <w:r>
              <w:rPr>
                <w:lang w:eastAsia="zh-CN"/>
              </w:rPr>
              <w:t>..N</w:t>
            </w:r>
          </w:p>
        </w:tc>
        <w:tc>
          <w:tcPr>
            <w:tcW w:w="3828" w:type="dxa"/>
            <w:vAlign w:val="center"/>
          </w:tcPr>
          <w:p w14:paraId="2FE0C940" w14:textId="77777777" w:rsidR="00AC0B17" w:rsidRDefault="00AC0B17" w:rsidP="003C3912">
            <w:pPr>
              <w:pStyle w:val="TAL"/>
              <w:rPr>
                <w:lang w:val="en-US" w:eastAsia="zh-CN"/>
              </w:rPr>
            </w:pPr>
            <w:r>
              <w:rPr>
                <w:rFonts w:hint="eastAsia"/>
              </w:rPr>
              <w:t>C</w:t>
            </w:r>
            <w:r>
              <w:t>ontains the QoE metric type and the corresponding QoE threshold.</w:t>
            </w:r>
          </w:p>
        </w:tc>
        <w:tc>
          <w:tcPr>
            <w:tcW w:w="1275" w:type="dxa"/>
            <w:vAlign w:val="center"/>
          </w:tcPr>
          <w:p w14:paraId="5D9564A1" w14:textId="77777777" w:rsidR="00AC0B17" w:rsidRPr="00F4442C" w:rsidRDefault="00AC0B17" w:rsidP="003C3912">
            <w:pPr>
              <w:pStyle w:val="TAL"/>
              <w:rPr>
                <w:rFonts w:cs="Arial"/>
                <w:szCs w:val="18"/>
              </w:rPr>
            </w:pPr>
          </w:p>
        </w:tc>
      </w:tr>
    </w:tbl>
    <w:p w14:paraId="586FDF68" w14:textId="77777777" w:rsidR="00AC0B17" w:rsidRDefault="00AC0B17" w:rsidP="00AC0B17"/>
    <w:p w14:paraId="56DA82CE" w14:textId="77777777" w:rsidR="00AC0B17" w:rsidRPr="00F4442C" w:rsidRDefault="00AC0B17" w:rsidP="00AC0B17">
      <w:pPr>
        <w:pStyle w:val="51"/>
        <w:rPr>
          <w:lang w:eastAsia="zh-CN"/>
        </w:rPr>
      </w:pPr>
      <w:bookmarkStart w:id="1146" w:name="_Toc164928131"/>
      <w:r>
        <w:t>6.2</w:t>
      </w:r>
      <w:r w:rsidRPr="00F4442C">
        <w:rPr>
          <w:rFonts w:hint="eastAsia"/>
          <w:lang w:eastAsia="zh-CN"/>
        </w:rPr>
        <w:t>.</w:t>
      </w:r>
      <w:r w:rsidRPr="00F4442C">
        <w:t>6.2.</w:t>
      </w:r>
      <w:r>
        <w:t>10</w:t>
      </w:r>
      <w:r w:rsidRPr="00F4442C">
        <w:tab/>
        <w:t xml:space="preserve">Type: </w:t>
      </w:r>
      <w:r>
        <w:rPr>
          <w:lang w:val="en-US"/>
        </w:rPr>
        <w:t>QoEMetric</w:t>
      </w:r>
      <w:bookmarkEnd w:id="1146"/>
    </w:p>
    <w:p w14:paraId="17D8F380" w14:textId="77777777" w:rsidR="00AC0B17" w:rsidRPr="00F4442C" w:rsidRDefault="00AC0B17" w:rsidP="00AC0B17">
      <w:pPr>
        <w:pStyle w:val="TH"/>
      </w:pPr>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06CBE6C1" w14:textId="77777777" w:rsidTr="003C3912">
        <w:trPr>
          <w:jc w:val="center"/>
        </w:trPr>
        <w:tc>
          <w:tcPr>
            <w:tcW w:w="1410" w:type="dxa"/>
            <w:shd w:val="clear" w:color="auto" w:fill="C0C0C0"/>
            <w:vAlign w:val="center"/>
            <w:hideMark/>
          </w:tcPr>
          <w:p w14:paraId="79024718"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76E5C80" w14:textId="77777777" w:rsidR="00AC0B17" w:rsidRPr="00F4442C" w:rsidRDefault="00AC0B17" w:rsidP="003C3912">
            <w:pPr>
              <w:pStyle w:val="TAH"/>
            </w:pPr>
            <w:r w:rsidRPr="00F4442C">
              <w:t>Data type</w:t>
            </w:r>
          </w:p>
        </w:tc>
        <w:tc>
          <w:tcPr>
            <w:tcW w:w="425" w:type="dxa"/>
            <w:shd w:val="clear" w:color="auto" w:fill="C0C0C0"/>
            <w:vAlign w:val="center"/>
            <w:hideMark/>
          </w:tcPr>
          <w:p w14:paraId="0FDF9336" w14:textId="77777777" w:rsidR="00AC0B17" w:rsidRPr="00F4442C" w:rsidRDefault="00AC0B17" w:rsidP="003C3912">
            <w:pPr>
              <w:pStyle w:val="TAH"/>
            </w:pPr>
            <w:r w:rsidRPr="00F4442C">
              <w:t>P</w:t>
            </w:r>
          </w:p>
        </w:tc>
        <w:tc>
          <w:tcPr>
            <w:tcW w:w="1134" w:type="dxa"/>
            <w:shd w:val="clear" w:color="auto" w:fill="C0C0C0"/>
            <w:vAlign w:val="center"/>
          </w:tcPr>
          <w:p w14:paraId="0F1F4A00" w14:textId="77777777" w:rsidR="00AC0B17" w:rsidRPr="00F4442C" w:rsidRDefault="00AC0B17" w:rsidP="003C3912">
            <w:pPr>
              <w:pStyle w:val="TAH"/>
            </w:pPr>
            <w:r w:rsidRPr="00F4442C">
              <w:t>Cardinality</w:t>
            </w:r>
          </w:p>
        </w:tc>
        <w:tc>
          <w:tcPr>
            <w:tcW w:w="3828" w:type="dxa"/>
            <w:shd w:val="clear" w:color="auto" w:fill="C0C0C0"/>
            <w:vAlign w:val="center"/>
            <w:hideMark/>
          </w:tcPr>
          <w:p w14:paraId="3E668B23"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7EF48CD6"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674C47F1" w14:textId="77777777" w:rsidTr="003C3912">
        <w:trPr>
          <w:jc w:val="center"/>
        </w:trPr>
        <w:tc>
          <w:tcPr>
            <w:tcW w:w="1410" w:type="dxa"/>
            <w:vAlign w:val="center"/>
          </w:tcPr>
          <w:p w14:paraId="57603B13" w14:textId="77777777" w:rsidR="00AC0B17" w:rsidRDefault="00AC0B17" w:rsidP="003C3912">
            <w:pPr>
              <w:pStyle w:val="TAL"/>
              <w:rPr>
                <w:lang w:val="en-US" w:eastAsia="zh-CN"/>
              </w:rPr>
            </w:pPr>
            <w:r>
              <w:rPr>
                <w:rFonts w:hint="eastAsia"/>
                <w:lang w:val="en-US" w:eastAsia="zh-CN"/>
              </w:rPr>
              <w:t>q</w:t>
            </w:r>
            <w:r>
              <w:rPr>
                <w:lang w:val="en-US" w:eastAsia="zh-CN"/>
              </w:rPr>
              <w:t>oeType</w:t>
            </w:r>
          </w:p>
        </w:tc>
        <w:tc>
          <w:tcPr>
            <w:tcW w:w="1559" w:type="dxa"/>
            <w:vAlign w:val="center"/>
          </w:tcPr>
          <w:p w14:paraId="21C73440" w14:textId="77777777" w:rsidR="00AC0B17" w:rsidRDefault="00AC0B17" w:rsidP="003C3912">
            <w:pPr>
              <w:pStyle w:val="TAL"/>
              <w:rPr>
                <w:lang w:val="en-US" w:eastAsia="zh-CN"/>
              </w:rPr>
            </w:pPr>
            <w:r>
              <w:rPr>
                <w:lang w:val="en-US" w:eastAsia="zh-CN"/>
              </w:rPr>
              <w:t>QoEType</w:t>
            </w:r>
          </w:p>
        </w:tc>
        <w:tc>
          <w:tcPr>
            <w:tcW w:w="425" w:type="dxa"/>
            <w:vAlign w:val="center"/>
          </w:tcPr>
          <w:p w14:paraId="722C47C0" w14:textId="77777777" w:rsidR="00AC0B17" w:rsidRDefault="00AC0B17" w:rsidP="003C3912">
            <w:pPr>
              <w:pStyle w:val="TAC"/>
              <w:rPr>
                <w:lang w:eastAsia="zh-CN"/>
              </w:rPr>
            </w:pPr>
            <w:r>
              <w:rPr>
                <w:lang w:eastAsia="zh-CN"/>
              </w:rPr>
              <w:t>M</w:t>
            </w:r>
          </w:p>
        </w:tc>
        <w:tc>
          <w:tcPr>
            <w:tcW w:w="1134" w:type="dxa"/>
            <w:vAlign w:val="center"/>
          </w:tcPr>
          <w:p w14:paraId="27C97C0D" w14:textId="77777777" w:rsidR="00AC0B17" w:rsidRDefault="00AC0B17" w:rsidP="003C3912">
            <w:pPr>
              <w:pStyle w:val="TAC"/>
              <w:rPr>
                <w:lang w:eastAsia="zh-CN"/>
              </w:rPr>
            </w:pPr>
            <w:r>
              <w:rPr>
                <w:rFonts w:hint="eastAsia"/>
                <w:lang w:eastAsia="zh-CN"/>
              </w:rPr>
              <w:t>1</w:t>
            </w:r>
          </w:p>
        </w:tc>
        <w:tc>
          <w:tcPr>
            <w:tcW w:w="3828" w:type="dxa"/>
            <w:vAlign w:val="center"/>
          </w:tcPr>
          <w:p w14:paraId="77A8B664" w14:textId="77777777" w:rsidR="00AC0B17" w:rsidRDefault="00AC0B17" w:rsidP="003C3912">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1E6A18F6" w14:textId="77777777" w:rsidR="00AC0B17" w:rsidRPr="00F4442C" w:rsidRDefault="00AC0B17" w:rsidP="003C3912">
            <w:pPr>
              <w:pStyle w:val="TAL"/>
              <w:rPr>
                <w:rFonts w:cs="Arial"/>
                <w:szCs w:val="18"/>
              </w:rPr>
            </w:pPr>
          </w:p>
        </w:tc>
      </w:tr>
      <w:tr w:rsidR="00AC0B17" w:rsidRPr="00F4442C" w14:paraId="11B03078" w14:textId="77777777" w:rsidTr="003C3912">
        <w:trPr>
          <w:jc w:val="center"/>
        </w:trPr>
        <w:tc>
          <w:tcPr>
            <w:tcW w:w="1410" w:type="dxa"/>
            <w:vAlign w:val="center"/>
          </w:tcPr>
          <w:p w14:paraId="7470D9B1" w14:textId="77777777" w:rsidR="00AC0B17" w:rsidRDefault="00AC0B17" w:rsidP="003C3912">
            <w:pPr>
              <w:pStyle w:val="TAL"/>
              <w:rPr>
                <w:lang w:val="en-US" w:eastAsia="zh-CN"/>
              </w:rPr>
            </w:pPr>
            <w:r w:rsidRPr="00D942C4">
              <w:rPr>
                <w:lang w:val="en-US" w:eastAsia="zh-CN"/>
              </w:rPr>
              <w:t>latency</w:t>
            </w:r>
          </w:p>
        </w:tc>
        <w:tc>
          <w:tcPr>
            <w:tcW w:w="1559" w:type="dxa"/>
            <w:vAlign w:val="center"/>
          </w:tcPr>
          <w:p w14:paraId="285C3FC8" w14:textId="77777777" w:rsidR="00AC0B17" w:rsidRDefault="00AC0B17" w:rsidP="003C3912">
            <w:pPr>
              <w:pStyle w:val="TAL"/>
              <w:rPr>
                <w:lang w:val="en-US" w:eastAsia="zh-CN"/>
              </w:rPr>
            </w:pPr>
            <w:r w:rsidRPr="00D942C4">
              <w:rPr>
                <w:lang w:val="en-US" w:eastAsia="zh-CN"/>
              </w:rPr>
              <w:t>Float</w:t>
            </w:r>
          </w:p>
        </w:tc>
        <w:tc>
          <w:tcPr>
            <w:tcW w:w="425" w:type="dxa"/>
            <w:vAlign w:val="center"/>
          </w:tcPr>
          <w:p w14:paraId="7607A575" w14:textId="77777777" w:rsidR="00AC0B17" w:rsidRDefault="00AC0B17" w:rsidP="003C3912">
            <w:pPr>
              <w:pStyle w:val="TAC"/>
              <w:rPr>
                <w:lang w:eastAsia="zh-CN"/>
              </w:rPr>
            </w:pPr>
            <w:r>
              <w:rPr>
                <w:lang w:eastAsia="zh-CN"/>
              </w:rPr>
              <w:t>O</w:t>
            </w:r>
          </w:p>
        </w:tc>
        <w:tc>
          <w:tcPr>
            <w:tcW w:w="1134" w:type="dxa"/>
            <w:vAlign w:val="center"/>
          </w:tcPr>
          <w:p w14:paraId="1E63767D"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68C54BFC"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7400F3B0" w14:textId="77777777" w:rsidR="00AC0B17" w:rsidRDefault="00AC0B17" w:rsidP="003C3912">
            <w:pPr>
              <w:pStyle w:val="TAL"/>
              <w:rPr>
                <w:lang w:val="en-US" w:eastAsia="zh-CN"/>
              </w:rPr>
            </w:pPr>
          </w:p>
          <w:p w14:paraId="63918B6A"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619E51AC" w14:textId="77777777" w:rsidR="00AC0B17" w:rsidRPr="00F4442C" w:rsidRDefault="00AC0B17" w:rsidP="003C3912">
            <w:pPr>
              <w:pStyle w:val="TAL"/>
              <w:rPr>
                <w:rFonts w:cs="Arial"/>
                <w:szCs w:val="18"/>
              </w:rPr>
            </w:pPr>
          </w:p>
        </w:tc>
      </w:tr>
      <w:tr w:rsidR="00AC0B17" w:rsidRPr="00F4442C" w14:paraId="167F990B" w14:textId="77777777" w:rsidTr="003C3912">
        <w:trPr>
          <w:jc w:val="center"/>
        </w:trPr>
        <w:tc>
          <w:tcPr>
            <w:tcW w:w="1410" w:type="dxa"/>
            <w:vAlign w:val="center"/>
          </w:tcPr>
          <w:p w14:paraId="2F401E2C" w14:textId="77777777" w:rsidR="00AC0B17" w:rsidRDefault="00AC0B17" w:rsidP="003C3912">
            <w:pPr>
              <w:pStyle w:val="TAL"/>
              <w:rPr>
                <w:lang w:val="en-US" w:eastAsia="zh-CN"/>
              </w:rPr>
            </w:pPr>
            <w:r w:rsidRPr="00D942C4">
              <w:rPr>
                <w:lang w:val="en-US" w:eastAsia="zh-CN"/>
              </w:rPr>
              <w:t>throughput</w:t>
            </w:r>
          </w:p>
        </w:tc>
        <w:tc>
          <w:tcPr>
            <w:tcW w:w="1559" w:type="dxa"/>
            <w:vAlign w:val="center"/>
          </w:tcPr>
          <w:p w14:paraId="49D248C3" w14:textId="77777777" w:rsidR="00AC0B17" w:rsidRDefault="00AC0B17" w:rsidP="003C3912">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233E4552" w14:textId="77777777" w:rsidR="00AC0B17" w:rsidRDefault="00AC0B17" w:rsidP="003C3912">
            <w:pPr>
              <w:pStyle w:val="TAC"/>
              <w:rPr>
                <w:lang w:eastAsia="zh-CN"/>
              </w:rPr>
            </w:pPr>
            <w:r>
              <w:rPr>
                <w:lang w:eastAsia="zh-CN"/>
              </w:rPr>
              <w:t>O</w:t>
            </w:r>
          </w:p>
        </w:tc>
        <w:tc>
          <w:tcPr>
            <w:tcW w:w="1134" w:type="dxa"/>
            <w:vAlign w:val="center"/>
          </w:tcPr>
          <w:p w14:paraId="26F62485"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4BE3D1F7"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7DFACDCA" w14:textId="77777777" w:rsidR="00AC0B17" w:rsidRDefault="00AC0B17" w:rsidP="003C3912">
            <w:pPr>
              <w:pStyle w:val="TAL"/>
              <w:rPr>
                <w:lang w:val="en-US" w:eastAsia="zh-CN"/>
              </w:rPr>
            </w:pPr>
          </w:p>
          <w:p w14:paraId="19B5AF27" w14:textId="77777777" w:rsidR="00AC0B17" w:rsidRDefault="00AC0B17" w:rsidP="003C3912">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6A0D2CE1" w14:textId="77777777" w:rsidR="00AC0B17" w:rsidRPr="00F4442C" w:rsidRDefault="00AC0B17" w:rsidP="003C3912">
            <w:pPr>
              <w:pStyle w:val="TAL"/>
              <w:rPr>
                <w:rFonts w:cs="Arial"/>
                <w:szCs w:val="18"/>
              </w:rPr>
            </w:pPr>
          </w:p>
        </w:tc>
      </w:tr>
      <w:tr w:rsidR="00AC0B17" w:rsidRPr="00F4442C" w14:paraId="69BC5E75" w14:textId="77777777" w:rsidTr="003C3912">
        <w:trPr>
          <w:jc w:val="center"/>
        </w:trPr>
        <w:tc>
          <w:tcPr>
            <w:tcW w:w="1410" w:type="dxa"/>
            <w:vAlign w:val="center"/>
          </w:tcPr>
          <w:p w14:paraId="381F04A7" w14:textId="77777777" w:rsidR="00AC0B17" w:rsidRDefault="00AC0B17" w:rsidP="003C3912">
            <w:pPr>
              <w:pStyle w:val="TAL"/>
              <w:rPr>
                <w:lang w:val="en-US" w:eastAsia="zh-CN"/>
              </w:rPr>
            </w:pPr>
            <w:r w:rsidRPr="00D942C4">
              <w:rPr>
                <w:lang w:val="en-US" w:eastAsia="zh-CN"/>
              </w:rPr>
              <w:t>jitter</w:t>
            </w:r>
          </w:p>
        </w:tc>
        <w:tc>
          <w:tcPr>
            <w:tcW w:w="1559" w:type="dxa"/>
            <w:vAlign w:val="center"/>
          </w:tcPr>
          <w:p w14:paraId="1902435A" w14:textId="77777777" w:rsidR="00AC0B17" w:rsidRDefault="00AC0B17" w:rsidP="003C3912">
            <w:pPr>
              <w:pStyle w:val="TAL"/>
              <w:rPr>
                <w:lang w:val="en-US" w:eastAsia="zh-CN"/>
              </w:rPr>
            </w:pPr>
            <w:r>
              <w:rPr>
                <w:lang w:val="en-US" w:eastAsia="zh-CN"/>
              </w:rPr>
              <w:t>Uint32</w:t>
            </w:r>
          </w:p>
        </w:tc>
        <w:tc>
          <w:tcPr>
            <w:tcW w:w="425" w:type="dxa"/>
            <w:vAlign w:val="center"/>
          </w:tcPr>
          <w:p w14:paraId="06DE8E85" w14:textId="77777777" w:rsidR="00AC0B17" w:rsidRDefault="00AC0B17" w:rsidP="003C3912">
            <w:pPr>
              <w:pStyle w:val="TAC"/>
              <w:rPr>
                <w:lang w:eastAsia="zh-CN"/>
              </w:rPr>
            </w:pPr>
            <w:r>
              <w:rPr>
                <w:lang w:eastAsia="zh-CN"/>
              </w:rPr>
              <w:t>O</w:t>
            </w:r>
          </w:p>
        </w:tc>
        <w:tc>
          <w:tcPr>
            <w:tcW w:w="1134" w:type="dxa"/>
            <w:vAlign w:val="center"/>
          </w:tcPr>
          <w:p w14:paraId="230E27FC"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7120B3B4"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0E9AF355" w14:textId="77777777" w:rsidR="00AC0B17" w:rsidRDefault="00AC0B17" w:rsidP="003C3912">
            <w:pPr>
              <w:pStyle w:val="TAL"/>
              <w:rPr>
                <w:lang w:val="en-US" w:eastAsia="zh-CN"/>
              </w:rPr>
            </w:pPr>
          </w:p>
          <w:p w14:paraId="6975CFEE"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67B6C54F" w14:textId="77777777" w:rsidR="00AC0B17" w:rsidRPr="00F4442C" w:rsidRDefault="00AC0B17" w:rsidP="003C3912">
            <w:pPr>
              <w:pStyle w:val="TAL"/>
              <w:rPr>
                <w:rFonts w:cs="Arial"/>
                <w:szCs w:val="18"/>
              </w:rPr>
            </w:pPr>
          </w:p>
        </w:tc>
      </w:tr>
      <w:tr w:rsidR="00AC0B17" w:rsidRPr="00F4442C" w14:paraId="35288E06" w14:textId="77777777" w:rsidTr="003C3912">
        <w:trPr>
          <w:jc w:val="center"/>
        </w:trPr>
        <w:tc>
          <w:tcPr>
            <w:tcW w:w="9631" w:type="dxa"/>
            <w:gridSpan w:val="6"/>
            <w:vAlign w:val="center"/>
          </w:tcPr>
          <w:p w14:paraId="7A80AAE2" w14:textId="77777777" w:rsidR="00AC0B17" w:rsidRPr="00F4442C" w:rsidRDefault="00AC0B17" w:rsidP="003C3912">
            <w:pPr>
              <w:pStyle w:val="TAN"/>
            </w:pPr>
            <w:r>
              <w:t>NOTE:</w:t>
            </w:r>
            <w:r>
              <w:tab/>
              <w:t>The attributes "</w:t>
            </w:r>
            <w:r>
              <w:rPr>
                <w:lang w:val="en-US" w:eastAsia="zh-CN"/>
              </w:rPr>
              <w:t xml:space="preserve">latency", "throughput", and "jitter" </w:t>
            </w:r>
            <w:r>
              <w:rPr>
                <w:rFonts w:hint="eastAsia"/>
                <w:lang w:eastAsia="zh-CN"/>
              </w:rPr>
              <w:t>a</w:t>
            </w:r>
            <w:r>
              <w:t>re mutually exclusive. Either one of them may be present.</w:t>
            </w:r>
          </w:p>
        </w:tc>
      </w:tr>
    </w:tbl>
    <w:p w14:paraId="6FDD41A3" w14:textId="77777777" w:rsidR="00AC0B17" w:rsidRDefault="00AC0B17" w:rsidP="00AC0B17">
      <w:pPr>
        <w:rPr>
          <w:lang w:val="en-US"/>
        </w:rPr>
      </w:pPr>
    </w:p>
    <w:p w14:paraId="162BF2AB" w14:textId="77777777" w:rsidR="00AC0B17" w:rsidRPr="00FC29E8" w:rsidRDefault="00AC0B17" w:rsidP="00AC0B17">
      <w:pPr>
        <w:pStyle w:val="51"/>
      </w:pPr>
      <w:bookmarkStart w:id="1147" w:name="_Toc164928132"/>
      <w:r>
        <w:rPr>
          <w:noProof/>
          <w:lang w:eastAsia="zh-CN"/>
        </w:rPr>
        <w:t>6.2.6.2</w:t>
      </w:r>
      <w:r w:rsidRPr="00FC29E8">
        <w:t>.</w:t>
      </w:r>
      <w:r>
        <w:t>11</w:t>
      </w:r>
      <w:r w:rsidRPr="00FC29E8">
        <w:tab/>
        <w:t xml:space="preserve">Type: </w:t>
      </w:r>
      <w:r>
        <w:t>QoE</w:t>
      </w:r>
      <w:r w:rsidRPr="00942475">
        <w:t>Metrics</w:t>
      </w:r>
      <w:r>
        <w:t>ReportNotif</w:t>
      </w:r>
      <w:bookmarkEnd w:id="1147"/>
    </w:p>
    <w:p w14:paraId="2F0945B1" w14:textId="77777777" w:rsidR="00AC0B17" w:rsidRPr="00FC29E8" w:rsidRDefault="00AC0B17" w:rsidP="00AC0B17">
      <w:pPr>
        <w:pStyle w:val="TH"/>
      </w:pPr>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7D165BB" w14:textId="77777777" w:rsidTr="003C3912">
        <w:trPr>
          <w:jc w:val="center"/>
        </w:trPr>
        <w:tc>
          <w:tcPr>
            <w:tcW w:w="1555" w:type="dxa"/>
            <w:shd w:val="clear" w:color="auto" w:fill="C0C0C0"/>
            <w:vAlign w:val="center"/>
            <w:hideMark/>
          </w:tcPr>
          <w:p w14:paraId="11C35A4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E6B8B33" w14:textId="77777777" w:rsidR="00AC0B17" w:rsidRPr="00FC29E8" w:rsidRDefault="00AC0B17" w:rsidP="003C3912">
            <w:pPr>
              <w:pStyle w:val="TAH"/>
            </w:pPr>
            <w:r w:rsidRPr="00FC29E8">
              <w:t>Data type</w:t>
            </w:r>
          </w:p>
        </w:tc>
        <w:tc>
          <w:tcPr>
            <w:tcW w:w="425" w:type="dxa"/>
            <w:shd w:val="clear" w:color="auto" w:fill="C0C0C0"/>
            <w:vAlign w:val="center"/>
            <w:hideMark/>
          </w:tcPr>
          <w:p w14:paraId="4EC7CD7D" w14:textId="77777777" w:rsidR="00AC0B17" w:rsidRPr="00FC29E8" w:rsidRDefault="00AC0B17" w:rsidP="003C3912">
            <w:pPr>
              <w:pStyle w:val="TAH"/>
            </w:pPr>
            <w:r w:rsidRPr="00FC29E8">
              <w:t>P</w:t>
            </w:r>
          </w:p>
        </w:tc>
        <w:tc>
          <w:tcPr>
            <w:tcW w:w="1134" w:type="dxa"/>
            <w:shd w:val="clear" w:color="auto" w:fill="C0C0C0"/>
            <w:vAlign w:val="center"/>
          </w:tcPr>
          <w:p w14:paraId="62230375" w14:textId="77777777" w:rsidR="00AC0B17" w:rsidRPr="00FC29E8" w:rsidRDefault="00AC0B17" w:rsidP="003C3912">
            <w:pPr>
              <w:pStyle w:val="TAH"/>
            </w:pPr>
            <w:r w:rsidRPr="00FC29E8">
              <w:t>Cardinality</w:t>
            </w:r>
          </w:p>
        </w:tc>
        <w:tc>
          <w:tcPr>
            <w:tcW w:w="3686" w:type="dxa"/>
            <w:shd w:val="clear" w:color="auto" w:fill="C0C0C0"/>
            <w:vAlign w:val="center"/>
            <w:hideMark/>
          </w:tcPr>
          <w:p w14:paraId="7448918B"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046CDF"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45FEE905" w14:textId="77777777" w:rsidTr="003C3912">
        <w:trPr>
          <w:jc w:val="center"/>
        </w:trPr>
        <w:tc>
          <w:tcPr>
            <w:tcW w:w="1555" w:type="dxa"/>
            <w:vAlign w:val="center"/>
          </w:tcPr>
          <w:p w14:paraId="07386BB0" w14:textId="77777777" w:rsidR="00AC0B17" w:rsidRPr="00FC29E8" w:rsidRDefault="00AC0B17" w:rsidP="003C3912">
            <w:pPr>
              <w:pStyle w:val="TAL"/>
            </w:pPr>
            <w:r>
              <w:rPr>
                <w:lang w:val="en-US"/>
              </w:rPr>
              <w:t>n</w:t>
            </w:r>
            <w:r w:rsidRPr="00FC29E8">
              <w:t>otif</w:t>
            </w:r>
            <w:r>
              <w:t>CorrId</w:t>
            </w:r>
          </w:p>
        </w:tc>
        <w:tc>
          <w:tcPr>
            <w:tcW w:w="1417" w:type="dxa"/>
            <w:vAlign w:val="center"/>
          </w:tcPr>
          <w:p w14:paraId="1A87ED9F" w14:textId="77777777" w:rsidR="00AC0B17" w:rsidRPr="00FC29E8" w:rsidRDefault="00AC0B17" w:rsidP="003C3912">
            <w:pPr>
              <w:pStyle w:val="TAL"/>
            </w:pPr>
            <w:r>
              <w:rPr>
                <w:rFonts w:hint="eastAsia"/>
              </w:rPr>
              <w:t>s</w:t>
            </w:r>
            <w:r>
              <w:t>tring</w:t>
            </w:r>
          </w:p>
        </w:tc>
        <w:tc>
          <w:tcPr>
            <w:tcW w:w="425" w:type="dxa"/>
            <w:vAlign w:val="center"/>
          </w:tcPr>
          <w:p w14:paraId="6BB3A674" w14:textId="77777777" w:rsidR="00AC0B17" w:rsidRPr="00FC29E8" w:rsidRDefault="00AC0B17" w:rsidP="003C3912">
            <w:pPr>
              <w:pStyle w:val="TAC"/>
            </w:pPr>
            <w:r>
              <w:rPr>
                <w:lang w:eastAsia="zh-CN"/>
              </w:rPr>
              <w:t>M</w:t>
            </w:r>
          </w:p>
        </w:tc>
        <w:tc>
          <w:tcPr>
            <w:tcW w:w="1134" w:type="dxa"/>
            <w:vAlign w:val="center"/>
          </w:tcPr>
          <w:p w14:paraId="6605AB19" w14:textId="77777777" w:rsidR="00AC0B17" w:rsidRPr="00FC29E8" w:rsidRDefault="00AC0B17" w:rsidP="003C3912">
            <w:pPr>
              <w:pStyle w:val="TAC"/>
            </w:pPr>
            <w:r>
              <w:t>0..</w:t>
            </w:r>
            <w:r w:rsidRPr="00644644">
              <w:t>1</w:t>
            </w:r>
          </w:p>
        </w:tc>
        <w:tc>
          <w:tcPr>
            <w:tcW w:w="3686" w:type="dxa"/>
            <w:vAlign w:val="center"/>
          </w:tcPr>
          <w:p w14:paraId="0281BAC6"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5E6E57E" w14:textId="77777777" w:rsidR="00AC0B17" w:rsidRPr="00FC29E8" w:rsidRDefault="00AC0B17" w:rsidP="003C3912">
            <w:pPr>
              <w:pStyle w:val="TAL"/>
              <w:rPr>
                <w:rFonts w:cs="Arial"/>
                <w:szCs w:val="18"/>
              </w:rPr>
            </w:pPr>
          </w:p>
        </w:tc>
      </w:tr>
      <w:tr w:rsidR="00AC0B17" w:rsidRPr="00FC29E8" w14:paraId="409C5CAC" w14:textId="77777777" w:rsidTr="003C3912">
        <w:trPr>
          <w:jc w:val="center"/>
        </w:trPr>
        <w:tc>
          <w:tcPr>
            <w:tcW w:w="1555" w:type="dxa"/>
            <w:vAlign w:val="center"/>
          </w:tcPr>
          <w:p w14:paraId="5F3E31EB" w14:textId="77777777" w:rsidR="00AC0B17" w:rsidRPr="00FC29E8" w:rsidRDefault="00AC0B17" w:rsidP="003C3912">
            <w:pPr>
              <w:pStyle w:val="TAL"/>
            </w:pPr>
            <w:r>
              <w:t>qoE</w:t>
            </w:r>
            <w:r w:rsidRPr="00942475">
              <w:t>Metrics</w:t>
            </w:r>
            <w:r>
              <w:t>Report</w:t>
            </w:r>
          </w:p>
        </w:tc>
        <w:tc>
          <w:tcPr>
            <w:tcW w:w="1417" w:type="dxa"/>
            <w:vAlign w:val="center"/>
          </w:tcPr>
          <w:p w14:paraId="700DDAB0" w14:textId="77777777" w:rsidR="00AC0B17" w:rsidRPr="00FC29E8" w:rsidRDefault="00AC0B17" w:rsidP="003C3912">
            <w:pPr>
              <w:pStyle w:val="TAL"/>
            </w:pPr>
            <w:r>
              <w:t>QoE</w:t>
            </w:r>
            <w:r w:rsidRPr="00942475">
              <w:t>Metrics</w:t>
            </w:r>
            <w:r>
              <w:t>Report</w:t>
            </w:r>
          </w:p>
        </w:tc>
        <w:tc>
          <w:tcPr>
            <w:tcW w:w="425" w:type="dxa"/>
            <w:vAlign w:val="center"/>
          </w:tcPr>
          <w:p w14:paraId="5E8B755E" w14:textId="77777777" w:rsidR="00AC0B17" w:rsidRPr="00FC29E8" w:rsidRDefault="00AC0B17" w:rsidP="003C3912">
            <w:pPr>
              <w:pStyle w:val="TAC"/>
            </w:pPr>
            <w:r>
              <w:rPr>
                <w:lang w:eastAsia="zh-CN"/>
              </w:rPr>
              <w:t>M</w:t>
            </w:r>
          </w:p>
        </w:tc>
        <w:tc>
          <w:tcPr>
            <w:tcW w:w="1134" w:type="dxa"/>
            <w:vAlign w:val="center"/>
          </w:tcPr>
          <w:p w14:paraId="2722727D" w14:textId="77777777" w:rsidR="00AC0B17" w:rsidRPr="00FC29E8" w:rsidRDefault="00AC0B17" w:rsidP="003C3912">
            <w:pPr>
              <w:pStyle w:val="TAC"/>
            </w:pPr>
            <w:r>
              <w:rPr>
                <w:lang w:eastAsia="zh-CN"/>
              </w:rPr>
              <w:t>1</w:t>
            </w:r>
          </w:p>
        </w:tc>
        <w:tc>
          <w:tcPr>
            <w:tcW w:w="3686" w:type="dxa"/>
            <w:vAlign w:val="center"/>
          </w:tcPr>
          <w:p w14:paraId="6F8EE8FE" w14:textId="77777777" w:rsidR="00AC0B17" w:rsidRPr="00FC29E8" w:rsidRDefault="00AC0B17" w:rsidP="003C3912">
            <w:pPr>
              <w:pStyle w:val="TAL"/>
            </w:pPr>
            <w:r>
              <w:rPr>
                <w:rFonts w:hint="eastAsia"/>
              </w:rPr>
              <w:t>C</w:t>
            </w:r>
            <w:r>
              <w:t>ontains the QoE metric report.</w:t>
            </w:r>
          </w:p>
        </w:tc>
        <w:tc>
          <w:tcPr>
            <w:tcW w:w="1307" w:type="dxa"/>
            <w:vAlign w:val="center"/>
          </w:tcPr>
          <w:p w14:paraId="588D5255" w14:textId="77777777" w:rsidR="00AC0B17" w:rsidRPr="00FC29E8" w:rsidRDefault="00AC0B17" w:rsidP="003C3912">
            <w:pPr>
              <w:pStyle w:val="TAL"/>
              <w:rPr>
                <w:rFonts w:cs="Arial"/>
                <w:szCs w:val="18"/>
              </w:rPr>
            </w:pPr>
          </w:p>
        </w:tc>
      </w:tr>
    </w:tbl>
    <w:p w14:paraId="499C0B80" w14:textId="77777777" w:rsidR="00AC0B17" w:rsidRPr="00FC29E8" w:rsidRDefault="00AC0B17" w:rsidP="00AC0B17">
      <w:pPr>
        <w:rPr>
          <w:lang w:val="en-US"/>
        </w:rPr>
      </w:pPr>
    </w:p>
    <w:p w14:paraId="0271FF40" w14:textId="77777777" w:rsidR="00AC0B17" w:rsidRPr="00FC29E8" w:rsidRDefault="00AC0B17" w:rsidP="00AC0B17">
      <w:pPr>
        <w:pStyle w:val="41"/>
        <w:rPr>
          <w:lang w:val="en-US"/>
        </w:rPr>
      </w:pPr>
      <w:bookmarkStart w:id="1148" w:name="_Toc164928133"/>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148"/>
    </w:p>
    <w:p w14:paraId="6A59F43E" w14:textId="77777777" w:rsidR="00AC0B17" w:rsidRPr="00FC29E8" w:rsidRDefault="00AC0B17" w:rsidP="00AC0B17">
      <w:pPr>
        <w:pStyle w:val="51"/>
      </w:pPr>
      <w:bookmarkStart w:id="1149" w:name="_Toc164928134"/>
      <w:r w:rsidRPr="00FC29E8">
        <w:rPr>
          <w:noProof/>
          <w:lang w:eastAsia="zh-CN"/>
        </w:rPr>
        <w:t>6.</w:t>
      </w:r>
      <w:r>
        <w:rPr>
          <w:noProof/>
          <w:lang w:eastAsia="zh-CN"/>
        </w:rPr>
        <w:t>2</w:t>
      </w:r>
      <w:r w:rsidRPr="00FC29E8">
        <w:t>.6.3.1</w:t>
      </w:r>
      <w:r w:rsidRPr="00FC29E8">
        <w:tab/>
        <w:t>Introduction</w:t>
      </w:r>
      <w:bookmarkEnd w:id="1149"/>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1150" w:name="_Toc164928135"/>
      <w:r w:rsidRPr="00FC29E8">
        <w:rPr>
          <w:noProof/>
          <w:lang w:eastAsia="zh-CN"/>
        </w:rPr>
        <w:t>6.</w:t>
      </w:r>
      <w:r>
        <w:rPr>
          <w:noProof/>
          <w:lang w:eastAsia="zh-CN"/>
        </w:rPr>
        <w:t>2</w:t>
      </w:r>
      <w:r w:rsidRPr="00FC29E8">
        <w:t>.6.3.2</w:t>
      </w:r>
      <w:r w:rsidRPr="00FC29E8">
        <w:tab/>
        <w:t>Simple data types</w:t>
      </w:r>
      <w:bookmarkEnd w:id="1150"/>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1151" w:name="_Toc164928136"/>
      <w:r>
        <w:t>6.2.6.3.3</w:t>
      </w:r>
      <w:r>
        <w:tab/>
        <w:t>Enumeration: QoEType</w:t>
      </w:r>
      <w:bookmarkEnd w:id="1151"/>
    </w:p>
    <w:p w14:paraId="1424B3CD" w14:textId="77777777" w:rsidR="00AC0B17" w:rsidRDefault="00AC0B17" w:rsidP="00AC0B17">
      <w:pPr>
        <w:pStyle w:val="TH"/>
      </w:pPr>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AC0B17" w14:paraId="5C645B52" w14:textId="77777777" w:rsidTr="003C3912">
        <w:tc>
          <w:tcPr>
            <w:tcW w:w="1077" w:type="pct"/>
            <w:shd w:val="clear" w:color="auto" w:fill="C0C0C0"/>
            <w:tcMar>
              <w:top w:w="0" w:type="dxa"/>
              <w:left w:w="108" w:type="dxa"/>
              <w:bottom w:w="0" w:type="dxa"/>
              <w:right w:w="108" w:type="dxa"/>
            </w:tcMar>
          </w:tcPr>
          <w:p w14:paraId="5F12880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64F8619B" w14:textId="77777777" w:rsidR="00AC0B17" w:rsidRDefault="00AC0B17" w:rsidP="003C3912">
            <w:pPr>
              <w:pStyle w:val="TAH"/>
            </w:pPr>
            <w:r>
              <w:t>Description</w:t>
            </w:r>
          </w:p>
        </w:tc>
        <w:tc>
          <w:tcPr>
            <w:tcW w:w="769" w:type="pct"/>
            <w:shd w:val="clear" w:color="auto" w:fill="C0C0C0"/>
          </w:tcPr>
          <w:p w14:paraId="27C56FF2" w14:textId="77777777" w:rsidR="00AC0B17" w:rsidRDefault="00AC0B17" w:rsidP="003C3912">
            <w:pPr>
              <w:pStyle w:val="TAH"/>
            </w:pPr>
            <w:r>
              <w:t>Applicability</w:t>
            </w:r>
          </w:p>
        </w:tc>
      </w:tr>
      <w:tr w:rsidR="00AC0B17" w14:paraId="20A167BC" w14:textId="77777777" w:rsidTr="003C3912">
        <w:tc>
          <w:tcPr>
            <w:tcW w:w="1077" w:type="pct"/>
            <w:tcMar>
              <w:top w:w="0" w:type="dxa"/>
              <w:left w:w="108" w:type="dxa"/>
              <w:bottom w:w="0" w:type="dxa"/>
              <w:right w:w="108" w:type="dxa"/>
            </w:tcMar>
          </w:tcPr>
          <w:p w14:paraId="111052C7" w14:textId="77777777" w:rsidR="00AC0B17" w:rsidRDefault="00AC0B17" w:rsidP="003C3912">
            <w:pPr>
              <w:pStyle w:val="TAL"/>
            </w:pPr>
            <w:r>
              <w:rPr>
                <w:lang w:eastAsia="zh-CN"/>
              </w:rPr>
              <w:t>LATENCY</w:t>
            </w:r>
          </w:p>
        </w:tc>
        <w:tc>
          <w:tcPr>
            <w:tcW w:w="3154" w:type="pct"/>
            <w:tcMar>
              <w:top w:w="0" w:type="dxa"/>
              <w:left w:w="108" w:type="dxa"/>
              <w:bottom w:w="0" w:type="dxa"/>
              <w:right w:w="108" w:type="dxa"/>
            </w:tcMar>
            <w:vAlign w:val="center"/>
          </w:tcPr>
          <w:p w14:paraId="3A4444AE" w14:textId="77777777" w:rsidR="00AC0B17" w:rsidRDefault="00AC0B17" w:rsidP="003C3912">
            <w:pPr>
              <w:pStyle w:val="TAL"/>
            </w:pPr>
            <w:r>
              <w:rPr>
                <w:lang w:val="en-US" w:eastAsia="zh-CN"/>
              </w:rPr>
              <w:t>Indicates that the QoE type is latency</w:t>
            </w:r>
            <w:r w:rsidRPr="00D942C4">
              <w:rPr>
                <w:lang w:val="en-US" w:eastAsia="zh-CN"/>
              </w:rPr>
              <w:t>.</w:t>
            </w:r>
          </w:p>
        </w:tc>
        <w:tc>
          <w:tcPr>
            <w:tcW w:w="769" w:type="pct"/>
          </w:tcPr>
          <w:p w14:paraId="680B9D60" w14:textId="77777777" w:rsidR="00AC0B17" w:rsidRDefault="00AC0B17" w:rsidP="003C3912">
            <w:pPr>
              <w:pStyle w:val="TAL"/>
            </w:pPr>
          </w:p>
        </w:tc>
      </w:tr>
      <w:tr w:rsidR="00AC0B17" w14:paraId="22ABAB7F" w14:textId="77777777" w:rsidTr="003C3912">
        <w:tc>
          <w:tcPr>
            <w:tcW w:w="1077" w:type="pct"/>
            <w:tcMar>
              <w:top w:w="0" w:type="dxa"/>
              <w:left w:w="108" w:type="dxa"/>
              <w:bottom w:w="0" w:type="dxa"/>
              <w:right w:w="108" w:type="dxa"/>
            </w:tcMar>
          </w:tcPr>
          <w:p w14:paraId="6B155470" w14:textId="77777777" w:rsidR="00AC0B17" w:rsidRDefault="00AC0B17" w:rsidP="003C3912">
            <w:pPr>
              <w:pStyle w:val="TAL"/>
            </w:pPr>
            <w:r>
              <w:t>THROUGHPUT</w:t>
            </w:r>
          </w:p>
        </w:tc>
        <w:tc>
          <w:tcPr>
            <w:tcW w:w="3154" w:type="pct"/>
            <w:tcMar>
              <w:top w:w="0" w:type="dxa"/>
              <w:left w:w="108" w:type="dxa"/>
              <w:bottom w:w="0" w:type="dxa"/>
              <w:right w:w="108" w:type="dxa"/>
            </w:tcMar>
          </w:tcPr>
          <w:p w14:paraId="2C552EEC" w14:textId="77777777" w:rsidR="00AC0B17" w:rsidRDefault="00AC0B17" w:rsidP="003C3912">
            <w:pPr>
              <w:pStyle w:val="TAL"/>
            </w:pPr>
            <w:r>
              <w:rPr>
                <w:lang w:val="en-US" w:eastAsia="zh-CN"/>
              </w:rPr>
              <w:t>Indicates that the QoE type is throughput</w:t>
            </w:r>
            <w:r w:rsidRPr="00D942C4">
              <w:rPr>
                <w:lang w:val="en-US" w:eastAsia="zh-CN"/>
              </w:rPr>
              <w:t>.</w:t>
            </w:r>
          </w:p>
        </w:tc>
        <w:tc>
          <w:tcPr>
            <w:tcW w:w="769" w:type="pct"/>
          </w:tcPr>
          <w:p w14:paraId="5AF5CC4E" w14:textId="77777777" w:rsidR="00AC0B17" w:rsidRDefault="00AC0B17" w:rsidP="003C3912">
            <w:pPr>
              <w:pStyle w:val="TAL"/>
            </w:pPr>
          </w:p>
        </w:tc>
      </w:tr>
      <w:tr w:rsidR="00AC0B17" w14:paraId="690ECFA2" w14:textId="77777777" w:rsidTr="003C3912">
        <w:tc>
          <w:tcPr>
            <w:tcW w:w="1077" w:type="pct"/>
            <w:tcMar>
              <w:top w:w="0" w:type="dxa"/>
              <w:left w:w="108" w:type="dxa"/>
              <w:bottom w:w="0" w:type="dxa"/>
              <w:right w:w="108" w:type="dxa"/>
            </w:tcMar>
          </w:tcPr>
          <w:p w14:paraId="2EDEF4D7" w14:textId="77777777" w:rsidR="00AC0B17" w:rsidRDefault="00AC0B17" w:rsidP="003C3912">
            <w:pPr>
              <w:pStyle w:val="TAL"/>
            </w:pPr>
            <w:r>
              <w:t>JITTER</w:t>
            </w:r>
          </w:p>
        </w:tc>
        <w:tc>
          <w:tcPr>
            <w:tcW w:w="3154" w:type="pct"/>
            <w:tcMar>
              <w:top w:w="0" w:type="dxa"/>
              <w:left w:w="108" w:type="dxa"/>
              <w:bottom w:w="0" w:type="dxa"/>
              <w:right w:w="108" w:type="dxa"/>
            </w:tcMar>
          </w:tcPr>
          <w:p w14:paraId="3A639D72" w14:textId="77777777" w:rsidR="00AC0B17" w:rsidRDefault="00AC0B17" w:rsidP="003C3912">
            <w:pPr>
              <w:pStyle w:val="TAL"/>
              <w:rPr>
                <w:lang w:eastAsia="zh-CN"/>
              </w:rPr>
            </w:pPr>
            <w:r>
              <w:rPr>
                <w:lang w:val="en-US" w:eastAsia="zh-CN"/>
              </w:rPr>
              <w:t>Indicates that the QoE type is jitter</w:t>
            </w:r>
            <w:r w:rsidRPr="00D942C4">
              <w:rPr>
                <w:lang w:val="en-US" w:eastAsia="zh-CN"/>
              </w:rPr>
              <w:t>.</w:t>
            </w:r>
          </w:p>
        </w:tc>
        <w:tc>
          <w:tcPr>
            <w:tcW w:w="769" w:type="pct"/>
          </w:tcPr>
          <w:p w14:paraId="1A9BE0E1" w14:textId="77777777" w:rsidR="00AC0B17" w:rsidRDefault="00AC0B17" w:rsidP="003C3912">
            <w:pPr>
              <w:pStyle w:val="TAL"/>
            </w:pPr>
          </w:p>
        </w:tc>
      </w:tr>
    </w:tbl>
    <w:p w14:paraId="78406705" w14:textId="77777777" w:rsidR="00AC0B17" w:rsidRPr="00007689" w:rsidRDefault="00AC0B17" w:rsidP="00AC0B17">
      <w:pPr>
        <w:rPr>
          <w:lang w:eastAsia="zh-CN"/>
        </w:rPr>
      </w:pPr>
    </w:p>
    <w:p w14:paraId="59BD1D9B" w14:textId="77777777" w:rsidR="00AC0B17" w:rsidRDefault="00AC0B17" w:rsidP="00AC0B17">
      <w:pPr>
        <w:pStyle w:val="51"/>
      </w:pPr>
      <w:bookmarkStart w:id="1152" w:name="_Toc164928137"/>
      <w:r>
        <w:t>6.2.6.3.4</w:t>
      </w:r>
      <w:r>
        <w:tab/>
        <w:t>Enumeration: TriggerType</w:t>
      </w:r>
      <w:bookmarkEnd w:id="1152"/>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1153" w:name="_Toc164928138"/>
      <w:r>
        <w:t>6.2.6.3.5</w:t>
      </w:r>
      <w:r>
        <w:tab/>
        <w:t>Enumeration: SliceLCMAction</w:t>
      </w:r>
      <w:bookmarkEnd w:id="1153"/>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1154" w:name="_Toc164928139"/>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54"/>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1155" w:name="_Toc164928140"/>
      <w:r w:rsidRPr="00D3062E">
        <w:rPr>
          <w:noProof/>
          <w:lang w:eastAsia="zh-CN"/>
        </w:rPr>
        <w:t>6.</w:t>
      </w:r>
      <w:r>
        <w:rPr>
          <w:noProof/>
          <w:lang w:eastAsia="zh-CN"/>
        </w:rPr>
        <w:t>2</w:t>
      </w:r>
      <w:r w:rsidRPr="00D3062E">
        <w:t>.6.5</w:t>
      </w:r>
      <w:r w:rsidRPr="00D3062E">
        <w:tab/>
        <w:t>Binary data</w:t>
      </w:r>
      <w:bookmarkEnd w:id="1155"/>
    </w:p>
    <w:p w14:paraId="31FA3AF6" w14:textId="77777777" w:rsidR="00B110B4" w:rsidRPr="00D3062E" w:rsidRDefault="00B110B4" w:rsidP="00B110B4">
      <w:pPr>
        <w:pStyle w:val="51"/>
      </w:pPr>
      <w:bookmarkStart w:id="1156" w:name="_Toc164928141"/>
      <w:r w:rsidRPr="00D3062E">
        <w:rPr>
          <w:noProof/>
          <w:lang w:eastAsia="zh-CN"/>
        </w:rPr>
        <w:t>6.</w:t>
      </w:r>
      <w:r>
        <w:rPr>
          <w:noProof/>
          <w:lang w:eastAsia="zh-CN"/>
        </w:rPr>
        <w:t>2</w:t>
      </w:r>
      <w:r w:rsidRPr="00D3062E">
        <w:t>.6.5.1</w:t>
      </w:r>
      <w:r w:rsidRPr="00D3062E">
        <w:tab/>
        <w:t>Binary Data Types</w:t>
      </w:r>
      <w:bookmarkEnd w:id="1156"/>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1157" w:name="_Toc164928142"/>
      <w:r>
        <w:rPr>
          <w:noProof/>
          <w:lang w:eastAsia="zh-CN"/>
        </w:rPr>
        <w:t>6.2</w:t>
      </w:r>
      <w:r w:rsidRPr="00FC29E8">
        <w:t>.7</w:t>
      </w:r>
      <w:r w:rsidRPr="00FC29E8">
        <w:tab/>
        <w:t>Error Handling</w:t>
      </w:r>
      <w:bookmarkEnd w:id="1157"/>
    </w:p>
    <w:p w14:paraId="2AC4B9A1" w14:textId="77777777" w:rsidR="00AC0B17" w:rsidRPr="00FC29E8" w:rsidRDefault="00AC0B17" w:rsidP="00AC0B17">
      <w:pPr>
        <w:pStyle w:val="41"/>
      </w:pPr>
      <w:bookmarkStart w:id="1158" w:name="_Toc164928143"/>
      <w:r>
        <w:rPr>
          <w:noProof/>
          <w:lang w:eastAsia="zh-CN"/>
        </w:rPr>
        <w:t>6.2</w:t>
      </w:r>
      <w:r w:rsidRPr="00FC29E8">
        <w:t>.7.1</w:t>
      </w:r>
      <w:r w:rsidRPr="00FC29E8">
        <w:tab/>
        <w:t>General</w:t>
      </w:r>
      <w:bookmarkEnd w:id="115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1159" w:name="_Toc164928144"/>
      <w:r>
        <w:rPr>
          <w:noProof/>
          <w:lang w:eastAsia="zh-CN"/>
        </w:rPr>
        <w:t>6.2</w:t>
      </w:r>
      <w:r w:rsidRPr="00FC29E8">
        <w:t>.7.2</w:t>
      </w:r>
      <w:r w:rsidRPr="00FC29E8">
        <w:tab/>
        <w:t>Protocol Errors</w:t>
      </w:r>
      <w:bookmarkEnd w:id="1159"/>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1160" w:name="_Toc164928145"/>
      <w:r>
        <w:rPr>
          <w:noProof/>
          <w:lang w:eastAsia="zh-CN"/>
        </w:rPr>
        <w:t>6.2</w:t>
      </w:r>
      <w:r w:rsidRPr="00FC29E8">
        <w:t>.7.3</w:t>
      </w:r>
      <w:r w:rsidRPr="00FC29E8">
        <w:tab/>
        <w:t>Application Errors</w:t>
      </w:r>
      <w:bookmarkEnd w:id="1160"/>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1161" w:name="_Toc164928146"/>
      <w:r>
        <w:rPr>
          <w:noProof/>
          <w:lang w:eastAsia="zh-CN"/>
        </w:rPr>
        <w:t>6.2</w:t>
      </w:r>
      <w:r w:rsidRPr="00FC29E8">
        <w:t>.8</w:t>
      </w:r>
      <w:r w:rsidRPr="00FC29E8">
        <w:rPr>
          <w:lang w:eastAsia="zh-CN"/>
        </w:rPr>
        <w:tab/>
        <w:t>Feature negotiation</w:t>
      </w:r>
      <w:bookmarkEnd w:id="1161"/>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1162" w:name="_Toc164928147"/>
      <w:r>
        <w:rPr>
          <w:noProof/>
          <w:lang w:eastAsia="zh-CN"/>
        </w:rPr>
        <w:t>6.2</w:t>
      </w:r>
      <w:r w:rsidRPr="00FC29E8">
        <w:t>.9</w:t>
      </w:r>
      <w:r w:rsidRPr="00FC29E8">
        <w:tab/>
        <w:t>Security</w:t>
      </w:r>
      <w:bookmarkEnd w:id="1162"/>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C50B95">
        <w:rPr>
          <w:noProof/>
        </w:rPr>
        <w:fldChar w:fldCharType="separate"/>
      </w:r>
      <w:r w:rsidRPr="00D3062E">
        <w:rPr>
          <w:noProof/>
        </w:rPr>
        <w:fldChar w:fldCharType="end"/>
      </w:r>
      <w:bookmarkStart w:id="1163" w:name="_Toc160649864"/>
      <w:bookmarkStart w:id="1164" w:name="_Toc164928148"/>
      <w:bookmarkEnd w:id="1086"/>
      <w:r w:rsidR="00BF1CFD" w:rsidRPr="00D3062E">
        <w:rPr>
          <w:noProof/>
          <w:lang w:eastAsia="zh-CN"/>
        </w:rPr>
        <w:t>6.3</w:t>
      </w:r>
      <w:r w:rsidR="00BF1CFD" w:rsidRPr="00D3062E">
        <w:tab/>
        <w:t>NSCE_PolicyManagement API</w:t>
      </w:r>
      <w:bookmarkEnd w:id="1087"/>
      <w:bookmarkEnd w:id="1088"/>
      <w:bookmarkEnd w:id="1089"/>
      <w:bookmarkEnd w:id="1163"/>
      <w:bookmarkEnd w:id="1164"/>
    </w:p>
    <w:p w14:paraId="41A8E691" w14:textId="58B9EB7E" w:rsidR="00BF1CFD" w:rsidRPr="00D3062E" w:rsidRDefault="00BF1CFD" w:rsidP="00BF1CFD">
      <w:pPr>
        <w:pStyle w:val="31"/>
      </w:pPr>
      <w:bookmarkStart w:id="1165" w:name="_Toc96843412"/>
      <w:bookmarkStart w:id="1166" w:name="_Toc96844387"/>
      <w:bookmarkStart w:id="1167" w:name="_Toc100739960"/>
      <w:bookmarkStart w:id="1168" w:name="_Toc129252533"/>
      <w:bookmarkStart w:id="1169" w:name="_Toc144024232"/>
      <w:bookmarkStart w:id="1170" w:name="_Toc144459664"/>
      <w:bookmarkStart w:id="1171" w:name="_Toc151743180"/>
      <w:bookmarkStart w:id="1172" w:name="_Toc151743645"/>
      <w:bookmarkStart w:id="1173" w:name="_Toc157434642"/>
      <w:bookmarkStart w:id="1174" w:name="_Toc157436357"/>
      <w:bookmarkStart w:id="1175" w:name="_Toc157440197"/>
      <w:bookmarkStart w:id="1176" w:name="_Toc160649865"/>
      <w:bookmarkStart w:id="1177" w:name="_Toc164928149"/>
      <w:r w:rsidRPr="00D3062E">
        <w:rPr>
          <w:noProof/>
          <w:lang w:eastAsia="zh-CN"/>
        </w:rPr>
        <w:t>6.3</w:t>
      </w:r>
      <w:r w:rsidRPr="00D3062E">
        <w:t>.1</w:t>
      </w:r>
      <w:r w:rsidRPr="00D3062E">
        <w:tab/>
        <w:t>Introduction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178" w:name="_Toc96843413"/>
      <w:bookmarkStart w:id="1179" w:name="_Toc96844388"/>
      <w:bookmarkStart w:id="1180" w:name="_Toc100739961"/>
      <w:bookmarkStart w:id="1181" w:name="_Toc129252534"/>
      <w:bookmarkStart w:id="1182" w:name="_Toc144024233"/>
      <w:bookmarkStart w:id="1183"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1184" w:name="_Toc151743181"/>
      <w:bookmarkStart w:id="1185" w:name="_Toc151743646"/>
      <w:bookmarkStart w:id="1186" w:name="_Toc157434643"/>
      <w:bookmarkStart w:id="1187" w:name="_Toc157436358"/>
      <w:bookmarkStart w:id="1188" w:name="_Toc157440198"/>
      <w:bookmarkStart w:id="1189" w:name="_Toc160649866"/>
      <w:bookmarkStart w:id="1190" w:name="_Toc164928150"/>
      <w:r w:rsidRPr="00D3062E">
        <w:rPr>
          <w:noProof/>
          <w:lang w:eastAsia="zh-CN"/>
        </w:rPr>
        <w:t>6.3</w:t>
      </w:r>
      <w:r w:rsidRPr="00D3062E">
        <w:t>.2</w:t>
      </w:r>
      <w:r w:rsidRPr="00D3062E">
        <w:tab/>
        <w:t>Usage of HTTP</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1191" w:name="_Toc144024234"/>
      <w:bookmarkStart w:id="1192" w:name="_Toc144459666"/>
      <w:bookmarkStart w:id="1193" w:name="_Toc151743182"/>
      <w:bookmarkStart w:id="1194" w:name="_Toc151743647"/>
      <w:bookmarkStart w:id="1195" w:name="_Toc157434644"/>
      <w:bookmarkStart w:id="1196" w:name="_Toc157436359"/>
      <w:bookmarkStart w:id="1197" w:name="_Toc157440199"/>
      <w:bookmarkStart w:id="1198" w:name="_Toc160649867"/>
      <w:bookmarkStart w:id="1199" w:name="_Toc164928151"/>
      <w:r w:rsidRPr="00D3062E">
        <w:rPr>
          <w:noProof/>
          <w:lang w:eastAsia="zh-CN"/>
        </w:rPr>
        <w:t>6.3</w:t>
      </w:r>
      <w:r w:rsidRPr="00D3062E">
        <w:t>.3</w:t>
      </w:r>
      <w:r w:rsidRPr="00D3062E">
        <w:tab/>
        <w:t>Resources</w:t>
      </w:r>
      <w:bookmarkEnd w:id="1191"/>
      <w:bookmarkEnd w:id="1192"/>
      <w:bookmarkEnd w:id="1193"/>
      <w:bookmarkEnd w:id="1194"/>
      <w:bookmarkEnd w:id="1195"/>
      <w:bookmarkEnd w:id="1196"/>
      <w:bookmarkEnd w:id="1197"/>
      <w:bookmarkEnd w:id="1198"/>
      <w:bookmarkEnd w:id="1199"/>
    </w:p>
    <w:p w14:paraId="63AF4498" w14:textId="1F0C1053" w:rsidR="00BF1CFD" w:rsidRPr="00D3062E" w:rsidRDefault="00BF1CFD" w:rsidP="00BF1CFD">
      <w:pPr>
        <w:pStyle w:val="41"/>
      </w:pPr>
      <w:bookmarkStart w:id="1200" w:name="_Toc67903523"/>
      <w:bookmarkStart w:id="1201" w:name="_Toc96843415"/>
      <w:bookmarkStart w:id="1202" w:name="_Toc96844390"/>
      <w:bookmarkStart w:id="1203" w:name="_Toc100739963"/>
      <w:bookmarkStart w:id="1204" w:name="_Toc129252536"/>
      <w:bookmarkStart w:id="1205" w:name="_Toc144024235"/>
      <w:bookmarkStart w:id="1206" w:name="_Toc144459667"/>
      <w:bookmarkStart w:id="1207" w:name="_Toc151743183"/>
      <w:bookmarkStart w:id="1208" w:name="_Toc151743648"/>
      <w:bookmarkStart w:id="1209" w:name="_Toc157434645"/>
      <w:bookmarkStart w:id="1210" w:name="_Toc157436360"/>
      <w:bookmarkStart w:id="1211" w:name="_Toc157440200"/>
      <w:bookmarkStart w:id="1212" w:name="_Toc160649868"/>
      <w:bookmarkStart w:id="1213" w:name="_Toc164928152"/>
      <w:r w:rsidRPr="00D3062E">
        <w:rPr>
          <w:noProof/>
          <w:lang w:eastAsia="zh-CN"/>
        </w:rPr>
        <w:t>6.3</w:t>
      </w:r>
      <w:r w:rsidRPr="00D3062E">
        <w:t>.3.1</w:t>
      </w:r>
      <w:r w:rsidRPr="00D3062E">
        <w:tab/>
        <w:t>Overview</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214" w:name="_MON_1765290285"/>
    <w:bookmarkEnd w:id="1214"/>
    <w:p w14:paraId="549F9E13" w14:textId="67D52CBE" w:rsidR="00BF1CFD" w:rsidRPr="00D3062E" w:rsidRDefault="003E3B18" w:rsidP="00BF1CFD">
      <w:pPr>
        <w:pStyle w:val="TH"/>
        <w:rPr>
          <w:lang w:val="en-US"/>
        </w:rPr>
      </w:pPr>
      <w:r w:rsidRPr="00D3062E">
        <w:rPr>
          <w:noProof/>
        </w:rPr>
        <w:object w:dxaOrig="9633" w:dyaOrig="7052" w14:anchorId="2A365BCD">
          <v:shape id="_x0000_i1085" type="#_x0000_t75" alt="" style="width:480.55pt;height:354.55pt;mso-width-percent:0;mso-height-percent:0;mso-width-percent:0;mso-height-percent:0" o:ole="">
            <v:imagedata r:id="rId125" o:title=""/>
          </v:shape>
          <o:OLEObject Type="Embed" ProgID="Word.Document.8" ShapeID="_x0000_i1085" DrawAspect="Content" ObjectID="_1775598351" r:id="rId126">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215" w:name="_Toc67903524"/>
      <w:bookmarkStart w:id="1216" w:name="_Toc96843416"/>
      <w:bookmarkStart w:id="1217" w:name="_Toc96844391"/>
      <w:bookmarkStart w:id="1218" w:name="_Toc100739964"/>
      <w:bookmarkStart w:id="1219" w:name="_Toc129252537"/>
      <w:bookmarkStart w:id="1220" w:name="_Toc144024236"/>
      <w:bookmarkStart w:id="1221" w:name="_Toc144459668"/>
      <w:bookmarkStart w:id="1222" w:name="_Toc157434646"/>
      <w:bookmarkStart w:id="1223" w:name="_Toc151743184"/>
      <w:bookmarkStart w:id="1224" w:name="_Toc151743649"/>
      <w:bookmarkStart w:id="1225" w:name="_Toc157436361"/>
      <w:bookmarkStart w:id="1226"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3321"/>
        <w:gridCol w:w="971"/>
        <w:gridCol w:w="2772"/>
      </w:tblGrid>
      <w:tr w:rsidR="00311EA5" w:rsidRPr="00D3062E" w14:paraId="0160EE32" w14:textId="77777777" w:rsidTr="003C3912">
        <w:trPr>
          <w:jc w:val="center"/>
        </w:trPr>
        <w:tc>
          <w:tcPr>
            <w:tcW w:w="1274"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3C3912">
        <w:trPr>
          <w:jc w:val="center"/>
        </w:trPr>
        <w:tc>
          <w:tcPr>
            <w:tcW w:w="1274"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3C3912">
        <w:trPr>
          <w:jc w:val="center"/>
        </w:trPr>
        <w:tc>
          <w:tcPr>
            <w:tcW w:w="1274"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311EA5" w:rsidRPr="00D3062E" w14:paraId="04785B53" w14:textId="77777777" w:rsidTr="003C3912">
        <w:trPr>
          <w:jc w:val="center"/>
        </w:trPr>
        <w:tc>
          <w:tcPr>
            <w:tcW w:w="0" w:type="auto"/>
            <w:vMerge w:val="restart"/>
            <w:vAlign w:val="center"/>
          </w:tcPr>
          <w:p w14:paraId="059F48A7" w14:textId="77777777" w:rsidR="00311EA5" w:rsidRPr="00D3062E" w:rsidRDefault="00311EA5" w:rsidP="003C3912">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77777777" w:rsidR="00311EA5" w:rsidRPr="00D3062E" w:rsidRDefault="00311EA5" w:rsidP="003C3912">
            <w:pPr>
              <w:pStyle w:val="TAL"/>
            </w:pPr>
            <w:r w:rsidRPr="00D3062E">
              <w:t>/sbscriptions/{subscriptionId}</w:t>
            </w:r>
          </w:p>
        </w:tc>
        <w:tc>
          <w:tcPr>
            <w:tcW w:w="512" w:type="pct"/>
            <w:vAlign w:val="center"/>
          </w:tcPr>
          <w:p w14:paraId="4D35849F" w14:textId="77777777" w:rsidR="00311EA5" w:rsidRPr="00D3062E" w:rsidRDefault="00311EA5" w:rsidP="003C3912">
            <w:pPr>
              <w:pStyle w:val="TAC"/>
            </w:pPr>
            <w:r w:rsidRPr="00D3062E">
              <w:t>GET</w:t>
            </w:r>
          </w:p>
        </w:tc>
        <w:tc>
          <w:tcPr>
            <w:tcW w:w="1462" w:type="pct"/>
            <w:vAlign w:val="center"/>
          </w:tcPr>
          <w:p w14:paraId="192D934B" w14:textId="77777777" w:rsidR="00311EA5" w:rsidRPr="00D3062E" w:rsidRDefault="00311EA5" w:rsidP="003C3912">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1227" w:name="_Toc160649869"/>
      <w:bookmarkStart w:id="1228" w:name="_Toc164928153"/>
      <w:r w:rsidRPr="00D3062E">
        <w:rPr>
          <w:noProof/>
          <w:lang w:eastAsia="zh-CN"/>
        </w:rPr>
        <w:t>6.3</w:t>
      </w:r>
      <w:r w:rsidRPr="00D3062E">
        <w:t>.3.2</w:t>
      </w:r>
      <w:r w:rsidRPr="00D3062E">
        <w:tab/>
        <w:t xml:space="preserve">Resource: </w:t>
      </w:r>
      <w:bookmarkEnd w:id="1215"/>
      <w:bookmarkEnd w:id="1216"/>
      <w:bookmarkEnd w:id="1217"/>
      <w:bookmarkEnd w:id="1218"/>
      <w:bookmarkEnd w:id="1219"/>
      <w:bookmarkEnd w:id="1220"/>
      <w:bookmarkEnd w:id="1221"/>
      <w:r w:rsidRPr="00D3062E">
        <w:t>Policies</w:t>
      </w:r>
      <w:bookmarkEnd w:id="1222"/>
      <w:bookmarkEnd w:id="1223"/>
      <w:bookmarkEnd w:id="1224"/>
      <w:bookmarkEnd w:id="1225"/>
      <w:bookmarkEnd w:id="1226"/>
      <w:bookmarkEnd w:id="1227"/>
      <w:bookmarkEnd w:id="1228"/>
    </w:p>
    <w:p w14:paraId="0813DEF3" w14:textId="06810A13" w:rsidR="00BF1CFD" w:rsidRPr="00D3062E" w:rsidRDefault="00BF1CFD" w:rsidP="00BF1CFD">
      <w:pPr>
        <w:pStyle w:val="51"/>
      </w:pPr>
      <w:bookmarkStart w:id="1229" w:name="_Toc67903525"/>
      <w:bookmarkStart w:id="1230" w:name="_Toc96843417"/>
      <w:bookmarkStart w:id="1231" w:name="_Toc96844392"/>
      <w:bookmarkStart w:id="1232" w:name="_Toc100739965"/>
      <w:bookmarkStart w:id="1233" w:name="_Toc129252538"/>
      <w:bookmarkStart w:id="1234" w:name="_Toc144024237"/>
      <w:bookmarkStart w:id="1235" w:name="_Toc144459669"/>
      <w:bookmarkStart w:id="1236" w:name="_Toc151743185"/>
      <w:bookmarkStart w:id="1237" w:name="_Toc151743650"/>
      <w:bookmarkStart w:id="1238" w:name="_Toc157434647"/>
      <w:bookmarkStart w:id="1239" w:name="_Toc157436362"/>
      <w:bookmarkStart w:id="1240" w:name="_Toc157440202"/>
      <w:bookmarkStart w:id="1241" w:name="_Toc160649870"/>
      <w:bookmarkStart w:id="1242" w:name="_Toc164928154"/>
      <w:r w:rsidRPr="00D3062E">
        <w:rPr>
          <w:noProof/>
          <w:lang w:eastAsia="zh-CN"/>
        </w:rPr>
        <w:t>6.3</w:t>
      </w:r>
      <w:r w:rsidRPr="00D3062E">
        <w:t>.3.2.1</w:t>
      </w:r>
      <w:r w:rsidRPr="00D3062E">
        <w:tab/>
        <w:t>Description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1243" w:name="_Toc67903526"/>
      <w:bookmarkStart w:id="1244" w:name="_Toc96843418"/>
      <w:bookmarkStart w:id="1245" w:name="_Toc96844393"/>
      <w:bookmarkStart w:id="1246" w:name="_Toc100739966"/>
      <w:bookmarkStart w:id="1247" w:name="_Toc129252539"/>
      <w:bookmarkStart w:id="1248" w:name="_Toc144024238"/>
      <w:bookmarkStart w:id="1249" w:name="_Toc144459670"/>
      <w:bookmarkStart w:id="1250" w:name="_Toc151743186"/>
      <w:bookmarkStart w:id="1251" w:name="_Toc151743651"/>
      <w:bookmarkStart w:id="1252" w:name="_Toc157434648"/>
      <w:bookmarkStart w:id="1253" w:name="_Toc157436363"/>
      <w:bookmarkStart w:id="1254" w:name="_Toc157440203"/>
      <w:bookmarkStart w:id="1255" w:name="_Toc160649871"/>
      <w:bookmarkStart w:id="1256" w:name="_Toc164928155"/>
      <w:r w:rsidRPr="00D3062E">
        <w:rPr>
          <w:noProof/>
          <w:lang w:eastAsia="zh-CN"/>
        </w:rPr>
        <w:t>6.3</w:t>
      </w:r>
      <w:r w:rsidRPr="00D3062E">
        <w:t>.3.2.2</w:t>
      </w:r>
      <w:r w:rsidRPr="00D3062E">
        <w:tab/>
        <w:t>Resource Definition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257" w:name="_Hlk131952354"/>
      <w:r w:rsidRPr="00D3062E">
        <w:rPr>
          <w:b/>
          <w:noProof/>
          <w:lang w:val="en-US"/>
        </w:rPr>
        <w:t>&lt;apiVersion&gt;</w:t>
      </w:r>
      <w:bookmarkEnd w:id="1257"/>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1258" w:name="_Toc67903527"/>
      <w:bookmarkStart w:id="1259" w:name="_Toc96843419"/>
      <w:bookmarkStart w:id="1260" w:name="_Toc96844394"/>
      <w:bookmarkStart w:id="1261" w:name="_Toc100739967"/>
      <w:bookmarkStart w:id="1262" w:name="_Toc129252540"/>
      <w:bookmarkStart w:id="1263" w:name="_Toc144024239"/>
      <w:bookmarkStart w:id="1264" w:name="_Toc144459671"/>
      <w:bookmarkStart w:id="1265" w:name="_Toc151743187"/>
      <w:bookmarkStart w:id="1266" w:name="_Toc151743652"/>
      <w:bookmarkStart w:id="1267" w:name="_Toc157434649"/>
      <w:bookmarkStart w:id="1268" w:name="_Toc157436364"/>
      <w:bookmarkStart w:id="1269" w:name="_Toc157440204"/>
      <w:bookmarkStart w:id="1270" w:name="_Toc160649872"/>
      <w:bookmarkStart w:id="1271" w:name="_Toc164928156"/>
      <w:r w:rsidRPr="00D3062E">
        <w:rPr>
          <w:noProof/>
          <w:lang w:eastAsia="zh-CN"/>
        </w:rPr>
        <w:t>6.3</w:t>
      </w:r>
      <w:r w:rsidRPr="00D3062E">
        <w:t>.3.2.3</w:t>
      </w:r>
      <w:r w:rsidRPr="00D3062E">
        <w:tab/>
        <w:t>Resource Standard Methods</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50B57EF5" w14:textId="649D1AD7" w:rsidR="00BF1CFD" w:rsidRPr="00D3062E" w:rsidRDefault="00BF1CFD" w:rsidP="000B7712">
      <w:pPr>
        <w:pStyle w:val="6"/>
      </w:pPr>
      <w:bookmarkStart w:id="1272" w:name="_Toc96843421"/>
      <w:bookmarkStart w:id="1273" w:name="_Toc96844396"/>
      <w:bookmarkStart w:id="1274" w:name="_Toc100739969"/>
      <w:bookmarkStart w:id="1275" w:name="_Toc129252542"/>
      <w:bookmarkStart w:id="1276" w:name="_Toc144024240"/>
      <w:bookmarkStart w:id="1277" w:name="_Toc144459672"/>
      <w:bookmarkStart w:id="1278" w:name="_Toc151743188"/>
      <w:bookmarkStart w:id="1279" w:name="_Toc151743653"/>
      <w:bookmarkStart w:id="1280" w:name="_Toc157434650"/>
      <w:bookmarkStart w:id="1281" w:name="_Toc157436365"/>
      <w:bookmarkStart w:id="1282" w:name="_Toc157440205"/>
      <w:bookmarkStart w:id="1283" w:name="_Toc160649873"/>
      <w:bookmarkStart w:id="1284" w:name="_Toc164928157"/>
      <w:r w:rsidRPr="00D3062E">
        <w:t>6.3.3.2.3.1</w:t>
      </w:r>
      <w:r w:rsidRPr="00D3062E">
        <w:tab/>
        <w:t>POST</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DD4592A" w14:textId="1113F960" w:rsidR="00BF1CFD" w:rsidRPr="00D3062E" w:rsidRDefault="00BF1CFD" w:rsidP="00BF1CFD">
      <w:pPr>
        <w:rPr>
          <w:noProof/>
          <w:lang w:eastAsia="zh-CN"/>
        </w:rPr>
      </w:pPr>
      <w:bookmarkStart w:id="1285"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286" w:name="_Hlk150001571"/>
            <w:r w:rsidRPr="00D3062E">
              <w:t>Policy</w:t>
            </w:r>
            <w:bookmarkEnd w:id="1286"/>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1287" w:name="_Toc96843422"/>
      <w:bookmarkStart w:id="1288" w:name="_Toc96844397"/>
      <w:bookmarkStart w:id="1289" w:name="_Toc100739970"/>
      <w:bookmarkStart w:id="1290" w:name="_Toc129252543"/>
      <w:bookmarkStart w:id="1291" w:name="_Toc144024241"/>
      <w:bookmarkStart w:id="1292" w:name="_Toc144459673"/>
      <w:bookmarkStart w:id="1293" w:name="_Toc151743189"/>
      <w:bookmarkStart w:id="1294" w:name="_Toc151743654"/>
      <w:bookmarkStart w:id="1295" w:name="_Toc157434651"/>
      <w:bookmarkStart w:id="1296" w:name="_Toc157436366"/>
      <w:bookmarkStart w:id="1297" w:name="_Toc157440206"/>
      <w:bookmarkStart w:id="1298" w:name="_Toc160649874"/>
      <w:bookmarkStart w:id="1299" w:name="_Toc164928158"/>
      <w:r w:rsidRPr="00D3062E">
        <w:rPr>
          <w:noProof/>
          <w:lang w:eastAsia="zh-CN"/>
        </w:rPr>
        <w:t>6.3</w:t>
      </w:r>
      <w:r w:rsidRPr="00D3062E">
        <w:t>.3.2.4</w:t>
      </w:r>
      <w:r w:rsidRPr="00D3062E">
        <w:tab/>
        <w:t>Resource Custom Operations</w:t>
      </w:r>
      <w:bookmarkEnd w:id="1285"/>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B370B1F" w14:textId="77777777" w:rsidR="00BF1CFD" w:rsidRPr="00D3062E" w:rsidRDefault="00BF1CFD" w:rsidP="00B13605">
      <w:pPr>
        <w:pStyle w:val="6"/>
      </w:pPr>
      <w:bookmarkStart w:id="1300" w:name="_Toc151885935"/>
      <w:bookmarkStart w:id="1301" w:name="_Toc152076000"/>
      <w:bookmarkStart w:id="1302" w:name="_Toc153793716"/>
      <w:bookmarkStart w:id="1303" w:name="_Toc157434652"/>
      <w:bookmarkStart w:id="1304" w:name="_Toc157436367"/>
      <w:bookmarkStart w:id="1305" w:name="_Toc157440207"/>
      <w:bookmarkStart w:id="1306" w:name="_Toc160649875"/>
      <w:bookmarkStart w:id="1307" w:name="_Toc164928159"/>
      <w:r w:rsidRPr="00D3062E">
        <w:t>6.3.3.2.4.1</w:t>
      </w:r>
      <w:r w:rsidRPr="00D3062E">
        <w:tab/>
        <w:t>Overview</w:t>
      </w:r>
      <w:bookmarkEnd w:id="1300"/>
      <w:bookmarkEnd w:id="1301"/>
      <w:bookmarkEnd w:id="1302"/>
      <w:bookmarkEnd w:id="1303"/>
      <w:bookmarkEnd w:id="1304"/>
      <w:bookmarkEnd w:id="1305"/>
      <w:bookmarkEnd w:id="1306"/>
      <w:bookmarkEnd w:id="1307"/>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308" w:name="_Toc151885936"/>
      <w:bookmarkStart w:id="1309" w:name="_Toc152076001"/>
      <w:bookmarkStart w:id="1310" w:name="_Toc153793717"/>
      <w:bookmarkStart w:id="1311" w:name="_Toc157434653"/>
      <w:bookmarkStart w:id="1312" w:name="_Toc157436368"/>
      <w:bookmarkStart w:id="1313" w:name="_Toc157440208"/>
      <w:bookmarkStart w:id="1314" w:name="_Toc160649876"/>
      <w:bookmarkStart w:id="1315" w:name="_Toc164928160"/>
      <w:r w:rsidRPr="00D3062E">
        <w:t>6.3.3.2.4.2</w:t>
      </w:r>
      <w:r w:rsidRPr="00D3062E">
        <w:tab/>
        <w:t xml:space="preserve">Operation: </w:t>
      </w:r>
      <w:bookmarkEnd w:id="1308"/>
      <w:bookmarkEnd w:id="1309"/>
      <w:bookmarkEnd w:id="1310"/>
      <w:r w:rsidRPr="00D3062E">
        <w:t>Delete</w:t>
      </w:r>
      <w:bookmarkEnd w:id="1311"/>
      <w:bookmarkEnd w:id="1312"/>
      <w:bookmarkEnd w:id="1313"/>
      <w:bookmarkEnd w:id="1314"/>
      <w:bookmarkEnd w:id="1315"/>
    </w:p>
    <w:p w14:paraId="5B365A63" w14:textId="77777777" w:rsidR="00BF1CFD" w:rsidRPr="00D3062E" w:rsidRDefault="00BF1CFD" w:rsidP="00CA1157">
      <w:pPr>
        <w:pStyle w:val="7"/>
        <w:rPr>
          <w:noProof/>
        </w:rPr>
      </w:pPr>
      <w:bookmarkStart w:id="1316" w:name="_Toc157434654"/>
      <w:bookmarkStart w:id="1317" w:name="_Toc157436369"/>
      <w:bookmarkStart w:id="1318" w:name="_Toc157440209"/>
      <w:bookmarkStart w:id="1319" w:name="_Toc160649877"/>
      <w:r w:rsidRPr="00D3062E">
        <w:rPr>
          <w:noProof/>
        </w:rPr>
        <w:t>6.3.3.2.4.2.1</w:t>
      </w:r>
      <w:r w:rsidRPr="00D3062E">
        <w:rPr>
          <w:noProof/>
        </w:rPr>
        <w:tab/>
        <w:t>Description</w:t>
      </w:r>
      <w:bookmarkEnd w:id="1316"/>
      <w:bookmarkEnd w:id="1317"/>
      <w:bookmarkEnd w:id="1318"/>
      <w:bookmarkEnd w:id="1319"/>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320" w:name="_Toc157434655"/>
      <w:bookmarkStart w:id="1321" w:name="_Toc157436370"/>
      <w:bookmarkStart w:id="1322" w:name="_Toc157440210"/>
      <w:bookmarkStart w:id="1323" w:name="_Toc160649878"/>
      <w:r w:rsidRPr="00D3062E">
        <w:rPr>
          <w:noProof/>
        </w:rPr>
        <w:t>6.3.3.2.4.2.2</w:t>
      </w:r>
      <w:r w:rsidRPr="00D3062E">
        <w:rPr>
          <w:noProof/>
        </w:rPr>
        <w:tab/>
        <w:t>Operation Definition</w:t>
      </w:r>
      <w:bookmarkEnd w:id="1320"/>
      <w:bookmarkEnd w:id="1321"/>
      <w:bookmarkEnd w:id="1322"/>
      <w:bookmarkEnd w:id="1323"/>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324" w:name="_Hlk156065862"/>
            <w:r w:rsidRPr="00D3062E">
              <w:t>PolDeleteReq</w:t>
            </w:r>
            <w:bookmarkEnd w:id="1324"/>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325" w:name="_Toc67903529"/>
      <w:bookmarkStart w:id="1326" w:name="_Toc96843423"/>
      <w:bookmarkStart w:id="1327" w:name="_Toc96844398"/>
      <w:bookmarkStart w:id="1328" w:name="_Toc100739971"/>
      <w:bookmarkStart w:id="1329" w:name="_Toc129252544"/>
      <w:bookmarkStart w:id="1330" w:name="_Toc144024242"/>
      <w:bookmarkStart w:id="1331" w:name="_Toc144459674"/>
      <w:bookmarkStart w:id="1332" w:name="_Toc157434656"/>
      <w:bookmarkStart w:id="1333" w:name="_Toc151743190"/>
      <w:bookmarkStart w:id="1334" w:name="_Toc151743655"/>
      <w:bookmarkStart w:id="1335" w:name="_Toc157436371"/>
      <w:bookmarkStart w:id="1336" w:name="_Toc157440211"/>
      <w:bookmarkStart w:id="1337" w:name="_Toc160649879"/>
      <w:bookmarkStart w:id="1338" w:name="_Toc164928161"/>
      <w:r w:rsidRPr="00D3062E">
        <w:rPr>
          <w:noProof/>
          <w:lang w:eastAsia="zh-CN"/>
        </w:rPr>
        <w:t>6.3</w:t>
      </w:r>
      <w:r w:rsidRPr="00D3062E">
        <w:t>.3.3</w:t>
      </w:r>
      <w:r w:rsidRPr="00D3062E">
        <w:tab/>
        <w:t xml:space="preserve">Resource: </w:t>
      </w:r>
      <w:bookmarkEnd w:id="1325"/>
      <w:bookmarkEnd w:id="1326"/>
      <w:bookmarkEnd w:id="1327"/>
      <w:bookmarkEnd w:id="1328"/>
      <w:bookmarkEnd w:id="1329"/>
      <w:r w:rsidRPr="00D3062E">
        <w:t xml:space="preserve">Individual </w:t>
      </w:r>
      <w:bookmarkEnd w:id="1330"/>
      <w:bookmarkEnd w:id="1331"/>
      <w:r w:rsidRPr="00D3062E">
        <w:t>Policy</w:t>
      </w:r>
      <w:bookmarkEnd w:id="1332"/>
      <w:bookmarkEnd w:id="1333"/>
      <w:bookmarkEnd w:id="1334"/>
      <w:bookmarkEnd w:id="1335"/>
      <w:bookmarkEnd w:id="1336"/>
      <w:bookmarkEnd w:id="1337"/>
      <w:bookmarkEnd w:id="1338"/>
    </w:p>
    <w:p w14:paraId="2D6EE2F0" w14:textId="3E9DE5BE" w:rsidR="00BF1CFD" w:rsidRPr="00D3062E" w:rsidRDefault="00BF1CFD" w:rsidP="00BF1CFD">
      <w:pPr>
        <w:pStyle w:val="51"/>
      </w:pPr>
      <w:bookmarkStart w:id="1339" w:name="_Toc96843424"/>
      <w:bookmarkStart w:id="1340" w:name="_Toc96844399"/>
      <w:bookmarkStart w:id="1341" w:name="_Toc100739972"/>
      <w:bookmarkStart w:id="1342" w:name="_Toc129252545"/>
      <w:bookmarkStart w:id="1343" w:name="_Toc144024243"/>
      <w:bookmarkStart w:id="1344" w:name="_Toc144459675"/>
      <w:bookmarkStart w:id="1345" w:name="_Toc151743191"/>
      <w:bookmarkStart w:id="1346" w:name="_Toc151743656"/>
      <w:bookmarkStart w:id="1347" w:name="_Toc157434657"/>
      <w:bookmarkStart w:id="1348" w:name="_Toc157436372"/>
      <w:bookmarkStart w:id="1349" w:name="_Toc157440212"/>
      <w:bookmarkStart w:id="1350" w:name="_Toc160649880"/>
      <w:bookmarkStart w:id="1351" w:name="_Toc164928162"/>
      <w:r w:rsidRPr="00D3062E">
        <w:rPr>
          <w:noProof/>
          <w:lang w:eastAsia="zh-CN"/>
        </w:rPr>
        <w:t>6.3</w:t>
      </w:r>
      <w:r w:rsidRPr="00D3062E">
        <w:t>.3.3.1</w:t>
      </w:r>
      <w:r w:rsidRPr="00D3062E">
        <w:tab/>
        <w:t>Description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352" w:name="_Toc96843425"/>
      <w:bookmarkStart w:id="1353" w:name="_Toc96844400"/>
      <w:bookmarkStart w:id="1354" w:name="_Toc100739973"/>
      <w:bookmarkStart w:id="1355" w:name="_Toc129252546"/>
      <w:bookmarkStart w:id="1356" w:name="_Toc144024244"/>
      <w:bookmarkStart w:id="1357" w:name="_Toc144459676"/>
      <w:bookmarkStart w:id="1358" w:name="_Toc151743192"/>
      <w:bookmarkStart w:id="1359" w:name="_Toc151743657"/>
      <w:bookmarkStart w:id="1360" w:name="_Toc157434658"/>
      <w:bookmarkStart w:id="1361" w:name="_Toc157436373"/>
      <w:bookmarkStart w:id="1362" w:name="_Toc157440213"/>
      <w:bookmarkStart w:id="1363" w:name="_Toc160649881"/>
      <w:bookmarkStart w:id="1364" w:name="_Toc164928163"/>
      <w:r w:rsidRPr="00D3062E">
        <w:rPr>
          <w:noProof/>
          <w:lang w:eastAsia="zh-CN"/>
        </w:rPr>
        <w:t>6.3</w:t>
      </w:r>
      <w:r w:rsidRPr="00D3062E">
        <w:t>.3.3.2</w:t>
      </w:r>
      <w:r w:rsidRPr="00D3062E">
        <w:tab/>
        <w:t>Resource Definition</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365" w:name="_Toc96843426"/>
      <w:bookmarkStart w:id="1366" w:name="_Toc96844401"/>
      <w:bookmarkStart w:id="1367" w:name="_Toc100739974"/>
      <w:bookmarkStart w:id="1368" w:name="_Toc129252547"/>
      <w:bookmarkStart w:id="1369" w:name="_Toc144024245"/>
      <w:bookmarkStart w:id="1370" w:name="_Toc144459677"/>
      <w:bookmarkStart w:id="1371" w:name="_Toc151743193"/>
      <w:bookmarkStart w:id="1372" w:name="_Toc151743658"/>
      <w:bookmarkStart w:id="1373" w:name="_Toc157434659"/>
      <w:bookmarkStart w:id="1374" w:name="_Toc157436374"/>
      <w:bookmarkStart w:id="1375" w:name="_Toc157440214"/>
      <w:bookmarkStart w:id="1376" w:name="_Toc160649882"/>
      <w:bookmarkStart w:id="1377" w:name="_Toc164928164"/>
      <w:r w:rsidRPr="00D3062E">
        <w:rPr>
          <w:noProof/>
          <w:lang w:eastAsia="zh-CN"/>
        </w:rPr>
        <w:t>6.3</w:t>
      </w:r>
      <w:r w:rsidRPr="00D3062E">
        <w:t>.3.3.3</w:t>
      </w:r>
      <w:r w:rsidRPr="00D3062E">
        <w:tab/>
        <w:t>Resource Standard Methods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50016639" w14:textId="7004FE22" w:rsidR="00BF1CFD" w:rsidRPr="00D3062E" w:rsidRDefault="00BF1CFD" w:rsidP="000B7712">
      <w:pPr>
        <w:pStyle w:val="6"/>
      </w:pPr>
      <w:bookmarkStart w:id="1378" w:name="_Toc96843427"/>
      <w:bookmarkStart w:id="1379" w:name="_Toc96844402"/>
      <w:bookmarkStart w:id="1380" w:name="_Toc100739975"/>
      <w:bookmarkStart w:id="1381" w:name="_Toc129252548"/>
      <w:bookmarkStart w:id="1382" w:name="_Toc144024246"/>
      <w:bookmarkStart w:id="1383" w:name="_Toc144459678"/>
      <w:bookmarkStart w:id="1384" w:name="_Toc151743194"/>
      <w:bookmarkStart w:id="1385" w:name="_Toc151743659"/>
      <w:bookmarkStart w:id="1386" w:name="_Toc157434660"/>
      <w:bookmarkStart w:id="1387" w:name="_Toc157436375"/>
      <w:bookmarkStart w:id="1388" w:name="_Toc157440215"/>
      <w:bookmarkStart w:id="1389" w:name="_Toc160649883"/>
      <w:bookmarkStart w:id="1390" w:name="_Toc164928165"/>
      <w:r w:rsidRPr="00D3062E">
        <w:t>6.3.3.3.3.1</w:t>
      </w:r>
      <w:r w:rsidRPr="00D3062E">
        <w:tab/>
        <w:t>GET</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391" w:name="_Toc96843428"/>
      <w:bookmarkStart w:id="1392" w:name="_Toc96844403"/>
      <w:bookmarkStart w:id="1393" w:name="_Toc100739976"/>
      <w:bookmarkStart w:id="1394" w:name="_Toc129252549"/>
      <w:bookmarkStart w:id="1395" w:name="_Toc144024247"/>
      <w:bookmarkStart w:id="1396" w:name="_Toc144459679"/>
      <w:bookmarkStart w:id="1397" w:name="_Toc151743195"/>
      <w:bookmarkStart w:id="1398" w:name="_Toc151743660"/>
      <w:bookmarkStart w:id="1399" w:name="_Toc157434661"/>
      <w:bookmarkStart w:id="1400" w:name="_Toc157436376"/>
      <w:bookmarkStart w:id="1401" w:name="_Toc157440216"/>
      <w:bookmarkStart w:id="1402" w:name="_Toc160649884"/>
      <w:bookmarkStart w:id="1403" w:name="_Toc164928166"/>
      <w:r w:rsidRPr="00D3062E">
        <w:t>6.3.3.3.3.2</w:t>
      </w:r>
      <w:r w:rsidRPr="00D3062E">
        <w:tab/>
        <w:t>PUT</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404" w:name="_Toc144024248"/>
      <w:bookmarkStart w:id="1405" w:name="_Toc144459680"/>
      <w:bookmarkStart w:id="1406" w:name="_Toc151743196"/>
      <w:bookmarkStart w:id="1407" w:name="_Toc151743661"/>
      <w:bookmarkStart w:id="1408" w:name="_Toc157434662"/>
      <w:bookmarkStart w:id="1409" w:name="_Toc157436377"/>
      <w:bookmarkStart w:id="1410" w:name="_Toc157440217"/>
      <w:bookmarkStart w:id="1411" w:name="_Toc160649885"/>
      <w:bookmarkStart w:id="1412" w:name="_Toc164928167"/>
      <w:bookmarkStart w:id="1413" w:name="_Toc96843429"/>
      <w:bookmarkStart w:id="1414" w:name="_Toc96844404"/>
      <w:bookmarkStart w:id="1415" w:name="_Toc100739977"/>
      <w:bookmarkStart w:id="1416" w:name="_Toc129252550"/>
      <w:r w:rsidRPr="00D3062E">
        <w:t>6.3.3.3.3.3</w:t>
      </w:r>
      <w:r w:rsidRPr="00D3062E">
        <w:tab/>
        <w:t>PATCH</w:t>
      </w:r>
      <w:bookmarkEnd w:id="1404"/>
      <w:bookmarkEnd w:id="1405"/>
      <w:bookmarkEnd w:id="1406"/>
      <w:bookmarkEnd w:id="1407"/>
      <w:bookmarkEnd w:id="1408"/>
      <w:bookmarkEnd w:id="1409"/>
      <w:bookmarkEnd w:id="1410"/>
      <w:bookmarkEnd w:id="1411"/>
      <w:bookmarkEnd w:id="1412"/>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417" w:name="_Toc96843430"/>
      <w:bookmarkStart w:id="1418" w:name="_Toc96844405"/>
      <w:bookmarkStart w:id="1419" w:name="_Toc100739978"/>
      <w:bookmarkStart w:id="1420" w:name="_Toc129252551"/>
      <w:bookmarkStart w:id="1421" w:name="_Toc144024250"/>
      <w:bookmarkStart w:id="1422" w:name="_Toc144459682"/>
      <w:bookmarkStart w:id="1423" w:name="_Toc151743198"/>
      <w:bookmarkStart w:id="1424" w:name="_Toc151743663"/>
      <w:bookmarkStart w:id="1425" w:name="_Toc157434663"/>
      <w:bookmarkStart w:id="1426" w:name="_Toc157436378"/>
      <w:bookmarkStart w:id="1427" w:name="_Toc157440218"/>
      <w:bookmarkStart w:id="1428" w:name="_Toc160649886"/>
      <w:bookmarkStart w:id="1429" w:name="_Toc164928168"/>
      <w:bookmarkEnd w:id="1413"/>
      <w:bookmarkEnd w:id="1414"/>
      <w:bookmarkEnd w:id="1415"/>
      <w:bookmarkEnd w:id="1416"/>
      <w:r w:rsidRPr="00D3062E">
        <w:rPr>
          <w:noProof/>
          <w:lang w:eastAsia="zh-CN"/>
        </w:rPr>
        <w:t>6.3</w:t>
      </w:r>
      <w:r w:rsidRPr="00D3062E">
        <w:t>.3.3.4</w:t>
      </w:r>
      <w:r w:rsidRPr="00D3062E">
        <w:tab/>
        <w:t>Resource Custom Operations</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430" w:name="_Toc151743199"/>
      <w:bookmarkStart w:id="1431" w:name="_Toc151743664"/>
      <w:bookmarkStart w:id="1432" w:name="_Toc157434664"/>
      <w:bookmarkStart w:id="1433" w:name="_Toc157436379"/>
      <w:bookmarkStart w:id="1434" w:name="_Toc157440219"/>
      <w:bookmarkStart w:id="1435" w:name="_Toc160649887"/>
      <w:bookmarkStart w:id="1436" w:name="_Toc164928169"/>
      <w:bookmarkStart w:id="1437" w:name="_Toc93679383"/>
      <w:bookmarkStart w:id="1438" w:name="_Toc96843431"/>
      <w:bookmarkStart w:id="1439" w:name="_Toc96844406"/>
      <w:bookmarkStart w:id="1440" w:name="_Toc100739979"/>
      <w:bookmarkStart w:id="1441" w:name="_Toc129252552"/>
      <w:bookmarkStart w:id="1442" w:name="_Toc144024257"/>
      <w:bookmarkStart w:id="1443"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1430"/>
      <w:bookmarkEnd w:id="1431"/>
      <w:bookmarkEnd w:id="1432"/>
      <w:bookmarkEnd w:id="1433"/>
      <w:bookmarkEnd w:id="1434"/>
      <w:bookmarkEnd w:id="1435"/>
      <w:bookmarkEnd w:id="1436"/>
    </w:p>
    <w:p w14:paraId="2FDF34CF" w14:textId="5C2E87E0" w:rsidR="00BF1CFD" w:rsidRPr="00D3062E" w:rsidRDefault="00BF1CFD" w:rsidP="00BF1CFD">
      <w:pPr>
        <w:pStyle w:val="51"/>
      </w:pPr>
      <w:bookmarkStart w:id="1444" w:name="_Toc151743200"/>
      <w:bookmarkStart w:id="1445" w:name="_Toc151743665"/>
      <w:bookmarkStart w:id="1446" w:name="_Toc157434665"/>
      <w:bookmarkStart w:id="1447" w:name="_Toc157436380"/>
      <w:bookmarkStart w:id="1448" w:name="_Toc157440220"/>
      <w:bookmarkStart w:id="1449" w:name="_Toc160649888"/>
      <w:bookmarkStart w:id="1450" w:name="_Toc164928170"/>
      <w:r w:rsidRPr="00D3062E">
        <w:rPr>
          <w:noProof/>
          <w:lang w:eastAsia="zh-CN"/>
        </w:rPr>
        <w:t>6.3</w:t>
      </w:r>
      <w:r w:rsidRPr="00D3062E">
        <w:t>.3.4.1</w:t>
      </w:r>
      <w:r w:rsidRPr="00D3062E">
        <w:tab/>
        <w:t>Description</w:t>
      </w:r>
      <w:bookmarkEnd w:id="1444"/>
      <w:bookmarkEnd w:id="1445"/>
      <w:bookmarkEnd w:id="1446"/>
      <w:bookmarkEnd w:id="1447"/>
      <w:bookmarkEnd w:id="1448"/>
      <w:bookmarkEnd w:id="1449"/>
      <w:bookmarkEnd w:id="1450"/>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451" w:name="_Toc151743201"/>
      <w:bookmarkStart w:id="1452" w:name="_Toc151743666"/>
      <w:bookmarkStart w:id="1453" w:name="_Toc157434666"/>
      <w:bookmarkStart w:id="1454" w:name="_Toc157436381"/>
      <w:bookmarkStart w:id="1455" w:name="_Toc157440221"/>
      <w:bookmarkStart w:id="1456" w:name="_Toc160649889"/>
      <w:bookmarkStart w:id="1457" w:name="_Toc164928171"/>
      <w:r w:rsidRPr="00D3062E">
        <w:rPr>
          <w:noProof/>
          <w:lang w:eastAsia="zh-CN"/>
        </w:rPr>
        <w:t>6.3</w:t>
      </w:r>
      <w:r w:rsidRPr="00D3062E">
        <w:t>.3.4.2</w:t>
      </w:r>
      <w:r w:rsidRPr="00D3062E">
        <w:tab/>
        <w:t>Resource Definition</w:t>
      </w:r>
      <w:bookmarkEnd w:id="1451"/>
      <w:bookmarkEnd w:id="1452"/>
      <w:bookmarkEnd w:id="1453"/>
      <w:bookmarkEnd w:id="1454"/>
      <w:bookmarkEnd w:id="1455"/>
      <w:bookmarkEnd w:id="1456"/>
      <w:bookmarkEnd w:id="1457"/>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458" w:name="_Toc151743202"/>
      <w:bookmarkStart w:id="1459" w:name="_Toc151743667"/>
      <w:bookmarkStart w:id="1460" w:name="_Toc157434667"/>
      <w:bookmarkStart w:id="1461" w:name="_Toc157436382"/>
      <w:bookmarkStart w:id="1462" w:name="_Toc157440222"/>
      <w:bookmarkStart w:id="1463" w:name="_Toc160649890"/>
      <w:bookmarkStart w:id="1464" w:name="_Toc164928172"/>
      <w:r w:rsidRPr="00D3062E">
        <w:rPr>
          <w:noProof/>
          <w:lang w:eastAsia="zh-CN"/>
        </w:rPr>
        <w:t>6.3</w:t>
      </w:r>
      <w:r w:rsidRPr="00D3062E">
        <w:t>.3.4.3</w:t>
      </w:r>
      <w:r w:rsidRPr="00D3062E">
        <w:tab/>
        <w:t>Resource Standard Methods</w:t>
      </w:r>
      <w:bookmarkEnd w:id="1458"/>
      <w:bookmarkEnd w:id="1459"/>
      <w:bookmarkEnd w:id="1460"/>
      <w:bookmarkEnd w:id="1461"/>
      <w:bookmarkEnd w:id="1462"/>
      <w:bookmarkEnd w:id="1463"/>
      <w:bookmarkEnd w:id="1464"/>
    </w:p>
    <w:p w14:paraId="78BFFE1F" w14:textId="351293DA" w:rsidR="00BF1CFD" w:rsidRPr="00D3062E" w:rsidRDefault="00BF1CFD" w:rsidP="000B7712">
      <w:pPr>
        <w:pStyle w:val="6"/>
      </w:pPr>
      <w:bookmarkStart w:id="1465" w:name="_Toc151743203"/>
      <w:bookmarkStart w:id="1466" w:name="_Toc151743668"/>
      <w:bookmarkStart w:id="1467" w:name="_Toc157434668"/>
      <w:bookmarkStart w:id="1468" w:name="_Toc157436383"/>
      <w:bookmarkStart w:id="1469" w:name="_Toc157440223"/>
      <w:bookmarkStart w:id="1470" w:name="_Toc160649891"/>
      <w:bookmarkStart w:id="1471" w:name="_Toc164928173"/>
      <w:r w:rsidRPr="00D3062E">
        <w:t>6.3.3.4.3.2</w:t>
      </w:r>
      <w:r w:rsidRPr="00D3062E">
        <w:tab/>
        <w:t>POST</w:t>
      </w:r>
      <w:bookmarkEnd w:id="1465"/>
      <w:bookmarkEnd w:id="1466"/>
      <w:bookmarkEnd w:id="1467"/>
      <w:bookmarkEnd w:id="1468"/>
      <w:bookmarkEnd w:id="1469"/>
      <w:bookmarkEnd w:id="1470"/>
      <w:bookmarkEnd w:id="1471"/>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472" w:name="_Hlk150003525"/>
            <w:r w:rsidRPr="00D3062E">
              <w:t>PolUsageSubsc</w:t>
            </w:r>
            <w:bookmarkEnd w:id="1472"/>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473" w:name="_Toc151743204"/>
      <w:bookmarkStart w:id="1474" w:name="_Toc151743669"/>
      <w:bookmarkStart w:id="1475" w:name="_Toc157434669"/>
      <w:bookmarkStart w:id="1476" w:name="_Toc157436384"/>
      <w:bookmarkStart w:id="1477" w:name="_Toc157440224"/>
      <w:bookmarkStart w:id="1478" w:name="_Toc160649892"/>
      <w:bookmarkStart w:id="1479" w:name="_Toc164928174"/>
      <w:r w:rsidRPr="00D3062E">
        <w:rPr>
          <w:noProof/>
          <w:lang w:eastAsia="zh-CN"/>
        </w:rPr>
        <w:t>6.3</w:t>
      </w:r>
      <w:r w:rsidRPr="00D3062E">
        <w:t>.3.4.4</w:t>
      </w:r>
      <w:r w:rsidRPr="00D3062E">
        <w:tab/>
        <w:t>Resource Custom Operations</w:t>
      </w:r>
      <w:bookmarkEnd w:id="1473"/>
      <w:bookmarkEnd w:id="1474"/>
      <w:bookmarkEnd w:id="1475"/>
      <w:bookmarkEnd w:id="1476"/>
      <w:bookmarkEnd w:id="1477"/>
      <w:bookmarkEnd w:id="1478"/>
      <w:bookmarkEnd w:id="1479"/>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480" w:name="_Toc151743205"/>
      <w:bookmarkStart w:id="1481" w:name="_Toc151743670"/>
      <w:bookmarkStart w:id="1482" w:name="_Toc157434670"/>
      <w:bookmarkStart w:id="1483" w:name="_Toc157436385"/>
      <w:bookmarkStart w:id="1484" w:name="_Toc157440225"/>
      <w:bookmarkStart w:id="1485" w:name="_Toc160649893"/>
      <w:bookmarkStart w:id="1486" w:name="_Toc164928175"/>
      <w:r w:rsidRPr="00D3062E">
        <w:rPr>
          <w:noProof/>
          <w:lang w:eastAsia="zh-CN"/>
        </w:rPr>
        <w:t>6.3</w:t>
      </w:r>
      <w:r w:rsidRPr="00D3062E">
        <w:t>.3.5</w:t>
      </w:r>
      <w:r w:rsidRPr="00D3062E">
        <w:tab/>
        <w:t>Resource: Individual Policy Usage</w:t>
      </w:r>
      <w:r w:rsidRPr="00D3062E">
        <w:rPr>
          <w:rFonts w:eastAsia="等线"/>
        </w:rPr>
        <w:t xml:space="preserve"> Subscription</w:t>
      </w:r>
      <w:bookmarkEnd w:id="1480"/>
      <w:bookmarkEnd w:id="1481"/>
      <w:bookmarkEnd w:id="1482"/>
      <w:bookmarkEnd w:id="1483"/>
      <w:bookmarkEnd w:id="1484"/>
      <w:bookmarkEnd w:id="1485"/>
      <w:bookmarkEnd w:id="1486"/>
    </w:p>
    <w:p w14:paraId="2F5F180F" w14:textId="646EC4E8" w:rsidR="00BF1CFD" w:rsidRPr="00D3062E" w:rsidRDefault="00BF1CFD" w:rsidP="00BF1CFD">
      <w:pPr>
        <w:pStyle w:val="51"/>
      </w:pPr>
      <w:bookmarkStart w:id="1487" w:name="_Toc151743206"/>
      <w:bookmarkStart w:id="1488" w:name="_Toc151743671"/>
      <w:bookmarkStart w:id="1489" w:name="_Toc157434671"/>
      <w:bookmarkStart w:id="1490" w:name="_Toc157436386"/>
      <w:bookmarkStart w:id="1491" w:name="_Toc157440226"/>
      <w:bookmarkStart w:id="1492" w:name="_Toc160649894"/>
      <w:bookmarkStart w:id="1493" w:name="_Toc164928176"/>
      <w:r w:rsidRPr="00D3062E">
        <w:rPr>
          <w:noProof/>
          <w:lang w:eastAsia="zh-CN"/>
        </w:rPr>
        <w:t>6.3</w:t>
      </w:r>
      <w:r w:rsidRPr="00D3062E">
        <w:t>.3.5.1</w:t>
      </w:r>
      <w:r w:rsidRPr="00D3062E">
        <w:tab/>
        <w:t>Description</w:t>
      </w:r>
      <w:bookmarkEnd w:id="1487"/>
      <w:bookmarkEnd w:id="1488"/>
      <w:bookmarkEnd w:id="1489"/>
      <w:bookmarkEnd w:id="1490"/>
      <w:bookmarkEnd w:id="1491"/>
      <w:bookmarkEnd w:id="1492"/>
      <w:bookmarkEnd w:id="1493"/>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494" w:name="_Toc151743207"/>
      <w:bookmarkStart w:id="1495" w:name="_Toc151743672"/>
      <w:bookmarkStart w:id="1496" w:name="_Toc157434672"/>
      <w:bookmarkStart w:id="1497" w:name="_Toc157436387"/>
      <w:bookmarkStart w:id="1498" w:name="_Toc157440227"/>
      <w:bookmarkStart w:id="1499" w:name="_Toc160649895"/>
      <w:bookmarkStart w:id="1500" w:name="_Toc164928177"/>
      <w:r w:rsidRPr="00D3062E">
        <w:rPr>
          <w:noProof/>
          <w:lang w:eastAsia="zh-CN"/>
        </w:rPr>
        <w:t>6.3</w:t>
      </w:r>
      <w:r w:rsidRPr="00D3062E">
        <w:t>.3.5.2</w:t>
      </w:r>
      <w:r w:rsidRPr="00D3062E">
        <w:tab/>
        <w:t>Resource Definition</w:t>
      </w:r>
      <w:bookmarkEnd w:id="1494"/>
      <w:bookmarkEnd w:id="1495"/>
      <w:bookmarkEnd w:id="1496"/>
      <w:bookmarkEnd w:id="1497"/>
      <w:bookmarkEnd w:id="1498"/>
      <w:bookmarkEnd w:id="1499"/>
      <w:bookmarkEnd w:id="1500"/>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501" w:name="_Toc151743208"/>
      <w:bookmarkStart w:id="1502" w:name="_Toc151743673"/>
      <w:bookmarkStart w:id="1503" w:name="_Toc157434673"/>
      <w:bookmarkStart w:id="1504" w:name="_Toc157436388"/>
      <w:bookmarkStart w:id="1505" w:name="_Toc157440228"/>
      <w:bookmarkStart w:id="1506" w:name="_Toc160649896"/>
      <w:bookmarkStart w:id="1507" w:name="_Toc164928178"/>
      <w:r w:rsidRPr="00D3062E">
        <w:rPr>
          <w:noProof/>
          <w:lang w:eastAsia="zh-CN"/>
        </w:rPr>
        <w:t>6.3</w:t>
      </w:r>
      <w:r w:rsidRPr="00D3062E">
        <w:t>.3.5.3</w:t>
      </w:r>
      <w:r w:rsidRPr="00D3062E">
        <w:tab/>
        <w:t>Resource Standard Methods</w:t>
      </w:r>
      <w:bookmarkEnd w:id="1501"/>
      <w:bookmarkEnd w:id="1502"/>
      <w:bookmarkEnd w:id="1503"/>
      <w:bookmarkEnd w:id="1504"/>
      <w:bookmarkEnd w:id="1505"/>
      <w:bookmarkEnd w:id="1506"/>
      <w:bookmarkEnd w:id="1507"/>
    </w:p>
    <w:p w14:paraId="74C6F6E3" w14:textId="01176E36" w:rsidR="00BF1CFD" w:rsidRPr="00D3062E" w:rsidRDefault="00BF1CFD" w:rsidP="000B7712">
      <w:pPr>
        <w:pStyle w:val="6"/>
      </w:pPr>
      <w:bookmarkStart w:id="1508" w:name="_Toc151743209"/>
      <w:bookmarkStart w:id="1509" w:name="_Toc151743674"/>
      <w:bookmarkStart w:id="1510" w:name="_Toc157434674"/>
      <w:bookmarkStart w:id="1511" w:name="_Toc157436389"/>
      <w:bookmarkStart w:id="1512" w:name="_Toc157440229"/>
      <w:bookmarkStart w:id="1513" w:name="_Toc160649897"/>
      <w:bookmarkStart w:id="1514" w:name="_Toc164928179"/>
      <w:r w:rsidRPr="00D3062E">
        <w:t>6.3.3.5.3.1</w:t>
      </w:r>
      <w:r w:rsidRPr="00D3062E">
        <w:tab/>
        <w:t>GET</w:t>
      </w:r>
      <w:bookmarkEnd w:id="1508"/>
      <w:bookmarkEnd w:id="1509"/>
      <w:bookmarkEnd w:id="1510"/>
      <w:bookmarkEnd w:id="1511"/>
      <w:bookmarkEnd w:id="1512"/>
      <w:bookmarkEnd w:id="1513"/>
      <w:bookmarkEnd w:id="1514"/>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515" w:name="_Toc151743210"/>
      <w:bookmarkStart w:id="1516" w:name="_Toc151743675"/>
      <w:bookmarkStart w:id="1517" w:name="_Toc157434675"/>
      <w:bookmarkStart w:id="1518" w:name="_Toc157436390"/>
      <w:bookmarkStart w:id="1519" w:name="_Toc157440230"/>
      <w:bookmarkStart w:id="1520" w:name="_Toc160649898"/>
      <w:bookmarkStart w:id="1521" w:name="_Toc164928180"/>
      <w:r w:rsidRPr="00D3062E">
        <w:t>6.3.3.5.3.2</w:t>
      </w:r>
      <w:r w:rsidRPr="00D3062E">
        <w:tab/>
        <w:t>PUT</w:t>
      </w:r>
      <w:bookmarkEnd w:id="1515"/>
      <w:bookmarkEnd w:id="1516"/>
      <w:bookmarkEnd w:id="1517"/>
      <w:bookmarkEnd w:id="1518"/>
      <w:bookmarkEnd w:id="1519"/>
      <w:bookmarkEnd w:id="1520"/>
      <w:bookmarkEnd w:id="1521"/>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522" w:name="_Toc151743211"/>
      <w:bookmarkStart w:id="1523" w:name="_Toc151743676"/>
      <w:bookmarkStart w:id="1524" w:name="_Toc157434676"/>
      <w:bookmarkStart w:id="1525" w:name="_Toc157436391"/>
      <w:bookmarkStart w:id="1526" w:name="_Toc157440231"/>
      <w:bookmarkStart w:id="1527" w:name="_Toc160649899"/>
      <w:bookmarkStart w:id="1528" w:name="_Toc164928181"/>
      <w:r w:rsidRPr="00D3062E">
        <w:t>6.3.3.5.3.3</w:t>
      </w:r>
      <w:r w:rsidRPr="00D3062E">
        <w:tab/>
        <w:t>PATCH</w:t>
      </w:r>
      <w:bookmarkEnd w:id="1522"/>
      <w:bookmarkEnd w:id="1523"/>
      <w:bookmarkEnd w:id="1524"/>
      <w:bookmarkEnd w:id="1525"/>
      <w:bookmarkEnd w:id="1526"/>
      <w:bookmarkEnd w:id="1527"/>
      <w:bookmarkEnd w:id="1528"/>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529" w:name="_Toc151743212"/>
      <w:bookmarkStart w:id="1530" w:name="_Toc151743677"/>
      <w:bookmarkStart w:id="1531" w:name="_Toc157434677"/>
      <w:bookmarkStart w:id="1532" w:name="_Toc157436392"/>
      <w:bookmarkStart w:id="1533" w:name="_Toc157440232"/>
      <w:bookmarkStart w:id="1534" w:name="_Toc160649900"/>
      <w:bookmarkStart w:id="1535" w:name="_Toc164928182"/>
      <w:r w:rsidRPr="00D3062E">
        <w:t>6.3.3.5.3.4</w:t>
      </w:r>
      <w:r w:rsidRPr="00D3062E">
        <w:tab/>
        <w:t>DELETE</w:t>
      </w:r>
      <w:bookmarkEnd w:id="1529"/>
      <w:bookmarkEnd w:id="1530"/>
      <w:bookmarkEnd w:id="1531"/>
      <w:bookmarkEnd w:id="1532"/>
      <w:bookmarkEnd w:id="1533"/>
      <w:bookmarkEnd w:id="1534"/>
      <w:bookmarkEnd w:id="1535"/>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536" w:name="_Toc151743213"/>
      <w:bookmarkStart w:id="1537" w:name="_Toc151743678"/>
      <w:bookmarkStart w:id="1538" w:name="_Toc157434678"/>
      <w:bookmarkStart w:id="1539" w:name="_Toc157436393"/>
      <w:bookmarkStart w:id="1540" w:name="_Toc157440233"/>
      <w:bookmarkStart w:id="1541" w:name="_Toc160649901"/>
      <w:bookmarkStart w:id="1542" w:name="_Toc164928183"/>
      <w:r w:rsidRPr="00D3062E">
        <w:rPr>
          <w:noProof/>
          <w:lang w:eastAsia="zh-CN"/>
        </w:rPr>
        <w:t>6.3</w:t>
      </w:r>
      <w:r w:rsidRPr="00D3062E">
        <w:t>.3.5.4</w:t>
      </w:r>
      <w:r w:rsidRPr="00D3062E">
        <w:tab/>
        <w:t>Resource Custom Operations</w:t>
      </w:r>
      <w:bookmarkEnd w:id="1536"/>
      <w:bookmarkEnd w:id="1537"/>
      <w:bookmarkEnd w:id="1538"/>
      <w:bookmarkEnd w:id="1539"/>
      <w:bookmarkEnd w:id="1540"/>
      <w:bookmarkEnd w:id="1541"/>
      <w:bookmarkEnd w:id="1542"/>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543" w:name="_Toc151743214"/>
      <w:bookmarkStart w:id="1544" w:name="_Toc151743679"/>
      <w:bookmarkStart w:id="1545" w:name="_Toc157434679"/>
      <w:bookmarkStart w:id="1546" w:name="_Toc157436394"/>
      <w:bookmarkStart w:id="1547" w:name="_Toc157440234"/>
      <w:bookmarkStart w:id="1548" w:name="_Toc160649902"/>
      <w:bookmarkStart w:id="1549" w:name="_Toc164928184"/>
      <w:r w:rsidRPr="00D3062E">
        <w:rPr>
          <w:noProof/>
          <w:lang w:eastAsia="zh-CN"/>
        </w:rPr>
        <w:t>6.3</w:t>
      </w:r>
      <w:r w:rsidRPr="00D3062E">
        <w:t>.4</w:t>
      </w:r>
      <w:r w:rsidRPr="00D3062E">
        <w:tab/>
      </w:r>
      <w:bookmarkEnd w:id="1437"/>
      <w:r w:rsidRPr="00D3062E">
        <w:t>Custom Operations without associated resources</w:t>
      </w:r>
      <w:bookmarkEnd w:id="1438"/>
      <w:bookmarkEnd w:id="1439"/>
      <w:bookmarkEnd w:id="1440"/>
      <w:bookmarkEnd w:id="1441"/>
      <w:bookmarkEnd w:id="1442"/>
      <w:bookmarkEnd w:id="1443"/>
      <w:bookmarkEnd w:id="1543"/>
      <w:bookmarkEnd w:id="1544"/>
      <w:bookmarkEnd w:id="1545"/>
      <w:bookmarkEnd w:id="1546"/>
      <w:bookmarkEnd w:id="1547"/>
      <w:bookmarkEnd w:id="1548"/>
      <w:bookmarkEnd w:id="1549"/>
    </w:p>
    <w:p w14:paraId="11A306A9" w14:textId="77777777" w:rsidR="00BF1CFD" w:rsidRPr="00D3062E" w:rsidRDefault="00BF1CFD" w:rsidP="00BF1CFD">
      <w:bookmarkStart w:id="1550" w:name="_Toc96843432"/>
      <w:bookmarkStart w:id="1551" w:name="_Toc96844407"/>
      <w:bookmarkStart w:id="1552" w:name="_Toc100739980"/>
      <w:bookmarkStart w:id="1553" w:name="_Toc129252553"/>
      <w:bookmarkStart w:id="1554" w:name="_Toc144024258"/>
      <w:bookmarkStart w:id="1555"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1556" w:name="_Toc151743215"/>
      <w:bookmarkStart w:id="1557" w:name="_Toc151743680"/>
      <w:bookmarkStart w:id="1558" w:name="_Toc157434680"/>
      <w:bookmarkStart w:id="1559" w:name="_Toc157436395"/>
      <w:bookmarkStart w:id="1560" w:name="_Toc157440235"/>
      <w:bookmarkStart w:id="1561" w:name="_Toc160649903"/>
      <w:bookmarkStart w:id="1562" w:name="_Toc164928185"/>
      <w:r w:rsidRPr="00D3062E">
        <w:rPr>
          <w:noProof/>
          <w:lang w:eastAsia="zh-CN"/>
        </w:rPr>
        <w:t>6.3</w:t>
      </w:r>
      <w:r w:rsidRPr="00D3062E">
        <w:t>.5</w:t>
      </w:r>
      <w:r w:rsidRPr="00D3062E">
        <w:tab/>
        <w:t>Notifications</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2ABBC05E" w14:textId="77777777" w:rsidR="00311EA5" w:rsidRPr="00D3062E" w:rsidRDefault="00311EA5" w:rsidP="00311EA5">
      <w:pPr>
        <w:pStyle w:val="41"/>
      </w:pPr>
      <w:bookmarkStart w:id="1563" w:name="_Toc144024163"/>
      <w:bookmarkStart w:id="1564" w:name="_Toc148176876"/>
      <w:bookmarkStart w:id="1565" w:name="_Toc148358926"/>
      <w:bookmarkStart w:id="1566" w:name="_Toc151743216"/>
      <w:bookmarkStart w:id="1567" w:name="_Toc151743681"/>
      <w:bookmarkStart w:id="1568" w:name="_Toc157434681"/>
      <w:bookmarkStart w:id="1569" w:name="_Toc157436396"/>
      <w:bookmarkStart w:id="1570" w:name="_Toc157440236"/>
      <w:bookmarkStart w:id="1571" w:name="_Toc160649904"/>
      <w:bookmarkStart w:id="1572" w:name="_Toc164928186"/>
      <w:bookmarkStart w:id="1573" w:name="_Toc144024265"/>
      <w:bookmarkStart w:id="1574" w:name="_Toc144459697"/>
      <w:bookmarkStart w:id="1575" w:name="_Toc96843453"/>
      <w:bookmarkStart w:id="1576" w:name="_Toc96844428"/>
      <w:bookmarkStart w:id="1577" w:name="_Toc100740001"/>
      <w:bookmarkStart w:id="1578" w:name="_Toc129252574"/>
      <w:r w:rsidRPr="00D3062E">
        <w:rPr>
          <w:noProof/>
          <w:lang w:eastAsia="zh-CN"/>
        </w:rPr>
        <w:t>6.3</w:t>
      </w:r>
      <w:r w:rsidRPr="00D3062E">
        <w:t>.5.1</w:t>
      </w:r>
      <w:r w:rsidRPr="00D3062E">
        <w:tab/>
        <w:t>General</w:t>
      </w:r>
      <w:bookmarkEnd w:id="1563"/>
      <w:bookmarkEnd w:id="1564"/>
      <w:bookmarkEnd w:id="1565"/>
      <w:bookmarkEnd w:id="1566"/>
      <w:bookmarkEnd w:id="1567"/>
      <w:bookmarkEnd w:id="1568"/>
      <w:bookmarkEnd w:id="1569"/>
      <w:bookmarkEnd w:id="1570"/>
      <w:bookmarkEnd w:id="1571"/>
      <w:bookmarkEnd w:id="1572"/>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1579" w:name="_Toc151743217"/>
      <w:bookmarkStart w:id="1580" w:name="_Toc151743682"/>
      <w:bookmarkStart w:id="1581" w:name="_Toc157434682"/>
      <w:bookmarkStart w:id="1582" w:name="_Toc157436397"/>
      <w:bookmarkStart w:id="1583" w:name="_Toc157440237"/>
      <w:bookmarkStart w:id="1584" w:name="_Toc160649905"/>
      <w:bookmarkStart w:id="1585" w:name="_Toc164928187"/>
      <w:r w:rsidRPr="00D3062E">
        <w:rPr>
          <w:noProof/>
          <w:lang w:eastAsia="zh-CN"/>
        </w:rPr>
        <w:t>6.3</w:t>
      </w:r>
      <w:r w:rsidRPr="00D3062E">
        <w:t>.5.2</w:t>
      </w:r>
      <w:r w:rsidRPr="00D3062E">
        <w:tab/>
        <w:t>Policy Usage Notification</w:t>
      </w:r>
      <w:bookmarkEnd w:id="1579"/>
      <w:bookmarkEnd w:id="1580"/>
      <w:bookmarkEnd w:id="1581"/>
      <w:bookmarkEnd w:id="1582"/>
      <w:bookmarkEnd w:id="1583"/>
      <w:bookmarkEnd w:id="1584"/>
      <w:bookmarkEnd w:id="1585"/>
    </w:p>
    <w:p w14:paraId="19B1B248" w14:textId="2C55B7A5" w:rsidR="00BF1CFD" w:rsidRPr="00D3062E" w:rsidRDefault="00BF1CFD" w:rsidP="00BF1CFD">
      <w:pPr>
        <w:pStyle w:val="51"/>
        <w:rPr>
          <w:noProof/>
        </w:rPr>
      </w:pPr>
      <w:bookmarkStart w:id="1586" w:name="_Toc151743218"/>
      <w:bookmarkStart w:id="1587" w:name="_Toc151743683"/>
      <w:bookmarkStart w:id="1588" w:name="_Toc157434683"/>
      <w:bookmarkStart w:id="1589" w:name="_Toc157436398"/>
      <w:bookmarkStart w:id="1590" w:name="_Toc157440238"/>
      <w:bookmarkStart w:id="1591" w:name="_Toc160649906"/>
      <w:bookmarkStart w:id="1592" w:name="_Toc164928188"/>
      <w:r w:rsidRPr="00D3062E">
        <w:rPr>
          <w:noProof/>
          <w:lang w:eastAsia="zh-CN"/>
        </w:rPr>
        <w:t>6.3</w:t>
      </w:r>
      <w:r w:rsidRPr="00D3062E">
        <w:t>.5.2</w:t>
      </w:r>
      <w:r w:rsidRPr="00D3062E">
        <w:rPr>
          <w:noProof/>
        </w:rPr>
        <w:t>.1</w:t>
      </w:r>
      <w:r w:rsidRPr="00D3062E">
        <w:rPr>
          <w:noProof/>
        </w:rPr>
        <w:tab/>
        <w:t>Description</w:t>
      </w:r>
      <w:bookmarkEnd w:id="1586"/>
      <w:bookmarkEnd w:id="1587"/>
      <w:bookmarkEnd w:id="1588"/>
      <w:bookmarkEnd w:id="1589"/>
      <w:bookmarkEnd w:id="1590"/>
      <w:bookmarkEnd w:id="1591"/>
      <w:bookmarkEnd w:id="1592"/>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1593" w:name="_Toc151743219"/>
      <w:bookmarkStart w:id="1594" w:name="_Toc151743684"/>
      <w:bookmarkStart w:id="1595" w:name="_Toc157434684"/>
      <w:bookmarkStart w:id="1596" w:name="_Toc157436399"/>
      <w:bookmarkStart w:id="1597" w:name="_Toc157440239"/>
      <w:bookmarkStart w:id="1598" w:name="_Toc160649907"/>
      <w:bookmarkStart w:id="1599" w:name="_Toc164928189"/>
      <w:r w:rsidRPr="00D3062E">
        <w:rPr>
          <w:noProof/>
          <w:lang w:eastAsia="zh-CN"/>
        </w:rPr>
        <w:t>6.3</w:t>
      </w:r>
      <w:r w:rsidRPr="00D3062E">
        <w:t>.5.2</w:t>
      </w:r>
      <w:r w:rsidRPr="00D3062E">
        <w:rPr>
          <w:noProof/>
        </w:rPr>
        <w:t>.2</w:t>
      </w:r>
      <w:r w:rsidRPr="00D3062E">
        <w:rPr>
          <w:noProof/>
        </w:rPr>
        <w:tab/>
        <w:t>Target URI</w:t>
      </w:r>
      <w:bookmarkEnd w:id="1593"/>
      <w:bookmarkEnd w:id="1594"/>
      <w:bookmarkEnd w:id="1595"/>
      <w:bookmarkEnd w:id="1596"/>
      <w:bookmarkEnd w:id="1597"/>
      <w:bookmarkEnd w:id="1598"/>
      <w:bookmarkEnd w:id="1599"/>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1600" w:name="_Toc151743220"/>
      <w:bookmarkStart w:id="1601" w:name="_Toc151743685"/>
      <w:bookmarkStart w:id="1602" w:name="_Toc157434685"/>
      <w:bookmarkStart w:id="1603" w:name="_Toc157436400"/>
      <w:bookmarkStart w:id="1604" w:name="_Toc157440240"/>
      <w:bookmarkStart w:id="1605" w:name="_Toc160649908"/>
      <w:bookmarkStart w:id="1606" w:name="_Toc164928190"/>
      <w:r w:rsidRPr="00D3062E">
        <w:rPr>
          <w:noProof/>
          <w:lang w:eastAsia="zh-CN"/>
        </w:rPr>
        <w:t>6.3</w:t>
      </w:r>
      <w:r w:rsidRPr="00D3062E">
        <w:t>.5.2</w:t>
      </w:r>
      <w:r w:rsidRPr="00D3062E">
        <w:rPr>
          <w:noProof/>
        </w:rPr>
        <w:t>.3</w:t>
      </w:r>
      <w:r w:rsidRPr="00D3062E">
        <w:rPr>
          <w:noProof/>
        </w:rPr>
        <w:tab/>
        <w:t>Standard Methods</w:t>
      </w:r>
      <w:bookmarkEnd w:id="1600"/>
      <w:bookmarkEnd w:id="1601"/>
      <w:bookmarkEnd w:id="1602"/>
      <w:bookmarkEnd w:id="1603"/>
      <w:bookmarkEnd w:id="1604"/>
      <w:bookmarkEnd w:id="1605"/>
      <w:bookmarkEnd w:id="1606"/>
    </w:p>
    <w:p w14:paraId="662967C8" w14:textId="77777777" w:rsidR="00311EA5" w:rsidRPr="00D3062E" w:rsidRDefault="00311EA5" w:rsidP="00311EA5">
      <w:pPr>
        <w:pStyle w:val="H6"/>
        <w:rPr>
          <w:noProof/>
        </w:rPr>
      </w:pPr>
      <w:bookmarkStart w:id="1607" w:name="_Toc157434686"/>
      <w:bookmarkStart w:id="1608" w:name="_Toc157436401"/>
      <w:bookmarkStart w:id="1609" w:name="_Toc157440241"/>
      <w:bookmarkStart w:id="1610" w:name="_Toc151743221"/>
      <w:bookmarkStart w:id="1611"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1612" w:name="_Toc160649909"/>
      <w:bookmarkStart w:id="1613" w:name="_Toc164928191"/>
      <w:r w:rsidRPr="00D3062E">
        <w:rPr>
          <w:noProof/>
          <w:lang w:eastAsia="zh-CN"/>
        </w:rPr>
        <w:t>6.3</w:t>
      </w:r>
      <w:r w:rsidRPr="00D3062E">
        <w:t>.5.3</w:t>
      </w:r>
      <w:r w:rsidRPr="00D3062E">
        <w:tab/>
        <w:t>Policy Harmonization Notification</w:t>
      </w:r>
      <w:bookmarkEnd w:id="1607"/>
      <w:bookmarkEnd w:id="1608"/>
      <w:bookmarkEnd w:id="1609"/>
      <w:bookmarkEnd w:id="1612"/>
      <w:bookmarkEnd w:id="1613"/>
    </w:p>
    <w:p w14:paraId="4E81CDC6" w14:textId="77777777" w:rsidR="00311EA5" w:rsidRPr="00D3062E" w:rsidRDefault="00311EA5" w:rsidP="00311EA5">
      <w:pPr>
        <w:pStyle w:val="51"/>
        <w:rPr>
          <w:noProof/>
        </w:rPr>
      </w:pPr>
      <w:bookmarkStart w:id="1614" w:name="_Toc157434687"/>
      <w:bookmarkStart w:id="1615" w:name="_Toc157436402"/>
      <w:bookmarkStart w:id="1616" w:name="_Toc157440242"/>
      <w:bookmarkStart w:id="1617" w:name="_Toc160649910"/>
      <w:bookmarkStart w:id="1618" w:name="_Toc164928192"/>
      <w:bookmarkStart w:id="1619" w:name="_Toc157434688"/>
      <w:bookmarkStart w:id="1620" w:name="_Toc157436403"/>
      <w:bookmarkStart w:id="1621" w:name="_Toc157440243"/>
      <w:r w:rsidRPr="00D3062E">
        <w:rPr>
          <w:noProof/>
          <w:lang w:eastAsia="zh-CN"/>
        </w:rPr>
        <w:t>6.3</w:t>
      </w:r>
      <w:r w:rsidRPr="00D3062E">
        <w:t>.5.3</w:t>
      </w:r>
      <w:r w:rsidRPr="00D3062E">
        <w:rPr>
          <w:noProof/>
        </w:rPr>
        <w:t>.1</w:t>
      </w:r>
      <w:r w:rsidRPr="00D3062E">
        <w:rPr>
          <w:noProof/>
        </w:rPr>
        <w:tab/>
        <w:t>Description</w:t>
      </w:r>
      <w:bookmarkEnd w:id="1614"/>
      <w:bookmarkEnd w:id="1615"/>
      <w:bookmarkEnd w:id="1616"/>
      <w:bookmarkEnd w:id="1617"/>
      <w:bookmarkEnd w:id="1618"/>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1622" w:name="_Toc160649911"/>
      <w:bookmarkStart w:id="1623" w:name="_Toc164928193"/>
      <w:r w:rsidRPr="00D3062E">
        <w:rPr>
          <w:noProof/>
          <w:lang w:eastAsia="zh-CN"/>
        </w:rPr>
        <w:t>6.3</w:t>
      </w:r>
      <w:r w:rsidRPr="00D3062E">
        <w:t>.5.3</w:t>
      </w:r>
      <w:r w:rsidRPr="00D3062E">
        <w:rPr>
          <w:noProof/>
        </w:rPr>
        <w:t>.2</w:t>
      </w:r>
      <w:r w:rsidRPr="00D3062E">
        <w:rPr>
          <w:noProof/>
        </w:rPr>
        <w:tab/>
        <w:t>Target URI</w:t>
      </w:r>
      <w:bookmarkEnd w:id="1619"/>
      <w:bookmarkEnd w:id="1620"/>
      <w:bookmarkEnd w:id="1621"/>
      <w:bookmarkEnd w:id="1622"/>
      <w:bookmarkEnd w:id="1623"/>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1624" w:name="_Toc157434689"/>
      <w:bookmarkStart w:id="1625" w:name="_Toc157436404"/>
      <w:bookmarkStart w:id="1626" w:name="_Toc157440244"/>
      <w:bookmarkStart w:id="1627" w:name="_Toc160649912"/>
      <w:bookmarkStart w:id="1628" w:name="_Toc164928194"/>
      <w:r w:rsidRPr="00D3062E">
        <w:rPr>
          <w:noProof/>
          <w:lang w:eastAsia="zh-CN"/>
        </w:rPr>
        <w:t>6.3</w:t>
      </w:r>
      <w:r w:rsidRPr="00D3062E">
        <w:t>.5.3</w:t>
      </w:r>
      <w:r w:rsidRPr="00D3062E">
        <w:rPr>
          <w:noProof/>
        </w:rPr>
        <w:t>.3</w:t>
      </w:r>
      <w:r w:rsidRPr="00D3062E">
        <w:rPr>
          <w:noProof/>
        </w:rPr>
        <w:tab/>
        <w:t>Standard Methods</w:t>
      </w:r>
      <w:bookmarkEnd w:id="1624"/>
      <w:bookmarkEnd w:id="1625"/>
      <w:bookmarkEnd w:id="1626"/>
      <w:bookmarkEnd w:id="1627"/>
      <w:bookmarkEnd w:id="1628"/>
    </w:p>
    <w:p w14:paraId="50478BA7" w14:textId="77777777" w:rsidR="00311EA5" w:rsidRPr="00D3062E" w:rsidRDefault="00311EA5" w:rsidP="00311EA5">
      <w:pPr>
        <w:pStyle w:val="H6"/>
        <w:rPr>
          <w:noProof/>
        </w:rPr>
      </w:pPr>
      <w:bookmarkStart w:id="1629" w:name="_Toc157434690"/>
      <w:bookmarkStart w:id="1630" w:name="_Toc157436405"/>
      <w:bookmarkStart w:id="1631"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1632" w:name="_Toc160649913"/>
      <w:bookmarkStart w:id="1633" w:name="_Toc164928195"/>
      <w:r w:rsidRPr="00D3062E">
        <w:rPr>
          <w:noProof/>
          <w:lang w:eastAsia="zh-CN"/>
        </w:rPr>
        <w:t>6.3</w:t>
      </w:r>
      <w:r w:rsidRPr="00D3062E">
        <w:t>.6</w:t>
      </w:r>
      <w:r w:rsidRPr="00D3062E">
        <w:tab/>
        <w:t>Data Model</w:t>
      </w:r>
      <w:bookmarkEnd w:id="1573"/>
      <w:bookmarkEnd w:id="1574"/>
      <w:bookmarkEnd w:id="1610"/>
      <w:bookmarkEnd w:id="1611"/>
      <w:bookmarkEnd w:id="1629"/>
      <w:bookmarkEnd w:id="1630"/>
      <w:bookmarkEnd w:id="1631"/>
      <w:bookmarkEnd w:id="1632"/>
      <w:bookmarkEnd w:id="1633"/>
    </w:p>
    <w:p w14:paraId="3A737CD9" w14:textId="77777777" w:rsidR="00311EA5" w:rsidRPr="00D3062E" w:rsidRDefault="00311EA5" w:rsidP="00311EA5">
      <w:pPr>
        <w:pStyle w:val="41"/>
      </w:pPr>
      <w:bookmarkStart w:id="1634" w:name="_Toc96843440"/>
      <w:bookmarkStart w:id="1635" w:name="_Toc96844415"/>
      <w:bookmarkStart w:id="1636" w:name="_Toc100739988"/>
      <w:bookmarkStart w:id="1637" w:name="_Toc129252561"/>
      <w:bookmarkStart w:id="1638" w:name="_Toc144024266"/>
      <w:bookmarkStart w:id="1639" w:name="_Toc144459698"/>
      <w:bookmarkStart w:id="1640" w:name="_Toc151743222"/>
      <w:bookmarkStart w:id="1641" w:name="_Toc151743687"/>
      <w:bookmarkStart w:id="1642" w:name="_Toc157434691"/>
      <w:bookmarkStart w:id="1643" w:name="_Toc157436406"/>
      <w:bookmarkStart w:id="1644" w:name="_Toc157440246"/>
      <w:bookmarkStart w:id="1645" w:name="_Toc160649914"/>
      <w:bookmarkStart w:id="1646" w:name="_Toc164928196"/>
      <w:r w:rsidRPr="00D3062E">
        <w:rPr>
          <w:noProof/>
          <w:lang w:eastAsia="zh-CN"/>
        </w:rPr>
        <w:t>6.3</w:t>
      </w:r>
      <w:r w:rsidRPr="00D3062E">
        <w:t>.6.1</w:t>
      </w:r>
      <w:r w:rsidRPr="00D3062E">
        <w:tab/>
        <w:t>General</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647" w:name="_Hlk150010960"/>
            <w:r w:rsidRPr="00D3062E">
              <w:t>Represents policy usage reporting data.</w:t>
            </w:r>
            <w:bookmarkEnd w:id="1647"/>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1648" w:name="_Toc96843441"/>
      <w:bookmarkStart w:id="1649" w:name="_Toc96844416"/>
      <w:bookmarkStart w:id="1650" w:name="_Toc100739989"/>
      <w:bookmarkStart w:id="1651" w:name="_Toc129252562"/>
      <w:bookmarkStart w:id="1652" w:name="_Toc144024267"/>
      <w:bookmarkStart w:id="1653" w:name="_Toc144459699"/>
      <w:bookmarkStart w:id="1654" w:name="_Toc151743223"/>
      <w:bookmarkStart w:id="1655" w:name="_Toc151743688"/>
      <w:bookmarkStart w:id="1656" w:name="_Toc157434692"/>
      <w:bookmarkStart w:id="1657" w:name="_Toc157436407"/>
      <w:bookmarkStart w:id="1658" w:name="_Toc157440247"/>
      <w:bookmarkStart w:id="1659" w:name="_Toc160649915"/>
      <w:bookmarkStart w:id="1660" w:name="_Toc164928197"/>
      <w:r w:rsidRPr="00D3062E">
        <w:rPr>
          <w:noProof/>
          <w:lang w:eastAsia="zh-CN"/>
        </w:rPr>
        <w:t>6.3</w:t>
      </w:r>
      <w:r w:rsidRPr="00D3062E">
        <w:rPr>
          <w:lang w:val="en-US"/>
        </w:rPr>
        <w:t>.6.2</w:t>
      </w:r>
      <w:r w:rsidRPr="00D3062E">
        <w:rPr>
          <w:lang w:val="en-US"/>
        </w:rPr>
        <w:tab/>
        <w:t>Structured data types</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4DA4FBBE" w14:textId="716D336B" w:rsidR="00BF1CFD" w:rsidRPr="00D3062E" w:rsidRDefault="00BF1CFD" w:rsidP="00BF1CFD">
      <w:pPr>
        <w:pStyle w:val="51"/>
      </w:pPr>
      <w:bookmarkStart w:id="1661" w:name="_Toc96843442"/>
      <w:bookmarkStart w:id="1662" w:name="_Toc96844417"/>
      <w:bookmarkStart w:id="1663" w:name="_Toc100739990"/>
      <w:bookmarkStart w:id="1664" w:name="_Toc129252563"/>
      <w:bookmarkStart w:id="1665" w:name="_Toc144024268"/>
      <w:bookmarkStart w:id="1666" w:name="_Toc144459700"/>
      <w:bookmarkStart w:id="1667" w:name="_Toc151743224"/>
      <w:bookmarkStart w:id="1668" w:name="_Toc151743689"/>
      <w:bookmarkStart w:id="1669" w:name="_Toc157434693"/>
      <w:bookmarkStart w:id="1670" w:name="_Toc157436408"/>
      <w:bookmarkStart w:id="1671" w:name="_Toc157440248"/>
      <w:bookmarkStart w:id="1672" w:name="_Toc160649916"/>
      <w:bookmarkStart w:id="1673" w:name="_Toc164928198"/>
      <w:r w:rsidRPr="00D3062E">
        <w:rPr>
          <w:noProof/>
          <w:lang w:eastAsia="zh-CN"/>
        </w:rPr>
        <w:t>6.3</w:t>
      </w:r>
      <w:r w:rsidRPr="00D3062E">
        <w:t>.6.2.1</w:t>
      </w:r>
      <w:r w:rsidRPr="00D3062E">
        <w:tab/>
        <w:t>Introduction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1674" w:name="_Toc157434694"/>
      <w:bookmarkStart w:id="1675" w:name="_Toc151743225"/>
      <w:bookmarkStart w:id="1676" w:name="_Toc151743690"/>
      <w:bookmarkStart w:id="1677" w:name="_Toc157436409"/>
      <w:bookmarkStart w:id="1678" w:name="_Toc157440249"/>
      <w:bookmarkStart w:id="1679" w:name="_Toc160649917"/>
      <w:bookmarkStart w:id="1680" w:name="_Toc164928199"/>
      <w:bookmarkStart w:id="1681" w:name="_Toc151743226"/>
      <w:bookmarkStart w:id="1682" w:name="_Toc151743691"/>
      <w:bookmarkStart w:id="1683" w:name="_Toc157434695"/>
      <w:bookmarkStart w:id="1684" w:name="_Toc157436410"/>
      <w:bookmarkStart w:id="1685" w:name="_Toc157440250"/>
      <w:bookmarkStart w:id="1686" w:name="_Toc96843444"/>
      <w:bookmarkStart w:id="1687" w:name="_Toc96844419"/>
      <w:bookmarkStart w:id="1688" w:name="_Toc100739992"/>
      <w:bookmarkStart w:id="1689" w:name="_Toc129252565"/>
      <w:bookmarkStart w:id="1690" w:name="_Toc144024270"/>
      <w:bookmarkStart w:id="1691" w:name="_Toc144459702"/>
      <w:r w:rsidRPr="00D3062E">
        <w:rPr>
          <w:noProof/>
          <w:lang w:eastAsia="zh-CN"/>
        </w:rPr>
        <w:t>6.3</w:t>
      </w:r>
      <w:r w:rsidRPr="00D3062E">
        <w:t>.6.2.2</w:t>
      </w:r>
      <w:r w:rsidRPr="00D3062E">
        <w:tab/>
        <w:t>Type: Policy</w:t>
      </w:r>
      <w:bookmarkEnd w:id="1674"/>
      <w:bookmarkEnd w:id="1675"/>
      <w:bookmarkEnd w:id="1676"/>
      <w:bookmarkEnd w:id="1677"/>
      <w:bookmarkEnd w:id="1678"/>
      <w:bookmarkEnd w:id="1679"/>
      <w:bookmarkEnd w:id="1680"/>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1692" w:name="_Toc160649918"/>
      <w:bookmarkStart w:id="1693" w:name="_Toc164928200"/>
      <w:r w:rsidRPr="00D3062E">
        <w:rPr>
          <w:noProof/>
          <w:lang w:eastAsia="zh-CN"/>
        </w:rPr>
        <w:t>6.3</w:t>
      </w:r>
      <w:r w:rsidRPr="00D3062E">
        <w:t>.6.2.3</w:t>
      </w:r>
      <w:r w:rsidRPr="00D3062E">
        <w:tab/>
        <w:t>Type: PolicyPatch</w:t>
      </w:r>
      <w:bookmarkEnd w:id="1681"/>
      <w:bookmarkEnd w:id="1682"/>
      <w:bookmarkEnd w:id="1683"/>
      <w:bookmarkEnd w:id="1684"/>
      <w:bookmarkEnd w:id="1685"/>
      <w:bookmarkEnd w:id="1692"/>
      <w:bookmarkEnd w:id="1693"/>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1694" w:name="_Toc160649919"/>
      <w:bookmarkStart w:id="1695" w:name="_Toc164928201"/>
      <w:bookmarkStart w:id="1696" w:name="_Toc151743228"/>
      <w:bookmarkStart w:id="1697" w:name="_Toc151743693"/>
      <w:bookmarkStart w:id="1698" w:name="_Toc157434697"/>
      <w:bookmarkStart w:id="1699" w:name="_Toc157436412"/>
      <w:bookmarkStart w:id="1700" w:name="_Toc157440252"/>
      <w:bookmarkStart w:id="1701" w:name="_Toc96843447"/>
      <w:bookmarkStart w:id="1702" w:name="_Toc96844422"/>
      <w:bookmarkStart w:id="1703" w:name="_Toc100739995"/>
      <w:bookmarkStart w:id="1704" w:name="_Toc129252568"/>
      <w:bookmarkStart w:id="1705" w:name="_Toc144024278"/>
      <w:bookmarkStart w:id="1706" w:name="_Toc144459710"/>
      <w:bookmarkEnd w:id="1686"/>
      <w:bookmarkEnd w:id="1687"/>
      <w:bookmarkEnd w:id="1688"/>
      <w:bookmarkEnd w:id="1689"/>
      <w:bookmarkEnd w:id="1690"/>
      <w:bookmarkEnd w:id="1691"/>
      <w:r w:rsidRPr="00D3062E">
        <w:rPr>
          <w:noProof/>
          <w:lang w:eastAsia="zh-CN"/>
        </w:rPr>
        <w:t>6.3</w:t>
      </w:r>
      <w:r w:rsidRPr="00D3062E">
        <w:t>.6.2.4</w:t>
      </w:r>
      <w:r w:rsidRPr="00D3062E">
        <w:tab/>
        <w:t>Type: PolicyData</w:t>
      </w:r>
      <w:bookmarkEnd w:id="1694"/>
      <w:bookmarkEnd w:id="1695"/>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1707" w:name="_Toc160649920"/>
      <w:bookmarkStart w:id="1708" w:name="_Toc164928202"/>
      <w:bookmarkStart w:id="1709" w:name="_Toc151743229"/>
      <w:bookmarkStart w:id="1710" w:name="_Toc151743694"/>
      <w:bookmarkStart w:id="1711" w:name="_Toc157434698"/>
      <w:bookmarkStart w:id="1712" w:name="_Toc157436413"/>
      <w:bookmarkStart w:id="1713" w:name="_Toc157440253"/>
      <w:bookmarkEnd w:id="1696"/>
      <w:bookmarkEnd w:id="1697"/>
      <w:bookmarkEnd w:id="1698"/>
      <w:bookmarkEnd w:id="1699"/>
      <w:bookmarkEnd w:id="1700"/>
      <w:r w:rsidRPr="00D3062E">
        <w:rPr>
          <w:noProof/>
          <w:lang w:eastAsia="zh-CN"/>
        </w:rPr>
        <w:t>6.3</w:t>
      </w:r>
      <w:r w:rsidRPr="00D3062E">
        <w:t>.6.2.5</w:t>
      </w:r>
      <w:r w:rsidRPr="00D3062E">
        <w:tab/>
        <w:t>Type: PolUsageSubsc</w:t>
      </w:r>
      <w:bookmarkEnd w:id="1707"/>
      <w:bookmarkEnd w:id="1708"/>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714" w:name="_Hlk149565478"/>
            <w:r w:rsidRPr="00D3062E">
              <w:rPr>
                <w:rFonts w:cs="Arial"/>
                <w:szCs w:val="18"/>
              </w:rPr>
              <w:t xml:space="preserve">the </w:t>
            </w:r>
            <w:r w:rsidRPr="00D3062E">
              <w:rPr>
                <w:lang w:val="en-US"/>
              </w:rPr>
              <w:t>Policy Usage</w:t>
            </w:r>
            <w:r w:rsidRPr="00D3062E">
              <w:rPr>
                <w:rFonts w:cs="Arial"/>
                <w:szCs w:val="18"/>
              </w:rPr>
              <w:t xml:space="preserve"> </w:t>
            </w:r>
            <w:bookmarkEnd w:id="1714"/>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1715" w:name="_Toc160649921"/>
      <w:bookmarkStart w:id="1716" w:name="_Toc164928203"/>
      <w:r w:rsidRPr="00D3062E">
        <w:rPr>
          <w:noProof/>
          <w:lang w:eastAsia="zh-CN"/>
        </w:rPr>
        <w:t>6.3</w:t>
      </w:r>
      <w:r w:rsidRPr="00D3062E">
        <w:t>.6.2.6</w:t>
      </w:r>
      <w:r w:rsidRPr="00D3062E">
        <w:tab/>
        <w:t>Type: PolUsageSubscPatch</w:t>
      </w:r>
      <w:bookmarkEnd w:id="1709"/>
      <w:bookmarkEnd w:id="1710"/>
      <w:bookmarkEnd w:id="1711"/>
      <w:bookmarkEnd w:id="1712"/>
      <w:bookmarkEnd w:id="1713"/>
      <w:bookmarkEnd w:id="1715"/>
      <w:bookmarkEnd w:id="1716"/>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1717" w:name="_Toc151743230"/>
      <w:bookmarkStart w:id="1718" w:name="_Toc151743695"/>
      <w:bookmarkStart w:id="1719" w:name="_Toc157434699"/>
      <w:bookmarkStart w:id="1720" w:name="_Toc157436414"/>
      <w:bookmarkStart w:id="1721" w:name="_Toc157440254"/>
      <w:bookmarkStart w:id="1722" w:name="_Toc160649922"/>
      <w:bookmarkStart w:id="1723" w:name="_Toc164928204"/>
      <w:r w:rsidRPr="00D3062E">
        <w:rPr>
          <w:noProof/>
          <w:lang w:eastAsia="zh-CN"/>
        </w:rPr>
        <w:t>6.3</w:t>
      </w:r>
      <w:r w:rsidRPr="00D3062E">
        <w:t>.6.2.7</w:t>
      </w:r>
      <w:r w:rsidRPr="00D3062E">
        <w:tab/>
        <w:t>Type: ReqPolRep</w:t>
      </w:r>
      <w:bookmarkEnd w:id="1717"/>
      <w:bookmarkEnd w:id="1718"/>
      <w:bookmarkEnd w:id="1719"/>
      <w:bookmarkEnd w:id="1720"/>
      <w:bookmarkEnd w:id="1721"/>
      <w:bookmarkEnd w:id="1722"/>
      <w:bookmarkEnd w:id="1723"/>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1724" w:name="_Toc151743231"/>
      <w:bookmarkStart w:id="1725" w:name="_Toc151743696"/>
      <w:bookmarkStart w:id="1726" w:name="_Toc157434700"/>
      <w:bookmarkStart w:id="1727" w:name="_Toc157436415"/>
      <w:bookmarkStart w:id="1728" w:name="_Toc157440255"/>
      <w:bookmarkStart w:id="1729" w:name="_Toc160649923"/>
      <w:bookmarkStart w:id="1730" w:name="_Toc164928205"/>
      <w:r w:rsidRPr="00D3062E">
        <w:rPr>
          <w:noProof/>
          <w:lang w:eastAsia="zh-CN"/>
        </w:rPr>
        <w:t>6.3</w:t>
      </w:r>
      <w:r w:rsidRPr="00D3062E">
        <w:t>.6.2.8</w:t>
      </w:r>
      <w:r w:rsidRPr="00D3062E">
        <w:tab/>
        <w:t xml:space="preserve">Type: </w:t>
      </w:r>
      <w:bookmarkStart w:id="1731" w:name="_Hlk149565294"/>
      <w:r w:rsidRPr="00D3062E">
        <w:t>PolUsageNotif</w:t>
      </w:r>
      <w:bookmarkEnd w:id="1724"/>
      <w:bookmarkEnd w:id="1725"/>
      <w:bookmarkEnd w:id="1726"/>
      <w:bookmarkEnd w:id="1727"/>
      <w:bookmarkEnd w:id="1728"/>
      <w:bookmarkEnd w:id="1729"/>
      <w:bookmarkEnd w:id="1730"/>
      <w:bookmarkEnd w:id="173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1732" w:name="_Toc151743232"/>
      <w:bookmarkStart w:id="1733" w:name="_Toc151743697"/>
      <w:bookmarkStart w:id="1734" w:name="_Toc157434701"/>
      <w:bookmarkStart w:id="1735" w:name="_Toc157436416"/>
      <w:bookmarkStart w:id="1736" w:name="_Toc157440256"/>
      <w:bookmarkStart w:id="1737" w:name="_Toc160649924"/>
      <w:bookmarkStart w:id="1738" w:name="_Toc164928206"/>
      <w:r w:rsidRPr="00D3062E">
        <w:rPr>
          <w:noProof/>
          <w:lang w:eastAsia="zh-CN"/>
        </w:rPr>
        <w:t>6.3</w:t>
      </w:r>
      <w:r w:rsidRPr="00D3062E">
        <w:t>.6.2.9</w:t>
      </w:r>
      <w:r w:rsidRPr="00D3062E">
        <w:tab/>
        <w:t>Type: PolRepData</w:t>
      </w:r>
      <w:bookmarkEnd w:id="1732"/>
      <w:bookmarkEnd w:id="1733"/>
      <w:bookmarkEnd w:id="1734"/>
      <w:bookmarkEnd w:id="1735"/>
      <w:bookmarkEnd w:id="1736"/>
      <w:bookmarkEnd w:id="1737"/>
      <w:bookmarkEnd w:id="1738"/>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739" w:name="_Hlk150011030"/>
            <w:r w:rsidRPr="00D3062E">
              <w:t>count</w:t>
            </w:r>
            <w:bookmarkEnd w:id="1739"/>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740" w:name="_Hlk150011074"/>
            <w:r w:rsidRPr="00D3062E">
              <w:t>timeSpent</w:t>
            </w:r>
            <w:bookmarkEnd w:id="1740"/>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741" w:name="_Hlk150011098"/>
            <w:r w:rsidRPr="00D3062E">
              <w:t>preEmptCount</w:t>
            </w:r>
            <w:bookmarkEnd w:id="1741"/>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742" w:name="_Hlk150011103"/>
            <w:r w:rsidRPr="00D3062E">
              <w:t>preEmptPolId</w:t>
            </w:r>
            <w:bookmarkEnd w:id="1742"/>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1743" w:name="_Toc157434702"/>
      <w:bookmarkStart w:id="1744" w:name="_Toc157436417"/>
      <w:bookmarkStart w:id="1745" w:name="_Toc157440257"/>
      <w:bookmarkStart w:id="1746" w:name="_Toc160649925"/>
      <w:bookmarkStart w:id="1747" w:name="_Toc164928207"/>
      <w:bookmarkStart w:id="1748" w:name="_Toc157434703"/>
      <w:bookmarkStart w:id="1749" w:name="_Toc157436418"/>
      <w:bookmarkStart w:id="1750" w:name="_Toc157440258"/>
      <w:bookmarkStart w:id="1751" w:name="_Toc151743233"/>
      <w:bookmarkStart w:id="1752" w:name="_Toc151743698"/>
      <w:r w:rsidRPr="00D3062E">
        <w:rPr>
          <w:noProof/>
          <w:lang w:eastAsia="zh-CN"/>
        </w:rPr>
        <w:t>6.3</w:t>
      </w:r>
      <w:r w:rsidRPr="00D3062E">
        <w:t>.6.2.10</w:t>
      </w:r>
      <w:r w:rsidRPr="00D3062E">
        <w:tab/>
        <w:t>Type: PolDeleteReq</w:t>
      </w:r>
      <w:bookmarkEnd w:id="1743"/>
      <w:bookmarkEnd w:id="1744"/>
      <w:bookmarkEnd w:id="1745"/>
      <w:bookmarkEnd w:id="1746"/>
      <w:bookmarkEnd w:id="1747"/>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1753" w:name="_Toc160649926"/>
      <w:bookmarkStart w:id="1754" w:name="_Toc164928208"/>
      <w:bookmarkStart w:id="1755" w:name="_Toc157434704"/>
      <w:bookmarkStart w:id="1756" w:name="_Toc157436419"/>
      <w:bookmarkStart w:id="1757" w:name="_Toc157440259"/>
      <w:bookmarkEnd w:id="1748"/>
      <w:bookmarkEnd w:id="1749"/>
      <w:bookmarkEnd w:id="1750"/>
      <w:r w:rsidRPr="00D3062E">
        <w:rPr>
          <w:noProof/>
          <w:lang w:eastAsia="zh-CN"/>
        </w:rPr>
        <w:t>6.3</w:t>
      </w:r>
      <w:r w:rsidRPr="00D3062E">
        <w:t>.6.2.11</w:t>
      </w:r>
      <w:r w:rsidRPr="00D3062E">
        <w:tab/>
        <w:t>Type: PolDeleteResp</w:t>
      </w:r>
      <w:bookmarkEnd w:id="1753"/>
      <w:bookmarkEnd w:id="1754"/>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1758" w:name="_Toc160649927"/>
      <w:bookmarkStart w:id="1759" w:name="_Toc164928209"/>
      <w:r w:rsidRPr="00D3062E">
        <w:rPr>
          <w:noProof/>
          <w:lang w:eastAsia="zh-CN"/>
        </w:rPr>
        <w:t>6.3</w:t>
      </w:r>
      <w:r w:rsidRPr="00D3062E">
        <w:t>.6.2.12</w:t>
      </w:r>
      <w:r w:rsidRPr="00D3062E">
        <w:tab/>
        <w:t>Type: DefaultPolInfo</w:t>
      </w:r>
      <w:bookmarkEnd w:id="1755"/>
      <w:bookmarkEnd w:id="1756"/>
      <w:bookmarkEnd w:id="1757"/>
      <w:bookmarkEnd w:id="1758"/>
      <w:bookmarkEnd w:id="1759"/>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1760" w:name="_Toc157434705"/>
      <w:bookmarkStart w:id="1761" w:name="_Toc157436420"/>
      <w:bookmarkStart w:id="1762" w:name="_Toc157440260"/>
      <w:bookmarkStart w:id="1763" w:name="_Toc160649928"/>
      <w:bookmarkStart w:id="1764" w:name="_Toc164928210"/>
      <w:r w:rsidRPr="00D3062E">
        <w:rPr>
          <w:noProof/>
          <w:lang w:eastAsia="zh-CN"/>
        </w:rPr>
        <w:t>6.3</w:t>
      </w:r>
      <w:r w:rsidRPr="00D3062E">
        <w:t>.6.2.13</w:t>
      </w:r>
      <w:r w:rsidRPr="00D3062E">
        <w:tab/>
        <w:t>Type: HarmonizationNotif</w:t>
      </w:r>
      <w:bookmarkEnd w:id="1760"/>
      <w:bookmarkEnd w:id="1761"/>
      <w:bookmarkEnd w:id="1762"/>
      <w:bookmarkEnd w:id="1763"/>
      <w:bookmarkEnd w:id="1764"/>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1765" w:name="_Toc157434706"/>
      <w:bookmarkStart w:id="1766" w:name="_Toc157436421"/>
      <w:bookmarkStart w:id="1767" w:name="_Toc157440261"/>
      <w:bookmarkStart w:id="1768" w:name="_Toc160649929"/>
      <w:bookmarkStart w:id="1769" w:name="_Toc164928211"/>
      <w:r w:rsidRPr="00D3062E">
        <w:rPr>
          <w:noProof/>
          <w:lang w:eastAsia="zh-CN"/>
        </w:rPr>
        <w:t>6.3</w:t>
      </w:r>
      <w:r w:rsidRPr="00D3062E">
        <w:t>.6.2.14</w:t>
      </w:r>
      <w:r w:rsidRPr="00D3062E">
        <w:tab/>
        <w:t>Type: HarmonizationResp</w:t>
      </w:r>
      <w:bookmarkEnd w:id="1765"/>
      <w:bookmarkEnd w:id="1766"/>
      <w:bookmarkEnd w:id="1767"/>
      <w:bookmarkEnd w:id="1768"/>
      <w:bookmarkEnd w:id="1769"/>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1770" w:name="_Toc157434707"/>
      <w:bookmarkStart w:id="1771" w:name="_Toc157436422"/>
      <w:bookmarkStart w:id="1772" w:name="_Toc157440262"/>
      <w:bookmarkStart w:id="1773" w:name="_Toc160649930"/>
      <w:bookmarkStart w:id="1774" w:name="_Toc164928212"/>
      <w:r w:rsidRPr="00D3062E">
        <w:rPr>
          <w:noProof/>
          <w:lang w:eastAsia="zh-CN"/>
        </w:rPr>
        <w:t>6.3</w:t>
      </w:r>
      <w:r w:rsidRPr="00D3062E">
        <w:t>.6.2.15</w:t>
      </w:r>
      <w:r w:rsidRPr="00D3062E">
        <w:tab/>
        <w:t>Type: NetSliceId</w:t>
      </w:r>
      <w:bookmarkEnd w:id="1770"/>
      <w:bookmarkEnd w:id="1771"/>
      <w:bookmarkEnd w:id="1772"/>
      <w:bookmarkEnd w:id="1773"/>
      <w:bookmarkEnd w:id="1774"/>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1775" w:name="_Toc160649931"/>
      <w:bookmarkStart w:id="1776" w:name="_Toc164928213"/>
      <w:bookmarkStart w:id="1777" w:name="_Toc157434708"/>
      <w:bookmarkStart w:id="1778" w:name="_Toc157436423"/>
      <w:bookmarkStart w:id="1779" w:name="_Toc157440263"/>
      <w:r w:rsidRPr="00D3062E">
        <w:rPr>
          <w:noProof/>
          <w:lang w:eastAsia="zh-CN"/>
        </w:rPr>
        <w:t>6.3</w:t>
      </w:r>
      <w:r w:rsidRPr="00D3062E">
        <w:t>.6.2.16</w:t>
      </w:r>
      <w:r w:rsidRPr="00D3062E">
        <w:tab/>
        <w:t>Type: PolicyTriggers</w:t>
      </w:r>
      <w:bookmarkEnd w:id="1775"/>
      <w:bookmarkEnd w:id="1776"/>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1780" w:name="_Toc160649932"/>
      <w:bookmarkStart w:id="1781" w:name="_Toc164928214"/>
      <w:r w:rsidRPr="00D3062E">
        <w:rPr>
          <w:noProof/>
          <w:lang w:eastAsia="zh-CN"/>
        </w:rPr>
        <w:t>6.3</w:t>
      </w:r>
      <w:r w:rsidRPr="00D3062E">
        <w:t>.6.2.17</w:t>
      </w:r>
      <w:r w:rsidRPr="00D3062E">
        <w:tab/>
        <w:t>Type: PolicyActions</w:t>
      </w:r>
      <w:bookmarkEnd w:id="1780"/>
      <w:bookmarkEnd w:id="1781"/>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1782" w:name="_Toc160649933"/>
      <w:bookmarkStart w:id="1783" w:name="_Toc164928215"/>
      <w:r w:rsidRPr="00D3062E">
        <w:rPr>
          <w:noProof/>
          <w:lang w:eastAsia="zh-CN"/>
        </w:rPr>
        <w:t>6.3</w:t>
      </w:r>
      <w:r w:rsidRPr="00D3062E">
        <w:t>.6.2.18</w:t>
      </w:r>
      <w:r w:rsidRPr="00D3062E">
        <w:tab/>
        <w:t>Type: TimePeriodInfo</w:t>
      </w:r>
      <w:bookmarkEnd w:id="1782"/>
      <w:bookmarkEnd w:id="178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1784" w:name="_Toc160649934"/>
      <w:bookmarkStart w:id="1785" w:name="_Toc164928216"/>
      <w:r w:rsidRPr="00D3062E">
        <w:rPr>
          <w:noProof/>
          <w:lang w:eastAsia="zh-CN"/>
        </w:rPr>
        <w:t>6.3</w:t>
      </w:r>
      <w:r w:rsidRPr="00D3062E">
        <w:rPr>
          <w:lang w:val="en-US"/>
        </w:rPr>
        <w:t>.6.3</w:t>
      </w:r>
      <w:r w:rsidRPr="00D3062E">
        <w:rPr>
          <w:lang w:val="en-US"/>
        </w:rPr>
        <w:tab/>
        <w:t>Simple data types and enumerations</w:t>
      </w:r>
      <w:bookmarkEnd w:id="1701"/>
      <w:bookmarkEnd w:id="1702"/>
      <w:bookmarkEnd w:id="1703"/>
      <w:bookmarkEnd w:id="1704"/>
      <w:bookmarkEnd w:id="1705"/>
      <w:bookmarkEnd w:id="1706"/>
      <w:bookmarkEnd w:id="1751"/>
      <w:bookmarkEnd w:id="1752"/>
      <w:bookmarkEnd w:id="1777"/>
      <w:bookmarkEnd w:id="1778"/>
      <w:bookmarkEnd w:id="1779"/>
      <w:bookmarkEnd w:id="1784"/>
      <w:bookmarkEnd w:id="1785"/>
    </w:p>
    <w:p w14:paraId="506624E7" w14:textId="09CD52B1" w:rsidR="00BF1CFD" w:rsidRPr="00D3062E" w:rsidRDefault="00BF1CFD" w:rsidP="00BF1CFD">
      <w:pPr>
        <w:pStyle w:val="51"/>
      </w:pPr>
      <w:bookmarkStart w:id="1786" w:name="_Toc96843448"/>
      <w:bookmarkStart w:id="1787" w:name="_Toc96844423"/>
      <w:bookmarkStart w:id="1788" w:name="_Toc100739996"/>
      <w:bookmarkStart w:id="1789" w:name="_Toc129252569"/>
      <w:bookmarkStart w:id="1790" w:name="_Toc144024279"/>
      <w:bookmarkStart w:id="1791" w:name="_Toc144459711"/>
      <w:bookmarkStart w:id="1792" w:name="_Toc151743234"/>
      <w:bookmarkStart w:id="1793" w:name="_Toc151743699"/>
      <w:bookmarkStart w:id="1794" w:name="_Toc157434709"/>
      <w:bookmarkStart w:id="1795" w:name="_Toc157436424"/>
      <w:bookmarkStart w:id="1796" w:name="_Toc157440264"/>
      <w:bookmarkStart w:id="1797" w:name="_Toc160649935"/>
      <w:bookmarkStart w:id="1798" w:name="_Toc164928217"/>
      <w:r w:rsidRPr="00D3062E">
        <w:rPr>
          <w:noProof/>
          <w:lang w:eastAsia="zh-CN"/>
        </w:rPr>
        <w:t>6.3</w:t>
      </w:r>
      <w:r w:rsidRPr="00D3062E">
        <w:t>.6.3.1</w:t>
      </w:r>
      <w:r w:rsidRPr="00D3062E">
        <w:tab/>
        <w:t>Introduction</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1799" w:name="_Toc96843449"/>
      <w:bookmarkStart w:id="1800" w:name="_Toc96844424"/>
      <w:bookmarkStart w:id="1801" w:name="_Toc100739997"/>
      <w:bookmarkStart w:id="1802" w:name="_Toc129252570"/>
      <w:bookmarkStart w:id="1803" w:name="_Toc144024280"/>
      <w:bookmarkStart w:id="1804" w:name="_Toc144459712"/>
      <w:bookmarkStart w:id="1805" w:name="_Toc151743235"/>
      <w:bookmarkStart w:id="1806" w:name="_Toc151743700"/>
      <w:bookmarkStart w:id="1807" w:name="_Toc157434710"/>
      <w:bookmarkStart w:id="1808" w:name="_Toc157436425"/>
      <w:bookmarkStart w:id="1809" w:name="_Toc157440265"/>
      <w:bookmarkStart w:id="1810" w:name="_Toc160649936"/>
      <w:bookmarkStart w:id="1811" w:name="_Toc164928218"/>
      <w:r w:rsidRPr="00D3062E">
        <w:rPr>
          <w:noProof/>
          <w:lang w:eastAsia="zh-CN"/>
        </w:rPr>
        <w:t>6.3</w:t>
      </w:r>
      <w:r w:rsidRPr="00D3062E">
        <w:t>.6.3.2</w:t>
      </w:r>
      <w:r w:rsidRPr="00D3062E">
        <w:tab/>
        <w:t>Simple data types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1812" w:name="_Toc157434711"/>
      <w:bookmarkStart w:id="1813" w:name="_Toc157436426"/>
      <w:bookmarkStart w:id="1814" w:name="_Toc157440266"/>
      <w:bookmarkStart w:id="1815" w:name="_Toc160649937"/>
      <w:bookmarkStart w:id="1816" w:name="_Toc164928219"/>
      <w:bookmarkStart w:id="1817" w:name="_Toc96843450"/>
      <w:bookmarkStart w:id="1818" w:name="_Toc96844425"/>
      <w:bookmarkStart w:id="1819" w:name="_Toc100739998"/>
      <w:bookmarkStart w:id="1820" w:name="_Toc129252571"/>
      <w:bookmarkStart w:id="1821" w:name="_Toc144024283"/>
      <w:bookmarkStart w:id="1822" w:name="_Toc144459715"/>
      <w:bookmarkStart w:id="1823" w:name="_Toc151743236"/>
      <w:bookmarkStart w:id="1824" w:name="_Toc151743701"/>
      <w:bookmarkStart w:id="1825" w:name="_Toc157434712"/>
      <w:bookmarkStart w:id="1826" w:name="_Toc157436427"/>
      <w:bookmarkStart w:id="1827" w:name="_Toc157440267"/>
      <w:r w:rsidRPr="00D3062E">
        <w:rPr>
          <w:noProof/>
          <w:lang w:eastAsia="zh-CN"/>
        </w:rPr>
        <w:t>6.3</w:t>
      </w:r>
      <w:r w:rsidRPr="00D3062E">
        <w:t>.6.3.3</w:t>
      </w:r>
      <w:r w:rsidRPr="00D3062E">
        <w:tab/>
        <w:t>Enumeration: PolicyType</w:t>
      </w:r>
      <w:bookmarkEnd w:id="1812"/>
      <w:bookmarkEnd w:id="1813"/>
      <w:bookmarkEnd w:id="1814"/>
      <w:bookmarkEnd w:id="1815"/>
      <w:bookmarkEnd w:id="1816"/>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1828" w:name="_Toc160649938"/>
      <w:bookmarkStart w:id="1829" w:name="_Toc164928220"/>
      <w:r w:rsidRPr="00D3062E">
        <w:rPr>
          <w:noProof/>
          <w:lang w:eastAsia="zh-CN"/>
        </w:rPr>
        <w:t>6.3</w:t>
      </w:r>
      <w:r w:rsidRPr="00D3062E">
        <w:t>.6.3.4</w:t>
      </w:r>
      <w:r w:rsidRPr="00D3062E">
        <w:tab/>
        <w:t>Enumeration: QoSAction</w:t>
      </w:r>
      <w:bookmarkEnd w:id="1828"/>
      <w:bookmarkEnd w:id="1829"/>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1830" w:name="_Toc160649939"/>
      <w:bookmarkStart w:id="1831" w:name="_Toc16492822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817"/>
      <w:bookmarkEnd w:id="1818"/>
      <w:bookmarkEnd w:id="1819"/>
      <w:bookmarkEnd w:id="1820"/>
      <w:bookmarkEnd w:id="1821"/>
      <w:bookmarkEnd w:id="1822"/>
      <w:bookmarkEnd w:id="1823"/>
      <w:bookmarkEnd w:id="1824"/>
      <w:bookmarkEnd w:id="1825"/>
      <w:bookmarkEnd w:id="1826"/>
      <w:bookmarkEnd w:id="1827"/>
      <w:bookmarkEnd w:id="1830"/>
      <w:bookmarkEnd w:id="1831"/>
    </w:p>
    <w:p w14:paraId="1C4A0CBC" w14:textId="77777777" w:rsidR="00BF1CFD" w:rsidRPr="00D3062E" w:rsidRDefault="00BF1CFD" w:rsidP="00BF1CFD">
      <w:bookmarkStart w:id="1832" w:name="_Toc96843451"/>
      <w:bookmarkStart w:id="1833" w:name="_Toc96844426"/>
      <w:bookmarkStart w:id="1834" w:name="_Toc100739999"/>
      <w:bookmarkStart w:id="1835" w:name="_Toc129252572"/>
      <w:bookmarkStart w:id="1836" w:name="_Toc144024284"/>
      <w:bookmarkStart w:id="1837"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1838" w:name="_Toc151743237"/>
      <w:bookmarkStart w:id="1839" w:name="_Toc151743702"/>
      <w:bookmarkStart w:id="1840" w:name="_Toc157434713"/>
      <w:bookmarkStart w:id="1841" w:name="_Toc157436428"/>
      <w:bookmarkStart w:id="1842" w:name="_Toc157440268"/>
      <w:bookmarkStart w:id="1843" w:name="_Toc160649940"/>
      <w:bookmarkStart w:id="1844" w:name="_Toc164928222"/>
      <w:r w:rsidRPr="00D3062E">
        <w:rPr>
          <w:noProof/>
          <w:lang w:eastAsia="zh-CN"/>
        </w:rPr>
        <w:t>6.3</w:t>
      </w:r>
      <w:r w:rsidRPr="00D3062E">
        <w:t>.6.5</w:t>
      </w:r>
      <w:r w:rsidRPr="00D3062E">
        <w:tab/>
        <w:t>Binary data</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63613B75" w14:textId="111E6446" w:rsidR="00BF1CFD" w:rsidRPr="00D3062E" w:rsidRDefault="00BF1CFD" w:rsidP="00BF1CFD">
      <w:pPr>
        <w:pStyle w:val="51"/>
      </w:pPr>
      <w:bookmarkStart w:id="1845" w:name="_Toc96843452"/>
      <w:bookmarkStart w:id="1846" w:name="_Toc96844427"/>
      <w:bookmarkStart w:id="1847" w:name="_Toc100740000"/>
      <w:bookmarkStart w:id="1848" w:name="_Toc129252573"/>
      <w:bookmarkStart w:id="1849" w:name="_Toc144024285"/>
      <w:bookmarkStart w:id="1850" w:name="_Toc144459717"/>
      <w:bookmarkStart w:id="1851" w:name="_Toc151743238"/>
      <w:bookmarkStart w:id="1852" w:name="_Toc151743703"/>
      <w:bookmarkStart w:id="1853" w:name="_Toc157434714"/>
      <w:bookmarkStart w:id="1854" w:name="_Toc157436429"/>
      <w:bookmarkStart w:id="1855" w:name="_Toc157440269"/>
      <w:bookmarkStart w:id="1856" w:name="_Toc160649941"/>
      <w:bookmarkStart w:id="1857" w:name="_Toc164928223"/>
      <w:r w:rsidRPr="00D3062E">
        <w:rPr>
          <w:noProof/>
          <w:lang w:eastAsia="zh-CN"/>
        </w:rPr>
        <w:t>6.3</w:t>
      </w:r>
      <w:r w:rsidRPr="00D3062E">
        <w:t>.6.5.1</w:t>
      </w:r>
      <w:r w:rsidRPr="00D3062E">
        <w:tab/>
        <w:t>Binary Data Types</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1858" w:name="_Toc144024286"/>
      <w:bookmarkStart w:id="1859" w:name="_Toc144459718"/>
      <w:bookmarkStart w:id="1860" w:name="_Toc151743239"/>
      <w:bookmarkStart w:id="1861" w:name="_Toc151743704"/>
      <w:bookmarkStart w:id="1862" w:name="_Toc157434715"/>
      <w:bookmarkStart w:id="1863" w:name="_Toc157436430"/>
      <w:bookmarkStart w:id="1864" w:name="_Toc157440270"/>
      <w:bookmarkStart w:id="1865" w:name="_Toc160649942"/>
      <w:bookmarkStart w:id="1866" w:name="_Toc164928224"/>
      <w:r w:rsidRPr="00D3062E">
        <w:rPr>
          <w:noProof/>
          <w:lang w:eastAsia="zh-CN"/>
        </w:rPr>
        <w:t>6.3</w:t>
      </w:r>
      <w:r w:rsidRPr="00D3062E">
        <w:t>.7</w:t>
      </w:r>
      <w:r w:rsidRPr="00D3062E">
        <w:tab/>
        <w:t>Error Handling</w:t>
      </w:r>
      <w:bookmarkEnd w:id="1575"/>
      <w:bookmarkEnd w:id="1576"/>
      <w:bookmarkEnd w:id="1577"/>
      <w:bookmarkEnd w:id="1578"/>
      <w:bookmarkEnd w:id="1858"/>
      <w:bookmarkEnd w:id="1859"/>
      <w:bookmarkEnd w:id="1860"/>
      <w:bookmarkEnd w:id="1861"/>
      <w:bookmarkEnd w:id="1862"/>
      <w:bookmarkEnd w:id="1863"/>
      <w:bookmarkEnd w:id="1864"/>
      <w:bookmarkEnd w:id="1865"/>
      <w:bookmarkEnd w:id="1866"/>
    </w:p>
    <w:p w14:paraId="132C5840" w14:textId="3B2766E7" w:rsidR="00BF1CFD" w:rsidRPr="00D3062E" w:rsidRDefault="00BF1CFD" w:rsidP="00BF1CFD">
      <w:pPr>
        <w:pStyle w:val="41"/>
      </w:pPr>
      <w:bookmarkStart w:id="1867" w:name="_Toc96843454"/>
      <w:bookmarkStart w:id="1868" w:name="_Toc96844429"/>
      <w:bookmarkStart w:id="1869" w:name="_Toc100740002"/>
      <w:bookmarkStart w:id="1870" w:name="_Toc129252575"/>
      <w:bookmarkStart w:id="1871" w:name="_Toc144024287"/>
      <w:bookmarkStart w:id="1872" w:name="_Toc144459719"/>
      <w:bookmarkStart w:id="1873" w:name="_Toc151743240"/>
      <w:bookmarkStart w:id="1874" w:name="_Toc151743705"/>
      <w:bookmarkStart w:id="1875" w:name="_Toc157434716"/>
      <w:bookmarkStart w:id="1876" w:name="_Toc157436431"/>
      <w:bookmarkStart w:id="1877" w:name="_Toc157440271"/>
      <w:bookmarkStart w:id="1878" w:name="_Toc160649943"/>
      <w:bookmarkStart w:id="1879" w:name="_Toc164928225"/>
      <w:r w:rsidRPr="00D3062E">
        <w:rPr>
          <w:noProof/>
          <w:lang w:eastAsia="zh-CN"/>
        </w:rPr>
        <w:t>6.3</w:t>
      </w:r>
      <w:r w:rsidRPr="00D3062E">
        <w:t>.7.1</w:t>
      </w:r>
      <w:r w:rsidRPr="00D3062E">
        <w:tab/>
        <w:t>General</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1880" w:name="_Toc96843455"/>
      <w:bookmarkStart w:id="1881" w:name="_Toc96844430"/>
      <w:bookmarkStart w:id="1882" w:name="_Toc100740003"/>
      <w:bookmarkStart w:id="1883" w:name="_Toc129252576"/>
      <w:bookmarkStart w:id="1884" w:name="_Toc144024288"/>
      <w:bookmarkStart w:id="1885" w:name="_Toc144459720"/>
      <w:bookmarkStart w:id="1886" w:name="_Toc151743241"/>
      <w:bookmarkStart w:id="1887" w:name="_Toc151743706"/>
      <w:bookmarkStart w:id="1888" w:name="_Toc157434717"/>
      <w:bookmarkStart w:id="1889" w:name="_Toc157436432"/>
      <w:bookmarkStart w:id="1890" w:name="_Toc157440272"/>
      <w:bookmarkStart w:id="1891" w:name="_Toc160649944"/>
      <w:bookmarkStart w:id="1892" w:name="_Toc164928226"/>
      <w:r w:rsidRPr="00D3062E">
        <w:rPr>
          <w:noProof/>
          <w:lang w:eastAsia="zh-CN"/>
        </w:rPr>
        <w:t>6.3</w:t>
      </w:r>
      <w:r w:rsidRPr="00D3062E">
        <w:t>.7.2</w:t>
      </w:r>
      <w:r w:rsidRPr="00D3062E">
        <w:tab/>
        <w:t>Protocol Errors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1893" w:name="_Toc96843456"/>
      <w:bookmarkStart w:id="1894" w:name="_Toc96844431"/>
      <w:bookmarkStart w:id="1895" w:name="_Toc100740004"/>
      <w:bookmarkStart w:id="1896" w:name="_Toc129252577"/>
      <w:bookmarkStart w:id="1897" w:name="_Toc144024289"/>
      <w:bookmarkStart w:id="1898" w:name="_Toc144459721"/>
      <w:bookmarkStart w:id="1899" w:name="_Toc151743242"/>
      <w:bookmarkStart w:id="1900" w:name="_Toc151743707"/>
      <w:bookmarkStart w:id="1901" w:name="_Toc157434718"/>
      <w:bookmarkStart w:id="1902" w:name="_Toc157436433"/>
      <w:bookmarkStart w:id="1903" w:name="_Toc157440273"/>
      <w:bookmarkStart w:id="1904" w:name="_Toc160649945"/>
      <w:bookmarkStart w:id="1905" w:name="_Toc164928227"/>
      <w:r w:rsidRPr="00D3062E">
        <w:rPr>
          <w:noProof/>
          <w:lang w:eastAsia="zh-CN"/>
        </w:rPr>
        <w:t>6.3</w:t>
      </w:r>
      <w:r w:rsidRPr="00D3062E">
        <w:t>.7.3</w:t>
      </w:r>
      <w:r w:rsidRPr="00D3062E">
        <w:tab/>
        <w:t>Application Errors</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906" w:name="_Toc96843457"/>
            <w:bookmarkStart w:id="1907" w:name="_Toc96844432"/>
            <w:bookmarkStart w:id="1908" w:name="_Toc100740005"/>
            <w:bookmarkStart w:id="1909" w:name="_Toc129252578"/>
            <w:bookmarkStart w:id="1910" w:name="_Toc144024290"/>
            <w:bookmarkStart w:id="1911"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1912" w:name="_Toc151743243"/>
      <w:bookmarkStart w:id="1913" w:name="_Toc151743708"/>
      <w:bookmarkStart w:id="1914" w:name="_Toc157434719"/>
      <w:bookmarkStart w:id="1915" w:name="_Toc157436434"/>
      <w:bookmarkStart w:id="1916" w:name="_Toc157440274"/>
      <w:bookmarkStart w:id="1917" w:name="_Toc160649946"/>
      <w:bookmarkStart w:id="1918" w:name="_Toc164928228"/>
      <w:r w:rsidRPr="00D3062E">
        <w:rPr>
          <w:noProof/>
          <w:lang w:eastAsia="zh-CN"/>
        </w:rPr>
        <w:t>6.3</w:t>
      </w:r>
      <w:r w:rsidRPr="00D3062E">
        <w:t>.8</w:t>
      </w:r>
      <w:r w:rsidRPr="00D3062E">
        <w:rPr>
          <w:lang w:eastAsia="zh-CN"/>
        </w:rPr>
        <w:tab/>
        <w:t>Feature negotiation</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1919" w:name="_Toc96843458"/>
      <w:bookmarkStart w:id="1920" w:name="_Toc96844433"/>
      <w:bookmarkStart w:id="1921" w:name="_Toc100740006"/>
      <w:bookmarkStart w:id="1922" w:name="_Toc129252579"/>
      <w:bookmarkStart w:id="1923" w:name="_Toc144024291"/>
      <w:bookmarkStart w:id="1924" w:name="_Toc144459723"/>
      <w:bookmarkStart w:id="1925" w:name="_Toc151743244"/>
      <w:bookmarkStart w:id="1926" w:name="_Toc151743709"/>
      <w:bookmarkStart w:id="1927" w:name="_Toc157434720"/>
      <w:bookmarkStart w:id="1928" w:name="_Toc157436435"/>
      <w:bookmarkStart w:id="1929" w:name="_Toc157440275"/>
      <w:bookmarkStart w:id="1930" w:name="_Toc160649947"/>
      <w:bookmarkStart w:id="1931" w:name="_Toc164928229"/>
      <w:r w:rsidRPr="00D3062E">
        <w:rPr>
          <w:noProof/>
          <w:lang w:eastAsia="zh-CN"/>
        </w:rPr>
        <w:t>6.3</w:t>
      </w:r>
      <w:r w:rsidRPr="00D3062E">
        <w:t>.9</w:t>
      </w:r>
      <w:r w:rsidRPr="00D3062E">
        <w:tab/>
        <w:t>Security</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1932" w:name="_Toc157434721"/>
      <w:bookmarkStart w:id="1933" w:name="_Toc157436436"/>
      <w:bookmarkStart w:id="1934" w:name="_Toc157440276"/>
      <w:bookmarkStart w:id="1935" w:name="_Toc160649948"/>
      <w:bookmarkStart w:id="1936" w:name="_Toc164928230"/>
      <w:bookmarkStart w:id="1937" w:name="_Toc148176945"/>
      <w:bookmarkStart w:id="1938" w:name="_Toc148358995"/>
      <w:bookmarkStart w:id="1939" w:name="_Toc151743134"/>
      <w:bookmarkStart w:id="1940" w:name="_Toc151743599"/>
      <w:bookmarkEnd w:id="1090"/>
      <w:bookmarkEnd w:id="1091"/>
      <w:r w:rsidRPr="00D3062E">
        <w:t>6.4</w:t>
      </w:r>
      <w:r w:rsidRPr="00D3062E">
        <w:tab/>
        <w:t>NSCE_NSOptimization API</w:t>
      </w:r>
      <w:bookmarkEnd w:id="1932"/>
      <w:bookmarkEnd w:id="1933"/>
      <w:bookmarkEnd w:id="1934"/>
      <w:bookmarkEnd w:id="1935"/>
      <w:bookmarkEnd w:id="1936"/>
    </w:p>
    <w:p w14:paraId="76D11936" w14:textId="59A47530" w:rsidR="000A0449" w:rsidRPr="00D3062E" w:rsidRDefault="000A0449" w:rsidP="000A0449">
      <w:pPr>
        <w:pStyle w:val="31"/>
      </w:pPr>
      <w:bookmarkStart w:id="1941" w:name="_Toc157434722"/>
      <w:bookmarkStart w:id="1942" w:name="_Toc157436437"/>
      <w:bookmarkStart w:id="1943" w:name="_Toc157440277"/>
      <w:bookmarkStart w:id="1944" w:name="_Toc160649949"/>
      <w:bookmarkStart w:id="1945" w:name="_Toc164928231"/>
      <w:bookmarkStart w:id="1946" w:name="_Toc144311618"/>
      <w:bookmarkStart w:id="1947" w:name="_Toc151743135"/>
      <w:bookmarkStart w:id="1948" w:name="_Toc151743600"/>
      <w:bookmarkEnd w:id="1937"/>
      <w:bookmarkEnd w:id="1938"/>
      <w:bookmarkEnd w:id="1939"/>
      <w:bookmarkEnd w:id="1940"/>
      <w:r w:rsidRPr="00D3062E">
        <w:t>6.4.1</w:t>
      </w:r>
      <w:r w:rsidRPr="00D3062E">
        <w:tab/>
        <w:t>Introduction</w:t>
      </w:r>
      <w:bookmarkEnd w:id="1941"/>
      <w:bookmarkEnd w:id="1942"/>
      <w:bookmarkEnd w:id="1943"/>
      <w:bookmarkEnd w:id="1944"/>
      <w:bookmarkEnd w:id="1945"/>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949" w:name="_Hlk149916059"/>
      <w:r w:rsidRPr="00D3062E">
        <w:rPr>
          <w:noProof/>
        </w:rPr>
        <w:t>nsce-nso</w:t>
      </w:r>
      <w:bookmarkEnd w:id="1949"/>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1950" w:name="_Toc157434723"/>
      <w:bookmarkStart w:id="1951" w:name="_Toc157436438"/>
      <w:bookmarkStart w:id="1952" w:name="_Toc157440278"/>
      <w:bookmarkStart w:id="1953" w:name="_Toc160649950"/>
      <w:bookmarkStart w:id="1954" w:name="_Toc164928232"/>
      <w:bookmarkStart w:id="1955" w:name="_Toc148176947"/>
      <w:bookmarkStart w:id="1956" w:name="_Toc148358997"/>
      <w:bookmarkStart w:id="1957" w:name="_Toc151743136"/>
      <w:bookmarkStart w:id="1958" w:name="_Toc151743601"/>
      <w:bookmarkEnd w:id="1946"/>
      <w:bookmarkEnd w:id="1947"/>
      <w:bookmarkEnd w:id="1948"/>
      <w:r w:rsidRPr="00D3062E">
        <w:t>6.4.2</w:t>
      </w:r>
      <w:r w:rsidRPr="00D3062E">
        <w:tab/>
        <w:t>Usage of HTTP</w:t>
      </w:r>
      <w:bookmarkEnd w:id="1950"/>
      <w:bookmarkEnd w:id="1951"/>
      <w:bookmarkEnd w:id="1952"/>
      <w:bookmarkEnd w:id="1953"/>
      <w:bookmarkEnd w:id="1954"/>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1959" w:name="_Toc157434724"/>
      <w:bookmarkStart w:id="1960" w:name="_Toc157436439"/>
      <w:bookmarkStart w:id="1961" w:name="_Toc157440279"/>
      <w:bookmarkStart w:id="1962" w:name="_Toc160649951"/>
      <w:bookmarkStart w:id="1963" w:name="_Toc164928233"/>
      <w:bookmarkStart w:id="1964" w:name="_Toc148176948"/>
      <w:bookmarkStart w:id="1965" w:name="_Toc148358998"/>
      <w:bookmarkStart w:id="1966" w:name="_Toc151743137"/>
      <w:bookmarkStart w:id="1967" w:name="_Toc151743602"/>
      <w:bookmarkEnd w:id="1955"/>
      <w:bookmarkEnd w:id="1956"/>
      <w:bookmarkEnd w:id="1957"/>
      <w:bookmarkEnd w:id="1958"/>
      <w:r w:rsidRPr="00D3062E">
        <w:t>6.4.3</w:t>
      </w:r>
      <w:r w:rsidRPr="00D3062E">
        <w:tab/>
        <w:t>Resources</w:t>
      </w:r>
      <w:bookmarkEnd w:id="1959"/>
      <w:bookmarkEnd w:id="1960"/>
      <w:bookmarkEnd w:id="1961"/>
      <w:bookmarkEnd w:id="1962"/>
      <w:bookmarkEnd w:id="1963"/>
    </w:p>
    <w:p w14:paraId="37CDC62B" w14:textId="2197A4BB" w:rsidR="000A0449" w:rsidRPr="00D3062E" w:rsidRDefault="000A0449" w:rsidP="000A0449">
      <w:pPr>
        <w:pStyle w:val="41"/>
      </w:pPr>
      <w:bookmarkStart w:id="1968" w:name="_Toc157434725"/>
      <w:bookmarkStart w:id="1969" w:name="_Toc157436440"/>
      <w:bookmarkStart w:id="1970" w:name="_Toc157440280"/>
      <w:bookmarkStart w:id="1971" w:name="_Toc160649952"/>
      <w:bookmarkStart w:id="1972" w:name="_Toc164928234"/>
      <w:bookmarkEnd w:id="1964"/>
      <w:bookmarkEnd w:id="1965"/>
      <w:bookmarkEnd w:id="1966"/>
      <w:bookmarkEnd w:id="1967"/>
      <w:r w:rsidRPr="00D3062E">
        <w:t>6.4.3.1</w:t>
      </w:r>
      <w:r w:rsidRPr="00D3062E">
        <w:tab/>
        <w:t>Overview</w:t>
      </w:r>
      <w:bookmarkEnd w:id="1968"/>
      <w:bookmarkEnd w:id="1969"/>
      <w:bookmarkEnd w:id="1970"/>
      <w:bookmarkEnd w:id="1971"/>
      <w:bookmarkEnd w:id="1972"/>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86" type="#_x0000_t75" alt="" style="width:401.45pt;height:170.75pt;mso-width-percent:0;mso-height-percent:0;mso-width-percent:0;mso-height-percent:0" o:ole="">
            <v:imagedata r:id="rId127" o:title=""/>
          </v:shape>
          <o:OLEObject Type="Embed" ProgID="Visio.Drawing.15" ShapeID="_x0000_i1086" DrawAspect="Content" ObjectID="_1775598352" r:id="rId128"/>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973" w:name="_Hlk150155735"/>
            <w:r w:rsidRPr="00D3062E">
              <w:t>Network Slice Optimization Subscriptions</w:t>
            </w:r>
            <w:bookmarkEnd w:id="1973"/>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1974" w:name="_Toc151743603"/>
      <w:bookmarkStart w:id="1975" w:name="_Toc151743138"/>
      <w:bookmarkStart w:id="1976" w:name="_Toc157434726"/>
      <w:bookmarkStart w:id="1977" w:name="_Toc157436441"/>
      <w:bookmarkStart w:id="1978" w:name="_Toc157440281"/>
      <w:bookmarkStart w:id="1979" w:name="_Toc160649953"/>
      <w:bookmarkStart w:id="1980" w:name="_Toc164928235"/>
      <w:bookmarkStart w:id="1981" w:name="_Toc85734329"/>
      <w:bookmarkStart w:id="1982" w:name="_Toc89431628"/>
      <w:bookmarkStart w:id="1983" w:name="_Toc97042440"/>
      <w:bookmarkStart w:id="1984" w:name="_Toc97045584"/>
      <w:bookmarkStart w:id="1985" w:name="_Toc97155329"/>
      <w:bookmarkStart w:id="1986" w:name="_Toc101521466"/>
      <w:bookmarkStart w:id="1987" w:name="_Toc120537576"/>
      <w:bookmarkStart w:id="1988" w:name="_Toc151743139"/>
      <w:bookmarkStart w:id="1989"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1974"/>
      <w:bookmarkEnd w:id="1975"/>
      <w:bookmarkEnd w:id="1976"/>
      <w:bookmarkEnd w:id="1977"/>
      <w:bookmarkEnd w:id="1978"/>
      <w:bookmarkEnd w:id="1979"/>
      <w:bookmarkEnd w:id="1980"/>
    </w:p>
    <w:p w14:paraId="561E6B3F" w14:textId="02CA1D0D" w:rsidR="003654E0" w:rsidRPr="00D3062E" w:rsidRDefault="003654E0" w:rsidP="003654E0">
      <w:pPr>
        <w:pStyle w:val="51"/>
      </w:pPr>
      <w:bookmarkStart w:id="1990" w:name="_Toc157434727"/>
      <w:bookmarkStart w:id="1991" w:name="_Toc157436442"/>
      <w:bookmarkStart w:id="1992" w:name="_Toc157440282"/>
      <w:bookmarkStart w:id="1993" w:name="_Toc160649954"/>
      <w:bookmarkStart w:id="1994" w:name="_Toc164928236"/>
      <w:bookmarkStart w:id="1995" w:name="_Toc85734330"/>
      <w:bookmarkStart w:id="1996" w:name="_Toc89431629"/>
      <w:bookmarkStart w:id="1997" w:name="_Toc97042441"/>
      <w:bookmarkStart w:id="1998" w:name="_Toc97045585"/>
      <w:bookmarkStart w:id="1999" w:name="_Toc97155330"/>
      <w:bookmarkStart w:id="2000" w:name="_Toc101521467"/>
      <w:bookmarkStart w:id="2001" w:name="_Toc120537577"/>
      <w:bookmarkStart w:id="2002" w:name="_Toc151743140"/>
      <w:bookmarkStart w:id="2003" w:name="_Toc151743605"/>
      <w:bookmarkEnd w:id="1981"/>
      <w:bookmarkEnd w:id="1982"/>
      <w:bookmarkEnd w:id="1983"/>
      <w:bookmarkEnd w:id="1984"/>
      <w:bookmarkEnd w:id="1985"/>
      <w:bookmarkEnd w:id="1986"/>
      <w:bookmarkEnd w:id="1987"/>
      <w:bookmarkEnd w:id="1988"/>
      <w:bookmarkEnd w:id="1989"/>
      <w:r w:rsidRPr="00D3062E">
        <w:t>6.4.3.2.1</w:t>
      </w:r>
      <w:r w:rsidRPr="00D3062E">
        <w:tab/>
        <w:t>Description</w:t>
      </w:r>
      <w:bookmarkEnd w:id="1990"/>
      <w:bookmarkEnd w:id="1991"/>
      <w:bookmarkEnd w:id="1992"/>
      <w:bookmarkEnd w:id="1993"/>
      <w:bookmarkEnd w:id="1994"/>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2004" w:name="_Toc157434728"/>
      <w:bookmarkStart w:id="2005" w:name="_Toc157436443"/>
      <w:bookmarkStart w:id="2006" w:name="_Toc157440283"/>
      <w:bookmarkStart w:id="2007" w:name="_Toc160649955"/>
      <w:bookmarkStart w:id="2008" w:name="_Toc164928237"/>
      <w:bookmarkStart w:id="2009" w:name="_Toc85734331"/>
      <w:bookmarkStart w:id="2010" w:name="_Toc89431630"/>
      <w:bookmarkStart w:id="2011" w:name="_Toc97042442"/>
      <w:bookmarkStart w:id="2012" w:name="_Toc97045586"/>
      <w:bookmarkStart w:id="2013" w:name="_Toc97155331"/>
      <w:bookmarkStart w:id="2014" w:name="_Toc101521468"/>
      <w:bookmarkStart w:id="2015" w:name="_Toc120537578"/>
      <w:bookmarkStart w:id="2016" w:name="_Toc151743141"/>
      <w:bookmarkStart w:id="2017" w:name="_Toc151743606"/>
      <w:bookmarkEnd w:id="1995"/>
      <w:bookmarkEnd w:id="1996"/>
      <w:bookmarkEnd w:id="1997"/>
      <w:bookmarkEnd w:id="1998"/>
      <w:bookmarkEnd w:id="1999"/>
      <w:bookmarkEnd w:id="2000"/>
      <w:bookmarkEnd w:id="2001"/>
      <w:bookmarkEnd w:id="2002"/>
      <w:bookmarkEnd w:id="2003"/>
      <w:r w:rsidRPr="00D3062E">
        <w:t>6.4.3.2.2</w:t>
      </w:r>
      <w:r w:rsidRPr="00D3062E">
        <w:rPr>
          <w:lang w:eastAsia="zh-CN"/>
        </w:rPr>
        <w:tab/>
        <w:t>Resource Definition</w:t>
      </w:r>
      <w:bookmarkEnd w:id="2004"/>
      <w:bookmarkEnd w:id="2005"/>
      <w:bookmarkEnd w:id="2006"/>
      <w:bookmarkEnd w:id="2007"/>
      <w:bookmarkEnd w:id="2008"/>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2018" w:name="_Toc157434729"/>
      <w:bookmarkStart w:id="2019" w:name="_Toc157436444"/>
      <w:bookmarkStart w:id="2020" w:name="_Toc157440284"/>
      <w:bookmarkStart w:id="2021" w:name="_Toc160649956"/>
      <w:bookmarkStart w:id="2022" w:name="_Toc164928238"/>
      <w:bookmarkStart w:id="2023" w:name="_Toc85734332"/>
      <w:bookmarkStart w:id="2024" w:name="_Toc89431631"/>
      <w:bookmarkStart w:id="2025" w:name="_Toc97042443"/>
      <w:bookmarkStart w:id="2026" w:name="_Toc97045587"/>
      <w:bookmarkStart w:id="2027" w:name="_Toc97155332"/>
      <w:bookmarkStart w:id="2028" w:name="_Toc101521469"/>
      <w:bookmarkStart w:id="2029" w:name="_Toc120537579"/>
      <w:bookmarkStart w:id="2030" w:name="_Toc151743142"/>
      <w:bookmarkStart w:id="2031" w:name="_Toc151743607"/>
      <w:bookmarkEnd w:id="2009"/>
      <w:bookmarkEnd w:id="2010"/>
      <w:bookmarkEnd w:id="2011"/>
      <w:bookmarkEnd w:id="2012"/>
      <w:bookmarkEnd w:id="2013"/>
      <w:bookmarkEnd w:id="2014"/>
      <w:bookmarkEnd w:id="2015"/>
      <w:bookmarkEnd w:id="2016"/>
      <w:bookmarkEnd w:id="2017"/>
      <w:r w:rsidRPr="00D3062E">
        <w:rPr>
          <w:lang w:eastAsia="zh-CN"/>
        </w:rPr>
        <w:t>6.4.3.2.3</w:t>
      </w:r>
      <w:r w:rsidRPr="00D3062E">
        <w:rPr>
          <w:lang w:eastAsia="zh-CN"/>
        </w:rPr>
        <w:tab/>
        <w:t>Resource Standard Methods</w:t>
      </w:r>
      <w:bookmarkEnd w:id="2018"/>
      <w:bookmarkEnd w:id="2019"/>
      <w:bookmarkEnd w:id="2020"/>
      <w:bookmarkEnd w:id="2021"/>
      <w:bookmarkEnd w:id="2022"/>
    </w:p>
    <w:p w14:paraId="3265D8FC" w14:textId="414AA3A7" w:rsidR="003654E0" w:rsidRPr="00D3062E" w:rsidRDefault="003654E0" w:rsidP="00B13605">
      <w:pPr>
        <w:pStyle w:val="6"/>
      </w:pPr>
      <w:bookmarkStart w:id="2032" w:name="_Toc157434730"/>
      <w:bookmarkStart w:id="2033" w:name="_Toc157436445"/>
      <w:bookmarkStart w:id="2034" w:name="_Toc157440285"/>
      <w:bookmarkStart w:id="2035" w:name="_Toc160649957"/>
      <w:bookmarkStart w:id="2036" w:name="_Toc164928239"/>
      <w:bookmarkStart w:id="2037" w:name="_Toc85734333"/>
      <w:bookmarkStart w:id="2038" w:name="_Toc89431632"/>
      <w:bookmarkStart w:id="2039" w:name="_Toc97042444"/>
      <w:bookmarkStart w:id="2040" w:name="_Toc97045588"/>
      <w:bookmarkStart w:id="2041" w:name="_Toc97155333"/>
      <w:bookmarkStart w:id="2042" w:name="_Toc101521470"/>
      <w:bookmarkStart w:id="2043" w:name="_Toc120537580"/>
      <w:bookmarkStart w:id="2044" w:name="_Toc151743143"/>
      <w:bookmarkStart w:id="2045" w:name="_Toc151743608"/>
      <w:bookmarkEnd w:id="2023"/>
      <w:bookmarkEnd w:id="2024"/>
      <w:bookmarkEnd w:id="2025"/>
      <w:bookmarkEnd w:id="2026"/>
      <w:bookmarkEnd w:id="2027"/>
      <w:bookmarkEnd w:id="2028"/>
      <w:bookmarkEnd w:id="2029"/>
      <w:bookmarkEnd w:id="2030"/>
      <w:bookmarkEnd w:id="2031"/>
      <w:r w:rsidRPr="00D3062E">
        <w:t>6.4.3.2.3.1</w:t>
      </w:r>
      <w:r w:rsidRPr="00D3062E">
        <w:tab/>
        <w:t>POST</w:t>
      </w:r>
      <w:bookmarkEnd w:id="2032"/>
      <w:bookmarkEnd w:id="2033"/>
      <w:bookmarkEnd w:id="2034"/>
      <w:bookmarkEnd w:id="2035"/>
      <w:bookmarkEnd w:id="2036"/>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2046" w:name="_Toc157434731"/>
      <w:bookmarkStart w:id="2047" w:name="_Toc157436446"/>
      <w:bookmarkStart w:id="2048" w:name="_Toc157440286"/>
      <w:bookmarkStart w:id="2049" w:name="_Toc160649958"/>
      <w:bookmarkStart w:id="2050" w:name="_Toc164928240"/>
      <w:bookmarkStart w:id="2051" w:name="_Toc85734334"/>
      <w:bookmarkStart w:id="2052" w:name="_Toc89431633"/>
      <w:bookmarkStart w:id="2053" w:name="_Toc97042445"/>
      <w:bookmarkStart w:id="2054" w:name="_Toc97045589"/>
      <w:bookmarkStart w:id="2055" w:name="_Toc97155334"/>
      <w:bookmarkStart w:id="2056" w:name="_Toc101521471"/>
      <w:bookmarkStart w:id="2057" w:name="_Toc120537581"/>
      <w:bookmarkStart w:id="2058" w:name="_Toc151743144"/>
      <w:bookmarkStart w:id="2059" w:name="_Toc151743609"/>
      <w:bookmarkEnd w:id="2037"/>
      <w:bookmarkEnd w:id="2038"/>
      <w:bookmarkEnd w:id="2039"/>
      <w:bookmarkEnd w:id="2040"/>
      <w:bookmarkEnd w:id="2041"/>
      <w:bookmarkEnd w:id="2042"/>
      <w:bookmarkEnd w:id="2043"/>
      <w:bookmarkEnd w:id="2044"/>
      <w:bookmarkEnd w:id="2045"/>
      <w:r w:rsidRPr="00D3062E">
        <w:rPr>
          <w:lang w:eastAsia="zh-CN"/>
        </w:rPr>
        <w:t>6.4.3.2.4</w:t>
      </w:r>
      <w:r w:rsidRPr="00D3062E">
        <w:rPr>
          <w:lang w:eastAsia="zh-CN"/>
        </w:rPr>
        <w:tab/>
        <w:t>Resource Custom Operations</w:t>
      </w:r>
      <w:bookmarkEnd w:id="2046"/>
      <w:bookmarkEnd w:id="2047"/>
      <w:bookmarkEnd w:id="2048"/>
      <w:bookmarkEnd w:id="2049"/>
      <w:bookmarkEnd w:id="2050"/>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2060" w:name="_Toc157434732"/>
      <w:bookmarkStart w:id="2061" w:name="_Toc157436447"/>
      <w:bookmarkStart w:id="2062" w:name="_Toc157440287"/>
      <w:bookmarkStart w:id="2063" w:name="_Toc160649959"/>
      <w:bookmarkStart w:id="2064" w:name="_Toc164928241"/>
      <w:bookmarkStart w:id="2065" w:name="_Toc85734335"/>
      <w:bookmarkStart w:id="2066" w:name="_Toc89431634"/>
      <w:bookmarkStart w:id="2067" w:name="_Toc97042446"/>
      <w:bookmarkStart w:id="2068" w:name="_Toc97045590"/>
      <w:bookmarkStart w:id="2069" w:name="_Toc97155335"/>
      <w:bookmarkStart w:id="2070" w:name="_Toc101521472"/>
      <w:bookmarkStart w:id="2071" w:name="_Toc120537582"/>
      <w:bookmarkStart w:id="2072" w:name="_Toc151743145"/>
      <w:bookmarkStart w:id="2073" w:name="_Toc151743610"/>
      <w:bookmarkEnd w:id="2051"/>
      <w:bookmarkEnd w:id="2052"/>
      <w:bookmarkEnd w:id="2053"/>
      <w:bookmarkEnd w:id="2054"/>
      <w:bookmarkEnd w:id="2055"/>
      <w:bookmarkEnd w:id="2056"/>
      <w:bookmarkEnd w:id="2057"/>
      <w:bookmarkEnd w:id="2058"/>
      <w:bookmarkEnd w:id="2059"/>
      <w:r w:rsidRPr="00D3062E">
        <w:t>6.4.3.3</w:t>
      </w:r>
      <w:r w:rsidRPr="00D3062E">
        <w:tab/>
        <w:t>Resource: Individual Network Slice Optimization Subscription</w:t>
      </w:r>
      <w:bookmarkEnd w:id="2060"/>
      <w:bookmarkEnd w:id="2061"/>
      <w:bookmarkEnd w:id="2062"/>
      <w:bookmarkEnd w:id="2063"/>
      <w:bookmarkEnd w:id="2064"/>
    </w:p>
    <w:p w14:paraId="585AE27F" w14:textId="3761FB34" w:rsidR="003654E0" w:rsidRPr="00D3062E" w:rsidRDefault="003654E0" w:rsidP="003654E0">
      <w:pPr>
        <w:pStyle w:val="51"/>
        <w:rPr>
          <w:lang w:eastAsia="zh-CN"/>
        </w:rPr>
      </w:pPr>
      <w:bookmarkStart w:id="2074" w:name="_Toc157434733"/>
      <w:bookmarkStart w:id="2075" w:name="_Toc157436448"/>
      <w:bookmarkStart w:id="2076" w:name="_Toc157440288"/>
      <w:bookmarkStart w:id="2077" w:name="_Toc160649960"/>
      <w:bookmarkStart w:id="2078" w:name="_Toc164928242"/>
      <w:bookmarkStart w:id="2079" w:name="_Toc85734336"/>
      <w:bookmarkStart w:id="2080" w:name="_Toc89431635"/>
      <w:bookmarkStart w:id="2081" w:name="_Toc97042447"/>
      <w:bookmarkStart w:id="2082" w:name="_Toc97045591"/>
      <w:bookmarkStart w:id="2083" w:name="_Toc97155336"/>
      <w:bookmarkStart w:id="2084" w:name="_Toc101521473"/>
      <w:bookmarkStart w:id="2085" w:name="_Toc120537583"/>
      <w:bookmarkStart w:id="2086" w:name="_Toc151743146"/>
      <w:bookmarkStart w:id="2087" w:name="_Toc151743611"/>
      <w:bookmarkEnd w:id="2065"/>
      <w:bookmarkEnd w:id="2066"/>
      <w:bookmarkEnd w:id="2067"/>
      <w:bookmarkEnd w:id="2068"/>
      <w:bookmarkEnd w:id="2069"/>
      <w:bookmarkEnd w:id="2070"/>
      <w:bookmarkEnd w:id="2071"/>
      <w:bookmarkEnd w:id="2072"/>
      <w:bookmarkEnd w:id="2073"/>
      <w:r w:rsidRPr="00D3062E">
        <w:t>6.4.3.3</w:t>
      </w:r>
      <w:r w:rsidRPr="00D3062E">
        <w:rPr>
          <w:lang w:eastAsia="zh-CN"/>
        </w:rPr>
        <w:t>.1</w:t>
      </w:r>
      <w:r w:rsidRPr="00D3062E">
        <w:rPr>
          <w:lang w:eastAsia="zh-CN"/>
        </w:rPr>
        <w:tab/>
        <w:t>Description</w:t>
      </w:r>
      <w:bookmarkEnd w:id="2074"/>
      <w:bookmarkEnd w:id="2075"/>
      <w:bookmarkEnd w:id="2076"/>
      <w:bookmarkEnd w:id="2077"/>
      <w:bookmarkEnd w:id="2078"/>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2088" w:name="_Toc157434734"/>
      <w:bookmarkStart w:id="2089" w:name="_Toc157436449"/>
      <w:bookmarkStart w:id="2090" w:name="_Toc157440289"/>
      <w:bookmarkStart w:id="2091" w:name="_Toc160649961"/>
      <w:bookmarkStart w:id="2092" w:name="_Toc164928243"/>
      <w:bookmarkStart w:id="2093" w:name="_Toc85734337"/>
      <w:bookmarkStart w:id="2094" w:name="_Toc89431636"/>
      <w:bookmarkStart w:id="2095" w:name="_Toc97042448"/>
      <w:bookmarkStart w:id="2096" w:name="_Toc97045592"/>
      <w:bookmarkStart w:id="2097" w:name="_Toc97155337"/>
      <w:bookmarkStart w:id="2098" w:name="_Toc101521474"/>
      <w:bookmarkStart w:id="2099" w:name="_Toc120537584"/>
      <w:bookmarkStart w:id="2100" w:name="_Toc151743147"/>
      <w:bookmarkStart w:id="2101" w:name="_Toc151743612"/>
      <w:bookmarkEnd w:id="2079"/>
      <w:bookmarkEnd w:id="2080"/>
      <w:bookmarkEnd w:id="2081"/>
      <w:bookmarkEnd w:id="2082"/>
      <w:bookmarkEnd w:id="2083"/>
      <w:bookmarkEnd w:id="2084"/>
      <w:bookmarkEnd w:id="2085"/>
      <w:bookmarkEnd w:id="2086"/>
      <w:bookmarkEnd w:id="2087"/>
      <w:r w:rsidRPr="00D3062E">
        <w:t>6.4.3.3</w:t>
      </w:r>
      <w:r w:rsidRPr="00D3062E">
        <w:rPr>
          <w:lang w:eastAsia="zh-CN"/>
        </w:rPr>
        <w:t>.2</w:t>
      </w:r>
      <w:r w:rsidRPr="00D3062E">
        <w:rPr>
          <w:lang w:eastAsia="zh-CN"/>
        </w:rPr>
        <w:tab/>
        <w:t>Resource Definition</w:t>
      </w:r>
      <w:bookmarkEnd w:id="2088"/>
      <w:bookmarkEnd w:id="2089"/>
      <w:bookmarkEnd w:id="2090"/>
      <w:bookmarkEnd w:id="2091"/>
      <w:bookmarkEnd w:id="2092"/>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2102" w:name="_Toc157434735"/>
      <w:bookmarkStart w:id="2103" w:name="_Toc157436450"/>
      <w:bookmarkStart w:id="2104" w:name="_Toc157440290"/>
      <w:bookmarkStart w:id="2105" w:name="_Toc160649962"/>
      <w:bookmarkStart w:id="2106" w:name="_Toc164928244"/>
      <w:bookmarkStart w:id="2107" w:name="_Toc85734338"/>
      <w:bookmarkStart w:id="2108" w:name="_Toc89431637"/>
      <w:bookmarkStart w:id="2109" w:name="_Toc97042449"/>
      <w:bookmarkStart w:id="2110" w:name="_Toc97045593"/>
      <w:bookmarkStart w:id="2111" w:name="_Toc97155338"/>
      <w:bookmarkStart w:id="2112" w:name="_Toc101521475"/>
      <w:bookmarkStart w:id="2113" w:name="_Toc120537585"/>
      <w:bookmarkStart w:id="2114" w:name="_Toc151743148"/>
      <w:bookmarkStart w:id="2115" w:name="_Toc151743613"/>
      <w:bookmarkEnd w:id="2093"/>
      <w:bookmarkEnd w:id="2094"/>
      <w:bookmarkEnd w:id="2095"/>
      <w:bookmarkEnd w:id="2096"/>
      <w:bookmarkEnd w:id="2097"/>
      <w:bookmarkEnd w:id="2098"/>
      <w:bookmarkEnd w:id="2099"/>
      <w:bookmarkEnd w:id="2100"/>
      <w:bookmarkEnd w:id="2101"/>
      <w:r w:rsidRPr="00D3062E">
        <w:t>6.4.3.3</w:t>
      </w:r>
      <w:r w:rsidRPr="00D3062E">
        <w:rPr>
          <w:lang w:eastAsia="zh-CN"/>
        </w:rPr>
        <w:t>.3</w:t>
      </w:r>
      <w:r w:rsidRPr="00D3062E">
        <w:rPr>
          <w:lang w:eastAsia="zh-CN"/>
        </w:rPr>
        <w:tab/>
        <w:t>Resource Standard Methods</w:t>
      </w:r>
      <w:bookmarkEnd w:id="2102"/>
      <w:bookmarkEnd w:id="2103"/>
      <w:bookmarkEnd w:id="2104"/>
      <w:bookmarkEnd w:id="2105"/>
      <w:bookmarkEnd w:id="2106"/>
    </w:p>
    <w:p w14:paraId="14EE58B8" w14:textId="2D8BE7D3" w:rsidR="003654E0" w:rsidRPr="00D3062E" w:rsidRDefault="003654E0" w:rsidP="000B7712">
      <w:pPr>
        <w:pStyle w:val="6"/>
      </w:pPr>
      <w:bookmarkStart w:id="2116" w:name="_Toc157434736"/>
      <w:bookmarkStart w:id="2117" w:name="_Toc157436451"/>
      <w:bookmarkStart w:id="2118" w:name="_Toc157440291"/>
      <w:bookmarkStart w:id="2119" w:name="_Toc160649963"/>
      <w:bookmarkStart w:id="2120" w:name="_Toc164928245"/>
      <w:bookmarkStart w:id="2121" w:name="_Toc85734340"/>
      <w:bookmarkStart w:id="2122" w:name="_Toc89431639"/>
      <w:bookmarkStart w:id="2123" w:name="_Toc97042451"/>
      <w:bookmarkStart w:id="2124" w:name="_Toc97045595"/>
      <w:bookmarkStart w:id="2125" w:name="_Toc97155340"/>
      <w:bookmarkStart w:id="2126" w:name="_Toc101521477"/>
      <w:bookmarkStart w:id="2127" w:name="_Toc120537587"/>
      <w:bookmarkStart w:id="2128" w:name="_Toc151743149"/>
      <w:bookmarkStart w:id="2129" w:name="_Toc151743614"/>
      <w:bookmarkEnd w:id="2107"/>
      <w:bookmarkEnd w:id="2108"/>
      <w:bookmarkEnd w:id="2109"/>
      <w:bookmarkEnd w:id="2110"/>
      <w:bookmarkEnd w:id="2111"/>
      <w:bookmarkEnd w:id="2112"/>
      <w:bookmarkEnd w:id="2113"/>
      <w:bookmarkEnd w:id="2114"/>
      <w:bookmarkEnd w:id="2115"/>
      <w:r w:rsidRPr="00D3062E">
        <w:t>6.4.3.3.3.1</w:t>
      </w:r>
      <w:r w:rsidRPr="00D3062E">
        <w:tab/>
        <w:t>GET</w:t>
      </w:r>
      <w:bookmarkEnd w:id="2116"/>
      <w:bookmarkEnd w:id="2117"/>
      <w:bookmarkEnd w:id="2118"/>
      <w:bookmarkEnd w:id="2119"/>
      <w:bookmarkEnd w:id="212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FA1BF2F" w14:textId="2ADF1CA4" w:rsidR="003654E0" w:rsidRPr="00D3062E" w:rsidRDefault="003654E0" w:rsidP="003654E0">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D3062E"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D3062E" w:rsidRDefault="003654E0" w:rsidP="00A66268">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D3062E" w:rsidRDefault="003654E0" w:rsidP="00A66268">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D3062E" w:rsidRDefault="003654E0" w:rsidP="00A66268">
            <w:pPr>
              <w:pStyle w:val="TAH"/>
            </w:pPr>
            <w:r w:rsidRPr="00D3062E">
              <w:t>Response</w:t>
            </w:r>
          </w:p>
          <w:p w14:paraId="156A1DC9" w14:textId="77777777" w:rsidR="003654E0" w:rsidRPr="00D3062E" w:rsidRDefault="003654E0" w:rsidP="00A66268">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D3062E" w:rsidRDefault="003654E0" w:rsidP="00A66268">
            <w:pPr>
              <w:pStyle w:val="TAH"/>
            </w:pPr>
            <w:r w:rsidRPr="00D3062E">
              <w:t>Description</w:t>
            </w:r>
          </w:p>
        </w:tc>
      </w:tr>
      <w:tr w:rsidR="003654E0" w:rsidRPr="00D3062E"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D3062E" w:rsidRDefault="003654E0" w:rsidP="00A66268">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D3062E" w:rsidRDefault="003654E0" w:rsidP="00A66268">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D3062E" w:rsidRDefault="003654E0" w:rsidP="00A66268">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D3062E" w:rsidRDefault="003654E0" w:rsidP="00A66268">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3654E0" w:rsidRPr="00D3062E"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D3062E" w:rsidRDefault="003654E0" w:rsidP="00A66268">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78F6DD9" w14:textId="77777777" w:rsidR="003654E0" w:rsidRPr="00D3062E" w:rsidRDefault="003654E0" w:rsidP="00A66268">
            <w:pPr>
              <w:pStyle w:val="TAL"/>
            </w:pPr>
          </w:p>
          <w:p w14:paraId="0476078F" w14:textId="77777777" w:rsidR="003654E0" w:rsidRPr="00D3062E" w:rsidRDefault="003654E0" w:rsidP="00A66268">
            <w:pPr>
              <w:pStyle w:val="TAL"/>
            </w:pPr>
            <w:r w:rsidRPr="00D3062E">
              <w:t>Redirection handling is described in clause 5.2.10 of 3GPP TS 29.122 [2].</w:t>
            </w:r>
          </w:p>
        </w:tc>
      </w:tr>
      <w:tr w:rsidR="003654E0" w:rsidRPr="00D3062E"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D3062E" w:rsidRDefault="003654E0" w:rsidP="00A66268">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2A06C637" w14:textId="77777777" w:rsidR="003654E0" w:rsidRPr="00D3062E" w:rsidRDefault="003654E0" w:rsidP="00A66268">
            <w:pPr>
              <w:pStyle w:val="TAL"/>
            </w:pPr>
          </w:p>
          <w:p w14:paraId="60EEF4BC" w14:textId="77777777" w:rsidR="003654E0" w:rsidRPr="00D3062E" w:rsidRDefault="003654E0" w:rsidP="00A66268">
            <w:pPr>
              <w:pStyle w:val="TAL"/>
            </w:pPr>
            <w:r w:rsidRPr="00D3062E">
              <w:t>Redirection handling is described in clause 5.2.10 of 3GPP TS 29.122 [2].</w:t>
            </w:r>
          </w:p>
        </w:tc>
      </w:tr>
      <w:tr w:rsidR="003654E0" w:rsidRPr="00D3062E"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GET method listed in Table 5.2.6-1 of 3GPP TS 29.122 [2] shall also apply.</w:t>
            </w:r>
          </w:p>
        </w:tc>
      </w:tr>
    </w:tbl>
    <w:p w14:paraId="5ACFBD03" w14:textId="77777777" w:rsidR="003654E0" w:rsidRPr="00D3062E" w:rsidRDefault="003654E0" w:rsidP="003654E0"/>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2130" w:name="_Toc157434737"/>
      <w:bookmarkStart w:id="2131" w:name="_Toc157436452"/>
      <w:bookmarkStart w:id="2132" w:name="_Toc157440292"/>
      <w:bookmarkStart w:id="2133" w:name="_Toc160649964"/>
      <w:bookmarkStart w:id="2134" w:name="_Toc164928246"/>
      <w:bookmarkStart w:id="2135" w:name="_Toc148176962"/>
      <w:bookmarkStart w:id="2136" w:name="_Toc148359012"/>
      <w:bookmarkStart w:id="2137" w:name="_Toc151743150"/>
      <w:bookmarkStart w:id="2138" w:name="_Toc151743615"/>
      <w:bookmarkEnd w:id="2121"/>
      <w:bookmarkEnd w:id="2122"/>
      <w:bookmarkEnd w:id="2123"/>
      <w:bookmarkEnd w:id="2124"/>
      <w:bookmarkEnd w:id="2125"/>
      <w:bookmarkEnd w:id="2126"/>
      <w:bookmarkEnd w:id="2127"/>
      <w:bookmarkEnd w:id="2128"/>
      <w:bookmarkEnd w:id="2129"/>
      <w:r w:rsidRPr="00D3062E">
        <w:t>6.4.3.3.3.2</w:t>
      </w:r>
      <w:r w:rsidRPr="00D3062E">
        <w:tab/>
        <w:t>PUT</w:t>
      </w:r>
      <w:bookmarkEnd w:id="2130"/>
      <w:bookmarkEnd w:id="2131"/>
      <w:bookmarkEnd w:id="2132"/>
      <w:bookmarkEnd w:id="2133"/>
      <w:bookmarkEnd w:id="2134"/>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4B7D4521" w14:textId="15FDE3F5" w:rsidR="003654E0" w:rsidRPr="00D3062E" w:rsidRDefault="003654E0" w:rsidP="003654E0">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D3062E"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D3062E" w:rsidRDefault="003654E0"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D3062E" w:rsidRDefault="003654E0"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D3062E" w:rsidRDefault="003654E0"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D3062E" w:rsidRDefault="003654E0" w:rsidP="00A66268">
            <w:pPr>
              <w:pStyle w:val="TAH"/>
            </w:pPr>
            <w:r w:rsidRPr="00D3062E">
              <w:t>Response</w:t>
            </w:r>
          </w:p>
          <w:p w14:paraId="62EFA239" w14:textId="77777777" w:rsidR="003654E0" w:rsidRPr="00D3062E" w:rsidRDefault="003654E0"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D3062E" w:rsidRDefault="003654E0" w:rsidP="00A66268">
            <w:pPr>
              <w:pStyle w:val="TAH"/>
            </w:pPr>
            <w:r w:rsidRPr="00D3062E">
              <w:t>Description</w:t>
            </w:r>
          </w:p>
        </w:tc>
      </w:tr>
      <w:tr w:rsidR="003654E0" w:rsidRPr="00D3062E"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D3062E" w:rsidRDefault="003654E0" w:rsidP="00A66268">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D3062E" w:rsidRDefault="003654E0"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D3062E" w:rsidRDefault="003654E0"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D3062E" w:rsidRDefault="003654E0"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D3062E" w:rsidRDefault="003654E0" w:rsidP="00A66268">
            <w:pPr>
              <w:pStyle w:val="TAL"/>
            </w:pPr>
            <w:r w:rsidRPr="00D3062E">
              <w:t>Successful case. The "Individual Network Slice Optimization Subscription" resource is successfully updated and a representation of the updated resource shall be returned in the response body.</w:t>
            </w:r>
          </w:p>
        </w:tc>
      </w:tr>
      <w:tr w:rsidR="003654E0" w:rsidRPr="00D3062E"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D3062E" w:rsidRDefault="003654E0"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D3062E" w:rsidRDefault="003654E0" w:rsidP="00A66268">
            <w:pPr>
              <w:pStyle w:val="TAL"/>
            </w:pPr>
            <w:r w:rsidRPr="00D3062E">
              <w:t>Successful case. The "Individual Network Slice Optimization Subscription" resource is successfully updated and no content is returned in the response body.</w:t>
            </w:r>
          </w:p>
        </w:tc>
      </w:tr>
      <w:tr w:rsidR="003654E0" w:rsidRPr="00D3062E"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D3062E" w:rsidRDefault="003654E0"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C10F9B5" w14:textId="77777777" w:rsidR="003654E0" w:rsidRPr="00D3062E" w:rsidRDefault="003654E0" w:rsidP="00A66268">
            <w:pPr>
              <w:pStyle w:val="TAL"/>
            </w:pPr>
          </w:p>
          <w:p w14:paraId="62488405" w14:textId="77777777" w:rsidR="003654E0" w:rsidRPr="00D3062E" w:rsidRDefault="003654E0" w:rsidP="00A66268">
            <w:pPr>
              <w:pStyle w:val="TAL"/>
            </w:pPr>
            <w:r w:rsidRPr="00D3062E">
              <w:t>Redirection handling is described in clause 5.2.10 of 3GPP TS 29.122 [2].</w:t>
            </w:r>
          </w:p>
        </w:tc>
      </w:tr>
      <w:tr w:rsidR="003654E0" w:rsidRPr="00D3062E"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D3062E" w:rsidRDefault="003654E0"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3E9A1809" w14:textId="77777777" w:rsidR="003654E0" w:rsidRPr="00D3062E" w:rsidRDefault="003654E0" w:rsidP="00A66268">
            <w:pPr>
              <w:pStyle w:val="TAL"/>
            </w:pPr>
          </w:p>
          <w:p w14:paraId="3898F932" w14:textId="77777777" w:rsidR="003654E0" w:rsidRPr="00D3062E" w:rsidRDefault="003654E0" w:rsidP="00A66268">
            <w:pPr>
              <w:pStyle w:val="TAL"/>
            </w:pPr>
            <w:r w:rsidRPr="00D3062E">
              <w:t>Redirection handling is described in clause 5.2.10 of 3GPP TS 29.122 [2].</w:t>
            </w:r>
          </w:p>
        </w:tc>
      </w:tr>
      <w:tr w:rsidR="003654E0" w:rsidRPr="00D3062E"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PUT method listed in Table 5.2.6-1 of 3GPP TS 29.122 [2] shall also apply.</w:t>
            </w:r>
          </w:p>
        </w:tc>
      </w:tr>
    </w:tbl>
    <w:p w14:paraId="4B62ADEE" w14:textId="77777777" w:rsidR="003654E0" w:rsidRPr="00D3062E" w:rsidRDefault="003654E0" w:rsidP="003654E0"/>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2139" w:name="_Toc157434738"/>
      <w:bookmarkStart w:id="2140" w:name="_Toc157436453"/>
      <w:bookmarkStart w:id="2141" w:name="_Toc157440293"/>
      <w:bookmarkStart w:id="2142" w:name="_Toc160649965"/>
      <w:bookmarkStart w:id="2143" w:name="_Toc164928247"/>
      <w:r w:rsidRPr="00D3062E">
        <w:t>6.4.3.3.3.3</w:t>
      </w:r>
      <w:r w:rsidRPr="00D3062E">
        <w:tab/>
        <w:t>PATCH</w:t>
      </w:r>
      <w:bookmarkEnd w:id="2139"/>
      <w:bookmarkEnd w:id="2140"/>
      <w:bookmarkEnd w:id="2141"/>
      <w:bookmarkEnd w:id="2142"/>
      <w:bookmarkEnd w:id="2143"/>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2144" w:name="_Toc157434739"/>
      <w:bookmarkStart w:id="2145" w:name="_Toc157436454"/>
      <w:bookmarkStart w:id="2146" w:name="_Toc157440294"/>
      <w:bookmarkStart w:id="2147" w:name="_Toc160649966"/>
      <w:bookmarkStart w:id="2148" w:name="_Toc164928248"/>
      <w:bookmarkStart w:id="2149" w:name="_Toc85734342"/>
      <w:bookmarkStart w:id="2150" w:name="_Toc89431641"/>
      <w:bookmarkStart w:id="2151" w:name="_Toc97042453"/>
      <w:bookmarkStart w:id="2152" w:name="_Toc97045597"/>
      <w:bookmarkStart w:id="2153" w:name="_Toc97155342"/>
      <w:bookmarkStart w:id="2154" w:name="_Toc101521479"/>
      <w:bookmarkStart w:id="2155" w:name="_Toc120537589"/>
      <w:bookmarkStart w:id="2156" w:name="_Toc151743151"/>
      <w:bookmarkStart w:id="2157" w:name="_Toc151743616"/>
      <w:bookmarkEnd w:id="2135"/>
      <w:bookmarkEnd w:id="2136"/>
      <w:bookmarkEnd w:id="2137"/>
      <w:bookmarkEnd w:id="2138"/>
      <w:r w:rsidRPr="00D3062E">
        <w:t>6.4.3.3.3.4</w:t>
      </w:r>
      <w:r w:rsidRPr="00D3062E">
        <w:tab/>
        <w:t>DELETE</w:t>
      </w:r>
      <w:bookmarkEnd w:id="2144"/>
      <w:bookmarkEnd w:id="2145"/>
      <w:bookmarkEnd w:id="2146"/>
      <w:bookmarkEnd w:id="2147"/>
      <w:bookmarkEnd w:id="2148"/>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2158" w:name="_Toc157434740"/>
      <w:bookmarkStart w:id="2159" w:name="_Toc157436455"/>
      <w:bookmarkStart w:id="2160" w:name="_Toc157440295"/>
      <w:bookmarkStart w:id="2161" w:name="_Toc160649967"/>
      <w:bookmarkStart w:id="2162" w:name="_Toc164928249"/>
      <w:bookmarkStart w:id="2163" w:name="_Toc85734343"/>
      <w:bookmarkStart w:id="2164" w:name="_Toc89431642"/>
      <w:bookmarkStart w:id="2165" w:name="_Toc97042454"/>
      <w:bookmarkStart w:id="2166" w:name="_Toc97045598"/>
      <w:bookmarkStart w:id="2167" w:name="_Toc97155343"/>
      <w:bookmarkStart w:id="2168" w:name="_Toc101521480"/>
      <w:bookmarkStart w:id="2169" w:name="_Toc120537590"/>
      <w:bookmarkStart w:id="2170" w:name="_Toc151743152"/>
      <w:bookmarkStart w:id="2171" w:name="_Toc151743617"/>
      <w:bookmarkEnd w:id="2149"/>
      <w:bookmarkEnd w:id="2150"/>
      <w:bookmarkEnd w:id="2151"/>
      <w:bookmarkEnd w:id="2152"/>
      <w:bookmarkEnd w:id="2153"/>
      <w:bookmarkEnd w:id="2154"/>
      <w:bookmarkEnd w:id="2155"/>
      <w:bookmarkEnd w:id="2156"/>
      <w:bookmarkEnd w:id="2157"/>
      <w:r w:rsidRPr="00D3062E">
        <w:t>6.4.3.3</w:t>
      </w:r>
      <w:r w:rsidRPr="00D3062E">
        <w:rPr>
          <w:lang w:eastAsia="zh-CN"/>
        </w:rPr>
        <w:t>.4</w:t>
      </w:r>
      <w:r w:rsidRPr="00D3062E">
        <w:rPr>
          <w:lang w:eastAsia="zh-CN"/>
        </w:rPr>
        <w:tab/>
        <w:t>Resource Custom Operations</w:t>
      </w:r>
      <w:bookmarkEnd w:id="2158"/>
      <w:bookmarkEnd w:id="2159"/>
      <w:bookmarkEnd w:id="2160"/>
      <w:bookmarkEnd w:id="2161"/>
      <w:bookmarkEnd w:id="2162"/>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2172" w:name="_Toc157434741"/>
      <w:bookmarkStart w:id="2173" w:name="_Toc157436456"/>
      <w:bookmarkStart w:id="2174" w:name="_Toc157440296"/>
      <w:bookmarkStart w:id="2175" w:name="_Toc160649968"/>
      <w:bookmarkStart w:id="2176" w:name="_Toc164928250"/>
      <w:bookmarkStart w:id="2177" w:name="_Toc148176971"/>
      <w:bookmarkStart w:id="2178" w:name="_Toc148359021"/>
      <w:bookmarkStart w:id="2179" w:name="_Toc151743153"/>
      <w:bookmarkStart w:id="2180" w:name="_Toc151743618"/>
      <w:bookmarkEnd w:id="2163"/>
      <w:bookmarkEnd w:id="2164"/>
      <w:bookmarkEnd w:id="2165"/>
      <w:bookmarkEnd w:id="2166"/>
      <w:bookmarkEnd w:id="2167"/>
      <w:bookmarkEnd w:id="2168"/>
      <w:bookmarkEnd w:id="2169"/>
      <w:bookmarkEnd w:id="2170"/>
      <w:bookmarkEnd w:id="2171"/>
      <w:r w:rsidRPr="00D3062E">
        <w:t>6.4.4</w:t>
      </w:r>
      <w:r w:rsidRPr="00D3062E">
        <w:tab/>
        <w:t>Custom Operations without associated resources</w:t>
      </w:r>
      <w:bookmarkEnd w:id="2172"/>
      <w:bookmarkEnd w:id="2173"/>
      <w:bookmarkEnd w:id="2174"/>
      <w:bookmarkEnd w:id="2175"/>
      <w:bookmarkEnd w:id="2176"/>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2181" w:name="_Toc157434742"/>
      <w:bookmarkStart w:id="2182" w:name="_Toc157436457"/>
      <w:bookmarkStart w:id="2183" w:name="_Toc157440297"/>
      <w:bookmarkStart w:id="2184" w:name="_Toc160649969"/>
      <w:bookmarkStart w:id="2185" w:name="_Toc164928251"/>
      <w:bookmarkStart w:id="2186" w:name="_Toc96843433"/>
      <w:bookmarkStart w:id="2187" w:name="_Toc96844408"/>
      <w:bookmarkStart w:id="2188" w:name="_Toc100739981"/>
      <w:bookmarkStart w:id="2189" w:name="_Toc129252554"/>
      <w:bookmarkStart w:id="2190" w:name="_Toc144024259"/>
      <w:bookmarkStart w:id="2191" w:name="_Toc148176972"/>
      <w:bookmarkStart w:id="2192" w:name="_Toc148359022"/>
      <w:bookmarkStart w:id="2193" w:name="_Toc151743154"/>
      <w:bookmarkStart w:id="2194" w:name="_Toc151743619"/>
      <w:bookmarkEnd w:id="2177"/>
      <w:bookmarkEnd w:id="2178"/>
      <w:bookmarkEnd w:id="2179"/>
      <w:bookmarkEnd w:id="2180"/>
      <w:r w:rsidRPr="00D3062E">
        <w:t>6.4.5</w:t>
      </w:r>
      <w:r w:rsidRPr="00D3062E">
        <w:tab/>
        <w:t>Notifications</w:t>
      </w:r>
      <w:bookmarkEnd w:id="2181"/>
      <w:bookmarkEnd w:id="2182"/>
      <w:bookmarkEnd w:id="2183"/>
      <w:bookmarkEnd w:id="2184"/>
      <w:bookmarkEnd w:id="2185"/>
    </w:p>
    <w:p w14:paraId="5AA1DB94" w14:textId="37087C29" w:rsidR="003654E0" w:rsidRPr="00D3062E" w:rsidRDefault="003654E0" w:rsidP="003654E0">
      <w:pPr>
        <w:pStyle w:val="41"/>
      </w:pPr>
      <w:bookmarkStart w:id="2195" w:name="_Toc157434743"/>
      <w:bookmarkStart w:id="2196" w:name="_Toc157436458"/>
      <w:bookmarkStart w:id="2197" w:name="_Toc157440298"/>
      <w:bookmarkStart w:id="2198" w:name="_Toc160649970"/>
      <w:bookmarkStart w:id="2199" w:name="_Toc164928252"/>
      <w:bookmarkStart w:id="2200" w:name="_Toc96843434"/>
      <w:bookmarkStart w:id="2201" w:name="_Toc96844409"/>
      <w:bookmarkStart w:id="2202" w:name="_Toc100739982"/>
      <w:bookmarkStart w:id="2203" w:name="_Toc129252555"/>
      <w:bookmarkStart w:id="2204" w:name="_Toc144024260"/>
      <w:bookmarkStart w:id="2205" w:name="_Toc148176973"/>
      <w:bookmarkStart w:id="2206" w:name="_Toc148359023"/>
      <w:bookmarkStart w:id="2207" w:name="_Toc151743155"/>
      <w:bookmarkStart w:id="2208" w:name="_Toc151743620"/>
      <w:bookmarkEnd w:id="2186"/>
      <w:bookmarkEnd w:id="2187"/>
      <w:bookmarkEnd w:id="2188"/>
      <w:bookmarkEnd w:id="2189"/>
      <w:bookmarkEnd w:id="2190"/>
      <w:bookmarkEnd w:id="2191"/>
      <w:bookmarkEnd w:id="2192"/>
      <w:bookmarkEnd w:id="2193"/>
      <w:bookmarkEnd w:id="2194"/>
      <w:r w:rsidRPr="00D3062E">
        <w:t>6.4.5.1</w:t>
      </w:r>
      <w:r w:rsidRPr="00D3062E">
        <w:tab/>
        <w:t>General</w:t>
      </w:r>
      <w:bookmarkEnd w:id="2195"/>
      <w:bookmarkEnd w:id="2196"/>
      <w:bookmarkEnd w:id="2197"/>
      <w:bookmarkEnd w:id="2198"/>
      <w:bookmarkEnd w:id="2199"/>
    </w:p>
    <w:p w14:paraId="6B06A12E" w14:textId="77777777" w:rsidR="00B110B4" w:rsidRPr="00FC29E8" w:rsidRDefault="00B110B4" w:rsidP="00B110B4">
      <w:pPr>
        <w:rPr>
          <w:noProof/>
        </w:rPr>
      </w:pPr>
      <w:bookmarkStart w:id="2209" w:name="_Toc157434744"/>
      <w:bookmarkStart w:id="2210" w:name="_Toc157436459"/>
      <w:bookmarkStart w:id="2211" w:name="_Toc157440299"/>
      <w:bookmarkStart w:id="2212" w:name="_Toc160649971"/>
      <w:bookmarkStart w:id="2213" w:name="_Toc96843435"/>
      <w:bookmarkStart w:id="2214" w:name="_Toc96844410"/>
      <w:bookmarkStart w:id="2215" w:name="_Toc100739983"/>
      <w:bookmarkStart w:id="2216" w:name="_Toc129252556"/>
      <w:bookmarkStart w:id="2217" w:name="_Toc144024261"/>
      <w:bookmarkStart w:id="2218" w:name="_Toc148176974"/>
      <w:bookmarkStart w:id="2219" w:name="_Toc148359024"/>
      <w:bookmarkStart w:id="2220" w:name="_Toc151743156"/>
      <w:bookmarkStart w:id="2221" w:name="_Toc151743621"/>
      <w:bookmarkEnd w:id="2200"/>
      <w:bookmarkEnd w:id="2201"/>
      <w:bookmarkEnd w:id="2202"/>
      <w:bookmarkEnd w:id="2203"/>
      <w:bookmarkEnd w:id="2204"/>
      <w:bookmarkEnd w:id="2205"/>
      <w:bookmarkEnd w:id="2206"/>
      <w:bookmarkEnd w:id="2207"/>
      <w:bookmarkEnd w:id="2208"/>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2222" w:name="_Toc16492825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2209"/>
      <w:bookmarkEnd w:id="2210"/>
      <w:bookmarkEnd w:id="2211"/>
      <w:bookmarkEnd w:id="2212"/>
      <w:bookmarkEnd w:id="2222"/>
    </w:p>
    <w:p w14:paraId="6C7293D2" w14:textId="134A9555" w:rsidR="003654E0" w:rsidRPr="00D3062E" w:rsidRDefault="003654E0" w:rsidP="003654E0">
      <w:pPr>
        <w:pStyle w:val="51"/>
        <w:rPr>
          <w:noProof/>
          <w:lang w:val="en-US"/>
        </w:rPr>
      </w:pPr>
      <w:bookmarkStart w:id="2223" w:name="_Toc157434745"/>
      <w:bookmarkStart w:id="2224" w:name="_Toc157436460"/>
      <w:bookmarkStart w:id="2225" w:name="_Toc157440300"/>
      <w:bookmarkStart w:id="2226" w:name="_Toc160649972"/>
      <w:bookmarkStart w:id="2227" w:name="_Toc164928254"/>
      <w:bookmarkStart w:id="2228" w:name="_Toc96843436"/>
      <w:bookmarkStart w:id="2229" w:name="_Toc96844411"/>
      <w:bookmarkStart w:id="2230" w:name="_Toc100739984"/>
      <w:bookmarkStart w:id="2231" w:name="_Toc129252557"/>
      <w:bookmarkStart w:id="2232" w:name="_Toc144024262"/>
      <w:bookmarkStart w:id="2233" w:name="_Toc148176975"/>
      <w:bookmarkStart w:id="2234" w:name="_Toc148359025"/>
      <w:bookmarkStart w:id="2235" w:name="_Toc151743157"/>
      <w:bookmarkStart w:id="2236" w:name="_Toc151743622"/>
      <w:bookmarkEnd w:id="2213"/>
      <w:bookmarkEnd w:id="2214"/>
      <w:bookmarkEnd w:id="2215"/>
      <w:bookmarkEnd w:id="2216"/>
      <w:bookmarkEnd w:id="2217"/>
      <w:bookmarkEnd w:id="2218"/>
      <w:bookmarkEnd w:id="2219"/>
      <w:bookmarkEnd w:id="2220"/>
      <w:bookmarkEnd w:id="2221"/>
      <w:r w:rsidRPr="00D3062E">
        <w:t>6.4</w:t>
      </w:r>
      <w:r w:rsidRPr="00D3062E">
        <w:rPr>
          <w:lang w:val="en-US"/>
        </w:rPr>
        <w:t>.5.2</w:t>
      </w:r>
      <w:r w:rsidRPr="00D3062E">
        <w:rPr>
          <w:noProof/>
          <w:lang w:val="en-US"/>
        </w:rPr>
        <w:t>.1</w:t>
      </w:r>
      <w:r w:rsidRPr="00D3062E">
        <w:rPr>
          <w:noProof/>
          <w:lang w:val="en-US"/>
        </w:rPr>
        <w:tab/>
        <w:t>Description</w:t>
      </w:r>
      <w:bookmarkEnd w:id="2223"/>
      <w:bookmarkEnd w:id="2224"/>
      <w:bookmarkEnd w:id="2225"/>
      <w:bookmarkEnd w:id="2226"/>
      <w:bookmarkEnd w:id="2227"/>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2237" w:name="_Toc157434746"/>
      <w:bookmarkStart w:id="2238" w:name="_Toc157436461"/>
      <w:bookmarkStart w:id="2239" w:name="_Toc157440301"/>
      <w:bookmarkStart w:id="2240" w:name="_Toc160649973"/>
      <w:bookmarkStart w:id="2241" w:name="_Toc164928255"/>
      <w:bookmarkStart w:id="2242" w:name="_Toc96843437"/>
      <w:bookmarkStart w:id="2243" w:name="_Toc96844412"/>
      <w:bookmarkStart w:id="2244" w:name="_Toc100739985"/>
      <w:bookmarkStart w:id="2245" w:name="_Toc129252558"/>
      <w:bookmarkStart w:id="2246" w:name="_Toc144024263"/>
      <w:bookmarkStart w:id="2247" w:name="_Toc148176976"/>
      <w:bookmarkStart w:id="2248" w:name="_Toc148359026"/>
      <w:bookmarkStart w:id="2249" w:name="_Toc151743158"/>
      <w:bookmarkStart w:id="2250" w:name="_Toc151743623"/>
      <w:bookmarkEnd w:id="2228"/>
      <w:bookmarkEnd w:id="2229"/>
      <w:bookmarkEnd w:id="2230"/>
      <w:bookmarkEnd w:id="2231"/>
      <w:bookmarkEnd w:id="2232"/>
      <w:bookmarkEnd w:id="2233"/>
      <w:bookmarkEnd w:id="2234"/>
      <w:bookmarkEnd w:id="2235"/>
      <w:bookmarkEnd w:id="2236"/>
      <w:r w:rsidRPr="00D3062E">
        <w:t>6.4.5.2</w:t>
      </w:r>
      <w:r w:rsidRPr="00D3062E">
        <w:rPr>
          <w:noProof/>
        </w:rPr>
        <w:t>.2</w:t>
      </w:r>
      <w:r w:rsidRPr="00D3062E">
        <w:rPr>
          <w:noProof/>
        </w:rPr>
        <w:tab/>
        <w:t>Target URI</w:t>
      </w:r>
      <w:bookmarkEnd w:id="2237"/>
      <w:bookmarkEnd w:id="2238"/>
      <w:bookmarkEnd w:id="2239"/>
      <w:bookmarkEnd w:id="2240"/>
      <w:bookmarkEnd w:id="2241"/>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2251" w:name="_Toc157434747"/>
      <w:bookmarkStart w:id="2252" w:name="_Toc157436462"/>
      <w:bookmarkStart w:id="2253" w:name="_Toc157440302"/>
      <w:bookmarkStart w:id="2254" w:name="_Toc160649974"/>
      <w:bookmarkStart w:id="2255" w:name="_Toc164928256"/>
      <w:bookmarkStart w:id="2256" w:name="_Toc96843438"/>
      <w:bookmarkStart w:id="2257" w:name="_Toc96844413"/>
      <w:bookmarkStart w:id="2258" w:name="_Toc100739986"/>
      <w:bookmarkStart w:id="2259" w:name="_Toc129252559"/>
      <w:bookmarkStart w:id="2260" w:name="_Toc144024264"/>
      <w:bookmarkStart w:id="2261" w:name="_Toc148176977"/>
      <w:bookmarkStart w:id="2262" w:name="_Toc148359027"/>
      <w:bookmarkStart w:id="2263" w:name="_Toc151743159"/>
      <w:bookmarkStart w:id="2264" w:name="_Toc151743624"/>
      <w:bookmarkEnd w:id="2242"/>
      <w:bookmarkEnd w:id="2243"/>
      <w:bookmarkEnd w:id="2244"/>
      <w:bookmarkEnd w:id="2245"/>
      <w:bookmarkEnd w:id="2246"/>
      <w:bookmarkEnd w:id="2247"/>
      <w:bookmarkEnd w:id="2248"/>
      <w:bookmarkEnd w:id="2249"/>
      <w:bookmarkEnd w:id="2250"/>
      <w:r w:rsidRPr="00D3062E">
        <w:t>6.4.5.2</w:t>
      </w:r>
      <w:r w:rsidRPr="00D3062E">
        <w:rPr>
          <w:noProof/>
        </w:rPr>
        <w:t>.3</w:t>
      </w:r>
      <w:r w:rsidRPr="00D3062E">
        <w:rPr>
          <w:noProof/>
        </w:rPr>
        <w:tab/>
        <w:t>Standard Methods</w:t>
      </w:r>
      <w:bookmarkEnd w:id="2251"/>
      <w:bookmarkEnd w:id="2252"/>
      <w:bookmarkEnd w:id="2253"/>
      <w:bookmarkEnd w:id="2254"/>
      <w:bookmarkEnd w:id="2255"/>
    </w:p>
    <w:p w14:paraId="47A1782C" w14:textId="734E189D" w:rsidR="003654E0" w:rsidRPr="00D3062E" w:rsidRDefault="003654E0" w:rsidP="000B7712">
      <w:pPr>
        <w:pStyle w:val="6"/>
      </w:pPr>
      <w:bookmarkStart w:id="2265" w:name="_Toc157434748"/>
      <w:bookmarkStart w:id="2266" w:name="_Toc157436463"/>
      <w:bookmarkStart w:id="2267" w:name="_Toc157440303"/>
      <w:bookmarkStart w:id="2268" w:name="_Toc160649975"/>
      <w:bookmarkStart w:id="2269" w:name="_Toc164928257"/>
      <w:bookmarkStart w:id="2270" w:name="_Toc85734349"/>
      <w:bookmarkStart w:id="2271" w:name="_Toc89431648"/>
      <w:bookmarkStart w:id="2272" w:name="_Toc97042460"/>
      <w:bookmarkStart w:id="2273" w:name="_Toc97045604"/>
      <w:bookmarkStart w:id="2274" w:name="_Toc97155349"/>
      <w:bookmarkStart w:id="2275" w:name="_Toc101521486"/>
      <w:bookmarkStart w:id="2276" w:name="_Toc120537598"/>
      <w:bookmarkStart w:id="2277" w:name="_Toc151743160"/>
      <w:bookmarkStart w:id="2278" w:name="_Toc151743625"/>
      <w:bookmarkEnd w:id="2256"/>
      <w:bookmarkEnd w:id="2257"/>
      <w:bookmarkEnd w:id="2258"/>
      <w:bookmarkEnd w:id="2259"/>
      <w:bookmarkEnd w:id="2260"/>
      <w:bookmarkEnd w:id="2261"/>
      <w:bookmarkEnd w:id="2262"/>
      <w:bookmarkEnd w:id="2263"/>
      <w:bookmarkEnd w:id="2264"/>
      <w:r w:rsidRPr="00D3062E">
        <w:t>6.4.5.2.3.1</w:t>
      </w:r>
      <w:r w:rsidRPr="00D3062E">
        <w:tab/>
        <w:t>POST</w:t>
      </w:r>
      <w:bookmarkEnd w:id="2265"/>
      <w:bookmarkEnd w:id="2266"/>
      <w:bookmarkEnd w:id="2267"/>
      <w:bookmarkEnd w:id="2268"/>
      <w:bookmarkEnd w:id="2269"/>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2279" w:name="_Toc157434749"/>
      <w:bookmarkStart w:id="2280" w:name="_Toc157436464"/>
      <w:bookmarkStart w:id="2281" w:name="_Toc157440304"/>
      <w:bookmarkStart w:id="2282" w:name="_Toc160649976"/>
      <w:bookmarkStart w:id="2283" w:name="_Toc164928258"/>
      <w:bookmarkStart w:id="2284" w:name="_Toc85734350"/>
      <w:bookmarkStart w:id="2285" w:name="_Toc89431649"/>
      <w:bookmarkStart w:id="2286" w:name="_Toc97042461"/>
      <w:bookmarkStart w:id="2287" w:name="_Toc97045605"/>
      <w:bookmarkStart w:id="2288" w:name="_Toc97155350"/>
      <w:bookmarkStart w:id="2289" w:name="_Toc101521487"/>
      <w:bookmarkStart w:id="2290" w:name="_Toc120537599"/>
      <w:bookmarkStart w:id="2291" w:name="_Toc151743161"/>
      <w:bookmarkStart w:id="2292" w:name="_Toc151743626"/>
      <w:bookmarkEnd w:id="2270"/>
      <w:bookmarkEnd w:id="2271"/>
      <w:bookmarkEnd w:id="2272"/>
      <w:bookmarkEnd w:id="2273"/>
      <w:bookmarkEnd w:id="2274"/>
      <w:bookmarkEnd w:id="2275"/>
      <w:bookmarkEnd w:id="2276"/>
      <w:bookmarkEnd w:id="2277"/>
      <w:bookmarkEnd w:id="2278"/>
      <w:r w:rsidRPr="00D3062E">
        <w:t>6.4.6</w:t>
      </w:r>
      <w:r w:rsidRPr="00D3062E">
        <w:tab/>
        <w:t>Data Model</w:t>
      </w:r>
      <w:bookmarkEnd w:id="2279"/>
      <w:bookmarkEnd w:id="2280"/>
      <w:bookmarkEnd w:id="2281"/>
      <w:bookmarkEnd w:id="2282"/>
      <w:bookmarkEnd w:id="2283"/>
    </w:p>
    <w:p w14:paraId="59999A0A" w14:textId="2636DD39" w:rsidR="003654E0" w:rsidRPr="00D3062E" w:rsidRDefault="003654E0" w:rsidP="003654E0">
      <w:pPr>
        <w:pStyle w:val="41"/>
        <w:rPr>
          <w:lang w:eastAsia="zh-CN"/>
        </w:rPr>
      </w:pPr>
      <w:bookmarkStart w:id="2293" w:name="_Toc157434750"/>
      <w:bookmarkStart w:id="2294" w:name="_Toc157436465"/>
      <w:bookmarkStart w:id="2295" w:name="_Toc157440305"/>
      <w:bookmarkStart w:id="2296" w:name="_Toc160649977"/>
      <w:bookmarkStart w:id="2297" w:name="_Toc164928259"/>
      <w:bookmarkStart w:id="2298" w:name="_Toc85734351"/>
      <w:bookmarkStart w:id="2299" w:name="_Toc89431650"/>
      <w:bookmarkStart w:id="2300" w:name="_Toc97042462"/>
      <w:bookmarkStart w:id="2301" w:name="_Toc97045606"/>
      <w:bookmarkStart w:id="2302" w:name="_Toc97155351"/>
      <w:bookmarkStart w:id="2303" w:name="_Toc101521488"/>
      <w:bookmarkStart w:id="2304" w:name="_Toc120537600"/>
      <w:bookmarkStart w:id="2305" w:name="_Toc151743162"/>
      <w:bookmarkStart w:id="2306" w:name="_Toc151743627"/>
      <w:bookmarkEnd w:id="2284"/>
      <w:bookmarkEnd w:id="2285"/>
      <w:bookmarkEnd w:id="2286"/>
      <w:bookmarkEnd w:id="2287"/>
      <w:bookmarkEnd w:id="2288"/>
      <w:bookmarkEnd w:id="2289"/>
      <w:bookmarkEnd w:id="2290"/>
      <w:bookmarkEnd w:id="2291"/>
      <w:bookmarkEnd w:id="2292"/>
      <w:r w:rsidRPr="00D3062E">
        <w:t>6.4.6</w:t>
      </w:r>
      <w:r w:rsidRPr="00D3062E">
        <w:rPr>
          <w:lang w:eastAsia="zh-CN"/>
        </w:rPr>
        <w:t>.1</w:t>
      </w:r>
      <w:r w:rsidRPr="00D3062E">
        <w:rPr>
          <w:lang w:eastAsia="zh-CN"/>
        </w:rPr>
        <w:tab/>
        <w:t>General</w:t>
      </w:r>
      <w:bookmarkEnd w:id="2293"/>
      <w:bookmarkEnd w:id="2294"/>
      <w:bookmarkEnd w:id="2295"/>
      <w:bookmarkEnd w:id="2296"/>
      <w:bookmarkEnd w:id="2297"/>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2307" w:name="_Toc157434751"/>
      <w:bookmarkStart w:id="2308" w:name="_Toc157436466"/>
      <w:bookmarkStart w:id="2309" w:name="_Toc157440306"/>
      <w:bookmarkStart w:id="2310" w:name="_Toc160649978"/>
      <w:bookmarkStart w:id="2311" w:name="_Toc164928260"/>
      <w:bookmarkStart w:id="2312" w:name="_Toc85734352"/>
      <w:bookmarkStart w:id="2313" w:name="_Toc89431651"/>
      <w:bookmarkStart w:id="2314" w:name="_Toc97042463"/>
      <w:bookmarkStart w:id="2315" w:name="_Toc97045607"/>
      <w:bookmarkStart w:id="2316" w:name="_Toc97155352"/>
      <w:bookmarkStart w:id="2317" w:name="_Toc101521489"/>
      <w:bookmarkStart w:id="2318" w:name="_Toc120537601"/>
      <w:bookmarkStart w:id="2319" w:name="_Toc151743163"/>
      <w:bookmarkStart w:id="2320" w:name="_Toc151743628"/>
      <w:bookmarkEnd w:id="2298"/>
      <w:bookmarkEnd w:id="2299"/>
      <w:bookmarkEnd w:id="2300"/>
      <w:bookmarkEnd w:id="2301"/>
      <w:bookmarkEnd w:id="2302"/>
      <w:bookmarkEnd w:id="2303"/>
      <w:bookmarkEnd w:id="2304"/>
      <w:bookmarkEnd w:id="2305"/>
      <w:bookmarkEnd w:id="2306"/>
      <w:r w:rsidRPr="00D3062E">
        <w:rPr>
          <w:lang w:eastAsia="zh-CN"/>
        </w:rPr>
        <w:t>6.4.6.2</w:t>
      </w:r>
      <w:r w:rsidRPr="00D3062E">
        <w:rPr>
          <w:lang w:eastAsia="zh-CN"/>
        </w:rPr>
        <w:tab/>
        <w:t>Structured data types</w:t>
      </w:r>
      <w:bookmarkEnd w:id="2307"/>
      <w:bookmarkEnd w:id="2308"/>
      <w:bookmarkEnd w:id="2309"/>
      <w:bookmarkEnd w:id="2310"/>
      <w:bookmarkEnd w:id="2311"/>
    </w:p>
    <w:p w14:paraId="0C2CFA79" w14:textId="48EE64FF" w:rsidR="003654E0" w:rsidRPr="00D3062E" w:rsidRDefault="003654E0" w:rsidP="003654E0">
      <w:pPr>
        <w:pStyle w:val="51"/>
        <w:rPr>
          <w:lang w:eastAsia="zh-CN"/>
        </w:rPr>
      </w:pPr>
      <w:bookmarkStart w:id="2321" w:name="_Toc157434752"/>
      <w:bookmarkStart w:id="2322" w:name="_Toc157436467"/>
      <w:bookmarkStart w:id="2323" w:name="_Toc157440307"/>
      <w:bookmarkStart w:id="2324" w:name="_Toc160649979"/>
      <w:bookmarkStart w:id="2325" w:name="_Toc164928261"/>
      <w:bookmarkEnd w:id="2312"/>
      <w:bookmarkEnd w:id="2313"/>
      <w:bookmarkEnd w:id="2314"/>
      <w:bookmarkEnd w:id="2315"/>
      <w:bookmarkEnd w:id="2316"/>
      <w:bookmarkEnd w:id="2317"/>
      <w:bookmarkEnd w:id="2318"/>
      <w:bookmarkEnd w:id="2319"/>
      <w:bookmarkEnd w:id="2320"/>
      <w:r w:rsidRPr="00D3062E">
        <w:rPr>
          <w:lang w:eastAsia="zh-CN"/>
        </w:rPr>
        <w:t>6.4.6.2.1</w:t>
      </w:r>
      <w:r w:rsidRPr="00D3062E">
        <w:rPr>
          <w:lang w:eastAsia="zh-CN"/>
        </w:rPr>
        <w:tab/>
        <w:t>Introduction</w:t>
      </w:r>
      <w:bookmarkEnd w:id="2321"/>
      <w:bookmarkEnd w:id="2322"/>
      <w:bookmarkEnd w:id="2323"/>
      <w:bookmarkEnd w:id="2324"/>
      <w:bookmarkEnd w:id="2325"/>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2326" w:name="_Toc157434753"/>
      <w:bookmarkStart w:id="2327" w:name="_Toc157436468"/>
      <w:bookmarkStart w:id="2328" w:name="_Toc157440308"/>
      <w:bookmarkStart w:id="2329" w:name="_Toc160649980"/>
      <w:bookmarkStart w:id="2330" w:name="_Toc164928262"/>
      <w:r w:rsidRPr="00D3062E">
        <w:t>6.4.6.2.2</w:t>
      </w:r>
      <w:r w:rsidRPr="00D3062E">
        <w:tab/>
        <w:t>Type: NetSliceOptSubsc</w:t>
      </w:r>
      <w:bookmarkEnd w:id="2326"/>
      <w:bookmarkEnd w:id="2327"/>
      <w:bookmarkEnd w:id="2328"/>
      <w:bookmarkEnd w:id="2329"/>
      <w:bookmarkEnd w:id="2330"/>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2331" w:name="_Toc164928263"/>
      <w:r w:rsidRPr="00D3062E">
        <w:t>6.4.6.2.3</w:t>
      </w:r>
      <w:r w:rsidRPr="00D3062E">
        <w:tab/>
        <w:t>Type: NetSliceOptSubscPatch</w:t>
      </w:r>
      <w:bookmarkEnd w:id="2331"/>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2332" w:name="_Toc157434754"/>
      <w:bookmarkStart w:id="2333" w:name="_Toc157436469"/>
      <w:bookmarkStart w:id="2334" w:name="_Toc157440309"/>
      <w:bookmarkStart w:id="2335" w:name="_Toc160649981"/>
      <w:bookmarkStart w:id="2336" w:name="_Toc164928264"/>
      <w:bookmarkStart w:id="2337" w:name="_Toc151743166"/>
      <w:bookmarkStart w:id="2338" w:name="_Toc151743631"/>
      <w:r w:rsidRPr="00D3062E">
        <w:t>6.4.6.2.</w:t>
      </w:r>
      <w:r w:rsidR="004B2B97" w:rsidRPr="00D3062E">
        <w:t>4</w:t>
      </w:r>
      <w:r w:rsidRPr="00D3062E">
        <w:tab/>
        <w:t>Type: NetSliceOptNotif</w:t>
      </w:r>
      <w:bookmarkEnd w:id="2332"/>
      <w:bookmarkEnd w:id="2333"/>
      <w:bookmarkEnd w:id="2334"/>
      <w:bookmarkEnd w:id="2335"/>
      <w:bookmarkEnd w:id="2336"/>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2339" w:name="_Toc151743632"/>
      <w:bookmarkStart w:id="2340" w:name="_Toc151743167"/>
      <w:bookmarkStart w:id="2341" w:name="_Toc148359041"/>
      <w:bookmarkStart w:id="2342" w:name="_Toc148176991"/>
      <w:bookmarkStart w:id="2343" w:name="_Toc157434755"/>
      <w:bookmarkStart w:id="2344" w:name="_Toc157436470"/>
      <w:bookmarkStart w:id="2345" w:name="_Toc157440310"/>
      <w:bookmarkStart w:id="2346" w:name="_Toc160649982"/>
      <w:bookmarkStart w:id="2347" w:name="_Toc164928265"/>
      <w:bookmarkStart w:id="2348" w:name="_Toc148176992"/>
      <w:bookmarkStart w:id="2349" w:name="_Toc148359042"/>
      <w:bookmarkStart w:id="2350" w:name="_Toc151743168"/>
      <w:bookmarkStart w:id="2351" w:name="_Toc151743633"/>
      <w:bookmarkEnd w:id="2337"/>
      <w:bookmarkEnd w:id="2338"/>
      <w:r w:rsidRPr="00D3062E">
        <w:t>6.4</w:t>
      </w:r>
      <w:r w:rsidRPr="00D3062E">
        <w:rPr>
          <w:lang w:val="en-US"/>
        </w:rPr>
        <w:t>.6.3</w:t>
      </w:r>
      <w:r w:rsidRPr="00D3062E">
        <w:rPr>
          <w:lang w:val="en-US"/>
        </w:rPr>
        <w:tab/>
        <w:t>Simple data types and enumerations</w:t>
      </w:r>
      <w:bookmarkEnd w:id="2339"/>
      <w:bookmarkEnd w:id="2340"/>
      <w:bookmarkEnd w:id="2341"/>
      <w:bookmarkEnd w:id="2342"/>
      <w:bookmarkEnd w:id="2343"/>
      <w:bookmarkEnd w:id="2344"/>
      <w:bookmarkEnd w:id="2345"/>
      <w:bookmarkEnd w:id="2346"/>
      <w:bookmarkEnd w:id="2347"/>
    </w:p>
    <w:p w14:paraId="7248745E" w14:textId="6B5B488C" w:rsidR="00777298" w:rsidRPr="00D3062E" w:rsidRDefault="00777298" w:rsidP="00777298">
      <w:pPr>
        <w:pStyle w:val="51"/>
      </w:pPr>
      <w:bookmarkStart w:id="2352" w:name="_Toc157434756"/>
      <w:bookmarkStart w:id="2353" w:name="_Toc157436471"/>
      <w:bookmarkStart w:id="2354" w:name="_Toc157440311"/>
      <w:bookmarkStart w:id="2355" w:name="_Toc160649983"/>
      <w:bookmarkStart w:id="2356" w:name="_Toc164928266"/>
      <w:bookmarkStart w:id="2357" w:name="_Toc148176993"/>
      <w:bookmarkStart w:id="2358" w:name="_Toc148359043"/>
      <w:bookmarkStart w:id="2359" w:name="_Toc151743169"/>
      <w:bookmarkStart w:id="2360" w:name="_Toc151743634"/>
      <w:bookmarkEnd w:id="2348"/>
      <w:bookmarkEnd w:id="2349"/>
      <w:bookmarkEnd w:id="2350"/>
      <w:bookmarkEnd w:id="2351"/>
      <w:r w:rsidRPr="00D3062E">
        <w:t>6.4.6.3.1</w:t>
      </w:r>
      <w:r w:rsidRPr="00D3062E">
        <w:tab/>
        <w:t>Introduction</w:t>
      </w:r>
      <w:bookmarkEnd w:id="2352"/>
      <w:bookmarkEnd w:id="2353"/>
      <w:bookmarkEnd w:id="2354"/>
      <w:bookmarkEnd w:id="2355"/>
      <w:bookmarkEnd w:id="2356"/>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2361" w:name="_Toc157434757"/>
      <w:bookmarkStart w:id="2362" w:name="_Toc157436472"/>
      <w:bookmarkStart w:id="2363" w:name="_Toc157440312"/>
      <w:bookmarkStart w:id="2364" w:name="_Toc160649984"/>
      <w:bookmarkStart w:id="2365" w:name="_Toc164928267"/>
      <w:bookmarkEnd w:id="2357"/>
      <w:bookmarkEnd w:id="2358"/>
      <w:bookmarkEnd w:id="2359"/>
      <w:bookmarkEnd w:id="2360"/>
      <w:r w:rsidRPr="00D3062E">
        <w:t>6.4.6.3.2</w:t>
      </w:r>
      <w:r w:rsidRPr="00D3062E">
        <w:tab/>
        <w:t>Simple data types</w:t>
      </w:r>
      <w:bookmarkEnd w:id="2361"/>
      <w:bookmarkEnd w:id="2362"/>
      <w:bookmarkEnd w:id="2363"/>
      <w:bookmarkEnd w:id="2364"/>
      <w:bookmarkEnd w:id="2365"/>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2366" w:name="_Toc157434758"/>
      <w:bookmarkStart w:id="2367" w:name="_Toc157436473"/>
      <w:bookmarkStart w:id="2368" w:name="_Toc157440313"/>
      <w:bookmarkStart w:id="2369" w:name="_Toc160649985"/>
      <w:bookmarkStart w:id="2370" w:name="_Toc164928268"/>
      <w:bookmarkStart w:id="2371" w:name="_Toc148176997"/>
      <w:bookmarkStart w:id="2372" w:name="_Toc148359047"/>
      <w:bookmarkStart w:id="2373" w:name="_Toc151743171"/>
      <w:bookmarkStart w:id="2374"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2366"/>
      <w:bookmarkEnd w:id="2367"/>
      <w:bookmarkEnd w:id="2368"/>
      <w:bookmarkEnd w:id="2369"/>
      <w:bookmarkEnd w:id="2370"/>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2375" w:name="_Toc157434759"/>
      <w:bookmarkStart w:id="2376" w:name="_Toc157436474"/>
      <w:bookmarkStart w:id="2377" w:name="_Toc157440314"/>
      <w:bookmarkStart w:id="2378" w:name="_Toc160649986"/>
      <w:bookmarkStart w:id="2379" w:name="_Toc164928269"/>
      <w:bookmarkStart w:id="2380" w:name="_Toc148176998"/>
      <w:bookmarkStart w:id="2381" w:name="_Toc148359048"/>
      <w:bookmarkStart w:id="2382" w:name="_Toc151743172"/>
      <w:bookmarkStart w:id="2383" w:name="_Toc151743637"/>
      <w:bookmarkEnd w:id="2371"/>
      <w:bookmarkEnd w:id="2372"/>
      <w:bookmarkEnd w:id="2373"/>
      <w:bookmarkEnd w:id="2374"/>
      <w:r w:rsidRPr="00D3062E">
        <w:t>6.4.6.5</w:t>
      </w:r>
      <w:r w:rsidRPr="00D3062E">
        <w:tab/>
        <w:t>Binary data</w:t>
      </w:r>
      <w:bookmarkEnd w:id="2375"/>
      <w:bookmarkEnd w:id="2376"/>
      <w:bookmarkEnd w:id="2377"/>
      <w:bookmarkEnd w:id="2378"/>
      <w:bookmarkEnd w:id="2379"/>
    </w:p>
    <w:p w14:paraId="30D711D2" w14:textId="04F0D6F8" w:rsidR="00777298" w:rsidRPr="00D3062E" w:rsidRDefault="00777298" w:rsidP="00777298">
      <w:pPr>
        <w:pStyle w:val="51"/>
      </w:pPr>
      <w:bookmarkStart w:id="2384" w:name="_Toc157434760"/>
      <w:bookmarkStart w:id="2385" w:name="_Toc157436475"/>
      <w:bookmarkStart w:id="2386" w:name="_Toc157440315"/>
      <w:bookmarkStart w:id="2387" w:name="_Toc160649987"/>
      <w:bookmarkStart w:id="2388" w:name="_Toc164928270"/>
      <w:bookmarkEnd w:id="2380"/>
      <w:bookmarkEnd w:id="2381"/>
      <w:bookmarkEnd w:id="2382"/>
      <w:bookmarkEnd w:id="2383"/>
      <w:r w:rsidRPr="00D3062E">
        <w:t>6.4.6.5.1</w:t>
      </w:r>
      <w:r w:rsidRPr="00D3062E">
        <w:tab/>
        <w:t>Binary Data Types</w:t>
      </w:r>
      <w:bookmarkEnd w:id="2384"/>
      <w:bookmarkEnd w:id="2385"/>
      <w:bookmarkEnd w:id="2386"/>
      <w:bookmarkEnd w:id="2387"/>
      <w:bookmarkEnd w:id="2388"/>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2389" w:name="_Toc157434761"/>
      <w:bookmarkStart w:id="2390" w:name="_Toc157436476"/>
      <w:bookmarkStart w:id="2391" w:name="_Toc157440316"/>
      <w:bookmarkStart w:id="2392" w:name="_Toc160649988"/>
      <w:bookmarkStart w:id="2393" w:name="_Toc164928271"/>
      <w:bookmarkStart w:id="2394" w:name="_Toc97039983"/>
      <w:bookmarkStart w:id="2395" w:name="_Toc101521497"/>
      <w:bookmarkStart w:id="2396" w:name="_Toc120537609"/>
      <w:bookmarkStart w:id="2397" w:name="_Toc151743174"/>
      <w:bookmarkStart w:id="2398" w:name="_Toc151743639"/>
      <w:r w:rsidRPr="00D3062E">
        <w:t>6.4.7</w:t>
      </w:r>
      <w:r w:rsidRPr="00D3062E">
        <w:tab/>
        <w:t>Error Handling</w:t>
      </w:r>
      <w:bookmarkEnd w:id="2389"/>
      <w:bookmarkEnd w:id="2390"/>
      <w:bookmarkEnd w:id="2391"/>
      <w:bookmarkEnd w:id="2392"/>
      <w:bookmarkEnd w:id="2393"/>
    </w:p>
    <w:p w14:paraId="4A38E038" w14:textId="3DC96672" w:rsidR="00777298" w:rsidRPr="00D3062E" w:rsidRDefault="00777298" w:rsidP="00777298">
      <w:pPr>
        <w:pStyle w:val="41"/>
      </w:pPr>
      <w:bookmarkStart w:id="2399" w:name="_Toc157434762"/>
      <w:bookmarkStart w:id="2400" w:name="_Toc157436477"/>
      <w:bookmarkStart w:id="2401" w:name="_Toc157440317"/>
      <w:bookmarkStart w:id="2402" w:name="_Toc160649989"/>
      <w:bookmarkStart w:id="2403" w:name="_Toc164928272"/>
      <w:bookmarkStart w:id="2404" w:name="_Toc97039984"/>
      <w:bookmarkStart w:id="2405" w:name="_Toc101521498"/>
      <w:bookmarkStart w:id="2406" w:name="_Toc120537610"/>
      <w:bookmarkStart w:id="2407" w:name="_Toc151743175"/>
      <w:bookmarkStart w:id="2408" w:name="_Toc151743640"/>
      <w:bookmarkEnd w:id="2394"/>
      <w:bookmarkEnd w:id="2395"/>
      <w:bookmarkEnd w:id="2396"/>
      <w:bookmarkEnd w:id="2397"/>
      <w:bookmarkEnd w:id="2398"/>
      <w:r w:rsidRPr="00D3062E">
        <w:t>6.4.7.1</w:t>
      </w:r>
      <w:r w:rsidRPr="00D3062E">
        <w:tab/>
        <w:t>General</w:t>
      </w:r>
      <w:bookmarkEnd w:id="2399"/>
      <w:bookmarkEnd w:id="2400"/>
      <w:bookmarkEnd w:id="2401"/>
      <w:bookmarkEnd w:id="2402"/>
      <w:bookmarkEnd w:id="2403"/>
    </w:p>
    <w:p w14:paraId="4C85A6C5" w14:textId="3339EFF3" w:rsidR="00B110B4" w:rsidRPr="00D3062E" w:rsidRDefault="00B110B4" w:rsidP="00B110B4">
      <w:bookmarkStart w:id="2409" w:name="_Toc157434763"/>
      <w:bookmarkStart w:id="2410" w:name="_Toc157436478"/>
      <w:bookmarkStart w:id="2411" w:name="_Toc157440318"/>
      <w:bookmarkStart w:id="2412" w:name="_Toc160649990"/>
      <w:bookmarkStart w:id="2413" w:name="_Toc97039985"/>
      <w:bookmarkStart w:id="2414" w:name="_Toc101521499"/>
      <w:bookmarkStart w:id="2415" w:name="_Toc120537611"/>
      <w:bookmarkStart w:id="2416" w:name="_Toc151743176"/>
      <w:bookmarkStart w:id="2417" w:name="_Toc151743641"/>
      <w:bookmarkEnd w:id="2404"/>
      <w:bookmarkEnd w:id="2405"/>
      <w:bookmarkEnd w:id="2406"/>
      <w:bookmarkEnd w:id="2407"/>
      <w:bookmarkEnd w:id="2408"/>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2418" w:name="_Toc164928273"/>
      <w:r w:rsidRPr="00D3062E">
        <w:t>6.4.7.2</w:t>
      </w:r>
      <w:r w:rsidRPr="00D3062E">
        <w:tab/>
        <w:t>Protocol Errors</w:t>
      </w:r>
      <w:bookmarkEnd w:id="2409"/>
      <w:bookmarkEnd w:id="2410"/>
      <w:bookmarkEnd w:id="2411"/>
      <w:bookmarkEnd w:id="2412"/>
      <w:bookmarkEnd w:id="2418"/>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2419" w:name="_Toc157434764"/>
      <w:bookmarkStart w:id="2420" w:name="_Toc157436479"/>
      <w:bookmarkStart w:id="2421" w:name="_Toc157440319"/>
      <w:bookmarkStart w:id="2422" w:name="_Toc160649991"/>
      <w:bookmarkStart w:id="2423" w:name="_Toc164928274"/>
      <w:bookmarkEnd w:id="2413"/>
      <w:bookmarkEnd w:id="2414"/>
      <w:bookmarkEnd w:id="2415"/>
      <w:bookmarkEnd w:id="2416"/>
      <w:bookmarkEnd w:id="2417"/>
      <w:r w:rsidRPr="00D3062E">
        <w:t>6.4.7.3</w:t>
      </w:r>
      <w:r w:rsidRPr="00D3062E">
        <w:tab/>
        <w:t>Application Errors</w:t>
      </w:r>
      <w:bookmarkEnd w:id="2419"/>
      <w:bookmarkEnd w:id="2420"/>
      <w:bookmarkEnd w:id="2421"/>
      <w:bookmarkEnd w:id="2422"/>
      <w:bookmarkEnd w:id="2423"/>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2424" w:name="_Toc157434765"/>
      <w:bookmarkStart w:id="2425" w:name="_Toc157436480"/>
      <w:bookmarkStart w:id="2426" w:name="_Toc157440320"/>
      <w:bookmarkStart w:id="2427" w:name="_Toc160649992"/>
      <w:bookmarkStart w:id="2428" w:name="_Toc164928275"/>
      <w:bookmarkStart w:id="2429" w:name="_Toc67903565"/>
      <w:bookmarkStart w:id="2430" w:name="_Toc144311652"/>
      <w:r w:rsidRPr="00D3062E">
        <w:t>6.4.8</w:t>
      </w:r>
      <w:r w:rsidRPr="00D3062E">
        <w:rPr>
          <w:lang w:eastAsia="zh-CN"/>
        </w:rPr>
        <w:tab/>
        <w:t>Feature negotiation</w:t>
      </w:r>
      <w:bookmarkEnd w:id="2424"/>
      <w:bookmarkEnd w:id="2425"/>
      <w:bookmarkEnd w:id="2426"/>
      <w:bookmarkEnd w:id="2427"/>
      <w:bookmarkEnd w:id="2428"/>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2431" w:name="_Toc157434766"/>
      <w:bookmarkStart w:id="2432" w:name="_Toc157436481"/>
      <w:bookmarkStart w:id="2433" w:name="_Toc157440321"/>
      <w:bookmarkStart w:id="2434" w:name="_Toc160649993"/>
      <w:bookmarkStart w:id="2435" w:name="_Toc164928276"/>
      <w:bookmarkStart w:id="2436" w:name="_Toc151743179"/>
      <w:bookmarkStart w:id="2437" w:name="_Toc151743644"/>
      <w:bookmarkEnd w:id="2429"/>
      <w:bookmarkEnd w:id="2430"/>
      <w:r w:rsidRPr="00D3062E">
        <w:t>6.4.9</w:t>
      </w:r>
      <w:r w:rsidRPr="00D3062E">
        <w:tab/>
        <w:t>Security</w:t>
      </w:r>
      <w:bookmarkEnd w:id="2431"/>
      <w:bookmarkEnd w:id="2432"/>
      <w:bookmarkEnd w:id="2433"/>
      <w:bookmarkEnd w:id="2434"/>
      <w:bookmarkEnd w:id="2435"/>
    </w:p>
    <w:p w14:paraId="046C0E65" w14:textId="2E072F7F" w:rsidR="00777298" w:rsidRPr="00D3062E" w:rsidRDefault="00777298" w:rsidP="00777298">
      <w:pPr>
        <w:rPr>
          <w:noProof/>
          <w:lang w:eastAsia="zh-CN"/>
        </w:rPr>
      </w:pPr>
      <w:bookmarkStart w:id="2438"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2438"/>
    </w:p>
    <w:p w14:paraId="3ACDAE3D" w14:textId="77777777" w:rsidR="004B0AE5" w:rsidRPr="00D3062E" w:rsidRDefault="004B0AE5" w:rsidP="004B0AE5">
      <w:pPr>
        <w:pStyle w:val="21"/>
      </w:pPr>
      <w:bookmarkStart w:id="2439" w:name="_Toc157434767"/>
      <w:bookmarkStart w:id="2440" w:name="_Toc157436482"/>
      <w:bookmarkStart w:id="2441" w:name="_Toc157440322"/>
      <w:bookmarkStart w:id="2442" w:name="_Toc160649994"/>
      <w:bookmarkStart w:id="2443" w:name="_Toc164928277"/>
      <w:bookmarkStart w:id="2444" w:name="_Hlk156248432"/>
      <w:r w:rsidRPr="00D3062E">
        <w:rPr>
          <w:noProof/>
          <w:lang w:eastAsia="zh-CN"/>
        </w:rPr>
        <w:t>6.5</w:t>
      </w:r>
      <w:r w:rsidRPr="00D3062E">
        <w:tab/>
        <w:t>NSCE_ManagementServiceDiscovery API</w:t>
      </w:r>
      <w:bookmarkEnd w:id="2439"/>
      <w:bookmarkEnd w:id="2440"/>
      <w:bookmarkEnd w:id="2441"/>
      <w:bookmarkEnd w:id="2442"/>
      <w:bookmarkEnd w:id="2443"/>
    </w:p>
    <w:p w14:paraId="7FA23CD6" w14:textId="77777777" w:rsidR="004B0AE5" w:rsidRPr="00D3062E" w:rsidRDefault="004B0AE5" w:rsidP="004B0AE5">
      <w:pPr>
        <w:pStyle w:val="31"/>
      </w:pPr>
      <w:bookmarkStart w:id="2445" w:name="_Toc157434768"/>
      <w:bookmarkStart w:id="2446" w:name="_Toc157436483"/>
      <w:bookmarkStart w:id="2447" w:name="_Toc157440323"/>
      <w:bookmarkStart w:id="2448" w:name="_Toc160649995"/>
      <w:bookmarkStart w:id="2449" w:name="_Toc164928278"/>
      <w:r w:rsidRPr="00D3062E">
        <w:rPr>
          <w:noProof/>
          <w:lang w:eastAsia="zh-CN"/>
        </w:rPr>
        <w:t>6.5</w:t>
      </w:r>
      <w:r w:rsidRPr="00D3062E">
        <w:t>.1</w:t>
      </w:r>
      <w:r w:rsidRPr="00D3062E">
        <w:tab/>
        <w:t>Introduction</w:t>
      </w:r>
      <w:bookmarkEnd w:id="2445"/>
      <w:bookmarkEnd w:id="2446"/>
      <w:bookmarkEnd w:id="2447"/>
      <w:bookmarkEnd w:id="2448"/>
      <w:bookmarkEnd w:id="2449"/>
    </w:p>
    <w:p w14:paraId="678C4267" w14:textId="77777777" w:rsidR="00B110B4" w:rsidRPr="00D3062E" w:rsidRDefault="00B110B4" w:rsidP="00B110B4">
      <w:pPr>
        <w:rPr>
          <w:noProof/>
          <w:lang w:eastAsia="zh-CN"/>
        </w:rPr>
      </w:pPr>
      <w:bookmarkStart w:id="2450" w:name="_Toc157434769"/>
      <w:bookmarkStart w:id="2451" w:name="_Toc157436484"/>
      <w:bookmarkStart w:id="2452" w:name="_Toc157440324"/>
      <w:bookmarkStart w:id="2453"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6A94EEB7"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2454" w:name="_Toc164928279"/>
      <w:r w:rsidRPr="00D3062E">
        <w:rPr>
          <w:noProof/>
          <w:lang w:eastAsia="zh-CN"/>
        </w:rPr>
        <w:t>6.5</w:t>
      </w:r>
      <w:r w:rsidRPr="00D3062E">
        <w:t>.2</w:t>
      </w:r>
      <w:r w:rsidRPr="00D3062E">
        <w:tab/>
        <w:t>Usage of HTTP</w:t>
      </w:r>
      <w:bookmarkEnd w:id="2450"/>
      <w:bookmarkEnd w:id="2451"/>
      <w:bookmarkEnd w:id="2452"/>
      <w:bookmarkEnd w:id="2453"/>
      <w:bookmarkEnd w:id="2454"/>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2455" w:name="_Toc157434770"/>
      <w:bookmarkStart w:id="2456" w:name="_Toc157436485"/>
      <w:bookmarkStart w:id="2457" w:name="_Toc157440325"/>
      <w:bookmarkStart w:id="2458" w:name="_Toc160649997"/>
      <w:bookmarkStart w:id="2459" w:name="_Toc164928280"/>
      <w:r w:rsidRPr="00D3062E">
        <w:rPr>
          <w:noProof/>
          <w:lang w:eastAsia="zh-CN"/>
        </w:rPr>
        <w:t>6.5</w:t>
      </w:r>
      <w:r w:rsidRPr="00D3062E">
        <w:t>.3</w:t>
      </w:r>
      <w:r w:rsidRPr="00D3062E">
        <w:tab/>
        <w:t>Resources</w:t>
      </w:r>
      <w:bookmarkEnd w:id="2455"/>
      <w:bookmarkEnd w:id="2456"/>
      <w:bookmarkEnd w:id="2457"/>
      <w:bookmarkEnd w:id="2458"/>
      <w:bookmarkEnd w:id="2459"/>
    </w:p>
    <w:p w14:paraId="7FCC37A8" w14:textId="77777777" w:rsidR="004B0AE5" w:rsidRPr="00D3062E" w:rsidRDefault="004B0AE5" w:rsidP="004B0AE5">
      <w:pPr>
        <w:pStyle w:val="41"/>
      </w:pPr>
      <w:bookmarkStart w:id="2460" w:name="_Toc157434771"/>
      <w:bookmarkStart w:id="2461" w:name="_Toc157436486"/>
      <w:bookmarkStart w:id="2462" w:name="_Toc157440326"/>
      <w:bookmarkStart w:id="2463" w:name="_Toc160649998"/>
      <w:bookmarkStart w:id="2464" w:name="_Toc164928281"/>
      <w:r w:rsidRPr="00D3062E">
        <w:rPr>
          <w:noProof/>
          <w:lang w:eastAsia="zh-CN"/>
        </w:rPr>
        <w:t>6.5</w:t>
      </w:r>
      <w:r w:rsidRPr="00D3062E">
        <w:t>.3.1</w:t>
      </w:r>
      <w:r w:rsidRPr="00D3062E">
        <w:tab/>
        <w:t>Overview</w:t>
      </w:r>
      <w:bookmarkEnd w:id="2460"/>
      <w:bookmarkEnd w:id="2461"/>
      <w:bookmarkEnd w:id="2462"/>
      <w:bookmarkEnd w:id="2463"/>
      <w:bookmarkEnd w:id="2464"/>
    </w:p>
    <w:p w14:paraId="588021F0" w14:textId="77777777" w:rsidR="004B0AE5" w:rsidRPr="00D3062E" w:rsidRDefault="004B0AE5" w:rsidP="004B0AE5">
      <w:r w:rsidRPr="00D3062E">
        <w:t>This clause describes the structure for the Resource URIs and the resources and methods used for the service.</w:t>
      </w:r>
    </w:p>
    <w:p w14:paraId="46A2E268" w14:textId="77777777" w:rsidR="004B0AE5" w:rsidRPr="00D3062E" w:rsidRDefault="004B0AE5" w:rsidP="004B0AE5">
      <w:r w:rsidRPr="00D3062E">
        <w:t>Figure </w:t>
      </w:r>
      <w:r w:rsidRPr="00D3062E">
        <w:rPr>
          <w:noProof/>
          <w:lang w:eastAsia="zh-CN"/>
        </w:rPr>
        <w:t>6.5</w:t>
      </w:r>
      <w:r w:rsidRPr="00D3062E">
        <w:t>.3.1-1 depicts the resource URIs structure for the NSCE_ManagementServiceDiscovery API.</w:t>
      </w:r>
    </w:p>
    <w:bookmarkStart w:id="2465" w:name="_MON_1766859475"/>
    <w:bookmarkEnd w:id="2465"/>
    <w:p w14:paraId="71D49109" w14:textId="77777777" w:rsidR="004B0AE5" w:rsidRPr="00D3062E" w:rsidRDefault="003E3B18" w:rsidP="004B0AE5">
      <w:pPr>
        <w:pStyle w:val="TH"/>
        <w:rPr>
          <w:lang w:val="en-US"/>
        </w:rPr>
      </w:pPr>
      <w:r w:rsidRPr="00D3062E">
        <w:rPr>
          <w:noProof/>
        </w:rPr>
        <w:object w:dxaOrig="9633" w:dyaOrig="3120" w14:anchorId="18431A17">
          <v:shape id="_x0000_i1087" type="#_x0000_t75" alt="" style="width:480.55pt;height:155.45pt;mso-width-percent:0;mso-height-percent:0;mso-width-percent:0;mso-height-percent:0" o:ole="">
            <v:imagedata r:id="rId129" o:title=""/>
          </v:shape>
          <o:OLEObject Type="Embed" ProgID="Word.Document.8" ShapeID="_x0000_i1087" DrawAspect="Content" ObjectID="_1775598353" r:id="rId130">
            <o:FieldCodes>\s</o:FieldCodes>
          </o:OLEObject>
        </w:object>
      </w:r>
    </w:p>
    <w:p w14:paraId="02CCFDA2" w14:textId="77777777" w:rsidR="004B0AE5" w:rsidRPr="00D3062E" w:rsidRDefault="004B0AE5" w:rsidP="004B0AE5">
      <w:pPr>
        <w:pStyle w:val="TF"/>
      </w:pPr>
      <w:r w:rsidRPr="00D3062E">
        <w:t>Figure </w:t>
      </w:r>
      <w:r w:rsidRPr="00D3062E">
        <w:rPr>
          <w:noProof/>
          <w:lang w:eastAsia="zh-CN"/>
        </w:rPr>
        <w:t>6.5</w:t>
      </w:r>
      <w:r w:rsidRPr="00D3062E">
        <w:t>.3.1-1: Resource URIs structure of the NSCE_ManagementServiceDiscovery API</w:t>
      </w:r>
    </w:p>
    <w:p w14:paraId="0D2AF0F8" w14:textId="77777777" w:rsidR="004B0AE5" w:rsidRPr="00D3062E" w:rsidRDefault="004B0AE5" w:rsidP="004B0AE5">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436B07A7" w14:textId="77777777" w:rsidR="004B0AE5" w:rsidRPr="00D3062E" w:rsidRDefault="004B0AE5" w:rsidP="004B0AE5">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D3062E" w14:paraId="262D9AE8" w14:textId="77777777" w:rsidTr="00F8442F">
        <w:trPr>
          <w:jc w:val="center"/>
        </w:trPr>
        <w:tc>
          <w:tcPr>
            <w:tcW w:w="1313" w:type="pct"/>
            <w:shd w:val="clear" w:color="auto" w:fill="C0C0C0"/>
            <w:vAlign w:val="center"/>
            <w:hideMark/>
          </w:tcPr>
          <w:p w14:paraId="7C116CEB" w14:textId="77777777" w:rsidR="004B0AE5" w:rsidRPr="00D3062E" w:rsidRDefault="004B0AE5" w:rsidP="00F8442F">
            <w:pPr>
              <w:pStyle w:val="TAH"/>
            </w:pPr>
            <w:r w:rsidRPr="00D3062E">
              <w:t>Resource name</w:t>
            </w:r>
          </w:p>
        </w:tc>
        <w:tc>
          <w:tcPr>
            <w:tcW w:w="1275" w:type="pct"/>
            <w:shd w:val="clear" w:color="auto" w:fill="C0C0C0"/>
            <w:vAlign w:val="center"/>
            <w:hideMark/>
          </w:tcPr>
          <w:p w14:paraId="438C6D6E" w14:textId="77777777" w:rsidR="004B0AE5" w:rsidRPr="00D3062E" w:rsidRDefault="004B0AE5" w:rsidP="00F8442F">
            <w:pPr>
              <w:pStyle w:val="TAH"/>
            </w:pPr>
            <w:r w:rsidRPr="00D3062E">
              <w:t>Resource URI</w:t>
            </w:r>
          </w:p>
        </w:tc>
        <w:tc>
          <w:tcPr>
            <w:tcW w:w="548" w:type="pct"/>
            <w:shd w:val="clear" w:color="auto" w:fill="C0C0C0"/>
            <w:vAlign w:val="center"/>
            <w:hideMark/>
          </w:tcPr>
          <w:p w14:paraId="7D4EEAC0" w14:textId="77777777" w:rsidR="004B0AE5" w:rsidRPr="00D3062E" w:rsidRDefault="004B0AE5" w:rsidP="00F8442F">
            <w:pPr>
              <w:pStyle w:val="TAH"/>
            </w:pPr>
            <w:r w:rsidRPr="00D3062E">
              <w:t>HTTP method or custom operation</w:t>
            </w:r>
          </w:p>
        </w:tc>
        <w:tc>
          <w:tcPr>
            <w:tcW w:w="1864" w:type="pct"/>
            <w:shd w:val="clear" w:color="auto" w:fill="C0C0C0"/>
            <w:vAlign w:val="center"/>
            <w:hideMark/>
          </w:tcPr>
          <w:p w14:paraId="5790C721" w14:textId="77777777" w:rsidR="004B0AE5" w:rsidRPr="00D3062E" w:rsidRDefault="004B0AE5" w:rsidP="00F8442F">
            <w:pPr>
              <w:pStyle w:val="TAH"/>
            </w:pPr>
            <w:r w:rsidRPr="00D3062E">
              <w:t>Description</w:t>
            </w:r>
          </w:p>
        </w:tc>
      </w:tr>
      <w:tr w:rsidR="004B0AE5" w:rsidRPr="00D3062E" w14:paraId="634C8D73" w14:textId="77777777" w:rsidTr="00F8442F">
        <w:trPr>
          <w:jc w:val="center"/>
        </w:trPr>
        <w:tc>
          <w:tcPr>
            <w:tcW w:w="0" w:type="auto"/>
            <w:vAlign w:val="center"/>
          </w:tcPr>
          <w:p w14:paraId="302622A8" w14:textId="77777777" w:rsidR="004B0AE5" w:rsidRPr="00D3062E" w:rsidRDefault="004B0AE5" w:rsidP="00F8442F">
            <w:pPr>
              <w:pStyle w:val="TAL"/>
            </w:pPr>
            <w:r w:rsidRPr="00D3062E">
              <w:t>Management Discovery Subscription</w:t>
            </w:r>
          </w:p>
        </w:tc>
        <w:tc>
          <w:tcPr>
            <w:tcW w:w="1275" w:type="pct"/>
            <w:vAlign w:val="center"/>
          </w:tcPr>
          <w:p w14:paraId="420C5123" w14:textId="77777777" w:rsidR="004B0AE5" w:rsidRPr="00D3062E" w:rsidRDefault="004B0AE5" w:rsidP="00F8442F">
            <w:pPr>
              <w:pStyle w:val="TAL"/>
            </w:pPr>
            <w:r w:rsidRPr="00D3062E">
              <w:t>/subscriptions</w:t>
            </w:r>
          </w:p>
        </w:tc>
        <w:tc>
          <w:tcPr>
            <w:tcW w:w="548" w:type="pct"/>
            <w:vAlign w:val="center"/>
          </w:tcPr>
          <w:p w14:paraId="6D9177D7" w14:textId="77777777" w:rsidR="004B0AE5" w:rsidRPr="00D3062E" w:rsidRDefault="004B0AE5" w:rsidP="00F8442F">
            <w:pPr>
              <w:pStyle w:val="TAC"/>
            </w:pPr>
            <w:r w:rsidRPr="00D3062E">
              <w:t>POST</w:t>
            </w:r>
          </w:p>
        </w:tc>
        <w:tc>
          <w:tcPr>
            <w:tcW w:w="1864" w:type="pct"/>
            <w:vAlign w:val="center"/>
          </w:tcPr>
          <w:p w14:paraId="00AF61EE" w14:textId="77777777" w:rsidR="004B0AE5" w:rsidRPr="00D3062E" w:rsidRDefault="004B0AE5" w:rsidP="00F8442F">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4B0AE5" w:rsidRPr="00D3062E" w14:paraId="5CE4890E" w14:textId="77777777" w:rsidTr="00F8442F">
        <w:trPr>
          <w:jc w:val="center"/>
        </w:trPr>
        <w:tc>
          <w:tcPr>
            <w:tcW w:w="0" w:type="auto"/>
            <w:vMerge w:val="restart"/>
            <w:vAlign w:val="center"/>
          </w:tcPr>
          <w:p w14:paraId="0ADB5225" w14:textId="77777777" w:rsidR="004B0AE5" w:rsidRPr="00D3062E" w:rsidRDefault="004B0AE5" w:rsidP="00F8442F">
            <w:pPr>
              <w:pStyle w:val="TAL"/>
            </w:pPr>
            <w:r w:rsidRPr="00D3062E">
              <w:t>Individual Management Discovery Subscription</w:t>
            </w:r>
          </w:p>
        </w:tc>
        <w:tc>
          <w:tcPr>
            <w:tcW w:w="1275" w:type="pct"/>
            <w:vMerge w:val="restart"/>
            <w:vAlign w:val="center"/>
          </w:tcPr>
          <w:p w14:paraId="1AEAFA75" w14:textId="77777777" w:rsidR="004B0AE5" w:rsidRPr="00D3062E" w:rsidRDefault="004B0AE5" w:rsidP="00F8442F">
            <w:pPr>
              <w:pStyle w:val="TAL"/>
            </w:pPr>
            <w:r w:rsidRPr="00D3062E">
              <w:t>/sbscriptions/{subscriptionId}</w:t>
            </w:r>
          </w:p>
        </w:tc>
        <w:tc>
          <w:tcPr>
            <w:tcW w:w="548" w:type="pct"/>
            <w:vAlign w:val="center"/>
          </w:tcPr>
          <w:p w14:paraId="43972A01" w14:textId="77777777" w:rsidR="004B0AE5" w:rsidRPr="00D3062E" w:rsidRDefault="004B0AE5" w:rsidP="00F8442F">
            <w:pPr>
              <w:pStyle w:val="TAC"/>
            </w:pPr>
            <w:r w:rsidRPr="00D3062E">
              <w:t>GET</w:t>
            </w:r>
          </w:p>
        </w:tc>
        <w:tc>
          <w:tcPr>
            <w:tcW w:w="1864" w:type="pct"/>
            <w:vAlign w:val="center"/>
          </w:tcPr>
          <w:p w14:paraId="1933377E" w14:textId="77777777" w:rsidR="004B0AE5" w:rsidRPr="00D3062E" w:rsidRDefault="004B0AE5" w:rsidP="00F8442F">
            <w:pPr>
              <w:pStyle w:val="TAL"/>
              <w:rPr>
                <w:noProof/>
                <w:lang w:eastAsia="zh-CN"/>
              </w:rPr>
            </w:pPr>
            <w:r w:rsidRPr="00D3062E">
              <w:rPr>
                <w:noProof/>
                <w:lang w:eastAsia="zh-CN"/>
              </w:rPr>
              <w:t>Retrieve an existing "</w:t>
            </w:r>
            <w:r w:rsidRPr="00D3062E">
              <w:t>Individual Management Discovery Subscription" resource.</w:t>
            </w:r>
          </w:p>
        </w:tc>
      </w:tr>
      <w:tr w:rsidR="004B0AE5" w:rsidRPr="00D3062E" w14:paraId="5C0B693C" w14:textId="77777777" w:rsidTr="00F8442F">
        <w:trPr>
          <w:jc w:val="center"/>
        </w:trPr>
        <w:tc>
          <w:tcPr>
            <w:tcW w:w="0" w:type="auto"/>
            <w:vMerge/>
            <w:vAlign w:val="center"/>
          </w:tcPr>
          <w:p w14:paraId="466AC556" w14:textId="77777777" w:rsidR="004B0AE5" w:rsidRPr="00D3062E" w:rsidRDefault="004B0AE5" w:rsidP="00F8442F">
            <w:pPr>
              <w:pStyle w:val="TAL"/>
            </w:pPr>
          </w:p>
        </w:tc>
        <w:tc>
          <w:tcPr>
            <w:tcW w:w="1275" w:type="pct"/>
            <w:vMerge/>
            <w:vAlign w:val="center"/>
          </w:tcPr>
          <w:p w14:paraId="092159A0" w14:textId="77777777" w:rsidR="004B0AE5" w:rsidRPr="00D3062E" w:rsidRDefault="004B0AE5" w:rsidP="00F8442F">
            <w:pPr>
              <w:pStyle w:val="TAL"/>
            </w:pPr>
          </w:p>
        </w:tc>
        <w:tc>
          <w:tcPr>
            <w:tcW w:w="548" w:type="pct"/>
            <w:vAlign w:val="center"/>
          </w:tcPr>
          <w:p w14:paraId="5F77F962" w14:textId="77777777" w:rsidR="004B0AE5" w:rsidRPr="00D3062E" w:rsidRDefault="004B0AE5" w:rsidP="00F8442F">
            <w:pPr>
              <w:pStyle w:val="TAC"/>
            </w:pPr>
            <w:r w:rsidRPr="00D3062E">
              <w:t>PUT</w:t>
            </w:r>
          </w:p>
        </w:tc>
        <w:tc>
          <w:tcPr>
            <w:tcW w:w="1864" w:type="pct"/>
            <w:vAlign w:val="center"/>
          </w:tcPr>
          <w:p w14:paraId="18A70F87" w14:textId="77777777" w:rsidR="004B0AE5" w:rsidRPr="00D3062E" w:rsidRDefault="004B0AE5" w:rsidP="00F8442F">
            <w:pPr>
              <w:pStyle w:val="TAL"/>
              <w:rPr>
                <w:noProof/>
                <w:lang w:eastAsia="zh-CN"/>
              </w:rPr>
            </w:pPr>
            <w:r w:rsidRPr="00D3062E">
              <w:rPr>
                <w:noProof/>
                <w:lang w:eastAsia="zh-CN"/>
              </w:rPr>
              <w:t>Request the update of an existing "</w:t>
            </w:r>
            <w:r w:rsidRPr="00D3062E">
              <w:t>Individual Management Discovery Subscription" resource.</w:t>
            </w:r>
          </w:p>
        </w:tc>
      </w:tr>
      <w:tr w:rsidR="004B0AE5" w:rsidRPr="00D3062E" w14:paraId="1E0DD480" w14:textId="77777777" w:rsidTr="00F8442F">
        <w:trPr>
          <w:jc w:val="center"/>
        </w:trPr>
        <w:tc>
          <w:tcPr>
            <w:tcW w:w="0" w:type="auto"/>
            <w:vMerge/>
            <w:vAlign w:val="center"/>
          </w:tcPr>
          <w:p w14:paraId="3CD10FAB" w14:textId="77777777" w:rsidR="004B0AE5" w:rsidRPr="00D3062E" w:rsidRDefault="004B0AE5" w:rsidP="00F8442F">
            <w:pPr>
              <w:pStyle w:val="TAL"/>
            </w:pPr>
          </w:p>
        </w:tc>
        <w:tc>
          <w:tcPr>
            <w:tcW w:w="1275" w:type="pct"/>
            <w:vMerge/>
            <w:vAlign w:val="center"/>
          </w:tcPr>
          <w:p w14:paraId="3B52EA0A" w14:textId="77777777" w:rsidR="004B0AE5" w:rsidRPr="00D3062E" w:rsidRDefault="004B0AE5" w:rsidP="00F8442F">
            <w:pPr>
              <w:pStyle w:val="TAL"/>
            </w:pPr>
          </w:p>
        </w:tc>
        <w:tc>
          <w:tcPr>
            <w:tcW w:w="548" w:type="pct"/>
            <w:vAlign w:val="center"/>
          </w:tcPr>
          <w:p w14:paraId="76E95014" w14:textId="77777777" w:rsidR="004B0AE5" w:rsidRPr="00D3062E" w:rsidRDefault="004B0AE5" w:rsidP="00F8442F">
            <w:pPr>
              <w:pStyle w:val="TAC"/>
            </w:pPr>
            <w:r w:rsidRPr="00D3062E">
              <w:t>PATCH</w:t>
            </w:r>
          </w:p>
        </w:tc>
        <w:tc>
          <w:tcPr>
            <w:tcW w:w="1864" w:type="pct"/>
            <w:vAlign w:val="center"/>
          </w:tcPr>
          <w:p w14:paraId="6FB21649" w14:textId="77777777" w:rsidR="004B0AE5" w:rsidRPr="00D3062E" w:rsidRDefault="004B0AE5" w:rsidP="00F8442F">
            <w:pPr>
              <w:pStyle w:val="TAL"/>
              <w:rPr>
                <w:noProof/>
                <w:lang w:eastAsia="zh-CN"/>
              </w:rPr>
            </w:pPr>
            <w:r w:rsidRPr="00D3062E">
              <w:rPr>
                <w:noProof/>
                <w:lang w:eastAsia="zh-CN"/>
              </w:rPr>
              <w:t>Request the modification of an existing "</w:t>
            </w:r>
            <w:r w:rsidRPr="00D3062E">
              <w:t>Individual Management Discovery Subscription" resource.</w:t>
            </w:r>
          </w:p>
        </w:tc>
      </w:tr>
      <w:tr w:rsidR="004B0AE5" w:rsidRPr="00D3062E" w14:paraId="31213064" w14:textId="77777777" w:rsidTr="00F8442F">
        <w:trPr>
          <w:jc w:val="center"/>
        </w:trPr>
        <w:tc>
          <w:tcPr>
            <w:tcW w:w="0" w:type="auto"/>
            <w:vMerge/>
            <w:vAlign w:val="center"/>
          </w:tcPr>
          <w:p w14:paraId="139DEE39" w14:textId="77777777" w:rsidR="004B0AE5" w:rsidRPr="00D3062E" w:rsidRDefault="004B0AE5" w:rsidP="00F8442F">
            <w:pPr>
              <w:pStyle w:val="TAL"/>
            </w:pPr>
          </w:p>
        </w:tc>
        <w:tc>
          <w:tcPr>
            <w:tcW w:w="1275" w:type="pct"/>
            <w:vMerge/>
            <w:vAlign w:val="center"/>
          </w:tcPr>
          <w:p w14:paraId="2CC8AB45" w14:textId="77777777" w:rsidR="004B0AE5" w:rsidRPr="00D3062E" w:rsidRDefault="004B0AE5" w:rsidP="00F8442F">
            <w:pPr>
              <w:pStyle w:val="TAL"/>
            </w:pPr>
          </w:p>
        </w:tc>
        <w:tc>
          <w:tcPr>
            <w:tcW w:w="548" w:type="pct"/>
            <w:vAlign w:val="center"/>
          </w:tcPr>
          <w:p w14:paraId="295F3023" w14:textId="77777777" w:rsidR="004B0AE5" w:rsidRPr="00D3062E" w:rsidRDefault="004B0AE5" w:rsidP="00F8442F">
            <w:pPr>
              <w:pStyle w:val="TAC"/>
            </w:pPr>
            <w:r w:rsidRPr="00D3062E">
              <w:t>DELETE</w:t>
            </w:r>
          </w:p>
        </w:tc>
        <w:tc>
          <w:tcPr>
            <w:tcW w:w="1864" w:type="pct"/>
            <w:vAlign w:val="center"/>
          </w:tcPr>
          <w:p w14:paraId="43C67FCA" w14:textId="77777777" w:rsidR="004B0AE5" w:rsidRPr="00D3062E" w:rsidRDefault="004B0AE5" w:rsidP="00F8442F">
            <w:pPr>
              <w:pStyle w:val="TAL"/>
              <w:rPr>
                <w:noProof/>
                <w:lang w:eastAsia="zh-CN"/>
              </w:rPr>
            </w:pPr>
            <w:r w:rsidRPr="00D3062E">
              <w:rPr>
                <w:noProof/>
                <w:lang w:eastAsia="zh-CN"/>
              </w:rPr>
              <w:t>Request the deletion of an existing "</w:t>
            </w:r>
            <w:r w:rsidRPr="00D3062E">
              <w:t>Individual Management Discovery Subscription" resource.</w:t>
            </w:r>
          </w:p>
        </w:tc>
      </w:tr>
    </w:tbl>
    <w:p w14:paraId="614A3528" w14:textId="77777777" w:rsidR="004B0AE5" w:rsidRPr="00D3062E" w:rsidRDefault="004B0AE5" w:rsidP="004B0AE5"/>
    <w:p w14:paraId="76E62EA6" w14:textId="77777777" w:rsidR="004B0AE5" w:rsidRPr="00D3062E" w:rsidRDefault="004B0AE5" w:rsidP="004B0AE5">
      <w:pPr>
        <w:pStyle w:val="41"/>
      </w:pPr>
      <w:bookmarkStart w:id="2466" w:name="_Toc157434772"/>
      <w:bookmarkStart w:id="2467" w:name="_Toc157436487"/>
      <w:bookmarkStart w:id="2468" w:name="_Toc157440327"/>
      <w:bookmarkStart w:id="2469" w:name="_Toc160649999"/>
      <w:bookmarkStart w:id="2470" w:name="_Toc164928282"/>
      <w:r w:rsidRPr="00D3062E">
        <w:rPr>
          <w:noProof/>
          <w:lang w:eastAsia="zh-CN"/>
        </w:rPr>
        <w:t>6.5.3.2</w:t>
      </w:r>
      <w:r w:rsidRPr="00D3062E">
        <w:tab/>
        <w:t>Resource: Management Discovery Subscription</w:t>
      </w:r>
      <w:bookmarkEnd w:id="2466"/>
      <w:bookmarkEnd w:id="2467"/>
      <w:bookmarkEnd w:id="2468"/>
      <w:bookmarkEnd w:id="2469"/>
      <w:bookmarkEnd w:id="2470"/>
    </w:p>
    <w:p w14:paraId="77987E74" w14:textId="77777777" w:rsidR="004B0AE5" w:rsidRPr="00D3062E" w:rsidRDefault="004B0AE5" w:rsidP="004B0AE5">
      <w:pPr>
        <w:pStyle w:val="51"/>
      </w:pPr>
      <w:bookmarkStart w:id="2471" w:name="_Toc157434773"/>
      <w:bookmarkStart w:id="2472" w:name="_Toc157436488"/>
      <w:bookmarkStart w:id="2473" w:name="_Toc157440328"/>
      <w:bookmarkStart w:id="2474" w:name="_Toc160650000"/>
      <w:bookmarkStart w:id="2475" w:name="_Toc164928283"/>
      <w:r w:rsidRPr="00D3062E">
        <w:rPr>
          <w:noProof/>
          <w:lang w:eastAsia="zh-CN"/>
        </w:rPr>
        <w:t>6.5.3.2</w:t>
      </w:r>
      <w:r w:rsidRPr="00D3062E">
        <w:t>.1</w:t>
      </w:r>
      <w:r w:rsidRPr="00D3062E">
        <w:tab/>
        <w:t>Description</w:t>
      </w:r>
      <w:bookmarkEnd w:id="2471"/>
      <w:bookmarkEnd w:id="2472"/>
      <w:bookmarkEnd w:id="2473"/>
      <w:bookmarkEnd w:id="2474"/>
      <w:bookmarkEnd w:id="2475"/>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2476" w:name="_Toc157434774"/>
      <w:bookmarkStart w:id="2477" w:name="_Toc157436489"/>
      <w:bookmarkStart w:id="2478" w:name="_Toc157440329"/>
      <w:bookmarkStart w:id="2479" w:name="_Toc160650001"/>
      <w:bookmarkStart w:id="2480" w:name="_Toc164928284"/>
      <w:r w:rsidRPr="00D3062E">
        <w:rPr>
          <w:noProof/>
          <w:lang w:eastAsia="zh-CN"/>
        </w:rPr>
        <w:t>6.5.3.2</w:t>
      </w:r>
      <w:r w:rsidRPr="00D3062E">
        <w:t>.2</w:t>
      </w:r>
      <w:r w:rsidRPr="00D3062E">
        <w:tab/>
        <w:t>Resource Definition</w:t>
      </w:r>
      <w:bookmarkEnd w:id="2476"/>
      <w:bookmarkEnd w:id="2477"/>
      <w:bookmarkEnd w:id="2478"/>
      <w:bookmarkEnd w:id="2479"/>
      <w:bookmarkEnd w:id="2480"/>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2481" w:name="_Toc157434775"/>
      <w:bookmarkStart w:id="2482" w:name="_Toc157436490"/>
      <w:bookmarkStart w:id="2483" w:name="_Toc157440330"/>
      <w:bookmarkStart w:id="2484" w:name="_Toc160650002"/>
      <w:bookmarkStart w:id="2485" w:name="_Toc164928285"/>
      <w:r w:rsidRPr="00D3062E">
        <w:rPr>
          <w:noProof/>
          <w:lang w:eastAsia="zh-CN"/>
        </w:rPr>
        <w:t>6.5.3.2</w:t>
      </w:r>
      <w:r w:rsidRPr="00D3062E">
        <w:t>.3</w:t>
      </w:r>
      <w:r w:rsidRPr="00D3062E">
        <w:tab/>
        <w:t>Resource Standard Methods</w:t>
      </w:r>
      <w:bookmarkEnd w:id="2481"/>
      <w:bookmarkEnd w:id="2482"/>
      <w:bookmarkEnd w:id="2483"/>
      <w:bookmarkEnd w:id="2484"/>
      <w:bookmarkEnd w:id="2485"/>
    </w:p>
    <w:p w14:paraId="2C0E2574" w14:textId="77777777" w:rsidR="004B0AE5" w:rsidRPr="00D3062E" w:rsidRDefault="004B0AE5" w:rsidP="00B13605">
      <w:pPr>
        <w:pStyle w:val="6"/>
      </w:pPr>
      <w:bookmarkStart w:id="2486" w:name="_Toc157434776"/>
      <w:bookmarkStart w:id="2487" w:name="_Toc157436491"/>
      <w:bookmarkStart w:id="2488" w:name="_Toc157440331"/>
      <w:bookmarkStart w:id="2489" w:name="_Toc160650003"/>
      <w:bookmarkStart w:id="2490" w:name="_Toc164928286"/>
      <w:r w:rsidRPr="00D3062E">
        <w:t>6.5.3.2.3.2</w:t>
      </w:r>
      <w:r w:rsidRPr="00D3062E">
        <w:tab/>
        <w:t>POST</w:t>
      </w:r>
      <w:bookmarkEnd w:id="2486"/>
      <w:bookmarkEnd w:id="2487"/>
      <w:bookmarkEnd w:id="2488"/>
      <w:bookmarkEnd w:id="2489"/>
      <w:bookmarkEnd w:id="2490"/>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2491" w:name="_Toc157434777"/>
      <w:bookmarkStart w:id="2492" w:name="_Toc157436492"/>
      <w:bookmarkStart w:id="2493" w:name="_Toc157440332"/>
      <w:bookmarkStart w:id="2494" w:name="_Toc160650004"/>
      <w:bookmarkStart w:id="2495" w:name="_Toc164928287"/>
      <w:r w:rsidRPr="00D3062E">
        <w:rPr>
          <w:noProof/>
          <w:lang w:eastAsia="zh-CN"/>
        </w:rPr>
        <w:t>6.5.3.2</w:t>
      </w:r>
      <w:r w:rsidRPr="00D3062E">
        <w:t>.4</w:t>
      </w:r>
      <w:r w:rsidRPr="00D3062E">
        <w:tab/>
        <w:t>Resource Custom Operations</w:t>
      </w:r>
      <w:bookmarkEnd w:id="2491"/>
      <w:bookmarkEnd w:id="2492"/>
      <w:bookmarkEnd w:id="2493"/>
      <w:bookmarkEnd w:id="2494"/>
      <w:bookmarkEnd w:id="2495"/>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2496" w:name="_Toc157434778"/>
      <w:bookmarkStart w:id="2497" w:name="_Toc157436493"/>
      <w:bookmarkStart w:id="2498" w:name="_Toc157440333"/>
      <w:bookmarkStart w:id="2499" w:name="_Toc160650005"/>
      <w:bookmarkStart w:id="2500" w:name="_Toc164928288"/>
      <w:r w:rsidRPr="00D3062E">
        <w:rPr>
          <w:noProof/>
          <w:lang w:eastAsia="zh-CN"/>
        </w:rPr>
        <w:t>6.5.3.3</w:t>
      </w:r>
      <w:r w:rsidRPr="00D3062E">
        <w:tab/>
        <w:t>Resource: Individual Management Discovery Subscription</w:t>
      </w:r>
      <w:bookmarkEnd w:id="2496"/>
      <w:bookmarkEnd w:id="2497"/>
      <w:bookmarkEnd w:id="2498"/>
      <w:bookmarkEnd w:id="2499"/>
      <w:bookmarkEnd w:id="2500"/>
    </w:p>
    <w:p w14:paraId="2574D7C9" w14:textId="77777777" w:rsidR="004B0AE5" w:rsidRPr="00D3062E" w:rsidRDefault="004B0AE5" w:rsidP="004B0AE5">
      <w:pPr>
        <w:pStyle w:val="51"/>
      </w:pPr>
      <w:bookmarkStart w:id="2501" w:name="_Toc157434779"/>
      <w:bookmarkStart w:id="2502" w:name="_Toc157436494"/>
      <w:bookmarkStart w:id="2503" w:name="_Toc157440334"/>
      <w:bookmarkStart w:id="2504" w:name="_Toc160650006"/>
      <w:bookmarkStart w:id="2505" w:name="_Toc164928289"/>
      <w:r w:rsidRPr="00D3062E">
        <w:rPr>
          <w:noProof/>
          <w:lang w:eastAsia="zh-CN"/>
        </w:rPr>
        <w:t>6.5.3.3</w:t>
      </w:r>
      <w:r w:rsidRPr="00D3062E">
        <w:t>.1</w:t>
      </w:r>
      <w:r w:rsidRPr="00D3062E">
        <w:tab/>
        <w:t>Description</w:t>
      </w:r>
      <w:bookmarkEnd w:id="2501"/>
      <w:bookmarkEnd w:id="2502"/>
      <w:bookmarkEnd w:id="2503"/>
      <w:bookmarkEnd w:id="2504"/>
      <w:bookmarkEnd w:id="2505"/>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2506" w:name="_Toc157434780"/>
      <w:bookmarkStart w:id="2507" w:name="_Toc157436495"/>
      <w:bookmarkStart w:id="2508" w:name="_Toc157440335"/>
      <w:bookmarkStart w:id="2509" w:name="_Toc160650007"/>
      <w:bookmarkStart w:id="2510" w:name="_Toc164928290"/>
      <w:r w:rsidRPr="00D3062E">
        <w:rPr>
          <w:noProof/>
          <w:lang w:eastAsia="zh-CN"/>
        </w:rPr>
        <w:t>6.5.3.3</w:t>
      </w:r>
      <w:r w:rsidRPr="00D3062E">
        <w:t>.2</w:t>
      </w:r>
      <w:r w:rsidRPr="00D3062E">
        <w:tab/>
        <w:t>Resource Definition</w:t>
      </w:r>
      <w:bookmarkEnd w:id="2506"/>
      <w:bookmarkEnd w:id="2507"/>
      <w:bookmarkEnd w:id="2508"/>
      <w:bookmarkEnd w:id="2509"/>
      <w:bookmarkEnd w:id="2510"/>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2511" w:name="_Toc157434781"/>
      <w:bookmarkStart w:id="2512" w:name="_Toc157436496"/>
      <w:bookmarkStart w:id="2513" w:name="_Toc157440336"/>
      <w:bookmarkStart w:id="2514" w:name="_Toc160650008"/>
      <w:bookmarkStart w:id="2515" w:name="_Toc164928291"/>
      <w:r w:rsidRPr="00D3062E">
        <w:rPr>
          <w:noProof/>
          <w:lang w:eastAsia="zh-CN"/>
        </w:rPr>
        <w:t>6.5.3.3</w:t>
      </w:r>
      <w:r w:rsidRPr="00D3062E">
        <w:t>.3</w:t>
      </w:r>
      <w:r w:rsidRPr="00D3062E">
        <w:tab/>
        <w:t>Resource Standard Methods</w:t>
      </w:r>
      <w:bookmarkEnd w:id="2511"/>
      <w:bookmarkEnd w:id="2512"/>
      <w:bookmarkEnd w:id="2513"/>
      <w:bookmarkEnd w:id="2514"/>
      <w:bookmarkEnd w:id="2515"/>
    </w:p>
    <w:p w14:paraId="3F003CEB" w14:textId="77777777" w:rsidR="004B0AE5" w:rsidRPr="00D3062E" w:rsidRDefault="004B0AE5" w:rsidP="000B7712">
      <w:pPr>
        <w:pStyle w:val="6"/>
      </w:pPr>
      <w:bookmarkStart w:id="2516" w:name="_Toc157434782"/>
      <w:bookmarkStart w:id="2517" w:name="_Toc157436497"/>
      <w:bookmarkStart w:id="2518" w:name="_Toc157440337"/>
      <w:bookmarkStart w:id="2519" w:name="_Toc160650009"/>
      <w:bookmarkStart w:id="2520" w:name="_Toc164928292"/>
      <w:r w:rsidRPr="00D3062E">
        <w:t>6.5.3.3.3.1</w:t>
      </w:r>
      <w:r w:rsidRPr="00D3062E">
        <w:tab/>
        <w:t>GET</w:t>
      </w:r>
      <w:bookmarkEnd w:id="2516"/>
      <w:bookmarkEnd w:id="2517"/>
      <w:bookmarkEnd w:id="2518"/>
      <w:bookmarkEnd w:id="2519"/>
      <w:bookmarkEnd w:id="252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2521" w:name="_Toc157434783"/>
      <w:bookmarkStart w:id="2522" w:name="_Toc157436498"/>
      <w:bookmarkStart w:id="2523" w:name="_Toc157440338"/>
      <w:bookmarkStart w:id="2524" w:name="_Toc160650010"/>
      <w:bookmarkStart w:id="2525" w:name="_Toc164928293"/>
      <w:r w:rsidRPr="00D3062E">
        <w:t>6.5.3.3.3.2</w:t>
      </w:r>
      <w:r w:rsidRPr="00D3062E">
        <w:tab/>
        <w:t>PUT</w:t>
      </w:r>
      <w:bookmarkEnd w:id="2521"/>
      <w:bookmarkEnd w:id="2522"/>
      <w:bookmarkEnd w:id="2523"/>
      <w:bookmarkEnd w:id="2524"/>
      <w:bookmarkEnd w:id="2525"/>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2526" w:name="_Toc157434784"/>
      <w:bookmarkStart w:id="2527" w:name="_Toc157436499"/>
      <w:bookmarkStart w:id="2528" w:name="_Toc157440339"/>
      <w:bookmarkStart w:id="2529" w:name="_Toc160650011"/>
      <w:bookmarkStart w:id="2530" w:name="_Toc164928294"/>
      <w:r w:rsidRPr="00D3062E">
        <w:t>6.5.3.3.3.3</w:t>
      </w:r>
      <w:r w:rsidRPr="00D3062E">
        <w:tab/>
        <w:t>PATCH</w:t>
      </w:r>
      <w:bookmarkEnd w:id="2526"/>
      <w:bookmarkEnd w:id="2527"/>
      <w:bookmarkEnd w:id="2528"/>
      <w:bookmarkEnd w:id="2529"/>
      <w:bookmarkEnd w:id="2530"/>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2531" w:name="_Toc157434785"/>
      <w:bookmarkStart w:id="2532" w:name="_Toc157436500"/>
      <w:bookmarkStart w:id="2533" w:name="_Toc157440340"/>
      <w:bookmarkStart w:id="2534" w:name="_Toc160650012"/>
      <w:bookmarkStart w:id="2535" w:name="_Toc164928295"/>
      <w:r w:rsidRPr="00D3062E">
        <w:t>6.5.3.3.3.4</w:t>
      </w:r>
      <w:r w:rsidRPr="00D3062E">
        <w:tab/>
        <w:t>DELETE</w:t>
      </w:r>
      <w:bookmarkEnd w:id="2531"/>
      <w:bookmarkEnd w:id="2532"/>
      <w:bookmarkEnd w:id="2533"/>
      <w:bookmarkEnd w:id="2534"/>
      <w:bookmarkEnd w:id="2535"/>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2536" w:name="_Toc157434786"/>
      <w:bookmarkStart w:id="2537" w:name="_Toc157436501"/>
      <w:bookmarkStart w:id="2538" w:name="_Toc157440341"/>
      <w:bookmarkStart w:id="2539" w:name="_Toc160650013"/>
      <w:bookmarkStart w:id="2540" w:name="_Toc164928296"/>
      <w:r w:rsidRPr="00D3062E">
        <w:rPr>
          <w:noProof/>
          <w:lang w:eastAsia="zh-CN"/>
        </w:rPr>
        <w:t>6.5.3.3</w:t>
      </w:r>
      <w:r w:rsidRPr="00D3062E">
        <w:t>.4</w:t>
      </w:r>
      <w:r w:rsidRPr="00D3062E">
        <w:tab/>
        <w:t>Resource Custom Operations</w:t>
      </w:r>
      <w:bookmarkEnd w:id="2536"/>
      <w:bookmarkEnd w:id="2537"/>
      <w:bookmarkEnd w:id="2538"/>
      <w:bookmarkEnd w:id="2539"/>
      <w:bookmarkEnd w:id="2540"/>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2541" w:name="_Toc157434787"/>
      <w:bookmarkStart w:id="2542" w:name="_Toc157436502"/>
      <w:bookmarkStart w:id="2543" w:name="_Toc157440342"/>
      <w:bookmarkStart w:id="2544" w:name="_Toc160650014"/>
      <w:bookmarkStart w:id="2545" w:name="_Toc164928297"/>
      <w:r w:rsidRPr="00D3062E">
        <w:rPr>
          <w:noProof/>
          <w:lang w:eastAsia="zh-CN"/>
        </w:rPr>
        <w:t>6.5</w:t>
      </w:r>
      <w:r w:rsidRPr="00D3062E">
        <w:t>.4</w:t>
      </w:r>
      <w:r w:rsidRPr="00D3062E">
        <w:tab/>
        <w:t>Custom Operations without associated resources</w:t>
      </w:r>
      <w:bookmarkEnd w:id="2541"/>
      <w:bookmarkEnd w:id="2542"/>
      <w:bookmarkEnd w:id="2543"/>
      <w:bookmarkEnd w:id="2544"/>
      <w:bookmarkEnd w:id="2545"/>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2546" w:name="_Toc157434788"/>
      <w:bookmarkStart w:id="2547" w:name="_Toc157436503"/>
      <w:bookmarkStart w:id="2548" w:name="_Toc157440343"/>
      <w:bookmarkStart w:id="2549" w:name="_Toc160650015"/>
      <w:bookmarkStart w:id="2550" w:name="_Toc164928298"/>
      <w:r w:rsidRPr="00D3062E">
        <w:rPr>
          <w:noProof/>
          <w:lang w:eastAsia="zh-CN"/>
        </w:rPr>
        <w:t>6.5</w:t>
      </w:r>
      <w:r w:rsidRPr="00D3062E">
        <w:t>.5</w:t>
      </w:r>
      <w:r w:rsidRPr="00D3062E">
        <w:tab/>
        <w:t>Notifications</w:t>
      </w:r>
      <w:bookmarkEnd w:id="2546"/>
      <w:bookmarkEnd w:id="2547"/>
      <w:bookmarkEnd w:id="2548"/>
      <w:bookmarkEnd w:id="2549"/>
      <w:bookmarkEnd w:id="2550"/>
    </w:p>
    <w:p w14:paraId="304676BD" w14:textId="77777777" w:rsidR="004B0AE5" w:rsidRPr="00D3062E" w:rsidRDefault="004B0AE5" w:rsidP="004B0AE5">
      <w:pPr>
        <w:pStyle w:val="41"/>
      </w:pPr>
      <w:bookmarkStart w:id="2551" w:name="_Toc157434789"/>
      <w:bookmarkStart w:id="2552" w:name="_Toc157436504"/>
      <w:bookmarkStart w:id="2553" w:name="_Toc157440344"/>
      <w:bookmarkStart w:id="2554" w:name="_Toc160650016"/>
      <w:bookmarkStart w:id="2555" w:name="_Toc164928299"/>
      <w:r w:rsidRPr="00D3062E">
        <w:rPr>
          <w:noProof/>
          <w:lang w:eastAsia="zh-CN"/>
        </w:rPr>
        <w:t>6.5</w:t>
      </w:r>
      <w:r w:rsidRPr="00D3062E">
        <w:t>.5.1</w:t>
      </w:r>
      <w:r w:rsidRPr="00D3062E">
        <w:tab/>
        <w:t>General</w:t>
      </w:r>
      <w:bookmarkEnd w:id="2551"/>
      <w:bookmarkEnd w:id="2552"/>
      <w:bookmarkEnd w:id="2553"/>
      <w:bookmarkEnd w:id="2554"/>
      <w:bookmarkEnd w:id="2555"/>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2556" w:name="_Toc157434790"/>
      <w:bookmarkStart w:id="2557" w:name="_Toc157436505"/>
      <w:bookmarkStart w:id="2558" w:name="_Toc157440345"/>
      <w:bookmarkStart w:id="2559" w:name="_Toc160650017"/>
      <w:bookmarkStart w:id="2560" w:name="_Toc164928300"/>
      <w:r w:rsidRPr="00D3062E">
        <w:rPr>
          <w:noProof/>
          <w:lang w:eastAsia="zh-CN"/>
        </w:rPr>
        <w:t>6.5</w:t>
      </w:r>
      <w:r w:rsidRPr="00D3062E">
        <w:t>.5.2</w:t>
      </w:r>
      <w:r w:rsidRPr="00D3062E">
        <w:tab/>
        <w:t>Management</w:t>
      </w:r>
      <w:r w:rsidRPr="00D3062E" w:rsidDel="00565E82">
        <w:t xml:space="preserve"> </w:t>
      </w:r>
      <w:r w:rsidRPr="00D3062E">
        <w:t>discovery Notification</w:t>
      </w:r>
      <w:bookmarkEnd w:id="2556"/>
      <w:bookmarkEnd w:id="2557"/>
      <w:bookmarkEnd w:id="2558"/>
      <w:bookmarkEnd w:id="2559"/>
      <w:bookmarkEnd w:id="2560"/>
    </w:p>
    <w:p w14:paraId="34126AA4" w14:textId="77777777" w:rsidR="004B0AE5" w:rsidRPr="00D3062E" w:rsidRDefault="004B0AE5" w:rsidP="004B0AE5">
      <w:pPr>
        <w:pStyle w:val="51"/>
        <w:rPr>
          <w:noProof/>
        </w:rPr>
      </w:pPr>
      <w:bookmarkStart w:id="2561" w:name="_Toc157434791"/>
      <w:bookmarkStart w:id="2562" w:name="_Toc157436506"/>
      <w:bookmarkStart w:id="2563" w:name="_Toc157440346"/>
      <w:bookmarkStart w:id="2564" w:name="_Toc160650018"/>
      <w:bookmarkStart w:id="2565" w:name="_Toc164928301"/>
      <w:r w:rsidRPr="00D3062E">
        <w:rPr>
          <w:noProof/>
          <w:lang w:eastAsia="zh-CN"/>
        </w:rPr>
        <w:t>6.5</w:t>
      </w:r>
      <w:r w:rsidRPr="00D3062E">
        <w:t>.5.2</w:t>
      </w:r>
      <w:r w:rsidRPr="00D3062E">
        <w:rPr>
          <w:noProof/>
        </w:rPr>
        <w:t>.1</w:t>
      </w:r>
      <w:r w:rsidRPr="00D3062E">
        <w:rPr>
          <w:noProof/>
        </w:rPr>
        <w:tab/>
        <w:t>Description</w:t>
      </w:r>
      <w:bookmarkEnd w:id="2561"/>
      <w:bookmarkEnd w:id="2562"/>
      <w:bookmarkEnd w:id="2563"/>
      <w:bookmarkEnd w:id="2564"/>
      <w:bookmarkEnd w:id="2565"/>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2566" w:name="_Toc157434792"/>
      <w:bookmarkStart w:id="2567" w:name="_Toc157436507"/>
      <w:bookmarkStart w:id="2568" w:name="_Toc157440347"/>
      <w:bookmarkStart w:id="2569" w:name="_Toc160650019"/>
      <w:bookmarkStart w:id="2570" w:name="_Toc164928302"/>
      <w:r w:rsidRPr="00D3062E">
        <w:rPr>
          <w:noProof/>
          <w:lang w:eastAsia="zh-CN"/>
        </w:rPr>
        <w:t>6.5</w:t>
      </w:r>
      <w:r w:rsidRPr="00D3062E">
        <w:t>.5.2</w:t>
      </w:r>
      <w:r w:rsidRPr="00D3062E">
        <w:rPr>
          <w:noProof/>
        </w:rPr>
        <w:t>.2</w:t>
      </w:r>
      <w:r w:rsidRPr="00D3062E">
        <w:rPr>
          <w:noProof/>
        </w:rPr>
        <w:tab/>
        <w:t>Target URI</w:t>
      </w:r>
      <w:bookmarkEnd w:id="2566"/>
      <w:bookmarkEnd w:id="2567"/>
      <w:bookmarkEnd w:id="2568"/>
      <w:bookmarkEnd w:id="2569"/>
      <w:bookmarkEnd w:id="25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2571" w:name="_Toc157434793"/>
      <w:bookmarkStart w:id="2572" w:name="_Toc157436508"/>
      <w:bookmarkStart w:id="2573" w:name="_Toc157440348"/>
      <w:bookmarkStart w:id="2574" w:name="_Toc160650020"/>
      <w:bookmarkStart w:id="2575" w:name="_Toc164928303"/>
      <w:r w:rsidRPr="00D3062E">
        <w:rPr>
          <w:noProof/>
          <w:lang w:eastAsia="zh-CN"/>
        </w:rPr>
        <w:t>6.5</w:t>
      </w:r>
      <w:r w:rsidRPr="00D3062E">
        <w:t>.5.2</w:t>
      </w:r>
      <w:r w:rsidRPr="00D3062E">
        <w:rPr>
          <w:noProof/>
        </w:rPr>
        <w:t>.3</w:t>
      </w:r>
      <w:r w:rsidRPr="00D3062E">
        <w:rPr>
          <w:noProof/>
        </w:rPr>
        <w:tab/>
        <w:t>Standard Methods</w:t>
      </w:r>
      <w:bookmarkEnd w:id="2571"/>
      <w:bookmarkEnd w:id="2572"/>
      <w:bookmarkEnd w:id="2573"/>
      <w:bookmarkEnd w:id="2574"/>
      <w:bookmarkEnd w:id="2575"/>
    </w:p>
    <w:p w14:paraId="6CAF832D" w14:textId="77777777" w:rsidR="002E2250" w:rsidRPr="00DF3F15" w:rsidRDefault="002E2250" w:rsidP="002E2250">
      <w:pPr>
        <w:pStyle w:val="H6"/>
      </w:pPr>
      <w:bookmarkStart w:id="2576" w:name="_Toc157434794"/>
      <w:bookmarkStart w:id="2577" w:name="_Toc157436509"/>
      <w:bookmarkStart w:id="2578"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2579" w:name="_Toc160650021"/>
      <w:bookmarkStart w:id="2580" w:name="_Toc164928304"/>
      <w:r w:rsidRPr="00D3062E">
        <w:rPr>
          <w:noProof/>
          <w:lang w:eastAsia="zh-CN"/>
        </w:rPr>
        <w:t>6.5</w:t>
      </w:r>
      <w:r w:rsidRPr="00D3062E">
        <w:t>.6</w:t>
      </w:r>
      <w:r w:rsidRPr="00D3062E">
        <w:tab/>
        <w:t>Data Model</w:t>
      </w:r>
      <w:bookmarkEnd w:id="2576"/>
      <w:bookmarkEnd w:id="2577"/>
      <w:bookmarkEnd w:id="2578"/>
      <w:bookmarkEnd w:id="2579"/>
      <w:bookmarkEnd w:id="2580"/>
    </w:p>
    <w:p w14:paraId="41C89665" w14:textId="77777777" w:rsidR="004B0AE5" w:rsidRPr="00D3062E" w:rsidRDefault="004B0AE5" w:rsidP="004B0AE5">
      <w:pPr>
        <w:pStyle w:val="41"/>
      </w:pPr>
      <w:bookmarkStart w:id="2581" w:name="_Toc157434795"/>
      <w:bookmarkStart w:id="2582" w:name="_Toc157436510"/>
      <w:bookmarkStart w:id="2583" w:name="_Toc157440350"/>
      <w:bookmarkStart w:id="2584" w:name="_Toc160650022"/>
      <w:bookmarkStart w:id="2585" w:name="_Toc164928305"/>
      <w:r w:rsidRPr="00D3062E">
        <w:rPr>
          <w:noProof/>
          <w:lang w:eastAsia="zh-CN"/>
        </w:rPr>
        <w:t>6.5</w:t>
      </w:r>
      <w:r w:rsidRPr="00D3062E">
        <w:t>.6.1</w:t>
      </w:r>
      <w:r w:rsidRPr="00D3062E">
        <w:tab/>
        <w:t>General</w:t>
      </w:r>
      <w:bookmarkEnd w:id="2581"/>
      <w:bookmarkEnd w:id="2582"/>
      <w:bookmarkEnd w:id="2583"/>
      <w:bookmarkEnd w:id="2584"/>
      <w:bookmarkEnd w:id="2585"/>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40D69F33" w14:textId="77777777" w:rsidR="004B0AE5" w:rsidRPr="00D3062E" w:rsidRDefault="004B0AE5" w:rsidP="004B0AE5">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D3062E" w14:paraId="4AA976BD" w14:textId="77777777" w:rsidTr="00F8442F">
        <w:trPr>
          <w:jc w:val="center"/>
        </w:trPr>
        <w:tc>
          <w:tcPr>
            <w:tcW w:w="2578" w:type="dxa"/>
            <w:shd w:val="clear" w:color="auto" w:fill="C0C0C0"/>
            <w:vAlign w:val="center"/>
            <w:hideMark/>
          </w:tcPr>
          <w:p w14:paraId="04A64245" w14:textId="77777777" w:rsidR="004B0AE5" w:rsidRPr="00D3062E" w:rsidRDefault="004B0AE5" w:rsidP="00F8442F">
            <w:pPr>
              <w:pStyle w:val="TAH"/>
            </w:pPr>
            <w:r w:rsidRPr="00D3062E">
              <w:t>Data type</w:t>
            </w:r>
          </w:p>
        </w:tc>
        <w:tc>
          <w:tcPr>
            <w:tcW w:w="1420" w:type="dxa"/>
            <w:shd w:val="clear" w:color="auto" w:fill="C0C0C0"/>
            <w:vAlign w:val="center"/>
          </w:tcPr>
          <w:p w14:paraId="79490344" w14:textId="77777777" w:rsidR="004B0AE5" w:rsidRPr="00D3062E" w:rsidRDefault="004B0AE5" w:rsidP="00F8442F">
            <w:pPr>
              <w:pStyle w:val="TAH"/>
            </w:pPr>
            <w:r w:rsidRPr="00D3062E">
              <w:t>Clause defined</w:t>
            </w:r>
          </w:p>
        </w:tc>
        <w:tc>
          <w:tcPr>
            <w:tcW w:w="4079" w:type="dxa"/>
            <w:shd w:val="clear" w:color="auto" w:fill="C0C0C0"/>
            <w:vAlign w:val="center"/>
            <w:hideMark/>
          </w:tcPr>
          <w:p w14:paraId="010F3C5F" w14:textId="77777777" w:rsidR="004B0AE5" w:rsidRPr="00D3062E" w:rsidRDefault="004B0AE5" w:rsidP="00F8442F">
            <w:pPr>
              <w:pStyle w:val="TAH"/>
            </w:pPr>
            <w:r w:rsidRPr="00D3062E">
              <w:t>Description</w:t>
            </w:r>
          </w:p>
        </w:tc>
        <w:tc>
          <w:tcPr>
            <w:tcW w:w="1347" w:type="dxa"/>
            <w:shd w:val="clear" w:color="auto" w:fill="C0C0C0"/>
            <w:vAlign w:val="center"/>
          </w:tcPr>
          <w:p w14:paraId="408BB4F2" w14:textId="77777777" w:rsidR="004B0AE5" w:rsidRPr="00D3062E" w:rsidRDefault="004B0AE5" w:rsidP="00F8442F">
            <w:pPr>
              <w:pStyle w:val="TAH"/>
            </w:pPr>
            <w:r w:rsidRPr="00D3062E">
              <w:t>Applicability</w:t>
            </w:r>
          </w:p>
        </w:tc>
      </w:tr>
      <w:tr w:rsidR="004B0AE5" w:rsidRPr="00D3062E" w14:paraId="0D291CE5" w14:textId="77777777" w:rsidTr="00F8442F">
        <w:trPr>
          <w:jc w:val="center"/>
        </w:trPr>
        <w:tc>
          <w:tcPr>
            <w:tcW w:w="2578" w:type="dxa"/>
            <w:vAlign w:val="center"/>
          </w:tcPr>
          <w:p w14:paraId="623D1942" w14:textId="77777777" w:rsidR="004B0AE5" w:rsidRPr="00D3062E" w:rsidRDefault="004B0AE5" w:rsidP="00F8442F">
            <w:pPr>
              <w:pStyle w:val="TAL"/>
              <w:rPr>
                <w:noProof/>
              </w:rPr>
            </w:pPr>
            <w:r w:rsidRPr="00D3062E">
              <w:t>MnSDiscNotif</w:t>
            </w:r>
          </w:p>
        </w:tc>
        <w:tc>
          <w:tcPr>
            <w:tcW w:w="1420" w:type="dxa"/>
            <w:vAlign w:val="center"/>
          </w:tcPr>
          <w:p w14:paraId="5CFEE8B1" w14:textId="77777777" w:rsidR="004B0AE5" w:rsidRPr="00D3062E" w:rsidRDefault="004B0AE5" w:rsidP="00F8442F">
            <w:pPr>
              <w:pStyle w:val="TAC"/>
            </w:pPr>
            <w:r w:rsidRPr="00D3062E">
              <w:rPr>
                <w:noProof/>
                <w:lang w:eastAsia="zh-CN"/>
              </w:rPr>
              <w:t>6.5</w:t>
            </w:r>
            <w:r w:rsidRPr="00D3062E">
              <w:t>.6.2.4</w:t>
            </w:r>
          </w:p>
        </w:tc>
        <w:tc>
          <w:tcPr>
            <w:tcW w:w="4079" w:type="dxa"/>
            <w:vAlign w:val="center"/>
          </w:tcPr>
          <w:p w14:paraId="3A31C7D6" w14:textId="77777777" w:rsidR="004B0AE5" w:rsidRPr="00D3062E" w:rsidRDefault="004B0AE5" w:rsidP="00F8442F">
            <w:pPr>
              <w:pStyle w:val="TAL"/>
            </w:pPr>
            <w:r w:rsidRPr="00D3062E">
              <w:t>Represents a Management Discovery Notification.</w:t>
            </w:r>
          </w:p>
        </w:tc>
        <w:tc>
          <w:tcPr>
            <w:tcW w:w="1347" w:type="dxa"/>
            <w:vAlign w:val="center"/>
          </w:tcPr>
          <w:p w14:paraId="22CC280C" w14:textId="77777777" w:rsidR="004B0AE5" w:rsidRPr="00D3062E" w:rsidRDefault="004B0AE5" w:rsidP="00F8442F">
            <w:pPr>
              <w:pStyle w:val="TAL"/>
              <w:rPr>
                <w:rFonts w:cs="Arial"/>
                <w:szCs w:val="18"/>
              </w:rPr>
            </w:pPr>
          </w:p>
        </w:tc>
      </w:tr>
      <w:tr w:rsidR="004B0AE5" w:rsidRPr="00D3062E" w14:paraId="4FCCCED5" w14:textId="77777777" w:rsidTr="00F8442F">
        <w:trPr>
          <w:jc w:val="center"/>
        </w:trPr>
        <w:tc>
          <w:tcPr>
            <w:tcW w:w="2578" w:type="dxa"/>
            <w:vAlign w:val="center"/>
          </w:tcPr>
          <w:p w14:paraId="7D462A12" w14:textId="77777777" w:rsidR="004B0AE5" w:rsidRPr="00D3062E" w:rsidRDefault="004B0AE5" w:rsidP="00F8442F">
            <w:pPr>
              <w:pStyle w:val="TAL"/>
            </w:pPr>
            <w:r w:rsidRPr="00D3062E">
              <w:t>MnSDiscSubsc</w:t>
            </w:r>
          </w:p>
        </w:tc>
        <w:tc>
          <w:tcPr>
            <w:tcW w:w="1420" w:type="dxa"/>
            <w:vAlign w:val="center"/>
          </w:tcPr>
          <w:p w14:paraId="07C8ED2D" w14:textId="77777777" w:rsidR="004B0AE5" w:rsidRPr="00D3062E" w:rsidRDefault="004B0AE5" w:rsidP="00F8442F">
            <w:pPr>
              <w:pStyle w:val="TAC"/>
            </w:pPr>
            <w:r w:rsidRPr="00D3062E">
              <w:rPr>
                <w:noProof/>
                <w:lang w:eastAsia="zh-CN"/>
              </w:rPr>
              <w:t>6.5</w:t>
            </w:r>
            <w:r w:rsidRPr="00D3062E">
              <w:t>.6.2.2</w:t>
            </w:r>
          </w:p>
        </w:tc>
        <w:tc>
          <w:tcPr>
            <w:tcW w:w="4079" w:type="dxa"/>
            <w:vAlign w:val="center"/>
          </w:tcPr>
          <w:p w14:paraId="423F9BC2" w14:textId="77777777" w:rsidR="004B0AE5" w:rsidRPr="00D3062E" w:rsidRDefault="004B0AE5" w:rsidP="00F8442F">
            <w:pPr>
              <w:pStyle w:val="TAL"/>
              <w:rPr>
                <w:rFonts w:cs="Arial"/>
                <w:szCs w:val="18"/>
              </w:rPr>
            </w:pPr>
            <w:r w:rsidRPr="00D3062E">
              <w:t>Represents a Management Discovery Subscription.</w:t>
            </w:r>
          </w:p>
        </w:tc>
        <w:tc>
          <w:tcPr>
            <w:tcW w:w="1347" w:type="dxa"/>
            <w:vAlign w:val="center"/>
          </w:tcPr>
          <w:p w14:paraId="1D473519" w14:textId="77777777" w:rsidR="004B0AE5" w:rsidRPr="00D3062E" w:rsidRDefault="004B0AE5" w:rsidP="00F8442F">
            <w:pPr>
              <w:pStyle w:val="TAL"/>
              <w:rPr>
                <w:rFonts w:cs="Arial"/>
                <w:szCs w:val="18"/>
              </w:rPr>
            </w:pPr>
          </w:p>
        </w:tc>
      </w:tr>
      <w:tr w:rsidR="004B0AE5" w:rsidRPr="00D3062E" w14:paraId="4B9AC03A" w14:textId="77777777" w:rsidTr="00F8442F">
        <w:trPr>
          <w:jc w:val="center"/>
        </w:trPr>
        <w:tc>
          <w:tcPr>
            <w:tcW w:w="2578" w:type="dxa"/>
            <w:vAlign w:val="center"/>
          </w:tcPr>
          <w:p w14:paraId="7F27978B" w14:textId="77777777" w:rsidR="004B0AE5" w:rsidRPr="00D3062E" w:rsidRDefault="004B0AE5" w:rsidP="00F8442F">
            <w:pPr>
              <w:pStyle w:val="TAL"/>
            </w:pPr>
            <w:r w:rsidRPr="00D3062E">
              <w:t>MnSDiscSubscPatch</w:t>
            </w:r>
          </w:p>
        </w:tc>
        <w:tc>
          <w:tcPr>
            <w:tcW w:w="1420" w:type="dxa"/>
            <w:vAlign w:val="center"/>
          </w:tcPr>
          <w:p w14:paraId="2CEDAB5B" w14:textId="77777777" w:rsidR="004B0AE5" w:rsidRPr="00D3062E" w:rsidRDefault="004B0AE5" w:rsidP="00F8442F">
            <w:pPr>
              <w:pStyle w:val="TAC"/>
              <w:rPr>
                <w:noProof/>
                <w:lang w:eastAsia="zh-CN"/>
              </w:rPr>
            </w:pPr>
            <w:r w:rsidRPr="00D3062E">
              <w:rPr>
                <w:noProof/>
                <w:lang w:eastAsia="zh-CN"/>
              </w:rPr>
              <w:t>6.5</w:t>
            </w:r>
            <w:r w:rsidRPr="00D3062E">
              <w:t>.6.2.3</w:t>
            </w:r>
          </w:p>
        </w:tc>
        <w:tc>
          <w:tcPr>
            <w:tcW w:w="4079" w:type="dxa"/>
            <w:vAlign w:val="center"/>
          </w:tcPr>
          <w:p w14:paraId="34D37F47" w14:textId="77777777" w:rsidR="004B0AE5" w:rsidRPr="00D3062E" w:rsidRDefault="004B0AE5" w:rsidP="00F8442F">
            <w:pPr>
              <w:pStyle w:val="TAL"/>
            </w:pPr>
            <w:r w:rsidRPr="00D3062E">
              <w:t>Represents the requested modifications to a Management Discovery Subscription.</w:t>
            </w:r>
          </w:p>
        </w:tc>
        <w:tc>
          <w:tcPr>
            <w:tcW w:w="1347" w:type="dxa"/>
            <w:vAlign w:val="center"/>
          </w:tcPr>
          <w:p w14:paraId="30C689A1" w14:textId="77777777" w:rsidR="004B0AE5" w:rsidRPr="00D3062E" w:rsidRDefault="004B0AE5" w:rsidP="00F8442F">
            <w:pPr>
              <w:pStyle w:val="TAL"/>
              <w:rPr>
                <w:rFonts w:cs="Arial"/>
                <w:szCs w:val="18"/>
              </w:rPr>
            </w:pPr>
          </w:p>
        </w:tc>
      </w:tr>
    </w:tbl>
    <w:p w14:paraId="0ACD49A4" w14:textId="77777777" w:rsidR="004B0AE5" w:rsidRPr="00D3062E" w:rsidRDefault="004B0AE5" w:rsidP="004B0AE5"/>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2586" w:name="_Toc157434796"/>
      <w:bookmarkStart w:id="2587" w:name="_Toc157436511"/>
      <w:bookmarkStart w:id="2588" w:name="_Toc157440351"/>
      <w:bookmarkStart w:id="2589" w:name="_Toc160650023"/>
      <w:bookmarkStart w:id="2590" w:name="_Toc164928306"/>
      <w:r w:rsidRPr="00D3062E">
        <w:rPr>
          <w:noProof/>
          <w:lang w:eastAsia="zh-CN"/>
        </w:rPr>
        <w:t>6.5</w:t>
      </w:r>
      <w:r w:rsidRPr="00D3062E">
        <w:rPr>
          <w:lang w:val="en-US"/>
        </w:rPr>
        <w:t>.6.2</w:t>
      </w:r>
      <w:r w:rsidRPr="00D3062E">
        <w:rPr>
          <w:lang w:val="en-US"/>
        </w:rPr>
        <w:tab/>
        <w:t>Structured data types</w:t>
      </w:r>
      <w:bookmarkEnd w:id="2586"/>
      <w:bookmarkEnd w:id="2587"/>
      <w:bookmarkEnd w:id="2588"/>
      <w:bookmarkEnd w:id="2589"/>
      <w:bookmarkEnd w:id="2590"/>
    </w:p>
    <w:p w14:paraId="5112F6B1" w14:textId="77777777" w:rsidR="004B0AE5" w:rsidRPr="00D3062E" w:rsidRDefault="004B0AE5" w:rsidP="004B0AE5">
      <w:pPr>
        <w:pStyle w:val="51"/>
      </w:pPr>
      <w:bookmarkStart w:id="2591" w:name="_Toc157434797"/>
      <w:bookmarkStart w:id="2592" w:name="_Toc157436512"/>
      <w:bookmarkStart w:id="2593" w:name="_Toc157440352"/>
      <w:bookmarkStart w:id="2594" w:name="_Toc160650024"/>
      <w:bookmarkStart w:id="2595" w:name="_Toc164928307"/>
      <w:r w:rsidRPr="00D3062E">
        <w:rPr>
          <w:noProof/>
          <w:lang w:eastAsia="zh-CN"/>
        </w:rPr>
        <w:t>6.5</w:t>
      </w:r>
      <w:r w:rsidRPr="00D3062E">
        <w:t>.6.2.1</w:t>
      </w:r>
      <w:r w:rsidRPr="00D3062E">
        <w:tab/>
        <w:t>Introduction</w:t>
      </w:r>
      <w:bookmarkEnd w:id="2591"/>
      <w:bookmarkEnd w:id="2592"/>
      <w:bookmarkEnd w:id="2593"/>
      <w:bookmarkEnd w:id="2594"/>
      <w:bookmarkEnd w:id="2595"/>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2596" w:name="_Toc157434798"/>
      <w:bookmarkStart w:id="2597" w:name="_Toc157436513"/>
      <w:bookmarkStart w:id="2598" w:name="_Toc157440353"/>
      <w:bookmarkStart w:id="2599" w:name="_Toc160650025"/>
      <w:bookmarkStart w:id="2600" w:name="_Toc164928308"/>
      <w:r w:rsidRPr="00D3062E">
        <w:rPr>
          <w:noProof/>
          <w:lang w:eastAsia="zh-CN"/>
        </w:rPr>
        <w:t>6.5</w:t>
      </w:r>
      <w:r w:rsidRPr="00D3062E">
        <w:t>.6.2.2</w:t>
      </w:r>
      <w:r w:rsidRPr="00D3062E">
        <w:tab/>
        <w:t>Type: MnSDiscSubsc</w:t>
      </w:r>
      <w:bookmarkEnd w:id="2596"/>
      <w:bookmarkEnd w:id="2597"/>
      <w:bookmarkEnd w:id="2598"/>
      <w:bookmarkEnd w:id="2599"/>
      <w:bookmarkEnd w:id="2600"/>
    </w:p>
    <w:p w14:paraId="036A4968" w14:textId="449CB4FF"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2</w:t>
      </w:r>
      <w:r w:rsidRPr="00D3062E">
        <w:t xml:space="preserve">-1: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58A4156D" w14:textId="77777777" w:rsidTr="00F8442F">
        <w:trPr>
          <w:jc w:val="center"/>
        </w:trPr>
        <w:tc>
          <w:tcPr>
            <w:tcW w:w="1555" w:type="dxa"/>
            <w:shd w:val="clear" w:color="auto" w:fill="C0C0C0"/>
            <w:vAlign w:val="center"/>
            <w:hideMark/>
          </w:tcPr>
          <w:p w14:paraId="1F8EDA6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465D4DB2" w14:textId="77777777" w:rsidR="004B0AE5" w:rsidRPr="00D3062E" w:rsidRDefault="004B0AE5" w:rsidP="00F8442F">
            <w:pPr>
              <w:pStyle w:val="TAH"/>
            </w:pPr>
            <w:r w:rsidRPr="00D3062E">
              <w:t>Data type</w:t>
            </w:r>
          </w:p>
        </w:tc>
        <w:tc>
          <w:tcPr>
            <w:tcW w:w="425" w:type="dxa"/>
            <w:shd w:val="clear" w:color="auto" w:fill="C0C0C0"/>
            <w:vAlign w:val="center"/>
            <w:hideMark/>
          </w:tcPr>
          <w:p w14:paraId="047A8547" w14:textId="77777777" w:rsidR="004B0AE5" w:rsidRPr="00D3062E" w:rsidRDefault="004B0AE5" w:rsidP="00F8442F">
            <w:pPr>
              <w:pStyle w:val="TAH"/>
            </w:pPr>
            <w:r w:rsidRPr="00D3062E">
              <w:t>P</w:t>
            </w:r>
          </w:p>
        </w:tc>
        <w:tc>
          <w:tcPr>
            <w:tcW w:w="1134" w:type="dxa"/>
            <w:shd w:val="clear" w:color="auto" w:fill="C0C0C0"/>
            <w:vAlign w:val="center"/>
          </w:tcPr>
          <w:p w14:paraId="6B579F93" w14:textId="77777777" w:rsidR="004B0AE5" w:rsidRPr="00D3062E" w:rsidRDefault="004B0AE5" w:rsidP="00F8442F">
            <w:pPr>
              <w:pStyle w:val="TAH"/>
            </w:pPr>
            <w:r w:rsidRPr="00D3062E">
              <w:t>Cardinality</w:t>
            </w:r>
          </w:p>
        </w:tc>
        <w:tc>
          <w:tcPr>
            <w:tcW w:w="3686" w:type="dxa"/>
            <w:shd w:val="clear" w:color="auto" w:fill="C0C0C0"/>
            <w:vAlign w:val="center"/>
            <w:hideMark/>
          </w:tcPr>
          <w:p w14:paraId="1B91BFBE"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4175A0BC"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1476F1BA" w14:textId="77777777" w:rsidTr="00F8442F">
        <w:trPr>
          <w:jc w:val="center"/>
        </w:trPr>
        <w:tc>
          <w:tcPr>
            <w:tcW w:w="1555" w:type="dxa"/>
            <w:vAlign w:val="center"/>
          </w:tcPr>
          <w:p w14:paraId="29D6DB3A" w14:textId="77777777" w:rsidR="004B0AE5" w:rsidRPr="00D3062E" w:rsidRDefault="004B0AE5" w:rsidP="00F8442F">
            <w:pPr>
              <w:pStyle w:val="TAL"/>
            </w:pPr>
            <w:r w:rsidRPr="00D3062E">
              <w:t>notifUri</w:t>
            </w:r>
          </w:p>
        </w:tc>
        <w:tc>
          <w:tcPr>
            <w:tcW w:w="1417" w:type="dxa"/>
            <w:vAlign w:val="center"/>
          </w:tcPr>
          <w:p w14:paraId="32A517BD" w14:textId="77777777" w:rsidR="004B0AE5" w:rsidRPr="00D3062E" w:rsidRDefault="004B0AE5" w:rsidP="00F8442F">
            <w:pPr>
              <w:pStyle w:val="TAL"/>
            </w:pPr>
            <w:r w:rsidRPr="00D3062E">
              <w:t>Uri</w:t>
            </w:r>
          </w:p>
        </w:tc>
        <w:tc>
          <w:tcPr>
            <w:tcW w:w="425" w:type="dxa"/>
            <w:vAlign w:val="center"/>
          </w:tcPr>
          <w:p w14:paraId="028C7512" w14:textId="77777777" w:rsidR="004B0AE5" w:rsidRPr="00D3062E" w:rsidRDefault="004B0AE5" w:rsidP="00F8442F">
            <w:pPr>
              <w:pStyle w:val="TAC"/>
            </w:pPr>
            <w:r w:rsidRPr="00D3062E">
              <w:t>M</w:t>
            </w:r>
          </w:p>
        </w:tc>
        <w:tc>
          <w:tcPr>
            <w:tcW w:w="1134" w:type="dxa"/>
            <w:vAlign w:val="center"/>
          </w:tcPr>
          <w:p w14:paraId="6173EAFC" w14:textId="77777777" w:rsidR="004B0AE5" w:rsidRPr="00D3062E" w:rsidRDefault="004B0AE5" w:rsidP="00F8442F">
            <w:pPr>
              <w:pStyle w:val="TAC"/>
            </w:pPr>
            <w:r w:rsidRPr="00D3062E">
              <w:t>1</w:t>
            </w:r>
          </w:p>
        </w:tc>
        <w:tc>
          <w:tcPr>
            <w:tcW w:w="3686" w:type="dxa"/>
            <w:vAlign w:val="center"/>
          </w:tcPr>
          <w:p w14:paraId="370AAF46" w14:textId="77777777" w:rsidR="004B0AE5" w:rsidRPr="00D3062E" w:rsidRDefault="004B0AE5" w:rsidP="00F8442F">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2FF2E639" w14:textId="77777777" w:rsidR="004B0AE5" w:rsidRPr="00D3062E" w:rsidRDefault="004B0AE5" w:rsidP="00F8442F">
            <w:pPr>
              <w:pStyle w:val="TAL"/>
              <w:rPr>
                <w:rFonts w:cs="Arial"/>
                <w:szCs w:val="18"/>
              </w:rPr>
            </w:pPr>
          </w:p>
        </w:tc>
      </w:tr>
      <w:tr w:rsidR="004B0AE5" w:rsidRPr="00D3062E" w14:paraId="34DED8BD" w14:textId="77777777" w:rsidTr="00F8442F">
        <w:trPr>
          <w:jc w:val="center"/>
        </w:trPr>
        <w:tc>
          <w:tcPr>
            <w:tcW w:w="1555" w:type="dxa"/>
            <w:vAlign w:val="center"/>
          </w:tcPr>
          <w:p w14:paraId="322417F4" w14:textId="77777777" w:rsidR="004B0AE5" w:rsidRPr="00D3062E" w:rsidRDefault="004B0AE5" w:rsidP="00F8442F">
            <w:pPr>
              <w:pStyle w:val="TAL"/>
            </w:pPr>
            <w:r w:rsidRPr="00D3062E">
              <w:t>netSliceIds</w:t>
            </w:r>
          </w:p>
        </w:tc>
        <w:tc>
          <w:tcPr>
            <w:tcW w:w="1417" w:type="dxa"/>
            <w:vAlign w:val="center"/>
          </w:tcPr>
          <w:p w14:paraId="2DB7CC00" w14:textId="77777777" w:rsidR="004B0AE5" w:rsidRPr="00D3062E" w:rsidRDefault="004B0AE5" w:rsidP="00F8442F">
            <w:pPr>
              <w:pStyle w:val="TAL"/>
            </w:pPr>
            <w:r w:rsidRPr="00D3062E">
              <w:t>array(NetSliceId)</w:t>
            </w:r>
          </w:p>
        </w:tc>
        <w:tc>
          <w:tcPr>
            <w:tcW w:w="425" w:type="dxa"/>
            <w:vAlign w:val="center"/>
          </w:tcPr>
          <w:p w14:paraId="7F19E61A" w14:textId="77777777" w:rsidR="004B0AE5" w:rsidRPr="00D3062E" w:rsidRDefault="004B0AE5" w:rsidP="00F8442F">
            <w:pPr>
              <w:pStyle w:val="TAC"/>
            </w:pPr>
            <w:r w:rsidRPr="00D3062E">
              <w:t>O</w:t>
            </w:r>
          </w:p>
        </w:tc>
        <w:tc>
          <w:tcPr>
            <w:tcW w:w="1134" w:type="dxa"/>
            <w:vAlign w:val="center"/>
          </w:tcPr>
          <w:p w14:paraId="1F9D65F0" w14:textId="77777777" w:rsidR="004B0AE5" w:rsidRPr="00D3062E" w:rsidRDefault="004B0AE5" w:rsidP="00F8442F">
            <w:pPr>
              <w:pStyle w:val="TAC"/>
            </w:pPr>
            <w:r w:rsidRPr="00D3062E">
              <w:t>1..N</w:t>
            </w:r>
          </w:p>
        </w:tc>
        <w:tc>
          <w:tcPr>
            <w:tcW w:w="3686" w:type="dxa"/>
            <w:vAlign w:val="center"/>
          </w:tcPr>
          <w:p w14:paraId="745C70A4" w14:textId="77777777" w:rsidR="004B0AE5" w:rsidRPr="00D3062E" w:rsidRDefault="004B0AE5" w:rsidP="00F8442F">
            <w:pPr>
              <w:pStyle w:val="TAL"/>
            </w:pPr>
            <w:r w:rsidRPr="00D3062E">
              <w:t>Contains the identifier for the requested network slice(s).</w:t>
            </w:r>
          </w:p>
        </w:tc>
        <w:tc>
          <w:tcPr>
            <w:tcW w:w="1307" w:type="dxa"/>
            <w:vAlign w:val="center"/>
          </w:tcPr>
          <w:p w14:paraId="195A3639" w14:textId="77777777" w:rsidR="004B0AE5" w:rsidRPr="00D3062E" w:rsidRDefault="004B0AE5" w:rsidP="00F8442F">
            <w:pPr>
              <w:pStyle w:val="TAL"/>
              <w:rPr>
                <w:rFonts w:cs="Arial"/>
                <w:szCs w:val="18"/>
              </w:rPr>
            </w:pPr>
          </w:p>
        </w:tc>
      </w:tr>
      <w:tr w:rsidR="004B0AE5" w:rsidRPr="00D3062E" w14:paraId="17D9ABCD" w14:textId="77777777" w:rsidTr="00F8442F">
        <w:trPr>
          <w:jc w:val="center"/>
        </w:trPr>
        <w:tc>
          <w:tcPr>
            <w:tcW w:w="1555" w:type="dxa"/>
            <w:vAlign w:val="center"/>
          </w:tcPr>
          <w:p w14:paraId="642D8EB1" w14:textId="77777777" w:rsidR="004B0AE5" w:rsidRPr="00D3062E" w:rsidRDefault="004B0AE5" w:rsidP="00F8442F">
            <w:pPr>
              <w:pStyle w:val="TAL"/>
              <w:rPr>
                <w:lang w:eastAsia="zh-CN"/>
              </w:rPr>
            </w:pPr>
            <w:r w:rsidRPr="00D3062E">
              <w:t>expCapReq</w:t>
            </w:r>
          </w:p>
        </w:tc>
        <w:tc>
          <w:tcPr>
            <w:tcW w:w="1417" w:type="dxa"/>
            <w:vAlign w:val="center"/>
          </w:tcPr>
          <w:p w14:paraId="42C819CE" w14:textId="77777777" w:rsidR="004B0AE5" w:rsidRPr="00D3062E" w:rsidRDefault="004B0AE5" w:rsidP="00F8442F">
            <w:pPr>
              <w:pStyle w:val="TAL"/>
            </w:pPr>
            <w:r w:rsidRPr="00D3062E">
              <w:t>string</w:t>
            </w:r>
          </w:p>
        </w:tc>
        <w:tc>
          <w:tcPr>
            <w:tcW w:w="425" w:type="dxa"/>
            <w:vAlign w:val="center"/>
          </w:tcPr>
          <w:p w14:paraId="1192D732" w14:textId="77777777" w:rsidR="004B0AE5" w:rsidRPr="00D3062E" w:rsidRDefault="004B0AE5" w:rsidP="00F8442F">
            <w:pPr>
              <w:pStyle w:val="TAC"/>
              <w:rPr>
                <w:lang w:eastAsia="zh-CN"/>
              </w:rPr>
            </w:pPr>
            <w:r w:rsidRPr="00D3062E">
              <w:t>O</w:t>
            </w:r>
          </w:p>
        </w:tc>
        <w:tc>
          <w:tcPr>
            <w:tcW w:w="1134" w:type="dxa"/>
            <w:vAlign w:val="center"/>
          </w:tcPr>
          <w:p w14:paraId="49564718" w14:textId="77777777" w:rsidR="004B0AE5" w:rsidRPr="00D3062E" w:rsidRDefault="004B0AE5" w:rsidP="00F8442F">
            <w:pPr>
              <w:pStyle w:val="TAC"/>
              <w:rPr>
                <w:lang w:eastAsia="zh-CN"/>
              </w:rPr>
            </w:pPr>
            <w:r w:rsidRPr="00D3062E">
              <w:t>0..1</w:t>
            </w:r>
          </w:p>
        </w:tc>
        <w:tc>
          <w:tcPr>
            <w:tcW w:w="3686" w:type="dxa"/>
            <w:vAlign w:val="center"/>
          </w:tcPr>
          <w:p w14:paraId="0DF24AD3" w14:textId="77777777" w:rsidR="004B0AE5" w:rsidRPr="00D3062E" w:rsidRDefault="004B0AE5" w:rsidP="00F8442F">
            <w:pPr>
              <w:pStyle w:val="TAL"/>
              <w:rPr>
                <w:rFonts w:cs="Arial"/>
                <w:szCs w:val="18"/>
              </w:rPr>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232D31BC" w14:textId="77777777" w:rsidR="004B0AE5" w:rsidRPr="00D3062E" w:rsidRDefault="004B0AE5" w:rsidP="00F8442F">
            <w:pPr>
              <w:pStyle w:val="TAL"/>
              <w:rPr>
                <w:rFonts w:cs="Arial"/>
                <w:szCs w:val="18"/>
              </w:rPr>
            </w:pPr>
          </w:p>
        </w:tc>
      </w:tr>
      <w:tr w:rsidR="004B0AE5" w:rsidRPr="00D3062E" w14:paraId="1F3C2215" w14:textId="77777777" w:rsidTr="00F8442F">
        <w:trPr>
          <w:jc w:val="center"/>
        </w:trPr>
        <w:tc>
          <w:tcPr>
            <w:tcW w:w="1555" w:type="dxa"/>
            <w:vAlign w:val="center"/>
          </w:tcPr>
          <w:p w14:paraId="14A09B49" w14:textId="77777777" w:rsidR="004B0AE5" w:rsidRPr="00D3062E" w:rsidRDefault="004B0AE5" w:rsidP="00F8442F">
            <w:pPr>
              <w:pStyle w:val="TAL"/>
              <w:rPr>
                <w:lang w:eastAsia="zh-CN"/>
              </w:rPr>
            </w:pPr>
            <w:r w:rsidRPr="00D3062E">
              <w:t>suppFeat</w:t>
            </w:r>
          </w:p>
        </w:tc>
        <w:tc>
          <w:tcPr>
            <w:tcW w:w="1417" w:type="dxa"/>
            <w:vAlign w:val="center"/>
          </w:tcPr>
          <w:p w14:paraId="707201C1" w14:textId="77777777" w:rsidR="004B0AE5" w:rsidRPr="00D3062E" w:rsidRDefault="004B0AE5" w:rsidP="00F8442F">
            <w:pPr>
              <w:pStyle w:val="TAL"/>
            </w:pPr>
            <w:r w:rsidRPr="00D3062E">
              <w:t>SupportedFeatures</w:t>
            </w:r>
          </w:p>
        </w:tc>
        <w:tc>
          <w:tcPr>
            <w:tcW w:w="425" w:type="dxa"/>
            <w:vAlign w:val="center"/>
          </w:tcPr>
          <w:p w14:paraId="60BA38D4" w14:textId="77777777" w:rsidR="004B0AE5" w:rsidRPr="00D3062E" w:rsidRDefault="004B0AE5" w:rsidP="00F8442F">
            <w:pPr>
              <w:pStyle w:val="TAC"/>
              <w:rPr>
                <w:lang w:eastAsia="zh-CN"/>
              </w:rPr>
            </w:pPr>
            <w:r w:rsidRPr="00D3062E">
              <w:t>C</w:t>
            </w:r>
          </w:p>
        </w:tc>
        <w:tc>
          <w:tcPr>
            <w:tcW w:w="1134" w:type="dxa"/>
            <w:vAlign w:val="center"/>
          </w:tcPr>
          <w:p w14:paraId="6323169F" w14:textId="77777777" w:rsidR="004B0AE5" w:rsidRPr="00D3062E" w:rsidRDefault="004B0AE5" w:rsidP="00F8442F">
            <w:pPr>
              <w:pStyle w:val="TAC"/>
              <w:rPr>
                <w:lang w:eastAsia="zh-CN"/>
              </w:rPr>
            </w:pPr>
            <w:r w:rsidRPr="00D3062E">
              <w:t>0..1</w:t>
            </w:r>
          </w:p>
        </w:tc>
        <w:tc>
          <w:tcPr>
            <w:tcW w:w="3686" w:type="dxa"/>
            <w:vAlign w:val="center"/>
          </w:tcPr>
          <w:p w14:paraId="5427CA65" w14:textId="77777777" w:rsidR="004B0AE5" w:rsidRPr="00D3062E" w:rsidRDefault="004B0AE5" w:rsidP="00F8442F">
            <w:pPr>
              <w:pStyle w:val="TAL"/>
            </w:pPr>
            <w:r w:rsidRPr="00D3062E">
              <w:t>Contains the list of supported features among the ones defined in clause </w:t>
            </w:r>
            <w:r w:rsidRPr="00D3062E">
              <w:rPr>
                <w:noProof/>
                <w:lang w:eastAsia="zh-CN"/>
              </w:rPr>
              <w:t>6.5</w:t>
            </w:r>
            <w:r w:rsidRPr="00D3062E">
              <w:t>.8.</w:t>
            </w:r>
          </w:p>
          <w:p w14:paraId="158C6F78" w14:textId="77777777" w:rsidR="004B0AE5" w:rsidRPr="00D3062E" w:rsidRDefault="004B0AE5" w:rsidP="00F8442F">
            <w:pPr>
              <w:pStyle w:val="TAL"/>
            </w:pPr>
          </w:p>
          <w:p w14:paraId="479CFBDA" w14:textId="77777777" w:rsidR="004B0AE5" w:rsidRPr="00D3062E" w:rsidRDefault="004B0AE5" w:rsidP="00F8442F">
            <w:pPr>
              <w:pStyle w:val="TAL"/>
              <w:rPr>
                <w:lang w:val="en-US"/>
              </w:rPr>
            </w:pPr>
            <w:r w:rsidRPr="00D3062E">
              <w:t>This attribute shall be present only if feature negotiation needs to take place.</w:t>
            </w:r>
          </w:p>
        </w:tc>
        <w:tc>
          <w:tcPr>
            <w:tcW w:w="1307" w:type="dxa"/>
            <w:vAlign w:val="center"/>
          </w:tcPr>
          <w:p w14:paraId="6C76A8F1" w14:textId="77777777" w:rsidR="004B0AE5" w:rsidRPr="00D3062E" w:rsidRDefault="004B0AE5" w:rsidP="00F8442F">
            <w:pPr>
              <w:pStyle w:val="TAL"/>
              <w:rPr>
                <w:rFonts w:cs="Arial"/>
                <w:szCs w:val="18"/>
              </w:rPr>
            </w:pPr>
          </w:p>
        </w:tc>
      </w:tr>
    </w:tbl>
    <w:p w14:paraId="60F4551F" w14:textId="77777777" w:rsidR="004B0AE5" w:rsidRPr="00D3062E" w:rsidRDefault="004B0AE5" w:rsidP="004B0AE5">
      <w:pPr>
        <w:rPr>
          <w:rStyle w:val="EditorsNoteCharChar"/>
        </w:rPr>
      </w:pPr>
    </w:p>
    <w:p w14:paraId="187269C5"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The definition of expCapReq is FFS.</w:t>
      </w:r>
    </w:p>
    <w:p w14:paraId="7850666E"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w:t>
      </w:r>
      <w:r w:rsidRPr="00D3062E">
        <w:rPr>
          <w:rStyle w:val="EditorsNoteCharChar"/>
          <w:rFonts w:hint="eastAsia"/>
          <w:lang w:eastAsia="zh-CN"/>
        </w:rPr>
        <w:t>Wh</w:t>
      </w:r>
      <w:r w:rsidRPr="00D3062E">
        <w:rPr>
          <w:rStyle w:val="EditorsNoteCharChar"/>
          <w:lang w:eastAsia="zh-CN"/>
        </w:rPr>
        <w:t>ether to have a single NetSliceId or multi NetSliceId in the subscription is FFS</w:t>
      </w:r>
      <w:r w:rsidRPr="00D3062E">
        <w:rPr>
          <w:rStyle w:val="EditorsNoteCharChar"/>
        </w:rPr>
        <w:t>.</w:t>
      </w:r>
    </w:p>
    <w:p w14:paraId="3F768F2F" w14:textId="77777777" w:rsidR="004B0AE5" w:rsidRPr="00D3062E" w:rsidRDefault="004B0AE5" w:rsidP="004B0AE5">
      <w:pPr>
        <w:pStyle w:val="51"/>
      </w:pPr>
      <w:bookmarkStart w:id="2601" w:name="_Toc157434799"/>
      <w:bookmarkStart w:id="2602" w:name="_Toc157436514"/>
      <w:bookmarkStart w:id="2603" w:name="_Toc157440354"/>
      <w:bookmarkStart w:id="2604" w:name="_Toc160650026"/>
      <w:bookmarkStart w:id="2605" w:name="_Toc164928309"/>
      <w:r w:rsidRPr="00D3062E">
        <w:rPr>
          <w:noProof/>
          <w:lang w:eastAsia="zh-CN"/>
        </w:rPr>
        <w:t>6.5</w:t>
      </w:r>
      <w:r w:rsidRPr="00D3062E">
        <w:t>.6.2.3</w:t>
      </w:r>
      <w:r w:rsidRPr="00D3062E">
        <w:tab/>
        <w:t>Type: MnSDiscSubscPatch</w:t>
      </w:r>
      <w:bookmarkEnd w:id="2601"/>
      <w:bookmarkEnd w:id="2602"/>
      <w:bookmarkEnd w:id="2603"/>
      <w:bookmarkEnd w:id="2604"/>
      <w:bookmarkEnd w:id="2605"/>
    </w:p>
    <w:p w14:paraId="425FD644" w14:textId="0AD9BDF7"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3</w:t>
      </w:r>
      <w:r w:rsidRPr="00D3062E">
        <w:t xml:space="preserve">-1: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61B614A9" w14:textId="77777777" w:rsidTr="00F8442F">
        <w:trPr>
          <w:jc w:val="center"/>
        </w:trPr>
        <w:tc>
          <w:tcPr>
            <w:tcW w:w="1555" w:type="dxa"/>
            <w:shd w:val="clear" w:color="auto" w:fill="C0C0C0"/>
            <w:vAlign w:val="center"/>
            <w:hideMark/>
          </w:tcPr>
          <w:p w14:paraId="71ABC08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6505BC01" w14:textId="77777777" w:rsidR="004B0AE5" w:rsidRPr="00D3062E" w:rsidRDefault="004B0AE5" w:rsidP="00F8442F">
            <w:pPr>
              <w:pStyle w:val="TAH"/>
            </w:pPr>
            <w:r w:rsidRPr="00D3062E">
              <w:t>Data type</w:t>
            </w:r>
          </w:p>
        </w:tc>
        <w:tc>
          <w:tcPr>
            <w:tcW w:w="425" w:type="dxa"/>
            <w:shd w:val="clear" w:color="auto" w:fill="C0C0C0"/>
            <w:vAlign w:val="center"/>
            <w:hideMark/>
          </w:tcPr>
          <w:p w14:paraId="280A5EC9" w14:textId="77777777" w:rsidR="004B0AE5" w:rsidRPr="00D3062E" w:rsidRDefault="004B0AE5" w:rsidP="00F8442F">
            <w:pPr>
              <w:pStyle w:val="TAH"/>
            </w:pPr>
            <w:r w:rsidRPr="00D3062E">
              <w:t>P</w:t>
            </w:r>
          </w:p>
        </w:tc>
        <w:tc>
          <w:tcPr>
            <w:tcW w:w="1134" w:type="dxa"/>
            <w:shd w:val="clear" w:color="auto" w:fill="C0C0C0"/>
            <w:vAlign w:val="center"/>
          </w:tcPr>
          <w:p w14:paraId="30E3187E" w14:textId="77777777" w:rsidR="004B0AE5" w:rsidRPr="00D3062E" w:rsidRDefault="004B0AE5" w:rsidP="00F8442F">
            <w:pPr>
              <w:pStyle w:val="TAH"/>
            </w:pPr>
            <w:r w:rsidRPr="00D3062E">
              <w:t>Cardinality</w:t>
            </w:r>
          </w:p>
        </w:tc>
        <w:tc>
          <w:tcPr>
            <w:tcW w:w="3686" w:type="dxa"/>
            <w:shd w:val="clear" w:color="auto" w:fill="C0C0C0"/>
            <w:vAlign w:val="center"/>
            <w:hideMark/>
          </w:tcPr>
          <w:p w14:paraId="132F5A97"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1AB30AE8"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00EFA372" w14:textId="77777777" w:rsidTr="00F8442F">
        <w:trPr>
          <w:jc w:val="center"/>
        </w:trPr>
        <w:tc>
          <w:tcPr>
            <w:tcW w:w="1555" w:type="dxa"/>
            <w:vAlign w:val="center"/>
          </w:tcPr>
          <w:p w14:paraId="214381F2" w14:textId="77777777" w:rsidR="004B0AE5" w:rsidRPr="00D3062E" w:rsidRDefault="004B0AE5" w:rsidP="00F8442F">
            <w:pPr>
              <w:pStyle w:val="TAL"/>
              <w:rPr>
                <w:lang w:eastAsia="zh-CN"/>
              </w:rPr>
            </w:pPr>
            <w:r w:rsidRPr="00D3062E">
              <w:t>notifUri</w:t>
            </w:r>
          </w:p>
        </w:tc>
        <w:tc>
          <w:tcPr>
            <w:tcW w:w="1417" w:type="dxa"/>
            <w:vAlign w:val="center"/>
          </w:tcPr>
          <w:p w14:paraId="35DCDFA1" w14:textId="77777777" w:rsidR="004B0AE5" w:rsidRPr="00D3062E" w:rsidRDefault="004B0AE5" w:rsidP="00F8442F">
            <w:pPr>
              <w:pStyle w:val="TAL"/>
            </w:pPr>
            <w:r w:rsidRPr="00D3062E">
              <w:t>Uri</w:t>
            </w:r>
          </w:p>
        </w:tc>
        <w:tc>
          <w:tcPr>
            <w:tcW w:w="425" w:type="dxa"/>
            <w:vAlign w:val="center"/>
          </w:tcPr>
          <w:p w14:paraId="757BFE99" w14:textId="77777777" w:rsidR="004B0AE5" w:rsidRPr="00D3062E" w:rsidRDefault="004B0AE5" w:rsidP="00F8442F">
            <w:pPr>
              <w:pStyle w:val="TAC"/>
              <w:rPr>
                <w:lang w:eastAsia="zh-CN"/>
              </w:rPr>
            </w:pPr>
            <w:r w:rsidRPr="00D3062E">
              <w:t>O</w:t>
            </w:r>
          </w:p>
        </w:tc>
        <w:tc>
          <w:tcPr>
            <w:tcW w:w="1134" w:type="dxa"/>
            <w:vAlign w:val="center"/>
          </w:tcPr>
          <w:p w14:paraId="30E32EFD" w14:textId="77777777" w:rsidR="004B0AE5" w:rsidRPr="00D3062E" w:rsidRDefault="004B0AE5" w:rsidP="00F8442F">
            <w:pPr>
              <w:pStyle w:val="TAC"/>
              <w:rPr>
                <w:lang w:eastAsia="zh-CN"/>
              </w:rPr>
            </w:pPr>
            <w:r w:rsidRPr="00D3062E">
              <w:t>0..1</w:t>
            </w:r>
          </w:p>
        </w:tc>
        <w:tc>
          <w:tcPr>
            <w:tcW w:w="3686" w:type="dxa"/>
            <w:vAlign w:val="center"/>
          </w:tcPr>
          <w:p w14:paraId="168E800C" w14:textId="77777777" w:rsidR="004B0AE5" w:rsidRPr="00D3062E" w:rsidRDefault="004B0AE5" w:rsidP="00F8442F">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73D3018E" w14:textId="77777777" w:rsidR="004B0AE5" w:rsidRPr="00D3062E" w:rsidRDefault="004B0AE5" w:rsidP="00F8442F">
            <w:pPr>
              <w:pStyle w:val="TAL"/>
              <w:rPr>
                <w:rFonts w:cs="Arial"/>
                <w:szCs w:val="18"/>
              </w:rPr>
            </w:pPr>
          </w:p>
        </w:tc>
      </w:tr>
      <w:tr w:rsidR="004B0AE5" w:rsidRPr="00D3062E" w14:paraId="4DE03297" w14:textId="77777777" w:rsidTr="00F8442F">
        <w:trPr>
          <w:jc w:val="center"/>
        </w:trPr>
        <w:tc>
          <w:tcPr>
            <w:tcW w:w="1555" w:type="dxa"/>
            <w:vAlign w:val="center"/>
          </w:tcPr>
          <w:p w14:paraId="045DED76" w14:textId="77777777" w:rsidR="004B0AE5" w:rsidRPr="00D3062E" w:rsidRDefault="004B0AE5" w:rsidP="00F8442F">
            <w:pPr>
              <w:pStyle w:val="TAL"/>
            </w:pPr>
            <w:r w:rsidRPr="00D3062E">
              <w:t>expCapReq</w:t>
            </w:r>
          </w:p>
        </w:tc>
        <w:tc>
          <w:tcPr>
            <w:tcW w:w="1417" w:type="dxa"/>
            <w:vAlign w:val="center"/>
          </w:tcPr>
          <w:p w14:paraId="226B7F51" w14:textId="77777777" w:rsidR="004B0AE5" w:rsidRPr="00D3062E" w:rsidRDefault="004B0AE5" w:rsidP="00F8442F">
            <w:pPr>
              <w:pStyle w:val="TAL"/>
            </w:pPr>
            <w:r w:rsidRPr="00D3062E">
              <w:t>string</w:t>
            </w:r>
          </w:p>
        </w:tc>
        <w:tc>
          <w:tcPr>
            <w:tcW w:w="425" w:type="dxa"/>
            <w:vAlign w:val="center"/>
          </w:tcPr>
          <w:p w14:paraId="1100154A" w14:textId="77777777" w:rsidR="004B0AE5" w:rsidRPr="00D3062E" w:rsidRDefault="004B0AE5" w:rsidP="00F8442F">
            <w:pPr>
              <w:pStyle w:val="TAC"/>
            </w:pPr>
            <w:r w:rsidRPr="00D3062E">
              <w:t>O</w:t>
            </w:r>
          </w:p>
        </w:tc>
        <w:tc>
          <w:tcPr>
            <w:tcW w:w="1134" w:type="dxa"/>
            <w:vAlign w:val="center"/>
          </w:tcPr>
          <w:p w14:paraId="4B3D8552" w14:textId="77777777" w:rsidR="004B0AE5" w:rsidRPr="00D3062E" w:rsidRDefault="004B0AE5" w:rsidP="00F8442F">
            <w:pPr>
              <w:pStyle w:val="TAC"/>
            </w:pPr>
            <w:r w:rsidRPr="00D3062E">
              <w:t>0..1</w:t>
            </w:r>
          </w:p>
        </w:tc>
        <w:tc>
          <w:tcPr>
            <w:tcW w:w="3686" w:type="dxa"/>
            <w:vAlign w:val="center"/>
          </w:tcPr>
          <w:p w14:paraId="12307D49" w14:textId="77777777" w:rsidR="004B0AE5" w:rsidRPr="00D3062E" w:rsidRDefault="004B0AE5" w:rsidP="00F8442F">
            <w:pPr>
              <w:pStyle w:val="TAL"/>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69431742" w14:textId="77777777" w:rsidR="004B0AE5" w:rsidRPr="00D3062E" w:rsidRDefault="004B0AE5" w:rsidP="00F8442F">
            <w:pPr>
              <w:pStyle w:val="TAL"/>
              <w:rPr>
                <w:rFonts w:cs="Arial"/>
                <w:szCs w:val="18"/>
              </w:rPr>
            </w:pPr>
          </w:p>
        </w:tc>
      </w:tr>
    </w:tbl>
    <w:p w14:paraId="2D01AF1C" w14:textId="77777777" w:rsidR="004B0AE5" w:rsidRPr="00D3062E" w:rsidRDefault="004B0AE5" w:rsidP="004B0AE5">
      <w:pPr>
        <w:rPr>
          <w:lang w:val="en-US"/>
        </w:rPr>
      </w:pPr>
    </w:p>
    <w:p w14:paraId="34A7A05C" w14:textId="77777777" w:rsidR="004B0AE5" w:rsidRPr="00D3062E" w:rsidRDefault="004B0AE5" w:rsidP="004B0AE5">
      <w:pPr>
        <w:pStyle w:val="51"/>
      </w:pPr>
      <w:bookmarkStart w:id="2606" w:name="_Toc157434800"/>
      <w:bookmarkStart w:id="2607" w:name="_Toc157436515"/>
      <w:bookmarkStart w:id="2608" w:name="_Toc157440355"/>
      <w:bookmarkStart w:id="2609" w:name="_Toc160650027"/>
      <w:bookmarkStart w:id="2610" w:name="_Toc164928310"/>
      <w:r w:rsidRPr="00D3062E">
        <w:rPr>
          <w:noProof/>
          <w:lang w:eastAsia="zh-CN"/>
        </w:rPr>
        <w:t>6.5</w:t>
      </w:r>
      <w:r w:rsidRPr="00D3062E">
        <w:t>.6.2.4</w:t>
      </w:r>
      <w:r w:rsidRPr="00D3062E">
        <w:tab/>
        <w:t>Type: MnSDiscNotif</w:t>
      </w:r>
      <w:bookmarkEnd w:id="2606"/>
      <w:bookmarkEnd w:id="2607"/>
      <w:bookmarkEnd w:id="2608"/>
      <w:bookmarkEnd w:id="2609"/>
      <w:bookmarkEnd w:id="2610"/>
    </w:p>
    <w:p w14:paraId="1DBFC570" w14:textId="60493FDB"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4</w:t>
      </w:r>
      <w:r w:rsidRPr="00D3062E">
        <w:t xml:space="preserve">-1: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D3062E" w14:paraId="553375AC" w14:textId="77777777" w:rsidTr="00F8442F">
        <w:trPr>
          <w:jc w:val="center"/>
        </w:trPr>
        <w:tc>
          <w:tcPr>
            <w:tcW w:w="1413" w:type="dxa"/>
            <w:shd w:val="clear" w:color="auto" w:fill="C0C0C0"/>
            <w:vAlign w:val="center"/>
            <w:hideMark/>
          </w:tcPr>
          <w:p w14:paraId="61060F42" w14:textId="77777777" w:rsidR="004B0AE5" w:rsidRPr="00D3062E" w:rsidRDefault="004B0AE5" w:rsidP="00F8442F">
            <w:pPr>
              <w:pStyle w:val="TAH"/>
            </w:pPr>
            <w:r w:rsidRPr="00D3062E">
              <w:t>Attribute name</w:t>
            </w:r>
          </w:p>
        </w:tc>
        <w:tc>
          <w:tcPr>
            <w:tcW w:w="1556" w:type="dxa"/>
            <w:shd w:val="clear" w:color="auto" w:fill="C0C0C0"/>
            <w:vAlign w:val="center"/>
            <w:hideMark/>
          </w:tcPr>
          <w:p w14:paraId="4084524F" w14:textId="77777777" w:rsidR="004B0AE5" w:rsidRPr="00D3062E" w:rsidRDefault="004B0AE5" w:rsidP="00F8442F">
            <w:pPr>
              <w:pStyle w:val="TAH"/>
            </w:pPr>
            <w:r w:rsidRPr="00D3062E">
              <w:t>Data type</w:t>
            </w:r>
          </w:p>
        </w:tc>
        <w:tc>
          <w:tcPr>
            <w:tcW w:w="425" w:type="dxa"/>
            <w:shd w:val="clear" w:color="auto" w:fill="C0C0C0"/>
            <w:vAlign w:val="center"/>
            <w:hideMark/>
          </w:tcPr>
          <w:p w14:paraId="2F5679CA" w14:textId="77777777" w:rsidR="004B0AE5" w:rsidRPr="00D3062E" w:rsidRDefault="004B0AE5" w:rsidP="00F8442F">
            <w:pPr>
              <w:pStyle w:val="TAH"/>
            </w:pPr>
            <w:r w:rsidRPr="00D3062E">
              <w:t>P</w:t>
            </w:r>
          </w:p>
        </w:tc>
        <w:tc>
          <w:tcPr>
            <w:tcW w:w="1134" w:type="dxa"/>
            <w:shd w:val="clear" w:color="auto" w:fill="C0C0C0"/>
            <w:vAlign w:val="center"/>
          </w:tcPr>
          <w:p w14:paraId="238B131A" w14:textId="77777777" w:rsidR="004B0AE5" w:rsidRPr="00D3062E" w:rsidRDefault="004B0AE5" w:rsidP="00F8442F">
            <w:pPr>
              <w:pStyle w:val="TAH"/>
            </w:pPr>
            <w:r w:rsidRPr="00D3062E">
              <w:t>Cardinality</w:t>
            </w:r>
          </w:p>
        </w:tc>
        <w:tc>
          <w:tcPr>
            <w:tcW w:w="3686" w:type="dxa"/>
            <w:shd w:val="clear" w:color="auto" w:fill="C0C0C0"/>
            <w:vAlign w:val="center"/>
            <w:hideMark/>
          </w:tcPr>
          <w:p w14:paraId="29688252" w14:textId="77777777" w:rsidR="004B0AE5" w:rsidRPr="00D3062E" w:rsidRDefault="004B0AE5" w:rsidP="00F8442F">
            <w:pPr>
              <w:pStyle w:val="TAH"/>
              <w:rPr>
                <w:rFonts w:cs="Arial"/>
                <w:szCs w:val="18"/>
              </w:rPr>
            </w:pPr>
            <w:r w:rsidRPr="00D3062E">
              <w:rPr>
                <w:rFonts w:cs="Arial"/>
                <w:szCs w:val="18"/>
              </w:rPr>
              <w:t>Description</w:t>
            </w:r>
          </w:p>
        </w:tc>
        <w:tc>
          <w:tcPr>
            <w:tcW w:w="1310" w:type="dxa"/>
            <w:shd w:val="clear" w:color="auto" w:fill="C0C0C0"/>
            <w:vAlign w:val="center"/>
          </w:tcPr>
          <w:p w14:paraId="295C4E45"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69B67A1F" w14:textId="77777777" w:rsidTr="00F8442F">
        <w:trPr>
          <w:jc w:val="center"/>
        </w:trPr>
        <w:tc>
          <w:tcPr>
            <w:tcW w:w="1413" w:type="dxa"/>
            <w:vAlign w:val="center"/>
          </w:tcPr>
          <w:p w14:paraId="323621B3" w14:textId="77777777" w:rsidR="004B0AE5" w:rsidRPr="00D3062E" w:rsidRDefault="004B0AE5" w:rsidP="00F8442F">
            <w:pPr>
              <w:pStyle w:val="TAL"/>
            </w:pPr>
            <w:r w:rsidRPr="00D3062E">
              <w:t>mnSDomainId</w:t>
            </w:r>
          </w:p>
        </w:tc>
        <w:tc>
          <w:tcPr>
            <w:tcW w:w="1556" w:type="dxa"/>
            <w:vAlign w:val="center"/>
          </w:tcPr>
          <w:p w14:paraId="61B79E2D" w14:textId="77777777" w:rsidR="004B0AE5" w:rsidRPr="00D3062E" w:rsidRDefault="004B0AE5" w:rsidP="00F8442F">
            <w:pPr>
              <w:pStyle w:val="TAL"/>
            </w:pPr>
            <w:r w:rsidRPr="00D3062E">
              <w:t>string</w:t>
            </w:r>
          </w:p>
        </w:tc>
        <w:tc>
          <w:tcPr>
            <w:tcW w:w="425" w:type="dxa"/>
            <w:vAlign w:val="center"/>
          </w:tcPr>
          <w:p w14:paraId="5C3C0F7E" w14:textId="77777777" w:rsidR="004B0AE5" w:rsidRPr="00D3062E" w:rsidRDefault="004B0AE5" w:rsidP="00F8442F">
            <w:pPr>
              <w:pStyle w:val="TAC"/>
            </w:pPr>
            <w:r w:rsidRPr="00D3062E">
              <w:t>M</w:t>
            </w:r>
          </w:p>
        </w:tc>
        <w:tc>
          <w:tcPr>
            <w:tcW w:w="1134" w:type="dxa"/>
            <w:vAlign w:val="center"/>
          </w:tcPr>
          <w:p w14:paraId="072B4B3D" w14:textId="77777777" w:rsidR="004B0AE5" w:rsidRPr="00D3062E" w:rsidRDefault="004B0AE5" w:rsidP="00F8442F">
            <w:pPr>
              <w:pStyle w:val="TAC"/>
            </w:pPr>
            <w:r w:rsidRPr="00D3062E">
              <w:t>1</w:t>
            </w:r>
          </w:p>
        </w:tc>
        <w:tc>
          <w:tcPr>
            <w:tcW w:w="3686" w:type="dxa"/>
            <w:vAlign w:val="center"/>
          </w:tcPr>
          <w:p w14:paraId="22F21D4E" w14:textId="77777777" w:rsidR="004B0AE5" w:rsidRPr="00D3062E" w:rsidRDefault="004B0AE5" w:rsidP="00F8442F">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3D5B1161" w14:textId="77777777" w:rsidR="004B0AE5" w:rsidRPr="00D3062E" w:rsidRDefault="004B0AE5" w:rsidP="00F8442F">
            <w:pPr>
              <w:pStyle w:val="TAL"/>
              <w:rPr>
                <w:rFonts w:cs="Arial"/>
                <w:szCs w:val="18"/>
              </w:rPr>
            </w:pPr>
          </w:p>
        </w:tc>
      </w:tr>
      <w:tr w:rsidR="004B0AE5" w:rsidRPr="00D3062E" w14:paraId="316F4094" w14:textId="77777777" w:rsidTr="00F8442F">
        <w:trPr>
          <w:jc w:val="center"/>
        </w:trPr>
        <w:tc>
          <w:tcPr>
            <w:tcW w:w="1413" w:type="dxa"/>
            <w:vAlign w:val="center"/>
          </w:tcPr>
          <w:p w14:paraId="1877E6D5" w14:textId="77777777" w:rsidR="004B0AE5" w:rsidRPr="00D3062E" w:rsidRDefault="004B0AE5" w:rsidP="00F8442F">
            <w:pPr>
              <w:pStyle w:val="TAL"/>
            </w:pPr>
            <w:r w:rsidRPr="00D3062E">
              <w:rPr>
                <w:rFonts w:hint="eastAsia"/>
              </w:rPr>
              <w:t>m</w:t>
            </w:r>
            <w:r w:rsidRPr="00D3062E">
              <w:t>nSs</w:t>
            </w:r>
          </w:p>
        </w:tc>
        <w:tc>
          <w:tcPr>
            <w:tcW w:w="1556" w:type="dxa"/>
            <w:vAlign w:val="center"/>
          </w:tcPr>
          <w:p w14:paraId="4ADF3E9D" w14:textId="77777777" w:rsidR="004B0AE5" w:rsidRPr="00D3062E" w:rsidRDefault="004B0AE5" w:rsidP="00F8442F">
            <w:pPr>
              <w:pStyle w:val="TAL"/>
            </w:pPr>
            <w:r w:rsidRPr="00D3062E">
              <w:rPr>
                <w:rFonts w:hint="eastAsia"/>
              </w:rPr>
              <w:t>a</w:t>
            </w:r>
            <w:r w:rsidRPr="00D3062E">
              <w:t>rray(string)</w:t>
            </w:r>
          </w:p>
        </w:tc>
        <w:tc>
          <w:tcPr>
            <w:tcW w:w="425" w:type="dxa"/>
            <w:vAlign w:val="center"/>
          </w:tcPr>
          <w:p w14:paraId="7171E094" w14:textId="77777777" w:rsidR="004B0AE5" w:rsidRPr="00D3062E" w:rsidRDefault="004B0AE5" w:rsidP="00F8442F">
            <w:pPr>
              <w:pStyle w:val="TAC"/>
            </w:pPr>
            <w:r w:rsidRPr="00D3062E">
              <w:rPr>
                <w:rFonts w:hint="eastAsia"/>
              </w:rPr>
              <w:t>M</w:t>
            </w:r>
          </w:p>
        </w:tc>
        <w:tc>
          <w:tcPr>
            <w:tcW w:w="1134" w:type="dxa"/>
            <w:vAlign w:val="center"/>
          </w:tcPr>
          <w:p w14:paraId="38C17BE9" w14:textId="77777777" w:rsidR="004B0AE5" w:rsidRPr="00D3062E" w:rsidRDefault="004B0AE5" w:rsidP="00F8442F">
            <w:pPr>
              <w:pStyle w:val="TAC"/>
            </w:pPr>
            <w:r w:rsidRPr="00D3062E">
              <w:rPr>
                <w:rFonts w:hint="eastAsia"/>
              </w:rPr>
              <w:t>1</w:t>
            </w:r>
            <w:r w:rsidRPr="00D3062E">
              <w:t>..N</w:t>
            </w:r>
          </w:p>
        </w:tc>
        <w:tc>
          <w:tcPr>
            <w:tcW w:w="3686" w:type="dxa"/>
            <w:vAlign w:val="center"/>
          </w:tcPr>
          <w:p w14:paraId="71BB73EE" w14:textId="77777777" w:rsidR="004B0AE5" w:rsidRPr="00D3062E" w:rsidRDefault="004B0AE5" w:rsidP="00F8442F">
            <w:pPr>
              <w:pStyle w:val="TAL"/>
            </w:pPr>
            <w:r w:rsidRPr="00D3062E">
              <w:rPr>
                <w:kern w:val="2"/>
              </w:rPr>
              <w:t xml:space="preserve">List of </w:t>
            </w:r>
            <w:r w:rsidRPr="00D3062E">
              <w:t>Management Services</w:t>
            </w:r>
            <w:r w:rsidRPr="00D3062E">
              <w:rPr>
                <w:kern w:val="2"/>
              </w:rPr>
              <w:t>.</w:t>
            </w:r>
          </w:p>
        </w:tc>
        <w:tc>
          <w:tcPr>
            <w:tcW w:w="1310" w:type="dxa"/>
            <w:vAlign w:val="center"/>
          </w:tcPr>
          <w:p w14:paraId="3F5B6CF1" w14:textId="77777777" w:rsidR="004B0AE5" w:rsidRPr="00D3062E" w:rsidRDefault="004B0AE5" w:rsidP="00F8442F">
            <w:pPr>
              <w:pStyle w:val="TAL"/>
              <w:rPr>
                <w:rFonts w:cs="Arial"/>
                <w:szCs w:val="18"/>
              </w:rPr>
            </w:pPr>
          </w:p>
        </w:tc>
      </w:tr>
    </w:tbl>
    <w:p w14:paraId="140D3E3E" w14:textId="77777777" w:rsidR="004B0AE5" w:rsidRPr="00D3062E" w:rsidRDefault="004B0AE5" w:rsidP="004B0AE5"/>
    <w:p w14:paraId="5B198725" w14:textId="77777777" w:rsidR="004B0AE5" w:rsidRPr="00D3062E" w:rsidRDefault="004B0AE5" w:rsidP="004B0AE5">
      <w:pPr>
        <w:pStyle w:val="EditorsNote"/>
        <w:rPr>
          <w:rStyle w:val="EditorsNoteZchn"/>
        </w:rPr>
      </w:pPr>
      <w:r w:rsidRPr="00D3062E">
        <w:rPr>
          <w:rStyle w:val="EditorsNoteZchn"/>
          <w:rFonts w:hint="eastAsia"/>
        </w:rPr>
        <w:t>E</w:t>
      </w:r>
      <w:r w:rsidRPr="00D3062E">
        <w:rPr>
          <w:rStyle w:val="EditorsNoteZchn"/>
        </w:rPr>
        <w:t>ditor's Note:</w:t>
      </w:r>
      <w:r w:rsidRPr="00D3062E">
        <w:rPr>
          <w:rStyle w:val="EditorsNoteZchn"/>
        </w:rPr>
        <w:tab/>
        <w:t xml:space="preserve"> The definition of mnSs is FFS. The notification to the Management</w:t>
      </w:r>
      <w:r w:rsidRPr="00D3062E" w:rsidDel="00565E82">
        <w:rPr>
          <w:rStyle w:val="EditorsNoteZchn"/>
        </w:rPr>
        <w:t xml:space="preserve"> </w:t>
      </w:r>
      <w:r w:rsidRPr="00D3062E">
        <w:rPr>
          <w:rStyle w:val="EditorsNoteZchn"/>
        </w:rPr>
        <w:t>capability and Management</w:t>
      </w:r>
      <w:r w:rsidRPr="00D3062E" w:rsidDel="00565E82">
        <w:rPr>
          <w:rStyle w:val="EditorsNoteZchn"/>
        </w:rPr>
        <w:t xml:space="preserve"> </w:t>
      </w:r>
      <w:r w:rsidRPr="00D3062E">
        <w:rPr>
          <w:rStyle w:val="EditorsNoteZchn"/>
        </w:rPr>
        <w:t>permissions related to the Management</w:t>
      </w:r>
      <w:r w:rsidRPr="00D3062E" w:rsidDel="00565E82">
        <w:rPr>
          <w:rStyle w:val="EditorsNoteZchn"/>
        </w:rPr>
        <w:t xml:space="preserve"> </w:t>
      </w:r>
      <w:r w:rsidRPr="00D3062E">
        <w:rPr>
          <w:rStyle w:val="EditorsNoteZchn"/>
        </w:rPr>
        <w:t>will be updated accordingly.</w:t>
      </w:r>
    </w:p>
    <w:p w14:paraId="7D62803D" w14:textId="77777777" w:rsidR="004B0AE5" w:rsidRPr="00D3062E" w:rsidRDefault="004B0AE5" w:rsidP="004B0AE5">
      <w:pPr>
        <w:pStyle w:val="41"/>
        <w:rPr>
          <w:lang w:val="en-US"/>
        </w:rPr>
      </w:pPr>
      <w:bookmarkStart w:id="2611" w:name="_Toc157434801"/>
      <w:bookmarkStart w:id="2612" w:name="_Toc157436516"/>
      <w:bookmarkStart w:id="2613" w:name="_Toc157440356"/>
      <w:bookmarkStart w:id="2614" w:name="_Toc160650028"/>
      <w:bookmarkStart w:id="2615" w:name="_Toc164928311"/>
      <w:r w:rsidRPr="00D3062E">
        <w:rPr>
          <w:noProof/>
          <w:lang w:eastAsia="zh-CN"/>
        </w:rPr>
        <w:t>6.5</w:t>
      </w:r>
      <w:r w:rsidRPr="00D3062E">
        <w:rPr>
          <w:lang w:val="en-US"/>
        </w:rPr>
        <w:t>.6.3</w:t>
      </w:r>
      <w:r w:rsidRPr="00D3062E">
        <w:rPr>
          <w:lang w:val="en-US"/>
        </w:rPr>
        <w:tab/>
        <w:t>Simple data types and enumerations</w:t>
      </w:r>
      <w:bookmarkEnd w:id="2611"/>
      <w:bookmarkEnd w:id="2612"/>
      <w:bookmarkEnd w:id="2613"/>
      <w:bookmarkEnd w:id="2614"/>
      <w:bookmarkEnd w:id="2615"/>
    </w:p>
    <w:p w14:paraId="46DE9048" w14:textId="77777777" w:rsidR="004B0AE5" w:rsidRPr="00D3062E" w:rsidRDefault="004B0AE5" w:rsidP="004B0AE5">
      <w:pPr>
        <w:pStyle w:val="51"/>
      </w:pPr>
      <w:bookmarkStart w:id="2616" w:name="_Toc157434802"/>
      <w:bookmarkStart w:id="2617" w:name="_Toc157436517"/>
      <w:bookmarkStart w:id="2618" w:name="_Toc157440357"/>
      <w:bookmarkStart w:id="2619" w:name="_Toc160650029"/>
      <w:bookmarkStart w:id="2620" w:name="_Toc164928312"/>
      <w:r w:rsidRPr="00D3062E">
        <w:rPr>
          <w:noProof/>
          <w:lang w:eastAsia="zh-CN"/>
        </w:rPr>
        <w:t>6.5</w:t>
      </w:r>
      <w:r w:rsidRPr="00D3062E">
        <w:t>.6.3.1</w:t>
      </w:r>
      <w:r w:rsidRPr="00D3062E">
        <w:tab/>
        <w:t>Introduction</w:t>
      </w:r>
      <w:bookmarkEnd w:id="2616"/>
      <w:bookmarkEnd w:id="2617"/>
      <w:bookmarkEnd w:id="2618"/>
      <w:bookmarkEnd w:id="2619"/>
      <w:bookmarkEnd w:id="2620"/>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2621" w:name="_Toc157434803"/>
      <w:bookmarkStart w:id="2622" w:name="_Toc157436518"/>
      <w:bookmarkStart w:id="2623" w:name="_Toc157440358"/>
      <w:bookmarkStart w:id="2624" w:name="_Toc160650030"/>
      <w:bookmarkStart w:id="2625" w:name="_Toc164928313"/>
      <w:r w:rsidRPr="00D3062E">
        <w:rPr>
          <w:noProof/>
          <w:lang w:eastAsia="zh-CN"/>
        </w:rPr>
        <w:t>6.5</w:t>
      </w:r>
      <w:r w:rsidRPr="00D3062E">
        <w:t>.6.3.2</w:t>
      </w:r>
      <w:r w:rsidRPr="00D3062E">
        <w:tab/>
        <w:t>Simple data types</w:t>
      </w:r>
      <w:bookmarkEnd w:id="2621"/>
      <w:bookmarkEnd w:id="2622"/>
      <w:bookmarkEnd w:id="2623"/>
      <w:bookmarkEnd w:id="2624"/>
      <w:bookmarkEnd w:id="262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124D0FAC" w14:textId="77777777" w:rsidR="004B0AE5" w:rsidRPr="00D3062E" w:rsidRDefault="004B0AE5" w:rsidP="004B0AE5">
      <w:pPr>
        <w:pStyle w:val="41"/>
        <w:rPr>
          <w:lang w:val="en-US"/>
        </w:rPr>
      </w:pPr>
      <w:bookmarkStart w:id="2626" w:name="_Toc157434804"/>
      <w:bookmarkStart w:id="2627" w:name="_Toc157436519"/>
      <w:bookmarkStart w:id="2628" w:name="_Toc157440359"/>
      <w:bookmarkStart w:id="2629" w:name="_Toc160650031"/>
      <w:bookmarkStart w:id="2630" w:name="_Toc164928314"/>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626"/>
      <w:bookmarkEnd w:id="2627"/>
      <w:bookmarkEnd w:id="2628"/>
      <w:bookmarkEnd w:id="2629"/>
      <w:bookmarkEnd w:id="2630"/>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2631" w:name="_Toc157434805"/>
      <w:bookmarkStart w:id="2632" w:name="_Toc157436520"/>
      <w:bookmarkStart w:id="2633" w:name="_Toc157440360"/>
      <w:bookmarkStart w:id="2634" w:name="_Toc160650032"/>
      <w:bookmarkStart w:id="2635" w:name="_Toc164928315"/>
      <w:r w:rsidRPr="00D3062E">
        <w:rPr>
          <w:noProof/>
          <w:lang w:eastAsia="zh-CN"/>
        </w:rPr>
        <w:t>6.5</w:t>
      </w:r>
      <w:r w:rsidRPr="00D3062E">
        <w:t>.6.5</w:t>
      </w:r>
      <w:r w:rsidRPr="00D3062E">
        <w:tab/>
        <w:t>Binary data</w:t>
      </w:r>
      <w:bookmarkEnd w:id="2631"/>
      <w:bookmarkEnd w:id="2632"/>
      <w:bookmarkEnd w:id="2633"/>
      <w:bookmarkEnd w:id="2634"/>
      <w:bookmarkEnd w:id="2635"/>
    </w:p>
    <w:p w14:paraId="473CA67D" w14:textId="77777777" w:rsidR="004B0AE5" w:rsidRPr="00D3062E" w:rsidRDefault="004B0AE5" w:rsidP="004B0AE5">
      <w:pPr>
        <w:pStyle w:val="51"/>
      </w:pPr>
      <w:bookmarkStart w:id="2636" w:name="_Toc157434806"/>
      <w:bookmarkStart w:id="2637" w:name="_Toc157436521"/>
      <w:bookmarkStart w:id="2638" w:name="_Toc157440361"/>
      <w:bookmarkStart w:id="2639" w:name="_Toc160650033"/>
      <w:bookmarkStart w:id="2640" w:name="_Toc164928316"/>
      <w:r w:rsidRPr="00D3062E">
        <w:rPr>
          <w:noProof/>
          <w:lang w:eastAsia="zh-CN"/>
        </w:rPr>
        <w:t>6.5</w:t>
      </w:r>
      <w:r w:rsidRPr="00D3062E">
        <w:t>.6.5.1</w:t>
      </w:r>
      <w:r w:rsidRPr="00D3062E">
        <w:tab/>
        <w:t>Binary Data Types</w:t>
      </w:r>
      <w:bookmarkEnd w:id="2636"/>
      <w:bookmarkEnd w:id="2637"/>
      <w:bookmarkEnd w:id="2638"/>
      <w:bookmarkEnd w:id="2639"/>
      <w:bookmarkEnd w:id="2640"/>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2641" w:name="_Toc157434807"/>
      <w:bookmarkStart w:id="2642" w:name="_Toc157436522"/>
      <w:bookmarkStart w:id="2643" w:name="_Toc157440362"/>
      <w:bookmarkStart w:id="2644" w:name="_Toc160650034"/>
      <w:bookmarkStart w:id="2645" w:name="_Toc164928317"/>
      <w:r w:rsidRPr="00D3062E">
        <w:rPr>
          <w:noProof/>
          <w:lang w:eastAsia="zh-CN"/>
        </w:rPr>
        <w:t>6.5</w:t>
      </w:r>
      <w:r w:rsidRPr="00D3062E">
        <w:t>.7</w:t>
      </w:r>
      <w:r w:rsidRPr="00D3062E">
        <w:tab/>
        <w:t>Error Handling</w:t>
      </w:r>
      <w:bookmarkEnd w:id="2641"/>
      <w:bookmarkEnd w:id="2642"/>
      <w:bookmarkEnd w:id="2643"/>
      <w:bookmarkEnd w:id="2644"/>
      <w:bookmarkEnd w:id="2645"/>
    </w:p>
    <w:p w14:paraId="7DFCF4A8" w14:textId="77777777" w:rsidR="004B0AE5" w:rsidRPr="00D3062E" w:rsidRDefault="004B0AE5" w:rsidP="004B0AE5">
      <w:pPr>
        <w:pStyle w:val="41"/>
      </w:pPr>
      <w:bookmarkStart w:id="2646" w:name="_Toc157434808"/>
      <w:bookmarkStart w:id="2647" w:name="_Toc157436523"/>
      <w:bookmarkStart w:id="2648" w:name="_Toc157440363"/>
      <w:bookmarkStart w:id="2649" w:name="_Toc160650035"/>
      <w:bookmarkStart w:id="2650" w:name="_Toc164928318"/>
      <w:r w:rsidRPr="00D3062E">
        <w:rPr>
          <w:noProof/>
          <w:lang w:eastAsia="zh-CN"/>
        </w:rPr>
        <w:t>6.5</w:t>
      </w:r>
      <w:r w:rsidRPr="00D3062E">
        <w:t>.7.1</w:t>
      </w:r>
      <w:r w:rsidRPr="00D3062E">
        <w:tab/>
        <w:t>General</w:t>
      </w:r>
      <w:bookmarkEnd w:id="2646"/>
      <w:bookmarkEnd w:id="2647"/>
      <w:bookmarkEnd w:id="2648"/>
      <w:bookmarkEnd w:id="2649"/>
      <w:bookmarkEnd w:id="2650"/>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2651" w:name="_Toc157434809"/>
      <w:bookmarkStart w:id="2652" w:name="_Toc157436524"/>
      <w:bookmarkStart w:id="2653" w:name="_Toc157440364"/>
      <w:bookmarkStart w:id="2654" w:name="_Toc160650036"/>
      <w:bookmarkStart w:id="2655" w:name="_Toc164928319"/>
      <w:r w:rsidRPr="00D3062E">
        <w:rPr>
          <w:noProof/>
          <w:lang w:eastAsia="zh-CN"/>
        </w:rPr>
        <w:t>6.5</w:t>
      </w:r>
      <w:r w:rsidRPr="00D3062E">
        <w:t>.7.2</w:t>
      </w:r>
      <w:r w:rsidRPr="00D3062E">
        <w:tab/>
        <w:t>Protocol Errors</w:t>
      </w:r>
      <w:bookmarkEnd w:id="2651"/>
      <w:bookmarkEnd w:id="2652"/>
      <w:bookmarkEnd w:id="2653"/>
      <w:bookmarkEnd w:id="2654"/>
      <w:bookmarkEnd w:id="2655"/>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2656" w:name="_Toc157434810"/>
      <w:bookmarkStart w:id="2657" w:name="_Toc157436525"/>
      <w:bookmarkStart w:id="2658" w:name="_Toc157440365"/>
      <w:bookmarkStart w:id="2659" w:name="_Toc160650037"/>
      <w:bookmarkStart w:id="2660" w:name="_Toc164928320"/>
      <w:r w:rsidRPr="00D3062E">
        <w:rPr>
          <w:noProof/>
          <w:lang w:eastAsia="zh-CN"/>
        </w:rPr>
        <w:t>6.5</w:t>
      </w:r>
      <w:r w:rsidRPr="00D3062E">
        <w:t>.7.3</w:t>
      </w:r>
      <w:r w:rsidRPr="00D3062E">
        <w:tab/>
        <w:t>Application Errors</w:t>
      </w:r>
      <w:bookmarkEnd w:id="2656"/>
      <w:bookmarkEnd w:id="2657"/>
      <w:bookmarkEnd w:id="2658"/>
      <w:bookmarkEnd w:id="2659"/>
      <w:bookmarkEnd w:id="2660"/>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2661" w:name="_Toc157434811"/>
      <w:bookmarkStart w:id="2662" w:name="_Toc157436526"/>
      <w:bookmarkStart w:id="2663" w:name="_Toc157440366"/>
      <w:bookmarkStart w:id="2664" w:name="_Toc160650038"/>
      <w:bookmarkStart w:id="2665" w:name="_Toc164928321"/>
      <w:r w:rsidRPr="00D3062E">
        <w:rPr>
          <w:noProof/>
          <w:lang w:eastAsia="zh-CN"/>
        </w:rPr>
        <w:t>6.5</w:t>
      </w:r>
      <w:r w:rsidRPr="00D3062E">
        <w:t>.8</w:t>
      </w:r>
      <w:r w:rsidRPr="00D3062E">
        <w:rPr>
          <w:lang w:eastAsia="zh-CN"/>
        </w:rPr>
        <w:tab/>
        <w:t>Feature negotiation</w:t>
      </w:r>
      <w:bookmarkEnd w:id="2661"/>
      <w:bookmarkEnd w:id="2662"/>
      <w:bookmarkEnd w:id="2663"/>
      <w:bookmarkEnd w:id="2664"/>
      <w:bookmarkEnd w:id="266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2666" w:name="_Toc157434812"/>
      <w:bookmarkStart w:id="2667" w:name="_Toc157436527"/>
      <w:bookmarkStart w:id="2668" w:name="_Toc157440367"/>
      <w:bookmarkStart w:id="2669" w:name="_Toc160650039"/>
      <w:bookmarkStart w:id="2670" w:name="_Toc164928322"/>
      <w:r w:rsidRPr="00D3062E">
        <w:rPr>
          <w:noProof/>
          <w:lang w:eastAsia="zh-CN"/>
        </w:rPr>
        <w:t>6.5</w:t>
      </w:r>
      <w:r w:rsidRPr="00D3062E">
        <w:t>.9</w:t>
      </w:r>
      <w:r w:rsidRPr="00D3062E">
        <w:tab/>
        <w:t>Security</w:t>
      </w:r>
      <w:bookmarkEnd w:id="2666"/>
      <w:bookmarkEnd w:id="2667"/>
      <w:bookmarkEnd w:id="2668"/>
      <w:bookmarkEnd w:id="2669"/>
      <w:bookmarkEnd w:id="2670"/>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2444"/>
    </w:p>
    <w:p w14:paraId="097ED9CE" w14:textId="77777777" w:rsidR="009A4BE1" w:rsidRPr="00D3062E" w:rsidRDefault="009A4BE1" w:rsidP="009A4BE1">
      <w:pPr>
        <w:pStyle w:val="21"/>
      </w:pPr>
      <w:bookmarkStart w:id="2671" w:name="_Toc157434813"/>
      <w:bookmarkStart w:id="2672" w:name="_Toc157436528"/>
      <w:bookmarkStart w:id="2673" w:name="_Toc157440368"/>
      <w:bookmarkStart w:id="2674" w:name="_Toc160650040"/>
      <w:bookmarkStart w:id="2675" w:name="_Toc164928323"/>
      <w:r w:rsidRPr="00D3062E">
        <w:rPr>
          <w:noProof/>
          <w:lang w:eastAsia="zh-CN"/>
        </w:rPr>
        <w:t>6.6</w:t>
      </w:r>
      <w:r w:rsidRPr="00D3062E">
        <w:tab/>
      </w:r>
      <w:r w:rsidRPr="00D3062E">
        <w:rPr>
          <w:lang w:val="en-US"/>
        </w:rPr>
        <w:t>NSCE_PerfMonitoring</w:t>
      </w:r>
      <w:r w:rsidRPr="00D3062E">
        <w:t xml:space="preserve"> API</w:t>
      </w:r>
      <w:bookmarkEnd w:id="2671"/>
      <w:bookmarkEnd w:id="2672"/>
      <w:bookmarkEnd w:id="2673"/>
      <w:bookmarkEnd w:id="2674"/>
      <w:bookmarkEnd w:id="2675"/>
    </w:p>
    <w:p w14:paraId="62766271" w14:textId="77777777" w:rsidR="009A4BE1" w:rsidRPr="00D3062E" w:rsidRDefault="009A4BE1" w:rsidP="009A4BE1">
      <w:pPr>
        <w:pStyle w:val="31"/>
      </w:pPr>
      <w:bookmarkStart w:id="2676" w:name="_Toc157434814"/>
      <w:bookmarkStart w:id="2677" w:name="_Toc157436529"/>
      <w:bookmarkStart w:id="2678" w:name="_Toc157440369"/>
      <w:bookmarkStart w:id="2679" w:name="_Toc160650041"/>
      <w:bookmarkStart w:id="2680" w:name="_Toc164928324"/>
      <w:r w:rsidRPr="00D3062E">
        <w:rPr>
          <w:noProof/>
          <w:lang w:eastAsia="zh-CN"/>
        </w:rPr>
        <w:t>6.6</w:t>
      </w:r>
      <w:r w:rsidRPr="00D3062E">
        <w:t>.1</w:t>
      </w:r>
      <w:r w:rsidRPr="00D3062E">
        <w:tab/>
        <w:t>Introduction</w:t>
      </w:r>
      <w:bookmarkEnd w:id="2676"/>
      <w:bookmarkEnd w:id="2677"/>
      <w:bookmarkEnd w:id="2678"/>
      <w:bookmarkEnd w:id="2679"/>
      <w:bookmarkEnd w:id="2680"/>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2681" w:name="_Toc157434815"/>
      <w:bookmarkStart w:id="2682" w:name="_Toc157436530"/>
      <w:bookmarkStart w:id="2683" w:name="_Toc157440370"/>
      <w:bookmarkStart w:id="2684" w:name="_Toc160650042"/>
      <w:bookmarkStart w:id="2685" w:name="_Toc164928325"/>
      <w:r w:rsidRPr="00D3062E">
        <w:rPr>
          <w:noProof/>
          <w:lang w:eastAsia="zh-CN"/>
        </w:rPr>
        <w:t>6.6</w:t>
      </w:r>
      <w:r w:rsidRPr="00D3062E">
        <w:t>.2</w:t>
      </w:r>
      <w:r w:rsidRPr="00D3062E">
        <w:tab/>
        <w:t>Usage of HTTP</w:t>
      </w:r>
      <w:bookmarkEnd w:id="2681"/>
      <w:bookmarkEnd w:id="2682"/>
      <w:bookmarkEnd w:id="2683"/>
      <w:bookmarkEnd w:id="2684"/>
      <w:bookmarkEnd w:id="2685"/>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2686" w:name="_Toc157434816"/>
      <w:bookmarkStart w:id="2687" w:name="_Toc157436531"/>
      <w:bookmarkStart w:id="2688" w:name="_Toc157440371"/>
      <w:bookmarkStart w:id="2689" w:name="_Toc160650043"/>
      <w:bookmarkStart w:id="2690" w:name="_Toc164928326"/>
      <w:r w:rsidRPr="00D3062E">
        <w:rPr>
          <w:noProof/>
          <w:lang w:eastAsia="zh-CN"/>
        </w:rPr>
        <w:t>6.6</w:t>
      </w:r>
      <w:r w:rsidRPr="00D3062E">
        <w:t>.3</w:t>
      </w:r>
      <w:r w:rsidRPr="00D3062E">
        <w:tab/>
        <w:t>Resources</w:t>
      </w:r>
      <w:bookmarkEnd w:id="2686"/>
      <w:bookmarkEnd w:id="2687"/>
      <w:bookmarkEnd w:id="2688"/>
      <w:bookmarkEnd w:id="2689"/>
      <w:bookmarkEnd w:id="2690"/>
    </w:p>
    <w:p w14:paraId="2A4E9F9F" w14:textId="77777777" w:rsidR="009A4BE1" w:rsidRPr="00D3062E" w:rsidRDefault="009A4BE1" w:rsidP="009A4BE1">
      <w:pPr>
        <w:pStyle w:val="41"/>
      </w:pPr>
      <w:bookmarkStart w:id="2691" w:name="_Toc157434817"/>
      <w:bookmarkStart w:id="2692" w:name="_Toc157436532"/>
      <w:bookmarkStart w:id="2693" w:name="_Toc157440372"/>
      <w:bookmarkStart w:id="2694" w:name="_Toc160650044"/>
      <w:bookmarkStart w:id="2695" w:name="_Toc164928327"/>
      <w:r w:rsidRPr="00D3062E">
        <w:rPr>
          <w:noProof/>
          <w:lang w:eastAsia="zh-CN"/>
        </w:rPr>
        <w:t>6.6</w:t>
      </w:r>
      <w:r w:rsidRPr="00D3062E">
        <w:t>.3.1</w:t>
      </w:r>
      <w:r w:rsidRPr="00D3062E">
        <w:tab/>
        <w:t>Overview</w:t>
      </w:r>
      <w:bookmarkEnd w:id="2691"/>
      <w:bookmarkEnd w:id="2692"/>
      <w:bookmarkEnd w:id="2693"/>
      <w:bookmarkEnd w:id="2694"/>
      <w:bookmarkEnd w:id="2695"/>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2696" w:name="_MON_1766230396"/>
    <w:bookmarkEnd w:id="2696"/>
    <w:p w14:paraId="2C6F6208" w14:textId="77777777" w:rsidR="009A4BE1" w:rsidRPr="00D3062E" w:rsidRDefault="003E3B18" w:rsidP="009A4BE1">
      <w:pPr>
        <w:pStyle w:val="TH"/>
        <w:rPr>
          <w:lang w:val="en-US"/>
        </w:rPr>
      </w:pPr>
      <w:r w:rsidRPr="00D3062E">
        <w:rPr>
          <w:noProof/>
        </w:rPr>
        <w:object w:dxaOrig="9633" w:dyaOrig="5900" w14:anchorId="78578866">
          <v:shape id="_x0000_i1088" type="#_x0000_t75" alt="" style="width:480.6pt;height:294pt;mso-width-percent:0;mso-height-percent:0;mso-width-percent:0;mso-height-percent:0" o:ole="">
            <v:imagedata r:id="rId131" o:title=""/>
          </v:shape>
          <o:OLEObject Type="Embed" ProgID="Word.Document.8" ShapeID="_x0000_i1088" DrawAspect="Content" ObjectID="_1775598354" r:id="rId132">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F8442F">
        <w:trPr>
          <w:jc w:val="center"/>
        </w:trPr>
        <w:tc>
          <w:tcPr>
            <w:tcW w:w="1312"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F8442F">
        <w:trPr>
          <w:jc w:val="center"/>
        </w:trPr>
        <w:tc>
          <w:tcPr>
            <w:tcW w:w="1312"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0D79BC" w:rsidRPr="00D3062E" w14:paraId="35ECF646" w14:textId="77777777" w:rsidTr="00F8442F">
        <w:trPr>
          <w:jc w:val="center"/>
        </w:trPr>
        <w:tc>
          <w:tcPr>
            <w:tcW w:w="0" w:type="auto"/>
            <w:vMerge w:val="restart"/>
            <w:vAlign w:val="center"/>
          </w:tcPr>
          <w:p w14:paraId="7BCA8FCA" w14:textId="77777777" w:rsidR="009A4BE1" w:rsidRPr="00D3062E" w:rsidRDefault="009A4BE1" w:rsidP="00F8442F">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77777777" w:rsidR="009A4BE1" w:rsidRPr="00D3062E" w:rsidRDefault="009A4BE1" w:rsidP="00F8442F">
            <w:pPr>
              <w:pStyle w:val="TAL"/>
            </w:pPr>
            <w:r w:rsidRPr="00D3062E">
              <w:t>/sbscriptions/{subscId}</w:t>
            </w:r>
          </w:p>
        </w:tc>
        <w:tc>
          <w:tcPr>
            <w:tcW w:w="548" w:type="pct"/>
            <w:vAlign w:val="center"/>
          </w:tcPr>
          <w:p w14:paraId="5537FE58" w14:textId="77777777" w:rsidR="009A4BE1" w:rsidRPr="00D3062E" w:rsidRDefault="009A4BE1" w:rsidP="00F8442F">
            <w:pPr>
              <w:pStyle w:val="TAC"/>
            </w:pPr>
            <w:r w:rsidRPr="00D3062E">
              <w:t>GET</w:t>
            </w:r>
          </w:p>
        </w:tc>
        <w:tc>
          <w:tcPr>
            <w:tcW w:w="1864" w:type="pct"/>
            <w:vAlign w:val="center"/>
          </w:tcPr>
          <w:p w14:paraId="602555BA" w14:textId="77777777" w:rsidR="009A4BE1" w:rsidRPr="00D3062E" w:rsidRDefault="009A4BE1" w:rsidP="00F8442F">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2697" w:name="_Toc157434818"/>
      <w:bookmarkStart w:id="2698" w:name="_Toc157436533"/>
      <w:bookmarkStart w:id="2699" w:name="_Toc157440373"/>
      <w:bookmarkStart w:id="2700" w:name="_Toc160650045"/>
      <w:bookmarkStart w:id="2701" w:name="_Toc164928328"/>
      <w:r w:rsidRPr="00D3062E">
        <w:rPr>
          <w:noProof/>
          <w:lang w:eastAsia="zh-CN"/>
        </w:rPr>
        <w:t>6.6</w:t>
      </w:r>
      <w:r w:rsidRPr="00D3062E">
        <w:t>.3.2</w:t>
      </w:r>
      <w:r w:rsidRPr="00D3062E">
        <w:tab/>
        <w:t>Resource: Monitoring Jobs</w:t>
      </w:r>
      <w:bookmarkEnd w:id="2697"/>
      <w:bookmarkEnd w:id="2698"/>
      <w:bookmarkEnd w:id="2699"/>
      <w:bookmarkEnd w:id="2700"/>
      <w:bookmarkEnd w:id="2701"/>
    </w:p>
    <w:p w14:paraId="6CF9A468" w14:textId="77777777" w:rsidR="009A4BE1" w:rsidRPr="00D3062E" w:rsidRDefault="009A4BE1" w:rsidP="009A4BE1">
      <w:pPr>
        <w:pStyle w:val="51"/>
      </w:pPr>
      <w:bookmarkStart w:id="2702" w:name="_Toc157434819"/>
      <w:bookmarkStart w:id="2703" w:name="_Toc157436534"/>
      <w:bookmarkStart w:id="2704" w:name="_Toc157440374"/>
      <w:bookmarkStart w:id="2705" w:name="_Toc160650046"/>
      <w:bookmarkStart w:id="2706" w:name="_Toc164928329"/>
      <w:r w:rsidRPr="00D3062E">
        <w:rPr>
          <w:noProof/>
          <w:lang w:eastAsia="zh-CN"/>
        </w:rPr>
        <w:t>6.6</w:t>
      </w:r>
      <w:r w:rsidRPr="00D3062E">
        <w:t>.3.2.1</w:t>
      </w:r>
      <w:r w:rsidRPr="00D3062E">
        <w:tab/>
        <w:t>Description</w:t>
      </w:r>
      <w:bookmarkEnd w:id="2702"/>
      <w:bookmarkEnd w:id="2703"/>
      <w:bookmarkEnd w:id="2704"/>
      <w:bookmarkEnd w:id="2705"/>
      <w:bookmarkEnd w:id="2706"/>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2707" w:name="_Toc157434820"/>
      <w:bookmarkStart w:id="2708" w:name="_Toc157436535"/>
      <w:bookmarkStart w:id="2709" w:name="_Toc157440375"/>
      <w:bookmarkStart w:id="2710" w:name="_Toc160650047"/>
      <w:bookmarkStart w:id="2711" w:name="_Toc164928330"/>
      <w:r w:rsidRPr="00D3062E">
        <w:rPr>
          <w:noProof/>
          <w:lang w:eastAsia="zh-CN"/>
        </w:rPr>
        <w:t>6.6</w:t>
      </w:r>
      <w:r w:rsidRPr="00D3062E">
        <w:t>.3.2.2</w:t>
      </w:r>
      <w:r w:rsidRPr="00D3062E">
        <w:tab/>
        <w:t>Resource Definition</w:t>
      </w:r>
      <w:bookmarkEnd w:id="2707"/>
      <w:bookmarkEnd w:id="2708"/>
      <w:bookmarkEnd w:id="2709"/>
      <w:bookmarkEnd w:id="2710"/>
      <w:bookmarkEnd w:id="2711"/>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2712" w:name="_Toc157434821"/>
      <w:bookmarkStart w:id="2713" w:name="_Toc157436536"/>
      <w:bookmarkStart w:id="2714" w:name="_Toc157440376"/>
      <w:bookmarkStart w:id="2715" w:name="_Toc160650048"/>
      <w:bookmarkStart w:id="2716" w:name="_Toc164928331"/>
      <w:r w:rsidRPr="00D3062E">
        <w:rPr>
          <w:noProof/>
          <w:lang w:eastAsia="zh-CN"/>
        </w:rPr>
        <w:t>6.6</w:t>
      </w:r>
      <w:r w:rsidRPr="00D3062E">
        <w:t>.3.2.3</w:t>
      </w:r>
      <w:r w:rsidRPr="00D3062E">
        <w:tab/>
        <w:t>Resource Standard Methods</w:t>
      </w:r>
      <w:bookmarkEnd w:id="2712"/>
      <w:bookmarkEnd w:id="2713"/>
      <w:bookmarkEnd w:id="2714"/>
      <w:bookmarkEnd w:id="2715"/>
      <w:bookmarkEnd w:id="2716"/>
    </w:p>
    <w:p w14:paraId="28594B60" w14:textId="77777777" w:rsidR="009A4BE1" w:rsidRPr="00D3062E" w:rsidRDefault="009A4BE1" w:rsidP="000B7712">
      <w:pPr>
        <w:pStyle w:val="6"/>
      </w:pPr>
      <w:bookmarkStart w:id="2717" w:name="_Toc157434822"/>
      <w:bookmarkStart w:id="2718" w:name="_Toc157436537"/>
      <w:bookmarkStart w:id="2719" w:name="_Toc157440377"/>
      <w:bookmarkStart w:id="2720" w:name="_Toc160650049"/>
      <w:bookmarkStart w:id="2721" w:name="_Toc164928332"/>
      <w:r w:rsidRPr="00D3062E">
        <w:t>6.6.3.2.3.1</w:t>
      </w:r>
      <w:r w:rsidRPr="00D3062E">
        <w:tab/>
        <w:t>POST</w:t>
      </w:r>
      <w:bookmarkEnd w:id="2717"/>
      <w:bookmarkEnd w:id="2718"/>
      <w:bookmarkEnd w:id="2719"/>
      <w:bookmarkEnd w:id="2720"/>
      <w:bookmarkEnd w:id="2721"/>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2722" w:name="_Hlk155725961"/>
            <w:r w:rsidRPr="00D3062E">
              <w:t>MonitoringJob</w:t>
            </w:r>
            <w:bookmarkEnd w:id="2722"/>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2723" w:name="_Toc157434823"/>
      <w:bookmarkStart w:id="2724" w:name="_Toc157436538"/>
      <w:bookmarkStart w:id="2725" w:name="_Toc157440378"/>
      <w:bookmarkStart w:id="2726" w:name="_Toc160650050"/>
      <w:bookmarkStart w:id="2727" w:name="_Toc164928333"/>
      <w:r w:rsidRPr="00D3062E">
        <w:rPr>
          <w:noProof/>
          <w:lang w:eastAsia="zh-CN"/>
        </w:rPr>
        <w:t>6.6</w:t>
      </w:r>
      <w:r w:rsidRPr="00D3062E">
        <w:t>.3.2.4</w:t>
      </w:r>
      <w:r w:rsidRPr="00D3062E">
        <w:tab/>
        <w:t>Resource Custom Operations</w:t>
      </w:r>
      <w:bookmarkEnd w:id="2723"/>
      <w:bookmarkEnd w:id="2724"/>
      <w:bookmarkEnd w:id="2725"/>
      <w:bookmarkEnd w:id="2726"/>
      <w:bookmarkEnd w:id="2727"/>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2728" w:name="_Toc157434824"/>
      <w:bookmarkStart w:id="2729" w:name="_Toc157436539"/>
      <w:bookmarkStart w:id="2730" w:name="_Toc157440379"/>
      <w:bookmarkStart w:id="2731" w:name="_Toc160650051"/>
      <w:bookmarkStart w:id="2732" w:name="_Toc164928334"/>
      <w:r w:rsidRPr="00D3062E">
        <w:rPr>
          <w:noProof/>
          <w:lang w:eastAsia="zh-CN"/>
        </w:rPr>
        <w:t>6.6</w:t>
      </w:r>
      <w:r w:rsidRPr="00D3062E">
        <w:t>.3.3</w:t>
      </w:r>
      <w:r w:rsidRPr="00D3062E">
        <w:tab/>
        <w:t>Resource: Individual Monitoring Job</w:t>
      </w:r>
      <w:bookmarkEnd w:id="2728"/>
      <w:bookmarkEnd w:id="2729"/>
      <w:bookmarkEnd w:id="2730"/>
      <w:bookmarkEnd w:id="2731"/>
      <w:bookmarkEnd w:id="2732"/>
    </w:p>
    <w:p w14:paraId="452C83F1" w14:textId="77777777" w:rsidR="009A4BE1" w:rsidRPr="00D3062E" w:rsidRDefault="009A4BE1" w:rsidP="009A4BE1">
      <w:pPr>
        <w:pStyle w:val="51"/>
      </w:pPr>
      <w:bookmarkStart w:id="2733" w:name="_Toc157434825"/>
      <w:bookmarkStart w:id="2734" w:name="_Toc157436540"/>
      <w:bookmarkStart w:id="2735" w:name="_Toc157440380"/>
      <w:bookmarkStart w:id="2736" w:name="_Toc160650052"/>
      <w:bookmarkStart w:id="2737" w:name="_Toc164928335"/>
      <w:r w:rsidRPr="00D3062E">
        <w:rPr>
          <w:noProof/>
          <w:lang w:eastAsia="zh-CN"/>
        </w:rPr>
        <w:t>6.6</w:t>
      </w:r>
      <w:r w:rsidRPr="00D3062E">
        <w:t>.3.3.1</w:t>
      </w:r>
      <w:r w:rsidRPr="00D3062E">
        <w:tab/>
        <w:t>Description</w:t>
      </w:r>
      <w:bookmarkEnd w:id="2733"/>
      <w:bookmarkEnd w:id="2734"/>
      <w:bookmarkEnd w:id="2735"/>
      <w:bookmarkEnd w:id="2736"/>
      <w:bookmarkEnd w:id="2737"/>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2738" w:name="_Toc157434826"/>
      <w:bookmarkStart w:id="2739" w:name="_Toc157436541"/>
      <w:bookmarkStart w:id="2740" w:name="_Toc157440381"/>
      <w:bookmarkStart w:id="2741" w:name="_Toc160650053"/>
      <w:bookmarkStart w:id="2742" w:name="_Toc164928336"/>
      <w:r w:rsidRPr="00D3062E">
        <w:rPr>
          <w:noProof/>
          <w:lang w:eastAsia="zh-CN"/>
        </w:rPr>
        <w:t>6.6</w:t>
      </w:r>
      <w:r w:rsidRPr="00D3062E">
        <w:t>.3.3.2</w:t>
      </w:r>
      <w:r w:rsidRPr="00D3062E">
        <w:tab/>
        <w:t>Resource Definition</w:t>
      </w:r>
      <w:bookmarkEnd w:id="2738"/>
      <w:bookmarkEnd w:id="2739"/>
      <w:bookmarkEnd w:id="2740"/>
      <w:bookmarkEnd w:id="2741"/>
      <w:bookmarkEnd w:id="2742"/>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2743" w:name="_Toc157434827"/>
      <w:bookmarkStart w:id="2744" w:name="_Toc157436542"/>
      <w:bookmarkStart w:id="2745" w:name="_Toc157440382"/>
      <w:bookmarkStart w:id="2746" w:name="_Toc160650054"/>
      <w:bookmarkStart w:id="2747" w:name="_Toc164928337"/>
      <w:r w:rsidRPr="00D3062E">
        <w:rPr>
          <w:noProof/>
          <w:lang w:eastAsia="zh-CN"/>
        </w:rPr>
        <w:t>6.6</w:t>
      </w:r>
      <w:r w:rsidRPr="00D3062E">
        <w:t>.3.3.3</w:t>
      </w:r>
      <w:r w:rsidRPr="00D3062E">
        <w:tab/>
        <w:t>Resource Standard Methods</w:t>
      </w:r>
      <w:bookmarkEnd w:id="2743"/>
      <w:bookmarkEnd w:id="2744"/>
      <w:bookmarkEnd w:id="2745"/>
      <w:bookmarkEnd w:id="2746"/>
      <w:bookmarkEnd w:id="2747"/>
    </w:p>
    <w:p w14:paraId="467178AA" w14:textId="77777777" w:rsidR="009A4BE1" w:rsidRPr="00D3062E" w:rsidRDefault="009A4BE1" w:rsidP="000B7712">
      <w:pPr>
        <w:pStyle w:val="6"/>
      </w:pPr>
      <w:bookmarkStart w:id="2748" w:name="_Toc157434828"/>
      <w:bookmarkStart w:id="2749" w:name="_Toc157436543"/>
      <w:bookmarkStart w:id="2750" w:name="_Toc157440383"/>
      <w:bookmarkStart w:id="2751" w:name="_Toc160650055"/>
      <w:bookmarkStart w:id="2752" w:name="_Toc164928338"/>
      <w:r w:rsidRPr="00D3062E">
        <w:t>6.6.3.3.3.1</w:t>
      </w:r>
      <w:r w:rsidRPr="00D3062E">
        <w:tab/>
        <w:t>GET</w:t>
      </w:r>
      <w:bookmarkEnd w:id="2748"/>
      <w:bookmarkEnd w:id="2749"/>
      <w:bookmarkEnd w:id="2750"/>
      <w:bookmarkEnd w:id="2751"/>
      <w:bookmarkEnd w:id="2752"/>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2753" w:name="_Toc157434829"/>
      <w:bookmarkStart w:id="2754" w:name="_Toc157436544"/>
      <w:bookmarkStart w:id="2755" w:name="_Toc157440384"/>
      <w:bookmarkStart w:id="2756" w:name="_Toc160650056"/>
      <w:bookmarkStart w:id="2757" w:name="_Toc164928339"/>
      <w:r w:rsidRPr="00D3062E">
        <w:t>6.6.3.3.3.2</w:t>
      </w:r>
      <w:r w:rsidRPr="00D3062E">
        <w:tab/>
        <w:t>PUT</w:t>
      </w:r>
      <w:bookmarkEnd w:id="2753"/>
      <w:bookmarkEnd w:id="2754"/>
      <w:bookmarkEnd w:id="2755"/>
      <w:bookmarkEnd w:id="2756"/>
      <w:bookmarkEnd w:id="2757"/>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2758" w:name="_Toc157434830"/>
      <w:bookmarkStart w:id="2759" w:name="_Toc157436545"/>
      <w:bookmarkStart w:id="2760" w:name="_Toc157440385"/>
      <w:bookmarkStart w:id="2761" w:name="_Toc160650057"/>
      <w:bookmarkStart w:id="2762" w:name="_Toc164928340"/>
      <w:bookmarkStart w:id="2763" w:name="_Toc157434831"/>
      <w:bookmarkStart w:id="2764" w:name="_Toc157436546"/>
      <w:bookmarkStart w:id="2765" w:name="_Toc157440386"/>
      <w:r w:rsidRPr="00D3062E">
        <w:t>6.6.3.3.3.3</w:t>
      </w:r>
      <w:r w:rsidRPr="00D3062E">
        <w:tab/>
        <w:t>PATCH</w:t>
      </w:r>
      <w:bookmarkEnd w:id="2758"/>
      <w:bookmarkEnd w:id="2759"/>
      <w:bookmarkEnd w:id="2760"/>
      <w:bookmarkEnd w:id="2761"/>
      <w:bookmarkEnd w:id="2762"/>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2766" w:name="_Toc160650058"/>
      <w:bookmarkStart w:id="2767" w:name="_Toc164928341"/>
      <w:r w:rsidRPr="00D3062E">
        <w:t>6.6.3.3.3.4</w:t>
      </w:r>
      <w:r w:rsidRPr="00D3062E">
        <w:tab/>
        <w:t>DELETE</w:t>
      </w:r>
      <w:bookmarkEnd w:id="2763"/>
      <w:bookmarkEnd w:id="2764"/>
      <w:bookmarkEnd w:id="2765"/>
      <w:bookmarkEnd w:id="2766"/>
      <w:bookmarkEnd w:id="276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2768" w:name="_Toc157434832"/>
      <w:bookmarkStart w:id="2769" w:name="_Toc157436547"/>
      <w:bookmarkStart w:id="2770" w:name="_Toc157440387"/>
      <w:bookmarkStart w:id="2771" w:name="_Toc160650059"/>
      <w:bookmarkStart w:id="2772" w:name="_Toc164928342"/>
      <w:r w:rsidRPr="00D3062E">
        <w:rPr>
          <w:noProof/>
          <w:lang w:eastAsia="zh-CN"/>
        </w:rPr>
        <w:t>6.6</w:t>
      </w:r>
      <w:r w:rsidRPr="00D3062E">
        <w:t>.3.3.4</w:t>
      </w:r>
      <w:r w:rsidRPr="00D3062E">
        <w:tab/>
        <w:t>Resource Custom Operations</w:t>
      </w:r>
      <w:bookmarkEnd w:id="2768"/>
      <w:bookmarkEnd w:id="2769"/>
      <w:bookmarkEnd w:id="2770"/>
      <w:bookmarkEnd w:id="2771"/>
      <w:bookmarkEnd w:id="2772"/>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2773" w:name="_Toc157434833"/>
      <w:bookmarkStart w:id="2774" w:name="_Toc157436548"/>
      <w:bookmarkStart w:id="2775" w:name="_Toc157440388"/>
      <w:bookmarkStart w:id="2776" w:name="_Toc160650060"/>
      <w:bookmarkStart w:id="2777" w:name="_Toc164928343"/>
      <w:r w:rsidRPr="00D3062E">
        <w:rPr>
          <w:noProof/>
          <w:lang w:eastAsia="zh-CN"/>
        </w:rPr>
        <w:t>6.6</w:t>
      </w:r>
      <w:r w:rsidRPr="00D3062E">
        <w:t>.3.4</w:t>
      </w:r>
      <w:r w:rsidRPr="00D3062E">
        <w:tab/>
        <w:t>Resource: Monitoring</w:t>
      </w:r>
      <w:r w:rsidRPr="00D3062E">
        <w:rPr>
          <w:rFonts w:eastAsia="等线"/>
        </w:rPr>
        <w:t xml:space="preserve"> Subscriptions</w:t>
      </w:r>
      <w:bookmarkEnd w:id="2773"/>
      <w:bookmarkEnd w:id="2774"/>
      <w:bookmarkEnd w:id="2775"/>
      <w:bookmarkEnd w:id="2776"/>
      <w:bookmarkEnd w:id="2777"/>
    </w:p>
    <w:p w14:paraId="17BD9854" w14:textId="77777777" w:rsidR="009A4BE1" w:rsidRPr="00D3062E" w:rsidRDefault="009A4BE1" w:rsidP="009A4BE1">
      <w:pPr>
        <w:pStyle w:val="51"/>
      </w:pPr>
      <w:bookmarkStart w:id="2778" w:name="_Toc157434834"/>
      <w:bookmarkStart w:id="2779" w:name="_Toc157436549"/>
      <w:bookmarkStart w:id="2780" w:name="_Toc157440389"/>
      <w:bookmarkStart w:id="2781" w:name="_Toc160650061"/>
      <w:bookmarkStart w:id="2782" w:name="_Toc164928344"/>
      <w:r w:rsidRPr="00D3062E">
        <w:rPr>
          <w:noProof/>
          <w:lang w:eastAsia="zh-CN"/>
        </w:rPr>
        <w:t>6.6</w:t>
      </w:r>
      <w:r w:rsidRPr="00D3062E">
        <w:t>.3.4.1</w:t>
      </w:r>
      <w:r w:rsidRPr="00D3062E">
        <w:tab/>
        <w:t>Description</w:t>
      </w:r>
      <w:bookmarkEnd w:id="2778"/>
      <w:bookmarkEnd w:id="2779"/>
      <w:bookmarkEnd w:id="2780"/>
      <w:bookmarkEnd w:id="2781"/>
      <w:bookmarkEnd w:id="2782"/>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2783" w:name="_Toc157434835"/>
      <w:bookmarkStart w:id="2784" w:name="_Toc157436550"/>
      <w:bookmarkStart w:id="2785" w:name="_Toc157440390"/>
      <w:bookmarkStart w:id="2786" w:name="_Toc160650062"/>
      <w:bookmarkStart w:id="2787" w:name="_Toc164928345"/>
      <w:r w:rsidRPr="00D3062E">
        <w:rPr>
          <w:noProof/>
          <w:lang w:eastAsia="zh-CN"/>
        </w:rPr>
        <w:t>6.6</w:t>
      </w:r>
      <w:r w:rsidRPr="00D3062E">
        <w:t>.3.4.2</w:t>
      </w:r>
      <w:r w:rsidRPr="00D3062E">
        <w:tab/>
        <w:t>Resource Definition</w:t>
      </w:r>
      <w:bookmarkEnd w:id="2783"/>
      <w:bookmarkEnd w:id="2784"/>
      <w:bookmarkEnd w:id="2785"/>
      <w:bookmarkEnd w:id="2786"/>
      <w:bookmarkEnd w:id="2787"/>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2788" w:name="_Toc157434836"/>
      <w:bookmarkStart w:id="2789" w:name="_Toc157436551"/>
      <w:bookmarkStart w:id="2790" w:name="_Toc157440391"/>
      <w:bookmarkStart w:id="2791" w:name="_Toc160650063"/>
      <w:bookmarkStart w:id="2792" w:name="_Toc164928346"/>
      <w:r w:rsidRPr="00D3062E">
        <w:rPr>
          <w:noProof/>
          <w:lang w:eastAsia="zh-CN"/>
        </w:rPr>
        <w:t>6.6</w:t>
      </w:r>
      <w:r w:rsidRPr="00D3062E">
        <w:t>.3.4.3</w:t>
      </w:r>
      <w:r w:rsidRPr="00D3062E">
        <w:tab/>
        <w:t>Resource Standard Methods</w:t>
      </w:r>
      <w:bookmarkEnd w:id="2788"/>
      <w:bookmarkEnd w:id="2789"/>
      <w:bookmarkEnd w:id="2790"/>
      <w:bookmarkEnd w:id="2791"/>
      <w:bookmarkEnd w:id="2792"/>
    </w:p>
    <w:p w14:paraId="666C1904" w14:textId="77777777" w:rsidR="00D3062E" w:rsidRPr="00D3062E" w:rsidRDefault="00D3062E" w:rsidP="00D3062E">
      <w:pPr>
        <w:pStyle w:val="6"/>
      </w:pPr>
      <w:bookmarkStart w:id="2793" w:name="_Toc157434837"/>
      <w:bookmarkStart w:id="2794" w:name="_Toc157436552"/>
      <w:bookmarkStart w:id="2795" w:name="_Toc157440392"/>
      <w:bookmarkStart w:id="2796" w:name="_Toc160650064"/>
      <w:bookmarkStart w:id="2797" w:name="_Toc164928347"/>
      <w:bookmarkStart w:id="2798" w:name="_Toc157434838"/>
      <w:bookmarkStart w:id="2799" w:name="_Toc157436553"/>
      <w:bookmarkStart w:id="2800" w:name="_Toc157440393"/>
      <w:r w:rsidRPr="00D3062E">
        <w:t>6.6.3.4.3.2</w:t>
      </w:r>
      <w:r w:rsidRPr="00D3062E">
        <w:tab/>
        <w:t>POST</w:t>
      </w:r>
      <w:bookmarkEnd w:id="2793"/>
      <w:bookmarkEnd w:id="2794"/>
      <w:bookmarkEnd w:id="2795"/>
      <w:bookmarkEnd w:id="2796"/>
      <w:bookmarkEnd w:id="2797"/>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2801" w:name="_Toc160650065"/>
      <w:bookmarkStart w:id="2802" w:name="_Toc164928348"/>
      <w:r w:rsidRPr="00D3062E">
        <w:rPr>
          <w:noProof/>
          <w:lang w:eastAsia="zh-CN"/>
        </w:rPr>
        <w:t>6.6</w:t>
      </w:r>
      <w:r w:rsidRPr="00D3062E">
        <w:t>.3.4.4</w:t>
      </w:r>
      <w:r w:rsidRPr="00D3062E">
        <w:tab/>
        <w:t>Resource Custom Operations</w:t>
      </w:r>
      <w:bookmarkEnd w:id="2798"/>
      <w:bookmarkEnd w:id="2799"/>
      <w:bookmarkEnd w:id="2800"/>
      <w:bookmarkEnd w:id="2801"/>
      <w:bookmarkEnd w:id="2802"/>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2803" w:name="_Toc157434839"/>
      <w:bookmarkStart w:id="2804" w:name="_Toc157436554"/>
      <w:bookmarkStart w:id="2805" w:name="_Toc157440394"/>
      <w:bookmarkStart w:id="2806" w:name="_Toc160650066"/>
      <w:bookmarkStart w:id="2807" w:name="_Toc164928349"/>
      <w:r w:rsidRPr="00D3062E">
        <w:rPr>
          <w:noProof/>
          <w:lang w:eastAsia="zh-CN"/>
        </w:rPr>
        <w:t>6.6</w:t>
      </w:r>
      <w:r w:rsidRPr="00D3062E">
        <w:t>.3.5</w:t>
      </w:r>
      <w:r w:rsidRPr="00D3062E">
        <w:tab/>
        <w:t>Resource: Individual Monitoring</w:t>
      </w:r>
      <w:r w:rsidRPr="00D3062E">
        <w:rPr>
          <w:rFonts w:eastAsia="等线"/>
        </w:rPr>
        <w:t xml:space="preserve"> Subscription</w:t>
      </w:r>
      <w:bookmarkEnd w:id="2803"/>
      <w:bookmarkEnd w:id="2804"/>
      <w:bookmarkEnd w:id="2805"/>
      <w:bookmarkEnd w:id="2806"/>
      <w:bookmarkEnd w:id="2807"/>
    </w:p>
    <w:p w14:paraId="57E79145" w14:textId="77777777" w:rsidR="009A4BE1" w:rsidRPr="00D3062E" w:rsidRDefault="009A4BE1" w:rsidP="009A4BE1">
      <w:pPr>
        <w:pStyle w:val="51"/>
      </w:pPr>
      <w:bookmarkStart w:id="2808" w:name="_Toc157434840"/>
      <w:bookmarkStart w:id="2809" w:name="_Toc157436555"/>
      <w:bookmarkStart w:id="2810" w:name="_Toc157440395"/>
      <w:bookmarkStart w:id="2811" w:name="_Toc160650067"/>
      <w:bookmarkStart w:id="2812" w:name="_Toc164928350"/>
      <w:r w:rsidRPr="00D3062E">
        <w:rPr>
          <w:noProof/>
          <w:lang w:eastAsia="zh-CN"/>
        </w:rPr>
        <w:t>6.6</w:t>
      </w:r>
      <w:r w:rsidRPr="00D3062E">
        <w:t>.3.5.1</w:t>
      </w:r>
      <w:r w:rsidRPr="00D3062E">
        <w:tab/>
        <w:t>Description</w:t>
      </w:r>
      <w:bookmarkEnd w:id="2808"/>
      <w:bookmarkEnd w:id="2809"/>
      <w:bookmarkEnd w:id="2810"/>
      <w:bookmarkEnd w:id="2811"/>
      <w:bookmarkEnd w:id="2812"/>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2813" w:name="_Toc157434841"/>
      <w:bookmarkStart w:id="2814" w:name="_Toc157436556"/>
      <w:bookmarkStart w:id="2815" w:name="_Toc157440396"/>
      <w:bookmarkStart w:id="2816" w:name="_Toc160650068"/>
      <w:bookmarkStart w:id="2817" w:name="_Toc164928351"/>
      <w:r w:rsidRPr="00D3062E">
        <w:rPr>
          <w:noProof/>
          <w:lang w:eastAsia="zh-CN"/>
        </w:rPr>
        <w:t>6.6</w:t>
      </w:r>
      <w:r w:rsidRPr="00D3062E">
        <w:t>.3.5.2</w:t>
      </w:r>
      <w:r w:rsidRPr="00D3062E">
        <w:tab/>
        <w:t>Resource Definition</w:t>
      </w:r>
      <w:bookmarkEnd w:id="2813"/>
      <w:bookmarkEnd w:id="2814"/>
      <w:bookmarkEnd w:id="2815"/>
      <w:bookmarkEnd w:id="2816"/>
      <w:bookmarkEnd w:id="281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2818" w:name="_Toc157434842"/>
      <w:bookmarkStart w:id="2819" w:name="_Toc157436557"/>
      <w:bookmarkStart w:id="2820" w:name="_Toc157440397"/>
      <w:bookmarkStart w:id="2821" w:name="_Toc160650069"/>
      <w:bookmarkStart w:id="2822" w:name="_Toc164928352"/>
      <w:r w:rsidRPr="00D3062E">
        <w:rPr>
          <w:noProof/>
          <w:lang w:eastAsia="zh-CN"/>
        </w:rPr>
        <w:t>6.6</w:t>
      </w:r>
      <w:r w:rsidRPr="00D3062E">
        <w:t>.3.5.3</w:t>
      </w:r>
      <w:r w:rsidRPr="00D3062E">
        <w:tab/>
        <w:t>Resource Standard Methods</w:t>
      </w:r>
      <w:bookmarkEnd w:id="2818"/>
      <w:bookmarkEnd w:id="2819"/>
      <w:bookmarkEnd w:id="2820"/>
      <w:bookmarkEnd w:id="2821"/>
      <w:bookmarkEnd w:id="2822"/>
    </w:p>
    <w:p w14:paraId="1C1A195D" w14:textId="77777777" w:rsidR="009A4BE1" w:rsidRPr="00D3062E" w:rsidRDefault="009A4BE1" w:rsidP="000B7712">
      <w:pPr>
        <w:pStyle w:val="6"/>
      </w:pPr>
      <w:bookmarkStart w:id="2823" w:name="_Toc157434843"/>
      <w:bookmarkStart w:id="2824" w:name="_Toc157436558"/>
      <w:bookmarkStart w:id="2825" w:name="_Toc157440398"/>
      <w:bookmarkStart w:id="2826" w:name="_Toc160650070"/>
      <w:bookmarkStart w:id="2827" w:name="_Toc164928353"/>
      <w:r w:rsidRPr="00D3062E">
        <w:t>6.6.3.5.3.1</w:t>
      </w:r>
      <w:r w:rsidRPr="00D3062E">
        <w:tab/>
        <w:t>GET</w:t>
      </w:r>
      <w:bookmarkEnd w:id="2823"/>
      <w:bookmarkEnd w:id="2824"/>
      <w:bookmarkEnd w:id="2825"/>
      <w:bookmarkEnd w:id="2826"/>
      <w:bookmarkEnd w:id="2827"/>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2828" w:name="_Toc157434844"/>
      <w:bookmarkStart w:id="2829" w:name="_Toc157436559"/>
      <w:bookmarkStart w:id="2830" w:name="_Toc157440399"/>
      <w:bookmarkStart w:id="2831" w:name="_Toc160650071"/>
      <w:bookmarkStart w:id="2832" w:name="_Toc164928354"/>
      <w:r w:rsidRPr="00D3062E">
        <w:t>6.6.3.5.3.2</w:t>
      </w:r>
      <w:r w:rsidRPr="00D3062E">
        <w:tab/>
        <w:t>PUT</w:t>
      </w:r>
      <w:bookmarkEnd w:id="2828"/>
      <w:bookmarkEnd w:id="2829"/>
      <w:bookmarkEnd w:id="2830"/>
      <w:bookmarkEnd w:id="2831"/>
      <w:bookmarkEnd w:id="2832"/>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2833" w:name="_Toc157434845"/>
      <w:bookmarkStart w:id="2834" w:name="_Toc157436560"/>
      <w:bookmarkStart w:id="2835" w:name="_Toc157440400"/>
      <w:bookmarkStart w:id="2836" w:name="_Toc160650072"/>
      <w:bookmarkStart w:id="2837" w:name="_Toc164928355"/>
      <w:r w:rsidRPr="00D3062E">
        <w:t>6.6.3.5.3.3</w:t>
      </w:r>
      <w:r w:rsidRPr="00D3062E">
        <w:tab/>
        <w:t>PATCH</w:t>
      </w:r>
      <w:bookmarkEnd w:id="2833"/>
      <w:bookmarkEnd w:id="2834"/>
      <w:bookmarkEnd w:id="2835"/>
      <w:bookmarkEnd w:id="2836"/>
      <w:bookmarkEnd w:id="2837"/>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2838" w:name="_Toc157434846"/>
      <w:bookmarkStart w:id="2839" w:name="_Toc157436561"/>
      <w:bookmarkStart w:id="2840" w:name="_Toc157440401"/>
      <w:bookmarkStart w:id="2841" w:name="_Toc160650073"/>
      <w:bookmarkStart w:id="2842" w:name="_Toc164928356"/>
      <w:r w:rsidRPr="00D3062E">
        <w:t>6.6.3.5.3.4</w:t>
      </w:r>
      <w:r w:rsidRPr="00D3062E">
        <w:tab/>
        <w:t>DELETE</w:t>
      </w:r>
      <w:bookmarkEnd w:id="2838"/>
      <w:bookmarkEnd w:id="2839"/>
      <w:bookmarkEnd w:id="2840"/>
      <w:bookmarkEnd w:id="2841"/>
      <w:bookmarkEnd w:id="2842"/>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2843" w:name="_Toc157434847"/>
      <w:bookmarkStart w:id="2844" w:name="_Toc157436562"/>
      <w:bookmarkStart w:id="2845" w:name="_Toc157440402"/>
      <w:bookmarkStart w:id="2846" w:name="_Toc160650074"/>
      <w:bookmarkStart w:id="2847" w:name="_Toc164928357"/>
      <w:r w:rsidRPr="00D3062E">
        <w:rPr>
          <w:noProof/>
          <w:lang w:eastAsia="zh-CN"/>
        </w:rPr>
        <w:t>6.6</w:t>
      </w:r>
      <w:r w:rsidRPr="00D3062E">
        <w:t>.4</w:t>
      </w:r>
      <w:r w:rsidRPr="00D3062E">
        <w:tab/>
        <w:t>Custom Operations without associated resources</w:t>
      </w:r>
      <w:bookmarkEnd w:id="2843"/>
      <w:bookmarkEnd w:id="2844"/>
      <w:bookmarkEnd w:id="2845"/>
      <w:bookmarkEnd w:id="2846"/>
      <w:bookmarkEnd w:id="2847"/>
    </w:p>
    <w:p w14:paraId="1F52F5CE" w14:textId="77777777" w:rsidR="009A4BE1" w:rsidRPr="00D3062E" w:rsidRDefault="009A4BE1" w:rsidP="009A4BE1">
      <w:pPr>
        <w:pStyle w:val="41"/>
      </w:pPr>
      <w:bookmarkStart w:id="2848" w:name="_Toc151379325"/>
      <w:bookmarkStart w:id="2849" w:name="_Toc151445506"/>
      <w:bookmarkStart w:id="2850" w:name="_Toc151536664"/>
      <w:bookmarkStart w:id="2851" w:name="_Toc157434848"/>
      <w:bookmarkStart w:id="2852" w:name="_Toc157436563"/>
      <w:bookmarkStart w:id="2853" w:name="_Toc157440403"/>
      <w:bookmarkStart w:id="2854" w:name="_Toc160650075"/>
      <w:bookmarkStart w:id="2855" w:name="_Toc164928358"/>
      <w:r w:rsidRPr="00D3062E">
        <w:rPr>
          <w:noProof/>
          <w:lang w:eastAsia="zh-CN"/>
        </w:rPr>
        <w:t>6.6</w:t>
      </w:r>
      <w:r w:rsidRPr="00D3062E">
        <w:t>.4.1</w:t>
      </w:r>
      <w:r w:rsidRPr="00D3062E">
        <w:tab/>
        <w:t>Overview</w:t>
      </w:r>
      <w:bookmarkEnd w:id="2848"/>
      <w:bookmarkEnd w:id="2849"/>
      <w:bookmarkEnd w:id="2850"/>
      <w:bookmarkEnd w:id="2851"/>
      <w:bookmarkEnd w:id="2852"/>
      <w:bookmarkEnd w:id="2853"/>
      <w:bookmarkEnd w:id="2854"/>
      <w:bookmarkEnd w:id="2855"/>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2856" w:name="_MON_1764961069"/>
    <w:bookmarkEnd w:id="2856"/>
    <w:p w14:paraId="184DBFAE" w14:textId="77777777" w:rsidR="009A4BE1" w:rsidRPr="00D3062E" w:rsidRDefault="003E3B18" w:rsidP="009A4BE1">
      <w:pPr>
        <w:pStyle w:val="TH"/>
      </w:pPr>
      <w:r w:rsidRPr="00D3062E">
        <w:rPr>
          <w:noProof/>
        </w:rPr>
        <w:object w:dxaOrig="9633" w:dyaOrig="1932" w14:anchorId="4C8A0378">
          <v:shape id="_x0000_i1089" type="#_x0000_t75" alt="" style="width:480.6pt;height:95.4pt;mso-width-percent:0;mso-height-percent:0;mso-width-percent:0;mso-height-percent:0" o:ole="">
            <v:imagedata r:id="rId133" o:title=""/>
          </v:shape>
          <o:OLEObject Type="Embed" ProgID="Word.Document.8" ShapeID="_x0000_i1089" DrawAspect="Content" ObjectID="_1775598355" r:id="rId134">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2857" w:name="_Toc151379326"/>
      <w:bookmarkStart w:id="2858" w:name="_Toc151445507"/>
      <w:bookmarkStart w:id="2859" w:name="_Toc151536665"/>
      <w:bookmarkStart w:id="2860" w:name="_Toc157434849"/>
      <w:bookmarkStart w:id="2861" w:name="_Toc157436564"/>
      <w:bookmarkStart w:id="2862" w:name="_Toc157440404"/>
      <w:bookmarkStart w:id="2863" w:name="_Toc160650076"/>
      <w:bookmarkStart w:id="2864" w:name="_Toc164928359"/>
      <w:r w:rsidRPr="00D3062E">
        <w:rPr>
          <w:noProof/>
          <w:lang w:eastAsia="zh-CN"/>
        </w:rPr>
        <w:t>6.6</w:t>
      </w:r>
      <w:r w:rsidRPr="00D3062E">
        <w:t>.4.2</w:t>
      </w:r>
      <w:r w:rsidRPr="00D3062E">
        <w:tab/>
        <w:t>Operation: Request</w:t>
      </w:r>
      <w:bookmarkEnd w:id="2857"/>
      <w:bookmarkEnd w:id="2858"/>
      <w:bookmarkEnd w:id="2859"/>
      <w:bookmarkEnd w:id="2860"/>
      <w:bookmarkEnd w:id="2861"/>
      <w:bookmarkEnd w:id="2862"/>
      <w:bookmarkEnd w:id="2863"/>
      <w:bookmarkEnd w:id="2864"/>
    </w:p>
    <w:p w14:paraId="44A74286" w14:textId="77777777" w:rsidR="009A4BE1" w:rsidRPr="00D3062E" w:rsidRDefault="009A4BE1" w:rsidP="009A4BE1">
      <w:pPr>
        <w:pStyle w:val="51"/>
      </w:pPr>
      <w:bookmarkStart w:id="2865" w:name="_Toc151379327"/>
      <w:bookmarkStart w:id="2866" w:name="_Toc151445508"/>
      <w:bookmarkStart w:id="2867" w:name="_Toc151536666"/>
      <w:bookmarkStart w:id="2868" w:name="_Toc157434850"/>
      <w:bookmarkStart w:id="2869" w:name="_Toc157436565"/>
      <w:bookmarkStart w:id="2870" w:name="_Toc157440405"/>
      <w:bookmarkStart w:id="2871" w:name="_Toc160650077"/>
      <w:bookmarkStart w:id="2872" w:name="_Toc164928360"/>
      <w:r w:rsidRPr="00D3062E">
        <w:rPr>
          <w:noProof/>
          <w:lang w:eastAsia="zh-CN"/>
        </w:rPr>
        <w:t>6.6</w:t>
      </w:r>
      <w:r w:rsidRPr="00D3062E">
        <w:t>.4.2.1</w:t>
      </w:r>
      <w:r w:rsidRPr="00D3062E">
        <w:tab/>
        <w:t>Description</w:t>
      </w:r>
      <w:bookmarkEnd w:id="2865"/>
      <w:bookmarkEnd w:id="2866"/>
      <w:bookmarkEnd w:id="2867"/>
      <w:bookmarkEnd w:id="2868"/>
      <w:bookmarkEnd w:id="2869"/>
      <w:bookmarkEnd w:id="2870"/>
      <w:bookmarkEnd w:id="2871"/>
      <w:bookmarkEnd w:id="2872"/>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2873" w:name="_Toc151379328"/>
      <w:bookmarkStart w:id="2874" w:name="_Toc151445509"/>
      <w:bookmarkStart w:id="2875" w:name="_Toc151536667"/>
      <w:bookmarkStart w:id="2876" w:name="_Toc157434851"/>
      <w:bookmarkStart w:id="2877" w:name="_Toc157436566"/>
      <w:bookmarkStart w:id="2878" w:name="_Toc157440406"/>
      <w:bookmarkStart w:id="2879" w:name="_Toc160650078"/>
      <w:bookmarkStart w:id="2880" w:name="_Toc164928361"/>
      <w:bookmarkStart w:id="2881" w:name="_Toc157434852"/>
      <w:bookmarkStart w:id="2882" w:name="_Toc157436567"/>
      <w:bookmarkStart w:id="2883" w:name="_Toc157440407"/>
      <w:r w:rsidRPr="00D3062E">
        <w:rPr>
          <w:noProof/>
          <w:lang w:eastAsia="zh-CN"/>
        </w:rPr>
        <w:t>6.6</w:t>
      </w:r>
      <w:r w:rsidRPr="00D3062E">
        <w:t>.4.2.2</w:t>
      </w:r>
      <w:r w:rsidRPr="00D3062E">
        <w:tab/>
        <w:t>Operation Definition</w:t>
      </w:r>
      <w:bookmarkEnd w:id="2873"/>
      <w:bookmarkEnd w:id="2874"/>
      <w:bookmarkEnd w:id="2875"/>
      <w:bookmarkEnd w:id="2876"/>
      <w:bookmarkEnd w:id="2877"/>
      <w:bookmarkEnd w:id="2878"/>
      <w:bookmarkEnd w:id="2879"/>
      <w:bookmarkEnd w:id="2880"/>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2884" w:name="_Hlk155727786"/>
            <w:r w:rsidRPr="00D3062E">
              <w:t>MonitoringReq</w:t>
            </w:r>
            <w:bookmarkEnd w:id="288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2885" w:name="_Toc160650079"/>
      <w:bookmarkStart w:id="2886" w:name="_Toc164928362"/>
      <w:r w:rsidRPr="00D3062E">
        <w:rPr>
          <w:noProof/>
          <w:lang w:eastAsia="zh-CN"/>
        </w:rPr>
        <w:t>6.6</w:t>
      </w:r>
      <w:r w:rsidRPr="00D3062E">
        <w:t>.5</w:t>
      </w:r>
      <w:r w:rsidRPr="00D3062E">
        <w:tab/>
        <w:t>Notifications</w:t>
      </w:r>
      <w:bookmarkEnd w:id="2881"/>
      <w:bookmarkEnd w:id="2882"/>
      <w:bookmarkEnd w:id="2883"/>
      <w:bookmarkEnd w:id="2885"/>
      <w:bookmarkEnd w:id="2886"/>
    </w:p>
    <w:p w14:paraId="4048D80B" w14:textId="77777777" w:rsidR="00D3062E" w:rsidRPr="00D3062E" w:rsidRDefault="00D3062E" w:rsidP="00D3062E">
      <w:pPr>
        <w:pStyle w:val="41"/>
      </w:pPr>
      <w:bookmarkStart w:id="2887" w:name="_Toc157434853"/>
      <w:bookmarkStart w:id="2888" w:name="_Toc157436568"/>
      <w:bookmarkStart w:id="2889" w:name="_Toc157440408"/>
      <w:bookmarkStart w:id="2890" w:name="_Toc160650080"/>
      <w:bookmarkStart w:id="2891" w:name="_Toc164928363"/>
      <w:bookmarkStart w:id="2892" w:name="_Toc157434854"/>
      <w:bookmarkStart w:id="2893" w:name="_Toc157436569"/>
      <w:bookmarkStart w:id="2894" w:name="_Toc157440409"/>
      <w:r w:rsidRPr="00D3062E">
        <w:rPr>
          <w:noProof/>
          <w:lang w:eastAsia="zh-CN"/>
        </w:rPr>
        <w:t>6.6</w:t>
      </w:r>
      <w:r w:rsidRPr="00D3062E">
        <w:t>.5.1</w:t>
      </w:r>
      <w:r w:rsidRPr="00D3062E">
        <w:tab/>
        <w:t>General</w:t>
      </w:r>
      <w:bookmarkEnd w:id="2887"/>
      <w:bookmarkEnd w:id="2888"/>
      <w:bookmarkEnd w:id="2889"/>
      <w:bookmarkEnd w:id="2890"/>
      <w:bookmarkEnd w:id="2891"/>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2895" w:name="_Toc160650081"/>
      <w:bookmarkStart w:id="2896" w:name="_Toc164928364"/>
      <w:r w:rsidRPr="00D3062E">
        <w:rPr>
          <w:noProof/>
          <w:lang w:eastAsia="zh-CN"/>
        </w:rPr>
        <w:t>6.6</w:t>
      </w:r>
      <w:r w:rsidRPr="00D3062E">
        <w:t>.5.2</w:t>
      </w:r>
      <w:r w:rsidRPr="00D3062E">
        <w:tab/>
        <w:t>Monitoring Notification</w:t>
      </w:r>
      <w:bookmarkEnd w:id="2892"/>
      <w:bookmarkEnd w:id="2893"/>
      <w:bookmarkEnd w:id="2894"/>
      <w:bookmarkEnd w:id="2895"/>
      <w:bookmarkEnd w:id="2896"/>
    </w:p>
    <w:p w14:paraId="77C36A7C" w14:textId="77777777" w:rsidR="009A4BE1" w:rsidRPr="00D3062E" w:rsidRDefault="009A4BE1" w:rsidP="009A4BE1">
      <w:pPr>
        <w:pStyle w:val="51"/>
        <w:rPr>
          <w:noProof/>
        </w:rPr>
      </w:pPr>
      <w:bookmarkStart w:id="2897" w:name="_Toc157434855"/>
      <w:bookmarkStart w:id="2898" w:name="_Toc157436570"/>
      <w:bookmarkStart w:id="2899" w:name="_Toc157440410"/>
      <w:bookmarkStart w:id="2900" w:name="_Toc160650082"/>
      <w:bookmarkStart w:id="2901" w:name="_Toc164928365"/>
      <w:r w:rsidRPr="00D3062E">
        <w:rPr>
          <w:noProof/>
          <w:lang w:eastAsia="zh-CN"/>
        </w:rPr>
        <w:t>6.6</w:t>
      </w:r>
      <w:r w:rsidRPr="00D3062E">
        <w:t>.5.2</w:t>
      </w:r>
      <w:r w:rsidRPr="00D3062E">
        <w:rPr>
          <w:noProof/>
        </w:rPr>
        <w:t>.1</w:t>
      </w:r>
      <w:r w:rsidRPr="00D3062E">
        <w:rPr>
          <w:noProof/>
        </w:rPr>
        <w:tab/>
        <w:t>Description</w:t>
      </w:r>
      <w:bookmarkEnd w:id="2897"/>
      <w:bookmarkEnd w:id="2898"/>
      <w:bookmarkEnd w:id="2899"/>
      <w:bookmarkEnd w:id="2900"/>
      <w:bookmarkEnd w:id="2901"/>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2902" w:name="_Toc157434856"/>
      <w:bookmarkStart w:id="2903" w:name="_Toc157436571"/>
      <w:bookmarkStart w:id="2904" w:name="_Toc157440411"/>
      <w:bookmarkStart w:id="2905" w:name="_Toc160650083"/>
      <w:bookmarkStart w:id="2906" w:name="_Toc164928366"/>
      <w:r w:rsidRPr="00D3062E">
        <w:rPr>
          <w:noProof/>
          <w:lang w:eastAsia="zh-CN"/>
        </w:rPr>
        <w:t>6.6</w:t>
      </w:r>
      <w:r w:rsidRPr="00D3062E">
        <w:t>.5.2</w:t>
      </w:r>
      <w:r w:rsidRPr="00D3062E">
        <w:rPr>
          <w:noProof/>
        </w:rPr>
        <w:t>.2</w:t>
      </w:r>
      <w:r w:rsidRPr="00D3062E">
        <w:rPr>
          <w:noProof/>
        </w:rPr>
        <w:tab/>
        <w:t>Target URI</w:t>
      </w:r>
      <w:bookmarkEnd w:id="2902"/>
      <w:bookmarkEnd w:id="2903"/>
      <w:bookmarkEnd w:id="2904"/>
      <w:bookmarkEnd w:id="2905"/>
      <w:bookmarkEnd w:id="2906"/>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2907" w:name="_Toc157434857"/>
      <w:bookmarkStart w:id="2908" w:name="_Toc157436572"/>
      <w:bookmarkStart w:id="2909" w:name="_Toc157440412"/>
      <w:bookmarkStart w:id="2910" w:name="_Toc160650084"/>
      <w:bookmarkStart w:id="2911" w:name="_Toc164928367"/>
      <w:r w:rsidRPr="00D3062E">
        <w:rPr>
          <w:noProof/>
          <w:lang w:eastAsia="zh-CN"/>
        </w:rPr>
        <w:t>6.6</w:t>
      </w:r>
      <w:r w:rsidRPr="00D3062E">
        <w:t>.5.2</w:t>
      </w:r>
      <w:r w:rsidRPr="00D3062E">
        <w:rPr>
          <w:noProof/>
        </w:rPr>
        <w:t>.3</w:t>
      </w:r>
      <w:r w:rsidRPr="00D3062E">
        <w:rPr>
          <w:noProof/>
        </w:rPr>
        <w:tab/>
        <w:t>Standard Methods</w:t>
      </w:r>
      <w:bookmarkEnd w:id="2907"/>
      <w:bookmarkEnd w:id="2908"/>
      <w:bookmarkEnd w:id="2909"/>
      <w:bookmarkEnd w:id="2910"/>
      <w:bookmarkEnd w:id="2911"/>
    </w:p>
    <w:p w14:paraId="5B619FC7" w14:textId="77777777" w:rsidR="00D3062E" w:rsidRPr="00D3062E" w:rsidRDefault="00D3062E" w:rsidP="00D3062E">
      <w:pPr>
        <w:pStyle w:val="6"/>
        <w:rPr>
          <w:noProof/>
        </w:rPr>
      </w:pPr>
      <w:bookmarkStart w:id="2912" w:name="_Toc160650085"/>
      <w:bookmarkStart w:id="2913" w:name="_Toc164928368"/>
      <w:bookmarkStart w:id="2914" w:name="_Toc157434858"/>
      <w:bookmarkStart w:id="2915" w:name="_Toc157436573"/>
      <w:bookmarkStart w:id="2916" w:name="_Toc157440413"/>
      <w:r w:rsidRPr="00D3062E">
        <w:rPr>
          <w:noProof/>
          <w:lang w:eastAsia="zh-CN"/>
        </w:rPr>
        <w:t>6.6</w:t>
      </w:r>
      <w:r w:rsidRPr="00D3062E">
        <w:t>.5.2.3</w:t>
      </w:r>
      <w:r w:rsidRPr="00D3062E">
        <w:rPr>
          <w:noProof/>
        </w:rPr>
        <w:t>.1</w:t>
      </w:r>
      <w:r w:rsidRPr="00D3062E">
        <w:rPr>
          <w:noProof/>
        </w:rPr>
        <w:tab/>
        <w:t>POST</w:t>
      </w:r>
      <w:bookmarkEnd w:id="2912"/>
      <w:bookmarkEnd w:id="2913"/>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2917" w:name="_Toc160650086"/>
      <w:bookmarkStart w:id="2918" w:name="_Toc164928369"/>
      <w:r w:rsidRPr="00D3062E">
        <w:rPr>
          <w:noProof/>
          <w:lang w:eastAsia="zh-CN"/>
        </w:rPr>
        <w:t>6.6</w:t>
      </w:r>
      <w:r w:rsidRPr="00D3062E">
        <w:t>.6</w:t>
      </w:r>
      <w:r w:rsidRPr="00D3062E">
        <w:tab/>
        <w:t>Data Model</w:t>
      </w:r>
      <w:bookmarkEnd w:id="2914"/>
      <w:bookmarkEnd w:id="2915"/>
      <w:bookmarkEnd w:id="2916"/>
      <w:bookmarkEnd w:id="2917"/>
      <w:bookmarkEnd w:id="2918"/>
    </w:p>
    <w:p w14:paraId="1EC83910" w14:textId="77777777" w:rsidR="00D3062E" w:rsidRPr="00D3062E" w:rsidRDefault="00D3062E" w:rsidP="00D3062E">
      <w:pPr>
        <w:pStyle w:val="41"/>
      </w:pPr>
      <w:bookmarkStart w:id="2919" w:name="_Toc157434859"/>
      <w:bookmarkStart w:id="2920" w:name="_Toc157436574"/>
      <w:bookmarkStart w:id="2921" w:name="_Toc157440414"/>
      <w:bookmarkStart w:id="2922" w:name="_Toc160650087"/>
      <w:bookmarkStart w:id="2923" w:name="_Toc164928370"/>
      <w:bookmarkStart w:id="2924" w:name="_Toc157434860"/>
      <w:bookmarkStart w:id="2925" w:name="_Toc157436575"/>
      <w:bookmarkStart w:id="2926" w:name="_Toc157440415"/>
      <w:r w:rsidRPr="00D3062E">
        <w:rPr>
          <w:noProof/>
          <w:lang w:eastAsia="zh-CN"/>
        </w:rPr>
        <w:t>6.6</w:t>
      </w:r>
      <w:r w:rsidRPr="00D3062E">
        <w:t>.6.1</w:t>
      </w:r>
      <w:r w:rsidRPr="00D3062E">
        <w:tab/>
        <w:t>General</w:t>
      </w:r>
      <w:bookmarkEnd w:id="2919"/>
      <w:bookmarkEnd w:id="2920"/>
      <w:bookmarkEnd w:id="2921"/>
      <w:bookmarkEnd w:id="2922"/>
      <w:bookmarkEnd w:id="2923"/>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2927" w:name="_Toc160650088"/>
      <w:bookmarkStart w:id="2928" w:name="_Toc164928371"/>
      <w:r w:rsidRPr="00D3062E">
        <w:rPr>
          <w:noProof/>
          <w:lang w:eastAsia="zh-CN"/>
        </w:rPr>
        <w:t>6.6</w:t>
      </w:r>
      <w:r w:rsidRPr="00D3062E">
        <w:rPr>
          <w:lang w:val="en-US"/>
        </w:rPr>
        <w:t>.6.2</w:t>
      </w:r>
      <w:r w:rsidRPr="00D3062E">
        <w:rPr>
          <w:lang w:val="en-US"/>
        </w:rPr>
        <w:tab/>
        <w:t>Structured data types</w:t>
      </w:r>
      <w:bookmarkEnd w:id="2924"/>
      <w:bookmarkEnd w:id="2925"/>
      <w:bookmarkEnd w:id="2926"/>
      <w:bookmarkEnd w:id="2927"/>
      <w:bookmarkEnd w:id="2928"/>
    </w:p>
    <w:p w14:paraId="6260A780" w14:textId="77777777" w:rsidR="009A4BE1" w:rsidRPr="00D3062E" w:rsidRDefault="009A4BE1" w:rsidP="009A4BE1">
      <w:pPr>
        <w:pStyle w:val="51"/>
      </w:pPr>
      <w:bookmarkStart w:id="2929" w:name="_Toc157434861"/>
      <w:bookmarkStart w:id="2930" w:name="_Toc157436576"/>
      <w:bookmarkStart w:id="2931" w:name="_Toc157440416"/>
      <w:bookmarkStart w:id="2932" w:name="_Toc160650089"/>
      <w:bookmarkStart w:id="2933" w:name="_Toc164928372"/>
      <w:r w:rsidRPr="00D3062E">
        <w:rPr>
          <w:noProof/>
          <w:lang w:eastAsia="zh-CN"/>
        </w:rPr>
        <w:t>6.6</w:t>
      </w:r>
      <w:r w:rsidRPr="00D3062E">
        <w:t>.6.2.1</w:t>
      </w:r>
      <w:r w:rsidRPr="00D3062E">
        <w:tab/>
        <w:t>Introduction</w:t>
      </w:r>
      <w:bookmarkEnd w:id="2929"/>
      <w:bookmarkEnd w:id="2930"/>
      <w:bookmarkEnd w:id="2931"/>
      <w:bookmarkEnd w:id="2932"/>
      <w:bookmarkEnd w:id="2933"/>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2934" w:name="_Toc157434862"/>
      <w:bookmarkStart w:id="2935" w:name="_Toc157436577"/>
      <w:bookmarkStart w:id="2936" w:name="_Toc157440417"/>
      <w:bookmarkStart w:id="2937" w:name="_Toc160650090"/>
      <w:bookmarkStart w:id="2938" w:name="_Toc164928373"/>
      <w:r w:rsidRPr="00D3062E">
        <w:rPr>
          <w:noProof/>
          <w:lang w:eastAsia="zh-CN"/>
        </w:rPr>
        <w:t>6.6</w:t>
      </w:r>
      <w:r w:rsidRPr="00D3062E">
        <w:t>.6.2.2</w:t>
      </w:r>
      <w:r w:rsidRPr="00D3062E">
        <w:tab/>
        <w:t>Type: MonitoringJob</w:t>
      </w:r>
      <w:bookmarkEnd w:id="2934"/>
      <w:bookmarkEnd w:id="2935"/>
      <w:bookmarkEnd w:id="2936"/>
      <w:bookmarkEnd w:id="2937"/>
      <w:bookmarkEnd w:id="2938"/>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2939" w:name="_Toc157434863"/>
      <w:bookmarkStart w:id="2940" w:name="_Toc157436578"/>
      <w:bookmarkStart w:id="2941" w:name="_Toc157440418"/>
      <w:bookmarkStart w:id="2942" w:name="_Toc160650091"/>
      <w:bookmarkStart w:id="2943" w:name="_Toc164928374"/>
      <w:r w:rsidRPr="00D3062E">
        <w:rPr>
          <w:noProof/>
          <w:lang w:eastAsia="zh-CN"/>
        </w:rPr>
        <w:t>6.6</w:t>
      </w:r>
      <w:r w:rsidRPr="00D3062E">
        <w:t>.6.2.3</w:t>
      </w:r>
      <w:r w:rsidRPr="00D3062E">
        <w:tab/>
        <w:t>Type: MonitoringJobPatch</w:t>
      </w:r>
      <w:bookmarkEnd w:id="2939"/>
      <w:bookmarkEnd w:id="2940"/>
      <w:bookmarkEnd w:id="2941"/>
      <w:bookmarkEnd w:id="2942"/>
      <w:bookmarkEnd w:id="2943"/>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2944" w:name="_Toc157434864"/>
      <w:bookmarkStart w:id="2945" w:name="_Toc157436579"/>
      <w:bookmarkStart w:id="2946" w:name="_Toc157440419"/>
      <w:bookmarkStart w:id="2947" w:name="_Toc160650092"/>
      <w:bookmarkStart w:id="2948" w:name="_Toc164928375"/>
      <w:bookmarkStart w:id="2949" w:name="_Toc157434865"/>
      <w:bookmarkStart w:id="2950" w:name="_Toc157436580"/>
      <w:bookmarkStart w:id="2951" w:name="_Toc157440420"/>
      <w:r w:rsidRPr="00D3062E">
        <w:rPr>
          <w:noProof/>
          <w:lang w:eastAsia="zh-CN"/>
        </w:rPr>
        <w:t>6.6</w:t>
      </w:r>
      <w:r w:rsidRPr="00D3062E">
        <w:t>.6.2.4</w:t>
      </w:r>
      <w:r w:rsidRPr="00D3062E">
        <w:tab/>
        <w:t>Type: MonitoringMetric</w:t>
      </w:r>
      <w:bookmarkEnd w:id="2944"/>
      <w:bookmarkEnd w:id="2945"/>
      <w:bookmarkEnd w:id="2946"/>
      <w:bookmarkEnd w:id="2947"/>
      <w:bookmarkEnd w:id="2948"/>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2952" w:name="_Toc160650093"/>
      <w:bookmarkStart w:id="2953" w:name="_Toc164928376"/>
      <w:bookmarkStart w:id="2954" w:name="_Toc157434866"/>
      <w:bookmarkStart w:id="2955" w:name="_Toc157436581"/>
      <w:bookmarkStart w:id="2956" w:name="_Toc157440421"/>
      <w:bookmarkEnd w:id="2949"/>
      <w:bookmarkEnd w:id="2950"/>
      <w:bookmarkEnd w:id="2951"/>
      <w:r w:rsidRPr="00D3062E">
        <w:rPr>
          <w:noProof/>
          <w:lang w:eastAsia="zh-CN"/>
        </w:rPr>
        <w:t>6.6</w:t>
      </w:r>
      <w:r w:rsidRPr="00D3062E">
        <w:t>.6.2.5</w:t>
      </w:r>
      <w:r w:rsidRPr="00D3062E">
        <w:tab/>
        <w:t>Type: MonPerfAnalytics</w:t>
      </w:r>
      <w:bookmarkEnd w:id="2952"/>
      <w:bookmarkEnd w:id="2953"/>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2957" w:name="_Toc160650094"/>
      <w:bookmarkStart w:id="2958" w:name="_Toc164928377"/>
      <w:r w:rsidRPr="00D3062E">
        <w:rPr>
          <w:noProof/>
          <w:lang w:eastAsia="zh-CN"/>
        </w:rPr>
        <w:t>6.6</w:t>
      </w:r>
      <w:r w:rsidRPr="00D3062E">
        <w:t>.6.2.6</w:t>
      </w:r>
      <w:r w:rsidRPr="00D3062E">
        <w:tab/>
        <w:t>Type: MonitoringSubsc</w:t>
      </w:r>
      <w:bookmarkEnd w:id="2954"/>
      <w:bookmarkEnd w:id="2955"/>
      <w:bookmarkEnd w:id="2956"/>
      <w:bookmarkEnd w:id="2957"/>
      <w:bookmarkEnd w:id="2958"/>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2959" w:name="_Toc157434867"/>
      <w:bookmarkStart w:id="2960" w:name="_Toc157436582"/>
      <w:bookmarkStart w:id="2961" w:name="_Toc157440422"/>
      <w:bookmarkStart w:id="2962" w:name="_Toc160650095"/>
      <w:bookmarkStart w:id="2963" w:name="_Toc164928378"/>
      <w:r w:rsidRPr="00D3062E">
        <w:rPr>
          <w:noProof/>
          <w:lang w:eastAsia="zh-CN"/>
        </w:rPr>
        <w:t>6.6</w:t>
      </w:r>
      <w:r w:rsidRPr="00D3062E">
        <w:t>.6.2.7</w:t>
      </w:r>
      <w:r w:rsidRPr="00D3062E">
        <w:tab/>
        <w:t>Type: MonitoringSubscPatch</w:t>
      </w:r>
      <w:bookmarkEnd w:id="2959"/>
      <w:bookmarkEnd w:id="2960"/>
      <w:bookmarkEnd w:id="2961"/>
      <w:bookmarkEnd w:id="2962"/>
      <w:bookmarkEnd w:id="2963"/>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2964" w:name="_Toc157434868"/>
      <w:bookmarkStart w:id="2965" w:name="_Toc157436583"/>
      <w:bookmarkStart w:id="2966" w:name="_Toc157440423"/>
      <w:bookmarkStart w:id="2967" w:name="_Toc160650096"/>
      <w:bookmarkStart w:id="2968" w:name="_Toc164928379"/>
      <w:bookmarkStart w:id="2969" w:name="_Toc157434869"/>
      <w:bookmarkStart w:id="2970" w:name="_Toc157436584"/>
      <w:bookmarkStart w:id="2971" w:name="_Toc157440424"/>
      <w:r w:rsidRPr="00D3062E">
        <w:rPr>
          <w:noProof/>
          <w:lang w:eastAsia="zh-CN"/>
        </w:rPr>
        <w:t>6.6</w:t>
      </w:r>
      <w:r w:rsidRPr="00D3062E">
        <w:t>.6.2.8</w:t>
      </w:r>
      <w:r w:rsidRPr="00D3062E">
        <w:tab/>
        <w:t>Type: ReportingInfo</w:t>
      </w:r>
      <w:bookmarkEnd w:id="2964"/>
      <w:bookmarkEnd w:id="2965"/>
      <w:bookmarkEnd w:id="2966"/>
      <w:bookmarkEnd w:id="2967"/>
      <w:bookmarkEnd w:id="2968"/>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2972" w:name="_Toc160650097"/>
      <w:bookmarkStart w:id="2973" w:name="_Toc164928380"/>
      <w:r w:rsidRPr="00D3062E">
        <w:rPr>
          <w:noProof/>
          <w:lang w:eastAsia="zh-CN"/>
        </w:rPr>
        <w:t>6.6</w:t>
      </w:r>
      <w:r w:rsidRPr="00D3062E">
        <w:t>.6.2.9</w:t>
      </w:r>
      <w:r w:rsidRPr="00D3062E">
        <w:tab/>
        <w:t>Type: MonitoringNotif</w:t>
      </w:r>
      <w:bookmarkEnd w:id="2969"/>
      <w:bookmarkEnd w:id="2970"/>
      <w:bookmarkEnd w:id="2971"/>
      <w:bookmarkEnd w:id="2972"/>
      <w:bookmarkEnd w:id="2973"/>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2974" w:name="_Toc157434870"/>
      <w:bookmarkStart w:id="2975" w:name="_Toc157436585"/>
      <w:bookmarkStart w:id="2976" w:name="_Toc157440425"/>
      <w:bookmarkStart w:id="2977" w:name="_Toc160650098"/>
      <w:bookmarkStart w:id="2978" w:name="_Toc164928381"/>
      <w:bookmarkStart w:id="2979" w:name="_Toc157434871"/>
      <w:bookmarkStart w:id="2980" w:name="_Toc157436586"/>
      <w:bookmarkStart w:id="2981" w:name="_Toc157440426"/>
      <w:r w:rsidRPr="00D3062E">
        <w:rPr>
          <w:noProof/>
          <w:lang w:eastAsia="zh-CN"/>
        </w:rPr>
        <w:t>6.6</w:t>
      </w:r>
      <w:r w:rsidRPr="00D3062E">
        <w:t>.6.2.10</w:t>
      </w:r>
      <w:r w:rsidRPr="00D3062E">
        <w:tab/>
        <w:t>Type: ReportingData</w:t>
      </w:r>
      <w:bookmarkEnd w:id="2974"/>
      <w:bookmarkEnd w:id="2975"/>
      <w:bookmarkEnd w:id="2976"/>
      <w:bookmarkEnd w:id="2977"/>
      <w:bookmarkEnd w:id="2978"/>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2982" w:name="_Toc160650099"/>
      <w:bookmarkStart w:id="2983" w:name="_Toc164928382"/>
      <w:bookmarkStart w:id="2984" w:name="_Toc157434872"/>
      <w:bookmarkStart w:id="2985" w:name="_Toc157436587"/>
      <w:bookmarkStart w:id="2986" w:name="_Toc157440427"/>
      <w:bookmarkEnd w:id="2979"/>
      <w:bookmarkEnd w:id="2980"/>
      <w:bookmarkEnd w:id="2981"/>
      <w:r w:rsidRPr="00D3062E">
        <w:rPr>
          <w:noProof/>
          <w:lang w:eastAsia="zh-CN"/>
        </w:rPr>
        <w:t>6.6</w:t>
      </w:r>
      <w:r w:rsidRPr="00D3062E">
        <w:t>.6.2.11</w:t>
      </w:r>
      <w:r w:rsidRPr="00D3062E">
        <w:tab/>
        <w:t>Type: MonPerfAnalyRes</w:t>
      </w:r>
      <w:bookmarkEnd w:id="2982"/>
      <w:bookmarkEnd w:id="2983"/>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2987" w:name="_Toc160650100"/>
      <w:bookmarkStart w:id="2988" w:name="_Toc164928383"/>
      <w:r w:rsidRPr="00D3062E">
        <w:rPr>
          <w:noProof/>
          <w:lang w:eastAsia="zh-CN"/>
        </w:rPr>
        <w:t>6.6</w:t>
      </w:r>
      <w:r w:rsidRPr="00D3062E">
        <w:t>.6.2.12</w:t>
      </w:r>
      <w:r w:rsidRPr="00D3062E">
        <w:tab/>
        <w:t>Type: MonitoringReq</w:t>
      </w:r>
      <w:bookmarkEnd w:id="2984"/>
      <w:bookmarkEnd w:id="2985"/>
      <w:bookmarkEnd w:id="2986"/>
      <w:bookmarkEnd w:id="2987"/>
      <w:bookmarkEnd w:id="2988"/>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2989" w:name="_Toc157434873"/>
      <w:bookmarkStart w:id="2990" w:name="_Toc157436588"/>
      <w:bookmarkStart w:id="2991" w:name="_Toc157440428"/>
      <w:bookmarkStart w:id="2992" w:name="_Toc160650101"/>
      <w:bookmarkStart w:id="2993" w:name="_Toc164928384"/>
      <w:r w:rsidRPr="00D3062E">
        <w:rPr>
          <w:noProof/>
          <w:lang w:eastAsia="zh-CN"/>
        </w:rPr>
        <w:t>6.6</w:t>
      </w:r>
      <w:r w:rsidRPr="00D3062E">
        <w:t>.6.2.13</w:t>
      </w:r>
      <w:r w:rsidRPr="00D3062E">
        <w:tab/>
        <w:t>Type: MonitoringResp</w:t>
      </w:r>
      <w:bookmarkEnd w:id="2989"/>
      <w:bookmarkEnd w:id="2990"/>
      <w:bookmarkEnd w:id="2991"/>
      <w:bookmarkEnd w:id="2992"/>
      <w:bookmarkEnd w:id="2993"/>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2994" w:name="_Toc157434874"/>
      <w:bookmarkStart w:id="2995" w:name="_Toc157436589"/>
      <w:bookmarkStart w:id="2996" w:name="_Toc157440429"/>
      <w:bookmarkStart w:id="2997" w:name="_Toc160650102"/>
      <w:bookmarkStart w:id="2998" w:name="_Toc164928385"/>
      <w:bookmarkStart w:id="2999" w:name="_Toc157434875"/>
      <w:bookmarkStart w:id="3000" w:name="_Toc157436590"/>
      <w:bookmarkStart w:id="3001" w:name="_Toc157440430"/>
      <w:r w:rsidRPr="00D3062E">
        <w:rPr>
          <w:noProof/>
          <w:lang w:eastAsia="zh-CN"/>
        </w:rPr>
        <w:t>6.6</w:t>
      </w:r>
      <w:r w:rsidRPr="00D3062E">
        <w:t>.6.2.14</w:t>
      </w:r>
      <w:r w:rsidRPr="00D3062E">
        <w:tab/>
        <w:t>Type: MonReqMetrics</w:t>
      </w:r>
      <w:bookmarkEnd w:id="2994"/>
      <w:bookmarkEnd w:id="2995"/>
      <w:bookmarkEnd w:id="2996"/>
      <w:bookmarkEnd w:id="2997"/>
      <w:bookmarkEnd w:id="2998"/>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3002" w:name="_Toc160650103"/>
      <w:bookmarkStart w:id="3003" w:name="_Toc164928386"/>
      <w:bookmarkStart w:id="3004" w:name="_Toc157434876"/>
      <w:bookmarkStart w:id="3005" w:name="_Toc157436591"/>
      <w:bookmarkStart w:id="3006" w:name="_Toc157440431"/>
      <w:bookmarkEnd w:id="2999"/>
      <w:bookmarkEnd w:id="3000"/>
      <w:bookmarkEnd w:id="3001"/>
      <w:r w:rsidRPr="00D3062E">
        <w:rPr>
          <w:noProof/>
          <w:lang w:eastAsia="zh-CN"/>
        </w:rPr>
        <w:t>6.6</w:t>
      </w:r>
      <w:r w:rsidRPr="00D3062E">
        <w:t>.6.2.15</w:t>
      </w:r>
      <w:r w:rsidRPr="00D3062E">
        <w:tab/>
        <w:t>Type: MonRespRepData</w:t>
      </w:r>
      <w:bookmarkEnd w:id="3002"/>
      <w:bookmarkEnd w:id="3003"/>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3007" w:name="_Toc160650104"/>
      <w:bookmarkStart w:id="3008" w:name="_Toc164928387"/>
      <w:r w:rsidRPr="00D3062E">
        <w:rPr>
          <w:noProof/>
          <w:lang w:eastAsia="zh-CN"/>
        </w:rPr>
        <w:t>6.6</w:t>
      </w:r>
      <w:r w:rsidRPr="00D3062E">
        <w:rPr>
          <w:lang w:val="en-US"/>
        </w:rPr>
        <w:t>.6.3</w:t>
      </w:r>
      <w:r w:rsidRPr="00D3062E">
        <w:rPr>
          <w:lang w:val="en-US"/>
        </w:rPr>
        <w:tab/>
        <w:t>Simple data types and enumerations</w:t>
      </w:r>
      <w:bookmarkEnd w:id="3004"/>
      <w:bookmarkEnd w:id="3005"/>
      <w:bookmarkEnd w:id="3006"/>
      <w:bookmarkEnd w:id="3007"/>
      <w:bookmarkEnd w:id="3008"/>
    </w:p>
    <w:p w14:paraId="4D4D158A" w14:textId="77777777" w:rsidR="009A4BE1" w:rsidRPr="00D3062E" w:rsidRDefault="009A4BE1" w:rsidP="009A4BE1">
      <w:pPr>
        <w:pStyle w:val="51"/>
      </w:pPr>
      <w:bookmarkStart w:id="3009" w:name="_Toc157434877"/>
      <w:bookmarkStart w:id="3010" w:name="_Toc157436592"/>
      <w:bookmarkStart w:id="3011" w:name="_Toc157440432"/>
      <w:bookmarkStart w:id="3012" w:name="_Toc160650105"/>
      <w:bookmarkStart w:id="3013" w:name="_Toc164928388"/>
      <w:r w:rsidRPr="00D3062E">
        <w:rPr>
          <w:noProof/>
          <w:lang w:eastAsia="zh-CN"/>
        </w:rPr>
        <w:t>6.6</w:t>
      </w:r>
      <w:r w:rsidRPr="00D3062E">
        <w:t>.6.3.1</w:t>
      </w:r>
      <w:r w:rsidRPr="00D3062E">
        <w:tab/>
        <w:t>Introduction</w:t>
      </w:r>
      <w:bookmarkEnd w:id="3009"/>
      <w:bookmarkEnd w:id="3010"/>
      <w:bookmarkEnd w:id="3011"/>
      <w:bookmarkEnd w:id="3012"/>
      <w:bookmarkEnd w:id="3013"/>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3014" w:name="_Toc157434878"/>
      <w:bookmarkStart w:id="3015" w:name="_Toc157436593"/>
      <w:bookmarkStart w:id="3016" w:name="_Toc157440433"/>
      <w:bookmarkStart w:id="3017" w:name="_Toc160650106"/>
      <w:bookmarkStart w:id="3018" w:name="_Toc164928389"/>
      <w:r w:rsidRPr="00D3062E">
        <w:rPr>
          <w:noProof/>
          <w:lang w:eastAsia="zh-CN"/>
        </w:rPr>
        <w:t>6.6</w:t>
      </w:r>
      <w:r w:rsidRPr="00D3062E">
        <w:t>.6.3.2</w:t>
      </w:r>
      <w:r w:rsidRPr="00D3062E">
        <w:tab/>
        <w:t>Simple data types</w:t>
      </w:r>
      <w:bookmarkEnd w:id="3014"/>
      <w:bookmarkEnd w:id="3015"/>
      <w:bookmarkEnd w:id="3016"/>
      <w:bookmarkEnd w:id="3017"/>
      <w:bookmarkEnd w:id="3018"/>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3019" w:name="_Toc160650107"/>
      <w:bookmarkStart w:id="3020" w:name="_Toc164928390"/>
      <w:bookmarkStart w:id="3021" w:name="_Toc157434880"/>
      <w:bookmarkStart w:id="3022" w:name="_Toc157436595"/>
      <w:bookmarkStart w:id="3023" w:name="_Toc157440435"/>
      <w:r w:rsidRPr="00D3062E">
        <w:rPr>
          <w:noProof/>
          <w:lang w:eastAsia="zh-CN"/>
        </w:rPr>
        <w:t>6.6</w:t>
      </w:r>
      <w:r w:rsidRPr="00D3062E">
        <w:t>.6.3.3</w:t>
      </w:r>
      <w:r w:rsidRPr="00D3062E">
        <w:tab/>
        <w:t>Enumeration: MonPerfMetric</w:t>
      </w:r>
      <w:bookmarkEnd w:id="3019"/>
      <w:bookmarkEnd w:id="3020"/>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3024" w:name="_Toc160650108"/>
      <w:bookmarkStart w:id="3025" w:name="_Toc164928391"/>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021"/>
      <w:bookmarkEnd w:id="3022"/>
      <w:bookmarkEnd w:id="3023"/>
      <w:bookmarkEnd w:id="3024"/>
      <w:bookmarkEnd w:id="302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3026" w:name="_Toc157434881"/>
      <w:bookmarkStart w:id="3027" w:name="_Toc157436596"/>
      <w:bookmarkStart w:id="3028" w:name="_Toc157440436"/>
      <w:bookmarkStart w:id="3029" w:name="_Toc160650109"/>
      <w:bookmarkStart w:id="3030" w:name="_Toc164928392"/>
      <w:r w:rsidRPr="00D3062E">
        <w:rPr>
          <w:noProof/>
          <w:lang w:eastAsia="zh-CN"/>
        </w:rPr>
        <w:t>6.6</w:t>
      </w:r>
      <w:r w:rsidRPr="00D3062E">
        <w:t>.6.5</w:t>
      </w:r>
      <w:r w:rsidRPr="00D3062E">
        <w:tab/>
        <w:t>Binary data</w:t>
      </w:r>
      <w:bookmarkEnd w:id="3026"/>
      <w:bookmarkEnd w:id="3027"/>
      <w:bookmarkEnd w:id="3028"/>
      <w:bookmarkEnd w:id="3029"/>
      <w:bookmarkEnd w:id="3030"/>
    </w:p>
    <w:p w14:paraId="65B7D00B" w14:textId="77777777" w:rsidR="009A4BE1" w:rsidRPr="00D3062E" w:rsidRDefault="009A4BE1" w:rsidP="009A4BE1">
      <w:pPr>
        <w:pStyle w:val="51"/>
      </w:pPr>
      <w:bookmarkStart w:id="3031" w:name="_Toc157434882"/>
      <w:bookmarkStart w:id="3032" w:name="_Toc157436597"/>
      <w:bookmarkStart w:id="3033" w:name="_Toc157440437"/>
      <w:bookmarkStart w:id="3034" w:name="_Toc160650110"/>
      <w:bookmarkStart w:id="3035" w:name="_Toc164928393"/>
      <w:r w:rsidRPr="00D3062E">
        <w:rPr>
          <w:noProof/>
          <w:lang w:eastAsia="zh-CN"/>
        </w:rPr>
        <w:t>6.6</w:t>
      </w:r>
      <w:r w:rsidRPr="00D3062E">
        <w:t>.6.5.1</w:t>
      </w:r>
      <w:r w:rsidRPr="00D3062E">
        <w:tab/>
        <w:t>Binary Data Types</w:t>
      </w:r>
      <w:bookmarkEnd w:id="3031"/>
      <w:bookmarkEnd w:id="3032"/>
      <w:bookmarkEnd w:id="3033"/>
      <w:bookmarkEnd w:id="3034"/>
      <w:bookmarkEnd w:id="3035"/>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3036" w:name="_Toc157434883"/>
      <w:bookmarkStart w:id="3037" w:name="_Toc157436598"/>
      <w:bookmarkStart w:id="3038" w:name="_Toc157440438"/>
      <w:bookmarkStart w:id="3039" w:name="_Toc160650111"/>
      <w:bookmarkStart w:id="3040" w:name="_Toc164928394"/>
      <w:r w:rsidRPr="00D3062E">
        <w:rPr>
          <w:noProof/>
          <w:lang w:eastAsia="zh-CN"/>
        </w:rPr>
        <w:t>6.6</w:t>
      </w:r>
      <w:r w:rsidRPr="00D3062E">
        <w:t>.7</w:t>
      </w:r>
      <w:r w:rsidRPr="00D3062E">
        <w:tab/>
        <w:t>Error Handling</w:t>
      </w:r>
      <w:bookmarkEnd w:id="3036"/>
      <w:bookmarkEnd w:id="3037"/>
      <w:bookmarkEnd w:id="3038"/>
      <w:bookmarkEnd w:id="3039"/>
      <w:bookmarkEnd w:id="3040"/>
    </w:p>
    <w:p w14:paraId="47673EE5" w14:textId="77777777" w:rsidR="009A4BE1" w:rsidRPr="00D3062E" w:rsidRDefault="009A4BE1" w:rsidP="009A4BE1">
      <w:pPr>
        <w:pStyle w:val="41"/>
      </w:pPr>
      <w:bookmarkStart w:id="3041" w:name="_Toc157434884"/>
      <w:bookmarkStart w:id="3042" w:name="_Toc157436599"/>
      <w:bookmarkStart w:id="3043" w:name="_Toc157440439"/>
      <w:bookmarkStart w:id="3044" w:name="_Toc160650112"/>
      <w:bookmarkStart w:id="3045" w:name="_Toc164928395"/>
      <w:r w:rsidRPr="00D3062E">
        <w:rPr>
          <w:noProof/>
          <w:lang w:eastAsia="zh-CN"/>
        </w:rPr>
        <w:t>6.6</w:t>
      </w:r>
      <w:r w:rsidRPr="00D3062E">
        <w:t>.7.1</w:t>
      </w:r>
      <w:r w:rsidRPr="00D3062E">
        <w:tab/>
        <w:t>General</w:t>
      </w:r>
      <w:bookmarkEnd w:id="3041"/>
      <w:bookmarkEnd w:id="3042"/>
      <w:bookmarkEnd w:id="3043"/>
      <w:bookmarkEnd w:id="3044"/>
      <w:bookmarkEnd w:id="3045"/>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3046" w:name="_Toc157434885"/>
      <w:bookmarkStart w:id="3047" w:name="_Toc157436600"/>
      <w:bookmarkStart w:id="3048" w:name="_Toc157440440"/>
      <w:bookmarkStart w:id="3049" w:name="_Toc160650113"/>
      <w:bookmarkStart w:id="3050" w:name="_Toc164928396"/>
      <w:r w:rsidRPr="00D3062E">
        <w:rPr>
          <w:noProof/>
          <w:lang w:eastAsia="zh-CN"/>
        </w:rPr>
        <w:t>6.6</w:t>
      </w:r>
      <w:r w:rsidRPr="00D3062E">
        <w:t>.7.2</w:t>
      </w:r>
      <w:r w:rsidRPr="00D3062E">
        <w:tab/>
        <w:t>Protocol Errors</w:t>
      </w:r>
      <w:bookmarkEnd w:id="3046"/>
      <w:bookmarkEnd w:id="3047"/>
      <w:bookmarkEnd w:id="3048"/>
      <w:bookmarkEnd w:id="3049"/>
      <w:bookmarkEnd w:id="3050"/>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3051" w:name="_Toc157434886"/>
      <w:bookmarkStart w:id="3052" w:name="_Toc157436601"/>
      <w:bookmarkStart w:id="3053" w:name="_Toc157440441"/>
      <w:bookmarkStart w:id="3054" w:name="_Toc160650114"/>
      <w:bookmarkStart w:id="3055" w:name="_Toc164928397"/>
      <w:r w:rsidRPr="00D3062E">
        <w:rPr>
          <w:noProof/>
          <w:lang w:eastAsia="zh-CN"/>
        </w:rPr>
        <w:t>6.6</w:t>
      </w:r>
      <w:r w:rsidRPr="00D3062E">
        <w:t>.7.3</w:t>
      </w:r>
      <w:r w:rsidRPr="00D3062E">
        <w:tab/>
        <w:t>Application Errors</w:t>
      </w:r>
      <w:bookmarkEnd w:id="3051"/>
      <w:bookmarkEnd w:id="3052"/>
      <w:bookmarkEnd w:id="3053"/>
      <w:bookmarkEnd w:id="3054"/>
      <w:bookmarkEnd w:id="3055"/>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3056" w:name="_Toc157434887"/>
      <w:bookmarkStart w:id="3057" w:name="_Toc157436602"/>
      <w:bookmarkStart w:id="3058" w:name="_Toc157440442"/>
      <w:bookmarkStart w:id="3059" w:name="_Toc160650115"/>
      <w:bookmarkStart w:id="3060" w:name="_Toc164928398"/>
      <w:r w:rsidRPr="00D3062E">
        <w:rPr>
          <w:noProof/>
          <w:lang w:eastAsia="zh-CN"/>
        </w:rPr>
        <w:t>6.6</w:t>
      </w:r>
      <w:r w:rsidRPr="00D3062E">
        <w:t>.8</w:t>
      </w:r>
      <w:r w:rsidRPr="00D3062E">
        <w:rPr>
          <w:lang w:eastAsia="zh-CN"/>
        </w:rPr>
        <w:tab/>
        <w:t>Feature negotiation</w:t>
      </w:r>
      <w:bookmarkEnd w:id="3056"/>
      <w:bookmarkEnd w:id="3057"/>
      <w:bookmarkEnd w:id="3058"/>
      <w:bookmarkEnd w:id="3059"/>
      <w:bookmarkEnd w:id="3060"/>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3061" w:name="_Toc157434888"/>
      <w:bookmarkStart w:id="3062" w:name="_Toc157436603"/>
      <w:bookmarkStart w:id="3063" w:name="_Toc157440443"/>
      <w:bookmarkStart w:id="3064" w:name="_Toc160650116"/>
      <w:bookmarkStart w:id="3065" w:name="_Toc164928399"/>
      <w:r w:rsidRPr="00D3062E">
        <w:rPr>
          <w:noProof/>
          <w:lang w:eastAsia="zh-CN"/>
        </w:rPr>
        <w:t>6.6</w:t>
      </w:r>
      <w:r w:rsidRPr="00D3062E">
        <w:t>.9</w:t>
      </w:r>
      <w:r w:rsidRPr="00D3062E">
        <w:tab/>
        <w:t>Security</w:t>
      </w:r>
      <w:bookmarkEnd w:id="3061"/>
      <w:bookmarkEnd w:id="3062"/>
      <w:bookmarkEnd w:id="3063"/>
      <w:bookmarkEnd w:id="3064"/>
      <w:bookmarkEnd w:id="3065"/>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3066" w:name="_Toc157434889"/>
      <w:bookmarkStart w:id="3067" w:name="_Toc157436604"/>
      <w:bookmarkStart w:id="3068" w:name="_Toc157440444"/>
      <w:bookmarkStart w:id="3069" w:name="_Toc160650117"/>
      <w:bookmarkStart w:id="3070" w:name="_Toc164928400"/>
      <w:r w:rsidRPr="00D3062E">
        <w:t>6.7</w:t>
      </w:r>
      <w:r w:rsidRPr="00D3062E">
        <w:tab/>
        <w:t>NSCE_InfoCollection API</w:t>
      </w:r>
      <w:bookmarkEnd w:id="3066"/>
      <w:bookmarkEnd w:id="3067"/>
      <w:bookmarkEnd w:id="3068"/>
      <w:bookmarkEnd w:id="3069"/>
      <w:bookmarkEnd w:id="3070"/>
    </w:p>
    <w:p w14:paraId="10A131A4" w14:textId="77777777" w:rsidR="005D3D4F" w:rsidRPr="00D3062E" w:rsidRDefault="005D3D4F" w:rsidP="005D3D4F">
      <w:pPr>
        <w:pStyle w:val="31"/>
      </w:pPr>
      <w:bookmarkStart w:id="3071" w:name="_Toc157434890"/>
      <w:bookmarkStart w:id="3072" w:name="_Toc157436605"/>
      <w:bookmarkStart w:id="3073" w:name="_Toc157440445"/>
      <w:bookmarkStart w:id="3074" w:name="_Toc160650118"/>
      <w:bookmarkStart w:id="3075" w:name="_Toc164928401"/>
      <w:r w:rsidRPr="00D3062E">
        <w:t>6.7.1</w:t>
      </w:r>
      <w:r w:rsidRPr="00D3062E">
        <w:tab/>
        <w:t>Introduction</w:t>
      </w:r>
      <w:bookmarkEnd w:id="3071"/>
      <w:bookmarkEnd w:id="3072"/>
      <w:bookmarkEnd w:id="3073"/>
      <w:bookmarkEnd w:id="3074"/>
      <w:bookmarkEnd w:id="307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3076" w:name="_Toc157434891"/>
      <w:bookmarkStart w:id="3077" w:name="_Toc157436606"/>
      <w:bookmarkStart w:id="3078" w:name="_Toc157440446"/>
      <w:bookmarkStart w:id="3079" w:name="_Toc160650119"/>
      <w:bookmarkStart w:id="3080" w:name="_Toc164928402"/>
      <w:r w:rsidRPr="00D3062E">
        <w:t>6.7.2</w:t>
      </w:r>
      <w:r w:rsidRPr="00D3062E">
        <w:tab/>
        <w:t>Usage of HTTP</w:t>
      </w:r>
      <w:bookmarkEnd w:id="3076"/>
      <w:bookmarkEnd w:id="3077"/>
      <w:bookmarkEnd w:id="3078"/>
      <w:bookmarkEnd w:id="3079"/>
      <w:bookmarkEnd w:id="3080"/>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3081" w:name="_Toc157434892"/>
      <w:bookmarkStart w:id="3082" w:name="_Toc157436607"/>
      <w:bookmarkStart w:id="3083" w:name="_Toc157440447"/>
      <w:bookmarkStart w:id="3084" w:name="_Toc160650120"/>
      <w:bookmarkStart w:id="3085" w:name="_Toc164928403"/>
      <w:r w:rsidRPr="00D3062E">
        <w:t>6.7.3</w:t>
      </w:r>
      <w:r w:rsidRPr="00D3062E">
        <w:tab/>
        <w:t>Resources</w:t>
      </w:r>
      <w:bookmarkEnd w:id="3081"/>
      <w:bookmarkEnd w:id="3082"/>
      <w:bookmarkEnd w:id="3083"/>
      <w:bookmarkEnd w:id="3084"/>
      <w:bookmarkEnd w:id="3085"/>
    </w:p>
    <w:p w14:paraId="2F6A7EFA" w14:textId="77777777" w:rsidR="000D79BC" w:rsidRPr="00D3062E" w:rsidRDefault="000D79BC" w:rsidP="000D79BC">
      <w:pPr>
        <w:pStyle w:val="41"/>
      </w:pPr>
      <w:bookmarkStart w:id="3086" w:name="_Toc157434893"/>
      <w:bookmarkStart w:id="3087" w:name="_Toc157436608"/>
      <w:bookmarkStart w:id="3088" w:name="_Toc157440448"/>
      <w:bookmarkStart w:id="3089" w:name="_Toc160650121"/>
      <w:bookmarkStart w:id="3090" w:name="_Toc164928404"/>
      <w:r w:rsidRPr="00D3062E">
        <w:t>6.7.3.1</w:t>
      </w:r>
      <w:r w:rsidRPr="00D3062E">
        <w:tab/>
        <w:t>Overview</w:t>
      </w:r>
      <w:bookmarkEnd w:id="3086"/>
      <w:bookmarkEnd w:id="3087"/>
      <w:bookmarkEnd w:id="3088"/>
      <w:bookmarkEnd w:id="3089"/>
      <w:bookmarkEnd w:id="3090"/>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3091" w:name="_MON_1770327432"/>
    <w:bookmarkEnd w:id="3091"/>
    <w:p w14:paraId="2EF8E8F7" w14:textId="4D5FFBB4" w:rsidR="00E305FE" w:rsidRPr="00D3062E" w:rsidRDefault="005D3D4F" w:rsidP="004C3CC5">
      <w:pPr>
        <w:pStyle w:val="TH"/>
        <w:rPr>
          <w:noProof/>
        </w:rPr>
      </w:pPr>
      <w:r w:rsidRPr="00D3062E">
        <w:rPr>
          <w:noProof/>
        </w:rPr>
        <w:object w:dxaOrig="8133" w:dyaOrig="3356" w14:anchorId="79E97BFF">
          <v:shape id="_x0000_i1090" type="#_x0000_t75" alt="" style="width:406.8pt;height:167.4pt" o:ole="">
            <v:imagedata r:id="rId135" o:title=""/>
          </v:shape>
          <o:OLEObject Type="Embed" ProgID="Word.Document.8" ShapeID="_x0000_i1090" DrawAspect="Content" ObjectID="_1775598356" r:id="rId136">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3092" w:name="_Toc157434894"/>
      <w:bookmarkStart w:id="3093" w:name="_Toc157436609"/>
      <w:bookmarkStart w:id="3094" w:name="_Toc157440449"/>
      <w:bookmarkStart w:id="3095" w:name="_Toc160650122"/>
      <w:bookmarkStart w:id="3096" w:name="_Toc164928405"/>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3092"/>
      <w:bookmarkEnd w:id="3093"/>
      <w:bookmarkEnd w:id="3094"/>
      <w:bookmarkEnd w:id="3095"/>
      <w:bookmarkEnd w:id="3096"/>
    </w:p>
    <w:p w14:paraId="4592990A" w14:textId="77777777" w:rsidR="000D79BC" w:rsidRPr="00D3062E" w:rsidRDefault="000D79BC" w:rsidP="000D79BC">
      <w:pPr>
        <w:pStyle w:val="51"/>
      </w:pPr>
      <w:bookmarkStart w:id="3097" w:name="_Toc157434895"/>
      <w:bookmarkStart w:id="3098" w:name="_Toc157436610"/>
      <w:bookmarkStart w:id="3099" w:name="_Toc157440450"/>
      <w:bookmarkStart w:id="3100" w:name="_Toc160650123"/>
      <w:bookmarkStart w:id="3101" w:name="_Toc164928406"/>
      <w:r w:rsidRPr="00D3062E">
        <w:t>6.7.3.2.1</w:t>
      </w:r>
      <w:r w:rsidRPr="00D3062E">
        <w:tab/>
        <w:t>Description</w:t>
      </w:r>
      <w:bookmarkEnd w:id="3097"/>
      <w:bookmarkEnd w:id="3098"/>
      <w:bookmarkEnd w:id="3099"/>
      <w:bookmarkEnd w:id="3100"/>
      <w:bookmarkEnd w:id="3101"/>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3102" w:name="_Toc157434896"/>
      <w:bookmarkStart w:id="3103" w:name="_Toc157436611"/>
      <w:bookmarkStart w:id="3104" w:name="_Toc157440451"/>
      <w:bookmarkStart w:id="3105" w:name="_Toc160650124"/>
      <w:bookmarkStart w:id="3106" w:name="_Toc164928407"/>
      <w:r w:rsidRPr="00D3062E">
        <w:t>6.7.3.2.2</w:t>
      </w:r>
      <w:r w:rsidRPr="00D3062E">
        <w:rPr>
          <w:lang w:eastAsia="zh-CN"/>
        </w:rPr>
        <w:tab/>
        <w:t>Resource Definition</w:t>
      </w:r>
      <w:bookmarkEnd w:id="3102"/>
      <w:bookmarkEnd w:id="3103"/>
      <w:bookmarkEnd w:id="3104"/>
      <w:bookmarkEnd w:id="3105"/>
      <w:bookmarkEnd w:id="3106"/>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3107" w:name="_Toc157434897"/>
      <w:bookmarkStart w:id="3108" w:name="_Toc157436612"/>
      <w:bookmarkStart w:id="3109" w:name="_Toc157440452"/>
      <w:bookmarkStart w:id="3110" w:name="_Toc160650125"/>
      <w:bookmarkStart w:id="3111" w:name="_Toc164928408"/>
      <w:r w:rsidRPr="00D3062E">
        <w:t>6.7.3.2.3</w:t>
      </w:r>
      <w:r w:rsidRPr="00D3062E">
        <w:rPr>
          <w:lang w:eastAsia="zh-CN"/>
        </w:rPr>
        <w:tab/>
        <w:t>Resource Standard Methods</w:t>
      </w:r>
      <w:bookmarkEnd w:id="3107"/>
      <w:bookmarkEnd w:id="3108"/>
      <w:bookmarkEnd w:id="3109"/>
      <w:bookmarkEnd w:id="3110"/>
      <w:bookmarkEnd w:id="3111"/>
    </w:p>
    <w:p w14:paraId="515BA57A" w14:textId="77777777" w:rsidR="000D79BC" w:rsidRPr="00D3062E" w:rsidRDefault="000D79BC" w:rsidP="000B7712">
      <w:pPr>
        <w:pStyle w:val="6"/>
      </w:pPr>
      <w:bookmarkStart w:id="3112" w:name="_Toc157434898"/>
      <w:bookmarkStart w:id="3113" w:name="_Toc157436613"/>
      <w:bookmarkStart w:id="3114" w:name="_Toc157440453"/>
      <w:bookmarkStart w:id="3115" w:name="_Toc160650126"/>
      <w:bookmarkStart w:id="3116" w:name="_Toc164928409"/>
      <w:r w:rsidRPr="00D3062E">
        <w:t>6.7.3.2.3.1</w:t>
      </w:r>
      <w:r w:rsidRPr="00D3062E">
        <w:tab/>
        <w:t>POST</w:t>
      </w:r>
      <w:bookmarkEnd w:id="3112"/>
      <w:bookmarkEnd w:id="3113"/>
      <w:bookmarkEnd w:id="3114"/>
      <w:bookmarkEnd w:id="3115"/>
      <w:bookmarkEnd w:id="3116"/>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3117" w:name="_Toc157434899"/>
      <w:bookmarkStart w:id="3118" w:name="_Toc157436614"/>
      <w:bookmarkStart w:id="3119" w:name="_Toc157440454"/>
      <w:bookmarkStart w:id="3120" w:name="_Toc160650127"/>
      <w:bookmarkStart w:id="3121" w:name="_Toc164928410"/>
      <w:r w:rsidRPr="00D3062E">
        <w:rPr>
          <w:lang w:eastAsia="zh-CN"/>
        </w:rPr>
        <w:t>6.7.3.2.4</w:t>
      </w:r>
      <w:r w:rsidRPr="00D3062E">
        <w:rPr>
          <w:lang w:eastAsia="zh-CN"/>
        </w:rPr>
        <w:tab/>
        <w:t>Resource Custom Operations</w:t>
      </w:r>
      <w:bookmarkEnd w:id="3117"/>
      <w:bookmarkEnd w:id="3118"/>
      <w:bookmarkEnd w:id="3119"/>
      <w:bookmarkEnd w:id="3120"/>
      <w:bookmarkEnd w:id="3121"/>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3122" w:name="_Toc157434900"/>
      <w:bookmarkStart w:id="3123" w:name="_Toc157436615"/>
      <w:bookmarkStart w:id="3124" w:name="_Toc157440455"/>
      <w:bookmarkStart w:id="3125" w:name="_Toc160650128"/>
      <w:bookmarkStart w:id="3126" w:name="_Toc164928411"/>
      <w:r w:rsidRPr="00D3062E">
        <w:t>6.7.3.3</w:t>
      </w:r>
      <w:r w:rsidRPr="00D3062E">
        <w:tab/>
        <w:t>Resource: Individual Information Collection Subscription</w:t>
      </w:r>
      <w:bookmarkEnd w:id="3122"/>
      <w:bookmarkEnd w:id="3123"/>
      <w:bookmarkEnd w:id="3124"/>
      <w:bookmarkEnd w:id="3125"/>
      <w:bookmarkEnd w:id="3126"/>
    </w:p>
    <w:p w14:paraId="21398418" w14:textId="77777777" w:rsidR="000D79BC" w:rsidRPr="00D3062E" w:rsidRDefault="000D79BC" w:rsidP="000D79BC">
      <w:pPr>
        <w:pStyle w:val="51"/>
        <w:rPr>
          <w:lang w:eastAsia="zh-CN"/>
        </w:rPr>
      </w:pPr>
      <w:bookmarkStart w:id="3127" w:name="_Toc157434901"/>
      <w:bookmarkStart w:id="3128" w:name="_Toc157436616"/>
      <w:bookmarkStart w:id="3129" w:name="_Toc157440456"/>
      <w:bookmarkStart w:id="3130" w:name="_Toc160650129"/>
      <w:bookmarkStart w:id="3131" w:name="_Toc164928412"/>
      <w:r w:rsidRPr="00D3062E">
        <w:t>6.7.3.3</w:t>
      </w:r>
      <w:r w:rsidRPr="00D3062E">
        <w:rPr>
          <w:lang w:eastAsia="zh-CN"/>
        </w:rPr>
        <w:t>.1</w:t>
      </w:r>
      <w:r w:rsidRPr="00D3062E">
        <w:rPr>
          <w:lang w:eastAsia="zh-CN"/>
        </w:rPr>
        <w:tab/>
        <w:t>Description</w:t>
      </w:r>
      <w:bookmarkEnd w:id="3127"/>
      <w:bookmarkEnd w:id="3128"/>
      <w:bookmarkEnd w:id="3129"/>
      <w:bookmarkEnd w:id="3130"/>
      <w:bookmarkEnd w:id="3131"/>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3132" w:name="_Toc157434902"/>
      <w:bookmarkStart w:id="3133" w:name="_Toc157436617"/>
      <w:bookmarkStart w:id="3134" w:name="_Toc157440457"/>
      <w:bookmarkStart w:id="3135" w:name="_Toc160650130"/>
      <w:bookmarkStart w:id="3136" w:name="_Toc164928413"/>
      <w:r w:rsidRPr="00D3062E">
        <w:t>6.7.3.3</w:t>
      </w:r>
      <w:r w:rsidRPr="00D3062E">
        <w:rPr>
          <w:lang w:eastAsia="zh-CN"/>
        </w:rPr>
        <w:t>.2</w:t>
      </w:r>
      <w:r w:rsidRPr="00D3062E">
        <w:rPr>
          <w:lang w:eastAsia="zh-CN"/>
        </w:rPr>
        <w:tab/>
        <w:t>Resource Definition</w:t>
      </w:r>
      <w:bookmarkEnd w:id="3132"/>
      <w:bookmarkEnd w:id="3133"/>
      <w:bookmarkEnd w:id="3134"/>
      <w:bookmarkEnd w:id="3135"/>
      <w:bookmarkEnd w:id="3136"/>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3137" w:name="_Toc157434903"/>
      <w:bookmarkStart w:id="3138" w:name="_Toc157436618"/>
      <w:bookmarkStart w:id="3139" w:name="_Toc157440458"/>
      <w:bookmarkStart w:id="3140" w:name="_Toc160650131"/>
      <w:bookmarkStart w:id="3141" w:name="_Toc164928414"/>
      <w:r w:rsidRPr="00D3062E">
        <w:t>6.7.3.3</w:t>
      </w:r>
      <w:r w:rsidRPr="00D3062E">
        <w:rPr>
          <w:lang w:eastAsia="zh-CN"/>
        </w:rPr>
        <w:t>.3</w:t>
      </w:r>
      <w:r w:rsidRPr="00D3062E">
        <w:rPr>
          <w:lang w:eastAsia="zh-CN"/>
        </w:rPr>
        <w:tab/>
        <w:t>Resource Standard Methods</w:t>
      </w:r>
      <w:bookmarkEnd w:id="3137"/>
      <w:bookmarkEnd w:id="3138"/>
      <w:bookmarkEnd w:id="3139"/>
      <w:bookmarkEnd w:id="3140"/>
      <w:bookmarkEnd w:id="3141"/>
    </w:p>
    <w:p w14:paraId="27A127CC" w14:textId="77777777" w:rsidR="000D79BC" w:rsidRPr="00D3062E" w:rsidRDefault="000D79BC" w:rsidP="000B7712">
      <w:pPr>
        <w:pStyle w:val="6"/>
      </w:pPr>
      <w:bookmarkStart w:id="3142" w:name="_Toc157434904"/>
      <w:bookmarkStart w:id="3143" w:name="_Toc157436619"/>
      <w:bookmarkStart w:id="3144" w:name="_Toc157440459"/>
      <w:bookmarkStart w:id="3145" w:name="_Toc160650132"/>
      <w:bookmarkStart w:id="3146" w:name="_Toc164928415"/>
      <w:r w:rsidRPr="00D3062E">
        <w:t>6.7.3.3.3.1</w:t>
      </w:r>
      <w:r w:rsidRPr="00D3062E">
        <w:tab/>
        <w:t>GET</w:t>
      </w:r>
      <w:bookmarkEnd w:id="3142"/>
      <w:bookmarkEnd w:id="3143"/>
      <w:bookmarkEnd w:id="3144"/>
      <w:bookmarkEnd w:id="3145"/>
      <w:bookmarkEnd w:id="3146"/>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3147" w:name="_Toc157434905"/>
      <w:bookmarkStart w:id="3148" w:name="_Toc157436620"/>
      <w:bookmarkStart w:id="3149" w:name="_Toc157440460"/>
      <w:bookmarkStart w:id="3150" w:name="_Toc160650133"/>
      <w:bookmarkStart w:id="3151" w:name="_Toc164928416"/>
      <w:r w:rsidRPr="00D3062E">
        <w:t>6.7.3.3.3.2</w:t>
      </w:r>
      <w:r w:rsidRPr="00D3062E">
        <w:tab/>
        <w:t>PUT</w:t>
      </w:r>
      <w:bookmarkEnd w:id="3147"/>
      <w:bookmarkEnd w:id="3148"/>
      <w:bookmarkEnd w:id="3149"/>
      <w:bookmarkEnd w:id="3150"/>
      <w:bookmarkEnd w:id="3151"/>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3152" w:name="_Toc157434906"/>
      <w:bookmarkStart w:id="3153" w:name="_Toc157436621"/>
      <w:bookmarkStart w:id="3154" w:name="_Toc157440461"/>
      <w:bookmarkStart w:id="3155" w:name="_Toc160650134"/>
      <w:bookmarkStart w:id="3156" w:name="_Toc164928417"/>
      <w:r w:rsidRPr="00D3062E">
        <w:t>6.7</w:t>
      </w:r>
      <w:r w:rsidRPr="00D3062E">
        <w:rPr>
          <w:rFonts w:hint="eastAsia"/>
        </w:rPr>
        <w:t>.</w:t>
      </w:r>
      <w:r w:rsidRPr="00D3062E">
        <w:t>3.3.3.3</w:t>
      </w:r>
      <w:r w:rsidRPr="00D3062E">
        <w:tab/>
        <w:t>PATCH</w:t>
      </w:r>
      <w:bookmarkEnd w:id="3152"/>
      <w:bookmarkEnd w:id="3153"/>
      <w:bookmarkEnd w:id="3154"/>
      <w:bookmarkEnd w:id="3155"/>
      <w:bookmarkEnd w:id="3156"/>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3157" w:name="_Toc157434907"/>
      <w:bookmarkStart w:id="3158" w:name="_Toc157436622"/>
      <w:bookmarkStart w:id="3159" w:name="_Toc157440462"/>
      <w:bookmarkStart w:id="3160" w:name="_Toc160650135"/>
      <w:bookmarkStart w:id="3161" w:name="_Toc164928418"/>
      <w:r w:rsidRPr="00D3062E">
        <w:t>6.7.3.3.3.4</w:t>
      </w:r>
      <w:r w:rsidRPr="00D3062E">
        <w:tab/>
        <w:t>DELETE</w:t>
      </w:r>
      <w:bookmarkEnd w:id="3157"/>
      <w:bookmarkEnd w:id="3158"/>
      <w:bookmarkEnd w:id="3159"/>
      <w:bookmarkEnd w:id="3160"/>
      <w:bookmarkEnd w:id="3161"/>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3162" w:name="_Toc157434908"/>
      <w:bookmarkStart w:id="3163" w:name="_Toc157436623"/>
      <w:bookmarkStart w:id="3164" w:name="_Toc157440463"/>
      <w:bookmarkStart w:id="3165" w:name="_Toc160650136"/>
      <w:bookmarkStart w:id="3166" w:name="_Toc164928419"/>
      <w:r w:rsidRPr="00D3062E">
        <w:t>6.7.3.3</w:t>
      </w:r>
      <w:r w:rsidRPr="00D3062E">
        <w:rPr>
          <w:lang w:eastAsia="zh-CN"/>
        </w:rPr>
        <w:t>.4</w:t>
      </w:r>
      <w:r w:rsidRPr="00D3062E">
        <w:rPr>
          <w:lang w:eastAsia="zh-CN"/>
        </w:rPr>
        <w:tab/>
        <w:t>Resource Custom Operations</w:t>
      </w:r>
      <w:bookmarkEnd w:id="3162"/>
      <w:bookmarkEnd w:id="3163"/>
      <w:bookmarkEnd w:id="3164"/>
      <w:bookmarkEnd w:id="3165"/>
      <w:bookmarkEnd w:id="3166"/>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3167" w:name="_Toc157434909"/>
      <w:bookmarkStart w:id="3168" w:name="_Toc157436624"/>
      <w:bookmarkStart w:id="3169" w:name="_Toc157440464"/>
      <w:bookmarkStart w:id="3170" w:name="_Toc160650137"/>
      <w:bookmarkStart w:id="3171" w:name="_Toc164928420"/>
      <w:r w:rsidRPr="00D3062E">
        <w:t>6.7.4</w:t>
      </w:r>
      <w:r w:rsidRPr="00D3062E">
        <w:tab/>
        <w:t>Custom Operations without associated resources</w:t>
      </w:r>
      <w:bookmarkEnd w:id="3167"/>
      <w:bookmarkEnd w:id="3168"/>
      <w:bookmarkEnd w:id="3169"/>
      <w:bookmarkEnd w:id="3170"/>
      <w:bookmarkEnd w:id="3171"/>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3172" w:name="_Toc157434910"/>
      <w:bookmarkStart w:id="3173" w:name="_Toc157436625"/>
      <w:bookmarkStart w:id="3174" w:name="_Toc157440465"/>
      <w:bookmarkStart w:id="3175" w:name="_Toc160650138"/>
      <w:bookmarkStart w:id="3176" w:name="_Toc164928421"/>
      <w:r w:rsidRPr="00D3062E">
        <w:t>6.7.5</w:t>
      </w:r>
      <w:r w:rsidRPr="00D3062E">
        <w:tab/>
        <w:t>Notifications</w:t>
      </w:r>
      <w:bookmarkEnd w:id="3172"/>
      <w:bookmarkEnd w:id="3173"/>
      <w:bookmarkEnd w:id="3174"/>
      <w:bookmarkEnd w:id="3175"/>
      <w:bookmarkEnd w:id="3176"/>
    </w:p>
    <w:p w14:paraId="53D35AAA" w14:textId="77777777" w:rsidR="000D79BC" w:rsidRPr="00D3062E" w:rsidRDefault="000D79BC" w:rsidP="000D79BC">
      <w:pPr>
        <w:pStyle w:val="41"/>
      </w:pPr>
      <w:bookmarkStart w:id="3177" w:name="_Toc157434911"/>
      <w:bookmarkStart w:id="3178" w:name="_Toc157436626"/>
      <w:bookmarkStart w:id="3179" w:name="_Toc157440466"/>
      <w:bookmarkStart w:id="3180" w:name="_Toc160650139"/>
      <w:bookmarkStart w:id="3181" w:name="_Toc164928422"/>
      <w:r w:rsidRPr="00D3062E">
        <w:t>6.7.5.1</w:t>
      </w:r>
      <w:r w:rsidRPr="00D3062E">
        <w:tab/>
        <w:t>General</w:t>
      </w:r>
      <w:bookmarkEnd w:id="3177"/>
      <w:bookmarkEnd w:id="3178"/>
      <w:bookmarkEnd w:id="3179"/>
      <w:bookmarkEnd w:id="3180"/>
      <w:bookmarkEnd w:id="3181"/>
    </w:p>
    <w:p w14:paraId="12FB65A3" w14:textId="77777777" w:rsidR="00B110B4" w:rsidRPr="00FC29E8" w:rsidRDefault="00B110B4" w:rsidP="00B110B4">
      <w:pPr>
        <w:rPr>
          <w:noProof/>
        </w:rPr>
      </w:pPr>
      <w:bookmarkStart w:id="3182" w:name="_Toc157434912"/>
      <w:bookmarkStart w:id="3183" w:name="_Toc157436627"/>
      <w:bookmarkStart w:id="3184" w:name="_Toc157440467"/>
      <w:bookmarkStart w:id="3185"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3186" w:name="_Toc164928423"/>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3182"/>
      <w:bookmarkEnd w:id="3183"/>
      <w:bookmarkEnd w:id="3184"/>
      <w:bookmarkEnd w:id="3185"/>
      <w:bookmarkEnd w:id="3186"/>
    </w:p>
    <w:p w14:paraId="27041077" w14:textId="77777777" w:rsidR="000D79BC" w:rsidRPr="00D3062E" w:rsidRDefault="000D79BC" w:rsidP="000D79BC">
      <w:pPr>
        <w:pStyle w:val="51"/>
        <w:rPr>
          <w:noProof/>
          <w:lang w:val="en-US"/>
        </w:rPr>
      </w:pPr>
      <w:bookmarkStart w:id="3187" w:name="_Toc157434913"/>
      <w:bookmarkStart w:id="3188" w:name="_Toc157436628"/>
      <w:bookmarkStart w:id="3189" w:name="_Toc157440468"/>
      <w:bookmarkStart w:id="3190" w:name="_Toc160650141"/>
      <w:bookmarkStart w:id="3191" w:name="_Toc164928424"/>
      <w:r w:rsidRPr="00D3062E">
        <w:t>6.7</w:t>
      </w:r>
      <w:r w:rsidRPr="00D3062E">
        <w:rPr>
          <w:lang w:val="en-US"/>
        </w:rPr>
        <w:t>.5.2</w:t>
      </w:r>
      <w:r w:rsidRPr="00D3062E">
        <w:rPr>
          <w:noProof/>
          <w:lang w:val="en-US"/>
        </w:rPr>
        <w:t>.1</w:t>
      </w:r>
      <w:r w:rsidRPr="00D3062E">
        <w:rPr>
          <w:noProof/>
          <w:lang w:val="en-US"/>
        </w:rPr>
        <w:tab/>
        <w:t>Description</w:t>
      </w:r>
      <w:bookmarkEnd w:id="3187"/>
      <w:bookmarkEnd w:id="3188"/>
      <w:bookmarkEnd w:id="3189"/>
      <w:bookmarkEnd w:id="3190"/>
      <w:bookmarkEnd w:id="3191"/>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3192" w:name="_Toc157434914"/>
      <w:bookmarkStart w:id="3193" w:name="_Toc157436629"/>
      <w:bookmarkStart w:id="3194" w:name="_Toc157440469"/>
      <w:bookmarkStart w:id="3195" w:name="_Toc160650142"/>
      <w:bookmarkStart w:id="3196" w:name="_Toc164928425"/>
      <w:r w:rsidRPr="00D3062E">
        <w:t>6.7.5.2</w:t>
      </w:r>
      <w:r w:rsidRPr="00D3062E">
        <w:rPr>
          <w:noProof/>
        </w:rPr>
        <w:t>.2</w:t>
      </w:r>
      <w:r w:rsidRPr="00D3062E">
        <w:rPr>
          <w:noProof/>
        </w:rPr>
        <w:tab/>
        <w:t>Target URI</w:t>
      </w:r>
      <w:bookmarkEnd w:id="3192"/>
      <w:bookmarkEnd w:id="3193"/>
      <w:bookmarkEnd w:id="3194"/>
      <w:bookmarkEnd w:id="3195"/>
      <w:bookmarkEnd w:id="3196"/>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3197" w:name="_Toc157434915"/>
      <w:bookmarkStart w:id="3198" w:name="_Toc157436630"/>
      <w:bookmarkStart w:id="3199" w:name="_Toc157440470"/>
      <w:bookmarkStart w:id="3200" w:name="_Toc160650143"/>
      <w:bookmarkStart w:id="3201" w:name="_Toc164928426"/>
      <w:r w:rsidRPr="00D3062E">
        <w:t>6.7.5.2</w:t>
      </w:r>
      <w:r w:rsidRPr="00D3062E">
        <w:rPr>
          <w:noProof/>
        </w:rPr>
        <w:t>.3</w:t>
      </w:r>
      <w:r w:rsidRPr="00D3062E">
        <w:rPr>
          <w:noProof/>
        </w:rPr>
        <w:tab/>
        <w:t>Standard Methods</w:t>
      </w:r>
      <w:bookmarkEnd w:id="3197"/>
      <w:bookmarkEnd w:id="3198"/>
      <w:bookmarkEnd w:id="3199"/>
      <w:bookmarkEnd w:id="3200"/>
      <w:bookmarkEnd w:id="3201"/>
    </w:p>
    <w:p w14:paraId="08FC55F4" w14:textId="77777777" w:rsidR="000D79BC" w:rsidRPr="00D3062E" w:rsidRDefault="000D79BC" w:rsidP="000B7712">
      <w:pPr>
        <w:pStyle w:val="6"/>
      </w:pPr>
      <w:bookmarkStart w:id="3202" w:name="_Toc157434916"/>
      <w:bookmarkStart w:id="3203" w:name="_Toc157436631"/>
      <w:bookmarkStart w:id="3204" w:name="_Toc157440471"/>
      <w:bookmarkStart w:id="3205" w:name="_Toc160650144"/>
      <w:bookmarkStart w:id="3206" w:name="_Toc164928427"/>
      <w:r w:rsidRPr="00D3062E">
        <w:t>6.7.5.2.3.1</w:t>
      </w:r>
      <w:r w:rsidRPr="00D3062E">
        <w:tab/>
        <w:t>POST</w:t>
      </w:r>
      <w:bookmarkEnd w:id="3202"/>
      <w:bookmarkEnd w:id="3203"/>
      <w:bookmarkEnd w:id="3204"/>
      <w:bookmarkEnd w:id="3205"/>
      <w:bookmarkEnd w:id="3206"/>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3207" w:name="_Toc157434917"/>
      <w:bookmarkStart w:id="3208" w:name="_Toc157436632"/>
      <w:bookmarkStart w:id="3209" w:name="_Toc157440472"/>
      <w:bookmarkStart w:id="3210" w:name="_Toc160650145"/>
      <w:bookmarkStart w:id="3211" w:name="_Toc164928428"/>
      <w:r w:rsidRPr="00D3062E">
        <w:t>6.7.6</w:t>
      </w:r>
      <w:r w:rsidRPr="00D3062E">
        <w:tab/>
        <w:t>Data Model</w:t>
      </w:r>
      <w:bookmarkEnd w:id="3207"/>
      <w:bookmarkEnd w:id="3208"/>
      <w:bookmarkEnd w:id="3209"/>
      <w:bookmarkEnd w:id="3210"/>
      <w:bookmarkEnd w:id="3211"/>
    </w:p>
    <w:p w14:paraId="4999D209" w14:textId="77777777" w:rsidR="000D79BC" w:rsidRPr="00D3062E" w:rsidRDefault="000D79BC" w:rsidP="000D79BC">
      <w:pPr>
        <w:pStyle w:val="41"/>
        <w:rPr>
          <w:lang w:eastAsia="zh-CN"/>
        </w:rPr>
      </w:pPr>
      <w:bookmarkStart w:id="3212" w:name="_Toc157434918"/>
      <w:bookmarkStart w:id="3213" w:name="_Toc157436633"/>
      <w:bookmarkStart w:id="3214" w:name="_Toc157440473"/>
      <w:bookmarkStart w:id="3215" w:name="_Toc160650146"/>
      <w:bookmarkStart w:id="3216" w:name="_Toc164928429"/>
      <w:r w:rsidRPr="00D3062E">
        <w:t>6.7.6</w:t>
      </w:r>
      <w:r w:rsidRPr="00D3062E">
        <w:rPr>
          <w:lang w:eastAsia="zh-CN"/>
        </w:rPr>
        <w:t>.1</w:t>
      </w:r>
      <w:r w:rsidRPr="00D3062E">
        <w:rPr>
          <w:lang w:eastAsia="zh-CN"/>
        </w:rPr>
        <w:tab/>
        <w:t>General</w:t>
      </w:r>
      <w:bookmarkEnd w:id="3212"/>
      <w:bookmarkEnd w:id="3213"/>
      <w:bookmarkEnd w:id="3214"/>
      <w:bookmarkEnd w:id="3215"/>
      <w:bookmarkEnd w:id="3216"/>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3217" w:name="_Toc157434919"/>
      <w:bookmarkStart w:id="3218" w:name="_Toc157436634"/>
      <w:bookmarkStart w:id="3219" w:name="_Toc157440474"/>
      <w:bookmarkStart w:id="3220" w:name="_Toc160650147"/>
      <w:bookmarkStart w:id="3221" w:name="_Toc164928430"/>
      <w:r w:rsidRPr="00D3062E">
        <w:rPr>
          <w:lang w:eastAsia="zh-CN"/>
        </w:rPr>
        <w:t>6.7.6.2</w:t>
      </w:r>
      <w:r w:rsidRPr="00D3062E">
        <w:rPr>
          <w:lang w:eastAsia="zh-CN"/>
        </w:rPr>
        <w:tab/>
        <w:t>Structured data types</w:t>
      </w:r>
      <w:bookmarkEnd w:id="3217"/>
      <w:bookmarkEnd w:id="3218"/>
      <w:bookmarkEnd w:id="3219"/>
      <w:bookmarkEnd w:id="3220"/>
      <w:bookmarkEnd w:id="3221"/>
    </w:p>
    <w:p w14:paraId="3B07338E" w14:textId="77777777" w:rsidR="000D79BC" w:rsidRPr="00D3062E" w:rsidRDefault="000D79BC" w:rsidP="000D79BC">
      <w:pPr>
        <w:pStyle w:val="51"/>
        <w:rPr>
          <w:lang w:eastAsia="zh-CN"/>
        </w:rPr>
      </w:pPr>
      <w:bookmarkStart w:id="3222" w:name="_Toc157434920"/>
      <w:bookmarkStart w:id="3223" w:name="_Toc157436635"/>
      <w:bookmarkStart w:id="3224" w:name="_Toc157440475"/>
      <w:bookmarkStart w:id="3225" w:name="_Toc160650148"/>
      <w:bookmarkStart w:id="3226" w:name="_Toc164928431"/>
      <w:r w:rsidRPr="00D3062E">
        <w:rPr>
          <w:lang w:eastAsia="zh-CN"/>
        </w:rPr>
        <w:t>6.7.6.2.1</w:t>
      </w:r>
      <w:r w:rsidRPr="00D3062E">
        <w:rPr>
          <w:lang w:eastAsia="zh-CN"/>
        </w:rPr>
        <w:tab/>
        <w:t>Introduction</w:t>
      </w:r>
      <w:bookmarkEnd w:id="3222"/>
      <w:bookmarkEnd w:id="3223"/>
      <w:bookmarkEnd w:id="3224"/>
      <w:bookmarkEnd w:id="3225"/>
      <w:bookmarkEnd w:id="3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3227" w:name="_Toc157434921"/>
      <w:bookmarkStart w:id="3228" w:name="_Toc157436636"/>
      <w:bookmarkStart w:id="3229" w:name="_Toc157440476"/>
      <w:bookmarkStart w:id="3230" w:name="_Toc160650149"/>
      <w:bookmarkStart w:id="3231" w:name="_Toc164928432"/>
      <w:bookmarkStart w:id="3232" w:name="_Toc157434924"/>
      <w:bookmarkStart w:id="3233" w:name="_Toc157436639"/>
      <w:bookmarkStart w:id="3234" w:name="_Toc157440479"/>
      <w:r w:rsidRPr="00D3062E">
        <w:t>6.7.6.2.2</w:t>
      </w:r>
      <w:r w:rsidRPr="00D3062E">
        <w:tab/>
        <w:t xml:space="preserve">Type: </w:t>
      </w:r>
      <w:r w:rsidRPr="00D3062E">
        <w:rPr>
          <w:rFonts w:hint="eastAsia"/>
          <w:lang w:val="en-US"/>
        </w:rPr>
        <w:t>InfoCollectSubsc</w:t>
      </w:r>
      <w:bookmarkEnd w:id="3227"/>
      <w:bookmarkEnd w:id="3228"/>
      <w:bookmarkEnd w:id="3229"/>
      <w:bookmarkEnd w:id="3230"/>
      <w:bookmarkEnd w:id="3231"/>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3235" w:name="_Toc157434922"/>
      <w:bookmarkStart w:id="3236" w:name="_Toc157436637"/>
      <w:bookmarkStart w:id="3237" w:name="_Toc157440477"/>
      <w:bookmarkStart w:id="3238" w:name="_Toc160650150"/>
      <w:bookmarkStart w:id="3239" w:name="_Toc164928433"/>
      <w:r w:rsidRPr="00D3062E">
        <w:t>6.7.6.2.3</w:t>
      </w:r>
      <w:r w:rsidRPr="00D3062E">
        <w:tab/>
        <w:t xml:space="preserve">Type: </w:t>
      </w:r>
      <w:r w:rsidRPr="00D3062E">
        <w:rPr>
          <w:rFonts w:hint="eastAsia"/>
          <w:lang w:val="en-US"/>
        </w:rPr>
        <w:t>InfoCollectSubsc</w:t>
      </w:r>
      <w:r w:rsidRPr="00D3062E">
        <w:rPr>
          <w:lang w:val="en-US"/>
        </w:rPr>
        <w:t>Patch</w:t>
      </w:r>
      <w:bookmarkEnd w:id="3235"/>
      <w:bookmarkEnd w:id="3236"/>
      <w:bookmarkEnd w:id="3237"/>
      <w:bookmarkEnd w:id="3238"/>
      <w:bookmarkEnd w:id="3239"/>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3240" w:name="_Toc157434923"/>
      <w:bookmarkStart w:id="3241" w:name="_Toc157436638"/>
      <w:bookmarkStart w:id="3242" w:name="_Toc157440478"/>
      <w:bookmarkStart w:id="3243" w:name="_Toc164928434"/>
      <w:bookmarkStart w:id="3244"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3240"/>
      <w:bookmarkEnd w:id="3241"/>
      <w:bookmarkEnd w:id="3242"/>
      <w:bookmarkEnd w:id="3243"/>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3245" w:name="_Toc164928435"/>
      <w:r w:rsidRPr="00DC3CA9">
        <w:t>6.7</w:t>
      </w:r>
      <w:r w:rsidRPr="00DC3CA9">
        <w:rPr>
          <w:rFonts w:hint="eastAsia"/>
        </w:rPr>
        <w:t>.</w:t>
      </w:r>
      <w:r w:rsidRPr="00DC3CA9">
        <w:t>6.2.5</w:t>
      </w:r>
      <w:r w:rsidRPr="00DC3CA9">
        <w:tab/>
        <w:t>Type: CollectInfo</w:t>
      </w:r>
      <w:bookmarkEnd w:id="3244"/>
      <w:bookmarkEnd w:id="3245"/>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51"/>
        <w:rPr>
          <w:lang w:eastAsia="zh-CN"/>
        </w:rPr>
      </w:pPr>
      <w:bookmarkStart w:id="3246" w:name="_Toc160650152"/>
      <w:bookmarkStart w:id="3247" w:name="_Toc164928436"/>
      <w:r w:rsidRPr="00D3062E">
        <w:t>6.7</w:t>
      </w:r>
      <w:r w:rsidRPr="00D3062E">
        <w:rPr>
          <w:rFonts w:hint="eastAsia"/>
          <w:lang w:eastAsia="zh-CN"/>
        </w:rPr>
        <w:t>.</w:t>
      </w:r>
      <w:r w:rsidRPr="00D3062E">
        <w:t>6.2.6</w:t>
      </w:r>
      <w:r w:rsidRPr="00D3062E">
        <w:tab/>
        <w:t xml:space="preserve">Type: </w:t>
      </w:r>
      <w:r w:rsidRPr="00D3062E">
        <w:rPr>
          <w:lang w:val="en-US"/>
        </w:rPr>
        <w:t>QoSMetric</w:t>
      </w:r>
      <w:bookmarkEnd w:id="3246"/>
      <w:bookmarkEnd w:id="3247"/>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3248" w:name="_Toc160650153"/>
      <w:bookmarkStart w:id="3249" w:name="_Toc164928437"/>
      <w:r w:rsidRPr="00D3062E">
        <w:t>6.7</w:t>
      </w:r>
      <w:r w:rsidRPr="00D3062E">
        <w:rPr>
          <w:lang w:val="en-US" w:eastAsia="zh-CN"/>
        </w:rPr>
        <w:t>.</w:t>
      </w:r>
      <w:r w:rsidRPr="00D3062E">
        <w:rPr>
          <w:lang w:val="en-US"/>
        </w:rPr>
        <w:t>6.3</w:t>
      </w:r>
      <w:r w:rsidRPr="00D3062E">
        <w:rPr>
          <w:lang w:val="en-US"/>
        </w:rPr>
        <w:tab/>
        <w:t>Simple data types and enumerations</w:t>
      </w:r>
      <w:bookmarkEnd w:id="3232"/>
      <w:bookmarkEnd w:id="3233"/>
      <w:bookmarkEnd w:id="3234"/>
      <w:bookmarkEnd w:id="3248"/>
      <w:bookmarkEnd w:id="3249"/>
    </w:p>
    <w:p w14:paraId="04FBEA30" w14:textId="77777777" w:rsidR="000D79BC" w:rsidRPr="00D3062E" w:rsidRDefault="000D79BC" w:rsidP="000D79BC">
      <w:pPr>
        <w:pStyle w:val="51"/>
      </w:pPr>
      <w:bookmarkStart w:id="3250" w:name="_Toc157434925"/>
      <w:bookmarkStart w:id="3251" w:name="_Toc157436640"/>
      <w:bookmarkStart w:id="3252" w:name="_Toc157440480"/>
      <w:bookmarkStart w:id="3253" w:name="_Toc160650154"/>
      <w:bookmarkStart w:id="3254" w:name="_Toc164928438"/>
      <w:r w:rsidRPr="00D3062E">
        <w:t>6.7.6.3.1</w:t>
      </w:r>
      <w:r w:rsidRPr="00D3062E">
        <w:tab/>
        <w:t>Introduction</w:t>
      </w:r>
      <w:bookmarkEnd w:id="3250"/>
      <w:bookmarkEnd w:id="3251"/>
      <w:bookmarkEnd w:id="3252"/>
      <w:bookmarkEnd w:id="3253"/>
      <w:bookmarkEnd w:id="3254"/>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3255" w:name="_Toc157434926"/>
      <w:bookmarkStart w:id="3256" w:name="_Toc157436641"/>
      <w:bookmarkStart w:id="3257" w:name="_Toc157440481"/>
      <w:bookmarkStart w:id="3258" w:name="_Toc160650155"/>
      <w:bookmarkStart w:id="3259" w:name="_Toc164928439"/>
      <w:r w:rsidRPr="00D3062E">
        <w:t>6.7.6.3.2</w:t>
      </w:r>
      <w:r w:rsidRPr="00D3062E">
        <w:tab/>
        <w:t>Simple data types</w:t>
      </w:r>
      <w:bookmarkEnd w:id="3255"/>
      <w:bookmarkEnd w:id="3256"/>
      <w:bookmarkEnd w:id="3257"/>
      <w:bookmarkEnd w:id="3258"/>
      <w:bookmarkEnd w:id="3259"/>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3260" w:name="_Toc120702449"/>
      <w:bookmarkStart w:id="3261" w:name="_Toc90655981"/>
      <w:bookmarkStart w:id="3262" w:name="_Toc101244551"/>
      <w:bookmarkStart w:id="3263" w:name="_Toc56641042"/>
      <w:bookmarkStart w:id="3264" w:name="_Toc104539146"/>
      <w:bookmarkStart w:id="3265" w:name="_Toc113031809"/>
      <w:bookmarkStart w:id="3266" w:name="_Toc68169039"/>
      <w:bookmarkStart w:id="3267" w:name="_Toc98233773"/>
      <w:bookmarkStart w:id="3268" w:name="_Toc59018010"/>
      <w:bookmarkStart w:id="3269" w:name="_Toc85553087"/>
      <w:bookmarkStart w:id="3270" w:name="_Toc85557186"/>
      <w:bookmarkStart w:id="3271" w:name="_Toc88667696"/>
      <w:bookmarkStart w:id="3272" w:name="_Toc112951269"/>
      <w:bookmarkStart w:id="3273" w:name="_Toc66231878"/>
      <w:bookmarkStart w:id="3274" w:name="_Toc50032053"/>
      <w:bookmarkStart w:id="3275" w:name="_Toc28012874"/>
      <w:bookmarkStart w:id="3276" w:name="_Toc83233160"/>
      <w:bookmarkStart w:id="3277" w:name="_Toc34266360"/>
      <w:bookmarkStart w:id="3278" w:name="_Toc148522787"/>
      <w:bookmarkStart w:id="3279" w:name="_Toc45134121"/>
      <w:bookmarkStart w:id="3280" w:name="_Toc94064386"/>
      <w:bookmarkStart w:id="3281" w:name="_Toc43563575"/>
      <w:bookmarkStart w:id="3282" w:name="_Toc114133948"/>
      <w:bookmarkStart w:id="3283" w:name="_Toc136562548"/>
      <w:bookmarkStart w:id="3284" w:name="_Toc36102531"/>
      <w:bookmarkStart w:id="3285" w:name="_Toc145705877"/>
      <w:bookmarkStart w:id="3286" w:name="_Toc70550707"/>
      <w:bookmarkStart w:id="3287" w:name="_Toc138754382"/>
      <w:bookmarkStart w:id="3288" w:name="_Toc51762973"/>
      <w:bookmarkStart w:id="3289" w:name="_Toc153363844"/>
      <w:bookmarkStart w:id="3290" w:name="_Toc160650156"/>
      <w:bookmarkStart w:id="3291" w:name="_Toc164928440"/>
      <w:r w:rsidRPr="00D3062E">
        <w:t>6.7.6.3.3</w:t>
      </w:r>
      <w:r w:rsidRPr="00D3062E">
        <w:tab/>
        <w:t xml:space="preserve">Enumeration: </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r w:rsidRPr="00D3062E">
        <w:t>QoSType</w:t>
      </w:r>
      <w:bookmarkEnd w:id="3290"/>
      <w:bookmarkEnd w:id="3291"/>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3292" w:name="_Toc157434927"/>
      <w:bookmarkStart w:id="3293" w:name="_Toc157436642"/>
      <w:bookmarkStart w:id="3294" w:name="_Toc157440482"/>
      <w:bookmarkStart w:id="3295" w:name="_Toc160650157"/>
      <w:bookmarkStart w:id="3296" w:name="_Toc164928441"/>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292"/>
      <w:bookmarkEnd w:id="3293"/>
      <w:bookmarkEnd w:id="3294"/>
      <w:bookmarkEnd w:id="3295"/>
      <w:bookmarkEnd w:id="329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3297" w:name="_Toc157434928"/>
      <w:bookmarkStart w:id="3298" w:name="_Toc157436643"/>
      <w:bookmarkStart w:id="3299" w:name="_Toc157440483"/>
      <w:bookmarkStart w:id="3300" w:name="_Toc160650158"/>
      <w:bookmarkStart w:id="3301" w:name="_Toc164928442"/>
      <w:r w:rsidRPr="00D3062E">
        <w:t>6.7</w:t>
      </w:r>
      <w:r w:rsidRPr="00D3062E">
        <w:rPr>
          <w:lang w:eastAsia="zh-CN"/>
        </w:rPr>
        <w:t>.</w:t>
      </w:r>
      <w:r w:rsidRPr="00D3062E">
        <w:t>6.5</w:t>
      </w:r>
      <w:r w:rsidRPr="00D3062E">
        <w:tab/>
        <w:t>Binary data</w:t>
      </w:r>
      <w:bookmarkEnd w:id="3297"/>
      <w:bookmarkEnd w:id="3298"/>
      <w:bookmarkEnd w:id="3299"/>
      <w:bookmarkEnd w:id="3300"/>
      <w:bookmarkEnd w:id="3301"/>
    </w:p>
    <w:p w14:paraId="1EE6D1B2" w14:textId="77777777" w:rsidR="000D79BC" w:rsidRPr="00D3062E" w:rsidRDefault="000D79BC" w:rsidP="000D79BC">
      <w:pPr>
        <w:pStyle w:val="51"/>
      </w:pPr>
      <w:bookmarkStart w:id="3302" w:name="_Toc157434929"/>
      <w:bookmarkStart w:id="3303" w:name="_Toc157436644"/>
      <w:bookmarkStart w:id="3304" w:name="_Toc157440484"/>
      <w:bookmarkStart w:id="3305" w:name="_Toc160650159"/>
      <w:bookmarkStart w:id="3306" w:name="_Toc164928443"/>
      <w:r w:rsidRPr="00D3062E">
        <w:t>6.7.6.5.1</w:t>
      </w:r>
      <w:r w:rsidRPr="00D3062E">
        <w:tab/>
        <w:t>Binary Data Types</w:t>
      </w:r>
      <w:bookmarkEnd w:id="3302"/>
      <w:bookmarkEnd w:id="3303"/>
      <w:bookmarkEnd w:id="3304"/>
      <w:bookmarkEnd w:id="3305"/>
      <w:bookmarkEnd w:id="3306"/>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3307" w:name="_Toc157434930"/>
      <w:bookmarkStart w:id="3308" w:name="_Toc157436645"/>
      <w:bookmarkStart w:id="3309" w:name="_Toc157440485"/>
      <w:bookmarkStart w:id="3310" w:name="_Toc160650160"/>
      <w:bookmarkStart w:id="3311" w:name="_Toc164928444"/>
      <w:r w:rsidRPr="00D3062E">
        <w:t>6.7</w:t>
      </w:r>
      <w:r w:rsidRPr="00D3062E">
        <w:rPr>
          <w:rFonts w:hint="eastAsia"/>
          <w:lang w:eastAsia="zh-CN"/>
        </w:rPr>
        <w:t>.</w:t>
      </w:r>
      <w:r w:rsidRPr="00D3062E">
        <w:t>7</w:t>
      </w:r>
      <w:r w:rsidRPr="00D3062E">
        <w:tab/>
        <w:t>Error Handling</w:t>
      </w:r>
      <w:bookmarkEnd w:id="3307"/>
      <w:bookmarkEnd w:id="3308"/>
      <w:bookmarkEnd w:id="3309"/>
      <w:bookmarkEnd w:id="3310"/>
      <w:bookmarkEnd w:id="3311"/>
    </w:p>
    <w:p w14:paraId="67759051" w14:textId="77777777" w:rsidR="000D79BC" w:rsidRPr="00D3062E" w:rsidRDefault="000D79BC" w:rsidP="000D79BC">
      <w:pPr>
        <w:pStyle w:val="41"/>
      </w:pPr>
      <w:bookmarkStart w:id="3312" w:name="_Toc157434931"/>
      <w:bookmarkStart w:id="3313" w:name="_Toc157436646"/>
      <w:bookmarkStart w:id="3314" w:name="_Toc157440486"/>
      <w:bookmarkStart w:id="3315" w:name="_Toc160650161"/>
      <w:bookmarkStart w:id="3316" w:name="_Toc164928445"/>
      <w:r w:rsidRPr="00D3062E">
        <w:t>6.7.7.1</w:t>
      </w:r>
      <w:r w:rsidRPr="00D3062E">
        <w:tab/>
        <w:t>General</w:t>
      </w:r>
      <w:bookmarkEnd w:id="3312"/>
      <w:bookmarkEnd w:id="3313"/>
      <w:bookmarkEnd w:id="3314"/>
      <w:bookmarkEnd w:id="3315"/>
      <w:bookmarkEnd w:id="3316"/>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3317" w:name="_Toc157434932"/>
      <w:bookmarkStart w:id="3318" w:name="_Toc157436647"/>
      <w:bookmarkStart w:id="3319" w:name="_Toc157440487"/>
      <w:bookmarkStart w:id="3320" w:name="_Toc160650162"/>
      <w:bookmarkStart w:id="3321" w:name="_Toc164928446"/>
      <w:r w:rsidRPr="00D3062E">
        <w:t>6.7.7.2</w:t>
      </w:r>
      <w:r w:rsidRPr="00D3062E">
        <w:tab/>
        <w:t>Protocol Errors</w:t>
      </w:r>
      <w:bookmarkEnd w:id="3317"/>
      <w:bookmarkEnd w:id="3318"/>
      <w:bookmarkEnd w:id="3319"/>
      <w:bookmarkEnd w:id="3320"/>
      <w:bookmarkEnd w:id="3321"/>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3322" w:name="_Toc157434933"/>
      <w:bookmarkStart w:id="3323" w:name="_Toc157436648"/>
      <w:bookmarkStart w:id="3324" w:name="_Toc157440488"/>
      <w:bookmarkStart w:id="3325" w:name="_Toc160650163"/>
      <w:bookmarkStart w:id="3326" w:name="_Toc164928447"/>
      <w:r w:rsidRPr="00D3062E">
        <w:t>6.7.7.3</w:t>
      </w:r>
      <w:r w:rsidRPr="00D3062E">
        <w:tab/>
        <w:t>Application Errors</w:t>
      </w:r>
      <w:bookmarkEnd w:id="3322"/>
      <w:bookmarkEnd w:id="3323"/>
      <w:bookmarkEnd w:id="3324"/>
      <w:bookmarkEnd w:id="3325"/>
      <w:bookmarkEnd w:id="3326"/>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3327" w:name="_Toc157434934"/>
      <w:bookmarkStart w:id="3328" w:name="_Toc157436649"/>
      <w:bookmarkStart w:id="3329" w:name="_Toc157440489"/>
      <w:bookmarkStart w:id="3330" w:name="_Toc160650164"/>
      <w:bookmarkStart w:id="3331" w:name="_Toc164928448"/>
      <w:r w:rsidRPr="00D3062E">
        <w:t>6.7.8</w:t>
      </w:r>
      <w:r w:rsidRPr="00D3062E">
        <w:rPr>
          <w:lang w:eastAsia="zh-CN"/>
        </w:rPr>
        <w:tab/>
        <w:t>Feature negotiation</w:t>
      </w:r>
      <w:bookmarkEnd w:id="3327"/>
      <w:bookmarkEnd w:id="3328"/>
      <w:bookmarkEnd w:id="3329"/>
      <w:bookmarkEnd w:id="3330"/>
      <w:bookmarkEnd w:id="3331"/>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3332" w:name="_Toc157434935"/>
      <w:bookmarkStart w:id="3333" w:name="_Toc157436650"/>
      <w:bookmarkStart w:id="3334" w:name="_Toc157440490"/>
      <w:bookmarkStart w:id="3335" w:name="_Toc160650165"/>
      <w:bookmarkStart w:id="3336" w:name="_Toc164928449"/>
      <w:r w:rsidRPr="00D3062E">
        <w:t>6.7.9</w:t>
      </w:r>
      <w:r w:rsidRPr="00D3062E">
        <w:tab/>
        <w:t>Security</w:t>
      </w:r>
      <w:bookmarkEnd w:id="3332"/>
      <w:bookmarkEnd w:id="3333"/>
      <w:bookmarkEnd w:id="3334"/>
      <w:bookmarkEnd w:id="3335"/>
      <w:bookmarkEnd w:id="3336"/>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3337" w:name="_Toc160650166"/>
      <w:bookmarkStart w:id="3338" w:name="_Toc164928450"/>
      <w:bookmarkStart w:id="3339" w:name="_Toc157434936"/>
      <w:bookmarkStart w:id="3340" w:name="_Toc157436651"/>
      <w:bookmarkStart w:id="3341" w:name="_Toc157440491"/>
      <w:r>
        <w:t>6.8</w:t>
      </w:r>
      <w:r w:rsidRPr="00D3062E">
        <w:tab/>
        <w:t>NSCE_ServiceContinuity API</w:t>
      </w:r>
      <w:bookmarkEnd w:id="3337"/>
      <w:bookmarkEnd w:id="3338"/>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3342" w:name="_Toc164928451"/>
      <w:r w:rsidRPr="00D3062E">
        <w:rPr>
          <w:noProof/>
          <w:lang w:eastAsia="zh-CN"/>
        </w:rPr>
        <w:t>6.</w:t>
      </w:r>
      <w:r>
        <w:rPr>
          <w:noProof/>
          <w:lang w:eastAsia="zh-CN"/>
        </w:rPr>
        <w:t>8</w:t>
      </w:r>
      <w:r w:rsidRPr="00D3062E">
        <w:t>.3</w:t>
      </w:r>
      <w:r w:rsidRPr="00D3062E">
        <w:tab/>
        <w:t>Resources</w:t>
      </w:r>
      <w:bookmarkEnd w:id="334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3343" w:name="_Toc164928452"/>
      <w:r w:rsidRPr="00D3062E">
        <w:rPr>
          <w:noProof/>
          <w:lang w:eastAsia="zh-CN"/>
        </w:rPr>
        <w:t>6.</w:t>
      </w:r>
      <w:r>
        <w:rPr>
          <w:noProof/>
          <w:lang w:eastAsia="zh-CN"/>
        </w:rPr>
        <w:t>8</w:t>
      </w:r>
      <w:r w:rsidRPr="00D3062E">
        <w:t>.4</w:t>
      </w:r>
      <w:r w:rsidRPr="00D3062E">
        <w:tab/>
        <w:t>Custom Operations without associated resources</w:t>
      </w:r>
      <w:bookmarkEnd w:id="3343"/>
    </w:p>
    <w:p w14:paraId="57F0C7BC" w14:textId="77777777" w:rsidR="00B110B4" w:rsidRPr="00D3062E" w:rsidRDefault="00B110B4" w:rsidP="00B110B4">
      <w:pPr>
        <w:pStyle w:val="41"/>
      </w:pPr>
      <w:bookmarkStart w:id="3344" w:name="_Toc164928453"/>
      <w:r w:rsidRPr="00D3062E">
        <w:rPr>
          <w:noProof/>
          <w:lang w:eastAsia="zh-CN"/>
        </w:rPr>
        <w:t>6.</w:t>
      </w:r>
      <w:r>
        <w:rPr>
          <w:noProof/>
          <w:lang w:eastAsia="zh-CN"/>
        </w:rPr>
        <w:t>8</w:t>
      </w:r>
      <w:r w:rsidRPr="00D3062E">
        <w:t>.4.1</w:t>
      </w:r>
      <w:r w:rsidRPr="00D3062E">
        <w:tab/>
        <w:t>Overview</w:t>
      </w:r>
      <w:bookmarkEnd w:id="3344"/>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1" type="#_x0000_t75" alt="" style="width:408pt;height:151.2pt" o:ole="">
            <v:imagedata r:id="rId137" o:title=""/>
          </v:shape>
          <o:OLEObject Type="Embed" ProgID="Word.Document.8" ShapeID="_x0000_i1091" DrawAspect="Content" ObjectID="_1775598357" r:id="rId138">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3345" w:name="_Toc164928454"/>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3345"/>
    </w:p>
    <w:p w14:paraId="7EE942FA" w14:textId="77777777" w:rsidR="00B110B4" w:rsidRPr="00D3062E" w:rsidRDefault="00B110B4" w:rsidP="00B110B4">
      <w:pPr>
        <w:pStyle w:val="51"/>
      </w:pPr>
      <w:bookmarkStart w:id="3346" w:name="_Toc164928455"/>
      <w:r w:rsidRPr="00D3062E">
        <w:rPr>
          <w:noProof/>
          <w:lang w:eastAsia="zh-CN"/>
        </w:rPr>
        <w:t>6.</w:t>
      </w:r>
      <w:r>
        <w:rPr>
          <w:noProof/>
          <w:lang w:eastAsia="zh-CN"/>
        </w:rPr>
        <w:t>8</w:t>
      </w:r>
      <w:r w:rsidRPr="00D3062E">
        <w:t>.4.2.1</w:t>
      </w:r>
      <w:r w:rsidRPr="00D3062E">
        <w:tab/>
        <w:t>Description</w:t>
      </w:r>
      <w:bookmarkEnd w:id="3346"/>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3347" w:name="_Toc164928456"/>
      <w:r w:rsidRPr="00D3062E">
        <w:rPr>
          <w:noProof/>
          <w:lang w:eastAsia="zh-CN"/>
        </w:rPr>
        <w:t>6.</w:t>
      </w:r>
      <w:r>
        <w:rPr>
          <w:noProof/>
          <w:lang w:eastAsia="zh-CN"/>
        </w:rPr>
        <w:t>8</w:t>
      </w:r>
      <w:r w:rsidRPr="00D3062E">
        <w:t>.4.2.2</w:t>
      </w:r>
      <w:r w:rsidRPr="00D3062E">
        <w:tab/>
        <w:t>Operation Definition</w:t>
      </w:r>
      <w:bookmarkEnd w:id="3347"/>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3348" w:name="_Toc164928457"/>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3348"/>
    </w:p>
    <w:p w14:paraId="79976934" w14:textId="77777777" w:rsidR="00B110B4" w:rsidRPr="00D3062E" w:rsidRDefault="00B110B4" w:rsidP="00B110B4">
      <w:pPr>
        <w:pStyle w:val="51"/>
      </w:pPr>
      <w:bookmarkStart w:id="3349" w:name="_Toc164928458"/>
      <w:r w:rsidRPr="00D3062E">
        <w:rPr>
          <w:noProof/>
          <w:lang w:eastAsia="zh-CN"/>
        </w:rPr>
        <w:t>6.</w:t>
      </w:r>
      <w:r>
        <w:rPr>
          <w:noProof/>
          <w:lang w:eastAsia="zh-CN"/>
        </w:rPr>
        <w:t>8</w:t>
      </w:r>
      <w:r w:rsidRPr="00D3062E">
        <w:t>.4.2.1</w:t>
      </w:r>
      <w:r w:rsidRPr="00D3062E">
        <w:tab/>
        <w:t>Description</w:t>
      </w:r>
      <w:bookmarkEnd w:id="3349"/>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3350" w:name="_Toc164928459"/>
      <w:r w:rsidRPr="00D3062E">
        <w:rPr>
          <w:noProof/>
          <w:lang w:eastAsia="zh-CN"/>
        </w:rPr>
        <w:t>6.</w:t>
      </w:r>
      <w:r>
        <w:rPr>
          <w:noProof/>
          <w:lang w:eastAsia="zh-CN"/>
        </w:rPr>
        <w:t>8</w:t>
      </w:r>
      <w:r w:rsidRPr="00D3062E">
        <w:t>.4.2.2</w:t>
      </w:r>
      <w:r w:rsidRPr="00D3062E">
        <w:tab/>
        <w:t>Operation Definition</w:t>
      </w:r>
      <w:bookmarkEnd w:id="3350"/>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3351" w:name="_Toc164928460"/>
      <w:r w:rsidRPr="00431785">
        <w:rPr>
          <w:noProof/>
          <w:lang w:eastAsia="zh-CN"/>
        </w:rPr>
        <w:t>6.8</w:t>
      </w:r>
      <w:r w:rsidRPr="00431785">
        <w:t>.5</w:t>
      </w:r>
      <w:r w:rsidRPr="00431785">
        <w:tab/>
        <w:t>Notifications</w:t>
      </w:r>
      <w:bookmarkEnd w:id="3351"/>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3352" w:name="_Toc164928461"/>
      <w:r w:rsidRPr="00431785">
        <w:rPr>
          <w:noProof/>
          <w:lang w:eastAsia="zh-CN"/>
        </w:rPr>
        <w:t>6.8</w:t>
      </w:r>
      <w:r w:rsidRPr="00431785">
        <w:t>.5.</w:t>
      </w:r>
      <w:r>
        <w:t>2</w:t>
      </w:r>
      <w:r w:rsidRPr="00431785">
        <w:rPr>
          <w:noProof/>
        </w:rPr>
        <w:t>.3</w:t>
      </w:r>
      <w:r w:rsidRPr="00431785">
        <w:rPr>
          <w:noProof/>
        </w:rPr>
        <w:tab/>
        <w:t>Standard Methods</w:t>
      </w:r>
      <w:bookmarkEnd w:id="3352"/>
    </w:p>
    <w:p w14:paraId="5853BF64" w14:textId="77777777" w:rsidR="00B110B4" w:rsidRPr="00431785" w:rsidRDefault="00B110B4" w:rsidP="00B110B4">
      <w:pPr>
        <w:pStyle w:val="6"/>
        <w:rPr>
          <w:noProof/>
        </w:rPr>
      </w:pPr>
      <w:bookmarkStart w:id="3353" w:name="_Toc164928462"/>
      <w:r w:rsidRPr="00431785">
        <w:rPr>
          <w:noProof/>
          <w:lang w:eastAsia="zh-CN"/>
        </w:rPr>
        <w:t>6.8</w:t>
      </w:r>
      <w:r w:rsidRPr="00431785">
        <w:t>.5.</w:t>
      </w:r>
      <w:r>
        <w:t>2</w:t>
      </w:r>
      <w:r w:rsidRPr="00431785">
        <w:t>.3</w:t>
      </w:r>
      <w:r w:rsidRPr="00431785">
        <w:rPr>
          <w:noProof/>
        </w:rPr>
        <w:t>.1</w:t>
      </w:r>
      <w:r w:rsidRPr="00431785">
        <w:rPr>
          <w:noProof/>
        </w:rPr>
        <w:tab/>
        <w:t>POST</w:t>
      </w:r>
      <w:bookmarkEnd w:id="3353"/>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3354" w:name="_Toc164928463"/>
      <w:r w:rsidRPr="00431785">
        <w:rPr>
          <w:noProof/>
          <w:lang w:eastAsia="zh-CN"/>
        </w:rPr>
        <w:t>6.8</w:t>
      </w:r>
      <w:r w:rsidRPr="00431785">
        <w:t>.5.</w:t>
      </w:r>
      <w:r>
        <w:t>3</w:t>
      </w:r>
      <w:r w:rsidRPr="00431785">
        <w:rPr>
          <w:noProof/>
        </w:rPr>
        <w:t>.3</w:t>
      </w:r>
      <w:r w:rsidRPr="00431785">
        <w:rPr>
          <w:noProof/>
        </w:rPr>
        <w:tab/>
        <w:t>Standard Methods</w:t>
      </w:r>
      <w:bookmarkEnd w:id="3354"/>
    </w:p>
    <w:p w14:paraId="13D92A20" w14:textId="77777777" w:rsidR="00B110B4" w:rsidRPr="00431785" w:rsidRDefault="00B110B4" w:rsidP="00B110B4">
      <w:pPr>
        <w:pStyle w:val="6"/>
        <w:rPr>
          <w:noProof/>
        </w:rPr>
      </w:pPr>
      <w:bookmarkStart w:id="3355" w:name="_Toc164928464"/>
      <w:r w:rsidRPr="00431785">
        <w:rPr>
          <w:noProof/>
          <w:lang w:eastAsia="zh-CN"/>
        </w:rPr>
        <w:t>6.8</w:t>
      </w:r>
      <w:r w:rsidRPr="00431785">
        <w:t>.5.</w:t>
      </w:r>
      <w:r>
        <w:t>3</w:t>
      </w:r>
      <w:r w:rsidRPr="00431785">
        <w:t>.3</w:t>
      </w:r>
      <w:r w:rsidRPr="00431785">
        <w:rPr>
          <w:noProof/>
        </w:rPr>
        <w:t>.1</w:t>
      </w:r>
      <w:r w:rsidRPr="00431785">
        <w:rPr>
          <w:noProof/>
        </w:rPr>
        <w:tab/>
        <w:t>POST</w:t>
      </w:r>
      <w:bookmarkEnd w:id="3355"/>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3356" w:name="_Toc35971427"/>
      <w:bookmarkStart w:id="3357" w:name="_Toc157434618"/>
      <w:bookmarkStart w:id="3358" w:name="_Toc157436333"/>
      <w:bookmarkStart w:id="3359" w:name="_Toc157440173"/>
      <w:bookmarkStart w:id="3360" w:name="_Toc164928465"/>
      <w:r w:rsidRPr="00431785">
        <w:t>6.8.6</w:t>
      </w:r>
      <w:r w:rsidRPr="00431785">
        <w:tab/>
        <w:t>Data Model</w:t>
      </w:r>
      <w:bookmarkEnd w:id="3356"/>
      <w:bookmarkEnd w:id="3357"/>
      <w:bookmarkEnd w:id="3358"/>
      <w:bookmarkEnd w:id="3359"/>
      <w:bookmarkEnd w:id="3360"/>
    </w:p>
    <w:p w14:paraId="07059500" w14:textId="77777777" w:rsidR="00B110B4" w:rsidRPr="00431785" w:rsidRDefault="00B110B4" w:rsidP="00B110B4">
      <w:pPr>
        <w:pStyle w:val="41"/>
      </w:pPr>
      <w:bookmarkStart w:id="3361" w:name="_Toc510696633"/>
      <w:bookmarkStart w:id="3362" w:name="_Toc35971428"/>
      <w:bookmarkStart w:id="3363" w:name="_Toc157434619"/>
      <w:bookmarkStart w:id="3364" w:name="_Toc157436334"/>
      <w:bookmarkStart w:id="3365" w:name="_Toc157440174"/>
      <w:bookmarkStart w:id="3366" w:name="_Toc164928466"/>
      <w:bookmarkStart w:id="3367" w:name="_Toc510696634"/>
      <w:bookmarkStart w:id="3368" w:name="_Toc35971429"/>
      <w:r w:rsidRPr="00431785">
        <w:t>6.8.6.1</w:t>
      </w:r>
      <w:r w:rsidRPr="00431785">
        <w:tab/>
        <w:t>General</w:t>
      </w:r>
      <w:bookmarkEnd w:id="3361"/>
      <w:bookmarkEnd w:id="3362"/>
      <w:bookmarkEnd w:id="3363"/>
      <w:bookmarkEnd w:id="3364"/>
      <w:bookmarkEnd w:id="3365"/>
      <w:bookmarkEnd w:id="3366"/>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3369" w:name="_Toc157434620"/>
      <w:bookmarkStart w:id="3370" w:name="_Toc157436335"/>
      <w:bookmarkStart w:id="3371" w:name="_Toc157440175"/>
      <w:bookmarkStart w:id="3372" w:name="_Toc164928467"/>
      <w:r w:rsidRPr="00431785">
        <w:rPr>
          <w:lang w:val="en-US"/>
        </w:rPr>
        <w:t>6.8.6.2</w:t>
      </w:r>
      <w:r w:rsidRPr="00431785">
        <w:rPr>
          <w:lang w:val="en-US"/>
        </w:rPr>
        <w:tab/>
        <w:t>Structured data types</w:t>
      </w:r>
      <w:bookmarkEnd w:id="3367"/>
      <w:bookmarkEnd w:id="3368"/>
      <w:bookmarkEnd w:id="3369"/>
      <w:bookmarkEnd w:id="3370"/>
      <w:bookmarkEnd w:id="3371"/>
      <w:bookmarkEnd w:id="3372"/>
    </w:p>
    <w:p w14:paraId="37B6A108" w14:textId="77777777" w:rsidR="00B110B4" w:rsidRPr="00431785" w:rsidRDefault="00B110B4" w:rsidP="00B110B4">
      <w:pPr>
        <w:pStyle w:val="51"/>
      </w:pPr>
      <w:bookmarkStart w:id="3373" w:name="_Toc157434621"/>
      <w:bookmarkStart w:id="3374" w:name="_Toc157436336"/>
      <w:bookmarkStart w:id="3375" w:name="_Toc157440176"/>
      <w:bookmarkStart w:id="3376" w:name="_Toc164928468"/>
      <w:r w:rsidRPr="00431785">
        <w:t>6.8.6.2.1</w:t>
      </w:r>
      <w:r w:rsidRPr="00431785">
        <w:tab/>
        <w:t>Introduction</w:t>
      </w:r>
      <w:bookmarkEnd w:id="3373"/>
      <w:bookmarkEnd w:id="3374"/>
      <w:bookmarkEnd w:id="3375"/>
      <w:bookmarkEnd w:id="3376"/>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3377" w:name="_Toc164928469"/>
      <w:r w:rsidRPr="00431785">
        <w:t>6.8.6.2.</w:t>
      </w:r>
      <w:r>
        <w:t>2</w:t>
      </w:r>
      <w:r w:rsidRPr="00431785">
        <w:tab/>
        <w:t xml:space="preserve">Type: </w:t>
      </w:r>
      <w:r>
        <w:t>Edge</w:t>
      </w:r>
      <w:r w:rsidRPr="00431785">
        <w:t>SCRequirement</w:t>
      </w:r>
      <w:r>
        <w:t>Req</w:t>
      </w:r>
      <w:bookmarkEnd w:id="3377"/>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3378" w:name="_Hlk163469357"/>
            <w:r w:rsidRPr="00431785">
              <w:rPr>
                <w:rFonts w:ascii="Arial" w:hAnsi="Arial"/>
                <w:sz w:val="18"/>
              </w:rPr>
              <w:t>The identifier of the VAL service for which the requirement request applies</w:t>
            </w:r>
            <w:r>
              <w:rPr>
                <w:rFonts w:ascii="Arial" w:hAnsi="Arial"/>
                <w:sz w:val="18"/>
              </w:rPr>
              <w:t>.</w:t>
            </w:r>
            <w:bookmarkEnd w:id="3378"/>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3379" w:name="_Hlk163469414"/>
            <w:r w:rsidRPr="00431785">
              <w:rPr>
                <w:rFonts w:ascii="Arial" w:hAnsi="Arial"/>
                <w:kern w:val="2"/>
                <w:sz w:val="18"/>
              </w:rPr>
              <w:t>The list of VAL UE IDs for which the requirement request applies</w:t>
            </w:r>
            <w:bookmarkEnd w:id="3379"/>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3380" w:name="_Toc164928470"/>
      <w:r w:rsidRPr="00431785">
        <w:t>6.8.6.2.</w:t>
      </w:r>
      <w:r>
        <w:t>3</w:t>
      </w:r>
      <w:r w:rsidRPr="00431785">
        <w:tab/>
        <w:t xml:space="preserve">Type: </w:t>
      </w:r>
      <w:r>
        <w:t>Edge</w:t>
      </w:r>
      <w:r w:rsidRPr="00431785">
        <w:t>SCRequirementNotif</w:t>
      </w:r>
      <w:bookmarkEnd w:id="3380"/>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3381" w:name="_Toc164928471"/>
      <w:r w:rsidRPr="00431785">
        <w:t>6.8.6.2.</w:t>
      </w:r>
      <w:r>
        <w:t>4</w:t>
      </w:r>
      <w:r w:rsidRPr="00431785">
        <w:tab/>
        <w:t xml:space="preserve">Type: </w:t>
      </w:r>
      <w:r>
        <w:t>Edge</w:t>
      </w:r>
      <w:r w:rsidRPr="00431785">
        <w:t>SCNegotiation</w:t>
      </w:r>
      <w:r>
        <w:t>Req</w:t>
      </w:r>
      <w:bookmarkEnd w:id="338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3382" w:name="_Toc164928472"/>
      <w:r w:rsidRPr="00431785">
        <w:t>6.8.6.2.</w:t>
      </w:r>
      <w:r>
        <w:t>5</w:t>
      </w:r>
      <w:r w:rsidRPr="00431785">
        <w:tab/>
        <w:t xml:space="preserve">Type: </w:t>
      </w:r>
      <w:r>
        <w:t>Edge</w:t>
      </w:r>
      <w:r w:rsidRPr="00431785">
        <w:t>SCNegotiationNotif</w:t>
      </w:r>
      <w:bookmarkEnd w:id="3382"/>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3383" w:name="_Toc164928473"/>
      <w:r w:rsidRPr="00431785">
        <w:t>6.8.6.3.3</w:t>
      </w:r>
      <w:r w:rsidRPr="00431785">
        <w:tab/>
        <w:t>Enumeration: TriggerAction</w:t>
      </w:r>
      <w:bookmarkEnd w:id="3383"/>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3384" w:name="_Toc510696647"/>
      <w:bookmarkStart w:id="3385" w:name="_Toc35971443"/>
      <w:bookmarkStart w:id="3386" w:name="_Toc157434635"/>
      <w:bookmarkStart w:id="3387" w:name="_Toc157436350"/>
      <w:bookmarkStart w:id="3388" w:name="_Toc157440190"/>
      <w:bookmarkStart w:id="3389" w:name="_Toc164928474"/>
      <w:r w:rsidRPr="00431785">
        <w:t>6.8.7</w:t>
      </w:r>
      <w:r w:rsidRPr="00431785">
        <w:tab/>
        <w:t>Error Handling</w:t>
      </w:r>
      <w:bookmarkEnd w:id="3384"/>
      <w:bookmarkEnd w:id="3385"/>
      <w:bookmarkEnd w:id="3386"/>
      <w:bookmarkEnd w:id="3387"/>
      <w:bookmarkEnd w:id="3388"/>
      <w:bookmarkEnd w:id="3389"/>
    </w:p>
    <w:p w14:paraId="10A5BCAD" w14:textId="77777777" w:rsidR="00B110B4" w:rsidRPr="00431785" w:rsidRDefault="00B110B4" w:rsidP="00B110B4">
      <w:pPr>
        <w:pStyle w:val="41"/>
      </w:pPr>
      <w:bookmarkStart w:id="3390" w:name="_Toc35971444"/>
      <w:bookmarkStart w:id="3391" w:name="_Toc157434636"/>
      <w:bookmarkStart w:id="3392" w:name="_Toc157436351"/>
      <w:bookmarkStart w:id="3393" w:name="_Toc157440191"/>
      <w:bookmarkStart w:id="3394" w:name="_Toc164928475"/>
      <w:r w:rsidRPr="00431785">
        <w:t>6.8.7.1</w:t>
      </w:r>
      <w:r w:rsidRPr="00431785">
        <w:tab/>
        <w:t>General</w:t>
      </w:r>
      <w:bookmarkEnd w:id="3390"/>
      <w:bookmarkEnd w:id="3391"/>
      <w:bookmarkEnd w:id="3392"/>
      <w:bookmarkEnd w:id="3393"/>
      <w:bookmarkEnd w:id="3394"/>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3395" w:name="_Toc35971445"/>
      <w:bookmarkStart w:id="3396" w:name="_Toc157434637"/>
      <w:bookmarkStart w:id="3397" w:name="_Toc157436352"/>
      <w:bookmarkStart w:id="3398" w:name="_Toc157440192"/>
      <w:bookmarkStart w:id="3399" w:name="_Toc164928476"/>
      <w:r w:rsidRPr="00431785">
        <w:t>6.8.7.2</w:t>
      </w:r>
      <w:r w:rsidRPr="00431785">
        <w:tab/>
        <w:t>Protocol Errors</w:t>
      </w:r>
      <w:bookmarkEnd w:id="3395"/>
      <w:bookmarkEnd w:id="3396"/>
      <w:bookmarkEnd w:id="3397"/>
      <w:bookmarkEnd w:id="3398"/>
      <w:bookmarkEnd w:id="3399"/>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3400" w:name="_Toc35971446"/>
      <w:bookmarkStart w:id="3401" w:name="_Toc157434638"/>
      <w:bookmarkStart w:id="3402" w:name="_Toc157436353"/>
      <w:bookmarkStart w:id="3403" w:name="_Toc157440193"/>
      <w:bookmarkStart w:id="3404" w:name="_Toc164928477"/>
      <w:r w:rsidRPr="00431785">
        <w:t>6.8.7.3</w:t>
      </w:r>
      <w:r w:rsidRPr="00431785">
        <w:tab/>
        <w:t>Application Errors</w:t>
      </w:r>
      <w:bookmarkEnd w:id="3400"/>
      <w:bookmarkEnd w:id="3401"/>
      <w:bookmarkEnd w:id="3402"/>
      <w:bookmarkEnd w:id="3403"/>
      <w:bookmarkEnd w:id="3404"/>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3405" w:name="_Toc492899751"/>
      <w:bookmarkStart w:id="3406" w:name="_Toc492900030"/>
      <w:bookmarkStart w:id="3407" w:name="_Toc492967832"/>
      <w:bookmarkStart w:id="3408" w:name="_Toc492972920"/>
      <w:bookmarkStart w:id="3409" w:name="_Toc492973140"/>
      <w:bookmarkStart w:id="3410" w:name="_Toc493774060"/>
      <w:bookmarkStart w:id="3411" w:name="_Toc508285804"/>
      <w:bookmarkStart w:id="3412" w:name="_Toc508287269"/>
      <w:bookmarkStart w:id="3413" w:name="_Toc510696648"/>
      <w:bookmarkStart w:id="3414" w:name="_Toc35971447"/>
    </w:p>
    <w:p w14:paraId="799280B1" w14:textId="77777777" w:rsidR="00B110B4" w:rsidRPr="00431785" w:rsidRDefault="00B110B4" w:rsidP="00B110B4">
      <w:pPr>
        <w:pStyle w:val="31"/>
        <w:rPr>
          <w:lang w:eastAsia="zh-CN"/>
        </w:rPr>
      </w:pPr>
      <w:bookmarkStart w:id="3415" w:name="_Toc157434639"/>
      <w:bookmarkStart w:id="3416" w:name="_Toc157436354"/>
      <w:bookmarkStart w:id="3417" w:name="_Toc157440194"/>
      <w:bookmarkStart w:id="3418" w:name="_Toc164928478"/>
      <w:r w:rsidRPr="00431785">
        <w:t>6.8.8</w:t>
      </w:r>
      <w:r w:rsidRPr="00431785">
        <w:rPr>
          <w:lang w:eastAsia="zh-CN"/>
        </w:rPr>
        <w:tab/>
        <w:t>Feature negotiation</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3419" w:name="_Toc532994477"/>
      <w:bookmarkStart w:id="3420" w:name="_Toc35971448"/>
      <w:bookmarkStart w:id="3421" w:name="_Toc157434640"/>
      <w:bookmarkStart w:id="3422" w:name="_Toc157436355"/>
      <w:bookmarkStart w:id="3423" w:name="_Toc157440195"/>
      <w:bookmarkStart w:id="3424" w:name="_Toc164928479"/>
      <w:r w:rsidRPr="00431785">
        <w:t>6.8.9</w:t>
      </w:r>
      <w:r w:rsidRPr="00431785">
        <w:tab/>
        <w:t>Security</w:t>
      </w:r>
      <w:bookmarkEnd w:id="3419"/>
      <w:bookmarkEnd w:id="3420"/>
      <w:bookmarkEnd w:id="3421"/>
      <w:bookmarkEnd w:id="3422"/>
      <w:bookmarkEnd w:id="3423"/>
      <w:bookmarkEnd w:id="3424"/>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3425" w:name="_Toc160650167"/>
      <w:bookmarkStart w:id="3426" w:name="_Toc164928480"/>
      <w:r w:rsidRPr="00D3062E">
        <w:t>6.9</w:t>
      </w:r>
      <w:r w:rsidRPr="00D3062E">
        <w:tab/>
        <w:t>NSCE_MultiSlicesOptimization API</w:t>
      </w:r>
      <w:bookmarkEnd w:id="3425"/>
      <w:bookmarkEnd w:id="3426"/>
    </w:p>
    <w:p w14:paraId="16BCB3C3" w14:textId="77777777" w:rsidR="00311EA5" w:rsidRPr="00D3062E" w:rsidRDefault="00311EA5" w:rsidP="00311EA5">
      <w:pPr>
        <w:pStyle w:val="31"/>
      </w:pPr>
      <w:bookmarkStart w:id="3427" w:name="_Toc160650168"/>
      <w:bookmarkStart w:id="3428" w:name="_Toc164928481"/>
      <w:r w:rsidRPr="00D3062E">
        <w:t>6.9.1</w:t>
      </w:r>
      <w:r w:rsidRPr="00D3062E">
        <w:tab/>
        <w:t>Introduction</w:t>
      </w:r>
      <w:bookmarkEnd w:id="3427"/>
      <w:bookmarkEnd w:id="342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429" w:name="_Hlk159712219"/>
      <w:r w:rsidRPr="00D3062E">
        <w:rPr>
          <w:noProof/>
        </w:rPr>
        <w:t>nsce-</w:t>
      </w:r>
      <w:r w:rsidRPr="00D3062E">
        <w:rPr>
          <w:noProof/>
          <w:lang w:val="en-US" w:eastAsia="zh-CN"/>
        </w:rPr>
        <w:t>mso</w:t>
      </w:r>
      <w:bookmarkEnd w:id="342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3430" w:name="_Toc160650169"/>
      <w:bookmarkStart w:id="3431" w:name="_Toc164928482"/>
      <w:r w:rsidRPr="00D3062E">
        <w:t>6.9.2</w:t>
      </w:r>
      <w:r w:rsidRPr="00D3062E">
        <w:tab/>
        <w:t>Usage of HTTP</w:t>
      </w:r>
      <w:bookmarkEnd w:id="3430"/>
      <w:bookmarkEnd w:id="3431"/>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3432" w:name="_Toc160650170"/>
      <w:bookmarkStart w:id="3433" w:name="_Toc164928483"/>
      <w:r w:rsidRPr="00D3062E">
        <w:t>6.9.3</w:t>
      </w:r>
      <w:r w:rsidRPr="00D3062E">
        <w:tab/>
        <w:t>Resources</w:t>
      </w:r>
      <w:bookmarkEnd w:id="3432"/>
      <w:bookmarkEnd w:id="3433"/>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3434" w:name="_Toc160650171"/>
      <w:bookmarkStart w:id="3435" w:name="_Toc164928484"/>
      <w:r w:rsidRPr="00D3062E">
        <w:t>6.9.4</w:t>
      </w:r>
      <w:r w:rsidRPr="00D3062E">
        <w:tab/>
        <w:t>Custom Operations without associated resources</w:t>
      </w:r>
      <w:bookmarkEnd w:id="3434"/>
      <w:bookmarkEnd w:id="3435"/>
    </w:p>
    <w:p w14:paraId="3A4D3B51" w14:textId="77777777" w:rsidR="00311EA5" w:rsidRPr="00D3062E" w:rsidRDefault="00311EA5" w:rsidP="00311EA5">
      <w:pPr>
        <w:pStyle w:val="41"/>
        <w:rPr>
          <w:lang w:eastAsia="zh-CN"/>
        </w:rPr>
      </w:pPr>
      <w:bookmarkStart w:id="3436" w:name="_Toc160650172"/>
      <w:bookmarkStart w:id="3437" w:name="_Toc164928485"/>
      <w:r w:rsidRPr="00D3062E">
        <w:rPr>
          <w:lang w:eastAsia="zh-CN"/>
        </w:rPr>
        <w:t>6.9.4.1</w:t>
      </w:r>
      <w:r w:rsidRPr="00D3062E">
        <w:rPr>
          <w:lang w:eastAsia="zh-CN"/>
        </w:rPr>
        <w:tab/>
        <w:t>Overview</w:t>
      </w:r>
      <w:bookmarkEnd w:id="3436"/>
      <w:bookmarkEnd w:id="3437"/>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2" type="#_x0000_t75" alt="" style="width:479.45pt;height:95.45pt;mso-width-percent:0;mso-height-percent:0;mso-width-percent:0;mso-height-percent:0" o:ole="">
            <v:imagedata r:id="rId139" o:title=""/>
          </v:shape>
          <o:OLEObject Type="Embed" ProgID="Word.Document.8" ShapeID="_x0000_i1092" DrawAspect="Content" ObjectID="_1775598358" r:id="rId140">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026F5241" w14:textId="77777777" w:rsidR="00311EA5" w:rsidRPr="00D3062E" w:rsidRDefault="00311EA5" w:rsidP="00311EA5">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11EA5" w:rsidRPr="00D3062E" w14:paraId="497B988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3B335A0" w14:textId="77777777" w:rsidR="00311EA5" w:rsidRPr="00D3062E" w:rsidRDefault="00311EA5"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0D1CDC79" w14:textId="77777777" w:rsidR="00311EA5" w:rsidRPr="00D3062E" w:rsidRDefault="00311EA5"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742D1E9" w14:textId="77777777" w:rsidR="00311EA5" w:rsidRPr="00D3062E" w:rsidRDefault="00311EA5" w:rsidP="003C3912">
            <w:pPr>
              <w:pStyle w:val="TAH"/>
            </w:pPr>
            <w:r w:rsidRPr="00D3062E">
              <w:t>Definition</w:t>
            </w:r>
          </w:p>
        </w:tc>
      </w:tr>
      <w:tr w:rsidR="00311EA5" w:rsidRPr="00D3062E" w14:paraId="43E6CDD8"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59892BF" w14:textId="77777777" w:rsidR="00311EA5" w:rsidRPr="00D3062E" w:rsidRDefault="00311EA5"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427955" w14:textId="77777777" w:rsidR="00311EA5" w:rsidRPr="00D3062E" w:rsidRDefault="00311EA5"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635AAD0" w14:textId="77777777" w:rsidR="00311EA5" w:rsidRPr="00D3062E" w:rsidRDefault="00311EA5" w:rsidP="003C3912">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3438" w:name="_Toc160650173"/>
      <w:bookmarkStart w:id="3439" w:name="_Toc164928486"/>
      <w:r w:rsidRPr="00D3062E">
        <w:rPr>
          <w:lang w:eastAsia="zh-CN"/>
        </w:rPr>
        <w:t>6.9.4.2</w:t>
      </w:r>
      <w:r w:rsidRPr="00D3062E">
        <w:rPr>
          <w:lang w:eastAsia="zh-CN"/>
        </w:rPr>
        <w:tab/>
        <w:t>Operation: Request</w:t>
      </w:r>
      <w:bookmarkEnd w:id="3438"/>
      <w:bookmarkEnd w:id="3439"/>
    </w:p>
    <w:p w14:paraId="3EFF8A0D" w14:textId="77777777" w:rsidR="00311EA5" w:rsidRPr="00D3062E" w:rsidRDefault="00311EA5" w:rsidP="00311EA5">
      <w:pPr>
        <w:pStyle w:val="51"/>
        <w:rPr>
          <w:lang w:eastAsia="zh-CN"/>
        </w:rPr>
      </w:pPr>
      <w:bookmarkStart w:id="3440" w:name="_Toc160650174"/>
      <w:bookmarkStart w:id="3441" w:name="_Toc164928487"/>
      <w:r w:rsidRPr="00D3062E">
        <w:rPr>
          <w:lang w:eastAsia="zh-CN"/>
        </w:rPr>
        <w:t>6.9.4.2.1</w:t>
      </w:r>
      <w:r w:rsidRPr="00D3062E">
        <w:rPr>
          <w:lang w:eastAsia="zh-CN"/>
        </w:rPr>
        <w:tab/>
        <w:t>Description</w:t>
      </w:r>
      <w:bookmarkEnd w:id="3440"/>
      <w:bookmarkEnd w:id="3441"/>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3442" w:name="_Toc160650175"/>
      <w:bookmarkStart w:id="3443" w:name="_Toc164928488"/>
      <w:r w:rsidRPr="00D3062E">
        <w:rPr>
          <w:lang w:eastAsia="zh-CN"/>
        </w:rPr>
        <w:t>6.9.4.2.2</w:t>
      </w:r>
      <w:r w:rsidRPr="00D3062E">
        <w:rPr>
          <w:lang w:eastAsia="zh-CN"/>
        </w:rPr>
        <w:tab/>
        <w:t>Operation Definition</w:t>
      </w:r>
      <w:bookmarkEnd w:id="3442"/>
      <w:bookmarkEnd w:id="3443"/>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5200A23E" w14:textId="77777777" w:rsidR="00311EA5" w:rsidRPr="00D3062E" w:rsidRDefault="00311EA5" w:rsidP="00311EA5">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11EA5" w:rsidRPr="00D3062E" w14:paraId="66DA04DA" w14:textId="77777777" w:rsidTr="003C3912">
        <w:trPr>
          <w:jc w:val="center"/>
        </w:trPr>
        <w:tc>
          <w:tcPr>
            <w:tcW w:w="1004" w:type="pct"/>
            <w:tcBorders>
              <w:bottom w:val="single" w:sz="6" w:space="0" w:color="auto"/>
            </w:tcBorders>
            <w:shd w:val="clear" w:color="auto" w:fill="C0C0C0"/>
            <w:vAlign w:val="center"/>
            <w:hideMark/>
          </w:tcPr>
          <w:p w14:paraId="7D5D1776" w14:textId="77777777" w:rsidR="00311EA5" w:rsidRPr="00D3062E" w:rsidRDefault="00311EA5" w:rsidP="003C3912">
            <w:pPr>
              <w:pStyle w:val="TAH"/>
            </w:pPr>
            <w:r w:rsidRPr="00D3062E">
              <w:t>Data type</w:t>
            </w:r>
          </w:p>
        </w:tc>
        <w:tc>
          <w:tcPr>
            <w:tcW w:w="215" w:type="pct"/>
            <w:tcBorders>
              <w:bottom w:val="single" w:sz="6" w:space="0" w:color="auto"/>
            </w:tcBorders>
            <w:shd w:val="clear" w:color="auto" w:fill="C0C0C0"/>
            <w:vAlign w:val="center"/>
            <w:hideMark/>
          </w:tcPr>
          <w:p w14:paraId="7759FC21" w14:textId="77777777" w:rsidR="00311EA5" w:rsidRPr="00D3062E" w:rsidRDefault="00311EA5" w:rsidP="003C3912">
            <w:pPr>
              <w:pStyle w:val="TAH"/>
            </w:pPr>
            <w:r w:rsidRPr="00D3062E">
              <w:t>P</w:t>
            </w:r>
          </w:p>
        </w:tc>
        <w:tc>
          <w:tcPr>
            <w:tcW w:w="604" w:type="pct"/>
            <w:tcBorders>
              <w:bottom w:val="single" w:sz="6" w:space="0" w:color="auto"/>
            </w:tcBorders>
            <w:shd w:val="clear" w:color="auto" w:fill="C0C0C0"/>
            <w:vAlign w:val="center"/>
            <w:hideMark/>
          </w:tcPr>
          <w:p w14:paraId="522A7E57" w14:textId="77777777" w:rsidR="00311EA5" w:rsidRPr="00D3062E" w:rsidRDefault="00311EA5" w:rsidP="003C3912">
            <w:pPr>
              <w:pStyle w:val="TAH"/>
            </w:pPr>
            <w:r w:rsidRPr="00D3062E">
              <w:t>Cardinality</w:t>
            </w:r>
          </w:p>
        </w:tc>
        <w:tc>
          <w:tcPr>
            <w:tcW w:w="791" w:type="pct"/>
            <w:tcBorders>
              <w:bottom w:val="single" w:sz="6" w:space="0" w:color="auto"/>
            </w:tcBorders>
            <w:shd w:val="clear" w:color="auto" w:fill="C0C0C0"/>
            <w:vAlign w:val="center"/>
            <w:hideMark/>
          </w:tcPr>
          <w:p w14:paraId="433DAF4A" w14:textId="77777777" w:rsidR="00311EA5" w:rsidRPr="00D3062E" w:rsidRDefault="00311EA5" w:rsidP="003C3912">
            <w:pPr>
              <w:pStyle w:val="TAH"/>
            </w:pPr>
            <w:r w:rsidRPr="00D3062E">
              <w:t>Response codes</w:t>
            </w:r>
          </w:p>
        </w:tc>
        <w:tc>
          <w:tcPr>
            <w:tcW w:w="2386" w:type="pct"/>
            <w:tcBorders>
              <w:bottom w:val="single" w:sz="6" w:space="0" w:color="auto"/>
            </w:tcBorders>
            <w:shd w:val="clear" w:color="auto" w:fill="C0C0C0"/>
            <w:vAlign w:val="center"/>
            <w:hideMark/>
          </w:tcPr>
          <w:p w14:paraId="307A8200" w14:textId="77777777" w:rsidR="00311EA5" w:rsidRPr="00D3062E" w:rsidRDefault="00311EA5" w:rsidP="003C3912">
            <w:pPr>
              <w:pStyle w:val="TAH"/>
            </w:pPr>
            <w:r w:rsidRPr="00D3062E">
              <w:t>Description</w:t>
            </w:r>
          </w:p>
        </w:tc>
      </w:tr>
      <w:tr w:rsidR="00311EA5" w:rsidRPr="00D3062E" w14:paraId="61BA8959" w14:textId="77777777" w:rsidTr="003C3912">
        <w:trPr>
          <w:jc w:val="center"/>
        </w:trPr>
        <w:tc>
          <w:tcPr>
            <w:tcW w:w="1004" w:type="pct"/>
            <w:tcBorders>
              <w:top w:val="single" w:sz="6" w:space="0" w:color="auto"/>
            </w:tcBorders>
            <w:vAlign w:val="center"/>
          </w:tcPr>
          <w:p w14:paraId="54F90AA4" w14:textId="77777777" w:rsidR="00311EA5" w:rsidRPr="00D3062E" w:rsidRDefault="00311EA5" w:rsidP="003C3912">
            <w:pPr>
              <w:pStyle w:val="TAL"/>
              <w:rPr>
                <w:lang w:eastAsia="ja-JP"/>
              </w:rPr>
            </w:pPr>
            <w:r w:rsidRPr="00D3062E">
              <w:rPr>
                <w:lang w:eastAsia="ja-JP"/>
              </w:rPr>
              <w:t>n/a</w:t>
            </w:r>
          </w:p>
        </w:tc>
        <w:tc>
          <w:tcPr>
            <w:tcW w:w="215" w:type="pct"/>
            <w:tcBorders>
              <w:top w:val="single" w:sz="6" w:space="0" w:color="auto"/>
            </w:tcBorders>
            <w:vAlign w:val="center"/>
          </w:tcPr>
          <w:p w14:paraId="711A218C" w14:textId="77777777" w:rsidR="00311EA5" w:rsidRPr="00D3062E" w:rsidRDefault="00311EA5" w:rsidP="003C3912">
            <w:pPr>
              <w:pStyle w:val="TAC"/>
              <w:rPr>
                <w:lang w:eastAsia="ja-JP"/>
              </w:rPr>
            </w:pPr>
            <w:r w:rsidRPr="00D3062E">
              <w:rPr>
                <w:lang w:eastAsia="ja-JP"/>
              </w:rPr>
              <w:t>M</w:t>
            </w:r>
          </w:p>
        </w:tc>
        <w:tc>
          <w:tcPr>
            <w:tcW w:w="604" w:type="pct"/>
            <w:tcBorders>
              <w:top w:val="single" w:sz="6" w:space="0" w:color="auto"/>
            </w:tcBorders>
            <w:vAlign w:val="center"/>
          </w:tcPr>
          <w:p w14:paraId="1285EE40" w14:textId="77777777" w:rsidR="00311EA5" w:rsidRPr="00D3062E" w:rsidRDefault="00311EA5" w:rsidP="003C3912">
            <w:pPr>
              <w:pStyle w:val="TAC"/>
              <w:rPr>
                <w:lang w:eastAsia="ja-JP"/>
              </w:rPr>
            </w:pPr>
            <w:r w:rsidRPr="00D3062E">
              <w:rPr>
                <w:lang w:eastAsia="ja-JP"/>
              </w:rPr>
              <w:t>1</w:t>
            </w:r>
          </w:p>
        </w:tc>
        <w:tc>
          <w:tcPr>
            <w:tcW w:w="791" w:type="pct"/>
            <w:tcBorders>
              <w:top w:val="single" w:sz="6" w:space="0" w:color="auto"/>
            </w:tcBorders>
            <w:vAlign w:val="center"/>
          </w:tcPr>
          <w:p w14:paraId="3711C06D" w14:textId="77777777" w:rsidR="00311EA5" w:rsidRPr="00D3062E" w:rsidRDefault="00311EA5" w:rsidP="003C3912">
            <w:pPr>
              <w:pStyle w:val="TAL"/>
            </w:pPr>
            <w:r w:rsidRPr="00D3062E">
              <w:t>204 No Content</w:t>
            </w:r>
          </w:p>
        </w:tc>
        <w:tc>
          <w:tcPr>
            <w:tcW w:w="2386" w:type="pct"/>
            <w:tcBorders>
              <w:top w:val="single" w:sz="6" w:space="0" w:color="auto"/>
            </w:tcBorders>
            <w:vAlign w:val="center"/>
          </w:tcPr>
          <w:p w14:paraId="3F0FF1C3" w14:textId="77777777" w:rsidR="00311EA5" w:rsidRPr="00D3062E" w:rsidRDefault="00311EA5" w:rsidP="003C3912">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311EA5" w:rsidRPr="00D3062E" w14:paraId="6FB19A47" w14:textId="77777777" w:rsidTr="003C3912">
        <w:trPr>
          <w:jc w:val="center"/>
        </w:trPr>
        <w:tc>
          <w:tcPr>
            <w:tcW w:w="1004" w:type="pct"/>
            <w:vAlign w:val="center"/>
          </w:tcPr>
          <w:p w14:paraId="4C340E6C" w14:textId="77777777" w:rsidR="00311EA5" w:rsidRPr="00D3062E" w:rsidRDefault="00311EA5" w:rsidP="003C3912">
            <w:pPr>
              <w:pStyle w:val="TAL"/>
            </w:pPr>
            <w:r w:rsidRPr="00D3062E">
              <w:t>n/a</w:t>
            </w:r>
          </w:p>
        </w:tc>
        <w:tc>
          <w:tcPr>
            <w:tcW w:w="215" w:type="pct"/>
            <w:vAlign w:val="center"/>
          </w:tcPr>
          <w:p w14:paraId="041A1F14" w14:textId="77777777" w:rsidR="00311EA5" w:rsidRPr="00D3062E" w:rsidRDefault="00311EA5" w:rsidP="003C3912">
            <w:pPr>
              <w:pStyle w:val="TAC"/>
            </w:pPr>
          </w:p>
        </w:tc>
        <w:tc>
          <w:tcPr>
            <w:tcW w:w="604" w:type="pct"/>
            <w:vAlign w:val="center"/>
          </w:tcPr>
          <w:p w14:paraId="7926ED92" w14:textId="77777777" w:rsidR="00311EA5" w:rsidRPr="00D3062E" w:rsidRDefault="00311EA5" w:rsidP="003C3912">
            <w:pPr>
              <w:pStyle w:val="TAC"/>
            </w:pPr>
          </w:p>
        </w:tc>
        <w:tc>
          <w:tcPr>
            <w:tcW w:w="791" w:type="pct"/>
            <w:vAlign w:val="center"/>
          </w:tcPr>
          <w:p w14:paraId="6574F9CA" w14:textId="77777777" w:rsidR="00311EA5" w:rsidRPr="00D3062E" w:rsidRDefault="00311EA5" w:rsidP="003C3912">
            <w:pPr>
              <w:pStyle w:val="TAL"/>
            </w:pPr>
            <w:r w:rsidRPr="00D3062E">
              <w:t>307 Temporary Redirect</w:t>
            </w:r>
          </w:p>
        </w:tc>
        <w:tc>
          <w:tcPr>
            <w:tcW w:w="2386" w:type="pct"/>
            <w:vAlign w:val="center"/>
          </w:tcPr>
          <w:p w14:paraId="539FAF0C" w14:textId="77777777" w:rsidR="00311EA5" w:rsidRPr="00D3062E" w:rsidRDefault="00311EA5" w:rsidP="003C3912">
            <w:pPr>
              <w:pStyle w:val="TAL"/>
            </w:pPr>
            <w:r w:rsidRPr="00D3062E">
              <w:t>Temporary redirection.</w:t>
            </w:r>
          </w:p>
          <w:p w14:paraId="300B3215" w14:textId="77777777" w:rsidR="00311EA5" w:rsidRPr="00D3062E" w:rsidRDefault="00311EA5" w:rsidP="003C3912">
            <w:pPr>
              <w:pStyle w:val="TAL"/>
            </w:pPr>
          </w:p>
          <w:p w14:paraId="388D17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17CAD14E" w14:textId="77777777" w:rsidR="00311EA5" w:rsidRPr="00D3062E" w:rsidRDefault="00311EA5" w:rsidP="003C3912">
            <w:pPr>
              <w:pStyle w:val="TAL"/>
            </w:pPr>
          </w:p>
          <w:p w14:paraId="5ACC6E55" w14:textId="77777777" w:rsidR="00311EA5" w:rsidRPr="00D3062E" w:rsidRDefault="00311EA5" w:rsidP="003C3912">
            <w:pPr>
              <w:pStyle w:val="TAL"/>
            </w:pPr>
            <w:r w:rsidRPr="00D3062E">
              <w:t>Redirection handling is described in clause 5.2.10 of 3GPP TS 29.122 [2].</w:t>
            </w:r>
          </w:p>
        </w:tc>
      </w:tr>
      <w:tr w:rsidR="00311EA5" w:rsidRPr="00D3062E" w14:paraId="19F65E17" w14:textId="77777777" w:rsidTr="003C3912">
        <w:trPr>
          <w:jc w:val="center"/>
        </w:trPr>
        <w:tc>
          <w:tcPr>
            <w:tcW w:w="1004" w:type="pct"/>
            <w:vAlign w:val="center"/>
          </w:tcPr>
          <w:p w14:paraId="0B78891C" w14:textId="77777777" w:rsidR="00311EA5" w:rsidRPr="00D3062E" w:rsidRDefault="00311EA5" w:rsidP="003C3912">
            <w:pPr>
              <w:pStyle w:val="TAL"/>
            </w:pPr>
            <w:r w:rsidRPr="00D3062E">
              <w:t>n/a</w:t>
            </w:r>
          </w:p>
        </w:tc>
        <w:tc>
          <w:tcPr>
            <w:tcW w:w="215" w:type="pct"/>
            <w:vAlign w:val="center"/>
          </w:tcPr>
          <w:p w14:paraId="2A30BFA1" w14:textId="77777777" w:rsidR="00311EA5" w:rsidRPr="00D3062E" w:rsidRDefault="00311EA5" w:rsidP="003C3912">
            <w:pPr>
              <w:pStyle w:val="TAC"/>
            </w:pPr>
          </w:p>
        </w:tc>
        <w:tc>
          <w:tcPr>
            <w:tcW w:w="604" w:type="pct"/>
            <w:vAlign w:val="center"/>
          </w:tcPr>
          <w:p w14:paraId="2B344FC4" w14:textId="77777777" w:rsidR="00311EA5" w:rsidRPr="00D3062E" w:rsidRDefault="00311EA5" w:rsidP="003C3912">
            <w:pPr>
              <w:pStyle w:val="TAC"/>
            </w:pPr>
          </w:p>
        </w:tc>
        <w:tc>
          <w:tcPr>
            <w:tcW w:w="791" w:type="pct"/>
            <w:vAlign w:val="center"/>
          </w:tcPr>
          <w:p w14:paraId="10E4E899" w14:textId="77777777" w:rsidR="00311EA5" w:rsidRPr="00D3062E" w:rsidRDefault="00311EA5" w:rsidP="003C3912">
            <w:pPr>
              <w:pStyle w:val="TAL"/>
            </w:pPr>
            <w:r w:rsidRPr="00D3062E">
              <w:t>308 Permanent Redirect</w:t>
            </w:r>
          </w:p>
        </w:tc>
        <w:tc>
          <w:tcPr>
            <w:tcW w:w="2386" w:type="pct"/>
            <w:vAlign w:val="center"/>
          </w:tcPr>
          <w:p w14:paraId="38BBF99E" w14:textId="77777777" w:rsidR="00311EA5" w:rsidRPr="00D3062E" w:rsidRDefault="00311EA5" w:rsidP="003C3912">
            <w:pPr>
              <w:pStyle w:val="TAL"/>
            </w:pPr>
            <w:r w:rsidRPr="00D3062E">
              <w:t>Permanent redirection.</w:t>
            </w:r>
          </w:p>
          <w:p w14:paraId="1E63F98B" w14:textId="77777777" w:rsidR="00311EA5" w:rsidRPr="00D3062E" w:rsidRDefault="00311EA5" w:rsidP="003C3912">
            <w:pPr>
              <w:pStyle w:val="TAL"/>
            </w:pPr>
          </w:p>
          <w:p w14:paraId="7C6906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642ABDB4" w14:textId="77777777" w:rsidR="00311EA5" w:rsidRPr="00D3062E" w:rsidRDefault="00311EA5" w:rsidP="003C3912">
            <w:pPr>
              <w:pStyle w:val="TAL"/>
            </w:pPr>
          </w:p>
          <w:p w14:paraId="56BC8991" w14:textId="77777777" w:rsidR="00311EA5" w:rsidRPr="00D3062E" w:rsidRDefault="00311EA5" w:rsidP="003C3912">
            <w:pPr>
              <w:pStyle w:val="TAL"/>
            </w:pPr>
            <w:r w:rsidRPr="00D3062E">
              <w:t>Redirection handling is described in clause 5.2.10 of 3GPP TS 29.122 [2].</w:t>
            </w:r>
          </w:p>
        </w:tc>
      </w:tr>
      <w:tr w:rsidR="00311EA5" w:rsidRPr="00D3062E" w14:paraId="3C9A84D8" w14:textId="77777777" w:rsidTr="003C3912">
        <w:trPr>
          <w:jc w:val="center"/>
        </w:trPr>
        <w:tc>
          <w:tcPr>
            <w:tcW w:w="5000" w:type="pct"/>
            <w:gridSpan w:val="5"/>
            <w:vAlign w:val="center"/>
          </w:tcPr>
          <w:p w14:paraId="1B8446BD" w14:textId="77777777" w:rsidR="00311EA5" w:rsidRPr="00D3062E" w:rsidRDefault="00311EA5"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EE7378D" w14:textId="77777777" w:rsidR="00311EA5" w:rsidRPr="00D3062E" w:rsidRDefault="00311EA5" w:rsidP="00311EA5">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3444" w:name="_Toc160650176"/>
      <w:bookmarkStart w:id="3445" w:name="_Toc164928489"/>
      <w:r w:rsidRPr="00D3062E">
        <w:t>6.9.5</w:t>
      </w:r>
      <w:r w:rsidRPr="00D3062E">
        <w:tab/>
        <w:t>Notifications</w:t>
      </w:r>
      <w:bookmarkEnd w:id="3444"/>
      <w:bookmarkEnd w:id="3445"/>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3446" w:name="_Toc160650177"/>
      <w:bookmarkStart w:id="3447" w:name="_Toc164928490"/>
      <w:r w:rsidRPr="00D3062E">
        <w:t>6.9.6</w:t>
      </w:r>
      <w:r w:rsidRPr="00D3062E">
        <w:tab/>
        <w:t>Data Model</w:t>
      </w:r>
      <w:bookmarkEnd w:id="3446"/>
      <w:bookmarkEnd w:id="3447"/>
    </w:p>
    <w:p w14:paraId="7F6D071C" w14:textId="77777777" w:rsidR="00311EA5" w:rsidRPr="00D3062E" w:rsidRDefault="00311EA5" w:rsidP="00311EA5">
      <w:pPr>
        <w:pStyle w:val="41"/>
        <w:rPr>
          <w:lang w:eastAsia="zh-CN"/>
        </w:rPr>
      </w:pPr>
      <w:bookmarkStart w:id="3448" w:name="_Toc160650178"/>
      <w:bookmarkStart w:id="3449" w:name="_Toc164928491"/>
      <w:r w:rsidRPr="00D3062E">
        <w:t>6.9.6</w:t>
      </w:r>
      <w:r w:rsidRPr="00D3062E">
        <w:rPr>
          <w:lang w:eastAsia="zh-CN"/>
        </w:rPr>
        <w:t>.1</w:t>
      </w:r>
      <w:r w:rsidRPr="00D3062E">
        <w:rPr>
          <w:lang w:eastAsia="zh-CN"/>
        </w:rPr>
        <w:tab/>
        <w:t>General</w:t>
      </w:r>
      <w:bookmarkEnd w:id="3448"/>
      <w:bookmarkEnd w:id="344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3450" w:name="_Toc160650179"/>
      <w:bookmarkStart w:id="3451" w:name="_Toc164928492"/>
      <w:r w:rsidRPr="00D3062E">
        <w:rPr>
          <w:lang w:eastAsia="zh-CN"/>
        </w:rPr>
        <w:t>6.9.6.2</w:t>
      </w:r>
      <w:r w:rsidRPr="00D3062E">
        <w:rPr>
          <w:lang w:eastAsia="zh-CN"/>
        </w:rPr>
        <w:tab/>
        <w:t>Structured data types</w:t>
      </w:r>
      <w:bookmarkEnd w:id="3450"/>
      <w:bookmarkEnd w:id="3451"/>
    </w:p>
    <w:p w14:paraId="2E47B570" w14:textId="77777777" w:rsidR="00311EA5" w:rsidRPr="00D3062E" w:rsidRDefault="00311EA5" w:rsidP="00311EA5">
      <w:pPr>
        <w:pStyle w:val="51"/>
        <w:rPr>
          <w:lang w:eastAsia="zh-CN"/>
        </w:rPr>
      </w:pPr>
      <w:bookmarkStart w:id="3452" w:name="_Toc160650180"/>
      <w:bookmarkStart w:id="3453" w:name="_Toc164928493"/>
      <w:r w:rsidRPr="00D3062E">
        <w:rPr>
          <w:lang w:eastAsia="zh-CN"/>
        </w:rPr>
        <w:t>6.9.6.2.1</w:t>
      </w:r>
      <w:r w:rsidRPr="00D3062E">
        <w:rPr>
          <w:lang w:eastAsia="zh-CN"/>
        </w:rPr>
        <w:tab/>
        <w:t>Introduction</w:t>
      </w:r>
      <w:bookmarkEnd w:id="3452"/>
      <w:bookmarkEnd w:id="3453"/>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3454" w:name="_Toc160650181"/>
      <w:bookmarkStart w:id="3455" w:name="_Toc164928494"/>
      <w:r w:rsidRPr="00D3062E">
        <w:t>6.9.6.2.2</w:t>
      </w:r>
      <w:r w:rsidRPr="00D3062E">
        <w:tab/>
        <w:t>Type: MultiSlicesOptReq</w:t>
      </w:r>
      <w:bookmarkEnd w:id="3454"/>
      <w:bookmarkEnd w:id="3455"/>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3456" w:name="_Toc160650182"/>
      <w:bookmarkStart w:id="3457" w:name="_Toc164928495"/>
      <w:r w:rsidRPr="00D3062E">
        <w:t>6.9</w:t>
      </w:r>
      <w:r w:rsidRPr="00D3062E">
        <w:rPr>
          <w:lang w:val="en-US" w:eastAsia="zh-CN"/>
        </w:rPr>
        <w:t>.</w:t>
      </w:r>
      <w:r w:rsidRPr="00D3062E">
        <w:rPr>
          <w:lang w:val="en-US"/>
        </w:rPr>
        <w:t>6.3</w:t>
      </w:r>
      <w:r w:rsidRPr="00D3062E">
        <w:rPr>
          <w:lang w:val="en-US"/>
        </w:rPr>
        <w:tab/>
        <w:t>Simple data types and enumerations</w:t>
      </w:r>
      <w:bookmarkEnd w:id="3456"/>
      <w:bookmarkEnd w:id="3457"/>
    </w:p>
    <w:p w14:paraId="6289D7DB" w14:textId="77777777" w:rsidR="00311EA5" w:rsidRPr="00D3062E" w:rsidRDefault="00311EA5" w:rsidP="00311EA5">
      <w:pPr>
        <w:pStyle w:val="51"/>
      </w:pPr>
      <w:bookmarkStart w:id="3458" w:name="_Toc160650183"/>
      <w:bookmarkStart w:id="3459" w:name="_Toc164928496"/>
      <w:r w:rsidRPr="00D3062E">
        <w:t>6.9.6.3.1</w:t>
      </w:r>
      <w:r w:rsidRPr="00D3062E">
        <w:tab/>
        <w:t>Introduction</w:t>
      </w:r>
      <w:bookmarkEnd w:id="3458"/>
      <w:bookmarkEnd w:id="3459"/>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3460" w:name="_Toc160650184"/>
      <w:bookmarkStart w:id="3461" w:name="_Toc164928497"/>
      <w:r w:rsidRPr="00D3062E">
        <w:t>6.9.6.3.2</w:t>
      </w:r>
      <w:r w:rsidRPr="00D3062E">
        <w:tab/>
        <w:t>Simple data types</w:t>
      </w:r>
      <w:bookmarkEnd w:id="3460"/>
      <w:bookmarkEnd w:id="3461"/>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3462" w:name="_Toc160650185"/>
      <w:bookmarkStart w:id="3463" w:name="_Toc164928498"/>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462"/>
      <w:bookmarkEnd w:id="3463"/>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3464" w:name="_Toc160650186"/>
      <w:bookmarkStart w:id="3465" w:name="_Toc164928499"/>
      <w:r w:rsidRPr="00D3062E">
        <w:t>6.9</w:t>
      </w:r>
      <w:r w:rsidRPr="00D3062E">
        <w:rPr>
          <w:lang w:eastAsia="zh-CN"/>
        </w:rPr>
        <w:t>.</w:t>
      </w:r>
      <w:r w:rsidRPr="00D3062E">
        <w:t>6.5</w:t>
      </w:r>
      <w:r w:rsidRPr="00D3062E">
        <w:tab/>
        <w:t>Binary data</w:t>
      </w:r>
      <w:bookmarkEnd w:id="3464"/>
      <w:bookmarkEnd w:id="3465"/>
    </w:p>
    <w:p w14:paraId="272DAF0D" w14:textId="77777777" w:rsidR="00311EA5" w:rsidRPr="00D3062E" w:rsidRDefault="00311EA5" w:rsidP="00311EA5">
      <w:pPr>
        <w:pStyle w:val="51"/>
      </w:pPr>
      <w:bookmarkStart w:id="3466" w:name="_Toc160650187"/>
      <w:bookmarkStart w:id="3467" w:name="_Toc164928500"/>
      <w:r w:rsidRPr="00D3062E">
        <w:t>6.9.6.5.1</w:t>
      </w:r>
      <w:r w:rsidRPr="00D3062E">
        <w:tab/>
        <w:t>Binary Data Types</w:t>
      </w:r>
      <w:bookmarkEnd w:id="3466"/>
      <w:bookmarkEnd w:id="3467"/>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3468" w:name="_Toc160650188"/>
      <w:bookmarkStart w:id="3469" w:name="_Toc164928501"/>
      <w:r w:rsidRPr="00D3062E">
        <w:t>6.9</w:t>
      </w:r>
      <w:r w:rsidRPr="00D3062E">
        <w:rPr>
          <w:rFonts w:hint="eastAsia"/>
          <w:lang w:eastAsia="zh-CN"/>
        </w:rPr>
        <w:t>.</w:t>
      </w:r>
      <w:r w:rsidRPr="00D3062E">
        <w:t>7</w:t>
      </w:r>
      <w:r w:rsidRPr="00D3062E">
        <w:tab/>
        <w:t>Error Handling</w:t>
      </w:r>
      <w:bookmarkEnd w:id="3468"/>
      <w:bookmarkEnd w:id="3469"/>
    </w:p>
    <w:p w14:paraId="60C99879" w14:textId="77777777" w:rsidR="00311EA5" w:rsidRPr="00D3062E" w:rsidRDefault="00311EA5" w:rsidP="00311EA5">
      <w:pPr>
        <w:pStyle w:val="41"/>
      </w:pPr>
      <w:bookmarkStart w:id="3470" w:name="_Toc160650189"/>
      <w:bookmarkStart w:id="3471" w:name="_Toc164928502"/>
      <w:r w:rsidRPr="00D3062E">
        <w:t>6.9.7.1</w:t>
      </w:r>
      <w:r w:rsidRPr="00D3062E">
        <w:tab/>
        <w:t>General</w:t>
      </w:r>
      <w:bookmarkEnd w:id="3470"/>
      <w:bookmarkEnd w:id="3471"/>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3472" w:name="_Toc160650190"/>
      <w:bookmarkStart w:id="3473" w:name="_Toc164928503"/>
      <w:r w:rsidRPr="00D3062E">
        <w:t>6.9.7.2</w:t>
      </w:r>
      <w:r w:rsidRPr="00D3062E">
        <w:tab/>
        <w:t>Protocol Errors</w:t>
      </w:r>
      <w:bookmarkEnd w:id="3472"/>
      <w:bookmarkEnd w:id="3473"/>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3474" w:name="_Toc160650191"/>
      <w:bookmarkStart w:id="3475" w:name="_Toc164928504"/>
      <w:r w:rsidRPr="00D3062E">
        <w:t>6.9.7.3</w:t>
      </w:r>
      <w:r w:rsidRPr="00D3062E">
        <w:tab/>
        <w:t>Application Errors</w:t>
      </w:r>
      <w:bookmarkEnd w:id="3474"/>
      <w:bookmarkEnd w:id="3475"/>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3476" w:name="_Toc160650192"/>
      <w:bookmarkStart w:id="3477" w:name="_Toc164928505"/>
      <w:r w:rsidRPr="00D3062E">
        <w:t>6.9.8</w:t>
      </w:r>
      <w:r w:rsidRPr="00D3062E">
        <w:rPr>
          <w:lang w:eastAsia="zh-CN"/>
        </w:rPr>
        <w:tab/>
        <w:t>Feature negotiation</w:t>
      </w:r>
      <w:bookmarkEnd w:id="3476"/>
      <w:bookmarkEnd w:id="3477"/>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3478" w:name="_Toc160650193"/>
      <w:bookmarkStart w:id="3479" w:name="_Toc164928506"/>
      <w:r w:rsidRPr="00D3062E">
        <w:t>6.9.9</w:t>
      </w:r>
      <w:r w:rsidRPr="00D3062E">
        <w:tab/>
        <w:t>Security</w:t>
      </w:r>
      <w:bookmarkEnd w:id="3478"/>
      <w:bookmarkEnd w:id="3479"/>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3480" w:name="_Toc160650194"/>
      <w:bookmarkStart w:id="3481" w:name="_Toc164928507"/>
      <w:r w:rsidRPr="00D3062E">
        <w:rPr>
          <w:noProof/>
          <w:lang w:eastAsia="zh-CN"/>
        </w:rPr>
        <w:t>6.10</w:t>
      </w:r>
      <w:r w:rsidRPr="00D3062E">
        <w:tab/>
      </w:r>
      <w:r w:rsidRPr="00D3062E">
        <w:rPr>
          <w:lang w:val="en-US"/>
        </w:rPr>
        <w:t>NSCE_NetworkSliceAdaptation</w:t>
      </w:r>
      <w:r w:rsidRPr="00D3062E">
        <w:t xml:space="preserve"> API</w:t>
      </w:r>
      <w:bookmarkEnd w:id="3339"/>
      <w:bookmarkEnd w:id="3340"/>
      <w:bookmarkEnd w:id="3341"/>
      <w:bookmarkEnd w:id="3480"/>
      <w:bookmarkEnd w:id="3481"/>
    </w:p>
    <w:p w14:paraId="0A3C0CE3" w14:textId="77777777" w:rsidR="009A4BE1" w:rsidRPr="00D3062E" w:rsidRDefault="009A4BE1" w:rsidP="009A4BE1">
      <w:pPr>
        <w:pStyle w:val="31"/>
      </w:pPr>
      <w:bookmarkStart w:id="3482" w:name="_Toc157434937"/>
      <w:bookmarkStart w:id="3483" w:name="_Toc157436652"/>
      <w:bookmarkStart w:id="3484" w:name="_Toc157440492"/>
      <w:bookmarkStart w:id="3485" w:name="_Toc160650195"/>
      <w:bookmarkStart w:id="3486" w:name="_Toc164928508"/>
      <w:r w:rsidRPr="00D3062E">
        <w:rPr>
          <w:noProof/>
          <w:lang w:eastAsia="zh-CN"/>
        </w:rPr>
        <w:t>6.10</w:t>
      </w:r>
      <w:r w:rsidRPr="00D3062E">
        <w:t>.1</w:t>
      </w:r>
      <w:r w:rsidRPr="00D3062E">
        <w:tab/>
        <w:t>Introduction</w:t>
      </w:r>
      <w:bookmarkEnd w:id="3482"/>
      <w:bookmarkEnd w:id="3483"/>
      <w:bookmarkEnd w:id="3484"/>
      <w:bookmarkEnd w:id="3485"/>
      <w:bookmarkEnd w:id="3486"/>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3487" w:name="_Toc157434938"/>
      <w:bookmarkStart w:id="3488" w:name="_Toc157436653"/>
      <w:bookmarkStart w:id="3489" w:name="_Toc157440493"/>
      <w:bookmarkStart w:id="3490" w:name="_Toc160650196"/>
      <w:bookmarkStart w:id="3491" w:name="_Toc164928509"/>
      <w:r w:rsidRPr="00D3062E">
        <w:rPr>
          <w:noProof/>
          <w:lang w:eastAsia="zh-CN"/>
        </w:rPr>
        <w:t>6.10</w:t>
      </w:r>
      <w:r w:rsidRPr="00D3062E">
        <w:t>.2</w:t>
      </w:r>
      <w:r w:rsidRPr="00D3062E">
        <w:tab/>
        <w:t>Usage of HTTP</w:t>
      </w:r>
      <w:bookmarkEnd w:id="3487"/>
      <w:bookmarkEnd w:id="3488"/>
      <w:bookmarkEnd w:id="3489"/>
      <w:bookmarkEnd w:id="3490"/>
      <w:bookmarkEnd w:id="3491"/>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3492" w:name="_Toc157434939"/>
      <w:bookmarkStart w:id="3493" w:name="_Toc157436654"/>
      <w:bookmarkStart w:id="3494" w:name="_Toc157440494"/>
      <w:bookmarkStart w:id="3495" w:name="_Toc160650197"/>
      <w:bookmarkStart w:id="3496" w:name="_Toc164928510"/>
      <w:r w:rsidRPr="00D3062E">
        <w:rPr>
          <w:noProof/>
          <w:lang w:eastAsia="zh-CN"/>
        </w:rPr>
        <w:t>6.10</w:t>
      </w:r>
      <w:r w:rsidRPr="00D3062E">
        <w:t>.3</w:t>
      </w:r>
      <w:r w:rsidRPr="00D3062E">
        <w:tab/>
        <w:t>Resources</w:t>
      </w:r>
      <w:bookmarkEnd w:id="3492"/>
      <w:bookmarkEnd w:id="3493"/>
      <w:bookmarkEnd w:id="3494"/>
      <w:bookmarkEnd w:id="3495"/>
      <w:bookmarkEnd w:id="3496"/>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3497" w:name="_Toc157434940"/>
      <w:bookmarkStart w:id="3498" w:name="_Toc157436655"/>
      <w:bookmarkStart w:id="3499" w:name="_Toc157440495"/>
      <w:bookmarkStart w:id="3500" w:name="_Toc160650198"/>
      <w:bookmarkStart w:id="3501" w:name="_Toc164928511"/>
      <w:r w:rsidRPr="00D3062E">
        <w:rPr>
          <w:noProof/>
          <w:lang w:eastAsia="zh-CN"/>
        </w:rPr>
        <w:t>6.10</w:t>
      </w:r>
      <w:r w:rsidRPr="00D3062E">
        <w:t>.4</w:t>
      </w:r>
      <w:r w:rsidRPr="00D3062E">
        <w:tab/>
        <w:t>Custom Operations without associated resources</w:t>
      </w:r>
      <w:bookmarkEnd w:id="3497"/>
      <w:bookmarkEnd w:id="3498"/>
      <w:bookmarkEnd w:id="3499"/>
      <w:bookmarkEnd w:id="3500"/>
      <w:bookmarkEnd w:id="3501"/>
    </w:p>
    <w:p w14:paraId="7FE72520" w14:textId="77777777" w:rsidR="009A4BE1" w:rsidRPr="00D3062E" w:rsidRDefault="009A4BE1" w:rsidP="009A4BE1">
      <w:pPr>
        <w:pStyle w:val="41"/>
      </w:pPr>
      <w:bookmarkStart w:id="3502" w:name="_Toc157434941"/>
      <w:bookmarkStart w:id="3503" w:name="_Toc157436656"/>
      <w:bookmarkStart w:id="3504" w:name="_Toc157440496"/>
      <w:bookmarkStart w:id="3505" w:name="_Toc160650199"/>
      <w:bookmarkStart w:id="3506" w:name="_Toc164928512"/>
      <w:r w:rsidRPr="00D3062E">
        <w:rPr>
          <w:noProof/>
          <w:lang w:eastAsia="zh-CN"/>
        </w:rPr>
        <w:t>6.10</w:t>
      </w:r>
      <w:r w:rsidRPr="00D3062E">
        <w:t>.4.1</w:t>
      </w:r>
      <w:r w:rsidRPr="00D3062E">
        <w:tab/>
        <w:t>Overview</w:t>
      </w:r>
      <w:bookmarkEnd w:id="3502"/>
      <w:bookmarkEnd w:id="3503"/>
      <w:bookmarkEnd w:id="3504"/>
      <w:bookmarkEnd w:id="3505"/>
      <w:bookmarkEnd w:id="3506"/>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093" type="#_x0000_t75" alt="" style="width:480.55pt;height:95.45pt;mso-width-percent:0;mso-height-percent:0;mso-width-percent:0;mso-height-percent:0" o:ole="">
            <v:imagedata r:id="rId141" o:title=""/>
          </v:shape>
          <o:OLEObject Type="Embed" ProgID="Word.Document.8" ShapeID="_x0000_i1093" DrawAspect="Content" ObjectID="_1775598359" r:id="rId142">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3507" w:name="_Toc157434942"/>
      <w:bookmarkStart w:id="3508" w:name="_Toc157436657"/>
      <w:bookmarkStart w:id="3509" w:name="_Toc157440497"/>
      <w:bookmarkStart w:id="3510" w:name="_Toc160650200"/>
      <w:bookmarkStart w:id="3511" w:name="_Toc164928513"/>
      <w:r w:rsidRPr="00D3062E">
        <w:rPr>
          <w:noProof/>
          <w:lang w:eastAsia="zh-CN"/>
        </w:rPr>
        <w:t>6.10</w:t>
      </w:r>
      <w:r w:rsidRPr="00D3062E">
        <w:t>.4.2</w:t>
      </w:r>
      <w:r w:rsidRPr="00D3062E">
        <w:tab/>
        <w:t>Operation: Request</w:t>
      </w:r>
      <w:bookmarkEnd w:id="3507"/>
      <w:bookmarkEnd w:id="3508"/>
      <w:bookmarkEnd w:id="3509"/>
      <w:bookmarkEnd w:id="3510"/>
      <w:bookmarkEnd w:id="3511"/>
    </w:p>
    <w:p w14:paraId="79C0ACBA" w14:textId="77777777" w:rsidR="009A4BE1" w:rsidRPr="00D3062E" w:rsidRDefault="009A4BE1" w:rsidP="009A4BE1">
      <w:pPr>
        <w:pStyle w:val="51"/>
      </w:pPr>
      <w:bookmarkStart w:id="3512" w:name="_Toc157434943"/>
      <w:bookmarkStart w:id="3513" w:name="_Toc157436658"/>
      <w:bookmarkStart w:id="3514" w:name="_Toc157440498"/>
      <w:bookmarkStart w:id="3515" w:name="_Toc160650201"/>
      <w:bookmarkStart w:id="3516" w:name="_Toc164928514"/>
      <w:r w:rsidRPr="00D3062E">
        <w:rPr>
          <w:noProof/>
          <w:lang w:eastAsia="zh-CN"/>
        </w:rPr>
        <w:t>6.10</w:t>
      </w:r>
      <w:r w:rsidRPr="00D3062E">
        <w:t>.4.2.1</w:t>
      </w:r>
      <w:r w:rsidRPr="00D3062E">
        <w:tab/>
        <w:t>Description</w:t>
      </w:r>
      <w:bookmarkEnd w:id="3512"/>
      <w:bookmarkEnd w:id="3513"/>
      <w:bookmarkEnd w:id="3514"/>
      <w:bookmarkEnd w:id="3515"/>
      <w:bookmarkEnd w:id="3516"/>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3517" w:name="_Toc157434944"/>
      <w:bookmarkStart w:id="3518" w:name="_Toc157436659"/>
      <w:bookmarkStart w:id="3519" w:name="_Toc157440499"/>
      <w:bookmarkStart w:id="3520" w:name="_Toc160650202"/>
      <w:bookmarkStart w:id="3521" w:name="_Toc164928515"/>
      <w:bookmarkStart w:id="3522" w:name="_Toc157434945"/>
      <w:bookmarkStart w:id="3523" w:name="_Toc157436660"/>
      <w:bookmarkStart w:id="3524" w:name="_Toc157440500"/>
      <w:r w:rsidRPr="00D3062E">
        <w:rPr>
          <w:noProof/>
          <w:lang w:eastAsia="zh-CN"/>
        </w:rPr>
        <w:t>6.10</w:t>
      </w:r>
      <w:r w:rsidRPr="00D3062E">
        <w:t>.4.2.2</w:t>
      </w:r>
      <w:r w:rsidRPr="00D3062E">
        <w:tab/>
        <w:t>Operation Definition</w:t>
      </w:r>
      <w:bookmarkEnd w:id="3517"/>
      <w:bookmarkEnd w:id="3518"/>
      <w:bookmarkEnd w:id="3519"/>
      <w:bookmarkEnd w:id="3520"/>
      <w:bookmarkEnd w:id="3521"/>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3525" w:name="_Toc160650203"/>
      <w:bookmarkStart w:id="3526" w:name="_Toc164928516"/>
      <w:bookmarkStart w:id="3527" w:name="_Toc157434946"/>
      <w:bookmarkStart w:id="3528" w:name="_Toc157436661"/>
      <w:bookmarkStart w:id="3529" w:name="_Toc157440501"/>
      <w:bookmarkEnd w:id="3522"/>
      <w:bookmarkEnd w:id="3523"/>
      <w:bookmarkEnd w:id="3524"/>
      <w:r w:rsidRPr="00D3062E">
        <w:rPr>
          <w:noProof/>
          <w:lang w:eastAsia="zh-CN"/>
        </w:rPr>
        <w:t>6.10</w:t>
      </w:r>
      <w:r w:rsidRPr="00D3062E">
        <w:t>.5</w:t>
      </w:r>
      <w:r w:rsidRPr="00D3062E">
        <w:tab/>
        <w:t>Notifications</w:t>
      </w:r>
      <w:bookmarkEnd w:id="3525"/>
      <w:bookmarkEnd w:id="3526"/>
    </w:p>
    <w:p w14:paraId="4E193EC2" w14:textId="77777777" w:rsidR="00311EA5" w:rsidRPr="00D3062E" w:rsidRDefault="00311EA5" w:rsidP="00311EA5">
      <w:pPr>
        <w:pStyle w:val="41"/>
      </w:pPr>
      <w:bookmarkStart w:id="3530" w:name="_Toc160650204"/>
      <w:bookmarkStart w:id="3531" w:name="_Toc164928517"/>
      <w:r w:rsidRPr="00D3062E">
        <w:rPr>
          <w:noProof/>
          <w:lang w:eastAsia="zh-CN"/>
        </w:rPr>
        <w:t>6.10</w:t>
      </w:r>
      <w:r w:rsidRPr="00D3062E">
        <w:t>.5.1</w:t>
      </w:r>
      <w:r w:rsidRPr="00D3062E">
        <w:tab/>
        <w:t>General</w:t>
      </w:r>
      <w:bookmarkEnd w:id="3530"/>
      <w:bookmarkEnd w:id="3531"/>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3532" w:name="_Toc160650205"/>
      <w:bookmarkStart w:id="3533" w:name="_Toc164928518"/>
      <w:r w:rsidRPr="00D3062E">
        <w:rPr>
          <w:noProof/>
          <w:lang w:eastAsia="zh-CN"/>
        </w:rPr>
        <w:t>6.10</w:t>
      </w:r>
      <w:r w:rsidRPr="00D3062E">
        <w:t>.5.2</w:t>
      </w:r>
      <w:r w:rsidRPr="00D3062E">
        <w:tab/>
        <w:t>Network Slice Adaptation Status Notification</w:t>
      </w:r>
      <w:bookmarkEnd w:id="3532"/>
      <w:bookmarkEnd w:id="3533"/>
    </w:p>
    <w:p w14:paraId="4B1C4B6B" w14:textId="77777777" w:rsidR="00311EA5" w:rsidRPr="00D3062E" w:rsidRDefault="00311EA5" w:rsidP="00311EA5">
      <w:pPr>
        <w:pStyle w:val="51"/>
        <w:rPr>
          <w:noProof/>
        </w:rPr>
      </w:pPr>
      <w:bookmarkStart w:id="3534" w:name="_Toc160650206"/>
      <w:bookmarkStart w:id="3535" w:name="_Toc164928519"/>
      <w:r w:rsidRPr="00D3062E">
        <w:rPr>
          <w:noProof/>
          <w:lang w:eastAsia="zh-CN"/>
        </w:rPr>
        <w:t>6.10</w:t>
      </w:r>
      <w:r w:rsidRPr="00D3062E">
        <w:t>.5.2</w:t>
      </w:r>
      <w:r w:rsidRPr="00D3062E">
        <w:rPr>
          <w:noProof/>
        </w:rPr>
        <w:t>.1</w:t>
      </w:r>
      <w:r w:rsidRPr="00D3062E">
        <w:rPr>
          <w:noProof/>
        </w:rPr>
        <w:tab/>
        <w:t>Description</w:t>
      </w:r>
      <w:bookmarkEnd w:id="3534"/>
      <w:bookmarkEnd w:id="3535"/>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3536" w:name="_Toc160650207"/>
      <w:bookmarkStart w:id="3537" w:name="_Toc164928520"/>
      <w:r w:rsidRPr="00D3062E">
        <w:rPr>
          <w:noProof/>
          <w:lang w:eastAsia="zh-CN"/>
        </w:rPr>
        <w:t>6.10</w:t>
      </w:r>
      <w:r w:rsidRPr="00D3062E">
        <w:t>.5.2</w:t>
      </w:r>
      <w:r w:rsidRPr="00D3062E">
        <w:rPr>
          <w:noProof/>
        </w:rPr>
        <w:t>.2</w:t>
      </w:r>
      <w:r w:rsidRPr="00D3062E">
        <w:rPr>
          <w:noProof/>
        </w:rPr>
        <w:tab/>
        <w:t>Target URI</w:t>
      </w:r>
      <w:bookmarkEnd w:id="3536"/>
      <w:bookmarkEnd w:id="3537"/>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3538" w:name="_Toc160650208"/>
      <w:bookmarkStart w:id="3539" w:name="_Toc164928521"/>
      <w:r w:rsidRPr="00D3062E">
        <w:rPr>
          <w:noProof/>
          <w:lang w:eastAsia="zh-CN"/>
        </w:rPr>
        <w:t>6.10</w:t>
      </w:r>
      <w:r w:rsidRPr="00D3062E">
        <w:t>.5.2</w:t>
      </w:r>
      <w:r w:rsidRPr="00D3062E">
        <w:rPr>
          <w:noProof/>
        </w:rPr>
        <w:t>.3</w:t>
      </w:r>
      <w:r w:rsidRPr="00D3062E">
        <w:rPr>
          <w:noProof/>
        </w:rPr>
        <w:tab/>
        <w:t>Standard Methods</w:t>
      </w:r>
      <w:bookmarkEnd w:id="3538"/>
      <w:bookmarkEnd w:id="353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3540" w:name="_Toc160650209"/>
      <w:bookmarkStart w:id="3541" w:name="_Toc164928522"/>
      <w:r w:rsidRPr="00D3062E">
        <w:rPr>
          <w:noProof/>
          <w:lang w:eastAsia="zh-CN"/>
        </w:rPr>
        <w:t>6.10</w:t>
      </w:r>
      <w:r w:rsidRPr="00D3062E">
        <w:t>.6</w:t>
      </w:r>
      <w:r w:rsidRPr="00D3062E">
        <w:tab/>
        <w:t>Data Model</w:t>
      </w:r>
      <w:bookmarkEnd w:id="3527"/>
      <w:bookmarkEnd w:id="3528"/>
      <w:bookmarkEnd w:id="3529"/>
      <w:bookmarkEnd w:id="3540"/>
      <w:bookmarkEnd w:id="3541"/>
    </w:p>
    <w:p w14:paraId="62B06F3F" w14:textId="77777777" w:rsidR="00311EA5" w:rsidRPr="00D3062E" w:rsidRDefault="00311EA5" w:rsidP="00311EA5">
      <w:pPr>
        <w:pStyle w:val="41"/>
      </w:pPr>
      <w:bookmarkStart w:id="3542" w:name="_Toc160650210"/>
      <w:bookmarkStart w:id="3543" w:name="_Toc164928523"/>
      <w:bookmarkStart w:id="3544" w:name="_Toc157434948"/>
      <w:bookmarkStart w:id="3545" w:name="_Toc157436663"/>
      <w:bookmarkStart w:id="3546" w:name="_Toc157440503"/>
      <w:r w:rsidRPr="00D3062E">
        <w:rPr>
          <w:noProof/>
          <w:lang w:eastAsia="zh-CN"/>
        </w:rPr>
        <w:t>6.10</w:t>
      </w:r>
      <w:r w:rsidRPr="00D3062E">
        <w:t>.6.1</w:t>
      </w:r>
      <w:r w:rsidRPr="00D3062E">
        <w:tab/>
        <w:t>General</w:t>
      </w:r>
      <w:bookmarkEnd w:id="3542"/>
      <w:bookmarkEnd w:id="3543"/>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3547" w:name="_Toc160650211"/>
      <w:bookmarkStart w:id="3548" w:name="_Toc164928524"/>
      <w:r w:rsidRPr="00D3062E">
        <w:rPr>
          <w:noProof/>
          <w:lang w:eastAsia="zh-CN"/>
        </w:rPr>
        <w:t>6.10</w:t>
      </w:r>
      <w:r w:rsidRPr="00D3062E">
        <w:rPr>
          <w:lang w:val="en-US"/>
        </w:rPr>
        <w:t>.6.2</w:t>
      </w:r>
      <w:r w:rsidRPr="00D3062E">
        <w:rPr>
          <w:lang w:val="en-US"/>
        </w:rPr>
        <w:tab/>
        <w:t>Structured data types</w:t>
      </w:r>
      <w:bookmarkEnd w:id="3544"/>
      <w:bookmarkEnd w:id="3545"/>
      <w:bookmarkEnd w:id="3546"/>
      <w:bookmarkEnd w:id="3547"/>
      <w:bookmarkEnd w:id="3548"/>
    </w:p>
    <w:p w14:paraId="6DFB02EF" w14:textId="77777777" w:rsidR="009A4BE1" w:rsidRPr="00D3062E" w:rsidRDefault="009A4BE1" w:rsidP="009A4BE1">
      <w:pPr>
        <w:pStyle w:val="51"/>
      </w:pPr>
      <w:bookmarkStart w:id="3549" w:name="_Toc157434949"/>
      <w:bookmarkStart w:id="3550" w:name="_Toc157436664"/>
      <w:bookmarkStart w:id="3551" w:name="_Toc157440504"/>
      <w:bookmarkStart w:id="3552" w:name="_Toc160650212"/>
      <w:bookmarkStart w:id="3553" w:name="_Toc164928525"/>
      <w:r w:rsidRPr="00D3062E">
        <w:rPr>
          <w:noProof/>
          <w:lang w:eastAsia="zh-CN"/>
        </w:rPr>
        <w:t>6.10</w:t>
      </w:r>
      <w:r w:rsidRPr="00D3062E">
        <w:t>.6.2.1</w:t>
      </w:r>
      <w:r w:rsidRPr="00D3062E">
        <w:tab/>
        <w:t>Introduction</w:t>
      </w:r>
      <w:bookmarkEnd w:id="3549"/>
      <w:bookmarkEnd w:id="3550"/>
      <w:bookmarkEnd w:id="3551"/>
      <w:bookmarkEnd w:id="3552"/>
      <w:bookmarkEnd w:id="3553"/>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3554" w:name="_Toc157434950"/>
      <w:bookmarkStart w:id="3555" w:name="_Toc157436665"/>
      <w:bookmarkStart w:id="3556" w:name="_Toc157440505"/>
      <w:bookmarkStart w:id="3557" w:name="_Toc160650213"/>
      <w:bookmarkStart w:id="3558" w:name="_Toc164928526"/>
      <w:bookmarkStart w:id="3559" w:name="_Toc157434952"/>
      <w:bookmarkStart w:id="3560" w:name="_Toc157436667"/>
      <w:bookmarkStart w:id="3561" w:name="_Toc157440507"/>
      <w:r w:rsidRPr="00D3062E">
        <w:rPr>
          <w:noProof/>
          <w:lang w:eastAsia="zh-CN"/>
        </w:rPr>
        <w:t>6.10</w:t>
      </w:r>
      <w:r w:rsidRPr="00D3062E">
        <w:t>.6.2.2</w:t>
      </w:r>
      <w:r w:rsidRPr="00D3062E">
        <w:tab/>
        <w:t>Type: NwSliceAdptInfo</w:t>
      </w:r>
      <w:bookmarkEnd w:id="3554"/>
      <w:bookmarkEnd w:id="3555"/>
      <w:bookmarkEnd w:id="3556"/>
      <w:bookmarkEnd w:id="3557"/>
      <w:bookmarkEnd w:id="3558"/>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3562" w:name="_Hlk69382685"/>
            <w:r w:rsidRPr="00D3062E">
              <w:t xml:space="preserve">Contains the list of the identifier(s) the VAL UE(s) within the VAL service to which the slice adaptation request </w:t>
            </w:r>
            <w:bookmarkEnd w:id="3562"/>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311EA5" w:rsidRPr="00D3062E" w14:paraId="284BF2DD" w14:textId="77777777" w:rsidTr="003C3912">
        <w:trPr>
          <w:jc w:val="center"/>
        </w:trPr>
        <w:tc>
          <w:tcPr>
            <w:tcW w:w="1410" w:type="dxa"/>
            <w:vAlign w:val="center"/>
          </w:tcPr>
          <w:p w14:paraId="6E1C3AB1" w14:textId="77777777" w:rsidR="00311EA5" w:rsidRPr="00D3062E" w:rsidRDefault="00311EA5" w:rsidP="003C3912">
            <w:pPr>
              <w:pStyle w:val="TAL"/>
            </w:pPr>
            <w:r w:rsidRPr="00D3062E">
              <w:t>monNetSliceIds</w:t>
            </w:r>
          </w:p>
        </w:tc>
        <w:tc>
          <w:tcPr>
            <w:tcW w:w="1562" w:type="dxa"/>
            <w:vAlign w:val="center"/>
          </w:tcPr>
          <w:p w14:paraId="4C047FA0" w14:textId="77777777" w:rsidR="00311EA5" w:rsidRPr="00D3062E" w:rsidRDefault="00311EA5" w:rsidP="003C3912">
            <w:pPr>
              <w:pStyle w:val="TAL"/>
            </w:pPr>
            <w:r w:rsidRPr="00D3062E">
              <w:t>array(NetSliceId)</w:t>
            </w:r>
          </w:p>
        </w:tc>
        <w:tc>
          <w:tcPr>
            <w:tcW w:w="425" w:type="dxa"/>
            <w:vAlign w:val="center"/>
          </w:tcPr>
          <w:p w14:paraId="63A1098B" w14:textId="77777777" w:rsidR="00311EA5" w:rsidRPr="00D3062E" w:rsidRDefault="00311EA5" w:rsidP="003C3912">
            <w:pPr>
              <w:pStyle w:val="TAC"/>
            </w:pPr>
            <w:r w:rsidRPr="00D3062E">
              <w:t>O</w:t>
            </w:r>
          </w:p>
        </w:tc>
        <w:tc>
          <w:tcPr>
            <w:tcW w:w="1134" w:type="dxa"/>
            <w:vAlign w:val="center"/>
          </w:tcPr>
          <w:p w14:paraId="33F81355" w14:textId="77777777" w:rsidR="00311EA5" w:rsidRPr="00D3062E" w:rsidRDefault="00311EA5" w:rsidP="003C3912">
            <w:pPr>
              <w:pStyle w:val="TAC"/>
            </w:pPr>
            <w:r w:rsidRPr="00D3062E">
              <w:t>0..1</w:t>
            </w:r>
          </w:p>
        </w:tc>
        <w:tc>
          <w:tcPr>
            <w:tcW w:w="3686" w:type="dxa"/>
            <w:vAlign w:val="center"/>
          </w:tcPr>
          <w:p w14:paraId="4F0A64B1" w14:textId="77777777" w:rsidR="00311EA5" w:rsidRPr="00D3062E" w:rsidRDefault="00311EA5" w:rsidP="003C3912">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77777777" w:rsidR="00311EA5" w:rsidRPr="00D3062E" w:rsidRDefault="00311EA5" w:rsidP="003C3912">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3563" w:name="_Toc157434951"/>
      <w:bookmarkStart w:id="3564" w:name="_Toc157436666"/>
      <w:bookmarkStart w:id="3565"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3566" w:name="_Toc160650214"/>
      <w:bookmarkStart w:id="3567" w:name="_Toc164928527"/>
      <w:r w:rsidRPr="00D3062E">
        <w:rPr>
          <w:noProof/>
          <w:lang w:eastAsia="zh-CN"/>
        </w:rPr>
        <w:t>6.10</w:t>
      </w:r>
      <w:r w:rsidRPr="00D3062E">
        <w:t>.6.2.3</w:t>
      </w:r>
      <w:r w:rsidRPr="00D3062E">
        <w:tab/>
        <w:t>Type: AdaptThreshold</w:t>
      </w:r>
      <w:bookmarkEnd w:id="3563"/>
      <w:bookmarkEnd w:id="3564"/>
      <w:bookmarkEnd w:id="3565"/>
      <w:bookmarkEnd w:id="3566"/>
      <w:bookmarkEnd w:id="3567"/>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3568" w:name="_Toc160650215"/>
      <w:bookmarkStart w:id="3569" w:name="_Toc164928528"/>
      <w:r w:rsidRPr="00D3062E">
        <w:rPr>
          <w:noProof/>
          <w:lang w:eastAsia="zh-CN"/>
        </w:rPr>
        <w:t>6.10</w:t>
      </w:r>
      <w:r w:rsidRPr="00D3062E">
        <w:t>.6.2.4</w:t>
      </w:r>
      <w:r w:rsidRPr="00D3062E">
        <w:tab/>
        <w:t>Type: AdaptStatusNotif</w:t>
      </w:r>
      <w:bookmarkEnd w:id="3568"/>
      <w:bookmarkEnd w:id="3569"/>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3570" w:name="_Toc160650216"/>
      <w:bookmarkStart w:id="3571" w:name="_Toc164928529"/>
      <w:r w:rsidRPr="00D3062E">
        <w:rPr>
          <w:noProof/>
          <w:lang w:eastAsia="zh-CN"/>
        </w:rPr>
        <w:t>6.10</w:t>
      </w:r>
      <w:r w:rsidRPr="00D3062E">
        <w:rPr>
          <w:lang w:val="en-US"/>
        </w:rPr>
        <w:t>.6.3</w:t>
      </w:r>
      <w:r w:rsidRPr="00D3062E">
        <w:rPr>
          <w:lang w:val="en-US"/>
        </w:rPr>
        <w:tab/>
        <w:t>Simple data types and enumerations</w:t>
      </w:r>
      <w:bookmarkEnd w:id="3559"/>
      <w:bookmarkEnd w:id="3560"/>
      <w:bookmarkEnd w:id="3561"/>
      <w:bookmarkEnd w:id="3570"/>
      <w:bookmarkEnd w:id="3571"/>
    </w:p>
    <w:p w14:paraId="2DE62AE3" w14:textId="77777777" w:rsidR="009A4BE1" w:rsidRPr="00D3062E" w:rsidRDefault="009A4BE1" w:rsidP="009A4BE1">
      <w:pPr>
        <w:pStyle w:val="51"/>
      </w:pPr>
      <w:bookmarkStart w:id="3572" w:name="_Toc157434953"/>
      <w:bookmarkStart w:id="3573" w:name="_Toc157436668"/>
      <w:bookmarkStart w:id="3574" w:name="_Toc157440508"/>
      <w:bookmarkStart w:id="3575" w:name="_Toc160650217"/>
      <w:bookmarkStart w:id="3576" w:name="_Toc164928530"/>
      <w:r w:rsidRPr="00D3062E">
        <w:rPr>
          <w:noProof/>
          <w:lang w:eastAsia="zh-CN"/>
        </w:rPr>
        <w:t>6.10</w:t>
      </w:r>
      <w:r w:rsidRPr="00D3062E">
        <w:t>.6.3.1</w:t>
      </w:r>
      <w:r w:rsidRPr="00D3062E">
        <w:tab/>
        <w:t>Introduction</w:t>
      </w:r>
      <w:bookmarkEnd w:id="3572"/>
      <w:bookmarkEnd w:id="3573"/>
      <w:bookmarkEnd w:id="3574"/>
      <w:bookmarkEnd w:id="3575"/>
      <w:bookmarkEnd w:id="3576"/>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3577" w:name="_Toc160650218"/>
      <w:bookmarkStart w:id="3578" w:name="_Toc164928531"/>
      <w:bookmarkStart w:id="3579" w:name="_Toc157434955"/>
      <w:bookmarkStart w:id="3580" w:name="_Toc157436670"/>
      <w:bookmarkStart w:id="3581" w:name="_Toc157440510"/>
      <w:r w:rsidRPr="00D3062E">
        <w:rPr>
          <w:noProof/>
          <w:lang w:eastAsia="zh-CN"/>
        </w:rPr>
        <w:t>6.10</w:t>
      </w:r>
      <w:r w:rsidRPr="00D3062E">
        <w:t>.6.3.2</w:t>
      </w:r>
      <w:r w:rsidRPr="00D3062E">
        <w:tab/>
        <w:t>Simple data types</w:t>
      </w:r>
      <w:bookmarkEnd w:id="3577"/>
      <w:bookmarkEnd w:id="3578"/>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3582" w:name="_Toc160650219"/>
      <w:bookmarkStart w:id="3583" w:name="_Toc164928532"/>
      <w:bookmarkStart w:id="3584" w:name="_Toc157434956"/>
      <w:bookmarkStart w:id="3585" w:name="_Toc157436671"/>
      <w:bookmarkStart w:id="3586" w:name="_Toc157440511"/>
      <w:bookmarkEnd w:id="3579"/>
      <w:bookmarkEnd w:id="3580"/>
      <w:bookmarkEnd w:id="3581"/>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582"/>
      <w:bookmarkEnd w:id="3583"/>
    </w:p>
    <w:p w14:paraId="0E0F4860" w14:textId="77777777" w:rsidR="00311EA5" w:rsidRPr="00D3062E" w:rsidRDefault="00311EA5" w:rsidP="00311EA5">
      <w:pPr>
        <w:pStyle w:val="51"/>
      </w:pPr>
      <w:bookmarkStart w:id="3587" w:name="_Toc119957547"/>
      <w:bookmarkStart w:id="3588" w:name="_Toc119958071"/>
      <w:bookmarkStart w:id="3589" w:name="_Toc120568807"/>
      <w:bookmarkStart w:id="3590" w:name="_Toc120569045"/>
      <w:bookmarkStart w:id="3591" w:name="_Toc120569929"/>
      <w:bookmarkStart w:id="3592" w:name="_Toc138692202"/>
      <w:bookmarkStart w:id="3593" w:name="_Toc160650220"/>
      <w:bookmarkStart w:id="3594" w:name="_Toc164928533"/>
      <w:r w:rsidRPr="00D3062E">
        <w:rPr>
          <w:noProof/>
          <w:lang w:eastAsia="zh-CN"/>
        </w:rPr>
        <w:t>6.10</w:t>
      </w:r>
      <w:r w:rsidRPr="00D3062E">
        <w:rPr>
          <w:lang w:val="en-US"/>
        </w:rPr>
        <w:t>.6.4</w:t>
      </w:r>
      <w:r w:rsidRPr="00D3062E">
        <w:t>.1</w:t>
      </w:r>
      <w:r w:rsidRPr="00D3062E">
        <w:tab/>
        <w:t xml:space="preserve">Type: </w:t>
      </w:r>
      <w:bookmarkEnd w:id="3587"/>
      <w:bookmarkEnd w:id="3588"/>
      <w:bookmarkEnd w:id="3589"/>
      <w:bookmarkEnd w:id="3590"/>
      <w:bookmarkEnd w:id="3591"/>
      <w:bookmarkEnd w:id="3592"/>
      <w:r w:rsidRPr="00D3062E">
        <w:rPr>
          <w:lang w:eastAsia="zh-CN"/>
        </w:rPr>
        <w:t>ProblemDetailsSliceAdapt</w:t>
      </w:r>
      <w:bookmarkEnd w:id="3593"/>
      <w:bookmarkEnd w:id="3594"/>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3595" w:name="_Toc160650221"/>
      <w:bookmarkStart w:id="3596" w:name="_Toc164928534"/>
      <w:r w:rsidRPr="00D3062E">
        <w:rPr>
          <w:noProof/>
          <w:lang w:eastAsia="zh-CN"/>
        </w:rPr>
        <w:t>6.10</w:t>
      </w:r>
      <w:r w:rsidRPr="00D3062E">
        <w:t>.6.5</w:t>
      </w:r>
      <w:r w:rsidRPr="00D3062E">
        <w:tab/>
        <w:t>Binary data</w:t>
      </w:r>
      <w:bookmarkEnd w:id="3584"/>
      <w:bookmarkEnd w:id="3585"/>
      <w:bookmarkEnd w:id="3586"/>
      <w:bookmarkEnd w:id="3595"/>
      <w:bookmarkEnd w:id="3596"/>
    </w:p>
    <w:p w14:paraId="407DA46A" w14:textId="77777777" w:rsidR="009A4BE1" w:rsidRPr="00D3062E" w:rsidRDefault="009A4BE1" w:rsidP="009A4BE1">
      <w:pPr>
        <w:pStyle w:val="51"/>
      </w:pPr>
      <w:bookmarkStart w:id="3597" w:name="_Toc157434957"/>
      <w:bookmarkStart w:id="3598" w:name="_Toc157436672"/>
      <w:bookmarkStart w:id="3599" w:name="_Toc157440512"/>
      <w:bookmarkStart w:id="3600" w:name="_Toc160650222"/>
      <w:bookmarkStart w:id="3601" w:name="_Toc164928535"/>
      <w:r w:rsidRPr="00D3062E">
        <w:rPr>
          <w:noProof/>
          <w:lang w:eastAsia="zh-CN"/>
        </w:rPr>
        <w:t>6.10</w:t>
      </w:r>
      <w:r w:rsidRPr="00D3062E">
        <w:t>.6.5.1</w:t>
      </w:r>
      <w:r w:rsidRPr="00D3062E">
        <w:tab/>
        <w:t>Binary Data Types</w:t>
      </w:r>
      <w:bookmarkEnd w:id="3597"/>
      <w:bookmarkEnd w:id="3598"/>
      <w:bookmarkEnd w:id="3599"/>
      <w:bookmarkEnd w:id="3600"/>
      <w:bookmarkEnd w:id="3601"/>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3602" w:name="_Toc157434958"/>
      <w:bookmarkStart w:id="3603" w:name="_Toc157436673"/>
      <w:bookmarkStart w:id="3604" w:name="_Toc157440513"/>
      <w:bookmarkStart w:id="3605" w:name="_Toc160650223"/>
      <w:bookmarkStart w:id="3606" w:name="_Toc164928536"/>
      <w:r w:rsidRPr="00D3062E">
        <w:rPr>
          <w:noProof/>
          <w:lang w:eastAsia="zh-CN"/>
        </w:rPr>
        <w:t>6.10</w:t>
      </w:r>
      <w:r w:rsidRPr="00D3062E">
        <w:t>.7</w:t>
      </w:r>
      <w:r w:rsidRPr="00D3062E">
        <w:tab/>
        <w:t>Error Handling</w:t>
      </w:r>
      <w:bookmarkEnd w:id="3602"/>
      <w:bookmarkEnd w:id="3603"/>
      <w:bookmarkEnd w:id="3604"/>
      <w:bookmarkEnd w:id="3605"/>
      <w:bookmarkEnd w:id="3606"/>
    </w:p>
    <w:p w14:paraId="4A41700C" w14:textId="77777777" w:rsidR="009A4BE1" w:rsidRPr="00D3062E" w:rsidRDefault="009A4BE1" w:rsidP="009A4BE1">
      <w:pPr>
        <w:pStyle w:val="41"/>
      </w:pPr>
      <w:bookmarkStart w:id="3607" w:name="_Toc157434959"/>
      <w:bookmarkStart w:id="3608" w:name="_Toc157436674"/>
      <w:bookmarkStart w:id="3609" w:name="_Toc157440514"/>
      <w:bookmarkStart w:id="3610" w:name="_Toc160650224"/>
      <w:bookmarkStart w:id="3611" w:name="_Toc164928537"/>
      <w:r w:rsidRPr="00D3062E">
        <w:rPr>
          <w:noProof/>
          <w:lang w:eastAsia="zh-CN"/>
        </w:rPr>
        <w:t>6.10</w:t>
      </w:r>
      <w:r w:rsidRPr="00D3062E">
        <w:t>.7.1</w:t>
      </w:r>
      <w:r w:rsidRPr="00D3062E">
        <w:tab/>
        <w:t>General</w:t>
      </w:r>
      <w:bookmarkEnd w:id="3607"/>
      <w:bookmarkEnd w:id="3608"/>
      <w:bookmarkEnd w:id="3609"/>
      <w:bookmarkEnd w:id="3610"/>
      <w:bookmarkEnd w:id="3611"/>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3612" w:name="_Toc157434960"/>
      <w:bookmarkStart w:id="3613" w:name="_Toc157436675"/>
      <w:bookmarkStart w:id="3614" w:name="_Toc157440515"/>
      <w:bookmarkStart w:id="3615" w:name="_Toc160650225"/>
      <w:bookmarkStart w:id="3616" w:name="_Toc164928538"/>
      <w:r w:rsidRPr="00D3062E">
        <w:rPr>
          <w:noProof/>
          <w:lang w:eastAsia="zh-CN"/>
        </w:rPr>
        <w:t>6.10</w:t>
      </w:r>
      <w:r w:rsidRPr="00D3062E">
        <w:t>.7.2</w:t>
      </w:r>
      <w:r w:rsidRPr="00D3062E">
        <w:tab/>
        <w:t>Protocol Errors</w:t>
      </w:r>
      <w:bookmarkEnd w:id="3612"/>
      <w:bookmarkEnd w:id="3613"/>
      <w:bookmarkEnd w:id="3614"/>
      <w:bookmarkEnd w:id="3615"/>
      <w:bookmarkEnd w:id="3616"/>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3617" w:name="_Toc157434961"/>
      <w:bookmarkStart w:id="3618" w:name="_Toc157436676"/>
      <w:bookmarkStart w:id="3619" w:name="_Toc157440516"/>
      <w:bookmarkStart w:id="3620" w:name="_Toc160650226"/>
      <w:bookmarkStart w:id="3621" w:name="_Toc164928539"/>
      <w:bookmarkStart w:id="3622" w:name="_Toc157434962"/>
      <w:bookmarkStart w:id="3623" w:name="_Toc157436677"/>
      <w:bookmarkStart w:id="3624" w:name="_Toc157440517"/>
      <w:r w:rsidRPr="00D3062E">
        <w:rPr>
          <w:noProof/>
          <w:lang w:eastAsia="zh-CN"/>
        </w:rPr>
        <w:t>6.10</w:t>
      </w:r>
      <w:r w:rsidRPr="00D3062E">
        <w:t>.7.3</w:t>
      </w:r>
      <w:r w:rsidRPr="00D3062E">
        <w:tab/>
        <w:t>Application Errors</w:t>
      </w:r>
      <w:bookmarkEnd w:id="3617"/>
      <w:bookmarkEnd w:id="3618"/>
      <w:bookmarkEnd w:id="3619"/>
      <w:bookmarkEnd w:id="3620"/>
      <w:bookmarkEnd w:id="3621"/>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3625" w:name="_Toc160650227"/>
      <w:bookmarkStart w:id="3626" w:name="_Toc164928540"/>
      <w:r w:rsidRPr="00D3062E">
        <w:rPr>
          <w:noProof/>
          <w:lang w:eastAsia="zh-CN"/>
        </w:rPr>
        <w:t>6.10</w:t>
      </w:r>
      <w:r w:rsidRPr="00D3062E">
        <w:t>.8</w:t>
      </w:r>
      <w:r w:rsidRPr="00D3062E">
        <w:rPr>
          <w:lang w:eastAsia="zh-CN"/>
        </w:rPr>
        <w:tab/>
        <w:t>Feature negotiation</w:t>
      </w:r>
      <w:bookmarkEnd w:id="3622"/>
      <w:bookmarkEnd w:id="3623"/>
      <w:bookmarkEnd w:id="3624"/>
      <w:bookmarkEnd w:id="3625"/>
      <w:bookmarkEnd w:id="3626"/>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3627" w:name="_Toc157434963"/>
      <w:bookmarkStart w:id="3628" w:name="_Toc157436678"/>
      <w:bookmarkStart w:id="3629" w:name="_Toc157440518"/>
      <w:bookmarkStart w:id="3630" w:name="_Toc160650228"/>
      <w:bookmarkStart w:id="3631" w:name="_Toc164928541"/>
      <w:r w:rsidRPr="00D3062E">
        <w:rPr>
          <w:noProof/>
          <w:lang w:eastAsia="zh-CN"/>
        </w:rPr>
        <w:t>6.10</w:t>
      </w:r>
      <w:r w:rsidRPr="00D3062E">
        <w:t>.9</w:t>
      </w:r>
      <w:r w:rsidRPr="00D3062E">
        <w:tab/>
        <w:t>Security</w:t>
      </w:r>
      <w:bookmarkEnd w:id="3627"/>
      <w:bookmarkEnd w:id="3628"/>
      <w:bookmarkEnd w:id="3629"/>
      <w:bookmarkEnd w:id="3630"/>
      <w:bookmarkEnd w:id="363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3632" w:name="_Toc157434964"/>
      <w:bookmarkStart w:id="3633" w:name="_Toc157436679"/>
      <w:bookmarkStart w:id="3634" w:name="_Toc157440519"/>
      <w:bookmarkStart w:id="3635" w:name="_Toc160650229"/>
      <w:bookmarkStart w:id="3636" w:name="_Toc164928542"/>
      <w:r w:rsidRPr="00D3062E">
        <w:rPr>
          <w:noProof/>
          <w:lang w:eastAsia="zh-CN"/>
        </w:rPr>
        <w:t>6.11</w:t>
      </w:r>
      <w:r w:rsidRPr="00D3062E">
        <w:tab/>
      </w:r>
      <w:r w:rsidRPr="00D3062E">
        <w:rPr>
          <w:lang w:val="en-US"/>
        </w:rPr>
        <w:t>NSCE_SliceCommService</w:t>
      </w:r>
      <w:r w:rsidRPr="00D3062E">
        <w:t xml:space="preserve"> API</w:t>
      </w:r>
      <w:bookmarkEnd w:id="3632"/>
      <w:bookmarkEnd w:id="3633"/>
      <w:bookmarkEnd w:id="3634"/>
      <w:bookmarkEnd w:id="3635"/>
      <w:bookmarkEnd w:id="3636"/>
    </w:p>
    <w:p w14:paraId="1239C0C7" w14:textId="77777777" w:rsidR="00091209" w:rsidRPr="00D3062E" w:rsidRDefault="00091209" w:rsidP="00091209">
      <w:pPr>
        <w:pStyle w:val="31"/>
      </w:pPr>
      <w:bookmarkStart w:id="3637" w:name="_Toc157434965"/>
      <w:bookmarkStart w:id="3638" w:name="_Toc157436680"/>
      <w:bookmarkStart w:id="3639" w:name="_Toc157440520"/>
      <w:bookmarkStart w:id="3640" w:name="_Toc160650230"/>
      <w:bookmarkStart w:id="3641" w:name="_Toc164928543"/>
      <w:r w:rsidRPr="00D3062E">
        <w:rPr>
          <w:noProof/>
          <w:lang w:eastAsia="zh-CN"/>
        </w:rPr>
        <w:t>6.11</w:t>
      </w:r>
      <w:r w:rsidRPr="00D3062E">
        <w:t>.1</w:t>
      </w:r>
      <w:r w:rsidRPr="00D3062E">
        <w:tab/>
        <w:t>Introduction</w:t>
      </w:r>
      <w:bookmarkEnd w:id="3637"/>
      <w:bookmarkEnd w:id="3638"/>
      <w:bookmarkEnd w:id="3639"/>
      <w:bookmarkEnd w:id="3640"/>
      <w:bookmarkEnd w:id="3641"/>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3642" w:name="_Toc157434966"/>
      <w:bookmarkStart w:id="3643" w:name="_Toc157436681"/>
      <w:bookmarkStart w:id="3644" w:name="_Toc157440521"/>
      <w:bookmarkStart w:id="3645" w:name="_Toc160650231"/>
      <w:bookmarkStart w:id="3646" w:name="_Toc164928544"/>
      <w:r w:rsidRPr="00D3062E">
        <w:rPr>
          <w:noProof/>
          <w:lang w:eastAsia="zh-CN"/>
        </w:rPr>
        <w:t>6.11</w:t>
      </w:r>
      <w:r w:rsidRPr="00D3062E">
        <w:t>.2</w:t>
      </w:r>
      <w:r w:rsidRPr="00D3062E">
        <w:tab/>
        <w:t>Usage of HTTP</w:t>
      </w:r>
      <w:bookmarkEnd w:id="3642"/>
      <w:bookmarkEnd w:id="3643"/>
      <w:bookmarkEnd w:id="3644"/>
      <w:bookmarkEnd w:id="3645"/>
      <w:bookmarkEnd w:id="3646"/>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3647" w:name="_Toc157434967"/>
      <w:bookmarkStart w:id="3648" w:name="_Toc157436682"/>
      <w:bookmarkStart w:id="3649" w:name="_Toc157440522"/>
      <w:bookmarkStart w:id="3650" w:name="_Toc160650232"/>
      <w:bookmarkStart w:id="3651" w:name="_Toc164928545"/>
      <w:r w:rsidRPr="00D3062E">
        <w:rPr>
          <w:noProof/>
          <w:lang w:eastAsia="zh-CN"/>
        </w:rPr>
        <w:t>6.11</w:t>
      </w:r>
      <w:r w:rsidRPr="00D3062E">
        <w:t>.3</w:t>
      </w:r>
      <w:r w:rsidRPr="00D3062E">
        <w:tab/>
        <w:t>Resources</w:t>
      </w:r>
      <w:bookmarkEnd w:id="3647"/>
      <w:bookmarkEnd w:id="3648"/>
      <w:bookmarkEnd w:id="3649"/>
      <w:bookmarkEnd w:id="3650"/>
      <w:bookmarkEnd w:id="3651"/>
    </w:p>
    <w:p w14:paraId="6212B66E" w14:textId="77777777" w:rsidR="00091209" w:rsidRPr="00D3062E" w:rsidRDefault="00091209" w:rsidP="00091209">
      <w:pPr>
        <w:pStyle w:val="41"/>
      </w:pPr>
      <w:bookmarkStart w:id="3652" w:name="_Toc157434968"/>
      <w:bookmarkStart w:id="3653" w:name="_Toc157436683"/>
      <w:bookmarkStart w:id="3654" w:name="_Toc157440523"/>
      <w:bookmarkStart w:id="3655" w:name="_Toc160650233"/>
      <w:bookmarkStart w:id="3656" w:name="_Toc164928546"/>
      <w:r w:rsidRPr="00D3062E">
        <w:rPr>
          <w:noProof/>
          <w:lang w:eastAsia="zh-CN"/>
        </w:rPr>
        <w:t>6.11</w:t>
      </w:r>
      <w:r w:rsidRPr="00D3062E">
        <w:t>.3.1</w:t>
      </w:r>
      <w:r w:rsidRPr="00D3062E">
        <w:tab/>
        <w:t>Overview</w:t>
      </w:r>
      <w:bookmarkEnd w:id="3652"/>
      <w:bookmarkEnd w:id="3653"/>
      <w:bookmarkEnd w:id="3654"/>
      <w:bookmarkEnd w:id="3655"/>
      <w:bookmarkEnd w:id="3656"/>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094" type="#_x0000_t75" alt="" style="width:480.55pt;height:167.45pt;mso-width-percent:0;mso-height-percent:0;mso-width-percent:0;mso-height-percent:0" o:ole="">
            <v:imagedata r:id="rId143" o:title=""/>
          </v:shape>
          <o:OLEObject Type="Embed" ProgID="Word.Document.8" ShapeID="_x0000_i1094" DrawAspect="Content" ObjectID="_1775598360" r:id="rId144">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3657" w:name="_Toc157434969"/>
      <w:bookmarkStart w:id="3658" w:name="_Toc157436684"/>
      <w:bookmarkStart w:id="3659" w:name="_Toc157440524"/>
      <w:bookmarkStart w:id="3660" w:name="_Toc160650234"/>
      <w:bookmarkStart w:id="3661" w:name="_Toc164928547"/>
      <w:r w:rsidRPr="00D3062E">
        <w:rPr>
          <w:noProof/>
          <w:lang w:eastAsia="zh-CN"/>
        </w:rPr>
        <w:t>6.11</w:t>
      </w:r>
      <w:r w:rsidRPr="00D3062E">
        <w:t>.3.2</w:t>
      </w:r>
      <w:r w:rsidRPr="00D3062E">
        <w:tab/>
        <w:t>Resource: Slice Related Communication Services</w:t>
      </w:r>
      <w:bookmarkEnd w:id="3657"/>
      <w:bookmarkEnd w:id="3658"/>
      <w:bookmarkEnd w:id="3659"/>
      <w:bookmarkEnd w:id="3660"/>
      <w:bookmarkEnd w:id="3661"/>
    </w:p>
    <w:p w14:paraId="3D099644" w14:textId="77777777" w:rsidR="00091209" w:rsidRPr="00D3062E" w:rsidRDefault="00091209" w:rsidP="00091209">
      <w:pPr>
        <w:pStyle w:val="51"/>
      </w:pPr>
      <w:bookmarkStart w:id="3662" w:name="_Toc157434970"/>
      <w:bookmarkStart w:id="3663" w:name="_Toc157436685"/>
      <w:bookmarkStart w:id="3664" w:name="_Toc157440525"/>
      <w:bookmarkStart w:id="3665" w:name="_Toc160650235"/>
      <w:bookmarkStart w:id="3666" w:name="_Toc164928548"/>
      <w:r w:rsidRPr="00D3062E">
        <w:rPr>
          <w:noProof/>
          <w:lang w:eastAsia="zh-CN"/>
        </w:rPr>
        <w:t>6.11</w:t>
      </w:r>
      <w:r w:rsidRPr="00D3062E">
        <w:t>.3.2.1</w:t>
      </w:r>
      <w:r w:rsidRPr="00D3062E">
        <w:tab/>
        <w:t>Description</w:t>
      </w:r>
      <w:bookmarkEnd w:id="3662"/>
      <w:bookmarkEnd w:id="3663"/>
      <w:bookmarkEnd w:id="3664"/>
      <w:bookmarkEnd w:id="3665"/>
      <w:bookmarkEnd w:id="3666"/>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3667" w:name="_Toc157434971"/>
      <w:bookmarkStart w:id="3668" w:name="_Toc157436686"/>
      <w:bookmarkStart w:id="3669" w:name="_Toc157440526"/>
      <w:bookmarkStart w:id="3670" w:name="_Toc160650236"/>
      <w:bookmarkStart w:id="3671" w:name="_Toc164928549"/>
      <w:r w:rsidRPr="00D3062E">
        <w:rPr>
          <w:noProof/>
          <w:lang w:eastAsia="zh-CN"/>
        </w:rPr>
        <w:t>6.11</w:t>
      </w:r>
      <w:r w:rsidRPr="00D3062E">
        <w:t>.3.2.2</w:t>
      </w:r>
      <w:r w:rsidRPr="00D3062E">
        <w:tab/>
        <w:t>Resource Definition</w:t>
      </w:r>
      <w:bookmarkEnd w:id="3667"/>
      <w:bookmarkEnd w:id="3668"/>
      <w:bookmarkEnd w:id="3669"/>
      <w:bookmarkEnd w:id="3670"/>
      <w:bookmarkEnd w:id="3671"/>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3672" w:name="_Toc157434972"/>
      <w:bookmarkStart w:id="3673" w:name="_Toc157436687"/>
      <w:bookmarkStart w:id="3674" w:name="_Toc157440527"/>
      <w:bookmarkStart w:id="3675" w:name="_Toc160650237"/>
      <w:bookmarkStart w:id="3676" w:name="_Toc164928550"/>
      <w:r w:rsidRPr="00D3062E">
        <w:rPr>
          <w:noProof/>
          <w:lang w:eastAsia="zh-CN"/>
        </w:rPr>
        <w:t>6.11</w:t>
      </w:r>
      <w:r w:rsidRPr="00D3062E">
        <w:t>.3.2.3</w:t>
      </w:r>
      <w:r w:rsidRPr="00D3062E">
        <w:tab/>
        <w:t>Resource Standard Methods</w:t>
      </w:r>
      <w:bookmarkEnd w:id="3672"/>
      <w:bookmarkEnd w:id="3673"/>
      <w:bookmarkEnd w:id="3674"/>
      <w:bookmarkEnd w:id="3675"/>
      <w:bookmarkEnd w:id="3676"/>
    </w:p>
    <w:p w14:paraId="53678EAD" w14:textId="77777777" w:rsidR="00091209" w:rsidRPr="00D3062E" w:rsidRDefault="00091209" w:rsidP="000B7712">
      <w:pPr>
        <w:pStyle w:val="6"/>
      </w:pPr>
      <w:bookmarkStart w:id="3677" w:name="_Toc157434973"/>
      <w:bookmarkStart w:id="3678" w:name="_Toc157436688"/>
      <w:bookmarkStart w:id="3679" w:name="_Toc157440528"/>
      <w:bookmarkStart w:id="3680" w:name="_Toc160650238"/>
      <w:bookmarkStart w:id="3681" w:name="_Toc164928551"/>
      <w:r w:rsidRPr="00D3062E">
        <w:t>6.11.3.2.3.1</w:t>
      </w:r>
      <w:r w:rsidRPr="00D3062E">
        <w:tab/>
        <w:t>POST</w:t>
      </w:r>
      <w:bookmarkEnd w:id="3677"/>
      <w:bookmarkEnd w:id="3678"/>
      <w:bookmarkEnd w:id="3679"/>
      <w:bookmarkEnd w:id="3680"/>
      <w:bookmarkEnd w:id="368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3682" w:name="_Toc157434974"/>
      <w:bookmarkStart w:id="3683" w:name="_Toc157436689"/>
      <w:bookmarkStart w:id="3684" w:name="_Toc157440529"/>
      <w:bookmarkStart w:id="3685" w:name="_Toc160650239"/>
      <w:bookmarkStart w:id="3686" w:name="_Toc164928552"/>
      <w:r w:rsidRPr="00D3062E">
        <w:rPr>
          <w:noProof/>
          <w:lang w:eastAsia="zh-CN"/>
        </w:rPr>
        <w:t>6.11</w:t>
      </w:r>
      <w:r w:rsidRPr="00D3062E">
        <w:t>.3.2.4</w:t>
      </w:r>
      <w:r w:rsidRPr="00D3062E">
        <w:tab/>
        <w:t>Resource Custom Operations</w:t>
      </w:r>
      <w:bookmarkEnd w:id="3682"/>
      <w:bookmarkEnd w:id="3683"/>
      <w:bookmarkEnd w:id="3684"/>
      <w:bookmarkEnd w:id="3685"/>
      <w:bookmarkEnd w:id="3686"/>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3687" w:name="_Toc157434975"/>
      <w:bookmarkStart w:id="3688" w:name="_Toc157436690"/>
      <w:bookmarkStart w:id="3689" w:name="_Toc157440530"/>
      <w:bookmarkStart w:id="3690" w:name="_Toc160650240"/>
      <w:bookmarkStart w:id="3691" w:name="_Toc164928553"/>
      <w:r w:rsidRPr="00D3062E">
        <w:rPr>
          <w:noProof/>
          <w:lang w:eastAsia="zh-CN"/>
        </w:rPr>
        <w:t>6.11</w:t>
      </w:r>
      <w:r w:rsidRPr="00D3062E">
        <w:t>.3.3</w:t>
      </w:r>
      <w:r w:rsidRPr="00D3062E">
        <w:tab/>
        <w:t>Resource: Individual Slice Related Communication Service</w:t>
      </w:r>
      <w:bookmarkEnd w:id="3687"/>
      <w:bookmarkEnd w:id="3688"/>
      <w:bookmarkEnd w:id="3689"/>
      <w:bookmarkEnd w:id="3690"/>
      <w:bookmarkEnd w:id="3691"/>
    </w:p>
    <w:p w14:paraId="6C0A366C" w14:textId="77777777" w:rsidR="00091209" w:rsidRPr="00D3062E" w:rsidRDefault="00091209" w:rsidP="00091209">
      <w:pPr>
        <w:pStyle w:val="51"/>
      </w:pPr>
      <w:bookmarkStart w:id="3692" w:name="_Toc157434976"/>
      <w:bookmarkStart w:id="3693" w:name="_Toc157436691"/>
      <w:bookmarkStart w:id="3694" w:name="_Toc157440531"/>
      <w:bookmarkStart w:id="3695" w:name="_Toc160650241"/>
      <w:bookmarkStart w:id="3696" w:name="_Toc164928554"/>
      <w:r w:rsidRPr="00D3062E">
        <w:rPr>
          <w:noProof/>
          <w:lang w:eastAsia="zh-CN"/>
        </w:rPr>
        <w:t>6.11</w:t>
      </w:r>
      <w:r w:rsidRPr="00D3062E">
        <w:t>.3.3.1</w:t>
      </w:r>
      <w:r w:rsidRPr="00D3062E">
        <w:tab/>
        <w:t>Description</w:t>
      </w:r>
      <w:bookmarkEnd w:id="3692"/>
      <w:bookmarkEnd w:id="3693"/>
      <w:bookmarkEnd w:id="3694"/>
      <w:bookmarkEnd w:id="3695"/>
      <w:bookmarkEnd w:id="3696"/>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3697" w:name="_Toc157434977"/>
      <w:bookmarkStart w:id="3698" w:name="_Toc157436692"/>
      <w:bookmarkStart w:id="3699" w:name="_Toc157440532"/>
      <w:bookmarkStart w:id="3700" w:name="_Toc160650242"/>
      <w:bookmarkStart w:id="3701" w:name="_Toc164928555"/>
      <w:r w:rsidRPr="00D3062E">
        <w:rPr>
          <w:noProof/>
          <w:lang w:eastAsia="zh-CN"/>
        </w:rPr>
        <w:t>6.11</w:t>
      </w:r>
      <w:r w:rsidRPr="00D3062E">
        <w:t>.3.3.2</w:t>
      </w:r>
      <w:r w:rsidRPr="00D3062E">
        <w:tab/>
        <w:t>Resource Definition</w:t>
      </w:r>
      <w:bookmarkEnd w:id="3697"/>
      <w:bookmarkEnd w:id="3698"/>
      <w:bookmarkEnd w:id="3699"/>
      <w:bookmarkEnd w:id="3700"/>
      <w:bookmarkEnd w:id="3701"/>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3702" w:name="_Toc157434978"/>
      <w:bookmarkStart w:id="3703" w:name="_Toc157436693"/>
      <w:bookmarkStart w:id="3704" w:name="_Toc157440533"/>
      <w:bookmarkStart w:id="3705" w:name="_Toc160650243"/>
      <w:bookmarkStart w:id="3706" w:name="_Toc164928556"/>
      <w:r w:rsidRPr="00D3062E">
        <w:rPr>
          <w:noProof/>
          <w:lang w:eastAsia="zh-CN"/>
        </w:rPr>
        <w:t>6.11</w:t>
      </w:r>
      <w:r w:rsidRPr="00D3062E">
        <w:t>.3.3.3</w:t>
      </w:r>
      <w:r w:rsidRPr="00D3062E">
        <w:tab/>
        <w:t>Resource Standard Methods</w:t>
      </w:r>
      <w:bookmarkEnd w:id="3702"/>
      <w:bookmarkEnd w:id="3703"/>
      <w:bookmarkEnd w:id="3704"/>
      <w:bookmarkEnd w:id="3705"/>
      <w:bookmarkEnd w:id="3706"/>
    </w:p>
    <w:p w14:paraId="39423496" w14:textId="77777777" w:rsidR="00091209" w:rsidRPr="00D3062E" w:rsidRDefault="00091209" w:rsidP="000B7712">
      <w:pPr>
        <w:pStyle w:val="6"/>
      </w:pPr>
      <w:bookmarkStart w:id="3707" w:name="_Toc157434979"/>
      <w:bookmarkStart w:id="3708" w:name="_Toc157436694"/>
      <w:bookmarkStart w:id="3709" w:name="_Toc157440534"/>
      <w:bookmarkStart w:id="3710" w:name="_Toc160650244"/>
      <w:bookmarkStart w:id="3711" w:name="_Toc164928557"/>
      <w:r w:rsidRPr="00D3062E">
        <w:t>6.11.3.3.3.1</w:t>
      </w:r>
      <w:r w:rsidRPr="00D3062E">
        <w:tab/>
        <w:t>GET</w:t>
      </w:r>
      <w:bookmarkEnd w:id="3707"/>
      <w:bookmarkEnd w:id="3708"/>
      <w:bookmarkEnd w:id="3709"/>
      <w:bookmarkEnd w:id="3710"/>
      <w:bookmarkEnd w:id="3711"/>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3712" w:name="_Toc157434980"/>
      <w:bookmarkStart w:id="3713" w:name="_Toc157436695"/>
      <w:bookmarkStart w:id="3714" w:name="_Toc157440535"/>
      <w:bookmarkStart w:id="3715" w:name="_Toc160650245"/>
      <w:bookmarkStart w:id="3716" w:name="_Toc164928558"/>
      <w:r w:rsidRPr="00D3062E">
        <w:t>6.11.3.3.3.2</w:t>
      </w:r>
      <w:r w:rsidRPr="00D3062E">
        <w:tab/>
        <w:t>PUT</w:t>
      </w:r>
      <w:bookmarkEnd w:id="3712"/>
      <w:bookmarkEnd w:id="3713"/>
      <w:bookmarkEnd w:id="3714"/>
      <w:bookmarkEnd w:id="3715"/>
      <w:bookmarkEnd w:id="3716"/>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3717" w:name="_Toc157434981"/>
      <w:bookmarkStart w:id="3718" w:name="_Toc157436696"/>
      <w:bookmarkStart w:id="3719" w:name="_Toc157440536"/>
      <w:bookmarkStart w:id="3720" w:name="_Toc160650246"/>
      <w:bookmarkStart w:id="3721" w:name="_Toc164928559"/>
      <w:r w:rsidRPr="00D3062E">
        <w:t>6.11.3.3.3.3</w:t>
      </w:r>
      <w:r w:rsidRPr="00D3062E">
        <w:tab/>
        <w:t>PATCH</w:t>
      </w:r>
      <w:bookmarkEnd w:id="3717"/>
      <w:bookmarkEnd w:id="3718"/>
      <w:bookmarkEnd w:id="3719"/>
      <w:bookmarkEnd w:id="3720"/>
      <w:bookmarkEnd w:id="3721"/>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3722" w:name="_Toc157434982"/>
      <w:bookmarkStart w:id="3723" w:name="_Toc157436697"/>
      <w:bookmarkStart w:id="3724" w:name="_Toc157440537"/>
      <w:bookmarkStart w:id="3725" w:name="_Toc160650247"/>
      <w:bookmarkStart w:id="3726" w:name="_Toc164928560"/>
      <w:r w:rsidRPr="00D3062E">
        <w:t>6.11.3.3.3.4</w:t>
      </w:r>
      <w:r w:rsidRPr="00D3062E">
        <w:tab/>
        <w:t>DELETE</w:t>
      </w:r>
      <w:bookmarkEnd w:id="3722"/>
      <w:bookmarkEnd w:id="3723"/>
      <w:bookmarkEnd w:id="3724"/>
      <w:bookmarkEnd w:id="3725"/>
      <w:bookmarkEnd w:id="3726"/>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3727" w:name="_Toc157434983"/>
      <w:bookmarkStart w:id="3728" w:name="_Toc157436698"/>
      <w:bookmarkStart w:id="3729" w:name="_Toc157440538"/>
      <w:bookmarkStart w:id="3730" w:name="_Toc160650248"/>
      <w:bookmarkStart w:id="3731" w:name="_Toc164928561"/>
      <w:r w:rsidRPr="00D3062E">
        <w:rPr>
          <w:noProof/>
          <w:lang w:eastAsia="zh-CN"/>
        </w:rPr>
        <w:t>6.11</w:t>
      </w:r>
      <w:r w:rsidRPr="00D3062E">
        <w:t>.3.3.4</w:t>
      </w:r>
      <w:r w:rsidRPr="00D3062E">
        <w:tab/>
        <w:t>Resource Custom Operations</w:t>
      </w:r>
      <w:bookmarkEnd w:id="3727"/>
      <w:bookmarkEnd w:id="3728"/>
      <w:bookmarkEnd w:id="3729"/>
      <w:bookmarkEnd w:id="3730"/>
      <w:bookmarkEnd w:id="373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3732" w:name="_Toc157434984"/>
      <w:bookmarkStart w:id="3733" w:name="_Toc157436699"/>
      <w:bookmarkStart w:id="3734" w:name="_Toc157440539"/>
      <w:bookmarkStart w:id="3735" w:name="_Toc160650249"/>
      <w:bookmarkStart w:id="3736" w:name="_Toc164928562"/>
      <w:r w:rsidRPr="00D3062E">
        <w:rPr>
          <w:noProof/>
          <w:lang w:eastAsia="zh-CN"/>
        </w:rPr>
        <w:t>6.11</w:t>
      </w:r>
      <w:r w:rsidRPr="00D3062E">
        <w:t>.4</w:t>
      </w:r>
      <w:r w:rsidRPr="00D3062E">
        <w:tab/>
        <w:t>Custom Operations without associated resources</w:t>
      </w:r>
      <w:bookmarkEnd w:id="3732"/>
      <w:bookmarkEnd w:id="3733"/>
      <w:bookmarkEnd w:id="3734"/>
      <w:bookmarkEnd w:id="3735"/>
      <w:bookmarkEnd w:id="3736"/>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3737" w:name="_Toc157434985"/>
      <w:bookmarkStart w:id="3738" w:name="_Toc157436700"/>
      <w:bookmarkStart w:id="3739" w:name="_Toc157440540"/>
      <w:bookmarkStart w:id="3740" w:name="_Toc160650250"/>
      <w:bookmarkStart w:id="3741" w:name="_Toc164928563"/>
      <w:r w:rsidRPr="00D3062E">
        <w:rPr>
          <w:noProof/>
          <w:lang w:eastAsia="zh-CN"/>
        </w:rPr>
        <w:t>6.11</w:t>
      </w:r>
      <w:r w:rsidRPr="00D3062E">
        <w:t>.5</w:t>
      </w:r>
      <w:r w:rsidRPr="00D3062E">
        <w:tab/>
        <w:t>Notifications</w:t>
      </w:r>
      <w:bookmarkEnd w:id="3737"/>
      <w:bookmarkEnd w:id="3738"/>
      <w:bookmarkEnd w:id="3739"/>
      <w:bookmarkEnd w:id="3740"/>
      <w:bookmarkEnd w:id="3741"/>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3742" w:name="_Toc157434986"/>
      <w:bookmarkStart w:id="3743" w:name="_Toc157436701"/>
      <w:bookmarkStart w:id="3744" w:name="_Toc157440541"/>
      <w:bookmarkStart w:id="3745" w:name="_Toc160650251"/>
      <w:bookmarkStart w:id="3746" w:name="_Toc164928564"/>
      <w:r w:rsidRPr="00D3062E">
        <w:rPr>
          <w:noProof/>
          <w:lang w:eastAsia="zh-CN"/>
        </w:rPr>
        <w:t>6.11</w:t>
      </w:r>
      <w:r w:rsidRPr="00D3062E">
        <w:t>.6</w:t>
      </w:r>
      <w:r w:rsidRPr="00D3062E">
        <w:tab/>
        <w:t>Data Model</w:t>
      </w:r>
      <w:bookmarkEnd w:id="3742"/>
      <w:bookmarkEnd w:id="3743"/>
      <w:bookmarkEnd w:id="3744"/>
      <w:bookmarkEnd w:id="3745"/>
      <w:bookmarkEnd w:id="3746"/>
    </w:p>
    <w:p w14:paraId="69CE0891" w14:textId="77777777" w:rsidR="00091209" w:rsidRPr="00D3062E" w:rsidRDefault="00091209" w:rsidP="00091209">
      <w:pPr>
        <w:pStyle w:val="41"/>
      </w:pPr>
      <w:bookmarkStart w:id="3747" w:name="_Toc157434987"/>
      <w:bookmarkStart w:id="3748" w:name="_Toc157436702"/>
      <w:bookmarkStart w:id="3749" w:name="_Toc157440542"/>
      <w:bookmarkStart w:id="3750" w:name="_Toc160650252"/>
      <w:bookmarkStart w:id="3751" w:name="_Toc164928565"/>
      <w:r w:rsidRPr="00D3062E">
        <w:rPr>
          <w:noProof/>
          <w:lang w:eastAsia="zh-CN"/>
        </w:rPr>
        <w:t>6.11</w:t>
      </w:r>
      <w:r w:rsidRPr="00D3062E">
        <w:t>.6.1</w:t>
      </w:r>
      <w:r w:rsidRPr="00D3062E">
        <w:tab/>
        <w:t>General</w:t>
      </w:r>
      <w:bookmarkEnd w:id="3747"/>
      <w:bookmarkEnd w:id="3748"/>
      <w:bookmarkEnd w:id="3749"/>
      <w:bookmarkEnd w:id="3750"/>
      <w:bookmarkEnd w:id="3751"/>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3752" w:name="_Toc157434988"/>
      <w:bookmarkStart w:id="3753" w:name="_Toc157436703"/>
      <w:bookmarkStart w:id="3754" w:name="_Toc157440543"/>
      <w:bookmarkStart w:id="3755" w:name="_Toc160650253"/>
      <w:bookmarkStart w:id="3756" w:name="_Toc164928566"/>
      <w:r w:rsidRPr="00D3062E">
        <w:rPr>
          <w:noProof/>
          <w:lang w:eastAsia="zh-CN"/>
        </w:rPr>
        <w:t>6.11</w:t>
      </w:r>
      <w:r w:rsidRPr="00D3062E">
        <w:rPr>
          <w:lang w:val="en-US"/>
        </w:rPr>
        <w:t>.6.2</w:t>
      </w:r>
      <w:r w:rsidRPr="00D3062E">
        <w:rPr>
          <w:lang w:val="en-US"/>
        </w:rPr>
        <w:tab/>
        <w:t>Structured data types</w:t>
      </w:r>
      <w:bookmarkEnd w:id="3752"/>
      <w:bookmarkEnd w:id="3753"/>
      <w:bookmarkEnd w:id="3754"/>
      <w:bookmarkEnd w:id="3755"/>
      <w:bookmarkEnd w:id="3756"/>
    </w:p>
    <w:p w14:paraId="20139712" w14:textId="77777777" w:rsidR="00091209" w:rsidRPr="00D3062E" w:rsidRDefault="00091209" w:rsidP="00091209">
      <w:pPr>
        <w:pStyle w:val="51"/>
      </w:pPr>
      <w:bookmarkStart w:id="3757" w:name="_Toc157434989"/>
      <w:bookmarkStart w:id="3758" w:name="_Toc157436704"/>
      <w:bookmarkStart w:id="3759" w:name="_Toc157440544"/>
      <w:bookmarkStart w:id="3760" w:name="_Toc160650254"/>
      <w:bookmarkStart w:id="3761" w:name="_Toc164928567"/>
      <w:r w:rsidRPr="00D3062E">
        <w:rPr>
          <w:noProof/>
          <w:lang w:eastAsia="zh-CN"/>
        </w:rPr>
        <w:t>6.11</w:t>
      </w:r>
      <w:r w:rsidRPr="00D3062E">
        <w:t>.6.2.1</w:t>
      </w:r>
      <w:r w:rsidRPr="00D3062E">
        <w:tab/>
        <w:t>Introduction</w:t>
      </w:r>
      <w:bookmarkEnd w:id="3757"/>
      <w:bookmarkEnd w:id="3758"/>
      <w:bookmarkEnd w:id="3759"/>
      <w:bookmarkEnd w:id="3760"/>
      <w:bookmarkEnd w:id="3761"/>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3762" w:name="_Toc157434990"/>
      <w:bookmarkStart w:id="3763" w:name="_Toc157436705"/>
      <w:bookmarkStart w:id="3764" w:name="_Toc157440545"/>
      <w:bookmarkStart w:id="3765" w:name="_Toc160650255"/>
      <w:bookmarkStart w:id="3766" w:name="_Toc164928568"/>
      <w:bookmarkStart w:id="3767" w:name="_Toc157434991"/>
      <w:bookmarkStart w:id="3768" w:name="_Toc157436706"/>
      <w:bookmarkStart w:id="3769" w:name="_Toc157440546"/>
      <w:r w:rsidRPr="00D3062E">
        <w:rPr>
          <w:noProof/>
          <w:lang w:eastAsia="zh-CN"/>
        </w:rPr>
        <w:t>6.11</w:t>
      </w:r>
      <w:r w:rsidRPr="00D3062E">
        <w:t>.6.2.2</w:t>
      </w:r>
      <w:r w:rsidRPr="00D3062E">
        <w:tab/>
        <w:t xml:space="preserve">Type: </w:t>
      </w:r>
      <w:bookmarkStart w:id="3770" w:name="_Hlk154602706"/>
      <w:r w:rsidRPr="00D3062E">
        <w:t>SliceCommService</w:t>
      </w:r>
      <w:bookmarkEnd w:id="3762"/>
      <w:bookmarkEnd w:id="3763"/>
      <w:bookmarkEnd w:id="3764"/>
      <w:bookmarkEnd w:id="3765"/>
      <w:bookmarkEnd w:id="3766"/>
      <w:bookmarkEnd w:id="3770"/>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3771" w:name="_Toc160650256"/>
      <w:bookmarkStart w:id="3772" w:name="_Toc164928569"/>
      <w:bookmarkStart w:id="3773" w:name="_Toc157434992"/>
      <w:bookmarkStart w:id="3774" w:name="_Toc157436707"/>
      <w:bookmarkStart w:id="3775" w:name="_Toc157440547"/>
      <w:bookmarkEnd w:id="3767"/>
      <w:bookmarkEnd w:id="3768"/>
      <w:bookmarkEnd w:id="3769"/>
      <w:r w:rsidRPr="00D3062E">
        <w:rPr>
          <w:noProof/>
          <w:lang w:eastAsia="zh-CN"/>
        </w:rPr>
        <w:t>6.11</w:t>
      </w:r>
      <w:r w:rsidRPr="00D3062E">
        <w:t>.6.2.3</w:t>
      </w:r>
      <w:r w:rsidRPr="00D3062E">
        <w:tab/>
        <w:t>Type: SliceCommServicePatch</w:t>
      </w:r>
      <w:bookmarkEnd w:id="3771"/>
      <w:bookmarkEnd w:id="3772"/>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3776" w:name="_Toc160650257"/>
      <w:bookmarkStart w:id="3777" w:name="_Toc164928570"/>
      <w:r w:rsidRPr="00D3062E">
        <w:rPr>
          <w:noProof/>
          <w:lang w:eastAsia="zh-CN"/>
        </w:rPr>
        <w:t>6.11</w:t>
      </w:r>
      <w:r w:rsidRPr="00D3062E">
        <w:t>.6.2.4</w:t>
      </w:r>
      <w:r w:rsidRPr="00D3062E">
        <w:tab/>
        <w:t>Type: ServReq</w:t>
      </w:r>
      <w:bookmarkEnd w:id="3773"/>
      <w:bookmarkEnd w:id="3774"/>
      <w:bookmarkEnd w:id="3775"/>
      <w:bookmarkEnd w:id="3776"/>
      <w:bookmarkEnd w:id="3777"/>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3778" w:name="_Toc157434993"/>
      <w:bookmarkStart w:id="3779" w:name="_Toc157436708"/>
      <w:bookmarkStart w:id="3780" w:name="_Toc157440548"/>
      <w:bookmarkStart w:id="3781" w:name="_Toc160650258"/>
      <w:bookmarkStart w:id="3782" w:name="_Toc164928571"/>
      <w:r w:rsidRPr="00D3062E">
        <w:rPr>
          <w:noProof/>
          <w:lang w:eastAsia="zh-CN"/>
        </w:rPr>
        <w:t>6.11</w:t>
      </w:r>
      <w:r w:rsidRPr="00D3062E">
        <w:t>.6.2.5</w:t>
      </w:r>
      <w:r w:rsidRPr="00D3062E">
        <w:tab/>
        <w:t>Type: NetSliceInfo</w:t>
      </w:r>
      <w:bookmarkEnd w:id="3778"/>
      <w:bookmarkEnd w:id="3779"/>
      <w:bookmarkEnd w:id="3780"/>
      <w:bookmarkEnd w:id="3781"/>
      <w:bookmarkEnd w:id="378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3783" w:name="_Toc157434994"/>
      <w:bookmarkStart w:id="3784" w:name="_Toc157436709"/>
      <w:bookmarkStart w:id="3785" w:name="_Toc157440549"/>
      <w:bookmarkStart w:id="3786" w:name="_Toc160650259"/>
      <w:bookmarkStart w:id="3787" w:name="_Toc164928572"/>
      <w:r w:rsidRPr="00D3062E">
        <w:rPr>
          <w:noProof/>
          <w:lang w:eastAsia="zh-CN"/>
        </w:rPr>
        <w:t>6.11</w:t>
      </w:r>
      <w:r w:rsidRPr="00D3062E">
        <w:rPr>
          <w:lang w:val="en-US"/>
        </w:rPr>
        <w:t>.6.3</w:t>
      </w:r>
      <w:r w:rsidRPr="00D3062E">
        <w:rPr>
          <w:lang w:val="en-US"/>
        </w:rPr>
        <w:tab/>
        <w:t>Simple data types and enumerations</w:t>
      </w:r>
      <w:bookmarkEnd w:id="3783"/>
      <w:bookmarkEnd w:id="3784"/>
      <w:bookmarkEnd w:id="3785"/>
      <w:bookmarkEnd w:id="3786"/>
      <w:bookmarkEnd w:id="3787"/>
    </w:p>
    <w:p w14:paraId="0AD98EB4" w14:textId="77777777" w:rsidR="00091209" w:rsidRPr="00D3062E" w:rsidRDefault="00091209" w:rsidP="00091209">
      <w:pPr>
        <w:pStyle w:val="51"/>
      </w:pPr>
      <w:bookmarkStart w:id="3788" w:name="_Toc157434995"/>
      <w:bookmarkStart w:id="3789" w:name="_Toc157436710"/>
      <w:bookmarkStart w:id="3790" w:name="_Toc157440550"/>
      <w:bookmarkStart w:id="3791" w:name="_Toc160650260"/>
      <w:bookmarkStart w:id="3792" w:name="_Toc164928573"/>
      <w:r w:rsidRPr="00D3062E">
        <w:rPr>
          <w:noProof/>
          <w:lang w:eastAsia="zh-CN"/>
        </w:rPr>
        <w:t>6.11</w:t>
      </w:r>
      <w:r w:rsidRPr="00D3062E">
        <w:t>.6.3.1</w:t>
      </w:r>
      <w:r w:rsidRPr="00D3062E">
        <w:tab/>
        <w:t>Introduction</w:t>
      </w:r>
      <w:bookmarkEnd w:id="3788"/>
      <w:bookmarkEnd w:id="3789"/>
      <w:bookmarkEnd w:id="3790"/>
      <w:bookmarkEnd w:id="3791"/>
      <w:bookmarkEnd w:id="3792"/>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3793" w:name="_Toc157434996"/>
      <w:bookmarkStart w:id="3794" w:name="_Toc157436711"/>
      <w:bookmarkStart w:id="3795" w:name="_Toc157440551"/>
      <w:bookmarkStart w:id="3796" w:name="_Toc160650261"/>
      <w:bookmarkStart w:id="3797" w:name="_Toc164928574"/>
      <w:r w:rsidRPr="00D3062E">
        <w:rPr>
          <w:noProof/>
          <w:lang w:eastAsia="zh-CN"/>
        </w:rPr>
        <w:t>6.11</w:t>
      </w:r>
      <w:r w:rsidRPr="00D3062E">
        <w:t>.6.3.2</w:t>
      </w:r>
      <w:r w:rsidRPr="00D3062E">
        <w:tab/>
        <w:t>Simple data types</w:t>
      </w:r>
      <w:bookmarkEnd w:id="3793"/>
      <w:bookmarkEnd w:id="3794"/>
      <w:bookmarkEnd w:id="3795"/>
      <w:bookmarkEnd w:id="3796"/>
      <w:bookmarkEnd w:id="3797"/>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3798" w:name="_Toc157434997"/>
      <w:bookmarkStart w:id="3799" w:name="_Toc157436712"/>
      <w:bookmarkStart w:id="3800" w:name="_Toc157440552"/>
      <w:bookmarkStart w:id="3801" w:name="_Toc160650262"/>
      <w:bookmarkStart w:id="3802" w:name="_Toc164928575"/>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798"/>
      <w:bookmarkEnd w:id="3799"/>
      <w:bookmarkEnd w:id="3800"/>
      <w:bookmarkEnd w:id="3801"/>
      <w:bookmarkEnd w:id="3802"/>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3803" w:name="_Toc157434998"/>
      <w:bookmarkStart w:id="3804" w:name="_Toc157436713"/>
      <w:bookmarkStart w:id="3805" w:name="_Toc157440553"/>
      <w:bookmarkStart w:id="3806" w:name="_Toc160650263"/>
      <w:bookmarkStart w:id="3807" w:name="_Toc164928576"/>
      <w:r w:rsidRPr="00D3062E">
        <w:rPr>
          <w:noProof/>
          <w:lang w:eastAsia="zh-CN"/>
        </w:rPr>
        <w:t>6.11</w:t>
      </w:r>
      <w:r w:rsidRPr="00D3062E">
        <w:t>.6.5</w:t>
      </w:r>
      <w:r w:rsidRPr="00D3062E">
        <w:tab/>
        <w:t>Binary data</w:t>
      </w:r>
      <w:bookmarkEnd w:id="3803"/>
      <w:bookmarkEnd w:id="3804"/>
      <w:bookmarkEnd w:id="3805"/>
      <w:bookmarkEnd w:id="3806"/>
      <w:bookmarkEnd w:id="3807"/>
    </w:p>
    <w:p w14:paraId="1150CA87" w14:textId="77777777" w:rsidR="00091209" w:rsidRPr="00D3062E" w:rsidRDefault="00091209" w:rsidP="00091209">
      <w:pPr>
        <w:pStyle w:val="51"/>
      </w:pPr>
      <w:bookmarkStart w:id="3808" w:name="_Toc157434999"/>
      <w:bookmarkStart w:id="3809" w:name="_Toc157436714"/>
      <w:bookmarkStart w:id="3810" w:name="_Toc157440554"/>
      <w:bookmarkStart w:id="3811" w:name="_Toc160650264"/>
      <w:bookmarkStart w:id="3812" w:name="_Toc164928577"/>
      <w:r w:rsidRPr="00D3062E">
        <w:rPr>
          <w:noProof/>
          <w:lang w:eastAsia="zh-CN"/>
        </w:rPr>
        <w:t>6.11</w:t>
      </w:r>
      <w:r w:rsidRPr="00D3062E">
        <w:t>.6.5.1</w:t>
      </w:r>
      <w:r w:rsidRPr="00D3062E">
        <w:tab/>
        <w:t>Binary Data Types</w:t>
      </w:r>
      <w:bookmarkEnd w:id="3808"/>
      <w:bookmarkEnd w:id="3809"/>
      <w:bookmarkEnd w:id="3810"/>
      <w:bookmarkEnd w:id="3811"/>
      <w:bookmarkEnd w:id="3812"/>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3813" w:name="_Toc157435000"/>
      <w:bookmarkStart w:id="3814" w:name="_Toc157436715"/>
      <w:bookmarkStart w:id="3815" w:name="_Toc157440555"/>
      <w:bookmarkStart w:id="3816" w:name="_Toc160650265"/>
      <w:bookmarkStart w:id="3817" w:name="_Toc164928578"/>
      <w:r w:rsidRPr="00D3062E">
        <w:rPr>
          <w:noProof/>
          <w:lang w:eastAsia="zh-CN"/>
        </w:rPr>
        <w:t>6.11</w:t>
      </w:r>
      <w:r w:rsidRPr="00D3062E">
        <w:t>.7</w:t>
      </w:r>
      <w:r w:rsidRPr="00D3062E">
        <w:tab/>
        <w:t>Error Handling</w:t>
      </w:r>
      <w:bookmarkEnd w:id="3813"/>
      <w:bookmarkEnd w:id="3814"/>
      <w:bookmarkEnd w:id="3815"/>
      <w:bookmarkEnd w:id="3816"/>
      <w:bookmarkEnd w:id="3817"/>
    </w:p>
    <w:p w14:paraId="1C10720B" w14:textId="77777777" w:rsidR="00091209" w:rsidRPr="00D3062E" w:rsidRDefault="00091209" w:rsidP="00091209">
      <w:pPr>
        <w:pStyle w:val="41"/>
      </w:pPr>
      <w:bookmarkStart w:id="3818" w:name="_Toc157435001"/>
      <w:bookmarkStart w:id="3819" w:name="_Toc157436716"/>
      <w:bookmarkStart w:id="3820" w:name="_Toc157440556"/>
      <w:bookmarkStart w:id="3821" w:name="_Toc160650266"/>
      <w:bookmarkStart w:id="3822" w:name="_Toc164928579"/>
      <w:r w:rsidRPr="00D3062E">
        <w:rPr>
          <w:noProof/>
          <w:lang w:eastAsia="zh-CN"/>
        </w:rPr>
        <w:t>6.11</w:t>
      </w:r>
      <w:r w:rsidRPr="00D3062E">
        <w:t>.7.1</w:t>
      </w:r>
      <w:r w:rsidRPr="00D3062E">
        <w:tab/>
        <w:t>General</w:t>
      </w:r>
      <w:bookmarkEnd w:id="3818"/>
      <w:bookmarkEnd w:id="3819"/>
      <w:bookmarkEnd w:id="3820"/>
      <w:bookmarkEnd w:id="3821"/>
      <w:bookmarkEnd w:id="3822"/>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3823" w:name="_Toc157435002"/>
      <w:bookmarkStart w:id="3824" w:name="_Toc157436717"/>
      <w:bookmarkStart w:id="3825" w:name="_Toc157440557"/>
      <w:bookmarkStart w:id="3826" w:name="_Toc160650267"/>
      <w:bookmarkStart w:id="3827" w:name="_Toc164928580"/>
      <w:r w:rsidRPr="00D3062E">
        <w:rPr>
          <w:noProof/>
          <w:lang w:eastAsia="zh-CN"/>
        </w:rPr>
        <w:t>6.11</w:t>
      </w:r>
      <w:r w:rsidRPr="00D3062E">
        <w:t>.7.2</w:t>
      </w:r>
      <w:r w:rsidRPr="00D3062E">
        <w:tab/>
        <w:t>Protocol Errors</w:t>
      </w:r>
      <w:bookmarkEnd w:id="3823"/>
      <w:bookmarkEnd w:id="3824"/>
      <w:bookmarkEnd w:id="3825"/>
      <w:bookmarkEnd w:id="3826"/>
      <w:bookmarkEnd w:id="3827"/>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3828" w:name="_Toc157435003"/>
      <w:bookmarkStart w:id="3829" w:name="_Toc157436718"/>
      <w:bookmarkStart w:id="3830" w:name="_Toc157440558"/>
      <w:bookmarkStart w:id="3831" w:name="_Toc160650268"/>
      <w:bookmarkStart w:id="3832" w:name="_Toc164928581"/>
      <w:bookmarkStart w:id="3833" w:name="_Toc157435004"/>
      <w:bookmarkStart w:id="3834" w:name="_Toc157436719"/>
      <w:bookmarkStart w:id="3835" w:name="_Toc157440559"/>
      <w:r w:rsidRPr="00D3062E">
        <w:rPr>
          <w:noProof/>
          <w:lang w:eastAsia="zh-CN"/>
        </w:rPr>
        <w:t>6.11</w:t>
      </w:r>
      <w:r w:rsidRPr="00D3062E">
        <w:t>.7.3</w:t>
      </w:r>
      <w:r w:rsidRPr="00D3062E">
        <w:tab/>
        <w:t>Application Errors</w:t>
      </w:r>
      <w:bookmarkEnd w:id="3828"/>
      <w:bookmarkEnd w:id="3829"/>
      <w:bookmarkEnd w:id="3830"/>
      <w:bookmarkEnd w:id="3831"/>
      <w:bookmarkEnd w:id="3832"/>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3836" w:name="_Toc160650269"/>
      <w:bookmarkStart w:id="3837" w:name="_Toc164928582"/>
      <w:r w:rsidRPr="00D3062E">
        <w:rPr>
          <w:noProof/>
          <w:lang w:eastAsia="zh-CN"/>
        </w:rPr>
        <w:t>6.11</w:t>
      </w:r>
      <w:r w:rsidRPr="00D3062E">
        <w:t>.8</w:t>
      </w:r>
      <w:r w:rsidRPr="00D3062E">
        <w:rPr>
          <w:lang w:eastAsia="zh-CN"/>
        </w:rPr>
        <w:tab/>
        <w:t>Feature negotiation</w:t>
      </w:r>
      <w:bookmarkEnd w:id="3833"/>
      <w:bookmarkEnd w:id="3834"/>
      <w:bookmarkEnd w:id="3835"/>
      <w:bookmarkEnd w:id="3836"/>
      <w:bookmarkEnd w:id="3837"/>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3838" w:name="_Toc157435005"/>
      <w:bookmarkStart w:id="3839" w:name="_Toc157436720"/>
      <w:bookmarkStart w:id="3840" w:name="_Toc157440560"/>
      <w:bookmarkStart w:id="3841" w:name="_Toc160650270"/>
      <w:bookmarkStart w:id="3842" w:name="_Toc164928583"/>
      <w:r w:rsidRPr="00D3062E">
        <w:rPr>
          <w:noProof/>
          <w:lang w:eastAsia="zh-CN"/>
        </w:rPr>
        <w:t>6.11</w:t>
      </w:r>
      <w:r w:rsidRPr="00D3062E">
        <w:t>.9</w:t>
      </w:r>
      <w:r w:rsidRPr="00D3062E">
        <w:tab/>
        <w:t>Security</w:t>
      </w:r>
      <w:bookmarkEnd w:id="3838"/>
      <w:bookmarkEnd w:id="3839"/>
      <w:bookmarkEnd w:id="3840"/>
      <w:bookmarkEnd w:id="3841"/>
      <w:bookmarkEnd w:id="3842"/>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3843" w:name="_Toc160650271"/>
      <w:bookmarkStart w:id="3844" w:name="_Toc164928584"/>
      <w:bookmarkStart w:id="3845" w:name="_Toc90661661"/>
      <w:bookmarkStart w:id="3846" w:name="_Toc138755352"/>
      <w:bookmarkStart w:id="3847" w:name="_Toc151886122"/>
      <w:bookmarkStart w:id="3848" w:name="_Toc152076187"/>
      <w:bookmarkStart w:id="3849" w:name="_Toc153793903"/>
      <w:bookmarkStart w:id="3850" w:name="_Toc157435006"/>
      <w:bookmarkStart w:id="3851" w:name="_Toc157436721"/>
      <w:bookmarkStart w:id="3852" w:name="_Toc157440561"/>
      <w:bookmarkStart w:id="3853" w:name="_Toc144024231"/>
      <w:bookmarkStart w:id="3854" w:name="_Toc148176944"/>
      <w:bookmarkStart w:id="3855" w:name="_Toc148358994"/>
      <w:bookmarkEnd w:id="2436"/>
      <w:bookmarkEnd w:id="2437"/>
      <w:r w:rsidRPr="00D3062E">
        <w:rPr>
          <w:noProof/>
          <w:lang w:eastAsia="zh-CN"/>
        </w:rPr>
        <w:t>6.12</w:t>
      </w:r>
      <w:r w:rsidRPr="00D3062E">
        <w:tab/>
        <w:t>NSCE_InterPLMNContinuity API</w:t>
      </w:r>
      <w:bookmarkEnd w:id="3843"/>
      <w:bookmarkEnd w:id="3844"/>
    </w:p>
    <w:p w14:paraId="199F0E37" w14:textId="77777777" w:rsidR="00D3062E" w:rsidRPr="00D3062E" w:rsidRDefault="00D3062E" w:rsidP="00D3062E">
      <w:pPr>
        <w:pStyle w:val="31"/>
      </w:pPr>
      <w:bookmarkStart w:id="3856" w:name="_Toc160650272"/>
      <w:bookmarkStart w:id="3857" w:name="_Toc164928585"/>
      <w:r w:rsidRPr="00D3062E">
        <w:rPr>
          <w:noProof/>
          <w:lang w:eastAsia="zh-CN"/>
        </w:rPr>
        <w:t>6.12</w:t>
      </w:r>
      <w:r w:rsidRPr="00D3062E">
        <w:t>.1</w:t>
      </w:r>
      <w:r w:rsidRPr="00D3062E">
        <w:tab/>
        <w:t>Introduction</w:t>
      </w:r>
      <w:bookmarkEnd w:id="3856"/>
      <w:bookmarkEnd w:id="3857"/>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3858" w:name="_Toc160650273"/>
      <w:bookmarkStart w:id="3859" w:name="_Toc164928586"/>
      <w:r w:rsidRPr="00D3062E">
        <w:rPr>
          <w:noProof/>
          <w:lang w:eastAsia="zh-CN"/>
        </w:rPr>
        <w:t>6.12</w:t>
      </w:r>
      <w:r w:rsidRPr="00D3062E">
        <w:t>.2</w:t>
      </w:r>
      <w:r w:rsidRPr="00D3062E">
        <w:tab/>
        <w:t>Usage of HTTP</w:t>
      </w:r>
      <w:bookmarkEnd w:id="3858"/>
      <w:bookmarkEnd w:id="3859"/>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3860" w:name="_Toc160650274"/>
      <w:bookmarkStart w:id="3861" w:name="_Toc164928587"/>
      <w:r w:rsidRPr="00D3062E">
        <w:rPr>
          <w:noProof/>
          <w:lang w:eastAsia="zh-CN"/>
        </w:rPr>
        <w:t>6.12</w:t>
      </w:r>
      <w:r w:rsidRPr="00D3062E">
        <w:t>.3</w:t>
      </w:r>
      <w:r w:rsidRPr="00D3062E">
        <w:tab/>
        <w:t>Resources</w:t>
      </w:r>
      <w:bookmarkEnd w:id="3860"/>
      <w:bookmarkEnd w:id="3861"/>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3862" w:name="_Toc160650275"/>
      <w:bookmarkStart w:id="3863" w:name="_Toc164928588"/>
      <w:r w:rsidRPr="00D3062E">
        <w:rPr>
          <w:noProof/>
          <w:lang w:eastAsia="zh-CN"/>
        </w:rPr>
        <w:t>6.12</w:t>
      </w:r>
      <w:r w:rsidRPr="00D3062E">
        <w:t>.4</w:t>
      </w:r>
      <w:r w:rsidRPr="00D3062E">
        <w:tab/>
        <w:t>Custom Operations without associated resources</w:t>
      </w:r>
      <w:bookmarkEnd w:id="3862"/>
      <w:bookmarkEnd w:id="3863"/>
    </w:p>
    <w:p w14:paraId="0AA89681" w14:textId="77777777" w:rsidR="00D3062E" w:rsidRPr="00D3062E" w:rsidRDefault="00D3062E" w:rsidP="00D3062E">
      <w:pPr>
        <w:pStyle w:val="41"/>
      </w:pPr>
      <w:bookmarkStart w:id="3864" w:name="_Toc160650276"/>
      <w:bookmarkStart w:id="3865" w:name="_Toc164928589"/>
      <w:r w:rsidRPr="00D3062E">
        <w:rPr>
          <w:noProof/>
          <w:lang w:eastAsia="zh-CN"/>
        </w:rPr>
        <w:t>6.12</w:t>
      </w:r>
      <w:r w:rsidRPr="00D3062E">
        <w:t>.4.1</w:t>
      </w:r>
      <w:r w:rsidRPr="00D3062E">
        <w:tab/>
        <w:t>Overview</w:t>
      </w:r>
      <w:bookmarkEnd w:id="3864"/>
      <w:bookmarkEnd w:id="3865"/>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3866" w:name="_MON_1769850410"/>
    <w:bookmarkEnd w:id="3866"/>
    <w:p w14:paraId="7789B7F2" w14:textId="77777777" w:rsidR="00D3062E" w:rsidRPr="00D3062E" w:rsidRDefault="00D3062E" w:rsidP="00D3062E">
      <w:pPr>
        <w:pStyle w:val="TH"/>
      </w:pPr>
      <w:r w:rsidRPr="00D3062E">
        <w:rPr>
          <w:noProof/>
        </w:rPr>
        <w:object w:dxaOrig="9633" w:dyaOrig="1932" w14:anchorId="49838A84">
          <v:shape id="_x0000_i1095" type="#_x0000_t75" alt="" style="width:480.55pt;height:95.45pt" o:ole="">
            <v:imagedata r:id="rId145" o:title=""/>
          </v:shape>
          <o:OLEObject Type="Embed" ProgID="Word.Document.8" ShapeID="_x0000_i1095" DrawAspect="Content" ObjectID="_1775598361" r:id="rId146">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3867" w:name="_Toc160650277"/>
      <w:bookmarkStart w:id="3868" w:name="_Toc164928590"/>
      <w:r w:rsidRPr="00D3062E">
        <w:rPr>
          <w:noProof/>
          <w:lang w:eastAsia="zh-CN"/>
        </w:rPr>
        <w:t>6.12</w:t>
      </w:r>
      <w:r w:rsidRPr="00D3062E">
        <w:t>.4.2</w:t>
      </w:r>
      <w:r w:rsidRPr="00D3062E">
        <w:tab/>
        <w:t>Operation: Request</w:t>
      </w:r>
      <w:bookmarkEnd w:id="3867"/>
      <w:bookmarkEnd w:id="3868"/>
    </w:p>
    <w:p w14:paraId="20E8B6F3" w14:textId="77777777" w:rsidR="00D3062E" w:rsidRPr="00D3062E" w:rsidRDefault="00D3062E" w:rsidP="00D3062E">
      <w:pPr>
        <w:pStyle w:val="51"/>
      </w:pPr>
      <w:bookmarkStart w:id="3869" w:name="_Toc160650278"/>
      <w:bookmarkStart w:id="3870" w:name="_Toc164928591"/>
      <w:r w:rsidRPr="00D3062E">
        <w:rPr>
          <w:noProof/>
          <w:lang w:eastAsia="zh-CN"/>
        </w:rPr>
        <w:t>6.12</w:t>
      </w:r>
      <w:r w:rsidRPr="00D3062E">
        <w:t>.4.2.1</w:t>
      </w:r>
      <w:r w:rsidRPr="00D3062E">
        <w:tab/>
        <w:t>Description</w:t>
      </w:r>
      <w:bookmarkEnd w:id="3869"/>
      <w:bookmarkEnd w:id="387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3871" w:name="_Toc160650279"/>
      <w:bookmarkStart w:id="3872" w:name="_Toc164928592"/>
      <w:r w:rsidRPr="00D3062E">
        <w:rPr>
          <w:noProof/>
          <w:lang w:eastAsia="zh-CN"/>
        </w:rPr>
        <w:t>6.12</w:t>
      </w:r>
      <w:r w:rsidRPr="00D3062E">
        <w:t>.4.2.2</w:t>
      </w:r>
      <w:r w:rsidRPr="00D3062E">
        <w:tab/>
        <w:t>Operation Definition</w:t>
      </w:r>
      <w:bookmarkEnd w:id="3871"/>
      <w:bookmarkEnd w:id="3872"/>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3873" w:name="_Toc160650280"/>
      <w:bookmarkStart w:id="3874" w:name="_Toc164928593"/>
      <w:r w:rsidRPr="00D3062E">
        <w:rPr>
          <w:noProof/>
          <w:lang w:eastAsia="zh-CN"/>
        </w:rPr>
        <w:t>6.12</w:t>
      </w:r>
      <w:r w:rsidRPr="00D3062E">
        <w:t>.5</w:t>
      </w:r>
      <w:r w:rsidRPr="00D3062E">
        <w:tab/>
        <w:t>Notifications</w:t>
      </w:r>
      <w:bookmarkEnd w:id="3873"/>
      <w:bookmarkEnd w:id="3874"/>
    </w:p>
    <w:p w14:paraId="3C79C463" w14:textId="77777777" w:rsidR="00D3062E" w:rsidRPr="00D3062E" w:rsidRDefault="00D3062E" w:rsidP="00D3062E">
      <w:pPr>
        <w:pStyle w:val="41"/>
      </w:pPr>
      <w:bookmarkStart w:id="3875" w:name="_Toc160650281"/>
      <w:bookmarkStart w:id="3876" w:name="_Toc164928594"/>
      <w:r w:rsidRPr="00D3062E">
        <w:rPr>
          <w:noProof/>
          <w:lang w:eastAsia="zh-CN"/>
        </w:rPr>
        <w:t>6.12</w:t>
      </w:r>
      <w:r w:rsidRPr="00D3062E">
        <w:t>.5.1</w:t>
      </w:r>
      <w:r w:rsidRPr="00D3062E">
        <w:tab/>
        <w:t>General</w:t>
      </w:r>
      <w:bookmarkEnd w:id="3875"/>
      <w:bookmarkEnd w:id="3876"/>
    </w:p>
    <w:p w14:paraId="6FF47F3E" w14:textId="290B18B8" w:rsidR="00B110B4" w:rsidRPr="00D3062E" w:rsidRDefault="00B110B4" w:rsidP="00B110B4">
      <w:pPr>
        <w:rPr>
          <w:noProof/>
        </w:rPr>
      </w:pPr>
      <w:bookmarkStart w:id="3877"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3878" w:name="_Toc164928595"/>
      <w:r w:rsidRPr="00D3062E">
        <w:rPr>
          <w:noProof/>
          <w:lang w:eastAsia="zh-CN"/>
        </w:rPr>
        <w:t>6.12</w:t>
      </w:r>
      <w:r w:rsidRPr="00D3062E">
        <w:t>.5.2</w:t>
      </w:r>
      <w:r w:rsidRPr="00D3062E">
        <w:tab/>
        <w:t>Monitoring Notification</w:t>
      </w:r>
      <w:bookmarkEnd w:id="3877"/>
      <w:bookmarkEnd w:id="3878"/>
    </w:p>
    <w:p w14:paraId="118D6A32" w14:textId="77777777" w:rsidR="00D3062E" w:rsidRPr="00D3062E" w:rsidRDefault="00D3062E" w:rsidP="00D3062E">
      <w:pPr>
        <w:pStyle w:val="51"/>
        <w:rPr>
          <w:noProof/>
        </w:rPr>
      </w:pPr>
      <w:bookmarkStart w:id="3879" w:name="_Toc160650283"/>
      <w:bookmarkStart w:id="3880" w:name="_Toc164928596"/>
      <w:r w:rsidRPr="00D3062E">
        <w:rPr>
          <w:noProof/>
          <w:lang w:eastAsia="zh-CN"/>
        </w:rPr>
        <w:t>6.12</w:t>
      </w:r>
      <w:r w:rsidRPr="00D3062E">
        <w:t>.5.2</w:t>
      </w:r>
      <w:r w:rsidRPr="00D3062E">
        <w:rPr>
          <w:noProof/>
        </w:rPr>
        <w:t>.1</w:t>
      </w:r>
      <w:r w:rsidRPr="00D3062E">
        <w:rPr>
          <w:noProof/>
        </w:rPr>
        <w:tab/>
        <w:t>Description</w:t>
      </w:r>
      <w:bookmarkEnd w:id="3879"/>
      <w:bookmarkEnd w:id="3880"/>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3881" w:name="_Toc160650284"/>
      <w:bookmarkStart w:id="3882" w:name="_Toc164928597"/>
      <w:r w:rsidRPr="00D3062E">
        <w:rPr>
          <w:noProof/>
          <w:lang w:eastAsia="zh-CN"/>
        </w:rPr>
        <w:t>6.12</w:t>
      </w:r>
      <w:r w:rsidRPr="00D3062E">
        <w:t>.5.2</w:t>
      </w:r>
      <w:r w:rsidRPr="00D3062E">
        <w:rPr>
          <w:noProof/>
        </w:rPr>
        <w:t>.2</w:t>
      </w:r>
      <w:r w:rsidRPr="00D3062E">
        <w:rPr>
          <w:noProof/>
        </w:rPr>
        <w:tab/>
        <w:t>Target URI</w:t>
      </w:r>
      <w:bookmarkEnd w:id="3881"/>
      <w:bookmarkEnd w:id="3882"/>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3883" w:name="_Toc160650285"/>
      <w:bookmarkStart w:id="3884" w:name="_Toc164928598"/>
      <w:r w:rsidRPr="00D3062E">
        <w:rPr>
          <w:noProof/>
          <w:lang w:eastAsia="zh-CN"/>
        </w:rPr>
        <w:t>6.12</w:t>
      </w:r>
      <w:r w:rsidRPr="00D3062E">
        <w:t>.5.2</w:t>
      </w:r>
      <w:r w:rsidRPr="00D3062E">
        <w:rPr>
          <w:noProof/>
        </w:rPr>
        <w:t>.3</w:t>
      </w:r>
      <w:r w:rsidRPr="00D3062E">
        <w:rPr>
          <w:noProof/>
        </w:rPr>
        <w:tab/>
        <w:t>Standard Methods</w:t>
      </w:r>
      <w:bookmarkEnd w:id="3883"/>
      <w:bookmarkEnd w:id="3884"/>
    </w:p>
    <w:p w14:paraId="50FBA99E" w14:textId="77777777" w:rsidR="00B110B4" w:rsidRPr="00D3062E" w:rsidRDefault="00B110B4" w:rsidP="00214E58">
      <w:pPr>
        <w:pStyle w:val="6"/>
        <w:rPr>
          <w:noProof/>
        </w:rPr>
      </w:pPr>
      <w:bookmarkStart w:id="3885" w:name="_Toc164928599"/>
      <w:r w:rsidRPr="00D3062E">
        <w:rPr>
          <w:noProof/>
          <w:lang w:eastAsia="zh-CN"/>
        </w:rPr>
        <w:t>6.12</w:t>
      </w:r>
      <w:r w:rsidRPr="00D3062E">
        <w:t>.5.2.3</w:t>
      </w:r>
      <w:r w:rsidRPr="00D3062E">
        <w:rPr>
          <w:noProof/>
        </w:rPr>
        <w:t>.1</w:t>
      </w:r>
      <w:r w:rsidRPr="00D3062E">
        <w:rPr>
          <w:noProof/>
        </w:rPr>
        <w:tab/>
        <w:t>POST</w:t>
      </w:r>
      <w:bookmarkEnd w:id="3885"/>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3886" w:name="_Hlk159242876"/>
            <w:r w:rsidRPr="00D3062E">
              <w:t>InterPlmnServContNotif</w:t>
            </w:r>
            <w:bookmarkEnd w:id="3886"/>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29C01ACB"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49D0B05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3887" w:name="_Toc160650286"/>
      <w:bookmarkStart w:id="3888" w:name="_Toc164928600"/>
      <w:r w:rsidRPr="00D3062E">
        <w:rPr>
          <w:noProof/>
          <w:lang w:eastAsia="zh-CN"/>
        </w:rPr>
        <w:t>6.12</w:t>
      </w:r>
      <w:r w:rsidRPr="00D3062E">
        <w:t>.6</w:t>
      </w:r>
      <w:r w:rsidRPr="00D3062E">
        <w:tab/>
        <w:t>Data Model</w:t>
      </w:r>
      <w:bookmarkEnd w:id="3887"/>
      <w:bookmarkEnd w:id="3888"/>
    </w:p>
    <w:p w14:paraId="6A41312D" w14:textId="77777777" w:rsidR="00D3062E" w:rsidRPr="00D3062E" w:rsidRDefault="00D3062E" w:rsidP="00D3062E">
      <w:pPr>
        <w:pStyle w:val="41"/>
      </w:pPr>
      <w:bookmarkStart w:id="3889" w:name="_Toc157434947"/>
      <w:bookmarkStart w:id="3890" w:name="_Toc157436662"/>
      <w:bookmarkStart w:id="3891" w:name="_Toc157440502"/>
      <w:bookmarkStart w:id="3892" w:name="_Toc160650287"/>
      <w:bookmarkStart w:id="3893" w:name="_Toc164928601"/>
      <w:r w:rsidRPr="00D3062E">
        <w:rPr>
          <w:noProof/>
          <w:lang w:eastAsia="zh-CN"/>
        </w:rPr>
        <w:t>6.12</w:t>
      </w:r>
      <w:r w:rsidRPr="00D3062E">
        <w:t>.6.1</w:t>
      </w:r>
      <w:r w:rsidRPr="00D3062E">
        <w:tab/>
        <w:t>General</w:t>
      </w:r>
      <w:bookmarkEnd w:id="3889"/>
      <w:bookmarkEnd w:id="3890"/>
      <w:bookmarkEnd w:id="3891"/>
      <w:bookmarkEnd w:id="3892"/>
      <w:bookmarkEnd w:id="389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3894" w:name="_Toc160650288"/>
      <w:bookmarkStart w:id="3895" w:name="_Toc164928602"/>
      <w:r w:rsidRPr="00D3062E">
        <w:rPr>
          <w:noProof/>
          <w:lang w:eastAsia="zh-CN"/>
        </w:rPr>
        <w:t>6.12</w:t>
      </w:r>
      <w:r w:rsidRPr="00D3062E">
        <w:rPr>
          <w:lang w:val="en-US"/>
        </w:rPr>
        <w:t>.6.2</w:t>
      </w:r>
      <w:r w:rsidRPr="00D3062E">
        <w:rPr>
          <w:lang w:val="en-US"/>
        </w:rPr>
        <w:tab/>
        <w:t>Structured data types</w:t>
      </w:r>
      <w:bookmarkEnd w:id="3894"/>
      <w:bookmarkEnd w:id="3895"/>
    </w:p>
    <w:p w14:paraId="6F05CF85" w14:textId="77777777" w:rsidR="00D3062E" w:rsidRPr="00D3062E" w:rsidRDefault="00D3062E" w:rsidP="00D3062E">
      <w:pPr>
        <w:pStyle w:val="51"/>
      </w:pPr>
      <w:bookmarkStart w:id="3896" w:name="_Toc160650289"/>
      <w:bookmarkStart w:id="3897" w:name="_Toc164928603"/>
      <w:r w:rsidRPr="00D3062E">
        <w:rPr>
          <w:noProof/>
          <w:lang w:eastAsia="zh-CN"/>
        </w:rPr>
        <w:t>6.12</w:t>
      </w:r>
      <w:r w:rsidRPr="00D3062E">
        <w:t>.6.2.1</w:t>
      </w:r>
      <w:r w:rsidRPr="00D3062E">
        <w:tab/>
        <w:t>Introduction</w:t>
      </w:r>
      <w:bookmarkEnd w:id="3896"/>
      <w:bookmarkEnd w:id="3897"/>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3898" w:name="_Toc160650290"/>
      <w:bookmarkStart w:id="3899" w:name="_Toc164928604"/>
      <w:r w:rsidRPr="00D3062E">
        <w:rPr>
          <w:noProof/>
          <w:lang w:eastAsia="zh-CN"/>
        </w:rPr>
        <w:t>6.12</w:t>
      </w:r>
      <w:r w:rsidRPr="00D3062E">
        <w:t>.6.2.2</w:t>
      </w:r>
      <w:r w:rsidRPr="00D3062E">
        <w:tab/>
        <w:t>Type: InterPlmnServContReq</w:t>
      </w:r>
      <w:bookmarkEnd w:id="3898"/>
      <w:bookmarkEnd w:id="3899"/>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3900" w:name="_Toc151473886"/>
      <w:bookmarkStart w:id="3901" w:name="_Toc160650291"/>
      <w:bookmarkStart w:id="3902" w:name="_Toc164928605"/>
      <w:r w:rsidRPr="00D3062E">
        <w:rPr>
          <w:noProof/>
          <w:lang w:eastAsia="zh-CN"/>
        </w:rPr>
        <w:t>6.12</w:t>
      </w:r>
      <w:r w:rsidRPr="00D3062E">
        <w:t>.6.2.3</w:t>
      </w:r>
      <w:r w:rsidRPr="00D3062E">
        <w:tab/>
        <w:t>Type: AppReqs</w:t>
      </w:r>
      <w:bookmarkEnd w:id="3900"/>
      <w:bookmarkEnd w:id="3901"/>
      <w:bookmarkEnd w:id="3902"/>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6AB0251E" w14:textId="77777777" w:rsidR="00D3062E" w:rsidRPr="00D3062E" w:rsidRDefault="00D3062E" w:rsidP="00D3062E">
      <w:pPr>
        <w:pStyle w:val="51"/>
      </w:pPr>
      <w:bookmarkStart w:id="3903" w:name="_Toc160650292"/>
      <w:bookmarkStart w:id="3904" w:name="_Toc164928606"/>
      <w:r w:rsidRPr="00D3062E">
        <w:rPr>
          <w:noProof/>
          <w:lang w:eastAsia="zh-CN"/>
        </w:rPr>
        <w:t>6.12</w:t>
      </w:r>
      <w:r w:rsidRPr="00D3062E">
        <w:t>.6.2.4</w:t>
      </w:r>
      <w:r w:rsidRPr="00D3062E">
        <w:tab/>
        <w:t>Type: InterPlmnServContNotif</w:t>
      </w:r>
      <w:bookmarkEnd w:id="3903"/>
      <w:bookmarkEnd w:id="3904"/>
    </w:p>
    <w:p w14:paraId="028CDD5F" w14:textId="77777777" w:rsidR="00D3062E" w:rsidRPr="00D3062E" w:rsidRDefault="00D3062E" w:rsidP="00D3062E">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6A2E2CEA" w14:textId="77777777" w:rsidTr="003C3912">
        <w:trPr>
          <w:jc w:val="center"/>
        </w:trPr>
        <w:tc>
          <w:tcPr>
            <w:tcW w:w="1430" w:type="dxa"/>
            <w:shd w:val="clear" w:color="auto" w:fill="C0C0C0"/>
            <w:vAlign w:val="center"/>
            <w:hideMark/>
          </w:tcPr>
          <w:p w14:paraId="71154772" w14:textId="77777777" w:rsidR="00D3062E" w:rsidRPr="00D3062E" w:rsidRDefault="00D3062E" w:rsidP="003C3912">
            <w:pPr>
              <w:pStyle w:val="TAH"/>
            </w:pPr>
            <w:r w:rsidRPr="00D3062E">
              <w:t>Attribute name</w:t>
            </w:r>
          </w:p>
        </w:tc>
        <w:tc>
          <w:tcPr>
            <w:tcW w:w="1539" w:type="dxa"/>
            <w:shd w:val="clear" w:color="auto" w:fill="C0C0C0"/>
            <w:vAlign w:val="center"/>
            <w:hideMark/>
          </w:tcPr>
          <w:p w14:paraId="5862DAA0" w14:textId="77777777" w:rsidR="00D3062E" w:rsidRPr="00D3062E" w:rsidRDefault="00D3062E" w:rsidP="003C3912">
            <w:pPr>
              <w:pStyle w:val="TAH"/>
            </w:pPr>
            <w:r w:rsidRPr="00D3062E">
              <w:t>Data type</w:t>
            </w:r>
          </w:p>
        </w:tc>
        <w:tc>
          <w:tcPr>
            <w:tcW w:w="425" w:type="dxa"/>
            <w:shd w:val="clear" w:color="auto" w:fill="C0C0C0"/>
            <w:vAlign w:val="center"/>
            <w:hideMark/>
          </w:tcPr>
          <w:p w14:paraId="636A006B" w14:textId="77777777" w:rsidR="00D3062E" w:rsidRPr="00D3062E" w:rsidRDefault="00D3062E" w:rsidP="003C3912">
            <w:pPr>
              <w:pStyle w:val="TAH"/>
            </w:pPr>
            <w:r w:rsidRPr="00D3062E">
              <w:t>P</w:t>
            </w:r>
          </w:p>
        </w:tc>
        <w:tc>
          <w:tcPr>
            <w:tcW w:w="1134" w:type="dxa"/>
            <w:shd w:val="clear" w:color="auto" w:fill="C0C0C0"/>
            <w:vAlign w:val="center"/>
            <w:hideMark/>
          </w:tcPr>
          <w:p w14:paraId="749EEFF8" w14:textId="77777777" w:rsidR="00D3062E" w:rsidRPr="00D3062E" w:rsidRDefault="00D3062E" w:rsidP="003C3912">
            <w:pPr>
              <w:pStyle w:val="TAH"/>
            </w:pPr>
            <w:r w:rsidRPr="00D3062E">
              <w:t>Cardinality</w:t>
            </w:r>
          </w:p>
        </w:tc>
        <w:tc>
          <w:tcPr>
            <w:tcW w:w="3828" w:type="dxa"/>
            <w:shd w:val="clear" w:color="auto" w:fill="C0C0C0"/>
            <w:vAlign w:val="center"/>
            <w:hideMark/>
          </w:tcPr>
          <w:p w14:paraId="1068FAE7"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266E227F" w14:textId="77777777" w:rsidR="00D3062E" w:rsidRPr="00D3062E" w:rsidRDefault="00D3062E" w:rsidP="003C3912">
            <w:pPr>
              <w:pStyle w:val="TAH"/>
              <w:rPr>
                <w:rFonts w:cs="Arial"/>
                <w:szCs w:val="18"/>
              </w:rPr>
            </w:pPr>
            <w:r w:rsidRPr="00D3062E">
              <w:t>Applicability</w:t>
            </w:r>
          </w:p>
        </w:tc>
      </w:tr>
      <w:tr w:rsidR="00D3062E" w:rsidRPr="00D3062E" w14:paraId="6BEE795E" w14:textId="77777777" w:rsidTr="003C3912">
        <w:trPr>
          <w:jc w:val="center"/>
        </w:trPr>
        <w:tc>
          <w:tcPr>
            <w:tcW w:w="1430" w:type="dxa"/>
            <w:vAlign w:val="center"/>
          </w:tcPr>
          <w:p w14:paraId="087DF17E" w14:textId="77777777" w:rsidR="00D3062E" w:rsidRPr="00D3062E" w:rsidRDefault="00D3062E" w:rsidP="003C3912">
            <w:pPr>
              <w:pStyle w:val="TAL"/>
            </w:pPr>
            <w:r w:rsidRPr="00D3062E">
              <w:t>valServId</w:t>
            </w:r>
          </w:p>
        </w:tc>
        <w:tc>
          <w:tcPr>
            <w:tcW w:w="1539" w:type="dxa"/>
            <w:vAlign w:val="center"/>
          </w:tcPr>
          <w:p w14:paraId="62A61223" w14:textId="77777777" w:rsidR="00D3062E" w:rsidRPr="00D3062E" w:rsidRDefault="00D3062E" w:rsidP="003C3912">
            <w:pPr>
              <w:pStyle w:val="TAL"/>
            </w:pPr>
            <w:r w:rsidRPr="00D3062E">
              <w:t>string</w:t>
            </w:r>
          </w:p>
        </w:tc>
        <w:tc>
          <w:tcPr>
            <w:tcW w:w="425" w:type="dxa"/>
            <w:vAlign w:val="center"/>
          </w:tcPr>
          <w:p w14:paraId="1812BEBB" w14:textId="77777777" w:rsidR="00D3062E" w:rsidRPr="00D3062E" w:rsidRDefault="00D3062E" w:rsidP="003C3912">
            <w:pPr>
              <w:pStyle w:val="TAC"/>
            </w:pPr>
            <w:r w:rsidRPr="00D3062E">
              <w:t>M</w:t>
            </w:r>
          </w:p>
        </w:tc>
        <w:tc>
          <w:tcPr>
            <w:tcW w:w="1134" w:type="dxa"/>
            <w:vAlign w:val="center"/>
          </w:tcPr>
          <w:p w14:paraId="222BC2A2" w14:textId="77777777" w:rsidR="00D3062E" w:rsidRPr="00D3062E" w:rsidRDefault="00D3062E" w:rsidP="003C3912">
            <w:pPr>
              <w:pStyle w:val="TAC"/>
            </w:pPr>
            <w:r w:rsidRPr="00D3062E">
              <w:t>1</w:t>
            </w:r>
          </w:p>
        </w:tc>
        <w:tc>
          <w:tcPr>
            <w:tcW w:w="3828" w:type="dxa"/>
            <w:vAlign w:val="center"/>
          </w:tcPr>
          <w:p w14:paraId="03D68B42" w14:textId="77777777" w:rsidR="00D3062E" w:rsidRPr="00D3062E" w:rsidRDefault="00D3062E" w:rsidP="003C3912">
            <w:pPr>
              <w:pStyle w:val="TAL"/>
              <w:rPr>
                <w:lang w:val="en-US"/>
              </w:rPr>
            </w:pPr>
            <w:r w:rsidRPr="00D3062E">
              <w:rPr>
                <w:lang w:val="en-US"/>
              </w:rPr>
              <w:t>Represents the identifier of the VAL service to which the notification is related.</w:t>
            </w:r>
          </w:p>
        </w:tc>
        <w:tc>
          <w:tcPr>
            <w:tcW w:w="1309" w:type="dxa"/>
            <w:vAlign w:val="center"/>
          </w:tcPr>
          <w:p w14:paraId="58A9249D" w14:textId="77777777" w:rsidR="00D3062E" w:rsidRPr="00D3062E" w:rsidRDefault="00D3062E" w:rsidP="003C3912">
            <w:pPr>
              <w:pStyle w:val="TAL"/>
              <w:rPr>
                <w:rFonts w:cs="Arial"/>
                <w:szCs w:val="18"/>
              </w:rPr>
            </w:pPr>
          </w:p>
        </w:tc>
      </w:tr>
      <w:tr w:rsidR="00D3062E" w:rsidRPr="00D3062E" w14:paraId="4309F0FB" w14:textId="77777777" w:rsidTr="003C3912">
        <w:trPr>
          <w:jc w:val="center"/>
        </w:trPr>
        <w:tc>
          <w:tcPr>
            <w:tcW w:w="1430" w:type="dxa"/>
            <w:vAlign w:val="center"/>
          </w:tcPr>
          <w:p w14:paraId="36B2FF4A" w14:textId="77777777" w:rsidR="00D3062E" w:rsidRPr="00D3062E" w:rsidRDefault="00D3062E" w:rsidP="003C3912">
            <w:pPr>
              <w:pStyle w:val="TAL"/>
            </w:pPr>
            <w:r w:rsidRPr="00D3062E">
              <w:t>ueIds</w:t>
            </w:r>
          </w:p>
        </w:tc>
        <w:tc>
          <w:tcPr>
            <w:tcW w:w="1539" w:type="dxa"/>
            <w:vAlign w:val="center"/>
          </w:tcPr>
          <w:p w14:paraId="0BF88258" w14:textId="77777777" w:rsidR="00D3062E" w:rsidRPr="00D3062E" w:rsidRDefault="00D3062E" w:rsidP="003C3912">
            <w:pPr>
              <w:pStyle w:val="TAL"/>
            </w:pPr>
            <w:r w:rsidRPr="00D3062E">
              <w:t>array(string)</w:t>
            </w:r>
          </w:p>
        </w:tc>
        <w:tc>
          <w:tcPr>
            <w:tcW w:w="425" w:type="dxa"/>
            <w:vAlign w:val="center"/>
          </w:tcPr>
          <w:p w14:paraId="57AD0FE2" w14:textId="77777777" w:rsidR="00D3062E" w:rsidRPr="00D3062E" w:rsidRDefault="00D3062E" w:rsidP="003C3912">
            <w:pPr>
              <w:pStyle w:val="TAC"/>
            </w:pPr>
            <w:r w:rsidRPr="00D3062E">
              <w:t>O</w:t>
            </w:r>
          </w:p>
        </w:tc>
        <w:tc>
          <w:tcPr>
            <w:tcW w:w="1134" w:type="dxa"/>
            <w:vAlign w:val="center"/>
          </w:tcPr>
          <w:p w14:paraId="2547277F" w14:textId="77777777" w:rsidR="00D3062E" w:rsidRPr="00D3062E" w:rsidRDefault="00D3062E" w:rsidP="003C3912">
            <w:pPr>
              <w:pStyle w:val="TAC"/>
            </w:pPr>
            <w:r w:rsidRPr="00D3062E">
              <w:t>1..N</w:t>
            </w:r>
          </w:p>
        </w:tc>
        <w:tc>
          <w:tcPr>
            <w:tcW w:w="3828" w:type="dxa"/>
            <w:vAlign w:val="center"/>
          </w:tcPr>
          <w:p w14:paraId="35C2F72C" w14:textId="77777777" w:rsidR="00D3062E" w:rsidRPr="00D3062E" w:rsidRDefault="00D3062E" w:rsidP="003C3912">
            <w:pPr>
              <w:pStyle w:val="TAL"/>
              <w:rPr>
                <w:rFonts w:cs="Arial"/>
                <w:szCs w:val="18"/>
              </w:rPr>
            </w:pPr>
            <w:r w:rsidRPr="00D3062E">
              <w:rPr>
                <w:lang w:val="en-US"/>
              </w:rPr>
              <w:t>Contains the list of the identifier(s) of the impacted VAL UE(s).</w:t>
            </w:r>
          </w:p>
        </w:tc>
        <w:tc>
          <w:tcPr>
            <w:tcW w:w="1309" w:type="dxa"/>
            <w:vAlign w:val="center"/>
          </w:tcPr>
          <w:p w14:paraId="13912A21" w14:textId="77777777" w:rsidR="00D3062E" w:rsidRPr="00D3062E" w:rsidRDefault="00D3062E" w:rsidP="003C3912">
            <w:pPr>
              <w:pStyle w:val="TAL"/>
              <w:rPr>
                <w:rFonts w:cs="Arial"/>
                <w:szCs w:val="18"/>
              </w:rPr>
            </w:pPr>
          </w:p>
        </w:tc>
      </w:tr>
      <w:tr w:rsidR="00D3062E" w:rsidRPr="00D3062E" w14:paraId="2DE5A8D6" w14:textId="77777777" w:rsidTr="003C3912">
        <w:trPr>
          <w:jc w:val="center"/>
        </w:trPr>
        <w:tc>
          <w:tcPr>
            <w:tcW w:w="1430" w:type="dxa"/>
            <w:vAlign w:val="center"/>
          </w:tcPr>
          <w:p w14:paraId="6F6EA17A" w14:textId="77777777" w:rsidR="00D3062E" w:rsidRPr="00D3062E" w:rsidRDefault="00D3062E" w:rsidP="003C3912">
            <w:pPr>
              <w:pStyle w:val="TAL"/>
            </w:pPr>
            <w:r w:rsidRPr="00D3062E">
              <w:t>netSliceId</w:t>
            </w:r>
          </w:p>
        </w:tc>
        <w:tc>
          <w:tcPr>
            <w:tcW w:w="1539" w:type="dxa"/>
            <w:vAlign w:val="center"/>
          </w:tcPr>
          <w:p w14:paraId="0235AC6D" w14:textId="77777777" w:rsidR="00D3062E" w:rsidRPr="00D3062E" w:rsidRDefault="00D3062E" w:rsidP="003C3912">
            <w:pPr>
              <w:pStyle w:val="TAL"/>
            </w:pPr>
            <w:r w:rsidRPr="00D3062E">
              <w:t>NetSliceId</w:t>
            </w:r>
          </w:p>
        </w:tc>
        <w:tc>
          <w:tcPr>
            <w:tcW w:w="425" w:type="dxa"/>
            <w:vAlign w:val="center"/>
          </w:tcPr>
          <w:p w14:paraId="602482AD" w14:textId="77777777" w:rsidR="00D3062E" w:rsidRPr="00D3062E" w:rsidRDefault="00D3062E" w:rsidP="003C3912">
            <w:pPr>
              <w:pStyle w:val="TAC"/>
            </w:pPr>
            <w:r w:rsidRPr="00D3062E">
              <w:t>M</w:t>
            </w:r>
          </w:p>
        </w:tc>
        <w:tc>
          <w:tcPr>
            <w:tcW w:w="1134" w:type="dxa"/>
            <w:vAlign w:val="center"/>
          </w:tcPr>
          <w:p w14:paraId="73B5FFB6" w14:textId="77777777" w:rsidR="00D3062E" w:rsidRPr="00D3062E" w:rsidRDefault="00D3062E" w:rsidP="003C3912">
            <w:pPr>
              <w:pStyle w:val="TAC"/>
            </w:pPr>
            <w:r w:rsidRPr="00D3062E">
              <w:t>1</w:t>
            </w:r>
          </w:p>
        </w:tc>
        <w:tc>
          <w:tcPr>
            <w:tcW w:w="3828" w:type="dxa"/>
            <w:vAlign w:val="center"/>
          </w:tcPr>
          <w:p w14:paraId="281FEA4C" w14:textId="77777777" w:rsidR="00D3062E" w:rsidRPr="00D3062E" w:rsidRDefault="00D3062E" w:rsidP="003C3912">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6B6C1EC7" w14:textId="77777777" w:rsidR="00D3062E" w:rsidRPr="00D3062E" w:rsidRDefault="00D3062E" w:rsidP="003C3912">
            <w:pPr>
              <w:pStyle w:val="TAL"/>
              <w:rPr>
                <w:rFonts w:cs="Arial"/>
                <w:szCs w:val="18"/>
              </w:rPr>
            </w:pPr>
          </w:p>
        </w:tc>
      </w:tr>
      <w:tr w:rsidR="00D3062E" w:rsidRPr="00D3062E" w14:paraId="4694D434" w14:textId="77777777" w:rsidTr="003C3912">
        <w:trPr>
          <w:jc w:val="center"/>
        </w:trPr>
        <w:tc>
          <w:tcPr>
            <w:tcW w:w="1430" w:type="dxa"/>
            <w:vAlign w:val="center"/>
          </w:tcPr>
          <w:p w14:paraId="5E8AECFC" w14:textId="77777777" w:rsidR="00D3062E" w:rsidRPr="00D3062E" w:rsidRDefault="00D3062E" w:rsidP="003C3912">
            <w:pPr>
              <w:pStyle w:val="TAL"/>
            </w:pPr>
            <w:r w:rsidRPr="00D3062E">
              <w:t>tgtNsceServId</w:t>
            </w:r>
          </w:p>
        </w:tc>
        <w:tc>
          <w:tcPr>
            <w:tcW w:w="1539" w:type="dxa"/>
            <w:vAlign w:val="center"/>
          </w:tcPr>
          <w:p w14:paraId="12B2782F" w14:textId="77777777" w:rsidR="00D3062E" w:rsidRPr="00D3062E" w:rsidRDefault="00D3062E" w:rsidP="003C3912">
            <w:pPr>
              <w:pStyle w:val="TAL"/>
            </w:pPr>
            <w:r w:rsidRPr="00D3062E">
              <w:t>string</w:t>
            </w:r>
          </w:p>
        </w:tc>
        <w:tc>
          <w:tcPr>
            <w:tcW w:w="425" w:type="dxa"/>
            <w:vAlign w:val="center"/>
          </w:tcPr>
          <w:p w14:paraId="63B9677B" w14:textId="77777777" w:rsidR="00D3062E" w:rsidRPr="00D3062E" w:rsidRDefault="00D3062E" w:rsidP="003C3912">
            <w:pPr>
              <w:pStyle w:val="TAC"/>
            </w:pPr>
            <w:r w:rsidRPr="00D3062E">
              <w:t>M</w:t>
            </w:r>
          </w:p>
        </w:tc>
        <w:tc>
          <w:tcPr>
            <w:tcW w:w="1134" w:type="dxa"/>
            <w:vAlign w:val="center"/>
          </w:tcPr>
          <w:p w14:paraId="5AC3D3AA" w14:textId="77777777" w:rsidR="00D3062E" w:rsidRPr="00D3062E" w:rsidRDefault="00D3062E" w:rsidP="003C3912">
            <w:pPr>
              <w:pStyle w:val="TAC"/>
            </w:pPr>
            <w:r w:rsidRPr="00D3062E">
              <w:t>1</w:t>
            </w:r>
          </w:p>
        </w:tc>
        <w:tc>
          <w:tcPr>
            <w:tcW w:w="3828" w:type="dxa"/>
            <w:vAlign w:val="center"/>
          </w:tcPr>
          <w:p w14:paraId="259C15DF" w14:textId="77777777" w:rsidR="00D3062E" w:rsidRPr="00D3062E" w:rsidRDefault="00D3062E" w:rsidP="003C3912">
            <w:pPr>
              <w:pStyle w:val="TAL"/>
            </w:pPr>
            <w:r w:rsidRPr="00D3062E">
              <w:t>Contains the identifier of the target NSCE Server.</w:t>
            </w:r>
          </w:p>
        </w:tc>
        <w:tc>
          <w:tcPr>
            <w:tcW w:w="1309" w:type="dxa"/>
            <w:vAlign w:val="center"/>
          </w:tcPr>
          <w:p w14:paraId="6FFFE22D" w14:textId="77777777" w:rsidR="00D3062E" w:rsidRPr="00D3062E" w:rsidRDefault="00D3062E" w:rsidP="003C3912">
            <w:pPr>
              <w:pStyle w:val="TAL"/>
              <w:rPr>
                <w:rFonts w:cs="Arial"/>
                <w:szCs w:val="18"/>
              </w:rPr>
            </w:pPr>
          </w:p>
        </w:tc>
      </w:tr>
      <w:tr w:rsidR="00D3062E" w:rsidRPr="00D3062E" w14:paraId="6B4D56CA" w14:textId="77777777" w:rsidTr="003C3912">
        <w:trPr>
          <w:jc w:val="center"/>
        </w:trPr>
        <w:tc>
          <w:tcPr>
            <w:tcW w:w="1430" w:type="dxa"/>
            <w:vAlign w:val="center"/>
          </w:tcPr>
          <w:p w14:paraId="569DB278" w14:textId="77777777" w:rsidR="00D3062E" w:rsidRPr="00D3062E" w:rsidRDefault="00D3062E" w:rsidP="003C3912">
            <w:pPr>
              <w:pStyle w:val="TAL"/>
            </w:pPr>
            <w:r w:rsidRPr="00D3062E">
              <w:t>tgtNsceAddr</w:t>
            </w:r>
          </w:p>
        </w:tc>
        <w:tc>
          <w:tcPr>
            <w:tcW w:w="1539" w:type="dxa"/>
            <w:vAlign w:val="center"/>
          </w:tcPr>
          <w:p w14:paraId="7AD48ECA" w14:textId="77777777" w:rsidR="00D3062E" w:rsidRPr="00D3062E" w:rsidRDefault="00D3062E" w:rsidP="003C3912">
            <w:pPr>
              <w:pStyle w:val="TAL"/>
            </w:pPr>
            <w:r w:rsidRPr="00D3062E">
              <w:rPr>
                <w:lang w:eastAsia="zh-CN"/>
              </w:rPr>
              <w:t>EndPoint</w:t>
            </w:r>
          </w:p>
        </w:tc>
        <w:tc>
          <w:tcPr>
            <w:tcW w:w="425" w:type="dxa"/>
            <w:vAlign w:val="center"/>
          </w:tcPr>
          <w:p w14:paraId="4776DC7C" w14:textId="77777777" w:rsidR="00D3062E" w:rsidRPr="00D3062E" w:rsidRDefault="00D3062E" w:rsidP="003C3912">
            <w:pPr>
              <w:pStyle w:val="TAC"/>
            </w:pPr>
            <w:r w:rsidRPr="00D3062E">
              <w:t>M</w:t>
            </w:r>
          </w:p>
        </w:tc>
        <w:tc>
          <w:tcPr>
            <w:tcW w:w="1134" w:type="dxa"/>
            <w:vAlign w:val="center"/>
          </w:tcPr>
          <w:p w14:paraId="35F559B0" w14:textId="77777777" w:rsidR="00D3062E" w:rsidRPr="00D3062E" w:rsidRDefault="00D3062E" w:rsidP="003C3912">
            <w:pPr>
              <w:pStyle w:val="TAC"/>
            </w:pPr>
            <w:r w:rsidRPr="00D3062E">
              <w:t>1</w:t>
            </w:r>
          </w:p>
        </w:tc>
        <w:tc>
          <w:tcPr>
            <w:tcW w:w="3828" w:type="dxa"/>
            <w:vAlign w:val="center"/>
          </w:tcPr>
          <w:p w14:paraId="207E8A35" w14:textId="77777777" w:rsidR="00D3062E" w:rsidRPr="00D3062E" w:rsidRDefault="00D3062E" w:rsidP="003C3912">
            <w:pPr>
              <w:pStyle w:val="TAL"/>
            </w:pPr>
            <w:r w:rsidRPr="00D3062E">
              <w:t>Contains the addressing information of the target NSCE Server.</w:t>
            </w:r>
          </w:p>
        </w:tc>
        <w:tc>
          <w:tcPr>
            <w:tcW w:w="1309" w:type="dxa"/>
            <w:vAlign w:val="center"/>
          </w:tcPr>
          <w:p w14:paraId="3188E1DB" w14:textId="77777777" w:rsidR="00D3062E" w:rsidRPr="00D3062E" w:rsidRDefault="00D3062E" w:rsidP="003C3912">
            <w:pPr>
              <w:pStyle w:val="TAL"/>
              <w:rPr>
                <w:rFonts w:cs="Arial"/>
                <w:szCs w:val="18"/>
              </w:rPr>
            </w:pPr>
          </w:p>
        </w:tc>
      </w:tr>
      <w:tr w:rsidR="00D3062E" w:rsidRPr="00D3062E" w14:paraId="7483BDD2" w14:textId="77777777" w:rsidTr="003C3912">
        <w:trPr>
          <w:jc w:val="center"/>
        </w:trPr>
        <w:tc>
          <w:tcPr>
            <w:tcW w:w="1430" w:type="dxa"/>
            <w:vAlign w:val="center"/>
          </w:tcPr>
          <w:p w14:paraId="1107611F" w14:textId="77777777" w:rsidR="00D3062E" w:rsidRPr="00D3062E" w:rsidRDefault="00D3062E" w:rsidP="003C3912">
            <w:pPr>
              <w:pStyle w:val="TAL"/>
            </w:pPr>
            <w:r w:rsidRPr="00D3062E">
              <w:t>targetServArea</w:t>
            </w:r>
          </w:p>
        </w:tc>
        <w:tc>
          <w:tcPr>
            <w:tcW w:w="1539" w:type="dxa"/>
            <w:vAlign w:val="center"/>
          </w:tcPr>
          <w:p w14:paraId="63259EBA" w14:textId="77777777" w:rsidR="00D3062E" w:rsidRPr="00D3062E" w:rsidRDefault="00D3062E" w:rsidP="003C3912">
            <w:pPr>
              <w:pStyle w:val="TAL"/>
            </w:pPr>
            <w:r w:rsidRPr="00D3062E">
              <w:t>GeographicArea</w:t>
            </w:r>
          </w:p>
        </w:tc>
        <w:tc>
          <w:tcPr>
            <w:tcW w:w="425" w:type="dxa"/>
            <w:vAlign w:val="center"/>
          </w:tcPr>
          <w:p w14:paraId="354735D0" w14:textId="77777777" w:rsidR="00D3062E" w:rsidRPr="00D3062E" w:rsidRDefault="00D3062E" w:rsidP="003C3912">
            <w:pPr>
              <w:pStyle w:val="TAC"/>
            </w:pPr>
            <w:r w:rsidRPr="00D3062E">
              <w:rPr>
                <w:rFonts w:cs="Arial"/>
                <w:szCs w:val="18"/>
                <w:lang w:eastAsia="zh-CN"/>
              </w:rPr>
              <w:t>M</w:t>
            </w:r>
          </w:p>
        </w:tc>
        <w:tc>
          <w:tcPr>
            <w:tcW w:w="1134" w:type="dxa"/>
            <w:vAlign w:val="center"/>
          </w:tcPr>
          <w:p w14:paraId="07E84A27" w14:textId="77777777" w:rsidR="00D3062E" w:rsidRPr="00D3062E" w:rsidRDefault="00D3062E" w:rsidP="003C3912">
            <w:pPr>
              <w:pStyle w:val="TAC"/>
            </w:pPr>
            <w:r w:rsidRPr="00D3062E">
              <w:rPr>
                <w:rFonts w:cs="Arial"/>
                <w:szCs w:val="18"/>
                <w:lang w:eastAsia="zh-CN"/>
              </w:rPr>
              <w:t>1</w:t>
            </w:r>
          </w:p>
        </w:tc>
        <w:tc>
          <w:tcPr>
            <w:tcW w:w="3828" w:type="dxa"/>
            <w:vAlign w:val="center"/>
          </w:tcPr>
          <w:p w14:paraId="7571689F"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1AC78D48" w14:textId="77777777" w:rsidR="00D3062E" w:rsidRPr="00D3062E" w:rsidRDefault="00D3062E" w:rsidP="003C3912">
            <w:pPr>
              <w:pStyle w:val="TAL"/>
              <w:rPr>
                <w:rFonts w:cs="Arial"/>
                <w:szCs w:val="18"/>
              </w:rPr>
            </w:pPr>
          </w:p>
        </w:tc>
      </w:tr>
    </w:tbl>
    <w:p w14:paraId="7D162A1B" w14:textId="77777777" w:rsidR="00D3062E" w:rsidRPr="00D3062E" w:rsidRDefault="00D3062E" w:rsidP="00D3062E">
      <w:pPr>
        <w:rPr>
          <w:lang w:eastAsia="zh-CN"/>
        </w:rPr>
      </w:pPr>
    </w:p>
    <w:p w14:paraId="565A41B9" w14:textId="77777777" w:rsidR="00D3062E" w:rsidRPr="00D3062E" w:rsidRDefault="00D3062E" w:rsidP="00D3062E">
      <w:pPr>
        <w:pStyle w:val="41"/>
        <w:rPr>
          <w:lang w:val="en-US"/>
        </w:rPr>
      </w:pPr>
      <w:bookmarkStart w:id="3905" w:name="_Toc160650293"/>
      <w:bookmarkStart w:id="3906" w:name="_Toc164928607"/>
      <w:r w:rsidRPr="00D3062E">
        <w:rPr>
          <w:noProof/>
          <w:lang w:eastAsia="zh-CN"/>
        </w:rPr>
        <w:t>6.12</w:t>
      </w:r>
      <w:r w:rsidRPr="00D3062E">
        <w:rPr>
          <w:lang w:val="en-US"/>
        </w:rPr>
        <w:t>.6.3</w:t>
      </w:r>
      <w:r w:rsidRPr="00D3062E">
        <w:rPr>
          <w:lang w:val="en-US"/>
        </w:rPr>
        <w:tab/>
        <w:t>Simple data types and enumerations</w:t>
      </w:r>
      <w:bookmarkEnd w:id="3905"/>
      <w:bookmarkEnd w:id="3906"/>
    </w:p>
    <w:p w14:paraId="5F98300B" w14:textId="77777777" w:rsidR="00D3062E" w:rsidRPr="00D3062E" w:rsidRDefault="00D3062E" w:rsidP="00D3062E">
      <w:pPr>
        <w:pStyle w:val="51"/>
      </w:pPr>
      <w:bookmarkStart w:id="3907" w:name="_Toc160650294"/>
      <w:bookmarkStart w:id="3908" w:name="_Toc164928608"/>
      <w:r w:rsidRPr="00D3062E">
        <w:rPr>
          <w:noProof/>
          <w:lang w:eastAsia="zh-CN"/>
        </w:rPr>
        <w:t>6.12</w:t>
      </w:r>
      <w:r w:rsidRPr="00D3062E">
        <w:t>.6.3.1</w:t>
      </w:r>
      <w:r w:rsidRPr="00D3062E">
        <w:tab/>
        <w:t>Introduction</w:t>
      </w:r>
      <w:bookmarkEnd w:id="3907"/>
      <w:bookmarkEnd w:id="3908"/>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3909" w:name="_Toc157434954"/>
      <w:bookmarkStart w:id="3910" w:name="_Toc157436669"/>
      <w:bookmarkStart w:id="3911" w:name="_Toc157440509"/>
      <w:bookmarkStart w:id="3912" w:name="_Toc160650295"/>
      <w:bookmarkStart w:id="3913" w:name="_Toc164928609"/>
      <w:r w:rsidRPr="00D3062E">
        <w:rPr>
          <w:noProof/>
          <w:lang w:eastAsia="zh-CN"/>
        </w:rPr>
        <w:t>6.12</w:t>
      </w:r>
      <w:r w:rsidRPr="00D3062E">
        <w:t>.6.3.2</w:t>
      </w:r>
      <w:r w:rsidRPr="00D3062E">
        <w:tab/>
        <w:t>Simple data types</w:t>
      </w:r>
      <w:bookmarkEnd w:id="3909"/>
      <w:bookmarkEnd w:id="3910"/>
      <w:bookmarkEnd w:id="3911"/>
      <w:bookmarkEnd w:id="3912"/>
      <w:bookmarkEnd w:id="3913"/>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3914" w:name="_Toc157434879"/>
      <w:bookmarkStart w:id="3915" w:name="_Toc157436594"/>
      <w:bookmarkStart w:id="3916" w:name="_Toc157440434"/>
      <w:bookmarkStart w:id="3917" w:name="_Toc160650296"/>
      <w:bookmarkStart w:id="3918" w:name="_Toc164928610"/>
      <w:r w:rsidRPr="00D3062E">
        <w:rPr>
          <w:noProof/>
          <w:lang w:eastAsia="zh-CN"/>
        </w:rPr>
        <w:t>6.12</w:t>
      </w:r>
      <w:r w:rsidRPr="00D3062E">
        <w:t>.6.3.3</w:t>
      </w:r>
      <w:r w:rsidRPr="00D3062E">
        <w:tab/>
        <w:t xml:space="preserve">Enumeration: </w:t>
      </w:r>
      <w:bookmarkEnd w:id="3914"/>
      <w:bookmarkEnd w:id="3915"/>
      <w:bookmarkEnd w:id="3916"/>
      <w:r w:rsidRPr="00D3062E">
        <w:t>ServContReq</w:t>
      </w:r>
      <w:bookmarkEnd w:id="3917"/>
      <w:bookmarkEnd w:id="3918"/>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3919" w:name="_Toc160650297"/>
      <w:bookmarkStart w:id="3920" w:name="_Toc164928611"/>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919"/>
      <w:bookmarkEnd w:id="392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3921" w:name="_Toc160650298"/>
      <w:bookmarkStart w:id="3922" w:name="_Toc164928612"/>
      <w:r w:rsidRPr="00D3062E">
        <w:rPr>
          <w:noProof/>
          <w:lang w:eastAsia="zh-CN"/>
        </w:rPr>
        <w:t>6.12</w:t>
      </w:r>
      <w:r w:rsidRPr="00D3062E">
        <w:t>.6.5</w:t>
      </w:r>
      <w:r w:rsidRPr="00D3062E">
        <w:tab/>
        <w:t>Binary data</w:t>
      </w:r>
      <w:bookmarkEnd w:id="3921"/>
      <w:bookmarkEnd w:id="3922"/>
    </w:p>
    <w:p w14:paraId="3B88CCF7" w14:textId="77777777" w:rsidR="00D3062E" w:rsidRPr="00D3062E" w:rsidRDefault="00D3062E" w:rsidP="00D3062E">
      <w:pPr>
        <w:pStyle w:val="51"/>
      </w:pPr>
      <w:bookmarkStart w:id="3923" w:name="_Toc160650299"/>
      <w:bookmarkStart w:id="3924" w:name="_Toc164928613"/>
      <w:r w:rsidRPr="00D3062E">
        <w:rPr>
          <w:noProof/>
          <w:lang w:eastAsia="zh-CN"/>
        </w:rPr>
        <w:t>6.12</w:t>
      </w:r>
      <w:r w:rsidRPr="00D3062E">
        <w:t>.6.5.1</w:t>
      </w:r>
      <w:r w:rsidRPr="00D3062E">
        <w:tab/>
        <w:t>Binary Data Types</w:t>
      </w:r>
      <w:bookmarkEnd w:id="3923"/>
      <w:bookmarkEnd w:id="3924"/>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3925" w:name="_Toc160650300"/>
      <w:bookmarkStart w:id="3926" w:name="_Toc164928614"/>
      <w:r w:rsidRPr="00D3062E">
        <w:rPr>
          <w:noProof/>
          <w:lang w:eastAsia="zh-CN"/>
        </w:rPr>
        <w:t>6.12</w:t>
      </w:r>
      <w:r w:rsidRPr="00D3062E">
        <w:t>.7</w:t>
      </w:r>
      <w:r w:rsidRPr="00D3062E">
        <w:tab/>
        <w:t>Error Handling</w:t>
      </w:r>
      <w:bookmarkEnd w:id="3925"/>
      <w:bookmarkEnd w:id="3926"/>
    </w:p>
    <w:p w14:paraId="1119AFCB" w14:textId="77777777" w:rsidR="00D3062E" w:rsidRPr="00D3062E" w:rsidRDefault="00D3062E" w:rsidP="00D3062E">
      <w:pPr>
        <w:pStyle w:val="41"/>
      </w:pPr>
      <w:bookmarkStart w:id="3927" w:name="_Toc160650301"/>
      <w:bookmarkStart w:id="3928" w:name="_Toc164928615"/>
      <w:r w:rsidRPr="00D3062E">
        <w:rPr>
          <w:noProof/>
          <w:lang w:eastAsia="zh-CN"/>
        </w:rPr>
        <w:t>6.12</w:t>
      </w:r>
      <w:r w:rsidRPr="00D3062E">
        <w:t>.7.1</w:t>
      </w:r>
      <w:r w:rsidRPr="00D3062E">
        <w:tab/>
        <w:t>General</w:t>
      </w:r>
      <w:bookmarkEnd w:id="3927"/>
      <w:bookmarkEnd w:id="3928"/>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3929" w:name="_Toc160650302"/>
      <w:bookmarkStart w:id="3930" w:name="_Toc164928616"/>
      <w:r w:rsidRPr="00D3062E">
        <w:rPr>
          <w:noProof/>
          <w:lang w:eastAsia="zh-CN"/>
        </w:rPr>
        <w:t>6.12</w:t>
      </w:r>
      <w:r w:rsidRPr="00D3062E">
        <w:t>.7.2</w:t>
      </w:r>
      <w:r w:rsidRPr="00D3062E">
        <w:tab/>
        <w:t>Protocol Errors</w:t>
      </w:r>
      <w:bookmarkEnd w:id="3929"/>
      <w:bookmarkEnd w:id="3930"/>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3931" w:name="_Toc160650303"/>
      <w:bookmarkStart w:id="3932" w:name="_Toc164928617"/>
      <w:r w:rsidRPr="00D3062E">
        <w:rPr>
          <w:noProof/>
          <w:lang w:eastAsia="zh-CN"/>
        </w:rPr>
        <w:t>6.12</w:t>
      </w:r>
      <w:r w:rsidRPr="00D3062E">
        <w:t>.7.3</w:t>
      </w:r>
      <w:r w:rsidRPr="00D3062E">
        <w:tab/>
        <w:t>Application Errors</w:t>
      </w:r>
      <w:bookmarkEnd w:id="3931"/>
      <w:bookmarkEnd w:id="3932"/>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3933" w:name="_Toc160650304"/>
      <w:bookmarkStart w:id="3934" w:name="_Toc164928618"/>
      <w:r w:rsidRPr="00D3062E">
        <w:rPr>
          <w:noProof/>
          <w:lang w:eastAsia="zh-CN"/>
        </w:rPr>
        <w:t>6.12</w:t>
      </w:r>
      <w:r w:rsidRPr="00D3062E">
        <w:t>.8</w:t>
      </w:r>
      <w:r w:rsidRPr="00D3062E">
        <w:rPr>
          <w:lang w:eastAsia="zh-CN"/>
        </w:rPr>
        <w:tab/>
        <w:t>Feature negotiation</w:t>
      </w:r>
      <w:bookmarkEnd w:id="3933"/>
      <w:bookmarkEnd w:id="3934"/>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3935" w:name="_Toc160650305"/>
      <w:bookmarkStart w:id="3936" w:name="_Toc164928619"/>
      <w:r w:rsidRPr="00D3062E">
        <w:rPr>
          <w:noProof/>
          <w:lang w:eastAsia="zh-CN"/>
        </w:rPr>
        <w:t>6.12</w:t>
      </w:r>
      <w:r w:rsidRPr="00D3062E">
        <w:t>.9</w:t>
      </w:r>
      <w:r w:rsidRPr="00D3062E">
        <w:tab/>
        <w:t>Security</w:t>
      </w:r>
      <w:bookmarkEnd w:id="3935"/>
      <w:bookmarkEnd w:id="3936"/>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3937" w:name="_Toc160650306"/>
      <w:bookmarkStart w:id="3938" w:name="_Toc164928620"/>
      <w:r w:rsidRPr="00D3062E">
        <w:rPr>
          <w:lang w:eastAsia="zh-CN"/>
        </w:rPr>
        <w:t>6.13</w:t>
      </w:r>
      <w:r w:rsidRPr="00D3062E">
        <w:rPr>
          <w:lang w:eastAsia="zh-CN"/>
        </w:rPr>
        <w:tab/>
      </w:r>
      <w:bookmarkEnd w:id="3845"/>
      <w:bookmarkEnd w:id="3846"/>
      <w:bookmarkEnd w:id="3847"/>
      <w:bookmarkEnd w:id="3848"/>
      <w:bookmarkEnd w:id="3849"/>
      <w:r w:rsidRPr="00D3062E">
        <w:t>NSCE_NSDiagnostics API</w:t>
      </w:r>
      <w:bookmarkEnd w:id="3850"/>
      <w:bookmarkEnd w:id="3851"/>
      <w:bookmarkEnd w:id="3852"/>
      <w:bookmarkEnd w:id="3937"/>
      <w:bookmarkEnd w:id="3938"/>
    </w:p>
    <w:p w14:paraId="3983D976" w14:textId="77777777" w:rsidR="0084527C" w:rsidRPr="00D3062E" w:rsidRDefault="0084527C" w:rsidP="0084527C">
      <w:pPr>
        <w:pStyle w:val="31"/>
        <w:rPr>
          <w:lang w:eastAsia="zh-CN"/>
        </w:rPr>
      </w:pPr>
      <w:bookmarkStart w:id="3939" w:name="_Toc85492901"/>
      <w:bookmarkStart w:id="3940" w:name="_Toc90661662"/>
      <w:bookmarkStart w:id="3941" w:name="_Toc138755353"/>
      <w:bookmarkStart w:id="3942" w:name="_Toc151886123"/>
      <w:bookmarkStart w:id="3943" w:name="_Toc152076188"/>
      <w:bookmarkStart w:id="3944" w:name="_Toc153793904"/>
      <w:bookmarkStart w:id="3945" w:name="_Toc157435007"/>
      <w:bookmarkStart w:id="3946" w:name="_Toc157436722"/>
      <w:bookmarkStart w:id="3947" w:name="_Toc157440562"/>
      <w:bookmarkStart w:id="3948" w:name="_Toc160650307"/>
      <w:bookmarkStart w:id="3949" w:name="_Toc164928621"/>
      <w:r w:rsidRPr="00D3062E">
        <w:rPr>
          <w:lang w:eastAsia="zh-CN"/>
        </w:rPr>
        <w:t>6.13.1</w:t>
      </w:r>
      <w:r w:rsidRPr="00D3062E">
        <w:rPr>
          <w:lang w:eastAsia="zh-CN"/>
        </w:rPr>
        <w:tab/>
      </w:r>
      <w:bookmarkEnd w:id="3939"/>
      <w:bookmarkEnd w:id="3940"/>
      <w:bookmarkEnd w:id="3941"/>
      <w:bookmarkEnd w:id="3942"/>
      <w:bookmarkEnd w:id="3943"/>
      <w:bookmarkEnd w:id="3944"/>
      <w:r w:rsidRPr="00D3062E">
        <w:rPr>
          <w:lang w:eastAsia="zh-CN"/>
        </w:rPr>
        <w:t>Introduction</w:t>
      </w:r>
      <w:bookmarkEnd w:id="3945"/>
      <w:bookmarkEnd w:id="3946"/>
      <w:bookmarkEnd w:id="3947"/>
      <w:bookmarkEnd w:id="3948"/>
      <w:bookmarkEnd w:id="394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3950" w:name="_Toc157435008"/>
      <w:bookmarkStart w:id="3951" w:name="_Toc157436723"/>
      <w:bookmarkStart w:id="3952" w:name="_Toc157440563"/>
      <w:bookmarkStart w:id="3953" w:name="_Toc160650308"/>
      <w:bookmarkStart w:id="3954" w:name="_Toc164928622"/>
      <w:bookmarkStart w:id="3955" w:name="_Toc85492903"/>
      <w:bookmarkStart w:id="3956" w:name="_Toc90661664"/>
      <w:bookmarkStart w:id="3957" w:name="_Toc138755355"/>
      <w:bookmarkStart w:id="3958" w:name="_Toc151886125"/>
      <w:bookmarkStart w:id="3959" w:name="_Toc152076190"/>
      <w:bookmarkStart w:id="3960" w:name="_Toc153793906"/>
      <w:r w:rsidRPr="00D3062E">
        <w:rPr>
          <w:noProof/>
          <w:lang w:eastAsia="zh-CN"/>
        </w:rPr>
        <w:t>6.13</w:t>
      </w:r>
      <w:r w:rsidRPr="00D3062E">
        <w:t>.2</w:t>
      </w:r>
      <w:r w:rsidRPr="00D3062E">
        <w:tab/>
        <w:t>Usage of HTTP</w:t>
      </w:r>
      <w:bookmarkEnd w:id="3950"/>
      <w:bookmarkEnd w:id="3951"/>
      <w:bookmarkEnd w:id="3952"/>
      <w:bookmarkEnd w:id="3953"/>
      <w:bookmarkEnd w:id="3954"/>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3961" w:name="_Toc157435009"/>
      <w:bookmarkStart w:id="3962" w:name="_Toc157436724"/>
      <w:bookmarkStart w:id="3963" w:name="_Toc157440564"/>
      <w:bookmarkStart w:id="3964" w:name="_Toc160650309"/>
      <w:bookmarkStart w:id="3965" w:name="_Toc164928623"/>
      <w:r w:rsidRPr="00D3062E">
        <w:rPr>
          <w:lang w:eastAsia="zh-CN"/>
        </w:rPr>
        <w:t>6.13.3</w:t>
      </w:r>
      <w:r w:rsidRPr="00D3062E">
        <w:rPr>
          <w:lang w:eastAsia="zh-CN"/>
        </w:rPr>
        <w:tab/>
        <w:t>Resources</w:t>
      </w:r>
      <w:bookmarkEnd w:id="3955"/>
      <w:bookmarkEnd w:id="3956"/>
      <w:bookmarkEnd w:id="3957"/>
      <w:bookmarkEnd w:id="3958"/>
      <w:bookmarkEnd w:id="3959"/>
      <w:bookmarkEnd w:id="3960"/>
      <w:bookmarkEnd w:id="3961"/>
      <w:bookmarkEnd w:id="3962"/>
      <w:bookmarkEnd w:id="3963"/>
      <w:bookmarkEnd w:id="3964"/>
      <w:bookmarkEnd w:id="3965"/>
    </w:p>
    <w:p w14:paraId="49582F58" w14:textId="77777777" w:rsidR="0084527C" w:rsidRPr="00D3062E" w:rsidRDefault="0084527C" w:rsidP="0084527C">
      <w:pPr>
        <w:rPr>
          <w:lang w:eastAsia="zh-CN"/>
        </w:rPr>
      </w:pPr>
      <w:bookmarkStart w:id="3966"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3967" w:name="_Toc90661665"/>
      <w:bookmarkStart w:id="3968" w:name="_Toc138755356"/>
      <w:bookmarkStart w:id="3969" w:name="_Toc151886126"/>
      <w:bookmarkStart w:id="3970" w:name="_Toc152076191"/>
      <w:bookmarkStart w:id="3971" w:name="_Toc153793907"/>
      <w:bookmarkStart w:id="3972" w:name="_Toc157435010"/>
      <w:bookmarkStart w:id="3973" w:name="_Toc157436725"/>
      <w:bookmarkStart w:id="3974" w:name="_Toc157440565"/>
      <w:bookmarkStart w:id="3975" w:name="_Toc160650310"/>
      <w:bookmarkStart w:id="3976" w:name="_Toc164928624"/>
      <w:r w:rsidRPr="00D3062E">
        <w:rPr>
          <w:lang w:eastAsia="zh-CN"/>
        </w:rPr>
        <w:t>6.13.4</w:t>
      </w:r>
      <w:r w:rsidRPr="00D3062E">
        <w:rPr>
          <w:lang w:eastAsia="zh-CN"/>
        </w:rPr>
        <w:tab/>
        <w:t>Custom Operations without associated resources</w:t>
      </w:r>
      <w:bookmarkEnd w:id="3967"/>
      <w:bookmarkEnd w:id="3968"/>
      <w:bookmarkEnd w:id="3969"/>
      <w:bookmarkEnd w:id="3970"/>
      <w:bookmarkEnd w:id="3971"/>
      <w:bookmarkEnd w:id="3972"/>
      <w:bookmarkEnd w:id="3973"/>
      <w:bookmarkEnd w:id="3974"/>
      <w:bookmarkEnd w:id="3975"/>
      <w:bookmarkEnd w:id="3976"/>
    </w:p>
    <w:p w14:paraId="10631FD8" w14:textId="77777777" w:rsidR="0084527C" w:rsidRPr="00D3062E" w:rsidRDefault="0084527C" w:rsidP="00B13605">
      <w:pPr>
        <w:pStyle w:val="41"/>
        <w:rPr>
          <w:lang w:eastAsia="zh-CN"/>
        </w:rPr>
      </w:pPr>
      <w:bookmarkStart w:id="3977" w:name="_Toc90661666"/>
      <w:bookmarkStart w:id="3978" w:name="_Toc138755357"/>
      <w:bookmarkStart w:id="3979" w:name="_Toc151886127"/>
      <w:bookmarkStart w:id="3980" w:name="_Toc152076192"/>
      <w:bookmarkStart w:id="3981" w:name="_Toc153793908"/>
      <w:bookmarkStart w:id="3982" w:name="_Toc157435011"/>
      <w:bookmarkStart w:id="3983" w:name="_Toc157436726"/>
      <w:bookmarkStart w:id="3984" w:name="_Toc157440566"/>
      <w:bookmarkStart w:id="3985" w:name="_Toc160650311"/>
      <w:bookmarkStart w:id="3986" w:name="_Toc164928625"/>
      <w:r w:rsidRPr="00D3062E">
        <w:rPr>
          <w:lang w:eastAsia="zh-CN"/>
        </w:rPr>
        <w:t>6.13.4.1</w:t>
      </w:r>
      <w:r w:rsidRPr="00D3062E">
        <w:rPr>
          <w:lang w:eastAsia="zh-CN"/>
        </w:rPr>
        <w:tab/>
        <w:t>Overview</w:t>
      </w:r>
      <w:bookmarkEnd w:id="3966"/>
      <w:bookmarkEnd w:id="3977"/>
      <w:bookmarkEnd w:id="3978"/>
      <w:bookmarkEnd w:id="3979"/>
      <w:bookmarkEnd w:id="3980"/>
      <w:bookmarkEnd w:id="3981"/>
      <w:bookmarkEnd w:id="3982"/>
      <w:bookmarkEnd w:id="3983"/>
      <w:bookmarkEnd w:id="3984"/>
      <w:bookmarkEnd w:id="3985"/>
      <w:bookmarkEnd w:id="3986"/>
    </w:p>
    <w:p w14:paraId="6C47873C" w14:textId="77777777" w:rsidR="00B110B4" w:rsidRPr="00D3062E" w:rsidRDefault="00B110B4" w:rsidP="00B110B4">
      <w:pPr>
        <w:rPr>
          <w:color w:val="000000"/>
          <w:lang w:eastAsia="zh-CN"/>
        </w:rPr>
      </w:pPr>
      <w:bookmarkStart w:id="3987" w:name="_Toc85492905"/>
      <w:bookmarkStart w:id="3988" w:name="_Toc90661667"/>
      <w:bookmarkStart w:id="3989" w:name="_Toc138755358"/>
      <w:bookmarkStart w:id="3990" w:name="_Toc151886128"/>
      <w:bookmarkStart w:id="3991" w:name="_Toc152076193"/>
      <w:bookmarkStart w:id="3992" w:name="_Toc153793909"/>
      <w:bookmarkStart w:id="3993" w:name="_Toc157435012"/>
      <w:bookmarkStart w:id="3994" w:name="_Toc157436727"/>
      <w:bookmarkStart w:id="3995" w:name="_Toc157440567"/>
      <w:bookmarkStart w:id="3996"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096" type="#_x0000_t75" alt="" style="width:481.1pt;height:98.75pt;mso-width-percent:0;mso-height-percent:0;mso-width-percent:0;mso-height-percent:0" o:ole="">
            <v:imagedata r:id="rId147" o:title=""/>
          </v:shape>
          <o:OLEObject Type="Embed" ProgID="Word.Document.8" ShapeID="_x0000_i1096" DrawAspect="Content" ObjectID="_1775598362" r:id="rId148">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6608F3B5"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3997" w:name="_Toc164928626"/>
      <w:r w:rsidRPr="00D3062E">
        <w:rPr>
          <w:lang w:eastAsia="zh-CN"/>
        </w:rPr>
        <w:t>6.13.4.2</w:t>
      </w:r>
      <w:r w:rsidRPr="00D3062E">
        <w:rPr>
          <w:lang w:eastAsia="zh-CN"/>
        </w:rPr>
        <w:tab/>
      </w:r>
      <w:bookmarkEnd w:id="3987"/>
      <w:r w:rsidRPr="00D3062E">
        <w:rPr>
          <w:lang w:eastAsia="zh-CN"/>
        </w:rPr>
        <w:t>Operation: Request</w:t>
      </w:r>
      <w:bookmarkEnd w:id="3988"/>
      <w:bookmarkEnd w:id="3989"/>
      <w:bookmarkEnd w:id="3990"/>
      <w:bookmarkEnd w:id="3991"/>
      <w:bookmarkEnd w:id="3992"/>
      <w:bookmarkEnd w:id="3993"/>
      <w:bookmarkEnd w:id="3994"/>
      <w:bookmarkEnd w:id="3995"/>
      <w:bookmarkEnd w:id="3996"/>
      <w:bookmarkEnd w:id="3997"/>
    </w:p>
    <w:p w14:paraId="2EC2994E" w14:textId="77777777" w:rsidR="0084527C" w:rsidRPr="00D3062E" w:rsidRDefault="0084527C" w:rsidP="00B13605">
      <w:pPr>
        <w:pStyle w:val="51"/>
        <w:rPr>
          <w:lang w:eastAsia="zh-CN"/>
        </w:rPr>
      </w:pPr>
      <w:bookmarkStart w:id="3998" w:name="_Toc85492906"/>
      <w:bookmarkStart w:id="3999" w:name="_Toc90661668"/>
      <w:bookmarkStart w:id="4000" w:name="_Toc138755359"/>
      <w:bookmarkStart w:id="4001" w:name="_Toc151886129"/>
      <w:bookmarkStart w:id="4002" w:name="_Toc152076194"/>
      <w:bookmarkStart w:id="4003" w:name="_Toc153793910"/>
      <w:bookmarkStart w:id="4004" w:name="_Toc157435013"/>
      <w:bookmarkStart w:id="4005" w:name="_Toc157436728"/>
      <w:bookmarkStart w:id="4006" w:name="_Toc157440568"/>
      <w:bookmarkStart w:id="4007" w:name="_Toc160650313"/>
      <w:bookmarkStart w:id="4008" w:name="_Toc164928627"/>
      <w:r w:rsidRPr="00D3062E">
        <w:rPr>
          <w:lang w:eastAsia="zh-CN"/>
        </w:rPr>
        <w:t>6.13.4.2.1</w:t>
      </w:r>
      <w:r w:rsidRPr="00D3062E">
        <w:rPr>
          <w:lang w:eastAsia="zh-CN"/>
        </w:rPr>
        <w:tab/>
        <w:t>Description</w:t>
      </w:r>
      <w:bookmarkEnd w:id="3998"/>
      <w:bookmarkEnd w:id="3999"/>
      <w:bookmarkEnd w:id="4000"/>
      <w:bookmarkEnd w:id="4001"/>
      <w:bookmarkEnd w:id="4002"/>
      <w:bookmarkEnd w:id="4003"/>
      <w:bookmarkEnd w:id="4004"/>
      <w:bookmarkEnd w:id="4005"/>
      <w:bookmarkEnd w:id="4006"/>
      <w:bookmarkEnd w:id="4007"/>
      <w:bookmarkEnd w:id="4008"/>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4009" w:name="_Toc85492907"/>
      <w:bookmarkStart w:id="4010" w:name="_Toc90661669"/>
      <w:bookmarkStart w:id="4011" w:name="_Toc138755360"/>
      <w:bookmarkStart w:id="4012" w:name="_Toc151886130"/>
      <w:bookmarkStart w:id="4013" w:name="_Toc152076195"/>
      <w:bookmarkStart w:id="4014" w:name="_Toc153793911"/>
      <w:bookmarkStart w:id="4015" w:name="_Toc157435014"/>
      <w:bookmarkStart w:id="4016" w:name="_Toc157436729"/>
      <w:bookmarkStart w:id="4017" w:name="_Toc157440569"/>
      <w:bookmarkStart w:id="4018" w:name="_Toc160650314"/>
      <w:bookmarkStart w:id="4019" w:name="_Toc164928628"/>
      <w:r w:rsidRPr="00D3062E">
        <w:rPr>
          <w:lang w:eastAsia="zh-CN"/>
        </w:rPr>
        <w:t>6.13.4.2.2</w:t>
      </w:r>
      <w:r w:rsidRPr="00D3062E">
        <w:rPr>
          <w:lang w:eastAsia="zh-CN"/>
        </w:rPr>
        <w:tab/>
        <w:t>Operation Definition</w:t>
      </w:r>
      <w:bookmarkEnd w:id="4009"/>
      <w:bookmarkEnd w:id="4010"/>
      <w:bookmarkEnd w:id="4011"/>
      <w:bookmarkEnd w:id="4012"/>
      <w:bookmarkEnd w:id="4013"/>
      <w:bookmarkEnd w:id="4014"/>
      <w:bookmarkEnd w:id="4015"/>
      <w:bookmarkEnd w:id="4016"/>
      <w:bookmarkEnd w:id="4017"/>
      <w:bookmarkEnd w:id="4018"/>
      <w:bookmarkEnd w:id="4019"/>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4020" w:name="_Hlk156983124"/>
            <w:r w:rsidRPr="00D3062E">
              <w:rPr>
                <w:lang w:eastAsia="ja-JP"/>
              </w:rPr>
              <w:t>NwSliceDiagResp</w:t>
            </w:r>
            <w:bookmarkEnd w:id="4020"/>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4021" w:name="_Toc85492911"/>
      <w:bookmarkStart w:id="4022" w:name="_Toc90661670"/>
      <w:bookmarkStart w:id="4023" w:name="_Toc138755361"/>
      <w:bookmarkStart w:id="4024" w:name="_Toc151886131"/>
      <w:bookmarkStart w:id="4025" w:name="_Toc152076196"/>
      <w:bookmarkStart w:id="4026" w:name="_Toc153793912"/>
      <w:bookmarkStart w:id="4027" w:name="_Toc157435015"/>
      <w:bookmarkStart w:id="4028" w:name="_Toc157436730"/>
      <w:bookmarkStart w:id="4029" w:name="_Toc157440570"/>
      <w:bookmarkStart w:id="4030" w:name="_Toc160650315"/>
      <w:bookmarkStart w:id="4031" w:name="_Toc164928629"/>
      <w:r w:rsidRPr="00D3062E">
        <w:rPr>
          <w:lang w:eastAsia="zh-CN"/>
        </w:rPr>
        <w:t>6.13.5</w:t>
      </w:r>
      <w:r w:rsidRPr="00D3062E">
        <w:rPr>
          <w:lang w:eastAsia="zh-CN"/>
        </w:rPr>
        <w:tab/>
        <w:t>Notifications</w:t>
      </w:r>
      <w:bookmarkEnd w:id="4021"/>
      <w:bookmarkEnd w:id="4022"/>
      <w:bookmarkEnd w:id="4023"/>
      <w:bookmarkEnd w:id="4024"/>
      <w:bookmarkEnd w:id="4025"/>
      <w:bookmarkEnd w:id="4026"/>
      <w:bookmarkEnd w:id="4027"/>
      <w:bookmarkEnd w:id="4028"/>
      <w:bookmarkEnd w:id="4029"/>
      <w:bookmarkEnd w:id="4030"/>
      <w:bookmarkEnd w:id="4031"/>
    </w:p>
    <w:p w14:paraId="117C4019" w14:textId="77777777" w:rsidR="0084527C" w:rsidRPr="00D3062E" w:rsidRDefault="0084527C" w:rsidP="0084527C">
      <w:pPr>
        <w:rPr>
          <w:lang w:eastAsia="zh-CN"/>
        </w:rPr>
      </w:pPr>
      <w:bookmarkStart w:id="4032"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4033" w:name="_Toc85492912"/>
      <w:bookmarkStart w:id="4034" w:name="_Toc90661671"/>
      <w:bookmarkStart w:id="4035" w:name="_Toc138755362"/>
      <w:bookmarkStart w:id="4036" w:name="_Toc151886132"/>
      <w:bookmarkStart w:id="4037" w:name="_Toc152076197"/>
      <w:bookmarkStart w:id="4038" w:name="_Toc153793913"/>
      <w:bookmarkStart w:id="4039" w:name="_Toc157435016"/>
      <w:bookmarkStart w:id="4040" w:name="_Toc157436731"/>
      <w:bookmarkStart w:id="4041" w:name="_Toc157440571"/>
      <w:bookmarkStart w:id="4042" w:name="_Toc160650316"/>
      <w:bookmarkStart w:id="4043" w:name="_Toc164928630"/>
      <w:bookmarkEnd w:id="4032"/>
      <w:r w:rsidRPr="00D3062E">
        <w:rPr>
          <w:lang w:eastAsia="zh-CN"/>
        </w:rPr>
        <w:t>6.13.6</w:t>
      </w:r>
      <w:r w:rsidRPr="00D3062E">
        <w:rPr>
          <w:lang w:eastAsia="zh-CN"/>
        </w:rPr>
        <w:tab/>
        <w:t>Data Model</w:t>
      </w:r>
      <w:bookmarkEnd w:id="4033"/>
      <w:bookmarkEnd w:id="4034"/>
      <w:bookmarkEnd w:id="4035"/>
      <w:bookmarkEnd w:id="4036"/>
      <w:bookmarkEnd w:id="4037"/>
      <w:bookmarkEnd w:id="4038"/>
      <w:bookmarkEnd w:id="4039"/>
      <w:bookmarkEnd w:id="4040"/>
      <w:bookmarkEnd w:id="4041"/>
      <w:bookmarkEnd w:id="4042"/>
      <w:bookmarkEnd w:id="4043"/>
    </w:p>
    <w:p w14:paraId="403C6A8C" w14:textId="77777777" w:rsidR="002E2250" w:rsidRPr="00D3062E" w:rsidRDefault="002E2250" w:rsidP="002E2250">
      <w:pPr>
        <w:pStyle w:val="41"/>
        <w:rPr>
          <w:lang w:eastAsia="zh-CN"/>
        </w:rPr>
      </w:pPr>
      <w:bookmarkStart w:id="4044" w:name="_Toc85492913"/>
      <w:bookmarkStart w:id="4045" w:name="_Toc90661672"/>
      <w:bookmarkStart w:id="4046" w:name="_Toc138755363"/>
      <w:bookmarkStart w:id="4047" w:name="_Toc151886133"/>
      <w:bookmarkStart w:id="4048" w:name="_Toc152076198"/>
      <w:bookmarkStart w:id="4049" w:name="_Toc153793914"/>
      <w:bookmarkStart w:id="4050" w:name="_Toc157435017"/>
      <w:bookmarkStart w:id="4051" w:name="_Toc157436732"/>
      <w:bookmarkStart w:id="4052" w:name="_Toc157440572"/>
      <w:bookmarkStart w:id="4053" w:name="_Toc160650317"/>
      <w:bookmarkStart w:id="4054" w:name="_Toc164928631"/>
      <w:bookmarkStart w:id="4055" w:name="_Toc85492914"/>
      <w:bookmarkStart w:id="4056" w:name="_Toc90661673"/>
      <w:bookmarkStart w:id="4057" w:name="_Toc138755364"/>
      <w:bookmarkStart w:id="4058" w:name="_Toc151886134"/>
      <w:bookmarkStart w:id="4059" w:name="_Toc152076199"/>
      <w:bookmarkStart w:id="4060" w:name="_Toc153793915"/>
      <w:bookmarkStart w:id="4061" w:name="_Toc157435018"/>
      <w:bookmarkStart w:id="4062" w:name="_Toc157436733"/>
      <w:bookmarkStart w:id="4063" w:name="_Toc157440573"/>
      <w:r w:rsidRPr="00D3062E">
        <w:rPr>
          <w:lang w:eastAsia="zh-CN"/>
        </w:rPr>
        <w:t>6.13.6.1</w:t>
      </w:r>
      <w:r w:rsidRPr="00D3062E">
        <w:rPr>
          <w:lang w:eastAsia="zh-CN"/>
        </w:rPr>
        <w:tab/>
        <w:t>General</w:t>
      </w:r>
      <w:bookmarkEnd w:id="4044"/>
      <w:bookmarkEnd w:id="4045"/>
      <w:bookmarkEnd w:id="4046"/>
      <w:bookmarkEnd w:id="4047"/>
      <w:bookmarkEnd w:id="4048"/>
      <w:bookmarkEnd w:id="4049"/>
      <w:bookmarkEnd w:id="4050"/>
      <w:bookmarkEnd w:id="4051"/>
      <w:bookmarkEnd w:id="4052"/>
      <w:bookmarkEnd w:id="4053"/>
      <w:bookmarkEnd w:id="4054"/>
    </w:p>
    <w:p w14:paraId="32825D80" w14:textId="77777777" w:rsidR="00B110B4" w:rsidRPr="00D3062E" w:rsidRDefault="00B110B4" w:rsidP="00B110B4">
      <w:pPr>
        <w:rPr>
          <w:lang w:eastAsia="zh-CN"/>
        </w:rPr>
      </w:pPr>
      <w:bookmarkStart w:id="40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4065" w:name="_Hlk156991073"/>
      <w:r w:rsidRPr="00D3062E">
        <w:t xml:space="preserve">NSCE_NSDiagnostics API </w:t>
      </w:r>
      <w:bookmarkEnd w:id="40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4066" w:name="_Toc164928632"/>
      <w:r w:rsidRPr="00D3062E">
        <w:rPr>
          <w:lang w:eastAsia="zh-CN"/>
        </w:rPr>
        <w:t>6.13.6.2</w:t>
      </w:r>
      <w:r w:rsidRPr="00D3062E">
        <w:rPr>
          <w:lang w:eastAsia="zh-CN"/>
        </w:rPr>
        <w:tab/>
        <w:t>Structured Data Types</w:t>
      </w:r>
      <w:bookmarkEnd w:id="4055"/>
      <w:bookmarkEnd w:id="4056"/>
      <w:bookmarkEnd w:id="4057"/>
      <w:bookmarkEnd w:id="4058"/>
      <w:bookmarkEnd w:id="4059"/>
      <w:bookmarkEnd w:id="4060"/>
      <w:bookmarkEnd w:id="4061"/>
      <w:bookmarkEnd w:id="4062"/>
      <w:bookmarkEnd w:id="4063"/>
      <w:bookmarkEnd w:id="4064"/>
      <w:bookmarkEnd w:id="4066"/>
    </w:p>
    <w:p w14:paraId="210BD436" w14:textId="77777777" w:rsidR="0084527C" w:rsidRPr="00D3062E" w:rsidRDefault="0084527C" w:rsidP="00B13605">
      <w:pPr>
        <w:pStyle w:val="51"/>
        <w:rPr>
          <w:lang w:eastAsia="zh-CN"/>
        </w:rPr>
      </w:pPr>
      <w:bookmarkStart w:id="4067" w:name="_Toc85492915"/>
      <w:bookmarkStart w:id="4068" w:name="_Toc90661674"/>
      <w:bookmarkStart w:id="4069" w:name="_Toc138755365"/>
      <w:bookmarkStart w:id="4070" w:name="_Toc151886135"/>
      <w:bookmarkStart w:id="4071" w:name="_Toc152076200"/>
      <w:bookmarkStart w:id="4072" w:name="_Toc153793916"/>
      <w:bookmarkStart w:id="4073" w:name="_Toc157435019"/>
      <w:bookmarkStart w:id="4074" w:name="_Toc157436734"/>
      <w:bookmarkStart w:id="4075" w:name="_Toc157440574"/>
      <w:bookmarkStart w:id="4076" w:name="_Toc160650319"/>
      <w:bookmarkStart w:id="4077" w:name="_Toc164928633"/>
      <w:r w:rsidRPr="00D3062E">
        <w:rPr>
          <w:lang w:eastAsia="zh-CN"/>
        </w:rPr>
        <w:t>6.13.6.2.1</w:t>
      </w:r>
      <w:r w:rsidRPr="00D3062E">
        <w:rPr>
          <w:lang w:eastAsia="zh-CN"/>
        </w:rPr>
        <w:tab/>
        <w:t>Introduction</w:t>
      </w:r>
      <w:bookmarkEnd w:id="4067"/>
      <w:bookmarkEnd w:id="4068"/>
      <w:bookmarkEnd w:id="4069"/>
      <w:bookmarkEnd w:id="4070"/>
      <w:bookmarkEnd w:id="4071"/>
      <w:bookmarkEnd w:id="4072"/>
      <w:bookmarkEnd w:id="4073"/>
      <w:bookmarkEnd w:id="4074"/>
      <w:bookmarkEnd w:id="4075"/>
      <w:bookmarkEnd w:id="4076"/>
      <w:bookmarkEnd w:id="4077"/>
    </w:p>
    <w:p w14:paraId="5DD8E7BE" w14:textId="77777777" w:rsidR="0084527C" w:rsidRPr="00D3062E" w:rsidRDefault="0084527C" w:rsidP="0084527C">
      <w:bookmarkStart w:id="4078" w:name="_Toc85492916"/>
      <w:bookmarkStart w:id="4079" w:name="_Toc90661675"/>
      <w:bookmarkStart w:id="4080" w:name="_Toc138755366"/>
      <w:bookmarkStart w:id="4081" w:name="_Toc151886136"/>
      <w:bookmarkStart w:id="4082" w:name="_Toc152076201"/>
      <w:bookmarkStart w:id="4083"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4084" w:name="_Toc157435020"/>
      <w:bookmarkStart w:id="4085" w:name="_Toc157436735"/>
      <w:bookmarkStart w:id="4086" w:name="_Toc157440575"/>
      <w:bookmarkStart w:id="4087" w:name="_Toc160650320"/>
      <w:bookmarkStart w:id="4088" w:name="_Toc164928634"/>
      <w:r w:rsidRPr="00D3062E">
        <w:rPr>
          <w:lang w:eastAsia="zh-CN"/>
        </w:rPr>
        <w:t>6.13.6.2.2</w:t>
      </w:r>
      <w:r w:rsidRPr="00D3062E">
        <w:rPr>
          <w:lang w:eastAsia="zh-CN"/>
        </w:rPr>
        <w:tab/>
        <w:t xml:space="preserve">Type: </w:t>
      </w:r>
      <w:bookmarkEnd w:id="4078"/>
      <w:r w:rsidRPr="00D3062E">
        <w:t>NwSlice</w:t>
      </w:r>
      <w:bookmarkEnd w:id="4079"/>
      <w:bookmarkEnd w:id="4080"/>
      <w:bookmarkEnd w:id="4081"/>
      <w:bookmarkEnd w:id="4082"/>
      <w:bookmarkEnd w:id="4083"/>
      <w:r w:rsidRPr="00D3062E">
        <w:t>DiagReq</w:t>
      </w:r>
      <w:bookmarkEnd w:id="4084"/>
      <w:bookmarkEnd w:id="4085"/>
      <w:bookmarkEnd w:id="4086"/>
      <w:bookmarkEnd w:id="4087"/>
      <w:bookmarkEnd w:id="4088"/>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4089" w:name="_Toc157435021"/>
      <w:bookmarkStart w:id="4090" w:name="_Toc157436736"/>
      <w:bookmarkStart w:id="4091" w:name="_Toc157440576"/>
      <w:bookmarkStart w:id="4092" w:name="_Toc160650321"/>
      <w:bookmarkStart w:id="4093" w:name="_Toc164928635"/>
      <w:r w:rsidRPr="00D3062E">
        <w:rPr>
          <w:lang w:eastAsia="zh-CN"/>
        </w:rPr>
        <w:t>6.13.6.2.3</w:t>
      </w:r>
      <w:r w:rsidRPr="00D3062E">
        <w:rPr>
          <w:lang w:eastAsia="zh-CN"/>
        </w:rPr>
        <w:tab/>
        <w:t xml:space="preserve">Type: </w:t>
      </w:r>
      <w:r w:rsidRPr="00D3062E">
        <w:t>NwSliceDiagResp</w:t>
      </w:r>
      <w:bookmarkEnd w:id="4089"/>
      <w:bookmarkEnd w:id="4090"/>
      <w:bookmarkEnd w:id="4091"/>
      <w:bookmarkEnd w:id="4092"/>
      <w:bookmarkEnd w:id="4093"/>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4094" w:name="_Toc157435022"/>
      <w:bookmarkStart w:id="4095" w:name="_Toc157436737"/>
      <w:bookmarkStart w:id="4096" w:name="_Toc157440577"/>
      <w:bookmarkStart w:id="4097" w:name="_Toc160650322"/>
      <w:bookmarkStart w:id="4098" w:name="_Toc164928636"/>
      <w:r w:rsidRPr="00D3062E">
        <w:rPr>
          <w:lang w:eastAsia="zh-CN"/>
        </w:rPr>
        <w:t>6.13.6.2.4</w:t>
      </w:r>
      <w:r w:rsidRPr="00D3062E">
        <w:rPr>
          <w:lang w:eastAsia="zh-CN"/>
        </w:rPr>
        <w:tab/>
        <w:t xml:space="preserve">Type: </w:t>
      </w:r>
      <w:r w:rsidRPr="00D3062E">
        <w:t>ServDgradInfo</w:t>
      </w:r>
      <w:bookmarkEnd w:id="4094"/>
      <w:bookmarkEnd w:id="4095"/>
      <w:bookmarkEnd w:id="4096"/>
      <w:bookmarkEnd w:id="4097"/>
      <w:bookmarkEnd w:id="4098"/>
    </w:p>
    <w:p w14:paraId="638FD2DC" w14:textId="77777777" w:rsidR="0084527C" w:rsidRPr="00D3062E" w:rsidRDefault="0084527C" w:rsidP="0084527C">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D3062E" w14:paraId="5C6ADF68" w14:textId="77777777" w:rsidTr="00F8442F">
        <w:trPr>
          <w:jc w:val="center"/>
        </w:trPr>
        <w:tc>
          <w:tcPr>
            <w:tcW w:w="1430" w:type="dxa"/>
            <w:shd w:val="clear" w:color="auto" w:fill="C0C0C0"/>
            <w:vAlign w:val="center"/>
            <w:hideMark/>
          </w:tcPr>
          <w:p w14:paraId="1F993397" w14:textId="77777777" w:rsidR="0084527C" w:rsidRPr="00D3062E" w:rsidRDefault="0084527C" w:rsidP="00F8442F">
            <w:pPr>
              <w:pStyle w:val="TAH"/>
            </w:pPr>
            <w:r w:rsidRPr="00D3062E">
              <w:t>Attribute name</w:t>
            </w:r>
          </w:p>
        </w:tc>
        <w:tc>
          <w:tcPr>
            <w:tcW w:w="1539" w:type="dxa"/>
            <w:shd w:val="clear" w:color="auto" w:fill="C0C0C0"/>
            <w:vAlign w:val="center"/>
            <w:hideMark/>
          </w:tcPr>
          <w:p w14:paraId="535CF063" w14:textId="77777777" w:rsidR="0084527C" w:rsidRPr="00D3062E" w:rsidRDefault="0084527C" w:rsidP="00F8442F">
            <w:pPr>
              <w:pStyle w:val="TAH"/>
            </w:pPr>
            <w:r w:rsidRPr="00D3062E">
              <w:t>Data type</w:t>
            </w:r>
          </w:p>
        </w:tc>
        <w:tc>
          <w:tcPr>
            <w:tcW w:w="425" w:type="dxa"/>
            <w:shd w:val="clear" w:color="auto" w:fill="C0C0C0"/>
            <w:vAlign w:val="center"/>
            <w:hideMark/>
          </w:tcPr>
          <w:p w14:paraId="2F7ED936" w14:textId="77777777" w:rsidR="0084527C" w:rsidRPr="00D3062E" w:rsidRDefault="0084527C" w:rsidP="00F8442F">
            <w:pPr>
              <w:pStyle w:val="TAH"/>
            </w:pPr>
            <w:r w:rsidRPr="00D3062E">
              <w:t>P</w:t>
            </w:r>
          </w:p>
        </w:tc>
        <w:tc>
          <w:tcPr>
            <w:tcW w:w="1134" w:type="dxa"/>
            <w:shd w:val="clear" w:color="auto" w:fill="C0C0C0"/>
            <w:vAlign w:val="center"/>
            <w:hideMark/>
          </w:tcPr>
          <w:p w14:paraId="305FBEE4" w14:textId="77777777" w:rsidR="0084527C" w:rsidRPr="00D3062E" w:rsidRDefault="0084527C" w:rsidP="00F8442F">
            <w:pPr>
              <w:pStyle w:val="TAH"/>
            </w:pPr>
            <w:r w:rsidRPr="00D3062E">
              <w:t>Cardinality</w:t>
            </w:r>
          </w:p>
        </w:tc>
        <w:tc>
          <w:tcPr>
            <w:tcW w:w="3686" w:type="dxa"/>
            <w:shd w:val="clear" w:color="auto" w:fill="C0C0C0"/>
            <w:vAlign w:val="center"/>
            <w:hideMark/>
          </w:tcPr>
          <w:p w14:paraId="642AF53C" w14:textId="77777777" w:rsidR="0084527C" w:rsidRPr="00D3062E" w:rsidRDefault="0084527C" w:rsidP="00F8442F">
            <w:pPr>
              <w:pStyle w:val="TAH"/>
              <w:rPr>
                <w:rFonts w:cs="Arial"/>
                <w:szCs w:val="18"/>
              </w:rPr>
            </w:pPr>
            <w:r w:rsidRPr="00D3062E">
              <w:rPr>
                <w:rFonts w:cs="Arial"/>
                <w:szCs w:val="18"/>
              </w:rPr>
              <w:t>Description</w:t>
            </w:r>
          </w:p>
        </w:tc>
        <w:tc>
          <w:tcPr>
            <w:tcW w:w="1451" w:type="dxa"/>
            <w:shd w:val="clear" w:color="auto" w:fill="C0C0C0"/>
            <w:vAlign w:val="center"/>
          </w:tcPr>
          <w:p w14:paraId="5F0EF8C7" w14:textId="77777777" w:rsidR="0084527C" w:rsidRPr="00D3062E" w:rsidRDefault="0084527C" w:rsidP="00F8442F">
            <w:pPr>
              <w:pStyle w:val="TAH"/>
              <w:rPr>
                <w:rFonts w:cs="Arial"/>
                <w:szCs w:val="18"/>
              </w:rPr>
            </w:pPr>
            <w:r w:rsidRPr="00D3062E">
              <w:t>Applicability</w:t>
            </w:r>
          </w:p>
        </w:tc>
      </w:tr>
      <w:tr w:rsidR="0084527C" w:rsidRPr="00D3062E" w14:paraId="0CC90C19" w14:textId="77777777" w:rsidTr="00F8442F">
        <w:trPr>
          <w:jc w:val="center"/>
        </w:trPr>
        <w:tc>
          <w:tcPr>
            <w:tcW w:w="1430" w:type="dxa"/>
            <w:vAlign w:val="center"/>
          </w:tcPr>
          <w:p w14:paraId="0B096EF4" w14:textId="77777777" w:rsidR="0084527C" w:rsidRPr="00D3062E" w:rsidRDefault="0084527C" w:rsidP="00F8442F">
            <w:pPr>
              <w:pStyle w:val="TAL"/>
            </w:pPr>
            <w:r w:rsidRPr="00D3062E">
              <w:t>valServiceId</w:t>
            </w:r>
          </w:p>
        </w:tc>
        <w:tc>
          <w:tcPr>
            <w:tcW w:w="1539" w:type="dxa"/>
            <w:vAlign w:val="center"/>
          </w:tcPr>
          <w:p w14:paraId="03F235C6" w14:textId="77777777" w:rsidR="0084527C" w:rsidRPr="00D3062E" w:rsidRDefault="0084527C" w:rsidP="00F8442F">
            <w:pPr>
              <w:pStyle w:val="TAL"/>
            </w:pPr>
            <w:r w:rsidRPr="00D3062E">
              <w:t>String</w:t>
            </w:r>
          </w:p>
        </w:tc>
        <w:tc>
          <w:tcPr>
            <w:tcW w:w="425" w:type="dxa"/>
            <w:vAlign w:val="center"/>
          </w:tcPr>
          <w:p w14:paraId="7E05AA11" w14:textId="77777777" w:rsidR="0084527C" w:rsidRPr="00D3062E" w:rsidRDefault="0084527C" w:rsidP="00F8442F">
            <w:pPr>
              <w:pStyle w:val="TAC"/>
            </w:pPr>
            <w:r w:rsidRPr="00D3062E">
              <w:t>M</w:t>
            </w:r>
          </w:p>
        </w:tc>
        <w:tc>
          <w:tcPr>
            <w:tcW w:w="1134" w:type="dxa"/>
            <w:vAlign w:val="center"/>
          </w:tcPr>
          <w:p w14:paraId="3A5A56C5" w14:textId="77777777" w:rsidR="0084527C" w:rsidRPr="00D3062E" w:rsidRDefault="0084527C" w:rsidP="00F8442F">
            <w:pPr>
              <w:pStyle w:val="TAC"/>
            </w:pPr>
            <w:r w:rsidRPr="00D3062E">
              <w:t>1</w:t>
            </w:r>
          </w:p>
        </w:tc>
        <w:tc>
          <w:tcPr>
            <w:tcW w:w="3686" w:type="dxa"/>
            <w:vAlign w:val="center"/>
          </w:tcPr>
          <w:p w14:paraId="36BFA280" w14:textId="77777777" w:rsidR="0084527C" w:rsidRPr="00D3062E" w:rsidRDefault="0084527C" w:rsidP="00F8442F">
            <w:pPr>
              <w:pStyle w:val="TAL"/>
              <w:rPr>
                <w:rFonts w:cs="Arial"/>
                <w:szCs w:val="18"/>
              </w:rPr>
            </w:pPr>
            <w:r w:rsidRPr="00D3062E">
              <w:rPr>
                <w:lang w:val="en-US"/>
              </w:rPr>
              <w:t>Represents the identifier of the targeted VAL service.</w:t>
            </w:r>
          </w:p>
        </w:tc>
        <w:tc>
          <w:tcPr>
            <w:tcW w:w="1451" w:type="dxa"/>
            <w:vAlign w:val="center"/>
          </w:tcPr>
          <w:p w14:paraId="70C9E7A8" w14:textId="77777777" w:rsidR="0084527C" w:rsidRPr="00D3062E" w:rsidRDefault="0084527C" w:rsidP="00F8442F">
            <w:pPr>
              <w:pStyle w:val="TAL"/>
              <w:rPr>
                <w:rFonts w:cs="Arial"/>
                <w:szCs w:val="18"/>
              </w:rPr>
            </w:pPr>
          </w:p>
        </w:tc>
      </w:tr>
      <w:tr w:rsidR="0084527C" w:rsidRPr="00D3062E" w14:paraId="2A1300F1" w14:textId="77777777" w:rsidTr="00F8442F">
        <w:trPr>
          <w:jc w:val="center"/>
        </w:trPr>
        <w:tc>
          <w:tcPr>
            <w:tcW w:w="1430" w:type="dxa"/>
            <w:vAlign w:val="center"/>
          </w:tcPr>
          <w:p w14:paraId="17E1DC7F" w14:textId="77777777" w:rsidR="0084527C" w:rsidRPr="00D3062E" w:rsidRDefault="0084527C" w:rsidP="00F8442F">
            <w:pPr>
              <w:pStyle w:val="TAL"/>
            </w:pPr>
            <w:r w:rsidRPr="00D3062E">
              <w:t>reqErrors</w:t>
            </w:r>
          </w:p>
        </w:tc>
        <w:tc>
          <w:tcPr>
            <w:tcW w:w="1539" w:type="dxa"/>
            <w:vAlign w:val="center"/>
          </w:tcPr>
          <w:p w14:paraId="4ED4BD91" w14:textId="77777777" w:rsidR="0084527C" w:rsidRPr="00D3062E" w:rsidRDefault="0084527C" w:rsidP="00F8442F">
            <w:pPr>
              <w:pStyle w:val="TAL"/>
            </w:pPr>
            <w:r w:rsidRPr="00D3062E">
              <w:t>array(ErrorInfo)</w:t>
            </w:r>
          </w:p>
        </w:tc>
        <w:tc>
          <w:tcPr>
            <w:tcW w:w="425" w:type="dxa"/>
            <w:vAlign w:val="center"/>
          </w:tcPr>
          <w:p w14:paraId="52793DD0" w14:textId="77777777" w:rsidR="0084527C" w:rsidRPr="00D3062E" w:rsidRDefault="0084527C" w:rsidP="00F8442F">
            <w:pPr>
              <w:pStyle w:val="TAC"/>
            </w:pPr>
            <w:r w:rsidRPr="00D3062E">
              <w:t>M</w:t>
            </w:r>
          </w:p>
        </w:tc>
        <w:tc>
          <w:tcPr>
            <w:tcW w:w="1134" w:type="dxa"/>
            <w:vAlign w:val="center"/>
          </w:tcPr>
          <w:p w14:paraId="1045421C" w14:textId="77777777" w:rsidR="0084527C" w:rsidRPr="00D3062E" w:rsidRDefault="0084527C" w:rsidP="00F8442F">
            <w:pPr>
              <w:pStyle w:val="TAC"/>
            </w:pPr>
            <w:r w:rsidRPr="00D3062E">
              <w:t>1..N</w:t>
            </w:r>
          </w:p>
        </w:tc>
        <w:tc>
          <w:tcPr>
            <w:tcW w:w="3686" w:type="dxa"/>
            <w:vAlign w:val="center"/>
          </w:tcPr>
          <w:p w14:paraId="4C05F514" w14:textId="77777777" w:rsidR="0084527C" w:rsidRPr="00D3062E" w:rsidRDefault="0084527C" w:rsidP="00F8442F">
            <w:pPr>
              <w:pStyle w:val="TAL"/>
              <w:rPr>
                <w:lang w:val="en-US"/>
              </w:rPr>
            </w:pPr>
            <w:r w:rsidRPr="00D3062E">
              <w:rPr>
                <w:lang w:val="en-US"/>
              </w:rPr>
              <w:t>Contains the list of requested errors causing service degradation and the related information.</w:t>
            </w:r>
          </w:p>
        </w:tc>
        <w:tc>
          <w:tcPr>
            <w:tcW w:w="1451" w:type="dxa"/>
            <w:vAlign w:val="center"/>
          </w:tcPr>
          <w:p w14:paraId="1B97CFFE" w14:textId="77777777" w:rsidR="0084527C" w:rsidRPr="00D3062E" w:rsidRDefault="0084527C" w:rsidP="00F8442F">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4099" w:name="_Toc157435023"/>
      <w:bookmarkStart w:id="4100" w:name="_Toc157436738"/>
      <w:bookmarkStart w:id="4101" w:name="_Toc157440578"/>
      <w:bookmarkStart w:id="4102" w:name="_Toc160650323"/>
      <w:bookmarkStart w:id="4103" w:name="_Toc164928637"/>
      <w:r w:rsidRPr="00D3062E">
        <w:rPr>
          <w:lang w:eastAsia="zh-CN"/>
        </w:rPr>
        <w:t>6.13.6.2.5</w:t>
      </w:r>
      <w:r w:rsidRPr="00D3062E">
        <w:rPr>
          <w:lang w:eastAsia="zh-CN"/>
        </w:rPr>
        <w:tab/>
        <w:t xml:space="preserve">Type: </w:t>
      </w:r>
      <w:r w:rsidRPr="00D3062E">
        <w:t>ErrorInfo</w:t>
      </w:r>
      <w:bookmarkEnd w:id="4099"/>
      <w:bookmarkEnd w:id="4100"/>
      <w:bookmarkEnd w:id="4101"/>
      <w:bookmarkEnd w:id="4102"/>
      <w:bookmarkEnd w:id="4103"/>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4104" w:name="_Toc157435024"/>
      <w:bookmarkStart w:id="4105" w:name="_Toc157436739"/>
      <w:bookmarkStart w:id="4106" w:name="_Toc157440579"/>
      <w:bookmarkStart w:id="4107" w:name="_Toc160650324"/>
      <w:bookmarkStart w:id="4108" w:name="_Toc164928638"/>
      <w:r w:rsidRPr="00D3062E">
        <w:rPr>
          <w:lang w:eastAsia="zh-CN"/>
        </w:rPr>
        <w:t>6.13.6.2.6</w:t>
      </w:r>
      <w:r w:rsidRPr="00D3062E">
        <w:rPr>
          <w:lang w:eastAsia="zh-CN"/>
        </w:rPr>
        <w:tab/>
        <w:t xml:space="preserve">Type: </w:t>
      </w:r>
      <w:r w:rsidRPr="00D3062E">
        <w:t>DataReport</w:t>
      </w:r>
      <w:bookmarkEnd w:id="4104"/>
      <w:bookmarkEnd w:id="4105"/>
      <w:bookmarkEnd w:id="4106"/>
      <w:bookmarkEnd w:id="4107"/>
      <w:bookmarkEnd w:id="4108"/>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4109" w:name="_Toc85492917"/>
      <w:bookmarkStart w:id="4110" w:name="_Toc90661676"/>
      <w:bookmarkStart w:id="4111" w:name="_Toc138755367"/>
      <w:bookmarkStart w:id="4112" w:name="_Toc151886137"/>
      <w:bookmarkStart w:id="4113" w:name="_Toc152076202"/>
      <w:bookmarkStart w:id="4114" w:name="_Toc153793918"/>
      <w:bookmarkStart w:id="4115" w:name="_Toc157435025"/>
      <w:bookmarkStart w:id="4116" w:name="_Toc157436740"/>
      <w:bookmarkStart w:id="4117" w:name="_Toc157440580"/>
      <w:bookmarkStart w:id="4118" w:name="_Toc160650325"/>
      <w:bookmarkStart w:id="4119" w:name="_Toc164928639"/>
      <w:r w:rsidRPr="00D3062E">
        <w:rPr>
          <w:lang w:eastAsia="zh-CN"/>
        </w:rPr>
        <w:t>6.13.6.3</w:t>
      </w:r>
      <w:r w:rsidRPr="00D3062E">
        <w:rPr>
          <w:lang w:eastAsia="zh-CN"/>
        </w:rPr>
        <w:tab/>
        <w:t>Simple data types and enumerations</w:t>
      </w:r>
      <w:bookmarkEnd w:id="4109"/>
      <w:bookmarkEnd w:id="4110"/>
      <w:bookmarkEnd w:id="4111"/>
      <w:bookmarkEnd w:id="4112"/>
      <w:bookmarkEnd w:id="4113"/>
      <w:bookmarkEnd w:id="4114"/>
      <w:bookmarkEnd w:id="4115"/>
      <w:bookmarkEnd w:id="4116"/>
      <w:bookmarkEnd w:id="4117"/>
      <w:bookmarkEnd w:id="4118"/>
      <w:bookmarkEnd w:id="4119"/>
    </w:p>
    <w:p w14:paraId="41D05624" w14:textId="77777777" w:rsidR="0084527C" w:rsidRPr="00D3062E" w:rsidRDefault="0084527C" w:rsidP="0084527C">
      <w:pPr>
        <w:pStyle w:val="51"/>
      </w:pPr>
      <w:bookmarkStart w:id="4120" w:name="_Toc157435026"/>
      <w:bookmarkStart w:id="4121" w:name="_Toc157436741"/>
      <w:bookmarkStart w:id="4122" w:name="_Toc157440581"/>
      <w:bookmarkStart w:id="4123" w:name="_Toc160650326"/>
      <w:bookmarkStart w:id="4124" w:name="_Toc164928640"/>
      <w:bookmarkStart w:id="4125" w:name="_Hlk156991173"/>
      <w:bookmarkStart w:id="4126" w:name="_Toc28013394"/>
      <w:bookmarkStart w:id="4127" w:name="_Toc36040150"/>
      <w:bookmarkStart w:id="4128" w:name="_Toc44692767"/>
      <w:bookmarkStart w:id="4129" w:name="_Toc45134228"/>
      <w:bookmarkStart w:id="4130" w:name="_Toc49607292"/>
      <w:bookmarkStart w:id="4131" w:name="_Toc51763264"/>
      <w:bookmarkStart w:id="4132" w:name="_Toc58850162"/>
      <w:bookmarkStart w:id="4133" w:name="_Toc59018542"/>
      <w:bookmarkStart w:id="4134" w:name="_Toc68169548"/>
      <w:bookmarkStart w:id="4135" w:name="_Toc114211780"/>
      <w:bookmarkStart w:id="4136" w:name="_Toc136554525"/>
      <w:bookmarkStart w:id="4137" w:name="_Toc145706262"/>
      <w:r w:rsidRPr="00D3062E">
        <w:rPr>
          <w:noProof/>
          <w:lang w:eastAsia="zh-CN"/>
        </w:rPr>
        <w:t>6.13</w:t>
      </w:r>
      <w:r w:rsidRPr="00D3062E">
        <w:t>.6.3.1</w:t>
      </w:r>
      <w:r w:rsidRPr="00D3062E">
        <w:tab/>
        <w:t>Introduction</w:t>
      </w:r>
      <w:bookmarkEnd w:id="4120"/>
      <w:bookmarkEnd w:id="4121"/>
      <w:bookmarkEnd w:id="4122"/>
      <w:bookmarkEnd w:id="4123"/>
      <w:bookmarkEnd w:id="4124"/>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4138" w:name="_Toc157435027"/>
      <w:bookmarkStart w:id="4139" w:name="_Toc157436742"/>
      <w:bookmarkStart w:id="4140" w:name="_Toc157440582"/>
      <w:bookmarkStart w:id="4141" w:name="_Toc160650327"/>
      <w:bookmarkStart w:id="4142" w:name="_Toc164928641"/>
      <w:r w:rsidRPr="00D3062E">
        <w:rPr>
          <w:noProof/>
          <w:lang w:eastAsia="zh-CN"/>
        </w:rPr>
        <w:t>6.13</w:t>
      </w:r>
      <w:r w:rsidRPr="00D3062E">
        <w:t>.6.3.2</w:t>
      </w:r>
      <w:r w:rsidRPr="00D3062E">
        <w:tab/>
        <w:t>Simple data types</w:t>
      </w:r>
      <w:bookmarkEnd w:id="4138"/>
      <w:bookmarkEnd w:id="4139"/>
      <w:bookmarkEnd w:id="4140"/>
      <w:bookmarkEnd w:id="4141"/>
      <w:bookmarkEnd w:id="414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4125"/>
    </w:tbl>
    <w:p w14:paraId="69871D83" w14:textId="77777777" w:rsidR="0084527C" w:rsidRPr="00D3062E" w:rsidRDefault="0084527C" w:rsidP="0084527C"/>
    <w:p w14:paraId="7F840DDE" w14:textId="77777777" w:rsidR="0084527C" w:rsidRPr="00D3062E" w:rsidRDefault="0084527C" w:rsidP="00B655DA">
      <w:pPr>
        <w:pStyle w:val="51"/>
      </w:pPr>
      <w:bookmarkStart w:id="4143" w:name="_Toc157435028"/>
      <w:bookmarkStart w:id="4144" w:name="_Toc157436743"/>
      <w:bookmarkStart w:id="4145" w:name="_Toc157440583"/>
      <w:bookmarkStart w:id="4146" w:name="_Toc160650328"/>
      <w:bookmarkStart w:id="4147" w:name="_Toc164928642"/>
      <w:r w:rsidRPr="00D3062E">
        <w:rPr>
          <w:noProof/>
          <w:lang w:eastAsia="zh-CN"/>
        </w:rPr>
        <w:t>6.13</w:t>
      </w:r>
      <w:r w:rsidRPr="00D3062E">
        <w:t>.6.3.3</w:t>
      </w:r>
      <w:r w:rsidRPr="00D3062E">
        <w:tab/>
        <w:t>Enumeration:</w:t>
      </w:r>
      <w:bookmarkEnd w:id="4126"/>
      <w:bookmarkEnd w:id="4127"/>
      <w:bookmarkEnd w:id="4128"/>
      <w:bookmarkEnd w:id="4129"/>
      <w:bookmarkEnd w:id="4130"/>
      <w:bookmarkEnd w:id="4131"/>
      <w:bookmarkEnd w:id="4132"/>
      <w:bookmarkEnd w:id="4133"/>
      <w:bookmarkEnd w:id="4134"/>
      <w:bookmarkEnd w:id="4135"/>
      <w:bookmarkEnd w:id="4136"/>
      <w:bookmarkEnd w:id="4137"/>
      <w:r w:rsidRPr="00D3062E">
        <w:t xml:space="preserve"> Error</w:t>
      </w:r>
      <w:bookmarkEnd w:id="4143"/>
      <w:bookmarkEnd w:id="4144"/>
      <w:bookmarkEnd w:id="4145"/>
      <w:bookmarkEnd w:id="4146"/>
      <w:bookmarkEnd w:id="4147"/>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4148"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4148"/>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4149" w:name="_Hlk156669383"/>
            <w:r w:rsidRPr="00D3062E">
              <w:rPr>
                <w:lang w:eastAsia="zh-CN"/>
              </w:rPr>
              <w:t>Indicates that the service degradation is due to QoS being downgraded</w:t>
            </w:r>
            <w:bookmarkEnd w:id="4149"/>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4150" w:name="_Toc157435029"/>
      <w:bookmarkStart w:id="4151" w:name="_Toc157436744"/>
      <w:bookmarkStart w:id="4152" w:name="_Toc157440584"/>
      <w:bookmarkStart w:id="4153" w:name="_Toc160650329"/>
      <w:bookmarkStart w:id="4154" w:name="_Toc164928643"/>
      <w:r w:rsidRPr="00D3062E">
        <w:rPr>
          <w:noProof/>
          <w:lang w:eastAsia="zh-CN"/>
        </w:rPr>
        <w:t>6.13</w:t>
      </w:r>
      <w:r w:rsidRPr="00D3062E">
        <w:t>.6.3.4</w:t>
      </w:r>
      <w:r w:rsidRPr="00D3062E">
        <w:tab/>
        <w:t>Enumeration: DataType</w:t>
      </w:r>
      <w:bookmarkEnd w:id="4150"/>
      <w:bookmarkEnd w:id="4151"/>
      <w:bookmarkEnd w:id="4152"/>
      <w:bookmarkEnd w:id="4153"/>
      <w:bookmarkEnd w:id="4154"/>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4155" w:name="_Toc157435030"/>
      <w:bookmarkStart w:id="4156" w:name="_Toc157436745"/>
      <w:bookmarkStart w:id="4157" w:name="_Toc157440585"/>
      <w:bookmarkStart w:id="4158" w:name="_Toc160650330"/>
      <w:bookmarkStart w:id="4159" w:name="_Toc164928644"/>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155"/>
      <w:bookmarkEnd w:id="4156"/>
      <w:bookmarkEnd w:id="4157"/>
      <w:bookmarkEnd w:id="4158"/>
      <w:bookmarkEnd w:id="4159"/>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4160" w:name="_Toc157435031"/>
      <w:bookmarkStart w:id="4161" w:name="_Toc157436746"/>
      <w:bookmarkStart w:id="4162" w:name="_Toc157440586"/>
      <w:bookmarkStart w:id="4163" w:name="_Toc160650331"/>
      <w:bookmarkStart w:id="4164" w:name="_Toc164928645"/>
      <w:r w:rsidRPr="00D3062E">
        <w:rPr>
          <w:noProof/>
          <w:lang w:eastAsia="zh-CN"/>
        </w:rPr>
        <w:t>6.13</w:t>
      </w:r>
      <w:r w:rsidRPr="00D3062E">
        <w:t>.6.5</w:t>
      </w:r>
      <w:r w:rsidRPr="00D3062E">
        <w:tab/>
        <w:t>Binary data</w:t>
      </w:r>
      <w:bookmarkEnd w:id="4160"/>
      <w:bookmarkEnd w:id="4161"/>
      <w:bookmarkEnd w:id="4162"/>
      <w:bookmarkEnd w:id="4163"/>
      <w:bookmarkEnd w:id="4164"/>
    </w:p>
    <w:p w14:paraId="209A02F7" w14:textId="77777777" w:rsidR="0084527C" w:rsidRPr="00D3062E" w:rsidRDefault="0084527C" w:rsidP="0084527C">
      <w:pPr>
        <w:pStyle w:val="51"/>
      </w:pPr>
      <w:bookmarkStart w:id="4165" w:name="_Toc157435032"/>
      <w:bookmarkStart w:id="4166" w:name="_Toc157436747"/>
      <w:bookmarkStart w:id="4167" w:name="_Toc157440587"/>
      <w:bookmarkStart w:id="4168" w:name="_Toc160650332"/>
      <w:bookmarkStart w:id="4169" w:name="_Toc164928646"/>
      <w:r w:rsidRPr="00D3062E">
        <w:rPr>
          <w:noProof/>
          <w:lang w:eastAsia="zh-CN"/>
        </w:rPr>
        <w:t>6.13</w:t>
      </w:r>
      <w:r w:rsidRPr="00D3062E">
        <w:t>.6.5.1</w:t>
      </w:r>
      <w:r w:rsidRPr="00D3062E">
        <w:tab/>
        <w:t>Binary Data Types</w:t>
      </w:r>
      <w:bookmarkEnd w:id="4165"/>
      <w:bookmarkEnd w:id="4166"/>
      <w:bookmarkEnd w:id="4167"/>
      <w:bookmarkEnd w:id="4168"/>
      <w:bookmarkEnd w:id="4169"/>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4170" w:name="_Toc85492918"/>
      <w:bookmarkStart w:id="4171" w:name="_Toc90661677"/>
      <w:bookmarkStart w:id="4172" w:name="_Toc138755368"/>
      <w:bookmarkStart w:id="4173" w:name="_Toc151886138"/>
      <w:bookmarkStart w:id="4174" w:name="_Toc152076203"/>
      <w:bookmarkStart w:id="4175" w:name="_Toc153793919"/>
      <w:bookmarkStart w:id="4176" w:name="_Toc157435033"/>
      <w:bookmarkStart w:id="4177" w:name="_Toc157436748"/>
      <w:bookmarkStart w:id="4178" w:name="_Toc157440588"/>
      <w:bookmarkStart w:id="4179" w:name="_Toc160650333"/>
      <w:bookmarkStart w:id="4180" w:name="_Toc164928647"/>
      <w:r w:rsidRPr="00D3062E">
        <w:rPr>
          <w:lang w:eastAsia="zh-CN"/>
        </w:rPr>
        <w:t>6.13.7</w:t>
      </w:r>
      <w:r w:rsidRPr="00D3062E">
        <w:rPr>
          <w:lang w:eastAsia="zh-CN"/>
        </w:rPr>
        <w:tab/>
        <w:t>Error Handling</w:t>
      </w:r>
      <w:bookmarkEnd w:id="4170"/>
      <w:bookmarkEnd w:id="4171"/>
      <w:bookmarkEnd w:id="4172"/>
      <w:bookmarkEnd w:id="4173"/>
      <w:bookmarkEnd w:id="4174"/>
      <w:bookmarkEnd w:id="4175"/>
      <w:bookmarkEnd w:id="4176"/>
      <w:bookmarkEnd w:id="4177"/>
      <w:bookmarkEnd w:id="4178"/>
      <w:bookmarkEnd w:id="4179"/>
      <w:bookmarkEnd w:id="4180"/>
    </w:p>
    <w:p w14:paraId="71848BF5" w14:textId="77777777" w:rsidR="0084527C" w:rsidRPr="00D3062E" w:rsidRDefault="0084527C" w:rsidP="00B13605">
      <w:pPr>
        <w:pStyle w:val="41"/>
      </w:pPr>
      <w:bookmarkStart w:id="4181" w:name="_Toc138755369"/>
      <w:bookmarkStart w:id="4182" w:name="_Toc151886139"/>
      <w:bookmarkStart w:id="4183" w:name="_Toc152076204"/>
      <w:bookmarkStart w:id="4184" w:name="_Toc153793920"/>
      <w:bookmarkStart w:id="4185" w:name="_Toc157435034"/>
      <w:bookmarkStart w:id="4186" w:name="_Toc157436749"/>
      <w:bookmarkStart w:id="4187" w:name="_Toc157440589"/>
      <w:bookmarkStart w:id="4188" w:name="_Toc160650334"/>
      <w:bookmarkStart w:id="4189" w:name="_Toc164928648"/>
      <w:r w:rsidRPr="00D3062E">
        <w:rPr>
          <w:lang w:eastAsia="zh-CN"/>
        </w:rPr>
        <w:t>6.13.7.1</w:t>
      </w:r>
      <w:r w:rsidRPr="00D3062E">
        <w:tab/>
        <w:t>General</w:t>
      </w:r>
      <w:bookmarkEnd w:id="4181"/>
      <w:bookmarkEnd w:id="4182"/>
      <w:bookmarkEnd w:id="4183"/>
      <w:bookmarkEnd w:id="4184"/>
      <w:bookmarkEnd w:id="4185"/>
      <w:bookmarkEnd w:id="4186"/>
      <w:bookmarkEnd w:id="4187"/>
      <w:bookmarkEnd w:id="4188"/>
      <w:bookmarkEnd w:id="4189"/>
    </w:p>
    <w:p w14:paraId="04FA1EC2" w14:textId="77777777" w:rsidR="0084527C" w:rsidRPr="00D3062E" w:rsidRDefault="0084527C" w:rsidP="0084527C">
      <w:bookmarkStart w:id="4190" w:name="_Hlk156991242"/>
      <w:r w:rsidRPr="00D3062E">
        <w:t>For the NSCE_NSDiagnostics API</w:t>
      </w:r>
      <w:bookmarkEnd w:id="4190"/>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4191" w:name="_Toc138755370"/>
      <w:bookmarkStart w:id="4192" w:name="_Toc151886140"/>
      <w:bookmarkStart w:id="4193" w:name="_Toc152076205"/>
      <w:bookmarkStart w:id="4194" w:name="_Toc153793921"/>
      <w:bookmarkStart w:id="4195" w:name="_Toc157435035"/>
      <w:bookmarkStart w:id="4196" w:name="_Toc157436750"/>
      <w:bookmarkStart w:id="4197" w:name="_Toc157440590"/>
      <w:bookmarkStart w:id="4198" w:name="_Toc160650335"/>
      <w:bookmarkStart w:id="4199" w:name="_Toc164928649"/>
      <w:r w:rsidRPr="00D3062E">
        <w:rPr>
          <w:lang w:eastAsia="zh-CN"/>
        </w:rPr>
        <w:t>6.13.7.2</w:t>
      </w:r>
      <w:r w:rsidRPr="00D3062E">
        <w:tab/>
        <w:t>Protocol Errors</w:t>
      </w:r>
      <w:bookmarkEnd w:id="4191"/>
      <w:bookmarkEnd w:id="4192"/>
      <w:bookmarkEnd w:id="4193"/>
      <w:bookmarkEnd w:id="4194"/>
      <w:bookmarkEnd w:id="4195"/>
      <w:bookmarkEnd w:id="4196"/>
      <w:bookmarkEnd w:id="4197"/>
      <w:bookmarkEnd w:id="4198"/>
      <w:bookmarkEnd w:id="4199"/>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4200" w:name="_Toc138755371"/>
      <w:bookmarkStart w:id="4201" w:name="_Toc151886141"/>
      <w:bookmarkStart w:id="4202" w:name="_Toc152076206"/>
      <w:bookmarkStart w:id="4203" w:name="_Toc153793922"/>
      <w:bookmarkStart w:id="4204" w:name="_Toc157435036"/>
      <w:bookmarkStart w:id="4205" w:name="_Toc157436751"/>
      <w:bookmarkStart w:id="4206" w:name="_Toc157440591"/>
      <w:bookmarkStart w:id="4207" w:name="_Toc160650336"/>
      <w:bookmarkStart w:id="4208" w:name="_Toc164928650"/>
      <w:r w:rsidRPr="00D3062E">
        <w:rPr>
          <w:lang w:eastAsia="zh-CN"/>
        </w:rPr>
        <w:t>6.13.7.3</w:t>
      </w:r>
      <w:r w:rsidRPr="00D3062E">
        <w:tab/>
        <w:t>Application Errors</w:t>
      </w:r>
      <w:bookmarkEnd w:id="4200"/>
      <w:bookmarkEnd w:id="4201"/>
      <w:bookmarkEnd w:id="4202"/>
      <w:bookmarkEnd w:id="4203"/>
      <w:bookmarkEnd w:id="4204"/>
      <w:bookmarkEnd w:id="4205"/>
      <w:bookmarkEnd w:id="4206"/>
      <w:bookmarkEnd w:id="4207"/>
      <w:bookmarkEnd w:id="4208"/>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4209" w:name="_Toc85492919"/>
      <w:bookmarkStart w:id="4210" w:name="_Toc90661678"/>
      <w:bookmarkStart w:id="4211" w:name="_Toc138755372"/>
      <w:bookmarkStart w:id="4212" w:name="_Toc151886142"/>
      <w:bookmarkStart w:id="4213" w:name="_Toc152076207"/>
      <w:bookmarkStart w:id="4214" w:name="_Toc153793923"/>
      <w:bookmarkStart w:id="4215" w:name="_Toc157435037"/>
      <w:bookmarkStart w:id="4216" w:name="_Toc157436752"/>
      <w:bookmarkStart w:id="4217" w:name="_Toc157440592"/>
      <w:bookmarkStart w:id="4218" w:name="_Toc160650337"/>
      <w:bookmarkStart w:id="4219" w:name="_Toc164928651"/>
      <w:r w:rsidRPr="00D3062E">
        <w:rPr>
          <w:lang w:eastAsia="zh-CN"/>
        </w:rPr>
        <w:t>6.13.8</w:t>
      </w:r>
      <w:r w:rsidRPr="00D3062E">
        <w:rPr>
          <w:lang w:eastAsia="zh-CN"/>
        </w:rPr>
        <w:tab/>
        <w:t>Feature Negotiation</w:t>
      </w:r>
      <w:bookmarkEnd w:id="4209"/>
      <w:bookmarkEnd w:id="4210"/>
      <w:bookmarkEnd w:id="4211"/>
      <w:bookmarkEnd w:id="4212"/>
      <w:bookmarkEnd w:id="4213"/>
      <w:bookmarkEnd w:id="4214"/>
      <w:bookmarkEnd w:id="4215"/>
      <w:bookmarkEnd w:id="4216"/>
      <w:bookmarkEnd w:id="4217"/>
      <w:bookmarkEnd w:id="4218"/>
      <w:bookmarkEnd w:id="421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4220" w:name="_Toc157435038"/>
      <w:bookmarkStart w:id="4221" w:name="_Toc157436753"/>
      <w:bookmarkStart w:id="4222" w:name="_Toc157440593"/>
      <w:bookmarkStart w:id="4223" w:name="_Toc160650338"/>
      <w:bookmarkStart w:id="4224" w:name="_Toc164928652"/>
      <w:r w:rsidRPr="00D3062E">
        <w:rPr>
          <w:noProof/>
          <w:lang w:eastAsia="zh-CN"/>
        </w:rPr>
        <w:t>6.13</w:t>
      </w:r>
      <w:r w:rsidRPr="00D3062E">
        <w:t>.9</w:t>
      </w:r>
      <w:r w:rsidRPr="00D3062E">
        <w:tab/>
        <w:t>Security</w:t>
      </w:r>
      <w:bookmarkEnd w:id="4220"/>
      <w:bookmarkEnd w:id="4221"/>
      <w:bookmarkEnd w:id="4222"/>
      <w:bookmarkEnd w:id="4223"/>
      <w:bookmarkEnd w:id="4224"/>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4225" w:name="_Toc157435039"/>
      <w:bookmarkStart w:id="4226" w:name="_Toc157436754"/>
      <w:bookmarkStart w:id="4227" w:name="_Toc157440594"/>
      <w:bookmarkStart w:id="4228" w:name="_Toc160650339"/>
      <w:bookmarkStart w:id="4229" w:name="_Toc164928653"/>
      <w:r w:rsidRPr="00D3062E">
        <w:t>6.14</w:t>
      </w:r>
      <w:r w:rsidRPr="00D3062E">
        <w:tab/>
      </w:r>
      <w:r w:rsidRPr="00D3062E">
        <w:rPr>
          <w:lang w:eastAsia="fr-FR"/>
        </w:rPr>
        <w:t>NSCE_FaultDiagnosis</w:t>
      </w:r>
      <w:r w:rsidRPr="00D3062E">
        <w:t xml:space="preserve"> API</w:t>
      </w:r>
      <w:bookmarkEnd w:id="3853"/>
      <w:bookmarkEnd w:id="3854"/>
      <w:bookmarkEnd w:id="3855"/>
      <w:bookmarkEnd w:id="4225"/>
      <w:bookmarkEnd w:id="4226"/>
      <w:bookmarkEnd w:id="4227"/>
      <w:bookmarkEnd w:id="4228"/>
      <w:bookmarkEnd w:id="4229"/>
    </w:p>
    <w:p w14:paraId="0EADDECD" w14:textId="2458F1B2" w:rsidR="00437C11" w:rsidRPr="00D3062E" w:rsidRDefault="00437C11" w:rsidP="00437C11">
      <w:pPr>
        <w:pStyle w:val="31"/>
      </w:pPr>
      <w:bookmarkStart w:id="4230" w:name="_Toc157435040"/>
      <w:bookmarkStart w:id="4231" w:name="_Toc157436755"/>
      <w:bookmarkStart w:id="4232" w:name="_Toc157440595"/>
      <w:bookmarkStart w:id="4233" w:name="_Toc160650340"/>
      <w:bookmarkStart w:id="4234" w:name="_Toc164928654"/>
      <w:r w:rsidRPr="00D3062E">
        <w:t>6.14.1</w:t>
      </w:r>
      <w:r w:rsidRPr="00D3062E">
        <w:tab/>
        <w:t>Introduction</w:t>
      </w:r>
      <w:bookmarkEnd w:id="4230"/>
      <w:bookmarkEnd w:id="4231"/>
      <w:bookmarkEnd w:id="4232"/>
      <w:bookmarkEnd w:id="4233"/>
      <w:bookmarkEnd w:id="4234"/>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4235" w:name="_Toc157435041"/>
      <w:bookmarkStart w:id="4236" w:name="_Toc157436756"/>
      <w:bookmarkStart w:id="4237" w:name="_Toc157440596"/>
      <w:bookmarkStart w:id="4238" w:name="_Toc157435042"/>
      <w:bookmarkStart w:id="4239" w:name="_Toc157436757"/>
      <w:bookmarkStart w:id="4240" w:name="_Toc157440597"/>
      <w:r w:rsidRPr="00D3062E">
        <w:rPr>
          <w:rFonts w:ascii="Arial" w:hAnsi="Arial"/>
          <w:sz w:val="28"/>
        </w:rPr>
        <w:t>6.14.2</w:t>
      </w:r>
      <w:r w:rsidRPr="00D3062E">
        <w:rPr>
          <w:rFonts w:ascii="Arial" w:hAnsi="Arial"/>
          <w:sz w:val="28"/>
        </w:rPr>
        <w:tab/>
        <w:t>Usage of HTTP</w:t>
      </w:r>
      <w:bookmarkEnd w:id="4235"/>
      <w:bookmarkEnd w:id="4236"/>
      <w:bookmarkEnd w:id="4237"/>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4241" w:name="_Toc160650341"/>
      <w:bookmarkStart w:id="4242" w:name="_Toc164928655"/>
      <w:r w:rsidRPr="00D3062E">
        <w:t>6.14.3</w:t>
      </w:r>
      <w:r w:rsidRPr="00D3062E">
        <w:tab/>
        <w:t>Resources</w:t>
      </w:r>
      <w:bookmarkEnd w:id="4238"/>
      <w:bookmarkEnd w:id="4239"/>
      <w:bookmarkEnd w:id="4240"/>
      <w:bookmarkEnd w:id="4241"/>
      <w:bookmarkEnd w:id="4242"/>
    </w:p>
    <w:p w14:paraId="55A18DC5" w14:textId="1B30E957" w:rsidR="00437C11" w:rsidRPr="00D3062E" w:rsidRDefault="00437C11" w:rsidP="00437C11">
      <w:pPr>
        <w:pStyle w:val="41"/>
      </w:pPr>
      <w:bookmarkStart w:id="4243" w:name="_Toc157435043"/>
      <w:bookmarkStart w:id="4244" w:name="_Toc157436758"/>
      <w:bookmarkStart w:id="4245" w:name="_Toc157440598"/>
      <w:bookmarkStart w:id="4246" w:name="_Toc160650342"/>
      <w:bookmarkStart w:id="4247" w:name="_Toc164928656"/>
      <w:r w:rsidRPr="00D3062E">
        <w:t>6.14.3.1</w:t>
      </w:r>
      <w:r w:rsidRPr="00D3062E">
        <w:tab/>
        <w:t>Overview</w:t>
      </w:r>
      <w:bookmarkEnd w:id="4243"/>
      <w:bookmarkEnd w:id="4244"/>
      <w:bookmarkEnd w:id="4245"/>
      <w:bookmarkEnd w:id="4246"/>
      <w:bookmarkEnd w:id="4247"/>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097" type="#_x0000_t75" alt="" style="width:401.45pt;height:166.9pt;mso-width-percent:0;mso-height-percent:0;mso-width-percent:0;mso-height-percent:0" o:ole="">
            <v:imagedata r:id="rId149" o:title=""/>
          </v:shape>
          <o:OLEObject Type="Embed" ProgID="Visio.Drawing.15" ShapeID="_x0000_i1097" DrawAspect="Content" ObjectID="_1775598363" r:id="rId150"/>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4248" w:name="_Toc157435044"/>
      <w:bookmarkStart w:id="4249" w:name="_Toc157436759"/>
      <w:bookmarkStart w:id="4250" w:name="_Toc157440599"/>
      <w:bookmarkStart w:id="4251" w:name="_Toc160650343"/>
      <w:bookmarkStart w:id="4252" w:name="_Toc164928657"/>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4248"/>
      <w:bookmarkEnd w:id="4249"/>
      <w:bookmarkEnd w:id="4250"/>
      <w:bookmarkEnd w:id="4251"/>
      <w:bookmarkEnd w:id="4252"/>
    </w:p>
    <w:p w14:paraId="14CD9EC4" w14:textId="77D5BF53" w:rsidR="00437C11" w:rsidRPr="00D3062E" w:rsidRDefault="00437C11" w:rsidP="00437C11">
      <w:pPr>
        <w:pStyle w:val="51"/>
      </w:pPr>
      <w:bookmarkStart w:id="4253" w:name="_Toc157435045"/>
      <w:bookmarkStart w:id="4254" w:name="_Toc157436760"/>
      <w:bookmarkStart w:id="4255" w:name="_Toc157440600"/>
      <w:bookmarkStart w:id="4256" w:name="_Toc160650344"/>
      <w:bookmarkStart w:id="4257" w:name="_Toc164928658"/>
      <w:r w:rsidRPr="00D3062E">
        <w:t>6.14.3.2.1</w:t>
      </w:r>
      <w:r w:rsidRPr="00D3062E">
        <w:tab/>
        <w:t>Description</w:t>
      </w:r>
      <w:bookmarkEnd w:id="4253"/>
      <w:bookmarkEnd w:id="4254"/>
      <w:bookmarkEnd w:id="4255"/>
      <w:bookmarkEnd w:id="4256"/>
      <w:bookmarkEnd w:id="4257"/>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4258" w:name="_Toc157435046"/>
      <w:bookmarkStart w:id="4259" w:name="_Toc157436761"/>
      <w:bookmarkStart w:id="4260" w:name="_Toc157440601"/>
      <w:bookmarkStart w:id="4261" w:name="_Toc160650345"/>
      <w:bookmarkStart w:id="4262" w:name="_Toc164928659"/>
      <w:r w:rsidRPr="00D3062E">
        <w:t>6.14.3.2.2</w:t>
      </w:r>
      <w:r w:rsidRPr="00D3062E">
        <w:rPr>
          <w:lang w:eastAsia="zh-CN"/>
        </w:rPr>
        <w:tab/>
        <w:t>Resource Definition</w:t>
      </w:r>
      <w:bookmarkEnd w:id="4258"/>
      <w:bookmarkEnd w:id="4259"/>
      <w:bookmarkEnd w:id="4260"/>
      <w:bookmarkEnd w:id="4261"/>
      <w:bookmarkEnd w:id="4262"/>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4263" w:name="_Toc157435047"/>
      <w:bookmarkStart w:id="4264" w:name="_Toc157436762"/>
      <w:bookmarkStart w:id="4265" w:name="_Toc157440602"/>
      <w:bookmarkStart w:id="4266" w:name="_Toc160650346"/>
      <w:bookmarkStart w:id="4267" w:name="_Toc164928660"/>
      <w:r w:rsidRPr="00D3062E">
        <w:rPr>
          <w:lang w:eastAsia="zh-CN"/>
        </w:rPr>
        <w:t>6.14.3.2.3</w:t>
      </w:r>
      <w:r w:rsidRPr="00D3062E">
        <w:rPr>
          <w:lang w:eastAsia="zh-CN"/>
        </w:rPr>
        <w:tab/>
        <w:t>Resource Standard Methods</w:t>
      </w:r>
      <w:bookmarkEnd w:id="4263"/>
      <w:bookmarkEnd w:id="4264"/>
      <w:bookmarkEnd w:id="4265"/>
      <w:bookmarkEnd w:id="4266"/>
      <w:bookmarkEnd w:id="4267"/>
    </w:p>
    <w:p w14:paraId="61D241E1" w14:textId="6E922079" w:rsidR="00437C11" w:rsidRPr="00D3062E" w:rsidRDefault="00437C11" w:rsidP="00B13605">
      <w:pPr>
        <w:pStyle w:val="6"/>
      </w:pPr>
      <w:bookmarkStart w:id="4268" w:name="_Toc157435048"/>
      <w:bookmarkStart w:id="4269" w:name="_Toc157436763"/>
      <w:bookmarkStart w:id="4270" w:name="_Toc157440603"/>
      <w:bookmarkStart w:id="4271" w:name="_Toc160650347"/>
      <w:bookmarkStart w:id="4272" w:name="_Toc164928661"/>
      <w:r w:rsidRPr="00D3062E">
        <w:t>6.14.3.2.3.1</w:t>
      </w:r>
      <w:r w:rsidRPr="00D3062E">
        <w:tab/>
        <w:t>POST</w:t>
      </w:r>
      <w:bookmarkEnd w:id="4268"/>
      <w:bookmarkEnd w:id="4269"/>
      <w:bookmarkEnd w:id="4270"/>
      <w:bookmarkEnd w:id="4271"/>
      <w:bookmarkEnd w:id="427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4273" w:name="_Toc157435049"/>
      <w:bookmarkStart w:id="4274" w:name="_Toc157436764"/>
      <w:bookmarkStart w:id="4275" w:name="_Toc157440604"/>
      <w:bookmarkStart w:id="4276" w:name="_Toc160650348"/>
      <w:bookmarkStart w:id="4277" w:name="_Toc164928662"/>
      <w:r w:rsidRPr="00D3062E">
        <w:rPr>
          <w:lang w:eastAsia="zh-CN"/>
        </w:rPr>
        <w:t>6.14.3.2.4</w:t>
      </w:r>
      <w:r w:rsidRPr="00D3062E">
        <w:rPr>
          <w:lang w:eastAsia="zh-CN"/>
        </w:rPr>
        <w:tab/>
        <w:t>Resource Custom Operations</w:t>
      </w:r>
      <w:bookmarkEnd w:id="4273"/>
      <w:bookmarkEnd w:id="4274"/>
      <w:bookmarkEnd w:id="4275"/>
      <w:bookmarkEnd w:id="4276"/>
      <w:bookmarkEnd w:id="4277"/>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4278" w:name="_Toc157435050"/>
      <w:bookmarkStart w:id="4279" w:name="_Toc157436765"/>
      <w:bookmarkStart w:id="4280" w:name="_Toc157440605"/>
      <w:bookmarkStart w:id="4281" w:name="_Toc160650349"/>
      <w:bookmarkStart w:id="4282" w:name="_Toc164928663"/>
      <w:r w:rsidRPr="00D3062E">
        <w:t>6.14.3.3</w:t>
      </w:r>
      <w:r w:rsidRPr="00D3062E">
        <w:tab/>
        <w:t xml:space="preserve">Resource: Individual </w:t>
      </w:r>
      <w:r w:rsidRPr="00D3062E">
        <w:rPr>
          <w:lang w:eastAsia="fr-FR"/>
        </w:rPr>
        <w:t xml:space="preserve">Network Slice Fault Diagnosis </w:t>
      </w:r>
      <w:r w:rsidRPr="00D3062E">
        <w:t>Subscription</w:t>
      </w:r>
      <w:bookmarkEnd w:id="4278"/>
      <w:bookmarkEnd w:id="4279"/>
      <w:bookmarkEnd w:id="4280"/>
      <w:bookmarkEnd w:id="4281"/>
      <w:bookmarkEnd w:id="4282"/>
    </w:p>
    <w:p w14:paraId="645CEB96" w14:textId="445E40AA" w:rsidR="00437C11" w:rsidRPr="00D3062E" w:rsidRDefault="00437C11" w:rsidP="00437C11">
      <w:pPr>
        <w:pStyle w:val="51"/>
        <w:rPr>
          <w:lang w:eastAsia="zh-CN"/>
        </w:rPr>
      </w:pPr>
      <w:bookmarkStart w:id="4283" w:name="_Toc157435051"/>
      <w:bookmarkStart w:id="4284" w:name="_Toc157436766"/>
      <w:bookmarkStart w:id="4285" w:name="_Toc157440606"/>
      <w:bookmarkStart w:id="4286" w:name="_Toc160650350"/>
      <w:bookmarkStart w:id="4287" w:name="_Toc164928664"/>
      <w:r w:rsidRPr="00D3062E">
        <w:t>6.14.3.3</w:t>
      </w:r>
      <w:r w:rsidRPr="00D3062E">
        <w:rPr>
          <w:lang w:eastAsia="zh-CN"/>
        </w:rPr>
        <w:t>.1</w:t>
      </w:r>
      <w:r w:rsidRPr="00D3062E">
        <w:rPr>
          <w:lang w:eastAsia="zh-CN"/>
        </w:rPr>
        <w:tab/>
        <w:t>Description</w:t>
      </w:r>
      <w:bookmarkEnd w:id="4283"/>
      <w:bookmarkEnd w:id="4284"/>
      <w:bookmarkEnd w:id="4285"/>
      <w:bookmarkEnd w:id="4286"/>
      <w:bookmarkEnd w:id="4287"/>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4288" w:name="_Toc157435052"/>
      <w:bookmarkStart w:id="4289" w:name="_Toc157436767"/>
      <w:bookmarkStart w:id="4290" w:name="_Toc157440607"/>
      <w:bookmarkStart w:id="4291" w:name="_Toc160650351"/>
      <w:bookmarkStart w:id="4292" w:name="_Toc164928665"/>
      <w:r w:rsidRPr="00D3062E">
        <w:t>6.14.3.3</w:t>
      </w:r>
      <w:r w:rsidRPr="00D3062E">
        <w:rPr>
          <w:lang w:eastAsia="zh-CN"/>
        </w:rPr>
        <w:t>.2</w:t>
      </w:r>
      <w:r w:rsidRPr="00D3062E">
        <w:rPr>
          <w:lang w:eastAsia="zh-CN"/>
        </w:rPr>
        <w:tab/>
        <w:t>Resource Definition</w:t>
      </w:r>
      <w:bookmarkEnd w:id="4288"/>
      <w:bookmarkEnd w:id="4289"/>
      <w:bookmarkEnd w:id="4290"/>
      <w:bookmarkEnd w:id="4291"/>
      <w:bookmarkEnd w:id="4292"/>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4293" w:name="_Toc157435053"/>
      <w:bookmarkStart w:id="4294" w:name="_Toc157436768"/>
      <w:bookmarkStart w:id="4295" w:name="_Toc157440608"/>
      <w:bookmarkStart w:id="4296" w:name="_Toc160650352"/>
      <w:bookmarkStart w:id="4297" w:name="_Toc164928666"/>
      <w:r w:rsidRPr="00D3062E">
        <w:t>6.14.3.3</w:t>
      </w:r>
      <w:r w:rsidRPr="00D3062E">
        <w:rPr>
          <w:lang w:eastAsia="zh-CN"/>
        </w:rPr>
        <w:t>.3</w:t>
      </w:r>
      <w:r w:rsidRPr="00D3062E">
        <w:rPr>
          <w:lang w:eastAsia="zh-CN"/>
        </w:rPr>
        <w:tab/>
        <w:t>Resource Standard Methods</w:t>
      </w:r>
      <w:bookmarkEnd w:id="4293"/>
      <w:bookmarkEnd w:id="4294"/>
      <w:bookmarkEnd w:id="4295"/>
      <w:bookmarkEnd w:id="4296"/>
      <w:bookmarkEnd w:id="4297"/>
    </w:p>
    <w:p w14:paraId="21F687F0" w14:textId="1C4F39F0" w:rsidR="00437C11" w:rsidRPr="00D3062E" w:rsidRDefault="00437C11" w:rsidP="000B7712">
      <w:pPr>
        <w:pStyle w:val="6"/>
      </w:pPr>
      <w:bookmarkStart w:id="4298" w:name="_Toc157435054"/>
      <w:bookmarkStart w:id="4299" w:name="_Toc157436769"/>
      <w:bookmarkStart w:id="4300" w:name="_Toc157440609"/>
      <w:bookmarkStart w:id="4301" w:name="_Toc160650353"/>
      <w:bookmarkStart w:id="4302" w:name="_Toc164928667"/>
      <w:r w:rsidRPr="00D3062E">
        <w:t>6.14.3.3.3.1</w:t>
      </w:r>
      <w:r w:rsidRPr="00D3062E">
        <w:tab/>
        <w:t>GET</w:t>
      </w:r>
      <w:bookmarkEnd w:id="4298"/>
      <w:bookmarkEnd w:id="4299"/>
      <w:bookmarkEnd w:id="4300"/>
      <w:bookmarkEnd w:id="4301"/>
      <w:bookmarkEnd w:id="4302"/>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4303" w:name="_Toc157435055"/>
      <w:bookmarkStart w:id="4304" w:name="_Toc157436770"/>
      <w:bookmarkStart w:id="4305" w:name="_Toc157440610"/>
      <w:bookmarkStart w:id="4306" w:name="_Toc160650354"/>
      <w:bookmarkStart w:id="4307" w:name="_Toc164928668"/>
      <w:r w:rsidRPr="00D3062E">
        <w:t>6.14.3.3.3.2</w:t>
      </w:r>
      <w:r w:rsidRPr="00D3062E">
        <w:tab/>
        <w:t>PUT</w:t>
      </w:r>
      <w:bookmarkEnd w:id="4303"/>
      <w:bookmarkEnd w:id="4304"/>
      <w:bookmarkEnd w:id="4305"/>
      <w:bookmarkEnd w:id="4306"/>
      <w:bookmarkEnd w:id="4307"/>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4308" w:name="_Toc157435056"/>
      <w:bookmarkStart w:id="4309" w:name="_Toc157436771"/>
      <w:bookmarkStart w:id="4310" w:name="_Toc157440611"/>
      <w:bookmarkStart w:id="4311" w:name="_Toc160650355"/>
      <w:bookmarkStart w:id="4312" w:name="_Toc164928669"/>
      <w:r w:rsidRPr="00D3062E">
        <w:t>6.14.3.3.3.3</w:t>
      </w:r>
      <w:r w:rsidRPr="00D3062E">
        <w:tab/>
        <w:t>PATCH</w:t>
      </w:r>
      <w:bookmarkEnd w:id="4308"/>
      <w:bookmarkEnd w:id="4309"/>
      <w:bookmarkEnd w:id="4310"/>
      <w:bookmarkEnd w:id="4311"/>
      <w:bookmarkEnd w:id="4312"/>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4313" w:name="_Toc157435057"/>
      <w:bookmarkStart w:id="4314" w:name="_Toc157436772"/>
      <w:bookmarkStart w:id="4315" w:name="_Toc157440612"/>
      <w:bookmarkStart w:id="4316" w:name="_Toc160650356"/>
      <w:bookmarkStart w:id="4317" w:name="_Toc164928670"/>
      <w:r w:rsidRPr="00D3062E">
        <w:t>6.14.3.3.3.4</w:t>
      </w:r>
      <w:r w:rsidRPr="00D3062E">
        <w:tab/>
        <w:t>DELETE</w:t>
      </w:r>
      <w:bookmarkEnd w:id="4313"/>
      <w:bookmarkEnd w:id="4314"/>
      <w:bookmarkEnd w:id="4315"/>
      <w:bookmarkEnd w:id="4316"/>
      <w:bookmarkEnd w:id="4317"/>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4318" w:name="_Toc157435058"/>
      <w:bookmarkStart w:id="4319" w:name="_Toc157436773"/>
      <w:bookmarkStart w:id="4320" w:name="_Toc157440613"/>
      <w:bookmarkStart w:id="4321" w:name="_Toc160650357"/>
      <w:bookmarkStart w:id="4322" w:name="_Toc164928671"/>
      <w:r w:rsidRPr="00D3062E">
        <w:t>6.14.3.3</w:t>
      </w:r>
      <w:r w:rsidRPr="00D3062E">
        <w:rPr>
          <w:lang w:eastAsia="zh-CN"/>
        </w:rPr>
        <w:t>.4</w:t>
      </w:r>
      <w:r w:rsidRPr="00D3062E">
        <w:rPr>
          <w:lang w:eastAsia="zh-CN"/>
        </w:rPr>
        <w:tab/>
        <w:t>Resource Custom Operations</w:t>
      </w:r>
      <w:bookmarkEnd w:id="4318"/>
      <w:bookmarkEnd w:id="4319"/>
      <w:bookmarkEnd w:id="4320"/>
      <w:bookmarkEnd w:id="4321"/>
      <w:bookmarkEnd w:id="432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4323" w:name="_Toc157435059"/>
      <w:bookmarkStart w:id="4324" w:name="_Toc157436774"/>
      <w:bookmarkStart w:id="4325" w:name="_Toc157440614"/>
      <w:bookmarkStart w:id="4326" w:name="_Toc160650358"/>
      <w:bookmarkStart w:id="4327" w:name="_Toc164928672"/>
      <w:r w:rsidRPr="00D3062E">
        <w:t>6.14.4</w:t>
      </w:r>
      <w:r w:rsidRPr="00D3062E">
        <w:tab/>
        <w:t>Custom Operations without associated resources</w:t>
      </w:r>
      <w:bookmarkEnd w:id="4323"/>
      <w:bookmarkEnd w:id="4324"/>
      <w:bookmarkEnd w:id="4325"/>
      <w:bookmarkEnd w:id="4326"/>
      <w:bookmarkEnd w:id="4327"/>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4328" w:name="_Toc157435060"/>
      <w:bookmarkStart w:id="4329" w:name="_Toc157436775"/>
      <w:bookmarkStart w:id="4330" w:name="_Toc157440615"/>
      <w:bookmarkStart w:id="4331" w:name="_Toc160650359"/>
      <w:bookmarkStart w:id="4332" w:name="_Toc164928673"/>
      <w:r w:rsidRPr="00D3062E">
        <w:t>6.14.5</w:t>
      </w:r>
      <w:r w:rsidRPr="00D3062E">
        <w:tab/>
        <w:t>Notifications</w:t>
      </w:r>
      <w:bookmarkEnd w:id="4328"/>
      <w:bookmarkEnd w:id="4329"/>
      <w:bookmarkEnd w:id="4330"/>
      <w:bookmarkEnd w:id="4331"/>
      <w:bookmarkEnd w:id="4332"/>
    </w:p>
    <w:p w14:paraId="7DD622DA" w14:textId="7C1D5675" w:rsidR="00437C11" w:rsidRPr="00D3062E" w:rsidRDefault="00437C11" w:rsidP="00437C11">
      <w:pPr>
        <w:pStyle w:val="41"/>
      </w:pPr>
      <w:bookmarkStart w:id="4333" w:name="_Toc157435061"/>
      <w:bookmarkStart w:id="4334" w:name="_Toc157436776"/>
      <w:bookmarkStart w:id="4335" w:name="_Toc157440616"/>
      <w:bookmarkStart w:id="4336" w:name="_Toc160650360"/>
      <w:bookmarkStart w:id="4337" w:name="_Toc164928674"/>
      <w:r w:rsidRPr="00D3062E">
        <w:t>6.14.5.1</w:t>
      </w:r>
      <w:r w:rsidRPr="00D3062E">
        <w:tab/>
        <w:t>General</w:t>
      </w:r>
      <w:bookmarkEnd w:id="4333"/>
      <w:bookmarkEnd w:id="4334"/>
      <w:bookmarkEnd w:id="4335"/>
      <w:bookmarkEnd w:id="4336"/>
      <w:bookmarkEnd w:id="4337"/>
    </w:p>
    <w:p w14:paraId="63F2BC42" w14:textId="77777777" w:rsidR="00B110B4" w:rsidRPr="00FC29E8" w:rsidRDefault="00B110B4" w:rsidP="00B110B4">
      <w:pPr>
        <w:rPr>
          <w:noProof/>
        </w:rPr>
      </w:pPr>
      <w:bookmarkStart w:id="4338" w:name="_Toc157435062"/>
      <w:bookmarkStart w:id="4339" w:name="_Toc157436777"/>
      <w:bookmarkStart w:id="4340" w:name="_Toc157440617"/>
      <w:bookmarkStart w:id="4341"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4342" w:name="_Toc164928675"/>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4338"/>
      <w:bookmarkEnd w:id="4339"/>
      <w:bookmarkEnd w:id="4340"/>
      <w:bookmarkEnd w:id="4341"/>
      <w:bookmarkEnd w:id="4342"/>
    </w:p>
    <w:p w14:paraId="14DABEDD" w14:textId="652D0F4B" w:rsidR="00437C11" w:rsidRPr="00D3062E" w:rsidRDefault="00437C11" w:rsidP="00437C11">
      <w:pPr>
        <w:pStyle w:val="51"/>
        <w:rPr>
          <w:noProof/>
          <w:lang w:val="en-US"/>
        </w:rPr>
      </w:pPr>
      <w:bookmarkStart w:id="4343" w:name="_Toc157435063"/>
      <w:bookmarkStart w:id="4344" w:name="_Toc157436778"/>
      <w:bookmarkStart w:id="4345" w:name="_Toc157440618"/>
      <w:bookmarkStart w:id="4346" w:name="_Toc160650362"/>
      <w:bookmarkStart w:id="4347" w:name="_Toc164928676"/>
      <w:r w:rsidRPr="00D3062E">
        <w:t>6.14</w:t>
      </w:r>
      <w:r w:rsidRPr="00D3062E">
        <w:rPr>
          <w:lang w:val="en-US"/>
        </w:rPr>
        <w:t>.5.2</w:t>
      </w:r>
      <w:r w:rsidRPr="00D3062E">
        <w:rPr>
          <w:noProof/>
          <w:lang w:val="en-US"/>
        </w:rPr>
        <w:t>.1</w:t>
      </w:r>
      <w:r w:rsidRPr="00D3062E">
        <w:rPr>
          <w:noProof/>
          <w:lang w:val="en-US"/>
        </w:rPr>
        <w:tab/>
        <w:t>Description</w:t>
      </w:r>
      <w:bookmarkEnd w:id="4343"/>
      <w:bookmarkEnd w:id="4344"/>
      <w:bookmarkEnd w:id="4345"/>
      <w:bookmarkEnd w:id="4346"/>
      <w:bookmarkEnd w:id="4347"/>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4348" w:name="_Toc157435064"/>
      <w:bookmarkStart w:id="4349" w:name="_Toc157436779"/>
      <w:bookmarkStart w:id="4350" w:name="_Toc157440619"/>
      <w:bookmarkStart w:id="4351" w:name="_Toc160650363"/>
      <w:bookmarkStart w:id="4352" w:name="_Toc164928677"/>
      <w:r w:rsidRPr="00D3062E">
        <w:t>6.14.5.2</w:t>
      </w:r>
      <w:r w:rsidRPr="00D3062E">
        <w:rPr>
          <w:noProof/>
        </w:rPr>
        <w:t>.2</w:t>
      </w:r>
      <w:r w:rsidRPr="00D3062E">
        <w:rPr>
          <w:noProof/>
        </w:rPr>
        <w:tab/>
        <w:t>Target URI</w:t>
      </w:r>
      <w:bookmarkEnd w:id="4348"/>
      <w:bookmarkEnd w:id="4349"/>
      <w:bookmarkEnd w:id="4350"/>
      <w:bookmarkEnd w:id="4351"/>
      <w:bookmarkEnd w:id="4352"/>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4353" w:name="_Toc157435065"/>
      <w:bookmarkStart w:id="4354" w:name="_Toc157436780"/>
      <w:bookmarkStart w:id="4355" w:name="_Toc157440620"/>
      <w:bookmarkStart w:id="4356" w:name="_Toc160650364"/>
      <w:bookmarkStart w:id="4357" w:name="_Toc164928678"/>
      <w:r w:rsidRPr="00D3062E">
        <w:t>6.14.5.2</w:t>
      </w:r>
      <w:r w:rsidRPr="00D3062E">
        <w:rPr>
          <w:noProof/>
        </w:rPr>
        <w:t>.3</w:t>
      </w:r>
      <w:r w:rsidRPr="00D3062E">
        <w:rPr>
          <w:noProof/>
        </w:rPr>
        <w:tab/>
        <w:t>Standard Methods</w:t>
      </w:r>
      <w:bookmarkEnd w:id="4353"/>
      <w:bookmarkEnd w:id="4354"/>
      <w:bookmarkEnd w:id="4355"/>
      <w:bookmarkEnd w:id="4356"/>
      <w:bookmarkEnd w:id="4357"/>
    </w:p>
    <w:p w14:paraId="3538C503" w14:textId="419D9C6E" w:rsidR="00437C11" w:rsidRPr="00D3062E" w:rsidRDefault="00437C11" w:rsidP="000B7712">
      <w:pPr>
        <w:pStyle w:val="6"/>
      </w:pPr>
      <w:bookmarkStart w:id="4358" w:name="_Toc157435066"/>
      <w:bookmarkStart w:id="4359" w:name="_Toc157436781"/>
      <w:bookmarkStart w:id="4360" w:name="_Toc157440621"/>
      <w:bookmarkStart w:id="4361" w:name="_Toc160650365"/>
      <w:bookmarkStart w:id="4362" w:name="_Toc164928679"/>
      <w:r w:rsidRPr="00D3062E">
        <w:t>6.14.5.2.3.1</w:t>
      </w:r>
      <w:r w:rsidRPr="00D3062E">
        <w:tab/>
        <w:t>POST</w:t>
      </w:r>
      <w:bookmarkEnd w:id="4358"/>
      <w:bookmarkEnd w:id="4359"/>
      <w:bookmarkEnd w:id="4360"/>
      <w:bookmarkEnd w:id="4361"/>
      <w:bookmarkEnd w:id="4362"/>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4363" w:name="_Toc157435067"/>
      <w:bookmarkStart w:id="4364" w:name="_Toc157436782"/>
      <w:bookmarkStart w:id="4365" w:name="_Toc157440622"/>
      <w:bookmarkStart w:id="4366" w:name="_Toc160650366"/>
      <w:bookmarkStart w:id="4367" w:name="_Toc164928680"/>
      <w:r w:rsidRPr="00D3062E">
        <w:t>6.14.6</w:t>
      </w:r>
      <w:r w:rsidRPr="00D3062E">
        <w:tab/>
        <w:t>Data Model</w:t>
      </w:r>
      <w:bookmarkEnd w:id="4363"/>
      <w:bookmarkEnd w:id="4364"/>
      <w:bookmarkEnd w:id="4365"/>
      <w:bookmarkEnd w:id="4366"/>
      <w:bookmarkEnd w:id="4367"/>
    </w:p>
    <w:p w14:paraId="7405CDBC" w14:textId="77777777" w:rsidR="00D3062E" w:rsidRPr="00D3062E" w:rsidRDefault="00D3062E" w:rsidP="001A28AB">
      <w:pPr>
        <w:pStyle w:val="41"/>
        <w:rPr>
          <w:lang w:eastAsia="zh-CN"/>
        </w:rPr>
      </w:pPr>
      <w:bookmarkStart w:id="4368" w:name="_Toc157435068"/>
      <w:bookmarkStart w:id="4369" w:name="_Toc157436783"/>
      <w:bookmarkStart w:id="4370" w:name="_Toc157440623"/>
      <w:bookmarkStart w:id="4371" w:name="_Toc164928681"/>
      <w:bookmarkStart w:id="4372" w:name="_Toc157435069"/>
      <w:bookmarkStart w:id="4373" w:name="_Toc157436784"/>
      <w:bookmarkStart w:id="4374" w:name="_Toc157440624"/>
      <w:r w:rsidRPr="00D3062E">
        <w:t>6.14.6</w:t>
      </w:r>
      <w:r w:rsidRPr="00D3062E">
        <w:rPr>
          <w:lang w:eastAsia="zh-CN"/>
        </w:rPr>
        <w:t>.1</w:t>
      </w:r>
      <w:r w:rsidRPr="00D3062E">
        <w:rPr>
          <w:lang w:eastAsia="zh-CN"/>
        </w:rPr>
        <w:tab/>
        <w:t>General</w:t>
      </w:r>
      <w:bookmarkEnd w:id="4368"/>
      <w:bookmarkEnd w:id="4369"/>
      <w:bookmarkEnd w:id="4370"/>
      <w:bookmarkEnd w:id="4371"/>
    </w:p>
    <w:p w14:paraId="0D77ED9A" w14:textId="77777777" w:rsidR="00B110B4" w:rsidRPr="004C7856" w:rsidRDefault="00B110B4" w:rsidP="00B110B4">
      <w:pPr>
        <w:rPr>
          <w:lang w:eastAsia="zh-CN"/>
        </w:rPr>
      </w:pPr>
      <w:bookmarkStart w:id="437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4376" w:name="_Toc164928682"/>
      <w:r w:rsidRPr="00D3062E">
        <w:rPr>
          <w:lang w:eastAsia="zh-CN"/>
        </w:rPr>
        <w:t>6.14.6.2</w:t>
      </w:r>
      <w:r w:rsidRPr="00D3062E">
        <w:rPr>
          <w:lang w:eastAsia="zh-CN"/>
        </w:rPr>
        <w:tab/>
        <w:t>Structured data types</w:t>
      </w:r>
      <w:bookmarkEnd w:id="4372"/>
      <w:bookmarkEnd w:id="4373"/>
      <w:bookmarkEnd w:id="4374"/>
      <w:bookmarkEnd w:id="4375"/>
      <w:bookmarkEnd w:id="4376"/>
    </w:p>
    <w:p w14:paraId="4D7D3CA1" w14:textId="42C94A8D" w:rsidR="00437C11" w:rsidRPr="00D3062E" w:rsidRDefault="00437C11" w:rsidP="00437C11">
      <w:pPr>
        <w:pStyle w:val="51"/>
        <w:rPr>
          <w:lang w:eastAsia="zh-CN"/>
        </w:rPr>
      </w:pPr>
      <w:bookmarkStart w:id="4377" w:name="_Toc157435070"/>
      <w:bookmarkStart w:id="4378" w:name="_Toc157436785"/>
      <w:bookmarkStart w:id="4379" w:name="_Toc157440625"/>
      <w:bookmarkStart w:id="4380" w:name="_Toc160650368"/>
      <w:bookmarkStart w:id="4381" w:name="_Toc164928683"/>
      <w:r w:rsidRPr="00D3062E">
        <w:rPr>
          <w:lang w:eastAsia="zh-CN"/>
        </w:rPr>
        <w:t>6.14.6.2.1</w:t>
      </w:r>
      <w:r w:rsidRPr="00D3062E">
        <w:rPr>
          <w:lang w:eastAsia="zh-CN"/>
        </w:rPr>
        <w:tab/>
        <w:t>Introduction</w:t>
      </w:r>
      <w:bookmarkEnd w:id="4377"/>
      <w:bookmarkEnd w:id="4378"/>
      <w:bookmarkEnd w:id="4379"/>
      <w:bookmarkEnd w:id="4380"/>
      <w:bookmarkEnd w:id="4381"/>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4382" w:name="_Toc96843443"/>
      <w:bookmarkStart w:id="4383" w:name="_Toc96844418"/>
      <w:bookmarkStart w:id="4384" w:name="_Toc100739991"/>
      <w:bookmarkStart w:id="4385" w:name="_Toc129252564"/>
      <w:bookmarkStart w:id="4386" w:name="_Toc144024269"/>
      <w:bookmarkStart w:id="4387" w:name="_Toc148176982"/>
      <w:bookmarkStart w:id="4388" w:name="_Toc148359032"/>
      <w:bookmarkStart w:id="4389" w:name="_Toc157435071"/>
      <w:bookmarkStart w:id="4390" w:name="_Toc157436786"/>
      <w:bookmarkStart w:id="4391" w:name="_Toc157440626"/>
      <w:bookmarkStart w:id="4392" w:name="_Toc160650369"/>
      <w:bookmarkStart w:id="4393" w:name="_Toc164928684"/>
      <w:bookmarkStart w:id="4394" w:name="_Toc157435072"/>
      <w:bookmarkStart w:id="4395" w:name="_Toc157436787"/>
      <w:bookmarkStart w:id="4396" w:name="_Toc157440627"/>
      <w:bookmarkStart w:id="4397" w:name="_Toc144024272"/>
      <w:bookmarkStart w:id="4398" w:name="_Toc148176985"/>
      <w:bookmarkStart w:id="4399" w:name="_Toc148359035"/>
      <w:r w:rsidRPr="00D3062E">
        <w:t>6.14.6.2.2</w:t>
      </w:r>
      <w:r w:rsidRPr="00D3062E">
        <w:tab/>
        <w:t xml:space="preserve">Type: </w:t>
      </w:r>
      <w:bookmarkEnd w:id="4382"/>
      <w:bookmarkEnd w:id="4383"/>
      <w:bookmarkEnd w:id="4384"/>
      <w:bookmarkEnd w:id="4385"/>
      <w:bookmarkEnd w:id="4386"/>
      <w:bookmarkEnd w:id="4387"/>
      <w:bookmarkEnd w:id="4388"/>
      <w:r w:rsidRPr="00D3062E">
        <w:t>F</w:t>
      </w:r>
      <w:r w:rsidRPr="00D3062E">
        <w:rPr>
          <w:rFonts w:hint="eastAsia"/>
          <w:lang w:eastAsia="zh-CN"/>
        </w:rPr>
        <w:t>au</w:t>
      </w:r>
      <w:r w:rsidRPr="00D3062E">
        <w:rPr>
          <w:lang w:eastAsia="zh-CN"/>
        </w:rPr>
        <w:t>lt</w:t>
      </w:r>
      <w:r w:rsidRPr="00D3062E">
        <w:t>DiagSubsc</w:t>
      </w:r>
      <w:bookmarkEnd w:id="4389"/>
      <w:bookmarkEnd w:id="4390"/>
      <w:bookmarkEnd w:id="4391"/>
      <w:bookmarkEnd w:id="4392"/>
      <w:bookmarkEnd w:id="4393"/>
    </w:p>
    <w:p w14:paraId="22734B93" w14:textId="77777777" w:rsidR="00B110B4" w:rsidRPr="004C7856" w:rsidRDefault="00B110B4" w:rsidP="00B110B4">
      <w:pPr>
        <w:keepNext/>
        <w:keepLines/>
        <w:spacing w:before="60"/>
        <w:jc w:val="center"/>
        <w:rPr>
          <w:rFonts w:ascii="Arial" w:hAnsi="Arial"/>
          <w:b/>
        </w:rPr>
      </w:pPr>
      <w:bookmarkStart w:id="4400" w:name="_Toc160650370"/>
      <w:bookmarkStart w:id="4401" w:name="_Toc157435073"/>
      <w:bookmarkStart w:id="4402" w:name="_Toc157436788"/>
      <w:bookmarkStart w:id="4403" w:name="_Toc157440628"/>
      <w:bookmarkEnd w:id="4394"/>
      <w:bookmarkEnd w:id="4395"/>
      <w:bookmarkEnd w:id="4396"/>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4404" w:name="_Toc164928685"/>
      <w:r w:rsidRPr="00D3062E">
        <w:t>6.14.6.2.3</w:t>
      </w:r>
      <w:r w:rsidRPr="00D3062E">
        <w:tab/>
        <w:t>Type: F</w:t>
      </w:r>
      <w:r w:rsidRPr="00D3062E">
        <w:rPr>
          <w:rFonts w:hint="eastAsia"/>
          <w:lang w:eastAsia="zh-CN"/>
        </w:rPr>
        <w:t>au</w:t>
      </w:r>
      <w:r w:rsidRPr="00D3062E">
        <w:rPr>
          <w:lang w:eastAsia="zh-CN"/>
        </w:rPr>
        <w:t>lt</w:t>
      </w:r>
      <w:r w:rsidRPr="00D3062E">
        <w:t>DiagSubscPatch</w:t>
      </w:r>
      <w:bookmarkEnd w:id="4400"/>
      <w:bookmarkEnd w:id="4404"/>
    </w:p>
    <w:p w14:paraId="5168088E" w14:textId="77777777" w:rsidR="00B110B4" w:rsidRPr="004C7856" w:rsidRDefault="00B110B4" w:rsidP="00B110B4">
      <w:pPr>
        <w:keepNext/>
        <w:keepLines/>
        <w:spacing w:before="60"/>
        <w:jc w:val="center"/>
        <w:rPr>
          <w:rFonts w:ascii="Arial" w:hAnsi="Arial"/>
          <w:b/>
        </w:rPr>
      </w:pPr>
      <w:bookmarkStart w:id="4405"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4406" w:name="_Toc164928686"/>
      <w:r w:rsidRPr="00D3062E">
        <w:t>6.14.6.2.4</w:t>
      </w:r>
      <w:r w:rsidRPr="00D3062E">
        <w:tab/>
        <w:t xml:space="preserve">Type: </w:t>
      </w:r>
      <w:bookmarkEnd w:id="4397"/>
      <w:bookmarkEnd w:id="4398"/>
      <w:bookmarkEnd w:id="4399"/>
      <w:r w:rsidRPr="00D3062E">
        <w:t>F</w:t>
      </w:r>
      <w:r w:rsidRPr="00D3062E">
        <w:rPr>
          <w:rFonts w:hint="eastAsia"/>
          <w:lang w:eastAsia="zh-CN"/>
        </w:rPr>
        <w:t>au</w:t>
      </w:r>
      <w:r w:rsidRPr="00D3062E">
        <w:rPr>
          <w:lang w:eastAsia="zh-CN"/>
        </w:rPr>
        <w:t>lt</w:t>
      </w:r>
      <w:r w:rsidRPr="00D3062E">
        <w:t>DiagNotif</w:t>
      </w:r>
      <w:bookmarkEnd w:id="4401"/>
      <w:bookmarkEnd w:id="4402"/>
      <w:bookmarkEnd w:id="4403"/>
      <w:bookmarkEnd w:id="4405"/>
      <w:bookmarkEnd w:id="4406"/>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4407" w:name="_Toc157435074"/>
      <w:bookmarkStart w:id="4408" w:name="_Toc157436789"/>
      <w:bookmarkStart w:id="4409" w:name="_Toc157440629"/>
      <w:bookmarkStart w:id="4410" w:name="_Toc160650372"/>
      <w:bookmarkStart w:id="4411" w:name="_Toc164928687"/>
      <w:r w:rsidRPr="00D3062E">
        <w:t>6.14.6.2.5</w:t>
      </w:r>
      <w:r w:rsidRPr="00D3062E">
        <w:tab/>
        <w:t>Type: FaultReportInfo</w:t>
      </w:r>
      <w:bookmarkEnd w:id="4407"/>
      <w:bookmarkEnd w:id="4408"/>
      <w:bookmarkEnd w:id="4409"/>
      <w:bookmarkEnd w:id="4410"/>
      <w:bookmarkEnd w:id="4411"/>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4412" w:name="_Toc157435075"/>
      <w:bookmarkStart w:id="4413" w:name="_Toc157436790"/>
      <w:bookmarkStart w:id="4414" w:name="_Toc157440630"/>
      <w:bookmarkStart w:id="4415" w:name="_Toc160650373"/>
      <w:bookmarkStart w:id="4416" w:name="_Toc164928688"/>
      <w:r w:rsidRPr="00D3062E">
        <w:t>6.14.6.2.6</w:t>
      </w:r>
      <w:r w:rsidRPr="00D3062E">
        <w:tab/>
        <w:t>Type: CorrelatedAlarm</w:t>
      </w:r>
      <w:bookmarkEnd w:id="4412"/>
      <w:bookmarkEnd w:id="4413"/>
      <w:bookmarkEnd w:id="4414"/>
      <w:bookmarkEnd w:id="4415"/>
      <w:bookmarkEnd w:id="4416"/>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4417" w:name="_Toc157435076"/>
      <w:bookmarkStart w:id="4418" w:name="_Toc157436791"/>
      <w:bookmarkStart w:id="4419" w:name="_Toc157440631"/>
      <w:bookmarkStart w:id="4420" w:name="_Toc160650374"/>
      <w:bookmarkStart w:id="4421" w:name="_Toc164928689"/>
      <w:r w:rsidRPr="00D3062E">
        <w:t>6.14</w:t>
      </w:r>
      <w:r w:rsidRPr="00D3062E">
        <w:rPr>
          <w:lang w:val="en-US"/>
        </w:rPr>
        <w:t>.6.3</w:t>
      </w:r>
      <w:r w:rsidRPr="00D3062E">
        <w:rPr>
          <w:lang w:val="en-US"/>
        </w:rPr>
        <w:tab/>
        <w:t>Simple data types and enumerations</w:t>
      </w:r>
      <w:bookmarkEnd w:id="4417"/>
      <w:bookmarkEnd w:id="4418"/>
      <w:bookmarkEnd w:id="4419"/>
      <w:bookmarkEnd w:id="4420"/>
      <w:bookmarkEnd w:id="4421"/>
    </w:p>
    <w:p w14:paraId="74F0F28A" w14:textId="25FED620" w:rsidR="00437C11" w:rsidRPr="00D3062E" w:rsidRDefault="00437C11" w:rsidP="00437C11">
      <w:pPr>
        <w:pStyle w:val="51"/>
      </w:pPr>
      <w:bookmarkStart w:id="4422" w:name="_Toc157435077"/>
      <w:bookmarkStart w:id="4423" w:name="_Toc157436792"/>
      <w:bookmarkStart w:id="4424" w:name="_Toc157440632"/>
      <w:bookmarkStart w:id="4425" w:name="_Toc160650375"/>
      <w:bookmarkStart w:id="4426" w:name="_Toc164928690"/>
      <w:r w:rsidRPr="00D3062E">
        <w:t>6.14.6.3.1</w:t>
      </w:r>
      <w:r w:rsidRPr="00D3062E">
        <w:tab/>
        <w:t>Introduction</w:t>
      </w:r>
      <w:bookmarkEnd w:id="4422"/>
      <w:bookmarkEnd w:id="4423"/>
      <w:bookmarkEnd w:id="4424"/>
      <w:bookmarkEnd w:id="4425"/>
      <w:bookmarkEnd w:id="4426"/>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4427" w:name="_Toc157435078"/>
      <w:bookmarkStart w:id="4428" w:name="_Toc157436793"/>
      <w:bookmarkStart w:id="4429" w:name="_Toc157440633"/>
      <w:bookmarkStart w:id="4430" w:name="_Toc160650376"/>
      <w:bookmarkStart w:id="4431" w:name="_Toc164928691"/>
      <w:r w:rsidRPr="00D3062E">
        <w:t>6.14.6.3.2</w:t>
      </w:r>
      <w:r w:rsidRPr="00D3062E">
        <w:tab/>
        <w:t>Simple data types</w:t>
      </w:r>
      <w:bookmarkEnd w:id="4427"/>
      <w:bookmarkEnd w:id="4428"/>
      <w:bookmarkEnd w:id="4429"/>
      <w:bookmarkEnd w:id="4430"/>
      <w:bookmarkEnd w:id="443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4432" w:name="_Toc144024185"/>
      <w:bookmarkStart w:id="4433" w:name="_Toc148176898"/>
      <w:bookmarkStart w:id="4434" w:name="_Toc151379277"/>
      <w:bookmarkStart w:id="4435" w:name="_Toc151445458"/>
      <w:bookmarkStart w:id="4436" w:name="_Toc151536616"/>
      <w:bookmarkStart w:id="4437" w:name="_Toc164928692"/>
      <w:r w:rsidRPr="00D3062E">
        <w:rPr>
          <w:noProof/>
          <w:lang w:eastAsia="zh-CN"/>
        </w:rPr>
        <w:t>6.14</w:t>
      </w:r>
      <w:r w:rsidRPr="00D3062E">
        <w:t>.6.3.3</w:t>
      </w:r>
      <w:r w:rsidRPr="00D3062E">
        <w:tab/>
        <w:t xml:space="preserve">Enumeration: </w:t>
      </w:r>
      <w:bookmarkEnd w:id="4432"/>
      <w:bookmarkEnd w:id="4433"/>
      <w:bookmarkEnd w:id="4434"/>
      <w:bookmarkEnd w:id="4435"/>
      <w:bookmarkEnd w:id="4436"/>
      <w:r w:rsidRPr="00D3062E">
        <w:t>AlarmType</w:t>
      </w:r>
      <w:bookmarkEnd w:id="4437"/>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4438" w:name="_Toc164928693"/>
      <w:r w:rsidRPr="00D3062E">
        <w:rPr>
          <w:noProof/>
          <w:lang w:eastAsia="zh-CN"/>
        </w:rPr>
        <w:t>6.14</w:t>
      </w:r>
      <w:r w:rsidRPr="00D3062E">
        <w:t>.6.3.4</w:t>
      </w:r>
      <w:r w:rsidRPr="00D3062E">
        <w:tab/>
        <w:t>Enumeration: Priority</w:t>
      </w:r>
      <w:bookmarkEnd w:id="4438"/>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4439" w:name="_Toc148176996"/>
      <w:bookmarkStart w:id="4440" w:name="_Toc148359046"/>
      <w:bookmarkStart w:id="4441" w:name="_Toc157435079"/>
      <w:bookmarkStart w:id="4442" w:name="_Toc157436794"/>
      <w:bookmarkStart w:id="4443" w:name="_Toc157440634"/>
      <w:bookmarkStart w:id="4444" w:name="_Toc160650377"/>
      <w:bookmarkStart w:id="4445" w:name="_Toc164928694"/>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439"/>
      <w:bookmarkEnd w:id="4440"/>
      <w:bookmarkEnd w:id="4441"/>
      <w:bookmarkEnd w:id="4442"/>
      <w:bookmarkEnd w:id="4443"/>
      <w:bookmarkEnd w:id="4444"/>
      <w:bookmarkEnd w:id="4445"/>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4446" w:name="_Toc157435080"/>
      <w:bookmarkStart w:id="4447" w:name="_Toc157436795"/>
      <w:bookmarkStart w:id="4448" w:name="_Toc157440635"/>
      <w:bookmarkStart w:id="4449" w:name="_Toc160650378"/>
      <w:bookmarkStart w:id="4450" w:name="_Toc164928695"/>
      <w:r w:rsidRPr="00D3062E">
        <w:t>6.14.6.5</w:t>
      </w:r>
      <w:r w:rsidRPr="00D3062E">
        <w:tab/>
        <w:t>Binary data</w:t>
      </w:r>
      <w:bookmarkEnd w:id="4446"/>
      <w:bookmarkEnd w:id="4447"/>
      <w:bookmarkEnd w:id="4448"/>
      <w:bookmarkEnd w:id="4449"/>
      <w:bookmarkEnd w:id="4450"/>
    </w:p>
    <w:p w14:paraId="1FEE1072" w14:textId="349D6AC6" w:rsidR="00437C11" w:rsidRPr="00D3062E" w:rsidRDefault="00437C11" w:rsidP="00437C11">
      <w:pPr>
        <w:pStyle w:val="51"/>
      </w:pPr>
      <w:bookmarkStart w:id="4451" w:name="_Toc157435081"/>
      <w:bookmarkStart w:id="4452" w:name="_Toc157436796"/>
      <w:bookmarkStart w:id="4453" w:name="_Toc157440636"/>
      <w:bookmarkStart w:id="4454" w:name="_Toc160650379"/>
      <w:bookmarkStart w:id="4455" w:name="_Toc164928696"/>
      <w:r w:rsidRPr="00D3062E">
        <w:t>6.14.6.5.1</w:t>
      </w:r>
      <w:r w:rsidRPr="00D3062E">
        <w:tab/>
        <w:t>Binary Data Types</w:t>
      </w:r>
      <w:bookmarkEnd w:id="4451"/>
      <w:bookmarkEnd w:id="4452"/>
      <w:bookmarkEnd w:id="4453"/>
      <w:bookmarkEnd w:id="4454"/>
      <w:bookmarkEnd w:id="4455"/>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4456" w:name="_Toc85734359"/>
      <w:bookmarkStart w:id="4457" w:name="_Toc89431658"/>
      <w:bookmarkStart w:id="4458" w:name="_Toc97042470"/>
      <w:bookmarkStart w:id="4459" w:name="_Toc97045614"/>
      <w:bookmarkStart w:id="4460" w:name="_Toc97155359"/>
      <w:bookmarkStart w:id="4461" w:name="_Toc101521496"/>
      <w:bookmarkStart w:id="4462" w:name="_Toc120537608"/>
      <w:bookmarkStart w:id="4463" w:name="_Toc157435082"/>
      <w:bookmarkStart w:id="4464" w:name="_Toc157436797"/>
      <w:bookmarkStart w:id="4465" w:name="_Toc157440637"/>
      <w:bookmarkStart w:id="4466" w:name="_Toc160650380"/>
      <w:bookmarkStart w:id="4467" w:name="_Toc164928697"/>
      <w:r w:rsidRPr="00D3062E">
        <w:t>6.14.7</w:t>
      </w:r>
      <w:r w:rsidRPr="00D3062E">
        <w:tab/>
        <w:t>Error Handling</w:t>
      </w:r>
      <w:bookmarkEnd w:id="4456"/>
      <w:bookmarkEnd w:id="4457"/>
      <w:bookmarkEnd w:id="4458"/>
      <w:bookmarkEnd w:id="4459"/>
      <w:bookmarkEnd w:id="4460"/>
      <w:bookmarkEnd w:id="4461"/>
      <w:bookmarkEnd w:id="4462"/>
      <w:bookmarkEnd w:id="4463"/>
      <w:bookmarkEnd w:id="4464"/>
      <w:bookmarkEnd w:id="4465"/>
      <w:bookmarkEnd w:id="4466"/>
      <w:bookmarkEnd w:id="4467"/>
    </w:p>
    <w:p w14:paraId="088E5F80" w14:textId="53DD44FA" w:rsidR="00437C11" w:rsidRPr="00D3062E" w:rsidRDefault="00437C11" w:rsidP="00437C11">
      <w:pPr>
        <w:pStyle w:val="41"/>
      </w:pPr>
      <w:bookmarkStart w:id="4468" w:name="_Toc157435083"/>
      <w:bookmarkStart w:id="4469" w:name="_Toc157436798"/>
      <w:bookmarkStart w:id="4470" w:name="_Toc157440638"/>
      <w:bookmarkStart w:id="4471" w:name="_Toc160650381"/>
      <w:bookmarkStart w:id="4472" w:name="_Toc164928698"/>
      <w:r w:rsidRPr="00D3062E">
        <w:t>6.14.7.1</w:t>
      </w:r>
      <w:r w:rsidRPr="00D3062E">
        <w:tab/>
        <w:t>General</w:t>
      </w:r>
      <w:bookmarkEnd w:id="4468"/>
      <w:bookmarkEnd w:id="4469"/>
      <w:bookmarkEnd w:id="4470"/>
      <w:bookmarkEnd w:id="4471"/>
      <w:bookmarkEnd w:id="4472"/>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4473" w:name="_Toc157435084"/>
      <w:bookmarkStart w:id="4474" w:name="_Toc157436799"/>
      <w:bookmarkStart w:id="4475" w:name="_Toc157440639"/>
      <w:bookmarkStart w:id="4476" w:name="_Toc160650382"/>
      <w:bookmarkStart w:id="4477" w:name="_Toc164928699"/>
      <w:r w:rsidRPr="00D3062E">
        <w:t>6.14.7.2</w:t>
      </w:r>
      <w:r w:rsidRPr="00D3062E">
        <w:tab/>
        <w:t>Protocol Errors</w:t>
      </w:r>
      <w:bookmarkEnd w:id="4473"/>
      <w:bookmarkEnd w:id="4474"/>
      <w:bookmarkEnd w:id="4475"/>
      <w:bookmarkEnd w:id="4476"/>
      <w:bookmarkEnd w:id="4477"/>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4478" w:name="_Toc157435085"/>
      <w:bookmarkStart w:id="4479" w:name="_Toc157436800"/>
      <w:bookmarkStart w:id="4480" w:name="_Toc157440640"/>
      <w:bookmarkStart w:id="4481" w:name="_Toc160650383"/>
      <w:bookmarkStart w:id="4482" w:name="_Toc164928700"/>
      <w:r w:rsidRPr="00D3062E">
        <w:t>6.14.7.3</w:t>
      </w:r>
      <w:r w:rsidRPr="00D3062E">
        <w:tab/>
        <w:t>Application Errors</w:t>
      </w:r>
      <w:bookmarkEnd w:id="4478"/>
      <w:bookmarkEnd w:id="4479"/>
      <w:bookmarkEnd w:id="4480"/>
      <w:bookmarkEnd w:id="4481"/>
      <w:bookmarkEnd w:id="4482"/>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4483" w:name="_Toc67903564"/>
      <w:bookmarkStart w:id="4484" w:name="_Toc144311651"/>
      <w:bookmarkStart w:id="4485" w:name="_Toc157435086"/>
      <w:bookmarkStart w:id="4486" w:name="_Toc157436801"/>
      <w:bookmarkStart w:id="4487" w:name="_Toc157440641"/>
      <w:bookmarkStart w:id="4488" w:name="_Toc160650384"/>
      <w:bookmarkStart w:id="4489" w:name="_Toc164928701"/>
      <w:r w:rsidRPr="00D3062E">
        <w:t>6.14.8</w:t>
      </w:r>
      <w:r w:rsidRPr="00D3062E">
        <w:rPr>
          <w:lang w:eastAsia="zh-CN"/>
        </w:rPr>
        <w:tab/>
        <w:t>Feature negotiation</w:t>
      </w:r>
      <w:bookmarkEnd w:id="4483"/>
      <w:bookmarkEnd w:id="4484"/>
      <w:bookmarkEnd w:id="4485"/>
      <w:bookmarkEnd w:id="4486"/>
      <w:bookmarkEnd w:id="4487"/>
      <w:bookmarkEnd w:id="4488"/>
      <w:bookmarkEnd w:id="448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4490" w:name="_Toc157435087"/>
      <w:bookmarkStart w:id="4491" w:name="_Toc157436802"/>
      <w:bookmarkStart w:id="4492" w:name="_Toc157440642"/>
      <w:bookmarkStart w:id="4493" w:name="_Toc160650385"/>
      <w:bookmarkStart w:id="4494" w:name="_Toc164928702"/>
      <w:r w:rsidRPr="00D3062E">
        <w:t>6.14.9</w:t>
      </w:r>
      <w:r w:rsidRPr="00D3062E">
        <w:tab/>
        <w:t>Security</w:t>
      </w:r>
      <w:bookmarkEnd w:id="4490"/>
      <w:bookmarkEnd w:id="4491"/>
      <w:bookmarkEnd w:id="4492"/>
      <w:bookmarkEnd w:id="4493"/>
      <w:bookmarkEnd w:id="4494"/>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4495" w:name="_Toc160650386"/>
      <w:bookmarkStart w:id="4496" w:name="_Toc164928703"/>
      <w:bookmarkStart w:id="4497" w:name="_Toc157435088"/>
      <w:bookmarkStart w:id="4498" w:name="_Toc157436803"/>
      <w:bookmarkStart w:id="4499"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4495"/>
      <w:bookmarkEnd w:id="4496"/>
    </w:p>
    <w:p w14:paraId="51B24ABB" w14:textId="77777777" w:rsidR="00D3062E" w:rsidRPr="005F1307" w:rsidRDefault="00D3062E" w:rsidP="00D3062E">
      <w:pPr>
        <w:pStyle w:val="31"/>
      </w:pPr>
      <w:bookmarkStart w:id="4500" w:name="_Toc160650387"/>
      <w:bookmarkStart w:id="4501" w:name="_Toc164928704"/>
      <w:r w:rsidRPr="005F1307">
        <w:t>6.15.1</w:t>
      </w:r>
      <w:r w:rsidRPr="005F1307">
        <w:tab/>
        <w:t>Introduction</w:t>
      </w:r>
      <w:bookmarkEnd w:id="4500"/>
      <w:bookmarkEnd w:id="4501"/>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4502" w:name="_Toc160650388"/>
      <w:bookmarkStart w:id="4503" w:name="_Toc164928705"/>
      <w:r w:rsidRPr="005F1307">
        <w:t>6.15.2</w:t>
      </w:r>
      <w:r w:rsidRPr="005F1307">
        <w:tab/>
        <w:t>Usage of HTTP</w:t>
      </w:r>
      <w:bookmarkEnd w:id="4502"/>
      <w:bookmarkEnd w:id="4503"/>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4504" w:name="_Toc160650389"/>
      <w:bookmarkStart w:id="4505" w:name="_Toc164928706"/>
      <w:r w:rsidRPr="005F1307">
        <w:t>6.15.3</w:t>
      </w:r>
      <w:r w:rsidRPr="005F1307">
        <w:tab/>
        <w:t>Resources</w:t>
      </w:r>
      <w:bookmarkEnd w:id="4504"/>
      <w:bookmarkEnd w:id="4505"/>
    </w:p>
    <w:p w14:paraId="022BD44B" w14:textId="77777777" w:rsidR="00D3062E" w:rsidRPr="005F1307" w:rsidRDefault="00D3062E" w:rsidP="00D3062E">
      <w:pPr>
        <w:pStyle w:val="41"/>
      </w:pPr>
      <w:bookmarkStart w:id="4506" w:name="_Toc160650390"/>
      <w:bookmarkStart w:id="4507" w:name="_Toc164928707"/>
      <w:r w:rsidRPr="005F1307">
        <w:t>6.15.3.1</w:t>
      </w:r>
      <w:r w:rsidRPr="005F1307">
        <w:tab/>
        <w:t>Overview</w:t>
      </w:r>
      <w:bookmarkEnd w:id="4506"/>
      <w:bookmarkEnd w:id="4507"/>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4508" w:name="_Hlk159250571"/>
    <w:p w14:paraId="2F0937B7" w14:textId="77777777" w:rsidR="00D3062E" w:rsidRPr="005F1307" w:rsidRDefault="00D3062E" w:rsidP="00D3062E">
      <w:pPr>
        <w:pStyle w:val="TH"/>
        <w:rPr>
          <w:lang w:val="en-US"/>
        </w:rPr>
      </w:pPr>
      <w:r w:rsidRPr="005F1307">
        <w:object w:dxaOrig="8025" w:dyaOrig="3406" w14:anchorId="742082EC">
          <v:shape id="_x0000_i1098" type="#_x0000_t75" style="width:401.45pt;height:167.45pt" o:ole="">
            <v:imagedata r:id="rId151" o:title=""/>
          </v:shape>
          <o:OLEObject Type="Embed" ProgID="Visio.Drawing.15" ShapeID="_x0000_i1098" DrawAspect="Content" ObjectID="_1775598364" r:id="rId152"/>
        </w:object>
      </w:r>
      <w:bookmarkEnd w:id="4508"/>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4509" w:name="_Toc160650391"/>
      <w:bookmarkStart w:id="4510" w:name="_Toc164928708"/>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4509"/>
      <w:bookmarkEnd w:id="4510"/>
    </w:p>
    <w:p w14:paraId="25E20A59" w14:textId="77777777" w:rsidR="00D3062E" w:rsidRPr="005F1307" w:rsidRDefault="00D3062E" w:rsidP="00D3062E">
      <w:pPr>
        <w:pStyle w:val="51"/>
      </w:pPr>
      <w:bookmarkStart w:id="4511" w:name="_Toc160650392"/>
      <w:bookmarkStart w:id="4512" w:name="_Toc164928709"/>
      <w:r w:rsidRPr="005F1307">
        <w:t>6.15.3.2.1</w:t>
      </w:r>
      <w:r w:rsidRPr="005F1307">
        <w:tab/>
        <w:t>Description</w:t>
      </w:r>
      <w:bookmarkEnd w:id="4511"/>
      <w:bookmarkEnd w:id="4512"/>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4513" w:name="_Toc160650393"/>
      <w:bookmarkStart w:id="4514" w:name="_Toc164928710"/>
      <w:r w:rsidRPr="005F1307">
        <w:t>6.15.3.2.2</w:t>
      </w:r>
      <w:r w:rsidRPr="005F1307">
        <w:rPr>
          <w:lang w:eastAsia="zh-CN"/>
        </w:rPr>
        <w:tab/>
        <w:t>Resource Definition</w:t>
      </w:r>
      <w:bookmarkEnd w:id="4513"/>
      <w:bookmarkEnd w:id="4514"/>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4515" w:name="_Toc160650394"/>
      <w:bookmarkStart w:id="4516" w:name="_Toc164928711"/>
      <w:r w:rsidRPr="005F1307">
        <w:rPr>
          <w:lang w:eastAsia="zh-CN"/>
        </w:rPr>
        <w:t>6.15.3.2.3</w:t>
      </w:r>
      <w:r w:rsidRPr="005F1307">
        <w:rPr>
          <w:lang w:eastAsia="zh-CN"/>
        </w:rPr>
        <w:tab/>
        <w:t>Resource Standard Methods</w:t>
      </w:r>
      <w:bookmarkEnd w:id="4515"/>
      <w:bookmarkEnd w:id="4516"/>
    </w:p>
    <w:p w14:paraId="46FD160E" w14:textId="77777777" w:rsidR="00D3062E" w:rsidRPr="005F1307" w:rsidRDefault="00D3062E" w:rsidP="00D3062E">
      <w:pPr>
        <w:pStyle w:val="6"/>
        <w:rPr>
          <w:lang w:eastAsia="zh-CN"/>
        </w:rPr>
      </w:pPr>
      <w:bookmarkStart w:id="4517" w:name="_Toc160650395"/>
      <w:bookmarkStart w:id="4518" w:name="_Toc164928712"/>
      <w:r w:rsidRPr="005F1307">
        <w:rPr>
          <w:lang w:eastAsia="zh-CN"/>
        </w:rPr>
        <w:t>6.15.3.2.3.1</w:t>
      </w:r>
      <w:r w:rsidRPr="005F1307">
        <w:rPr>
          <w:lang w:eastAsia="zh-CN"/>
        </w:rPr>
        <w:tab/>
        <w:t>POST</w:t>
      </w:r>
      <w:bookmarkEnd w:id="4517"/>
      <w:bookmarkEnd w:id="4518"/>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4519" w:name="_Toc160650396"/>
      <w:bookmarkStart w:id="4520" w:name="_Toc164928713"/>
      <w:r w:rsidRPr="005F1307">
        <w:rPr>
          <w:lang w:eastAsia="zh-CN"/>
        </w:rPr>
        <w:t>6.15.3.2.4</w:t>
      </w:r>
      <w:r w:rsidRPr="005F1307">
        <w:rPr>
          <w:lang w:eastAsia="zh-CN"/>
        </w:rPr>
        <w:tab/>
        <w:t>Resource Custom Operations</w:t>
      </w:r>
      <w:bookmarkEnd w:id="4519"/>
      <w:bookmarkEnd w:id="4520"/>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4521" w:name="_Toc160650397"/>
      <w:bookmarkStart w:id="4522" w:name="_Toc164928714"/>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4521"/>
      <w:bookmarkEnd w:id="4522"/>
    </w:p>
    <w:p w14:paraId="6D833B1A" w14:textId="77777777" w:rsidR="00D3062E" w:rsidRPr="005F1307" w:rsidRDefault="00D3062E" w:rsidP="00D3062E">
      <w:pPr>
        <w:pStyle w:val="51"/>
        <w:rPr>
          <w:lang w:eastAsia="zh-CN"/>
        </w:rPr>
      </w:pPr>
      <w:bookmarkStart w:id="4523" w:name="_Toc160650398"/>
      <w:bookmarkStart w:id="4524" w:name="_Toc164928715"/>
      <w:r w:rsidRPr="005F1307">
        <w:t>6.15.3.3</w:t>
      </w:r>
      <w:r w:rsidRPr="005F1307">
        <w:rPr>
          <w:lang w:eastAsia="zh-CN"/>
        </w:rPr>
        <w:t>.1</w:t>
      </w:r>
      <w:r w:rsidRPr="005F1307">
        <w:rPr>
          <w:lang w:eastAsia="zh-CN"/>
        </w:rPr>
        <w:tab/>
        <w:t>Description</w:t>
      </w:r>
      <w:bookmarkEnd w:id="4523"/>
      <w:bookmarkEnd w:id="4524"/>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4525" w:name="_Toc160650399"/>
      <w:bookmarkStart w:id="4526" w:name="_Toc164928716"/>
      <w:r w:rsidRPr="005F1307">
        <w:t>6.15.3.3</w:t>
      </w:r>
      <w:r w:rsidRPr="005F1307">
        <w:rPr>
          <w:lang w:eastAsia="zh-CN"/>
        </w:rPr>
        <w:t>.2</w:t>
      </w:r>
      <w:r w:rsidRPr="005F1307">
        <w:rPr>
          <w:lang w:eastAsia="zh-CN"/>
        </w:rPr>
        <w:tab/>
        <w:t>Resource Definition</w:t>
      </w:r>
      <w:bookmarkEnd w:id="4525"/>
      <w:bookmarkEnd w:id="4526"/>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4527" w:name="_Toc160650400"/>
      <w:bookmarkStart w:id="4528" w:name="_Toc164928717"/>
      <w:r w:rsidRPr="005F1307">
        <w:t>6.15.3.3</w:t>
      </w:r>
      <w:r w:rsidRPr="005F1307">
        <w:rPr>
          <w:lang w:eastAsia="zh-CN"/>
        </w:rPr>
        <w:t>.3</w:t>
      </w:r>
      <w:r w:rsidRPr="005F1307">
        <w:rPr>
          <w:lang w:eastAsia="zh-CN"/>
        </w:rPr>
        <w:tab/>
        <w:t>Resource Standard Methods</w:t>
      </w:r>
      <w:bookmarkEnd w:id="4527"/>
      <w:bookmarkEnd w:id="4528"/>
    </w:p>
    <w:p w14:paraId="11FF1839" w14:textId="77777777" w:rsidR="00D3062E" w:rsidRPr="005F1307" w:rsidRDefault="00D3062E" w:rsidP="00D3062E">
      <w:pPr>
        <w:pStyle w:val="6"/>
      </w:pPr>
      <w:bookmarkStart w:id="4529" w:name="_Toc160650401"/>
      <w:bookmarkStart w:id="4530" w:name="_Toc164928718"/>
      <w:r w:rsidRPr="005F1307">
        <w:t>6.15.3.3</w:t>
      </w:r>
      <w:r w:rsidRPr="005F1307">
        <w:rPr>
          <w:lang w:eastAsia="zh-CN"/>
        </w:rPr>
        <w:t>.3</w:t>
      </w:r>
      <w:r w:rsidRPr="005F1307">
        <w:t>.1</w:t>
      </w:r>
      <w:r w:rsidRPr="005F1307">
        <w:tab/>
        <w:t>GET</w:t>
      </w:r>
      <w:bookmarkEnd w:id="4529"/>
      <w:bookmarkEnd w:id="4530"/>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4531" w:name="_Toc160650402"/>
      <w:bookmarkStart w:id="4532" w:name="_Toc164928719"/>
      <w:r w:rsidRPr="005F1307">
        <w:rPr>
          <w:lang w:eastAsia="zh-CN"/>
        </w:rPr>
        <w:t>6.15.3.3.3</w:t>
      </w:r>
      <w:r w:rsidRPr="005F1307">
        <w:t>.2</w:t>
      </w:r>
      <w:r w:rsidRPr="005F1307">
        <w:rPr>
          <w:lang w:eastAsia="zh-CN"/>
        </w:rPr>
        <w:tab/>
        <w:t>PUT</w:t>
      </w:r>
      <w:bookmarkEnd w:id="4531"/>
      <w:bookmarkEnd w:id="4532"/>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4533"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4533"/>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4534" w:name="_Toc160650403"/>
      <w:bookmarkStart w:id="4535" w:name="_Toc164928720"/>
      <w:bookmarkStart w:id="4536" w:name="_Toc144024249"/>
      <w:r w:rsidRPr="005F1307">
        <w:t>6.15.3.3.3.3</w:t>
      </w:r>
      <w:r w:rsidRPr="005F1307">
        <w:tab/>
        <w:t>PATCH</w:t>
      </w:r>
      <w:bookmarkEnd w:id="4534"/>
      <w:bookmarkEnd w:id="4535"/>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4537" w:name="_Toc160650404"/>
      <w:bookmarkStart w:id="4538" w:name="_Toc164928721"/>
      <w:r w:rsidRPr="005F1307">
        <w:t>6.15.3.3.3.4</w:t>
      </w:r>
      <w:r w:rsidRPr="005F1307">
        <w:tab/>
        <w:t>DELETE</w:t>
      </w:r>
      <w:bookmarkEnd w:id="4536"/>
      <w:bookmarkEnd w:id="4537"/>
      <w:bookmarkEnd w:id="453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4539" w:name="_Toc160650405"/>
      <w:bookmarkStart w:id="4540" w:name="_Toc164928722"/>
      <w:r w:rsidRPr="005F1307">
        <w:t>6.15.3.3</w:t>
      </w:r>
      <w:r w:rsidRPr="005F1307">
        <w:rPr>
          <w:lang w:eastAsia="zh-CN"/>
        </w:rPr>
        <w:t>.4</w:t>
      </w:r>
      <w:r w:rsidRPr="005F1307">
        <w:rPr>
          <w:lang w:eastAsia="zh-CN"/>
        </w:rPr>
        <w:tab/>
        <w:t>Resource Custom Operations</w:t>
      </w:r>
      <w:bookmarkEnd w:id="4539"/>
      <w:bookmarkEnd w:id="4540"/>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4541" w:name="_Toc160650406"/>
      <w:bookmarkStart w:id="4542" w:name="_Toc164928723"/>
      <w:r w:rsidRPr="005F1307">
        <w:t>6.15.4</w:t>
      </w:r>
      <w:r w:rsidRPr="005F1307">
        <w:tab/>
        <w:t>Custom Operations without associated resources</w:t>
      </w:r>
      <w:bookmarkEnd w:id="4541"/>
      <w:bookmarkEnd w:id="4542"/>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4543" w:name="_Toc160650407"/>
      <w:bookmarkStart w:id="4544" w:name="_Toc164928724"/>
      <w:r w:rsidRPr="005F1307">
        <w:t>6.15.5</w:t>
      </w:r>
      <w:r w:rsidRPr="005F1307">
        <w:tab/>
        <w:t>Notifications</w:t>
      </w:r>
      <w:bookmarkEnd w:id="4543"/>
      <w:bookmarkEnd w:id="4544"/>
    </w:p>
    <w:p w14:paraId="1D9FE75C" w14:textId="77777777" w:rsidR="00D3062E" w:rsidRPr="005F1307" w:rsidRDefault="00D3062E" w:rsidP="00D3062E">
      <w:pPr>
        <w:pStyle w:val="41"/>
      </w:pPr>
      <w:bookmarkStart w:id="4545" w:name="_Toc160650408"/>
      <w:bookmarkStart w:id="4546" w:name="_Toc164928725"/>
      <w:r w:rsidRPr="005F1307">
        <w:t>6.15.5.1</w:t>
      </w:r>
      <w:r w:rsidRPr="005F1307">
        <w:tab/>
        <w:t>General</w:t>
      </w:r>
      <w:bookmarkEnd w:id="4545"/>
      <w:bookmarkEnd w:id="4546"/>
    </w:p>
    <w:p w14:paraId="61061036" w14:textId="77777777" w:rsidR="00B110B4" w:rsidRPr="00FC29E8" w:rsidRDefault="00B110B4" w:rsidP="00B110B4">
      <w:pPr>
        <w:rPr>
          <w:noProof/>
        </w:rPr>
      </w:pPr>
      <w:bookmarkStart w:id="4547"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4548" w:name="_Toc164928726"/>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4547"/>
      <w:bookmarkEnd w:id="4548"/>
    </w:p>
    <w:p w14:paraId="08BD2135" w14:textId="77777777" w:rsidR="00D3062E" w:rsidRPr="005F1307" w:rsidRDefault="00D3062E" w:rsidP="00D3062E">
      <w:pPr>
        <w:pStyle w:val="51"/>
        <w:rPr>
          <w:noProof/>
          <w:lang w:val="en-US"/>
        </w:rPr>
      </w:pPr>
      <w:bookmarkStart w:id="4549" w:name="_Toc160650410"/>
      <w:bookmarkStart w:id="4550" w:name="_Toc164928727"/>
      <w:r w:rsidRPr="005F1307">
        <w:t>6.15</w:t>
      </w:r>
      <w:r w:rsidRPr="005F1307">
        <w:rPr>
          <w:lang w:val="en-US"/>
        </w:rPr>
        <w:t>.5.2</w:t>
      </w:r>
      <w:r w:rsidRPr="005F1307">
        <w:rPr>
          <w:noProof/>
          <w:lang w:val="en-US"/>
        </w:rPr>
        <w:t>.1</w:t>
      </w:r>
      <w:r w:rsidRPr="005F1307">
        <w:rPr>
          <w:noProof/>
          <w:lang w:val="en-US"/>
        </w:rPr>
        <w:tab/>
        <w:t>Description</w:t>
      </w:r>
      <w:bookmarkEnd w:id="4549"/>
      <w:bookmarkEnd w:id="4550"/>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4551" w:name="_Toc160650411"/>
      <w:bookmarkStart w:id="4552" w:name="_Toc164928728"/>
      <w:r w:rsidRPr="005F1307">
        <w:t>6.15.5.2</w:t>
      </w:r>
      <w:r w:rsidRPr="005F1307">
        <w:rPr>
          <w:noProof/>
        </w:rPr>
        <w:t>.2</w:t>
      </w:r>
      <w:r w:rsidRPr="005F1307">
        <w:rPr>
          <w:noProof/>
        </w:rPr>
        <w:tab/>
        <w:t>Target URI</w:t>
      </w:r>
      <w:bookmarkEnd w:id="4551"/>
      <w:bookmarkEnd w:id="4552"/>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4553" w:name="_Toc160650412"/>
      <w:bookmarkStart w:id="4554" w:name="_Toc164928729"/>
      <w:r w:rsidRPr="005F1307">
        <w:t>6.15.5.2</w:t>
      </w:r>
      <w:r w:rsidRPr="005F1307">
        <w:rPr>
          <w:noProof/>
        </w:rPr>
        <w:t>.3</w:t>
      </w:r>
      <w:r w:rsidRPr="005F1307">
        <w:rPr>
          <w:noProof/>
        </w:rPr>
        <w:tab/>
        <w:t>Standard Methods</w:t>
      </w:r>
      <w:bookmarkEnd w:id="4553"/>
      <w:bookmarkEnd w:id="4554"/>
    </w:p>
    <w:p w14:paraId="1473E1C7" w14:textId="77777777" w:rsidR="00D3062E" w:rsidRPr="005F1307" w:rsidRDefault="00D3062E" w:rsidP="00D3062E">
      <w:pPr>
        <w:pStyle w:val="6"/>
        <w:rPr>
          <w:noProof/>
        </w:rPr>
      </w:pPr>
      <w:bookmarkStart w:id="4555" w:name="_Toc160650413"/>
      <w:bookmarkStart w:id="4556" w:name="_Toc164928730"/>
      <w:r w:rsidRPr="005F1307">
        <w:t>6.15.5.2.3</w:t>
      </w:r>
      <w:r w:rsidRPr="005F1307">
        <w:rPr>
          <w:noProof/>
        </w:rPr>
        <w:t>.1</w:t>
      </w:r>
      <w:r w:rsidRPr="005F1307">
        <w:rPr>
          <w:noProof/>
        </w:rPr>
        <w:tab/>
        <w:t>POST</w:t>
      </w:r>
      <w:bookmarkEnd w:id="4555"/>
      <w:bookmarkEnd w:id="4556"/>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4557" w:name="_Toc160650414"/>
      <w:bookmarkStart w:id="4558" w:name="_Toc164928731"/>
      <w:r w:rsidRPr="005F1307">
        <w:t>6.15.6</w:t>
      </w:r>
      <w:r w:rsidRPr="005F1307">
        <w:tab/>
        <w:t>Data Model</w:t>
      </w:r>
      <w:bookmarkEnd w:id="4557"/>
      <w:bookmarkEnd w:id="4558"/>
    </w:p>
    <w:p w14:paraId="2B074455" w14:textId="77777777" w:rsidR="00D3062E" w:rsidRPr="005F1307" w:rsidRDefault="00D3062E" w:rsidP="00D3062E">
      <w:pPr>
        <w:pStyle w:val="41"/>
        <w:rPr>
          <w:lang w:eastAsia="zh-CN"/>
        </w:rPr>
      </w:pPr>
      <w:bookmarkStart w:id="4559" w:name="_Toc160650415"/>
      <w:bookmarkStart w:id="4560" w:name="_Toc164928732"/>
      <w:r w:rsidRPr="005F1307">
        <w:t>6.15.6</w:t>
      </w:r>
      <w:r w:rsidRPr="005F1307">
        <w:rPr>
          <w:lang w:eastAsia="zh-CN"/>
        </w:rPr>
        <w:t>.1</w:t>
      </w:r>
      <w:r w:rsidRPr="005F1307">
        <w:rPr>
          <w:lang w:eastAsia="zh-CN"/>
        </w:rPr>
        <w:tab/>
        <w:t>General</w:t>
      </w:r>
      <w:bookmarkEnd w:id="4559"/>
      <w:bookmarkEnd w:id="4560"/>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4561" w:name="_Toc160650416"/>
      <w:bookmarkStart w:id="4562" w:name="_Toc164928733"/>
      <w:r w:rsidRPr="005F1307">
        <w:rPr>
          <w:lang w:eastAsia="zh-CN"/>
        </w:rPr>
        <w:t>6.15.6.2</w:t>
      </w:r>
      <w:r w:rsidRPr="005F1307">
        <w:rPr>
          <w:lang w:eastAsia="zh-CN"/>
        </w:rPr>
        <w:tab/>
        <w:t>Structured data types</w:t>
      </w:r>
      <w:bookmarkEnd w:id="4561"/>
      <w:bookmarkEnd w:id="4562"/>
    </w:p>
    <w:p w14:paraId="4253DC01" w14:textId="77777777" w:rsidR="00D3062E" w:rsidRPr="005F1307" w:rsidRDefault="00D3062E" w:rsidP="00D3062E">
      <w:pPr>
        <w:pStyle w:val="51"/>
        <w:rPr>
          <w:lang w:eastAsia="zh-CN"/>
        </w:rPr>
      </w:pPr>
      <w:bookmarkStart w:id="4563" w:name="_Toc160650417"/>
      <w:bookmarkStart w:id="4564" w:name="_Toc164928734"/>
      <w:r w:rsidRPr="005F1307">
        <w:rPr>
          <w:lang w:eastAsia="zh-CN"/>
        </w:rPr>
        <w:t>6.15.6.2.1</w:t>
      </w:r>
      <w:r w:rsidRPr="005F1307">
        <w:rPr>
          <w:lang w:eastAsia="zh-CN"/>
        </w:rPr>
        <w:tab/>
        <w:t>Introduction</w:t>
      </w:r>
      <w:bookmarkEnd w:id="4563"/>
      <w:bookmarkEnd w:id="4564"/>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4565" w:name="_Toc160650418"/>
      <w:bookmarkStart w:id="4566" w:name="_Toc164928735"/>
      <w:r w:rsidRPr="005F1307">
        <w:t>6.15.6.2.2</w:t>
      </w:r>
      <w:r w:rsidRPr="005F1307">
        <w:tab/>
        <w:t>Type: SliceReqVerAlignSubsc</w:t>
      </w:r>
      <w:bookmarkEnd w:id="4565"/>
      <w:bookmarkEnd w:id="4566"/>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4567" w:name="_Toc160650419"/>
      <w:bookmarkStart w:id="4568" w:name="_Toc164928736"/>
      <w:r w:rsidRPr="005F1307">
        <w:t>6.15.6.2.3</w:t>
      </w:r>
      <w:r w:rsidRPr="005F1307">
        <w:tab/>
        <w:t>Type: SliceReqVerAlignSubscPatch</w:t>
      </w:r>
      <w:bookmarkEnd w:id="4567"/>
      <w:bookmarkEnd w:id="4568"/>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4569" w:name="_Toc160650420"/>
      <w:bookmarkStart w:id="4570" w:name="_Toc164928737"/>
      <w:r w:rsidRPr="005F1307">
        <w:t>6.15.6.2.4</w:t>
      </w:r>
      <w:r w:rsidRPr="005F1307">
        <w:tab/>
        <w:t>Type: SliceReqVerAlignNotif</w:t>
      </w:r>
      <w:bookmarkEnd w:id="4569"/>
      <w:bookmarkEnd w:id="4570"/>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4571" w:name="_Toc160650421"/>
      <w:bookmarkStart w:id="4572" w:name="_Toc164928738"/>
      <w:r w:rsidRPr="005F1307">
        <w:t>6.15</w:t>
      </w:r>
      <w:r w:rsidRPr="005F1307">
        <w:rPr>
          <w:lang w:val="en-US"/>
        </w:rPr>
        <w:t>.6.3</w:t>
      </w:r>
      <w:r w:rsidRPr="005F1307">
        <w:rPr>
          <w:lang w:val="en-US"/>
        </w:rPr>
        <w:tab/>
        <w:t>Simple data types and enumerations</w:t>
      </w:r>
      <w:bookmarkEnd w:id="4571"/>
      <w:bookmarkEnd w:id="4572"/>
    </w:p>
    <w:p w14:paraId="035C3B56" w14:textId="77777777" w:rsidR="00D3062E" w:rsidRPr="005F1307" w:rsidRDefault="00D3062E" w:rsidP="00D3062E">
      <w:pPr>
        <w:pStyle w:val="51"/>
      </w:pPr>
      <w:bookmarkStart w:id="4573" w:name="_Toc160650422"/>
      <w:bookmarkStart w:id="4574" w:name="_Toc164928739"/>
      <w:r w:rsidRPr="005F1307">
        <w:t>6.15.6.3.1</w:t>
      </w:r>
      <w:r w:rsidRPr="005F1307">
        <w:tab/>
        <w:t>Introduction</w:t>
      </w:r>
      <w:bookmarkEnd w:id="4573"/>
      <w:bookmarkEnd w:id="4574"/>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4575" w:name="_Toc160650423"/>
      <w:bookmarkStart w:id="4576" w:name="_Toc164928740"/>
      <w:r w:rsidRPr="005F1307">
        <w:t>6.15.6.3.2</w:t>
      </w:r>
      <w:r w:rsidRPr="005F1307">
        <w:tab/>
        <w:t>Simple data types</w:t>
      </w:r>
      <w:bookmarkEnd w:id="4575"/>
      <w:bookmarkEnd w:id="4576"/>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4577" w:name="_Toc160650424"/>
      <w:bookmarkStart w:id="4578" w:name="_Toc164928741"/>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4577"/>
      <w:bookmarkEnd w:id="457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4579" w:name="_Toc160650425"/>
      <w:bookmarkStart w:id="4580" w:name="_Toc164928742"/>
      <w:r w:rsidRPr="005F1307">
        <w:t>6.15.6.5</w:t>
      </w:r>
      <w:r w:rsidRPr="005F1307">
        <w:tab/>
        <w:t>Binary data</w:t>
      </w:r>
      <w:bookmarkEnd w:id="4579"/>
      <w:bookmarkEnd w:id="4580"/>
    </w:p>
    <w:p w14:paraId="3B84A530" w14:textId="77777777" w:rsidR="00D3062E" w:rsidRPr="005F1307" w:rsidRDefault="00D3062E" w:rsidP="00D3062E">
      <w:pPr>
        <w:pStyle w:val="51"/>
      </w:pPr>
      <w:bookmarkStart w:id="4581" w:name="_Toc160650426"/>
      <w:bookmarkStart w:id="4582" w:name="_Toc164928743"/>
      <w:r w:rsidRPr="005F1307">
        <w:t>6.15.6.5.1</w:t>
      </w:r>
      <w:r w:rsidRPr="005F1307">
        <w:tab/>
        <w:t>Binary Data Types</w:t>
      </w:r>
      <w:bookmarkEnd w:id="4581"/>
      <w:bookmarkEnd w:id="4582"/>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4583" w:name="_Toc160650427"/>
      <w:bookmarkStart w:id="4584" w:name="_Toc164928744"/>
      <w:r w:rsidRPr="005F1307">
        <w:t>6.15.7</w:t>
      </w:r>
      <w:r w:rsidRPr="005F1307">
        <w:tab/>
        <w:t>Error Handling</w:t>
      </w:r>
      <w:bookmarkEnd w:id="4583"/>
      <w:bookmarkEnd w:id="4584"/>
    </w:p>
    <w:p w14:paraId="5F8ACD43" w14:textId="77777777" w:rsidR="00D3062E" w:rsidRPr="005F1307" w:rsidRDefault="00D3062E" w:rsidP="00D3062E">
      <w:pPr>
        <w:pStyle w:val="41"/>
      </w:pPr>
      <w:bookmarkStart w:id="4585" w:name="_Toc160650428"/>
      <w:bookmarkStart w:id="4586" w:name="_Toc164928745"/>
      <w:r w:rsidRPr="005F1307">
        <w:t>6.15.7.1</w:t>
      </w:r>
      <w:r w:rsidRPr="005F1307">
        <w:tab/>
        <w:t>General</w:t>
      </w:r>
      <w:bookmarkEnd w:id="4585"/>
      <w:bookmarkEnd w:id="4586"/>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4587" w:name="_Toc160650429"/>
      <w:bookmarkStart w:id="4588" w:name="_Toc164928746"/>
      <w:r w:rsidRPr="005F1307">
        <w:t>6.15.7.2</w:t>
      </w:r>
      <w:r w:rsidRPr="005F1307">
        <w:tab/>
        <w:t>Protocol Errors</w:t>
      </w:r>
      <w:bookmarkEnd w:id="4587"/>
      <w:bookmarkEnd w:id="4588"/>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4589" w:name="_Toc160650430"/>
      <w:bookmarkStart w:id="4590" w:name="_Toc164928747"/>
      <w:r w:rsidRPr="005F1307">
        <w:t>6.15.7.3</w:t>
      </w:r>
      <w:r w:rsidRPr="005F1307">
        <w:tab/>
        <w:t>Application Errors</w:t>
      </w:r>
      <w:bookmarkEnd w:id="4589"/>
      <w:bookmarkEnd w:id="4590"/>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4591" w:name="_Toc160650431"/>
      <w:bookmarkStart w:id="4592" w:name="_Toc164928748"/>
      <w:r w:rsidRPr="005F1307">
        <w:t>6.15.8</w:t>
      </w:r>
      <w:r w:rsidRPr="005F1307">
        <w:rPr>
          <w:lang w:eastAsia="zh-CN"/>
        </w:rPr>
        <w:tab/>
        <w:t>Feature negotiation</w:t>
      </w:r>
      <w:bookmarkEnd w:id="4591"/>
      <w:bookmarkEnd w:id="4592"/>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4593" w:name="_Toc160650432"/>
      <w:bookmarkStart w:id="4594" w:name="_Toc164928749"/>
      <w:r w:rsidRPr="005F1307">
        <w:t>6.15.9</w:t>
      </w:r>
      <w:r w:rsidRPr="005F1307">
        <w:tab/>
        <w:t>Security</w:t>
      </w:r>
      <w:bookmarkEnd w:id="4593"/>
      <w:bookmarkEnd w:id="4594"/>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4595" w:name="_Toc160650433"/>
      <w:bookmarkStart w:id="4596" w:name="_Toc164928750"/>
      <w:r w:rsidRPr="00D3062E">
        <w:rPr>
          <w:noProof/>
          <w:lang w:eastAsia="zh-CN"/>
        </w:rPr>
        <w:t>6.16</w:t>
      </w:r>
      <w:r w:rsidRPr="00D3062E">
        <w:tab/>
      </w:r>
      <w:r w:rsidRPr="00D3062E">
        <w:rPr>
          <w:lang w:val="en-US"/>
        </w:rPr>
        <w:t>NSCE_NSInfoDelivery</w:t>
      </w:r>
      <w:r w:rsidRPr="00D3062E">
        <w:t xml:space="preserve"> API</w:t>
      </w:r>
      <w:bookmarkEnd w:id="4497"/>
      <w:bookmarkEnd w:id="4498"/>
      <w:bookmarkEnd w:id="4499"/>
      <w:bookmarkEnd w:id="4595"/>
      <w:bookmarkEnd w:id="4596"/>
    </w:p>
    <w:p w14:paraId="63E27122" w14:textId="6F3A862D" w:rsidR="00091209" w:rsidRPr="00D3062E" w:rsidRDefault="00091209" w:rsidP="00091209">
      <w:pPr>
        <w:pStyle w:val="31"/>
      </w:pPr>
      <w:bookmarkStart w:id="4597" w:name="_Toc157435089"/>
      <w:bookmarkStart w:id="4598" w:name="_Toc157436804"/>
      <w:bookmarkStart w:id="4599" w:name="_Toc157440644"/>
      <w:bookmarkStart w:id="4600" w:name="_Toc160650434"/>
      <w:bookmarkStart w:id="4601" w:name="_Toc164928751"/>
      <w:r w:rsidRPr="00D3062E">
        <w:rPr>
          <w:noProof/>
          <w:lang w:eastAsia="zh-CN"/>
        </w:rPr>
        <w:t>6.16</w:t>
      </w:r>
      <w:r w:rsidRPr="00D3062E">
        <w:t>.1</w:t>
      </w:r>
      <w:r w:rsidRPr="00D3062E">
        <w:tab/>
        <w:t>Introduction</w:t>
      </w:r>
      <w:bookmarkEnd w:id="4597"/>
      <w:bookmarkEnd w:id="4598"/>
      <w:bookmarkEnd w:id="4599"/>
      <w:bookmarkEnd w:id="4600"/>
      <w:bookmarkEnd w:id="460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4602" w:name="_Toc157435090"/>
      <w:bookmarkStart w:id="4603" w:name="_Toc157436805"/>
      <w:bookmarkStart w:id="4604" w:name="_Toc157440645"/>
      <w:bookmarkStart w:id="4605" w:name="_Toc160650435"/>
      <w:bookmarkStart w:id="4606" w:name="_Toc164928752"/>
      <w:r w:rsidRPr="00D3062E">
        <w:rPr>
          <w:noProof/>
          <w:lang w:eastAsia="zh-CN"/>
        </w:rPr>
        <w:t>6.16</w:t>
      </w:r>
      <w:r w:rsidRPr="00D3062E">
        <w:t>.2</w:t>
      </w:r>
      <w:r w:rsidRPr="00D3062E">
        <w:tab/>
        <w:t>Usage of HTTP</w:t>
      </w:r>
      <w:bookmarkEnd w:id="4602"/>
      <w:bookmarkEnd w:id="4603"/>
      <w:bookmarkEnd w:id="4604"/>
      <w:bookmarkEnd w:id="4605"/>
      <w:bookmarkEnd w:id="4606"/>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4607" w:name="_Toc157435091"/>
      <w:bookmarkStart w:id="4608" w:name="_Toc157436806"/>
      <w:bookmarkStart w:id="4609" w:name="_Toc157440646"/>
      <w:bookmarkStart w:id="4610" w:name="_Toc160650436"/>
      <w:bookmarkStart w:id="4611" w:name="_Toc164928753"/>
      <w:r w:rsidRPr="00D3062E">
        <w:rPr>
          <w:noProof/>
          <w:lang w:eastAsia="zh-CN"/>
        </w:rPr>
        <w:t>6.16</w:t>
      </w:r>
      <w:r w:rsidRPr="00D3062E">
        <w:t>.3</w:t>
      </w:r>
      <w:r w:rsidRPr="00D3062E">
        <w:tab/>
        <w:t>Resources</w:t>
      </w:r>
      <w:bookmarkEnd w:id="4607"/>
      <w:bookmarkEnd w:id="4608"/>
      <w:bookmarkEnd w:id="4609"/>
      <w:bookmarkEnd w:id="4610"/>
      <w:bookmarkEnd w:id="4611"/>
    </w:p>
    <w:p w14:paraId="18367A58" w14:textId="488A7696" w:rsidR="00091209" w:rsidRPr="00D3062E" w:rsidRDefault="00091209" w:rsidP="00091209">
      <w:pPr>
        <w:pStyle w:val="41"/>
      </w:pPr>
      <w:bookmarkStart w:id="4612" w:name="_Toc157435092"/>
      <w:bookmarkStart w:id="4613" w:name="_Toc157436807"/>
      <w:bookmarkStart w:id="4614" w:name="_Toc157440647"/>
      <w:bookmarkStart w:id="4615" w:name="_Toc160650437"/>
      <w:bookmarkStart w:id="4616" w:name="_Toc164928754"/>
      <w:r w:rsidRPr="00D3062E">
        <w:rPr>
          <w:noProof/>
          <w:lang w:eastAsia="zh-CN"/>
        </w:rPr>
        <w:t>6.16</w:t>
      </w:r>
      <w:r w:rsidRPr="00D3062E">
        <w:t>.3.1</w:t>
      </w:r>
      <w:r w:rsidRPr="00D3062E">
        <w:tab/>
        <w:t>Overview</w:t>
      </w:r>
      <w:bookmarkEnd w:id="4612"/>
      <w:bookmarkEnd w:id="4613"/>
      <w:bookmarkEnd w:id="4614"/>
      <w:bookmarkEnd w:id="4615"/>
      <w:bookmarkEnd w:id="4616"/>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099" type="#_x0000_t75" alt="" style="width:480.55pt;height:186pt;mso-width-percent:0;mso-height-percent:0;mso-width-percent:0;mso-height-percent:0" o:ole="">
            <v:imagedata r:id="rId153" o:title=""/>
          </v:shape>
          <o:OLEObject Type="Embed" ProgID="Word.Document.8" ShapeID="_x0000_i1099" DrawAspect="Content" ObjectID="_1775598365" r:id="rId154">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4617" w:name="_Toc157435093"/>
      <w:bookmarkStart w:id="4618" w:name="_Toc157436808"/>
      <w:bookmarkStart w:id="4619" w:name="_Toc157440648"/>
      <w:bookmarkStart w:id="4620" w:name="_Toc160650438"/>
      <w:bookmarkStart w:id="4621" w:name="_Toc164928755"/>
      <w:r w:rsidRPr="00D3062E">
        <w:rPr>
          <w:noProof/>
          <w:lang w:eastAsia="zh-CN"/>
        </w:rPr>
        <w:t>6.16</w:t>
      </w:r>
      <w:r w:rsidRPr="00D3062E">
        <w:t>.3.2</w:t>
      </w:r>
      <w:r w:rsidRPr="00D3062E">
        <w:tab/>
        <w:t>Resource: Network Slice Information Sets</w:t>
      </w:r>
      <w:bookmarkEnd w:id="4617"/>
      <w:bookmarkEnd w:id="4618"/>
      <w:bookmarkEnd w:id="4619"/>
      <w:bookmarkEnd w:id="4620"/>
      <w:bookmarkEnd w:id="4621"/>
    </w:p>
    <w:p w14:paraId="7C0D60B2" w14:textId="3178F70B" w:rsidR="00091209" w:rsidRPr="00D3062E" w:rsidRDefault="00091209" w:rsidP="00091209">
      <w:pPr>
        <w:pStyle w:val="51"/>
      </w:pPr>
      <w:bookmarkStart w:id="4622" w:name="_Toc157435094"/>
      <w:bookmarkStart w:id="4623" w:name="_Toc157436809"/>
      <w:bookmarkStart w:id="4624" w:name="_Toc157440649"/>
      <w:bookmarkStart w:id="4625" w:name="_Toc160650439"/>
      <w:bookmarkStart w:id="4626" w:name="_Toc164928756"/>
      <w:r w:rsidRPr="00D3062E">
        <w:rPr>
          <w:noProof/>
          <w:lang w:eastAsia="zh-CN"/>
        </w:rPr>
        <w:t>6.16</w:t>
      </w:r>
      <w:r w:rsidRPr="00D3062E">
        <w:t>.3.2.1</w:t>
      </w:r>
      <w:r w:rsidRPr="00D3062E">
        <w:tab/>
        <w:t>Description</w:t>
      </w:r>
      <w:bookmarkEnd w:id="4622"/>
      <w:bookmarkEnd w:id="4623"/>
      <w:bookmarkEnd w:id="4624"/>
      <w:bookmarkEnd w:id="4625"/>
      <w:bookmarkEnd w:id="4626"/>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4627" w:name="_Toc157435095"/>
      <w:bookmarkStart w:id="4628" w:name="_Toc157436810"/>
      <w:bookmarkStart w:id="4629" w:name="_Toc157440650"/>
      <w:bookmarkStart w:id="4630" w:name="_Toc160650440"/>
      <w:bookmarkStart w:id="4631" w:name="_Toc164928757"/>
      <w:r w:rsidRPr="00D3062E">
        <w:rPr>
          <w:noProof/>
          <w:lang w:eastAsia="zh-CN"/>
        </w:rPr>
        <w:t>6.16</w:t>
      </w:r>
      <w:r w:rsidRPr="00D3062E">
        <w:t>.3.2.2</w:t>
      </w:r>
      <w:r w:rsidRPr="00D3062E">
        <w:tab/>
        <w:t>Resource Definition</w:t>
      </w:r>
      <w:bookmarkEnd w:id="4627"/>
      <w:bookmarkEnd w:id="4628"/>
      <w:bookmarkEnd w:id="4629"/>
      <w:bookmarkEnd w:id="4630"/>
      <w:bookmarkEnd w:id="4631"/>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4632" w:name="_Toc157435096"/>
      <w:bookmarkStart w:id="4633" w:name="_Toc157436811"/>
      <w:bookmarkStart w:id="4634" w:name="_Toc157440651"/>
      <w:bookmarkStart w:id="4635" w:name="_Toc160650441"/>
      <w:bookmarkStart w:id="4636" w:name="_Toc164928758"/>
      <w:r w:rsidRPr="00D3062E">
        <w:rPr>
          <w:noProof/>
          <w:lang w:eastAsia="zh-CN"/>
        </w:rPr>
        <w:t>6.16</w:t>
      </w:r>
      <w:r w:rsidRPr="00D3062E">
        <w:t>.3.2.3</w:t>
      </w:r>
      <w:r w:rsidRPr="00D3062E">
        <w:tab/>
        <w:t>Resource Standard Methods</w:t>
      </w:r>
      <w:bookmarkEnd w:id="4632"/>
      <w:bookmarkEnd w:id="4633"/>
      <w:bookmarkEnd w:id="4634"/>
      <w:bookmarkEnd w:id="4635"/>
      <w:bookmarkEnd w:id="4636"/>
    </w:p>
    <w:p w14:paraId="446DE5DC" w14:textId="75DD974E" w:rsidR="00091209" w:rsidRPr="00D3062E" w:rsidRDefault="00091209" w:rsidP="000B7712">
      <w:pPr>
        <w:pStyle w:val="6"/>
      </w:pPr>
      <w:bookmarkStart w:id="4637" w:name="_Toc157435097"/>
      <w:bookmarkStart w:id="4638" w:name="_Toc157436812"/>
      <w:bookmarkStart w:id="4639" w:name="_Toc157440652"/>
      <w:bookmarkStart w:id="4640" w:name="_Toc160650442"/>
      <w:bookmarkStart w:id="4641" w:name="_Toc164928759"/>
      <w:r w:rsidRPr="00D3062E">
        <w:t>6.16.3.2.3.1</w:t>
      </w:r>
      <w:r w:rsidRPr="00D3062E">
        <w:tab/>
        <w:t>GET</w:t>
      </w:r>
      <w:bookmarkEnd w:id="4637"/>
      <w:bookmarkEnd w:id="4638"/>
      <w:bookmarkEnd w:id="4639"/>
      <w:bookmarkEnd w:id="4640"/>
      <w:bookmarkEnd w:id="4641"/>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4642" w:name="_Toc157435098"/>
      <w:bookmarkStart w:id="4643" w:name="_Toc157436813"/>
      <w:bookmarkStart w:id="4644" w:name="_Toc157440653"/>
      <w:bookmarkStart w:id="4645" w:name="_Toc160650443"/>
      <w:bookmarkStart w:id="4646" w:name="_Toc164928760"/>
      <w:r w:rsidRPr="00D3062E">
        <w:rPr>
          <w:noProof/>
          <w:lang w:eastAsia="zh-CN"/>
        </w:rPr>
        <w:t>6.16</w:t>
      </w:r>
      <w:r w:rsidRPr="00D3062E">
        <w:t>.3.2.4</w:t>
      </w:r>
      <w:r w:rsidRPr="00D3062E">
        <w:tab/>
        <w:t>Resource Custom Operations</w:t>
      </w:r>
      <w:bookmarkEnd w:id="4642"/>
      <w:bookmarkEnd w:id="4643"/>
      <w:bookmarkEnd w:id="4644"/>
      <w:bookmarkEnd w:id="4645"/>
      <w:bookmarkEnd w:id="4646"/>
    </w:p>
    <w:p w14:paraId="7FBD0AEA" w14:textId="0549FDF8" w:rsidR="00091209" w:rsidRPr="00D3062E" w:rsidRDefault="00091209" w:rsidP="000B7712">
      <w:pPr>
        <w:pStyle w:val="6"/>
      </w:pPr>
      <w:bookmarkStart w:id="4647" w:name="_Toc157435099"/>
      <w:bookmarkStart w:id="4648" w:name="_Toc157436814"/>
      <w:bookmarkStart w:id="4649" w:name="_Toc157440654"/>
      <w:bookmarkStart w:id="4650" w:name="_Toc160650444"/>
      <w:bookmarkStart w:id="4651" w:name="_Toc164928761"/>
      <w:r w:rsidRPr="00D3062E">
        <w:t>6.16.3.2.4.1</w:t>
      </w:r>
      <w:r w:rsidRPr="00D3062E">
        <w:tab/>
        <w:t>Overview</w:t>
      </w:r>
      <w:bookmarkEnd w:id="4647"/>
      <w:bookmarkEnd w:id="4648"/>
      <w:bookmarkEnd w:id="4649"/>
      <w:bookmarkEnd w:id="4650"/>
      <w:bookmarkEnd w:id="465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4652" w:name="_Toc157435100"/>
      <w:bookmarkStart w:id="4653" w:name="_Toc157436815"/>
      <w:bookmarkStart w:id="4654" w:name="_Toc157440655"/>
      <w:bookmarkStart w:id="4655" w:name="_Toc160650445"/>
      <w:bookmarkStart w:id="4656" w:name="_Toc164928762"/>
      <w:r w:rsidRPr="00D3062E">
        <w:t>6.16.3.2.4.2</w:t>
      </w:r>
      <w:r w:rsidRPr="00D3062E">
        <w:tab/>
        <w:t>Operation: Deliver</w:t>
      </w:r>
      <w:bookmarkEnd w:id="4652"/>
      <w:bookmarkEnd w:id="4653"/>
      <w:bookmarkEnd w:id="4654"/>
      <w:bookmarkEnd w:id="4655"/>
      <w:bookmarkEnd w:id="4656"/>
    </w:p>
    <w:p w14:paraId="6D2C57FE" w14:textId="0D423372" w:rsidR="00091209" w:rsidRPr="00D3062E" w:rsidRDefault="00091209" w:rsidP="00CA1157">
      <w:pPr>
        <w:pStyle w:val="7"/>
      </w:pPr>
      <w:bookmarkStart w:id="4657" w:name="_Toc157435101"/>
      <w:bookmarkStart w:id="4658" w:name="_Toc157436816"/>
      <w:bookmarkStart w:id="4659" w:name="_Toc157440656"/>
      <w:bookmarkStart w:id="4660" w:name="_Toc160650446"/>
      <w:r w:rsidRPr="00D3062E">
        <w:t>6.16.3.2.4.2.1</w:t>
      </w:r>
      <w:r w:rsidRPr="00D3062E">
        <w:tab/>
        <w:t>Description</w:t>
      </w:r>
      <w:bookmarkEnd w:id="4657"/>
      <w:bookmarkEnd w:id="4658"/>
      <w:bookmarkEnd w:id="4659"/>
      <w:bookmarkEnd w:id="4660"/>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4661" w:name="_Toc160650447"/>
      <w:bookmarkStart w:id="4662" w:name="_Toc157435103"/>
      <w:bookmarkStart w:id="4663" w:name="_Toc157436818"/>
      <w:bookmarkStart w:id="4664" w:name="_Toc157440658"/>
      <w:r w:rsidRPr="00D3062E">
        <w:rPr>
          <w:noProof/>
        </w:rPr>
        <w:t>6.16.3.2.4.2.2</w:t>
      </w:r>
      <w:r w:rsidRPr="00D3062E">
        <w:rPr>
          <w:noProof/>
        </w:rPr>
        <w:tab/>
        <w:t>Operation Definition</w:t>
      </w:r>
      <w:bookmarkEnd w:id="4661"/>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4665" w:name="_Hlk154532198"/>
            <w:r w:rsidRPr="00D3062E">
              <w:t>NSInfoDelReq</w:t>
            </w:r>
            <w:bookmarkEnd w:id="4665"/>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139C09ED" w14:textId="77777777" w:rsidR="002E2250" w:rsidRPr="00D3062E" w:rsidRDefault="002E2250" w:rsidP="002E2250">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2250" w:rsidRPr="00D3062E" w14:paraId="53942A34"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4357886" w14:textId="77777777" w:rsidR="002E2250" w:rsidRPr="00D3062E" w:rsidRDefault="002E2250"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25DAC0E" w14:textId="77777777" w:rsidR="002E2250" w:rsidRPr="00D3062E" w:rsidRDefault="002E2250"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E9E8D33" w14:textId="77777777" w:rsidR="002E2250" w:rsidRPr="00D3062E" w:rsidRDefault="002E2250"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39B9798" w14:textId="77777777" w:rsidR="002E2250" w:rsidRPr="00D3062E" w:rsidRDefault="002E2250" w:rsidP="003C3912">
            <w:pPr>
              <w:pStyle w:val="TAH"/>
            </w:pPr>
            <w:r w:rsidRPr="00D3062E">
              <w:t>Response</w:t>
            </w:r>
          </w:p>
          <w:p w14:paraId="331399A8" w14:textId="77777777" w:rsidR="002E2250" w:rsidRPr="00D3062E" w:rsidRDefault="002E2250"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11FA8A31" w14:textId="77777777" w:rsidR="002E2250" w:rsidRPr="00D3062E" w:rsidRDefault="002E2250" w:rsidP="003C3912">
            <w:pPr>
              <w:pStyle w:val="TAH"/>
            </w:pPr>
            <w:r w:rsidRPr="00D3062E">
              <w:t>Description</w:t>
            </w:r>
          </w:p>
        </w:tc>
      </w:tr>
      <w:tr w:rsidR="002E2250" w:rsidRPr="00D3062E" w14:paraId="1DA55DD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F3C4"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C4B8F1A"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9BDBDAC"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F225888" w14:textId="77777777" w:rsidR="002E2250" w:rsidRPr="00D3062E" w:rsidRDefault="002E2250"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AB4C92" w14:textId="77777777" w:rsidR="002E2250" w:rsidRPr="00D3062E" w:rsidRDefault="002E2250" w:rsidP="003C3912">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2E2250" w:rsidRPr="00D3062E" w14:paraId="7E374F08"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0E1B61"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43D585D"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073D900"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758C086" w14:textId="77777777" w:rsidR="002E2250" w:rsidRPr="00D3062E" w:rsidRDefault="002E2250"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DEA156" w14:textId="77777777" w:rsidR="002E2250" w:rsidRPr="00D3062E" w:rsidRDefault="002E2250" w:rsidP="003C3912">
            <w:pPr>
              <w:pStyle w:val="TAL"/>
            </w:pPr>
            <w:r w:rsidRPr="00D3062E">
              <w:t>Temporary redirection.</w:t>
            </w:r>
          </w:p>
          <w:p w14:paraId="01E00CC1" w14:textId="77777777" w:rsidR="002E2250" w:rsidRPr="00D3062E" w:rsidRDefault="002E2250" w:rsidP="003C3912">
            <w:pPr>
              <w:pStyle w:val="TAL"/>
            </w:pPr>
          </w:p>
          <w:p w14:paraId="0B55F78C" w14:textId="32D4F36D"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C066883" w14:textId="77777777" w:rsidR="002E2250" w:rsidRPr="00D3062E" w:rsidRDefault="002E2250" w:rsidP="003C3912">
            <w:pPr>
              <w:pStyle w:val="TAL"/>
            </w:pPr>
          </w:p>
          <w:p w14:paraId="1CE45255" w14:textId="77777777" w:rsidR="002E2250" w:rsidRPr="00D3062E" w:rsidRDefault="002E2250" w:rsidP="003C3912">
            <w:pPr>
              <w:pStyle w:val="TAL"/>
            </w:pPr>
            <w:r w:rsidRPr="00D3062E">
              <w:t>Redirection handling is described in clause 5.2.10 of 3GPP TS 29.122 [2].</w:t>
            </w:r>
          </w:p>
        </w:tc>
      </w:tr>
      <w:tr w:rsidR="002E2250" w:rsidRPr="00D3062E" w14:paraId="115C102E"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DFE30A" w14:textId="77777777" w:rsidR="002E2250" w:rsidRPr="00D3062E" w:rsidRDefault="002E2250" w:rsidP="003C3912">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A15B74B"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25AF15"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66BA959D" w14:textId="77777777" w:rsidR="002E2250" w:rsidRPr="00D3062E" w:rsidRDefault="002E2250"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0A91D6" w14:textId="77777777" w:rsidR="002E2250" w:rsidRPr="00D3062E" w:rsidRDefault="002E2250" w:rsidP="003C3912">
            <w:pPr>
              <w:pStyle w:val="TAL"/>
            </w:pPr>
            <w:r w:rsidRPr="00D3062E">
              <w:t>Permanent redirection.</w:t>
            </w:r>
          </w:p>
          <w:p w14:paraId="7389847F" w14:textId="77777777" w:rsidR="002E2250" w:rsidRPr="00D3062E" w:rsidRDefault="002E2250" w:rsidP="003C3912">
            <w:pPr>
              <w:pStyle w:val="TAL"/>
            </w:pPr>
          </w:p>
          <w:p w14:paraId="7DAD0075" w14:textId="2E8B5CE3"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0F78050" w14:textId="77777777" w:rsidR="002E2250" w:rsidRPr="00D3062E" w:rsidRDefault="002E2250" w:rsidP="003C3912">
            <w:pPr>
              <w:pStyle w:val="TAL"/>
            </w:pPr>
          </w:p>
          <w:p w14:paraId="620267FC" w14:textId="77777777" w:rsidR="002E2250" w:rsidRPr="00D3062E" w:rsidRDefault="002E2250" w:rsidP="003C3912">
            <w:pPr>
              <w:pStyle w:val="TAL"/>
            </w:pPr>
            <w:r w:rsidRPr="00D3062E">
              <w:t>Redirection handling is described in clause 5.2.10 of 3GPP TS 29.122 [2].</w:t>
            </w:r>
          </w:p>
        </w:tc>
      </w:tr>
      <w:tr w:rsidR="002E2250" w:rsidRPr="00D3062E" w14:paraId="66C03E3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E58231" w14:textId="77777777" w:rsidR="002E2250" w:rsidRPr="00D3062E" w:rsidRDefault="002E2250" w:rsidP="003C3912">
            <w:pPr>
              <w:pStyle w:val="TAN"/>
            </w:pPr>
            <w:r w:rsidRPr="00D3062E">
              <w:t>NOTE:</w:t>
            </w:r>
            <w:r w:rsidRPr="00D3062E">
              <w:rPr>
                <w:noProof/>
              </w:rPr>
              <w:tab/>
              <w:t xml:space="preserve">The manadatory </w:t>
            </w:r>
            <w:r w:rsidRPr="00D3062E">
              <w:t>HTTP error status codes for the HTTP POST method listed in table 5.2.6-1 of 3GPP TS 29.122 [2] shall also apply.</w:t>
            </w:r>
          </w:p>
        </w:tc>
      </w:tr>
    </w:tbl>
    <w:p w14:paraId="7820529E" w14:textId="77777777" w:rsidR="002E2250" w:rsidRPr="00D3062E" w:rsidRDefault="002E2250" w:rsidP="002E2250"/>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4666" w:name="_Toc160650448"/>
      <w:bookmarkStart w:id="4667" w:name="_Toc164928763"/>
      <w:r w:rsidRPr="00D3062E">
        <w:rPr>
          <w:noProof/>
          <w:lang w:eastAsia="zh-CN"/>
        </w:rPr>
        <w:t>6.16</w:t>
      </w:r>
      <w:r w:rsidRPr="00D3062E">
        <w:t>.4</w:t>
      </w:r>
      <w:r w:rsidRPr="00D3062E">
        <w:tab/>
        <w:t>Custom Operations without associated resources</w:t>
      </w:r>
      <w:bookmarkEnd w:id="4662"/>
      <w:bookmarkEnd w:id="4663"/>
      <w:bookmarkEnd w:id="4664"/>
      <w:bookmarkEnd w:id="4666"/>
      <w:bookmarkEnd w:id="4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4668" w:name="_Toc157435104"/>
      <w:bookmarkStart w:id="4669" w:name="_Toc157436819"/>
      <w:bookmarkStart w:id="4670" w:name="_Toc157440659"/>
      <w:bookmarkStart w:id="4671" w:name="_Toc160650449"/>
      <w:bookmarkStart w:id="4672" w:name="_Toc164928764"/>
      <w:r w:rsidRPr="00D3062E">
        <w:rPr>
          <w:noProof/>
          <w:lang w:eastAsia="zh-CN"/>
        </w:rPr>
        <w:t>6.16</w:t>
      </w:r>
      <w:r w:rsidRPr="00D3062E">
        <w:t>.5</w:t>
      </w:r>
      <w:r w:rsidRPr="00D3062E">
        <w:tab/>
        <w:t>Notifications</w:t>
      </w:r>
      <w:bookmarkEnd w:id="4668"/>
      <w:bookmarkEnd w:id="4669"/>
      <w:bookmarkEnd w:id="4670"/>
      <w:bookmarkEnd w:id="4671"/>
      <w:bookmarkEnd w:id="4672"/>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4673" w:name="_Toc157435105"/>
      <w:bookmarkStart w:id="4674" w:name="_Toc157436820"/>
      <w:bookmarkStart w:id="4675" w:name="_Toc157440660"/>
      <w:bookmarkStart w:id="4676" w:name="_Toc160650450"/>
      <w:bookmarkStart w:id="4677" w:name="_Toc164928765"/>
      <w:r w:rsidRPr="00D3062E">
        <w:rPr>
          <w:noProof/>
          <w:lang w:eastAsia="zh-CN"/>
        </w:rPr>
        <w:t>6.16</w:t>
      </w:r>
      <w:r w:rsidRPr="00D3062E">
        <w:t>.6</w:t>
      </w:r>
      <w:r w:rsidRPr="00D3062E">
        <w:tab/>
        <w:t>Data Model</w:t>
      </w:r>
      <w:bookmarkEnd w:id="4673"/>
      <w:bookmarkEnd w:id="4674"/>
      <w:bookmarkEnd w:id="4675"/>
      <w:bookmarkEnd w:id="4676"/>
      <w:bookmarkEnd w:id="4677"/>
    </w:p>
    <w:p w14:paraId="227665EC" w14:textId="4BC4462F" w:rsidR="00091209" w:rsidRPr="00D3062E" w:rsidRDefault="00091209" w:rsidP="00091209">
      <w:pPr>
        <w:pStyle w:val="41"/>
      </w:pPr>
      <w:bookmarkStart w:id="4678" w:name="_Toc157435106"/>
      <w:bookmarkStart w:id="4679" w:name="_Toc157436821"/>
      <w:bookmarkStart w:id="4680" w:name="_Toc157440661"/>
      <w:bookmarkStart w:id="4681" w:name="_Toc160650451"/>
      <w:bookmarkStart w:id="4682" w:name="_Toc164928766"/>
      <w:r w:rsidRPr="00D3062E">
        <w:rPr>
          <w:noProof/>
          <w:lang w:eastAsia="zh-CN"/>
        </w:rPr>
        <w:t>6.16</w:t>
      </w:r>
      <w:r w:rsidRPr="00D3062E">
        <w:t>.6.1</w:t>
      </w:r>
      <w:r w:rsidRPr="00D3062E">
        <w:tab/>
        <w:t>General</w:t>
      </w:r>
      <w:bookmarkEnd w:id="4678"/>
      <w:bookmarkEnd w:id="4679"/>
      <w:bookmarkEnd w:id="4680"/>
      <w:bookmarkEnd w:id="4681"/>
      <w:bookmarkEnd w:id="4682"/>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4683" w:name="_Toc157435107"/>
      <w:bookmarkStart w:id="4684" w:name="_Toc157436822"/>
      <w:bookmarkStart w:id="4685" w:name="_Toc157440662"/>
      <w:bookmarkStart w:id="4686" w:name="_Toc160650452"/>
      <w:bookmarkStart w:id="4687" w:name="_Toc164928767"/>
      <w:r w:rsidRPr="00D3062E">
        <w:rPr>
          <w:noProof/>
          <w:lang w:eastAsia="zh-CN"/>
        </w:rPr>
        <w:t>6.16</w:t>
      </w:r>
      <w:r w:rsidRPr="00D3062E">
        <w:rPr>
          <w:lang w:val="en-US"/>
        </w:rPr>
        <w:t>.6.2</w:t>
      </w:r>
      <w:r w:rsidRPr="00D3062E">
        <w:rPr>
          <w:lang w:val="en-US"/>
        </w:rPr>
        <w:tab/>
        <w:t>Structured data types</w:t>
      </w:r>
      <w:bookmarkEnd w:id="4683"/>
      <w:bookmarkEnd w:id="4684"/>
      <w:bookmarkEnd w:id="4685"/>
      <w:bookmarkEnd w:id="4686"/>
      <w:bookmarkEnd w:id="4687"/>
    </w:p>
    <w:p w14:paraId="6FC6B418" w14:textId="08F176D6" w:rsidR="00091209" w:rsidRPr="00D3062E" w:rsidRDefault="00091209" w:rsidP="00091209">
      <w:pPr>
        <w:pStyle w:val="51"/>
      </w:pPr>
      <w:bookmarkStart w:id="4688" w:name="_Toc157435108"/>
      <w:bookmarkStart w:id="4689" w:name="_Toc157436823"/>
      <w:bookmarkStart w:id="4690" w:name="_Toc157440663"/>
      <w:bookmarkStart w:id="4691" w:name="_Toc160650453"/>
      <w:bookmarkStart w:id="4692" w:name="_Toc164928768"/>
      <w:r w:rsidRPr="00D3062E">
        <w:rPr>
          <w:noProof/>
          <w:lang w:eastAsia="zh-CN"/>
        </w:rPr>
        <w:t>6.16</w:t>
      </w:r>
      <w:r w:rsidRPr="00D3062E">
        <w:t>.6.2.1</w:t>
      </w:r>
      <w:r w:rsidRPr="00D3062E">
        <w:tab/>
        <w:t>Introduction</w:t>
      </w:r>
      <w:bookmarkEnd w:id="4688"/>
      <w:bookmarkEnd w:id="4689"/>
      <w:bookmarkEnd w:id="4690"/>
      <w:bookmarkEnd w:id="4691"/>
      <w:bookmarkEnd w:id="4692"/>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4693" w:name="_Toc157435109"/>
      <w:bookmarkStart w:id="4694" w:name="_Toc157436824"/>
      <w:bookmarkStart w:id="4695" w:name="_Toc157440664"/>
      <w:bookmarkStart w:id="4696" w:name="_Toc160650454"/>
      <w:bookmarkStart w:id="4697" w:name="_Toc164928769"/>
      <w:r w:rsidRPr="00D3062E">
        <w:rPr>
          <w:noProof/>
          <w:lang w:eastAsia="zh-CN"/>
        </w:rPr>
        <w:t>6.16</w:t>
      </w:r>
      <w:r w:rsidRPr="00D3062E">
        <w:t>.6.2.2</w:t>
      </w:r>
      <w:r w:rsidRPr="00D3062E">
        <w:tab/>
        <w:t>Type: NSInfoRetResp</w:t>
      </w:r>
      <w:bookmarkEnd w:id="4693"/>
      <w:bookmarkEnd w:id="4694"/>
      <w:bookmarkEnd w:id="4695"/>
      <w:bookmarkEnd w:id="4696"/>
      <w:bookmarkEnd w:id="4697"/>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4698" w:name="_Toc157435110"/>
      <w:bookmarkStart w:id="4699" w:name="_Toc157436825"/>
      <w:bookmarkStart w:id="4700" w:name="_Toc157440665"/>
      <w:bookmarkStart w:id="4701" w:name="_Toc160650455"/>
      <w:bookmarkStart w:id="4702" w:name="_Toc164928770"/>
      <w:r w:rsidRPr="00D3062E">
        <w:rPr>
          <w:noProof/>
          <w:lang w:eastAsia="zh-CN"/>
        </w:rPr>
        <w:t>6.16</w:t>
      </w:r>
      <w:r w:rsidRPr="00D3062E">
        <w:t>.6.2.3</w:t>
      </w:r>
      <w:r w:rsidRPr="00D3062E">
        <w:tab/>
        <w:t>Type: NSInfoDelReq</w:t>
      </w:r>
      <w:bookmarkEnd w:id="4698"/>
      <w:bookmarkEnd w:id="4699"/>
      <w:bookmarkEnd w:id="4700"/>
      <w:bookmarkEnd w:id="4701"/>
      <w:bookmarkEnd w:id="4702"/>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4703" w:name="_Toc157435111"/>
      <w:bookmarkStart w:id="4704" w:name="_Toc157436826"/>
      <w:bookmarkStart w:id="4705" w:name="_Toc157440666"/>
      <w:bookmarkStart w:id="4706" w:name="_Toc160650456"/>
      <w:bookmarkStart w:id="4707" w:name="_Toc164928771"/>
      <w:r w:rsidRPr="00D3062E">
        <w:rPr>
          <w:noProof/>
          <w:lang w:eastAsia="zh-CN"/>
        </w:rPr>
        <w:t>6.16</w:t>
      </w:r>
      <w:r w:rsidRPr="00D3062E">
        <w:t>.6.2.4</w:t>
      </w:r>
      <w:r w:rsidRPr="00D3062E">
        <w:tab/>
        <w:t>Type: NSInfoSet</w:t>
      </w:r>
      <w:bookmarkEnd w:id="4703"/>
      <w:bookmarkEnd w:id="4704"/>
      <w:bookmarkEnd w:id="4705"/>
      <w:bookmarkEnd w:id="4706"/>
      <w:bookmarkEnd w:id="4707"/>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4708" w:name="_Toc157435112"/>
      <w:bookmarkStart w:id="4709" w:name="_Toc157436827"/>
      <w:bookmarkStart w:id="4710" w:name="_Toc157440667"/>
      <w:bookmarkStart w:id="4711" w:name="_Toc160650457"/>
      <w:bookmarkStart w:id="4712" w:name="_Toc164928772"/>
      <w:r w:rsidRPr="00D3062E">
        <w:rPr>
          <w:noProof/>
          <w:lang w:eastAsia="zh-CN"/>
        </w:rPr>
        <w:t>6.16</w:t>
      </w:r>
      <w:r w:rsidRPr="00D3062E">
        <w:t>.6.2.5</w:t>
      </w:r>
      <w:r w:rsidRPr="00D3062E">
        <w:tab/>
        <w:t>Type: ServArea</w:t>
      </w:r>
      <w:bookmarkEnd w:id="4708"/>
      <w:bookmarkEnd w:id="4709"/>
      <w:bookmarkEnd w:id="4710"/>
      <w:bookmarkEnd w:id="4711"/>
      <w:bookmarkEnd w:id="4712"/>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4713" w:name="_Toc157435113"/>
      <w:bookmarkStart w:id="4714" w:name="_Toc157436828"/>
      <w:bookmarkStart w:id="4715" w:name="_Toc157440668"/>
      <w:bookmarkStart w:id="4716" w:name="_Toc160650458"/>
      <w:bookmarkStart w:id="4717" w:name="_Toc164928773"/>
      <w:r w:rsidRPr="00D3062E">
        <w:rPr>
          <w:noProof/>
          <w:lang w:eastAsia="zh-CN"/>
        </w:rPr>
        <w:t>6.16</w:t>
      </w:r>
      <w:r w:rsidRPr="00D3062E">
        <w:rPr>
          <w:lang w:val="en-US"/>
        </w:rPr>
        <w:t>.6.3</w:t>
      </w:r>
      <w:r w:rsidRPr="00D3062E">
        <w:rPr>
          <w:lang w:val="en-US"/>
        </w:rPr>
        <w:tab/>
        <w:t>Simple data types and enumerations</w:t>
      </w:r>
      <w:bookmarkEnd w:id="4713"/>
      <w:bookmarkEnd w:id="4714"/>
      <w:bookmarkEnd w:id="4715"/>
      <w:bookmarkEnd w:id="4716"/>
      <w:bookmarkEnd w:id="4717"/>
    </w:p>
    <w:p w14:paraId="0B63C819" w14:textId="594876EA" w:rsidR="00091209" w:rsidRPr="00D3062E" w:rsidRDefault="00091209" w:rsidP="00091209">
      <w:pPr>
        <w:pStyle w:val="51"/>
      </w:pPr>
      <w:bookmarkStart w:id="4718" w:name="_Toc157435114"/>
      <w:bookmarkStart w:id="4719" w:name="_Toc157436829"/>
      <w:bookmarkStart w:id="4720" w:name="_Toc157440669"/>
      <w:bookmarkStart w:id="4721" w:name="_Toc160650459"/>
      <w:bookmarkStart w:id="4722" w:name="_Toc164928774"/>
      <w:r w:rsidRPr="00D3062E">
        <w:rPr>
          <w:noProof/>
          <w:lang w:eastAsia="zh-CN"/>
        </w:rPr>
        <w:t>6.16</w:t>
      </w:r>
      <w:r w:rsidRPr="00D3062E">
        <w:t>.6.3.1</w:t>
      </w:r>
      <w:r w:rsidRPr="00D3062E">
        <w:tab/>
        <w:t>Introduction</w:t>
      </w:r>
      <w:bookmarkEnd w:id="4718"/>
      <w:bookmarkEnd w:id="4719"/>
      <w:bookmarkEnd w:id="4720"/>
      <w:bookmarkEnd w:id="4721"/>
      <w:bookmarkEnd w:id="4722"/>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4723" w:name="_Toc157435115"/>
      <w:bookmarkStart w:id="4724" w:name="_Toc157436830"/>
      <w:bookmarkStart w:id="4725" w:name="_Toc157440670"/>
      <w:bookmarkStart w:id="4726" w:name="_Toc160650460"/>
      <w:bookmarkStart w:id="4727" w:name="_Toc164928775"/>
      <w:r w:rsidRPr="00D3062E">
        <w:rPr>
          <w:noProof/>
          <w:lang w:eastAsia="zh-CN"/>
        </w:rPr>
        <w:t>6.16</w:t>
      </w:r>
      <w:r w:rsidRPr="00D3062E">
        <w:t>.6.3.2</w:t>
      </w:r>
      <w:r w:rsidRPr="00D3062E">
        <w:tab/>
        <w:t>Simple data types</w:t>
      </w:r>
      <w:bookmarkEnd w:id="4723"/>
      <w:bookmarkEnd w:id="4724"/>
      <w:bookmarkEnd w:id="4725"/>
      <w:bookmarkEnd w:id="4726"/>
      <w:bookmarkEnd w:id="4727"/>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4728" w:name="_Toc157435116"/>
      <w:bookmarkStart w:id="4729" w:name="_Toc157436831"/>
      <w:bookmarkStart w:id="4730" w:name="_Toc157440671"/>
      <w:bookmarkStart w:id="4731" w:name="_Toc160650461"/>
      <w:bookmarkStart w:id="4732" w:name="_Toc164928776"/>
      <w:bookmarkStart w:id="4733" w:name="_Toc157435117"/>
      <w:bookmarkStart w:id="4734" w:name="_Toc157436832"/>
      <w:bookmarkStart w:id="4735" w:name="_Toc157440672"/>
      <w:r w:rsidRPr="00D3062E">
        <w:rPr>
          <w:noProof/>
          <w:lang w:eastAsia="zh-CN"/>
        </w:rPr>
        <w:t>6.16</w:t>
      </w:r>
      <w:r w:rsidRPr="00D3062E">
        <w:t>.6.3.3</w:t>
      </w:r>
      <w:r w:rsidRPr="00D3062E">
        <w:tab/>
        <w:t>Enumeration: ReqSliceInfo</w:t>
      </w:r>
      <w:bookmarkEnd w:id="4728"/>
      <w:bookmarkEnd w:id="4729"/>
      <w:bookmarkEnd w:id="4730"/>
      <w:bookmarkEnd w:id="4731"/>
      <w:bookmarkEnd w:id="4732"/>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4736" w:name="_Toc160650462"/>
      <w:bookmarkStart w:id="4737" w:name="_Toc164928777"/>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733"/>
      <w:bookmarkEnd w:id="4734"/>
      <w:bookmarkEnd w:id="4735"/>
      <w:bookmarkEnd w:id="4736"/>
      <w:bookmarkEnd w:id="4737"/>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4738" w:name="_Toc157435118"/>
      <w:bookmarkStart w:id="4739" w:name="_Toc157436833"/>
      <w:bookmarkStart w:id="4740" w:name="_Toc157440673"/>
      <w:bookmarkStart w:id="4741" w:name="_Toc160650463"/>
      <w:bookmarkStart w:id="4742" w:name="_Toc164928778"/>
      <w:r w:rsidRPr="00D3062E">
        <w:rPr>
          <w:noProof/>
          <w:lang w:eastAsia="zh-CN"/>
        </w:rPr>
        <w:t>6.16</w:t>
      </w:r>
      <w:r w:rsidRPr="00D3062E">
        <w:t>.6.5</w:t>
      </w:r>
      <w:r w:rsidRPr="00D3062E">
        <w:tab/>
        <w:t>Binary data</w:t>
      </w:r>
      <w:bookmarkEnd w:id="4738"/>
      <w:bookmarkEnd w:id="4739"/>
      <w:bookmarkEnd w:id="4740"/>
      <w:bookmarkEnd w:id="4741"/>
      <w:bookmarkEnd w:id="4742"/>
    </w:p>
    <w:p w14:paraId="398A97B4" w14:textId="35476DA5" w:rsidR="00091209" w:rsidRPr="00D3062E" w:rsidRDefault="00091209" w:rsidP="00091209">
      <w:pPr>
        <w:pStyle w:val="51"/>
      </w:pPr>
      <w:bookmarkStart w:id="4743" w:name="_Toc157435119"/>
      <w:bookmarkStart w:id="4744" w:name="_Toc157436834"/>
      <w:bookmarkStart w:id="4745" w:name="_Toc157440674"/>
      <w:bookmarkStart w:id="4746" w:name="_Toc160650464"/>
      <w:bookmarkStart w:id="4747" w:name="_Toc164928779"/>
      <w:r w:rsidRPr="00D3062E">
        <w:rPr>
          <w:noProof/>
          <w:lang w:eastAsia="zh-CN"/>
        </w:rPr>
        <w:t>6.16</w:t>
      </w:r>
      <w:r w:rsidRPr="00D3062E">
        <w:t>.6.5.1</w:t>
      </w:r>
      <w:r w:rsidRPr="00D3062E">
        <w:tab/>
        <w:t>Binary Data Types</w:t>
      </w:r>
      <w:bookmarkEnd w:id="4743"/>
      <w:bookmarkEnd w:id="4744"/>
      <w:bookmarkEnd w:id="4745"/>
      <w:bookmarkEnd w:id="4746"/>
      <w:bookmarkEnd w:id="4747"/>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4748" w:name="_Toc157435120"/>
      <w:bookmarkStart w:id="4749" w:name="_Toc157436835"/>
      <w:bookmarkStart w:id="4750" w:name="_Toc157440675"/>
      <w:bookmarkStart w:id="4751" w:name="_Toc160650465"/>
      <w:bookmarkStart w:id="4752" w:name="_Toc164928780"/>
      <w:r w:rsidRPr="00D3062E">
        <w:rPr>
          <w:noProof/>
          <w:lang w:eastAsia="zh-CN"/>
        </w:rPr>
        <w:t>6.16</w:t>
      </w:r>
      <w:r w:rsidRPr="00D3062E">
        <w:t>.7</w:t>
      </w:r>
      <w:r w:rsidRPr="00D3062E">
        <w:tab/>
        <w:t>Error Handling</w:t>
      </w:r>
      <w:bookmarkEnd w:id="4748"/>
      <w:bookmarkEnd w:id="4749"/>
      <w:bookmarkEnd w:id="4750"/>
      <w:bookmarkEnd w:id="4751"/>
      <w:bookmarkEnd w:id="4752"/>
    </w:p>
    <w:p w14:paraId="07A3537C" w14:textId="712A72B8" w:rsidR="00091209" w:rsidRPr="00D3062E" w:rsidRDefault="00091209" w:rsidP="00091209">
      <w:pPr>
        <w:pStyle w:val="41"/>
      </w:pPr>
      <w:bookmarkStart w:id="4753" w:name="_Toc157435121"/>
      <w:bookmarkStart w:id="4754" w:name="_Toc157436836"/>
      <w:bookmarkStart w:id="4755" w:name="_Toc157440676"/>
      <w:bookmarkStart w:id="4756" w:name="_Toc160650466"/>
      <w:bookmarkStart w:id="4757" w:name="_Toc164928781"/>
      <w:r w:rsidRPr="00D3062E">
        <w:rPr>
          <w:noProof/>
          <w:lang w:eastAsia="zh-CN"/>
        </w:rPr>
        <w:t>6.16</w:t>
      </w:r>
      <w:r w:rsidRPr="00D3062E">
        <w:t>.7.1</w:t>
      </w:r>
      <w:r w:rsidRPr="00D3062E">
        <w:tab/>
        <w:t>General</w:t>
      </w:r>
      <w:bookmarkEnd w:id="4753"/>
      <w:bookmarkEnd w:id="4754"/>
      <w:bookmarkEnd w:id="4755"/>
      <w:bookmarkEnd w:id="4756"/>
      <w:bookmarkEnd w:id="4757"/>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4758" w:name="_Toc157435122"/>
      <w:bookmarkStart w:id="4759" w:name="_Toc157436837"/>
      <w:bookmarkStart w:id="4760" w:name="_Toc157440677"/>
      <w:bookmarkStart w:id="4761" w:name="_Toc160650467"/>
      <w:bookmarkStart w:id="4762" w:name="_Toc164928782"/>
      <w:r w:rsidRPr="00D3062E">
        <w:rPr>
          <w:noProof/>
          <w:lang w:eastAsia="zh-CN"/>
        </w:rPr>
        <w:t>6.16</w:t>
      </w:r>
      <w:r w:rsidRPr="00D3062E">
        <w:t>.7.2</w:t>
      </w:r>
      <w:r w:rsidRPr="00D3062E">
        <w:tab/>
        <w:t>Protocol Errors</w:t>
      </w:r>
      <w:bookmarkEnd w:id="4758"/>
      <w:bookmarkEnd w:id="4759"/>
      <w:bookmarkEnd w:id="4760"/>
      <w:bookmarkEnd w:id="4761"/>
      <w:bookmarkEnd w:id="4762"/>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4763" w:name="_Toc157435123"/>
      <w:bookmarkStart w:id="4764" w:name="_Toc157436838"/>
      <w:bookmarkStart w:id="4765" w:name="_Toc157440678"/>
      <w:bookmarkStart w:id="4766" w:name="_Toc160650468"/>
      <w:bookmarkStart w:id="4767" w:name="_Toc164928783"/>
      <w:r w:rsidRPr="00D3062E">
        <w:rPr>
          <w:noProof/>
          <w:lang w:eastAsia="zh-CN"/>
        </w:rPr>
        <w:t>6.16</w:t>
      </w:r>
      <w:r w:rsidRPr="00D3062E">
        <w:t>.7.3</w:t>
      </w:r>
      <w:r w:rsidRPr="00D3062E">
        <w:tab/>
        <w:t>Application Errors</w:t>
      </w:r>
      <w:bookmarkEnd w:id="4763"/>
      <w:bookmarkEnd w:id="4764"/>
      <w:bookmarkEnd w:id="4765"/>
      <w:bookmarkEnd w:id="4766"/>
      <w:bookmarkEnd w:id="476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4768" w:name="_Toc157435124"/>
      <w:bookmarkStart w:id="4769" w:name="_Toc157436839"/>
      <w:bookmarkStart w:id="4770" w:name="_Toc157440679"/>
      <w:bookmarkStart w:id="4771" w:name="_Toc160650469"/>
      <w:bookmarkStart w:id="4772" w:name="_Toc164928784"/>
      <w:r w:rsidRPr="00D3062E">
        <w:rPr>
          <w:noProof/>
          <w:lang w:eastAsia="zh-CN"/>
        </w:rPr>
        <w:t>6.16</w:t>
      </w:r>
      <w:r w:rsidRPr="00D3062E">
        <w:t>.8</w:t>
      </w:r>
      <w:r w:rsidRPr="00D3062E">
        <w:rPr>
          <w:lang w:eastAsia="zh-CN"/>
        </w:rPr>
        <w:tab/>
        <w:t>Feature negotiation</w:t>
      </w:r>
      <w:bookmarkEnd w:id="4768"/>
      <w:bookmarkEnd w:id="4769"/>
      <w:bookmarkEnd w:id="4770"/>
      <w:bookmarkEnd w:id="4771"/>
      <w:bookmarkEnd w:id="4772"/>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4773" w:name="_Toc157435125"/>
      <w:bookmarkStart w:id="4774" w:name="_Toc157436840"/>
      <w:bookmarkStart w:id="4775" w:name="_Toc157440680"/>
      <w:bookmarkStart w:id="4776" w:name="_Toc160650470"/>
      <w:bookmarkStart w:id="4777" w:name="_Toc164928785"/>
      <w:r w:rsidRPr="00D3062E">
        <w:rPr>
          <w:noProof/>
          <w:lang w:eastAsia="zh-CN"/>
        </w:rPr>
        <w:t>6.16</w:t>
      </w:r>
      <w:r w:rsidRPr="00D3062E">
        <w:t>.9</w:t>
      </w:r>
      <w:r w:rsidRPr="00D3062E">
        <w:tab/>
        <w:t>Security</w:t>
      </w:r>
      <w:bookmarkEnd w:id="4773"/>
      <w:bookmarkEnd w:id="4774"/>
      <w:bookmarkEnd w:id="4775"/>
      <w:bookmarkEnd w:id="4776"/>
      <w:bookmarkEnd w:id="4777"/>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639FDA4F" w:rsidR="00B110B4" w:rsidRDefault="00B110B4" w:rsidP="00B110B4">
      <w:pPr>
        <w:pStyle w:val="21"/>
        <w:rPr>
          <w:lang w:eastAsia="zh-CN"/>
        </w:rPr>
      </w:pPr>
      <w:bookmarkStart w:id="4778" w:name="_Toc164928786"/>
      <w:bookmarkStart w:id="4779" w:name="_Toc157435126"/>
      <w:bookmarkStart w:id="4780" w:name="_Toc157436841"/>
      <w:bookmarkStart w:id="4781" w:name="_Toc157440681"/>
      <w:bookmarkStart w:id="4782" w:name="_Toc160650471"/>
      <w:r w:rsidRPr="00D3062E">
        <w:rPr>
          <w:lang w:eastAsia="zh-CN"/>
        </w:rPr>
        <w:t>6.1</w:t>
      </w:r>
      <w:r>
        <w:rPr>
          <w:lang w:eastAsia="zh-CN"/>
        </w:rPr>
        <w:t>7</w:t>
      </w:r>
      <w:r w:rsidRPr="00D3062E">
        <w:rPr>
          <w:lang w:eastAsia="zh-CN"/>
        </w:rPr>
        <w:tab/>
      </w:r>
      <w:r>
        <w:rPr>
          <w:lang w:eastAsia="zh-CN"/>
        </w:rPr>
        <w:t>Void</w:t>
      </w:r>
      <w:bookmarkEnd w:id="4778"/>
    </w:p>
    <w:p w14:paraId="3A4DEFA6" w14:textId="2060D6CA" w:rsidR="00016DAC" w:rsidRPr="00D3062E" w:rsidRDefault="00016DAC" w:rsidP="00016DAC">
      <w:pPr>
        <w:pStyle w:val="21"/>
        <w:rPr>
          <w:lang w:eastAsia="zh-CN"/>
        </w:rPr>
      </w:pPr>
      <w:bookmarkStart w:id="4783" w:name="_Toc164928787"/>
      <w:r w:rsidRPr="00D3062E">
        <w:rPr>
          <w:lang w:eastAsia="zh-CN"/>
        </w:rPr>
        <w:t>6.18</w:t>
      </w:r>
      <w:r w:rsidRPr="00D3062E">
        <w:rPr>
          <w:lang w:eastAsia="zh-CN"/>
        </w:rPr>
        <w:tab/>
      </w:r>
      <w:r w:rsidRPr="00D3062E">
        <w:t>NSCE_NSAllocation API</w:t>
      </w:r>
      <w:bookmarkEnd w:id="4779"/>
      <w:bookmarkEnd w:id="4780"/>
      <w:bookmarkEnd w:id="4781"/>
      <w:bookmarkEnd w:id="4782"/>
      <w:bookmarkEnd w:id="4783"/>
    </w:p>
    <w:p w14:paraId="5AEF9070" w14:textId="0CAF86DB" w:rsidR="00016DAC" w:rsidRPr="00D3062E" w:rsidRDefault="00016DAC" w:rsidP="00016DAC">
      <w:pPr>
        <w:pStyle w:val="31"/>
        <w:rPr>
          <w:lang w:eastAsia="zh-CN"/>
        </w:rPr>
      </w:pPr>
      <w:bookmarkStart w:id="4784" w:name="_Toc157435127"/>
      <w:bookmarkStart w:id="4785" w:name="_Toc157436842"/>
      <w:bookmarkStart w:id="4786" w:name="_Toc157440682"/>
      <w:bookmarkStart w:id="4787" w:name="_Toc160650472"/>
      <w:bookmarkStart w:id="4788" w:name="_Toc164928788"/>
      <w:r w:rsidRPr="00D3062E">
        <w:rPr>
          <w:lang w:eastAsia="zh-CN"/>
        </w:rPr>
        <w:t>6.18.1</w:t>
      </w:r>
      <w:r w:rsidRPr="00D3062E">
        <w:rPr>
          <w:lang w:eastAsia="zh-CN"/>
        </w:rPr>
        <w:tab/>
        <w:t>Introduction</w:t>
      </w:r>
      <w:bookmarkEnd w:id="4784"/>
      <w:bookmarkEnd w:id="4785"/>
      <w:bookmarkEnd w:id="4786"/>
      <w:bookmarkEnd w:id="4787"/>
      <w:bookmarkEnd w:id="4788"/>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4789" w:name="_Toc157435128"/>
      <w:bookmarkStart w:id="4790" w:name="_Toc157436843"/>
      <w:bookmarkStart w:id="4791" w:name="_Toc157440683"/>
      <w:bookmarkStart w:id="4792" w:name="_Toc160650473"/>
      <w:bookmarkStart w:id="4793" w:name="_Toc164928789"/>
      <w:r w:rsidRPr="00D3062E">
        <w:rPr>
          <w:noProof/>
          <w:lang w:eastAsia="zh-CN"/>
        </w:rPr>
        <w:t>6.18</w:t>
      </w:r>
      <w:r w:rsidRPr="00D3062E">
        <w:t>.2</w:t>
      </w:r>
      <w:r w:rsidRPr="00D3062E">
        <w:tab/>
        <w:t>Usage of HTTP</w:t>
      </w:r>
      <w:bookmarkEnd w:id="4789"/>
      <w:bookmarkEnd w:id="4790"/>
      <w:bookmarkEnd w:id="4791"/>
      <w:bookmarkEnd w:id="4792"/>
      <w:bookmarkEnd w:id="4793"/>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4794" w:name="_Toc157435129"/>
      <w:bookmarkStart w:id="4795" w:name="_Toc157436844"/>
      <w:bookmarkStart w:id="4796" w:name="_Toc157440684"/>
      <w:bookmarkStart w:id="4797" w:name="_Toc160650474"/>
      <w:bookmarkStart w:id="4798" w:name="_Toc164928790"/>
      <w:r w:rsidRPr="00D3062E">
        <w:rPr>
          <w:lang w:eastAsia="zh-CN"/>
        </w:rPr>
        <w:t>6.18.3</w:t>
      </w:r>
      <w:r w:rsidRPr="00D3062E">
        <w:rPr>
          <w:lang w:eastAsia="zh-CN"/>
        </w:rPr>
        <w:tab/>
        <w:t>Resources</w:t>
      </w:r>
      <w:bookmarkEnd w:id="4794"/>
      <w:bookmarkEnd w:id="4795"/>
      <w:bookmarkEnd w:id="4796"/>
      <w:bookmarkEnd w:id="4797"/>
      <w:bookmarkEnd w:id="4798"/>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4799" w:name="_Toc157435130"/>
      <w:bookmarkStart w:id="4800" w:name="_Toc157436845"/>
      <w:bookmarkStart w:id="4801" w:name="_Toc157440685"/>
      <w:bookmarkStart w:id="4802" w:name="_Toc160650475"/>
      <w:bookmarkStart w:id="4803" w:name="_Toc164928791"/>
      <w:r w:rsidRPr="00D3062E">
        <w:rPr>
          <w:lang w:eastAsia="zh-CN"/>
        </w:rPr>
        <w:t>6.18.4</w:t>
      </w:r>
      <w:r w:rsidRPr="00D3062E">
        <w:rPr>
          <w:lang w:eastAsia="zh-CN"/>
        </w:rPr>
        <w:tab/>
      </w:r>
      <w:r w:rsidRPr="00D3062E">
        <w:t>Custom Operations without associated resources</w:t>
      </w:r>
      <w:bookmarkEnd w:id="4799"/>
      <w:bookmarkEnd w:id="4800"/>
      <w:bookmarkEnd w:id="4801"/>
      <w:bookmarkEnd w:id="4802"/>
      <w:bookmarkEnd w:id="4803"/>
    </w:p>
    <w:p w14:paraId="4FFECF41" w14:textId="7C889E03" w:rsidR="00016DAC" w:rsidRPr="00D3062E" w:rsidRDefault="00016DAC" w:rsidP="00B13605">
      <w:pPr>
        <w:pStyle w:val="41"/>
        <w:rPr>
          <w:lang w:eastAsia="zh-CN"/>
        </w:rPr>
      </w:pPr>
      <w:bookmarkStart w:id="4804" w:name="_Toc157435131"/>
      <w:bookmarkStart w:id="4805" w:name="_Toc157436846"/>
      <w:bookmarkStart w:id="4806" w:name="_Toc157440686"/>
      <w:bookmarkStart w:id="4807" w:name="_Toc160650476"/>
      <w:bookmarkStart w:id="4808" w:name="_Toc164928792"/>
      <w:r w:rsidRPr="00D3062E">
        <w:rPr>
          <w:lang w:eastAsia="zh-CN"/>
        </w:rPr>
        <w:t>6.18.4.1</w:t>
      </w:r>
      <w:r w:rsidRPr="00D3062E">
        <w:rPr>
          <w:lang w:eastAsia="zh-CN"/>
        </w:rPr>
        <w:tab/>
        <w:t>Overview</w:t>
      </w:r>
      <w:bookmarkEnd w:id="4804"/>
      <w:bookmarkEnd w:id="4805"/>
      <w:bookmarkEnd w:id="4806"/>
      <w:bookmarkEnd w:id="4807"/>
      <w:bookmarkEnd w:id="4808"/>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0" type="#_x0000_t75" alt="" style="width:480.55pt;height:95.45pt;mso-width-percent:0;mso-height-percent:0;mso-width-percent:0;mso-height-percent:0" o:ole="">
            <v:imagedata r:id="rId155" o:title=""/>
          </v:shape>
          <o:OLEObject Type="Embed" ProgID="Word.Document.8" ShapeID="_x0000_i1100" DrawAspect="Content" ObjectID="_1775598366" r:id="rId156">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4809" w:name="_Toc157435132"/>
      <w:bookmarkStart w:id="4810" w:name="_Toc157436847"/>
      <w:bookmarkStart w:id="4811" w:name="_Toc157440687"/>
      <w:bookmarkStart w:id="4812" w:name="_Toc160650477"/>
      <w:bookmarkStart w:id="4813" w:name="_Toc164928793"/>
      <w:r w:rsidRPr="00D3062E">
        <w:rPr>
          <w:lang w:eastAsia="zh-CN"/>
        </w:rPr>
        <w:t>6.18.4.2</w:t>
      </w:r>
      <w:r w:rsidRPr="00D3062E">
        <w:rPr>
          <w:lang w:eastAsia="zh-CN"/>
        </w:rPr>
        <w:tab/>
        <w:t>Operation: Request</w:t>
      </w:r>
      <w:bookmarkEnd w:id="4809"/>
      <w:bookmarkEnd w:id="4810"/>
      <w:bookmarkEnd w:id="4811"/>
      <w:bookmarkEnd w:id="4812"/>
      <w:bookmarkEnd w:id="4813"/>
    </w:p>
    <w:p w14:paraId="5AF7E8AC" w14:textId="0D6CF68B" w:rsidR="00016DAC" w:rsidRPr="00D3062E" w:rsidRDefault="00016DAC" w:rsidP="00B13605">
      <w:pPr>
        <w:pStyle w:val="51"/>
        <w:rPr>
          <w:lang w:eastAsia="zh-CN"/>
        </w:rPr>
      </w:pPr>
      <w:bookmarkStart w:id="4814" w:name="_Toc157435133"/>
      <w:bookmarkStart w:id="4815" w:name="_Toc157436848"/>
      <w:bookmarkStart w:id="4816" w:name="_Toc157440688"/>
      <w:bookmarkStart w:id="4817" w:name="_Toc160650478"/>
      <w:bookmarkStart w:id="4818" w:name="_Toc164928794"/>
      <w:r w:rsidRPr="00D3062E">
        <w:rPr>
          <w:lang w:eastAsia="zh-CN"/>
        </w:rPr>
        <w:t>6.18.4.2.1</w:t>
      </w:r>
      <w:r w:rsidRPr="00D3062E">
        <w:rPr>
          <w:lang w:eastAsia="zh-CN"/>
        </w:rPr>
        <w:tab/>
        <w:t>Description</w:t>
      </w:r>
      <w:bookmarkEnd w:id="4814"/>
      <w:bookmarkEnd w:id="4815"/>
      <w:bookmarkEnd w:id="4816"/>
      <w:bookmarkEnd w:id="4817"/>
      <w:bookmarkEnd w:id="4818"/>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4819" w:name="_Toc157435134"/>
      <w:bookmarkStart w:id="4820" w:name="_Toc157436849"/>
      <w:bookmarkStart w:id="4821" w:name="_Toc157440689"/>
      <w:bookmarkStart w:id="4822" w:name="_Toc160650479"/>
      <w:bookmarkStart w:id="4823" w:name="_Toc164928795"/>
      <w:r w:rsidRPr="00D3062E">
        <w:rPr>
          <w:lang w:eastAsia="zh-CN"/>
        </w:rPr>
        <w:t>6.18.4.2.2</w:t>
      </w:r>
      <w:r w:rsidRPr="00D3062E">
        <w:rPr>
          <w:lang w:eastAsia="zh-CN"/>
        </w:rPr>
        <w:tab/>
        <w:t>Operation Definition</w:t>
      </w:r>
      <w:bookmarkEnd w:id="4819"/>
      <w:bookmarkEnd w:id="4820"/>
      <w:bookmarkEnd w:id="4821"/>
      <w:bookmarkEnd w:id="4822"/>
      <w:bookmarkEnd w:id="4823"/>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4824" w:name="_Hlk157008642"/>
            <w:r w:rsidRPr="00D3062E">
              <w:t>allocation</w:t>
            </w:r>
            <w:bookmarkEnd w:id="4824"/>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4825" w:name="_Toc157435135"/>
      <w:bookmarkStart w:id="4826" w:name="_Toc157436850"/>
      <w:bookmarkStart w:id="4827" w:name="_Toc157440690"/>
      <w:bookmarkStart w:id="4828" w:name="_Toc160650480"/>
      <w:bookmarkStart w:id="4829" w:name="_Toc164928796"/>
      <w:r w:rsidRPr="00D3062E">
        <w:rPr>
          <w:lang w:eastAsia="zh-CN"/>
        </w:rPr>
        <w:t>6.18.5</w:t>
      </w:r>
      <w:r w:rsidRPr="00D3062E">
        <w:rPr>
          <w:lang w:eastAsia="zh-CN"/>
        </w:rPr>
        <w:tab/>
        <w:t>Notifications</w:t>
      </w:r>
      <w:bookmarkEnd w:id="4825"/>
      <w:bookmarkEnd w:id="4826"/>
      <w:bookmarkEnd w:id="4827"/>
      <w:bookmarkEnd w:id="4828"/>
      <w:bookmarkEnd w:id="4829"/>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4830" w:name="_Toc157435136"/>
      <w:bookmarkStart w:id="4831" w:name="_Toc157436851"/>
      <w:bookmarkStart w:id="4832" w:name="_Toc157440691"/>
      <w:bookmarkStart w:id="4833" w:name="_Toc160650481"/>
      <w:bookmarkStart w:id="4834" w:name="_Toc164928797"/>
      <w:r w:rsidRPr="00D3062E">
        <w:rPr>
          <w:lang w:eastAsia="zh-CN"/>
        </w:rPr>
        <w:t>6.18.6</w:t>
      </w:r>
      <w:r w:rsidRPr="00D3062E">
        <w:rPr>
          <w:lang w:eastAsia="zh-CN"/>
        </w:rPr>
        <w:tab/>
        <w:t>Data Model</w:t>
      </w:r>
      <w:bookmarkEnd w:id="4830"/>
      <w:bookmarkEnd w:id="4831"/>
      <w:bookmarkEnd w:id="4832"/>
      <w:bookmarkEnd w:id="4833"/>
      <w:bookmarkEnd w:id="4834"/>
    </w:p>
    <w:p w14:paraId="7E5AB125" w14:textId="77777777" w:rsidR="002E2250" w:rsidRPr="00D3062E" w:rsidRDefault="002E2250" w:rsidP="002E2250">
      <w:pPr>
        <w:pStyle w:val="41"/>
        <w:rPr>
          <w:lang w:eastAsia="zh-CN"/>
        </w:rPr>
      </w:pPr>
      <w:bookmarkStart w:id="4835" w:name="_Toc157435137"/>
      <w:bookmarkStart w:id="4836" w:name="_Toc157436852"/>
      <w:bookmarkStart w:id="4837" w:name="_Toc157440692"/>
      <w:bookmarkStart w:id="4838" w:name="_Toc160650482"/>
      <w:bookmarkStart w:id="4839" w:name="_Toc164928798"/>
      <w:bookmarkStart w:id="4840" w:name="_Toc157435138"/>
      <w:bookmarkStart w:id="4841" w:name="_Toc157436853"/>
      <w:bookmarkStart w:id="4842" w:name="_Toc157440693"/>
      <w:r w:rsidRPr="00D3062E">
        <w:rPr>
          <w:lang w:eastAsia="zh-CN"/>
        </w:rPr>
        <w:t>6.18.6.1</w:t>
      </w:r>
      <w:r w:rsidRPr="00D3062E">
        <w:rPr>
          <w:lang w:eastAsia="zh-CN"/>
        </w:rPr>
        <w:tab/>
        <w:t>General</w:t>
      </w:r>
      <w:bookmarkEnd w:id="4835"/>
      <w:bookmarkEnd w:id="4836"/>
      <w:bookmarkEnd w:id="4837"/>
      <w:bookmarkEnd w:id="4838"/>
      <w:bookmarkEnd w:id="4839"/>
    </w:p>
    <w:p w14:paraId="1D3A2994" w14:textId="77777777" w:rsidR="00F5485E" w:rsidRPr="00D3062E" w:rsidRDefault="00F5485E" w:rsidP="00F5485E">
      <w:pPr>
        <w:rPr>
          <w:lang w:eastAsia="zh-CN"/>
        </w:rPr>
      </w:pPr>
      <w:bookmarkStart w:id="4843"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7ECFF6A1"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356A50"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4844" w:name="_Toc164928799"/>
      <w:r w:rsidRPr="00D3062E">
        <w:rPr>
          <w:lang w:eastAsia="zh-CN"/>
        </w:rPr>
        <w:t>6.18.6.2</w:t>
      </w:r>
      <w:r w:rsidRPr="00D3062E">
        <w:rPr>
          <w:lang w:eastAsia="zh-CN"/>
        </w:rPr>
        <w:tab/>
        <w:t>Structured Data Types</w:t>
      </w:r>
      <w:bookmarkEnd w:id="4840"/>
      <w:bookmarkEnd w:id="4841"/>
      <w:bookmarkEnd w:id="4842"/>
      <w:bookmarkEnd w:id="4843"/>
      <w:bookmarkEnd w:id="4844"/>
    </w:p>
    <w:p w14:paraId="50F9C455" w14:textId="0EB7EDFB" w:rsidR="00016DAC" w:rsidRPr="00D3062E" w:rsidRDefault="00016DAC" w:rsidP="00B13605">
      <w:pPr>
        <w:pStyle w:val="51"/>
        <w:rPr>
          <w:lang w:eastAsia="zh-CN"/>
        </w:rPr>
      </w:pPr>
      <w:bookmarkStart w:id="4845" w:name="_Toc157435139"/>
      <w:bookmarkStart w:id="4846" w:name="_Toc157436854"/>
      <w:bookmarkStart w:id="4847" w:name="_Toc157440694"/>
      <w:bookmarkStart w:id="4848" w:name="_Toc160650484"/>
      <w:bookmarkStart w:id="4849" w:name="_Toc164928800"/>
      <w:r w:rsidRPr="00D3062E">
        <w:rPr>
          <w:lang w:eastAsia="zh-CN"/>
        </w:rPr>
        <w:t>6.18.6.2.1</w:t>
      </w:r>
      <w:r w:rsidRPr="00D3062E">
        <w:rPr>
          <w:lang w:eastAsia="zh-CN"/>
        </w:rPr>
        <w:tab/>
        <w:t>Introduction</w:t>
      </w:r>
      <w:bookmarkEnd w:id="4845"/>
      <w:bookmarkEnd w:id="4846"/>
      <w:bookmarkEnd w:id="4847"/>
      <w:bookmarkEnd w:id="4848"/>
      <w:bookmarkEnd w:id="4849"/>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4850" w:name="_Toc157435140"/>
      <w:bookmarkStart w:id="4851" w:name="_Toc157436855"/>
      <w:bookmarkStart w:id="4852" w:name="_Toc157440695"/>
      <w:bookmarkStart w:id="4853" w:name="_Toc160650485"/>
      <w:bookmarkStart w:id="4854" w:name="_Toc164928801"/>
      <w:bookmarkStart w:id="4855" w:name="_Toc157435141"/>
      <w:bookmarkStart w:id="4856" w:name="_Toc157436856"/>
      <w:bookmarkStart w:id="4857" w:name="_Toc157440696"/>
      <w:r w:rsidRPr="00D3062E">
        <w:rPr>
          <w:lang w:eastAsia="zh-CN"/>
        </w:rPr>
        <w:t>6.18.6.2.2</w:t>
      </w:r>
      <w:r w:rsidRPr="00D3062E">
        <w:rPr>
          <w:lang w:eastAsia="zh-CN"/>
        </w:rPr>
        <w:tab/>
        <w:t xml:space="preserve">Type: </w:t>
      </w:r>
      <w:r w:rsidRPr="00D3062E">
        <w:t>NwSliceAllocReq</w:t>
      </w:r>
      <w:bookmarkEnd w:id="4850"/>
      <w:bookmarkEnd w:id="4851"/>
      <w:bookmarkEnd w:id="4852"/>
      <w:bookmarkEnd w:id="4853"/>
      <w:bookmarkEnd w:id="4854"/>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4858" w:name="_Hlk157008801"/>
            <w:r w:rsidRPr="00D3062E">
              <w:rPr>
                <w:lang w:val="en-US"/>
              </w:rPr>
              <w:t>Represents the VAL service identifier</w:t>
            </w:r>
            <w:bookmarkEnd w:id="4858"/>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4859" w:name="_Hlk157008819"/>
            <w:r w:rsidRPr="00D3062E">
              <w:rPr>
                <w:lang w:val="en-US"/>
              </w:rPr>
              <w:t>Represents the list of VAL UEs ID.</w:t>
            </w:r>
            <w:bookmarkEnd w:id="4859"/>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77777777" w:rsidR="002E2250" w:rsidRPr="00D3062E" w:rsidRDefault="002E2250" w:rsidP="002E2250">
      <w:pPr>
        <w:pStyle w:val="EditorsNote"/>
      </w:pPr>
      <w:r w:rsidRPr="00D3062E">
        <w:t>Editor's Note:</w:t>
      </w:r>
      <w:r w:rsidRPr="00D3062E">
        <w:tab/>
      </w:r>
      <w:bookmarkStart w:id="4860" w:name="_Hlk157008855"/>
      <w:r w:rsidRPr="00D3062E">
        <w:t>The usage of ServiceProfile data type is FFS</w:t>
      </w:r>
      <w:bookmarkEnd w:id="4860"/>
      <w:r w:rsidRPr="00D3062E">
        <w:t>.</w:t>
      </w:r>
    </w:p>
    <w:p w14:paraId="325BCBB1" w14:textId="28450D8D" w:rsidR="00016DAC" w:rsidRPr="00D3062E" w:rsidRDefault="00016DAC" w:rsidP="00120F61">
      <w:pPr>
        <w:pStyle w:val="51"/>
        <w:rPr>
          <w:lang w:eastAsia="zh-CN"/>
        </w:rPr>
      </w:pPr>
      <w:bookmarkStart w:id="4861" w:name="_Toc160650486"/>
      <w:bookmarkStart w:id="4862" w:name="_Toc164928802"/>
      <w:r w:rsidRPr="00D3062E">
        <w:rPr>
          <w:lang w:eastAsia="zh-CN"/>
        </w:rPr>
        <w:t>6.18.6.2.3</w:t>
      </w:r>
      <w:r w:rsidRPr="00D3062E">
        <w:rPr>
          <w:lang w:eastAsia="zh-CN"/>
        </w:rPr>
        <w:tab/>
        <w:t xml:space="preserve">Type: </w:t>
      </w:r>
      <w:r w:rsidRPr="00D3062E">
        <w:t>NwSliceAllocResp</w:t>
      </w:r>
      <w:bookmarkEnd w:id="4855"/>
      <w:bookmarkEnd w:id="4856"/>
      <w:bookmarkEnd w:id="4857"/>
      <w:bookmarkEnd w:id="4861"/>
      <w:bookmarkEnd w:id="4862"/>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66201C61" w14:textId="77777777" w:rsidR="00016DAC" w:rsidRDefault="00016DAC" w:rsidP="00B13605">
      <w:pPr>
        <w:pStyle w:val="EditorsNote"/>
        <w:rPr>
          <w:rFonts w:eastAsiaTheme="minorEastAsia"/>
          <w:lang w:eastAsia="zh-CN"/>
        </w:rPr>
      </w:pPr>
      <w:r w:rsidRPr="00D3062E">
        <w:t>Editor's Note:</w:t>
      </w:r>
      <w:r w:rsidRPr="00D3062E">
        <w:tab/>
        <w:t>The usage of ServiceProfile data type is FFS.</w:t>
      </w:r>
    </w:p>
    <w:p w14:paraId="577BFE3F" w14:textId="77777777" w:rsidR="00B110B4" w:rsidRPr="00B110B4" w:rsidRDefault="00B110B4" w:rsidP="00B13605">
      <w:pPr>
        <w:pStyle w:val="EditorsNote"/>
        <w:rPr>
          <w:rFonts w:eastAsiaTheme="minorEastAsia"/>
          <w:lang w:eastAsia="zh-CN"/>
        </w:rPr>
      </w:pPr>
    </w:p>
    <w:p w14:paraId="78EDB55D" w14:textId="46BB3474" w:rsidR="00016DAC" w:rsidRPr="00D3062E" w:rsidRDefault="00016DAC" w:rsidP="00B13605">
      <w:pPr>
        <w:pStyle w:val="41"/>
        <w:rPr>
          <w:lang w:eastAsia="zh-CN"/>
        </w:rPr>
      </w:pPr>
      <w:bookmarkStart w:id="4863" w:name="_Toc157435142"/>
      <w:bookmarkStart w:id="4864" w:name="_Toc157436857"/>
      <w:bookmarkStart w:id="4865" w:name="_Toc157440697"/>
      <w:bookmarkStart w:id="4866" w:name="_Toc160650487"/>
      <w:bookmarkStart w:id="4867" w:name="_Toc164928803"/>
      <w:r w:rsidRPr="00D3062E">
        <w:rPr>
          <w:lang w:eastAsia="zh-CN"/>
        </w:rPr>
        <w:t>6.18.6.3</w:t>
      </w:r>
      <w:r w:rsidRPr="00D3062E">
        <w:rPr>
          <w:lang w:eastAsia="zh-CN"/>
        </w:rPr>
        <w:tab/>
        <w:t>Simple data types and enumerations</w:t>
      </w:r>
      <w:bookmarkEnd w:id="4863"/>
      <w:bookmarkEnd w:id="4864"/>
      <w:bookmarkEnd w:id="4865"/>
      <w:bookmarkEnd w:id="4866"/>
      <w:bookmarkEnd w:id="4867"/>
    </w:p>
    <w:p w14:paraId="5253A1DA" w14:textId="46935F55" w:rsidR="00016DAC" w:rsidRPr="00D3062E" w:rsidRDefault="00016DAC" w:rsidP="00016DAC">
      <w:pPr>
        <w:pStyle w:val="51"/>
      </w:pPr>
      <w:bookmarkStart w:id="4868" w:name="_Toc157435143"/>
      <w:bookmarkStart w:id="4869" w:name="_Toc157436858"/>
      <w:bookmarkStart w:id="4870" w:name="_Toc157440698"/>
      <w:bookmarkStart w:id="4871" w:name="_Toc160650488"/>
      <w:bookmarkStart w:id="4872" w:name="_Toc164928804"/>
      <w:r w:rsidRPr="00D3062E">
        <w:rPr>
          <w:noProof/>
          <w:lang w:eastAsia="zh-CN"/>
        </w:rPr>
        <w:t>6.18</w:t>
      </w:r>
      <w:r w:rsidRPr="00D3062E">
        <w:t>.6.3.1</w:t>
      </w:r>
      <w:r w:rsidRPr="00D3062E">
        <w:tab/>
        <w:t>Introduction</w:t>
      </w:r>
      <w:bookmarkEnd w:id="4868"/>
      <w:bookmarkEnd w:id="4869"/>
      <w:bookmarkEnd w:id="4870"/>
      <w:bookmarkEnd w:id="4871"/>
      <w:bookmarkEnd w:id="4872"/>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4873" w:name="_Toc157435144"/>
      <w:bookmarkStart w:id="4874" w:name="_Toc157436859"/>
      <w:bookmarkStart w:id="4875" w:name="_Toc157440699"/>
      <w:bookmarkStart w:id="4876" w:name="_Toc160650489"/>
      <w:bookmarkStart w:id="4877" w:name="_Toc164928805"/>
      <w:r w:rsidRPr="00D3062E">
        <w:rPr>
          <w:noProof/>
          <w:lang w:eastAsia="zh-CN"/>
        </w:rPr>
        <w:t>6.18</w:t>
      </w:r>
      <w:r w:rsidRPr="00D3062E">
        <w:t>.6.3.2</w:t>
      </w:r>
      <w:r w:rsidRPr="00D3062E">
        <w:tab/>
        <w:t>Simple data types</w:t>
      </w:r>
      <w:bookmarkEnd w:id="4873"/>
      <w:bookmarkEnd w:id="4874"/>
      <w:bookmarkEnd w:id="4875"/>
      <w:bookmarkEnd w:id="4876"/>
      <w:bookmarkEnd w:id="4877"/>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4878" w:name="_Toc164928806"/>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78"/>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4879" w:name="_Toc164928807"/>
      <w:r w:rsidRPr="00D3062E">
        <w:rPr>
          <w:noProof/>
          <w:lang w:eastAsia="zh-CN"/>
        </w:rPr>
        <w:t>6.</w:t>
      </w:r>
      <w:r>
        <w:rPr>
          <w:noProof/>
          <w:lang w:eastAsia="zh-CN"/>
        </w:rPr>
        <w:t>18</w:t>
      </w:r>
      <w:r w:rsidRPr="00D3062E">
        <w:t>.6.5</w:t>
      </w:r>
      <w:r w:rsidRPr="00D3062E">
        <w:tab/>
        <w:t>Binary data</w:t>
      </w:r>
      <w:bookmarkEnd w:id="4879"/>
    </w:p>
    <w:p w14:paraId="682941BA" w14:textId="77777777" w:rsidR="00B110B4" w:rsidRPr="00D3062E" w:rsidRDefault="00B110B4" w:rsidP="00B110B4">
      <w:pPr>
        <w:pStyle w:val="51"/>
      </w:pPr>
      <w:bookmarkStart w:id="4880" w:name="_Toc164928808"/>
      <w:r w:rsidRPr="00D3062E">
        <w:rPr>
          <w:noProof/>
          <w:lang w:eastAsia="zh-CN"/>
        </w:rPr>
        <w:t>6.</w:t>
      </w:r>
      <w:r>
        <w:rPr>
          <w:noProof/>
          <w:lang w:eastAsia="zh-CN"/>
        </w:rPr>
        <w:t>18</w:t>
      </w:r>
      <w:r w:rsidRPr="00D3062E">
        <w:t>.6.5.1</w:t>
      </w:r>
      <w:r w:rsidRPr="00D3062E">
        <w:tab/>
        <w:t>Binary Data Types</w:t>
      </w:r>
      <w:bookmarkEnd w:id="4880"/>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4881" w:name="_Toc157435145"/>
      <w:bookmarkStart w:id="4882" w:name="_Toc157436860"/>
      <w:bookmarkStart w:id="4883" w:name="_Toc157440700"/>
      <w:bookmarkStart w:id="4884" w:name="_Toc160650490"/>
      <w:bookmarkStart w:id="4885" w:name="_Toc164928809"/>
      <w:r w:rsidRPr="00D3062E">
        <w:rPr>
          <w:lang w:eastAsia="zh-CN"/>
        </w:rPr>
        <w:t>6.18.7</w:t>
      </w:r>
      <w:r w:rsidRPr="00D3062E">
        <w:rPr>
          <w:lang w:eastAsia="zh-CN"/>
        </w:rPr>
        <w:tab/>
        <w:t>Error Handling</w:t>
      </w:r>
      <w:bookmarkEnd w:id="4881"/>
      <w:bookmarkEnd w:id="4882"/>
      <w:bookmarkEnd w:id="4883"/>
      <w:bookmarkEnd w:id="4884"/>
      <w:bookmarkEnd w:id="4885"/>
    </w:p>
    <w:p w14:paraId="63A7EBBE" w14:textId="1998C8CD" w:rsidR="00016DAC" w:rsidRPr="00D3062E" w:rsidRDefault="00016DAC" w:rsidP="00B13605">
      <w:pPr>
        <w:pStyle w:val="41"/>
      </w:pPr>
      <w:bookmarkStart w:id="4886" w:name="_Toc157435146"/>
      <w:bookmarkStart w:id="4887" w:name="_Toc157436861"/>
      <w:bookmarkStart w:id="4888" w:name="_Toc157440701"/>
      <w:bookmarkStart w:id="4889" w:name="_Toc160650491"/>
      <w:bookmarkStart w:id="4890" w:name="_Toc164928810"/>
      <w:r w:rsidRPr="00D3062E">
        <w:rPr>
          <w:lang w:eastAsia="zh-CN"/>
        </w:rPr>
        <w:t>6.18.7.1</w:t>
      </w:r>
      <w:r w:rsidRPr="00D3062E">
        <w:tab/>
        <w:t>General</w:t>
      </w:r>
      <w:bookmarkEnd w:id="4886"/>
      <w:bookmarkEnd w:id="4887"/>
      <w:bookmarkEnd w:id="4888"/>
      <w:bookmarkEnd w:id="4889"/>
      <w:bookmarkEnd w:id="4890"/>
    </w:p>
    <w:p w14:paraId="3EB3BF67" w14:textId="77777777" w:rsidR="00F5485E" w:rsidRPr="00D3062E" w:rsidRDefault="00F5485E" w:rsidP="00F5485E">
      <w:bookmarkStart w:id="4891" w:name="_Toc157435147"/>
      <w:bookmarkStart w:id="4892" w:name="_Toc157436862"/>
      <w:bookmarkStart w:id="4893" w:name="_Toc157440702"/>
      <w:bookmarkStart w:id="489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71CE7BEF"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4895" w:name="_Toc164928811"/>
      <w:r w:rsidRPr="00D3062E">
        <w:rPr>
          <w:lang w:eastAsia="zh-CN"/>
        </w:rPr>
        <w:t>6.18.7.2</w:t>
      </w:r>
      <w:r w:rsidRPr="00D3062E">
        <w:tab/>
        <w:t>Protocol Errors</w:t>
      </w:r>
      <w:bookmarkEnd w:id="4891"/>
      <w:bookmarkEnd w:id="4892"/>
      <w:bookmarkEnd w:id="4893"/>
      <w:bookmarkEnd w:id="4894"/>
      <w:bookmarkEnd w:id="4895"/>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4896" w:name="_Toc157435148"/>
      <w:bookmarkStart w:id="4897" w:name="_Toc157436863"/>
      <w:bookmarkStart w:id="4898" w:name="_Toc157440703"/>
      <w:bookmarkStart w:id="4899" w:name="_Toc160650493"/>
      <w:bookmarkStart w:id="4900" w:name="_Toc164928812"/>
      <w:r w:rsidRPr="00D3062E">
        <w:rPr>
          <w:lang w:eastAsia="zh-CN"/>
        </w:rPr>
        <w:t>6.18.7.3</w:t>
      </w:r>
      <w:r w:rsidRPr="00D3062E">
        <w:tab/>
        <w:t>Application Errors</w:t>
      </w:r>
      <w:bookmarkEnd w:id="4896"/>
      <w:bookmarkEnd w:id="4897"/>
      <w:bookmarkEnd w:id="4898"/>
      <w:bookmarkEnd w:id="4899"/>
      <w:bookmarkEnd w:id="4900"/>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4901" w:name="_Toc157435149"/>
      <w:bookmarkStart w:id="4902" w:name="_Toc157436864"/>
      <w:bookmarkStart w:id="4903" w:name="_Toc157440704"/>
      <w:bookmarkStart w:id="4904" w:name="_Toc160650494"/>
      <w:bookmarkStart w:id="4905" w:name="_Toc164928813"/>
      <w:r w:rsidRPr="00D3062E">
        <w:rPr>
          <w:lang w:eastAsia="zh-CN"/>
        </w:rPr>
        <w:t>6.18.8</w:t>
      </w:r>
      <w:r w:rsidRPr="00D3062E">
        <w:rPr>
          <w:lang w:eastAsia="zh-CN"/>
        </w:rPr>
        <w:tab/>
        <w:t>Feature Negotiation</w:t>
      </w:r>
      <w:bookmarkEnd w:id="4901"/>
      <w:bookmarkEnd w:id="4902"/>
      <w:bookmarkEnd w:id="4903"/>
      <w:bookmarkEnd w:id="4904"/>
      <w:bookmarkEnd w:id="4905"/>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4906" w:name="_Toc157435150"/>
      <w:bookmarkStart w:id="4907" w:name="_Toc157436865"/>
      <w:bookmarkStart w:id="4908" w:name="_Toc157440705"/>
      <w:bookmarkStart w:id="4909" w:name="_Toc160650495"/>
      <w:bookmarkStart w:id="4910" w:name="_Toc164928814"/>
      <w:r w:rsidRPr="00D3062E">
        <w:rPr>
          <w:noProof/>
          <w:lang w:eastAsia="zh-CN"/>
        </w:rPr>
        <w:t>6.</w:t>
      </w:r>
      <w:r w:rsidRPr="00D3062E">
        <w:rPr>
          <w:lang w:eastAsia="zh-CN"/>
        </w:rPr>
        <w:t>18</w:t>
      </w:r>
      <w:r w:rsidRPr="00D3062E">
        <w:t>.9</w:t>
      </w:r>
      <w:r w:rsidRPr="00D3062E">
        <w:tab/>
        <w:t>Security</w:t>
      </w:r>
      <w:bookmarkEnd w:id="4906"/>
      <w:bookmarkEnd w:id="4907"/>
      <w:bookmarkEnd w:id="4908"/>
      <w:bookmarkEnd w:id="4909"/>
      <w:bookmarkEnd w:id="4910"/>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4911" w:name="_Toc96843459"/>
      <w:bookmarkStart w:id="4912" w:name="_Toc96844434"/>
      <w:bookmarkStart w:id="4913" w:name="_Toc100740007"/>
      <w:bookmarkStart w:id="4914" w:name="_Toc104332874"/>
      <w:bookmarkStart w:id="4915" w:name="_Toc157435151"/>
      <w:bookmarkStart w:id="4916" w:name="_Toc157436866"/>
      <w:bookmarkStart w:id="4917" w:name="_Toc157440706"/>
      <w:bookmarkStart w:id="4918" w:name="_Toc160650496"/>
      <w:bookmarkStart w:id="4919" w:name="_Toc164928815"/>
      <w:bookmarkStart w:id="4920" w:name="_Toc510696650"/>
      <w:bookmarkStart w:id="4921" w:name="_Toc35971450"/>
      <w:r w:rsidR="001C4032" w:rsidRPr="00D3062E">
        <w:t>7</w:t>
      </w:r>
      <w:r w:rsidR="001C4032" w:rsidRPr="00D3062E">
        <w:tab/>
        <w:t>Using Common API Framework</w:t>
      </w:r>
      <w:bookmarkEnd w:id="4911"/>
      <w:bookmarkEnd w:id="4912"/>
      <w:bookmarkEnd w:id="4913"/>
      <w:bookmarkEnd w:id="4914"/>
      <w:bookmarkEnd w:id="4915"/>
      <w:bookmarkEnd w:id="4916"/>
      <w:bookmarkEnd w:id="4917"/>
      <w:bookmarkEnd w:id="4918"/>
      <w:bookmarkEnd w:id="4919"/>
    </w:p>
    <w:p w14:paraId="35252184" w14:textId="77777777" w:rsidR="00ED591F" w:rsidRPr="00D3062E" w:rsidRDefault="00ED591F" w:rsidP="00ED591F">
      <w:pPr>
        <w:rPr>
          <w:noProof/>
          <w:lang w:eastAsia="zh-CN"/>
        </w:rPr>
      </w:pPr>
      <w:bookmarkStart w:id="4922" w:name="_Toc144024293"/>
      <w:bookmarkStart w:id="4923" w:name="_Toc24868675"/>
      <w:bookmarkStart w:id="4924" w:name="_Toc34154180"/>
      <w:bookmarkStart w:id="4925" w:name="_Toc36041124"/>
      <w:bookmarkStart w:id="4926" w:name="_Toc36041437"/>
      <w:bookmarkStart w:id="4927" w:name="_Toc43196714"/>
      <w:bookmarkStart w:id="4928" w:name="_Toc43481484"/>
      <w:bookmarkStart w:id="4929" w:name="_Toc45134761"/>
      <w:bookmarkStart w:id="4930" w:name="_Toc51189293"/>
      <w:bookmarkStart w:id="4931" w:name="_Toc51763969"/>
      <w:bookmarkStart w:id="4932" w:name="_Toc57206201"/>
      <w:bookmarkStart w:id="4933" w:name="_Toc59019542"/>
      <w:bookmarkStart w:id="4934" w:name="_Toc68170215"/>
      <w:bookmarkStart w:id="4935" w:name="_Toc73433953"/>
      <w:bookmarkStart w:id="4936" w:name="_Toc73436001"/>
      <w:bookmarkStart w:id="4937" w:name="_Toc73437408"/>
      <w:bookmarkStart w:id="4938" w:name="_Toc75351818"/>
      <w:bookmarkStart w:id="4939" w:name="_Toc83230096"/>
      <w:bookmarkStart w:id="4940" w:name="_Toc85528264"/>
      <w:bookmarkStart w:id="4941" w:name="_Toc90649889"/>
      <w:bookmarkStart w:id="4942" w:name="_Toc96843460"/>
      <w:bookmarkStart w:id="4943" w:name="_Toc96844435"/>
      <w:bookmarkStart w:id="4944" w:name="_Toc100740008"/>
      <w:bookmarkStart w:id="4945" w:name="_Toc104332875"/>
      <w:r w:rsidRPr="00D3062E">
        <w:t xml:space="preserve">The provisions of clause 8 of 3GPP TS 29.549 [15] shall apply for the NSCE Server </w:t>
      </w:r>
      <w:r w:rsidRPr="00D3062E">
        <w:rPr>
          <w:noProof/>
          <w:lang w:eastAsia="zh-CN"/>
        </w:rPr>
        <w:t>APIs defined in this specification.</w:t>
      </w:r>
    </w:p>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14:paraId="4A4D6361" w14:textId="7EBE3BEF" w:rsidR="008A6D4A" w:rsidRPr="00D3062E" w:rsidRDefault="001C4032" w:rsidP="00B655DA">
      <w:pPr>
        <w:pStyle w:val="8"/>
      </w:pPr>
      <w:r w:rsidRPr="00D3062E">
        <w:br w:type="page"/>
      </w:r>
      <w:bookmarkStart w:id="4946" w:name="_Toc157435152"/>
      <w:bookmarkStart w:id="4947" w:name="_Toc157436867"/>
      <w:bookmarkStart w:id="4948" w:name="_Toc157440707"/>
      <w:bookmarkStart w:id="4949" w:name="_Toc160650497"/>
      <w:r w:rsidR="008A6D4A" w:rsidRPr="00D3062E">
        <w:t>Annex A (normative):</w:t>
      </w:r>
      <w:r w:rsidR="008A6D4A" w:rsidRPr="00D3062E">
        <w:br/>
        <w:t>OpenAPI specification</w:t>
      </w:r>
      <w:bookmarkEnd w:id="4920"/>
      <w:bookmarkEnd w:id="4921"/>
      <w:bookmarkEnd w:id="4946"/>
      <w:bookmarkEnd w:id="4947"/>
      <w:bookmarkEnd w:id="4948"/>
      <w:bookmarkEnd w:id="4949"/>
    </w:p>
    <w:p w14:paraId="03FBDDDC" w14:textId="77777777" w:rsidR="006E186B" w:rsidRPr="00D3062E" w:rsidRDefault="006E186B" w:rsidP="003C2A5F">
      <w:pPr>
        <w:pStyle w:val="1"/>
      </w:pPr>
      <w:bookmarkStart w:id="4950" w:name="_Toc510696651"/>
      <w:bookmarkStart w:id="4951" w:name="_Toc35971451"/>
      <w:bookmarkStart w:id="4952" w:name="_Toc157435153"/>
      <w:bookmarkStart w:id="4953" w:name="_Toc157436868"/>
      <w:bookmarkStart w:id="4954" w:name="_Toc157440708"/>
      <w:bookmarkStart w:id="4955" w:name="_Toc160650498"/>
      <w:bookmarkStart w:id="4956" w:name="_Toc164928816"/>
      <w:bookmarkStart w:id="4957" w:name="_Toc510696653"/>
      <w:r w:rsidRPr="00D3062E">
        <w:t>A.1</w:t>
      </w:r>
      <w:r w:rsidRPr="00D3062E">
        <w:tab/>
        <w:t>General</w:t>
      </w:r>
      <w:bookmarkEnd w:id="4950"/>
      <w:bookmarkEnd w:id="4951"/>
      <w:bookmarkEnd w:id="4952"/>
      <w:bookmarkEnd w:id="4953"/>
      <w:bookmarkEnd w:id="4954"/>
      <w:bookmarkEnd w:id="4955"/>
      <w:bookmarkEnd w:id="4956"/>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Pr="00D3062E" w:rsidRDefault="00FA3620" w:rsidP="003C2A5F">
      <w:pPr>
        <w:pStyle w:val="1"/>
      </w:pPr>
      <w:r w:rsidRPr="00D3062E">
        <w:br w:type="page"/>
      </w:r>
      <w:bookmarkStart w:id="4958" w:name="_Toc157435154"/>
      <w:bookmarkStart w:id="4959" w:name="_Toc157436869"/>
      <w:bookmarkStart w:id="4960" w:name="_Toc157440709"/>
      <w:bookmarkStart w:id="4961" w:name="_Toc160650499"/>
      <w:bookmarkStart w:id="4962" w:name="_Toc164928817"/>
      <w:r w:rsidR="006E186B" w:rsidRPr="00D3062E">
        <w:t>A.2</w:t>
      </w:r>
      <w:r w:rsidR="006E186B" w:rsidRPr="00D3062E">
        <w:tab/>
      </w:r>
      <w:r w:rsidR="00D3062E" w:rsidRPr="00D3062E">
        <w:t>NSCE_SliceApiManagement</w:t>
      </w:r>
      <w:r w:rsidR="006E186B" w:rsidRPr="00D3062E">
        <w:t xml:space="preserve"> API</w:t>
      </w:r>
      <w:bookmarkEnd w:id="4958"/>
      <w:bookmarkEnd w:id="4959"/>
      <w:bookmarkEnd w:id="4960"/>
      <w:bookmarkEnd w:id="4961"/>
      <w:bookmarkEnd w:id="4962"/>
    </w:p>
    <w:p w14:paraId="561F32C3" w14:textId="62AD5DCD" w:rsidR="008A6D4A" w:rsidRPr="00D3062E" w:rsidRDefault="00FA3620" w:rsidP="003C2A5F">
      <w:pPr>
        <w:pStyle w:val="1"/>
      </w:pPr>
      <w:bookmarkStart w:id="4963" w:name="_Toc35971453"/>
      <w:r w:rsidRPr="00D3062E">
        <w:br w:type="page"/>
      </w:r>
      <w:bookmarkStart w:id="4964" w:name="_Toc157435155"/>
      <w:bookmarkStart w:id="4965" w:name="_Toc157436870"/>
      <w:bookmarkStart w:id="4966" w:name="_Toc157440710"/>
      <w:bookmarkStart w:id="4967" w:name="_Toc160650500"/>
      <w:bookmarkStart w:id="4968" w:name="_Toc164928818"/>
      <w:r w:rsidR="008A6D4A" w:rsidRPr="00D3062E">
        <w:t>A.3</w:t>
      </w:r>
      <w:r w:rsidR="008A6D4A" w:rsidRPr="00D3062E">
        <w:tab/>
      </w:r>
      <w:r w:rsidR="00D3062E">
        <w:t>N</w:t>
      </w:r>
      <w:r w:rsidR="00D3062E" w:rsidRPr="00D3062E">
        <w:t>SCE_NetSliceLifeCycleMngt</w:t>
      </w:r>
      <w:r w:rsidR="008A6D4A" w:rsidRPr="00D3062E">
        <w:t xml:space="preserve"> API</w:t>
      </w:r>
      <w:bookmarkEnd w:id="4957"/>
      <w:bookmarkEnd w:id="4963"/>
      <w:bookmarkEnd w:id="4964"/>
      <w:bookmarkEnd w:id="4965"/>
      <w:bookmarkEnd w:id="4966"/>
      <w:bookmarkEnd w:id="4967"/>
      <w:bookmarkEnd w:id="4968"/>
    </w:p>
    <w:p w14:paraId="53F48110" w14:textId="77777777" w:rsidR="00311EA5" w:rsidRPr="00D3062E" w:rsidRDefault="00311EA5" w:rsidP="00311EA5">
      <w:pPr>
        <w:pStyle w:val="1"/>
      </w:pPr>
      <w:bookmarkStart w:id="4969" w:name="_Toc151743492"/>
      <w:bookmarkStart w:id="4970" w:name="_Toc157435156"/>
      <w:bookmarkStart w:id="4971" w:name="_Toc157436871"/>
      <w:bookmarkStart w:id="4972" w:name="_Toc157440711"/>
      <w:bookmarkStart w:id="4973" w:name="_Toc160650501"/>
      <w:bookmarkStart w:id="4974" w:name="_Toc164928819"/>
      <w:bookmarkStart w:id="4975" w:name="_Toc151566343"/>
      <w:bookmarkStart w:id="4976" w:name="_Toc157435157"/>
      <w:bookmarkStart w:id="4977" w:name="_Toc157436872"/>
      <w:bookmarkStart w:id="4978" w:name="_Toc157440712"/>
      <w:r w:rsidRPr="00D3062E">
        <w:t>A.4</w:t>
      </w:r>
      <w:r w:rsidRPr="00D3062E">
        <w:tab/>
      </w:r>
      <w:bookmarkStart w:id="4979" w:name="_Hlk144024711"/>
      <w:r w:rsidRPr="00D3062E">
        <w:t>NSCE_PolicyManagement API</w:t>
      </w:r>
      <w:bookmarkEnd w:id="4969"/>
      <w:bookmarkEnd w:id="4970"/>
      <w:bookmarkEnd w:id="4971"/>
      <w:bookmarkEnd w:id="4972"/>
      <w:bookmarkEnd w:id="4973"/>
      <w:bookmarkEnd w:id="4974"/>
      <w:bookmarkEnd w:id="4979"/>
    </w:p>
    <w:p w14:paraId="42210F03" w14:textId="77777777" w:rsidR="00B110B4" w:rsidRPr="00D3062E" w:rsidRDefault="00B110B4" w:rsidP="00B110B4">
      <w:pPr>
        <w:pStyle w:val="PL"/>
      </w:pPr>
      <w:bookmarkStart w:id="4980"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77777777" w:rsidR="00B110B4" w:rsidRPr="00D3062E" w:rsidRDefault="00B110B4" w:rsidP="00B110B4">
      <w:pPr>
        <w:pStyle w:val="PL"/>
      </w:pPr>
      <w:r w:rsidRPr="00D3062E">
        <w:t xml:space="preserve">  version: 1.0.0-alpha.1</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7777777" w:rsidR="00B110B4" w:rsidRPr="00D3062E" w:rsidRDefault="00B110B4" w:rsidP="00B110B4">
      <w:pPr>
        <w:pStyle w:val="PL"/>
      </w:pPr>
      <w:r w:rsidRPr="00D3062E">
        <w:t xml:space="preserve">    3GPP TS 29.435 V</w:t>
      </w:r>
      <w:r>
        <w:t>18</w:t>
      </w:r>
      <w:r w:rsidRPr="00D3062E">
        <w:t>.</w:t>
      </w:r>
      <w:r>
        <w:t>0</w:t>
      </w:r>
      <w:r w:rsidRPr="00D3062E">
        <w:t>.</w:t>
      </w:r>
      <w:r>
        <w:t>0</w:t>
      </w:r>
      <w:r w:rsidRPr="00D3062E">
        <w:t>; Service Enabler Architecture Layer for Verticals (SEAL);</w:t>
      </w:r>
    </w:p>
    <w:p w14:paraId="554B33CD" w14:textId="28A9E551"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12E4DCCA" w14:textId="77777777" w:rsidR="00B110B4" w:rsidRPr="00D3062E" w:rsidRDefault="00B110B4" w:rsidP="00B110B4">
      <w:pPr>
        <w:pStyle w:val="PL"/>
      </w:pPr>
      <w:r w:rsidRPr="00D3062E">
        <w:t xml:space="preserve">      required:</w:t>
      </w:r>
    </w:p>
    <w:p w14:paraId="70F6E5E8" w14:textId="77777777" w:rsidR="00B110B4" w:rsidRPr="00D3062E" w:rsidRDefault="00B110B4" w:rsidP="00B110B4">
      <w:pPr>
        <w:pStyle w:val="PL"/>
      </w:pPr>
      <w:r w:rsidRPr="00D3062E">
        <w:t xml:space="preserve">        - policyType</w:t>
      </w:r>
    </w:p>
    <w:p w14:paraId="4ADEDBC8" w14:textId="77777777" w:rsidR="00B110B4" w:rsidRPr="00D3062E" w:rsidRDefault="00B110B4" w:rsidP="00B110B4">
      <w:pPr>
        <w:pStyle w:val="PL"/>
      </w:pPr>
      <w:r w:rsidRPr="00D3062E">
        <w:t xml:space="preserve">        - areaOfInterest</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4981" w:name="_Toc164928820"/>
      <w:r w:rsidRPr="00D3062E">
        <w:t>A.5</w:t>
      </w:r>
      <w:r w:rsidRPr="00D3062E">
        <w:tab/>
        <w:t>NSCE_NSOptimization API</w:t>
      </w:r>
      <w:bookmarkEnd w:id="4975"/>
      <w:bookmarkEnd w:id="4976"/>
      <w:bookmarkEnd w:id="4977"/>
      <w:bookmarkEnd w:id="4978"/>
      <w:bookmarkEnd w:id="4980"/>
      <w:bookmarkEnd w:id="4981"/>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4982" w:name="_Toc157435158"/>
      <w:bookmarkStart w:id="4983" w:name="_Toc157436873"/>
      <w:bookmarkStart w:id="4984" w:name="_Toc157440713"/>
      <w:bookmarkStart w:id="4985" w:name="_Toc160650503"/>
      <w:bookmarkStart w:id="4986" w:name="_Toc157435159"/>
      <w:bookmarkStart w:id="4987" w:name="_Toc157436874"/>
      <w:bookmarkStart w:id="4988" w:name="_Toc157440714"/>
      <w:bookmarkStart w:id="4989" w:name="_Toc157435160"/>
      <w:bookmarkStart w:id="4990" w:name="_Toc157436875"/>
      <w:bookmarkStart w:id="4991"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1.0.0-alpha.1</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77777777" w:rsidR="00B110B4" w:rsidRPr="00D3062E" w:rsidRDefault="00B110B4" w:rsidP="00B110B4">
      <w:pPr>
        <w:pStyle w:val="PL"/>
        <w:rPr>
          <w:noProof/>
        </w:rPr>
      </w:pPr>
      <w:r w:rsidRPr="00D3062E">
        <w:rPr>
          <w:noProof/>
        </w:rPr>
        <w:t xml:space="preserve">    3GPP TS 29.435 V</w:t>
      </w:r>
      <w:r>
        <w:rPr>
          <w:noProof/>
        </w:rPr>
        <w:t>18</w:t>
      </w:r>
      <w:r w:rsidRPr="00D3062E">
        <w:rPr>
          <w:noProof/>
        </w:rPr>
        <w:t>.</w:t>
      </w:r>
      <w:r>
        <w:rPr>
          <w:noProof/>
        </w:rPr>
        <w:t>0</w:t>
      </w:r>
      <w:r w:rsidRPr="00D3062E">
        <w:rPr>
          <w:noProof/>
        </w:rPr>
        <w:t>.</w:t>
      </w:r>
      <w:r>
        <w:rPr>
          <w:noProof/>
        </w:rPr>
        <w:t>0</w:t>
      </w:r>
      <w:r w:rsidRPr="00D3062E">
        <w:rPr>
          <w:noProof/>
        </w:rPr>
        <w:t>; Service Enabler Architecture Layer for Verticals (SEAL);</w:t>
      </w:r>
    </w:p>
    <w:p w14:paraId="7945FE6D" w14:textId="0966409C"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Pr="00D3062E" w:rsidRDefault="00B84802" w:rsidP="00B84802">
      <w:pPr>
        <w:pStyle w:val="1"/>
      </w:pPr>
      <w:bookmarkStart w:id="4992" w:name="_Toc164928821"/>
      <w:r w:rsidRPr="00D3062E">
        <w:t>A.</w:t>
      </w:r>
      <w:r>
        <w:t>6</w:t>
      </w:r>
      <w:r w:rsidRPr="00D3062E">
        <w:tab/>
      </w:r>
      <w:r w:rsidR="004C6933" w:rsidRPr="004C6933">
        <w:rPr>
          <w:lang w:val="en-US"/>
        </w:rPr>
        <w:t>NSCE_ManagementServiceDiscovery API</w:t>
      </w:r>
      <w:bookmarkEnd w:id="4992"/>
    </w:p>
    <w:p w14:paraId="3FDDFF95" w14:textId="77777777" w:rsidR="00D3062E" w:rsidRPr="00D3062E" w:rsidRDefault="00D3062E" w:rsidP="00D3062E">
      <w:pPr>
        <w:pStyle w:val="1"/>
      </w:pPr>
      <w:bookmarkStart w:id="4993" w:name="_Toc164928822"/>
      <w:r w:rsidRPr="00D3062E">
        <w:t>A.7</w:t>
      </w:r>
      <w:r w:rsidRPr="00D3062E">
        <w:tab/>
      </w:r>
      <w:r w:rsidRPr="00D3062E">
        <w:rPr>
          <w:lang w:val="en-US"/>
        </w:rPr>
        <w:t>NSCE_PerfMonitoring</w:t>
      </w:r>
      <w:r w:rsidRPr="00D3062E">
        <w:t xml:space="preserve"> API</w:t>
      </w:r>
      <w:bookmarkEnd w:id="4982"/>
      <w:bookmarkEnd w:id="4983"/>
      <w:bookmarkEnd w:id="4984"/>
      <w:bookmarkEnd w:id="4985"/>
      <w:bookmarkEnd w:id="4993"/>
    </w:p>
    <w:p w14:paraId="49EC84DF" w14:textId="77777777" w:rsidR="00B110B4" w:rsidRPr="00D3062E" w:rsidRDefault="00B110B4" w:rsidP="00B110B4">
      <w:pPr>
        <w:pStyle w:val="PL"/>
      </w:pPr>
      <w:bookmarkStart w:id="4994"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77777777" w:rsidR="00B110B4" w:rsidRPr="00D3062E" w:rsidRDefault="00B110B4" w:rsidP="00B110B4">
      <w:pPr>
        <w:pStyle w:val="PL"/>
      </w:pPr>
      <w:r w:rsidRPr="00D3062E">
        <w:t xml:space="preserve">  version: 1.0.0-alpha.1</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77777777" w:rsidR="00B110B4" w:rsidRPr="00D3062E" w:rsidRDefault="00B110B4" w:rsidP="00B110B4">
      <w:pPr>
        <w:pStyle w:val="PL"/>
        <w:rPr>
          <w:noProof/>
        </w:rPr>
      </w:pPr>
      <w:r w:rsidRPr="00D3062E">
        <w:rPr>
          <w:noProof/>
        </w:rPr>
        <w:t xml:space="preserve">    3GPP TS 29.435 V</w:t>
      </w:r>
      <w:r>
        <w:rPr>
          <w:noProof/>
        </w:rPr>
        <w:t>18</w:t>
      </w:r>
      <w:r w:rsidRPr="00D3062E">
        <w:rPr>
          <w:noProof/>
        </w:rPr>
        <w:t>.</w:t>
      </w:r>
      <w:r>
        <w:rPr>
          <w:noProof/>
        </w:rPr>
        <w:t>0</w:t>
      </w:r>
      <w:r w:rsidRPr="00D3062E">
        <w:rPr>
          <w:noProof/>
        </w:rPr>
        <w:t>.</w:t>
      </w:r>
      <w:r>
        <w:rPr>
          <w:noProof/>
        </w:rPr>
        <w:t>0</w:t>
      </w:r>
      <w:r w:rsidRPr="00D3062E">
        <w:rPr>
          <w:noProof/>
        </w:rPr>
        <w:t>; Service Enabler Architecture Layer for Verticals (SEAL);</w:t>
      </w:r>
    </w:p>
    <w:p w14:paraId="65C84DBF" w14:textId="7FDB8EB5"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4995" w:name="_Toc164928823"/>
      <w:r w:rsidRPr="00D3062E">
        <w:t>A.8</w:t>
      </w:r>
      <w:r w:rsidRPr="00D3062E">
        <w:rPr>
          <w:rFonts w:hint="eastAsia"/>
        </w:rPr>
        <w:tab/>
      </w:r>
      <w:r w:rsidRPr="00D3062E">
        <w:t>NSCE_InfoCollection API</w:t>
      </w:r>
      <w:bookmarkEnd w:id="4986"/>
      <w:bookmarkEnd w:id="4987"/>
      <w:bookmarkEnd w:id="4988"/>
      <w:bookmarkEnd w:id="4994"/>
      <w:bookmarkEnd w:id="4995"/>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77777777" w:rsidR="00B110B4" w:rsidRPr="00D3062E" w:rsidRDefault="00B110B4" w:rsidP="00B110B4">
      <w:pPr>
        <w:pStyle w:val="PL"/>
        <w:spacing w:line="200" w:lineRule="exact"/>
        <w:rPr>
          <w:lang w:val="en-US"/>
        </w:rPr>
      </w:pPr>
      <w:r w:rsidRPr="00D3062E">
        <w:rPr>
          <w:lang w:val="en-US"/>
        </w:rPr>
        <w:t xml:space="preserve">  version: 1.0.0-alpha.</w:t>
      </w:r>
      <w:r>
        <w:rPr>
          <w:lang w:val="en-US"/>
        </w:rPr>
        <w:t>2</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43C84FBD" w14:textId="54E656B5"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46C5E199"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6CE895DC" w14:textId="77777777" w:rsidR="00B110B4" w:rsidRPr="00D3062E" w:rsidRDefault="00B110B4" w:rsidP="00B110B4">
      <w:pPr>
        <w:pStyle w:val="PL"/>
        <w:spacing w:line="200" w:lineRule="exact"/>
        <w:rPr>
          <w:lang w:val="en-US" w:eastAsia="zh-CN"/>
        </w:rPr>
      </w:pPr>
      <w:r w:rsidRPr="00D3062E">
        <w:t xml:space="preserve">        '201':</w:t>
      </w:r>
    </w:p>
    <w:p w14:paraId="31C9FDDA" w14:textId="77777777" w:rsidR="00B110B4" w:rsidRPr="00D3062E" w:rsidRDefault="00B110B4" w:rsidP="00B110B4">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2D1C6173" w14:textId="77777777" w:rsidR="00B110B4" w:rsidRPr="00D3062E" w:rsidRDefault="00B110B4" w:rsidP="00B110B4">
      <w:pPr>
        <w:pStyle w:val="PL"/>
        <w:spacing w:line="200" w:lineRule="exact"/>
      </w:pPr>
      <w:r w:rsidRPr="00D3062E">
        <w:t xml:space="preserve">          content:</w:t>
      </w:r>
    </w:p>
    <w:p w14:paraId="34D336AB" w14:textId="77777777" w:rsidR="00B110B4" w:rsidRPr="00D3062E" w:rsidRDefault="00B110B4" w:rsidP="00B110B4">
      <w:pPr>
        <w:pStyle w:val="PL"/>
        <w:spacing w:line="200" w:lineRule="exact"/>
      </w:pPr>
      <w:r w:rsidRPr="00D3062E">
        <w:t xml:space="preserve">            application/json:</w:t>
      </w:r>
    </w:p>
    <w:p w14:paraId="25E51950" w14:textId="77777777" w:rsidR="00B110B4" w:rsidRPr="00D3062E" w:rsidRDefault="00B110B4" w:rsidP="00B110B4">
      <w:pPr>
        <w:pStyle w:val="PL"/>
        <w:spacing w:line="200" w:lineRule="exact"/>
      </w:pPr>
      <w:r w:rsidRPr="00D3062E">
        <w:t xml:space="preserve">              schema:</w:t>
      </w:r>
    </w:p>
    <w:p w14:paraId="6108C7B6" w14:textId="77777777" w:rsidR="00B110B4" w:rsidRPr="00D3062E" w:rsidRDefault="00B110B4" w:rsidP="00B110B4">
      <w:pPr>
        <w:pStyle w:val="PL"/>
        <w:spacing w:line="200" w:lineRule="exact"/>
      </w:pPr>
      <w:r w:rsidRPr="00D3062E">
        <w:t xml:space="preserve">                $ref: '#/components/schemas/InfoCollectSubsc'</w:t>
      </w:r>
    </w:p>
    <w:p w14:paraId="28E26D0E" w14:textId="77777777" w:rsidR="00B110B4" w:rsidRPr="00D3062E" w:rsidRDefault="00B110B4" w:rsidP="00B110B4">
      <w:pPr>
        <w:pStyle w:val="PL"/>
        <w:spacing w:line="200" w:lineRule="exact"/>
      </w:pPr>
      <w:r w:rsidRPr="00D3062E">
        <w:t xml:space="preserve">          headers:</w:t>
      </w:r>
    </w:p>
    <w:p w14:paraId="117E870F" w14:textId="77777777" w:rsidR="00B110B4" w:rsidRPr="00D3062E" w:rsidRDefault="00B110B4" w:rsidP="00B110B4">
      <w:pPr>
        <w:pStyle w:val="PL"/>
        <w:spacing w:line="200" w:lineRule="exact"/>
      </w:pPr>
      <w:r w:rsidRPr="00D3062E">
        <w:t xml:space="preserve">            Location:</w:t>
      </w:r>
    </w:p>
    <w:p w14:paraId="3E0FFD2D" w14:textId="77777777" w:rsidR="00B110B4" w:rsidRPr="00D3062E" w:rsidRDefault="00B110B4" w:rsidP="00B110B4">
      <w:pPr>
        <w:pStyle w:val="PL"/>
        <w:spacing w:line="200" w:lineRule="exact"/>
      </w:pPr>
      <w:r w:rsidRPr="00D3062E">
        <w:t xml:space="preserve">              description: &gt;</w:t>
      </w:r>
    </w:p>
    <w:p w14:paraId="06708011" w14:textId="77777777" w:rsidR="00B110B4" w:rsidRPr="00D3062E" w:rsidRDefault="00B110B4" w:rsidP="00B110B4">
      <w:pPr>
        <w:pStyle w:val="PL"/>
        <w:spacing w:line="200" w:lineRule="exact"/>
      </w:pPr>
      <w:r w:rsidRPr="00D3062E">
        <w:t xml:space="preserve">                Contains the URI of the newly created resource, according to the structure:</w:t>
      </w:r>
    </w:p>
    <w:p w14:paraId="24EDC20D" w14:textId="77777777" w:rsidR="00B110B4" w:rsidRPr="00D3062E" w:rsidRDefault="00B110B4" w:rsidP="00B110B4">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503A3733" w14:textId="77777777" w:rsidR="00B110B4" w:rsidRPr="00D3062E" w:rsidRDefault="00B110B4" w:rsidP="00B110B4">
      <w:pPr>
        <w:pStyle w:val="PL"/>
        <w:spacing w:line="200" w:lineRule="exact"/>
      </w:pPr>
      <w:r w:rsidRPr="00D3062E">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27C8C94B" w14:textId="77777777" w:rsidR="00B110B4" w:rsidRPr="00D3062E" w:rsidRDefault="00B110B4" w:rsidP="00B110B4">
      <w:pPr>
        <w:pStyle w:val="PL"/>
        <w:spacing w:line="200" w:lineRule="exact"/>
      </w:pPr>
      <w:r w:rsidRPr="00D3062E">
        <w:t xml:space="preserve">                  description: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22744F19" w14:textId="77777777" w:rsidR="00B110B4" w:rsidRPr="00D3062E" w:rsidRDefault="00B110B4" w:rsidP="00B110B4">
      <w:pPr>
        <w:pStyle w:val="PL"/>
        <w:spacing w:line="200" w:lineRule="exact"/>
      </w:pPr>
      <w:r w:rsidRPr="00D3062E">
        <w:t xml:space="preserve">          description: OK. The requested Individual Information Collection Subscription resource shall be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582E3C10" w14:textId="77777777" w:rsidR="00B110B4" w:rsidRPr="00D3062E" w:rsidRDefault="00B110B4" w:rsidP="00B110B4">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3D6522C1"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updated and no content is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2A6901BD" w14:textId="77777777" w:rsidR="00B110B4" w:rsidRPr="00D3062E" w:rsidRDefault="00B110B4" w:rsidP="00B110B4">
      <w:pPr>
        <w:pStyle w:val="PL"/>
        <w:spacing w:line="200" w:lineRule="exact"/>
      </w:pPr>
      <w:r w:rsidRPr="00D3062E">
        <w:t xml:space="preserve">          description: &gt;</w:t>
      </w:r>
    </w:p>
    <w:p w14:paraId="19746C34" w14:textId="77777777" w:rsidR="00B110B4" w:rsidRPr="00D3062E" w:rsidRDefault="00B110B4" w:rsidP="00B110B4">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4ABAF95A" w14:textId="77777777" w:rsidR="00B110B4" w:rsidRPr="00D3062E" w:rsidRDefault="00B110B4" w:rsidP="00B110B4">
      <w:pPr>
        <w:pStyle w:val="PL"/>
        <w:spacing w:line="200" w:lineRule="exact"/>
      </w:pPr>
      <w:r w:rsidRPr="00D3062E">
        <w:t xml:space="preserve">          description: &gt;</w:t>
      </w:r>
    </w:p>
    <w:p w14:paraId="01FCD7FA" w14:textId="77777777" w:rsidR="00B110B4" w:rsidRPr="00D3062E" w:rsidRDefault="00B110B4" w:rsidP="00B110B4">
      <w:pPr>
        <w:pStyle w:val="PL"/>
        <w:spacing w:line="200" w:lineRule="exact"/>
      </w:pPr>
      <w:r w:rsidRPr="00D3062E">
        <w:t xml:space="preserve">            No Content. The Individual Information Collection Subscription resource is successfully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2180C10D"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deleted.</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57D54096" w14:textId="77777777" w:rsidR="00B110B4" w:rsidRPr="00D3062E" w:rsidRDefault="00B110B4" w:rsidP="00B110B4">
      <w:pPr>
        <w:pStyle w:val="PL"/>
        <w:spacing w:line="200" w:lineRule="exact"/>
      </w:pPr>
      <w:r w:rsidRPr="00D3062E">
        <w:t xml:space="preserve">  schemas:</w:t>
      </w:r>
    </w:p>
    <w:p w14:paraId="2B1BA38B"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w:t>
      </w:r>
    </w:p>
    <w:p w14:paraId="5E5DD84C" w14:textId="77777777" w:rsidR="00B110B4" w:rsidRPr="00D3062E" w:rsidRDefault="00B110B4" w:rsidP="00B110B4">
      <w:pPr>
        <w:pStyle w:val="PL"/>
        <w:spacing w:line="200" w:lineRule="exact"/>
      </w:pPr>
      <w:r w:rsidRPr="00D3062E">
        <w:t xml:space="preserve">      description: Represents an Information Collection subscription.</w:t>
      </w:r>
    </w:p>
    <w:p w14:paraId="513FBC6A" w14:textId="77777777" w:rsidR="00B110B4" w:rsidRPr="00D3062E" w:rsidRDefault="00B110B4" w:rsidP="00B110B4">
      <w:pPr>
        <w:pStyle w:val="PL"/>
        <w:spacing w:line="200" w:lineRule="exact"/>
      </w:pPr>
      <w:r w:rsidRPr="00D3062E">
        <w:t xml:space="preserve">      type: object</w:t>
      </w:r>
    </w:p>
    <w:p w14:paraId="152C226D" w14:textId="77777777" w:rsidR="00B110B4" w:rsidRPr="00D3062E" w:rsidRDefault="00B110B4" w:rsidP="00B110B4">
      <w:pPr>
        <w:pStyle w:val="PL"/>
        <w:spacing w:line="200" w:lineRule="exact"/>
        <w:rPr>
          <w:lang w:val="en-US" w:eastAsia="zh-CN"/>
        </w:rPr>
      </w:pPr>
      <w:r w:rsidRPr="00D3062E">
        <w:t xml:space="preserve">      properties:</w:t>
      </w:r>
    </w:p>
    <w:p w14:paraId="593162FF" w14:textId="77777777" w:rsidR="00B110B4" w:rsidRPr="00D3062E" w:rsidRDefault="00B110B4" w:rsidP="00B110B4">
      <w:pPr>
        <w:pStyle w:val="PL"/>
        <w:spacing w:line="200" w:lineRule="exact"/>
      </w:pPr>
      <w:r w:rsidRPr="00D3062E">
        <w:t xml:space="preserve">        notifUri:</w:t>
      </w:r>
    </w:p>
    <w:p w14:paraId="56AFC1B4" w14:textId="77777777" w:rsidR="00B110B4" w:rsidRPr="00D3062E" w:rsidRDefault="00B110B4" w:rsidP="00B110B4">
      <w:pPr>
        <w:pStyle w:val="PL"/>
        <w:spacing w:line="200" w:lineRule="exact"/>
        <w:rPr>
          <w:lang w:eastAsia="zh-CN"/>
        </w:rPr>
      </w:pPr>
      <w:r w:rsidRPr="00D3062E">
        <w:t xml:space="preserve">          $ref: 'TS29122</w:t>
      </w:r>
      <w:r w:rsidRPr="00D3062E">
        <w:rPr>
          <w:color w:val="000000" w:themeColor="text1"/>
        </w:rPr>
        <w:t>_</w:t>
      </w:r>
      <w:r w:rsidRPr="00D3062E">
        <w:t>CommonData.yaml#/components/schemas/Uri'</w:t>
      </w:r>
    </w:p>
    <w:p w14:paraId="2FA6F3E7" w14:textId="77777777" w:rsidR="00B110B4" w:rsidRPr="00D3062E" w:rsidRDefault="00B110B4" w:rsidP="00B110B4">
      <w:pPr>
        <w:pStyle w:val="PL"/>
        <w:spacing w:line="200" w:lineRule="exact"/>
      </w:pPr>
      <w:r w:rsidRPr="00D3062E">
        <w:t xml:space="preserve">        collectInfo:</w:t>
      </w:r>
    </w:p>
    <w:p w14:paraId="32E7B2C5" w14:textId="77777777" w:rsidR="00B110B4" w:rsidRPr="00D3062E" w:rsidRDefault="00B110B4" w:rsidP="00B110B4">
      <w:pPr>
        <w:pStyle w:val="PL"/>
      </w:pPr>
      <w:r w:rsidRPr="00D3062E">
        <w:t xml:space="preserve">          $ref: '#/components/schemas/CollectInfo'</w:t>
      </w:r>
    </w:p>
    <w:p w14:paraId="7DC1FED6"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165A5EB1"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3EF6506" w14:textId="77777777" w:rsidR="00B110B4" w:rsidRPr="00D3062E" w:rsidRDefault="00B110B4" w:rsidP="00B110B4">
      <w:pPr>
        <w:pStyle w:val="PL"/>
        <w:spacing w:line="200" w:lineRule="exact"/>
      </w:pPr>
      <w:r w:rsidRPr="00D3062E">
        <w:t xml:space="preserve">        netSlicePerf:</w:t>
      </w:r>
    </w:p>
    <w:p w14:paraId="32035DEA"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369F77" w14:textId="77777777" w:rsidR="00B110B4" w:rsidRPr="00D3062E" w:rsidRDefault="00B110B4" w:rsidP="00B110B4">
      <w:pPr>
        <w:pStyle w:val="PL"/>
        <w:spacing w:line="200" w:lineRule="exact"/>
      </w:pPr>
      <w:r w:rsidRPr="00D3062E">
        <w:t xml:space="preserve">        suppFeat:</w:t>
      </w:r>
    </w:p>
    <w:p w14:paraId="389080AE" w14:textId="77777777" w:rsidR="00B110B4" w:rsidRPr="00D3062E" w:rsidRDefault="00B110B4" w:rsidP="00B110B4">
      <w:pPr>
        <w:pStyle w:val="PL"/>
        <w:spacing w:line="200" w:lineRule="exact"/>
      </w:pPr>
      <w:r w:rsidRPr="00D3062E">
        <w:t xml:space="preserve">          $ref: 'TS29571_CommonData.yaml#/components/schemas/SupportedFeatures'</w:t>
      </w:r>
    </w:p>
    <w:p w14:paraId="1AA574FF" w14:textId="77777777" w:rsidR="00B110B4" w:rsidRPr="00D3062E" w:rsidRDefault="00B110B4" w:rsidP="00B110B4">
      <w:pPr>
        <w:pStyle w:val="PL"/>
        <w:rPr>
          <w:lang w:val="en-US" w:eastAsia="es-ES"/>
        </w:rPr>
      </w:pPr>
      <w:r w:rsidRPr="00D3062E">
        <w:rPr>
          <w:lang w:val="en-US" w:eastAsia="es-ES"/>
        </w:rPr>
        <w:t xml:space="preserve">      required:</w:t>
      </w:r>
    </w:p>
    <w:p w14:paraId="58860FAF" w14:textId="77777777" w:rsidR="00B110B4" w:rsidRPr="00D3062E" w:rsidRDefault="00B110B4" w:rsidP="00B110B4">
      <w:pPr>
        <w:pStyle w:val="PL"/>
      </w:pPr>
      <w:r w:rsidRPr="00D3062E">
        <w:rPr>
          <w:lang w:val="en-US" w:eastAsia="es-ES"/>
        </w:rPr>
        <w:t xml:space="preserve">        - </w:t>
      </w:r>
      <w:r w:rsidRPr="00D3062E">
        <w:t>notifUri</w:t>
      </w:r>
    </w:p>
    <w:p w14:paraId="2A149D7E" w14:textId="77777777" w:rsidR="00B110B4" w:rsidRPr="00D3062E" w:rsidRDefault="00B110B4" w:rsidP="00B110B4">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63C3B38F"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CollectInfo:</w:t>
      </w:r>
    </w:p>
    <w:p w14:paraId="65CC7094" w14:textId="77777777" w:rsidR="00B110B4" w:rsidRPr="00D3062E" w:rsidRDefault="00B110B4" w:rsidP="00B110B4">
      <w:pPr>
        <w:pStyle w:val="PL"/>
      </w:pPr>
      <w:r w:rsidRPr="00D3062E">
        <w:t xml:space="preserve">      type: object</w:t>
      </w:r>
    </w:p>
    <w:p w14:paraId="6F07D2BA" w14:textId="77777777" w:rsidR="00B110B4" w:rsidRPr="00D3062E" w:rsidRDefault="00B110B4" w:rsidP="00B110B4">
      <w:pPr>
        <w:pStyle w:val="PL"/>
      </w:pPr>
      <w:r w:rsidRPr="00D3062E">
        <w:t xml:space="preserve">      properties:</w:t>
      </w:r>
    </w:p>
    <w:p w14:paraId="1A2C182B" w14:textId="77777777" w:rsidR="00B110B4" w:rsidRPr="00D3062E" w:rsidRDefault="00B110B4" w:rsidP="00B110B4">
      <w:pPr>
        <w:pStyle w:val="PL"/>
        <w:spacing w:line="200" w:lineRule="exact"/>
      </w:pPr>
      <w:r w:rsidRPr="00D3062E">
        <w:t xml:space="preserve">        snssai:</w:t>
      </w:r>
    </w:p>
    <w:p w14:paraId="28A7E0FF" w14:textId="77777777" w:rsidR="00B110B4" w:rsidRPr="00D3062E" w:rsidRDefault="00B110B4" w:rsidP="00B110B4">
      <w:pPr>
        <w:pStyle w:val="PL"/>
        <w:spacing w:line="200" w:lineRule="exact"/>
      </w:pPr>
      <w:r w:rsidRPr="00D3062E">
        <w:t xml:space="preserve">          $ref: 'TS29571_CommonData.yaml#/components/schemas/Snssai'</w:t>
      </w:r>
    </w:p>
    <w:p w14:paraId="4B6F5307" w14:textId="77777777" w:rsidR="00B110B4" w:rsidRPr="00D3062E" w:rsidRDefault="00B110B4" w:rsidP="00B110B4">
      <w:pPr>
        <w:pStyle w:val="PL"/>
        <w:spacing w:line="200" w:lineRule="exact"/>
      </w:pPr>
      <w:r w:rsidRPr="00D3062E">
        <w:t xml:space="preserve">        qosMetric:</w:t>
      </w:r>
    </w:p>
    <w:p w14:paraId="08D11CD2" w14:textId="77777777" w:rsidR="00B110B4" w:rsidRPr="00D3062E" w:rsidRDefault="00B110B4" w:rsidP="00B110B4">
      <w:pPr>
        <w:pStyle w:val="PL"/>
        <w:spacing w:line="200" w:lineRule="exact"/>
      </w:pPr>
      <w:r w:rsidRPr="00D3062E">
        <w:t xml:space="preserve">          $ref: '#/components/schemas/QoSMetric'</w:t>
      </w:r>
    </w:p>
    <w:p w14:paraId="594B5FA2" w14:textId="77777777" w:rsidR="00B110B4" w:rsidRPr="00D3062E" w:rsidRDefault="00B110B4" w:rsidP="00B110B4">
      <w:pPr>
        <w:pStyle w:val="PL"/>
        <w:spacing w:line="200" w:lineRule="exact"/>
      </w:pPr>
      <w:r w:rsidRPr="00D3062E">
        <w:t xml:space="preserve">        repPeriod:</w:t>
      </w:r>
    </w:p>
    <w:p w14:paraId="3BA09E4C" w14:textId="77777777" w:rsidR="00B110B4" w:rsidRPr="00D3062E" w:rsidRDefault="00B110B4" w:rsidP="00B110B4">
      <w:pPr>
        <w:pStyle w:val="PL"/>
        <w:spacing w:line="200" w:lineRule="exact"/>
      </w:pPr>
      <w:r w:rsidRPr="00D3062E">
        <w:t xml:space="preserve">          $ref: 'TS29571_CommonData.yaml#/components/schemas/DurationSec'</w:t>
      </w:r>
    </w:p>
    <w:p w14:paraId="1BE59849" w14:textId="77777777" w:rsidR="00B110B4" w:rsidRPr="00D3062E" w:rsidRDefault="00B110B4" w:rsidP="00B110B4">
      <w:pPr>
        <w:pStyle w:val="PL"/>
        <w:spacing w:line="200" w:lineRule="exact"/>
      </w:pPr>
      <w:r w:rsidRPr="00D3062E">
        <w:t xml:space="preserve">        immRepFlag:</w:t>
      </w:r>
    </w:p>
    <w:p w14:paraId="520FF7B8" w14:textId="77777777" w:rsidR="00B110B4" w:rsidRPr="00D3062E" w:rsidRDefault="00B110B4" w:rsidP="00B110B4">
      <w:pPr>
        <w:pStyle w:val="PL"/>
        <w:spacing w:line="200" w:lineRule="exact"/>
      </w:pPr>
      <w:r w:rsidRPr="00D3062E">
        <w:t xml:space="preserve">          type: boolean</w:t>
      </w:r>
    </w:p>
    <w:p w14:paraId="499F2775" w14:textId="77777777" w:rsidR="00B110B4" w:rsidRPr="00D3062E" w:rsidRDefault="00B110B4" w:rsidP="00B110B4">
      <w:pPr>
        <w:pStyle w:val="PL"/>
        <w:spacing w:line="200" w:lineRule="exact"/>
      </w:pPr>
      <w:r w:rsidRPr="00D3062E">
        <w:t xml:space="preserve">          description: </w:t>
      </w:r>
      <w:r w:rsidRPr="00D3062E">
        <w:rPr>
          <w:rFonts w:hint="eastAsia"/>
        </w:rPr>
        <w:t>I</w:t>
      </w:r>
      <w:r w:rsidRPr="00D3062E">
        <w:t>dentifies the request needs immediate reporting or not.</w:t>
      </w:r>
    </w:p>
    <w:p w14:paraId="79B996A1" w14:textId="77777777" w:rsidR="00B110B4" w:rsidRPr="00D3062E" w:rsidRDefault="00B110B4" w:rsidP="00B110B4">
      <w:pPr>
        <w:pStyle w:val="PL"/>
        <w:rPr>
          <w:lang w:val="en-US" w:eastAsia="es-ES"/>
        </w:rPr>
      </w:pPr>
      <w:r w:rsidRPr="00D3062E">
        <w:rPr>
          <w:lang w:val="en-US" w:eastAsia="es-ES"/>
        </w:rPr>
        <w:t xml:space="preserve">      required:</w:t>
      </w:r>
    </w:p>
    <w:p w14:paraId="5FD4AA9A" w14:textId="77777777" w:rsidR="00B110B4" w:rsidRPr="00D3062E" w:rsidRDefault="00B110B4" w:rsidP="00B110B4">
      <w:pPr>
        <w:pStyle w:val="PL"/>
      </w:pPr>
      <w:r w:rsidRPr="00D3062E">
        <w:rPr>
          <w:lang w:val="en-US" w:eastAsia="es-ES"/>
        </w:rPr>
        <w:t xml:space="preserve">        - </w:t>
      </w:r>
      <w:r w:rsidRPr="00D3062E">
        <w:t>snssai</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77D7CB23" w14:textId="77777777" w:rsidR="00B110B4" w:rsidRPr="00D3062E" w:rsidRDefault="00B110B4" w:rsidP="00B110B4">
      <w:pPr>
        <w:pStyle w:val="PL"/>
        <w:rPr>
          <w:lang w:val="en-US" w:eastAsia="zh-CN"/>
        </w:rPr>
      </w:pPr>
      <w:r w:rsidRPr="00D3062E">
        <w:rPr>
          <w:rFonts w:hint="eastAsia"/>
          <w:lang w:eastAsia="zh-CN"/>
        </w:rPr>
        <w:t xml:space="preserve">    </w:t>
      </w:r>
      <w:r w:rsidRPr="00D3062E">
        <w:rPr>
          <w:lang w:eastAsia="zh-CN"/>
        </w:rPr>
        <w:t>QoSType</w:t>
      </w:r>
      <w:r>
        <w:rPr>
          <w:lang w:eastAsia="zh-CN"/>
        </w:rPr>
        <w:t>:</w:t>
      </w:r>
    </w:p>
    <w:p w14:paraId="2C98E890" w14:textId="77777777" w:rsidR="00B110B4" w:rsidRPr="00D3062E" w:rsidRDefault="00B110B4" w:rsidP="00B110B4">
      <w:pPr>
        <w:pStyle w:val="PL"/>
        <w:rPr>
          <w:lang w:val="en-US" w:eastAsia="zh-CN"/>
        </w:rPr>
      </w:pPr>
      <w:r w:rsidRPr="00D3062E">
        <w:rPr>
          <w:lang w:val="en-US" w:eastAsia="zh-CN"/>
        </w:rPr>
        <w:t xml:space="preserve">      anyOf:</w:t>
      </w:r>
    </w:p>
    <w:p w14:paraId="011EB70E" w14:textId="77777777" w:rsidR="00B110B4" w:rsidRPr="00D3062E" w:rsidRDefault="00B110B4" w:rsidP="00B110B4">
      <w:pPr>
        <w:pStyle w:val="PL"/>
        <w:rPr>
          <w:lang w:val="en-US" w:eastAsia="zh-CN"/>
        </w:rPr>
      </w:pPr>
      <w:r w:rsidRPr="00D3062E">
        <w:rPr>
          <w:lang w:val="en-US" w:eastAsia="zh-CN"/>
        </w:rPr>
        <w:t xml:space="preserve">      - type: string</w:t>
      </w:r>
    </w:p>
    <w:p w14:paraId="1261464A" w14:textId="77777777" w:rsidR="00B110B4" w:rsidRPr="00D3062E" w:rsidRDefault="00B110B4" w:rsidP="00B110B4">
      <w:pPr>
        <w:pStyle w:val="PL"/>
        <w:rPr>
          <w:lang w:val="en-US" w:eastAsia="zh-CN"/>
        </w:rPr>
      </w:pPr>
      <w:r w:rsidRPr="00D3062E">
        <w:rPr>
          <w:lang w:val="en-US" w:eastAsia="zh-CN"/>
        </w:rPr>
        <w:t xml:space="preserve">        enum:</w:t>
      </w:r>
    </w:p>
    <w:p w14:paraId="38D2532F" w14:textId="77777777" w:rsidR="00B110B4" w:rsidRPr="00D3062E" w:rsidRDefault="00B110B4" w:rsidP="00B110B4">
      <w:pPr>
        <w:pStyle w:val="PL"/>
        <w:rPr>
          <w:lang w:val="en-US" w:eastAsia="zh-CN"/>
        </w:rPr>
      </w:pPr>
      <w:r w:rsidRPr="00D3062E">
        <w:rPr>
          <w:lang w:val="en-US" w:eastAsia="zh-CN"/>
        </w:rPr>
        <w:t xml:space="preserve">          - LATENCY</w:t>
      </w:r>
    </w:p>
    <w:p w14:paraId="77CE104B" w14:textId="77777777" w:rsidR="00B110B4" w:rsidRPr="00D3062E" w:rsidRDefault="00B110B4" w:rsidP="00B110B4">
      <w:pPr>
        <w:pStyle w:val="PL"/>
        <w:rPr>
          <w:lang w:val="en-US" w:eastAsia="zh-CN"/>
        </w:rPr>
      </w:pPr>
      <w:r w:rsidRPr="00D3062E">
        <w:rPr>
          <w:lang w:val="en-US" w:eastAsia="zh-CN"/>
        </w:rPr>
        <w:t xml:space="preserve">          - THROUGHPUT</w:t>
      </w:r>
    </w:p>
    <w:p w14:paraId="37540A14" w14:textId="77777777" w:rsidR="00B110B4" w:rsidRPr="00D3062E" w:rsidRDefault="00B110B4" w:rsidP="00B110B4">
      <w:pPr>
        <w:pStyle w:val="PL"/>
        <w:rPr>
          <w:lang w:val="en-US" w:eastAsia="zh-CN"/>
        </w:rPr>
      </w:pPr>
      <w:r w:rsidRPr="00D3062E">
        <w:rPr>
          <w:lang w:val="en-US" w:eastAsia="zh-CN"/>
        </w:rPr>
        <w:t xml:space="preserve">          - JITTER</w:t>
      </w:r>
    </w:p>
    <w:p w14:paraId="2E136C6C" w14:textId="77777777" w:rsidR="00B110B4" w:rsidRPr="00D3062E" w:rsidRDefault="00B110B4" w:rsidP="00B110B4">
      <w:pPr>
        <w:pStyle w:val="PL"/>
        <w:rPr>
          <w:lang w:val="en-US" w:eastAsia="zh-CN"/>
        </w:rPr>
      </w:pPr>
      <w:r w:rsidRPr="00D3062E">
        <w:rPr>
          <w:lang w:val="en-US" w:eastAsia="zh-CN"/>
        </w:rPr>
        <w:t xml:space="preserve">      - type: string</w:t>
      </w:r>
    </w:p>
    <w:p w14:paraId="3A3325D4" w14:textId="77777777" w:rsidR="00B110B4" w:rsidRPr="00D3062E" w:rsidRDefault="00B110B4" w:rsidP="00B110B4">
      <w:pPr>
        <w:pStyle w:val="PL"/>
        <w:rPr>
          <w:lang w:val="en-US" w:eastAsia="zh-CN"/>
        </w:rPr>
      </w:pPr>
      <w:r w:rsidRPr="00D3062E">
        <w:rPr>
          <w:lang w:val="en-US" w:eastAsia="zh-CN"/>
        </w:rPr>
        <w:t xml:space="preserve">        description: &gt;</w:t>
      </w:r>
    </w:p>
    <w:p w14:paraId="573F1181" w14:textId="77777777" w:rsidR="00B110B4" w:rsidRPr="00D3062E" w:rsidRDefault="00B110B4" w:rsidP="00B110B4">
      <w:pPr>
        <w:pStyle w:val="PL"/>
        <w:rPr>
          <w:lang w:val="en-US" w:eastAsia="zh-CN"/>
        </w:rPr>
      </w:pPr>
      <w:r w:rsidRPr="00D3062E">
        <w:rPr>
          <w:lang w:val="en-US" w:eastAsia="zh-CN"/>
        </w:rPr>
        <w:t xml:space="preserve">          This string provides forward-compatibility with future</w:t>
      </w:r>
    </w:p>
    <w:p w14:paraId="298F5363" w14:textId="77777777" w:rsidR="00B110B4" w:rsidRPr="00D3062E" w:rsidRDefault="00B110B4" w:rsidP="00B110B4">
      <w:pPr>
        <w:pStyle w:val="PL"/>
        <w:rPr>
          <w:lang w:val="en-US" w:eastAsia="zh-CN"/>
        </w:rPr>
      </w:pPr>
      <w:r w:rsidRPr="00D3062E">
        <w:rPr>
          <w:lang w:val="en-US" w:eastAsia="zh-CN"/>
        </w:rPr>
        <w:t xml:space="preserve">          extensions to the enumeration and is not used to encode</w:t>
      </w:r>
    </w:p>
    <w:p w14:paraId="7A7EC86A" w14:textId="77777777" w:rsidR="00B110B4" w:rsidRPr="00D3062E" w:rsidRDefault="00B110B4" w:rsidP="00B110B4">
      <w:pPr>
        <w:pStyle w:val="PL"/>
        <w:rPr>
          <w:lang w:val="en-US" w:eastAsia="zh-CN"/>
        </w:rPr>
      </w:pPr>
      <w:r w:rsidRPr="00D3062E">
        <w:rPr>
          <w:lang w:val="en-US" w:eastAsia="zh-CN"/>
        </w:rPr>
        <w:t xml:space="preserve">          content defined in the present version of this API.</w:t>
      </w:r>
    </w:p>
    <w:p w14:paraId="6CDB8756" w14:textId="77777777" w:rsidR="00B110B4" w:rsidRPr="00D3062E" w:rsidRDefault="00B110B4" w:rsidP="00B110B4">
      <w:pPr>
        <w:pStyle w:val="PL"/>
        <w:rPr>
          <w:lang w:val="en-US" w:eastAsia="zh-CN"/>
        </w:rPr>
      </w:pPr>
      <w:r w:rsidRPr="00D3062E">
        <w:rPr>
          <w:lang w:val="en-US" w:eastAsia="zh-CN"/>
        </w:rPr>
        <w:t xml:space="preserve">      description: |</w:t>
      </w:r>
    </w:p>
    <w:p w14:paraId="3CE3DFC2" w14:textId="77777777" w:rsidR="00B110B4" w:rsidRPr="00D3062E" w:rsidRDefault="00B110B4" w:rsidP="00B110B4">
      <w:pPr>
        <w:pStyle w:val="PL"/>
        <w:rPr>
          <w:lang w:val="en-US" w:eastAsia="zh-CN"/>
        </w:rPr>
      </w:pPr>
      <w:r w:rsidRPr="00D3062E">
        <w:rPr>
          <w:lang w:val="en-US" w:eastAsia="zh-CN"/>
        </w:rPr>
        <w:t xml:space="preserve">        Represents the QoS metric type, e.g. latency, throughput, jitter, etc.</w:t>
      </w:r>
    </w:p>
    <w:p w14:paraId="0D0BF683" w14:textId="77777777" w:rsidR="00B110B4" w:rsidRPr="00D3062E" w:rsidRDefault="00B110B4" w:rsidP="00B110B4">
      <w:pPr>
        <w:pStyle w:val="PL"/>
        <w:rPr>
          <w:lang w:val="en-US" w:eastAsia="zh-CN"/>
        </w:rPr>
      </w:pPr>
      <w:r w:rsidRPr="00D3062E">
        <w:rPr>
          <w:lang w:val="en-US" w:eastAsia="zh-CN"/>
        </w:rPr>
        <w:t xml:space="preserve">        Possible values are:</w:t>
      </w:r>
    </w:p>
    <w:p w14:paraId="1EFCBBAF" w14:textId="77777777" w:rsidR="00B110B4" w:rsidRPr="00D3062E" w:rsidRDefault="00B110B4" w:rsidP="00B110B4">
      <w:pPr>
        <w:pStyle w:val="PL"/>
        <w:rPr>
          <w:lang w:val="en-US" w:eastAsia="zh-CN"/>
        </w:rPr>
      </w:pPr>
      <w:r w:rsidRPr="00D3062E">
        <w:rPr>
          <w:lang w:val="en-US" w:eastAsia="zh-CN"/>
        </w:rPr>
        <w:t xml:space="preserve">        - LATENCY: Indicates that the QoS type is latency.</w:t>
      </w:r>
    </w:p>
    <w:p w14:paraId="60B8F5F9" w14:textId="77777777" w:rsidR="00B110B4" w:rsidRPr="00D3062E" w:rsidRDefault="00B110B4" w:rsidP="00B110B4">
      <w:pPr>
        <w:pStyle w:val="PL"/>
        <w:rPr>
          <w:lang w:val="en-US" w:eastAsia="zh-CN"/>
        </w:rPr>
      </w:pPr>
      <w:r w:rsidRPr="00D3062E">
        <w:rPr>
          <w:lang w:val="en-US" w:eastAsia="zh-CN"/>
        </w:rPr>
        <w:t xml:space="preserve">        - THROUGHPUT: Indicates that the QoS type is latency.</w:t>
      </w:r>
    </w:p>
    <w:p w14:paraId="32C143A6" w14:textId="77777777" w:rsidR="00B110B4" w:rsidRPr="00D3062E" w:rsidRDefault="00B110B4" w:rsidP="00B110B4">
      <w:pPr>
        <w:pStyle w:val="PL"/>
        <w:rPr>
          <w:lang w:val="en-US" w:eastAsia="zh-CN"/>
        </w:rPr>
      </w:pPr>
      <w:r w:rsidRPr="00D3062E">
        <w:rPr>
          <w:lang w:val="en-US" w:eastAsia="zh-CN"/>
        </w:rPr>
        <w:t xml:space="preserve">        - JITTER: Indicates that the QoS type is latency.</w:t>
      </w:r>
    </w:p>
    <w:p w14:paraId="3B4D0A40" w14:textId="77777777" w:rsidR="00B110B4" w:rsidRDefault="00B110B4" w:rsidP="00B110B4">
      <w:pPr>
        <w:pStyle w:val="PL"/>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4996" w:name="_Toc160650505"/>
      <w:bookmarkStart w:id="4997" w:name="_Toc164928824"/>
      <w:r>
        <w:rPr>
          <w:lang w:val="en-US"/>
        </w:rPr>
        <w:t>A</w:t>
      </w:r>
      <w:r w:rsidRPr="00D3062E">
        <w:t>.9</w:t>
      </w:r>
      <w:r w:rsidRPr="00D3062E">
        <w:tab/>
        <w:t>NSCE_ServiceContinuity API</w:t>
      </w:r>
      <w:bookmarkEnd w:id="4996"/>
      <w:bookmarkEnd w:id="4997"/>
    </w:p>
    <w:p w14:paraId="2D311B81" w14:textId="77777777" w:rsidR="00B110B4" w:rsidRPr="00D3062E" w:rsidRDefault="00B110B4" w:rsidP="00B110B4">
      <w:pPr>
        <w:pStyle w:val="PL"/>
      </w:pPr>
      <w:r w:rsidRPr="00D3062E">
        <w:t>openapi: 3.0.0</w:t>
      </w:r>
    </w:p>
    <w:p w14:paraId="4FF8FFCD" w14:textId="77777777" w:rsidR="00B110B4" w:rsidRPr="00D3062E" w:rsidRDefault="00B110B4" w:rsidP="00B110B4">
      <w:pPr>
        <w:pStyle w:val="PL"/>
      </w:pPr>
    </w:p>
    <w:p w14:paraId="1E7A3072" w14:textId="77777777" w:rsidR="00B110B4" w:rsidRPr="00D3062E" w:rsidRDefault="00B110B4" w:rsidP="00B110B4">
      <w:pPr>
        <w:pStyle w:val="PL"/>
      </w:pPr>
      <w:r w:rsidRPr="00D3062E">
        <w:t>info:</w:t>
      </w:r>
    </w:p>
    <w:p w14:paraId="50A13824" w14:textId="77777777" w:rsidR="00B110B4" w:rsidRPr="00D3062E" w:rsidRDefault="00B110B4" w:rsidP="00B110B4">
      <w:pPr>
        <w:pStyle w:val="PL"/>
      </w:pPr>
      <w:r w:rsidRPr="00D3062E">
        <w:t xml:space="preserve">  title: NSCE Server </w:t>
      </w:r>
      <w:r>
        <w:rPr>
          <w:lang w:eastAsia="fr-FR"/>
        </w:rPr>
        <w:t>Edge</w:t>
      </w:r>
      <w:r w:rsidRPr="00D3062E">
        <w:rPr>
          <w:lang w:eastAsia="fr-FR"/>
        </w:rPr>
        <w:t xml:space="preserve"> Service Continuity Service</w:t>
      </w:r>
    </w:p>
    <w:p w14:paraId="53F395CB" w14:textId="77777777" w:rsidR="00B110B4" w:rsidRPr="00D3062E" w:rsidRDefault="00B110B4" w:rsidP="00B110B4">
      <w:pPr>
        <w:pStyle w:val="PL"/>
      </w:pPr>
      <w:r w:rsidRPr="00D3062E">
        <w:t xml:space="preserve">  version: 1.0.0</w:t>
      </w:r>
    </w:p>
    <w:p w14:paraId="42C668FC" w14:textId="77777777" w:rsidR="00B110B4" w:rsidRPr="00D3062E" w:rsidRDefault="00B110B4" w:rsidP="00B110B4">
      <w:pPr>
        <w:pStyle w:val="PL"/>
      </w:pPr>
      <w:r w:rsidRPr="00D3062E">
        <w:t xml:space="preserve">  description: |</w:t>
      </w:r>
    </w:p>
    <w:p w14:paraId="50B65606" w14:textId="77777777" w:rsidR="00B110B4" w:rsidRPr="00D3062E" w:rsidRDefault="00B110B4" w:rsidP="00B110B4">
      <w:pPr>
        <w:pStyle w:val="PL"/>
      </w:pPr>
      <w:r w:rsidRPr="00D3062E">
        <w:t xml:space="preserve">    NSCE Server </w:t>
      </w:r>
      <w:r>
        <w:rPr>
          <w:lang w:eastAsia="fr-FR"/>
        </w:rPr>
        <w:t>Edge</w:t>
      </w:r>
      <w:r w:rsidRPr="00D3062E">
        <w:rPr>
          <w:lang w:eastAsia="fr-FR"/>
        </w:rPr>
        <w:t xml:space="preserve"> Service Continuity Service</w:t>
      </w:r>
      <w:r w:rsidRPr="00D3062E">
        <w:t xml:space="preserve">.  </w:t>
      </w:r>
    </w:p>
    <w:p w14:paraId="7E0F1325" w14:textId="77777777" w:rsidR="00B110B4" w:rsidRPr="00D3062E" w:rsidRDefault="00B110B4" w:rsidP="00B110B4">
      <w:pPr>
        <w:pStyle w:val="PL"/>
      </w:pPr>
      <w:r w:rsidRPr="00D3062E">
        <w:t xml:space="preserve">    © 2024, 3GPP Organizational Partners (ARIB, ATIS, CCSA, ETSI, TSDSI, TTA, TTC).  </w:t>
      </w:r>
    </w:p>
    <w:p w14:paraId="235E7305" w14:textId="77777777" w:rsidR="00B110B4" w:rsidRPr="00D3062E" w:rsidRDefault="00B110B4" w:rsidP="00B110B4">
      <w:pPr>
        <w:pStyle w:val="PL"/>
      </w:pPr>
      <w:r w:rsidRPr="00D3062E">
        <w:t xml:space="preserve">    All rights reserved.</w:t>
      </w:r>
    </w:p>
    <w:p w14:paraId="796F54F7" w14:textId="77777777" w:rsidR="00B110B4" w:rsidRPr="00D3062E" w:rsidRDefault="00B110B4" w:rsidP="00B110B4">
      <w:pPr>
        <w:pStyle w:val="PL"/>
      </w:pPr>
    </w:p>
    <w:p w14:paraId="3F1B72E1" w14:textId="77777777" w:rsidR="00B110B4" w:rsidRPr="00D3062E" w:rsidRDefault="00B110B4" w:rsidP="00B110B4">
      <w:pPr>
        <w:pStyle w:val="PL"/>
      </w:pPr>
      <w:r w:rsidRPr="00D3062E">
        <w:t>externalDocs:</w:t>
      </w:r>
    </w:p>
    <w:p w14:paraId="1B12F1FD" w14:textId="77777777" w:rsidR="00B110B4" w:rsidRPr="00D3062E" w:rsidRDefault="00B110B4" w:rsidP="00B110B4">
      <w:pPr>
        <w:pStyle w:val="PL"/>
        <w:rPr>
          <w:lang w:eastAsia="zh-CN"/>
        </w:rPr>
      </w:pPr>
      <w:r w:rsidRPr="00D3062E">
        <w:t xml:space="preserve">  description: </w:t>
      </w:r>
      <w:r w:rsidRPr="00D3062E">
        <w:rPr>
          <w:lang w:eastAsia="zh-CN"/>
        </w:rPr>
        <w:t>&gt;</w:t>
      </w:r>
    </w:p>
    <w:p w14:paraId="40DA3EFE" w14:textId="77777777" w:rsidR="00B110B4" w:rsidRPr="00D3062E" w:rsidRDefault="00B110B4" w:rsidP="00B110B4">
      <w:pPr>
        <w:pStyle w:val="PL"/>
      </w:pPr>
      <w:r w:rsidRPr="00D3062E">
        <w:t xml:space="preserve">    3GPP TS 29.435 V</w:t>
      </w:r>
      <w:r>
        <w:t>18</w:t>
      </w:r>
      <w:r w:rsidRPr="00D3062E">
        <w:t>.</w:t>
      </w:r>
      <w:r>
        <w:t>1</w:t>
      </w:r>
      <w:r w:rsidRPr="00D3062E">
        <w:t>.0; Service Enabler Architecture Layer for Verticals (SEAL);</w:t>
      </w:r>
    </w:p>
    <w:p w14:paraId="0FAF6613" w14:textId="54F1DF9A" w:rsidR="00B110B4" w:rsidRPr="00D3062E" w:rsidRDefault="00B110B4" w:rsidP="00B110B4">
      <w:pPr>
        <w:pStyle w:val="PL"/>
      </w:pPr>
      <w:r w:rsidRPr="00D3062E">
        <w:t xml:space="preserve">    Network Slice Capability E</w:t>
      </w:r>
      <w:r>
        <w:t>nablement</w:t>
      </w:r>
      <w:r w:rsidRPr="00D3062E" w:rsidDel="00B110B4">
        <w:t xml:space="preserve"> </w:t>
      </w:r>
      <w:r w:rsidRPr="00D3062E">
        <w:t>(NSCE) Server Service(s); Stage 3.</w:t>
      </w:r>
    </w:p>
    <w:p w14:paraId="56EBAB89" w14:textId="77777777" w:rsidR="00B110B4" w:rsidRPr="00D3062E" w:rsidRDefault="00B110B4" w:rsidP="00B110B4">
      <w:pPr>
        <w:pStyle w:val="PL"/>
      </w:pPr>
      <w:r w:rsidRPr="00D3062E">
        <w:t xml:space="preserve">  url: https://www.3gpp.org/ftp/Specs/archive/29_series/29.435/</w:t>
      </w:r>
    </w:p>
    <w:p w14:paraId="2A208F4C" w14:textId="77777777" w:rsidR="00B110B4" w:rsidRPr="00D3062E" w:rsidRDefault="00B110B4" w:rsidP="00B110B4">
      <w:pPr>
        <w:pStyle w:val="PL"/>
      </w:pPr>
    </w:p>
    <w:p w14:paraId="3E2618FF" w14:textId="77777777" w:rsidR="00B110B4" w:rsidRPr="00D3062E" w:rsidRDefault="00B110B4" w:rsidP="00B110B4">
      <w:pPr>
        <w:pStyle w:val="PL"/>
      </w:pPr>
      <w:r w:rsidRPr="00D3062E">
        <w:t>servers:</w:t>
      </w:r>
    </w:p>
    <w:p w14:paraId="5699C5ED" w14:textId="77777777" w:rsidR="00B110B4" w:rsidRPr="00D3062E" w:rsidRDefault="00B110B4" w:rsidP="00B110B4">
      <w:pPr>
        <w:pStyle w:val="PL"/>
      </w:pPr>
      <w:r w:rsidRPr="00D3062E">
        <w:t xml:space="preserve">  - url: '{apiRoot}/</w:t>
      </w:r>
      <w:r w:rsidRPr="00431785">
        <w:t>nsce-</w:t>
      </w:r>
      <w:r>
        <w:t>e</w:t>
      </w:r>
      <w:r w:rsidRPr="00431785">
        <w:t>sc</w:t>
      </w:r>
      <w:r w:rsidRPr="00D3062E">
        <w:t>/v1'</w:t>
      </w:r>
    </w:p>
    <w:p w14:paraId="644B0663" w14:textId="77777777" w:rsidR="00B110B4" w:rsidRPr="00D3062E" w:rsidRDefault="00B110B4" w:rsidP="00B110B4">
      <w:pPr>
        <w:pStyle w:val="PL"/>
      </w:pPr>
      <w:r w:rsidRPr="00D3062E">
        <w:t xml:space="preserve">    variables:</w:t>
      </w:r>
    </w:p>
    <w:p w14:paraId="2D40F662" w14:textId="77777777" w:rsidR="00B110B4" w:rsidRPr="00D3062E" w:rsidRDefault="00B110B4" w:rsidP="00B110B4">
      <w:pPr>
        <w:pStyle w:val="PL"/>
      </w:pPr>
      <w:r w:rsidRPr="00D3062E">
        <w:t xml:space="preserve">      apiRoot:</w:t>
      </w:r>
    </w:p>
    <w:p w14:paraId="3038CF17" w14:textId="77777777" w:rsidR="00B110B4" w:rsidRPr="00D3062E" w:rsidRDefault="00B110B4" w:rsidP="00B110B4">
      <w:pPr>
        <w:pStyle w:val="PL"/>
      </w:pPr>
      <w:r w:rsidRPr="00D3062E">
        <w:t xml:space="preserve">        default: https://example.com</w:t>
      </w:r>
    </w:p>
    <w:p w14:paraId="0E6D75C2" w14:textId="77777777" w:rsidR="00B110B4" w:rsidRPr="00D3062E" w:rsidRDefault="00B110B4" w:rsidP="00B110B4">
      <w:pPr>
        <w:pStyle w:val="PL"/>
      </w:pPr>
      <w:r w:rsidRPr="00D3062E">
        <w:t xml:space="preserve">        description: apiRoot as defined in clause 6.5 of 3GPP TS 29.549</w:t>
      </w:r>
      <w:r>
        <w:t>.</w:t>
      </w:r>
    </w:p>
    <w:p w14:paraId="184B4322" w14:textId="77777777" w:rsidR="00B110B4" w:rsidRPr="00D3062E" w:rsidRDefault="00B110B4" w:rsidP="00B110B4">
      <w:pPr>
        <w:pStyle w:val="PL"/>
      </w:pPr>
    </w:p>
    <w:p w14:paraId="1A5B36E9" w14:textId="77777777" w:rsidR="00B110B4" w:rsidRPr="00D3062E" w:rsidRDefault="00B110B4" w:rsidP="00B110B4">
      <w:pPr>
        <w:pStyle w:val="PL"/>
      </w:pPr>
      <w:r w:rsidRPr="00D3062E">
        <w:t>security:</w:t>
      </w:r>
    </w:p>
    <w:p w14:paraId="38564E07" w14:textId="77777777" w:rsidR="00B110B4" w:rsidRPr="00D3062E" w:rsidRDefault="00B110B4" w:rsidP="00B110B4">
      <w:pPr>
        <w:pStyle w:val="PL"/>
      </w:pPr>
      <w:r w:rsidRPr="00D3062E">
        <w:t xml:space="preserve">  - {}</w:t>
      </w:r>
    </w:p>
    <w:p w14:paraId="61FC4406" w14:textId="77777777" w:rsidR="00B110B4" w:rsidRPr="00D3062E" w:rsidRDefault="00B110B4" w:rsidP="00B110B4">
      <w:pPr>
        <w:pStyle w:val="PL"/>
      </w:pPr>
      <w:r w:rsidRPr="00D3062E">
        <w:t xml:space="preserve">  - oAuth2ClientCredentials: []</w:t>
      </w:r>
    </w:p>
    <w:p w14:paraId="25CA8016" w14:textId="77777777" w:rsidR="00B110B4" w:rsidRPr="00D3062E" w:rsidRDefault="00B110B4" w:rsidP="00B110B4">
      <w:pPr>
        <w:pStyle w:val="PL"/>
      </w:pPr>
    </w:p>
    <w:p w14:paraId="64A080AA" w14:textId="77777777" w:rsidR="00B110B4" w:rsidRPr="00D3062E" w:rsidRDefault="00B110B4" w:rsidP="00B110B4">
      <w:pPr>
        <w:pStyle w:val="PL"/>
      </w:pPr>
      <w:r w:rsidRPr="00D3062E">
        <w:t>paths:</w:t>
      </w:r>
    </w:p>
    <w:p w14:paraId="7C74EE31" w14:textId="77777777" w:rsidR="00B110B4" w:rsidRPr="00D3062E" w:rsidRDefault="00B110B4" w:rsidP="00B110B4">
      <w:pPr>
        <w:pStyle w:val="PL"/>
      </w:pPr>
      <w:r w:rsidRPr="00D3062E">
        <w:t xml:space="preserve">  /request:</w:t>
      </w:r>
    </w:p>
    <w:p w14:paraId="2CE2D858" w14:textId="77777777" w:rsidR="00B110B4" w:rsidRPr="00D3062E" w:rsidRDefault="00B110B4" w:rsidP="00B110B4">
      <w:pPr>
        <w:pStyle w:val="PL"/>
      </w:pPr>
      <w:r w:rsidRPr="00D3062E">
        <w:t xml:space="preserve">    post:</w:t>
      </w:r>
    </w:p>
    <w:p w14:paraId="15927C44"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t>Edge s</w:t>
      </w:r>
      <w:r w:rsidRPr="00431785">
        <w:t xml:space="preserve">ervice </w:t>
      </w:r>
      <w:r>
        <w:t>c</w:t>
      </w:r>
      <w:r w:rsidRPr="00431785">
        <w:t xml:space="preserve">ontinuity </w:t>
      </w:r>
      <w:r>
        <w:t>r</w:t>
      </w:r>
      <w:r w:rsidRPr="00431785">
        <w:t>equirement</w:t>
      </w:r>
      <w:r w:rsidRPr="00D3062E">
        <w:rPr>
          <w:rFonts w:cs="Courier New"/>
          <w:szCs w:val="16"/>
        </w:rPr>
        <w:t>.</w:t>
      </w:r>
    </w:p>
    <w:p w14:paraId="2FB5FD71" w14:textId="77777777" w:rsidR="00B110B4" w:rsidRPr="00D3062E" w:rsidRDefault="00B110B4" w:rsidP="00B110B4">
      <w:pPr>
        <w:pStyle w:val="PL"/>
        <w:rPr>
          <w:rFonts w:cs="Courier New"/>
          <w:szCs w:val="16"/>
        </w:rPr>
      </w:pPr>
      <w:r w:rsidRPr="00D3062E">
        <w:rPr>
          <w:rFonts w:cs="Courier New"/>
          <w:szCs w:val="16"/>
        </w:rPr>
        <w:t xml:space="preserve">      operationId: </w:t>
      </w:r>
      <w:r>
        <w:t>Edge</w:t>
      </w:r>
      <w:r w:rsidRPr="00431785">
        <w:t>SCRequirement</w:t>
      </w:r>
      <w:r w:rsidRPr="00D3062E">
        <w:t>Req</w:t>
      </w:r>
    </w:p>
    <w:p w14:paraId="73C8AF7D" w14:textId="77777777" w:rsidR="00B110B4" w:rsidRPr="00D3062E" w:rsidRDefault="00B110B4" w:rsidP="00B110B4">
      <w:pPr>
        <w:pStyle w:val="PL"/>
        <w:rPr>
          <w:rFonts w:cs="Courier New"/>
          <w:szCs w:val="16"/>
        </w:rPr>
      </w:pPr>
      <w:r w:rsidRPr="00D3062E">
        <w:rPr>
          <w:rFonts w:cs="Courier New"/>
          <w:szCs w:val="16"/>
        </w:rPr>
        <w:t xml:space="preserve">      tags:</w:t>
      </w:r>
    </w:p>
    <w:p w14:paraId="75014DA3" w14:textId="77777777" w:rsidR="00B110B4" w:rsidRPr="00D3062E" w:rsidRDefault="00B110B4" w:rsidP="00B110B4">
      <w:pPr>
        <w:pStyle w:val="PL"/>
        <w:rPr>
          <w:rFonts w:cs="Courier New"/>
          <w:szCs w:val="16"/>
        </w:rPr>
      </w:pPr>
      <w:r w:rsidRPr="00D3062E">
        <w:rPr>
          <w:rFonts w:cs="Courier New"/>
          <w:szCs w:val="16"/>
        </w:rPr>
        <w:t xml:space="preserve">        - </w:t>
      </w:r>
      <w:r>
        <w:t>Edge</w:t>
      </w:r>
      <w:r w:rsidRPr="00D3062E">
        <w:t xml:space="preserve"> Service Continuity</w:t>
      </w:r>
      <w:r w:rsidRPr="00D3062E">
        <w:rPr>
          <w:rFonts w:cs="Courier New"/>
          <w:szCs w:val="16"/>
        </w:rPr>
        <w:t xml:space="preserve"> </w:t>
      </w:r>
      <w:r>
        <w:t>R</w:t>
      </w:r>
      <w:r w:rsidRPr="00431785">
        <w:t>equirement</w:t>
      </w:r>
      <w:r w:rsidRPr="00D3062E">
        <w:rPr>
          <w:rFonts w:cs="Courier New"/>
          <w:szCs w:val="16"/>
        </w:rPr>
        <w:t xml:space="preserve"> Request</w:t>
      </w:r>
    </w:p>
    <w:p w14:paraId="4E0C508A" w14:textId="77777777" w:rsidR="00B110B4" w:rsidRPr="00D3062E" w:rsidRDefault="00B110B4" w:rsidP="00B110B4">
      <w:pPr>
        <w:pStyle w:val="PL"/>
      </w:pPr>
      <w:r w:rsidRPr="00D3062E">
        <w:t xml:space="preserve">      requestBody:</w:t>
      </w:r>
    </w:p>
    <w:p w14:paraId="497A8E61" w14:textId="77777777" w:rsidR="00B110B4" w:rsidRPr="00D3062E" w:rsidRDefault="00B110B4" w:rsidP="00B110B4">
      <w:pPr>
        <w:pStyle w:val="PL"/>
      </w:pPr>
      <w:r w:rsidRPr="00D3062E">
        <w:t xml:space="preserve">        required: true</w:t>
      </w:r>
    </w:p>
    <w:p w14:paraId="7DB50DAE" w14:textId="77777777" w:rsidR="00B110B4" w:rsidRPr="00D3062E" w:rsidRDefault="00B110B4" w:rsidP="00B110B4">
      <w:pPr>
        <w:pStyle w:val="PL"/>
      </w:pPr>
      <w:r w:rsidRPr="00D3062E">
        <w:t xml:space="preserve">        content:</w:t>
      </w:r>
    </w:p>
    <w:p w14:paraId="25DAC260" w14:textId="77777777" w:rsidR="00B110B4" w:rsidRPr="00D3062E" w:rsidRDefault="00B110B4" w:rsidP="00B110B4">
      <w:pPr>
        <w:pStyle w:val="PL"/>
      </w:pPr>
      <w:r w:rsidRPr="00D3062E">
        <w:t xml:space="preserve">          application/json:</w:t>
      </w:r>
    </w:p>
    <w:p w14:paraId="545FA195" w14:textId="77777777" w:rsidR="00B110B4" w:rsidRPr="00D3062E" w:rsidRDefault="00B110B4" w:rsidP="00B110B4">
      <w:pPr>
        <w:pStyle w:val="PL"/>
      </w:pPr>
      <w:r w:rsidRPr="00D3062E">
        <w:t xml:space="preserve">            schema:</w:t>
      </w:r>
    </w:p>
    <w:p w14:paraId="73C6C09F" w14:textId="77777777" w:rsidR="00B110B4" w:rsidRPr="00D3062E" w:rsidRDefault="00B110B4" w:rsidP="00B110B4">
      <w:pPr>
        <w:pStyle w:val="PL"/>
      </w:pPr>
      <w:r w:rsidRPr="00D3062E">
        <w:t xml:space="preserve">              $ref: '#/components/schemas/</w:t>
      </w:r>
      <w:r>
        <w:t>Edge</w:t>
      </w:r>
      <w:r w:rsidRPr="00431785">
        <w:t>SCRequirement</w:t>
      </w:r>
      <w:r w:rsidRPr="00D3062E">
        <w:t>Req'</w:t>
      </w:r>
    </w:p>
    <w:p w14:paraId="2AD87864" w14:textId="77777777" w:rsidR="00B110B4" w:rsidRPr="00D3062E" w:rsidRDefault="00B110B4" w:rsidP="00B110B4">
      <w:pPr>
        <w:pStyle w:val="PL"/>
      </w:pPr>
      <w:r w:rsidRPr="00D3062E">
        <w:t xml:space="preserve">      responses:</w:t>
      </w:r>
    </w:p>
    <w:p w14:paraId="4D8F6C12" w14:textId="77777777" w:rsidR="00B110B4" w:rsidRPr="00D3062E" w:rsidRDefault="00B110B4" w:rsidP="00B110B4">
      <w:pPr>
        <w:pStyle w:val="PL"/>
      </w:pPr>
      <w:r w:rsidRPr="00D3062E">
        <w:t xml:space="preserve">        '204':</w:t>
      </w:r>
    </w:p>
    <w:p w14:paraId="1231BCEB" w14:textId="77777777" w:rsidR="00B110B4" w:rsidRPr="00D3062E" w:rsidRDefault="00B110B4" w:rsidP="00B110B4">
      <w:pPr>
        <w:pStyle w:val="PL"/>
        <w:rPr>
          <w:lang w:eastAsia="zh-CN"/>
        </w:rPr>
      </w:pPr>
      <w:r w:rsidRPr="00D3062E">
        <w:t xml:space="preserve">          description: </w:t>
      </w:r>
      <w:r w:rsidRPr="00D3062E">
        <w:rPr>
          <w:lang w:eastAsia="zh-CN"/>
        </w:rPr>
        <w:t>&gt;</w:t>
      </w:r>
    </w:p>
    <w:p w14:paraId="192936B3" w14:textId="77777777" w:rsidR="00B110B4" w:rsidRPr="00D3062E" w:rsidRDefault="00B110B4" w:rsidP="00B110B4">
      <w:pPr>
        <w:pStyle w:val="PL"/>
      </w:pPr>
      <w:r w:rsidRPr="00D3062E">
        <w:rPr>
          <w:lang w:eastAsia="es-ES"/>
        </w:rPr>
        <w:t xml:space="preserve">            </w:t>
      </w:r>
      <w:r w:rsidRPr="00D3062E">
        <w:t xml:space="preserve">No Content. The </w:t>
      </w:r>
      <w:r>
        <w:t>Edge</w:t>
      </w:r>
      <w:r w:rsidRPr="00D3062E">
        <w:t xml:space="preserve"> service continuity </w:t>
      </w:r>
      <w:r>
        <w:t>r</w:t>
      </w:r>
      <w:r w:rsidRPr="00431785">
        <w:t>equirement</w:t>
      </w:r>
      <w:r w:rsidRPr="00D3062E">
        <w:t xml:space="preserve"> request is successfully</w:t>
      </w:r>
    </w:p>
    <w:p w14:paraId="5D2434C3" w14:textId="77777777" w:rsidR="00B110B4" w:rsidRPr="00D3062E" w:rsidRDefault="00B110B4" w:rsidP="00B110B4">
      <w:pPr>
        <w:pStyle w:val="PL"/>
      </w:pPr>
      <w:r w:rsidRPr="00D3062E">
        <w:t xml:space="preserve">            received and processed.</w:t>
      </w:r>
    </w:p>
    <w:p w14:paraId="5108FE78" w14:textId="77777777" w:rsidR="00B110B4" w:rsidRPr="00D3062E" w:rsidRDefault="00B110B4" w:rsidP="00B110B4">
      <w:pPr>
        <w:pStyle w:val="PL"/>
      </w:pPr>
      <w:r w:rsidRPr="00D3062E">
        <w:t xml:space="preserve">        '307':</w:t>
      </w:r>
    </w:p>
    <w:p w14:paraId="6117356E" w14:textId="77777777" w:rsidR="00B110B4" w:rsidRPr="00D3062E" w:rsidRDefault="00B110B4" w:rsidP="00B110B4">
      <w:pPr>
        <w:pStyle w:val="PL"/>
      </w:pPr>
      <w:r w:rsidRPr="00D3062E">
        <w:t xml:space="preserve">          $ref: 'TS29122_CommonData.yaml#/components/responses/307'</w:t>
      </w:r>
    </w:p>
    <w:p w14:paraId="5269B61F" w14:textId="77777777" w:rsidR="00B110B4" w:rsidRPr="00D3062E" w:rsidRDefault="00B110B4" w:rsidP="00B110B4">
      <w:pPr>
        <w:pStyle w:val="PL"/>
      </w:pPr>
      <w:r w:rsidRPr="00D3062E">
        <w:t xml:space="preserve">        '308':</w:t>
      </w:r>
    </w:p>
    <w:p w14:paraId="3C7C9216" w14:textId="77777777" w:rsidR="00B110B4" w:rsidRPr="00D3062E" w:rsidRDefault="00B110B4" w:rsidP="00B110B4">
      <w:pPr>
        <w:pStyle w:val="PL"/>
      </w:pPr>
      <w:r w:rsidRPr="00D3062E">
        <w:t xml:space="preserve">          $ref: 'TS29122_CommonData.yaml#/components/responses/308'</w:t>
      </w:r>
    </w:p>
    <w:p w14:paraId="11FD3322" w14:textId="77777777" w:rsidR="00B110B4" w:rsidRPr="00D3062E" w:rsidRDefault="00B110B4" w:rsidP="00B110B4">
      <w:pPr>
        <w:pStyle w:val="PL"/>
      </w:pPr>
      <w:r w:rsidRPr="00D3062E">
        <w:t xml:space="preserve">        '400':</w:t>
      </w:r>
    </w:p>
    <w:p w14:paraId="399F4A5C" w14:textId="77777777" w:rsidR="00B110B4" w:rsidRPr="00D3062E" w:rsidRDefault="00B110B4" w:rsidP="00B110B4">
      <w:pPr>
        <w:pStyle w:val="PL"/>
      </w:pPr>
      <w:r w:rsidRPr="00D3062E">
        <w:t xml:space="preserve">          $ref: 'TS29122_CommonData.yaml#/components/responses/400'</w:t>
      </w:r>
    </w:p>
    <w:p w14:paraId="2EF48F4D" w14:textId="77777777" w:rsidR="00B110B4" w:rsidRPr="00D3062E" w:rsidRDefault="00B110B4" w:rsidP="00B110B4">
      <w:pPr>
        <w:pStyle w:val="PL"/>
      </w:pPr>
      <w:r w:rsidRPr="00D3062E">
        <w:t xml:space="preserve">        '401':</w:t>
      </w:r>
    </w:p>
    <w:p w14:paraId="772A5BAE" w14:textId="77777777" w:rsidR="00B110B4" w:rsidRPr="00D3062E" w:rsidRDefault="00B110B4" w:rsidP="00B110B4">
      <w:pPr>
        <w:pStyle w:val="PL"/>
      </w:pPr>
      <w:r w:rsidRPr="00D3062E">
        <w:t xml:space="preserve">          $ref: 'TS29122_CommonData.yaml#/components/responses/401'</w:t>
      </w:r>
    </w:p>
    <w:p w14:paraId="2F0C12D4" w14:textId="77777777" w:rsidR="00B110B4" w:rsidRPr="00D3062E" w:rsidRDefault="00B110B4" w:rsidP="00B110B4">
      <w:pPr>
        <w:pStyle w:val="PL"/>
      </w:pPr>
      <w:r w:rsidRPr="00D3062E">
        <w:t xml:space="preserve">        '403':</w:t>
      </w:r>
    </w:p>
    <w:p w14:paraId="7D3B2927" w14:textId="77777777" w:rsidR="00B110B4" w:rsidRPr="00D3062E" w:rsidRDefault="00B110B4" w:rsidP="00B110B4">
      <w:pPr>
        <w:pStyle w:val="PL"/>
      </w:pPr>
      <w:r w:rsidRPr="00D3062E">
        <w:t xml:space="preserve">          $ref: 'TS29122_CommonData.yaml#/components/responses/403'</w:t>
      </w:r>
    </w:p>
    <w:p w14:paraId="61A6AAB6" w14:textId="77777777" w:rsidR="00B110B4" w:rsidRPr="00D3062E" w:rsidRDefault="00B110B4" w:rsidP="00B110B4">
      <w:pPr>
        <w:pStyle w:val="PL"/>
      </w:pPr>
      <w:r w:rsidRPr="00D3062E">
        <w:t xml:space="preserve">        '404':</w:t>
      </w:r>
    </w:p>
    <w:p w14:paraId="51EFF789" w14:textId="77777777" w:rsidR="00B110B4" w:rsidRPr="00D3062E" w:rsidRDefault="00B110B4" w:rsidP="00B110B4">
      <w:pPr>
        <w:pStyle w:val="PL"/>
      </w:pPr>
      <w:r w:rsidRPr="00D3062E">
        <w:t xml:space="preserve">          $ref: 'TS29122_CommonData.yaml#/components/responses/404'</w:t>
      </w:r>
    </w:p>
    <w:p w14:paraId="7DF8206D" w14:textId="77777777" w:rsidR="00B110B4" w:rsidRPr="00D3062E" w:rsidRDefault="00B110B4" w:rsidP="00B110B4">
      <w:pPr>
        <w:pStyle w:val="PL"/>
      </w:pPr>
      <w:r w:rsidRPr="00D3062E">
        <w:t xml:space="preserve">        '411':</w:t>
      </w:r>
    </w:p>
    <w:p w14:paraId="3300F7C0" w14:textId="77777777" w:rsidR="00B110B4" w:rsidRPr="00D3062E" w:rsidRDefault="00B110B4" w:rsidP="00B110B4">
      <w:pPr>
        <w:pStyle w:val="PL"/>
      </w:pPr>
      <w:r w:rsidRPr="00D3062E">
        <w:t xml:space="preserve">          $ref: 'TS29122_CommonData.yaml#/components/responses/411'</w:t>
      </w:r>
    </w:p>
    <w:p w14:paraId="472D47DB" w14:textId="77777777" w:rsidR="00B110B4" w:rsidRPr="00D3062E" w:rsidRDefault="00B110B4" w:rsidP="00B110B4">
      <w:pPr>
        <w:pStyle w:val="PL"/>
      </w:pPr>
      <w:r w:rsidRPr="00D3062E">
        <w:t xml:space="preserve">        '413':</w:t>
      </w:r>
    </w:p>
    <w:p w14:paraId="2F2A84DC" w14:textId="77777777" w:rsidR="00B110B4" w:rsidRPr="00D3062E" w:rsidRDefault="00B110B4" w:rsidP="00B110B4">
      <w:pPr>
        <w:pStyle w:val="PL"/>
      </w:pPr>
      <w:r w:rsidRPr="00D3062E">
        <w:t xml:space="preserve">          $ref: 'TS29122_CommonData.yaml#/components/responses/413'</w:t>
      </w:r>
    </w:p>
    <w:p w14:paraId="0D37BFC5" w14:textId="77777777" w:rsidR="00B110B4" w:rsidRPr="00D3062E" w:rsidRDefault="00B110B4" w:rsidP="00B110B4">
      <w:pPr>
        <w:pStyle w:val="PL"/>
      </w:pPr>
      <w:r w:rsidRPr="00D3062E">
        <w:t xml:space="preserve">        '415':</w:t>
      </w:r>
    </w:p>
    <w:p w14:paraId="2EC4A5DC" w14:textId="77777777" w:rsidR="00B110B4" w:rsidRPr="00D3062E" w:rsidRDefault="00B110B4" w:rsidP="00B110B4">
      <w:pPr>
        <w:pStyle w:val="PL"/>
      </w:pPr>
      <w:r w:rsidRPr="00D3062E">
        <w:t xml:space="preserve">          $ref: 'TS29122_CommonData.yaml#/components/responses/415'</w:t>
      </w:r>
    </w:p>
    <w:p w14:paraId="491BB2BA" w14:textId="77777777" w:rsidR="00B110B4" w:rsidRPr="00D3062E" w:rsidRDefault="00B110B4" w:rsidP="00B110B4">
      <w:pPr>
        <w:pStyle w:val="PL"/>
      </w:pPr>
      <w:r w:rsidRPr="00D3062E">
        <w:t xml:space="preserve">        '429':</w:t>
      </w:r>
    </w:p>
    <w:p w14:paraId="46A46030" w14:textId="77777777" w:rsidR="00B110B4" w:rsidRPr="00D3062E" w:rsidRDefault="00B110B4" w:rsidP="00B110B4">
      <w:pPr>
        <w:pStyle w:val="PL"/>
      </w:pPr>
      <w:r w:rsidRPr="00D3062E">
        <w:t xml:space="preserve">          $ref: 'TS29122_CommonData.yaml#/components/responses/429'</w:t>
      </w:r>
    </w:p>
    <w:p w14:paraId="2B0AEA61" w14:textId="77777777" w:rsidR="00B110B4" w:rsidRPr="00D3062E" w:rsidRDefault="00B110B4" w:rsidP="00B110B4">
      <w:pPr>
        <w:pStyle w:val="PL"/>
      </w:pPr>
      <w:r w:rsidRPr="00D3062E">
        <w:t xml:space="preserve">        '500':</w:t>
      </w:r>
    </w:p>
    <w:p w14:paraId="5CCE5604" w14:textId="77777777" w:rsidR="00B110B4" w:rsidRPr="00D3062E" w:rsidRDefault="00B110B4" w:rsidP="00B110B4">
      <w:pPr>
        <w:pStyle w:val="PL"/>
      </w:pPr>
      <w:r w:rsidRPr="00D3062E">
        <w:t xml:space="preserve">          $ref: 'TS29122_CommonData.yaml#/components/responses/500'</w:t>
      </w:r>
    </w:p>
    <w:p w14:paraId="72C6BBEE" w14:textId="77777777" w:rsidR="00B110B4" w:rsidRPr="00D3062E" w:rsidRDefault="00B110B4" w:rsidP="00B110B4">
      <w:pPr>
        <w:pStyle w:val="PL"/>
      </w:pPr>
      <w:r w:rsidRPr="00D3062E">
        <w:t xml:space="preserve">        '503':</w:t>
      </w:r>
    </w:p>
    <w:p w14:paraId="4D24898E" w14:textId="77777777" w:rsidR="00B110B4" w:rsidRPr="00D3062E" w:rsidRDefault="00B110B4" w:rsidP="00B110B4">
      <w:pPr>
        <w:pStyle w:val="PL"/>
      </w:pPr>
      <w:r w:rsidRPr="00D3062E">
        <w:t xml:space="preserve">          $ref: 'TS29122_CommonData.yaml#/components/responses/503'</w:t>
      </w:r>
    </w:p>
    <w:p w14:paraId="0DBDDC3D" w14:textId="77777777" w:rsidR="00B110B4" w:rsidRPr="00D3062E" w:rsidRDefault="00B110B4" w:rsidP="00B110B4">
      <w:pPr>
        <w:pStyle w:val="PL"/>
      </w:pPr>
      <w:r w:rsidRPr="00D3062E">
        <w:t xml:space="preserve">        default:</w:t>
      </w:r>
    </w:p>
    <w:p w14:paraId="47B6C6DC" w14:textId="77777777" w:rsidR="00B110B4" w:rsidRPr="00D3062E" w:rsidRDefault="00B110B4" w:rsidP="00B110B4">
      <w:pPr>
        <w:pStyle w:val="PL"/>
      </w:pPr>
      <w:r w:rsidRPr="00D3062E">
        <w:t xml:space="preserve">          $ref: 'TS29122_CommonData.yaml#/components/responses/default'</w:t>
      </w:r>
    </w:p>
    <w:p w14:paraId="49F7B053" w14:textId="77777777" w:rsidR="00B110B4" w:rsidRPr="00D3062E" w:rsidRDefault="00B110B4" w:rsidP="00B110B4">
      <w:pPr>
        <w:pStyle w:val="PL"/>
      </w:pPr>
      <w:r w:rsidRPr="00D3062E">
        <w:t xml:space="preserve">      callbacks:</w:t>
      </w:r>
    </w:p>
    <w:p w14:paraId="3E344827" w14:textId="77777777" w:rsidR="00B110B4" w:rsidRPr="00D3062E" w:rsidRDefault="00B110B4" w:rsidP="00B110B4">
      <w:pPr>
        <w:pStyle w:val="PL"/>
      </w:pPr>
      <w:r w:rsidRPr="00D3062E">
        <w:t xml:space="preserve">        </w:t>
      </w:r>
      <w:r w:rsidRPr="000D5D5D">
        <w:t>EdgeSCRequirementNotif</w:t>
      </w:r>
      <w:r w:rsidRPr="00D3062E">
        <w:t>:</w:t>
      </w:r>
    </w:p>
    <w:p w14:paraId="76C0DE80" w14:textId="77777777" w:rsidR="00B110B4" w:rsidRPr="00D3062E" w:rsidRDefault="00B110B4" w:rsidP="00B110B4">
      <w:pPr>
        <w:pStyle w:val="PL"/>
      </w:pPr>
      <w:r w:rsidRPr="00D3062E">
        <w:t xml:space="preserve">          '{$request.body#/notifUri}':</w:t>
      </w:r>
    </w:p>
    <w:p w14:paraId="6024C8A3" w14:textId="77777777" w:rsidR="00B110B4" w:rsidRPr="00D3062E" w:rsidRDefault="00B110B4" w:rsidP="00B110B4">
      <w:pPr>
        <w:pStyle w:val="PL"/>
      </w:pPr>
      <w:r w:rsidRPr="00D3062E">
        <w:t xml:space="preserve">            post:</w:t>
      </w:r>
    </w:p>
    <w:p w14:paraId="7E320408" w14:textId="77777777" w:rsidR="00B110B4" w:rsidRPr="00D3062E" w:rsidRDefault="00B110B4" w:rsidP="00B110B4">
      <w:pPr>
        <w:pStyle w:val="PL"/>
      </w:pPr>
      <w:r w:rsidRPr="00D3062E">
        <w:t xml:space="preserve">              requestBody:</w:t>
      </w:r>
    </w:p>
    <w:p w14:paraId="5FD1998C" w14:textId="77777777" w:rsidR="00B110B4" w:rsidRPr="00D3062E" w:rsidRDefault="00B110B4" w:rsidP="00B110B4">
      <w:pPr>
        <w:pStyle w:val="PL"/>
      </w:pPr>
      <w:r w:rsidRPr="00D3062E">
        <w:t xml:space="preserve">                required: true</w:t>
      </w:r>
    </w:p>
    <w:p w14:paraId="06FC6668" w14:textId="77777777" w:rsidR="00B110B4" w:rsidRPr="00D3062E" w:rsidRDefault="00B110B4" w:rsidP="00B110B4">
      <w:pPr>
        <w:pStyle w:val="PL"/>
      </w:pPr>
      <w:r w:rsidRPr="00D3062E">
        <w:t xml:space="preserve">                content:</w:t>
      </w:r>
    </w:p>
    <w:p w14:paraId="1BF14F64" w14:textId="77777777" w:rsidR="00B110B4" w:rsidRPr="00D3062E" w:rsidRDefault="00B110B4" w:rsidP="00B110B4">
      <w:pPr>
        <w:pStyle w:val="PL"/>
      </w:pPr>
      <w:r w:rsidRPr="00D3062E">
        <w:t xml:space="preserve">                  application/json:</w:t>
      </w:r>
    </w:p>
    <w:p w14:paraId="137F7E3B" w14:textId="77777777" w:rsidR="00B110B4" w:rsidRPr="00D3062E" w:rsidRDefault="00B110B4" w:rsidP="00B110B4">
      <w:pPr>
        <w:pStyle w:val="PL"/>
      </w:pPr>
      <w:r w:rsidRPr="00D3062E">
        <w:t xml:space="preserve">                    schema:</w:t>
      </w:r>
    </w:p>
    <w:p w14:paraId="1D1A5B2D" w14:textId="77777777" w:rsidR="00B110B4" w:rsidRPr="00D3062E" w:rsidRDefault="00B110B4" w:rsidP="00B110B4">
      <w:pPr>
        <w:pStyle w:val="PL"/>
      </w:pPr>
      <w:r w:rsidRPr="00D3062E">
        <w:t xml:space="preserve">                      $ref: '#/components/schemas/</w:t>
      </w:r>
      <w:r w:rsidRPr="000D5D5D">
        <w:t>EdgeSCRequirementNotif</w:t>
      </w:r>
      <w:r w:rsidRPr="00D3062E">
        <w:t>'</w:t>
      </w:r>
    </w:p>
    <w:p w14:paraId="17289A9A" w14:textId="77777777" w:rsidR="00B110B4" w:rsidRPr="00D3062E" w:rsidRDefault="00B110B4" w:rsidP="00B110B4">
      <w:pPr>
        <w:pStyle w:val="PL"/>
      </w:pPr>
      <w:r w:rsidRPr="00D3062E">
        <w:t xml:space="preserve">              responses:</w:t>
      </w:r>
    </w:p>
    <w:p w14:paraId="0BBFC3D7" w14:textId="77777777" w:rsidR="00B110B4" w:rsidRPr="00D3062E" w:rsidRDefault="00B110B4" w:rsidP="00B110B4">
      <w:pPr>
        <w:pStyle w:val="PL"/>
      </w:pPr>
      <w:r w:rsidRPr="00D3062E">
        <w:t xml:space="preserve">                '204':</w:t>
      </w:r>
    </w:p>
    <w:p w14:paraId="56C8C3EE" w14:textId="77777777" w:rsidR="00B110B4" w:rsidRPr="00D3062E" w:rsidRDefault="00B110B4" w:rsidP="00B110B4">
      <w:pPr>
        <w:pStyle w:val="PL"/>
        <w:rPr>
          <w:lang w:eastAsia="zh-CN"/>
        </w:rPr>
      </w:pPr>
      <w:r w:rsidRPr="00D3062E">
        <w:t xml:space="preserve">                  description: </w:t>
      </w:r>
      <w:r w:rsidRPr="00D3062E">
        <w:rPr>
          <w:lang w:eastAsia="zh-CN"/>
        </w:rPr>
        <w:t>&gt;</w:t>
      </w:r>
    </w:p>
    <w:p w14:paraId="6F115D78" w14:textId="77777777" w:rsidR="00B110B4" w:rsidRDefault="00B110B4" w:rsidP="00B110B4">
      <w:pPr>
        <w:pStyle w:val="PL"/>
      </w:pPr>
      <w:r w:rsidRPr="00D3062E">
        <w:t xml:space="preserve">                    No Content. The </w:t>
      </w:r>
      <w:r>
        <w:t>Edge</w:t>
      </w:r>
      <w:r w:rsidRPr="00D3062E">
        <w:t xml:space="preserve"> Service Continuity </w:t>
      </w:r>
      <w:r>
        <w:t>r</w:t>
      </w:r>
      <w:r w:rsidRPr="00431785">
        <w:t>equirement</w:t>
      </w:r>
      <w:r w:rsidRPr="00D3062E">
        <w:t xml:space="preserve"> Notification</w:t>
      </w:r>
    </w:p>
    <w:p w14:paraId="083BC6E6" w14:textId="77777777" w:rsidR="00B110B4" w:rsidRPr="00D3062E" w:rsidRDefault="00B110B4" w:rsidP="00B110B4">
      <w:pPr>
        <w:pStyle w:val="PL"/>
      </w:pPr>
      <w:r>
        <w:t xml:space="preserve">                   </w:t>
      </w:r>
      <w:r w:rsidRPr="00D3062E">
        <w:t xml:space="preserve"> is successfully received and processed.</w:t>
      </w:r>
    </w:p>
    <w:p w14:paraId="784A143B" w14:textId="77777777" w:rsidR="00B110B4" w:rsidRPr="00D3062E" w:rsidRDefault="00B110B4" w:rsidP="00B110B4">
      <w:pPr>
        <w:pStyle w:val="PL"/>
      </w:pPr>
      <w:r w:rsidRPr="00D3062E">
        <w:t xml:space="preserve">                '307':</w:t>
      </w:r>
    </w:p>
    <w:p w14:paraId="4CF721D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3FDAA34E" w14:textId="77777777" w:rsidR="00B110B4" w:rsidRPr="00D3062E" w:rsidRDefault="00B110B4" w:rsidP="00B110B4">
      <w:pPr>
        <w:pStyle w:val="PL"/>
      </w:pPr>
      <w:r w:rsidRPr="00D3062E">
        <w:t xml:space="preserve">                '308':</w:t>
      </w:r>
    </w:p>
    <w:p w14:paraId="41B7AB8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E3BF265" w14:textId="77777777" w:rsidR="00B110B4" w:rsidRPr="00D3062E" w:rsidRDefault="00B110B4" w:rsidP="00B110B4">
      <w:pPr>
        <w:pStyle w:val="PL"/>
      </w:pPr>
      <w:r w:rsidRPr="00D3062E">
        <w:t xml:space="preserve">                '400':</w:t>
      </w:r>
    </w:p>
    <w:p w14:paraId="1CCEE7CF" w14:textId="77777777" w:rsidR="00B110B4" w:rsidRPr="00D3062E" w:rsidRDefault="00B110B4" w:rsidP="00B110B4">
      <w:pPr>
        <w:pStyle w:val="PL"/>
      </w:pPr>
      <w:r w:rsidRPr="00D3062E">
        <w:t xml:space="preserve">                  $ref: 'TS29122_CommonData.yaml#/components/responses/400'</w:t>
      </w:r>
    </w:p>
    <w:p w14:paraId="489F9EE1" w14:textId="77777777" w:rsidR="00B110B4" w:rsidRPr="00D3062E" w:rsidRDefault="00B110B4" w:rsidP="00B110B4">
      <w:pPr>
        <w:pStyle w:val="PL"/>
      </w:pPr>
      <w:r w:rsidRPr="00D3062E">
        <w:t xml:space="preserve">                '401':</w:t>
      </w:r>
    </w:p>
    <w:p w14:paraId="2E9EFDCC" w14:textId="77777777" w:rsidR="00B110B4" w:rsidRPr="00D3062E" w:rsidRDefault="00B110B4" w:rsidP="00B110B4">
      <w:pPr>
        <w:pStyle w:val="PL"/>
      </w:pPr>
      <w:r w:rsidRPr="00D3062E">
        <w:t xml:space="preserve">                  $ref: 'TS29122_CommonData.yaml#/components/responses/401'</w:t>
      </w:r>
    </w:p>
    <w:p w14:paraId="247B4FB5" w14:textId="77777777" w:rsidR="00B110B4" w:rsidRPr="00D3062E" w:rsidRDefault="00B110B4" w:rsidP="00B110B4">
      <w:pPr>
        <w:pStyle w:val="PL"/>
      </w:pPr>
      <w:r w:rsidRPr="00D3062E">
        <w:t xml:space="preserve">                '403':</w:t>
      </w:r>
    </w:p>
    <w:p w14:paraId="29AD8901" w14:textId="77777777" w:rsidR="00B110B4" w:rsidRPr="00D3062E" w:rsidRDefault="00B110B4" w:rsidP="00B110B4">
      <w:pPr>
        <w:pStyle w:val="PL"/>
      </w:pPr>
      <w:r w:rsidRPr="00D3062E">
        <w:t xml:space="preserve">                  $ref: 'TS29122_CommonData.yaml#/components/responses/403'</w:t>
      </w:r>
    </w:p>
    <w:p w14:paraId="016DB253" w14:textId="77777777" w:rsidR="00B110B4" w:rsidRPr="00D3062E" w:rsidRDefault="00B110B4" w:rsidP="00B110B4">
      <w:pPr>
        <w:pStyle w:val="PL"/>
      </w:pPr>
      <w:r w:rsidRPr="00D3062E">
        <w:t xml:space="preserve">                '404':</w:t>
      </w:r>
    </w:p>
    <w:p w14:paraId="685ECE27" w14:textId="77777777" w:rsidR="00B110B4" w:rsidRPr="00D3062E" w:rsidRDefault="00B110B4" w:rsidP="00B110B4">
      <w:pPr>
        <w:pStyle w:val="PL"/>
      </w:pPr>
      <w:r w:rsidRPr="00D3062E">
        <w:t xml:space="preserve">                  $ref: 'TS29122_CommonData.yaml#/components/responses/404'</w:t>
      </w:r>
    </w:p>
    <w:p w14:paraId="18178A42" w14:textId="77777777" w:rsidR="00B110B4" w:rsidRPr="00D3062E" w:rsidRDefault="00B110B4" w:rsidP="00B110B4">
      <w:pPr>
        <w:pStyle w:val="PL"/>
      </w:pPr>
      <w:r w:rsidRPr="00D3062E">
        <w:t xml:space="preserve">                '411':</w:t>
      </w:r>
    </w:p>
    <w:p w14:paraId="5A1FCDFB" w14:textId="77777777" w:rsidR="00B110B4" w:rsidRPr="00D3062E" w:rsidRDefault="00B110B4" w:rsidP="00B110B4">
      <w:pPr>
        <w:pStyle w:val="PL"/>
      </w:pPr>
      <w:r w:rsidRPr="00D3062E">
        <w:t xml:space="preserve">                  $ref: 'TS29122_CommonData.yaml#/components/responses/411'</w:t>
      </w:r>
    </w:p>
    <w:p w14:paraId="112E0561" w14:textId="77777777" w:rsidR="00B110B4" w:rsidRPr="00D3062E" w:rsidRDefault="00B110B4" w:rsidP="00B110B4">
      <w:pPr>
        <w:pStyle w:val="PL"/>
      </w:pPr>
      <w:r w:rsidRPr="00D3062E">
        <w:t xml:space="preserve">                '413':</w:t>
      </w:r>
    </w:p>
    <w:p w14:paraId="2D9122FF" w14:textId="77777777" w:rsidR="00B110B4" w:rsidRPr="00D3062E" w:rsidRDefault="00B110B4" w:rsidP="00B110B4">
      <w:pPr>
        <w:pStyle w:val="PL"/>
      </w:pPr>
      <w:r w:rsidRPr="00D3062E">
        <w:t xml:space="preserve">                  $ref: 'TS29122_CommonData.yaml#/components/responses/413'</w:t>
      </w:r>
    </w:p>
    <w:p w14:paraId="33F8526D" w14:textId="77777777" w:rsidR="00B110B4" w:rsidRPr="00D3062E" w:rsidRDefault="00B110B4" w:rsidP="00B110B4">
      <w:pPr>
        <w:pStyle w:val="PL"/>
      </w:pPr>
      <w:r w:rsidRPr="00D3062E">
        <w:t xml:space="preserve">                '415':</w:t>
      </w:r>
    </w:p>
    <w:p w14:paraId="587EE581" w14:textId="77777777" w:rsidR="00B110B4" w:rsidRPr="00D3062E" w:rsidRDefault="00B110B4" w:rsidP="00B110B4">
      <w:pPr>
        <w:pStyle w:val="PL"/>
      </w:pPr>
      <w:r w:rsidRPr="00D3062E">
        <w:t xml:space="preserve">                  $ref: 'TS29122_CommonData.yaml#/components/responses/415'</w:t>
      </w:r>
    </w:p>
    <w:p w14:paraId="173771C3" w14:textId="77777777" w:rsidR="00B110B4" w:rsidRPr="00D3062E" w:rsidRDefault="00B110B4" w:rsidP="00B110B4">
      <w:pPr>
        <w:pStyle w:val="PL"/>
      </w:pPr>
      <w:r w:rsidRPr="00D3062E">
        <w:t xml:space="preserve">                '429':</w:t>
      </w:r>
    </w:p>
    <w:p w14:paraId="45140EE5" w14:textId="77777777" w:rsidR="00B110B4" w:rsidRPr="00D3062E" w:rsidRDefault="00B110B4" w:rsidP="00B110B4">
      <w:pPr>
        <w:pStyle w:val="PL"/>
      </w:pPr>
      <w:r w:rsidRPr="00D3062E">
        <w:t xml:space="preserve">                  $ref: 'TS29122_CommonData.yaml#/components/responses/429'</w:t>
      </w:r>
    </w:p>
    <w:p w14:paraId="2D8C44DA" w14:textId="77777777" w:rsidR="00B110B4" w:rsidRPr="00D3062E" w:rsidRDefault="00B110B4" w:rsidP="00B110B4">
      <w:pPr>
        <w:pStyle w:val="PL"/>
      </w:pPr>
      <w:r w:rsidRPr="00D3062E">
        <w:t xml:space="preserve">                '500':</w:t>
      </w:r>
    </w:p>
    <w:p w14:paraId="793A3AFB" w14:textId="77777777" w:rsidR="00B110B4" w:rsidRPr="00D3062E" w:rsidRDefault="00B110B4" w:rsidP="00B110B4">
      <w:pPr>
        <w:pStyle w:val="PL"/>
      </w:pPr>
      <w:r w:rsidRPr="00D3062E">
        <w:t xml:space="preserve">                  $ref: 'TS29122_CommonData.yaml#/components/responses/500'</w:t>
      </w:r>
    </w:p>
    <w:p w14:paraId="49F59C94" w14:textId="77777777" w:rsidR="00B110B4" w:rsidRPr="00D3062E" w:rsidRDefault="00B110B4" w:rsidP="00B110B4">
      <w:pPr>
        <w:pStyle w:val="PL"/>
      </w:pPr>
      <w:r w:rsidRPr="00D3062E">
        <w:t xml:space="preserve">                '503':</w:t>
      </w:r>
    </w:p>
    <w:p w14:paraId="6E84BB18" w14:textId="77777777" w:rsidR="00B110B4" w:rsidRPr="00D3062E" w:rsidRDefault="00B110B4" w:rsidP="00B110B4">
      <w:pPr>
        <w:pStyle w:val="PL"/>
      </w:pPr>
      <w:r w:rsidRPr="00D3062E">
        <w:t xml:space="preserve">                  $ref: 'TS29122_CommonData.yaml#/components/responses/503'</w:t>
      </w:r>
    </w:p>
    <w:p w14:paraId="750A860C" w14:textId="77777777" w:rsidR="00B110B4" w:rsidRPr="00D3062E" w:rsidRDefault="00B110B4" w:rsidP="00B110B4">
      <w:pPr>
        <w:pStyle w:val="PL"/>
      </w:pPr>
      <w:r w:rsidRPr="00D3062E">
        <w:t xml:space="preserve">                default:</w:t>
      </w:r>
    </w:p>
    <w:p w14:paraId="2FC55DCA" w14:textId="77777777" w:rsidR="00B110B4" w:rsidRPr="00D3062E" w:rsidRDefault="00B110B4" w:rsidP="00B110B4">
      <w:pPr>
        <w:pStyle w:val="PL"/>
      </w:pPr>
      <w:r w:rsidRPr="00D3062E">
        <w:t xml:space="preserve">                  $ref: 'TS29122_CommonData.yaml#/components/responses/default'</w:t>
      </w:r>
    </w:p>
    <w:p w14:paraId="41ABE9B8" w14:textId="77777777" w:rsidR="00B110B4" w:rsidRPr="00D3062E" w:rsidRDefault="00B110B4" w:rsidP="00B110B4">
      <w:pPr>
        <w:pStyle w:val="PL"/>
      </w:pPr>
    </w:p>
    <w:p w14:paraId="7B3221CA" w14:textId="77777777" w:rsidR="00B110B4" w:rsidRPr="00D3062E" w:rsidRDefault="00B110B4" w:rsidP="00B110B4">
      <w:pPr>
        <w:pStyle w:val="PL"/>
      </w:pPr>
      <w:r w:rsidRPr="00D3062E">
        <w:t xml:space="preserve">  /</w:t>
      </w:r>
      <w:r>
        <w:t>negotiate</w:t>
      </w:r>
      <w:r w:rsidRPr="00D3062E">
        <w:t>:</w:t>
      </w:r>
    </w:p>
    <w:p w14:paraId="4D473C71" w14:textId="77777777" w:rsidR="00B110B4" w:rsidRPr="00D3062E" w:rsidRDefault="00B110B4" w:rsidP="00B110B4">
      <w:pPr>
        <w:pStyle w:val="PL"/>
      </w:pPr>
      <w:r w:rsidRPr="00D3062E">
        <w:t xml:space="preserve">    post:</w:t>
      </w:r>
    </w:p>
    <w:p w14:paraId="40E690D8"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t>Edge s</w:t>
      </w:r>
      <w:r w:rsidRPr="00431785">
        <w:t xml:space="preserve">ervice </w:t>
      </w:r>
      <w:r>
        <w:t>c</w:t>
      </w:r>
      <w:r w:rsidRPr="00431785">
        <w:t xml:space="preserve">ontinuity </w:t>
      </w:r>
      <w:r>
        <w:t>n</w:t>
      </w:r>
      <w:r w:rsidRPr="00431785">
        <w:t>egotiation</w:t>
      </w:r>
      <w:r w:rsidRPr="00D3062E">
        <w:rPr>
          <w:rFonts w:cs="Courier New"/>
          <w:szCs w:val="16"/>
        </w:rPr>
        <w:t>.</w:t>
      </w:r>
    </w:p>
    <w:p w14:paraId="684F877B" w14:textId="77777777" w:rsidR="00B110B4" w:rsidRPr="00D3062E" w:rsidRDefault="00B110B4" w:rsidP="00B110B4">
      <w:pPr>
        <w:pStyle w:val="PL"/>
        <w:rPr>
          <w:rFonts w:cs="Courier New"/>
          <w:szCs w:val="16"/>
        </w:rPr>
      </w:pPr>
      <w:r w:rsidRPr="00D3062E">
        <w:rPr>
          <w:rFonts w:cs="Courier New"/>
          <w:szCs w:val="16"/>
        </w:rPr>
        <w:t xml:space="preserve">      operationId: </w:t>
      </w:r>
      <w:r>
        <w:t>Edge</w:t>
      </w:r>
      <w:r w:rsidRPr="00431785">
        <w:t>SCNegotiation</w:t>
      </w:r>
      <w:r w:rsidRPr="00D3062E">
        <w:t>Req</w:t>
      </w:r>
    </w:p>
    <w:p w14:paraId="4E0D71CB" w14:textId="77777777" w:rsidR="00B110B4" w:rsidRPr="00D3062E" w:rsidRDefault="00B110B4" w:rsidP="00B110B4">
      <w:pPr>
        <w:pStyle w:val="PL"/>
        <w:rPr>
          <w:rFonts w:cs="Courier New"/>
          <w:szCs w:val="16"/>
        </w:rPr>
      </w:pPr>
      <w:r w:rsidRPr="00D3062E">
        <w:rPr>
          <w:rFonts w:cs="Courier New"/>
          <w:szCs w:val="16"/>
        </w:rPr>
        <w:t xml:space="preserve">      tags:</w:t>
      </w:r>
    </w:p>
    <w:p w14:paraId="74D3591A" w14:textId="77777777" w:rsidR="00B110B4" w:rsidRPr="00D3062E" w:rsidRDefault="00B110B4" w:rsidP="00B110B4">
      <w:pPr>
        <w:pStyle w:val="PL"/>
        <w:rPr>
          <w:rFonts w:cs="Courier New"/>
          <w:szCs w:val="16"/>
        </w:rPr>
      </w:pPr>
      <w:r w:rsidRPr="00D3062E">
        <w:rPr>
          <w:rFonts w:cs="Courier New"/>
          <w:szCs w:val="16"/>
        </w:rPr>
        <w:t xml:space="preserve">        - </w:t>
      </w:r>
      <w:r>
        <w:t>Edge</w:t>
      </w:r>
      <w:r w:rsidRPr="00D3062E">
        <w:t xml:space="preserve"> Service Continuity</w:t>
      </w:r>
      <w:r>
        <w:t xml:space="preserve"> </w:t>
      </w:r>
      <w:r w:rsidRPr="00431785">
        <w:t>Negotiation</w:t>
      </w:r>
      <w:r w:rsidRPr="00D3062E">
        <w:rPr>
          <w:rFonts w:cs="Courier New"/>
          <w:szCs w:val="16"/>
        </w:rPr>
        <w:t xml:space="preserve"> Request</w:t>
      </w:r>
    </w:p>
    <w:p w14:paraId="6B0E2AE9" w14:textId="77777777" w:rsidR="00B110B4" w:rsidRPr="00D3062E" w:rsidRDefault="00B110B4" w:rsidP="00B110B4">
      <w:pPr>
        <w:pStyle w:val="PL"/>
      </w:pPr>
      <w:r w:rsidRPr="00D3062E">
        <w:t xml:space="preserve">      requestBody:</w:t>
      </w:r>
    </w:p>
    <w:p w14:paraId="19911F36" w14:textId="77777777" w:rsidR="00B110B4" w:rsidRPr="00D3062E" w:rsidRDefault="00B110B4" w:rsidP="00B110B4">
      <w:pPr>
        <w:pStyle w:val="PL"/>
      </w:pPr>
      <w:r w:rsidRPr="00D3062E">
        <w:t xml:space="preserve">        required: true</w:t>
      </w:r>
    </w:p>
    <w:p w14:paraId="6F672A1D" w14:textId="77777777" w:rsidR="00B110B4" w:rsidRPr="00D3062E" w:rsidRDefault="00B110B4" w:rsidP="00B110B4">
      <w:pPr>
        <w:pStyle w:val="PL"/>
      </w:pPr>
      <w:r w:rsidRPr="00D3062E">
        <w:t xml:space="preserve">        content:</w:t>
      </w:r>
    </w:p>
    <w:p w14:paraId="63C79005" w14:textId="77777777" w:rsidR="00B110B4" w:rsidRPr="00D3062E" w:rsidRDefault="00B110B4" w:rsidP="00B110B4">
      <w:pPr>
        <w:pStyle w:val="PL"/>
      </w:pPr>
      <w:r w:rsidRPr="00D3062E">
        <w:t xml:space="preserve">          application/json:</w:t>
      </w:r>
    </w:p>
    <w:p w14:paraId="79ED08D3" w14:textId="77777777" w:rsidR="00B110B4" w:rsidRPr="00D3062E" w:rsidRDefault="00B110B4" w:rsidP="00B110B4">
      <w:pPr>
        <w:pStyle w:val="PL"/>
      </w:pPr>
      <w:r w:rsidRPr="00D3062E">
        <w:t xml:space="preserve">            schema:</w:t>
      </w:r>
    </w:p>
    <w:p w14:paraId="15786DE8" w14:textId="77777777" w:rsidR="00B110B4" w:rsidRPr="00D3062E" w:rsidRDefault="00B110B4" w:rsidP="00B110B4">
      <w:pPr>
        <w:pStyle w:val="PL"/>
      </w:pPr>
      <w:r w:rsidRPr="00D3062E">
        <w:t xml:space="preserve">              $ref: '#/components/schemas/</w:t>
      </w:r>
      <w:r>
        <w:t>Edge</w:t>
      </w:r>
      <w:r w:rsidRPr="00431785">
        <w:t>SCNegotiation</w:t>
      </w:r>
      <w:r w:rsidRPr="00D3062E">
        <w:t>Req'</w:t>
      </w:r>
    </w:p>
    <w:p w14:paraId="481D1C72" w14:textId="77777777" w:rsidR="00B110B4" w:rsidRPr="00D3062E" w:rsidRDefault="00B110B4" w:rsidP="00B110B4">
      <w:pPr>
        <w:pStyle w:val="PL"/>
      </w:pPr>
      <w:r w:rsidRPr="00D3062E">
        <w:t xml:space="preserve">      responses:</w:t>
      </w:r>
    </w:p>
    <w:p w14:paraId="1FD91FFA" w14:textId="77777777" w:rsidR="00B110B4" w:rsidRPr="00D3062E" w:rsidRDefault="00B110B4" w:rsidP="00B110B4">
      <w:pPr>
        <w:pStyle w:val="PL"/>
      </w:pPr>
      <w:r w:rsidRPr="00D3062E">
        <w:t xml:space="preserve">        '204':</w:t>
      </w:r>
    </w:p>
    <w:p w14:paraId="67AC7623" w14:textId="77777777" w:rsidR="00B110B4" w:rsidRPr="00D3062E" w:rsidRDefault="00B110B4" w:rsidP="00B110B4">
      <w:pPr>
        <w:pStyle w:val="PL"/>
        <w:rPr>
          <w:lang w:eastAsia="zh-CN"/>
        </w:rPr>
      </w:pPr>
      <w:r w:rsidRPr="00D3062E">
        <w:t xml:space="preserve">          description: </w:t>
      </w:r>
      <w:r w:rsidRPr="00D3062E">
        <w:rPr>
          <w:lang w:eastAsia="zh-CN"/>
        </w:rPr>
        <w:t>&gt;</w:t>
      </w:r>
    </w:p>
    <w:p w14:paraId="5E3CFF05" w14:textId="77777777" w:rsidR="00B110B4" w:rsidRPr="00D3062E" w:rsidRDefault="00B110B4" w:rsidP="00B110B4">
      <w:pPr>
        <w:pStyle w:val="PL"/>
      </w:pPr>
      <w:r w:rsidRPr="00D3062E">
        <w:rPr>
          <w:lang w:eastAsia="es-ES"/>
        </w:rPr>
        <w:t xml:space="preserve">            </w:t>
      </w:r>
      <w:r w:rsidRPr="00D3062E">
        <w:t xml:space="preserve">No Content. The </w:t>
      </w:r>
      <w:r>
        <w:t>Edge</w:t>
      </w:r>
      <w:r w:rsidRPr="00D3062E">
        <w:t xml:space="preserve"> service continuity </w:t>
      </w:r>
      <w:r w:rsidRPr="00431785">
        <w:t>Negotiation</w:t>
      </w:r>
      <w:r>
        <w:t xml:space="preserve"> </w:t>
      </w:r>
      <w:r w:rsidRPr="00D3062E">
        <w:t>request is successfully</w:t>
      </w:r>
    </w:p>
    <w:p w14:paraId="651048A4" w14:textId="77777777" w:rsidR="00B110B4" w:rsidRPr="00D3062E" w:rsidRDefault="00B110B4" w:rsidP="00B110B4">
      <w:pPr>
        <w:pStyle w:val="PL"/>
      </w:pPr>
      <w:r w:rsidRPr="00D3062E">
        <w:t xml:space="preserve">            received and processed.</w:t>
      </w:r>
    </w:p>
    <w:p w14:paraId="3CBFB603" w14:textId="77777777" w:rsidR="00B110B4" w:rsidRPr="00D3062E" w:rsidRDefault="00B110B4" w:rsidP="00B110B4">
      <w:pPr>
        <w:pStyle w:val="PL"/>
      </w:pPr>
      <w:r w:rsidRPr="00D3062E">
        <w:t xml:space="preserve">        '307':</w:t>
      </w:r>
    </w:p>
    <w:p w14:paraId="21B6634A" w14:textId="77777777" w:rsidR="00B110B4" w:rsidRPr="00D3062E" w:rsidRDefault="00B110B4" w:rsidP="00B110B4">
      <w:pPr>
        <w:pStyle w:val="PL"/>
      </w:pPr>
      <w:r w:rsidRPr="00D3062E">
        <w:t xml:space="preserve">          $ref: 'TS29122_CommonData.yaml#/components/responses/307'</w:t>
      </w:r>
    </w:p>
    <w:p w14:paraId="6D0BCB52" w14:textId="77777777" w:rsidR="00B110B4" w:rsidRPr="00D3062E" w:rsidRDefault="00B110B4" w:rsidP="00B110B4">
      <w:pPr>
        <w:pStyle w:val="PL"/>
      </w:pPr>
      <w:r w:rsidRPr="00D3062E">
        <w:t xml:space="preserve">        '308':</w:t>
      </w:r>
    </w:p>
    <w:p w14:paraId="788406E4" w14:textId="77777777" w:rsidR="00B110B4" w:rsidRPr="00D3062E" w:rsidRDefault="00B110B4" w:rsidP="00B110B4">
      <w:pPr>
        <w:pStyle w:val="PL"/>
      </w:pPr>
      <w:r w:rsidRPr="00D3062E">
        <w:t xml:space="preserve">          $ref: 'TS29122_CommonData.yaml#/components/responses/308'</w:t>
      </w:r>
    </w:p>
    <w:p w14:paraId="7C094DA3" w14:textId="77777777" w:rsidR="00B110B4" w:rsidRPr="00D3062E" w:rsidRDefault="00B110B4" w:rsidP="00B110B4">
      <w:pPr>
        <w:pStyle w:val="PL"/>
      </w:pPr>
      <w:r w:rsidRPr="00D3062E">
        <w:t xml:space="preserve">        '400':</w:t>
      </w:r>
    </w:p>
    <w:p w14:paraId="0BF46D50" w14:textId="77777777" w:rsidR="00B110B4" w:rsidRPr="00D3062E" w:rsidRDefault="00B110B4" w:rsidP="00B110B4">
      <w:pPr>
        <w:pStyle w:val="PL"/>
      </w:pPr>
      <w:r w:rsidRPr="00D3062E">
        <w:t xml:space="preserve">          $ref: 'TS29122_CommonData.yaml#/components/responses/400'</w:t>
      </w:r>
    </w:p>
    <w:p w14:paraId="3B125CB8" w14:textId="77777777" w:rsidR="00B110B4" w:rsidRPr="00D3062E" w:rsidRDefault="00B110B4" w:rsidP="00B110B4">
      <w:pPr>
        <w:pStyle w:val="PL"/>
      </w:pPr>
      <w:r w:rsidRPr="00D3062E">
        <w:t xml:space="preserve">        '401':</w:t>
      </w:r>
    </w:p>
    <w:p w14:paraId="4A7BE3B2" w14:textId="77777777" w:rsidR="00B110B4" w:rsidRPr="00D3062E" w:rsidRDefault="00B110B4" w:rsidP="00B110B4">
      <w:pPr>
        <w:pStyle w:val="PL"/>
      </w:pPr>
      <w:r w:rsidRPr="00D3062E">
        <w:t xml:space="preserve">          $ref: 'TS29122_CommonData.yaml#/components/responses/401'</w:t>
      </w:r>
    </w:p>
    <w:p w14:paraId="0DDB103D" w14:textId="77777777" w:rsidR="00B110B4" w:rsidRPr="00D3062E" w:rsidRDefault="00B110B4" w:rsidP="00B110B4">
      <w:pPr>
        <w:pStyle w:val="PL"/>
      </w:pPr>
      <w:r w:rsidRPr="00D3062E">
        <w:t xml:space="preserve">        '403':</w:t>
      </w:r>
    </w:p>
    <w:p w14:paraId="280AAF35" w14:textId="77777777" w:rsidR="00B110B4" w:rsidRPr="00D3062E" w:rsidRDefault="00B110B4" w:rsidP="00B110B4">
      <w:pPr>
        <w:pStyle w:val="PL"/>
      </w:pPr>
      <w:r w:rsidRPr="00D3062E">
        <w:t xml:space="preserve">          $ref: 'TS29122_CommonData.yaml#/components/responses/403'</w:t>
      </w:r>
    </w:p>
    <w:p w14:paraId="3CF03CD3" w14:textId="77777777" w:rsidR="00B110B4" w:rsidRPr="00D3062E" w:rsidRDefault="00B110B4" w:rsidP="00B110B4">
      <w:pPr>
        <w:pStyle w:val="PL"/>
      </w:pPr>
      <w:r w:rsidRPr="00D3062E">
        <w:t xml:space="preserve">        '404':</w:t>
      </w:r>
    </w:p>
    <w:p w14:paraId="675A49CF" w14:textId="77777777" w:rsidR="00B110B4" w:rsidRPr="00D3062E" w:rsidRDefault="00B110B4" w:rsidP="00B110B4">
      <w:pPr>
        <w:pStyle w:val="PL"/>
      </w:pPr>
      <w:r w:rsidRPr="00D3062E">
        <w:t xml:space="preserve">          $ref: 'TS29122_CommonData.yaml#/components/responses/404'</w:t>
      </w:r>
    </w:p>
    <w:p w14:paraId="0DCE7E44" w14:textId="77777777" w:rsidR="00B110B4" w:rsidRPr="00D3062E" w:rsidRDefault="00B110B4" w:rsidP="00B110B4">
      <w:pPr>
        <w:pStyle w:val="PL"/>
      </w:pPr>
      <w:r w:rsidRPr="00D3062E">
        <w:t xml:space="preserve">        '411':</w:t>
      </w:r>
    </w:p>
    <w:p w14:paraId="45CEB80A" w14:textId="77777777" w:rsidR="00B110B4" w:rsidRPr="00D3062E" w:rsidRDefault="00B110B4" w:rsidP="00B110B4">
      <w:pPr>
        <w:pStyle w:val="PL"/>
      </w:pPr>
      <w:r w:rsidRPr="00D3062E">
        <w:t xml:space="preserve">          $ref: 'TS29122_CommonData.yaml#/components/responses/411'</w:t>
      </w:r>
    </w:p>
    <w:p w14:paraId="26774076" w14:textId="77777777" w:rsidR="00B110B4" w:rsidRPr="00D3062E" w:rsidRDefault="00B110B4" w:rsidP="00B110B4">
      <w:pPr>
        <w:pStyle w:val="PL"/>
      </w:pPr>
      <w:r w:rsidRPr="00D3062E">
        <w:t xml:space="preserve">        '413':</w:t>
      </w:r>
    </w:p>
    <w:p w14:paraId="47F0A6C3" w14:textId="77777777" w:rsidR="00B110B4" w:rsidRPr="00D3062E" w:rsidRDefault="00B110B4" w:rsidP="00B110B4">
      <w:pPr>
        <w:pStyle w:val="PL"/>
      </w:pPr>
      <w:r w:rsidRPr="00D3062E">
        <w:t xml:space="preserve">          $ref: 'TS29122_CommonData.yaml#/components/responses/413'</w:t>
      </w:r>
    </w:p>
    <w:p w14:paraId="763A7402" w14:textId="77777777" w:rsidR="00B110B4" w:rsidRPr="00D3062E" w:rsidRDefault="00B110B4" w:rsidP="00B110B4">
      <w:pPr>
        <w:pStyle w:val="PL"/>
      </w:pPr>
      <w:r w:rsidRPr="00D3062E">
        <w:t xml:space="preserve">        '415':</w:t>
      </w:r>
    </w:p>
    <w:p w14:paraId="3B816384" w14:textId="77777777" w:rsidR="00B110B4" w:rsidRPr="00D3062E" w:rsidRDefault="00B110B4" w:rsidP="00B110B4">
      <w:pPr>
        <w:pStyle w:val="PL"/>
      </w:pPr>
      <w:r w:rsidRPr="00D3062E">
        <w:t xml:space="preserve">          $ref: 'TS29122_CommonData.yaml#/components/responses/415'</w:t>
      </w:r>
    </w:p>
    <w:p w14:paraId="6DD3A348" w14:textId="77777777" w:rsidR="00B110B4" w:rsidRPr="00D3062E" w:rsidRDefault="00B110B4" w:rsidP="00B110B4">
      <w:pPr>
        <w:pStyle w:val="PL"/>
      </w:pPr>
      <w:r w:rsidRPr="00D3062E">
        <w:t xml:space="preserve">        '429':</w:t>
      </w:r>
    </w:p>
    <w:p w14:paraId="6B2BE34F" w14:textId="77777777" w:rsidR="00B110B4" w:rsidRPr="00D3062E" w:rsidRDefault="00B110B4" w:rsidP="00B110B4">
      <w:pPr>
        <w:pStyle w:val="PL"/>
      </w:pPr>
      <w:r w:rsidRPr="00D3062E">
        <w:t xml:space="preserve">          $ref: 'TS29122_CommonData.yaml#/components/responses/429'</w:t>
      </w:r>
    </w:p>
    <w:p w14:paraId="0DBC4C1B" w14:textId="77777777" w:rsidR="00B110B4" w:rsidRPr="00D3062E" w:rsidRDefault="00B110B4" w:rsidP="00B110B4">
      <w:pPr>
        <w:pStyle w:val="PL"/>
      </w:pPr>
      <w:r w:rsidRPr="00D3062E">
        <w:t xml:space="preserve">        '500':</w:t>
      </w:r>
    </w:p>
    <w:p w14:paraId="0BC06BC6" w14:textId="77777777" w:rsidR="00B110B4" w:rsidRPr="00D3062E" w:rsidRDefault="00B110B4" w:rsidP="00B110B4">
      <w:pPr>
        <w:pStyle w:val="PL"/>
      </w:pPr>
      <w:r w:rsidRPr="00D3062E">
        <w:t xml:space="preserve">          $ref: 'TS29122_CommonData.yaml#/components/responses/500'</w:t>
      </w:r>
    </w:p>
    <w:p w14:paraId="6FF334BD" w14:textId="77777777" w:rsidR="00B110B4" w:rsidRPr="00D3062E" w:rsidRDefault="00B110B4" w:rsidP="00B110B4">
      <w:pPr>
        <w:pStyle w:val="PL"/>
      </w:pPr>
      <w:r w:rsidRPr="00D3062E">
        <w:t xml:space="preserve">        '503':</w:t>
      </w:r>
    </w:p>
    <w:p w14:paraId="603B1E22" w14:textId="77777777" w:rsidR="00B110B4" w:rsidRPr="00D3062E" w:rsidRDefault="00B110B4" w:rsidP="00B110B4">
      <w:pPr>
        <w:pStyle w:val="PL"/>
      </w:pPr>
      <w:r w:rsidRPr="00D3062E">
        <w:t xml:space="preserve">          $ref: 'TS29122_CommonData.yaml#/components/responses/503'</w:t>
      </w:r>
    </w:p>
    <w:p w14:paraId="56FFF8B5" w14:textId="77777777" w:rsidR="00B110B4" w:rsidRPr="00D3062E" w:rsidRDefault="00B110B4" w:rsidP="00B110B4">
      <w:pPr>
        <w:pStyle w:val="PL"/>
      </w:pPr>
      <w:r w:rsidRPr="00D3062E">
        <w:t xml:space="preserve">        default:</w:t>
      </w:r>
    </w:p>
    <w:p w14:paraId="34F52959" w14:textId="77777777" w:rsidR="00B110B4" w:rsidRPr="00D3062E" w:rsidRDefault="00B110B4" w:rsidP="00B110B4">
      <w:pPr>
        <w:pStyle w:val="PL"/>
      </w:pPr>
      <w:r w:rsidRPr="00D3062E">
        <w:t xml:space="preserve">          $ref: 'TS29122_CommonData.yaml#/components/responses/default'</w:t>
      </w:r>
    </w:p>
    <w:p w14:paraId="3C3FFCE5" w14:textId="77777777" w:rsidR="00B110B4" w:rsidRPr="00D3062E" w:rsidRDefault="00B110B4" w:rsidP="00B110B4">
      <w:pPr>
        <w:pStyle w:val="PL"/>
      </w:pPr>
      <w:r w:rsidRPr="00D3062E">
        <w:t xml:space="preserve">      callbacks:</w:t>
      </w:r>
    </w:p>
    <w:p w14:paraId="7DD5B48E" w14:textId="77777777" w:rsidR="00B110B4" w:rsidRPr="00D3062E" w:rsidRDefault="00B110B4" w:rsidP="00B110B4">
      <w:pPr>
        <w:pStyle w:val="PL"/>
      </w:pPr>
      <w:r w:rsidRPr="00D3062E">
        <w:t xml:space="preserve">        </w:t>
      </w:r>
      <w:r w:rsidRPr="000D5D5D">
        <w:t>EdgeSC</w:t>
      </w:r>
      <w:r w:rsidRPr="00431785">
        <w:t>Negotiation</w:t>
      </w:r>
      <w:r w:rsidRPr="000D5D5D">
        <w:t>Notif</w:t>
      </w:r>
      <w:r w:rsidRPr="00D3062E">
        <w:t>:</w:t>
      </w:r>
    </w:p>
    <w:p w14:paraId="0A7CA3D9" w14:textId="77777777" w:rsidR="00B110B4" w:rsidRPr="00D3062E" w:rsidRDefault="00B110B4" w:rsidP="00B110B4">
      <w:pPr>
        <w:pStyle w:val="PL"/>
      </w:pPr>
      <w:r w:rsidRPr="00D3062E">
        <w:t xml:space="preserve">          '{$request.body#/notifUri}':</w:t>
      </w:r>
    </w:p>
    <w:p w14:paraId="6AA683D6" w14:textId="77777777" w:rsidR="00B110B4" w:rsidRPr="00D3062E" w:rsidRDefault="00B110B4" w:rsidP="00B110B4">
      <w:pPr>
        <w:pStyle w:val="PL"/>
      </w:pPr>
      <w:r w:rsidRPr="00D3062E">
        <w:t xml:space="preserve">            post:</w:t>
      </w:r>
    </w:p>
    <w:p w14:paraId="111C97F0" w14:textId="77777777" w:rsidR="00B110B4" w:rsidRPr="00D3062E" w:rsidRDefault="00B110B4" w:rsidP="00B110B4">
      <w:pPr>
        <w:pStyle w:val="PL"/>
      </w:pPr>
      <w:r w:rsidRPr="00D3062E">
        <w:t xml:space="preserve">              requestBody:</w:t>
      </w:r>
    </w:p>
    <w:p w14:paraId="10FD9AF2" w14:textId="77777777" w:rsidR="00B110B4" w:rsidRPr="00D3062E" w:rsidRDefault="00B110B4" w:rsidP="00B110B4">
      <w:pPr>
        <w:pStyle w:val="PL"/>
      </w:pPr>
      <w:r w:rsidRPr="00D3062E">
        <w:t xml:space="preserve">                required: true</w:t>
      </w:r>
    </w:p>
    <w:p w14:paraId="6C2DF7B3" w14:textId="77777777" w:rsidR="00B110B4" w:rsidRPr="00D3062E" w:rsidRDefault="00B110B4" w:rsidP="00B110B4">
      <w:pPr>
        <w:pStyle w:val="PL"/>
      </w:pPr>
      <w:r w:rsidRPr="00D3062E">
        <w:t xml:space="preserve">                content:</w:t>
      </w:r>
    </w:p>
    <w:p w14:paraId="3A847A4D" w14:textId="77777777" w:rsidR="00B110B4" w:rsidRPr="00D3062E" w:rsidRDefault="00B110B4" w:rsidP="00B110B4">
      <w:pPr>
        <w:pStyle w:val="PL"/>
      </w:pPr>
      <w:r w:rsidRPr="00D3062E">
        <w:t xml:space="preserve">                  application/json:</w:t>
      </w:r>
    </w:p>
    <w:p w14:paraId="0754A196" w14:textId="77777777" w:rsidR="00B110B4" w:rsidRPr="00D3062E" w:rsidRDefault="00B110B4" w:rsidP="00B110B4">
      <w:pPr>
        <w:pStyle w:val="PL"/>
      </w:pPr>
      <w:r w:rsidRPr="00D3062E">
        <w:t xml:space="preserve">                    schema:</w:t>
      </w:r>
    </w:p>
    <w:p w14:paraId="54C7A127" w14:textId="77777777" w:rsidR="00B110B4" w:rsidRPr="00D3062E" w:rsidRDefault="00B110B4" w:rsidP="00B110B4">
      <w:pPr>
        <w:pStyle w:val="PL"/>
      </w:pPr>
      <w:r w:rsidRPr="00D3062E">
        <w:t xml:space="preserve">                      $ref: '#/components/schemas/</w:t>
      </w:r>
      <w:r w:rsidRPr="000D5D5D">
        <w:t>EdgeSC</w:t>
      </w:r>
      <w:r w:rsidRPr="00431785">
        <w:t>Negotiation</w:t>
      </w:r>
      <w:r w:rsidRPr="000D5D5D">
        <w:t>Notif</w:t>
      </w:r>
      <w:r w:rsidRPr="00D3062E">
        <w:t>'</w:t>
      </w:r>
    </w:p>
    <w:p w14:paraId="097E2EB6" w14:textId="77777777" w:rsidR="00B110B4" w:rsidRPr="00D3062E" w:rsidRDefault="00B110B4" w:rsidP="00B110B4">
      <w:pPr>
        <w:pStyle w:val="PL"/>
      </w:pPr>
      <w:r w:rsidRPr="00D3062E">
        <w:t xml:space="preserve">              responses:</w:t>
      </w:r>
    </w:p>
    <w:p w14:paraId="48D2B1EA" w14:textId="77777777" w:rsidR="00B110B4" w:rsidRPr="00D3062E" w:rsidRDefault="00B110B4" w:rsidP="00B110B4">
      <w:pPr>
        <w:pStyle w:val="PL"/>
      </w:pPr>
      <w:r w:rsidRPr="00D3062E">
        <w:t xml:space="preserve">                '204':</w:t>
      </w:r>
    </w:p>
    <w:p w14:paraId="560047E1" w14:textId="77777777" w:rsidR="00B110B4" w:rsidRPr="00D3062E" w:rsidRDefault="00B110B4" w:rsidP="00B110B4">
      <w:pPr>
        <w:pStyle w:val="PL"/>
        <w:rPr>
          <w:lang w:eastAsia="zh-CN"/>
        </w:rPr>
      </w:pPr>
      <w:r w:rsidRPr="00D3062E">
        <w:t xml:space="preserve">                  description: </w:t>
      </w:r>
      <w:r w:rsidRPr="00D3062E">
        <w:rPr>
          <w:lang w:eastAsia="zh-CN"/>
        </w:rPr>
        <w:t>&gt;</w:t>
      </w:r>
    </w:p>
    <w:p w14:paraId="63D275D4" w14:textId="77777777" w:rsidR="00B110B4" w:rsidRDefault="00B110B4" w:rsidP="00B110B4">
      <w:pPr>
        <w:pStyle w:val="PL"/>
      </w:pPr>
      <w:r w:rsidRPr="00D3062E">
        <w:t xml:space="preserve">                    No Content. The </w:t>
      </w:r>
      <w:r>
        <w:t>Edge</w:t>
      </w:r>
      <w:r w:rsidRPr="00D3062E">
        <w:t xml:space="preserve"> Service Continuity</w:t>
      </w:r>
      <w:r>
        <w:t xml:space="preserve"> </w:t>
      </w:r>
      <w:r w:rsidRPr="00431785">
        <w:t>Negotiation</w:t>
      </w:r>
      <w:r w:rsidRPr="00D3062E">
        <w:t xml:space="preserve"> Notification is</w:t>
      </w:r>
    </w:p>
    <w:p w14:paraId="1BFF1FDB" w14:textId="77777777" w:rsidR="00B110B4" w:rsidRPr="00D3062E" w:rsidRDefault="00B110B4" w:rsidP="00B110B4">
      <w:pPr>
        <w:pStyle w:val="PL"/>
      </w:pPr>
      <w:r w:rsidRPr="00D3062E">
        <w:t xml:space="preserve"> </w:t>
      </w:r>
      <w:r>
        <w:t xml:space="preserve">                   s</w:t>
      </w:r>
      <w:r w:rsidRPr="00D3062E">
        <w:t>uccessfully</w:t>
      </w:r>
      <w:r>
        <w:t xml:space="preserve"> </w:t>
      </w:r>
      <w:r w:rsidRPr="00D3062E">
        <w:t>received and processed.</w:t>
      </w:r>
    </w:p>
    <w:p w14:paraId="2575E63B" w14:textId="77777777" w:rsidR="00B110B4" w:rsidRPr="00D3062E" w:rsidRDefault="00B110B4" w:rsidP="00B110B4">
      <w:pPr>
        <w:pStyle w:val="PL"/>
      </w:pPr>
      <w:r w:rsidRPr="00D3062E">
        <w:t xml:space="preserve">                '307':</w:t>
      </w:r>
    </w:p>
    <w:p w14:paraId="370E3ED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388CF2E1" w14:textId="77777777" w:rsidR="00B110B4" w:rsidRPr="00D3062E" w:rsidRDefault="00B110B4" w:rsidP="00B110B4">
      <w:pPr>
        <w:pStyle w:val="PL"/>
      </w:pPr>
      <w:r w:rsidRPr="00D3062E">
        <w:t xml:space="preserve">                '308':</w:t>
      </w:r>
    </w:p>
    <w:p w14:paraId="124E6D7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5CB46C0" w14:textId="77777777" w:rsidR="00B110B4" w:rsidRPr="00D3062E" w:rsidRDefault="00B110B4" w:rsidP="00B110B4">
      <w:pPr>
        <w:pStyle w:val="PL"/>
      </w:pPr>
      <w:r w:rsidRPr="00D3062E">
        <w:t xml:space="preserve">                '400':</w:t>
      </w:r>
    </w:p>
    <w:p w14:paraId="426614A2" w14:textId="77777777" w:rsidR="00B110B4" w:rsidRPr="00D3062E" w:rsidRDefault="00B110B4" w:rsidP="00B110B4">
      <w:pPr>
        <w:pStyle w:val="PL"/>
      </w:pPr>
      <w:r w:rsidRPr="00D3062E">
        <w:t xml:space="preserve">                  $ref: 'TS29122_CommonData.yaml#/components/responses/400'</w:t>
      </w:r>
    </w:p>
    <w:p w14:paraId="61325F5E" w14:textId="77777777" w:rsidR="00B110B4" w:rsidRPr="00D3062E" w:rsidRDefault="00B110B4" w:rsidP="00B110B4">
      <w:pPr>
        <w:pStyle w:val="PL"/>
      </w:pPr>
      <w:r w:rsidRPr="00D3062E">
        <w:t xml:space="preserve">                '401':</w:t>
      </w:r>
    </w:p>
    <w:p w14:paraId="64819527" w14:textId="77777777" w:rsidR="00B110B4" w:rsidRPr="00D3062E" w:rsidRDefault="00B110B4" w:rsidP="00B110B4">
      <w:pPr>
        <w:pStyle w:val="PL"/>
      </w:pPr>
      <w:r w:rsidRPr="00D3062E">
        <w:t xml:space="preserve">                  $ref: 'TS29122_CommonData.yaml#/components/responses/401'</w:t>
      </w:r>
    </w:p>
    <w:p w14:paraId="5A43EA9C" w14:textId="77777777" w:rsidR="00B110B4" w:rsidRPr="00D3062E" w:rsidRDefault="00B110B4" w:rsidP="00B110B4">
      <w:pPr>
        <w:pStyle w:val="PL"/>
      </w:pPr>
      <w:r w:rsidRPr="00D3062E">
        <w:t xml:space="preserve">                '403':</w:t>
      </w:r>
    </w:p>
    <w:p w14:paraId="7A8C3CA8" w14:textId="77777777" w:rsidR="00B110B4" w:rsidRPr="00D3062E" w:rsidRDefault="00B110B4" w:rsidP="00B110B4">
      <w:pPr>
        <w:pStyle w:val="PL"/>
      </w:pPr>
      <w:r w:rsidRPr="00D3062E">
        <w:t xml:space="preserve">                  $ref: 'TS29122_CommonData.yaml#/components/responses/403'</w:t>
      </w:r>
    </w:p>
    <w:p w14:paraId="70FFFF00" w14:textId="77777777" w:rsidR="00B110B4" w:rsidRPr="00D3062E" w:rsidRDefault="00B110B4" w:rsidP="00B110B4">
      <w:pPr>
        <w:pStyle w:val="PL"/>
      </w:pPr>
      <w:r w:rsidRPr="00D3062E">
        <w:t xml:space="preserve">                '404':</w:t>
      </w:r>
    </w:p>
    <w:p w14:paraId="27E69A83" w14:textId="77777777" w:rsidR="00B110B4" w:rsidRPr="00D3062E" w:rsidRDefault="00B110B4" w:rsidP="00B110B4">
      <w:pPr>
        <w:pStyle w:val="PL"/>
      </w:pPr>
      <w:r w:rsidRPr="00D3062E">
        <w:t xml:space="preserve">                  $ref: 'TS29122_CommonData.yaml#/components/responses/404'</w:t>
      </w:r>
    </w:p>
    <w:p w14:paraId="54C262A3" w14:textId="77777777" w:rsidR="00B110B4" w:rsidRPr="00D3062E" w:rsidRDefault="00B110B4" w:rsidP="00B110B4">
      <w:pPr>
        <w:pStyle w:val="PL"/>
      </w:pPr>
      <w:r w:rsidRPr="00D3062E">
        <w:t xml:space="preserve">                '411':</w:t>
      </w:r>
    </w:p>
    <w:p w14:paraId="404EF942" w14:textId="77777777" w:rsidR="00B110B4" w:rsidRPr="00D3062E" w:rsidRDefault="00B110B4" w:rsidP="00B110B4">
      <w:pPr>
        <w:pStyle w:val="PL"/>
      </w:pPr>
      <w:r w:rsidRPr="00D3062E">
        <w:t xml:space="preserve">                  $ref: 'TS29122_CommonData.yaml#/components/responses/411'</w:t>
      </w:r>
    </w:p>
    <w:p w14:paraId="30BD1DFD" w14:textId="77777777" w:rsidR="00B110B4" w:rsidRPr="00D3062E" w:rsidRDefault="00B110B4" w:rsidP="00B110B4">
      <w:pPr>
        <w:pStyle w:val="PL"/>
      </w:pPr>
      <w:r w:rsidRPr="00D3062E">
        <w:t xml:space="preserve">                '413':</w:t>
      </w:r>
    </w:p>
    <w:p w14:paraId="6234318C" w14:textId="77777777" w:rsidR="00B110B4" w:rsidRPr="00D3062E" w:rsidRDefault="00B110B4" w:rsidP="00B110B4">
      <w:pPr>
        <w:pStyle w:val="PL"/>
      </w:pPr>
      <w:r w:rsidRPr="00D3062E">
        <w:t xml:space="preserve">                  $ref: 'TS29122_CommonData.yaml#/components/responses/413'</w:t>
      </w:r>
    </w:p>
    <w:p w14:paraId="075DC25F" w14:textId="77777777" w:rsidR="00B110B4" w:rsidRPr="00D3062E" w:rsidRDefault="00B110B4" w:rsidP="00B110B4">
      <w:pPr>
        <w:pStyle w:val="PL"/>
      </w:pPr>
      <w:r w:rsidRPr="00D3062E">
        <w:t xml:space="preserve">                '415':</w:t>
      </w:r>
    </w:p>
    <w:p w14:paraId="32F66950" w14:textId="77777777" w:rsidR="00B110B4" w:rsidRPr="00D3062E" w:rsidRDefault="00B110B4" w:rsidP="00B110B4">
      <w:pPr>
        <w:pStyle w:val="PL"/>
      </w:pPr>
      <w:r w:rsidRPr="00D3062E">
        <w:t xml:space="preserve">                  $ref: 'TS29122_CommonData.yaml#/components/responses/415'</w:t>
      </w:r>
    </w:p>
    <w:p w14:paraId="323301BF" w14:textId="77777777" w:rsidR="00B110B4" w:rsidRPr="00D3062E" w:rsidRDefault="00B110B4" w:rsidP="00B110B4">
      <w:pPr>
        <w:pStyle w:val="PL"/>
      </w:pPr>
      <w:r w:rsidRPr="00D3062E">
        <w:t xml:space="preserve">                '429':</w:t>
      </w:r>
    </w:p>
    <w:p w14:paraId="69D6D480" w14:textId="77777777" w:rsidR="00B110B4" w:rsidRPr="00D3062E" w:rsidRDefault="00B110B4" w:rsidP="00B110B4">
      <w:pPr>
        <w:pStyle w:val="PL"/>
      </w:pPr>
      <w:r w:rsidRPr="00D3062E">
        <w:t xml:space="preserve">                  $ref: 'TS29122_CommonData.yaml#/components/responses/429'</w:t>
      </w:r>
    </w:p>
    <w:p w14:paraId="71A323B7" w14:textId="77777777" w:rsidR="00B110B4" w:rsidRPr="00D3062E" w:rsidRDefault="00B110B4" w:rsidP="00B110B4">
      <w:pPr>
        <w:pStyle w:val="PL"/>
      </w:pPr>
      <w:r w:rsidRPr="00D3062E">
        <w:t xml:space="preserve">                '500':</w:t>
      </w:r>
    </w:p>
    <w:p w14:paraId="1A9E0EEE" w14:textId="77777777" w:rsidR="00B110B4" w:rsidRPr="00D3062E" w:rsidRDefault="00B110B4" w:rsidP="00B110B4">
      <w:pPr>
        <w:pStyle w:val="PL"/>
      </w:pPr>
      <w:r w:rsidRPr="00D3062E">
        <w:t xml:space="preserve">                  $ref: 'TS29122_CommonData.yaml#/components/responses/500'</w:t>
      </w:r>
    </w:p>
    <w:p w14:paraId="3CAF8638" w14:textId="77777777" w:rsidR="00B110B4" w:rsidRPr="00D3062E" w:rsidRDefault="00B110B4" w:rsidP="00B110B4">
      <w:pPr>
        <w:pStyle w:val="PL"/>
      </w:pPr>
      <w:r w:rsidRPr="00D3062E">
        <w:t xml:space="preserve">                '503':</w:t>
      </w:r>
    </w:p>
    <w:p w14:paraId="34BCF04E" w14:textId="77777777" w:rsidR="00B110B4" w:rsidRPr="00D3062E" w:rsidRDefault="00B110B4" w:rsidP="00B110B4">
      <w:pPr>
        <w:pStyle w:val="PL"/>
      </w:pPr>
      <w:r w:rsidRPr="00D3062E">
        <w:t xml:space="preserve">                  $ref: 'TS29122_CommonData.yaml#/components/responses/503'</w:t>
      </w:r>
    </w:p>
    <w:p w14:paraId="4F5BB1A2" w14:textId="77777777" w:rsidR="00B110B4" w:rsidRPr="00D3062E" w:rsidRDefault="00B110B4" w:rsidP="00B110B4">
      <w:pPr>
        <w:pStyle w:val="PL"/>
      </w:pPr>
      <w:r w:rsidRPr="00D3062E">
        <w:t xml:space="preserve">                default:</w:t>
      </w:r>
    </w:p>
    <w:p w14:paraId="0BBA70C4" w14:textId="77777777" w:rsidR="00B110B4" w:rsidRPr="00D3062E" w:rsidRDefault="00B110B4" w:rsidP="00B110B4">
      <w:pPr>
        <w:pStyle w:val="PL"/>
      </w:pPr>
      <w:r w:rsidRPr="00D3062E">
        <w:t xml:space="preserve">                  $ref: 'TS29122_CommonData.yaml#/components/responses/default'</w:t>
      </w:r>
    </w:p>
    <w:p w14:paraId="0A84CBAD" w14:textId="77777777" w:rsidR="00B110B4" w:rsidRPr="00D3062E" w:rsidRDefault="00B110B4" w:rsidP="00B110B4">
      <w:pPr>
        <w:pStyle w:val="PL"/>
      </w:pPr>
    </w:p>
    <w:p w14:paraId="23864F5E" w14:textId="77777777" w:rsidR="00B110B4" w:rsidRPr="00D3062E" w:rsidRDefault="00B110B4" w:rsidP="00B110B4">
      <w:pPr>
        <w:pStyle w:val="PL"/>
      </w:pPr>
      <w:r w:rsidRPr="00D3062E">
        <w:t>components:</w:t>
      </w:r>
    </w:p>
    <w:p w14:paraId="729F805E" w14:textId="77777777" w:rsidR="00B110B4" w:rsidRPr="00D3062E" w:rsidRDefault="00B110B4" w:rsidP="00B110B4">
      <w:pPr>
        <w:pStyle w:val="PL"/>
      </w:pPr>
      <w:r w:rsidRPr="00D3062E">
        <w:t xml:space="preserve">  securitySchemes:</w:t>
      </w:r>
    </w:p>
    <w:p w14:paraId="6C0C9154" w14:textId="77777777" w:rsidR="00B110B4" w:rsidRPr="00D3062E" w:rsidRDefault="00B110B4" w:rsidP="00B110B4">
      <w:pPr>
        <w:pStyle w:val="PL"/>
      </w:pPr>
      <w:r w:rsidRPr="00D3062E">
        <w:t xml:space="preserve">    oAuth2ClientCredentials:</w:t>
      </w:r>
    </w:p>
    <w:p w14:paraId="39303508" w14:textId="77777777" w:rsidR="00B110B4" w:rsidRPr="00D3062E" w:rsidRDefault="00B110B4" w:rsidP="00B110B4">
      <w:pPr>
        <w:pStyle w:val="PL"/>
      </w:pPr>
      <w:r w:rsidRPr="00D3062E">
        <w:t xml:space="preserve">      type: oauth2</w:t>
      </w:r>
    </w:p>
    <w:p w14:paraId="096F54F1" w14:textId="77777777" w:rsidR="00B110B4" w:rsidRPr="00D3062E" w:rsidRDefault="00B110B4" w:rsidP="00B110B4">
      <w:pPr>
        <w:pStyle w:val="PL"/>
      </w:pPr>
      <w:r w:rsidRPr="00D3062E">
        <w:t xml:space="preserve">      flows:</w:t>
      </w:r>
    </w:p>
    <w:p w14:paraId="0F1A5DA6" w14:textId="77777777" w:rsidR="00B110B4" w:rsidRPr="00D3062E" w:rsidRDefault="00B110B4" w:rsidP="00B110B4">
      <w:pPr>
        <w:pStyle w:val="PL"/>
      </w:pPr>
      <w:r w:rsidRPr="00D3062E">
        <w:t xml:space="preserve">        clientCredentials:</w:t>
      </w:r>
    </w:p>
    <w:p w14:paraId="01875059" w14:textId="77777777" w:rsidR="00B110B4" w:rsidRPr="00D3062E" w:rsidRDefault="00B110B4" w:rsidP="00B110B4">
      <w:pPr>
        <w:pStyle w:val="PL"/>
      </w:pPr>
      <w:r w:rsidRPr="00D3062E">
        <w:t xml:space="preserve">          tokenUrl: '{tokenUrl}'</w:t>
      </w:r>
    </w:p>
    <w:p w14:paraId="3F220BCC" w14:textId="77777777" w:rsidR="00B110B4" w:rsidRPr="00D3062E" w:rsidRDefault="00B110B4" w:rsidP="00B110B4">
      <w:pPr>
        <w:pStyle w:val="PL"/>
      </w:pPr>
      <w:r w:rsidRPr="00D3062E">
        <w:t xml:space="preserve">          scopes: {}</w:t>
      </w:r>
    </w:p>
    <w:p w14:paraId="182B640F" w14:textId="77777777" w:rsidR="00B110B4" w:rsidRPr="00D3062E" w:rsidRDefault="00B110B4" w:rsidP="00B110B4">
      <w:pPr>
        <w:pStyle w:val="PL"/>
      </w:pPr>
    </w:p>
    <w:p w14:paraId="53AA554F" w14:textId="77777777" w:rsidR="00B110B4" w:rsidRPr="00D3062E" w:rsidRDefault="00B110B4" w:rsidP="00B110B4">
      <w:pPr>
        <w:pStyle w:val="PL"/>
      </w:pPr>
      <w:r w:rsidRPr="00D3062E">
        <w:t xml:space="preserve">  schemas:</w:t>
      </w:r>
    </w:p>
    <w:p w14:paraId="4897AAF0" w14:textId="77777777" w:rsidR="00B110B4" w:rsidRPr="00D3062E" w:rsidRDefault="00B110B4" w:rsidP="00B110B4">
      <w:pPr>
        <w:pStyle w:val="PL"/>
      </w:pPr>
    </w:p>
    <w:p w14:paraId="7D85A0F6" w14:textId="77777777" w:rsidR="00B110B4" w:rsidRPr="00D3062E" w:rsidRDefault="00B110B4" w:rsidP="00B110B4">
      <w:pPr>
        <w:pStyle w:val="PL"/>
      </w:pPr>
      <w:r w:rsidRPr="00D3062E">
        <w:t>#</w:t>
      </w:r>
    </w:p>
    <w:p w14:paraId="0A7CED2A" w14:textId="77777777" w:rsidR="00B110B4" w:rsidRPr="00D3062E" w:rsidRDefault="00B110B4" w:rsidP="00B110B4">
      <w:pPr>
        <w:pStyle w:val="PL"/>
      </w:pPr>
      <w:r w:rsidRPr="00D3062E">
        <w:t># STRUCTURED DATA TYPES</w:t>
      </w:r>
    </w:p>
    <w:p w14:paraId="75A31808" w14:textId="77777777" w:rsidR="00B110B4" w:rsidRPr="00D3062E" w:rsidRDefault="00B110B4" w:rsidP="00B110B4">
      <w:pPr>
        <w:pStyle w:val="PL"/>
      </w:pPr>
      <w:r w:rsidRPr="00D3062E">
        <w:t>#</w:t>
      </w:r>
    </w:p>
    <w:p w14:paraId="0CDDD874" w14:textId="77777777" w:rsidR="00B110B4" w:rsidRPr="00D3062E" w:rsidRDefault="00B110B4" w:rsidP="00B110B4">
      <w:pPr>
        <w:pStyle w:val="PL"/>
      </w:pPr>
    </w:p>
    <w:p w14:paraId="35C5A332" w14:textId="77777777" w:rsidR="00B110B4" w:rsidRPr="00D3062E" w:rsidRDefault="00B110B4" w:rsidP="00B110B4">
      <w:pPr>
        <w:pStyle w:val="PL"/>
      </w:pPr>
      <w:r w:rsidRPr="00D3062E">
        <w:t xml:space="preserve">    </w:t>
      </w:r>
      <w:r>
        <w:t>Edge</w:t>
      </w:r>
      <w:r w:rsidRPr="00431785">
        <w:t>SCRequirement</w:t>
      </w:r>
      <w:r>
        <w:t>Req</w:t>
      </w:r>
      <w:r w:rsidRPr="00D3062E">
        <w:t>:</w:t>
      </w:r>
    </w:p>
    <w:p w14:paraId="7A1292D2" w14:textId="77777777" w:rsidR="00B110B4" w:rsidRPr="00D3062E" w:rsidRDefault="00B110B4" w:rsidP="00B110B4">
      <w:pPr>
        <w:pStyle w:val="PL"/>
        <w:rPr>
          <w:lang w:eastAsia="zh-CN"/>
        </w:rPr>
      </w:pPr>
      <w:r w:rsidRPr="00D3062E">
        <w:t xml:space="preserve">      description: </w:t>
      </w:r>
      <w:r w:rsidRPr="00D3062E">
        <w:rPr>
          <w:lang w:eastAsia="zh-CN"/>
        </w:rPr>
        <w:t>&gt;</w:t>
      </w:r>
    </w:p>
    <w:p w14:paraId="35978471" w14:textId="77777777" w:rsidR="00B110B4" w:rsidRPr="00D3062E" w:rsidRDefault="00B110B4" w:rsidP="00B110B4">
      <w:pPr>
        <w:pStyle w:val="PL"/>
        <w:rPr>
          <w:lang w:eastAsia="zh-CN"/>
        </w:rPr>
      </w:pPr>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w:t>
      </w:r>
    </w:p>
    <w:p w14:paraId="10C0AA29" w14:textId="77777777" w:rsidR="00B110B4" w:rsidRPr="00D3062E" w:rsidRDefault="00B110B4" w:rsidP="00B110B4">
      <w:pPr>
        <w:pStyle w:val="PL"/>
      </w:pPr>
      <w:r w:rsidRPr="00D3062E">
        <w:t xml:space="preserve">      type: object</w:t>
      </w:r>
    </w:p>
    <w:p w14:paraId="4A4CA8D5" w14:textId="77777777" w:rsidR="00B110B4" w:rsidRDefault="00B110B4" w:rsidP="00B110B4">
      <w:pPr>
        <w:pStyle w:val="PL"/>
        <w:rPr>
          <w:lang w:val="en-US" w:eastAsia="es-ES"/>
        </w:rPr>
      </w:pPr>
      <w:r w:rsidRPr="007C6AAA">
        <w:rPr>
          <w:lang w:val="en-US" w:eastAsia="es-ES"/>
        </w:rPr>
        <w:t xml:space="preserve">      properties:</w:t>
      </w:r>
    </w:p>
    <w:p w14:paraId="79F5C738" w14:textId="77777777" w:rsidR="00B110B4" w:rsidRPr="00D3062E" w:rsidRDefault="00B110B4" w:rsidP="00B110B4">
      <w:pPr>
        <w:pStyle w:val="PL"/>
        <w:spacing w:line="200" w:lineRule="exact"/>
        <w:rPr>
          <w:lang w:val="en-US" w:eastAsia="zh-CN"/>
        </w:rPr>
      </w:pPr>
      <w:r w:rsidRPr="00D3062E">
        <w:t xml:space="preserve">        notifUri:</w:t>
      </w:r>
    </w:p>
    <w:p w14:paraId="64E8B95C"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4F1BEEBD"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DA2AD36" w14:textId="77777777" w:rsidR="00B110B4" w:rsidRPr="00D3062E" w:rsidRDefault="00B110B4" w:rsidP="00B110B4">
      <w:pPr>
        <w:pStyle w:val="PL"/>
        <w:rPr>
          <w:lang w:val="en-US" w:eastAsia="es-ES"/>
        </w:rPr>
      </w:pPr>
      <w:r w:rsidRPr="00D3062E">
        <w:rPr>
          <w:lang w:val="en-US" w:eastAsia="es-ES"/>
        </w:rPr>
        <w:t xml:space="preserve">          type: string</w:t>
      </w:r>
    </w:p>
    <w:p w14:paraId="64DBE7AD"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353C9D0" w14:textId="77777777" w:rsidR="00B110B4" w:rsidRPr="0004275E" w:rsidRDefault="00B110B4" w:rsidP="00B110B4">
      <w:pPr>
        <w:pStyle w:val="PL"/>
      </w:pPr>
      <w:r w:rsidRPr="00D3062E">
        <w:t xml:space="preserve">        </w:t>
      </w:r>
      <w:r>
        <w:t xml:space="preserve">    T</w:t>
      </w:r>
      <w:r w:rsidRPr="0004275E">
        <w:t>he identifier of the VAL service for which the requirement request applies.</w:t>
      </w:r>
    </w:p>
    <w:p w14:paraId="207214F8"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539B30DB" w14:textId="77777777" w:rsidR="00B110B4" w:rsidRPr="00D3062E" w:rsidRDefault="00B110B4" w:rsidP="00B110B4">
      <w:pPr>
        <w:pStyle w:val="PL"/>
        <w:rPr>
          <w:lang w:val="en-US" w:eastAsia="es-ES"/>
        </w:rPr>
      </w:pPr>
      <w:r w:rsidRPr="00D3062E">
        <w:rPr>
          <w:lang w:val="en-US" w:eastAsia="es-ES"/>
        </w:rPr>
        <w:t xml:space="preserve">          type: array</w:t>
      </w:r>
    </w:p>
    <w:p w14:paraId="03AE1555" w14:textId="77777777" w:rsidR="00B110B4" w:rsidRPr="00D3062E" w:rsidRDefault="00B110B4" w:rsidP="00B110B4">
      <w:pPr>
        <w:pStyle w:val="PL"/>
      </w:pPr>
      <w:r w:rsidRPr="00D3062E">
        <w:rPr>
          <w:lang w:val="en-US" w:eastAsia="es-ES"/>
        </w:rPr>
        <w:t xml:space="preserve">          items:</w:t>
      </w:r>
    </w:p>
    <w:p w14:paraId="48751434" w14:textId="77777777" w:rsidR="00B110B4" w:rsidRPr="00D3062E" w:rsidRDefault="00B110B4" w:rsidP="00B110B4">
      <w:pPr>
        <w:pStyle w:val="PL"/>
      </w:pPr>
      <w:r w:rsidRPr="00D3062E">
        <w:t xml:space="preserve">            type: string</w:t>
      </w:r>
    </w:p>
    <w:p w14:paraId="4E94DCD1" w14:textId="77777777" w:rsidR="00B110B4" w:rsidRPr="00D3062E" w:rsidRDefault="00B110B4" w:rsidP="00B110B4">
      <w:pPr>
        <w:pStyle w:val="PL"/>
      </w:pPr>
      <w:r w:rsidRPr="00D3062E">
        <w:rPr>
          <w:lang w:val="en-US" w:eastAsia="es-ES"/>
        </w:rPr>
        <w:t xml:space="preserve">          minItems: 1</w:t>
      </w:r>
    </w:p>
    <w:p w14:paraId="3FE8142B"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455A9215" w14:textId="77777777" w:rsidR="00B110B4" w:rsidRPr="0004275E" w:rsidRDefault="00B110B4" w:rsidP="00B110B4">
      <w:pPr>
        <w:pStyle w:val="PL"/>
      </w:pPr>
      <w:r w:rsidRPr="00D3062E">
        <w:t xml:space="preserve">        </w:t>
      </w:r>
      <w:r>
        <w:t xml:space="preserve">    </w:t>
      </w:r>
      <w:r w:rsidRPr="00B00371">
        <w:t>The list of VAL UE IDs for which the requirement request applies</w:t>
      </w:r>
      <w:r w:rsidRPr="0004275E">
        <w:t>.</w:t>
      </w:r>
    </w:p>
    <w:p w14:paraId="3EA30F03" w14:textId="77777777" w:rsidR="00B110B4" w:rsidRPr="00D3062E" w:rsidRDefault="00B110B4" w:rsidP="00B110B4">
      <w:pPr>
        <w:pStyle w:val="PL"/>
      </w:pPr>
      <w:r w:rsidRPr="00D3062E">
        <w:t xml:space="preserve">        netSliceId:</w:t>
      </w:r>
    </w:p>
    <w:p w14:paraId="1083C8B3" w14:textId="77777777" w:rsidR="00B110B4" w:rsidRPr="00D3062E" w:rsidRDefault="00B110B4" w:rsidP="00B110B4">
      <w:pPr>
        <w:pStyle w:val="PL"/>
      </w:pPr>
      <w:r w:rsidRPr="00D3062E">
        <w:t xml:space="preserve">          $ref: 'TS29435_NSCE_PolicyManagement.yaml#/components/schemas/NetSliceId'</w:t>
      </w:r>
    </w:p>
    <w:p w14:paraId="2AB73001" w14:textId="77777777" w:rsidR="00B110B4" w:rsidRPr="00D3062E" w:rsidRDefault="00B110B4" w:rsidP="00B110B4">
      <w:pPr>
        <w:pStyle w:val="PL"/>
      </w:pPr>
      <w:r w:rsidRPr="00D3062E">
        <w:t xml:space="preserve">        servContReq:</w:t>
      </w:r>
    </w:p>
    <w:p w14:paraId="50B959F3" w14:textId="77777777" w:rsidR="00B110B4" w:rsidRPr="00D3062E" w:rsidRDefault="00B110B4" w:rsidP="00B110B4">
      <w:pPr>
        <w:pStyle w:val="PL"/>
      </w:pPr>
      <w:r w:rsidRPr="00D3062E">
        <w:t xml:space="preserve">          $ref: 'TS29435_NSCE_InterPLMNContinuity.yaml#/components/schemas/ServContReq'</w:t>
      </w:r>
    </w:p>
    <w:p w14:paraId="71BC92F8" w14:textId="77777777" w:rsidR="00B110B4" w:rsidRPr="00D3062E" w:rsidRDefault="00B110B4" w:rsidP="00B110B4">
      <w:pPr>
        <w:pStyle w:val="PL"/>
      </w:pPr>
      <w:r w:rsidRPr="00D3062E">
        <w:t xml:space="preserve">        targetServArea:</w:t>
      </w:r>
    </w:p>
    <w:p w14:paraId="6A5F302C" w14:textId="77777777" w:rsidR="00B110B4" w:rsidRPr="00D3062E" w:rsidRDefault="00B110B4" w:rsidP="00B110B4">
      <w:pPr>
        <w:pStyle w:val="PL"/>
        <w:rPr>
          <w:rFonts w:cs="Courier New"/>
          <w:szCs w:val="16"/>
        </w:rPr>
      </w:pPr>
      <w:r w:rsidRPr="00D3062E">
        <w:rPr>
          <w:rFonts w:cs="Courier New"/>
          <w:szCs w:val="16"/>
        </w:rPr>
        <w:t xml:space="preserve">          $ref: </w:t>
      </w:r>
      <w:r w:rsidRPr="00D3062E">
        <w:t>'</w:t>
      </w:r>
      <w:r w:rsidRPr="00D3062E">
        <w:rPr>
          <w:lang w:eastAsia="fr-FR"/>
        </w:rPr>
        <w:t>TS29435_NSCE_NSInfoDelivery.yaml</w:t>
      </w:r>
      <w:r w:rsidRPr="00D3062E">
        <w:t>#/components/schemas/ServArea'</w:t>
      </w:r>
    </w:p>
    <w:p w14:paraId="60C80064" w14:textId="77777777" w:rsidR="00B110B4" w:rsidRPr="00D3062E" w:rsidRDefault="00B110B4" w:rsidP="00B110B4">
      <w:pPr>
        <w:pStyle w:val="PL"/>
      </w:pPr>
      <w:r w:rsidRPr="00D3062E">
        <w:t xml:space="preserve">        suppFeat:</w:t>
      </w:r>
    </w:p>
    <w:p w14:paraId="73C3F88E" w14:textId="77777777" w:rsidR="00B110B4" w:rsidRPr="00D3062E" w:rsidRDefault="00B110B4" w:rsidP="00B110B4">
      <w:pPr>
        <w:pStyle w:val="PL"/>
      </w:pPr>
      <w:r w:rsidRPr="00D3062E">
        <w:t xml:space="preserve">          $ref: 'TS29571_CommonData.yaml#/components/schemas/SupportedFeatures'</w:t>
      </w:r>
    </w:p>
    <w:p w14:paraId="402365EF" w14:textId="77777777" w:rsidR="00B110B4" w:rsidRPr="00D3062E" w:rsidRDefault="00B110B4" w:rsidP="00B110B4">
      <w:pPr>
        <w:pStyle w:val="PL"/>
      </w:pPr>
      <w:r w:rsidRPr="00D3062E">
        <w:t xml:space="preserve">      required:</w:t>
      </w:r>
    </w:p>
    <w:p w14:paraId="290A4F87" w14:textId="77777777" w:rsidR="00B110B4" w:rsidRPr="00D3062E" w:rsidRDefault="00B110B4" w:rsidP="00B110B4">
      <w:pPr>
        <w:pStyle w:val="PL"/>
      </w:pPr>
      <w:r w:rsidRPr="00D3062E">
        <w:t xml:space="preserve">        - valServId</w:t>
      </w:r>
    </w:p>
    <w:p w14:paraId="0B99AF62" w14:textId="77777777" w:rsidR="00B110B4" w:rsidRPr="00D3062E" w:rsidRDefault="00B110B4" w:rsidP="00B110B4">
      <w:pPr>
        <w:pStyle w:val="PL"/>
      </w:pPr>
      <w:r w:rsidRPr="00D3062E">
        <w:t xml:space="preserve">        - servContReq</w:t>
      </w:r>
    </w:p>
    <w:p w14:paraId="21EA0511" w14:textId="77777777" w:rsidR="00B110B4" w:rsidRPr="00D3062E" w:rsidRDefault="00B110B4" w:rsidP="00B110B4">
      <w:pPr>
        <w:pStyle w:val="PL"/>
      </w:pPr>
      <w:r w:rsidRPr="00D3062E">
        <w:t xml:space="preserve">        - notifUri</w:t>
      </w:r>
    </w:p>
    <w:p w14:paraId="29D11513" w14:textId="77777777" w:rsidR="00B110B4" w:rsidRPr="00D3062E" w:rsidRDefault="00B110B4" w:rsidP="00B110B4">
      <w:pPr>
        <w:pStyle w:val="PL"/>
      </w:pPr>
    </w:p>
    <w:p w14:paraId="552240B5" w14:textId="77777777" w:rsidR="00B110B4" w:rsidRPr="00D3062E" w:rsidRDefault="00B110B4" w:rsidP="00B110B4">
      <w:pPr>
        <w:pStyle w:val="PL"/>
      </w:pPr>
      <w:r w:rsidRPr="00D3062E">
        <w:t xml:space="preserve">    </w:t>
      </w:r>
      <w:r w:rsidRPr="0037454C">
        <w:t>EdgeSCRequirementNotif</w:t>
      </w:r>
      <w:r w:rsidRPr="00D3062E">
        <w:t>:</w:t>
      </w:r>
    </w:p>
    <w:p w14:paraId="1E19528C" w14:textId="77777777" w:rsidR="00B110B4" w:rsidRPr="00D3062E" w:rsidRDefault="00B110B4" w:rsidP="00B110B4">
      <w:pPr>
        <w:pStyle w:val="PL"/>
        <w:rPr>
          <w:lang w:eastAsia="zh-CN"/>
        </w:rPr>
      </w:pPr>
      <w:r w:rsidRPr="00D3062E">
        <w:t xml:space="preserve">      description: </w:t>
      </w:r>
      <w:r w:rsidRPr="00D3062E">
        <w:rPr>
          <w:lang w:eastAsia="zh-CN"/>
        </w:rPr>
        <w:t>&gt;</w:t>
      </w:r>
    </w:p>
    <w:p w14:paraId="4C8082D3" w14:textId="77777777" w:rsidR="00B110B4" w:rsidRPr="00D3062E" w:rsidRDefault="00B110B4" w:rsidP="00B110B4">
      <w:pPr>
        <w:pStyle w:val="PL"/>
        <w:rPr>
          <w:lang w:eastAsia="zh-CN"/>
        </w:rPr>
      </w:pPr>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 xml:space="preserve"> Notification.</w:t>
      </w:r>
    </w:p>
    <w:p w14:paraId="7927BACE" w14:textId="77777777" w:rsidR="00B110B4" w:rsidRPr="00D3062E" w:rsidRDefault="00B110B4" w:rsidP="00B110B4">
      <w:pPr>
        <w:pStyle w:val="PL"/>
      </w:pPr>
      <w:r w:rsidRPr="00D3062E">
        <w:t xml:space="preserve">      type: object</w:t>
      </w:r>
    </w:p>
    <w:p w14:paraId="04366F18" w14:textId="77777777" w:rsidR="00B110B4" w:rsidRDefault="00B110B4" w:rsidP="00B110B4">
      <w:pPr>
        <w:pStyle w:val="PL"/>
        <w:rPr>
          <w:lang w:val="en-US" w:eastAsia="es-ES"/>
        </w:rPr>
      </w:pPr>
      <w:r w:rsidRPr="002D7F24">
        <w:rPr>
          <w:lang w:val="en-US" w:eastAsia="es-ES"/>
        </w:rPr>
        <w:t xml:space="preserve">      properties:</w:t>
      </w:r>
    </w:p>
    <w:p w14:paraId="3750A1B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2B59CE71" w14:textId="77777777" w:rsidR="00B110B4" w:rsidRPr="00D3062E" w:rsidRDefault="00B110B4" w:rsidP="00B110B4">
      <w:pPr>
        <w:pStyle w:val="PL"/>
        <w:rPr>
          <w:lang w:val="en-US" w:eastAsia="es-ES"/>
        </w:rPr>
      </w:pPr>
      <w:r w:rsidRPr="00D3062E">
        <w:rPr>
          <w:lang w:val="en-US" w:eastAsia="es-ES"/>
        </w:rPr>
        <w:t xml:space="preserve">          type: string</w:t>
      </w:r>
    </w:p>
    <w:p w14:paraId="2F51856A"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5780E78" w14:textId="77777777" w:rsidR="00B110B4" w:rsidRPr="0004275E" w:rsidRDefault="00B110B4" w:rsidP="00B110B4">
      <w:pPr>
        <w:pStyle w:val="PL"/>
      </w:pPr>
      <w:r w:rsidRPr="00D3062E">
        <w:t xml:space="preserve">        </w:t>
      </w:r>
      <w:r>
        <w:t xml:space="preserve">    T</w:t>
      </w:r>
      <w:r w:rsidRPr="0004275E">
        <w:t>he identifier of the VAL service for which the requirement request applies.</w:t>
      </w:r>
    </w:p>
    <w:p w14:paraId="49CFFF10"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4B78F11D" w14:textId="77777777" w:rsidR="00B110B4" w:rsidRPr="00D3062E" w:rsidRDefault="00B110B4" w:rsidP="00B110B4">
      <w:pPr>
        <w:pStyle w:val="PL"/>
        <w:rPr>
          <w:lang w:val="en-US" w:eastAsia="es-ES"/>
        </w:rPr>
      </w:pPr>
      <w:r w:rsidRPr="00D3062E">
        <w:rPr>
          <w:lang w:val="en-US" w:eastAsia="es-ES"/>
        </w:rPr>
        <w:t xml:space="preserve">          type: array</w:t>
      </w:r>
    </w:p>
    <w:p w14:paraId="79C6B960" w14:textId="77777777" w:rsidR="00B110B4" w:rsidRPr="00D3062E" w:rsidRDefault="00B110B4" w:rsidP="00B110B4">
      <w:pPr>
        <w:pStyle w:val="PL"/>
      </w:pPr>
      <w:r w:rsidRPr="00D3062E">
        <w:rPr>
          <w:lang w:val="en-US" w:eastAsia="es-ES"/>
        </w:rPr>
        <w:t xml:space="preserve">          items:</w:t>
      </w:r>
    </w:p>
    <w:p w14:paraId="57C2A1E4" w14:textId="77777777" w:rsidR="00B110B4" w:rsidRPr="00D3062E" w:rsidRDefault="00B110B4" w:rsidP="00B110B4">
      <w:pPr>
        <w:pStyle w:val="PL"/>
      </w:pPr>
      <w:r w:rsidRPr="00D3062E">
        <w:t xml:space="preserve">            type: string</w:t>
      </w:r>
    </w:p>
    <w:p w14:paraId="60C99825" w14:textId="77777777" w:rsidR="00B110B4" w:rsidRPr="00D3062E" w:rsidRDefault="00B110B4" w:rsidP="00B110B4">
      <w:pPr>
        <w:pStyle w:val="PL"/>
      </w:pPr>
      <w:r w:rsidRPr="00D3062E">
        <w:rPr>
          <w:lang w:val="en-US" w:eastAsia="es-ES"/>
        </w:rPr>
        <w:t xml:space="preserve">          minItems: 1</w:t>
      </w:r>
    </w:p>
    <w:p w14:paraId="30DEA7FF"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8DFB255" w14:textId="77777777" w:rsidR="00B110B4" w:rsidRPr="0004275E" w:rsidRDefault="00B110B4" w:rsidP="00B110B4">
      <w:pPr>
        <w:pStyle w:val="PL"/>
      </w:pPr>
      <w:r w:rsidRPr="00D3062E">
        <w:t xml:space="preserve">        </w:t>
      </w:r>
      <w:r>
        <w:t xml:space="preserve">    </w:t>
      </w:r>
      <w:r w:rsidRPr="00B00371">
        <w:t>The list of VAL UE IDs for which the requirement request applies</w:t>
      </w:r>
      <w:r w:rsidRPr="0004275E">
        <w:t>.</w:t>
      </w:r>
    </w:p>
    <w:p w14:paraId="68C958C5" w14:textId="77777777" w:rsidR="00B110B4" w:rsidRPr="00D3062E" w:rsidRDefault="00B110B4" w:rsidP="00B110B4">
      <w:pPr>
        <w:pStyle w:val="PL"/>
      </w:pPr>
      <w:r w:rsidRPr="00D3062E">
        <w:t xml:space="preserve">        netSliceId:</w:t>
      </w:r>
    </w:p>
    <w:p w14:paraId="0F5F5B01" w14:textId="77777777" w:rsidR="00B110B4" w:rsidRPr="00D3062E" w:rsidRDefault="00B110B4" w:rsidP="00B110B4">
      <w:pPr>
        <w:pStyle w:val="PL"/>
      </w:pPr>
      <w:r w:rsidRPr="00D3062E">
        <w:t xml:space="preserve">          $ref: 'TS29435_NSCE_PolicyManagement.yaml#/components/schemas/NetSliceId'</w:t>
      </w:r>
    </w:p>
    <w:p w14:paraId="5832FC3F" w14:textId="77777777" w:rsidR="00B110B4" w:rsidRPr="00D3062E" w:rsidRDefault="00B110B4" w:rsidP="00B110B4">
      <w:pPr>
        <w:pStyle w:val="PL"/>
        <w:rPr>
          <w:lang w:val="en-US" w:eastAsia="es-ES"/>
        </w:rPr>
      </w:pPr>
      <w:r w:rsidRPr="00D3062E">
        <w:rPr>
          <w:lang w:val="en-US" w:eastAsia="es-ES"/>
        </w:rPr>
        <w:t xml:space="preserve">        </w:t>
      </w:r>
      <w:r w:rsidRPr="00D3062E">
        <w:t>tgtNsceServId</w:t>
      </w:r>
      <w:r w:rsidRPr="00D3062E">
        <w:rPr>
          <w:lang w:val="en-US" w:eastAsia="es-ES"/>
        </w:rPr>
        <w:t>:</w:t>
      </w:r>
    </w:p>
    <w:p w14:paraId="3703D048" w14:textId="77777777" w:rsidR="00B110B4" w:rsidRDefault="00B110B4" w:rsidP="00B110B4">
      <w:pPr>
        <w:pStyle w:val="PL"/>
        <w:rPr>
          <w:lang w:val="en-US" w:eastAsia="es-ES"/>
        </w:rPr>
      </w:pPr>
      <w:r w:rsidRPr="00D3062E">
        <w:rPr>
          <w:lang w:val="en-US" w:eastAsia="es-ES"/>
        </w:rPr>
        <w:t xml:space="preserve">          type: string</w:t>
      </w:r>
    </w:p>
    <w:p w14:paraId="285A3A5E" w14:textId="77777777" w:rsidR="00B110B4" w:rsidRPr="00D3062E" w:rsidRDefault="00B110B4" w:rsidP="00B110B4">
      <w:pPr>
        <w:pStyle w:val="PL"/>
      </w:pPr>
      <w:r w:rsidRPr="00D3062E">
        <w:t xml:space="preserve">      </w:t>
      </w:r>
      <w:r>
        <w:t xml:space="preserve">    </w:t>
      </w:r>
      <w:r w:rsidRPr="00D3062E">
        <w:t>description: &gt;</w:t>
      </w:r>
    </w:p>
    <w:p w14:paraId="287DE451" w14:textId="77777777" w:rsidR="00B110B4" w:rsidRPr="00D34C71" w:rsidRDefault="00B110B4" w:rsidP="00B110B4">
      <w:pPr>
        <w:pStyle w:val="PL"/>
      </w:pPr>
      <w:r w:rsidRPr="00D3062E">
        <w:t xml:space="preserve">        </w:t>
      </w:r>
      <w:r>
        <w:t xml:space="preserve">    </w:t>
      </w:r>
      <w:r w:rsidRPr="00D34C71">
        <w:t>Contains the identifier of the target NSCE Server.</w:t>
      </w:r>
    </w:p>
    <w:p w14:paraId="00ACCBCD"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5E30CC">
        <w:rPr>
          <w:rFonts w:ascii="Courier New" w:hAnsi="Courier New"/>
          <w:sz w:val="16"/>
          <w:lang w:val="en-US" w:eastAsia="es-ES"/>
        </w:rPr>
        <w:t xml:space="preserve">        </w:t>
      </w:r>
      <w:r w:rsidRPr="005E30CC">
        <w:rPr>
          <w:rFonts w:ascii="Courier New" w:hAnsi="Courier New"/>
          <w:sz w:val="16"/>
        </w:rPr>
        <w:t>tgtNsceAddr</w:t>
      </w:r>
      <w:r w:rsidRPr="005E30CC">
        <w:rPr>
          <w:rFonts w:ascii="Courier New" w:hAnsi="Courier New"/>
          <w:sz w:val="16"/>
          <w:lang w:val="en-US" w:eastAsia="es-ES"/>
        </w:rPr>
        <w:t>:</w:t>
      </w:r>
    </w:p>
    <w:p w14:paraId="001318D2"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E30CC">
        <w:rPr>
          <w:rFonts w:ascii="Courier New" w:hAnsi="Courier New"/>
          <w:sz w:val="16"/>
        </w:rPr>
        <w:t xml:space="preserve">          $ref: 'TS29558_Eees_EASRegistration.yaml#/components/schemas/EndPoint'</w:t>
      </w:r>
    </w:p>
    <w:p w14:paraId="77ABDD3F" w14:textId="77777777" w:rsidR="00B110B4" w:rsidRPr="00D3062E" w:rsidRDefault="00B110B4" w:rsidP="00B110B4">
      <w:pPr>
        <w:pStyle w:val="PL"/>
      </w:pPr>
      <w:r w:rsidRPr="00D3062E">
        <w:t xml:space="preserve">        targetServArea:</w:t>
      </w:r>
    </w:p>
    <w:p w14:paraId="17539EA1" w14:textId="77777777" w:rsidR="00B110B4" w:rsidRPr="00D3062E" w:rsidRDefault="00B110B4" w:rsidP="00B110B4">
      <w:pPr>
        <w:pStyle w:val="PL"/>
        <w:rPr>
          <w:rFonts w:cs="Courier New"/>
          <w:szCs w:val="16"/>
        </w:rPr>
      </w:pPr>
      <w:r w:rsidRPr="00D3062E">
        <w:rPr>
          <w:rFonts w:cs="Courier New"/>
          <w:szCs w:val="16"/>
        </w:rPr>
        <w:t xml:space="preserve">          $ref: </w:t>
      </w:r>
      <w:r w:rsidRPr="00D3062E">
        <w:t>'</w:t>
      </w:r>
      <w:r w:rsidRPr="00D3062E">
        <w:rPr>
          <w:lang w:eastAsia="fr-FR"/>
        </w:rPr>
        <w:t>TS29435_NSCE_NSInfoDelivery.yaml</w:t>
      </w:r>
      <w:r w:rsidRPr="00D3062E">
        <w:t>#/components/schemas/ServArea'</w:t>
      </w:r>
    </w:p>
    <w:p w14:paraId="7DF940B4" w14:textId="77777777" w:rsidR="00B110B4" w:rsidRPr="00D3062E" w:rsidRDefault="00B110B4" w:rsidP="00B110B4">
      <w:pPr>
        <w:pStyle w:val="PL"/>
      </w:pPr>
      <w:r w:rsidRPr="00D3062E">
        <w:t xml:space="preserve">      required:</w:t>
      </w:r>
    </w:p>
    <w:p w14:paraId="5E343EC3" w14:textId="77777777" w:rsidR="00B110B4" w:rsidRPr="00D3062E" w:rsidRDefault="00B110B4" w:rsidP="00B110B4">
      <w:pPr>
        <w:pStyle w:val="PL"/>
      </w:pPr>
      <w:r w:rsidRPr="00D3062E">
        <w:t xml:space="preserve">        - valServId</w:t>
      </w:r>
    </w:p>
    <w:p w14:paraId="1558A4F8" w14:textId="77777777" w:rsidR="00B110B4" w:rsidRPr="00D3062E" w:rsidRDefault="00B110B4" w:rsidP="00B110B4">
      <w:pPr>
        <w:pStyle w:val="PL"/>
      </w:pPr>
      <w:r w:rsidRPr="00D3062E">
        <w:t xml:space="preserve">        - netSliceId</w:t>
      </w:r>
    </w:p>
    <w:p w14:paraId="04BD87AD" w14:textId="77777777" w:rsidR="00B110B4" w:rsidRDefault="00B110B4" w:rsidP="00B110B4">
      <w:pPr>
        <w:pStyle w:val="PL"/>
      </w:pPr>
      <w:r w:rsidRPr="00D3062E">
        <w:t xml:space="preserve">        - tgtNsceServId</w:t>
      </w:r>
    </w:p>
    <w:p w14:paraId="760AB98F" w14:textId="77777777" w:rsidR="00B110B4" w:rsidRPr="00D3062E" w:rsidRDefault="00B110B4" w:rsidP="00B110B4">
      <w:pPr>
        <w:pStyle w:val="PL"/>
      </w:pPr>
      <w:r w:rsidRPr="00D3062E">
        <w:t xml:space="preserve">        - tgt</w:t>
      </w:r>
      <w:r w:rsidRPr="005E30CC">
        <w:t>NsceAddr</w:t>
      </w:r>
    </w:p>
    <w:p w14:paraId="147D8841" w14:textId="77777777" w:rsidR="00B110B4" w:rsidRPr="00D3062E" w:rsidRDefault="00B110B4" w:rsidP="00B110B4">
      <w:pPr>
        <w:pStyle w:val="PL"/>
      </w:pPr>
      <w:r w:rsidRPr="00D3062E">
        <w:t xml:space="preserve">        - targetServArea</w:t>
      </w:r>
    </w:p>
    <w:p w14:paraId="2EE0EF45" w14:textId="77777777" w:rsidR="00B110B4" w:rsidRDefault="00B110B4" w:rsidP="00B110B4">
      <w:pPr>
        <w:pStyle w:val="PL"/>
      </w:pPr>
    </w:p>
    <w:p w14:paraId="0647F2C0" w14:textId="77777777" w:rsidR="00B110B4" w:rsidRPr="00D3062E" w:rsidRDefault="00B110B4" w:rsidP="00B110B4">
      <w:pPr>
        <w:pStyle w:val="PL"/>
      </w:pPr>
      <w:r w:rsidRPr="00D3062E">
        <w:t xml:space="preserve">    </w:t>
      </w:r>
      <w:r>
        <w:t>Edge</w:t>
      </w:r>
      <w:r w:rsidRPr="00431785">
        <w:t>SCNegotiation</w:t>
      </w:r>
      <w:r>
        <w:t>Req</w:t>
      </w:r>
      <w:r w:rsidRPr="00D3062E">
        <w:t>:</w:t>
      </w:r>
    </w:p>
    <w:p w14:paraId="11386A92" w14:textId="77777777" w:rsidR="00B110B4" w:rsidRPr="00D3062E" w:rsidRDefault="00B110B4" w:rsidP="00B110B4">
      <w:pPr>
        <w:pStyle w:val="PL"/>
        <w:rPr>
          <w:lang w:eastAsia="zh-CN"/>
        </w:rPr>
      </w:pPr>
      <w:r w:rsidRPr="00D3062E">
        <w:t xml:space="preserve">      description: </w:t>
      </w:r>
      <w:r w:rsidRPr="00D3062E">
        <w:rPr>
          <w:lang w:eastAsia="zh-CN"/>
        </w:rPr>
        <w:t>&gt;</w:t>
      </w:r>
    </w:p>
    <w:p w14:paraId="3C5D2D12" w14:textId="77777777" w:rsidR="00B110B4" w:rsidRPr="00D3062E" w:rsidRDefault="00B110B4" w:rsidP="00B110B4">
      <w:pPr>
        <w:pStyle w:val="PL"/>
        <w:rPr>
          <w:lang w:eastAsia="zh-CN"/>
        </w:rPr>
      </w:pPr>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w:t>
      </w:r>
    </w:p>
    <w:p w14:paraId="5D96D0B2" w14:textId="77777777" w:rsidR="00B110B4" w:rsidRPr="00D3062E" w:rsidRDefault="00B110B4" w:rsidP="00B110B4">
      <w:pPr>
        <w:pStyle w:val="PL"/>
      </w:pPr>
      <w:r w:rsidRPr="00D3062E">
        <w:t xml:space="preserve">      type: object</w:t>
      </w:r>
    </w:p>
    <w:p w14:paraId="7DD12F9A" w14:textId="77777777" w:rsidR="00B110B4" w:rsidRDefault="00B110B4" w:rsidP="00B110B4">
      <w:pPr>
        <w:pStyle w:val="PL"/>
        <w:rPr>
          <w:lang w:val="en-US" w:eastAsia="es-ES"/>
        </w:rPr>
      </w:pPr>
      <w:r w:rsidRPr="007C6AAA">
        <w:rPr>
          <w:lang w:val="en-US" w:eastAsia="es-ES"/>
        </w:rPr>
        <w:t xml:space="preserve">      properties:</w:t>
      </w:r>
    </w:p>
    <w:p w14:paraId="5D1C1936" w14:textId="77777777" w:rsidR="00B110B4" w:rsidRPr="00D3062E" w:rsidRDefault="00B110B4" w:rsidP="00B110B4">
      <w:pPr>
        <w:pStyle w:val="PL"/>
        <w:spacing w:line="200" w:lineRule="exact"/>
        <w:rPr>
          <w:lang w:val="en-US" w:eastAsia="zh-CN"/>
        </w:rPr>
      </w:pPr>
      <w:r w:rsidRPr="00D3062E">
        <w:t xml:space="preserve">        notifUri:</w:t>
      </w:r>
    </w:p>
    <w:p w14:paraId="1A00069C"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0E0A47E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3B75D385" w14:textId="77777777" w:rsidR="00B110B4" w:rsidRPr="00D3062E" w:rsidRDefault="00B110B4" w:rsidP="00B110B4">
      <w:pPr>
        <w:pStyle w:val="PL"/>
        <w:rPr>
          <w:lang w:val="en-US" w:eastAsia="es-ES"/>
        </w:rPr>
      </w:pPr>
      <w:r w:rsidRPr="00D3062E">
        <w:rPr>
          <w:lang w:val="en-US" w:eastAsia="es-ES"/>
        </w:rPr>
        <w:t xml:space="preserve">          type: string</w:t>
      </w:r>
    </w:p>
    <w:p w14:paraId="3240644B"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B5455F4" w14:textId="77777777" w:rsidR="00B110B4" w:rsidRPr="0004275E" w:rsidRDefault="00B110B4" w:rsidP="00B110B4">
      <w:pPr>
        <w:pStyle w:val="PL"/>
      </w:pPr>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p>
    <w:p w14:paraId="1D726123"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480539FB" w14:textId="77777777" w:rsidR="00B110B4" w:rsidRPr="00D3062E" w:rsidRDefault="00B110B4" w:rsidP="00B110B4">
      <w:pPr>
        <w:pStyle w:val="PL"/>
        <w:rPr>
          <w:lang w:val="en-US" w:eastAsia="es-ES"/>
        </w:rPr>
      </w:pPr>
      <w:r w:rsidRPr="00D3062E">
        <w:rPr>
          <w:lang w:val="en-US" w:eastAsia="es-ES"/>
        </w:rPr>
        <w:t xml:space="preserve">          type: array</w:t>
      </w:r>
    </w:p>
    <w:p w14:paraId="0B8E29DA" w14:textId="77777777" w:rsidR="00B110B4" w:rsidRPr="00D3062E" w:rsidRDefault="00B110B4" w:rsidP="00B110B4">
      <w:pPr>
        <w:pStyle w:val="PL"/>
      </w:pPr>
      <w:r w:rsidRPr="00D3062E">
        <w:rPr>
          <w:lang w:val="en-US" w:eastAsia="es-ES"/>
        </w:rPr>
        <w:t xml:space="preserve">          items:</w:t>
      </w:r>
    </w:p>
    <w:p w14:paraId="67E8579A" w14:textId="77777777" w:rsidR="00B110B4" w:rsidRPr="00D3062E" w:rsidRDefault="00B110B4" w:rsidP="00B110B4">
      <w:pPr>
        <w:pStyle w:val="PL"/>
      </w:pPr>
      <w:r w:rsidRPr="00D3062E">
        <w:t xml:space="preserve">            type: string</w:t>
      </w:r>
    </w:p>
    <w:p w14:paraId="57758CC1" w14:textId="77777777" w:rsidR="00B110B4" w:rsidRPr="00D3062E" w:rsidRDefault="00B110B4" w:rsidP="00B110B4">
      <w:pPr>
        <w:pStyle w:val="PL"/>
      </w:pPr>
      <w:r w:rsidRPr="00D3062E">
        <w:rPr>
          <w:lang w:val="en-US" w:eastAsia="es-ES"/>
        </w:rPr>
        <w:t xml:space="preserve">          minItems: 1</w:t>
      </w:r>
    </w:p>
    <w:p w14:paraId="53A5B1D6"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16A443E6" w14:textId="77777777" w:rsidR="00B110B4" w:rsidRPr="0004275E" w:rsidRDefault="00B110B4" w:rsidP="00B110B4">
      <w:pPr>
        <w:pStyle w:val="PL"/>
      </w:pPr>
      <w:r w:rsidRPr="00D3062E">
        <w:t xml:space="preserve">        </w:t>
      </w:r>
      <w:r>
        <w:t xml:space="preserve">    </w:t>
      </w:r>
      <w:r w:rsidRPr="00B00371">
        <w:t xml:space="preserve">The list of VAL UE IDs for which the </w:t>
      </w:r>
      <w:r w:rsidRPr="004C289A">
        <w:t>Negotiation</w:t>
      </w:r>
      <w:r w:rsidRPr="00B00371">
        <w:t xml:space="preserve"> request applies</w:t>
      </w:r>
      <w:r w:rsidRPr="0004275E">
        <w:t>.</w:t>
      </w:r>
    </w:p>
    <w:p w14:paraId="36CD8A46" w14:textId="77777777" w:rsidR="00B110B4" w:rsidRPr="00D3062E" w:rsidRDefault="00B110B4" w:rsidP="00B110B4">
      <w:pPr>
        <w:pStyle w:val="PL"/>
      </w:pPr>
      <w:r w:rsidRPr="00D3062E">
        <w:t xml:space="preserve">        netSliceId:</w:t>
      </w:r>
    </w:p>
    <w:p w14:paraId="063E705B" w14:textId="77777777" w:rsidR="00B110B4" w:rsidRPr="00D3062E" w:rsidRDefault="00B110B4" w:rsidP="00B110B4">
      <w:pPr>
        <w:pStyle w:val="PL"/>
      </w:pPr>
      <w:r w:rsidRPr="00D3062E">
        <w:t xml:space="preserve">          $ref: 'TS29435_NSCE_PolicyManagement.yaml#/components/schemas/NetSliceId'</w:t>
      </w:r>
    </w:p>
    <w:p w14:paraId="24690D21" w14:textId="77777777" w:rsidR="00B110B4" w:rsidRPr="00D3062E" w:rsidRDefault="00B110B4" w:rsidP="00B110B4">
      <w:pPr>
        <w:pStyle w:val="PL"/>
      </w:pPr>
      <w:r w:rsidRPr="00D3062E">
        <w:t xml:space="preserve">        servContReq:</w:t>
      </w:r>
    </w:p>
    <w:p w14:paraId="6D297C0F" w14:textId="77777777" w:rsidR="00B110B4" w:rsidRPr="00D3062E" w:rsidRDefault="00B110B4" w:rsidP="00B110B4">
      <w:pPr>
        <w:pStyle w:val="PL"/>
      </w:pPr>
      <w:r w:rsidRPr="00D3062E">
        <w:t xml:space="preserve">          $ref: 'TS29435_NSCE_InterPLMNContinuity.yaml#/components/schemas/ServContReq'</w:t>
      </w:r>
    </w:p>
    <w:p w14:paraId="6B8939D1" w14:textId="77777777" w:rsidR="00B110B4" w:rsidRPr="004C289A" w:rsidRDefault="00B110B4" w:rsidP="00B110B4">
      <w:pPr>
        <w:pStyle w:val="PL"/>
      </w:pPr>
      <w:r w:rsidRPr="00D3062E">
        <w:t xml:space="preserve">        </w:t>
      </w:r>
      <w:r w:rsidRPr="00890F0C">
        <w:t>triggerAction</w:t>
      </w:r>
      <w:r w:rsidRPr="004C289A">
        <w:t>:</w:t>
      </w:r>
    </w:p>
    <w:p w14:paraId="0A7BF633" w14:textId="34067AB6" w:rsidR="00B110B4" w:rsidRDefault="00B110B4" w:rsidP="00B110B4">
      <w:pPr>
        <w:pStyle w:val="PL"/>
      </w:pPr>
      <w:r w:rsidRPr="004C289A">
        <w:t xml:space="preserve">          $ref: 'TS29435_</w:t>
      </w:r>
      <w:r w:rsidR="00813612" w:rsidRPr="00D3062E">
        <w:t>NSCE_InterPLMNContinuity</w:t>
      </w:r>
      <w:r w:rsidRPr="004C289A">
        <w:t>.yaml#/components/schemas/AppReqs'</w:t>
      </w:r>
    </w:p>
    <w:p w14:paraId="50A0ABF6" w14:textId="77777777" w:rsidR="00B110B4" w:rsidRPr="004C289A" w:rsidRDefault="00B110B4" w:rsidP="00B110B4">
      <w:pPr>
        <w:pStyle w:val="PL"/>
      </w:pPr>
      <w:r w:rsidRPr="00D3062E">
        <w:t xml:space="preserve">        </w:t>
      </w:r>
      <w:r w:rsidRPr="004C289A">
        <w:t>appQoSReqs:</w:t>
      </w:r>
    </w:p>
    <w:p w14:paraId="3EF1E75D" w14:textId="77777777" w:rsidR="00B110B4" w:rsidRDefault="00B110B4" w:rsidP="00B110B4">
      <w:pPr>
        <w:pStyle w:val="PL"/>
      </w:pPr>
      <w:r w:rsidRPr="004C289A">
        <w:t xml:space="preserve">          $ref: '#/components/schemas/TriggerAction'</w:t>
      </w:r>
    </w:p>
    <w:p w14:paraId="6145C34F" w14:textId="77777777" w:rsidR="00B110B4" w:rsidRPr="00D3062E" w:rsidRDefault="00B110B4" w:rsidP="00B110B4">
      <w:pPr>
        <w:pStyle w:val="PL"/>
      </w:pPr>
      <w:r w:rsidRPr="00D3062E">
        <w:t xml:space="preserve">        suppFeat:</w:t>
      </w:r>
    </w:p>
    <w:p w14:paraId="4C629673" w14:textId="77777777" w:rsidR="00B110B4" w:rsidRPr="00D3062E" w:rsidRDefault="00B110B4" w:rsidP="00B110B4">
      <w:pPr>
        <w:pStyle w:val="PL"/>
      </w:pPr>
      <w:r w:rsidRPr="00D3062E">
        <w:t xml:space="preserve">          $ref: 'TS29571_CommonData.yaml#/components/schemas/SupportedFeatures'</w:t>
      </w:r>
    </w:p>
    <w:p w14:paraId="7D329111" w14:textId="77777777" w:rsidR="00B110B4" w:rsidRPr="00D3062E" w:rsidRDefault="00B110B4" w:rsidP="00B110B4">
      <w:pPr>
        <w:pStyle w:val="PL"/>
      </w:pPr>
      <w:r w:rsidRPr="00D3062E">
        <w:t xml:space="preserve">      required:</w:t>
      </w:r>
    </w:p>
    <w:p w14:paraId="17F42A78" w14:textId="77777777" w:rsidR="00B110B4" w:rsidRPr="00D3062E" w:rsidRDefault="00B110B4" w:rsidP="00B110B4">
      <w:pPr>
        <w:pStyle w:val="PL"/>
      </w:pPr>
      <w:r w:rsidRPr="00D3062E">
        <w:t xml:space="preserve">        - valServId</w:t>
      </w:r>
    </w:p>
    <w:p w14:paraId="0D0E09A6" w14:textId="77777777" w:rsidR="00B110B4" w:rsidRPr="00D3062E" w:rsidRDefault="00B110B4" w:rsidP="00B110B4">
      <w:pPr>
        <w:pStyle w:val="PL"/>
      </w:pPr>
      <w:r w:rsidRPr="00D3062E">
        <w:t xml:space="preserve">        - servContReq</w:t>
      </w:r>
    </w:p>
    <w:p w14:paraId="6E94E6CA" w14:textId="77777777" w:rsidR="00B110B4" w:rsidRPr="00D3062E" w:rsidRDefault="00B110B4" w:rsidP="00B110B4">
      <w:pPr>
        <w:pStyle w:val="PL"/>
      </w:pPr>
      <w:r w:rsidRPr="00D3062E">
        <w:t xml:space="preserve">        - netSliceId</w:t>
      </w:r>
    </w:p>
    <w:p w14:paraId="6166CA24" w14:textId="77777777" w:rsidR="00B110B4" w:rsidRPr="00D3062E" w:rsidRDefault="00B110B4" w:rsidP="00B110B4">
      <w:pPr>
        <w:pStyle w:val="PL"/>
      </w:pPr>
      <w:r w:rsidRPr="00D3062E">
        <w:t xml:space="preserve">        - notifUri</w:t>
      </w:r>
    </w:p>
    <w:p w14:paraId="3F65C389" w14:textId="77777777" w:rsidR="00B110B4" w:rsidRPr="00D3062E" w:rsidRDefault="00B110B4" w:rsidP="00B110B4">
      <w:pPr>
        <w:pStyle w:val="PL"/>
      </w:pPr>
    </w:p>
    <w:p w14:paraId="3E0B2D4B" w14:textId="77777777" w:rsidR="00B110B4" w:rsidRPr="00D3062E" w:rsidRDefault="00B110B4" w:rsidP="00B110B4">
      <w:pPr>
        <w:pStyle w:val="PL"/>
      </w:pPr>
      <w:r w:rsidRPr="00D3062E">
        <w:t xml:space="preserve">    </w:t>
      </w:r>
      <w:r w:rsidRPr="0037454C">
        <w:t>EdgeSC</w:t>
      </w:r>
      <w:r w:rsidRPr="00431785">
        <w:t>Negotiation</w:t>
      </w:r>
      <w:r w:rsidRPr="0037454C">
        <w:t>Notif</w:t>
      </w:r>
      <w:r w:rsidRPr="00D3062E">
        <w:t>:</w:t>
      </w:r>
    </w:p>
    <w:p w14:paraId="4DD57DDF" w14:textId="77777777" w:rsidR="00B110B4" w:rsidRPr="00D3062E" w:rsidRDefault="00B110B4" w:rsidP="00B110B4">
      <w:pPr>
        <w:pStyle w:val="PL"/>
        <w:rPr>
          <w:lang w:eastAsia="zh-CN"/>
        </w:rPr>
      </w:pPr>
      <w:r w:rsidRPr="00D3062E">
        <w:t xml:space="preserve">      description: </w:t>
      </w:r>
      <w:r w:rsidRPr="00D3062E">
        <w:rPr>
          <w:lang w:eastAsia="zh-CN"/>
        </w:rPr>
        <w:t>&gt;</w:t>
      </w:r>
    </w:p>
    <w:p w14:paraId="124AB5DF" w14:textId="77777777" w:rsidR="00B110B4" w:rsidRPr="00D3062E" w:rsidRDefault="00B110B4" w:rsidP="00B110B4">
      <w:pPr>
        <w:pStyle w:val="PL"/>
        <w:rPr>
          <w:lang w:eastAsia="zh-CN"/>
        </w:rPr>
      </w:pPr>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 xml:space="preserve"> Notification.</w:t>
      </w:r>
    </w:p>
    <w:p w14:paraId="572FE807" w14:textId="77777777" w:rsidR="00B110B4" w:rsidRPr="00D3062E" w:rsidRDefault="00B110B4" w:rsidP="00B110B4">
      <w:pPr>
        <w:pStyle w:val="PL"/>
      </w:pPr>
      <w:r w:rsidRPr="00D3062E">
        <w:t xml:space="preserve">      type: object</w:t>
      </w:r>
    </w:p>
    <w:p w14:paraId="63E54156" w14:textId="77777777" w:rsidR="00B110B4" w:rsidRDefault="00B110B4" w:rsidP="00B110B4">
      <w:pPr>
        <w:pStyle w:val="PL"/>
        <w:rPr>
          <w:lang w:val="en-US" w:eastAsia="es-ES"/>
        </w:rPr>
      </w:pPr>
      <w:r w:rsidRPr="002D7F24">
        <w:rPr>
          <w:lang w:val="en-US" w:eastAsia="es-ES"/>
        </w:rPr>
        <w:t xml:space="preserve">      properties:</w:t>
      </w:r>
    </w:p>
    <w:p w14:paraId="6D08768D"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8B8F827" w14:textId="77777777" w:rsidR="00B110B4" w:rsidRPr="00D3062E" w:rsidRDefault="00B110B4" w:rsidP="00B110B4">
      <w:pPr>
        <w:pStyle w:val="PL"/>
        <w:rPr>
          <w:lang w:val="en-US" w:eastAsia="es-ES"/>
        </w:rPr>
      </w:pPr>
      <w:r w:rsidRPr="00D3062E">
        <w:rPr>
          <w:lang w:val="en-US" w:eastAsia="es-ES"/>
        </w:rPr>
        <w:t xml:space="preserve">          type: string</w:t>
      </w:r>
    </w:p>
    <w:p w14:paraId="6B14F6F6"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1E5332E1" w14:textId="77777777" w:rsidR="00B110B4" w:rsidRPr="0004275E" w:rsidRDefault="00B110B4" w:rsidP="00B110B4">
      <w:pPr>
        <w:pStyle w:val="PL"/>
      </w:pPr>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p>
    <w:p w14:paraId="78D3B0C9" w14:textId="77777777" w:rsidR="00B110B4" w:rsidRPr="004C289A" w:rsidRDefault="00B110B4" w:rsidP="00B110B4">
      <w:pPr>
        <w:pStyle w:val="PL"/>
      </w:pPr>
      <w:r w:rsidRPr="00D3062E">
        <w:t xml:space="preserve">        </w:t>
      </w:r>
      <w:r w:rsidRPr="00890F0C">
        <w:t>triggerAction</w:t>
      </w:r>
      <w:r w:rsidRPr="004C289A">
        <w:t>:</w:t>
      </w:r>
    </w:p>
    <w:p w14:paraId="6C32010F" w14:textId="3E237908" w:rsidR="00B110B4" w:rsidRDefault="00B110B4" w:rsidP="00B110B4">
      <w:pPr>
        <w:pStyle w:val="PL"/>
      </w:pPr>
      <w:r w:rsidRPr="004C289A">
        <w:t xml:space="preserve">          $ref: 'TS29435_</w:t>
      </w:r>
      <w:r w:rsidR="00813612" w:rsidRPr="00D3062E">
        <w:t>NSCE_InterPLMNContinuity</w:t>
      </w:r>
      <w:r w:rsidRPr="004C289A">
        <w:t>.yaml#/components/schemas/AppReqs'</w:t>
      </w:r>
    </w:p>
    <w:p w14:paraId="555F87F8" w14:textId="77777777" w:rsidR="00B110B4" w:rsidRPr="00D3062E" w:rsidRDefault="00B110B4" w:rsidP="00B110B4">
      <w:pPr>
        <w:pStyle w:val="PL"/>
      </w:pPr>
      <w:r w:rsidRPr="00D3062E">
        <w:t xml:space="preserve">      required:</w:t>
      </w:r>
    </w:p>
    <w:p w14:paraId="4CF0281C" w14:textId="77777777" w:rsidR="00B110B4" w:rsidRPr="00D3062E" w:rsidRDefault="00B110B4" w:rsidP="00B110B4">
      <w:pPr>
        <w:pStyle w:val="PL"/>
      </w:pPr>
      <w:r w:rsidRPr="00D3062E">
        <w:t xml:space="preserve">        - valServId</w:t>
      </w:r>
    </w:p>
    <w:p w14:paraId="343F8D0B" w14:textId="77777777" w:rsidR="00B110B4" w:rsidRPr="00D3062E" w:rsidRDefault="00B110B4" w:rsidP="00B110B4">
      <w:pPr>
        <w:pStyle w:val="PL"/>
      </w:pPr>
      <w:r w:rsidRPr="00D3062E">
        <w:t xml:space="preserve">        - </w:t>
      </w:r>
      <w:r w:rsidRPr="00890F0C">
        <w:t>triggerAction</w:t>
      </w:r>
    </w:p>
    <w:p w14:paraId="0512B4CB" w14:textId="77777777" w:rsidR="00B110B4" w:rsidRPr="00D3062E" w:rsidRDefault="00B110B4" w:rsidP="00B110B4">
      <w:pPr>
        <w:pStyle w:val="PL"/>
      </w:pPr>
    </w:p>
    <w:p w14:paraId="39AE8266" w14:textId="77777777" w:rsidR="00B110B4" w:rsidRPr="00D3062E" w:rsidRDefault="00B110B4" w:rsidP="00B110B4">
      <w:pPr>
        <w:pStyle w:val="PL"/>
      </w:pPr>
    </w:p>
    <w:p w14:paraId="76CD54CC" w14:textId="77777777" w:rsidR="00B110B4" w:rsidRPr="00D3062E" w:rsidRDefault="00B110B4" w:rsidP="00B110B4">
      <w:pPr>
        <w:pStyle w:val="PL"/>
      </w:pPr>
      <w:r w:rsidRPr="00D3062E">
        <w:t># SIMPLE DATA TYPES</w:t>
      </w:r>
    </w:p>
    <w:p w14:paraId="3E3B1CD5" w14:textId="77777777" w:rsidR="00B110B4" w:rsidRPr="00D3062E" w:rsidRDefault="00B110B4" w:rsidP="00B110B4">
      <w:pPr>
        <w:pStyle w:val="PL"/>
      </w:pPr>
      <w:r w:rsidRPr="00D3062E">
        <w:t>#</w:t>
      </w:r>
    </w:p>
    <w:p w14:paraId="7CCDE1A1" w14:textId="77777777" w:rsidR="00B110B4" w:rsidRPr="00D3062E" w:rsidRDefault="00B110B4" w:rsidP="00B110B4">
      <w:pPr>
        <w:pStyle w:val="PL"/>
      </w:pPr>
    </w:p>
    <w:p w14:paraId="0155DDEB" w14:textId="77777777" w:rsidR="00B110B4" w:rsidRPr="00D3062E" w:rsidRDefault="00B110B4" w:rsidP="00B110B4">
      <w:pPr>
        <w:pStyle w:val="PL"/>
      </w:pPr>
      <w:r w:rsidRPr="00D3062E">
        <w:t>#</w:t>
      </w:r>
    </w:p>
    <w:p w14:paraId="562F40BC" w14:textId="77777777" w:rsidR="00B110B4" w:rsidRPr="00D3062E" w:rsidRDefault="00B110B4" w:rsidP="00B110B4">
      <w:pPr>
        <w:pStyle w:val="PL"/>
      </w:pPr>
      <w:r w:rsidRPr="00D3062E">
        <w:t># ENUMERATIONS</w:t>
      </w:r>
    </w:p>
    <w:p w14:paraId="6DD34742" w14:textId="77777777" w:rsidR="00B110B4" w:rsidRPr="00D3062E" w:rsidRDefault="00B110B4" w:rsidP="00B110B4">
      <w:pPr>
        <w:pStyle w:val="PL"/>
      </w:pPr>
      <w:r w:rsidRPr="00D3062E">
        <w:t>#</w:t>
      </w:r>
    </w:p>
    <w:p w14:paraId="5D61A7E9" w14:textId="77777777" w:rsidR="00B110B4" w:rsidRPr="00D3062E" w:rsidRDefault="00B110B4" w:rsidP="00B110B4">
      <w:pPr>
        <w:pStyle w:val="PL"/>
      </w:pPr>
    </w:p>
    <w:p w14:paraId="06737615" w14:textId="77777777" w:rsidR="00B110B4" w:rsidRPr="00D3062E" w:rsidRDefault="00B110B4" w:rsidP="00B110B4">
      <w:pPr>
        <w:pStyle w:val="PL"/>
        <w:rPr>
          <w:lang w:val="en-US" w:eastAsia="es-ES"/>
        </w:rPr>
      </w:pPr>
      <w:r w:rsidRPr="00D3062E">
        <w:rPr>
          <w:lang w:val="en-US" w:eastAsia="es-ES"/>
        </w:rPr>
        <w:t xml:space="preserve">    </w:t>
      </w:r>
      <w:r w:rsidRPr="00431785">
        <w:t>TriggerAction</w:t>
      </w:r>
      <w:r w:rsidRPr="00D3062E">
        <w:rPr>
          <w:lang w:val="en-US" w:eastAsia="es-ES"/>
        </w:rPr>
        <w:t>:</w:t>
      </w:r>
    </w:p>
    <w:p w14:paraId="1685AE57" w14:textId="77777777" w:rsidR="00B110B4" w:rsidRPr="00D3062E" w:rsidRDefault="00B110B4" w:rsidP="00B110B4">
      <w:pPr>
        <w:pStyle w:val="PL"/>
        <w:rPr>
          <w:lang w:val="en-US" w:eastAsia="es-ES"/>
        </w:rPr>
      </w:pPr>
      <w:r w:rsidRPr="00D3062E">
        <w:rPr>
          <w:lang w:val="en-US" w:eastAsia="es-ES"/>
        </w:rPr>
        <w:t xml:space="preserve">      anyOf:</w:t>
      </w:r>
    </w:p>
    <w:p w14:paraId="217E079D" w14:textId="77777777" w:rsidR="00B110B4" w:rsidRPr="00D3062E" w:rsidRDefault="00B110B4" w:rsidP="00B110B4">
      <w:pPr>
        <w:pStyle w:val="PL"/>
        <w:rPr>
          <w:lang w:val="en-US" w:eastAsia="es-ES"/>
        </w:rPr>
      </w:pPr>
      <w:r w:rsidRPr="00D3062E">
        <w:rPr>
          <w:lang w:val="en-US" w:eastAsia="es-ES"/>
        </w:rPr>
        <w:t xml:space="preserve">      - type: string</w:t>
      </w:r>
    </w:p>
    <w:p w14:paraId="7AF6DADD" w14:textId="77777777" w:rsidR="00B110B4" w:rsidRPr="00D3062E" w:rsidRDefault="00B110B4" w:rsidP="00B110B4">
      <w:pPr>
        <w:pStyle w:val="PL"/>
        <w:rPr>
          <w:lang w:val="en-US" w:eastAsia="es-ES"/>
        </w:rPr>
      </w:pPr>
      <w:r w:rsidRPr="00D3062E">
        <w:rPr>
          <w:lang w:val="en-US" w:eastAsia="es-ES"/>
        </w:rPr>
        <w:t xml:space="preserve">        enum:</w:t>
      </w:r>
    </w:p>
    <w:p w14:paraId="6B373F67" w14:textId="77777777" w:rsidR="00B110B4" w:rsidRPr="00D3062E" w:rsidRDefault="00B110B4" w:rsidP="00B110B4">
      <w:pPr>
        <w:pStyle w:val="PL"/>
        <w:rPr>
          <w:lang w:val="en-US" w:eastAsia="es-ES"/>
        </w:rPr>
      </w:pPr>
      <w:r w:rsidRPr="00D3062E">
        <w:rPr>
          <w:lang w:val="en-US" w:eastAsia="es-ES"/>
        </w:rPr>
        <w:t xml:space="preserve">           - </w:t>
      </w:r>
      <w:r w:rsidRPr="00431785">
        <w:rPr>
          <w:lang w:eastAsia="zh-CN"/>
        </w:rPr>
        <w:t>SLICE_LIFECYCLE_CHG</w:t>
      </w:r>
    </w:p>
    <w:p w14:paraId="41883AA5" w14:textId="77777777" w:rsidR="00B110B4" w:rsidRPr="00D3062E" w:rsidRDefault="00B110B4" w:rsidP="00B110B4">
      <w:pPr>
        <w:pStyle w:val="PL"/>
        <w:rPr>
          <w:lang w:val="en-US" w:eastAsia="es-ES"/>
        </w:rPr>
      </w:pPr>
      <w:r w:rsidRPr="00D3062E">
        <w:rPr>
          <w:lang w:val="en-US" w:eastAsia="es-ES"/>
        </w:rPr>
        <w:t xml:space="preserve">      - type: string</w:t>
      </w:r>
    </w:p>
    <w:p w14:paraId="223E98E5" w14:textId="77777777" w:rsidR="00B110B4" w:rsidRPr="00D3062E" w:rsidRDefault="00B110B4" w:rsidP="00B110B4">
      <w:pPr>
        <w:pStyle w:val="PL"/>
        <w:rPr>
          <w:lang w:val="en-US" w:eastAsia="es-ES"/>
        </w:rPr>
      </w:pPr>
      <w:r w:rsidRPr="00D3062E">
        <w:rPr>
          <w:lang w:val="en-US" w:eastAsia="es-ES"/>
        </w:rPr>
        <w:t xml:space="preserve">        description: &gt;</w:t>
      </w:r>
    </w:p>
    <w:p w14:paraId="567C5192"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5239B5"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F7CD5A2" w14:textId="77777777" w:rsidR="00B110B4" w:rsidRPr="00D3062E" w:rsidRDefault="00B110B4" w:rsidP="00B110B4">
      <w:pPr>
        <w:pStyle w:val="PL"/>
        <w:rPr>
          <w:lang w:val="en-US" w:eastAsia="es-ES"/>
        </w:rPr>
      </w:pPr>
      <w:r w:rsidRPr="00D3062E">
        <w:rPr>
          <w:lang w:val="en-US" w:eastAsia="es-ES"/>
        </w:rPr>
        <w:t xml:space="preserve">      description: |</w:t>
      </w:r>
    </w:p>
    <w:p w14:paraId="331C6B83"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431785">
        <w:t>the trigger action</w:t>
      </w:r>
      <w:r w:rsidRPr="00D3062E">
        <w:t xml:space="preserve">.  </w:t>
      </w:r>
    </w:p>
    <w:p w14:paraId="64555B40" w14:textId="77777777" w:rsidR="00B110B4" w:rsidRPr="00D3062E" w:rsidRDefault="00B110B4" w:rsidP="00B110B4">
      <w:pPr>
        <w:pStyle w:val="PL"/>
        <w:rPr>
          <w:lang w:val="en-US" w:eastAsia="es-ES"/>
        </w:rPr>
      </w:pPr>
      <w:r w:rsidRPr="00D3062E">
        <w:rPr>
          <w:lang w:val="en-US" w:eastAsia="es-ES"/>
        </w:rPr>
        <w:t xml:space="preserve">        Possible values are:</w:t>
      </w:r>
    </w:p>
    <w:p w14:paraId="4F3E8996" w14:textId="783D6A18" w:rsidR="00B110B4" w:rsidRPr="00B110B4" w:rsidRDefault="00B110B4" w:rsidP="00B110B4">
      <w:pPr>
        <w:pStyle w:val="PL"/>
        <w:rPr>
          <w:rFonts w:eastAsiaTheme="minorEastAsia"/>
          <w:lang w:eastAsia="zh-CN"/>
        </w:rPr>
      </w:pPr>
      <w:r w:rsidRPr="00D3062E">
        <w:rPr>
          <w:lang w:val="en-US" w:eastAsia="es-ES"/>
        </w:rPr>
        <w:t xml:space="preserve">        - </w:t>
      </w:r>
      <w:r w:rsidRPr="00431785">
        <w:rPr>
          <w:lang w:eastAsia="zh-CN"/>
        </w:rPr>
        <w:t>SLICE_LIFECYCLE_CHG</w:t>
      </w:r>
      <w:r w:rsidRPr="00D3062E">
        <w:rPr>
          <w:lang w:val="en-US" w:eastAsia="es-ES"/>
        </w:rPr>
        <w:t xml:space="preserve">: </w:t>
      </w:r>
      <w:r w:rsidRPr="00431785">
        <w:rPr>
          <w:lang w:val="en-US" w:eastAsia="zh-CN"/>
        </w:rPr>
        <w:t xml:space="preserve">Indicates that the trigger action is </w:t>
      </w:r>
      <w:r w:rsidRPr="00431785">
        <w:t>slice lifecycle change</w:t>
      </w:r>
      <w:r w:rsidRPr="00431785">
        <w:rPr>
          <w:lang w:val="en-US" w:eastAsia="zh-CN"/>
        </w:rPr>
        <w:t>.</w:t>
      </w:r>
    </w:p>
    <w:p w14:paraId="6ED1E5EF" w14:textId="77777777" w:rsidR="00311EA5" w:rsidRPr="00D3062E" w:rsidRDefault="00311EA5" w:rsidP="00311EA5">
      <w:pPr>
        <w:pStyle w:val="1"/>
      </w:pPr>
      <w:bookmarkStart w:id="4998" w:name="_Toc160650506"/>
      <w:bookmarkStart w:id="4999" w:name="_Toc164928825"/>
      <w:r w:rsidRPr="00D3062E">
        <w:t>A.10</w:t>
      </w:r>
      <w:r w:rsidRPr="00D3062E">
        <w:tab/>
        <w:t>NSCE_MultiSlicesOptimization API</w:t>
      </w:r>
      <w:bookmarkEnd w:id="4998"/>
      <w:bookmarkEnd w:id="4999"/>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257782BC"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r w:rsidRPr="00D3062E">
        <w:t>-alpha.</w:t>
      </w:r>
      <w:r w:rsidR="00CD6678">
        <w:t>3</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160196A5" w14:textId="162FACAE"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5000" w:name="_Toc160650507"/>
      <w:bookmarkStart w:id="5001" w:name="_Toc164928826"/>
      <w:bookmarkStart w:id="5002" w:name="_Toc157435161"/>
      <w:bookmarkStart w:id="5003" w:name="_Toc157436876"/>
      <w:bookmarkStart w:id="5004" w:name="_Toc157440716"/>
      <w:bookmarkEnd w:id="4989"/>
      <w:bookmarkEnd w:id="4990"/>
      <w:bookmarkEnd w:id="4991"/>
      <w:r w:rsidRPr="00D3062E">
        <w:t>A.11</w:t>
      </w:r>
      <w:r w:rsidRPr="00D3062E">
        <w:tab/>
      </w:r>
      <w:r w:rsidRPr="00D3062E">
        <w:rPr>
          <w:lang w:val="en-US"/>
        </w:rPr>
        <w:t>NSCE_NetworkSliceAdaptation</w:t>
      </w:r>
      <w:r w:rsidRPr="00D3062E">
        <w:t xml:space="preserve"> API</w:t>
      </w:r>
      <w:bookmarkEnd w:id="5000"/>
      <w:bookmarkEnd w:id="5001"/>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7CC7572C" w:rsidR="00311EA5" w:rsidRPr="00D3062E" w:rsidRDefault="00311EA5" w:rsidP="00311EA5">
      <w:pPr>
        <w:pStyle w:val="PL"/>
      </w:pPr>
      <w:r w:rsidRPr="00D3062E">
        <w:t xml:space="preserve">  version: 1.</w:t>
      </w:r>
      <w:r w:rsidR="0067388F">
        <w:t>1</w:t>
      </w:r>
      <w:r w:rsidRPr="00D3062E">
        <w:t>.0-alpha.</w:t>
      </w:r>
      <w:r w:rsidR="00CD6678">
        <w:t>4</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7FA99E8A" w14:textId="3E0058A4"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5005" w:name="_Toc160650508"/>
      <w:bookmarkStart w:id="5006" w:name="_Toc164928827"/>
      <w:r w:rsidRPr="00D3062E">
        <w:t>A.12</w:t>
      </w:r>
      <w:r w:rsidRPr="00D3062E">
        <w:tab/>
      </w:r>
      <w:r w:rsidRPr="00D3062E">
        <w:rPr>
          <w:lang w:val="en-US"/>
        </w:rPr>
        <w:t>NSCE_SliceCommService</w:t>
      </w:r>
      <w:r w:rsidRPr="00D3062E">
        <w:t xml:space="preserve"> API</w:t>
      </w:r>
      <w:bookmarkEnd w:id="5002"/>
      <w:bookmarkEnd w:id="5003"/>
      <w:bookmarkEnd w:id="5004"/>
      <w:bookmarkEnd w:id="5005"/>
      <w:bookmarkEnd w:id="5006"/>
    </w:p>
    <w:p w14:paraId="4ACFC235" w14:textId="77777777" w:rsidR="00B110B4" w:rsidRPr="00D3062E" w:rsidRDefault="00B110B4" w:rsidP="00B110B4">
      <w:pPr>
        <w:pStyle w:val="PL"/>
      </w:pPr>
      <w:bookmarkStart w:id="5007" w:name="_Toc160650509"/>
      <w:bookmarkStart w:id="5008" w:name="_Toc85492934"/>
      <w:bookmarkStart w:id="5009" w:name="_Toc90661694"/>
      <w:bookmarkStart w:id="5010" w:name="_Toc138755414"/>
      <w:bookmarkStart w:id="5011" w:name="_Toc151886399"/>
      <w:bookmarkStart w:id="5012" w:name="_Toc152076464"/>
      <w:bookmarkStart w:id="5013" w:name="_Toc153794180"/>
      <w:bookmarkStart w:id="5014" w:name="_Toc157435162"/>
      <w:bookmarkStart w:id="5015" w:name="_Toc157436877"/>
      <w:bookmarkStart w:id="5016"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77777777" w:rsidR="00B110B4" w:rsidRPr="00D3062E" w:rsidRDefault="00B110B4" w:rsidP="00B110B4">
      <w:pPr>
        <w:pStyle w:val="PL"/>
      </w:pPr>
      <w:r w:rsidRPr="00D3062E">
        <w:t xml:space="preserve">  version: 1.0.0-alpha.1</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7777777" w:rsidR="00B110B4" w:rsidRPr="00D3062E" w:rsidRDefault="00B110B4" w:rsidP="00B110B4">
      <w:pPr>
        <w:pStyle w:val="PL"/>
      </w:pPr>
      <w:r w:rsidRPr="00D3062E">
        <w:t xml:space="preserve">    3GPP TS 29.435 V</w:t>
      </w:r>
      <w:r>
        <w:t>18</w:t>
      </w:r>
      <w:r w:rsidRPr="00D3062E">
        <w:t>.</w:t>
      </w:r>
      <w:r>
        <w:t>0</w:t>
      </w:r>
      <w:r w:rsidRPr="00D3062E">
        <w:t>.</w:t>
      </w:r>
      <w:r>
        <w:t>0</w:t>
      </w:r>
      <w:r w:rsidRPr="00D3062E">
        <w:t>; Service Enabler Architecture Layer for Verticals (SEAL);</w:t>
      </w:r>
    </w:p>
    <w:p w14:paraId="56BFFB8F" w14:textId="757AE04F"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5017" w:name="_Toc164928828"/>
      <w:r w:rsidRPr="00D3062E">
        <w:t>A.13</w:t>
      </w:r>
      <w:r w:rsidRPr="00D3062E">
        <w:tab/>
        <w:t>NSCE_InterPLMNContinuity API</w:t>
      </w:r>
      <w:bookmarkEnd w:id="5007"/>
      <w:bookmarkEnd w:id="50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68C401AF" w:rsidR="00D3062E" w:rsidRPr="00D3062E" w:rsidRDefault="00D3062E" w:rsidP="00D3062E">
      <w:pPr>
        <w:pStyle w:val="PL"/>
      </w:pPr>
      <w:r w:rsidRPr="00D3062E">
        <w:t xml:space="preserve">  version: 1.0.0-alpha.</w:t>
      </w:r>
      <w:r w:rsidR="00CD6678">
        <w:t>3</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17CAB0FA" w14:textId="4C02DF13"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2534ADA7"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1FB96A2F" w14:textId="77777777" w:rsidR="00D3062E" w:rsidRPr="00D3062E" w:rsidRDefault="00D3062E" w:rsidP="00D3062E">
      <w:pPr>
        <w:pStyle w:val="PL"/>
      </w:pPr>
      <w:r w:rsidRPr="00D3062E">
        <w:t xml:space="preserve">    InterPlmnServContNotif:</w:t>
      </w:r>
    </w:p>
    <w:p w14:paraId="272B4665" w14:textId="77777777" w:rsidR="00D3062E" w:rsidRPr="00D3062E" w:rsidRDefault="00D3062E" w:rsidP="00D3062E">
      <w:pPr>
        <w:pStyle w:val="PL"/>
        <w:rPr>
          <w:lang w:eastAsia="zh-CN"/>
        </w:rPr>
      </w:pPr>
      <w:r w:rsidRPr="00D3062E">
        <w:t xml:space="preserve">      description: </w:t>
      </w:r>
      <w:r w:rsidRPr="00D3062E">
        <w:rPr>
          <w:lang w:eastAsia="zh-CN"/>
        </w:rPr>
        <w:t>&gt;</w:t>
      </w:r>
    </w:p>
    <w:p w14:paraId="423868CF" w14:textId="77777777" w:rsidR="00D3062E" w:rsidRPr="00D3062E" w:rsidRDefault="00D3062E" w:rsidP="00D3062E">
      <w:pPr>
        <w:pStyle w:val="PL"/>
        <w:rPr>
          <w:lang w:eastAsia="zh-CN"/>
        </w:rPr>
      </w:pPr>
      <w:r w:rsidRPr="00D3062E">
        <w:t xml:space="preserve">        </w:t>
      </w:r>
      <w:r w:rsidRPr="00D3062E">
        <w:rPr>
          <w:rFonts w:cs="Arial"/>
          <w:szCs w:val="18"/>
        </w:rPr>
        <w:t>Represents an Inter-PLMN Service Continuity Notification.</w:t>
      </w:r>
    </w:p>
    <w:p w14:paraId="0919980E" w14:textId="77777777" w:rsidR="00D3062E" w:rsidRPr="00D3062E" w:rsidRDefault="00D3062E" w:rsidP="00D3062E">
      <w:pPr>
        <w:pStyle w:val="PL"/>
      </w:pPr>
      <w:r w:rsidRPr="00D3062E">
        <w:t xml:space="preserve">      type: object</w:t>
      </w:r>
    </w:p>
    <w:p w14:paraId="6EC8CEE6" w14:textId="77777777" w:rsidR="002D7F24" w:rsidRDefault="002D7F24" w:rsidP="00D3062E">
      <w:pPr>
        <w:pStyle w:val="PL"/>
        <w:rPr>
          <w:lang w:val="en-US" w:eastAsia="es-ES"/>
        </w:rPr>
      </w:pPr>
      <w:r w:rsidRPr="002D7F24">
        <w:rPr>
          <w:lang w:val="en-US" w:eastAsia="es-ES"/>
        </w:rPr>
        <w:t xml:space="preserve">      properties:</w:t>
      </w:r>
    </w:p>
    <w:p w14:paraId="35EB162C" w14:textId="4E8F695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16BE5B98" w14:textId="77777777" w:rsidR="00D3062E" w:rsidRPr="00D3062E" w:rsidRDefault="00D3062E" w:rsidP="00D3062E">
      <w:pPr>
        <w:pStyle w:val="PL"/>
        <w:rPr>
          <w:lang w:val="en-US" w:eastAsia="es-ES"/>
        </w:rPr>
      </w:pPr>
      <w:r w:rsidRPr="00D3062E">
        <w:rPr>
          <w:lang w:val="en-US" w:eastAsia="es-ES"/>
        </w:rPr>
        <w:t xml:space="preserve">          type: string</w:t>
      </w:r>
    </w:p>
    <w:p w14:paraId="1FCCA63F" w14:textId="77777777" w:rsidR="00D3062E" w:rsidRPr="00D3062E" w:rsidRDefault="00D3062E" w:rsidP="00D3062E">
      <w:pPr>
        <w:pStyle w:val="PL"/>
        <w:rPr>
          <w:lang w:val="en-US" w:eastAsia="es-ES"/>
        </w:rPr>
      </w:pPr>
      <w:r w:rsidRPr="00D3062E">
        <w:rPr>
          <w:lang w:val="en-US" w:eastAsia="es-ES"/>
        </w:rPr>
        <w:t xml:space="preserve">        ueIds:</w:t>
      </w:r>
    </w:p>
    <w:p w14:paraId="09127211" w14:textId="77777777" w:rsidR="00D3062E" w:rsidRPr="00D3062E" w:rsidRDefault="00D3062E" w:rsidP="00D3062E">
      <w:pPr>
        <w:pStyle w:val="PL"/>
        <w:rPr>
          <w:lang w:val="en-US" w:eastAsia="es-ES"/>
        </w:rPr>
      </w:pPr>
      <w:r w:rsidRPr="00D3062E">
        <w:rPr>
          <w:lang w:val="en-US" w:eastAsia="es-ES"/>
        </w:rPr>
        <w:t xml:space="preserve">          type: array</w:t>
      </w:r>
    </w:p>
    <w:p w14:paraId="23AEABFA" w14:textId="77777777" w:rsidR="00D3062E" w:rsidRPr="00D3062E" w:rsidRDefault="00D3062E" w:rsidP="00D3062E">
      <w:pPr>
        <w:pStyle w:val="PL"/>
      </w:pPr>
      <w:r w:rsidRPr="00D3062E">
        <w:rPr>
          <w:lang w:val="en-US" w:eastAsia="es-ES"/>
        </w:rPr>
        <w:t xml:space="preserve">          items:</w:t>
      </w:r>
    </w:p>
    <w:p w14:paraId="7F085954" w14:textId="77777777" w:rsidR="00D3062E" w:rsidRPr="00D3062E" w:rsidRDefault="00D3062E" w:rsidP="00D3062E">
      <w:pPr>
        <w:pStyle w:val="PL"/>
      </w:pPr>
      <w:r w:rsidRPr="00D3062E">
        <w:t xml:space="preserve">            type: string</w:t>
      </w:r>
    </w:p>
    <w:p w14:paraId="7E57DE9A" w14:textId="77777777" w:rsidR="00D3062E" w:rsidRPr="00D3062E" w:rsidRDefault="00D3062E" w:rsidP="00D3062E">
      <w:pPr>
        <w:pStyle w:val="PL"/>
      </w:pPr>
      <w:r w:rsidRPr="00D3062E">
        <w:rPr>
          <w:lang w:val="en-US" w:eastAsia="es-ES"/>
        </w:rPr>
        <w:t xml:space="preserve">          minItems: 1</w:t>
      </w:r>
    </w:p>
    <w:p w14:paraId="0C03BA27" w14:textId="77777777" w:rsidR="00D3062E" w:rsidRPr="00D3062E" w:rsidRDefault="00D3062E" w:rsidP="00D3062E">
      <w:pPr>
        <w:pStyle w:val="PL"/>
      </w:pPr>
      <w:r w:rsidRPr="00D3062E">
        <w:t xml:space="preserve">        servContReq:</w:t>
      </w:r>
    </w:p>
    <w:p w14:paraId="0609158E" w14:textId="77777777" w:rsidR="00D3062E" w:rsidRPr="00D3062E" w:rsidRDefault="00D3062E" w:rsidP="00D3062E">
      <w:pPr>
        <w:pStyle w:val="PL"/>
      </w:pPr>
      <w:r w:rsidRPr="00D3062E">
        <w:t xml:space="preserve">          $ref: '#/components/schemas/ServContReq'</w:t>
      </w:r>
    </w:p>
    <w:p w14:paraId="258CA295" w14:textId="77777777" w:rsidR="00D3062E" w:rsidRPr="00D3062E" w:rsidRDefault="00D3062E" w:rsidP="00D3062E">
      <w:pPr>
        <w:pStyle w:val="PL"/>
      </w:pPr>
      <w:r w:rsidRPr="00D3062E">
        <w:t xml:space="preserve">        netSliceId:</w:t>
      </w:r>
    </w:p>
    <w:p w14:paraId="1F45F83C" w14:textId="77777777" w:rsidR="00D3062E" w:rsidRPr="00D3062E" w:rsidRDefault="00D3062E" w:rsidP="00D3062E">
      <w:pPr>
        <w:pStyle w:val="PL"/>
      </w:pPr>
      <w:r w:rsidRPr="00D3062E">
        <w:t xml:space="preserve">          $ref: 'TS29435_NSCE_PolicyManagement.yaml#/components/schemas/NetSliceId'</w:t>
      </w:r>
    </w:p>
    <w:p w14:paraId="5A50E1EC" w14:textId="77777777" w:rsidR="00D3062E" w:rsidRPr="00D3062E" w:rsidRDefault="00D3062E" w:rsidP="00D3062E">
      <w:pPr>
        <w:pStyle w:val="PL"/>
        <w:rPr>
          <w:lang w:val="en-US" w:eastAsia="es-ES"/>
        </w:rPr>
      </w:pPr>
      <w:r w:rsidRPr="00D3062E">
        <w:rPr>
          <w:lang w:val="en-US" w:eastAsia="es-ES"/>
        </w:rPr>
        <w:t xml:space="preserve">        </w:t>
      </w:r>
      <w:r w:rsidRPr="00D3062E">
        <w:t>tgtNsceServId</w:t>
      </w:r>
      <w:r w:rsidRPr="00D3062E">
        <w:rPr>
          <w:lang w:val="en-US" w:eastAsia="es-ES"/>
        </w:rPr>
        <w:t>:</w:t>
      </w:r>
    </w:p>
    <w:p w14:paraId="6BF8098D" w14:textId="77777777" w:rsidR="00D3062E" w:rsidRPr="00D3062E" w:rsidRDefault="00D3062E" w:rsidP="00D3062E">
      <w:pPr>
        <w:pStyle w:val="PL"/>
        <w:rPr>
          <w:lang w:val="en-US" w:eastAsia="es-ES"/>
        </w:rPr>
      </w:pPr>
      <w:r w:rsidRPr="00D3062E">
        <w:rPr>
          <w:lang w:val="en-US" w:eastAsia="es-ES"/>
        </w:rPr>
        <w:t xml:space="preserve">          type: string</w:t>
      </w:r>
    </w:p>
    <w:p w14:paraId="259358DD" w14:textId="77777777" w:rsidR="00D3062E" w:rsidRPr="00D3062E" w:rsidRDefault="00D3062E" w:rsidP="00D3062E">
      <w:pPr>
        <w:pStyle w:val="PL"/>
        <w:rPr>
          <w:lang w:val="en-US" w:eastAsia="es-ES"/>
        </w:rPr>
      </w:pPr>
      <w:r w:rsidRPr="00D3062E">
        <w:rPr>
          <w:lang w:val="en-US" w:eastAsia="es-ES"/>
        </w:rPr>
        <w:t xml:space="preserve">        </w:t>
      </w:r>
      <w:r w:rsidRPr="00D3062E">
        <w:t>tgtNsceAddr</w:t>
      </w:r>
      <w:r w:rsidRPr="00D3062E">
        <w:rPr>
          <w:lang w:val="en-US" w:eastAsia="es-ES"/>
        </w:rPr>
        <w:t>:</w:t>
      </w:r>
    </w:p>
    <w:p w14:paraId="20C4ECD4" w14:textId="77777777" w:rsidR="00D3062E" w:rsidRPr="00D3062E" w:rsidRDefault="00D3062E" w:rsidP="00D3062E">
      <w:pPr>
        <w:pStyle w:val="PL"/>
      </w:pPr>
      <w:r w:rsidRPr="00D3062E">
        <w:t xml:space="preserve">          $ref: 'TS29558_Eees_EASRegistration.yaml#/components/schemas/EndPoint'</w:t>
      </w:r>
      <w:r w:rsidRPr="00D3062E">
        <w:rPr>
          <w:rFonts w:cs="Arial"/>
          <w:szCs w:val="18"/>
          <w:lang w:eastAsia="zh-CN"/>
        </w:rPr>
        <w:t xml:space="preserve"> </w:t>
      </w:r>
    </w:p>
    <w:p w14:paraId="3DBE52FD" w14:textId="77777777" w:rsidR="00D3062E" w:rsidRPr="00D3062E" w:rsidRDefault="00D3062E" w:rsidP="00D3062E">
      <w:pPr>
        <w:pStyle w:val="PL"/>
      </w:pPr>
      <w:r w:rsidRPr="00D3062E">
        <w:t xml:space="preserve">        targetServArea:</w:t>
      </w:r>
    </w:p>
    <w:p w14:paraId="498282CF" w14:textId="77777777" w:rsidR="00D3062E" w:rsidRPr="00D3062E" w:rsidRDefault="00D3062E" w:rsidP="00D3062E">
      <w:pPr>
        <w:pStyle w:val="PL"/>
        <w:rPr>
          <w:lang w:eastAsia="es-ES"/>
        </w:rPr>
      </w:pPr>
      <w:r w:rsidRPr="00D3062E">
        <w:rPr>
          <w:lang w:eastAsia="es-ES"/>
        </w:rPr>
        <w:t xml:space="preserve">          type: array</w:t>
      </w:r>
    </w:p>
    <w:p w14:paraId="2EE1234E" w14:textId="77777777" w:rsidR="00D3062E" w:rsidRPr="00D3062E" w:rsidRDefault="00D3062E" w:rsidP="00D3062E">
      <w:pPr>
        <w:pStyle w:val="PL"/>
        <w:rPr>
          <w:lang w:eastAsia="es-ES"/>
        </w:rPr>
      </w:pPr>
      <w:r w:rsidRPr="00D3062E">
        <w:rPr>
          <w:lang w:eastAsia="es-ES"/>
        </w:rPr>
        <w:t xml:space="preserve">          items:</w:t>
      </w:r>
    </w:p>
    <w:p w14:paraId="0E143497"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383242BF" w14:textId="77777777" w:rsidR="00D3062E" w:rsidRPr="00D3062E" w:rsidRDefault="00D3062E" w:rsidP="00D3062E">
      <w:pPr>
        <w:pStyle w:val="PL"/>
        <w:rPr>
          <w:lang w:eastAsia="es-ES"/>
        </w:rPr>
      </w:pPr>
      <w:r w:rsidRPr="00D3062E">
        <w:rPr>
          <w:lang w:eastAsia="es-ES"/>
        </w:rPr>
        <w:t xml:space="preserve">          minItems: 1</w:t>
      </w:r>
    </w:p>
    <w:p w14:paraId="7B377492" w14:textId="77777777" w:rsidR="00D3062E" w:rsidRPr="00D3062E" w:rsidRDefault="00D3062E" w:rsidP="00D3062E">
      <w:pPr>
        <w:pStyle w:val="PL"/>
      </w:pPr>
      <w:r w:rsidRPr="00D3062E">
        <w:t xml:space="preserve">      required:</w:t>
      </w:r>
    </w:p>
    <w:p w14:paraId="1980076B" w14:textId="77777777" w:rsidR="00D3062E" w:rsidRPr="00D3062E" w:rsidRDefault="00D3062E" w:rsidP="00D3062E">
      <w:pPr>
        <w:pStyle w:val="PL"/>
      </w:pPr>
      <w:r w:rsidRPr="00D3062E">
        <w:t xml:space="preserve">        - valServId</w:t>
      </w:r>
    </w:p>
    <w:p w14:paraId="5FA94971" w14:textId="77777777" w:rsidR="00D3062E" w:rsidRPr="00D3062E" w:rsidRDefault="00D3062E" w:rsidP="00D3062E">
      <w:pPr>
        <w:pStyle w:val="PL"/>
      </w:pPr>
      <w:r w:rsidRPr="00D3062E">
        <w:t xml:space="preserve">        - servContReq</w:t>
      </w:r>
    </w:p>
    <w:p w14:paraId="7C736F61" w14:textId="77777777" w:rsidR="00D3062E" w:rsidRPr="00D3062E" w:rsidRDefault="00D3062E" w:rsidP="00D3062E">
      <w:pPr>
        <w:pStyle w:val="PL"/>
      </w:pPr>
      <w:r w:rsidRPr="00D3062E">
        <w:t xml:space="preserve">        - netSliceId</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5018" w:name="_Toc160650510"/>
      <w:bookmarkStart w:id="5019" w:name="_Toc164928829"/>
      <w:r w:rsidRPr="00D3062E">
        <w:t>A.14</w:t>
      </w:r>
      <w:r w:rsidRPr="00D3062E">
        <w:tab/>
        <w:t>NSCE_NSDiagnostics API</w:t>
      </w:r>
      <w:bookmarkEnd w:id="5008"/>
      <w:bookmarkEnd w:id="5009"/>
      <w:bookmarkEnd w:id="5010"/>
      <w:bookmarkEnd w:id="5011"/>
      <w:bookmarkEnd w:id="5012"/>
      <w:bookmarkEnd w:id="5013"/>
      <w:bookmarkEnd w:id="5014"/>
      <w:bookmarkEnd w:id="5015"/>
      <w:bookmarkEnd w:id="5016"/>
      <w:bookmarkEnd w:id="5018"/>
      <w:bookmarkEnd w:id="5019"/>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07323007"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r w:rsidRPr="00D3062E">
        <w:t>-alpha.</w:t>
      </w:r>
      <w:r w:rsidR="00B84802">
        <w:t>3</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6F41569C" w14:textId="545C9BAA"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5020" w:name="_Hlk156672181"/>
    </w:p>
    <w:p w14:paraId="5183A737" w14:textId="77777777" w:rsidR="002E2250" w:rsidRPr="00D3062E" w:rsidRDefault="002E2250" w:rsidP="002E2250">
      <w:pPr>
        <w:pStyle w:val="PL"/>
      </w:pPr>
      <w:r w:rsidRPr="00D3062E">
        <w:t xml:space="preserve">          $ref: </w:t>
      </w:r>
      <w:bookmarkStart w:id="5021" w:name="_Hlk156923176"/>
      <w:r w:rsidRPr="00D3062E">
        <w:t>'TS29435_NSCE_PolicyManagement.yaml#/components/schemas/NetSliceId'</w:t>
      </w:r>
      <w:bookmarkEnd w:id="5021"/>
    </w:p>
    <w:bookmarkEnd w:id="5020"/>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5022" w:name="_Toc164928830"/>
      <w:bookmarkStart w:id="5023" w:name="_Toc157435164"/>
      <w:bookmarkStart w:id="5024" w:name="_Toc157436879"/>
      <w:bookmarkStart w:id="5025" w:name="_Toc157440719"/>
      <w:bookmarkStart w:id="5026" w:name="_Toc157435165"/>
      <w:bookmarkStart w:id="5027" w:name="_Toc157436880"/>
      <w:bookmarkStart w:id="5028" w:name="_Toc157440720"/>
      <w:r w:rsidR="00D3062E" w:rsidRPr="00D3062E">
        <w:t>A.15</w:t>
      </w:r>
      <w:r w:rsidR="00D3062E" w:rsidRPr="00D3062E">
        <w:tab/>
        <w:t>NSCE_FaultDiagnosis API</w:t>
      </w:r>
      <w:bookmarkEnd w:id="5022"/>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1.0.0-alpha.1</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77777777" w:rsidR="00B110B4" w:rsidRPr="00D3062E" w:rsidRDefault="00B110B4" w:rsidP="00B110B4">
      <w:pPr>
        <w:pStyle w:val="PL"/>
        <w:rPr>
          <w:noProof/>
        </w:rPr>
      </w:pPr>
      <w:r w:rsidRPr="00D3062E">
        <w:rPr>
          <w:noProof/>
        </w:rPr>
        <w:t xml:space="preserve">    3GPP TS 29.435 V</w:t>
      </w:r>
      <w:r>
        <w:rPr>
          <w:noProof/>
        </w:rPr>
        <w:t>18</w:t>
      </w:r>
      <w:r w:rsidRPr="00D3062E">
        <w:rPr>
          <w:noProof/>
        </w:rPr>
        <w:t>.</w:t>
      </w:r>
      <w:r>
        <w:rPr>
          <w:noProof/>
        </w:rPr>
        <w:t>0</w:t>
      </w:r>
      <w:r w:rsidRPr="00D3062E">
        <w:rPr>
          <w:noProof/>
        </w:rPr>
        <w:t>.0; Service Enabler Architecture Layer for Verticals (SEAL);</w:t>
      </w:r>
    </w:p>
    <w:p w14:paraId="6B762569" w14:textId="7FCCB1A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5029" w:name="_Toc164928831"/>
      <w:r w:rsidRPr="00D50708">
        <w:t>A.</w:t>
      </w:r>
      <w:r>
        <w:t>16</w:t>
      </w:r>
      <w:r w:rsidRPr="00D50708">
        <w:tab/>
        <w:t>NSCE_</w:t>
      </w:r>
      <w:r w:rsidRPr="00211ADC">
        <w:t>SliceReqVerifyAndAlign</w:t>
      </w:r>
      <w:r w:rsidRPr="00D50708">
        <w:t xml:space="preserve"> API</w:t>
      </w:r>
      <w:bookmarkEnd w:id="5029"/>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1.0.0-alpha.1</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77777777" w:rsidR="00B110B4" w:rsidRPr="00D50708" w:rsidRDefault="00B110B4" w:rsidP="00B110B4">
      <w:pPr>
        <w:pStyle w:val="PL"/>
        <w:rPr>
          <w:noProof/>
        </w:rPr>
      </w:pPr>
      <w:r w:rsidRPr="00D50708">
        <w:rPr>
          <w:noProof/>
        </w:rPr>
        <w:t xml:space="preserve">    3GPP TS 29.435 V</w:t>
      </w:r>
      <w:r>
        <w:rPr>
          <w:noProof/>
        </w:rPr>
        <w:t>18</w:t>
      </w:r>
      <w:r w:rsidRPr="00D50708">
        <w:rPr>
          <w:noProof/>
        </w:rPr>
        <w:t>.</w:t>
      </w:r>
      <w:r>
        <w:rPr>
          <w:noProof/>
        </w:rPr>
        <w:t>0</w:t>
      </w:r>
      <w:r w:rsidRPr="00D50708">
        <w:rPr>
          <w:noProof/>
        </w:rPr>
        <w:t>.</w:t>
      </w:r>
      <w:r>
        <w:rPr>
          <w:noProof/>
        </w:rPr>
        <w:t>0</w:t>
      </w:r>
      <w:r w:rsidRPr="00D50708">
        <w:rPr>
          <w:noProof/>
        </w:rPr>
        <w:t>; Service Enabler Architecture Layer for Verticals (SEAL);</w:t>
      </w:r>
    </w:p>
    <w:p w14:paraId="1D4E8C28" w14:textId="64496E8E"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5030" w:name="_Toc157435163"/>
      <w:bookmarkStart w:id="5031" w:name="_Toc157436878"/>
      <w:bookmarkStart w:id="5032" w:name="_Toc157440718"/>
      <w:bookmarkStart w:id="5033" w:name="_Toc164928832"/>
      <w:bookmarkStart w:id="5034" w:name="_Toc160650511"/>
      <w:r w:rsidRPr="00644644">
        <w:t>A.</w:t>
      </w:r>
      <w:r w:rsidRPr="00B13605">
        <w:t>17</w:t>
      </w:r>
      <w:r w:rsidRPr="00644644">
        <w:tab/>
      </w:r>
      <w:r w:rsidRPr="00644644">
        <w:rPr>
          <w:lang w:val="en-US"/>
        </w:rPr>
        <w:t>NSCE_NSInfoDelivery</w:t>
      </w:r>
      <w:r w:rsidRPr="00644644">
        <w:t xml:space="preserve"> API</w:t>
      </w:r>
      <w:bookmarkEnd w:id="5030"/>
      <w:bookmarkEnd w:id="5031"/>
      <w:bookmarkEnd w:id="5032"/>
      <w:bookmarkEnd w:id="5033"/>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0DE87B25" w:rsidR="00AC0B17" w:rsidRPr="00644644" w:rsidRDefault="00AC0B17" w:rsidP="00AC0B17">
      <w:pPr>
        <w:pStyle w:val="PL"/>
      </w:pPr>
      <w:r w:rsidRPr="00644644">
        <w:t xml:space="preserve">  version: 1.0.0-alpha.</w:t>
      </w:r>
      <w:r w:rsidR="00B84802">
        <w:t>3</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77777777" w:rsidR="00B110B4" w:rsidRPr="00644644" w:rsidRDefault="00B110B4" w:rsidP="00B110B4">
      <w:pPr>
        <w:pStyle w:val="PL"/>
      </w:pPr>
      <w:r w:rsidRPr="00644644">
        <w:t xml:space="preserve">    3GPP TS 29.435 V</w:t>
      </w:r>
      <w:r>
        <w:t>18</w:t>
      </w:r>
      <w:r w:rsidRPr="00644644">
        <w:t>.</w:t>
      </w:r>
      <w:r>
        <w:t>0</w:t>
      </w:r>
      <w:r w:rsidRPr="00644644">
        <w:t>.</w:t>
      </w:r>
      <w:r>
        <w:t>0</w:t>
      </w:r>
      <w:r w:rsidRPr="00644644">
        <w:t>; Service Enabler Architecture Layer for Verticals (SEAL);</w:t>
      </w:r>
    </w:p>
    <w:p w14:paraId="0BA6BF4D" w14:textId="7A03AAB3"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5035" w:name="_Toc164928833"/>
      <w:r w:rsidRPr="00D3062E">
        <w:t>A.18</w:t>
      </w:r>
      <w:r w:rsidRPr="00D3062E">
        <w:tab/>
        <w:t>NSCE_NSAllocation API</w:t>
      </w:r>
      <w:bookmarkEnd w:id="5023"/>
      <w:bookmarkEnd w:id="5024"/>
      <w:bookmarkEnd w:id="5025"/>
      <w:bookmarkEnd w:id="5034"/>
      <w:bookmarkEnd w:id="5035"/>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351B6033"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r w:rsidRPr="00D3062E">
        <w:t>-alpha.</w:t>
      </w:r>
      <w:r w:rsidR="00B84802">
        <w:t>3</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0EA1A386" w14:textId="79B895C0"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5036" w:name="_Toc160650512"/>
      <w:r w:rsidRPr="00D3062E">
        <w:t>Annex B (informative):</w:t>
      </w:r>
      <w:r w:rsidRPr="00D3062E">
        <w:br/>
        <w:t>Withdrawn API versions</w:t>
      </w:r>
      <w:bookmarkEnd w:id="5026"/>
      <w:bookmarkEnd w:id="5027"/>
      <w:bookmarkEnd w:id="5028"/>
      <w:bookmarkEnd w:id="5036"/>
    </w:p>
    <w:p w14:paraId="6DD512E2" w14:textId="77777777" w:rsidR="002E2250" w:rsidRPr="00D3062E" w:rsidRDefault="002E2250" w:rsidP="002E2250">
      <w:pPr>
        <w:pStyle w:val="1"/>
      </w:pPr>
      <w:bookmarkStart w:id="5037" w:name="_Toc160650513"/>
      <w:bookmarkStart w:id="5038" w:name="_Toc164928834"/>
      <w:bookmarkStart w:id="5039" w:name="historyclause"/>
      <w:r w:rsidRPr="00D3062E">
        <w:t>B.1</w:t>
      </w:r>
      <w:r w:rsidRPr="00D3062E">
        <w:tab/>
        <w:t>General</w:t>
      </w:r>
      <w:bookmarkEnd w:id="5037"/>
      <w:bookmarkEnd w:id="5038"/>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5040" w:name="_Toc160650514"/>
      <w:bookmarkStart w:id="5041" w:name="_Toc164928835"/>
      <w:r w:rsidRPr="00D3062E">
        <w:t>B.2</w:t>
      </w:r>
      <w:r w:rsidRPr="00D3062E">
        <w:tab/>
        <w:t>NSCE_SliceApiManagement API</w:t>
      </w:r>
      <w:bookmarkEnd w:id="5040"/>
      <w:bookmarkEnd w:id="5041"/>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5042" w:name="_Toc157435168"/>
      <w:bookmarkStart w:id="5043" w:name="_Toc157436883"/>
      <w:bookmarkStart w:id="5044" w:name="_Toc157440723"/>
      <w:bookmarkStart w:id="5045" w:name="_Toc160650515"/>
      <w:bookmarkStart w:id="5046" w:name="_Toc164928836"/>
      <w:r w:rsidRPr="00D3062E">
        <w:t>B.3</w:t>
      </w:r>
      <w:r w:rsidRPr="00D3062E">
        <w:tab/>
        <w:t>NSCE_NetSliceLifeCycleMngt API</w:t>
      </w:r>
      <w:bookmarkEnd w:id="5042"/>
      <w:bookmarkEnd w:id="5043"/>
      <w:bookmarkEnd w:id="5044"/>
      <w:bookmarkEnd w:id="5045"/>
      <w:bookmarkEnd w:id="5046"/>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5047" w:name="_Toc160650516"/>
      <w:bookmarkStart w:id="5048" w:name="_Toc164928837"/>
      <w:r w:rsidRPr="00D3062E">
        <w:t>B.4</w:t>
      </w:r>
      <w:r w:rsidRPr="00D3062E">
        <w:tab/>
        <w:t>NSCE_PolicyManagement API</w:t>
      </w:r>
      <w:bookmarkEnd w:id="5047"/>
      <w:bookmarkEnd w:id="5048"/>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5049" w:name="_Toc160650517"/>
      <w:bookmarkStart w:id="5050" w:name="_Toc164928838"/>
      <w:r w:rsidRPr="00D3062E">
        <w:t>B.5</w:t>
      </w:r>
      <w:r w:rsidRPr="00D3062E">
        <w:tab/>
        <w:t>NSCE_NSOptimization API</w:t>
      </w:r>
      <w:bookmarkEnd w:id="5049"/>
      <w:bookmarkEnd w:id="5050"/>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5051" w:name="_Toc160650518"/>
      <w:bookmarkStart w:id="5052" w:name="_Toc164928839"/>
      <w:r w:rsidRPr="00D3062E">
        <w:t>B.6</w:t>
      </w:r>
      <w:r w:rsidRPr="00D3062E">
        <w:tab/>
        <w:t>NSCE_ManagementServiceDiscovery API</w:t>
      </w:r>
      <w:bookmarkEnd w:id="5051"/>
      <w:bookmarkEnd w:id="5052"/>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5053" w:name="_Toc160650519"/>
      <w:bookmarkStart w:id="5054" w:name="_Toc164928840"/>
      <w:r w:rsidRPr="00D3062E">
        <w:t>B.7</w:t>
      </w:r>
      <w:r w:rsidRPr="00D3062E">
        <w:tab/>
        <w:t>NSCE_PerfMonitoring API</w:t>
      </w:r>
      <w:bookmarkEnd w:id="5053"/>
      <w:bookmarkEnd w:id="5054"/>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5055" w:name="_Toc160650520"/>
      <w:bookmarkStart w:id="5056" w:name="_Toc164928841"/>
      <w:r w:rsidRPr="00D3062E">
        <w:t>B.8</w:t>
      </w:r>
      <w:r w:rsidRPr="00D3062E">
        <w:tab/>
        <w:t>NSCE_InfoCollection API</w:t>
      </w:r>
      <w:bookmarkEnd w:id="5055"/>
      <w:bookmarkEnd w:id="5056"/>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5057" w:name="_Toc160650521"/>
      <w:bookmarkStart w:id="5058" w:name="_Toc164928842"/>
      <w:r w:rsidRPr="00D3062E">
        <w:t>B.9</w:t>
      </w:r>
      <w:r w:rsidRPr="00D3062E">
        <w:tab/>
        <w:t>NSCE_ServiceContinuity API</w:t>
      </w:r>
      <w:bookmarkEnd w:id="5057"/>
      <w:bookmarkEnd w:id="5058"/>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5059" w:name="_Toc160650522"/>
      <w:bookmarkStart w:id="5060" w:name="_Toc164928843"/>
      <w:r w:rsidRPr="00D3062E">
        <w:t>B.10</w:t>
      </w:r>
      <w:r w:rsidRPr="00D3062E">
        <w:tab/>
        <w:t>NSCE_MultiSlicesOptimization API</w:t>
      </w:r>
      <w:bookmarkEnd w:id="5059"/>
      <w:bookmarkEnd w:id="5060"/>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5061" w:name="_Toc160650523"/>
      <w:bookmarkStart w:id="5062" w:name="_Toc164928844"/>
      <w:r w:rsidRPr="00D3062E">
        <w:t>B.11</w:t>
      </w:r>
      <w:r w:rsidRPr="00D3062E">
        <w:tab/>
        <w:t>NSCE_NetworkSliceAdaptation API</w:t>
      </w:r>
      <w:bookmarkEnd w:id="5061"/>
      <w:bookmarkEnd w:id="506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5063" w:name="_Toc160650524"/>
      <w:bookmarkStart w:id="5064" w:name="_Toc164928845"/>
      <w:r w:rsidRPr="00D3062E">
        <w:t>B.12</w:t>
      </w:r>
      <w:r w:rsidRPr="00D3062E">
        <w:tab/>
        <w:t>NSCE_SliceCommService API</w:t>
      </w:r>
      <w:bookmarkEnd w:id="5063"/>
      <w:bookmarkEnd w:id="5064"/>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5065" w:name="_Toc160650525"/>
      <w:bookmarkStart w:id="5066" w:name="_Toc164928846"/>
      <w:r w:rsidRPr="00D3062E">
        <w:t>B.13</w:t>
      </w:r>
      <w:r w:rsidRPr="00D3062E">
        <w:tab/>
        <w:t>NSCE_InterPLMNContinuity API</w:t>
      </w:r>
      <w:bookmarkEnd w:id="5065"/>
      <w:bookmarkEnd w:id="5066"/>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5067" w:name="_Toc160650526"/>
      <w:bookmarkStart w:id="5068" w:name="_Toc164928847"/>
      <w:r w:rsidRPr="00D3062E">
        <w:t>B.14</w:t>
      </w:r>
      <w:r w:rsidRPr="00D3062E">
        <w:tab/>
        <w:t>NSCE_NSDiagnostics API</w:t>
      </w:r>
      <w:bookmarkEnd w:id="5067"/>
      <w:bookmarkEnd w:id="5068"/>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5069" w:name="_Toc160650527"/>
      <w:bookmarkStart w:id="5070" w:name="_Toc164928848"/>
      <w:r w:rsidRPr="00D3062E">
        <w:t>B.15</w:t>
      </w:r>
      <w:r w:rsidRPr="00D3062E">
        <w:tab/>
        <w:t>NSCE_FaultDiagnosis API</w:t>
      </w:r>
      <w:bookmarkEnd w:id="5069"/>
      <w:bookmarkEnd w:id="5070"/>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5071" w:name="_Toc160650528"/>
      <w:bookmarkStart w:id="5072" w:name="_Toc164928849"/>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5071"/>
      <w:bookmarkEnd w:id="5072"/>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5073" w:name="_Toc160650529"/>
      <w:bookmarkStart w:id="5074" w:name="_Toc164928850"/>
      <w:r w:rsidRPr="00D3062E">
        <w:t>B.17</w:t>
      </w:r>
      <w:r w:rsidRPr="00D3062E">
        <w:tab/>
        <w:t>NSCE_NSInfoDelivery API</w:t>
      </w:r>
      <w:bookmarkEnd w:id="5073"/>
      <w:bookmarkEnd w:id="5074"/>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5075" w:name="_Toc160650530"/>
      <w:bookmarkStart w:id="5076" w:name="_Toc164928851"/>
      <w:r w:rsidRPr="00D3062E">
        <w:t>B.18</w:t>
      </w:r>
      <w:r w:rsidRPr="00D3062E">
        <w:tab/>
        <w:t>NSCE_</w:t>
      </w:r>
      <w:r w:rsidRPr="00D3062E">
        <w:rPr>
          <w:lang w:eastAsia="zh-CN"/>
        </w:rPr>
        <w:t>NSAllocation</w:t>
      </w:r>
      <w:r w:rsidRPr="00D3062E">
        <w:t xml:space="preserve"> API</w:t>
      </w:r>
      <w:bookmarkEnd w:id="5075"/>
      <w:bookmarkEnd w:id="5076"/>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5077" w:name="_Toc2086459"/>
      <w:bookmarkStart w:id="5078" w:name="_Toc157435169"/>
      <w:bookmarkStart w:id="5079" w:name="_Toc157436884"/>
      <w:bookmarkStart w:id="5080" w:name="_Toc157440724"/>
      <w:bookmarkStart w:id="5081" w:name="_Toc160650531"/>
      <w:bookmarkEnd w:id="5039"/>
      <w:r w:rsidR="002E2250" w:rsidRPr="00D3062E">
        <w:t>Annex C (informative):</w:t>
      </w:r>
      <w:r w:rsidR="002E2250" w:rsidRPr="00D3062E">
        <w:br/>
        <w:t>Change history</w:t>
      </w:r>
      <w:bookmarkEnd w:id="5077"/>
      <w:bookmarkEnd w:id="5078"/>
      <w:bookmarkEnd w:id="5079"/>
      <w:bookmarkEnd w:id="5080"/>
      <w:bookmarkEnd w:id="5081"/>
    </w:p>
    <w:p w14:paraId="568B5ACC" w14:textId="77777777" w:rsidR="002E2250" w:rsidRPr="00D3062E" w:rsidRDefault="002E2250" w:rsidP="002E225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2E2250" w:rsidRPr="00D3062E" w14:paraId="65F42D9D" w14:textId="77777777" w:rsidTr="003C3912">
        <w:trPr>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3C3912">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41"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25"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3C3912">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25"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3C3912">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25"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3C3912">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41"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25"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3C3912">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41"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25"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3C3912">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41"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25"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3C3912">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41"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25"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bl>
    <w:p w14:paraId="62C24BDE" w14:textId="77777777" w:rsidR="002E2250" w:rsidRDefault="002E2250" w:rsidP="002E2250"/>
    <w:sectPr w:rsidR="002E2250" w:rsidSect="006A1EF6">
      <w:headerReference w:type="default" r:id="rId157"/>
      <w:footerReference w:type="default" r:id="rId1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47751B" w14:textId="77777777" w:rsidR="00C50B95" w:rsidRDefault="00C50B95">
      <w:r>
        <w:separator/>
      </w:r>
    </w:p>
  </w:endnote>
  <w:endnote w:type="continuationSeparator" w:id="0">
    <w:p w14:paraId="0B3611D4" w14:textId="77777777" w:rsidR="00C50B95" w:rsidRDefault="00C50B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BADD9C" w14:textId="77777777" w:rsidR="00C50B95" w:rsidRDefault="00C50B95">
      <w:r>
        <w:separator/>
      </w:r>
    </w:p>
  </w:footnote>
  <w:footnote w:type="continuationSeparator" w:id="0">
    <w:p w14:paraId="06008CBE" w14:textId="77777777" w:rsidR="00C50B95" w:rsidRDefault="00C50B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B3834C5"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3612">
      <w:rPr>
        <w:rFonts w:ascii="Arial" w:hAnsi="Arial" w:cs="Arial"/>
        <w:b/>
        <w:noProof/>
        <w:sz w:val="18"/>
        <w:szCs w:val="18"/>
      </w:rPr>
      <w:t>3GPP TS 29.435 V18.1.0 (2024-04)</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8151884"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3612">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等线"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0"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21"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2" w15:restartNumberingAfterBreak="0">
    <w:nsid w:val="3E4518D7"/>
    <w:multiLevelType w:val="hybridMultilevel"/>
    <w:tmpl w:val="4DF06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宋体"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B780651"/>
    <w:multiLevelType w:val="hybridMultilevel"/>
    <w:tmpl w:val="D37A8718"/>
    <w:lvl w:ilvl="0" w:tplc="AC28F8BC">
      <w:start w:val="1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7"/>
  </w:num>
  <w:num w:numId="12">
    <w:abstractNumId w:val="20"/>
  </w:num>
  <w:num w:numId="13">
    <w:abstractNumId w:val="21"/>
  </w:num>
  <w:num w:numId="14">
    <w:abstractNumId w:val="25"/>
  </w:num>
  <w:num w:numId="15">
    <w:abstractNumId w:val="22"/>
  </w:num>
  <w:num w:numId="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abstractNumId w:val="11"/>
  </w:num>
  <w:num w:numId="19">
    <w:abstractNumId w:val="36"/>
  </w:num>
  <w:num w:numId="20">
    <w:abstractNumId w:val="32"/>
  </w:num>
  <w:num w:numId="21">
    <w:abstractNumId w:val="37"/>
  </w:num>
  <w:num w:numId="22">
    <w:abstractNumId w:val="29"/>
  </w:num>
  <w:num w:numId="23">
    <w:abstractNumId w:val="12"/>
  </w:num>
  <w:num w:numId="24">
    <w:abstractNumId w:val="16"/>
  </w:num>
  <w:num w:numId="25">
    <w:abstractNumId w:val="39"/>
  </w:num>
  <w:num w:numId="26">
    <w:abstractNumId w:val="14"/>
  </w:num>
  <w:num w:numId="27">
    <w:abstractNumId w:val="33"/>
  </w:num>
  <w:num w:numId="28">
    <w:abstractNumId w:val="38"/>
  </w:num>
  <w:num w:numId="29">
    <w:abstractNumId w:val="13"/>
  </w:num>
  <w:num w:numId="30">
    <w:abstractNumId w:val="30"/>
  </w:num>
  <w:num w:numId="31">
    <w:abstractNumId w:val="15"/>
  </w:num>
  <w:num w:numId="32">
    <w:abstractNumId w:val="18"/>
  </w:num>
  <w:num w:numId="3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4">
    <w:abstractNumId w:val="24"/>
  </w:num>
  <w:num w:numId="35">
    <w:abstractNumId w:val="34"/>
  </w:num>
  <w:num w:numId="36">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7">
    <w:abstractNumId w:val="26"/>
  </w:num>
  <w:num w:numId="38">
    <w:abstractNumId w:val="28"/>
  </w:num>
  <w:num w:numId="39">
    <w:abstractNumId w:val="31"/>
  </w:num>
  <w:num w:numId="40">
    <w:abstractNumId w:val="35"/>
  </w:num>
  <w:num w:numId="41">
    <w:abstractNumId w:val="23"/>
  </w:num>
  <w:num w:numId="42">
    <w:abstractNumId w:val="19"/>
  </w:num>
  <w:num w:numId="43">
    <w:abstractNumId w:val="2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26C6"/>
    <w:rsid w:val="000D50DB"/>
    <w:rsid w:val="000D5857"/>
    <w:rsid w:val="000D58AB"/>
    <w:rsid w:val="000D6D21"/>
    <w:rsid w:val="000D79BC"/>
    <w:rsid w:val="000E50F1"/>
    <w:rsid w:val="000E7488"/>
    <w:rsid w:val="000F044B"/>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14E5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40106F"/>
    <w:rsid w:val="00402AA2"/>
    <w:rsid w:val="004200D5"/>
    <w:rsid w:val="00423334"/>
    <w:rsid w:val="004323C2"/>
    <w:rsid w:val="0043332F"/>
    <w:rsid w:val="004345EC"/>
    <w:rsid w:val="004378A6"/>
    <w:rsid w:val="00437C11"/>
    <w:rsid w:val="004428E3"/>
    <w:rsid w:val="00443996"/>
    <w:rsid w:val="004441D1"/>
    <w:rsid w:val="004454EF"/>
    <w:rsid w:val="004506F2"/>
    <w:rsid w:val="00457FE9"/>
    <w:rsid w:val="00461EB1"/>
    <w:rsid w:val="00462961"/>
    <w:rsid w:val="00465515"/>
    <w:rsid w:val="004677D3"/>
    <w:rsid w:val="004859EC"/>
    <w:rsid w:val="004908BF"/>
    <w:rsid w:val="004932AD"/>
    <w:rsid w:val="00497FF1"/>
    <w:rsid w:val="004B0AE5"/>
    <w:rsid w:val="004B27C7"/>
    <w:rsid w:val="004B2A46"/>
    <w:rsid w:val="004B2B97"/>
    <w:rsid w:val="004C3CC5"/>
    <w:rsid w:val="004C533C"/>
    <w:rsid w:val="004C6933"/>
    <w:rsid w:val="004C6C11"/>
    <w:rsid w:val="004C6C5F"/>
    <w:rsid w:val="004D3578"/>
    <w:rsid w:val="004E213A"/>
    <w:rsid w:val="004E53CF"/>
    <w:rsid w:val="004F0988"/>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558F"/>
    <w:rsid w:val="008028A4"/>
    <w:rsid w:val="008049C2"/>
    <w:rsid w:val="00806BBD"/>
    <w:rsid w:val="00813612"/>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65B9"/>
    <w:rsid w:val="009114D7"/>
    <w:rsid w:val="0091348E"/>
    <w:rsid w:val="0091477C"/>
    <w:rsid w:val="00917CCB"/>
    <w:rsid w:val="009259E1"/>
    <w:rsid w:val="009269D0"/>
    <w:rsid w:val="00934D8D"/>
    <w:rsid w:val="00942EC2"/>
    <w:rsid w:val="0094391E"/>
    <w:rsid w:val="00950925"/>
    <w:rsid w:val="00957B2E"/>
    <w:rsid w:val="00960956"/>
    <w:rsid w:val="00961BE0"/>
    <w:rsid w:val="00962451"/>
    <w:rsid w:val="00964AEE"/>
    <w:rsid w:val="00966111"/>
    <w:rsid w:val="00967238"/>
    <w:rsid w:val="00977102"/>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6BC6"/>
    <w:rsid w:val="00AD7D8D"/>
    <w:rsid w:val="00AE65E2"/>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0B95"/>
    <w:rsid w:val="00C5193B"/>
    <w:rsid w:val="00C539FB"/>
    <w:rsid w:val="00C53A73"/>
    <w:rsid w:val="00C607E3"/>
    <w:rsid w:val="00C63B78"/>
    <w:rsid w:val="00C72833"/>
    <w:rsid w:val="00C80F1D"/>
    <w:rsid w:val="00C835D2"/>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159B9"/>
    <w:rsid w:val="00D21645"/>
    <w:rsid w:val="00D3062E"/>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5485E"/>
    <w:rsid w:val="00F653B8"/>
    <w:rsid w:val="00F659B6"/>
    <w:rsid w:val="00F73DB8"/>
    <w:rsid w:val="00F76C63"/>
    <w:rsid w:val="00F8020A"/>
    <w:rsid w:val="00F9008D"/>
    <w:rsid w:val="00F931ED"/>
    <w:rsid w:val="00FA1266"/>
    <w:rsid w:val="00FA3620"/>
    <w:rsid w:val="00FB4846"/>
    <w:rsid w:val="00FB6FC0"/>
    <w:rsid w:val="00FC1192"/>
    <w:rsid w:val="00FC29E8"/>
    <w:rsid w:val="00FC5BE3"/>
    <w:rsid w:val="00FD0318"/>
    <w:rsid w:val="00FD122F"/>
    <w:rsid w:val="00FE5A2A"/>
    <w:rsid w:val="00FE6C6D"/>
    <w:rsid w:val="00FF0335"/>
    <w:rsid w:val="00FF287B"/>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861386"/>
    <w:pPr>
      <w:spacing w:after="0"/>
      <w:ind w:left="1000" w:hangingChars="1000" w:hanging="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image" Target="media/image27.emf"/><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2.doc"/><Relationship Id="rId159" Type="http://schemas.openxmlformats.org/officeDocument/2006/relationships/fontTable" Target="fontTable.xml"/><Relationship Id="rId107" Type="http://schemas.openxmlformats.org/officeDocument/2006/relationships/oleObject" Target="embeddings/Microsoft_Word_97_-_2003_Document47.doc"/><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package" Target="embeddings/Microsoft_Visio_Drawing.vsdx"/><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theme" Target="theme/theme1.xml"/><Relationship Id="rId22" Type="http://schemas.openxmlformats.org/officeDocument/2006/relationships/oleObject" Target="embeddings/Microsoft_Word_97_-_2003_Document3.doc"/><Relationship Id="rId43" Type="http://schemas.openxmlformats.org/officeDocument/2006/relationships/oleObject" Target="embeddings/Microsoft_Word_97_-_2003_Document14.doc"/><Relationship Id="rId64" Type="http://schemas.openxmlformats.org/officeDocument/2006/relationships/oleObject" Target="embeddings/Microsoft_Word_97_-_2003_Document25.doc"/><Relationship Id="rId118" Type="http://schemas.openxmlformats.org/officeDocument/2006/relationships/oleObject" Target="embeddings/Microsoft_Word_97_-_2003_Document53.doc"/><Relationship Id="rId139" Type="http://schemas.openxmlformats.org/officeDocument/2006/relationships/image" Target="media/image64.emf"/><Relationship Id="rId80" Type="http://schemas.openxmlformats.org/officeDocument/2006/relationships/oleObject" Target="embeddings/Microsoft_Word_97_-_2003_Document33.doc"/><Relationship Id="rId85" Type="http://schemas.openxmlformats.org/officeDocument/2006/relationships/image" Target="media/image38.emf"/><Relationship Id="rId150" Type="http://schemas.openxmlformats.org/officeDocument/2006/relationships/package" Target="embeddings/Microsoft_Visio_Drawing1.vsdx"/><Relationship Id="rId155" Type="http://schemas.openxmlformats.org/officeDocument/2006/relationships/image" Target="media/image72.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image" Target="media/image49.emf"/><Relationship Id="rId124" Type="http://schemas.openxmlformats.org/officeDocument/2006/relationships/oleObject" Target="embeddings/Microsoft_Word_97_-_2003_Document56.doc"/><Relationship Id="rId129" Type="http://schemas.openxmlformats.org/officeDocument/2006/relationships/image" Target="media/image59.emf"/><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3.doc"/><Relationship Id="rId145" Type="http://schemas.openxmlformats.org/officeDocument/2006/relationships/image" Target="media/image6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oleObject" Target="embeddings/Microsoft_Word_97_-_2003_Document17.doc"/><Relationship Id="rId114" Type="http://schemas.openxmlformats.org/officeDocument/2006/relationships/oleObject" Target="embeddings/Microsoft_Word_97_-_2003_Document51.doc"/><Relationship Id="rId119" Type="http://schemas.openxmlformats.org/officeDocument/2006/relationships/image" Target="media/image54.emf"/><Relationship Id="rId44" Type="http://schemas.openxmlformats.org/officeDocument/2006/relationships/image" Target="media/image18.emf"/><Relationship Id="rId60" Type="http://schemas.openxmlformats.org/officeDocument/2006/relationships/oleObject" Target="embeddings/Microsoft_Word_97_-_2003_Document23.doc"/><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8.doc"/><Relationship Id="rId135" Type="http://schemas.openxmlformats.org/officeDocument/2006/relationships/image" Target="media/image62.wmf"/><Relationship Id="rId151" Type="http://schemas.openxmlformats.org/officeDocument/2006/relationships/image" Target="media/image70.emf"/><Relationship Id="rId156" Type="http://schemas.openxmlformats.org/officeDocument/2006/relationships/oleObject" Target="embeddings/Microsoft_Word_97_-_2003_Document69.doc"/><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8.doc"/><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oleObject" Target="embeddings/Microsoft_Word_97_-_2003_Document54.doc"/><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oleObject" Target="embeddings/Microsoft_Word_97_-_2003_Document15.doc"/><Relationship Id="rId66" Type="http://schemas.openxmlformats.org/officeDocument/2006/relationships/oleObject" Target="embeddings/Microsoft_Word_97_-_2003_Document26.doc"/><Relationship Id="rId87" Type="http://schemas.openxmlformats.org/officeDocument/2006/relationships/image" Target="media/image39.emf"/><Relationship Id="rId110" Type="http://schemas.openxmlformats.org/officeDocument/2006/relationships/image" Target="media/image50.emf"/><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Microsoft_Word_97_-_2003_Document61.doc"/><Relationship Id="rId157" Type="http://schemas.openxmlformats.org/officeDocument/2006/relationships/header" Target="header1.xml"/><Relationship Id="rId61" Type="http://schemas.openxmlformats.org/officeDocument/2006/relationships/image" Target="media/image26.emf"/><Relationship Id="rId82" Type="http://schemas.openxmlformats.org/officeDocument/2006/relationships/oleObject" Target="embeddings/Microsoft_Word_97_-_2003_Document34.doc"/><Relationship Id="rId152" Type="http://schemas.openxmlformats.org/officeDocument/2006/relationships/package" Target="embeddings/Microsoft_Visio_Drawing2.vsdx"/><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image" Target="media/image55.emf"/><Relationship Id="rId142" Type="http://schemas.openxmlformats.org/officeDocument/2006/relationships/oleObject" Target="embeddings/Microsoft_Word_97_-_2003_Document64.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image" Target="media/image29.emf"/><Relationship Id="rId116" Type="http://schemas.openxmlformats.org/officeDocument/2006/relationships/oleObject" Target="embeddings/Microsoft_Word_97_-_2003_Document52.doc"/><Relationship Id="rId137" Type="http://schemas.openxmlformats.org/officeDocument/2006/relationships/image" Target="media/image63.emf"/><Relationship Id="rId158" Type="http://schemas.openxmlformats.org/officeDocument/2006/relationships/footer" Target="footer1.xml"/><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oleObject" Target="embeddings/Microsoft_Word_97_-_2003_Document24.doc"/><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oleObject" Target="embeddings/Microsoft_Word_97_-_2003_Document49.doc"/><Relationship Id="rId132" Type="http://schemas.openxmlformats.org/officeDocument/2006/relationships/oleObject" Target="embeddings/Microsoft_Word_97_-_2003_Document59.doc"/><Relationship Id="rId153" Type="http://schemas.openxmlformats.org/officeDocument/2006/relationships/image" Target="media/image71.emf"/><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Word_97_-_2003_Document55.doc"/><Relationship Id="rId143" Type="http://schemas.openxmlformats.org/officeDocument/2006/relationships/image" Target="media/image66.emf"/><Relationship Id="rId148" Type="http://schemas.openxmlformats.org/officeDocument/2006/relationships/oleObject" Target="embeddings/Microsoft_Word_97_-_2003_Document67.doc"/><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oleObject" Target="embeddings/Microsoft_Word_97_-_2003_Document16.doc"/><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image" Target="media/image51.emf"/><Relationship Id="rId133" Type="http://schemas.openxmlformats.org/officeDocument/2006/relationships/image" Target="media/image61.emf"/><Relationship Id="rId154" Type="http://schemas.openxmlformats.org/officeDocument/2006/relationships/oleObject" Target="embeddings/Microsoft_Word_97_-_2003_Document68.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oleObject" Target="embeddings/Microsoft_Word_97_-_2003_Document22.doc"/><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image" Target="media/image56.emf"/><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image" Target="media/image30.emf"/><Relationship Id="rId113" Type="http://schemas.openxmlformats.org/officeDocument/2006/relationships/oleObject" Target="embeddings/Microsoft_Word_97_-_2003_Document50.doc"/><Relationship Id="rId134" Type="http://schemas.openxmlformats.org/officeDocument/2006/relationships/oleObject" Target="embeddings/Microsoft_Word_97_-_2003_Document60.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57</Pages>
  <Words>113910</Words>
  <Characters>649288</Characters>
  <Application>Microsoft Office Word</Application>
  <DocSecurity>0</DocSecurity>
  <Lines>5410</Lines>
  <Paragraphs>1523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761675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2024-04-25T12:04:00Z</dcterms:created>
  <dcterms:modified xsi:type="dcterms:W3CDTF">2024-04-25T16:48:00Z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