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18E5700"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C6C01">
              <w:t>5</w:t>
            </w:r>
            <w:r>
              <w:t xml:space="preserve">.0 </w:t>
            </w:r>
            <w:r>
              <w:rPr>
                <w:sz w:val="32"/>
              </w:rPr>
              <w:t>(</w:t>
            </w:r>
            <w:r w:rsidR="00EC6C01">
              <w:rPr>
                <w:sz w:val="32"/>
              </w:rPr>
              <w:t>2024</w:t>
            </w:r>
            <w:r>
              <w:rPr>
                <w:sz w:val="32"/>
              </w:rPr>
              <w:t>-</w:t>
            </w:r>
            <w:r w:rsidR="00EC6C01">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14213802"/>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14213803"/>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4" w:name="_Toc510696579"/>
      <w:bookmarkStart w:id="25" w:name="_Toc35971371"/>
      <w:bookmarkStart w:id="26" w:name="_Toc67903495"/>
      <w:bookmarkStart w:id="27" w:name="_Toc73173198"/>
      <w:bookmarkStart w:id="28" w:name="_Toc96959766"/>
      <w:bookmarkStart w:id="29" w:name="_Toc114213804"/>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1117A23"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4" w:name="_Toc510696580"/>
      <w:bookmarkStart w:id="35" w:name="_Toc35971372"/>
      <w:bookmarkStart w:id="36" w:name="_Toc67903496"/>
      <w:bookmarkStart w:id="37" w:name="_Toc73173199"/>
      <w:bookmarkStart w:id="38" w:name="_Toc96959767"/>
      <w:bookmarkStart w:id="39" w:name="_Toc114213805"/>
      <w:r>
        <w:t>3</w:t>
      </w:r>
      <w:r>
        <w:tab/>
        <w:t>Definitions, symbols and abbreviations</w:t>
      </w:r>
      <w:bookmarkEnd w:id="34"/>
      <w:bookmarkEnd w:id="35"/>
      <w:bookmarkEnd w:id="36"/>
      <w:bookmarkEnd w:id="37"/>
      <w:bookmarkEnd w:id="38"/>
      <w:bookmarkEnd w:id="39"/>
    </w:p>
    <w:p w14:paraId="20A8CF8D" w14:textId="77777777" w:rsidR="00E60FE0" w:rsidRDefault="00C872B4">
      <w:pPr>
        <w:pStyle w:val="2"/>
      </w:pPr>
      <w:bookmarkStart w:id="40" w:name="_Toc510696581"/>
      <w:bookmarkStart w:id="41" w:name="_Toc35971373"/>
      <w:bookmarkStart w:id="42" w:name="_Toc67903497"/>
      <w:bookmarkStart w:id="43" w:name="_Toc73173200"/>
      <w:bookmarkStart w:id="44" w:name="_Toc96959768"/>
      <w:bookmarkStart w:id="45" w:name="_Toc114213806"/>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6" w:name="_Toc510696582"/>
      <w:bookmarkStart w:id="47" w:name="_Toc35971374"/>
      <w:bookmarkStart w:id="48" w:name="_Toc67903498"/>
      <w:bookmarkStart w:id="49" w:name="_Toc73173201"/>
      <w:bookmarkStart w:id="50" w:name="_Toc96959769"/>
      <w:bookmarkStart w:id="51" w:name="_Toc114213807"/>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2" w:name="_Toc510696583"/>
      <w:bookmarkStart w:id="53" w:name="_Toc35971375"/>
      <w:bookmarkStart w:id="54" w:name="_Toc67903499"/>
      <w:bookmarkStart w:id="55" w:name="_Toc73173202"/>
      <w:bookmarkStart w:id="56" w:name="_Toc96959770"/>
      <w:bookmarkStart w:id="57" w:name="_Toc114213808"/>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8" w:name="_Toc510696585"/>
      <w:bookmarkStart w:id="59" w:name="_Toc35971377"/>
      <w:bookmarkStart w:id="60" w:name="_Toc67903501"/>
      <w:bookmarkStart w:id="61" w:name="_Toc73173203"/>
      <w:bookmarkStart w:id="62" w:name="_Toc96959771"/>
      <w:bookmarkStart w:id="63" w:name="_Toc114213809"/>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96959772"/>
      <w:bookmarkStart w:id="69" w:name="_Toc114213810"/>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96959773"/>
      <w:bookmarkStart w:id="75" w:name="_Toc114213811"/>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30"/>
      </w:pPr>
      <w:bookmarkStart w:id="76" w:name="_Toc510696588"/>
      <w:bookmarkStart w:id="77" w:name="_Toc35971380"/>
      <w:bookmarkStart w:id="78" w:name="_Toc67903504"/>
      <w:bookmarkStart w:id="79" w:name="_Toc73173206"/>
      <w:bookmarkStart w:id="80" w:name="_Toc96959774"/>
      <w:bookmarkStart w:id="81" w:name="_Toc114213812"/>
      <w:r>
        <w:t>4.2.1</w:t>
      </w:r>
      <w:r>
        <w:tab/>
        <w:t>Service Description</w:t>
      </w:r>
      <w:bookmarkEnd w:id="76"/>
      <w:bookmarkEnd w:id="77"/>
      <w:bookmarkEnd w:id="78"/>
      <w:bookmarkEnd w:id="79"/>
      <w:bookmarkEnd w:id="80"/>
      <w:bookmarkEnd w:id="81"/>
    </w:p>
    <w:p w14:paraId="01284EE9" w14:textId="77777777" w:rsidR="00E60FE0" w:rsidRDefault="00C872B4">
      <w:pPr>
        <w:pStyle w:val="40"/>
      </w:pPr>
      <w:bookmarkStart w:id="82" w:name="_Toc73173207"/>
      <w:bookmarkStart w:id="83" w:name="_Toc96959775"/>
      <w:bookmarkStart w:id="84" w:name="_Toc114213813"/>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5" w:name="_Toc73173208"/>
      <w:bookmarkStart w:id="86" w:name="_Toc96959776"/>
      <w:bookmarkStart w:id="87" w:name="_Toc114213814"/>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75pt" o:ole="">
            <v:imagedata r:id="rId12" o:title=""/>
          </v:shape>
          <o:OLEObject Type="Embed" ProgID="Visio.Drawing.15" ShapeID="_x0000_i1025" DrawAspect="Content" ObjectID="_177539557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8pt" o:ole="">
            <v:imagedata r:id="rId14" o:title=""/>
          </v:shape>
          <o:OLEObject Type="Embed" ProgID="Visio.Drawing.15" ShapeID="_x0000_i1026" DrawAspect="Content" ObjectID="_177539557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40"/>
      </w:pPr>
      <w:bookmarkStart w:id="89" w:name="_Toc73173209"/>
      <w:bookmarkStart w:id="90" w:name="_Toc96959777"/>
      <w:bookmarkStart w:id="91" w:name="_Toc114213815"/>
      <w:r>
        <w:t>4.2.1.3</w:t>
      </w:r>
      <w:r>
        <w:tab/>
      </w:r>
      <w:r>
        <w:rPr>
          <w:noProof/>
          <w:lang w:eastAsia="zh-CN"/>
        </w:rPr>
        <w:t>Network Functions</w:t>
      </w:r>
      <w:bookmarkEnd w:id="89"/>
      <w:bookmarkEnd w:id="90"/>
      <w:bookmarkEnd w:id="91"/>
    </w:p>
    <w:p w14:paraId="51F422BD" w14:textId="77777777" w:rsidR="00E60FE0" w:rsidRDefault="00C872B4">
      <w:pPr>
        <w:pStyle w:val="50"/>
      </w:pPr>
      <w:bookmarkStart w:id="92" w:name="_Toc73173210"/>
      <w:bookmarkStart w:id="93" w:name="_Toc96959778"/>
      <w:bookmarkStart w:id="94" w:name="_Toc114213816"/>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50"/>
      </w:pPr>
      <w:bookmarkStart w:id="96" w:name="_Toc96959779"/>
      <w:bookmarkStart w:id="97" w:name="_Toc114213817"/>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8" w:name="_Toc510696589"/>
      <w:bookmarkStart w:id="99" w:name="_Toc35971381"/>
      <w:bookmarkStart w:id="100" w:name="_Toc67903505"/>
      <w:bookmarkStart w:id="101" w:name="_Toc73173212"/>
      <w:bookmarkStart w:id="102" w:name="_Toc96959780"/>
      <w:bookmarkStart w:id="103" w:name="_Toc114213818"/>
      <w:r>
        <w:t>4.2.2</w:t>
      </w:r>
      <w:r>
        <w:tab/>
        <w:t>Service Operations</w:t>
      </w:r>
      <w:bookmarkEnd w:id="98"/>
      <w:bookmarkEnd w:id="99"/>
      <w:bookmarkEnd w:id="100"/>
      <w:bookmarkEnd w:id="101"/>
      <w:bookmarkEnd w:id="102"/>
      <w:bookmarkEnd w:id="103"/>
    </w:p>
    <w:p w14:paraId="3CCDE23F" w14:textId="77777777" w:rsidR="00E60FE0" w:rsidRDefault="00C872B4">
      <w:pPr>
        <w:pStyle w:val="40"/>
      </w:pPr>
      <w:bookmarkStart w:id="104" w:name="_Toc510696590"/>
      <w:bookmarkStart w:id="105" w:name="_Toc35971382"/>
      <w:bookmarkStart w:id="106" w:name="_Toc67903506"/>
      <w:bookmarkStart w:id="107" w:name="_Toc73173213"/>
      <w:bookmarkStart w:id="108" w:name="_Toc96959781"/>
      <w:bookmarkStart w:id="109" w:name="_Toc114213819"/>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40"/>
      </w:pPr>
      <w:bookmarkStart w:id="115" w:name="_Toc114213820"/>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50"/>
      </w:pPr>
      <w:bookmarkStart w:id="116" w:name="_Toc510696592"/>
      <w:bookmarkStart w:id="117" w:name="_Toc35971384"/>
      <w:bookmarkStart w:id="118" w:name="_Toc67903508"/>
      <w:bookmarkStart w:id="119" w:name="_Toc73173215"/>
      <w:bookmarkStart w:id="120" w:name="_Toc96959783"/>
      <w:bookmarkStart w:id="121" w:name="_Toc114213821"/>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50"/>
      </w:pPr>
      <w:bookmarkStart w:id="123" w:name="_Toc510696593"/>
      <w:bookmarkStart w:id="124" w:name="_Toc35971385"/>
      <w:bookmarkStart w:id="125" w:name="_Toc67903509"/>
      <w:bookmarkStart w:id="126" w:name="_Toc73173216"/>
      <w:bookmarkStart w:id="127" w:name="_Toc96959784"/>
      <w:bookmarkStart w:id="128" w:name="_Toc114213822"/>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775395574"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3" w:name="_Toc510696594"/>
      <w:bookmarkStart w:id="134" w:name="_Toc35971386"/>
      <w:bookmarkStart w:id="135" w:name="_Toc67903510"/>
      <w:bookmarkStart w:id="136" w:name="_Toc73173217"/>
      <w:bookmarkStart w:id="137" w:name="_Toc96959785"/>
      <w:bookmarkStart w:id="138" w:name="_Toc114213823"/>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5pt;height:169.15pt" o:ole="">
            <v:imagedata r:id="rId18" o:title=""/>
          </v:shape>
          <o:OLEObject Type="Embed" ProgID="Visio.Drawing.15" ShapeID="_x0000_i1028" DrawAspect="Content" ObjectID="_177539557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39" w:name="_Toc96959786"/>
      <w:bookmarkStart w:id="140" w:name="_Toc114213824"/>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77539557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1" w:name="_Toc96959787"/>
      <w:bookmarkStart w:id="142" w:name="_Toc114213825"/>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5pt;height:169.15pt" o:ole="">
            <v:imagedata r:id="rId22" o:title=""/>
          </v:shape>
          <o:OLEObject Type="Embed" ProgID="Visio.Drawing.15" ShapeID="_x0000_i1030" DrawAspect="Content" ObjectID="_177539557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3" w:name="_Toc510696595"/>
      <w:bookmarkStart w:id="144" w:name="_Toc35971387"/>
      <w:bookmarkStart w:id="145" w:name="_Toc67903511"/>
      <w:bookmarkStart w:id="146" w:name="_Toc73173218"/>
      <w:bookmarkStart w:id="147" w:name="_Toc96959788"/>
      <w:bookmarkStart w:id="148" w:name="_Toc114213826"/>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50"/>
      </w:pPr>
      <w:bookmarkStart w:id="149" w:name="_Toc73173219"/>
      <w:bookmarkStart w:id="150" w:name="_Toc96959789"/>
      <w:bookmarkStart w:id="151" w:name="_Toc114213827"/>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2" w:name="_Toc73173220"/>
      <w:bookmarkStart w:id="153" w:name="_Toc96959790"/>
      <w:bookmarkStart w:id="154" w:name="_Toc114213828"/>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77539557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5" w:name="_Toc96959791"/>
      <w:bookmarkStart w:id="156" w:name="_Toc114213829"/>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77539557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7" w:name="_Toc73173221"/>
      <w:bookmarkStart w:id="158" w:name="_Toc96959792"/>
      <w:bookmarkStart w:id="159" w:name="_Toc114213830"/>
      <w:r>
        <w:t>4.2.2.4</w:t>
      </w:r>
      <w:r>
        <w:tab/>
      </w:r>
      <w:r>
        <w:rPr>
          <w:lang w:eastAsia="ja-JP"/>
        </w:rPr>
        <w:t>Ndccf_DataManagement_Notify service operation</w:t>
      </w:r>
      <w:bookmarkEnd w:id="157"/>
      <w:bookmarkEnd w:id="158"/>
      <w:bookmarkEnd w:id="159"/>
    </w:p>
    <w:p w14:paraId="6A7A8183" w14:textId="77777777" w:rsidR="00E60FE0" w:rsidRDefault="00C872B4">
      <w:pPr>
        <w:pStyle w:val="50"/>
      </w:pPr>
      <w:bookmarkStart w:id="160" w:name="_Toc73173222"/>
      <w:bookmarkStart w:id="161" w:name="_Toc96959793"/>
      <w:bookmarkStart w:id="162" w:name="_Toc114213831"/>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3" w:name="_Toc73173223"/>
      <w:bookmarkStart w:id="164" w:name="_Toc96959794"/>
      <w:bookmarkStart w:id="165" w:name="_Toc114213832"/>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573FF69A"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h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U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Az4bPehEAAAWpAAAOAAAAAAAAAAAAAAAAAC4CAABkcnMvZTJvRG9jLnhtbFBLAQItABQA&#10;BgAIAAAAIQC7ZyyY2gAAAAUBAAAPAAAAAAAAAAAAAAAAANQTAABkcnMvZG93bnJldi54bWxQSwUG&#10;AAAAAAQABADzAAAA2x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58417443"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6" w:name="_Toc96959795"/>
      <w:bookmarkStart w:id="167" w:name="_Toc114213833"/>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621601BC"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R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5F526F0B"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8" w:name="_Toc73173224"/>
      <w:bookmarkStart w:id="169" w:name="_Toc96959796"/>
      <w:bookmarkStart w:id="170" w:name="_Toc114213834"/>
      <w:r>
        <w:t>4.2.2.5</w:t>
      </w:r>
      <w:r>
        <w:tab/>
      </w:r>
      <w:r>
        <w:rPr>
          <w:lang w:eastAsia="ja-JP"/>
        </w:rPr>
        <w:t>Ndccf_DataManagement_Fetch service operation</w:t>
      </w:r>
      <w:bookmarkEnd w:id="168"/>
      <w:bookmarkEnd w:id="169"/>
      <w:bookmarkEnd w:id="170"/>
    </w:p>
    <w:p w14:paraId="53E5EE11" w14:textId="77777777" w:rsidR="00E60FE0" w:rsidRDefault="00C872B4">
      <w:pPr>
        <w:pStyle w:val="50"/>
      </w:pPr>
      <w:bookmarkStart w:id="171" w:name="_Toc73173225"/>
      <w:bookmarkStart w:id="172" w:name="_Toc96959797"/>
      <w:bookmarkStart w:id="173" w:name="_Toc114213835"/>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4" w:name="_Toc73173226"/>
      <w:bookmarkStart w:id="175" w:name="_Toc96959798"/>
      <w:bookmarkStart w:id="176" w:name="_Toc114213836"/>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77539558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7" w:name="_Toc510696596"/>
      <w:bookmarkStart w:id="178" w:name="_Toc35971388"/>
      <w:bookmarkStart w:id="179" w:name="_Toc67903512"/>
      <w:bookmarkStart w:id="180" w:name="_Toc73173227"/>
      <w:bookmarkStart w:id="181" w:name="_Toc96959799"/>
      <w:bookmarkStart w:id="182" w:name="_Toc114213837"/>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30"/>
      </w:pPr>
      <w:bookmarkStart w:id="183" w:name="_Toc73173228"/>
      <w:bookmarkStart w:id="184" w:name="_Toc96959800"/>
      <w:bookmarkStart w:id="185" w:name="_Toc114213838"/>
      <w:r>
        <w:t>4.3.1</w:t>
      </w:r>
      <w:r>
        <w:tab/>
        <w:t>Service Description</w:t>
      </w:r>
      <w:bookmarkEnd w:id="183"/>
      <w:bookmarkEnd w:id="184"/>
      <w:bookmarkEnd w:id="185"/>
    </w:p>
    <w:p w14:paraId="4ACC4D10" w14:textId="77777777" w:rsidR="00E60FE0" w:rsidRDefault="00C872B4">
      <w:pPr>
        <w:pStyle w:val="40"/>
      </w:pPr>
      <w:bookmarkStart w:id="186" w:name="_Toc73173229"/>
      <w:bookmarkStart w:id="187" w:name="_Toc96959801"/>
      <w:bookmarkStart w:id="188" w:name="_Toc114213839"/>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89" w:name="_Toc73173230"/>
      <w:bookmarkStart w:id="190" w:name="_Toc96959802"/>
      <w:bookmarkStart w:id="191" w:name="_Toc114213840"/>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9pt;height:102.75pt" o:ole="">
            <v:imagedata r:id="rId30" o:title=""/>
          </v:shape>
          <o:OLEObject Type="Embed" ProgID="Visio.Drawing.15" ShapeID="_x0000_i1034" DrawAspect="Content" ObjectID="_177539558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77539558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2" w:name="_Toc73173231"/>
      <w:bookmarkStart w:id="193" w:name="_Toc96959803"/>
      <w:bookmarkStart w:id="194" w:name="_Toc114213841"/>
      <w:r>
        <w:t>4.3.1.3</w:t>
      </w:r>
      <w:r>
        <w:tab/>
      </w:r>
      <w:r>
        <w:rPr>
          <w:noProof/>
          <w:lang w:eastAsia="zh-CN"/>
        </w:rPr>
        <w:t>Network Functions</w:t>
      </w:r>
      <w:bookmarkEnd w:id="192"/>
      <w:bookmarkEnd w:id="193"/>
      <w:bookmarkEnd w:id="194"/>
    </w:p>
    <w:p w14:paraId="7A05EC5C" w14:textId="77777777" w:rsidR="00E60FE0" w:rsidRDefault="00C872B4">
      <w:pPr>
        <w:pStyle w:val="50"/>
      </w:pPr>
      <w:bookmarkStart w:id="195" w:name="_Toc73173232"/>
      <w:bookmarkStart w:id="196" w:name="_Toc96959804"/>
      <w:bookmarkStart w:id="197" w:name="_Toc114213842"/>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8" w:name="_Toc73173233"/>
      <w:bookmarkStart w:id="199" w:name="_Toc96959805"/>
      <w:bookmarkStart w:id="200" w:name="_Toc114213843"/>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1" w:name="_Toc73173234"/>
      <w:bookmarkStart w:id="202" w:name="_Toc96959806"/>
      <w:bookmarkStart w:id="203" w:name="_Toc114213844"/>
      <w:r>
        <w:t>4.3.2</w:t>
      </w:r>
      <w:r>
        <w:tab/>
        <w:t>Service Operations</w:t>
      </w:r>
      <w:bookmarkEnd w:id="201"/>
      <w:bookmarkEnd w:id="202"/>
      <w:bookmarkEnd w:id="203"/>
    </w:p>
    <w:p w14:paraId="154F6A8C" w14:textId="77777777" w:rsidR="00E60FE0" w:rsidRDefault="00C872B4">
      <w:pPr>
        <w:pStyle w:val="40"/>
      </w:pPr>
      <w:bookmarkStart w:id="204" w:name="_Toc73173235"/>
      <w:bookmarkStart w:id="205" w:name="_Toc96959807"/>
      <w:bookmarkStart w:id="206" w:name="_Toc114213845"/>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40"/>
      </w:pPr>
      <w:bookmarkStart w:id="209" w:name="_Toc114213846"/>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50"/>
      </w:pPr>
      <w:bookmarkStart w:id="210" w:name="_Toc73173237"/>
      <w:bookmarkStart w:id="211" w:name="_Toc96959809"/>
      <w:bookmarkStart w:id="212" w:name="_Toc114213847"/>
      <w:r>
        <w:t>4.3.2.2.1</w:t>
      </w:r>
      <w:r>
        <w:tab/>
        <w:t>General</w:t>
      </w:r>
      <w:bookmarkEnd w:id="210"/>
      <w:bookmarkEnd w:id="211"/>
      <w:bookmarkEnd w:id="212"/>
    </w:p>
    <w:p w14:paraId="7865D3B0" w14:textId="6FC74D12" w:rsidR="00145952" w:rsidRDefault="00C872B4" w:rsidP="00145952">
      <w:pPr>
        <w:pStyle w:val="50"/>
      </w:pPr>
      <w:bookmarkStart w:id="213" w:name="_Toc73173238"/>
      <w:bookmarkStart w:id="214" w:name="_Toc96959810"/>
      <w:bookmarkStart w:id="215" w:name="_Toc114213848"/>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65pt" o:ole="">
            <v:imagedata r:id="rId34" o:title=""/>
          </v:shape>
          <o:OLEObject Type="Embed" ProgID="Visio.Drawing.15" ShapeID="_x0000_i1036" DrawAspect="Content" ObjectID="_177539558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6" w:name="_Toc73173239"/>
      <w:bookmarkStart w:id="217" w:name="_Toc96959811"/>
      <w:bookmarkStart w:id="218" w:name="_Toc114213849"/>
      <w:r>
        <w:t>4.3.2.3</w:t>
      </w:r>
      <w:r>
        <w:tab/>
      </w:r>
      <w:r>
        <w:rPr>
          <w:lang w:eastAsia="ja-JP"/>
        </w:rPr>
        <w:t>Ndccf_ContextManagement_Update service operation</w:t>
      </w:r>
      <w:bookmarkEnd w:id="216"/>
      <w:bookmarkEnd w:id="217"/>
      <w:bookmarkEnd w:id="218"/>
    </w:p>
    <w:p w14:paraId="4D9B1BB8" w14:textId="77777777" w:rsidR="00E60FE0" w:rsidRDefault="00C872B4">
      <w:pPr>
        <w:pStyle w:val="50"/>
      </w:pPr>
      <w:bookmarkStart w:id="219" w:name="_Toc73173240"/>
      <w:bookmarkStart w:id="220" w:name="_Toc96959812"/>
      <w:bookmarkStart w:id="221" w:name="_Toc114213850"/>
      <w:r>
        <w:t>4.3.2.3.1</w:t>
      </w:r>
      <w:r>
        <w:tab/>
        <w:t>General</w:t>
      </w:r>
      <w:bookmarkEnd w:id="219"/>
      <w:bookmarkEnd w:id="220"/>
      <w:bookmarkEnd w:id="221"/>
    </w:p>
    <w:p w14:paraId="52833098" w14:textId="15FF9138" w:rsidR="00E60FE0" w:rsidRDefault="00C872B4">
      <w:pPr>
        <w:pStyle w:val="50"/>
      </w:pPr>
      <w:bookmarkStart w:id="222" w:name="_Toc73173241"/>
      <w:bookmarkStart w:id="223" w:name="_Toc96959813"/>
      <w:bookmarkStart w:id="224" w:name="_Toc114213851"/>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9.15pt" o:ole="">
            <v:imagedata r:id="rId36" o:title=""/>
          </v:shape>
          <o:OLEObject Type="Embed" ProgID="Visio.Drawing.15" ShapeID="_x0000_i1037" DrawAspect="Content" ObjectID="_177539558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5" w:name="_Toc73173242"/>
      <w:bookmarkStart w:id="226" w:name="_Toc96959814"/>
      <w:bookmarkStart w:id="227" w:name="_Toc114213852"/>
      <w:r>
        <w:t>4.3.2.4</w:t>
      </w:r>
      <w:r>
        <w:tab/>
      </w:r>
      <w:r>
        <w:rPr>
          <w:lang w:eastAsia="ja-JP"/>
        </w:rPr>
        <w:t>Ndccf_ContextManagement_Deregister service operation</w:t>
      </w:r>
      <w:bookmarkEnd w:id="225"/>
      <w:bookmarkEnd w:id="226"/>
      <w:bookmarkEnd w:id="227"/>
    </w:p>
    <w:p w14:paraId="33CA6476" w14:textId="77777777" w:rsidR="00E60FE0" w:rsidRDefault="00C872B4">
      <w:pPr>
        <w:pStyle w:val="50"/>
      </w:pPr>
      <w:bookmarkStart w:id="228" w:name="_Toc73173243"/>
      <w:bookmarkStart w:id="229" w:name="_Toc96959815"/>
      <w:bookmarkStart w:id="230" w:name="_Toc114213853"/>
      <w:r>
        <w:t>4.3.2.4.1</w:t>
      </w:r>
      <w:r>
        <w:tab/>
        <w:t>General</w:t>
      </w:r>
      <w:bookmarkEnd w:id="228"/>
      <w:bookmarkEnd w:id="229"/>
      <w:bookmarkEnd w:id="230"/>
    </w:p>
    <w:p w14:paraId="6E3008C9" w14:textId="2C51364D" w:rsidR="00145952" w:rsidRDefault="00C872B4" w:rsidP="00145952">
      <w:pPr>
        <w:pStyle w:val="50"/>
      </w:pPr>
      <w:bookmarkStart w:id="231" w:name="_Toc73173244"/>
      <w:bookmarkStart w:id="232" w:name="_Toc96959816"/>
      <w:bookmarkStart w:id="233" w:name="_Toc114213854"/>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77539558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4" w:name="_Toc510696597"/>
      <w:bookmarkStart w:id="235" w:name="_Toc35971389"/>
      <w:bookmarkStart w:id="236" w:name="_Toc67903513"/>
      <w:bookmarkStart w:id="237" w:name="_Toc73173245"/>
      <w:bookmarkStart w:id="238" w:name="_Toc96959817"/>
      <w:bookmarkStart w:id="239" w:name="_Toc114213855"/>
      <w:r>
        <w:t>5</w:t>
      </w:r>
      <w:r>
        <w:tab/>
        <w:t>API Definitions</w:t>
      </w:r>
      <w:bookmarkEnd w:id="234"/>
      <w:bookmarkEnd w:id="235"/>
      <w:bookmarkEnd w:id="236"/>
      <w:bookmarkEnd w:id="237"/>
      <w:bookmarkEnd w:id="238"/>
      <w:bookmarkEnd w:id="239"/>
    </w:p>
    <w:p w14:paraId="45820BF0" w14:textId="77777777" w:rsidR="00E60FE0" w:rsidRDefault="00C872B4">
      <w:pPr>
        <w:pStyle w:val="2"/>
      </w:pPr>
      <w:bookmarkStart w:id="240" w:name="_Toc510696598"/>
      <w:bookmarkStart w:id="241" w:name="_Toc35971390"/>
      <w:bookmarkStart w:id="242" w:name="_Toc67903514"/>
      <w:bookmarkStart w:id="243" w:name="_Toc73173246"/>
      <w:bookmarkStart w:id="244" w:name="_Toc96959818"/>
      <w:bookmarkStart w:id="245" w:name="_Toc114213856"/>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30"/>
      </w:pPr>
      <w:bookmarkStart w:id="246" w:name="_Toc510696599"/>
      <w:bookmarkStart w:id="247" w:name="_Toc35971391"/>
      <w:bookmarkStart w:id="248" w:name="_Toc67903515"/>
      <w:bookmarkStart w:id="249" w:name="_Toc73173247"/>
      <w:bookmarkStart w:id="250" w:name="_Toc96959819"/>
      <w:bookmarkStart w:id="251" w:name="_Toc114213857"/>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3" w:name="_Toc35971392"/>
      <w:bookmarkStart w:id="254" w:name="_Toc67903516"/>
      <w:bookmarkStart w:id="255" w:name="_Toc73173248"/>
      <w:bookmarkStart w:id="256" w:name="_Toc96959820"/>
      <w:bookmarkStart w:id="257" w:name="_Toc114213858"/>
      <w:r>
        <w:t>5.1.2</w:t>
      </w:r>
      <w:r>
        <w:tab/>
        <w:t>Usage of HTTP</w:t>
      </w:r>
      <w:bookmarkEnd w:id="252"/>
      <w:bookmarkEnd w:id="253"/>
      <w:bookmarkEnd w:id="254"/>
      <w:bookmarkEnd w:id="255"/>
      <w:bookmarkEnd w:id="256"/>
      <w:bookmarkEnd w:id="257"/>
    </w:p>
    <w:p w14:paraId="3355F318" w14:textId="77777777" w:rsidR="00E60FE0" w:rsidRDefault="00C872B4">
      <w:pPr>
        <w:pStyle w:val="40"/>
      </w:pPr>
      <w:bookmarkStart w:id="258" w:name="_Toc510696601"/>
      <w:bookmarkStart w:id="259" w:name="_Toc35971393"/>
      <w:bookmarkStart w:id="260" w:name="_Toc67903517"/>
      <w:bookmarkStart w:id="261" w:name="_Toc73173249"/>
      <w:bookmarkStart w:id="262" w:name="_Toc96959821"/>
      <w:bookmarkStart w:id="263" w:name="_Toc114213859"/>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5" w:name="_Toc35971394"/>
      <w:bookmarkStart w:id="266" w:name="_Toc67903518"/>
      <w:bookmarkStart w:id="267" w:name="_Toc73173250"/>
      <w:bookmarkStart w:id="268" w:name="_Toc96959822"/>
      <w:bookmarkStart w:id="269" w:name="_Toc114213860"/>
      <w:r>
        <w:t>5.1.2.2</w:t>
      </w:r>
      <w:r>
        <w:tab/>
        <w:t>HTTP standard headers</w:t>
      </w:r>
      <w:bookmarkEnd w:id="264"/>
      <w:bookmarkEnd w:id="265"/>
      <w:bookmarkEnd w:id="266"/>
      <w:bookmarkEnd w:id="267"/>
      <w:bookmarkEnd w:id="268"/>
      <w:bookmarkEnd w:id="269"/>
    </w:p>
    <w:p w14:paraId="614A8F1F" w14:textId="77777777" w:rsidR="00E60FE0" w:rsidRDefault="00C872B4">
      <w:pPr>
        <w:pStyle w:val="50"/>
        <w:rPr>
          <w:lang w:eastAsia="zh-CN"/>
        </w:rPr>
      </w:pPr>
      <w:bookmarkStart w:id="270" w:name="_Toc510696603"/>
      <w:bookmarkStart w:id="271" w:name="_Toc35971395"/>
      <w:bookmarkStart w:id="272" w:name="_Toc67903519"/>
      <w:bookmarkStart w:id="273" w:name="_Toc73173251"/>
      <w:bookmarkStart w:id="274" w:name="_Toc96959823"/>
      <w:bookmarkStart w:id="275" w:name="_Toc114213861"/>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50"/>
      </w:pPr>
      <w:bookmarkStart w:id="277" w:name="_Toc35971396"/>
      <w:bookmarkStart w:id="278" w:name="_Toc67903520"/>
      <w:bookmarkStart w:id="279" w:name="_Toc73173252"/>
      <w:bookmarkStart w:id="280" w:name="_Toc96959824"/>
      <w:bookmarkStart w:id="281" w:name="_Toc114213862"/>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40"/>
      </w:pPr>
      <w:bookmarkStart w:id="285" w:name="_Toc35971397"/>
      <w:bookmarkStart w:id="286" w:name="_Toc67903521"/>
      <w:bookmarkStart w:id="287" w:name="_Toc73173253"/>
      <w:bookmarkStart w:id="288" w:name="_Toc96959825"/>
      <w:bookmarkStart w:id="289" w:name="_Toc114213863"/>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8" w:name="_Toc510696607"/>
      <w:bookmarkStart w:id="299" w:name="_Toc35971398"/>
      <w:bookmarkStart w:id="300" w:name="_Toc67903522"/>
      <w:bookmarkStart w:id="301" w:name="_Toc73173254"/>
      <w:bookmarkStart w:id="302" w:name="_Toc96959826"/>
      <w:bookmarkStart w:id="303" w:name="_Toc114213864"/>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40"/>
      </w:pPr>
      <w:bookmarkStart w:id="304" w:name="_Toc510696608"/>
      <w:bookmarkStart w:id="305" w:name="_Toc35971399"/>
      <w:bookmarkStart w:id="306" w:name="_Toc67903523"/>
      <w:bookmarkStart w:id="307" w:name="_Toc73173255"/>
      <w:bookmarkStart w:id="308" w:name="_Toc96959827"/>
      <w:bookmarkStart w:id="309" w:name="_Toc114213865"/>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75pt;height:149.25pt" o:ole="">
            <v:imagedata r:id="rId40" o:title=""/>
          </v:shape>
          <o:OLEObject Type="Embed" ProgID="Visio.Drawing.15" ShapeID="_x0000_i1039" DrawAspect="Content" ObjectID="_177539558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0" w:name="_Toc510696609"/>
      <w:bookmarkStart w:id="311" w:name="_Toc35971400"/>
      <w:bookmarkStart w:id="312" w:name="_Toc67903524"/>
      <w:bookmarkStart w:id="313" w:name="_Toc73173256"/>
      <w:bookmarkStart w:id="314" w:name="_Toc96959828"/>
      <w:bookmarkStart w:id="315" w:name="_Toc114213866"/>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50"/>
      </w:pPr>
      <w:bookmarkStart w:id="316" w:name="_Toc510696610"/>
      <w:bookmarkStart w:id="317" w:name="_Toc35971401"/>
      <w:bookmarkStart w:id="318" w:name="_Toc67903525"/>
      <w:bookmarkStart w:id="319" w:name="_Toc73173257"/>
      <w:bookmarkStart w:id="320" w:name="_Toc96959829"/>
      <w:bookmarkStart w:id="321" w:name="_Toc114213867"/>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2" w:name="_Toc35971402"/>
      <w:bookmarkStart w:id="323" w:name="_Toc67903526"/>
      <w:bookmarkStart w:id="324" w:name="_Toc73173258"/>
      <w:bookmarkStart w:id="325" w:name="_Toc96959830"/>
      <w:bookmarkStart w:id="326" w:name="_Toc114213868"/>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8" w:name="_Toc35971403"/>
      <w:bookmarkStart w:id="329" w:name="_Toc67903527"/>
      <w:bookmarkStart w:id="330" w:name="_Toc73173259"/>
      <w:bookmarkStart w:id="331" w:name="_Toc96959831"/>
      <w:bookmarkStart w:id="332" w:name="_Toc114213869"/>
      <w:r>
        <w:lastRenderedPageBreak/>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6"/>
        <w:rPr>
          <w:rFonts w:eastAsia="宋体"/>
        </w:rPr>
      </w:pPr>
      <w:bookmarkStart w:id="333" w:name="_Toc510696613"/>
      <w:bookmarkStart w:id="334" w:name="_Toc35971404"/>
      <w:bookmarkStart w:id="335" w:name="_Toc114213870"/>
      <w:r w:rsidRPr="007565F0">
        <w:rPr>
          <w:rFonts w:eastAsia="宋体"/>
        </w:rPr>
        <w:t>5.1.3.2.3.1</w:t>
      </w:r>
      <w:r w:rsidRPr="007565F0">
        <w:rPr>
          <w:rFonts w:eastAsia="宋体"/>
        </w:rPr>
        <w:tab/>
      </w:r>
      <w:r w:rsidR="007955BF" w:rsidRPr="007565F0">
        <w:rPr>
          <w:rFonts w:eastAsia="宋体"/>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6" w:name="_Toc510696615"/>
      <w:bookmarkStart w:id="337" w:name="_Toc35971406"/>
      <w:bookmarkStart w:id="338" w:name="_Toc67903528"/>
      <w:bookmarkStart w:id="339" w:name="_Toc73173260"/>
      <w:bookmarkStart w:id="340" w:name="_Toc96959832"/>
      <w:bookmarkStart w:id="341" w:name="_Toc114213871"/>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2" w:name="_Toc510696621"/>
      <w:bookmarkStart w:id="343" w:name="_Toc35971412"/>
      <w:bookmarkStart w:id="344" w:name="_Toc67903529"/>
      <w:bookmarkStart w:id="345" w:name="_Toc73173261"/>
      <w:bookmarkStart w:id="346" w:name="_Toc96959833"/>
      <w:bookmarkStart w:id="347" w:name="_Toc114213872"/>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50"/>
      </w:pPr>
      <w:bookmarkStart w:id="348" w:name="_Toc96959834"/>
      <w:bookmarkStart w:id="349" w:name="_Toc114213873"/>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0" w:name="_Toc96959835"/>
      <w:bookmarkStart w:id="351" w:name="_Toc114213874"/>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2" w:name="_Toc96959836"/>
      <w:bookmarkStart w:id="353" w:name="_Toc114213875"/>
      <w:r>
        <w:t>5.1.3.3.3</w:t>
      </w:r>
      <w:r>
        <w:tab/>
        <w:t>Resource Standard Methods</w:t>
      </w:r>
      <w:bookmarkEnd w:id="352"/>
      <w:bookmarkEnd w:id="353"/>
    </w:p>
    <w:p w14:paraId="34A6EA79" w14:textId="77777777" w:rsidR="009E4839" w:rsidRPr="007565F0" w:rsidRDefault="009E4839" w:rsidP="007565F0">
      <w:pPr>
        <w:pStyle w:val="6"/>
        <w:rPr>
          <w:rFonts w:eastAsia="宋体"/>
        </w:rPr>
      </w:pPr>
      <w:bookmarkStart w:id="354" w:name="_Toc114213876"/>
      <w:r w:rsidRPr="007565F0">
        <w:rPr>
          <w:rFonts w:eastAsia="宋体"/>
        </w:rPr>
        <w:t>5.1.3.3.3.1</w:t>
      </w:r>
      <w:r w:rsidRPr="007565F0">
        <w:rPr>
          <w:rFonts w:eastAsia="宋体"/>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5" w:name="_Toc114213877"/>
      <w:r w:rsidRPr="007565F0">
        <w:rPr>
          <w:rFonts w:eastAsia="宋体"/>
        </w:rPr>
        <w:t>5.1.3.3.3.2</w:t>
      </w:r>
      <w:r w:rsidRPr="007565F0">
        <w:rPr>
          <w:rFonts w:eastAsia="宋体"/>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6" w:name="_Toc96959837"/>
      <w:bookmarkStart w:id="357" w:name="_Toc114213878"/>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8" w:name="_Toc96959838"/>
      <w:bookmarkStart w:id="359" w:name="_Toc114213879"/>
      <w:r>
        <w:t>5.1.3.4</w:t>
      </w:r>
      <w:r>
        <w:tab/>
        <w:t>Resource: DCCF Data Subscriptions</w:t>
      </w:r>
      <w:bookmarkEnd w:id="358"/>
      <w:bookmarkEnd w:id="359"/>
    </w:p>
    <w:p w14:paraId="7F5ECFA8" w14:textId="77777777" w:rsidR="009E4839" w:rsidRDefault="009E4839" w:rsidP="009E4839">
      <w:pPr>
        <w:pStyle w:val="50"/>
      </w:pPr>
      <w:bookmarkStart w:id="360" w:name="_Toc96959839"/>
      <w:bookmarkStart w:id="361" w:name="_Toc114213880"/>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2" w:name="_Toc96959840"/>
      <w:bookmarkStart w:id="363" w:name="_Toc114213881"/>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4" w:name="_Toc96959841"/>
      <w:bookmarkStart w:id="365" w:name="_Toc114213882"/>
      <w:r>
        <w:t>5.1.3.4.3</w:t>
      </w:r>
      <w:r>
        <w:tab/>
        <w:t>Resource Standard Methods</w:t>
      </w:r>
      <w:bookmarkEnd w:id="364"/>
      <w:bookmarkEnd w:id="365"/>
    </w:p>
    <w:p w14:paraId="1814429F" w14:textId="77777777" w:rsidR="009E4839" w:rsidRDefault="009E4839" w:rsidP="007565F0">
      <w:pPr>
        <w:pStyle w:val="6"/>
      </w:pPr>
      <w:bookmarkStart w:id="366" w:name="_Toc114213883"/>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7" w:name="_Toc96959842"/>
      <w:bookmarkStart w:id="368" w:name="_Toc114213884"/>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9" w:name="_Toc96959843"/>
      <w:bookmarkStart w:id="370" w:name="_Toc114213885"/>
      <w:r>
        <w:t>5.1.3.5</w:t>
      </w:r>
      <w:r>
        <w:tab/>
        <w:t>Resource: Individual DCCF Data Subscription</w:t>
      </w:r>
      <w:bookmarkEnd w:id="369"/>
      <w:bookmarkEnd w:id="370"/>
    </w:p>
    <w:p w14:paraId="3F474F76" w14:textId="77777777" w:rsidR="009E4839" w:rsidRDefault="009E4839" w:rsidP="009E4839">
      <w:pPr>
        <w:pStyle w:val="50"/>
      </w:pPr>
      <w:bookmarkStart w:id="371" w:name="_Toc96959844"/>
      <w:bookmarkStart w:id="372" w:name="_Toc114213886"/>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3" w:name="_Toc96959845"/>
      <w:bookmarkStart w:id="374" w:name="_Toc114213887"/>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5" w:name="_Toc96959846"/>
      <w:bookmarkStart w:id="376" w:name="_Toc114213888"/>
      <w:r>
        <w:t>5.1.3.5.3</w:t>
      </w:r>
      <w:r>
        <w:tab/>
        <w:t>Resource Standard Methods</w:t>
      </w:r>
      <w:bookmarkEnd w:id="375"/>
      <w:bookmarkEnd w:id="376"/>
    </w:p>
    <w:p w14:paraId="1D4CBEB4" w14:textId="77777777" w:rsidR="009E4839" w:rsidRDefault="009E4839" w:rsidP="007565F0">
      <w:pPr>
        <w:pStyle w:val="6"/>
      </w:pPr>
      <w:bookmarkStart w:id="377" w:name="_Toc114213889"/>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8" w:name="_Toc114213890"/>
      <w:r w:rsidRPr="007565F0">
        <w:rPr>
          <w:rFonts w:eastAsia="宋体"/>
        </w:rPr>
        <w:t>5.1.3.5.3.2</w:t>
      </w:r>
      <w:r w:rsidRPr="007565F0">
        <w:rPr>
          <w:rFonts w:eastAsia="宋体"/>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9" w:name="_Toc96959847"/>
      <w:bookmarkStart w:id="380" w:name="_Toc114213891"/>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1" w:name="_Toc510696622"/>
      <w:bookmarkStart w:id="382" w:name="_Toc35971413"/>
      <w:bookmarkStart w:id="383" w:name="_Toc67903530"/>
      <w:bookmarkStart w:id="384" w:name="_Toc73173262"/>
      <w:bookmarkStart w:id="385" w:name="_Toc96959848"/>
      <w:bookmarkStart w:id="386" w:name="_Toc114213892"/>
      <w:r>
        <w:t>5.1.4</w:t>
      </w:r>
      <w:r>
        <w:tab/>
        <w:t>Custom Operations without associated resources</w:t>
      </w:r>
      <w:bookmarkEnd w:id="381"/>
      <w:bookmarkEnd w:id="382"/>
      <w:bookmarkEnd w:id="383"/>
      <w:bookmarkEnd w:id="384"/>
      <w:bookmarkEnd w:id="385"/>
      <w:bookmarkEnd w:id="386"/>
    </w:p>
    <w:p w14:paraId="6DF0F918" w14:textId="638E796B" w:rsidR="004E6881" w:rsidRDefault="004E6881" w:rsidP="004E6881">
      <w:bookmarkStart w:id="387" w:name="_Toc510696623"/>
      <w:bookmarkStart w:id="388" w:name="_Toc35971414"/>
      <w:bookmarkStart w:id="389" w:name="_Toc67903531"/>
      <w:bookmarkStart w:id="390" w:name="_Toc73173263"/>
      <w:bookmarkStart w:id="391" w:name="_Toc96959849"/>
      <w:r w:rsidRPr="00865A7E">
        <w:t>None in this release of the specification.</w:t>
      </w:r>
    </w:p>
    <w:bookmarkEnd w:id="387"/>
    <w:bookmarkEnd w:id="388"/>
    <w:bookmarkEnd w:id="389"/>
    <w:bookmarkEnd w:id="390"/>
    <w:bookmarkEnd w:id="391"/>
    <w:p w14:paraId="79D84CFF" w14:textId="0454DD47" w:rsidR="00E60FE0" w:rsidRDefault="00E60FE0">
      <w:pPr>
        <w:pStyle w:val="Guidance"/>
      </w:pPr>
    </w:p>
    <w:p w14:paraId="7A0EB90F" w14:textId="77777777" w:rsidR="00E60FE0" w:rsidRDefault="00C872B4">
      <w:pPr>
        <w:pStyle w:val="30"/>
      </w:pPr>
      <w:bookmarkStart w:id="392" w:name="_Toc510696628"/>
      <w:bookmarkStart w:id="393" w:name="_Toc35971419"/>
      <w:bookmarkStart w:id="394" w:name="_Toc67903536"/>
      <w:bookmarkStart w:id="395" w:name="_Toc73173268"/>
      <w:bookmarkStart w:id="396" w:name="_Toc96959854"/>
      <w:bookmarkStart w:id="397" w:name="_Toc114213893"/>
      <w:r>
        <w:t>5.1.5</w:t>
      </w:r>
      <w:r>
        <w:tab/>
        <w:t>Notifications</w:t>
      </w:r>
      <w:bookmarkEnd w:id="392"/>
      <w:bookmarkEnd w:id="393"/>
      <w:bookmarkEnd w:id="394"/>
      <w:bookmarkEnd w:id="395"/>
      <w:bookmarkEnd w:id="396"/>
      <w:bookmarkEnd w:id="397"/>
    </w:p>
    <w:p w14:paraId="21DE8058" w14:textId="77777777" w:rsidR="00E60FE0" w:rsidRDefault="00C872B4">
      <w:pPr>
        <w:pStyle w:val="40"/>
      </w:pPr>
      <w:bookmarkStart w:id="398" w:name="_Toc510696629"/>
      <w:bookmarkStart w:id="399" w:name="_Toc35971420"/>
      <w:bookmarkStart w:id="400" w:name="_Toc67903537"/>
      <w:bookmarkStart w:id="401" w:name="_Toc73173269"/>
      <w:bookmarkStart w:id="402" w:name="_Toc96959855"/>
      <w:bookmarkStart w:id="403" w:name="_Toc114213894"/>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6" w:name="_Toc35971421"/>
      <w:bookmarkStart w:id="407" w:name="_Toc67903538"/>
      <w:bookmarkStart w:id="408" w:name="_Toc73173270"/>
      <w:bookmarkStart w:id="409" w:name="_Toc96959856"/>
      <w:bookmarkStart w:id="410" w:name="_Toc114213895"/>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50"/>
        <w:rPr>
          <w:noProof/>
        </w:rPr>
      </w:pPr>
      <w:bookmarkStart w:id="411" w:name="_Toc532994455"/>
      <w:bookmarkStart w:id="412" w:name="_Toc35971422"/>
      <w:bookmarkStart w:id="413" w:name="_Toc67903539"/>
      <w:bookmarkStart w:id="414" w:name="_Toc73173271"/>
      <w:bookmarkStart w:id="415" w:name="_Toc96959857"/>
      <w:bookmarkStart w:id="416" w:name="_Toc114213896"/>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8" w:name="_Toc532994456"/>
      <w:bookmarkStart w:id="419" w:name="_Toc35971423"/>
      <w:bookmarkStart w:id="420" w:name="_Toc67903540"/>
      <w:bookmarkStart w:id="421" w:name="_Toc73173272"/>
      <w:bookmarkStart w:id="422" w:name="_Toc96959858"/>
      <w:bookmarkStart w:id="423" w:name="_Toc114213897"/>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4" w:name="_Toc532994457"/>
      <w:bookmarkStart w:id="425" w:name="_Toc35971424"/>
      <w:bookmarkStart w:id="426" w:name="_Toc67903541"/>
      <w:bookmarkStart w:id="427" w:name="_Toc73173273"/>
      <w:bookmarkStart w:id="428" w:name="_Toc96959859"/>
      <w:bookmarkStart w:id="429" w:name="_Toc114213898"/>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2" w:name="_Toc35971426"/>
      <w:bookmarkStart w:id="433" w:name="_Toc67903542"/>
      <w:bookmarkStart w:id="434" w:name="_Toc73173274"/>
      <w:bookmarkStart w:id="435" w:name="_Toc96959860"/>
      <w:bookmarkStart w:id="436" w:name="_Toc114213899"/>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50"/>
        <w:rPr>
          <w:noProof/>
        </w:rPr>
      </w:pPr>
      <w:bookmarkStart w:id="437" w:name="_Toc96959861"/>
      <w:bookmarkStart w:id="438" w:name="_Toc114213900"/>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9" w:name="_Toc96959862"/>
      <w:bookmarkStart w:id="440" w:name="_Toc114213901"/>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1" w:name="_Toc96959863"/>
      <w:bookmarkStart w:id="442" w:name="_Toc114213902"/>
      <w:r>
        <w:lastRenderedPageBreak/>
        <w:t>5.1.5.3</w:t>
      </w:r>
      <w:r>
        <w:rPr>
          <w:noProof/>
        </w:rPr>
        <w:t>.3</w:t>
      </w:r>
      <w:r>
        <w:rPr>
          <w:noProof/>
        </w:rPr>
        <w:tab/>
        <w:t>Standard Methods</w:t>
      </w:r>
      <w:bookmarkEnd w:id="441"/>
      <w:bookmarkEnd w:id="442"/>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3" w:name="_Toc114213903"/>
      <w:r>
        <w:t>5.1.5.</w:t>
      </w:r>
      <w:r w:rsidR="0015358F">
        <w:t>4</w:t>
      </w:r>
      <w:r>
        <w:tab/>
      </w:r>
      <w:r>
        <w:rPr>
          <w:rFonts w:eastAsia="Times New Roman"/>
          <w:noProof/>
        </w:rPr>
        <w:t>Fetch</w:t>
      </w:r>
      <w:bookmarkStart w:id="444" w:name="_Toc97037347"/>
      <w:bookmarkStart w:id="445" w:name="_Toc97038357"/>
      <w:r>
        <w:rPr>
          <w:rFonts w:eastAsia="Times New Roman"/>
          <w:noProof/>
        </w:rPr>
        <w:t xml:space="preserve"> Notification</w:t>
      </w:r>
      <w:bookmarkEnd w:id="443"/>
      <w:bookmarkEnd w:id="444"/>
      <w:bookmarkEnd w:id="445"/>
    </w:p>
    <w:p w14:paraId="136BD83E" w14:textId="5BC77768" w:rsidR="00F95105" w:rsidRDefault="00F95105" w:rsidP="00F95105">
      <w:pPr>
        <w:pStyle w:val="50"/>
        <w:rPr>
          <w:noProof/>
        </w:rPr>
      </w:pPr>
      <w:bookmarkStart w:id="446" w:name="_Toc97037348"/>
      <w:bookmarkStart w:id="447" w:name="_Toc97038358"/>
      <w:bookmarkStart w:id="448" w:name="_Toc114213904"/>
      <w:r>
        <w:t>5.1.5.</w:t>
      </w:r>
      <w:r w:rsidR="0015358F">
        <w:t>4</w:t>
      </w:r>
      <w:r>
        <w:rPr>
          <w:noProof/>
        </w:rPr>
        <w:t>.1</w:t>
      </w:r>
      <w:r>
        <w:rPr>
          <w:noProof/>
        </w:rPr>
        <w:tab/>
        <w:t>Description</w:t>
      </w:r>
      <w:bookmarkEnd w:id="446"/>
      <w:bookmarkEnd w:id="447"/>
      <w:bookmarkEnd w:id="44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49" w:name="_Toc97037349"/>
      <w:bookmarkStart w:id="450" w:name="_Toc97038359"/>
      <w:bookmarkStart w:id="451" w:name="_Toc114213905"/>
      <w:r>
        <w:t>5.1.5.</w:t>
      </w:r>
      <w:r w:rsidR="0015358F">
        <w:t>4</w:t>
      </w:r>
      <w:r>
        <w:rPr>
          <w:noProof/>
        </w:rPr>
        <w:t>.2</w:t>
      </w:r>
      <w:r>
        <w:rPr>
          <w:noProof/>
        </w:rPr>
        <w:tab/>
        <w:t>Target URI</w:t>
      </w:r>
      <w:bookmarkEnd w:id="449"/>
      <w:bookmarkEnd w:id="450"/>
      <w:bookmarkEnd w:id="45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2" w:name="_Toc83230072"/>
      <w:bookmarkStart w:id="453" w:name="_Toc66277780"/>
      <w:bookmarkStart w:id="454" w:name="_Toc56672222"/>
      <w:bookmarkStart w:id="455" w:name="_Toc51761292"/>
      <w:bookmarkStart w:id="456" w:name="_Toc50023802"/>
      <w:bookmarkStart w:id="457" w:name="_Toc49935456"/>
      <w:bookmarkStart w:id="458" w:name="_Toc45132989"/>
      <w:bookmarkStart w:id="459" w:name="_Toc43298212"/>
      <w:bookmarkStart w:id="460" w:name="_Toc39063154"/>
      <w:bookmarkStart w:id="461" w:name="_Toc36037720"/>
      <w:bookmarkStart w:id="462" w:name="_Toc34210695"/>
      <w:bookmarkStart w:id="463" w:name="_Toc28011579"/>
      <w:bookmarkStart w:id="464" w:name="_Toc97037350"/>
      <w:bookmarkStart w:id="465" w:name="_Toc97038360"/>
      <w:bookmarkStart w:id="466" w:name="_Toc114213906"/>
      <w:r>
        <w:rPr>
          <w:noProof/>
        </w:rPr>
        <w:t>5.1.5.</w:t>
      </w:r>
      <w:r w:rsidR="0015358F">
        <w:rPr>
          <w:noProof/>
        </w:rPr>
        <w:t>4</w:t>
      </w:r>
      <w:r>
        <w:rPr>
          <w:noProof/>
        </w:rPr>
        <w:t>.3</w:t>
      </w:r>
      <w:r>
        <w:rPr>
          <w:noProof/>
        </w:rPr>
        <w:tab/>
        <w:t>Standard Methods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C2855F8" w14:textId="12E153AF" w:rsidR="00F95105" w:rsidRDefault="00F95105" w:rsidP="00F95105">
      <w:pPr>
        <w:pStyle w:val="6"/>
      </w:pPr>
      <w:bookmarkStart w:id="467" w:name="_Toc97037351"/>
      <w:bookmarkStart w:id="468" w:name="_Toc97038361"/>
      <w:bookmarkStart w:id="469" w:name="_Toc114213907"/>
      <w:r>
        <w:t>5.1.5.</w:t>
      </w:r>
      <w:r w:rsidR="0015358F">
        <w:t>4</w:t>
      </w:r>
      <w:r>
        <w:t>.3.1</w:t>
      </w:r>
      <w:r>
        <w:tab/>
        <w:t>POST</w:t>
      </w:r>
      <w:bookmarkEnd w:id="467"/>
      <w:bookmarkEnd w:id="468"/>
      <w:bookmarkEnd w:id="46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0" w:name="_Toc35971427"/>
      <w:bookmarkStart w:id="471" w:name="_Toc67903543"/>
      <w:bookmarkStart w:id="472" w:name="_Toc73173275"/>
      <w:bookmarkStart w:id="473" w:name="_Toc96959864"/>
      <w:bookmarkStart w:id="474" w:name="_Toc114213908"/>
      <w:r>
        <w:t>5.1.6</w:t>
      </w:r>
      <w:r>
        <w:tab/>
        <w:t>Data Model</w:t>
      </w:r>
      <w:bookmarkEnd w:id="405"/>
      <w:bookmarkEnd w:id="470"/>
      <w:bookmarkEnd w:id="471"/>
      <w:bookmarkEnd w:id="472"/>
      <w:bookmarkEnd w:id="473"/>
      <w:bookmarkEnd w:id="474"/>
    </w:p>
    <w:p w14:paraId="32E0CA22" w14:textId="77777777" w:rsidR="00E60FE0" w:rsidRDefault="00C872B4">
      <w:pPr>
        <w:pStyle w:val="40"/>
      </w:pPr>
      <w:bookmarkStart w:id="475" w:name="_Toc510696633"/>
      <w:bookmarkStart w:id="476" w:name="_Toc35971428"/>
      <w:bookmarkStart w:id="477" w:name="_Toc67903544"/>
      <w:bookmarkStart w:id="478" w:name="_Toc73173276"/>
      <w:bookmarkStart w:id="479" w:name="_Toc96959865"/>
      <w:bookmarkStart w:id="480" w:name="_Toc114213909"/>
      <w:r>
        <w:t>5.1.6.1</w:t>
      </w:r>
      <w:r>
        <w:tab/>
        <w:t>General</w:t>
      </w:r>
      <w:bookmarkEnd w:id="475"/>
      <w:bookmarkEnd w:id="476"/>
      <w:bookmarkEnd w:id="477"/>
      <w:bookmarkEnd w:id="478"/>
      <w:bookmarkEnd w:id="479"/>
      <w:bookmarkEnd w:id="48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1" w:name="_Hlk91581066"/>
            <w:r>
              <w:t>Represents a summarized report for one event parameter.</w:t>
            </w:r>
            <w:bookmarkEnd w:id="48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2" w:name="_Toc510696634"/>
      <w:bookmarkStart w:id="483" w:name="_Toc35971429"/>
      <w:bookmarkStart w:id="484" w:name="_Toc67903545"/>
      <w:bookmarkStart w:id="485" w:name="_Toc73173277"/>
      <w:bookmarkStart w:id="486" w:name="_Toc96959866"/>
      <w:bookmarkStart w:id="487" w:name="_Toc114213910"/>
      <w:r>
        <w:rPr>
          <w:lang w:val="en-US"/>
        </w:rPr>
        <w:t>5.1.6.2</w:t>
      </w:r>
      <w:r>
        <w:rPr>
          <w:lang w:val="en-US"/>
        </w:rPr>
        <w:tab/>
        <w:t>Structured data types</w:t>
      </w:r>
      <w:bookmarkEnd w:id="482"/>
      <w:bookmarkEnd w:id="483"/>
      <w:bookmarkEnd w:id="484"/>
      <w:bookmarkEnd w:id="485"/>
      <w:bookmarkEnd w:id="486"/>
      <w:bookmarkEnd w:id="487"/>
    </w:p>
    <w:p w14:paraId="727E64EC" w14:textId="77777777" w:rsidR="00E60FE0" w:rsidRDefault="00C872B4">
      <w:pPr>
        <w:pStyle w:val="50"/>
      </w:pPr>
      <w:bookmarkStart w:id="488" w:name="_Toc510696635"/>
      <w:bookmarkStart w:id="489" w:name="_Toc35971430"/>
      <w:bookmarkStart w:id="490" w:name="_Toc67903546"/>
      <w:bookmarkStart w:id="491" w:name="_Toc73173278"/>
      <w:bookmarkStart w:id="492" w:name="_Toc96959867"/>
      <w:bookmarkStart w:id="493" w:name="_Toc114213911"/>
      <w:r>
        <w:t>5.1.6.2.1</w:t>
      </w:r>
      <w:r>
        <w:tab/>
        <w:t>Introduction</w:t>
      </w:r>
      <w:bookmarkEnd w:id="488"/>
      <w:bookmarkEnd w:id="489"/>
      <w:bookmarkEnd w:id="490"/>
      <w:bookmarkEnd w:id="491"/>
      <w:bookmarkEnd w:id="492"/>
      <w:bookmarkEnd w:id="49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4" w:name="_Toc510696636"/>
      <w:bookmarkStart w:id="495" w:name="_Toc35971431"/>
      <w:bookmarkStart w:id="496" w:name="_Toc67903547"/>
      <w:bookmarkStart w:id="497" w:name="_Toc73173279"/>
      <w:bookmarkStart w:id="498" w:name="_Toc96959868"/>
      <w:bookmarkStart w:id="499" w:name="_Toc114213912"/>
      <w:r>
        <w:lastRenderedPageBreak/>
        <w:t>5.1.6.2.2</w:t>
      </w:r>
      <w:r>
        <w:tab/>
        <w:t xml:space="preserve">Type </w:t>
      </w:r>
      <w:r w:rsidR="00465A81" w:rsidRPr="00824EA2">
        <w:t>Ndccf</w:t>
      </w:r>
      <w:r w:rsidR="00465A81">
        <w:t>Analytics</w:t>
      </w:r>
      <w:r w:rsidR="00465A81" w:rsidRPr="00824EA2">
        <w:t>Subscription</w:t>
      </w:r>
      <w:bookmarkEnd w:id="494"/>
      <w:bookmarkEnd w:id="495"/>
      <w:bookmarkEnd w:id="496"/>
      <w:bookmarkEnd w:id="497"/>
      <w:bookmarkEnd w:id="498"/>
      <w:bookmarkEnd w:id="49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0" w:name="_Toc510696637"/>
      <w:bookmarkStart w:id="501" w:name="_Toc35971432"/>
      <w:bookmarkStart w:id="502" w:name="_Toc67903548"/>
      <w:bookmarkStart w:id="503" w:name="_Toc73173280"/>
      <w:bookmarkStart w:id="504" w:name="_Toc96959869"/>
      <w:bookmarkStart w:id="505" w:name="_Toc114213913"/>
      <w:r>
        <w:lastRenderedPageBreak/>
        <w:t>5.1.6.2.3</w:t>
      </w:r>
      <w:r>
        <w:tab/>
        <w:t xml:space="preserve">Type </w:t>
      </w:r>
      <w:r w:rsidR="009E0AEA" w:rsidRPr="00824EA2">
        <w:t>Ndccf</w:t>
      </w:r>
      <w:r w:rsidR="009E0AEA">
        <w:t>Data</w:t>
      </w:r>
      <w:r w:rsidR="009E0AEA" w:rsidRPr="00824EA2">
        <w:t>Subscription</w:t>
      </w:r>
      <w:bookmarkEnd w:id="500"/>
      <w:bookmarkEnd w:id="501"/>
      <w:bookmarkEnd w:id="502"/>
      <w:bookmarkEnd w:id="503"/>
      <w:bookmarkEnd w:id="504"/>
      <w:bookmarkEnd w:id="50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6" w:name="_Toc96959870"/>
      <w:bookmarkStart w:id="507" w:name="_Toc114213914"/>
      <w:r>
        <w:t>5.1.6.2.4</w:t>
      </w:r>
      <w:r>
        <w:tab/>
        <w:t xml:space="preserve">Type </w:t>
      </w:r>
      <w:r>
        <w:rPr>
          <w:noProof/>
        </w:rPr>
        <w:t>NdccfAnalyticsSubscriptionNotification</w:t>
      </w:r>
      <w:bookmarkEnd w:id="506"/>
      <w:bookmarkEnd w:id="50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8" w:name="_Toc96959871"/>
      <w:bookmarkStart w:id="509" w:name="_Toc114213915"/>
      <w:r>
        <w:lastRenderedPageBreak/>
        <w:t>5.1.6.2.5</w:t>
      </w:r>
      <w:r>
        <w:tab/>
        <w:t xml:space="preserve">Type </w:t>
      </w:r>
      <w:r>
        <w:rPr>
          <w:noProof/>
        </w:rPr>
        <w:t>NdccfDataSubscriptionNotification</w:t>
      </w:r>
      <w:bookmarkEnd w:id="508"/>
      <w:bookmarkEnd w:id="50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0" w:name="_Hlk93334191"/>
            <w:r>
              <w:rPr>
                <w:rFonts w:cs="Arial"/>
                <w:szCs w:val="18"/>
              </w:rPr>
              <w:t>T</w:t>
            </w:r>
            <w:r>
              <w:t>he "fetchInstruct" attribute shall not be included in the response body of a Fetch operation.</w:t>
            </w:r>
            <w:bookmarkEnd w:id="510"/>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1" w:name="_Toc96959872"/>
      <w:bookmarkStart w:id="512" w:name="_Toc114213916"/>
      <w:r>
        <w:t>5.1.6.2.6</w:t>
      </w:r>
      <w:r>
        <w:tab/>
        <w:t>Type FormattingInstruction</w:t>
      </w:r>
      <w:bookmarkEnd w:id="511"/>
      <w:bookmarkEnd w:id="51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3" w:name="_Toc96959873"/>
      <w:bookmarkStart w:id="514" w:name="_Toc114213917"/>
      <w:r>
        <w:lastRenderedPageBreak/>
        <w:t>5.1.6.2.7</w:t>
      </w:r>
      <w:r>
        <w:tab/>
        <w:t>Type ProcessingInstruction</w:t>
      </w:r>
      <w:bookmarkEnd w:id="513"/>
      <w:bookmarkEnd w:id="51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6" w:name="_Toc96959874"/>
      <w:bookmarkStart w:id="517" w:name="_Toc114213918"/>
      <w:r>
        <w:t>5.1.6.2.8</w:t>
      </w:r>
      <w:r>
        <w:tab/>
        <w:t>Type ParameterProcessingInstruction</w:t>
      </w:r>
      <w:bookmarkEnd w:id="516"/>
      <w:bookmarkEnd w:id="51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8" w:name="_Hlk91580840"/>
            <w:r>
              <w:rPr>
                <w:rFonts w:cs="Arial"/>
                <w:szCs w:val="18"/>
                <w:lang w:eastAsia="zh-CN"/>
              </w:rPr>
              <w:t>A list of values for the attribute identified by the "name" attribute, which shall be matched with values contained in the notifications received and summarized by the DCCF.</w:t>
            </w:r>
            <w:bookmarkEnd w:id="5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9" w:name="_Hlk91580885"/>
            <w:r>
              <w:rPr>
                <w:lang w:eastAsia="zh-CN"/>
              </w:rPr>
              <w:t>A</w:t>
            </w:r>
            <w:r w:rsidRPr="000334B7">
              <w:rPr>
                <w:lang w:eastAsia="zh-CN"/>
              </w:rPr>
              <w:t>ttributes</w:t>
            </w:r>
            <w:r>
              <w:rPr>
                <w:lang w:eastAsia="zh-CN"/>
              </w:rPr>
              <w:t xml:space="preserve"> requested to be used in the summarized reports.</w:t>
            </w:r>
            <w:bookmarkEnd w:id="51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0" w:name="_Toc96959875"/>
      <w:bookmarkStart w:id="521" w:name="_Toc114213919"/>
      <w:r>
        <w:lastRenderedPageBreak/>
        <w:t>5.1.6.2.9</w:t>
      </w:r>
      <w:r>
        <w:tab/>
        <w:t>Type NotifSummaryReport</w:t>
      </w:r>
      <w:bookmarkEnd w:id="520"/>
      <w:bookmarkEnd w:id="52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2" w:name="_Hlk91580961"/>
            <w:r>
              <w:rPr>
                <w:rFonts w:cs="Arial"/>
                <w:szCs w:val="18"/>
              </w:rPr>
              <w:t>Identifies the (event exposure or analytics) event that this report applies to.</w:t>
            </w:r>
            <w:bookmarkEnd w:id="5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3" w:name="_Hlk91581004"/>
            <w:r>
              <w:rPr>
                <w:rFonts w:cs="Arial"/>
                <w:szCs w:val="18"/>
              </w:rPr>
              <w:t>Li</w:t>
            </w:r>
            <w:r w:rsidRPr="00B3056F">
              <w:rPr>
                <w:rFonts w:cs="Arial"/>
                <w:szCs w:val="18"/>
              </w:rPr>
              <w:t xml:space="preserve">st of </w:t>
            </w:r>
            <w:r>
              <w:rPr>
                <w:rFonts w:cs="Arial"/>
                <w:szCs w:val="18"/>
              </w:rPr>
              <w:t>event parameter reports.</w:t>
            </w:r>
            <w:bookmarkEnd w:id="5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4" w:name="_Toc96959876"/>
      <w:bookmarkStart w:id="525" w:name="_Toc114213920"/>
      <w:r>
        <w:lastRenderedPageBreak/>
        <w:t>5.1.6.2.10</w:t>
      </w:r>
      <w:r>
        <w:tab/>
        <w:t xml:space="preserve">Type </w:t>
      </w:r>
      <w:r>
        <w:rPr>
          <w:noProof/>
          <w:lang w:eastAsia="zh-CN"/>
        </w:rPr>
        <w:t>EventParamReport</w:t>
      </w:r>
      <w:bookmarkEnd w:id="524"/>
      <w:bookmarkEnd w:id="5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6" w:name="_Hlk91581111"/>
            <w:r>
              <w:rPr>
                <w:rFonts w:cs="Arial"/>
                <w:szCs w:val="18"/>
                <w:lang w:eastAsia="zh-CN"/>
              </w:rPr>
              <w:t>The name of the reported parameter.</w:t>
            </w:r>
            <w:bookmarkEnd w:id="52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7" w:name="_Hlk91581271"/>
            <w:r>
              <w:rPr>
                <w:rFonts w:cs="Arial"/>
                <w:szCs w:val="18"/>
                <w:lang w:eastAsia="zh-CN"/>
              </w:rPr>
              <w:t xml:space="preserve">Identifies the </w:t>
            </w:r>
            <w:r>
              <w:rPr>
                <w:rFonts w:cs="Arial"/>
                <w:szCs w:val="18"/>
              </w:rPr>
              <w:t>minimum value of the parameter.</w:t>
            </w:r>
            <w:bookmarkEnd w:id="52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8" w:name="_Toc96959877"/>
      <w:bookmarkStart w:id="529" w:name="_Toc114213921"/>
      <w:r>
        <w:t>5.1.6.2.11</w:t>
      </w:r>
      <w:r>
        <w:tab/>
        <w:t xml:space="preserve">Type </w:t>
      </w:r>
      <w:r w:rsidRPr="00D95701">
        <w:rPr>
          <w:noProof/>
          <w:lang w:eastAsia="zh-CN"/>
        </w:rPr>
        <w:t>ReportingOptions</w:t>
      </w:r>
      <w:bookmarkEnd w:id="528"/>
      <w:bookmarkEnd w:id="52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0" w:name="_Hlk91578914"/>
            <w:r>
              <w:rPr>
                <w:lang w:eastAsia="zh-CN"/>
              </w:rPr>
              <w:t>Notifications for the present subscription are sent only upon occurrence of events of the subscription with identifier that matches this attribute.</w:t>
            </w:r>
            <w:bookmarkEnd w:id="53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1" w:name="_Toc114213922"/>
      <w:r>
        <w:lastRenderedPageBreak/>
        <w:t>5.1.6.2.12</w:t>
      </w:r>
      <w:r>
        <w:tab/>
        <w:t>Void</w:t>
      </w:r>
      <w:bookmarkEnd w:id="531"/>
    </w:p>
    <w:p w14:paraId="4077F43A" w14:textId="7EF40B05" w:rsidR="00944E89" w:rsidRDefault="00944E89" w:rsidP="00944E89">
      <w:pPr>
        <w:pStyle w:val="50"/>
      </w:pPr>
      <w:bookmarkStart w:id="532" w:name="_Toc114213923"/>
      <w:r>
        <w:t>5.1.6.2.</w:t>
      </w:r>
      <w:r w:rsidR="00985495">
        <w:t>13</w:t>
      </w:r>
      <w:r>
        <w:tab/>
        <w:t>DccfEvent</w:t>
      </w:r>
      <w:bookmarkEnd w:id="5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3" w:name="_Toc510696638"/>
      <w:bookmarkStart w:id="534" w:name="_Toc35971433"/>
      <w:bookmarkStart w:id="535" w:name="_Toc67903549"/>
      <w:bookmarkStart w:id="536" w:name="_Toc73173281"/>
      <w:bookmarkStart w:id="537" w:name="_Toc96959879"/>
      <w:bookmarkStart w:id="538" w:name="_Toc114213924"/>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50"/>
      </w:pPr>
      <w:bookmarkStart w:id="539" w:name="_Toc510696639"/>
      <w:bookmarkStart w:id="540" w:name="_Toc35971434"/>
      <w:bookmarkStart w:id="541" w:name="_Toc67903550"/>
      <w:bookmarkStart w:id="542" w:name="_Toc73173282"/>
      <w:bookmarkStart w:id="543" w:name="_Toc96959880"/>
      <w:bookmarkStart w:id="544" w:name="_Toc114213925"/>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5" w:name="_Toc510696640"/>
      <w:bookmarkStart w:id="546" w:name="_Toc35971435"/>
      <w:bookmarkStart w:id="547" w:name="_Toc67903551"/>
      <w:bookmarkStart w:id="548" w:name="_Toc73173283"/>
      <w:bookmarkStart w:id="549" w:name="_Toc96959881"/>
      <w:bookmarkStart w:id="550" w:name="_Toc114213926"/>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1" w:name="_Toc510696641"/>
      <w:bookmarkStart w:id="552" w:name="_Toc35971436"/>
      <w:bookmarkStart w:id="553" w:name="_Toc67903552"/>
      <w:bookmarkStart w:id="554" w:name="_Toc73173284"/>
      <w:bookmarkStart w:id="555" w:name="_Toc96959882"/>
      <w:bookmarkStart w:id="556" w:name="_Toc114213927"/>
      <w:r>
        <w:lastRenderedPageBreak/>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1" w:name="_Hlk91581788"/>
            <w:r>
              <w:rPr>
                <w:lang w:eastAsia="zh-CN"/>
              </w:rPr>
              <w:t>Maximum and minimum parameter values.</w:t>
            </w:r>
            <w:bookmarkEnd w:id="5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4840E712" w14:textId="01A77D7D" w:rsidR="00E12862" w:rsidRDefault="00E12862" w:rsidP="00E12862">
      <w:pPr>
        <w:pStyle w:val="50"/>
      </w:pPr>
      <w:bookmarkStart w:id="567" w:name="_Toc114213928"/>
      <w:r>
        <w:t>5.1.6.3.</w:t>
      </w:r>
      <w:r w:rsidR="00985495">
        <w:t>4</w:t>
      </w:r>
      <w:r>
        <w:tab/>
        <w:t>Enumeration: AggregationLevel</w:t>
      </w:r>
      <w:bookmarkEnd w:id="567"/>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8" w:name="_Toc28012841"/>
      <w:bookmarkStart w:id="569" w:name="_Toc34266323"/>
      <w:bookmarkStart w:id="570" w:name="_Toc36102494"/>
      <w:bookmarkStart w:id="571" w:name="_Toc43563538"/>
      <w:bookmarkStart w:id="572" w:name="_Toc45134081"/>
      <w:bookmarkStart w:id="573" w:name="_Toc50032013"/>
      <w:bookmarkStart w:id="574" w:name="_Toc51762933"/>
      <w:bookmarkStart w:id="575" w:name="_Toc56641001"/>
      <w:bookmarkStart w:id="576" w:name="_Toc59017969"/>
      <w:bookmarkStart w:id="577" w:name="_Toc66231837"/>
      <w:bookmarkStart w:id="578" w:name="_Toc68168998"/>
      <w:bookmarkStart w:id="579" w:name="_Toc70550665"/>
      <w:bookmarkStart w:id="580" w:name="_Toc83233115"/>
      <w:bookmarkStart w:id="581" w:name="_Toc85553030"/>
      <w:bookmarkStart w:id="582" w:name="_Toc85557129"/>
      <w:bookmarkStart w:id="583" w:name="_Toc88667636"/>
      <w:bookmarkStart w:id="584" w:name="_Toc90655921"/>
      <w:bookmarkStart w:id="585" w:name="_Toc94064320"/>
      <w:bookmarkStart w:id="586" w:name="_Toc98233706"/>
      <w:bookmarkStart w:id="587" w:name="_Toc101244483"/>
      <w:bookmarkStart w:id="588" w:name="_Toc104539078"/>
      <w:bookmarkStart w:id="589" w:name="_Toc114213929"/>
      <w:r w:rsidRPr="00D165ED">
        <w:t>5.1.6.3.</w:t>
      </w:r>
      <w:r w:rsidR="00985495">
        <w:t>5</w:t>
      </w:r>
      <w:r w:rsidRPr="00D165ED">
        <w:tab/>
        <w:t xml:space="preserve">Enumeration: </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t>DataCollectionPurpose</w:t>
      </w:r>
      <w:bookmarkEnd w:id="589"/>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9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1" w:name="_Toc510696646"/>
      <w:bookmarkStart w:id="592" w:name="_Toc35971441"/>
      <w:bookmarkStart w:id="593" w:name="_Toc67903557"/>
      <w:bookmarkStart w:id="594" w:name="_Toc73173289"/>
      <w:bookmarkStart w:id="595" w:name="_Toc96959884"/>
      <w:bookmarkStart w:id="596" w:name="_Toc114213931"/>
      <w:r>
        <w:t>5.1.6.5</w:t>
      </w:r>
      <w:r>
        <w:tab/>
        <w:t>Binary data</w:t>
      </w:r>
      <w:bookmarkEnd w:id="591"/>
      <w:bookmarkEnd w:id="592"/>
      <w:bookmarkEnd w:id="593"/>
      <w:bookmarkEnd w:id="594"/>
      <w:bookmarkEnd w:id="595"/>
      <w:bookmarkEnd w:id="596"/>
    </w:p>
    <w:p w14:paraId="66A66158" w14:textId="77777777" w:rsidR="006565D7" w:rsidRDefault="006565D7" w:rsidP="006565D7">
      <w:r>
        <w:t>None in this release of the specification.</w:t>
      </w:r>
    </w:p>
    <w:p w14:paraId="17F16CE0" w14:textId="77777777" w:rsidR="00E60FE0" w:rsidRDefault="00C872B4">
      <w:pPr>
        <w:pStyle w:val="30"/>
      </w:pPr>
      <w:bookmarkStart w:id="597" w:name="_Toc510696647"/>
      <w:bookmarkStart w:id="598" w:name="_Toc35971443"/>
      <w:bookmarkStart w:id="599" w:name="_Toc67903560"/>
      <w:bookmarkStart w:id="600" w:name="_Toc73173292"/>
      <w:bookmarkStart w:id="601" w:name="_Toc96959885"/>
      <w:bookmarkStart w:id="602" w:name="_Toc114213932"/>
      <w:r>
        <w:t>5.1.7</w:t>
      </w:r>
      <w:r>
        <w:tab/>
        <w:t>Error Handling</w:t>
      </w:r>
      <w:bookmarkEnd w:id="597"/>
      <w:bookmarkEnd w:id="598"/>
      <w:bookmarkEnd w:id="599"/>
      <w:bookmarkEnd w:id="600"/>
      <w:bookmarkEnd w:id="601"/>
      <w:bookmarkEnd w:id="602"/>
    </w:p>
    <w:p w14:paraId="23EA832D" w14:textId="77777777" w:rsidR="00E60FE0" w:rsidRDefault="00C872B4">
      <w:pPr>
        <w:pStyle w:val="40"/>
      </w:pPr>
      <w:bookmarkStart w:id="603" w:name="_Toc35971444"/>
      <w:bookmarkStart w:id="604" w:name="_Toc67903561"/>
      <w:bookmarkStart w:id="605" w:name="_Toc73173293"/>
      <w:bookmarkStart w:id="606" w:name="_Toc96959886"/>
      <w:bookmarkStart w:id="607" w:name="_Toc114213933"/>
      <w:r>
        <w:t>5.1.7.1</w:t>
      </w:r>
      <w:r>
        <w:tab/>
        <w:t>General</w:t>
      </w:r>
      <w:bookmarkEnd w:id="603"/>
      <w:bookmarkEnd w:id="604"/>
      <w:bookmarkEnd w:id="605"/>
      <w:bookmarkEnd w:id="606"/>
      <w:bookmarkEnd w:id="60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8" w:name="_Toc35971445"/>
      <w:bookmarkStart w:id="609" w:name="_Toc67903562"/>
      <w:bookmarkStart w:id="610" w:name="_Toc73173294"/>
      <w:bookmarkStart w:id="611" w:name="_Toc96959887"/>
      <w:bookmarkStart w:id="612" w:name="_Toc114213934"/>
      <w:r>
        <w:t>5.1.7.2</w:t>
      </w:r>
      <w:r>
        <w:tab/>
        <w:t>Protocol Errors</w:t>
      </w:r>
      <w:bookmarkEnd w:id="608"/>
      <w:bookmarkEnd w:id="609"/>
      <w:bookmarkEnd w:id="610"/>
      <w:bookmarkEnd w:id="611"/>
      <w:bookmarkEnd w:id="61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3" w:name="_Toc35971446"/>
      <w:bookmarkStart w:id="614" w:name="_Toc67903563"/>
      <w:bookmarkStart w:id="615" w:name="_Toc73173295"/>
      <w:bookmarkStart w:id="616" w:name="_Toc96959888"/>
      <w:bookmarkStart w:id="617" w:name="_Toc114213935"/>
      <w:r>
        <w:lastRenderedPageBreak/>
        <w:t>5.1.7.3</w:t>
      </w:r>
      <w:r>
        <w:tab/>
        <w:t>Application Errors</w:t>
      </w:r>
      <w:bookmarkEnd w:id="613"/>
      <w:bookmarkEnd w:id="614"/>
      <w:bookmarkEnd w:id="615"/>
      <w:bookmarkEnd w:id="616"/>
      <w:bookmarkEnd w:id="61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8896909" w14:textId="77777777" w:rsidR="00E60FE0" w:rsidRDefault="00C872B4">
      <w:pPr>
        <w:pStyle w:val="30"/>
        <w:rPr>
          <w:lang w:eastAsia="zh-CN"/>
        </w:rPr>
      </w:pPr>
      <w:bookmarkStart w:id="628" w:name="_Toc67903564"/>
      <w:bookmarkStart w:id="629" w:name="_Toc73173296"/>
      <w:bookmarkStart w:id="630" w:name="_Toc96959889"/>
      <w:bookmarkStart w:id="631" w:name="_Toc114213936"/>
      <w:r>
        <w:t>5.1.8</w:t>
      </w:r>
      <w:r>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2" w:name="_Toc532994477"/>
      <w:bookmarkStart w:id="633" w:name="_Toc35971448"/>
      <w:bookmarkStart w:id="634" w:name="_Toc67903565"/>
      <w:bookmarkStart w:id="635" w:name="_Toc73173297"/>
      <w:bookmarkStart w:id="636" w:name="_Toc96959890"/>
      <w:bookmarkStart w:id="637" w:name="_Toc114213937"/>
      <w:bookmarkStart w:id="638" w:name="_Hlk525137310"/>
      <w:bookmarkStart w:id="639" w:name="_Toc510696649"/>
      <w:r>
        <w:t>5.1.9</w:t>
      </w:r>
      <w:r>
        <w:tab/>
        <w:t>Security</w:t>
      </w:r>
      <w:bookmarkEnd w:id="632"/>
      <w:bookmarkEnd w:id="633"/>
      <w:bookmarkEnd w:id="634"/>
      <w:bookmarkEnd w:id="635"/>
      <w:bookmarkEnd w:id="636"/>
      <w:bookmarkEnd w:id="63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0"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1" w:name="_Toc35971449"/>
      <w:bookmarkStart w:id="642" w:name="_Toc67903566"/>
      <w:bookmarkStart w:id="643" w:name="_Toc73173298"/>
      <w:bookmarkStart w:id="644" w:name="_Toc96959891"/>
      <w:bookmarkStart w:id="645" w:name="_Toc114213938"/>
      <w:bookmarkEnd w:id="640"/>
      <w:r>
        <w:t>5.2</w:t>
      </w:r>
      <w:r>
        <w:tab/>
      </w:r>
      <w:r>
        <w:rPr>
          <w:lang w:eastAsia="ja-JP"/>
        </w:rPr>
        <w:t>Ndccf_ContextManagement</w:t>
      </w:r>
      <w:r>
        <w:t xml:space="preserve"> Service API</w:t>
      </w:r>
      <w:bookmarkEnd w:id="639"/>
      <w:bookmarkEnd w:id="641"/>
      <w:bookmarkEnd w:id="642"/>
      <w:bookmarkEnd w:id="643"/>
      <w:bookmarkEnd w:id="644"/>
      <w:bookmarkEnd w:id="645"/>
    </w:p>
    <w:p w14:paraId="0F115DA2" w14:textId="77777777" w:rsidR="00E60FE0" w:rsidRDefault="00C872B4">
      <w:pPr>
        <w:pStyle w:val="30"/>
      </w:pPr>
      <w:bookmarkStart w:id="646" w:name="_Toc73173299"/>
      <w:bookmarkStart w:id="647" w:name="_Toc96959892"/>
      <w:bookmarkStart w:id="648" w:name="_Toc114213939"/>
      <w:r>
        <w:t>5.2.1</w:t>
      </w:r>
      <w:r>
        <w:tab/>
        <w:t>Introduction</w:t>
      </w:r>
      <w:bookmarkEnd w:id="646"/>
      <w:bookmarkEnd w:id="647"/>
      <w:bookmarkEnd w:id="64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49" w:name="_Toc73173300"/>
      <w:bookmarkStart w:id="650" w:name="_Toc96959893"/>
      <w:bookmarkStart w:id="651" w:name="_Toc114213940"/>
      <w:r>
        <w:t>5.2.2</w:t>
      </w:r>
      <w:r>
        <w:tab/>
        <w:t>Usage of HTTP</w:t>
      </w:r>
      <w:bookmarkEnd w:id="649"/>
      <w:bookmarkEnd w:id="650"/>
      <w:bookmarkEnd w:id="651"/>
    </w:p>
    <w:p w14:paraId="25BB838D" w14:textId="77777777" w:rsidR="00E60FE0" w:rsidRDefault="00C872B4">
      <w:pPr>
        <w:pStyle w:val="40"/>
      </w:pPr>
      <w:bookmarkStart w:id="652" w:name="_Toc73173301"/>
      <w:bookmarkStart w:id="653" w:name="_Toc96959894"/>
      <w:bookmarkStart w:id="654" w:name="_Toc114213941"/>
      <w:r>
        <w:t>5.2.2.1</w:t>
      </w:r>
      <w:r>
        <w:tab/>
        <w:t>General</w:t>
      </w:r>
      <w:bookmarkEnd w:id="652"/>
      <w:bookmarkEnd w:id="653"/>
      <w:bookmarkEnd w:id="65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5" w:name="_Toc73173302"/>
      <w:bookmarkStart w:id="656" w:name="_Toc96959895"/>
      <w:bookmarkStart w:id="657" w:name="_Toc114213942"/>
      <w:r>
        <w:t>5.2.2.2</w:t>
      </w:r>
      <w:r>
        <w:tab/>
        <w:t>HTTP standard headers</w:t>
      </w:r>
      <w:bookmarkEnd w:id="655"/>
      <w:bookmarkEnd w:id="656"/>
      <w:bookmarkEnd w:id="657"/>
    </w:p>
    <w:p w14:paraId="52367E66" w14:textId="77777777" w:rsidR="00E60FE0" w:rsidRDefault="00C872B4">
      <w:pPr>
        <w:pStyle w:val="50"/>
        <w:rPr>
          <w:lang w:eastAsia="zh-CN"/>
        </w:rPr>
      </w:pPr>
      <w:bookmarkStart w:id="658" w:name="_Toc73173303"/>
      <w:bookmarkStart w:id="659" w:name="_Toc96959896"/>
      <w:bookmarkStart w:id="660" w:name="_Toc114213943"/>
      <w:r>
        <w:t>5.2.2.2.1</w:t>
      </w:r>
      <w:r>
        <w:rPr>
          <w:rFonts w:hint="eastAsia"/>
          <w:lang w:eastAsia="zh-CN"/>
        </w:rPr>
        <w:tab/>
      </w:r>
      <w:r>
        <w:rPr>
          <w:lang w:eastAsia="zh-CN"/>
        </w:rPr>
        <w:t>General</w:t>
      </w:r>
      <w:bookmarkEnd w:id="658"/>
      <w:bookmarkEnd w:id="659"/>
      <w:bookmarkEnd w:id="66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1" w:name="_Toc73173304"/>
      <w:bookmarkStart w:id="662" w:name="_Toc96959897"/>
      <w:bookmarkStart w:id="663" w:name="_Toc114213944"/>
      <w:r>
        <w:t>5.2.2.2.2</w:t>
      </w:r>
      <w:r>
        <w:tab/>
        <w:t>Content type</w:t>
      </w:r>
      <w:bookmarkEnd w:id="661"/>
      <w:bookmarkEnd w:id="662"/>
      <w:bookmarkEnd w:id="66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4" w:name="_Toc73173305"/>
      <w:bookmarkStart w:id="665" w:name="_Toc96959898"/>
      <w:bookmarkStart w:id="666" w:name="_Toc114213945"/>
      <w:r>
        <w:t>5.2.2.3</w:t>
      </w:r>
      <w:r>
        <w:tab/>
        <w:t>HTTP custom headers</w:t>
      </w:r>
      <w:bookmarkEnd w:id="664"/>
      <w:bookmarkEnd w:id="665"/>
      <w:bookmarkEnd w:id="66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7" w:name="_Toc73173306"/>
      <w:bookmarkStart w:id="668" w:name="_Toc96959899"/>
      <w:bookmarkStart w:id="669" w:name="_Toc114213946"/>
      <w:r>
        <w:t>5.2.3</w:t>
      </w:r>
      <w:r>
        <w:tab/>
        <w:t>Resources</w:t>
      </w:r>
      <w:bookmarkEnd w:id="667"/>
      <w:bookmarkEnd w:id="668"/>
      <w:bookmarkEnd w:id="669"/>
    </w:p>
    <w:p w14:paraId="2A455603" w14:textId="77777777" w:rsidR="00E60FE0" w:rsidRDefault="00C872B4">
      <w:pPr>
        <w:pStyle w:val="40"/>
      </w:pPr>
      <w:bookmarkStart w:id="670" w:name="_Toc73173307"/>
      <w:bookmarkStart w:id="671" w:name="_Toc96959900"/>
      <w:bookmarkStart w:id="672" w:name="_Toc114213947"/>
      <w:r>
        <w:t>5.2.3.1</w:t>
      </w:r>
      <w:r>
        <w:tab/>
        <w:t>Overview</w:t>
      </w:r>
      <w:bookmarkEnd w:id="670"/>
      <w:bookmarkEnd w:id="671"/>
      <w:bookmarkEnd w:id="67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7539558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3" w:name="_Toc73173308"/>
      <w:bookmarkStart w:id="674" w:name="_Toc96959901"/>
      <w:bookmarkStart w:id="675" w:name="_Toc114213948"/>
      <w:r>
        <w:t>5.2.3.2</w:t>
      </w:r>
      <w:r>
        <w:tab/>
        <w:t xml:space="preserve">Resource: </w:t>
      </w:r>
      <w:r w:rsidR="007F6B68">
        <w:t>DCCF Data Collection Profiles</w:t>
      </w:r>
      <w:bookmarkEnd w:id="673"/>
      <w:bookmarkEnd w:id="674"/>
      <w:bookmarkEnd w:id="675"/>
    </w:p>
    <w:p w14:paraId="30223299" w14:textId="1F246581" w:rsidR="007F6B68" w:rsidRDefault="00C872B4" w:rsidP="007F6B68">
      <w:pPr>
        <w:pStyle w:val="50"/>
      </w:pPr>
      <w:bookmarkStart w:id="676" w:name="_Toc73173309"/>
      <w:bookmarkStart w:id="677" w:name="_Toc96959902"/>
      <w:bookmarkStart w:id="678" w:name="_Toc114213949"/>
      <w:r>
        <w:t>5.2.3.2.1</w:t>
      </w:r>
      <w:r>
        <w:tab/>
        <w:t>Description</w:t>
      </w:r>
      <w:bookmarkEnd w:id="676"/>
      <w:bookmarkEnd w:id="677"/>
      <w:bookmarkEnd w:id="6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79" w:name="_Toc73173310"/>
      <w:bookmarkStart w:id="680" w:name="_Toc96959903"/>
      <w:bookmarkStart w:id="681" w:name="_Toc114213950"/>
      <w:r>
        <w:t>5.2.3.2.2</w:t>
      </w:r>
      <w:r>
        <w:tab/>
        <w:t>Resource Definition</w:t>
      </w:r>
      <w:bookmarkEnd w:id="679"/>
      <w:bookmarkEnd w:id="680"/>
      <w:bookmarkEnd w:id="6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2" w:name="_Toc73173311"/>
      <w:bookmarkStart w:id="683" w:name="_Toc96959904"/>
    </w:p>
    <w:p w14:paraId="3B4A6C50" w14:textId="22645593" w:rsidR="00E60FE0" w:rsidRDefault="00C872B4">
      <w:pPr>
        <w:pStyle w:val="50"/>
      </w:pPr>
      <w:bookmarkStart w:id="684" w:name="_Toc114213951"/>
      <w:r>
        <w:t>5.2.3.2.3</w:t>
      </w:r>
      <w:r>
        <w:tab/>
        <w:t>Resource Standard Methods</w:t>
      </w:r>
      <w:bookmarkEnd w:id="682"/>
      <w:bookmarkEnd w:id="683"/>
      <w:bookmarkEnd w:id="68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5" w:name="_Toc73173312"/>
      <w:bookmarkStart w:id="686" w:name="_Toc96959905"/>
      <w:bookmarkStart w:id="687" w:name="_Toc114213952"/>
      <w:r>
        <w:t>5.2.3.2.4</w:t>
      </w:r>
      <w:r>
        <w:tab/>
        <w:t>Resource Custom Operations</w:t>
      </w:r>
      <w:bookmarkEnd w:id="685"/>
      <w:bookmarkEnd w:id="686"/>
      <w:bookmarkEnd w:id="68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8" w:name="_Toc73173313"/>
      <w:bookmarkStart w:id="689" w:name="_Toc96959906"/>
      <w:bookmarkStart w:id="690" w:name="_Toc114213953"/>
      <w:r>
        <w:t>5.2.3.3</w:t>
      </w:r>
      <w:r>
        <w:tab/>
        <w:t xml:space="preserve">Resource: </w:t>
      </w:r>
      <w:r w:rsidR="00F630F1">
        <w:t>Individual DCCF Data Collection Profile</w:t>
      </w:r>
      <w:bookmarkEnd w:id="688"/>
      <w:bookmarkEnd w:id="689"/>
      <w:bookmarkEnd w:id="690"/>
    </w:p>
    <w:p w14:paraId="603E5454" w14:textId="77777777" w:rsidR="00F630F1" w:rsidRDefault="00F630F1" w:rsidP="00F630F1">
      <w:pPr>
        <w:pStyle w:val="50"/>
      </w:pPr>
      <w:bookmarkStart w:id="691" w:name="_Toc96959907"/>
      <w:bookmarkStart w:id="692" w:name="_Toc114213954"/>
      <w:r>
        <w:t>5.2.3.3.1</w:t>
      </w:r>
      <w:r>
        <w:tab/>
        <w:t>Description</w:t>
      </w:r>
      <w:bookmarkEnd w:id="691"/>
      <w:bookmarkEnd w:id="69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3" w:name="_Toc96959908"/>
      <w:bookmarkStart w:id="694" w:name="_Toc114213955"/>
      <w:r>
        <w:t>5.2.3.3.2</w:t>
      </w:r>
      <w:r>
        <w:tab/>
        <w:t>Resource Definition</w:t>
      </w:r>
      <w:bookmarkEnd w:id="693"/>
      <w:bookmarkEnd w:id="69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5" w:name="_Toc96959909"/>
      <w:bookmarkStart w:id="696" w:name="_Toc114213956"/>
      <w:r>
        <w:t>5.2.3.3.3</w:t>
      </w:r>
      <w:r>
        <w:tab/>
        <w:t>Resource Standard Methods</w:t>
      </w:r>
      <w:bookmarkEnd w:id="695"/>
      <w:bookmarkEnd w:id="696"/>
    </w:p>
    <w:p w14:paraId="643A6A7C" w14:textId="77777777" w:rsidR="00F630F1" w:rsidRDefault="00F630F1" w:rsidP="00F630F1">
      <w:pPr>
        <w:pStyle w:val="6"/>
      </w:pPr>
      <w:bookmarkStart w:id="697" w:name="_Toc96959910"/>
      <w:bookmarkStart w:id="698" w:name="_Toc114213957"/>
      <w:r>
        <w:t>5.2.3.3.3.1</w:t>
      </w:r>
      <w:r>
        <w:tab/>
        <w:t>PUT</w:t>
      </w:r>
      <w:bookmarkEnd w:id="697"/>
      <w:bookmarkEnd w:id="69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99" w:name="_Toc96959911"/>
      <w:bookmarkStart w:id="700" w:name="_Toc114213958"/>
      <w:r>
        <w:t>5.2.3.3.3.2</w:t>
      </w:r>
      <w:r>
        <w:tab/>
        <w:t>DELETE</w:t>
      </w:r>
      <w:bookmarkEnd w:id="699"/>
      <w:bookmarkEnd w:id="7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1" w:name="_Toc96959912"/>
      <w:bookmarkStart w:id="702" w:name="_Toc114213959"/>
      <w:r>
        <w:t>5.2.3.3.4</w:t>
      </w:r>
      <w:r>
        <w:tab/>
        <w:t>Resource Custom Operations</w:t>
      </w:r>
      <w:bookmarkEnd w:id="701"/>
      <w:bookmarkEnd w:id="7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3" w:name="_Toc73173314"/>
      <w:bookmarkStart w:id="704" w:name="_Toc96959913"/>
      <w:bookmarkStart w:id="705" w:name="_Toc114213960"/>
      <w:r>
        <w:t>5.2.4</w:t>
      </w:r>
      <w:r>
        <w:tab/>
        <w:t>Custom Operations without associated resources</w:t>
      </w:r>
      <w:bookmarkEnd w:id="703"/>
      <w:bookmarkEnd w:id="704"/>
      <w:bookmarkEnd w:id="705"/>
    </w:p>
    <w:p w14:paraId="6569D521" w14:textId="426F0F11" w:rsidR="004E6881" w:rsidRPr="004E6881" w:rsidRDefault="004E6881" w:rsidP="004E6881">
      <w:bookmarkStart w:id="706" w:name="_Toc73173315"/>
      <w:bookmarkStart w:id="707" w:name="_Toc96959914"/>
      <w:r w:rsidRPr="00865A7E">
        <w:t>None in this release of the specification.</w:t>
      </w:r>
    </w:p>
    <w:bookmarkEnd w:id="706"/>
    <w:bookmarkEnd w:id="707"/>
    <w:p w14:paraId="2D9D7DD3" w14:textId="445A9B9F" w:rsidR="00E60FE0" w:rsidRDefault="00E60FE0">
      <w:pPr>
        <w:pStyle w:val="Guidance"/>
      </w:pPr>
    </w:p>
    <w:p w14:paraId="0DF0C685" w14:textId="77777777" w:rsidR="00E60FE0" w:rsidRDefault="00C872B4">
      <w:pPr>
        <w:pStyle w:val="30"/>
      </w:pPr>
      <w:bookmarkStart w:id="708" w:name="_Toc73173320"/>
      <w:bookmarkStart w:id="709" w:name="_Toc96959919"/>
      <w:bookmarkStart w:id="710" w:name="_Toc114213961"/>
      <w:r>
        <w:t>5.2.5</w:t>
      </w:r>
      <w:r>
        <w:tab/>
        <w:t>Notifications</w:t>
      </w:r>
      <w:bookmarkEnd w:id="708"/>
      <w:bookmarkEnd w:id="709"/>
      <w:bookmarkEnd w:id="710"/>
    </w:p>
    <w:p w14:paraId="6A29A4C5" w14:textId="3A045B92" w:rsidR="004E6881" w:rsidRPr="004E6881" w:rsidRDefault="004E6881" w:rsidP="004E6881">
      <w:bookmarkStart w:id="711" w:name="_Toc73173321"/>
      <w:bookmarkStart w:id="712" w:name="_Toc96959920"/>
      <w:r w:rsidRPr="00865A7E">
        <w:t>None in this release of the specification.</w:t>
      </w:r>
    </w:p>
    <w:bookmarkEnd w:id="711"/>
    <w:bookmarkEnd w:id="712"/>
    <w:p w14:paraId="458C2626" w14:textId="4F29D7FF" w:rsidR="00E60FE0" w:rsidRDefault="00E60FE0">
      <w:pPr>
        <w:pStyle w:val="Guidance"/>
      </w:pPr>
    </w:p>
    <w:p w14:paraId="2CA06B54" w14:textId="77777777" w:rsidR="00E60FE0" w:rsidRDefault="00C872B4">
      <w:pPr>
        <w:pStyle w:val="30"/>
      </w:pPr>
      <w:bookmarkStart w:id="713" w:name="_Toc73173327"/>
      <w:bookmarkStart w:id="714" w:name="_Toc96959926"/>
      <w:bookmarkStart w:id="715" w:name="_Toc114213962"/>
      <w:r>
        <w:lastRenderedPageBreak/>
        <w:t>5.2.6</w:t>
      </w:r>
      <w:r>
        <w:tab/>
        <w:t>Data Model</w:t>
      </w:r>
      <w:bookmarkEnd w:id="713"/>
      <w:bookmarkEnd w:id="714"/>
      <w:bookmarkEnd w:id="715"/>
    </w:p>
    <w:p w14:paraId="21424218" w14:textId="77777777" w:rsidR="00E60FE0" w:rsidRDefault="00C872B4">
      <w:pPr>
        <w:pStyle w:val="40"/>
      </w:pPr>
      <w:bookmarkStart w:id="716" w:name="_Toc73173328"/>
      <w:bookmarkStart w:id="717" w:name="_Toc96959927"/>
      <w:bookmarkStart w:id="718" w:name="_Toc114213963"/>
      <w:r>
        <w:t>5.2.6.1</w:t>
      </w:r>
      <w:r>
        <w:tab/>
        <w:t>General</w:t>
      </w:r>
      <w:bookmarkEnd w:id="716"/>
      <w:bookmarkEnd w:id="717"/>
      <w:bookmarkEnd w:id="71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19" w:name="_Toc73173329"/>
      <w:bookmarkStart w:id="720" w:name="_Toc96959928"/>
      <w:bookmarkStart w:id="721" w:name="_Toc114213964"/>
      <w:r>
        <w:rPr>
          <w:lang w:val="en-US"/>
        </w:rPr>
        <w:t>5.2.6.2</w:t>
      </w:r>
      <w:r>
        <w:rPr>
          <w:lang w:val="en-US"/>
        </w:rPr>
        <w:tab/>
        <w:t>Structured data types</w:t>
      </w:r>
      <w:bookmarkEnd w:id="719"/>
      <w:bookmarkEnd w:id="720"/>
      <w:bookmarkEnd w:id="721"/>
    </w:p>
    <w:p w14:paraId="6BCD8EEA" w14:textId="77777777" w:rsidR="00E60FE0" w:rsidRDefault="00C872B4">
      <w:pPr>
        <w:pStyle w:val="50"/>
      </w:pPr>
      <w:bookmarkStart w:id="722" w:name="_Toc73173330"/>
      <w:bookmarkStart w:id="723" w:name="_Toc96959929"/>
      <w:bookmarkStart w:id="724" w:name="_Toc114213965"/>
      <w:r>
        <w:t>5.2.6.2.1</w:t>
      </w:r>
      <w:r>
        <w:tab/>
        <w:t>Introduction</w:t>
      </w:r>
      <w:bookmarkEnd w:id="722"/>
      <w:bookmarkEnd w:id="723"/>
      <w:bookmarkEnd w:id="72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5" w:name="_Toc73173331"/>
      <w:bookmarkStart w:id="726" w:name="_Toc96959930"/>
      <w:bookmarkStart w:id="727" w:name="_Toc114213966"/>
      <w:r>
        <w:lastRenderedPageBreak/>
        <w:t>5.2.6.2.2</w:t>
      </w:r>
      <w:r>
        <w:tab/>
        <w:t xml:space="preserve">Type: </w:t>
      </w:r>
      <w:r w:rsidR="004B6C4C">
        <w:t>NdccfDataCollectionProfile</w:t>
      </w:r>
      <w:bookmarkEnd w:id="725"/>
      <w:bookmarkEnd w:id="726"/>
      <w:bookmarkEnd w:id="72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8" w:name="_Toc73173333"/>
      <w:bookmarkStart w:id="729" w:name="_Toc96959931"/>
      <w:bookmarkStart w:id="730" w:name="_Toc114213967"/>
      <w:r>
        <w:rPr>
          <w:lang w:val="en-US"/>
        </w:rPr>
        <w:t>5.2.6.3</w:t>
      </w:r>
      <w:r>
        <w:rPr>
          <w:lang w:val="en-US"/>
        </w:rPr>
        <w:tab/>
        <w:t>Simple data types and enumerations</w:t>
      </w:r>
      <w:bookmarkEnd w:id="728"/>
      <w:bookmarkEnd w:id="729"/>
      <w:bookmarkEnd w:id="730"/>
    </w:p>
    <w:p w14:paraId="744AD338" w14:textId="77777777" w:rsidR="00E60FE0" w:rsidRDefault="00C872B4">
      <w:pPr>
        <w:pStyle w:val="50"/>
      </w:pPr>
      <w:bookmarkStart w:id="731" w:name="_Toc73173334"/>
      <w:bookmarkStart w:id="732" w:name="_Toc96959932"/>
      <w:bookmarkStart w:id="733" w:name="_Toc114213968"/>
      <w:r>
        <w:t>5.2.6.3.1</w:t>
      </w:r>
      <w:r>
        <w:tab/>
        <w:t>Introduction</w:t>
      </w:r>
      <w:bookmarkEnd w:id="731"/>
      <w:bookmarkEnd w:id="732"/>
      <w:bookmarkEnd w:id="73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4" w:name="_Toc73173335"/>
      <w:bookmarkStart w:id="735" w:name="_Toc96959933"/>
      <w:bookmarkStart w:id="736" w:name="_Toc114213969"/>
      <w:r>
        <w:t>5.2.6.3.2</w:t>
      </w:r>
      <w:r>
        <w:tab/>
        <w:t>Simple data types</w:t>
      </w:r>
      <w:bookmarkEnd w:id="734"/>
      <w:bookmarkEnd w:id="735"/>
      <w:bookmarkEnd w:id="7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7" w:name="_Toc73173338"/>
      <w:bookmarkStart w:id="738" w:name="_Toc96959936"/>
      <w:bookmarkStart w:id="739"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7"/>
      <w:bookmarkEnd w:id="738"/>
      <w:bookmarkEnd w:id="73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0" w:name="_Toc73173341"/>
      <w:bookmarkStart w:id="741" w:name="_Toc96959937"/>
      <w:bookmarkStart w:id="742" w:name="_Toc114213971"/>
      <w:r>
        <w:t>5.2.6.5</w:t>
      </w:r>
      <w:r>
        <w:tab/>
        <w:t>Binary data</w:t>
      </w:r>
      <w:bookmarkEnd w:id="740"/>
      <w:bookmarkEnd w:id="741"/>
      <w:bookmarkEnd w:id="74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3" w:name="_Toc73173344"/>
      <w:bookmarkStart w:id="744" w:name="_Toc96959938"/>
      <w:bookmarkStart w:id="745" w:name="_Toc114213972"/>
      <w:r>
        <w:lastRenderedPageBreak/>
        <w:t>5.2.7</w:t>
      </w:r>
      <w:r>
        <w:tab/>
        <w:t>Error Handling</w:t>
      </w:r>
      <w:bookmarkEnd w:id="743"/>
      <w:bookmarkEnd w:id="744"/>
      <w:bookmarkEnd w:id="745"/>
    </w:p>
    <w:p w14:paraId="6D035EA9" w14:textId="77777777" w:rsidR="00E60FE0" w:rsidRDefault="00C872B4">
      <w:pPr>
        <w:pStyle w:val="40"/>
      </w:pPr>
      <w:bookmarkStart w:id="746" w:name="_Toc73173345"/>
      <w:bookmarkStart w:id="747" w:name="_Toc96959939"/>
      <w:bookmarkStart w:id="748" w:name="_Toc114213973"/>
      <w:r>
        <w:t>5.2.7.1</w:t>
      </w:r>
      <w:r>
        <w:tab/>
        <w:t>General</w:t>
      </w:r>
      <w:bookmarkEnd w:id="746"/>
      <w:bookmarkEnd w:id="747"/>
      <w:bookmarkEnd w:id="7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49" w:name="_Toc73173346"/>
      <w:bookmarkStart w:id="750" w:name="_Toc96959940"/>
      <w:bookmarkStart w:id="751" w:name="_Toc114213974"/>
      <w:r>
        <w:t>5.2.7.2</w:t>
      </w:r>
      <w:r>
        <w:tab/>
        <w:t>Protocol Errors</w:t>
      </w:r>
      <w:bookmarkEnd w:id="749"/>
      <w:bookmarkEnd w:id="750"/>
      <w:bookmarkEnd w:id="75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2" w:name="_Toc73173347"/>
      <w:bookmarkStart w:id="753" w:name="_Toc96959941"/>
      <w:bookmarkStart w:id="754" w:name="_Toc114213975"/>
      <w:r>
        <w:t>5.2.7.3</w:t>
      </w:r>
      <w:r>
        <w:tab/>
        <w:t>Application Errors</w:t>
      </w:r>
      <w:bookmarkEnd w:id="752"/>
      <w:bookmarkEnd w:id="753"/>
      <w:bookmarkEnd w:id="7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5" w:name="_Toc73173348"/>
      <w:bookmarkStart w:id="756" w:name="_Toc96959942"/>
      <w:bookmarkStart w:id="757" w:name="_Toc114213976"/>
      <w:r>
        <w:t>5.2.8</w:t>
      </w:r>
      <w:r>
        <w:rPr>
          <w:lang w:eastAsia="zh-CN"/>
        </w:rPr>
        <w:tab/>
        <w:t>Feature negotiation</w:t>
      </w:r>
      <w:bookmarkEnd w:id="755"/>
      <w:bookmarkEnd w:id="756"/>
      <w:bookmarkEnd w:id="75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8" w:name="_Toc73173349"/>
      <w:bookmarkStart w:id="759" w:name="_Toc96959943"/>
      <w:bookmarkStart w:id="760" w:name="_Toc114213977"/>
      <w:r>
        <w:t>5.2.9</w:t>
      </w:r>
      <w:r>
        <w:tab/>
        <w:t>Security</w:t>
      </w:r>
      <w:bookmarkEnd w:id="758"/>
      <w:bookmarkEnd w:id="759"/>
      <w:bookmarkEnd w:id="76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1" w:name="_Toc510696650"/>
      <w:bookmarkStart w:id="762" w:name="_Toc35971450"/>
      <w:bookmarkStart w:id="763" w:name="_Toc67903567"/>
      <w:bookmarkStart w:id="764" w:name="_Toc73173350"/>
      <w:bookmarkStart w:id="765" w:name="_Toc96959944"/>
      <w:bookmarkStart w:id="766" w:name="_Toc114213978"/>
      <w:r>
        <w:lastRenderedPageBreak/>
        <w:t>Annex A (normative):</w:t>
      </w:r>
      <w:r>
        <w:br/>
        <w:t>OpenAPI specification</w:t>
      </w:r>
      <w:bookmarkEnd w:id="761"/>
      <w:bookmarkEnd w:id="762"/>
      <w:bookmarkEnd w:id="763"/>
      <w:bookmarkEnd w:id="764"/>
      <w:bookmarkEnd w:id="765"/>
      <w:bookmarkEnd w:id="766"/>
    </w:p>
    <w:p w14:paraId="03A11090" w14:textId="77777777" w:rsidR="00E60FE0" w:rsidRDefault="00C872B4" w:rsidP="000F31C6">
      <w:pPr>
        <w:pStyle w:val="1"/>
      </w:pPr>
      <w:bookmarkStart w:id="767" w:name="_Toc510696651"/>
      <w:bookmarkStart w:id="768" w:name="_Toc35971451"/>
      <w:bookmarkStart w:id="769" w:name="_Toc67903568"/>
      <w:bookmarkStart w:id="770" w:name="_Toc73173351"/>
      <w:bookmarkStart w:id="771" w:name="_Toc96959945"/>
      <w:bookmarkStart w:id="772" w:name="_Toc114213979"/>
      <w:r>
        <w:t>A.1</w:t>
      </w:r>
      <w:r>
        <w:tab/>
        <w:t>General</w:t>
      </w:r>
      <w:bookmarkEnd w:id="767"/>
      <w:bookmarkEnd w:id="768"/>
      <w:bookmarkEnd w:id="769"/>
      <w:bookmarkEnd w:id="770"/>
      <w:bookmarkEnd w:id="771"/>
      <w:bookmarkEnd w:id="772"/>
    </w:p>
    <w:p w14:paraId="55051A09" w14:textId="77777777" w:rsidR="00E60FE0" w:rsidRDefault="00C872B4">
      <w:bookmarkStart w:id="77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5" w:name="_Toc67903569"/>
      <w:bookmarkStart w:id="776" w:name="_Toc73173352"/>
      <w:bookmarkStart w:id="777" w:name="_Toc96959946"/>
      <w:bookmarkStart w:id="778" w:name="_Toc114213980"/>
      <w:r>
        <w:t>A.2</w:t>
      </w:r>
      <w:r>
        <w:tab/>
      </w:r>
      <w:r>
        <w:rPr>
          <w:lang w:eastAsia="zh-CN"/>
        </w:rPr>
        <w:t>Ndccf_DataManagement</w:t>
      </w:r>
      <w:r>
        <w:t xml:space="preserve"> API</w:t>
      </w:r>
      <w:bookmarkEnd w:id="773"/>
      <w:bookmarkEnd w:id="774"/>
      <w:bookmarkEnd w:id="775"/>
      <w:bookmarkEnd w:id="776"/>
      <w:bookmarkEnd w:id="777"/>
      <w:bookmarkEnd w:id="778"/>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246A10A" w:rsidR="00C675A0" w:rsidRPr="001C7C10" w:rsidRDefault="00C675A0" w:rsidP="00C675A0">
      <w:pPr>
        <w:pStyle w:val="PL"/>
      </w:pPr>
      <w:r>
        <w:t xml:space="preserve">  </w:t>
      </w:r>
      <w:r w:rsidRPr="001C7C10">
        <w:t>version: 1.0.</w:t>
      </w:r>
      <w:r w:rsidR="00DF0F3E">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38A2A00" w:rsidR="00C675A0" w:rsidRPr="001C7C10" w:rsidRDefault="00C675A0" w:rsidP="00C675A0">
      <w:pPr>
        <w:pStyle w:val="PL"/>
      </w:pPr>
      <w:r>
        <w:t xml:space="preserve"> </w:t>
      </w:r>
      <w:r w:rsidRPr="001C7C10">
        <w:t xml:space="preserve"> </w:t>
      </w:r>
      <w:r>
        <w:t xml:space="preserve"> </w:t>
      </w:r>
      <w:r w:rsidRPr="001C7C10">
        <w:t xml:space="preserve"> © 202</w:t>
      </w:r>
      <w:r w:rsidR="000C6F98">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bookmarkStart w:id="779" w:name="_GoBack"/>
      <w:bookmarkEnd w:id="779"/>
    </w:p>
    <w:p w14:paraId="1422992C" w14:textId="1A9CF3FF"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E97ADF">
        <w:t>5</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A06EEE">
            <w:pPr>
              <w:pStyle w:val="TAL"/>
              <w:keepNext w:val="0"/>
              <w:keepLines w:val="0"/>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A06EEE">
            <w:pPr>
              <w:pStyle w:val="TAL"/>
              <w:keepNext w:val="0"/>
              <w:keepLines w:val="0"/>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A06EEE">
            <w:pPr>
              <w:pStyle w:val="TAL"/>
              <w:keepNext w:val="0"/>
              <w:keepLines w:val="0"/>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A06EEE">
            <w:pPr>
              <w:pStyle w:val="TAL"/>
              <w:keepNext w:val="0"/>
              <w:keepLines w:val="0"/>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A06EEE">
            <w:pPr>
              <w:pStyle w:val="TAL"/>
              <w:keepNext w:val="0"/>
              <w:keepLines w:val="0"/>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A06EEE">
            <w:pPr>
              <w:pStyle w:val="TAL"/>
              <w:keepNext w:val="0"/>
              <w:keepLines w:val="0"/>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A06EEE">
            <w:pPr>
              <w:pStyle w:val="TAL"/>
              <w:keepNext w:val="0"/>
              <w:keepLines w:val="0"/>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A06EEE">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A06EEE">
            <w:pPr>
              <w:pStyle w:val="TAL"/>
              <w:keepNext w:val="0"/>
              <w:keepLines w:val="0"/>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A06EEE">
            <w:pPr>
              <w:pStyle w:val="TAL"/>
              <w:keepNext w:val="0"/>
              <w:keepLines w:val="0"/>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A06EEE">
            <w:pPr>
              <w:pStyle w:val="TAL"/>
              <w:keepNext w:val="0"/>
              <w:keepLines w:val="0"/>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A06EEE">
            <w:pPr>
              <w:pStyle w:val="TAL"/>
              <w:keepNext w:val="0"/>
              <w:keepLines w:val="0"/>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A06EEE">
            <w:pPr>
              <w:pStyle w:val="TAL"/>
              <w:keepNext w:val="0"/>
              <w:keepLines w:val="0"/>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A06EEE">
            <w:pPr>
              <w:pStyle w:val="TAL"/>
              <w:keepNext w:val="0"/>
              <w:keepLines w:val="0"/>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A06EEE">
            <w:pPr>
              <w:pStyle w:val="TAL"/>
              <w:keepNext w:val="0"/>
              <w:keepLines w:val="0"/>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A06EEE">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A06EEE">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A06EEE">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A06EEE">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A06EEE">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A06EEE">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A06EEE">
            <w:pPr>
              <w:pStyle w:val="TAC"/>
              <w:keepNext w:val="0"/>
              <w:keepLines w:val="0"/>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003B0A" w:rsidP="00A06EEE">
            <w:pPr>
              <w:pStyle w:val="TAC"/>
              <w:keepNext w:val="0"/>
              <w:keepLines w:val="0"/>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003B0A" w:rsidP="00A06EEE">
            <w:pPr>
              <w:pStyle w:val="TAC"/>
              <w:keepNext w:val="0"/>
              <w:keepLines w:val="0"/>
              <w:jc w:val="left"/>
              <w:rPr>
                <w:sz w:val="16"/>
                <w:szCs w:val="16"/>
                <w:lang w:eastAsia="zh-CN"/>
              </w:rPr>
            </w:pPr>
            <w:fldSimple w:instr=" DOCPROPERTY  CrTitle  \* MERGEFORMAT ">
              <w:r w:rsidR="00472CC5">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003B0A" w:rsidP="00A06EEE">
            <w:pPr>
              <w:pStyle w:val="TAC"/>
              <w:keepNext w:val="0"/>
              <w:keepLines w:val="0"/>
              <w:jc w:val="left"/>
              <w:rPr>
                <w:sz w:val="16"/>
                <w:szCs w:val="16"/>
                <w:lang w:eastAsia="zh-CN"/>
              </w:rPr>
            </w:pPr>
            <w:fldSimple w:instr=" DOCPROPERTY  CrTitle  \* MERGEFORMAT ">
              <w:r w:rsidR="00472CC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A06EEE">
            <w:pPr>
              <w:pStyle w:val="TAC"/>
              <w:keepNext w:val="0"/>
              <w:keepLines w:val="0"/>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A06EEE">
            <w:pPr>
              <w:pStyle w:val="TAC"/>
              <w:keepNext w:val="0"/>
              <w:keepLines w:val="0"/>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A06EEE">
            <w:pPr>
              <w:pStyle w:val="TAC"/>
              <w:keepNext w:val="0"/>
              <w:keepLines w:val="0"/>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A06EEE">
            <w:pPr>
              <w:pStyle w:val="TAC"/>
              <w:keepNext w:val="0"/>
              <w:keepLines w:val="0"/>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A06EEE">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A06EEE">
            <w:pPr>
              <w:pStyle w:val="TAC"/>
              <w:keepNext w:val="0"/>
              <w:keepLines w:val="0"/>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20E062CF" w:rsidR="00A14080" w:rsidRPr="007B1AD2" w:rsidRDefault="00A14080" w:rsidP="00A14080">
            <w:pPr>
              <w:pStyle w:val="TAC"/>
              <w:keepNext w:val="0"/>
              <w:keepLines w:val="0"/>
              <w:rPr>
                <w:rFonts w:cs="Arial"/>
                <w:sz w:val="16"/>
                <w:szCs w:val="16"/>
              </w:rPr>
            </w:pPr>
            <w:r w:rsidRPr="00A14080">
              <w:rPr>
                <w:rFonts w:cs="Arial"/>
                <w:sz w:val="16"/>
                <w:szCs w:val="16"/>
              </w:rPr>
              <w:t>C3-242198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A14080">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A14080">
            <w:pPr>
              <w:pStyle w:val="TAC"/>
              <w:keepNext w:val="0"/>
              <w:keepLines w:val="0"/>
              <w:jc w:val="right"/>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10490E11" w:rsidR="00A14080" w:rsidRPr="007B1AD2" w:rsidRDefault="00A14080" w:rsidP="00A14080">
            <w:pPr>
              <w:pStyle w:val="TAC"/>
              <w:keepNext w:val="0"/>
              <w:keepLines w:val="0"/>
              <w:rPr>
                <w:rFonts w:cs="Arial"/>
                <w:sz w:val="16"/>
                <w:szCs w:val="16"/>
              </w:rPr>
            </w:pPr>
            <w:r w:rsidRPr="00A14080">
              <w:rPr>
                <w:rFonts w:cs="Arial"/>
                <w:sz w:val="16"/>
                <w:szCs w:val="16"/>
              </w:rPr>
              <w:t>C3-242216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A14080">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A14080">
            <w:pPr>
              <w:pStyle w:val="TAC"/>
              <w:keepNext w:val="0"/>
              <w:keepLines w:val="0"/>
              <w:jc w:val="right"/>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94E49" w14:textId="77777777" w:rsidR="00807B46" w:rsidRDefault="00807B46">
      <w:r>
        <w:separator/>
      </w:r>
    </w:p>
  </w:endnote>
  <w:endnote w:type="continuationSeparator" w:id="0">
    <w:p w14:paraId="2F719883" w14:textId="77777777" w:rsidR="00807B46" w:rsidRDefault="0080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AD10D" w14:textId="77777777" w:rsidR="00807B46" w:rsidRDefault="00807B46">
      <w:r>
        <w:separator/>
      </w:r>
    </w:p>
  </w:footnote>
  <w:footnote w:type="continuationSeparator" w:id="0">
    <w:p w14:paraId="6634F4FE" w14:textId="77777777" w:rsidR="00807B46" w:rsidRDefault="00807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71CD9B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F98">
      <w:rPr>
        <w:rFonts w:ascii="Arial" w:hAnsi="Arial" w:cs="Arial"/>
        <w:b/>
        <w:noProof/>
        <w:sz w:val="18"/>
        <w:szCs w:val="18"/>
      </w:rPr>
      <w:t>3GPP TS 29.574 V17.5.0 (2024-06)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F98">
      <w:rPr>
        <w:rFonts w:ascii="Arial" w:hAnsi="Arial" w:cs="Arial"/>
        <w:b/>
        <w:noProof/>
        <w:sz w:val="18"/>
        <w:szCs w:val="18"/>
      </w:rPr>
      <w:t>66</w:t>
    </w:r>
    <w:r>
      <w:rPr>
        <w:rFonts w:ascii="Arial" w:hAnsi="Arial" w:cs="Arial"/>
        <w:b/>
        <w:sz w:val="18"/>
        <w:szCs w:val="18"/>
      </w:rPr>
      <w:fldChar w:fldCharType="end"/>
    </w:r>
  </w:p>
  <w:p w14:paraId="06DA26F1" w14:textId="27684E8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F98">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3B0A"/>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C6F98"/>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07B46"/>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6C77"/>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3079"/>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7A32-A910-4CD2-A002-D6F1F715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83</Pages>
  <Words>27170</Words>
  <Characters>154872</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60</cp:revision>
  <cp:lastPrinted>2019-02-25T14:05:00Z</cp:lastPrinted>
  <dcterms:created xsi:type="dcterms:W3CDTF">2022-04-14T09:44:00Z</dcterms:created>
  <dcterms:modified xsi:type="dcterms:W3CDTF">2024-04-23T08:19:00Z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(3)Kj8HyaN1dZBFBzZoSqIxlwbDqnueSqdlAjBz+ayw5k80qN2htb5JB2npLnRpvmMcCnC5lkBv
X/0iKjLROV0QSFfQvz7lAVIazTjTOXVH1h+uigEzn8lBfzefpuNiWZR7UdyGVcJeSe8PRjLW
TBcjgtuYldPyLOsAN/5twI5xV3qQzUaTU7TlFqQLcJc9V1HhOJlvZhlRWW4bZ8SiYW4SKr6X
Ps30PWHS6IFERvKHN9</vt:lpwstr>
  </property>
  <property fmtid="{D5CDD505-2E9C-101B-9397-08002B2CF9AE}" pid="3" name="_2015_ms_pID_7253431">
    <vt:lpwstr>8Fq+IUrLH4d+0x19rOD7eoVSpA2kyF1gbhmwCMi0z3qe32U2UO4xZe
sKnVy8YBAoqeq0er7V+ZZ+sOwf+OF/I5Nm/RgcHzMGBO7UqLPAKWHCnZ9hbmYfT5AK536p1R
QMmXfNMRoioHw5alpMCT2H3kvFAcs2MD/eM36ZLojjwuqEeMCwd18BcC7IVGFqfsznTnUG4y
/yuA5dq03GnPPPYlt3iAxPj7JtvdmlvJZNUP</vt:lpwstr>
  </property>
  <property fmtid="{D5CDD505-2E9C-101B-9397-08002B2CF9AE}" pid="4" name="_2015_ms_pID_7253432">
    <vt:lpwstr>OyUafZn48/cvzVOKT4eGYec=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