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69"/>
        <w:gridCol w:w="5336"/>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5226BB2" w:rsidR="004F0988" w:rsidRDefault="004F0988" w:rsidP="00800D60">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800D60">
              <w:t>6</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227D2B">
              <w:rPr>
                <w:sz w:val="32"/>
              </w:rPr>
              <w:t>0</w:t>
            </w:r>
            <w:r w:rsidR="00800D60">
              <w:rPr>
                <w:sz w:val="32"/>
              </w:rPr>
              <w:t>4</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75pt;height:63.05pt" o:ole="">
                  <v:imagedata r:id="rId9" o:title=""/>
                </v:shape>
                <o:OLEObject Type="Embed" ProgID="Word.Picture.8" ShapeID="_x0000_i1025" DrawAspect="Content" ObjectID="_1775376150"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46A4CDB8" w14:textId="649E300B" w:rsidR="00800D60" w:rsidRDefault="00800D60">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_Toc164763099 \h </w:instrText>
      </w:r>
      <w:r>
        <w:rPr>
          <w:noProof/>
        </w:rPr>
      </w:r>
      <w:r>
        <w:rPr>
          <w:noProof/>
        </w:rPr>
        <w:fldChar w:fldCharType="separate"/>
      </w:r>
      <w:r>
        <w:rPr>
          <w:noProof/>
        </w:rPr>
        <w:t>18</w:t>
      </w:r>
      <w:r>
        <w:rPr>
          <w:noProof/>
        </w:rPr>
        <w:fldChar w:fldCharType="end"/>
      </w:r>
    </w:p>
    <w:p w14:paraId="3B74D6EC" w14:textId="2C952A24" w:rsidR="00800D60" w:rsidRDefault="00800D60">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_Toc164763100 \h </w:instrText>
      </w:r>
      <w:r>
        <w:rPr>
          <w:noProof/>
        </w:rPr>
      </w:r>
      <w:r>
        <w:rPr>
          <w:noProof/>
        </w:rPr>
        <w:fldChar w:fldCharType="separate"/>
      </w:r>
      <w:r>
        <w:rPr>
          <w:noProof/>
        </w:rPr>
        <w:t>20</w:t>
      </w:r>
      <w:r>
        <w:rPr>
          <w:noProof/>
        </w:rPr>
        <w:fldChar w:fldCharType="end"/>
      </w:r>
    </w:p>
    <w:p w14:paraId="0C65F5BA" w14:textId="5B0E28A7" w:rsidR="00800D60" w:rsidRDefault="00800D60">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_Toc164763101 \h </w:instrText>
      </w:r>
      <w:r>
        <w:rPr>
          <w:noProof/>
        </w:rPr>
      </w:r>
      <w:r>
        <w:rPr>
          <w:noProof/>
        </w:rPr>
        <w:fldChar w:fldCharType="separate"/>
      </w:r>
      <w:r>
        <w:rPr>
          <w:noProof/>
        </w:rPr>
        <w:t>20</w:t>
      </w:r>
      <w:r>
        <w:rPr>
          <w:noProof/>
        </w:rPr>
        <w:fldChar w:fldCharType="end"/>
      </w:r>
    </w:p>
    <w:p w14:paraId="3E9099D1" w14:textId="1DF86C30" w:rsidR="00800D60" w:rsidRDefault="00800D60">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_Toc164763102 \h </w:instrText>
      </w:r>
      <w:r>
        <w:rPr>
          <w:noProof/>
        </w:rPr>
      </w:r>
      <w:r>
        <w:rPr>
          <w:noProof/>
        </w:rPr>
        <w:fldChar w:fldCharType="separate"/>
      </w:r>
      <w:r>
        <w:rPr>
          <w:noProof/>
        </w:rPr>
        <w:t>21</w:t>
      </w:r>
      <w:r>
        <w:rPr>
          <w:noProof/>
        </w:rPr>
        <w:fldChar w:fldCharType="end"/>
      </w:r>
    </w:p>
    <w:p w14:paraId="4C69B813" w14:textId="457775BA" w:rsidR="00800D60" w:rsidRDefault="00800D60">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_Toc164763103 \h </w:instrText>
      </w:r>
      <w:r>
        <w:rPr>
          <w:noProof/>
        </w:rPr>
      </w:r>
      <w:r>
        <w:rPr>
          <w:noProof/>
        </w:rPr>
        <w:fldChar w:fldCharType="separate"/>
      </w:r>
      <w:r>
        <w:rPr>
          <w:noProof/>
        </w:rPr>
        <w:t>21</w:t>
      </w:r>
      <w:r>
        <w:rPr>
          <w:noProof/>
        </w:rPr>
        <w:fldChar w:fldCharType="end"/>
      </w:r>
    </w:p>
    <w:p w14:paraId="0EC77FE1" w14:textId="30235CE4" w:rsidR="00800D60" w:rsidRDefault="00800D60">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_Toc164763104 \h </w:instrText>
      </w:r>
      <w:r>
        <w:rPr>
          <w:noProof/>
        </w:rPr>
      </w:r>
      <w:r>
        <w:rPr>
          <w:noProof/>
        </w:rPr>
        <w:fldChar w:fldCharType="separate"/>
      </w:r>
      <w:r>
        <w:rPr>
          <w:noProof/>
        </w:rPr>
        <w:t>21</w:t>
      </w:r>
      <w:r>
        <w:rPr>
          <w:noProof/>
        </w:rPr>
        <w:fldChar w:fldCharType="end"/>
      </w:r>
    </w:p>
    <w:p w14:paraId="16819F73" w14:textId="336115F9" w:rsidR="00800D60" w:rsidRDefault="00800D60">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_Toc164763105 \h </w:instrText>
      </w:r>
      <w:r>
        <w:rPr>
          <w:noProof/>
        </w:rPr>
      </w:r>
      <w:r>
        <w:rPr>
          <w:noProof/>
        </w:rPr>
        <w:fldChar w:fldCharType="separate"/>
      </w:r>
      <w:r>
        <w:rPr>
          <w:noProof/>
        </w:rPr>
        <w:t>21</w:t>
      </w:r>
      <w:r>
        <w:rPr>
          <w:noProof/>
        </w:rPr>
        <w:fldChar w:fldCharType="end"/>
      </w:r>
    </w:p>
    <w:p w14:paraId="05CEC7E9" w14:textId="27F0479A" w:rsidR="00800D60" w:rsidRDefault="00800D60">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_Toc164763106 \h </w:instrText>
      </w:r>
      <w:r>
        <w:rPr>
          <w:noProof/>
        </w:rPr>
      </w:r>
      <w:r>
        <w:rPr>
          <w:noProof/>
        </w:rPr>
        <w:fldChar w:fldCharType="separate"/>
      </w:r>
      <w:r>
        <w:rPr>
          <w:noProof/>
        </w:rPr>
        <w:t>22</w:t>
      </w:r>
      <w:r>
        <w:rPr>
          <w:noProof/>
        </w:rPr>
        <w:fldChar w:fldCharType="end"/>
      </w:r>
    </w:p>
    <w:p w14:paraId="68D7F3E8" w14:textId="042E7AF3" w:rsidR="00800D60" w:rsidRDefault="00800D60">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_Toc164763107 \h </w:instrText>
      </w:r>
      <w:r>
        <w:rPr>
          <w:noProof/>
        </w:rPr>
      </w:r>
      <w:r>
        <w:rPr>
          <w:noProof/>
        </w:rPr>
        <w:fldChar w:fldCharType="separate"/>
      </w:r>
      <w:r>
        <w:rPr>
          <w:noProof/>
        </w:rPr>
        <w:t>22</w:t>
      </w:r>
      <w:r>
        <w:rPr>
          <w:noProof/>
        </w:rPr>
        <w:fldChar w:fldCharType="end"/>
      </w:r>
    </w:p>
    <w:p w14:paraId="3FB50950" w14:textId="3A2F6003" w:rsidR="00800D60" w:rsidRDefault="00800D60">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_Toc164763108 \h </w:instrText>
      </w:r>
      <w:r>
        <w:rPr>
          <w:noProof/>
        </w:rPr>
      </w:r>
      <w:r>
        <w:rPr>
          <w:noProof/>
        </w:rPr>
        <w:fldChar w:fldCharType="separate"/>
      </w:r>
      <w:r>
        <w:rPr>
          <w:noProof/>
        </w:rPr>
        <w:t>22</w:t>
      </w:r>
      <w:r>
        <w:rPr>
          <w:noProof/>
        </w:rPr>
        <w:fldChar w:fldCharType="end"/>
      </w:r>
    </w:p>
    <w:p w14:paraId="1F330979" w14:textId="6DA43021" w:rsidR="00800D60" w:rsidRDefault="00800D60">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_Toc164763109 \h </w:instrText>
      </w:r>
      <w:r>
        <w:rPr>
          <w:noProof/>
        </w:rPr>
      </w:r>
      <w:r>
        <w:rPr>
          <w:noProof/>
        </w:rPr>
        <w:fldChar w:fldCharType="separate"/>
      </w:r>
      <w:r>
        <w:rPr>
          <w:noProof/>
        </w:rPr>
        <w:t>24</w:t>
      </w:r>
      <w:r>
        <w:rPr>
          <w:noProof/>
        </w:rPr>
        <w:fldChar w:fldCharType="end"/>
      </w:r>
    </w:p>
    <w:p w14:paraId="03FF1E68" w14:textId="46C0D520" w:rsidR="00800D60" w:rsidRDefault="00800D60">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_Toc164763110 \h </w:instrText>
      </w:r>
      <w:r>
        <w:rPr>
          <w:noProof/>
        </w:rPr>
      </w:r>
      <w:r>
        <w:rPr>
          <w:noProof/>
        </w:rPr>
        <w:fldChar w:fldCharType="separate"/>
      </w:r>
      <w:r>
        <w:rPr>
          <w:noProof/>
        </w:rPr>
        <w:t>24</w:t>
      </w:r>
      <w:r>
        <w:rPr>
          <w:noProof/>
        </w:rPr>
        <w:fldChar w:fldCharType="end"/>
      </w:r>
    </w:p>
    <w:p w14:paraId="6D3E3F24" w14:textId="0FCB4CF4" w:rsidR="00800D60" w:rsidRDefault="00800D60">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_Toc164763111 \h </w:instrText>
      </w:r>
      <w:r>
        <w:rPr>
          <w:noProof/>
        </w:rPr>
      </w:r>
      <w:r>
        <w:rPr>
          <w:noProof/>
        </w:rPr>
        <w:fldChar w:fldCharType="separate"/>
      </w:r>
      <w:r>
        <w:rPr>
          <w:noProof/>
        </w:rPr>
        <w:t>25</w:t>
      </w:r>
      <w:r>
        <w:rPr>
          <w:noProof/>
        </w:rPr>
        <w:fldChar w:fldCharType="end"/>
      </w:r>
    </w:p>
    <w:p w14:paraId="08092D3C" w14:textId="15AB248D" w:rsidR="00800D60" w:rsidRDefault="00800D60">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_Toc164763112 \h </w:instrText>
      </w:r>
      <w:r>
        <w:rPr>
          <w:noProof/>
        </w:rPr>
      </w:r>
      <w:r>
        <w:rPr>
          <w:noProof/>
        </w:rPr>
        <w:fldChar w:fldCharType="separate"/>
      </w:r>
      <w:r>
        <w:rPr>
          <w:noProof/>
        </w:rPr>
        <w:t>25</w:t>
      </w:r>
      <w:r>
        <w:rPr>
          <w:noProof/>
        </w:rPr>
        <w:fldChar w:fldCharType="end"/>
      </w:r>
    </w:p>
    <w:p w14:paraId="631912AA" w14:textId="76925A07" w:rsidR="00800D60" w:rsidRDefault="00800D60">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_Toc164763113 \h </w:instrText>
      </w:r>
      <w:r>
        <w:rPr>
          <w:noProof/>
        </w:rPr>
      </w:r>
      <w:r>
        <w:rPr>
          <w:noProof/>
        </w:rPr>
        <w:fldChar w:fldCharType="separate"/>
      </w:r>
      <w:r>
        <w:rPr>
          <w:noProof/>
        </w:rPr>
        <w:t>25</w:t>
      </w:r>
      <w:r>
        <w:rPr>
          <w:noProof/>
        </w:rPr>
        <w:fldChar w:fldCharType="end"/>
      </w:r>
    </w:p>
    <w:p w14:paraId="53EDE29E" w14:textId="15A8C8A7" w:rsidR="00800D60" w:rsidRDefault="00800D60">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_Toc164763114 \h </w:instrText>
      </w:r>
      <w:r>
        <w:rPr>
          <w:noProof/>
        </w:rPr>
      </w:r>
      <w:r>
        <w:rPr>
          <w:noProof/>
        </w:rPr>
        <w:fldChar w:fldCharType="separate"/>
      </w:r>
      <w:r>
        <w:rPr>
          <w:noProof/>
        </w:rPr>
        <w:t>25</w:t>
      </w:r>
      <w:r>
        <w:rPr>
          <w:noProof/>
        </w:rPr>
        <w:fldChar w:fldCharType="end"/>
      </w:r>
    </w:p>
    <w:p w14:paraId="681B9F96" w14:textId="14C6F895" w:rsidR="00800D60" w:rsidRDefault="00800D60">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_Toc164763115 \h </w:instrText>
      </w:r>
      <w:r>
        <w:rPr>
          <w:noProof/>
        </w:rPr>
      </w:r>
      <w:r>
        <w:rPr>
          <w:noProof/>
        </w:rPr>
        <w:fldChar w:fldCharType="separate"/>
      </w:r>
      <w:r>
        <w:rPr>
          <w:noProof/>
        </w:rPr>
        <w:t>25</w:t>
      </w:r>
      <w:r>
        <w:rPr>
          <w:noProof/>
        </w:rPr>
        <w:fldChar w:fldCharType="end"/>
      </w:r>
    </w:p>
    <w:p w14:paraId="06C635AE" w14:textId="7A27B1CE" w:rsidR="00800D60" w:rsidRDefault="00800D60">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_Toc164763116 \h </w:instrText>
      </w:r>
      <w:r>
        <w:rPr>
          <w:noProof/>
        </w:rPr>
      </w:r>
      <w:r>
        <w:rPr>
          <w:noProof/>
        </w:rPr>
        <w:fldChar w:fldCharType="separate"/>
      </w:r>
      <w:r>
        <w:rPr>
          <w:noProof/>
        </w:rPr>
        <w:t>25</w:t>
      </w:r>
      <w:r>
        <w:rPr>
          <w:noProof/>
        </w:rPr>
        <w:fldChar w:fldCharType="end"/>
      </w:r>
    </w:p>
    <w:p w14:paraId="7D06152C" w14:textId="4076BFB7" w:rsidR="00800D60" w:rsidRDefault="00800D60">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_Toc164763117 \h </w:instrText>
      </w:r>
      <w:r>
        <w:rPr>
          <w:noProof/>
        </w:rPr>
      </w:r>
      <w:r>
        <w:rPr>
          <w:noProof/>
        </w:rPr>
        <w:fldChar w:fldCharType="separate"/>
      </w:r>
      <w:r>
        <w:rPr>
          <w:noProof/>
        </w:rPr>
        <w:t>25</w:t>
      </w:r>
      <w:r>
        <w:rPr>
          <w:noProof/>
        </w:rPr>
        <w:fldChar w:fldCharType="end"/>
      </w:r>
    </w:p>
    <w:p w14:paraId="6D672554" w14:textId="18F28CDC" w:rsidR="00800D60" w:rsidRDefault="00800D60">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_Toc164763118 \h </w:instrText>
      </w:r>
      <w:r>
        <w:rPr>
          <w:noProof/>
        </w:rPr>
      </w:r>
      <w:r>
        <w:rPr>
          <w:noProof/>
        </w:rPr>
        <w:fldChar w:fldCharType="separate"/>
      </w:r>
      <w:r>
        <w:rPr>
          <w:noProof/>
        </w:rPr>
        <w:t>26</w:t>
      </w:r>
      <w:r>
        <w:rPr>
          <w:noProof/>
        </w:rPr>
        <w:fldChar w:fldCharType="end"/>
      </w:r>
    </w:p>
    <w:p w14:paraId="290FFA88" w14:textId="3A49DBE6" w:rsidR="00800D60" w:rsidRDefault="00800D60">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_Toc164763119 \h </w:instrText>
      </w:r>
      <w:r>
        <w:rPr>
          <w:noProof/>
        </w:rPr>
      </w:r>
      <w:r>
        <w:rPr>
          <w:noProof/>
        </w:rPr>
        <w:fldChar w:fldCharType="separate"/>
      </w:r>
      <w:r>
        <w:rPr>
          <w:noProof/>
        </w:rPr>
        <w:t>26</w:t>
      </w:r>
      <w:r>
        <w:rPr>
          <w:noProof/>
        </w:rPr>
        <w:fldChar w:fldCharType="end"/>
      </w:r>
    </w:p>
    <w:p w14:paraId="650B065A" w14:textId="2C4189BB" w:rsidR="00800D60" w:rsidRDefault="00800D60">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_Toc164763120 \h </w:instrText>
      </w:r>
      <w:r>
        <w:rPr>
          <w:noProof/>
        </w:rPr>
      </w:r>
      <w:r>
        <w:rPr>
          <w:noProof/>
        </w:rPr>
        <w:fldChar w:fldCharType="separate"/>
      </w:r>
      <w:r>
        <w:rPr>
          <w:noProof/>
        </w:rPr>
        <w:t>26</w:t>
      </w:r>
      <w:r>
        <w:rPr>
          <w:noProof/>
        </w:rPr>
        <w:fldChar w:fldCharType="end"/>
      </w:r>
    </w:p>
    <w:p w14:paraId="72FF8774" w14:textId="0EA3BC1A" w:rsidR="00800D60" w:rsidRDefault="00800D60">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_Toc164763121 \h </w:instrText>
      </w:r>
      <w:r>
        <w:rPr>
          <w:noProof/>
        </w:rPr>
      </w:r>
      <w:r>
        <w:rPr>
          <w:noProof/>
        </w:rPr>
        <w:fldChar w:fldCharType="separate"/>
      </w:r>
      <w:r>
        <w:rPr>
          <w:noProof/>
        </w:rPr>
        <w:t>26</w:t>
      </w:r>
      <w:r>
        <w:rPr>
          <w:noProof/>
        </w:rPr>
        <w:fldChar w:fldCharType="end"/>
      </w:r>
    </w:p>
    <w:p w14:paraId="4FFC6866" w14:textId="0F7659F5" w:rsidR="00800D60" w:rsidRDefault="00800D60">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_Toc164763122 \h </w:instrText>
      </w:r>
      <w:r>
        <w:rPr>
          <w:noProof/>
        </w:rPr>
      </w:r>
      <w:r>
        <w:rPr>
          <w:noProof/>
        </w:rPr>
        <w:fldChar w:fldCharType="separate"/>
      </w:r>
      <w:r>
        <w:rPr>
          <w:noProof/>
        </w:rPr>
        <w:t>27</w:t>
      </w:r>
      <w:r>
        <w:rPr>
          <w:noProof/>
        </w:rPr>
        <w:fldChar w:fldCharType="end"/>
      </w:r>
    </w:p>
    <w:p w14:paraId="213DE341" w14:textId="2BF8B94E" w:rsidR="00800D60" w:rsidRDefault="00800D60">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_Toc164763123 \h </w:instrText>
      </w:r>
      <w:r>
        <w:rPr>
          <w:noProof/>
        </w:rPr>
      </w:r>
      <w:r>
        <w:rPr>
          <w:noProof/>
        </w:rPr>
        <w:fldChar w:fldCharType="separate"/>
      </w:r>
      <w:r>
        <w:rPr>
          <w:noProof/>
        </w:rPr>
        <w:t>27</w:t>
      </w:r>
      <w:r>
        <w:rPr>
          <w:noProof/>
        </w:rPr>
        <w:fldChar w:fldCharType="end"/>
      </w:r>
    </w:p>
    <w:p w14:paraId="5E43F20E" w14:textId="54DAA897" w:rsidR="00800D60" w:rsidRDefault="00800D60">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_Toc164763124 \h </w:instrText>
      </w:r>
      <w:r>
        <w:rPr>
          <w:noProof/>
        </w:rPr>
      </w:r>
      <w:r>
        <w:rPr>
          <w:noProof/>
        </w:rPr>
        <w:fldChar w:fldCharType="separate"/>
      </w:r>
      <w:r>
        <w:rPr>
          <w:noProof/>
        </w:rPr>
        <w:t>27</w:t>
      </w:r>
      <w:r>
        <w:rPr>
          <w:noProof/>
        </w:rPr>
        <w:fldChar w:fldCharType="end"/>
      </w:r>
    </w:p>
    <w:p w14:paraId="6FA9DAD3" w14:textId="42557080" w:rsidR="00800D60" w:rsidRDefault="00800D60">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_Toc164763125 \h </w:instrText>
      </w:r>
      <w:r>
        <w:rPr>
          <w:noProof/>
        </w:rPr>
      </w:r>
      <w:r>
        <w:rPr>
          <w:noProof/>
        </w:rPr>
        <w:fldChar w:fldCharType="separate"/>
      </w:r>
      <w:r>
        <w:rPr>
          <w:noProof/>
        </w:rPr>
        <w:t>27</w:t>
      </w:r>
      <w:r>
        <w:rPr>
          <w:noProof/>
        </w:rPr>
        <w:fldChar w:fldCharType="end"/>
      </w:r>
    </w:p>
    <w:p w14:paraId="623CC564" w14:textId="739E226E" w:rsidR="00800D60" w:rsidRDefault="00800D60">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_Toc164763126 \h </w:instrText>
      </w:r>
      <w:r>
        <w:rPr>
          <w:noProof/>
        </w:rPr>
      </w:r>
      <w:r>
        <w:rPr>
          <w:noProof/>
        </w:rPr>
        <w:fldChar w:fldCharType="separate"/>
      </w:r>
      <w:r>
        <w:rPr>
          <w:noProof/>
        </w:rPr>
        <w:t>27</w:t>
      </w:r>
      <w:r>
        <w:rPr>
          <w:noProof/>
        </w:rPr>
        <w:fldChar w:fldCharType="end"/>
      </w:r>
    </w:p>
    <w:p w14:paraId="506D672B" w14:textId="4C4AF9D0" w:rsidR="00800D60" w:rsidRDefault="00800D60">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_Toc164763127 \h </w:instrText>
      </w:r>
      <w:r>
        <w:rPr>
          <w:noProof/>
        </w:rPr>
      </w:r>
      <w:r>
        <w:rPr>
          <w:noProof/>
        </w:rPr>
        <w:fldChar w:fldCharType="separate"/>
      </w:r>
      <w:r>
        <w:rPr>
          <w:noProof/>
        </w:rPr>
        <w:t>27</w:t>
      </w:r>
      <w:r>
        <w:rPr>
          <w:noProof/>
        </w:rPr>
        <w:fldChar w:fldCharType="end"/>
      </w:r>
    </w:p>
    <w:p w14:paraId="101BAE4C" w14:textId="36859255" w:rsidR="00800D60" w:rsidRDefault="00800D60">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_Toc164763128 \h </w:instrText>
      </w:r>
      <w:r>
        <w:rPr>
          <w:noProof/>
        </w:rPr>
      </w:r>
      <w:r>
        <w:rPr>
          <w:noProof/>
        </w:rPr>
        <w:fldChar w:fldCharType="separate"/>
      </w:r>
      <w:r>
        <w:rPr>
          <w:noProof/>
        </w:rPr>
        <w:t>27</w:t>
      </w:r>
      <w:r>
        <w:rPr>
          <w:noProof/>
        </w:rPr>
        <w:fldChar w:fldCharType="end"/>
      </w:r>
    </w:p>
    <w:p w14:paraId="10FA4CA4" w14:textId="3227C521" w:rsidR="00800D60" w:rsidRDefault="00800D60">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_Toc164763129 \h </w:instrText>
      </w:r>
      <w:r>
        <w:rPr>
          <w:noProof/>
        </w:rPr>
      </w:r>
      <w:r>
        <w:rPr>
          <w:noProof/>
        </w:rPr>
        <w:fldChar w:fldCharType="separate"/>
      </w:r>
      <w:r>
        <w:rPr>
          <w:noProof/>
        </w:rPr>
        <w:t>28</w:t>
      </w:r>
      <w:r>
        <w:rPr>
          <w:noProof/>
        </w:rPr>
        <w:fldChar w:fldCharType="end"/>
      </w:r>
    </w:p>
    <w:p w14:paraId="6D5AD770" w14:textId="38081D42" w:rsidR="00800D60" w:rsidRDefault="00800D60">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_Toc164763130 \h </w:instrText>
      </w:r>
      <w:r>
        <w:rPr>
          <w:noProof/>
        </w:rPr>
      </w:r>
      <w:r>
        <w:rPr>
          <w:noProof/>
        </w:rPr>
        <w:fldChar w:fldCharType="separate"/>
      </w:r>
      <w:r>
        <w:rPr>
          <w:noProof/>
        </w:rPr>
        <w:t>28</w:t>
      </w:r>
      <w:r>
        <w:rPr>
          <w:noProof/>
        </w:rPr>
        <w:fldChar w:fldCharType="end"/>
      </w:r>
    </w:p>
    <w:p w14:paraId="5107D5CD" w14:textId="0A0CB89E" w:rsidR="00800D60" w:rsidRDefault="00800D60">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_Toc164763131 \h </w:instrText>
      </w:r>
      <w:r>
        <w:rPr>
          <w:noProof/>
        </w:rPr>
      </w:r>
      <w:r>
        <w:rPr>
          <w:noProof/>
        </w:rPr>
        <w:fldChar w:fldCharType="separate"/>
      </w:r>
      <w:r>
        <w:rPr>
          <w:noProof/>
        </w:rPr>
        <w:t>28</w:t>
      </w:r>
      <w:r>
        <w:rPr>
          <w:noProof/>
        </w:rPr>
        <w:fldChar w:fldCharType="end"/>
      </w:r>
    </w:p>
    <w:p w14:paraId="34A20BE4" w14:textId="1357A2B1" w:rsidR="00800D60" w:rsidRDefault="00800D60">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_Toc164763132 \h </w:instrText>
      </w:r>
      <w:r>
        <w:rPr>
          <w:noProof/>
        </w:rPr>
      </w:r>
      <w:r>
        <w:rPr>
          <w:noProof/>
        </w:rPr>
        <w:fldChar w:fldCharType="separate"/>
      </w:r>
      <w:r>
        <w:rPr>
          <w:noProof/>
        </w:rPr>
        <w:t>28</w:t>
      </w:r>
      <w:r>
        <w:rPr>
          <w:noProof/>
        </w:rPr>
        <w:fldChar w:fldCharType="end"/>
      </w:r>
    </w:p>
    <w:p w14:paraId="47AEEB51" w14:textId="493291AA" w:rsidR="00800D60" w:rsidRDefault="00800D60">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_Toc164763133 \h </w:instrText>
      </w:r>
      <w:r>
        <w:rPr>
          <w:noProof/>
        </w:rPr>
      </w:r>
      <w:r>
        <w:rPr>
          <w:noProof/>
        </w:rPr>
        <w:fldChar w:fldCharType="separate"/>
      </w:r>
      <w:r>
        <w:rPr>
          <w:noProof/>
        </w:rPr>
        <w:t>29</w:t>
      </w:r>
      <w:r>
        <w:rPr>
          <w:noProof/>
        </w:rPr>
        <w:fldChar w:fldCharType="end"/>
      </w:r>
    </w:p>
    <w:p w14:paraId="1C8652D4" w14:textId="66C7619B" w:rsidR="00800D60" w:rsidRDefault="00800D60">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_Toc164763134 \h </w:instrText>
      </w:r>
      <w:r>
        <w:rPr>
          <w:noProof/>
        </w:rPr>
      </w:r>
      <w:r>
        <w:rPr>
          <w:noProof/>
        </w:rPr>
        <w:fldChar w:fldCharType="separate"/>
      </w:r>
      <w:r>
        <w:rPr>
          <w:noProof/>
        </w:rPr>
        <w:t>30</w:t>
      </w:r>
      <w:r>
        <w:rPr>
          <w:noProof/>
        </w:rPr>
        <w:fldChar w:fldCharType="end"/>
      </w:r>
    </w:p>
    <w:p w14:paraId="68243EAB" w14:textId="58A9CAB6" w:rsidR="00800D60" w:rsidRDefault="00800D60">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_Toc164763135 \h </w:instrText>
      </w:r>
      <w:r>
        <w:rPr>
          <w:noProof/>
        </w:rPr>
      </w:r>
      <w:r>
        <w:rPr>
          <w:noProof/>
        </w:rPr>
        <w:fldChar w:fldCharType="separate"/>
      </w:r>
      <w:r>
        <w:rPr>
          <w:noProof/>
        </w:rPr>
        <w:t>30</w:t>
      </w:r>
      <w:r>
        <w:rPr>
          <w:noProof/>
        </w:rPr>
        <w:fldChar w:fldCharType="end"/>
      </w:r>
    </w:p>
    <w:p w14:paraId="5185140A" w14:textId="5B3BB732" w:rsidR="00800D60" w:rsidRDefault="00800D60">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_Toc164763136 \h </w:instrText>
      </w:r>
      <w:r>
        <w:rPr>
          <w:noProof/>
        </w:rPr>
      </w:r>
      <w:r>
        <w:rPr>
          <w:noProof/>
        </w:rPr>
        <w:fldChar w:fldCharType="separate"/>
      </w:r>
      <w:r>
        <w:rPr>
          <w:noProof/>
        </w:rPr>
        <w:t>30</w:t>
      </w:r>
      <w:r>
        <w:rPr>
          <w:noProof/>
        </w:rPr>
        <w:fldChar w:fldCharType="end"/>
      </w:r>
    </w:p>
    <w:p w14:paraId="795EAF60" w14:textId="1F1D5063" w:rsidR="00800D60" w:rsidRDefault="00800D60">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_Toc164763137 \h </w:instrText>
      </w:r>
      <w:r>
        <w:rPr>
          <w:noProof/>
        </w:rPr>
      </w:r>
      <w:r>
        <w:rPr>
          <w:noProof/>
        </w:rPr>
        <w:fldChar w:fldCharType="separate"/>
      </w:r>
      <w:r>
        <w:rPr>
          <w:noProof/>
        </w:rPr>
        <w:t>30</w:t>
      </w:r>
      <w:r>
        <w:rPr>
          <w:noProof/>
        </w:rPr>
        <w:fldChar w:fldCharType="end"/>
      </w:r>
    </w:p>
    <w:p w14:paraId="407AFDB8" w14:textId="21225426" w:rsidR="00800D60" w:rsidRDefault="00800D60">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_Toc164763138 \h </w:instrText>
      </w:r>
      <w:r>
        <w:rPr>
          <w:noProof/>
        </w:rPr>
      </w:r>
      <w:r>
        <w:rPr>
          <w:noProof/>
        </w:rPr>
        <w:fldChar w:fldCharType="separate"/>
      </w:r>
      <w:r>
        <w:rPr>
          <w:noProof/>
        </w:rPr>
        <w:t>31</w:t>
      </w:r>
      <w:r>
        <w:rPr>
          <w:noProof/>
        </w:rPr>
        <w:fldChar w:fldCharType="end"/>
      </w:r>
    </w:p>
    <w:p w14:paraId="496461D2" w14:textId="7E96241B" w:rsidR="00800D60" w:rsidRDefault="00800D60">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_Toc164763139 \h </w:instrText>
      </w:r>
      <w:r>
        <w:rPr>
          <w:noProof/>
        </w:rPr>
      </w:r>
      <w:r>
        <w:rPr>
          <w:noProof/>
        </w:rPr>
        <w:fldChar w:fldCharType="separate"/>
      </w:r>
      <w:r>
        <w:rPr>
          <w:noProof/>
        </w:rPr>
        <w:t>31</w:t>
      </w:r>
      <w:r>
        <w:rPr>
          <w:noProof/>
        </w:rPr>
        <w:fldChar w:fldCharType="end"/>
      </w:r>
    </w:p>
    <w:p w14:paraId="2B09974C" w14:textId="6B0F059F" w:rsidR="00800D60" w:rsidRDefault="00800D60">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_Toc164763140 \h </w:instrText>
      </w:r>
      <w:r>
        <w:rPr>
          <w:noProof/>
        </w:rPr>
      </w:r>
      <w:r>
        <w:rPr>
          <w:noProof/>
        </w:rPr>
        <w:fldChar w:fldCharType="separate"/>
      </w:r>
      <w:r>
        <w:rPr>
          <w:noProof/>
        </w:rPr>
        <w:t>31</w:t>
      </w:r>
      <w:r>
        <w:rPr>
          <w:noProof/>
        </w:rPr>
        <w:fldChar w:fldCharType="end"/>
      </w:r>
    </w:p>
    <w:p w14:paraId="29FE0891" w14:textId="5AAC0593" w:rsidR="00800D60" w:rsidRDefault="00800D60">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_Toc164763141 \h </w:instrText>
      </w:r>
      <w:r>
        <w:rPr>
          <w:noProof/>
        </w:rPr>
      </w:r>
      <w:r>
        <w:rPr>
          <w:noProof/>
        </w:rPr>
        <w:fldChar w:fldCharType="separate"/>
      </w:r>
      <w:r>
        <w:rPr>
          <w:noProof/>
        </w:rPr>
        <w:t>31</w:t>
      </w:r>
      <w:r>
        <w:rPr>
          <w:noProof/>
        </w:rPr>
        <w:fldChar w:fldCharType="end"/>
      </w:r>
    </w:p>
    <w:p w14:paraId="119B60DF" w14:textId="22745812" w:rsidR="00800D60" w:rsidRDefault="00800D60">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_Toc164763142 \h </w:instrText>
      </w:r>
      <w:r>
        <w:rPr>
          <w:noProof/>
        </w:rPr>
      </w:r>
      <w:r>
        <w:rPr>
          <w:noProof/>
        </w:rPr>
        <w:fldChar w:fldCharType="separate"/>
      </w:r>
      <w:r>
        <w:rPr>
          <w:noProof/>
        </w:rPr>
        <w:t>32</w:t>
      </w:r>
      <w:r>
        <w:rPr>
          <w:noProof/>
        </w:rPr>
        <w:fldChar w:fldCharType="end"/>
      </w:r>
    </w:p>
    <w:p w14:paraId="10DFF559" w14:textId="4E3D397B" w:rsidR="00800D60" w:rsidRDefault="00800D60">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_Toc164763143 \h </w:instrText>
      </w:r>
      <w:r>
        <w:rPr>
          <w:noProof/>
        </w:rPr>
      </w:r>
      <w:r>
        <w:rPr>
          <w:noProof/>
        </w:rPr>
        <w:fldChar w:fldCharType="separate"/>
      </w:r>
      <w:r>
        <w:rPr>
          <w:noProof/>
        </w:rPr>
        <w:t>32</w:t>
      </w:r>
      <w:r>
        <w:rPr>
          <w:noProof/>
        </w:rPr>
        <w:fldChar w:fldCharType="end"/>
      </w:r>
    </w:p>
    <w:p w14:paraId="7AD422DB" w14:textId="34809950" w:rsidR="00800D60" w:rsidRDefault="00800D60">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_Toc164763144 \h </w:instrText>
      </w:r>
      <w:r>
        <w:rPr>
          <w:noProof/>
        </w:rPr>
      </w:r>
      <w:r>
        <w:rPr>
          <w:noProof/>
        </w:rPr>
        <w:fldChar w:fldCharType="separate"/>
      </w:r>
      <w:r>
        <w:rPr>
          <w:noProof/>
        </w:rPr>
        <w:t>32</w:t>
      </w:r>
      <w:r>
        <w:rPr>
          <w:noProof/>
        </w:rPr>
        <w:fldChar w:fldCharType="end"/>
      </w:r>
    </w:p>
    <w:p w14:paraId="374A2F5C" w14:textId="1869744C" w:rsidR="00800D60" w:rsidRDefault="00800D60">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_Toc164763145 \h </w:instrText>
      </w:r>
      <w:r>
        <w:rPr>
          <w:noProof/>
        </w:rPr>
      </w:r>
      <w:r>
        <w:rPr>
          <w:noProof/>
        </w:rPr>
        <w:fldChar w:fldCharType="separate"/>
      </w:r>
      <w:r>
        <w:rPr>
          <w:noProof/>
        </w:rPr>
        <w:t>33</w:t>
      </w:r>
      <w:r>
        <w:rPr>
          <w:noProof/>
        </w:rPr>
        <w:fldChar w:fldCharType="end"/>
      </w:r>
    </w:p>
    <w:p w14:paraId="3407A361" w14:textId="3F674659" w:rsidR="00800D60" w:rsidRDefault="00800D60">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_Toc164763146 \h </w:instrText>
      </w:r>
      <w:r>
        <w:rPr>
          <w:noProof/>
        </w:rPr>
      </w:r>
      <w:r>
        <w:rPr>
          <w:noProof/>
        </w:rPr>
        <w:fldChar w:fldCharType="separate"/>
      </w:r>
      <w:r>
        <w:rPr>
          <w:noProof/>
        </w:rPr>
        <w:t>33</w:t>
      </w:r>
      <w:r>
        <w:rPr>
          <w:noProof/>
        </w:rPr>
        <w:fldChar w:fldCharType="end"/>
      </w:r>
    </w:p>
    <w:p w14:paraId="24139A9B" w14:textId="16F43862" w:rsidR="00800D60" w:rsidRDefault="00800D60">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_Toc164763147 \h </w:instrText>
      </w:r>
      <w:r>
        <w:rPr>
          <w:noProof/>
        </w:rPr>
      </w:r>
      <w:r>
        <w:rPr>
          <w:noProof/>
        </w:rPr>
        <w:fldChar w:fldCharType="separate"/>
      </w:r>
      <w:r>
        <w:rPr>
          <w:noProof/>
        </w:rPr>
        <w:t>33</w:t>
      </w:r>
      <w:r>
        <w:rPr>
          <w:noProof/>
        </w:rPr>
        <w:fldChar w:fldCharType="end"/>
      </w:r>
    </w:p>
    <w:p w14:paraId="1F1EE209" w14:textId="10D918D1" w:rsidR="00800D60" w:rsidRDefault="00800D60">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_Toc164763148 \h </w:instrText>
      </w:r>
      <w:r>
        <w:rPr>
          <w:noProof/>
        </w:rPr>
      </w:r>
      <w:r>
        <w:rPr>
          <w:noProof/>
        </w:rPr>
        <w:fldChar w:fldCharType="separate"/>
      </w:r>
      <w:r>
        <w:rPr>
          <w:noProof/>
        </w:rPr>
        <w:t>33</w:t>
      </w:r>
      <w:r>
        <w:rPr>
          <w:noProof/>
        </w:rPr>
        <w:fldChar w:fldCharType="end"/>
      </w:r>
    </w:p>
    <w:p w14:paraId="7ED22FCF" w14:textId="3C36AB04" w:rsidR="00800D60" w:rsidRDefault="00800D60">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_Toc164763149 \h </w:instrText>
      </w:r>
      <w:r>
        <w:rPr>
          <w:noProof/>
        </w:rPr>
      </w:r>
      <w:r>
        <w:rPr>
          <w:noProof/>
        </w:rPr>
        <w:fldChar w:fldCharType="separate"/>
      </w:r>
      <w:r>
        <w:rPr>
          <w:noProof/>
        </w:rPr>
        <w:t>33</w:t>
      </w:r>
      <w:r>
        <w:rPr>
          <w:noProof/>
        </w:rPr>
        <w:fldChar w:fldCharType="end"/>
      </w:r>
    </w:p>
    <w:p w14:paraId="60810F69" w14:textId="437334FE"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_Toc164763150 \h </w:instrText>
      </w:r>
      <w:r>
        <w:rPr>
          <w:noProof/>
        </w:rPr>
      </w:r>
      <w:r>
        <w:rPr>
          <w:noProof/>
        </w:rPr>
        <w:fldChar w:fldCharType="separate"/>
      </w:r>
      <w:r>
        <w:rPr>
          <w:noProof/>
        </w:rPr>
        <w:t>33</w:t>
      </w:r>
      <w:r>
        <w:rPr>
          <w:noProof/>
        </w:rPr>
        <w:fldChar w:fldCharType="end"/>
      </w:r>
    </w:p>
    <w:p w14:paraId="523908AF" w14:textId="35F692C6" w:rsidR="00800D60" w:rsidRDefault="00800D60">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_Toc164763151 \h </w:instrText>
      </w:r>
      <w:r>
        <w:rPr>
          <w:noProof/>
        </w:rPr>
      </w:r>
      <w:r>
        <w:rPr>
          <w:noProof/>
        </w:rPr>
        <w:fldChar w:fldCharType="separate"/>
      </w:r>
      <w:r>
        <w:rPr>
          <w:noProof/>
        </w:rPr>
        <w:t>33</w:t>
      </w:r>
      <w:r>
        <w:rPr>
          <w:noProof/>
        </w:rPr>
        <w:fldChar w:fldCharType="end"/>
      </w:r>
    </w:p>
    <w:p w14:paraId="710EFDBC" w14:textId="7D64E31D" w:rsidR="00800D60" w:rsidRDefault="00800D60">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_Toc164763152 \h </w:instrText>
      </w:r>
      <w:r>
        <w:rPr>
          <w:noProof/>
        </w:rPr>
      </w:r>
      <w:r>
        <w:rPr>
          <w:noProof/>
        </w:rPr>
        <w:fldChar w:fldCharType="separate"/>
      </w:r>
      <w:r>
        <w:rPr>
          <w:noProof/>
        </w:rPr>
        <w:t>34</w:t>
      </w:r>
      <w:r>
        <w:rPr>
          <w:noProof/>
        </w:rPr>
        <w:fldChar w:fldCharType="end"/>
      </w:r>
    </w:p>
    <w:p w14:paraId="6728FF2B" w14:textId="51F15DFA" w:rsidR="00800D60" w:rsidRDefault="00800D60">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_Toc164763153 \h </w:instrText>
      </w:r>
      <w:r>
        <w:rPr>
          <w:noProof/>
        </w:rPr>
      </w:r>
      <w:r>
        <w:rPr>
          <w:noProof/>
        </w:rPr>
        <w:fldChar w:fldCharType="separate"/>
      </w:r>
      <w:r>
        <w:rPr>
          <w:noProof/>
        </w:rPr>
        <w:t>34</w:t>
      </w:r>
      <w:r>
        <w:rPr>
          <w:noProof/>
        </w:rPr>
        <w:fldChar w:fldCharType="end"/>
      </w:r>
    </w:p>
    <w:p w14:paraId="2AD207CA" w14:textId="1672AAC2" w:rsidR="00800D60" w:rsidRDefault="00800D60">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_Toc164763154 \h </w:instrText>
      </w:r>
      <w:r>
        <w:rPr>
          <w:noProof/>
        </w:rPr>
      </w:r>
      <w:r>
        <w:rPr>
          <w:noProof/>
        </w:rPr>
        <w:fldChar w:fldCharType="separate"/>
      </w:r>
      <w:r>
        <w:rPr>
          <w:noProof/>
        </w:rPr>
        <w:t>34</w:t>
      </w:r>
      <w:r>
        <w:rPr>
          <w:noProof/>
        </w:rPr>
        <w:fldChar w:fldCharType="end"/>
      </w:r>
    </w:p>
    <w:p w14:paraId="56818AD3" w14:textId="18C05259" w:rsidR="00800D60" w:rsidRDefault="00800D60">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_Toc164763155 \h </w:instrText>
      </w:r>
      <w:r>
        <w:rPr>
          <w:noProof/>
        </w:rPr>
      </w:r>
      <w:r>
        <w:rPr>
          <w:noProof/>
        </w:rPr>
        <w:fldChar w:fldCharType="separate"/>
      </w:r>
      <w:r>
        <w:rPr>
          <w:noProof/>
        </w:rPr>
        <w:t>34</w:t>
      </w:r>
      <w:r>
        <w:rPr>
          <w:noProof/>
        </w:rPr>
        <w:fldChar w:fldCharType="end"/>
      </w:r>
    </w:p>
    <w:p w14:paraId="42B7B491" w14:textId="3F88FED0" w:rsidR="00800D60" w:rsidRDefault="00800D60">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_Toc164763156 \h </w:instrText>
      </w:r>
      <w:r>
        <w:rPr>
          <w:noProof/>
        </w:rPr>
      </w:r>
      <w:r>
        <w:rPr>
          <w:noProof/>
        </w:rPr>
        <w:fldChar w:fldCharType="separate"/>
      </w:r>
      <w:r>
        <w:rPr>
          <w:noProof/>
        </w:rPr>
        <w:t>34</w:t>
      </w:r>
      <w:r>
        <w:rPr>
          <w:noProof/>
        </w:rPr>
        <w:fldChar w:fldCharType="end"/>
      </w:r>
    </w:p>
    <w:p w14:paraId="1C96F871" w14:textId="16F3E7A1" w:rsidR="00800D60" w:rsidRDefault="00800D60">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_Toc164763157 \h </w:instrText>
      </w:r>
      <w:r>
        <w:rPr>
          <w:noProof/>
        </w:rPr>
      </w:r>
      <w:r>
        <w:rPr>
          <w:noProof/>
        </w:rPr>
        <w:fldChar w:fldCharType="separate"/>
      </w:r>
      <w:r>
        <w:rPr>
          <w:noProof/>
        </w:rPr>
        <w:t>35</w:t>
      </w:r>
      <w:r>
        <w:rPr>
          <w:noProof/>
        </w:rPr>
        <w:fldChar w:fldCharType="end"/>
      </w:r>
    </w:p>
    <w:p w14:paraId="66C5D1C1" w14:textId="2E577E26" w:rsidR="00800D60" w:rsidRDefault="00800D60">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_Toc164763158 \h </w:instrText>
      </w:r>
      <w:r>
        <w:rPr>
          <w:noProof/>
        </w:rPr>
      </w:r>
      <w:r>
        <w:rPr>
          <w:noProof/>
        </w:rPr>
        <w:fldChar w:fldCharType="separate"/>
      </w:r>
      <w:r>
        <w:rPr>
          <w:noProof/>
        </w:rPr>
        <w:t>35</w:t>
      </w:r>
      <w:r>
        <w:rPr>
          <w:noProof/>
        </w:rPr>
        <w:fldChar w:fldCharType="end"/>
      </w:r>
    </w:p>
    <w:p w14:paraId="4E0CB6A0" w14:textId="4C914300" w:rsidR="00800D60" w:rsidRDefault="00800D60">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_Toc164763159 \h </w:instrText>
      </w:r>
      <w:r>
        <w:rPr>
          <w:noProof/>
        </w:rPr>
      </w:r>
      <w:r>
        <w:rPr>
          <w:noProof/>
        </w:rPr>
        <w:fldChar w:fldCharType="separate"/>
      </w:r>
      <w:r>
        <w:rPr>
          <w:noProof/>
        </w:rPr>
        <w:t>35</w:t>
      </w:r>
      <w:r>
        <w:rPr>
          <w:noProof/>
        </w:rPr>
        <w:fldChar w:fldCharType="end"/>
      </w:r>
    </w:p>
    <w:p w14:paraId="58C6E5F9" w14:textId="73FA60B0" w:rsidR="00800D60" w:rsidRDefault="00800D60">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_Toc164763160 \h </w:instrText>
      </w:r>
      <w:r>
        <w:rPr>
          <w:noProof/>
        </w:rPr>
      </w:r>
      <w:r>
        <w:rPr>
          <w:noProof/>
        </w:rPr>
        <w:fldChar w:fldCharType="separate"/>
      </w:r>
      <w:r>
        <w:rPr>
          <w:noProof/>
        </w:rPr>
        <w:t>35</w:t>
      </w:r>
      <w:r>
        <w:rPr>
          <w:noProof/>
        </w:rPr>
        <w:fldChar w:fldCharType="end"/>
      </w:r>
    </w:p>
    <w:p w14:paraId="61717718" w14:textId="18233F86" w:rsidR="00800D60" w:rsidRDefault="00800D60">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_Toc164763161 \h </w:instrText>
      </w:r>
      <w:r>
        <w:rPr>
          <w:noProof/>
        </w:rPr>
      </w:r>
      <w:r>
        <w:rPr>
          <w:noProof/>
        </w:rPr>
        <w:fldChar w:fldCharType="separate"/>
      </w:r>
      <w:r>
        <w:rPr>
          <w:noProof/>
        </w:rPr>
        <w:t>35</w:t>
      </w:r>
      <w:r>
        <w:rPr>
          <w:noProof/>
        </w:rPr>
        <w:fldChar w:fldCharType="end"/>
      </w:r>
    </w:p>
    <w:p w14:paraId="58F2B44D" w14:textId="78417E32" w:rsidR="00800D60" w:rsidRDefault="00800D60">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_Toc164763162 \h </w:instrText>
      </w:r>
      <w:r>
        <w:rPr>
          <w:noProof/>
        </w:rPr>
      </w:r>
      <w:r>
        <w:rPr>
          <w:noProof/>
        </w:rPr>
        <w:fldChar w:fldCharType="separate"/>
      </w:r>
      <w:r>
        <w:rPr>
          <w:noProof/>
        </w:rPr>
        <w:t>36</w:t>
      </w:r>
      <w:r>
        <w:rPr>
          <w:noProof/>
        </w:rPr>
        <w:fldChar w:fldCharType="end"/>
      </w:r>
    </w:p>
    <w:p w14:paraId="71FBCCFB" w14:textId="34CB0DE4" w:rsidR="00800D60" w:rsidRDefault="00800D60">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_Toc164763163 \h </w:instrText>
      </w:r>
      <w:r>
        <w:rPr>
          <w:noProof/>
        </w:rPr>
      </w:r>
      <w:r>
        <w:rPr>
          <w:noProof/>
        </w:rPr>
        <w:fldChar w:fldCharType="separate"/>
      </w:r>
      <w:r>
        <w:rPr>
          <w:noProof/>
        </w:rPr>
        <w:t>36</w:t>
      </w:r>
      <w:r>
        <w:rPr>
          <w:noProof/>
        </w:rPr>
        <w:fldChar w:fldCharType="end"/>
      </w:r>
    </w:p>
    <w:p w14:paraId="63F39F4F" w14:textId="1DD89D8B" w:rsidR="00800D60" w:rsidRDefault="00800D60">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_Toc164763164 \h </w:instrText>
      </w:r>
      <w:r>
        <w:rPr>
          <w:noProof/>
        </w:rPr>
      </w:r>
      <w:r>
        <w:rPr>
          <w:noProof/>
        </w:rPr>
        <w:fldChar w:fldCharType="separate"/>
      </w:r>
      <w:r>
        <w:rPr>
          <w:noProof/>
        </w:rPr>
        <w:t>36</w:t>
      </w:r>
      <w:r>
        <w:rPr>
          <w:noProof/>
        </w:rPr>
        <w:fldChar w:fldCharType="end"/>
      </w:r>
    </w:p>
    <w:p w14:paraId="143389B8" w14:textId="5125605F" w:rsidR="00800D60" w:rsidRDefault="00800D60">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_Toc164763165 \h </w:instrText>
      </w:r>
      <w:r>
        <w:rPr>
          <w:noProof/>
        </w:rPr>
      </w:r>
      <w:r>
        <w:rPr>
          <w:noProof/>
        </w:rPr>
        <w:fldChar w:fldCharType="separate"/>
      </w:r>
      <w:r>
        <w:rPr>
          <w:noProof/>
        </w:rPr>
        <w:t>36</w:t>
      </w:r>
      <w:r>
        <w:rPr>
          <w:noProof/>
        </w:rPr>
        <w:fldChar w:fldCharType="end"/>
      </w:r>
    </w:p>
    <w:p w14:paraId="18372087" w14:textId="14E1956B" w:rsidR="00800D60" w:rsidRDefault="00800D60">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_Toc164763166 \h </w:instrText>
      </w:r>
      <w:r>
        <w:rPr>
          <w:noProof/>
        </w:rPr>
      </w:r>
      <w:r>
        <w:rPr>
          <w:noProof/>
        </w:rPr>
        <w:fldChar w:fldCharType="separate"/>
      </w:r>
      <w:r>
        <w:rPr>
          <w:noProof/>
        </w:rPr>
        <w:t>37</w:t>
      </w:r>
      <w:r>
        <w:rPr>
          <w:noProof/>
        </w:rPr>
        <w:fldChar w:fldCharType="end"/>
      </w:r>
    </w:p>
    <w:p w14:paraId="15E795DD" w14:textId="660AC115" w:rsidR="00800D60" w:rsidRDefault="00800D60">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_Toc164763167 \h </w:instrText>
      </w:r>
      <w:r>
        <w:rPr>
          <w:noProof/>
        </w:rPr>
      </w:r>
      <w:r>
        <w:rPr>
          <w:noProof/>
        </w:rPr>
        <w:fldChar w:fldCharType="separate"/>
      </w:r>
      <w:r>
        <w:rPr>
          <w:noProof/>
        </w:rPr>
        <w:t>37</w:t>
      </w:r>
      <w:r>
        <w:rPr>
          <w:noProof/>
        </w:rPr>
        <w:fldChar w:fldCharType="end"/>
      </w:r>
    </w:p>
    <w:p w14:paraId="706D0950" w14:textId="44CBE7B4" w:rsidR="00800D60" w:rsidRDefault="00800D60">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_Toc164763168 \h </w:instrText>
      </w:r>
      <w:r>
        <w:rPr>
          <w:noProof/>
        </w:rPr>
      </w:r>
      <w:r>
        <w:rPr>
          <w:noProof/>
        </w:rPr>
        <w:fldChar w:fldCharType="separate"/>
      </w:r>
      <w:r>
        <w:rPr>
          <w:noProof/>
        </w:rPr>
        <w:t>37</w:t>
      </w:r>
      <w:r>
        <w:rPr>
          <w:noProof/>
        </w:rPr>
        <w:fldChar w:fldCharType="end"/>
      </w:r>
    </w:p>
    <w:p w14:paraId="220B2D96" w14:textId="2AF34621" w:rsidR="00800D60" w:rsidRDefault="00800D60">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_Toc164763169 \h </w:instrText>
      </w:r>
      <w:r>
        <w:rPr>
          <w:noProof/>
        </w:rPr>
      </w:r>
      <w:r>
        <w:rPr>
          <w:noProof/>
        </w:rPr>
        <w:fldChar w:fldCharType="separate"/>
      </w:r>
      <w:r>
        <w:rPr>
          <w:noProof/>
        </w:rPr>
        <w:t>37</w:t>
      </w:r>
      <w:r>
        <w:rPr>
          <w:noProof/>
        </w:rPr>
        <w:fldChar w:fldCharType="end"/>
      </w:r>
    </w:p>
    <w:p w14:paraId="21E0A025" w14:textId="46C5D0DF" w:rsidR="00800D60" w:rsidRDefault="00800D60">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_Toc164763170 \h </w:instrText>
      </w:r>
      <w:r>
        <w:rPr>
          <w:noProof/>
        </w:rPr>
      </w:r>
      <w:r>
        <w:rPr>
          <w:noProof/>
        </w:rPr>
        <w:fldChar w:fldCharType="separate"/>
      </w:r>
      <w:r>
        <w:rPr>
          <w:noProof/>
        </w:rPr>
        <w:t>37</w:t>
      </w:r>
      <w:r>
        <w:rPr>
          <w:noProof/>
        </w:rPr>
        <w:fldChar w:fldCharType="end"/>
      </w:r>
    </w:p>
    <w:p w14:paraId="416C7E50" w14:textId="03E323D1" w:rsidR="00800D60" w:rsidRDefault="00800D60">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_Toc164763171 \h </w:instrText>
      </w:r>
      <w:r>
        <w:rPr>
          <w:noProof/>
        </w:rPr>
      </w:r>
      <w:r>
        <w:rPr>
          <w:noProof/>
        </w:rPr>
        <w:fldChar w:fldCharType="separate"/>
      </w:r>
      <w:r>
        <w:rPr>
          <w:noProof/>
        </w:rPr>
        <w:t>37</w:t>
      </w:r>
      <w:r>
        <w:rPr>
          <w:noProof/>
        </w:rPr>
        <w:fldChar w:fldCharType="end"/>
      </w:r>
    </w:p>
    <w:p w14:paraId="7A3698DA" w14:textId="2C257485" w:rsidR="00800D60" w:rsidRDefault="00800D60">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_Toc164763172 \h </w:instrText>
      </w:r>
      <w:r>
        <w:rPr>
          <w:noProof/>
        </w:rPr>
      </w:r>
      <w:r>
        <w:rPr>
          <w:noProof/>
        </w:rPr>
        <w:fldChar w:fldCharType="separate"/>
      </w:r>
      <w:r>
        <w:rPr>
          <w:noProof/>
        </w:rPr>
        <w:t>37</w:t>
      </w:r>
      <w:r>
        <w:rPr>
          <w:noProof/>
        </w:rPr>
        <w:fldChar w:fldCharType="end"/>
      </w:r>
    </w:p>
    <w:p w14:paraId="1B92E293" w14:textId="733EA21F" w:rsidR="00800D60" w:rsidRDefault="00800D60">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_Toc164763173 \h </w:instrText>
      </w:r>
      <w:r>
        <w:rPr>
          <w:noProof/>
        </w:rPr>
      </w:r>
      <w:r>
        <w:rPr>
          <w:noProof/>
        </w:rPr>
        <w:fldChar w:fldCharType="separate"/>
      </w:r>
      <w:r>
        <w:rPr>
          <w:noProof/>
        </w:rPr>
        <w:t>38</w:t>
      </w:r>
      <w:r>
        <w:rPr>
          <w:noProof/>
        </w:rPr>
        <w:fldChar w:fldCharType="end"/>
      </w:r>
    </w:p>
    <w:p w14:paraId="6D0AF326" w14:textId="5A9F086C" w:rsidR="00800D60" w:rsidRDefault="00800D60">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_Toc164763174 \h </w:instrText>
      </w:r>
      <w:r>
        <w:rPr>
          <w:noProof/>
        </w:rPr>
      </w:r>
      <w:r>
        <w:rPr>
          <w:noProof/>
        </w:rPr>
        <w:fldChar w:fldCharType="separate"/>
      </w:r>
      <w:r>
        <w:rPr>
          <w:noProof/>
        </w:rPr>
        <w:t>38</w:t>
      </w:r>
      <w:r>
        <w:rPr>
          <w:noProof/>
        </w:rPr>
        <w:fldChar w:fldCharType="end"/>
      </w:r>
    </w:p>
    <w:p w14:paraId="581ED929" w14:textId="38B8EC05" w:rsidR="00800D60" w:rsidRDefault="00800D60">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_Toc164763175 \h </w:instrText>
      </w:r>
      <w:r>
        <w:rPr>
          <w:noProof/>
        </w:rPr>
      </w:r>
      <w:r>
        <w:rPr>
          <w:noProof/>
        </w:rPr>
        <w:fldChar w:fldCharType="separate"/>
      </w:r>
      <w:r>
        <w:rPr>
          <w:noProof/>
        </w:rPr>
        <w:t>38</w:t>
      </w:r>
      <w:r>
        <w:rPr>
          <w:noProof/>
        </w:rPr>
        <w:fldChar w:fldCharType="end"/>
      </w:r>
    </w:p>
    <w:p w14:paraId="327DEA83" w14:textId="554F79D4" w:rsidR="00800D60" w:rsidRDefault="00800D60">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_Toc164763176 \h </w:instrText>
      </w:r>
      <w:r>
        <w:rPr>
          <w:noProof/>
        </w:rPr>
      </w:r>
      <w:r>
        <w:rPr>
          <w:noProof/>
        </w:rPr>
        <w:fldChar w:fldCharType="separate"/>
      </w:r>
      <w:r>
        <w:rPr>
          <w:noProof/>
        </w:rPr>
        <w:t>39</w:t>
      </w:r>
      <w:r>
        <w:rPr>
          <w:noProof/>
        </w:rPr>
        <w:fldChar w:fldCharType="end"/>
      </w:r>
    </w:p>
    <w:p w14:paraId="239A7DA8" w14:textId="20236A06" w:rsidR="00800D60" w:rsidRDefault="00800D60">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_Toc164763177 \h </w:instrText>
      </w:r>
      <w:r>
        <w:rPr>
          <w:noProof/>
        </w:rPr>
      </w:r>
      <w:r>
        <w:rPr>
          <w:noProof/>
        </w:rPr>
        <w:fldChar w:fldCharType="separate"/>
      </w:r>
      <w:r>
        <w:rPr>
          <w:noProof/>
        </w:rPr>
        <w:t>39</w:t>
      </w:r>
      <w:r>
        <w:rPr>
          <w:noProof/>
        </w:rPr>
        <w:fldChar w:fldCharType="end"/>
      </w:r>
    </w:p>
    <w:p w14:paraId="78D3563E" w14:textId="7A1712AE" w:rsidR="00800D60" w:rsidRDefault="00800D60">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_Toc164763178 \h </w:instrText>
      </w:r>
      <w:r>
        <w:rPr>
          <w:noProof/>
        </w:rPr>
      </w:r>
      <w:r>
        <w:rPr>
          <w:noProof/>
        </w:rPr>
        <w:fldChar w:fldCharType="separate"/>
      </w:r>
      <w:r>
        <w:rPr>
          <w:noProof/>
        </w:rPr>
        <w:t>39</w:t>
      </w:r>
      <w:r>
        <w:rPr>
          <w:noProof/>
        </w:rPr>
        <w:fldChar w:fldCharType="end"/>
      </w:r>
    </w:p>
    <w:p w14:paraId="5EA07BE9" w14:textId="1E598828" w:rsidR="00800D60" w:rsidRDefault="00800D60">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_Toc164763179 \h </w:instrText>
      </w:r>
      <w:r>
        <w:rPr>
          <w:noProof/>
        </w:rPr>
      </w:r>
      <w:r>
        <w:rPr>
          <w:noProof/>
        </w:rPr>
        <w:fldChar w:fldCharType="separate"/>
      </w:r>
      <w:r>
        <w:rPr>
          <w:noProof/>
        </w:rPr>
        <w:t>40</w:t>
      </w:r>
      <w:r>
        <w:rPr>
          <w:noProof/>
        </w:rPr>
        <w:fldChar w:fldCharType="end"/>
      </w:r>
    </w:p>
    <w:p w14:paraId="4DBE8F5B" w14:textId="18CA6B5E" w:rsidR="00800D60" w:rsidRDefault="00800D60">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_Toc164763180 \h </w:instrText>
      </w:r>
      <w:r>
        <w:rPr>
          <w:noProof/>
        </w:rPr>
      </w:r>
      <w:r>
        <w:rPr>
          <w:noProof/>
        </w:rPr>
        <w:fldChar w:fldCharType="separate"/>
      </w:r>
      <w:r>
        <w:rPr>
          <w:noProof/>
        </w:rPr>
        <w:t>40</w:t>
      </w:r>
      <w:r>
        <w:rPr>
          <w:noProof/>
        </w:rPr>
        <w:fldChar w:fldCharType="end"/>
      </w:r>
    </w:p>
    <w:p w14:paraId="228E7D9D" w14:textId="726179FE" w:rsidR="00800D60" w:rsidRDefault="00800D60">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_Toc164763181 \h </w:instrText>
      </w:r>
      <w:r>
        <w:rPr>
          <w:noProof/>
        </w:rPr>
      </w:r>
      <w:r>
        <w:rPr>
          <w:noProof/>
        </w:rPr>
        <w:fldChar w:fldCharType="separate"/>
      </w:r>
      <w:r>
        <w:rPr>
          <w:noProof/>
        </w:rPr>
        <w:t>40</w:t>
      </w:r>
      <w:r>
        <w:rPr>
          <w:noProof/>
        </w:rPr>
        <w:fldChar w:fldCharType="end"/>
      </w:r>
    </w:p>
    <w:p w14:paraId="4F75A48F" w14:textId="2D245BE6" w:rsidR="00800D60" w:rsidRDefault="00800D60">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_Toc164763182 \h </w:instrText>
      </w:r>
      <w:r>
        <w:rPr>
          <w:noProof/>
        </w:rPr>
      </w:r>
      <w:r>
        <w:rPr>
          <w:noProof/>
        </w:rPr>
        <w:fldChar w:fldCharType="separate"/>
      </w:r>
      <w:r>
        <w:rPr>
          <w:noProof/>
        </w:rPr>
        <w:t>40</w:t>
      </w:r>
      <w:r>
        <w:rPr>
          <w:noProof/>
        </w:rPr>
        <w:fldChar w:fldCharType="end"/>
      </w:r>
    </w:p>
    <w:p w14:paraId="6F36E873" w14:textId="43E01A03" w:rsidR="00800D60" w:rsidRDefault="00800D60">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_Toc164763183 \h </w:instrText>
      </w:r>
      <w:r>
        <w:rPr>
          <w:noProof/>
        </w:rPr>
      </w:r>
      <w:r>
        <w:rPr>
          <w:noProof/>
        </w:rPr>
        <w:fldChar w:fldCharType="separate"/>
      </w:r>
      <w:r>
        <w:rPr>
          <w:noProof/>
        </w:rPr>
        <w:t>40</w:t>
      </w:r>
      <w:r>
        <w:rPr>
          <w:noProof/>
        </w:rPr>
        <w:fldChar w:fldCharType="end"/>
      </w:r>
    </w:p>
    <w:p w14:paraId="28807033" w14:textId="6B8F1EEA" w:rsidR="00800D60" w:rsidRDefault="00800D60">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_Toc164763184 \h </w:instrText>
      </w:r>
      <w:r>
        <w:rPr>
          <w:noProof/>
        </w:rPr>
      </w:r>
      <w:r>
        <w:rPr>
          <w:noProof/>
        </w:rPr>
        <w:fldChar w:fldCharType="separate"/>
      </w:r>
      <w:r>
        <w:rPr>
          <w:noProof/>
        </w:rPr>
        <w:t>41</w:t>
      </w:r>
      <w:r>
        <w:rPr>
          <w:noProof/>
        </w:rPr>
        <w:fldChar w:fldCharType="end"/>
      </w:r>
    </w:p>
    <w:p w14:paraId="625D2812" w14:textId="1C803F07" w:rsidR="00800D60" w:rsidRDefault="00800D60">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_Toc164763185 \h </w:instrText>
      </w:r>
      <w:r>
        <w:rPr>
          <w:noProof/>
        </w:rPr>
      </w:r>
      <w:r>
        <w:rPr>
          <w:noProof/>
        </w:rPr>
        <w:fldChar w:fldCharType="separate"/>
      </w:r>
      <w:r>
        <w:rPr>
          <w:noProof/>
        </w:rPr>
        <w:t>41</w:t>
      </w:r>
      <w:r>
        <w:rPr>
          <w:noProof/>
        </w:rPr>
        <w:fldChar w:fldCharType="end"/>
      </w:r>
    </w:p>
    <w:p w14:paraId="2AD728AF" w14:textId="02C5ADBD"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_Toc164763186 \h </w:instrText>
      </w:r>
      <w:r>
        <w:rPr>
          <w:noProof/>
        </w:rPr>
      </w:r>
      <w:r>
        <w:rPr>
          <w:noProof/>
        </w:rPr>
        <w:fldChar w:fldCharType="separate"/>
      </w:r>
      <w:r>
        <w:rPr>
          <w:noProof/>
        </w:rPr>
        <w:t>41</w:t>
      </w:r>
      <w:r>
        <w:rPr>
          <w:noProof/>
        </w:rPr>
        <w:fldChar w:fldCharType="end"/>
      </w:r>
    </w:p>
    <w:p w14:paraId="1B409BDE" w14:textId="4F493C71"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_Toc164763187 \h </w:instrText>
      </w:r>
      <w:r>
        <w:rPr>
          <w:noProof/>
        </w:rPr>
      </w:r>
      <w:r>
        <w:rPr>
          <w:noProof/>
        </w:rPr>
        <w:fldChar w:fldCharType="separate"/>
      </w:r>
      <w:r>
        <w:rPr>
          <w:noProof/>
        </w:rPr>
        <w:t>41</w:t>
      </w:r>
      <w:r>
        <w:rPr>
          <w:noProof/>
        </w:rPr>
        <w:fldChar w:fldCharType="end"/>
      </w:r>
    </w:p>
    <w:p w14:paraId="18A84268" w14:textId="561FA178" w:rsidR="00800D60" w:rsidRDefault="00800D60">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_Toc164763188 \h </w:instrText>
      </w:r>
      <w:r>
        <w:rPr>
          <w:noProof/>
        </w:rPr>
      </w:r>
      <w:r>
        <w:rPr>
          <w:noProof/>
        </w:rPr>
        <w:fldChar w:fldCharType="separate"/>
      </w:r>
      <w:r>
        <w:rPr>
          <w:noProof/>
        </w:rPr>
        <w:t>41</w:t>
      </w:r>
      <w:r>
        <w:rPr>
          <w:noProof/>
        </w:rPr>
        <w:fldChar w:fldCharType="end"/>
      </w:r>
    </w:p>
    <w:p w14:paraId="0A085073" w14:textId="54A42FA9" w:rsidR="00800D60" w:rsidRDefault="00800D60">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_Toc164763189 \h </w:instrText>
      </w:r>
      <w:r>
        <w:rPr>
          <w:noProof/>
        </w:rPr>
      </w:r>
      <w:r>
        <w:rPr>
          <w:noProof/>
        </w:rPr>
        <w:fldChar w:fldCharType="separate"/>
      </w:r>
      <w:r>
        <w:rPr>
          <w:noProof/>
        </w:rPr>
        <w:t>41</w:t>
      </w:r>
      <w:r>
        <w:rPr>
          <w:noProof/>
        </w:rPr>
        <w:fldChar w:fldCharType="end"/>
      </w:r>
    </w:p>
    <w:p w14:paraId="7C02F5E2" w14:textId="3BAA6C10" w:rsidR="00800D60" w:rsidRDefault="00800D60">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_Toc164763190 \h </w:instrText>
      </w:r>
      <w:r>
        <w:rPr>
          <w:noProof/>
        </w:rPr>
      </w:r>
      <w:r>
        <w:rPr>
          <w:noProof/>
        </w:rPr>
        <w:fldChar w:fldCharType="separate"/>
      </w:r>
      <w:r>
        <w:rPr>
          <w:noProof/>
        </w:rPr>
        <w:t>41</w:t>
      </w:r>
      <w:r>
        <w:rPr>
          <w:noProof/>
        </w:rPr>
        <w:fldChar w:fldCharType="end"/>
      </w:r>
    </w:p>
    <w:p w14:paraId="189FE274" w14:textId="39558554" w:rsidR="00800D60" w:rsidRDefault="00800D60">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_Toc164763191 \h </w:instrText>
      </w:r>
      <w:r>
        <w:rPr>
          <w:noProof/>
        </w:rPr>
      </w:r>
      <w:r>
        <w:rPr>
          <w:noProof/>
        </w:rPr>
        <w:fldChar w:fldCharType="separate"/>
      </w:r>
      <w:r>
        <w:rPr>
          <w:noProof/>
        </w:rPr>
        <w:t>41</w:t>
      </w:r>
      <w:r>
        <w:rPr>
          <w:noProof/>
        </w:rPr>
        <w:fldChar w:fldCharType="end"/>
      </w:r>
    </w:p>
    <w:p w14:paraId="48BF3FA7" w14:textId="698825E3" w:rsidR="00800D60" w:rsidRDefault="00800D60">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_Toc164763192 \h </w:instrText>
      </w:r>
      <w:r>
        <w:rPr>
          <w:noProof/>
        </w:rPr>
      </w:r>
      <w:r>
        <w:rPr>
          <w:noProof/>
        </w:rPr>
        <w:fldChar w:fldCharType="separate"/>
      </w:r>
      <w:r>
        <w:rPr>
          <w:noProof/>
        </w:rPr>
        <w:t>42</w:t>
      </w:r>
      <w:r>
        <w:rPr>
          <w:noProof/>
        </w:rPr>
        <w:fldChar w:fldCharType="end"/>
      </w:r>
    </w:p>
    <w:p w14:paraId="6BF9B664" w14:textId="1E6A49E7" w:rsidR="00800D60" w:rsidRDefault="00800D60">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_Toc164763193 \h </w:instrText>
      </w:r>
      <w:r>
        <w:rPr>
          <w:noProof/>
        </w:rPr>
      </w:r>
      <w:r>
        <w:rPr>
          <w:noProof/>
        </w:rPr>
        <w:fldChar w:fldCharType="separate"/>
      </w:r>
      <w:r>
        <w:rPr>
          <w:noProof/>
        </w:rPr>
        <w:t>42</w:t>
      </w:r>
      <w:r>
        <w:rPr>
          <w:noProof/>
        </w:rPr>
        <w:fldChar w:fldCharType="end"/>
      </w:r>
    </w:p>
    <w:p w14:paraId="65D71A87" w14:textId="2DA777E7" w:rsidR="00800D60" w:rsidRDefault="00800D60">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_Toc164763194 \h </w:instrText>
      </w:r>
      <w:r>
        <w:rPr>
          <w:noProof/>
        </w:rPr>
      </w:r>
      <w:r>
        <w:rPr>
          <w:noProof/>
        </w:rPr>
        <w:fldChar w:fldCharType="separate"/>
      </w:r>
      <w:r>
        <w:rPr>
          <w:noProof/>
        </w:rPr>
        <w:t>42</w:t>
      </w:r>
      <w:r>
        <w:rPr>
          <w:noProof/>
        </w:rPr>
        <w:fldChar w:fldCharType="end"/>
      </w:r>
    </w:p>
    <w:p w14:paraId="0821A528" w14:textId="284CEA9A" w:rsidR="00800D60" w:rsidRDefault="00800D60">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_Toc164763195 \h </w:instrText>
      </w:r>
      <w:r>
        <w:rPr>
          <w:noProof/>
        </w:rPr>
      </w:r>
      <w:r>
        <w:rPr>
          <w:noProof/>
        </w:rPr>
        <w:fldChar w:fldCharType="separate"/>
      </w:r>
      <w:r>
        <w:rPr>
          <w:noProof/>
        </w:rPr>
        <w:t>42</w:t>
      </w:r>
      <w:r>
        <w:rPr>
          <w:noProof/>
        </w:rPr>
        <w:fldChar w:fldCharType="end"/>
      </w:r>
    </w:p>
    <w:p w14:paraId="0DC9A987" w14:textId="1E9128C0" w:rsidR="00800D60" w:rsidRDefault="00800D60">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_Toc164763196 \h </w:instrText>
      </w:r>
      <w:r>
        <w:rPr>
          <w:noProof/>
        </w:rPr>
      </w:r>
      <w:r>
        <w:rPr>
          <w:noProof/>
        </w:rPr>
        <w:fldChar w:fldCharType="separate"/>
      </w:r>
      <w:r>
        <w:rPr>
          <w:noProof/>
        </w:rPr>
        <w:t>42</w:t>
      </w:r>
      <w:r>
        <w:rPr>
          <w:noProof/>
        </w:rPr>
        <w:fldChar w:fldCharType="end"/>
      </w:r>
    </w:p>
    <w:p w14:paraId="0C796A27" w14:textId="02BF82B3" w:rsidR="00800D60" w:rsidRDefault="00800D60">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_Toc164763197 \h </w:instrText>
      </w:r>
      <w:r>
        <w:rPr>
          <w:noProof/>
        </w:rPr>
      </w:r>
      <w:r>
        <w:rPr>
          <w:noProof/>
        </w:rPr>
        <w:fldChar w:fldCharType="separate"/>
      </w:r>
      <w:r>
        <w:rPr>
          <w:noProof/>
        </w:rPr>
        <w:t>42</w:t>
      </w:r>
      <w:r>
        <w:rPr>
          <w:noProof/>
        </w:rPr>
        <w:fldChar w:fldCharType="end"/>
      </w:r>
    </w:p>
    <w:p w14:paraId="28E9FFEF" w14:textId="7741AB6D" w:rsidR="00800D60" w:rsidRDefault="00800D60">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_Toc164763198 \h </w:instrText>
      </w:r>
      <w:r>
        <w:rPr>
          <w:noProof/>
        </w:rPr>
      </w:r>
      <w:r>
        <w:rPr>
          <w:noProof/>
        </w:rPr>
        <w:fldChar w:fldCharType="separate"/>
      </w:r>
      <w:r>
        <w:rPr>
          <w:noProof/>
        </w:rPr>
        <w:t>43</w:t>
      </w:r>
      <w:r>
        <w:rPr>
          <w:noProof/>
        </w:rPr>
        <w:fldChar w:fldCharType="end"/>
      </w:r>
    </w:p>
    <w:p w14:paraId="340C3C48" w14:textId="6861B999" w:rsidR="00800D60" w:rsidRDefault="00800D60">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_Toc164763199 \h </w:instrText>
      </w:r>
      <w:r>
        <w:rPr>
          <w:noProof/>
        </w:rPr>
      </w:r>
      <w:r>
        <w:rPr>
          <w:noProof/>
        </w:rPr>
        <w:fldChar w:fldCharType="separate"/>
      </w:r>
      <w:r>
        <w:rPr>
          <w:noProof/>
        </w:rPr>
        <w:t>43</w:t>
      </w:r>
      <w:r>
        <w:rPr>
          <w:noProof/>
        </w:rPr>
        <w:fldChar w:fldCharType="end"/>
      </w:r>
    </w:p>
    <w:p w14:paraId="5471626F" w14:textId="2C932F2D" w:rsidR="00800D60" w:rsidRDefault="00800D60">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_Toc164763200 \h </w:instrText>
      </w:r>
      <w:r>
        <w:rPr>
          <w:noProof/>
        </w:rPr>
      </w:r>
      <w:r>
        <w:rPr>
          <w:noProof/>
        </w:rPr>
        <w:fldChar w:fldCharType="separate"/>
      </w:r>
      <w:r>
        <w:rPr>
          <w:noProof/>
        </w:rPr>
        <w:t>43</w:t>
      </w:r>
      <w:r>
        <w:rPr>
          <w:noProof/>
        </w:rPr>
        <w:fldChar w:fldCharType="end"/>
      </w:r>
    </w:p>
    <w:p w14:paraId="1CDA12B8" w14:textId="168B0C03"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_Toc164763201 \h </w:instrText>
      </w:r>
      <w:r>
        <w:rPr>
          <w:noProof/>
        </w:rPr>
      </w:r>
      <w:r>
        <w:rPr>
          <w:noProof/>
        </w:rPr>
        <w:fldChar w:fldCharType="separate"/>
      </w:r>
      <w:r>
        <w:rPr>
          <w:noProof/>
        </w:rPr>
        <w:t>43</w:t>
      </w:r>
      <w:r>
        <w:rPr>
          <w:noProof/>
        </w:rPr>
        <w:fldChar w:fldCharType="end"/>
      </w:r>
    </w:p>
    <w:p w14:paraId="750CE0E0" w14:textId="6BBFD0EF" w:rsidR="00800D60" w:rsidRDefault="00800D60">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_Toc164763202 \h </w:instrText>
      </w:r>
      <w:r>
        <w:rPr>
          <w:noProof/>
        </w:rPr>
      </w:r>
      <w:r>
        <w:rPr>
          <w:noProof/>
        </w:rPr>
        <w:fldChar w:fldCharType="separate"/>
      </w:r>
      <w:r>
        <w:rPr>
          <w:noProof/>
        </w:rPr>
        <w:t>44</w:t>
      </w:r>
      <w:r>
        <w:rPr>
          <w:noProof/>
        </w:rPr>
        <w:fldChar w:fldCharType="end"/>
      </w:r>
    </w:p>
    <w:p w14:paraId="0A1BEEE2" w14:textId="5765D128" w:rsidR="00800D60" w:rsidRDefault="00800D60">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_Toc164763203 \h </w:instrText>
      </w:r>
      <w:r>
        <w:rPr>
          <w:noProof/>
        </w:rPr>
      </w:r>
      <w:r>
        <w:rPr>
          <w:noProof/>
        </w:rPr>
        <w:fldChar w:fldCharType="separate"/>
      </w:r>
      <w:r>
        <w:rPr>
          <w:noProof/>
        </w:rPr>
        <w:t>44</w:t>
      </w:r>
      <w:r>
        <w:rPr>
          <w:noProof/>
        </w:rPr>
        <w:fldChar w:fldCharType="end"/>
      </w:r>
    </w:p>
    <w:p w14:paraId="6CA8112A" w14:textId="5B96A9B2" w:rsidR="00800D60" w:rsidRDefault="00800D60">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_Toc164763204 \h </w:instrText>
      </w:r>
      <w:r>
        <w:rPr>
          <w:noProof/>
        </w:rPr>
      </w:r>
      <w:r>
        <w:rPr>
          <w:noProof/>
        </w:rPr>
        <w:fldChar w:fldCharType="separate"/>
      </w:r>
      <w:r>
        <w:rPr>
          <w:noProof/>
        </w:rPr>
        <w:t>44</w:t>
      </w:r>
      <w:r>
        <w:rPr>
          <w:noProof/>
        </w:rPr>
        <w:fldChar w:fldCharType="end"/>
      </w:r>
    </w:p>
    <w:p w14:paraId="06A779E3" w14:textId="42E5B21B" w:rsidR="00800D60" w:rsidRDefault="00800D60">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_Toc164763205 \h </w:instrText>
      </w:r>
      <w:r>
        <w:rPr>
          <w:noProof/>
        </w:rPr>
      </w:r>
      <w:r>
        <w:rPr>
          <w:noProof/>
        </w:rPr>
        <w:fldChar w:fldCharType="separate"/>
      </w:r>
      <w:r>
        <w:rPr>
          <w:noProof/>
        </w:rPr>
        <w:t>44</w:t>
      </w:r>
      <w:r>
        <w:rPr>
          <w:noProof/>
        </w:rPr>
        <w:fldChar w:fldCharType="end"/>
      </w:r>
    </w:p>
    <w:p w14:paraId="61FBB63B" w14:textId="145036DA" w:rsidR="00800D60" w:rsidRDefault="00800D60">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_Toc164763206 \h </w:instrText>
      </w:r>
      <w:r>
        <w:rPr>
          <w:noProof/>
        </w:rPr>
      </w:r>
      <w:r>
        <w:rPr>
          <w:noProof/>
        </w:rPr>
        <w:fldChar w:fldCharType="separate"/>
      </w:r>
      <w:r>
        <w:rPr>
          <w:noProof/>
        </w:rPr>
        <w:t>44</w:t>
      </w:r>
      <w:r>
        <w:rPr>
          <w:noProof/>
        </w:rPr>
        <w:fldChar w:fldCharType="end"/>
      </w:r>
    </w:p>
    <w:p w14:paraId="108ADB30" w14:textId="450F7D59" w:rsidR="00800D60" w:rsidRDefault="00800D60">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_Toc164763207 \h </w:instrText>
      </w:r>
      <w:r>
        <w:rPr>
          <w:noProof/>
        </w:rPr>
      </w:r>
      <w:r>
        <w:rPr>
          <w:noProof/>
        </w:rPr>
        <w:fldChar w:fldCharType="separate"/>
      </w:r>
      <w:r>
        <w:rPr>
          <w:noProof/>
        </w:rPr>
        <w:t>45</w:t>
      </w:r>
      <w:r>
        <w:rPr>
          <w:noProof/>
        </w:rPr>
        <w:fldChar w:fldCharType="end"/>
      </w:r>
    </w:p>
    <w:p w14:paraId="3A078D8A" w14:textId="18703EA2" w:rsidR="00800D60" w:rsidRDefault="00800D60">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_Toc164763208 \h </w:instrText>
      </w:r>
      <w:r>
        <w:rPr>
          <w:noProof/>
        </w:rPr>
      </w:r>
      <w:r>
        <w:rPr>
          <w:noProof/>
        </w:rPr>
        <w:fldChar w:fldCharType="separate"/>
      </w:r>
      <w:r>
        <w:rPr>
          <w:noProof/>
        </w:rPr>
        <w:t>45</w:t>
      </w:r>
      <w:r>
        <w:rPr>
          <w:noProof/>
        </w:rPr>
        <w:fldChar w:fldCharType="end"/>
      </w:r>
    </w:p>
    <w:p w14:paraId="4ECDBD73" w14:textId="60CEA7C0" w:rsidR="00800D60" w:rsidRDefault="00800D60">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_Toc164763209 \h </w:instrText>
      </w:r>
      <w:r>
        <w:rPr>
          <w:noProof/>
        </w:rPr>
      </w:r>
      <w:r>
        <w:rPr>
          <w:noProof/>
        </w:rPr>
        <w:fldChar w:fldCharType="separate"/>
      </w:r>
      <w:r>
        <w:rPr>
          <w:noProof/>
        </w:rPr>
        <w:t>45</w:t>
      </w:r>
      <w:r>
        <w:rPr>
          <w:noProof/>
        </w:rPr>
        <w:fldChar w:fldCharType="end"/>
      </w:r>
    </w:p>
    <w:p w14:paraId="45E9C835" w14:textId="64032427" w:rsidR="00800D60" w:rsidRDefault="00800D60">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_Toc164763210 \h </w:instrText>
      </w:r>
      <w:r>
        <w:rPr>
          <w:noProof/>
        </w:rPr>
      </w:r>
      <w:r>
        <w:rPr>
          <w:noProof/>
        </w:rPr>
        <w:fldChar w:fldCharType="separate"/>
      </w:r>
      <w:r>
        <w:rPr>
          <w:noProof/>
        </w:rPr>
        <w:t>45</w:t>
      </w:r>
      <w:r>
        <w:rPr>
          <w:noProof/>
        </w:rPr>
        <w:fldChar w:fldCharType="end"/>
      </w:r>
    </w:p>
    <w:p w14:paraId="34B27485" w14:textId="110C7AE2" w:rsidR="00800D60" w:rsidRDefault="00800D60">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_Toc164763211 \h </w:instrText>
      </w:r>
      <w:r>
        <w:rPr>
          <w:noProof/>
        </w:rPr>
      </w:r>
      <w:r>
        <w:rPr>
          <w:noProof/>
        </w:rPr>
        <w:fldChar w:fldCharType="separate"/>
      </w:r>
      <w:r>
        <w:rPr>
          <w:noProof/>
        </w:rPr>
        <w:t>46</w:t>
      </w:r>
      <w:r>
        <w:rPr>
          <w:noProof/>
        </w:rPr>
        <w:fldChar w:fldCharType="end"/>
      </w:r>
    </w:p>
    <w:p w14:paraId="3D2CCEEF" w14:textId="7FF0F921" w:rsidR="00800D60" w:rsidRDefault="00800D60">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_Toc164763212 \h </w:instrText>
      </w:r>
      <w:r>
        <w:rPr>
          <w:noProof/>
        </w:rPr>
      </w:r>
      <w:r>
        <w:rPr>
          <w:noProof/>
        </w:rPr>
        <w:fldChar w:fldCharType="separate"/>
      </w:r>
      <w:r>
        <w:rPr>
          <w:noProof/>
        </w:rPr>
        <w:t>46</w:t>
      </w:r>
      <w:r>
        <w:rPr>
          <w:noProof/>
        </w:rPr>
        <w:fldChar w:fldCharType="end"/>
      </w:r>
    </w:p>
    <w:p w14:paraId="7B0B7EA3" w14:textId="5575E7C8" w:rsidR="00800D60" w:rsidRDefault="00800D60">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_Toc164763213 \h </w:instrText>
      </w:r>
      <w:r>
        <w:rPr>
          <w:noProof/>
        </w:rPr>
      </w:r>
      <w:r>
        <w:rPr>
          <w:noProof/>
        </w:rPr>
        <w:fldChar w:fldCharType="separate"/>
      </w:r>
      <w:r>
        <w:rPr>
          <w:noProof/>
        </w:rPr>
        <w:t>46</w:t>
      </w:r>
      <w:r>
        <w:rPr>
          <w:noProof/>
        </w:rPr>
        <w:fldChar w:fldCharType="end"/>
      </w:r>
    </w:p>
    <w:p w14:paraId="03062EED" w14:textId="740BD9B0" w:rsidR="00800D60" w:rsidRDefault="00800D60">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_Toc164763214 \h </w:instrText>
      </w:r>
      <w:r>
        <w:rPr>
          <w:noProof/>
        </w:rPr>
      </w:r>
      <w:r>
        <w:rPr>
          <w:noProof/>
        </w:rPr>
        <w:fldChar w:fldCharType="separate"/>
      </w:r>
      <w:r>
        <w:rPr>
          <w:noProof/>
        </w:rPr>
        <w:t>46</w:t>
      </w:r>
      <w:r>
        <w:rPr>
          <w:noProof/>
        </w:rPr>
        <w:fldChar w:fldCharType="end"/>
      </w:r>
    </w:p>
    <w:p w14:paraId="1F42E961" w14:textId="0165B24F" w:rsidR="00800D60" w:rsidRDefault="00800D60">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_Toc164763215 \h </w:instrText>
      </w:r>
      <w:r>
        <w:rPr>
          <w:noProof/>
        </w:rPr>
      </w:r>
      <w:r>
        <w:rPr>
          <w:noProof/>
        </w:rPr>
        <w:fldChar w:fldCharType="separate"/>
      </w:r>
      <w:r>
        <w:rPr>
          <w:noProof/>
        </w:rPr>
        <w:t>46</w:t>
      </w:r>
      <w:r>
        <w:rPr>
          <w:noProof/>
        </w:rPr>
        <w:fldChar w:fldCharType="end"/>
      </w:r>
    </w:p>
    <w:p w14:paraId="64FFF951" w14:textId="13FBA5C4" w:rsidR="00800D60" w:rsidRDefault="00800D60">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_Toc164763216 \h </w:instrText>
      </w:r>
      <w:r>
        <w:rPr>
          <w:noProof/>
        </w:rPr>
      </w:r>
      <w:r>
        <w:rPr>
          <w:noProof/>
        </w:rPr>
        <w:fldChar w:fldCharType="separate"/>
      </w:r>
      <w:r>
        <w:rPr>
          <w:noProof/>
        </w:rPr>
        <w:t>46</w:t>
      </w:r>
      <w:r>
        <w:rPr>
          <w:noProof/>
        </w:rPr>
        <w:fldChar w:fldCharType="end"/>
      </w:r>
    </w:p>
    <w:p w14:paraId="4B0C896B" w14:textId="324EA0A0" w:rsidR="00800D60" w:rsidRDefault="00800D60">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_Toc164763217 \h </w:instrText>
      </w:r>
      <w:r>
        <w:rPr>
          <w:noProof/>
        </w:rPr>
      </w:r>
      <w:r>
        <w:rPr>
          <w:noProof/>
        </w:rPr>
        <w:fldChar w:fldCharType="separate"/>
      </w:r>
      <w:r>
        <w:rPr>
          <w:noProof/>
        </w:rPr>
        <w:t>46</w:t>
      </w:r>
      <w:r>
        <w:rPr>
          <w:noProof/>
        </w:rPr>
        <w:fldChar w:fldCharType="end"/>
      </w:r>
    </w:p>
    <w:p w14:paraId="3B00A46A" w14:textId="7BD26A60" w:rsidR="00800D60" w:rsidRDefault="00800D60">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_Toc164763218 \h </w:instrText>
      </w:r>
      <w:r>
        <w:rPr>
          <w:noProof/>
        </w:rPr>
      </w:r>
      <w:r>
        <w:rPr>
          <w:noProof/>
        </w:rPr>
        <w:fldChar w:fldCharType="separate"/>
      </w:r>
      <w:r>
        <w:rPr>
          <w:noProof/>
        </w:rPr>
        <w:t>47</w:t>
      </w:r>
      <w:r>
        <w:rPr>
          <w:noProof/>
        </w:rPr>
        <w:fldChar w:fldCharType="end"/>
      </w:r>
    </w:p>
    <w:p w14:paraId="22B0487B" w14:textId="1F2F4C4B" w:rsidR="00800D60" w:rsidRDefault="00800D60">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_Toc164763219 \h </w:instrText>
      </w:r>
      <w:r>
        <w:rPr>
          <w:noProof/>
        </w:rPr>
      </w:r>
      <w:r>
        <w:rPr>
          <w:noProof/>
        </w:rPr>
        <w:fldChar w:fldCharType="separate"/>
      </w:r>
      <w:r>
        <w:rPr>
          <w:noProof/>
        </w:rPr>
        <w:t>47</w:t>
      </w:r>
      <w:r>
        <w:rPr>
          <w:noProof/>
        </w:rPr>
        <w:fldChar w:fldCharType="end"/>
      </w:r>
    </w:p>
    <w:p w14:paraId="5FD96595" w14:textId="49FBC479" w:rsidR="00800D60" w:rsidRDefault="00800D60">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_Toc164763220 \h </w:instrText>
      </w:r>
      <w:r>
        <w:rPr>
          <w:noProof/>
        </w:rPr>
      </w:r>
      <w:r>
        <w:rPr>
          <w:noProof/>
        </w:rPr>
        <w:fldChar w:fldCharType="separate"/>
      </w:r>
      <w:r>
        <w:rPr>
          <w:noProof/>
        </w:rPr>
        <w:t>47</w:t>
      </w:r>
      <w:r>
        <w:rPr>
          <w:noProof/>
        </w:rPr>
        <w:fldChar w:fldCharType="end"/>
      </w:r>
    </w:p>
    <w:p w14:paraId="321AE93C" w14:textId="3EB7AC97" w:rsidR="00800D60" w:rsidRDefault="00800D60">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_Toc164763221 \h </w:instrText>
      </w:r>
      <w:r>
        <w:rPr>
          <w:noProof/>
        </w:rPr>
      </w:r>
      <w:r>
        <w:rPr>
          <w:noProof/>
        </w:rPr>
        <w:fldChar w:fldCharType="separate"/>
      </w:r>
      <w:r>
        <w:rPr>
          <w:noProof/>
        </w:rPr>
        <w:t>47</w:t>
      </w:r>
      <w:r>
        <w:rPr>
          <w:noProof/>
        </w:rPr>
        <w:fldChar w:fldCharType="end"/>
      </w:r>
    </w:p>
    <w:p w14:paraId="4D72700C" w14:textId="2A52424F" w:rsidR="00800D60" w:rsidRDefault="00800D60">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_Toc164763222 \h </w:instrText>
      </w:r>
      <w:r>
        <w:rPr>
          <w:noProof/>
        </w:rPr>
      </w:r>
      <w:r>
        <w:rPr>
          <w:noProof/>
        </w:rPr>
        <w:fldChar w:fldCharType="separate"/>
      </w:r>
      <w:r>
        <w:rPr>
          <w:noProof/>
        </w:rPr>
        <w:t>47</w:t>
      </w:r>
      <w:r>
        <w:rPr>
          <w:noProof/>
        </w:rPr>
        <w:fldChar w:fldCharType="end"/>
      </w:r>
    </w:p>
    <w:p w14:paraId="3A41609D" w14:textId="3EF2909C" w:rsidR="00800D60" w:rsidRDefault="00800D60">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_Toc164763223 \h </w:instrText>
      </w:r>
      <w:r>
        <w:rPr>
          <w:noProof/>
        </w:rPr>
      </w:r>
      <w:r>
        <w:rPr>
          <w:noProof/>
        </w:rPr>
        <w:fldChar w:fldCharType="separate"/>
      </w:r>
      <w:r>
        <w:rPr>
          <w:noProof/>
        </w:rPr>
        <w:t>48</w:t>
      </w:r>
      <w:r>
        <w:rPr>
          <w:noProof/>
        </w:rPr>
        <w:fldChar w:fldCharType="end"/>
      </w:r>
    </w:p>
    <w:p w14:paraId="79244238" w14:textId="66CDA0A3" w:rsidR="00800D60" w:rsidRDefault="00800D60">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_Toc164763224 \h </w:instrText>
      </w:r>
      <w:r>
        <w:rPr>
          <w:noProof/>
        </w:rPr>
      </w:r>
      <w:r>
        <w:rPr>
          <w:noProof/>
        </w:rPr>
        <w:fldChar w:fldCharType="separate"/>
      </w:r>
      <w:r>
        <w:rPr>
          <w:noProof/>
        </w:rPr>
        <w:t>48</w:t>
      </w:r>
      <w:r>
        <w:rPr>
          <w:noProof/>
        </w:rPr>
        <w:fldChar w:fldCharType="end"/>
      </w:r>
    </w:p>
    <w:p w14:paraId="7F0D60B7" w14:textId="1927BB70" w:rsidR="00800D60" w:rsidRDefault="00800D60">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_Toc164763225 \h </w:instrText>
      </w:r>
      <w:r>
        <w:rPr>
          <w:noProof/>
        </w:rPr>
      </w:r>
      <w:r>
        <w:rPr>
          <w:noProof/>
        </w:rPr>
        <w:fldChar w:fldCharType="separate"/>
      </w:r>
      <w:r>
        <w:rPr>
          <w:noProof/>
        </w:rPr>
        <w:t>48</w:t>
      </w:r>
      <w:r>
        <w:rPr>
          <w:noProof/>
        </w:rPr>
        <w:fldChar w:fldCharType="end"/>
      </w:r>
    </w:p>
    <w:p w14:paraId="3F444EC8" w14:textId="45D4260E" w:rsidR="00800D60" w:rsidRDefault="00800D60">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_Toc164763226 \h </w:instrText>
      </w:r>
      <w:r>
        <w:rPr>
          <w:noProof/>
        </w:rPr>
      </w:r>
      <w:r>
        <w:rPr>
          <w:noProof/>
        </w:rPr>
        <w:fldChar w:fldCharType="separate"/>
      </w:r>
      <w:r>
        <w:rPr>
          <w:noProof/>
        </w:rPr>
        <w:t>48</w:t>
      </w:r>
      <w:r>
        <w:rPr>
          <w:noProof/>
        </w:rPr>
        <w:fldChar w:fldCharType="end"/>
      </w:r>
    </w:p>
    <w:p w14:paraId="3A8F23B3" w14:textId="515BF6D9" w:rsidR="00800D60" w:rsidRDefault="00800D60">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_Toc164763227 \h </w:instrText>
      </w:r>
      <w:r>
        <w:rPr>
          <w:noProof/>
        </w:rPr>
      </w:r>
      <w:r>
        <w:rPr>
          <w:noProof/>
        </w:rPr>
        <w:fldChar w:fldCharType="separate"/>
      </w:r>
      <w:r>
        <w:rPr>
          <w:noProof/>
        </w:rPr>
        <w:t>48</w:t>
      </w:r>
      <w:r>
        <w:rPr>
          <w:noProof/>
        </w:rPr>
        <w:fldChar w:fldCharType="end"/>
      </w:r>
    </w:p>
    <w:p w14:paraId="20596A16" w14:textId="3F0F4A2C" w:rsidR="00800D60" w:rsidRDefault="00800D60">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_Toc164763228 \h </w:instrText>
      </w:r>
      <w:r>
        <w:rPr>
          <w:noProof/>
        </w:rPr>
      </w:r>
      <w:r>
        <w:rPr>
          <w:noProof/>
        </w:rPr>
        <w:fldChar w:fldCharType="separate"/>
      </w:r>
      <w:r>
        <w:rPr>
          <w:noProof/>
        </w:rPr>
        <w:t>48</w:t>
      </w:r>
      <w:r>
        <w:rPr>
          <w:noProof/>
        </w:rPr>
        <w:fldChar w:fldCharType="end"/>
      </w:r>
    </w:p>
    <w:p w14:paraId="2147A297" w14:textId="5B0A1EBE" w:rsidR="00800D60" w:rsidRDefault="00800D60">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_Toc164763229 \h </w:instrText>
      </w:r>
      <w:r>
        <w:rPr>
          <w:noProof/>
        </w:rPr>
      </w:r>
      <w:r>
        <w:rPr>
          <w:noProof/>
        </w:rPr>
        <w:fldChar w:fldCharType="separate"/>
      </w:r>
      <w:r>
        <w:rPr>
          <w:noProof/>
        </w:rPr>
        <w:t>49</w:t>
      </w:r>
      <w:r>
        <w:rPr>
          <w:noProof/>
        </w:rPr>
        <w:fldChar w:fldCharType="end"/>
      </w:r>
    </w:p>
    <w:p w14:paraId="5435311A" w14:textId="7705E95C" w:rsidR="00800D60" w:rsidRDefault="00800D60">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_Toc164763230 \h </w:instrText>
      </w:r>
      <w:r>
        <w:rPr>
          <w:noProof/>
        </w:rPr>
      </w:r>
      <w:r>
        <w:rPr>
          <w:noProof/>
        </w:rPr>
        <w:fldChar w:fldCharType="separate"/>
      </w:r>
      <w:r>
        <w:rPr>
          <w:noProof/>
        </w:rPr>
        <w:t>49</w:t>
      </w:r>
      <w:r>
        <w:rPr>
          <w:noProof/>
        </w:rPr>
        <w:fldChar w:fldCharType="end"/>
      </w:r>
    </w:p>
    <w:p w14:paraId="17A99FC5" w14:textId="54237B0C" w:rsidR="00800D60" w:rsidRDefault="00800D60">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_Toc164763231 \h </w:instrText>
      </w:r>
      <w:r>
        <w:rPr>
          <w:noProof/>
        </w:rPr>
      </w:r>
      <w:r>
        <w:rPr>
          <w:noProof/>
        </w:rPr>
        <w:fldChar w:fldCharType="separate"/>
      </w:r>
      <w:r>
        <w:rPr>
          <w:noProof/>
        </w:rPr>
        <w:t>49</w:t>
      </w:r>
      <w:r>
        <w:rPr>
          <w:noProof/>
        </w:rPr>
        <w:fldChar w:fldCharType="end"/>
      </w:r>
    </w:p>
    <w:p w14:paraId="6162FC91" w14:textId="4B06F154" w:rsidR="00800D60" w:rsidRDefault="00800D60">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_Toc164763232 \h </w:instrText>
      </w:r>
      <w:r>
        <w:rPr>
          <w:noProof/>
        </w:rPr>
      </w:r>
      <w:r>
        <w:rPr>
          <w:noProof/>
        </w:rPr>
        <w:fldChar w:fldCharType="separate"/>
      </w:r>
      <w:r>
        <w:rPr>
          <w:noProof/>
        </w:rPr>
        <w:t>49</w:t>
      </w:r>
      <w:r>
        <w:rPr>
          <w:noProof/>
        </w:rPr>
        <w:fldChar w:fldCharType="end"/>
      </w:r>
    </w:p>
    <w:p w14:paraId="2D8022C4" w14:textId="0261FD4E" w:rsidR="00800D60" w:rsidRDefault="00800D60">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_Toc164763233 \h </w:instrText>
      </w:r>
      <w:r>
        <w:rPr>
          <w:noProof/>
        </w:rPr>
      </w:r>
      <w:r>
        <w:rPr>
          <w:noProof/>
        </w:rPr>
        <w:fldChar w:fldCharType="separate"/>
      </w:r>
      <w:r>
        <w:rPr>
          <w:noProof/>
        </w:rPr>
        <w:t>49</w:t>
      </w:r>
      <w:r>
        <w:rPr>
          <w:noProof/>
        </w:rPr>
        <w:fldChar w:fldCharType="end"/>
      </w:r>
    </w:p>
    <w:p w14:paraId="27C275BF" w14:textId="09099F11" w:rsidR="00800D60" w:rsidRDefault="00800D60">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_Toc164763234 \h </w:instrText>
      </w:r>
      <w:r>
        <w:rPr>
          <w:noProof/>
        </w:rPr>
      </w:r>
      <w:r>
        <w:rPr>
          <w:noProof/>
        </w:rPr>
        <w:fldChar w:fldCharType="separate"/>
      </w:r>
      <w:r>
        <w:rPr>
          <w:noProof/>
        </w:rPr>
        <w:t>49</w:t>
      </w:r>
      <w:r>
        <w:rPr>
          <w:noProof/>
        </w:rPr>
        <w:fldChar w:fldCharType="end"/>
      </w:r>
    </w:p>
    <w:p w14:paraId="6A2BF13B" w14:textId="092259DB" w:rsidR="00800D60" w:rsidRDefault="00800D60">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_Toc164763235 \h </w:instrText>
      </w:r>
      <w:r>
        <w:rPr>
          <w:noProof/>
        </w:rPr>
      </w:r>
      <w:r>
        <w:rPr>
          <w:noProof/>
        </w:rPr>
        <w:fldChar w:fldCharType="separate"/>
      </w:r>
      <w:r>
        <w:rPr>
          <w:noProof/>
        </w:rPr>
        <w:t>49</w:t>
      </w:r>
      <w:r>
        <w:rPr>
          <w:noProof/>
        </w:rPr>
        <w:fldChar w:fldCharType="end"/>
      </w:r>
    </w:p>
    <w:p w14:paraId="32D26443" w14:textId="1EF185E7" w:rsidR="00800D60" w:rsidRDefault="00800D60">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_Toc164763236 \h </w:instrText>
      </w:r>
      <w:r>
        <w:rPr>
          <w:noProof/>
        </w:rPr>
      </w:r>
      <w:r>
        <w:rPr>
          <w:noProof/>
        </w:rPr>
        <w:fldChar w:fldCharType="separate"/>
      </w:r>
      <w:r>
        <w:rPr>
          <w:noProof/>
        </w:rPr>
        <w:t>50</w:t>
      </w:r>
      <w:r>
        <w:rPr>
          <w:noProof/>
        </w:rPr>
        <w:fldChar w:fldCharType="end"/>
      </w:r>
    </w:p>
    <w:p w14:paraId="4C5D3388" w14:textId="4F1888FC" w:rsidR="00800D60" w:rsidRDefault="00800D60">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_Toc164763237 \h </w:instrText>
      </w:r>
      <w:r>
        <w:rPr>
          <w:noProof/>
        </w:rPr>
      </w:r>
      <w:r>
        <w:rPr>
          <w:noProof/>
        </w:rPr>
        <w:fldChar w:fldCharType="separate"/>
      </w:r>
      <w:r>
        <w:rPr>
          <w:noProof/>
        </w:rPr>
        <w:t>50</w:t>
      </w:r>
      <w:r>
        <w:rPr>
          <w:noProof/>
        </w:rPr>
        <w:fldChar w:fldCharType="end"/>
      </w:r>
    </w:p>
    <w:p w14:paraId="2E8ED667" w14:textId="3674FAB1" w:rsidR="00800D60" w:rsidRDefault="00800D60">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_Toc164763238 \h </w:instrText>
      </w:r>
      <w:r>
        <w:rPr>
          <w:noProof/>
        </w:rPr>
      </w:r>
      <w:r>
        <w:rPr>
          <w:noProof/>
        </w:rPr>
        <w:fldChar w:fldCharType="separate"/>
      </w:r>
      <w:r>
        <w:rPr>
          <w:noProof/>
        </w:rPr>
        <w:t>50</w:t>
      </w:r>
      <w:r>
        <w:rPr>
          <w:noProof/>
        </w:rPr>
        <w:fldChar w:fldCharType="end"/>
      </w:r>
    </w:p>
    <w:p w14:paraId="38C3F9C5" w14:textId="7B32DD6D" w:rsidR="00800D60" w:rsidRDefault="00800D60">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_Toc164763239 \h </w:instrText>
      </w:r>
      <w:r>
        <w:rPr>
          <w:noProof/>
        </w:rPr>
      </w:r>
      <w:r>
        <w:rPr>
          <w:noProof/>
        </w:rPr>
        <w:fldChar w:fldCharType="separate"/>
      </w:r>
      <w:r>
        <w:rPr>
          <w:noProof/>
        </w:rPr>
        <w:t>50</w:t>
      </w:r>
      <w:r>
        <w:rPr>
          <w:noProof/>
        </w:rPr>
        <w:fldChar w:fldCharType="end"/>
      </w:r>
    </w:p>
    <w:p w14:paraId="5151D7ED" w14:textId="02ECBF26" w:rsidR="00800D60" w:rsidRDefault="00800D60">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_Toc164763240 \h </w:instrText>
      </w:r>
      <w:r>
        <w:rPr>
          <w:noProof/>
        </w:rPr>
      </w:r>
      <w:r>
        <w:rPr>
          <w:noProof/>
        </w:rPr>
        <w:fldChar w:fldCharType="separate"/>
      </w:r>
      <w:r>
        <w:rPr>
          <w:noProof/>
        </w:rPr>
        <w:t>50</w:t>
      </w:r>
      <w:r>
        <w:rPr>
          <w:noProof/>
        </w:rPr>
        <w:fldChar w:fldCharType="end"/>
      </w:r>
    </w:p>
    <w:p w14:paraId="4BD58560" w14:textId="021AAF59" w:rsidR="00800D60" w:rsidRDefault="00800D60">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_Toc164763241 \h </w:instrText>
      </w:r>
      <w:r>
        <w:rPr>
          <w:noProof/>
        </w:rPr>
      </w:r>
      <w:r>
        <w:rPr>
          <w:noProof/>
        </w:rPr>
        <w:fldChar w:fldCharType="separate"/>
      </w:r>
      <w:r>
        <w:rPr>
          <w:noProof/>
        </w:rPr>
        <w:t>50</w:t>
      </w:r>
      <w:r>
        <w:rPr>
          <w:noProof/>
        </w:rPr>
        <w:fldChar w:fldCharType="end"/>
      </w:r>
    </w:p>
    <w:p w14:paraId="596A8B64" w14:textId="1A956246" w:rsidR="00800D60" w:rsidRDefault="00800D60">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_Toc164763242 \h </w:instrText>
      </w:r>
      <w:r>
        <w:rPr>
          <w:noProof/>
        </w:rPr>
      </w:r>
      <w:r>
        <w:rPr>
          <w:noProof/>
        </w:rPr>
        <w:fldChar w:fldCharType="separate"/>
      </w:r>
      <w:r>
        <w:rPr>
          <w:noProof/>
        </w:rPr>
        <w:t>51</w:t>
      </w:r>
      <w:r>
        <w:rPr>
          <w:noProof/>
        </w:rPr>
        <w:fldChar w:fldCharType="end"/>
      </w:r>
    </w:p>
    <w:p w14:paraId="67725B29" w14:textId="663753BD" w:rsidR="00800D60" w:rsidRDefault="00800D60">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_Toc164763243 \h </w:instrText>
      </w:r>
      <w:r>
        <w:rPr>
          <w:noProof/>
        </w:rPr>
      </w:r>
      <w:r>
        <w:rPr>
          <w:noProof/>
        </w:rPr>
        <w:fldChar w:fldCharType="separate"/>
      </w:r>
      <w:r>
        <w:rPr>
          <w:noProof/>
        </w:rPr>
        <w:t>51</w:t>
      </w:r>
      <w:r>
        <w:rPr>
          <w:noProof/>
        </w:rPr>
        <w:fldChar w:fldCharType="end"/>
      </w:r>
    </w:p>
    <w:p w14:paraId="292019F3" w14:textId="10461FE2" w:rsidR="00800D60" w:rsidRDefault="00800D60">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_Toc164763244 \h </w:instrText>
      </w:r>
      <w:r>
        <w:rPr>
          <w:noProof/>
        </w:rPr>
      </w:r>
      <w:r>
        <w:rPr>
          <w:noProof/>
        </w:rPr>
        <w:fldChar w:fldCharType="separate"/>
      </w:r>
      <w:r>
        <w:rPr>
          <w:noProof/>
        </w:rPr>
        <w:t>51</w:t>
      </w:r>
      <w:r>
        <w:rPr>
          <w:noProof/>
        </w:rPr>
        <w:fldChar w:fldCharType="end"/>
      </w:r>
    </w:p>
    <w:p w14:paraId="4F9041E3" w14:textId="485D150C" w:rsidR="00800D60" w:rsidRDefault="00800D60">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_Toc164763245 \h </w:instrText>
      </w:r>
      <w:r>
        <w:rPr>
          <w:noProof/>
        </w:rPr>
      </w:r>
      <w:r>
        <w:rPr>
          <w:noProof/>
        </w:rPr>
        <w:fldChar w:fldCharType="separate"/>
      </w:r>
      <w:r>
        <w:rPr>
          <w:noProof/>
        </w:rPr>
        <w:t>51</w:t>
      </w:r>
      <w:r>
        <w:rPr>
          <w:noProof/>
        </w:rPr>
        <w:fldChar w:fldCharType="end"/>
      </w:r>
    </w:p>
    <w:p w14:paraId="6C3C8DA9" w14:textId="6AD67927" w:rsidR="00800D60" w:rsidRDefault="00800D60">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_Toc164763246 \h </w:instrText>
      </w:r>
      <w:r>
        <w:rPr>
          <w:noProof/>
        </w:rPr>
      </w:r>
      <w:r>
        <w:rPr>
          <w:noProof/>
        </w:rPr>
        <w:fldChar w:fldCharType="separate"/>
      </w:r>
      <w:r>
        <w:rPr>
          <w:noProof/>
        </w:rPr>
        <w:t>51</w:t>
      </w:r>
      <w:r>
        <w:rPr>
          <w:noProof/>
        </w:rPr>
        <w:fldChar w:fldCharType="end"/>
      </w:r>
    </w:p>
    <w:p w14:paraId="6A137152" w14:textId="4529C173" w:rsidR="00800D60" w:rsidRDefault="00800D60">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_Toc164763247 \h </w:instrText>
      </w:r>
      <w:r>
        <w:rPr>
          <w:noProof/>
        </w:rPr>
      </w:r>
      <w:r>
        <w:rPr>
          <w:noProof/>
        </w:rPr>
        <w:fldChar w:fldCharType="separate"/>
      </w:r>
      <w:r>
        <w:rPr>
          <w:noProof/>
        </w:rPr>
        <w:t>51</w:t>
      </w:r>
      <w:r>
        <w:rPr>
          <w:noProof/>
        </w:rPr>
        <w:fldChar w:fldCharType="end"/>
      </w:r>
    </w:p>
    <w:p w14:paraId="06EF4A68" w14:textId="4C872683" w:rsidR="00800D60" w:rsidRDefault="00800D60">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_Toc164763248 \h </w:instrText>
      </w:r>
      <w:r>
        <w:rPr>
          <w:noProof/>
        </w:rPr>
      </w:r>
      <w:r>
        <w:rPr>
          <w:noProof/>
        </w:rPr>
        <w:fldChar w:fldCharType="separate"/>
      </w:r>
      <w:r>
        <w:rPr>
          <w:noProof/>
        </w:rPr>
        <w:t>51</w:t>
      </w:r>
      <w:r>
        <w:rPr>
          <w:noProof/>
        </w:rPr>
        <w:fldChar w:fldCharType="end"/>
      </w:r>
    </w:p>
    <w:p w14:paraId="250635AD" w14:textId="24E4B13F" w:rsidR="00800D60" w:rsidRDefault="00800D60">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_Toc164763249 \h </w:instrText>
      </w:r>
      <w:r>
        <w:rPr>
          <w:noProof/>
        </w:rPr>
      </w:r>
      <w:r>
        <w:rPr>
          <w:noProof/>
        </w:rPr>
        <w:fldChar w:fldCharType="separate"/>
      </w:r>
      <w:r>
        <w:rPr>
          <w:noProof/>
        </w:rPr>
        <w:t>52</w:t>
      </w:r>
      <w:r>
        <w:rPr>
          <w:noProof/>
        </w:rPr>
        <w:fldChar w:fldCharType="end"/>
      </w:r>
    </w:p>
    <w:p w14:paraId="7A45E2AB" w14:textId="60F1A5BF" w:rsidR="00800D60" w:rsidRDefault="00800D60">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_Toc164763250 \h </w:instrText>
      </w:r>
      <w:r>
        <w:rPr>
          <w:noProof/>
        </w:rPr>
      </w:r>
      <w:r>
        <w:rPr>
          <w:noProof/>
        </w:rPr>
        <w:fldChar w:fldCharType="separate"/>
      </w:r>
      <w:r>
        <w:rPr>
          <w:noProof/>
        </w:rPr>
        <w:t>52</w:t>
      </w:r>
      <w:r>
        <w:rPr>
          <w:noProof/>
        </w:rPr>
        <w:fldChar w:fldCharType="end"/>
      </w:r>
    </w:p>
    <w:p w14:paraId="6615BC7F" w14:textId="6889D0C9" w:rsidR="00800D60" w:rsidRDefault="00800D60">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_Toc164763251 \h </w:instrText>
      </w:r>
      <w:r>
        <w:rPr>
          <w:noProof/>
        </w:rPr>
      </w:r>
      <w:r>
        <w:rPr>
          <w:noProof/>
        </w:rPr>
        <w:fldChar w:fldCharType="separate"/>
      </w:r>
      <w:r>
        <w:rPr>
          <w:noProof/>
        </w:rPr>
        <w:t>52</w:t>
      </w:r>
      <w:r>
        <w:rPr>
          <w:noProof/>
        </w:rPr>
        <w:fldChar w:fldCharType="end"/>
      </w:r>
    </w:p>
    <w:p w14:paraId="6AED3012" w14:textId="753F2C5E" w:rsidR="00800D60" w:rsidRDefault="00800D60">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_Toc164763252 \h </w:instrText>
      </w:r>
      <w:r>
        <w:rPr>
          <w:noProof/>
        </w:rPr>
      </w:r>
      <w:r>
        <w:rPr>
          <w:noProof/>
        </w:rPr>
        <w:fldChar w:fldCharType="separate"/>
      </w:r>
      <w:r>
        <w:rPr>
          <w:noProof/>
        </w:rPr>
        <w:t>52</w:t>
      </w:r>
      <w:r>
        <w:rPr>
          <w:noProof/>
        </w:rPr>
        <w:fldChar w:fldCharType="end"/>
      </w:r>
    </w:p>
    <w:p w14:paraId="285A1DDF" w14:textId="4C52AC3C" w:rsidR="00800D60" w:rsidRDefault="00800D60">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_Toc164763253 \h </w:instrText>
      </w:r>
      <w:r>
        <w:rPr>
          <w:noProof/>
        </w:rPr>
      </w:r>
      <w:r>
        <w:rPr>
          <w:noProof/>
        </w:rPr>
        <w:fldChar w:fldCharType="separate"/>
      </w:r>
      <w:r>
        <w:rPr>
          <w:noProof/>
        </w:rPr>
        <w:t>52</w:t>
      </w:r>
      <w:r>
        <w:rPr>
          <w:noProof/>
        </w:rPr>
        <w:fldChar w:fldCharType="end"/>
      </w:r>
    </w:p>
    <w:p w14:paraId="2438CD41" w14:textId="082F2D1C" w:rsidR="00800D60" w:rsidRDefault="00800D60">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_Toc164763254 \h </w:instrText>
      </w:r>
      <w:r>
        <w:rPr>
          <w:noProof/>
        </w:rPr>
      </w:r>
      <w:r>
        <w:rPr>
          <w:noProof/>
        </w:rPr>
        <w:fldChar w:fldCharType="separate"/>
      </w:r>
      <w:r>
        <w:rPr>
          <w:noProof/>
        </w:rPr>
        <w:t>52</w:t>
      </w:r>
      <w:r>
        <w:rPr>
          <w:noProof/>
        </w:rPr>
        <w:fldChar w:fldCharType="end"/>
      </w:r>
    </w:p>
    <w:p w14:paraId="3226F6E7" w14:textId="5F37AF4D"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_Toc164763255 \h </w:instrText>
      </w:r>
      <w:r>
        <w:rPr>
          <w:noProof/>
        </w:rPr>
      </w:r>
      <w:r>
        <w:rPr>
          <w:noProof/>
        </w:rPr>
        <w:fldChar w:fldCharType="separate"/>
      </w:r>
      <w:r>
        <w:rPr>
          <w:noProof/>
        </w:rPr>
        <w:t>52</w:t>
      </w:r>
      <w:r>
        <w:rPr>
          <w:noProof/>
        </w:rPr>
        <w:fldChar w:fldCharType="end"/>
      </w:r>
    </w:p>
    <w:p w14:paraId="1BDACFEA" w14:textId="261685AF" w:rsidR="00800D60" w:rsidRDefault="00800D60">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_Toc164763256 \h </w:instrText>
      </w:r>
      <w:r>
        <w:rPr>
          <w:noProof/>
        </w:rPr>
      </w:r>
      <w:r>
        <w:rPr>
          <w:noProof/>
        </w:rPr>
        <w:fldChar w:fldCharType="separate"/>
      </w:r>
      <w:r>
        <w:rPr>
          <w:noProof/>
        </w:rPr>
        <w:t>53</w:t>
      </w:r>
      <w:r>
        <w:rPr>
          <w:noProof/>
        </w:rPr>
        <w:fldChar w:fldCharType="end"/>
      </w:r>
    </w:p>
    <w:p w14:paraId="34670F3D" w14:textId="51115A2C" w:rsidR="00800D60" w:rsidRDefault="00800D60">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_Toc164763257 \h </w:instrText>
      </w:r>
      <w:r>
        <w:rPr>
          <w:noProof/>
        </w:rPr>
      </w:r>
      <w:r>
        <w:rPr>
          <w:noProof/>
        </w:rPr>
        <w:fldChar w:fldCharType="separate"/>
      </w:r>
      <w:r>
        <w:rPr>
          <w:noProof/>
        </w:rPr>
        <w:t>53</w:t>
      </w:r>
      <w:r>
        <w:rPr>
          <w:noProof/>
        </w:rPr>
        <w:fldChar w:fldCharType="end"/>
      </w:r>
    </w:p>
    <w:p w14:paraId="70C058B8" w14:textId="3C75DD43" w:rsidR="00800D60" w:rsidRDefault="00800D60">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_Toc164763258 \h </w:instrText>
      </w:r>
      <w:r>
        <w:rPr>
          <w:noProof/>
        </w:rPr>
      </w:r>
      <w:r>
        <w:rPr>
          <w:noProof/>
        </w:rPr>
        <w:fldChar w:fldCharType="separate"/>
      </w:r>
      <w:r>
        <w:rPr>
          <w:noProof/>
        </w:rPr>
        <w:t>53</w:t>
      </w:r>
      <w:r>
        <w:rPr>
          <w:noProof/>
        </w:rPr>
        <w:fldChar w:fldCharType="end"/>
      </w:r>
    </w:p>
    <w:p w14:paraId="1E188893" w14:textId="5671546D" w:rsidR="00800D60" w:rsidRDefault="00800D60">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_Toc164763259 \h </w:instrText>
      </w:r>
      <w:r>
        <w:rPr>
          <w:noProof/>
        </w:rPr>
      </w:r>
      <w:r>
        <w:rPr>
          <w:noProof/>
        </w:rPr>
        <w:fldChar w:fldCharType="separate"/>
      </w:r>
      <w:r>
        <w:rPr>
          <w:noProof/>
        </w:rPr>
        <w:t>53</w:t>
      </w:r>
      <w:r>
        <w:rPr>
          <w:noProof/>
        </w:rPr>
        <w:fldChar w:fldCharType="end"/>
      </w:r>
    </w:p>
    <w:p w14:paraId="2E3C4173" w14:textId="60DC84F7" w:rsidR="00800D60" w:rsidRDefault="00800D60">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_Toc164763260 \h </w:instrText>
      </w:r>
      <w:r>
        <w:rPr>
          <w:noProof/>
        </w:rPr>
      </w:r>
      <w:r>
        <w:rPr>
          <w:noProof/>
        </w:rPr>
        <w:fldChar w:fldCharType="separate"/>
      </w:r>
      <w:r>
        <w:rPr>
          <w:noProof/>
        </w:rPr>
        <w:t>53</w:t>
      </w:r>
      <w:r>
        <w:rPr>
          <w:noProof/>
        </w:rPr>
        <w:fldChar w:fldCharType="end"/>
      </w:r>
    </w:p>
    <w:p w14:paraId="58A7AEA5" w14:textId="0C46672B" w:rsidR="00800D60" w:rsidRDefault="00800D60">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_Toc164763261 \h </w:instrText>
      </w:r>
      <w:r>
        <w:rPr>
          <w:noProof/>
        </w:rPr>
      </w:r>
      <w:r>
        <w:rPr>
          <w:noProof/>
        </w:rPr>
        <w:fldChar w:fldCharType="separate"/>
      </w:r>
      <w:r>
        <w:rPr>
          <w:noProof/>
        </w:rPr>
        <w:t>53</w:t>
      </w:r>
      <w:r>
        <w:rPr>
          <w:noProof/>
        </w:rPr>
        <w:fldChar w:fldCharType="end"/>
      </w:r>
    </w:p>
    <w:p w14:paraId="33E3CFED" w14:textId="56DC9FBB" w:rsidR="00800D60" w:rsidRDefault="00800D60">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_Toc164763262 \h </w:instrText>
      </w:r>
      <w:r>
        <w:rPr>
          <w:noProof/>
        </w:rPr>
      </w:r>
      <w:r>
        <w:rPr>
          <w:noProof/>
        </w:rPr>
        <w:fldChar w:fldCharType="separate"/>
      </w:r>
      <w:r>
        <w:rPr>
          <w:noProof/>
        </w:rPr>
        <w:t>53</w:t>
      </w:r>
      <w:r>
        <w:rPr>
          <w:noProof/>
        </w:rPr>
        <w:fldChar w:fldCharType="end"/>
      </w:r>
    </w:p>
    <w:p w14:paraId="45AC84B9" w14:textId="24FB5E76" w:rsidR="00800D60" w:rsidRDefault="00800D60">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_Toc164763263 \h </w:instrText>
      </w:r>
      <w:r>
        <w:rPr>
          <w:noProof/>
        </w:rPr>
      </w:r>
      <w:r>
        <w:rPr>
          <w:noProof/>
        </w:rPr>
        <w:fldChar w:fldCharType="separate"/>
      </w:r>
      <w:r>
        <w:rPr>
          <w:noProof/>
        </w:rPr>
        <w:t>54</w:t>
      </w:r>
      <w:r>
        <w:rPr>
          <w:noProof/>
        </w:rPr>
        <w:fldChar w:fldCharType="end"/>
      </w:r>
    </w:p>
    <w:p w14:paraId="066C8DF1" w14:textId="66796B8C" w:rsidR="00800D60" w:rsidRDefault="00800D60">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_Toc164763264 \h </w:instrText>
      </w:r>
      <w:r>
        <w:rPr>
          <w:noProof/>
        </w:rPr>
      </w:r>
      <w:r>
        <w:rPr>
          <w:noProof/>
        </w:rPr>
        <w:fldChar w:fldCharType="separate"/>
      </w:r>
      <w:r>
        <w:rPr>
          <w:noProof/>
        </w:rPr>
        <w:t>54</w:t>
      </w:r>
      <w:r>
        <w:rPr>
          <w:noProof/>
        </w:rPr>
        <w:fldChar w:fldCharType="end"/>
      </w:r>
    </w:p>
    <w:p w14:paraId="0D8E1D23" w14:textId="6E33EE44" w:rsidR="00800D60" w:rsidRDefault="00800D60">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_Toc164763265 \h </w:instrText>
      </w:r>
      <w:r>
        <w:rPr>
          <w:noProof/>
        </w:rPr>
      </w:r>
      <w:r>
        <w:rPr>
          <w:noProof/>
        </w:rPr>
        <w:fldChar w:fldCharType="separate"/>
      </w:r>
      <w:r>
        <w:rPr>
          <w:noProof/>
        </w:rPr>
        <w:t>54</w:t>
      </w:r>
      <w:r>
        <w:rPr>
          <w:noProof/>
        </w:rPr>
        <w:fldChar w:fldCharType="end"/>
      </w:r>
    </w:p>
    <w:p w14:paraId="20007F3D" w14:textId="12802BF7" w:rsidR="00800D60" w:rsidRDefault="00800D60">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_Toc164763266 \h </w:instrText>
      </w:r>
      <w:r>
        <w:rPr>
          <w:noProof/>
        </w:rPr>
      </w:r>
      <w:r>
        <w:rPr>
          <w:noProof/>
        </w:rPr>
        <w:fldChar w:fldCharType="separate"/>
      </w:r>
      <w:r>
        <w:rPr>
          <w:noProof/>
        </w:rPr>
        <w:t>54</w:t>
      </w:r>
      <w:r>
        <w:rPr>
          <w:noProof/>
        </w:rPr>
        <w:fldChar w:fldCharType="end"/>
      </w:r>
    </w:p>
    <w:p w14:paraId="4E1E117D" w14:textId="55525FC6" w:rsidR="00800D60" w:rsidRDefault="00800D60">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_Toc164763267 \h </w:instrText>
      </w:r>
      <w:r>
        <w:rPr>
          <w:noProof/>
        </w:rPr>
      </w:r>
      <w:r>
        <w:rPr>
          <w:noProof/>
        </w:rPr>
        <w:fldChar w:fldCharType="separate"/>
      </w:r>
      <w:r>
        <w:rPr>
          <w:noProof/>
        </w:rPr>
        <w:t>54</w:t>
      </w:r>
      <w:r>
        <w:rPr>
          <w:noProof/>
        </w:rPr>
        <w:fldChar w:fldCharType="end"/>
      </w:r>
    </w:p>
    <w:p w14:paraId="7291C971" w14:textId="211E06EB" w:rsidR="00800D60" w:rsidRDefault="00800D60">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_Toc164763268 \h </w:instrText>
      </w:r>
      <w:r>
        <w:rPr>
          <w:noProof/>
        </w:rPr>
      </w:r>
      <w:r>
        <w:rPr>
          <w:noProof/>
        </w:rPr>
        <w:fldChar w:fldCharType="separate"/>
      </w:r>
      <w:r>
        <w:rPr>
          <w:noProof/>
        </w:rPr>
        <w:t>54</w:t>
      </w:r>
      <w:r>
        <w:rPr>
          <w:noProof/>
        </w:rPr>
        <w:fldChar w:fldCharType="end"/>
      </w:r>
    </w:p>
    <w:p w14:paraId="5DE9D681" w14:textId="3D371F01" w:rsidR="00800D60" w:rsidRDefault="00800D60">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_Toc164763269 \h </w:instrText>
      </w:r>
      <w:r>
        <w:rPr>
          <w:noProof/>
        </w:rPr>
      </w:r>
      <w:r>
        <w:rPr>
          <w:noProof/>
        </w:rPr>
        <w:fldChar w:fldCharType="separate"/>
      </w:r>
      <w:r>
        <w:rPr>
          <w:noProof/>
        </w:rPr>
        <w:t>54</w:t>
      </w:r>
      <w:r>
        <w:rPr>
          <w:noProof/>
        </w:rPr>
        <w:fldChar w:fldCharType="end"/>
      </w:r>
    </w:p>
    <w:p w14:paraId="6ED706C6" w14:textId="43A8DD69" w:rsidR="00800D60" w:rsidRDefault="00800D60">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_Toc164763270 \h </w:instrText>
      </w:r>
      <w:r>
        <w:rPr>
          <w:noProof/>
        </w:rPr>
      </w:r>
      <w:r>
        <w:rPr>
          <w:noProof/>
        </w:rPr>
        <w:fldChar w:fldCharType="separate"/>
      </w:r>
      <w:r>
        <w:rPr>
          <w:noProof/>
        </w:rPr>
        <w:t>55</w:t>
      </w:r>
      <w:r>
        <w:rPr>
          <w:noProof/>
        </w:rPr>
        <w:fldChar w:fldCharType="end"/>
      </w:r>
    </w:p>
    <w:p w14:paraId="4A2BDA0F" w14:textId="34699332" w:rsidR="00800D60" w:rsidRDefault="00800D60">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_Toc164763271 \h </w:instrText>
      </w:r>
      <w:r>
        <w:rPr>
          <w:noProof/>
        </w:rPr>
      </w:r>
      <w:r>
        <w:rPr>
          <w:noProof/>
        </w:rPr>
        <w:fldChar w:fldCharType="separate"/>
      </w:r>
      <w:r>
        <w:rPr>
          <w:noProof/>
        </w:rPr>
        <w:t>55</w:t>
      </w:r>
      <w:r>
        <w:rPr>
          <w:noProof/>
        </w:rPr>
        <w:fldChar w:fldCharType="end"/>
      </w:r>
    </w:p>
    <w:p w14:paraId="0F593C4E" w14:textId="11A234F2" w:rsidR="00800D60" w:rsidRDefault="00800D60">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41053D">
        <w:rPr>
          <w:noProof/>
          <w:lang w:val="en-US"/>
        </w:rPr>
        <w:t>tri</w:t>
      </w:r>
      <w:r w:rsidRPr="0041053D">
        <w:rPr>
          <w:noProof/>
          <w:lang w:val="en-US" w:eastAsia="zh-CN"/>
        </w:rPr>
        <w:t>e</w:t>
      </w:r>
      <w:r w:rsidRPr="0041053D">
        <w:rPr>
          <w:noProof/>
          <w:lang w:val="en-US"/>
        </w:rPr>
        <w:t>val</w:t>
      </w:r>
      <w:r>
        <w:rPr>
          <w:noProof/>
        </w:rPr>
        <w:tab/>
      </w:r>
      <w:r>
        <w:rPr>
          <w:noProof/>
        </w:rPr>
        <w:fldChar w:fldCharType="begin"/>
      </w:r>
      <w:r>
        <w:rPr>
          <w:noProof/>
        </w:rPr>
        <w:instrText xml:space="preserve"> PAGEREF _Toc164763272 \h </w:instrText>
      </w:r>
      <w:r>
        <w:rPr>
          <w:noProof/>
        </w:rPr>
      </w:r>
      <w:r>
        <w:rPr>
          <w:noProof/>
        </w:rPr>
        <w:fldChar w:fldCharType="separate"/>
      </w:r>
      <w:r>
        <w:rPr>
          <w:noProof/>
        </w:rPr>
        <w:t>55</w:t>
      </w:r>
      <w:r>
        <w:rPr>
          <w:noProof/>
        </w:rPr>
        <w:fldChar w:fldCharType="end"/>
      </w:r>
    </w:p>
    <w:p w14:paraId="6D6B416B" w14:textId="460865D6" w:rsidR="00800D60" w:rsidRDefault="00800D60">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_Toc164763273 \h </w:instrText>
      </w:r>
      <w:r>
        <w:rPr>
          <w:noProof/>
        </w:rPr>
      </w:r>
      <w:r>
        <w:rPr>
          <w:noProof/>
        </w:rPr>
        <w:fldChar w:fldCharType="separate"/>
      </w:r>
      <w:r>
        <w:rPr>
          <w:noProof/>
        </w:rPr>
        <w:t>56</w:t>
      </w:r>
      <w:r>
        <w:rPr>
          <w:noProof/>
        </w:rPr>
        <w:fldChar w:fldCharType="end"/>
      </w:r>
    </w:p>
    <w:p w14:paraId="46B991D8" w14:textId="3B86A2FF" w:rsidR="00800D60" w:rsidRDefault="00800D60">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_Toc164763274 \h </w:instrText>
      </w:r>
      <w:r>
        <w:rPr>
          <w:noProof/>
        </w:rPr>
      </w:r>
      <w:r>
        <w:rPr>
          <w:noProof/>
        </w:rPr>
        <w:fldChar w:fldCharType="separate"/>
      </w:r>
      <w:r>
        <w:rPr>
          <w:noProof/>
        </w:rPr>
        <w:t>56</w:t>
      </w:r>
      <w:r>
        <w:rPr>
          <w:noProof/>
        </w:rPr>
        <w:fldChar w:fldCharType="end"/>
      </w:r>
    </w:p>
    <w:p w14:paraId="581CDB91" w14:textId="01A2E050" w:rsidR="00800D60" w:rsidRDefault="00800D60">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_Toc164763275 \h </w:instrText>
      </w:r>
      <w:r>
        <w:rPr>
          <w:noProof/>
        </w:rPr>
      </w:r>
      <w:r>
        <w:rPr>
          <w:noProof/>
        </w:rPr>
        <w:fldChar w:fldCharType="separate"/>
      </w:r>
      <w:r>
        <w:rPr>
          <w:noProof/>
        </w:rPr>
        <w:t>56</w:t>
      </w:r>
      <w:r>
        <w:rPr>
          <w:noProof/>
        </w:rPr>
        <w:fldChar w:fldCharType="end"/>
      </w:r>
    </w:p>
    <w:p w14:paraId="66202A2E" w14:textId="643477EA" w:rsidR="00800D60" w:rsidRDefault="00800D60">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_Toc164763276 \h </w:instrText>
      </w:r>
      <w:r>
        <w:rPr>
          <w:noProof/>
        </w:rPr>
      </w:r>
      <w:r>
        <w:rPr>
          <w:noProof/>
        </w:rPr>
        <w:fldChar w:fldCharType="separate"/>
      </w:r>
      <w:r>
        <w:rPr>
          <w:noProof/>
        </w:rPr>
        <w:t>56</w:t>
      </w:r>
      <w:r>
        <w:rPr>
          <w:noProof/>
        </w:rPr>
        <w:fldChar w:fldCharType="end"/>
      </w:r>
    </w:p>
    <w:p w14:paraId="7AFF251D" w14:textId="08B57816" w:rsidR="00800D60" w:rsidRDefault="00800D60">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_Toc164763277 \h </w:instrText>
      </w:r>
      <w:r>
        <w:rPr>
          <w:noProof/>
        </w:rPr>
      </w:r>
      <w:r>
        <w:rPr>
          <w:noProof/>
        </w:rPr>
        <w:fldChar w:fldCharType="separate"/>
      </w:r>
      <w:r>
        <w:rPr>
          <w:noProof/>
        </w:rPr>
        <w:t>56</w:t>
      </w:r>
      <w:r>
        <w:rPr>
          <w:noProof/>
        </w:rPr>
        <w:fldChar w:fldCharType="end"/>
      </w:r>
    </w:p>
    <w:p w14:paraId="293FB3C9" w14:textId="6212EF2F" w:rsidR="00800D60" w:rsidRDefault="00800D60">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_Toc164763278 \h </w:instrText>
      </w:r>
      <w:r>
        <w:rPr>
          <w:noProof/>
        </w:rPr>
      </w:r>
      <w:r>
        <w:rPr>
          <w:noProof/>
        </w:rPr>
        <w:fldChar w:fldCharType="separate"/>
      </w:r>
      <w:r>
        <w:rPr>
          <w:noProof/>
        </w:rPr>
        <w:t>56</w:t>
      </w:r>
      <w:r>
        <w:rPr>
          <w:noProof/>
        </w:rPr>
        <w:fldChar w:fldCharType="end"/>
      </w:r>
    </w:p>
    <w:p w14:paraId="0BE0EF61" w14:textId="1591B209" w:rsidR="00800D60" w:rsidRDefault="00800D60">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_Toc164763279 \h </w:instrText>
      </w:r>
      <w:r>
        <w:rPr>
          <w:noProof/>
        </w:rPr>
      </w:r>
      <w:r>
        <w:rPr>
          <w:noProof/>
        </w:rPr>
        <w:fldChar w:fldCharType="separate"/>
      </w:r>
      <w:r>
        <w:rPr>
          <w:noProof/>
        </w:rPr>
        <w:t>57</w:t>
      </w:r>
      <w:r>
        <w:rPr>
          <w:noProof/>
        </w:rPr>
        <w:fldChar w:fldCharType="end"/>
      </w:r>
    </w:p>
    <w:p w14:paraId="4F4C090B" w14:textId="7F9A4CE9" w:rsidR="00800D60" w:rsidRDefault="00800D60">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_Toc164763280 \h </w:instrText>
      </w:r>
      <w:r>
        <w:rPr>
          <w:noProof/>
        </w:rPr>
      </w:r>
      <w:r>
        <w:rPr>
          <w:noProof/>
        </w:rPr>
        <w:fldChar w:fldCharType="separate"/>
      </w:r>
      <w:r>
        <w:rPr>
          <w:noProof/>
        </w:rPr>
        <w:t>57</w:t>
      </w:r>
      <w:r>
        <w:rPr>
          <w:noProof/>
        </w:rPr>
        <w:fldChar w:fldCharType="end"/>
      </w:r>
    </w:p>
    <w:p w14:paraId="3303DCAA" w14:textId="079B7287" w:rsidR="00800D60" w:rsidRDefault="00800D60">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_Toc164763281 \h </w:instrText>
      </w:r>
      <w:r>
        <w:rPr>
          <w:noProof/>
        </w:rPr>
      </w:r>
      <w:r>
        <w:rPr>
          <w:noProof/>
        </w:rPr>
        <w:fldChar w:fldCharType="separate"/>
      </w:r>
      <w:r>
        <w:rPr>
          <w:noProof/>
        </w:rPr>
        <w:t>57</w:t>
      </w:r>
      <w:r>
        <w:rPr>
          <w:noProof/>
        </w:rPr>
        <w:fldChar w:fldCharType="end"/>
      </w:r>
    </w:p>
    <w:p w14:paraId="36352E4A" w14:textId="6D0C6A92" w:rsidR="00800D60" w:rsidRDefault="00800D60">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_Toc164763282 \h </w:instrText>
      </w:r>
      <w:r>
        <w:rPr>
          <w:noProof/>
        </w:rPr>
      </w:r>
      <w:r>
        <w:rPr>
          <w:noProof/>
        </w:rPr>
        <w:fldChar w:fldCharType="separate"/>
      </w:r>
      <w:r>
        <w:rPr>
          <w:noProof/>
        </w:rPr>
        <w:t>57</w:t>
      </w:r>
      <w:r>
        <w:rPr>
          <w:noProof/>
        </w:rPr>
        <w:fldChar w:fldCharType="end"/>
      </w:r>
    </w:p>
    <w:p w14:paraId="313DA021" w14:textId="098E4EA6" w:rsidR="00800D60" w:rsidRDefault="00800D60">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_Toc164763283 \h </w:instrText>
      </w:r>
      <w:r>
        <w:rPr>
          <w:noProof/>
        </w:rPr>
      </w:r>
      <w:r>
        <w:rPr>
          <w:noProof/>
        </w:rPr>
        <w:fldChar w:fldCharType="separate"/>
      </w:r>
      <w:r>
        <w:rPr>
          <w:noProof/>
        </w:rPr>
        <w:t>57</w:t>
      </w:r>
      <w:r>
        <w:rPr>
          <w:noProof/>
        </w:rPr>
        <w:fldChar w:fldCharType="end"/>
      </w:r>
    </w:p>
    <w:p w14:paraId="2434E443" w14:textId="25404BD7" w:rsidR="00800D60" w:rsidRDefault="00800D60">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_Toc164763284 \h </w:instrText>
      </w:r>
      <w:r>
        <w:rPr>
          <w:noProof/>
        </w:rPr>
      </w:r>
      <w:r>
        <w:rPr>
          <w:noProof/>
        </w:rPr>
        <w:fldChar w:fldCharType="separate"/>
      </w:r>
      <w:r>
        <w:rPr>
          <w:noProof/>
        </w:rPr>
        <w:t>57</w:t>
      </w:r>
      <w:r>
        <w:rPr>
          <w:noProof/>
        </w:rPr>
        <w:fldChar w:fldCharType="end"/>
      </w:r>
    </w:p>
    <w:p w14:paraId="1C25A2C0" w14:textId="40D3DB13" w:rsidR="00800D60" w:rsidRDefault="00800D60">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_Toc164763285 \h </w:instrText>
      </w:r>
      <w:r>
        <w:rPr>
          <w:noProof/>
        </w:rPr>
      </w:r>
      <w:r>
        <w:rPr>
          <w:noProof/>
        </w:rPr>
        <w:fldChar w:fldCharType="separate"/>
      </w:r>
      <w:r>
        <w:rPr>
          <w:noProof/>
        </w:rPr>
        <w:t>58</w:t>
      </w:r>
      <w:r>
        <w:rPr>
          <w:noProof/>
        </w:rPr>
        <w:fldChar w:fldCharType="end"/>
      </w:r>
    </w:p>
    <w:p w14:paraId="6AE1735E" w14:textId="7EBE1B02" w:rsidR="00800D60" w:rsidRDefault="00800D60">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_Toc164763286 \h </w:instrText>
      </w:r>
      <w:r>
        <w:rPr>
          <w:noProof/>
        </w:rPr>
      </w:r>
      <w:r>
        <w:rPr>
          <w:noProof/>
        </w:rPr>
        <w:fldChar w:fldCharType="separate"/>
      </w:r>
      <w:r>
        <w:rPr>
          <w:noProof/>
        </w:rPr>
        <w:t>58</w:t>
      </w:r>
      <w:r>
        <w:rPr>
          <w:noProof/>
        </w:rPr>
        <w:fldChar w:fldCharType="end"/>
      </w:r>
    </w:p>
    <w:p w14:paraId="6613D242" w14:textId="5BC2074C" w:rsidR="00800D60" w:rsidRDefault="00800D60">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_Toc164763287 \h </w:instrText>
      </w:r>
      <w:r>
        <w:rPr>
          <w:noProof/>
        </w:rPr>
      </w:r>
      <w:r>
        <w:rPr>
          <w:noProof/>
        </w:rPr>
        <w:fldChar w:fldCharType="separate"/>
      </w:r>
      <w:r>
        <w:rPr>
          <w:noProof/>
        </w:rPr>
        <w:t>58</w:t>
      </w:r>
      <w:r>
        <w:rPr>
          <w:noProof/>
        </w:rPr>
        <w:fldChar w:fldCharType="end"/>
      </w:r>
    </w:p>
    <w:p w14:paraId="21762A96" w14:textId="2DDB9297" w:rsidR="00800D60" w:rsidRDefault="00800D60">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_Toc164763288 \h </w:instrText>
      </w:r>
      <w:r>
        <w:rPr>
          <w:noProof/>
        </w:rPr>
      </w:r>
      <w:r>
        <w:rPr>
          <w:noProof/>
        </w:rPr>
        <w:fldChar w:fldCharType="separate"/>
      </w:r>
      <w:r>
        <w:rPr>
          <w:noProof/>
        </w:rPr>
        <w:t>59</w:t>
      </w:r>
      <w:r>
        <w:rPr>
          <w:noProof/>
        </w:rPr>
        <w:fldChar w:fldCharType="end"/>
      </w:r>
    </w:p>
    <w:p w14:paraId="4D4C7297" w14:textId="5654979A" w:rsidR="00800D60" w:rsidRDefault="00800D60">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_Toc164763289 \h </w:instrText>
      </w:r>
      <w:r>
        <w:rPr>
          <w:noProof/>
        </w:rPr>
      </w:r>
      <w:r>
        <w:rPr>
          <w:noProof/>
        </w:rPr>
        <w:fldChar w:fldCharType="separate"/>
      </w:r>
      <w:r>
        <w:rPr>
          <w:noProof/>
        </w:rPr>
        <w:t>59</w:t>
      </w:r>
      <w:r>
        <w:rPr>
          <w:noProof/>
        </w:rPr>
        <w:fldChar w:fldCharType="end"/>
      </w:r>
    </w:p>
    <w:p w14:paraId="08D4EA3E" w14:textId="385FCF90" w:rsidR="00800D60" w:rsidRDefault="00800D60">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_Toc164763290 \h </w:instrText>
      </w:r>
      <w:r>
        <w:rPr>
          <w:noProof/>
        </w:rPr>
      </w:r>
      <w:r>
        <w:rPr>
          <w:noProof/>
        </w:rPr>
        <w:fldChar w:fldCharType="separate"/>
      </w:r>
      <w:r>
        <w:rPr>
          <w:noProof/>
        </w:rPr>
        <w:t>59</w:t>
      </w:r>
      <w:r>
        <w:rPr>
          <w:noProof/>
        </w:rPr>
        <w:fldChar w:fldCharType="end"/>
      </w:r>
    </w:p>
    <w:p w14:paraId="6B2B08C3" w14:textId="470CA1D3" w:rsidR="00800D60" w:rsidRDefault="00800D60">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_Toc164763291 \h </w:instrText>
      </w:r>
      <w:r>
        <w:rPr>
          <w:noProof/>
        </w:rPr>
      </w:r>
      <w:r>
        <w:rPr>
          <w:noProof/>
        </w:rPr>
        <w:fldChar w:fldCharType="separate"/>
      </w:r>
      <w:r>
        <w:rPr>
          <w:noProof/>
        </w:rPr>
        <w:t>59</w:t>
      </w:r>
      <w:r>
        <w:rPr>
          <w:noProof/>
        </w:rPr>
        <w:fldChar w:fldCharType="end"/>
      </w:r>
    </w:p>
    <w:p w14:paraId="6CFC228A" w14:textId="196D79B1" w:rsidR="00800D60" w:rsidRDefault="00800D60">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_Toc164763292 \h </w:instrText>
      </w:r>
      <w:r>
        <w:rPr>
          <w:noProof/>
        </w:rPr>
      </w:r>
      <w:r>
        <w:rPr>
          <w:noProof/>
        </w:rPr>
        <w:fldChar w:fldCharType="separate"/>
      </w:r>
      <w:r>
        <w:rPr>
          <w:noProof/>
        </w:rPr>
        <w:t>59</w:t>
      </w:r>
      <w:r>
        <w:rPr>
          <w:noProof/>
        </w:rPr>
        <w:fldChar w:fldCharType="end"/>
      </w:r>
    </w:p>
    <w:p w14:paraId="1FC5F229" w14:textId="48AD9AD7" w:rsidR="00800D60" w:rsidRDefault="00800D60">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_Toc164763293 \h </w:instrText>
      </w:r>
      <w:r>
        <w:rPr>
          <w:noProof/>
        </w:rPr>
      </w:r>
      <w:r>
        <w:rPr>
          <w:noProof/>
        </w:rPr>
        <w:fldChar w:fldCharType="separate"/>
      </w:r>
      <w:r>
        <w:rPr>
          <w:noProof/>
        </w:rPr>
        <w:t>59</w:t>
      </w:r>
      <w:r>
        <w:rPr>
          <w:noProof/>
        </w:rPr>
        <w:fldChar w:fldCharType="end"/>
      </w:r>
    </w:p>
    <w:p w14:paraId="07E7C346" w14:textId="62593E6D" w:rsidR="00800D60" w:rsidRDefault="00800D60">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_Toc164763294 \h </w:instrText>
      </w:r>
      <w:r>
        <w:rPr>
          <w:noProof/>
        </w:rPr>
      </w:r>
      <w:r>
        <w:rPr>
          <w:noProof/>
        </w:rPr>
        <w:fldChar w:fldCharType="separate"/>
      </w:r>
      <w:r>
        <w:rPr>
          <w:noProof/>
        </w:rPr>
        <w:t>59</w:t>
      </w:r>
      <w:r>
        <w:rPr>
          <w:noProof/>
        </w:rPr>
        <w:fldChar w:fldCharType="end"/>
      </w:r>
    </w:p>
    <w:p w14:paraId="613B06A1" w14:textId="01D40584" w:rsidR="00800D60" w:rsidRDefault="00800D60">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_Toc164763295 \h </w:instrText>
      </w:r>
      <w:r>
        <w:rPr>
          <w:noProof/>
        </w:rPr>
      </w:r>
      <w:r>
        <w:rPr>
          <w:noProof/>
        </w:rPr>
        <w:fldChar w:fldCharType="separate"/>
      </w:r>
      <w:r>
        <w:rPr>
          <w:noProof/>
        </w:rPr>
        <w:t>60</w:t>
      </w:r>
      <w:r>
        <w:rPr>
          <w:noProof/>
        </w:rPr>
        <w:fldChar w:fldCharType="end"/>
      </w:r>
    </w:p>
    <w:p w14:paraId="307A4327" w14:textId="4C0D09A2" w:rsidR="00800D60" w:rsidRDefault="00800D60">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_Toc164763296 \h </w:instrText>
      </w:r>
      <w:r>
        <w:rPr>
          <w:noProof/>
        </w:rPr>
      </w:r>
      <w:r>
        <w:rPr>
          <w:noProof/>
        </w:rPr>
        <w:fldChar w:fldCharType="separate"/>
      </w:r>
      <w:r>
        <w:rPr>
          <w:noProof/>
        </w:rPr>
        <w:t>60</w:t>
      </w:r>
      <w:r>
        <w:rPr>
          <w:noProof/>
        </w:rPr>
        <w:fldChar w:fldCharType="end"/>
      </w:r>
    </w:p>
    <w:p w14:paraId="5D6F01E3" w14:textId="5103FCE1" w:rsidR="00800D60" w:rsidRDefault="00800D60">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_Toc164763297 \h </w:instrText>
      </w:r>
      <w:r>
        <w:rPr>
          <w:noProof/>
        </w:rPr>
      </w:r>
      <w:r>
        <w:rPr>
          <w:noProof/>
        </w:rPr>
        <w:fldChar w:fldCharType="separate"/>
      </w:r>
      <w:r>
        <w:rPr>
          <w:noProof/>
        </w:rPr>
        <w:t>60</w:t>
      </w:r>
      <w:r>
        <w:rPr>
          <w:noProof/>
        </w:rPr>
        <w:fldChar w:fldCharType="end"/>
      </w:r>
    </w:p>
    <w:p w14:paraId="06A84FB0" w14:textId="4E628432" w:rsidR="00800D60" w:rsidRDefault="00800D60">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_Toc164763298 \h </w:instrText>
      </w:r>
      <w:r>
        <w:rPr>
          <w:noProof/>
        </w:rPr>
      </w:r>
      <w:r>
        <w:rPr>
          <w:noProof/>
        </w:rPr>
        <w:fldChar w:fldCharType="separate"/>
      </w:r>
      <w:r>
        <w:rPr>
          <w:noProof/>
        </w:rPr>
        <w:t>60</w:t>
      </w:r>
      <w:r>
        <w:rPr>
          <w:noProof/>
        </w:rPr>
        <w:fldChar w:fldCharType="end"/>
      </w:r>
    </w:p>
    <w:p w14:paraId="0205CDD6" w14:textId="70F9AC29" w:rsidR="00800D60" w:rsidRDefault="00800D60">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_Toc164763299 \h </w:instrText>
      </w:r>
      <w:r>
        <w:rPr>
          <w:noProof/>
        </w:rPr>
      </w:r>
      <w:r>
        <w:rPr>
          <w:noProof/>
        </w:rPr>
        <w:fldChar w:fldCharType="separate"/>
      </w:r>
      <w:r>
        <w:rPr>
          <w:noProof/>
        </w:rPr>
        <w:t>60</w:t>
      </w:r>
      <w:r>
        <w:rPr>
          <w:noProof/>
        </w:rPr>
        <w:fldChar w:fldCharType="end"/>
      </w:r>
    </w:p>
    <w:p w14:paraId="33B63561" w14:textId="5EB824F2" w:rsidR="00800D60" w:rsidRDefault="00800D60">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_Toc164763300 \h </w:instrText>
      </w:r>
      <w:r>
        <w:rPr>
          <w:noProof/>
        </w:rPr>
      </w:r>
      <w:r>
        <w:rPr>
          <w:noProof/>
        </w:rPr>
        <w:fldChar w:fldCharType="separate"/>
      </w:r>
      <w:r>
        <w:rPr>
          <w:noProof/>
        </w:rPr>
        <w:t>60</w:t>
      </w:r>
      <w:r>
        <w:rPr>
          <w:noProof/>
        </w:rPr>
        <w:fldChar w:fldCharType="end"/>
      </w:r>
    </w:p>
    <w:p w14:paraId="702A8B47" w14:textId="6AC095A4" w:rsidR="00800D60" w:rsidRDefault="00800D60">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_Toc164763301 \h </w:instrText>
      </w:r>
      <w:r>
        <w:rPr>
          <w:noProof/>
        </w:rPr>
      </w:r>
      <w:r>
        <w:rPr>
          <w:noProof/>
        </w:rPr>
        <w:fldChar w:fldCharType="separate"/>
      </w:r>
      <w:r>
        <w:rPr>
          <w:noProof/>
        </w:rPr>
        <w:t>60</w:t>
      </w:r>
      <w:r>
        <w:rPr>
          <w:noProof/>
        </w:rPr>
        <w:fldChar w:fldCharType="end"/>
      </w:r>
    </w:p>
    <w:p w14:paraId="2B2E06C0" w14:textId="7786BAFE" w:rsidR="00800D60" w:rsidRDefault="00800D60">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_Toc164763302 \h </w:instrText>
      </w:r>
      <w:r>
        <w:rPr>
          <w:noProof/>
        </w:rPr>
      </w:r>
      <w:r>
        <w:rPr>
          <w:noProof/>
        </w:rPr>
        <w:fldChar w:fldCharType="separate"/>
      </w:r>
      <w:r>
        <w:rPr>
          <w:noProof/>
        </w:rPr>
        <w:t>61</w:t>
      </w:r>
      <w:r>
        <w:rPr>
          <w:noProof/>
        </w:rPr>
        <w:fldChar w:fldCharType="end"/>
      </w:r>
    </w:p>
    <w:p w14:paraId="1FC5B337" w14:textId="1248E3B1" w:rsidR="00800D60" w:rsidRDefault="00800D60">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_Toc164763303 \h </w:instrText>
      </w:r>
      <w:r>
        <w:rPr>
          <w:noProof/>
        </w:rPr>
      </w:r>
      <w:r>
        <w:rPr>
          <w:noProof/>
        </w:rPr>
        <w:fldChar w:fldCharType="separate"/>
      </w:r>
      <w:r>
        <w:rPr>
          <w:noProof/>
        </w:rPr>
        <w:t>61</w:t>
      </w:r>
      <w:r>
        <w:rPr>
          <w:noProof/>
        </w:rPr>
        <w:fldChar w:fldCharType="end"/>
      </w:r>
    </w:p>
    <w:p w14:paraId="7E79190C" w14:textId="1AFA8798" w:rsidR="00800D60" w:rsidRDefault="00800D60">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_Toc164763304 \h </w:instrText>
      </w:r>
      <w:r>
        <w:rPr>
          <w:noProof/>
        </w:rPr>
      </w:r>
      <w:r>
        <w:rPr>
          <w:noProof/>
        </w:rPr>
        <w:fldChar w:fldCharType="separate"/>
      </w:r>
      <w:r>
        <w:rPr>
          <w:noProof/>
        </w:rPr>
        <w:t>61</w:t>
      </w:r>
      <w:r>
        <w:rPr>
          <w:noProof/>
        </w:rPr>
        <w:fldChar w:fldCharType="end"/>
      </w:r>
    </w:p>
    <w:p w14:paraId="06C2D9EC" w14:textId="1B1323F1" w:rsidR="00800D60" w:rsidRDefault="00800D60">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_Toc164763305 \h </w:instrText>
      </w:r>
      <w:r>
        <w:rPr>
          <w:noProof/>
        </w:rPr>
      </w:r>
      <w:r>
        <w:rPr>
          <w:noProof/>
        </w:rPr>
        <w:fldChar w:fldCharType="separate"/>
      </w:r>
      <w:r>
        <w:rPr>
          <w:noProof/>
        </w:rPr>
        <w:t>61</w:t>
      </w:r>
      <w:r>
        <w:rPr>
          <w:noProof/>
        </w:rPr>
        <w:fldChar w:fldCharType="end"/>
      </w:r>
    </w:p>
    <w:p w14:paraId="7C2EF03F" w14:textId="6B51DDCE" w:rsidR="00800D60" w:rsidRDefault="00800D60">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_Toc164763306 \h </w:instrText>
      </w:r>
      <w:r>
        <w:rPr>
          <w:noProof/>
        </w:rPr>
      </w:r>
      <w:r>
        <w:rPr>
          <w:noProof/>
        </w:rPr>
        <w:fldChar w:fldCharType="separate"/>
      </w:r>
      <w:r>
        <w:rPr>
          <w:noProof/>
        </w:rPr>
        <w:t>61</w:t>
      </w:r>
      <w:r>
        <w:rPr>
          <w:noProof/>
        </w:rPr>
        <w:fldChar w:fldCharType="end"/>
      </w:r>
    </w:p>
    <w:p w14:paraId="2FC3A5F6" w14:textId="7B85FBDB" w:rsidR="00800D60" w:rsidRDefault="00800D60">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_Toc164763307 \h </w:instrText>
      </w:r>
      <w:r>
        <w:rPr>
          <w:noProof/>
        </w:rPr>
      </w:r>
      <w:r>
        <w:rPr>
          <w:noProof/>
        </w:rPr>
        <w:fldChar w:fldCharType="separate"/>
      </w:r>
      <w:r>
        <w:rPr>
          <w:noProof/>
        </w:rPr>
        <w:t>62</w:t>
      </w:r>
      <w:r>
        <w:rPr>
          <w:noProof/>
        </w:rPr>
        <w:fldChar w:fldCharType="end"/>
      </w:r>
    </w:p>
    <w:p w14:paraId="7FC2989E" w14:textId="313A8182" w:rsidR="00800D60" w:rsidRDefault="00800D60">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_Toc164763308 \h </w:instrText>
      </w:r>
      <w:r>
        <w:rPr>
          <w:noProof/>
        </w:rPr>
      </w:r>
      <w:r>
        <w:rPr>
          <w:noProof/>
        </w:rPr>
        <w:fldChar w:fldCharType="separate"/>
      </w:r>
      <w:r>
        <w:rPr>
          <w:noProof/>
        </w:rPr>
        <w:t>62</w:t>
      </w:r>
      <w:r>
        <w:rPr>
          <w:noProof/>
        </w:rPr>
        <w:fldChar w:fldCharType="end"/>
      </w:r>
    </w:p>
    <w:p w14:paraId="6765E5D3" w14:textId="699D2376" w:rsidR="00800D60" w:rsidRDefault="00800D60">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_Toc164763309 \h </w:instrText>
      </w:r>
      <w:r>
        <w:rPr>
          <w:noProof/>
        </w:rPr>
      </w:r>
      <w:r>
        <w:rPr>
          <w:noProof/>
        </w:rPr>
        <w:fldChar w:fldCharType="separate"/>
      </w:r>
      <w:r>
        <w:rPr>
          <w:noProof/>
        </w:rPr>
        <w:t>62</w:t>
      </w:r>
      <w:r>
        <w:rPr>
          <w:noProof/>
        </w:rPr>
        <w:fldChar w:fldCharType="end"/>
      </w:r>
    </w:p>
    <w:p w14:paraId="4B2EB661" w14:textId="57F91132" w:rsidR="00800D60" w:rsidRDefault="00800D60">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_Toc164763310 \h </w:instrText>
      </w:r>
      <w:r>
        <w:rPr>
          <w:noProof/>
        </w:rPr>
      </w:r>
      <w:r>
        <w:rPr>
          <w:noProof/>
        </w:rPr>
        <w:fldChar w:fldCharType="separate"/>
      </w:r>
      <w:r>
        <w:rPr>
          <w:noProof/>
        </w:rPr>
        <w:t>62</w:t>
      </w:r>
      <w:r>
        <w:rPr>
          <w:noProof/>
        </w:rPr>
        <w:fldChar w:fldCharType="end"/>
      </w:r>
    </w:p>
    <w:p w14:paraId="5A178233" w14:textId="212129A4" w:rsidR="00800D60" w:rsidRDefault="00800D60">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_Toc164763311 \h </w:instrText>
      </w:r>
      <w:r>
        <w:rPr>
          <w:noProof/>
        </w:rPr>
      </w:r>
      <w:r>
        <w:rPr>
          <w:noProof/>
        </w:rPr>
        <w:fldChar w:fldCharType="separate"/>
      </w:r>
      <w:r>
        <w:rPr>
          <w:noProof/>
        </w:rPr>
        <w:t>62</w:t>
      </w:r>
      <w:r>
        <w:rPr>
          <w:noProof/>
        </w:rPr>
        <w:fldChar w:fldCharType="end"/>
      </w:r>
    </w:p>
    <w:p w14:paraId="52EACBFF" w14:textId="0AB506AB" w:rsidR="00800D60" w:rsidRDefault="00800D60">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_Toc164763312 \h </w:instrText>
      </w:r>
      <w:r>
        <w:rPr>
          <w:noProof/>
        </w:rPr>
      </w:r>
      <w:r>
        <w:rPr>
          <w:noProof/>
        </w:rPr>
        <w:fldChar w:fldCharType="separate"/>
      </w:r>
      <w:r>
        <w:rPr>
          <w:noProof/>
        </w:rPr>
        <w:t>62</w:t>
      </w:r>
      <w:r>
        <w:rPr>
          <w:noProof/>
        </w:rPr>
        <w:fldChar w:fldCharType="end"/>
      </w:r>
    </w:p>
    <w:p w14:paraId="14A0DDF1" w14:textId="4F82E5F0"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_Toc164763313 \h </w:instrText>
      </w:r>
      <w:r>
        <w:rPr>
          <w:noProof/>
        </w:rPr>
      </w:r>
      <w:r>
        <w:rPr>
          <w:noProof/>
        </w:rPr>
        <w:fldChar w:fldCharType="separate"/>
      </w:r>
      <w:r>
        <w:rPr>
          <w:noProof/>
        </w:rPr>
        <w:t>62</w:t>
      </w:r>
      <w:r>
        <w:rPr>
          <w:noProof/>
        </w:rPr>
        <w:fldChar w:fldCharType="end"/>
      </w:r>
    </w:p>
    <w:p w14:paraId="7A6F1407" w14:textId="46D52914" w:rsidR="00800D60" w:rsidRDefault="00800D60">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_Toc164763314 \h </w:instrText>
      </w:r>
      <w:r>
        <w:rPr>
          <w:noProof/>
        </w:rPr>
      </w:r>
      <w:r>
        <w:rPr>
          <w:noProof/>
        </w:rPr>
        <w:fldChar w:fldCharType="separate"/>
      </w:r>
      <w:r>
        <w:rPr>
          <w:noProof/>
        </w:rPr>
        <w:t>63</w:t>
      </w:r>
      <w:r>
        <w:rPr>
          <w:noProof/>
        </w:rPr>
        <w:fldChar w:fldCharType="end"/>
      </w:r>
    </w:p>
    <w:p w14:paraId="12605A90" w14:textId="65D5EA24" w:rsidR="00800D60" w:rsidRDefault="00800D60">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_Toc164763315 \h </w:instrText>
      </w:r>
      <w:r>
        <w:rPr>
          <w:noProof/>
        </w:rPr>
      </w:r>
      <w:r>
        <w:rPr>
          <w:noProof/>
        </w:rPr>
        <w:fldChar w:fldCharType="separate"/>
      </w:r>
      <w:r>
        <w:rPr>
          <w:noProof/>
        </w:rPr>
        <w:t>63</w:t>
      </w:r>
      <w:r>
        <w:rPr>
          <w:noProof/>
        </w:rPr>
        <w:fldChar w:fldCharType="end"/>
      </w:r>
    </w:p>
    <w:p w14:paraId="157F1045" w14:textId="40E9A618" w:rsidR="00800D60" w:rsidRDefault="00800D60">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_Toc164763316 \h </w:instrText>
      </w:r>
      <w:r>
        <w:rPr>
          <w:noProof/>
        </w:rPr>
      </w:r>
      <w:r>
        <w:rPr>
          <w:noProof/>
        </w:rPr>
        <w:fldChar w:fldCharType="separate"/>
      </w:r>
      <w:r>
        <w:rPr>
          <w:noProof/>
        </w:rPr>
        <w:t>63</w:t>
      </w:r>
      <w:r>
        <w:rPr>
          <w:noProof/>
        </w:rPr>
        <w:fldChar w:fldCharType="end"/>
      </w:r>
    </w:p>
    <w:p w14:paraId="469FE542" w14:textId="37B793A0"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7.1</w:t>
      </w:r>
      <w:r>
        <w:rPr>
          <w:rFonts w:asciiTheme="minorHAnsi" w:eastAsiaTheme="minorEastAsia" w:hAnsiTheme="minorHAnsi" w:cstheme="minorBidi"/>
          <w:noProof/>
          <w:sz w:val="22"/>
          <w:szCs w:val="22"/>
          <w:lang w:val="en-IN" w:eastAsia="en-IN"/>
        </w:rPr>
        <w:tab/>
      </w:r>
      <w:r w:rsidRPr="0041053D">
        <w:rPr>
          <w:noProof/>
          <w:lang w:val="en-US"/>
        </w:rPr>
        <w:t>General</w:t>
      </w:r>
      <w:r>
        <w:rPr>
          <w:noProof/>
        </w:rPr>
        <w:tab/>
      </w:r>
      <w:r>
        <w:rPr>
          <w:noProof/>
        </w:rPr>
        <w:fldChar w:fldCharType="begin"/>
      </w:r>
      <w:r>
        <w:rPr>
          <w:noProof/>
        </w:rPr>
        <w:instrText xml:space="preserve"> PAGEREF _Toc164763317 \h </w:instrText>
      </w:r>
      <w:r>
        <w:rPr>
          <w:noProof/>
        </w:rPr>
      </w:r>
      <w:r>
        <w:rPr>
          <w:noProof/>
        </w:rPr>
        <w:fldChar w:fldCharType="separate"/>
      </w:r>
      <w:r>
        <w:rPr>
          <w:noProof/>
        </w:rPr>
        <w:t>63</w:t>
      </w:r>
      <w:r>
        <w:rPr>
          <w:noProof/>
        </w:rPr>
        <w:fldChar w:fldCharType="end"/>
      </w:r>
    </w:p>
    <w:p w14:paraId="7F2AE5AC" w14:textId="26C2A018"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7.2</w:t>
      </w:r>
      <w:r>
        <w:rPr>
          <w:rFonts w:asciiTheme="minorHAnsi" w:eastAsiaTheme="minorEastAsia" w:hAnsiTheme="minorHAnsi" w:cstheme="minorBidi"/>
          <w:noProof/>
          <w:sz w:val="22"/>
          <w:szCs w:val="22"/>
          <w:lang w:val="en-IN" w:eastAsia="en-IN"/>
        </w:rPr>
        <w:tab/>
      </w:r>
      <w:r w:rsidRPr="0041053D">
        <w:rPr>
          <w:noProof/>
          <w:lang w:val="en-US"/>
        </w:rPr>
        <w:t>Data Types</w:t>
      </w:r>
      <w:r>
        <w:rPr>
          <w:noProof/>
        </w:rPr>
        <w:tab/>
      </w:r>
      <w:r>
        <w:rPr>
          <w:noProof/>
        </w:rPr>
        <w:fldChar w:fldCharType="begin"/>
      </w:r>
      <w:r>
        <w:rPr>
          <w:noProof/>
        </w:rPr>
        <w:instrText xml:space="preserve"> PAGEREF _Toc164763318 \h </w:instrText>
      </w:r>
      <w:r>
        <w:rPr>
          <w:noProof/>
        </w:rPr>
      </w:r>
      <w:r>
        <w:rPr>
          <w:noProof/>
        </w:rPr>
        <w:fldChar w:fldCharType="separate"/>
      </w:r>
      <w:r>
        <w:rPr>
          <w:noProof/>
        </w:rPr>
        <w:t>63</w:t>
      </w:r>
      <w:r>
        <w:rPr>
          <w:noProof/>
        </w:rPr>
        <w:fldChar w:fldCharType="end"/>
      </w:r>
    </w:p>
    <w:p w14:paraId="2BB9E960" w14:textId="73B68A96"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7.2.1</w:t>
      </w:r>
      <w:r>
        <w:rPr>
          <w:rFonts w:asciiTheme="minorHAnsi" w:eastAsiaTheme="minorEastAsia" w:hAnsiTheme="minorHAnsi" w:cstheme="minorBidi"/>
          <w:noProof/>
          <w:sz w:val="22"/>
          <w:szCs w:val="22"/>
          <w:lang w:val="en-IN" w:eastAsia="en-IN"/>
        </w:rPr>
        <w:tab/>
      </w:r>
      <w:r w:rsidRPr="0041053D">
        <w:rPr>
          <w:noProof/>
          <w:lang w:val="en-US"/>
        </w:rPr>
        <w:t>General</w:t>
      </w:r>
      <w:r>
        <w:rPr>
          <w:noProof/>
        </w:rPr>
        <w:tab/>
      </w:r>
      <w:r>
        <w:rPr>
          <w:noProof/>
        </w:rPr>
        <w:fldChar w:fldCharType="begin"/>
      </w:r>
      <w:r>
        <w:rPr>
          <w:noProof/>
        </w:rPr>
        <w:instrText xml:space="preserve"> PAGEREF _Toc164763319 \h </w:instrText>
      </w:r>
      <w:r>
        <w:rPr>
          <w:noProof/>
        </w:rPr>
      </w:r>
      <w:r>
        <w:rPr>
          <w:noProof/>
        </w:rPr>
        <w:fldChar w:fldCharType="separate"/>
      </w:r>
      <w:r>
        <w:rPr>
          <w:noProof/>
        </w:rPr>
        <w:t>63</w:t>
      </w:r>
      <w:r>
        <w:rPr>
          <w:noProof/>
        </w:rPr>
        <w:fldChar w:fldCharType="end"/>
      </w:r>
    </w:p>
    <w:p w14:paraId="163AE550" w14:textId="15519BC5"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7.2.2</w:t>
      </w:r>
      <w:r>
        <w:rPr>
          <w:rFonts w:asciiTheme="minorHAnsi" w:eastAsiaTheme="minorEastAsia" w:hAnsiTheme="minorHAnsi" w:cstheme="minorBidi"/>
          <w:noProof/>
          <w:sz w:val="22"/>
          <w:szCs w:val="22"/>
          <w:lang w:val="en-IN" w:eastAsia="en-IN"/>
        </w:rPr>
        <w:tab/>
      </w:r>
      <w:r w:rsidRPr="0041053D">
        <w:rPr>
          <w:noProof/>
          <w:lang w:val="en-US"/>
        </w:rPr>
        <w:t>Referenced structured data types</w:t>
      </w:r>
      <w:r>
        <w:rPr>
          <w:noProof/>
        </w:rPr>
        <w:tab/>
      </w:r>
      <w:r>
        <w:rPr>
          <w:noProof/>
        </w:rPr>
        <w:fldChar w:fldCharType="begin"/>
      </w:r>
      <w:r>
        <w:rPr>
          <w:noProof/>
        </w:rPr>
        <w:instrText xml:space="preserve"> PAGEREF _Toc164763320 \h </w:instrText>
      </w:r>
      <w:r>
        <w:rPr>
          <w:noProof/>
        </w:rPr>
      </w:r>
      <w:r>
        <w:rPr>
          <w:noProof/>
        </w:rPr>
        <w:fldChar w:fldCharType="separate"/>
      </w:r>
      <w:r>
        <w:rPr>
          <w:noProof/>
        </w:rPr>
        <w:t>64</w:t>
      </w:r>
      <w:r>
        <w:rPr>
          <w:noProof/>
        </w:rPr>
        <w:fldChar w:fldCharType="end"/>
      </w:r>
    </w:p>
    <w:p w14:paraId="6C7BF4F1" w14:textId="7357012A"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7.2.3</w:t>
      </w:r>
      <w:r>
        <w:rPr>
          <w:rFonts w:asciiTheme="minorHAnsi" w:eastAsiaTheme="minorEastAsia" w:hAnsiTheme="minorHAnsi" w:cstheme="minorBidi"/>
          <w:noProof/>
          <w:sz w:val="22"/>
          <w:szCs w:val="22"/>
          <w:lang w:val="en-IN" w:eastAsia="en-IN"/>
        </w:rPr>
        <w:tab/>
      </w:r>
      <w:r w:rsidRPr="0041053D">
        <w:rPr>
          <w:noProof/>
          <w:lang w:val="en-US"/>
        </w:rPr>
        <w:t>Referenced simple data types and enumerations</w:t>
      </w:r>
      <w:r>
        <w:rPr>
          <w:noProof/>
        </w:rPr>
        <w:tab/>
      </w:r>
      <w:r>
        <w:rPr>
          <w:noProof/>
        </w:rPr>
        <w:fldChar w:fldCharType="begin"/>
      </w:r>
      <w:r>
        <w:rPr>
          <w:noProof/>
        </w:rPr>
        <w:instrText xml:space="preserve"> PAGEREF _Toc164763321 \h </w:instrText>
      </w:r>
      <w:r>
        <w:rPr>
          <w:noProof/>
        </w:rPr>
      </w:r>
      <w:r>
        <w:rPr>
          <w:noProof/>
        </w:rPr>
        <w:fldChar w:fldCharType="separate"/>
      </w:r>
      <w:r>
        <w:rPr>
          <w:noProof/>
        </w:rPr>
        <w:t>64</w:t>
      </w:r>
      <w:r>
        <w:rPr>
          <w:noProof/>
        </w:rPr>
        <w:fldChar w:fldCharType="end"/>
      </w:r>
    </w:p>
    <w:p w14:paraId="6A70BB4F" w14:textId="4D592991"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7.3</w:t>
      </w:r>
      <w:r>
        <w:rPr>
          <w:rFonts w:asciiTheme="minorHAnsi" w:eastAsiaTheme="minorEastAsia" w:hAnsiTheme="minorHAnsi" w:cstheme="minorBidi"/>
          <w:noProof/>
          <w:sz w:val="22"/>
          <w:szCs w:val="22"/>
          <w:lang w:val="en-IN" w:eastAsia="en-IN"/>
        </w:rPr>
        <w:tab/>
      </w:r>
      <w:r w:rsidRPr="0041053D">
        <w:rPr>
          <w:noProof/>
          <w:lang w:val="en-US"/>
        </w:rPr>
        <w:t>Usage of HTTP</w:t>
      </w:r>
      <w:r>
        <w:rPr>
          <w:noProof/>
        </w:rPr>
        <w:tab/>
      </w:r>
      <w:r>
        <w:rPr>
          <w:noProof/>
        </w:rPr>
        <w:fldChar w:fldCharType="begin"/>
      </w:r>
      <w:r>
        <w:rPr>
          <w:noProof/>
        </w:rPr>
        <w:instrText xml:space="preserve"> PAGEREF _Toc164763322 \h </w:instrText>
      </w:r>
      <w:r>
        <w:rPr>
          <w:noProof/>
        </w:rPr>
      </w:r>
      <w:r>
        <w:rPr>
          <w:noProof/>
        </w:rPr>
        <w:fldChar w:fldCharType="separate"/>
      </w:r>
      <w:r>
        <w:rPr>
          <w:noProof/>
        </w:rPr>
        <w:t>64</w:t>
      </w:r>
      <w:r>
        <w:rPr>
          <w:noProof/>
        </w:rPr>
        <w:fldChar w:fldCharType="end"/>
      </w:r>
    </w:p>
    <w:p w14:paraId="01CEA5FC" w14:textId="11CE3793"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7.4</w:t>
      </w:r>
      <w:r>
        <w:rPr>
          <w:rFonts w:asciiTheme="minorHAnsi" w:eastAsiaTheme="minorEastAsia" w:hAnsiTheme="minorHAnsi" w:cstheme="minorBidi"/>
          <w:noProof/>
          <w:sz w:val="22"/>
          <w:szCs w:val="22"/>
          <w:lang w:val="en-IN" w:eastAsia="en-IN"/>
        </w:rPr>
        <w:tab/>
      </w:r>
      <w:r w:rsidRPr="0041053D">
        <w:rPr>
          <w:noProof/>
          <w:lang w:val="en-US"/>
        </w:rPr>
        <w:t>Content type</w:t>
      </w:r>
      <w:r>
        <w:rPr>
          <w:noProof/>
        </w:rPr>
        <w:tab/>
      </w:r>
      <w:r>
        <w:rPr>
          <w:noProof/>
        </w:rPr>
        <w:fldChar w:fldCharType="begin"/>
      </w:r>
      <w:r>
        <w:rPr>
          <w:noProof/>
        </w:rPr>
        <w:instrText xml:space="preserve"> PAGEREF _Toc164763323 \h </w:instrText>
      </w:r>
      <w:r>
        <w:rPr>
          <w:noProof/>
        </w:rPr>
      </w:r>
      <w:r>
        <w:rPr>
          <w:noProof/>
        </w:rPr>
        <w:fldChar w:fldCharType="separate"/>
      </w:r>
      <w:r>
        <w:rPr>
          <w:noProof/>
        </w:rPr>
        <w:t>64</w:t>
      </w:r>
      <w:r>
        <w:rPr>
          <w:noProof/>
        </w:rPr>
        <w:fldChar w:fldCharType="end"/>
      </w:r>
    </w:p>
    <w:p w14:paraId="6FC277AE" w14:textId="0150A03F"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7.5</w:t>
      </w:r>
      <w:r>
        <w:rPr>
          <w:rFonts w:asciiTheme="minorHAnsi" w:eastAsiaTheme="minorEastAsia" w:hAnsiTheme="minorHAnsi" w:cstheme="minorBidi"/>
          <w:noProof/>
          <w:sz w:val="22"/>
          <w:szCs w:val="22"/>
          <w:lang w:val="en-IN" w:eastAsia="en-IN"/>
        </w:rPr>
        <w:tab/>
      </w:r>
      <w:r w:rsidRPr="0041053D">
        <w:rPr>
          <w:noProof/>
          <w:lang w:val="en-US"/>
        </w:rPr>
        <w:t>URI structure</w:t>
      </w:r>
      <w:r>
        <w:rPr>
          <w:noProof/>
        </w:rPr>
        <w:tab/>
      </w:r>
      <w:r>
        <w:rPr>
          <w:noProof/>
        </w:rPr>
        <w:fldChar w:fldCharType="begin"/>
      </w:r>
      <w:r>
        <w:rPr>
          <w:noProof/>
        </w:rPr>
        <w:instrText xml:space="preserve"> PAGEREF _Toc164763324 \h </w:instrText>
      </w:r>
      <w:r>
        <w:rPr>
          <w:noProof/>
        </w:rPr>
      </w:r>
      <w:r>
        <w:rPr>
          <w:noProof/>
        </w:rPr>
        <w:fldChar w:fldCharType="separate"/>
      </w:r>
      <w:r>
        <w:rPr>
          <w:noProof/>
        </w:rPr>
        <w:t>64</w:t>
      </w:r>
      <w:r>
        <w:rPr>
          <w:noProof/>
        </w:rPr>
        <w:fldChar w:fldCharType="end"/>
      </w:r>
    </w:p>
    <w:p w14:paraId="127644D4" w14:textId="0A75D4DC"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7.5.1</w:t>
      </w:r>
      <w:r>
        <w:rPr>
          <w:rFonts w:asciiTheme="minorHAnsi" w:eastAsiaTheme="minorEastAsia" w:hAnsiTheme="minorHAnsi" w:cstheme="minorBidi"/>
          <w:noProof/>
          <w:sz w:val="22"/>
          <w:szCs w:val="22"/>
          <w:lang w:val="en-IN" w:eastAsia="en-IN"/>
        </w:rPr>
        <w:tab/>
      </w:r>
      <w:r w:rsidRPr="0041053D">
        <w:rPr>
          <w:noProof/>
          <w:lang w:val="en-US"/>
        </w:rPr>
        <w:t>Resource URI structure</w:t>
      </w:r>
      <w:r>
        <w:rPr>
          <w:noProof/>
        </w:rPr>
        <w:tab/>
      </w:r>
      <w:r>
        <w:rPr>
          <w:noProof/>
        </w:rPr>
        <w:fldChar w:fldCharType="begin"/>
      </w:r>
      <w:r>
        <w:rPr>
          <w:noProof/>
        </w:rPr>
        <w:instrText xml:space="preserve"> PAGEREF _Toc164763325 \h </w:instrText>
      </w:r>
      <w:r>
        <w:rPr>
          <w:noProof/>
        </w:rPr>
      </w:r>
      <w:r>
        <w:rPr>
          <w:noProof/>
        </w:rPr>
        <w:fldChar w:fldCharType="separate"/>
      </w:r>
      <w:r>
        <w:rPr>
          <w:noProof/>
        </w:rPr>
        <w:t>64</w:t>
      </w:r>
      <w:r>
        <w:rPr>
          <w:noProof/>
        </w:rPr>
        <w:fldChar w:fldCharType="end"/>
      </w:r>
    </w:p>
    <w:p w14:paraId="5E3B31BC" w14:textId="143C62E9" w:rsidR="00800D60" w:rsidRDefault="00800D60">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_Toc164763326 \h </w:instrText>
      </w:r>
      <w:r>
        <w:rPr>
          <w:noProof/>
        </w:rPr>
      </w:r>
      <w:r>
        <w:rPr>
          <w:noProof/>
        </w:rPr>
        <w:fldChar w:fldCharType="separate"/>
      </w:r>
      <w:r>
        <w:rPr>
          <w:noProof/>
        </w:rPr>
        <w:t>65</w:t>
      </w:r>
      <w:r>
        <w:rPr>
          <w:noProof/>
        </w:rPr>
        <w:fldChar w:fldCharType="end"/>
      </w:r>
    </w:p>
    <w:p w14:paraId="1FEFE665" w14:textId="771F5FCC"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7.6</w:t>
      </w:r>
      <w:r>
        <w:rPr>
          <w:rFonts w:asciiTheme="minorHAnsi" w:eastAsiaTheme="minorEastAsia" w:hAnsiTheme="minorHAnsi" w:cstheme="minorBidi"/>
          <w:noProof/>
          <w:sz w:val="22"/>
          <w:szCs w:val="22"/>
          <w:lang w:val="en-IN" w:eastAsia="en-IN"/>
        </w:rPr>
        <w:tab/>
      </w:r>
      <w:r w:rsidRPr="0041053D">
        <w:rPr>
          <w:noProof/>
          <w:lang w:val="en-US"/>
        </w:rPr>
        <w:t>Notifications</w:t>
      </w:r>
      <w:r>
        <w:rPr>
          <w:noProof/>
        </w:rPr>
        <w:tab/>
      </w:r>
      <w:r>
        <w:rPr>
          <w:noProof/>
        </w:rPr>
        <w:fldChar w:fldCharType="begin"/>
      </w:r>
      <w:r>
        <w:rPr>
          <w:noProof/>
        </w:rPr>
        <w:instrText xml:space="preserve"> PAGEREF _Toc164763327 \h </w:instrText>
      </w:r>
      <w:r>
        <w:rPr>
          <w:noProof/>
        </w:rPr>
      </w:r>
      <w:r>
        <w:rPr>
          <w:noProof/>
        </w:rPr>
        <w:fldChar w:fldCharType="separate"/>
      </w:r>
      <w:r>
        <w:rPr>
          <w:noProof/>
        </w:rPr>
        <w:t>65</w:t>
      </w:r>
      <w:r>
        <w:rPr>
          <w:noProof/>
        </w:rPr>
        <w:fldChar w:fldCharType="end"/>
      </w:r>
    </w:p>
    <w:p w14:paraId="51667626" w14:textId="179C4837"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7.7</w:t>
      </w:r>
      <w:r>
        <w:rPr>
          <w:rFonts w:asciiTheme="minorHAnsi" w:eastAsiaTheme="minorEastAsia" w:hAnsiTheme="minorHAnsi" w:cstheme="minorBidi"/>
          <w:noProof/>
          <w:sz w:val="22"/>
          <w:szCs w:val="22"/>
          <w:lang w:val="en-IN" w:eastAsia="en-IN"/>
        </w:rPr>
        <w:tab/>
      </w:r>
      <w:r w:rsidRPr="0041053D">
        <w:rPr>
          <w:noProof/>
          <w:lang w:val="en-US"/>
        </w:rPr>
        <w:t>Error handling</w:t>
      </w:r>
      <w:r>
        <w:rPr>
          <w:noProof/>
        </w:rPr>
        <w:tab/>
      </w:r>
      <w:r>
        <w:rPr>
          <w:noProof/>
        </w:rPr>
        <w:fldChar w:fldCharType="begin"/>
      </w:r>
      <w:r>
        <w:rPr>
          <w:noProof/>
        </w:rPr>
        <w:instrText xml:space="preserve"> PAGEREF _Toc164763328 \h </w:instrText>
      </w:r>
      <w:r>
        <w:rPr>
          <w:noProof/>
        </w:rPr>
      </w:r>
      <w:r>
        <w:rPr>
          <w:noProof/>
        </w:rPr>
        <w:fldChar w:fldCharType="separate"/>
      </w:r>
      <w:r>
        <w:rPr>
          <w:noProof/>
        </w:rPr>
        <w:t>65</w:t>
      </w:r>
      <w:r>
        <w:rPr>
          <w:noProof/>
        </w:rPr>
        <w:fldChar w:fldCharType="end"/>
      </w:r>
    </w:p>
    <w:p w14:paraId="62CF7841" w14:textId="4725307F"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7.8</w:t>
      </w:r>
      <w:r>
        <w:rPr>
          <w:rFonts w:asciiTheme="minorHAnsi" w:eastAsiaTheme="minorEastAsia" w:hAnsiTheme="minorHAnsi" w:cstheme="minorBidi"/>
          <w:noProof/>
          <w:sz w:val="22"/>
          <w:szCs w:val="22"/>
          <w:lang w:val="en-IN" w:eastAsia="en-IN"/>
        </w:rPr>
        <w:tab/>
      </w:r>
      <w:r w:rsidRPr="0041053D">
        <w:rPr>
          <w:noProof/>
          <w:lang w:val="en-US"/>
        </w:rPr>
        <w:t>Feature negotiation</w:t>
      </w:r>
      <w:r>
        <w:rPr>
          <w:noProof/>
        </w:rPr>
        <w:tab/>
      </w:r>
      <w:r>
        <w:rPr>
          <w:noProof/>
        </w:rPr>
        <w:fldChar w:fldCharType="begin"/>
      </w:r>
      <w:r>
        <w:rPr>
          <w:noProof/>
        </w:rPr>
        <w:instrText xml:space="preserve"> PAGEREF _Toc164763329 \h </w:instrText>
      </w:r>
      <w:r>
        <w:rPr>
          <w:noProof/>
        </w:rPr>
      </w:r>
      <w:r>
        <w:rPr>
          <w:noProof/>
        </w:rPr>
        <w:fldChar w:fldCharType="separate"/>
      </w:r>
      <w:r>
        <w:rPr>
          <w:noProof/>
        </w:rPr>
        <w:t>65</w:t>
      </w:r>
      <w:r>
        <w:rPr>
          <w:noProof/>
        </w:rPr>
        <w:fldChar w:fldCharType="end"/>
      </w:r>
    </w:p>
    <w:p w14:paraId="4C453765" w14:textId="34392BF1"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7.9</w:t>
      </w:r>
      <w:r>
        <w:rPr>
          <w:rFonts w:asciiTheme="minorHAnsi" w:eastAsiaTheme="minorEastAsia" w:hAnsiTheme="minorHAnsi" w:cstheme="minorBidi"/>
          <w:noProof/>
          <w:sz w:val="22"/>
          <w:szCs w:val="22"/>
          <w:lang w:val="en-IN" w:eastAsia="en-IN"/>
        </w:rPr>
        <w:tab/>
      </w:r>
      <w:r w:rsidRPr="0041053D">
        <w:rPr>
          <w:noProof/>
          <w:lang w:val="en-US"/>
        </w:rPr>
        <w:t>HTTP headers</w:t>
      </w:r>
      <w:r>
        <w:rPr>
          <w:noProof/>
        </w:rPr>
        <w:tab/>
      </w:r>
      <w:r>
        <w:rPr>
          <w:noProof/>
        </w:rPr>
        <w:fldChar w:fldCharType="begin"/>
      </w:r>
      <w:r>
        <w:rPr>
          <w:noProof/>
        </w:rPr>
        <w:instrText xml:space="preserve"> PAGEREF _Toc164763330 \h </w:instrText>
      </w:r>
      <w:r>
        <w:rPr>
          <w:noProof/>
        </w:rPr>
      </w:r>
      <w:r>
        <w:rPr>
          <w:noProof/>
        </w:rPr>
        <w:fldChar w:fldCharType="separate"/>
      </w:r>
      <w:r>
        <w:rPr>
          <w:noProof/>
        </w:rPr>
        <w:t>65</w:t>
      </w:r>
      <w:r>
        <w:rPr>
          <w:noProof/>
        </w:rPr>
        <w:fldChar w:fldCharType="end"/>
      </w:r>
    </w:p>
    <w:p w14:paraId="166AF91B" w14:textId="03113EB1"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7.10</w:t>
      </w:r>
      <w:r>
        <w:rPr>
          <w:rFonts w:asciiTheme="minorHAnsi" w:eastAsiaTheme="minorEastAsia" w:hAnsiTheme="minorHAnsi" w:cstheme="minorBidi"/>
          <w:noProof/>
          <w:sz w:val="22"/>
          <w:szCs w:val="22"/>
          <w:lang w:val="en-IN" w:eastAsia="en-IN"/>
        </w:rPr>
        <w:tab/>
      </w:r>
      <w:r w:rsidRPr="0041053D">
        <w:rPr>
          <w:noProof/>
          <w:lang w:val="en-US"/>
        </w:rPr>
        <w:t>Conventions for Open API specification files</w:t>
      </w:r>
      <w:r>
        <w:rPr>
          <w:noProof/>
        </w:rPr>
        <w:tab/>
      </w:r>
      <w:r>
        <w:rPr>
          <w:noProof/>
        </w:rPr>
        <w:fldChar w:fldCharType="begin"/>
      </w:r>
      <w:r>
        <w:rPr>
          <w:noProof/>
        </w:rPr>
        <w:instrText xml:space="preserve"> PAGEREF _Toc164763331 \h </w:instrText>
      </w:r>
      <w:r>
        <w:rPr>
          <w:noProof/>
        </w:rPr>
      </w:r>
      <w:r>
        <w:rPr>
          <w:noProof/>
        </w:rPr>
        <w:fldChar w:fldCharType="separate"/>
      </w:r>
      <w:r>
        <w:rPr>
          <w:noProof/>
        </w:rPr>
        <w:t>66</w:t>
      </w:r>
      <w:r>
        <w:rPr>
          <w:noProof/>
        </w:rPr>
        <w:fldChar w:fldCharType="end"/>
      </w:r>
    </w:p>
    <w:p w14:paraId="20E34B5D" w14:textId="1608F391" w:rsidR="00800D60" w:rsidRDefault="00800D60">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_Toc164763332 \h </w:instrText>
      </w:r>
      <w:r>
        <w:rPr>
          <w:noProof/>
        </w:rPr>
      </w:r>
      <w:r>
        <w:rPr>
          <w:noProof/>
        </w:rPr>
        <w:fldChar w:fldCharType="separate"/>
      </w:r>
      <w:r>
        <w:rPr>
          <w:noProof/>
        </w:rPr>
        <w:t>66</w:t>
      </w:r>
      <w:r>
        <w:rPr>
          <w:noProof/>
        </w:rPr>
        <w:fldChar w:fldCharType="end"/>
      </w:r>
    </w:p>
    <w:p w14:paraId="4ACEFE5C" w14:textId="0CE78106" w:rsidR="00800D60" w:rsidRDefault="00800D60">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_Toc164763333 \h </w:instrText>
      </w:r>
      <w:r>
        <w:rPr>
          <w:noProof/>
        </w:rPr>
      </w:r>
      <w:r>
        <w:rPr>
          <w:noProof/>
        </w:rPr>
        <w:fldChar w:fldCharType="separate"/>
      </w:r>
      <w:r>
        <w:rPr>
          <w:noProof/>
        </w:rPr>
        <w:t>66</w:t>
      </w:r>
      <w:r>
        <w:rPr>
          <w:noProof/>
        </w:rPr>
        <w:fldChar w:fldCharType="end"/>
      </w:r>
    </w:p>
    <w:p w14:paraId="0200E585" w14:textId="06213446" w:rsidR="00800D60" w:rsidRDefault="00800D60">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_Toc164763334 \h </w:instrText>
      </w:r>
      <w:r>
        <w:rPr>
          <w:noProof/>
        </w:rPr>
      </w:r>
      <w:r>
        <w:rPr>
          <w:noProof/>
        </w:rPr>
        <w:fldChar w:fldCharType="separate"/>
      </w:r>
      <w:r>
        <w:rPr>
          <w:noProof/>
        </w:rPr>
        <w:t>66</w:t>
      </w:r>
      <w:r>
        <w:rPr>
          <w:noProof/>
        </w:rPr>
        <w:fldChar w:fldCharType="end"/>
      </w:r>
    </w:p>
    <w:p w14:paraId="7771C77A" w14:textId="12B7A569" w:rsidR="00800D60" w:rsidRDefault="00800D60">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_Toc164763335 \h </w:instrText>
      </w:r>
      <w:r>
        <w:rPr>
          <w:noProof/>
        </w:rPr>
      </w:r>
      <w:r>
        <w:rPr>
          <w:noProof/>
        </w:rPr>
        <w:fldChar w:fldCharType="separate"/>
      </w:r>
      <w:r>
        <w:rPr>
          <w:noProof/>
        </w:rPr>
        <w:t>66</w:t>
      </w:r>
      <w:r>
        <w:rPr>
          <w:noProof/>
        </w:rPr>
        <w:fldChar w:fldCharType="end"/>
      </w:r>
    </w:p>
    <w:p w14:paraId="62FE7AF2" w14:textId="1A13AF8E" w:rsidR="00800D60" w:rsidRDefault="00800D60">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_Toc164763336 \h </w:instrText>
      </w:r>
      <w:r>
        <w:rPr>
          <w:noProof/>
        </w:rPr>
      </w:r>
      <w:r>
        <w:rPr>
          <w:noProof/>
        </w:rPr>
        <w:fldChar w:fldCharType="separate"/>
      </w:r>
      <w:r>
        <w:rPr>
          <w:noProof/>
        </w:rPr>
        <w:t>66</w:t>
      </w:r>
      <w:r>
        <w:rPr>
          <w:noProof/>
        </w:rPr>
        <w:fldChar w:fldCharType="end"/>
      </w:r>
    </w:p>
    <w:p w14:paraId="57BF8EC6" w14:textId="7291A88A" w:rsidR="00800D60" w:rsidRDefault="00800D60">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_Toc164763337 \h </w:instrText>
      </w:r>
      <w:r>
        <w:rPr>
          <w:noProof/>
        </w:rPr>
      </w:r>
      <w:r>
        <w:rPr>
          <w:noProof/>
        </w:rPr>
        <w:fldChar w:fldCharType="separate"/>
      </w:r>
      <w:r>
        <w:rPr>
          <w:noProof/>
        </w:rPr>
        <w:t>67</w:t>
      </w:r>
      <w:r>
        <w:rPr>
          <w:noProof/>
        </w:rPr>
        <w:fldChar w:fldCharType="end"/>
      </w:r>
    </w:p>
    <w:p w14:paraId="6AD51B3E" w14:textId="45B2ED2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_Toc164763338 \h </w:instrText>
      </w:r>
      <w:r>
        <w:rPr>
          <w:noProof/>
        </w:rPr>
      </w:r>
      <w:r>
        <w:rPr>
          <w:noProof/>
        </w:rPr>
        <w:fldChar w:fldCharType="separate"/>
      </w:r>
      <w:r>
        <w:rPr>
          <w:noProof/>
        </w:rPr>
        <w:t>67</w:t>
      </w:r>
      <w:r>
        <w:rPr>
          <w:noProof/>
        </w:rPr>
        <w:fldChar w:fldCharType="end"/>
      </w:r>
    </w:p>
    <w:p w14:paraId="0C830726" w14:textId="3F7A194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_Toc164763339 \h </w:instrText>
      </w:r>
      <w:r>
        <w:rPr>
          <w:noProof/>
        </w:rPr>
      </w:r>
      <w:r>
        <w:rPr>
          <w:noProof/>
        </w:rPr>
        <w:fldChar w:fldCharType="separate"/>
      </w:r>
      <w:r>
        <w:rPr>
          <w:noProof/>
        </w:rPr>
        <w:t>67</w:t>
      </w:r>
      <w:r>
        <w:rPr>
          <w:noProof/>
        </w:rPr>
        <w:fldChar w:fldCharType="end"/>
      </w:r>
    </w:p>
    <w:p w14:paraId="19B5E664" w14:textId="607C517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_Toc164763340 \h </w:instrText>
      </w:r>
      <w:r>
        <w:rPr>
          <w:noProof/>
        </w:rPr>
      </w:r>
      <w:r>
        <w:rPr>
          <w:noProof/>
        </w:rPr>
        <w:fldChar w:fldCharType="separate"/>
      </w:r>
      <w:r>
        <w:rPr>
          <w:noProof/>
        </w:rPr>
        <w:t>67</w:t>
      </w:r>
      <w:r>
        <w:rPr>
          <w:noProof/>
        </w:rPr>
        <w:fldChar w:fldCharType="end"/>
      </w:r>
    </w:p>
    <w:p w14:paraId="72545CE5" w14:textId="48288B4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_Toc164763341 \h </w:instrText>
      </w:r>
      <w:r>
        <w:rPr>
          <w:noProof/>
        </w:rPr>
      </w:r>
      <w:r>
        <w:rPr>
          <w:noProof/>
        </w:rPr>
        <w:fldChar w:fldCharType="separate"/>
      </w:r>
      <w:r>
        <w:rPr>
          <w:noProof/>
        </w:rPr>
        <w:t>67</w:t>
      </w:r>
      <w:r>
        <w:rPr>
          <w:noProof/>
        </w:rPr>
        <w:fldChar w:fldCharType="end"/>
      </w:r>
    </w:p>
    <w:p w14:paraId="297CC3D7" w14:textId="6193EFB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_Toc164763342 \h </w:instrText>
      </w:r>
      <w:r>
        <w:rPr>
          <w:noProof/>
        </w:rPr>
      </w:r>
      <w:r>
        <w:rPr>
          <w:noProof/>
        </w:rPr>
        <w:fldChar w:fldCharType="separate"/>
      </w:r>
      <w:r>
        <w:rPr>
          <w:noProof/>
        </w:rPr>
        <w:t>68</w:t>
      </w:r>
      <w:r>
        <w:rPr>
          <w:noProof/>
        </w:rPr>
        <w:fldChar w:fldCharType="end"/>
      </w:r>
    </w:p>
    <w:p w14:paraId="3271D251" w14:textId="3A7F575C" w:rsidR="00800D60" w:rsidRDefault="00800D60">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_Toc164763343 \h </w:instrText>
      </w:r>
      <w:r>
        <w:rPr>
          <w:noProof/>
        </w:rPr>
      </w:r>
      <w:r>
        <w:rPr>
          <w:noProof/>
        </w:rPr>
        <w:fldChar w:fldCharType="separate"/>
      </w:r>
      <w:r>
        <w:rPr>
          <w:noProof/>
        </w:rPr>
        <w:t>68</w:t>
      </w:r>
      <w:r>
        <w:rPr>
          <w:noProof/>
        </w:rPr>
        <w:fldChar w:fldCharType="end"/>
      </w:r>
    </w:p>
    <w:p w14:paraId="539E44A4" w14:textId="2DEC359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_Toc164763344 \h </w:instrText>
      </w:r>
      <w:r>
        <w:rPr>
          <w:noProof/>
        </w:rPr>
      </w:r>
      <w:r>
        <w:rPr>
          <w:noProof/>
        </w:rPr>
        <w:fldChar w:fldCharType="separate"/>
      </w:r>
      <w:r>
        <w:rPr>
          <w:noProof/>
        </w:rPr>
        <w:t>68</w:t>
      </w:r>
      <w:r>
        <w:rPr>
          <w:noProof/>
        </w:rPr>
        <w:fldChar w:fldCharType="end"/>
      </w:r>
    </w:p>
    <w:p w14:paraId="79BC31E6" w14:textId="22C5E44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_Toc164763345 \h </w:instrText>
      </w:r>
      <w:r>
        <w:rPr>
          <w:noProof/>
        </w:rPr>
      </w:r>
      <w:r>
        <w:rPr>
          <w:noProof/>
        </w:rPr>
        <w:fldChar w:fldCharType="separate"/>
      </w:r>
      <w:r>
        <w:rPr>
          <w:noProof/>
        </w:rPr>
        <w:t>68</w:t>
      </w:r>
      <w:r>
        <w:rPr>
          <w:noProof/>
        </w:rPr>
        <w:fldChar w:fldCharType="end"/>
      </w:r>
    </w:p>
    <w:p w14:paraId="43D33B17" w14:textId="3E93A2F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_Toc164763346 \h </w:instrText>
      </w:r>
      <w:r>
        <w:rPr>
          <w:noProof/>
        </w:rPr>
      </w:r>
      <w:r>
        <w:rPr>
          <w:noProof/>
        </w:rPr>
        <w:fldChar w:fldCharType="separate"/>
      </w:r>
      <w:r>
        <w:rPr>
          <w:noProof/>
        </w:rPr>
        <w:t>68</w:t>
      </w:r>
      <w:r>
        <w:rPr>
          <w:noProof/>
        </w:rPr>
        <w:fldChar w:fldCharType="end"/>
      </w:r>
    </w:p>
    <w:p w14:paraId="198EC8FC" w14:textId="3B4A9077"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_Toc164763347 \h </w:instrText>
      </w:r>
      <w:r>
        <w:rPr>
          <w:noProof/>
        </w:rPr>
      </w:r>
      <w:r>
        <w:rPr>
          <w:noProof/>
        </w:rPr>
        <w:fldChar w:fldCharType="separate"/>
      </w:r>
      <w:r>
        <w:rPr>
          <w:noProof/>
        </w:rPr>
        <w:t>68</w:t>
      </w:r>
      <w:r>
        <w:rPr>
          <w:noProof/>
        </w:rPr>
        <w:fldChar w:fldCharType="end"/>
      </w:r>
    </w:p>
    <w:p w14:paraId="15C1270B" w14:textId="58058F43"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_Toc164763348 \h </w:instrText>
      </w:r>
      <w:r>
        <w:rPr>
          <w:noProof/>
        </w:rPr>
      </w:r>
      <w:r>
        <w:rPr>
          <w:noProof/>
        </w:rPr>
        <w:fldChar w:fldCharType="separate"/>
      </w:r>
      <w:r>
        <w:rPr>
          <w:noProof/>
        </w:rPr>
        <w:t>69</w:t>
      </w:r>
      <w:r>
        <w:rPr>
          <w:noProof/>
        </w:rPr>
        <w:fldChar w:fldCharType="end"/>
      </w:r>
    </w:p>
    <w:p w14:paraId="2E038D04" w14:textId="6C92F147"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_Toc164763349 \h </w:instrText>
      </w:r>
      <w:r>
        <w:rPr>
          <w:noProof/>
        </w:rPr>
      </w:r>
      <w:r>
        <w:rPr>
          <w:noProof/>
        </w:rPr>
        <w:fldChar w:fldCharType="separate"/>
      </w:r>
      <w:r>
        <w:rPr>
          <w:noProof/>
        </w:rPr>
        <w:t>70</w:t>
      </w:r>
      <w:r>
        <w:rPr>
          <w:noProof/>
        </w:rPr>
        <w:fldChar w:fldCharType="end"/>
      </w:r>
    </w:p>
    <w:p w14:paraId="594598E2" w14:textId="586AC330"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_Toc164763350 \h </w:instrText>
      </w:r>
      <w:r>
        <w:rPr>
          <w:noProof/>
        </w:rPr>
      </w:r>
      <w:r>
        <w:rPr>
          <w:noProof/>
        </w:rPr>
        <w:fldChar w:fldCharType="separate"/>
      </w:r>
      <w:r>
        <w:rPr>
          <w:noProof/>
        </w:rPr>
        <w:t>71</w:t>
      </w:r>
      <w:r>
        <w:rPr>
          <w:noProof/>
        </w:rPr>
        <w:fldChar w:fldCharType="end"/>
      </w:r>
    </w:p>
    <w:p w14:paraId="5E070C69" w14:textId="4665492F"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_Toc164763351 \h </w:instrText>
      </w:r>
      <w:r>
        <w:rPr>
          <w:noProof/>
        </w:rPr>
      </w:r>
      <w:r>
        <w:rPr>
          <w:noProof/>
        </w:rPr>
        <w:fldChar w:fldCharType="separate"/>
      </w:r>
      <w:r>
        <w:rPr>
          <w:noProof/>
        </w:rPr>
        <w:t>72</w:t>
      </w:r>
      <w:r>
        <w:rPr>
          <w:noProof/>
        </w:rPr>
        <w:fldChar w:fldCharType="end"/>
      </w:r>
    </w:p>
    <w:p w14:paraId="4F741114" w14:textId="29EAA05D" w:rsidR="00800D60" w:rsidRDefault="00800D60">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_Toc164763352 \h </w:instrText>
      </w:r>
      <w:r>
        <w:rPr>
          <w:noProof/>
        </w:rPr>
      </w:r>
      <w:r>
        <w:rPr>
          <w:noProof/>
        </w:rPr>
        <w:fldChar w:fldCharType="separate"/>
      </w:r>
      <w:r>
        <w:rPr>
          <w:noProof/>
        </w:rPr>
        <w:t>72</w:t>
      </w:r>
      <w:r>
        <w:rPr>
          <w:noProof/>
        </w:rPr>
        <w:fldChar w:fldCharType="end"/>
      </w:r>
    </w:p>
    <w:p w14:paraId="32C00C8D" w14:textId="76359244" w:rsidR="00800D60" w:rsidRDefault="00800D60">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_Toc164763353 \h </w:instrText>
      </w:r>
      <w:r>
        <w:rPr>
          <w:noProof/>
        </w:rPr>
      </w:r>
      <w:r>
        <w:rPr>
          <w:noProof/>
        </w:rPr>
        <w:fldChar w:fldCharType="separate"/>
      </w:r>
      <w:r>
        <w:rPr>
          <w:noProof/>
        </w:rPr>
        <w:t>72</w:t>
      </w:r>
      <w:r>
        <w:rPr>
          <w:noProof/>
        </w:rPr>
        <w:fldChar w:fldCharType="end"/>
      </w:r>
    </w:p>
    <w:p w14:paraId="0CAE405D" w14:textId="2525EBA5" w:rsidR="00800D60" w:rsidRDefault="00800D60">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_Toc164763354 \h </w:instrText>
      </w:r>
      <w:r>
        <w:rPr>
          <w:noProof/>
        </w:rPr>
      </w:r>
      <w:r>
        <w:rPr>
          <w:noProof/>
        </w:rPr>
        <w:fldChar w:fldCharType="separate"/>
      </w:r>
      <w:r>
        <w:rPr>
          <w:noProof/>
        </w:rPr>
        <w:t>72</w:t>
      </w:r>
      <w:r>
        <w:rPr>
          <w:noProof/>
        </w:rPr>
        <w:fldChar w:fldCharType="end"/>
      </w:r>
    </w:p>
    <w:p w14:paraId="13E7D9AC" w14:textId="73A3C39F"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_Toc164763355 \h </w:instrText>
      </w:r>
      <w:r>
        <w:rPr>
          <w:noProof/>
        </w:rPr>
      </w:r>
      <w:r>
        <w:rPr>
          <w:noProof/>
        </w:rPr>
        <w:fldChar w:fldCharType="separate"/>
      </w:r>
      <w:r>
        <w:rPr>
          <w:noProof/>
        </w:rPr>
        <w:t>72</w:t>
      </w:r>
      <w:r>
        <w:rPr>
          <w:noProof/>
        </w:rPr>
        <w:fldChar w:fldCharType="end"/>
      </w:r>
    </w:p>
    <w:p w14:paraId="40966391" w14:textId="3AB17529"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_Toc164763356 \h </w:instrText>
      </w:r>
      <w:r>
        <w:rPr>
          <w:noProof/>
        </w:rPr>
      </w:r>
      <w:r>
        <w:rPr>
          <w:noProof/>
        </w:rPr>
        <w:fldChar w:fldCharType="separate"/>
      </w:r>
      <w:r>
        <w:rPr>
          <w:noProof/>
        </w:rPr>
        <w:t>74</w:t>
      </w:r>
      <w:r>
        <w:rPr>
          <w:noProof/>
        </w:rPr>
        <w:fldChar w:fldCharType="end"/>
      </w:r>
    </w:p>
    <w:p w14:paraId="64768179" w14:textId="2228AE0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_Toc164763357 \h </w:instrText>
      </w:r>
      <w:r>
        <w:rPr>
          <w:noProof/>
        </w:rPr>
      </w:r>
      <w:r>
        <w:rPr>
          <w:noProof/>
        </w:rPr>
        <w:fldChar w:fldCharType="separate"/>
      </w:r>
      <w:r>
        <w:rPr>
          <w:noProof/>
        </w:rPr>
        <w:t>74</w:t>
      </w:r>
      <w:r>
        <w:rPr>
          <w:noProof/>
        </w:rPr>
        <w:fldChar w:fldCharType="end"/>
      </w:r>
    </w:p>
    <w:p w14:paraId="3151E9F5" w14:textId="23EE0F7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_Toc164763358 \h </w:instrText>
      </w:r>
      <w:r>
        <w:rPr>
          <w:noProof/>
        </w:rPr>
      </w:r>
      <w:r>
        <w:rPr>
          <w:noProof/>
        </w:rPr>
        <w:fldChar w:fldCharType="separate"/>
      </w:r>
      <w:r>
        <w:rPr>
          <w:noProof/>
        </w:rPr>
        <w:t>74</w:t>
      </w:r>
      <w:r>
        <w:rPr>
          <w:noProof/>
        </w:rPr>
        <w:fldChar w:fldCharType="end"/>
      </w:r>
    </w:p>
    <w:p w14:paraId="2E891E2B" w14:textId="45AF708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_Toc164763359 \h </w:instrText>
      </w:r>
      <w:r>
        <w:rPr>
          <w:noProof/>
        </w:rPr>
      </w:r>
      <w:r>
        <w:rPr>
          <w:noProof/>
        </w:rPr>
        <w:fldChar w:fldCharType="separate"/>
      </w:r>
      <w:r>
        <w:rPr>
          <w:noProof/>
        </w:rPr>
        <w:t>75</w:t>
      </w:r>
      <w:r>
        <w:rPr>
          <w:noProof/>
        </w:rPr>
        <w:fldChar w:fldCharType="end"/>
      </w:r>
    </w:p>
    <w:p w14:paraId="5D571A02" w14:textId="3CB3A5F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_Toc164763360 \h </w:instrText>
      </w:r>
      <w:r>
        <w:rPr>
          <w:noProof/>
        </w:rPr>
      </w:r>
      <w:r>
        <w:rPr>
          <w:noProof/>
        </w:rPr>
        <w:fldChar w:fldCharType="separate"/>
      </w:r>
      <w:r>
        <w:rPr>
          <w:noProof/>
        </w:rPr>
        <w:t>78</w:t>
      </w:r>
      <w:r>
        <w:rPr>
          <w:noProof/>
        </w:rPr>
        <w:fldChar w:fldCharType="end"/>
      </w:r>
    </w:p>
    <w:p w14:paraId="718D9604" w14:textId="5648031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_Toc164763361 \h </w:instrText>
      </w:r>
      <w:r>
        <w:rPr>
          <w:noProof/>
        </w:rPr>
      </w:r>
      <w:r>
        <w:rPr>
          <w:noProof/>
        </w:rPr>
        <w:fldChar w:fldCharType="separate"/>
      </w:r>
      <w:r>
        <w:rPr>
          <w:noProof/>
        </w:rPr>
        <w:t>78</w:t>
      </w:r>
      <w:r>
        <w:rPr>
          <w:noProof/>
        </w:rPr>
        <w:fldChar w:fldCharType="end"/>
      </w:r>
    </w:p>
    <w:p w14:paraId="5FC108BE" w14:textId="026AB13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_Toc164763362 \h </w:instrText>
      </w:r>
      <w:r>
        <w:rPr>
          <w:noProof/>
        </w:rPr>
      </w:r>
      <w:r>
        <w:rPr>
          <w:noProof/>
        </w:rPr>
        <w:fldChar w:fldCharType="separate"/>
      </w:r>
      <w:r>
        <w:rPr>
          <w:noProof/>
        </w:rPr>
        <w:t>78</w:t>
      </w:r>
      <w:r>
        <w:rPr>
          <w:noProof/>
        </w:rPr>
        <w:fldChar w:fldCharType="end"/>
      </w:r>
    </w:p>
    <w:p w14:paraId="0B795371" w14:textId="436D099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_Toc164763363 \h </w:instrText>
      </w:r>
      <w:r>
        <w:rPr>
          <w:noProof/>
        </w:rPr>
      </w:r>
      <w:r>
        <w:rPr>
          <w:noProof/>
        </w:rPr>
        <w:fldChar w:fldCharType="separate"/>
      </w:r>
      <w:r>
        <w:rPr>
          <w:noProof/>
        </w:rPr>
        <w:t>79</w:t>
      </w:r>
      <w:r>
        <w:rPr>
          <w:noProof/>
        </w:rPr>
        <w:fldChar w:fldCharType="end"/>
      </w:r>
    </w:p>
    <w:p w14:paraId="4882D78A" w14:textId="24CF4E9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_Toc164763364 \h </w:instrText>
      </w:r>
      <w:r>
        <w:rPr>
          <w:noProof/>
        </w:rPr>
      </w:r>
      <w:r>
        <w:rPr>
          <w:noProof/>
        </w:rPr>
        <w:fldChar w:fldCharType="separate"/>
      </w:r>
      <w:r>
        <w:rPr>
          <w:noProof/>
        </w:rPr>
        <w:t>79</w:t>
      </w:r>
      <w:r>
        <w:rPr>
          <w:noProof/>
        </w:rPr>
        <w:fldChar w:fldCharType="end"/>
      </w:r>
    </w:p>
    <w:p w14:paraId="5E939988" w14:textId="5978165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_Toc164763365 \h </w:instrText>
      </w:r>
      <w:r>
        <w:rPr>
          <w:noProof/>
        </w:rPr>
      </w:r>
      <w:r>
        <w:rPr>
          <w:noProof/>
        </w:rPr>
        <w:fldChar w:fldCharType="separate"/>
      </w:r>
      <w:r>
        <w:rPr>
          <w:noProof/>
        </w:rPr>
        <w:t>79</w:t>
      </w:r>
      <w:r>
        <w:rPr>
          <w:noProof/>
        </w:rPr>
        <w:fldChar w:fldCharType="end"/>
      </w:r>
    </w:p>
    <w:p w14:paraId="5F75CC6C" w14:textId="5F8C46E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_Toc164763366 \h </w:instrText>
      </w:r>
      <w:r>
        <w:rPr>
          <w:noProof/>
        </w:rPr>
      </w:r>
      <w:r>
        <w:rPr>
          <w:noProof/>
        </w:rPr>
        <w:fldChar w:fldCharType="separate"/>
      </w:r>
      <w:r>
        <w:rPr>
          <w:noProof/>
        </w:rPr>
        <w:t>80</w:t>
      </w:r>
      <w:r>
        <w:rPr>
          <w:noProof/>
        </w:rPr>
        <w:fldChar w:fldCharType="end"/>
      </w:r>
    </w:p>
    <w:p w14:paraId="45303927" w14:textId="2CD7049B"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_Toc164763367 \h </w:instrText>
      </w:r>
      <w:r>
        <w:rPr>
          <w:noProof/>
        </w:rPr>
      </w:r>
      <w:r>
        <w:rPr>
          <w:noProof/>
        </w:rPr>
        <w:fldChar w:fldCharType="separate"/>
      </w:r>
      <w:r>
        <w:rPr>
          <w:noProof/>
        </w:rPr>
        <w:t>80</w:t>
      </w:r>
      <w:r>
        <w:rPr>
          <w:noProof/>
        </w:rPr>
        <w:fldChar w:fldCharType="end"/>
      </w:r>
    </w:p>
    <w:p w14:paraId="660D78EA" w14:textId="3206D5B1" w:rsidR="00800D60" w:rsidRDefault="00800D60">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_Toc164763368 \h </w:instrText>
      </w:r>
      <w:r>
        <w:rPr>
          <w:noProof/>
        </w:rPr>
      </w:r>
      <w:r>
        <w:rPr>
          <w:noProof/>
        </w:rPr>
        <w:fldChar w:fldCharType="separate"/>
      </w:r>
      <w:r>
        <w:rPr>
          <w:noProof/>
        </w:rPr>
        <w:t>80</w:t>
      </w:r>
      <w:r>
        <w:rPr>
          <w:noProof/>
        </w:rPr>
        <w:fldChar w:fldCharType="end"/>
      </w:r>
    </w:p>
    <w:p w14:paraId="2DE48A7E" w14:textId="3DE81A01" w:rsidR="00800D60" w:rsidRDefault="00800D60">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_Toc164763369 \h </w:instrText>
      </w:r>
      <w:r>
        <w:rPr>
          <w:noProof/>
        </w:rPr>
      </w:r>
      <w:r>
        <w:rPr>
          <w:noProof/>
        </w:rPr>
        <w:fldChar w:fldCharType="separate"/>
      </w:r>
      <w:r>
        <w:rPr>
          <w:noProof/>
        </w:rPr>
        <w:t>80</w:t>
      </w:r>
      <w:r>
        <w:rPr>
          <w:noProof/>
        </w:rPr>
        <w:fldChar w:fldCharType="end"/>
      </w:r>
    </w:p>
    <w:p w14:paraId="33A1C350" w14:textId="3D977A05" w:rsidR="00800D60" w:rsidRDefault="00800D60">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_Toc164763370 \h </w:instrText>
      </w:r>
      <w:r>
        <w:rPr>
          <w:noProof/>
        </w:rPr>
      </w:r>
      <w:r>
        <w:rPr>
          <w:noProof/>
        </w:rPr>
        <w:fldChar w:fldCharType="separate"/>
      </w:r>
      <w:r>
        <w:rPr>
          <w:noProof/>
        </w:rPr>
        <w:t>80</w:t>
      </w:r>
      <w:r>
        <w:rPr>
          <w:noProof/>
        </w:rPr>
        <w:fldChar w:fldCharType="end"/>
      </w:r>
    </w:p>
    <w:p w14:paraId="5FCEAF19" w14:textId="2F382E61" w:rsidR="00800D60" w:rsidRDefault="00800D60">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_Toc164763371 \h </w:instrText>
      </w:r>
      <w:r>
        <w:rPr>
          <w:noProof/>
        </w:rPr>
      </w:r>
      <w:r>
        <w:rPr>
          <w:noProof/>
        </w:rPr>
        <w:fldChar w:fldCharType="separate"/>
      </w:r>
      <w:r>
        <w:rPr>
          <w:noProof/>
        </w:rPr>
        <w:t>81</w:t>
      </w:r>
      <w:r>
        <w:rPr>
          <w:noProof/>
        </w:rPr>
        <w:fldChar w:fldCharType="end"/>
      </w:r>
    </w:p>
    <w:p w14:paraId="17204686" w14:textId="493FF97D"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_Toc164763372 \h </w:instrText>
      </w:r>
      <w:r>
        <w:rPr>
          <w:noProof/>
        </w:rPr>
      </w:r>
      <w:r>
        <w:rPr>
          <w:noProof/>
        </w:rPr>
        <w:fldChar w:fldCharType="separate"/>
      </w:r>
      <w:r>
        <w:rPr>
          <w:noProof/>
        </w:rPr>
        <w:t>81</w:t>
      </w:r>
      <w:r>
        <w:rPr>
          <w:noProof/>
        </w:rPr>
        <w:fldChar w:fldCharType="end"/>
      </w:r>
    </w:p>
    <w:p w14:paraId="4C3E407F" w14:textId="1F41EBB2" w:rsidR="00800D60" w:rsidRDefault="00800D60">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_Toc164763373 \h </w:instrText>
      </w:r>
      <w:r>
        <w:rPr>
          <w:noProof/>
        </w:rPr>
      </w:r>
      <w:r>
        <w:rPr>
          <w:noProof/>
        </w:rPr>
        <w:fldChar w:fldCharType="separate"/>
      </w:r>
      <w:r>
        <w:rPr>
          <w:noProof/>
        </w:rPr>
        <w:t>81</w:t>
      </w:r>
      <w:r>
        <w:rPr>
          <w:noProof/>
        </w:rPr>
        <w:fldChar w:fldCharType="end"/>
      </w:r>
    </w:p>
    <w:p w14:paraId="0B3D1C5C" w14:textId="498EABEB" w:rsidR="00800D60" w:rsidRDefault="00800D60">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_Toc164763374 \h </w:instrText>
      </w:r>
      <w:r>
        <w:rPr>
          <w:noProof/>
        </w:rPr>
      </w:r>
      <w:r>
        <w:rPr>
          <w:noProof/>
        </w:rPr>
        <w:fldChar w:fldCharType="separate"/>
      </w:r>
      <w:r>
        <w:rPr>
          <w:noProof/>
        </w:rPr>
        <w:t>81</w:t>
      </w:r>
      <w:r>
        <w:rPr>
          <w:noProof/>
        </w:rPr>
        <w:fldChar w:fldCharType="end"/>
      </w:r>
    </w:p>
    <w:p w14:paraId="4275AF31" w14:textId="204A270D" w:rsidR="00800D60" w:rsidRDefault="00800D60">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_Toc164763375 \h </w:instrText>
      </w:r>
      <w:r>
        <w:rPr>
          <w:noProof/>
        </w:rPr>
      </w:r>
      <w:r>
        <w:rPr>
          <w:noProof/>
        </w:rPr>
        <w:fldChar w:fldCharType="separate"/>
      </w:r>
      <w:r>
        <w:rPr>
          <w:noProof/>
        </w:rPr>
        <w:t>81</w:t>
      </w:r>
      <w:r>
        <w:rPr>
          <w:noProof/>
        </w:rPr>
        <w:fldChar w:fldCharType="end"/>
      </w:r>
    </w:p>
    <w:p w14:paraId="37CEC65D" w14:textId="74D29A0E" w:rsidR="00800D60" w:rsidRDefault="00800D60">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_Toc164763376 \h </w:instrText>
      </w:r>
      <w:r>
        <w:rPr>
          <w:noProof/>
        </w:rPr>
      </w:r>
      <w:r>
        <w:rPr>
          <w:noProof/>
        </w:rPr>
        <w:fldChar w:fldCharType="separate"/>
      </w:r>
      <w:r>
        <w:rPr>
          <w:noProof/>
        </w:rPr>
        <w:t>82</w:t>
      </w:r>
      <w:r>
        <w:rPr>
          <w:noProof/>
        </w:rPr>
        <w:fldChar w:fldCharType="end"/>
      </w:r>
    </w:p>
    <w:p w14:paraId="129CB647" w14:textId="1C27888C" w:rsidR="00800D60" w:rsidRDefault="00800D60">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_Toc164763377 \h </w:instrText>
      </w:r>
      <w:r>
        <w:rPr>
          <w:noProof/>
        </w:rPr>
      </w:r>
      <w:r>
        <w:rPr>
          <w:noProof/>
        </w:rPr>
        <w:fldChar w:fldCharType="separate"/>
      </w:r>
      <w:r>
        <w:rPr>
          <w:noProof/>
        </w:rPr>
        <w:t>82</w:t>
      </w:r>
      <w:r>
        <w:rPr>
          <w:noProof/>
        </w:rPr>
        <w:fldChar w:fldCharType="end"/>
      </w:r>
    </w:p>
    <w:p w14:paraId="21098920" w14:textId="49D43E3F" w:rsidR="00800D60" w:rsidRDefault="00800D60">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_Toc164763378 \h </w:instrText>
      </w:r>
      <w:r>
        <w:rPr>
          <w:noProof/>
        </w:rPr>
      </w:r>
      <w:r>
        <w:rPr>
          <w:noProof/>
        </w:rPr>
        <w:fldChar w:fldCharType="separate"/>
      </w:r>
      <w:r>
        <w:rPr>
          <w:noProof/>
        </w:rPr>
        <w:t>82</w:t>
      </w:r>
      <w:r>
        <w:rPr>
          <w:noProof/>
        </w:rPr>
        <w:fldChar w:fldCharType="end"/>
      </w:r>
    </w:p>
    <w:p w14:paraId="05DE6779" w14:textId="04B12D2B" w:rsidR="00800D60" w:rsidRDefault="00800D60">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_Toc164763379 \h </w:instrText>
      </w:r>
      <w:r>
        <w:rPr>
          <w:noProof/>
        </w:rPr>
      </w:r>
      <w:r>
        <w:rPr>
          <w:noProof/>
        </w:rPr>
        <w:fldChar w:fldCharType="separate"/>
      </w:r>
      <w:r>
        <w:rPr>
          <w:noProof/>
        </w:rPr>
        <w:t>82</w:t>
      </w:r>
      <w:r>
        <w:rPr>
          <w:noProof/>
        </w:rPr>
        <w:fldChar w:fldCharType="end"/>
      </w:r>
    </w:p>
    <w:p w14:paraId="40342E13" w14:textId="4ECEB327" w:rsidR="00800D60" w:rsidRDefault="00800D60">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_Toc164763380 \h </w:instrText>
      </w:r>
      <w:r>
        <w:rPr>
          <w:noProof/>
        </w:rPr>
      </w:r>
      <w:r>
        <w:rPr>
          <w:noProof/>
        </w:rPr>
        <w:fldChar w:fldCharType="separate"/>
      </w:r>
      <w:r>
        <w:rPr>
          <w:noProof/>
        </w:rPr>
        <w:t>82</w:t>
      </w:r>
      <w:r>
        <w:rPr>
          <w:noProof/>
        </w:rPr>
        <w:fldChar w:fldCharType="end"/>
      </w:r>
    </w:p>
    <w:p w14:paraId="2CD873AF" w14:textId="00740A9B" w:rsidR="00800D60" w:rsidRDefault="00800D60">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_Toc164763381 \h </w:instrText>
      </w:r>
      <w:r>
        <w:rPr>
          <w:noProof/>
        </w:rPr>
      </w:r>
      <w:r>
        <w:rPr>
          <w:noProof/>
        </w:rPr>
        <w:fldChar w:fldCharType="separate"/>
      </w:r>
      <w:r>
        <w:rPr>
          <w:noProof/>
        </w:rPr>
        <w:t>82</w:t>
      </w:r>
      <w:r>
        <w:rPr>
          <w:noProof/>
        </w:rPr>
        <w:fldChar w:fldCharType="end"/>
      </w:r>
    </w:p>
    <w:p w14:paraId="06DABFD1" w14:textId="24C28B0A" w:rsidR="00800D60" w:rsidRDefault="00800D60">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_Toc164763382 \h </w:instrText>
      </w:r>
      <w:r>
        <w:rPr>
          <w:noProof/>
        </w:rPr>
      </w:r>
      <w:r>
        <w:rPr>
          <w:noProof/>
        </w:rPr>
        <w:fldChar w:fldCharType="separate"/>
      </w:r>
      <w:r>
        <w:rPr>
          <w:noProof/>
        </w:rPr>
        <w:t>83</w:t>
      </w:r>
      <w:r>
        <w:rPr>
          <w:noProof/>
        </w:rPr>
        <w:fldChar w:fldCharType="end"/>
      </w:r>
    </w:p>
    <w:p w14:paraId="10FD7418" w14:textId="7A89B4D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_Toc164763383 \h </w:instrText>
      </w:r>
      <w:r>
        <w:rPr>
          <w:noProof/>
        </w:rPr>
      </w:r>
      <w:r>
        <w:rPr>
          <w:noProof/>
        </w:rPr>
        <w:fldChar w:fldCharType="separate"/>
      </w:r>
      <w:r>
        <w:rPr>
          <w:noProof/>
        </w:rPr>
        <w:t>83</w:t>
      </w:r>
      <w:r>
        <w:rPr>
          <w:noProof/>
        </w:rPr>
        <w:fldChar w:fldCharType="end"/>
      </w:r>
    </w:p>
    <w:p w14:paraId="665B74EA" w14:textId="033F90B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_Toc164763384 \h </w:instrText>
      </w:r>
      <w:r>
        <w:rPr>
          <w:noProof/>
        </w:rPr>
      </w:r>
      <w:r>
        <w:rPr>
          <w:noProof/>
        </w:rPr>
        <w:fldChar w:fldCharType="separate"/>
      </w:r>
      <w:r>
        <w:rPr>
          <w:noProof/>
        </w:rPr>
        <w:t>83</w:t>
      </w:r>
      <w:r>
        <w:rPr>
          <w:noProof/>
        </w:rPr>
        <w:fldChar w:fldCharType="end"/>
      </w:r>
    </w:p>
    <w:p w14:paraId="5DA117B0" w14:textId="4063555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_Toc164763385 \h </w:instrText>
      </w:r>
      <w:r>
        <w:rPr>
          <w:noProof/>
        </w:rPr>
      </w:r>
      <w:r>
        <w:rPr>
          <w:noProof/>
        </w:rPr>
        <w:fldChar w:fldCharType="separate"/>
      </w:r>
      <w:r>
        <w:rPr>
          <w:noProof/>
        </w:rPr>
        <w:t>84</w:t>
      </w:r>
      <w:r>
        <w:rPr>
          <w:noProof/>
        </w:rPr>
        <w:fldChar w:fldCharType="end"/>
      </w:r>
    </w:p>
    <w:p w14:paraId="08169D3F" w14:textId="31FAD00E"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_Toc164763386 \h </w:instrText>
      </w:r>
      <w:r>
        <w:rPr>
          <w:noProof/>
        </w:rPr>
      </w:r>
      <w:r>
        <w:rPr>
          <w:noProof/>
        </w:rPr>
        <w:fldChar w:fldCharType="separate"/>
      </w:r>
      <w:r>
        <w:rPr>
          <w:noProof/>
        </w:rPr>
        <w:t>84</w:t>
      </w:r>
      <w:r>
        <w:rPr>
          <w:noProof/>
        </w:rPr>
        <w:fldChar w:fldCharType="end"/>
      </w:r>
    </w:p>
    <w:p w14:paraId="669B3959" w14:textId="741409D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_Toc164763387 \h </w:instrText>
      </w:r>
      <w:r>
        <w:rPr>
          <w:noProof/>
        </w:rPr>
      </w:r>
      <w:r>
        <w:rPr>
          <w:noProof/>
        </w:rPr>
        <w:fldChar w:fldCharType="separate"/>
      </w:r>
      <w:r>
        <w:rPr>
          <w:noProof/>
        </w:rPr>
        <w:t>84</w:t>
      </w:r>
      <w:r>
        <w:rPr>
          <w:noProof/>
        </w:rPr>
        <w:fldChar w:fldCharType="end"/>
      </w:r>
    </w:p>
    <w:p w14:paraId="6BF405C3" w14:textId="707F652E" w:rsidR="00800D60" w:rsidRDefault="00800D60">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_Toc164763388 \h </w:instrText>
      </w:r>
      <w:r>
        <w:rPr>
          <w:noProof/>
        </w:rPr>
      </w:r>
      <w:r>
        <w:rPr>
          <w:noProof/>
        </w:rPr>
        <w:fldChar w:fldCharType="separate"/>
      </w:r>
      <w:r>
        <w:rPr>
          <w:noProof/>
        </w:rPr>
        <w:t>85</w:t>
      </w:r>
      <w:r>
        <w:rPr>
          <w:noProof/>
        </w:rPr>
        <w:fldChar w:fldCharType="end"/>
      </w:r>
    </w:p>
    <w:p w14:paraId="0B8E0267" w14:textId="34FF42E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_Toc164763389 \h </w:instrText>
      </w:r>
      <w:r>
        <w:rPr>
          <w:noProof/>
        </w:rPr>
      </w:r>
      <w:r>
        <w:rPr>
          <w:noProof/>
        </w:rPr>
        <w:fldChar w:fldCharType="separate"/>
      </w:r>
      <w:r>
        <w:rPr>
          <w:noProof/>
        </w:rPr>
        <w:t>85</w:t>
      </w:r>
      <w:r>
        <w:rPr>
          <w:noProof/>
        </w:rPr>
        <w:fldChar w:fldCharType="end"/>
      </w:r>
    </w:p>
    <w:p w14:paraId="61FEE6EF" w14:textId="6AD7681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_Toc164763390 \h </w:instrText>
      </w:r>
      <w:r>
        <w:rPr>
          <w:noProof/>
        </w:rPr>
      </w:r>
      <w:r>
        <w:rPr>
          <w:noProof/>
        </w:rPr>
        <w:fldChar w:fldCharType="separate"/>
      </w:r>
      <w:r>
        <w:rPr>
          <w:noProof/>
        </w:rPr>
        <w:t>85</w:t>
      </w:r>
      <w:r>
        <w:rPr>
          <w:noProof/>
        </w:rPr>
        <w:fldChar w:fldCharType="end"/>
      </w:r>
    </w:p>
    <w:p w14:paraId="0AEE3D8A" w14:textId="1D86DD0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_Toc164763391 \h </w:instrText>
      </w:r>
      <w:r>
        <w:rPr>
          <w:noProof/>
        </w:rPr>
      </w:r>
      <w:r>
        <w:rPr>
          <w:noProof/>
        </w:rPr>
        <w:fldChar w:fldCharType="separate"/>
      </w:r>
      <w:r>
        <w:rPr>
          <w:noProof/>
        </w:rPr>
        <w:t>85</w:t>
      </w:r>
      <w:r>
        <w:rPr>
          <w:noProof/>
        </w:rPr>
        <w:fldChar w:fldCharType="end"/>
      </w:r>
    </w:p>
    <w:p w14:paraId="70BB7B05" w14:textId="1F706C81"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_Toc164763392 \h </w:instrText>
      </w:r>
      <w:r>
        <w:rPr>
          <w:noProof/>
        </w:rPr>
      </w:r>
      <w:r>
        <w:rPr>
          <w:noProof/>
        </w:rPr>
        <w:fldChar w:fldCharType="separate"/>
      </w:r>
      <w:r>
        <w:rPr>
          <w:noProof/>
        </w:rPr>
        <w:t>85</w:t>
      </w:r>
      <w:r>
        <w:rPr>
          <w:noProof/>
        </w:rPr>
        <w:fldChar w:fldCharType="end"/>
      </w:r>
    </w:p>
    <w:p w14:paraId="636B6F3E" w14:textId="5A42BBBD"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_Toc164763393 \h </w:instrText>
      </w:r>
      <w:r>
        <w:rPr>
          <w:noProof/>
        </w:rPr>
      </w:r>
      <w:r>
        <w:rPr>
          <w:noProof/>
        </w:rPr>
        <w:fldChar w:fldCharType="separate"/>
      </w:r>
      <w:r>
        <w:rPr>
          <w:noProof/>
        </w:rPr>
        <w:t>86</w:t>
      </w:r>
      <w:r>
        <w:rPr>
          <w:noProof/>
        </w:rPr>
        <w:fldChar w:fldCharType="end"/>
      </w:r>
    </w:p>
    <w:p w14:paraId="2B978440" w14:textId="5DD47113"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_Toc164763394 \h </w:instrText>
      </w:r>
      <w:r>
        <w:rPr>
          <w:noProof/>
        </w:rPr>
      </w:r>
      <w:r>
        <w:rPr>
          <w:noProof/>
        </w:rPr>
        <w:fldChar w:fldCharType="separate"/>
      </w:r>
      <w:r>
        <w:rPr>
          <w:noProof/>
        </w:rPr>
        <w:t>87</w:t>
      </w:r>
      <w:r>
        <w:rPr>
          <w:noProof/>
        </w:rPr>
        <w:fldChar w:fldCharType="end"/>
      </w:r>
    </w:p>
    <w:p w14:paraId="6EB96636" w14:textId="2BCBE97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_Toc164763395 \h </w:instrText>
      </w:r>
      <w:r>
        <w:rPr>
          <w:noProof/>
        </w:rPr>
      </w:r>
      <w:r>
        <w:rPr>
          <w:noProof/>
        </w:rPr>
        <w:fldChar w:fldCharType="separate"/>
      </w:r>
      <w:r>
        <w:rPr>
          <w:noProof/>
        </w:rPr>
        <w:t>88</w:t>
      </w:r>
      <w:r>
        <w:rPr>
          <w:noProof/>
        </w:rPr>
        <w:fldChar w:fldCharType="end"/>
      </w:r>
    </w:p>
    <w:p w14:paraId="59931316" w14:textId="634C87D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_Toc164763396 \h </w:instrText>
      </w:r>
      <w:r>
        <w:rPr>
          <w:noProof/>
        </w:rPr>
      </w:r>
      <w:r>
        <w:rPr>
          <w:noProof/>
        </w:rPr>
        <w:fldChar w:fldCharType="separate"/>
      </w:r>
      <w:r>
        <w:rPr>
          <w:noProof/>
        </w:rPr>
        <w:t>89</w:t>
      </w:r>
      <w:r>
        <w:rPr>
          <w:noProof/>
        </w:rPr>
        <w:fldChar w:fldCharType="end"/>
      </w:r>
    </w:p>
    <w:p w14:paraId="7A501B5D" w14:textId="677B167D" w:rsidR="00800D60" w:rsidRDefault="00800D60">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_Toc164763397 \h </w:instrText>
      </w:r>
      <w:r>
        <w:rPr>
          <w:noProof/>
        </w:rPr>
      </w:r>
      <w:r>
        <w:rPr>
          <w:noProof/>
        </w:rPr>
        <w:fldChar w:fldCharType="separate"/>
      </w:r>
      <w:r>
        <w:rPr>
          <w:noProof/>
        </w:rPr>
        <w:t>89</w:t>
      </w:r>
      <w:r>
        <w:rPr>
          <w:noProof/>
        </w:rPr>
        <w:fldChar w:fldCharType="end"/>
      </w:r>
    </w:p>
    <w:p w14:paraId="6E36BFF6" w14:textId="465CD0A7" w:rsidR="00800D60" w:rsidRDefault="00800D60">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_Toc164763398 \h </w:instrText>
      </w:r>
      <w:r>
        <w:rPr>
          <w:noProof/>
        </w:rPr>
      </w:r>
      <w:r>
        <w:rPr>
          <w:noProof/>
        </w:rPr>
        <w:fldChar w:fldCharType="separate"/>
      </w:r>
      <w:r>
        <w:rPr>
          <w:noProof/>
        </w:rPr>
        <w:t>89</w:t>
      </w:r>
      <w:r>
        <w:rPr>
          <w:noProof/>
        </w:rPr>
        <w:fldChar w:fldCharType="end"/>
      </w:r>
    </w:p>
    <w:p w14:paraId="456F1FE7" w14:textId="5158E780" w:rsidR="00800D60" w:rsidRDefault="00800D60">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_Toc164763399 \h </w:instrText>
      </w:r>
      <w:r>
        <w:rPr>
          <w:noProof/>
        </w:rPr>
      </w:r>
      <w:r>
        <w:rPr>
          <w:noProof/>
        </w:rPr>
        <w:fldChar w:fldCharType="separate"/>
      </w:r>
      <w:r>
        <w:rPr>
          <w:noProof/>
        </w:rPr>
        <w:t>90</w:t>
      </w:r>
      <w:r>
        <w:rPr>
          <w:noProof/>
        </w:rPr>
        <w:fldChar w:fldCharType="end"/>
      </w:r>
    </w:p>
    <w:p w14:paraId="5327AB2C" w14:textId="2DA42E65" w:rsidR="00800D60" w:rsidRDefault="00800D60">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_Toc164763400 \h </w:instrText>
      </w:r>
      <w:r>
        <w:rPr>
          <w:noProof/>
        </w:rPr>
      </w:r>
      <w:r>
        <w:rPr>
          <w:noProof/>
        </w:rPr>
        <w:fldChar w:fldCharType="separate"/>
      </w:r>
      <w:r>
        <w:rPr>
          <w:noProof/>
        </w:rPr>
        <w:t>90</w:t>
      </w:r>
      <w:r>
        <w:rPr>
          <w:noProof/>
        </w:rPr>
        <w:fldChar w:fldCharType="end"/>
      </w:r>
    </w:p>
    <w:p w14:paraId="33DE910D" w14:textId="3C8228A0" w:rsidR="00800D60" w:rsidRDefault="00800D60">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_Toc164763401 \h </w:instrText>
      </w:r>
      <w:r>
        <w:rPr>
          <w:noProof/>
        </w:rPr>
      </w:r>
      <w:r>
        <w:rPr>
          <w:noProof/>
        </w:rPr>
        <w:fldChar w:fldCharType="separate"/>
      </w:r>
      <w:r>
        <w:rPr>
          <w:noProof/>
        </w:rPr>
        <w:t>90</w:t>
      </w:r>
      <w:r>
        <w:rPr>
          <w:noProof/>
        </w:rPr>
        <w:fldChar w:fldCharType="end"/>
      </w:r>
    </w:p>
    <w:p w14:paraId="7C6F5FEF" w14:textId="61378C7F" w:rsidR="00800D60" w:rsidRDefault="00800D60">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_Toc164763402 \h </w:instrText>
      </w:r>
      <w:r>
        <w:rPr>
          <w:noProof/>
        </w:rPr>
      </w:r>
      <w:r>
        <w:rPr>
          <w:noProof/>
        </w:rPr>
        <w:fldChar w:fldCharType="separate"/>
      </w:r>
      <w:r>
        <w:rPr>
          <w:noProof/>
        </w:rPr>
        <w:t>91</w:t>
      </w:r>
      <w:r>
        <w:rPr>
          <w:noProof/>
        </w:rPr>
        <w:fldChar w:fldCharType="end"/>
      </w:r>
    </w:p>
    <w:p w14:paraId="57C04736" w14:textId="42915990" w:rsidR="00800D60" w:rsidRDefault="00800D60">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_Toc164763403 \h </w:instrText>
      </w:r>
      <w:r>
        <w:rPr>
          <w:noProof/>
        </w:rPr>
      </w:r>
      <w:r>
        <w:rPr>
          <w:noProof/>
        </w:rPr>
        <w:fldChar w:fldCharType="separate"/>
      </w:r>
      <w:r>
        <w:rPr>
          <w:noProof/>
        </w:rPr>
        <w:t>91</w:t>
      </w:r>
      <w:r>
        <w:rPr>
          <w:noProof/>
        </w:rPr>
        <w:fldChar w:fldCharType="end"/>
      </w:r>
    </w:p>
    <w:p w14:paraId="0678D855" w14:textId="505A0F2E"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_Toc164763404 \h </w:instrText>
      </w:r>
      <w:r>
        <w:rPr>
          <w:noProof/>
        </w:rPr>
      </w:r>
      <w:r>
        <w:rPr>
          <w:noProof/>
        </w:rPr>
        <w:fldChar w:fldCharType="separate"/>
      </w:r>
      <w:r>
        <w:rPr>
          <w:noProof/>
        </w:rPr>
        <w:t>92</w:t>
      </w:r>
      <w:r>
        <w:rPr>
          <w:noProof/>
        </w:rPr>
        <w:fldChar w:fldCharType="end"/>
      </w:r>
    </w:p>
    <w:p w14:paraId="650FF611" w14:textId="2B5EACF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_Toc164763405 \h </w:instrText>
      </w:r>
      <w:r>
        <w:rPr>
          <w:noProof/>
        </w:rPr>
      </w:r>
      <w:r>
        <w:rPr>
          <w:noProof/>
        </w:rPr>
        <w:fldChar w:fldCharType="separate"/>
      </w:r>
      <w:r>
        <w:rPr>
          <w:noProof/>
        </w:rPr>
        <w:t>92</w:t>
      </w:r>
      <w:r>
        <w:rPr>
          <w:noProof/>
        </w:rPr>
        <w:fldChar w:fldCharType="end"/>
      </w:r>
    </w:p>
    <w:p w14:paraId="305FC511" w14:textId="7E23BA7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_Toc164763406 \h </w:instrText>
      </w:r>
      <w:r>
        <w:rPr>
          <w:noProof/>
        </w:rPr>
      </w:r>
      <w:r>
        <w:rPr>
          <w:noProof/>
        </w:rPr>
        <w:fldChar w:fldCharType="separate"/>
      </w:r>
      <w:r>
        <w:rPr>
          <w:noProof/>
        </w:rPr>
        <w:t>92</w:t>
      </w:r>
      <w:r>
        <w:rPr>
          <w:noProof/>
        </w:rPr>
        <w:fldChar w:fldCharType="end"/>
      </w:r>
    </w:p>
    <w:p w14:paraId="6517DD50" w14:textId="455BB83B" w:rsidR="00800D60" w:rsidRDefault="00800D60">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_Toc164763407 \h </w:instrText>
      </w:r>
      <w:r>
        <w:rPr>
          <w:noProof/>
        </w:rPr>
      </w:r>
      <w:r>
        <w:rPr>
          <w:noProof/>
        </w:rPr>
        <w:fldChar w:fldCharType="separate"/>
      </w:r>
      <w:r>
        <w:rPr>
          <w:noProof/>
        </w:rPr>
        <w:t>92</w:t>
      </w:r>
      <w:r>
        <w:rPr>
          <w:noProof/>
        </w:rPr>
        <w:fldChar w:fldCharType="end"/>
      </w:r>
    </w:p>
    <w:p w14:paraId="5F92327B" w14:textId="010F623F"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_Toc164763408 \h </w:instrText>
      </w:r>
      <w:r>
        <w:rPr>
          <w:noProof/>
        </w:rPr>
      </w:r>
      <w:r>
        <w:rPr>
          <w:noProof/>
        </w:rPr>
        <w:fldChar w:fldCharType="separate"/>
      </w:r>
      <w:r>
        <w:rPr>
          <w:noProof/>
        </w:rPr>
        <w:t>92</w:t>
      </w:r>
      <w:r>
        <w:rPr>
          <w:noProof/>
        </w:rPr>
        <w:fldChar w:fldCharType="end"/>
      </w:r>
    </w:p>
    <w:p w14:paraId="06A79285" w14:textId="66707858" w:rsidR="00800D60" w:rsidRDefault="00800D60">
      <w:pPr>
        <w:pStyle w:val="TOC4"/>
        <w:rPr>
          <w:rFonts w:asciiTheme="minorHAnsi" w:eastAsiaTheme="minorEastAsia" w:hAnsiTheme="minorHAnsi" w:cstheme="minorBidi"/>
          <w:noProof/>
          <w:sz w:val="22"/>
          <w:szCs w:val="22"/>
          <w:lang w:val="en-IN" w:eastAsia="en-IN"/>
        </w:rPr>
      </w:pPr>
      <w:r w:rsidRPr="0041053D">
        <w:rPr>
          <w:noProof/>
          <w:lang w:val="fr-FR" w:eastAsia="zh-CN"/>
        </w:rPr>
        <w:t>8.2.4.3</w:t>
      </w:r>
      <w:r>
        <w:rPr>
          <w:rFonts w:asciiTheme="minorHAnsi" w:eastAsiaTheme="minorEastAsia" w:hAnsiTheme="minorHAnsi" w:cstheme="minorBidi"/>
          <w:noProof/>
          <w:sz w:val="22"/>
          <w:szCs w:val="22"/>
          <w:lang w:val="en-IN" w:eastAsia="en-IN"/>
        </w:rPr>
        <w:tab/>
      </w:r>
      <w:r w:rsidRPr="0041053D">
        <w:rPr>
          <w:noProof/>
          <w:lang w:val="fr-FR"/>
        </w:rPr>
        <w:t>User Consent Revocation Notification</w:t>
      </w:r>
      <w:r>
        <w:rPr>
          <w:noProof/>
        </w:rPr>
        <w:tab/>
      </w:r>
      <w:r>
        <w:rPr>
          <w:noProof/>
        </w:rPr>
        <w:fldChar w:fldCharType="begin"/>
      </w:r>
      <w:r>
        <w:rPr>
          <w:noProof/>
        </w:rPr>
        <w:instrText xml:space="preserve"> PAGEREF _Toc164763409 \h </w:instrText>
      </w:r>
      <w:r>
        <w:rPr>
          <w:noProof/>
        </w:rPr>
      </w:r>
      <w:r>
        <w:rPr>
          <w:noProof/>
        </w:rPr>
        <w:fldChar w:fldCharType="separate"/>
      </w:r>
      <w:r>
        <w:rPr>
          <w:noProof/>
        </w:rPr>
        <w:t>93</w:t>
      </w:r>
      <w:r>
        <w:rPr>
          <w:noProof/>
        </w:rPr>
        <w:fldChar w:fldCharType="end"/>
      </w:r>
    </w:p>
    <w:p w14:paraId="65ACB921" w14:textId="127ACBFC" w:rsidR="00800D60" w:rsidRDefault="00800D60">
      <w:pPr>
        <w:pStyle w:val="TOC5"/>
        <w:rPr>
          <w:rFonts w:asciiTheme="minorHAnsi" w:eastAsiaTheme="minorEastAsia" w:hAnsiTheme="minorHAnsi" w:cstheme="minorBidi"/>
          <w:noProof/>
          <w:sz w:val="22"/>
          <w:szCs w:val="22"/>
          <w:lang w:val="en-IN" w:eastAsia="en-IN"/>
        </w:rPr>
      </w:pPr>
      <w:r w:rsidRPr="0041053D">
        <w:rPr>
          <w:noProof/>
          <w:lang w:val="fr-FR" w:eastAsia="zh-CN"/>
        </w:rPr>
        <w:t>8.2.4.3.1</w:t>
      </w:r>
      <w:r>
        <w:rPr>
          <w:rFonts w:asciiTheme="minorHAnsi" w:eastAsiaTheme="minorEastAsia" w:hAnsiTheme="minorHAnsi" w:cstheme="minorBidi"/>
          <w:noProof/>
          <w:sz w:val="22"/>
          <w:szCs w:val="22"/>
          <w:lang w:val="en-IN" w:eastAsia="en-IN"/>
        </w:rPr>
        <w:tab/>
      </w:r>
      <w:r w:rsidRPr="0041053D">
        <w:rPr>
          <w:noProof/>
          <w:lang w:val="fr-FR" w:eastAsia="zh-CN"/>
        </w:rPr>
        <w:t>Description</w:t>
      </w:r>
      <w:r>
        <w:rPr>
          <w:noProof/>
        </w:rPr>
        <w:tab/>
      </w:r>
      <w:r>
        <w:rPr>
          <w:noProof/>
        </w:rPr>
        <w:fldChar w:fldCharType="begin"/>
      </w:r>
      <w:r>
        <w:rPr>
          <w:noProof/>
        </w:rPr>
        <w:instrText xml:space="preserve"> PAGEREF _Toc164763410 \h </w:instrText>
      </w:r>
      <w:r>
        <w:rPr>
          <w:noProof/>
        </w:rPr>
      </w:r>
      <w:r>
        <w:rPr>
          <w:noProof/>
        </w:rPr>
        <w:fldChar w:fldCharType="separate"/>
      </w:r>
      <w:r>
        <w:rPr>
          <w:noProof/>
        </w:rPr>
        <w:t>93</w:t>
      </w:r>
      <w:r>
        <w:rPr>
          <w:noProof/>
        </w:rPr>
        <w:fldChar w:fldCharType="end"/>
      </w:r>
    </w:p>
    <w:p w14:paraId="2E470566" w14:textId="350A2B6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_Toc164763411 \h </w:instrText>
      </w:r>
      <w:r>
        <w:rPr>
          <w:noProof/>
        </w:rPr>
      </w:r>
      <w:r>
        <w:rPr>
          <w:noProof/>
        </w:rPr>
        <w:fldChar w:fldCharType="separate"/>
      </w:r>
      <w:r>
        <w:rPr>
          <w:noProof/>
        </w:rPr>
        <w:t>93</w:t>
      </w:r>
      <w:r>
        <w:rPr>
          <w:noProof/>
        </w:rPr>
        <w:fldChar w:fldCharType="end"/>
      </w:r>
    </w:p>
    <w:p w14:paraId="75A6EECC" w14:textId="1C8ADAF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_Toc164763412 \h </w:instrText>
      </w:r>
      <w:r>
        <w:rPr>
          <w:noProof/>
        </w:rPr>
      </w:r>
      <w:r>
        <w:rPr>
          <w:noProof/>
        </w:rPr>
        <w:fldChar w:fldCharType="separate"/>
      </w:r>
      <w:r>
        <w:rPr>
          <w:noProof/>
        </w:rPr>
        <w:t>93</w:t>
      </w:r>
      <w:r>
        <w:rPr>
          <w:noProof/>
        </w:rPr>
        <w:fldChar w:fldCharType="end"/>
      </w:r>
    </w:p>
    <w:p w14:paraId="2023F2A9" w14:textId="0F1F0465" w:rsidR="00800D60" w:rsidRDefault="00800D60">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_Toc164763413 \h </w:instrText>
      </w:r>
      <w:r>
        <w:rPr>
          <w:noProof/>
        </w:rPr>
      </w:r>
      <w:r>
        <w:rPr>
          <w:noProof/>
        </w:rPr>
        <w:fldChar w:fldCharType="separate"/>
      </w:r>
      <w:r>
        <w:rPr>
          <w:noProof/>
        </w:rPr>
        <w:t>94</w:t>
      </w:r>
      <w:r>
        <w:rPr>
          <w:noProof/>
        </w:rPr>
        <w:fldChar w:fldCharType="end"/>
      </w:r>
    </w:p>
    <w:p w14:paraId="1E20FC43" w14:textId="581B9DAA"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_Toc164763414 \h </w:instrText>
      </w:r>
      <w:r>
        <w:rPr>
          <w:noProof/>
        </w:rPr>
      </w:r>
      <w:r>
        <w:rPr>
          <w:noProof/>
        </w:rPr>
        <w:fldChar w:fldCharType="separate"/>
      </w:r>
      <w:r>
        <w:rPr>
          <w:noProof/>
        </w:rPr>
        <w:t>94</w:t>
      </w:r>
      <w:r>
        <w:rPr>
          <w:noProof/>
        </w:rPr>
        <w:fldChar w:fldCharType="end"/>
      </w:r>
    </w:p>
    <w:p w14:paraId="727A5906" w14:textId="30562F09"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_Toc164763415 \h </w:instrText>
      </w:r>
      <w:r>
        <w:rPr>
          <w:noProof/>
        </w:rPr>
      </w:r>
      <w:r>
        <w:rPr>
          <w:noProof/>
        </w:rPr>
        <w:fldChar w:fldCharType="separate"/>
      </w:r>
      <w:r>
        <w:rPr>
          <w:noProof/>
        </w:rPr>
        <w:t>96</w:t>
      </w:r>
      <w:r>
        <w:rPr>
          <w:noProof/>
        </w:rPr>
        <w:fldChar w:fldCharType="end"/>
      </w:r>
    </w:p>
    <w:p w14:paraId="5AB62E58" w14:textId="691C050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_Toc164763416 \h </w:instrText>
      </w:r>
      <w:r>
        <w:rPr>
          <w:noProof/>
        </w:rPr>
      </w:r>
      <w:r>
        <w:rPr>
          <w:noProof/>
        </w:rPr>
        <w:fldChar w:fldCharType="separate"/>
      </w:r>
      <w:r>
        <w:rPr>
          <w:noProof/>
        </w:rPr>
        <w:t>96</w:t>
      </w:r>
      <w:r>
        <w:rPr>
          <w:noProof/>
        </w:rPr>
        <w:fldChar w:fldCharType="end"/>
      </w:r>
    </w:p>
    <w:p w14:paraId="1A1CC6DB" w14:textId="7B2E1E3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_Toc164763417 \h </w:instrText>
      </w:r>
      <w:r>
        <w:rPr>
          <w:noProof/>
        </w:rPr>
      </w:r>
      <w:r>
        <w:rPr>
          <w:noProof/>
        </w:rPr>
        <w:fldChar w:fldCharType="separate"/>
      </w:r>
      <w:r>
        <w:rPr>
          <w:noProof/>
        </w:rPr>
        <w:t>96</w:t>
      </w:r>
      <w:r>
        <w:rPr>
          <w:noProof/>
        </w:rPr>
        <w:fldChar w:fldCharType="end"/>
      </w:r>
    </w:p>
    <w:p w14:paraId="5D056DB7" w14:textId="69C63DF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_Toc164763418 \h </w:instrText>
      </w:r>
      <w:r>
        <w:rPr>
          <w:noProof/>
        </w:rPr>
      </w:r>
      <w:r>
        <w:rPr>
          <w:noProof/>
        </w:rPr>
        <w:fldChar w:fldCharType="separate"/>
      </w:r>
      <w:r>
        <w:rPr>
          <w:noProof/>
        </w:rPr>
        <w:t>98</w:t>
      </w:r>
      <w:r>
        <w:rPr>
          <w:noProof/>
        </w:rPr>
        <w:fldChar w:fldCharType="end"/>
      </w:r>
    </w:p>
    <w:p w14:paraId="344EDB20" w14:textId="2722652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_Toc164763419 \h </w:instrText>
      </w:r>
      <w:r>
        <w:rPr>
          <w:noProof/>
        </w:rPr>
      </w:r>
      <w:r>
        <w:rPr>
          <w:noProof/>
        </w:rPr>
        <w:fldChar w:fldCharType="separate"/>
      </w:r>
      <w:r>
        <w:rPr>
          <w:noProof/>
        </w:rPr>
        <w:t>98</w:t>
      </w:r>
      <w:r>
        <w:rPr>
          <w:noProof/>
        </w:rPr>
        <w:fldChar w:fldCharType="end"/>
      </w:r>
    </w:p>
    <w:p w14:paraId="503925B4" w14:textId="2F36E41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_Toc164763420 \h </w:instrText>
      </w:r>
      <w:r>
        <w:rPr>
          <w:noProof/>
        </w:rPr>
      </w:r>
      <w:r>
        <w:rPr>
          <w:noProof/>
        </w:rPr>
        <w:fldChar w:fldCharType="separate"/>
      </w:r>
      <w:r>
        <w:rPr>
          <w:noProof/>
        </w:rPr>
        <w:t>98</w:t>
      </w:r>
      <w:r>
        <w:rPr>
          <w:noProof/>
        </w:rPr>
        <w:fldChar w:fldCharType="end"/>
      </w:r>
    </w:p>
    <w:p w14:paraId="3B684461" w14:textId="5ECFFB5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_Toc164763421 \h </w:instrText>
      </w:r>
      <w:r>
        <w:rPr>
          <w:noProof/>
        </w:rPr>
      </w:r>
      <w:r>
        <w:rPr>
          <w:noProof/>
        </w:rPr>
        <w:fldChar w:fldCharType="separate"/>
      </w:r>
      <w:r>
        <w:rPr>
          <w:noProof/>
        </w:rPr>
        <w:t>99</w:t>
      </w:r>
      <w:r>
        <w:rPr>
          <w:noProof/>
        </w:rPr>
        <w:fldChar w:fldCharType="end"/>
      </w:r>
    </w:p>
    <w:p w14:paraId="2A141CD9" w14:textId="591FBEE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_Toc164763422 \h </w:instrText>
      </w:r>
      <w:r>
        <w:rPr>
          <w:noProof/>
        </w:rPr>
      </w:r>
      <w:r>
        <w:rPr>
          <w:noProof/>
        </w:rPr>
        <w:fldChar w:fldCharType="separate"/>
      </w:r>
      <w:r>
        <w:rPr>
          <w:noProof/>
        </w:rPr>
        <w:t>99</w:t>
      </w:r>
      <w:r>
        <w:rPr>
          <w:noProof/>
        </w:rPr>
        <w:fldChar w:fldCharType="end"/>
      </w:r>
    </w:p>
    <w:p w14:paraId="60A381FA" w14:textId="5C9B4742" w:rsidR="00800D60" w:rsidRDefault="00800D60">
      <w:pPr>
        <w:pStyle w:val="TOC5"/>
        <w:rPr>
          <w:rFonts w:asciiTheme="minorHAnsi" w:eastAsiaTheme="minorEastAsia" w:hAnsiTheme="minorHAnsi" w:cstheme="minorBidi"/>
          <w:noProof/>
          <w:sz w:val="22"/>
          <w:szCs w:val="22"/>
          <w:lang w:val="en-IN" w:eastAsia="en-IN"/>
        </w:rPr>
      </w:pPr>
      <w:r w:rsidRPr="0041053D">
        <w:rPr>
          <w:noProof/>
          <w:lang w:val="fr-FR" w:eastAsia="zh-CN"/>
        </w:rPr>
        <w:t>8.2.5.2.8</w:t>
      </w:r>
      <w:r>
        <w:rPr>
          <w:rFonts w:asciiTheme="minorHAnsi" w:eastAsiaTheme="minorEastAsia" w:hAnsiTheme="minorHAnsi" w:cstheme="minorBidi"/>
          <w:noProof/>
          <w:sz w:val="22"/>
          <w:szCs w:val="22"/>
          <w:lang w:val="en-IN" w:eastAsia="en-IN"/>
        </w:rPr>
        <w:tab/>
      </w:r>
      <w:r w:rsidRPr="0041053D">
        <w:rPr>
          <w:noProof/>
          <w:lang w:val="fr-FR" w:eastAsia="zh-CN"/>
        </w:rPr>
        <w:t xml:space="preserve">Type: </w:t>
      </w:r>
      <w:r w:rsidRPr="0041053D">
        <w:rPr>
          <w:noProof/>
          <w:lang w:val="fr-FR"/>
        </w:rPr>
        <w:t>ConsentRevocNotif</w:t>
      </w:r>
      <w:r>
        <w:rPr>
          <w:noProof/>
        </w:rPr>
        <w:tab/>
      </w:r>
      <w:r>
        <w:rPr>
          <w:noProof/>
        </w:rPr>
        <w:fldChar w:fldCharType="begin"/>
      </w:r>
      <w:r>
        <w:rPr>
          <w:noProof/>
        </w:rPr>
        <w:instrText xml:space="preserve"> PAGEREF _Toc164763423 \h </w:instrText>
      </w:r>
      <w:r>
        <w:rPr>
          <w:noProof/>
        </w:rPr>
      </w:r>
      <w:r>
        <w:rPr>
          <w:noProof/>
        </w:rPr>
        <w:fldChar w:fldCharType="separate"/>
      </w:r>
      <w:r>
        <w:rPr>
          <w:noProof/>
        </w:rPr>
        <w:t>99</w:t>
      </w:r>
      <w:r>
        <w:rPr>
          <w:noProof/>
        </w:rPr>
        <w:fldChar w:fldCharType="end"/>
      </w:r>
    </w:p>
    <w:p w14:paraId="7BBE4928" w14:textId="72D977EF"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_Toc164763424 \h </w:instrText>
      </w:r>
      <w:r>
        <w:rPr>
          <w:noProof/>
        </w:rPr>
      </w:r>
      <w:r>
        <w:rPr>
          <w:noProof/>
        </w:rPr>
        <w:fldChar w:fldCharType="separate"/>
      </w:r>
      <w:r>
        <w:rPr>
          <w:noProof/>
        </w:rPr>
        <w:t>100</w:t>
      </w:r>
      <w:r>
        <w:rPr>
          <w:noProof/>
        </w:rPr>
        <w:fldChar w:fldCharType="end"/>
      </w:r>
    </w:p>
    <w:p w14:paraId="4E096E9A" w14:textId="2EC48DF4"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_Toc164763425 \h </w:instrText>
      </w:r>
      <w:r>
        <w:rPr>
          <w:noProof/>
        </w:rPr>
      </w:r>
      <w:r>
        <w:rPr>
          <w:noProof/>
        </w:rPr>
        <w:fldChar w:fldCharType="separate"/>
      </w:r>
      <w:r>
        <w:rPr>
          <w:noProof/>
        </w:rPr>
        <w:t>100</w:t>
      </w:r>
      <w:r>
        <w:rPr>
          <w:noProof/>
        </w:rPr>
        <w:fldChar w:fldCharType="end"/>
      </w:r>
    </w:p>
    <w:p w14:paraId="5AE4F983" w14:textId="14170200" w:rsidR="00800D60" w:rsidRDefault="00800D60">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_Toc164763426 \h </w:instrText>
      </w:r>
      <w:r>
        <w:rPr>
          <w:noProof/>
        </w:rPr>
      </w:r>
      <w:r>
        <w:rPr>
          <w:noProof/>
        </w:rPr>
        <w:fldChar w:fldCharType="separate"/>
      </w:r>
      <w:r>
        <w:rPr>
          <w:noProof/>
        </w:rPr>
        <w:t>100</w:t>
      </w:r>
      <w:r>
        <w:rPr>
          <w:noProof/>
        </w:rPr>
        <w:fldChar w:fldCharType="end"/>
      </w:r>
    </w:p>
    <w:p w14:paraId="1D450230" w14:textId="156F0B72" w:rsidR="00800D60" w:rsidRDefault="00800D60">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_Toc164763427 \h </w:instrText>
      </w:r>
      <w:r>
        <w:rPr>
          <w:noProof/>
        </w:rPr>
      </w:r>
      <w:r>
        <w:rPr>
          <w:noProof/>
        </w:rPr>
        <w:fldChar w:fldCharType="separate"/>
      </w:r>
      <w:r>
        <w:rPr>
          <w:noProof/>
        </w:rPr>
        <w:t>100</w:t>
      </w:r>
      <w:r>
        <w:rPr>
          <w:noProof/>
        </w:rPr>
        <w:fldChar w:fldCharType="end"/>
      </w:r>
    </w:p>
    <w:p w14:paraId="7B71BEFB" w14:textId="69BEB4AA" w:rsidR="00800D60" w:rsidRDefault="00800D60">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_Toc164763428 \h </w:instrText>
      </w:r>
      <w:r>
        <w:rPr>
          <w:noProof/>
        </w:rPr>
      </w:r>
      <w:r>
        <w:rPr>
          <w:noProof/>
        </w:rPr>
        <w:fldChar w:fldCharType="separate"/>
      </w:r>
      <w:r>
        <w:rPr>
          <w:noProof/>
        </w:rPr>
        <w:t>100</w:t>
      </w:r>
      <w:r>
        <w:rPr>
          <w:noProof/>
        </w:rPr>
        <w:fldChar w:fldCharType="end"/>
      </w:r>
    </w:p>
    <w:p w14:paraId="55B89154" w14:textId="2BE184DF" w:rsidR="00800D60" w:rsidRDefault="00800D60">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_Toc164763429 \h </w:instrText>
      </w:r>
      <w:r>
        <w:rPr>
          <w:noProof/>
        </w:rPr>
      </w:r>
      <w:r>
        <w:rPr>
          <w:noProof/>
        </w:rPr>
        <w:fldChar w:fldCharType="separate"/>
      </w:r>
      <w:r>
        <w:rPr>
          <w:noProof/>
        </w:rPr>
        <w:t>100</w:t>
      </w:r>
      <w:r>
        <w:rPr>
          <w:noProof/>
        </w:rPr>
        <w:fldChar w:fldCharType="end"/>
      </w:r>
    </w:p>
    <w:p w14:paraId="24AC1DF5" w14:textId="3191C04A" w:rsidR="00800D60" w:rsidRDefault="00800D60">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_Toc164763430 \h </w:instrText>
      </w:r>
      <w:r>
        <w:rPr>
          <w:noProof/>
        </w:rPr>
      </w:r>
      <w:r>
        <w:rPr>
          <w:noProof/>
        </w:rPr>
        <w:fldChar w:fldCharType="separate"/>
      </w:r>
      <w:r>
        <w:rPr>
          <w:noProof/>
        </w:rPr>
        <w:t>100</w:t>
      </w:r>
      <w:r>
        <w:rPr>
          <w:noProof/>
        </w:rPr>
        <w:fldChar w:fldCharType="end"/>
      </w:r>
    </w:p>
    <w:p w14:paraId="7A05FCB1" w14:textId="4697DD54" w:rsidR="00800D60" w:rsidRDefault="00800D60">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_Toc164763431 \h </w:instrText>
      </w:r>
      <w:r>
        <w:rPr>
          <w:noProof/>
        </w:rPr>
      </w:r>
      <w:r>
        <w:rPr>
          <w:noProof/>
        </w:rPr>
        <w:fldChar w:fldCharType="separate"/>
      </w:r>
      <w:r>
        <w:rPr>
          <w:noProof/>
        </w:rPr>
        <w:t>101</w:t>
      </w:r>
      <w:r>
        <w:rPr>
          <w:noProof/>
        </w:rPr>
        <w:fldChar w:fldCharType="end"/>
      </w:r>
    </w:p>
    <w:p w14:paraId="52BC1773" w14:textId="6B51D24A" w:rsidR="00800D60" w:rsidRDefault="00800D60">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_Toc164763432 \h </w:instrText>
      </w:r>
      <w:r>
        <w:rPr>
          <w:noProof/>
        </w:rPr>
      </w:r>
      <w:r>
        <w:rPr>
          <w:noProof/>
        </w:rPr>
        <w:fldChar w:fldCharType="separate"/>
      </w:r>
      <w:r>
        <w:rPr>
          <w:noProof/>
        </w:rPr>
        <w:t>101</w:t>
      </w:r>
      <w:r>
        <w:rPr>
          <w:noProof/>
        </w:rPr>
        <w:fldChar w:fldCharType="end"/>
      </w:r>
    </w:p>
    <w:p w14:paraId="14DC6814" w14:textId="1D7F6DAE" w:rsidR="00800D60" w:rsidRDefault="00800D60">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_Toc164763433 \h </w:instrText>
      </w:r>
      <w:r>
        <w:rPr>
          <w:noProof/>
        </w:rPr>
      </w:r>
      <w:r>
        <w:rPr>
          <w:noProof/>
        </w:rPr>
        <w:fldChar w:fldCharType="separate"/>
      </w:r>
      <w:r>
        <w:rPr>
          <w:noProof/>
        </w:rPr>
        <w:t>101</w:t>
      </w:r>
      <w:r>
        <w:rPr>
          <w:noProof/>
        </w:rPr>
        <w:fldChar w:fldCharType="end"/>
      </w:r>
    </w:p>
    <w:p w14:paraId="66917DD0" w14:textId="3D92A508" w:rsidR="00800D60" w:rsidRDefault="00800D60">
      <w:pPr>
        <w:pStyle w:val="TOC3"/>
        <w:rPr>
          <w:rFonts w:asciiTheme="minorHAnsi" w:eastAsiaTheme="minorEastAsia" w:hAnsiTheme="minorHAnsi" w:cstheme="minorBidi"/>
          <w:noProof/>
          <w:sz w:val="22"/>
          <w:szCs w:val="22"/>
          <w:lang w:val="en-IN" w:eastAsia="en-IN"/>
        </w:rPr>
      </w:pPr>
      <w:r>
        <w:rPr>
          <w:noProof/>
        </w:rPr>
        <w:lastRenderedPageBreak/>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_Toc164763434 \h </w:instrText>
      </w:r>
      <w:r>
        <w:rPr>
          <w:noProof/>
        </w:rPr>
      </w:r>
      <w:r>
        <w:rPr>
          <w:noProof/>
        </w:rPr>
        <w:fldChar w:fldCharType="separate"/>
      </w:r>
      <w:r>
        <w:rPr>
          <w:noProof/>
        </w:rPr>
        <w:t>101</w:t>
      </w:r>
      <w:r>
        <w:rPr>
          <w:noProof/>
        </w:rPr>
        <w:fldChar w:fldCharType="end"/>
      </w:r>
    </w:p>
    <w:p w14:paraId="76947764" w14:textId="432CD0A3" w:rsidR="00800D60" w:rsidRDefault="00800D60">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_Toc164763435 \h </w:instrText>
      </w:r>
      <w:r>
        <w:rPr>
          <w:noProof/>
        </w:rPr>
      </w:r>
      <w:r>
        <w:rPr>
          <w:noProof/>
        </w:rPr>
        <w:fldChar w:fldCharType="separate"/>
      </w:r>
      <w:r>
        <w:rPr>
          <w:noProof/>
        </w:rPr>
        <w:t>101</w:t>
      </w:r>
      <w:r>
        <w:rPr>
          <w:noProof/>
        </w:rPr>
        <w:fldChar w:fldCharType="end"/>
      </w:r>
    </w:p>
    <w:p w14:paraId="38B52792" w14:textId="7BE3BCCF" w:rsidR="00800D60" w:rsidRDefault="00800D60">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_Toc164763436 \h </w:instrText>
      </w:r>
      <w:r>
        <w:rPr>
          <w:noProof/>
        </w:rPr>
      </w:r>
      <w:r>
        <w:rPr>
          <w:noProof/>
        </w:rPr>
        <w:fldChar w:fldCharType="separate"/>
      </w:r>
      <w:r>
        <w:rPr>
          <w:noProof/>
        </w:rPr>
        <w:t>102</w:t>
      </w:r>
      <w:r>
        <w:rPr>
          <w:noProof/>
        </w:rPr>
        <w:fldChar w:fldCharType="end"/>
      </w:r>
    </w:p>
    <w:p w14:paraId="18BBE9C7" w14:textId="78D2D474" w:rsidR="00800D60" w:rsidRDefault="00800D60">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_Toc164763437 \h </w:instrText>
      </w:r>
      <w:r>
        <w:rPr>
          <w:noProof/>
        </w:rPr>
      </w:r>
      <w:r>
        <w:rPr>
          <w:noProof/>
        </w:rPr>
        <w:fldChar w:fldCharType="separate"/>
      </w:r>
      <w:r>
        <w:rPr>
          <w:noProof/>
        </w:rPr>
        <w:t>102</w:t>
      </w:r>
      <w:r>
        <w:rPr>
          <w:noProof/>
        </w:rPr>
        <w:fldChar w:fldCharType="end"/>
      </w:r>
    </w:p>
    <w:p w14:paraId="7C0433AF" w14:textId="25D75FB3" w:rsidR="00800D60" w:rsidRDefault="00800D60">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_Toc164763438 \h </w:instrText>
      </w:r>
      <w:r>
        <w:rPr>
          <w:noProof/>
        </w:rPr>
      </w:r>
      <w:r>
        <w:rPr>
          <w:noProof/>
        </w:rPr>
        <w:fldChar w:fldCharType="separate"/>
      </w:r>
      <w:r>
        <w:rPr>
          <w:noProof/>
        </w:rPr>
        <w:t>102</w:t>
      </w:r>
      <w:r>
        <w:rPr>
          <w:noProof/>
        </w:rPr>
        <w:fldChar w:fldCharType="end"/>
      </w:r>
    </w:p>
    <w:p w14:paraId="483FA9D9" w14:textId="50966311" w:rsidR="00800D60" w:rsidRDefault="00800D60">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_Toc164763439 \h </w:instrText>
      </w:r>
      <w:r>
        <w:rPr>
          <w:noProof/>
        </w:rPr>
      </w:r>
      <w:r>
        <w:rPr>
          <w:noProof/>
        </w:rPr>
        <w:fldChar w:fldCharType="separate"/>
      </w:r>
      <w:r>
        <w:rPr>
          <w:noProof/>
        </w:rPr>
        <w:t>103</w:t>
      </w:r>
      <w:r>
        <w:rPr>
          <w:noProof/>
        </w:rPr>
        <w:fldChar w:fldCharType="end"/>
      </w:r>
    </w:p>
    <w:p w14:paraId="4D63CB9D" w14:textId="00E58464" w:rsidR="00800D60" w:rsidRDefault="00800D60">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_Toc164763440 \h </w:instrText>
      </w:r>
      <w:r>
        <w:rPr>
          <w:noProof/>
        </w:rPr>
      </w:r>
      <w:r>
        <w:rPr>
          <w:noProof/>
        </w:rPr>
        <w:fldChar w:fldCharType="separate"/>
      </w:r>
      <w:r>
        <w:rPr>
          <w:noProof/>
        </w:rPr>
        <w:t>103</w:t>
      </w:r>
      <w:r>
        <w:rPr>
          <w:noProof/>
        </w:rPr>
        <w:fldChar w:fldCharType="end"/>
      </w:r>
    </w:p>
    <w:p w14:paraId="08872174" w14:textId="28D4DEF0" w:rsidR="00800D60" w:rsidRDefault="00800D60">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_Toc164763441 \h </w:instrText>
      </w:r>
      <w:r>
        <w:rPr>
          <w:noProof/>
        </w:rPr>
      </w:r>
      <w:r>
        <w:rPr>
          <w:noProof/>
        </w:rPr>
        <w:fldChar w:fldCharType="separate"/>
      </w:r>
      <w:r>
        <w:rPr>
          <w:noProof/>
        </w:rPr>
        <w:t>103</w:t>
      </w:r>
      <w:r>
        <w:rPr>
          <w:noProof/>
        </w:rPr>
        <w:fldChar w:fldCharType="end"/>
      </w:r>
    </w:p>
    <w:p w14:paraId="431B0355" w14:textId="1D75627D" w:rsidR="00800D60" w:rsidRDefault="00800D60">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_Toc164763442 \h </w:instrText>
      </w:r>
      <w:r>
        <w:rPr>
          <w:noProof/>
        </w:rPr>
      </w:r>
      <w:r>
        <w:rPr>
          <w:noProof/>
        </w:rPr>
        <w:fldChar w:fldCharType="separate"/>
      </w:r>
      <w:r>
        <w:rPr>
          <w:noProof/>
        </w:rPr>
        <w:t>104</w:t>
      </w:r>
      <w:r>
        <w:rPr>
          <w:noProof/>
        </w:rPr>
        <w:fldChar w:fldCharType="end"/>
      </w:r>
    </w:p>
    <w:p w14:paraId="7E5BA373" w14:textId="7497D7B0" w:rsidR="00800D60" w:rsidRDefault="00800D60">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_Toc164763443 \h </w:instrText>
      </w:r>
      <w:r>
        <w:rPr>
          <w:noProof/>
        </w:rPr>
      </w:r>
      <w:r>
        <w:rPr>
          <w:noProof/>
        </w:rPr>
        <w:fldChar w:fldCharType="separate"/>
      </w:r>
      <w:r>
        <w:rPr>
          <w:noProof/>
        </w:rPr>
        <w:t>104</w:t>
      </w:r>
      <w:r>
        <w:rPr>
          <w:noProof/>
        </w:rPr>
        <w:fldChar w:fldCharType="end"/>
      </w:r>
    </w:p>
    <w:p w14:paraId="1C9A6F3C" w14:textId="259CFA90"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_Toc164763444 \h </w:instrText>
      </w:r>
      <w:r>
        <w:rPr>
          <w:noProof/>
        </w:rPr>
      </w:r>
      <w:r>
        <w:rPr>
          <w:noProof/>
        </w:rPr>
        <w:fldChar w:fldCharType="separate"/>
      </w:r>
      <w:r>
        <w:rPr>
          <w:noProof/>
        </w:rPr>
        <w:t>104</w:t>
      </w:r>
      <w:r>
        <w:rPr>
          <w:noProof/>
        </w:rPr>
        <w:fldChar w:fldCharType="end"/>
      </w:r>
    </w:p>
    <w:p w14:paraId="6BAA1F65" w14:textId="399C1146"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_Toc164763445 \h </w:instrText>
      </w:r>
      <w:r>
        <w:rPr>
          <w:noProof/>
        </w:rPr>
      </w:r>
      <w:r>
        <w:rPr>
          <w:noProof/>
        </w:rPr>
        <w:fldChar w:fldCharType="separate"/>
      </w:r>
      <w:r>
        <w:rPr>
          <w:noProof/>
        </w:rPr>
        <w:t>105</w:t>
      </w:r>
      <w:r>
        <w:rPr>
          <w:noProof/>
        </w:rPr>
        <w:fldChar w:fldCharType="end"/>
      </w:r>
    </w:p>
    <w:p w14:paraId="78835448" w14:textId="1B52C8E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_Toc164763446 \h </w:instrText>
      </w:r>
      <w:r>
        <w:rPr>
          <w:noProof/>
        </w:rPr>
      </w:r>
      <w:r>
        <w:rPr>
          <w:noProof/>
        </w:rPr>
        <w:fldChar w:fldCharType="separate"/>
      </w:r>
      <w:r>
        <w:rPr>
          <w:noProof/>
        </w:rPr>
        <w:t>105</w:t>
      </w:r>
      <w:r>
        <w:rPr>
          <w:noProof/>
        </w:rPr>
        <w:fldChar w:fldCharType="end"/>
      </w:r>
    </w:p>
    <w:p w14:paraId="61455241" w14:textId="79C85D7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_Toc164763447 \h </w:instrText>
      </w:r>
      <w:r>
        <w:rPr>
          <w:noProof/>
        </w:rPr>
      </w:r>
      <w:r>
        <w:rPr>
          <w:noProof/>
        </w:rPr>
        <w:fldChar w:fldCharType="separate"/>
      </w:r>
      <w:r>
        <w:rPr>
          <w:noProof/>
        </w:rPr>
        <w:t>105</w:t>
      </w:r>
      <w:r>
        <w:rPr>
          <w:noProof/>
        </w:rPr>
        <w:fldChar w:fldCharType="end"/>
      </w:r>
    </w:p>
    <w:p w14:paraId="3B716A72" w14:textId="1AB25C5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_Toc164763448 \h </w:instrText>
      </w:r>
      <w:r>
        <w:rPr>
          <w:noProof/>
        </w:rPr>
      </w:r>
      <w:r>
        <w:rPr>
          <w:noProof/>
        </w:rPr>
        <w:fldChar w:fldCharType="separate"/>
      </w:r>
      <w:r>
        <w:rPr>
          <w:noProof/>
        </w:rPr>
        <w:t>106</w:t>
      </w:r>
      <w:r>
        <w:rPr>
          <w:noProof/>
        </w:rPr>
        <w:fldChar w:fldCharType="end"/>
      </w:r>
    </w:p>
    <w:p w14:paraId="090D614C" w14:textId="5B2D6E3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_Toc164763449 \h </w:instrText>
      </w:r>
      <w:r>
        <w:rPr>
          <w:noProof/>
        </w:rPr>
      </w:r>
      <w:r>
        <w:rPr>
          <w:noProof/>
        </w:rPr>
        <w:fldChar w:fldCharType="separate"/>
      </w:r>
      <w:r>
        <w:rPr>
          <w:noProof/>
        </w:rPr>
        <w:t>106</w:t>
      </w:r>
      <w:r>
        <w:rPr>
          <w:noProof/>
        </w:rPr>
        <w:fldChar w:fldCharType="end"/>
      </w:r>
    </w:p>
    <w:p w14:paraId="615A57D4" w14:textId="7885C8B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_Toc164763450 \h </w:instrText>
      </w:r>
      <w:r>
        <w:rPr>
          <w:noProof/>
        </w:rPr>
      </w:r>
      <w:r>
        <w:rPr>
          <w:noProof/>
        </w:rPr>
        <w:fldChar w:fldCharType="separate"/>
      </w:r>
      <w:r>
        <w:rPr>
          <w:noProof/>
        </w:rPr>
        <w:t>107</w:t>
      </w:r>
      <w:r>
        <w:rPr>
          <w:noProof/>
        </w:rPr>
        <w:fldChar w:fldCharType="end"/>
      </w:r>
    </w:p>
    <w:p w14:paraId="61E85B32" w14:textId="6A8445F1"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_Toc164763451 \h </w:instrText>
      </w:r>
      <w:r>
        <w:rPr>
          <w:noProof/>
        </w:rPr>
      </w:r>
      <w:r>
        <w:rPr>
          <w:noProof/>
        </w:rPr>
        <w:fldChar w:fldCharType="separate"/>
      </w:r>
      <w:r>
        <w:rPr>
          <w:noProof/>
        </w:rPr>
        <w:t>107</w:t>
      </w:r>
      <w:r>
        <w:rPr>
          <w:noProof/>
        </w:rPr>
        <w:fldChar w:fldCharType="end"/>
      </w:r>
    </w:p>
    <w:p w14:paraId="29FF7EAF" w14:textId="6D6EDB8C" w:rsidR="00800D60" w:rsidRDefault="00800D60">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_Toc164763452 \h </w:instrText>
      </w:r>
      <w:r>
        <w:rPr>
          <w:noProof/>
        </w:rPr>
      </w:r>
      <w:r>
        <w:rPr>
          <w:noProof/>
        </w:rPr>
        <w:fldChar w:fldCharType="separate"/>
      </w:r>
      <w:r>
        <w:rPr>
          <w:noProof/>
        </w:rPr>
        <w:t>107</w:t>
      </w:r>
      <w:r>
        <w:rPr>
          <w:noProof/>
        </w:rPr>
        <w:fldChar w:fldCharType="end"/>
      </w:r>
    </w:p>
    <w:p w14:paraId="49ABBA2B" w14:textId="2E3271C8" w:rsidR="00800D60" w:rsidRDefault="00800D60">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_Toc164763453 \h </w:instrText>
      </w:r>
      <w:r>
        <w:rPr>
          <w:noProof/>
        </w:rPr>
      </w:r>
      <w:r>
        <w:rPr>
          <w:noProof/>
        </w:rPr>
        <w:fldChar w:fldCharType="separate"/>
      </w:r>
      <w:r>
        <w:rPr>
          <w:noProof/>
        </w:rPr>
        <w:t>107</w:t>
      </w:r>
      <w:r>
        <w:rPr>
          <w:noProof/>
        </w:rPr>
        <w:fldChar w:fldCharType="end"/>
      </w:r>
    </w:p>
    <w:p w14:paraId="5C11DF1B" w14:textId="1935669C" w:rsidR="00800D60" w:rsidRDefault="00800D60">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_Toc164763454 \h </w:instrText>
      </w:r>
      <w:r>
        <w:rPr>
          <w:noProof/>
        </w:rPr>
      </w:r>
      <w:r>
        <w:rPr>
          <w:noProof/>
        </w:rPr>
        <w:fldChar w:fldCharType="separate"/>
      </w:r>
      <w:r>
        <w:rPr>
          <w:noProof/>
        </w:rPr>
        <w:t>107</w:t>
      </w:r>
      <w:r>
        <w:rPr>
          <w:noProof/>
        </w:rPr>
        <w:fldChar w:fldCharType="end"/>
      </w:r>
    </w:p>
    <w:p w14:paraId="34A906B2" w14:textId="797179D2" w:rsidR="00800D60" w:rsidRDefault="00800D60">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_Toc164763455 \h </w:instrText>
      </w:r>
      <w:r>
        <w:rPr>
          <w:noProof/>
        </w:rPr>
      </w:r>
      <w:r>
        <w:rPr>
          <w:noProof/>
        </w:rPr>
        <w:fldChar w:fldCharType="separate"/>
      </w:r>
      <w:r>
        <w:rPr>
          <w:noProof/>
        </w:rPr>
        <w:t>107</w:t>
      </w:r>
      <w:r>
        <w:rPr>
          <w:noProof/>
        </w:rPr>
        <w:fldChar w:fldCharType="end"/>
      </w:r>
    </w:p>
    <w:p w14:paraId="5372A61E" w14:textId="7CA6D128" w:rsidR="00800D60" w:rsidRDefault="00800D60">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_Toc164763456 \h </w:instrText>
      </w:r>
      <w:r>
        <w:rPr>
          <w:noProof/>
        </w:rPr>
      </w:r>
      <w:r>
        <w:rPr>
          <w:noProof/>
        </w:rPr>
        <w:fldChar w:fldCharType="separate"/>
      </w:r>
      <w:r>
        <w:rPr>
          <w:noProof/>
        </w:rPr>
        <w:t>108</w:t>
      </w:r>
      <w:r>
        <w:rPr>
          <w:noProof/>
        </w:rPr>
        <w:fldChar w:fldCharType="end"/>
      </w:r>
    </w:p>
    <w:p w14:paraId="705BA35D" w14:textId="53A1669B" w:rsidR="00800D60" w:rsidRDefault="00800D60">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_Toc164763457 \h </w:instrText>
      </w:r>
      <w:r>
        <w:rPr>
          <w:noProof/>
        </w:rPr>
      </w:r>
      <w:r>
        <w:rPr>
          <w:noProof/>
        </w:rPr>
        <w:fldChar w:fldCharType="separate"/>
      </w:r>
      <w:r>
        <w:rPr>
          <w:noProof/>
        </w:rPr>
        <w:t>108</w:t>
      </w:r>
      <w:r>
        <w:rPr>
          <w:noProof/>
        </w:rPr>
        <w:fldChar w:fldCharType="end"/>
      </w:r>
    </w:p>
    <w:p w14:paraId="06971828" w14:textId="327C01F0" w:rsidR="00800D60" w:rsidRDefault="00800D60">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_Toc164763458 \h </w:instrText>
      </w:r>
      <w:r>
        <w:rPr>
          <w:noProof/>
        </w:rPr>
      </w:r>
      <w:r>
        <w:rPr>
          <w:noProof/>
        </w:rPr>
        <w:fldChar w:fldCharType="separate"/>
      </w:r>
      <w:r>
        <w:rPr>
          <w:noProof/>
        </w:rPr>
        <w:t>108</w:t>
      </w:r>
      <w:r>
        <w:rPr>
          <w:noProof/>
        </w:rPr>
        <w:fldChar w:fldCharType="end"/>
      </w:r>
    </w:p>
    <w:p w14:paraId="6D866343" w14:textId="5BEB2268" w:rsidR="00800D60" w:rsidRDefault="00800D60">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_Toc164763459 \h </w:instrText>
      </w:r>
      <w:r>
        <w:rPr>
          <w:noProof/>
        </w:rPr>
      </w:r>
      <w:r>
        <w:rPr>
          <w:noProof/>
        </w:rPr>
        <w:fldChar w:fldCharType="separate"/>
      </w:r>
      <w:r>
        <w:rPr>
          <w:noProof/>
        </w:rPr>
        <w:t>108</w:t>
      </w:r>
      <w:r>
        <w:rPr>
          <w:noProof/>
        </w:rPr>
        <w:fldChar w:fldCharType="end"/>
      </w:r>
    </w:p>
    <w:p w14:paraId="579AEC09" w14:textId="2D42DBE9" w:rsidR="00800D60" w:rsidRDefault="00800D60">
      <w:pPr>
        <w:pStyle w:val="TOC4"/>
        <w:rPr>
          <w:rFonts w:asciiTheme="minorHAnsi" w:eastAsiaTheme="minorEastAsia" w:hAnsiTheme="minorHAnsi" w:cstheme="minorBidi"/>
          <w:noProof/>
          <w:sz w:val="22"/>
          <w:szCs w:val="22"/>
          <w:lang w:val="en-IN" w:eastAsia="en-IN"/>
        </w:rPr>
      </w:pPr>
      <w:r w:rsidRPr="0041053D">
        <w:rPr>
          <w:noProof/>
          <w:lang w:val="fr-FR"/>
        </w:rPr>
        <w:t>8.4.2.2</w:t>
      </w:r>
      <w:r>
        <w:rPr>
          <w:rFonts w:asciiTheme="minorHAnsi" w:eastAsiaTheme="minorEastAsia" w:hAnsiTheme="minorHAnsi" w:cstheme="minorBidi"/>
          <w:noProof/>
          <w:sz w:val="22"/>
          <w:szCs w:val="22"/>
          <w:lang w:val="en-IN" w:eastAsia="en-IN"/>
        </w:rPr>
        <w:tab/>
      </w:r>
      <w:r w:rsidRPr="0041053D">
        <w:rPr>
          <w:noProof/>
          <w:lang w:val="fr-FR"/>
        </w:rPr>
        <w:t>Resource: Application Client Information Subscriptions</w:t>
      </w:r>
      <w:r>
        <w:rPr>
          <w:noProof/>
        </w:rPr>
        <w:tab/>
      </w:r>
      <w:r>
        <w:rPr>
          <w:noProof/>
        </w:rPr>
        <w:fldChar w:fldCharType="begin"/>
      </w:r>
      <w:r>
        <w:rPr>
          <w:noProof/>
        </w:rPr>
        <w:instrText xml:space="preserve"> PAGEREF _Toc164763460 \h </w:instrText>
      </w:r>
      <w:r>
        <w:rPr>
          <w:noProof/>
        </w:rPr>
      </w:r>
      <w:r>
        <w:rPr>
          <w:noProof/>
        </w:rPr>
        <w:fldChar w:fldCharType="separate"/>
      </w:r>
      <w:r>
        <w:rPr>
          <w:noProof/>
        </w:rPr>
        <w:t>109</w:t>
      </w:r>
      <w:r>
        <w:rPr>
          <w:noProof/>
        </w:rPr>
        <w:fldChar w:fldCharType="end"/>
      </w:r>
    </w:p>
    <w:p w14:paraId="6D5E0848" w14:textId="03960F34" w:rsidR="00800D60" w:rsidRDefault="00800D60">
      <w:pPr>
        <w:pStyle w:val="TOC5"/>
        <w:rPr>
          <w:rFonts w:asciiTheme="minorHAnsi" w:eastAsiaTheme="minorEastAsia" w:hAnsiTheme="minorHAnsi" w:cstheme="minorBidi"/>
          <w:noProof/>
          <w:sz w:val="22"/>
          <w:szCs w:val="22"/>
          <w:lang w:val="en-IN" w:eastAsia="en-IN"/>
        </w:rPr>
      </w:pPr>
      <w:r w:rsidRPr="0041053D">
        <w:rPr>
          <w:noProof/>
          <w:lang w:val="fr-FR" w:eastAsia="zh-CN"/>
        </w:rPr>
        <w:t>8.4.2.2.1</w:t>
      </w:r>
      <w:r>
        <w:rPr>
          <w:rFonts w:asciiTheme="minorHAnsi" w:eastAsiaTheme="minorEastAsia" w:hAnsiTheme="minorHAnsi" w:cstheme="minorBidi"/>
          <w:noProof/>
          <w:sz w:val="22"/>
          <w:szCs w:val="22"/>
          <w:lang w:val="en-IN" w:eastAsia="en-IN"/>
        </w:rPr>
        <w:tab/>
      </w:r>
      <w:r w:rsidRPr="0041053D">
        <w:rPr>
          <w:noProof/>
          <w:lang w:val="fr-FR" w:eastAsia="zh-CN"/>
        </w:rPr>
        <w:t>Description</w:t>
      </w:r>
      <w:r>
        <w:rPr>
          <w:noProof/>
        </w:rPr>
        <w:tab/>
      </w:r>
      <w:r>
        <w:rPr>
          <w:noProof/>
        </w:rPr>
        <w:fldChar w:fldCharType="begin"/>
      </w:r>
      <w:r>
        <w:rPr>
          <w:noProof/>
        </w:rPr>
        <w:instrText xml:space="preserve"> PAGEREF _Toc164763461 \h </w:instrText>
      </w:r>
      <w:r>
        <w:rPr>
          <w:noProof/>
        </w:rPr>
      </w:r>
      <w:r>
        <w:rPr>
          <w:noProof/>
        </w:rPr>
        <w:fldChar w:fldCharType="separate"/>
      </w:r>
      <w:r>
        <w:rPr>
          <w:noProof/>
        </w:rPr>
        <w:t>109</w:t>
      </w:r>
      <w:r>
        <w:rPr>
          <w:noProof/>
        </w:rPr>
        <w:fldChar w:fldCharType="end"/>
      </w:r>
    </w:p>
    <w:p w14:paraId="4B70AB64" w14:textId="7551E1E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_Toc164763462 \h </w:instrText>
      </w:r>
      <w:r>
        <w:rPr>
          <w:noProof/>
        </w:rPr>
      </w:r>
      <w:r>
        <w:rPr>
          <w:noProof/>
        </w:rPr>
        <w:fldChar w:fldCharType="separate"/>
      </w:r>
      <w:r>
        <w:rPr>
          <w:noProof/>
        </w:rPr>
        <w:t>109</w:t>
      </w:r>
      <w:r>
        <w:rPr>
          <w:noProof/>
        </w:rPr>
        <w:fldChar w:fldCharType="end"/>
      </w:r>
    </w:p>
    <w:p w14:paraId="3C6BF145" w14:textId="301B6B3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_Toc164763463 \h </w:instrText>
      </w:r>
      <w:r>
        <w:rPr>
          <w:noProof/>
        </w:rPr>
      </w:r>
      <w:r>
        <w:rPr>
          <w:noProof/>
        </w:rPr>
        <w:fldChar w:fldCharType="separate"/>
      </w:r>
      <w:r>
        <w:rPr>
          <w:noProof/>
        </w:rPr>
        <w:t>109</w:t>
      </w:r>
      <w:r>
        <w:rPr>
          <w:noProof/>
        </w:rPr>
        <w:fldChar w:fldCharType="end"/>
      </w:r>
    </w:p>
    <w:p w14:paraId="1413CB05" w14:textId="6CCD05BB"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_Toc164763464 \h </w:instrText>
      </w:r>
      <w:r>
        <w:rPr>
          <w:noProof/>
        </w:rPr>
      </w:r>
      <w:r>
        <w:rPr>
          <w:noProof/>
        </w:rPr>
        <w:fldChar w:fldCharType="separate"/>
      </w:r>
      <w:r>
        <w:rPr>
          <w:noProof/>
        </w:rPr>
        <w:t>109</w:t>
      </w:r>
      <w:r>
        <w:rPr>
          <w:noProof/>
        </w:rPr>
        <w:fldChar w:fldCharType="end"/>
      </w:r>
    </w:p>
    <w:p w14:paraId="56604852" w14:textId="11A247E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_Toc164763465 \h </w:instrText>
      </w:r>
      <w:r>
        <w:rPr>
          <w:noProof/>
        </w:rPr>
      </w:r>
      <w:r>
        <w:rPr>
          <w:noProof/>
        </w:rPr>
        <w:fldChar w:fldCharType="separate"/>
      </w:r>
      <w:r>
        <w:rPr>
          <w:noProof/>
        </w:rPr>
        <w:t>110</w:t>
      </w:r>
      <w:r>
        <w:rPr>
          <w:noProof/>
        </w:rPr>
        <w:fldChar w:fldCharType="end"/>
      </w:r>
    </w:p>
    <w:p w14:paraId="46C352E5" w14:textId="4E5F6CE2" w:rsidR="00800D60" w:rsidRDefault="00800D60">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_Toc164763466 \h </w:instrText>
      </w:r>
      <w:r>
        <w:rPr>
          <w:noProof/>
        </w:rPr>
      </w:r>
      <w:r>
        <w:rPr>
          <w:noProof/>
        </w:rPr>
        <w:fldChar w:fldCharType="separate"/>
      </w:r>
      <w:r>
        <w:rPr>
          <w:noProof/>
        </w:rPr>
        <w:t>110</w:t>
      </w:r>
      <w:r>
        <w:rPr>
          <w:noProof/>
        </w:rPr>
        <w:fldChar w:fldCharType="end"/>
      </w:r>
    </w:p>
    <w:p w14:paraId="4E50049D" w14:textId="54A40ED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_Toc164763467 \h </w:instrText>
      </w:r>
      <w:r>
        <w:rPr>
          <w:noProof/>
        </w:rPr>
      </w:r>
      <w:r>
        <w:rPr>
          <w:noProof/>
        </w:rPr>
        <w:fldChar w:fldCharType="separate"/>
      </w:r>
      <w:r>
        <w:rPr>
          <w:noProof/>
        </w:rPr>
        <w:t>110</w:t>
      </w:r>
      <w:r>
        <w:rPr>
          <w:noProof/>
        </w:rPr>
        <w:fldChar w:fldCharType="end"/>
      </w:r>
    </w:p>
    <w:p w14:paraId="6ECDEAAD" w14:textId="6D733A9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_Toc164763468 \h </w:instrText>
      </w:r>
      <w:r>
        <w:rPr>
          <w:noProof/>
        </w:rPr>
      </w:r>
      <w:r>
        <w:rPr>
          <w:noProof/>
        </w:rPr>
        <w:fldChar w:fldCharType="separate"/>
      </w:r>
      <w:r>
        <w:rPr>
          <w:noProof/>
        </w:rPr>
        <w:t>110</w:t>
      </w:r>
      <w:r>
        <w:rPr>
          <w:noProof/>
        </w:rPr>
        <w:fldChar w:fldCharType="end"/>
      </w:r>
    </w:p>
    <w:p w14:paraId="6CB0E169" w14:textId="38D5AA6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_Toc164763469 \h </w:instrText>
      </w:r>
      <w:r>
        <w:rPr>
          <w:noProof/>
        </w:rPr>
      </w:r>
      <w:r>
        <w:rPr>
          <w:noProof/>
        </w:rPr>
        <w:fldChar w:fldCharType="separate"/>
      </w:r>
      <w:r>
        <w:rPr>
          <w:noProof/>
        </w:rPr>
        <w:t>110</w:t>
      </w:r>
      <w:r>
        <w:rPr>
          <w:noProof/>
        </w:rPr>
        <w:fldChar w:fldCharType="end"/>
      </w:r>
    </w:p>
    <w:p w14:paraId="58C46F01" w14:textId="3E721D69"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_Toc164763470 \h </w:instrText>
      </w:r>
      <w:r>
        <w:rPr>
          <w:noProof/>
        </w:rPr>
      </w:r>
      <w:r>
        <w:rPr>
          <w:noProof/>
        </w:rPr>
        <w:fldChar w:fldCharType="separate"/>
      </w:r>
      <w:r>
        <w:rPr>
          <w:noProof/>
        </w:rPr>
        <w:t>110</w:t>
      </w:r>
      <w:r>
        <w:rPr>
          <w:noProof/>
        </w:rPr>
        <w:fldChar w:fldCharType="end"/>
      </w:r>
    </w:p>
    <w:p w14:paraId="02E36EEE" w14:textId="761CDEBC"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_Toc164763471 \h </w:instrText>
      </w:r>
      <w:r>
        <w:rPr>
          <w:noProof/>
        </w:rPr>
      </w:r>
      <w:r>
        <w:rPr>
          <w:noProof/>
        </w:rPr>
        <w:fldChar w:fldCharType="separate"/>
      </w:r>
      <w:r>
        <w:rPr>
          <w:noProof/>
        </w:rPr>
        <w:t>111</w:t>
      </w:r>
      <w:r>
        <w:rPr>
          <w:noProof/>
        </w:rPr>
        <w:fldChar w:fldCharType="end"/>
      </w:r>
    </w:p>
    <w:p w14:paraId="6A2353B6" w14:textId="77162853"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_Toc164763472 \h </w:instrText>
      </w:r>
      <w:r>
        <w:rPr>
          <w:noProof/>
        </w:rPr>
      </w:r>
      <w:r>
        <w:rPr>
          <w:noProof/>
        </w:rPr>
        <w:fldChar w:fldCharType="separate"/>
      </w:r>
      <w:r>
        <w:rPr>
          <w:noProof/>
        </w:rPr>
        <w:t>112</w:t>
      </w:r>
      <w:r>
        <w:rPr>
          <w:noProof/>
        </w:rPr>
        <w:fldChar w:fldCharType="end"/>
      </w:r>
    </w:p>
    <w:p w14:paraId="684F503F" w14:textId="2E93A6E7"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_Toc164763473 \h </w:instrText>
      </w:r>
      <w:r>
        <w:rPr>
          <w:noProof/>
        </w:rPr>
      </w:r>
      <w:r>
        <w:rPr>
          <w:noProof/>
        </w:rPr>
        <w:fldChar w:fldCharType="separate"/>
      </w:r>
      <w:r>
        <w:rPr>
          <w:noProof/>
        </w:rPr>
        <w:t>113</w:t>
      </w:r>
      <w:r>
        <w:rPr>
          <w:noProof/>
        </w:rPr>
        <w:fldChar w:fldCharType="end"/>
      </w:r>
    </w:p>
    <w:p w14:paraId="45C67DA4" w14:textId="07B8C1E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_Toc164763474 \h </w:instrText>
      </w:r>
      <w:r>
        <w:rPr>
          <w:noProof/>
        </w:rPr>
      </w:r>
      <w:r>
        <w:rPr>
          <w:noProof/>
        </w:rPr>
        <w:fldChar w:fldCharType="separate"/>
      </w:r>
      <w:r>
        <w:rPr>
          <w:noProof/>
        </w:rPr>
        <w:t>114</w:t>
      </w:r>
      <w:r>
        <w:rPr>
          <w:noProof/>
        </w:rPr>
        <w:fldChar w:fldCharType="end"/>
      </w:r>
    </w:p>
    <w:p w14:paraId="6ACEE6F9" w14:textId="30BE2381" w:rsidR="00800D60" w:rsidRDefault="00800D60">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_Toc164763475 \h </w:instrText>
      </w:r>
      <w:r>
        <w:rPr>
          <w:noProof/>
        </w:rPr>
      </w:r>
      <w:r>
        <w:rPr>
          <w:noProof/>
        </w:rPr>
        <w:fldChar w:fldCharType="separate"/>
      </w:r>
      <w:r>
        <w:rPr>
          <w:noProof/>
        </w:rPr>
        <w:t>114</w:t>
      </w:r>
      <w:r>
        <w:rPr>
          <w:noProof/>
        </w:rPr>
        <w:fldChar w:fldCharType="end"/>
      </w:r>
    </w:p>
    <w:p w14:paraId="1E7FDBF7" w14:textId="1EE1B19C" w:rsidR="00800D60" w:rsidRDefault="00800D60">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_Toc164763476 \h </w:instrText>
      </w:r>
      <w:r>
        <w:rPr>
          <w:noProof/>
        </w:rPr>
      </w:r>
      <w:r>
        <w:rPr>
          <w:noProof/>
        </w:rPr>
        <w:fldChar w:fldCharType="separate"/>
      </w:r>
      <w:r>
        <w:rPr>
          <w:noProof/>
        </w:rPr>
        <w:t>115</w:t>
      </w:r>
      <w:r>
        <w:rPr>
          <w:noProof/>
        </w:rPr>
        <w:fldChar w:fldCharType="end"/>
      </w:r>
    </w:p>
    <w:p w14:paraId="2A264FCC" w14:textId="32497698" w:rsidR="00800D60" w:rsidRDefault="00800D60">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_Toc164763477 \h </w:instrText>
      </w:r>
      <w:r>
        <w:rPr>
          <w:noProof/>
        </w:rPr>
      </w:r>
      <w:r>
        <w:rPr>
          <w:noProof/>
        </w:rPr>
        <w:fldChar w:fldCharType="separate"/>
      </w:r>
      <w:r>
        <w:rPr>
          <w:noProof/>
        </w:rPr>
        <w:t>115</w:t>
      </w:r>
      <w:r>
        <w:rPr>
          <w:noProof/>
        </w:rPr>
        <w:fldChar w:fldCharType="end"/>
      </w:r>
    </w:p>
    <w:p w14:paraId="1AD02060" w14:textId="504D9DFB"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_Toc164763478 \h </w:instrText>
      </w:r>
      <w:r>
        <w:rPr>
          <w:noProof/>
        </w:rPr>
      </w:r>
      <w:r>
        <w:rPr>
          <w:noProof/>
        </w:rPr>
        <w:fldChar w:fldCharType="separate"/>
      </w:r>
      <w:r>
        <w:rPr>
          <w:noProof/>
        </w:rPr>
        <w:t>115</w:t>
      </w:r>
      <w:r>
        <w:rPr>
          <w:noProof/>
        </w:rPr>
        <w:fldChar w:fldCharType="end"/>
      </w:r>
    </w:p>
    <w:p w14:paraId="3D76BF7E" w14:textId="163B8B3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_Toc164763479 \h </w:instrText>
      </w:r>
      <w:r>
        <w:rPr>
          <w:noProof/>
        </w:rPr>
      </w:r>
      <w:r>
        <w:rPr>
          <w:noProof/>
        </w:rPr>
        <w:fldChar w:fldCharType="separate"/>
      </w:r>
      <w:r>
        <w:rPr>
          <w:noProof/>
        </w:rPr>
        <w:t>115</w:t>
      </w:r>
      <w:r>
        <w:rPr>
          <w:noProof/>
        </w:rPr>
        <w:fldChar w:fldCharType="end"/>
      </w:r>
    </w:p>
    <w:p w14:paraId="0F9D1C98" w14:textId="58E6806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_Toc164763480 \h </w:instrText>
      </w:r>
      <w:r>
        <w:rPr>
          <w:noProof/>
        </w:rPr>
      </w:r>
      <w:r>
        <w:rPr>
          <w:noProof/>
        </w:rPr>
        <w:fldChar w:fldCharType="separate"/>
      </w:r>
      <w:r>
        <w:rPr>
          <w:noProof/>
        </w:rPr>
        <w:t>115</w:t>
      </w:r>
      <w:r>
        <w:rPr>
          <w:noProof/>
        </w:rPr>
        <w:fldChar w:fldCharType="end"/>
      </w:r>
    </w:p>
    <w:p w14:paraId="195EA234" w14:textId="113D40C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_Toc164763481 \h </w:instrText>
      </w:r>
      <w:r>
        <w:rPr>
          <w:noProof/>
        </w:rPr>
      </w:r>
      <w:r>
        <w:rPr>
          <w:noProof/>
        </w:rPr>
        <w:fldChar w:fldCharType="separate"/>
      </w:r>
      <w:r>
        <w:rPr>
          <w:noProof/>
        </w:rPr>
        <w:t>115</w:t>
      </w:r>
      <w:r>
        <w:rPr>
          <w:noProof/>
        </w:rPr>
        <w:fldChar w:fldCharType="end"/>
      </w:r>
    </w:p>
    <w:p w14:paraId="5E815418" w14:textId="1723719C"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_Toc164763482 \h </w:instrText>
      </w:r>
      <w:r>
        <w:rPr>
          <w:noProof/>
        </w:rPr>
      </w:r>
      <w:r>
        <w:rPr>
          <w:noProof/>
        </w:rPr>
        <w:fldChar w:fldCharType="separate"/>
      </w:r>
      <w:r>
        <w:rPr>
          <w:noProof/>
        </w:rPr>
        <w:t>115</w:t>
      </w:r>
      <w:r>
        <w:rPr>
          <w:noProof/>
        </w:rPr>
        <w:fldChar w:fldCharType="end"/>
      </w:r>
    </w:p>
    <w:p w14:paraId="22840732" w14:textId="78AFB0D2" w:rsidR="00800D60" w:rsidRDefault="00800D60">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_Toc164763483 \h </w:instrText>
      </w:r>
      <w:r>
        <w:rPr>
          <w:noProof/>
        </w:rPr>
      </w:r>
      <w:r>
        <w:rPr>
          <w:noProof/>
        </w:rPr>
        <w:fldChar w:fldCharType="separate"/>
      </w:r>
      <w:r>
        <w:rPr>
          <w:noProof/>
        </w:rPr>
        <w:t>116</w:t>
      </w:r>
      <w:r>
        <w:rPr>
          <w:noProof/>
        </w:rPr>
        <w:fldChar w:fldCharType="end"/>
      </w:r>
    </w:p>
    <w:p w14:paraId="3E14C0E9" w14:textId="68D5E429"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_Toc164763484 \h </w:instrText>
      </w:r>
      <w:r>
        <w:rPr>
          <w:noProof/>
        </w:rPr>
      </w:r>
      <w:r>
        <w:rPr>
          <w:noProof/>
        </w:rPr>
        <w:fldChar w:fldCharType="separate"/>
      </w:r>
      <w:r>
        <w:rPr>
          <w:noProof/>
        </w:rPr>
        <w:t>116</w:t>
      </w:r>
      <w:r>
        <w:rPr>
          <w:noProof/>
        </w:rPr>
        <w:fldChar w:fldCharType="end"/>
      </w:r>
    </w:p>
    <w:p w14:paraId="3D3989E1" w14:textId="03D511F5"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_Toc164763485 \h </w:instrText>
      </w:r>
      <w:r>
        <w:rPr>
          <w:noProof/>
        </w:rPr>
      </w:r>
      <w:r>
        <w:rPr>
          <w:noProof/>
        </w:rPr>
        <w:fldChar w:fldCharType="separate"/>
      </w:r>
      <w:r>
        <w:rPr>
          <w:noProof/>
        </w:rPr>
        <w:t>119</w:t>
      </w:r>
      <w:r>
        <w:rPr>
          <w:noProof/>
        </w:rPr>
        <w:fldChar w:fldCharType="end"/>
      </w:r>
    </w:p>
    <w:p w14:paraId="636B5168" w14:textId="4A177FC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_Toc164763486 \h </w:instrText>
      </w:r>
      <w:r>
        <w:rPr>
          <w:noProof/>
        </w:rPr>
      </w:r>
      <w:r>
        <w:rPr>
          <w:noProof/>
        </w:rPr>
        <w:fldChar w:fldCharType="separate"/>
      </w:r>
      <w:r>
        <w:rPr>
          <w:noProof/>
        </w:rPr>
        <w:t>119</w:t>
      </w:r>
      <w:r>
        <w:rPr>
          <w:noProof/>
        </w:rPr>
        <w:fldChar w:fldCharType="end"/>
      </w:r>
    </w:p>
    <w:p w14:paraId="271EE65D" w14:textId="3765F0E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_Toc164763487 \h </w:instrText>
      </w:r>
      <w:r>
        <w:rPr>
          <w:noProof/>
        </w:rPr>
      </w:r>
      <w:r>
        <w:rPr>
          <w:noProof/>
        </w:rPr>
        <w:fldChar w:fldCharType="separate"/>
      </w:r>
      <w:r>
        <w:rPr>
          <w:noProof/>
        </w:rPr>
        <w:t>119</w:t>
      </w:r>
      <w:r>
        <w:rPr>
          <w:noProof/>
        </w:rPr>
        <w:fldChar w:fldCharType="end"/>
      </w:r>
    </w:p>
    <w:p w14:paraId="6778409E" w14:textId="1B92BFB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_Toc164763488 \h </w:instrText>
      </w:r>
      <w:r>
        <w:rPr>
          <w:noProof/>
        </w:rPr>
      </w:r>
      <w:r>
        <w:rPr>
          <w:noProof/>
        </w:rPr>
        <w:fldChar w:fldCharType="separate"/>
      </w:r>
      <w:r>
        <w:rPr>
          <w:noProof/>
        </w:rPr>
        <w:t>120</w:t>
      </w:r>
      <w:r>
        <w:rPr>
          <w:noProof/>
        </w:rPr>
        <w:fldChar w:fldCharType="end"/>
      </w:r>
    </w:p>
    <w:p w14:paraId="0B53EE81" w14:textId="6739CAF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_Toc164763489 \h </w:instrText>
      </w:r>
      <w:r>
        <w:rPr>
          <w:noProof/>
        </w:rPr>
      </w:r>
      <w:r>
        <w:rPr>
          <w:noProof/>
        </w:rPr>
        <w:fldChar w:fldCharType="separate"/>
      </w:r>
      <w:r>
        <w:rPr>
          <w:noProof/>
        </w:rPr>
        <w:t>121</w:t>
      </w:r>
      <w:r>
        <w:rPr>
          <w:noProof/>
        </w:rPr>
        <w:fldChar w:fldCharType="end"/>
      </w:r>
    </w:p>
    <w:p w14:paraId="2DF17D11" w14:textId="7A2CA94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_Toc164763490 \h </w:instrText>
      </w:r>
      <w:r>
        <w:rPr>
          <w:noProof/>
        </w:rPr>
      </w:r>
      <w:r>
        <w:rPr>
          <w:noProof/>
        </w:rPr>
        <w:fldChar w:fldCharType="separate"/>
      </w:r>
      <w:r>
        <w:rPr>
          <w:noProof/>
        </w:rPr>
        <w:t>121</w:t>
      </w:r>
      <w:r>
        <w:rPr>
          <w:noProof/>
        </w:rPr>
        <w:fldChar w:fldCharType="end"/>
      </w:r>
    </w:p>
    <w:p w14:paraId="2457C37A" w14:textId="135E1EB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_Toc164763491 \h </w:instrText>
      </w:r>
      <w:r>
        <w:rPr>
          <w:noProof/>
        </w:rPr>
      </w:r>
      <w:r>
        <w:rPr>
          <w:noProof/>
        </w:rPr>
        <w:fldChar w:fldCharType="separate"/>
      </w:r>
      <w:r>
        <w:rPr>
          <w:noProof/>
        </w:rPr>
        <w:t>122</w:t>
      </w:r>
      <w:r>
        <w:rPr>
          <w:noProof/>
        </w:rPr>
        <w:fldChar w:fldCharType="end"/>
      </w:r>
    </w:p>
    <w:p w14:paraId="55F2F20A" w14:textId="0B1FE42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_Toc164763492 \h </w:instrText>
      </w:r>
      <w:r>
        <w:rPr>
          <w:noProof/>
        </w:rPr>
      </w:r>
      <w:r>
        <w:rPr>
          <w:noProof/>
        </w:rPr>
        <w:fldChar w:fldCharType="separate"/>
      </w:r>
      <w:r>
        <w:rPr>
          <w:noProof/>
        </w:rPr>
        <w:t>122</w:t>
      </w:r>
      <w:r>
        <w:rPr>
          <w:noProof/>
        </w:rPr>
        <w:fldChar w:fldCharType="end"/>
      </w:r>
    </w:p>
    <w:p w14:paraId="643C57DA" w14:textId="6F9CBED4"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_Toc164763493 \h </w:instrText>
      </w:r>
      <w:r>
        <w:rPr>
          <w:noProof/>
        </w:rPr>
      </w:r>
      <w:r>
        <w:rPr>
          <w:noProof/>
        </w:rPr>
        <w:fldChar w:fldCharType="separate"/>
      </w:r>
      <w:r>
        <w:rPr>
          <w:noProof/>
        </w:rPr>
        <w:t>122</w:t>
      </w:r>
      <w:r>
        <w:rPr>
          <w:noProof/>
        </w:rPr>
        <w:fldChar w:fldCharType="end"/>
      </w:r>
    </w:p>
    <w:p w14:paraId="7A032773" w14:textId="11D08010" w:rsidR="00800D60" w:rsidRDefault="00800D60">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_Toc164763494 \h </w:instrText>
      </w:r>
      <w:r>
        <w:rPr>
          <w:noProof/>
        </w:rPr>
      </w:r>
      <w:r>
        <w:rPr>
          <w:noProof/>
        </w:rPr>
        <w:fldChar w:fldCharType="separate"/>
      </w:r>
      <w:r>
        <w:rPr>
          <w:noProof/>
        </w:rPr>
        <w:t>122</w:t>
      </w:r>
      <w:r>
        <w:rPr>
          <w:noProof/>
        </w:rPr>
        <w:fldChar w:fldCharType="end"/>
      </w:r>
    </w:p>
    <w:p w14:paraId="660D5E23" w14:textId="62A15A30" w:rsidR="00800D60" w:rsidRDefault="00800D60">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_Toc164763495 \h </w:instrText>
      </w:r>
      <w:r>
        <w:rPr>
          <w:noProof/>
        </w:rPr>
      </w:r>
      <w:r>
        <w:rPr>
          <w:noProof/>
        </w:rPr>
        <w:fldChar w:fldCharType="separate"/>
      </w:r>
      <w:r>
        <w:rPr>
          <w:noProof/>
        </w:rPr>
        <w:t>122</w:t>
      </w:r>
      <w:r>
        <w:rPr>
          <w:noProof/>
        </w:rPr>
        <w:fldChar w:fldCharType="end"/>
      </w:r>
    </w:p>
    <w:p w14:paraId="29E14C31" w14:textId="03FFF89B"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_Toc164763496 \h </w:instrText>
      </w:r>
      <w:r>
        <w:rPr>
          <w:noProof/>
        </w:rPr>
      </w:r>
      <w:r>
        <w:rPr>
          <w:noProof/>
        </w:rPr>
        <w:fldChar w:fldCharType="separate"/>
      </w:r>
      <w:r>
        <w:rPr>
          <w:noProof/>
        </w:rPr>
        <w:t>123</w:t>
      </w:r>
      <w:r>
        <w:rPr>
          <w:noProof/>
        </w:rPr>
        <w:fldChar w:fldCharType="end"/>
      </w:r>
    </w:p>
    <w:p w14:paraId="4334C7B8" w14:textId="5789FB7E" w:rsidR="00800D60" w:rsidRDefault="00800D60">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_Toc164763497 \h </w:instrText>
      </w:r>
      <w:r>
        <w:rPr>
          <w:noProof/>
        </w:rPr>
      </w:r>
      <w:r>
        <w:rPr>
          <w:noProof/>
        </w:rPr>
        <w:fldChar w:fldCharType="separate"/>
      </w:r>
      <w:r>
        <w:rPr>
          <w:noProof/>
        </w:rPr>
        <w:t>123</w:t>
      </w:r>
      <w:r>
        <w:rPr>
          <w:noProof/>
        </w:rPr>
        <w:fldChar w:fldCharType="end"/>
      </w:r>
    </w:p>
    <w:p w14:paraId="5ADEC877" w14:textId="0CE24016" w:rsidR="00800D60" w:rsidRDefault="00800D60">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_Toc164763498 \h </w:instrText>
      </w:r>
      <w:r>
        <w:rPr>
          <w:noProof/>
        </w:rPr>
      </w:r>
      <w:r>
        <w:rPr>
          <w:noProof/>
        </w:rPr>
        <w:fldChar w:fldCharType="separate"/>
      </w:r>
      <w:r>
        <w:rPr>
          <w:noProof/>
        </w:rPr>
        <w:t>123</w:t>
      </w:r>
      <w:r>
        <w:rPr>
          <w:noProof/>
        </w:rPr>
        <w:fldChar w:fldCharType="end"/>
      </w:r>
    </w:p>
    <w:p w14:paraId="2FBD6947" w14:textId="23D2C5BC" w:rsidR="00800D60" w:rsidRDefault="00800D60">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_Toc164763499 \h </w:instrText>
      </w:r>
      <w:r>
        <w:rPr>
          <w:noProof/>
        </w:rPr>
      </w:r>
      <w:r>
        <w:rPr>
          <w:noProof/>
        </w:rPr>
        <w:fldChar w:fldCharType="separate"/>
      </w:r>
      <w:r>
        <w:rPr>
          <w:noProof/>
        </w:rPr>
        <w:t>123</w:t>
      </w:r>
      <w:r>
        <w:rPr>
          <w:noProof/>
        </w:rPr>
        <w:fldChar w:fldCharType="end"/>
      </w:r>
    </w:p>
    <w:p w14:paraId="107C9FCA" w14:textId="5E71EB80" w:rsidR="00800D60" w:rsidRDefault="00800D60">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_Toc164763500 \h </w:instrText>
      </w:r>
      <w:r>
        <w:rPr>
          <w:noProof/>
        </w:rPr>
      </w:r>
      <w:r>
        <w:rPr>
          <w:noProof/>
        </w:rPr>
        <w:fldChar w:fldCharType="separate"/>
      </w:r>
      <w:r>
        <w:rPr>
          <w:noProof/>
        </w:rPr>
        <w:t>123</w:t>
      </w:r>
      <w:r>
        <w:rPr>
          <w:noProof/>
        </w:rPr>
        <w:fldChar w:fldCharType="end"/>
      </w:r>
    </w:p>
    <w:p w14:paraId="180AB771" w14:textId="3E6777ED" w:rsidR="00800D60" w:rsidRDefault="00800D60">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_Toc164763501 \h </w:instrText>
      </w:r>
      <w:r>
        <w:rPr>
          <w:noProof/>
        </w:rPr>
      </w:r>
      <w:r>
        <w:rPr>
          <w:noProof/>
        </w:rPr>
        <w:fldChar w:fldCharType="separate"/>
      </w:r>
      <w:r>
        <w:rPr>
          <w:noProof/>
        </w:rPr>
        <w:t>123</w:t>
      </w:r>
      <w:r>
        <w:rPr>
          <w:noProof/>
        </w:rPr>
        <w:fldChar w:fldCharType="end"/>
      </w:r>
    </w:p>
    <w:p w14:paraId="6E2C2039" w14:textId="759BE3EF" w:rsidR="00800D60" w:rsidRDefault="00800D60">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_Toc164763502 \h </w:instrText>
      </w:r>
      <w:r>
        <w:rPr>
          <w:noProof/>
        </w:rPr>
      </w:r>
      <w:r>
        <w:rPr>
          <w:noProof/>
        </w:rPr>
        <w:fldChar w:fldCharType="separate"/>
      </w:r>
      <w:r>
        <w:rPr>
          <w:noProof/>
        </w:rPr>
        <w:t>124</w:t>
      </w:r>
      <w:r>
        <w:rPr>
          <w:noProof/>
        </w:rPr>
        <w:fldChar w:fldCharType="end"/>
      </w:r>
    </w:p>
    <w:p w14:paraId="2DDD110F" w14:textId="09738584" w:rsidR="00800D60" w:rsidRDefault="00800D60">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_Toc164763503 \h </w:instrText>
      </w:r>
      <w:r>
        <w:rPr>
          <w:noProof/>
        </w:rPr>
      </w:r>
      <w:r>
        <w:rPr>
          <w:noProof/>
        </w:rPr>
        <w:fldChar w:fldCharType="separate"/>
      </w:r>
      <w:r>
        <w:rPr>
          <w:noProof/>
        </w:rPr>
        <w:t>124</w:t>
      </w:r>
      <w:r>
        <w:rPr>
          <w:noProof/>
        </w:rPr>
        <w:fldChar w:fldCharType="end"/>
      </w:r>
    </w:p>
    <w:p w14:paraId="14E44B16" w14:textId="115E54BE" w:rsidR="00800D60" w:rsidRDefault="00800D60">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_Toc164763504 \h </w:instrText>
      </w:r>
      <w:r>
        <w:rPr>
          <w:noProof/>
        </w:rPr>
      </w:r>
      <w:r>
        <w:rPr>
          <w:noProof/>
        </w:rPr>
        <w:fldChar w:fldCharType="separate"/>
      </w:r>
      <w:r>
        <w:rPr>
          <w:noProof/>
        </w:rPr>
        <w:t>124</w:t>
      </w:r>
      <w:r>
        <w:rPr>
          <w:noProof/>
        </w:rPr>
        <w:fldChar w:fldCharType="end"/>
      </w:r>
    </w:p>
    <w:p w14:paraId="15214E48" w14:textId="340F5F18" w:rsidR="00800D60" w:rsidRDefault="00800D60">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_Toc164763505 \h </w:instrText>
      </w:r>
      <w:r>
        <w:rPr>
          <w:noProof/>
        </w:rPr>
      </w:r>
      <w:r>
        <w:rPr>
          <w:noProof/>
        </w:rPr>
        <w:fldChar w:fldCharType="separate"/>
      </w:r>
      <w:r>
        <w:rPr>
          <w:noProof/>
        </w:rPr>
        <w:t>124</w:t>
      </w:r>
      <w:r>
        <w:rPr>
          <w:noProof/>
        </w:rPr>
        <w:fldChar w:fldCharType="end"/>
      </w:r>
    </w:p>
    <w:p w14:paraId="39C4D7FB" w14:textId="710E3422" w:rsidR="00800D60" w:rsidRDefault="00800D60">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_Toc164763506 \h </w:instrText>
      </w:r>
      <w:r>
        <w:rPr>
          <w:noProof/>
        </w:rPr>
      </w:r>
      <w:r>
        <w:rPr>
          <w:noProof/>
        </w:rPr>
        <w:fldChar w:fldCharType="separate"/>
      </w:r>
      <w:r>
        <w:rPr>
          <w:noProof/>
        </w:rPr>
        <w:t>125</w:t>
      </w:r>
      <w:r>
        <w:rPr>
          <w:noProof/>
        </w:rPr>
        <w:fldChar w:fldCharType="end"/>
      </w:r>
    </w:p>
    <w:p w14:paraId="4F9E7806" w14:textId="0E03D41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_Toc164763507 \h </w:instrText>
      </w:r>
      <w:r>
        <w:rPr>
          <w:noProof/>
        </w:rPr>
      </w:r>
      <w:r>
        <w:rPr>
          <w:noProof/>
        </w:rPr>
        <w:fldChar w:fldCharType="separate"/>
      </w:r>
      <w:r>
        <w:rPr>
          <w:noProof/>
        </w:rPr>
        <w:t>125</w:t>
      </w:r>
      <w:r>
        <w:rPr>
          <w:noProof/>
        </w:rPr>
        <w:fldChar w:fldCharType="end"/>
      </w:r>
    </w:p>
    <w:p w14:paraId="0D6F4EBB" w14:textId="05089E8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_Toc164763508 \h </w:instrText>
      </w:r>
      <w:r>
        <w:rPr>
          <w:noProof/>
        </w:rPr>
      </w:r>
      <w:r>
        <w:rPr>
          <w:noProof/>
        </w:rPr>
        <w:fldChar w:fldCharType="separate"/>
      </w:r>
      <w:r>
        <w:rPr>
          <w:noProof/>
        </w:rPr>
        <w:t>125</w:t>
      </w:r>
      <w:r>
        <w:rPr>
          <w:noProof/>
        </w:rPr>
        <w:fldChar w:fldCharType="end"/>
      </w:r>
    </w:p>
    <w:p w14:paraId="022C1987" w14:textId="0413F8F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_Toc164763509 \h </w:instrText>
      </w:r>
      <w:r>
        <w:rPr>
          <w:noProof/>
        </w:rPr>
      </w:r>
      <w:r>
        <w:rPr>
          <w:noProof/>
        </w:rPr>
        <w:fldChar w:fldCharType="separate"/>
      </w:r>
      <w:r>
        <w:rPr>
          <w:noProof/>
        </w:rPr>
        <w:t>126</w:t>
      </w:r>
      <w:r>
        <w:rPr>
          <w:noProof/>
        </w:rPr>
        <w:fldChar w:fldCharType="end"/>
      </w:r>
    </w:p>
    <w:p w14:paraId="70DC0F5B" w14:textId="74CB125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_Toc164763510 \h </w:instrText>
      </w:r>
      <w:r>
        <w:rPr>
          <w:noProof/>
        </w:rPr>
      </w:r>
      <w:r>
        <w:rPr>
          <w:noProof/>
        </w:rPr>
        <w:fldChar w:fldCharType="separate"/>
      </w:r>
      <w:r>
        <w:rPr>
          <w:noProof/>
        </w:rPr>
        <w:t>126</w:t>
      </w:r>
      <w:r>
        <w:rPr>
          <w:noProof/>
        </w:rPr>
        <w:fldChar w:fldCharType="end"/>
      </w:r>
    </w:p>
    <w:p w14:paraId="4546028F" w14:textId="2CD28EC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_Toc164763511 \h </w:instrText>
      </w:r>
      <w:r>
        <w:rPr>
          <w:noProof/>
        </w:rPr>
      </w:r>
      <w:r>
        <w:rPr>
          <w:noProof/>
        </w:rPr>
        <w:fldChar w:fldCharType="separate"/>
      </w:r>
      <w:r>
        <w:rPr>
          <w:noProof/>
        </w:rPr>
        <w:t>126</w:t>
      </w:r>
      <w:r>
        <w:rPr>
          <w:noProof/>
        </w:rPr>
        <w:fldChar w:fldCharType="end"/>
      </w:r>
    </w:p>
    <w:p w14:paraId="29DCF31B" w14:textId="039BB65F"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_Toc164763512 \h </w:instrText>
      </w:r>
      <w:r>
        <w:rPr>
          <w:noProof/>
        </w:rPr>
      </w:r>
      <w:r>
        <w:rPr>
          <w:noProof/>
        </w:rPr>
        <w:fldChar w:fldCharType="separate"/>
      </w:r>
      <w:r>
        <w:rPr>
          <w:noProof/>
        </w:rPr>
        <w:t>127</w:t>
      </w:r>
      <w:r>
        <w:rPr>
          <w:noProof/>
        </w:rPr>
        <w:fldChar w:fldCharType="end"/>
      </w:r>
    </w:p>
    <w:p w14:paraId="1C670D68" w14:textId="7913C260" w:rsidR="00800D60" w:rsidRDefault="00800D60">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_Toc164763513 \h </w:instrText>
      </w:r>
      <w:r>
        <w:rPr>
          <w:noProof/>
        </w:rPr>
      </w:r>
      <w:r>
        <w:rPr>
          <w:noProof/>
        </w:rPr>
        <w:fldChar w:fldCharType="separate"/>
      </w:r>
      <w:r>
        <w:rPr>
          <w:noProof/>
        </w:rPr>
        <w:t>127</w:t>
      </w:r>
      <w:r>
        <w:rPr>
          <w:noProof/>
        </w:rPr>
        <w:fldChar w:fldCharType="end"/>
      </w:r>
    </w:p>
    <w:p w14:paraId="387A03E8" w14:textId="4F5DDCB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_Toc164763514 \h </w:instrText>
      </w:r>
      <w:r>
        <w:rPr>
          <w:noProof/>
        </w:rPr>
      </w:r>
      <w:r>
        <w:rPr>
          <w:noProof/>
        </w:rPr>
        <w:fldChar w:fldCharType="separate"/>
      </w:r>
      <w:r>
        <w:rPr>
          <w:noProof/>
        </w:rPr>
        <w:t>127</w:t>
      </w:r>
      <w:r>
        <w:rPr>
          <w:noProof/>
        </w:rPr>
        <w:fldChar w:fldCharType="end"/>
      </w:r>
    </w:p>
    <w:p w14:paraId="3BF4ACCE" w14:textId="4F35106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_Toc164763515 \h </w:instrText>
      </w:r>
      <w:r>
        <w:rPr>
          <w:noProof/>
        </w:rPr>
      </w:r>
      <w:r>
        <w:rPr>
          <w:noProof/>
        </w:rPr>
        <w:fldChar w:fldCharType="separate"/>
      </w:r>
      <w:r>
        <w:rPr>
          <w:noProof/>
        </w:rPr>
        <w:t>128</w:t>
      </w:r>
      <w:r>
        <w:rPr>
          <w:noProof/>
        </w:rPr>
        <w:fldChar w:fldCharType="end"/>
      </w:r>
    </w:p>
    <w:p w14:paraId="3496264A" w14:textId="0BBE2AC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_Toc164763516 \h </w:instrText>
      </w:r>
      <w:r>
        <w:rPr>
          <w:noProof/>
        </w:rPr>
      </w:r>
      <w:r>
        <w:rPr>
          <w:noProof/>
        </w:rPr>
        <w:fldChar w:fldCharType="separate"/>
      </w:r>
      <w:r>
        <w:rPr>
          <w:noProof/>
        </w:rPr>
        <w:t>128</w:t>
      </w:r>
      <w:r>
        <w:rPr>
          <w:noProof/>
        </w:rPr>
        <w:fldChar w:fldCharType="end"/>
      </w:r>
    </w:p>
    <w:p w14:paraId="7F47BB59" w14:textId="7B6EC5A0"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_Toc164763517 \h </w:instrText>
      </w:r>
      <w:r>
        <w:rPr>
          <w:noProof/>
        </w:rPr>
      </w:r>
      <w:r>
        <w:rPr>
          <w:noProof/>
        </w:rPr>
        <w:fldChar w:fldCharType="separate"/>
      </w:r>
      <w:r>
        <w:rPr>
          <w:noProof/>
        </w:rPr>
        <w:t>128</w:t>
      </w:r>
      <w:r>
        <w:rPr>
          <w:noProof/>
        </w:rPr>
        <w:fldChar w:fldCharType="end"/>
      </w:r>
    </w:p>
    <w:p w14:paraId="7DEB36B2" w14:textId="1BB15FB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_Toc164763518 \h </w:instrText>
      </w:r>
      <w:r>
        <w:rPr>
          <w:noProof/>
        </w:rPr>
      </w:r>
      <w:r>
        <w:rPr>
          <w:noProof/>
        </w:rPr>
        <w:fldChar w:fldCharType="separate"/>
      </w:r>
      <w:r>
        <w:rPr>
          <w:noProof/>
        </w:rPr>
        <w:t>129</w:t>
      </w:r>
      <w:r>
        <w:rPr>
          <w:noProof/>
        </w:rPr>
        <w:fldChar w:fldCharType="end"/>
      </w:r>
    </w:p>
    <w:p w14:paraId="439E441F" w14:textId="4ECCE4AD"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_Toc164763519 \h </w:instrText>
      </w:r>
      <w:r>
        <w:rPr>
          <w:noProof/>
        </w:rPr>
      </w:r>
      <w:r>
        <w:rPr>
          <w:noProof/>
        </w:rPr>
        <w:fldChar w:fldCharType="separate"/>
      </w:r>
      <w:r>
        <w:rPr>
          <w:noProof/>
        </w:rPr>
        <w:t>130</w:t>
      </w:r>
      <w:r>
        <w:rPr>
          <w:noProof/>
        </w:rPr>
        <w:fldChar w:fldCharType="end"/>
      </w:r>
    </w:p>
    <w:p w14:paraId="29A84409" w14:textId="40222A0D"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_Toc164763520 \h </w:instrText>
      </w:r>
      <w:r>
        <w:rPr>
          <w:noProof/>
        </w:rPr>
      </w:r>
      <w:r>
        <w:rPr>
          <w:noProof/>
        </w:rPr>
        <w:fldChar w:fldCharType="separate"/>
      </w:r>
      <w:r>
        <w:rPr>
          <w:noProof/>
        </w:rPr>
        <w:t>131</w:t>
      </w:r>
      <w:r>
        <w:rPr>
          <w:noProof/>
        </w:rPr>
        <w:fldChar w:fldCharType="end"/>
      </w:r>
    </w:p>
    <w:p w14:paraId="3746E0E4" w14:textId="7C9683F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_Toc164763521 \h </w:instrText>
      </w:r>
      <w:r>
        <w:rPr>
          <w:noProof/>
        </w:rPr>
      </w:r>
      <w:r>
        <w:rPr>
          <w:noProof/>
        </w:rPr>
        <w:fldChar w:fldCharType="separate"/>
      </w:r>
      <w:r>
        <w:rPr>
          <w:noProof/>
        </w:rPr>
        <w:t>132</w:t>
      </w:r>
      <w:r>
        <w:rPr>
          <w:noProof/>
        </w:rPr>
        <w:fldChar w:fldCharType="end"/>
      </w:r>
    </w:p>
    <w:p w14:paraId="352E5994" w14:textId="637ABF33" w:rsidR="00800D60" w:rsidRDefault="00800D60">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_Toc164763522 \h </w:instrText>
      </w:r>
      <w:r>
        <w:rPr>
          <w:noProof/>
        </w:rPr>
      </w:r>
      <w:r>
        <w:rPr>
          <w:noProof/>
        </w:rPr>
        <w:fldChar w:fldCharType="separate"/>
      </w:r>
      <w:r>
        <w:rPr>
          <w:noProof/>
        </w:rPr>
        <w:t>132</w:t>
      </w:r>
      <w:r>
        <w:rPr>
          <w:noProof/>
        </w:rPr>
        <w:fldChar w:fldCharType="end"/>
      </w:r>
    </w:p>
    <w:p w14:paraId="4E2F58EF" w14:textId="0DEBFA98" w:rsidR="00800D60" w:rsidRDefault="00800D60">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_Toc164763523 \h </w:instrText>
      </w:r>
      <w:r>
        <w:rPr>
          <w:noProof/>
        </w:rPr>
      </w:r>
      <w:r>
        <w:rPr>
          <w:noProof/>
        </w:rPr>
        <w:fldChar w:fldCharType="separate"/>
      </w:r>
      <w:r>
        <w:rPr>
          <w:noProof/>
        </w:rPr>
        <w:t>132</w:t>
      </w:r>
      <w:r>
        <w:rPr>
          <w:noProof/>
        </w:rPr>
        <w:fldChar w:fldCharType="end"/>
      </w:r>
    </w:p>
    <w:p w14:paraId="09739E52" w14:textId="7252B21D" w:rsidR="00800D60" w:rsidRDefault="00800D60">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_Toc164763524 \h </w:instrText>
      </w:r>
      <w:r>
        <w:rPr>
          <w:noProof/>
        </w:rPr>
      </w:r>
      <w:r>
        <w:rPr>
          <w:noProof/>
        </w:rPr>
        <w:fldChar w:fldCharType="separate"/>
      </w:r>
      <w:r>
        <w:rPr>
          <w:noProof/>
        </w:rPr>
        <w:t>132</w:t>
      </w:r>
      <w:r>
        <w:rPr>
          <w:noProof/>
        </w:rPr>
        <w:fldChar w:fldCharType="end"/>
      </w:r>
    </w:p>
    <w:p w14:paraId="338D6CEE" w14:textId="1CA99084"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_Toc164763525 \h </w:instrText>
      </w:r>
      <w:r>
        <w:rPr>
          <w:noProof/>
        </w:rPr>
      </w:r>
      <w:r>
        <w:rPr>
          <w:noProof/>
        </w:rPr>
        <w:fldChar w:fldCharType="separate"/>
      </w:r>
      <w:r>
        <w:rPr>
          <w:noProof/>
        </w:rPr>
        <w:t>133</w:t>
      </w:r>
      <w:r>
        <w:rPr>
          <w:noProof/>
        </w:rPr>
        <w:fldChar w:fldCharType="end"/>
      </w:r>
    </w:p>
    <w:p w14:paraId="5398C8B1" w14:textId="0265AD1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_Toc164763526 \h </w:instrText>
      </w:r>
      <w:r>
        <w:rPr>
          <w:noProof/>
        </w:rPr>
      </w:r>
      <w:r>
        <w:rPr>
          <w:noProof/>
        </w:rPr>
        <w:fldChar w:fldCharType="separate"/>
      </w:r>
      <w:r>
        <w:rPr>
          <w:noProof/>
        </w:rPr>
        <w:t>133</w:t>
      </w:r>
      <w:r>
        <w:rPr>
          <w:noProof/>
        </w:rPr>
        <w:fldChar w:fldCharType="end"/>
      </w:r>
    </w:p>
    <w:p w14:paraId="27580D29" w14:textId="6224D14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_Toc164763527 \h </w:instrText>
      </w:r>
      <w:r>
        <w:rPr>
          <w:noProof/>
        </w:rPr>
      </w:r>
      <w:r>
        <w:rPr>
          <w:noProof/>
        </w:rPr>
        <w:fldChar w:fldCharType="separate"/>
      </w:r>
      <w:r>
        <w:rPr>
          <w:noProof/>
        </w:rPr>
        <w:t>133</w:t>
      </w:r>
      <w:r>
        <w:rPr>
          <w:noProof/>
        </w:rPr>
        <w:fldChar w:fldCharType="end"/>
      </w:r>
    </w:p>
    <w:p w14:paraId="77FDB615" w14:textId="26AE423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_Toc164763528 \h </w:instrText>
      </w:r>
      <w:r>
        <w:rPr>
          <w:noProof/>
        </w:rPr>
      </w:r>
      <w:r>
        <w:rPr>
          <w:noProof/>
        </w:rPr>
        <w:fldChar w:fldCharType="separate"/>
      </w:r>
      <w:r>
        <w:rPr>
          <w:noProof/>
        </w:rPr>
        <w:t>133</w:t>
      </w:r>
      <w:r>
        <w:rPr>
          <w:noProof/>
        </w:rPr>
        <w:fldChar w:fldCharType="end"/>
      </w:r>
    </w:p>
    <w:p w14:paraId="5B3F3BD0" w14:textId="213DDA0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_Toc164763529 \h </w:instrText>
      </w:r>
      <w:r>
        <w:rPr>
          <w:noProof/>
        </w:rPr>
      </w:r>
      <w:r>
        <w:rPr>
          <w:noProof/>
        </w:rPr>
        <w:fldChar w:fldCharType="separate"/>
      </w:r>
      <w:r>
        <w:rPr>
          <w:noProof/>
        </w:rPr>
        <w:t>133</w:t>
      </w:r>
      <w:r>
        <w:rPr>
          <w:noProof/>
        </w:rPr>
        <w:fldChar w:fldCharType="end"/>
      </w:r>
    </w:p>
    <w:p w14:paraId="23E681E4" w14:textId="5BD44A9B" w:rsidR="00800D60" w:rsidRDefault="00800D60">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_Toc164763530 \h </w:instrText>
      </w:r>
      <w:r>
        <w:rPr>
          <w:noProof/>
        </w:rPr>
      </w:r>
      <w:r>
        <w:rPr>
          <w:noProof/>
        </w:rPr>
        <w:fldChar w:fldCharType="separate"/>
      </w:r>
      <w:r>
        <w:rPr>
          <w:noProof/>
        </w:rPr>
        <w:t>134</w:t>
      </w:r>
      <w:r>
        <w:rPr>
          <w:noProof/>
        </w:rPr>
        <w:fldChar w:fldCharType="end"/>
      </w:r>
    </w:p>
    <w:p w14:paraId="5D11CDCF" w14:textId="24F59DA0"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_Toc164763531 \h </w:instrText>
      </w:r>
      <w:r>
        <w:rPr>
          <w:noProof/>
        </w:rPr>
      </w:r>
      <w:r>
        <w:rPr>
          <w:noProof/>
        </w:rPr>
        <w:fldChar w:fldCharType="separate"/>
      </w:r>
      <w:r>
        <w:rPr>
          <w:noProof/>
        </w:rPr>
        <w:t>134</w:t>
      </w:r>
      <w:r>
        <w:rPr>
          <w:noProof/>
        </w:rPr>
        <w:fldChar w:fldCharType="end"/>
      </w:r>
    </w:p>
    <w:p w14:paraId="0F117111" w14:textId="3A45D239"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_Toc164763532 \h </w:instrText>
      </w:r>
      <w:r>
        <w:rPr>
          <w:noProof/>
        </w:rPr>
      </w:r>
      <w:r>
        <w:rPr>
          <w:noProof/>
        </w:rPr>
        <w:fldChar w:fldCharType="separate"/>
      </w:r>
      <w:r>
        <w:rPr>
          <w:noProof/>
        </w:rPr>
        <w:t>136</w:t>
      </w:r>
      <w:r>
        <w:rPr>
          <w:noProof/>
        </w:rPr>
        <w:fldChar w:fldCharType="end"/>
      </w:r>
    </w:p>
    <w:p w14:paraId="2B2B5E1D" w14:textId="0450556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_Toc164763533 \h </w:instrText>
      </w:r>
      <w:r>
        <w:rPr>
          <w:noProof/>
        </w:rPr>
      </w:r>
      <w:r>
        <w:rPr>
          <w:noProof/>
        </w:rPr>
        <w:fldChar w:fldCharType="separate"/>
      </w:r>
      <w:r>
        <w:rPr>
          <w:noProof/>
        </w:rPr>
        <w:t>136</w:t>
      </w:r>
      <w:r>
        <w:rPr>
          <w:noProof/>
        </w:rPr>
        <w:fldChar w:fldCharType="end"/>
      </w:r>
    </w:p>
    <w:p w14:paraId="39C63635" w14:textId="3BCBC26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_Toc164763534 \h </w:instrText>
      </w:r>
      <w:r>
        <w:rPr>
          <w:noProof/>
        </w:rPr>
      </w:r>
      <w:r>
        <w:rPr>
          <w:noProof/>
        </w:rPr>
        <w:fldChar w:fldCharType="separate"/>
      </w:r>
      <w:r>
        <w:rPr>
          <w:noProof/>
        </w:rPr>
        <w:t>136</w:t>
      </w:r>
      <w:r>
        <w:rPr>
          <w:noProof/>
        </w:rPr>
        <w:fldChar w:fldCharType="end"/>
      </w:r>
    </w:p>
    <w:p w14:paraId="041A6786" w14:textId="178055D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_Toc164763535 \h </w:instrText>
      </w:r>
      <w:r>
        <w:rPr>
          <w:noProof/>
        </w:rPr>
      </w:r>
      <w:r>
        <w:rPr>
          <w:noProof/>
        </w:rPr>
        <w:fldChar w:fldCharType="separate"/>
      </w:r>
      <w:r>
        <w:rPr>
          <w:noProof/>
        </w:rPr>
        <w:t>139</w:t>
      </w:r>
      <w:r>
        <w:rPr>
          <w:noProof/>
        </w:rPr>
        <w:fldChar w:fldCharType="end"/>
      </w:r>
    </w:p>
    <w:p w14:paraId="0402321C" w14:textId="5E0E12B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_Toc164763536 \h </w:instrText>
      </w:r>
      <w:r>
        <w:rPr>
          <w:noProof/>
        </w:rPr>
      </w:r>
      <w:r>
        <w:rPr>
          <w:noProof/>
        </w:rPr>
        <w:fldChar w:fldCharType="separate"/>
      </w:r>
      <w:r>
        <w:rPr>
          <w:noProof/>
        </w:rPr>
        <w:t>139</w:t>
      </w:r>
      <w:r>
        <w:rPr>
          <w:noProof/>
        </w:rPr>
        <w:fldChar w:fldCharType="end"/>
      </w:r>
    </w:p>
    <w:p w14:paraId="63491903" w14:textId="3EB92D3F"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_Toc164763537 \h </w:instrText>
      </w:r>
      <w:r>
        <w:rPr>
          <w:noProof/>
        </w:rPr>
      </w:r>
      <w:r>
        <w:rPr>
          <w:noProof/>
        </w:rPr>
        <w:fldChar w:fldCharType="separate"/>
      </w:r>
      <w:r>
        <w:rPr>
          <w:noProof/>
        </w:rPr>
        <w:t>139</w:t>
      </w:r>
      <w:r>
        <w:rPr>
          <w:noProof/>
        </w:rPr>
        <w:fldChar w:fldCharType="end"/>
      </w:r>
    </w:p>
    <w:p w14:paraId="065174D1" w14:textId="1D6564F2" w:rsidR="00800D60" w:rsidRDefault="00800D60">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_Toc164763538 \h </w:instrText>
      </w:r>
      <w:r>
        <w:rPr>
          <w:noProof/>
        </w:rPr>
      </w:r>
      <w:r>
        <w:rPr>
          <w:noProof/>
        </w:rPr>
        <w:fldChar w:fldCharType="separate"/>
      </w:r>
      <w:r>
        <w:rPr>
          <w:noProof/>
        </w:rPr>
        <w:t>140</w:t>
      </w:r>
      <w:r>
        <w:rPr>
          <w:noProof/>
        </w:rPr>
        <w:fldChar w:fldCharType="end"/>
      </w:r>
    </w:p>
    <w:p w14:paraId="7DFB188A" w14:textId="47911A81" w:rsidR="00800D60" w:rsidRDefault="00800D60">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_Toc164763539 \h </w:instrText>
      </w:r>
      <w:r>
        <w:rPr>
          <w:noProof/>
        </w:rPr>
      </w:r>
      <w:r>
        <w:rPr>
          <w:noProof/>
        </w:rPr>
        <w:fldChar w:fldCharType="separate"/>
      </w:r>
      <w:r>
        <w:rPr>
          <w:noProof/>
        </w:rPr>
        <w:t>140</w:t>
      </w:r>
      <w:r>
        <w:rPr>
          <w:noProof/>
        </w:rPr>
        <w:fldChar w:fldCharType="end"/>
      </w:r>
    </w:p>
    <w:p w14:paraId="24E96331" w14:textId="283861B4" w:rsidR="00800D60" w:rsidRDefault="00800D60">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_Toc164763540 \h </w:instrText>
      </w:r>
      <w:r>
        <w:rPr>
          <w:noProof/>
        </w:rPr>
      </w:r>
      <w:r>
        <w:rPr>
          <w:noProof/>
        </w:rPr>
        <w:fldChar w:fldCharType="separate"/>
      </w:r>
      <w:r>
        <w:rPr>
          <w:noProof/>
        </w:rPr>
        <w:t>140</w:t>
      </w:r>
      <w:r>
        <w:rPr>
          <w:noProof/>
        </w:rPr>
        <w:fldChar w:fldCharType="end"/>
      </w:r>
    </w:p>
    <w:p w14:paraId="288F086C" w14:textId="5494F887" w:rsidR="00800D60" w:rsidRDefault="00800D60">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_Toc164763541 \h </w:instrText>
      </w:r>
      <w:r>
        <w:rPr>
          <w:noProof/>
        </w:rPr>
      </w:r>
      <w:r>
        <w:rPr>
          <w:noProof/>
        </w:rPr>
        <w:fldChar w:fldCharType="separate"/>
      </w:r>
      <w:r>
        <w:rPr>
          <w:noProof/>
        </w:rPr>
        <w:t>140</w:t>
      </w:r>
      <w:r>
        <w:rPr>
          <w:noProof/>
        </w:rPr>
        <w:fldChar w:fldCharType="end"/>
      </w:r>
    </w:p>
    <w:p w14:paraId="1242E4DD" w14:textId="0F9DA90C" w:rsidR="00800D60" w:rsidRDefault="00800D60">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_Toc164763542 \h </w:instrText>
      </w:r>
      <w:r>
        <w:rPr>
          <w:noProof/>
        </w:rPr>
      </w:r>
      <w:r>
        <w:rPr>
          <w:noProof/>
        </w:rPr>
        <w:fldChar w:fldCharType="separate"/>
      </w:r>
      <w:r>
        <w:rPr>
          <w:noProof/>
        </w:rPr>
        <w:t>140</w:t>
      </w:r>
      <w:r>
        <w:rPr>
          <w:noProof/>
        </w:rPr>
        <w:fldChar w:fldCharType="end"/>
      </w:r>
    </w:p>
    <w:p w14:paraId="2B52ACA8" w14:textId="25FFC853" w:rsidR="00800D60" w:rsidRDefault="00800D60">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_Toc164763543 \h </w:instrText>
      </w:r>
      <w:r>
        <w:rPr>
          <w:noProof/>
        </w:rPr>
      </w:r>
      <w:r>
        <w:rPr>
          <w:noProof/>
        </w:rPr>
        <w:fldChar w:fldCharType="separate"/>
      </w:r>
      <w:r>
        <w:rPr>
          <w:noProof/>
        </w:rPr>
        <w:t>140</w:t>
      </w:r>
      <w:r>
        <w:rPr>
          <w:noProof/>
        </w:rPr>
        <w:fldChar w:fldCharType="end"/>
      </w:r>
    </w:p>
    <w:p w14:paraId="1DB66F9E" w14:textId="3BC3055D" w:rsidR="00800D60" w:rsidRDefault="00800D60">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_Toc164763544 \h </w:instrText>
      </w:r>
      <w:r>
        <w:rPr>
          <w:noProof/>
        </w:rPr>
      </w:r>
      <w:r>
        <w:rPr>
          <w:noProof/>
        </w:rPr>
        <w:fldChar w:fldCharType="separate"/>
      </w:r>
      <w:r>
        <w:rPr>
          <w:noProof/>
        </w:rPr>
        <w:t>140</w:t>
      </w:r>
      <w:r>
        <w:rPr>
          <w:noProof/>
        </w:rPr>
        <w:fldChar w:fldCharType="end"/>
      </w:r>
    </w:p>
    <w:p w14:paraId="7AE4B7EB" w14:textId="3A7A79C3" w:rsidR="00800D60" w:rsidRDefault="00800D60">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_Toc164763545 \h </w:instrText>
      </w:r>
      <w:r>
        <w:rPr>
          <w:noProof/>
        </w:rPr>
      </w:r>
      <w:r>
        <w:rPr>
          <w:noProof/>
        </w:rPr>
        <w:fldChar w:fldCharType="separate"/>
      </w:r>
      <w:r>
        <w:rPr>
          <w:noProof/>
        </w:rPr>
        <w:t>141</w:t>
      </w:r>
      <w:r>
        <w:rPr>
          <w:noProof/>
        </w:rPr>
        <w:fldChar w:fldCharType="end"/>
      </w:r>
    </w:p>
    <w:p w14:paraId="3370A310" w14:textId="0DF0AFC5" w:rsidR="00800D60" w:rsidRDefault="00800D60">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_Toc164763546 \h </w:instrText>
      </w:r>
      <w:r>
        <w:rPr>
          <w:noProof/>
        </w:rPr>
      </w:r>
      <w:r>
        <w:rPr>
          <w:noProof/>
        </w:rPr>
        <w:fldChar w:fldCharType="separate"/>
      </w:r>
      <w:r>
        <w:rPr>
          <w:noProof/>
        </w:rPr>
        <w:t>141</w:t>
      </w:r>
      <w:r>
        <w:rPr>
          <w:noProof/>
        </w:rPr>
        <w:fldChar w:fldCharType="end"/>
      </w:r>
    </w:p>
    <w:p w14:paraId="032C7DD9" w14:textId="2F738DE0" w:rsidR="00800D60" w:rsidRDefault="00800D60">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_Toc164763547 \h </w:instrText>
      </w:r>
      <w:r>
        <w:rPr>
          <w:noProof/>
        </w:rPr>
      </w:r>
      <w:r>
        <w:rPr>
          <w:noProof/>
        </w:rPr>
        <w:fldChar w:fldCharType="separate"/>
      </w:r>
      <w:r>
        <w:rPr>
          <w:noProof/>
        </w:rPr>
        <w:t>142</w:t>
      </w:r>
      <w:r>
        <w:rPr>
          <w:noProof/>
        </w:rPr>
        <w:fldChar w:fldCharType="end"/>
      </w:r>
    </w:p>
    <w:p w14:paraId="5CE4A9EC" w14:textId="431094F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_Toc164763548 \h </w:instrText>
      </w:r>
      <w:r>
        <w:rPr>
          <w:noProof/>
        </w:rPr>
      </w:r>
      <w:r>
        <w:rPr>
          <w:noProof/>
        </w:rPr>
        <w:fldChar w:fldCharType="separate"/>
      </w:r>
      <w:r>
        <w:rPr>
          <w:noProof/>
        </w:rPr>
        <w:t>142</w:t>
      </w:r>
      <w:r>
        <w:rPr>
          <w:noProof/>
        </w:rPr>
        <w:fldChar w:fldCharType="end"/>
      </w:r>
    </w:p>
    <w:p w14:paraId="4B57B680" w14:textId="543DE9D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_Toc164763549 \h </w:instrText>
      </w:r>
      <w:r>
        <w:rPr>
          <w:noProof/>
        </w:rPr>
      </w:r>
      <w:r>
        <w:rPr>
          <w:noProof/>
        </w:rPr>
        <w:fldChar w:fldCharType="separate"/>
      </w:r>
      <w:r>
        <w:rPr>
          <w:noProof/>
        </w:rPr>
        <w:t>142</w:t>
      </w:r>
      <w:r>
        <w:rPr>
          <w:noProof/>
        </w:rPr>
        <w:fldChar w:fldCharType="end"/>
      </w:r>
    </w:p>
    <w:p w14:paraId="7F012F54" w14:textId="4CB71A8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_Toc164763550 \h </w:instrText>
      </w:r>
      <w:r>
        <w:rPr>
          <w:noProof/>
        </w:rPr>
      </w:r>
      <w:r>
        <w:rPr>
          <w:noProof/>
        </w:rPr>
        <w:fldChar w:fldCharType="separate"/>
      </w:r>
      <w:r>
        <w:rPr>
          <w:noProof/>
        </w:rPr>
        <w:t>142</w:t>
      </w:r>
      <w:r>
        <w:rPr>
          <w:noProof/>
        </w:rPr>
        <w:fldChar w:fldCharType="end"/>
      </w:r>
    </w:p>
    <w:p w14:paraId="6B8199C2" w14:textId="2DD9FAE4"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_Toc164763551 \h </w:instrText>
      </w:r>
      <w:r>
        <w:rPr>
          <w:noProof/>
        </w:rPr>
      </w:r>
      <w:r>
        <w:rPr>
          <w:noProof/>
        </w:rPr>
        <w:fldChar w:fldCharType="separate"/>
      </w:r>
      <w:r>
        <w:rPr>
          <w:noProof/>
        </w:rPr>
        <w:t>142</w:t>
      </w:r>
      <w:r>
        <w:rPr>
          <w:noProof/>
        </w:rPr>
        <w:fldChar w:fldCharType="end"/>
      </w:r>
    </w:p>
    <w:p w14:paraId="65F48536" w14:textId="22E98A36"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_Toc164763552 \h </w:instrText>
      </w:r>
      <w:r>
        <w:rPr>
          <w:noProof/>
        </w:rPr>
      </w:r>
      <w:r>
        <w:rPr>
          <w:noProof/>
        </w:rPr>
        <w:fldChar w:fldCharType="separate"/>
      </w:r>
      <w:r>
        <w:rPr>
          <w:noProof/>
        </w:rPr>
        <w:t>143</w:t>
      </w:r>
      <w:r>
        <w:rPr>
          <w:noProof/>
        </w:rPr>
        <w:fldChar w:fldCharType="end"/>
      </w:r>
    </w:p>
    <w:p w14:paraId="70A74B72" w14:textId="0B3BDA1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_Toc164763553 \h </w:instrText>
      </w:r>
      <w:r>
        <w:rPr>
          <w:noProof/>
        </w:rPr>
      </w:r>
      <w:r>
        <w:rPr>
          <w:noProof/>
        </w:rPr>
        <w:fldChar w:fldCharType="separate"/>
      </w:r>
      <w:r>
        <w:rPr>
          <w:noProof/>
        </w:rPr>
        <w:t>144</w:t>
      </w:r>
      <w:r>
        <w:rPr>
          <w:noProof/>
        </w:rPr>
        <w:fldChar w:fldCharType="end"/>
      </w:r>
    </w:p>
    <w:p w14:paraId="5D0644A8" w14:textId="178719B0" w:rsidR="00800D60" w:rsidRDefault="00800D60">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_Toc164763554 \h </w:instrText>
      </w:r>
      <w:r>
        <w:rPr>
          <w:noProof/>
        </w:rPr>
      </w:r>
      <w:r>
        <w:rPr>
          <w:noProof/>
        </w:rPr>
        <w:fldChar w:fldCharType="separate"/>
      </w:r>
      <w:r>
        <w:rPr>
          <w:noProof/>
        </w:rPr>
        <w:t>144</w:t>
      </w:r>
      <w:r>
        <w:rPr>
          <w:noProof/>
        </w:rPr>
        <w:fldChar w:fldCharType="end"/>
      </w:r>
    </w:p>
    <w:p w14:paraId="5484BEC4" w14:textId="696B696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_Toc164763555 \h </w:instrText>
      </w:r>
      <w:r>
        <w:rPr>
          <w:noProof/>
        </w:rPr>
      </w:r>
      <w:r>
        <w:rPr>
          <w:noProof/>
        </w:rPr>
        <w:fldChar w:fldCharType="separate"/>
      </w:r>
      <w:r>
        <w:rPr>
          <w:noProof/>
        </w:rPr>
        <w:t>144</w:t>
      </w:r>
      <w:r>
        <w:rPr>
          <w:noProof/>
        </w:rPr>
        <w:fldChar w:fldCharType="end"/>
      </w:r>
    </w:p>
    <w:p w14:paraId="039747F6" w14:textId="10F1705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_Toc164763556 \h </w:instrText>
      </w:r>
      <w:r>
        <w:rPr>
          <w:noProof/>
        </w:rPr>
      </w:r>
      <w:r>
        <w:rPr>
          <w:noProof/>
        </w:rPr>
        <w:fldChar w:fldCharType="separate"/>
      </w:r>
      <w:r>
        <w:rPr>
          <w:noProof/>
        </w:rPr>
        <w:t>144</w:t>
      </w:r>
      <w:r>
        <w:rPr>
          <w:noProof/>
        </w:rPr>
        <w:fldChar w:fldCharType="end"/>
      </w:r>
    </w:p>
    <w:p w14:paraId="5DB06B47" w14:textId="7DA68BE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_Toc164763557 \h </w:instrText>
      </w:r>
      <w:r>
        <w:rPr>
          <w:noProof/>
        </w:rPr>
      </w:r>
      <w:r>
        <w:rPr>
          <w:noProof/>
        </w:rPr>
        <w:fldChar w:fldCharType="separate"/>
      </w:r>
      <w:r>
        <w:rPr>
          <w:noProof/>
        </w:rPr>
        <w:t>144</w:t>
      </w:r>
      <w:r>
        <w:rPr>
          <w:noProof/>
        </w:rPr>
        <w:fldChar w:fldCharType="end"/>
      </w:r>
    </w:p>
    <w:p w14:paraId="54106480" w14:textId="417FD283" w:rsidR="00800D60" w:rsidRDefault="00800D60">
      <w:pPr>
        <w:pStyle w:val="TOC6"/>
        <w:rPr>
          <w:rFonts w:asciiTheme="minorHAnsi" w:eastAsiaTheme="minorEastAsia" w:hAnsiTheme="minorHAnsi" w:cstheme="minorBidi"/>
          <w:noProof/>
          <w:sz w:val="22"/>
          <w:szCs w:val="22"/>
          <w:lang w:val="en-IN" w:eastAsia="en-IN"/>
        </w:rPr>
      </w:pPr>
      <w:r>
        <w:rPr>
          <w:noProof/>
          <w:lang w:eastAsia="zh-CN"/>
        </w:rPr>
        <w:lastRenderedPageBreak/>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_Toc164763558 \h </w:instrText>
      </w:r>
      <w:r>
        <w:rPr>
          <w:noProof/>
        </w:rPr>
      </w:r>
      <w:r>
        <w:rPr>
          <w:noProof/>
        </w:rPr>
        <w:fldChar w:fldCharType="separate"/>
      </w:r>
      <w:r>
        <w:rPr>
          <w:noProof/>
        </w:rPr>
        <w:t>144</w:t>
      </w:r>
      <w:r>
        <w:rPr>
          <w:noProof/>
        </w:rPr>
        <w:fldChar w:fldCharType="end"/>
      </w:r>
    </w:p>
    <w:p w14:paraId="13EC56F2" w14:textId="2FCF4519"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_Toc164763559 \h </w:instrText>
      </w:r>
      <w:r>
        <w:rPr>
          <w:noProof/>
        </w:rPr>
      </w:r>
      <w:r>
        <w:rPr>
          <w:noProof/>
        </w:rPr>
        <w:fldChar w:fldCharType="separate"/>
      </w:r>
      <w:r>
        <w:rPr>
          <w:noProof/>
        </w:rPr>
        <w:t>145</w:t>
      </w:r>
      <w:r>
        <w:rPr>
          <w:noProof/>
        </w:rPr>
        <w:fldChar w:fldCharType="end"/>
      </w:r>
    </w:p>
    <w:p w14:paraId="6CD05096" w14:textId="1997586C"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_Toc164763560 \h </w:instrText>
      </w:r>
      <w:r>
        <w:rPr>
          <w:noProof/>
        </w:rPr>
      </w:r>
      <w:r>
        <w:rPr>
          <w:noProof/>
        </w:rPr>
        <w:fldChar w:fldCharType="separate"/>
      </w:r>
      <w:r>
        <w:rPr>
          <w:noProof/>
        </w:rPr>
        <w:t>146</w:t>
      </w:r>
      <w:r>
        <w:rPr>
          <w:noProof/>
        </w:rPr>
        <w:fldChar w:fldCharType="end"/>
      </w:r>
    </w:p>
    <w:p w14:paraId="0EB0800F" w14:textId="3FD672DF"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_Toc164763561 \h </w:instrText>
      </w:r>
      <w:r>
        <w:rPr>
          <w:noProof/>
        </w:rPr>
      </w:r>
      <w:r>
        <w:rPr>
          <w:noProof/>
        </w:rPr>
        <w:fldChar w:fldCharType="separate"/>
      </w:r>
      <w:r>
        <w:rPr>
          <w:noProof/>
        </w:rPr>
        <w:t>147</w:t>
      </w:r>
      <w:r>
        <w:rPr>
          <w:noProof/>
        </w:rPr>
        <w:fldChar w:fldCharType="end"/>
      </w:r>
    </w:p>
    <w:p w14:paraId="242D72C7" w14:textId="09B5EE7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_Toc164763562 \h </w:instrText>
      </w:r>
      <w:r>
        <w:rPr>
          <w:noProof/>
        </w:rPr>
      </w:r>
      <w:r>
        <w:rPr>
          <w:noProof/>
        </w:rPr>
        <w:fldChar w:fldCharType="separate"/>
      </w:r>
      <w:r>
        <w:rPr>
          <w:noProof/>
        </w:rPr>
        <w:t>148</w:t>
      </w:r>
      <w:r>
        <w:rPr>
          <w:noProof/>
        </w:rPr>
        <w:fldChar w:fldCharType="end"/>
      </w:r>
    </w:p>
    <w:p w14:paraId="7E990006" w14:textId="13BCCD08" w:rsidR="00800D60" w:rsidRDefault="00800D60">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_Toc164763563 \h </w:instrText>
      </w:r>
      <w:r>
        <w:rPr>
          <w:noProof/>
        </w:rPr>
      </w:r>
      <w:r>
        <w:rPr>
          <w:noProof/>
        </w:rPr>
        <w:fldChar w:fldCharType="separate"/>
      </w:r>
      <w:r>
        <w:rPr>
          <w:noProof/>
        </w:rPr>
        <w:t>148</w:t>
      </w:r>
      <w:r>
        <w:rPr>
          <w:noProof/>
        </w:rPr>
        <w:fldChar w:fldCharType="end"/>
      </w:r>
    </w:p>
    <w:p w14:paraId="4EA2EE2D" w14:textId="65C0F6FB" w:rsidR="00800D60" w:rsidRDefault="00800D60">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_Toc164763564 \h </w:instrText>
      </w:r>
      <w:r>
        <w:rPr>
          <w:noProof/>
        </w:rPr>
      </w:r>
      <w:r>
        <w:rPr>
          <w:noProof/>
        </w:rPr>
        <w:fldChar w:fldCharType="separate"/>
      </w:r>
      <w:r>
        <w:rPr>
          <w:noProof/>
        </w:rPr>
        <w:t>149</w:t>
      </w:r>
      <w:r>
        <w:rPr>
          <w:noProof/>
        </w:rPr>
        <w:fldChar w:fldCharType="end"/>
      </w:r>
    </w:p>
    <w:p w14:paraId="5B9801E6" w14:textId="131B3457" w:rsidR="00800D60" w:rsidRDefault="00800D60">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_Toc164763565 \h </w:instrText>
      </w:r>
      <w:r>
        <w:rPr>
          <w:noProof/>
        </w:rPr>
      </w:r>
      <w:r>
        <w:rPr>
          <w:noProof/>
        </w:rPr>
        <w:fldChar w:fldCharType="separate"/>
      </w:r>
      <w:r>
        <w:rPr>
          <w:noProof/>
        </w:rPr>
        <w:t>149</w:t>
      </w:r>
      <w:r>
        <w:rPr>
          <w:noProof/>
        </w:rPr>
        <w:fldChar w:fldCharType="end"/>
      </w:r>
    </w:p>
    <w:p w14:paraId="718DAE51" w14:textId="2D4120FC"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_Toc164763566 \h </w:instrText>
      </w:r>
      <w:r>
        <w:rPr>
          <w:noProof/>
        </w:rPr>
      </w:r>
      <w:r>
        <w:rPr>
          <w:noProof/>
        </w:rPr>
        <w:fldChar w:fldCharType="separate"/>
      </w:r>
      <w:r>
        <w:rPr>
          <w:noProof/>
        </w:rPr>
        <w:t>149</w:t>
      </w:r>
      <w:r>
        <w:rPr>
          <w:noProof/>
        </w:rPr>
        <w:fldChar w:fldCharType="end"/>
      </w:r>
    </w:p>
    <w:p w14:paraId="63654A7E" w14:textId="4D1281A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_Toc164763567 \h </w:instrText>
      </w:r>
      <w:r>
        <w:rPr>
          <w:noProof/>
        </w:rPr>
      </w:r>
      <w:r>
        <w:rPr>
          <w:noProof/>
        </w:rPr>
        <w:fldChar w:fldCharType="separate"/>
      </w:r>
      <w:r>
        <w:rPr>
          <w:noProof/>
        </w:rPr>
        <w:t>149</w:t>
      </w:r>
      <w:r>
        <w:rPr>
          <w:noProof/>
        </w:rPr>
        <w:fldChar w:fldCharType="end"/>
      </w:r>
    </w:p>
    <w:p w14:paraId="3FE7A15C" w14:textId="2BD7A03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_Toc164763568 \h </w:instrText>
      </w:r>
      <w:r>
        <w:rPr>
          <w:noProof/>
        </w:rPr>
      </w:r>
      <w:r>
        <w:rPr>
          <w:noProof/>
        </w:rPr>
        <w:fldChar w:fldCharType="separate"/>
      </w:r>
      <w:r>
        <w:rPr>
          <w:noProof/>
        </w:rPr>
        <w:t>149</w:t>
      </w:r>
      <w:r>
        <w:rPr>
          <w:noProof/>
        </w:rPr>
        <w:fldChar w:fldCharType="end"/>
      </w:r>
    </w:p>
    <w:p w14:paraId="34261B3E" w14:textId="4090EC48"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_Toc164763569 \h </w:instrText>
      </w:r>
      <w:r>
        <w:rPr>
          <w:noProof/>
        </w:rPr>
      </w:r>
      <w:r>
        <w:rPr>
          <w:noProof/>
        </w:rPr>
        <w:fldChar w:fldCharType="separate"/>
      </w:r>
      <w:r>
        <w:rPr>
          <w:noProof/>
        </w:rPr>
        <w:t>150</w:t>
      </w:r>
      <w:r>
        <w:rPr>
          <w:noProof/>
        </w:rPr>
        <w:fldChar w:fldCharType="end"/>
      </w:r>
    </w:p>
    <w:p w14:paraId="34EFE4AD" w14:textId="6D84711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8.6.4.3</w:t>
      </w:r>
      <w:r w:rsidRPr="0041053D">
        <w:rPr>
          <w:noProof/>
          <w:lang w:val="en-US" w:eastAsia="zh-CN"/>
        </w:rPr>
        <w:t>.1</w:t>
      </w:r>
      <w:r>
        <w:rPr>
          <w:rFonts w:asciiTheme="minorHAnsi" w:eastAsiaTheme="minorEastAsia" w:hAnsiTheme="minorHAnsi" w:cstheme="minorBidi"/>
          <w:noProof/>
          <w:sz w:val="22"/>
          <w:szCs w:val="22"/>
          <w:lang w:val="en-IN" w:eastAsia="en-IN"/>
        </w:rPr>
        <w:tab/>
      </w:r>
      <w:r w:rsidRPr="0041053D">
        <w:rPr>
          <w:noProof/>
          <w:lang w:val="en-US" w:eastAsia="zh-CN"/>
        </w:rPr>
        <w:t>Description</w:t>
      </w:r>
      <w:r>
        <w:rPr>
          <w:noProof/>
        </w:rPr>
        <w:tab/>
      </w:r>
      <w:r>
        <w:rPr>
          <w:noProof/>
        </w:rPr>
        <w:fldChar w:fldCharType="begin"/>
      </w:r>
      <w:r>
        <w:rPr>
          <w:noProof/>
        </w:rPr>
        <w:instrText xml:space="preserve"> PAGEREF _Toc164763570 \h </w:instrText>
      </w:r>
      <w:r>
        <w:rPr>
          <w:noProof/>
        </w:rPr>
      </w:r>
      <w:r>
        <w:rPr>
          <w:noProof/>
        </w:rPr>
        <w:fldChar w:fldCharType="separate"/>
      </w:r>
      <w:r>
        <w:rPr>
          <w:noProof/>
        </w:rPr>
        <w:t>150</w:t>
      </w:r>
      <w:r>
        <w:rPr>
          <w:noProof/>
        </w:rPr>
        <w:fldChar w:fldCharType="end"/>
      </w:r>
    </w:p>
    <w:p w14:paraId="7224A1CD" w14:textId="66E8AB0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_Toc164763571 \h </w:instrText>
      </w:r>
      <w:r>
        <w:rPr>
          <w:noProof/>
        </w:rPr>
      </w:r>
      <w:r>
        <w:rPr>
          <w:noProof/>
        </w:rPr>
        <w:fldChar w:fldCharType="separate"/>
      </w:r>
      <w:r>
        <w:rPr>
          <w:noProof/>
        </w:rPr>
        <w:t>150</w:t>
      </w:r>
      <w:r>
        <w:rPr>
          <w:noProof/>
        </w:rPr>
        <w:fldChar w:fldCharType="end"/>
      </w:r>
    </w:p>
    <w:p w14:paraId="02603754" w14:textId="650D5C9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_Toc164763572 \h </w:instrText>
      </w:r>
      <w:r>
        <w:rPr>
          <w:noProof/>
        </w:rPr>
      </w:r>
      <w:r>
        <w:rPr>
          <w:noProof/>
        </w:rPr>
        <w:fldChar w:fldCharType="separate"/>
      </w:r>
      <w:r>
        <w:rPr>
          <w:noProof/>
        </w:rPr>
        <w:t>151</w:t>
      </w:r>
      <w:r>
        <w:rPr>
          <w:noProof/>
        </w:rPr>
        <w:fldChar w:fldCharType="end"/>
      </w:r>
    </w:p>
    <w:p w14:paraId="40373CC0" w14:textId="20CC3D94" w:rsidR="00800D60" w:rsidRDefault="00800D60">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_Toc164763573 \h </w:instrText>
      </w:r>
      <w:r>
        <w:rPr>
          <w:noProof/>
        </w:rPr>
      </w:r>
      <w:r>
        <w:rPr>
          <w:noProof/>
        </w:rPr>
        <w:fldChar w:fldCharType="separate"/>
      </w:r>
      <w:r>
        <w:rPr>
          <w:noProof/>
        </w:rPr>
        <w:t>151</w:t>
      </w:r>
      <w:r>
        <w:rPr>
          <w:noProof/>
        </w:rPr>
        <w:fldChar w:fldCharType="end"/>
      </w:r>
    </w:p>
    <w:p w14:paraId="2222642D" w14:textId="263725AF"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_Toc164763574 \h </w:instrText>
      </w:r>
      <w:r>
        <w:rPr>
          <w:noProof/>
        </w:rPr>
      </w:r>
      <w:r>
        <w:rPr>
          <w:noProof/>
        </w:rPr>
        <w:fldChar w:fldCharType="separate"/>
      </w:r>
      <w:r>
        <w:rPr>
          <w:noProof/>
        </w:rPr>
        <w:t>151</w:t>
      </w:r>
      <w:r>
        <w:rPr>
          <w:noProof/>
        </w:rPr>
        <w:fldChar w:fldCharType="end"/>
      </w:r>
    </w:p>
    <w:p w14:paraId="1C69D556" w14:textId="2378C9AB"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_Toc164763575 \h </w:instrText>
      </w:r>
      <w:r>
        <w:rPr>
          <w:noProof/>
        </w:rPr>
      </w:r>
      <w:r>
        <w:rPr>
          <w:noProof/>
        </w:rPr>
        <w:fldChar w:fldCharType="separate"/>
      </w:r>
      <w:r>
        <w:rPr>
          <w:noProof/>
        </w:rPr>
        <w:t>154</w:t>
      </w:r>
      <w:r>
        <w:rPr>
          <w:noProof/>
        </w:rPr>
        <w:fldChar w:fldCharType="end"/>
      </w:r>
    </w:p>
    <w:p w14:paraId="232A068E" w14:textId="3EA726D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_Toc164763576 \h </w:instrText>
      </w:r>
      <w:r>
        <w:rPr>
          <w:noProof/>
        </w:rPr>
      </w:r>
      <w:r>
        <w:rPr>
          <w:noProof/>
        </w:rPr>
        <w:fldChar w:fldCharType="separate"/>
      </w:r>
      <w:r>
        <w:rPr>
          <w:noProof/>
        </w:rPr>
        <w:t>154</w:t>
      </w:r>
      <w:r>
        <w:rPr>
          <w:noProof/>
        </w:rPr>
        <w:fldChar w:fldCharType="end"/>
      </w:r>
    </w:p>
    <w:p w14:paraId="1E4A45E9" w14:textId="1656E72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_Toc164763577 \h </w:instrText>
      </w:r>
      <w:r>
        <w:rPr>
          <w:noProof/>
        </w:rPr>
      </w:r>
      <w:r>
        <w:rPr>
          <w:noProof/>
        </w:rPr>
        <w:fldChar w:fldCharType="separate"/>
      </w:r>
      <w:r>
        <w:rPr>
          <w:noProof/>
        </w:rPr>
        <w:t>154</w:t>
      </w:r>
      <w:r>
        <w:rPr>
          <w:noProof/>
        </w:rPr>
        <w:fldChar w:fldCharType="end"/>
      </w:r>
    </w:p>
    <w:p w14:paraId="2268CAB2" w14:textId="6D1AF04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_Toc164763578 \h </w:instrText>
      </w:r>
      <w:r>
        <w:rPr>
          <w:noProof/>
        </w:rPr>
      </w:r>
      <w:r>
        <w:rPr>
          <w:noProof/>
        </w:rPr>
        <w:fldChar w:fldCharType="separate"/>
      </w:r>
      <w:r>
        <w:rPr>
          <w:noProof/>
        </w:rPr>
        <w:t>157</w:t>
      </w:r>
      <w:r>
        <w:rPr>
          <w:noProof/>
        </w:rPr>
        <w:fldChar w:fldCharType="end"/>
      </w:r>
    </w:p>
    <w:p w14:paraId="2934DA58" w14:textId="1CBDA40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_Toc164763579 \h </w:instrText>
      </w:r>
      <w:r>
        <w:rPr>
          <w:noProof/>
        </w:rPr>
      </w:r>
      <w:r>
        <w:rPr>
          <w:noProof/>
        </w:rPr>
        <w:fldChar w:fldCharType="separate"/>
      </w:r>
      <w:r>
        <w:rPr>
          <w:noProof/>
        </w:rPr>
        <w:t>159</w:t>
      </w:r>
      <w:r>
        <w:rPr>
          <w:noProof/>
        </w:rPr>
        <w:fldChar w:fldCharType="end"/>
      </w:r>
    </w:p>
    <w:p w14:paraId="6BA926FA" w14:textId="6761A21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_Toc164763580 \h </w:instrText>
      </w:r>
      <w:r>
        <w:rPr>
          <w:noProof/>
        </w:rPr>
      </w:r>
      <w:r>
        <w:rPr>
          <w:noProof/>
        </w:rPr>
        <w:fldChar w:fldCharType="separate"/>
      </w:r>
      <w:r>
        <w:rPr>
          <w:noProof/>
        </w:rPr>
        <w:t>160</w:t>
      </w:r>
      <w:r>
        <w:rPr>
          <w:noProof/>
        </w:rPr>
        <w:fldChar w:fldCharType="end"/>
      </w:r>
    </w:p>
    <w:p w14:paraId="534929D3" w14:textId="0AE73DB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_Toc164763581 \h </w:instrText>
      </w:r>
      <w:r>
        <w:rPr>
          <w:noProof/>
        </w:rPr>
      </w:r>
      <w:r>
        <w:rPr>
          <w:noProof/>
        </w:rPr>
        <w:fldChar w:fldCharType="separate"/>
      </w:r>
      <w:r>
        <w:rPr>
          <w:noProof/>
        </w:rPr>
        <w:t>161</w:t>
      </w:r>
      <w:r>
        <w:rPr>
          <w:noProof/>
        </w:rPr>
        <w:fldChar w:fldCharType="end"/>
      </w:r>
    </w:p>
    <w:p w14:paraId="38D657CC" w14:textId="2621D6A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_Toc164763582 \h </w:instrText>
      </w:r>
      <w:r>
        <w:rPr>
          <w:noProof/>
        </w:rPr>
      </w:r>
      <w:r>
        <w:rPr>
          <w:noProof/>
        </w:rPr>
        <w:fldChar w:fldCharType="separate"/>
      </w:r>
      <w:r>
        <w:rPr>
          <w:noProof/>
        </w:rPr>
        <w:t>163</w:t>
      </w:r>
      <w:r>
        <w:rPr>
          <w:noProof/>
        </w:rPr>
        <w:fldChar w:fldCharType="end"/>
      </w:r>
    </w:p>
    <w:p w14:paraId="11F30647" w14:textId="6C72AFC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_Toc164763583 \h </w:instrText>
      </w:r>
      <w:r>
        <w:rPr>
          <w:noProof/>
        </w:rPr>
      </w:r>
      <w:r>
        <w:rPr>
          <w:noProof/>
        </w:rPr>
        <w:fldChar w:fldCharType="separate"/>
      </w:r>
      <w:r>
        <w:rPr>
          <w:noProof/>
        </w:rPr>
        <w:t>163</w:t>
      </w:r>
      <w:r>
        <w:rPr>
          <w:noProof/>
        </w:rPr>
        <w:fldChar w:fldCharType="end"/>
      </w:r>
    </w:p>
    <w:p w14:paraId="33448B1D" w14:textId="6E0AEB4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_Toc164763584 \h </w:instrText>
      </w:r>
      <w:r>
        <w:rPr>
          <w:noProof/>
        </w:rPr>
      </w:r>
      <w:r>
        <w:rPr>
          <w:noProof/>
        </w:rPr>
        <w:fldChar w:fldCharType="separate"/>
      </w:r>
      <w:r>
        <w:rPr>
          <w:noProof/>
        </w:rPr>
        <w:t>164</w:t>
      </w:r>
      <w:r>
        <w:rPr>
          <w:noProof/>
        </w:rPr>
        <w:fldChar w:fldCharType="end"/>
      </w:r>
    </w:p>
    <w:p w14:paraId="6799AFA6" w14:textId="181BCB8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_Toc164763585 \h </w:instrText>
      </w:r>
      <w:r>
        <w:rPr>
          <w:noProof/>
        </w:rPr>
      </w:r>
      <w:r>
        <w:rPr>
          <w:noProof/>
        </w:rPr>
        <w:fldChar w:fldCharType="separate"/>
      </w:r>
      <w:r>
        <w:rPr>
          <w:noProof/>
        </w:rPr>
        <w:t>164</w:t>
      </w:r>
      <w:r>
        <w:rPr>
          <w:noProof/>
        </w:rPr>
        <w:fldChar w:fldCharType="end"/>
      </w:r>
    </w:p>
    <w:p w14:paraId="0DF46486" w14:textId="13DA264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_Toc164763586 \h </w:instrText>
      </w:r>
      <w:r>
        <w:rPr>
          <w:noProof/>
        </w:rPr>
      </w:r>
      <w:r>
        <w:rPr>
          <w:noProof/>
        </w:rPr>
        <w:fldChar w:fldCharType="separate"/>
      </w:r>
      <w:r>
        <w:rPr>
          <w:noProof/>
        </w:rPr>
        <w:t>164</w:t>
      </w:r>
      <w:r>
        <w:rPr>
          <w:noProof/>
        </w:rPr>
        <w:fldChar w:fldCharType="end"/>
      </w:r>
    </w:p>
    <w:p w14:paraId="73C12DC3" w14:textId="1B0D123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_Toc164763587 \h </w:instrText>
      </w:r>
      <w:r>
        <w:rPr>
          <w:noProof/>
        </w:rPr>
      </w:r>
      <w:r>
        <w:rPr>
          <w:noProof/>
        </w:rPr>
        <w:fldChar w:fldCharType="separate"/>
      </w:r>
      <w:r>
        <w:rPr>
          <w:noProof/>
        </w:rPr>
        <w:t>165</w:t>
      </w:r>
      <w:r>
        <w:rPr>
          <w:noProof/>
        </w:rPr>
        <w:fldChar w:fldCharType="end"/>
      </w:r>
    </w:p>
    <w:p w14:paraId="55057DD0" w14:textId="6AA6AE2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_Toc164763588 \h </w:instrText>
      </w:r>
      <w:r>
        <w:rPr>
          <w:noProof/>
        </w:rPr>
      </w:r>
      <w:r>
        <w:rPr>
          <w:noProof/>
        </w:rPr>
        <w:fldChar w:fldCharType="separate"/>
      </w:r>
      <w:r>
        <w:rPr>
          <w:noProof/>
        </w:rPr>
        <w:t>165</w:t>
      </w:r>
      <w:r>
        <w:rPr>
          <w:noProof/>
        </w:rPr>
        <w:fldChar w:fldCharType="end"/>
      </w:r>
    </w:p>
    <w:p w14:paraId="4EB864A9" w14:textId="3875DAB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_Toc164763589 \h </w:instrText>
      </w:r>
      <w:r>
        <w:rPr>
          <w:noProof/>
        </w:rPr>
      </w:r>
      <w:r>
        <w:rPr>
          <w:noProof/>
        </w:rPr>
        <w:fldChar w:fldCharType="separate"/>
      </w:r>
      <w:r>
        <w:rPr>
          <w:noProof/>
        </w:rPr>
        <w:t>165</w:t>
      </w:r>
      <w:r>
        <w:rPr>
          <w:noProof/>
        </w:rPr>
        <w:fldChar w:fldCharType="end"/>
      </w:r>
    </w:p>
    <w:p w14:paraId="12FA87E8" w14:textId="0F02D0A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_Toc164763590 \h </w:instrText>
      </w:r>
      <w:r>
        <w:rPr>
          <w:noProof/>
        </w:rPr>
      </w:r>
      <w:r>
        <w:rPr>
          <w:noProof/>
        </w:rPr>
        <w:fldChar w:fldCharType="separate"/>
      </w:r>
      <w:r>
        <w:rPr>
          <w:noProof/>
        </w:rPr>
        <w:t>166</w:t>
      </w:r>
      <w:r>
        <w:rPr>
          <w:noProof/>
        </w:rPr>
        <w:fldChar w:fldCharType="end"/>
      </w:r>
    </w:p>
    <w:p w14:paraId="303C80F6" w14:textId="18939F3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_Toc164763591 \h </w:instrText>
      </w:r>
      <w:r>
        <w:rPr>
          <w:noProof/>
        </w:rPr>
      </w:r>
      <w:r>
        <w:rPr>
          <w:noProof/>
        </w:rPr>
        <w:fldChar w:fldCharType="separate"/>
      </w:r>
      <w:r>
        <w:rPr>
          <w:noProof/>
        </w:rPr>
        <w:t>166</w:t>
      </w:r>
      <w:r>
        <w:rPr>
          <w:noProof/>
        </w:rPr>
        <w:fldChar w:fldCharType="end"/>
      </w:r>
    </w:p>
    <w:p w14:paraId="1C2C2141" w14:textId="0CAC9B2B"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_Toc164763592 \h </w:instrText>
      </w:r>
      <w:r>
        <w:rPr>
          <w:noProof/>
        </w:rPr>
      </w:r>
      <w:r>
        <w:rPr>
          <w:noProof/>
        </w:rPr>
        <w:fldChar w:fldCharType="separate"/>
      </w:r>
      <w:r>
        <w:rPr>
          <w:noProof/>
        </w:rPr>
        <w:t>166</w:t>
      </w:r>
      <w:r>
        <w:rPr>
          <w:noProof/>
        </w:rPr>
        <w:fldChar w:fldCharType="end"/>
      </w:r>
    </w:p>
    <w:p w14:paraId="640483D1" w14:textId="362707B7" w:rsidR="00800D60" w:rsidRDefault="00800D60">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_Toc164763593 \h </w:instrText>
      </w:r>
      <w:r>
        <w:rPr>
          <w:noProof/>
        </w:rPr>
      </w:r>
      <w:r>
        <w:rPr>
          <w:noProof/>
        </w:rPr>
        <w:fldChar w:fldCharType="separate"/>
      </w:r>
      <w:r>
        <w:rPr>
          <w:noProof/>
        </w:rPr>
        <w:t>166</w:t>
      </w:r>
      <w:r>
        <w:rPr>
          <w:noProof/>
        </w:rPr>
        <w:fldChar w:fldCharType="end"/>
      </w:r>
    </w:p>
    <w:p w14:paraId="1C41D486" w14:textId="3F6A1A37" w:rsidR="00800D60" w:rsidRDefault="00800D60">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_Toc164763594 \h </w:instrText>
      </w:r>
      <w:r>
        <w:rPr>
          <w:noProof/>
        </w:rPr>
      </w:r>
      <w:r>
        <w:rPr>
          <w:noProof/>
        </w:rPr>
        <w:fldChar w:fldCharType="separate"/>
      </w:r>
      <w:r>
        <w:rPr>
          <w:noProof/>
        </w:rPr>
        <w:t>166</w:t>
      </w:r>
      <w:r>
        <w:rPr>
          <w:noProof/>
        </w:rPr>
        <w:fldChar w:fldCharType="end"/>
      </w:r>
    </w:p>
    <w:p w14:paraId="2482EC3A" w14:textId="4657C372" w:rsidR="00800D60" w:rsidRDefault="00800D60">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_Toc164763595 \h </w:instrText>
      </w:r>
      <w:r>
        <w:rPr>
          <w:noProof/>
        </w:rPr>
      </w:r>
      <w:r>
        <w:rPr>
          <w:noProof/>
        </w:rPr>
        <w:fldChar w:fldCharType="separate"/>
      </w:r>
      <w:r>
        <w:rPr>
          <w:noProof/>
        </w:rPr>
        <w:t>166</w:t>
      </w:r>
      <w:r>
        <w:rPr>
          <w:noProof/>
        </w:rPr>
        <w:fldChar w:fldCharType="end"/>
      </w:r>
    </w:p>
    <w:p w14:paraId="4DAD34DA" w14:textId="3D64E74C" w:rsidR="00800D60" w:rsidRDefault="00800D60">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_Toc164763596 \h </w:instrText>
      </w:r>
      <w:r>
        <w:rPr>
          <w:noProof/>
        </w:rPr>
      </w:r>
      <w:r>
        <w:rPr>
          <w:noProof/>
        </w:rPr>
        <w:fldChar w:fldCharType="separate"/>
      </w:r>
      <w:r>
        <w:rPr>
          <w:noProof/>
        </w:rPr>
        <w:t>167</w:t>
      </w:r>
      <w:r>
        <w:rPr>
          <w:noProof/>
        </w:rPr>
        <w:fldChar w:fldCharType="end"/>
      </w:r>
    </w:p>
    <w:p w14:paraId="08D1697D" w14:textId="31036712" w:rsidR="00800D60" w:rsidRDefault="00800D60">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_Toc164763597 \h </w:instrText>
      </w:r>
      <w:r>
        <w:rPr>
          <w:noProof/>
        </w:rPr>
      </w:r>
      <w:r>
        <w:rPr>
          <w:noProof/>
        </w:rPr>
        <w:fldChar w:fldCharType="separate"/>
      </w:r>
      <w:r>
        <w:rPr>
          <w:noProof/>
        </w:rPr>
        <w:t>167</w:t>
      </w:r>
      <w:r>
        <w:rPr>
          <w:noProof/>
        </w:rPr>
        <w:fldChar w:fldCharType="end"/>
      </w:r>
    </w:p>
    <w:p w14:paraId="64C88F2A" w14:textId="557F0482" w:rsidR="00800D60" w:rsidRDefault="00800D60">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_Toc164763598 \h </w:instrText>
      </w:r>
      <w:r>
        <w:rPr>
          <w:noProof/>
        </w:rPr>
      </w:r>
      <w:r>
        <w:rPr>
          <w:noProof/>
        </w:rPr>
        <w:fldChar w:fldCharType="separate"/>
      </w:r>
      <w:r>
        <w:rPr>
          <w:noProof/>
        </w:rPr>
        <w:t>167</w:t>
      </w:r>
      <w:r>
        <w:rPr>
          <w:noProof/>
        </w:rPr>
        <w:fldChar w:fldCharType="end"/>
      </w:r>
    </w:p>
    <w:p w14:paraId="7D292548" w14:textId="0BB8509C" w:rsidR="00800D60" w:rsidRDefault="00800D60">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_Toc164763599 \h </w:instrText>
      </w:r>
      <w:r>
        <w:rPr>
          <w:noProof/>
        </w:rPr>
      </w:r>
      <w:r>
        <w:rPr>
          <w:noProof/>
        </w:rPr>
        <w:fldChar w:fldCharType="separate"/>
      </w:r>
      <w:r>
        <w:rPr>
          <w:noProof/>
        </w:rPr>
        <w:t>167</w:t>
      </w:r>
      <w:r>
        <w:rPr>
          <w:noProof/>
        </w:rPr>
        <w:fldChar w:fldCharType="end"/>
      </w:r>
    </w:p>
    <w:p w14:paraId="2E8831FE" w14:textId="1241098A" w:rsidR="00800D60" w:rsidRDefault="00800D60">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_Toc164763600 \h </w:instrText>
      </w:r>
      <w:r>
        <w:rPr>
          <w:noProof/>
        </w:rPr>
      </w:r>
      <w:r>
        <w:rPr>
          <w:noProof/>
        </w:rPr>
        <w:fldChar w:fldCharType="separate"/>
      </w:r>
      <w:r>
        <w:rPr>
          <w:noProof/>
        </w:rPr>
        <w:t>167</w:t>
      </w:r>
      <w:r>
        <w:rPr>
          <w:noProof/>
        </w:rPr>
        <w:fldChar w:fldCharType="end"/>
      </w:r>
    </w:p>
    <w:p w14:paraId="39F2BA69" w14:textId="4AD67472" w:rsidR="00800D60" w:rsidRDefault="00800D60">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_Toc164763601 \h </w:instrText>
      </w:r>
      <w:r>
        <w:rPr>
          <w:noProof/>
        </w:rPr>
      </w:r>
      <w:r>
        <w:rPr>
          <w:noProof/>
        </w:rPr>
        <w:fldChar w:fldCharType="separate"/>
      </w:r>
      <w:r>
        <w:rPr>
          <w:noProof/>
        </w:rPr>
        <w:t>168</w:t>
      </w:r>
      <w:r>
        <w:rPr>
          <w:noProof/>
        </w:rPr>
        <w:fldChar w:fldCharType="end"/>
      </w:r>
    </w:p>
    <w:p w14:paraId="2FE61F85" w14:textId="26CA1C3B" w:rsidR="00800D60" w:rsidRDefault="00800D60">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_Toc164763602 \h </w:instrText>
      </w:r>
      <w:r>
        <w:rPr>
          <w:noProof/>
        </w:rPr>
      </w:r>
      <w:r>
        <w:rPr>
          <w:noProof/>
        </w:rPr>
        <w:fldChar w:fldCharType="separate"/>
      </w:r>
      <w:r>
        <w:rPr>
          <w:noProof/>
        </w:rPr>
        <w:t>168</w:t>
      </w:r>
      <w:r>
        <w:rPr>
          <w:noProof/>
        </w:rPr>
        <w:fldChar w:fldCharType="end"/>
      </w:r>
    </w:p>
    <w:p w14:paraId="2A53EED6" w14:textId="4C0C8F57" w:rsidR="00800D60" w:rsidRDefault="00800D60">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_Toc164763603 \h </w:instrText>
      </w:r>
      <w:r>
        <w:rPr>
          <w:noProof/>
        </w:rPr>
      </w:r>
      <w:r>
        <w:rPr>
          <w:noProof/>
        </w:rPr>
        <w:fldChar w:fldCharType="separate"/>
      </w:r>
      <w:r>
        <w:rPr>
          <w:noProof/>
        </w:rPr>
        <w:t>168</w:t>
      </w:r>
      <w:r>
        <w:rPr>
          <w:noProof/>
        </w:rPr>
        <w:fldChar w:fldCharType="end"/>
      </w:r>
    </w:p>
    <w:p w14:paraId="70FE4016" w14:textId="473E4BEA" w:rsidR="00800D60" w:rsidRDefault="00800D60">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_Toc164763604 \h </w:instrText>
      </w:r>
      <w:r>
        <w:rPr>
          <w:noProof/>
        </w:rPr>
      </w:r>
      <w:r>
        <w:rPr>
          <w:noProof/>
        </w:rPr>
        <w:fldChar w:fldCharType="separate"/>
      </w:r>
      <w:r>
        <w:rPr>
          <w:noProof/>
        </w:rPr>
        <w:t>168</w:t>
      </w:r>
      <w:r>
        <w:rPr>
          <w:noProof/>
        </w:rPr>
        <w:fldChar w:fldCharType="end"/>
      </w:r>
    </w:p>
    <w:p w14:paraId="64ED7C9C" w14:textId="65EFF5BE" w:rsidR="00800D60" w:rsidRDefault="00800D60">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_Toc164763605 \h </w:instrText>
      </w:r>
      <w:r>
        <w:rPr>
          <w:noProof/>
        </w:rPr>
      </w:r>
      <w:r>
        <w:rPr>
          <w:noProof/>
        </w:rPr>
        <w:fldChar w:fldCharType="separate"/>
      </w:r>
      <w:r>
        <w:rPr>
          <w:noProof/>
        </w:rPr>
        <w:t>168</w:t>
      </w:r>
      <w:r>
        <w:rPr>
          <w:noProof/>
        </w:rPr>
        <w:fldChar w:fldCharType="end"/>
      </w:r>
    </w:p>
    <w:p w14:paraId="05D246D1" w14:textId="0F7EEDC0" w:rsidR="00800D60" w:rsidRDefault="00800D60">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_Toc164763606 \h </w:instrText>
      </w:r>
      <w:r>
        <w:rPr>
          <w:noProof/>
        </w:rPr>
      </w:r>
      <w:r>
        <w:rPr>
          <w:noProof/>
        </w:rPr>
        <w:fldChar w:fldCharType="separate"/>
      </w:r>
      <w:r>
        <w:rPr>
          <w:noProof/>
        </w:rPr>
        <w:t>168</w:t>
      </w:r>
      <w:r>
        <w:rPr>
          <w:noProof/>
        </w:rPr>
        <w:fldChar w:fldCharType="end"/>
      </w:r>
    </w:p>
    <w:p w14:paraId="6EF360BE" w14:textId="17D55E18" w:rsidR="00800D60" w:rsidRDefault="00800D60">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_Toc164763607 \h </w:instrText>
      </w:r>
      <w:r>
        <w:rPr>
          <w:noProof/>
        </w:rPr>
      </w:r>
      <w:r>
        <w:rPr>
          <w:noProof/>
        </w:rPr>
        <w:fldChar w:fldCharType="separate"/>
      </w:r>
      <w:r>
        <w:rPr>
          <w:noProof/>
        </w:rPr>
        <w:t>168</w:t>
      </w:r>
      <w:r>
        <w:rPr>
          <w:noProof/>
        </w:rPr>
        <w:fldChar w:fldCharType="end"/>
      </w:r>
    </w:p>
    <w:p w14:paraId="09D3484C" w14:textId="687D2997" w:rsidR="00800D60" w:rsidRDefault="00800D60">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_Toc164763608 \h </w:instrText>
      </w:r>
      <w:r>
        <w:rPr>
          <w:noProof/>
        </w:rPr>
      </w:r>
      <w:r>
        <w:rPr>
          <w:noProof/>
        </w:rPr>
        <w:fldChar w:fldCharType="separate"/>
      </w:r>
      <w:r>
        <w:rPr>
          <w:noProof/>
        </w:rPr>
        <w:t>169</w:t>
      </w:r>
      <w:r>
        <w:rPr>
          <w:noProof/>
        </w:rPr>
        <w:fldChar w:fldCharType="end"/>
      </w:r>
    </w:p>
    <w:p w14:paraId="0989350C" w14:textId="0766E2D3" w:rsidR="00800D60" w:rsidRDefault="00800D60">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_Toc164763609 \h </w:instrText>
      </w:r>
      <w:r>
        <w:rPr>
          <w:noProof/>
        </w:rPr>
      </w:r>
      <w:r>
        <w:rPr>
          <w:noProof/>
        </w:rPr>
        <w:fldChar w:fldCharType="separate"/>
      </w:r>
      <w:r>
        <w:rPr>
          <w:noProof/>
        </w:rPr>
        <w:t>169</w:t>
      </w:r>
      <w:r>
        <w:rPr>
          <w:noProof/>
        </w:rPr>
        <w:fldChar w:fldCharType="end"/>
      </w:r>
    </w:p>
    <w:p w14:paraId="6FC4D1FE" w14:textId="6DC4809A" w:rsidR="00800D60" w:rsidRDefault="00800D60">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_Toc164763610 \h </w:instrText>
      </w:r>
      <w:r>
        <w:rPr>
          <w:noProof/>
        </w:rPr>
      </w:r>
      <w:r>
        <w:rPr>
          <w:noProof/>
        </w:rPr>
        <w:fldChar w:fldCharType="separate"/>
      </w:r>
      <w:r>
        <w:rPr>
          <w:noProof/>
        </w:rPr>
        <w:t>169</w:t>
      </w:r>
      <w:r>
        <w:rPr>
          <w:noProof/>
        </w:rPr>
        <w:fldChar w:fldCharType="end"/>
      </w:r>
    </w:p>
    <w:p w14:paraId="6CB8E5CC" w14:textId="62C6FD7B" w:rsidR="00800D60" w:rsidRDefault="00800D60">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_Toc164763611 \h </w:instrText>
      </w:r>
      <w:r>
        <w:rPr>
          <w:noProof/>
        </w:rPr>
      </w:r>
      <w:r>
        <w:rPr>
          <w:noProof/>
        </w:rPr>
        <w:fldChar w:fldCharType="separate"/>
      </w:r>
      <w:r>
        <w:rPr>
          <w:noProof/>
        </w:rPr>
        <w:t>169</w:t>
      </w:r>
      <w:r>
        <w:rPr>
          <w:noProof/>
        </w:rPr>
        <w:fldChar w:fldCharType="end"/>
      </w:r>
    </w:p>
    <w:p w14:paraId="0C54ABF0" w14:textId="5C11049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_Toc164763612 \h </w:instrText>
      </w:r>
      <w:r>
        <w:rPr>
          <w:noProof/>
        </w:rPr>
      </w:r>
      <w:r>
        <w:rPr>
          <w:noProof/>
        </w:rPr>
        <w:fldChar w:fldCharType="separate"/>
      </w:r>
      <w:r>
        <w:rPr>
          <w:noProof/>
        </w:rPr>
        <w:t>169</w:t>
      </w:r>
      <w:r>
        <w:rPr>
          <w:noProof/>
        </w:rPr>
        <w:fldChar w:fldCharType="end"/>
      </w:r>
    </w:p>
    <w:p w14:paraId="2754CE29" w14:textId="6121C11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_Toc164763613 \h </w:instrText>
      </w:r>
      <w:r>
        <w:rPr>
          <w:noProof/>
        </w:rPr>
      </w:r>
      <w:r>
        <w:rPr>
          <w:noProof/>
        </w:rPr>
        <w:fldChar w:fldCharType="separate"/>
      </w:r>
      <w:r>
        <w:rPr>
          <w:noProof/>
        </w:rPr>
        <w:t>169</w:t>
      </w:r>
      <w:r>
        <w:rPr>
          <w:noProof/>
        </w:rPr>
        <w:fldChar w:fldCharType="end"/>
      </w:r>
    </w:p>
    <w:p w14:paraId="7B75C8AB" w14:textId="24290C6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_Toc164763614 \h </w:instrText>
      </w:r>
      <w:r>
        <w:rPr>
          <w:noProof/>
        </w:rPr>
      </w:r>
      <w:r>
        <w:rPr>
          <w:noProof/>
        </w:rPr>
        <w:fldChar w:fldCharType="separate"/>
      </w:r>
      <w:r>
        <w:rPr>
          <w:noProof/>
        </w:rPr>
        <w:t>170</w:t>
      </w:r>
      <w:r>
        <w:rPr>
          <w:noProof/>
        </w:rPr>
        <w:fldChar w:fldCharType="end"/>
      </w:r>
    </w:p>
    <w:p w14:paraId="70A036CA" w14:textId="7BD4B4C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_Toc164763615 \h </w:instrText>
      </w:r>
      <w:r>
        <w:rPr>
          <w:noProof/>
        </w:rPr>
      </w:r>
      <w:r>
        <w:rPr>
          <w:noProof/>
        </w:rPr>
        <w:fldChar w:fldCharType="separate"/>
      </w:r>
      <w:r>
        <w:rPr>
          <w:noProof/>
        </w:rPr>
        <w:t>170</w:t>
      </w:r>
      <w:r>
        <w:rPr>
          <w:noProof/>
        </w:rPr>
        <w:fldChar w:fldCharType="end"/>
      </w:r>
    </w:p>
    <w:p w14:paraId="4D62C829" w14:textId="55EF6DAB"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_Toc164763616 \h </w:instrText>
      </w:r>
      <w:r>
        <w:rPr>
          <w:noProof/>
        </w:rPr>
      </w:r>
      <w:r>
        <w:rPr>
          <w:noProof/>
        </w:rPr>
        <w:fldChar w:fldCharType="separate"/>
      </w:r>
      <w:r>
        <w:rPr>
          <w:noProof/>
        </w:rPr>
        <w:t>170</w:t>
      </w:r>
      <w:r>
        <w:rPr>
          <w:noProof/>
        </w:rPr>
        <w:fldChar w:fldCharType="end"/>
      </w:r>
    </w:p>
    <w:p w14:paraId="61A5B292" w14:textId="14388DF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_Toc164763617 \h </w:instrText>
      </w:r>
      <w:r>
        <w:rPr>
          <w:noProof/>
        </w:rPr>
      </w:r>
      <w:r>
        <w:rPr>
          <w:noProof/>
        </w:rPr>
        <w:fldChar w:fldCharType="separate"/>
      </w:r>
      <w:r>
        <w:rPr>
          <w:noProof/>
        </w:rPr>
        <w:t>171</w:t>
      </w:r>
      <w:r>
        <w:rPr>
          <w:noProof/>
        </w:rPr>
        <w:fldChar w:fldCharType="end"/>
      </w:r>
    </w:p>
    <w:p w14:paraId="2CC07789" w14:textId="7E8369DE" w:rsidR="00800D60" w:rsidRDefault="00800D60">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_Toc164763618 \h </w:instrText>
      </w:r>
      <w:r>
        <w:rPr>
          <w:noProof/>
        </w:rPr>
      </w:r>
      <w:r>
        <w:rPr>
          <w:noProof/>
        </w:rPr>
        <w:fldChar w:fldCharType="separate"/>
      </w:r>
      <w:r>
        <w:rPr>
          <w:noProof/>
        </w:rPr>
        <w:t>171</w:t>
      </w:r>
      <w:r>
        <w:rPr>
          <w:noProof/>
        </w:rPr>
        <w:fldChar w:fldCharType="end"/>
      </w:r>
    </w:p>
    <w:p w14:paraId="6EB69D35" w14:textId="1E0E5A4B" w:rsidR="00800D60" w:rsidRDefault="00800D60">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_Toc164763619 \h </w:instrText>
      </w:r>
      <w:r>
        <w:rPr>
          <w:noProof/>
        </w:rPr>
      </w:r>
      <w:r>
        <w:rPr>
          <w:noProof/>
        </w:rPr>
        <w:fldChar w:fldCharType="separate"/>
      </w:r>
      <w:r>
        <w:rPr>
          <w:noProof/>
        </w:rPr>
        <w:t>171</w:t>
      </w:r>
      <w:r>
        <w:rPr>
          <w:noProof/>
        </w:rPr>
        <w:fldChar w:fldCharType="end"/>
      </w:r>
    </w:p>
    <w:p w14:paraId="6EB9DD4E" w14:textId="586B9CF9" w:rsidR="00800D60" w:rsidRDefault="00800D60">
      <w:pPr>
        <w:pStyle w:val="TOC3"/>
        <w:rPr>
          <w:rFonts w:asciiTheme="minorHAnsi" w:eastAsiaTheme="minorEastAsia" w:hAnsiTheme="minorHAnsi" w:cstheme="minorBidi"/>
          <w:noProof/>
          <w:sz w:val="22"/>
          <w:szCs w:val="22"/>
          <w:lang w:val="en-IN" w:eastAsia="en-IN"/>
        </w:rPr>
      </w:pPr>
      <w:r>
        <w:rPr>
          <w:noProof/>
        </w:rPr>
        <w:lastRenderedPageBreak/>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_Toc164763620 \h </w:instrText>
      </w:r>
      <w:r>
        <w:rPr>
          <w:noProof/>
        </w:rPr>
      </w:r>
      <w:r>
        <w:rPr>
          <w:noProof/>
        </w:rPr>
        <w:fldChar w:fldCharType="separate"/>
      </w:r>
      <w:r>
        <w:rPr>
          <w:noProof/>
        </w:rPr>
        <w:t>171</w:t>
      </w:r>
      <w:r>
        <w:rPr>
          <w:noProof/>
        </w:rPr>
        <w:fldChar w:fldCharType="end"/>
      </w:r>
    </w:p>
    <w:p w14:paraId="6B6BFEA2" w14:textId="37C064B8"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_Toc164763621 \h </w:instrText>
      </w:r>
      <w:r>
        <w:rPr>
          <w:noProof/>
        </w:rPr>
      </w:r>
      <w:r>
        <w:rPr>
          <w:noProof/>
        </w:rPr>
        <w:fldChar w:fldCharType="separate"/>
      </w:r>
      <w:r>
        <w:rPr>
          <w:noProof/>
        </w:rPr>
        <w:t>171</w:t>
      </w:r>
      <w:r>
        <w:rPr>
          <w:noProof/>
        </w:rPr>
        <w:fldChar w:fldCharType="end"/>
      </w:r>
    </w:p>
    <w:p w14:paraId="29146C16" w14:textId="70C24F3D"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_Toc164763622 \h </w:instrText>
      </w:r>
      <w:r>
        <w:rPr>
          <w:noProof/>
        </w:rPr>
      </w:r>
      <w:r>
        <w:rPr>
          <w:noProof/>
        </w:rPr>
        <w:fldChar w:fldCharType="separate"/>
      </w:r>
      <w:r>
        <w:rPr>
          <w:noProof/>
        </w:rPr>
        <w:t>172</w:t>
      </w:r>
      <w:r>
        <w:rPr>
          <w:noProof/>
        </w:rPr>
        <w:fldChar w:fldCharType="end"/>
      </w:r>
    </w:p>
    <w:p w14:paraId="0F835CBD" w14:textId="6530754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_Toc164763623 \h </w:instrText>
      </w:r>
      <w:r>
        <w:rPr>
          <w:noProof/>
        </w:rPr>
      </w:r>
      <w:r>
        <w:rPr>
          <w:noProof/>
        </w:rPr>
        <w:fldChar w:fldCharType="separate"/>
      </w:r>
      <w:r>
        <w:rPr>
          <w:noProof/>
        </w:rPr>
        <w:t>172</w:t>
      </w:r>
      <w:r>
        <w:rPr>
          <w:noProof/>
        </w:rPr>
        <w:fldChar w:fldCharType="end"/>
      </w:r>
    </w:p>
    <w:p w14:paraId="3D8982D8" w14:textId="42FFBD7D" w:rsidR="00800D60" w:rsidRDefault="00800D60">
      <w:pPr>
        <w:pStyle w:val="TOC5"/>
        <w:rPr>
          <w:rFonts w:asciiTheme="minorHAnsi" w:eastAsiaTheme="minorEastAsia" w:hAnsiTheme="minorHAnsi" w:cstheme="minorBidi"/>
          <w:noProof/>
          <w:sz w:val="22"/>
          <w:szCs w:val="22"/>
          <w:lang w:val="en-IN" w:eastAsia="en-IN"/>
        </w:rPr>
      </w:pPr>
      <w:r w:rsidRPr="0041053D">
        <w:rPr>
          <w:noProof/>
          <w:lang w:val="fr-FR" w:eastAsia="zh-CN"/>
        </w:rPr>
        <w:t>8.7.5.2.2</w:t>
      </w:r>
      <w:r>
        <w:rPr>
          <w:rFonts w:asciiTheme="minorHAnsi" w:eastAsiaTheme="minorEastAsia" w:hAnsiTheme="minorHAnsi" w:cstheme="minorBidi"/>
          <w:noProof/>
          <w:sz w:val="22"/>
          <w:szCs w:val="22"/>
          <w:lang w:val="en-IN" w:eastAsia="en-IN"/>
        </w:rPr>
        <w:tab/>
      </w:r>
      <w:r w:rsidRPr="0041053D">
        <w:rPr>
          <w:noProof/>
          <w:lang w:val="fr-FR" w:eastAsia="zh-CN"/>
        </w:rPr>
        <w:t>Type: SessionContexts</w:t>
      </w:r>
      <w:r>
        <w:rPr>
          <w:noProof/>
        </w:rPr>
        <w:tab/>
      </w:r>
      <w:r>
        <w:rPr>
          <w:noProof/>
        </w:rPr>
        <w:fldChar w:fldCharType="begin"/>
      </w:r>
      <w:r>
        <w:rPr>
          <w:noProof/>
        </w:rPr>
        <w:instrText xml:space="preserve"> PAGEREF _Toc164763624 \h </w:instrText>
      </w:r>
      <w:r>
        <w:rPr>
          <w:noProof/>
        </w:rPr>
      </w:r>
      <w:r>
        <w:rPr>
          <w:noProof/>
        </w:rPr>
        <w:fldChar w:fldCharType="separate"/>
      </w:r>
      <w:r>
        <w:rPr>
          <w:noProof/>
        </w:rPr>
        <w:t>172</w:t>
      </w:r>
      <w:r>
        <w:rPr>
          <w:noProof/>
        </w:rPr>
        <w:fldChar w:fldCharType="end"/>
      </w:r>
    </w:p>
    <w:p w14:paraId="5F6D7D8C" w14:textId="73A106C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_Toc164763625 \h </w:instrText>
      </w:r>
      <w:r>
        <w:rPr>
          <w:noProof/>
        </w:rPr>
      </w:r>
      <w:r>
        <w:rPr>
          <w:noProof/>
        </w:rPr>
        <w:fldChar w:fldCharType="separate"/>
      </w:r>
      <w:r>
        <w:rPr>
          <w:noProof/>
        </w:rPr>
        <w:t>172</w:t>
      </w:r>
      <w:r>
        <w:rPr>
          <w:noProof/>
        </w:rPr>
        <w:fldChar w:fldCharType="end"/>
      </w:r>
    </w:p>
    <w:p w14:paraId="06763EFA" w14:textId="553056C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_Toc164763626 \h </w:instrText>
      </w:r>
      <w:r>
        <w:rPr>
          <w:noProof/>
        </w:rPr>
      </w:r>
      <w:r>
        <w:rPr>
          <w:noProof/>
        </w:rPr>
        <w:fldChar w:fldCharType="separate"/>
      </w:r>
      <w:r>
        <w:rPr>
          <w:noProof/>
        </w:rPr>
        <w:t>173</w:t>
      </w:r>
      <w:r>
        <w:rPr>
          <w:noProof/>
        </w:rPr>
        <w:fldChar w:fldCharType="end"/>
      </w:r>
    </w:p>
    <w:p w14:paraId="015AAB81" w14:textId="28B6736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_Toc164763627 \h </w:instrText>
      </w:r>
      <w:r>
        <w:rPr>
          <w:noProof/>
        </w:rPr>
      </w:r>
      <w:r>
        <w:rPr>
          <w:noProof/>
        </w:rPr>
        <w:fldChar w:fldCharType="separate"/>
      </w:r>
      <w:r>
        <w:rPr>
          <w:noProof/>
        </w:rPr>
        <w:t>173</w:t>
      </w:r>
      <w:r>
        <w:rPr>
          <w:noProof/>
        </w:rPr>
        <w:fldChar w:fldCharType="end"/>
      </w:r>
    </w:p>
    <w:p w14:paraId="0E722D90" w14:textId="0CFF59D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_Toc164763628 \h </w:instrText>
      </w:r>
      <w:r>
        <w:rPr>
          <w:noProof/>
        </w:rPr>
      </w:r>
      <w:r>
        <w:rPr>
          <w:noProof/>
        </w:rPr>
        <w:fldChar w:fldCharType="separate"/>
      </w:r>
      <w:r>
        <w:rPr>
          <w:noProof/>
        </w:rPr>
        <w:t>174</w:t>
      </w:r>
      <w:r>
        <w:rPr>
          <w:noProof/>
        </w:rPr>
        <w:fldChar w:fldCharType="end"/>
      </w:r>
    </w:p>
    <w:p w14:paraId="4D4A9B8B" w14:textId="7903309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_Toc164763629 \h </w:instrText>
      </w:r>
      <w:r>
        <w:rPr>
          <w:noProof/>
        </w:rPr>
      </w:r>
      <w:r>
        <w:rPr>
          <w:noProof/>
        </w:rPr>
        <w:fldChar w:fldCharType="separate"/>
      </w:r>
      <w:r>
        <w:rPr>
          <w:noProof/>
        </w:rPr>
        <w:t>174</w:t>
      </w:r>
      <w:r>
        <w:rPr>
          <w:noProof/>
        </w:rPr>
        <w:fldChar w:fldCharType="end"/>
      </w:r>
    </w:p>
    <w:p w14:paraId="423E0B9C" w14:textId="4DB3338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_Toc164763630 \h </w:instrText>
      </w:r>
      <w:r>
        <w:rPr>
          <w:noProof/>
        </w:rPr>
      </w:r>
      <w:r>
        <w:rPr>
          <w:noProof/>
        </w:rPr>
        <w:fldChar w:fldCharType="separate"/>
      </w:r>
      <w:r>
        <w:rPr>
          <w:noProof/>
        </w:rPr>
        <w:t>174</w:t>
      </w:r>
      <w:r>
        <w:rPr>
          <w:noProof/>
        </w:rPr>
        <w:fldChar w:fldCharType="end"/>
      </w:r>
    </w:p>
    <w:p w14:paraId="6150353D" w14:textId="5D438547"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_Toc164763631 \h </w:instrText>
      </w:r>
      <w:r>
        <w:rPr>
          <w:noProof/>
        </w:rPr>
      </w:r>
      <w:r>
        <w:rPr>
          <w:noProof/>
        </w:rPr>
        <w:fldChar w:fldCharType="separate"/>
      </w:r>
      <w:r>
        <w:rPr>
          <w:noProof/>
        </w:rPr>
        <w:t>174</w:t>
      </w:r>
      <w:r>
        <w:rPr>
          <w:noProof/>
        </w:rPr>
        <w:fldChar w:fldCharType="end"/>
      </w:r>
    </w:p>
    <w:p w14:paraId="5D174FA2" w14:textId="6EA41F6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_Toc164763632 \h </w:instrText>
      </w:r>
      <w:r>
        <w:rPr>
          <w:noProof/>
        </w:rPr>
      </w:r>
      <w:r>
        <w:rPr>
          <w:noProof/>
        </w:rPr>
        <w:fldChar w:fldCharType="separate"/>
      </w:r>
      <w:r>
        <w:rPr>
          <w:noProof/>
        </w:rPr>
        <w:t>174</w:t>
      </w:r>
      <w:r>
        <w:rPr>
          <w:noProof/>
        </w:rPr>
        <w:fldChar w:fldCharType="end"/>
      </w:r>
    </w:p>
    <w:p w14:paraId="6256D7F6" w14:textId="2C0626B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_Toc164763633 \h </w:instrText>
      </w:r>
      <w:r>
        <w:rPr>
          <w:noProof/>
        </w:rPr>
      </w:r>
      <w:r>
        <w:rPr>
          <w:noProof/>
        </w:rPr>
        <w:fldChar w:fldCharType="separate"/>
      </w:r>
      <w:r>
        <w:rPr>
          <w:noProof/>
        </w:rPr>
        <w:t>174</w:t>
      </w:r>
      <w:r>
        <w:rPr>
          <w:noProof/>
        </w:rPr>
        <w:fldChar w:fldCharType="end"/>
      </w:r>
    </w:p>
    <w:p w14:paraId="38A7D79A" w14:textId="3FBC2B03"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w:t>
      </w:r>
      <w:r w:rsidRPr="0041053D">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_Toc164763634 \h </w:instrText>
      </w:r>
      <w:r>
        <w:rPr>
          <w:noProof/>
        </w:rPr>
      </w:r>
      <w:r>
        <w:rPr>
          <w:noProof/>
        </w:rPr>
        <w:fldChar w:fldCharType="separate"/>
      </w:r>
      <w:r>
        <w:rPr>
          <w:noProof/>
        </w:rPr>
        <w:t>175</w:t>
      </w:r>
      <w:r>
        <w:rPr>
          <w:noProof/>
        </w:rPr>
        <w:fldChar w:fldCharType="end"/>
      </w:r>
    </w:p>
    <w:p w14:paraId="1A07039E" w14:textId="7C50363E"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_Toc164763635 \h </w:instrText>
      </w:r>
      <w:r>
        <w:rPr>
          <w:noProof/>
        </w:rPr>
      </w:r>
      <w:r>
        <w:rPr>
          <w:noProof/>
        </w:rPr>
        <w:fldChar w:fldCharType="separate"/>
      </w:r>
      <w:r>
        <w:rPr>
          <w:noProof/>
        </w:rPr>
        <w:t>175</w:t>
      </w:r>
      <w:r>
        <w:rPr>
          <w:noProof/>
        </w:rPr>
        <w:fldChar w:fldCharType="end"/>
      </w:r>
    </w:p>
    <w:p w14:paraId="1A22819E" w14:textId="6CE1891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_Toc164763636 \h </w:instrText>
      </w:r>
      <w:r>
        <w:rPr>
          <w:noProof/>
        </w:rPr>
      </w:r>
      <w:r>
        <w:rPr>
          <w:noProof/>
        </w:rPr>
        <w:fldChar w:fldCharType="separate"/>
      </w:r>
      <w:r>
        <w:rPr>
          <w:noProof/>
        </w:rPr>
        <w:t>175</w:t>
      </w:r>
      <w:r>
        <w:rPr>
          <w:noProof/>
        </w:rPr>
        <w:fldChar w:fldCharType="end"/>
      </w:r>
    </w:p>
    <w:p w14:paraId="38D34D3C" w14:textId="1E581BD8" w:rsidR="00800D60" w:rsidRDefault="00800D60">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_Toc164763637 \h </w:instrText>
      </w:r>
      <w:r>
        <w:rPr>
          <w:noProof/>
        </w:rPr>
      </w:r>
      <w:r>
        <w:rPr>
          <w:noProof/>
        </w:rPr>
        <w:fldChar w:fldCharType="separate"/>
      </w:r>
      <w:r>
        <w:rPr>
          <w:noProof/>
        </w:rPr>
        <w:t>175</w:t>
      </w:r>
      <w:r>
        <w:rPr>
          <w:noProof/>
        </w:rPr>
        <w:fldChar w:fldCharType="end"/>
      </w:r>
    </w:p>
    <w:p w14:paraId="1D46D18A" w14:textId="0A329F4D" w:rsidR="00800D60" w:rsidRDefault="00800D60">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_Toc164763638 \h </w:instrText>
      </w:r>
      <w:r>
        <w:rPr>
          <w:noProof/>
        </w:rPr>
      </w:r>
      <w:r>
        <w:rPr>
          <w:noProof/>
        </w:rPr>
        <w:fldChar w:fldCharType="separate"/>
      </w:r>
      <w:r>
        <w:rPr>
          <w:noProof/>
        </w:rPr>
        <w:t>175</w:t>
      </w:r>
      <w:r>
        <w:rPr>
          <w:noProof/>
        </w:rPr>
        <w:fldChar w:fldCharType="end"/>
      </w:r>
    </w:p>
    <w:p w14:paraId="40E14D56" w14:textId="04C31528" w:rsidR="00800D60" w:rsidRDefault="00800D60">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_Toc164763639 \h </w:instrText>
      </w:r>
      <w:r>
        <w:rPr>
          <w:noProof/>
        </w:rPr>
      </w:r>
      <w:r>
        <w:rPr>
          <w:noProof/>
        </w:rPr>
        <w:fldChar w:fldCharType="separate"/>
      </w:r>
      <w:r>
        <w:rPr>
          <w:noProof/>
        </w:rPr>
        <w:t>175</w:t>
      </w:r>
      <w:r>
        <w:rPr>
          <w:noProof/>
        </w:rPr>
        <w:fldChar w:fldCharType="end"/>
      </w:r>
    </w:p>
    <w:p w14:paraId="1E60AA8B" w14:textId="66A0794F" w:rsidR="00800D60" w:rsidRDefault="00800D60">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_Toc164763640 \h </w:instrText>
      </w:r>
      <w:r>
        <w:rPr>
          <w:noProof/>
        </w:rPr>
      </w:r>
      <w:r>
        <w:rPr>
          <w:noProof/>
        </w:rPr>
        <w:fldChar w:fldCharType="separate"/>
      </w:r>
      <w:r>
        <w:rPr>
          <w:noProof/>
        </w:rPr>
        <w:t>175</w:t>
      </w:r>
      <w:r>
        <w:rPr>
          <w:noProof/>
        </w:rPr>
        <w:fldChar w:fldCharType="end"/>
      </w:r>
    </w:p>
    <w:p w14:paraId="7D7B6937" w14:textId="78F90091" w:rsidR="00800D60" w:rsidRDefault="00800D60">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_Toc164763641 \h </w:instrText>
      </w:r>
      <w:r>
        <w:rPr>
          <w:noProof/>
        </w:rPr>
      </w:r>
      <w:r>
        <w:rPr>
          <w:noProof/>
        </w:rPr>
        <w:fldChar w:fldCharType="separate"/>
      </w:r>
      <w:r>
        <w:rPr>
          <w:noProof/>
        </w:rPr>
        <w:t>175</w:t>
      </w:r>
      <w:r>
        <w:rPr>
          <w:noProof/>
        </w:rPr>
        <w:fldChar w:fldCharType="end"/>
      </w:r>
    </w:p>
    <w:p w14:paraId="02805134" w14:textId="7E65D4C4" w:rsidR="00800D60" w:rsidRDefault="00800D60">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_Toc164763642 \h </w:instrText>
      </w:r>
      <w:r>
        <w:rPr>
          <w:noProof/>
        </w:rPr>
      </w:r>
      <w:r>
        <w:rPr>
          <w:noProof/>
        </w:rPr>
        <w:fldChar w:fldCharType="separate"/>
      </w:r>
      <w:r>
        <w:rPr>
          <w:noProof/>
        </w:rPr>
        <w:t>176</w:t>
      </w:r>
      <w:r>
        <w:rPr>
          <w:noProof/>
        </w:rPr>
        <w:fldChar w:fldCharType="end"/>
      </w:r>
    </w:p>
    <w:p w14:paraId="0FB7F2DD" w14:textId="70F26204" w:rsidR="00800D60" w:rsidRDefault="00800D60">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_Toc164763643 \h </w:instrText>
      </w:r>
      <w:r>
        <w:rPr>
          <w:noProof/>
        </w:rPr>
      </w:r>
      <w:r>
        <w:rPr>
          <w:noProof/>
        </w:rPr>
        <w:fldChar w:fldCharType="separate"/>
      </w:r>
      <w:r>
        <w:rPr>
          <w:noProof/>
        </w:rPr>
        <w:t>176</w:t>
      </w:r>
      <w:r>
        <w:rPr>
          <w:noProof/>
        </w:rPr>
        <w:fldChar w:fldCharType="end"/>
      </w:r>
    </w:p>
    <w:p w14:paraId="1EECB9E4" w14:textId="247459C0" w:rsidR="00800D60" w:rsidRDefault="00800D60">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_Toc164763644 \h </w:instrText>
      </w:r>
      <w:r>
        <w:rPr>
          <w:noProof/>
        </w:rPr>
      </w:r>
      <w:r>
        <w:rPr>
          <w:noProof/>
        </w:rPr>
        <w:fldChar w:fldCharType="separate"/>
      </w:r>
      <w:r>
        <w:rPr>
          <w:noProof/>
        </w:rPr>
        <w:t>176</w:t>
      </w:r>
      <w:r>
        <w:rPr>
          <w:noProof/>
        </w:rPr>
        <w:fldChar w:fldCharType="end"/>
      </w:r>
    </w:p>
    <w:p w14:paraId="7AA433BF" w14:textId="2B791BDB" w:rsidR="00800D60" w:rsidRDefault="00800D60">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_Toc164763645 \h </w:instrText>
      </w:r>
      <w:r>
        <w:rPr>
          <w:noProof/>
        </w:rPr>
      </w:r>
      <w:r>
        <w:rPr>
          <w:noProof/>
        </w:rPr>
        <w:fldChar w:fldCharType="separate"/>
      </w:r>
      <w:r>
        <w:rPr>
          <w:noProof/>
        </w:rPr>
        <w:t>176</w:t>
      </w:r>
      <w:r>
        <w:rPr>
          <w:noProof/>
        </w:rPr>
        <w:fldChar w:fldCharType="end"/>
      </w:r>
    </w:p>
    <w:p w14:paraId="08621103" w14:textId="63D82716" w:rsidR="00800D60" w:rsidRDefault="00800D60">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_Toc164763646 \h </w:instrText>
      </w:r>
      <w:r>
        <w:rPr>
          <w:noProof/>
        </w:rPr>
      </w:r>
      <w:r>
        <w:rPr>
          <w:noProof/>
        </w:rPr>
        <w:fldChar w:fldCharType="separate"/>
      </w:r>
      <w:r>
        <w:rPr>
          <w:noProof/>
        </w:rPr>
        <w:t>176</w:t>
      </w:r>
      <w:r>
        <w:rPr>
          <w:noProof/>
        </w:rPr>
        <w:fldChar w:fldCharType="end"/>
      </w:r>
    </w:p>
    <w:p w14:paraId="353365D9" w14:textId="338D16B4" w:rsidR="00800D60" w:rsidRDefault="00800D60">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_Toc164763647 \h </w:instrText>
      </w:r>
      <w:r>
        <w:rPr>
          <w:noProof/>
        </w:rPr>
      </w:r>
      <w:r>
        <w:rPr>
          <w:noProof/>
        </w:rPr>
        <w:fldChar w:fldCharType="separate"/>
      </w:r>
      <w:r>
        <w:rPr>
          <w:noProof/>
        </w:rPr>
        <w:t>177</w:t>
      </w:r>
      <w:r>
        <w:rPr>
          <w:noProof/>
        </w:rPr>
        <w:fldChar w:fldCharType="end"/>
      </w:r>
    </w:p>
    <w:p w14:paraId="0FD713CC" w14:textId="343984FD" w:rsidR="00800D60" w:rsidRDefault="00800D60">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_Toc164763648 \h </w:instrText>
      </w:r>
      <w:r>
        <w:rPr>
          <w:noProof/>
        </w:rPr>
      </w:r>
      <w:r>
        <w:rPr>
          <w:noProof/>
        </w:rPr>
        <w:fldChar w:fldCharType="separate"/>
      </w:r>
      <w:r>
        <w:rPr>
          <w:noProof/>
        </w:rPr>
        <w:t>177</w:t>
      </w:r>
      <w:r>
        <w:rPr>
          <w:noProof/>
        </w:rPr>
        <w:fldChar w:fldCharType="end"/>
      </w:r>
    </w:p>
    <w:p w14:paraId="491F240B" w14:textId="35CDAE90" w:rsidR="00800D60" w:rsidRDefault="00800D60">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_Toc164763649 \h </w:instrText>
      </w:r>
      <w:r>
        <w:rPr>
          <w:noProof/>
        </w:rPr>
      </w:r>
      <w:r>
        <w:rPr>
          <w:noProof/>
        </w:rPr>
        <w:fldChar w:fldCharType="separate"/>
      </w:r>
      <w:r>
        <w:rPr>
          <w:noProof/>
        </w:rPr>
        <w:t>177</w:t>
      </w:r>
      <w:r>
        <w:rPr>
          <w:noProof/>
        </w:rPr>
        <w:fldChar w:fldCharType="end"/>
      </w:r>
    </w:p>
    <w:p w14:paraId="4AB696E8" w14:textId="485F1303" w:rsidR="00800D60" w:rsidRDefault="00800D60">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_Toc164763650 \h </w:instrText>
      </w:r>
      <w:r>
        <w:rPr>
          <w:noProof/>
        </w:rPr>
      </w:r>
      <w:r>
        <w:rPr>
          <w:noProof/>
        </w:rPr>
        <w:fldChar w:fldCharType="separate"/>
      </w:r>
      <w:r>
        <w:rPr>
          <w:noProof/>
        </w:rPr>
        <w:t>177</w:t>
      </w:r>
      <w:r>
        <w:rPr>
          <w:noProof/>
        </w:rPr>
        <w:fldChar w:fldCharType="end"/>
      </w:r>
    </w:p>
    <w:p w14:paraId="59C8251C" w14:textId="47F3B040" w:rsidR="00800D60" w:rsidRDefault="00800D60">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_Toc164763651 \h </w:instrText>
      </w:r>
      <w:r>
        <w:rPr>
          <w:noProof/>
        </w:rPr>
      </w:r>
      <w:r>
        <w:rPr>
          <w:noProof/>
        </w:rPr>
        <w:fldChar w:fldCharType="separate"/>
      </w:r>
      <w:r>
        <w:rPr>
          <w:noProof/>
        </w:rPr>
        <w:t>178</w:t>
      </w:r>
      <w:r>
        <w:rPr>
          <w:noProof/>
        </w:rPr>
        <w:fldChar w:fldCharType="end"/>
      </w:r>
    </w:p>
    <w:p w14:paraId="6E449369" w14:textId="2C9357D2" w:rsidR="00800D60" w:rsidRDefault="00800D60">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_Toc164763652 \h </w:instrText>
      </w:r>
      <w:r>
        <w:rPr>
          <w:noProof/>
        </w:rPr>
      </w:r>
      <w:r>
        <w:rPr>
          <w:noProof/>
        </w:rPr>
        <w:fldChar w:fldCharType="separate"/>
      </w:r>
      <w:r>
        <w:rPr>
          <w:noProof/>
        </w:rPr>
        <w:t>178</w:t>
      </w:r>
      <w:r>
        <w:rPr>
          <w:noProof/>
        </w:rPr>
        <w:fldChar w:fldCharType="end"/>
      </w:r>
    </w:p>
    <w:p w14:paraId="57D82718" w14:textId="3B67C83E" w:rsidR="00800D60" w:rsidRDefault="00800D60">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_Toc164763653 \h </w:instrText>
      </w:r>
      <w:r>
        <w:rPr>
          <w:noProof/>
        </w:rPr>
      </w:r>
      <w:r>
        <w:rPr>
          <w:noProof/>
        </w:rPr>
        <w:fldChar w:fldCharType="separate"/>
      </w:r>
      <w:r>
        <w:rPr>
          <w:noProof/>
        </w:rPr>
        <w:t>179</w:t>
      </w:r>
      <w:r>
        <w:rPr>
          <w:noProof/>
        </w:rPr>
        <w:fldChar w:fldCharType="end"/>
      </w:r>
    </w:p>
    <w:p w14:paraId="1A60989D" w14:textId="3F5BC7F2" w:rsidR="00800D60" w:rsidRDefault="00800D60">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_Toc164763654 \h </w:instrText>
      </w:r>
      <w:r>
        <w:rPr>
          <w:noProof/>
        </w:rPr>
      </w:r>
      <w:r>
        <w:rPr>
          <w:noProof/>
        </w:rPr>
        <w:fldChar w:fldCharType="separate"/>
      </w:r>
      <w:r>
        <w:rPr>
          <w:noProof/>
        </w:rPr>
        <w:t>179</w:t>
      </w:r>
      <w:r>
        <w:rPr>
          <w:noProof/>
        </w:rPr>
        <w:fldChar w:fldCharType="end"/>
      </w:r>
    </w:p>
    <w:p w14:paraId="06CB9129" w14:textId="6552F599" w:rsidR="00800D60" w:rsidRDefault="00800D60">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_Toc164763655 \h </w:instrText>
      </w:r>
      <w:r>
        <w:rPr>
          <w:noProof/>
        </w:rPr>
      </w:r>
      <w:r>
        <w:rPr>
          <w:noProof/>
        </w:rPr>
        <w:fldChar w:fldCharType="separate"/>
      </w:r>
      <w:r>
        <w:rPr>
          <w:noProof/>
        </w:rPr>
        <w:t>179</w:t>
      </w:r>
      <w:r>
        <w:rPr>
          <w:noProof/>
        </w:rPr>
        <w:fldChar w:fldCharType="end"/>
      </w:r>
    </w:p>
    <w:p w14:paraId="4A8C885E" w14:textId="05A6E594" w:rsidR="00800D60" w:rsidRDefault="00800D60">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_Toc164763656 \h </w:instrText>
      </w:r>
      <w:r>
        <w:rPr>
          <w:noProof/>
        </w:rPr>
      </w:r>
      <w:r>
        <w:rPr>
          <w:noProof/>
        </w:rPr>
        <w:fldChar w:fldCharType="separate"/>
      </w:r>
      <w:r>
        <w:rPr>
          <w:noProof/>
        </w:rPr>
        <w:t>179</w:t>
      </w:r>
      <w:r>
        <w:rPr>
          <w:noProof/>
        </w:rPr>
        <w:fldChar w:fldCharType="end"/>
      </w:r>
    </w:p>
    <w:p w14:paraId="0C585A04" w14:textId="324B6FF8" w:rsidR="00800D60" w:rsidRDefault="00800D60">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_Toc164763657 \h </w:instrText>
      </w:r>
      <w:r>
        <w:rPr>
          <w:noProof/>
        </w:rPr>
      </w:r>
      <w:r>
        <w:rPr>
          <w:noProof/>
        </w:rPr>
        <w:fldChar w:fldCharType="separate"/>
      </w:r>
      <w:r>
        <w:rPr>
          <w:noProof/>
        </w:rPr>
        <w:t>179</w:t>
      </w:r>
      <w:r>
        <w:rPr>
          <w:noProof/>
        </w:rPr>
        <w:fldChar w:fldCharType="end"/>
      </w:r>
    </w:p>
    <w:p w14:paraId="3481F317" w14:textId="3E098883" w:rsidR="00800D60" w:rsidRDefault="00800D60">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_Toc164763658 \h </w:instrText>
      </w:r>
      <w:r>
        <w:rPr>
          <w:noProof/>
        </w:rPr>
      </w:r>
      <w:r>
        <w:rPr>
          <w:noProof/>
        </w:rPr>
        <w:fldChar w:fldCharType="separate"/>
      </w:r>
      <w:r>
        <w:rPr>
          <w:noProof/>
        </w:rPr>
        <w:t>180</w:t>
      </w:r>
      <w:r>
        <w:rPr>
          <w:noProof/>
        </w:rPr>
        <w:fldChar w:fldCharType="end"/>
      </w:r>
    </w:p>
    <w:p w14:paraId="78579690" w14:textId="73F49A1B" w:rsidR="00800D60" w:rsidRDefault="00800D60">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_Toc164763659 \h </w:instrText>
      </w:r>
      <w:r>
        <w:rPr>
          <w:noProof/>
        </w:rPr>
      </w:r>
      <w:r>
        <w:rPr>
          <w:noProof/>
        </w:rPr>
        <w:fldChar w:fldCharType="separate"/>
      </w:r>
      <w:r>
        <w:rPr>
          <w:noProof/>
        </w:rPr>
        <w:t>180</w:t>
      </w:r>
      <w:r>
        <w:rPr>
          <w:noProof/>
        </w:rPr>
        <w:fldChar w:fldCharType="end"/>
      </w:r>
    </w:p>
    <w:p w14:paraId="53381104" w14:textId="7BAA4E4F" w:rsidR="00800D60" w:rsidRDefault="00800D60">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_Toc164763660 \h </w:instrText>
      </w:r>
      <w:r>
        <w:rPr>
          <w:noProof/>
        </w:rPr>
      </w:r>
      <w:r>
        <w:rPr>
          <w:noProof/>
        </w:rPr>
        <w:fldChar w:fldCharType="separate"/>
      </w:r>
      <w:r>
        <w:rPr>
          <w:noProof/>
        </w:rPr>
        <w:t>181</w:t>
      </w:r>
      <w:r>
        <w:rPr>
          <w:noProof/>
        </w:rPr>
        <w:fldChar w:fldCharType="end"/>
      </w:r>
    </w:p>
    <w:p w14:paraId="28F1A64A" w14:textId="32B90F2F" w:rsidR="00800D60" w:rsidRDefault="00800D60">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_Toc164763661 \h </w:instrText>
      </w:r>
      <w:r>
        <w:rPr>
          <w:noProof/>
        </w:rPr>
      </w:r>
      <w:r>
        <w:rPr>
          <w:noProof/>
        </w:rPr>
        <w:fldChar w:fldCharType="separate"/>
      </w:r>
      <w:r>
        <w:rPr>
          <w:noProof/>
        </w:rPr>
        <w:t>181</w:t>
      </w:r>
      <w:r>
        <w:rPr>
          <w:noProof/>
        </w:rPr>
        <w:fldChar w:fldCharType="end"/>
      </w:r>
    </w:p>
    <w:p w14:paraId="59852492" w14:textId="4A53DEE3" w:rsidR="00800D60" w:rsidRDefault="00800D60">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41053D">
        <w:rPr>
          <w:rFonts w:cs="Courier New"/>
          <w:noProof/>
        </w:rPr>
        <w:t>EELManagedACR</w:t>
      </w:r>
      <w:r>
        <w:rPr>
          <w:noProof/>
        </w:rPr>
        <w:tab/>
      </w:r>
      <w:r>
        <w:rPr>
          <w:noProof/>
        </w:rPr>
        <w:fldChar w:fldCharType="begin"/>
      </w:r>
      <w:r>
        <w:rPr>
          <w:noProof/>
        </w:rPr>
        <w:instrText xml:space="preserve"> PAGEREF _Toc164763662 \h </w:instrText>
      </w:r>
      <w:r>
        <w:rPr>
          <w:noProof/>
        </w:rPr>
      </w:r>
      <w:r>
        <w:rPr>
          <w:noProof/>
        </w:rPr>
        <w:fldChar w:fldCharType="separate"/>
      </w:r>
      <w:r>
        <w:rPr>
          <w:noProof/>
        </w:rPr>
        <w:t>181</w:t>
      </w:r>
      <w:r>
        <w:rPr>
          <w:noProof/>
        </w:rPr>
        <w:fldChar w:fldCharType="end"/>
      </w:r>
    </w:p>
    <w:p w14:paraId="63D8DE03" w14:textId="7D8DDBBF" w:rsidR="00800D60" w:rsidRDefault="00800D60">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_Toc164763663 \h </w:instrText>
      </w:r>
      <w:r>
        <w:rPr>
          <w:noProof/>
        </w:rPr>
      </w:r>
      <w:r>
        <w:rPr>
          <w:noProof/>
        </w:rPr>
        <w:fldChar w:fldCharType="separate"/>
      </w:r>
      <w:r>
        <w:rPr>
          <w:noProof/>
        </w:rPr>
        <w:t>181</w:t>
      </w:r>
      <w:r>
        <w:rPr>
          <w:noProof/>
        </w:rPr>
        <w:fldChar w:fldCharType="end"/>
      </w:r>
    </w:p>
    <w:p w14:paraId="11CA054A" w14:textId="6DE7E8F8" w:rsidR="00800D60" w:rsidRDefault="00800D60">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_Toc164763664 \h </w:instrText>
      </w:r>
      <w:r>
        <w:rPr>
          <w:noProof/>
        </w:rPr>
      </w:r>
      <w:r>
        <w:rPr>
          <w:noProof/>
        </w:rPr>
        <w:fldChar w:fldCharType="separate"/>
      </w:r>
      <w:r>
        <w:rPr>
          <w:noProof/>
        </w:rPr>
        <w:t>181</w:t>
      </w:r>
      <w:r>
        <w:rPr>
          <w:noProof/>
        </w:rPr>
        <w:fldChar w:fldCharType="end"/>
      </w:r>
    </w:p>
    <w:p w14:paraId="0E39A674" w14:textId="592D6973" w:rsidR="00800D60" w:rsidRDefault="00800D60">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_Toc164763665 \h </w:instrText>
      </w:r>
      <w:r>
        <w:rPr>
          <w:noProof/>
        </w:rPr>
      </w:r>
      <w:r>
        <w:rPr>
          <w:noProof/>
        </w:rPr>
        <w:fldChar w:fldCharType="separate"/>
      </w:r>
      <w:r>
        <w:rPr>
          <w:noProof/>
        </w:rPr>
        <w:t>182</w:t>
      </w:r>
      <w:r>
        <w:rPr>
          <w:noProof/>
        </w:rPr>
        <w:fldChar w:fldCharType="end"/>
      </w:r>
    </w:p>
    <w:p w14:paraId="54B356F4" w14:textId="43B4DA95" w:rsidR="00800D60" w:rsidRDefault="00800D60">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_Toc164763666 \h </w:instrText>
      </w:r>
      <w:r>
        <w:rPr>
          <w:noProof/>
        </w:rPr>
      </w:r>
      <w:r>
        <w:rPr>
          <w:noProof/>
        </w:rPr>
        <w:fldChar w:fldCharType="separate"/>
      </w:r>
      <w:r>
        <w:rPr>
          <w:noProof/>
        </w:rPr>
        <w:t>182</w:t>
      </w:r>
      <w:r>
        <w:rPr>
          <w:noProof/>
        </w:rPr>
        <w:fldChar w:fldCharType="end"/>
      </w:r>
    </w:p>
    <w:p w14:paraId="7F1BABEC" w14:textId="629FB1C1" w:rsidR="00800D60" w:rsidRDefault="00800D60">
      <w:pPr>
        <w:pStyle w:val="TOC4"/>
        <w:rPr>
          <w:rFonts w:asciiTheme="minorHAnsi" w:eastAsiaTheme="minorEastAsia" w:hAnsiTheme="minorHAnsi" w:cstheme="minorBidi"/>
          <w:noProof/>
          <w:sz w:val="22"/>
          <w:szCs w:val="22"/>
          <w:lang w:val="en-IN" w:eastAsia="en-IN"/>
        </w:rPr>
      </w:pPr>
      <w:r>
        <w:rPr>
          <w:noProof/>
        </w:rPr>
        <w:t>8.8</w:t>
      </w:r>
      <w:r w:rsidRPr="0041053D">
        <w:rPr>
          <w:noProof/>
          <w:lang w:val="en-US"/>
        </w:rPr>
        <w:t>.5.2</w:t>
      </w:r>
      <w:r>
        <w:rPr>
          <w:rFonts w:asciiTheme="minorHAnsi" w:eastAsiaTheme="minorEastAsia" w:hAnsiTheme="minorHAnsi" w:cstheme="minorBidi"/>
          <w:noProof/>
          <w:sz w:val="22"/>
          <w:szCs w:val="22"/>
          <w:lang w:val="en-IN" w:eastAsia="en-IN"/>
        </w:rPr>
        <w:tab/>
      </w:r>
      <w:r w:rsidRPr="0041053D">
        <w:rPr>
          <w:noProof/>
          <w:lang w:val="en-US"/>
        </w:rPr>
        <w:t>ACT Status Notification</w:t>
      </w:r>
      <w:r>
        <w:rPr>
          <w:noProof/>
        </w:rPr>
        <w:tab/>
      </w:r>
      <w:r>
        <w:rPr>
          <w:noProof/>
        </w:rPr>
        <w:fldChar w:fldCharType="begin"/>
      </w:r>
      <w:r>
        <w:rPr>
          <w:noProof/>
        </w:rPr>
        <w:instrText xml:space="preserve"> PAGEREF _Toc164763667 \h </w:instrText>
      </w:r>
      <w:r>
        <w:rPr>
          <w:noProof/>
        </w:rPr>
      </w:r>
      <w:r>
        <w:rPr>
          <w:noProof/>
        </w:rPr>
        <w:fldChar w:fldCharType="separate"/>
      </w:r>
      <w:r>
        <w:rPr>
          <w:noProof/>
        </w:rPr>
        <w:t>182</w:t>
      </w:r>
      <w:r>
        <w:rPr>
          <w:noProof/>
        </w:rPr>
        <w:fldChar w:fldCharType="end"/>
      </w:r>
    </w:p>
    <w:p w14:paraId="639F8268" w14:textId="668D2D30" w:rsidR="00800D60" w:rsidRDefault="00800D60">
      <w:pPr>
        <w:pStyle w:val="TOC5"/>
        <w:rPr>
          <w:rFonts w:asciiTheme="minorHAnsi" w:eastAsiaTheme="minorEastAsia" w:hAnsiTheme="minorHAnsi" w:cstheme="minorBidi"/>
          <w:noProof/>
          <w:sz w:val="22"/>
          <w:szCs w:val="22"/>
          <w:lang w:val="en-IN" w:eastAsia="en-IN"/>
        </w:rPr>
      </w:pPr>
      <w:r>
        <w:rPr>
          <w:noProof/>
        </w:rPr>
        <w:t>8.8</w:t>
      </w:r>
      <w:r w:rsidRPr="0041053D">
        <w:rPr>
          <w:noProof/>
          <w:lang w:val="en-US"/>
        </w:rPr>
        <w:t>.5.2.1</w:t>
      </w:r>
      <w:r>
        <w:rPr>
          <w:rFonts w:asciiTheme="minorHAnsi" w:eastAsiaTheme="minorEastAsia" w:hAnsiTheme="minorHAnsi" w:cstheme="minorBidi"/>
          <w:noProof/>
          <w:sz w:val="22"/>
          <w:szCs w:val="22"/>
          <w:lang w:val="en-IN" w:eastAsia="en-IN"/>
        </w:rPr>
        <w:tab/>
      </w:r>
      <w:r w:rsidRPr="0041053D">
        <w:rPr>
          <w:noProof/>
          <w:lang w:val="en-US"/>
        </w:rPr>
        <w:t>Description</w:t>
      </w:r>
      <w:r>
        <w:rPr>
          <w:noProof/>
        </w:rPr>
        <w:tab/>
      </w:r>
      <w:r>
        <w:rPr>
          <w:noProof/>
        </w:rPr>
        <w:fldChar w:fldCharType="begin"/>
      </w:r>
      <w:r>
        <w:rPr>
          <w:noProof/>
        </w:rPr>
        <w:instrText xml:space="preserve"> PAGEREF _Toc164763668 \h </w:instrText>
      </w:r>
      <w:r>
        <w:rPr>
          <w:noProof/>
        </w:rPr>
      </w:r>
      <w:r>
        <w:rPr>
          <w:noProof/>
        </w:rPr>
        <w:fldChar w:fldCharType="separate"/>
      </w:r>
      <w:r>
        <w:rPr>
          <w:noProof/>
        </w:rPr>
        <w:t>182</w:t>
      </w:r>
      <w:r>
        <w:rPr>
          <w:noProof/>
        </w:rPr>
        <w:fldChar w:fldCharType="end"/>
      </w:r>
    </w:p>
    <w:p w14:paraId="795AAB6A" w14:textId="27CC9C43" w:rsidR="00800D60" w:rsidRDefault="00800D60">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_Toc164763669 \h </w:instrText>
      </w:r>
      <w:r>
        <w:rPr>
          <w:noProof/>
        </w:rPr>
      </w:r>
      <w:r>
        <w:rPr>
          <w:noProof/>
        </w:rPr>
        <w:fldChar w:fldCharType="separate"/>
      </w:r>
      <w:r>
        <w:rPr>
          <w:noProof/>
        </w:rPr>
        <w:t>182</w:t>
      </w:r>
      <w:r>
        <w:rPr>
          <w:noProof/>
        </w:rPr>
        <w:fldChar w:fldCharType="end"/>
      </w:r>
    </w:p>
    <w:p w14:paraId="266F0755" w14:textId="419C0521" w:rsidR="00800D60" w:rsidRDefault="00800D60">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_Toc164763670 \h </w:instrText>
      </w:r>
      <w:r>
        <w:rPr>
          <w:noProof/>
        </w:rPr>
      </w:r>
      <w:r>
        <w:rPr>
          <w:noProof/>
        </w:rPr>
        <w:fldChar w:fldCharType="separate"/>
      </w:r>
      <w:r>
        <w:rPr>
          <w:noProof/>
        </w:rPr>
        <w:t>183</w:t>
      </w:r>
      <w:r>
        <w:rPr>
          <w:noProof/>
        </w:rPr>
        <w:fldChar w:fldCharType="end"/>
      </w:r>
    </w:p>
    <w:p w14:paraId="0C790B3E" w14:textId="3E6F3480" w:rsidR="00800D60" w:rsidRDefault="00800D60">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_Toc164763671 \h </w:instrText>
      </w:r>
      <w:r>
        <w:rPr>
          <w:noProof/>
        </w:rPr>
      </w:r>
      <w:r>
        <w:rPr>
          <w:noProof/>
        </w:rPr>
        <w:fldChar w:fldCharType="separate"/>
      </w:r>
      <w:r>
        <w:rPr>
          <w:noProof/>
        </w:rPr>
        <w:t>183</w:t>
      </w:r>
      <w:r>
        <w:rPr>
          <w:noProof/>
        </w:rPr>
        <w:fldChar w:fldCharType="end"/>
      </w:r>
    </w:p>
    <w:p w14:paraId="1AB10851" w14:textId="71C6B947" w:rsidR="00800D60" w:rsidRDefault="00800D60">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_Toc164763672 \h </w:instrText>
      </w:r>
      <w:r>
        <w:rPr>
          <w:noProof/>
        </w:rPr>
      </w:r>
      <w:r>
        <w:rPr>
          <w:noProof/>
        </w:rPr>
        <w:fldChar w:fldCharType="separate"/>
      </w:r>
      <w:r>
        <w:rPr>
          <w:noProof/>
        </w:rPr>
        <w:t>183</w:t>
      </w:r>
      <w:r>
        <w:rPr>
          <w:noProof/>
        </w:rPr>
        <w:fldChar w:fldCharType="end"/>
      </w:r>
    </w:p>
    <w:p w14:paraId="1498C726" w14:textId="547063D7" w:rsidR="00800D60" w:rsidRDefault="00800D60">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_Toc164763673 \h </w:instrText>
      </w:r>
      <w:r>
        <w:rPr>
          <w:noProof/>
        </w:rPr>
      </w:r>
      <w:r>
        <w:rPr>
          <w:noProof/>
        </w:rPr>
        <w:fldChar w:fldCharType="separate"/>
      </w:r>
      <w:r>
        <w:rPr>
          <w:noProof/>
        </w:rPr>
        <w:t>183</w:t>
      </w:r>
      <w:r>
        <w:rPr>
          <w:noProof/>
        </w:rPr>
        <w:fldChar w:fldCharType="end"/>
      </w:r>
    </w:p>
    <w:p w14:paraId="441CA75D" w14:textId="33810AD5" w:rsidR="00800D60" w:rsidRDefault="00800D60">
      <w:pPr>
        <w:pStyle w:val="TOC4"/>
        <w:rPr>
          <w:rFonts w:asciiTheme="minorHAnsi" w:eastAsiaTheme="minorEastAsia" w:hAnsiTheme="minorHAnsi" w:cstheme="minorBidi"/>
          <w:noProof/>
          <w:sz w:val="22"/>
          <w:szCs w:val="22"/>
          <w:lang w:val="en-IN" w:eastAsia="en-IN"/>
        </w:rPr>
      </w:pPr>
      <w:r>
        <w:rPr>
          <w:noProof/>
        </w:rPr>
        <w:t>8.8</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_Toc164763674 \h </w:instrText>
      </w:r>
      <w:r>
        <w:rPr>
          <w:noProof/>
        </w:rPr>
      </w:r>
      <w:r>
        <w:rPr>
          <w:noProof/>
        </w:rPr>
        <w:fldChar w:fldCharType="separate"/>
      </w:r>
      <w:r>
        <w:rPr>
          <w:noProof/>
        </w:rPr>
        <w:t>184</w:t>
      </w:r>
      <w:r>
        <w:rPr>
          <w:noProof/>
        </w:rPr>
        <w:fldChar w:fldCharType="end"/>
      </w:r>
    </w:p>
    <w:p w14:paraId="1A4D7B38" w14:textId="100F2FFD" w:rsidR="00800D60" w:rsidRDefault="00800D60">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_Toc164763675 \h </w:instrText>
      </w:r>
      <w:r>
        <w:rPr>
          <w:noProof/>
        </w:rPr>
      </w:r>
      <w:r>
        <w:rPr>
          <w:noProof/>
        </w:rPr>
        <w:fldChar w:fldCharType="separate"/>
      </w:r>
      <w:r>
        <w:rPr>
          <w:noProof/>
        </w:rPr>
        <w:t>184</w:t>
      </w:r>
      <w:r>
        <w:rPr>
          <w:noProof/>
        </w:rPr>
        <w:fldChar w:fldCharType="end"/>
      </w:r>
    </w:p>
    <w:p w14:paraId="297CE46B" w14:textId="79E014C7" w:rsidR="00800D60" w:rsidRDefault="00800D60">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_Toc164763676 \h </w:instrText>
      </w:r>
      <w:r>
        <w:rPr>
          <w:noProof/>
        </w:rPr>
      </w:r>
      <w:r>
        <w:rPr>
          <w:noProof/>
        </w:rPr>
        <w:fldChar w:fldCharType="separate"/>
      </w:r>
      <w:r>
        <w:rPr>
          <w:noProof/>
        </w:rPr>
        <w:t>184</w:t>
      </w:r>
      <w:r>
        <w:rPr>
          <w:noProof/>
        </w:rPr>
        <w:fldChar w:fldCharType="end"/>
      </w:r>
    </w:p>
    <w:p w14:paraId="3753A4E1" w14:textId="2550B444" w:rsidR="00800D60" w:rsidRDefault="00800D60">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_Toc164763677 \h </w:instrText>
      </w:r>
      <w:r>
        <w:rPr>
          <w:noProof/>
        </w:rPr>
      </w:r>
      <w:r>
        <w:rPr>
          <w:noProof/>
        </w:rPr>
        <w:fldChar w:fldCharType="separate"/>
      </w:r>
      <w:r>
        <w:rPr>
          <w:noProof/>
        </w:rPr>
        <w:t>185</w:t>
      </w:r>
      <w:r>
        <w:rPr>
          <w:noProof/>
        </w:rPr>
        <w:fldChar w:fldCharType="end"/>
      </w:r>
    </w:p>
    <w:p w14:paraId="1EE91492" w14:textId="04F5F00B" w:rsidR="00800D60" w:rsidRDefault="00800D60">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_Toc164763678 \h </w:instrText>
      </w:r>
      <w:r>
        <w:rPr>
          <w:noProof/>
        </w:rPr>
      </w:r>
      <w:r>
        <w:rPr>
          <w:noProof/>
        </w:rPr>
        <w:fldChar w:fldCharType="separate"/>
      </w:r>
      <w:r>
        <w:rPr>
          <w:noProof/>
        </w:rPr>
        <w:t>185</w:t>
      </w:r>
      <w:r>
        <w:rPr>
          <w:noProof/>
        </w:rPr>
        <w:fldChar w:fldCharType="end"/>
      </w:r>
    </w:p>
    <w:p w14:paraId="6EC6EDCB" w14:textId="0BAA59FF" w:rsidR="00800D60" w:rsidRDefault="00800D60">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_Toc164763679 \h </w:instrText>
      </w:r>
      <w:r>
        <w:rPr>
          <w:noProof/>
        </w:rPr>
      </w:r>
      <w:r>
        <w:rPr>
          <w:noProof/>
        </w:rPr>
        <w:fldChar w:fldCharType="separate"/>
      </w:r>
      <w:r>
        <w:rPr>
          <w:noProof/>
        </w:rPr>
        <w:t>185</w:t>
      </w:r>
      <w:r>
        <w:rPr>
          <w:noProof/>
        </w:rPr>
        <w:fldChar w:fldCharType="end"/>
      </w:r>
    </w:p>
    <w:p w14:paraId="609D6CE5" w14:textId="66574724" w:rsidR="00800D60" w:rsidRDefault="00800D60">
      <w:pPr>
        <w:pStyle w:val="TOC4"/>
        <w:rPr>
          <w:rFonts w:asciiTheme="minorHAnsi" w:eastAsiaTheme="minorEastAsia" w:hAnsiTheme="minorHAnsi" w:cstheme="minorBidi"/>
          <w:noProof/>
          <w:sz w:val="22"/>
          <w:szCs w:val="22"/>
          <w:lang w:val="en-IN" w:eastAsia="en-IN"/>
        </w:rPr>
      </w:pPr>
      <w:r>
        <w:rPr>
          <w:noProof/>
        </w:rPr>
        <w:t>8.8</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_Toc164763680 \h </w:instrText>
      </w:r>
      <w:r>
        <w:rPr>
          <w:noProof/>
        </w:rPr>
      </w:r>
      <w:r>
        <w:rPr>
          <w:noProof/>
        </w:rPr>
        <w:fldChar w:fldCharType="separate"/>
      </w:r>
      <w:r>
        <w:rPr>
          <w:noProof/>
        </w:rPr>
        <w:t>185</w:t>
      </w:r>
      <w:r>
        <w:rPr>
          <w:noProof/>
        </w:rPr>
        <w:fldChar w:fldCharType="end"/>
      </w:r>
    </w:p>
    <w:p w14:paraId="1267799E" w14:textId="284C51D9" w:rsidR="00800D60" w:rsidRDefault="00800D60">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_Toc164763681 \h </w:instrText>
      </w:r>
      <w:r>
        <w:rPr>
          <w:noProof/>
        </w:rPr>
      </w:r>
      <w:r>
        <w:rPr>
          <w:noProof/>
        </w:rPr>
        <w:fldChar w:fldCharType="separate"/>
      </w:r>
      <w:r>
        <w:rPr>
          <w:noProof/>
        </w:rPr>
        <w:t>185</w:t>
      </w:r>
      <w:r>
        <w:rPr>
          <w:noProof/>
        </w:rPr>
        <w:fldChar w:fldCharType="end"/>
      </w:r>
    </w:p>
    <w:p w14:paraId="26B14F82" w14:textId="20A307EA"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_Toc164763682 \h </w:instrText>
      </w:r>
      <w:r>
        <w:rPr>
          <w:noProof/>
        </w:rPr>
      </w:r>
      <w:r>
        <w:rPr>
          <w:noProof/>
        </w:rPr>
        <w:fldChar w:fldCharType="separate"/>
      </w:r>
      <w:r>
        <w:rPr>
          <w:noProof/>
        </w:rPr>
        <w:t>185</w:t>
      </w:r>
      <w:r>
        <w:rPr>
          <w:noProof/>
        </w:rPr>
        <w:fldChar w:fldCharType="end"/>
      </w:r>
    </w:p>
    <w:p w14:paraId="7B43EF09" w14:textId="165CA535" w:rsidR="00800D60" w:rsidRDefault="00800D60">
      <w:pPr>
        <w:pStyle w:val="TOC4"/>
        <w:rPr>
          <w:rFonts w:asciiTheme="minorHAnsi" w:eastAsiaTheme="minorEastAsia" w:hAnsiTheme="minorHAnsi" w:cstheme="minorBidi"/>
          <w:noProof/>
          <w:sz w:val="22"/>
          <w:szCs w:val="22"/>
          <w:lang w:val="en-IN" w:eastAsia="en-IN"/>
        </w:rPr>
      </w:pPr>
      <w:r>
        <w:rPr>
          <w:noProof/>
        </w:rPr>
        <w:t>8.8</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_Toc164763683 \h </w:instrText>
      </w:r>
      <w:r>
        <w:rPr>
          <w:noProof/>
        </w:rPr>
      </w:r>
      <w:r>
        <w:rPr>
          <w:noProof/>
        </w:rPr>
        <w:fldChar w:fldCharType="separate"/>
      </w:r>
      <w:r>
        <w:rPr>
          <w:noProof/>
        </w:rPr>
        <w:t>186</w:t>
      </w:r>
      <w:r>
        <w:rPr>
          <w:noProof/>
        </w:rPr>
        <w:fldChar w:fldCharType="end"/>
      </w:r>
    </w:p>
    <w:p w14:paraId="7836310A" w14:textId="7DEFA269" w:rsidR="00800D60" w:rsidRDefault="00800D60">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_Toc164763684 \h </w:instrText>
      </w:r>
      <w:r>
        <w:rPr>
          <w:noProof/>
        </w:rPr>
      </w:r>
      <w:r>
        <w:rPr>
          <w:noProof/>
        </w:rPr>
        <w:fldChar w:fldCharType="separate"/>
      </w:r>
      <w:r>
        <w:rPr>
          <w:noProof/>
        </w:rPr>
        <w:t>186</w:t>
      </w:r>
      <w:r>
        <w:rPr>
          <w:noProof/>
        </w:rPr>
        <w:fldChar w:fldCharType="end"/>
      </w:r>
    </w:p>
    <w:p w14:paraId="520447BD" w14:textId="01880A1D" w:rsidR="00800D60" w:rsidRDefault="00800D60">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_Toc164763685 \h </w:instrText>
      </w:r>
      <w:r>
        <w:rPr>
          <w:noProof/>
        </w:rPr>
      </w:r>
      <w:r>
        <w:rPr>
          <w:noProof/>
        </w:rPr>
        <w:fldChar w:fldCharType="separate"/>
      </w:r>
      <w:r>
        <w:rPr>
          <w:noProof/>
        </w:rPr>
        <w:t>186</w:t>
      </w:r>
      <w:r>
        <w:rPr>
          <w:noProof/>
        </w:rPr>
        <w:fldChar w:fldCharType="end"/>
      </w:r>
    </w:p>
    <w:p w14:paraId="09410849" w14:textId="4C39C93F" w:rsidR="00800D60" w:rsidRDefault="00800D60">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_Toc164763686 \h </w:instrText>
      </w:r>
      <w:r>
        <w:rPr>
          <w:noProof/>
        </w:rPr>
      </w:r>
      <w:r>
        <w:rPr>
          <w:noProof/>
        </w:rPr>
        <w:fldChar w:fldCharType="separate"/>
      </w:r>
      <w:r>
        <w:rPr>
          <w:noProof/>
        </w:rPr>
        <w:t>186</w:t>
      </w:r>
      <w:r>
        <w:rPr>
          <w:noProof/>
        </w:rPr>
        <w:fldChar w:fldCharType="end"/>
      </w:r>
    </w:p>
    <w:p w14:paraId="1EE79E35" w14:textId="19B81050" w:rsidR="00800D60" w:rsidRDefault="00800D60">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_Toc164763687 \h </w:instrText>
      </w:r>
      <w:r>
        <w:rPr>
          <w:noProof/>
        </w:rPr>
      </w:r>
      <w:r>
        <w:rPr>
          <w:noProof/>
        </w:rPr>
        <w:fldChar w:fldCharType="separate"/>
      </w:r>
      <w:r>
        <w:rPr>
          <w:noProof/>
        </w:rPr>
        <w:t>186</w:t>
      </w:r>
      <w:r>
        <w:rPr>
          <w:noProof/>
        </w:rPr>
        <w:fldChar w:fldCharType="end"/>
      </w:r>
    </w:p>
    <w:p w14:paraId="36AD07E2" w14:textId="2E907023" w:rsidR="00800D60" w:rsidRDefault="00800D60">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_Toc164763688 \h </w:instrText>
      </w:r>
      <w:r>
        <w:rPr>
          <w:noProof/>
        </w:rPr>
      </w:r>
      <w:r>
        <w:rPr>
          <w:noProof/>
        </w:rPr>
        <w:fldChar w:fldCharType="separate"/>
      </w:r>
      <w:r>
        <w:rPr>
          <w:noProof/>
        </w:rPr>
        <w:t>186</w:t>
      </w:r>
      <w:r>
        <w:rPr>
          <w:noProof/>
        </w:rPr>
        <w:fldChar w:fldCharType="end"/>
      </w:r>
    </w:p>
    <w:p w14:paraId="27143E86" w14:textId="03C25DEE" w:rsidR="00800D60" w:rsidRDefault="00800D60">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_Toc164763689 \h </w:instrText>
      </w:r>
      <w:r>
        <w:rPr>
          <w:noProof/>
        </w:rPr>
      </w:r>
      <w:r>
        <w:rPr>
          <w:noProof/>
        </w:rPr>
        <w:fldChar w:fldCharType="separate"/>
      </w:r>
      <w:r>
        <w:rPr>
          <w:noProof/>
        </w:rPr>
        <w:t>186</w:t>
      </w:r>
      <w:r>
        <w:rPr>
          <w:noProof/>
        </w:rPr>
        <w:fldChar w:fldCharType="end"/>
      </w:r>
    </w:p>
    <w:p w14:paraId="4EAF50DA" w14:textId="11403B85" w:rsidR="00800D60" w:rsidRDefault="00800D60">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_Toc164763690 \h </w:instrText>
      </w:r>
      <w:r>
        <w:rPr>
          <w:noProof/>
        </w:rPr>
      </w:r>
      <w:r>
        <w:rPr>
          <w:noProof/>
        </w:rPr>
        <w:fldChar w:fldCharType="separate"/>
      </w:r>
      <w:r>
        <w:rPr>
          <w:noProof/>
        </w:rPr>
        <w:t>186</w:t>
      </w:r>
      <w:r>
        <w:rPr>
          <w:noProof/>
        </w:rPr>
        <w:fldChar w:fldCharType="end"/>
      </w:r>
    </w:p>
    <w:p w14:paraId="36BDA18C" w14:textId="4B82EF04" w:rsidR="00800D60" w:rsidRDefault="00800D60">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_Toc164763691 \h </w:instrText>
      </w:r>
      <w:r>
        <w:rPr>
          <w:noProof/>
        </w:rPr>
      </w:r>
      <w:r>
        <w:rPr>
          <w:noProof/>
        </w:rPr>
        <w:fldChar w:fldCharType="separate"/>
      </w:r>
      <w:r>
        <w:rPr>
          <w:noProof/>
        </w:rPr>
        <w:t>186</w:t>
      </w:r>
      <w:r>
        <w:rPr>
          <w:noProof/>
        </w:rPr>
        <w:fldChar w:fldCharType="end"/>
      </w:r>
    </w:p>
    <w:p w14:paraId="23EB5659" w14:textId="274FDA89" w:rsidR="00800D60" w:rsidRDefault="00800D60">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_Toc164763692 \h </w:instrText>
      </w:r>
      <w:r>
        <w:rPr>
          <w:noProof/>
        </w:rPr>
      </w:r>
      <w:r>
        <w:rPr>
          <w:noProof/>
        </w:rPr>
        <w:fldChar w:fldCharType="separate"/>
      </w:r>
      <w:r>
        <w:rPr>
          <w:noProof/>
        </w:rPr>
        <w:t>186</w:t>
      </w:r>
      <w:r>
        <w:rPr>
          <w:noProof/>
        </w:rPr>
        <w:fldChar w:fldCharType="end"/>
      </w:r>
    </w:p>
    <w:p w14:paraId="165C49AF" w14:textId="5EFC75A6" w:rsidR="00800D60" w:rsidRDefault="00800D60">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_Toc164763693 \h </w:instrText>
      </w:r>
      <w:r>
        <w:rPr>
          <w:noProof/>
        </w:rPr>
      </w:r>
      <w:r>
        <w:rPr>
          <w:noProof/>
        </w:rPr>
        <w:fldChar w:fldCharType="separate"/>
      </w:r>
      <w:r>
        <w:rPr>
          <w:noProof/>
        </w:rPr>
        <w:t>187</w:t>
      </w:r>
      <w:r>
        <w:rPr>
          <w:noProof/>
        </w:rPr>
        <w:fldChar w:fldCharType="end"/>
      </w:r>
    </w:p>
    <w:p w14:paraId="6D837EA3" w14:textId="62F1F561" w:rsidR="00800D60" w:rsidRDefault="00800D60">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_Toc164763694 \h </w:instrText>
      </w:r>
      <w:r>
        <w:rPr>
          <w:noProof/>
        </w:rPr>
      </w:r>
      <w:r>
        <w:rPr>
          <w:noProof/>
        </w:rPr>
        <w:fldChar w:fldCharType="separate"/>
      </w:r>
      <w:r>
        <w:rPr>
          <w:noProof/>
        </w:rPr>
        <w:t>187</w:t>
      </w:r>
      <w:r>
        <w:rPr>
          <w:noProof/>
        </w:rPr>
        <w:fldChar w:fldCharType="end"/>
      </w:r>
    </w:p>
    <w:p w14:paraId="689E18AA" w14:textId="5E35ECCB" w:rsidR="00800D60" w:rsidRDefault="00800D60">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_Toc164763695 \h </w:instrText>
      </w:r>
      <w:r>
        <w:rPr>
          <w:noProof/>
        </w:rPr>
      </w:r>
      <w:r>
        <w:rPr>
          <w:noProof/>
        </w:rPr>
        <w:fldChar w:fldCharType="separate"/>
      </w:r>
      <w:r>
        <w:rPr>
          <w:noProof/>
        </w:rPr>
        <w:t>187</w:t>
      </w:r>
      <w:r>
        <w:rPr>
          <w:noProof/>
        </w:rPr>
        <w:fldChar w:fldCharType="end"/>
      </w:r>
    </w:p>
    <w:p w14:paraId="14252FDD" w14:textId="59D90D22" w:rsidR="00800D60" w:rsidRDefault="00800D60">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_Toc164763696 \h </w:instrText>
      </w:r>
      <w:r>
        <w:rPr>
          <w:noProof/>
        </w:rPr>
      </w:r>
      <w:r>
        <w:rPr>
          <w:noProof/>
        </w:rPr>
        <w:fldChar w:fldCharType="separate"/>
      </w:r>
      <w:r>
        <w:rPr>
          <w:noProof/>
        </w:rPr>
        <w:t>187</w:t>
      </w:r>
      <w:r>
        <w:rPr>
          <w:noProof/>
        </w:rPr>
        <w:fldChar w:fldCharType="end"/>
      </w:r>
    </w:p>
    <w:p w14:paraId="71A9FFA8" w14:textId="4DAD97DF" w:rsidR="00800D60" w:rsidRDefault="00800D60">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41053D">
        <w:rPr>
          <w:rFonts w:cs="Courier New"/>
          <w:noProof/>
        </w:rPr>
        <w:t>ACRUpdate</w:t>
      </w:r>
      <w:r>
        <w:rPr>
          <w:noProof/>
        </w:rPr>
        <w:tab/>
      </w:r>
      <w:r>
        <w:rPr>
          <w:noProof/>
        </w:rPr>
        <w:fldChar w:fldCharType="begin"/>
      </w:r>
      <w:r>
        <w:rPr>
          <w:noProof/>
        </w:rPr>
        <w:instrText xml:space="preserve"> PAGEREF _Toc164763697 \h </w:instrText>
      </w:r>
      <w:r>
        <w:rPr>
          <w:noProof/>
        </w:rPr>
      </w:r>
      <w:r>
        <w:rPr>
          <w:noProof/>
        </w:rPr>
        <w:fldChar w:fldCharType="separate"/>
      </w:r>
      <w:r>
        <w:rPr>
          <w:noProof/>
        </w:rPr>
        <w:t>188</w:t>
      </w:r>
      <w:r>
        <w:rPr>
          <w:noProof/>
        </w:rPr>
        <w:fldChar w:fldCharType="end"/>
      </w:r>
    </w:p>
    <w:p w14:paraId="21C1D016" w14:textId="41839984" w:rsidR="00800D60" w:rsidRDefault="00800D60">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_Toc164763698 \h </w:instrText>
      </w:r>
      <w:r>
        <w:rPr>
          <w:noProof/>
        </w:rPr>
      </w:r>
      <w:r>
        <w:rPr>
          <w:noProof/>
        </w:rPr>
        <w:fldChar w:fldCharType="separate"/>
      </w:r>
      <w:r>
        <w:rPr>
          <w:noProof/>
        </w:rPr>
        <w:t>188</w:t>
      </w:r>
      <w:r>
        <w:rPr>
          <w:noProof/>
        </w:rPr>
        <w:fldChar w:fldCharType="end"/>
      </w:r>
    </w:p>
    <w:p w14:paraId="23589FCE" w14:textId="700F5EC9" w:rsidR="00800D60" w:rsidRDefault="00800D60">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_Toc164763699 \h </w:instrText>
      </w:r>
      <w:r>
        <w:rPr>
          <w:noProof/>
        </w:rPr>
      </w:r>
      <w:r>
        <w:rPr>
          <w:noProof/>
        </w:rPr>
        <w:fldChar w:fldCharType="separate"/>
      </w:r>
      <w:r>
        <w:rPr>
          <w:noProof/>
        </w:rPr>
        <w:t>188</w:t>
      </w:r>
      <w:r>
        <w:rPr>
          <w:noProof/>
        </w:rPr>
        <w:fldChar w:fldCharType="end"/>
      </w:r>
    </w:p>
    <w:p w14:paraId="19F76413" w14:textId="13BB68D8" w:rsidR="00800D60" w:rsidRDefault="00800D60">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_Toc164763700 \h </w:instrText>
      </w:r>
      <w:r>
        <w:rPr>
          <w:noProof/>
        </w:rPr>
      </w:r>
      <w:r>
        <w:rPr>
          <w:noProof/>
        </w:rPr>
        <w:fldChar w:fldCharType="separate"/>
      </w:r>
      <w:r>
        <w:rPr>
          <w:noProof/>
        </w:rPr>
        <w:t>188</w:t>
      </w:r>
      <w:r>
        <w:rPr>
          <w:noProof/>
        </w:rPr>
        <w:fldChar w:fldCharType="end"/>
      </w:r>
    </w:p>
    <w:p w14:paraId="42C6F642" w14:textId="19E13C4A" w:rsidR="00800D60" w:rsidRDefault="00800D60">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_Toc164763701 \h </w:instrText>
      </w:r>
      <w:r>
        <w:rPr>
          <w:noProof/>
        </w:rPr>
      </w:r>
      <w:r>
        <w:rPr>
          <w:noProof/>
        </w:rPr>
        <w:fldChar w:fldCharType="separate"/>
      </w:r>
      <w:r>
        <w:rPr>
          <w:noProof/>
        </w:rPr>
        <w:t>189</w:t>
      </w:r>
      <w:r>
        <w:rPr>
          <w:noProof/>
        </w:rPr>
        <w:fldChar w:fldCharType="end"/>
      </w:r>
    </w:p>
    <w:p w14:paraId="65E21525" w14:textId="44C2B22D" w:rsidR="00800D60" w:rsidRDefault="00800D60">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_Toc164763702 \h </w:instrText>
      </w:r>
      <w:r>
        <w:rPr>
          <w:noProof/>
        </w:rPr>
      </w:r>
      <w:r>
        <w:rPr>
          <w:noProof/>
        </w:rPr>
        <w:fldChar w:fldCharType="separate"/>
      </w:r>
      <w:r>
        <w:rPr>
          <w:noProof/>
        </w:rPr>
        <w:t>189</w:t>
      </w:r>
      <w:r>
        <w:rPr>
          <w:noProof/>
        </w:rPr>
        <w:fldChar w:fldCharType="end"/>
      </w:r>
    </w:p>
    <w:p w14:paraId="2D521E1C" w14:textId="633B9658" w:rsidR="00800D60" w:rsidRDefault="00800D60">
      <w:pPr>
        <w:pStyle w:val="TOC4"/>
        <w:rPr>
          <w:rFonts w:asciiTheme="minorHAnsi" w:eastAsiaTheme="minorEastAsia" w:hAnsiTheme="minorHAnsi" w:cstheme="minorBidi"/>
          <w:noProof/>
          <w:sz w:val="22"/>
          <w:szCs w:val="22"/>
          <w:lang w:val="en-IN" w:eastAsia="en-IN"/>
        </w:rPr>
      </w:pPr>
      <w:r>
        <w:rPr>
          <w:noProof/>
        </w:rPr>
        <w:t>8.9</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_Toc164763703 \h </w:instrText>
      </w:r>
      <w:r>
        <w:rPr>
          <w:noProof/>
        </w:rPr>
      </w:r>
      <w:r>
        <w:rPr>
          <w:noProof/>
        </w:rPr>
        <w:fldChar w:fldCharType="separate"/>
      </w:r>
      <w:r>
        <w:rPr>
          <w:noProof/>
        </w:rPr>
        <w:t>189</w:t>
      </w:r>
      <w:r>
        <w:rPr>
          <w:noProof/>
        </w:rPr>
        <w:fldChar w:fldCharType="end"/>
      </w:r>
    </w:p>
    <w:p w14:paraId="4259E0B4" w14:textId="7B57BCB4" w:rsidR="00800D60" w:rsidRDefault="00800D60">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_Toc164763704 \h </w:instrText>
      </w:r>
      <w:r>
        <w:rPr>
          <w:noProof/>
        </w:rPr>
      </w:r>
      <w:r>
        <w:rPr>
          <w:noProof/>
        </w:rPr>
        <w:fldChar w:fldCharType="separate"/>
      </w:r>
      <w:r>
        <w:rPr>
          <w:noProof/>
        </w:rPr>
        <w:t>189</w:t>
      </w:r>
      <w:r>
        <w:rPr>
          <w:noProof/>
        </w:rPr>
        <w:fldChar w:fldCharType="end"/>
      </w:r>
    </w:p>
    <w:p w14:paraId="0D0E2CA4" w14:textId="2C1E257B" w:rsidR="00800D60" w:rsidRDefault="00800D60">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_Toc164763705 \h </w:instrText>
      </w:r>
      <w:r>
        <w:rPr>
          <w:noProof/>
        </w:rPr>
      </w:r>
      <w:r>
        <w:rPr>
          <w:noProof/>
        </w:rPr>
        <w:fldChar w:fldCharType="separate"/>
      </w:r>
      <w:r>
        <w:rPr>
          <w:noProof/>
        </w:rPr>
        <w:t>190</w:t>
      </w:r>
      <w:r>
        <w:rPr>
          <w:noProof/>
        </w:rPr>
        <w:fldChar w:fldCharType="end"/>
      </w:r>
    </w:p>
    <w:p w14:paraId="73D33B7C" w14:textId="2D2E492A" w:rsidR="00800D60" w:rsidRDefault="00800D60">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_Toc164763706 \h </w:instrText>
      </w:r>
      <w:r>
        <w:rPr>
          <w:noProof/>
        </w:rPr>
      </w:r>
      <w:r>
        <w:rPr>
          <w:noProof/>
        </w:rPr>
        <w:fldChar w:fldCharType="separate"/>
      </w:r>
      <w:r>
        <w:rPr>
          <w:noProof/>
        </w:rPr>
        <w:t>190</w:t>
      </w:r>
      <w:r>
        <w:rPr>
          <w:noProof/>
        </w:rPr>
        <w:fldChar w:fldCharType="end"/>
      </w:r>
    </w:p>
    <w:p w14:paraId="099DEED3" w14:textId="6A1326D6" w:rsidR="00800D60" w:rsidRDefault="00800D60">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_Toc164763707 \h </w:instrText>
      </w:r>
      <w:r>
        <w:rPr>
          <w:noProof/>
        </w:rPr>
      </w:r>
      <w:r>
        <w:rPr>
          <w:noProof/>
        </w:rPr>
        <w:fldChar w:fldCharType="separate"/>
      </w:r>
      <w:r>
        <w:rPr>
          <w:noProof/>
        </w:rPr>
        <w:t>191</w:t>
      </w:r>
      <w:r>
        <w:rPr>
          <w:noProof/>
        </w:rPr>
        <w:fldChar w:fldCharType="end"/>
      </w:r>
    </w:p>
    <w:p w14:paraId="0ADFC1FD" w14:textId="4B49739D" w:rsidR="00800D60" w:rsidRDefault="00800D60">
      <w:pPr>
        <w:pStyle w:val="TOC4"/>
        <w:rPr>
          <w:rFonts w:asciiTheme="minorHAnsi" w:eastAsiaTheme="minorEastAsia" w:hAnsiTheme="minorHAnsi" w:cstheme="minorBidi"/>
          <w:noProof/>
          <w:sz w:val="22"/>
          <w:szCs w:val="22"/>
          <w:lang w:val="en-IN" w:eastAsia="en-IN"/>
        </w:rPr>
      </w:pPr>
      <w:r>
        <w:rPr>
          <w:noProof/>
        </w:rPr>
        <w:t>8.9</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_Toc164763708 \h </w:instrText>
      </w:r>
      <w:r>
        <w:rPr>
          <w:noProof/>
        </w:rPr>
      </w:r>
      <w:r>
        <w:rPr>
          <w:noProof/>
        </w:rPr>
        <w:fldChar w:fldCharType="separate"/>
      </w:r>
      <w:r>
        <w:rPr>
          <w:noProof/>
        </w:rPr>
        <w:t>191</w:t>
      </w:r>
      <w:r>
        <w:rPr>
          <w:noProof/>
        </w:rPr>
        <w:fldChar w:fldCharType="end"/>
      </w:r>
    </w:p>
    <w:p w14:paraId="4521B644" w14:textId="1DDF26C9" w:rsidR="00800D60" w:rsidRDefault="00800D60">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_Toc164763709 \h </w:instrText>
      </w:r>
      <w:r>
        <w:rPr>
          <w:noProof/>
        </w:rPr>
      </w:r>
      <w:r>
        <w:rPr>
          <w:noProof/>
        </w:rPr>
        <w:fldChar w:fldCharType="separate"/>
      </w:r>
      <w:r>
        <w:rPr>
          <w:noProof/>
        </w:rPr>
        <w:t>191</w:t>
      </w:r>
      <w:r>
        <w:rPr>
          <w:noProof/>
        </w:rPr>
        <w:fldChar w:fldCharType="end"/>
      </w:r>
    </w:p>
    <w:p w14:paraId="395A20C0" w14:textId="683E4601" w:rsidR="00800D60" w:rsidRDefault="00800D60">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_Toc164763710 \h </w:instrText>
      </w:r>
      <w:r>
        <w:rPr>
          <w:noProof/>
        </w:rPr>
      </w:r>
      <w:r>
        <w:rPr>
          <w:noProof/>
        </w:rPr>
        <w:fldChar w:fldCharType="separate"/>
      </w:r>
      <w:r>
        <w:rPr>
          <w:noProof/>
        </w:rPr>
        <w:t>191</w:t>
      </w:r>
      <w:r>
        <w:rPr>
          <w:noProof/>
        </w:rPr>
        <w:fldChar w:fldCharType="end"/>
      </w:r>
    </w:p>
    <w:p w14:paraId="51A73B9E" w14:textId="5051BA01" w:rsidR="00800D60" w:rsidRDefault="00800D60">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_Toc164763711 \h </w:instrText>
      </w:r>
      <w:r>
        <w:rPr>
          <w:noProof/>
        </w:rPr>
      </w:r>
      <w:r>
        <w:rPr>
          <w:noProof/>
        </w:rPr>
        <w:fldChar w:fldCharType="separate"/>
      </w:r>
      <w:r>
        <w:rPr>
          <w:noProof/>
        </w:rPr>
        <w:t>191</w:t>
      </w:r>
      <w:r>
        <w:rPr>
          <w:noProof/>
        </w:rPr>
        <w:fldChar w:fldCharType="end"/>
      </w:r>
    </w:p>
    <w:p w14:paraId="17A6FC62" w14:textId="33962223" w:rsidR="00800D60" w:rsidRDefault="00800D60">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_Toc164763712 \h </w:instrText>
      </w:r>
      <w:r>
        <w:rPr>
          <w:noProof/>
        </w:rPr>
      </w:r>
      <w:r>
        <w:rPr>
          <w:noProof/>
        </w:rPr>
        <w:fldChar w:fldCharType="separate"/>
      </w:r>
      <w:r>
        <w:rPr>
          <w:noProof/>
        </w:rPr>
        <w:t>191</w:t>
      </w:r>
      <w:r>
        <w:rPr>
          <w:noProof/>
        </w:rPr>
        <w:fldChar w:fldCharType="end"/>
      </w:r>
    </w:p>
    <w:p w14:paraId="7C2D0939" w14:textId="5843FF7E" w:rsidR="00800D60" w:rsidRDefault="00800D60">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_Toc164763713 \h </w:instrText>
      </w:r>
      <w:r>
        <w:rPr>
          <w:noProof/>
        </w:rPr>
      </w:r>
      <w:r>
        <w:rPr>
          <w:noProof/>
        </w:rPr>
        <w:fldChar w:fldCharType="separate"/>
      </w:r>
      <w:r>
        <w:rPr>
          <w:noProof/>
        </w:rPr>
        <w:t>192</w:t>
      </w:r>
      <w:r>
        <w:rPr>
          <w:noProof/>
        </w:rPr>
        <w:fldChar w:fldCharType="end"/>
      </w:r>
    </w:p>
    <w:p w14:paraId="66C7D6CD" w14:textId="73E919D0" w:rsidR="00800D60" w:rsidRDefault="00800D60">
      <w:pPr>
        <w:pStyle w:val="TOC4"/>
        <w:rPr>
          <w:rFonts w:asciiTheme="minorHAnsi" w:eastAsiaTheme="minorEastAsia" w:hAnsiTheme="minorHAnsi" w:cstheme="minorBidi"/>
          <w:noProof/>
          <w:sz w:val="22"/>
          <w:szCs w:val="22"/>
          <w:lang w:val="en-IN" w:eastAsia="en-IN"/>
        </w:rPr>
      </w:pPr>
      <w:r>
        <w:rPr>
          <w:noProof/>
        </w:rPr>
        <w:t>8.9</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_Toc164763714 \h </w:instrText>
      </w:r>
      <w:r>
        <w:rPr>
          <w:noProof/>
        </w:rPr>
      </w:r>
      <w:r>
        <w:rPr>
          <w:noProof/>
        </w:rPr>
        <w:fldChar w:fldCharType="separate"/>
      </w:r>
      <w:r>
        <w:rPr>
          <w:noProof/>
        </w:rPr>
        <w:t>192</w:t>
      </w:r>
      <w:r>
        <w:rPr>
          <w:noProof/>
        </w:rPr>
        <w:fldChar w:fldCharType="end"/>
      </w:r>
    </w:p>
    <w:p w14:paraId="1B88637F" w14:textId="5755ECBF" w:rsidR="00800D60" w:rsidRDefault="00800D60">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_Toc164763715 \h </w:instrText>
      </w:r>
      <w:r>
        <w:rPr>
          <w:noProof/>
        </w:rPr>
      </w:r>
      <w:r>
        <w:rPr>
          <w:noProof/>
        </w:rPr>
        <w:fldChar w:fldCharType="separate"/>
      </w:r>
      <w:r>
        <w:rPr>
          <w:noProof/>
        </w:rPr>
        <w:t>192</w:t>
      </w:r>
      <w:r>
        <w:rPr>
          <w:noProof/>
        </w:rPr>
        <w:fldChar w:fldCharType="end"/>
      </w:r>
    </w:p>
    <w:p w14:paraId="5A5DBDA0" w14:textId="75AF2704" w:rsidR="00800D60" w:rsidRDefault="00800D60">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_Toc164763716 \h </w:instrText>
      </w:r>
      <w:r>
        <w:rPr>
          <w:noProof/>
        </w:rPr>
      </w:r>
      <w:r>
        <w:rPr>
          <w:noProof/>
        </w:rPr>
        <w:fldChar w:fldCharType="separate"/>
      </w:r>
      <w:r>
        <w:rPr>
          <w:noProof/>
        </w:rPr>
        <w:t>192</w:t>
      </w:r>
      <w:r>
        <w:rPr>
          <w:noProof/>
        </w:rPr>
        <w:fldChar w:fldCharType="end"/>
      </w:r>
    </w:p>
    <w:p w14:paraId="59408FB2" w14:textId="296A3B6F" w:rsidR="00800D60" w:rsidRDefault="00800D60">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_Toc164763717 \h </w:instrText>
      </w:r>
      <w:r>
        <w:rPr>
          <w:noProof/>
        </w:rPr>
      </w:r>
      <w:r>
        <w:rPr>
          <w:noProof/>
        </w:rPr>
        <w:fldChar w:fldCharType="separate"/>
      </w:r>
      <w:r>
        <w:rPr>
          <w:noProof/>
        </w:rPr>
        <w:t>192</w:t>
      </w:r>
      <w:r>
        <w:rPr>
          <w:noProof/>
        </w:rPr>
        <w:fldChar w:fldCharType="end"/>
      </w:r>
    </w:p>
    <w:p w14:paraId="1CD58113" w14:textId="7BCA686F" w:rsidR="00800D60" w:rsidRDefault="00800D60">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_Toc164763718 \h </w:instrText>
      </w:r>
      <w:r>
        <w:rPr>
          <w:noProof/>
        </w:rPr>
      </w:r>
      <w:r>
        <w:rPr>
          <w:noProof/>
        </w:rPr>
        <w:fldChar w:fldCharType="separate"/>
      </w:r>
      <w:r>
        <w:rPr>
          <w:noProof/>
        </w:rPr>
        <w:t>192</w:t>
      </w:r>
      <w:r>
        <w:rPr>
          <w:noProof/>
        </w:rPr>
        <w:fldChar w:fldCharType="end"/>
      </w:r>
    </w:p>
    <w:p w14:paraId="45C56E79" w14:textId="023F1A87" w:rsidR="00800D60" w:rsidRDefault="00800D60">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_Toc164763719 \h </w:instrText>
      </w:r>
      <w:r>
        <w:rPr>
          <w:noProof/>
        </w:rPr>
      </w:r>
      <w:r>
        <w:rPr>
          <w:noProof/>
        </w:rPr>
        <w:fldChar w:fldCharType="separate"/>
      </w:r>
      <w:r>
        <w:rPr>
          <w:noProof/>
        </w:rPr>
        <w:t>192</w:t>
      </w:r>
      <w:r>
        <w:rPr>
          <w:noProof/>
        </w:rPr>
        <w:fldChar w:fldCharType="end"/>
      </w:r>
    </w:p>
    <w:p w14:paraId="422BF71E" w14:textId="7A31D2E2" w:rsidR="00800D60" w:rsidRDefault="00800D60">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_Toc164763720 \h </w:instrText>
      </w:r>
      <w:r>
        <w:rPr>
          <w:noProof/>
        </w:rPr>
      </w:r>
      <w:r>
        <w:rPr>
          <w:noProof/>
        </w:rPr>
        <w:fldChar w:fldCharType="separate"/>
      </w:r>
      <w:r>
        <w:rPr>
          <w:noProof/>
        </w:rPr>
        <w:t>192</w:t>
      </w:r>
      <w:r>
        <w:rPr>
          <w:noProof/>
        </w:rPr>
        <w:fldChar w:fldCharType="end"/>
      </w:r>
    </w:p>
    <w:p w14:paraId="2BB4079A" w14:textId="53BFE225" w:rsidR="00800D60" w:rsidRDefault="00800D60">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_Toc164763721 \h </w:instrText>
      </w:r>
      <w:r>
        <w:rPr>
          <w:noProof/>
        </w:rPr>
      </w:r>
      <w:r>
        <w:rPr>
          <w:noProof/>
        </w:rPr>
        <w:fldChar w:fldCharType="separate"/>
      </w:r>
      <w:r>
        <w:rPr>
          <w:noProof/>
        </w:rPr>
        <w:t>192</w:t>
      </w:r>
      <w:r>
        <w:rPr>
          <w:noProof/>
        </w:rPr>
        <w:fldChar w:fldCharType="end"/>
      </w:r>
    </w:p>
    <w:p w14:paraId="34946049" w14:textId="5816EA2A" w:rsidR="00800D60" w:rsidRDefault="00800D60">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_Toc164763722 \h </w:instrText>
      </w:r>
      <w:r>
        <w:rPr>
          <w:noProof/>
        </w:rPr>
      </w:r>
      <w:r>
        <w:rPr>
          <w:noProof/>
        </w:rPr>
        <w:fldChar w:fldCharType="separate"/>
      </w:r>
      <w:r>
        <w:rPr>
          <w:noProof/>
        </w:rPr>
        <w:t>193</w:t>
      </w:r>
      <w:r>
        <w:rPr>
          <w:noProof/>
        </w:rPr>
        <w:fldChar w:fldCharType="end"/>
      </w:r>
    </w:p>
    <w:p w14:paraId="3B3E92FB" w14:textId="2C6160A5" w:rsidR="00800D60" w:rsidRDefault="00800D60">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_Toc164763723 \h </w:instrText>
      </w:r>
      <w:r>
        <w:rPr>
          <w:noProof/>
        </w:rPr>
      </w:r>
      <w:r>
        <w:rPr>
          <w:noProof/>
        </w:rPr>
        <w:fldChar w:fldCharType="separate"/>
      </w:r>
      <w:r>
        <w:rPr>
          <w:noProof/>
        </w:rPr>
        <w:t>193</w:t>
      </w:r>
      <w:r>
        <w:rPr>
          <w:noProof/>
        </w:rPr>
        <w:fldChar w:fldCharType="end"/>
      </w:r>
    </w:p>
    <w:p w14:paraId="6A998571" w14:textId="592538E5" w:rsidR="00800D60" w:rsidRDefault="00800D60">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_Toc164763724 \h </w:instrText>
      </w:r>
      <w:r>
        <w:rPr>
          <w:noProof/>
        </w:rPr>
      </w:r>
      <w:r>
        <w:rPr>
          <w:noProof/>
        </w:rPr>
        <w:fldChar w:fldCharType="separate"/>
      </w:r>
      <w:r>
        <w:rPr>
          <w:noProof/>
        </w:rPr>
        <w:t>193</w:t>
      </w:r>
      <w:r>
        <w:rPr>
          <w:noProof/>
        </w:rPr>
        <w:fldChar w:fldCharType="end"/>
      </w:r>
    </w:p>
    <w:p w14:paraId="1EA12D39" w14:textId="3EDC1D1D" w:rsidR="00800D60" w:rsidRDefault="00800D60">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_Toc164763725 \h </w:instrText>
      </w:r>
      <w:r>
        <w:rPr>
          <w:noProof/>
        </w:rPr>
      </w:r>
      <w:r>
        <w:rPr>
          <w:noProof/>
        </w:rPr>
        <w:fldChar w:fldCharType="separate"/>
      </w:r>
      <w:r>
        <w:rPr>
          <w:noProof/>
        </w:rPr>
        <w:t>193</w:t>
      </w:r>
      <w:r>
        <w:rPr>
          <w:noProof/>
        </w:rPr>
        <w:fldChar w:fldCharType="end"/>
      </w:r>
    </w:p>
    <w:p w14:paraId="2850B023" w14:textId="0D8B88F7" w:rsidR="00800D60" w:rsidRDefault="00800D60">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_Toc164763726 \h </w:instrText>
      </w:r>
      <w:r>
        <w:rPr>
          <w:noProof/>
        </w:rPr>
      </w:r>
      <w:r>
        <w:rPr>
          <w:noProof/>
        </w:rPr>
        <w:fldChar w:fldCharType="separate"/>
      </w:r>
      <w:r>
        <w:rPr>
          <w:noProof/>
        </w:rPr>
        <w:t>193</w:t>
      </w:r>
      <w:r>
        <w:rPr>
          <w:noProof/>
        </w:rPr>
        <w:fldChar w:fldCharType="end"/>
      </w:r>
    </w:p>
    <w:p w14:paraId="3A81ECAE" w14:textId="5424FFED" w:rsidR="00800D60" w:rsidRDefault="00800D60">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_Toc164763727 \h </w:instrText>
      </w:r>
      <w:r>
        <w:rPr>
          <w:noProof/>
        </w:rPr>
      </w:r>
      <w:r>
        <w:rPr>
          <w:noProof/>
        </w:rPr>
        <w:fldChar w:fldCharType="separate"/>
      </w:r>
      <w:r>
        <w:rPr>
          <w:noProof/>
        </w:rPr>
        <w:t>193</w:t>
      </w:r>
      <w:r>
        <w:rPr>
          <w:noProof/>
        </w:rPr>
        <w:fldChar w:fldCharType="end"/>
      </w:r>
    </w:p>
    <w:p w14:paraId="2561B15E" w14:textId="4751DD59" w:rsidR="00800D60" w:rsidRDefault="00800D60">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_Toc164763728 \h </w:instrText>
      </w:r>
      <w:r>
        <w:rPr>
          <w:noProof/>
        </w:rPr>
      </w:r>
      <w:r>
        <w:rPr>
          <w:noProof/>
        </w:rPr>
        <w:fldChar w:fldCharType="separate"/>
      </w:r>
      <w:r>
        <w:rPr>
          <w:noProof/>
        </w:rPr>
        <w:t>194</w:t>
      </w:r>
      <w:r>
        <w:rPr>
          <w:noProof/>
        </w:rPr>
        <w:fldChar w:fldCharType="end"/>
      </w:r>
    </w:p>
    <w:p w14:paraId="2FDE3B0A" w14:textId="635E3B88" w:rsidR="00800D60" w:rsidRDefault="00800D60">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_Toc164763729 \h </w:instrText>
      </w:r>
      <w:r>
        <w:rPr>
          <w:noProof/>
        </w:rPr>
      </w:r>
      <w:r>
        <w:rPr>
          <w:noProof/>
        </w:rPr>
        <w:fldChar w:fldCharType="separate"/>
      </w:r>
      <w:r>
        <w:rPr>
          <w:noProof/>
        </w:rPr>
        <w:t>194</w:t>
      </w:r>
      <w:r>
        <w:rPr>
          <w:noProof/>
        </w:rPr>
        <w:fldChar w:fldCharType="end"/>
      </w:r>
    </w:p>
    <w:p w14:paraId="7B8BCAF1" w14:textId="369BE9D8" w:rsidR="00800D60" w:rsidRDefault="00800D60">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_Toc164763730 \h </w:instrText>
      </w:r>
      <w:r>
        <w:rPr>
          <w:noProof/>
        </w:rPr>
      </w:r>
      <w:r>
        <w:rPr>
          <w:noProof/>
        </w:rPr>
        <w:fldChar w:fldCharType="separate"/>
      </w:r>
      <w:r>
        <w:rPr>
          <w:noProof/>
        </w:rPr>
        <w:t>194</w:t>
      </w:r>
      <w:r>
        <w:rPr>
          <w:noProof/>
        </w:rPr>
        <w:fldChar w:fldCharType="end"/>
      </w:r>
    </w:p>
    <w:p w14:paraId="3CF5775D" w14:textId="54F41EA8" w:rsidR="00800D60" w:rsidRDefault="00800D60">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_Toc164763731 \h </w:instrText>
      </w:r>
      <w:r>
        <w:rPr>
          <w:noProof/>
        </w:rPr>
      </w:r>
      <w:r>
        <w:rPr>
          <w:noProof/>
        </w:rPr>
        <w:fldChar w:fldCharType="separate"/>
      </w:r>
      <w:r>
        <w:rPr>
          <w:noProof/>
        </w:rPr>
        <w:t>195</w:t>
      </w:r>
      <w:r>
        <w:rPr>
          <w:noProof/>
        </w:rPr>
        <w:fldChar w:fldCharType="end"/>
      </w:r>
    </w:p>
    <w:p w14:paraId="2FF0EF59" w14:textId="2FD1E3FB" w:rsidR="00800D60" w:rsidRDefault="00800D60">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_Toc164763732 \h </w:instrText>
      </w:r>
      <w:r>
        <w:rPr>
          <w:noProof/>
        </w:rPr>
      </w:r>
      <w:r>
        <w:rPr>
          <w:noProof/>
        </w:rPr>
        <w:fldChar w:fldCharType="separate"/>
      </w:r>
      <w:r>
        <w:rPr>
          <w:noProof/>
        </w:rPr>
        <w:t>195</w:t>
      </w:r>
      <w:r>
        <w:rPr>
          <w:noProof/>
        </w:rPr>
        <w:fldChar w:fldCharType="end"/>
      </w:r>
    </w:p>
    <w:p w14:paraId="491AE486" w14:textId="598A3164" w:rsidR="00800D60" w:rsidRDefault="00800D60">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_Toc164763733 \h </w:instrText>
      </w:r>
      <w:r>
        <w:rPr>
          <w:noProof/>
        </w:rPr>
      </w:r>
      <w:r>
        <w:rPr>
          <w:noProof/>
        </w:rPr>
        <w:fldChar w:fldCharType="separate"/>
      </w:r>
      <w:r>
        <w:rPr>
          <w:noProof/>
        </w:rPr>
        <w:t>195</w:t>
      </w:r>
      <w:r>
        <w:rPr>
          <w:noProof/>
        </w:rPr>
        <w:fldChar w:fldCharType="end"/>
      </w:r>
    </w:p>
    <w:p w14:paraId="27BDD58D" w14:textId="1E5B7EAB" w:rsidR="00800D60" w:rsidRDefault="00800D60">
      <w:pPr>
        <w:pStyle w:val="TOC4"/>
        <w:rPr>
          <w:rFonts w:asciiTheme="minorHAnsi" w:eastAsiaTheme="minorEastAsia" w:hAnsiTheme="minorHAnsi" w:cstheme="minorBidi"/>
          <w:noProof/>
          <w:sz w:val="22"/>
          <w:szCs w:val="22"/>
          <w:lang w:val="en-IN" w:eastAsia="en-IN"/>
        </w:rPr>
      </w:pPr>
      <w:r>
        <w:rPr>
          <w:noProof/>
        </w:rPr>
        <w:t>8.10</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_Toc164763734 \h </w:instrText>
      </w:r>
      <w:r>
        <w:rPr>
          <w:noProof/>
        </w:rPr>
      </w:r>
      <w:r>
        <w:rPr>
          <w:noProof/>
        </w:rPr>
        <w:fldChar w:fldCharType="separate"/>
      </w:r>
      <w:r>
        <w:rPr>
          <w:noProof/>
        </w:rPr>
        <w:t>195</w:t>
      </w:r>
      <w:r>
        <w:rPr>
          <w:noProof/>
        </w:rPr>
        <w:fldChar w:fldCharType="end"/>
      </w:r>
    </w:p>
    <w:p w14:paraId="38B65924" w14:textId="46EA67D0" w:rsidR="00800D60" w:rsidRDefault="00800D60">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_Toc164763735 \h </w:instrText>
      </w:r>
      <w:r>
        <w:rPr>
          <w:noProof/>
        </w:rPr>
      </w:r>
      <w:r>
        <w:rPr>
          <w:noProof/>
        </w:rPr>
        <w:fldChar w:fldCharType="separate"/>
      </w:r>
      <w:r>
        <w:rPr>
          <w:noProof/>
        </w:rPr>
        <w:t>195</w:t>
      </w:r>
      <w:r>
        <w:rPr>
          <w:noProof/>
        </w:rPr>
        <w:fldChar w:fldCharType="end"/>
      </w:r>
    </w:p>
    <w:p w14:paraId="46868887" w14:textId="21F583C5" w:rsidR="00800D60" w:rsidRDefault="00800D60">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_Toc164763736 \h </w:instrText>
      </w:r>
      <w:r>
        <w:rPr>
          <w:noProof/>
        </w:rPr>
      </w:r>
      <w:r>
        <w:rPr>
          <w:noProof/>
        </w:rPr>
        <w:fldChar w:fldCharType="separate"/>
      </w:r>
      <w:r>
        <w:rPr>
          <w:noProof/>
        </w:rPr>
        <w:t>195</w:t>
      </w:r>
      <w:r>
        <w:rPr>
          <w:noProof/>
        </w:rPr>
        <w:fldChar w:fldCharType="end"/>
      </w:r>
    </w:p>
    <w:p w14:paraId="323083B4" w14:textId="4E64768B" w:rsidR="00800D60" w:rsidRDefault="00800D60">
      <w:pPr>
        <w:pStyle w:val="TOC4"/>
        <w:rPr>
          <w:rFonts w:asciiTheme="minorHAnsi" w:eastAsiaTheme="minorEastAsia" w:hAnsiTheme="minorHAnsi" w:cstheme="minorBidi"/>
          <w:noProof/>
          <w:sz w:val="22"/>
          <w:szCs w:val="22"/>
          <w:lang w:val="en-IN" w:eastAsia="en-IN"/>
        </w:rPr>
      </w:pPr>
      <w:r>
        <w:rPr>
          <w:noProof/>
        </w:rPr>
        <w:t>8.10</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_Toc164763737 \h </w:instrText>
      </w:r>
      <w:r>
        <w:rPr>
          <w:noProof/>
        </w:rPr>
      </w:r>
      <w:r>
        <w:rPr>
          <w:noProof/>
        </w:rPr>
        <w:fldChar w:fldCharType="separate"/>
      </w:r>
      <w:r>
        <w:rPr>
          <w:noProof/>
        </w:rPr>
        <w:t>195</w:t>
      </w:r>
      <w:r>
        <w:rPr>
          <w:noProof/>
        </w:rPr>
        <w:fldChar w:fldCharType="end"/>
      </w:r>
    </w:p>
    <w:p w14:paraId="0A395002" w14:textId="076B5795" w:rsidR="00800D60" w:rsidRDefault="00800D60">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_Toc164763738 \h </w:instrText>
      </w:r>
      <w:r>
        <w:rPr>
          <w:noProof/>
        </w:rPr>
      </w:r>
      <w:r>
        <w:rPr>
          <w:noProof/>
        </w:rPr>
        <w:fldChar w:fldCharType="separate"/>
      </w:r>
      <w:r>
        <w:rPr>
          <w:noProof/>
        </w:rPr>
        <w:t>195</w:t>
      </w:r>
      <w:r>
        <w:rPr>
          <w:noProof/>
        </w:rPr>
        <w:fldChar w:fldCharType="end"/>
      </w:r>
    </w:p>
    <w:p w14:paraId="53BF185E" w14:textId="430A5BE8" w:rsidR="00800D60" w:rsidRDefault="00800D60">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_Toc164763739 \h </w:instrText>
      </w:r>
      <w:r>
        <w:rPr>
          <w:noProof/>
        </w:rPr>
      </w:r>
      <w:r>
        <w:rPr>
          <w:noProof/>
        </w:rPr>
        <w:fldChar w:fldCharType="separate"/>
      </w:r>
      <w:r>
        <w:rPr>
          <w:noProof/>
        </w:rPr>
        <w:t>196</w:t>
      </w:r>
      <w:r>
        <w:rPr>
          <w:noProof/>
        </w:rPr>
        <w:fldChar w:fldCharType="end"/>
      </w:r>
    </w:p>
    <w:p w14:paraId="6516BE77" w14:textId="39D3FDCE" w:rsidR="00800D60" w:rsidRDefault="00800D60">
      <w:pPr>
        <w:pStyle w:val="TOC4"/>
        <w:rPr>
          <w:rFonts w:asciiTheme="minorHAnsi" w:eastAsiaTheme="minorEastAsia" w:hAnsiTheme="minorHAnsi" w:cstheme="minorBidi"/>
          <w:noProof/>
          <w:sz w:val="22"/>
          <w:szCs w:val="22"/>
          <w:lang w:val="en-IN" w:eastAsia="en-IN"/>
        </w:rPr>
      </w:pPr>
      <w:r>
        <w:rPr>
          <w:noProof/>
        </w:rPr>
        <w:t>8.10</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_Toc164763740 \h </w:instrText>
      </w:r>
      <w:r>
        <w:rPr>
          <w:noProof/>
        </w:rPr>
      </w:r>
      <w:r>
        <w:rPr>
          <w:noProof/>
        </w:rPr>
        <w:fldChar w:fldCharType="separate"/>
      </w:r>
      <w:r>
        <w:rPr>
          <w:noProof/>
        </w:rPr>
        <w:t>196</w:t>
      </w:r>
      <w:r>
        <w:rPr>
          <w:noProof/>
        </w:rPr>
        <w:fldChar w:fldCharType="end"/>
      </w:r>
    </w:p>
    <w:p w14:paraId="3495BFC9" w14:textId="34CE04A2" w:rsidR="00800D60" w:rsidRDefault="00800D60">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_Toc164763741 \h </w:instrText>
      </w:r>
      <w:r>
        <w:rPr>
          <w:noProof/>
        </w:rPr>
      </w:r>
      <w:r>
        <w:rPr>
          <w:noProof/>
        </w:rPr>
        <w:fldChar w:fldCharType="separate"/>
      </w:r>
      <w:r>
        <w:rPr>
          <w:noProof/>
        </w:rPr>
        <w:t>196</w:t>
      </w:r>
      <w:r>
        <w:rPr>
          <w:noProof/>
        </w:rPr>
        <w:fldChar w:fldCharType="end"/>
      </w:r>
    </w:p>
    <w:p w14:paraId="6FEB52B7" w14:textId="7A071969" w:rsidR="00800D60" w:rsidRDefault="00800D60">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_Toc164763742 \h </w:instrText>
      </w:r>
      <w:r>
        <w:rPr>
          <w:noProof/>
        </w:rPr>
      </w:r>
      <w:r>
        <w:rPr>
          <w:noProof/>
        </w:rPr>
        <w:fldChar w:fldCharType="separate"/>
      </w:r>
      <w:r>
        <w:rPr>
          <w:noProof/>
        </w:rPr>
        <w:t>196</w:t>
      </w:r>
      <w:r>
        <w:rPr>
          <w:noProof/>
        </w:rPr>
        <w:fldChar w:fldCharType="end"/>
      </w:r>
    </w:p>
    <w:p w14:paraId="31D1285F" w14:textId="46935E95" w:rsidR="00800D60" w:rsidRDefault="00800D60">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_Toc164763743 \h </w:instrText>
      </w:r>
      <w:r>
        <w:rPr>
          <w:noProof/>
        </w:rPr>
      </w:r>
      <w:r>
        <w:rPr>
          <w:noProof/>
        </w:rPr>
        <w:fldChar w:fldCharType="separate"/>
      </w:r>
      <w:r>
        <w:rPr>
          <w:noProof/>
        </w:rPr>
        <w:t>196</w:t>
      </w:r>
      <w:r>
        <w:rPr>
          <w:noProof/>
        </w:rPr>
        <w:fldChar w:fldCharType="end"/>
      </w:r>
    </w:p>
    <w:p w14:paraId="4006A1F3" w14:textId="6373FA32" w:rsidR="00800D60" w:rsidRDefault="00800D60">
      <w:pPr>
        <w:pStyle w:val="TOC4"/>
        <w:rPr>
          <w:rFonts w:asciiTheme="minorHAnsi" w:eastAsiaTheme="minorEastAsia" w:hAnsiTheme="minorHAnsi" w:cstheme="minorBidi"/>
          <w:noProof/>
          <w:sz w:val="22"/>
          <w:szCs w:val="22"/>
          <w:lang w:val="en-IN" w:eastAsia="en-IN"/>
        </w:rPr>
      </w:pPr>
      <w:r>
        <w:rPr>
          <w:noProof/>
        </w:rPr>
        <w:lastRenderedPageBreak/>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_Toc164763744 \h </w:instrText>
      </w:r>
      <w:r>
        <w:rPr>
          <w:noProof/>
        </w:rPr>
      </w:r>
      <w:r>
        <w:rPr>
          <w:noProof/>
        </w:rPr>
        <w:fldChar w:fldCharType="separate"/>
      </w:r>
      <w:r>
        <w:rPr>
          <w:noProof/>
        </w:rPr>
        <w:t>196</w:t>
      </w:r>
      <w:r>
        <w:rPr>
          <w:noProof/>
        </w:rPr>
        <w:fldChar w:fldCharType="end"/>
      </w:r>
    </w:p>
    <w:p w14:paraId="597FAE29" w14:textId="77B3BDCF" w:rsidR="00800D60" w:rsidRDefault="00800D60">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_Toc164763745 \h </w:instrText>
      </w:r>
      <w:r>
        <w:rPr>
          <w:noProof/>
        </w:rPr>
      </w:r>
      <w:r>
        <w:rPr>
          <w:noProof/>
        </w:rPr>
        <w:fldChar w:fldCharType="separate"/>
      </w:r>
      <w:r>
        <w:rPr>
          <w:noProof/>
        </w:rPr>
        <w:t>196</w:t>
      </w:r>
      <w:r>
        <w:rPr>
          <w:noProof/>
        </w:rPr>
        <w:fldChar w:fldCharType="end"/>
      </w:r>
    </w:p>
    <w:p w14:paraId="12492E4B" w14:textId="6522AE16" w:rsidR="00800D60" w:rsidRDefault="00800D60">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_Toc164763746 \h </w:instrText>
      </w:r>
      <w:r>
        <w:rPr>
          <w:noProof/>
        </w:rPr>
      </w:r>
      <w:r>
        <w:rPr>
          <w:noProof/>
        </w:rPr>
        <w:fldChar w:fldCharType="separate"/>
      </w:r>
      <w:r>
        <w:rPr>
          <w:noProof/>
        </w:rPr>
        <w:t>196</w:t>
      </w:r>
      <w:r>
        <w:rPr>
          <w:noProof/>
        </w:rPr>
        <w:fldChar w:fldCharType="end"/>
      </w:r>
    </w:p>
    <w:p w14:paraId="1C81AD18" w14:textId="1C25A92A" w:rsidR="00800D60" w:rsidRDefault="00800D60">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_Toc164763747 \h </w:instrText>
      </w:r>
      <w:r>
        <w:rPr>
          <w:noProof/>
        </w:rPr>
      </w:r>
      <w:r>
        <w:rPr>
          <w:noProof/>
        </w:rPr>
        <w:fldChar w:fldCharType="separate"/>
      </w:r>
      <w:r>
        <w:rPr>
          <w:noProof/>
        </w:rPr>
        <w:t>196</w:t>
      </w:r>
      <w:r>
        <w:rPr>
          <w:noProof/>
        </w:rPr>
        <w:fldChar w:fldCharType="end"/>
      </w:r>
    </w:p>
    <w:p w14:paraId="35DA2DE3" w14:textId="50C62FAC" w:rsidR="00800D60" w:rsidRDefault="00800D60">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_Toc164763748 \h </w:instrText>
      </w:r>
      <w:r>
        <w:rPr>
          <w:noProof/>
        </w:rPr>
      </w:r>
      <w:r>
        <w:rPr>
          <w:noProof/>
        </w:rPr>
        <w:fldChar w:fldCharType="separate"/>
      </w:r>
      <w:r>
        <w:rPr>
          <w:noProof/>
        </w:rPr>
        <w:t>197</w:t>
      </w:r>
      <w:r>
        <w:rPr>
          <w:noProof/>
        </w:rPr>
        <w:fldChar w:fldCharType="end"/>
      </w:r>
    </w:p>
    <w:p w14:paraId="0E1F31D6" w14:textId="54D0DB5F" w:rsidR="00800D60" w:rsidRDefault="00800D60">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_Toc164763749 \h </w:instrText>
      </w:r>
      <w:r>
        <w:rPr>
          <w:noProof/>
        </w:rPr>
      </w:r>
      <w:r>
        <w:rPr>
          <w:noProof/>
        </w:rPr>
        <w:fldChar w:fldCharType="separate"/>
      </w:r>
      <w:r>
        <w:rPr>
          <w:noProof/>
        </w:rPr>
        <w:t>197</w:t>
      </w:r>
      <w:r>
        <w:rPr>
          <w:noProof/>
        </w:rPr>
        <w:fldChar w:fldCharType="end"/>
      </w:r>
    </w:p>
    <w:p w14:paraId="5DC7A672" w14:textId="01A05683" w:rsidR="00800D60" w:rsidRDefault="00800D60">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_Toc164763750 \h </w:instrText>
      </w:r>
      <w:r>
        <w:rPr>
          <w:noProof/>
        </w:rPr>
      </w:r>
      <w:r>
        <w:rPr>
          <w:noProof/>
        </w:rPr>
        <w:fldChar w:fldCharType="separate"/>
      </w:r>
      <w:r>
        <w:rPr>
          <w:noProof/>
        </w:rPr>
        <w:t>197</w:t>
      </w:r>
      <w:r>
        <w:rPr>
          <w:noProof/>
        </w:rPr>
        <w:fldChar w:fldCharType="end"/>
      </w:r>
    </w:p>
    <w:p w14:paraId="4F495D19" w14:textId="0874F765" w:rsidR="00800D60" w:rsidRDefault="00800D60">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_Toc164763751 \h </w:instrText>
      </w:r>
      <w:r>
        <w:rPr>
          <w:noProof/>
        </w:rPr>
      </w:r>
      <w:r>
        <w:rPr>
          <w:noProof/>
        </w:rPr>
        <w:fldChar w:fldCharType="separate"/>
      </w:r>
      <w:r>
        <w:rPr>
          <w:noProof/>
        </w:rPr>
        <w:t>197</w:t>
      </w:r>
      <w:r>
        <w:rPr>
          <w:noProof/>
        </w:rPr>
        <w:fldChar w:fldCharType="end"/>
      </w:r>
    </w:p>
    <w:p w14:paraId="4C856152" w14:textId="59C106AD" w:rsidR="00800D60" w:rsidRDefault="00800D60">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_Toc164763752 \h </w:instrText>
      </w:r>
      <w:r>
        <w:rPr>
          <w:noProof/>
        </w:rPr>
      </w:r>
      <w:r>
        <w:rPr>
          <w:noProof/>
        </w:rPr>
        <w:fldChar w:fldCharType="separate"/>
      </w:r>
      <w:r>
        <w:rPr>
          <w:noProof/>
        </w:rPr>
        <w:t>197</w:t>
      </w:r>
      <w:r>
        <w:rPr>
          <w:noProof/>
        </w:rPr>
        <w:fldChar w:fldCharType="end"/>
      </w:r>
    </w:p>
    <w:p w14:paraId="33F36D71" w14:textId="68D5CE40" w:rsidR="00800D60" w:rsidRDefault="00800D60">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_Toc164763753 \h </w:instrText>
      </w:r>
      <w:r>
        <w:rPr>
          <w:noProof/>
        </w:rPr>
      </w:r>
      <w:r>
        <w:rPr>
          <w:noProof/>
        </w:rPr>
        <w:fldChar w:fldCharType="separate"/>
      </w:r>
      <w:r>
        <w:rPr>
          <w:noProof/>
        </w:rPr>
        <w:t>197</w:t>
      </w:r>
      <w:r>
        <w:rPr>
          <w:noProof/>
        </w:rPr>
        <w:fldChar w:fldCharType="end"/>
      </w:r>
    </w:p>
    <w:p w14:paraId="1CBA5C0C" w14:textId="5E183BE6" w:rsidR="00800D60" w:rsidRDefault="00800D60">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_Toc164763754 \h </w:instrText>
      </w:r>
      <w:r>
        <w:rPr>
          <w:noProof/>
        </w:rPr>
      </w:r>
      <w:r>
        <w:rPr>
          <w:noProof/>
        </w:rPr>
        <w:fldChar w:fldCharType="separate"/>
      </w:r>
      <w:r>
        <w:rPr>
          <w:noProof/>
        </w:rPr>
        <w:t>198</w:t>
      </w:r>
      <w:r>
        <w:rPr>
          <w:noProof/>
        </w:rPr>
        <w:fldChar w:fldCharType="end"/>
      </w:r>
    </w:p>
    <w:p w14:paraId="346A0397" w14:textId="0055F66C" w:rsidR="00800D60" w:rsidRDefault="00800D60">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_Toc164763755 \h </w:instrText>
      </w:r>
      <w:r>
        <w:rPr>
          <w:noProof/>
        </w:rPr>
      </w:r>
      <w:r>
        <w:rPr>
          <w:noProof/>
        </w:rPr>
        <w:fldChar w:fldCharType="separate"/>
      </w:r>
      <w:r>
        <w:rPr>
          <w:noProof/>
        </w:rPr>
        <w:t>198</w:t>
      </w:r>
      <w:r>
        <w:rPr>
          <w:noProof/>
        </w:rPr>
        <w:fldChar w:fldCharType="end"/>
      </w:r>
    </w:p>
    <w:p w14:paraId="6218796A" w14:textId="27F3094A" w:rsidR="00800D60" w:rsidRDefault="00800D60">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_Toc164763756 \h </w:instrText>
      </w:r>
      <w:r>
        <w:rPr>
          <w:noProof/>
        </w:rPr>
      </w:r>
      <w:r>
        <w:rPr>
          <w:noProof/>
        </w:rPr>
        <w:fldChar w:fldCharType="separate"/>
      </w:r>
      <w:r>
        <w:rPr>
          <w:noProof/>
        </w:rPr>
        <w:t>198</w:t>
      </w:r>
      <w:r>
        <w:rPr>
          <w:noProof/>
        </w:rPr>
        <w:fldChar w:fldCharType="end"/>
      </w:r>
    </w:p>
    <w:p w14:paraId="5FF6D53C" w14:textId="192037B5" w:rsidR="00800D60" w:rsidRDefault="00800D60">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_Toc164763757 \h </w:instrText>
      </w:r>
      <w:r>
        <w:rPr>
          <w:noProof/>
        </w:rPr>
      </w:r>
      <w:r>
        <w:rPr>
          <w:noProof/>
        </w:rPr>
        <w:fldChar w:fldCharType="separate"/>
      </w:r>
      <w:r>
        <w:rPr>
          <w:noProof/>
        </w:rPr>
        <w:t>199</w:t>
      </w:r>
      <w:r>
        <w:rPr>
          <w:noProof/>
        </w:rPr>
        <w:fldChar w:fldCharType="end"/>
      </w:r>
    </w:p>
    <w:p w14:paraId="1B5F570F" w14:textId="402AB158" w:rsidR="00800D60" w:rsidRDefault="00800D60">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_Toc164763758 \h </w:instrText>
      </w:r>
      <w:r>
        <w:rPr>
          <w:noProof/>
        </w:rPr>
      </w:r>
      <w:r>
        <w:rPr>
          <w:noProof/>
        </w:rPr>
        <w:fldChar w:fldCharType="separate"/>
      </w:r>
      <w:r>
        <w:rPr>
          <w:noProof/>
        </w:rPr>
        <w:t>199</w:t>
      </w:r>
      <w:r>
        <w:rPr>
          <w:noProof/>
        </w:rPr>
        <w:fldChar w:fldCharType="end"/>
      </w:r>
    </w:p>
    <w:p w14:paraId="339BA262" w14:textId="2976F826" w:rsidR="00800D60" w:rsidRDefault="00800D60">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_Toc164763759 \h </w:instrText>
      </w:r>
      <w:r>
        <w:rPr>
          <w:noProof/>
        </w:rPr>
      </w:r>
      <w:r>
        <w:rPr>
          <w:noProof/>
        </w:rPr>
        <w:fldChar w:fldCharType="separate"/>
      </w:r>
      <w:r>
        <w:rPr>
          <w:noProof/>
        </w:rPr>
        <w:t>199</w:t>
      </w:r>
      <w:r>
        <w:rPr>
          <w:noProof/>
        </w:rPr>
        <w:fldChar w:fldCharType="end"/>
      </w:r>
    </w:p>
    <w:p w14:paraId="74B14B76" w14:textId="7CD2B41C" w:rsidR="00800D60" w:rsidRDefault="00800D60">
      <w:pPr>
        <w:pStyle w:val="TOC4"/>
        <w:rPr>
          <w:rFonts w:asciiTheme="minorHAnsi" w:eastAsiaTheme="minorEastAsia" w:hAnsiTheme="minorHAnsi" w:cstheme="minorBidi"/>
          <w:noProof/>
          <w:sz w:val="22"/>
          <w:szCs w:val="22"/>
          <w:lang w:val="en-IN" w:eastAsia="en-IN"/>
        </w:rPr>
      </w:pPr>
      <w:r>
        <w:rPr>
          <w:noProof/>
        </w:rPr>
        <w:t>8.11</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_Toc164763760 \h </w:instrText>
      </w:r>
      <w:r>
        <w:rPr>
          <w:noProof/>
        </w:rPr>
      </w:r>
      <w:r>
        <w:rPr>
          <w:noProof/>
        </w:rPr>
        <w:fldChar w:fldCharType="separate"/>
      </w:r>
      <w:r>
        <w:rPr>
          <w:noProof/>
        </w:rPr>
        <w:t>199</w:t>
      </w:r>
      <w:r>
        <w:rPr>
          <w:noProof/>
        </w:rPr>
        <w:fldChar w:fldCharType="end"/>
      </w:r>
    </w:p>
    <w:p w14:paraId="50A8E11B" w14:textId="405AA197" w:rsidR="00800D60" w:rsidRDefault="00800D60">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_Toc164763761 \h </w:instrText>
      </w:r>
      <w:r>
        <w:rPr>
          <w:noProof/>
        </w:rPr>
      </w:r>
      <w:r>
        <w:rPr>
          <w:noProof/>
        </w:rPr>
        <w:fldChar w:fldCharType="separate"/>
      </w:r>
      <w:r>
        <w:rPr>
          <w:noProof/>
        </w:rPr>
        <w:t>199</w:t>
      </w:r>
      <w:r>
        <w:rPr>
          <w:noProof/>
        </w:rPr>
        <w:fldChar w:fldCharType="end"/>
      </w:r>
    </w:p>
    <w:p w14:paraId="79D0B0BB" w14:textId="2722E61A" w:rsidR="00800D60" w:rsidRDefault="00800D60">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_Toc164763762 \h </w:instrText>
      </w:r>
      <w:r>
        <w:rPr>
          <w:noProof/>
        </w:rPr>
      </w:r>
      <w:r>
        <w:rPr>
          <w:noProof/>
        </w:rPr>
        <w:fldChar w:fldCharType="separate"/>
      </w:r>
      <w:r>
        <w:rPr>
          <w:noProof/>
        </w:rPr>
        <w:t>199</w:t>
      </w:r>
      <w:r>
        <w:rPr>
          <w:noProof/>
        </w:rPr>
        <w:fldChar w:fldCharType="end"/>
      </w:r>
    </w:p>
    <w:p w14:paraId="5618F3AA" w14:textId="2174A85D" w:rsidR="00800D60" w:rsidRDefault="00800D60">
      <w:pPr>
        <w:pStyle w:val="TOC4"/>
        <w:rPr>
          <w:rFonts w:asciiTheme="minorHAnsi" w:eastAsiaTheme="minorEastAsia" w:hAnsiTheme="minorHAnsi" w:cstheme="minorBidi"/>
          <w:noProof/>
          <w:sz w:val="22"/>
          <w:szCs w:val="22"/>
          <w:lang w:val="en-IN" w:eastAsia="en-IN"/>
        </w:rPr>
      </w:pPr>
      <w:r>
        <w:rPr>
          <w:noProof/>
        </w:rPr>
        <w:t>8.11</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_Toc164763763 \h </w:instrText>
      </w:r>
      <w:r>
        <w:rPr>
          <w:noProof/>
        </w:rPr>
      </w:r>
      <w:r>
        <w:rPr>
          <w:noProof/>
        </w:rPr>
        <w:fldChar w:fldCharType="separate"/>
      </w:r>
      <w:r>
        <w:rPr>
          <w:noProof/>
        </w:rPr>
        <w:t>199</w:t>
      </w:r>
      <w:r>
        <w:rPr>
          <w:noProof/>
        </w:rPr>
        <w:fldChar w:fldCharType="end"/>
      </w:r>
    </w:p>
    <w:p w14:paraId="164892CF" w14:textId="3B6A5CE9" w:rsidR="00800D60" w:rsidRDefault="00800D60">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_Toc164763764 \h </w:instrText>
      </w:r>
      <w:r>
        <w:rPr>
          <w:noProof/>
        </w:rPr>
      </w:r>
      <w:r>
        <w:rPr>
          <w:noProof/>
        </w:rPr>
        <w:fldChar w:fldCharType="separate"/>
      </w:r>
      <w:r>
        <w:rPr>
          <w:noProof/>
        </w:rPr>
        <w:t>199</w:t>
      </w:r>
      <w:r>
        <w:rPr>
          <w:noProof/>
        </w:rPr>
        <w:fldChar w:fldCharType="end"/>
      </w:r>
    </w:p>
    <w:p w14:paraId="7934BEB3" w14:textId="4CBF9DED" w:rsidR="00800D60" w:rsidRDefault="00800D60">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_Toc164763765 \h </w:instrText>
      </w:r>
      <w:r>
        <w:rPr>
          <w:noProof/>
        </w:rPr>
      </w:r>
      <w:r>
        <w:rPr>
          <w:noProof/>
        </w:rPr>
        <w:fldChar w:fldCharType="separate"/>
      </w:r>
      <w:r>
        <w:rPr>
          <w:noProof/>
        </w:rPr>
        <w:t>200</w:t>
      </w:r>
      <w:r>
        <w:rPr>
          <w:noProof/>
        </w:rPr>
        <w:fldChar w:fldCharType="end"/>
      </w:r>
    </w:p>
    <w:p w14:paraId="7784DF5F" w14:textId="74BF4F5F" w:rsidR="00800D60" w:rsidRDefault="00800D60">
      <w:pPr>
        <w:pStyle w:val="TOC4"/>
        <w:rPr>
          <w:rFonts w:asciiTheme="minorHAnsi" w:eastAsiaTheme="minorEastAsia" w:hAnsiTheme="minorHAnsi" w:cstheme="minorBidi"/>
          <w:noProof/>
          <w:sz w:val="22"/>
          <w:szCs w:val="22"/>
          <w:lang w:val="en-IN" w:eastAsia="en-IN"/>
        </w:rPr>
      </w:pPr>
      <w:r>
        <w:rPr>
          <w:noProof/>
        </w:rPr>
        <w:t>8.11</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_Toc164763766 \h </w:instrText>
      </w:r>
      <w:r>
        <w:rPr>
          <w:noProof/>
        </w:rPr>
      </w:r>
      <w:r>
        <w:rPr>
          <w:noProof/>
        </w:rPr>
        <w:fldChar w:fldCharType="separate"/>
      </w:r>
      <w:r>
        <w:rPr>
          <w:noProof/>
        </w:rPr>
        <w:t>200</w:t>
      </w:r>
      <w:r>
        <w:rPr>
          <w:noProof/>
        </w:rPr>
        <w:fldChar w:fldCharType="end"/>
      </w:r>
    </w:p>
    <w:p w14:paraId="3F7A3393" w14:textId="27CA3140" w:rsidR="00800D60" w:rsidRDefault="00800D60">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_Toc164763767 \h </w:instrText>
      </w:r>
      <w:r>
        <w:rPr>
          <w:noProof/>
        </w:rPr>
      </w:r>
      <w:r>
        <w:rPr>
          <w:noProof/>
        </w:rPr>
        <w:fldChar w:fldCharType="separate"/>
      </w:r>
      <w:r>
        <w:rPr>
          <w:noProof/>
        </w:rPr>
        <w:t>200</w:t>
      </w:r>
      <w:r>
        <w:rPr>
          <w:noProof/>
        </w:rPr>
        <w:fldChar w:fldCharType="end"/>
      </w:r>
    </w:p>
    <w:p w14:paraId="4E19762D" w14:textId="03FA2067" w:rsidR="00800D60" w:rsidRDefault="00800D60">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_Toc164763768 \h </w:instrText>
      </w:r>
      <w:r>
        <w:rPr>
          <w:noProof/>
        </w:rPr>
      </w:r>
      <w:r>
        <w:rPr>
          <w:noProof/>
        </w:rPr>
        <w:fldChar w:fldCharType="separate"/>
      </w:r>
      <w:r>
        <w:rPr>
          <w:noProof/>
        </w:rPr>
        <w:t>200</w:t>
      </w:r>
      <w:r>
        <w:rPr>
          <w:noProof/>
        </w:rPr>
        <w:fldChar w:fldCharType="end"/>
      </w:r>
    </w:p>
    <w:p w14:paraId="41D78C24" w14:textId="02D688F8" w:rsidR="00800D60" w:rsidRDefault="00800D60">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_Toc164763769 \h </w:instrText>
      </w:r>
      <w:r>
        <w:rPr>
          <w:noProof/>
        </w:rPr>
      </w:r>
      <w:r>
        <w:rPr>
          <w:noProof/>
        </w:rPr>
        <w:fldChar w:fldCharType="separate"/>
      </w:r>
      <w:r>
        <w:rPr>
          <w:noProof/>
        </w:rPr>
        <w:t>200</w:t>
      </w:r>
      <w:r>
        <w:rPr>
          <w:noProof/>
        </w:rPr>
        <w:fldChar w:fldCharType="end"/>
      </w:r>
    </w:p>
    <w:p w14:paraId="05281B39" w14:textId="7D05FB03" w:rsidR="00800D60" w:rsidRDefault="00800D60">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_Toc164763770 \h </w:instrText>
      </w:r>
      <w:r>
        <w:rPr>
          <w:noProof/>
        </w:rPr>
      </w:r>
      <w:r>
        <w:rPr>
          <w:noProof/>
        </w:rPr>
        <w:fldChar w:fldCharType="separate"/>
      </w:r>
      <w:r>
        <w:rPr>
          <w:noProof/>
        </w:rPr>
        <w:t>200</w:t>
      </w:r>
      <w:r>
        <w:rPr>
          <w:noProof/>
        </w:rPr>
        <w:fldChar w:fldCharType="end"/>
      </w:r>
    </w:p>
    <w:p w14:paraId="6EA8FA86" w14:textId="09BB23B9" w:rsidR="00800D60" w:rsidRDefault="00800D60">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_Toc164763771 \h </w:instrText>
      </w:r>
      <w:r>
        <w:rPr>
          <w:noProof/>
        </w:rPr>
      </w:r>
      <w:r>
        <w:rPr>
          <w:noProof/>
        </w:rPr>
        <w:fldChar w:fldCharType="separate"/>
      </w:r>
      <w:r>
        <w:rPr>
          <w:noProof/>
        </w:rPr>
        <w:t>200</w:t>
      </w:r>
      <w:r>
        <w:rPr>
          <w:noProof/>
        </w:rPr>
        <w:fldChar w:fldCharType="end"/>
      </w:r>
    </w:p>
    <w:p w14:paraId="639FD5F2" w14:textId="297B0EDF" w:rsidR="00800D60" w:rsidRDefault="00800D60">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_Toc164763772 \h </w:instrText>
      </w:r>
      <w:r>
        <w:rPr>
          <w:noProof/>
        </w:rPr>
      </w:r>
      <w:r>
        <w:rPr>
          <w:noProof/>
        </w:rPr>
        <w:fldChar w:fldCharType="separate"/>
      </w:r>
      <w:r>
        <w:rPr>
          <w:noProof/>
        </w:rPr>
        <w:t>200</w:t>
      </w:r>
      <w:r>
        <w:rPr>
          <w:noProof/>
        </w:rPr>
        <w:fldChar w:fldCharType="end"/>
      </w:r>
    </w:p>
    <w:p w14:paraId="05DF9B14" w14:textId="46628AE5" w:rsidR="00800D60" w:rsidRDefault="00800D60">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_Toc164763773 \h </w:instrText>
      </w:r>
      <w:r>
        <w:rPr>
          <w:noProof/>
        </w:rPr>
      </w:r>
      <w:r>
        <w:rPr>
          <w:noProof/>
        </w:rPr>
        <w:fldChar w:fldCharType="separate"/>
      </w:r>
      <w:r>
        <w:rPr>
          <w:noProof/>
        </w:rPr>
        <w:t>200</w:t>
      </w:r>
      <w:r>
        <w:rPr>
          <w:noProof/>
        </w:rPr>
        <w:fldChar w:fldCharType="end"/>
      </w:r>
    </w:p>
    <w:p w14:paraId="6E4D12E6" w14:textId="7C9EFCEC" w:rsidR="00800D60" w:rsidRDefault="00800D60">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_Toc164763774 \h </w:instrText>
      </w:r>
      <w:r>
        <w:rPr>
          <w:noProof/>
        </w:rPr>
      </w:r>
      <w:r>
        <w:rPr>
          <w:noProof/>
        </w:rPr>
        <w:fldChar w:fldCharType="separate"/>
      </w:r>
      <w:r>
        <w:rPr>
          <w:noProof/>
        </w:rPr>
        <w:t>201</w:t>
      </w:r>
      <w:r>
        <w:rPr>
          <w:noProof/>
        </w:rPr>
        <w:fldChar w:fldCharType="end"/>
      </w:r>
    </w:p>
    <w:p w14:paraId="1DDAEA15" w14:textId="29B578D2" w:rsidR="00800D60" w:rsidRDefault="00800D60">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_Toc164763775 \h </w:instrText>
      </w:r>
      <w:r>
        <w:rPr>
          <w:noProof/>
        </w:rPr>
      </w:r>
      <w:r>
        <w:rPr>
          <w:noProof/>
        </w:rPr>
        <w:fldChar w:fldCharType="separate"/>
      </w:r>
      <w:r>
        <w:rPr>
          <w:noProof/>
        </w:rPr>
        <w:t>201</w:t>
      </w:r>
      <w:r>
        <w:rPr>
          <w:noProof/>
        </w:rPr>
        <w:fldChar w:fldCharType="end"/>
      </w:r>
    </w:p>
    <w:p w14:paraId="7252EA16" w14:textId="2D7B4161" w:rsidR="00800D60" w:rsidRDefault="00800D60">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_Toc164763776 \h </w:instrText>
      </w:r>
      <w:r>
        <w:rPr>
          <w:noProof/>
        </w:rPr>
      </w:r>
      <w:r>
        <w:rPr>
          <w:noProof/>
        </w:rPr>
        <w:fldChar w:fldCharType="separate"/>
      </w:r>
      <w:r>
        <w:rPr>
          <w:noProof/>
        </w:rPr>
        <w:t>201</w:t>
      </w:r>
      <w:r>
        <w:rPr>
          <w:noProof/>
        </w:rPr>
        <w:fldChar w:fldCharType="end"/>
      </w:r>
    </w:p>
    <w:p w14:paraId="71EB529D" w14:textId="32C7F5B8" w:rsidR="00800D60" w:rsidRDefault="00800D60">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_Toc164763777 \h </w:instrText>
      </w:r>
      <w:r>
        <w:rPr>
          <w:noProof/>
        </w:rPr>
      </w:r>
      <w:r>
        <w:rPr>
          <w:noProof/>
        </w:rPr>
        <w:fldChar w:fldCharType="separate"/>
      </w:r>
      <w:r>
        <w:rPr>
          <w:noProof/>
        </w:rPr>
        <w:t>201</w:t>
      </w:r>
      <w:r>
        <w:rPr>
          <w:noProof/>
        </w:rPr>
        <w:fldChar w:fldCharType="end"/>
      </w:r>
    </w:p>
    <w:p w14:paraId="6BCD3E5A" w14:textId="12D129E4" w:rsidR="00800D60" w:rsidRDefault="00800D60">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_Toc164763778 \h </w:instrText>
      </w:r>
      <w:r>
        <w:rPr>
          <w:noProof/>
        </w:rPr>
      </w:r>
      <w:r>
        <w:rPr>
          <w:noProof/>
        </w:rPr>
        <w:fldChar w:fldCharType="separate"/>
      </w:r>
      <w:r>
        <w:rPr>
          <w:noProof/>
        </w:rPr>
        <w:t>201</w:t>
      </w:r>
      <w:r>
        <w:rPr>
          <w:noProof/>
        </w:rPr>
        <w:fldChar w:fldCharType="end"/>
      </w:r>
    </w:p>
    <w:p w14:paraId="3BDE037F" w14:textId="1314D848" w:rsidR="00800D60" w:rsidRDefault="00800D60">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_Toc164763779 \h </w:instrText>
      </w:r>
      <w:r>
        <w:rPr>
          <w:noProof/>
        </w:rPr>
      </w:r>
      <w:r>
        <w:rPr>
          <w:noProof/>
        </w:rPr>
        <w:fldChar w:fldCharType="separate"/>
      </w:r>
      <w:r>
        <w:rPr>
          <w:noProof/>
        </w:rPr>
        <w:t>202</w:t>
      </w:r>
      <w:r>
        <w:rPr>
          <w:noProof/>
        </w:rPr>
        <w:fldChar w:fldCharType="end"/>
      </w:r>
    </w:p>
    <w:p w14:paraId="4F390244" w14:textId="752E4EAE" w:rsidR="00800D60" w:rsidRDefault="00800D60">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_Toc164763780 \h </w:instrText>
      </w:r>
      <w:r>
        <w:rPr>
          <w:noProof/>
        </w:rPr>
      </w:r>
      <w:r>
        <w:rPr>
          <w:noProof/>
        </w:rPr>
        <w:fldChar w:fldCharType="separate"/>
      </w:r>
      <w:r>
        <w:rPr>
          <w:noProof/>
        </w:rPr>
        <w:t>202</w:t>
      </w:r>
      <w:r>
        <w:rPr>
          <w:noProof/>
        </w:rPr>
        <w:fldChar w:fldCharType="end"/>
      </w:r>
    </w:p>
    <w:p w14:paraId="5918D074" w14:textId="1AF907F7" w:rsidR="00800D60" w:rsidRDefault="00800D60">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_Toc164763781 \h </w:instrText>
      </w:r>
      <w:r>
        <w:rPr>
          <w:noProof/>
        </w:rPr>
      </w:r>
      <w:r>
        <w:rPr>
          <w:noProof/>
        </w:rPr>
        <w:fldChar w:fldCharType="separate"/>
      </w:r>
      <w:r>
        <w:rPr>
          <w:noProof/>
        </w:rPr>
        <w:t>202</w:t>
      </w:r>
      <w:r>
        <w:rPr>
          <w:noProof/>
        </w:rPr>
        <w:fldChar w:fldCharType="end"/>
      </w:r>
    </w:p>
    <w:p w14:paraId="2801E59B" w14:textId="1FAB0D79" w:rsidR="00800D60" w:rsidRDefault="00800D60">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_Toc164763782 \h </w:instrText>
      </w:r>
      <w:r>
        <w:rPr>
          <w:noProof/>
        </w:rPr>
      </w:r>
      <w:r>
        <w:rPr>
          <w:noProof/>
        </w:rPr>
        <w:fldChar w:fldCharType="separate"/>
      </w:r>
      <w:r>
        <w:rPr>
          <w:noProof/>
        </w:rPr>
        <w:t>202</w:t>
      </w:r>
      <w:r>
        <w:rPr>
          <w:noProof/>
        </w:rPr>
        <w:fldChar w:fldCharType="end"/>
      </w:r>
    </w:p>
    <w:p w14:paraId="6BD241A0" w14:textId="2528D3D5" w:rsidR="00800D60" w:rsidRDefault="00800D60">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_Toc164763783 \h </w:instrText>
      </w:r>
      <w:r>
        <w:rPr>
          <w:noProof/>
        </w:rPr>
      </w:r>
      <w:r>
        <w:rPr>
          <w:noProof/>
        </w:rPr>
        <w:fldChar w:fldCharType="separate"/>
      </w:r>
      <w:r>
        <w:rPr>
          <w:noProof/>
        </w:rPr>
        <w:t>202</w:t>
      </w:r>
      <w:r>
        <w:rPr>
          <w:noProof/>
        </w:rPr>
        <w:fldChar w:fldCharType="end"/>
      </w:r>
    </w:p>
    <w:p w14:paraId="7C2C7A8D" w14:textId="35B114C5" w:rsidR="00800D60" w:rsidRDefault="00800D60">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_Toc164763784 \h </w:instrText>
      </w:r>
      <w:r>
        <w:rPr>
          <w:noProof/>
        </w:rPr>
      </w:r>
      <w:r>
        <w:rPr>
          <w:noProof/>
        </w:rPr>
        <w:fldChar w:fldCharType="separate"/>
      </w:r>
      <w:r>
        <w:rPr>
          <w:noProof/>
        </w:rPr>
        <w:t>203</w:t>
      </w:r>
      <w:r>
        <w:rPr>
          <w:noProof/>
        </w:rPr>
        <w:fldChar w:fldCharType="end"/>
      </w:r>
    </w:p>
    <w:p w14:paraId="516674EC" w14:textId="017BF42C" w:rsidR="00800D60" w:rsidRDefault="00800D60">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_Toc164763785 \h </w:instrText>
      </w:r>
      <w:r>
        <w:rPr>
          <w:noProof/>
        </w:rPr>
      </w:r>
      <w:r>
        <w:rPr>
          <w:noProof/>
        </w:rPr>
        <w:fldChar w:fldCharType="separate"/>
      </w:r>
      <w:r>
        <w:rPr>
          <w:noProof/>
        </w:rPr>
        <w:t>203</w:t>
      </w:r>
      <w:r>
        <w:rPr>
          <w:noProof/>
        </w:rPr>
        <w:fldChar w:fldCharType="end"/>
      </w:r>
    </w:p>
    <w:p w14:paraId="62A06BC2" w14:textId="0D53022F" w:rsidR="00800D60" w:rsidRDefault="00800D60">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_Toc164763786 \h </w:instrText>
      </w:r>
      <w:r>
        <w:rPr>
          <w:noProof/>
        </w:rPr>
      </w:r>
      <w:r>
        <w:rPr>
          <w:noProof/>
        </w:rPr>
        <w:fldChar w:fldCharType="separate"/>
      </w:r>
      <w:r>
        <w:rPr>
          <w:noProof/>
        </w:rPr>
        <w:t>203</w:t>
      </w:r>
      <w:r>
        <w:rPr>
          <w:noProof/>
        </w:rPr>
        <w:fldChar w:fldCharType="end"/>
      </w:r>
    </w:p>
    <w:p w14:paraId="3F52CC24" w14:textId="744675F6" w:rsidR="00800D60" w:rsidRDefault="00800D60">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_Toc164763787 \h </w:instrText>
      </w:r>
      <w:r>
        <w:rPr>
          <w:noProof/>
        </w:rPr>
      </w:r>
      <w:r>
        <w:rPr>
          <w:noProof/>
        </w:rPr>
        <w:fldChar w:fldCharType="separate"/>
      </w:r>
      <w:r>
        <w:rPr>
          <w:noProof/>
        </w:rPr>
        <w:t>203</w:t>
      </w:r>
      <w:r>
        <w:rPr>
          <w:noProof/>
        </w:rPr>
        <w:fldChar w:fldCharType="end"/>
      </w:r>
    </w:p>
    <w:p w14:paraId="666E52AC" w14:textId="02151101" w:rsidR="00800D60" w:rsidRDefault="00800D60">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_Toc164763788 \h </w:instrText>
      </w:r>
      <w:r>
        <w:rPr>
          <w:noProof/>
        </w:rPr>
      </w:r>
      <w:r>
        <w:rPr>
          <w:noProof/>
        </w:rPr>
        <w:fldChar w:fldCharType="separate"/>
      </w:r>
      <w:r>
        <w:rPr>
          <w:noProof/>
        </w:rPr>
        <w:t>203</w:t>
      </w:r>
      <w:r>
        <w:rPr>
          <w:noProof/>
        </w:rPr>
        <w:fldChar w:fldCharType="end"/>
      </w:r>
    </w:p>
    <w:p w14:paraId="31668945" w14:textId="37717CA2" w:rsidR="00800D60" w:rsidRDefault="00800D60">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_Toc164763789 \h </w:instrText>
      </w:r>
      <w:r>
        <w:rPr>
          <w:noProof/>
        </w:rPr>
      </w:r>
      <w:r>
        <w:rPr>
          <w:noProof/>
        </w:rPr>
        <w:fldChar w:fldCharType="separate"/>
      </w:r>
      <w:r>
        <w:rPr>
          <w:noProof/>
        </w:rPr>
        <w:t>203</w:t>
      </w:r>
      <w:r>
        <w:rPr>
          <w:noProof/>
        </w:rPr>
        <w:fldChar w:fldCharType="end"/>
      </w:r>
    </w:p>
    <w:p w14:paraId="45ACEE6A" w14:textId="27B9213A"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_Toc164763790 \h </w:instrText>
      </w:r>
      <w:r>
        <w:rPr>
          <w:noProof/>
        </w:rPr>
      </w:r>
      <w:r>
        <w:rPr>
          <w:noProof/>
        </w:rPr>
        <w:fldChar w:fldCharType="separate"/>
      </w:r>
      <w:r>
        <w:rPr>
          <w:noProof/>
        </w:rPr>
        <w:t>204</w:t>
      </w:r>
      <w:r>
        <w:rPr>
          <w:noProof/>
        </w:rPr>
        <w:fldChar w:fldCharType="end"/>
      </w:r>
    </w:p>
    <w:p w14:paraId="164323E3" w14:textId="32AA94B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_Toc164763791 \h </w:instrText>
      </w:r>
      <w:r>
        <w:rPr>
          <w:noProof/>
        </w:rPr>
      </w:r>
      <w:r>
        <w:rPr>
          <w:noProof/>
        </w:rPr>
        <w:fldChar w:fldCharType="separate"/>
      </w:r>
      <w:r>
        <w:rPr>
          <w:noProof/>
        </w:rPr>
        <w:t>205</w:t>
      </w:r>
      <w:r>
        <w:rPr>
          <w:noProof/>
        </w:rPr>
        <w:fldChar w:fldCharType="end"/>
      </w:r>
    </w:p>
    <w:p w14:paraId="28C48AF7" w14:textId="012D24B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_Toc164763792 \h </w:instrText>
      </w:r>
      <w:r>
        <w:rPr>
          <w:noProof/>
        </w:rPr>
      </w:r>
      <w:r>
        <w:rPr>
          <w:noProof/>
        </w:rPr>
        <w:fldChar w:fldCharType="separate"/>
      </w:r>
      <w:r>
        <w:rPr>
          <w:noProof/>
        </w:rPr>
        <w:t>206</w:t>
      </w:r>
      <w:r>
        <w:rPr>
          <w:noProof/>
        </w:rPr>
        <w:fldChar w:fldCharType="end"/>
      </w:r>
    </w:p>
    <w:p w14:paraId="1713F4DC" w14:textId="0A12290A" w:rsidR="00800D60" w:rsidRDefault="00800D60">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_Toc164763793 \h </w:instrText>
      </w:r>
      <w:r>
        <w:rPr>
          <w:noProof/>
        </w:rPr>
      </w:r>
      <w:r>
        <w:rPr>
          <w:noProof/>
        </w:rPr>
        <w:fldChar w:fldCharType="separate"/>
      </w:r>
      <w:r>
        <w:rPr>
          <w:noProof/>
        </w:rPr>
        <w:t>207</w:t>
      </w:r>
      <w:r>
        <w:rPr>
          <w:noProof/>
        </w:rPr>
        <w:fldChar w:fldCharType="end"/>
      </w:r>
    </w:p>
    <w:p w14:paraId="73A54834" w14:textId="514AA952" w:rsidR="00800D60" w:rsidRDefault="00800D60">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_Toc164763794 \h </w:instrText>
      </w:r>
      <w:r>
        <w:rPr>
          <w:noProof/>
        </w:rPr>
      </w:r>
      <w:r>
        <w:rPr>
          <w:noProof/>
        </w:rPr>
        <w:fldChar w:fldCharType="separate"/>
      </w:r>
      <w:r>
        <w:rPr>
          <w:noProof/>
        </w:rPr>
        <w:t>207</w:t>
      </w:r>
      <w:r>
        <w:rPr>
          <w:noProof/>
        </w:rPr>
        <w:fldChar w:fldCharType="end"/>
      </w:r>
    </w:p>
    <w:p w14:paraId="26CFDA25" w14:textId="63CC785B" w:rsidR="00800D60" w:rsidRDefault="00800D60">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_Toc164763795 \h </w:instrText>
      </w:r>
      <w:r>
        <w:rPr>
          <w:noProof/>
        </w:rPr>
      </w:r>
      <w:r>
        <w:rPr>
          <w:noProof/>
        </w:rPr>
        <w:fldChar w:fldCharType="separate"/>
      </w:r>
      <w:r>
        <w:rPr>
          <w:noProof/>
        </w:rPr>
        <w:t>207</w:t>
      </w:r>
      <w:r>
        <w:rPr>
          <w:noProof/>
        </w:rPr>
        <w:fldChar w:fldCharType="end"/>
      </w:r>
    </w:p>
    <w:p w14:paraId="0EF07C9C" w14:textId="7D78FEBC" w:rsidR="00800D60" w:rsidRDefault="00800D60">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_Toc164763796 \h </w:instrText>
      </w:r>
      <w:r>
        <w:rPr>
          <w:noProof/>
        </w:rPr>
      </w:r>
      <w:r>
        <w:rPr>
          <w:noProof/>
        </w:rPr>
        <w:fldChar w:fldCharType="separate"/>
      </w:r>
      <w:r>
        <w:rPr>
          <w:noProof/>
        </w:rPr>
        <w:t>207</w:t>
      </w:r>
      <w:r>
        <w:rPr>
          <w:noProof/>
        </w:rPr>
        <w:fldChar w:fldCharType="end"/>
      </w:r>
    </w:p>
    <w:p w14:paraId="3AE924DE" w14:textId="63A88683" w:rsidR="00800D60" w:rsidRDefault="00800D60">
      <w:pPr>
        <w:pStyle w:val="TOC4"/>
        <w:rPr>
          <w:rFonts w:asciiTheme="minorHAnsi" w:eastAsiaTheme="minorEastAsia" w:hAnsiTheme="minorHAnsi" w:cstheme="minorBidi"/>
          <w:noProof/>
          <w:sz w:val="22"/>
          <w:szCs w:val="22"/>
          <w:lang w:val="en-IN" w:eastAsia="en-IN"/>
        </w:rPr>
      </w:pPr>
      <w:r>
        <w:rPr>
          <w:noProof/>
        </w:rPr>
        <w:t>8.12</w:t>
      </w:r>
      <w:r w:rsidRPr="0041053D">
        <w:rPr>
          <w:noProof/>
          <w:lang w:val="en-US"/>
        </w:rPr>
        <w:t>.5.2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_Toc164763797 \h </w:instrText>
      </w:r>
      <w:r>
        <w:rPr>
          <w:noProof/>
        </w:rPr>
      </w:r>
      <w:r>
        <w:rPr>
          <w:noProof/>
        </w:rPr>
        <w:fldChar w:fldCharType="separate"/>
      </w:r>
      <w:r>
        <w:rPr>
          <w:noProof/>
        </w:rPr>
        <w:t>208</w:t>
      </w:r>
      <w:r>
        <w:rPr>
          <w:noProof/>
        </w:rPr>
        <w:fldChar w:fldCharType="end"/>
      </w:r>
    </w:p>
    <w:p w14:paraId="1D383B55" w14:textId="27BB0DA2" w:rsidR="00800D60" w:rsidRDefault="00800D60">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_Toc164763798 \h </w:instrText>
      </w:r>
      <w:r>
        <w:rPr>
          <w:noProof/>
        </w:rPr>
      </w:r>
      <w:r>
        <w:rPr>
          <w:noProof/>
        </w:rPr>
        <w:fldChar w:fldCharType="separate"/>
      </w:r>
      <w:r>
        <w:rPr>
          <w:noProof/>
        </w:rPr>
        <w:t>208</w:t>
      </w:r>
      <w:r>
        <w:rPr>
          <w:noProof/>
        </w:rPr>
        <w:fldChar w:fldCharType="end"/>
      </w:r>
    </w:p>
    <w:p w14:paraId="1148E7D3" w14:textId="3F6D238F" w:rsidR="00800D60" w:rsidRDefault="00800D60">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_Toc164763799 \h </w:instrText>
      </w:r>
      <w:r>
        <w:rPr>
          <w:noProof/>
        </w:rPr>
      </w:r>
      <w:r>
        <w:rPr>
          <w:noProof/>
        </w:rPr>
        <w:fldChar w:fldCharType="separate"/>
      </w:r>
      <w:r>
        <w:rPr>
          <w:noProof/>
        </w:rPr>
        <w:t>208</w:t>
      </w:r>
      <w:r>
        <w:rPr>
          <w:noProof/>
        </w:rPr>
        <w:fldChar w:fldCharType="end"/>
      </w:r>
    </w:p>
    <w:p w14:paraId="34F2491E" w14:textId="266F8CEB" w:rsidR="00800D60" w:rsidRDefault="00800D60">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41053D">
        <w:rPr>
          <w:noProof/>
          <w:lang w:val="en-US"/>
        </w:rPr>
        <w:t>atch</w:t>
      </w:r>
      <w:r>
        <w:rPr>
          <w:noProof/>
        </w:rPr>
        <w:tab/>
      </w:r>
      <w:r>
        <w:rPr>
          <w:noProof/>
        </w:rPr>
        <w:fldChar w:fldCharType="begin"/>
      </w:r>
      <w:r>
        <w:rPr>
          <w:noProof/>
        </w:rPr>
        <w:instrText xml:space="preserve"> PAGEREF _Toc164763800 \h </w:instrText>
      </w:r>
      <w:r>
        <w:rPr>
          <w:noProof/>
        </w:rPr>
      </w:r>
      <w:r>
        <w:rPr>
          <w:noProof/>
        </w:rPr>
        <w:fldChar w:fldCharType="separate"/>
      </w:r>
      <w:r>
        <w:rPr>
          <w:noProof/>
        </w:rPr>
        <w:t>209</w:t>
      </w:r>
      <w:r>
        <w:rPr>
          <w:noProof/>
        </w:rPr>
        <w:fldChar w:fldCharType="end"/>
      </w:r>
    </w:p>
    <w:p w14:paraId="4DEBD7F8" w14:textId="432CDC66" w:rsidR="00800D60" w:rsidRDefault="00800D60">
      <w:pPr>
        <w:pStyle w:val="TOC4"/>
        <w:rPr>
          <w:rFonts w:asciiTheme="minorHAnsi" w:eastAsiaTheme="minorEastAsia" w:hAnsiTheme="minorHAnsi" w:cstheme="minorBidi"/>
          <w:noProof/>
          <w:sz w:val="22"/>
          <w:szCs w:val="22"/>
          <w:lang w:val="en-IN" w:eastAsia="en-IN"/>
        </w:rPr>
      </w:pPr>
      <w:r>
        <w:rPr>
          <w:noProof/>
        </w:rPr>
        <w:t>8.12</w:t>
      </w:r>
      <w:r w:rsidRPr="0041053D">
        <w:rPr>
          <w:noProof/>
          <w:lang w:val="en-US"/>
        </w:rPr>
        <w:t>.5.3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_Toc164763801 \h </w:instrText>
      </w:r>
      <w:r>
        <w:rPr>
          <w:noProof/>
        </w:rPr>
      </w:r>
      <w:r>
        <w:rPr>
          <w:noProof/>
        </w:rPr>
        <w:fldChar w:fldCharType="separate"/>
      </w:r>
      <w:r>
        <w:rPr>
          <w:noProof/>
        </w:rPr>
        <w:t>209</w:t>
      </w:r>
      <w:r>
        <w:rPr>
          <w:noProof/>
        </w:rPr>
        <w:fldChar w:fldCharType="end"/>
      </w:r>
    </w:p>
    <w:p w14:paraId="6BC9174A" w14:textId="123E4D56" w:rsidR="00800D60" w:rsidRDefault="00800D60">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_Toc164763802 \h </w:instrText>
      </w:r>
      <w:r>
        <w:rPr>
          <w:noProof/>
        </w:rPr>
      </w:r>
      <w:r>
        <w:rPr>
          <w:noProof/>
        </w:rPr>
        <w:fldChar w:fldCharType="separate"/>
      </w:r>
      <w:r>
        <w:rPr>
          <w:noProof/>
        </w:rPr>
        <w:t>209</w:t>
      </w:r>
      <w:r>
        <w:rPr>
          <w:noProof/>
        </w:rPr>
        <w:fldChar w:fldCharType="end"/>
      </w:r>
    </w:p>
    <w:p w14:paraId="1C8F55B1" w14:textId="31FB13A9" w:rsidR="00800D60" w:rsidRDefault="00800D60">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_Toc164763803 \h </w:instrText>
      </w:r>
      <w:r>
        <w:rPr>
          <w:noProof/>
        </w:rPr>
      </w:r>
      <w:r>
        <w:rPr>
          <w:noProof/>
        </w:rPr>
        <w:fldChar w:fldCharType="separate"/>
      </w:r>
      <w:r>
        <w:rPr>
          <w:noProof/>
        </w:rPr>
        <w:t>209</w:t>
      </w:r>
      <w:r>
        <w:rPr>
          <w:noProof/>
        </w:rPr>
        <w:fldChar w:fldCharType="end"/>
      </w:r>
    </w:p>
    <w:p w14:paraId="41D718AE" w14:textId="00AABAED" w:rsidR="00800D60" w:rsidRDefault="00800D60">
      <w:pPr>
        <w:pStyle w:val="TOC4"/>
        <w:rPr>
          <w:rFonts w:asciiTheme="minorHAnsi" w:eastAsiaTheme="minorEastAsia" w:hAnsiTheme="minorHAnsi" w:cstheme="minorBidi"/>
          <w:noProof/>
          <w:sz w:val="22"/>
          <w:szCs w:val="22"/>
          <w:lang w:val="en-IN" w:eastAsia="en-IN"/>
        </w:rPr>
      </w:pPr>
      <w:r>
        <w:rPr>
          <w:noProof/>
        </w:rPr>
        <w:t>8.12</w:t>
      </w:r>
      <w:r w:rsidRPr="0041053D">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_Toc164763804 \h </w:instrText>
      </w:r>
      <w:r>
        <w:rPr>
          <w:noProof/>
        </w:rPr>
      </w:r>
      <w:r>
        <w:rPr>
          <w:noProof/>
        </w:rPr>
        <w:fldChar w:fldCharType="separate"/>
      </w:r>
      <w:r>
        <w:rPr>
          <w:noProof/>
        </w:rPr>
        <w:t>209</w:t>
      </w:r>
      <w:r>
        <w:rPr>
          <w:noProof/>
        </w:rPr>
        <w:fldChar w:fldCharType="end"/>
      </w:r>
    </w:p>
    <w:p w14:paraId="73DA9995" w14:textId="077B6182" w:rsidR="00800D60" w:rsidRDefault="00800D60">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_Toc164763805 \h </w:instrText>
      </w:r>
      <w:r>
        <w:rPr>
          <w:noProof/>
        </w:rPr>
      </w:r>
      <w:r>
        <w:rPr>
          <w:noProof/>
        </w:rPr>
        <w:fldChar w:fldCharType="separate"/>
      </w:r>
      <w:r>
        <w:rPr>
          <w:noProof/>
        </w:rPr>
        <w:t>209</w:t>
      </w:r>
      <w:r>
        <w:rPr>
          <w:noProof/>
        </w:rPr>
        <w:fldChar w:fldCharType="end"/>
      </w:r>
    </w:p>
    <w:p w14:paraId="2442E92F" w14:textId="037AE537"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_Toc164763806 \h </w:instrText>
      </w:r>
      <w:r>
        <w:rPr>
          <w:noProof/>
        </w:rPr>
      </w:r>
      <w:r>
        <w:rPr>
          <w:noProof/>
        </w:rPr>
        <w:fldChar w:fldCharType="separate"/>
      </w:r>
      <w:r>
        <w:rPr>
          <w:noProof/>
        </w:rPr>
        <w:t>209</w:t>
      </w:r>
      <w:r>
        <w:rPr>
          <w:noProof/>
        </w:rPr>
        <w:fldChar w:fldCharType="end"/>
      </w:r>
    </w:p>
    <w:p w14:paraId="35F873E3" w14:textId="53EAC2B1" w:rsidR="00800D60" w:rsidRDefault="00800D60">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_Toc164763807 \h </w:instrText>
      </w:r>
      <w:r>
        <w:rPr>
          <w:noProof/>
        </w:rPr>
      </w:r>
      <w:r>
        <w:rPr>
          <w:noProof/>
        </w:rPr>
        <w:fldChar w:fldCharType="separate"/>
      </w:r>
      <w:r>
        <w:rPr>
          <w:noProof/>
        </w:rPr>
        <w:t>210</w:t>
      </w:r>
      <w:r>
        <w:rPr>
          <w:noProof/>
        </w:rPr>
        <w:fldChar w:fldCharType="end"/>
      </w:r>
    </w:p>
    <w:p w14:paraId="17828DB4" w14:textId="5E002CDF" w:rsidR="00800D60" w:rsidRDefault="00800D60">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_Toc164763808 \h </w:instrText>
      </w:r>
      <w:r>
        <w:rPr>
          <w:noProof/>
        </w:rPr>
      </w:r>
      <w:r>
        <w:rPr>
          <w:noProof/>
        </w:rPr>
        <w:fldChar w:fldCharType="separate"/>
      </w:r>
      <w:r>
        <w:rPr>
          <w:noProof/>
        </w:rPr>
        <w:t>210</w:t>
      </w:r>
      <w:r>
        <w:rPr>
          <w:noProof/>
        </w:rPr>
        <w:fldChar w:fldCharType="end"/>
      </w:r>
    </w:p>
    <w:p w14:paraId="0682FBC0" w14:textId="1D3ED197" w:rsidR="00800D60" w:rsidRDefault="00800D60">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_Toc164763809 \h </w:instrText>
      </w:r>
      <w:r>
        <w:rPr>
          <w:noProof/>
        </w:rPr>
      </w:r>
      <w:r>
        <w:rPr>
          <w:noProof/>
        </w:rPr>
        <w:fldChar w:fldCharType="separate"/>
      </w:r>
      <w:r>
        <w:rPr>
          <w:noProof/>
        </w:rPr>
        <w:t>210</w:t>
      </w:r>
      <w:r>
        <w:rPr>
          <w:noProof/>
        </w:rPr>
        <w:fldChar w:fldCharType="end"/>
      </w:r>
    </w:p>
    <w:p w14:paraId="6A00A18E" w14:textId="0543824F" w:rsidR="00800D60" w:rsidRDefault="00800D60">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_Toc164763810 \h </w:instrText>
      </w:r>
      <w:r>
        <w:rPr>
          <w:noProof/>
        </w:rPr>
      </w:r>
      <w:r>
        <w:rPr>
          <w:noProof/>
        </w:rPr>
        <w:fldChar w:fldCharType="separate"/>
      </w:r>
      <w:r>
        <w:rPr>
          <w:noProof/>
        </w:rPr>
        <w:t>210</w:t>
      </w:r>
      <w:r>
        <w:rPr>
          <w:noProof/>
        </w:rPr>
        <w:fldChar w:fldCharType="end"/>
      </w:r>
    </w:p>
    <w:p w14:paraId="3542B641" w14:textId="55EADD7D" w:rsidR="00800D60" w:rsidRDefault="00800D60">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_Toc164763811 \h </w:instrText>
      </w:r>
      <w:r>
        <w:rPr>
          <w:noProof/>
        </w:rPr>
      </w:r>
      <w:r>
        <w:rPr>
          <w:noProof/>
        </w:rPr>
        <w:fldChar w:fldCharType="separate"/>
      </w:r>
      <w:r>
        <w:rPr>
          <w:noProof/>
        </w:rPr>
        <w:t>210</w:t>
      </w:r>
      <w:r>
        <w:rPr>
          <w:noProof/>
        </w:rPr>
        <w:fldChar w:fldCharType="end"/>
      </w:r>
    </w:p>
    <w:p w14:paraId="5B56A424" w14:textId="54EF817C" w:rsidR="00800D60" w:rsidRDefault="00800D60">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_Toc164763812 \h </w:instrText>
      </w:r>
      <w:r>
        <w:rPr>
          <w:noProof/>
        </w:rPr>
      </w:r>
      <w:r>
        <w:rPr>
          <w:noProof/>
        </w:rPr>
        <w:fldChar w:fldCharType="separate"/>
      </w:r>
      <w:r>
        <w:rPr>
          <w:noProof/>
        </w:rPr>
        <w:t>210</w:t>
      </w:r>
      <w:r>
        <w:rPr>
          <w:noProof/>
        </w:rPr>
        <w:fldChar w:fldCharType="end"/>
      </w:r>
    </w:p>
    <w:p w14:paraId="25E3F2B0" w14:textId="2331A1DB" w:rsidR="00800D60" w:rsidRDefault="00800D60">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_Toc164763813 \h </w:instrText>
      </w:r>
      <w:r>
        <w:rPr>
          <w:noProof/>
        </w:rPr>
      </w:r>
      <w:r>
        <w:rPr>
          <w:noProof/>
        </w:rPr>
        <w:fldChar w:fldCharType="separate"/>
      </w:r>
      <w:r>
        <w:rPr>
          <w:noProof/>
        </w:rPr>
        <w:t>210</w:t>
      </w:r>
      <w:r>
        <w:rPr>
          <w:noProof/>
        </w:rPr>
        <w:fldChar w:fldCharType="end"/>
      </w:r>
    </w:p>
    <w:p w14:paraId="34E21C36" w14:textId="17DDFE14" w:rsidR="00800D60" w:rsidRDefault="00800D60">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_Toc164763814 \h </w:instrText>
      </w:r>
      <w:r>
        <w:rPr>
          <w:noProof/>
        </w:rPr>
      </w:r>
      <w:r>
        <w:rPr>
          <w:noProof/>
        </w:rPr>
        <w:fldChar w:fldCharType="separate"/>
      </w:r>
      <w:r>
        <w:rPr>
          <w:noProof/>
        </w:rPr>
        <w:t>210</w:t>
      </w:r>
      <w:r>
        <w:rPr>
          <w:noProof/>
        </w:rPr>
        <w:fldChar w:fldCharType="end"/>
      </w:r>
    </w:p>
    <w:p w14:paraId="61610806" w14:textId="3A6E72A3" w:rsidR="00800D60" w:rsidRDefault="00800D60">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_Toc164763815 \h </w:instrText>
      </w:r>
      <w:r>
        <w:rPr>
          <w:noProof/>
        </w:rPr>
      </w:r>
      <w:r>
        <w:rPr>
          <w:noProof/>
        </w:rPr>
        <w:fldChar w:fldCharType="separate"/>
      </w:r>
      <w:r>
        <w:rPr>
          <w:noProof/>
        </w:rPr>
        <w:t>211</w:t>
      </w:r>
      <w:r>
        <w:rPr>
          <w:noProof/>
        </w:rPr>
        <w:fldChar w:fldCharType="end"/>
      </w:r>
    </w:p>
    <w:p w14:paraId="627DC829" w14:textId="36AC9EB6" w:rsidR="00800D60" w:rsidRDefault="00800D60">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_Toc164763816 \h </w:instrText>
      </w:r>
      <w:r>
        <w:rPr>
          <w:noProof/>
        </w:rPr>
      </w:r>
      <w:r>
        <w:rPr>
          <w:noProof/>
        </w:rPr>
        <w:fldChar w:fldCharType="separate"/>
      </w:r>
      <w:r>
        <w:rPr>
          <w:noProof/>
        </w:rPr>
        <w:t>211</w:t>
      </w:r>
      <w:r>
        <w:rPr>
          <w:noProof/>
        </w:rPr>
        <w:fldChar w:fldCharType="end"/>
      </w:r>
    </w:p>
    <w:p w14:paraId="0E74C203" w14:textId="116E7F4E" w:rsidR="00800D60" w:rsidRDefault="00800D60">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_Toc164763817 \h </w:instrText>
      </w:r>
      <w:r>
        <w:rPr>
          <w:noProof/>
        </w:rPr>
      </w:r>
      <w:r>
        <w:rPr>
          <w:noProof/>
        </w:rPr>
        <w:fldChar w:fldCharType="separate"/>
      </w:r>
      <w:r>
        <w:rPr>
          <w:noProof/>
        </w:rPr>
        <w:t>211</w:t>
      </w:r>
      <w:r>
        <w:rPr>
          <w:noProof/>
        </w:rPr>
        <w:fldChar w:fldCharType="end"/>
      </w:r>
    </w:p>
    <w:p w14:paraId="30439CE5" w14:textId="421C4D74" w:rsidR="00800D60" w:rsidRDefault="00800D60">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_Toc164763818 \h </w:instrText>
      </w:r>
      <w:r>
        <w:rPr>
          <w:noProof/>
        </w:rPr>
      </w:r>
      <w:r>
        <w:rPr>
          <w:noProof/>
        </w:rPr>
        <w:fldChar w:fldCharType="separate"/>
      </w:r>
      <w:r>
        <w:rPr>
          <w:noProof/>
        </w:rPr>
        <w:t>211</w:t>
      </w:r>
      <w:r>
        <w:rPr>
          <w:noProof/>
        </w:rPr>
        <w:fldChar w:fldCharType="end"/>
      </w:r>
    </w:p>
    <w:p w14:paraId="2CE6D2B0" w14:textId="0B940C3B" w:rsidR="00800D60" w:rsidRDefault="00800D60">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_Toc164763819 \h </w:instrText>
      </w:r>
      <w:r>
        <w:rPr>
          <w:noProof/>
        </w:rPr>
      </w:r>
      <w:r>
        <w:rPr>
          <w:noProof/>
        </w:rPr>
        <w:fldChar w:fldCharType="separate"/>
      </w:r>
      <w:r>
        <w:rPr>
          <w:noProof/>
        </w:rPr>
        <w:t>211</w:t>
      </w:r>
      <w:r>
        <w:rPr>
          <w:noProof/>
        </w:rPr>
        <w:fldChar w:fldCharType="end"/>
      </w:r>
    </w:p>
    <w:p w14:paraId="2E2D6715" w14:textId="24577E2F" w:rsidR="00800D60" w:rsidRDefault="00800D60">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_Toc164763820 \h </w:instrText>
      </w:r>
      <w:r>
        <w:rPr>
          <w:noProof/>
        </w:rPr>
      </w:r>
      <w:r>
        <w:rPr>
          <w:noProof/>
        </w:rPr>
        <w:fldChar w:fldCharType="separate"/>
      </w:r>
      <w:r>
        <w:rPr>
          <w:noProof/>
        </w:rPr>
        <w:t>211</w:t>
      </w:r>
      <w:r>
        <w:rPr>
          <w:noProof/>
        </w:rPr>
        <w:fldChar w:fldCharType="end"/>
      </w:r>
    </w:p>
    <w:p w14:paraId="1ED84C80" w14:textId="0793F059" w:rsidR="00800D60" w:rsidRDefault="00800D60">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_Toc164763821 \h </w:instrText>
      </w:r>
      <w:r>
        <w:rPr>
          <w:noProof/>
        </w:rPr>
      </w:r>
      <w:r>
        <w:rPr>
          <w:noProof/>
        </w:rPr>
        <w:fldChar w:fldCharType="separate"/>
      </w:r>
      <w:r>
        <w:rPr>
          <w:noProof/>
        </w:rPr>
        <w:t>211</w:t>
      </w:r>
      <w:r>
        <w:rPr>
          <w:noProof/>
        </w:rPr>
        <w:fldChar w:fldCharType="end"/>
      </w:r>
    </w:p>
    <w:p w14:paraId="6AFB82FE" w14:textId="6B54651C" w:rsidR="00800D60" w:rsidRDefault="00800D60">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_Toc164763822 \h </w:instrText>
      </w:r>
      <w:r>
        <w:rPr>
          <w:noProof/>
        </w:rPr>
      </w:r>
      <w:r>
        <w:rPr>
          <w:noProof/>
        </w:rPr>
        <w:fldChar w:fldCharType="separate"/>
      </w:r>
      <w:r>
        <w:rPr>
          <w:noProof/>
        </w:rPr>
        <w:t>212</w:t>
      </w:r>
      <w:r>
        <w:rPr>
          <w:noProof/>
        </w:rPr>
        <w:fldChar w:fldCharType="end"/>
      </w:r>
    </w:p>
    <w:p w14:paraId="4DDD48D4" w14:textId="11574E93" w:rsidR="00800D60" w:rsidRDefault="00800D60">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_Toc164763823 \h </w:instrText>
      </w:r>
      <w:r>
        <w:rPr>
          <w:noProof/>
        </w:rPr>
      </w:r>
      <w:r>
        <w:rPr>
          <w:noProof/>
        </w:rPr>
        <w:fldChar w:fldCharType="separate"/>
      </w:r>
      <w:r>
        <w:rPr>
          <w:noProof/>
        </w:rPr>
        <w:t>212</w:t>
      </w:r>
      <w:r>
        <w:rPr>
          <w:noProof/>
        </w:rPr>
        <w:fldChar w:fldCharType="end"/>
      </w:r>
    </w:p>
    <w:p w14:paraId="3D3FBEEA" w14:textId="7A175EDA" w:rsidR="00800D60" w:rsidRDefault="00800D60">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_Toc164763824 \h </w:instrText>
      </w:r>
      <w:r>
        <w:rPr>
          <w:noProof/>
        </w:rPr>
      </w:r>
      <w:r>
        <w:rPr>
          <w:noProof/>
        </w:rPr>
        <w:fldChar w:fldCharType="separate"/>
      </w:r>
      <w:r>
        <w:rPr>
          <w:noProof/>
        </w:rPr>
        <w:t>212</w:t>
      </w:r>
      <w:r>
        <w:rPr>
          <w:noProof/>
        </w:rPr>
        <w:fldChar w:fldCharType="end"/>
      </w:r>
    </w:p>
    <w:p w14:paraId="518BDEF0" w14:textId="327BDC8A" w:rsidR="00800D60" w:rsidRDefault="00800D60">
      <w:pPr>
        <w:pStyle w:val="TOC4"/>
        <w:rPr>
          <w:rFonts w:asciiTheme="minorHAnsi" w:eastAsiaTheme="minorEastAsia" w:hAnsiTheme="minorHAnsi" w:cstheme="minorBidi"/>
          <w:noProof/>
          <w:sz w:val="22"/>
          <w:szCs w:val="22"/>
          <w:lang w:val="en-IN" w:eastAsia="en-IN"/>
        </w:rPr>
      </w:pPr>
      <w:r>
        <w:rPr>
          <w:noProof/>
        </w:rPr>
        <w:t>8A.1</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_Toc164763825 \h </w:instrText>
      </w:r>
      <w:r>
        <w:rPr>
          <w:noProof/>
        </w:rPr>
      </w:r>
      <w:r>
        <w:rPr>
          <w:noProof/>
        </w:rPr>
        <w:fldChar w:fldCharType="separate"/>
      </w:r>
      <w:r>
        <w:rPr>
          <w:noProof/>
        </w:rPr>
        <w:t>213</w:t>
      </w:r>
      <w:r>
        <w:rPr>
          <w:noProof/>
        </w:rPr>
        <w:fldChar w:fldCharType="end"/>
      </w:r>
    </w:p>
    <w:p w14:paraId="7DF48569" w14:textId="3E9E87A2" w:rsidR="00800D60" w:rsidRDefault="00800D60">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_Toc164763826 \h </w:instrText>
      </w:r>
      <w:r>
        <w:rPr>
          <w:noProof/>
        </w:rPr>
      </w:r>
      <w:r>
        <w:rPr>
          <w:noProof/>
        </w:rPr>
        <w:fldChar w:fldCharType="separate"/>
      </w:r>
      <w:r>
        <w:rPr>
          <w:noProof/>
        </w:rPr>
        <w:t>213</w:t>
      </w:r>
      <w:r>
        <w:rPr>
          <w:noProof/>
        </w:rPr>
        <w:fldChar w:fldCharType="end"/>
      </w:r>
    </w:p>
    <w:p w14:paraId="28AF0063" w14:textId="3C4D170A" w:rsidR="00800D60" w:rsidRDefault="00800D60">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_Toc164763827 \h </w:instrText>
      </w:r>
      <w:r>
        <w:rPr>
          <w:noProof/>
        </w:rPr>
      </w:r>
      <w:r>
        <w:rPr>
          <w:noProof/>
        </w:rPr>
        <w:fldChar w:fldCharType="separate"/>
      </w:r>
      <w:r>
        <w:rPr>
          <w:noProof/>
        </w:rPr>
        <w:t>213</w:t>
      </w:r>
      <w:r>
        <w:rPr>
          <w:noProof/>
        </w:rPr>
        <w:fldChar w:fldCharType="end"/>
      </w:r>
    </w:p>
    <w:p w14:paraId="5CAE9787" w14:textId="778E9BD8" w:rsidR="00800D60" w:rsidRDefault="00800D60">
      <w:pPr>
        <w:pStyle w:val="TOC4"/>
        <w:rPr>
          <w:rFonts w:asciiTheme="minorHAnsi" w:eastAsiaTheme="minorEastAsia" w:hAnsiTheme="minorHAnsi" w:cstheme="minorBidi"/>
          <w:noProof/>
          <w:sz w:val="22"/>
          <w:szCs w:val="22"/>
          <w:lang w:val="en-IN" w:eastAsia="en-IN"/>
        </w:rPr>
      </w:pPr>
      <w:r>
        <w:rPr>
          <w:noProof/>
        </w:rPr>
        <w:t>8A.1</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_Toc164763828 \h </w:instrText>
      </w:r>
      <w:r>
        <w:rPr>
          <w:noProof/>
        </w:rPr>
      </w:r>
      <w:r>
        <w:rPr>
          <w:noProof/>
        </w:rPr>
        <w:fldChar w:fldCharType="separate"/>
      </w:r>
      <w:r>
        <w:rPr>
          <w:noProof/>
        </w:rPr>
        <w:t>213</w:t>
      </w:r>
      <w:r>
        <w:rPr>
          <w:noProof/>
        </w:rPr>
        <w:fldChar w:fldCharType="end"/>
      </w:r>
    </w:p>
    <w:p w14:paraId="30F7ED69" w14:textId="6678347B" w:rsidR="00800D60" w:rsidRDefault="00800D60">
      <w:pPr>
        <w:pStyle w:val="TOC5"/>
        <w:rPr>
          <w:rFonts w:asciiTheme="minorHAnsi" w:eastAsiaTheme="minorEastAsia" w:hAnsiTheme="minorHAnsi" w:cstheme="minorBidi"/>
          <w:noProof/>
          <w:sz w:val="22"/>
          <w:szCs w:val="22"/>
          <w:lang w:val="en-IN" w:eastAsia="en-IN"/>
        </w:rPr>
      </w:pPr>
      <w:r>
        <w:rPr>
          <w:noProof/>
        </w:rPr>
        <w:t>8A.1</w:t>
      </w:r>
      <w:r w:rsidRPr="0041053D">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_Toc164763829 \h </w:instrText>
      </w:r>
      <w:r>
        <w:rPr>
          <w:noProof/>
        </w:rPr>
      </w:r>
      <w:r>
        <w:rPr>
          <w:noProof/>
        </w:rPr>
        <w:fldChar w:fldCharType="separate"/>
      </w:r>
      <w:r>
        <w:rPr>
          <w:noProof/>
        </w:rPr>
        <w:t>213</w:t>
      </w:r>
      <w:r>
        <w:rPr>
          <w:noProof/>
        </w:rPr>
        <w:fldChar w:fldCharType="end"/>
      </w:r>
    </w:p>
    <w:p w14:paraId="325BA70B" w14:textId="73A4C17F" w:rsidR="00800D60" w:rsidRDefault="00800D60">
      <w:pPr>
        <w:pStyle w:val="TOC5"/>
        <w:rPr>
          <w:rFonts w:asciiTheme="minorHAnsi" w:eastAsiaTheme="minorEastAsia" w:hAnsiTheme="minorHAnsi" w:cstheme="minorBidi"/>
          <w:noProof/>
          <w:sz w:val="22"/>
          <w:szCs w:val="22"/>
          <w:lang w:val="en-IN" w:eastAsia="en-IN"/>
        </w:rPr>
      </w:pPr>
      <w:r>
        <w:rPr>
          <w:noProof/>
        </w:rPr>
        <w:t>8A.1</w:t>
      </w:r>
      <w:r w:rsidRPr="0041053D">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_Toc164763830 \h </w:instrText>
      </w:r>
      <w:r>
        <w:rPr>
          <w:noProof/>
        </w:rPr>
      </w:r>
      <w:r>
        <w:rPr>
          <w:noProof/>
        </w:rPr>
        <w:fldChar w:fldCharType="separate"/>
      </w:r>
      <w:r>
        <w:rPr>
          <w:noProof/>
        </w:rPr>
        <w:t>213</w:t>
      </w:r>
      <w:r>
        <w:rPr>
          <w:noProof/>
        </w:rPr>
        <w:fldChar w:fldCharType="end"/>
      </w:r>
    </w:p>
    <w:p w14:paraId="012418EE" w14:textId="0793C2E6" w:rsidR="00800D60" w:rsidRDefault="00800D60">
      <w:pPr>
        <w:pStyle w:val="TOC4"/>
        <w:rPr>
          <w:rFonts w:asciiTheme="minorHAnsi" w:eastAsiaTheme="minorEastAsia" w:hAnsiTheme="minorHAnsi" w:cstheme="minorBidi"/>
          <w:noProof/>
          <w:sz w:val="22"/>
          <w:szCs w:val="22"/>
          <w:lang w:val="en-IN" w:eastAsia="en-IN"/>
        </w:rPr>
      </w:pPr>
      <w:r>
        <w:rPr>
          <w:noProof/>
        </w:rPr>
        <w:t>8A.1</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_Toc164763831 \h </w:instrText>
      </w:r>
      <w:r>
        <w:rPr>
          <w:noProof/>
        </w:rPr>
      </w:r>
      <w:r>
        <w:rPr>
          <w:noProof/>
        </w:rPr>
        <w:fldChar w:fldCharType="separate"/>
      </w:r>
      <w:r>
        <w:rPr>
          <w:noProof/>
        </w:rPr>
        <w:t>213</w:t>
      </w:r>
      <w:r>
        <w:rPr>
          <w:noProof/>
        </w:rPr>
        <w:fldChar w:fldCharType="end"/>
      </w:r>
    </w:p>
    <w:p w14:paraId="60DD2452" w14:textId="31021D11" w:rsidR="00800D60" w:rsidRDefault="00800D60">
      <w:pPr>
        <w:pStyle w:val="TOC4"/>
        <w:rPr>
          <w:rFonts w:asciiTheme="minorHAnsi" w:eastAsiaTheme="minorEastAsia" w:hAnsiTheme="minorHAnsi" w:cstheme="minorBidi"/>
          <w:noProof/>
          <w:sz w:val="22"/>
          <w:szCs w:val="22"/>
          <w:lang w:val="en-IN" w:eastAsia="en-IN"/>
        </w:rPr>
      </w:pPr>
      <w:r>
        <w:rPr>
          <w:noProof/>
        </w:rPr>
        <w:t>8A.1</w:t>
      </w:r>
      <w:r w:rsidRPr="0041053D">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_Toc164763832 \h </w:instrText>
      </w:r>
      <w:r>
        <w:rPr>
          <w:noProof/>
        </w:rPr>
      </w:r>
      <w:r>
        <w:rPr>
          <w:noProof/>
        </w:rPr>
        <w:fldChar w:fldCharType="separate"/>
      </w:r>
      <w:r>
        <w:rPr>
          <w:noProof/>
        </w:rPr>
        <w:t>214</w:t>
      </w:r>
      <w:r>
        <w:rPr>
          <w:noProof/>
        </w:rPr>
        <w:fldChar w:fldCharType="end"/>
      </w:r>
    </w:p>
    <w:p w14:paraId="1EC75108" w14:textId="0F3EAE81" w:rsidR="00800D60" w:rsidRDefault="00800D60">
      <w:pPr>
        <w:pStyle w:val="TOC5"/>
        <w:rPr>
          <w:rFonts w:asciiTheme="minorHAnsi" w:eastAsiaTheme="minorEastAsia" w:hAnsiTheme="minorHAnsi" w:cstheme="minorBidi"/>
          <w:noProof/>
          <w:sz w:val="22"/>
          <w:szCs w:val="22"/>
          <w:lang w:val="en-IN" w:eastAsia="en-IN"/>
        </w:rPr>
      </w:pPr>
      <w:r>
        <w:rPr>
          <w:noProof/>
        </w:rPr>
        <w:t>8A.1</w:t>
      </w:r>
      <w:r w:rsidRPr="0041053D">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_Toc164763833 \h </w:instrText>
      </w:r>
      <w:r>
        <w:rPr>
          <w:noProof/>
        </w:rPr>
      </w:r>
      <w:r>
        <w:rPr>
          <w:noProof/>
        </w:rPr>
        <w:fldChar w:fldCharType="separate"/>
      </w:r>
      <w:r>
        <w:rPr>
          <w:noProof/>
        </w:rPr>
        <w:t>214</w:t>
      </w:r>
      <w:r>
        <w:rPr>
          <w:noProof/>
        </w:rPr>
        <w:fldChar w:fldCharType="end"/>
      </w:r>
    </w:p>
    <w:p w14:paraId="5F7C6CC8" w14:textId="27352EB5" w:rsidR="00800D60" w:rsidRDefault="00800D60">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_Toc164763834 \h </w:instrText>
      </w:r>
      <w:r>
        <w:rPr>
          <w:noProof/>
        </w:rPr>
      </w:r>
      <w:r>
        <w:rPr>
          <w:noProof/>
        </w:rPr>
        <w:fldChar w:fldCharType="separate"/>
      </w:r>
      <w:r>
        <w:rPr>
          <w:noProof/>
        </w:rPr>
        <w:t>214</w:t>
      </w:r>
      <w:r>
        <w:rPr>
          <w:noProof/>
        </w:rPr>
        <w:fldChar w:fldCharType="end"/>
      </w:r>
    </w:p>
    <w:p w14:paraId="43661C6F" w14:textId="4962BBB2" w:rsidR="00800D60" w:rsidRDefault="00800D60">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_Toc164763835 \h </w:instrText>
      </w:r>
      <w:r>
        <w:rPr>
          <w:noProof/>
        </w:rPr>
      </w:r>
      <w:r>
        <w:rPr>
          <w:noProof/>
        </w:rPr>
        <w:fldChar w:fldCharType="separate"/>
      </w:r>
      <w:r>
        <w:rPr>
          <w:noProof/>
        </w:rPr>
        <w:t>214</w:t>
      </w:r>
      <w:r>
        <w:rPr>
          <w:noProof/>
        </w:rPr>
        <w:fldChar w:fldCharType="end"/>
      </w:r>
    </w:p>
    <w:p w14:paraId="3F5D97C1" w14:textId="3E08F9AF" w:rsidR="00800D60" w:rsidRDefault="00800D60">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_Toc164763836 \h </w:instrText>
      </w:r>
      <w:r>
        <w:rPr>
          <w:noProof/>
        </w:rPr>
      </w:r>
      <w:r>
        <w:rPr>
          <w:noProof/>
        </w:rPr>
        <w:fldChar w:fldCharType="separate"/>
      </w:r>
      <w:r>
        <w:rPr>
          <w:noProof/>
        </w:rPr>
        <w:t>214</w:t>
      </w:r>
      <w:r>
        <w:rPr>
          <w:noProof/>
        </w:rPr>
        <w:fldChar w:fldCharType="end"/>
      </w:r>
    </w:p>
    <w:p w14:paraId="0493A142" w14:textId="0E2B5FAB" w:rsidR="00800D60" w:rsidRDefault="00800D60">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_Toc164763837 \h </w:instrText>
      </w:r>
      <w:r>
        <w:rPr>
          <w:noProof/>
        </w:rPr>
      </w:r>
      <w:r>
        <w:rPr>
          <w:noProof/>
        </w:rPr>
        <w:fldChar w:fldCharType="separate"/>
      </w:r>
      <w:r>
        <w:rPr>
          <w:noProof/>
        </w:rPr>
        <w:t>214</w:t>
      </w:r>
      <w:r>
        <w:rPr>
          <w:noProof/>
        </w:rPr>
        <w:fldChar w:fldCharType="end"/>
      </w:r>
    </w:p>
    <w:p w14:paraId="2E9E01CC" w14:textId="3CA4DE37" w:rsidR="00800D60" w:rsidRDefault="00800D60">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_Toc164763838 \h </w:instrText>
      </w:r>
      <w:r>
        <w:rPr>
          <w:noProof/>
        </w:rPr>
      </w:r>
      <w:r>
        <w:rPr>
          <w:noProof/>
        </w:rPr>
        <w:fldChar w:fldCharType="separate"/>
      </w:r>
      <w:r>
        <w:rPr>
          <w:noProof/>
        </w:rPr>
        <w:t>214</w:t>
      </w:r>
      <w:r>
        <w:rPr>
          <w:noProof/>
        </w:rPr>
        <w:fldChar w:fldCharType="end"/>
      </w:r>
    </w:p>
    <w:p w14:paraId="7EB7B803" w14:textId="7AF34AB6" w:rsidR="00800D60" w:rsidRDefault="00800D60">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_Toc164763839 \h </w:instrText>
      </w:r>
      <w:r>
        <w:rPr>
          <w:noProof/>
        </w:rPr>
      </w:r>
      <w:r>
        <w:rPr>
          <w:noProof/>
        </w:rPr>
        <w:fldChar w:fldCharType="separate"/>
      </w:r>
      <w:r>
        <w:rPr>
          <w:noProof/>
        </w:rPr>
        <w:t>214</w:t>
      </w:r>
      <w:r>
        <w:rPr>
          <w:noProof/>
        </w:rPr>
        <w:fldChar w:fldCharType="end"/>
      </w:r>
    </w:p>
    <w:p w14:paraId="691B412D" w14:textId="29290BCC" w:rsidR="00800D60" w:rsidRDefault="00800D60">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_Toc164763840 \h </w:instrText>
      </w:r>
      <w:r>
        <w:rPr>
          <w:noProof/>
        </w:rPr>
      </w:r>
      <w:r>
        <w:rPr>
          <w:noProof/>
        </w:rPr>
        <w:fldChar w:fldCharType="separate"/>
      </w:r>
      <w:r>
        <w:rPr>
          <w:noProof/>
        </w:rPr>
        <w:t>214</w:t>
      </w:r>
      <w:r>
        <w:rPr>
          <w:noProof/>
        </w:rPr>
        <w:fldChar w:fldCharType="end"/>
      </w:r>
    </w:p>
    <w:p w14:paraId="55A03F60" w14:textId="7C8E0FA0" w:rsidR="00800D60" w:rsidRDefault="00800D60">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_Toc164763841 \h </w:instrText>
      </w:r>
      <w:r>
        <w:rPr>
          <w:noProof/>
        </w:rPr>
      </w:r>
      <w:r>
        <w:rPr>
          <w:noProof/>
        </w:rPr>
        <w:fldChar w:fldCharType="separate"/>
      </w:r>
      <w:r>
        <w:rPr>
          <w:noProof/>
        </w:rPr>
        <w:t>214</w:t>
      </w:r>
      <w:r>
        <w:rPr>
          <w:noProof/>
        </w:rPr>
        <w:fldChar w:fldCharType="end"/>
      </w:r>
    </w:p>
    <w:p w14:paraId="7FAC3284" w14:textId="2B14496F" w:rsidR="00800D60" w:rsidRDefault="00800D60">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_Toc164763842 \h </w:instrText>
      </w:r>
      <w:r>
        <w:rPr>
          <w:noProof/>
        </w:rPr>
      </w:r>
      <w:r>
        <w:rPr>
          <w:noProof/>
        </w:rPr>
        <w:fldChar w:fldCharType="separate"/>
      </w:r>
      <w:r>
        <w:rPr>
          <w:noProof/>
        </w:rPr>
        <w:t>215</w:t>
      </w:r>
      <w:r>
        <w:rPr>
          <w:noProof/>
        </w:rPr>
        <w:fldChar w:fldCharType="end"/>
      </w:r>
    </w:p>
    <w:p w14:paraId="0C1B00B2" w14:textId="60D58CA5" w:rsidR="00800D60" w:rsidRDefault="00800D60">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_Toc164763843 \h </w:instrText>
      </w:r>
      <w:r>
        <w:rPr>
          <w:noProof/>
        </w:rPr>
      </w:r>
      <w:r>
        <w:rPr>
          <w:noProof/>
        </w:rPr>
        <w:fldChar w:fldCharType="separate"/>
      </w:r>
      <w:r>
        <w:rPr>
          <w:noProof/>
        </w:rPr>
        <w:t>215</w:t>
      </w:r>
      <w:r>
        <w:rPr>
          <w:noProof/>
        </w:rPr>
        <w:fldChar w:fldCharType="end"/>
      </w:r>
    </w:p>
    <w:p w14:paraId="02F66131" w14:textId="4D8206FF" w:rsidR="00800D60" w:rsidRDefault="00800D60">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_Toc164763844 \h </w:instrText>
      </w:r>
      <w:r>
        <w:rPr>
          <w:noProof/>
        </w:rPr>
      </w:r>
      <w:r>
        <w:rPr>
          <w:noProof/>
        </w:rPr>
        <w:fldChar w:fldCharType="separate"/>
      </w:r>
      <w:r>
        <w:rPr>
          <w:noProof/>
        </w:rPr>
        <w:t>216</w:t>
      </w:r>
      <w:r>
        <w:rPr>
          <w:noProof/>
        </w:rPr>
        <w:fldChar w:fldCharType="end"/>
      </w:r>
    </w:p>
    <w:p w14:paraId="40FB54F1" w14:textId="0F8FFCF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_Toc164763845 \h </w:instrText>
      </w:r>
      <w:r>
        <w:rPr>
          <w:noProof/>
        </w:rPr>
      </w:r>
      <w:r>
        <w:rPr>
          <w:noProof/>
        </w:rPr>
        <w:fldChar w:fldCharType="separate"/>
      </w:r>
      <w:r>
        <w:rPr>
          <w:noProof/>
        </w:rPr>
        <w:t>216</w:t>
      </w:r>
      <w:r>
        <w:rPr>
          <w:noProof/>
        </w:rPr>
        <w:fldChar w:fldCharType="end"/>
      </w:r>
    </w:p>
    <w:p w14:paraId="04F6679D" w14:textId="1CD6E6E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_Toc164763846 \h </w:instrText>
      </w:r>
      <w:r>
        <w:rPr>
          <w:noProof/>
        </w:rPr>
      </w:r>
      <w:r>
        <w:rPr>
          <w:noProof/>
        </w:rPr>
        <w:fldChar w:fldCharType="separate"/>
      </w:r>
      <w:r>
        <w:rPr>
          <w:noProof/>
        </w:rPr>
        <w:t>216</w:t>
      </w:r>
      <w:r>
        <w:rPr>
          <w:noProof/>
        </w:rPr>
        <w:fldChar w:fldCharType="end"/>
      </w:r>
    </w:p>
    <w:p w14:paraId="7BF1B624" w14:textId="6DE7257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_Toc164763847 \h </w:instrText>
      </w:r>
      <w:r>
        <w:rPr>
          <w:noProof/>
        </w:rPr>
      </w:r>
      <w:r>
        <w:rPr>
          <w:noProof/>
        </w:rPr>
        <w:fldChar w:fldCharType="separate"/>
      </w:r>
      <w:r>
        <w:rPr>
          <w:noProof/>
        </w:rPr>
        <w:t>216</w:t>
      </w:r>
      <w:r>
        <w:rPr>
          <w:noProof/>
        </w:rPr>
        <w:fldChar w:fldCharType="end"/>
      </w:r>
    </w:p>
    <w:p w14:paraId="02E5878E" w14:textId="357AF749"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_Toc164763848 \h </w:instrText>
      </w:r>
      <w:r>
        <w:rPr>
          <w:noProof/>
        </w:rPr>
      </w:r>
      <w:r>
        <w:rPr>
          <w:noProof/>
        </w:rPr>
        <w:fldChar w:fldCharType="separate"/>
      </w:r>
      <w:r>
        <w:rPr>
          <w:noProof/>
        </w:rPr>
        <w:t>216</w:t>
      </w:r>
      <w:r>
        <w:rPr>
          <w:noProof/>
        </w:rPr>
        <w:fldChar w:fldCharType="end"/>
      </w:r>
    </w:p>
    <w:p w14:paraId="3A8E0B75" w14:textId="70C46CF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_Toc164763849 \h </w:instrText>
      </w:r>
      <w:r>
        <w:rPr>
          <w:noProof/>
        </w:rPr>
      </w:r>
      <w:r>
        <w:rPr>
          <w:noProof/>
        </w:rPr>
        <w:fldChar w:fldCharType="separate"/>
      </w:r>
      <w:r>
        <w:rPr>
          <w:noProof/>
        </w:rPr>
        <w:t>217</w:t>
      </w:r>
      <w:r>
        <w:rPr>
          <w:noProof/>
        </w:rPr>
        <w:fldChar w:fldCharType="end"/>
      </w:r>
    </w:p>
    <w:p w14:paraId="765A5C2C" w14:textId="6BDAEF59" w:rsidR="00800D60" w:rsidRDefault="00800D60">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_Toc164763850 \h </w:instrText>
      </w:r>
      <w:r>
        <w:rPr>
          <w:noProof/>
        </w:rPr>
      </w:r>
      <w:r>
        <w:rPr>
          <w:noProof/>
        </w:rPr>
        <w:fldChar w:fldCharType="separate"/>
      </w:r>
      <w:r>
        <w:rPr>
          <w:noProof/>
        </w:rPr>
        <w:t>217</w:t>
      </w:r>
      <w:r>
        <w:rPr>
          <w:noProof/>
        </w:rPr>
        <w:fldChar w:fldCharType="end"/>
      </w:r>
    </w:p>
    <w:p w14:paraId="038EFE92" w14:textId="75CF4EE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_Toc164763851 \h </w:instrText>
      </w:r>
      <w:r>
        <w:rPr>
          <w:noProof/>
        </w:rPr>
      </w:r>
      <w:r>
        <w:rPr>
          <w:noProof/>
        </w:rPr>
        <w:fldChar w:fldCharType="separate"/>
      </w:r>
      <w:r>
        <w:rPr>
          <w:noProof/>
        </w:rPr>
        <w:t>217</w:t>
      </w:r>
      <w:r>
        <w:rPr>
          <w:noProof/>
        </w:rPr>
        <w:fldChar w:fldCharType="end"/>
      </w:r>
    </w:p>
    <w:p w14:paraId="1FC8E0D0" w14:textId="6272D61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_Toc164763852 \h </w:instrText>
      </w:r>
      <w:r>
        <w:rPr>
          <w:noProof/>
        </w:rPr>
      </w:r>
      <w:r>
        <w:rPr>
          <w:noProof/>
        </w:rPr>
        <w:fldChar w:fldCharType="separate"/>
      </w:r>
      <w:r>
        <w:rPr>
          <w:noProof/>
        </w:rPr>
        <w:t>217</w:t>
      </w:r>
      <w:r>
        <w:rPr>
          <w:noProof/>
        </w:rPr>
        <w:fldChar w:fldCharType="end"/>
      </w:r>
    </w:p>
    <w:p w14:paraId="786540C2" w14:textId="53EFE83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_Toc164763853 \h </w:instrText>
      </w:r>
      <w:r>
        <w:rPr>
          <w:noProof/>
        </w:rPr>
      </w:r>
      <w:r>
        <w:rPr>
          <w:noProof/>
        </w:rPr>
        <w:fldChar w:fldCharType="separate"/>
      </w:r>
      <w:r>
        <w:rPr>
          <w:noProof/>
        </w:rPr>
        <w:t>217</w:t>
      </w:r>
      <w:r>
        <w:rPr>
          <w:noProof/>
        </w:rPr>
        <w:fldChar w:fldCharType="end"/>
      </w:r>
    </w:p>
    <w:p w14:paraId="5F725154" w14:textId="6FAB7E43"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_Toc164763854 \h </w:instrText>
      </w:r>
      <w:r>
        <w:rPr>
          <w:noProof/>
        </w:rPr>
      </w:r>
      <w:r>
        <w:rPr>
          <w:noProof/>
        </w:rPr>
        <w:fldChar w:fldCharType="separate"/>
      </w:r>
      <w:r>
        <w:rPr>
          <w:noProof/>
        </w:rPr>
        <w:t>217</w:t>
      </w:r>
      <w:r>
        <w:rPr>
          <w:noProof/>
        </w:rPr>
        <w:fldChar w:fldCharType="end"/>
      </w:r>
    </w:p>
    <w:p w14:paraId="3FA6F149" w14:textId="5EDA15B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_Toc164763855 \h </w:instrText>
      </w:r>
      <w:r>
        <w:rPr>
          <w:noProof/>
        </w:rPr>
      </w:r>
      <w:r>
        <w:rPr>
          <w:noProof/>
        </w:rPr>
        <w:fldChar w:fldCharType="separate"/>
      </w:r>
      <w:r>
        <w:rPr>
          <w:noProof/>
        </w:rPr>
        <w:t>218</w:t>
      </w:r>
      <w:r>
        <w:rPr>
          <w:noProof/>
        </w:rPr>
        <w:fldChar w:fldCharType="end"/>
      </w:r>
    </w:p>
    <w:p w14:paraId="02835B55" w14:textId="0024B19F"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_Toc164763856 \h </w:instrText>
      </w:r>
      <w:r>
        <w:rPr>
          <w:noProof/>
        </w:rPr>
      </w:r>
      <w:r>
        <w:rPr>
          <w:noProof/>
        </w:rPr>
        <w:fldChar w:fldCharType="separate"/>
      </w:r>
      <w:r>
        <w:rPr>
          <w:noProof/>
        </w:rPr>
        <w:t>219</w:t>
      </w:r>
      <w:r>
        <w:rPr>
          <w:noProof/>
        </w:rPr>
        <w:fldChar w:fldCharType="end"/>
      </w:r>
    </w:p>
    <w:p w14:paraId="04538F3E" w14:textId="551352B1"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_Toc164763857 \h </w:instrText>
      </w:r>
      <w:r>
        <w:rPr>
          <w:noProof/>
        </w:rPr>
      </w:r>
      <w:r>
        <w:rPr>
          <w:noProof/>
        </w:rPr>
        <w:fldChar w:fldCharType="separate"/>
      </w:r>
      <w:r>
        <w:rPr>
          <w:noProof/>
        </w:rPr>
        <w:t>220</w:t>
      </w:r>
      <w:r>
        <w:rPr>
          <w:noProof/>
        </w:rPr>
        <w:fldChar w:fldCharType="end"/>
      </w:r>
    </w:p>
    <w:p w14:paraId="14AAFC52" w14:textId="2B532DD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_Toc164763858 \h </w:instrText>
      </w:r>
      <w:r>
        <w:rPr>
          <w:noProof/>
        </w:rPr>
      </w:r>
      <w:r>
        <w:rPr>
          <w:noProof/>
        </w:rPr>
        <w:fldChar w:fldCharType="separate"/>
      </w:r>
      <w:r>
        <w:rPr>
          <w:noProof/>
        </w:rPr>
        <w:t>221</w:t>
      </w:r>
      <w:r>
        <w:rPr>
          <w:noProof/>
        </w:rPr>
        <w:fldChar w:fldCharType="end"/>
      </w:r>
    </w:p>
    <w:p w14:paraId="7E9E8222" w14:textId="68308B35" w:rsidR="00800D60" w:rsidRDefault="00800D60">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_Toc164763859 \h </w:instrText>
      </w:r>
      <w:r>
        <w:rPr>
          <w:noProof/>
        </w:rPr>
      </w:r>
      <w:r>
        <w:rPr>
          <w:noProof/>
        </w:rPr>
        <w:fldChar w:fldCharType="separate"/>
      </w:r>
      <w:r>
        <w:rPr>
          <w:noProof/>
        </w:rPr>
        <w:t>221</w:t>
      </w:r>
      <w:r>
        <w:rPr>
          <w:noProof/>
        </w:rPr>
        <w:fldChar w:fldCharType="end"/>
      </w:r>
    </w:p>
    <w:p w14:paraId="21F357B0" w14:textId="30EA6AA4" w:rsidR="00800D60" w:rsidRDefault="00800D60">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_Toc164763860 \h </w:instrText>
      </w:r>
      <w:r>
        <w:rPr>
          <w:noProof/>
        </w:rPr>
      </w:r>
      <w:r>
        <w:rPr>
          <w:noProof/>
        </w:rPr>
        <w:fldChar w:fldCharType="separate"/>
      </w:r>
      <w:r>
        <w:rPr>
          <w:noProof/>
        </w:rPr>
        <w:t>221</w:t>
      </w:r>
      <w:r>
        <w:rPr>
          <w:noProof/>
        </w:rPr>
        <w:fldChar w:fldCharType="end"/>
      </w:r>
    </w:p>
    <w:p w14:paraId="0F77CA71" w14:textId="1922265D" w:rsidR="00800D60" w:rsidRDefault="00800D60">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_Toc164763861 \h </w:instrText>
      </w:r>
      <w:r>
        <w:rPr>
          <w:noProof/>
        </w:rPr>
      </w:r>
      <w:r>
        <w:rPr>
          <w:noProof/>
        </w:rPr>
        <w:fldChar w:fldCharType="separate"/>
      </w:r>
      <w:r>
        <w:rPr>
          <w:noProof/>
        </w:rPr>
        <w:t>221</w:t>
      </w:r>
      <w:r>
        <w:rPr>
          <w:noProof/>
        </w:rPr>
        <w:fldChar w:fldCharType="end"/>
      </w:r>
    </w:p>
    <w:p w14:paraId="019DF9D1" w14:textId="6F0849DC"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_Toc164763862 \h </w:instrText>
      </w:r>
      <w:r>
        <w:rPr>
          <w:noProof/>
        </w:rPr>
      </w:r>
      <w:r>
        <w:rPr>
          <w:noProof/>
        </w:rPr>
        <w:fldChar w:fldCharType="separate"/>
      </w:r>
      <w:r>
        <w:rPr>
          <w:noProof/>
        </w:rPr>
        <w:t>221</w:t>
      </w:r>
      <w:r>
        <w:rPr>
          <w:noProof/>
        </w:rPr>
        <w:fldChar w:fldCharType="end"/>
      </w:r>
    </w:p>
    <w:p w14:paraId="24857336" w14:textId="06F277D4"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_Toc164763863 \h </w:instrText>
      </w:r>
      <w:r>
        <w:rPr>
          <w:noProof/>
        </w:rPr>
      </w:r>
      <w:r>
        <w:rPr>
          <w:noProof/>
        </w:rPr>
        <w:fldChar w:fldCharType="separate"/>
      </w:r>
      <w:r>
        <w:rPr>
          <w:noProof/>
        </w:rPr>
        <w:t>223</w:t>
      </w:r>
      <w:r>
        <w:rPr>
          <w:noProof/>
        </w:rPr>
        <w:fldChar w:fldCharType="end"/>
      </w:r>
    </w:p>
    <w:p w14:paraId="2EA19F82" w14:textId="0F756BE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_Toc164763864 \h </w:instrText>
      </w:r>
      <w:r>
        <w:rPr>
          <w:noProof/>
        </w:rPr>
      </w:r>
      <w:r>
        <w:rPr>
          <w:noProof/>
        </w:rPr>
        <w:fldChar w:fldCharType="separate"/>
      </w:r>
      <w:r>
        <w:rPr>
          <w:noProof/>
        </w:rPr>
        <w:t>223</w:t>
      </w:r>
      <w:r>
        <w:rPr>
          <w:noProof/>
        </w:rPr>
        <w:fldChar w:fldCharType="end"/>
      </w:r>
    </w:p>
    <w:p w14:paraId="097108BF" w14:textId="0BE5979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_Toc164763865 \h </w:instrText>
      </w:r>
      <w:r>
        <w:rPr>
          <w:noProof/>
        </w:rPr>
      </w:r>
      <w:r>
        <w:rPr>
          <w:noProof/>
        </w:rPr>
        <w:fldChar w:fldCharType="separate"/>
      </w:r>
      <w:r>
        <w:rPr>
          <w:noProof/>
        </w:rPr>
        <w:t>223</w:t>
      </w:r>
      <w:r>
        <w:rPr>
          <w:noProof/>
        </w:rPr>
        <w:fldChar w:fldCharType="end"/>
      </w:r>
    </w:p>
    <w:p w14:paraId="5069404B" w14:textId="46731692" w:rsidR="00800D60" w:rsidRDefault="00800D60">
      <w:pPr>
        <w:pStyle w:val="TOC5"/>
        <w:rPr>
          <w:rFonts w:asciiTheme="minorHAnsi" w:eastAsiaTheme="minorEastAsia" w:hAnsiTheme="minorHAnsi" w:cstheme="minorBidi"/>
          <w:noProof/>
          <w:sz w:val="22"/>
          <w:szCs w:val="22"/>
          <w:lang w:val="en-IN" w:eastAsia="en-IN"/>
        </w:rPr>
      </w:pPr>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_Toc164763866 \h </w:instrText>
      </w:r>
      <w:r>
        <w:rPr>
          <w:noProof/>
        </w:rPr>
      </w:r>
      <w:r>
        <w:rPr>
          <w:noProof/>
        </w:rPr>
        <w:fldChar w:fldCharType="separate"/>
      </w:r>
      <w:r>
        <w:rPr>
          <w:noProof/>
        </w:rPr>
        <w:t>224</w:t>
      </w:r>
      <w:r>
        <w:rPr>
          <w:noProof/>
        </w:rPr>
        <w:fldChar w:fldCharType="end"/>
      </w:r>
    </w:p>
    <w:p w14:paraId="70D46894" w14:textId="6B42E53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_Toc164763867 \h </w:instrText>
      </w:r>
      <w:r>
        <w:rPr>
          <w:noProof/>
        </w:rPr>
      </w:r>
      <w:r>
        <w:rPr>
          <w:noProof/>
        </w:rPr>
        <w:fldChar w:fldCharType="separate"/>
      </w:r>
      <w:r>
        <w:rPr>
          <w:noProof/>
        </w:rPr>
        <w:t>225</w:t>
      </w:r>
      <w:r>
        <w:rPr>
          <w:noProof/>
        </w:rPr>
        <w:fldChar w:fldCharType="end"/>
      </w:r>
    </w:p>
    <w:p w14:paraId="1FBCEA82" w14:textId="7353942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_Toc164763868 \h </w:instrText>
      </w:r>
      <w:r>
        <w:rPr>
          <w:noProof/>
        </w:rPr>
      </w:r>
      <w:r>
        <w:rPr>
          <w:noProof/>
        </w:rPr>
        <w:fldChar w:fldCharType="separate"/>
      </w:r>
      <w:r>
        <w:rPr>
          <w:noProof/>
        </w:rPr>
        <w:t>225</w:t>
      </w:r>
      <w:r>
        <w:rPr>
          <w:noProof/>
        </w:rPr>
        <w:fldChar w:fldCharType="end"/>
      </w:r>
    </w:p>
    <w:p w14:paraId="2D7D30B4" w14:textId="18A3545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_Toc164763869 \h </w:instrText>
      </w:r>
      <w:r>
        <w:rPr>
          <w:noProof/>
        </w:rPr>
      </w:r>
      <w:r>
        <w:rPr>
          <w:noProof/>
        </w:rPr>
        <w:fldChar w:fldCharType="separate"/>
      </w:r>
      <w:r>
        <w:rPr>
          <w:noProof/>
        </w:rPr>
        <w:t>225</w:t>
      </w:r>
      <w:r>
        <w:rPr>
          <w:noProof/>
        </w:rPr>
        <w:fldChar w:fldCharType="end"/>
      </w:r>
    </w:p>
    <w:p w14:paraId="36C23B10" w14:textId="61B20D2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_Toc164763870 \h </w:instrText>
      </w:r>
      <w:r>
        <w:rPr>
          <w:noProof/>
        </w:rPr>
      </w:r>
      <w:r>
        <w:rPr>
          <w:noProof/>
        </w:rPr>
        <w:fldChar w:fldCharType="separate"/>
      </w:r>
      <w:r>
        <w:rPr>
          <w:noProof/>
        </w:rPr>
        <w:t>225</w:t>
      </w:r>
      <w:r>
        <w:rPr>
          <w:noProof/>
        </w:rPr>
        <w:fldChar w:fldCharType="end"/>
      </w:r>
    </w:p>
    <w:p w14:paraId="5460AE33" w14:textId="10B1C4F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_Toc164763871 \h </w:instrText>
      </w:r>
      <w:r>
        <w:rPr>
          <w:noProof/>
        </w:rPr>
      </w:r>
      <w:r>
        <w:rPr>
          <w:noProof/>
        </w:rPr>
        <w:fldChar w:fldCharType="separate"/>
      </w:r>
      <w:r>
        <w:rPr>
          <w:noProof/>
        </w:rPr>
        <w:t>226</w:t>
      </w:r>
      <w:r>
        <w:rPr>
          <w:noProof/>
        </w:rPr>
        <w:fldChar w:fldCharType="end"/>
      </w:r>
    </w:p>
    <w:p w14:paraId="1C07CF1E" w14:textId="14483CB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_Toc164763872 \h </w:instrText>
      </w:r>
      <w:r>
        <w:rPr>
          <w:noProof/>
        </w:rPr>
      </w:r>
      <w:r>
        <w:rPr>
          <w:noProof/>
        </w:rPr>
        <w:fldChar w:fldCharType="separate"/>
      </w:r>
      <w:r>
        <w:rPr>
          <w:noProof/>
        </w:rPr>
        <w:t>226</w:t>
      </w:r>
      <w:r>
        <w:rPr>
          <w:noProof/>
        </w:rPr>
        <w:fldChar w:fldCharType="end"/>
      </w:r>
    </w:p>
    <w:p w14:paraId="72A17DA6" w14:textId="6D1896F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_Toc164763873 \h </w:instrText>
      </w:r>
      <w:r>
        <w:rPr>
          <w:noProof/>
        </w:rPr>
      </w:r>
      <w:r>
        <w:rPr>
          <w:noProof/>
        </w:rPr>
        <w:fldChar w:fldCharType="separate"/>
      </w:r>
      <w:r>
        <w:rPr>
          <w:noProof/>
        </w:rPr>
        <w:t>226</w:t>
      </w:r>
      <w:r>
        <w:rPr>
          <w:noProof/>
        </w:rPr>
        <w:fldChar w:fldCharType="end"/>
      </w:r>
    </w:p>
    <w:p w14:paraId="385E3BA5" w14:textId="241B4BA0"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_Toc164763874 \h </w:instrText>
      </w:r>
      <w:r>
        <w:rPr>
          <w:noProof/>
        </w:rPr>
      </w:r>
      <w:r>
        <w:rPr>
          <w:noProof/>
        </w:rPr>
        <w:fldChar w:fldCharType="separate"/>
      </w:r>
      <w:r>
        <w:rPr>
          <w:noProof/>
        </w:rPr>
        <w:t>226</w:t>
      </w:r>
      <w:r>
        <w:rPr>
          <w:noProof/>
        </w:rPr>
        <w:fldChar w:fldCharType="end"/>
      </w:r>
    </w:p>
    <w:p w14:paraId="122309FA" w14:textId="36979AF6" w:rsidR="00800D60" w:rsidRDefault="00800D60">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_Toc164763875 \h </w:instrText>
      </w:r>
      <w:r>
        <w:rPr>
          <w:noProof/>
        </w:rPr>
      </w:r>
      <w:r>
        <w:rPr>
          <w:noProof/>
        </w:rPr>
        <w:fldChar w:fldCharType="separate"/>
      </w:r>
      <w:r>
        <w:rPr>
          <w:noProof/>
        </w:rPr>
        <w:t>226</w:t>
      </w:r>
      <w:r>
        <w:rPr>
          <w:noProof/>
        </w:rPr>
        <w:fldChar w:fldCharType="end"/>
      </w:r>
    </w:p>
    <w:p w14:paraId="654277E9" w14:textId="24DB3F4B" w:rsidR="00800D60" w:rsidRDefault="00800D60">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_Toc164763876 \h </w:instrText>
      </w:r>
      <w:r>
        <w:rPr>
          <w:noProof/>
        </w:rPr>
      </w:r>
      <w:r>
        <w:rPr>
          <w:noProof/>
        </w:rPr>
        <w:fldChar w:fldCharType="separate"/>
      </w:r>
      <w:r>
        <w:rPr>
          <w:noProof/>
        </w:rPr>
        <w:t>226</w:t>
      </w:r>
      <w:r>
        <w:rPr>
          <w:noProof/>
        </w:rPr>
        <w:fldChar w:fldCharType="end"/>
      </w:r>
    </w:p>
    <w:p w14:paraId="41FF1969" w14:textId="4A0FDA97" w:rsidR="00800D60" w:rsidRDefault="00800D60">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_Toc164763877 \h </w:instrText>
      </w:r>
      <w:r>
        <w:rPr>
          <w:noProof/>
        </w:rPr>
      </w:r>
      <w:r>
        <w:rPr>
          <w:noProof/>
        </w:rPr>
        <w:fldChar w:fldCharType="separate"/>
      </w:r>
      <w:r>
        <w:rPr>
          <w:noProof/>
        </w:rPr>
        <w:t>227</w:t>
      </w:r>
      <w:r>
        <w:rPr>
          <w:noProof/>
        </w:rPr>
        <w:fldChar w:fldCharType="end"/>
      </w:r>
    </w:p>
    <w:p w14:paraId="727E9CF8" w14:textId="4C564FD8" w:rsidR="00800D60" w:rsidRDefault="00800D60">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_Toc164763878 \h </w:instrText>
      </w:r>
      <w:r>
        <w:rPr>
          <w:noProof/>
        </w:rPr>
      </w:r>
      <w:r>
        <w:rPr>
          <w:noProof/>
        </w:rPr>
        <w:fldChar w:fldCharType="separate"/>
      </w:r>
      <w:r>
        <w:rPr>
          <w:noProof/>
        </w:rPr>
        <w:t>227</w:t>
      </w:r>
      <w:r>
        <w:rPr>
          <w:noProof/>
        </w:rPr>
        <w:fldChar w:fldCharType="end"/>
      </w:r>
    </w:p>
    <w:p w14:paraId="7E58CF66" w14:textId="2378D9F2" w:rsidR="00800D60" w:rsidRDefault="00800D60">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_Toc164763879 \h </w:instrText>
      </w:r>
      <w:r>
        <w:rPr>
          <w:noProof/>
        </w:rPr>
      </w:r>
      <w:r>
        <w:rPr>
          <w:noProof/>
        </w:rPr>
        <w:fldChar w:fldCharType="separate"/>
      </w:r>
      <w:r>
        <w:rPr>
          <w:noProof/>
        </w:rPr>
        <w:t>227</w:t>
      </w:r>
      <w:r>
        <w:rPr>
          <w:noProof/>
        </w:rPr>
        <w:fldChar w:fldCharType="end"/>
      </w:r>
    </w:p>
    <w:p w14:paraId="30197F41" w14:textId="1F8A6BBE" w:rsidR="00800D60" w:rsidRDefault="00800D60">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_Toc164763880 \h </w:instrText>
      </w:r>
      <w:r>
        <w:rPr>
          <w:noProof/>
        </w:rPr>
      </w:r>
      <w:r>
        <w:rPr>
          <w:noProof/>
        </w:rPr>
        <w:fldChar w:fldCharType="separate"/>
      </w:r>
      <w:r>
        <w:rPr>
          <w:noProof/>
        </w:rPr>
        <w:t>227</w:t>
      </w:r>
      <w:r>
        <w:rPr>
          <w:noProof/>
        </w:rPr>
        <w:fldChar w:fldCharType="end"/>
      </w:r>
    </w:p>
    <w:p w14:paraId="5D33BC8D" w14:textId="65735FEE" w:rsidR="00800D60" w:rsidRDefault="00800D60">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_Toc164763881 \h </w:instrText>
      </w:r>
      <w:r>
        <w:rPr>
          <w:noProof/>
        </w:rPr>
      </w:r>
      <w:r>
        <w:rPr>
          <w:noProof/>
        </w:rPr>
        <w:fldChar w:fldCharType="separate"/>
      </w:r>
      <w:r>
        <w:rPr>
          <w:noProof/>
        </w:rPr>
        <w:t>228</w:t>
      </w:r>
      <w:r>
        <w:rPr>
          <w:noProof/>
        </w:rPr>
        <w:fldChar w:fldCharType="end"/>
      </w:r>
    </w:p>
    <w:p w14:paraId="24D54231" w14:textId="3670EE09" w:rsidR="00800D60" w:rsidRDefault="00800D60">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_Toc164763882 \h </w:instrText>
      </w:r>
      <w:r>
        <w:rPr>
          <w:noProof/>
        </w:rPr>
      </w:r>
      <w:r>
        <w:rPr>
          <w:noProof/>
        </w:rPr>
        <w:fldChar w:fldCharType="separate"/>
      </w:r>
      <w:r>
        <w:rPr>
          <w:noProof/>
        </w:rPr>
        <w:t>228</w:t>
      </w:r>
      <w:r>
        <w:rPr>
          <w:noProof/>
        </w:rPr>
        <w:fldChar w:fldCharType="end"/>
      </w:r>
    </w:p>
    <w:p w14:paraId="24592AE4" w14:textId="2268C23E" w:rsidR="00800D60" w:rsidRDefault="00800D60">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_Toc164763883 \h </w:instrText>
      </w:r>
      <w:r>
        <w:rPr>
          <w:noProof/>
        </w:rPr>
      </w:r>
      <w:r>
        <w:rPr>
          <w:noProof/>
        </w:rPr>
        <w:fldChar w:fldCharType="separate"/>
      </w:r>
      <w:r>
        <w:rPr>
          <w:noProof/>
        </w:rPr>
        <w:t>228</w:t>
      </w:r>
      <w:r>
        <w:rPr>
          <w:noProof/>
        </w:rPr>
        <w:fldChar w:fldCharType="end"/>
      </w:r>
    </w:p>
    <w:p w14:paraId="0BCF458C" w14:textId="5764CBCA" w:rsidR="00800D60" w:rsidRDefault="00800D60">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_Toc164763884 \h </w:instrText>
      </w:r>
      <w:r>
        <w:rPr>
          <w:noProof/>
        </w:rPr>
      </w:r>
      <w:r>
        <w:rPr>
          <w:noProof/>
        </w:rPr>
        <w:fldChar w:fldCharType="separate"/>
      </w:r>
      <w:r>
        <w:rPr>
          <w:noProof/>
        </w:rPr>
        <w:t>228</w:t>
      </w:r>
      <w:r>
        <w:rPr>
          <w:noProof/>
        </w:rPr>
        <w:fldChar w:fldCharType="end"/>
      </w:r>
    </w:p>
    <w:p w14:paraId="29ABC1BC" w14:textId="395C921E" w:rsidR="00800D60" w:rsidRDefault="00800D60">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_Toc164763885 \h </w:instrText>
      </w:r>
      <w:r>
        <w:rPr>
          <w:noProof/>
        </w:rPr>
      </w:r>
      <w:r>
        <w:rPr>
          <w:noProof/>
        </w:rPr>
        <w:fldChar w:fldCharType="separate"/>
      </w:r>
      <w:r>
        <w:rPr>
          <w:noProof/>
        </w:rPr>
        <w:t>229</w:t>
      </w:r>
      <w:r>
        <w:rPr>
          <w:noProof/>
        </w:rPr>
        <w:fldChar w:fldCharType="end"/>
      </w:r>
    </w:p>
    <w:p w14:paraId="3D3413C7" w14:textId="7A0D02A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_Toc164763886 \h </w:instrText>
      </w:r>
      <w:r>
        <w:rPr>
          <w:noProof/>
        </w:rPr>
      </w:r>
      <w:r>
        <w:rPr>
          <w:noProof/>
        </w:rPr>
        <w:fldChar w:fldCharType="separate"/>
      </w:r>
      <w:r>
        <w:rPr>
          <w:noProof/>
        </w:rPr>
        <w:t>229</w:t>
      </w:r>
      <w:r>
        <w:rPr>
          <w:noProof/>
        </w:rPr>
        <w:fldChar w:fldCharType="end"/>
      </w:r>
    </w:p>
    <w:p w14:paraId="11E781E7" w14:textId="04DD29BF"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_Toc164763887 \h </w:instrText>
      </w:r>
      <w:r>
        <w:rPr>
          <w:noProof/>
        </w:rPr>
      </w:r>
      <w:r>
        <w:rPr>
          <w:noProof/>
        </w:rPr>
        <w:fldChar w:fldCharType="separate"/>
      </w:r>
      <w:r>
        <w:rPr>
          <w:noProof/>
        </w:rPr>
        <w:t>229</w:t>
      </w:r>
      <w:r>
        <w:rPr>
          <w:noProof/>
        </w:rPr>
        <w:fldChar w:fldCharType="end"/>
      </w:r>
    </w:p>
    <w:p w14:paraId="796F2EC4" w14:textId="4EE7274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_Toc164763888 \h </w:instrText>
      </w:r>
      <w:r>
        <w:rPr>
          <w:noProof/>
        </w:rPr>
      </w:r>
      <w:r>
        <w:rPr>
          <w:noProof/>
        </w:rPr>
        <w:fldChar w:fldCharType="separate"/>
      </w:r>
      <w:r>
        <w:rPr>
          <w:noProof/>
        </w:rPr>
        <w:t>229</w:t>
      </w:r>
      <w:r>
        <w:rPr>
          <w:noProof/>
        </w:rPr>
        <w:fldChar w:fldCharType="end"/>
      </w:r>
    </w:p>
    <w:p w14:paraId="396209B8" w14:textId="65A7C966"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_Toc164763889 \h </w:instrText>
      </w:r>
      <w:r>
        <w:rPr>
          <w:noProof/>
        </w:rPr>
      </w:r>
      <w:r>
        <w:rPr>
          <w:noProof/>
        </w:rPr>
        <w:fldChar w:fldCharType="separate"/>
      </w:r>
      <w:r>
        <w:rPr>
          <w:noProof/>
        </w:rPr>
        <w:t>229</w:t>
      </w:r>
      <w:r>
        <w:rPr>
          <w:noProof/>
        </w:rPr>
        <w:fldChar w:fldCharType="end"/>
      </w:r>
    </w:p>
    <w:p w14:paraId="011B9CB5" w14:textId="401AFC4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_Toc164763890 \h </w:instrText>
      </w:r>
      <w:r>
        <w:rPr>
          <w:noProof/>
        </w:rPr>
      </w:r>
      <w:r>
        <w:rPr>
          <w:noProof/>
        </w:rPr>
        <w:fldChar w:fldCharType="separate"/>
      </w:r>
      <w:r>
        <w:rPr>
          <w:noProof/>
        </w:rPr>
        <w:t>230</w:t>
      </w:r>
      <w:r>
        <w:rPr>
          <w:noProof/>
        </w:rPr>
        <w:fldChar w:fldCharType="end"/>
      </w:r>
    </w:p>
    <w:p w14:paraId="1B577C76" w14:textId="164C43FA" w:rsidR="00800D60" w:rsidRDefault="00800D60">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_Toc164763891 \h </w:instrText>
      </w:r>
      <w:r>
        <w:rPr>
          <w:noProof/>
        </w:rPr>
      </w:r>
      <w:r>
        <w:rPr>
          <w:noProof/>
        </w:rPr>
        <w:fldChar w:fldCharType="separate"/>
      </w:r>
      <w:r>
        <w:rPr>
          <w:noProof/>
        </w:rPr>
        <w:t>231</w:t>
      </w:r>
      <w:r>
        <w:rPr>
          <w:noProof/>
        </w:rPr>
        <w:fldChar w:fldCharType="end"/>
      </w:r>
    </w:p>
    <w:p w14:paraId="064E70E5" w14:textId="007EB91F" w:rsidR="00800D60" w:rsidRDefault="00800D60">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_Toc164763892 \h </w:instrText>
      </w:r>
      <w:r>
        <w:rPr>
          <w:noProof/>
        </w:rPr>
      </w:r>
      <w:r>
        <w:rPr>
          <w:noProof/>
        </w:rPr>
        <w:fldChar w:fldCharType="separate"/>
      </w:r>
      <w:r>
        <w:rPr>
          <w:noProof/>
        </w:rPr>
        <w:t>231</w:t>
      </w:r>
      <w:r>
        <w:rPr>
          <w:noProof/>
        </w:rPr>
        <w:fldChar w:fldCharType="end"/>
      </w:r>
    </w:p>
    <w:p w14:paraId="0A4DBEC0" w14:textId="6843778A" w:rsidR="00800D60" w:rsidRDefault="00800D60">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_Toc164763893 \h </w:instrText>
      </w:r>
      <w:r>
        <w:rPr>
          <w:noProof/>
        </w:rPr>
      </w:r>
      <w:r>
        <w:rPr>
          <w:noProof/>
        </w:rPr>
        <w:fldChar w:fldCharType="separate"/>
      </w:r>
      <w:r>
        <w:rPr>
          <w:noProof/>
        </w:rPr>
        <w:t>231</w:t>
      </w:r>
      <w:r>
        <w:rPr>
          <w:noProof/>
        </w:rPr>
        <w:fldChar w:fldCharType="end"/>
      </w:r>
    </w:p>
    <w:p w14:paraId="639B7466" w14:textId="4076E4BA"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_Toc164763894 \h </w:instrText>
      </w:r>
      <w:r>
        <w:rPr>
          <w:noProof/>
        </w:rPr>
      </w:r>
      <w:r>
        <w:rPr>
          <w:noProof/>
        </w:rPr>
        <w:fldChar w:fldCharType="separate"/>
      </w:r>
      <w:r>
        <w:rPr>
          <w:noProof/>
        </w:rPr>
        <w:t>231</w:t>
      </w:r>
      <w:r>
        <w:rPr>
          <w:noProof/>
        </w:rPr>
        <w:fldChar w:fldCharType="end"/>
      </w:r>
    </w:p>
    <w:p w14:paraId="5DCD486E" w14:textId="774D56FC"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_Toc164763895 \h </w:instrText>
      </w:r>
      <w:r>
        <w:rPr>
          <w:noProof/>
        </w:rPr>
      </w:r>
      <w:r>
        <w:rPr>
          <w:noProof/>
        </w:rPr>
        <w:fldChar w:fldCharType="separate"/>
      </w:r>
      <w:r>
        <w:rPr>
          <w:noProof/>
        </w:rPr>
        <w:t>231</w:t>
      </w:r>
      <w:r>
        <w:rPr>
          <w:noProof/>
        </w:rPr>
        <w:fldChar w:fldCharType="end"/>
      </w:r>
    </w:p>
    <w:p w14:paraId="27607E2D" w14:textId="4AA8A3E0"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_Toc164763896 \h </w:instrText>
      </w:r>
      <w:r>
        <w:rPr>
          <w:noProof/>
        </w:rPr>
      </w:r>
      <w:r>
        <w:rPr>
          <w:noProof/>
        </w:rPr>
        <w:fldChar w:fldCharType="separate"/>
      </w:r>
      <w:r>
        <w:rPr>
          <w:noProof/>
        </w:rPr>
        <w:t>231</w:t>
      </w:r>
      <w:r>
        <w:rPr>
          <w:noProof/>
        </w:rPr>
        <w:fldChar w:fldCharType="end"/>
      </w:r>
    </w:p>
    <w:p w14:paraId="3BD55280" w14:textId="2A508E51" w:rsidR="00800D60" w:rsidRDefault="00800D60">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_Toc164763897 \h </w:instrText>
      </w:r>
      <w:r>
        <w:rPr>
          <w:noProof/>
        </w:rPr>
      </w:r>
      <w:r>
        <w:rPr>
          <w:noProof/>
        </w:rPr>
        <w:fldChar w:fldCharType="separate"/>
      </w:r>
      <w:r>
        <w:rPr>
          <w:noProof/>
        </w:rPr>
        <w:t>231</w:t>
      </w:r>
      <w:r>
        <w:rPr>
          <w:noProof/>
        </w:rPr>
        <w:fldChar w:fldCharType="end"/>
      </w:r>
    </w:p>
    <w:p w14:paraId="01CABD4A" w14:textId="4571E28A" w:rsidR="00800D60" w:rsidRDefault="00800D60">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_Toc164763898 \h </w:instrText>
      </w:r>
      <w:r>
        <w:rPr>
          <w:noProof/>
        </w:rPr>
      </w:r>
      <w:r>
        <w:rPr>
          <w:noProof/>
        </w:rPr>
        <w:fldChar w:fldCharType="separate"/>
      </w:r>
      <w:r>
        <w:rPr>
          <w:noProof/>
        </w:rPr>
        <w:t>232</w:t>
      </w:r>
      <w:r>
        <w:rPr>
          <w:noProof/>
        </w:rPr>
        <w:fldChar w:fldCharType="end"/>
      </w:r>
    </w:p>
    <w:p w14:paraId="59CC699E" w14:textId="44B8372A" w:rsidR="00800D60" w:rsidRDefault="00800D60">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_Toc164763899 \h </w:instrText>
      </w:r>
      <w:r>
        <w:rPr>
          <w:noProof/>
        </w:rPr>
      </w:r>
      <w:r>
        <w:rPr>
          <w:noProof/>
        </w:rPr>
        <w:fldChar w:fldCharType="separate"/>
      </w:r>
      <w:r>
        <w:rPr>
          <w:noProof/>
        </w:rPr>
        <w:t>232</w:t>
      </w:r>
      <w:r>
        <w:rPr>
          <w:noProof/>
        </w:rPr>
        <w:fldChar w:fldCharType="end"/>
      </w:r>
    </w:p>
    <w:p w14:paraId="11FCB2E9" w14:textId="2F60BC73" w:rsidR="00800D60" w:rsidRDefault="00800D60">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_Toc164763900 \h </w:instrText>
      </w:r>
      <w:r>
        <w:rPr>
          <w:noProof/>
        </w:rPr>
      </w:r>
      <w:r>
        <w:rPr>
          <w:noProof/>
        </w:rPr>
        <w:fldChar w:fldCharType="separate"/>
      </w:r>
      <w:r>
        <w:rPr>
          <w:noProof/>
        </w:rPr>
        <w:t>232</w:t>
      </w:r>
      <w:r>
        <w:rPr>
          <w:noProof/>
        </w:rPr>
        <w:fldChar w:fldCharType="end"/>
      </w:r>
    </w:p>
    <w:p w14:paraId="26685D54" w14:textId="214FCD8E" w:rsidR="00800D60" w:rsidRDefault="00800D60">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_Toc164763901 \h </w:instrText>
      </w:r>
      <w:r>
        <w:rPr>
          <w:noProof/>
        </w:rPr>
      </w:r>
      <w:r>
        <w:rPr>
          <w:noProof/>
        </w:rPr>
        <w:fldChar w:fldCharType="separate"/>
      </w:r>
      <w:r>
        <w:rPr>
          <w:noProof/>
        </w:rPr>
        <w:t>232</w:t>
      </w:r>
      <w:r>
        <w:rPr>
          <w:noProof/>
        </w:rPr>
        <w:fldChar w:fldCharType="end"/>
      </w:r>
    </w:p>
    <w:p w14:paraId="0CD11A56" w14:textId="6D4A149B" w:rsidR="00800D60" w:rsidRDefault="00800D60">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_Toc164763902 \h </w:instrText>
      </w:r>
      <w:r>
        <w:rPr>
          <w:noProof/>
        </w:rPr>
      </w:r>
      <w:r>
        <w:rPr>
          <w:noProof/>
        </w:rPr>
        <w:fldChar w:fldCharType="separate"/>
      </w:r>
      <w:r>
        <w:rPr>
          <w:noProof/>
        </w:rPr>
        <w:t>232</w:t>
      </w:r>
      <w:r>
        <w:rPr>
          <w:noProof/>
        </w:rPr>
        <w:fldChar w:fldCharType="end"/>
      </w:r>
    </w:p>
    <w:p w14:paraId="4CEC1F45" w14:textId="31390F33" w:rsidR="00800D60" w:rsidRDefault="00800D60">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_Toc164763903 \h </w:instrText>
      </w:r>
      <w:r>
        <w:rPr>
          <w:noProof/>
        </w:rPr>
      </w:r>
      <w:r>
        <w:rPr>
          <w:noProof/>
        </w:rPr>
        <w:fldChar w:fldCharType="separate"/>
      </w:r>
      <w:r>
        <w:rPr>
          <w:noProof/>
        </w:rPr>
        <w:t>232</w:t>
      </w:r>
      <w:r>
        <w:rPr>
          <w:noProof/>
        </w:rPr>
        <w:fldChar w:fldCharType="end"/>
      </w:r>
    </w:p>
    <w:p w14:paraId="19788597" w14:textId="2987FA56" w:rsidR="00800D60" w:rsidRDefault="00800D60">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_Toc164763904 \h </w:instrText>
      </w:r>
      <w:r>
        <w:rPr>
          <w:noProof/>
        </w:rPr>
      </w:r>
      <w:r>
        <w:rPr>
          <w:noProof/>
        </w:rPr>
        <w:fldChar w:fldCharType="separate"/>
      </w:r>
      <w:r>
        <w:rPr>
          <w:noProof/>
        </w:rPr>
        <w:t>233</w:t>
      </w:r>
      <w:r>
        <w:rPr>
          <w:noProof/>
        </w:rPr>
        <w:fldChar w:fldCharType="end"/>
      </w:r>
    </w:p>
    <w:p w14:paraId="3FA9BE6F" w14:textId="6FA9497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_Toc164763905 \h </w:instrText>
      </w:r>
      <w:r>
        <w:rPr>
          <w:noProof/>
        </w:rPr>
      </w:r>
      <w:r>
        <w:rPr>
          <w:noProof/>
        </w:rPr>
        <w:fldChar w:fldCharType="separate"/>
      </w:r>
      <w:r>
        <w:rPr>
          <w:noProof/>
        </w:rPr>
        <w:t>233</w:t>
      </w:r>
      <w:r>
        <w:rPr>
          <w:noProof/>
        </w:rPr>
        <w:fldChar w:fldCharType="end"/>
      </w:r>
    </w:p>
    <w:p w14:paraId="6DFB7439" w14:textId="1638C0A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_Toc164763906 \h </w:instrText>
      </w:r>
      <w:r>
        <w:rPr>
          <w:noProof/>
        </w:rPr>
      </w:r>
      <w:r>
        <w:rPr>
          <w:noProof/>
        </w:rPr>
        <w:fldChar w:fldCharType="separate"/>
      </w:r>
      <w:r>
        <w:rPr>
          <w:noProof/>
        </w:rPr>
        <w:t>233</w:t>
      </w:r>
      <w:r>
        <w:rPr>
          <w:noProof/>
        </w:rPr>
        <w:fldChar w:fldCharType="end"/>
      </w:r>
    </w:p>
    <w:p w14:paraId="62A6AEFC" w14:textId="37214DD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_Toc164763907 \h </w:instrText>
      </w:r>
      <w:r>
        <w:rPr>
          <w:noProof/>
        </w:rPr>
      </w:r>
      <w:r>
        <w:rPr>
          <w:noProof/>
        </w:rPr>
        <w:fldChar w:fldCharType="separate"/>
      </w:r>
      <w:r>
        <w:rPr>
          <w:noProof/>
        </w:rPr>
        <w:t>233</w:t>
      </w:r>
      <w:r>
        <w:rPr>
          <w:noProof/>
        </w:rPr>
        <w:fldChar w:fldCharType="end"/>
      </w:r>
    </w:p>
    <w:p w14:paraId="2F93D230" w14:textId="63FD4E02" w:rsidR="00800D60" w:rsidRDefault="00800D60">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_Toc164763908 \h </w:instrText>
      </w:r>
      <w:r>
        <w:rPr>
          <w:noProof/>
        </w:rPr>
      </w:r>
      <w:r>
        <w:rPr>
          <w:noProof/>
        </w:rPr>
        <w:fldChar w:fldCharType="separate"/>
      </w:r>
      <w:r>
        <w:rPr>
          <w:noProof/>
        </w:rPr>
        <w:t>233</w:t>
      </w:r>
      <w:r>
        <w:rPr>
          <w:noProof/>
        </w:rPr>
        <w:fldChar w:fldCharType="end"/>
      </w:r>
    </w:p>
    <w:p w14:paraId="54F350B4" w14:textId="35CD268A"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_Toc164763909 \h </w:instrText>
      </w:r>
      <w:r>
        <w:rPr>
          <w:noProof/>
        </w:rPr>
      </w:r>
      <w:r>
        <w:rPr>
          <w:noProof/>
        </w:rPr>
        <w:fldChar w:fldCharType="separate"/>
      </w:r>
      <w:r>
        <w:rPr>
          <w:noProof/>
        </w:rPr>
        <w:t>235</w:t>
      </w:r>
      <w:r>
        <w:rPr>
          <w:noProof/>
        </w:rPr>
        <w:fldChar w:fldCharType="end"/>
      </w:r>
    </w:p>
    <w:p w14:paraId="156BFE5B" w14:textId="7313B76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_Toc164763910 \h </w:instrText>
      </w:r>
      <w:r>
        <w:rPr>
          <w:noProof/>
        </w:rPr>
      </w:r>
      <w:r>
        <w:rPr>
          <w:noProof/>
        </w:rPr>
        <w:fldChar w:fldCharType="separate"/>
      </w:r>
      <w:r>
        <w:rPr>
          <w:noProof/>
        </w:rPr>
        <w:t>235</w:t>
      </w:r>
      <w:r>
        <w:rPr>
          <w:noProof/>
        </w:rPr>
        <w:fldChar w:fldCharType="end"/>
      </w:r>
    </w:p>
    <w:p w14:paraId="6B09B14A" w14:textId="6F4D8E48" w:rsidR="00800D60" w:rsidRDefault="00800D60">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_Toc164763911 \h </w:instrText>
      </w:r>
      <w:r>
        <w:rPr>
          <w:noProof/>
        </w:rPr>
      </w:r>
      <w:r>
        <w:rPr>
          <w:noProof/>
        </w:rPr>
        <w:fldChar w:fldCharType="separate"/>
      </w:r>
      <w:r>
        <w:rPr>
          <w:noProof/>
        </w:rPr>
        <w:t>235</w:t>
      </w:r>
      <w:r>
        <w:rPr>
          <w:noProof/>
        </w:rPr>
        <w:fldChar w:fldCharType="end"/>
      </w:r>
    </w:p>
    <w:p w14:paraId="6DE3419E" w14:textId="5D8346CA" w:rsidR="00800D60" w:rsidRDefault="00800D60">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_Toc164763912 \h </w:instrText>
      </w:r>
      <w:r>
        <w:rPr>
          <w:noProof/>
        </w:rPr>
      </w:r>
      <w:r>
        <w:rPr>
          <w:noProof/>
        </w:rPr>
        <w:fldChar w:fldCharType="separate"/>
      </w:r>
      <w:r>
        <w:rPr>
          <w:noProof/>
        </w:rPr>
        <w:t>235</w:t>
      </w:r>
      <w:r>
        <w:rPr>
          <w:noProof/>
        </w:rPr>
        <w:fldChar w:fldCharType="end"/>
      </w:r>
    </w:p>
    <w:p w14:paraId="42592D3B" w14:textId="2816CBAD" w:rsidR="00800D60" w:rsidRDefault="00800D60">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_Toc164763913 \h </w:instrText>
      </w:r>
      <w:r>
        <w:rPr>
          <w:noProof/>
        </w:rPr>
      </w:r>
      <w:r>
        <w:rPr>
          <w:noProof/>
        </w:rPr>
        <w:fldChar w:fldCharType="separate"/>
      </w:r>
      <w:r>
        <w:rPr>
          <w:noProof/>
        </w:rPr>
        <w:t>236</w:t>
      </w:r>
      <w:r>
        <w:rPr>
          <w:noProof/>
        </w:rPr>
        <w:fldChar w:fldCharType="end"/>
      </w:r>
    </w:p>
    <w:p w14:paraId="7228FA63" w14:textId="2881090E" w:rsidR="00800D60" w:rsidRDefault="00800D60">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_Toc164763914 \h </w:instrText>
      </w:r>
      <w:r>
        <w:rPr>
          <w:noProof/>
        </w:rPr>
      </w:r>
      <w:r>
        <w:rPr>
          <w:noProof/>
        </w:rPr>
        <w:fldChar w:fldCharType="separate"/>
      </w:r>
      <w:r>
        <w:rPr>
          <w:noProof/>
        </w:rPr>
        <w:t>236</w:t>
      </w:r>
      <w:r>
        <w:rPr>
          <w:noProof/>
        </w:rPr>
        <w:fldChar w:fldCharType="end"/>
      </w:r>
    </w:p>
    <w:p w14:paraId="291A8C85" w14:textId="3D8934CC" w:rsidR="00800D60" w:rsidRDefault="00800D60">
      <w:pPr>
        <w:pStyle w:val="TOC4"/>
        <w:rPr>
          <w:rFonts w:asciiTheme="minorHAnsi" w:eastAsiaTheme="minorEastAsia" w:hAnsiTheme="minorHAnsi" w:cstheme="minorBidi"/>
          <w:noProof/>
          <w:sz w:val="22"/>
          <w:szCs w:val="22"/>
          <w:lang w:val="en-IN" w:eastAsia="en-IN"/>
        </w:rPr>
      </w:pPr>
      <w:r>
        <w:rPr>
          <w:noProof/>
        </w:rPr>
        <w:t>9.3</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_Toc164763915 \h </w:instrText>
      </w:r>
      <w:r>
        <w:rPr>
          <w:noProof/>
        </w:rPr>
      </w:r>
      <w:r>
        <w:rPr>
          <w:noProof/>
        </w:rPr>
        <w:fldChar w:fldCharType="separate"/>
      </w:r>
      <w:r>
        <w:rPr>
          <w:noProof/>
        </w:rPr>
        <w:t>236</w:t>
      </w:r>
      <w:r>
        <w:rPr>
          <w:noProof/>
        </w:rPr>
        <w:fldChar w:fldCharType="end"/>
      </w:r>
    </w:p>
    <w:p w14:paraId="7A8D9B29" w14:textId="21EBABBA" w:rsidR="00800D60" w:rsidRDefault="00800D60">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_Toc164763916 \h </w:instrText>
      </w:r>
      <w:r>
        <w:rPr>
          <w:noProof/>
        </w:rPr>
      </w:r>
      <w:r>
        <w:rPr>
          <w:noProof/>
        </w:rPr>
        <w:fldChar w:fldCharType="separate"/>
      </w:r>
      <w:r>
        <w:rPr>
          <w:noProof/>
        </w:rPr>
        <w:t>236</w:t>
      </w:r>
      <w:r>
        <w:rPr>
          <w:noProof/>
        </w:rPr>
        <w:fldChar w:fldCharType="end"/>
      </w:r>
    </w:p>
    <w:p w14:paraId="258673B9" w14:textId="75E56193" w:rsidR="00800D60" w:rsidRDefault="00800D60">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_Toc164763917 \h </w:instrText>
      </w:r>
      <w:r>
        <w:rPr>
          <w:noProof/>
        </w:rPr>
      </w:r>
      <w:r>
        <w:rPr>
          <w:noProof/>
        </w:rPr>
        <w:fldChar w:fldCharType="separate"/>
      </w:r>
      <w:r>
        <w:rPr>
          <w:noProof/>
        </w:rPr>
        <w:t>236</w:t>
      </w:r>
      <w:r>
        <w:rPr>
          <w:noProof/>
        </w:rPr>
        <w:fldChar w:fldCharType="end"/>
      </w:r>
    </w:p>
    <w:p w14:paraId="3212558D" w14:textId="19685ECC" w:rsidR="00800D60" w:rsidRDefault="00800D60">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_Toc164763918 \h </w:instrText>
      </w:r>
      <w:r>
        <w:rPr>
          <w:noProof/>
        </w:rPr>
      </w:r>
      <w:r>
        <w:rPr>
          <w:noProof/>
        </w:rPr>
        <w:fldChar w:fldCharType="separate"/>
      </w:r>
      <w:r>
        <w:rPr>
          <w:noProof/>
        </w:rPr>
        <w:t>237</w:t>
      </w:r>
      <w:r>
        <w:rPr>
          <w:noProof/>
        </w:rPr>
        <w:fldChar w:fldCharType="end"/>
      </w:r>
    </w:p>
    <w:p w14:paraId="0468D7CB" w14:textId="4D0692BF" w:rsidR="00800D60" w:rsidRDefault="00800D60">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_Toc164763919 \h </w:instrText>
      </w:r>
      <w:r>
        <w:rPr>
          <w:noProof/>
        </w:rPr>
      </w:r>
      <w:r>
        <w:rPr>
          <w:noProof/>
        </w:rPr>
        <w:fldChar w:fldCharType="separate"/>
      </w:r>
      <w:r>
        <w:rPr>
          <w:noProof/>
        </w:rPr>
        <w:t>237</w:t>
      </w:r>
      <w:r>
        <w:rPr>
          <w:noProof/>
        </w:rPr>
        <w:fldChar w:fldCharType="end"/>
      </w:r>
    </w:p>
    <w:p w14:paraId="452B4ADB" w14:textId="2A2D8DD5" w:rsidR="00800D60" w:rsidRDefault="00800D60">
      <w:pPr>
        <w:pStyle w:val="TOC4"/>
        <w:rPr>
          <w:rFonts w:asciiTheme="minorHAnsi" w:eastAsiaTheme="minorEastAsia" w:hAnsiTheme="minorHAnsi" w:cstheme="minorBidi"/>
          <w:noProof/>
          <w:sz w:val="22"/>
          <w:szCs w:val="22"/>
          <w:lang w:val="en-IN" w:eastAsia="en-IN"/>
        </w:rPr>
      </w:pPr>
      <w:r>
        <w:rPr>
          <w:noProof/>
        </w:rPr>
        <w:t>9.3</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_Toc164763920 \h </w:instrText>
      </w:r>
      <w:r>
        <w:rPr>
          <w:noProof/>
        </w:rPr>
      </w:r>
      <w:r>
        <w:rPr>
          <w:noProof/>
        </w:rPr>
        <w:fldChar w:fldCharType="separate"/>
      </w:r>
      <w:r>
        <w:rPr>
          <w:noProof/>
        </w:rPr>
        <w:t>237</w:t>
      </w:r>
      <w:r>
        <w:rPr>
          <w:noProof/>
        </w:rPr>
        <w:fldChar w:fldCharType="end"/>
      </w:r>
    </w:p>
    <w:p w14:paraId="28E391AC" w14:textId="06B5E9E8" w:rsidR="00800D60" w:rsidRDefault="00800D60">
      <w:pPr>
        <w:pStyle w:val="TOC5"/>
        <w:rPr>
          <w:rFonts w:asciiTheme="minorHAnsi" w:eastAsiaTheme="minorEastAsia" w:hAnsiTheme="minorHAnsi" w:cstheme="minorBidi"/>
          <w:noProof/>
          <w:sz w:val="22"/>
          <w:szCs w:val="22"/>
          <w:lang w:val="en-IN" w:eastAsia="en-IN"/>
        </w:rPr>
      </w:pPr>
      <w:r>
        <w:rPr>
          <w:noProof/>
        </w:rPr>
        <w:t>9.3</w:t>
      </w:r>
      <w:r w:rsidRPr="0041053D">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_Toc164763921 \h </w:instrText>
      </w:r>
      <w:r>
        <w:rPr>
          <w:noProof/>
        </w:rPr>
      </w:r>
      <w:r>
        <w:rPr>
          <w:noProof/>
        </w:rPr>
        <w:fldChar w:fldCharType="separate"/>
      </w:r>
      <w:r>
        <w:rPr>
          <w:noProof/>
        </w:rPr>
        <w:t>237</w:t>
      </w:r>
      <w:r>
        <w:rPr>
          <w:noProof/>
        </w:rPr>
        <w:fldChar w:fldCharType="end"/>
      </w:r>
    </w:p>
    <w:p w14:paraId="3D582C5B" w14:textId="21871D78" w:rsidR="00800D60" w:rsidRDefault="00800D60">
      <w:pPr>
        <w:pStyle w:val="TOC5"/>
        <w:rPr>
          <w:rFonts w:asciiTheme="minorHAnsi" w:eastAsiaTheme="minorEastAsia" w:hAnsiTheme="minorHAnsi" w:cstheme="minorBidi"/>
          <w:noProof/>
          <w:sz w:val="22"/>
          <w:szCs w:val="22"/>
          <w:lang w:val="en-IN" w:eastAsia="en-IN"/>
        </w:rPr>
      </w:pPr>
      <w:r>
        <w:rPr>
          <w:noProof/>
        </w:rPr>
        <w:t>9.3</w:t>
      </w:r>
      <w:r w:rsidRPr="0041053D">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_Toc164763922 \h </w:instrText>
      </w:r>
      <w:r>
        <w:rPr>
          <w:noProof/>
        </w:rPr>
      </w:r>
      <w:r>
        <w:rPr>
          <w:noProof/>
        </w:rPr>
        <w:fldChar w:fldCharType="separate"/>
      </w:r>
      <w:r>
        <w:rPr>
          <w:noProof/>
        </w:rPr>
        <w:t>237</w:t>
      </w:r>
      <w:r>
        <w:rPr>
          <w:noProof/>
        </w:rPr>
        <w:fldChar w:fldCharType="end"/>
      </w:r>
    </w:p>
    <w:p w14:paraId="7AAA73B9" w14:textId="496B9716" w:rsidR="00800D60" w:rsidRDefault="00800D60">
      <w:pPr>
        <w:pStyle w:val="TOC4"/>
        <w:rPr>
          <w:rFonts w:asciiTheme="minorHAnsi" w:eastAsiaTheme="minorEastAsia" w:hAnsiTheme="minorHAnsi" w:cstheme="minorBidi"/>
          <w:noProof/>
          <w:sz w:val="22"/>
          <w:szCs w:val="22"/>
          <w:lang w:val="en-IN" w:eastAsia="en-IN"/>
        </w:rPr>
      </w:pPr>
      <w:r>
        <w:rPr>
          <w:noProof/>
        </w:rPr>
        <w:t>9.3</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_Toc164763923 \h </w:instrText>
      </w:r>
      <w:r>
        <w:rPr>
          <w:noProof/>
        </w:rPr>
      </w:r>
      <w:r>
        <w:rPr>
          <w:noProof/>
        </w:rPr>
        <w:fldChar w:fldCharType="separate"/>
      </w:r>
      <w:r>
        <w:rPr>
          <w:noProof/>
        </w:rPr>
        <w:t>237</w:t>
      </w:r>
      <w:r>
        <w:rPr>
          <w:noProof/>
        </w:rPr>
        <w:fldChar w:fldCharType="end"/>
      </w:r>
    </w:p>
    <w:p w14:paraId="78268A26" w14:textId="7818DA5F" w:rsidR="00800D60" w:rsidRDefault="00800D60">
      <w:pPr>
        <w:pStyle w:val="TOC5"/>
        <w:rPr>
          <w:rFonts w:asciiTheme="minorHAnsi" w:eastAsiaTheme="minorEastAsia" w:hAnsiTheme="minorHAnsi" w:cstheme="minorBidi"/>
          <w:noProof/>
          <w:sz w:val="22"/>
          <w:szCs w:val="22"/>
          <w:lang w:val="en-IN" w:eastAsia="en-IN"/>
        </w:rPr>
      </w:pPr>
      <w:r>
        <w:rPr>
          <w:noProof/>
        </w:rPr>
        <w:t>9.3</w:t>
      </w:r>
      <w:r w:rsidRPr="0041053D">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_Toc164763924 \h </w:instrText>
      </w:r>
      <w:r>
        <w:rPr>
          <w:noProof/>
        </w:rPr>
      </w:r>
      <w:r>
        <w:rPr>
          <w:noProof/>
        </w:rPr>
        <w:fldChar w:fldCharType="separate"/>
      </w:r>
      <w:r>
        <w:rPr>
          <w:noProof/>
        </w:rPr>
        <w:t>237</w:t>
      </w:r>
      <w:r>
        <w:rPr>
          <w:noProof/>
        </w:rPr>
        <w:fldChar w:fldCharType="end"/>
      </w:r>
    </w:p>
    <w:p w14:paraId="798EBD13" w14:textId="7AED1AC6" w:rsidR="00800D60" w:rsidRDefault="00800D60">
      <w:pPr>
        <w:pStyle w:val="TOC4"/>
        <w:rPr>
          <w:rFonts w:asciiTheme="minorHAnsi" w:eastAsiaTheme="minorEastAsia" w:hAnsiTheme="minorHAnsi" w:cstheme="minorBidi"/>
          <w:noProof/>
          <w:sz w:val="22"/>
          <w:szCs w:val="22"/>
          <w:lang w:val="en-IN" w:eastAsia="en-IN"/>
        </w:rPr>
      </w:pPr>
      <w:r>
        <w:rPr>
          <w:noProof/>
        </w:rPr>
        <w:t>9.3</w:t>
      </w:r>
      <w:r w:rsidRPr="0041053D">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_Toc164763925 \h </w:instrText>
      </w:r>
      <w:r>
        <w:rPr>
          <w:noProof/>
        </w:rPr>
      </w:r>
      <w:r>
        <w:rPr>
          <w:noProof/>
        </w:rPr>
        <w:fldChar w:fldCharType="separate"/>
      </w:r>
      <w:r>
        <w:rPr>
          <w:noProof/>
        </w:rPr>
        <w:t>238</w:t>
      </w:r>
      <w:r>
        <w:rPr>
          <w:noProof/>
        </w:rPr>
        <w:fldChar w:fldCharType="end"/>
      </w:r>
    </w:p>
    <w:p w14:paraId="73F88A0B" w14:textId="39E8B4DA" w:rsidR="00800D60" w:rsidRDefault="00800D60">
      <w:pPr>
        <w:pStyle w:val="TOC5"/>
        <w:rPr>
          <w:rFonts w:asciiTheme="minorHAnsi" w:eastAsiaTheme="minorEastAsia" w:hAnsiTheme="minorHAnsi" w:cstheme="minorBidi"/>
          <w:noProof/>
          <w:sz w:val="22"/>
          <w:szCs w:val="22"/>
          <w:lang w:val="en-IN" w:eastAsia="en-IN"/>
        </w:rPr>
      </w:pPr>
      <w:r>
        <w:rPr>
          <w:noProof/>
        </w:rPr>
        <w:t>9.3</w:t>
      </w:r>
      <w:r w:rsidRPr="0041053D">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_Toc164763926 \h </w:instrText>
      </w:r>
      <w:r>
        <w:rPr>
          <w:noProof/>
        </w:rPr>
      </w:r>
      <w:r>
        <w:rPr>
          <w:noProof/>
        </w:rPr>
        <w:fldChar w:fldCharType="separate"/>
      </w:r>
      <w:r>
        <w:rPr>
          <w:noProof/>
        </w:rPr>
        <w:t>238</w:t>
      </w:r>
      <w:r>
        <w:rPr>
          <w:noProof/>
        </w:rPr>
        <w:fldChar w:fldCharType="end"/>
      </w:r>
    </w:p>
    <w:p w14:paraId="20D4C9D9" w14:textId="3DB2B6BD" w:rsidR="00800D60" w:rsidRDefault="00800D60">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_Toc164763927 \h </w:instrText>
      </w:r>
      <w:r>
        <w:rPr>
          <w:noProof/>
        </w:rPr>
      </w:r>
      <w:r>
        <w:rPr>
          <w:noProof/>
        </w:rPr>
        <w:fldChar w:fldCharType="separate"/>
      </w:r>
      <w:r>
        <w:rPr>
          <w:noProof/>
        </w:rPr>
        <w:t>238</w:t>
      </w:r>
      <w:r>
        <w:rPr>
          <w:noProof/>
        </w:rPr>
        <w:fldChar w:fldCharType="end"/>
      </w:r>
    </w:p>
    <w:p w14:paraId="1E505B6E" w14:textId="03AF2E50" w:rsidR="00800D60" w:rsidRDefault="00800D60">
      <w:pPr>
        <w:pStyle w:val="TOC4"/>
        <w:rPr>
          <w:rFonts w:asciiTheme="minorHAnsi" w:eastAsiaTheme="minorEastAsia" w:hAnsiTheme="minorHAnsi" w:cstheme="minorBidi"/>
          <w:noProof/>
          <w:sz w:val="22"/>
          <w:szCs w:val="22"/>
          <w:lang w:val="en-IN" w:eastAsia="en-IN"/>
        </w:rPr>
      </w:pPr>
      <w:r>
        <w:rPr>
          <w:noProof/>
        </w:rPr>
        <w:lastRenderedPageBreak/>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_Toc164763928 \h </w:instrText>
      </w:r>
      <w:r>
        <w:rPr>
          <w:noProof/>
        </w:rPr>
      </w:r>
      <w:r>
        <w:rPr>
          <w:noProof/>
        </w:rPr>
        <w:fldChar w:fldCharType="separate"/>
      </w:r>
      <w:r>
        <w:rPr>
          <w:noProof/>
        </w:rPr>
        <w:t>238</w:t>
      </w:r>
      <w:r>
        <w:rPr>
          <w:noProof/>
        </w:rPr>
        <w:fldChar w:fldCharType="end"/>
      </w:r>
    </w:p>
    <w:p w14:paraId="0BD05D63" w14:textId="7E89CAEF" w:rsidR="00800D60" w:rsidRDefault="00800D60">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_Toc164763929 \h </w:instrText>
      </w:r>
      <w:r>
        <w:rPr>
          <w:noProof/>
        </w:rPr>
      </w:r>
      <w:r>
        <w:rPr>
          <w:noProof/>
        </w:rPr>
        <w:fldChar w:fldCharType="separate"/>
      </w:r>
      <w:r>
        <w:rPr>
          <w:noProof/>
        </w:rPr>
        <w:t>238</w:t>
      </w:r>
      <w:r>
        <w:rPr>
          <w:noProof/>
        </w:rPr>
        <w:fldChar w:fldCharType="end"/>
      </w:r>
    </w:p>
    <w:p w14:paraId="539B4AF2" w14:textId="4656EB16" w:rsidR="00800D60" w:rsidRDefault="00800D60">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_Toc164763930 \h </w:instrText>
      </w:r>
      <w:r>
        <w:rPr>
          <w:noProof/>
        </w:rPr>
      </w:r>
      <w:r>
        <w:rPr>
          <w:noProof/>
        </w:rPr>
        <w:fldChar w:fldCharType="separate"/>
      </w:r>
      <w:r>
        <w:rPr>
          <w:noProof/>
        </w:rPr>
        <w:t>238</w:t>
      </w:r>
      <w:r>
        <w:rPr>
          <w:noProof/>
        </w:rPr>
        <w:fldChar w:fldCharType="end"/>
      </w:r>
    </w:p>
    <w:p w14:paraId="079717A9" w14:textId="1D3E3B51" w:rsidR="00800D60" w:rsidRDefault="00800D60">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_Toc164763931 \h </w:instrText>
      </w:r>
      <w:r>
        <w:rPr>
          <w:noProof/>
        </w:rPr>
      </w:r>
      <w:r>
        <w:rPr>
          <w:noProof/>
        </w:rPr>
        <w:fldChar w:fldCharType="separate"/>
      </w:r>
      <w:r>
        <w:rPr>
          <w:noProof/>
        </w:rPr>
        <w:t>238</w:t>
      </w:r>
      <w:r>
        <w:rPr>
          <w:noProof/>
        </w:rPr>
        <w:fldChar w:fldCharType="end"/>
      </w:r>
    </w:p>
    <w:p w14:paraId="4A735788" w14:textId="549A8387" w:rsidR="00800D60" w:rsidRDefault="00800D60">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_Toc164763932 \h </w:instrText>
      </w:r>
      <w:r>
        <w:rPr>
          <w:noProof/>
        </w:rPr>
      </w:r>
      <w:r>
        <w:rPr>
          <w:noProof/>
        </w:rPr>
        <w:fldChar w:fldCharType="separate"/>
      </w:r>
      <w:r>
        <w:rPr>
          <w:noProof/>
        </w:rPr>
        <w:t>238</w:t>
      </w:r>
      <w:r>
        <w:rPr>
          <w:noProof/>
        </w:rPr>
        <w:fldChar w:fldCharType="end"/>
      </w:r>
    </w:p>
    <w:p w14:paraId="45F1CB88" w14:textId="3257ECB1" w:rsidR="00800D60" w:rsidRDefault="00800D60">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_Toc164763933 \h </w:instrText>
      </w:r>
      <w:r>
        <w:rPr>
          <w:noProof/>
        </w:rPr>
      </w:r>
      <w:r>
        <w:rPr>
          <w:noProof/>
        </w:rPr>
        <w:fldChar w:fldCharType="separate"/>
      </w:r>
      <w:r>
        <w:rPr>
          <w:noProof/>
        </w:rPr>
        <w:t>239</w:t>
      </w:r>
      <w:r>
        <w:rPr>
          <w:noProof/>
        </w:rPr>
        <w:fldChar w:fldCharType="end"/>
      </w:r>
    </w:p>
    <w:p w14:paraId="6819F30D" w14:textId="74469B09" w:rsidR="00800D60" w:rsidRDefault="00800D60">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_Toc164763934 \h </w:instrText>
      </w:r>
      <w:r>
        <w:rPr>
          <w:noProof/>
        </w:rPr>
      </w:r>
      <w:r>
        <w:rPr>
          <w:noProof/>
        </w:rPr>
        <w:fldChar w:fldCharType="separate"/>
      </w:r>
      <w:r>
        <w:rPr>
          <w:noProof/>
        </w:rPr>
        <w:t>239</w:t>
      </w:r>
      <w:r>
        <w:rPr>
          <w:noProof/>
        </w:rPr>
        <w:fldChar w:fldCharType="end"/>
      </w:r>
    </w:p>
    <w:p w14:paraId="468E20F9" w14:textId="5E72A3FA" w:rsidR="00800D60" w:rsidRDefault="00800D60">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_Toc164763935 \h </w:instrText>
      </w:r>
      <w:r>
        <w:rPr>
          <w:noProof/>
        </w:rPr>
      </w:r>
      <w:r>
        <w:rPr>
          <w:noProof/>
        </w:rPr>
        <w:fldChar w:fldCharType="separate"/>
      </w:r>
      <w:r>
        <w:rPr>
          <w:noProof/>
        </w:rPr>
        <w:t>240</w:t>
      </w:r>
      <w:r>
        <w:rPr>
          <w:noProof/>
        </w:rPr>
        <w:fldChar w:fldCharType="end"/>
      </w:r>
    </w:p>
    <w:p w14:paraId="5593D5D6" w14:textId="6E1BA958" w:rsidR="00800D60" w:rsidRDefault="00800D60">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_Toc164763936 \h </w:instrText>
      </w:r>
      <w:r>
        <w:rPr>
          <w:noProof/>
        </w:rPr>
      </w:r>
      <w:r>
        <w:rPr>
          <w:noProof/>
        </w:rPr>
        <w:fldChar w:fldCharType="separate"/>
      </w:r>
      <w:r>
        <w:rPr>
          <w:noProof/>
        </w:rPr>
        <w:t>240</w:t>
      </w:r>
      <w:r>
        <w:rPr>
          <w:noProof/>
        </w:rPr>
        <w:fldChar w:fldCharType="end"/>
      </w:r>
    </w:p>
    <w:p w14:paraId="237F435E" w14:textId="577EEE04" w:rsidR="00800D60" w:rsidRDefault="00800D60">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_Toc164763937 \h </w:instrText>
      </w:r>
      <w:r>
        <w:rPr>
          <w:noProof/>
        </w:rPr>
      </w:r>
      <w:r>
        <w:rPr>
          <w:noProof/>
        </w:rPr>
        <w:fldChar w:fldCharType="separate"/>
      </w:r>
      <w:r>
        <w:rPr>
          <w:noProof/>
        </w:rPr>
        <w:t>240</w:t>
      </w:r>
      <w:r>
        <w:rPr>
          <w:noProof/>
        </w:rPr>
        <w:fldChar w:fldCharType="end"/>
      </w:r>
    </w:p>
    <w:p w14:paraId="644831B5" w14:textId="2C3C280B" w:rsidR="00800D60" w:rsidRDefault="00800D60">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_Toc164763938 \h </w:instrText>
      </w:r>
      <w:r>
        <w:rPr>
          <w:noProof/>
        </w:rPr>
      </w:r>
      <w:r>
        <w:rPr>
          <w:noProof/>
        </w:rPr>
        <w:fldChar w:fldCharType="separate"/>
      </w:r>
      <w:r>
        <w:rPr>
          <w:noProof/>
        </w:rPr>
        <w:t>240</w:t>
      </w:r>
      <w:r>
        <w:rPr>
          <w:noProof/>
        </w:rPr>
        <w:fldChar w:fldCharType="end"/>
      </w:r>
    </w:p>
    <w:p w14:paraId="40A7CE50" w14:textId="21CEE642" w:rsidR="00800D60" w:rsidRDefault="00800D60">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_Toc164763939 \h </w:instrText>
      </w:r>
      <w:r>
        <w:rPr>
          <w:noProof/>
        </w:rPr>
      </w:r>
      <w:r>
        <w:rPr>
          <w:noProof/>
        </w:rPr>
        <w:fldChar w:fldCharType="separate"/>
      </w:r>
      <w:r>
        <w:rPr>
          <w:noProof/>
        </w:rPr>
        <w:t>248</w:t>
      </w:r>
      <w:r>
        <w:rPr>
          <w:noProof/>
        </w:rPr>
        <w:fldChar w:fldCharType="end"/>
      </w:r>
    </w:p>
    <w:p w14:paraId="00A29993" w14:textId="017B49B9" w:rsidR="00800D60" w:rsidRDefault="00800D60">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_Toc164763940 \h </w:instrText>
      </w:r>
      <w:r>
        <w:rPr>
          <w:noProof/>
        </w:rPr>
      </w:r>
      <w:r>
        <w:rPr>
          <w:noProof/>
        </w:rPr>
        <w:fldChar w:fldCharType="separate"/>
      </w:r>
      <w:r>
        <w:rPr>
          <w:noProof/>
        </w:rPr>
        <w:t>256</w:t>
      </w:r>
      <w:r>
        <w:rPr>
          <w:noProof/>
        </w:rPr>
        <w:fldChar w:fldCharType="end"/>
      </w:r>
    </w:p>
    <w:p w14:paraId="78EA4CF4" w14:textId="7FFCC497" w:rsidR="00800D60" w:rsidRDefault="00800D60">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_Toc164763941 \h </w:instrText>
      </w:r>
      <w:r>
        <w:rPr>
          <w:noProof/>
        </w:rPr>
      </w:r>
      <w:r>
        <w:rPr>
          <w:noProof/>
        </w:rPr>
        <w:fldChar w:fldCharType="separate"/>
      </w:r>
      <w:r>
        <w:rPr>
          <w:noProof/>
        </w:rPr>
        <w:t>259</w:t>
      </w:r>
      <w:r>
        <w:rPr>
          <w:noProof/>
        </w:rPr>
        <w:fldChar w:fldCharType="end"/>
      </w:r>
    </w:p>
    <w:p w14:paraId="4F972174" w14:textId="12EC8A79" w:rsidR="00800D60" w:rsidRDefault="00800D60">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_Toc164763942 \h </w:instrText>
      </w:r>
      <w:r>
        <w:rPr>
          <w:noProof/>
        </w:rPr>
      </w:r>
      <w:r>
        <w:rPr>
          <w:noProof/>
        </w:rPr>
        <w:fldChar w:fldCharType="separate"/>
      </w:r>
      <w:r>
        <w:rPr>
          <w:noProof/>
        </w:rPr>
        <w:t>265</w:t>
      </w:r>
      <w:r>
        <w:rPr>
          <w:noProof/>
        </w:rPr>
        <w:fldChar w:fldCharType="end"/>
      </w:r>
    </w:p>
    <w:p w14:paraId="73EB4B69" w14:textId="55822A1E" w:rsidR="00800D60" w:rsidRDefault="00800D60">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_Toc164763943 \h </w:instrText>
      </w:r>
      <w:r>
        <w:rPr>
          <w:noProof/>
        </w:rPr>
      </w:r>
      <w:r>
        <w:rPr>
          <w:noProof/>
        </w:rPr>
        <w:fldChar w:fldCharType="separate"/>
      </w:r>
      <w:r>
        <w:rPr>
          <w:noProof/>
        </w:rPr>
        <w:t>272</w:t>
      </w:r>
      <w:r>
        <w:rPr>
          <w:noProof/>
        </w:rPr>
        <w:fldChar w:fldCharType="end"/>
      </w:r>
    </w:p>
    <w:p w14:paraId="24B8E70B" w14:textId="1A079DBC" w:rsidR="00800D60" w:rsidRDefault="00800D60">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_Toc164763944 \h </w:instrText>
      </w:r>
      <w:r>
        <w:rPr>
          <w:noProof/>
        </w:rPr>
      </w:r>
      <w:r>
        <w:rPr>
          <w:noProof/>
        </w:rPr>
        <w:fldChar w:fldCharType="separate"/>
      </w:r>
      <w:r>
        <w:rPr>
          <w:noProof/>
        </w:rPr>
        <w:t>283</w:t>
      </w:r>
      <w:r>
        <w:rPr>
          <w:noProof/>
        </w:rPr>
        <w:fldChar w:fldCharType="end"/>
      </w:r>
    </w:p>
    <w:p w14:paraId="64845A0D" w14:textId="06AF7F82" w:rsidR="00800D60" w:rsidRDefault="00800D60">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_Toc164763945 \h </w:instrText>
      </w:r>
      <w:r>
        <w:rPr>
          <w:noProof/>
        </w:rPr>
      </w:r>
      <w:r>
        <w:rPr>
          <w:noProof/>
        </w:rPr>
        <w:fldChar w:fldCharType="separate"/>
      </w:r>
      <w:r>
        <w:rPr>
          <w:noProof/>
        </w:rPr>
        <w:t>287</w:t>
      </w:r>
      <w:r>
        <w:rPr>
          <w:noProof/>
        </w:rPr>
        <w:fldChar w:fldCharType="end"/>
      </w:r>
    </w:p>
    <w:p w14:paraId="447F8262" w14:textId="7CD54805" w:rsidR="00800D60" w:rsidRDefault="00800D60">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_Toc164763946 \h </w:instrText>
      </w:r>
      <w:r>
        <w:rPr>
          <w:noProof/>
        </w:rPr>
      </w:r>
      <w:r>
        <w:rPr>
          <w:noProof/>
        </w:rPr>
        <w:fldChar w:fldCharType="separate"/>
      </w:r>
      <w:r>
        <w:rPr>
          <w:noProof/>
        </w:rPr>
        <w:t>291</w:t>
      </w:r>
      <w:r>
        <w:rPr>
          <w:noProof/>
        </w:rPr>
        <w:fldChar w:fldCharType="end"/>
      </w:r>
    </w:p>
    <w:p w14:paraId="6AB9C563" w14:textId="3CCE30D0" w:rsidR="00800D60" w:rsidRDefault="00800D60">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_Toc164763947 \h </w:instrText>
      </w:r>
      <w:r>
        <w:rPr>
          <w:noProof/>
        </w:rPr>
      </w:r>
      <w:r>
        <w:rPr>
          <w:noProof/>
        </w:rPr>
        <w:fldChar w:fldCharType="separate"/>
      </w:r>
      <w:r>
        <w:rPr>
          <w:noProof/>
        </w:rPr>
        <w:t>293</w:t>
      </w:r>
      <w:r>
        <w:rPr>
          <w:noProof/>
        </w:rPr>
        <w:fldChar w:fldCharType="end"/>
      </w:r>
    </w:p>
    <w:p w14:paraId="73D6545B" w14:textId="064B53C5" w:rsidR="00800D60" w:rsidRDefault="00800D60">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_Toc164763948 \h </w:instrText>
      </w:r>
      <w:r>
        <w:rPr>
          <w:noProof/>
        </w:rPr>
      </w:r>
      <w:r>
        <w:rPr>
          <w:noProof/>
        </w:rPr>
        <w:fldChar w:fldCharType="separate"/>
      </w:r>
      <w:r>
        <w:rPr>
          <w:noProof/>
        </w:rPr>
        <w:t>300</w:t>
      </w:r>
      <w:r>
        <w:rPr>
          <w:noProof/>
        </w:rPr>
        <w:fldChar w:fldCharType="end"/>
      </w:r>
    </w:p>
    <w:p w14:paraId="006F2EC2" w14:textId="442715A1" w:rsidR="00800D60" w:rsidRDefault="00800D60">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_Toc164763949 \h </w:instrText>
      </w:r>
      <w:r>
        <w:rPr>
          <w:noProof/>
        </w:rPr>
      </w:r>
      <w:r>
        <w:rPr>
          <w:noProof/>
        </w:rPr>
        <w:fldChar w:fldCharType="separate"/>
      </w:r>
      <w:r>
        <w:rPr>
          <w:noProof/>
        </w:rPr>
        <w:t>302</w:t>
      </w:r>
      <w:r>
        <w:rPr>
          <w:noProof/>
        </w:rPr>
        <w:fldChar w:fldCharType="end"/>
      </w:r>
    </w:p>
    <w:p w14:paraId="44617A27" w14:textId="09E7DE52" w:rsidR="00800D60" w:rsidRDefault="00800D60">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_Toc164763950 \h </w:instrText>
      </w:r>
      <w:r>
        <w:rPr>
          <w:noProof/>
        </w:rPr>
      </w:r>
      <w:r>
        <w:rPr>
          <w:noProof/>
        </w:rPr>
        <w:fldChar w:fldCharType="separate"/>
      </w:r>
      <w:r>
        <w:rPr>
          <w:noProof/>
        </w:rPr>
        <w:t>304</w:t>
      </w:r>
      <w:r>
        <w:rPr>
          <w:noProof/>
        </w:rPr>
        <w:fldChar w:fldCharType="end"/>
      </w:r>
    </w:p>
    <w:p w14:paraId="6A98146A" w14:textId="0632509F" w:rsidR="00800D60" w:rsidRDefault="00800D60">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_Toc164763951 \h </w:instrText>
      </w:r>
      <w:r>
        <w:rPr>
          <w:noProof/>
        </w:rPr>
      </w:r>
      <w:r>
        <w:rPr>
          <w:noProof/>
        </w:rPr>
        <w:fldChar w:fldCharType="separate"/>
      </w:r>
      <w:r>
        <w:rPr>
          <w:noProof/>
        </w:rPr>
        <w:t>305</w:t>
      </w:r>
      <w:r>
        <w:rPr>
          <w:noProof/>
        </w:rPr>
        <w:fldChar w:fldCharType="end"/>
      </w:r>
    </w:p>
    <w:p w14:paraId="6754218A" w14:textId="00618473" w:rsidR="00800D60" w:rsidRDefault="00800D60">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_Toc164763952 \h </w:instrText>
      </w:r>
      <w:r>
        <w:rPr>
          <w:noProof/>
        </w:rPr>
      </w:r>
      <w:r>
        <w:rPr>
          <w:noProof/>
        </w:rPr>
        <w:fldChar w:fldCharType="separate"/>
      </w:r>
      <w:r>
        <w:rPr>
          <w:noProof/>
        </w:rPr>
        <w:t>307</w:t>
      </w:r>
      <w:r>
        <w:rPr>
          <w:noProof/>
        </w:rPr>
        <w:fldChar w:fldCharType="end"/>
      </w:r>
    </w:p>
    <w:p w14:paraId="21978EB7" w14:textId="52320F9B" w:rsidR="00800D60" w:rsidRDefault="00800D60">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_Toc164763953 \h </w:instrText>
      </w:r>
      <w:r>
        <w:rPr>
          <w:noProof/>
        </w:rPr>
      </w:r>
      <w:r>
        <w:rPr>
          <w:noProof/>
        </w:rPr>
        <w:fldChar w:fldCharType="separate"/>
      </w:r>
      <w:r>
        <w:rPr>
          <w:noProof/>
        </w:rPr>
        <w:t>310</w:t>
      </w:r>
      <w:r>
        <w:rPr>
          <w:noProof/>
        </w:rPr>
        <w:fldChar w:fldCharType="end"/>
      </w:r>
    </w:p>
    <w:p w14:paraId="4E4AC551" w14:textId="002B183D" w:rsidR="00800D60" w:rsidRDefault="00800D60">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_Toc164763954 \h </w:instrText>
      </w:r>
      <w:r>
        <w:rPr>
          <w:noProof/>
        </w:rPr>
      </w:r>
      <w:r>
        <w:rPr>
          <w:noProof/>
        </w:rPr>
        <w:fldChar w:fldCharType="separate"/>
      </w:r>
      <w:r>
        <w:rPr>
          <w:noProof/>
        </w:rPr>
        <w:t>313</w:t>
      </w:r>
      <w:r>
        <w:rPr>
          <w:noProof/>
        </w:rPr>
        <w:fldChar w:fldCharType="end"/>
      </w:r>
    </w:p>
    <w:p w14:paraId="25808F2A" w14:textId="3788EEC1" w:rsidR="00800D60" w:rsidRDefault="00800D60">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_Toc164763955 \h </w:instrText>
      </w:r>
      <w:r>
        <w:rPr>
          <w:noProof/>
        </w:rPr>
      </w:r>
      <w:r>
        <w:rPr>
          <w:noProof/>
        </w:rPr>
        <w:fldChar w:fldCharType="separate"/>
      </w:r>
      <w:r>
        <w:rPr>
          <w:noProof/>
        </w:rPr>
        <w:t>321</w:t>
      </w:r>
      <w:r>
        <w:rPr>
          <w:noProof/>
        </w:rPr>
        <w:fldChar w:fldCharType="end"/>
      </w:r>
    </w:p>
    <w:p w14:paraId="2379130B" w14:textId="1BDE9C4C" w:rsidR="00080512" w:rsidRPr="004D3578" w:rsidRDefault="00800D6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64763099"/>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w:t>
      </w:r>
      <w:r>
        <w:lastRenderedPageBreak/>
        <w:t>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64763100"/>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64763101"/>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 xml:space="preserve">Common API </w:t>
      </w:r>
      <w:r>
        <w:lastRenderedPageBreak/>
        <w:t>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64763102"/>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64763103"/>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bookmarkStart w:id="89" w:name="_Toc164763104"/>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64763105"/>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64763106"/>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64763107"/>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64763108"/>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64763109"/>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64763110"/>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64763111"/>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64763112"/>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64763113"/>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64763114"/>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64763115"/>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w:t>
      </w:r>
      <w:r>
        <w:lastRenderedPageBreak/>
        <w:t xml:space="preserve">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64763116"/>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64763117"/>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64763118"/>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w:t>
      </w:r>
      <w:r w:rsidRPr="00FD08FD">
        <w:lastRenderedPageBreak/>
        <w:t xml:space="preserve">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64763119"/>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64763120"/>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64763121"/>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64763122"/>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64763123"/>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64763124"/>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64763125"/>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64763126"/>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64763127"/>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64763128"/>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w:t>
      </w:r>
      <w:r>
        <w:lastRenderedPageBreak/>
        <w: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64763129"/>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64763130"/>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64763131"/>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64763132"/>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.2.2.3</w:t>
      </w:r>
      <w:r>
        <w:lastRenderedPageBreak/>
        <w:t xml:space="preserve">.1.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64763133"/>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w:t>
      </w:r>
      <w:r>
        <w:lastRenderedPageBreak/>
        <w:t>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64763134"/>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64763135"/>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64763136"/>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64763137"/>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w:t>
      </w:r>
      <w:r>
        <w:lastRenderedPageBreak/>
        <w:t>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64763138"/>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64763139"/>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64763140"/>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64763141"/>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When user consent management and enf</w:t>
      </w:r>
      <w:r>
        <w:lastRenderedPageBreak/>
        <w:t xml:space="preserve">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64763142"/>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64763143"/>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64763144"/>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w:t>
      </w:r>
      <w:r w:rsidRPr="00FD08FD">
        <w:lastRenderedPageBreak/>
        <w:t>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64763145"/>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64763146"/>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64763147"/>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64763148"/>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64763149"/>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64763150"/>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64763151"/>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51CBFF6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bookmarkStart w:id="589" w:name="_Toc164763152"/>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and may derive</w:t>
      </w:r>
      <w:r w:rsidR="006B762C">
        <w:lastRenderedPageBreak/>
        <w:t xml:space="preser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bookmarkStart w:id="600" w:name="_Toc164763153"/>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64763154"/>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64763155"/>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64763156"/>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64763157"/>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64763158"/>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64763159"/>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w:t>
      </w:r>
      <w:r>
        <w:lastRenderedPageBreak/>
        <w:t>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64763160"/>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64763161"/>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64763162"/>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64763163"/>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64763164"/>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64763165"/>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w:t>
      </w:r>
      <w:r>
        <w:lastRenderedPageBreak/>
        <w:t>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64763166"/>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64763167"/>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64763168"/>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On failure, t</w:t>
      </w:r>
      <w:r w:rsidR="00CE7F7F" w:rsidRPr="006A7EE2">
        <w:lastRenderedPageBreak/>
        <w:t xml:space="preserve">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64763169"/>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64763170"/>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64763171"/>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64763172"/>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64763173"/>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64763174"/>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64763175"/>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64763176"/>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64763177"/>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64763178"/>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64763179"/>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64763180"/>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64763181"/>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64763182"/>
      <w:r>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64763183"/>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64763184"/>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64763185"/>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64763186"/>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64763187"/>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64763188"/>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64763189"/>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64763190"/>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64763191"/>
      <w:r>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lastRenderedPageBreak/>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64763192"/>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64763193"/>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64763194"/>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64763195"/>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64763196"/>
      <w:r>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64763197"/>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64763198"/>
      <w:r>
        <w:lastRenderedPageBreak/>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3CA049E6" w14:textId="56608772" w:rsidR="00C55650" w:rsidRDefault="00C55650" w:rsidP="00C55650">
      <w:pPr>
        <w:pStyle w:val="B10"/>
      </w:pPr>
    </w:p>
    <w:p w14:paraId="6C3FD7AA" w14:textId="3CB58DD7" w:rsidR="00C55650" w:rsidRDefault="002D2A7D" w:rsidP="00C55650">
      <w:pPr>
        <w:pStyle w:val="B10"/>
      </w:pPr>
      <w:r>
        <w:t>1</w:t>
      </w:r>
      <w:r w:rsidR="00C55650">
        <w:t>.</w:t>
      </w:r>
      <w:r w:rsidR="00C55650">
        <w:tab/>
        <w:t>the EES shall v</w:t>
      </w:r>
      <w:r w:rsidR="00C55650" w:rsidRPr="00393B16">
        <w:t xml:space="preserve">erify the identity of the </w:t>
      </w:r>
      <w:r w:rsidR="00C55650">
        <w:t xml:space="preserve">service consumer </w:t>
      </w:r>
      <w:r w:rsidR="00C55650" w:rsidRPr="00393B16">
        <w:t xml:space="preserve">and check if the </w:t>
      </w:r>
      <w:r w:rsidR="00C55650">
        <w:t>service consumer</w:t>
      </w:r>
      <w:r w:rsidR="00C55650" w:rsidRPr="00393B16">
        <w:t xml:space="preserve"> is authorized to </w:t>
      </w:r>
      <w:r w:rsidR="00C55650">
        <w:t>subscribe to notifications of ACR management events;</w:t>
      </w:r>
    </w:p>
    <w:p w14:paraId="6841902A" w14:textId="7F5952A5" w:rsidR="00C55650" w:rsidRDefault="002D2A7D" w:rsidP="00C55650">
      <w:pPr>
        <w:pStyle w:val="B10"/>
      </w:pPr>
      <w:r>
        <w:t>2</w:t>
      </w:r>
      <w:r w:rsidR="00C55650">
        <w:t>.</w:t>
      </w:r>
      <w:r w:rsidR="00C55650">
        <w:tab/>
        <w:t>if the service consumer is authorized</w:t>
      </w:r>
      <w:bookmarkStart w:id="1073" w:name="_Hlk132892220"/>
      <w:r w:rsidR="00C55650" w:rsidRPr="00A74501">
        <w:t>,</w:t>
      </w:r>
      <w:bookmarkEnd w:id="1073"/>
      <w:r w:rsidR="00C55650" w:rsidRPr="00A74501">
        <w:t xml:space="preserve"> </w:t>
      </w:r>
      <w:r>
        <w:t>the EES may interact with the 3GPP Core Network as specified in clause </w:t>
      </w:r>
      <w:r w:rsidRPr="00500B03">
        <w:rPr>
          <w:noProof/>
        </w:rPr>
        <w:t>8.6.3.2.2</w:t>
      </w:r>
      <w:r>
        <w:rPr>
          <w:noProof/>
        </w:rPr>
        <w:t xml:space="preserve"> of 3GPP TS 23.558 [2];</w:t>
      </w:r>
    </w:p>
    <w:p w14:paraId="0FB437CE" w14:textId="15CD3E53" w:rsidR="00C55650" w:rsidRDefault="002D2A7D" w:rsidP="00C55650">
      <w:pPr>
        <w:pStyle w:val="B10"/>
      </w:pPr>
      <w:r>
        <w:t>3</w:t>
      </w:r>
      <w:r w:rsidR="00C55650">
        <w:t>a</w:t>
      </w:r>
      <w:r w:rsidR="00C55650" w:rsidRPr="00A74501">
        <w:t>.</w:t>
      </w:r>
      <w:r w:rsidR="00C55650" w:rsidRPr="00A74501">
        <w:tab/>
      </w:r>
      <w:r w:rsidR="00C55650">
        <w:t xml:space="preserve">on success, the EES shall </w:t>
      </w:r>
      <w:r w:rsidR="00C55650">
        <w:rPr>
          <w:lang w:eastAsia="ja-JP"/>
        </w:rPr>
        <w:t>create a</w:t>
      </w:r>
      <w:r w:rsidR="00C55650" w:rsidRPr="00E73AF4">
        <w:t xml:space="preserve"> </w:t>
      </w:r>
      <w:r w:rsidR="00C55650" w:rsidRPr="00A74501">
        <w:t>new "Individual ACR</w:t>
      </w:r>
      <w:r w:rsidR="00C55650">
        <w:t xml:space="preserve"> Management Events Subscription</w:t>
      </w:r>
      <w:r w:rsidR="00C55650" w:rsidRPr="00A74501">
        <w:t>"</w:t>
      </w:r>
      <w:r w:rsidR="00C55650">
        <w:t xml:space="preserve"> </w:t>
      </w:r>
      <w:r>
        <w:t xml:space="preserve">resource </w:t>
      </w:r>
      <w:r w:rsidR="00C55650">
        <w:t>and</w:t>
      </w:r>
      <w:r w:rsidR="00C55650" w:rsidRPr="00A74501">
        <w:t xml:space="preserve"> respond to the </w:t>
      </w:r>
      <w:r w:rsidR="00C55650">
        <w:t xml:space="preserve">service consumer </w:t>
      </w:r>
      <w:r w:rsidR="00C55650" w:rsidRPr="00A74501">
        <w:t xml:space="preserve">with </w:t>
      </w:r>
      <w:r>
        <w:t xml:space="preserve">an HTTP </w:t>
      </w:r>
      <w:r w:rsidR="00C55650" w:rsidRPr="00A74501">
        <w:rPr>
          <w:lang w:eastAsia="zh-CN"/>
        </w:rPr>
        <w:t>"</w:t>
      </w:r>
      <w:r w:rsidR="00C55650" w:rsidRPr="00A74501">
        <w:rPr>
          <w:lang w:eastAsia="ja-JP"/>
        </w:rPr>
        <w:t>201 Created</w:t>
      </w:r>
      <w:r w:rsidR="00C55650" w:rsidRPr="00A74501">
        <w:rPr>
          <w:lang w:eastAsia="zh-CN"/>
        </w:rPr>
        <w:t>"</w:t>
      </w:r>
      <w:r w:rsidR="00C55650" w:rsidRPr="00A74501">
        <w:t xml:space="preserve"> </w:t>
      </w:r>
      <w:r>
        <w:t xml:space="preserve">status code, with the response body </w:t>
      </w:r>
      <w:r w:rsidR="00C55650" w:rsidRPr="00A74501">
        <w:t>includ</w:t>
      </w:r>
      <w:r>
        <w:t>ing</w:t>
      </w:r>
      <w:r w:rsidR="00C55650" w:rsidRPr="00A74501">
        <w:t xml:space="preserve"> the </w:t>
      </w:r>
      <w:r>
        <w:t>representation of the created "</w:t>
      </w:r>
      <w:r w:rsidR="00C55650" w:rsidRPr="00A74501">
        <w:rPr>
          <w:lang w:eastAsia="ja-JP"/>
        </w:rPr>
        <w:t>Individual ACR Management Events Subscription</w:t>
      </w:r>
      <w:r>
        <w:t>"</w:t>
      </w:r>
      <w:r w:rsidR="00C55650" w:rsidRPr="00A74501">
        <w:t xml:space="preserve"> </w:t>
      </w:r>
      <w:r>
        <w:t>resource</w:t>
      </w:r>
      <w:r w:rsidR="00C55650" w:rsidRPr="00A74501">
        <w:t xml:space="preserve">. The URI </w:t>
      </w:r>
      <w:r>
        <w:t>of the created resource</w:t>
      </w:r>
      <w:r w:rsidRPr="00A74501">
        <w:t xml:space="preserve"> </w:t>
      </w:r>
      <w:r w:rsidR="00C55650" w:rsidRPr="00A74501">
        <w:t xml:space="preserve">shall also be included </w:t>
      </w:r>
      <w:r>
        <w:t>with</w:t>
      </w:r>
      <w:r w:rsidR="00C55650" w:rsidRPr="00A74501">
        <w:t xml:space="preserve">in </w:t>
      </w:r>
      <w:r>
        <w:t>an HTTP</w:t>
      </w:r>
      <w:r w:rsidRPr="00A74501">
        <w:t xml:space="preserve"> </w:t>
      </w:r>
      <w:r w:rsidR="00C55650" w:rsidRPr="00A74501">
        <w:t>Location header field</w:t>
      </w:r>
      <w:r w:rsidR="00C55650">
        <w:t>;</w:t>
      </w:r>
    </w:p>
    <w:p w14:paraId="19F20818" w14:textId="1288C33F" w:rsidR="002D2A7D" w:rsidRDefault="002D2A7D" w:rsidP="00C55650">
      <w:pPr>
        <w:pStyle w:val="B10"/>
      </w:pPr>
      <w:r>
        <w:t>and</w:t>
      </w:r>
    </w:p>
    <w:p w14:paraId="0CF16EDB" w14:textId="16DCE639" w:rsidR="002D2A7D" w:rsidRDefault="002D2A7D" w:rsidP="00C55650">
      <w:pPr>
        <w:pStyle w:val="B10"/>
      </w:pPr>
      <w:r>
        <w:t>3</w:t>
      </w:r>
      <w:r w:rsidR="00C55650">
        <w:t>b</w:t>
      </w:r>
      <w:r w:rsidR="00C55650" w:rsidRPr="008B360F">
        <w:t>.</w:t>
      </w:r>
      <w:r w:rsidR="00C55650" w:rsidRPr="008B360F">
        <w:tab/>
      </w:r>
      <w:r w:rsidR="00C55650">
        <w:t>o</w:t>
      </w:r>
      <w:r w:rsidR="00C55650" w:rsidRPr="008B360F">
        <w:t>n failure</w:t>
      </w:r>
      <w:r>
        <w:t>:</w:t>
      </w:r>
    </w:p>
    <w:p w14:paraId="0FCD8E84" w14:textId="3BC53E2E" w:rsidR="00C55650" w:rsidRDefault="003A6E63" w:rsidP="00E80733">
      <w:pPr>
        <w:pStyle w:val="B2"/>
      </w:pPr>
      <w:r>
        <w:t>ii)</w:t>
      </w:r>
      <w:r>
        <w:tab/>
      </w:r>
      <w:r w:rsidR="00C55650" w:rsidRPr="008B360F">
        <w:t xml:space="preserve">the EES shall take proper error handling actions, as specified in clause 8.6.6, and respond to the </w:t>
      </w:r>
      <w:r w:rsidR="00C55650">
        <w:t xml:space="preserve">service consumer </w:t>
      </w:r>
      <w:r w:rsidR="00C55650" w:rsidRPr="008B360F">
        <w:t>with an appropriate error status code</w:t>
      </w:r>
      <w:r w:rsidR="00C55650">
        <w:t>;</w:t>
      </w:r>
      <w:r>
        <w:t xml:space="preserve"> and</w:t>
      </w:r>
    </w:p>
    <w:p w14:paraId="2FEA62D9" w14:textId="394DD664" w:rsidR="003A6E63" w:rsidRPr="00EB6658" w:rsidRDefault="003A6E63" w:rsidP="00E80733">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4C6A1236" w14:textId="3D606D8E" w:rsidR="00F66A84" w:rsidRDefault="00F66A84">
      <w:pPr>
        <w:rPr>
          <w:lang w:eastAsia="ja-JP"/>
        </w:rPr>
      </w:pPr>
    </w:p>
    <w:p w14:paraId="524AAAFC" w14:textId="7F7D1FF2" w:rsidR="00571C58" w:rsidRDefault="00571C58" w:rsidP="00571C58">
      <w:pPr>
        <w:pStyle w:val="Heading4"/>
      </w:pPr>
      <w:bookmarkStart w:id="1074" w:name="_Toc85734142"/>
      <w:bookmarkStart w:id="1075" w:name="_Toc89431441"/>
      <w:bookmarkStart w:id="1076" w:name="_Toc97042233"/>
      <w:bookmarkStart w:id="1077" w:name="_Toc97045377"/>
      <w:bookmarkStart w:id="1078" w:name="_Toc97155122"/>
      <w:bookmarkStart w:id="1079" w:name="_Toc101521272"/>
      <w:bookmarkStart w:id="1080" w:name="_Toc138761532"/>
      <w:bookmarkStart w:id="1081" w:name="_Toc145707726"/>
      <w:bookmarkStart w:id="1082" w:name="_Toc160570185"/>
      <w:bookmarkStart w:id="1083" w:name="_Toc162007781"/>
      <w:bookmarkStart w:id="1084" w:name="_Toc164763199"/>
      <w:r>
        <w:t>5.8.2.3</w:t>
      </w:r>
      <w:r>
        <w:tab/>
        <w:t>Eees_ACRManagementEvent_UpdateSubscription</w:t>
      </w:r>
      <w:bookmarkEnd w:id="1074"/>
      <w:bookmarkEnd w:id="1075"/>
      <w:bookmarkEnd w:id="1076"/>
      <w:bookmarkEnd w:id="1077"/>
      <w:bookmarkEnd w:id="1078"/>
      <w:bookmarkEnd w:id="1079"/>
      <w:bookmarkEnd w:id="1080"/>
      <w:bookmarkEnd w:id="1081"/>
      <w:bookmarkEnd w:id="1082"/>
      <w:bookmarkEnd w:id="1083"/>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64763200"/>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64763201"/>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lastRenderedPageBreak/>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64763202"/>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64763203"/>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6476320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64763205"/>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64763206"/>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64763207"/>
      <w:r>
        <w:lastRenderedPageBreak/>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64763208"/>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64763209"/>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64763210"/>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64763211"/>
      <w:r>
        <w:lastRenderedPageBreak/>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64763212"/>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64763213"/>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64763214"/>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64763215"/>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64763216"/>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64763217"/>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64763218"/>
      <w:r>
        <w:lastRenderedPageBreak/>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64763219"/>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64763220"/>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64763221"/>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64763222"/>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64763223"/>
      <w:r>
        <w:lastRenderedPageBreak/>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64763224"/>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64763225"/>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64763226"/>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64763227"/>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64763228"/>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64763229"/>
      <w:r>
        <w:lastRenderedPageBreak/>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64763230"/>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64763231"/>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64763232"/>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64763233"/>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64763234"/>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64763235"/>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64763236"/>
      <w:bookmarkEnd w:id="1440"/>
      <w:bookmarkEnd w:id="1441"/>
      <w:r>
        <w:lastRenderedPageBreak/>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64763237"/>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64763238"/>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64763239"/>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64763240"/>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64763241"/>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64763242"/>
      <w:r>
        <w:lastRenderedPageBreak/>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64763243"/>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64763244"/>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64763245"/>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64763246"/>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64763247"/>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64763248"/>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64763249"/>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64763250"/>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64763251"/>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64763252"/>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64763253"/>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64763254"/>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64763255"/>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64763256"/>
      <w:r>
        <w:lastRenderedPageBreak/>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64763257"/>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64763258"/>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64763259"/>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64763260"/>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64763261"/>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64763262"/>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64763263"/>
      <w:r>
        <w:lastRenderedPageBreak/>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64763264"/>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64763265"/>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64763266"/>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64763267"/>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64763268"/>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58F20C92" w14:textId="77777777" w:rsidR="00F627CA" w:rsidRDefault="00F627CA" w:rsidP="00F627CA">
      <w:r>
        <w:t>The following procedures are supported by the "Eees_TrafficInfluenceEAS "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64763269"/>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4BDFBE58" w14:textId="77777777" w:rsidR="00F627CA" w:rsidRDefault="00F627CA" w:rsidP="00F627CA">
      <w:pPr>
        <w:pStyle w:val="B3"/>
      </w:pPr>
      <w:r>
        <w:t>-</w:t>
      </w:r>
      <w:r>
        <w:tab/>
        <w:t>the</w:t>
      </w:r>
      <w:r w:rsidRPr="006A7EE2">
        <w:t xml:space="preserve"> </w:t>
      </w:r>
      <w:r>
        <w:t>EES shall trigger the relevant traffic influence procedures towards the 3GPP network as specified in clause </w:t>
      </w:r>
      <w:r w:rsidRPr="00F477AF">
        <w:t>8.</w:t>
      </w:r>
      <w:r>
        <w:t>6.7.2 of 3GPP°TS°23.558°[2]; and</w:t>
      </w:r>
    </w:p>
    <w:p w14:paraId="6196070A" w14:textId="0B29B73E"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64763270"/>
      <w:r>
        <w:lastRenderedPageBreak/>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6E111185"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p>
    <w:p w14:paraId="1FDA0797" w14:textId="77777777" w:rsidR="00F627CA" w:rsidRDefault="00F627CA" w:rsidP="00F627CA">
      <w:pPr>
        <w:pStyle w:val="B10"/>
      </w:pPr>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p>
    <w:p w14:paraId="0A61F178" w14:textId="77777777" w:rsidR="00F627CA" w:rsidRDefault="00F627CA" w:rsidP="00F627CA">
      <w:pPr>
        <w:pStyle w:val="B2"/>
      </w:pPr>
      <w:r w:rsidRPr="006A7EE2">
        <w:t>2a.</w:t>
      </w:r>
      <w:r w:rsidRPr="006A7EE2">
        <w:tab/>
      </w:r>
      <w:r>
        <w:t>if the update is authorized:</w:t>
      </w:r>
    </w:p>
    <w:p w14:paraId="6A793240"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4689C127"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p>
    <w:p w14:paraId="2DC3D155" w14:textId="11E57FB6"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p>
    <w:p w14:paraId="4C426D64" w14:textId="77777777" w:rsidR="00F627CA" w:rsidRDefault="00F627CA" w:rsidP="00F627CA">
      <w:pPr>
        <w:pStyle w:val="Heading5"/>
      </w:pPr>
      <w:bookmarkStart w:id="1646" w:name="_Toc160570257"/>
      <w:bookmarkStart w:id="1647" w:name="_Toc162007853"/>
      <w:bookmarkStart w:id="1648" w:name="_Toc164763271"/>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243431C6"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p>
    <w:p w14:paraId="01662BF6" w14:textId="77777777" w:rsidR="00F627CA" w:rsidRDefault="00F627CA" w:rsidP="00F627CA">
      <w:pPr>
        <w:pStyle w:val="B2"/>
      </w:pPr>
      <w:r w:rsidRPr="006A7EE2">
        <w:t>2a.</w:t>
      </w:r>
      <w:r w:rsidRPr="006A7EE2">
        <w:tab/>
      </w:r>
      <w:r>
        <w:t>if the delete is authorized:</w:t>
      </w:r>
    </w:p>
    <w:p w14:paraId="47B1243B"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71C7B72F"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6476327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DF208FC" w14:textId="77777777" w:rsidR="00F627CA" w:rsidRDefault="00F627CA" w:rsidP="00F627CA">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p>
    <w:p w14:paraId="494FB664"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1214E423"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4680C2F8" w14:textId="77777777" w:rsidR="00F627CA" w:rsidRDefault="00F627CA" w:rsidP="00F627CA">
      <w:pPr>
        <w:pStyle w:val="B2"/>
      </w:pPr>
      <w:r w:rsidRPr="006A7EE2">
        <w:t>2a.</w:t>
      </w:r>
      <w:r w:rsidRPr="006A7EE2">
        <w:tab/>
      </w:r>
      <w:r>
        <w:t>if the update is authorized:</w:t>
      </w:r>
    </w:p>
    <w:p w14:paraId="54C47D08"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64763273"/>
      <w:r>
        <w:lastRenderedPageBreak/>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64763274"/>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bl>
    <w:p w14:paraId="5C8E2EC4" w14:textId="7F82DDFF" w:rsidR="00511F30" w:rsidRDefault="00511F30" w:rsidP="006766F1"/>
    <w:p w14:paraId="070DADF7" w14:textId="44E41F8C" w:rsidR="00511F30" w:rsidRDefault="00B42352" w:rsidP="00511F30">
      <w:pPr>
        <w:pStyle w:val="Heading2"/>
      </w:pPr>
      <w:bookmarkStart w:id="1675" w:name="_Toc85734182"/>
      <w:bookmarkStart w:id="1676" w:name="_Toc89431481"/>
      <w:bookmarkStart w:id="1677" w:name="_Toc97042289"/>
      <w:bookmarkStart w:id="1678" w:name="_Toc97045433"/>
      <w:bookmarkStart w:id="1679" w:name="_Toc97155178"/>
      <w:bookmarkStart w:id="1680" w:name="_Toc101521323"/>
      <w:bookmarkStart w:id="1681" w:name="_Toc138761591"/>
      <w:bookmarkStart w:id="1682" w:name="_Toc145707792"/>
      <w:bookmarkStart w:id="1683" w:name="_Toc160570261"/>
      <w:bookmarkStart w:id="1684" w:name="_Toc162007857"/>
      <w:bookmarkStart w:id="1685" w:name="_Toc164763275"/>
      <w:r>
        <w:t>6.2</w:t>
      </w:r>
      <w:r w:rsidR="00511F30">
        <w:tab/>
        <w:t>Eecs_EESRegistration Service</w:t>
      </w:r>
      <w:bookmarkEnd w:id="1675"/>
      <w:bookmarkEnd w:id="1676"/>
      <w:bookmarkEnd w:id="1677"/>
      <w:bookmarkEnd w:id="1678"/>
      <w:bookmarkEnd w:id="1679"/>
      <w:bookmarkEnd w:id="1680"/>
      <w:bookmarkEnd w:id="1681"/>
      <w:bookmarkEnd w:id="1682"/>
      <w:bookmarkEnd w:id="1683"/>
      <w:bookmarkEnd w:id="1684"/>
      <w:bookmarkEnd w:id="1685"/>
      <w:r w:rsidR="00511F30">
        <w:t xml:space="preserve">  </w:t>
      </w:r>
    </w:p>
    <w:p w14:paraId="32D78232" w14:textId="430B7EA6" w:rsidR="00511F30" w:rsidRDefault="00B42352" w:rsidP="00511F30">
      <w:pPr>
        <w:pStyle w:val="Heading3"/>
      </w:pPr>
      <w:bookmarkStart w:id="1686" w:name="_Toc85734183"/>
      <w:bookmarkStart w:id="1687" w:name="_Toc89431482"/>
      <w:bookmarkStart w:id="1688" w:name="_Toc97042290"/>
      <w:bookmarkStart w:id="1689" w:name="_Toc97045434"/>
      <w:bookmarkStart w:id="1690" w:name="_Toc97155179"/>
      <w:bookmarkStart w:id="1691" w:name="_Toc101521324"/>
      <w:bookmarkStart w:id="1692" w:name="_Toc138761592"/>
      <w:bookmarkStart w:id="1693" w:name="_Toc145707793"/>
      <w:bookmarkStart w:id="1694" w:name="_Toc160570262"/>
      <w:bookmarkStart w:id="1695" w:name="_Toc162007858"/>
      <w:bookmarkStart w:id="1696" w:name="_Toc164763276"/>
      <w:r>
        <w:t>6.2</w:t>
      </w:r>
      <w:r w:rsidR="00511F30">
        <w:t>.1</w:t>
      </w:r>
      <w:r w:rsidR="00511F30">
        <w:tab/>
        <w:t>Service Description</w:t>
      </w:r>
      <w:bookmarkEnd w:id="1686"/>
      <w:bookmarkEnd w:id="1687"/>
      <w:bookmarkEnd w:id="1688"/>
      <w:bookmarkEnd w:id="1689"/>
      <w:bookmarkEnd w:id="1690"/>
      <w:bookmarkEnd w:id="1691"/>
      <w:bookmarkEnd w:id="1692"/>
      <w:bookmarkEnd w:id="1693"/>
      <w:bookmarkEnd w:id="1694"/>
      <w:bookmarkEnd w:id="1695"/>
      <w:bookmarkEnd w:id="169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7" w:name="_Toc85734184"/>
      <w:bookmarkStart w:id="1698" w:name="_Toc89431483"/>
      <w:bookmarkStart w:id="1699" w:name="_Toc97042291"/>
      <w:bookmarkStart w:id="1700" w:name="_Toc97045435"/>
      <w:bookmarkStart w:id="1701" w:name="_Toc97155180"/>
      <w:bookmarkStart w:id="1702" w:name="_Toc101521325"/>
      <w:bookmarkStart w:id="1703" w:name="_Toc138761593"/>
      <w:bookmarkStart w:id="1704" w:name="_Toc145707794"/>
      <w:bookmarkStart w:id="1705" w:name="_Toc160570263"/>
      <w:bookmarkStart w:id="1706" w:name="_Toc162007859"/>
      <w:bookmarkStart w:id="1707" w:name="_Toc164763277"/>
      <w:r>
        <w:t>6.2</w:t>
      </w:r>
      <w:r w:rsidR="00511F30">
        <w:t>.2</w:t>
      </w:r>
      <w:r w:rsidR="00511F30">
        <w:tab/>
        <w:t>Service Operations</w:t>
      </w:r>
      <w:bookmarkEnd w:id="1697"/>
      <w:bookmarkEnd w:id="1698"/>
      <w:bookmarkEnd w:id="1699"/>
      <w:bookmarkEnd w:id="1700"/>
      <w:bookmarkEnd w:id="1701"/>
      <w:bookmarkEnd w:id="1702"/>
      <w:bookmarkEnd w:id="1703"/>
      <w:bookmarkEnd w:id="1704"/>
      <w:bookmarkEnd w:id="1705"/>
      <w:bookmarkEnd w:id="1706"/>
      <w:bookmarkEnd w:id="1707"/>
    </w:p>
    <w:p w14:paraId="1EF90B0B" w14:textId="345467F3" w:rsidR="00511F30" w:rsidRDefault="00B42352" w:rsidP="00511F30">
      <w:pPr>
        <w:pStyle w:val="Heading4"/>
      </w:pPr>
      <w:bookmarkStart w:id="1708" w:name="_Toc85734185"/>
      <w:bookmarkStart w:id="1709" w:name="_Toc89431484"/>
      <w:bookmarkStart w:id="1710" w:name="_Toc97042292"/>
      <w:bookmarkStart w:id="1711" w:name="_Toc97045436"/>
      <w:bookmarkStart w:id="1712" w:name="_Toc97155181"/>
      <w:bookmarkStart w:id="1713" w:name="_Toc101521326"/>
      <w:bookmarkStart w:id="1714" w:name="_Toc138761594"/>
      <w:bookmarkStart w:id="1715" w:name="_Toc145707795"/>
      <w:bookmarkStart w:id="1716" w:name="_Toc160570264"/>
      <w:bookmarkStart w:id="1717" w:name="_Toc162007860"/>
      <w:bookmarkStart w:id="1718" w:name="_Toc164763278"/>
      <w:r>
        <w:t>6.2</w:t>
      </w:r>
      <w:r w:rsidR="00511F30">
        <w:t>.2.1</w:t>
      </w:r>
      <w:r w:rsidR="00511F30">
        <w:tab/>
        <w:t>Introduction</w:t>
      </w:r>
      <w:bookmarkEnd w:id="1708"/>
      <w:bookmarkEnd w:id="1709"/>
      <w:bookmarkEnd w:id="1710"/>
      <w:bookmarkEnd w:id="1711"/>
      <w:bookmarkEnd w:id="1712"/>
      <w:bookmarkEnd w:id="1713"/>
      <w:bookmarkEnd w:id="1714"/>
      <w:bookmarkEnd w:id="1715"/>
      <w:bookmarkEnd w:id="1716"/>
      <w:bookmarkEnd w:id="1717"/>
      <w:bookmarkEnd w:id="171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19" w:name="_Toc85734186"/>
      <w:bookmarkStart w:id="1720" w:name="_Toc89431485"/>
      <w:bookmarkStart w:id="1721" w:name="_Toc97042293"/>
      <w:bookmarkStart w:id="1722" w:name="_Toc97045437"/>
      <w:bookmarkStart w:id="1723" w:name="_Toc97155182"/>
      <w:bookmarkStart w:id="1724" w:name="_Toc101521327"/>
      <w:bookmarkStart w:id="1725" w:name="_Toc138761595"/>
      <w:bookmarkStart w:id="1726" w:name="_Toc145707796"/>
      <w:bookmarkStart w:id="1727" w:name="_Toc160570265"/>
      <w:bookmarkStart w:id="1728" w:name="_Toc162007861"/>
      <w:bookmarkStart w:id="1729" w:name="_Toc164763279"/>
      <w:r>
        <w:t>6.</w:t>
      </w:r>
      <w:r w:rsidR="00B42352">
        <w:t>2</w:t>
      </w:r>
      <w:r>
        <w:t>.2.2</w:t>
      </w:r>
      <w:r>
        <w:tab/>
        <w:t>Eecs_EESRegistration_Request</w:t>
      </w:r>
      <w:bookmarkEnd w:id="1719"/>
      <w:bookmarkEnd w:id="1720"/>
      <w:bookmarkEnd w:id="1721"/>
      <w:bookmarkEnd w:id="1722"/>
      <w:bookmarkEnd w:id="1723"/>
      <w:bookmarkEnd w:id="1724"/>
      <w:bookmarkEnd w:id="1725"/>
      <w:bookmarkEnd w:id="1726"/>
      <w:bookmarkEnd w:id="1727"/>
      <w:bookmarkEnd w:id="1728"/>
      <w:bookmarkEnd w:id="1729"/>
    </w:p>
    <w:p w14:paraId="637BDF91" w14:textId="49E05086" w:rsidR="00511F30" w:rsidRDefault="00B42352" w:rsidP="00511F30">
      <w:pPr>
        <w:pStyle w:val="Heading5"/>
      </w:pPr>
      <w:bookmarkStart w:id="1730" w:name="_Toc85734187"/>
      <w:bookmarkStart w:id="1731" w:name="_Toc89431486"/>
      <w:bookmarkStart w:id="1732" w:name="_Toc97042294"/>
      <w:bookmarkStart w:id="1733" w:name="_Toc97045438"/>
      <w:bookmarkStart w:id="1734" w:name="_Toc97155183"/>
      <w:bookmarkStart w:id="1735" w:name="_Toc101521328"/>
      <w:bookmarkStart w:id="1736" w:name="_Toc138761596"/>
      <w:bookmarkStart w:id="1737" w:name="_Toc145707797"/>
      <w:bookmarkStart w:id="1738" w:name="_Toc160570266"/>
      <w:bookmarkStart w:id="1739" w:name="_Toc162007862"/>
      <w:bookmarkStart w:id="1740" w:name="_Toc164763280"/>
      <w:r>
        <w:t>6.2</w:t>
      </w:r>
      <w:r w:rsidR="00511F30">
        <w:t>.2.2.1</w:t>
      </w:r>
      <w:r w:rsidR="00511F30">
        <w:tab/>
        <w:t>General</w:t>
      </w:r>
      <w:bookmarkEnd w:id="1730"/>
      <w:bookmarkEnd w:id="1731"/>
      <w:bookmarkEnd w:id="1732"/>
      <w:bookmarkEnd w:id="1733"/>
      <w:bookmarkEnd w:id="1734"/>
      <w:bookmarkEnd w:id="1735"/>
      <w:bookmarkEnd w:id="1736"/>
      <w:bookmarkEnd w:id="1737"/>
      <w:bookmarkEnd w:id="1738"/>
      <w:bookmarkEnd w:id="1739"/>
      <w:bookmarkEnd w:id="174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1" w:name="_Toc85734188"/>
      <w:bookmarkStart w:id="1742" w:name="_Toc89431487"/>
      <w:bookmarkStart w:id="1743" w:name="_Toc97042295"/>
      <w:bookmarkStart w:id="1744" w:name="_Toc97045439"/>
      <w:bookmarkStart w:id="1745" w:name="_Toc97155184"/>
      <w:bookmarkStart w:id="1746" w:name="_Toc101521329"/>
      <w:bookmarkStart w:id="1747" w:name="_Toc138761597"/>
      <w:bookmarkStart w:id="1748" w:name="_Toc145707798"/>
      <w:bookmarkStart w:id="1749" w:name="_Toc160570267"/>
      <w:bookmarkStart w:id="1750" w:name="_Toc162007863"/>
      <w:bookmarkStart w:id="1751" w:name="_Toc164763281"/>
      <w:r>
        <w:t>6.2</w:t>
      </w:r>
      <w:r w:rsidR="00511F30">
        <w:t>.2.2.2</w:t>
      </w:r>
      <w:r w:rsidR="00511F30">
        <w:tab/>
        <w:t>EES registering to ECS using Eecs_EESRegistration_Request operation</w:t>
      </w:r>
      <w:bookmarkEnd w:id="1741"/>
      <w:bookmarkEnd w:id="1742"/>
      <w:bookmarkEnd w:id="1743"/>
      <w:bookmarkEnd w:id="1744"/>
      <w:bookmarkEnd w:id="1745"/>
      <w:bookmarkEnd w:id="1746"/>
      <w:bookmarkEnd w:id="1747"/>
      <w:bookmarkEnd w:id="1748"/>
      <w:bookmarkEnd w:id="1749"/>
      <w:bookmarkEnd w:id="1750"/>
      <w:bookmarkEnd w:id="1751"/>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2" w:name="_Toc85734189"/>
      <w:bookmarkStart w:id="1753" w:name="_Toc89431488"/>
      <w:bookmarkStart w:id="1754" w:name="_Toc97042296"/>
      <w:bookmarkStart w:id="1755" w:name="_Toc97045440"/>
      <w:bookmarkStart w:id="1756" w:name="_Toc97155185"/>
      <w:bookmarkStart w:id="1757" w:name="_Toc101521330"/>
      <w:bookmarkStart w:id="1758" w:name="_Toc138761598"/>
      <w:bookmarkStart w:id="1759" w:name="_Toc145707799"/>
      <w:bookmarkStart w:id="1760" w:name="_Toc160570268"/>
      <w:bookmarkStart w:id="1761" w:name="_Toc162007864"/>
      <w:bookmarkStart w:id="1762" w:name="_Toc164763282"/>
      <w:r>
        <w:t>6.</w:t>
      </w:r>
      <w:r w:rsidR="00B42352">
        <w:t>2</w:t>
      </w:r>
      <w:r>
        <w:t>.2.3</w:t>
      </w:r>
      <w:r>
        <w:tab/>
        <w:t>Eecs_EESRegistration_Update</w:t>
      </w:r>
      <w:bookmarkEnd w:id="1752"/>
      <w:bookmarkEnd w:id="1753"/>
      <w:bookmarkEnd w:id="1754"/>
      <w:bookmarkEnd w:id="1755"/>
      <w:bookmarkEnd w:id="1756"/>
      <w:bookmarkEnd w:id="1757"/>
      <w:bookmarkEnd w:id="1758"/>
      <w:bookmarkEnd w:id="1759"/>
      <w:bookmarkEnd w:id="1760"/>
      <w:bookmarkEnd w:id="1761"/>
      <w:bookmarkEnd w:id="1762"/>
    </w:p>
    <w:p w14:paraId="1A9800B6" w14:textId="4DF83758" w:rsidR="00511F30" w:rsidRDefault="00B42352" w:rsidP="00511F30">
      <w:pPr>
        <w:pStyle w:val="Heading5"/>
      </w:pPr>
      <w:bookmarkStart w:id="1763" w:name="_Toc85734190"/>
      <w:bookmarkStart w:id="1764" w:name="_Toc89431489"/>
      <w:bookmarkStart w:id="1765" w:name="_Toc97042297"/>
      <w:bookmarkStart w:id="1766" w:name="_Toc97045441"/>
      <w:bookmarkStart w:id="1767" w:name="_Toc97155186"/>
      <w:bookmarkStart w:id="1768" w:name="_Toc101521331"/>
      <w:bookmarkStart w:id="1769" w:name="_Toc138761599"/>
      <w:bookmarkStart w:id="1770" w:name="_Toc145707800"/>
      <w:bookmarkStart w:id="1771" w:name="_Toc160570269"/>
      <w:bookmarkStart w:id="1772" w:name="_Toc162007865"/>
      <w:bookmarkStart w:id="1773" w:name="_Toc164763283"/>
      <w:r>
        <w:t>6.2</w:t>
      </w:r>
      <w:r w:rsidR="00511F30">
        <w:t>.2.3.1</w:t>
      </w:r>
      <w:r w:rsidR="00511F30">
        <w:tab/>
        <w:t>General</w:t>
      </w:r>
      <w:bookmarkEnd w:id="1763"/>
      <w:bookmarkEnd w:id="1764"/>
      <w:bookmarkEnd w:id="1765"/>
      <w:bookmarkEnd w:id="1766"/>
      <w:bookmarkEnd w:id="1767"/>
      <w:bookmarkEnd w:id="1768"/>
      <w:bookmarkEnd w:id="1769"/>
      <w:bookmarkEnd w:id="1770"/>
      <w:bookmarkEnd w:id="1771"/>
      <w:bookmarkEnd w:id="1772"/>
      <w:bookmarkEnd w:id="177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4" w:name="_Toc85734191"/>
      <w:bookmarkStart w:id="1775" w:name="_Toc89431490"/>
      <w:bookmarkStart w:id="1776" w:name="_Toc97042298"/>
      <w:bookmarkStart w:id="1777" w:name="_Toc97045442"/>
      <w:bookmarkStart w:id="1778" w:name="_Toc97155187"/>
      <w:bookmarkStart w:id="1779" w:name="_Toc101521332"/>
      <w:bookmarkStart w:id="1780" w:name="_Toc138761600"/>
      <w:bookmarkStart w:id="1781" w:name="_Toc145707801"/>
      <w:bookmarkStart w:id="1782" w:name="_Toc160570270"/>
      <w:bookmarkStart w:id="1783" w:name="_Toc162007866"/>
      <w:bookmarkStart w:id="1784" w:name="_Toc164763284"/>
      <w:r>
        <w:t>6.2</w:t>
      </w:r>
      <w:r w:rsidR="00511F30">
        <w:t>.2.3.2</w:t>
      </w:r>
      <w:r w:rsidR="00511F30">
        <w:tab/>
        <w:t>EES updating registration information using Eecs_EESRegistration_Update operation</w:t>
      </w:r>
      <w:bookmarkEnd w:id="1774"/>
      <w:bookmarkEnd w:id="1775"/>
      <w:bookmarkEnd w:id="1776"/>
      <w:bookmarkEnd w:id="1777"/>
      <w:bookmarkEnd w:id="1778"/>
      <w:bookmarkEnd w:id="1779"/>
      <w:bookmarkEnd w:id="1780"/>
      <w:bookmarkEnd w:id="1781"/>
      <w:bookmarkEnd w:id="1782"/>
      <w:bookmarkEnd w:id="1783"/>
      <w:bookmarkEnd w:id="178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5" w:name="_Toc85734192"/>
      <w:bookmarkStart w:id="1786" w:name="_Toc89431491"/>
      <w:bookmarkStart w:id="1787" w:name="_Toc97042299"/>
      <w:bookmarkStart w:id="1788" w:name="_Toc97045443"/>
      <w:bookmarkStart w:id="1789" w:name="_Toc97155188"/>
      <w:bookmarkStart w:id="1790" w:name="_Toc101521333"/>
      <w:bookmarkStart w:id="1791" w:name="_Toc138761601"/>
      <w:bookmarkStart w:id="1792" w:name="_Toc145707802"/>
      <w:bookmarkStart w:id="1793" w:name="_Toc160570271"/>
      <w:bookmarkStart w:id="1794" w:name="_Toc162007867"/>
      <w:bookmarkStart w:id="1795" w:name="_Toc164763285"/>
      <w:r>
        <w:t>6.2</w:t>
      </w:r>
      <w:r w:rsidR="00511F30">
        <w:t>.2.4</w:t>
      </w:r>
      <w:r w:rsidR="00511F30">
        <w:tab/>
        <w:t>Eecs_EESRegistration_Deregister</w:t>
      </w:r>
      <w:bookmarkEnd w:id="1785"/>
      <w:bookmarkEnd w:id="1786"/>
      <w:bookmarkEnd w:id="1787"/>
      <w:bookmarkEnd w:id="1788"/>
      <w:bookmarkEnd w:id="1789"/>
      <w:bookmarkEnd w:id="1790"/>
      <w:bookmarkEnd w:id="1791"/>
      <w:bookmarkEnd w:id="1792"/>
      <w:bookmarkEnd w:id="1793"/>
      <w:bookmarkEnd w:id="1794"/>
      <w:bookmarkEnd w:id="1795"/>
    </w:p>
    <w:p w14:paraId="314E4821" w14:textId="0EE0619F" w:rsidR="00511F30" w:rsidRDefault="00B42352" w:rsidP="00511F30">
      <w:pPr>
        <w:pStyle w:val="Heading5"/>
      </w:pPr>
      <w:bookmarkStart w:id="1796" w:name="_Toc85734193"/>
      <w:bookmarkStart w:id="1797" w:name="_Toc89431492"/>
      <w:bookmarkStart w:id="1798" w:name="_Toc97042300"/>
      <w:bookmarkStart w:id="1799" w:name="_Toc97045444"/>
      <w:bookmarkStart w:id="1800" w:name="_Toc97155189"/>
      <w:bookmarkStart w:id="1801" w:name="_Toc101521334"/>
      <w:bookmarkStart w:id="1802" w:name="_Toc138761602"/>
      <w:bookmarkStart w:id="1803" w:name="_Toc145707803"/>
      <w:bookmarkStart w:id="1804" w:name="_Toc160570272"/>
      <w:bookmarkStart w:id="1805" w:name="_Toc162007868"/>
      <w:bookmarkStart w:id="1806" w:name="_Toc164763286"/>
      <w:r>
        <w:t>6.2</w:t>
      </w:r>
      <w:r w:rsidR="00511F30">
        <w:t>.2.4.1</w:t>
      </w:r>
      <w:r w:rsidR="00511F30">
        <w:tab/>
        <w:t>General</w:t>
      </w:r>
      <w:bookmarkEnd w:id="1796"/>
      <w:bookmarkEnd w:id="1797"/>
      <w:bookmarkEnd w:id="1798"/>
      <w:bookmarkEnd w:id="1799"/>
      <w:bookmarkEnd w:id="1800"/>
      <w:bookmarkEnd w:id="1801"/>
      <w:bookmarkEnd w:id="1802"/>
      <w:bookmarkEnd w:id="1803"/>
      <w:bookmarkEnd w:id="1804"/>
      <w:bookmarkEnd w:id="1805"/>
      <w:bookmarkEnd w:id="180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7" w:name="_Toc85734194"/>
      <w:bookmarkStart w:id="1808" w:name="_Toc89431493"/>
      <w:bookmarkStart w:id="1809" w:name="_Toc97042301"/>
      <w:bookmarkStart w:id="1810" w:name="_Toc97045445"/>
      <w:bookmarkStart w:id="1811" w:name="_Toc97155190"/>
      <w:bookmarkStart w:id="1812" w:name="_Toc101521335"/>
      <w:bookmarkStart w:id="1813" w:name="_Toc138761603"/>
      <w:bookmarkStart w:id="1814" w:name="_Toc145707804"/>
      <w:bookmarkStart w:id="1815" w:name="_Toc160570273"/>
      <w:bookmarkStart w:id="1816" w:name="_Toc162007869"/>
      <w:bookmarkStart w:id="1817" w:name="_Toc164763287"/>
      <w:r>
        <w:t>6.</w:t>
      </w:r>
      <w:r w:rsidR="00B42352">
        <w:t>2</w:t>
      </w:r>
      <w:r>
        <w:t>.2.4.2</w:t>
      </w:r>
      <w:r>
        <w:tab/>
        <w:t>EES deregistering from ECS using Eecs_EESRegistration_Deregister operation</w:t>
      </w:r>
      <w:bookmarkEnd w:id="1807"/>
      <w:bookmarkEnd w:id="1808"/>
      <w:bookmarkEnd w:id="1809"/>
      <w:bookmarkEnd w:id="1810"/>
      <w:bookmarkEnd w:id="1811"/>
      <w:bookmarkEnd w:id="1812"/>
      <w:bookmarkEnd w:id="1813"/>
      <w:bookmarkEnd w:id="1814"/>
      <w:bookmarkEnd w:id="1815"/>
      <w:bookmarkEnd w:id="1816"/>
      <w:bookmarkEnd w:id="181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18" w:name="_Toc85734195"/>
      <w:bookmarkStart w:id="1819" w:name="_Toc89431494"/>
      <w:bookmarkStart w:id="1820" w:name="_Toc97042302"/>
      <w:bookmarkStart w:id="1821" w:name="_Toc97045446"/>
      <w:bookmarkStart w:id="1822" w:name="_Toc97155191"/>
      <w:bookmarkStart w:id="1823" w:name="_Toc101521336"/>
      <w:bookmarkStart w:id="1824" w:name="_Toc138761604"/>
      <w:bookmarkStart w:id="1825" w:name="_Toc145707805"/>
      <w:bookmarkStart w:id="1826" w:name="_Toc160570274"/>
      <w:bookmarkStart w:id="1827" w:name="_Toc162007870"/>
      <w:bookmarkStart w:id="1828" w:name="_Toc164763288"/>
      <w:r>
        <w:lastRenderedPageBreak/>
        <w:t>6.3</w:t>
      </w:r>
      <w:r>
        <w:tab/>
        <w:t>Eecs_TargetEESDiscovery Service</w:t>
      </w:r>
      <w:bookmarkEnd w:id="1818"/>
      <w:bookmarkEnd w:id="1819"/>
      <w:bookmarkEnd w:id="1820"/>
      <w:bookmarkEnd w:id="1821"/>
      <w:bookmarkEnd w:id="1822"/>
      <w:bookmarkEnd w:id="1823"/>
      <w:bookmarkEnd w:id="1824"/>
      <w:bookmarkEnd w:id="1825"/>
      <w:bookmarkEnd w:id="1826"/>
      <w:bookmarkEnd w:id="1827"/>
      <w:bookmarkEnd w:id="1828"/>
    </w:p>
    <w:p w14:paraId="2934A18F" w14:textId="730FB962" w:rsidR="007C6CAC" w:rsidRDefault="007C6CAC" w:rsidP="007C6CAC">
      <w:pPr>
        <w:pStyle w:val="Heading3"/>
      </w:pPr>
      <w:bookmarkStart w:id="1829" w:name="_Toc85734196"/>
      <w:bookmarkStart w:id="1830" w:name="_Toc89431495"/>
      <w:bookmarkStart w:id="1831" w:name="_Toc97042303"/>
      <w:bookmarkStart w:id="1832" w:name="_Toc97045447"/>
      <w:bookmarkStart w:id="1833" w:name="_Toc97155192"/>
      <w:bookmarkStart w:id="1834" w:name="_Toc101521337"/>
      <w:bookmarkStart w:id="1835" w:name="_Toc138761605"/>
      <w:bookmarkStart w:id="1836" w:name="_Toc145707806"/>
      <w:bookmarkStart w:id="1837" w:name="_Toc160570275"/>
      <w:bookmarkStart w:id="1838" w:name="_Toc162007871"/>
      <w:bookmarkStart w:id="1839" w:name="_Toc164763289"/>
      <w:r>
        <w:t>6.3.1</w:t>
      </w:r>
      <w:r>
        <w:tab/>
        <w:t>Service Description</w:t>
      </w:r>
      <w:bookmarkEnd w:id="1829"/>
      <w:bookmarkEnd w:id="1830"/>
      <w:bookmarkEnd w:id="1831"/>
      <w:bookmarkEnd w:id="1832"/>
      <w:bookmarkEnd w:id="1833"/>
      <w:bookmarkEnd w:id="1834"/>
      <w:bookmarkEnd w:id="1835"/>
      <w:bookmarkEnd w:id="1836"/>
      <w:bookmarkEnd w:id="1837"/>
      <w:bookmarkEnd w:id="1838"/>
      <w:bookmarkEnd w:id="1839"/>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0" w:name="_Toc85734197"/>
      <w:bookmarkStart w:id="1841" w:name="_Toc89431496"/>
      <w:bookmarkStart w:id="1842" w:name="_Toc97042304"/>
      <w:bookmarkStart w:id="1843" w:name="_Toc97045448"/>
      <w:bookmarkStart w:id="1844" w:name="_Toc97155193"/>
      <w:bookmarkStart w:id="1845" w:name="_Toc101521338"/>
      <w:bookmarkStart w:id="1846" w:name="_Toc138761606"/>
      <w:bookmarkStart w:id="1847" w:name="_Toc145707807"/>
      <w:bookmarkStart w:id="1848" w:name="_Toc160570276"/>
      <w:bookmarkStart w:id="1849" w:name="_Toc162007872"/>
      <w:bookmarkStart w:id="1850" w:name="_Toc164763290"/>
      <w:r>
        <w:t>6.3.2</w:t>
      </w:r>
      <w:r>
        <w:tab/>
        <w:t>Service Operations</w:t>
      </w:r>
      <w:bookmarkEnd w:id="1840"/>
      <w:bookmarkEnd w:id="1841"/>
      <w:bookmarkEnd w:id="1842"/>
      <w:bookmarkEnd w:id="1843"/>
      <w:bookmarkEnd w:id="1844"/>
      <w:bookmarkEnd w:id="1845"/>
      <w:bookmarkEnd w:id="1846"/>
      <w:bookmarkEnd w:id="1847"/>
      <w:bookmarkEnd w:id="1848"/>
      <w:bookmarkEnd w:id="1849"/>
      <w:bookmarkEnd w:id="1850"/>
    </w:p>
    <w:p w14:paraId="0C54F209" w14:textId="6E67336B" w:rsidR="007C6CAC" w:rsidRDefault="007C6CAC" w:rsidP="007C6CAC">
      <w:pPr>
        <w:pStyle w:val="Heading4"/>
      </w:pPr>
      <w:bookmarkStart w:id="1851" w:name="_Toc85734198"/>
      <w:bookmarkStart w:id="1852" w:name="_Toc89431497"/>
      <w:bookmarkStart w:id="1853" w:name="_Toc97042305"/>
      <w:bookmarkStart w:id="1854" w:name="_Toc97045449"/>
      <w:bookmarkStart w:id="1855" w:name="_Toc97155194"/>
      <w:bookmarkStart w:id="1856" w:name="_Toc101521339"/>
      <w:bookmarkStart w:id="1857" w:name="_Toc138761607"/>
      <w:bookmarkStart w:id="1858" w:name="_Toc145707808"/>
      <w:bookmarkStart w:id="1859" w:name="_Toc160570277"/>
      <w:bookmarkStart w:id="1860" w:name="_Toc162007873"/>
      <w:bookmarkStart w:id="1861" w:name="_Toc164763291"/>
      <w:r>
        <w:t>6.3.2.1</w:t>
      </w:r>
      <w:r>
        <w:tab/>
        <w:t>Introduction</w:t>
      </w:r>
      <w:bookmarkEnd w:id="1851"/>
      <w:bookmarkEnd w:id="1852"/>
      <w:bookmarkEnd w:id="1853"/>
      <w:bookmarkEnd w:id="1854"/>
      <w:bookmarkEnd w:id="1855"/>
      <w:bookmarkEnd w:id="1856"/>
      <w:bookmarkEnd w:id="1857"/>
      <w:bookmarkEnd w:id="1858"/>
      <w:bookmarkEnd w:id="1859"/>
      <w:bookmarkEnd w:id="1860"/>
      <w:bookmarkEnd w:id="1861"/>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2" w:name="_Toc85734199"/>
      <w:bookmarkStart w:id="1863" w:name="_Toc89431498"/>
      <w:bookmarkStart w:id="1864" w:name="_Toc97042306"/>
      <w:bookmarkStart w:id="1865" w:name="_Toc97045450"/>
      <w:bookmarkStart w:id="1866" w:name="_Toc97155195"/>
      <w:bookmarkStart w:id="1867" w:name="_Toc101521340"/>
      <w:bookmarkStart w:id="1868" w:name="_Toc138761608"/>
      <w:bookmarkStart w:id="1869" w:name="_Toc145707809"/>
      <w:bookmarkStart w:id="1870" w:name="_Toc160570278"/>
      <w:bookmarkStart w:id="1871" w:name="_Toc162007874"/>
      <w:bookmarkStart w:id="1872" w:name="_Toc164763292"/>
      <w:r>
        <w:t>6.3.2.2</w:t>
      </w:r>
      <w:r>
        <w:tab/>
        <w:t>Eecs_TargetEESDiscovery_Request</w:t>
      </w:r>
      <w:bookmarkEnd w:id="1862"/>
      <w:bookmarkEnd w:id="1863"/>
      <w:bookmarkEnd w:id="1864"/>
      <w:bookmarkEnd w:id="1865"/>
      <w:bookmarkEnd w:id="1866"/>
      <w:bookmarkEnd w:id="1867"/>
      <w:bookmarkEnd w:id="1868"/>
      <w:bookmarkEnd w:id="1869"/>
      <w:bookmarkEnd w:id="1870"/>
      <w:bookmarkEnd w:id="1871"/>
      <w:bookmarkEnd w:id="1872"/>
    </w:p>
    <w:p w14:paraId="4AD1AE38" w14:textId="7DF8B9D2" w:rsidR="007C6CAC" w:rsidRDefault="007C6CAC" w:rsidP="007C6CAC">
      <w:pPr>
        <w:pStyle w:val="Heading5"/>
      </w:pPr>
      <w:bookmarkStart w:id="1873" w:name="_Toc85734200"/>
      <w:bookmarkStart w:id="1874" w:name="_Toc89431499"/>
      <w:bookmarkStart w:id="1875" w:name="_Toc97042307"/>
      <w:bookmarkStart w:id="1876" w:name="_Toc97045451"/>
      <w:bookmarkStart w:id="1877" w:name="_Toc97155196"/>
      <w:bookmarkStart w:id="1878" w:name="_Toc101521341"/>
      <w:bookmarkStart w:id="1879" w:name="_Toc138761609"/>
      <w:bookmarkStart w:id="1880" w:name="_Toc145707810"/>
      <w:bookmarkStart w:id="1881" w:name="_Toc160570279"/>
      <w:bookmarkStart w:id="1882" w:name="_Toc162007875"/>
      <w:bookmarkStart w:id="1883" w:name="_Toc164763293"/>
      <w:r>
        <w:t>6.3.2.2.1</w:t>
      </w:r>
      <w:r>
        <w:tab/>
        <w:t>General</w:t>
      </w:r>
      <w:bookmarkEnd w:id="1873"/>
      <w:bookmarkEnd w:id="1874"/>
      <w:bookmarkEnd w:id="1875"/>
      <w:bookmarkEnd w:id="1876"/>
      <w:bookmarkEnd w:id="1877"/>
      <w:bookmarkEnd w:id="1878"/>
      <w:bookmarkEnd w:id="1879"/>
      <w:bookmarkEnd w:id="1880"/>
      <w:bookmarkEnd w:id="1881"/>
      <w:bookmarkEnd w:id="1882"/>
      <w:bookmarkEnd w:id="1883"/>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4" w:name="_Toc85734201"/>
      <w:bookmarkStart w:id="1885" w:name="_Toc89431500"/>
      <w:bookmarkStart w:id="1886" w:name="_Toc97042308"/>
      <w:bookmarkStart w:id="1887" w:name="_Toc97045452"/>
      <w:bookmarkStart w:id="1888" w:name="_Toc97155197"/>
      <w:bookmarkStart w:id="1889" w:name="_Toc101521342"/>
      <w:bookmarkStart w:id="1890" w:name="_Toc138761610"/>
      <w:bookmarkStart w:id="1891" w:name="_Toc145707811"/>
      <w:bookmarkStart w:id="1892" w:name="_Toc160570280"/>
      <w:bookmarkStart w:id="1893" w:name="_Toc162007876"/>
      <w:bookmarkStart w:id="1894" w:name="_Toc164763294"/>
      <w:r>
        <w:t>6.3.2.2.2</w:t>
      </w:r>
      <w:r>
        <w:tab/>
      </w:r>
      <w:bookmarkEnd w:id="1884"/>
      <w:bookmarkEnd w:id="1885"/>
      <w:bookmarkEnd w:id="1886"/>
      <w:bookmarkEnd w:id="1887"/>
      <w:bookmarkEnd w:id="1888"/>
      <w:bookmarkEnd w:id="1889"/>
      <w:bookmarkEnd w:id="1890"/>
      <w:bookmarkEnd w:id="1891"/>
      <w:r w:rsidR="00D656F0">
        <w:t>Service consumer fetching the target Enabler Server</w:t>
      </w:r>
      <w:r w:rsidR="00D656F0" w:rsidDel="00C4515A">
        <w:t xml:space="preserve"> </w:t>
      </w:r>
      <w:r w:rsidR="00D656F0">
        <w:t>information from the ECS using Eecs_TargetEESDiscovery_Request operation</w:t>
      </w:r>
      <w:bookmarkEnd w:id="1892"/>
      <w:bookmarkEnd w:id="1893"/>
      <w:bookmarkEnd w:id="189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5" w:name="_Toc160570281"/>
      <w:bookmarkStart w:id="1896" w:name="_Toc162007877"/>
      <w:bookmarkStart w:id="1897" w:name="_Toc164763295"/>
      <w:r>
        <w:lastRenderedPageBreak/>
        <w:t>6.4</w:t>
      </w:r>
      <w:r>
        <w:tab/>
        <w:t>Eecs_EASInfoManagement Service</w:t>
      </w:r>
      <w:bookmarkEnd w:id="1895"/>
      <w:bookmarkEnd w:id="1896"/>
      <w:bookmarkEnd w:id="1897"/>
    </w:p>
    <w:p w14:paraId="04E14E26" w14:textId="77777777" w:rsidR="0093683C" w:rsidRDefault="0093683C" w:rsidP="0093683C">
      <w:pPr>
        <w:pStyle w:val="Heading3"/>
      </w:pPr>
      <w:bookmarkStart w:id="1898" w:name="_Toc160570282"/>
      <w:bookmarkStart w:id="1899" w:name="_Toc162007878"/>
      <w:bookmarkStart w:id="1900" w:name="_Toc164763296"/>
      <w:r>
        <w:t>6.4.1</w:t>
      </w:r>
      <w:r>
        <w:tab/>
        <w:t>Service Description</w:t>
      </w:r>
      <w:bookmarkEnd w:id="1898"/>
      <w:bookmarkEnd w:id="1899"/>
      <w:bookmarkEnd w:id="1900"/>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1" w:name="_Toc160570283"/>
      <w:bookmarkStart w:id="1902" w:name="_Toc162007879"/>
      <w:bookmarkStart w:id="1903" w:name="_Toc164763297"/>
      <w:r>
        <w:t>6.4.2</w:t>
      </w:r>
      <w:r>
        <w:tab/>
        <w:t>Service Operations</w:t>
      </w:r>
      <w:bookmarkEnd w:id="1901"/>
      <w:bookmarkEnd w:id="1902"/>
      <w:bookmarkEnd w:id="1903"/>
    </w:p>
    <w:p w14:paraId="6319542A" w14:textId="77777777" w:rsidR="0093683C" w:rsidRDefault="0093683C" w:rsidP="0093683C">
      <w:pPr>
        <w:pStyle w:val="Heading4"/>
      </w:pPr>
      <w:bookmarkStart w:id="1904" w:name="_Toc160570284"/>
      <w:bookmarkStart w:id="1905" w:name="_Toc162007880"/>
      <w:bookmarkStart w:id="1906" w:name="_Toc164763298"/>
      <w:r>
        <w:t>6.4.2.1</w:t>
      </w:r>
      <w:r>
        <w:tab/>
        <w:t>Introduction</w:t>
      </w:r>
      <w:bookmarkEnd w:id="1904"/>
      <w:bookmarkEnd w:id="1905"/>
      <w:bookmarkEnd w:id="190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7" w:name="_Toc160570285"/>
      <w:bookmarkStart w:id="1908" w:name="_Toc162007881"/>
      <w:bookmarkStart w:id="1909" w:name="_Toc164763299"/>
      <w:r>
        <w:t>6.4.2.2</w:t>
      </w:r>
      <w:r>
        <w:tab/>
        <w:t>Eecs_EASInfoManagement_Get</w:t>
      </w:r>
      <w:bookmarkEnd w:id="1907"/>
      <w:bookmarkEnd w:id="1908"/>
      <w:bookmarkEnd w:id="1909"/>
    </w:p>
    <w:p w14:paraId="0B17498A" w14:textId="77777777" w:rsidR="0093683C" w:rsidRDefault="0093683C" w:rsidP="0093683C">
      <w:pPr>
        <w:pStyle w:val="Heading5"/>
      </w:pPr>
      <w:bookmarkStart w:id="1910" w:name="_Toc160570286"/>
      <w:bookmarkStart w:id="1911" w:name="_Toc162007882"/>
      <w:bookmarkStart w:id="1912" w:name="_Toc164763300"/>
      <w:r>
        <w:t>6.4.2.2.1</w:t>
      </w:r>
      <w:r>
        <w:tab/>
        <w:t>General</w:t>
      </w:r>
      <w:bookmarkEnd w:id="1910"/>
      <w:bookmarkEnd w:id="1911"/>
      <w:bookmarkEnd w:id="191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3" w:name="_Toc160570287"/>
      <w:bookmarkStart w:id="1914" w:name="_Toc162007883"/>
      <w:bookmarkStart w:id="1915" w:name="_Toc164763301"/>
      <w:r>
        <w:t>6.4.2.2.2</w:t>
      </w:r>
      <w:r>
        <w:tab/>
        <w:t>Common EAS Binding Information Retrieval</w:t>
      </w:r>
      <w:bookmarkEnd w:id="1913"/>
      <w:bookmarkEnd w:id="1914"/>
      <w:bookmarkEnd w:id="1915"/>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lastRenderedPageBreak/>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6" w:name="_Toc160570288"/>
      <w:bookmarkStart w:id="1917" w:name="_Toc162007884"/>
      <w:bookmarkStart w:id="1918" w:name="_Toc164763302"/>
      <w:r>
        <w:t>6.4.2.3</w:t>
      </w:r>
      <w:r>
        <w:tab/>
        <w:t>Eecs_EASInfoManagement_Store</w:t>
      </w:r>
      <w:bookmarkEnd w:id="1916"/>
      <w:bookmarkEnd w:id="1917"/>
      <w:bookmarkEnd w:id="1918"/>
    </w:p>
    <w:p w14:paraId="3FD9629E" w14:textId="77777777" w:rsidR="0093683C" w:rsidRDefault="0093683C" w:rsidP="0093683C">
      <w:pPr>
        <w:pStyle w:val="Heading5"/>
      </w:pPr>
      <w:bookmarkStart w:id="1919" w:name="_Toc160570289"/>
      <w:bookmarkStart w:id="1920" w:name="_Toc162007885"/>
      <w:bookmarkStart w:id="1921" w:name="_Toc164763303"/>
      <w:r>
        <w:t>6.4.2.3.1</w:t>
      </w:r>
      <w:r>
        <w:tab/>
        <w:t>General</w:t>
      </w:r>
      <w:bookmarkEnd w:id="1919"/>
      <w:bookmarkEnd w:id="1920"/>
      <w:bookmarkEnd w:id="192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2" w:name="_Toc160570290"/>
      <w:bookmarkStart w:id="1923" w:name="_Toc162007886"/>
      <w:bookmarkStart w:id="1924" w:name="_Toc164763304"/>
      <w:r>
        <w:t>6.4.2.3.2</w:t>
      </w:r>
      <w:r>
        <w:tab/>
        <w:t>Common EAS Binding Information Storage</w:t>
      </w:r>
      <w:bookmarkEnd w:id="1922"/>
      <w:bookmarkEnd w:id="1923"/>
      <w:bookmarkEnd w:id="192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3F9B2747" w14:textId="352C74CF" w:rsidR="00794D38" w:rsidRDefault="00794D38" w:rsidP="00794D38">
      <w:pPr>
        <w:pStyle w:val="Heading1"/>
      </w:pPr>
      <w:bookmarkStart w:id="1925" w:name="_Toc145707812"/>
      <w:bookmarkStart w:id="1926" w:name="_Toc160570291"/>
      <w:bookmarkStart w:id="1927" w:name="_Toc162007887"/>
      <w:bookmarkStart w:id="1928" w:name="_Toc164763305"/>
      <w:r w:rsidRPr="00794D38">
        <w:t>6A</w:t>
      </w:r>
      <w:r w:rsidR="00CB3144">
        <w:tab/>
      </w:r>
      <w:bookmarkEnd w:id="1925"/>
      <w:r w:rsidR="00D656F0">
        <w:t>Services offered by the Cloud Application Server (CAS)</w:t>
      </w:r>
      <w:bookmarkEnd w:id="1926"/>
      <w:bookmarkEnd w:id="1927"/>
      <w:bookmarkEnd w:id="1928"/>
    </w:p>
    <w:p w14:paraId="3E3EA928" w14:textId="77777777" w:rsidR="00794D38" w:rsidRDefault="00794D38" w:rsidP="00794D38">
      <w:pPr>
        <w:pStyle w:val="Heading2"/>
      </w:pPr>
      <w:bookmarkStart w:id="1929" w:name="_Toc145707813"/>
      <w:bookmarkStart w:id="1930" w:name="_Toc160570292"/>
      <w:bookmarkStart w:id="1931" w:name="_Toc162007888"/>
      <w:bookmarkStart w:id="1932" w:name="_Toc164763306"/>
      <w:r>
        <w:t>6A.1</w:t>
      </w:r>
      <w:r>
        <w:tab/>
        <w:t>Introduction</w:t>
      </w:r>
      <w:bookmarkEnd w:id="1929"/>
      <w:bookmarkEnd w:id="1930"/>
      <w:bookmarkEnd w:id="1931"/>
      <w:bookmarkEnd w:id="193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933" w:name="_Toc145707814"/>
      <w:bookmarkStart w:id="1934" w:name="_Toc160570293"/>
      <w:bookmarkStart w:id="1935" w:name="_Toc162007889"/>
      <w:bookmarkStart w:id="1936" w:name="_Toc164763307"/>
      <w:r>
        <w:t>6A.2</w:t>
      </w:r>
      <w:r>
        <w:tab/>
        <w:t>Ecas_SelectedEES Service</w:t>
      </w:r>
      <w:bookmarkEnd w:id="1933"/>
      <w:bookmarkEnd w:id="1934"/>
      <w:bookmarkEnd w:id="1935"/>
      <w:bookmarkEnd w:id="1936"/>
    </w:p>
    <w:p w14:paraId="124A75D3" w14:textId="77777777" w:rsidR="00794D38" w:rsidRDefault="00794D38" w:rsidP="00794D38">
      <w:pPr>
        <w:pStyle w:val="Heading3"/>
      </w:pPr>
      <w:bookmarkStart w:id="1937" w:name="_Toc129169536"/>
      <w:bookmarkStart w:id="1938" w:name="_Toc145707815"/>
      <w:bookmarkStart w:id="1939" w:name="_Toc160570294"/>
      <w:bookmarkStart w:id="1940" w:name="_Toc162007890"/>
      <w:bookmarkStart w:id="1941" w:name="_Toc164763308"/>
      <w:r>
        <w:t>6A.2.1</w:t>
      </w:r>
      <w:r>
        <w:tab/>
        <w:t>Service Description</w:t>
      </w:r>
      <w:bookmarkEnd w:id="1937"/>
      <w:bookmarkEnd w:id="1938"/>
      <w:bookmarkEnd w:id="1939"/>
      <w:bookmarkEnd w:id="1940"/>
      <w:bookmarkEnd w:id="194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1942" w:name="_Toc129169537"/>
      <w:bookmarkStart w:id="1943" w:name="_Toc145707816"/>
      <w:bookmarkStart w:id="1944" w:name="_Toc160570295"/>
      <w:bookmarkStart w:id="1945" w:name="_Toc162007891"/>
      <w:bookmarkStart w:id="1946" w:name="_Toc164763309"/>
      <w:r>
        <w:t>6A.2.2</w:t>
      </w:r>
      <w:r>
        <w:tab/>
        <w:t>Service Operations</w:t>
      </w:r>
      <w:bookmarkEnd w:id="1942"/>
      <w:bookmarkEnd w:id="1943"/>
      <w:bookmarkEnd w:id="1944"/>
      <w:bookmarkEnd w:id="1945"/>
      <w:bookmarkEnd w:id="1946"/>
    </w:p>
    <w:p w14:paraId="5F904993" w14:textId="77777777" w:rsidR="00794D38" w:rsidRDefault="00794D38" w:rsidP="00794D38">
      <w:pPr>
        <w:pStyle w:val="Heading4"/>
      </w:pPr>
      <w:bookmarkStart w:id="1947" w:name="_Toc129169538"/>
      <w:bookmarkStart w:id="1948" w:name="_Toc145707817"/>
      <w:bookmarkStart w:id="1949" w:name="_Toc160570296"/>
      <w:bookmarkStart w:id="1950" w:name="_Toc162007892"/>
      <w:bookmarkStart w:id="1951" w:name="_Toc164763310"/>
      <w:r>
        <w:t>6A.2.2.1</w:t>
      </w:r>
      <w:r>
        <w:tab/>
        <w:t>Introduction</w:t>
      </w:r>
      <w:bookmarkEnd w:id="1947"/>
      <w:bookmarkEnd w:id="1948"/>
      <w:bookmarkEnd w:id="1949"/>
      <w:bookmarkEnd w:id="1950"/>
      <w:bookmarkEnd w:id="195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1952" w:name="_Toc129169539"/>
      <w:bookmarkStart w:id="1953" w:name="_Toc145707818"/>
      <w:bookmarkStart w:id="1954" w:name="_Toc160570297"/>
      <w:bookmarkStart w:id="1955" w:name="_Toc162007893"/>
      <w:bookmarkStart w:id="1956" w:name="_Toc164763311"/>
      <w:r>
        <w:t>6A.2.2.2</w:t>
      </w:r>
      <w:r>
        <w:tab/>
        <w:t>Ecas_SelectedEES_Request</w:t>
      </w:r>
      <w:bookmarkEnd w:id="1952"/>
      <w:bookmarkEnd w:id="1953"/>
      <w:bookmarkEnd w:id="1954"/>
      <w:bookmarkEnd w:id="1955"/>
      <w:bookmarkEnd w:id="1956"/>
    </w:p>
    <w:p w14:paraId="71FBC382" w14:textId="77777777" w:rsidR="00794D38" w:rsidRDefault="00794D38" w:rsidP="00794D38">
      <w:pPr>
        <w:pStyle w:val="Heading5"/>
      </w:pPr>
      <w:bookmarkStart w:id="1957" w:name="_Toc129169540"/>
      <w:bookmarkStart w:id="1958" w:name="_Toc145707819"/>
      <w:bookmarkStart w:id="1959" w:name="_Toc160570298"/>
      <w:bookmarkStart w:id="1960" w:name="_Toc162007894"/>
      <w:bookmarkStart w:id="1961" w:name="_Toc164763312"/>
      <w:r>
        <w:t>6A.2.2.2.1</w:t>
      </w:r>
      <w:r>
        <w:tab/>
        <w:t>General</w:t>
      </w:r>
      <w:bookmarkEnd w:id="1957"/>
      <w:bookmarkEnd w:id="1958"/>
      <w:bookmarkEnd w:id="1959"/>
      <w:bookmarkEnd w:id="1960"/>
      <w:bookmarkEnd w:id="196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1962" w:name="_Toc129169541"/>
      <w:bookmarkStart w:id="1963" w:name="_Toc145707820"/>
      <w:bookmarkStart w:id="1964" w:name="_Toc160570299"/>
      <w:bookmarkStart w:id="1965" w:name="_Toc162007895"/>
      <w:bookmarkStart w:id="1966" w:name="_Toc164763313"/>
      <w:r>
        <w:t>6A.2.2.2.2</w:t>
      </w:r>
      <w:r>
        <w:tab/>
        <w:t>Service consumer inform</w:t>
      </w:r>
      <w:r w:rsidR="00D656F0">
        <w:t>ing</w:t>
      </w:r>
      <w:r>
        <w:t xml:space="preserve"> the CAS of the selected EES using Ecas_SelectedEES_Declare operation</w:t>
      </w:r>
      <w:bookmarkEnd w:id="1962"/>
      <w:bookmarkEnd w:id="1963"/>
      <w:bookmarkEnd w:id="1964"/>
      <w:bookmarkEnd w:id="1965"/>
      <w:bookmarkEnd w:id="196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1967" w:name="_Toc160570300"/>
      <w:bookmarkStart w:id="1968" w:name="_Toc162007896"/>
      <w:bookmarkStart w:id="1969" w:name="_Toc164763314"/>
      <w:r w:rsidRPr="002B0B42">
        <w:lastRenderedPageBreak/>
        <w:t>6B</w:t>
      </w:r>
      <w:r>
        <w:tab/>
        <w:t>Services offered by the Cloud Enabler Server (CES)</w:t>
      </w:r>
      <w:bookmarkEnd w:id="1967"/>
      <w:bookmarkEnd w:id="1968"/>
      <w:bookmarkEnd w:id="1969"/>
    </w:p>
    <w:p w14:paraId="705FC51B" w14:textId="77777777" w:rsidR="00D656F0" w:rsidRDefault="00D656F0" w:rsidP="00D656F0">
      <w:pPr>
        <w:pStyle w:val="Heading2"/>
      </w:pPr>
      <w:bookmarkStart w:id="1970" w:name="_Toc160570301"/>
      <w:bookmarkStart w:id="1971" w:name="_Toc162007897"/>
      <w:bookmarkStart w:id="1972" w:name="_Toc164763315"/>
      <w:r w:rsidRPr="002B0B42">
        <w:t>6B</w:t>
      </w:r>
      <w:r>
        <w:t>.1</w:t>
      </w:r>
      <w:r>
        <w:tab/>
        <w:t>Introduction</w:t>
      </w:r>
      <w:bookmarkEnd w:id="1970"/>
      <w:bookmarkEnd w:id="1971"/>
      <w:bookmarkEnd w:id="1972"/>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54A0F21A" w14:textId="046511AA" w:rsidR="00761B88" w:rsidRPr="001D62C7" w:rsidRDefault="00761B88" w:rsidP="00E80733">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850"/>
        <w:gridCol w:w="2552"/>
        <w:gridCol w:w="2126"/>
        <w:gridCol w:w="851"/>
      </w:tblGrid>
      <w:tr w:rsidR="00D656F0" w:rsidRPr="001D62C7" w14:paraId="01C5B11C" w14:textId="77777777" w:rsidTr="00E80733">
        <w:tc>
          <w:tcPr>
            <w:tcW w:w="3111" w:type="dxa"/>
            <w:shd w:val="clear" w:color="000000" w:fill="C0C0C0"/>
            <w:vAlign w:val="center"/>
          </w:tcPr>
          <w:p w14:paraId="017BA9B1" w14:textId="77777777" w:rsidR="00D656F0" w:rsidRPr="001D62C7" w:rsidRDefault="00D656F0" w:rsidP="00D656F0">
            <w:pPr>
              <w:pStyle w:val="TAH"/>
            </w:pPr>
            <w:r w:rsidRPr="001D62C7">
              <w:t>Service Name</w:t>
            </w:r>
          </w:p>
        </w:tc>
        <w:tc>
          <w:tcPr>
            <w:tcW w:w="850" w:type="dxa"/>
            <w:shd w:val="clear" w:color="000000" w:fill="C0C0C0"/>
            <w:vAlign w:val="center"/>
          </w:tcPr>
          <w:p w14:paraId="00299EC8" w14:textId="77777777" w:rsidR="00D656F0" w:rsidRPr="001D62C7" w:rsidRDefault="00D656F0" w:rsidP="00D656F0">
            <w:pPr>
              <w:pStyle w:val="TAH"/>
            </w:pPr>
            <w:r w:rsidRPr="001D62C7">
              <w:t>Clause</w:t>
            </w:r>
          </w:p>
        </w:tc>
        <w:tc>
          <w:tcPr>
            <w:tcW w:w="2552" w:type="dxa"/>
            <w:shd w:val="clear" w:color="000000" w:fill="C0C0C0"/>
            <w:vAlign w:val="center"/>
          </w:tcPr>
          <w:p w14:paraId="57BD09F7" w14:textId="77777777" w:rsidR="00D656F0" w:rsidRPr="001D62C7" w:rsidRDefault="00D656F0" w:rsidP="00D656F0">
            <w:pPr>
              <w:pStyle w:val="TAH"/>
            </w:pPr>
            <w:r w:rsidRPr="001D62C7">
              <w:t>OpenAPI Specification File</w:t>
            </w:r>
          </w:p>
        </w:tc>
        <w:tc>
          <w:tcPr>
            <w:tcW w:w="2126" w:type="dxa"/>
            <w:shd w:val="clear" w:color="000000" w:fill="C0C0C0"/>
            <w:vAlign w:val="center"/>
          </w:tcPr>
          <w:p w14:paraId="0A342D9F" w14:textId="77777777" w:rsidR="00D656F0" w:rsidRPr="001D62C7" w:rsidRDefault="00D656F0" w:rsidP="00D656F0">
            <w:pPr>
              <w:pStyle w:val="TAH"/>
            </w:pPr>
            <w:r w:rsidRPr="001D62C7">
              <w:t>apiName</w:t>
            </w:r>
          </w:p>
        </w:tc>
        <w:tc>
          <w:tcPr>
            <w:tcW w:w="851" w:type="dxa"/>
            <w:shd w:val="clear" w:color="000000" w:fill="C0C0C0"/>
            <w:vAlign w:val="center"/>
          </w:tcPr>
          <w:p w14:paraId="0EC6F585" w14:textId="77777777" w:rsidR="00D656F0" w:rsidRPr="001D62C7" w:rsidRDefault="00D656F0" w:rsidP="00D656F0">
            <w:pPr>
              <w:pStyle w:val="TAH"/>
            </w:pPr>
            <w:r w:rsidRPr="001D62C7">
              <w:t>Annex</w:t>
            </w:r>
          </w:p>
        </w:tc>
      </w:tr>
      <w:tr w:rsidR="00D656F0" w14:paraId="0CDE49B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8281EB8" w14:textId="77777777" w:rsidR="00D656F0" w:rsidRPr="00861D3B" w:rsidRDefault="00D656F0" w:rsidP="00D656F0">
            <w:pPr>
              <w:pStyle w:val="TAL"/>
            </w:pPr>
            <w:r w:rsidRPr="00861D3B">
              <w:t>Eees_EECContextRelocation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62F3E61" w14:textId="77777777" w:rsidR="00D656F0" w:rsidRDefault="00D656F0" w:rsidP="00D656F0">
            <w:pPr>
              <w:pStyle w:val="TAC"/>
              <w:rPr>
                <w:noProof/>
                <w:lang w:eastAsia="zh-CN"/>
              </w:rPr>
            </w:pPr>
            <w:r>
              <w:rPr>
                <w:noProof/>
                <w:lang w:eastAsia="zh-CN"/>
              </w:rPr>
              <w:t>5.10</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6D78EF4B" w14:textId="77777777" w:rsidR="00D656F0" w:rsidRPr="00861D3B" w:rsidRDefault="00D656F0" w:rsidP="00D656F0">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3810B34" w14:textId="77777777" w:rsidR="00D656F0" w:rsidRPr="00861D3B" w:rsidRDefault="00D656F0" w:rsidP="00D656F0">
            <w:pPr>
              <w:pStyle w:val="TAL"/>
            </w:pPr>
            <w:r w:rsidRPr="00861D3B">
              <w:t>eees-eeccontextreloc</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1897A694" w14:textId="77777777" w:rsidR="00D656F0" w:rsidRDefault="00D656F0" w:rsidP="00D656F0">
            <w:pPr>
              <w:pStyle w:val="TAC"/>
              <w:rPr>
                <w:noProof/>
                <w:lang w:eastAsia="zh-CN"/>
              </w:rPr>
            </w:pPr>
            <w:r>
              <w:rPr>
                <w:noProof/>
                <w:lang w:eastAsia="zh-CN"/>
              </w:rPr>
              <w:t>A.8</w:t>
            </w:r>
          </w:p>
        </w:tc>
      </w:tr>
      <w:tr w:rsidR="00D656F0" w14:paraId="0D0165B8"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6BDE18B" w14:textId="77777777" w:rsidR="00D656F0" w:rsidRPr="00861D3B" w:rsidRDefault="00D656F0" w:rsidP="00D656F0">
            <w:pPr>
              <w:pStyle w:val="TAL"/>
            </w:pPr>
            <w:r w:rsidRPr="00861D3B">
              <w:t>Eees_EELManagedACR</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7D826DF4" w14:textId="77777777" w:rsidR="00D656F0" w:rsidRDefault="00D656F0" w:rsidP="00D656F0">
            <w:pPr>
              <w:pStyle w:val="TAC"/>
              <w:rPr>
                <w:noProof/>
                <w:lang w:eastAsia="zh-CN"/>
              </w:rPr>
            </w:pPr>
            <w:r>
              <w:rPr>
                <w:noProof/>
                <w:lang w:eastAsia="zh-CN"/>
              </w:rPr>
              <w:t>5.11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FC12F64" w14:textId="77777777" w:rsidR="00D656F0" w:rsidRPr="00861D3B" w:rsidRDefault="00D656F0" w:rsidP="00D656F0">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143CBA6" w14:textId="77777777" w:rsidR="00D656F0" w:rsidRPr="00861D3B" w:rsidRDefault="00D656F0" w:rsidP="00D656F0">
            <w:pPr>
              <w:pStyle w:val="TAL"/>
            </w:pPr>
            <w:r w:rsidRPr="00861D3B">
              <w:t>eees-eel-acr</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0E85B40" w14:textId="77777777" w:rsidR="00D656F0" w:rsidRDefault="00D656F0" w:rsidP="00D656F0">
            <w:pPr>
              <w:pStyle w:val="TAC"/>
              <w:rPr>
                <w:noProof/>
                <w:lang w:eastAsia="zh-CN"/>
              </w:rPr>
            </w:pPr>
            <w:r>
              <w:rPr>
                <w:noProof/>
                <w:lang w:eastAsia="zh-CN"/>
              </w:rPr>
              <w:t>A.9</w:t>
            </w:r>
          </w:p>
        </w:tc>
      </w:tr>
      <w:tr w:rsidR="00D656F0" w14:paraId="35C72DC4"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9A7FD0E" w14:textId="77777777" w:rsidR="00D656F0" w:rsidRPr="00861D3B" w:rsidRDefault="00D656F0" w:rsidP="00D656F0">
            <w:pPr>
              <w:pStyle w:val="TAL"/>
            </w:pPr>
            <w:r w:rsidRPr="00861D3B">
              <w:t>Eees_ACRStatusUpdate</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0CA3BC92" w14:textId="77777777" w:rsidR="00D656F0" w:rsidRDefault="00D656F0" w:rsidP="00D656F0">
            <w:pPr>
              <w:pStyle w:val="TAC"/>
              <w:rPr>
                <w:noProof/>
                <w:lang w:eastAsia="zh-CN"/>
              </w:rPr>
            </w:pPr>
            <w:r>
              <w:rPr>
                <w:noProof/>
                <w:lang w:eastAsia="zh-CN"/>
              </w:rPr>
              <w:t>5.12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085EAE6" w14:textId="77777777" w:rsidR="00D656F0" w:rsidRPr="00861D3B" w:rsidRDefault="00D656F0" w:rsidP="00D656F0">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C9117B7" w14:textId="77777777" w:rsidR="00D656F0" w:rsidRPr="00861D3B" w:rsidRDefault="00D656F0" w:rsidP="00D656F0">
            <w:pPr>
              <w:pStyle w:val="TAL"/>
            </w:pPr>
            <w:r w:rsidRPr="00861D3B">
              <w:t>eees-acrstatus-update</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547925F" w14:textId="77777777" w:rsidR="00D656F0" w:rsidRDefault="00D656F0" w:rsidP="00D656F0">
            <w:pPr>
              <w:pStyle w:val="TAC"/>
              <w:rPr>
                <w:noProof/>
                <w:lang w:eastAsia="zh-CN"/>
              </w:rPr>
            </w:pPr>
            <w:r>
              <w:rPr>
                <w:noProof/>
                <w:lang w:eastAsia="zh-CN"/>
              </w:rPr>
              <w:t>A.10</w:t>
            </w:r>
          </w:p>
        </w:tc>
      </w:tr>
      <w:tr w:rsidR="00D656F0" w14:paraId="4CD2ACC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5337738" w14:textId="77777777" w:rsidR="00D656F0" w:rsidRPr="00861D3B" w:rsidRDefault="00D656F0" w:rsidP="00D656F0">
            <w:pPr>
              <w:pStyle w:val="TAL"/>
            </w:pPr>
            <w:r w:rsidRPr="00861D3B">
              <w:t>Eees_ACRParameterInformation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2716FF8" w14:textId="77777777" w:rsidR="00D656F0" w:rsidRDefault="00D656F0" w:rsidP="00D656F0">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24E141A8" w14:textId="77777777" w:rsidR="00D656F0" w:rsidRPr="00861D3B" w:rsidRDefault="00D656F0" w:rsidP="00D656F0">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0A08539" w14:textId="77777777" w:rsidR="00D656F0" w:rsidRPr="00861D3B" w:rsidRDefault="00D656F0" w:rsidP="00D656F0">
            <w:pPr>
              <w:pStyle w:val="TAL"/>
            </w:pPr>
            <w:r w:rsidRPr="00861D3B">
              <w:t>eees-acr-param</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923C894" w14:textId="77777777" w:rsidR="00D656F0" w:rsidRDefault="00D656F0" w:rsidP="00D656F0">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D656F0" w14:paraId="5589786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93A63E5" w14:textId="77777777" w:rsidR="00D656F0" w:rsidRPr="00861D3B" w:rsidRDefault="00D656F0" w:rsidP="00D656F0">
            <w:pPr>
              <w:pStyle w:val="TAL"/>
            </w:pPr>
            <w:r w:rsidRPr="00861D3B">
              <w:t>Eees_CommonEASAnnouncement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601724BA" w14:textId="77777777" w:rsidR="00D656F0" w:rsidRDefault="00D656F0" w:rsidP="00D656F0">
            <w:pPr>
              <w:pStyle w:val="TAC"/>
              <w:rPr>
                <w:noProof/>
                <w:lang w:eastAsia="zh-CN"/>
              </w:rPr>
            </w:pPr>
            <w:r>
              <w:rPr>
                <w:noProof/>
                <w:lang w:eastAsia="zh-CN"/>
              </w:rPr>
              <w:t>5.14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72E8D9EB" w14:textId="77777777" w:rsidR="00D656F0" w:rsidRPr="00861D3B" w:rsidRDefault="00D656F0" w:rsidP="00D656F0">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9FD1137" w14:textId="77777777" w:rsidR="00D656F0" w:rsidRPr="00861D3B" w:rsidRDefault="00D656F0" w:rsidP="00D656F0">
            <w:pPr>
              <w:pStyle w:val="TAL"/>
            </w:pPr>
            <w:r w:rsidRPr="00861D3B">
              <w:t>eees-common-eas</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C8A6D22" w14:textId="77777777" w:rsidR="00D656F0" w:rsidRDefault="00D656F0" w:rsidP="00D656F0">
            <w:pPr>
              <w:pStyle w:val="TAC"/>
              <w:rPr>
                <w:noProof/>
                <w:lang w:eastAsia="zh-CN"/>
              </w:rPr>
            </w:pPr>
            <w:r>
              <w:rPr>
                <w:noProof/>
                <w:lang w:eastAsia="zh-CN"/>
              </w:rPr>
              <w:t>A.15</w:t>
            </w:r>
          </w:p>
        </w:tc>
      </w:tr>
    </w:tbl>
    <w:p w14:paraId="45910521" w14:textId="77777777" w:rsidR="00D656F0" w:rsidRPr="00CC1923" w:rsidRDefault="00D656F0" w:rsidP="008C5791"/>
    <w:p w14:paraId="00059122" w14:textId="159133A0" w:rsidR="00F37749" w:rsidRDefault="00CC1923" w:rsidP="00F37749">
      <w:pPr>
        <w:pStyle w:val="Heading1"/>
      </w:pPr>
      <w:bookmarkStart w:id="1973" w:name="_Toc85734210"/>
      <w:bookmarkStart w:id="1974" w:name="_Toc89431509"/>
      <w:bookmarkStart w:id="1975" w:name="_Toc97042317"/>
      <w:bookmarkStart w:id="1976" w:name="_Toc97045461"/>
      <w:bookmarkStart w:id="1977" w:name="_Toc97155206"/>
      <w:bookmarkStart w:id="1978" w:name="_Toc101521343"/>
      <w:bookmarkStart w:id="1979" w:name="_Toc138761611"/>
      <w:bookmarkStart w:id="1980" w:name="_Toc145707821"/>
      <w:bookmarkStart w:id="1981" w:name="_Toc160570302"/>
      <w:bookmarkStart w:id="1982" w:name="_Toc162007898"/>
      <w:bookmarkStart w:id="1983" w:name="_Toc164763316"/>
      <w:r>
        <w:t>7</w:t>
      </w:r>
      <w:r w:rsidR="00B64F7C">
        <w:tab/>
      </w:r>
      <w:r w:rsidR="00AD6A62">
        <w:t xml:space="preserve">Information applicable to </w:t>
      </w:r>
      <w:r w:rsidR="008064B9">
        <w:t>several</w:t>
      </w:r>
      <w:r w:rsidR="00B64F7C">
        <w:t xml:space="preserve"> </w:t>
      </w:r>
      <w:r w:rsidR="00F37749">
        <w:t>APIs</w:t>
      </w:r>
      <w:bookmarkEnd w:id="1973"/>
      <w:bookmarkEnd w:id="1974"/>
      <w:bookmarkEnd w:id="1975"/>
      <w:bookmarkEnd w:id="1976"/>
      <w:bookmarkEnd w:id="1977"/>
      <w:bookmarkEnd w:id="1978"/>
      <w:bookmarkEnd w:id="1979"/>
      <w:bookmarkEnd w:id="1980"/>
      <w:bookmarkEnd w:id="1981"/>
      <w:bookmarkEnd w:id="1982"/>
      <w:bookmarkEnd w:id="1983"/>
    </w:p>
    <w:p w14:paraId="62F88C71" w14:textId="77777777" w:rsidR="00755AA5" w:rsidRDefault="00755AA5" w:rsidP="00755AA5">
      <w:pPr>
        <w:pStyle w:val="Heading2"/>
        <w:rPr>
          <w:lang w:val="en-US"/>
        </w:rPr>
      </w:pPr>
      <w:bookmarkStart w:id="1984" w:name="_Toc85734211"/>
      <w:bookmarkStart w:id="1985" w:name="_Toc89431510"/>
      <w:bookmarkStart w:id="1986" w:name="_Toc97042318"/>
      <w:bookmarkStart w:id="1987" w:name="_Toc97045462"/>
      <w:bookmarkStart w:id="1988" w:name="_Toc97155207"/>
      <w:bookmarkStart w:id="1989" w:name="_Toc101521344"/>
      <w:bookmarkStart w:id="1990" w:name="_Toc138761612"/>
      <w:bookmarkStart w:id="1991" w:name="_Toc145707822"/>
      <w:bookmarkStart w:id="1992" w:name="_Toc160570303"/>
      <w:bookmarkStart w:id="1993" w:name="_Toc162007899"/>
      <w:bookmarkStart w:id="1994" w:name="_Toc164763317"/>
      <w:r>
        <w:rPr>
          <w:lang w:val="en-US"/>
        </w:rPr>
        <w:t>7.1</w:t>
      </w:r>
      <w:r>
        <w:rPr>
          <w:lang w:val="en-US"/>
        </w:rPr>
        <w:tab/>
        <w:t>General</w:t>
      </w:r>
      <w:bookmarkEnd w:id="1984"/>
      <w:bookmarkEnd w:id="1985"/>
      <w:bookmarkEnd w:id="1986"/>
      <w:bookmarkEnd w:id="1987"/>
      <w:bookmarkEnd w:id="1988"/>
      <w:bookmarkEnd w:id="1989"/>
      <w:bookmarkEnd w:id="1990"/>
      <w:bookmarkEnd w:id="1991"/>
      <w:bookmarkEnd w:id="1992"/>
      <w:bookmarkEnd w:id="1993"/>
      <w:bookmarkEnd w:id="199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995" w:name="_Toc85734212"/>
      <w:bookmarkStart w:id="1996" w:name="_Toc89431511"/>
      <w:bookmarkStart w:id="1997" w:name="_Toc97042319"/>
      <w:bookmarkStart w:id="1998" w:name="_Toc97045463"/>
      <w:bookmarkStart w:id="1999" w:name="_Toc97155208"/>
      <w:bookmarkStart w:id="2000" w:name="_Toc101521345"/>
      <w:bookmarkStart w:id="2001" w:name="_Toc138761613"/>
      <w:bookmarkStart w:id="2002" w:name="_Toc145707823"/>
      <w:bookmarkStart w:id="2003" w:name="_Toc160570304"/>
      <w:bookmarkStart w:id="2004" w:name="_Toc162007900"/>
      <w:bookmarkStart w:id="2005" w:name="_Toc164763318"/>
      <w:r>
        <w:rPr>
          <w:lang w:val="en-US"/>
        </w:rPr>
        <w:t>7.2</w:t>
      </w:r>
      <w:r>
        <w:rPr>
          <w:lang w:val="en-US"/>
        </w:rPr>
        <w:tab/>
        <w:t>Data Types</w:t>
      </w:r>
      <w:bookmarkEnd w:id="1995"/>
      <w:bookmarkEnd w:id="1996"/>
      <w:bookmarkEnd w:id="1997"/>
      <w:bookmarkEnd w:id="1998"/>
      <w:bookmarkEnd w:id="1999"/>
      <w:bookmarkEnd w:id="2000"/>
      <w:bookmarkEnd w:id="2001"/>
      <w:bookmarkEnd w:id="2002"/>
      <w:bookmarkEnd w:id="2003"/>
      <w:bookmarkEnd w:id="2004"/>
      <w:bookmarkEnd w:id="2005"/>
    </w:p>
    <w:p w14:paraId="787032A7" w14:textId="77777777" w:rsidR="00755AA5" w:rsidRDefault="00755AA5" w:rsidP="00755AA5">
      <w:pPr>
        <w:pStyle w:val="Heading3"/>
        <w:rPr>
          <w:lang w:val="en-US"/>
        </w:rPr>
      </w:pPr>
      <w:bookmarkStart w:id="2006" w:name="_Toc85734213"/>
      <w:bookmarkStart w:id="2007" w:name="_Toc89431512"/>
      <w:bookmarkStart w:id="2008" w:name="_Toc97042320"/>
      <w:bookmarkStart w:id="2009" w:name="_Toc97045464"/>
      <w:bookmarkStart w:id="2010" w:name="_Toc97155209"/>
      <w:bookmarkStart w:id="2011" w:name="_Toc101521346"/>
      <w:bookmarkStart w:id="2012" w:name="_Toc138761614"/>
      <w:bookmarkStart w:id="2013" w:name="_Toc145707824"/>
      <w:bookmarkStart w:id="2014" w:name="_Toc160570305"/>
      <w:bookmarkStart w:id="2015" w:name="_Toc162007901"/>
      <w:bookmarkStart w:id="2016" w:name="_Toc164763319"/>
      <w:r>
        <w:rPr>
          <w:lang w:val="en-US"/>
        </w:rPr>
        <w:t>7.2.1</w:t>
      </w:r>
      <w:r>
        <w:rPr>
          <w:lang w:val="en-US"/>
        </w:rPr>
        <w:tab/>
        <w:t>General</w:t>
      </w:r>
      <w:bookmarkEnd w:id="2006"/>
      <w:bookmarkEnd w:id="2007"/>
      <w:bookmarkEnd w:id="2008"/>
      <w:bookmarkEnd w:id="2009"/>
      <w:bookmarkEnd w:id="2010"/>
      <w:bookmarkEnd w:id="2011"/>
      <w:bookmarkEnd w:id="2012"/>
      <w:bookmarkEnd w:id="2013"/>
      <w:bookmarkEnd w:id="2014"/>
      <w:bookmarkEnd w:id="2015"/>
      <w:bookmarkEnd w:id="2016"/>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17" w:name="_Toc85734214"/>
      <w:bookmarkStart w:id="2018" w:name="_Toc89431513"/>
      <w:bookmarkStart w:id="2019" w:name="_Toc97042321"/>
      <w:bookmarkStart w:id="2020" w:name="_Toc97045465"/>
      <w:bookmarkStart w:id="2021" w:name="_Toc97155210"/>
    </w:p>
    <w:p w14:paraId="5421DF80" w14:textId="03F52090" w:rsidR="00755AA5" w:rsidRDefault="00755AA5" w:rsidP="00755AA5">
      <w:pPr>
        <w:pStyle w:val="Heading3"/>
        <w:rPr>
          <w:lang w:val="en-US"/>
        </w:rPr>
      </w:pPr>
      <w:bookmarkStart w:id="2022" w:name="_Toc101521347"/>
      <w:bookmarkStart w:id="2023" w:name="_Toc138761615"/>
      <w:bookmarkStart w:id="2024" w:name="_Toc145707825"/>
      <w:bookmarkStart w:id="2025" w:name="_Toc160570306"/>
      <w:bookmarkStart w:id="2026" w:name="_Toc162007902"/>
      <w:bookmarkStart w:id="2027" w:name="_Toc164763320"/>
      <w:r>
        <w:rPr>
          <w:lang w:val="en-US"/>
        </w:rPr>
        <w:t>7.2.2</w:t>
      </w:r>
      <w:r>
        <w:rPr>
          <w:lang w:val="en-US"/>
        </w:rPr>
        <w:tab/>
        <w:t>Referenced structured data types</w:t>
      </w:r>
      <w:bookmarkEnd w:id="2017"/>
      <w:bookmarkEnd w:id="2018"/>
      <w:bookmarkEnd w:id="2019"/>
      <w:bookmarkEnd w:id="2020"/>
      <w:bookmarkEnd w:id="2021"/>
      <w:bookmarkEnd w:id="2022"/>
      <w:bookmarkEnd w:id="2023"/>
      <w:bookmarkEnd w:id="2024"/>
      <w:bookmarkEnd w:id="2025"/>
      <w:bookmarkEnd w:id="2026"/>
      <w:bookmarkEnd w:id="202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28" w:name="_Toc85734215"/>
      <w:bookmarkStart w:id="2029" w:name="_Toc89431514"/>
      <w:bookmarkStart w:id="2030" w:name="_Toc97042322"/>
      <w:bookmarkStart w:id="2031" w:name="_Toc97045466"/>
      <w:bookmarkStart w:id="2032" w:name="_Toc97155211"/>
      <w:bookmarkStart w:id="2033" w:name="_Toc101521348"/>
      <w:bookmarkStart w:id="2034" w:name="_Toc138761616"/>
      <w:bookmarkStart w:id="2035" w:name="_Toc145707826"/>
      <w:bookmarkStart w:id="2036" w:name="_Toc160570307"/>
      <w:bookmarkStart w:id="2037" w:name="_Toc162007903"/>
      <w:bookmarkStart w:id="2038" w:name="_Toc164763321"/>
      <w:r>
        <w:rPr>
          <w:lang w:val="en-US"/>
        </w:rPr>
        <w:t>7.2.3</w:t>
      </w:r>
      <w:r>
        <w:rPr>
          <w:lang w:val="en-US"/>
        </w:rPr>
        <w:tab/>
        <w:t>Referenced simple data types and enumerations</w:t>
      </w:r>
      <w:bookmarkEnd w:id="2028"/>
      <w:bookmarkEnd w:id="2029"/>
      <w:bookmarkEnd w:id="2030"/>
      <w:bookmarkEnd w:id="2031"/>
      <w:bookmarkEnd w:id="2032"/>
      <w:bookmarkEnd w:id="2033"/>
      <w:bookmarkEnd w:id="2034"/>
      <w:bookmarkEnd w:id="2035"/>
      <w:bookmarkEnd w:id="2036"/>
      <w:bookmarkEnd w:id="2037"/>
      <w:bookmarkEnd w:id="203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039" w:name="_Toc85734216"/>
      <w:bookmarkStart w:id="2040" w:name="_Toc89431515"/>
      <w:bookmarkStart w:id="2041" w:name="_Toc97042323"/>
      <w:bookmarkStart w:id="2042" w:name="_Toc97045467"/>
      <w:bookmarkStart w:id="2043" w:name="_Toc97155212"/>
      <w:bookmarkStart w:id="2044" w:name="_Toc101521349"/>
      <w:bookmarkStart w:id="2045" w:name="_Toc138761617"/>
      <w:bookmarkStart w:id="2046" w:name="_Toc145707827"/>
      <w:bookmarkStart w:id="2047" w:name="_Toc160570308"/>
      <w:bookmarkStart w:id="2048" w:name="_Toc162007904"/>
      <w:bookmarkStart w:id="2049" w:name="_Toc164763322"/>
      <w:r>
        <w:rPr>
          <w:lang w:val="en-US"/>
        </w:rPr>
        <w:t>7.3</w:t>
      </w:r>
      <w:r>
        <w:rPr>
          <w:lang w:val="en-US"/>
        </w:rPr>
        <w:tab/>
        <w:t>Usage of HTTP</w:t>
      </w:r>
      <w:bookmarkEnd w:id="2039"/>
      <w:bookmarkEnd w:id="2040"/>
      <w:bookmarkEnd w:id="2041"/>
      <w:bookmarkEnd w:id="2042"/>
      <w:bookmarkEnd w:id="2043"/>
      <w:bookmarkEnd w:id="2044"/>
      <w:bookmarkEnd w:id="2045"/>
      <w:bookmarkEnd w:id="2046"/>
      <w:bookmarkEnd w:id="2047"/>
      <w:bookmarkEnd w:id="2048"/>
      <w:bookmarkEnd w:id="204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050" w:name="_Toc85734217"/>
      <w:bookmarkStart w:id="2051" w:name="_Toc89431516"/>
      <w:bookmarkStart w:id="2052" w:name="_Toc97042324"/>
      <w:bookmarkStart w:id="2053" w:name="_Toc97045468"/>
      <w:bookmarkStart w:id="2054" w:name="_Toc97155213"/>
      <w:bookmarkStart w:id="2055" w:name="_Toc101521350"/>
      <w:bookmarkStart w:id="2056" w:name="_Toc138761618"/>
      <w:bookmarkStart w:id="2057" w:name="_Toc145707828"/>
      <w:bookmarkStart w:id="2058" w:name="_Toc160570309"/>
      <w:bookmarkStart w:id="2059" w:name="_Toc162007905"/>
      <w:bookmarkStart w:id="2060" w:name="_Toc164763323"/>
      <w:r>
        <w:rPr>
          <w:lang w:val="en-US"/>
        </w:rPr>
        <w:t>7.4</w:t>
      </w:r>
      <w:r>
        <w:rPr>
          <w:lang w:val="en-US"/>
        </w:rPr>
        <w:tab/>
        <w:t>Content type</w:t>
      </w:r>
      <w:bookmarkEnd w:id="2050"/>
      <w:bookmarkEnd w:id="2051"/>
      <w:bookmarkEnd w:id="2052"/>
      <w:bookmarkEnd w:id="2053"/>
      <w:bookmarkEnd w:id="2054"/>
      <w:bookmarkEnd w:id="2055"/>
      <w:bookmarkEnd w:id="2056"/>
      <w:bookmarkEnd w:id="2057"/>
      <w:bookmarkEnd w:id="2058"/>
      <w:bookmarkEnd w:id="2059"/>
      <w:bookmarkEnd w:id="206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061" w:name="_Toc85734218"/>
      <w:bookmarkStart w:id="2062" w:name="_Toc89431517"/>
      <w:bookmarkStart w:id="2063" w:name="_Toc97042325"/>
      <w:bookmarkStart w:id="2064" w:name="_Toc97045469"/>
      <w:bookmarkStart w:id="2065" w:name="_Toc97155214"/>
      <w:bookmarkStart w:id="2066" w:name="_Toc101521351"/>
      <w:bookmarkStart w:id="2067" w:name="_Toc138761619"/>
      <w:bookmarkStart w:id="2068" w:name="_Toc145707829"/>
      <w:bookmarkStart w:id="2069" w:name="_Toc160570310"/>
      <w:bookmarkStart w:id="2070" w:name="_Toc162007906"/>
      <w:bookmarkStart w:id="2071" w:name="_Toc164763324"/>
      <w:r>
        <w:rPr>
          <w:lang w:val="en-US"/>
        </w:rPr>
        <w:t>7.5</w:t>
      </w:r>
      <w:r>
        <w:rPr>
          <w:lang w:val="en-US"/>
        </w:rPr>
        <w:tab/>
        <w:t>URI structure</w:t>
      </w:r>
      <w:bookmarkEnd w:id="2061"/>
      <w:bookmarkEnd w:id="2062"/>
      <w:bookmarkEnd w:id="2063"/>
      <w:bookmarkEnd w:id="2064"/>
      <w:bookmarkEnd w:id="2065"/>
      <w:bookmarkEnd w:id="2066"/>
      <w:bookmarkEnd w:id="2067"/>
      <w:bookmarkEnd w:id="2068"/>
      <w:bookmarkEnd w:id="2069"/>
      <w:bookmarkEnd w:id="2070"/>
      <w:bookmarkEnd w:id="2071"/>
    </w:p>
    <w:p w14:paraId="16DC1DC1" w14:textId="77777777" w:rsidR="00755AA5" w:rsidRDefault="00755AA5" w:rsidP="00755AA5">
      <w:pPr>
        <w:pStyle w:val="Heading3"/>
        <w:rPr>
          <w:lang w:val="en-US"/>
        </w:rPr>
      </w:pPr>
      <w:bookmarkStart w:id="2072" w:name="_Toc85734219"/>
      <w:bookmarkStart w:id="2073" w:name="_Toc89431518"/>
      <w:bookmarkStart w:id="2074" w:name="_Toc97042326"/>
      <w:bookmarkStart w:id="2075" w:name="_Toc97045470"/>
      <w:bookmarkStart w:id="2076" w:name="_Toc97155215"/>
      <w:bookmarkStart w:id="2077" w:name="_Toc101521352"/>
      <w:bookmarkStart w:id="2078" w:name="_Toc138761620"/>
      <w:bookmarkStart w:id="2079" w:name="_Toc145707830"/>
      <w:bookmarkStart w:id="2080" w:name="_Toc160570311"/>
      <w:bookmarkStart w:id="2081" w:name="_Toc162007907"/>
      <w:bookmarkStart w:id="2082" w:name="_Toc164763325"/>
      <w:r>
        <w:rPr>
          <w:lang w:val="en-US"/>
        </w:rPr>
        <w:t>7.5.1</w:t>
      </w:r>
      <w:r>
        <w:rPr>
          <w:lang w:val="en-US"/>
        </w:rPr>
        <w:tab/>
        <w:t>Resource URI structure</w:t>
      </w:r>
      <w:bookmarkEnd w:id="2072"/>
      <w:bookmarkEnd w:id="2073"/>
      <w:bookmarkEnd w:id="2074"/>
      <w:bookmarkEnd w:id="2075"/>
      <w:bookmarkEnd w:id="2076"/>
      <w:bookmarkEnd w:id="2077"/>
      <w:bookmarkEnd w:id="2078"/>
      <w:bookmarkEnd w:id="2079"/>
      <w:bookmarkEnd w:id="2080"/>
      <w:bookmarkEnd w:id="2081"/>
      <w:bookmarkEnd w:id="208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083" w:name="_Toc85734220"/>
      <w:bookmarkStart w:id="2084" w:name="_Toc89431519"/>
      <w:bookmarkStart w:id="2085" w:name="_Toc97042327"/>
      <w:bookmarkStart w:id="2086" w:name="_Toc97045471"/>
      <w:bookmarkStart w:id="2087" w:name="_Toc97155216"/>
      <w:bookmarkStart w:id="2088" w:name="_Toc101521353"/>
      <w:bookmarkStart w:id="2089" w:name="_Toc138761621"/>
      <w:bookmarkStart w:id="2090" w:name="_Toc145707831"/>
      <w:bookmarkStart w:id="2091" w:name="_Toc160570312"/>
      <w:bookmarkStart w:id="2092" w:name="_Toc162007908"/>
      <w:bookmarkStart w:id="2093" w:name="_Toc164763326"/>
      <w:r>
        <w:lastRenderedPageBreak/>
        <w:t>7.5.2</w:t>
      </w:r>
      <w:r>
        <w:tab/>
        <w:t>Custom operations URI structure</w:t>
      </w:r>
      <w:bookmarkEnd w:id="2083"/>
      <w:bookmarkEnd w:id="2084"/>
      <w:bookmarkEnd w:id="2085"/>
      <w:bookmarkEnd w:id="2086"/>
      <w:bookmarkEnd w:id="2087"/>
      <w:bookmarkEnd w:id="2088"/>
      <w:bookmarkEnd w:id="2089"/>
      <w:bookmarkEnd w:id="2090"/>
      <w:bookmarkEnd w:id="2091"/>
      <w:bookmarkEnd w:id="2092"/>
      <w:bookmarkEnd w:id="209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094" w:name="_Toc85734221"/>
      <w:bookmarkStart w:id="2095" w:name="_Toc89431520"/>
      <w:bookmarkStart w:id="2096" w:name="_Toc97042328"/>
      <w:bookmarkStart w:id="2097" w:name="_Toc97045472"/>
      <w:bookmarkStart w:id="2098" w:name="_Toc97155217"/>
      <w:bookmarkStart w:id="2099" w:name="_Toc101521354"/>
      <w:bookmarkStart w:id="2100" w:name="_Toc138761622"/>
      <w:bookmarkStart w:id="2101" w:name="_Toc145707832"/>
      <w:bookmarkStart w:id="2102" w:name="_Toc160570313"/>
      <w:bookmarkStart w:id="2103" w:name="_Toc162007909"/>
      <w:bookmarkStart w:id="2104" w:name="_Toc164763327"/>
      <w:r>
        <w:rPr>
          <w:lang w:val="en-US"/>
        </w:rPr>
        <w:t>7.6</w:t>
      </w:r>
      <w:r>
        <w:rPr>
          <w:lang w:val="en-US"/>
        </w:rPr>
        <w:tab/>
        <w:t>Notifications</w:t>
      </w:r>
      <w:bookmarkEnd w:id="2094"/>
      <w:bookmarkEnd w:id="2095"/>
      <w:bookmarkEnd w:id="2096"/>
      <w:bookmarkEnd w:id="2097"/>
      <w:bookmarkEnd w:id="2098"/>
      <w:bookmarkEnd w:id="2099"/>
      <w:bookmarkEnd w:id="2100"/>
      <w:bookmarkEnd w:id="2101"/>
      <w:bookmarkEnd w:id="2102"/>
      <w:bookmarkEnd w:id="2103"/>
      <w:bookmarkEnd w:id="210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05" w:name="_Toc85734222"/>
      <w:bookmarkStart w:id="2106" w:name="_Toc89431521"/>
      <w:bookmarkStart w:id="2107" w:name="_Toc97042329"/>
      <w:bookmarkStart w:id="2108" w:name="_Toc97045473"/>
      <w:bookmarkStart w:id="2109" w:name="_Toc97155218"/>
      <w:bookmarkStart w:id="2110" w:name="_Toc101521355"/>
      <w:bookmarkStart w:id="2111" w:name="_Toc138761623"/>
      <w:bookmarkStart w:id="2112" w:name="_Toc145707833"/>
      <w:bookmarkStart w:id="2113" w:name="_Toc160570314"/>
      <w:bookmarkStart w:id="2114" w:name="_Toc162007910"/>
      <w:bookmarkStart w:id="2115" w:name="_Toc164763328"/>
      <w:r>
        <w:rPr>
          <w:lang w:val="en-US"/>
        </w:rPr>
        <w:t>7.7</w:t>
      </w:r>
      <w:r>
        <w:rPr>
          <w:lang w:val="en-US"/>
        </w:rPr>
        <w:tab/>
        <w:t>Error handling</w:t>
      </w:r>
      <w:bookmarkEnd w:id="2105"/>
      <w:bookmarkEnd w:id="2106"/>
      <w:bookmarkEnd w:id="2107"/>
      <w:bookmarkEnd w:id="2108"/>
      <w:bookmarkEnd w:id="2109"/>
      <w:bookmarkEnd w:id="2110"/>
      <w:bookmarkEnd w:id="2111"/>
      <w:bookmarkEnd w:id="2112"/>
      <w:bookmarkEnd w:id="2113"/>
      <w:bookmarkEnd w:id="2114"/>
      <w:bookmarkEnd w:id="211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16" w:name="_Toc85734223"/>
      <w:bookmarkStart w:id="2117" w:name="_Toc89431522"/>
      <w:bookmarkStart w:id="2118" w:name="_Toc97042330"/>
      <w:bookmarkStart w:id="2119" w:name="_Toc97045474"/>
      <w:bookmarkStart w:id="2120" w:name="_Toc97155219"/>
      <w:bookmarkStart w:id="2121" w:name="_Toc101521356"/>
      <w:bookmarkStart w:id="2122" w:name="_Toc138761624"/>
      <w:bookmarkStart w:id="2123" w:name="_Toc145707834"/>
      <w:bookmarkStart w:id="2124" w:name="_Toc160570315"/>
      <w:bookmarkStart w:id="2125" w:name="_Toc162007911"/>
      <w:bookmarkStart w:id="2126" w:name="_Toc164763329"/>
      <w:r>
        <w:rPr>
          <w:lang w:val="en-US"/>
        </w:rPr>
        <w:t>7.8</w:t>
      </w:r>
      <w:r>
        <w:rPr>
          <w:lang w:val="en-US"/>
        </w:rPr>
        <w:tab/>
        <w:t>Feature negotiation</w:t>
      </w:r>
      <w:bookmarkEnd w:id="2116"/>
      <w:bookmarkEnd w:id="2117"/>
      <w:bookmarkEnd w:id="2118"/>
      <w:bookmarkEnd w:id="2119"/>
      <w:bookmarkEnd w:id="2120"/>
      <w:bookmarkEnd w:id="2121"/>
      <w:bookmarkEnd w:id="2122"/>
      <w:bookmarkEnd w:id="2123"/>
      <w:bookmarkEnd w:id="2124"/>
      <w:bookmarkEnd w:id="2125"/>
      <w:bookmarkEnd w:id="212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27" w:name="_Toc85734224"/>
      <w:bookmarkStart w:id="2128" w:name="_Toc89431523"/>
      <w:bookmarkStart w:id="2129" w:name="_Toc97042331"/>
      <w:bookmarkStart w:id="2130" w:name="_Toc97045475"/>
      <w:bookmarkStart w:id="2131" w:name="_Toc97155220"/>
      <w:bookmarkStart w:id="2132" w:name="_Toc101521357"/>
      <w:bookmarkStart w:id="2133" w:name="_Toc138761625"/>
      <w:bookmarkStart w:id="2134" w:name="_Toc145707835"/>
      <w:bookmarkStart w:id="2135" w:name="_Toc160570316"/>
      <w:bookmarkStart w:id="2136" w:name="_Toc162007912"/>
      <w:bookmarkStart w:id="2137" w:name="_Toc164763330"/>
      <w:r>
        <w:rPr>
          <w:lang w:val="en-US"/>
        </w:rPr>
        <w:t>7.9</w:t>
      </w:r>
      <w:r>
        <w:rPr>
          <w:lang w:val="en-US"/>
        </w:rPr>
        <w:tab/>
        <w:t>HTTP headers</w:t>
      </w:r>
      <w:bookmarkEnd w:id="2127"/>
      <w:bookmarkEnd w:id="2128"/>
      <w:bookmarkEnd w:id="2129"/>
      <w:bookmarkEnd w:id="2130"/>
      <w:bookmarkEnd w:id="2131"/>
      <w:bookmarkEnd w:id="2132"/>
      <w:bookmarkEnd w:id="2133"/>
      <w:bookmarkEnd w:id="2134"/>
      <w:bookmarkEnd w:id="2135"/>
      <w:bookmarkEnd w:id="2136"/>
      <w:bookmarkEnd w:id="213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138" w:name="_Toc85734225"/>
      <w:bookmarkStart w:id="2139" w:name="_Toc89431524"/>
      <w:bookmarkStart w:id="2140" w:name="_Toc97042332"/>
      <w:bookmarkStart w:id="2141" w:name="_Toc97045476"/>
      <w:bookmarkStart w:id="2142" w:name="_Toc97155221"/>
      <w:bookmarkStart w:id="2143" w:name="_Toc101521358"/>
      <w:bookmarkStart w:id="2144" w:name="_Toc138761626"/>
      <w:bookmarkStart w:id="2145" w:name="_Toc145707836"/>
      <w:bookmarkStart w:id="2146" w:name="_Toc160570317"/>
      <w:bookmarkStart w:id="2147" w:name="_Toc162007913"/>
      <w:bookmarkStart w:id="2148" w:name="_Toc164763331"/>
      <w:r>
        <w:rPr>
          <w:lang w:val="en-US"/>
        </w:rPr>
        <w:lastRenderedPageBreak/>
        <w:t>7.10</w:t>
      </w:r>
      <w:r>
        <w:rPr>
          <w:lang w:val="en-US"/>
        </w:rPr>
        <w:tab/>
        <w:t>Conventions for Open API specification files</w:t>
      </w:r>
      <w:bookmarkEnd w:id="2138"/>
      <w:bookmarkEnd w:id="2139"/>
      <w:bookmarkEnd w:id="2140"/>
      <w:bookmarkEnd w:id="2141"/>
      <w:bookmarkEnd w:id="2142"/>
      <w:bookmarkEnd w:id="2143"/>
      <w:bookmarkEnd w:id="2144"/>
      <w:bookmarkEnd w:id="2145"/>
      <w:bookmarkEnd w:id="2146"/>
      <w:bookmarkEnd w:id="2147"/>
      <w:bookmarkEnd w:id="214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149" w:name="_Toc85734226"/>
      <w:bookmarkStart w:id="2150" w:name="_Toc89431525"/>
      <w:bookmarkStart w:id="2151" w:name="_Toc97042333"/>
      <w:bookmarkStart w:id="2152" w:name="_Toc97045477"/>
      <w:bookmarkStart w:id="2153" w:name="_Toc97155222"/>
      <w:bookmarkStart w:id="2154" w:name="_Toc101521359"/>
      <w:bookmarkStart w:id="2155" w:name="_Toc138761627"/>
      <w:bookmarkStart w:id="2156" w:name="_Toc145707837"/>
      <w:bookmarkStart w:id="2157" w:name="_Toc160570318"/>
      <w:bookmarkStart w:id="2158" w:name="_Toc162007914"/>
      <w:bookmarkStart w:id="2159" w:name="_Toc164763332"/>
      <w:r>
        <w:t>8</w:t>
      </w:r>
      <w:r w:rsidR="00F37749">
        <w:tab/>
        <w:t>E</w:t>
      </w:r>
      <w:r w:rsidR="00461762">
        <w:t>dge Enabler Server A</w:t>
      </w:r>
      <w:r w:rsidR="00F37749">
        <w:t>PI Definitions</w:t>
      </w:r>
      <w:bookmarkEnd w:id="2149"/>
      <w:bookmarkEnd w:id="2150"/>
      <w:bookmarkEnd w:id="2151"/>
      <w:bookmarkEnd w:id="2152"/>
      <w:bookmarkEnd w:id="2153"/>
      <w:bookmarkEnd w:id="2154"/>
      <w:bookmarkEnd w:id="2155"/>
      <w:bookmarkEnd w:id="2156"/>
      <w:bookmarkEnd w:id="2157"/>
      <w:bookmarkEnd w:id="2158"/>
      <w:bookmarkEnd w:id="2159"/>
    </w:p>
    <w:p w14:paraId="5A2720F1" w14:textId="3BA5652C" w:rsidR="00E667B4" w:rsidRPr="00771852" w:rsidRDefault="00E667B4" w:rsidP="00E667B4">
      <w:pPr>
        <w:pStyle w:val="Heading2"/>
      </w:pPr>
      <w:bookmarkStart w:id="2160" w:name="_Toc85734227"/>
      <w:bookmarkStart w:id="2161" w:name="_Toc89431526"/>
      <w:bookmarkStart w:id="2162" w:name="_Toc97042334"/>
      <w:bookmarkStart w:id="2163" w:name="_Toc97045478"/>
      <w:bookmarkStart w:id="2164" w:name="_Toc97155223"/>
      <w:bookmarkStart w:id="2165" w:name="_Toc101521360"/>
      <w:bookmarkStart w:id="2166" w:name="_Toc138761628"/>
      <w:bookmarkStart w:id="2167" w:name="_Toc145707838"/>
      <w:bookmarkStart w:id="2168" w:name="_Toc160570319"/>
      <w:bookmarkStart w:id="2169" w:name="_Toc162007915"/>
      <w:bookmarkStart w:id="2170" w:name="_Toc164763333"/>
      <w:r>
        <w:t>8.1</w:t>
      </w:r>
      <w:r>
        <w:tab/>
        <w:t>Eees_EASRegistration API</w:t>
      </w:r>
      <w:bookmarkEnd w:id="2160"/>
      <w:bookmarkEnd w:id="2161"/>
      <w:bookmarkEnd w:id="2162"/>
      <w:bookmarkEnd w:id="2163"/>
      <w:bookmarkEnd w:id="2164"/>
      <w:bookmarkEnd w:id="2165"/>
      <w:bookmarkEnd w:id="2166"/>
      <w:bookmarkEnd w:id="2167"/>
      <w:bookmarkEnd w:id="2168"/>
      <w:bookmarkEnd w:id="2169"/>
      <w:bookmarkEnd w:id="2170"/>
    </w:p>
    <w:p w14:paraId="2A27A33B" w14:textId="2BEAF11A" w:rsidR="00E667B4" w:rsidRDefault="00E667B4" w:rsidP="00E667B4">
      <w:pPr>
        <w:pStyle w:val="Heading3"/>
      </w:pPr>
      <w:bookmarkStart w:id="2171" w:name="_Toc85734228"/>
      <w:bookmarkStart w:id="2172" w:name="_Toc89431527"/>
      <w:bookmarkStart w:id="2173" w:name="_Toc97042335"/>
      <w:bookmarkStart w:id="2174" w:name="_Toc97045479"/>
      <w:bookmarkStart w:id="2175" w:name="_Toc97155224"/>
      <w:bookmarkStart w:id="2176" w:name="_Toc101521361"/>
      <w:bookmarkStart w:id="2177" w:name="_Toc138761629"/>
      <w:bookmarkStart w:id="2178" w:name="_Toc145707839"/>
      <w:bookmarkStart w:id="2179" w:name="_Toc160570320"/>
      <w:bookmarkStart w:id="2180" w:name="_Toc162007916"/>
      <w:bookmarkStart w:id="2181" w:name="_Toc164763334"/>
      <w:r>
        <w:t>8.1.1</w:t>
      </w:r>
      <w:r>
        <w:tab/>
      </w:r>
      <w:bookmarkEnd w:id="2171"/>
      <w:r w:rsidR="00D16A7A">
        <w:t>Introduction</w:t>
      </w:r>
      <w:bookmarkEnd w:id="2172"/>
      <w:bookmarkEnd w:id="2173"/>
      <w:bookmarkEnd w:id="2174"/>
      <w:bookmarkEnd w:id="2175"/>
      <w:bookmarkEnd w:id="2176"/>
      <w:bookmarkEnd w:id="2177"/>
      <w:bookmarkEnd w:id="2178"/>
      <w:bookmarkEnd w:id="2179"/>
      <w:bookmarkEnd w:id="2180"/>
      <w:bookmarkEnd w:id="218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182" w:name="_Toc85734229"/>
      <w:bookmarkStart w:id="2183" w:name="_Toc89431528"/>
      <w:bookmarkStart w:id="2184" w:name="_Toc97042336"/>
      <w:bookmarkStart w:id="2185" w:name="_Toc97045480"/>
      <w:bookmarkStart w:id="2186" w:name="_Toc97155225"/>
      <w:bookmarkStart w:id="2187" w:name="_Toc101521362"/>
      <w:bookmarkStart w:id="2188" w:name="_Toc138761630"/>
      <w:bookmarkStart w:id="2189" w:name="_Toc145707840"/>
      <w:bookmarkStart w:id="2190" w:name="_Toc160570321"/>
      <w:bookmarkStart w:id="2191" w:name="_Toc162007917"/>
      <w:bookmarkStart w:id="2192" w:name="_Toc164763335"/>
      <w:r>
        <w:t>8.</w:t>
      </w:r>
      <w:r w:rsidR="000A43F5">
        <w:t>1</w:t>
      </w:r>
      <w:r>
        <w:t>.2</w:t>
      </w:r>
      <w:r>
        <w:tab/>
        <w:t>Resources</w:t>
      </w:r>
      <w:bookmarkEnd w:id="2182"/>
      <w:bookmarkEnd w:id="2183"/>
      <w:bookmarkEnd w:id="2184"/>
      <w:bookmarkEnd w:id="2185"/>
      <w:bookmarkEnd w:id="2186"/>
      <w:bookmarkEnd w:id="2187"/>
      <w:bookmarkEnd w:id="2188"/>
      <w:bookmarkEnd w:id="2189"/>
      <w:bookmarkEnd w:id="2190"/>
      <w:bookmarkEnd w:id="2191"/>
      <w:bookmarkEnd w:id="2192"/>
    </w:p>
    <w:p w14:paraId="10942E8A" w14:textId="680EAA35" w:rsidR="00E667B4" w:rsidRDefault="000A43F5" w:rsidP="00E667B4">
      <w:pPr>
        <w:pStyle w:val="Heading4"/>
      </w:pPr>
      <w:bookmarkStart w:id="2193" w:name="_Toc85734230"/>
      <w:bookmarkStart w:id="2194" w:name="_Toc89431529"/>
      <w:bookmarkStart w:id="2195" w:name="_Toc97042337"/>
      <w:bookmarkStart w:id="2196" w:name="_Toc97045481"/>
      <w:bookmarkStart w:id="2197" w:name="_Toc97155226"/>
      <w:bookmarkStart w:id="2198" w:name="_Toc101521363"/>
      <w:bookmarkStart w:id="2199" w:name="_Toc138761631"/>
      <w:bookmarkStart w:id="2200" w:name="_Toc145707841"/>
      <w:bookmarkStart w:id="2201" w:name="_Toc160570322"/>
      <w:bookmarkStart w:id="2202" w:name="_Toc162007918"/>
      <w:bookmarkStart w:id="2203" w:name="_Toc164763336"/>
      <w:r>
        <w:t>8.1</w:t>
      </w:r>
      <w:r w:rsidR="00E667B4">
        <w:t>.2.1</w:t>
      </w:r>
      <w:r w:rsidR="00E667B4">
        <w:tab/>
        <w:t>Overview</w:t>
      </w:r>
      <w:bookmarkEnd w:id="2193"/>
      <w:bookmarkEnd w:id="2194"/>
      <w:bookmarkEnd w:id="2195"/>
      <w:bookmarkEnd w:id="2196"/>
      <w:bookmarkEnd w:id="2197"/>
      <w:bookmarkEnd w:id="2198"/>
      <w:bookmarkEnd w:id="2199"/>
      <w:bookmarkEnd w:id="2200"/>
      <w:bookmarkEnd w:id="2201"/>
      <w:bookmarkEnd w:id="2202"/>
      <w:bookmarkEnd w:id="220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75pt" o:ole="">
            <v:imagedata r:id="rId13" o:title=""/>
          </v:shape>
          <o:OLEObject Type="Embed" ProgID="Visio.Drawing.11" ShapeID="_x0000_i1026" DrawAspect="Content" ObjectID="_177537615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04" w:name="_Toc85734231"/>
      <w:bookmarkStart w:id="2205" w:name="_Toc89431530"/>
      <w:bookmarkStart w:id="2206" w:name="_Toc97042338"/>
      <w:bookmarkStart w:id="2207" w:name="_Toc97045482"/>
      <w:bookmarkStart w:id="2208" w:name="_Toc97155227"/>
      <w:bookmarkStart w:id="2209" w:name="_Toc101521364"/>
      <w:bookmarkStart w:id="2210" w:name="_Toc138761632"/>
      <w:bookmarkStart w:id="2211" w:name="_Toc145707842"/>
      <w:bookmarkStart w:id="2212" w:name="_Toc160570323"/>
      <w:bookmarkStart w:id="2213" w:name="_Toc162007919"/>
      <w:bookmarkStart w:id="2214" w:name="_Toc164763337"/>
      <w:r>
        <w:t>8.</w:t>
      </w:r>
      <w:r w:rsidR="000A43F5">
        <w:t>1</w:t>
      </w:r>
      <w:r>
        <w:t>.2.2</w:t>
      </w:r>
      <w:r>
        <w:tab/>
        <w:t>Resource</w:t>
      </w:r>
      <w:r w:rsidRPr="00831458">
        <w:t xml:space="preserve">: </w:t>
      </w:r>
      <w:r>
        <w:t>EAS Registrations</w:t>
      </w:r>
      <w:bookmarkEnd w:id="2204"/>
      <w:bookmarkEnd w:id="2205"/>
      <w:bookmarkEnd w:id="2206"/>
      <w:bookmarkEnd w:id="2207"/>
      <w:bookmarkEnd w:id="2208"/>
      <w:bookmarkEnd w:id="2209"/>
      <w:bookmarkEnd w:id="2210"/>
      <w:bookmarkEnd w:id="2211"/>
      <w:bookmarkEnd w:id="2212"/>
      <w:bookmarkEnd w:id="2213"/>
      <w:bookmarkEnd w:id="2214"/>
    </w:p>
    <w:p w14:paraId="71D663C5" w14:textId="5D0A72C6" w:rsidR="00E667B4" w:rsidRDefault="00E667B4" w:rsidP="00E667B4">
      <w:pPr>
        <w:pStyle w:val="Heading5"/>
        <w:rPr>
          <w:lang w:eastAsia="zh-CN"/>
        </w:rPr>
      </w:pPr>
      <w:bookmarkStart w:id="2215" w:name="_Toc85734232"/>
      <w:bookmarkStart w:id="2216" w:name="_Toc89431531"/>
      <w:bookmarkStart w:id="2217" w:name="_Toc97042339"/>
      <w:bookmarkStart w:id="2218" w:name="_Toc97045483"/>
      <w:bookmarkStart w:id="2219" w:name="_Toc97155228"/>
      <w:bookmarkStart w:id="2220" w:name="_Toc101521365"/>
      <w:bookmarkStart w:id="2221" w:name="_Toc138761633"/>
      <w:bookmarkStart w:id="2222" w:name="_Toc145707843"/>
      <w:bookmarkStart w:id="2223" w:name="_Toc160570324"/>
      <w:bookmarkStart w:id="2224" w:name="_Toc162007920"/>
      <w:bookmarkStart w:id="2225" w:name="_Toc164763338"/>
      <w:r>
        <w:rPr>
          <w:lang w:eastAsia="zh-CN"/>
        </w:rPr>
        <w:t>8.</w:t>
      </w:r>
      <w:r w:rsidR="000A43F5">
        <w:rPr>
          <w:lang w:eastAsia="zh-CN"/>
        </w:rPr>
        <w:t>1</w:t>
      </w:r>
      <w:r>
        <w:rPr>
          <w:lang w:eastAsia="zh-CN"/>
        </w:rPr>
        <w:t>.2.2.1</w:t>
      </w:r>
      <w:r>
        <w:rPr>
          <w:lang w:eastAsia="zh-CN"/>
        </w:rPr>
        <w:tab/>
        <w:t>Description</w:t>
      </w:r>
      <w:bookmarkEnd w:id="2215"/>
      <w:bookmarkEnd w:id="2216"/>
      <w:bookmarkEnd w:id="2217"/>
      <w:bookmarkEnd w:id="2218"/>
      <w:bookmarkEnd w:id="2219"/>
      <w:bookmarkEnd w:id="2220"/>
      <w:bookmarkEnd w:id="2221"/>
      <w:bookmarkEnd w:id="2222"/>
      <w:bookmarkEnd w:id="2223"/>
      <w:bookmarkEnd w:id="2224"/>
      <w:bookmarkEnd w:id="222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26" w:name="_Toc85734233"/>
      <w:bookmarkStart w:id="2227" w:name="_Toc89431532"/>
      <w:bookmarkStart w:id="2228" w:name="_Toc97042340"/>
      <w:bookmarkStart w:id="2229" w:name="_Toc97045484"/>
      <w:bookmarkStart w:id="2230" w:name="_Toc97155229"/>
      <w:bookmarkStart w:id="2231" w:name="_Toc101521366"/>
      <w:bookmarkStart w:id="2232" w:name="_Toc138761634"/>
      <w:bookmarkStart w:id="2233" w:name="_Toc145707844"/>
      <w:bookmarkStart w:id="2234" w:name="_Toc160570325"/>
      <w:bookmarkStart w:id="2235" w:name="_Toc162007921"/>
      <w:bookmarkStart w:id="2236" w:name="_Toc164763339"/>
      <w:r>
        <w:rPr>
          <w:lang w:eastAsia="zh-CN"/>
        </w:rPr>
        <w:t>8.</w:t>
      </w:r>
      <w:r w:rsidR="000A43F5">
        <w:rPr>
          <w:lang w:eastAsia="zh-CN"/>
        </w:rPr>
        <w:t>1</w:t>
      </w:r>
      <w:r>
        <w:rPr>
          <w:lang w:eastAsia="zh-CN"/>
        </w:rPr>
        <w:t>.2.2.2</w:t>
      </w:r>
      <w:r>
        <w:rPr>
          <w:lang w:eastAsia="zh-CN"/>
        </w:rPr>
        <w:tab/>
        <w:t>Resource Definition</w:t>
      </w:r>
      <w:bookmarkEnd w:id="2226"/>
      <w:bookmarkEnd w:id="2227"/>
      <w:bookmarkEnd w:id="2228"/>
      <w:bookmarkEnd w:id="2229"/>
      <w:bookmarkEnd w:id="2230"/>
      <w:bookmarkEnd w:id="2231"/>
      <w:bookmarkEnd w:id="2232"/>
      <w:bookmarkEnd w:id="2233"/>
      <w:bookmarkEnd w:id="2234"/>
      <w:bookmarkEnd w:id="2235"/>
      <w:bookmarkEnd w:id="223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237" w:name="_Toc85734234"/>
      <w:bookmarkStart w:id="2238" w:name="_Toc89431533"/>
      <w:bookmarkStart w:id="2239" w:name="_Toc97042341"/>
      <w:bookmarkStart w:id="2240" w:name="_Toc97045485"/>
      <w:bookmarkStart w:id="2241" w:name="_Toc97155230"/>
      <w:bookmarkStart w:id="2242" w:name="_Toc101521367"/>
      <w:bookmarkStart w:id="2243" w:name="_Toc138761635"/>
      <w:bookmarkStart w:id="2244" w:name="_Toc145707845"/>
      <w:bookmarkStart w:id="2245" w:name="_Toc160570326"/>
      <w:bookmarkStart w:id="2246" w:name="_Toc162007922"/>
      <w:bookmarkStart w:id="2247" w:name="_Toc164763340"/>
      <w:r>
        <w:rPr>
          <w:lang w:eastAsia="zh-CN"/>
        </w:rPr>
        <w:t>8.</w:t>
      </w:r>
      <w:r w:rsidR="001166B0">
        <w:rPr>
          <w:lang w:eastAsia="zh-CN"/>
        </w:rPr>
        <w:t>1</w:t>
      </w:r>
      <w:r>
        <w:rPr>
          <w:lang w:eastAsia="zh-CN"/>
        </w:rPr>
        <w:t>.2.2.3</w:t>
      </w:r>
      <w:r>
        <w:rPr>
          <w:lang w:eastAsia="zh-CN"/>
        </w:rPr>
        <w:tab/>
        <w:t>Resource Standard Methods</w:t>
      </w:r>
      <w:bookmarkEnd w:id="2237"/>
      <w:bookmarkEnd w:id="2238"/>
      <w:bookmarkEnd w:id="2239"/>
      <w:bookmarkEnd w:id="2240"/>
      <w:bookmarkEnd w:id="2241"/>
      <w:bookmarkEnd w:id="2242"/>
      <w:bookmarkEnd w:id="2243"/>
      <w:bookmarkEnd w:id="2244"/>
      <w:bookmarkEnd w:id="2245"/>
      <w:bookmarkEnd w:id="2246"/>
      <w:bookmarkEnd w:id="2247"/>
    </w:p>
    <w:p w14:paraId="63ADBAE6" w14:textId="342CFE2A" w:rsidR="00E667B4" w:rsidRDefault="001166B0" w:rsidP="00E667B4">
      <w:pPr>
        <w:pStyle w:val="Heading6"/>
        <w:rPr>
          <w:lang w:eastAsia="zh-CN"/>
        </w:rPr>
      </w:pPr>
      <w:bookmarkStart w:id="2248" w:name="_Toc85734235"/>
      <w:bookmarkStart w:id="2249" w:name="_Toc89431534"/>
      <w:bookmarkStart w:id="2250" w:name="_Toc97042342"/>
      <w:bookmarkStart w:id="2251" w:name="_Toc97045486"/>
      <w:bookmarkStart w:id="2252" w:name="_Toc97155231"/>
      <w:bookmarkStart w:id="2253" w:name="_Toc101521368"/>
      <w:bookmarkStart w:id="2254" w:name="_Toc138761636"/>
      <w:bookmarkStart w:id="2255" w:name="_Toc145707846"/>
      <w:bookmarkStart w:id="2256" w:name="_Toc160570327"/>
      <w:bookmarkStart w:id="2257" w:name="_Toc162007923"/>
      <w:bookmarkStart w:id="2258" w:name="_Toc164763341"/>
      <w:r>
        <w:rPr>
          <w:lang w:eastAsia="zh-CN"/>
        </w:rPr>
        <w:t>8.1</w:t>
      </w:r>
      <w:r w:rsidR="00E667B4">
        <w:rPr>
          <w:lang w:eastAsia="zh-CN"/>
        </w:rPr>
        <w:t>.2.2.3.1</w:t>
      </w:r>
      <w:r w:rsidR="00E667B4">
        <w:rPr>
          <w:lang w:eastAsia="zh-CN"/>
        </w:rPr>
        <w:tab/>
        <w:t>POST</w:t>
      </w:r>
      <w:bookmarkEnd w:id="2248"/>
      <w:bookmarkEnd w:id="2249"/>
      <w:bookmarkEnd w:id="2250"/>
      <w:bookmarkEnd w:id="2251"/>
      <w:bookmarkEnd w:id="2252"/>
      <w:bookmarkEnd w:id="2253"/>
      <w:bookmarkEnd w:id="2254"/>
      <w:bookmarkEnd w:id="2255"/>
      <w:bookmarkEnd w:id="2256"/>
      <w:bookmarkEnd w:id="2257"/>
      <w:bookmarkEnd w:id="225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259" w:name="_Toc85734236"/>
      <w:bookmarkStart w:id="2260" w:name="_Toc89431535"/>
      <w:bookmarkStart w:id="2261" w:name="_Toc97042343"/>
      <w:bookmarkStart w:id="2262" w:name="_Toc97045487"/>
      <w:bookmarkStart w:id="2263" w:name="_Toc97155232"/>
      <w:bookmarkStart w:id="2264" w:name="_Toc101521369"/>
      <w:bookmarkStart w:id="2265" w:name="_Toc138761637"/>
      <w:bookmarkStart w:id="2266" w:name="_Toc145707847"/>
      <w:bookmarkStart w:id="2267" w:name="_Toc160570328"/>
      <w:bookmarkStart w:id="2268" w:name="_Toc162007924"/>
      <w:bookmarkStart w:id="2269" w:name="_Toc164763342"/>
      <w:r>
        <w:rPr>
          <w:lang w:eastAsia="zh-CN"/>
        </w:rPr>
        <w:t>8.</w:t>
      </w:r>
      <w:r w:rsidR="001166B0">
        <w:rPr>
          <w:lang w:eastAsia="zh-CN"/>
        </w:rPr>
        <w:t>1</w:t>
      </w:r>
      <w:r>
        <w:rPr>
          <w:lang w:eastAsia="zh-CN"/>
        </w:rPr>
        <w:t>.2.2.4</w:t>
      </w:r>
      <w:r>
        <w:rPr>
          <w:lang w:eastAsia="zh-CN"/>
        </w:rPr>
        <w:tab/>
        <w:t>Resource Custom Operations</w:t>
      </w:r>
      <w:bookmarkEnd w:id="2259"/>
      <w:bookmarkEnd w:id="2260"/>
      <w:bookmarkEnd w:id="2261"/>
      <w:bookmarkEnd w:id="2262"/>
      <w:bookmarkEnd w:id="2263"/>
      <w:bookmarkEnd w:id="2264"/>
      <w:bookmarkEnd w:id="2265"/>
      <w:bookmarkEnd w:id="2266"/>
      <w:bookmarkEnd w:id="2267"/>
      <w:bookmarkEnd w:id="2268"/>
      <w:bookmarkEnd w:id="2269"/>
    </w:p>
    <w:p w14:paraId="3CFD6CF3" w14:textId="77777777" w:rsidR="00E667B4" w:rsidRDefault="00E667B4" w:rsidP="00E667B4">
      <w:r>
        <w:t>None.</w:t>
      </w:r>
    </w:p>
    <w:p w14:paraId="6149788C" w14:textId="319E5F1C" w:rsidR="00E667B4" w:rsidRDefault="00E667B4" w:rsidP="00E667B4">
      <w:pPr>
        <w:pStyle w:val="Heading4"/>
      </w:pPr>
      <w:bookmarkStart w:id="2270" w:name="_Toc85734237"/>
      <w:bookmarkStart w:id="2271" w:name="_Toc89431536"/>
      <w:bookmarkStart w:id="2272" w:name="_Toc97042344"/>
      <w:bookmarkStart w:id="2273" w:name="_Toc97045488"/>
      <w:bookmarkStart w:id="2274" w:name="_Toc97155233"/>
      <w:bookmarkStart w:id="2275" w:name="_Toc101521370"/>
      <w:bookmarkStart w:id="2276" w:name="_Toc138761638"/>
      <w:bookmarkStart w:id="2277" w:name="_Toc145707848"/>
      <w:bookmarkStart w:id="2278" w:name="_Toc160570329"/>
      <w:bookmarkStart w:id="2279" w:name="_Toc162007925"/>
      <w:bookmarkStart w:id="2280" w:name="_Toc164763343"/>
      <w:r>
        <w:t>8.</w:t>
      </w:r>
      <w:r w:rsidR="001166B0">
        <w:t>1</w:t>
      </w:r>
      <w:r>
        <w:t>.2.3</w:t>
      </w:r>
      <w:r>
        <w:tab/>
        <w:t>Resource</w:t>
      </w:r>
      <w:r w:rsidRPr="00831458">
        <w:t xml:space="preserve">: </w:t>
      </w:r>
      <w:r>
        <w:t>Individual EAS Registration</w:t>
      </w:r>
      <w:bookmarkEnd w:id="2270"/>
      <w:bookmarkEnd w:id="2271"/>
      <w:bookmarkEnd w:id="2272"/>
      <w:bookmarkEnd w:id="2273"/>
      <w:bookmarkEnd w:id="2274"/>
      <w:bookmarkEnd w:id="2275"/>
      <w:bookmarkEnd w:id="2276"/>
      <w:bookmarkEnd w:id="2277"/>
      <w:bookmarkEnd w:id="2278"/>
      <w:bookmarkEnd w:id="2279"/>
      <w:bookmarkEnd w:id="2280"/>
    </w:p>
    <w:p w14:paraId="5AA27DA2" w14:textId="68A43BFA" w:rsidR="00E667B4" w:rsidRDefault="00E667B4" w:rsidP="00E667B4">
      <w:pPr>
        <w:pStyle w:val="Heading5"/>
        <w:rPr>
          <w:lang w:eastAsia="zh-CN"/>
        </w:rPr>
      </w:pPr>
      <w:bookmarkStart w:id="2281" w:name="_Toc85734238"/>
      <w:bookmarkStart w:id="2282" w:name="_Toc89431537"/>
      <w:bookmarkStart w:id="2283" w:name="_Toc97042345"/>
      <w:bookmarkStart w:id="2284" w:name="_Toc97045489"/>
      <w:bookmarkStart w:id="2285" w:name="_Toc97155234"/>
      <w:bookmarkStart w:id="2286" w:name="_Toc101521371"/>
      <w:bookmarkStart w:id="2287" w:name="_Toc138761639"/>
      <w:bookmarkStart w:id="2288" w:name="_Toc145707849"/>
      <w:bookmarkStart w:id="2289" w:name="_Toc160570330"/>
      <w:bookmarkStart w:id="2290" w:name="_Toc162007926"/>
      <w:bookmarkStart w:id="2291" w:name="_Toc164763344"/>
      <w:r>
        <w:rPr>
          <w:lang w:eastAsia="zh-CN"/>
        </w:rPr>
        <w:t>8.</w:t>
      </w:r>
      <w:r w:rsidR="001166B0">
        <w:rPr>
          <w:lang w:eastAsia="zh-CN"/>
        </w:rPr>
        <w:t>1</w:t>
      </w:r>
      <w:r>
        <w:rPr>
          <w:lang w:eastAsia="zh-CN"/>
        </w:rPr>
        <w:t>.2.3.1</w:t>
      </w:r>
      <w:r>
        <w:rPr>
          <w:lang w:eastAsia="zh-CN"/>
        </w:rPr>
        <w:tab/>
        <w:t>Description</w:t>
      </w:r>
      <w:bookmarkEnd w:id="2281"/>
      <w:bookmarkEnd w:id="2282"/>
      <w:bookmarkEnd w:id="2283"/>
      <w:bookmarkEnd w:id="2284"/>
      <w:bookmarkEnd w:id="2285"/>
      <w:bookmarkEnd w:id="2286"/>
      <w:bookmarkEnd w:id="2287"/>
      <w:bookmarkEnd w:id="2288"/>
      <w:bookmarkEnd w:id="2289"/>
      <w:bookmarkEnd w:id="2290"/>
      <w:bookmarkEnd w:id="2291"/>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292" w:name="_Toc85734239"/>
      <w:bookmarkStart w:id="2293" w:name="_Toc89431538"/>
      <w:bookmarkStart w:id="2294" w:name="_Toc97042346"/>
      <w:bookmarkStart w:id="2295" w:name="_Toc97045490"/>
      <w:bookmarkStart w:id="2296" w:name="_Toc97155235"/>
      <w:bookmarkStart w:id="2297" w:name="_Toc101521372"/>
      <w:bookmarkStart w:id="2298" w:name="_Toc138761640"/>
      <w:bookmarkStart w:id="2299" w:name="_Toc145707850"/>
      <w:bookmarkStart w:id="2300" w:name="_Toc160570331"/>
      <w:bookmarkStart w:id="2301" w:name="_Toc162007927"/>
      <w:bookmarkStart w:id="2302" w:name="_Toc164763345"/>
      <w:r>
        <w:rPr>
          <w:lang w:eastAsia="zh-CN"/>
        </w:rPr>
        <w:t>8.</w:t>
      </w:r>
      <w:r w:rsidR="001166B0">
        <w:rPr>
          <w:lang w:eastAsia="zh-CN"/>
        </w:rPr>
        <w:t>1</w:t>
      </w:r>
      <w:r>
        <w:rPr>
          <w:lang w:eastAsia="zh-CN"/>
        </w:rPr>
        <w:t>.2.3.2</w:t>
      </w:r>
      <w:r>
        <w:rPr>
          <w:lang w:eastAsia="zh-CN"/>
        </w:rPr>
        <w:tab/>
        <w:t>Resource Definition</w:t>
      </w:r>
      <w:bookmarkEnd w:id="2292"/>
      <w:bookmarkEnd w:id="2293"/>
      <w:bookmarkEnd w:id="2294"/>
      <w:bookmarkEnd w:id="2295"/>
      <w:bookmarkEnd w:id="2296"/>
      <w:bookmarkEnd w:id="2297"/>
      <w:bookmarkEnd w:id="2298"/>
      <w:bookmarkEnd w:id="2299"/>
      <w:bookmarkEnd w:id="2300"/>
      <w:bookmarkEnd w:id="2301"/>
      <w:bookmarkEnd w:id="23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03" w:name="_Toc85734240"/>
      <w:bookmarkStart w:id="2304" w:name="_Toc89431539"/>
      <w:bookmarkStart w:id="2305" w:name="_Toc97042347"/>
      <w:bookmarkStart w:id="2306" w:name="_Toc97045491"/>
      <w:bookmarkStart w:id="2307" w:name="_Toc97155236"/>
      <w:bookmarkStart w:id="2308" w:name="_Toc101521373"/>
      <w:bookmarkStart w:id="2309" w:name="_Toc138761641"/>
      <w:bookmarkStart w:id="2310" w:name="_Toc145707851"/>
      <w:bookmarkStart w:id="2311" w:name="_Toc160570332"/>
      <w:bookmarkStart w:id="2312" w:name="_Toc162007928"/>
      <w:bookmarkStart w:id="2313" w:name="_Toc164763346"/>
      <w:r>
        <w:rPr>
          <w:lang w:eastAsia="zh-CN"/>
        </w:rPr>
        <w:t>8.</w:t>
      </w:r>
      <w:r w:rsidR="00C21EAA">
        <w:rPr>
          <w:lang w:eastAsia="zh-CN"/>
        </w:rPr>
        <w:t>1</w:t>
      </w:r>
      <w:r>
        <w:rPr>
          <w:lang w:eastAsia="zh-CN"/>
        </w:rPr>
        <w:t>.2.3.3</w:t>
      </w:r>
      <w:r>
        <w:rPr>
          <w:lang w:eastAsia="zh-CN"/>
        </w:rPr>
        <w:tab/>
        <w:t>Resource Standard Methods</w:t>
      </w:r>
      <w:bookmarkEnd w:id="2303"/>
      <w:bookmarkEnd w:id="2304"/>
      <w:bookmarkEnd w:id="2305"/>
      <w:bookmarkEnd w:id="2306"/>
      <w:bookmarkEnd w:id="2307"/>
      <w:bookmarkEnd w:id="2308"/>
      <w:bookmarkEnd w:id="2309"/>
      <w:bookmarkEnd w:id="2310"/>
      <w:bookmarkEnd w:id="2311"/>
      <w:bookmarkEnd w:id="2312"/>
      <w:bookmarkEnd w:id="2313"/>
    </w:p>
    <w:p w14:paraId="3676D8C4" w14:textId="5EFF451A" w:rsidR="00E667B4" w:rsidRDefault="00E667B4" w:rsidP="00E667B4">
      <w:pPr>
        <w:pStyle w:val="Heading6"/>
        <w:rPr>
          <w:lang w:eastAsia="zh-CN"/>
        </w:rPr>
      </w:pPr>
      <w:bookmarkStart w:id="2314" w:name="_Toc85734241"/>
      <w:bookmarkStart w:id="2315" w:name="_Toc89431540"/>
      <w:bookmarkStart w:id="2316" w:name="_Toc97042348"/>
      <w:bookmarkStart w:id="2317" w:name="_Toc97045492"/>
      <w:bookmarkStart w:id="2318" w:name="_Toc97155237"/>
      <w:bookmarkStart w:id="2319" w:name="_Toc101521374"/>
      <w:bookmarkStart w:id="2320" w:name="_Toc138761642"/>
      <w:bookmarkStart w:id="2321" w:name="_Toc145707852"/>
      <w:bookmarkStart w:id="2322" w:name="_Toc160570333"/>
      <w:bookmarkStart w:id="2323" w:name="_Toc162007929"/>
      <w:bookmarkStart w:id="2324" w:name="_Toc164763347"/>
      <w:r>
        <w:rPr>
          <w:lang w:eastAsia="zh-CN"/>
        </w:rPr>
        <w:t>8.</w:t>
      </w:r>
      <w:r w:rsidR="00C21EAA">
        <w:rPr>
          <w:lang w:eastAsia="zh-CN"/>
        </w:rPr>
        <w:t>1</w:t>
      </w:r>
      <w:r>
        <w:rPr>
          <w:lang w:eastAsia="zh-CN"/>
        </w:rPr>
        <w:t>.2.3.3.1</w:t>
      </w:r>
      <w:r>
        <w:rPr>
          <w:lang w:eastAsia="zh-CN"/>
        </w:rPr>
        <w:tab/>
        <w:t>GET</w:t>
      </w:r>
      <w:bookmarkEnd w:id="2314"/>
      <w:bookmarkEnd w:id="2315"/>
      <w:bookmarkEnd w:id="2316"/>
      <w:bookmarkEnd w:id="2317"/>
      <w:bookmarkEnd w:id="2318"/>
      <w:bookmarkEnd w:id="2319"/>
      <w:bookmarkEnd w:id="2320"/>
      <w:bookmarkEnd w:id="2321"/>
      <w:bookmarkEnd w:id="2322"/>
      <w:bookmarkEnd w:id="2323"/>
      <w:bookmarkEnd w:id="232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25" w:name="_Toc85734242"/>
      <w:bookmarkStart w:id="2326" w:name="_Toc89431541"/>
      <w:bookmarkStart w:id="2327" w:name="_Toc97042349"/>
      <w:bookmarkStart w:id="2328" w:name="_Toc97045493"/>
      <w:bookmarkStart w:id="2329" w:name="_Toc97155238"/>
      <w:bookmarkStart w:id="2330" w:name="_Toc101521375"/>
      <w:bookmarkStart w:id="2331" w:name="_Toc138761643"/>
      <w:bookmarkStart w:id="2332" w:name="_Toc145707853"/>
      <w:bookmarkStart w:id="2333" w:name="_Toc160570334"/>
      <w:bookmarkStart w:id="2334" w:name="_Toc162007930"/>
      <w:bookmarkStart w:id="2335" w:name="_Toc164763348"/>
      <w:r>
        <w:rPr>
          <w:lang w:eastAsia="zh-CN"/>
        </w:rPr>
        <w:t>8.</w:t>
      </w:r>
      <w:r w:rsidR="00ED4A19">
        <w:rPr>
          <w:lang w:eastAsia="zh-CN"/>
        </w:rPr>
        <w:t>1</w:t>
      </w:r>
      <w:r>
        <w:rPr>
          <w:lang w:eastAsia="zh-CN"/>
        </w:rPr>
        <w:t>.2.3.3.2</w:t>
      </w:r>
      <w:r>
        <w:rPr>
          <w:lang w:eastAsia="zh-CN"/>
        </w:rPr>
        <w:tab/>
        <w:t>PUT</w:t>
      </w:r>
      <w:bookmarkEnd w:id="2325"/>
      <w:bookmarkEnd w:id="2326"/>
      <w:bookmarkEnd w:id="2327"/>
      <w:bookmarkEnd w:id="2328"/>
      <w:bookmarkEnd w:id="2329"/>
      <w:bookmarkEnd w:id="2330"/>
      <w:bookmarkEnd w:id="2331"/>
      <w:bookmarkEnd w:id="2332"/>
      <w:bookmarkEnd w:id="2333"/>
      <w:bookmarkEnd w:id="2334"/>
      <w:bookmarkEnd w:id="233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336" w:name="_Toc85734243"/>
      <w:bookmarkStart w:id="2337" w:name="_Toc89431542"/>
      <w:bookmarkStart w:id="2338" w:name="_Toc97042350"/>
      <w:bookmarkStart w:id="2339" w:name="_Toc97045494"/>
      <w:bookmarkStart w:id="2340" w:name="_Toc97155239"/>
      <w:bookmarkStart w:id="2341" w:name="_Toc101521376"/>
      <w:bookmarkStart w:id="2342" w:name="_Toc138761644"/>
      <w:bookmarkStart w:id="2343" w:name="_Toc145707854"/>
      <w:bookmarkStart w:id="2344" w:name="_Toc160570335"/>
      <w:bookmarkStart w:id="2345" w:name="_Toc162007931"/>
      <w:bookmarkStart w:id="2346" w:name="_Toc164763349"/>
      <w:r>
        <w:rPr>
          <w:lang w:eastAsia="zh-CN"/>
        </w:rPr>
        <w:t>8.</w:t>
      </w:r>
      <w:r w:rsidR="00ED4A19">
        <w:rPr>
          <w:lang w:eastAsia="zh-CN"/>
        </w:rPr>
        <w:t>1</w:t>
      </w:r>
      <w:r>
        <w:rPr>
          <w:lang w:eastAsia="zh-CN"/>
        </w:rPr>
        <w:t>.2.3.3.3</w:t>
      </w:r>
      <w:r>
        <w:rPr>
          <w:lang w:eastAsia="zh-CN"/>
        </w:rPr>
        <w:tab/>
        <w:t>DELETE</w:t>
      </w:r>
      <w:bookmarkEnd w:id="2336"/>
      <w:bookmarkEnd w:id="2337"/>
      <w:bookmarkEnd w:id="2338"/>
      <w:bookmarkEnd w:id="2339"/>
      <w:bookmarkEnd w:id="2340"/>
      <w:bookmarkEnd w:id="2341"/>
      <w:bookmarkEnd w:id="2342"/>
      <w:bookmarkEnd w:id="2343"/>
      <w:bookmarkEnd w:id="2344"/>
      <w:bookmarkEnd w:id="2345"/>
      <w:bookmarkEnd w:id="2346"/>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347" w:name="_Toc85734244"/>
      <w:bookmarkStart w:id="2348" w:name="_Toc89431543"/>
      <w:bookmarkStart w:id="2349" w:name="_Toc97042351"/>
      <w:bookmarkStart w:id="2350" w:name="_Toc97045495"/>
      <w:bookmarkStart w:id="2351" w:name="_Toc97155240"/>
      <w:bookmarkStart w:id="2352" w:name="_Toc101521377"/>
      <w:bookmarkStart w:id="2353" w:name="_Toc138761645"/>
      <w:bookmarkStart w:id="2354" w:name="_Toc145707855"/>
      <w:bookmarkStart w:id="2355" w:name="_Toc160570336"/>
      <w:bookmarkStart w:id="2356" w:name="_Toc162007932"/>
      <w:bookmarkStart w:id="2357" w:name="_Toc164763350"/>
      <w:r>
        <w:rPr>
          <w:lang w:eastAsia="zh-CN"/>
        </w:rPr>
        <w:t>8.1.2.3.3.4</w:t>
      </w:r>
      <w:r>
        <w:rPr>
          <w:lang w:eastAsia="zh-CN"/>
        </w:rPr>
        <w:tab/>
        <w:t>PATCH</w:t>
      </w:r>
      <w:bookmarkEnd w:id="2347"/>
      <w:bookmarkEnd w:id="2348"/>
      <w:bookmarkEnd w:id="2349"/>
      <w:bookmarkEnd w:id="2350"/>
      <w:bookmarkEnd w:id="2351"/>
      <w:bookmarkEnd w:id="2352"/>
      <w:bookmarkEnd w:id="2353"/>
      <w:bookmarkEnd w:id="2354"/>
      <w:bookmarkEnd w:id="2355"/>
      <w:bookmarkEnd w:id="2356"/>
      <w:bookmarkEnd w:id="2357"/>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358" w:name="_Toc85734245"/>
      <w:bookmarkStart w:id="2359" w:name="_Toc89431544"/>
      <w:bookmarkStart w:id="2360" w:name="_Toc97042352"/>
      <w:bookmarkStart w:id="2361" w:name="_Toc97045496"/>
      <w:bookmarkStart w:id="2362" w:name="_Toc97155241"/>
      <w:bookmarkStart w:id="2363" w:name="_Toc101521378"/>
      <w:bookmarkStart w:id="2364" w:name="_Toc138761646"/>
      <w:bookmarkStart w:id="2365" w:name="_Toc145707856"/>
      <w:bookmarkStart w:id="2366" w:name="_Toc160570337"/>
      <w:bookmarkStart w:id="2367" w:name="_Toc162007933"/>
      <w:bookmarkStart w:id="2368" w:name="_Toc164763351"/>
      <w:r>
        <w:rPr>
          <w:lang w:eastAsia="zh-CN"/>
        </w:rPr>
        <w:t>8.</w:t>
      </w:r>
      <w:r w:rsidR="007B0A3F">
        <w:rPr>
          <w:lang w:eastAsia="zh-CN"/>
        </w:rPr>
        <w:t>1</w:t>
      </w:r>
      <w:r>
        <w:rPr>
          <w:lang w:eastAsia="zh-CN"/>
        </w:rPr>
        <w:t>.2.3.4</w:t>
      </w:r>
      <w:r>
        <w:rPr>
          <w:lang w:eastAsia="zh-CN"/>
        </w:rPr>
        <w:tab/>
        <w:t>Resource Custom Operations</w:t>
      </w:r>
      <w:bookmarkEnd w:id="2358"/>
      <w:bookmarkEnd w:id="2359"/>
      <w:bookmarkEnd w:id="2360"/>
      <w:bookmarkEnd w:id="2361"/>
      <w:bookmarkEnd w:id="2362"/>
      <w:bookmarkEnd w:id="2363"/>
      <w:bookmarkEnd w:id="2364"/>
      <w:bookmarkEnd w:id="2365"/>
      <w:bookmarkEnd w:id="2366"/>
      <w:bookmarkEnd w:id="2367"/>
      <w:bookmarkEnd w:id="2368"/>
    </w:p>
    <w:p w14:paraId="4FE6C132" w14:textId="77777777" w:rsidR="00E667B4" w:rsidRDefault="00E667B4" w:rsidP="00E667B4">
      <w:r>
        <w:t>None.</w:t>
      </w:r>
    </w:p>
    <w:p w14:paraId="628E8B08" w14:textId="6D2B4C81" w:rsidR="00E667B4" w:rsidRDefault="007B0A3F" w:rsidP="00E667B4">
      <w:pPr>
        <w:pStyle w:val="Heading3"/>
      </w:pPr>
      <w:bookmarkStart w:id="2369" w:name="_Toc85734246"/>
      <w:bookmarkStart w:id="2370" w:name="_Toc89431545"/>
      <w:bookmarkStart w:id="2371" w:name="_Toc97042353"/>
      <w:bookmarkStart w:id="2372" w:name="_Toc97045497"/>
      <w:bookmarkStart w:id="2373" w:name="_Toc97155242"/>
      <w:bookmarkStart w:id="2374" w:name="_Toc101521379"/>
      <w:bookmarkStart w:id="2375" w:name="_Toc138761647"/>
      <w:bookmarkStart w:id="2376" w:name="_Toc145707857"/>
      <w:bookmarkStart w:id="2377" w:name="_Toc160570338"/>
      <w:bookmarkStart w:id="2378" w:name="_Toc162007934"/>
      <w:bookmarkStart w:id="2379" w:name="_Toc164763352"/>
      <w:r>
        <w:t>8.1</w:t>
      </w:r>
      <w:r w:rsidR="00E667B4">
        <w:t>.3</w:t>
      </w:r>
      <w:r w:rsidR="00E667B4">
        <w:tab/>
        <w:t>Custom Operations without associated resources</w:t>
      </w:r>
      <w:bookmarkEnd w:id="2369"/>
      <w:bookmarkEnd w:id="2370"/>
      <w:bookmarkEnd w:id="2371"/>
      <w:bookmarkEnd w:id="2372"/>
      <w:bookmarkEnd w:id="2373"/>
      <w:bookmarkEnd w:id="2374"/>
      <w:bookmarkEnd w:id="2375"/>
      <w:bookmarkEnd w:id="2376"/>
      <w:bookmarkEnd w:id="2377"/>
      <w:bookmarkEnd w:id="2378"/>
      <w:bookmarkEnd w:id="2379"/>
    </w:p>
    <w:p w14:paraId="11789304" w14:textId="77777777" w:rsidR="00E667B4" w:rsidRDefault="00E667B4" w:rsidP="00E667B4">
      <w:r>
        <w:t>None.</w:t>
      </w:r>
    </w:p>
    <w:p w14:paraId="59ACC383" w14:textId="7A7D74CB" w:rsidR="00E667B4" w:rsidRDefault="007B0A3F" w:rsidP="00E667B4">
      <w:pPr>
        <w:pStyle w:val="Heading3"/>
      </w:pPr>
      <w:bookmarkStart w:id="2380" w:name="_Toc85734247"/>
      <w:bookmarkStart w:id="2381" w:name="_Toc89431546"/>
      <w:bookmarkStart w:id="2382" w:name="_Toc97042354"/>
      <w:bookmarkStart w:id="2383" w:name="_Toc97045498"/>
      <w:bookmarkStart w:id="2384" w:name="_Toc97155243"/>
      <w:bookmarkStart w:id="2385" w:name="_Toc101521380"/>
      <w:bookmarkStart w:id="2386" w:name="_Toc138761648"/>
      <w:bookmarkStart w:id="2387" w:name="_Toc145707858"/>
      <w:bookmarkStart w:id="2388" w:name="_Toc160570339"/>
      <w:bookmarkStart w:id="2389" w:name="_Toc162007935"/>
      <w:bookmarkStart w:id="2390" w:name="_Toc164763353"/>
      <w:r>
        <w:t>8.1</w:t>
      </w:r>
      <w:r w:rsidR="00E667B4">
        <w:t>.4</w:t>
      </w:r>
      <w:r w:rsidR="00E667B4">
        <w:tab/>
        <w:t>Notifications</w:t>
      </w:r>
      <w:bookmarkEnd w:id="2380"/>
      <w:bookmarkEnd w:id="2381"/>
      <w:bookmarkEnd w:id="2382"/>
      <w:bookmarkEnd w:id="2383"/>
      <w:bookmarkEnd w:id="2384"/>
      <w:bookmarkEnd w:id="2385"/>
      <w:bookmarkEnd w:id="2386"/>
      <w:bookmarkEnd w:id="2387"/>
      <w:bookmarkEnd w:id="2388"/>
      <w:bookmarkEnd w:id="2389"/>
      <w:bookmarkEnd w:id="2390"/>
    </w:p>
    <w:p w14:paraId="53D5683B" w14:textId="77777777" w:rsidR="00E667B4" w:rsidRPr="00A2226D" w:rsidRDefault="00E667B4" w:rsidP="00E667B4">
      <w:r>
        <w:t>None.</w:t>
      </w:r>
    </w:p>
    <w:p w14:paraId="3D0C9200" w14:textId="6A01ABBD" w:rsidR="00E667B4" w:rsidRDefault="007B0A3F" w:rsidP="00E667B4">
      <w:pPr>
        <w:pStyle w:val="Heading3"/>
      </w:pPr>
      <w:bookmarkStart w:id="2391" w:name="_Toc85734248"/>
      <w:bookmarkStart w:id="2392" w:name="_Toc89431547"/>
      <w:bookmarkStart w:id="2393" w:name="_Toc97042355"/>
      <w:bookmarkStart w:id="2394" w:name="_Toc97045499"/>
      <w:bookmarkStart w:id="2395" w:name="_Toc97155244"/>
      <w:bookmarkStart w:id="2396" w:name="_Toc101521381"/>
      <w:bookmarkStart w:id="2397" w:name="_Toc138761649"/>
      <w:bookmarkStart w:id="2398" w:name="_Toc145707859"/>
      <w:bookmarkStart w:id="2399" w:name="_Toc160570340"/>
      <w:bookmarkStart w:id="2400" w:name="_Toc162007936"/>
      <w:bookmarkStart w:id="2401" w:name="_Toc164763354"/>
      <w:r>
        <w:t>8.1</w:t>
      </w:r>
      <w:r w:rsidR="00E667B4">
        <w:t>.5</w:t>
      </w:r>
      <w:r w:rsidR="00E667B4">
        <w:tab/>
        <w:t>Data Model</w:t>
      </w:r>
      <w:bookmarkEnd w:id="2391"/>
      <w:bookmarkEnd w:id="2392"/>
      <w:bookmarkEnd w:id="2393"/>
      <w:bookmarkEnd w:id="2394"/>
      <w:bookmarkEnd w:id="2395"/>
      <w:bookmarkEnd w:id="2396"/>
      <w:bookmarkEnd w:id="2397"/>
      <w:bookmarkEnd w:id="2398"/>
      <w:bookmarkEnd w:id="2399"/>
      <w:bookmarkEnd w:id="2400"/>
      <w:bookmarkEnd w:id="2401"/>
    </w:p>
    <w:p w14:paraId="2649D96D" w14:textId="3253D329" w:rsidR="00E667B4" w:rsidRDefault="00E667B4" w:rsidP="00E667B4">
      <w:pPr>
        <w:pStyle w:val="Heading4"/>
        <w:rPr>
          <w:lang w:eastAsia="zh-CN"/>
        </w:rPr>
      </w:pPr>
      <w:bookmarkStart w:id="2402" w:name="_Toc85734249"/>
      <w:bookmarkStart w:id="2403" w:name="_Toc89431548"/>
      <w:bookmarkStart w:id="2404" w:name="_Toc97042356"/>
      <w:bookmarkStart w:id="2405" w:name="_Toc97045500"/>
      <w:bookmarkStart w:id="2406" w:name="_Toc97155245"/>
      <w:bookmarkStart w:id="2407" w:name="_Toc101521382"/>
      <w:bookmarkStart w:id="2408" w:name="_Toc138761650"/>
      <w:bookmarkStart w:id="2409" w:name="_Toc145707860"/>
      <w:bookmarkStart w:id="2410" w:name="_Toc160570341"/>
      <w:bookmarkStart w:id="2411" w:name="_Toc162007937"/>
      <w:bookmarkStart w:id="2412" w:name="_Toc164763355"/>
      <w:r>
        <w:rPr>
          <w:lang w:eastAsia="zh-CN"/>
        </w:rPr>
        <w:t>8.</w:t>
      </w:r>
      <w:r w:rsidR="007B0A3F">
        <w:rPr>
          <w:lang w:eastAsia="zh-CN"/>
        </w:rPr>
        <w:t>1</w:t>
      </w:r>
      <w:r>
        <w:rPr>
          <w:lang w:eastAsia="zh-CN"/>
        </w:rPr>
        <w:t>.5.1</w:t>
      </w:r>
      <w:r>
        <w:rPr>
          <w:lang w:eastAsia="zh-CN"/>
        </w:rPr>
        <w:tab/>
        <w:t>General</w:t>
      </w:r>
      <w:bookmarkEnd w:id="2402"/>
      <w:bookmarkEnd w:id="2403"/>
      <w:bookmarkEnd w:id="2404"/>
      <w:bookmarkEnd w:id="2405"/>
      <w:bookmarkEnd w:id="2406"/>
      <w:bookmarkEnd w:id="2407"/>
      <w:bookmarkEnd w:id="2408"/>
      <w:bookmarkEnd w:id="2409"/>
      <w:bookmarkEnd w:id="2410"/>
      <w:bookmarkEnd w:id="2411"/>
      <w:bookmarkEnd w:id="241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13" w:name="_Toc85734250"/>
      <w:bookmarkStart w:id="2414" w:name="_Toc89431549"/>
      <w:bookmarkStart w:id="2415" w:name="_Toc97042357"/>
      <w:bookmarkStart w:id="2416" w:name="_Toc97045501"/>
      <w:bookmarkStart w:id="2417" w:name="_Toc97155246"/>
      <w:bookmarkStart w:id="2418" w:name="_Toc101521383"/>
      <w:bookmarkStart w:id="2419" w:name="_Toc138761651"/>
      <w:bookmarkStart w:id="2420" w:name="_Toc145707861"/>
      <w:bookmarkStart w:id="2421" w:name="_Toc160570342"/>
      <w:bookmarkStart w:id="2422" w:name="_Toc162007938"/>
      <w:bookmarkStart w:id="2423" w:name="_Toc164763356"/>
      <w:r>
        <w:rPr>
          <w:lang w:eastAsia="zh-CN"/>
        </w:rPr>
        <w:t>8.</w:t>
      </w:r>
      <w:r w:rsidR="007B0A3F">
        <w:rPr>
          <w:lang w:eastAsia="zh-CN"/>
        </w:rPr>
        <w:t>1</w:t>
      </w:r>
      <w:r>
        <w:rPr>
          <w:lang w:eastAsia="zh-CN"/>
        </w:rPr>
        <w:t>.5.2</w:t>
      </w:r>
      <w:r>
        <w:rPr>
          <w:lang w:eastAsia="zh-CN"/>
        </w:rPr>
        <w:tab/>
        <w:t>Structured data types</w:t>
      </w:r>
      <w:bookmarkEnd w:id="2413"/>
      <w:bookmarkEnd w:id="2414"/>
      <w:bookmarkEnd w:id="2415"/>
      <w:bookmarkEnd w:id="2416"/>
      <w:bookmarkEnd w:id="2417"/>
      <w:bookmarkEnd w:id="2418"/>
      <w:bookmarkEnd w:id="2419"/>
      <w:bookmarkEnd w:id="2420"/>
      <w:bookmarkEnd w:id="2421"/>
      <w:bookmarkEnd w:id="2422"/>
      <w:bookmarkEnd w:id="2423"/>
    </w:p>
    <w:p w14:paraId="50444C0A" w14:textId="7C920FAC" w:rsidR="00E667B4" w:rsidRDefault="00E667B4" w:rsidP="00E667B4">
      <w:pPr>
        <w:pStyle w:val="Heading5"/>
        <w:rPr>
          <w:lang w:eastAsia="zh-CN"/>
        </w:rPr>
      </w:pPr>
      <w:bookmarkStart w:id="2424" w:name="_Toc85734251"/>
      <w:bookmarkStart w:id="2425" w:name="_Toc89431550"/>
      <w:bookmarkStart w:id="2426" w:name="_Toc97042358"/>
      <w:bookmarkStart w:id="2427" w:name="_Toc97045502"/>
      <w:bookmarkStart w:id="2428" w:name="_Toc97155247"/>
      <w:bookmarkStart w:id="2429" w:name="_Toc101521384"/>
      <w:bookmarkStart w:id="2430" w:name="_Toc138761652"/>
      <w:bookmarkStart w:id="2431" w:name="_Toc145707862"/>
      <w:bookmarkStart w:id="2432" w:name="_Toc160570343"/>
      <w:bookmarkStart w:id="2433" w:name="_Toc162007939"/>
      <w:bookmarkStart w:id="2434" w:name="_Toc164763357"/>
      <w:r>
        <w:rPr>
          <w:lang w:eastAsia="zh-CN"/>
        </w:rPr>
        <w:t>8.</w:t>
      </w:r>
      <w:r w:rsidR="007B0A3F">
        <w:rPr>
          <w:lang w:eastAsia="zh-CN"/>
        </w:rPr>
        <w:t>1</w:t>
      </w:r>
      <w:r>
        <w:rPr>
          <w:lang w:eastAsia="zh-CN"/>
        </w:rPr>
        <w:t>.5.2.1</w:t>
      </w:r>
      <w:r>
        <w:rPr>
          <w:lang w:eastAsia="zh-CN"/>
        </w:rPr>
        <w:tab/>
        <w:t>Introduction</w:t>
      </w:r>
      <w:bookmarkEnd w:id="2424"/>
      <w:bookmarkEnd w:id="2425"/>
      <w:bookmarkEnd w:id="2426"/>
      <w:bookmarkEnd w:id="2427"/>
      <w:bookmarkEnd w:id="2428"/>
      <w:bookmarkEnd w:id="2429"/>
      <w:bookmarkEnd w:id="2430"/>
      <w:bookmarkEnd w:id="2431"/>
      <w:bookmarkEnd w:id="2432"/>
      <w:bookmarkEnd w:id="2433"/>
      <w:bookmarkEnd w:id="2434"/>
    </w:p>
    <w:p w14:paraId="6725FC83" w14:textId="78CFD3C0" w:rsidR="00E667B4" w:rsidRDefault="00E667B4" w:rsidP="00E667B4">
      <w:pPr>
        <w:pStyle w:val="Heading5"/>
        <w:rPr>
          <w:lang w:eastAsia="zh-CN"/>
        </w:rPr>
      </w:pPr>
      <w:bookmarkStart w:id="2435" w:name="_Toc85734252"/>
      <w:bookmarkStart w:id="2436" w:name="_Toc89431551"/>
      <w:bookmarkStart w:id="2437" w:name="_Toc97042359"/>
      <w:bookmarkStart w:id="2438" w:name="_Toc97045503"/>
      <w:bookmarkStart w:id="2439" w:name="_Toc97155248"/>
      <w:bookmarkStart w:id="2440" w:name="_Toc101521385"/>
      <w:bookmarkStart w:id="2441" w:name="_Toc138761653"/>
      <w:bookmarkStart w:id="2442" w:name="_Toc145707863"/>
      <w:bookmarkStart w:id="2443" w:name="_Toc160570344"/>
      <w:bookmarkStart w:id="2444" w:name="_Toc162007940"/>
      <w:bookmarkStart w:id="2445" w:name="_Toc164763358"/>
      <w:r>
        <w:rPr>
          <w:lang w:eastAsia="zh-CN"/>
        </w:rPr>
        <w:t>8.</w:t>
      </w:r>
      <w:r w:rsidR="007B0A3F">
        <w:rPr>
          <w:lang w:eastAsia="zh-CN"/>
        </w:rPr>
        <w:t>1</w:t>
      </w:r>
      <w:r>
        <w:rPr>
          <w:lang w:eastAsia="zh-CN"/>
        </w:rPr>
        <w:t>.5.2.2</w:t>
      </w:r>
      <w:r>
        <w:rPr>
          <w:lang w:eastAsia="zh-CN"/>
        </w:rPr>
        <w:tab/>
        <w:t>Type: EASRegistration</w:t>
      </w:r>
      <w:bookmarkEnd w:id="2435"/>
      <w:bookmarkEnd w:id="2436"/>
      <w:bookmarkEnd w:id="2437"/>
      <w:bookmarkEnd w:id="2438"/>
      <w:bookmarkEnd w:id="2439"/>
      <w:bookmarkEnd w:id="2440"/>
      <w:bookmarkEnd w:id="2441"/>
      <w:bookmarkEnd w:id="2442"/>
      <w:bookmarkEnd w:id="2443"/>
      <w:bookmarkEnd w:id="2444"/>
      <w:bookmarkEnd w:id="2445"/>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446" w:name="_Toc85734253"/>
      <w:bookmarkStart w:id="2447" w:name="_Toc89431552"/>
      <w:bookmarkStart w:id="2448" w:name="_Toc97042360"/>
      <w:bookmarkStart w:id="2449" w:name="_Toc97045504"/>
      <w:bookmarkStart w:id="2450" w:name="_Toc97155249"/>
      <w:bookmarkStart w:id="2451" w:name="_Toc101521386"/>
      <w:bookmarkStart w:id="2452" w:name="_Toc138761654"/>
      <w:bookmarkStart w:id="2453" w:name="_Toc145707864"/>
      <w:bookmarkStart w:id="2454" w:name="_Toc160570345"/>
      <w:bookmarkStart w:id="2455" w:name="_Toc162007941"/>
      <w:bookmarkStart w:id="2456" w:name="_Toc164763359"/>
      <w:r>
        <w:rPr>
          <w:lang w:eastAsia="zh-CN"/>
        </w:rPr>
        <w:lastRenderedPageBreak/>
        <w:t>8.</w:t>
      </w:r>
      <w:r w:rsidR="007B0A3F">
        <w:rPr>
          <w:lang w:eastAsia="zh-CN"/>
        </w:rPr>
        <w:t>1</w:t>
      </w:r>
      <w:r>
        <w:rPr>
          <w:lang w:eastAsia="zh-CN"/>
        </w:rPr>
        <w:t>.5.2.3</w:t>
      </w:r>
      <w:r>
        <w:rPr>
          <w:lang w:eastAsia="zh-CN"/>
        </w:rPr>
        <w:tab/>
        <w:t>Type: EASProfile</w:t>
      </w:r>
      <w:bookmarkEnd w:id="2446"/>
      <w:bookmarkEnd w:id="2447"/>
      <w:bookmarkEnd w:id="2448"/>
      <w:bookmarkEnd w:id="2449"/>
      <w:bookmarkEnd w:id="2450"/>
      <w:bookmarkEnd w:id="2451"/>
      <w:bookmarkEnd w:id="2452"/>
      <w:bookmarkEnd w:id="2453"/>
      <w:bookmarkEnd w:id="2454"/>
      <w:bookmarkEnd w:id="2455"/>
      <w:bookmarkEnd w:id="245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trPr>
        <w:tc>
          <w:tcPr>
            <w:tcW w:w="1430" w:type="dxa"/>
          </w:tcPr>
          <w:p w14:paraId="4B85A908" w14:textId="77777777" w:rsidR="00705480" w:rsidRDefault="00705480" w:rsidP="00D656F0">
            <w:pPr>
              <w:pStyle w:val="TAL"/>
            </w:pPr>
            <w:r>
              <w:t>allowedPlmnId</w:t>
            </w:r>
          </w:p>
        </w:tc>
        <w:tc>
          <w:tcPr>
            <w:tcW w:w="1117" w:type="dxa"/>
          </w:tcPr>
          <w:p w14:paraId="61B26AB3" w14:textId="77777777" w:rsidR="00705480" w:rsidRDefault="00705480" w:rsidP="00D656F0">
            <w:pPr>
              <w:pStyle w:val="TAL"/>
            </w:pPr>
            <w:r>
              <w:t>PlmnIdNid</w:t>
            </w:r>
          </w:p>
        </w:tc>
        <w:tc>
          <w:tcPr>
            <w:tcW w:w="314" w:type="dxa"/>
          </w:tcPr>
          <w:p w14:paraId="14B44A38" w14:textId="77777777" w:rsidR="00705480" w:rsidRDefault="00705480" w:rsidP="00D656F0">
            <w:pPr>
              <w:pStyle w:val="TAC"/>
            </w:pPr>
            <w:r>
              <w:t>O</w:t>
            </w:r>
          </w:p>
        </w:tc>
        <w:tc>
          <w:tcPr>
            <w:tcW w:w="1368" w:type="dxa"/>
          </w:tcPr>
          <w:p w14:paraId="638FFD1D" w14:textId="77777777" w:rsidR="00705480" w:rsidRDefault="00705480" w:rsidP="00D656F0">
            <w:pPr>
              <w:pStyle w:val="TAL"/>
            </w:pPr>
            <w:r>
              <w:t>0..1</w:t>
            </w:r>
          </w:p>
        </w:tc>
        <w:tc>
          <w:tcPr>
            <w:tcW w:w="3438" w:type="dxa"/>
          </w:tcPr>
          <w:p w14:paraId="25EE3946" w14:textId="77777777" w:rsidR="00705480" w:rsidRDefault="00705480" w:rsidP="00D656F0">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tc>
        <w:tc>
          <w:tcPr>
            <w:tcW w:w="1998" w:type="dxa"/>
          </w:tcPr>
          <w:p w14:paraId="3F17EFF2" w14:textId="77777777" w:rsidR="00705480" w:rsidRDefault="00705480" w:rsidP="00D656F0">
            <w:pPr>
              <w:pStyle w:val="TAL"/>
              <w:rPr>
                <w:rFonts w:cs="Arial"/>
                <w:szCs w:val="18"/>
              </w:rPr>
            </w:pPr>
            <w:r>
              <w:rPr>
                <w:rFonts w:cs="Arial"/>
                <w:szCs w:val="18"/>
              </w:rPr>
              <w:t>EdgeApp_2</w:t>
            </w:r>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pPr>
          </w:p>
          <w:p w14:paraId="0C566465" w14:textId="77777777" w:rsidR="00705480" w:rsidRDefault="00705480" w:rsidP="00D656F0">
            <w:pPr>
              <w:pStyle w:val="TAL"/>
            </w:pPr>
            <w:r>
              <w:t>(NOTE 3)</w:t>
            </w:r>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 1).</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 1)</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457" w:name="_Toc85734254"/>
      <w:bookmarkStart w:id="2458" w:name="_Toc89431553"/>
      <w:bookmarkStart w:id="2459" w:name="_Toc97042361"/>
      <w:bookmarkStart w:id="2460" w:name="_Toc97045505"/>
      <w:bookmarkStart w:id="2461" w:name="_Toc97155250"/>
      <w:bookmarkStart w:id="2462" w:name="_Toc101521387"/>
      <w:bookmarkStart w:id="2463" w:name="_Toc138761655"/>
      <w:bookmarkStart w:id="2464" w:name="_Toc145707865"/>
      <w:bookmarkStart w:id="2465" w:name="_Toc160570346"/>
      <w:bookmarkStart w:id="2466" w:name="_Toc162007942"/>
      <w:bookmarkStart w:id="2467" w:name="_Toc164763360"/>
      <w:r>
        <w:rPr>
          <w:lang w:eastAsia="zh-CN"/>
        </w:rPr>
        <w:t>8.</w:t>
      </w:r>
      <w:r w:rsidR="007B0A3F">
        <w:rPr>
          <w:lang w:eastAsia="zh-CN"/>
        </w:rPr>
        <w:t>1</w:t>
      </w:r>
      <w:r>
        <w:rPr>
          <w:lang w:eastAsia="zh-CN"/>
        </w:rPr>
        <w:t>.5.2.4</w:t>
      </w:r>
      <w:r>
        <w:rPr>
          <w:lang w:eastAsia="zh-CN"/>
        </w:rPr>
        <w:tab/>
        <w:t>Type: EASServiceKPI</w:t>
      </w:r>
      <w:bookmarkEnd w:id="2457"/>
      <w:bookmarkEnd w:id="2458"/>
      <w:bookmarkEnd w:id="2459"/>
      <w:bookmarkEnd w:id="2460"/>
      <w:bookmarkEnd w:id="2461"/>
      <w:bookmarkEnd w:id="2462"/>
      <w:bookmarkEnd w:id="2463"/>
      <w:bookmarkEnd w:id="2464"/>
      <w:bookmarkEnd w:id="2465"/>
      <w:bookmarkEnd w:id="2466"/>
      <w:bookmarkEnd w:id="246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468" w:name="_Toc85734255"/>
      <w:bookmarkStart w:id="2469" w:name="_Toc89431554"/>
      <w:bookmarkStart w:id="2470" w:name="_Toc97042362"/>
      <w:bookmarkStart w:id="2471" w:name="_Toc97045506"/>
      <w:bookmarkStart w:id="2472" w:name="_Toc97155251"/>
      <w:bookmarkStart w:id="2473" w:name="_Toc101521388"/>
      <w:bookmarkStart w:id="2474" w:name="_Toc138761656"/>
      <w:bookmarkStart w:id="2475" w:name="_Toc145707866"/>
      <w:bookmarkStart w:id="2476" w:name="_Toc160570347"/>
      <w:bookmarkStart w:id="2477" w:name="_Toc162007943"/>
      <w:bookmarkStart w:id="2478" w:name="_Toc164763361"/>
      <w:r>
        <w:rPr>
          <w:lang w:eastAsia="zh-CN"/>
        </w:rPr>
        <w:t>8.</w:t>
      </w:r>
      <w:r w:rsidR="007B0A3F">
        <w:rPr>
          <w:lang w:eastAsia="zh-CN"/>
        </w:rPr>
        <w:t>1</w:t>
      </w:r>
      <w:r>
        <w:rPr>
          <w:lang w:eastAsia="zh-CN"/>
        </w:rPr>
        <w:t>.5.2.5</w:t>
      </w:r>
      <w:r>
        <w:rPr>
          <w:lang w:eastAsia="zh-CN"/>
        </w:rPr>
        <w:tab/>
        <w:t>Type: EndPoint</w:t>
      </w:r>
      <w:bookmarkEnd w:id="2468"/>
      <w:bookmarkEnd w:id="2469"/>
      <w:bookmarkEnd w:id="2470"/>
      <w:bookmarkEnd w:id="2471"/>
      <w:bookmarkEnd w:id="2472"/>
      <w:bookmarkEnd w:id="2473"/>
      <w:bookmarkEnd w:id="2474"/>
      <w:bookmarkEnd w:id="2475"/>
      <w:bookmarkEnd w:id="2476"/>
      <w:bookmarkEnd w:id="2477"/>
      <w:bookmarkEnd w:id="247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479" w:name="_Toc85734256"/>
      <w:bookmarkStart w:id="2480" w:name="_Toc89431555"/>
      <w:bookmarkStart w:id="2481" w:name="_Toc97042363"/>
      <w:bookmarkStart w:id="2482" w:name="_Toc97045507"/>
      <w:bookmarkStart w:id="2483" w:name="_Toc97155252"/>
      <w:bookmarkStart w:id="2484" w:name="_Toc101521389"/>
      <w:bookmarkStart w:id="2485" w:name="_Toc138761657"/>
      <w:bookmarkStart w:id="2486" w:name="_Toc145707867"/>
      <w:bookmarkStart w:id="2487" w:name="_Toc160570348"/>
      <w:bookmarkStart w:id="2488" w:name="_Toc162007944"/>
      <w:bookmarkStart w:id="2489" w:name="_Toc164763362"/>
      <w:r>
        <w:rPr>
          <w:lang w:eastAsia="zh-CN"/>
        </w:rPr>
        <w:t>8.1.5.2.6</w:t>
      </w:r>
      <w:r>
        <w:rPr>
          <w:lang w:eastAsia="zh-CN"/>
        </w:rPr>
        <w:tab/>
        <w:t>Type: EASRegistrationPatch</w:t>
      </w:r>
      <w:bookmarkEnd w:id="2479"/>
      <w:bookmarkEnd w:id="2480"/>
      <w:bookmarkEnd w:id="2481"/>
      <w:bookmarkEnd w:id="2482"/>
      <w:bookmarkEnd w:id="2483"/>
      <w:bookmarkEnd w:id="2484"/>
      <w:bookmarkEnd w:id="2485"/>
      <w:bookmarkEnd w:id="2486"/>
      <w:bookmarkEnd w:id="2487"/>
      <w:bookmarkEnd w:id="2488"/>
      <w:bookmarkEnd w:id="248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490" w:name="_Toc138761658"/>
      <w:bookmarkStart w:id="2491" w:name="_Toc145707868"/>
      <w:bookmarkStart w:id="2492" w:name="_Toc160570349"/>
      <w:bookmarkStart w:id="2493" w:name="_Toc162007945"/>
      <w:bookmarkStart w:id="2494" w:name="_Toc164763363"/>
      <w:r>
        <w:rPr>
          <w:lang w:eastAsia="zh-CN"/>
        </w:rPr>
        <w:t>8.1.5.2.7</w:t>
      </w:r>
      <w:r>
        <w:rPr>
          <w:lang w:eastAsia="zh-CN"/>
        </w:rPr>
        <w:tab/>
        <w:t xml:space="preserve">Type: </w:t>
      </w:r>
      <w:r>
        <w:t>TransContSuppDetails</w:t>
      </w:r>
      <w:bookmarkEnd w:id="2490"/>
      <w:bookmarkEnd w:id="2491"/>
      <w:bookmarkEnd w:id="2492"/>
      <w:bookmarkEnd w:id="2493"/>
      <w:bookmarkEnd w:id="249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495" w:name="_Toc138761659"/>
      <w:bookmarkStart w:id="2496" w:name="_Toc145707869"/>
      <w:bookmarkStart w:id="2497" w:name="_Toc160570350"/>
      <w:bookmarkStart w:id="2498" w:name="_Toc162007946"/>
      <w:bookmarkStart w:id="2499" w:name="_Toc164763364"/>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495"/>
      <w:bookmarkEnd w:id="2496"/>
      <w:bookmarkEnd w:id="2497"/>
      <w:bookmarkEnd w:id="2498"/>
      <w:bookmarkEnd w:id="2499"/>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00" w:name="_Toc145707870"/>
      <w:bookmarkStart w:id="2501" w:name="_Toc160570351"/>
      <w:bookmarkStart w:id="2502" w:name="_Toc162007947"/>
      <w:bookmarkStart w:id="2503" w:name="_Toc164763365"/>
      <w:r>
        <w:rPr>
          <w:lang w:eastAsia="zh-CN"/>
        </w:rPr>
        <w:t>8.1.5.2.</w:t>
      </w:r>
      <w:r w:rsidRPr="009F6FAC">
        <w:rPr>
          <w:lang w:eastAsia="zh-CN"/>
        </w:rPr>
        <w:t>9</w:t>
      </w:r>
      <w:r>
        <w:rPr>
          <w:lang w:eastAsia="zh-CN"/>
        </w:rPr>
        <w:tab/>
        <w:t xml:space="preserve">Type: </w:t>
      </w:r>
      <w:r>
        <w:t>EASBdlReqs</w:t>
      </w:r>
      <w:bookmarkEnd w:id="2500"/>
      <w:bookmarkEnd w:id="2501"/>
      <w:bookmarkEnd w:id="2502"/>
      <w:bookmarkEnd w:id="250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04" w:name="_Toc145707871"/>
      <w:bookmarkStart w:id="2505" w:name="_Toc160570352"/>
      <w:bookmarkStart w:id="2506" w:name="_Toc162007948"/>
      <w:bookmarkStart w:id="2507" w:name="_Toc164763366"/>
      <w:r>
        <w:rPr>
          <w:lang w:eastAsia="zh-CN"/>
        </w:rPr>
        <w:t>8.1.5.2.</w:t>
      </w:r>
      <w:r w:rsidRPr="009F6FAC">
        <w:rPr>
          <w:lang w:eastAsia="zh-CN"/>
        </w:rPr>
        <w:t>10</w:t>
      </w:r>
      <w:r>
        <w:rPr>
          <w:lang w:eastAsia="zh-CN"/>
        </w:rPr>
        <w:tab/>
        <w:t xml:space="preserve">Type: </w:t>
      </w:r>
      <w:r>
        <w:t>CoordinatedAcrReqs</w:t>
      </w:r>
      <w:bookmarkEnd w:id="2504"/>
      <w:bookmarkEnd w:id="2505"/>
      <w:bookmarkEnd w:id="2506"/>
      <w:bookmarkEnd w:id="250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08" w:name="_Toc85734257"/>
      <w:bookmarkStart w:id="2509" w:name="_Toc89431556"/>
      <w:bookmarkStart w:id="2510" w:name="_Toc97042364"/>
      <w:bookmarkStart w:id="2511" w:name="_Toc97045508"/>
      <w:bookmarkStart w:id="2512" w:name="_Toc97155253"/>
      <w:bookmarkStart w:id="2513" w:name="_Toc101521390"/>
      <w:bookmarkStart w:id="2514" w:name="_Toc138761660"/>
      <w:bookmarkStart w:id="2515" w:name="_Toc145707872"/>
      <w:bookmarkStart w:id="2516" w:name="_Toc160570353"/>
      <w:bookmarkStart w:id="2517" w:name="_Toc162007949"/>
      <w:bookmarkStart w:id="2518" w:name="_Toc164763367"/>
      <w:r>
        <w:rPr>
          <w:lang w:eastAsia="zh-CN"/>
        </w:rPr>
        <w:t>8.</w:t>
      </w:r>
      <w:r w:rsidR="007B0A3F">
        <w:rPr>
          <w:lang w:eastAsia="zh-CN"/>
        </w:rPr>
        <w:t>1</w:t>
      </w:r>
      <w:r>
        <w:rPr>
          <w:lang w:eastAsia="zh-CN"/>
        </w:rPr>
        <w:t>.5.3</w:t>
      </w:r>
      <w:r>
        <w:rPr>
          <w:lang w:eastAsia="zh-CN"/>
        </w:rPr>
        <w:tab/>
        <w:t>Simple data types and enumerations</w:t>
      </w:r>
      <w:bookmarkEnd w:id="2508"/>
      <w:bookmarkEnd w:id="2509"/>
      <w:bookmarkEnd w:id="2510"/>
      <w:bookmarkEnd w:id="2511"/>
      <w:bookmarkEnd w:id="2512"/>
      <w:bookmarkEnd w:id="2513"/>
      <w:bookmarkEnd w:id="2514"/>
      <w:bookmarkEnd w:id="2515"/>
      <w:bookmarkEnd w:id="2516"/>
      <w:bookmarkEnd w:id="2517"/>
      <w:bookmarkEnd w:id="2518"/>
    </w:p>
    <w:p w14:paraId="32FEA8B3" w14:textId="77777777" w:rsidR="0094697A" w:rsidRDefault="0094697A" w:rsidP="0094697A">
      <w:pPr>
        <w:pStyle w:val="Heading5"/>
      </w:pPr>
      <w:bookmarkStart w:id="2519" w:name="_Toc97042365"/>
      <w:bookmarkStart w:id="2520" w:name="_Toc97045509"/>
      <w:bookmarkStart w:id="2521" w:name="_Toc97155254"/>
      <w:bookmarkStart w:id="2522" w:name="_Toc101521391"/>
      <w:bookmarkStart w:id="2523" w:name="_Toc138761661"/>
      <w:bookmarkStart w:id="2524" w:name="_Toc145707873"/>
      <w:bookmarkStart w:id="2525" w:name="_Toc160570354"/>
      <w:bookmarkStart w:id="2526" w:name="_Toc162007950"/>
      <w:bookmarkStart w:id="2527" w:name="_Toc164763368"/>
      <w:r>
        <w:t>8.1.5.3.1</w:t>
      </w:r>
      <w:r>
        <w:tab/>
        <w:t>Introduction</w:t>
      </w:r>
      <w:bookmarkEnd w:id="2519"/>
      <w:bookmarkEnd w:id="2520"/>
      <w:bookmarkEnd w:id="2521"/>
      <w:bookmarkEnd w:id="2522"/>
      <w:bookmarkEnd w:id="2523"/>
      <w:bookmarkEnd w:id="2524"/>
      <w:bookmarkEnd w:id="2525"/>
      <w:bookmarkEnd w:id="2526"/>
      <w:bookmarkEnd w:id="252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28" w:name="_Toc97042366"/>
      <w:bookmarkStart w:id="2529" w:name="_Toc97045510"/>
      <w:bookmarkStart w:id="2530" w:name="_Toc97155255"/>
      <w:bookmarkStart w:id="2531" w:name="_Toc101521392"/>
      <w:bookmarkStart w:id="2532" w:name="_Toc138761662"/>
      <w:bookmarkStart w:id="2533" w:name="_Toc145707874"/>
      <w:bookmarkStart w:id="2534" w:name="_Toc160570355"/>
      <w:bookmarkStart w:id="2535" w:name="_Toc162007951"/>
      <w:bookmarkStart w:id="2536" w:name="_Toc164763369"/>
      <w:r>
        <w:t>8.1.5.3.2</w:t>
      </w:r>
      <w:r>
        <w:tab/>
        <w:t>Simple data types</w:t>
      </w:r>
      <w:bookmarkEnd w:id="2528"/>
      <w:bookmarkEnd w:id="2529"/>
      <w:bookmarkEnd w:id="2530"/>
      <w:bookmarkEnd w:id="2531"/>
      <w:bookmarkEnd w:id="2532"/>
      <w:bookmarkEnd w:id="2533"/>
      <w:bookmarkEnd w:id="2534"/>
      <w:bookmarkEnd w:id="2535"/>
      <w:bookmarkEnd w:id="2536"/>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537" w:name="_Toc97042367"/>
      <w:bookmarkStart w:id="2538" w:name="_Toc97045511"/>
      <w:bookmarkStart w:id="2539" w:name="_Toc97155256"/>
      <w:bookmarkStart w:id="2540" w:name="_Toc101521393"/>
      <w:bookmarkStart w:id="2541" w:name="_Toc138761663"/>
      <w:bookmarkStart w:id="2542" w:name="_Toc145707875"/>
      <w:bookmarkStart w:id="2543" w:name="_Toc160570356"/>
      <w:bookmarkStart w:id="2544" w:name="_Toc162007952"/>
      <w:bookmarkStart w:id="2545" w:name="_Toc164763370"/>
      <w:r>
        <w:t>8.1.5.3.3</w:t>
      </w:r>
      <w:r>
        <w:tab/>
        <w:t>Enumeration: PermissionLevel</w:t>
      </w:r>
      <w:bookmarkEnd w:id="2537"/>
      <w:bookmarkEnd w:id="2538"/>
      <w:bookmarkEnd w:id="2539"/>
      <w:bookmarkEnd w:id="2540"/>
      <w:bookmarkEnd w:id="2541"/>
      <w:bookmarkEnd w:id="2542"/>
      <w:bookmarkEnd w:id="2543"/>
      <w:bookmarkEnd w:id="2544"/>
      <w:bookmarkEnd w:id="2545"/>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546" w:name="_Toc97042368"/>
      <w:bookmarkStart w:id="2547" w:name="_Toc97045512"/>
      <w:bookmarkStart w:id="2548" w:name="_Toc97155257"/>
      <w:bookmarkStart w:id="2549" w:name="_Toc101521394"/>
      <w:bookmarkStart w:id="2550" w:name="_Toc138761664"/>
      <w:bookmarkStart w:id="2551" w:name="_Toc145707876"/>
      <w:bookmarkStart w:id="2552" w:name="_Toc160570357"/>
      <w:bookmarkStart w:id="2553" w:name="_Toc162007953"/>
      <w:bookmarkStart w:id="2554" w:name="_Toc164763371"/>
      <w:r>
        <w:t>8.1.5.3.4</w:t>
      </w:r>
      <w:r>
        <w:tab/>
        <w:t>Enumeration: EASCategory</w:t>
      </w:r>
      <w:bookmarkEnd w:id="2546"/>
      <w:bookmarkEnd w:id="2547"/>
      <w:bookmarkEnd w:id="2548"/>
      <w:bookmarkEnd w:id="2549"/>
      <w:bookmarkEnd w:id="2550"/>
      <w:bookmarkEnd w:id="2551"/>
      <w:bookmarkEnd w:id="2552"/>
      <w:bookmarkEnd w:id="2553"/>
      <w:bookmarkEnd w:id="2554"/>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555" w:name="_Toc138761665"/>
      <w:bookmarkStart w:id="2556" w:name="_Toc145707877"/>
      <w:bookmarkStart w:id="2557" w:name="_Toc160570358"/>
      <w:bookmarkStart w:id="2558" w:name="_Toc162007954"/>
      <w:bookmarkStart w:id="2559" w:name="_Toc164763372"/>
      <w:r>
        <w:t>8.1.5.3.5</w:t>
      </w:r>
      <w:r>
        <w:tab/>
        <w:t>Enumeration: TransportProtocol</w:t>
      </w:r>
      <w:bookmarkEnd w:id="2555"/>
      <w:bookmarkEnd w:id="2556"/>
      <w:bookmarkEnd w:id="2557"/>
      <w:bookmarkEnd w:id="2558"/>
      <w:bookmarkEnd w:id="255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560" w:name="_Toc145707878"/>
      <w:bookmarkStart w:id="2561" w:name="_Toc160570359"/>
      <w:bookmarkStart w:id="2562" w:name="_Toc162007955"/>
      <w:bookmarkStart w:id="2563" w:name="_Toc164763373"/>
      <w:r>
        <w:t>8.1.5.3.</w:t>
      </w:r>
      <w:r w:rsidRPr="009F6FAC">
        <w:t>6</w:t>
      </w:r>
      <w:r>
        <w:tab/>
        <w:t>Enumeration: BdlType</w:t>
      </w:r>
      <w:bookmarkEnd w:id="2560"/>
      <w:bookmarkEnd w:id="2561"/>
      <w:bookmarkEnd w:id="2562"/>
      <w:bookmarkEnd w:id="256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564" w:name="_Toc145707879"/>
      <w:bookmarkStart w:id="2565" w:name="_Toc160570360"/>
      <w:bookmarkStart w:id="2566" w:name="_Toc162007956"/>
      <w:bookmarkStart w:id="2567" w:name="_Toc164763374"/>
      <w:r>
        <w:t>8.1.5.3.</w:t>
      </w:r>
      <w:r w:rsidRPr="009F6FAC">
        <w:t>7</w:t>
      </w:r>
      <w:r>
        <w:tab/>
        <w:t>Enumeration: Affinity</w:t>
      </w:r>
      <w:bookmarkEnd w:id="2564"/>
      <w:bookmarkEnd w:id="2565"/>
      <w:bookmarkEnd w:id="2566"/>
      <w:bookmarkEnd w:id="2567"/>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568" w:name="_Toc145707880"/>
      <w:bookmarkStart w:id="2569" w:name="_Toc160570361"/>
      <w:bookmarkStart w:id="2570" w:name="_Toc162007957"/>
      <w:bookmarkStart w:id="2571" w:name="_Toc164763375"/>
      <w:r>
        <w:t>8.1.5.3.</w:t>
      </w:r>
      <w:r w:rsidRPr="009F6FAC">
        <w:t>8</w:t>
      </w:r>
      <w:r>
        <w:tab/>
        <w:t>Enumeration: FailureAction</w:t>
      </w:r>
      <w:bookmarkEnd w:id="2568"/>
      <w:bookmarkEnd w:id="2569"/>
      <w:bookmarkEnd w:id="2570"/>
      <w:bookmarkEnd w:id="257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572" w:name="_Toc85734258"/>
      <w:bookmarkStart w:id="2573" w:name="_Toc89431557"/>
      <w:bookmarkStart w:id="2574" w:name="_Toc97042369"/>
      <w:bookmarkStart w:id="2575" w:name="_Toc97045513"/>
      <w:bookmarkStart w:id="2576" w:name="_Toc97155258"/>
      <w:bookmarkStart w:id="2577" w:name="_Toc101521395"/>
      <w:bookmarkStart w:id="2578" w:name="_Toc138761666"/>
      <w:bookmarkStart w:id="2579" w:name="_Toc145707881"/>
      <w:bookmarkStart w:id="2580" w:name="_Toc160570362"/>
      <w:bookmarkStart w:id="2581" w:name="_Toc162007958"/>
      <w:bookmarkStart w:id="2582" w:name="_Toc164763376"/>
      <w:r>
        <w:t>8.</w:t>
      </w:r>
      <w:r w:rsidR="007B0A3F">
        <w:t>1</w:t>
      </w:r>
      <w:r>
        <w:t>.6</w:t>
      </w:r>
      <w:r>
        <w:tab/>
        <w:t>Error Handling</w:t>
      </w:r>
      <w:bookmarkEnd w:id="2572"/>
      <w:bookmarkEnd w:id="2573"/>
      <w:bookmarkEnd w:id="2574"/>
      <w:bookmarkEnd w:id="2575"/>
      <w:bookmarkEnd w:id="2576"/>
      <w:bookmarkEnd w:id="2577"/>
      <w:bookmarkEnd w:id="2578"/>
      <w:bookmarkEnd w:id="2579"/>
      <w:bookmarkEnd w:id="2580"/>
      <w:bookmarkEnd w:id="2581"/>
      <w:bookmarkEnd w:id="2582"/>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583" w:name="_Toc85734259"/>
      <w:bookmarkStart w:id="2584" w:name="_Toc89431558"/>
      <w:bookmarkStart w:id="2585" w:name="_Toc97042370"/>
      <w:bookmarkStart w:id="2586" w:name="_Toc97045514"/>
      <w:bookmarkStart w:id="2587" w:name="_Toc97155259"/>
      <w:bookmarkStart w:id="2588" w:name="_Toc101521396"/>
      <w:bookmarkStart w:id="2589" w:name="_Toc138761667"/>
      <w:bookmarkStart w:id="2590" w:name="_Toc145707882"/>
      <w:bookmarkStart w:id="2591" w:name="_Toc160570363"/>
      <w:bookmarkStart w:id="2592" w:name="_Toc162007959"/>
      <w:bookmarkStart w:id="2593" w:name="_Toc164763377"/>
      <w:r>
        <w:t>8.</w:t>
      </w:r>
      <w:r w:rsidR="007B0A3F">
        <w:t>1</w:t>
      </w:r>
      <w:r>
        <w:t>.7</w:t>
      </w:r>
      <w:r>
        <w:tab/>
        <w:t>Feature negotiation</w:t>
      </w:r>
      <w:bookmarkEnd w:id="2583"/>
      <w:bookmarkEnd w:id="2584"/>
      <w:bookmarkEnd w:id="2585"/>
      <w:bookmarkEnd w:id="2586"/>
      <w:bookmarkEnd w:id="2587"/>
      <w:bookmarkEnd w:id="2588"/>
      <w:bookmarkEnd w:id="2589"/>
      <w:bookmarkEnd w:id="2590"/>
      <w:bookmarkEnd w:id="2591"/>
      <w:bookmarkEnd w:id="2592"/>
      <w:bookmarkEnd w:id="259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2594" w:name="_Toc85734260"/>
      <w:bookmarkStart w:id="2595" w:name="_Toc89431559"/>
      <w:bookmarkStart w:id="2596" w:name="_Toc97042371"/>
      <w:bookmarkStart w:id="2597" w:name="_Toc97045515"/>
      <w:bookmarkStart w:id="2598" w:name="_Toc97155260"/>
      <w:bookmarkStart w:id="2599" w:name="_Toc101521397"/>
      <w:bookmarkStart w:id="2600" w:name="_Toc138761668"/>
      <w:bookmarkStart w:id="2601" w:name="_Toc145707883"/>
      <w:bookmarkStart w:id="2602" w:name="_Toc160570364"/>
      <w:bookmarkStart w:id="2603" w:name="_Toc162007960"/>
      <w:bookmarkStart w:id="2604" w:name="_Toc164763378"/>
      <w:r>
        <w:t>8.2</w:t>
      </w:r>
      <w:r>
        <w:tab/>
        <w:t>Eees_UELocation API</w:t>
      </w:r>
      <w:bookmarkEnd w:id="2594"/>
      <w:bookmarkEnd w:id="2595"/>
      <w:bookmarkEnd w:id="2596"/>
      <w:bookmarkEnd w:id="2597"/>
      <w:bookmarkEnd w:id="2598"/>
      <w:bookmarkEnd w:id="2599"/>
      <w:bookmarkEnd w:id="2600"/>
      <w:bookmarkEnd w:id="2601"/>
      <w:bookmarkEnd w:id="2602"/>
      <w:bookmarkEnd w:id="2603"/>
      <w:bookmarkEnd w:id="2604"/>
    </w:p>
    <w:p w14:paraId="6D967C31" w14:textId="732F6D3F" w:rsidR="00C95A9A" w:rsidRDefault="00C95A9A" w:rsidP="00C95A9A">
      <w:pPr>
        <w:pStyle w:val="Heading3"/>
      </w:pPr>
      <w:bookmarkStart w:id="2605" w:name="_Toc85734261"/>
      <w:bookmarkStart w:id="2606" w:name="_Toc89431560"/>
      <w:bookmarkStart w:id="2607" w:name="_Toc97042372"/>
      <w:bookmarkStart w:id="2608" w:name="_Toc97045516"/>
      <w:bookmarkStart w:id="2609" w:name="_Toc97155261"/>
      <w:bookmarkStart w:id="2610" w:name="_Toc101521398"/>
      <w:bookmarkStart w:id="2611" w:name="_Toc138761669"/>
      <w:bookmarkStart w:id="2612" w:name="_Toc145707884"/>
      <w:bookmarkStart w:id="2613" w:name="_Toc160570365"/>
      <w:bookmarkStart w:id="2614" w:name="_Toc162007961"/>
      <w:bookmarkStart w:id="2615" w:name="_Toc164763379"/>
      <w:r>
        <w:t>8.2.1</w:t>
      </w:r>
      <w:r>
        <w:tab/>
      </w:r>
      <w:bookmarkEnd w:id="2605"/>
      <w:r w:rsidR="00F63995">
        <w:t>Introduction</w:t>
      </w:r>
      <w:bookmarkEnd w:id="2606"/>
      <w:bookmarkEnd w:id="2607"/>
      <w:bookmarkEnd w:id="2608"/>
      <w:bookmarkEnd w:id="2609"/>
      <w:bookmarkEnd w:id="2610"/>
      <w:bookmarkEnd w:id="2611"/>
      <w:bookmarkEnd w:id="2612"/>
      <w:bookmarkEnd w:id="2613"/>
      <w:bookmarkEnd w:id="2614"/>
      <w:bookmarkEnd w:id="2615"/>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16" w:name="_Toc85734262"/>
      <w:bookmarkStart w:id="2617" w:name="_Toc89431561"/>
      <w:bookmarkStart w:id="2618" w:name="_Toc97042373"/>
      <w:bookmarkStart w:id="2619" w:name="_Toc97045517"/>
      <w:bookmarkStart w:id="2620" w:name="_Toc97155262"/>
      <w:bookmarkStart w:id="2621" w:name="_Toc101521399"/>
      <w:bookmarkStart w:id="2622" w:name="_Toc138761670"/>
      <w:bookmarkStart w:id="2623" w:name="_Toc145707885"/>
      <w:bookmarkStart w:id="2624" w:name="_Toc160570366"/>
      <w:bookmarkStart w:id="2625" w:name="_Toc162007962"/>
      <w:bookmarkStart w:id="2626" w:name="_Toc164763380"/>
      <w:r>
        <w:t>8.2.2</w:t>
      </w:r>
      <w:r>
        <w:tab/>
        <w:t>Resources</w:t>
      </w:r>
      <w:bookmarkEnd w:id="2616"/>
      <w:bookmarkEnd w:id="2617"/>
      <w:bookmarkEnd w:id="2618"/>
      <w:bookmarkEnd w:id="2619"/>
      <w:bookmarkEnd w:id="2620"/>
      <w:bookmarkEnd w:id="2621"/>
      <w:bookmarkEnd w:id="2622"/>
      <w:bookmarkEnd w:id="2623"/>
      <w:bookmarkEnd w:id="2624"/>
      <w:bookmarkEnd w:id="2625"/>
      <w:bookmarkEnd w:id="2626"/>
    </w:p>
    <w:p w14:paraId="5F4D41DF" w14:textId="440D3E81" w:rsidR="00C95A9A" w:rsidRDefault="00C95A9A" w:rsidP="00C95A9A">
      <w:pPr>
        <w:pStyle w:val="Heading4"/>
      </w:pPr>
      <w:bookmarkStart w:id="2627" w:name="_Toc85734263"/>
      <w:bookmarkStart w:id="2628" w:name="_Toc89431562"/>
      <w:bookmarkStart w:id="2629" w:name="_Toc97042374"/>
      <w:bookmarkStart w:id="2630" w:name="_Toc97045518"/>
      <w:bookmarkStart w:id="2631" w:name="_Toc97155263"/>
      <w:bookmarkStart w:id="2632" w:name="_Toc101521400"/>
      <w:bookmarkStart w:id="2633" w:name="_Toc138761671"/>
      <w:bookmarkStart w:id="2634" w:name="_Toc145707886"/>
      <w:bookmarkStart w:id="2635" w:name="_Toc160570367"/>
      <w:bookmarkStart w:id="2636" w:name="_Toc162007963"/>
      <w:bookmarkStart w:id="2637" w:name="_Toc164763381"/>
      <w:r>
        <w:t>8.2.2.1</w:t>
      </w:r>
      <w:r>
        <w:tab/>
        <w:t>Overview</w:t>
      </w:r>
      <w:bookmarkEnd w:id="2627"/>
      <w:bookmarkEnd w:id="2628"/>
      <w:bookmarkEnd w:id="2629"/>
      <w:bookmarkEnd w:id="2630"/>
      <w:bookmarkEnd w:id="2631"/>
      <w:bookmarkEnd w:id="2632"/>
      <w:bookmarkEnd w:id="2633"/>
      <w:bookmarkEnd w:id="2634"/>
      <w:bookmarkEnd w:id="2635"/>
      <w:bookmarkEnd w:id="2636"/>
      <w:bookmarkEnd w:id="263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4pt" o:ole="">
            <v:imagedata r:id="rId15" o:title=""/>
          </v:shape>
          <o:OLEObject Type="Embed" ProgID="Visio.Drawing.11" ShapeID="_x0000_i1027" DrawAspect="Content" ObjectID="_177537615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638" w:name="_Toc85734264"/>
      <w:bookmarkStart w:id="2639" w:name="_Toc89431563"/>
      <w:bookmarkStart w:id="2640" w:name="_Toc97042375"/>
      <w:bookmarkStart w:id="2641" w:name="_Toc97045519"/>
      <w:bookmarkStart w:id="2642" w:name="_Toc97155264"/>
      <w:bookmarkStart w:id="2643" w:name="_Toc101521401"/>
      <w:bookmarkStart w:id="2644" w:name="_Toc138761672"/>
      <w:bookmarkStart w:id="2645" w:name="_Toc145707887"/>
      <w:bookmarkStart w:id="2646" w:name="_Toc160570368"/>
      <w:bookmarkStart w:id="2647" w:name="_Toc162007964"/>
      <w:bookmarkStart w:id="2648" w:name="_Toc164763382"/>
      <w:r>
        <w:t>8.2.2.2</w:t>
      </w:r>
      <w:r>
        <w:tab/>
        <w:t>Resource</w:t>
      </w:r>
      <w:r w:rsidRPr="00831458">
        <w:t xml:space="preserve">: </w:t>
      </w:r>
      <w:r>
        <w:t>Location Information Subscriptions</w:t>
      </w:r>
      <w:bookmarkEnd w:id="2638"/>
      <w:bookmarkEnd w:id="2639"/>
      <w:bookmarkEnd w:id="2640"/>
      <w:bookmarkEnd w:id="2641"/>
      <w:bookmarkEnd w:id="2642"/>
      <w:bookmarkEnd w:id="2643"/>
      <w:bookmarkEnd w:id="2644"/>
      <w:bookmarkEnd w:id="2645"/>
      <w:bookmarkEnd w:id="2646"/>
      <w:bookmarkEnd w:id="2647"/>
      <w:bookmarkEnd w:id="2648"/>
    </w:p>
    <w:p w14:paraId="7390CD20" w14:textId="17A056FB" w:rsidR="00C95A9A" w:rsidRDefault="00C95A9A" w:rsidP="00C95A9A">
      <w:pPr>
        <w:pStyle w:val="Heading5"/>
        <w:rPr>
          <w:lang w:eastAsia="zh-CN"/>
        </w:rPr>
      </w:pPr>
      <w:bookmarkStart w:id="2649" w:name="_Toc85734265"/>
      <w:bookmarkStart w:id="2650" w:name="_Toc89431564"/>
      <w:bookmarkStart w:id="2651" w:name="_Toc97042376"/>
      <w:bookmarkStart w:id="2652" w:name="_Toc97045520"/>
      <w:bookmarkStart w:id="2653" w:name="_Toc97155265"/>
      <w:bookmarkStart w:id="2654" w:name="_Toc101521402"/>
      <w:bookmarkStart w:id="2655" w:name="_Toc138761673"/>
      <w:bookmarkStart w:id="2656" w:name="_Toc145707888"/>
      <w:bookmarkStart w:id="2657" w:name="_Toc160570369"/>
      <w:bookmarkStart w:id="2658" w:name="_Toc162007965"/>
      <w:bookmarkStart w:id="2659" w:name="_Toc164763383"/>
      <w:r>
        <w:rPr>
          <w:lang w:eastAsia="zh-CN"/>
        </w:rPr>
        <w:t>8.2.2.2.1</w:t>
      </w:r>
      <w:r>
        <w:rPr>
          <w:lang w:eastAsia="zh-CN"/>
        </w:rPr>
        <w:tab/>
        <w:t>Description</w:t>
      </w:r>
      <w:bookmarkEnd w:id="2649"/>
      <w:bookmarkEnd w:id="2650"/>
      <w:bookmarkEnd w:id="2651"/>
      <w:bookmarkEnd w:id="2652"/>
      <w:bookmarkEnd w:id="2653"/>
      <w:bookmarkEnd w:id="2654"/>
      <w:bookmarkEnd w:id="2655"/>
      <w:bookmarkEnd w:id="2656"/>
      <w:bookmarkEnd w:id="2657"/>
      <w:bookmarkEnd w:id="2658"/>
      <w:bookmarkEnd w:id="265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660" w:name="_Toc85734266"/>
      <w:bookmarkStart w:id="2661" w:name="_Toc89431565"/>
      <w:bookmarkStart w:id="2662" w:name="_Toc97042377"/>
      <w:bookmarkStart w:id="2663" w:name="_Toc97045521"/>
      <w:bookmarkStart w:id="2664" w:name="_Toc97155266"/>
      <w:bookmarkStart w:id="2665" w:name="_Toc101521403"/>
      <w:bookmarkStart w:id="2666" w:name="_Toc138761674"/>
      <w:bookmarkStart w:id="2667" w:name="_Toc145707889"/>
      <w:bookmarkStart w:id="2668" w:name="_Toc160570370"/>
      <w:bookmarkStart w:id="2669" w:name="_Toc162007966"/>
      <w:bookmarkStart w:id="2670" w:name="_Toc164763384"/>
      <w:r>
        <w:rPr>
          <w:lang w:eastAsia="zh-CN"/>
        </w:rPr>
        <w:t>8.2.2.2.2</w:t>
      </w:r>
      <w:r>
        <w:rPr>
          <w:lang w:eastAsia="zh-CN"/>
        </w:rPr>
        <w:tab/>
        <w:t>Resource Definition</w:t>
      </w:r>
      <w:bookmarkEnd w:id="2660"/>
      <w:bookmarkEnd w:id="2661"/>
      <w:bookmarkEnd w:id="2662"/>
      <w:bookmarkEnd w:id="2663"/>
      <w:bookmarkEnd w:id="2664"/>
      <w:bookmarkEnd w:id="2665"/>
      <w:bookmarkEnd w:id="2666"/>
      <w:bookmarkEnd w:id="2667"/>
      <w:bookmarkEnd w:id="2668"/>
      <w:bookmarkEnd w:id="2669"/>
      <w:bookmarkEnd w:id="267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671" w:name="_Toc85734267"/>
      <w:bookmarkStart w:id="2672" w:name="_Toc89431566"/>
      <w:bookmarkStart w:id="2673" w:name="_Toc97042378"/>
      <w:bookmarkStart w:id="2674" w:name="_Toc97045522"/>
      <w:bookmarkStart w:id="2675" w:name="_Toc97155267"/>
      <w:bookmarkStart w:id="2676" w:name="_Toc101521404"/>
      <w:bookmarkStart w:id="2677" w:name="_Toc138761675"/>
      <w:bookmarkStart w:id="2678" w:name="_Toc145707890"/>
      <w:bookmarkStart w:id="2679" w:name="_Toc160570371"/>
      <w:bookmarkStart w:id="2680" w:name="_Toc162007967"/>
      <w:bookmarkStart w:id="2681" w:name="_Toc164763385"/>
      <w:r>
        <w:rPr>
          <w:lang w:eastAsia="zh-CN"/>
        </w:rPr>
        <w:t>8.2.2.2.3</w:t>
      </w:r>
      <w:r>
        <w:rPr>
          <w:lang w:eastAsia="zh-CN"/>
        </w:rPr>
        <w:tab/>
        <w:t>Resource Standard Methods</w:t>
      </w:r>
      <w:bookmarkEnd w:id="2671"/>
      <w:bookmarkEnd w:id="2672"/>
      <w:bookmarkEnd w:id="2673"/>
      <w:bookmarkEnd w:id="2674"/>
      <w:bookmarkEnd w:id="2675"/>
      <w:bookmarkEnd w:id="2676"/>
      <w:bookmarkEnd w:id="2677"/>
      <w:bookmarkEnd w:id="2678"/>
      <w:bookmarkEnd w:id="2679"/>
      <w:bookmarkEnd w:id="2680"/>
      <w:bookmarkEnd w:id="2681"/>
    </w:p>
    <w:p w14:paraId="432F835E" w14:textId="321DBDD0" w:rsidR="00C95A9A" w:rsidRDefault="00C95A9A" w:rsidP="00C95A9A">
      <w:pPr>
        <w:pStyle w:val="Heading6"/>
        <w:rPr>
          <w:lang w:eastAsia="zh-CN"/>
        </w:rPr>
      </w:pPr>
      <w:bookmarkStart w:id="2682" w:name="_Toc85734268"/>
      <w:bookmarkStart w:id="2683" w:name="_Toc89431567"/>
      <w:bookmarkStart w:id="2684" w:name="_Toc97042379"/>
      <w:bookmarkStart w:id="2685" w:name="_Toc97045523"/>
      <w:bookmarkStart w:id="2686" w:name="_Toc97155268"/>
      <w:bookmarkStart w:id="2687" w:name="_Toc101521405"/>
      <w:bookmarkStart w:id="2688" w:name="_Toc138761676"/>
      <w:bookmarkStart w:id="2689" w:name="_Toc145707891"/>
      <w:bookmarkStart w:id="2690" w:name="_Toc160570372"/>
      <w:bookmarkStart w:id="2691" w:name="_Toc162007968"/>
      <w:bookmarkStart w:id="2692" w:name="_Toc164763386"/>
      <w:r>
        <w:rPr>
          <w:lang w:eastAsia="zh-CN"/>
        </w:rPr>
        <w:t>8.2.2.2.3.1</w:t>
      </w:r>
      <w:r>
        <w:rPr>
          <w:lang w:eastAsia="zh-CN"/>
        </w:rPr>
        <w:tab/>
        <w:t>POST</w:t>
      </w:r>
      <w:bookmarkEnd w:id="2682"/>
      <w:bookmarkEnd w:id="2683"/>
      <w:bookmarkEnd w:id="2684"/>
      <w:bookmarkEnd w:id="2685"/>
      <w:bookmarkEnd w:id="2686"/>
      <w:bookmarkEnd w:id="2687"/>
      <w:bookmarkEnd w:id="2688"/>
      <w:bookmarkEnd w:id="2689"/>
      <w:bookmarkEnd w:id="2690"/>
      <w:bookmarkEnd w:id="2691"/>
      <w:bookmarkEnd w:id="269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693" w:name="_Toc85734269"/>
      <w:bookmarkStart w:id="2694" w:name="_Toc89431568"/>
      <w:bookmarkStart w:id="2695" w:name="_Toc97042380"/>
      <w:bookmarkStart w:id="2696" w:name="_Toc97045524"/>
      <w:bookmarkStart w:id="2697" w:name="_Toc97155269"/>
      <w:bookmarkStart w:id="2698" w:name="_Toc101521406"/>
      <w:bookmarkStart w:id="2699" w:name="_Toc138761677"/>
      <w:bookmarkStart w:id="2700" w:name="_Toc145707892"/>
      <w:bookmarkStart w:id="2701" w:name="_Toc160570373"/>
      <w:bookmarkStart w:id="2702" w:name="_Toc162007969"/>
      <w:bookmarkStart w:id="2703" w:name="_Toc164763387"/>
      <w:r>
        <w:rPr>
          <w:lang w:eastAsia="zh-CN"/>
        </w:rPr>
        <w:t>8.2.2.2.4</w:t>
      </w:r>
      <w:r>
        <w:rPr>
          <w:lang w:eastAsia="zh-CN"/>
        </w:rPr>
        <w:tab/>
        <w:t>Resource Custom Operations</w:t>
      </w:r>
      <w:bookmarkEnd w:id="2693"/>
      <w:bookmarkEnd w:id="2694"/>
      <w:bookmarkEnd w:id="2695"/>
      <w:bookmarkEnd w:id="2696"/>
      <w:bookmarkEnd w:id="2697"/>
      <w:bookmarkEnd w:id="2698"/>
      <w:bookmarkEnd w:id="2699"/>
      <w:bookmarkEnd w:id="2700"/>
      <w:bookmarkEnd w:id="2701"/>
      <w:bookmarkEnd w:id="2702"/>
      <w:bookmarkEnd w:id="2703"/>
    </w:p>
    <w:p w14:paraId="4A14BA72" w14:textId="77777777" w:rsidR="00C95A9A" w:rsidRDefault="00C95A9A" w:rsidP="00C95A9A">
      <w:r>
        <w:t>None.</w:t>
      </w:r>
    </w:p>
    <w:p w14:paraId="18418CCB" w14:textId="7AFCBE58" w:rsidR="00C95A9A" w:rsidRDefault="00C95A9A" w:rsidP="00C95A9A">
      <w:pPr>
        <w:pStyle w:val="Heading4"/>
      </w:pPr>
      <w:bookmarkStart w:id="2704" w:name="_Toc85734270"/>
      <w:bookmarkStart w:id="2705" w:name="_Toc89431569"/>
      <w:bookmarkStart w:id="2706" w:name="_Toc97042381"/>
      <w:bookmarkStart w:id="2707" w:name="_Toc97045525"/>
      <w:bookmarkStart w:id="2708" w:name="_Toc97155270"/>
      <w:bookmarkStart w:id="2709" w:name="_Toc101521407"/>
      <w:bookmarkStart w:id="2710" w:name="_Toc138761678"/>
      <w:bookmarkStart w:id="2711" w:name="_Toc145707893"/>
      <w:bookmarkStart w:id="2712" w:name="_Toc160570374"/>
      <w:bookmarkStart w:id="2713" w:name="_Toc162007970"/>
      <w:bookmarkStart w:id="2714" w:name="_Toc164763388"/>
      <w:r>
        <w:t>8.2.2.3</w:t>
      </w:r>
      <w:r>
        <w:tab/>
        <w:t>Resource</w:t>
      </w:r>
      <w:r w:rsidRPr="00831458">
        <w:t xml:space="preserve">: </w:t>
      </w:r>
      <w:r>
        <w:t>Individual Location Information Subscription</w:t>
      </w:r>
      <w:bookmarkEnd w:id="2704"/>
      <w:bookmarkEnd w:id="2705"/>
      <w:bookmarkEnd w:id="2706"/>
      <w:bookmarkEnd w:id="2707"/>
      <w:bookmarkEnd w:id="2708"/>
      <w:bookmarkEnd w:id="2709"/>
      <w:bookmarkEnd w:id="2710"/>
      <w:bookmarkEnd w:id="2711"/>
      <w:bookmarkEnd w:id="2712"/>
      <w:bookmarkEnd w:id="2713"/>
      <w:bookmarkEnd w:id="2714"/>
    </w:p>
    <w:p w14:paraId="25C3185F" w14:textId="10387C15" w:rsidR="00C95A9A" w:rsidRDefault="00C95A9A" w:rsidP="00C95A9A">
      <w:pPr>
        <w:pStyle w:val="Heading5"/>
        <w:rPr>
          <w:lang w:eastAsia="zh-CN"/>
        </w:rPr>
      </w:pPr>
      <w:bookmarkStart w:id="2715" w:name="_Toc85734271"/>
      <w:bookmarkStart w:id="2716" w:name="_Toc89431570"/>
      <w:bookmarkStart w:id="2717" w:name="_Toc97042382"/>
      <w:bookmarkStart w:id="2718" w:name="_Toc97045526"/>
      <w:bookmarkStart w:id="2719" w:name="_Toc97155271"/>
      <w:bookmarkStart w:id="2720" w:name="_Toc101521408"/>
      <w:bookmarkStart w:id="2721" w:name="_Toc138761679"/>
      <w:bookmarkStart w:id="2722" w:name="_Toc145707894"/>
      <w:bookmarkStart w:id="2723" w:name="_Toc160570375"/>
      <w:bookmarkStart w:id="2724" w:name="_Toc162007971"/>
      <w:bookmarkStart w:id="2725" w:name="_Toc164763389"/>
      <w:r>
        <w:rPr>
          <w:lang w:eastAsia="zh-CN"/>
        </w:rPr>
        <w:t>8.2.2.3.1</w:t>
      </w:r>
      <w:r>
        <w:rPr>
          <w:lang w:eastAsia="zh-CN"/>
        </w:rPr>
        <w:tab/>
        <w:t>Description</w:t>
      </w:r>
      <w:bookmarkEnd w:id="2715"/>
      <w:bookmarkEnd w:id="2716"/>
      <w:bookmarkEnd w:id="2717"/>
      <w:bookmarkEnd w:id="2718"/>
      <w:bookmarkEnd w:id="2719"/>
      <w:bookmarkEnd w:id="2720"/>
      <w:bookmarkEnd w:id="2721"/>
      <w:bookmarkEnd w:id="2722"/>
      <w:bookmarkEnd w:id="2723"/>
      <w:bookmarkEnd w:id="2724"/>
      <w:bookmarkEnd w:id="2725"/>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26" w:name="_Toc85734272"/>
      <w:bookmarkStart w:id="2727" w:name="_Toc89431571"/>
      <w:bookmarkStart w:id="2728" w:name="_Toc97042383"/>
      <w:bookmarkStart w:id="2729" w:name="_Toc97045527"/>
      <w:bookmarkStart w:id="2730" w:name="_Toc97155272"/>
      <w:bookmarkStart w:id="2731" w:name="_Toc101521409"/>
      <w:bookmarkStart w:id="2732" w:name="_Toc138761680"/>
      <w:bookmarkStart w:id="2733" w:name="_Toc145707895"/>
      <w:bookmarkStart w:id="2734" w:name="_Toc160570376"/>
      <w:bookmarkStart w:id="2735" w:name="_Toc162007972"/>
      <w:bookmarkStart w:id="2736" w:name="_Toc164763390"/>
      <w:r>
        <w:rPr>
          <w:lang w:eastAsia="zh-CN"/>
        </w:rPr>
        <w:t>8.2.2.3.2</w:t>
      </w:r>
      <w:r>
        <w:rPr>
          <w:lang w:eastAsia="zh-CN"/>
        </w:rPr>
        <w:tab/>
        <w:t>Resource Definition</w:t>
      </w:r>
      <w:bookmarkEnd w:id="2726"/>
      <w:bookmarkEnd w:id="2727"/>
      <w:bookmarkEnd w:id="2728"/>
      <w:bookmarkEnd w:id="2729"/>
      <w:bookmarkEnd w:id="2730"/>
      <w:bookmarkEnd w:id="2731"/>
      <w:bookmarkEnd w:id="2732"/>
      <w:bookmarkEnd w:id="2733"/>
      <w:bookmarkEnd w:id="2734"/>
      <w:bookmarkEnd w:id="2735"/>
      <w:bookmarkEnd w:id="273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737" w:name="_Toc85734273"/>
      <w:bookmarkStart w:id="2738" w:name="_Toc89431572"/>
      <w:bookmarkStart w:id="2739" w:name="_Toc97042384"/>
      <w:bookmarkStart w:id="2740" w:name="_Toc97045528"/>
      <w:bookmarkStart w:id="2741" w:name="_Toc97155273"/>
      <w:bookmarkStart w:id="2742" w:name="_Toc101521410"/>
      <w:bookmarkStart w:id="2743" w:name="_Toc138761681"/>
      <w:bookmarkStart w:id="2744" w:name="_Toc145707896"/>
      <w:bookmarkStart w:id="2745" w:name="_Toc160570377"/>
      <w:bookmarkStart w:id="2746" w:name="_Toc162007973"/>
      <w:bookmarkStart w:id="2747" w:name="_Toc164763391"/>
      <w:r>
        <w:rPr>
          <w:lang w:eastAsia="zh-CN"/>
        </w:rPr>
        <w:t>8.2.2.3.3</w:t>
      </w:r>
      <w:r>
        <w:rPr>
          <w:lang w:eastAsia="zh-CN"/>
        </w:rPr>
        <w:tab/>
        <w:t>Resource Standard Methods</w:t>
      </w:r>
      <w:bookmarkEnd w:id="2737"/>
      <w:bookmarkEnd w:id="2738"/>
      <w:bookmarkEnd w:id="2739"/>
      <w:bookmarkEnd w:id="2740"/>
      <w:bookmarkEnd w:id="2741"/>
      <w:bookmarkEnd w:id="2742"/>
      <w:bookmarkEnd w:id="2743"/>
      <w:bookmarkEnd w:id="2744"/>
      <w:bookmarkEnd w:id="2745"/>
      <w:bookmarkEnd w:id="2746"/>
      <w:bookmarkEnd w:id="2747"/>
    </w:p>
    <w:p w14:paraId="495ACCB9" w14:textId="4169AF66" w:rsidR="00C95A9A" w:rsidRDefault="00C95A9A" w:rsidP="00C95A9A">
      <w:pPr>
        <w:pStyle w:val="Heading6"/>
        <w:rPr>
          <w:lang w:eastAsia="zh-CN"/>
        </w:rPr>
      </w:pPr>
      <w:bookmarkStart w:id="2748" w:name="_Toc85734274"/>
      <w:bookmarkStart w:id="2749" w:name="_Toc89431573"/>
      <w:bookmarkStart w:id="2750" w:name="_Toc97042385"/>
      <w:bookmarkStart w:id="2751" w:name="_Toc97045529"/>
      <w:bookmarkStart w:id="2752" w:name="_Toc97155274"/>
      <w:bookmarkStart w:id="2753" w:name="_Toc101521411"/>
      <w:bookmarkStart w:id="2754" w:name="_Toc138761682"/>
      <w:bookmarkStart w:id="2755" w:name="_Toc145707897"/>
      <w:bookmarkStart w:id="2756" w:name="_Toc160570378"/>
      <w:bookmarkStart w:id="2757" w:name="_Toc162007974"/>
      <w:bookmarkStart w:id="2758" w:name="_Toc164763392"/>
      <w:r>
        <w:rPr>
          <w:lang w:eastAsia="zh-CN"/>
        </w:rPr>
        <w:t>8.2.2.3.3.1</w:t>
      </w:r>
      <w:r>
        <w:rPr>
          <w:lang w:eastAsia="zh-CN"/>
        </w:rPr>
        <w:tab/>
        <w:t>GET</w:t>
      </w:r>
      <w:bookmarkEnd w:id="2748"/>
      <w:bookmarkEnd w:id="2749"/>
      <w:bookmarkEnd w:id="2750"/>
      <w:bookmarkEnd w:id="2751"/>
      <w:bookmarkEnd w:id="2752"/>
      <w:bookmarkEnd w:id="2753"/>
      <w:bookmarkEnd w:id="2754"/>
      <w:bookmarkEnd w:id="2755"/>
      <w:bookmarkEnd w:id="2756"/>
      <w:bookmarkEnd w:id="2757"/>
      <w:bookmarkEnd w:id="275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759" w:name="_Toc85734275"/>
      <w:bookmarkStart w:id="2760" w:name="_Toc89431574"/>
      <w:bookmarkStart w:id="2761" w:name="_Toc97042386"/>
      <w:bookmarkStart w:id="2762" w:name="_Toc97045530"/>
      <w:bookmarkStart w:id="2763" w:name="_Toc97155275"/>
      <w:bookmarkStart w:id="2764" w:name="_Toc101521412"/>
      <w:bookmarkStart w:id="2765" w:name="_Toc138761683"/>
      <w:bookmarkStart w:id="2766" w:name="_Toc145707898"/>
      <w:bookmarkStart w:id="2767" w:name="_Toc160570379"/>
      <w:bookmarkStart w:id="2768" w:name="_Toc162007975"/>
      <w:bookmarkStart w:id="2769" w:name="_Toc164763393"/>
      <w:r>
        <w:rPr>
          <w:lang w:eastAsia="zh-CN"/>
        </w:rPr>
        <w:t>8.2.2.3.3.2</w:t>
      </w:r>
      <w:r>
        <w:rPr>
          <w:lang w:eastAsia="zh-CN"/>
        </w:rPr>
        <w:tab/>
        <w:t>PATCH</w:t>
      </w:r>
      <w:bookmarkEnd w:id="2759"/>
      <w:bookmarkEnd w:id="2760"/>
      <w:bookmarkEnd w:id="2761"/>
      <w:bookmarkEnd w:id="2762"/>
      <w:bookmarkEnd w:id="2763"/>
      <w:bookmarkEnd w:id="2764"/>
      <w:bookmarkEnd w:id="2765"/>
      <w:bookmarkEnd w:id="2766"/>
      <w:bookmarkEnd w:id="2767"/>
      <w:bookmarkEnd w:id="2768"/>
      <w:bookmarkEnd w:id="276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770" w:name="_Toc85734276"/>
      <w:bookmarkStart w:id="2771" w:name="_Toc89431575"/>
      <w:bookmarkStart w:id="2772" w:name="_Toc97042387"/>
      <w:bookmarkStart w:id="2773" w:name="_Toc97045531"/>
      <w:bookmarkStart w:id="2774" w:name="_Toc97155276"/>
      <w:bookmarkStart w:id="2775" w:name="_Toc101521413"/>
      <w:bookmarkStart w:id="2776" w:name="_Toc138761684"/>
      <w:bookmarkStart w:id="2777" w:name="_Toc145707899"/>
      <w:bookmarkStart w:id="2778" w:name="_Toc160570380"/>
      <w:bookmarkStart w:id="2779" w:name="_Toc162007976"/>
      <w:bookmarkStart w:id="2780" w:name="_Toc164763394"/>
      <w:r>
        <w:rPr>
          <w:lang w:eastAsia="zh-CN"/>
        </w:rPr>
        <w:t>8.2.2.3.3.3</w:t>
      </w:r>
      <w:r>
        <w:rPr>
          <w:lang w:eastAsia="zh-CN"/>
        </w:rPr>
        <w:tab/>
        <w:t>PUT</w:t>
      </w:r>
      <w:bookmarkEnd w:id="2770"/>
      <w:bookmarkEnd w:id="2771"/>
      <w:bookmarkEnd w:id="2772"/>
      <w:bookmarkEnd w:id="2773"/>
      <w:bookmarkEnd w:id="2774"/>
      <w:bookmarkEnd w:id="2775"/>
      <w:bookmarkEnd w:id="2776"/>
      <w:bookmarkEnd w:id="2777"/>
      <w:bookmarkEnd w:id="2778"/>
      <w:bookmarkEnd w:id="2779"/>
      <w:bookmarkEnd w:id="278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781" w:name="_Toc85734277"/>
      <w:bookmarkStart w:id="2782" w:name="_Toc89431576"/>
      <w:bookmarkStart w:id="2783" w:name="_Toc97042388"/>
      <w:bookmarkStart w:id="2784" w:name="_Toc97045532"/>
      <w:bookmarkStart w:id="2785" w:name="_Toc97155277"/>
      <w:bookmarkStart w:id="2786" w:name="_Toc101521414"/>
      <w:bookmarkStart w:id="2787" w:name="_Toc138761685"/>
      <w:bookmarkStart w:id="2788" w:name="_Toc145707900"/>
      <w:bookmarkStart w:id="2789" w:name="_Toc160570381"/>
      <w:bookmarkStart w:id="2790" w:name="_Toc162007977"/>
      <w:bookmarkStart w:id="2791" w:name="_Toc164763395"/>
      <w:r>
        <w:rPr>
          <w:lang w:eastAsia="zh-CN"/>
        </w:rPr>
        <w:t>8.2</w:t>
      </w:r>
      <w:r w:rsidR="00C95A9A">
        <w:rPr>
          <w:lang w:eastAsia="zh-CN"/>
        </w:rPr>
        <w:t>.2.3.3.4</w:t>
      </w:r>
      <w:r w:rsidR="00C95A9A">
        <w:rPr>
          <w:lang w:eastAsia="zh-CN"/>
        </w:rPr>
        <w:tab/>
        <w:t>DELETE</w:t>
      </w:r>
      <w:bookmarkEnd w:id="2781"/>
      <w:bookmarkEnd w:id="2782"/>
      <w:bookmarkEnd w:id="2783"/>
      <w:bookmarkEnd w:id="2784"/>
      <w:bookmarkEnd w:id="2785"/>
      <w:bookmarkEnd w:id="2786"/>
      <w:bookmarkEnd w:id="2787"/>
      <w:bookmarkEnd w:id="2788"/>
      <w:bookmarkEnd w:id="2789"/>
      <w:bookmarkEnd w:id="2790"/>
      <w:bookmarkEnd w:id="279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792" w:name="_Toc85734278"/>
      <w:bookmarkStart w:id="2793" w:name="_Toc89431577"/>
      <w:bookmarkStart w:id="2794" w:name="_Toc97042389"/>
      <w:bookmarkStart w:id="2795" w:name="_Toc97045533"/>
      <w:bookmarkStart w:id="2796" w:name="_Toc97155278"/>
      <w:bookmarkStart w:id="2797" w:name="_Toc101521415"/>
      <w:bookmarkStart w:id="2798" w:name="_Toc138761686"/>
      <w:bookmarkStart w:id="2799" w:name="_Toc145707901"/>
      <w:bookmarkStart w:id="2800" w:name="_Toc160570382"/>
      <w:bookmarkStart w:id="2801" w:name="_Toc162007978"/>
      <w:bookmarkStart w:id="2802" w:name="_Toc164763396"/>
      <w:r>
        <w:rPr>
          <w:lang w:eastAsia="zh-CN"/>
        </w:rPr>
        <w:t>8.2</w:t>
      </w:r>
      <w:r w:rsidR="00C95A9A">
        <w:rPr>
          <w:lang w:eastAsia="zh-CN"/>
        </w:rPr>
        <w:t>.2.3.4</w:t>
      </w:r>
      <w:r w:rsidR="00C95A9A">
        <w:rPr>
          <w:lang w:eastAsia="zh-CN"/>
        </w:rPr>
        <w:tab/>
        <w:t>Resource Custom Operations</w:t>
      </w:r>
      <w:bookmarkEnd w:id="2792"/>
      <w:bookmarkEnd w:id="2793"/>
      <w:bookmarkEnd w:id="2794"/>
      <w:bookmarkEnd w:id="2795"/>
      <w:bookmarkEnd w:id="2796"/>
      <w:bookmarkEnd w:id="2797"/>
      <w:bookmarkEnd w:id="2798"/>
      <w:bookmarkEnd w:id="2799"/>
      <w:bookmarkEnd w:id="2800"/>
      <w:bookmarkEnd w:id="2801"/>
      <w:bookmarkEnd w:id="280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03" w:name="_Toc85734279"/>
      <w:bookmarkStart w:id="2804" w:name="_Toc89431578"/>
      <w:bookmarkStart w:id="2805" w:name="_Toc97042390"/>
      <w:bookmarkStart w:id="2806" w:name="_Toc97045534"/>
      <w:bookmarkStart w:id="2807" w:name="_Toc97155279"/>
      <w:bookmarkStart w:id="2808" w:name="_Toc101521416"/>
      <w:bookmarkStart w:id="2809" w:name="_Toc138761687"/>
      <w:bookmarkStart w:id="2810" w:name="_Toc145707902"/>
      <w:bookmarkStart w:id="2811" w:name="_Toc160570383"/>
      <w:bookmarkStart w:id="2812" w:name="_Toc162007979"/>
      <w:bookmarkStart w:id="2813" w:name="_Toc164763397"/>
      <w:r>
        <w:t>8.2</w:t>
      </w:r>
      <w:r w:rsidR="00C95A9A">
        <w:t>.3</w:t>
      </w:r>
      <w:r w:rsidR="00C95A9A">
        <w:tab/>
        <w:t>Custom Operations without associated resources</w:t>
      </w:r>
      <w:bookmarkEnd w:id="2803"/>
      <w:bookmarkEnd w:id="2804"/>
      <w:bookmarkEnd w:id="2805"/>
      <w:bookmarkEnd w:id="2806"/>
      <w:bookmarkEnd w:id="2807"/>
      <w:bookmarkEnd w:id="2808"/>
      <w:bookmarkEnd w:id="2809"/>
      <w:bookmarkEnd w:id="2810"/>
      <w:bookmarkEnd w:id="2811"/>
      <w:bookmarkEnd w:id="2812"/>
      <w:bookmarkEnd w:id="2813"/>
    </w:p>
    <w:p w14:paraId="683CACC6" w14:textId="77777777" w:rsidR="0016246B" w:rsidRPr="000A7435" w:rsidRDefault="0016246B" w:rsidP="0016246B">
      <w:pPr>
        <w:pStyle w:val="Heading4"/>
      </w:pPr>
      <w:bookmarkStart w:id="2814" w:name="_Toc65839243"/>
      <w:bookmarkStart w:id="2815" w:name="_Toc85734280"/>
      <w:bookmarkStart w:id="2816" w:name="_Toc89431579"/>
      <w:bookmarkStart w:id="2817" w:name="_Toc97042391"/>
      <w:bookmarkStart w:id="2818" w:name="_Toc97045535"/>
      <w:bookmarkStart w:id="2819" w:name="_Toc97155280"/>
      <w:bookmarkStart w:id="2820" w:name="_Toc101521417"/>
      <w:bookmarkStart w:id="2821" w:name="_Toc138761688"/>
      <w:bookmarkStart w:id="2822" w:name="_Toc145707903"/>
      <w:bookmarkStart w:id="2823" w:name="_Toc160570384"/>
      <w:bookmarkStart w:id="2824" w:name="_Toc162007980"/>
      <w:bookmarkStart w:id="2825" w:name="_Toc164763398"/>
      <w:r>
        <w:t>8.2.3.1</w:t>
      </w:r>
      <w:r>
        <w:tab/>
        <w:t>Overview</w:t>
      </w:r>
      <w:bookmarkEnd w:id="2814"/>
      <w:bookmarkEnd w:id="2815"/>
      <w:bookmarkEnd w:id="2816"/>
      <w:bookmarkEnd w:id="2817"/>
      <w:bookmarkEnd w:id="2818"/>
      <w:bookmarkEnd w:id="2819"/>
      <w:bookmarkEnd w:id="2820"/>
      <w:bookmarkEnd w:id="2821"/>
      <w:bookmarkEnd w:id="2822"/>
      <w:bookmarkEnd w:id="2823"/>
      <w:bookmarkEnd w:id="2824"/>
      <w:bookmarkEnd w:id="282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4pt" o:ole="">
            <v:imagedata r:id="rId17" o:title=""/>
          </v:shape>
          <o:OLEObject Type="Embed" ProgID="Visio.Drawing.11" ShapeID="_x0000_i1028" DrawAspect="Content" ObjectID="_177537615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26" w:name="_Toc65839244"/>
      <w:bookmarkStart w:id="2827" w:name="_Toc85734281"/>
      <w:bookmarkStart w:id="2828" w:name="_Toc89431580"/>
      <w:bookmarkStart w:id="2829" w:name="_Toc97042392"/>
      <w:bookmarkStart w:id="2830" w:name="_Toc97045536"/>
      <w:bookmarkStart w:id="2831" w:name="_Toc97155281"/>
      <w:bookmarkStart w:id="2832" w:name="_Toc101521418"/>
      <w:bookmarkStart w:id="2833" w:name="_Toc138761689"/>
      <w:bookmarkStart w:id="2834" w:name="_Toc145707904"/>
      <w:bookmarkStart w:id="2835" w:name="_Toc160570385"/>
      <w:bookmarkStart w:id="2836" w:name="_Toc162007981"/>
      <w:bookmarkStart w:id="2837" w:name="_Toc164763399"/>
      <w:r>
        <w:t>8.2.3.2</w:t>
      </w:r>
      <w:r>
        <w:tab/>
        <w:t xml:space="preserve">Operation: </w:t>
      </w:r>
      <w:bookmarkEnd w:id="2826"/>
      <w:r>
        <w:t>Fetch</w:t>
      </w:r>
      <w:bookmarkEnd w:id="2827"/>
      <w:bookmarkEnd w:id="2828"/>
      <w:bookmarkEnd w:id="2829"/>
      <w:bookmarkEnd w:id="2830"/>
      <w:bookmarkEnd w:id="2831"/>
      <w:bookmarkEnd w:id="2832"/>
      <w:bookmarkEnd w:id="2833"/>
      <w:bookmarkEnd w:id="2834"/>
      <w:bookmarkEnd w:id="2835"/>
      <w:bookmarkEnd w:id="2836"/>
      <w:bookmarkEnd w:id="2837"/>
    </w:p>
    <w:p w14:paraId="7DBEC0F6" w14:textId="77777777" w:rsidR="0016246B" w:rsidRDefault="0016246B" w:rsidP="0016246B">
      <w:pPr>
        <w:pStyle w:val="Heading5"/>
      </w:pPr>
      <w:bookmarkStart w:id="2838" w:name="_Toc65839245"/>
      <w:bookmarkStart w:id="2839" w:name="_Toc85734282"/>
      <w:bookmarkStart w:id="2840" w:name="_Toc89431581"/>
      <w:bookmarkStart w:id="2841" w:name="_Toc97042393"/>
      <w:bookmarkStart w:id="2842" w:name="_Toc97045537"/>
      <w:bookmarkStart w:id="2843" w:name="_Toc97155282"/>
      <w:bookmarkStart w:id="2844" w:name="_Toc101521419"/>
      <w:bookmarkStart w:id="2845" w:name="_Toc138761690"/>
      <w:bookmarkStart w:id="2846" w:name="_Toc145707905"/>
      <w:bookmarkStart w:id="2847" w:name="_Toc160570386"/>
      <w:bookmarkStart w:id="2848" w:name="_Toc162007982"/>
      <w:bookmarkStart w:id="2849" w:name="_Toc164763400"/>
      <w:r>
        <w:t>8.2.3.2.1</w:t>
      </w:r>
      <w:r>
        <w:tab/>
        <w:t>Description</w:t>
      </w:r>
      <w:bookmarkEnd w:id="2838"/>
      <w:bookmarkEnd w:id="2839"/>
      <w:bookmarkEnd w:id="2840"/>
      <w:bookmarkEnd w:id="2841"/>
      <w:bookmarkEnd w:id="2842"/>
      <w:bookmarkEnd w:id="2843"/>
      <w:bookmarkEnd w:id="2844"/>
      <w:bookmarkEnd w:id="2845"/>
      <w:bookmarkEnd w:id="2846"/>
      <w:bookmarkEnd w:id="2847"/>
      <w:bookmarkEnd w:id="2848"/>
      <w:bookmarkEnd w:id="284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850" w:name="_Toc65839246"/>
      <w:bookmarkStart w:id="2851" w:name="_Toc85734283"/>
      <w:bookmarkStart w:id="2852" w:name="_Toc89431582"/>
      <w:bookmarkStart w:id="2853" w:name="_Toc97042394"/>
      <w:bookmarkStart w:id="2854" w:name="_Toc97045538"/>
      <w:bookmarkStart w:id="2855" w:name="_Toc97155283"/>
      <w:bookmarkStart w:id="2856" w:name="_Toc101521420"/>
      <w:bookmarkStart w:id="2857" w:name="_Toc138761691"/>
      <w:bookmarkStart w:id="2858" w:name="_Toc145707906"/>
      <w:bookmarkStart w:id="2859" w:name="_Toc160570387"/>
      <w:bookmarkStart w:id="2860" w:name="_Toc162007983"/>
      <w:bookmarkStart w:id="2861" w:name="_Toc164763401"/>
      <w:r>
        <w:t>8.2.3.2.2</w:t>
      </w:r>
      <w:r>
        <w:tab/>
        <w:t>Operation Definition</w:t>
      </w:r>
      <w:bookmarkEnd w:id="2850"/>
      <w:bookmarkEnd w:id="2851"/>
      <w:bookmarkEnd w:id="2852"/>
      <w:bookmarkEnd w:id="2853"/>
      <w:bookmarkEnd w:id="2854"/>
      <w:bookmarkEnd w:id="2855"/>
      <w:bookmarkEnd w:id="2856"/>
      <w:bookmarkEnd w:id="2857"/>
      <w:bookmarkEnd w:id="2858"/>
      <w:bookmarkEnd w:id="2859"/>
      <w:bookmarkEnd w:id="2860"/>
      <w:bookmarkEnd w:id="286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862" w:name="_Toc85734284"/>
      <w:bookmarkStart w:id="2863" w:name="_Toc89431583"/>
      <w:bookmarkStart w:id="2864" w:name="_Toc97042395"/>
      <w:bookmarkStart w:id="2865" w:name="_Toc97045539"/>
      <w:bookmarkStart w:id="2866" w:name="_Toc97155284"/>
      <w:bookmarkStart w:id="2867" w:name="_Toc101521421"/>
      <w:bookmarkStart w:id="2868" w:name="_Toc138761692"/>
      <w:bookmarkStart w:id="2869" w:name="_Toc145707907"/>
      <w:bookmarkStart w:id="2870" w:name="_Toc160570388"/>
      <w:bookmarkStart w:id="2871" w:name="_Toc162007984"/>
      <w:bookmarkStart w:id="2872" w:name="_Toc164763402"/>
      <w:r>
        <w:t>8.2</w:t>
      </w:r>
      <w:r w:rsidR="00C95A9A">
        <w:t>.4</w:t>
      </w:r>
      <w:r w:rsidR="00C95A9A">
        <w:tab/>
        <w:t>Notifications</w:t>
      </w:r>
      <w:bookmarkEnd w:id="2862"/>
      <w:bookmarkEnd w:id="2863"/>
      <w:bookmarkEnd w:id="2864"/>
      <w:bookmarkEnd w:id="2865"/>
      <w:bookmarkEnd w:id="2866"/>
      <w:bookmarkEnd w:id="2867"/>
      <w:bookmarkEnd w:id="2868"/>
      <w:bookmarkEnd w:id="2869"/>
      <w:bookmarkEnd w:id="2870"/>
      <w:bookmarkEnd w:id="2871"/>
      <w:bookmarkEnd w:id="2872"/>
    </w:p>
    <w:p w14:paraId="4202B195" w14:textId="4671DEE7" w:rsidR="00C95A9A" w:rsidRPr="00AF7276" w:rsidRDefault="00377899" w:rsidP="00C95A9A">
      <w:pPr>
        <w:pStyle w:val="Heading4"/>
      </w:pPr>
      <w:bookmarkStart w:id="2873" w:name="_Toc85734285"/>
      <w:bookmarkStart w:id="2874" w:name="_Toc89431584"/>
      <w:bookmarkStart w:id="2875" w:name="_Toc97042396"/>
      <w:bookmarkStart w:id="2876" w:name="_Toc97045540"/>
      <w:bookmarkStart w:id="2877" w:name="_Toc97155285"/>
      <w:bookmarkStart w:id="2878" w:name="_Toc101521422"/>
      <w:bookmarkStart w:id="2879" w:name="_Toc138761693"/>
      <w:bookmarkStart w:id="2880" w:name="_Toc145707908"/>
      <w:bookmarkStart w:id="2881" w:name="_Toc160570389"/>
      <w:bookmarkStart w:id="2882" w:name="_Toc162007985"/>
      <w:bookmarkStart w:id="2883" w:name="_Toc164763403"/>
      <w:r>
        <w:t>8.2</w:t>
      </w:r>
      <w:r w:rsidR="00C95A9A" w:rsidRPr="00AF7276">
        <w:t>.</w:t>
      </w:r>
      <w:r w:rsidR="00C95A9A">
        <w:t>4</w:t>
      </w:r>
      <w:r w:rsidR="00C95A9A" w:rsidRPr="00AF7276">
        <w:t>.1</w:t>
      </w:r>
      <w:r w:rsidR="00C95A9A" w:rsidRPr="00AF7276">
        <w:tab/>
        <w:t>General</w:t>
      </w:r>
      <w:bookmarkEnd w:id="2873"/>
      <w:bookmarkEnd w:id="2874"/>
      <w:bookmarkEnd w:id="2875"/>
      <w:bookmarkEnd w:id="2876"/>
      <w:bookmarkEnd w:id="2877"/>
      <w:bookmarkEnd w:id="2878"/>
      <w:bookmarkEnd w:id="2879"/>
      <w:bookmarkEnd w:id="2880"/>
      <w:bookmarkEnd w:id="2881"/>
      <w:bookmarkEnd w:id="2882"/>
      <w:bookmarkEnd w:id="288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884" w:name="_Toc85734286"/>
      <w:bookmarkStart w:id="2885" w:name="_Toc89431585"/>
      <w:bookmarkStart w:id="2886" w:name="_Toc97042397"/>
      <w:bookmarkStart w:id="2887" w:name="_Toc97045541"/>
      <w:bookmarkStart w:id="2888" w:name="_Toc97155286"/>
      <w:bookmarkStart w:id="2889" w:name="_Toc101521423"/>
      <w:bookmarkStart w:id="2890" w:name="_Toc138761694"/>
      <w:bookmarkStart w:id="2891" w:name="_Toc145707909"/>
      <w:bookmarkStart w:id="2892" w:name="_Toc160570390"/>
      <w:bookmarkStart w:id="2893" w:name="_Toc162007986"/>
      <w:bookmarkStart w:id="2894" w:name="_Toc164763404"/>
      <w:r>
        <w:rPr>
          <w:lang w:eastAsia="zh-CN"/>
        </w:rPr>
        <w:t>8.2</w:t>
      </w:r>
      <w:r w:rsidR="00C95A9A">
        <w:rPr>
          <w:lang w:eastAsia="zh-CN"/>
        </w:rPr>
        <w:t>.4.2</w:t>
      </w:r>
      <w:r w:rsidR="00C95A9A">
        <w:rPr>
          <w:lang w:eastAsia="zh-CN"/>
        </w:rPr>
        <w:tab/>
        <w:t>Location Information Notification</w:t>
      </w:r>
      <w:bookmarkEnd w:id="2884"/>
      <w:bookmarkEnd w:id="2885"/>
      <w:bookmarkEnd w:id="2886"/>
      <w:bookmarkEnd w:id="2887"/>
      <w:bookmarkEnd w:id="2888"/>
      <w:bookmarkEnd w:id="2889"/>
      <w:bookmarkEnd w:id="2890"/>
      <w:bookmarkEnd w:id="2891"/>
      <w:bookmarkEnd w:id="2892"/>
      <w:bookmarkEnd w:id="2893"/>
      <w:bookmarkEnd w:id="2894"/>
    </w:p>
    <w:p w14:paraId="68935CA8" w14:textId="1ACA0FA2" w:rsidR="00C95A9A" w:rsidRDefault="00377899" w:rsidP="00C95A9A">
      <w:pPr>
        <w:pStyle w:val="Heading5"/>
        <w:rPr>
          <w:lang w:eastAsia="zh-CN"/>
        </w:rPr>
      </w:pPr>
      <w:bookmarkStart w:id="2895" w:name="_Toc85734287"/>
      <w:bookmarkStart w:id="2896" w:name="_Toc89431586"/>
      <w:bookmarkStart w:id="2897" w:name="_Toc97042398"/>
      <w:bookmarkStart w:id="2898" w:name="_Toc97045542"/>
      <w:bookmarkStart w:id="2899" w:name="_Toc97155287"/>
      <w:bookmarkStart w:id="2900" w:name="_Toc101521424"/>
      <w:bookmarkStart w:id="2901" w:name="_Toc138761695"/>
      <w:bookmarkStart w:id="2902" w:name="_Toc145707910"/>
      <w:bookmarkStart w:id="2903" w:name="_Toc160570391"/>
      <w:bookmarkStart w:id="2904" w:name="_Toc162007987"/>
      <w:bookmarkStart w:id="2905" w:name="_Toc164763405"/>
      <w:r>
        <w:rPr>
          <w:lang w:eastAsia="zh-CN"/>
        </w:rPr>
        <w:t>8.2</w:t>
      </w:r>
      <w:r w:rsidR="00C95A9A">
        <w:rPr>
          <w:lang w:eastAsia="zh-CN"/>
        </w:rPr>
        <w:t>.4.2.1</w:t>
      </w:r>
      <w:r w:rsidR="00C95A9A">
        <w:rPr>
          <w:lang w:eastAsia="zh-CN"/>
        </w:rPr>
        <w:tab/>
        <w:t>Description</w:t>
      </w:r>
      <w:bookmarkEnd w:id="2895"/>
      <w:bookmarkEnd w:id="2896"/>
      <w:bookmarkEnd w:id="2897"/>
      <w:bookmarkEnd w:id="2898"/>
      <w:bookmarkEnd w:id="2899"/>
      <w:bookmarkEnd w:id="2900"/>
      <w:bookmarkEnd w:id="2901"/>
      <w:bookmarkEnd w:id="2902"/>
      <w:bookmarkEnd w:id="2903"/>
      <w:bookmarkEnd w:id="2904"/>
      <w:bookmarkEnd w:id="290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06" w:name="_Toc85734288"/>
      <w:bookmarkStart w:id="2907" w:name="_Toc89431587"/>
      <w:bookmarkStart w:id="2908" w:name="_Toc97042399"/>
      <w:bookmarkStart w:id="2909" w:name="_Toc97045543"/>
      <w:bookmarkStart w:id="2910" w:name="_Toc97155288"/>
      <w:bookmarkStart w:id="2911" w:name="_Toc101521425"/>
      <w:bookmarkStart w:id="2912" w:name="_Toc138761696"/>
      <w:bookmarkStart w:id="2913" w:name="_Toc145707911"/>
      <w:bookmarkStart w:id="2914" w:name="_Toc160570392"/>
      <w:bookmarkStart w:id="2915" w:name="_Toc162007988"/>
      <w:bookmarkStart w:id="2916" w:name="_Toc164763406"/>
      <w:r>
        <w:rPr>
          <w:lang w:eastAsia="zh-CN"/>
        </w:rPr>
        <w:t>8.2</w:t>
      </w:r>
      <w:r w:rsidR="00C95A9A">
        <w:rPr>
          <w:lang w:eastAsia="zh-CN"/>
        </w:rPr>
        <w:t>.4.2.2</w:t>
      </w:r>
      <w:r w:rsidR="00C95A9A">
        <w:rPr>
          <w:lang w:eastAsia="zh-CN"/>
        </w:rPr>
        <w:tab/>
      </w:r>
      <w:bookmarkEnd w:id="2906"/>
      <w:bookmarkEnd w:id="2907"/>
      <w:bookmarkEnd w:id="2908"/>
      <w:bookmarkEnd w:id="2909"/>
      <w:bookmarkEnd w:id="2910"/>
      <w:bookmarkEnd w:id="2911"/>
      <w:r w:rsidR="00C46D36">
        <w:rPr>
          <w:lang w:eastAsia="zh-CN"/>
        </w:rPr>
        <w:t>Target URI</w:t>
      </w:r>
      <w:bookmarkEnd w:id="2912"/>
      <w:bookmarkEnd w:id="2913"/>
      <w:bookmarkEnd w:id="2914"/>
      <w:bookmarkEnd w:id="2915"/>
      <w:bookmarkEnd w:id="291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17" w:name="_Toc532994457"/>
      <w:bookmarkStart w:id="2918" w:name="_Toc35971424"/>
      <w:bookmarkStart w:id="2919" w:name="_Toc67903541"/>
      <w:bookmarkStart w:id="2920" w:name="_Toc138761697"/>
      <w:bookmarkStart w:id="2921" w:name="_Toc145707912"/>
      <w:bookmarkStart w:id="2922" w:name="_Toc160570393"/>
      <w:bookmarkStart w:id="2923" w:name="_Toc162007989"/>
      <w:bookmarkStart w:id="2924" w:name="_Toc164763407"/>
      <w:r w:rsidRPr="006C7EB1">
        <w:t>8.2.4.2.3</w:t>
      </w:r>
      <w:r w:rsidRPr="006C7EB1">
        <w:tab/>
        <w:t>Standard Methods</w:t>
      </w:r>
      <w:bookmarkEnd w:id="2917"/>
      <w:bookmarkEnd w:id="2918"/>
      <w:bookmarkEnd w:id="2919"/>
      <w:bookmarkEnd w:id="2920"/>
      <w:bookmarkEnd w:id="2921"/>
      <w:bookmarkEnd w:id="2922"/>
      <w:bookmarkEnd w:id="2923"/>
      <w:bookmarkEnd w:id="2924"/>
    </w:p>
    <w:p w14:paraId="569C8ED1" w14:textId="1DF0991F" w:rsidR="00C95A9A" w:rsidRPr="00E73566" w:rsidRDefault="00C46D36" w:rsidP="006C7EB1">
      <w:pPr>
        <w:pStyle w:val="Heading6"/>
      </w:pPr>
      <w:bookmarkStart w:id="2925" w:name="_Toc532994458"/>
      <w:bookmarkStart w:id="2926" w:name="_Toc35971425"/>
      <w:bookmarkStart w:id="2927" w:name="_Toc138761698"/>
      <w:bookmarkStart w:id="2928" w:name="_Toc145707913"/>
      <w:bookmarkStart w:id="2929" w:name="_Toc160570394"/>
      <w:bookmarkStart w:id="2930" w:name="_Toc162007990"/>
      <w:bookmarkStart w:id="2931" w:name="_Toc164763408"/>
      <w:r>
        <w:rPr>
          <w:lang w:eastAsia="zh-CN"/>
        </w:rPr>
        <w:t>8.2.4.2</w:t>
      </w:r>
      <w:r>
        <w:t>.3</w:t>
      </w:r>
      <w:r w:rsidRPr="00986E88">
        <w:rPr>
          <w:noProof/>
        </w:rPr>
        <w:t>.1</w:t>
      </w:r>
      <w:r w:rsidRPr="00986E88">
        <w:rPr>
          <w:noProof/>
        </w:rPr>
        <w:tab/>
        <w:t>POST</w:t>
      </w:r>
      <w:bookmarkEnd w:id="2925"/>
      <w:bookmarkEnd w:id="2926"/>
      <w:bookmarkEnd w:id="2927"/>
      <w:bookmarkEnd w:id="2928"/>
      <w:bookmarkEnd w:id="2929"/>
      <w:bookmarkEnd w:id="2930"/>
      <w:bookmarkEnd w:id="293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32" w:name="_Toc100767573"/>
      <w:bookmarkStart w:id="2933" w:name="_Toc138761699"/>
      <w:bookmarkStart w:id="2934" w:name="_Toc145707914"/>
      <w:bookmarkStart w:id="2935" w:name="_Toc160570395"/>
      <w:bookmarkStart w:id="2936" w:name="_Toc162007991"/>
      <w:bookmarkStart w:id="2937" w:name="_Toc164763409"/>
      <w:r w:rsidRPr="00C955D0">
        <w:rPr>
          <w:lang w:val="fr-FR" w:eastAsia="zh-CN"/>
        </w:rPr>
        <w:t>8.2.4.</w:t>
      </w:r>
      <w:r w:rsidR="00AE15D9">
        <w:rPr>
          <w:lang w:val="fr-FR" w:eastAsia="zh-CN"/>
        </w:rPr>
        <w:t>3</w:t>
      </w:r>
      <w:r w:rsidRPr="00C955D0">
        <w:rPr>
          <w:lang w:val="fr-FR" w:eastAsia="zh-CN"/>
        </w:rPr>
        <w:tab/>
      </w:r>
      <w:bookmarkEnd w:id="2932"/>
      <w:r w:rsidRPr="00C955D0">
        <w:rPr>
          <w:lang w:val="fr-FR"/>
        </w:rPr>
        <w:t>User Consent Revocation Notification</w:t>
      </w:r>
      <w:bookmarkEnd w:id="2933"/>
      <w:bookmarkEnd w:id="2934"/>
      <w:bookmarkEnd w:id="2935"/>
      <w:bookmarkEnd w:id="2936"/>
      <w:bookmarkEnd w:id="2937"/>
    </w:p>
    <w:p w14:paraId="54C0443E" w14:textId="0339CE8D" w:rsidR="00606C35" w:rsidRPr="00C955D0" w:rsidRDefault="00606C35" w:rsidP="00606C35">
      <w:pPr>
        <w:pStyle w:val="Heading5"/>
        <w:rPr>
          <w:lang w:val="fr-FR" w:eastAsia="zh-CN"/>
        </w:rPr>
      </w:pPr>
      <w:bookmarkStart w:id="2938" w:name="_Toc100767574"/>
      <w:bookmarkStart w:id="2939" w:name="_Toc138761700"/>
      <w:bookmarkStart w:id="2940" w:name="_Toc145707915"/>
      <w:bookmarkStart w:id="2941" w:name="_Toc160570396"/>
      <w:bookmarkStart w:id="2942" w:name="_Toc162007992"/>
      <w:bookmarkStart w:id="2943" w:name="_Toc16476341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2938"/>
      <w:bookmarkEnd w:id="2939"/>
      <w:bookmarkEnd w:id="2940"/>
      <w:bookmarkEnd w:id="2941"/>
      <w:bookmarkEnd w:id="2942"/>
      <w:bookmarkEnd w:id="2943"/>
    </w:p>
    <w:p w14:paraId="6F06DB82" w14:textId="77777777" w:rsidR="00606C35" w:rsidRDefault="00606C35" w:rsidP="00606C35">
      <w:pPr>
        <w:rPr>
          <w:noProof/>
        </w:rPr>
      </w:pPr>
      <w:bookmarkStart w:id="294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2945" w:name="_Toc138761701"/>
      <w:bookmarkStart w:id="2946" w:name="_Toc145707916"/>
      <w:bookmarkStart w:id="2947" w:name="_Toc160570397"/>
      <w:bookmarkStart w:id="2948" w:name="_Toc162007993"/>
      <w:bookmarkStart w:id="2949" w:name="_Toc164763411"/>
      <w:r>
        <w:rPr>
          <w:lang w:eastAsia="zh-CN"/>
        </w:rPr>
        <w:t>8.2.4.</w:t>
      </w:r>
      <w:r w:rsidR="00AE15D9">
        <w:rPr>
          <w:lang w:eastAsia="zh-CN"/>
        </w:rPr>
        <w:t>3</w:t>
      </w:r>
      <w:r>
        <w:rPr>
          <w:lang w:eastAsia="zh-CN"/>
        </w:rPr>
        <w:t>.2</w:t>
      </w:r>
      <w:r>
        <w:rPr>
          <w:lang w:eastAsia="zh-CN"/>
        </w:rPr>
        <w:tab/>
      </w:r>
      <w:bookmarkEnd w:id="2944"/>
      <w:r>
        <w:rPr>
          <w:lang w:eastAsia="zh-CN"/>
        </w:rPr>
        <w:t>Target URI</w:t>
      </w:r>
      <w:bookmarkEnd w:id="2945"/>
      <w:bookmarkEnd w:id="2946"/>
      <w:bookmarkEnd w:id="2947"/>
      <w:bookmarkEnd w:id="2948"/>
      <w:bookmarkEnd w:id="294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2950" w:name="_Toc138761702"/>
      <w:bookmarkStart w:id="2951" w:name="_Toc145707917"/>
      <w:bookmarkStart w:id="2952" w:name="_Toc160570398"/>
      <w:bookmarkStart w:id="2953" w:name="_Toc162007994"/>
      <w:bookmarkStart w:id="2954" w:name="_Toc164763412"/>
      <w:r>
        <w:rPr>
          <w:lang w:eastAsia="zh-CN"/>
        </w:rPr>
        <w:t>8.2.4.</w:t>
      </w:r>
      <w:r w:rsidR="00AE15D9">
        <w:rPr>
          <w:lang w:eastAsia="zh-CN"/>
        </w:rPr>
        <w:t>3</w:t>
      </w:r>
      <w:r w:rsidRPr="00986E88">
        <w:rPr>
          <w:noProof/>
        </w:rPr>
        <w:t>.3</w:t>
      </w:r>
      <w:r w:rsidRPr="00986E88">
        <w:rPr>
          <w:noProof/>
        </w:rPr>
        <w:tab/>
        <w:t>Standard Methods</w:t>
      </w:r>
      <w:bookmarkEnd w:id="2950"/>
      <w:bookmarkEnd w:id="2951"/>
      <w:bookmarkEnd w:id="2952"/>
      <w:bookmarkEnd w:id="2953"/>
      <w:bookmarkEnd w:id="295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2955" w:name="_Toc85734289"/>
      <w:bookmarkStart w:id="2956" w:name="_Toc89431588"/>
      <w:bookmarkStart w:id="2957" w:name="_Toc97042400"/>
      <w:bookmarkStart w:id="2958" w:name="_Toc97045544"/>
      <w:bookmarkStart w:id="2959" w:name="_Toc97155289"/>
      <w:bookmarkStart w:id="2960" w:name="_Toc101521426"/>
      <w:bookmarkStart w:id="2961" w:name="_Toc138761703"/>
      <w:bookmarkStart w:id="2962" w:name="_Toc145707918"/>
      <w:bookmarkStart w:id="2963" w:name="_Toc160570399"/>
      <w:bookmarkStart w:id="2964" w:name="_Toc162007995"/>
      <w:bookmarkStart w:id="2965" w:name="_Toc164763413"/>
      <w:r>
        <w:t>8.2</w:t>
      </w:r>
      <w:r w:rsidR="00C95A9A">
        <w:t>.5</w:t>
      </w:r>
      <w:r w:rsidR="00C95A9A">
        <w:tab/>
        <w:t>Data Model</w:t>
      </w:r>
      <w:bookmarkEnd w:id="2955"/>
      <w:bookmarkEnd w:id="2956"/>
      <w:bookmarkEnd w:id="2957"/>
      <w:bookmarkEnd w:id="2958"/>
      <w:bookmarkEnd w:id="2959"/>
      <w:bookmarkEnd w:id="2960"/>
      <w:bookmarkEnd w:id="2961"/>
      <w:bookmarkEnd w:id="2962"/>
      <w:bookmarkEnd w:id="2963"/>
      <w:bookmarkEnd w:id="2964"/>
      <w:bookmarkEnd w:id="2965"/>
    </w:p>
    <w:p w14:paraId="369D2C9E" w14:textId="68F99EBE" w:rsidR="00C95A9A" w:rsidRDefault="00C95A9A" w:rsidP="00C95A9A">
      <w:pPr>
        <w:pStyle w:val="Heading4"/>
        <w:rPr>
          <w:lang w:eastAsia="zh-CN"/>
        </w:rPr>
      </w:pPr>
      <w:bookmarkStart w:id="2966" w:name="_Toc85734290"/>
      <w:bookmarkStart w:id="2967" w:name="_Toc89431589"/>
      <w:bookmarkStart w:id="2968" w:name="_Toc97042401"/>
      <w:bookmarkStart w:id="2969" w:name="_Toc97045545"/>
      <w:bookmarkStart w:id="2970" w:name="_Toc97155290"/>
      <w:bookmarkStart w:id="2971" w:name="_Toc101521427"/>
      <w:bookmarkStart w:id="2972" w:name="_Toc138761704"/>
      <w:bookmarkStart w:id="2973" w:name="_Toc145707919"/>
      <w:bookmarkStart w:id="2974" w:name="_Toc160570400"/>
      <w:bookmarkStart w:id="2975" w:name="_Toc162007996"/>
      <w:bookmarkStart w:id="2976" w:name="_Toc164763414"/>
      <w:r>
        <w:rPr>
          <w:lang w:eastAsia="zh-CN"/>
        </w:rPr>
        <w:t>8.</w:t>
      </w:r>
      <w:r w:rsidR="00377899">
        <w:rPr>
          <w:lang w:eastAsia="zh-CN"/>
        </w:rPr>
        <w:t>2</w:t>
      </w:r>
      <w:r>
        <w:rPr>
          <w:lang w:eastAsia="zh-CN"/>
        </w:rPr>
        <w:t>.5.1</w:t>
      </w:r>
      <w:r>
        <w:rPr>
          <w:lang w:eastAsia="zh-CN"/>
        </w:rPr>
        <w:tab/>
        <w:t>General</w:t>
      </w:r>
      <w:bookmarkEnd w:id="2966"/>
      <w:bookmarkEnd w:id="2967"/>
      <w:bookmarkEnd w:id="2968"/>
      <w:bookmarkEnd w:id="2969"/>
      <w:bookmarkEnd w:id="2970"/>
      <w:bookmarkEnd w:id="2971"/>
      <w:bookmarkEnd w:id="2972"/>
      <w:bookmarkEnd w:id="2973"/>
      <w:bookmarkEnd w:id="2974"/>
      <w:bookmarkEnd w:id="2975"/>
      <w:bookmarkEnd w:id="297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2977" w:name="_Toc85734291"/>
      <w:bookmarkStart w:id="2978" w:name="_Toc89431590"/>
      <w:bookmarkStart w:id="2979" w:name="_Toc97042402"/>
      <w:bookmarkStart w:id="2980" w:name="_Toc97045546"/>
      <w:bookmarkStart w:id="2981" w:name="_Toc97155291"/>
      <w:bookmarkStart w:id="2982" w:name="_Toc101521428"/>
      <w:bookmarkStart w:id="2983" w:name="_Toc138761705"/>
      <w:bookmarkStart w:id="2984" w:name="_Toc145707920"/>
      <w:bookmarkStart w:id="2985" w:name="_Toc160570401"/>
      <w:bookmarkStart w:id="2986" w:name="_Toc162007997"/>
      <w:bookmarkStart w:id="2987" w:name="_Toc164763415"/>
      <w:r>
        <w:rPr>
          <w:lang w:eastAsia="zh-CN"/>
        </w:rPr>
        <w:t>8.2</w:t>
      </w:r>
      <w:r w:rsidR="00C95A9A">
        <w:rPr>
          <w:lang w:eastAsia="zh-CN"/>
        </w:rPr>
        <w:t>.5.2</w:t>
      </w:r>
      <w:r w:rsidR="00C95A9A">
        <w:rPr>
          <w:lang w:eastAsia="zh-CN"/>
        </w:rPr>
        <w:tab/>
        <w:t>Structured data types</w:t>
      </w:r>
      <w:bookmarkEnd w:id="2977"/>
      <w:bookmarkEnd w:id="2978"/>
      <w:bookmarkEnd w:id="2979"/>
      <w:bookmarkEnd w:id="2980"/>
      <w:bookmarkEnd w:id="2981"/>
      <w:bookmarkEnd w:id="2982"/>
      <w:bookmarkEnd w:id="2983"/>
      <w:bookmarkEnd w:id="2984"/>
      <w:bookmarkEnd w:id="2985"/>
      <w:bookmarkEnd w:id="2986"/>
      <w:bookmarkEnd w:id="2987"/>
    </w:p>
    <w:p w14:paraId="28C1213A" w14:textId="57E237A7" w:rsidR="00C95A9A" w:rsidRDefault="00377899" w:rsidP="00C95A9A">
      <w:pPr>
        <w:pStyle w:val="Heading5"/>
        <w:rPr>
          <w:lang w:eastAsia="zh-CN"/>
        </w:rPr>
      </w:pPr>
      <w:bookmarkStart w:id="2988" w:name="_Toc85734292"/>
      <w:bookmarkStart w:id="2989" w:name="_Toc89431591"/>
      <w:bookmarkStart w:id="2990" w:name="_Toc97042403"/>
      <w:bookmarkStart w:id="2991" w:name="_Toc97045547"/>
      <w:bookmarkStart w:id="2992" w:name="_Toc97155292"/>
      <w:bookmarkStart w:id="2993" w:name="_Toc101521429"/>
      <w:bookmarkStart w:id="2994" w:name="_Toc138761706"/>
      <w:bookmarkStart w:id="2995" w:name="_Toc145707921"/>
      <w:bookmarkStart w:id="2996" w:name="_Toc160570402"/>
      <w:bookmarkStart w:id="2997" w:name="_Toc162007998"/>
      <w:bookmarkStart w:id="2998" w:name="_Toc164763416"/>
      <w:r>
        <w:rPr>
          <w:lang w:eastAsia="zh-CN"/>
        </w:rPr>
        <w:t>8.2</w:t>
      </w:r>
      <w:r w:rsidR="00C95A9A">
        <w:rPr>
          <w:lang w:eastAsia="zh-CN"/>
        </w:rPr>
        <w:t>.5.2.1</w:t>
      </w:r>
      <w:r w:rsidR="00C95A9A">
        <w:rPr>
          <w:lang w:eastAsia="zh-CN"/>
        </w:rPr>
        <w:tab/>
        <w:t>Introduction</w:t>
      </w:r>
      <w:bookmarkEnd w:id="2988"/>
      <w:bookmarkEnd w:id="2989"/>
      <w:bookmarkEnd w:id="2990"/>
      <w:bookmarkEnd w:id="2991"/>
      <w:bookmarkEnd w:id="2992"/>
      <w:bookmarkEnd w:id="2993"/>
      <w:bookmarkEnd w:id="2994"/>
      <w:bookmarkEnd w:id="2995"/>
      <w:bookmarkEnd w:id="2996"/>
      <w:bookmarkEnd w:id="2997"/>
      <w:bookmarkEnd w:id="2998"/>
    </w:p>
    <w:p w14:paraId="142473D5" w14:textId="6F9C799D" w:rsidR="00C95A9A" w:rsidRDefault="00377899" w:rsidP="00C95A9A">
      <w:pPr>
        <w:pStyle w:val="Heading5"/>
        <w:rPr>
          <w:lang w:eastAsia="zh-CN"/>
        </w:rPr>
      </w:pPr>
      <w:bookmarkStart w:id="2999" w:name="_Toc85734293"/>
      <w:bookmarkStart w:id="3000" w:name="_Toc89431592"/>
      <w:bookmarkStart w:id="3001" w:name="_Toc97042404"/>
      <w:bookmarkStart w:id="3002" w:name="_Toc97045548"/>
      <w:bookmarkStart w:id="3003" w:name="_Toc97155293"/>
      <w:bookmarkStart w:id="3004" w:name="_Toc101521430"/>
      <w:bookmarkStart w:id="3005" w:name="_Toc138761707"/>
      <w:bookmarkStart w:id="3006" w:name="_Toc145707922"/>
      <w:bookmarkStart w:id="3007" w:name="_Toc160570403"/>
      <w:bookmarkStart w:id="3008" w:name="_Toc162007999"/>
      <w:bookmarkStart w:id="3009" w:name="_Toc164763417"/>
      <w:r>
        <w:rPr>
          <w:lang w:eastAsia="zh-CN"/>
        </w:rPr>
        <w:t>8.2</w:t>
      </w:r>
      <w:r w:rsidR="00C95A9A">
        <w:rPr>
          <w:lang w:eastAsia="zh-CN"/>
        </w:rPr>
        <w:t>.5.2.2</w:t>
      </w:r>
      <w:r w:rsidR="00C95A9A">
        <w:rPr>
          <w:lang w:eastAsia="zh-CN"/>
        </w:rPr>
        <w:tab/>
        <w:t>Type: LocationSubscription</w:t>
      </w:r>
      <w:bookmarkEnd w:id="2999"/>
      <w:bookmarkEnd w:id="3000"/>
      <w:bookmarkEnd w:id="3001"/>
      <w:bookmarkEnd w:id="3002"/>
      <w:bookmarkEnd w:id="3003"/>
      <w:bookmarkEnd w:id="3004"/>
      <w:bookmarkEnd w:id="3005"/>
      <w:bookmarkEnd w:id="3006"/>
      <w:bookmarkEnd w:id="3007"/>
      <w:bookmarkEnd w:id="3008"/>
      <w:bookmarkEnd w:id="300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10" w:name="_Toc85734294"/>
      <w:bookmarkStart w:id="3011" w:name="_Toc89431593"/>
      <w:bookmarkStart w:id="3012" w:name="_Toc97042405"/>
      <w:bookmarkStart w:id="3013" w:name="_Toc97045549"/>
      <w:bookmarkStart w:id="3014" w:name="_Toc97155294"/>
      <w:bookmarkStart w:id="3015" w:name="_Toc101521431"/>
      <w:bookmarkStart w:id="3016" w:name="_Toc138761708"/>
      <w:bookmarkStart w:id="3017" w:name="_Toc145707923"/>
      <w:bookmarkStart w:id="3018" w:name="_Toc160570404"/>
      <w:bookmarkStart w:id="3019" w:name="_Toc162008000"/>
      <w:bookmarkStart w:id="3020" w:name="_Toc164763418"/>
      <w:r>
        <w:rPr>
          <w:lang w:eastAsia="zh-CN"/>
        </w:rPr>
        <w:t>8.2</w:t>
      </w:r>
      <w:r w:rsidR="00C95A9A">
        <w:rPr>
          <w:lang w:eastAsia="zh-CN"/>
        </w:rPr>
        <w:t>.5.2.3</w:t>
      </w:r>
      <w:r w:rsidR="00C95A9A">
        <w:rPr>
          <w:lang w:eastAsia="zh-CN"/>
        </w:rPr>
        <w:tab/>
        <w:t>Type: LocationSubscriptionPatch</w:t>
      </w:r>
      <w:bookmarkEnd w:id="3010"/>
      <w:bookmarkEnd w:id="3011"/>
      <w:bookmarkEnd w:id="3012"/>
      <w:bookmarkEnd w:id="3013"/>
      <w:bookmarkEnd w:id="3014"/>
      <w:bookmarkEnd w:id="3015"/>
      <w:bookmarkEnd w:id="3016"/>
      <w:bookmarkEnd w:id="3017"/>
      <w:bookmarkEnd w:id="3018"/>
      <w:bookmarkEnd w:id="3019"/>
      <w:bookmarkEnd w:id="302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21" w:name="_Toc85734295"/>
      <w:bookmarkStart w:id="3022" w:name="_Toc89431594"/>
      <w:bookmarkStart w:id="3023" w:name="_Toc97042406"/>
      <w:bookmarkStart w:id="3024" w:name="_Toc97045550"/>
      <w:bookmarkStart w:id="3025" w:name="_Toc97155295"/>
      <w:bookmarkStart w:id="3026" w:name="_Toc101521432"/>
      <w:bookmarkStart w:id="3027" w:name="_Toc138761709"/>
      <w:bookmarkStart w:id="3028" w:name="_Toc145707924"/>
      <w:bookmarkStart w:id="3029" w:name="_Toc160570405"/>
      <w:bookmarkStart w:id="3030" w:name="_Toc162008001"/>
      <w:bookmarkStart w:id="3031" w:name="_Toc164763419"/>
      <w:r>
        <w:rPr>
          <w:lang w:eastAsia="zh-CN"/>
        </w:rPr>
        <w:t>8.</w:t>
      </w:r>
      <w:r w:rsidR="00377899">
        <w:rPr>
          <w:lang w:eastAsia="zh-CN"/>
        </w:rPr>
        <w:t>2</w:t>
      </w:r>
      <w:r>
        <w:rPr>
          <w:lang w:eastAsia="zh-CN"/>
        </w:rPr>
        <w:t>.5.2.4</w:t>
      </w:r>
      <w:r>
        <w:rPr>
          <w:lang w:eastAsia="zh-CN"/>
        </w:rPr>
        <w:tab/>
        <w:t>Type: LocationNotification</w:t>
      </w:r>
      <w:bookmarkEnd w:id="3021"/>
      <w:bookmarkEnd w:id="3022"/>
      <w:bookmarkEnd w:id="3023"/>
      <w:bookmarkEnd w:id="3024"/>
      <w:bookmarkEnd w:id="3025"/>
      <w:bookmarkEnd w:id="3026"/>
      <w:bookmarkEnd w:id="3027"/>
      <w:bookmarkEnd w:id="3028"/>
      <w:bookmarkEnd w:id="3029"/>
      <w:bookmarkEnd w:id="3030"/>
      <w:bookmarkEnd w:id="3031"/>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32" w:name="_Toc85734296"/>
      <w:bookmarkStart w:id="3033" w:name="_Toc89431595"/>
      <w:bookmarkStart w:id="3034" w:name="_Toc97042407"/>
      <w:bookmarkStart w:id="3035" w:name="_Toc97045551"/>
      <w:bookmarkStart w:id="3036" w:name="_Toc97155296"/>
      <w:bookmarkStart w:id="3037" w:name="_Toc101521433"/>
      <w:bookmarkStart w:id="3038" w:name="_Toc138761710"/>
      <w:bookmarkStart w:id="3039" w:name="_Toc145707925"/>
      <w:bookmarkStart w:id="3040" w:name="_Toc160570406"/>
      <w:bookmarkStart w:id="3041" w:name="_Toc162008002"/>
      <w:bookmarkStart w:id="3042" w:name="_Toc164763420"/>
      <w:r>
        <w:rPr>
          <w:lang w:eastAsia="zh-CN"/>
        </w:rPr>
        <w:t>8.2</w:t>
      </w:r>
      <w:r w:rsidR="00C95A9A">
        <w:rPr>
          <w:lang w:eastAsia="zh-CN"/>
        </w:rPr>
        <w:t>.5.2.5</w:t>
      </w:r>
      <w:r w:rsidR="00C95A9A">
        <w:rPr>
          <w:lang w:eastAsia="zh-CN"/>
        </w:rPr>
        <w:tab/>
        <w:t>Type: LocationEvent</w:t>
      </w:r>
      <w:bookmarkEnd w:id="3032"/>
      <w:bookmarkEnd w:id="3033"/>
      <w:bookmarkEnd w:id="3034"/>
      <w:bookmarkEnd w:id="3035"/>
      <w:bookmarkEnd w:id="3036"/>
      <w:bookmarkEnd w:id="3037"/>
      <w:bookmarkEnd w:id="3038"/>
      <w:bookmarkEnd w:id="3039"/>
      <w:bookmarkEnd w:id="3040"/>
      <w:bookmarkEnd w:id="3041"/>
      <w:bookmarkEnd w:id="304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043" w:name="_Toc85734297"/>
      <w:bookmarkStart w:id="3044" w:name="_Toc89431596"/>
      <w:bookmarkStart w:id="3045" w:name="_Toc97042408"/>
      <w:bookmarkStart w:id="3046" w:name="_Toc97045552"/>
      <w:bookmarkStart w:id="3047" w:name="_Toc97155297"/>
      <w:bookmarkStart w:id="3048" w:name="_Toc101521434"/>
      <w:bookmarkStart w:id="3049" w:name="_Toc138761711"/>
      <w:bookmarkStart w:id="3050" w:name="_Toc145707926"/>
      <w:bookmarkStart w:id="3051" w:name="_Toc160570407"/>
      <w:bookmarkStart w:id="3052" w:name="_Toc162008003"/>
      <w:bookmarkStart w:id="3053" w:name="_Toc164763421"/>
      <w:r>
        <w:rPr>
          <w:lang w:eastAsia="zh-CN"/>
        </w:rPr>
        <w:t>8.2.5.2.6</w:t>
      </w:r>
      <w:r>
        <w:rPr>
          <w:lang w:eastAsia="zh-CN"/>
        </w:rPr>
        <w:tab/>
        <w:t>Type: LocationRequest</w:t>
      </w:r>
      <w:bookmarkEnd w:id="3043"/>
      <w:bookmarkEnd w:id="3044"/>
      <w:bookmarkEnd w:id="3045"/>
      <w:bookmarkEnd w:id="3046"/>
      <w:bookmarkEnd w:id="3047"/>
      <w:bookmarkEnd w:id="3048"/>
      <w:bookmarkEnd w:id="3049"/>
      <w:bookmarkEnd w:id="3050"/>
      <w:bookmarkEnd w:id="3051"/>
      <w:bookmarkEnd w:id="3052"/>
      <w:bookmarkEnd w:id="305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054" w:name="_Toc138761712"/>
      <w:bookmarkStart w:id="3055" w:name="_Toc145707927"/>
      <w:bookmarkStart w:id="3056" w:name="_Toc160570408"/>
      <w:bookmarkStart w:id="3057" w:name="_Toc162008004"/>
      <w:bookmarkStart w:id="3058" w:name="_Toc164763422"/>
      <w:r>
        <w:rPr>
          <w:lang w:eastAsia="zh-CN"/>
        </w:rPr>
        <w:t>8.2.5.2.7</w:t>
      </w:r>
      <w:r>
        <w:rPr>
          <w:lang w:eastAsia="zh-CN"/>
        </w:rPr>
        <w:tab/>
        <w:t>Type: LocationResponse</w:t>
      </w:r>
      <w:bookmarkEnd w:id="3054"/>
      <w:bookmarkEnd w:id="3055"/>
      <w:bookmarkEnd w:id="3056"/>
      <w:bookmarkEnd w:id="3057"/>
      <w:bookmarkEnd w:id="305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059" w:name="_Toc138761713"/>
      <w:bookmarkStart w:id="3060" w:name="_Toc145707928"/>
      <w:bookmarkStart w:id="3061" w:name="_Toc160570409"/>
      <w:bookmarkStart w:id="3062" w:name="_Toc162008005"/>
      <w:bookmarkStart w:id="3063" w:name="_Toc16476342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059"/>
      <w:bookmarkEnd w:id="3060"/>
      <w:bookmarkEnd w:id="3061"/>
      <w:bookmarkEnd w:id="3062"/>
      <w:bookmarkEnd w:id="306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064" w:name="_Toc138761714"/>
      <w:bookmarkStart w:id="3065" w:name="_Toc145707929"/>
      <w:bookmarkStart w:id="3066" w:name="_Toc160570410"/>
      <w:bookmarkStart w:id="3067" w:name="_Toc162008006"/>
      <w:bookmarkStart w:id="3068" w:name="_Toc164763424"/>
      <w:r>
        <w:rPr>
          <w:lang w:eastAsia="zh-CN"/>
        </w:rPr>
        <w:t>8.2.5.2</w:t>
      </w:r>
      <w:r>
        <w:t>.9</w:t>
      </w:r>
      <w:r>
        <w:tab/>
        <w:t xml:space="preserve">Type: </w:t>
      </w:r>
      <w:r>
        <w:rPr>
          <w:lang w:eastAsia="zh-CN"/>
        </w:rPr>
        <w:t>ConsentRevoked</w:t>
      </w:r>
      <w:bookmarkEnd w:id="3064"/>
      <w:bookmarkEnd w:id="3065"/>
      <w:bookmarkEnd w:id="3066"/>
      <w:bookmarkEnd w:id="3067"/>
      <w:bookmarkEnd w:id="306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069" w:name="_Toc85734298"/>
      <w:bookmarkStart w:id="3070" w:name="_Toc89431597"/>
      <w:bookmarkStart w:id="3071" w:name="_Toc97042409"/>
      <w:bookmarkStart w:id="3072" w:name="_Toc97045553"/>
      <w:bookmarkStart w:id="3073" w:name="_Toc97155298"/>
      <w:bookmarkStart w:id="3074" w:name="_Toc101521435"/>
      <w:bookmarkStart w:id="3075" w:name="_Toc138761715"/>
      <w:bookmarkStart w:id="3076" w:name="_Toc145707930"/>
      <w:bookmarkStart w:id="3077" w:name="_Toc160570411"/>
      <w:bookmarkStart w:id="3078" w:name="_Toc162008007"/>
      <w:bookmarkStart w:id="3079" w:name="_Toc164763425"/>
      <w:r>
        <w:rPr>
          <w:lang w:eastAsia="zh-CN"/>
        </w:rPr>
        <w:t>8.</w:t>
      </w:r>
      <w:r w:rsidR="00377899">
        <w:rPr>
          <w:lang w:eastAsia="zh-CN"/>
        </w:rPr>
        <w:t>2</w:t>
      </w:r>
      <w:r>
        <w:rPr>
          <w:lang w:eastAsia="zh-CN"/>
        </w:rPr>
        <w:t>.5.3</w:t>
      </w:r>
      <w:r>
        <w:rPr>
          <w:lang w:eastAsia="zh-CN"/>
        </w:rPr>
        <w:tab/>
        <w:t>Simple data types and enumerations</w:t>
      </w:r>
      <w:bookmarkEnd w:id="3069"/>
      <w:bookmarkEnd w:id="3070"/>
      <w:bookmarkEnd w:id="3071"/>
      <w:bookmarkEnd w:id="3072"/>
      <w:bookmarkEnd w:id="3073"/>
      <w:bookmarkEnd w:id="3074"/>
      <w:bookmarkEnd w:id="3075"/>
      <w:bookmarkEnd w:id="3076"/>
      <w:bookmarkEnd w:id="3077"/>
      <w:bookmarkEnd w:id="3078"/>
      <w:bookmarkEnd w:id="307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080" w:name="_Toc85734299"/>
      <w:bookmarkStart w:id="3081" w:name="_Toc89431598"/>
      <w:bookmarkStart w:id="3082" w:name="_Toc97042410"/>
      <w:bookmarkStart w:id="3083" w:name="_Toc97045554"/>
      <w:bookmarkStart w:id="3084" w:name="_Toc97155299"/>
      <w:bookmarkStart w:id="3085" w:name="_Toc101521436"/>
      <w:bookmarkStart w:id="3086" w:name="_Toc138761716"/>
      <w:bookmarkStart w:id="3087" w:name="_Toc145707931"/>
      <w:bookmarkStart w:id="3088" w:name="_Toc160570412"/>
      <w:bookmarkStart w:id="3089" w:name="_Toc162008008"/>
      <w:bookmarkStart w:id="3090" w:name="_Toc164763426"/>
      <w:r>
        <w:t>8.</w:t>
      </w:r>
      <w:r w:rsidR="00377899">
        <w:t>2</w:t>
      </w:r>
      <w:r>
        <w:t>.6</w:t>
      </w:r>
      <w:r>
        <w:tab/>
        <w:t>Error Handling</w:t>
      </w:r>
      <w:bookmarkEnd w:id="3080"/>
      <w:bookmarkEnd w:id="3081"/>
      <w:bookmarkEnd w:id="3082"/>
      <w:bookmarkEnd w:id="3083"/>
      <w:bookmarkEnd w:id="3084"/>
      <w:bookmarkEnd w:id="3085"/>
      <w:bookmarkEnd w:id="3086"/>
      <w:bookmarkEnd w:id="3087"/>
      <w:bookmarkEnd w:id="3088"/>
      <w:bookmarkEnd w:id="3089"/>
      <w:bookmarkEnd w:id="3090"/>
    </w:p>
    <w:p w14:paraId="1D0402E1" w14:textId="7FD8285F" w:rsidR="00D017C1" w:rsidRDefault="00D017C1" w:rsidP="00D017C1">
      <w:pPr>
        <w:pStyle w:val="Heading4"/>
      </w:pPr>
      <w:bookmarkStart w:id="3091" w:name="_Toc100767822"/>
      <w:bookmarkStart w:id="3092" w:name="_Toc138761717"/>
      <w:bookmarkStart w:id="3093" w:name="_Toc145707932"/>
      <w:bookmarkStart w:id="3094" w:name="_Toc160570413"/>
      <w:bookmarkStart w:id="3095" w:name="_Toc162008009"/>
      <w:bookmarkStart w:id="3096" w:name="_Toc164763427"/>
      <w:r>
        <w:t>8.2.6.1</w:t>
      </w:r>
      <w:r>
        <w:tab/>
        <w:t>General</w:t>
      </w:r>
      <w:bookmarkEnd w:id="3091"/>
      <w:bookmarkEnd w:id="3092"/>
      <w:bookmarkEnd w:id="3093"/>
      <w:bookmarkEnd w:id="3094"/>
      <w:bookmarkEnd w:id="3095"/>
      <w:bookmarkEnd w:id="309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097" w:name="_Toc100767823"/>
      <w:bookmarkStart w:id="3098" w:name="_Toc138761718"/>
      <w:bookmarkStart w:id="3099" w:name="_Toc145707933"/>
      <w:bookmarkStart w:id="3100" w:name="_Toc160570414"/>
      <w:bookmarkStart w:id="3101" w:name="_Toc162008010"/>
      <w:bookmarkStart w:id="3102" w:name="_Toc164763428"/>
      <w:r>
        <w:t>8.2.6.2</w:t>
      </w:r>
      <w:r>
        <w:tab/>
        <w:t>Protocol Errors</w:t>
      </w:r>
      <w:bookmarkEnd w:id="3097"/>
      <w:bookmarkEnd w:id="3098"/>
      <w:bookmarkEnd w:id="3099"/>
      <w:bookmarkEnd w:id="3100"/>
      <w:bookmarkEnd w:id="3101"/>
      <w:bookmarkEnd w:id="310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03" w:name="_Toc100767824"/>
      <w:bookmarkStart w:id="3104" w:name="_Toc138761719"/>
      <w:bookmarkStart w:id="3105" w:name="_Toc145707934"/>
      <w:bookmarkStart w:id="3106" w:name="_Toc160570415"/>
      <w:bookmarkStart w:id="3107" w:name="_Toc162008011"/>
      <w:bookmarkStart w:id="3108" w:name="_Toc164763429"/>
      <w:r>
        <w:t>8.2.6.3</w:t>
      </w:r>
      <w:r>
        <w:tab/>
        <w:t>Application Errors</w:t>
      </w:r>
      <w:bookmarkEnd w:id="3103"/>
      <w:bookmarkEnd w:id="3104"/>
      <w:bookmarkEnd w:id="3105"/>
      <w:bookmarkEnd w:id="3106"/>
      <w:bookmarkEnd w:id="3107"/>
      <w:bookmarkEnd w:id="3108"/>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09" w:name="_Toc85734300"/>
      <w:bookmarkStart w:id="3110" w:name="_Toc89431599"/>
      <w:bookmarkStart w:id="3111" w:name="_Toc97042411"/>
      <w:bookmarkStart w:id="3112" w:name="_Toc97045555"/>
      <w:bookmarkStart w:id="3113" w:name="_Toc97155300"/>
      <w:bookmarkStart w:id="3114" w:name="_Toc101521437"/>
      <w:bookmarkStart w:id="3115" w:name="_Toc138761720"/>
      <w:bookmarkStart w:id="3116" w:name="_Toc145707935"/>
      <w:bookmarkStart w:id="3117" w:name="_Toc160570416"/>
      <w:bookmarkStart w:id="3118" w:name="_Toc162008012"/>
      <w:bookmarkStart w:id="3119" w:name="_Toc164763430"/>
      <w:r>
        <w:t>8.</w:t>
      </w:r>
      <w:r w:rsidR="00377899">
        <w:t>2</w:t>
      </w:r>
      <w:r>
        <w:t>.7</w:t>
      </w:r>
      <w:r>
        <w:tab/>
        <w:t>Feature negotiation</w:t>
      </w:r>
      <w:bookmarkEnd w:id="3109"/>
      <w:bookmarkEnd w:id="3110"/>
      <w:bookmarkEnd w:id="3111"/>
      <w:bookmarkEnd w:id="3112"/>
      <w:bookmarkEnd w:id="3113"/>
      <w:bookmarkEnd w:id="3114"/>
      <w:bookmarkEnd w:id="3115"/>
      <w:bookmarkEnd w:id="3116"/>
      <w:bookmarkEnd w:id="3117"/>
      <w:bookmarkEnd w:id="3118"/>
      <w:bookmarkEnd w:id="311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20" w:name="_Toc85734301"/>
      <w:bookmarkStart w:id="3121" w:name="_Toc89431600"/>
      <w:bookmarkStart w:id="3122" w:name="_Toc97042412"/>
      <w:bookmarkStart w:id="3123" w:name="_Toc97045556"/>
      <w:bookmarkStart w:id="3124" w:name="_Toc97155301"/>
      <w:bookmarkStart w:id="3125" w:name="_Toc101521438"/>
      <w:bookmarkStart w:id="3126" w:name="_Toc138761721"/>
      <w:bookmarkStart w:id="3127" w:name="_Toc145707936"/>
      <w:bookmarkStart w:id="3128" w:name="_Toc160570417"/>
      <w:bookmarkStart w:id="3129" w:name="_Toc162008013"/>
      <w:bookmarkStart w:id="3130" w:name="_Toc164763431"/>
      <w:r>
        <w:t>8.3</w:t>
      </w:r>
      <w:r>
        <w:tab/>
        <w:t>Eees_UEIdentifier API</w:t>
      </w:r>
      <w:bookmarkEnd w:id="3120"/>
      <w:bookmarkEnd w:id="3121"/>
      <w:bookmarkEnd w:id="3122"/>
      <w:bookmarkEnd w:id="3123"/>
      <w:bookmarkEnd w:id="3124"/>
      <w:bookmarkEnd w:id="3125"/>
      <w:bookmarkEnd w:id="3126"/>
      <w:bookmarkEnd w:id="3127"/>
      <w:bookmarkEnd w:id="3128"/>
      <w:bookmarkEnd w:id="3129"/>
      <w:bookmarkEnd w:id="3130"/>
    </w:p>
    <w:p w14:paraId="12A38C20" w14:textId="03D50268" w:rsidR="00BD7A82" w:rsidRDefault="00BD7A82" w:rsidP="00BD7A82">
      <w:pPr>
        <w:pStyle w:val="Heading3"/>
      </w:pPr>
      <w:bookmarkStart w:id="3131" w:name="_Toc85734302"/>
      <w:bookmarkStart w:id="3132" w:name="_Toc89431601"/>
      <w:bookmarkStart w:id="3133" w:name="_Toc97042413"/>
      <w:bookmarkStart w:id="3134" w:name="_Toc97045557"/>
      <w:bookmarkStart w:id="3135" w:name="_Toc97155302"/>
      <w:bookmarkStart w:id="3136" w:name="_Toc101521439"/>
      <w:bookmarkStart w:id="3137" w:name="_Toc138761722"/>
      <w:bookmarkStart w:id="3138" w:name="_Toc145707937"/>
      <w:bookmarkStart w:id="3139" w:name="_Toc160570418"/>
      <w:bookmarkStart w:id="3140" w:name="_Toc162008014"/>
      <w:bookmarkStart w:id="3141" w:name="_Toc164763432"/>
      <w:r>
        <w:t>8.3.1</w:t>
      </w:r>
      <w:r>
        <w:tab/>
      </w:r>
      <w:bookmarkEnd w:id="3131"/>
      <w:r w:rsidR="00B01C2E">
        <w:t>Introduction</w:t>
      </w:r>
      <w:bookmarkEnd w:id="3132"/>
      <w:bookmarkEnd w:id="3133"/>
      <w:bookmarkEnd w:id="3134"/>
      <w:bookmarkEnd w:id="3135"/>
      <w:bookmarkEnd w:id="3136"/>
      <w:bookmarkEnd w:id="3137"/>
      <w:bookmarkEnd w:id="3138"/>
      <w:bookmarkEnd w:id="3139"/>
      <w:bookmarkEnd w:id="3140"/>
      <w:bookmarkEnd w:id="314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142" w:name="_Toc85734303"/>
      <w:bookmarkStart w:id="3143" w:name="_Toc89431602"/>
      <w:bookmarkStart w:id="3144" w:name="_Toc97042414"/>
      <w:bookmarkStart w:id="3145" w:name="_Toc97045558"/>
      <w:bookmarkStart w:id="3146" w:name="_Toc97155303"/>
      <w:bookmarkStart w:id="3147" w:name="_Toc101521440"/>
      <w:bookmarkStart w:id="3148" w:name="_Toc138761723"/>
      <w:bookmarkStart w:id="3149" w:name="_Toc145707938"/>
      <w:bookmarkStart w:id="3150" w:name="_Toc160570419"/>
      <w:bookmarkStart w:id="3151" w:name="_Toc162008015"/>
      <w:bookmarkStart w:id="3152" w:name="_Toc164763433"/>
      <w:r>
        <w:t>8.3</w:t>
      </w:r>
      <w:r w:rsidR="00BD7A82">
        <w:t>.2</w:t>
      </w:r>
      <w:r w:rsidR="00BD7A82">
        <w:tab/>
        <w:t>Resources</w:t>
      </w:r>
      <w:bookmarkEnd w:id="3142"/>
      <w:bookmarkEnd w:id="3143"/>
      <w:bookmarkEnd w:id="3144"/>
      <w:bookmarkEnd w:id="3145"/>
      <w:bookmarkEnd w:id="3146"/>
      <w:bookmarkEnd w:id="3147"/>
      <w:bookmarkEnd w:id="3148"/>
      <w:bookmarkEnd w:id="3149"/>
      <w:bookmarkEnd w:id="3150"/>
      <w:bookmarkEnd w:id="3151"/>
      <w:bookmarkEnd w:id="315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153" w:name="_Toc85734314"/>
      <w:bookmarkStart w:id="3154" w:name="_Toc89431613"/>
      <w:bookmarkStart w:id="3155" w:name="_Toc97042425"/>
      <w:bookmarkStart w:id="3156" w:name="_Toc97045569"/>
      <w:bookmarkStart w:id="3157" w:name="_Toc97155314"/>
      <w:bookmarkStart w:id="3158" w:name="_Toc101521451"/>
      <w:bookmarkStart w:id="3159" w:name="_Toc138761724"/>
      <w:bookmarkStart w:id="3160" w:name="_Toc145707939"/>
      <w:bookmarkStart w:id="3161" w:name="_Toc160570420"/>
      <w:bookmarkStart w:id="3162" w:name="_Toc162008016"/>
      <w:bookmarkStart w:id="3163" w:name="_Toc164763434"/>
      <w:r>
        <w:t>8.</w:t>
      </w:r>
      <w:r w:rsidR="0026562D">
        <w:t>3</w:t>
      </w:r>
      <w:r>
        <w:t>.3</w:t>
      </w:r>
      <w:r>
        <w:tab/>
        <w:t>Custom Operations without associated resources</w:t>
      </w:r>
      <w:bookmarkEnd w:id="3153"/>
      <w:bookmarkEnd w:id="3154"/>
      <w:bookmarkEnd w:id="3155"/>
      <w:bookmarkEnd w:id="3156"/>
      <w:bookmarkEnd w:id="3157"/>
      <w:bookmarkEnd w:id="3158"/>
      <w:bookmarkEnd w:id="3159"/>
      <w:bookmarkEnd w:id="3160"/>
      <w:bookmarkEnd w:id="3161"/>
      <w:bookmarkEnd w:id="3162"/>
      <w:bookmarkEnd w:id="3163"/>
    </w:p>
    <w:p w14:paraId="3C1841AC" w14:textId="77777777" w:rsidR="003633CB" w:rsidRDefault="003633CB" w:rsidP="003633CB">
      <w:pPr>
        <w:pStyle w:val="Heading4"/>
      </w:pPr>
      <w:bookmarkStart w:id="3164" w:name="_Toc510696623"/>
      <w:bookmarkStart w:id="3165" w:name="_Toc35971414"/>
      <w:bookmarkStart w:id="3166" w:name="_Toc96843360"/>
      <w:bookmarkStart w:id="3167" w:name="_Toc96844335"/>
      <w:bookmarkStart w:id="3168" w:name="_Toc97039889"/>
      <w:bookmarkStart w:id="3169" w:name="_Toc138761725"/>
      <w:bookmarkStart w:id="3170" w:name="_Toc145707940"/>
      <w:bookmarkStart w:id="3171" w:name="_Toc160570421"/>
      <w:bookmarkStart w:id="3172" w:name="_Toc162008017"/>
      <w:bookmarkStart w:id="3173" w:name="_Toc164763435"/>
      <w:r>
        <w:t>8.3.3.1</w:t>
      </w:r>
      <w:r>
        <w:tab/>
        <w:t>Overview</w:t>
      </w:r>
      <w:bookmarkEnd w:id="3164"/>
      <w:bookmarkEnd w:id="3165"/>
      <w:bookmarkEnd w:id="3166"/>
      <w:bookmarkEnd w:id="3167"/>
      <w:bookmarkEnd w:id="3168"/>
      <w:bookmarkEnd w:id="3169"/>
      <w:bookmarkEnd w:id="3170"/>
      <w:bookmarkEnd w:id="3171"/>
      <w:bookmarkEnd w:id="3172"/>
      <w:bookmarkEnd w:id="317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65pt" o:ole="">
            <v:imagedata r:id="rId19" o:title=""/>
          </v:shape>
          <o:OLEObject Type="Embed" ProgID="Visio.Drawing.15" ShapeID="_x0000_i1029" DrawAspect="Content" ObjectID="_177537615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174" w:name="_Toc510696624"/>
      <w:bookmarkStart w:id="3175" w:name="_Toc35971415"/>
      <w:bookmarkStart w:id="3176" w:name="_Toc96843361"/>
      <w:bookmarkStart w:id="3177" w:name="_Toc96844336"/>
      <w:bookmarkStart w:id="3178" w:name="_Toc97039890"/>
      <w:bookmarkStart w:id="3179" w:name="_Toc138761726"/>
      <w:bookmarkStart w:id="3180" w:name="_Toc145707941"/>
      <w:bookmarkStart w:id="3181" w:name="_Toc160570422"/>
      <w:bookmarkStart w:id="3182" w:name="_Toc162008018"/>
      <w:bookmarkStart w:id="3183" w:name="_Toc164763436"/>
      <w:r>
        <w:t>8.3.3.2</w:t>
      </w:r>
      <w:r>
        <w:tab/>
        <w:t xml:space="preserve">Operation: </w:t>
      </w:r>
      <w:bookmarkEnd w:id="3174"/>
      <w:bookmarkEnd w:id="3175"/>
      <w:bookmarkEnd w:id="3176"/>
      <w:bookmarkEnd w:id="3177"/>
      <w:bookmarkEnd w:id="3178"/>
      <w:r>
        <w:t>Fetch</w:t>
      </w:r>
      <w:bookmarkEnd w:id="3179"/>
      <w:bookmarkEnd w:id="3180"/>
      <w:bookmarkEnd w:id="3181"/>
      <w:bookmarkEnd w:id="3182"/>
      <w:bookmarkEnd w:id="3183"/>
    </w:p>
    <w:p w14:paraId="47A584C0" w14:textId="639BF4BF" w:rsidR="00D0620E" w:rsidRDefault="00D0620E" w:rsidP="00527D5E">
      <w:bookmarkStart w:id="3184" w:name="_Toc510696625"/>
      <w:bookmarkStart w:id="3185" w:name="_Toc35971416"/>
      <w:bookmarkStart w:id="3186" w:name="_Toc96843362"/>
      <w:bookmarkStart w:id="3187" w:name="_Toc96844337"/>
      <w:bookmarkStart w:id="3188" w:name="_Toc97039891"/>
      <w:bookmarkStart w:id="3189" w:name="_Toc138761727"/>
      <w:bookmarkStart w:id="3190" w:name="_Toc145707942"/>
      <w:r>
        <w:t>This operation is deprecated. The operation defined in clause 8.3.3.3 should be used instead.</w:t>
      </w:r>
    </w:p>
    <w:p w14:paraId="1293A99A" w14:textId="01DAF2E9" w:rsidR="003633CB" w:rsidRDefault="003633CB" w:rsidP="003633CB">
      <w:pPr>
        <w:pStyle w:val="Heading5"/>
      </w:pPr>
      <w:bookmarkStart w:id="3191" w:name="_Toc160570423"/>
      <w:bookmarkStart w:id="3192" w:name="_Toc162008019"/>
      <w:bookmarkStart w:id="3193" w:name="_Toc164763437"/>
      <w:r>
        <w:t>8.3.3.2.1</w:t>
      </w:r>
      <w:r>
        <w:tab/>
        <w:t>Description</w:t>
      </w:r>
      <w:bookmarkEnd w:id="3184"/>
      <w:bookmarkEnd w:id="3185"/>
      <w:bookmarkEnd w:id="3186"/>
      <w:bookmarkEnd w:id="3187"/>
      <w:bookmarkEnd w:id="3188"/>
      <w:bookmarkEnd w:id="3189"/>
      <w:bookmarkEnd w:id="3190"/>
      <w:bookmarkEnd w:id="3191"/>
      <w:bookmarkEnd w:id="3192"/>
      <w:bookmarkEnd w:id="3193"/>
    </w:p>
    <w:p w14:paraId="45DE3BEE" w14:textId="77777777" w:rsidR="003633CB" w:rsidRPr="00384E92" w:rsidRDefault="003633CB" w:rsidP="003633CB">
      <w:bookmarkStart w:id="3194" w:name="_Toc510696626"/>
      <w:bookmarkStart w:id="3195" w:name="_Toc35971417"/>
      <w:bookmarkStart w:id="3196" w:name="_Toc96843363"/>
      <w:bookmarkStart w:id="3197" w:name="_Toc96844338"/>
      <w:bookmarkStart w:id="319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199" w:name="_Toc138761728"/>
      <w:bookmarkStart w:id="3200" w:name="_Toc145707943"/>
      <w:bookmarkStart w:id="3201" w:name="_Toc160570424"/>
      <w:bookmarkStart w:id="3202" w:name="_Toc162008020"/>
      <w:bookmarkStart w:id="3203" w:name="_Toc164763438"/>
      <w:r>
        <w:t>8.3.3.2.2</w:t>
      </w:r>
      <w:r>
        <w:tab/>
        <w:t>Operation Definition</w:t>
      </w:r>
      <w:bookmarkEnd w:id="3194"/>
      <w:bookmarkEnd w:id="3195"/>
      <w:bookmarkEnd w:id="3196"/>
      <w:bookmarkEnd w:id="3197"/>
      <w:bookmarkEnd w:id="3198"/>
      <w:bookmarkEnd w:id="3199"/>
      <w:bookmarkEnd w:id="3200"/>
      <w:bookmarkEnd w:id="3201"/>
      <w:bookmarkEnd w:id="3202"/>
      <w:bookmarkEnd w:id="320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04" w:name="_Toc510696627"/>
      <w:bookmarkStart w:id="320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04"/>
      <w:bookmarkEnd w:id="3205"/>
    </w:tbl>
    <w:p w14:paraId="3CB40F72" w14:textId="019F058B" w:rsidR="00BD7A82" w:rsidRDefault="00BD7A82" w:rsidP="00BD7A82"/>
    <w:p w14:paraId="23AB7917" w14:textId="77777777" w:rsidR="00D0620E" w:rsidRDefault="00D0620E" w:rsidP="00D0620E">
      <w:pPr>
        <w:pStyle w:val="Heading4"/>
      </w:pPr>
      <w:bookmarkStart w:id="3206" w:name="_Toc160570425"/>
      <w:bookmarkStart w:id="3207" w:name="_Toc162008021"/>
      <w:bookmarkStart w:id="3208" w:name="_Toc164763439"/>
      <w:r>
        <w:t>8.3.3.3</w:t>
      </w:r>
      <w:r>
        <w:tab/>
        <w:t>Operation: Get</w:t>
      </w:r>
      <w:bookmarkEnd w:id="3206"/>
      <w:bookmarkEnd w:id="3207"/>
      <w:bookmarkEnd w:id="3208"/>
    </w:p>
    <w:p w14:paraId="0451374F" w14:textId="77777777" w:rsidR="00D0620E" w:rsidRDefault="00D0620E" w:rsidP="00D0620E">
      <w:pPr>
        <w:pStyle w:val="Heading5"/>
      </w:pPr>
      <w:bookmarkStart w:id="3209" w:name="_Toc160570426"/>
      <w:bookmarkStart w:id="3210" w:name="_Toc162008022"/>
      <w:bookmarkStart w:id="3211" w:name="_Toc164763440"/>
      <w:r>
        <w:t>8.3.3.3.1</w:t>
      </w:r>
      <w:r>
        <w:tab/>
        <w:t>Description</w:t>
      </w:r>
      <w:bookmarkEnd w:id="3209"/>
      <w:bookmarkEnd w:id="3210"/>
      <w:bookmarkEnd w:id="321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12" w:name="_Toc160570427"/>
      <w:bookmarkStart w:id="3213" w:name="_Toc162008023"/>
      <w:bookmarkStart w:id="3214" w:name="_Toc164763441"/>
      <w:r>
        <w:t>8.3.3.3.2</w:t>
      </w:r>
      <w:r>
        <w:tab/>
        <w:t>Operation Definition</w:t>
      </w:r>
      <w:bookmarkEnd w:id="3212"/>
      <w:bookmarkEnd w:id="3213"/>
      <w:bookmarkEnd w:id="321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15" w:name="_Toc85734315"/>
      <w:bookmarkStart w:id="3216" w:name="_Toc89431614"/>
      <w:bookmarkStart w:id="3217" w:name="_Toc97042426"/>
      <w:bookmarkStart w:id="3218" w:name="_Toc97045570"/>
      <w:bookmarkStart w:id="3219" w:name="_Toc97155315"/>
      <w:bookmarkStart w:id="3220" w:name="_Toc101521452"/>
      <w:bookmarkStart w:id="3221" w:name="_Toc138761729"/>
      <w:bookmarkStart w:id="3222" w:name="_Toc145707944"/>
      <w:bookmarkStart w:id="3223" w:name="_Toc160570428"/>
      <w:bookmarkStart w:id="3224" w:name="_Toc162008024"/>
      <w:bookmarkStart w:id="3225" w:name="_Toc164763442"/>
      <w:r>
        <w:t>8.</w:t>
      </w:r>
      <w:r w:rsidR="0026562D">
        <w:t>3</w:t>
      </w:r>
      <w:r>
        <w:t>.4</w:t>
      </w:r>
      <w:r>
        <w:tab/>
        <w:t>Notifications</w:t>
      </w:r>
      <w:bookmarkEnd w:id="3215"/>
      <w:bookmarkEnd w:id="3216"/>
      <w:bookmarkEnd w:id="3217"/>
      <w:bookmarkEnd w:id="3218"/>
      <w:bookmarkEnd w:id="3219"/>
      <w:bookmarkEnd w:id="3220"/>
      <w:bookmarkEnd w:id="3221"/>
      <w:bookmarkEnd w:id="3222"/>
      <w:bookmarkEnd w:id="3223"/>
      <w:bookmarkEnd w:id="3224"/>
      <w:bookmarkEnd w:id="3225"/>
    </w:p>
    <w:p w14:paraId="30C35F33" w14:textId="77777777" w:rsidR="00BD7A82" w:rsidRDefault="00BD7A82" w:rsidP="00BD7A82">
      <w:r>
        <w:t>None.</w:t>
      </w:r>
    </w:p>
    <w:p w14:paraId="5227F261" w14:textId="13E54C29" w:rsidR="00BD7A82" w:rsidRDefault="00BD7A82" w:rsidP="00BD7A82">
      <w:pPr>
        <w:pStyle w:val="Heading3"/>
      </w:pPr>
      <w:bookmarkStart w:id="3226" w:name="_Toc85734316"/>
      <w:bookmarkStart w:id="3227" w:name="_Toc89431615"/>
      <w:bookmarkStart w:id="3228" w:name="_Toc97042427"/>
      <w:bookmarkStart w:id="3229" w:name="_Toc97045571"/>
      <w:bookmarkStart w:id="3230" w:name="_Toc97155316"/>
      <w:bookmarkStart w:id="3231" w:name="_Toc101521453"/>
      <w:bookmarkStart w:id="3232" w:name="_Toc138761730"/>
      <w:bookmarkStart w:id="3233" w:name="_Toc145707945"/>
      <w:bookmarkStart w:id="3234" w:name="_Toc160570429"/>
      <w:bookmarkStart w:id="3235" w:name="_Toc162008025"/>
      <w:bookmarkStart w:id="3236" w:name="_Toc164763443"/>
      <w:r>
        <w:t>8.</w:t>
      </w:r>
      <w:r w:rsidR="0026562D">
        <w:t>3</w:t>
      </w:r>
      <w:r>
        <w:t>.5</w:t>
      </w:r>
      <w:r>
        <w:tab/>
        <w:t>Data Model</w:t>
      </w:r>
      <w:bookmarkEnd w:id="3226"/>
      <w:bookmarkEnd w:id="3227"/>
      <w:bookmarkEnd w:id="3228"/>
      <w:bookmarkEnd w:id="3229"/>
      <w:bookmarkEnd w:id="3230"/>
      <w:bookmarkEnd w:id="3231"/>
      <w:bookmarkEnd w:id="3232"/>
      <w:bookmarkEnd w:id="3233"/>
      <w:bookmarkEnd w:id="3234"/>
      <w:bookmarkEnd w:id="3235"/>
      <w:bookmarkEnd w:id="3236"/>
    </w:p>
    <w:p w14:paraId="618A5EAF" w14:textId="5A676C24" w:rsidR="00BD7A82" w:rsidRDefault="0026562D" w:rsidP="00BD7A82">
      <w:pPr>
        <w:pStyle w:val="Heading4"/>
        <w:rPr>
          <w:lang w:eastAsia="zh-CN"/>
        </w:rPr>
      </w:pPr>
      <w:bookmarkStart w:id="3237" w:name="_Toc85734317"/>
      <w:bookmarkStart w:id="3238" w:name="_Toc89431616"/>
      <w:bookmarkStart w:id="3239" w:name="_Toc97042428"/>
      <w:bookmarkStart w:id="3240" w:name="_Toc97045572"/>
      <w:bookmarkStart w:id="3241" w:name="_Toc97155317"/>
      <w:bookmarkStart w:id="3242" w:name="_Toc101521454"/>
      <w:bookmarkStart w:id="3243" w:name="_Toc138761731"/>
      <w:bookmarkStart w:id="3244" w:name="_Toc145707946"/>
      <w:bookmarkStart w:id="3245" w:name="_Toc160570430"/>
      <w:bookmarkStart w:id="3246" w:name="_Toc162008026"/>
      <w:bookmarkStart w:id="3247" w:name="_Toc164763444"/>
      <w:r>
        <w:rPr>
          <w:lang w:eastAsia="zh-CN"/>
        </w:rPr>
        <w:t>8.3</w:t>
      </w:r>
      <w:r w:rsidR="00BD7A82">
        <w:rPr>
          <w:lang w:eastAsia="zh-CN"/>
        </w:rPr>
        <w:t>.5.1</w:t>
      </w:r>
      <w:r w:rsidR="00BD7A82">
        <w:rPr>
          <w:lang w:eastAsia="zh-CN"/>
        </w:rPr>
        <w:tab/>
        <w:t>General</w:t>
      </w:r>
      <w:bookmarkEnd w:id="3237"/>
      <w:bookmarkEnd w:id="3238"/>
      <w:bookmarkEnd w:id="3239"/>
      <w:bookmarkEnd w:id="3240"/>
      <w:bookmarkEnd w:id="3241"/>
      <w:bookmarkEnd w:id="3242"/>
      <w:bookmarkEnd w:id="3243"/>
      <w:bookmarkEnd w:id="3244"/>
      <w:bookmarkEnd w:id="3245"/>
      <w:bookmarkEnd w:id="3246"/>
      <w:bookmarkEnd w:id="324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248" w:name="_Toc85734318"/>
      <w:bookmarkStart w:id="3249" w:name="_Toc89431617"/>
      <w:bookmarkStart w:id="3250" w:name="_Toc97042429"/>
      <w:bookmarkStart w:id="3251" w:name="_Toc97045573"/>
      <w:bookmarkStart w:id="3252" w:name="_Toc97155318"/>
      <w:bookmarkStart w:id="3253" w:name="_Toc101521455"/>
      <w:bookmarkStart w:id="3254" w:name="_Toc138761732"/>
      <w:bookmarkStart w:id="3255" w:name="_Toc145707947"/>
      <w:bookmarkStart w:id="3256" w:name="_Toc160570431"/>
      <w:bookmarkStart w:id="3257" w:name="_Toc162008027"/>
      <w:bookmarkStart w:id="3258" w:name="_Toc164763445"/>
      <w:r>
        <w:rPr>
          <w:lang w:eastAsia="zh-CN"/>
        </w:rPr>
        <w:t>8.</w:t>
      </w:r>
      <w:r w:rsidR="0026562D">
        <w:rPr>
          <w:lang w:eastAsia="zh-CN"/>
        </w:rPr>
        <w:t>3</w:t>
      </w:r>
      <w:r>
        <w:rPr>
          <w:lang w:eastAsia="zh-CN"/>
        </w:rPr>
        <w:t>.5.2</w:t>
      </w:r>
      <w:r>
        <w:rPr>
          <w:lang w:eastAsia="zh-CN"/>
        </w:rPr>
        <w:tab/>
        <w:t>Structured data types</w:t>
      </w:r>
      <w:bookmarkEnd w:id="3248"/>
      <w:bookmarkEnd w:id="3249"/>
      <w:bookmarkEnd w:id="3250"/>
      <w:bookmarkEnd w:id="3251"/>
      <w:bookmarkEnd w:id="3252"/>
      <w:bookmarkEnd w:id="3253"/>
      <w:bookmarkEnd w:id="3254"/>
      <w:bookmarkEnd w:id="3255"/>
      <w:bookmarkEnd w:id="3256"/>
      <w:bookmarkEnd w:id="3257"/>
      <w:bookmarkEnd w:id="3258"/>
    </w:p>
    <w:p w14:paraId="4CE86B58" w14:textId="364B2A37" w:rsidR="00BD7A82" w:rsidRDefault="00BD7A82" w:rsidP="00BD7A82">
      <w:pPr>
        <w:pStyle w:val="Heading5"/>
        <w:rPr>
          <w:lang w:eastAsia="zh-CN"/>
        </w:rPr>
      </w:pPr>
      <w:bookmarkStart w:id="3259" w:name="_Toc85734319"/>
      <w:bookmarkStart w:id="3260" w:name="_Toc89431618"/>
      <w:bookmarkStart w:id="3261" w:name="_Toc97042430"/>
      <w:bookmarkStart w:id="3262" w:name="_Toc97045574"/>
      <w:bookmarkStart w:id="3263" w:name="_Toc97155319"/>
      <w:bookmarkStart w:id="3264" w:name="_Toc101521456"/>
      <w:bookmarkStart w:id="3265" w:name="_Toc138761733"/>
      <w:bookmarkStart w:id="3266" w:name="_Toc145707948"/>
      <w:bookmarkStart w:id="3267" w:name="_Toc160570432"/>
      <w:bookmarkStart w:id="3268" w:name="_Toc162008028"/>
      <w:bookmarkStart w:id="3269" w:name="_Toc164763446"/>
      <w:r>
        <w:rPr>
          <w:lang w:eastAsia="zh-CN"/>
        </w:rPr>
        <w:t>8.</w:t>
      </w:r>
      <w:r w:rsidR="0026562D">
        <w:rPr>
          <w:lang w:eastAsia="zh-CN"/>
        </w:rPr>
        <w:t>3</w:t>
      </w:r>
      <w:r>
        <w:rPr>
          <w:lang w:eastAsia="zh-CN"/>
        </w:rPr>
        <w:t>.5.2.1</w:t>
      </w:r>
      <w:r>
        <w:rPr>
          <w:lang w:eastAsia="zh-CN"/>
        </w:rPr>
        <w:tab/>
        <w:t>Introduction</w:t>
      </w:r>
      <w:bookmarkEnd w:id="3259"/>
      <w:bookmarkEnd w:id="3260"/>
      <w:bookmarkEnd w:id="3261"/>
      <w:bookmarkEnd w:id="3262"/>
      <w:bookmarkEnd w:id="3263"/>
      <w:bookmarkEnd w:id="3264"/>
      <w:bookmarkEnd w:id="3265"/>
      <w:bookmarkEnd w:id="3266"/>
      <w:bookmarkEnd w:id="3267"/>
      <w:bookmarkEnd w:id="3268"/>
      <w:bookmarkEnd w:id="3269"/>
    </w:p>
    <w:p w14:paraId="0B6AEFDB" w14:textId="60987BF1" w:rsidR="00BD7A82" w:rsidRDefault="00BD7A82" w:rsidP="00BD7A82">
      <w:pPr>
        <w:pStyle w:val="Heading5"/>
        <w:rPr>
          <w:lang w:eastAsia="zh-CN"/>
        </w:rPr>
      </w:pPr>
      <w:bookmarkStart w:id="3270" w:name="_Toc85734320"/>
      <w:bookmarkStart w:id="3271" w:name="_Toc89431619"/>
      <w:bookmarkStart w:id="3272" w:name="_Toc97042431"/>
      <w:bookmarkStart w:id="3273" w:name="_Toc97045575"/>
      <w:bookmarkStart w:id="3274" w:name="_Toc97155320"/>
      <w:bookmarkStart w:id="3275" w:name="_Toc101521457"/>
      <w:bookmarkStart w:id="3276" w:name="_Toc138761734"/>
      <w:bookmarkStart w:id="3277" w:name="_Toc145707949"/>
      <w:bookmarkStart w:id="3278" w:name="_Toc160570433"/>
      <w:bookmarkStart w:id="3279" w:name="_Toc162008029"/>
      <w:bookmarkStart w:id="3280" w:name="_Toc164763447"/>
      <w:r>
        <w:rPr>
          <w:lang w:eastAsia="zh-CN"/>
        </w:rPr>
        <w:t>8.</w:t>
      </w:r>
      <w:r w:rsidR="0026562D">
        <w:rPr>
          <w:lang w:eastAsia="zh-CN"/>
        </w:rPr>
        <w:t>3</w:t>
      </w:r>
      <w:r>
        <w:rPr>
          <w:lang w:eastAsia="zh-CN"/>
        </w:rPr>
        <w:t>.5.2.2</w:t>
      </w:r>
      <w:r>
        <w:rPr>
          <w:lang w:eastAsia="zh-CN"/>
        </w:rPr>
        <w:tab/>
        <w:t>Type: UserInformation</w:t>
      </w:r>
      <w:bookmarkEnd w:id="3270"/>
      <w:bookmarkEnd w:id="3271"/>
      <w:bookmarkEnd w:id="3272"/>
      <w:bookmarkEnd w:id="3273"/>
      <w:bookmarkEnd w:id="3274"/>
      <w:bookmarkEnd w:id="3275"/>
      <w:bookmarkEnd w:id="3276"/>
      <w:bookmarkEnd w:id="3277"/>
      <w:bookmarkEnd w:id="3278"/>
      <w:bookmarkEnd w:id="3279"/>
      <w:bookmarkEnd w:id="328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281" w:name="_Toc160570434"/>
      <w:bookmarkStart w:id="3282" w:name="_Toc162008030"/>
      <w:bookmarkStart w:id="3283" w:name="_Toc164763448"/>
      <w:r w:rsidRPr="00527D5E">
        <w:rPr>
          <w:lang w:eastAsia="zh-CN"/>
        </w:rPr>
        <w:t>8.3.5.2.3</w:t>
      </w:r>
      <w:r>
        <w:rPr>
          <w:lang w:eastAsia="zh-CN"/>
        </w:rPr>
        <w:tab/>
        <w:t>Type: UserInfo</w:t>
      </w:r>
      <w:bookmarkEnd w:id="3281"/>
      <w:bookmarkEnd w:id="3282"/>
      <w:bookmarkEnd w:id="3283"/>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284" w:name="_Toc160570435"/>
      <w:bookmarkStart w:id="3285" w:name="_Toc162008031"/>
      <w:bookmarkStart w:id="3286" w:name="_Toc164763449"/>
      <w:r w:rsidRPr="00527D5E">
        <w:rPr>
          <w:lang w:eastAsia="zh-CN"/>
        </w:rPr>
        <w:t>8.3.5.2.4</w:t>
      </w:r>
      <w:r>
        <w:rPr>
          <w:lang w:eastAsia="zh-CN"/>
        </w:rPr>
        <w:tab/>
        <w:t>Type: UeIdInfo</w:t>
      </w:r>
      <w:bookmarkEnd w:id="3284"/>
      <w:bookmarkEnd w:id="3285"/>
      <w:bookmarkEnd w:id="3286"/>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287" w:name="_Toc160570436"/>
      <w:bookmarkStart w:id="3288" w:name="_Toc162008032"/>
      <w:bookmarkStart w:id="3289" w:name="_Toc164763450"/>
      <w:r w:rsidRPr="00527D5E">
        <w:rPr>
          <w:lang w:eastAsia="zh-CN"/>
        </w:rPr>
        <w:t>8.3.5.2.5</w:t>
      </w:r>
      <w:r>
        <w:rPr>
          <w:lang w:eastAsia="zh-CN"/>
        </w:rPr>
        <w:tab/>
        <w:t>Type: UeId</w:t>
      </w:r>
      <w:bookmarkEnd w:id="3287"/>
      <w:bookmarkEnd w:id="3288"/>
      <w:bookmarkEnd w:id="328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290" w:name="_Toc85734321"/>
      <w:bookmarkStart w:id="3291" w:name="_Toc89431620"/>
      <w:bookmarkStart w:id="3292" w:name="_Toc97042432"/>
      <w:bookmarkStart w:id="3293" w:name="_Toc97045576"/>
      <w:bookmarkStart w:id="3294" w:name="_Toc97155321"/>
      <w:bookmarkStart w:id="3295" w:name="_Toc101521458"/>
      <w:bookmarkStart w:id="3296" w:name="_Toc138761735"/>
      <w:bookmarkStart w:id="3297" w:name="_Toc145707950"/>
      <w:bookmarkStart w:id="3298" w:name="_Toc160570437"/>
      <w:bookmarkStart w:id="3299" w:name="_Toc162008033"/>
      <w:bookmarkStart w:id="3300" w:name="_Toc164763451"/>
      <w:r>
        <w:rPr>
          <w:lang w:eastAsia="zh-CN"/>
        </w:rPr>
        <w:t>8.3</w:t>
      </w:r>
      <w:r w:rsidR="00BD7A82">
        <w:rPr>
          <w:lang w:eastAsia="zh-CN"/>
        </w:rPr>
        <w:t>.5.3</w:t>
      </w:r>
      <w:r w:rsidR="00BD7A82">
        <w:rPr>
          <w:lang w:eastAsia="zh-CN"/>
        </w:rPr>
        <w:tab/>
        <w:t>Simple data types and enumerations</w:t>
      </w:r>
      <w:bookmarkEnd w:id="3290"/>
      <w:bookmarkEnd w:id="3291"/>
      <w:bookmarkEnd w:id="3292"/>
      <w:bookmarkEnd w:id="3293"/>
      <w:bookmarkEnd w:id="3294"/>
      <w:bookmarkEnd w:id="3295"/>
      <w:bookmarkEnd w:id="3296"/>
      <w:bookmarkEnd w:id="3297"/>
      <w:bookmarkEnd w:id="3298"/>
      <w:bookmarkEnd w:id="3299"/>
      <w:bookmarkEnd w:id="3300"/>
    </w:p>
    <w:p w14:paraId="3E735318" w14:textId="77777777" w:rsidR="004E6468" w:rsidRDefault="004E6468" w:rsidP="004E6468">
      <w:pPr>
        <w:pStyle w:val="Heading5"/>
      </w:pPr>
      <w:bookmarkStart w:id="3301" w:name="_Toc160570438"/>
      <w:bookmarkStart w:id="3302" w:name="_Toc162008034"/>
      <w:bookmarkStart w:id="3303" w:name="_Toc164763452"/>
      <w:r>
        <w:t>8.3.5.3.</w:t>
      </w:r>
      <w:r w:rsidRPr="00527D5E">
        <w:t>1</w:t>
      </w:r>
      <w:r>
        <w:tab/>
        <w:t>Introduction</w:t>
      </w:r>
      <w:bookmarkEnd w:id="3301"/>
      <w:bookmarkEnd w:id="3302"/>
      <w:bookmarkEnd w:id="330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04" w:name="_Toc129169592"/>
      <w:bookmarkStart w:id="3305" w:name="_Toc160570439"/>
      <w:bookmarkStart w:id="3306" w:name="_Toc162008035"/>
      <w:bookmarkStart w:id="3307" w:name="_Toc164763453"/>
      <w:r>
        <w:t>8.3.5.3.</w:t>
      </w:r>
      <w:r w:rsidRPr="00527D5E">
        <w:t>2</w:t>
      </w:r>
      <w:r>
        <w:tab/>
        <w:t>Simple data types</w:t>
      </w:r>
      <w:bookmarkEnd w:id="3304"/>
      <w:bookmarkEnd w:id="3305"/>
      <w:bookmarkEnd w:id="3306"/>
      <w:bookmarkEnd w:id="330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08" w:name="_Toc85734322"/>
      <w:bookmarkStart w:id="3309" w:name="_Toc89431621"/>
      <w:bookmarkStart w:id="3310" w:name="_Toc97042433"/>
      <w:bookmarkStart w:id="3311" w:name="_Toc97045577"/>
      <w:bookmarkStart w:id="3312" w:name="_Toc97155322"/>
      <w:bookmarkStart w:id="3313" w:name="_Toc101521459"/>
      <w:bookmarkStart w:id="3314" w:name="_Toc138761736"/>
      <w:bookmarkStart w:id="3315" w:name="_Toc145707951"/>
      <w:bookmarkStart w:id="3316" w:name="_Toc160570440"/>
      <w:bookmarkStart w:id="3317" w:name="_Toc162008036"/>
      <w:bookmarkStart w:id="3318" w:name="_Toc164763454"/>
      <w:r>
        <w:t>8.3</w:t>
      </w:r>
      <w:r w:rsidR="00BD7A82">
        <w:t>.6</w:t>
      </w:r>
      <w:r w:rsidR="00BD7A82">
        <w:tab/>
        <w:t>Error Handling</w:t>
      </w:r>
      <w:bookmarkEnd w:id="3308"/>
      <w:bookmarkEnd w:id="3309"/>
      <w:bookmarkEnd w:id="3310"/>
      <w:bookmarkEnd w:id="3311"/>
      <w:bookmarkEnd w:id="3312"/>
      <w:bookmarkEnd w:id="3313"/>
      <w:bookmarkEnd w:id="3314"/>
      <w:bookmarkEnd w:id="3315"/>
      <w:bookmarkEnd w:id="3316"/>
      <w:bookmarkEnd w:id="3317"/>
      <w:bookmarkEnd w:id="3318"/>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3319" w:name="_Toc85734323"/>
      <w:bookmarkStart w:id="3320" w:name="_Toc89431622"/>
      <w:bookmarkStart w:id="3321" w:name="_Toc97042434"/>
      <w:bookmarkStart w:id="3322" w:name="_Toc97045578"/>
      <w:bookmarkStart w:id="3323" w:name="_Toc97155323"/>
      <w:bookmarkStart w:id="3324" w:name="_Toc101521460"/>
      <w:bookmarkStart w:id="3325" w:name="_Toc138761737"/>
      <w:bookmarkStart w:id="3326" w:name="_Toc145707952"/>
      <w:bookmarkStart w:id="3327" w:name="_Toc160570441"/>
      <w:bookmarkStart w:id="3328" w:name="_Toc162008037"/>
      <w:bookmarkStart w:id="3329" w:name="_Toc164763455"/>
      <w:r>
        <w:t>8.3</w:t>
      </w:r>
      <w:r w:rsidR="00BD7A82">
        <w:t>.7</w:t>
      </w:r>
      <w:r w:rsidR="00BD7A82">
        <w:tab/>
        <w:t>Feature negotiation</w:t>
      </w:r>
      <w:bookmarkEnd w:id="3319"/>
      <w:bookmarkEnd w:id="3320"/>
      <w:bookmarkEnd w:id="3321"/>
      <w:bookmarkEnd w:id="3322"/>
      <w:bookmarkEnd w:id="3323"/>
      <w:bookmarkEnd w:id="3324"/>
      <w:bookmarkEnd w:id="3325"/>
      <w:bookmarkEnd w:id="3326"/>
      <w:bookmarkEnd w:id="3327"/>
      <w:bookmarkEnd w:id="3328"/>
      <w:bookmarkEnd w:id="332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330" w:name="_Toc85734324"/>
      <w:bookmarkStart w:id="3331" w:name="_Toc89431623"/>
      <w:bookmarkStart w:id="3332" w:name="_Toc97042435"/>
      <w:bookmarkStart w:id="3333" w:name="_Toc97045579"/>
      <w:bookmarkStart w:id="3334" w:name="_Toc97155324"/>
      <w:bookmarkStart w:id="3335" w:name="_Toc101521461"/>
      <w:bookmarkStart w:id="3336" w:name="_Toc138761738"/>
      <w:bookmarkStart w:id="3337" w:name="_Toc145707953"/>
      <w:bookmarkStart w:id="3338" w:name="_Toc160570442"/>
      <w:bookmarkStart w:id="3339" w:name="_Toc162008038"/>
      <w:bookmarkStart w:id="3340" w:name="_Toc164763456"/>
      <w:r>
        <w:t>8.4</w:t>
      </w:r>
      <w:r w:rsidR="00C1068C">
        <w:tab/>
        <w:t>Eees_AppClientInformation API</w:t>
      </w:r>
      <w:bookmarkEnd w:id="3330"/>
      <w:bookmarkEnd w:id="3331"/>
      <w:bookmarkEnd w:id="3332"/>
      <w:bookmarkEnd w:id="3333"/>
      <w:bookmarkEnd w:id="3334"/>
      <w:bookmarkEnd w:id="3335"/>
      <w:bookmarkEnd w:id="3336"/>
      <w:bookmarkEnd w:id="3337"/>
      <w:bookmarkEnd w:id="3338"/>
      <w:bookmarkEnd w:id="3339"/>
      <w:bookmarkEnd w:id="3340"/>
    </w:p>
    <w:p w14:paraId="05C35719" w14:textId="5491D110" w:rsidR="00C1068C" w:rsidRDefault="008D1128" w:rsidP="00C1068C">
      <w:pPr>
        <w:pStyle w:val="Heading3"/>
      </w:pPr>
      <w:bookmarkStart w:id="3341" w:name="_Toc85734325"/>
      <w:bookmarkStart w:id="3342" w:name="_Toc89431624"/>
      <w:bookmarkStart w:id="3343" w:name="_Toc97042436"/>
      <w:bookmarkStart w:id="3344" w:name="_Toc97045580"/>
      <w:bookmarkStart w:id="3345" w:name="_Toc97155325"/>
      <w:bookmarkStart w:id="3346" w:name="_Toc101521462"/>
      <w:bookmarkStart w:id="3347" w:name="_Toc138761739"/>
      <w:bookmarkStart w:id="3348" w:name="_Toc145707954"/>
      <w:bookmarkStart w:id="3349" w:name="_Toc160570443"/>
      <w:bookmarkStart w:id="3350" w:name="_Toc162008039"/>
      <w:bookmarkStart w:id="3351" w:name="_Toc164763457"/>
      <w:r>
        <w:t>8.4</w:t>
      </w:r>
      <w:r w:rsidR="00C1068C">
        <w:t>.1</w:t>
      </w:r>
      <w:r w:rsidR="00C1068C">
        <w:tab/>
      </w:r>
      <w:bookmarkEnd w:id="3341"/>
      <w:r w:rsidR="00C96826">
        <w:t>I</w:t>
      </w:r>
      <w:r w:rsidR="00A81404">
        <w:t>ntroduction</w:t>
      </w:r>
      <w:bookmarkEnd w:id="3342"/>
      <w:bookmarkEnd w:id="3343"/>
      <w:bookmarkEnd w:id="3344"/>
      <w:bookmarkEnd w:id="3345"/>
      <w:bookmarkEnd w:id="3346"/>
      <w:bookmarkEnd w:id="3347"/>
      <w:bookmarkEnd w:id="3348"/>
      <w:bookmarkEnd w:id="3349"/>
      <w:bookmarkEnd w:id="3350"/>
      <w:bookmarkEnd w:id="335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352" w:name="_Toc85734326"/>
      <w:bookmarkStart w:id="3353" w:name="_Toc89431625"/>
      <w:bookmarkStart w:id="3354" w:name="_Toc97042437"/>
      <w:bookmarkStart w:id="3355" w:name="_Toc97045581"/>
      <w:bookmarkStart w:id="3356" w:name="_Toc97155326"/>
      <w:bookmarkStart w:id="3357" w:name="_Toc101521463"/>
      <w:bookmarkStart w:id="3358" w:name="_Toc138761740"/>
      <w:bookmarkStart w:id="3359" w:name="_Toc145707955"/>
      <w:bookmarkStart w:id="3360" w:name="_Toc160570444"/>
      <w:bookmarkStart w:id="3361" w:name="_Toc162008040"/>
      <w:bookmarkStart w:id="3362" w:name="_Toc164763458"/>
      <w:r>
        <w:t>8.</w:t>
      </w:r>
      <w:r w:rsidR="008D1128">
        <w:t>4</w:t>
      </w:r>
      <w:r>
        <w:t>.2</w:t>
      </w:r>
      <w:r>
        <w:tab/>
        <w:t>Resources</w:t>
      </w:r>
      <w:bookmarkEnd w:id="3352"/>
      <w:bookmarkEnd w:id="3353"/>
      <w:bookmarkEnd w:id="3354"/>
      <w:bookmarkEnd w:id="3355"/>
      <w:bookmarkEnd w:id="3356"/>
      <w:bookmarkEnd w:id="3357"/>
      <w:bookmarkEnd w:id="3358"/>
      <w:bookmarkEnd w:id="3359"/>
      <w:bookmarkEnd w:id="3360"/>
      <w:bookmarkEnd w:id="3361"/>
      <w:bookmarkEnd w:id="3362"/>
    </w:p>
    <w:p w14:paraId="04671252" w14:textId="27EFFCE5" w:rsidR="00C1068C" w:rsidRDefault="008D1128" w:rsidP="00C1068C">
      <w:pPr>
        <w:pStyle w:val="Heading4"/>
      </w:pPr>
      <w:bookmarkStart w:id="3363" w:name="_Toc85734327"/>
      <w:bookmarkStart w:id="3364" w:name="_Toc89431626"/>
      <w:bookmarkStart w:id="3365" w:name="_Toc97042438"/>
      <w:bookmarkStart w:id="3366" w:name="_Toc97045582"/>
      <w:bookmarkStart w:id="3367" w:name="_Toc97155327"/>
      <w:bookmarkStart w:id="3368" w:name="_Toc101521464"/>
      <w:bookmarkStart w:id="3369" w:name="_Toc138761741"/>
      <w:bookmarkStart w:id="3370" w:name="_Toc145707956"/>
      <w:bookmarkStart w:id="3371" w:name="_Toc160570445"/>
      <w:bookmarkStart w:id="3372" w:name="_Toc162008041"/>
      <w:bookmarkStart w:id="3373" w:name="_Toc164763459"/>
      <w:r>
        <w:t>8.4</w:t>
      </w:r>
      <w:r w:rsidR="00C1068C">
        <w:t>.2.1</w:t>
      </w:r>
      <w:r w:rsidR="00C1068C">
        <w:tab/>
        <w:t>Overview</w:t>
      </w:r>
      <w:bookmarkEnd w:id="3363"/>
      <w:bookmarkEnd w:id="3364"/>
      <w:bookmarkEnd w:id="3365"/>
      <w:bookmarkEnd w:id="3366"/>
      <w:bookmarkEnd w:id="3367"/>
      <w:bookmarkEnd w:id="3368"/>
      <w:bookmarkEnd w:id="3369"/>
      <w:bookmarkEnd w:id="3370"/>
      <w:bookmarkEnd w:id="3371"/>
      <w:bookmarkEnd w:id="3372"/>
      <w:bookmarkEnd w:id="337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6pt;height:203.5pt" o:ole="">
            <v:imagedata r:id="rId21" o:title=""/>
          </v:shape>
          <o:OLEObject Type="Embed" ProgID="Visio.Drawing.11" ShapeID="_x0000_i1030" DrawAspect="Content" ObjectID="_177537615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374" w:name="_Toc85734328"/>
      <w:bookmarkStart w:id="3375" w:name="_Toc89431627"/>
      <w:bookmarkStart w:id="3376" w:name="_Toc97042439"/>
      <w:bookmarkStart w:id="3377" w:name="_Toc97045583"/>
      <w:bookmarkStart w:id="3378" w:name="_Toc97155328"/>
      <w:bookmarkStart w:id="3379" w:name="_Toc101521465"/>
      <w:bookmarkStart w:id="3380" w:name="_Toc138761742"/>
      <w:bookmarkStart w:id="3381" w:name="_Toc145707957"/>
      <w:bookmarkStart w:id="3382" w:name="_Toc160570446"/>
      <w:bookmarkStart w:id="3383" w:name="_Toc162008042"/>
      <w:bookmarkStart w:id="3384" w:name="_Toc164763460"/>
      <w:r w:rsidRPr="0067699A">
        <w:rPr>
          <w:lang w:val="fr-FR"/>
        </w:rPr>
        <w:t>8.4</w:t>
      </w:r>
      <w:r w:rsidR="00C1068C" w:rsidRPr="0067699A">
        <w:rPr>
          <w:lang w:val="fr-FR"/>
        </w:rPr>
        <w:t>.2.2</w:t>
      </w:r>
      <w:r w:rsidR="00C1068C" w:rsidRPr="0067699A">
        <w:rPr>
          <w:lang w:val="fr-FR"/>
        </w:rPr>
        <w:tab/>
        <w:t>Resource: Application Client Information Subscriptions</w:t>
      </w:r>
      <w:bookmarkEnd w:id="3374"/>
      <w:bookmarkEnd w:id="3375"/>
      <w:bookmarkEnd w:id="3376"/>
      <w:bookmarkEnd w:id="3377"/>
      <w:bookmarkEnd w:id="3378"/>
      <w:bookmarkEnd w:id="3379"/>
      <w:bookmarkEnd w:id="3380"/>
      <w:bookmarkEnd w:id="3381"/>
      <w:bookmarkEnd w:id="3382"/>
      <w:bookmarkEnd w:id="3383"/>
      <w:bookmarkEnd w:id="3384"/>
    </w:p>
    <w:p w14:paraId="1976BB28" w14:textId="08DE9A62" w:rsidR="00C1068C" w:rsidRPr="0067699A" w:rsidRDefault="008D1128" w:rsidP="00C1068C">
      <w:pPr>
        <w:pStyle w:val="Heading5"/>
        <w:rPr>
          <w:lang w:val="fr-FR" w:eastAsia="zh-CN"/>
        </w:rPr>
      </w:pPr>
      <w:bookmarkStart w:id="3385" w:name="_Toc85734329"/>
      <w:bookmarkStart w:id="3386" w:name="_Toc89431628"/>
      <w:bookmarkStart w:id="3387" w:name="_Toc97042440"/>
      <w:bookmarkStart w:id="3388" w:name="_Toc97045584"/>
      <w:bookmarkStart w:id="3389" w:name="_Toc97155329"/>
      <w:bookmarkStart w:id="3390" w:name="_Toc101521466"/>
      <w:bookmarkStart w:id="3391" w:name="_Toc138761743"/>
      <w:bookmarkStart w:id="3392" w:name="_Toc145707958"/>
      <w:bookmarkStart w:id="3393" w:name="_Toc160570447"/>
      <w:bookmarkStart w:id="3394" w:name="_Toc162008043"/>
      <w:bookmarkStart w:id="3395" w:name="_Toc164763461"/>
      <w:r w:rsidRPr="0067699A">
        <w:rPr>
          <w:lang w:val="fr-FR" w:eastAsia="zh-CN"/>
        </w:rPr>
        <w:t>8.4</w:t>
      </w:r>
      <w:r w:rsidR="00C1068C" w:rsidRPr="0067699A">
        <w:rPr>
          <w:lang w:val="fr-FR" w:eastAsia="zh-CN"/>
        </w:rPr>
        <w:t>.2.2.1</w:t>
      </w:r>
      <w:r w:rsidR="00C1068C" w:rsidRPr="0067699A">
        <w:rPr>
          <w:lang w:val="fr-FR" w:eastAsia="zh-CN"/>
        </w:rPr>
        <w:tab/>
        <w:t>Description</w:t>
      </w:r>
      <w:bookmarkEnd w:id="3385"/>
      <w:bookmarkEnd w:id="3386"/>
      <w:bookmarkEnd w:id="3387"/>
      <w:bookmarkEnd w:id="3388"/>
      <w:bookmarkEnd w:id="3389"/>
      <w:bookmarkEnd w:id="3390"/>
      <w:bookmarkEnd w:id="3391"/>
      <w:bookmarkEnd w:id="3392"/>
      <w:bookmarkEnd w:id="3393"/>
      <w:bookmarkEnd w:id="3394"/>
      <w:bookmarkEnd w:id="339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396" w:name="_Toc85734330"/>
      <w:bookmarkStart w:id="3397" w:name="_Toc89431629"/>
      <w:bookmarkStart w:id="3398" w:name="_Toc97042441"/>
      <w:bookmarkStart w:id="3399" w:name="_Toc97045585"/>
      <w:bookmarkStart w:id="3400" w:name="_Toc97155330"/>
      <w:bookmarkStart w:id="3401" w:name="_Toc101521467"/>
      <w:bookmarkStart w:id="3402" w:name="_Toc138761744"/>
      <w:bookmarkStart w:id="3403" w:name="_Toc145707959"/>
      <w:bookmarkStart w:id="3404" w:name="_Toc160570448"/>
      <w:bookmarkStart w:id="3405" w:name="_Toc162008044"/>
      <w:bookmarkStart w:id="3406" w:name="_Toc164763462"/>
      <w:r>
        <w:rPr>
          <w:lang w:eastAsia="zh-CN"/>
        </w:rPr>
        <w:t>8.4</w:t>
      </w:r>
      <w:r w:rsidR="00C1068C">
        <w:rPr>
          <w:lang w:eastAsia="zh-CN"/>
        </w:rPr>
        <w:t>.2.2.2</w:t>
      </w:r>
      <w:r w:rsidR="00C1068C">
        <w:rPr>
          <w:lang w:eastAsia="zh-CN"/>
        </w:rPr>
        <w:tab/>
        <w:t>Resource Definition</w:t>
      </w:r>
      <w:bookmarkEnd w:id="3396"/>
      <w:bookmarkEnd w:id="3397"/>
      <w:bookmarkEnd w:id="3398"/>
      <w:bookmarkEnd w:id="3399"/>
      <w:bookmarkEnd w:id="3400"/>
      <w:bookmarkEnd w:id="3401"/>
      <w:bookmarkEnd w:id="3402"/>
      <w:bookmarkEnd w:id="3403"/>
      <w:bookmarkEnd w:id="3404"/>
      <w:bookmarkEnd w:id="3405"/>
      <w:bookmarkEnd w:id="340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07" w:name="_Toc85734331"/>
      <w:bookmarkStart w:id="3408" w:name="_Toc89431630"/>
      <w:bookmarkStart w:id="3409" w:name="_Toc97042442"/>
      <w:bookmarkStart w:id="3410" w:name="_Toc97045586"/>
      <w:bookmarkStart w:id="3411" w:name="_Toc97155331"/>
      <w:bookmarkStart w:id="3412" w:name="_Toc101521468"/>
      <w:bookmarkStart w:id="3413" w:name="_Toc138761745"/>
      <w:bookmarkStart w:id="3414" w:name="_Toc145707960"/>
      <w:bookmarkStart w:id="3415" w:name="_Toc160570449"/>
      <w:bookmarkStart w:id="3416" w:name="_Toc162008045"/>
      <w:bookmarkStart w:id="3417" w:name="_Toc164763463"/>
      <w:r>
        <w:rPr>
          <w:lang w:eastAsia="zh-CN"/>
        </w:rPr>
        <w:t>8.</w:t>
      </w:r>
      <w:r w:rsidR="008D1128">
        <w:rPr>
          <w:lang w:eastAsia="zh-CN"/>
        </w:rPr>
        <w:t>4</w:t>
      </w:r>
      <w:r>
        <w:rPr>
          <w:lang w:eastAsia="zh-CN"/>
        </w:rPr>
        <w:t>.2.2.3</w:t>
      </w:r>
      <w:r>
        <w:rPr>
          <w:lang w:eastAsia="zh-CN"/>
        </w:rPr>
        <w:tab/>
        <w:t>Resource Standard Methods</w:t>
      </w:r>
      <w:bookmarkEnd w:id="3407"/>
      <w:bookmarkEnd w:id="3408"/>
      <w:bookmarkEnd w:id="3409"/>
      <w:bookmarkEnd w:id="3410"/>
      <w:bookmarkEnd w:id="3411"/>
      <w:bookmarkEnd w:id="3412"/>
      <w:bookmarkEnd w:id="3413"/>
      <w:bookmarkEnd w:id="3414"/>
      <w:bookmarkEnd w:id="3415"/>
      <w:bookmarkEnd w:id="3416"/>
      <w:bookmarkEnd w:id="3417"/>
    </w:p>
    <w:p w14:paraId="5596308F" w14:textId="145E13E1" w:rsidR="00C1068C" w:rsidRDefault="00C1068C" w:rsidP="00C1068C">
      <w:pPr>
        <w:pStyle w:val="Heading6"/>
        <w:rPr>
          <w:lang w:eastAsia="zh-CN"/>
        </w:rPr>
      </w:pPr>
      <w:bookmarkStart w:id="3418" w:name="_Toc85734332"/>
      <w:bookmarkStart w:id="3419" w:name="_Toc89431631"/>
      <w:bookmarkStart w:id="3420" w:name="_Toc97042443"/>
      <w:bookmarkStart w:id="3421" w:name="_Toc97045587"/>
      <w:bookmarkStart w:id="3422" w:name="_Toc97155332"/>
      <w:bookmarkStart w:id="3423" w:name="_Toc101521469"/>
      <w:bookmarkStart w:id="3424" w:name="_Toc138761746"/>
      <w:bookmarkStart w:id="3425" w:name="_Toc145707961"/>
      <w:bookmarkStart w:id="3426" w:name="_Toc160570450"/>
      <w:bookmarkStart w:id="3427" w:name="_Toc162008046"/>
      <w:bookmarkStart w:id="3428" w:name="_Toc164763464"/>
      <w:r>
        <w:rPr>
          <w:lang w:eastAsia="zh-CN"/>
        </w:rPr>
        <w:t>8.</w:t>
      </w:r>
      <w:r w:rsidR="008D1128">
        <w:rPr>
          <w:lang w:eastAsia="zh-CN"/>
        </w:rPr>
        <w:t>4</w:t>
      </w:r>
      <w:r>
        <w:rPr>
          <w:lang w:eastAsia="zh-CN"/>
        </w:rPr>
        <w:t>.2.2.3.1</w:t>
      </w:r>
      <w:r>
        <w:rPr>
          <w:lang w:eastAsia="zh-CN"/>
        </w:rPr>
        <w:tab/>
        <w:t>POST</w:t>
      </w:r>
      <w:bookmarkEnd w:id="3418"/>
      <w:bookmarkEnd w:id="3419"/>
      <w:bookmarkEnd w:id="3420"/>
      <w:bookmarkEnd w:id="3421"/>
      <w:bookmarkEnd w:id="3422"/>
      <w:bookmarkEnd w:id="3423"/>
      <w:bookmarkEnd w:id="3424"/>
      <w:bookmarkEnd w:id="3425"/>
      <w:bookmarkEnd w:id="3426"/>
      <w:bookmarkEnd w:id="3427"/>
      <w:bookmarkEnd w:id="342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29" w:name="_Toc85734333"/>
      <w:bookmarkStart w:id="3430" w:name="_Toc89431632"/>
      <w:bookmarkStart w:id="3431" w:name="_Toc97042444"/>
      <w:bookmarkStart w:id="3432" w:name="_Toc97045588"/>
      <w:bookmarkStart w:id="3433" w:name="_Toc97155333"/>
      <w:bookmarkStart w:id="3434" w:name="_Toc101521470"/>
      <w:bookmarkStart w:id="3435" w:name="_Toc138761747"/>
      <w:bookmarkStart w:id="3436" w:name="_Toc145707962"/>
      <w:bookmarkStart w:id="3437" w:name="_Toc160570451"/>
      <w:bookmarkStart w:id="3438" w:name="_Toc162008047"/>
      <w:bookmarkStart w:id="3439" w:name="_Toc164763465"/>
      <w:r>
        <w:rPr>
          <w:lang w:eastAsia="zh-CN"/>
        </w:rPr>
        <w:t>8.4</w:t>
      </w:r>
      <w:r w:rsidR="00C1068C">
        <w:rPr>
          <w:lang w:eastAsia="zh-CN"/>
        </w:rPr>
        <w:t>.2.2.4</w:t>
      </w:r>
      <w:r w:rsidR="00C1068C">
        <w:rPr>
          <w:lang w:eastAsia="zh-CN"/>
        </w:rPr>
        <w:tab/>
        <w:t>Resource Custom Operations</w:t>
      </w:r>
      <w:bookmarkEnd w:id="3429"/>
      <w:bookmarkEnd w:id="3430"/>
      <w:bookmarkEnd w:id="3431"/>
      <w:bookmarkEnd w:id="3432"/>
      <w:bookmarkEnd w:id="3433"/>
      <w:bookmarkEnd w:id="3434"/>
      <w:bookmarkEnd w:id="3435"/>
      <w:bookmarkEnd w:id="3436"/>
      <w:bookmarkEnd w:id="3437"/>
      <w:bookmarkEnd w:id="3438"/>
      <w:bookmarkEnd w:id="3439"/>
    </w:p>
    <w:p w14:paraId="5C793A34" w14:textId="77777777" w:rsidR="00C1068C" w:rsidRDefault="00C1068C" w:rsidP="00C1068C">
      <w:r>
        <w:t>None.</w:t>
      </w:r>
    </w:p>
    <w:p w14:paraId="31BAD23B" w14:textId="0A56C226" w:rsidR="00C1068C" w:rsidRDefault="008D1128" w:rsidP="00C1068C">
      <w:pPr>
        <w:pStyle w:val="Heading4"/>
      </w:pPr>
      <w:bookmarkStart w:id="3440" w:name="_Toc85734334"/>
      <w:bookmarkStart w:id="3441" w:name="_Toc89431633"/>
      <w:bookmarkStart w:id="3442" w:name="_Toc97042445"/>
      <w:bookmarkStart w:id="3443" w:name="_Toc97045589"/>
      <w:bookmarkStart w:id="3444" w:name="_Toc97155334"/>
      <w:bookmarkStart w:id="3445" w:name="_Toc101521471"/>
      <w:bookmarkStart w:id="3446" w:name="_Toc138761748"/>
      <w:bookmarkStart w:id="3447" w:name="_Toc145707963"/>
      <w:bookmarkStart w:id="3448" w:name="_Toc160570452"/>
      <w:bookmarkStart w:id="3449" w:name="_Toc162008048"/>
      <w:bookmarkStart w:id="3450" w:name="_Toc164763466"/>
      <w:r>
        <w:t>8.4</w:t>
      </w:r>
      <w:r w:rsidR="00C1068C">
        <w:t>.2.3</w:t>
      </w:r>
      <w:r w:rsidR="00C1068C">
        <w:tab/>
        <w:t>Resource</w:t>
      </w:r>
      <w:r w:rsidR="00C1068C" w:rsidRPr="00831458">
        <w:t xml:space="preserve">: </w:t>
      </w:r>
      <w:r w:rsidR="00C1068C">
        <w:t>Individual Application Client Information Subscription</w:t>
      </w:r>
      <w:bookmarkEnd w:id="3440"/>
      <w:bookmarkEnd w:id="3441"/>
      <w:bookmarkEnd w:id="3442"/>
      <w:bookmarkEnd w:id="3443"/>
      <w:bookmarkEnd w:id="3444"/>
      <w:bookmarkEnd w:id="3445"/>
      <w:bookmarkEnd w:id="3446"/>
      <w:bookmarkEnd w:id="3447"/>
      <w:bookmarkEnd w:id="3448"/>
      <w:bookmarkEnd w:id="3449"/>
      <w:bookmarkEnd w:id="3450"/>
    </w:p>
    <w:p w14:paraId="671FE624" w14:textId="40259E52" w:rsidR="00C1068C" w:rsidRDefault="008D1128" w:rsidP="00C1068C">
      <w:pPr>
        <w:pStyle w:val="Heading5"/>
        <w:rPr>
          <w:lang w:eastAsia="zh-CN"/>
        </w:rPr>
      </w:pPr>
      <w:bookmarkStart w:id="3451" w:name="_Toc85734335"/>
      <w:bookmarkStart w:id="3452" w:name="_Toc89431634"/>
      <w:bookmarkStart w:id="3453" w:name="_Toc97042446"/>
      <w:bookmarkStart w:id="3454" w:name="_Toc97045590"/>
      <w:bookmarkStart w:id="3455" w:name="_Toc97155335"/>
      <w:bookmarkStart w:id="3456" w:name="_Toc101521472"/>
      <w:bookmarkStart w:id="3457" w:name="_Toc138761749"/>
      <w:bookmarkStart w:id="3458" w:name="_Toc145707964"/>
      <w:bookmarkStart w:id="3459" w:name="_Toc160570453"/>
      <w:bookmarkStart w:id="3460" w:name="_Toc162008049"/>
      <w:bookmarkStart w:id="3461" w:name="_Toc164763467"/>
      <w:r>
        <w:rPr>
          <w:lang w:eastAsia="zh-CN"/>
        </w:rPr>
        <w:t>8.4</w:t>
      </w:r>
      <w:r w:rsidR="00C1068C">
        <w:rPr>
          <w:lang w:eastAsia="zh-CN"/>
        </w:rPr>
        <w:t>.2.3.1</w:t>
      </w:r>
      <w:r w:rsidR="00C1068C">
        <w:rPr>
          <w:lang w:eastAsia="zh-CN"/>
        </w:rPr>
        <w:tab/>
        <w:t>Description</w:t>
      </w:r>
      <w:bookmarkEnd w:id="3451"/>
      <w:bookmarkEnd w:id="3452"/>
      <w:bookmarkEnd w:id="3453"/>
      <w:bookmarkEnd w:id="3454"/>
      <w:bookmarkEnd w:id="3455"/>
      <w:bookmarkEnd w:id="3456"/>
      <w:bookmarkEnd w:id="3457"/>
      <w:bookmarkEnd w:id="3458"/>
      <w:bookmarkEnd w:id="3459"/>
      <w:bookmarkEnd w:id="3460"/>
      <w:bookmarkEnd w:id="346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462" w:name="_Toc85734336"/>
      <w:bookmarkStart w:id="3463" w:name="_Toc89431635"/>
      <w:bookmarkStart w:id="3464" w:name="_Toc97042447"/>
      <w:bookmarkStart w:id="3465" w:name="_Toc97045591"/>
      <w:bookmarkStart w:id="3466" w:name="_Toc97155336"/>
      <w:bookmarkStart w:id="3467" w:name="_Toc101521473"/>
      <w:bookmarkStart w:id="3468" w:name="_Toc138761750"/>
      <w:bookmarkStart w:id="3469" w:name="_Toc145707965"/>
      <w:bookmarkStart w:id="3470" w:name="_Toc160570454"/>
      <w:bookmarkStart w:id="3471" w:name="_Toc162008050"/>
      <w:bookmarkStart w:id="3472" w:name="_Toc164763468"/>
      <w:r>
        <w:rPr>
          <w:lang w:eastAsia="zh-CN"/>
        </w:rPr>
        <w:t>8.4</w:t>
      </w:r>
      <w:r w:rsidR="00C1068C">
        <w:rPr>
          <w:lang w:eastAsia="zh-CN"/>
        </w:rPr>
        <w:t>.2.3.2</w:t>
      </w:r>
      <w:r w:rsidR="00C1068C">
        <w:rPr>
          <w:lang w:eastAsia="zh-CN"/>
        </w:rPr>
        <w:tab/>
        <w:t>Resource Definition</w:t>
      </w:r>
      <w:bookmarkEnd w:id="3462"/>
      <w:bookmarkEnd w:id="3463"/>
      <w:bookmarkEnd w:id="3464"/>
      <w:bookmarkEnd w:id="3465"/>
      <w:bookmarkEnd w:id="3466"/>
      <w:bookmarkEnd w:id="3467"/>
      <w:bookmarkEnd w:id="3468"/>
      <w:bookmarkEnd w:id="3469"/>
      <w:bookmarkEnd w:id="3470"/>
      <w:bookmarkEnd w:id="3471"/>
      <w:bookmarkEnd w:id="347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473" w:name="_Toc85734337"/>
      <w:bookmarkStart w:id="3474" w:name="_Toc89431636"/>
      <w:bookmarkStart w:id="3475" w:name="_Toc97042448"/>
      <w:bookmarkStart w:id="3476" w:name="_Toc97045592"/>
      <w:bookmarkStart w:id="3477" w:name="_Toc97155337"/>
      <w:bookmarkStart w:id="3478" w:name="_Toc101521474"/>
      <w:bookmarkStart w:id="3479" w:name="_Toc138761751"/>
      <w:bookmarkStart w:id="3480" w:name="_Toc145707966"/>
      <w:bookmarkStart w:id="3481" w:name="_Toc160570455"/>
      <w:bookmarkStart w:id="3482" w:name="_Toc162008051"/>
      <w:bookmarkStart w:id="3483" w:name="_Toc164763469"/>
      <w:r>
        <w:rPr>
          <w:lang w:eastAsia="zh-CN"/>
        </w:rPr>
        <w:t>8.</w:t>
      </w:r>
      <w:r w:rsidR="008D1128">
        <w:rPr>
          <w:lang w:eastAsia="zh-CN"/>
        </w:rPr>
        <w:t>4</w:t>
      </w:r>
      <w:r>
        <w:rPr>
          <w:lang w:eastAsia="zh-CN"/>
        </w:rPr>
        <w:t>.2.3.3</w:t>
      </w:r>
      <w:r>
        <w:rPr>
          <w:lang w:eastAsia="zh-CN"/>
        </w:rPr>
        <w:tab/>
        <w:t>Resource Standard Methods</w:t>
      </w:r>
      <w:bookmarkEnd w:id="3473"/>
      <w:bookmarkEnd w:id="3474"/>
      <w:bookmarkEnd w:id="3475"/>
      <w:bookmarkEnd w:id="3476"/>
      <w:bookmarkEnd w:id="3477"/>
      <w:bookmarkEnd w:id="3478"/>
      <w:bookmarkEnd w:id="3479"/>
      <w:bookmarkEnd w:id="3480"/>
      <w:bookmarkEnd w:id="3481"/>
      <w:bookmarkEnd w:id="3482"/>
      <w:bookmarkEnd w:id="3483"/>
    </w:p>
    <w:p w14:paraId="16D336A9" w14:textId="23C312AC" w:rsidR="00C1068C" w:rsidRDefault="00C1068C" w:rsidP="00C1068C">
      <w:pPr>
        <w:pStyle w:val="Heading6"/>
        <w:rPr>
          <w:lang w:eastAsia="zh-CN"/>
        </w:rPr>
      </w:pPr>
      <w:bookmarkStart w:id="3484" w:name="_Toc85734338"/>
      <w:bookmarkStart w:id="3485" w:name="_Toc89431637"/>
      <w:bookmarkStart w:id="3486" w:name="_Toc97042449"/>
      <w:bookmarkStart w:id="3487" w:name="_Toc97045593"/>
      <w:bookmarkStart w:id="3488" w:name="_Toc97155338"/>
      <w:bookmarkStart w:id="3489" w:name="_Toc101521475"/>
      <w:bookmarkStart w:id="3490" w:name="_Toc138761752"/>
      <w:bookmarkStart w:id="3491" w:name="_Toc145707967"/>
      <w:bookmarkStart w:id="3492" w:name="_Toc160570456"/>
      <w:bookmarkStart w:id="3493" w:name="_Toc162008052"/>
      <w:bookmarkStart w:id="3494" w:name="_Toc164763470"/>
      <w:r>
        <w:rPr>
          <w:lang w:eastAsia="zh-CN"/>
        </w:rPr>
        <w:t>8.</w:t>
      </w:r>
      <w:r w:rsidR="008D1128">
        <w:rPr>
          <w:lang w:eastAsia="zh-CN"/>
        </w:rPr>
        <w:t>4</w:t>
      </w:r>
      <w:r>
        <w:rPr>
          <w:lang w:eastAsia="zh-CN"/>
        </w:rPr>
        <w:t>.2.3.3.1</w:t>
      </w:r>
      <w:r>
        <w:rPr>
          <w:lang w:eastAsia="zh-CN"/>
        </w:rPr>
        <w:tab/>
        <w:t>GET</w:t>
      </w:r>
      <w:bookmarkEnd w:id="3484"/>
      <w:bookmarkEnd w:id="3485"/>
      <w:bookmarkEnd w:id="3486"/>
      <w:bookmarkEnd w:id="3487"/>
      <w:bookmarkEnd w:id="3488"/>
      <w:bookmarkEnd w:id="3489"/>
      <w:bookmarkEnd w:id="3490"/>
      <w:bookmarkEnd w:id="3491"/>
      <w:bookmarkEnd w:id="3492"/>
      <w:bookmarkEnd w:id="3493"/>
      <w:bookmarkEnd w:id="349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495" w:name="_Toc85734339"/>
      <w:bookmarkStart w:id="3496" w:name="_Toc89431638"/>
      <w:bookmarkStart w:id="3497" w:name="_Toc97042450"/>
      <w:bookmarkStart w:id="3498" w:name="_Toc97045594"/>
      <w:bookmarkStart w:id="3499" w:name="_Toc97155339"/>
      <w:bookmarkStart w:id="3500" w:name="_Toc101521476"/>
      <w:bookmarkStart w:id="3501" w:name="_Toc138761753"/>
      <w:bookmarkStart w:id="3502" w:name="_Toc145707968"/>
      <w:bookmarkStart w:id="3503" w:name="_Toc160570457"/>
      <w:bookmarkStart w:id="3504" w:name="_Toc162008053"/>
      <w:bookmarkStart w:id="3505" w:name="_Toc164763471"/>
      <w:r>
        <w:rPr>
          <w:lang w:eastAsia="zh-CN"/>
        </w:rPr>
        <w:t>8.</w:t>
      </w:r>
      <w:r w:rsidR="008D1128">
        <w:rPr>
          <w:lang w:eastAsia="zh-CN"/>
        </w:rPr>
        <w:t>4</w:t>
      </w:r>
      <w:r>
        <w:rPr>
          <w:lang w:eastAsia="zh-CN"/>
        </w:rPr>
        <w:t>.2.3.3.2</w:t>
      </w:r>
      <w:r>
        <w:rPr>
          <w:lang w:eastAsia="zh-CN"/>
        </w:rPr>
        <w:tab/>
        <w:t>PATCH</w:t>
      </w:r>
      <w:bookmarkEnd w:id="3495"/>
      <w:bookmarkEnd w:id="3496"/>
      <w:bookmarkEnd w:id="3497"/>
      <w:bookmarkEnd w:id="3498"/>
      <w:bookmarkEnd w:id="3499"/>
      <w:bookmarkEnd w:id="3500"/>
      <w:bookmarkEnd w:id="3501"/>
      <w:bookmarkEnd w:id="3502"/>
      <w:bookmarkEnd w:id="3503"/>
      <w:bookmarkEnd w:id="3504"/>
      <w:bookmarkEnd w:id="350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06" w:name="_Toc85734340"/>
      <w:bookmarkStart w:id="3507" w:name="_Toc89431639"/>
      <w:bookmarkStart w:id="3508" w:name="_Toc97042451"/>
      <w:bookmarkStart w:id="3509" w:name="_Toc97045595"/>
      <w:bookmarkStart w:id="3510" w:name="_Toc97155340"/>
      <w:bookmarkStart w:id="3511" w:name="_Toc101521477"/>
      <w:bookmarkStart w:id="3512" w:name="_Toc138761754"/>
      <w:bookmarkStart w:id="3513" w:name="_Toc145707969"/>
      <w:bookmarkStart w:id="3514" w:name="_Toc160570458"/>
      <w:bookmarkStart w:id="3515" w:name="_Toc162008054"/>
      <w:bookmarkStart w:id="3516" w:name="_Toc164763472"/>
      <w:r>
        <w:rPr>
          <w:lang w:eastAsia="zh-CN"/>
        </w:rPr>
        <w:t>8.</w:t>
      </w:r>
      <w:r w:rsidR="008D1128">
        <w:rPr>
          <w:lang w:eastAsia="zh-CN"/>
        </w:rPr>
        <w:t>4</w:t>
      </w:r>
      <w:r>
        <w:rPr>
          <w:lang w:eastAsia="zh-CN"/>
        </w:rPr>
        <w:t>.2.3.3.3</w:t>
      </w:r>
      <w:r>
        <w:rPr>
          <w:lang w:eastAsia="zh-CN"/>
        </w:rPr>
        <w:tab/>
        <w:t>PUT</w:t>
      </w:r>
      <w:bookmarkEnd w:id="3506"/>
      <w:bookmarkEnd w:id="3507"/>
      <w:bookmarkEnd w:id="3508"/>
      <w:bookmarkEnd w:id="3509"/>
      <w:bookmarkEnd w:id="3510"/>
      <w:bookmarkEnd w:id="3511"/>
      <w:bookmarkEnd w:id="3512"/>
      <w:bookmarkEnd w:id="3513"/>
      <w:bookmarkEnd w:id="3514"/>
      <w:bookmarkEnd w:id="3515"/>
      <w:bookmarkEnd w:id="351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17" w:name="_Toc85734341"/>
      <w:bookmarkStart w:id="3518" w:name="_Toc89431640"/>
      <w:bookmarkStart w:id="3519" w:name="_Toc97042452"/>
      <w:bookmarkStart w:id="3520" w:name="_Toc97045596"/>
      <w:bookmarkStart w:id="3521" w:name="_Toc97155341"/>
      <w:bookmarkStart w:id="3522" w:name="_Toc101521478"/>
      <w:bookmarkStart w:id="3523" w:name="_Toc138761755"/>
      <w:bookmarkStart w:id="3524" w:name="_Toc145707970"/>
      <w:bookmarkStart w:id="3525" w:name="_Toc160570459"/>
      <w:bookmarkStart w:id="3526" w:name="_Toc162008055"/>
      <w:bookmarkStart w:id="3527" w:name="_Toc164763473"/>
      <w:r>
        <w:rPr>
          <w:lang w:eastAsia="zh-CN"/>
        </w:rPr>
        <w:t>8.</w:t>
      </w:r>
      <w:r w:rsidR="008D1128">
        <w:rPr>
          <w:lang w:eastAsia="zh-CN"/>
        </w:rPr>
        <w:t>4</w:t>
      </w:r>
      <w:r>
        <w:rPr>
          <w:lang w:eastAsia="zh-CN"/>
        </w:rPr>
        <w:t>.2.3.3.4</w:t>
      </w:r>
      <w:r>
        <w:rPr>
          <w:lang w:eastAsia="zh-CN"/>
        </w:rPr>
        <w:tab/>
        <w:t>DELETE</w:t>
      </w:r>
      <w:bookmarkEnd w:id="3517"/>
      <w:bookmarkEnd w:id="3518"/>
      <w:bookmarkEnd w:id="3519"/>
      <w:bookmarkEnd w:id="3520"/>
      <w:bookmarkEnd w:id="3521"/>
      <w:bookmarkEnd w:id="3522"/>
      <w:bookmarkEnd w:id="3523"/>
      <w:bookmarkEnd w:id="3524"/>
      <w:bookmarkEnd w:id="3525"/>
      <w:bookmarkEnd w:id="3526"/>
      <w:bookmarkEnd w:id="352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28" w:name="_Toc85734342"/>
      <w:bookmarkStart w:id="3529" w:name="_Toc89431641"/>
      <w:bookmarkStart w:id="3530" w:name="_Toc97042453"/>
      <w:bookmarkStart w:id="3531" w:name="_Toc97045597"/>
      <w:bookmarkStart w:id="3532" w:name="_Toc97155342"/>
      <w:bookmarkStart w:id="3533" w:name="_Toc101521479"/>
      <w:bookmarkStart w:id="3534" w:name="_Toc138761756"/>
      <w:bookmarkStart w:id="3535" w:name="_Toc145707971"/>
      <w:bookmarkStart w:id="3536" w:name="_Toc160570460"/>
      <w:bookmarkStart w:id="3537" w:name="_Toc162008056"/>
      <w:bookmarkStart w:id="3538" w:name="_Toc164763474"/>
      <w:r>
        <w:rPr>
          <w:lang w:eastAsia="zh-CN"/>
        </w:rPr>
        <w:t>8.</w:t>
      </w:r>
      <w:r w:rsidR="008D1128">
        <w:rPr>
          <w:lang w:eastAsia="zh-CN"/>
        </w:rPr>
        <w:t>4</w:t>
      </w:r>
      <w:r>
        <w:rPr>
          <w:lang w:eastAsia="zh-CN"/>
        </w:rPr>
        <w:t>.2.3.4</w:t>
      </w:r>
      <w:r>
        <w:rPr>
          <w:lang w:eastAsia="zh-CN"/>
        </w:rPr>
        <w:tab/>
        <w:t>Resource Custom Operations</w:t>
      </w:r>
      <w:bookmarkEnd w:id="3528"/>
      <w:bookmarkEnd w:id="3529"/>
      <w:bookmarkEnd w:id="3530"/>
      <w:bookmarkEnd w:id="3531"/>
      <w:bookmarkEnd w:id="3532"/>
      <w:bookmarkEnd w:id="3533"/>
      <w:bookmarkEnd w:id="3534"/>
      <w:bookmarkEnd w:id="3535"/>
      <w:bookmarkEnd w:id="3536"/>
      <w:bookmarkEnd w:id="3537"/>
      <w:bookmarkEnd w:id="353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539" w:name="_Toc85734343"/>
      <w:bookmarkStart w:id="3540" w:name="_Toc89431642"/>
      <w:bookmarkStart w:id="3541" w:name="_Toc97042454"/>
      <w:bookmarkStart w:id="3542" w:name="_Toc97045598"/>
      <w:bookmarkStart w:id="3543" w:name="_Toc97155343"/>
      <w:bookmarkStart w:id="3544" w:name="_Toc101521480"/>
      <w:bookmarkStart w:id="3545" w:name="_Toc138761757"/>
      <w:bookmarkStart w:id="3546" w:name="_Toc145707972"/>
      <w:bookmarkStart w:id="3547" w:name="_Toc160570461"/>
      <w:bookmarkStart w:id="3548" w:name="_Toc162008057"/>
      <w:bookmarkStart w:id="3549" w:name="_Toc164763475"/>
      <w:r>
        <w:t>8.</w:t>
      </w:r>
      <w:r w:rsidR="008D1128">
        <w:t>4</w:t>
      </w:r>
      <w:r>
        <w:t>.3</w:t>
      </w:r>
      <w:r>
        <w:tab/>
        <w:t>Custom Operations without associated resources</w:t>
      </w:r>
      <w:bookmarkEnd w:id="3539"/>
      <w:bookmarkEnd w:id="3540"/>
      <w:bookmarkEnd w:id="3541"/>
      <w:bookmarkEnd w:id="3542"/>
      <w:bookmarkEnd w:id="3543"/>
      <w:bookmarkEnd w:id="3544"/>
      <w:bookmarkEnd w:id="3545"/>
      <w:bookmarkEnd w:id="3546"/>
      <w:bookmarkEnd w:id="3547"/>
      <w:bookmarkEnd w:id="3548"/>
      <w:bookmarkEnd w:id="354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550" w:name="_Toc85734344"/>
      <w:bookmarkStart w:id="3551" w:name="_Toc89431643"/>
      <w:bookmarkStart w:id="3552" w:name="_Toc97042455"/>
      <w:bookmarkStart w:id="3553" w:name="_Toc97045599"/>
      <w:bookmarkStart w:id="3554" w:name="_Toc97155344"/>
      <w:bookmarkStart w:id="3555" w:name="_Toc101521481"/>
      <w:bookmarkStart w:id="3556" w:name="_Toc138761758"/>
      <w:bookmarkStart w:id="3557" w:name="_Toc145707973"/>
      <w:bookmarkStart w:id="3558" w:name="_Toc160570462"/>
      <w:bookmarkStart w:id="3559" w:name="_Toc162008058"/>
      <w:bookmarkStart w:id="3560" w:name="_Toc164763476"/>
      <w:r>
        <w:t>8.</w:t>
      </w:r>
      <w:r w:rsidR="008D1128">
        <w:t>4</w:t>
      </w:r>
      <w:r>
        <w:t>.4</w:t>
      </w:r>
      <w:r>
        <w:tab/>
        <w:t>Notifications</w:t>
      </w:r>
      <w:bookmarkEnd w:id="3550"/>
      <w:bookmarkEnd w:id="3551"/>
      <w:bookmarkEnd w:id="3552"/>
      <w:bookmarkEnd w:id="3553"/>
      <w:bookmarkEnd w:id="3554"/>
      <w:bookmarkEnd w:id="3555"/>
      <w:bookmarkEnd w:id="3556"/>
      <w:bookmarkEnd w:id="3557"/>
      <w:bookmarkEnd w:id="3558"/>
      <w:bookmarkEnd w:id="3559"/>
      <w:bookmarkEnd w:id="3560"/>
    </w:p>
    <w:p w14:paraId="3041A3EC" w14:textId="2F7CEC22" w:rsidR="00C1068C" w:rsidRPr="00AF7276" w:rsidRDefault="00C1068C" w:rsidP="00C1068C">
      <w:pPr>
        <w:pStyle w:val="Heading4"/>
      </w:pPr>
      <w:bookmarkStart w:id="3561" w:name="_Toc85734345"/>
      <w:bookmarkStart w:id="3562" w:name="_Toc89431644"/>
      <w:bookmarkStart w:id="3563" w:name="_Toc97042456"/>
      <w:bookmarkStart w:id="3564" w:name="_Toc97045600"/>
      <w:bookmarkStart w:id="3565" w:name="_Toc97155345"/>
      <w:bookmarkStart w:id="3566" w:name="_Toc101521482"/>
      <w:bookmarkStart w:id="3567" w:name="_Toc138761759"/>
      <w:bookmarkStart w:id="3568" w:name="_Toc145707974"/>
      <w:bookmarkStart w:id="3569" w:name="_Toc160570463"/>
      <w:bookmarkStart w:id="3570" w:name="_Toc162008059"/>
      <w:bookmarkStart w:id="3571" w:name="_Toc164763477"/>
      <w:r>
        <w:t>8.</w:t>
      </w:r>
      <w:r w:rsidR="008D1128">
        <w:t>4</w:t>
      </w:r>
      <w:r w:rsidRPr="00AF7276">
        <w:t>.</w:t>
      </w:r>
      <w:r>
        <w:t>4</w:t>
      </w:r>
      <w:r w:rsidRPr="00AF7276">
        <w:t>.1</w:t>
      </w:r>
      <w:r w:rsidRPr="00AF7276">
        <w:tab/>
        <w:t>General</w:t>
      </w:r>
      <w:bookmarkEnd w:id="3561"/>
      <w:bookmarkEnd w:id="3562"/>
      <w:bookmarkEnd w:id="3563"/>
      <w:bookmarkEnd w:id="3564"/>
      <w:bookmarkEnd w:id="3565"/>
      <w:bookmarkEnd w:id="3566"/>
      <w:bookmarkEnd w:id="3567"/>
      <w:bookmarkEnd w:id="3568"/>
      <w:bookmarkEnd w:id="3569"/>
      <w:bookmarkEnd w:id="3570"/>
      <w:bookmarkEnd w:id="357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572" w:name="_Toc85734346"/>
      <w:bookmarkStart w:id="3573" w:name="_Toc89431645"/>
      <w:bookmarkStart w:id="3574" w:name="_Toc97042457"/>
      <w:bookmarkStart w:id="3575" w:name="_Toc97045601"/>
      <w:bookmarkStart w:id="3576" w:name="_Toc97155346"/>
      <w:bookmarkStart w:id="3577" w:name="_Toc101521483"/>
      <w:bookmarkStart w:id="3578" w:name="_Toc138761760"/>
      <w:bookmarkStart w:id="3579" w:name="_Toc145707975"/>
      <w:bookmarkStart w:id="3580" w:name="_Toc160570464"/>
      <w:bookmarkStart w:id="3581" w:name="_Toc162008060"/>
      <w:bookmarkStart w:id="3582" w:name="_Toc164763478"/>
      <w:r>
        <w:rPr>
          <w:lang w:eastAsia="zh-CN"/>
        </w:rPr>
        <w:t>8.</w:t>
      </w:r>
      <w:r w:rsidR="008D1128">
        <w:rPr>
          <w:lang w:eastAsia="zh-CN"/>
        </w:rPr>
        <w:t>4</w:t>
      </w:r>
      <w:r>
        <w:rPr>
          <w:lang w:eastAsia="zh-CN"/>
        </w:rPr>
        <w:t>.4.2</w:t>
      </w:r>
      <w:r>
        <w:rPr>
          <w:lang w:eastAsia="zh-CN"/>
        </w:rPr>
        <w:tab/>
        <w:t>AC Information Notification</w:t>
      </w:r>
      <w:bookmarkEnd w:id="3572"/>
      <w:bookmarkEnd w:id="3573"/>
      <w:bookmarkEnd w:id="3574"/>
      <w:bookmarkEnd w:id="3575"/>
      <w:bookmarkEnd w:id="3576"/>
      <w:bookmarkEnd w:id="3577"/>
      <w:bookmarkEnd w:id="3578"/>
      <w:bookmarkEnd w:id="3579"/>
      <w:bookmarkEnd w:id="3580"/>
      <w:bookmarkEnd w:id="3581"/>
      <w:bookmarkEnd w:id="3582"/>
    </w:p>
    <w:p w14:paraId="75E38EEE" w14:textId="21577E2D" w:rsidR="00C1068C" w:rsidRDefault="00C1068C" w:rsidP="00C1068C">
      <w:pPr>
        <w:pStyle w:val="Heading5"/>
        <w:rPr>
          <w:lang w:eastAsia="zh-CN"/>
        </w:rPr>
      </w:pPr>
      <w:bookmarkStart w:id="3583" w:name="_Toc85734347"/>
      <w:bookmarkStart w:id="3584" w:name="_Toc89431646"/>
      <w:bookmarkStart w:id="3585" w:name="_Toc97042458"/>
      <w:bookmarkStart w:id="3586" w:name="_Toc97045602"/>
      <w:bookmarkStart w:id="3587" w:name="_Toc97155347"/>
      <w:bookmarkStart w:id="3588" w:name="_Toc101521484"/>
      <w:bookmarkStart w:id="3589" w:name="_Toc138761761"/>
      <w:bookmarkStart w:id="3590" w:name="_Toc145707976"/>
      <w:bookmarkStart w:id="3591" w:name="_Toc160570465"/>
      <w:bookmarkStart w:id="3592" w:name="_Toc162008061"/>
      <w:bookmarkStart w:id="3593" w:name="_Toc164763479"/>
      <w:r>
        <w:rPr>
          <w:lang w:eastAsia="zh-CN"/>
        </w:rPr>
        <w:t>8.</w:t>
      </w:r>
      <w:r w:rsidR="008D1128">
        <w:rPr>
          <w:lang w:eastAsia="zh-CN"/>
        </w:rPr>
        <w:t>4</w:t>
      </w:r>
      <w:r>
        <w:rPr>
          <w:lang w:eastAsia="zh-CN"/>
        </w:rPr>
        <w:t>.4.2.1</w:t>
      </w:r>
      <w:r>
        <w:rPr>
          <w:lang w:eastAsia="zh-CN"/>
        </w:rPr>
        <w:tab/>
        <w:t>Description</w:t>
      </w:r>
      <w:bookmarkEnd w:id="3583"/>
      <w:bookmarkEnd w:id="3584"/>
      <w:bookmarkEnd w:id="3585"/>
      <w:bookmarkEnd w:id="3586"/>
      <w:bookmarkEnd w:id="3587"/>
      <w:bookmarkEnd w:id="3588"/>
      <w:bookmarkEnd w:id="3589"/>
      <w:bookmarkEnd w:id="3590"/>
      <w:bookmarkEnd w:id="3591"/>
      <w:bookmarkEnd w:id="3592"/>
      <w:bookmarkEnd w:id="359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594" w:name="_Toc85734348"/>
      <w:bookmarkStart w:id="3595" w:name="_Toc89431647"/>
      <w:bookmarkStart w:id="3596" w:name="_Toc97042459"/>
      <w:bookmarkStart w:id="3597" w:name="_Toc97045603"/>
      <w:bookmarkStart w:id="3598" w:name="_Toc97155348"/>
      <w:bookmarkStart w:id="3599" w:name="_Toc101521485"/>
      <w:bookmarkStart w:id="3600" w:name="_Toc138761762"/>
      <w:bookmarkStart w:id="3601" w:name="_Toc145707977"/>
      <w:bookmarkStart w:id="3602" w:name="_Toc160570466"/>
      <w:bookmarkStart w:id="3603" w:name="_Toc162008062"/>
      <w:bookmarkStart w:id="3604" w:name="_Toc164763480"/>
      <w:r>
        <w:rPr>
          <w:lang w:eastAsia="zh-CN"/>
        </w:rPr>
        <w:t>8.4</w:t>
      </w:r>
      <w:r w:rsidR="00C1068C">
        <w:rPr>
          <w:lang w:eastAsia="zh-CN"/>
        </w:rPr>
        <w:t>.4.2.2</w:t>
      </w:r>
      <w:r w:rsidR="00C1068C">
        <w:rPr>
          <w:lang w:eastAsia="zh-CN"/>
        </w:rPr>
        <w:tab/>
      </w:r>
      <w:bookmarkEnd w:id="3594"/>
      <w:bookmarkEnd w:id="3595"/>
      <w:bookmarkEnd w:id="3596"/>
      <w:bookmarkEnd w:id="3597"/>
      <w:bookmarkEnd w:id="3598"/>
      <w:bookmarkEnd w:id="3599"/>
      <w:r w:rsidR="00A97864">
        <w:rPr>
          <w:lang w:eastAsia="zh-CN"/>
        </w:rPr>
        <w:t>Target URI</w:t>
      </w:r>
      <w:bookmarkEnd w:id="3600"/>
      <w:bookmarkEnd w:id="3601"/>
      <w:bookmarkEnd w:id="3602"/>
      <w:bookmarkEnd w:id="3603"/>
      <w:bookmarkEnd w:id="360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05" w:name="_Toc138761763"/>
      <w:bookmarkStart w:id="3606" w:name="_Toc145707978"/>
      <w:bookmarkStart w:id="3607" w:name="_Toc160570467"/>
      <w:bookmarkStart w:id="3608" w:name="_Toc162008063"/>
      <w:bookmarkStart w:id="3609" w:name="_Toc164763481"/>
      <w:r>
        <w:rPr>
          <w:lang w:eastAsia="zh-CN"/>
        </w:rPr>
        <w:t>8.4.4.2</w:t>
      </w:r>
      <w:r w:rsidRPr="00986E88">
        <w:rPr>
          <w:noProof/>
        </w:rPr>
        <w:t>.3</w:t>
      </w:r>
      <w:r w:rsidRPr="00986E88">
        <w:rPr>
          <w:noProof/>
        </w:rPr>
        <w:tab/>
        <w:t>Standard Methods</w:t>
      </w:r>
      <w:bookmarkEnd w:id="3605"/>
      <w:bookmarkEnd w:id="3606"/>
      <w:bookmarkEnd w:id="3607"/>
      <w:bookmarkEnd w:id="3608"/>
      <w:bookmarkEnd w:id="3609"/>
    </w:p>
    <w:p w14:paraId="0994A695" w14:textId="77777777" w:rsidR="00A97864" w:rsidRPr="00986E88" w:rsidRDefault="00A97864" w:rsidP="006C7EB1">
      <w:pPr>
        <w:pStyle w:val="Heading6"/>
        <w:rPr>
          <w:noProof/>
        </w:rPr>
      </w:pPr>
      <w:bookmarkStart w:id="3610" w:name="_Toc138761764"/>
      <w:bookmarkStart w:id="3611" w:name="_Toc145707979"/>
      <w:bookmarkStart w:id="3612" w:name="_Toc160570468"/>
      <w:bookmarkStart w:id="3613" w:name="_Toc162008064"/>
      <w:bookmarkStart w:id="3614" w:name="_Toc164763482"/>
      <w:r>
        <w:rPr>
          <w:lang w:eastAsia="zh-CN"/>
        </w:rPr>
        <w:t>8.4.4.2</w:t>
      </w:r>
      <w:r>
        <w:t>.3</w:t>
      </w:r>
      <w:r w:rsidRPr="00986E88">
        <w:rPr>
          <w:noProof/>
        </w:rPr>
        <w:t>.1</w:t>
      </w:r>
      <w:r w:rsidRPr="00986E88">
        <w:rPr>
          <w:noProof/>
        </w:rPr>
        <w:tab/>
        <w:t>POST</w:t>
      </w:r>
      <w:bookmarkEnd w:id="3610"/>
      <w:bookmarkEnd w:id="3611"/>
      <w:bookmarkEnd w:id="3612"/>
      <w:bookmarkEnd w:id="3613"/>
      <w:bookmarkEnd w:id="361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15" w:name="_Toc85734349"/>
      <w:bookmarkStart w:id="3616" w:name="_Toc89431648"/>
      <w:bookmarkStart w:id="3617" w:name="_Toc97042460"/>
      <w:bookmarkStart w:id="3618" w:name="_Toc97045604"/>
      <w:bookmarkStart w:id="3619" w:name="_Toc97155349"/>
      <w:bookmarkStart w:id="3620" w:name="_Toc101521486"/>
      <w:bookmarkStart w:id="3621" w:name="_Toc138761765"/>
      <w:bookmarkStart w:id="3622" w:name="_Toc145707980"/>
      <w:bookmarkStart w:id="3623" w:name="_Toc160570469"/>
      <w:bookmarkStart w:id="3624" w:name="_Toc162008065"/>
      <w:bookmarkStart w:id="3625" w:name="_Toc164763483"/>
      <w:r>
        <w:t>8.</w:t>
      </w:r>
      <w:r w:rsidR="008D1128">
        <w:t>4</w:t>
      </w:r>
      <w:r>
        <w:t>.5</w:t>
      </w:r>
      <w:r>
        <w:tab/>
        <w:t>Data Model</w:t>
      </w:r>
      <w:bookmarkEnd w:id="3615"/>
      <w:bookmarkEnd w:id="3616"/>
      <w:bookmarkEnd w:id="3617"/>
      <w:bookmarkEnd w:id="3618"/>
      <w:bookmarkEnd w:id="3619"/>
      <w:bookmarkEnd w:id="3620"/>
      <w:bookmarkEnd w:id="3621"/>
      <w:bookmarkEnd w:id="3622"/>
      <w:bookmarkEnd w:id="3623"/>
      <w:bookmarkEnd w:id="3624"/>
      <w:bookmarkEnd w:id="3625"/>
    </w:p>
    <w:p w14:paraId="45EB4011" w14:textId="268CAE6C" w:rsidR="00C1068C" w:rsidRDefault="00C1068C" w:rsidP="00C1068C">
      <w:pPr>
        <w:pStyle w:val="Heading4"/>
        <w:rPr>
          <w:lang w:eastAsia="zh-CN"/>
        </w:rPr>
      </w:pPr>
      <w:bookmarkStart w:id="3626" w:name="_Toc85734350"/>
      <w:bookmarkStart w:id="3627" w:name="_Toc89431649"/>
      <w:bookmarkStart w:id="3628" w:name="_Toc97042461"/>
      <w:bookmarkStart w:id="3629" w:name="_Toc97045605"/>
      <w:bookmarkStart w:id="3630" w:name="_Toc97155350"/>
      <w:bookmarkStart w:id="3631" w:name="_Toc101521487"/>
      <w:bookmarkStart w:id="3632" w:name="_Toc138761766"/>
      <w:bookmarkStart w:id="3633" w:name="_Toc145707981"/>
      <w:bookmarkStart w:id="3634" w:name="_Toc160570470"/>
      <w:bookmarkStart w:id="3635" w:name="_Toc162008066"/>
      <w:bookmarkStart w:id="3636" w:name="_Toc164763484"/>
      <w:r>
        <w:rPr>
          <w:lang w:eastAsia="zh-CN"/>
        </w:rPr>
        <w:t>8.</w:t>
      </w:r>
      <w:r w:rsidR="008D1128">
        <w:rPr>
          <w:lang w:eastAsia="zh-CN"/>
        </w:rPr>
        <w:t>4</w:t>
      </w:r>
      <w:r>
        <w:rPr>
          <w:lang w:eastAsia="zh-CN"/>
        </w:rPr>
        <w:t>.5.1</w:t>
      </w:r>
      <w:r>
        <w:rPr>
          <w:lang w:eastAsia="zh-CN"/>
        </w:rPr>
        <w:tab/>
        <w:t>General</w:t>
      </w:r>
      <w:bookmarkEnd w:id="3626"/>
      <w:bookmarkEnd w:id="3627"/>
      <w:bookmarkEnd w:id="3628"/>
      <w:bookmarkEnd w:id="3629"/>
      <w:bookmarkEnd w:id="3630"/>
      <w:bookmarkEnd w:id="3631"/>
      <w:bookmarkEnd w:id="3632"/>
      <w:bookmarkEnd w:id="3633"/>
      <w:bookmarkEnd w:id="3634"/>
      <w:bookmarkEnd w:id="3635"/>
      <w:bookmarkEnd w:id="363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637" w:name="_Toc85734351"/>
      <w:bookmarkStart w:id="3638" w:name="_Toc89431650"/>
      <w:bookmarkStart w:id="3639" w:name="_Toc97042462"/>
      <w:bookmarkStart w:id="3640" w:name="_Toc97045606"/>
      <w:bookmarkStart w:id="3641" w:name="_Toc97155351"/>
      <w:bookmarkStart w:id="3642" w:name="_Toc101521488"/>
      <w:bookmarkStart w:id="3643" w:name="_Toc138761767"/>
      <w:bookmarkStart w:id="3644" w:name="_Toc145707982"/>
      <w:bookmarkStart w:id="3645" w:name="_Toc160570471"/>
      <w:bookmarkStart w:id="3646" w:name="_Toc162008067"/>
      <w:bookmarkStart w:id="3647" w:name="_Toc164763485"/>
      <w:r>
        <w:rPr>
          <w:lang w:eastAsia="zh-CN"/>
        </w:rPr>
        <w:t>8.4</w:t>
      </w:r>
      <w:r w:rsidR="00C1068C">
        <w:rPr>
          <w:lang w:eastAsia="zh-CN"/>
        </w:rPr>
        <w:t>.5.2</w:t>
      </w:r>
      <w:r w:rsidR="00C1068C">
        <w:rPr>
          <w:lang w:eastAsia="zh-CN"/>
        </w:rPr>
        <w:tab/>
        <w:t>Structured data types</w:t>
      </w:r>
      <w:bookmarkEnd w:id="3637"/>
      <w:bookmarkEnd w:id="3638"/>
      <w:bookmarkEnd w:id="3639"/>
      <w:bookmarkEnd w:id="3640"/>
      <w:bookmarkEnd w:id="3641"/>
      <w:bookmarkEnd w:id="3642"/>
      <w:bookmarkEnd w:id="3643"/>
      <w:bookmarkEnd w:id="3644"/>
      <w:bookmarkEnd w:id="3645"/>
      <w:bookmarkEnd w:id="3646"/>
      <w:bookmarkEnd w:id="3647"/>
    </w:p>
    <w:p w14:paraId="7A908A66" w14:textId="29E0D7B6" w:rsidR="00C1068C" w:rsidRDefault="008D1128" w:rsidP="00C1068C">
      <w:pPr>
        <w:pStyle w:val="Heading5"/>
        <w:rPr>
          <w:lang w:eastAsia="zh-CN"/>
        </w:rPr>
      </w:pPr>
      <w:bookmarkStart w:id="3648" w:name="_Toc85734352"/>
      <w:bookmarkStart w:id="3649" w:name="_Toc89431651"/>
      <w:bookmarkStart w:id="3650" w:name="_Toc97042463"/>
      <w:bookmarkStart w:id="3651" w:name="_Toc97045607"/>
      <w:bookmarkStart w:id="3652" w:name="_Toc97155352"/>
      <w:bookmarkStart w:id="3653" w:name="_Toc101521489"/>
      <w:bookmarkStart w:id="3654" w:name="_Toc138761768"/>
      <w:bookmarkStart w:id="3655" w:name="_Toc145707983"/>
      <w:bookmarkStart w:id="3656" w:name="_Toc160570472"/>
      <w:bookmarkStart w:id="3657" w:name="_Toc162008068"/>
      <w:bookmarkStart w:id="3658" w:name="_Toc164763486"/>
      <w:r>
        <w:rPr>
          <w:lang w:eastAsia="zh-CN"/>
        </w:rPr>
        <w:t>8.4</w:t>
      </w:r>
      <w:r w:rsidR="00C1068C">
        <w:rPr>
          <w:lang w:eastAsia="zh-CN"/>
        </w:rPr>
        <w:t>.5.2.1</w:t>
      </w:r>
      <w:r w:rsidR="00C1068C">
        <w:rPr>
          <w:lang w:eastAsia="zh-CN"/>
        </w:rPr>
        <w:tab/>
        <w:t>Introduction</w:t>
      </w:r>
      <w:bookmarkEnd w:id="3648"/>
      <w:bookmarkEnd w:id="3649"/>
      <w:bookmarkEnd w:id="3650"/>
      <w:bookmarkEnd w:id="3651"/>
      <w:bookmarkEnd w:id="3652"/>
      <w:bookmarkEnd w:id="3653"/>
      <w:bookmarkEnd w:id="3654"/>
      <w:bookmarkEnd w:id="3655"/>
      <w:bookmarkEnd w:id="3656"/>
      <w:bookmarkEnd w:id="3657"/>
      <w:bookmarkEnd w:id="3658"/>
    </w:p>
    <w:p w14:paraId="161A7527" w14:textId="0328D0E9" w:rsidR="00C1068C" w:rsidRDefault="008D1128" w:rsidP="00C1068C">
      <w:pPr>
        <w:pStyle w:val="Heading5"/>
        <w:rPr>
          <w:lang w:eastAsia="zh-CN"/>
        </w:rPr>
      </w:pPr>
      <w:bookmarkStart w:id="3659" w:name="_Toc85734353"/>
      <w:bookmarkStart w:id="3660" w:name="_Toc89431652"/>
      <w:bookmarkStart w:id="3661" w:name="_Toc97042464"/>
      <w:bookmarkStart w:id="3662" w:name="_Toc97045608"/>
      <w:bookmarkStart w:id="3663" w:name="_Toc97155353"/>
      <w:bookmarkStart w:id="3664" w:name="_Toc101521490"/>
      <w:bookmarkStart w:id="3665" w:name="_Toc138761769"/>
      <w:bookmarkStart w:id="3666" w:name="_Toc145707984"/>
      <w:bookmarkStart w:id="3667" w:name="_Toc160570473"/>
      <w:bookmarkStart w:id="3668" w:name="_Toc162008069"/>
      <w:bookmarkStart w:id="3669" w:name="_Toc164763487"/>
      <w:r>
        <w:rPr>
          <w:lang w:eastAsia="zh-CN"/>
        </w:rPr>
        <w:t>8.4</w:t>
      </w:r>
      <w:r w:rsidR="00C1068C">
        <w:rPr>
          <w:lang w:eastAsia="zh-CN"/>
        </w:rPr>
        <w:t>.5.2.2</w:t>
      </w:r>
      <w:r w:rsidR="00C1068C">
        <w:rPr>
          <w:lang w:eastAsia="zh-CN"/>
        </w:rPr>
        <w:tab/>
        <w:t>Type: ACInfoSubscription</w:t>
      </w:r>
      <w:bookmarkEnd w:id="3659"/>
      <w:bookmarkEnd w:id="3660"/>
      <w:bookmarkEnd w:id="3661"/>
      <w:bookmarkEnd w:id="3662"/>
      <w:bookmarkEnd w:id="3663"/>
      <w:bookmarkEnd w:id="3664"/>
      <w:bookmarkEnd w:id="3665"/>
      <w:bookmarkEnd w:id="3666"/>
      <w:bookmarkEnd w:id="3667"/>
      <w:bookmarkEnd w:id="3668"/>
      <w:bookmarkEnd w:id="366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670" w:name="_Toc85734354"/>
      <w:bookmarkStart w:id="3671" w:name="_Toc89431653"/>
      <w:bookmarkStart w:id="3672" w:name="_Toc97042465"/>
      <w:bookmarkStart w:id="3673" w:name="_Toc97045609"/>
      <w:bookmarkStart w:id="3674" w:name="_Toc97155354"/>
      <w:bookmarkStart w:id="3675" w:name="_Toc101521491"/>
      <w:bookmarkStart w:id="3676" w:name="_Toc138761770"/>
      <w:bookmarkStart w:id="3677" w:name="_Toc145707985"/>
      <w:bookmarkStart w:id="3678" w:name="_Toc160570474"/>
      <w:bookmarkStart w:id="3679" w:name="_Toc162008070"/>
      <w:bookmarkStart w:id="3680" w:name="_Toc164763488"/>
      <w:r>
        <w:rPr>
          <w:lang w:eastAsia="zh-CN"/>
        </w:rPr>
        <w:t>8.4</w:t>
      </w:r>
      <w:r w:rsidR="00C1068C">
        <w:rPr>
          <w:lang w:eastAsia="zh-CN"/>
        </w:rPr>
        <w:t>.5.2.3</w:t>
      </w:r>
      <w:r w:rsidR="00C1068C">
        <w:rPr>
          <w:lang w:eastAsia="zh-CN"/>
        </w:rPr>
        <w:tab/>
        <w:t>Type: ACInfoSubscriptionPatch</w:t>
      </w:r>
      <w:bookmarkEnd w:id="3670"/>
      <w:bookmarkEnd w:id="3671"/>
      <w:bookmarkEnd w:id="3672"/>
      <w:bookmarkEnd w:id="3673"/>
      <w:bookmarkEnd w:id="3674"/>
      <w:bookmarkEnd w:id="3675"/>
      <w:bookmarkEnd w:id="3676"/>
      <w:bookmarkEnd w:id="3677"/>
      <w:bookmarkEnd w:id="3678"/>
      <w:bookmarkEnd w:id="3679"/>
      <w:bookmarkEnd w:id="368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681" w:name="_Toc85734355"/>
      <w:bookmarkStart w:id="3682" w:name="_Toc89431654"/>
      <w:bookmarkStart w:id="3683" w:name="_Toc97042466"/>
      <w:bookmarkStart w:id="3684" w:name="_Toc97045610"/>
      <w:bookmarkStart w:id="3685" w:name="_Toc97155355"/>
      <w:bookmarkStart w:id="3686" w:name="_Toc101521492"/>
      <w:bookmarkStart w:id="3687" w:name="_Toc138761771"/>
      <w:bookmarkStart w:id="3688" w:name="_Toc145707986"/>
      <w:bookmarkStart w:id="3689" w:name="_Toc160570475"/>
      <w:bookmarkStart w:id="3690" w:name="_Toc162008071"/>
      <w:bookmarkStart w:id="3691" w:name="_Toc164763489"/>
      <w:r>
        <w:rPr>
          <w:lang w:eastAsia="zh-CN"/>
        </w:rPr>
        <w:t>8.</w:t>
      </w:r>
      <w:r w:rsidR="008D1128">
        <w:rPr>
          <w:lang w:eastAsia="zh-CN"/>
        </w:rPr>
        <w:t>4</w:t>
      </w:r>
      <w:r>
        <w:rPr>
          <w:lang w:eastAsia="zh-CN"/>
        </w:rPr>
        <w:t>.5.2.4</w:t>
      </w:r>
      <w:r>
        <w:rPr>
          <w:lang w:eastAsia="zh-CN"/>
        </w:rPr>
        <w:tab/>
        <w:t>Type: ACFilter</w:t>
      </w:r>
      <w:r w:rsidR="00F85E3F">
        <w:rPr>
          <w:lang w:eastAsia="zh-CN"/>
        </w:rPr>
        <w:t>s</w:t>
      </w:r>
      <w:bookmarkEnd w:id="3681"/>
      <w:bookmarkEnd w:id="3682"/>
      <w:bookmarkEnd w:id="3683"/>
      <w:bookmarkEnd w:id="3684"/>
      <w:bookmarkEnd w:id="3685"/>
      <w:bookmarkEnd w:id="3686"/>
      <w:bookmarkEnd w:id="3687"/>
      <w:bookmarkEnd w:id="3688"/>
      <w:bookmarkEnd w:id="3689"/>
      <w:bookmarkEnd w:id="3690"/>
      <w:bookmarkEnd w:id="369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692" w:name="_Toc85734356"/>
      <w:bookmarkStart w:id="3693" w:name="_Toc89431655"/>
      <w:bookmarkStart w:id="3694" w:name="_Toc97042467"/>
      <w:bookmarkStart w:id="3695" w:name="_Toc97045611"/>
      <w:bookmarkStart w:id="3696" w:name="_Toc97155356"/>
      <w:bookmarkStart w:id="3697" w:name="_Toc101521493"/>
      <w:bookmarkStart w:id="3698" w:name="_Toc138761772"/>
      <w:bookmarkStart w:id="3699" w:name="_Toc145707987"/>
      <w:bookmarkStart w:id="3700" w:name="_Toc160570476"/>
      <w:bookmarkStart w:id="3701" w:name="_Toc162008072"/>
      <w:bookmarkStart w:id="3702" w:name="_Toc164763490"/>
      <w:r>
        <w:rPr>
          <w:lang w:eastAsia="zh-CN"/>
        </w:rPr>
        <w:t>8.</w:t>
      </w:r>
      <w:r w:rsidR="008D1128">
        <w:rPr>
          <w:lang w:eastAsia="zh-CN"/>
        </w:rPr>
        <w:t>4</w:t>
      </w:r>
      <w:r>
        <w:rPr>
          <w:lang w:eastAsia="zh-CN"/>
        </w:rPr>
        <w:t>.5.2.5</w:t>
      </w:r>
      <w:r>
        <w:rPr>
          <w:lang w:eastAsia="zh-CN"/>
        </w:rPr>
        <w:tab/>
        <w:t>Type: ACInfoNotification</w:t>
      </w:r>
      <w:bookmarkEnd w:id="3692"/>
      <w:bookmarkEnd w:id="3693"/>
      <w:bookmarkEnd w:id="3694"/>
      <w:bookmarkEnd w:id="3695"/>
      <w:bookmarkEnd w:id="3696"/>
      <w:bookmarkEnd w:id="3697"/>
      <w:bookmarkEnd w:id="3698"/>
      <w:bookmarkEnd w:id="3699"/>
      <w:bookmarkEnd w:id="3700"/>
      <w:bookmarkEnd w:id="3701"/>
      <w:bookmarkEnd w:id="370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03" w:name="_Toc85734357"/>
      <w:bookmarkStart w:id="3704" w:name="_Toc89431656"/>
      <w:bookmarkStart w:id="3705" w:name="_Toc97042468"/>
      <w:bookmarkStart w:id="3706" w:name="_Toc97045612"/>
      <w:bookmarkStart w:id="3707" w:name="_Toc97155357"/>
      <w:bookmarkStart w:id="3708" w:name="_Toc101521494"/>
      <w:bookmarkStart w:id="3709" w:name="_Toc138761773"/>
      <w:bookmarkStart w:id="3710" w:name="_Toc145707988"/>
      <w:bookmarkStart w:id="3711" w:name="_Toc160570477"/>
      <w:bookmarkStart w:id="3712" w:name="_Toc162008073"/>
      <w:bookmarkStart w:id="3713" w:name="_Toc164763491"/>
      <w:r>
        <w:rPr>
          <w:lang w:eastAsia="zh-CN"/>
        </w:rPr>
        <w:t>8.</w:t>
      </w:r>
      <w:r w:rsidR="008D1128">
        <w:rPr>
          <w:lang w:eastAsia="zh-CN"/>
        </w:rPr>
        <w:t>4</w:t>
      </w:r>
      <w:r>
        <w:rPr>
          <w:lang w:eastAsia="zh-CN"/>
        </w:rPr>
        <w:t>.5.2.6</w:t>
      </w:r>
      <w:r>
        <w:rPr>
          <w:lang w:eastAsia="zh-CN"/>
        </w:rPr>
        <w:tab/>
        <w:t>Type: ACInformation</w:t>
      </w:r>
      <w:bookmarkEnd w:id="3703"/>
      <w:bookmarkEnd w:id="3704"/>
      <w:bookmarkEnd w:id="3705"/>
      <w:bookmarkEnd w:id="3706"/>
      <w:bookmarkEnd w:id="3707"/>
      <w:bookmarkEnd w:id="3708"/>
      <w:bookmarkEnd w:id="3709"/>
      <w:bookmarkEnd w:id="3710"/>
      <w:bookmarkEnd w:id="3711"/>
      <w:bookmarkEnd w:id="3712"/>
      <w:bookmarkEnd w:id="371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14" w:name="_Toc160570478"/>
      <w:bookmarkStart w:id="3715" w:name="_Toc162008074"/>
      <w:bookmarkStart w:id="3716" w:name="_Toc164763492"/>
      <w:r>
        <w:rPr>
          <w:lang w:eastAsia="zh-CN"/>
        </w:rPr>
        <w:t>8.4.5.2.7</w:t>
      </w:r>
      <w:r>
        <w:rPr>
          <w:lang w:eastAsia="zh-CN"/>
        </w:rPr>
        <w:tab/>
        <w:t xml:space="preserve">Type: </w:t>
      </w:r>
      <w:r w:rsidRPr="00B559FC">
        <w:t>EAS</w:t>
      </w:r>
      <w:r>
        <w:t>B</w:t>
      </w:r>
      <w:r w:rsidRPr="00B559FC">
        <w:t>dl</w:t>
      </w:r>
      <w:r>
        <w:t>I</w:t>
      </w:r>
      <w:r w:rsidRPr="00B559FC">
        <w:t>n</w:t>
      </w:r>
      <w:r>
        <w:t>d</w:t>
      </w:r>
      <w:bookmarkEnd w:id="3714"/>
      <w:bookmarkEnd w:id="3715"/>
      <w:bookmarkEnd w:id="371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095F4D" w14:paraId="68085469" w14:textId="77777777" w:rsidTr="00D656F0">
        <w:trPr>
          <w:jc w:val="center"/>
        </w:trPr>
        <w:tc>
          <w:tcPr>
            <w:tcW w:w="1126" w:type="dxa"/>
          </w:tcPr>
          <w:p w14:paraId="3CA0185A" w14:textId="77777777" w:rsidR="00095F4D" w:rsidRDefault="00095F4D" w:rsidP="00D656F0">
            <w:pPr>
              <w:pStyle w:val="TAL"/>
              <w:rPr>
                <w:lang w:eastAsia="zh-CN"/>
              </w:rPr>
            </w:pPr>
            <w:r>
              <w:rPr>
                <w:lang w:eastAsia="zh-CN"/>
              </w:rPr>
              <w:t>bdlType</w:t>
            </w:r>
          </w:p>
        </w:tc>
        <w:tc>
          <w:tcPr>
            <w:tcW w:w="1310" w:type="dxa"/>
          </w:tcPr>
          <w:p w14:paraId="64D30BD6" w14:textId="77777777" w:rsidR="00095F4D" w:rsidRDefault="00095F4D" w:rsidP="00D656F0">
            <w:pPr>
              <w:pStyle w:val="TAL"/>
            </w:pPr>
            <w:r>
              <w:t>BdlType</w:t>
            </w:r>
          </w:p>
        </w:tc>
        <w:tc>
          <w:tcPr>
            <w:tcW w:w="425" w:type="dxa"/>
          </w:tcPr>
          <w:p w14:paraId="0F79F41A" w14:textId="77777777" w:rsidR="00095F4D" w:rsidRDefault="00095F4D" w:rsidP="00D656F0">
            <w:pPr>
              <w:pStyle w:val="TAC"/>
            </w:pPr>
            <w:r>
              <w:t>C</w:t>
            </w:r>
          </w:p>
        </w:tc>
        <w:tc>
          <w:tcPr>
            <w:tcW w:w="1368" w:type="dxa"/>
          </w:tcPr>
          <w:p w14:paraId="54963760" w14:textId="77777777" w:rsidR="00095F4D" w:rsidRDefault="00095F4D" w:rsidP="00D656F0">
            <w:pPr>
              <w:pStyle w:val="TAL"/>
            </w:pPr>
            <w:r>
              <w:t>0..1</w:t>
            </w:r>
          </w:p>
        </w:tc>
        <w:tc>
          <w:tcPr>
            <w:tcW w:w="3438" w:type="dxa"/>
          </w:tcPr>
          <w:p w14:paraId="21D744FA" w14:textId="77777777" w:rsidR="00095F4D" w:rsidRDefault="00095F4D" w:rsidP="00D656F0">
            <w:pPr>
              <w:pStyle w:val="TAL"/>
              <w:ind w:left="284" w:hanging="284"/>
            </w:pPr>
            <w:r>
              <w:t xml:space="preserve">Represents the EAS bundle type. </w:t>
            </w:r>
          </w:p>
          <w:p w14:paraId="5A7E0243" w14:textId="77777777" w:rsidR="00095F4D" w:rsidRDefault="00095F4D" w:rsidP="00D656F0">
            <w:pPr>
              <w:pStyle w:val="TAL"/>
              <w:ind w:left="284" w:hanging="284"/>
            </w:pPr>
          </w:p>
          <w:p w14:paraId="2F299D35" w14:textId="77777777" w:rsidR="00095F4D" w:rsidRDefault="00095F4D" w:rsidP="00D656F0">
            <w:pPr>
              <w:pStyle w:val="TAL"/>
            </w:pPr>
            <w:r>
              <w:t>(NOTE)</w:t>
            </w:r>
          </w:p>
        </w:tc>
        <w:tc>
          <w:tcPr>
            <w:tcW w:w="1998" w:type="dxa"/>
          </w:tcPr>
          <w:p w14:paraId="6A80BE10" w14:textId="77777777" w:rsidR="00095F4D" w:rsidRDefault="00095F4D" w:rsidP="00D656F0">
            <w:pPr>
              <w:pStyle w:val="TAL"/>
              <w:rPr>
                <w:rFonts w:cs="Arial"/>
                <w:szCs w:val="18"/>
              </w:rPr>
            </w:pPr>
          </w:p>
        </w:tc>
      </w:tr>
      <w:tr w:rsidR="00095F4D" w14:paraId="6614D8DF" w14:textId="77777777" w:rsidTr="00D656F0">
        <w:trPr>
          <w:jc w:val="center"/>
        </w:trPr>
        <w:tc>
          <w:tcPr>
            <w:tcW w:w="1126" w:type="dxa"/>
          </w:tcPr>
          <w:p w14:paraId="229B2FDD" w14:textId="77777777" w:rsidR="00095F4D" w:rsidRDefault="00095F4D" w:rsidP="00D656F0">
            <w:pPr>
              <w:pStyle w:val="TAL"/>
              <w:rPr>
                <w:lang w:eastAsia="zh-CN"/>
              </w:rPr>
            </w:pPr>
            <w:r>
              <w:rPr>
                <w:rFonts w:hint="eastAsia"/>
                <w:lang w:eastAsia="zh-CN"/>
              </w:rPr>
              <w:t>b</w:t>
            </w:r>
            <w:r>
              <w:rPr>
                <w:lang w:eastAsia="zh-CN"/>
              </w:rPr>
              <w:t>dlId</w:t>
            </w:r>
          </w:p>
        </w:tc>
        <w:tc>
          <w:tcPr>
            <w:tcW w:w="1310" w:type="dxa"/>
          </w:tcPr>
          <w:p w14:paraId="36880475" w14:textId="77777777" w:rsidR="00095F4D" w:rsidRDefault="00095F4D" w:rsidP="00D656F0">
            <w:pPr>
              <w:pStyle w:val="TAL"/>
            </w:pPr>
            <w:r>
              <w:t>string</w:t>
            </w:r>
          </w:p>
        </w:tc>
        <w:tc>
          <w:tcPr>
            <w:tcW w:w="425" w:type="dxa"/>
          </w:tcPr>
          <w:p w14:paraId="1B1FC7CF" w14:textId="77777777" w:rsidR="00095F4D" w:rsidRDefault="00095F4D" w:rsidP="00D656F0">
            <w:pPr>
              <w:pStyle w:val="TAC"/>
            </w:pPr>
            <w:r>
              <w:t>C</w:t>
            </w:r>
          </w:p>
        </w:tc>
        <w:tc>
          <w:tcPr>
            <w:tcW w:w="1368" w:type="dxa"/>
          </w:tcPr>
          <w:p w14:paraId="2D4118BB" w14:textId="77777777" w:rsidR="00095F4D" w:rsidRDefault="00095F4D" w:rsidP="00D656F0">
            <w:pPr>
              <w:pStyle w:val="TAL"/>
            </w:pPr>
            <w:r>
              <w:t>0..1</w:t>
            </w:r>
          </w:p>
        </w:tc>
        <w:tc>
          <w:tcPr>
            <w:tcW w:w="3438" w:type="dxa"/>
          </w:tcPr>
          <w:p w14:paraId="355E912E" w14:textId="77777777" w:rsidR="00095F4D" w:rsidRDefault="00095F4D" w:rsidP="00D656F0">
            <w:pPr>
              <w:pStyle w:val="TAL"/>
              <w:ind w:left="284" w:hanging="284"/>
            </w:pPr>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p>
          <w:p w14:paraId="07F463FC" w14:textId="77777777" w:rsidR="00095F4D" w:rsidRDefault="00095F4D" w:rsidP="00D656F0">
            <w:pPr>
              <w:pStyle w:val="TAL"/>
              <w:ind w:left="284" w:hanging="284"/>
            </w:pPr>
          </w:p>
          <w:p w14:paraId="45AC7EF5" w14:textId="77777777" w:rsidR="00095F4D" w:rsidRDefault="00095F4D" w:rsidP="00D656F0">
            <w:pPr>
              <w:pStyle w:val="TAL"/>
            </w:pPr>
            <w:r>
              <w:t>(NOTE)</w:t>
            </w:r>
          </w:p>
        </w:tc>
        <w:tc>
          <w:tcPr>
            <w:tcW w:w="1998" w:type="dxa"/>
          </w:tcPr>
          <w:p w14:paraId="058F50A1" w14:textId="77777777" w:rsidR="00095F4D" w:rsidRDefault="00095F4D" w:rsidP="00D656F0">
            <w:pPr>
              <w:pStyle w:val="TAL"/>
              <w:rPr>
                <w:rFonts w:cs="Arial"/>
                <w:szCs w:val="18"/>
              </w:rPr>
            </w:pPr>
          </w:p>
        </w:tc>
      </w:tr>
      <w:tr w:rsidR="00095F4D" w14:paraId="767715EB" w14:textId="77777777" w:rsidTr="00D656F0">
        <w:trPr>
          <w:jc w:val="center"/>
        </w:trPr>
        <w:tc>
          <w:tcPr>
            <w:tcW w:w="1126" w:type="dxa"/>
          </w:tcPr>
          <w:p w14:paraId="48D0DF8B" w14:textId="77777777" w:rsidR="00095F4D" w:rsidRDefault="00095F4D" w:rsidP="00D656F0">
            <w:pPr>
              <w:pStyle w:val="TAL"/>
              <w:rPr>
                <w:lang w:eastAsia="zh-CN"/>
              </w:rPr>
            </w:pPr>
            <w:r>
              <w:rPr>
                <w:lang w:eastAsia="zh-CN"/>
              </w:rPr>
              <w:t>easBdlReqs</w:t>
            </w:r>
          </w:p>
        </w:tc>
        <w:tc>
          <w:tcPr>
            <w:tcW w:w="1310" w:type="dxa"/>
          </w:tcPr>
          <w:p w14:paraId="101CACFE" w14:textId="77777777" w:rsidR="00095F4D" w:rsidRDefault="00095F4D" w:rsidP="00D656F0">
            <w:pPr>
              <w:pStyle w:val="TAL"/>
            </w:pPr>
            <w:r>
              <w:t>EASBdlReqs</w:t>
            </w:r>
          </w:p>
        </w:tc>
        <w:tc>
          <w:tcPr>
            <w:tcW w:w="425" w:type="dxa"/>
          </w:tcPr>
          <w:p w14:paraId="3725496A" w14:textId="77777777" w:rsidR="00095F4D" w:rsidRDefault="00095F4D" w:rsidP="00D656F0">
            <w:pPr>
              <w:pStyle w:val="TAC"/>
            </w:pPr>
            <w:r>
              <w:t>C</w:t>
            </w:r>
          </w:p>
        </w:tc>
        <w:tc>
          <w:tcPr>
            <w:tcW w:w="1368" w:type="dxa"/>
          </w:tcPr>
          <w:p w14:paraId="2C7E49BE" w14:textId="77777777" w:rsidR="00095F4D" w:rsidRDefault="00095F4D" w:rsidP="00D656F0">
            <w:pPr>
              <w:pStyle w:val="TAL"/>
            </w:pPr>
            <w:r>
              <w:t>0..1</w:t>
            </w:r>
          </w:p>
        </w:tc>
        <w:tc>
          <w:tcPr>
            <w:tcW w:w="3438" w:type="dxa"/>
          </w:tcPr>
          <w:p w14:paraId="03DFB686" w14:textId="77777777" w:rsidR="00095F4D" w:rsidRDefault="00095F4D" w:rsidP="00D656F0">
            <w:pPr>
              <w:pStyle w:val="TAL"/>
              <w:ind w:left="284" w:hanging="284"/>
            </w:pPr>
            <w:r>
              <w:t xml:space="preserve">Contains the EAS Bundle Requirements </w:t>
            </w:r>
            <w:r w:rsidRPr="0048291E">
              <w:rPr>
                <w:rFonts w:cs="Arial"/>
                <w:szCs w:val="18"/>
              </w:rPr>
              <w:t>for identifying ACs with EAS bundle information in the AC Profile and with matching bundle requirements</w:t>
            </w:r>
            <w:r>
              <w:t xml:space="preserve">. </w:t>
            </w:r>
          </w:p>
          <w:p w14:paraId="3869E482" w14:textId="77777777" w:rsidR="00095F4D" w:rsidRDefault="00095F4D" w:rsidP="00D656F0">
            <w:pPr>
              <w:pStyle w:val="TAL"/>
              <w:ind w:left="284" w:hanging="284"/>
            </w:pPr>
          </w:p>
          <w:p w14:paraId="5170210C" w14:textId="77777777" w:rsidR="00095F4D" w:rsidRDefault="00095F4D" w:rsidP="00D656F0">
            <w:pPr>
              <w:pStyle w:val="TAL"/>
            </w:pPr>
            <w:r>
              <w:t>(NOTE)</w:t>
            </w:r>
          </w:p>
        </w:tc>
        <w:tc>
          <w:tcPr>
            <w:tcW w:w="1998" w:type="dxa"/>
          </w:tcPr>
          <w:p w14:paraId="55B0B0AF" w14:textId="77777777" w:rsidR="00095F4D" w:rsidRDefault="00095F4D" w:rsidP="00D656F0">
            <w:pPr>
              <w:pStyle w:val="TAL"/>
              <w:rPr>
                <w:rFonts w:cs="Arial"/>
                <w:szCs w:val="18"/>
              </w:rPr>
            </w:pPr>
          </w:p>
        </w:tc>
      </w:tr>
      <w:tr w:rsidR="00095F4D" w14:paraId="06665627" w14:textId="77777777" w:rsidTr="00D656F0">
        <w:trPr>
          <w:jc w:val="center"/>
        </w:trPr>
        <w:tc>
          <w:tcPr>
            <w:tcW w:w="1126" w:type="dxa"/>
          </w:tcPr>
          <w:p w14:paraId="5190CB3C" w14:textId="77777777" w:rsidR="00095F4D" w:rsidRDefault="00095F4D" w:rsidP="00D656F0">
            <w:pPr>
              <w:pStyle w:val="TAL"/>
              <w:rPr>
                <w:lang w:eastAsia="zh-CN"/>
              </w:rPr>
            </w:pPr>
            <w:r>
              <w:rPr>
                <w:lang w:eastAsia="zh-CN"/>
              </w:rPr>
              <w:t>parBundDet</w:t>
            </w:r>
          </w:p>
        </w:tc>
        <w:tc>
          <w:tcPr>
            <w:tcW w:w="1310" w:type="dxa"/>
          </w:tcPr>
          <w:p w14:paraId="3AD1A82B" w14:textId="77777777" w:rsidR="00095F4D" w:rsidRDefault="00095F4D" w:rsidP="00D656F0">
            <w:pPr>
              <w:pStyle w:val="TAL"/>
            </w:pPr>
            <w:r w:rsidRPr="008D61CA">
              <w:t>boolean</w:t>
            </w:r>
          </w:p>
        </w:tc>
        <w:tc>
          <w:tcPr>
            <w:tcW w:w="425" w:type="dxa"/>
          </w:tcPr>
          <w:p w14:paraId="182D5EA1" w14:textId="77777777" w:rsidR="00095F4D" w:rsidRDefault="00095F4D" w:rsidP="00D656F0">
            <w:pPr>
              <w:pStyle w:val="TAC"/>
            </w:pPr>
            <w:r>
              <w:rPr>
                <w:lang w:eastAsia="ja-JP"/>
              </w:rPr>
              <w:t>C</w:t>
            </w:r>
          </w:p>
        </w:tc>
        <w:tc>
          <w:tcPr>
            <w:tcW w:w="1368" w:type="dxa"/>
          </w:tcPr>
          <w:p w14:paraId="1F93F446" w14:textId="77777777" w:rsidR="00095F4D" w:rsidRDefault="00095F4D" w:rsidP="00D656F0">
            <w:pPr>
              <w:pStyle w:val="TAL"/>
            </w:pPr>
            <w:r w:rsidRPr="008D61CA">
              <w:t>0..1</w:t>
            </w:r>
          </w:p>
        </w:tc>
        <w:tc>
          <w:tcPr>
            <w:tcW w:w="3438" w:type="dxa"/>
          </w:tcPr>
          <w:p w14:paraId="0A0ED43C" w14:textId="77777777" w:rsidR="00095F4D" w:rsidRDefault="00095F4D" w:rsidP="00D656F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095F4D" w:rsidRDefault="00095F4D" w:rsidP="00D656F0">
            <w:pPr>
              <w:pStyle w:val="TAL"/>
            </w:pPr>
          </w:p>
          <w:p w14:paraId="2F474604" w14:textId="77777777" w:rsidR="00095F4D" w:rsidRDefault="00095F4D" w:rsidP="00D656F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095F4D" w:rsidRDefault="00095F4D" w:rsidP="00D656F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095F4D" w:rsidRDefault="00095F4D" w:rsidP="00D656F0">
            <w:pPr>
              <w:pStyle w:val="TAL"/>
              <w:ind w:left="284" w:hanging="284"/>
            </w:pPr>
            <w:r w:rsidRPr="000B5902">
              <w:t>-</w:t>
            </w:r>
            <w:r>
              <w:tab/>
              <w:t>The default value when this attribute is omitted is "false".</w:t>
            </w:r>
          </w:p>
          <w:p w14:paraId="238915A1" w14:textId="77777777" w:rsidR="00095F4D" w:rsidRDefault="00095F4D" w:rsidP="00D656F0">
            <w:pPr>
              <w:pStyle w:val="TAL"/>
              <w:ind w:left="284" w:hanging="284"/>
            </w:pPr>
          </w:p>
          <w:p w14:paraId="5D0F9183" w14:textId="77777777" w:rsidR="00095F4D" w:rsidRPr="00C664DE" w:rsidRDefault="00095F4D" w:rsidP="00D656F0">
            <w:pPr>
              <w:pStyle w:val="TAL"/>
              <w:ind w:left="284" w:hanging="284"/>
            </w:pPr>
            <w:r>
              <w:t>(NOTE)</w:t>
            </w:r>
          </w:p>
        </w:tc>
        <w:tc>
          <w:tcPr>
            <w:tcW w:w="1998" w:type="dxa"/>
          </w:tcPr>
          <w:p w14:paraId="394E2821" w14:textId="77777777" w:rsidR="00095F4D" w:rsidRDefault="00095F4D" w:rsidP="00D656F0">
            <w:pPr>
              <w:pStyle w:val="TAL"/>
              <w:rPr>
                <w:rFonts w:cs="Arial"/>
                <w:szCs w:val="18"/>
              </w:rPr>
            </w:pPr>
          </w:p>
        </w:tc>
      </w:tr>
      <w:tr w:rsidR="00095F4D" w14:paraId="71C2B4EF" w14:textId="77777777" w:rsidTr="00D656F0">
        <w:trPr>
          <w:jc w:val="center"/>
        </w:trPr>
        <w:tc>
          <w:tcPr>
            <w:tcW w:w="9665" w:type="dxa"/>
            <w:gridSpan w:val="6"/>
          </w:tcPr>
          <w:p w14:paraId="1F03D9AE" w14:textId="77777777" w:rsidR="00095F4D" w:rsidRDefault="00095F4D" w:rsidP="00D656F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17" w:name="_Toc85734358"/>
      <w:bookmarkStart w:id="3718" w:name="_Toc89431657"/>
      <w:bookmarkStart w:id="3719" w:name="_Toc97042469"/>
      <w:bookmarkStart w:id="3720" w:name="_Toc97045613"/>
      <w:bookmarkStart w:id="3721" w:name="_Toc97155358"/>
      <w:bookmarkStart w:id="3722" w:name="_Toc101521495"/>
      <w:bookmarkStart w:id="3723" w:name="_Toc138761774"/>
      <w:bookmarkStart w:id="3724" w:name="_Toc145707989"/>
      <w:bookmarkStart w:id="3725" w:name="_Toc160570479"/>
      <w:bookmarkStart w:id="3726" w:name="_Toc162008075"/>
      <w:bookmarkStart w:id="3727" w:name="_Toc164763493"/>
      <w:r>
        <w:rPr>
          <w:lang w:eastAsia="zh-CN"/>
        </w:rPr>
        <w:t>8.</w:t>
      </w:r>
      <w:r w:rsidR="008D1128">
        <w:rPr>
          <w:lang w:eastAsia="zh-CN"/>
        </w:rPr>
        <w:t>4</w:t>
      </w:r>
      <w:r>
        <w:rPr>
          <w:lang w:eastAsia="zh-CN"/>
        </w:rPr>
        <w:t>.5.3</w:t>
      </w:r>
      <w:r>
        <w:rPr>
          <w:lang w:eastAsia="zh-CN"/>
        </w:rPr>
        <w:tab/>
        <w:t>Simple data types and enumerations</w:t>
      </w:r>
      <w:bookmarkEnd w:id="3717"/>
      <w:bookmarkEnd w:id="3718"/>
      <w:bookmarkEnd w:id="3719"/>
      <w:bookmarkEnd w:id="3720"/>
      <w:bookmarkEnd w:id="3721"/>
      <w:bookmarkEnd w:id="3722"/>
      <w:bookmarkEnd w:id="3723"/>
      <w:bookmarkEnd w:id="3724"/>
      <w:bookmarkEnd w:id="3725"/>
      <w:bookmarkEnd w:id="3726"/>
      <w:bookmarkEnd w:id="3727"/>
    </w:p>
    <w:p w14:paraId="6CF38572" w14:textId="3B67BD76" w:rsidR="00803090" w:rsidRDefault="00803090" w:rsidP="00803090">
      <w:pPr>
        <w:pStyle w:val="Heading5"/>
      </w:pPr>
      <w:bookmarkStart w:id="3728" w:name="_Toc160570480"/>
      <w:bookmarkStart w:id="3729" w:name="_Toc162008076"/>
      <w:bookmarkStart w:id="3730" w:name="_Toc164763494"/>
      <w:r>
        <w:t>8.4.5.3.1</w:t>
      </w:r>
      <w:r>
        <w:tab/>
        <w:t>Introduction</w:t>
      </w:r>
      <w:bookmarkEnd w:id="3728"/>
      <w:bookmarkEnd w:id="3729"/>
      <w:bookmarkEnd w:id="373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731" w:name="_Toc160570481"/>
      <w:bookmarkStart w:id="3732" w:name="_Toc162008077"/>
      <w:bookmarkStart w:id="3733" w:name="_Toc164763495"/>
      <w:r>
        <w:t>8.4.5.3.2</w:t>
      </w:r>
      <w:r>
        <w:tab/>
        <w:t>Simple data types</w:t>
      </w:r>
      <w:bookmarkEnd w:id="3731"/>
      <w:bookmarkEnd w:id="3732"/>
      <w:bookmarkEnd w:id="373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734" w:name="_Toc160570482"/>
      <w:bookmarkStart w:id="3735" w:name="_Toc162008078"/>
      <w:bookmarkStart w:id="3736" w:name="_Toc164763496"/>
      <w:r>
        <w:t>8.4.5.3.3</w:t>
      </w:r>
      <w:r>
        <w:tab/>
        <w:t>Enumeration: T</w:t>
      </w:r>
      <w:r w:rsidRPr="009218AF">
        <w:t>rigCondParams</w:t>
      </w:r>
      <w:bookmarkEnd w:id="3734"/>
      <w:bookmarkEnd w:id="3735"/>
      <w:bookmarkEnd w:id="373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3737" w:name="_Toc85734359"/>
      <w:bookmarkStart w:id="3738" w:name="_Toc89431658"/>
      <w:bookmarkStart w:id="3739" w:name="_Toc97042470"/>
      <w:bookmarkStart w:id="3740" w:name="_Toc97045614"/>
      <w:bookmarkStart w:id="3741" w:name="_Toc97155359"/>
      <w:bookmarkStart w:id="3742" w:name="_Toc101521496"/>
      <w:bookmarkStart w:id="3743" w:name="_Toc138761775"/>
      <w:bookmarkStart w:id="3744" w:name="_Toc145707990"/>
      <w:bookmarkStart w:id="3745" w:name="_Toc160570483"/>
      <w:bookmarkStart w:id="3746" w:name="_Toc162008079"/>
      <w:bookmarkStart w:id="3747" w:name="_Toc164763497"/>
      <w:r>
        <w:t>8.4</w:t>
      </w:r>
      <w:r w:rsidR="00C1068C">
        <w:t>.6</w:t>
      </w:r>
      <w:r w:rsidR="00C1068C">
        <w:tab/>
        <w:t>Error Handling</w:t>
      </w:r>
      <w:bookmarkEnd w:id="3737"/>
      <w:bookmarkEnd w:id="3738"/>
      <w:bookmarkEnd w:id="3739"/>
      <w:bookmarkEnd w:id="3740"/>
      <w:bookmarkEnd w:id="3741"/>
      <w:bookmarkEnd w:id="3742"/>
      <w:bookmarkEnd w:id="3743"/>
      <w:bookmarkEnd w:id="3744"/>
      <w:bookmarkEnd w:id="3745"/>
      <w:bookmarkEnd w:id="3746"/>
      <w:bookmarkEnd w:id="3747"/>
    </w:p>
    <w:p w14:paraId="3842EAC4" w14:textId="7585640C" w:rsidR="00C1068C" w:rsidRDefault="00C1068C" w:rsidP="00C1068C"/>
    <w:p w14:paraId="732DCF8B" w14:textId="297538D6" w:rsidR="00CE7F7F" w:rsidRDefault="00CE7F7F" w:rsidP="00CE7F7F">
      <w:pPr>
        <w:pStyle w:val="Heading4"/>
      </w:pPr>
      <w:bookmarkStart w:id="3748" w:name="_Toc96843454"/>
      <w:bookmarkStart w:id="3749" w:name="_Toc96844429"/>
      <w:bookmarkStart w:id="3750" w:name="_Toc97039983"/>
      <w:bookmarkStart w:id="3751" w:name="_Toc101521497"/>
      <w:bookmarkStart w:id="3752" w:name="_Toc138761776"/>
      <w:bookmarkStart w:id="3753" w:name="_Toc145707991"/>
      <w:bookmarkStart w:id="3754" w:name="_Toc160570484"/>
      <w:bookmarkStart w:id="3755" w:name="_Toc162008080"/>
      <w:bookmarkStart w:id="3756" w:name="_Toc164763498"/>
      <w:r>
        <w:t>8.4.6.1</w:t>
      </w:r>
      <w:r>
        <w:tab/>
        <w:t>General</w:t>
      </w:r>
      <w:bookmarkEnd w:id="3748"/>
      <w:bookmarkEnd w:id="3749"/>
      <w:bookmarkEnd w:id="3750"/>
      <w:bookmarkEnd w:id="3751"/>
      <w:bookmarkEnd w:id="3752"/>
      <w:bookmarkEnd w:id="3753"/>
      <w:bookmarkEnd w:id="3754"/>
      <w:bookmarkEnd w:id="3755"/>
      <w:bookmarkEnd w:id="375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757" w:name="_Toc96843455"/>
      <w:bookmarkStart w:id="3758" w:name="_Toc96844430"/>
      <w:bookmarkStart w:id="3759" w:name="_Toc97039984"/>
      <w:bookmarkStart w:id="3760" w:name="_Toc101521498"/>
      <w:bookmarkStart w:id="3761" w:name="_Toc138761777"/>
      <w:bookmarkStart w:id="3762" w:name="_Toc145707992"/>
      <w:bookmarkStart w:id="3763" w:name="_Toc160570485"/>
      <w:bookmarkStart w:id="3764" w:name="_Toc162008081"/>
      <w:bookmarkStart w:id="3765" w:name="_Toc164763499"/>
      <w:r>
        <w:t>8.4.6.2</w:t>
      </w:r>
      <w:r>
        <w:tab/>
        <w:t>Protocol Errors</w:t>
      </w:r>
      <w:bookmarkEnd w:id="3757"/>
      <w:bookmarkEnd w:id="3758"/>
      <w:bookmarkEnd w:id="3759"/>
      <w:bookmarkEnd w:id="3760"/>
      <w:bookmarkEnd w:id="3761"/>
      <w:bookmarkEnd w:id="3762"/>
      <w:bookmarkEnd w:id="3763"/>
      <w:bookmarkEnd w:id="3764"/>
      <w:bookmarkEnd w:id="376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766" w:name="_Toc96843456"/>
      <w:bookmarkStart w:id="3767" w:name="_Toc96844431"/>
      <w:bookmarkStart w:id="3768" w:name="_Toc97039985"/>
      <w:bookmarkStart w:id="3769" w:name="_Toc101521499"/>
      <w:bookmarkStart w:id="3770" w:name="_Toc138761778"/>
      <w:bookmarkStart w:id="3771" w:name="_Toc145707993"/>
      <w:bookmarkStart w:id="3772" w:name="_Toc160570486"/>
      <w:bookmarkStart w:id="3773" w:name="_Toc162008082"/>
      <w:bookmarkStart w:id="3774" w:name="_Toc164763500"/>
      <w:r>
        <w:t>8.4.6.3</w:t>
      </w:r>
      <w:r>
        <w:tab/>
        <w:t>Application Errors</w:t>
      </w:r>
      <w:bookmarkEnd w:id="3766"/>
      <w:bookmarkEnd w:id="3767"/>
      <w:bookmarkEnd w:id="3768"/>
      <w:bookmarkEnd w:id="3769"/>
      <w:bookmarkEnd w:id="3770"/>
      <w:bookmarkEnd w:id="3771"/>
      <w:bookmarkEnd w:id="3772"/>
      <w:bookmarkEnd w:id="3773"/>
      <w:bookmarkEnd w:id="377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775" w:name="_Toc85734360"/>
      <w:bookmarkStart w:id="3776" w:name="_Toc89431659"/>
      <w:bookmarkStart w:id="3777" w:name="_Toc97042471"/>
      <w:bookmarkStart w:id="3778" w:name="_Toc97045615"/>
      <w:bookmarkStart w:id="3779" w:name="_Toc97155360"/>
      <w:bookmarkStart w:id="3780" w:name="_Toc101521500"/>
      <w:bookmarkStart w:id="3781" w:name="_Toc138761779"/>
      <w:bookmarkStart w:id="3782" w:name="_Toc145707994"/>
      <w:bookmarkStart w:id="3783" w:name="_Toc160570487"/>
      <w:bookmarkStart w:id="3784" w:name="_Toc162008083"/>
      <w:bookmarkStart w:id="3785" w:name="_Toc164763501"/>
      <w:r>
        <w:t>8.4</w:t>
      </w:r>
      <w:r w:rsidR="00C1068C">
        <w:t>.7</w:t>
      </w:r>
      <w:r w:rsidR="00C1068C">
        <w:tab/>
        <w:t>Feature negotiation</w:t>
      </w:r>
      <w:bookmarkEnd w:id="3775"/>
      <w:bookmarkEnd w:id="3776"/>
      <w:bookmarkEnd w:id="3777"/>
      <w:bookmarkEnd w:id="3778"/>
      <w:bookmarkEnd w:id="3779"/>
      <w:bookmarkEnd w:id="3780"/>
      <w:bookmarkEnd w:id="3781"/>
      <w:bookmarkEnd w:id="3782"/>
      <w:bookmarkEnd w:id="3783"/>
      <w:bookmarkEnd w:id="3784"/>
      <w:bookmarkEnd w:id="378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786" w:name="_Toc65839228"/>
      <w:bookmarkStart w:id="3787" w:name="_Toc85734361"/>
      <w:bookmarkStart w:id="3788" w:name="_Toc89431660"/>
      <w:bookmarkStart w:id="3789" w:name="_Toc97042472"/>
      <w:bookmarkStart w:id="3790" w:name="_Toc97045616"/>
      <w:bookmarkStart w:id="3791" w:name="_Toc97155361"/>
      <w:bookmarkStart w:id="3792" w:name="_Toc101521501"/>
      <w:bookmarkStart w:id="3793" w:name="_Toc138761780"/>
      <w:bookmarkStart w:id="3794" w:name="_Toc145707995"/>
      <w:bookmarkStart w:id="3795" w:name="_Toc160570488"/>
      <w:bookmarkStart w:id="3796" w:name="_Toc162008084"/>
      <w:bookmarkStart w:id="3797" w:name="_Toc164763502"/>
      <w:r>
        <w:t>8.5</w:t>
      </w:r>
      <w:r>
        <w:tab/>
        <w:t>Eees_SessionWithQoS API</w:t>
      </w:r>
      <w:bookmarkEnd w:id="3786"/>
      <w:bookmarkEnd w:id="3787"/>
      <w:bookmarkEnd w:id="3788"/>
      <w:bookmarkEnd w:id="3789"/>
      <w:bookmarkEnd w:id="3790"/>
      <w:bookmarkEnd w:id="3791"/>
      <w:bookmarkEnd w:id="3792"/>
      <w:bookmarkEnd w:id="3793"/>
      <w:bookmarkEnd w:id="3794"/>
      <w:bookmarkEnd w:id="3795"/>
      <w:bookmarkEnd w:id="3796"/>
      <w:bookmarkEnd w:id="3797"/>
    </w:p>
    <w:p w14:paraId="15F9B120" w14:textId="3A6D2E5A" w:rsidR="00AD269B" w:rsidRDefault="00AD269B" w:rsidP="00AD269B">
      <w:pPr>
        <w:pStyle w:val="Heading3"/>
      </w:pPr>
      <w:bookmarkStart w:id="3798" w:name="_Toc65839229"/>
      <w:bookmarkStart w:id="3799" w:name="_Toc85734362"/>
      <w:bookmarkStart w:id="3800" w:name="_Toc89431661"/>
      <w:bookmarkStart w:id="3801" w:name="_Toc97042473"/>
      <w:bookmarkStart w:id="3802" w:name="_Toc97045617"/>
      <w:bookmarkStart w:id="3803" w:name="_Toc97155362"/>
      <w:bookmarkStart w:id="3804" w:name="_Toc101521502"/>
      <w:bookmarkStart w:id="3805" w:name="_Toc138761781"/>
      <w:bookmarkStart w:id="3806" w:name="_Toc145707996"/>
      <w:bookmarkStart w:id="3807" w:name="_Toc160570489"/>
      <w:bookmarkStart w:id="3808" w:name="_Toc162008085"/>
      <w:bookmarkStart w:id="3809" w:name="_Toc164763503"/>
      <w:r>
        <w:t>8.5.1</w:t>
      </w:r>
      <w:r>
        <w:tab/>
      </w:r>
      <w:bookmarkEnd w:id="3798"/>
      <w:bookmarkEnd w:id="3799"/>
      <w:r w:rsidR="004F0C39">
        <w:t>Introduction</w:t>
      </w:r>
      <w:bookmarkEnd w:id="3800"/>
      <w:bookmarkEnd w:id="3801"/>
      <w:bookmarkEnd w:id="3802"/>
      <w:bookmarkEnd w:id="3803"/>
      <w:bookmarkEnd w:id="3804"/>
      <w:bookmarkEnd w:id="3805"/>
      <w:bookmarkEnd w:id="3806"/>
      <w:bookmarkEnd w:id="3807"/>
      <w:bookmarkEnd w:id="3808"/>
      <w:bookmarkEnd w:id="3809"/>
    </w:p>
    <w:p w14:paraId="270CE115" w14:textId="115345B7" w:rsidR="00AD269B" w:rsidRDefault="00AD269B" w:rsidP="00AD269B">
      <w:pPr>
        <w:rPr>
          <w:noProof/>
          <w:lang w:eastAsia="zh-CN"/>
        </w:rPr>
      </w:pPr>
      <w:bookmarkStart w:id="381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11" w:name="_Toc85734363"/>
      <w:bookmarkStart w:id="3812" w:name="_Toc89431662"/>
      <w:bookmarkStart w:id="3813" w:name="_Toc97042474"/>
      <w:bookmarkStart w:id="3814" w:name="_Toc97045618"/>
      <w:bookmarkStart w:id="3815" w:name="_Toc97155363"/>
      <w:bookmarkStart w:id="3816" w:name="_Toc101521503"/>
      <w:bookmarkStart w:id="3817" w:name="_Toc138761782"/>
      <w:bookmarkStart w:id="3818" w:name="_Toc145707997"/>
      <w:bookmarkStart w:id="3819" w:name="_Toc160570490"/>
      <w:bookmarkStart w:id="3820" w:name="_Toc162008086"/>
      <w:bookmarkStart w:id="3821" w:name="_Toc164763504"/>
      <w:r>
        <w:t>8.5.2</w:t>
      </w:r>
      <w:r>
        <w:tab/>
        <w:t>Resources</w:t>
      </w:r>
      <w:bookmarkEnd w:id="3810"/>
      <w:bookmarkEnd w:id="3811"/>
      <w:bookmarkEnd w:id="3812"/>
      <w:bookmarkEnd w:id="3813"/>
      <w:bookmarkEnd w:id="3814"/>
      <w:bookmarkEnd w:id="3815"/>
      <w:bookmarkEnd w:id="3816"/>
      <w:bookmarkEnd w:id="3817"/>
      <w:bookmarkEnd w:id="3818"/>
      <w:bookmarkEnd w:id="3819"/>
      <w:bookmarkEnd w:id="3820"/>
      <w:bookmarkEnd w:id="3821"/>
    </w:p>
    <w:p w14:paraId="421C4208" w14:textId="231A52EA" w:rsidR="00AD269B" w:rsidRDefault="00AD269B" w:rsidP="00AD269B">
      <w:pPr>
        <w:pStyle w:val="Heading4"/>
      </w:pPr>
      <w:bookmarkStart w:id="3822" w:name="_Toc65839231"/>
      <w:bookmarkStart w:id="3823" w:name="_Toc85734364"/>
      <w:bookmarkStart w:id="3824" w:name="_Toc89431663"/>
      <w:bookmarkStart w:id="3825" w:name="_Toc97042475"/>
      <w:bookmarkStart w:id="3826" w:name="_Toc97045619"/>
      <w:bookmarkStart w:id="3827" w:name="_Toc97155364"/>
      <w:bookmarkStart w:id="3828" w:name="_Toc101521504"/>
      <w:bookmarkStart w:id="3829" w:name="_Toc138761783"/>
      <w:bookmarkStart w:id="3830" w:name="_Toc145707998"/>
      <w:bookmarkStart w:id="3831" w:name="_Toc160570491"/>
      <w:bookmarkStart w:id="3832" w:name="_Toc162008087"/>
      <w:bookmarkStart w:id="3833" w:name="_Toc164763505"/>
      <w:r>
        <w:t>8.5.2.1</w:t>
      </w:r>
      <w:r>
        <w:tab/>
        <w:t>Overview</w:t>
      </w:r>
      <w:bookmarkEnd w:id="3822"/>
      <w:bookmarkEnd w:id="3823"/>
      <w:bookmarkEnd w:id="3824"/>
      <w:bookmarkEnd w:id="3825"/>
      <w:bookmarkEnd w:id="3826"/>
      <w:bookmarkEnd w:id="3827"/>
      <w:bookmarkEnd w:id="3828"/>
      <w:bookmarkEnd w:id="3829"/>
      <w:bookmarkEnd w:id="3830"/>
      <w:bookmarkEnd w:id="3831"/>
      <w:bookmarkEnd w:id="3832"/>
      <w:bookmarkEnd w:id="383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6pt;height:203.5pt" o:ole="">
            <v:imagedata r:id="rId23" o:title=""/>
          </v:shape>
          <o:OLEObject Type="Embed" ProgID="Visio.Drawing.11" ShapeID="_x0000_i1031" DrawAspect="Content" ObjectID="_177537615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834" w:name="_Toc65839232"/>
      <w:bookmarkStart w:id="3835" w:name="_Toc85734365"/>
      <w:bookmarkStart w:id="3836" w:name="_Toc89431664"/>
      <w:bookmarkStart w:id="3837" w:name="_Toc97042476"/>
      <w:bookmarkStart w:id="3838" w:name="_Toc97045620"/>
      <w:bookmarkStart w:id="3839" w:name="_Toc97155365"/>
      <w:bookmarkStart w:id="3840" w:name="_Toc101521505"/>
      <w:bookmarkStart w:id="3841" w:name="_Toc138761784"/>
      <w:bookmarkStart w:id="3842" w:name="_Toc145707999"/>
      <w:bookmarkStart w:id="3843" w:name="_Toc160570492"/>
      <w:bookmarkStart w:id="3844" w:name="_Toc162008088"/>
      <w:bookmarkStart w:id="3845" w:name="_Toc164763506"/>
      <w:r>
        <w:t>8.</w:t>
      </w:r>
      <w:r w:rsidR="004D4A70">
        <w:t>5</w:t>
      </w:r>
      <w:r>
        <w:t>.2.2</w:t>
      </w:r>
      <w:r>
        <w:tab/>
        <w:t>Resource</w:t>
      </w:r>
      <w:r w:rsidRPr="00831458">
        <w:t xml:space="preserve">: </w:t>
      </w:r>
      <w:bookmarkEnd w:id="3834"/>
      <w:r>
        <w:t>Sessions with QoS</w:t>
      </w:r>
      <w:bookmarkEnd w:id="3835"/>
      <w:bookmarkEnd w:id="3836"/>
      <w:bookmarkEnd w:id="3837"/>
      <w:bookmarkEnd w:id="3838"/>
      <w:bookmarkEnd w:id="3839"/>
      <w:bookmarkEnd w:id="3840"/>
      <w:bookmarkEnd w:id="3841"/>
      <w:bookmarkEnd w:id="3842"/>
      <w:bookmarkEnd w:id="3843"/>
      <w:bookmarkEnd w:id="3844"/>
      <w:bookmarkEnd w:id="3845"/>
      <w:r>
        <w:t xml:space="preserve"> </w:t>
      </w:r>
    </w:p>
    <w:p w14:paraId="34A6222B" w14:textId="30A98EE1" w:rsidR="00AD269B" w:rsidRPr="00C14CE6" w:rsidRDefault="00AD269B" w:rsidP="00AD269B">
      <w:pPr>
        <w:pStyle w:val="Heading5"/>
        <w:rPr>
          <w:lang w:eastAsia="zh-CN"/>
        </w:rPr>
      </w:pPr>
      <w:bookmarkStart w:id="3846" w:name="_Toc65839233"/>
      <w:bookmarkStart w:id="3847" w:name="_Toc85734366"/>
      <w:bookmarkStart w:id="3848" w:name="_Toc89431665"/>
      <w:bookmarkStart w:id="3849" w:name="_Toc97042477"/>
      <w:bookmarkStart w:id="3850" w:name="_Toc97045621"/>
      <w:bookmarkStart w:id="3851" w:name="_Toc97155366"/>
      <w:bookmarkStart w:id="3852" w:name="_Toc101521506"/>
      <w:bookmarkStart w:id="3853" w:name="_Toc138761785"/>
      <w:bookmarkStart w:id="3854" w:name="_Toc145708000"/>
      <w:bookmarkStart w:id="3855" w:name="_Toc160570493"/>
      <w:bookmarkStart w:id="3856" w:name="_Toc162008089"/>
      <w:bookmarkStart w:id="3857" w:name="_Toc164763507"/>
      <w:r>
        <w:rPr>
          <w:lang w:eastAsia="zh-CN"/>
        </w:rPr>
        <w:t>8.</w:t>
      </w:r>
      <w:r w:rsidR="004D4A70">
        <w:rPr>
          <w:lang w:eastAsia="zh-CN"/>
        </w:rPr>
        <w:t>5</w:t>
      </w:r>
      <w:r>
        <w:rPr>
          <w:lang w:eastAsia="zh-CN"/>
        </w:rPr>
        <w:t>.2.2.1</w:t>
      </w:r>
      <w:r>
        <w:rPr>
          <w:lang w:eastAsia="zh-CN"/>
        </w:rPr>
        <w:tab/>
        <w:t>Description</w:t>
      </w:r>
      <w:bookmarkEnd w:id="3846"/>
      <w:bookmarkEnd w:id="3847"/>
      <w:bookmarkEnd w:id="3848"/>
      <w:bookmarkEnd w:id="3849"/>
      <w:bookmarkEnd w:id="3850"/>
      <w:bookmarkEnd w:id="3851"/>
      <w:bookmarkEnd w:id="3852"/>
      <w:bookmarkEnd w:id="3853"/>
      <w:bookmarkEnd w:id="3854"/>
      <w:bookmarkEnd w:id="3855"/>
      <w:bookmarkEnd w:id="3856"/>
      <w:bookmarkEnd w:id="3857"/>
    </w:p>
    <w:p w14:paraId="6479A9CE" w14:textId="77777777" w:rsidR="00AD269B" w:rsidRPr="00AD3B51" w:rsidRDefault="00AD269B" w:rsidP="00AD269B">
      <w:pPr>
        <w:rPr>
          <w:lang w:eastAsia="zh-CN"/>
        </w:rPr>
      </w:pPr>
      <w:bookmarkStart w:id="385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859" w:name="_Toc85734367"/>
      <w:bookmarkStart w:id="3860" w:name="_Toc89431666"/>
      <w:bookmarkStart w:id="3861" w:name="_Toc97042478"/>
      <w:bookmarkStart w:id="3862" w:name="_Toc97045622"/>
      <w:bookmarkStart w:id="3863" w:name="_Toc97155367"/>
      <w:bookmarkStart w:id="3864" w:name="_Toc101521507"/>
      <w:bookmarkStart w:id="3865" w:name="_Toc138761786"/>
      <w:bookmarkStart w:id="3866" w:name="_Toc145708001"/>
      <w:bookmarkStart w:id="3867" w:name="_Toc160570494"/>
      <w:bookmarkStart w:id="3868" w:name="_Toc162008090"/>
      <w:bookmarkStart w:id="3869" w:name="_Toc164763508"/>
      <w:r>
        <w:rPr>
          <w:lang w:eastAsia="zh-CN"/>
        </w:rPr>
        <w:t>8.</w:t>
      </w:r>
      <w:r w:rsidR="004D4A70">
        <w:rPr>
          <w:lang w:eastAsia="zh-CN"/>
        </w:rPr>
        <w:t>5</w:t>
      </w:r>
      <w:r>
        <w:rPr>
          <w:lang w:eastAsia="zh-CN"/>
        </w:rPr>
        <w:t>.2.2.2</w:t>
      </w:r>
      <w:r>
        <w:rPr>
          <w:lang w:eastAsia="zh-CN"/>
        </w:rPr>
        <w:tab/>
        <w:t>Resource Definition</w:t>
      </w:r>
      <w:bookmarkEnd w:id="3858"/>
      <w:bookmarkEnd w:id="3859"/>
      <w:bookmarkEnd w:id="3860"/>
      <w:bookmarkEnd w:id="3861"/>
      <w:bookmarkEnd w:id="3862"/>
      <w:bookmarkEnd w:id="3863"/>
      <w:bookmarkEnd w:id="3864"/>
      <w:bookmarkEnd w:id="3865"/>
      <w:bookmarkEnd w:id="3866"/>
      <w:bookmarkEnd w:id="3867"/>
      <w:bookmarkEnd w:id="3868"/>
      <w:bookmarkEnd w:id="3869"/>
    </w:p>
    <w:p w14:paraId="457D922E" w14:textId="4A6CA664" w:rsidR="00AD269B" w:rsidRDefault="00AD269B" w:rsidP="00AD269B">
      <w:pPr>
        <w:rPr>
          <w:lang w:eastAsia="zh-CN"/>
        </w:rPr>
      </w:pPr>
      <w:bookmarkStart w:id="387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871" w:name="_Toc85734368"/>
      <w:bookmarkStart w:id="3872" w:name="_Toc89431667"/>
      <w:bookmarkStart w:id="3873" w:name="_Toc97042479"/>
      <w:bookmarkStart w:id="3874" w:name="_Toc97045623"/>
      <w:bookmarkStart w:id="3875" w:name="_Toc97155368"/>
      <w:bookmarkStart w:id="3876" w:name="_Toc101521508"/>
      <w:bookmarkStart w:id="3877" w:name="_Toc138761787"/>
      <w:bookmarkStart w:id="3878" w:name="_Toc145708002"/>
      <w:bookmarkStart w:id="3879" w:name="_Toc160570495"/>
      <w:bookmarkStart w:id="3880" w:name="_Toc162008091"/>
      <w:bookmarkStart w:id="3881" w:name="_Toc164763509"/>
      <w:r>
        <w:rPr>
          <w:lang w:eastAsia="zh-CN"/>
        </w:rPr>
        <w:t>8.</w:t>
      </w:r>
      <w:r w:rsidR="00E26693">
        <w:rPr>
          <w:lang w:eastAsia="zh-CN"/>
        </w:rPr>
        <w:t>5</w:t>
      </w:r>
      <w:r>
        <w:rPr>
          <w:lang w:eastAsia="zh-CN"/>
        </w:rPr>
        <w:t>.2.2.3</w:t>
      </w:r>
      <w:r>
        <w:rPr>
          <w:lang w:eastAsia="zh-CN"/>
        </w:rPr>
        <w:tab/>
        <w:t>Resource Standard Methods</w:t>
      </w:r>
      <w:bookmarkEnd w:id="3870"/>
      <w:bookmarkEnd w:id="3871"/>
      <w:bookmarkEnd w:id="3872"/>
      <w:bookmarkEnd w:id="3873"/>
      <w:bookmarkEnd w:id="3874"/>
      <w:bookmarkEnd w:id="3875"/>
      <w:bookmarkEnd w:id="3876"/>
      <w:bookmarkEnd w:id="3877"/>
      <w:bookmarkEnd w:id="3878"/>
      <w:bookmarkEnd w:id="3879"/>
      <w:bookmarkEnd w:id="3880"/>
      <w:bookmarkEnd w:id="3881"/>
    </w:p>
    <w:p w14:paraId="35F1657F" w14:textId="36B8DEEE" w:rsidR="00AD269B" w:rsidRDefault="00AD269B" w:rsidP="00AD269B">
      <w:pPr>
        <w:pStyle w:val="Heading6"/>
        <w:rPr>
          <w:lang w:eastAsia="zh-CN"/>
        </w:rPr>
      </w:pPr>
      <w:bookmarkStart w:id="3882" w:name="_Toc85734369"/>
      <w:bookmarkStart w:id="3883" w:name="_Toc89431668"/>
      <w:bookmarkStart w:id="3884" w:name="_Toc97042480"/>
      <w:bookmarkStart w:id="3885" w:name="_Toc97045624"/>
      <w:bookmarkStart w:id="3886" w:name="_Toc97155369"/>
      <w:bookmarkStart w:id="3887" w:name="_Toc101521509"/>
      <w:bookmarkStart w:id="3888" w:name="_Toc138761788"/>
      <w:bookmarkStart w:id="3889" w:name="_Toc145708003"/>
      <w:bookmarkStart w:id="3890" w:name="_Toc160570496"/>
      <w:bookmarkStart w:id="3891" w:name="_Toc162008092"/>
      <w:bookmarkStart w:id="3892" w:name="_Toc164763510"/>
      <w:bookmarkStart w:id="3893" w:name="_Toc65839242"/>
      <w:r>
        <w:rPr>
          <w:lang w:eastAsia="zh-CN"/>
        </w:rPr>
        <w:t>8.</w:t>
      </w:r>
      <w:r w:rsidR="00E26693">
        <w:rPr>
          <w:lang w:eastAsia="zh-CN"/>
        </w:rPr>
        <w:t>5</w:t>
      </w:r>
      <w:r>
        <w:rPr>
          <w:lang w:eastAsia="zh-CN"/>
        </w:rPr>
        <w:t>.2.2.3.1</w:t>
      </w:r>
      <w:r>
        <w:rPr>
          <w:lang w:eastAsia="zh-CN"/>
        </w:rPr>
        <w:tab/>
        <w:t>POST</w:t>
      </w:r>
      <w:bookmarkEnd w:id="3882"/>
      <w:bookmarkEnd w:id="3883"/>
      <w:bookmarkEnd w:id="3884"/>
      <w:bookmarkEnd w:id="3885"/>
      <w:bookmarkEnd w:id="3886"/>
      <w:bookmarkEnd w:id="3887"/>
      <w:bookmarkEnd w:id="3888"/>
      <w:bookmarkEnd w:id="3889"/>
      <w:bookmarkEnd w:id="3890"/>
      <w:bookmarkEnd w:id="3891"/>
      <w:bookmarkEnd w:id="389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894" w:name="_Toc85734370"/>
      <w:bookmarkStart w:id="3895" w:name="_Toc89431669"/>
      <w:bookmarkStart w:id="3896" w:name="_Toc97042481"/>
      <w:bookmarkStart w:id="3897" w:name="_Toc97045625"/>
      <w:bookmarkStart w:id="3898" w:name="_Toc97155370"/>
      <w:bookmarkStart w:id="3899" w:name="_Toc101521510"/>
      <w:bookmarkStart w:id="3900" w:name="_Toc138761789"/>
      <w:bookmarkStart w:id="3901" w:name="_Toc145708004"/>
      <w:bookmarkStart w:id="3902" w:name="_Toc160570497"/>
      <w:bookmarkStart w:id="3903" w:name="_Toc162008093"/>
      <w:bookmarkStart w:id="3904" w:name="_Toc164763511"/>
      <w:r>
        <w:rPr>
          <w:lang w:eastAsia="zh-CN"/>
        </w:rPr>
        <w:t>8.5.2.2.3.2</w:t>
      </w:r>
      <w:r>
        <w:rPr>
          <w:lang w:eastAsia="zh-CN"/>
        </w:rPr>
        <w:tab/>
        <w:t>GET</w:t>
      </w:r>
      <w:bookmarkEnd w:id="3894"/>
      <w:bookmarkEnd w:id="3895"/>
      <w:bookmarkEnd w:id="3896"/>
      <w:bookmarkEnd w:id="3897"/>
      <w:bookmarkEnd w:id="3898"/>
      <w:bookmarkEnd w:id="3899"/>
      <w:bookmarkEnd w:id="3900"/>
      <w:bookmarkEnd w:id="3901"/>
      <w:bookmarkEnd w:id="3902"/>
      <w:bookmarkEnd w:id="3903"/>
      <w:bookmarkEnd w:id="390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05" w:name="_Toc85734371"/>
      <w:bookmarkStart w:id="3906" w:name="_Toc89431670"/>
      <w:bookmarkStart w:id="3907" w:name="_Toc97042482"/>
      <w:bookmarkStart w:id="3908" w:name="_Toc97045626"/>
      <w:bookmarkStart w:id="3909" w:name="_Toc97155371"/>
      <w:bookmarkStart w:id="3910" w:name="_Toc101521511"/>
      <w:bookmarkStart w:id="3911" w:name="_Toc138761790"/>
      <w:bookmarkStart w:id="3912" w:name="_Toc145708005"/>
      <w:bookmarkStart w:id="3913" w:name="_Toc160570498"/>
      <w:bookmarkStart w:id="3914" w:name="_Toc162008094"/>
      <w:bookmarkStart w:id="3915" w:name="_Toc164763512"/>
      <w:r>
        <w:rPr>
          <w:lang w:eastAsia="zh-CN"/>
        </w:rPr>
        <w:t>8.</w:t>
      </w:r>
      <w:r w:rsidR="00E26693">
        <w:rPr>
          <w:lang w:eastAsia="zh-CN"/>
        </w:rPr>
        <w:t>5</w:t>
      </w:r>
      <w:r>
        <w:rPr>
          <w:lang w:eastAsia="zh-CN"/>
        </w:rPr>
        <w:t>.2.2.4</w:t>
      </w:r>
      <w:r>
        <w:rPr>
          <w:lang w:eastAsia="zh-CN"/>
        </w:rPr>
        <w:tab/>
        <w:t>Resource Custom Operations</w:t>
      </w:r>
      <w:bookmarkEnd w:id="3905"/>
      <w:bookmarkEnd w:id="3906"/>
      <w:bookmarkEnd w:id="3907"/>
      <w:bookmarkEnd w:id="3908"/>
      <w:bookmarkEnd w:id="3909"/>
      <w:bookmarkEnd w:id="3910"/>
      <w:bookmarkEnd w:id="3911"/>
      <w:bookmarkEnd w:id="3912"/>
      <w:bookmarkEnd w:id="3913"/>
      <w:bookmarkEnd w:id="3914"/>
      <w:bookmarkEnd w:id="3915"/>
    </w:p>
    <w:p w14:paraId="5CEC88CC" w14:textId="77777777" w:rsidR="00AD269B" w:rsidRDefault="00AD269B" w:rsidP="00AD269B">
      <w:r>
        <w:t>None.</w:t>
      </w:r>
    </w:p>
    <w:p w14:paraId="7948F237" w14:textId="4118A0C9" w:rsidR="00AD269B" w:rsidRDefault="00AD269B" w:rsidP="00AD269B">
      <w:pPr>
        <w:pStyle w:val="Heading4"/>
      </w:pPr>
      <w:bookmarkStart w:id="3916" w:name="_Toc85734372"/>
      <w:bookmarkStart w:id="3917" w:name="_Toc89431671"/>
      <w:bookmarkStart w:id="3918" w:name="_Toc97042483"/>
      <w:bookmarkStart w:id="3919" w:name="_Toc97045627"/>
      <w:bookmarkStart w:id="3920" w:name="_Toc97155372"/>
      <w:bookmarkStart w:id="3921" w:name="_Toc101521512"/>
      <w:bookmarkStart w:id="3922" w:name="_Toc138761791"/>
      <w:bookmarkStart w:id="3923" w:name="_Toc145708006"/>
      <w:bookmarkStart w:id="3924" w:name="_Toc160570499"/>
      <w:bookmarkStart w:id="3925" w:name="_Toc162008095"/>
      <w:bookmarkStart w:id="3926" w:name="_Toc164763513"/>
      <w:bookmarkStart w:id="3927" w:name="_Toc65839248"/>
      <w:bookmarkEnd w:id="3893"/>
      <w:r>
        <w:t>8.</w:t>
      </w:r>
      <w:r w:rsidR="00E26693">
        <w:t>5</w:t>
      </w:r>
      <w:r>
        <w:t>.2.3</w:t>
      </w:r>
      <w:r>
        <w:tab/>
        <w:t>Resource</w:t>
      </w:r>
      <w:r w:rsidRPr="00831458">
        <w:t xml:space="preserve">: </w:t>
      </w:r>
      <w:r>
        <w:t>Individual Session with QoS</w:t>
      </w:r>
      <w:bookmarkEnd w:id="3916"/>
      <w:bookmarkEnd w:id="3917"/>
      <w:bookmarkEnd w:id="3918"/>
      <w:bookmarkEnd w:id="3919"/>
      <w:bookmarkEnd w:id="3920"/>
      <w:bookmarkEnd w:id="3921"/>
      <w:bookmarkEnd w:id="3922"/>
      <w:bookmarkEnd w:id="3923"/>
      <w:bookmarkEnd w:id="3924"/>
      <w:bookmarkEnd w:id="3925"/>
      <w:bookmarkEnd w:id="3926"/>
    </w:p>
    <w:p w14:paraId="7E812EB3" w14:textId="1405F524" w:rsidR="00AD269B" w:rsidRPr="00C14CE6" w:rsidRDefault="00AD269B" w:rsidP="00AD269B">
      <w:pPr>
        <w:pStyle w:val="Heading5"/>
        <w:rPr>
          <w:lang w:eastAsia="zh-CN"/>
        </w:rPr>
      </w:pPr>
      <w:bookmarkStart w:id="3928" w:name="_Toc85734373"/>
      <w:bookmarkStart w:id="3929" w:name="_Toc89431672"/>
      <w:bookmarkStart w:id="3930" w:name="_Toc97042484"/>
      <w:bookmarkStart w:id="3931" w:name="_Toc97045628"/>
      <w:bookmarkStart w:id="3932" w:name="_Toc97155373"/>
      <w:bookmarkStart w:id="3933" w:name="_Toc101521513"/>
      <w:bookmarkStart w:id="3934" w:name="_Toc138761792"/>
      <w:bookmarkStart w:id="3935" w:name="_Toc145708007"/>
      <w:bookmarkStart w:id="3936" w:name="_Toc160570500"/>
      <w:bookmarkStart w:id="3937" w:name="_Toc162008096"/>
      <w:bookmarkStart w:id="3938" w:name="_Toc164763514"/>
      <w:r>
        <w:rPr>
          <w:lang w:eastAsia="zh-CN"/>
        </w:rPr>
        <w:t>8.</w:t>
      </w:r>
      <w:r w:rsidR="00E26693">
        <w:rPr>
          <w:lang w:eastAsia="zh-CN"/>
        </w:rPr>
        <w:t>5</w:t>
      </w:r>
      <w:r>
        <w:rPr>
          <w:lang w:eastAsia="zh-CN"/>
        </w:rPr>
        <w:t>.2.3.1</w:t>
      </w:r>
      <w:r>
        <w:rPr>
          <w:lang w:eastAsia="zh-CN"/>
        </w:rPr>
        <w:tab/>
        <w:t>Description</w:t>
      </w:r>
      <w:bookmarkEnd w:id="3928"/>
      <w:bookmarkEnd w:id="3929"/>
      <w:bookmarkEnd w:id="3930"/>
      <w:bookmarkEnd w:id="3931"/>
      <w:bookmarkEnd w:id="3932"/>
      <w:bookmarkEnd w:id="3933"/>
      <w:bookmarkEnd w:id="3934"/>
      <w:bookmarkEnd w:id="3935"/>
      <w:bookmarkEnd w:id="3936"/>
      <w:bookmarkEnd w:id="3937"/>
      <w:bookmarkEnd w:id="393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3939" w:name="_Toc85734374"/>
      <w:bookmarkStart w:id="3940" w:name="_Toc89431673"/>
      <w:bookmarkStart w:id="3941" w:name="_Toc97042485"/>
      <w:bookmarkStart w:id="3942" w:name="_Toc97045629"/>
      <w:bookmarkStart w:id="3943" w:name="_Toc97155374"/>
      <w:bookmarkStart w:id="3944" w:name="_Toc101521514"/>
      <w:bookmarkStart w:id="3945" w:name="_Toc138761793"/>
      <w:bookmarkStart w:id="3946" w:name="_Toc145708008"/>
      <w:bookmarkStart w:id="3947" w:name="_Toc160570501"/>
      <w:bookmarkStart w:id="3948" w:name="_Toc162008097"/>
      <w:bookmarkStart w:id="3949" w:name="_Toc164763515"/>
      <w:r>
        <w:rPr>
          <w:lang w:eastAsia="zh-CN"/>
        </w:rPr>
        <w:t>8.</w:t>
      </w:r>
      <w:r w:rsidR="00E26693">
        <w:rPr>
          <w:lang w:eastAsia="zh-CN"/>
        </w:rPr>
        <w:t>5</w:t>
      </w:r>
      <w:r>
        <w:rPr>
          <w:lang w:eastAsia="zh-CN"/>
        </w:rPr>
        <w:t>.2.3.2</w:t>
      </w:r>
      <w:r>
        <w:rPr>
          <w:lang w:eastAsia="zh-CN"/>
        </w:rPr>
        <w:tab/>
        <w:t>Resource Definition</w:t>
      </w:r>
      <w:bookmarkEnd w:id="3939"/>
      <w:bookmarkEnd w:id="3940"/>
      <w:bookmarkEnd w:id="3941"/>
      <w:bookmarkEnd w:id="3942"/>
      <w:bookmarkEnd w:id="3943"/>
      <w:bookmarkEnd w:id="3944"/>
      <w:bookmarkEnd w:id="3945"/>
      <w:bookmarkEnd w:id="3946"/>
      <w:bookmarkEnd w:id="3947"/>
      <w:bookmarkEnd w:id="3948"/>
      <w:bookmarkEnd w:id="394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3950" w:name="_Toc85734375"/>
      <w:bookmarkStart w:id="3951" w:name="_Toc89431674"/>
      <w:bookmarkStart w:id="3952" w:name="_Toc97042486"/>
      <w:bookmarkStart w:id="3953" w:name="_Toc97045630"/>
      <w:bookmarkStart w:id="3954" w:name="_Toc97155375"/>
      <w:bookmarkStart w:id="3955" w:name="_Toc101521515"/>
      <w:bookmarkStart w:id="3956" w:name="_Toc138761794"/>
      <w:bookmarkStart w:id="3957" w:name="_Toc145708009"/>
      <w:bookmarkStart w:id="3958" w:name="_Toc160570502"/>
      <w:bookmarkStart w:id="3959" w:name="_Toc162008098"/>
      <w:bookmarkStart w:id="3960" w:name="_Toc164763516"/>
      <w:r>
        <w:rPr>
          <w:lang w:eastAsia="zh-CN"/>
        </w:rPr>
        <w:t>8.</w:t>
      </w:r>
      <w:r w:rsidR="00E26693">
        <w:rPr>
          <w:lang w:eastAsia="zh-CN"/>
        </w:rPr>
        <w:t>5</w:t>
      </w:r>
      <w:r>
        <w:rPr>
          <w:lang w:eastAsia="zh-CN"/>
        </w:rPr>
        <w:t>.2.3.3</w:t>
      </w:r>
      <w:r>
        <w:rPr>
          <w:lang w:eastAsia="zh-CN"/>
        </w:rPr>
        <w:tab/>
        <w:t>Resource Standard Methods</w:t>
      </w:r>
      <w:bookmarkEnd w:id="3950"/>
      <w:bookmarkEnd w:id="3951"/>
      <w:bookmarkEnd w:id="3952"/>
      <w:bookmarkEnd w:id="3953"/>
      <w:bookmarkEnd w:id="3954"/>
      <w:bookmarkEnd w:id="3955"/>
      <w:bookmarkEnd w:id="3956"/>
      <w:bookmarkEnd w:id="3957"/>
      <w:bookmarkEnd w:id="3958"/>
      <w:bookmarkEnd w:id="3959"/>
      <w:bookmarkEnd w:id="3960"/>
    </w:p>
    <w:p w14:paraId="686ACE98" w14:textId="2AB904F8" w:rsidR="00AD269B" w:rsidRDefault="00AD269B" w:rsidP="00AD269B">
      <w:pPr>
        <w:pStyle w:val="Heading6"/>
        <w:rPr>
          <w:lang w:eastAsia="zh-CN"/>
        </w:rPr>
      </w:pPr>
      <w:bookmarkStart w:id="3961" w:name="_Toc85734376"/>
      <w:bookmarkStart w:id="3962" w:name="_Toc89431675"/>
      <w:bookmarkStart w:id="3963" w:name="_Toc97042487"/>
      <w:bookmarkStart w:id="3964" w:name="_Toc97045631"/>
      <w:bookmarkStart w:id="3965" w:name="_Toc97155376"/>
      <w:bookmarkStart w:id="3966" w:name="_Toc101521516"/>
      <w:bookmarkStart w:id="3967" w:name="_Toc138761795"/>
      <w:bookmarkStart w:id="3968" w:name="_Toc145708010"/>
      <w:bookmarkStart w:id="3969" w:name="_Toc160570503"/>
      <w:bookmarkStart w:id="3970" w:name="_Toc162008099"/>
      <w:bookmarkStart w:id="3971" w:name="_Toc164763517"/>
      <w:r>
        <w:rPr>
          <w:lang w:eastAsia="zh-CN"/>
        </w:rPr>
        <w:t>8.</w:t>
      </w:r>
      <w:r w:rsidR="00E26693">
        <w:rPr>
          <w:lang w:eastAsia="zh-CN"/>
        </w:rPr>
        <w:t>5</w:t>
      </w:r>
      <w:r>
        <w:rPr>
          <w:lang w:eastAsia="zh-CN"/>
        </w:rPr>
        <w:t>.2.3.3.1</w:t>
      </w:r>
      <w:r>
        <w:rPr>
          <w:lang w:eastAsia="zh-CN"/>
        </w:rPr>
        <w:tab/>
        <w:t>PATCH</w:t>
      </w:r>
      <w:bookmarkEnd w:id="3961"/>
      <w:bookmarkEnd w:id="3962"/>
      <w:bookmarkEnd w:id="3963"/>
      <w:bookmarkEnd w:id="3964"/>
      <w:bookmarkEnd w:id="3965"/>
      <w:bookmarkEnd w:id="3966"/>
      <w:bookmarkEnd w:id="3967"/>
      <w:bookmarkEnd w:id="3968"/>
      <w:bookmarkEnd w:id="3969"/>
      <w:bookmarkEnd w:id="3970"/>
      <w:bookmarkEnd w:id="397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3972" w:name="_Toc85734377"/>
      <w:bookmarkStart w:id="3973" w:name="_Toc89431676"/>
      <w:bookmarkStart w:id="3974" w:name="_Toc97042488"/>
      <w:bookmarkStart w:id="3975" w:name="_Toc97045632"/>
      <w:bookmarkStart w:id="3976" w:name="_Toc97155377"/>
      <w:bookmarkStart w:id="3977" w:name="_Toc101521517"/>
      <w:bookmarkStart w:id="3978" w:name="_Toc138761796"/>
      <w:bookmarkStart w:id="3979" w:name="_Toc145708011"/>
      <w:bookmarkStart w:id="3980" w:name="_Toc160570504"/>
      <w:bookmarkStart w:id="3981" w:name="_Toc162008100"/>
      <w:bookmarkStart w:id="3982" w:name="_Toc164763518"/>
      <w:r>
        <w:rPr>
          <w:lang w:eastAsia="zh-CN"/>
        </w:rPr>
        <w:t>8.</w:t>
      </w:r>
      <w:r w:rsidR="00E26693">
        <w:rPr>
          <w:lang w:eastAsia="zh-CN"/>
        </w:rPr>
        <w:t>5</w:t>
      </w:r>
      <w:r>
        <w:rPr>
          <w:lang w:eastAsia="zh-CN"/>
        </w:rPr>
        <w:t>.2.3.3.2</w:t>
      </w:r>
      <w:r>
        <w:rPr>
          <w:lang w:eastAsia="zh-CN"/>
        </w:rPr>
        <w:tab/>
        <w:t>PUT</w:t>
      </w:r>
      <w:bookmarkEnd w:id="3972"/>
      <w:bookmarkEnd w:id="3973"/>
      <w:bookmarkEnd w:id="3974"/>
      <w:bookmarkEnd w:id="3975"/>
      <w:bookmarkEnd w:id="3976"/>
      <w:bookmarkEnd w:id="3977"/>
      <w:bookmarkEnd w:id="3978"/>
      <w:bookmarkEnd w:id="3979"/>
      <w:bookmarkEnd w:id="3980"/>
      <w:bookmarkEnd w:id="3981"/>
      <w:bookmarkEnd w:id="398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3983" w:name="_Toc85734378"/>
      <w:bookmarkStart w:id="3984" w:name="_Toc89431677"/>
      <w:bookmarkStart w:id="3985" w:name="_Toc97042489"/>
      <w:bookmarkStart w:id="3986" w:name="_Toc97045633"/>
      <w:bookmarkStart w:id="3987" w:name="_Toc97155378"/>
      <w:bookmarkStart w:id="3988" w:name="_Toc101521518"/>
      <w:bookmarkStart w:id="3989" w:name="_Toc138761797"/>
      <w:bookmarkStart w:id="3990" w:name="_Toc145708012"/>
      <w:bookmarkStart w:id="3991" w:name="_Toc160570505"/>
      <w:bookmarkStart w:id="3992" w:name="_Toc162008101"/>
      <w:bookmarkStart w:id="3993" w:name="_Toc164763519"/>
      <w:r>
        <w:rPr>
          <w:lang w:eastAsia="zh-CN"/>
        </w:rPr>
        <w:t>8.</w:t>
      </w:r>
      <w:r w:rsidR="008575FC">
        <w:rPr>
          <w:lang w:eastAsia="zh-CN"/>
        </w:rPr>
        <w:t>5</w:t>
      </w:r>
      <w:r>
        <w:rPr>
          <w:lang w:eastAsia="zh-CN"/>
        </w:rPr>
        <w:t>.2.3.3.3</w:t>
      </w:r>
      <w:r>
        <w:rPr>
          <w:lang w:eastAsia="zh-CN"/>
        </w:rPr>
        <w:tab/>
        <w:t>DELETE</w:t>
      </w:r>
      <w:bookmarkEnd w:id="3983"/>
      <w:bookmarkEnd w:id="3984"/>
      <w:bookmarkEnd w:id="3985"/>
      <w:bookmarkEnd w:id="3986"/>
      <w:bookmarkEnd w:id="3987"/>
      <w:bookmarkEnd w:id="3988"/>
      <w:bookmarkEnd w:id="3989"/>
      <w:bookmarkEnd w:id="3990"/>
      <w:bookmarkEnd w:id="3991"/>
      <w:bookmarkEnd w:id="3992"/>
      <w:bookmarkEnd w:id="399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3994" w:name="_Toc85734379"/>
      <w:bookmarkStart w:id="3995" w:name="_Toc89431678"/>
      <w:bookmarkStart w:id="3996" w:name="_Toc97042490"/>
      <w:bookmarkStart w:id="3997" w:name="_Toc97045634"/>
      <w:bookmarkStart w:id="3998" w:name="_Toc97155379"/>
      <w:bookmarkStart w:id="3999" w:name="_Toc101521519"/>
      <w:bookmarkStart w:id="4000" w:name="_Toc138761798"/>
      <w:bookmarkStart w:id="4001" w:name="_Toc145708013"/>
      <w:bookmarkStart w:id="4002" w:name="_Toc160570506"/>
      <w:bookmarkStart w:id="4003" w:name="_Toc162008102"/>
      <w:bookmarkStart w:id="4004" w:name="_Toc164763520"/>
      <w:r>
        <w:rPr>
          <w:lang w:eastAsia="zh-CN"/>
        </w:rPr>
        <w:t>8.5.2.3.3.4</w:t>
      </w:r>
      <w:r>
        <w:rPr>
          <w:lang w:eastAsia="zh-CN"/>
        </w:rPr>
        <w:tab/>
        <w:t>GET</w:t>
      </w:r>
      <w:bookmarkEnd w:id="3994"/>
      <w:bookmarkEnd w:id="3995"/>
      <w:bookmarkEnd w:id="3996"/>
      <w:bookmarkEnd w:id="3997"/>
      <w:bookmarkEnd w:id="3998"/>
      <w:bookmarkEnd w:id="3999"/>
      <w:bookmarkEnd w:id="4000"/>
      <w:bookmarkEnd w:id="4001"/>
      <w:bookmarkEnd w:id="4002"/>
      <w:bookmarkEnd w:id="4003"/>
      <w:bookmarkEnd w:id="400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05" w:name="_Toc85734380"/>
      <w:bookmarkStart w:id="4006" w:name="_Toc89431679"/>
      <w:bookmarkStart w:id="4007" w:name="_Toc97042491"/>
      <w:bookmarkStart w:id="4008" w:name="_Toc97045635"/>
      <w:bookmarkStart w:id="4009" w:name="_Toc97155380"/>
      <w:bookmarkStart w:id="4010" w:name="_Toc101521520"/>
      <w:bookmarkStart w:id="4011" w:name="_Toc138761799"/>
      <w:bookmarkStart w:id="4012" w:name="_Toc145708014"/>
      <w:bookmarkStart w:id="4013" w:name="_Toc160570507"/>
      <w:bookmarkStart w:id="4014" w:name="_Toc162008103"/>
      <w:bookmarkStart w:id="4015" w:name="_Toc164763521"/>
      <w:r>
        <w:rPr>
          <w:lang w:eastAsia="zh-CN"/>
        </w:rPr>
        <w:t>8.</w:t>
      </w:r>
      <w:r w:rsidR="008575FC">
        <w:rPr>
          <w:lang w:eastAsia="zh-CN"/>
        </w:rPr>
        <w:t>5</w:t>
      </w:r>
      <w:r>
        <w:rPr>
          <w:lang w:eastAsia="zh-CN"/>
        </w:rPr>
        <w:t>.2.3.4</w:t>
      </w:r>
      <w:r>
        <w:rPr>
          <w:lang w:eastAsia="zh-CN"/>
        </w:rPr>
        <w:tab/>
        <w:t>Resource Custom Operations</w:t>
      </w:r>
      <w:bookmarkEnd w:id="4005"/>
      <w:bookmarkEnd w:id="4006"/>
      <w:bookmarkEnd w:id="4007"/>
      <w:bookmarkEnd w:id="4008"/>
      <w:bookmarkEnd w:id="4009"/>
      <w:bookmarkEnd w:id="4010"/>
      <w:bookmarkEnd w:id="4011"/>
      <w:bookmarkEnd w:id="4012"/>
      <w:bookmarkEnd w:id="4013"/>
      <w:bookmarkEnd w:id="4014"/>
      <w:bookmarkEnd w:id="4015"/>
    </w:p>
    <w:p w14:paraId="5977EB96" w14:textId="77777777" w:rsidR="00AD269B" w:rsidRDefault="00AD269B" w:rsidP="00AD269B">
      <w:r>
        <w:t>None.</w:t>
      </w:r>
    </w:p>
    <w:p w14:paraId="6895D26D" w14:textId="292E67E8" w:rsidR="00AD269B" w:rsidRDefault="00AD269B" w:rsidP="00AD269B">
      <w:pPr>
        <w:pStyle w:val="Heading3"/>
      </w:pPr>
      <w:bookmarkStart w:id="4016" w:name="_Toc85734381"/>
      <w:bookmarkStart w:id="4017" w:name="_Toc89431680"/>
      <w:bookmarkStart w:id="4018" w:name="_Toc97042492"/>
      <w:bookmarkStart w:id="4019" w:name="_Toc97045636"/>
      <w:bookmarkStart w:id="4020" w:name="_Toc97155381"/>
      <w:bookmarkStart w:id="4021" w:name="_Toc101521521"/>
      <w:bookmarkStart w:id="4022" w:name="_Toc138761800"/>
      <w:bookmarkStart w:id="4023" w:name="_Toc145708015"/>
      <w:bookmarkStart w:id="4024" w:name="_Toc160570508"/>
      <w:bookmarkStart w:id="4025" w:name="_Toc162008104"/>
      <w:bookmarkStart w:id="4026" w:name="_Toc164763522"/>
      <w:r>
        <w:t>8.</w:t>
      </w:r>
      <w:r w:rsidR="008575FC">
        <w:t>5</w:t>
      </w:r>
      <w:r>
        <w:t>.3</w:t>
      </w:r>
      <w:r>
        <w:tab/>
        <w:t>Custom Operations without associated resources</w:t>
      </w:r>
      <w:bookmarkEnd w:id="4016"/>
      <w:bookmarkEnd w:id="4017"/>
      <w:bookmarkEnd w:id="4018"/>
      <w:bookmarkEnd w:id="4019"/>
      <w:bookmarkEnd w:id="4020"/>
      <w:bookmarkEnd w:id="4021"/>
      <w:bookmarkEnd w:id="4022"/>
      <w:bookmarkEnd w:id="4023"/>
      <w:bookmarkEnd w:id="4024"/>
      <w:bookmarkEnd w:id="4025"/>
      <w:bookmarkEnd w:id="402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27" w:name="_Toc85734382"/>
      <w:bookmarkStart w:id="4028" w:name="_Toc89431681"/>
      <w:bookmarkStart w:id="4029" w:name="_Toc97042493"/>
      <w:bookmarkStart w:id="4030" w:name="_Toc97045637"/>
      <w:bookmarkStart w:id="4031" w:name="_Toc97155382"/>
      <w:bookmarkStart w:id="4032" w:name="_Toc101521522"/>
      <w:bookmarkStart w:id="4033" w:name="_Toc138761801"/>
      <w:bookmarkStart w:id="4034" w:name="_Toc145708016"/>
      <w:bookmarkStart w:id="4035" w:name="_Toc160570509"/>
      <w:bookmarkStart w:id="4036" w:name="_Toc162008105"/>
      <w:bookmarkStart w:id="4037" w:name="_Toc164763523"/>
      <w:r>
        <w:t>8.</w:t>
      </w:r>
      <w:r w:rsidR="008575FC">
        <w:t>5</w:t>
      </w:r>
      <w:r>
        <w:t>.4</w:t>
      </w:r>
      <w:r>
        <w:tab/>
        <w:t>Notifications</w:t>
      </w:r>
      <w:bookmarkEnd w:id="3927"/>
      <w:bookmarkEnd w:id="4027"/>
      <w:bookmarkEnd w:id="4028"/>
      <w:bookmarkEnd w:id="4029"/>
      <w:bookmarkEnd w:id="4030"/>
      <w:bookmarkEnd w:id="4031"/>
      <w:bookmarkEnd w:id="4032"/>
      <w:bookmarkEnd w:id="4033"/>
      <w:bookmarkEnd w:id="4034"/>
      <w:bookmarkEnd w:id="4035"/>
      <w:bookmarkEnd w:id="4036"/>
      <w:bookmarkEnd w:id="4037"/>
    </w:p>
    <w:p w14:paraId="78F92868" w14:textId="7A6940B1" w:rsidR="00AD269B" w:rsidRPr="00AF7276" w:rsidRDefault="00AD269B" w:rsidP="00AD269B">
      <w:pPr>
        <w:pStyle w:val="Heading4"/>
      </w:pPr>
      <w:bookmarkStart w:id="4038" w:name="_Toc65839249"/>
      <w:bookmarkStart w:id="4039" w:name="_Toc85734383"/>
      <w:bookmarkStart w:id="4040" w:name="_Toc89431682"/>
      <w:bookmarkStart w:id="4041" w:name="_Toc97042494"/>
      <w:bookmarkStart w:id="4042" w:name="_Toc97045638"/>
      <w:bookmarkStart w:id="4043" w:name="_Toc97155383"/>
      <w:bookmarkStart w:id="4044" w:name="_Toc101521523"/>
      <w:bookmarkStart w:id="4045" w:name="_Toc138761802"/>
      <w:bookmarkStart w:id="4046" w:name="_Toc145708017"/>
      <w:bookmarkStart w:id="4047" w:name="_Toc160570510"/>
      <w:bookmarkStart w:id="4048" w:name="_Toc162008106"/>
      <w:bookmarkStart w:id="4049" w:name="_Toc164763524"/>
      <w:r>
        <w:t>8.</w:t>
      </w:r>
      <w:r w:rsidR="008575FC">
        <w:t>5</w:t>
      </w:r>
      <w:r w:rsidRPr="00AF7276">
        <w:t>.</w:t>
      </w:r>
      <w:r>
        <w:t>4</w:t>
      </w:r>
      <w:r w:rsidRPr="00AF7276">
        <w:t>.1</w:t>
      </w:r>
      <w:r w:rsidRPr="00AF7276">
        <w:tab/>
        <w:t>General</w:t>
      </w:r>
      <w:bookmarkEnd w:id="4038"/>
      <w:bookmarkEnd w:id="4039"/>
      <w:bookmarkEnd w:id="4040"/>
      <w:bookmarkEnd w:id="4041"/>
      <w:bookmarkEnd w:id="4042"/>
      <w:bookmarkEnd w:id="4043"/>
      <w:bookmarkEnd w:id="4044"/>
      <w:bookmarkEnd w:id="4045"/>
      <w:bookmarkEnd w:id="4046"/>
      <w:bookmarkEnd w:id="4047"/>
      <w:bookmarkEnd w:id="4048"/>
      <w:bookmarkEnd w:id="404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050" w:name="_Toc65839250"/>
      <w:bookmarkStart w:id="4051" w:name="_Toc85734384"/>
      <w:bookmarkStart w:id="4052" w:name="_Toc89431683"/>
      <w:bookmarkStart w:id="4053" w:name="_Toc97042495"/>
      <w:bookmarkStart w:id="4054" w:name="_Toc97045639"/>
      <w:bookmarkStart w:id="4055" w:name="_Toc97155384"/>
      <w:bookmarkStart w:id="4056" w:name="_Toc101521524"/>
      <w:bookmarkStart w:id="4057" w:name="_Toc138761803"/>
      <w:bookmarkStart w:id="4058" w:name="_Toc145708018"/>
      <w:bookmarkStart w:id="4059" w:name="_Toc160570511"/>
      <w:bookmarkStart w:id="4060" w:name="_Toc162008107"/>
      <w:bookmarkStart w:id="4061" w:name="_Toc164763525"/>
      <w:r>
        <w:rPr>
          <w:lang w:eastAsia="zh-CN"/>
        </w:rPr>
        <w:t>8.</w:t>
      </w:r>
      <w:r w:rsidR="008575FC">
        <w:rPr>
          <w:lang w:eastAsia="zh-CN"/>
        </w:rPr>
        <w:t>5</w:t>
      </w:r>
      <w:r>
        <w:rPr>
          <w:lang w:eastAsia="zh-CN"/>
        </w:rPr>
        <w:t>.4.2</w:t>
      </w:r>
      <w:r>
        <w:rPr>
          <w:lang w:eastAsia="zh-CN"/>
        </w:rPr>
        <w:tab/>
      </w:r>
      <w:bookmarkEnd w:id="4050"/>
      <w:r>
        <w:rPr>
          <w:lang w:eastAsia="zh-CN"/>
        </w:rPr>
        <w:t>User Plane Event Notification</w:t>
      </w:r>
      <w:bookmarkEnd w:id="4051"/>
      <w:bookmarkEnd w:id="4052"/>
      <w:bookmarkEnd w:id="4053"/>
      <w:bookmarkEnd w:id="4054"/>
      <w:bookmarkEnd w:id="4055"/>
      <w:bookmarkEnd w:id="4056"/>
      <w:bookmarkEnd w:id="4057"/>
      <w:bookmarkEnd w:id="4058"/>
      <w:bookmarkEnd w:id="4059"/>
      <w:bookmarkEnd w:id="4060"/>
      <w:bookmarkEnd w:id="4061"/>
    </w:p>
    <w:p w14:paraId="256E6A87" w14:textId="1E6F63F9" w:rsidR="00AD269B" w:rsidRDefault="00AD269B" w:rsidP="00AD269B">
      <w:pPr>
        <w:pStyle w:val="Heading5"/>
        <w:rPr>
          <w:lang w:eastAsia="zh-CN"/>
        </w:rPr>
      </w:pPr>
      <w:bookmarkStart w:id="4062" w:name="_Toc65839251"/>
      <w:bookmarkStart w:id="4063" w:name="_Toc85734385"/>
      <w:bookmarkStart w:id="4064" w:name="_Toc89431684"/>
      <w:bookmarkStart w:id="4065" w:name="_Toc97042496"/>
      <w:bookmarkStart w:id="4066" w:name="_Toc97045640"/>
      <w:bookmarkStart w:id="4067" w:name="_Toc97155385"/>
      <w:bookmarkStart w:id="4068" w:name="_Toc101521525"/>
      <w:bookmarkStart w:id="4069" w:name="_Toc138761804"/>
      <w:bookmarkStart w:id="4070" w:name="_Toc145708019"/>
      <w:bookmarkStart w:id="4071" w:name="_Toc160570512"/>
      <w:bookmarkStart w:id="4072" w:name="_Toc162008108"/>
      <w:bookmarkStart w:id="4073" w:name="_Toc164763526"/>
      <w:r>
        <w:rPr>
          <w:lang w:eastAsia="zh-CN"/>
        </w:rPr>
        <w:t>8.</w:t>
      </w:r>
      <w:r w:rsidR="008575FC">
        <w:rPr>
          <w:lang w:eastAsia="zh-CN"/>
        </w:rPr>
        <w:t>5</w:t>
      </w:r>
      <w:r>
        <w:rPr>
          <w:lang w:eastAsia="zh-CN"/>
        </w:rPr>
        <w:t>.4.2.1</w:t>
      </w:r>
      <w:r>
        <w:rPr>
          <w:lang w:eastAsia="zh-CN"/>
        </w:rPr>
        <w:tab/>
        <w:t>Description</w:t>
      </w:r>
      <w:bookmarkEnd w:id="4062"/>
      <w:bookmarkEnd w:id="4063"/>
      <w:bookmarkEnd w:id="4064"/>
      <w:bookmarkEnd w:id="4065"/>
      <w:bookmarkEnd w:id="4066"/>
      <w:bookmarkEnd w:id="4067"/>
      <w:bookmarkEnd w:id="4068"/>
      <w:bookmarkEnd w:id="4069"/>
      <w:bookmarkEnd w:id="4070"/>
      <w:bookmarkEnd w:id="4071"/>
      <w:bookmarkEnd w:id="4072"/>
      <w:bookmarkEnd w:id="4073"/>
    </w:p>
    <w:p w14:paraId="17F982A7" w14:textId="0DB05610" w:rsidR="00AD269B" w:rsidRDefault="00AD269B" w:rsidP="00AD269B">
      <w:pPr>
        <w:pStyle w:val="Heading5"/>
        <w:rPr>
          <w:lang w:eastAsia="zh-CN"/>
        </w:rPr>
      </w:pPr>
      <w:bookmarkStart w:id="4074" w:name="_Toc65839252"/>
      <w:bookmarkStart w:id="4075" w:name="_Toc85734386"/>
      <w:bookmarkStart w:id="4076" w:name="_Toc89431685"/>
      <w:bookmarkStart w:id="4077" w:name="_Toc97042497"/>
      <w:bookmarkStart w:id="4078" w:name="_Toc97045641"/>
      <w:bookmarkStart w:id="4079" w:name="_Toc97155386"/>
      <w:bookmarkStart w:id="4080" w:name="_Toc101521526"/>
      <w:bookmarkStart w:id="4081" w:name="_Toc138761805"/>
      <w:bookmarkStart w:id="4082" w:name="_Toc145708020"/>
      <w:bookmarkStart w:id="4083" w:name="_Toc160570513"/>
      <w:bookmarkStart w:id="4084" w:name="_Toc162008109"/>
      <w:bookmarkStart w:id="4085" w:name="_Toc164763527"/>
      <w:r>
        <w:rPr>
          <w:lang w:eastAsia="zh-CN"/>
        </w:rPr>
        <w:t>8.</w:t>
      </w:r>
      <w:r w:rsidR="008575FC">
        <w:rPr>
          <w:lang w:eastAsia="zh-CN"/>
        </w:rPr>
        <w:t>5</w:t>
      </w:r>
      <w:r>
        <w:rPr>
          <w:lang w:eastAsia="zh-CN"/>
        </w:rPr>
        <w:t>.4.2.2</w:t>
      </w:r>
      <w:r>
        <w:rPr>
          <w:lang w:eastAsia="zh-CN"/>
        </w:rPr>
        <w:tab/>
      </w:r>
      <w:r w:rsidR="00B0153A">
        <w:rPr>
          <w:lang w:eastAsia="zh-CN"/>
        </w:rPr>
        <w:t>TargetURI</w:t>
      </w:r>
      <w:bookmarkEnd w:id="4074"/>
      <w:bookmarkEnd w:id="4075"/>
      <w:bookmarkEnd w:id="4076"/>
      <w:bookmarkEnd w:id="4077"/>
      <w:bookmarkEnd w:id="4078"/>
      <w:bookmarkEnd w:id="4079"/>
      <w:bookmarkEnd w:id="4080"/>
      <w:bookmarkEnd w:id="4081"/>
      <w:bookmarkEnd w:id="4082"/>
      <w:bookmarkEnd w:id="4083"/>
      <w:bookmarkEnd w:id="4084"/>
      <w:bookmarkEnd w:id="408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086" w:name="_Toc138761806"/>
      <w:bookmarkStart w:id="4087" w:name="_Toc145708021"/>
      <w:bookmarkStart w:id="4088" w:name="_Toc160570514"/>
      <w:bookmarkStart w:id="4089" w:name="_Toc162008110"/>
      <w:bookmarkStart w:id="4090" w:name="_Toc164763528"/>
      <w:r>
        <w:rPr>
          <w:lang w:eastAsia="zh-CN"/>
        </w:rPr>
        <w:t>8.5.4.2.3</w:t>
      </w:r>
      <w:r w:rsidRPr="00986E88">
        <w:rPr>
          <w:noProof/>
        </w:rPr>
        <w:tab/>
        <w:t>Standard Methods</w:t>
      </w:r>
      <w:bookmarkEnd w:id="4086"/>
      <w:bookmarkEnd w:id="4087"/>
      <w:bookmarkEnd w:id="4088"/>
      <w:bookmarkEnd w:id="4089"/>
      <w:bookmarkEnd w:id="4090"/>
    </w:p>
    <w:p w14:paraId="34DDF84D" w14:textId="77777777" w:rsidR="00B0153A" w:rsidRPr="00986E88" w:rsidRDefault="00B0153A" w:rsidP="006C7EB1">
      <w:pPr>
        <w:pStyle w:val="Heading6"/>
        <w:rPr>
          <w:noProof/>
        </w:rPr>
      </w:pPr>
      <w:bookmarkStart w:id="4091" w:name="_Toc138761807"/>
      <w:bookmarkStart w:id="4092" w:name="_Toc145708022"/>
      <w:bookmarkStart w:id="4093" w:name="_Toc160570515"/>
      <w:bookmarkStart w:id="4094" w:name="_Toc162008111"/>
      <w:bookmarkStart w:id="4095" w:name="_Toc164763529"/>
      <w:r>
        <w:rPr>
          <w:lang w:eastAsia="zh-CN"/>
        </w:rPr>
        <w:t>8.5.4.2.3</w:t>
      </w:r>
      <w:r w:rsidRPr="00986E88">
        <w:rPr>
          <w:noProof/>
        </w:rPr>
        <w:t>.1</w:t>
      </w:r>
      <w:r w:rsidRPr="00986E88">
        <w:rPr>
          <w:noProof/>
        </w:rPr>
        <w:tab/>
        <w:t>POST</w:t>
      </w:r>
      <w:bookmarkEnd w:id="4091"/>
      <w:bookmarkEnd w:id="4092"/>
      <w:bookmarkEnd w:id="4093"/>
      <w:bookmarkEnd w:id="4094"/>
      <w:bookmarkEnd w:id="409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096" w:name="_Toc65839253"/>
      <w:bookmarkStart w:id="4097" w:name="_Toc85734387"/>
      <w:bookmarkStart w:id="4098" w:name="_Toc89431686"/>
      <w:bookmarkStart w:id="4099" w:name="_Toc97042498"/>
      <w:bookmarkStart w:id="4100" w:name="_Toc97045642"/>
      <w:bookmarkStart w:id="4101" w:name="_Toc97155387"/>
      <w:bookmarkStart w:id="4102" w:name="_Toc101521527"/>
      <w:bookmarkStart w:id="4103" w:name="_Toc138761808"/>
      <w:bookmarkStart w:id="4104" w:name="_Toc145708023"/>
      <w:bookmarkStart w:id="4105" w:name="_Toc160570516"/>
      <w:bookmarkStart w:id="4106" w:name="_Toc162008112"/>
      <w:bookmarkStart w:id="4107" w:name="_Toc164763530"/>
      <w:r>
        <w:t>8.</w:t>
      </w:r>
      <w:r w:rsidR="008575FC">
        <w:t>5</w:t>
      </w:r>
      <w:r>
        <w:t>.5</w:t>
      </w:r>
      <w:r>
        <w:tab/>
        <w:t>Data Model</w:t>
      </w:r>
      <w:bookmarkEnd w:id="4096"/>
      <w:bookmarkEnd w:id="4097"/>
      <w:bookmarkEnd w:id="4098"/>
      <w:bookmarkEnd w:id="4099"/>
      <w:bookmarkEnd w:id="4100"/>
      <w:bookmarkEnd w:id="4101"/>
      <w:bookmarkEnd w:id="4102"/>
      <w:bookmarkEnd w:id="4103"/>
      <w:bookmarkEnd w:id="4104"/>
      <w:bookmarkEnd w:id="4105"/>
      <w:bookmarkEnd w:id="4106"/>
      <w:bookmarkEnd w:id="4107"/>
    </w:p>
    <w:p w14:paraId="17F533CE" w14:textId="01A2D3DE" w:rsidR="00AD269B" w:rsidRDefault="00AD269B" w:rsidP="00AD269B">
      <w:pPr>
        <w:pStyle w:val="Heading4"/>
        <w:rPr>
          <w:lang w:eastAsia="zh-CN"/>
        </w:rPr>
      </w:pPr>
      <w:bookmarkStart w:id="4108" w:name="_Toc65839254"/>
      <w:bookmarkStart w:id="4109" w:name="_Toc85734388"/>
      <w:bookmarkStart w:id="4110" w:name="_Toc89431687"/>
      <w:bookmarkStart w:id="4111" w:name="_Toc97042499"/>
      <w:bookmarkStart w:id="4112" w:name="_Toc97045643"/>
      <w:bookmarkStart w:id="4113" w:name="_Toc97155388"/>
      <w:bookmarkStart w:id="4114" w:name="_Toc101521528"/>
      <w:bookmarkStart w:id="4115" w:name="_Toc138761809"/>
      <w:bookmarkStart w:id="4116" w:name="_Toc145708024"/>
      <w:bookmarkStart w:id="4117" w:name="_Toc160570517"/>
      <w:bookmarkStart w:id="4118" w:name="_Toc162008113"/>
      <w:bookmarkStart w:id="4119" w:name="_Toc164763531"/>
      <w:r>
        <w:rPr>
          <w:lang w:eastAsia="zh-CN"/>
        </w:rPr>
        <w:t>8.</w:t>
      </w:r>
      <w:r w:rsidR="008575FC">
        <w:rPr>
          <w:lang w:eastAsia="zh-CN"/>
        </w:rPr>
        <w:t>5</w:t>
      </w:r>
      <w:r>
        <w:rPr>
          <w:lang w:eastAsia="zh-CN"/>
        </w:rPr>
        <w:t>.5.1</w:t>
      </w:r>
      <w:r>
        <w:rPr>
          <w:lang w:eastAsia="zh-CN"/>
        </w:rPr>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20" w:name="_Toc65839255"/>
      <w:bookmarkStart w:id="4121" w:name="_Toc85734389"/>
      <w:bookmarkStart w:id="4122" w:name="_Toc89431688"/>
      <w:bookmarkStart w:id="4123" w:name="_Toc97042500"/>
      <w:bookmarkStart w:id="4124" w:name="_Toc97045644"/>
      <w:bookmarkStart w:id="4125" w:name="_Toc97155389"/>
      <w:bookmarkStart w:id="4126" w:name="_Toc101521529"/>
      <w:bookmarkStart w:id="4127" w:name="_Toc138761810"/>
      <w:bookmarkStart w:id="4128" w:name="_Toc145708025"/>
      <w:bookmarkStart w:id="4129" w:name="_Toc160570518"/>
      <w:bookmarkStart w:id="4130" w:name="_Toc162008114"/>
      <w:bookmarkStart w:id="4131" w:name="_Toc164763532"/>
      <w:r>
        <w:rPr>
          <w:lang w:eastAsia="zh-CN"/>
        </w:rPr>
        <w:t>8.</w:t>
      </w:r>
      <w:r w:rsidR="008575FC">
        <w:rPr>
          <w:lang w:eastAsia="zh-CN"/>
        </w:rPr>
        <w:t>5</w:t>
      </w:r>
      <w:r>
        <w:rPr>
          <w:lang w:eastAsia="zh-CN"/>
        </w:rPr>
        <w:t>.5.2</w:t>
      </w:r>
      <w:r>
        <w:rPr>
          <w:lang w:eastAsia="zh-CN"/>
        </w:rPr>
        <w:tab/>
        <w:t>Structured data types</w:t>
      </w:r>
      <w:bookmarkEnd w:id="4120"/>
      <w:bookmarkEnd w:id="4121"/>
      <w:bookmarkEnd w:id="4122"/>
      <w:bookmarkEnd w:id="4123"/>
      <w:bookmarkEnd w:id="4124"/>
      <w:bookmarkEnd w:id="4125"/>
      <w:bookmarkEnd w:id="4126"/>
      <w:bookmarkEnd w:id="4127"/>
      <w:bookmarkEnd w:id="4128"/>
      <w:bookmarkEnd w:id="4129"/>
      <w:bookmarkEnd w:id="4130"/>
      <w:bookmarkEnd w:id="4131"/>
    </w:p>
    <w:p w14:paraId="2DAD40DA" w14:textId="2807CE9C" w:rsidR="00AD269B" w:rsidRDefault="00AD269B" w:rsidP="00AD269B">
      <w:pPr>
        <w:pStyle w:val="Heading5"/>
        <w:rPr>
          <w:lang w:eastAsia="zh-CN"/>
        </w:rPr>
      </w:pPr>
      <w:bookmarkStart w:id="4132" w:name="_Toc65839256"/>
      <w:bookmarkStart w:id="4133" w:name="_Toc85734390"/>
      <w:bookmarkStart w:id="4134" w:name="_Toc89431689"/>
      <w:bookmarkStart w:id="4135" w:name="_Toc97042501"/>
      <w:bookmarkStart w:id="4136" w:name="_Toc97045645"/>
      <w:bookmarkStart w:id="4137" w:name="_Toc97155390"/>
      <w:bookmarkStart w:id="4138" w:name="_Toc101521530"/>
      <w:bookmarkStart w:id="4139" w:name="_Toc138761811"/>
      <w:bookmarkStart w:id="4140" w:name="_Toc145708026"/>
      <w:bookmarkStart w:id="4141" w:name="_Toc160570519"/>
      <w:bookmarkStart w:id="4142" w:name="_Toc162008115"/>
      <w:bookmarkStart w:id="4143" w:name="_Toc164763533"/>
      <w:r>
        <w:rPr>
          <w:lang w:eastAsia="zh-CN"/>
        </w:rPr>
        <w:t>8.</w:t>
      </w:r>
      <w:r w:rsidR="008575FC">
        <w:rPr>
          <w:lang w:eastAsia="zh-CN"/>
        </w:rPr>
        <w:t>5</w:t>
      </w:r>
      <w:r>
        <w:rPr>
          <w:lang w:eastAsia="zh-CN"/>
        </w:rPr>
        <w:t>.5.2.1</w:t>
      </w:r>
      <w:r>
        <w:rPr>
          <w:lang w:eastAsia="zh-CN"/>
        </w:rPr>
        <w:tab/>
        <w:t>Introduction</w:t>
      </w:r>
      <w:bookmarkEnd w:id="4132"/>
      <w:bookmarkEnd w:id="4133"/>
      <w:bookmarkEnd w:id="4134"/>
      <w:bookmarkEnd w:id="4135"/>
      <w:bookmarkEnd w:id="4136"/>
      <w:bookmarkEnd w:id="4137"/>
      <w:bookmarkEnd w:id="4138"/>
      <w:bookmarkEnd w:id="4139"/>
      <w:bookmarkEnd w:id="4140"/>
      <w:bookmarkEnd w:id="4141"/>
      <w:bookmarkEnd w:id="4142"/>
      <w:bookmarkEnd w:id="4143"/>
    </w:p>
    <w:p w14:paraId="6A9DA543" w14:textId="7A131CD3" w:rsidR="00AD269B" w:rsidRDefault="00AD269B" w:rsidP="00AD269B">
      <w:pPr>
        <w:pStyle w:val="Heading5"/>
        <w:rPr>
          <w:lang w:eastAsia="zh-CN"/>
        </w:rPr>
      </w:pPr>
      <w:bookmarkStart w:id="4144" w:name="_Toc65839257"/>
      <w:bookmarkStart w:id="4145" w:name="_Toc85734391"/>
      <w:bookmarkStart w:id="4146" w:name="_Toc89431690"/>
      <w:bookmarkStart w:id="4147" w:name="_Toc97042502"/>
      <w:bookmarkStart w:id="4148" w:name="_Toc97045646"/>
      <w:bookmarkStart w:id="4149" w:name="_Toc97155391"/>
      <w:bookmarkStart w:id="4150" w:name="_Toc101521531"/>
      <w:bookmarkStart w:id="4151" w:name="_Toc138761812"/>
      <w:bookmarkStart w:id="4152" w:name="_Toc145708027"/>
      <w:bookmarkStart w:id="4153" w:name="_Toc160570520"/>
      <w:bookmarkStart w:id="4154" w:name="_Toc162008116"/>
      <w:bookmarkStart w:id="4155" w:name="_Toc164763534"/>
      <w:r>
        <w:rPr>
          <w:lang w:eastAsia="zh-CN"/>
        </w:rPr>
        <w:t>8.</w:t>
      </w:r>
      <w:r w:rsidR="008575FC">
        <w:rPr>
          <w:lang w:eastAsia="zh-CN"/>
        </w:rPr>
        <w:t>5</w:t>
      </w:r>
      <w:r>
        <w:rPr>
          <w:lang w:eastAsia="zh-CN"/>
        </w:rPr>
        <w:t>.5.2.2</w:t>
      </w:r>
      <w:r>
        <w:rPr>
          <w:lang w:eastAsia="zh-CN"/>
        </w:rPr>
        <w:tab/>
        <w:t xml:space="preserve">Type: </w:t>
      </w:r>
      <w:bookmarkEnd w:id="4144"/>
      <w:r>
        <w:rPr>
          <w:lang w:eastAsia="zh-CN"/>
        </w:rPr>
        <w:t>SessionWithQoS</w:t>
      </w:r>
      <w:bookmarkEnd w:id="4145"/>
      <w:bookmarkEnd w:id="4146"/>
      <w:bookmarkEnd w:id="4147"/>
      <w:bookmarkEnd w:id="4148"/>
      <w:bookmarkEnd w:id="4149"/>
      <w:bookmarkEnd w:id="4150"/>
      <w:bookmarkEnd w:id="4151"/>
      <w:bookmarkEnd w:id="4152"/>
      <w:bookmarkEnd w:id="4153"/>
      <w:bookmarkEnd w:id="4154"/>
      <w:bookmarkEnd w:id="415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156" w:name="_Toc85734392"/>
      <w:bookmarkStart w:id="4157" w:name="_Toc89431691"/>
      <w:bookmarkStart w:id="4158" w:name="_Toc97042503"/>
      <w:bookmarkStart w:id="4159" w:name="_Toc97045647"/>
      <w:bookmarkStart w:id="4160" w:name="_Toc97155392"/>
      <w:bookmarkStart w:id="4161" w:name="_Toc101521532"/>
      <w:bookmarkStart w:id="4162" w:name="_Toc138761813"/>
      <w:bookmarkStart w:id="4163" w:name="_Toc145708028"/>
      <w:bookmarkStart w:id="4164" w:name="_Toc160570521"/>
      <w:bookmarkStart w:id="4165" w:name="_Toc162008117"/>
      <w:bookmarkStart w:id="4166" w:name="_Toc164763535"/>
      <w:r>
        <w:rPr>
          <w:lang w:eastAsia="zh-CN"/>
        </w:rPr>
        <w:t>8.</w:t>
      </w:r>
      <w:r w:rsidR="008575FC">
        <w:rPr>
          <w:lang w:eastAsia="zh-CN"/>
        </w:rPr>
        <w:t>5</w:t>
      </w:r>
      <w:r>
        <w:rPr>
          <w:lang w:eastAsia="zh-CN"/>
        </w:rPr>
        <w:t>.5.2.3</w:t>
      </w:r>
      <w:r>
        <w:rPr>
          <w:lang w:eastAsia="zh-CN"/>
        </w:rPr>
        <w:tab/>
        <w:t>Type: SessionWithQoSPatch</w:t>
      </w:r>
      <w:bookmarkEnd w:id="4156"/>
      <w:bookmarkEnd w:id="4157"/>
      <w:bookmarkEnd w:id="4158"/>
      <w:bookmarkEnd w:id="4159"/>
      <w:bookmarkEnd w:id="4160"/>
      <w:bookmarkEnd w:id="4161"/>
      <w:bookmarkEnd w:id="4162"/>
      <w:bookmarkEnd w:id="4163"/>
      <w:bookmarkEnd w:id="4164"/>
      <w:bookmarkEnd w:id="4165"/>
      <w:bookmarkEnd w:id="416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732979F7" w:rsidR="00255C8C" w:rsidRPr="001E0D95" w:rsidRDefault="00657BF0" w:rsidP="00255C8C">
            <w:pPr>
              <w:pStyle w:val="TAL"/>
            </w:pPr>
            <w:r>
              <w:t>e</w:t>
            </w:r>
            <w:r w:rsidR="00255C8C" w:rsidRPr="001E0D95">
              <w:t>vent</w:t>
            </w:r>
            <w:r w:rsidR="00255C8C">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167" w:name="_Toc85734393"/>
      <w:bookmarkStart w:id="4168" w:name="_Toc89431692"/>
      <w:bookmarkStart w:id="4169" w:name="_Toc97042504"/>
      <w:bookmarkStart w:id="4170" w:name="_Toc97045648"/>
      <w:bookmarkStart w:id="4171" w:name="_Toc97155393"/>
      <w:bookmarkStart w:id="4172" w:name="_Toc101521533"/>
      <w:bookmarkStart w:id="4173" w:name="_Toc138761814"/>
      <w:bookmarkStart w:id="4174" w:name="_Toc145708029"/>
      <w:bookmarkStart w:id="4175" w:name="_Toc160570522"/>
      <w:bookmarkStart w:id="4176" w:name="_Toc162008118"/>
      <w:bookmarkStart w:id="4177" w:name="_Toc164763536"/>
      <w:r>
        <w:rPr>
          <w:lang w:eastAsia="zh-CN"/>
        </w:rPr>
        <w:t>8.</w:t>
      </w:r>
      <w:r w:rsidR="008575FC">
        <w:rPr>
          <w:lang w:eastAsia="zh-CN"/>
        </w:rPr>
        <w:t>5</w:t>
      </w:r>
      <w:r>
        <w:rPr>
          <w:lang w:eastAsia="zh-CN"/>
        </w:rPr>
        <w:t>.5.2.4</w:t>
      </w:r>
      <w:r>
        <w:rPr>
          <w:lang w:eastAsia="zh-CN"/>
        </w:rPr>
        <w:tab/>
        <w:t>Type: UserPlaneEventNotification</w:t>
      </w:r>
      <w:bookmarkEnd w:id="4167"/>
      <w:bookmarkEnd w:id="4168"/>
      <w:bookmarkEnd w:id="4169"/>
      <w:bookmarkEnd w:id="4170"/>
      <w:bookmarkEnd w:id="4171"/>
      <w:bookmarkEnd w:id="4172"/>
      <w:bookmarkEnd w:id="4173"/>
      <w:bookmarkEnd w:id="4174"/>
      <w:bookmarkEnd w:id="4175"/>
      <w:bookmarkEnd w:id="4176"/>
      <w:bookmarkEnd w:id="417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178" w:name="_Toc65839258"/>
      <w:bookmarkStart w:id="4179" w:name="_Toc85734394"/>
      <w:bookmarkStart w:id="4180" w:name="_Toc89431693"/>
      <w:bookmarkStart w:id="4181" w:name="_Toc97042505"/>
      <w:bookmarkStart w:id="4182" w:name="_Toc97045649"/>
      <w:bookmarkStart w:id="4183" w:name="_Toc97155394"/>
      <w:bookmarkStart w:id="4184" w:name="_Toc101521534"/>
      <w:bookmarkStart w:id="4185" w:name="_Toc138761815"/>
      <w:bookmarkStart w:id="4186" w:name="_Toc145708030"/>
      <w:bookmarkStart w:id="4187" w:name="_Toc160570523"/>
      <w:bookmarkStart w:id="4188" w:name="_Toc162008119"/>
      <w:bookmarkStart w:id="4189" w:name="_Toc164763537"/>
      <w:r>
        <w:rPr>
          <w:lang w:eastAsia="zh-CN"/>
        </w:rPr>
        <w:t>8.</w:t>
      </w:r>
      <w:r w:rsidR="008575FC">
        <w:rPr>
          <w:lang w:eastAsia="zh-CN"/>
        </w:rPr>
        <w:t>5</w:t>
      </w:r>
      <w:r w:rsidRPr="008D61CA">
        <w:rPr>
          <w:lang w:eastAsia="zh-CN"/>
        </w:rPr>
        <w:t>.5.3</w:t>
      </w:r>
      <w:r w:rsidRPr="008D61CA">
        <w:rPr>
          <w:lang w:eastAsia="zh-CN"/>
        </w:rPr>
        <w:tab/>
        <w:t>Simple data types and enumerations</w:t>
      </w:r>
      <w:bookmarkEnd w:id="4178"/>
      <w:bookmarkEnd w:id="4179"/>
      <w:bookmarkEnd w:id="4180"/>
      <w:bookmarkEnd w:id="4181"/>
      <w:bookmarkEnd w:id="4182"/>
      <w:bookmarkEnd w:id="4183"/>
      <w:bookmarkEnd w:id="4184"/>
      <w:bookmarkEnd w:id="4185"/>
      <w:bookmarkEnd w:id="4186"/>
      <w:bookmarkEnd w:id="4187"/>
      <w:bookmarkEnd w:id="4188"/>
      <w:bookmarkEnd w:id="418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190" w:name="_Toc65839262"/>
      <w:bookmarkStart w:id="4191" w:name="_Toc85734395"/>
      <w:bookmarkStart w:id="4192" w:name="_Toc89431694"/>
      <w:bookmarkStart w:id="4193" w:name="_Toc97042506"/>
      <w:bookmarkStart w:id="4194" w:name="_Toc97045650"/>
      <w:bookmarkStart w:id="4195" w:name="_Toc97155395"/>
      <w:bookmarkStart w:id="4196" w:name="_Toc101521535"/>
      <w:bookmarkStart w:id="4197" w:name="_Toc138761816"/>
      <w:bookmarkStart w:id="4198" w:name="_Toc145708031"/>
      <w:bookmarkStart w:id="4199" w:name="_Toc160570524"/>
      <w:bookmarkStart w:id="4200" w:name="_Toc162008120"/>
      <w:bookmarkStart w:id="4201" w:name="_Toc164763538"/>
      <w:r>
        <w:t>8.</w:t>
      </w:r>
      <w:r w:rsidR="008575FC">
        <w:t>5</w:t>
      </w:r>
      <w:r>
        <w:t>.6</w:t>
      </w:r>
      <w:r>
        <w:tab/>
        <w:t>Error Handling</w:t>
      </w:r>
      <w:bookmarkEnd w:id="4190"/>
      <w:bookmarkEnd w:id="4191"/>
      <w:bookmarkEnd w:id="4192"/>
      <w:bookmarkEnd w:id="4193"/>
      <w:bookmarkEnd w:id="4194"/>
      <w:bookmarkEnd w:id="4195"/>
      <w:bookmarkEnd w:id="4196"/>
      <w:bookmarkEnd w:id="4197"/>
      <w:bookmarkEnd w:id="4198"/>
      <w:bookmarkEnd w:id="4199"/>
      <w:bookmarkEnd w:id="4200"/>
      <w:bookmarkEnd w:id="4201"/>
    </w:p>
    <w:p w14:paraId="69317CE2" w14:textId="77777777" w:rsidR="001408CA" w:rsidRDefault="001408CA" w:rsidP="001408CA">
      <w:pPr>
        <w:pStyle w:val="Heading4"/>
      </w:pPr>
      <w:bookmarkStart w:id="4202" w:name="_Toc138761817"/>
      <w:bookmarkStart w:id="4203" w:name="_Toc145708032"/>
      <w:bookmarkStart w:id="4204" w:name="_Toc160570525"/>
      <w:bookmarkStart w:id="4205" w:name="_Toc162008121"/>
      <w:bookmarkStart w:id="4206" w:name="_Toc164763539"/>
      <w:bookmarkStart w:id="4207" w:name="_Toc65839263"/>
      <w:r>
        <w:t>8.5.6.1</w:t>
      </w:r>
      <w:r>
        <w:tab/>
        <w:t>General</w:t>
      </w:r>
      <w:bookmarkEnd w:id="4202"/>
      <w:bookmarkEnd w:id="4203"/>
      <w:bookmarkEnd w:id="4204"/>
      <w:bookmarkEnd w:id="4205"/>
      <w:bookmarkEnd w:id="420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08" w:name="_Toc138761818"/>
      <w:bookmarkStart w:id="4209" w:name="_Toc145708033"/>
      <w:bookmarkStart w:id="4210" w:name="_Toc160570526"/>
      <w:bookmarkStart w:id="4211" w:name="_Toc162008122"/>
      <w:bookmarkStart w:id="4212" w:name="_Toc164763540"/>
      <w:r>
        <w:t>8.5.6.2</w:t>
      </w:r>
      <w:r>
        <w:tab/>
        <w:t>Protocol Errors</w:t>
      </w:r>
      <w:bookmarkEnd w:id="4208"/>
      <w:bookmarkEnd w:id="4209"/>
      <w:bookmarkEnd w:id="4210"/>
      <w:bookmarkEnd w:id="4211"/>
      <w:bookmarkEnd w:id="421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13" w:name="_Toc138761819"/>
      <w:bookmarkStart w:id="4214" w:name="_Toc145708034"/>
      <w:bookmarkStart w:id="4215" w:name="_Toc160570527"/>
      <w:bookmarkStart w:id="4216" w:name="_Toc162008123"/>
      <w:bookmarkStart w:id="4217" w:name="_Toc164763541"/>
      <w:r>
        <w:t>8.5.6.3</w:t>
      </w:r>
      <w:r>
        <w:tab/>
        <w:t>Application Errors</w:t>
      </w:r>
      <w:bookmarkEnd w:id="4213"/>
      <w:bookmarkEnd w:id="4214"/>
      <w:bookmarkEnd w:id="4215"/>
      <w:bookmarkEnd w:id="4216"/>
      <w:bookmarkEnd w:id="421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18" w:name="_Toc85734396"/>
      <w:bookmarkStart w:id="4219" w:name="_Toc89431695"/>
      <w:bookmarkStart w:id="4220" w:name="_Toc97042507"/>
      <w:bookmarkStart w:id="4221" w:name="_Toc97045651"/>
      <w:bookmarkStart w:id="4222" w:name="_Toc97155396"/>
      <w:bookmarkStart w:id="4223" w:name="_Toc101521536"/>
      <w:bookmarkStart w:id="4224" w:name="_Toc138761820"/>
      <w:bookmarkStart w:id="4225" w:name="_Toc145708035"/>
      <w:bookmarkStart w:id="4226" w:name="_Toc160570528"/>
      <w:bookmarkStart w:id="4227" w:name="_Toc162008124"/>
      <w:bookmarkStart w:id="4228" w:name="_Toc164763542"/>
      <w:r>
        <w:t>8.</w:t>
      </w:r>
      <w:r w:rsidR="008575FC">
        <w:t>5</w:t>
      </w:r>
      <w:r>
        <w:t>.7</w:t>
      </w:r>
      <w:r>
        <w:tab/>
        <w:t>Feature negotiation</w:t>
      </w:r>
      <w:bookmarkEnd w:id="4207"/>
      <w:bookmarkEnd w:id="4218"/>
      <w:bookmarkEnd w:id="4219"/>
      <w:bookmarkEnd w:id="4220"/>
      <w:bookmarkEnd w:id="4221"/>
      <w:bookmarkEnd w:id="4222"/>
      <w:bookmarkEnd w:id="4223"/>
      <w:bookmarkEnd w:id="4224"/>
      <w:bookmarkEnd w:id="4225"/>
      <w:bookmarkEnd w:id="4226"/>
      <w:bookmarkEnd w:id="4227"/>
      <w:bookmarkEnd w:id="422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29" w:name="_Toc85734417"/>
      <w:bookmarkStart w:id="4230" w:name="_Toc89431716"/>
      <w:bookmarkStart w:id="4231" w:name="_Toc97042528"/>
      <w:bookmarkStart w:id="4232" w:name="_Toc97045672"/>
      <w:bookmarkStart w:id="4233" w:name="_Toc97155417"/>
      <w:bookmarkStart w:id="4234" w:name="_Toc101521557"/>
      <w:bookmarkStart w:id="4235" w:name="_Toc138761821"/>
      <w:bookmarkStart w:id="4236" w:name="_Toc145708036"/>
      <w:bookmarkStart w:id="4237" w:name="_Toc160570529"/>
      <w:bookmarkStart w:id="4238" w:name="_Toc162008125"/>
      <w:bookmarkStart w:id="4239" w:name="_Toc164763543"/>
      <w:r>
        <w:t>8.</w:t>
      </w:r>
      <w:r w:rsidR="00A670FE">
        <w:t>6</w:t>
      </w:r>
      <w:r>
        <w:tab/>
        <w:t>Eees_ACRManagementEvent API</w:t>
      </w:r>
      <w:bookmarkEnd w:id="4229"/>
      <w:bookmarkEnd w:id="4230"/>
      <w:bookmarkEnd w:id="4231"/>
      <w:bookmarkEnd w:id="4232"/>
      <w:bookmarkEnd w:id="4233"/>
      <w:bookmarkEnd w:id="4234"/>
      <w:bookmarkEnd w:id="4235"/>
      <w:bookmarkEnd w:id="4236"/>
      <w:bookmarkEnd w:id="4237"/>
      <w:bookmarkEnd w:id="4238"/>
      <w:bookmarkEnd w:id="4239"/>
    </w:p>
    <w:p w14:paraId="291AA276" w14:textId="78BCBFE7" w:rsidR="009D1C10" w:rsidRDefault="009D1C10" w:rsidP="009D1C10">
      <w:pPr>
        <w:pStyle w:val="Heading3"/>
      </w:pPr>
      <w:bookmarkStart w:id="4240" w:name="_Toc85734418"/>
      <w:bookmarkStart w:id="4241" w:name="_Toc89431717"/>
      <w:bookmarkStart w:id="4242" w:name="_Toc97042529"/>
      <w:bookmarkStart w:id="4243" w:name="_Toc97045673"/>
      <w:bookmarkStart w:id="4244" w:name="_Toc97155418"/>
      <w:bookmarkStart w:id="4245" w:name="_Toc101521558"/>
      <w:bookmarkStart w:id="4246" w:name="_Toc138761822"/>
      <w:bookmarkStart w:id="4247" w:name="_Toc145708037"/>
      <w:bookmarkStart w:id="4248" w:name="_Toc160570530"/>
      <w:bookmarkStart w:id="4249" w:name="_Toc162008126"/>
      <w:bookmarkStart w:id="4250" w:name="_Toc164763544"/>
      <w:r>
        <w:t>8.</w:t>
      </w:r>
      <w:r w:rsidR="00A670FE">
        <w:t>6</w:t>
      </w:r>
      <w:r>
        <w:t>.1</w:t>
      </w:r>
      <w:r>
        <w:tab/>
      </w:r>
      <w:bookmarkEnd w:id="4240"/>
      <w:r w:rsidR="004F0C39">
        <w:t>Introduction</w:t>
      </w:r>
      <w:bookmarkEnd w:id="4241"/>
      <w:bookmarkEnd w:id="4242"/>
      <w:bookmarkEnd w:id="4243"/>
      <w:bookmarkEnd w:id="4244"/>
      <w:bookmarkEnd w:id="4245"/>
      <w:bookmarkEnd w:id="4246"/>
      <w:bookmarkEnd w:id="4247"/>
      <w:bookmarkEnd w:id="4248"/>
      <w:bookmarkEnd w:id="4249"/>
      <w:bookmarkEnd w:id="425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251" w:name="_Toc85734419"/>
      <w:bookmarkStart w:id="4252" w:name="_Toc89431718"/>
      <w:bookmarkStart w:id="4253" w:name="_Toc97042530"/>
      <w:bookmarkStart w:id="4254" w:name="_Toc97045674"/>
      <w:bookmarkStart w:id="4255" w:name="_Toc97155419"/>
      <w:bookmarkStart w:id="4256" w:name="_Toc101521559"/>
      <w:bookmarkStart w:id="4257" w:name="_Toc138761823"/>
      <w:bookmarkStart w:id="4258" w:name="_Toc145708038"/>
      <w:bookmarkStart w:id="4259" w:name="_Toc160570531"/>
      <w:bookmarkStart w:id="4260" w:name="_Toc162008127"/>
      <w:bookmarkStart w:id="4261" w:name="_Toc164763545"/>
      <w:r>
        <w:t>8.</w:t>
      </w:r>
      <w:r w:rsidR="00A670FE">
        <w:t>6</w:t>
      </w:r>
      <w:r>
        <w:t>.2</w:t>
      </w:r>
      <w:r>
        <w:tab/>
        <w:t>Resources</w:t>
      </w:r>
      <w:bookmarkEnd w:id="4251"/>
      <w:bookmarkEnd w:id="4252"/>
      <w:bookmarkEnd w:id="4253"/>
      <w:bookmarkEnd w:id="4254"/>
      <w:bookmarkEnd w:id="4255"/>
      <w:bookmarkEnd w:id="4256"/>
      <w:bookmarkEnd w:id="4257"/>
      <w:bookmarkEnd w:id="4258"/>
      <w:bookmarkEnd w:id="4259"/>
      <w:bookmarkEnd w:id="4260"/>
      <w:bookmarkEnd w:id="4261"/>
    </w:p>
    <w:p w14:paraId="4A65CCF5" w14:textId="5130A70E" w:rsidR="009D1C10" w:rsidRDefault="009D1C10" w:rsidP="009D1C10">
      <w:pPr>
        <w:pStyle w:val="Heading4"/>
      </w:pPr>
      <w:bookmarkStart w:id="4262" w:name="_Toc85734420"/>
      <w:bookmarkStart w:id="4263" w:name="_Toc89431719"/>
      <w:bookmarkStart w:id="4264" w:name="_Toc97042531"/>
      <w:bookmarkStart w:id="4265" w:name="_Toc97045675"/>
      <w:bookmarkStart w:id="4266" w:name="_Toc97155420"/>
      <w:bookmarkStart w:id="4267" w:name="_Toc101521560"/>
      <w:bookmarkStart w:id="4268" w:name="_Toc138761824"/>
      <w:bookmarkStart w:id="4269" w:name="_Toc145708039"/>
      <w:bookmarkStart w:id="4270" w:name="_Toc160570532"/>
      <w:bookmarkStart w:id="4271" w:name="_Toc162008128"/>
      <w:bookmarkStart w:id="4272" w:name="_Toc164763546"/>
      <w:r>
        <w:t>8.</w:t>
      </w:r>
      <w:r w:rsidR="00A670FE">
        <w:t>6</w:t>
      </w:r>
      <w:r>
        <w:t>.2.1</w:t>
      </w:r>
      <w:r>
        <w:tab/>
        <w:t>Overview</w:t>
      </w:r>
      <w:bookmarkEnd w:id="4262"/>
      <w:bookmarkEnd w:id="4263"/>
      <w:bookmarkEnd w:id="4264"/>
      <w:bookmarkEnd w:id="4265"/>
      <w:bookmarkEnd w:id="4266"/>
      <w:bookmarkEnd w:id="4267"/>
      <w:bookmarkEnd w:id="4268"/>
      <w:bookmarkEnd w:id="4269"/>
      <w:bookmarkEnd w:id="4270"/>
      <w:bookmarkEnd w:id="4271"/>
      <w:bookmarkEnd w:id="427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6pt;height:155.3pt" o:ole="">
            <v:imagedata r:id="rId25" o:title="" croptop="8995f" cropbottom="6565f"/>
          </v:shape>
          <o:OLEObject Type="Embed" ProgID="Visio.Drawing.11" ShapeID="_x0000_i1032" DrawAspect="Content" ObjectID="_177537615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273" w:name="_Toc85734421"/>
      <w:bookmarkStart w:id="4274" w:name="_Toc89431720"/>
      <w:bookmarkStart w:id="4275" w:name="_Toc97042532"/>
      <w:bookmarkStart w:id="4276" w:name="_Toc97045676"/>
      <w:bookmarkStart w:id="4277" w:name="_Toc97155421"/>
      <w:bookmarkStart w:id="4278" w:name="_Toc101521561"/>
      <w:bookmarkStart w:id="4279" w:name="_Toc138761825"/>
      <w:bookmarkStart w:id="4280" w:name="_Toc145708040"/>
      <w:bookmarkStart w:id="4281" w:name="_Toc160570533"/>
      <w:bookmarkStart w:id="4282" w:name="_Toc162008129"/>
      <w:bookmarkStart w:id="4283" w:name="_Toc164763547"/>
      <w:r>
        <w:t>8.</w:t>
      </w:r>
      <w:r w:rsidR="00A670FE">
        <w:t>6</w:t>
      </w:r>
      <w:r>
        <w:t>.2.2</w:t>
      </w:r>
      <w:r>
        <w:tab/>
        <w:t>Resource</w:t>
      </w:r>
      <w:r w:rsidRPr="00831458">
        <w:t xml:space="preserve">: </w:t>
      </w:r>
      <w:r>
        <w:rPr>
          <w:lang w:eastAsia="ja-JP"/>
        </w:rPr>
        <w:t>ACR Management Events Subscriptions</w:t>
      </w:r>
      <w:bookmarkEnd w:id="4273"/>
      <w:bookmarkEnd w:id="4274"/>
      <w:bookmarkEnd w:id="4275"/>
      <w:bookmarkEnd w:id="4276"/>
      <w:bookmarkEnd w:id="4277"/>
      <w:bookmarkEnd w:id="4278"/>
      <w:bookmarkEnd w:id="4279"/>
      <w:bookmarkEnd w:id="4280"/>
      <w:bookmarkEnd w:id="4281"/>
      <w:bookmarkEnd w:id="4282"/>
      <w:bookmarkEnd w:id="4283"/>
      <w:r>
        <w:t xml:space="preserve"> </w:t>
      </w:r>
    </w:p>
    <w:p w14:paraId="53F7AB06" w14:textId="630DFD01" w:rsidR="009D1C10" w:rsidRPr="00C14CE6" w:rsidRDefault="009D1C10" w:rsidP="009D1C10">
      <w:pPr>
        <w:pStyle w:val="Heading5"/>
        <w:rPr>
          <w:lang w:eastAsia="zh-CN"/>
        </w:rPr>
      </w:pPr>
      <w:bookmarkStart w:id="4284" w:name="_Toc85734422"/>
      <w:bookmarkStart w:id="4285" w:name="_Toc89431721"/>
      <w:bookmarkStart w:id="4286" w:name="_Toc97042533"/>
      <w:bookmarkStart w:id="4287" w:name="_Toc97045677"/>
      <w:bookmarkStart w:id="4288" w:name="_Toc97155422"/>
      <w:bookmarkStart w:id="4289" w:name="_Toc101521562"/>
      <w:bookmarkStart w:id="4290" w:name="_Toc138761826"/>
      <w:bookmarkStart w:id="4291" w:name="_Toc145708041"/>
      <w:bookmarkStart w:id="4292" w:name="_Toc160570534"/>
      <w:bookmarkStart w:id="4293" w:name="_Toc162008130"/>
      <w:bookmarkStart w:id="4294" w:name="_Toc164763548"/>
      <w:r>
        <w:rPr>
          <w:lang w:eastAsia="zh-CN"/>
        </w:rPr>
        <w:t>8.</w:t>
      </w:r>
      <w:r w:rsidR="00A670FE">
        <w:rPr>
          <w:lang w:eastAsia="zh-CN"/>
        </w:rPr>
        <w:t>6</w:t>
      </w:r>
      <w:r>
        <w:rPr>
          <w:lang w:eastAsia="zh-CN"/>
        </w:rPr>
        <w:t>.2.2.1</w:t>
      </w:r>
      <w:r>
        <w:rPr>
          <w:lang w:eastAsia="zh-CN"/>
        </w:rPr>
        <w:tab/>
        <w:t>Description</w:t>
      </w:r>
      <w:bookmarkEnd w:id="4284"/>
      <w:bookmarkEnd w:id="4285"/>
      <w:bookmarkEnd w:id="4286"/>
      <w:bookmarkEnd w:id="4287"/>
      <w:bookmarkEnd w:id="4288"/>
      <w:bookmarkEnd w:id="4289"/>
      <w:bookmarkEnd w:id="4290"/>
      <w:bookmarkEnd w:id="4291"/>
      <w:bookmarkEnd w:id="4292"/>
      <w:bookmarkEnd w:id="4293"/>
      <w:bookmarkEnd w:id="429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295" w:name="_Toc85734423"/>
      <w:bookmarkStart w:id="4296" w:name="_Toc89431722"/>
      <w:bookmarkStart w:id="4297" w:name="_Toc97042534"/>
      <w:bookmarkStart w:id="4298" w:name="_Toc97045678"/>
      <w:bookmarkStart w:id="4299" w:name="_Toc97155423"/>
      <w:bookmarkStart w:id="4300" w:name="_Toc101521563"/>
      <w:bookmarkStart w:id="4301" w:name="_Toc138761827"/>
      <w:bookmarkStart w:id="4302" w:name="_Toc145708042"/>
      <w:bookmarkStart w:id="4303" w:name="_Toc160570535"/>
      <w:bookmarkStart w:id="4304" w:name="_Toc162008131"/>
      <w:bookmarkStart w:id="4305" w:name="_Toc164763549"/>
      <w:r>
        <w:rPr>
          <w:lang w:eastAsia="zh-CN"/>
        </w:rPr>
        <w:t>8.</w:t>
      </w:r>
      <w:r w:rsidR="00A670FE">
        <w:rPr>
          <w:lang w:eastAsia="zh-CN"/>
        </w:rPr>
        <w:t>6</w:t>
      </w:r>
      <w:r>
        <w:rPr>
          <w:lang w:eastAsia="zh-CN"/>
        </w:rPr>
        <w:t>.2.2.2</w:t>
      </w:r>
      <w:r>
        <w:rPr>
          <w:lang w:eastAsia="zh-CN"/>
        </w:rPr>
        <w:tab/>
        <w:t>Resource Definition</w:t>
      </w:r>
      <w:bookmarkEnd w:id="4295"/>
      <w:bookmarkEnd w:id="4296"/>
      <w:bookmarkEnd w:id="4297"/>
      <w:bookmarkEnd w:id="4298"/>
      <w:bookmarkEnd w:id="4299"/>
      <w:bookmarkEnd w:id="4300"/>
      <w:bookmarkEnd w:id="4301"/>
      <w:bookmarkEnd w:id="4302"/>
      <w:bookmarkEnd w:id="4303"/>
      <w:bookmarkEnd w:id="4304"/>
      <w:bookmarkEnd w:id="430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06" w:name="_Toc85734424"/>
      <w:bookmarkStart w:id="4307" w:name="_Toc89431723"/>
      <w:bookmarkStart w:id="4308" w:name="_Toc97042535"/>
      <w:bookmarkStart w:id="4309" w:name="_Toc97045679"/>
      <w:bookmarkStart w:id="4310" w:name="_Toc97155424"/>
      <w:bookmarkStart w:id="4311" w:name="_Toc101521564"/>
      <w:bookmarkStart w:id="4312" w:name="_Toc138761828"/>
      <w:bookmarkStart w:id="4313" w:name="_Toc145708043"/>
      <w:bookmarkStart w:id="4314" w:name="_Toc160570536"/>
      <w:bookmarkStart w:id="4315" w:name="_Toc162008132"/>
      <w:bookmarkStart w:id="4316" w:name="_Toc164763550"/>
      <w:r>
        <w:rPr>
          <w:lang w:eastAsia="zh-CN"/>
        </w:rPr>
        <w:t>8.</w:t>
      </w:r>
      <w:r w:rsidR="00A670FE">
        <w:rPr>
          <w:lang w:eastAsia="zh-CN"/>
        </w:rPr>
        <w:t>6</w:t>
      </w:r>
      <w:r>
        <w:rPr>
          <w:lang w:eastAsia="zh-CN"/>
        </w:rPr>
        <w:t>.2.2.3</w:t>
      </w:r>
      <w:r>
        <w:rPr>
          <w:lang w:eastAsia="zh-CN"/>
        </w:rPr>
        <w:tab/>
        <w:t>Resource Standard Methods</w:t>
      </w:r>
      <w:bookmarkEnd w:id="4306"/>
      <w:bookmarkEnd w:id="4307"/>
      <w:bookmarkEnd w:id="4308"/>
      <w:bookmarkEnd w:id="4309"/>
      <w:bookmarkEnd w:id="4310"/>
      <w:bookmarkEnd w:id="4311"/>
      <w:bookmarkEnd w:id="4312"/>
      <w:bookmarkEnd w:id="4313"/>
      <w:bookmarkEnd w:id="4314"/>
      <w:bookmarkEnd w:id="4315"/>
      <w:bookmarkEnd w:id="4316"/>
    </w:p>
    <w:p w14:paraId="30CA0E7B" w14:textId="02DDF02D" w:rsidR="009D1C10" w:rsidRDefault="009D1C10" w:rsidP="009D1C10">
      <w:pPr>
        <w:pStyle w:val="Heading6"/>
        <w:rPr>
          <w:lang w:eastAsia="zh-CN"/>
        </w:rPr>
      </w:pPr>
      <w:bookmarkStart w:id="4317" w:name="_Toc85734425"/>
      <w:bookmarkStart w:id="4318" w:name="_Toc89431724"/>
      <w:bookmarkStart w:id="4319" w:name="_Toc97042536"/>
      <w:bookmarkStart w:id="4320" w:name="_Toc97045680"/>
      <w:bookmarkStart w:id="4321" w:name="_Toc97155425"/>
      <w:bookmarkStart w:id="4322" w:name="_Toc101521565"/>
      <w:bookmarkStart w:id="4323" w:name="_Toc138761829"/>
      <w:bookmarkStart w:id="4324" w:name="_Toc145708044"/>
      <w:bookmarkStart w:id="4325" w:name="_Toc160570537"/>
      <w:bookmarkStart w:id="4326" w:name="_Toc162008133"/>
      <w:bookmarkStart w:id="4327" w:name="_Toc164763551"/>
      <w:r>
        <w:rPr>
          <w:lang w:eastAsia="zh-CN"/>
        </w:rPr>
        <w:t>8.</w:t>
      </w:r>
      <w:r w:rsidR="00A670FE">
        <w:rPr>
          <w:lang w:eastAsia="zh-CN"/>
        </w:rPr>
        <w:t>6</w:t>
      </w:r>
      <w:r>
        <w:rPr>
          <w:lang w:eastAsia="zh-CN"/>
        </w:rPr>
        <w:t>.2.2.3.1</w:t>
      </w:r>
      <w:r>
        <w:rPr>
          <w:lang w:eastAsia="zh-CN"/>
        </w:rPr>
        <w:tab/>
        <w:t>POST</w:t>
      </w:r>
      <w:bookmarkEnd w:id="4317"/>
      <w:bookmarkEnd w:id="4318"/>
      <w:bookmarkEnd w:id="4319"/>
      <w:bookmarkEnd w:id="4320"/>
      <w:bookmarkEnd w:id="4321"/>
      <w:bookmarkEnd w:id="4322"/>
      <w:bookmarkEnd w:id="4323"/>
      <w:bookmarkEnd w:id="4324"/>
      <w:bookmarkEnd w:id="4325"/>
      <w:bookmarkEnd w:id="4326"/>
      <w:bookmarkEnd w:id="432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28" w:name="_Toc85734426"/>
      <w:bookmarkStart w:id="4329" w:name="_Toc89431725"/>
      <w:bookmarkStart w:id="4330" w:name="_Toc97042537"/>
      <w:bookmarkStart w:id="4331" w:name="_Toc97045681"/>
      <w:bookmarkStart w:id="4332" w:name="_Toc97155426"/>
      <w:bookmarkStart w:id="4333" w:name="_Toc101521566"/>
      <w:bookmarkStart w:id="4334" w:name="_Toc138761830"/>
      <w:bookmarkStart w:id="4335" w:name="_Toc145708045"/>
      <w:bookmarkStart w:id="4336" w:name="_Toc160570538"/>
      <w:bookmarkStart w:id="4337" w:name="_Toc162008134"/>
      <w:bookmarkStart w:id="4338" w:name="_Toc164763552"/>
      <w:r>
        <w:rPr>
          <w:lang w:eastAsia="zh-CN"/>
        </w:rPr>
        <w:t>8.</w:t>
      </w:r>
      <w:r w:rsidR="00A670FE">
        <w:rPr>
          <w:lang w:eastAsia="zh-CN"/>
        </w:rPr>
        <w:t>6</w:t>
      </w:r>
      <w:r>
        <w:rPr>
          <w:lang w:eastAsia="zh-CN"/>
        </w:rPr>
        <w:t>.2.2.3.2</w:t>
      </w:r>
      <w:r>
        <w:rPr>
          <w:lang w:eastAsia="zh-CN"/>
        </w:rPr>
        <w:tab/>
        <w:t>GET</w:t>
      </w:r>
      <w:bookmarkEnd w:id="4328"/>
      <w:bookmarkEnd w:id="4329"/>
      <w:bookmarkEnd w:id="4330"/>
      <w:bookmarkEnd w:id="4331"/>
      <w:bookmarkEnd w:id="4332"/>
      <w:bookmarkEnd w:id="4333"/>
      <w:bookmarkEnd w:id="4334"/>
      <w:bookmarkEnd w:id="4335"/>
      <w:bookmarkEnd w:id="4336"/>
      <w:bookmarkEnd w:id="4337"/>
      <w:bookmarkEnd w:id="433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339" w:name="_Toc85734427"/>
      <w:bookmarkStart w:id="4340" w:name="_Toc89431726"/>
      <w:bookmarkStart w:id="4341" w:name="_Toc97042538"/>
      <w:bookmarkStart w:id="4342" w:name="_Toc97045682"/>
      <w:bookmarkStart w:id="4343" w:name="_Toc97155427"/>
      <w:bookmarkStart w:id="4344" w:name="_Toc101521567"/>
      <w:bookmarkStart w:id="4345" w:name="_Toc138761831"/>
      <w:bookmarkStart w:id="4346" w:name="_Toc145708046"/>
      <w:bookmarkStart w:id="4347" w:name="_Toc160570539"/>
      <w:bookmarkStart w:id="4348" w:name="_Toc162008135"/>
      <w:bookmarkStart w:id="4349" w:name="_Toc164763553"/>
      <w:r>
        <w:rPr>
          <w:lang w:eastAsia="zh-CN"/>
        </w:rPr>
        <w:t>8.</w:t>
      </w:r>
      <w:r w:rsidR="00A670FE">
        <w:rPr>
          <w:lang w:eastAsia="zh-CN"/>
        </w:rPr>
        <w:t>6</w:t>
      </w:r>
      <w:r>
        <w:rPr>
          <w:lang w:eastAsia="zh-CN"/>
        </w:rPr>
        <w:t>.2.2.4</w:t>
      </w:r>
      <w:r>
        <w:rPr>
          <w:lang w:eastAsia="zh-CN"/>
        </w:rPr>
        <w:tab/>
        <w:t>Resource Custom Operations</w:t>
      </w:r>
      <w:bookmarkEnd w:id="4339"/>
      <w:bookmarkEnd w:id="4340"/>
      <w:bookmarkEnd w:id="4341"/>
      <w:bookmarkEnd w:id="4342"/>
      <w:bookmarkEnd w:id="4343"/>
      <w:bookmarkEnd w:id="4344"/>
      <w:bookmarkEnd w:id="4345"/>
      <w:bookmarkEnd w:id="4346"/>
      <w:bookmarkEnd w:id="4347"/>
      <w:bookmarkEnd w:id="4348"/>
      <w:bookmarkEnd w:id="4349"/>
    </w:p>
    <w:p w14:paraId="3713D7FC" w14:textId="77777777" w:rsidR="009D1C10" w:rsidRDefault="009D1C10" w:rsidP="009D1C10">
      <w:r>
        <w:t>None.</w:t>
      </w:r>
    </w:p>
    <w:p w14:paraId="0F519E50" w14:textId="3487297A" w:rsidR="009D1C10" w:rsidRDefault="009D1C10" w:rsidP="009D1C10">
      <w:pPr>
        <w:pStyle w:val="Heading4"/>
      </w:pPr>
      <w:bookmarkStart w:id="4350" w:name="_Toc85734428"/>
      <w:bookmarkStart w:id="4351" w:name="_Toc89431727"/>
      <w:bookmarkStart w:id="4352" w:name="_Toc97042539"/>
      <w:bookmarkStart w:id="4353" w:name="_Toc97045683"/>
      <w:bookmarkStart w:id="4354" w:name="_Toc97155428"/>
      <w:bookmarkStart w:id="4355" w:name="_Toc101521568"/>
      <w:bookmarkStart w:id="4356" w:name="_Toc138761832"/>
      <w:bookmarkStart w:id="4357" w:name="_Toc145708047"/>
      <w:bookmarkStart w:id="4358" w:name="_Toc160570540"/>
      <w:bookmarkStart w:id="4359" w:name="_Toc162008136"/>
      <w:bookmarkStart w:id="4360" w:name="_Toc164763554"/>
      <w:r>
        <w:t>8.</w:t>
      </w:r>
      <w:r w:rsidR="00A670FE">
        <w:t>6</w:t>
      </w:r>
      <w:r>
        <w:t>.2.3</w:t>
      </w:r>
      <w:r>
        <w:tab/>
        <w:t>Resource</w:t>
      </w:r>
      <w:r w:rsidRPr="00831458">
        <w:t xml:space="preserve">: </w:t>
      </w:r>
      <w:r>
        <w:t xml:space="preserve">Individual </w:t>
      </w:r>
      <w:r>
        <w:rPr>
          <w:lang w:eastAsia="ja-JP"/>
        </w:rPr>
        <w:t>ACR Management Events Subscription</w:t>
      </w:r>
      <w:bookmarkEnd w:id="4350"/>
      <w:bookmarkEnd w:id="4351"/>
      <w:bookmarkEnd w:id="4352"/>
      <w:bookmarkEnd w:id="4353"/>
      <w:bookmarkEnd w:id="4354"/>
      <w:bookmarkEnd w:id="4355"/>
      <w:bookmarkEnd w:id="4356"/>
      <w:bookmarkEnd w:id="4357"/>
      <w:bookmarkEnd w:id="4358"/>
      <w:bookmarkEnd w:id="4359"/>
      <w:bookmarkEnd w:id="4360"/>
    </w:p>
    <w:p w14:paraId="49332CA4" w14:textId="2BCC1A43" w:rsidR="009D1C10" w:rsidRPr="00C14CE6" w:rsidRDefault="009D1C10" w:rsidP="009D1C10">
      <w:pPr>
        <w:pStyle w:val="Heading5"/>
        <w:rPr>
          <w:lang w:eastAsia="zh-CN"/>
        </w:rPr>
      </w:pPr>
      <w:bookmarkStart w:id="4361" w:name="_Toc85734429"/>
      <w:bookmarkStart w:id="4362" w:name="_Toc89431728"/>
      <w:bookmarkStart w:id="4363" w:name="_Toc97042540"/>
      <w:bookmarkStart w:id="4364" w:name="_Toc97045684"/>
      <w:bookmarkStart w:id="4365" w:name="_Toc97155429"/>
      <w:bookmarkStart w:id="4366" w:name="_Toc101521569"/>
      <w:bookmarkStart w:id="4367" w:name="_Toc138761833"/>
      <w:bookmarkStart w:id="4368" w:name="_Toc145708048"/>
      <w:bookmarkStart w:id="4369" w:name="_Toc160570541"/>
      <w:bookmarkStart w:id="4370" w:name="_Toc162008137"/>
      <w:bookmarkStart w:id="4371" w:name="_Toc164763555"/>
      <w:r>
        <w:rPr>
          <w:lang w:eastAsia="zh-CN"/>
        </w:rPr>
        <w:t>8.</w:t>
      </w:r>
      <w:r w:rsidR="00A670FE">
        <w:rPr>
          <w:lang w:eastAsia="zh-CN"/>
        </w:rPr>
        <w:t>6</w:t>
      </w:r>
      <w:r>
        <w:rPr>
          <w:lang w:eastAsia="zh-CN"/>
        </w:rPr>
        <w:t>.2.3.1</w:t>
      </w:r>
      <w:r>
        <w:rPr>
          <w:lang w:eastAsia="zh-CN"/>
        </w:rPr>
        <w:tab/>
        <w:t>Description</w:t>
      </w:r>
      <w:bookmarkEnd w:id="4361"/>
      <w:bookmarkEnd w:id="4362"/>
      <w:bookmarkEnd w:id="4363"/>
      <w:bookmarkEnd w:id="4364"/>
      <w:bookmarkEnd w:id="4365"/>
      <w:bookmarkEnd w:id="4366"/>
      <w:bookmarkEnd w:id="4367"/>
      <w:bookmarkEnd w:id="4368"/>
      <w:bookmarkEnd w:id="4369"/>
      <w:bookmarkEnd w:id="4370"/>
      <w:bookmarkEnd w:id="437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372" w:name="_Toc85734430"/>
      <w:bookmarkStart w:id="4373" w:name="_Toc89431729"/>
      <w:bookmarkStart w:id="4374" w:name="_Toc97042541"/>
      <w:bookmarkStart w:id="4375" w:name="_Toc97045685"/>
      <w:bookmarkStart w:id="4376" w:name="_Toc97155430"/>
      <w:bookmarkStart w:id="4377" w:name="_Toc101521570"/>
      <w:bookmarkStart w:id="4378" w:name="_Toc138761834"/>
      <w:bookmarkStart w:id="4379" w:name="_Toc145708049"/>
      <w:bookmarkStart w:id="4380" w:name="_Toc160570542"/>
      <w:bookmarkStart w:id="4381" w:name="_Toc162008138"/>
      <w:bookmarkStart w:id="4382" w:name="_Toc164763556"/>
      <w:r>
        <w:rPr>
          <w:lang w:eastAsia="zh-CN"/>
        </w:rPr>
        <w:t>8.</w:t>
      </w:r>
      <w:r w:rsidR="00A670FE">
        <w:rPr>
          <w:lang w:eastAsia="zh-CN"/>
        </w:rPr>
        <w:t>6</w:t>
      </w:r>
      <w:r>
        <w:rPr>
          <w:lang w:eastAsia="zh-CN"/>
        </w:rPr>
        <w:t>.2.3.2</w:t>
      </w:r>
      <w:r>
        <w:rPr>
          <w:lang w:eastAsia="zh-CN"/>
        </w:rPr>
        <w:tab/>
        <w:t>Resource Definition</w:t>
      </w:r>
      <w:bookmarkEnd w:id="4372"/>
      <w:bookmarkEnd w:id="4373"/>
      <w:bookmarkEnd w:id="4374"/>
      <w:bookmarkEnd w:id="4375"/>
      <w:bookmarkEnd w:id="4376"/>
      <w:bookmarkEnd w:id="4377"/>
      <w:bookmarkEnd w:id="4378"/>
      <w:bookmarkEnd w:id="4379"/>
      <w:bookmarkEnd w:id="4380"/>
      <w:bookmarkEnd w:id="4381"/>
      <w:bookmarkEnd w:id="438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383" w:name="_Toc85734431"/>
      <w:bookmarkStart w:id="4384" w:name="_Toc89431730"/>
      <w:bookmarkStart w:id="4385" w:name="_Toc97042542"/>
      <w:bookmarkStart w:id="4386" w:name="_Toc97045686"/>
      <w:bookmarkStart w:id="4387" w:name="_Toc97155431"/>
      <w:bookmarkStart w:id="4388" w:name="_Toc101521571"/>
      <w:bookmarkStart w:id="4389" w:name="_Toc138761835"/>
      <w:bookmarkStart w:id="4390" w:name="_Toc145708050"/>
      <w:bookmarkStart w:id="4391" w:name="_Toc160570543"/>
      <w:bookmarkStart w:id="4392" w:name="_Toc162008139"/>
      <w:bookmarkStart w:id="4393" w:name="_Toc164763557"/>
      <w:r>
        <w:rPr>
          <w:lang w:eastAsia="zh-CN"/>
        </w:rPr>
        <w:t>8.</w:t>
      </w:r>
      <w:r w:rsidR="00A670FE">
        <w:rPr>
          <w:lang w:eastAsia="zh-CN"/>
        </w:rPr>
        <w:t>6</w:t>
      </w:r>
      <w:r>
        <w:rPr>
          <w:lang w:eastAsia="zh-CN"/>
        </w:rPr>
        <w:t>.2.3.3</w:t>
      </w:r>
      <w:r>
        <w:rPr>
          <w:lang w:eastAsia="zh-CN"/>
        </w:rPr>
        <w:tab/>
        <w:t>Resource Standard Methods</w:t>
      </w:r>
      <w:bookmarkEnd w:id="4383"/>
      <w:bookmarkEnd w:id="4384"/>
      <w:bookmarkEnd w:id="4385"/>
      <w:bookmarkEnd w:id="4386"/>
      <w:bookmarkEnd w:id="4387"/>
      <w:bookmarkEnd w:id="4388"/>
      <w:bookmarkEnd w:id="4389"/>
      <w:bookmarkEnd w:id="4390"/>
      <w:bookmarkEnd w:id="4391"/>
      <w:bookmarkEnd w:id="4392"/>
      <w:bookmarkEnd w:id="4393"/>
    </w:p>
    <w:p w14:paraId="4FBF3F4D" w14:textId="47C3C3E8" w:rsidR="009D1C10" w:rsidRDefault="009D1C10" w:rsidP="009D1C10">
      <w:pPr>
        <w:pStyle w:val="Heading6"/>
        <w:rPr>
          <w:lang w:eastAsia="zh-CN"/>
        </w:rPr>
      </w:pPr>
      <w:bookmarkStart w:id="4394" w:name="_Toc85734432"/>
      <w:bookmarkStart w:id="4395" w:name="_Toc89431731"/>
      <w:bookmarkStart w:id="4396" w:name="_Toc97042543"/>
      <w:bookmarkStart w:id="4397" w:name="_Toc97045687"/>
      <w:bookmarkStart w:id="4398" w:name="_Toc97155432"/>
      <w:bookmarkStart w:id="4399" w:name="_Toc101521572"/>
      <w:bookmarkStart w:id="4400" w:name="_Toc138761836"/>
      <w:bookmarkStart w:id="4401" w:name="_Toc145708051"/>
      <w:bookmarkStart w:id="4402" w:name="_Toc160570544"/>
      <w:bookmarkStart w:id="4403" w:name="_Toc162008140"/>
      <w:bookmarkStart w:id="4404" w:name="_Toc164763558"/>
      <w:r>
        <w:rPr>
          <w:lang w:eastAsia="zh-CN"/>
        </w:rPr>
        <w:t>8.</w:t>
      </w:r>
      <w:r w:rsidR="00A670FE">
        <w:rPr>
          <w:lang w:eastAsia="zh-CN"/>
        </w:rPr>
        <w:t>6</w:t>
      </w:r>
      <w:r>
        <w:rPr>
          <w:lang w:eastAsia="zh-CN"/>
        </w:rPr>
        <w:t>.2.3.3.1</w:t>
      </w:r>
      <w:r>
        <w:rPr>
          <w:lang w:eastAsia="zh-CN"/>
        </w:rPr>
        <w:tab/>
        <w:t>PATCH</w:t>
      </w:r>
      <w:bookmarkEnd w:id="4394"/>
      <w:bookmarkEnd w:id="4395"/>
      <w:bookmarkEnd w:id="4396"/>
      <w:bookmarkEnd w:id="4397"/>
      <w:bookmarkEnd w:id="4398"/>
      <w:bookmarkEnd w:id="4399"/>
      <w:bookmarkEnd w:id="4400"/>
      <w:bookmarkEnd w:id="4401"/>
      <w:bookmarkEnd w:id="4402"/>
      <w:bookmarkEnd w:id="4403"/>
      <w:bookmarkEnd w:id="440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05" w:name="_Toc85734433"/>
      <w:bookmarkStart w:id="4406" w:name="_Toc89431732"/>
      <w:bookmarkStart w:id="4407" w:name="_Toc97042544"/>
      <w:bookmarkStart w:id="4408" w:name="_Toc97045688"/>
      <w:bookmarkStart w:id="4409" w:name="_Toc97155433"/>
      <w:bookmarkStart w:id="4410" w:name="_Toc101521573"/>
      <w:bookmarkStart w:id="4411" w:name="_Toc138761837"/>
      <w:bookmarkStart w:id="4412" w:name="_Toc145708052"/>
      <w:bookmarkStart w:id="4413" w:name="_Toc160570545"/>
      <w:bookmarkStart w:id="4414" w:name="_Toc162008141"/>
      <w:bookmarkStart w:id="4415" w:name="_Toc164763559"/>
      <w:r>
        <w:rPr>
          <w:lang w:eastAsia="zh-CN"/>
        </w:rPr>
        <w:t>8.</w:t>
      </w:r>
      <w:r w:rsidR="00A670FE">
        <w:rPr>
          <w:lang w:eastAsia="zh-CN"/>
        </w:rPr>
        <w:t>6</w:t>
      </w:r>
      <w:r>
        <w:rPr>
          <w:lang w:eastAsia="zh-CN"/>
        </w:rPr>
        <w:t>.2.3.3.2</w:t>
      </w:r>
      <w:r>
        <w:rPr>
          <w:lang w:eastAsia="zh-CN"/>
        </w:rPr>
        <w:tab/>
        <w:t>PUT</w:t>
      </w:r>
      <w:bookmarkEnd w:id="4405"/>
      <w:bookmarkEnd w:id="4406"/>
      <w:bookmarkEnd w:id="4407"/>
      <w:bookmarkEnd w:id="4408"/>
      <w:bookmarkEnd w:id="4409"/>
      <w:bookmarkEnd w:id="4410"/>
      <w:bookmarkEnd w:id="4411"/>
      <w:bookmarkEnd w:id="4412"/>
      <w:bookmarkEnd w:id="4413"/>
      <w:bookmarkEnd w:id="4414"/>
      <w:bookmarkEnd w:id="441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16" w:name="_Toc85734434"/>
      <w:bookmarkStart w:id="4417" w:name="_Toc89431733"/>
      <w:bookmarkStart w:id="4418" w:name="_Toc97042545"/>
      <w:bookmarkStart w:id="4419" w:name="_Toc97045689"/>
      <w:bookmarkStart w:id="4420" w:name="_Toc97155434"/>
      <w:bookmarkStart w:id="4421" w:name="_Toc101521574"/>
      <w:bookmarkStart w:id="4422" w:name="_Toc138761838"/>
      <w:bookmarkStart w:id="4423" w:name="_Toc145708053"/>
      <w:bookmarkStart w:id="4424" w:name="_Toc160570546"/>
      <w:bookmarkStart w:id="4425" w:name="_Toc162008142"/>
      <w:bookmarkStart w:id="4426" w:name="_Toc164763560"/>
      <w:r>
        <w:rPr>
          <w:lang w:eastAsia="zh-CN"/>
        </w:rPr>
        <w:t>8.</w:t>
      </w:r>
      <w:r w:rsidR="00CB13E5">
        <w:rPr>
          <w:lang w:eastAsia="zh-CN"/>
        </w:rPr>
        <w:t>6</w:t>
      </w:r>
      <w:r>
        <w:rPr>
          <w:lang w:eastAsia="zh-CN"/>
        </w:rPr>
        <w:t>.2.3.3.3</w:t>
      </w:r>
      <w:r>
        <w:rPr>
          <w:lang w:eastAsia="zh-CN"/>
        </w:rPr>
        <w:tab/>
        <w:t>DELETE</w:t>
      </w:r>
      <w:bookmarkEnd w:id="4416"/>
      <w:bookmarkEnd w:id="4417"/>
      <w:bookmarkEnd w:id="4418"/>
      <w:bookmarkEnd w:id="4419"/>
      <w:bookmarkEnd w:id="4420"/>
      <w:bookmarkEnd w:id="4421"/>
      <w:bookmarkEnd w:id="4422"/>
      <w:bookmarkEnd w:id="4423"/>
      <w:bookmarkEnd w:id="4424"/>
      <w:bookmarkEnd w:id="4425"/>
      <w:bookmarkEnd w:id="442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27" w:name="_Toc85734435"/>
      <w:bookmarkStart w:id="4428" w:name="_Toc89431734"/>
      <w:bookmarkStart w:id="4429" w:name="_Toc97042546"/>
      <w:bookmarkStart w:id="4430" w:name="_Toc97045690"/>
      <w:bookmarkStart w:id="4431" w:name="_Toc97155435"/>
      <w:bookmarkStart w:id="4432" w:name="_Toc101521575"/>
      <w:bookmarkStart w:id="4433" w:name="_Toc138761839"/>
      <w:bookmarkStart w:id="4434" w:name="_Toc145708054"/>
      <w:bookmarkStart w:id="4435" w:name="_Toc160570547"/>
      <w:bookmarkStart w:id="4436" w:name="_Toc162008143"/>
      <w:bookmarkStart w:id="4437" w:name="_Toc164763561"/>
      <w:r>
        <w:rPr>
          <w:lang w:eastAsia="zh-CN"/>
        </w:rPr>
        <w:t>8.</w:t>
      </w:r>
      <w:r w:rsidR="00CB13E5">
        <w:rPr>
          <w:lang w:eastAsia="zh-CN"/>
        </w:rPr>
        <w:t>6</w:t>
      </w:r>
      <w:r w:rsidR="009D1C10">
        <w:rPr>
          <w:lang w:eastAsia="zh-CN"/>
        </w:rPr>
        <w:t>.2.3.3.4</w:t>
      </w:r>
      <w:r w:rsidR="009D1C10">
        <w:rPr>
          <w:lang w:eastAsia="zh-CN"/>
        </w:rPr>
        <w:tab/>
        <w:t>GET</w:t>
      </w:r>
      <w:bookmarkEnd w:id="4427"/>
      <w:bookmarkEnd w:id="4428"/>
      <w:bookmarkEnd w:id="4429"/>
      <w:bookmarkEnd w:id="4430"/>
      <w:bookmarkEnd w:id="4431"/>
      <w:bookmarkEnd w:id="4432"/>
      <w:bookmarkEnd w:id="4433"/>
      <w:bookmarkEnd w:id="4434"/>
      <w:bookmarkEnd w:id="4435"/>
      <w:bookmarkEnd w:id="4436"/>
      <w:bookmarkEnd w:id="443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438" w:name="_Toc85734436"/>
      <w:bookmarkStart w:id="4439" w:name="_Toc89431735"/>
      <w:bookmarkStart w:id="4440" w:name="_Toc97042547"/>
      <w:bookmarkStart w:id="4441" w:name="_Toc97045691"/>
      <w:bookmarkStart w:id="4442" w:name="_Toc97155436"/>
      <w:bookmarkStart w:id="4443" w:name="_Toc101521576"/>
      <w:bookmarkStart w:id="4444" w:name="_Toc138761840"/>
      <w:bookmarkStart w:id="4445" w:name="_Toc145708055"/>
      <w:bookmarkStart w:id="4446" w:name="_Toc160570548"/>
      <w:bookmarkStart w:id="4447" w:name="_Toc162008144"/>
      <w:bookmarkStart w:id="4448" w:name="_Toc164763562"/>
      <w:r>
        <w:rPr>
          <w:lang w:eastAsia="zh-CN"/>
        </w:rPr>
        <w:t>8.</w:t>
      </w:r>
      <w:r w:rsidR="00CB13E5">
        <w:rPr>
          <w:lang w:eastAsia="zh-CN"/>
        </w:rPr>
        <w:t>6</w:t>
      </w:r>
      <w:r>
        <w:rPr>
          <w:lang w:eastAsia="zh-CN"/>
        </w:rPr>
        <w:t>.2.3.4</w:t>
      </w:r>
      <w:r>
        <w:rPr>
          <w:lang w:eastAsia="zh-CN"/>
        </w:rPr>
        <w:tab/>
        <w:t>Resource Custom Operations</w:t>
      </w:r>
      <w:bookmarkEnd w:id="4438"/>
      <w:bookmarkEnd w:id="4439"/>
      <w:bookmarkEnd w:id="4440"/>
      <w:bookmarkEnd w:id="4441"/>
      <w:bookmarkEnd w:id="4442"/>
      <w:bookmarkEnd w:id="4443"/>
      <w:bookmarkEnd w:id="4444"/>
      <w:bookmarkEnd w:id="4445"/>
      <w:bookmarkEnd w:id="4446"/>
      <w:bookmarkEnd w:id="4447"/>
      <w:bookmarkEnd w:id="4448"/>
    </w:p>
    <w:p w14:paraId="4E84F741" w14:textId="77777777" w:rsidR="009D1C10" w:rsidRDefault="009D1C10" w:rsidP="009D1C10">
      <w:r>
        <w:t>None.</w:t>
      </w:r>
    </w:p>
    <w:p w14:paraId="5E0E462A" w14:textId="3F783621" w:rsidR="009D1C10" w:rsidRDefault="009D1C10" w:rsidP="009D1C10">
      <w:pPr>
        <w:pStyle w:val="Heading3"/>
      </w:pPr>
      <w:bookmarkStart w:id="4449" w:name="_Toc85734437"/>
      <w:bookmarkStart w:id="4450" w:name="_Toc89431736"/>
      <w:bookmarkStart w:id="4451" w:name="_Toc97042548"/>
      <w:bookmarkStart w:id="4452" w:name="_Toc97045692"/>
      <w:bookmarkStart w:id="4453" w:name="_Toc97155437"/>
      <w:bookmarkStart w:id="4454" w:name="_Toc101521577"/>
      <w:bookmarkStart w:id="4455" w:name="_Toc138761841"/>
      <w:bookmarkStart w:id="4456" w:name="_Toc145708056"/>
      <w:bookmarkStart w:id="4457" w:name="_Toc160570549"/>
      <w:bookmarkStart w:id="4458" w:name="_Toc162008145"/>
      <w:bookmarkStart w:id="4459" w:name="_Toc164763563"/>
      <w:r>
        <w:t>8.</w:t>
      </w:r>
      <w:r w:rsidR="00CB13E5">
        <w:t>6</w:t>
      </w:r>
      <w:r>
        <w:t>.3</w:t>
      </w:r>
      <w:r>
        <w:tab/>
        <w:t>Custom Operations without associated resources</w:t>
      </w:r>
      <w:bookmarkEnd w:id="4449"/>
      <w:bookmarkEnd w:id="4450"/>
      <w:bookmarkEnd w:id="4451"/>
      <w:bookmarkEnd w:id="4452"/>
      <w:bookmarkEnd w:id="4453"/>
      <w:bookmarkEnd w:id="4454"/>
      <w:bookmarkEnd w:id="4455"/>
      <w:bookmarkEnd w:id="4456"/>
      <w:bookmarkEnd w:id="4457"/>
      <w:bookmarkEnd w:id="4458"/>
      <w:bookmarkEnd w:id="445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460" w:name="_Toc85734438"/>
      <w:bookmarkStart w:id="4461" w:name="_Toc89431737"/>
      <w:bookmarkStart w:id="4462" w:name="_Toc97042549"/>
      <w:bookmarkStart w:id="4463" w:name="_Toc97045693"/>
      <w:bookmarkStart w:id="4464" w:name="_Toc97155438"/>
      <w:bookmarkStart w:id="4465" w:name="_Toc101521578"/>
      <w:bookmarkStart w:id="4466" w:name="_Toc138761842"/>
      <w:bookmarkStart w:id="4467" w:name="_Toc145708057"/>
      <w:bookmarkStart w:id="4468" w:name="_Toc160570550"/>
      <w:bookmarkStart w:id="4469" w:name="_Toc162008146"/>
      <w:bookmarkStart w:id="4470" w:name="_Toc164763564"/>
      <w:r>
        <w:t>8.</w:t>
      </w:r>
      <w:r w:rsidR="00CB13E5">
        <w:t>6</w:t>
      </w:r>
      <w:r>
        <w:t>.4</w:t>
      </w:r>
      <w:r>
        <w:tab/>
        <w:t>Notifications</w:t>
      </w:r>
      <w:bookmarkEnd w:id="4460"/>
      <w:bookmarkEnd w:id="4461"/>
      <w:bookmarkEnd w:id="4462"/>
      <w:bookmarkEnd w:id="4463"/>
      <w:bookmarkEnd w:id="4464"/>
      <w:bookmarkEnd w:id="4465"/>
      <w:bookmarkEnd w:id="4466"/>
      <w:bookmarkEnd w:id="4467"/>
      <w:bookmarkEnd w:id="4468"/>
      <w:bookmarkEnd w:id="4469"/>
      <w:bookmarkEnd w:id="4470"/>
    </w:p>
    <w:p w14:paraId="2598169D" w14:textId="2B2B6031" w:rsidR="009D1C10" w:rsidRPr="00AF7276" w:rsidRDefault="009D1C10" w:rsidP="009D1C10">
      <w:pPr>
        <w:pStyle w:val="Heading4"/>
      </w:pPr>
      <w:bookmarkStart w:id="4471" w:name="_Toc85734439"/>
      <w:bookmarkStart w:id="4472" w:name="_Toc89431738"/>
      <w:bookmarkStart w:id="4473" w:name="_Toc97042550"/>
      <w:bookmarkStart w:id="4474" w:name="_Toc97045694"/>
      <w:bookmarkStart w:id="4475" w:name="_Toc97155439"/>
      <w:bookmarkStart w:id="4476" w:name="_Toc101521579"/>
      <w:bookmarkStart w:id="4477" w:name="_Toc138761843"/>
      <w:bookmarkStart w:id="4478" w:name="_Toc145708058"/>
      <w:bookmarkStart w:id="4479" w:name="_Toc160570551"/>
      <w:bookmarkStart w:id="4480" w:name="_Toc162008147"/>
      <w:bookmarkStart w:id="4481" w:name="_Toc164763565"/>
      <w:r>
        <w:t>8.</w:t>
      </w:r>
      <w:r w:rsidR="00CB13E5">
        <w:t>6</w:t>
      </w:r>
      <w:r w:rsidRPr="00AF7276">
        <w:t>.</w:t>
      </w:r>
      <w:r>
        <w:t>4</w:t>
      </w:r>
      <w:r w:rsidRPr="00AF7276">
        <w:t>.1</w:t>
      </w:r>
      <w:r w:rsidRPr="00AF7276">
        <w:tab/>
        <w:t>General</w:t>
      </w:r>
      <w:bookmarkEnd w:id="4471"/>
      <w:bookmarkEnd w:id="4472"/>
      <w:bookmarkEnd w:id="4473"/>
      <w:bookmarkEnd w:id="4474"/>
      <w:bookmarkEnd w:id="4475"/>
      <w:bookmarkEnd w:id="4476"/>
      <w:bookmarkEnd w:id="4477"/>
      <w:bookmarkEnd w:id="4478"/>
      <w:bookmarkEnd w:id="4479"/>
      <w:bookmarkEnd w:id="4480"/>
      <w:bookmarkEnd w:id="448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482" w:name="_Toc85734440"/>
      <w:bookmarkStart w:id="4483" w:name="_Toc89431739"/>
      <w:bookmarkStart w:id="4484" w:name="_Toc97042551"/>
      <w:bookmarkStart w:id="4485" w:name="_Toc97045695"/>
      <w:bookmarkStart w:id="4486" w:name="_Toc97155440"/>
      <w:bookmarkStart w:id="4487" w:name="_Toc101521580"/>
      <w:bookmarkStart w:id="4488" w:name="_Toc138761844"/>
      <w:bookmarkStart w:id="4489" w:name="_Toc145708059"/>
      <w:bookmarkStart w:id="4490" w:name="_Toc160570552"/>
      <w:bookmarkStart w:id="4491" w:name="_Toc162008148"/>
      <w:bookmarkStart w:id="4492" w:name="_Toc164763566"/>
      <w:r>
        <w:rPr>
          <w:lang w:eastAsia="zh-CN"/>
        </w:rPr>
        <w:t>8.</w:t>
      </w:r>
      <w:r w:rsidR="00CB13E5">
        <w:rPr>
          <w:lang w:eastAsia="zh-CN"/>
        </w:rPr>
        <w:t>6</w:t>
      </w:r>
      <w:r>
        <w:rPr>
          <w:lang w:eastAsia="zh-CN"/>
        </w:rPr>
        <w:t>.4.2</w:t>
      </w:r>
      <w:r>
        <w:rPr>
          <w:lang w:eastAsia="zh-CN"/>
        </w:rPr>
        <w:tab/>
        <w:t>ACR Management Events Notification</w:t>
      </w:r>
      <w:bookmarkEnd w:id="4482"/>
      <w:bookmarkEnd w:id="4483"/>
      <w:bookmarkEnd w:id="4484"/>
      <w:bookmarkEnd w:id="4485"/>
      <w:bookmarkEnd w:id="4486"/>
      <w:bookmarkEnd w:id="4487"/>
      <w:bookmarkEnd w:id="4488"/>
      <w:bookmarkEnd w:id="4489"/>
      <w:bookmarkEnd w:id="4490"/>
      <w:bookmarkEnd w:id="4491"/>
      <w:bookmarkEnd w:id="4492"/>
    </w:p>
    <w:p w14:paraId="58BFD2AF" w14:textId="0FB5F139" w:rsidR="009D1C10" w:rsidRDefault="009D1C10" w:rsidP="009D1C10">
      <w:pPr>
        <w:pStyle w:val="Heading5"/>
        <w:rPr>
          <w:lang w:eastAsia="zh-CN"/>
        </w:rPr>
      </w:pPr>
      <w:bookmarkStart w:id="4493" w:name="_Toc85734441"/>
      <w:bookmarkStart w:id="4494" w:name="_Toc89431740"/>
      <w:bookmarkStart w:id="4495" w:name="_Toc97042552"/>
      <w:bookmarkStart w:id="4496" w:name="_Toc97045696"/>
      <w:bookmarkStart w:id="4497" w:name="_Toc97155441"/>
      <w:bookmarkStart w:id="4498" w:name="_Toc101521581"/>
      <w:bookmarkStart w:id="4499" w:name="_Toc138761845"/>
      <w:bookmarkStart w:id="4500" w:name="_Toc145708060"/>
      <w:bookmarkStart w:id="4501" w:name="_Toc160570553"/>
      <w:bookmarkStart w:id="4502" w:name="_Toc162008149"/>
      <w:bookmarkStart w:id="4503" w:name="_Toc164763567"/>
      <w:r>
        <w:rPr>
          <w:lang w:eastAsia="zh-CN"/>
        </w:rPr>
        <w:t>8.</w:t>
      </w:r>
      <w:r w:rsidR="00CB13E5">
        <w:rPr>
          <w:lang w:eastAsia="zh-CN"/>
        </w:rPr>
        <w:t>6</w:t>
      </w:r>
      <w:r>
        <w:rPr>
          <w:lang w:eastAsia="zh-CN"/>
        </w:rPr>
        <w:t>.4.2.1</w:t>
      </w:r>
      <w:r>
        <w:rPr>
          <w:lang w:eastAsia="zh-CN"/>
        </w:rPr>
        <w:tab/>
        <w:t>Description</w:t>
      </w:r>
      <w:bookmarkEnd w:id="4493"/>
      <w:bookmarkEnd w:id="4494"/>
      <w:bookmarkEnd w:id="4495"/>
      <w:bookmarkEnd w:id="4496"/>
      <w:bookmarkEnd w:id="4497"/>
      <w:bookmarkEnd w:id="4498"/>
      <w:bookmarkEnd w:id="4499"/>
      <w:bookmarkEnd w:id="4500"/>
      <w:bookmarkEnd w:id="4501"/>
      <w:bookmarkEnd w:id="4502"/>
      <w:bookmarkEnd w:id="4503"/>
    </w:p>
    <w:p w14:paraId="52025D7D" w14:textId="0831564F" w:rsidR="009D1C10" w:rsidRDefault="009D1C10" w:rsidP="009D1C10">
      <w:pPr>
        <w:pStyle w:val="Heading5"/>
        <w:rPr>
          <w:lang w:eastAsia="zh-CN"/>
        </w:rPr>
      </w:pPr>
      <w:bookmarkStart w:id="4504" w:name="_Toc85734442"/>
      <w:bookmarkStart w:id="4505" w:name="_Toc89431741"/>
      <w:bookmarkStart w:id="4506" w:name="_Toc97042553"/>
      <w:bookmarkStart w:id="4507" w:name="_Toc97045697"/>
      <w:bookmarkStart w:id="4508" w:name="_Toc97155442"/>
      <w:bookmarkStart w:id="4509" w:name="_Toc101521582"/>
      <w:bookmarkStart w:id="4510" w:name="_Toc138761846"/>
      <w:bookmarkStart w:id="4511" w:name="_Toc145708061"/>
      <w:bookmarkStart w:id="4512" w:name="_Toc160570554"/>
      <w:bookmarkStart w:id="4513" w:name="_Toc162008150"/>
      <w:bookmarkStart w:id="4514" w:name="_Toc164763568"/>
      <w:r>
        <w:rPr>
          <w:lang w:eastAsia="zh-CN"/>
        </w:rPr>
        <w:t>8.</w:t>
      </w:r>
      <w:r w:rsidR="00CB13E5">
        <w:rPr>
          <w:lang w:eastAsia="zh-CN"/>
        </w:rPr>
        <w:t>6</w:t>
      </w:r>
      <w:r>
        <w:rPr>
          <w:lang w:eastAsia="zh-CN"/>
        </w:rPr>
        <w:t>.4.2.2</w:t>
      </w:r>
      <w:r>
        <w:rPr>
          <w:lang w:eastAsia="zh-CN"/>
        </w:rPr>
        <w:tab/>
        <w:t>Notification definition</w:t>
      </w:r>
      <w:bookmarkEnd w:id="4504"/>
      <w:bookmarkEnd w:id="4505"/>
      <w:bookmarkEnd w:id="4506"/>
      <w:bookmarkEnd w:id="4507"/>
      <w:bookmarkEnd w:id="4508"/>
      <w:bookmarkEnd w:id="4509"/>
      <w:bookmarkEnd w:id="4510"/>
      <w:bookmarkEnd w:id="4511"/>
      <w:bookmarkEnd w:id="4512"/>
      <w:bookmarkEnd w:id="4513"/>
      <w:bookmarkEnd w:id="451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15" w:name="_Toc138761847"/>
      <w:bookmarkStart w:id="4516" w:name="_Toc145708062"/>
      <w:bookmarkStart w:id="4517" w:name="_Toc160570555"/>
      <w:bookmarkStart w:id="4518" w:name="_Toc162008151"/>
      <w:bookmarkStart w:id="4519" w:name="_Toc164763569"/>
      <w:r>
        <w:rPr>
          <w:lang w:eastAsia="zh-CN"/>
        </w:rPr>
        <w:t>8.</w:t>
      </w:r>
      <w:r w:rsidR="00CB13E5">
        <w:rPr>
          <w:lang w:eastAsia="zh-CN"/>
        </w:rPr>
        <w:t>6</w:t>
      </w:r>
      <w:r>
        <w:rPr>
          <w:lang w:eastAsia="zh-CN"/>
        </w:rPr>
        <w:t>.4.3</w:t>
      </w:r>
      <w:r>
        <w:rPr>
          <w:lang w:eastAsia="zh-CN"/>
        </w:rPr>
        <w:tab/>
        <w:t>User Plane Path Change Availability Notification</w:t>
      </w:r>
      <w:bookmarkEnd w:id="4515"/>
      <w:bookmarkEnd w:id="4516"/>
      <w:bookmarkEnd w:id="4517"/>
      <w:bookmarkEnd w:id="4518"/>
      <w:bookmarkEnd w:id="4519"/>
    </w:p>
    <w:p w14:paraId="0081FEF4" w14:textId="0AB004DA" w:rsidR="00DC4646" w:rsidRPr="00C7213A" w:rsidRDefault="00DC4646" w:rsidP="00DC4646">
      <w:pPr>
        <w:pStyle w:val="Heading5"/>
        <w:rPr>
          <w:lang w:val="en-US" w:eastAsia="zh-CN"/>
        </w:rPr>
      </w:pPr>
      <w:bookmarkStart w:id="4520" w:name="_Toc138761848"/>
      <w:bookmarkStart w:id="4521" w:name="_Toc145708063"/>
      <w:bookmarkStart w:id="4522" w:name="_Toc160570556"/>
      <w:bookmarkStart w:id="4523" w:name="_Toc162008152"/>
      <w:bookmarkStart w:id="4524" w:name="_Toc16476357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20"/>
      <w:bookmarkEnd w:id="4521"/>
      <w:bookmarkEnd w:id="4522"/>
      <w:bookmarkEnd w:id="4523"/>
      <w:bookmarkEnd w:id="452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25" w:name="_Toc138761849"/>
      <w:bookmarkStart w:id="4526" w:name="_Toc145708064"/>
      <w:bookmarkStart w:id="4527" w:name="_Toc160570557"/>
      <w:bookmarkStart w:id="4528" w:name="_Toc162008153"/>
      <w:bookmarkStart w:id="4529" w:name="_Toc164763571"/>
      <w:r>
        <w:rPr>
          <w:lang w:eastAsia="zh-CN"/>
        </w:rPr>
        <w:t>8.</w:t>
      </w:r>
      <w:r w:rsidR="00CB13E5">
        <w:rPr>
          <w:lang w:eastAsia="zh-CN"/>
        </w:rPr>
        <w:t>6</w:t>
      </w:r>
      <w:r>
        <w:rPr>
          <w:lang w:eastAsia="zh-CN"/>
        </w:rPr>
        <w:t>.4.3.2</w:t>
      </w:r>
      <w:r>
        <w:rPr>
          <w:lang w:eastAsia="zh-CN"/>
        </w:rPr>
        <w:tab/>
        <w:t>Target URI</w:t>
      </w:r>
      <w:bookmarkEnd w:id="4525"/>
      <w:bookmarkEnd w:id="4526"/>
      <w:bookmarkEnd w:id="4527"/>
      <w:bookmarkEnd w:id="4528"/>
      <w:bookmarkEnd w:id="452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530" w:name="_Toc138761850"/>
      <w:bookmarkStart w:id="4531" w:name="_Toc145708065"/>
      <w:bookmarkStart w:id="4532" w:name="_Toc160570558"/>
      <w:bookmarkStart w:id="4533" w:name="_Toc162008154"/>
      <w:bookmarkStart w:id="4534" w:name="_Toc164763572"/>
      <w:r>
        <w:rPr>
          <w:lang w:eastAsia="zh-CN"/>
        </w:rPr>
        <w:t>8.</w:t>
      </w:r>
      <w:r w:rsidR="00CB13E5">
        <w:rPr>
          <w:lang w:eastAsia="zh-CN"/>
        </w:rPr>
        <w:t>6</w:t>
      </w:r>
      <w:r>
        <w:rPr>
          <w:lang w:eastAsia="zh-CN"/>
        </w:rPr>
        <w:t>.4.3</w:t>
      </w:r>
      <w:r w:rsidRPr="00986E88">
        <w:rPr>
          <w:noProof/>
        </w:rPr>
        <w:t>.3</w:t>
      </w:r>
      <w:r w:rsidRPr="00986E88">
        <w:rPr>
          <w:noProof/>
        </w:rPr>
        <w:tab/>
        <w:t>Standard Methods</w:t>
      </w:r>
      <w:bookmarkEnd w:id="4530"/>
      <w:bookmarkEnd w:id="4531"/>
      <w:bookmarkEnd w:id="4532"/>
      <w:bookmarkEnd w:id="4533"/>
      <w:bookmarkEnd w:id="453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535" w:name="_Toc85734443"/>
      <w:bookmarkStart w:id="4536" w:name="_Toc89431742"/>
      <w:bookmarkStart w:id="4537" w:name="_Toc97042554"/>
      <w:bookmarkStart w:id="4538" w:name="_Toc97045698"/>
      <w:bookmarkStart w:id="4539" w:name="_Toc97155443"/>
      <w:bookmarkStart w:id="4540" w:name="_Toc101521583"/>
      <w:bookmarkStart w:id="4541" w:name="_Toc138761851"/>
      <w:bookmarkStart w:id="4542" w:name="_Toc145708066"/>
      <w:bookmarkStart w:id="4543" w:name="_Toc160570559"/>
      <w:bookmarkStart w:id="4544" w:name="_Toc162008155"/>
      <w:bookmarkStart w:id="4545" w:name="_Toc164763573"/>
      <w:r>
        <w:t>8.</w:t>
      </w:r>
      <w:r w:rsidR="00CB13E5">
        <w:t>6</w:t>
      </w:r>
      <w:r>
        <w:t>.5</w:t>
      </w:r>
      <w:r>
        <w:tab/>
        <w:t>Data Model</w:t>
      </w:r>
      <w:bookmarkEnd w:id="4535"/>
      <w:bookmarkEnd w:id="4536"/>
      <w:bookmarkEnd w:id="4537"/>
      <w:bookmarkEnd w:id="4538"/>
      <w:bookmarkEnd w:id="4539"/>
      <w:bookmarkEnd w:id="4540"/>
      <w:bookmarkEnd w:id="4541"/>
      <w:bookmarkEnd w:id="4542"/>
      <w:bookmarkEnd w:id="4543"/>
      <w:bookmarkEnd w:id="4544"/>
      <w:bookmarkEnd w:id="4545"/>
    </w:p>
    <w:p w14:paraId="137BB7C6" w14:textId="430BC7EE" w:rsidR="009D1C10" w:rsidRDefault="009D1C10" w:rsidP="009D1C10">
      <w:pPr>
        <w:pStyle w:val="Heading4"/>
        <w:rPr>
          <w:lang w:eastAsia="zh-CN"/>
        </w:rPr>
      </w:pPr>
      <w:bookmarkStart w:id="4546" w:name="_Toc85734444"/>
      <w:bookmarkStart w:id="4547" w:name="_Toc89431743"/>
      <w:bookmarkStart w:id="4548" w:name="_Toc97042555"/>
      <w:bookmarkStart w:id="4549" w:name="_Toc97045699"/>
      <w:bookmarkStart w:id="4550" w:name="_Toc97155444"/>
      <w:bookmarkStart w:id="4551" w:name="_Toc101521584"/>
      <w:bookmarkStart w:id="4552" w:name="_Toc138761852"/>
      <w:bookmarkStart w:id="4553" w:name="_Toc145708067"/>
      <w:bookmarkStart w:id="4554" w:name="_Toc160570560"/>
      <w:bookmarkStart w:id="4555" w:name="_Toc162008156"/>
      <w:bookmarkStart w:id="4556" w:name="_Toc164763574"/>
      <w:r>
        <w:rPr>
          <w:lang w:eastAsia="zh-CN"/>
        </w:rPr>
        <w:t>8.</w:t>
      </w:r>
      <w:r w:rsidR="00CB13E5">
        <w:rPr>
          <w:lang w:eastAsia="zh-CN"/>
        </w:rPr>
        <w:t>6</w:t>
      </w:r>
      <w:r>
        <w:rPr>
          <w:lang w:eastAsia="zh-CN"/>
        </w:rPr>
        <w:t>.5.1</w:t>
      </w:r>
      <w:r>
        <w:rPr>
          <w:lang w:eastAsia="zh-CN"/>
        </w:rPr>
        <w:tab/>
        <w:t>General</w:t>
      </w:r>
      <w:bookmarkEnd w:id="4546"/>
      <w:bookmarkEnd w:id="4547"/>
      <w:bookmarkEnd w:id="4548"/>
      <w:bookmarkEnd w:id="4549"/>
      <w:bookmarkEnd w:id="4550"/>
      <w:bookmarkEnd w:id="4551"/>
      <w:bookmarkEnd w:id="4552"/>
      <w:bookmarkEnd w:id="4553"/>
      <w:bookmarkEnd w:id="4554"/>
      <w:bookmarkEnd w:id="4555"/>
      <w:bookmarkEnd w:id="455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557" w:name="_Toc85734445"/>
      <w:bookmarkStart w:id="4558" w:name="_Toc89431744"/>
      <w:bookmarkStart w:id="4559" w:name="_Toc97042556"/>
      <w:bookmarkStart w:id="4560" w:name="_Toc97045700"/>
      <w:bookmarkStart w:id="4561" w:name="_Toc97155445"/>
      <w:bookmarkStart w:id="4562" w:name="_Toc101521585"/>
      <w:bookmarkStart w:id="4563" w:name="_Toc138761853"/>
      <w:bookmarkStart w:id="4564" w:name="_Toc145708068"/>
      <w:bookmarkStart w:id="4565" w:name="_Toc160570561"/>
      <w:bookmarkStart w:id="4566" w:name="_Toc162008157"/>
      <w:bookmarkStart w:id="4567" w:name="_Toc164763575"/>
      <w:r>
        <w:rPr>
          <w:lang w:eastAsia="zh-CN"/>
        </w:rPr>
        <w:t>8.</w:t>
      </w:r>
      <w:r w:rsidR="0085033B">
        <w:rPr>
          <w:lang w:eastAsia="zh-CN"/>
        </w:rPr>
        <w:t>6</w:t>
      </w:r>
      <w:r w:rsidR="009D1C10">
        <w:rPr>
          <w:lang w:eastAsia="zh-CN"/>
        </w:rPr>
        <w:t>.5.2</w:t>
      </w:r>
      <w:r w:rsidR="009D1C10">
        <w:rPr>
          <w:lang w:eastAsia="zh-CN"/>
        </w:rPr>
        <w:tab/>
        <w:t>Structured data types</w:t>
      </w:r>
      <w:bookmarkEnd w:id="4557"/>
      <w:bookmarkEnd w:id="4558"/>
      <w:bookmarkEnd w:id="4559"/>
      <w:bookmarkEnd w:id="4560"/>
      <w:bookmarkEnd w:id="4561"/>
      <w:bookmarkEnd w:id="4562"/>
      <w:bookmarkEnd w:id="4563"/>
      <w:bookmarkEnd w:id="4564"/>
      <w:bookmarkEnd w:id="4565"/>
      <w:bookmarkEnd w:id="4566"/>
      <w:bookmarkEnd w:id="4567"/>
    </w:p>
    <w:p w14:paraId="657D14C6" w14:textId="3863D709" w:rsidR="009D1C10" w:rsidRDefault="00977663" w:rsidP="009D1C10">
      <w:pPr>
        <w:pStyle w:val="Heading5"/>
        <w:rPr>
          <w:lang w:eastAsia="zh-CN"/>
        </w:rPr>
      </w:pPr>
      <w:bookmarkStart w:id="4568" w:name="_Toc85734446"/>
      <w:bookmarkStart w:id="4569" w:name="_Toc89431745"/>
      <w:bookmarkStart w:id="4570" w:name="_Toc97042557"/>
      <w:bookmarkStart w:id="4571" w:name="_Toc97045701"/>
      <w:bookmarkStart w:id="4572" w:name="_Toc97155446"/>
      <w:bookmarkStart w:id="4573" w:name="_Toc101521586"/>
      <w:bookmarkStart w:id="4574" w:name="_Toc138761854"/>
      <w:bookmarkStart w:id="4575" w:name="_Toc145708069"/>
      <w:bookmarkStart w:id="4576" w:name="_Toc160570562"/>
      <w:bookmarkStart w:id="4577" w:name="_Toc162008158"/>
      <w:bookmarkStart w:id="4578" w:name="_Toc164763576"/>
      <w:r>
        <w:rPr>
          <w:lang w:eastAsia="zh-CN"/>
        </w:rPr>
        <w:t>8.</w:t>
      </w:r>
      <w:r w:rsidR="0085033B">
        <w:rPr>
          <w:lang w:eastAsia="zh-CN"/>
        </w:rPr>
        <w:t>6</w:t>
      </w:r>
      <w:r w:rsidR="009D1C10">
        <w:rPr>
          <w:lang w:eastAsia="zh-CN"/>
        </w:rPr>
        <w:t>.5.2.1</w:t>
      </w:r>
      <w:r w:rsidR="009D1C10">
        <w:rPr>
          <w:lang w:eastAsia="zh-CN"/>
        </w:rPr>
        <w:tab/>
        <w:t>Introduction</w:t>
      </w:r>
      <w:bookmarkEnd w:id="4568"/>
      <w:bookmarkEnd w:id="4569"/>
      <w:bookmarkEnd w:id="4570"/>
      <w:bookmarkEnd w:id="4571"/>
      <w:bookmarkEnd w:id="4572"/>
      <w:bookmarkEnd w:id="4573"/>
      <w:bookmarkEnd w:id="4574"/>
      <w:bookmarkEnd w:id="4575"/>
      <w:bookmarkEnd w:id="4576"/>
      <w:bookmarkEnd w:id="4577"/>
      <w:bookmarkEnd w:id="4578"/>
    </w:p>
    <w:p w14:paraId="0A92E113" w14:textId="5D3A82BF" w:rsidR="009D1C10" w:rsidRDefault="00977663" w:rsidP="009D1C10">
      <w:pPr>
        <w:pStyle w:val="Heading5"/>
        <w:rPr>
          <w:lang w:eastAsia="zh-CN"/>
        </w:rPr>
      </w:pPr>
      <w:bookmarkStart w:id="4579" w:name="_Toc85734447"/>
      <w:bookmarkStart w:id="4580" w:name="_Toc89431746"/>
      <w:bookmarkStart w:id="4581" w:name="_Toc97042558"/>
      <w:bookmarkStart w:id="4582" w:name="_Toc97045702"/>
      <w:bookmarkStart w:id="4583" w:name="_Toc97155447"/>
      <w:bookmarkStart w:id="4584" w:name="_Toc101521587"/>
      <w:bookmarkStart w:id="4585" w:name="_Toc138761855"/>
      <w:bookmarkStart w:id="4586" w:name="_Toc145708070"/>
      <w:bookmarkStart w:id="4587" w:name="_Toc160570563"/>
      <w:bookmarkStart w:id="4588" w:name="_Toc162008159"/>
      <w:bookmarkStart w:id="4589" w:name="_Toc16476357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579"/>
      <w:bookmarkEnd w:id="4580"/>
      <w:bookmarkEnd w:id="4581"/>
      <w:bookmarkEnd w:id="4582"/>
      <w:bookmarkEnd w:id="4583"/>
      <w:bookmarkEnd w:id="4584"/>
      <w:bookmarkEnd w:id="4585"/>
      <w:bookmarkEnd w:id="4586"/>
      <w:bookmarkEnd w:id="4587"/>
      <w:bookmarkEnd w:id="4588"/>
      <w:bookmarkEnd w:id="458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590" w:name="_Toc85734448"/>
      <w:bookmarkStart w:id="4591" w:name="_Toc89431747"/>
      <w:bookmarkStart w:id="4592" w:name="_Toc97042559"/>
      <w:bookmarkStart w:id="4593" w:name="_Toc97045703"/>
      <w:bookmarkStart w:id="4594" w:name="_Toc97155448"/>
      <w:bookmarkStart w:id="4595" w:name="_Toc101521588"/>
      <w:bookmarkStart w:id="4596" w:name="_Toc138761856"/>
      <w:bookmarkStart w:id="4597" w:name="_Toc145708071"/>
      <w:bookmarkStart w:id="4598" w:name="_Toc160570564"/>
      <w:bookmarkStart w:id="4599" w:name="_Toc162008160"/>
      <w:bookmarkStart w:id="4600" w:name="_Toc164763578"/>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590"/>
      <w:bookmarkEnd w:id="4591"/>
      <w:bookmarkEnd w:id="4592"/>
      <w:bookmarkEnd w:id="4593"/>
      <w:bookmarkEnd w:id="4594"/>
      <w:bookmarkEnd w:id="4595"/>
      <w:bookmarkEnd w:id="4596"/>
      <w:bookmarkEnd w:id="4597"/>
      <w:bookmarkEnd w:id="4598"/>
      <w:bookmarkEnd w:id="4599"/>
      <w:bookmarkEnd w:id="460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665CC43A" w:rsidR="00F1792D" w:rsidRDefault="00F1792D" w:rsidP="00895DB5">
            <w:pPr>
              <w:pStyle w:val="TAL"/>
              <w:rPr>
                <w:rFonts w:cs="Arial"/>
                <w:szCs w:val="18"/>
              </w:rPr>
            </w:pPr>
            <w:r>
              <w:rPr>
                <w:rFonts w:cs="Arial"/>
                <w:szCs w:val="18"/>
                <w:lang w:eastAsia="zh-CN"/>
              </w:rPr>
              <w:t xml:space="preserve">This attribute may be </w:t>
            </w:r>
            <w:r w:rsidR="00895DB5">
              <w:rPr>
                <w:rFonts w:cs="Arial"/>
                <w:szCs w:val="18"/>
                <w:lang w:eastAsia="zh-CN"/>
              </w:rPr>
              <w:t xml:space="preserve">present </w:t>
            </w:r>
            <w:r>
              <w:rPr>
                <w:rFonts w:cs="Arial"/>
                <w:szCs w:val="18"/>
                <w:lang w:eastAsia="zh-CN"/>
              </w:rPr>
              <w:t xml:space="preserve">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694A6767" w14:textId="159EAF64" w:rsidR="00895DB5" w:rsidRDefault="000B6B00" w:rsidP="00895DB5">
            <w:pPr>
              <w:pStyle w:val="TAN"/>
            </w:pPr>
            <w:r w:rsidRPr="00EB07B1">
              <w:t>NOTE</w:t>
            </w:r>
            <w:r w:rsidR="00895DB5">
              <w:t xml:space="preserve"> 1</w:t>
            </w:r>
            <w:r w:rsidRPr="00EB07B1">
              <w:t>:</w:t>
            </w:r>
            <w:r w:rsidRPr="00EB07B1">
              <w:tab/>
              <w:t>The "evtReq" takes precedence over the "evtReq" attribute of the AcrMgntEventsSubscription data structure when both are present.</w:t>
            </w:r>
          </w:p>
          <w:p w14:paraId="023686FD" w14:textId="666DC351" w:rsidR="000B6B00" w:rsidRPr="00EB07B1" w:rsidRDefault="00895DB5" w:rsidP="00895DB5">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01" w:name="_Toc85734449"/>
      <w:bookmarkStart w:id="4602" w:name="_Toc89431748"/>
      <w:bookmarkStart w:id="4603" w:name="_Toc97042560"/>
      <w:bookmarkStart w:id="4604" w:name="_Toc97045704"/>
      <w:bookmarkStart w:id="4605" w:name="_Toc97155449"/>
      <w:bookmarkStart w:id="4606" w:name="_Toc101521589"/>
      <w:bookmarkStart w:id="4607" w:name="_Toc138761857"/>
      <w:bookmarkStart w:id="4608" w:name="_Toc145708072"/>
      <w:bookmarkStart w:id="4609" w:name="_Toc160570565"/>
      <w:bookmarkStart w:id="4610" w:name="_Toc162008161"/>
      <w:bookmarkStart w:id="4611" w:name="_Toc16476357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01"/>
      <w:bookmarkEnd w:id="4602"/>
      <w:bookmarkEnd w:id="4603"/>
      <w:bookmarkEnd w:id="4604"/>
      <w:bookmarkEnd w:id="4605"/>
      <w:bookmarkEnd w:id="4606"/>
      <w:bookmarkEnd w:id="4607"/>
      <w:bookmarkEnd w:id="4608"/>
      <w:bookmarkEnd w:id="4609"/>
      <w:bookmarkEnd w:id="4610"/>
      <w:bookmarkEnd w:id="461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CD74E9">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12" w:name="_Toc85734450"/>
      <w:bookmarkStart w:id="4613" w:name="_Toc89431749"/>
      <w:bookmarkStart w:id="4614" w:name="_Toc97042561"/>
      <w:bookmarkStart w:id="4615" w:name="_Toc97045705"/>
      <w:bookmarkStart w:id="4616" w:name="_Toc97155450"/>
      <w:bookmarkStart w:id="4617" w:name="_Toc101521590"/>
      <w:bookmarkStart w:id="4618" w:name="_Toc138761858"/>
      <w:bookmarkStart w:id="4619" w:name="_Toc145708073"/>
      <w:bookmarkStart w:id="4620" w:name="_Toc160570566"/>
      <w:bookmarkStart w:id="4621" w:name="_Toc162008162"/>
      <w:bookmarkStart w:id="4622" w:name="_Toc164763580"/>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12"/>
      <w:bookmarkEnd w:id="4613"/>
      <w:bookmarkEnd w:id="4614"/>
      <w:bookmarkEnd w:id="4615"/>
      <w:bookmarkEnd w:id="4616"/>
      <w:bookmarkEnd w:id="4617"/>
      <w:bookmarkEnd w:id="4618"/>
      <w:bookmarkEnd w:id="4619"/>
      <w:bookmarkEnd w:id="4620"/>
      <w:bookmarkEnd w:id="4621"/>
      <w:bookmarkEnd w:id="462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23" w:name="_Toc85734451"/>
      <w:bookmarkStart w:id="4624" w:name="_Toc89431750"/>
      <w:bookmarkStart w:id="4625" w:name="_Toc97042562"/>
      <w:bookmarkStart w:id="4626" w:name="_Toc97045706"/>
      <w:bookmarkStart w:id="4627" w:name="_Toc97155451"/>
      <w:bookmarkStart w:id="4628" w:name="_Toc101521591"/>
      <w:bookmarkStart w:id="4629" w:name="_Toc138761859"/>
      <w:bookmarkStart w:id="4630" w:name="_Toc145708074"/>
      <w:bookmarkStart w:id="4631" w:name="_Toc160570567"/>
      <w:bookmarkStart w:id="4632" w:name="_Toc162008163"/>
      <w:bookmarkStart w:id="4633" w:name="_Toc164763581"/>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23"/>
      <w:bookmarkEnd w:id="4624"/>
      <w:bookmarkEnd w:id="4625"/>
      <w:bookmarkEnd w:id="4626"/>
      <w:bookmarkEnd w:id="4627"/>
      <w:bookmarkEnd w:id="4628"/>
      <w:bookmarkEnd w:id="4629"/>
      <w:bookmarkEnd w:id="4630"/>
      <w:bookmarkEnd w:id="4631"/>
      <w:bookmarkEnd w:id="4632"/>
      <w:bookmarkEnd w:id="463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CD74E9">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634" w:name="_Toc85734452"/>
      <w:bookmarkStart w:id="4635" w:name="_Toc89431751"/>
      <w:bookmarkStart w:id="4636" w:name="_Toc97042563"/>
      <w:bookmarkStart w:id="4637" w:name="_Toc97045707"/>
      <w:bookmarkStart w:id="4638" w:name="_Toc97155452"/>
      <w:bookmarkStart w:id="4639" w:name="_Toc101521592"/>
      <w:bookmarkStart w:id="4640" w:name="_Toc138761860"/>
      <w:bookmarkStart w:id="4641" w:name="_Toc145708075"/>
      <w:bookmarkStart w:id="4642" w:name="_Toc160570568"/>
      <w:bookmarkStart w:id="4643" w:name="_Toc162008164"/>
      <w:bookmarkStart w:id="4644" w:name="_Toc16476358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634"/>
      <w:bookmarkEnd w:id="4635"/>
      <w:bookmarkEnd w:id="4636"/>
      <w:bookmarkEnd w:id="4637"/>
      <w:bookmarkEnd w:id="4638"/>
      <w:bookmarkEnd w:id="4639"/>
      <w:bookmarkEnd w:id="4640"/>
      <w:bookmarkEnd w:id="4641"/>
      <w:bookmarkEnd w:id="4642"/>
      <w:bookmarkEnd w:id="4643"/>
      <w:bookmarkEnd w:id="464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645" w:name="_Toc85734453"/>
      <w:bookmarkStart w:id="4646" w:name="_Toc89431752"/>
      <w:bookmarkStart w:id="4647" w:name="_Toc97042564"/>
      <w:bookmarkStart w:id="4648" w:name="_Toc97045708"/>
      <w:bookmarkStart w:id="4649" w:name="_Toc97155453"/>
      <w:bookmarkStart w:id="4650" w:name="_Toc101521593"/>
      <w:bookmarkStart w:id="4651" w:name="_Toc138761861"/>
      <w:bookmarkStart w:id="4652" w:name="_Toc145708076"/>
      <w:bookmarkStart w:id="4653" w:name="_Toc160570569"/>
      <w:bookmarkStart w:id="4654" w:name="_Toc162008165"/>
      <w:bookmarkStart w:id="4655" w:name="_Toc164763583"/>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645"/>
      <w:bookmarkEnd w:id="4646"/>
      <w:bookmarkEnd w:id="4647"/>
      <w:bookmarkEnd w:id="4648"/>
      <w:bookmarkEnd w:id="4649"/>
      <w:bookmarkEnd w:id="4650"/>
      <w:bookmarkEnd w:id="4651"/>
      <w:bookmarkEnd w:id="4652"/>
      <w:bookmarkEnd w:id="4653"/>
      <w:bookmarkEnd w:id="4654"/>
      <w:bookmarkEnd w:id="465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656" w:name="_Toc138761862"/>
      <w:bookmarkStart w:id="4657" w:name="_Toc145708077"/>
      <w:bookmarkStart w:id="4658" w:name="_Toc160570570"/>
      <w:bookmarkStart w:id="4659" w:name="_Toc162008166"/>
      <w:bookmarkStart w:id="4660" w:name="_Toc16476358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656"/>
      <w:bookmarkEnd w:id="4657"/>
      <w:bookmarkEnd w:id="4658"/>
      <w:bookmarkEnd w:id="4659"/>
      <w:bookmarkEnd w:id="466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661" w:name="_Toc138761863"/>
      <w:bookmarkStart w:id="4662" w:name="_Toc145708078"/>
      <w:bookmarkStart w:id="4663" w:name="_Toc160570571"/>
      <w:bookmarkStart w:id="4664" w:name="_Toc162008167"/>
      <w:bookmarkStart w:id="4665" w:name="_Toc16476358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661"/>
      <w:bookmarkEnd w:id="4662"/>
      <w:bookmarkEnd w:id="4663"/>
      <w:bookmarkEnd w:id="4664"/>
      <w:bookmarkEnd w:id="466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666" w:name="_Toc138761864"/>
      <w:bookmarkStart w:id="4667" w:name="_Toc145708079"/>
      <w:bookmarkStart w:id="4668" w:name="_Toc160570572"/>
      <w:bookmarkStart w:id="4669" w:name="_Toc162008168"/>
      <w:bookmarkStart w:id="4670" w:name="_Toc164763586"/>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666"/>
      <w:bookmarkEnd w:id="4667"/>
      <w:bookmarkEnd w:id="4668"/>
      <w:bookmarkEnd w:id="4669"/>
      <w:bookmarkEnd w:id="467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671" w:name="_Toc138761865"/>
      <w:bookmarkStart w:id="4672" w:name="_Toc145708080"/>
      <w:bookmarkStart w:id="4673" w:name="_Toc160570573"/>
      <w:bookmarkStart w:id="4674" w:name="_Toc162008169"/>
      <w:bookmarkStart w:id="4675" w:name="_Toc164763587"/>
      <w:r>
        <w:rPr>
          <w:lang w:eastAsia="zh-CN"/>
        </w:rPr>
        <w:t>8.6.5.2.</w:t>
      </w:r>
      <w:r w:rsidRPr="005C2581">
        <w:rPr>
          <w:lang w:eastAsia="zh-CN"/>
        </w:rPr>
        <w:t>12</w:t>
      </w:r>
      <w:r>
        <w:rPr>
          <w:lang w:eastAsia="zh-CN"/>
        </w:rPr>
        <w:tab/>
        <w:t>Type: SelectedACRScenarios</w:t>
      </w:r>
      <w:bookmarkEnd w:id="4671"/>
      <w:bookmarkEnd w:id="4672"/>
      <w:bookmarkEnd w:id="4673"/>
      <w:bookmarkEnd w:id="4674"/>
      <w:bookmarkEnd w:id="467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676" w:name="_Toc138761866"/>
      <w:bookmarkStart w:id="4677" w:name="_Toc145708081"/>
      <w:bookmarkStart w:id="4678" w:name="_Toc160570574"/>
      <w:bookmarkStart w:id="4679" w:name="_Toc162008170"/>
      <w:bookmarkStart w:id="4680" w:name="_Toc164763588"/>
      <w:r>
        <w:rPr>
          <w:lang w:eastAsia="zh-CN"/>
        </w:rPr>
        <w:t>8.6.5.2.13</w:t>
      </w:r>
      <w:r>
        <w:rPr>
          <w:lang w:eastAsia="zh-CN"/>
        </w:rPr>
        <w:tab/>
        <w:t xml:space="preserve">Type: </w:t>
      </w:r>
      <w:r>
        <w:rPr>
          <w:lang w:eastAsia="ja-JP"/>
        </w:rPr>
        <w:t>ACRParameters</w:t>
      </w:r>
      <w:bookmarkEnd w:id="4676"/>
      <w:bookmarkEnd w:id="4677"/>
      <w:bookmarkEnd w:id="4678"/>
      <w:bookmarkEnd w:id="4679"/>
      <w:bookmarkEnd w:id="468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681" w:name="_Toc138761867"/>
      <w:bookmarkStart w:id="4682" w:name="_Toc145708082"/>
      <w:bookmarkStart w:id="4683" w:name="_Toc160570575"/>
      <w:bookmarkStart w:id="4684" w:name="_Toc162008171"/>
      <w:bookmarkStart w:id="4685" w:name="_Toc164763589"/>
      <w:r>
        <w:rPr>
          <w:lang w:eastAsia="zh-CN"/>
        </w:rPr>
        <w:t>8.6.5.2.14</w:t>
      </w:r>
      <w:r>
        <w:rPr>
          <w:lang w:eastAsia="zh-CN"/>
        </w:rPr>
        <w:tab/>
        <w:t xml:space="preserve">Type: </w:t>
      </w:r>
      <w:r>
        <w:rPr>
          <w:rFonts w:hint="eastAsia"/>
          <w:lang w:eastAsia="zh-CN"/>
        </w:rPr>
        <w:t>T</w:t>
      </w:r>
      <w:r>
        <w:rPr>
          <w:lang w:eastAsia="zh-CN"/>
        </w:rPr>
        <w:t>rafficFilterInfo</w:t>
      </w:r>
      <w:bookmarkEnd w:id="4681"/>
      <w:bookmarkEnd w:id="4682"/>
      <w:bookmarkEnd w:id="4683"/>
      <w:bookmarkEnd w:id="4684"/>
      <w:bookmarkEnd w:id="468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686" w:name="_Toc160570576"/>
      <w:bookmarkStart w:id="4687" w:name="_Toc162008172"/>
      <w:bookmarkStart w:id="4688" w:name="_Toc164763590"/>
      <w:r>
        <w:rPr>
          <w:lang w:eastAsia="zh-CN"/>
        </w:rPr>
        <w:t>8.6.5.2.1</w:t>
      </w:r>
      <w:r w:rsidRPr="00527D5E">
        <w:rPr>
          <w:lang w:eastAsia="zh-CN"/>
        </w:rPr>
        <w:t>5</w:t>
      </w:r>
      <w:r>
        <w:rPr>
          <w:lang w:eastAsia="zh-CN"/>
        </w:rPr>
        <w:tab/>
        <w:t>Type: EasAckInformation</w:t>
      </w:r>
      <w:bookmarkEnd w:id="4686"/>
      <w:bookmarkEnd w:id="4687"/>
      <w:bookmarkEnd w:id="468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689" w:name="_Toc160570577"/>
      <w:bookmarkStart w:id="4690" w:name="_Toc162008173"/>
      <w:bookmarkStart w:id="4691" w:name="_Toc164763591"/>
      <w:r>
        <w:rPr>
          <w:lang w:eastAsia="zh-CN"/>
        </w:rPr>
        <w:t>8.6.5.2.</w:t>
      </w:r>
      <w:r w:rsidRPr="005C2581">
        <w:rPr>
          <w:lang w:eastAsia="zh-CN"/>
        </w:rPr>
        <w:t>1</w:t>
      </w:r>
      <w:r>
        <w:rPr>
          <w:lang w:eastAsia="zh-CN"/>
        </w:rPr>
        <w:t>6</w:t>
      </w:r>
      <w:r>
        <w:rPr>
          <w:lang w:eastAsia="zh-CN"/>
        </w:rPr>
        <w:tab/>
        <w:t>Type: EasInBundleInfo</w:t>
      </w:r>
      <w:bookmarkEnd w:id="4689"/>
      <w:bookmarkEnd w:id="4690"/>
      <w:bookmarkEnd w:id="469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692" w:name="_Toc85734454"/>
      <w:bookmarkStart w:id="4693" w:name="_Toc89431753"/>
      <w:bookmarkStart w:id="4694" w:name="_Toc97042565"/>
      <w:bookmarkStart w:id="4695" w:name="_Toc97045709"/>
      <w:bookmarkStart w:id="4696" w:name="_Toc97155454"/>
      <w:bookmarkStart w:id="4697" w:name="_Toc101521594"/>
      <w:bookmarkStart w:id="4698" w:name="_Toc138761868"/>
      <w:bookmarkStart w:id="4699" w:name="_Toc145708083"/>
      <w:bookmarkStart w:id="4700" w:name="_Toc160570578"/>
      <w:bookmarkStart w:id="4701" w:name="_Toc162008174"/>
      <w:bookmarkStart w:id="4702" w:name="_Toc16476359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692"/>
      <w:bookmarkEnd w:id="4693"/>
      <w:bookmarkEnd w:id="4694"/>
      <w:bookmarkEnd w:id="4695"/>
      <w:bookmarkEnd w:id="4696"/>
      <w:bookmarkEnd w:id="4697"/>
      <w:bookmarkEnd w:id="4698"/>
      <w:bookmarkEnd w:id="4699"/>
      <w:bookmarkEnd w:id="4700"/>
      <w:bookmarkEnd w:id="4701"/>
      <w:bookmarkEnd w:id="4702"/>
    </w:p>
    <w:p w14:paraId="5F2A51B2" w14:textId="3D070328" w:rsidR="009D1C10" w:rsidRDefault="009D1C10" w:rsidP="009D1C10">
      <w:pPr>
        <w:pStyle w:val="Heading5"/>
      </w:pPr>
      <w:bookmarkStart w:id="4703" w:name="_Toc28012835"/>
      <w:bookmarkStart w:id="4704" w:name="_Toc34266317"/>
      <w:bookmarkStart w:id="4705" w:name="_Toc36102488"/>
      <w:bookmarkStart w:id="4706" w:name="_Toc43563532"/>
      <w:bookmarkStart w:id="4707" w:name="_Toc45134075"/>
      <w:bookmarkStart w:id="4708" w:name="_Toc50032007"/>
      <w:bookmarkStart w:id="4709" w:name="_Toc51762927"/>
      <w:bookmarkStart w:id="4710" w:name="_Toc56640995"/>
      <w:bookmarkStart w:id="4711" w:name="_Toc59017963"/>
      <w:bookmarkStart w:id="4712" w:name="_Toc66231831"/>
      <w:bookmarkStart w:id="4713" w:name="_Toc68168992"/>
      <w:bookmarkStart w:id="4714" w:name="_Toc70550659"/>
      <w:bookmarkStart w:id="4715" w:name="_Toc73564473"/>
      <w:bookmarkStart w:id="4716" w:name="_Toc85734455"/>
      <w:bookmarkStart w:id="4717" w:name="_Toc89431754"/>
      <w:bookmarkStart w:id="4718" w:name="_Toc97042566"/>
      <w:bookmarkStart w:id="4719" w:name="_Toc97045710"/>
      <w:bookmarkStart w:id="4720" w:name="_Toc97155455"/>
      <w:bookmarkStart w:id="4721" w:name="_Toc101521595"/>
      <w:bookmarkStart w:id="4722" w:name="_Toc138761869"/>
      <w:bookmarkStart w:id="4723" w:name="_Toc145708084"/>
      <w:bookmarkStart w:id="4724" w:name="_Toc160570579"/>
      <w:bookmarkStart w:id="4725" w:name="_Toc162008175"/>
      <w:bookmarkStart w:id="4726" w:name="_Toc164763593"/>
      <w:r>
        <w:t>8.</w:t>
      </w:r>
      <w:r w:rsidR="0085033B">
        <w:t>6</w:t>
      </w:r>
      <w:r>
        <w:t>.5.3.1</w:t>
      </w:r>
      <w:r>
        <w:tab/>
        <w:t>Introduction</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27" w:name="_Toc28012836"/>
      <w:bookmarkStart w:id="4728" w:name="_Toc34266318"/>
      <w:bookmarkStart w:id="4729" w:name="_Toc36102489"/>
      <w:bookmarkStart w:id="4730" w:name="_Toc43563533"/>
      <w:bookmarkStart w:id="4731" w:name="_Toc45134076"/>
      <w:bookmarkStart w:id="4732" w:name="_Toc50032008"/>
      <w:bookmarkStart w:id="4733" w:name="_Toc51762928"/>
      <w:bookmarkStart w:id="4734" w:name="_Toc56640996"/>
      <w:bookmarkStart w:id="4735" w:name="_Toc59017964"/>
      <w:bookmarkStart w:id="4736" w:name="_Toc66231832"/>
      <w:bookmarkStart w:id="4737" w:name="_Toc68168993"/>
      <w:bookmarkStart w:id="4738" w:name="_Toc70550660"/>
      <w:bookmarkStart w:id="4739" w:name="_Toc73564474"/>
      <w:bookmarkStart w:id="4740" w:name="_Toc85734456"/>
      <w:bookmarkStart w:id="4741" w:name="_Toc89431755"/>
      <w:bookmarkStart w:id="4742" w:name="_Toc97042567"/>
      <w:bookmarkStart w:id="4743" w:name="_Toc97045711"/>
      <w:bookmarkStart w:id="4744" w:name="_Toc97155456"/>
      <w:bookmarkStart w:id="4745" w:name="_Toc101521596"/>
      <w:bookmarkStart w:id="4746" w:name="_Toc138761870"/>
      <w:bookmarkStart w:id="4747" w:name="_Toc145708085"/>
      <w:bookmarkStart w:id="4748" w:name="_Toc160570580"/>
      <w:bookmarkStart w:id="4749" w:name="_Toc162008176"/>
      <w:bookmarkStart w:id="4750" w:name="_Toc164763594"/>
      <w:r>
        <w:t>8.</w:t>
      </w:r>
      <w:r w:rsidR="0085033B">
        <w:t>6</w:t>
      </w:r>
      <w:r w:rsidR="009D1C10">
        <w:t>.5.3.2</w:t>
      </w:r>
      <w:r w:rsidR="009D1C10">
        <w:tab/>
        <w:t>Simple data types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751" w:name="_Toc28012837"/>
      <w:bookmarkStart w:id="4752" w:name="_Toc34266319"/>
      <w:bookmarkStart w:id="4753" w:name="_Toc36102490"/>
      <w:bookmarkStart w:id="4754" w:name="_Toc43563534"/>
      <w:bookmarkStart w:id="4755" w:name="_Toc45134077"/>
      <w:bookmarkStart w:id="4756" w:name="_Toc50032009"/>
      <w:bookmarkStart w:id="4757" w:name="_Toc51762929"/>
      <w:bookmarkStart w:id="4758" w:name="_Toc56640997"/>
      <w:bookmarkStart w:id="4759" w:name="_Toc59017965"/>
      <w:bookmarkStart w:id="4760" w:name="_Toc66231833"/>
      <w:bookmarkStart w:id="4761" w:name="_Toc68168994"/>
      <w:bookmarkStart w:id="4762" w:name="_Toc70550661"/>
      <w:bookmarkStart w:id="4763" w:name="_Toc73564475"/>
      <w:bookmarkStart w:id="4764" w:name="_Toc85734457"/>
      <w:bookmarkStart w:id="4765" w:name="_Toc89431756"/>
      <w:bookmarkStart w:id="4766" w:name="_Toc97042568"/>
      <w:bookmarkStart w:id="4767" w:name="_Toc97045712"/>
      <w:bookmarkStart w:id="4768" w:name="_Toc97155457"/>
      <w:bookmarkStart w:id="4769" w:name="_Toc101521597"/>
      <w:bookmarkStart w:id="4770" w:name="_Toc138761871"/>
      <w:bookmarkStart w:id="4771" w:name="_Toc145708086"/>
      <w:bookmarkStart w:id="4772" w:name="_Toc160570581"/>
      <w:bookmarkStart w:id="4773" w:name="_Toc162008177"/>
      <w:bookmarkStart w:id="4774" w:name="_Toc164763595"/>
      <w:r>
        <w:t>8.</w:t>
      </w:r>
      <w:r w:rsidR="0085033B">
        <w:t>6</w:t>
      </w:r>
      <w:r w:rsidR="009D1C10">
        <w:t>.5.3.3</w:t>
      </w:r>
      <w:r w:rsidR="009D1C10">
        <w:tab/>
        <w:t xml:space="preserve">Enumeration: </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r w:rsidR="009D1C10">
        <w:t>AcrMgntEvent</w:t>
      </w:r>
      <w:bookmarkEnd w:id="4764"/>
      <w:bookmarkEnd w:id="4765"/>
      <w:bookmarkEnd w:id="4766"/>
      <w:bookmarkEnd w:id="4767"/>
      <w:bookmarkEnd w:id="4768"/>
      <w:bookmarkEnd w:id="4769"/>
      <w:bookmarkEnd w:id="4770"/>
      <w:bookmarkEnd w:id="4771"/>
      <w:bookmarkEnd w:id="4772"/>
      <w:bookmarkEnd w:id="4773"/>
      <w:bookmarkEnd w:id="477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775" w:name="_Toc101521598"/>
      <w:bookmarkStart w:id="4776" w:name="_Toc138761872"/>
      <w:bookmarkStart w:id="4777" w:name="_Toc145708087"/>
      <w:bookmarkStart w:id="4778" w:name="_Toc160570582"/>
      <w:bookmarkStart w:id="4779" w:name="_Toc162008178"/>
      <w:bookmarkStart w:id="4780" w:name="_Toc164763596"/>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775"/>
      <w:bookmarkEnd w:id="4776"/>
      <w:bookmarkEnd w:id="4777"/>
      <w:bookmarkEnd w:id="4778"/>
      <w:bookmarkEnd w:id="4779"/>
      <w:bookmarkEnd w:id="478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781" w:name="_Toc101521599"/>
      <w:bookmarkStart w:id="4782" w:name="_Toc138761873"/>
      <w:bookmarkStart w:id="4783" w:name="_Toc145708088"/>
      <w:bookmarkStart w:id="4784" w:name="_Toc160570583"/>
      <w:bookmarkStart w:id="4785" w:name="_Toc162008179"/>
      <w:bookmarkStart w:id="4786" w:name="_Toc164763597"/>
      <w:r>
        <w:t>8.</w:t>
      </w:r>
      <w:r w:rsidR="0085033B">
        <w:t>6</w:t>
      </w:r>
      <w:r>
        <w:t>.5.3.5</w:t>
      </w:r>
      <w:r>
        <w:tab/>
        <w:t>Enumeration: ActStatus</w:t>
      </w:r>
      <w:bookmarkEnd w:id="4781"/>
      <w:bookmarkEnd w:id="4782"/>
      <w:bookmarkEnd w:id="4783"/>
      <w:bookmarkEnd w:id="4784"/>
      <w:bookmarkEnd w:id="4785"/>
      <w:bookmarkEnd w:id="478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787" w:name="_Toc138761874"/>
      <w:bookmarkStart w:id="4788" w:name="_Toc145708089"/>
      <w:bookmarkStart w:id="4789" w:name="_Toc160570584"/>
      <w:bookmarkStart w:id="4790" w:name="_Toc162008180"/>
      <w:bookmarkStart w:id="4791" w:name="_Toc164763598"/>
      <w:r>
        <w:t>8.</w:t>
      </w:r>
      <w:r w:rsidR="0085033B">
        <w:t>6</w:t>
      </w:r>
      <w:r>
        <w:t>.5.3.6</w:t>
      </w:r>
      <w:r>
        <w:tab/>
        <w:t>Enumeration: AcrMgnt</w:t>
      </w:r>
      <w:r w:rsidRPr="001E0D95">
        <w:t>Event</w:t>
      </w:r>
      <w:r>
        <w:rPr>
          <w:lang w:eastAsia="zh-CN"/>
        </w:rPr>
        <w:t>FailureCode</w:t>
      </w:r>
      <w:bookmarkEnd w:id="4787"/>
      <w:bookmarkEnd w:id="4788"/>
      <w:bookmarkEnd w:id="4789"/>
      <w:bookmarkEnd w:id="4790"/>
      <w:bookmarkEnd w:id="479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792" w:name="_Toc138761875"/>
      <w:bookmarkStart w:id="4793" w:name="_Toc145708090"/>
      <w:bookmarkStart w:id="4794" w:name="_Toc160570585"/>
      <w:bookmarkStart w:id="4795" w:name="_Toc162008181"/>
      <w:bookmarkStart w:id="4796" w:name="_Toc164763599"/>
      <w:r>
        <w:t>8.</w:t>
      </w:r>
      <w:r w:rsidR="0085033B">
        <w:t>6</w:t>
      </w:r>
      <w:r>
        <w:t>.5.3.7</w:t>
      </w:r>
      <w:r>
        <w:tab/>
        <w:t>Enumeration: AvailabilityStatus</w:t>
      </w:r>
      <w:bookmarkEnd w:id="4792"/>
      <w:bookmarkEnd w:id="4793"/>
      <w:bookmarkEnd w:id="4794"/>
      <w:bookmarkEnd w:id="4795"/>
      <w:bookmarkEnd w:id="479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797" w:name="_Toc160570586"/>
      <w:bookmarkStart w:id="4798" w:name="_Toc162008182"/>
      <w:bookmarkStart w:id="4799" w:name="_Toc164763600"/>
      <w:r>
        <w:t>8.6.5.3.</w:t>
      </w:r>
      <w:r w:rsidRPr="00527D5E">
        <w:t>8</w:t>
      </w:r>
      <w:r>
        <w:tab/>
        <w:t>Enumeration: ResultCode</w:t>
      </w:r>
      <w:bookmarkEnd w:id="4797"/>
      <w:bookmarkEnd w:id="4798"/>
      <w:bookmarkEnd w:id="479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00" w:name="_Toc85734458"/>
      <w:bookmarkStart w:id="4801" w:name="_Toc89431757"/>
      <w:bookmarkStart w:id="4802" w:name="_Toc97042569"/>
      <w:bookmarkStart w:id="4803" w:name="_Toc97045713"/>
      <w:bookmarkStart w:id="4804" w:name="_Toc97155458"/>
      <w:bookmarkStart w:id="4805" w:name="_Toc101521600"/>
      <w:bookmarkStart w:id="4806" w:name="_Toc138761876"/>
      <w:bookmarkStart w:id="4807" w:name="_Toc145708091"/>
      <w:bookmarkStart w:id="4808" w:name="_Toc160570587"/>
      <w:bookmarkStart w:id="4809" w:name="_Toc162008183"/>
      <w:bookmarkStart w:id="4810" w:name="_Toc164763601"/>
      <w:r>
        <w:t>8.</w:t>
      </w:r>
      <w:r w:rsidR="0085033B">
        <w:t>6</w:t>
      </w:r>
      <w:r w:rsidR="009D1C10">
        <w:t>.6</w:t>
      </w:r>
      <w:r w:rsidR="009D1C10">
        <w:tab/>
        <w:t>Error Handling</w:t>
      </w:r>
      <w:bookmarkEnd w:id="4800"/>
      <w:bookmarkEnd w:id="4801"/>
      <w:bookmarkEnd w:id="4802"/>
      <w:bookmarkEnd w:id="4803"/>
      <w:bookmarkEnd w:id="4804"/>
      <w:bookmarkEnd w:id="4805"/>
      <w:bookmarkEnd w:id="4806"/>
      <w:bookmarkEnd w:id="4807"/>
      <w:bookmarkEnd w:id="4808"/>
      <w:bookmarkEnd w:id="4809"/>
      <w:bookmarkEnd w:id="4810"/>
    </w:p>
    <w:p w14:paraId="083DFEF2" w14:textId="77777777" w:rsidR="008277F0" w:rsidRDefault="008277F0" w:rsidP="008277F0">
      <w:pPr>
        <w:pStyle w:val="Heading4"/>
      </w:pPr>
      <w:bookmarkStart w:id="4811" w:name="_Toc138761877"/>
      <w:bookmarkStart w:id="4812" w:name="_Toc145708092"/>
      <w:bookmarkStart w:id="4813" w:name="_Toc160570588"/>
      <w:bookmarkStart w:id="4814" w:name="_Toc162008184"/>
      <w:bookmarkStart w:id="4815" w:name="_Toc164763602"/>
      <w:r>
        <w:t>8.6.6.1</w:t>
      </w:r>
      <w:r>
        <w:tab/>
        <w:t>General</w:t>
      </w:r>
      <w:bookmarkEnd w:id="4811"/>
      <w:bookmarkEnd w:id="4812"/>
      <w:bookmarkEnd w:id="4813"/>
      <w:bookmarkEnd w:id="4814"/>
      <w:bookmarkEnd w:id="481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16" w:name="_Toc138761878"/>
      <w:bookmarkStart w:id="4817" w:name="_Toc145708093"/>
      <w:bookmarkStart w:id="4818" w:name="_Toc160570589"/>
      <w:bookmarkStart w:id="4819" w:name="_Toc162008185"/>
      <w:bookmarkStart w:id="4820" w:name="_Toc164763603"/>
      <w:r>
        <w:t>8.6.6.2</w:t>
      </w:r>
      <w:r>
        <w:tab/>
        <w:t>Protocol Errors</w:t>
      </w:r>
      <w:bookmarkEnd w:id="4816"/>
      <w:bookmarkEnd w:id="4817"/>
      <w:bookmarkEnd w:id="4818"/>
      <w:bookmarkEnd w:id="4819"/>
      <w:bookmarkEnd w:id="482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21" w:name="_Toc138761879"/>
      <w:bookmarkStart w:id="4822" w:name="_Toc145708094"/>
      <w:bookmarkStart w:id="4823" w:name="_Toc160570590"/>
      <w:bookmarkStart w:id="4824" w:name="_Toc162008186"/>
      <w:bookmarkStart w:id="4825" w:name="_Toc164763604"/>
      <w:r>
        <w:t>8.6.6.3</w:t>
      </w:r>
      <w:r>
        <w:tab/>
        <w:t>Application Errors</w:t>
      </w:r>
      <w:bookmarkEnd w:id="4821"/>
      <w:bookmarkEnd w:id="4822"/>
      <w:bookmarkEnd w:id="4823"/>
      <w:bookmarkEnd w:id="4824"/>
      <w:bookmarkEnd w:id="482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26" w:name="_Toc85734459"/>
      <w:bookmarkStart w:id="4827" w:name="_Toc89431758"/>
      <w:bookmarkStart w:id="4828" w:name="_Toc97042570"/>
      <w:bookmarkStart w:id="4829" w:name="_Toc97045714"/>
      <w:bookmarkStart w:id="4830" w:name="_Toc97155459"/>
      <w:bookmarkStart w:id="4831" w:name="_Toc101521601"/>
      <w:bookmarkStart w:id="4832" w:name="_Toc138761880"/>
      <w:bookmarkStart w:id="4833" w:name="_Toc145708095"/>
      <w:bookmarkStart w:id="4834" w:name="_Toc160570591"/>
      <w:bookmarkStart w:id="4835" w:name="_Toc162008187"/>
      <w:bookmarkStart w:id="4836" w:name="_Toc164763605"/>
      <w:r>
        <w:t>8.</w:t>
      </w:r>
      <w:r w:rsidR="0085033B">
        <w:t>6</w:t>
      </w:r>
      <w:r w:rsidR="009D1C10">
        <w:t>.7</w:t>
      </w:r>
      <w:r w:rsidR="009D1C10">
        <w:tab/>
        <w:t>Feature negotiation</w:t>
      </w:r>
      <w:bookmarkEnd w:id="4826"/>
      <w:bookmarkEnd w:id="4827"/>
      <w:bookmarkEnd w:id="4828"/>
      <w:bookmarkEnd w:id="4829"/>
      <w:bookmarkEnd w:id="4830"/>
      <w:bookmarkEnd w:id="4831"/>
      <w:bookmarkEnd w:id="4832"/>
      <w:bookmarkEnd w:id="4833"/>
      <w:bookmarkEnd w:id="4834"/>
      <w:bookmarkEnd w:id="4835"/>
      <w:bookmarkEnd w:id="483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837" w:name="_Toc97042588"/>
      <w:bookmarkStart w:id="4838" w:name="_Toc97045732"/>
      <w:bookmarkStart w:id="4839" w:name="_Toc97155477"/>
      <w:bookmarkStart w:id="4840" w:name="_Toc101521603"/>
      <w:bookmarkStart w:id="4841" w:name="_Toc138761881"/>
      <w:bookmarkStart w:id="4842" w:name="_Toc145708096"/>
      <w:bookmarkStart w:id="4843" w:name="_Toc160570592"/>
      <w:bookmarkStart w:id="4844" w:name="_Toc162008188"/>
      <w:bookmarkStart w:id="4845" w:name="_Toc164763606"/>
      <w:r>
        <w:t>8.</w:t>
      </w:r>
      <w:r w:rsidR="0085033B">
        <w:t>7</w:t>
      </w:r>
      <w:r>
        <w:tab/>
        <w:t>Eees_EECContextRelocation API</w:t>
      </w:r>
      <w:bookmarkEnd w:id="4837"/>
      <w:bookmarkEnd w:id="4838"/>
      <w:bookmarkEnd w:id="4839"/>
      <w:bookmarkEnd w:id="4840"/>
      <w:bookmarkEnd w:id="4841"/>
      <w:bookmarkEnd w:id="4842"/>
      <w:bookmarkEnd w:id="4843"/>
      <w:bookmarkEnd w:id="4844"/>
      <w:bookmarkEnd w:id="4845"/>
    </w:p>
    <w:p w14:paraId="506E77A4" w14:textId="75C4C899" w:rsidR="006264CE" w:rsidRDefault="006264CE" w:rsidP="006264CE">
      <w:pPr>
        <w:pStyle w:val="Heading3"/>
      </w:pPr>
      <w:bookmarkStart w:id="4846" w:name="_Toc97042589"/>
      <w:bookmarkStart w:id="4847" w:name="_Toc97045733"/>
      <w:bookmarkStart w:id="4848" w:name="_Toc97155478"/>
      <w:bookmarkStart w:id="4849" w:name="_Toc101521604"/>
      <w:bookmarkStart w:id="4850" w:name="_Toc138761882"/>
      <w:bookmarkStart w:id="4851" w:name="_Toc145708097"/>
      <w:bookmarkStart w:id="4852" w:name="_Toc160570593"/>
      <w:bookmarkStart w:id="4853" w:name="_Toc162008189"/>
      <w:bookmarkStart w:id="4854" w:name="_Toc164763607"/>
      <w:r>
        <w:t>8.</w:t>
      </w:r>
      <w:r w:rsidR="0085033B">
        <w:t>7</w:t>
      </w:r>
      <w:r>
        <w:t>.1</w:t>
      </w:r>
      <w:r>
        <w:tab/>
        <w:t>API URI</w:t>
      </w:r>
      <w:bookmarkEnd w:id="4846"/>
      <w:bookmarkEnd w:id="4847"/>
      <w:bookmarkEnd w:id="4848"/>
      <w:bookmarkEnd w:id="4849"/>
      <w:bookmarkEnd w:id="4850"/>
      <w:bookmarkEnd w:id="4851"/>
      <w:bookmarkEnd w:id="4852"/>
      <w:bookmarkEnd w:id="4853"/>
      <w:bookmarkEnd w:id="485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855" w:name="_Toc160570594"/>
      <w:bookmarkStart w:id="4856" w:name="_Toc162008190"/>
      <w:bookmarkStart w:id="4857" w:name="_Toc164763608"/>
      <w:r>
        <w:t>8.7.</w:t>
      </w:r>
      <w:r w:rsidRPr="008610C2">
        <w:t>1A</w:t>
      </w:r>
      <w:r>
        <w:tab/>
        <w:t>Usage of HTTP</w:t>
      </w:r>
      <w:bookmarkEnd w:id="4855"/>
      <w:bookmarkEnd w:id="4856"/>
      <w:bookmarkEnd w:id="485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858" w:name="_Toc97042590"/>
      <w:bookmarkStart w:id="4859" w:name="_Toc97045734"/>
      <w:bookmarkStart w:id="4860" w:name="_Toc97155479"/>
      <w:bookmarkStart w:id="4861" w:name="_Toc101521605"/>
      <w:bookmarkStart w:id="4862" w:name="_Toc138761883"/>
      <w:bookmarkStart w:id="4863" w:name="_Toc145708098"/>
      <w:bookmarkStart w:id="4864" w:name="_Toc160570595"/>
      <w:bookmarkStart w:id="4865" w:name="_Toc162008191"/>
      <w:bookmarkStart w:id="4866" w:name="_Toc164763609"/>
      <w:r>
        <w:t>8.</w:t>
      </w:r>
      <w:r w:rsidR="0085033B">
        <w:t>7</w:t>
      </w:r>
      <w:r>
        <w:t>.2</w:t>
      </w:r>
      <w:r>
        <w:tab/>
        <w:t>Resources</w:t>
      </w:r>
      <w:bookmarkEnd w:id="4858"/>
      <w:bookmarkEnd w:id="4859"/>
      <w:bookmarkEnd w:id="4860"/>
      <w:bookmarkEnd w:id="4861"/>
      <w:bookmarkEnd w:id="4862"/>
      <w:bookmarkEnd w:id="4863"/>
      <w:bookmarkEnd w:id="4864"/>
      <w:bookmarkEnd w:id="4865"/>
      <w:bookmarkEnd w:id="4866"/>
    </w:p>
    <w:p w14:paraId="0DBFD2C7" w14:textId="619C34B1" w:rsidR="006264CE" w:rsidRDefault="006264CE" w:rsidP="006264CE">
      <w:pPr>
        <w:pStyle w:val="Heading4"/>
      </w:pPr>
      <w:bookmarkStart w:id="4867" w:name="_Toc97042591"/>
      <w:bookmarkStart w:id="4868" w:name="_Toc97045735"/>
      <w:bookmarkStart w:id="4869" w:name="_Toc97155480"/>
      <w:bookmarkStart w:id="4870" w:name="_Toc101521606"/>
      <w:bookmarkStart w:id="4871" w:name="_Toc138761884"/>
      <w:bookmarkStart w:id="4872" w:name="_Toc145708099"/>
      <w:bookmarkStart w:id="4873" w:name="_Toc160570596"/>
      <w:bookmarkStart w:id="4874" w:name="_Toc162008192"/>
      <w:bookmarkStart w:id="4875" w:name="_Toc164763610"/>
      <w:r>
        <w:t>8.</w:t>
      </w:r>
      <w:r w:rsidR="0085033B">
        <w:t>7</w:t>
      </w:r>
      <w:r>
        <w:t>.2.1</w:t>
      </w:r>
      <w:r>
        <w:tab/>
        <w:t>Overview</w:t>
      </w:r>
      <w:bookmarkEnd w:id="4867"/>
      <w:bookmarkEnd w:id="4868"/>
      <w:bookmarkEnd w:id="4869"/>
      <w:bookmarkEnd w:id="4870"/>
      <w:bookmarkEnd w:id="4871"/>
      <w:bookmarkEnd w:id="4872"/>
      <w:bookmarkEnd w:id="4873"/>
      <w:bookmarkEnd w:id="4874"/>
      <w:bookmarkEnd w:id="487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7pt;height:148.15pt" o:ole="">
            <v:imagedata r:id="rId27" o:title=""/>
          </v:shape>
          <o:OLEObject Type="Embed" ProgID="Visio.Drawing.11" ShapeID="_x0000_i1033" DrawAspect="Content" ObjectID="_177537615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876" w:name="_Toc97042592"/>
      <w:bookmarkStart w:id="4877" w:name="_Toc97045736"/>
      <w:bookmarkStart w:id="4878" w:name="_Toc97155481"/>
      <w:bookmarkStart w:id="4879" w:name="_Toc101521607"/>
      <w:bookmarkStart w:id="4880" w:name="_Toc138761885"/>
      <w:bookmarkStart w:id="4881" w:name="_Toc145708100"/>
      <w:bookmarkStart w:id="4882" w:name="_Toc160570597"/>
      <w:bookmarkStart w:id="4883" w:name="_Toc162008193"/>
      <w:bookmarkStart w:id="4884" w:name="_Toc164763611"/>
      <w:r>
        <w:t>8.</w:t>
      </w:r>
      <w:r w:rsidR="0085033B">
        <w:t>7</w:t>
      </w:r>
      <w:r>
        <w:t>.2.2</w:t>
      </w:r>
      <w:r>
        <w:tab/>
        <w:t>Resource</w:t>
      </w:r>
      <w:r w:rsidRPr="00831458">
        <w:t xml:space="preserve">: </w:t>
      </w:r>
      <w:r>
        <w:t>EEC Contexts</w:t>
      </w:r>
      <w:bookmarkEnd w:id="4876"/>
      <w:bookmarkEnd w:id="4877"/>
      <w:bookmarkEnd w:id="4878"/>
      <w:bookmarkEnd w:id="4879"/>
      <w:bookmarkEnd w:id="4880"/>
      <w:bookmarkEnd w:id="4881"/>
      <w:bookmarkEnd w:id="4882"/>
      <w:bookmarkEnd w:id="4883"/>
      <w:bookmarkEnd w:id="4884"/>
    </w:p>
    <w:p w14:paraId="60A6033A" w14:textId="344FFC75" w:rsidR="006264CE" w:rsidRDefault="006264CE" w:rsidP="006264CE">
      <w:pPr>
        <w:pStyle w:val="Heading5"/>
        <w:rPr>
          <w:lang w:eastAsia="zh-CN"/>
        </w:rPr>
      </w:pPr>
      <w:bookmarkStart w:id="4885" w:name="_Toc97042593"/>
      <w:bookmarkStart w:id="4886" w:name="_Toc97045737"/>
      <w:bookmarkStart w:id="4887" w:name="_Toc97155482"/>
      <w:bookmarkStart w:id="4888" w:name="_Toc101521608"/>
      <w:bookmarkStart w:id="4889" w:name="_Toc138761886"/>
      <w:bookmarkStart w:id="4890" w:name="_Toc145708101"/>
      <w:bookmarkStart w:id="4891" w:name="_Toc160570598"/>
      <w:bookmarkStart w:id="4892" w:name="_Toc162008194"/>
      <w:bookmarkStart w:id="4893" w:name="_Toc164763612"/>
      <w:r>
        <w:rPr>
          <w:lang w:eastAsia="zh-CN"/>
        </w:rPr>
        <w:t>8.</w:t>
      </w:r>
      <w:r w:rsidR="0085033B">
        <w:rPr>
          <w:lang w:eastAsia="zh-CN"/>
        </w:rPr>
        <w:t>7</w:t>
      </w:r>
      <w:r>
        <w:rPr>
          <w:lang w:eastAsia="zh-CN"/>
        </w:rPr>
        <w:t>.2.2.1</w:t>
      </w:r>
      <w:r>
        <w:rPr>
          <w:lang w:eastAsia="zh-CN"/>
        </w:rPr>
        <w:tab/>
        <w:t>Description</w:t>
      </w:r>
      <w:bookmarkEnd w:id="4885"/>
      <w:bookmarkEnd w:id="4886"/>
      <w:bookmarkEnd w:id="4887"/>
      <w:bookmarkEnd w:id="4888"/>
      <w:bookmarkEnd w:id="4889"/>
      <w:bookmarkEnd w:id="4890"/>
      <w:bookmarkEnd w:id="4891"/>
      <w:bookmarkEnd w:id="4892"/>
      <w:bookmarkEnd w:id="489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894" w:name="_Toc97042594"/>
      <w:bookmarkStart w:id="4895" w:name="_Toc97045738"/>
      <w:bookmarkStart w:id="4896" w:name="_Toc97155483"/>
      <w:bookmarkStart w:id="4897" w:name="_Toc101521609"/>
      <w:bookmarkStart w:id="4898" w:name="_Toc138761887"/>
      <w:bookmarkStart w:id="4899" w:name="_Toc145708102"/>
      <w:bookmarkStart w:id="4900" w:name="_Toc160570599"/>
      <w:bookmarkStart w:id="4901" w:name="_Toc162008195"/>
      <w:bookmarkStart w:id="4902" w:name="_Toc164763613"/>
      <w:r>
        <w:rPr>
          <w:lang w:eastAsia="zh-CN"/>
        </w:rPr>
        <w:t>8.</w:t>
      </w:r>
      <w:r w:rsidR="0085033B">
        <w:rPr>
          <w:lang w:eastAsia="zh-CN"/>
        </w:rPr>
        <w:t>7</w:t>
      </w:r>
      <w:r>
        <w:rPr>
          <w:lang w:eastAsia="zh-CN"/>
        </w:rPr>
        <w:t>.2.2.2</w:t>
      </w:r>
      <w:r>
        <w:rPr>
          <w:lang w:eastAsia="zh-CN"/>
        </w:rPr>
        <w:tab/>
        <w:t>Resource Definition</w:t>
      </w:r>
      <w:bookmarkEnd w:id="4894"/>
      <w:bookmarkEnd w:id="4895"/>
      <w:bookmarkEnd w:id="4896"/>
      <w:bookmarkEnd w:id="4897"/>
      <w:bookmarkEnd w:id="4898"/>
      <w:bookmarkEnd w:id="4899"/>
      <w:bookmarkEnd w:id="4900"/>
      <w:bookmarkEnd w:id="4901"/>
      <w:bookmarkEnd w:id="490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03" w:name="_Toc97042595"/>
      <w:bookmarkStart w:id="4904" w:name="_Toc97045739"/>
      <w:bookmarkStart w:id="4905" w:name="_Toc97155484"/>
      <w:bookmarkStart w:id="4906" w:name="_Toc101521610"/>
      <w:bookmarkStart w:id="4907" w:name="_Toc138761888"/>
      <w:bookmarkStart w:id="4908" w:name="_Toc145708103"/>
      <w:bookmarkStart w:id="4909" w:name="_Toc160570600"/>
      <w:bookmarkStart w:id="4910" w:name="_Toc162008196"/>
      <w:bookmarkStart w:id="4911" w:name="_Toc164763614"/>
      <w:r>
        <w:rPr>
          <w:lang w:eastAsia="zh-CN"/>
        </w:rPr>
        <w:t>8.</w:t>
      </w:r>
      <w:r w:rsidR="0085033B">
        <w:rPr>
          <w:lang w:eastAsia="zh-CN"/>
        </w:rPr>
        <w:t>7</w:t>
      </w:r>
      <w:r>
        <w:rPr>
          <w:lang w:eastAsia="zh-CN"/>
        </w:rPr>
        <w:t>.2.2.3</w:t>
      </w:r>
      <w:r>
        <w:rPr>
          <w:lang w:eastAsia="zh-CN"/>
        </w:rPr>
        <w:tab/>
        <w:t>Resource Standard Methods</w:t>
      </w:r>
      <w:bookmarkEnd w:id="4903"/>
      <w:bookmarkEnd w:id="4904"/>
      <w:bookmarkEnd w:id="4905"/>
      <w:bookmarkEnd w:id="4906"/>
      <w:bookmarkEnd w:id="4907"/>
      <w:bookmarkEnd w:id="4908"/>
      <w:bookmarkEnd w:id="4909"/>
      <w:bookmarkEnd w:id="4910"/>
      <w:bookmarkEnd w:id="4911"/>
    </w:p>
    <w:p w14:paraId="44BDF02B" w14:textId="0C93AD35" w:rsidR="006264CE" w:rsidRDefault="006264CE" w:rsidP="006264CE">
      <w:pPr>
        <w:pStyle w:val="Heading6"/>
        <w:rPr>
          <w:lang w:eastAsia="zh-CN"/>
        </w:rPr>
      </w:pPr>
      <w:bookmarkStart w:id="4912" w:name="_Toc97042596"/>
      <w:bookmarkStart w:id="4913" w:name="_Toc97045740"/>
      <w:bookmarkStart w:id="4914" w:name="_Toc97155485"/>
      <w:bookmarkStart w:id="4915" w:name="_Toc101521611"/>
      <w:bookmarkStart w:id="4916" w:name="_Toc138761889"/>
      <w:bookmarkStart w:id="4917" w:name="_Toc145708104"/>
      <w:bookmarkStart w:id="4918" w:name="_Toc160570601"/>
      <w:bookmarkStart w:id="4919" w:name="_Toc162008197"/>
      <w:bookmarkStart w:id="4920" w:name="_Toc164763615"/>
      <w:r>
        <w:rPr>
          <w:lang w:eastAsia="zh-CN"/>
        </w:rPr>
        <w:t>8.</w:t>
      </w:r>
      <w:r w:rsidR="0085033B">
        <w:rPr>
          <w:lang w:eastAsia="zh-CN"/>
        </w:rPr>
        <w:t>7</w:t>
      </w:r>
      <w:r>
        <w:rPr>
          <w:lang w:eastAsia="zh-CN"/>
        </w:rPr>
        <w:t>.2.2.3.1</w:t>
      </w:r>
      <w:r>
        <w:rPr>
          <w:lang w:eastAsia="zh-CN"/>
        </w:rPr>
        <w:tab/>
        <w:t>GET</w:t>
      </w:r>
      <w:bookmarkEnd w:id="4912"/>
      <w:bookmarkEnd w:id="4913"/>
      <w:bookmarkEnd w:id="4914"/>
      <w:bookmarkEnd w:id="4915"/>
      <w:bookmarkEnd w:id="4916"/>
      <w:bookmarkEnd w:id="4917"/>
      <w:bookmarkEnd w:id="4918"/>
      <w:bookmarkEnd w:id="4919"/>
      <w:bookmarkEnd w:id="492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21" w:name="_Toc97042597"/>
      <w:bookmarkStart w:id="4922" w:name="_Toc97045741"/>
      <w:bookmarkStart w:id="4923" w:name="_Toc97155486"/>
      <w:bookmarkStart w:id="4924" w:name="_Toc101521612"/>
      <w:bookmarkStart w:id="4925" w:name="_Toc138761890"/>
      <w:bookmarkStart w:id="4926" w:name="_Toc145708105"/>
      <w:bookmarkStart w:id="4927" w:name="_Toc160570602"/>
      <w:bookmarkStart w:id="4928" w:name="_Toc162008198"/>
      <w:bookmarkStart w:id="4929" w:name="_Toc164763616"/>
      <w:r>
        <w:rPr>
          <w:lang w:eastAsia="zh-CN"/>
        </w:rPr>
        <w:t>8.</w:t>
      </w:r>
      <w:r w:rsidR="0085033B">
        <w:rPr>
          <w:lang w:eastAsia="zh-CN"/>
        </w:rPr>
        <w:t>7</w:t>
      </w:r>
      <w:r>
        <w:rPr>
          <w:lang w:eastAsia="zh-CN"/>
        </w:rPr>
        <w:t>.2.2.3.2</w:t>
      </w:r>
      <w:r>
        <w:rPr>
          <w:lang w:eastAsia="zh-CN"/>
        </w:rPr>
        <w:tab/>
        <w:t>POST</w:t>
      </w:r>
      <w:bookmarkEnd w:id="4921"/>
      <w:bookmarkEnd w:id="4922"/>
      <w:bookmarkEnd w:id="4923"/>
      <w:bookmarkEnd w:id="4924"/>
      <w:bookmarkEnd w:id="4925"/>
      <w:bookmarkEnd w:id="4926"/>
      <w:bookmarkEnd w:id="4927"/>
      <w:bookmarkEnd w:id="4928"/>
      <w:bookmarkEnd w:id="492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930" w:name="_Toc97042598"/>
      <w:bookmarkStart w:id="4931" w:name="_Toc97045742"/>
      <w:bookmarkStart w:id="4932" w:name="_Toc97155487"/>
      <w:bookmarkStart w:id="4933" w:name="_Toc101521613"/>
      <w:bookmarkStart w:id="4934" w:name="_Toc138761891"/>
      <w:bookmarkStart w:id="4935" w:name="_Toc145708106"/>
      <w:bookmarkStart w:id="4936" w:name="_Toc160570603"/>
      <w:bookmarkStart w:id="4937" w:name="_Toc162008199"/>
      <w:bookmarkStart w:id="4938" w:name="_Toc164763617"/>
      <w:r>
        <w:rPr>
          <w:lang w:eastAsia="zh-CN"/>
        </w:rPr>
        <w:t>8.</w:t>
      </w:r>
      <w:r w:rsidR="003300AE">
        <w:rPr>
          <w:lang w:eastAsia="zh-CN"/>
        </w:rPr>
        <w:t>7</w:t>
      </w:r>
      <w:r>
        <w:rPr>
          <w:lang w:eastAsia="zh-CN"/>
        </w:rPr>
        <w:t>.2.2.4</w:t>
      </w:r>
      <w:r>
        <w:rPr>
          <w:lang w:eastAsia="zh-CN"/>
        </w:rPr>
        <w:tab/>
        <w:t>Resource Custom Operations</w:t>
      </w:r>
      <w:bookmarkEnd w:id="4930"/>
      <w:bookmarkEnd w:id="4931"/>
      <w:bookmarkEnd w:id="4932"/>
      <w:bookmarkEnd w:id="4933"/>
      <w:bookmarkEnd w:id="4934"/>
      <w:bookmarkEnd w:id="4935"/>
      <w:bookmarkEnd w:id="4936"/>
      <w:bookmarkEnd w:id="4937"/>
      <w:bookmarkEnd w:id="493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4939" w:name="_Toc97042599"/>
      <w:bookmarkStart w:id="4940" w:name="_Toc97045743"/>
      <w:bookmarkStart w:id="4941" w:name="_Toc97155488"/>
      <w:bookmarkStart w:id="4942" w:name="_Toc101521614"/>
      <w:bookmarkStart w:id="4943" w:name="_Toc138761892"/>
      <w:bookmarkStart w:id="4944" w:name="_Toc145708107"/>
      <w:bookmarkStart w:id="4945" w:name="_Toc160570604"/>
      <w:bookmarkStart w:id="4946" w:name="_Toc162008200"/>
      <w:bookmarkStart w:id="4947" w:name="_Toc164763618"/>
      <w:r>
        <w:t>8.</w:t>
      </w:r>
      <w:r w:rsidR="003300AE">
        <w:t>7</w:t>
      </w:r>
      <w:r>
        <w:t>.3</w:t>
      </w:r>
      <w:r>
        <w:tab/>
        <w:t>Custom Operations without associated resources</w:t>
      </w:r>
      <w:bookmarkEnd w:id="4939"/>
      <w:bookmarkEnd w:id="4940"/>
      <w:bookmarkEnd w:id="4941"/>
      <w:bookmarkEnd w:id="4942"/>
      <w:bookmarkEnd w:id="4943"/>
      <w:bookmarkEnd w:id="4944"/>
      <w:bookmarkEnd w:id="4945"/>
      <w:bookmarkEnd w:id="4946"/>
      <w:bookmarkEnd w:id="494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4948" w:name="_Toc97042600"/>
      <w:bookmarkStart w:id="4949" w:name="_Toc97045744"/>
      <w:bookmarkStart w:id="4950" w:name="_Toc97155489"/>
      <w:bookmarkStart w:id="4951" w:name="_Toc101521615"/>
      <w:bookmarkStart w:id="4952" w:name="_Toc138761893"/>
      <w:bookmarkStart w:id="4953" w:name="_Toc145708108"/>
      <w:bookmarkStart w:id="4954" w:name="_Toc160570605"/>
      <w:bookmarkStart w:id="4955" w:name="_Toc162008201"/>
      <w:bookmarkStart w:id="4956" w:name="_Toc164763619"/>
      <w:r>
        <w:t>8.</w:t>
      </w:r>
      <w:r w:rsidR="003300AE">
        <w:t>7</w:t>
      </w:r>
      <w:r>
        <w:t>.4</w:t>
      </w:r>
      <w:r>
        <w:tab/>
        <w:t>Notifications</w:t>
      </w:r>
      <w:bookmarkEnd w:id="4948"/>
      <w:bookmarkEnd w:id="4949"/>
      <w:bookmarkEnd w:id="4950"/>
      <w:bookmarkEnd w:id="4951"/>
      <w:bookmarkEnd w:id="4952"/>
      <w:bookmarkEnd w:id="4953"/>
      <w:bookmarkEnd w:id="4954"/>
      <w:bookmarkEnd w:id="4955"/>
      <w:bookmarkEnd w:id="495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4957" w:name="_Toc97042601"/>
      <w:bookmarkStart w:id="4958" w:name="_Toc97045745"/>
      <w:bookmarkStart w:id="4959" w:name="_Toc97155490"/>
      <w:bookmarkStart w:id="4960" w:name="_Toc101521616"/>
      <w:bookmarkStart w:id="4961" w:name="_Toc138761894"/>
      <w:bookmarkStart w:id="4962" w:name="_Toc145708109"/>
      <w:bookmarkStart w:id="4963" w:name="_Toc160570606"/>
      <w:bookmarkStart w:id="4964" w:name="_Toc162008202"/>
      <w:bookmarkStart w:id="4965" w:name="_Toc164763620"/>
      <w:r>
        <w:t>8.</w:t>
      </w:r>
      <w:r w:rsidR="003300AE">
        <w:t>7</w:t>
      </w:r>
      <w:r>
        <w:t>.5</w:t>
      </w:r>
      <w:r>
        <w:tab/>
        <w:t>Data Model</w:t>
      </w:r>
      <w:bookmarkEnd w:id="4957"/>
      <w:bookmarkEnd w:id="4958"/>
      <w:bookmarkEnd w:id="4959"/>
      <w:bookmarkEnd w:id="4960"/>
      <w:bookmarkEnd w:id="4961"/>
      <w:bookmarkEnd w:id="4962"/>
      <w:bookmarkEnd w:id="4963"/>
      <w:bookmarkEnd w:id="4964"/>
      <w:bookmarkEnd w:id="4965"/>
    </w:p>
    <w:p w14:paraId="1AAD7F5A" w14:textId="15A7354A" w:rsidR="006264CE" w:rsidRDefault="006264CE" w:rsidP="006264CE">
      <w:pPr>
        <w:pStyle w:val="Heading4"/>
        <w:rPr>
          <w:lang w:eastAsia="zh-CN"/>
        </w:rPr>
      </w:pPr>
      <w:bookmarkStart w:id="4966" w:name="_Toc97042602"/>
      <w:bookmarkStart w:id="4967" w:name="_Toc97045746"/>
      <w:bookmarkStart w:id="4968" w:name="_Toc97155491"/>
      <w:bookmarkStart w:id="4969" w:name="_Toc101521617"/>
      <w:bookmarkStart w:id="4970" w:name="_Toc138761895"/>
      <w:bookmarkStart w:id="4971" w:name="_Toc145708110"/>
      <w:bookmarkStart w:id="4972" w:name="_Toc160570607"/>
      <w:bookmarkStart w:id="4973" w:name="_Toc162008203"/>
      <w:bookmarkStart w:id="4974" w:name="_Toc164763621"/>
      <w:r>
        <w:rPr>
          <w:lang w:eastAsia="zh-CN"/>
        </w:rPr>
        <w:t>8.</w:t>
      </w:r>
      <w:r w:rsidR="003300AE">
        <w:rPr>
          <w:lang w:eastAsia="zh-CN"/>
        </w:rPr>
        <w:t>7</w:t>
      </w:r>
      <w:r>
        <w:rPr>
          <w:lang w:eastAsia="zh-CN"/>
        </w:rPr>
        <w:t>.5.1</w:t>
      </w:r>
      <w:r>
        <w:rPr>
          <w:lang w:eastAsia="zh-CN"/>
        </w:rPr>
        <w:tab/>
        <w:t>General</w:t>
      </w:r>
      <w:bookmarkEnd w:id="4966"/>
      <w:bookmarkEnd w:id="4967"/>
      <w:bookmarkEnd w:id="4968"/>
      <w:bookmarkEnd w:id="4969"/>
      <w:bookmarkEnd w:id="4970"/>
      <w:bookmarkEnd w:id="4971"/>
      <w:bookmarkEnd w:id="4972"/>
      <w:bookmarkEnd w:id="4973"/>
      <w:bookmarkEnd w:id="497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4975" w:name="_Toc97042603"/>
      <w:bookmarkStart w:id="4976" w:name="_Toc97045747"/>
      <w:bookmarkStart w:id="4977" w:name="_Toc97155492"/>
      <w:bookmarkStart w:id="4978" w:name="_Toc101521618"/>
      <w:bookmarkStart w:id="4979" w:name="_Toc138761896"/>
      <w:bookmarkStart w:id="4980" w:name="_Toc145708111"/>
      <w:bookmarkStart w:id="4981" w:name="_Toc160570608"/>
      <w:bookmarkStart w:id="4982" w:name="_Toc162008204"/>
      <w:bookmarkStart w:id="4983" w:name="_Toc164763622"/>
      <w:r>
        <w:rPr>
          <w:lang w:eastAsia="zh-CN"/>
        </w:rPr>
        <w:t>8.</w:t>
      </w:r>
      <w:r w:rsidR="003300AE">
        <w:rPr>
          <w:lang w:eastAsia="zh-CN"/>
        </w:rPr>
        <w:t>7</w:t>
      </w:r>
      <w:r>
        <w:rPr>
          <w:lang w:eastAsia="zh-CN"/>
        </w:rPr>
        <w:t>.5.2</w:t>
      </w:r>
      <w:r>
        <w:rPr>
          <w:lang w:eastAsia="zh-CN"/>
        </w:rPr>
        <w:tab/>
        <w:t>Structured data types</w:t>
      </w:r>
      <w:bookmarkEnd w:id="4975"/>
      <w:bookmarkEnd w:id="4976"/>
      <w:bookmarkEnd w:id="4977"/>
      <w:bookmarkEnd w:id="4978"/>
      <w:bookmarkEnd w:id="4979"/>
      <w:bookmarkEnd w:id="4980"/>
      <w:bookmarkEnd w:id="4981"/>
      <w:bookmarkEnd w:id="4982"/>
      <w:bookmarkEnd w:id="4983"/>
    </w:p>
    <w:p w14:paraId="7229682F" w14:textId="4D53D962" w:rsidR="006264CE" w:rsidRDefault="006264CE" w:rsidP="006264CE">
      <w:pPr>
        <w:pStyle w:val="Heading5"/>
        <w:rPr>
          <w:lang w:eastAsia="zh-CN"/>
        </w:rPr>
      </w:pPr>
      <w:bookmarkStart w:id="4984" w:name="_Toc97042604"/>
      <w:bookmarkStart w:id="4985" w:name="_Toc97045748"/>
      <w:bookmarkStart w:id="4986" w:name="_Toc97155493"/>
      <w:bookmarkStart w:id="4987" w:name="_Toc101521619"/>
      <w:bookmarkStart w:id="4988" w:name="_Toc138761897"/>
      <w:bookmarkStart w:id="4989" w:name="_Toc145708112"/>
      <w:bookmarkStart w:id="4990" w:name="_Toc160570609"/>
      <w:bookmarkStart w:id="4991" w:name="_Toc162008205"/>
      <w:bookmarkStart w:id="4992" w:name="_Toc164763623"/>
      <w:r>
        <w:rPr>
          <w:lang w:eastAsia="zh-CN"/>
        </w:rPr>
        <w:t>8.</w:t>
      </w:r>
      <w:r w:rsidR="003300AE">
        <w:rPr>
          <w:lang w:eastAsia="zh-CN"/>
        </w:rPr>
        <w:t>7</w:t>
      </w:r>
      <w:r>
        <w:rPr>
          <w:lang w:eastAsia="zh-CN"/>
        </w:rPr>
        <w:t>.5.2.1</w:t>
      </w:r>
      <w:r>
        <w:rPr>
          <w:lang w:eastAsia="zh-CN"/>
        </w:rPr>
        <w:tab/>
        <w:t>Introduction</w:t>
      </w:r>
      <w:bookmarkEnd w:id="4984"/>
      <w:bookmarkEnd w:id="4985"/>
      <w:bookmarkEnd w:id="4986"/>
      <w:bookmarkEnd w:id="4987"/>
      <w:bookmarkEnd w:id="4988"/>
      <w:bookmarkEnd w:id="4989"/>
      <w:bookmarkEnd w:id="4990"/>
      <w:bookmarkEnd w:id="4991"/>
      <w:bookmarkEnd w:id="499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4993" w:name="_Toc97042605"/>
      <w:bookmarkStart w:id="4994" w:name="_Toc97045749"/>
      <w:bookmarkStart w:id="4995" w:name="_Toc97155494"/>
      <w:bookmarkStart w:id="4996" w:name="_Toc101521620"/>
      <w:bookmarkStart w:id="4997" w:name="_Toc138761898"/>
      <w:bookmarkStart w:id="4998" w:name="_Toc145708113"/>
      <w:bookmarkStart w:id="4999" w:name="_Toc160570610"/>
      <w:bookmarkStart w:id="5000" w:name="_Toc162008206"/>
      <w:bookmarkStart w:id="5001" w:name="_Toc16476362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4993"/>
      <w:bookmarkEnd w:id="4994"/>
      <w:bookmarkEnd w:id="4995"/>
      <w:bookmarkEnd w:id="4996"/>
      <w:bookmarkEnd w:id="4997"/>
      <w:bookmarkEnd w:id="4998"/>
      <w:bookmarkEnd w:id="4999"/>
      <w:bookmarkEnd w:id="5000"/>
      <w:bookmarkEnd w:id="500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02" w:name="_Toc97042606"/>
      <w:bookmarkStart w:id="5003" w:name="_Toc97045750"/>
      <w:bookmarkStart w:id="5004" w:name="_Toc97155495"/>
      <w:bookmarkStart w:id="5005" w:name="_Toc101521621"/>
      <w:bookmarkStart w:id="5006" w:name="_Toc138761899"/>
      <w:bookmarkStart w:id="5007" w:name="_Toc145708114"/>
      <w:bookmarkStart w:id="5008" w:name="_Toc160570611"/>
      <w:bookmarkStart w:id="5009" w:name="_Toc162008207"/>
      <w:bookmarkStart w:id="5010" w:name="_Toc164763625"/>
      <w:r>
        <w:rPr>
          <w:lang w:eastAsia="zh-CN"/>
        </w:rPr>
        <w:t>8.</w:t>
      </w:r>
      <w:r w:rsidR="003300AE">
        <w:rPr>
          <w:lang w:eastAsia="zh-CN"/>
        </w:rPr>
        <w:t>7</w:t>
      </w:r>
      <w:r>
        <w:rPr>
          <w:lang w:eastAsia="zh-CN"/>
        </w:rPr>
        <w:t>.5.2.3</w:t>
      </w:r>
      <w:r>
        <w:rPr>
          <w:lang w:eastAsia="zh-CN"/>
        </w:rPr>
        <w:tab/>
        <w:t>Type: IndividualSessionContext</w:t>
      </w:r>
      <w:bookmarkEnd w:id="5002"/>
      <w:bookmarkEnd w:id="5003"/>
      <w:bookmarkEnd w:id="5004"/>
      <w:bookmarkEnd w:id="5005"/>
      <w:bookmarkEnd w:id="5006"/>
      <w:bookmarkEnd w:id="5007"/>
      <w:bookmarkEnd w:id="5008"/>
      <w:bookmarkEnd w:id="5009"/>
      <w:bookmarkEnd w:id="501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11" w:name="_Toc97042607"/>
      <w:bookmarkStart w:id="5012" w:name="_Toc97045751"/>
      <w:bookmarkStart w:id="5013" w:name="_Toc97155496"/>
      <w:bookmarkStart w:id="5014" w:name="_Toc101521622"/>
      <w:bookmarkStart w:id="5015" w:name="_Toc138761900"/>
      <w:bookmarkStart w:id="5016" w:name="_Toc145708115"/>
      <w:bookmarkStart w:id="5017" w:name="_Toc160570612"/>
      <w:bookmarkStart w:id="5018" w:name="_Toc162008208"/>
      <w:bookmarkStart w:id="5019" w:name="_Toc164763626"/>
      <w:r>
        <w:rPr>
          <w:lang w:eastAsia="zh-CN"/>
        </w:rPr>
        <w:t>8.</w:t>
      </w:r>
      <w:r w:rsidR="003300AE">
        <w:rPr>
          <w:lang w:eastAsia="zh-CN"/>
        </w:rPr>
        <w:t>7</w:t>
      </w:r>
      <w:r>
        <w:rPr>
          <w:lang w:eastAsia="zh-CN"/>
        </w:rPr>
        <w:t>.5.2.4</w:t>
      </w:r>
      <w:r>
        <w:rPr>
          <w:lang w:eastAsia="zh-CN"/>
        </w:rPr>
        <w:tab/>
        <w:t>Type: EECContextPush</w:t>
      </w:r>
      <w:bookmarkEnd w:id="5011"/>
      <w:bookmarkEnd w:id="5012"/>
      <w:bookmarkEnd w:id="5013"/>
      <w:bookmarkEnd w:id="5014"/>
      <w:bookmarkEnd w:id="5015"/>
      <w:bookmarkEnd w:id="5016"/>
      <w:bookmarkEnd w:id="5017"/>
      <w:bookmarkEnd w:id="5018"/>
      <w:bookmarkEnd w:id="501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1885BF8C" w:rsidR="008610C2" w:rsidRDefault="008610C2" w:rsidP="009274DC">
            <w:pPr>
              <w:pStyle w:val="TAL"/>
            </w:pPr>
            <w:r>
              <w:t>When set to "true", this attribute indicates to the EES to select the ACR scenarios list. When set to "false" or omitted, this attribute indicates to the 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20" w:name="_Toc97042608"/>
      <w:bookmarkStart w:id="5021" w:name="_Toc97045752"/>
      <w:bookmarkStart w:id="5022" w:name="_Toc97155497"/>
      <w:bookmarkStart w:id="5023" w:name="_Toc101521623"/>
      <w:bookmarkStart w:id="5024" w:name="_Toc138761901"/>
      <w:bookmarkStart w:id="5025" w:name="_Toc145708116"/>
      <w:bookmarkStart w:id="5026" w:name="_Toc160570613"/>
      <w:bookmarkStart w:id="5027" w:name="_Toc162008209"/>
      <w:bookmarkStart w:id="5028" w:name="_Toc164763627"/>
      <w:r>
        <w:rPr>
          <w:lang w:eastAsia="zh-CN"/>
        </w:rPr>
        <w:t>8.</w:t>
      </w:r>
      <w:r w:rsidR="003300AE">
        <w:rPr>
          <w:lang w:eastAsia="zh-CN"/>
        </w:rPr>
        <w:t>7</w:t>
      </w:r>
      <w:r>
        <w:rPr>
          <w:lang w:eastAsia="zh-CN"/>
        </w:rPr>
        <w:t>.5.2.5</w:t>
      </w:r>
      <w:r>
        <w:rPr>
          <w:lang w:eastAsia="zh-CN"/>
        </w:rPr>
        <w:tab/>
        <w:t>Type: EECContext</w:t>
      </w:r>
      <w:bookmarkEnd w:id="5020"/>
      <w:bookmarkEnd w:id="5021"/>
      <w:bookmarkEnd w:id="5022"/>
      <w:bookmarkEnd w:id="5023"/>
      <w:bookmarkEnd w:id="5024"/>
      <w:bookmarkEnd w:id="5025"/>
      <w:bookmarkEnd w:id="5026"/>
      <w:bookmarkEnd w:id="5027"/>
      <w:bookmarkEnd w:id="502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29958A8E" w:rsidR="008610C2" w:rsidRPr="0016361A" w:rsidRDefault="008610C2" w:rsidP="009274DC">
            <w:pPr>
              <w:pStyle w:val="TAL"/>
            </w:pPr>
            <w:r>
              <w:rPr>
                <w:rFonts w:cs="Arial"/>
                <w:szCs w:val="18"/>
              </w:rPr>
              <w:t xml:space="preserve">Contains the </w:t>
            </w:r>
            <w:r>
              <w:t>l</w:t>
            </w:r>
            <w:r w:rsidRPr="00F477AF">
              <w:t>ist of associated Service Session Context</w:t>
            </w:r>
            <w:r>
              <w:t>s.</w:t>
            </w:r>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Represents the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29" w:name="_Toc138761902"/>
      <w:bookmarkStart w:id="5030" w:name="_Toc145708117"/>
      <w:bookmarkStart w:id="5031" w:name="_Toc160570614"/>
      <w:bookmarkStart w:id="5032" w:name="_Toc162008210"/>
      <w:bookmarkStart w:id="5033" w:name="_Toc164763628"/>
      <w:r>
        <w:rPr>
          <w:lang w:eastAsia="zh-CN"/>
        </w:rPr>
        <w:t>8.</w:t>
      </w:r>
      <w:r w:rsidR="004800D1">
        <w:rPr>
          <w:lang w:eastAsia="zh-CN"/>
        </w:rPr>
        <w:t>7</w:t>
      </w:r>
      <w:r>
        <w:rPr>
          <w:lang w:eastAsia="zh-CN"/>
        </w:rPr>
        <w:t>.5.2.6</w:t>
      </w:r>
      <w:r>
        <w:rPr>
          <w:lang w:eastAsia="zh-CN"/>
        </w:rPr>
        <w:tab/>
        <w:t>Type: EECContextPushRes</w:t>
      </w:r>
      <w:bookmarkEnd w:id="5029"/>
      <w:bookmarkEnd w:id="5030"/>
      <w:bookmarkEnd w:id="5031"/>
      <w:bookmarkEnd w:id="5032"/>
      <w:bookmarkEnd w:id="503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034" w:name="_Toc138761903"/>
      <w:bookmarkStart w:id="5035" w:name="_Toc145708118"/>
      <w:bookmarkStart w:id="5036" w:name="_Toc160570615"/>
      <w:bookmarkStart w:id="5037" w:name="_Toc162008211"/>
      <w:bookmarkStart w:id="5038" w:name="_Toc164763629"/>
      <w:r>
        <w:rPr>
          <w:lang w:eastAsia="zh-CN"/>
        </w:rPr>
        <w:t>8.</w:t>
      </w:r>
      <w:r w:rsidR="004800D1">
        <w:rPr>
          <w:lang w:eastAsia="zh-CN"/>
        </w:rPr>
        <w:t>7</w:t>
      </w:r>
      <w:r>
        <w:rPr>
          <w:lang w:eastAsia="zh-CN"/>
        </w:rPr>
        <w:t>.5.2.7</w:t>
      </w:r>
      <w:r>
        <w:rPr>
          <w:lang w:eastAsia="zh-CN"/>
        </w:rPr>
        <w:tab/>
        <w:t xml:space="preserve">Type: </w:t>
      </w:r>
      <w:r>
        <w:t>ImplicitRegDetails</w:t>
      </w:r>
      <w:bookmarkEnd w:id="5034"/>
      <w:bookmarkEnd w:id="5035"/>
      <w:bookmarkEnd w:id="5036"/>
      <w:bookmarkEnd w:id="5037"/>
      <w:bookmarkEnd w:id="503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039" w:name="_Toc138761904"/>
      <w:bookmarkStart w:id="5040" w:name="_Toc145708119"/>
      <w:bookmarkStart w:id="5041" w:name="_Toc160570616"/>
      <w:bookmarkStart w:id="5042" w:name="_Toc162008212"/>
      <w:bookmarkStart w:id="5043" w:name="_Toc164763630"/>
      <w:r>
        <w:rPr>
          <w:lang w:eastAsia="zh-CN"/>
        </w:rPr>
        <w:t>8.7.5.2.</w:t>
      </w:r>
      <w:r w:rsidRPr="00FB696D">
        <w:rPr>
          <w:lang w:eastAsia="zh-CN"/>
        </w:rPr>
        <w:t>8</w:t>
      </w:r>
      <w:r>
        <w:rPr>
          <w:lang w:eastAsia="zh-CN"/>
        </w:rPr>
        <w:tab/>
        <w:t xml:space="preserve">Type: </w:t>
      </w:r>
      <w:r>
        <w:t>EECSrvContinuitySupport</w:t>
      </w:r>
      <w:bookmarkEnd w:id="5039"/>
      <w:bookmarkEnd w:id="5040"/>
      <w:bookmarkEnd w:id="5041"/>
      <w:bookmarkEnd w:id="5042"/>
      <w:bookmarkEnd w:id="504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044" w:name="_Toc97042609"/>
      <w:bookmarkStart w:id="5045" w:name="_Toc97045753"/>
      <w:bookmarkStart w:id="5046" w:name="_Toc97155498"/>
      <w:bookmarkStart w:id="5047" w:name="_Toc101521624"/>
      <w:bookmarkStart w:id="5048" w:name="_Toc138761905"/>
      <w:bookmarkStart w:id="5049" w:name="_Toc145708120"/>
      <w:bookmarkStart w:id="5050" w:name="_Toc160570617"/>
      <w:bookmarkStart w:id="5051" w:name="_Toc162008213"/>
      <w:bookmarkStart w:id="5052" w:name="_Toc164763631"/>
      <w:r>
        <w:rPr>
          <w:lang w:eastAsia="zh-CN"/>
        </w:rPr>
        <w:t>8.</w:t>
      </w:r>
      <w:r w:rsidR="004800D1">
        <w:rPr>
          <w:lang w:eastAsia="zh-CN"/>
        </w:rPr>
        <w:t>7</w:t>
      </w:r>
      <w:r>
        <w:rPr>
          <w:lang w:eastAsia="zh-CN"/>
        </w:rPr>
        <w:t>.5.3</w:t>
      </w:r>
      <w:r>
        <w:rPr>
          <w:lang w:eastAsia="zh-CN"/>
        </w:rPr>
        <w:tab/>
        <w:t>Simple data types and enumerations</w:t>
      </w:r>
      <w:bookmarkEnd w:id="5044"/>
      <w:bookmarkEnd w:id="5045"/>
      <w:bookmarkEnd w:id="5046"/>
      <w:bookmarkEnd w:id="5047"/>
      <w:bookmarkEnd w:id="5048"/>
      <w:bookmarkEnd w:id="5049"/>
      <w:bookmarkEnd w:id="5050"/>
      <w:bookmarkEnd w:id="5051"/>
      <w:bookmarkEnd w:id="5052"/>
    </w:p>
    <w:p w14:paraId="19EA7A63" w14:textId="77777777" w:rsidR="008610C2" w:rsidRDefault="008610C2" w:rsidP="008610C2">
      <w:pPr>
        <w:pStyle w:val="Heading5"/>
      </w:pPr>
      <w:bookmarkStart w:id="5053" w:name="_Toc160570618"/>
      <w:bookmarkStart w:id="5054" w:name="_Toc162008214"/>
      <w:bookmarkStart w:id="5055" w:name="_Toc164763632"/>
      <w:r>
        <w:rPr>
          <w:lang w:eastAsia="zh-CN"/>
        </w:rPr>
        <w:t>8.7.5</w:t>
      </w:r>
      <w:r>
        <w:t>.3.1</w:t>
      </w:r>
      <w:r>
        <w:tab/>
        <w:t>Introduction</w:t>
      </w:r>
      <w:bookmarkEnd w:id="5053"/>
      <w:bookmarkEnd w:id="5054"/>
      <w:bookmarkEnd w:id="505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056" w:name="_Toc160570619"/>
      <w:bookmarkStart w:id="5057" w:name="_Toc162008215"/>
      <w:bookmarkStart w:id="5058" w:name="_Toc164763633"/>
      <w:r>
        <w:rPr>
          <w:lang w:eastAsia="zh-CN"/>
        </w:rPr>
        <w:t>8.7.5</w:t>
      </w:r>
      <w:r>
        <w:t>.3.2</w:t>
      </w:r>
      <w:r>
        <w:tab/>
        <w:t>Simple data types</w:t>
      </w:r>
      <w:bookmarkEnd w:id="5056"/>
      <w:bookmarkEnd w:id="5057"/>
      <w:bookmarkEnd w:id="505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059" w:name="_Toc160570620"/>
      <w:bookmarkStart w:id="5060" w:name="_Toc162008216"/>
      <w:bookmarkStart w:id="5061" w:name="_Toc16476363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059"/>
      <w:bookmarkEnd w:id="5060"/>
      <w:bookmarkEnd w:id="506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062" w:name="_Toc160570621"/>
      <w:bookmarkStart w:id="5063" w:name="_Toc162008217"/>
      <w:bookmarkStart w:id="5064" w:name="_Toc164763635"/>
      <w:r>
        <w:rPr>
          <w:lang w:eastAsia="zh-CN"/>
        </w:rPr>
        <w:t>8.7.5</w:t>
      </w:r>
      <w:r>
        <w:t>.5</w:t>
      </w:r>
      <w:r>
        <w:tab/>
        <w:t>Binary data</w:t>
      </w:r>
      <w:bookmarkEnd w:id="5062"/>
      <w:bookmarkEnd w:id="5063"/>
      <w:bookmarkEnd w:id="5064"/>
    </w:p>
    <w:p w14:paraId="2062F292" w14:textId="77777777" w:rsidR="008610C2" w:rsidRDefault="008610C2" w:rsidP="008610C2">
      <w:pPr>
        <w:pStyle w:val="Heading5"/>
      </w:pPr>
      <w:bookmarkStart w:id="5065" w:name="_Toc160570622"/>
      <w:bookmarkStart w:id="5066" w:name="_Toc162008218"/>
      <w:bookmarkStart w:id="5067" w:name="_Toc164763636"/>
      <w:r>
        <w:rPr>
          <w:lang w:eastAsia="zh-CN"/>
        </w:rPr>
        <w:t>8.7.5</w:t>
      </w:r>
      <w:r>
        <w:t>.5.1</w:t>
      </w:r>
      <w:r>
        <w:tab/>
        <w:t>Binary Data Types</w:t>
      </w:r>
      <w:bookmarkEnd w:id="5065"/>
      <w:bookmarkEnd w:id="5066"/>
      <w:bookmarkEnd w:id="506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068" w:name="_Toc97042610"/>
      <w:bookmarkStart w:id="5069" w:name="_Toc97045754"/>
      <w:bookmarkStart w:id="5070" w:name="_Toc97155499"/>
      <w:bookmarkStart w:id="5071" w:name="_Toc101521625"/>
      <w:bookmarkStart w:id="5072" w:name="_Toc138761906"/>
      <w:bookmarkStart w:id="5073" w:name="_Toc145708121"/>
      <w:bookmarkStart w:id="5074" w:name="_Toc160570623"/>
      <w:bookmarkStart w:id="5075" w:name="_Toc162008219"/>
      <w:bookmarkStart w:id="5076" w:name="_Toc164763637"/>
      <w:r>
        <w:t>8.</w:t>
      </w:r>
      <w:r w:rsidR="004800D1">
        <w:t>7</w:t>
      </w:r>
      <w:r>
        <w:t>.6</w:t>
      </w:r>
      <w:r>
        <w:tab/>
        <w:t>Error Handling</w:t>
      </w:r>
      <w:bookmarkEnd w:id="5068"/>
      <w:bookmarkEnd w:id="5069"/>
      <w:bookmarkEnd w:id="5070"/>
      <w:bookmarkEnd w:id="5071"/>
      <w:bookmarkEnd w:id="5072"/>
      <w:bookmarkEnd w:id="5073"/>
      <w:bookmarkEnd w:id="5074"/>
      <w:bookmarkEnd w:id="5075"/>
      <w:bookmarkEnd w:id="5076"/>
    </w:p>
    <w:p w14:paraId="0212974C" w14:textId="77777777" w:rsidR="008610C2" w:rsidRDefault="008610C2" w:rsidP="008610C2">
      <w:pPr>
        <w:pStyle w:val="Heading4"/>
      </w:pPr>
      <w:bookmarkStart w:id="5077" w:name="_Toc160570624"/>
      <w:bookmarkStart w:id="5078" w:name="_Toc162008220"/>
      <w:bookmarkStart w:id="5079" w:name="_Toc164763638"/>
      <w:r>
        <w:t>8.7.6.1</w:t>
      </w:r>
      <w:r>
        <w:tab/>
        <w:t>General</w:t>
      </w:r>
      <w:bookmarkEnd w:id="5077"/>
      <w:bookmarkEnd w:id="5078"/>
      <w:bookmarkEnd w:id="507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080" w:name="_Toc160570625"/>
      <w:bookmarkStart w:id="5081" w:name="_Toc162008221"/>
      <w:bookmarkStart w:id="5082" w:name="_Toc164763639"/>
      <w:r>
        <w:t>8.7.6.2</w:t>
      </w:r>
      <w:r>
        <w:tab/>
        <w:t>Protocol Errors</w:t>
      </w:r>
      <w:bookmarkEnd w:id="5080"/>
      <w:bookmarkEnd w:id="5081"/>
      <w:bookmarkEnd w:id="508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083" w:name="_Toc160570626"/>
      <w:bookmarkStart w:id="5084" w:name="_Toc162008222"/>
      <w:bookmarkStart w:id="5085" w:name="_Toc164763640"/>
      <w:r>
        <w:t>8.7.6.3</w:t>
      </w:r>
      <w:r>
        <w:tab/>
        <w:t>Application Errors</w:t>
      </w:r>
      <w:bookmarkEnd w:id="5083"/>
      <w:bookmarkEnd w:id="5084"/>
      <w:bookmarkEnd w:id="508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4917B7DF" w:rsidR="006264CE" w:rsidRPr="00AA67C4" w:rsidRDefault="006264CE" w:rsidP="008610C2"/>
    <w:p w14:paraId="1F47D0B3" w14:textId="2DC2C303" w:rsidR="006264CE" w:rsidRDefault="006264CE" w:rsidP="006264CE">
      <w:pPr>
        <w:pStyle w:val="Heading3"/>
      </w:pPr>
      <w:bookmarkStart w:id="5086" w:name="_Toc97042611"/>
      <w:bookmarkStart w:id="5087" w:name="_Toc97045755"/>
      <w:bookmarkStart w:id="5088" w:name="_Toc97155500"/>
      <w:bookmarkStart w:id="5089" w:name="_Toc101521626"/>
      <w:bookmarkStart w:id="5090" w:name="_Toc138761907"/>
      <w:bookmarkStart w:id="5091" w:name="_Toc145708122"/>
      <w:bookmarkStart w:id="5092" w:name="_Toc160570627"/>
      <w:bookmarkStart w:id="5093" w:name="_Toc162008223"/>
      <w:bookmarkStart w:id="5094" w:name="_Toc164763641"/>
      <w:r>
        <w:t>8.</w:t>
      </w:r>
      <w:r w:rsidR="004800D1">
        <w:t>7</w:t>
      </w:r>
      <w:r>
        <w:t>.7</w:t>
      </w:r>
      <w:r>
        <w:tab/>
        <w:t>Feature negotiation</w:t>
      </w:r>
      <w:bookmarkEnd w:id="5086"/>
      <w:bookmarkEnd w:id="5087"/>
      <w:bookmarkEnd w:id="5088"/>
      <w:bookmarkEnd w:id="5089"/>
      <w:bookmarkEnd w:id="5090"/>
      <w:bookmarkEnd w:id="5091"/>
      <w:bookmarkEnd w:id="5092"/>
      <w:bookmarkEnd w:id="5093"/>
      <w:bookmarkEnd w:id="509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095" w:name="_Toc97042612"/>
      <w:bookmarkStart w:id="5096" w:name="_Toc97045756"/>
      <w:bookmarkStart w:id="5097" w:name="_Toc97155501"/>
      <w:bookmarkStart w:id="5098" w:name="_Toc101521627"/>
      <w:bookmarkStart w:id="5099" w:name="_Toc138761908"/>
      <w:bookmarkStart w:id="5100" w:name="_Toc145708123"/>
      <w:bookmarkStart w:id="5101" w:name="_Toc160570628"/>
      <w:bookmarkStart w:id="5102" w:name="_Toc162008224"/>
      <w:bookmarkStart w:id="5103" w:name="_Toc164763642"/>
      <w:r>
        <w:t>8.</w:t>
      </w:r>
      <w:r w:rsidR="004800D1">
        <w:t>8</w:t>
      </w:r>
      <w:r>
        <w:tab/>
      </w:r>
      <w:r w:rsidRPr="00F477AF">
        <w:t>Eees_</w:t>
      </w:r>
      <w:r>
        <w:t>EELManaged</w:t>
      </w:r>
      <w:r w:rsidRPr="00F477AF">
        <w:t>ACR</w:t>
      </w:r>
      <w:r>
        <w:t xml:space="preserve"> API</w:t>
      </w:r>
      <w:bookmarkEnd w:id="5095"/>
      <w:bookmarkEnd w:id="5096"/>
      <w:bookmarkEnd w:id="5097"/>
      <w:bookmarkEnd w:id="5098"/>
      <w:bookmarkEnd w:id="5099"/>
      <w:bookmarkEnd w:id="5100"/>
      <w:bookmarkEnd w:id="5101"/>
      <w:bookmarkEnd w:id="5102"/>
      <w:bookmarkEnd w:id="5103"/>
    </w:p>
    <w:p w14:paraId="3B69BCED" w14:textId="54799D32" w:rsidR="004B37D6" w:rsidRDefault="004B37D6" w:rsidP="004B37D6">
      <w:pPr>
        <w:pStyle w:val="Heading3"/>
      </w:pPr>
      <w:bookmarkStart w:id="5104" w:name="_Toc97042613"/>
      <w:bookmarkStart w:id="5105" w:name="_Toc97045757"/>
      <w:bookmarkStart w:id="5106" w:name="_Toc97155502"/>
      <w:bookmarkStart w:id="5107" w:name="_Toc101521628"/>
      <w:bookmarkStart w:id="5108" w:name="_Toc138761909"/>
      <w:bookmarkStart w:id="5109" w:name="_Toc145708124"/>
      <w:bookmarkStart w:id="5110" w:name="_Toc160570629"/>
      <w:bookmarkStart w:id="5111" w:name="_Toc162008225"/>
      <w:bookmarkStart w:id="5112" w:name="_Toc164763643"/>
      <w:r>
        <w:t>8.</w:t>
      </w:r>
      <w:r w:rsidR="004800D1">
        <w:t>8</w:t>
      </w:r>
      <w:r>
        <w:t>.1</w:t>
      </w:r>
      <w:r>
        <w:tab/>
        <w:t>Introduction</w:t>
      </w:r>
      <w:bookmarkEnd w:id="5104"/>
      <w:bookmarkEnd w:id="5105"/>
      <w:bookmarkEnd w:id="5106"/>
      <w:bookmarkEnd w:id="5107"/>
      <w:bookmarkEnd w:id="5108"/>
      <w:bookmarkEnd w:id="5109"/>
      <w:bookmarkEnd w:id="5110"/>
      <w:bookmarkEnd w:id="5111"/>
      <w:bookmarkEnd w:id="511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13" w:name="_Toc97042614"/>
      <w:bookmarkStart w:id="5114" w:name="_Toc97045758"/>
      <w:bookmarkStart w:id="5115" w:name="_Toc97155503"/>
      <w:bookmarkStart w:id="5116" w:name="_Toc101521629"/>
      <w:bookmarkStart w:id="5117" w:name="_Toc138761910"/>
      <w:bookmarkStart w:id="5118" w:name="_Toc145708125"/>
      <w:bookmarkStart w:id="5119" w:name="_Toc160570630"/>
      <w:bookmarkStart w:id="5120" w:name="_Toc162008226"/>
      <w:bookmarkStart w:id="5121" w:name="_Toc164763644"/>
      <w:r>
        <w:t>8.</w:t>
      </w:r>
      <w:r w:rsidR="00211FE5">
        <w:t>8</w:t>
      </w:r>
      <w:r>
        <w:t>.2</w:t>
      </w:r>
      <w:r>
        <w:tab/>
        <w:t>Usage of HTTP</w:t>
      </w:r>
      <w:bookmarkEnd w:id="5113"/>
      <w:bookmarkEnd w:id="5114"/>
      <w:bookmarkEnd w:id="5115"/>
      <w:bookmarkEnd w:id="5116"/>
      <w:bookmarkEnd w:id="5117"/>
      <w:bookmarkEnd w:id="5118"/>
      <w:bookmarkEnd w:id="5119"/>
      <w:bookmarkEnd w:id="5120"/>
      <w:bookmarkEnd w:id="512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22" w:name="_Toc94194874"/>
      <w:bookmarkStart w:id="5123" w:name="_Toc97042615"/>
      <w:bookmarkStart w:id="5124" w:name="_Toc97045759"/>
      <w:bookmarkStart w:id="5125" w:name="_Toc97155504"/>
      <w:bookmarkStart w:id="5126" w:name="_Toc101521630"/>
      <w:bookmarkStart w:id="5127" w:name="_Toc138761911"/>
      <w:bookmarkStart w:id="5128" w:name="_Toc145708126"/>
      <w:bookmarkStart w:id="5129" w:name="_Toc160570631"/>
      <w:bookmarkStart w:id="5130" w:name="_Toc162008227"/>
      <w:bookmarkStart w:id="5131" w:name="_Toc164763645"/>
      <w:r>
        <w:t>8.</w:t>
      </w:r>
      <w:r w:rsidR="00211FE5">
        <w:t>8</w:t>
      </w:r>
      <w:r>
        <w:t>.3</w:t>
      </w:r>
      <w:r>
        <w:tab/>
        <w:t>Resources</w:t>
      </w:r>
      <w:bookmarkEnd w:id="5122"/>
      <w:bookmarkEnd w:id="5123"/>
      <w:bookmarkEnd w:id="5124"/>
      <w:bookmarkEnd w:id="5125"/>
      <w:bookmarkEnd w:id="5126"/>
      <w:bookmarkEnd w:id="5127"/>
      <w:bookmarkEnd w:id="5128"/>
      <w:bookmarkEnd w:id="5129"/>
      <w:bookmarkEnd w:id="5130"/>
      <w:bookmarkEnd w:id="5131"/>
    </w:p>
    <w:p w14:paraId="580595A4" w14:textId="1E927A3F" w:rsidR="004B37D6" w:rsidRPr="000A7435" w:rsidRDefault="004B37D6" w:rsidP="004B37D6">
      <w:pPr>
        <w:pStyle w:val="Heading4"/>
      </w:pPr>
      <w:bookmarkStart w:id="5132" w:name="_Toc67903523"/>
      <w:bookmarkStart w:id="5133" w:name="_Toc94194929"/>
      <w:bookmarkStart w:id="5134" w:name="_Toc97042616"/>
      <w:bookmarkStart w:id="5135" w:name="_Toc97045760"/>
      <w:bookmarkStart w:id="5136" w:name="_Toc97155505"/>
      <w:bookmarkStart w:id="5137" w:name="_Toc101521631"/>
      <w:bookmarkStart w:id="5138" w:name="_Toc138761912"/>
      <w:bookmarkStart w:id="5139" w:name="_Toc145708127"/>
      <w:bookmarkStart w:id="5140" w:name="_Toc160570632"/>
      <w:bookmarkStart w:id="5141" w:name="_Toc162008228"/>
      <w:bookmarkStart w:id="5142" w:name="_Toc164763646"/>
      <w:r>
        <w:t>8.</w:t>
      </w:r>
      <w:r w:rsidR="00211FE5">
        <w:t>8</w:t>
      </w:r>
      <w:r>
        <w:t>.3.1</w:t>
      </w:r>
      <w:r>
        <w:tab/>
        <w:t>Overview</w:t>
      </w:r>
      <w:bookmarkEnd w:id="5132"/>
      <w:bookmarkEnd w:id="5133"/>
      <w:bookmarkEnd w:id="5134"/>
      <w:bookmarkEnd w:id="5135"/>
      <w:bookmarkEnd w:id="5136"/>
      <w:bookmarkEnd w:id="5137"/>
      <w:bookmarkEnd w:id="5138"/>
      <w:bookmarkEnd w:id="5139"/>
      <w:bookmarkEnd w:id="5140"/>
      <w:bookmarkEnd w:id="5141"/>
      <w:bookmarkEnd w:id="514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45pt;height:186.25pt" o:ole="">
            <v:imagedata r:id="rId29" o:title=""/>
          </v:shape>
          <o:OLEObject Type="Embed" ProgID="Visio.Drawing.15" ShapeID="_x0000_i1034" DrawAspect="Content" ObjectID="_177537615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143" w:name="_Toc510696609"/>
      <w:bookmarkStart w:id="5144" w:name="_Toc35971400"/>
      <w:bookmarkStart w:id="5145" w:name="_Toc67903524"/>
      <w:bookmarkStart w:id="5146" w:name="_Toc94194930"/>
    </w:p>
    <w:p w14:paraId="59C24254" w14:textId="23148CE1" w:rsidR="004B37D6" w:rsidRDefault="004B37D6" w:rsidP="004B37D6">
      <w:pPr>
        <w:pStyle w:val="Heading4"/>
      </w:pPr>
      <w:bookmarkStart w:id="5147" w:name="_Toc97042617"/>
      <w:bookmarkStart w:id="5148" w:name="_Toc97045761"/>
      <w:bookmarkStart w:id="5149" w:name="_Toc97155506"/>
      <w:bookmarkStart w:id="5150" w:name="_Toc101521632"/>
      <w:bookmarkStart w:id="5151" w:name="_Toc138761913"/>
      <w:bookmarkStart w:id="5152" w:name="_Toc145708128"/>
      <w:bookmarkStart w:id="5153" w:name="_Toc160570633"/>
      <w:bookmarkStart w:id="5154" w:name="_Toc162008229"/>
      <w:bookmarkStart w:id="5155" w:name="_Toc164763647"/>
      <w:r>
        <w:t>8.</w:t>
      </w:r>
      <w:r w:rsidR="00211FE5">
        <w:t>8</w:t>
      </w:r>
      <w:r>
        <w:t>.3.2</w:t>
      </w:r>
      <w:r>
        <w:tab/>
        <w:t xml:space="preserve">Resource: </w:t>
      </w:r>
      <w:bookmarkEnd w:id="5143"/>
      <w:bookmarkEnd w:id="5144"/>
      <w:bookmarkEnd w:id="5145"/>
      <w:r>
        <w:t>ACT</w:t>
      </w:r>
      <w:r w:rsidRPr="00B14C1D">
        <w:t xml:space="preserve"> Status Subscriptions</w:t>
      </w:r>
      <w:bookmarkEnd w:id="5146"/>
      <w:bookmarkEnd w:id="5147"/>
      <w:bookmarkEnd w:id="5148"/>
      <w:bookmarkEnd w:id="5149"/>
      <w:bookmarkEnd w:id="5150"/>
      <w:bookmarkEnd w:id="5151"/>
      <w:bookmarkEnd w:id="5152"/>
      <w:bookmarkEnd w:id="5153"/>
      <w:bookmarkEnd w:id="5154"/>
      <w:bookmarkEnd w:id="5155"/>
    </w:p>
    <w:p w14:paraId="0C77694F" w14:textId="745E5B17" w:rsidR="004B37D6" w:rsidRDefault="004B37D6" w:rsidP="004B37D6">
      <w:pPr>
        <w:pStyle w:val="Heading5"/>
      </w:pPr>
      <w:bookmarkStart w:id="5156" w:name="_Toc510696610"/>
      <w:bookmarkStart w:id="5157" w:name="_Toc35971401"/>
      <w:bookmarkStart w:id="5158" w:name="_Toc67903525"/>
      <w:bookmarkStart w:id="5159" w:name="_Toc94194931"/>
      <w:bookmarkStart w:id="5160" w:name="_Toc97042618"/>
      <w:bookmarkStart w:id="5161" w:name="_Toc97045762"/>
      <w:bookmarkStart w:id="5162" w:name="_Toc97155507"/>
      <w:bookmarkStart w:id="5163" w:name="_Toc101521633"/>
      <w:bookmarkStart w:id="5164" w:name="_Toc138761914"/>
      <w:bookmarkStart w:id="5165" w:name="_Toc145708129"/>
      <w:bookmarkStart w:id="5166" w:name="_Toc160570634"/>
      <w:bookmarkStart w:id="5167" w:name="_Toc162008230"/>
      <w:bookmarkStart w:id="5168" w:name="_Toc164763648"/>
      <w:r>
        <w:t>8.</w:t>
      </w:r>
      <w:r w:rsidR="00211FE5">
        <w:t>8</w:t>
      </w:r>
      <w:r>
        <w:t>.3.2.1</w:t>
      </w:r>
      <w:r>
        <w:tab/>
        <w:t>Description</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169" w:name="_Toc35971402"/>
      <w:bookmarkStart w:id="5170" w:name="_Toc67903526"/>
      <w:bookmarkStart w:id="5171" w:name="_Toc94194932"/>
      <w:bookmarkStart w:id="5172" w:name="_Toc97042619"/>
      <w:bookmarkStart w:id="5173" w:name="_Toc97045763"/>
      <w:bookmarkStart w:id="5174" w:name="_Toc97155508"/>
      <w:bookmarkStart w:id="5175" w:name="_Toc101521634"/>
      <w:bookmarkStart w:id="5176" w:name="_Toc138761915"/>
      <w:bookmarkStart w:id="5177" w:name="_Toc145708130"/>
      <w:bookmarkStart w:id="5178" w:name="_Toc160570635"/>
      <w:bookmarkStart w:id="5179" w:name="_Toc162008231"/>
      <w:bookmarkStart w:id="5180" w:name="_Toc164763649"/>
      <w:bookmarkStart w:id="5181" w:name="_Toc510696612"/>
      <w:r>
        <w:t>8.</w:t>
      </w:r>
      <w:r w:rsidR="00211FE5">
        <w:t>8</w:t>
      </w:r>
      <w:r>
        <w:t>.3.2.2</w:t>
      </w:r>
      <w:r>
        <w:tab/>
        <w:t>Resource Definition</w:t>
      </w:r>
      <w:bookmarkEnd w:id="5169"/>
      <w:bookmarkEnd w:id="5170"/>
      <w:bookmarkEnd w:id="5171"/>
      <w:bookmarkEnd w:id="5172"/>
      <w:bookmarkEnd w:id="5173"/>
      <w:bookmarkEnd w:id="5174"/>
      <w:bookmarkEnd w:id="5175"/>
      <w:bookmarkEnd w:id="5176"/>
      <w:bookmarkEnd w:id="5177"/>
      <w:bookmarkEnd w:id="5178"/>
      <w:bookmarkEnd w:id="5179"/>
      <w:bookmarkEnd w:id="518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182" w:name="_Toc35971403"/>
      <w:bookmarkStart w:id="5183" w:name="_Toc67903527"/>
      <w:bookmarkStart w:id="5184" w:name="_Toc94194933"/>
      <w:bookmarkStart w:id="5185" w:name="_Toc97042620"/>
      <w:bookmarkStart w:id="5186" w:name="_Toc97045764"/>
      <w:bookmarkStart w:id="5187" w:name="_Toc97155509"/>
      <w:bookmarkStart w:id="5188" w:name="_Toc101521635"/>
      <w:bookmarkStart w:id="5189" w:name="_Toc138761916"/>
      <w:bookmarkStart w:id="5190" w:name="_Toc145708131"/>
      <w:bookmarkStart w:id="5191" w:name="_Toc160570636"/>
      <w:bookmarkStart w:id="5192" w:name="_Toc162008232"/>
      <w:bookmarkStart w:id="5193" w:name="_Toc164763650"/>
      <w:r>
        <w:t>8.</w:t>
      </w:r>
      <w:r w:rsidR="00211FE5">
        <w:t>8</w:t>
      </w:r>
      <w:r>
        <w:t>.3.2.3</w:t>
      </w:r>
      <w:r>
        <w:tab/>
        <w:t>Resource Standard Methods</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194" w:name="_Toc510696613"/>
      <w:bookmarkStart w:id="5195" w:name="_Toc35971404"/>
      <w:bookmarkStart w:id="5196" w:name="_Toc94194934"/>
      <w:bookmarkStart w:id="5197" w:name="_Toc97042621"/>
      <w:bookmarkStart w:id="5198" w:name="_Toc97045765"/>
      <w:bookmarkStart w:id="5199" w:name="_Toc97155510"/>
      <w:bookmarkStart w:id="5200" w:name="_Toc101521636"/>
      <w:bookmarkStart w:id="5201" w:name="_Toc138761917"/>
      <w:bookmarkStart w:id="5202" w:name="_Toc145708132"/>
      <w:bookmarkStart w:id="5203" w:name="_Toc160570637"/>
      <w:bookmarkStart w:id="5204" w:name="_Toc162008233"/>
      <w:bookmarkStart w:id="5205" w:name="_Toc164763651"/>
      <w:r>
        <w:t>8.</w:t>
      </w:r>
      <w:r w:rsidR="00211FE5">
        <w:t>8</w:t>
      </w:r>
      <w:r>
        <w:t>.3.2.3</w:t>
      </w:r>
      <w:r w:rsidRPr="00384E92">
        <w:t>.1</w:t>
      </w:r>
      <w:r w:rsidRPr="00384E92">
        <w:tab/>
      </w:r>
      <w:bookmarkEnd w:id="5194"/>
      <w:bookmarkEnd w:id="5195"/>
      <w:r>
        <w:t>GET</w:t>
      </w:r>
      <w:bookmarkEnd w:id="5196"/>
      <w:bookmarkEnd w:id="5197"/>
      <w:bookmarkEnd w:id="5198"/>
      <w:bookmarkEnd w:id="5199"/>
      <w:bookmarkEnd w:id="5200"/>
      <w:bookmarkEnd w:id="5201"/>
      <w:bookmarkEnd w:id="5202"/>
      <w:bookmarkEnd w:id="5203"/>
      <w:bookmarkEnd w:id="5204"/>
      <w:bookmarkEnd w:id="520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06" w:name="_Toc94194935"/>
      <w:bookmarkStart w:id="5207" w:name="_Toc97042622"/>
      <w:bookmarkStart w:id="5208" w:name="_Toc97045766"/>
      <w:bookmarkStart w:id="5209" w:name="_Toc97155511"/>
      <w:bookmarkStart w:id="5210" w:name="_Toc101521637"/>
      <w:bookmarkStart w:id="5211" w:name="_Toc138761918"/>
      <w:bookmarkStart w:id="5212" w:name="_Toc145708133"/>
      <w:bookmarkStart w:id="5213" w:name="_Toc160570638"/>
      <w:bookmarkStart w:id="5214" w:name="_Toc162008234"/>
      <w:bookmarkStart w:id="5215" w:name="_Toc164763652"/>
      <w:r>
        <w:t>8.</w:t>
      </w:r>
      <w:r w:rsidR="00211FE5">
        <w:t>8</w:t>
      </w:r>
      <w:r>
        <w:t>.3.2.3</w:t>
      </w:r>
      <w:r w:rsidRPr="00384E92">
        <w:t>.</w:t>
      </w:r>
      <w:r>
        <w:t>2</w:t>
      </w:r>
      <w:r w:rsidRPr="00384E92">
        <w:tab/>
      </w:r>
      <w:r>
        <w:t>POST</w:t>
      </w:r>
      <w:bookmarkEnd w:id="5206"/>
      <w:bookmarkEnd w:id="5207"/>
      <w:bookmarkEnd w:id="5208"/>
      <w:bookmarkEnd w:id="5209"/>
      <w:bookmarkEnd w:id="5210"/>
      <w:bookmarkEnd w:id="5211"/>
      <w:bookmarkEnd w:id="5212"/>
      <w:bookmarkEnd w:id="5213"/>
      <w:bookmarkEnd w:id="5214"/>
      <w:bookmarkEnd w:id="5215"/>
    </w:p>
    <w:p w14:paraId="1B84D178" w14:textId="089DF99A" w:rsidR="004B37D6" w:rsidRDefault="004B37D6" w:rsidP="004B37D6">
      <w:bookmarkStart w:id="5216" w:name="_Toc510696615"/>
      <w:bookmarkStart w:id="5217" w:name="_Toc35971406"/>
      <w:bookmarkStart w:id="521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19" w:name="_Toc94194936"/>
      <w:bookmarkStart w:id="5220" w:name="_Toc97042623"/>
      <w:bookmarkStart w:id="5221" w:name="_Toc97045767"/>
      <w:bookmarkStart w:id="5222" w:name="_Toc97155512"/>
      <w:bookmarkStart w:id="5223" w:name="_Toc101521638"/>
      <w:bookmarkStart w:id="5224" w:name="_Toc138761919"/>
      <w:bookmarkStart w:id="5225" w:name="_Toc145708134"/>
      <w:bookmarkStart w:id="5226" w:name="_Toc160570639"/>
      <w:bookmarkStart w:id="5227" w:name="_Toc162008235"/>
      <w:bookmarkStart w:id="5228" w:name="_Toc164763653"/>
      <w:r>
        <w:t>8.</w:t>
      </w:r>
      <w:r w:rsidR="00211FE5">
        <w:t>8</w:t>
      </w:r>
      <w:r>
        <w:t>.3.2.4</w:t>
      </w:r>
      <w:r>
        <w:tab/>
        <w:t>Resource Custom Operations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29" w:name="_Toc510696621"/>
      <w:bookmarkStart w:id="5230" w:name="_Toc35971412"/>
      <w:bookmarkStart w:id="5231" w:name="_Toc67903529"/>
      <w:bookmarkStart w:id="5232" w:name="_Toc94194937"/>
      <w:bookmarkStart w:id="5233" w:name="_Toc97042624"/>
      <w:bookmarkStart w:id="5234" w:name="_Toc97045768"/>
      <w:bookmarkStart w:id="5235" w:name="_Toc97155513"/>
      <w:bookmarkStart w:id="5236" w:name="_Toc101521639"/>
      <w:bookmarkStart w:id="5237" w:name="_Toc138761920"/>
      <w:bookmarkStart w:id="5238" w:name="_Toc145708135"/>
      <w:bookmarkStart w:id="5239" w:name="_Toc160570640"/>
      <w:bookmarkStart w:id="5240" w:name="_Toc162008236"/>
      <w:bookmarkStart w:id="5241" w:name="_Toc164763654"/>
      <w:r>
        <w:t>8.</w:t>
      </w:r>
      <w:r w:rsidR="00211FE5">
        <w:t>8</w:t>
      </w:r>
      <w:r>
        <w:t>.3.3</w:t>
      </w:r>
      <w:r>
        <w:tab/>
        <w:t xml:space="preserve">Resource: </w:t>
      </w:r>
      <w:bookmarkEnd w:id="5229"/>
      <w:bookmarkEnd w:id="5230"/>
      <w:bookmarkEnd w:id="5231"/>
      <w:r>
        <w:t>Individual ACT Status Subscription</w:t>
      </w:r>
      <w:bookmarkEnd w:id="5232"/>
      <w:bookmarkEnd w:id="5233"/>
      <w:bookmarkEnd w:id="5234"/>
      <w:bookmarkEnd w:id="5235"/>
      <w:bookmarkEnd w:id="5236"/>
      <w:bookmarkEnd w:id="5237"/>
      <w:bookmarkEnd w:id="5238"/>
      <w:bookmarkEnd w:id="5239"/>
      <w:bookmarkEnd w:id="5240"/>
      <w:bookmarkEnd w:id="5241"/>
    </w:p>
    <w:p w14:paraId="6DC21274" w14:textId="3330B31B" w:rsidR="004B37D6" w:rsidRDefault="004B37D6" w:rsidP="004B37D6">
      <w:pPr>
        <w:pStyle w:val="Heading5"/>
      </w:pPr>
      <w:bookmarkStart w:id="5242" w:name="_Toc94194938"/>
      <w:bookmarkStart w:id="5243" w:name="_Toc97042625"/>
      <w:bookmarkStart w:id="5244" w:name="_Toc97045769"/>
      <w:bookmarkStart w:id="5245" w:name="_Toc97155514"/>
      <w:bookmarkStart w:id="5246" w:name="_Toc101521640"/>
      <w:bookmarkStart w:id="5247" w:name="_Toc138761921"/>
      <w:bookmarkStart w:id="5248" w:name="_Toc145708136"/>
      <w:bookmarkStart w:id="5249" w:name="_Toc160570641"/>
      <w:bookmarkStart w:id="5250" w:name="_Toc162008237"/>
      <w:bookmarkStart w:id="5251" w:name="_Toc164763655"/>
      <w:r>
        <w:t>8.</w:t>
      </w:r>
      <w:r w:rsidR="00211FE5">
        <w:t>8</w:t>
      </w:r>
      <w:r>
        <w:t>.3.3.1</w:t>
      </w:r>
      <w:r>
        <w:tab/>
        <w:t>Description</w:t>
      </w:r>
      <w:bookmarkEnd w:id="5242"/>
      <w:bookmarkEnd w:id="5243"/>
      <w:bookmarkEnd w:id="5244"/>
      <w:bookmarkEnd w:id="5245"/>
      <w:bookmarkEnd w:id="5246"/>
      <w:bookmarkEnd w:id="5247"/>
      <w:bookmarkEnd w:id="5248"/>
      <w:bookmarkEnd w:id="5249"/>
      <w:bookmarkEnd w:id="5250"/>
      <w:bookmarkEnd w:id="525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252" w:name="_Toc94194939"/>
      <w:bookmarkStart w:id="5253" w:name="_Toc97042626"/>
      <w:bookmarkStart w:id="5254" w:name="_Toc97045770"/>
      <w:bookmarkStart w:id="5255" w:name="_Toc97155515"/>
      <w:bookmarkStart w:id="5256" w:name="_Toc101521641"/>
      <w:bookmarkStart w:id="5257" w:name="_Toc138761922"/>
      <w:bookmarkStart w:id="5258" w:name="_Toc145708137"/>
      <w:bookmarkStart w:id="5259" w:name="_Toc160570642"/>
      <w:bookmarkStart w:id="5260" w:name="_Toc162008238"/>
      <w:bookmarkStart w:id="5261" w:name="_Toc164763656"/>
      <w:r>
        <w:t>8.</w:t>
      </w:r>
      <w:r w:rsidR="00211FE5">
        <w:t>8</w:t>
      </w:r>
      <w:r>
        <w:t>.3.3.2</w:t>
      </w:r>
      <w:r>
        <w:tab/>
        <w:t>Resource Definition</w:t>
      </w:r>
      <w:bookmarkEnd w:id="5252"/>
      <w:bookmarkEnd w:id="5253"/>
      <w:bookmarkEnd w:id="5254"/>
      <w:bookmarkEnd w:id="5255"/>
      <w:bookmarkEnd w:id="5256"/>
      <w:bookmarkEnd w:id="5257"/>
      <w:bookmarkEnd w:id="5258"/>
      <w:bookmarkEnd w:id="5259"/>
      <w:bookmarkEnd w:id="5260"/>
      <w:bookmarkEnd w:id="526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262" w:name="_Toc94194940"/>
      <w:bookmarkStart w:id="5263" w:name="_Toc97042627"/>
      <w:bookmarkStart w:id="5264" w:name="_Toc97045771"/>
      <w:bookmarkStart w:id="5265" w:name="_Toc97155516"/>
      <w:bookmarkStart w:id="5266" w:name="_Toc101521642"/>
      <w:bookmarkStart w:id="5267" w:name="_Toc138761923"/>
      <w:bookmarkStart w:id="5268" w:name="_Toc145708138"/>
      <w:bookmarkStart w:id="5269" w:name="_Toc160570643"/>
      <w:bookmarkStart w:id="5270" w:name="_Toc162008239"/>
      <w:bookmarkStart w:id="5271" w:name="_Toc164763657"/>
      <w:r>
        <w:t>8.</w:t>
      </w:r>
      <w:r w:rsidR="00211FE5">
        <w:t>8</w:t>
      </w:r>
      <w:r>
        <w:t>.3.3.3</w:t>
      </w:r>
      <w:r>
        <w:tab/>
        <w:t>Resource Standard Methods</w:t>
      </w:r>
      <w:bookmarkEnd w:id="5262"/>
      <w:bookmarkEnd w:id="5263"/>
      <w:bookmarkEnd w:id="5264"/>
      <w:bookmarkEnd w:id="5265"/>
      <w:bookmarkEnd w:id="5266"/>
      <w:bookmarkEnd w:id="5267"/>
      <w:bookmarkEnd w:id="5268"/>
      <w:bookmarkEnd w:id="5269"/>
      <w:bookmarkEnd w:id="5270"/>
      <w:bookmarkEnd w:id="527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272" w:name="_Toc94194941"/>
      <w:bookmarkStart w:id="5273" w:name="_Toc97042628"/>
      <w:bookmarkStart w:id="5274" w:name="_Toc97045772"/>
      <w:bookmarkStart w:id="5275" w:name="_Toc97155517"/>
      <w:bookmarkStart w:id="5276" w:name="_Toc101521643"/>
      <w:bookmarkStart w:id="5277" w:name="_Toc138761924"/>
      <w:bookmarkStart w:id="5278" w:name="_Toc145708139"/>
      <w:bookmarkStart w:id="5279" w:name="_Toc160570644"/>
      <w:bookmarkStart w:id="5280" w:name="_Toc162008240"/>
      <w:bookmarkStart w:id="5281" w:name="_Toc164763658"/>
      <w:r>
        <w:t>8.</w:t>
      </w:r>
      <w:r w:rsidR="00211FE5">
        <w:t>8</w:t>
      </w:r>
      <w:r>
        <w:t>.3.3.3</w:t>
      </w:r>
      <w:r w:rsidRPr="00384E92">
        <w:t>.1</w:t>
      </w:r>
      <w:r w:rsidRPr="00384E92">
        <w:tab/>
      </w:r>
      <w:r>
        <w:t>GET</w:t>
      </w:r>
      <w:bookmarkEnd w:id="5272"/>
      <w:bookmarkEnd w:id="5273"/>
      <w:bookmarkEnd w:id="5274"/>
      <w:bookmarkEnd w:id="5275"/>
      <w:bookmarkEnd w:id="5276"/>
      <w:bookmarkEnd w:id="5277"/>
      <w:bookmarkEnd w:id="5278"/>
      <w:bookmarkEnd w:id="5279"/>
      <w:bookmarkEnd w:id="5280"/>
      <w:bookmarkEnd w:id="528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282" w:name="_Toc94194944"/>
      <w:bookmarkStart w:id="5283" w:name="_Toc97042629"/>
      <w:bookmarkStart w:id="5284" w:name="_Toc97045773"/>
      <w:bookmarkStart w:id="5285" w:name="_Toc97155518"/>
      <w:bookmarkStart w:id="5286" w:name="_Toc101521644"/>
      <w:bookmarkStart w:id="5287" w:name="_Toc138761925"/>
      <w:bookmarkStart w:id="5288" w:name="_Toc145708140"/>
      <w:bookmarkStart w:id="5289" w:name="_Toc160570645"/>
      <w:bookmarkStart w:id="5290" w:name="_Toc162008241"/>
      <w:bookmarkStart w:id="5291" w:name="_Toc164763659"/>
      <w:r>
        <w:t>8.</w:t>
      </w:r>
      <w:r w:rsidR="00211FE5">
        <w:t>8</w:t>
      </w:r>
      <w:r>
        <w:t>.3.3.4</w:t>
      </w:r>
      <w:r>
        <w:tab/>
        <w:t>Resource Custom Operations</w:t>
      </w:r>
      <w:bookmarkEnd w:id="5282"/>
      <w:bookmarkEnd w:id="5283"/>
      <w:bookmarkEnd w:id="5284"/>
      <w:bookmarkEnd w:id="5285"/>
      <w:bookmarkEnd w:id="5286"/>
      <w:bookmarkEnd w:id="5287"/>
      <w:bookmarkEnd w:id="5288"/>
      <w:bookmarkEnd w:id="5289"/>
      <w:bookmarkEnd w:id="5290"/>
      <w:bookmarkEnd w:id="529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292" w:name="_Toc97042630"/>
      <w:bookmarkStart w:id="5293" w:name="_Toc97045774"/>
      <w:bookmarkStart w:id="5294" w:name="_Toc97155519"/>
      <w:bookmarkStart w:id="5295" w:name="_Toc101521645"/>
      <w:bookmarkStart w:id="5296" w:name="_Toc138761926"/>
      <w:bookmarkStart w:id="5297" w:name="_Toc145708141"/>
      <w:bookmarkStart w:id="5298" w:name="_Toc160570646"/>
      <w:bookmarkStart w:id="5299" w:name="_Toc162008242"/>
      <w:bookmarkStart w:id="5300" w:name="_Toc164763660"/>
      <w:r>
        <w:t>8.</w:t>
      </w:r>
      <w:r w:rsidR="00211FE5">
        <w:t>8</w:t>
      </w:r>
      <w:r>
        <w:t>.4</w:t>
      </w:r>
      <w:r>
        <w:tab/>
        <w:t>Custom Operations without associated resources</w:t>
      </w:r>
      <w:bookmarkEnd w:id="5292"/>
      <w:bookmarkEnd w:id="5293"/>
      <w:bookmarkEnd w:id="5294"/>
      <w:bookmarkEnd w:id="5295"/>
      <w:bookmarkEnd w:id="5296"/>
      <w:bookmarkEnd w:id="5297"/>
      <w:bookmarkEnd w:id="5298"/>
      <w:bookmarkEnd w:id="5299"/>
      <w:bookmarkEnd w:id="5300"/>
    </w:p>
    <w:p w14:paraId="55A0FF90" w14:textId="0C17A851" w:rsidR="004B37D6" w:rsidRDefault="004B37D6" w:rsidP="004B37D6">
      <w:pPr>
        <w:pStyle w:val="Heading4"/>
      </w:pPr>
      <w:bookmarkStart w:id="5301" w:name="_Toc94194876"/>
      <w:bookmarkStart w:id="5302" w:name="_Toc97042631"/>
      <w:bookmarkStart w:id="5303" w:name="_Toc97045775"/>
      <w:bookmarkStart w:id="5304" w:name="_Toc97155520"/>
      <w:bookmarkStart w:id="5305" w:name="_Toc101521646"/>
      <w:bookmarkStart w:id="5306" w:name="_Toc138761927"/>
      <w:bookmarkStart w:id="5307" w:name="_Toc145708142"/>
      <w:bookmarkStart w:id="5308" w:name="_Toc160570647"/>
      <w:bookmarkStart w:id="5309" w:name="_Toc162008243"/>
      <w:bookmarkStart w:id="5310" w:name="_Toc164763661"/>
      <w:r>
        <w:t>8.</w:t>
      </w:r>
      <w:r w:rsidR="00211FE5">
        <w:t>8</w:t>
      </w:r>
      <w:r>
        <w:t>.4.1</w:t>
      </w:r>
      <w:r>
        <w:tab/>
        <w:t>Overview</w:t>
      </w:r>
      <w:bookmarkEnd w:id="5301"/>
      <w:bookmarkEnd w:id="5302"/>
      <w:bookmarkEnd w:id="5303"/>
      <w:bookmarkEnd w:id="5304"/>
      <w:bookmarkEnd w:id="5305"/>
      <w:bookmarkEnd w:id="5306"/>
      <w:bookmarkEnd w:id="5307"/>
      <w:bookmarkEnd w:id="5308"/>
      <w:bookmarkEnd w:id="5309"/>
      <w:bookmarkEnd w:id="531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45pt;height:137.45pt" o:ole="">
            <v:imagedata r:id="rId31" o:title=""/>
          </v:shape>
          <o:OLEObject Type="Embed" ProgID="Visio.Drawing.15" ShapeID="_x0000_i1035" DrawAspect="Content" ObjectID="_177537616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11" w:name="_Toc94194877"/>
      <w:bookmarkStart w:id="5312" w:name="_Toc97042632"/>
      <w:bookmarkStart w:id="5313" w:name="_Toc97045776"/>
      <w:bookmarkStart w:id="5314" w:name="_Toc97155521"/>
      <w:bookmarkStart w:id="5315" w:name="_Toc101521647"/>
      <w:bookmarkStart w:id="5316" w:name="_Toc138761928"/>
      <w:bookmarkStart w:id="5317" w:name="_Toc145708143"/>
      <w:bookmarkStart w:id="5318" w:name="_Toc160570648"/>
      <w:bookmarkStart w:id="5319" w:name="_Toc162008244"/>
      <w:bookmarkStart w:id="5320" w:name="_Toc164763662"/>
      <w:r>
        <w:t>8.</w:t>
      </w:r>
      <w:r w:rsidR="00211FE5">
        <w:t>8</w:t>
      </w:r>
      <w:r>
        <w:t>.4.2</w:t>
      </w:r>
      <w:r>
        <w:tab/>
        <w:t xml:space="preserve">Operation: </w:t>
      </w:r>
      <w:bookmarkEnd w:id="5311"/>
      <w:r>
        <w:t>Request</w:t>
      </w:r>
      <w:r>
        <w:rPr>
          <w:rFonts w:cs="Courier New"/>
          <w:szCs w:val="16"/>
        </w:rPr>
        <w:t>EELManagedACR</w:t>
      </w:r>
      <w:bookmarkEnd w:id="5312"/>
      <w:bookmarkEnd w:id="5313"/>
      <w:bookmarkEnd w:id="5314"/>
      <w:bookmarkEnd w:id="5315"/>
      <w:bookmarkEnd w:id="5316"/>
      <w:bookmarkEnd w:id="5317"/>
      <w:bookmarkEnd w:id="5318"/>
      <w:bookmarkEnd w:id="5319"/>
      <w:bookmarkEnd w:id="5320"/>
    </w:p>
    <w:p w14:paraId="4017E321" w14:textId="16D6F32A" w:rsidR="004B37D6" w:rsidRDefault="004B37D6" w:rsidP="004B37D6">
      <w:pPr>
        <w:pStyle w:val="Heading5"/>
      </w:pPr>
      <w:bookmarkStart w:id="5321" w:name="_Toc94194878"/>
      <w:bookmarkStart w:id="5322" w:name="_Toc97042633"/>
      <w:bookmarkStart w:id="5323" w:name="_Toc97045777"/>
      <w:bookmarkStart w:id="5324" w:name="_Toc97155522"/>
      <w:bookmarkStart w:id="5325" w:name="_Toc101521648"/>
      <w:bookmarkStart w:id="5326" w:name="_Toc138761929"/>
      <w:bookmarkStart w:id="5327" w:name="_Toc145708144"/>
      <w:bookmarkStart w:id="5328" w:name="_Toc160570649"/>
      <w:bookmarkStart w:id="5329" w:name="_Toc162008245"/>
      <w:bookmarkStart w:id="5330" w:name="_Toc164763663"/>
      <w:r>
        <w:t>8.</w:t>
      </w:r>
      <w:r w:rsidR="00211FE5">
        <w:t>8</w:t>
      </w:r>
      <w:r>
        <w:t>.4.2.1</w:t>
      </w:r>
      <w:r>
        <w:tab/>
        <w:t>Description</w:t>
      </w:r>
      <w:bookmarkEnd w:id="5321"/>
      <w:bookmarkEnd w:id="5322"/>
      <w:bookmarkEnd w:id="5323"/>
      <w:bookmarkEnd w:id="5324"/>
      <w:bookmarkEnd w:id="5325"/>
      <w:bookmarkEnd w:id="5326"/>
      <w:bookmarkEnd w:id="5327"/>
      <w:bookmarkEnd w:id="5328"/>
      <w:bookmarkEnd w:id="5329"/>
      <w:bookmarkEnd w:id="533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331" w:name="_Toc94194879"/>
      <w:bookmarkStart w:id="5332" w:name="_Toc97042634"/>
      <w:bookmarkStart w:id="5333" w:name="_Toc97045778"/>
      <w:bookmarkStart w:id="5334" w:name="_Toc97155523"/>
      <w:bookmarkStart w:id="5335" w:name="_Toc101521649"/>
      <w:bookmarkStart w:id="5336" w:name="_Toc138761930"/>
      <w:bookmarkStart w:id="5337" w:name="_Toc145708145"/>
      <w:bookmarkStart w:id="5338" w:name="_Toc160570650"/>
      <w:bookmarkStart w:id="5339" w:name="_Toc162008246"/>
      <w:bookmarkStart w:id="5340" w:name="_Toc164763664"/>
      <w:r>
        <w:t>8.</w:t>
      </w:r>
      <w:r w:rsidR="00211FE5">
        <w:t>8</w:t>
      </w:r>
      <w:r>
        <w:t>.4.2.2</w:t>
      </w:r>
      <w:r>
        <w:tab/>
        <w:t>Operation Definition</w:t>
      </w:r>
      <w:bookmarkEnd w:id="5331"/>
      <w:bookmarkEnd w:id="5332"/>
      <w:bookmarkEnd w:id="5333"/>
      <w:bookmarkEnd w:id="5334"/>
      <w:bookmarkEnd w:id="5335"/>
      <w:bookmarkEnd w:id="5336"/>
      <w:bookmarkEnd w:id="5337"/>
      <w:bookmarkEnd w:id="5338"/>
      <w:bookmarkEnd w:id="5339"/>
      <w:bookmarkEnd w:id="534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341" w:name="_Toc97042635"/>
      <w:bookmarkStart w:id="5342" w:name="_Toc97045779"/>
      <w:bookmarkStart w:id="5343" w:name="_Toc97155524"/>
      <w:bookmarkStart w:id="5344" w:name="_Toc101521650"/>
      <w:bookmarkStart w:id="5345" w:name="_Toc138761931"/>
      <w:bookmarkStart w:id="5346" w:name="_Toc145708146"/>
      <w:bookmarkStart w:id="5347" w:name="_Toc160570651"/>
      <w:bookmarkStart w:id="5348" w:name="_Toc162008247"/>
      <w:bookmarkStart w:id="5349" w:name="_Toc164763665"/>
      <w:r>
        <w:t>8.</w:t>
      </w:r>
      <w:r w:rsidR="00211FE5">
        <w:t>8</w:t>
      </w:r>
      <w:r>
        <w:t>.5</w:t>
      </w:r>
      <w:r>
        <w:tab/>
        <w:t>Notifications</w:t>
      </w:r>
      <w:bookmarkEnd w:id="5341"/>
      <w:bookmarkEnd w:id="5342"/>
      <w:bookmarkEnd w:id="5343"/>
      <w:bookmarkEnd w:id="5344"/>
      <w:bookmarkEnd w:id="5345"/>
      <w:bookmarkEnd w:id="5346"/>
      <w:bookmarkEnd w:id="5347"/>
      <w:bookmarkEnd w:id="5348"/>
      <w:bookmarkEnd w:id="5349"/>
    </w:p>
    <w:p w14:paraId="50F129B4" w14:textId="249054DC" w:rsidR="004B37D6" w:rsidRDefault="004B37D6" w:rsidP="004B37D6">
      <w:pPr>
        <w:pStyle w:val="Heading4"/>
      </w:pPr>
      <w:bookmarkStart w:id="5350" w:name="_Toc94194946"/>
      <w:bookmarkStart w:id="5351" w:name="_Toc97042636"/>
      <w:bookmarkStart w:id="5352" w:name="_Toc97045780"/>
      <w:bookmarkStart w:id="5353" w:name="_Toc97155525"/>
      <w:bookmarkStart w:id="5354" w:name="_Toc101521651"/>
      <w:bookmarkStart w:id="5355" w:name="_Toc138761932"/>
      <w:bookmarkStart w:id="5356" w:name="_Toc145708147"/>
      <w:bookmarkStart w:id="5357" w:name="_Toc160570652"/>
      <w:bookmarkStart w:id="5358" w:name="_Toc162008248"/>
      <w:bookmarkStart w:id="5359" w:name="_Toc164763666"/>
      <w:r>
        <w:t>8.</w:t>
      </w:r>
      <w:r w:rsidR="00211FE5">
        <w:t>8</w:t>
      </w:r>
      <w:r>
        <w:t>.5.1</w:t>
      </w:r>
      <w:r>
        <w:tab/>
        <w:t>General</w:t>
      </w:r>
      <w:bookmarkEnd w:id="5350"/>
      <w:bookmarkEnd w:id="5351"/>
      <w:bookmarkEnd w:id="5352"/>
      <w:bookmarkEnd w:id="5353"/>
      <w:bookmarkEnd w:id="5354"/>
      <w:bookmarkEnd w:id="5355"/>
      <w:bookmarkEnd w:id="5356"/>
      <w:bookmarkEnd w:id="5357"/>
      <w:bookmarkEnd w:id="5358"/>
      <w:bookmarkEnd w:id="535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360" w:name="_Toc94194947"/>
      <w:bookmarkStart w:id="5361" w:name="_Toc97042637"/>
      <w:bookmarkStart w:id="5362" w:name="_Toc97045781"/>
      <w:bookmarkStart w:id="5363" w:name="_Toc97155526"/>
      <w:bookmarkStart w:id="5364" w:name="_Toc101521652"/>
      <w:bookmarkStart w:id="5365" w:name="_Toc138761933"/>
      <w:bookmarkStart w:id="5366" w:name="_Toc145708148"/>
      <w:bookmarkStart w:id="5367" w:name="_Toc160570653"/>
      <w:bookmarkStart w:id="5368" w:name="_Toc162008249"/>
      <w:bookmarkStart w:id="5369" w:name="_Toc164763667"/>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360"/>
      <w:bookmarkEnd w:id="5361"/>
      <w:bookmarkEnd w:id="5362"/>
      <w:bookmarkEnd w:id="5363"/>
      <w:bookmarkEnd w:id="5364"/>
      <w:bookmarkEnd w:id="5365"/>
      <w:bookmarkEnd w:id="5366"/>
      <w:bookmarkEnd w:id="5367"/>
      <w:bookmarkEnd w:id="5368"/>
      <w:bookmarkEnd w:id="5369"/>
    </w:p>
    <w:p w14:paraId="180C319F" w14:textId="1B57B6C2" w:rsidR="004B37D6" w:rsidRPr="001E669E" w:rsidRDefault="004B37D6" w:rsidP="004B37D6">
      <w:pPr>
        <w:pStyle w:val="Heading5"/>
        <w:rPr>
          <w:noProof/>
          <w:lang w:val="en-US"/>
        </w:rPr>
      </w:pPr>
      <w:bookmarkStart w:id="5370" w:name="_Toc97042638"/>
      <w:bookmarkStart w:id="5371" w:name="_Toc97045782"/>
      <w:bookmarkStart w:id="5372" w:name="_Toc97155527"/>
      <w:bookmarkStart w:id="5373" w:name="_Toc101521653"/>
      <w:bookmarkStart w:id="5374" w:name="_Toc138761934"/>
      <w:bookmarkStart w:id="5375" w:name="_Toc145708149"/>
      <w:bookmarkStart w:id="5376" w:name="_Toc160570654"/>
      <w:bookmarkStart w:id="5377" w:name="_Toc162008250"/>
      <w:bookmarkStart w:id="5378" w:name="_Toc164763668"/>
      <w:r>
        <w:t>8.</w:t>
      </w:r>
      <w:r w:rsidR="00211FE5">
        <w:t>8</w:t>
      </w:r>
      <w:r w:rsidRPr="001E669E">
        <w:rPr>
          <w:lang w:val="en-US"/>
        </w:rPr>
        <w:t>.5.2</w:t>
      </w:r>
      <w:bookmarkStart w:id="5379" w:name="_Toc94194948"/>
      <w:r w:rsidRPr="001E669E">
        <w:rPr>
          <w:noProof/>
          <w:lang w:val="en-US"/>
        </w:rPr>
        <w:t>.1</w:t>
      </w:r>
      <w:r w:rsidRPr="001E669E">
        <w:rPr>
          <w:noProof/>
          <w:lang w:val="en-US"/>
        </w:rPr>
        <w:tab/>
        <w:t>Description</w:t>
      </w:r>
      <w:bookmarkEnd w:id="5370"/>
      <w:bookmarkEnd w:id="5371"/>
      <w:bookmarkEnd w:id="5372"/>
      <w:bookmarkEnd w:id="5373"/>
      <w:bookmarkEnd w:id="5374"/>
      <w:bookmarkEnd w:id="5375"/>
      <w:bookmarkEnd w:id="5376"/>
      <w:bookmarkEnd w:id="5377"/>
      <w:bookmarkEnd w:id="5378"/>
      <w:bookmarkEnd w:id="537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380" w:name="_Toc94194949"/>
      <w:bookmarkStart w:id="5381" w:name="_Toc97042639"/>
      <w:bookmarkStart w:id="5382" w:name="_Toc97045783"/>
      <w:bookmarkStart w:id="5383" w:name="_Toc97155528"/>
      <w:bookmarkStart w:id="5384" w:name="_Toc101521654"/>
      <w:bookmarkStart w:id="5385" w:name="_Toc138761935"/>
      <w:bookmarkStart w:id="5386" w:name="_Toc145708150"/>
      <w:bookmarkStart w:id="5387" w:name="_Toc160570655"/>
      <w:bookmarkStart w:id="5388" w:name="_Toc162008251"/>
      <w:bookmarkStart w:id="5389" w:name="_Toc164763669"/>
      <w:r>
        <w:t>8.</w:t>
      </w:r>
      <w:r w:rsidR="00211FE5">
        <w:t>8</w:t>
      </w:r>
      <w:r>
        <w:t>.5.2</w:t>
      </w:r>
      <w:r>
        <w:rPr>
          <w:noProof/>
        </w:rPr>
        <w:t>.2</w:t>
      </w:r>
      <w:r>
        <w:rPr>
          <w:noProof/>
        </w:rPr>
        <w:tab/>
        <w:t>Target URI</w:t>
      </w:r>
      <w:bookmarkEnd w:id="5380"/>
      <w:bookmarkEnd w:id="5381"/>
      <w:bookmarkEnd w:id="5382"/>
      <w:bookmarkEnd w:id="5383"/>
      <w:bookmarkEnd w:id="5384"/>
      <w:bookmarkEnd w:id="5385"/>
      <w:bookmarkEnd w:id="5386"/>
      <w:bookmarkEnd w:id="5387"/>
      <w:bookmarkEnd w:id="5388"/>
      <w:bookmarkEnd w:id="538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390" w:name="_Toc94194950"/>
      <w:bookmarkStart w:id="5391" w:name="_Toc97042640"/>
      <w:bookmarkStart w:id="5392" w:name="_Toc97045784"/>
      <w:bookmarkStart w:id="5393" w:name="_Toc97155529"/>
      <w:bookmarkStart w:id="5394" w:name="_Toc101521655"/>
      <w:bookmarkStart w:id="5395" w:name="_Toc138761936"/>
      <w:bookmarkStart w:id="5396" w:name="_Toc145708151"/>
      <w:bookmarkStart w:id="5397" w:name="_Toc160570656"/>
      <w:bookmarkStart w:id="5398" w:name="_Toc162008252"/>
      <w:bookmarkStart w:id="5399" w:name="_Toc164763670"/>
      <w:r>
        <w:t>8.</w:t>
      </w:r>
      <w:r w:rsidR="00211FE5">
        <w:t>8</w:t>
      </w:r>
      <w:r>
        <w:t>.5.2</w:t>
      </w:r>
      <w:r>
        <w:rPr>
          <w:noProof/>
        </w:rPr>
        <w:t>.3</w:t>
      </w:r>
      <w:r>
        <w:rPr>
          <w:noProof/>
        </w:rPr>
        <w:tab/>
        <w:t>Standard Methods</w:t>
      </w:r>
      <w:bookmarkEnd w:id="5390"/>
      <w:bookmarkEnd w:id="5391"/>
      <w:bookmarkEnd w:id="5392"/>
      <w:bookmarkEnd w:id="5393"/>
      <w:bookmarkEnd w:id="5394"/>
      <w:bookmarkEnd w:id="5395"/>
      <w:bookmarkEnd w:id="5396"/>
      <w:bookmarkEnd w:id="5397"/>
      <w:bookmarkEnd w:id="5398"/>
      <w:bookmarkEnd w:id="5399"/>
    </w:p>
    <w:p w14:paraId="67BC3073" w14:textId="210B48D2" w:rsidR="004B37D6" w:rsidRDefault="004B37D6" w:rsidP="004B37D6">
      <w:pPr>
        <w:pStyle w:val="Heading6"/>
        <w:rPr>
          <w:noProof/>
        </w:rPr>
      </w:pPr>
      <w:bookmarkStart w:id="5400" w:name="_Toc94194951"/>
      <w:bookmarkStart w:id="5401" w:name="_Toc97042641"/>
      <w:bookmarkStart w:id="5402" w:name="_Toc97045785"/>
      <w:bookmarkStart w:id="5403" w:name="_Toc97155530"/>
      <w:bookmarkStart w:id="5404" w:name="_Toc101521656"/>
      <w:bookmarkStart w:id="5405" w:name="_Toc138761937"/>
      <w:bookmarkStart w:id="5406" w:name="_Toc145708152"/>
      <w:bookmarkStart w:id="5407" w:name="_Toc160570657"/>
      <w:bookmarkStart w:id="5408" w:name="_Toc162008253"/>
      <w:bookmarkStart w:id="5409" w:name="_Toc164763671"/>
      <w:r>
        <w:t>8.</w:t>
      </w:r>
      <w:r w:rsidR="00211FE5">
        <w:t>8</w:t>
      </w:r>
      <w:r>
        <w:t>.5.2.3</w:t>
      </w:r>
      <w:r>
        <w:rPr>
          <w:noProof/>
        </w:rPr>
        <w:t>.1</w:t>
      </w:r>
      <w:r>
        <w:rPr>
          <w:noProof/>
        </w:rPr>
        <w:tab/>
        <w:t>POST</w:t>
      </w:r>
      <w:bookmarkEnd w:id="5400"/>
      <w:bookmarkEnd w:id="5401"/>
      <w:bookmarkEnd w:id="5402"/>
      <w:bookmarkEnd w:id="5403"/>
      <w:bookmarkEnd w:id="5404"/>
      <w:bookmarkEnd w:id="5405"/>
      <w:bookmarkEnd w:id="5406"/>
      <w:bookmarkEnd w:id="5407"/>
      <w:bookmarkEnd w:id="5408"/>
      <w:bookmarkEnd w:id="540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10" w:name="_Toc94194897"/>
      <w:bookmarkStart w:id="5411" w:name="_Toc97042642"/>
      <w:bookmarkStart w:id="5412" w:name="_Toc97045786"/>
      <w:bookmarkStart w:id="5413" w:name="_Toc97155531"/>
      <w:bookmarkStart w:id="5414" w:name="_Toc101521657"/>
      <w:bookmarkStart w:id="5415" w:name="_Toc138761938"/>
      <w:bookmarkStart w:id="5416" w:name="_Toc145708153"/>
      <w:bookmarkStart w:id="5417" w:name="_Toc160570658"/>
      <w:bookmarkStart w:id="5418" w:name="_Toc162008254"/>
      <w:bookmarkStart w:id="5419" w:name="_Toc164763672"/>
      <w:r>
        <w:t>8.</w:t>
      </w:r>
      <w:r w:rsidR="00180B18">
        <w:t>8</w:t>
      </w:r>
      <w:r>
        <w:t>.6</w:t>
      </w:r>
      <w:r>
        <w:tab/>
        <w:t>Data Model</w:t>
      </w:r>
      <w:bookmarkEnd w:id="5410"/>
      <w:bookmarkEnd w:id="5411"/>
      <w:bookmarkEnd w:id="5412"/>
      <w:bookmarkEnd w:id="5413"/>
      <w:bookmarkEnd w:id="5414"/>
      <w:bookmarkEnd w:id="5415"/>
      <w:bookmarkEnd w:id="5416"/>
      <w:bookmarkEnd w:id="5417"/>
      <w:bookmarkEnd w:id="5418"/>
      <w:bookmarkEnd w:id="5419"/>
    </w:p>
    <w:p w14:paraId="034B2B86" w14:textId="53E1121D" w:rsidR="004B37D6" w:rsidRDefault="004B37D6" w:rsidP="004B37D6">
      <w:pPr>
        <w:pStyle w:val="Heading4"/>
      </w:pPr>
      <w:bookmarkStart w:id="5420" w:name="_Toc510696633"/>
      <w:bookmarkStart w:id="5421" w:name="_Toc35971428"/>
      <w:bookmarkStart w:id="5422" w:name="_Toc94194898"/>
      <w:bookmarkStart w:id="5423" w:name="_Toc97042643"/>
      <w:bookmarkStart w:id="5424" w:name="_Toc97045787"/>
      <w:bookmarkStart w:id="5425" w:name="_Toc97155532"/>
      <w:bookmarkStart w:id="5426" w:name="_Toc101521658"/>
      <w:bookmarkStart w:id="5427" w:name="_Toc138761939"/>
      <w:bookmarkStart w:id="5428" w:name="_Toc145708154"/>
      <w:bookmarkStart w:id="5429" w:name="_Toc160570659"/>
      <w:bookmarkStart w:id="5430" w:name="_Toc162008255"/>
      <w:bookmarkStart w:id="5431" w:name="_Toc164763673"/>
      <w:r>
        <w:t>8.</w:t>
      </w:r>
      <w:r w:rsidR="00180B18">
        <w:t>8</w:t>
      </w:r>
      <w:r>
        <w:t>.6.1</w:t>
      </w:r>
      <w:r>
        <w:tab/>
        <w:t>General</w:t>
      </w:r>
      <w:bookmarkEnd w:id="5420"/>
      <w:bookmarkEnd w:id="5421"/>
      <w:bookmarkEnd w:id="5422"/>
      <w:bookmarkEnd w:id="5423"/>
      <w:bookmarkEnd w:id="5424"/>
      <w:bookmarkEnd w:id="5425"/>
      <w:bookmarkEnd w:id="5426"/>
      <w:bookmarkEnd w:id="5427"/>
      <w:bookmarkEnd w:id="5428"/>
      <w:bookmarkEnd w:id="5429"/>
      <w:bookmarkEnd w:id="5430"/>
      <w:bookmarkEnd w:id="543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432" w:name="_Toc510696634"/>
      <w:bookmarkStart w:id="5433" w:name="_Toc35971429"/>
      <w:bookmarkStart w:id="5434" w:name="_Toc94194899"/>
      <w:bookmarkStart w:id="5435" w:name="_Toc97042644"/>
      <w:bookmarkStart w:id="5436" w:name="_Toc97045788"/>
      <w:bookmarkStart w:id="5437" w:name="_Toc97155533"/>
      <w:bookmarkStart w:id="5438" w:name="_Toc101521659"/>
      <w:bookmarkStart w:id="5439" w:name="_Toc138761940"/>
      <w:bookmarkStart w:id="5440" w:name="_Toc145708155"/>
      <w:bookmarkStart w:id="5441" w:name="_Toc160570660"/>
      <w:bookmarkStart w:id="5442" w:name="_Toc162008256"/>
      <w:bookmarkStart w:id="5443" w:name="_Toc164763674"/>
      <w:r>
        <w:t>8.</w:t>
      </w:r>
      <w:r w:rsidR="00180B18">
        <w:t>8</w:t>
      </w:r>
      <w:r>
        <w:rPr>
          <w:lang w:val="en-US"/>
        </w:rPr>
        <w:t>.6.2</w:t>
      </w:r>
      <w:r>
        <w:rPr>
          <w:lang w:val="en-US"/>
        </w:rPr>
        <w:tab/>
        <w:t>Structured data types</w:t>
      </w:r>
      <w:bookmarkEnd w:id="5432"/>
      <w:bookmarkEnd w:id="5433"/>
      <w:bookmarkEnd w:id="5434"/>
      <w:bookmarkEnd w:id="5435"/>
      <w:bookmarkEnd w:id="5436"/>
      <w:bookmarkEnd w:id="5437"/>
      <w:bookmarkEnd w:id="5438"/>
      <w:bookmarkEnd w:id="5439"/>
      <w:bookmarkEnd w:id="5440"/>
      <w:bookmarkEnd w:id="5441"/>
      <w:bookmarkEnd w:id="5442"/>
      <w:bookmarkEnd w:id="5443"/>
    </w:p>
    <w:p w14:paraId="170EED38" w14:textId="0A063A4F" w:rsidR="004B37D6" w:rsidRDefault="004B37D6" w:rsidP="004B37D6">
      <w:pPr>
        <w:pStyle w:val="Heading5"/>
      </w:pPr>
      <w:bookmarkStart w:id="5444" w:name="_Toc510696635"/>
      <w:bookmarkStart w:id="5445" w:name="_Toc35971430"/>
      <w:bookmarkStart w:id="5446" w:name="_Toc94194900"/>
      <w:bookmarkStart w:id="5447" w:name="_Toc97042645"/>
      <w:bookmarkStart w:id="5448" w:name="_Toc97045789"/>
      <w:bookmarkStart w:id="5449" w:name="_Toc97155534"/>
      <w:bookmarkStart w:id="5450" w:name="_Toc101521660"/>
      <w:bookmarkStart w:id="5451" w:name="_Toc138761941"/>
      <w:bookmarkStart w:id="5452" w:name="_Toc145708156"/>
      <w:bookmarkStart w:id="5453" w:name="_Toc160570661"/>
      <w:bookmarkStart w:id="5454" w:name="_Toc162008257"/>
      <w:bookmarkStart w:id="5455" w:name="_Toc164763675"/>
      <w:r>
        <w:t>8.</w:t>
      </w:r>
      <w:r w:rsidR="00180B18">
        <w:t>8</w:t>
      </w:r>
      <w:r>
        <w:t>.6.2.1</w:t>
      </w:r>
      <w:r>
        <w:tab/>
        <w:t>Introduction</w:t>
      </w:r>
      <w:bookmarkEnd w:id="5444"/>
      <w:bookmarkEnd w:id="5445"/>
      <w:bookmarkEnd w:id="5446"/>
      <w:bookmarkEnd w:id="5447"/>
      <w:bookmarkEnd w:id="5448"/>
      <w:bookmarkEnd w:id="5449"/>
      <w:bookmarkEnd w:id="5450"/>
      <w:bookmarkEnd w:id="5451"/>
      <w:bookmarkEnd w:id="5452"/>
      <w:bookmarkEnd w:id="5453"/>
      <w:bookmarkEnd w:id="5454"/>
      <w:bookmarkEnd w:id="545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456" w:name="_Toc510696636"/>
      <w:bookmarkStart w:id="5457" w:name="_Toc35971431"/>
      <w:bookmarkStart w:id="5458" w:name="_Toc94194901"/>
      <w:bookmarkStart w:id="5459" w:name="_Toc97042646"/>
      <w:bookmarkStart w:id="5460" w:name="_Toc97045790"/>
      <w:bookmarkStart w:id="5461" w:name="_Toc97155535"/>
      <w:bookmarkStart w:id="5462" w:name="_Toc101521661"/>
      <w:bookmarkStart w:id="5463" w:name="_Toc138761942"/>
      <w:bookmarkStart w:id="5464" w:name="_Toc145708157"/>
      <w:bookmarkStart w:id="5465" w:name="_Toc160570662"/>
      <w:bookmarkStart w:id="5466" w:name="_Toc162008258"/>
      <w:bookmarkStart w:id="5467" w:name="_Toc164763676"/>
      <w:r>
        <w:t>8.</w:t>
      </w:r>
      <w:r w:rsidR="00180B18">
        <w:t>8</w:t>
      </w:r>
      <w:r>
        <w:t>.6.2.2</w:t>
      </w:r>
      <w:r>
        <w:tab/>
        <w:t xml:space="preserve">Type: </w:t>
      </w:r>
      <w:bookmarkEnd w:id="5456"/>
      <w:bookmarkEnd w:id="5457"/>
      <w:bookmarkEnd w:id="5458"/>
      <w:r>
        <w:t>EELACRReq</w:t>
      </w:r>
      <w:bookmarkEnd w:id="5459"/>
      <w:bookmarkEnd w:id="5460"/>
      <w:bookmarkEnd w:id="5461"/>
      <w:bookmarkEnd w:id="5462"/>
      <w:bookmarkEnd w:id="5463"/>
      <w:bookmarkEnd w:id="5464"/>
      <w:bookmarkEnd w:id="5465"/>
      <w:bookmarkEnd w:id="5466"/>
      <w:bookmarkEnd w:id="546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468" w:name="_Toc510696637"/>
      <w:bookmarkStart w:id="5469" w:name="_Toc35971432"/>
      <w:bookmarkStart w:id="5470" w:name="_Toc94194902"/>
      <w:bookmarkStart w:id="5471" w:name="_Toc97042647"/>
      <w:bookmarkStart w:id="5472" w:name="_Toc97045791"/>
      <w:bookmarkStart w:id="5473" w:name="_Toc97155536"/>
      <w:bookmarkStart w:id="5474" w:name="_Toc101521662"/>
      <w:bookmarkStart w:id="5475" w:name="_Toc138761943"/>
      <w:bookmarkStart w:id="5476" w:name="_Toc145708158"/>
      <w:bookmarkStart w:id="5477" w:name="_Toc160570663"/>
      <w:bookmarkStart w:id="5478" w:name="_Toc162008259"/>
      <w:bookmarkStart w:id="5479" w:name="_Toc164763677"/>
      <w:r>
        <w:t>8.</w:t>
      </w:r>
      <w:r w:rsidR="00180B18">
        <w:t>8</w:t>
      </w:r>
      <w:r>
        <w:t>.6.2.3</w:t>
      </w:r>
      <w:r>
        <w:tab/>
        <w:t xml:space="preserve">Type: </w:t>
      </w:r>
      <w:bookmarkEnd w:id="5468"/>
      <w:bookmarkEnd w:id="5469"/>
      <w:bookmarkEnd w:id="5470"/>
      <w:r>
        <w:t>EELACRResp</w:t>
      </w:r>
      <w:bookmarkEnd w:id="5471"/>
      <w:bookmarkEnd w:id="5472"/>
      <w:bookmarkEnd w:id="5473"/>
      <w:bookmarkEnd w:id="5474"/>
      <w:bookmarkEnd w:id="5475"/>
      <w:bookmarkEnd w:id="5476"/>
      <w:bookmarkEnd w:id="5477"/>
      <w:bookmarkEnd w:id="5478"/>
      <w:bookmarkEnd w:id="5479"/>
    </w:p>
    <w:p w14:paraId="74E4F90C" w14:textId="7005CE16" w:rsidR="004B37D6" w:rsidRDefault="004B37D6" w:rsidP="004B37D6">
      <w:pPr>
        <w:pStyle w:val="TH"/>
      </w:pPr>
      <w:bookmarkStart w:id="5480" w:name="_Toc510696638"/>
      <w:bookmarkStart w:id="548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482" w:name="_Toc97042648"/>
      <w:bookmarkStart w:id="5483" w:name="_Toc97045792"/>
      <w:bookmarkStart w:id="5484" w:name="_Toc97155537"/>
      <w:bookmarkStart w:id="5485" w:name="_Toc101521663"/>
      <w:bookmarkStart w:id="5486" w:name="_Toc138761944"/>
      <w:bookmarkStart w:id="5487" w:name="_Toc145708159"/>
      <w:bookmarkStart w:id="5488" w:name="_Toc160570664"/>
      <w:bookmarkStart w:id="5489" w:name="_Toc162008260"/>
      <w:bookmarkStart w:id="5490" w:name="_Toc164763678"/>
      <w:bookmarkStart w:id="5491" w:name="_Toc94194909"/>
      <w:r>
        <w:t>8.</w:t>
      </w:r>
      <w:r w:rsidR="00180B18">
        <w:t>8</w:t>
      </w:r>
      <w:r>
        <w:t>.6.2.4</w:t>
      </w:r>
      <w:r>
        <w:tab/>
        <w:t>Type: ACTStatusSubsc</w:t>
      </w:r>
      <w:bookmarkEnd w:id="5482"/>
      <w:bookmarkEnd w:id="5483"/>
      <w:bookmarkEnd w:id="5484"/>
      <w:bookmarkEnd w:id="5485"/>
      <w:bookmarkEnd w:id="5486"/>
      <w:bookmarkEnd w:id="5487"/>
      <w:bookmarkEnd w:id="5488"/>
      <w:bookmarkEnd w:id="5489"/>
      <w:bookmarkEnd w:id="549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492" w:name="_Toc97042649"/>
      <w:bookmarkStart w:id="5493" w:name="_Toc97045793"/>
      <w:bookmarkStart w:id="5494" w:name="_Toc97155538"/>
      <w:bookmarkStart w:id="5495" w:name="_Toc101521664"/>
      <w:bookmarkStart w:id="5496" w:name="_Toc138761945"/>
      <w:bookmarkStart w:id="5497" w:name="_Toc145708160"/>
      <w:bookmarkStart w:id="5498" w:name="_Toc160570665"/>
      <w:bookmarkStart w:id="5499" w:name="_Toc162008261"/>
      <w:bookmarkStart w:id="5500" w:name="_Toc164763679"/>
      <w:r>
        <w:t>8.</w:t>
      </w:r>
      <w:r w:rsidR="00180B18">
        <w:t>8</w:t>
      </w:r>
      <w:r>
        <w:t>.6.2.5</w:t>
      </w:r>
      <w:r>
        <w:tab/>
        <w:t>Type: ACTStatusNotif</w:t>
      </w:r>
      <w:bookmarkEnd w:id="5492"/>
      <w:bookmarkEnd w:id="5493"/>
      <w:bookmarkEnd w:id="5494"/>
      <w:bookmarkEnd w:id="5495"/>
      <w:bookmarkEnd w:id="5496"/>
      <w:bookmarkEnd w:id="5497"/>
      <w:bookmarkEnd w:id="5498"/>
      <w:bookmarkEnd w:id="5499"/>
      <w:bookmarkEnd w:id="550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01" w:name="_Toc97042650"/>
      <w:bookmarkStart w:id="5502" w:name="_Toc97045794"/>
      <w:bookmarkStart w:id="5503" w:name="_Toc97155539"/>
      <w:bookmarkStart w:id="5504" w:name="_Toc101521665"/>
      <w:bookmarkStart w:id="5505" w:name="_Toc138761946"/>
      <w:bookmarkStart w:id="5506" w:name="_Toc145708161"/>
      <w:bookmarkStart w:id="5507" w:name="_Toc160570666"/>
      <w:bookmarkStart w:id="5508" w:name="_Toc162008262"/>
      <w:bookmarkStart w:id="5509" w:name="_Toc164763680"/>
      <w:r>
        <w:t>8.</w:t>
      </w:r>
      <w:r w:rsidR="00180B18">
        <w:t>8</w:t>
      </w:r>
      <w:r>
        <w:rPr>
          <w:lang w:val="en-US"/>
        </w:rPr>
        <w:t>.6.3</w:t>
      </w:r>
      <w:r>
        <w:rPr>
          <w:lang w:val="en-US"/>
        </w:rPr>
        <w:tab/>
        <w:t>Simple data types and enumerations</w:t>
      </w:r>
      <w:bookmarkEnd w:id="5480"/>
      <w:bookmarkEnd w:id="5481"/>
      <w:bookmarkEnd w:id="5491"/>
      <w:bookmarkEnd w:id="5501"/>
      <w:bookmarkEnd w:id="5502"/>
      <w:bookmarkEnd w:id="5503"/>
      <w:bookmarkEnd w:id="5504"/>
      <w:bookmarkEnd w:id="5505"/>
      <w:bookmarkEnd w:id="5506"/>
      <w:bookmarkEnd w:id="5507"/>
      <w:bookmarkEnd w:id="5508"/>
      <w:bookmarkEnd w:id="5509"/>
    </w:p>
    <w:p w14:paraId="7243C03D" w14:textId="5C65BBD4" w:rsidR="004B37D6" w:rsidRDefault="004B37D6" w:rsidP="004B37D6">
      <w:pPr>
        <w:pStyle w:val="Heading5"/>
      </w:pPr>
      <w:bookmarkStart w:id="5510" w:name="_Toc94194910"/>
      <w:bookmarkStart w:id="5511" w:name="_Toc97042651"/>
      <w:bookmarkStart w:id="5512" w:name="_Toc97045795"/>
      <w:bookmarkStart w:id="5513" w:name="_Toc97155540"/>
      <w:bookmarkStart w:id="5514" w:name="_Toc101521666"/>
      <w:bookmarkStart w:id="5515" w:name="_Toc138761947"/>
      <w:bookmarkStart w:id="5516" w:name="_Toc145708162"/>
      <w:bookmarkStart w:id="5517" w:name="_Toc160570667"/>
      <w:bookmarkStart w:id="5518" w:name="_Toc162008263"/>
      <w:bookmarkStart w:id="5519" w:name="_Toc164763681"/>
      <w:r>
        <w:t>8.</w:t>
      </w:r>
      <w:r w:rsidR="00180B18">
        <w:t>8</w:t>
      </w:r>
      <w:r>
        <w:t>.6.3.1</w:t>
      </w:r>
      <w:r>
        <w:tab/>
        <w:t>Introduction</w:t>
      </w:r>
      <w:bookmarkEnd w:id="5510"/>
      <w:bookmarkEnd w:id="5511"/>
      <w:bookmarkEnd w:id="5512"/>
      <w:bookmarkEnd w:id="5513"/>
      <w:bookmarkEnd w:id="5514"/>
      <w:bookmarkEnd w:id="5515"/>
      <w:bookmarkEnd w:id="5516"/>
      <w:bookmarkEnd w:id="5517"/>
      <w:bookmarkEnd w:id="5518"/>
      <w:bookmarkEnd w:id="551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20" w:name="_Toc94194911"/>
      <w:bookmarkStart w:id="5521" w:name="_Toc97042652"/>
      <w:bookmarkStart w:id="5522" w:name="_Toc97045796"/>
      <w:bookmarkStart w:id="5523" w:name="_Toc97155541"/>
      <w:bookmarkStart w:id="5524" w:name="_Toc101521667"/>
      <w:bookmarkStart w:id="5525" w:name="_Toc138761948"/>
      <w:bookmarkStart w:id="5526" w:name="_Toc145708163"/>
      <w:bookmarkStart w:id="5527" w:name="_Toc160570668"/>
      <w:bookmarkStart w:id="5528" w:name="_Toc162008264"/>
      <w:bookmarkStart w:id="5529" w:name="_Toc164763682"/>
      <w:r>
        <w:t>8.</w:t>
      </w:r>
      <w:r w:rsidR="00180B18">
        <w:t>8</w:t>
      </w:r>
      <w:r>
        <w:t>.6.3.2</w:t>
      </w:r>
      <w:r>
        <w:tab/>
        <w:t>Simple data types</w:t>
      </w:r>
      <w:bookmarkEnd w:id="5520"/>
      <w:bookmarkEnd w:id="5521"/>
      <w:bookmarkEnd w:id="5522"/>
      <w:bookmarkEnd w:id="5523"/>
      <w:bookmarkEnd w:id="5524"/>
      <w:bookmarkEnd w:id="5525"/>
      <w:bookmarkEnd w:id="5526"/>
      <w:bookmarkEnd w:id="5527"/>
      <w:bookmarkEnd w:id="5528"/>
      <w:bookmarkEnd w:id="552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530" w:name="_Toc510696643"/>
      <w:bookmarkStart w:id="5531" w:name="_Toc35971438"/>
      <w:bookmarkStart w:id="5532" w:name="_Toc94194916"/>
      <w:bookmarkStart w:id="5533" w:name="_Toc97042653"/>
      <w:bookmarkStart w:id="5534" w:name="_Toc97045797"/>
      <w:bookmarkStart w:id="5535" w:name="_Toc97155542"/>
      <w:bookmarkStart w:id="5536" w:name="_Toc101521668"/>
      <w:bookmarkStart w:id="5537" w:name="_Toc138761949"/>
      <w:bookmarkStart w:id="5538" w:name="_Toc145708164"/>
      <w:bookmarkStart w:id="5539" w:name="_Toc160570669"/>
      <w:bookmarkStart w:id="5540" w:name="_Toc162008265"/>
      <w:bookmarkStart w:id="5541" w:name="_Toc164763683"/>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30"/>
      <w:bookmarkEnd w:id="5531"/>
      <w:bookmarkEnd w:id="5532"/>
      <w:bookmarkEnd w:id="5533"/>
      <w:bookmarkEnd w:id="5534"/>
      <w:bookmarkEnd w:id="5535"/>
      <w:bookmarkEnd w:id="5536"/>
      <w:bookmarkEnd w:id="5537"/>
      <w:bookmarkEnd w:id="5538"/>
      <w:bookmarkEnd w:id="5539"/>
      <w:bookmarkEnd w:id="5540"/>
      <w:bookmarkEnd w:id="5541"/>
    </w:p>
    <w:p w14:paraId="77B6C91C" w14:textId="77777777" w:rsidR="004B37D6" w:rsidRDefault="004B37D6" w:rsidP="004B37D6">
      <w:bookmarkStart w:id="5542" w:name="_Toc510696644"/>
      <w:bookmarkStart w:id="554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544" w:name="_Toc510696646"/>
      <w:bookmarkStart w:id="5545" w:name="_Toc35971441"/>
      <w:bookmarkStart w:id="5546" w:name="_Toc94194917"/>
      <w:bookmarkStart w:id="5547" w:name="_Toc97042654"/>
      <w:bookmarkStart w:id="5548" w:name="_Toc97045798"/>
      <w:bookmarkStart w:id="5549" w:name="_Toc97155543"/>
      <w:bookmarkStart w:id="5550" w:name="_Toc101521669"/>
      <w:bookmarkStart w:id="5551" w:name="_Toc138761950"/>
      <w:bookmarkStart w:id="5552" w:name="_Toc145708165"/>
      <w:bookmarkStart w:id="5553" w:name="_Toc160570670"/>
      <w:bookmarkStart w:id="5554" w:name="_Toc162008266"/>
      <w:bookmarkStart w:id="5555" w:name="_Toc164763684"/>
      <w:bookmarkEnd w:id="5542"/>
      <w:bookmarkEnd w:id="5543"/>
      <w:r>
        <w:t>8.</w:t>
      </w:r>
      <w:r w:rsidR="00180B18">
        <w:t>8</w:t>
      </w:r>
      <w:r>
        <w:t>.6.5</w:t>
      </w:r>
      <w:r>
        <w:tab/>
        <w:t>Binary data</w:t>
      </w:r>
      <w:bookmarkEnd w:id="5544"/>
      <w:bookmarkEnd w:id="5545"/>
      <w:bookmarkEnd w:id="5546"/>
      <w:bookmarkEnd w:id="5547"/>
      <w:bookmarkEnd w:id="5548"/>
      <w:bookmarkEnd w:id="5549"/>
      <w:bookmarkEnd w:id="5550"/>
      <w:bookmarkEnd w:id="5551"/>
      <w:bookmarkEnd w:id="5552"/>
      <w:bookmarkEnd w:id="5553"/>
      <w:bookmarkEnd w:id="5554"/>
      <w:bookmarkEnd w:id="5555"/>
    </w:p>
    <w:p w14:paraId="64701DE6" w14:textId="0B157895" w:rsidR="004B37D6" w:rsidRDefault="004B37D6" w:rsidP="004B37D6">
      <w:pPr>
        <w:pStyle w:val="Heading5"/>
      </w:pPr>
      <w:bookmarkStart w:id="5556" w:name="_Toc35971442"/>
      <w:bookmarkStart w:id="5557" w:name="_Toc94194918"/>
      <w:bookmarkStart w:id="5558" w:name="_Toc97042655"/>
      <w:bookmarkStart w:id="5559" w:name="_Toc97045799"/>
      <w:bookmarkStart w:id="5560" w:name="_Toc97155544"/>
      <w:bookmarkStart w:id="5561" w:name="_Toc101521670"/>
      <w:bookmarkStart w:id="5562" w:name="_Toc138761951"/>
      <w:bookmarkStart w:id="5563" w:name="_Toc145708166"/>
      <w:bookmarkStart w:id="5564" w:name="_Toc160570671"/>
      <w:bookmarkStart w:id="5565" w:name="_Toc162008267"/>
      <w:bookmarkStart w:id="5566" w:name="_Toc164763685"/>
      <w:r>
        <w:t>8.</w:t>
      </w:r>
      <w:r w:rsidR="00180B18">
        <w:t>8</w:t>
      </w:r>
      <w:r>
        <w:t>.6.5.1</w:t>
      </w:r>
      <w:r>
        <w:tab/>
        <w:t>Binary Data Types</w:t>
      </w:r>
      <w:bookmarkEnd w:id="5556"/>
      <w:bookmarkEnd w:id="5557"/>
      <w:bookmarkEnd w:id="5558"/>
      <w:bookmarkEnd w:id="5559"/>
      <w:bookmarkEnd w:id="5560"/>
      <w:bookmarkEnd w:id="5561"/>
      <w:bookmarkEnd w:id="5562"/>
      <w:bookmarkEnd w:id="5563"/>
      <w:bookmarkEnd w:id="5564"/>
      <w:bookmarkEnd w:id="5565"/>
      <w:bookmarkEnd w:id="556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567" w:name="_Toc97042656"/>
      <w:bookmarkStart w:id="5568" w:name="_Toc97045800"/>
      <w:bookmarkStart w:id="5569" w:name="_Toc97155545"/>
      <w:bookmarkStart w:id="5570" w:name="_Toc101521671"/>
      <w:bookmarkStart w:id="5571" w:name="_Toc138761952"/>
      <w:bookmarkStart w:id="5572" w:name="_Toc145708167"/>
      <w:bookmarkStart w:id="5573" w:name="_Toc160570672"/>
      <w:bookmarkStart w:id="5574" w:name="_Toc162008268"/>
      <w:bookmarkStart w:id="5575" w:name="_Toc164763686"/>
      <w:r>
        <w:t>8.</w:t>
      </w:r>
      <w:r w:rsidR="00180B18">
        <w:t>8</w:t>
      </w:r>
      <w:r>
        <w:t>.7</w:t>
      </w:r>
      <w:r>
        <w:tab/>
        <w:t>Error Handling</w:t>
      </w:r>
      <w:bookmarkEnd w:id="5567"/>
      <w:bookmarkEnd w:id="5568"/>
      <w:bookmarkEnd w:id="5569"/>
      <w:bookmarkEnd w:id="5570"/>
      <w:bookmarkEnd w:id="5571"/>
      <w:bookmarkEnd w:id="5572"/>
      <w:bookmarkEnd w:id="5573"/>
      <w:bookmarkEnd w:id="5574"/>
      <w:bookmarkEnd w:id="5575"/>
    </w:p>
    <w:p w14:paraId="089BCBBB" w14:textId="61BA8E0D" w:rsidR="004B37D6" w:rsidRDefault="004B37D6" w:rsidP="004B37D6">
      <w:pPr>
        <w:pStyle w:val="Heading4"/>
      </w:pPr>
      <w:bookmarkStart w:id="5576" w:name="_Toc35971444"/>
      <w:bookmarkStart w:id="5577" w:name="_Toc94194920"/>
      <w:bookmarkStart w:id="5578" w:name="_Toc97042657"/>
      <w:bookmarkStart w:id="5579" w:name="_Toc97045801"/>
      <w:bookmarkStart w:id="5580" w:name="_Toc97155546"/>
      <w:bookmarkStart w:id="5581" w:name="_Toc101521672"/>
      <w:bookmarkStart w:id="5582" w:name="_Toc138761953"/>
      <w:bookmarkStart w:id="5583" w:name="_Toc145708168"/>
      <w:bookmarkStart w:id="5584" w:name="_Toc160570673"/>
      <w:bookmarkStart w:id="5585" w:name="_Toc162008269"/>
      <w:bookmarkStart w:id="5586" w:name="_Toc164763687"/>
      <w:r>
        <w:t>8.</w:t>
      </w:r>
      <w:r w:rsidR="00180B18">
        <w:t>8</w:t>
      </w:r>
      <w:r>
        <w:t>.7.1</w:t>
      </w:r>
      <w:r>
        <w:tab/>
        <w:t>General</w:t>
      </w:r>
      <w:bookmarkEnd w:id="5576"/>
      <w:bookmarkEnd w:id="5577"/>
      <w:bookmarkEnd w:id="5578"/>
      <w:bookmarkEnd w:id="5579"/>
      <w:bookmarkEnd w:id="5580"/>
      <w:bookmarkEnd w:id="5581"/>
      <w:bookmarkEnd w:id="5582"/>
      <w:bookmarkEnd w:id="5583"/>
      <w:bookmarkEnd w:id="5584"/>
      <w:bookmarkEnd w:id="5585"/>
      <w:bookmarkEnd w:id="558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587" w:name="_Toc35971445"/>
      <w:bookmarkStart w:id="5588" w:name="_Toc94194921"/>
      <w:bookmarkStart w:id="5589" w:name="_Toc97042658"/>
      <w:bookmarkStart w:id="5590" w:name="_Toc97045802"/>
      <w:bookmarkStart w:id="5591" w:name="_Toc97155547"/>
      <w:bookmarkStart w:id="5592" w:name="_Toc101521673"/>
      <w:bookmarkStart w:id="5593" w:name="_Toc138761954"/>
      <w:bookmarkStart w:id="5594" w:name="_Toc145708169"/>
      <w:bookmarkStart w:id="5595" w:name="_Toc160570674"/>
      <w:bookmarkStart w:id="5596" w:name="_Toc162008270"/>
      <w:bookmarkStart w:id="5597" w:name="_Toc164763688"/>
      <w:r>
        <w:t>8.</w:t>
      </w:r>
      <w:r w:rsidR="00180B18">
        <w:t>8</w:t>
      </w:r>
      <w:r>
        <w:t>.7.2</w:t>
      </w:r>
      <w:r>
        <w:tab/>
        <w:t>Protocol Errors</w:t>
      </w:r>
      <w:bookmarkEnd w:id="5587"/>
      <w:bookmarkEnd w:id="5588"/>
      <w:bookmarkEnd w:id="5589"/>
      <w:bookmarkEnd w:id="5590"/>
      <w:bookmarkEnd w:id="5591"/>
      <w:bookmarkEnd w:id="5592"/>
      <w:bookmarkEnd w:id="5593"/>
      <w:bookmarkEnd w:id="5594"/>
      <w:bookmarkEnd w:id="5595"/>
      <w:bookmarkEnd w:id="5596"/>
      <w:bookmarkEnd w:id="559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598" w:name="_Toc35971446"/>
      <w:bookmarkStart w:id="5599" w:name="_Toc94194922"/>
      <w:bookmarkStart w:id="5600" w:name="_Toc97042659"/>
      <w:bookmarkStart w:id="5601" w:name="_Toc97045803"/>
      <w:bookmarkStart w:id="5602" w:name="_Toc97155548"/>
      <w:bookmarkStart w:id="5603" w:name="_Toc101521674"/>
      <w:bookmarkStart w:id="5604" w:name="_Toc138761955"/>
      <w:bookmarkStart w:id="5605" w:name="_Toc145708170"/>
      <w:bookmarkStart w:id="5606" w:name="_Toc160570675"/>
      <w:bookmarkStart w:id="5607" w:name="_Toc162008271"/>
      <w:bookmarkStart w:id="5608" w:name="_Toc164763689"/>
      <w:r>
        <w:t>8.</w:t>
      </w:r>
      <w:r w:rsidR="00180B18">
        <w:t>8</w:t>
      </w:r>
      <w:r>
        <w:t>.7.3</w:t>
      </w:r>
      <w:r>
        <w:tab/>
        <w:t>Application Errors</w:t>
      </w:r>
      <w:bookmarkEnd w:id="5598"/>
      <w:bookmarkEnd w:id="5599"/>
      <w:bookmarkEnd w:id="5600"/>
      <w:bookmarkEnd w:id="5601"/>
      <w:bookmarkEnd w:id="5602"/>
      <w:bookmarkEnd w:id="5603"/>
      <w:bookmarkEnd w:id="5604"/>
      <w:bookmarkEnd w:id="5605"/>
      <w:bookmarkEnd w:id="5606"/>
      <w:bookmarkEnd w:id="5607"/>
      <w:bookmarkEnd w:id="560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09" w:name="_Toc97042660"/>
      <w:bookmarkStart w:id="5610" w:name="_Toc97045804"/>
      <w:bookmarkStart w:id="5611" w:name="_Toc97155549"/>
      <w:bookmarkStart w:id="5612" w:name="_Toc101521675"/>
      <w:bookmarkStart w:id="5613" w:name="_Toc138761956"/>
      <w:bookmarkStart w:id="5614" w:name="_Toc145708171"/>
      <w:bookmarkStart w:id="5615" w:name="_Toc160570676"/>
      <w:bookmarkStart w:id="5616" w:name="_Toc162008272"/>
      <w:bookmarkStart w:id="5617" w:name="_Toc164763690"/>
      <w:r>
        <w:t>8.</w:t>
      </w:r>
      <w:r w:rsidR="00180B18">
        <w:t>8</w:t>
      </w:r>
      <w:r>
        <w:t>.8</w:t>
      </w:r>
      <w:r>
        <w:tab/>
        <w:t>Feature negotiation</w:t>
      </w:r>
      <w:bookmarkEnd w:id="5609"/>
      <w:bookmarkEnd w:id="5610"/>
      <w:bookmarkEnd w:id="5611"/>
      <w:bookmarkEnd w:id="5612"/>
      <w:bookmarkEnd w:id="5613"/>
      <w:bookmarkEnd w:id="5614"/>
      <w:bookmarkEnd w:id="5615"/>
      <w:bookmarkEnd w:id="5616"/>
      <w:bookmarkEnd w:id="561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18" w:name="_Toc97042661"/>
      <w:bookmarkStart w:id="5619" w:name="_Toc97045805"/>
      <w:bookmarkStart w:id="5620" w:name="_Toc97155550"/>
      <w:bookmarkStart w:id="5621" w:name="_Toc101521676"/>
      <w:bookmarkStart w:id="5622" w:name="_Toc138761957"/>
      <w:bookmarkStart w:id="5623" w:name="_Toc145708172"/>
      <w:bookmarkStart w:id="5624" w:name="_Toc160570677"/>
      <w:bookmarkStart w:id="5625" w:name="_Toc162008273"/>
      <w:bookmarkStart w:id="5626" w:name="_Toc164763691"/>
      <w:r>
        <w:t>8.</w:t>
      </w:r>
      <w:r w:rsidR="009A6F55">
        <w:t>9</w:t>
      </w:r>
      <w:r>
        <w:tab/>
      </w:r>
      <w:r w:rsidRPr="00310802">
        <w:t>Eees_ACRStatusUpdate</w:t>
      </w:r>
      <w:r>
        <w:t xml:space="preserve"> API</w:t>
      </w:r>
      <w:bookmarkEnd w:id="5618"/>
      <w:bookmarkEnd w:id="5619"/>
      <w:bookmarkEnd w:id="5620"/>
      <w:bookmarkEnd w:id="5621"/>
      <w:bookmarkEnd w:id="5622"/>
      <w:bookmarkEnd w:id="5623"/>
      <w:bookmarkEnd w:id="5624"/>
      <w:bookmarkEnd w:id="5625"/>
      <w:bookmarkEnd w:id="5626"/>
    </w:p>
    <w:p w14:paraId="605538DB" w14:textId="322928C9" w:rsidR="00D732EB" w:rsidRDefault="00D732EB" w:rsidP="00D732EB">
      <w:pPr>
        <w:pStyle w:val="Heading3"/>
      </w:pPr>
      <w:bookmarkStart w:id="5627" w:name="_Toc97042662"/>
      <w:bookmarkStart w:id="5628" w:name="_Toc97045806"/>
      <w:bookmarkStart w:id="5629" w:name="_Toc97155551"/>
      <w:bookmarkStart w:id="5630" w:name="_Toc101521677"/>
      <w:bookmarkStart w:id="5631" w:name="_Toc138761958"/>
      <w:bookmarkStart w:id="5632" w:name="_Toc145708173"/>
      <w:bookmarkStart w:id="5633" w:name="_Toc160570678"/>
      <w:bookmarkStart w:id="5634" w:name="_Toc162008274"/>
      <w:bookmarkStart w:id="5635" w:name="_Toc164763692"/>
      <w:r>
        <w:t>8.</w:t>
      </w:r>
      <w:r w:rsidR="009A6F55">
        <w:t>9</w:t>
      </w:r>
      <w:r>
        <w:t>.1</w:t>
      </w:r>
      <w:r>
        <w:tab/>
        <w:t>Introduction</w:t>
      </w:r>
      <w:bookmarkEnd w:id="5627"/>
      <w:bookmarkEnd w:id="5628"/>
      <w:bookmarkEnd w:id="5629"/>
      <w:bookmarkEnd w:id="5630"/>
      <w:bookmarkEnd w:id="5631"/>
      <w:bookmarkEnd w:id="5632"/>
      <w:bookmarkEnd w:id="5633"/>
      <w:bookmarkEnd w:id="5634"/>
      <w:bookmarkEnd w:id="563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636" w:name="_Toc35971392"/>
      <w:bookmarkStart w:id="5637" w:name="_Toc94194873"/>
      <w:bookmarkStart w:id="5638" w:name="_Toc97042663"/>
      <w:bookmarkStart w:id="5639" w:name="_Toc97045807"/>
      <w:bookmarkStart w:id="5640" w:name="_Toc97155552"/>
      <w:bookmarkStart w:id="5641" w:name="_Toc101521678"/>
      <w:bookmarkStart w:id="5642" w:name="_Toc138761959"/>
      <w:bookmarkStart w:id="5643" w:name="_Toc145708174"/>
      <w:bookmarkStart w:id="5644" w:name="_Toc160570679"/>
      <w:bookmarkStart w:id="5645" w:name="_Toc162008275"/>
      <w:bookmarkStart w:id="5646" w:name="_Toc164763693"/>
      <w:r>
        <w:t>8.</w:t>
      </w:r>
      <w:r w:rsidR="009A6F55">
        <w:t>9</w:t>
      </w:r>
      <w:r>
        <w:t>.2</w:t>
      </w:r>
      <w:r>
        <w:tab/>
        <w:t>Usage of HTTP</w:t>
      </w:r>
      <w:bookmarkEnd w:id="5636"/>
      <w:bookmarkEnd w:id="5637"/>
      <w:bookmarkEnd w:id="5638"/>
      <w:bookmarkEnd w:id="5639"/>
      <w:bookmarkEnd w:id="5640"/>
      <w:bookmarkEnd w:id="5641"/>
      <w:bookmarkEnd w:id="5642"/>
      <w:bookmarkEnd w:id="5643"/>
      <w:bookmarkEnd w:id="5644"/>
      <w:bookmarkEnd w:id="5645"/>
      <w:bookmarkEnd w:id="564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647" w:name="_Toc97042664"/>
      <w:bookmarkStart w:id="5648" w:name="_Toc97045808"/>
      <w:bookmarkStart w:id="5649" w:name="_Toc97155553"/>
      <w:bookmarkStart w:id="5650" w:name="_Toc101521679"/>
      <w:bookmarkStart w:id="5651" w:name="_Toc138761960"/>
      <w:bookmarkStart w:id="5652" w:name="_Toc145708175"/>
      <w:bookmarkStart w:id="5653" w:name="_Toc160570680"/>
      <w:bookmarkStart w:id="5654" w:name="_Toc162008276"/>
      <w:bookmarkStart w:id="5655" w:name="_Toc164763694"/>
      <w:r>
        <w:t>8.</w:t>
      </w:r>
      <w:r w:rsidR="009A6F55">
        <w:t>9</w:t>
      </w:r>
      <w:r>
        <w:t>.3</w:t>
      </w:r>
      <w:r>
        <w:tab/>
        <w:t>Resources</w:t>
      </w:r>
      <w:bookmarkEnd w:id="5647"/>
      <w:bookmarkEnd w:id="5648"/>
      <w:bookmarkEnd w:id="5649"/>
      <w:bookmarkEnd w:id="5650"/>
      <w:bookmarkEnd w:id="5651"/>
      <w:bookmarkEnd w:id="5652"/>
      <w:bookmarkEnd w:id="5653"/>
      <w:bookmarkEnd w:id="5654"/>
      <w:bookmarkEnd w:id="565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656" w:name="_Toc94194875"/>
      <w:bookmarkStart w:id="5657" w:name="_Toc97042665"/>
      <w:bookmarkStart w:id="5658" w:name="_Toc97045809"/>
      <w:bookmarkStart w:id="5659" w:name="_Toc97155554"/>
      <w:bookmarkStart w:id="5660" w:name="_Toc101521680"/>
      <w:bookmarkStart w:id="5661" w:name="_Toc138761961"/>
      <w:bookmarkStart w:id="5662" w:name="_Toc145708176"/>
      <w:bookmarkStart w:id="5663" w:name="_Toc160570681"/>
      <w:bookmarkStart w:id="5664" w:name="_Toc162008277"/>
      <w:bookmarkStart w:id="5665" w:name="_Toc164763695"/>
      <w:r>
        <w:t>8.</w:t>
      </w:r>
      <w:r w:rsidR="009A6F55">
        <w:t>9</w:t>
      </w:r>
      <w:r>
        <w:t>.4</w:t>
      </w:r>
      <w:r>
        <w:tab/>
        <w:t>Custom Operations without associated resources</w:t>
      </w:r>
      <w:bookmarkEnd w:id="5656"/>
      <w:bookmarkEnd w:id="5657"/>
      <w:bookmarkEnd w:id="5658"/>
      <w:bookmarkEnd w:id="5659"/>
      <w:bookmarkEnd w:id="5660"/>
      <w:bookmarkEnd w:id="5661"/>
      <w:bookmarkEnd w:id="5662"/>
      <w:bookmarkEnd w:id="5663"/>
      <w:bookmarkEnd w:id="5664"/>
      <w:bookmarkEnd w:id="5665"/>
    </w:p>
    <w:p w14:paraId="3D42972D" w14:textId="415F0957" w:rsidR="002C48AF" w:rsidRDefault="002C48AF" w:rsidP="002C48AF">
      <w:pPr>
        <w:pStyle w:val="Heading4"/>
      </w:pPr>
      <w:bookmarkStart w:id="5666" w:name="_Toc97042666"/>
      <w:bookmarkStart w:id="5667" w:name="_Toc97045810"/>
      <w:bookmarkStart w:id="5668" w:name="_Toc97155555"/>
      <w:bookmarkStart w:id="5669" w:name="_Toc101521681"/>
      <w:bookmarkStart w:id="5670" w:name="_Toc138761962"/>
      <w:bookmarkStart w:id="5671" w:name="_Toc145708177"/>
      <w:bookmarkStart w:id="5672" w:name="_Toc160570682"/>
      <w:bookmarkStart w:id="5673" w:name="_Toc162008278"/>
      <w:bookmarkStart w:id="5674" w:name="_Toc164763696"/>
      <w:r>
        <w:t>8.</w:t>
      </w:r>
      <w:r w:rsidR="009A6F55">
        <w:t>9</w:t>
      </w:r>
      <w:r>
        <w:t>.4.1</w:t>
      </w:r>
      <w:r>
        <w:tab/>
        <w:t>Overview</w:t>
      </w:r>
      <w:bookmarkEnd w:id="5666"/>
      <w:bookmarkEnd w:id="5667"/>
      <w:bookmarkEnd w:id="5668"/>
      <w:bookmarkEnd w:id="5669"/>
      <w:bookmarkEnd w:id="5670"/>
      <w:bookmarkEnd w:id="5671"/>
      <w:bookmarkEnd w:id="5672"/>
      <w:bookmarkEnd w:id="5673"/>
      <w:bookmarkEnd w:id="567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15pt;height:138.05pt" o:ole="">
            <v:imagedata r:id="rId33" o:title=""/>
          </v:shape>
          <o:OLEObject Type="Embed" ProgID="Visio.Drawing.15" ShapeID="_x0000_i1036" DrawAspect="Content" ObjectID="_177537616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675" w:name="_Toc97042667"/>
      <w:bookmarkStart w:id="5676" w:name="_Toc97045811"/>
      <w:bookmarkStart w:id="5677" w:name="_Toc97155556"/>
      <w:bookmarkStart w:id="5678" w:name="_Toc101521682"/>
      <w:bookmarkStart w:id="5679" w:name="_Toc138761963"/>
      <w:bookmarkStart w:id="5680" w:name="_Toc145708178"/>
      <w:bookmarkStart w:id="5681" w:name="_Toc160570683"/>
      <w:bookmarkStart w:id="5682" w:name="_Toc162008279"/>
      <w:bookmarkStart w:id="5683" w:name="_Toc164763697"/>
      <w:r>
        <w:t>8.</w:t>
      </w:r>
      <w:r w:rsidR="009A6F55">
        <w:t>9</w:t>
      </w:r>
      <w:r>
        <w:t>.4.2</w:t>
      </w:r>
      <w:r>
        <w:tab/>
        <w:t>Operation: Request</w:t>
      </w:r>
      <w:r>
        <w:rPr>
          <w:rFonts w:cs="Courier New"/>
          <w:szCs w:val="16"/>
        </w:rPr>
        <w:t>ACRUpdate</w:t>
      </w:r>
      <w:bookmarkEnd w:id="5675"/>
      <w:bookmarkEnd w:id="5676"/>
      <w:bookmarkEnd w:id="5677"/>
      <w:bookmarkEnd w:id="5678"/>
      <w:bookmarkEnd w:id="5679"/>
      <w:bookmarkEnd w:id="5680"/>
      <w:bookmarkEnd w:id="5681"/>
      <w:bookmarkEnd w:id="5682"/>
      <w:bookmarkEnd w:id="5683"/>
    </w:p>
    <w:p w14:paraId="5CBD7E87" w14:textId="46942108" w:rsidR="002C48AF" w:rsidRDefault="002C48AF" w:rsidP="002C48AF">
      <w:pPr>
        <w:pStyle w:val="Heading5"/>
      </w:pPr>
      <w:bookmarkStart w:id="5684" w:name="_Toc97042668"/>
      <w:bookmarkStart w:id="5685" w:name="_Toc97045812"/>
      <w:bookmarkStart w:id="5686" w:name="_Toc97155557"/>
      <w:bookmarkStart w:id="5687" w:name="_Toc101521683"/>
      <w:bookmarkStart w:id="5688" w:name="_Toc138761964"/>
      <w:bookmarkStart w:id="5689" w:name="_Toc145708179"/>
      <w:bookmarkStart w:id="5690" w:name="_Toc160570684"/>
      <w:bookmarkStart w:id="5691" w:name="_Toc162008280"/>
      <w:bookmarkStart w:id="5692" w:name="_Toc164763698"/>
      <w:r>
        <w:t>8.</w:t>
      </w:r>
      <w:r w:rsidR="009A6F55">
        <w:t>9</w:t>
      </w:r>
      <w:r>
        <w:t>.4.2.1</w:t>
      </w:r>
      <w:r>
        <w:tab/>
        <w:t>Description</w:t>
      </w:r>
      <w:bookmarkEnd w:id="5684"/>
      <w:bookmarkEnd w:id="5685"/>
      <w:bookmarkEnd w:id="5686"/>
      <w:bookmarkEnd w:id="5687"/>
      <w:bookmarkEnd w:id="5688"/>
      <w:bookmarkEnd w:id="5689"/>
      <w:bookmarkEnd w:id="5690"/>
      <w:bookmarkEnd w:id="5691"/>
      <w:bookmarkEnd w:id="569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693" w:name="_Toc97042669"/>
      <w:bookmarkStart w:id="5694" w:name="_Toc97045813"/>
      <w:bookmarkStart w:id="5695" w:name="_Toc97155558"/>
      <w:bookmarkStart w:id="5696" w:name="_Toc101521684"/>
      <w:bookmarkStart w:id="5697" w:name="_Toc138761965"/>
      <w:bookmarkStart w:id="5698" w:name="_Toc145708180"/>
      <w:bookmarkStart w:id="5699" w:name="_Toc160570685"/>
      <w:bookmarkStart w:id="5700" w:name="_Toc162008281"/>
      <w:bookmarkStart w:id="5701" w:name="_Toc164763699"/>
      <w:r>
        <w:t>8.</w:t>
      </w:r>
      <w:r w:rsidR="009A6F55">
        <w:t>9</w:t>
      </w:r>
      <w:r>
        <w:t>.4.2.2</w:t>
      </w:r>
      <w:r>
        <w:tab/>
        <w:t>Operation Definition</w:t>
      </w:r>
      <w:bookmarkEnd w:id="5693"/>
      <w:bookmarkEnd w:id="5694"/>
      <w:bookmarkEnd w:id="5695"/>
      <w:bookmarkEnd w:id="5696"/>
      <w:bookmarkEnd w:id="5697"/>
      <w:bookmarkEnd w:id="5698"/>
      <w:bookmarkEnd w:id="5699"/>
      <w:bookmarkEnd w:id="5700"/>
      <w:bookmarkEnd w:id="570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02" w:name="_Toc97042670"/>
      <w:bookmarkStart w:id="5703" w:name="_Toc97045814"/>
      <w:bookmarkStart w:id="5704" w:name="_Toc97155559"/>
      <w:bookmarkStart w:id="5705" w:name="_Toc101521685"/>
      <w:bookmarkStart w:id="5706" w:name="_Toc138761966"/>
      <w:bookmarkStart w:id="5707" w:name="_Toc145708181"/>
      <w:bookmarkStart w:id="5708" w:name="_Toc160570686"/>
      <w:bookmarkStart w:id="5709" w:name="_Toc162008282"/>
      <w:bookmarkStart w:id="5710" w:name="_Toc164763700"/>
      <w:r>
        <w:t>8.</w:t>
      </w:r>
      <w:r w:rsidR="009A6F55">
        <w:t>9</w:t>
      </w:r>
      <w:r>
        <w:t>.5</w:t>
      </w:r>
      <w:r>
        <w:tab/>
        <w:t>Notifications</w:t>
      </w:r>
      <w:bookmarkEnd w:id="5702"/>
      <w:bookmarkEnd w:id="5703"/>
      <w:bookmarkEnd w:id="5704"/>
      <w:bookmarkEnd w:id="5705"/>
      <w:bookmarkEnd w:id="5706"/>
      <w:bookmarkEnd w:id="5707"/>
      <w:bookmarkEnd w:id="5708"/>
      <w:bookmarkEnd w:id="5709"/>
      <w:bookmarkEnd w:id="571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11" w:name="_Toc97042671"/>
      <w:bookmarkStart w:id="5712" w:name="_Toc97045815"/>
      <w:bookmarkStart w:id="5713" w:name="_Toc97155560"/>
      <w:bookmarkStart w:id="5714" w:name="_Toc101521686"/>
      <w:bookmarkStart w:id="5715" w:name="_Toc138761967"/>
      <w:bookmarkStart w:id="5716" w:name="_Toc145708182"/>
      <w:bookmarkStart w:id="5717" w:name="_Toc160570687"/>
      <w:bookmarkStart w:id="5718" w:name="_Toc162008283"/>
      <w:bookmarkStart w:id="5719" w:name="_Toc164763701"/>
      <w:r>
        <w:t>8.</w:t>
      </w:r>
      <w:r w:rsidR="009A6F55">
        <w:t>9</w:t>
      </w:r>
      <w:r>
        <w:t>.6</w:t>
      </w:r>
      <w:r>
        <w:tab/>
        <w:t>Data Model</w:t>
      </w:r>
      <w:bookmarkEnd w:id="5711"/>
      <w:bookmarkEnd w:id="5712"/>
      <w:bookmarkEnd w:id="5713"/>
      <w:bookmarkEnd w:id="5714"/>
      <w:bookmarkEnd w:id="5715"/>
      <w:bookmarkEnd w:id="5716"/>
      <w:bookmarkEnd w:id="5717"/>
      <w:bookmarkEnd w:id="5718"/>
      <w:bookmarkEnd w:id="5719"/>
    </w:p>
    <w:p w14:paraId="660A2668" w14:textId="58670620" w:rsidR="00F72222" w:rsidRDefault="00F72222" w:rsidP="00F72222">
      <w:pPr>
        <w:pStyle w:val="Heading4"/>
      </w:pPr>
      <w:bookmarkStart w:id="5720" w:name="_Toc97042672"/>
      <w:bookmarkStart w:id="5721" w:name="_Toc97045816"/>
      <w:bookmarkStart w:id="5722" w:name="_Toc97155561"/>
      <w:bookmarkStart w:id="5723" w:name="_Toc101521687"/>
      <w:bookmarkStart w:id="5724" w:name="_Toc138761968"/>
      <w:bookmarkStart w:id="5725" w:name="_Toc145708183"/>
      <w:bookmarkStart w:id="5726" w:name="_Toc160570688"/>
      <w:bookmarkStart w:id="5727" w:name="_Toc162008284"/>
      <w:bookmarkStart w:id="5728" w:name="_Toc164763702"/>
      <w:r>
        <w:t>8.</w:t>
      </w:r>
      <w:r w:rsidR="009A6F55">
        <w:t>9</w:t>
      </w:r>
      <w:r>
        <w:t>.6.1</w:t>
      </w:r>
      <w:r>
        <w:tab/>
        <w:t>General</w:t>
      </w:r>
      <w:bookmarkEnd w:id="5720"/>
      <w:bookmarkEnd w:id="5721"/>
      <w:bookmarkEnd w:id="5722"/>
      <w:bookmarkEnd w:id="5723"/>
      <w:bookmarkEnd w:id="5724"/>
      <w:bookmarkEnd w:id="5725"/>
      <w:bookmarkEnd w:id="5726"/>
      <w:bookmarkEnd w:id="5727"/>
      <w:bookmarkEnd w:id="572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29" w:name="_Toc97042673"/>
      <w:bookmarkStart w:id="5730" w:name="_Toc97045817"/>
      <w:bookmarkStart w:id="5731" w:name="_Toc97155562"/>
      <w:bookmarkStart w:id="5732" w:name="_Toc101521688"/>
      <w:bookmarkStart w:id="5733" w:name="_Toc138761969"/>
      <w:bookmarkStart w:id="5734" w:name="_Toc145708184"/>
      <w:bookmarkStart w:id="5735" w:name="_Toc160570689"/>
      <w:bookmarkStart w:id="5736" w:name="_Toc162008285"/>
      <w:bookmarkStart w:id="5737" w:name="_Toc164763703"/>
      <w:r>
        <w:t>8.</w:t>
      </w:r>
      <w:r w:rsidR="009A6F55">
        <w:t>9</w:t>
      </w:r>
      <w:r>
        <w:rPr>
          <w:lang w:val="en-US"/>
        </w:rPr>
        <w:t>.6.2</w:t>
      </w:r>
      <w:r>
        <w:rPr>
          <w:lang w:val="en-US"/>
        </w:rPr>
        <w:tab/>
        <w:t>Structured data types</w:t>
      </w:r>
      <w:bookmarkEnd w:id="5729"/>
      <w:bookmarkEnd w:id="5730"/>
      <w:bookmarkEnd w:id="5731"/>
      <w:bookmarkEnd w:id="5732"/>
      <w:bookmarkEnd w:id="5733"/>
      <w:bookmarkEnd w:id="5734"/>
      <w:bookmarkEnd w:id="5735"/>
      <w:bookmarkEnd w:id="5736"/>
      <w:bookmarkEnd w:id="5737"/>
    </w:p>
    <w:p w14:paraId="3A057503" w14:textId="674D4936" w:rsidR="00F72222" w:rsidRDefault="00F72222" w:rsidP="00F72222">
      <w:pPr>
        <w:pStyle w:val="Heading5"/>
      </w:pPr>
      <w:bookmarkStart w:id="5738" w:name="_Toc97042674"/>
      <w:bookmarkStart w:id="5739" w:name="_Toc97045818"/>
      <w:bookmarkStart w:id="5740" w:name="_Toc97155563"/>
      <w:bookmarkStart w:id="5741" w:name="_Toc101521689"/>
      <w:bookmarkStart w:id="5742" w:name="_Toc138761970"/>
      <w:bookmarkStart w:id="5743" w:name="_Toc145708185"/>
      <w:bookmarkStart w:id="5744" w:name="_Toc160570690"/>
      <w:bookmarkStart w:id="5745" w:name="_Toc162008286"/>
      <w:bookmarkStart w:id="5746" w:name="_Toc164763704"/>
      <w:r>
        <w:t>8.</w:t>
      </w:r>
      <w:r w:rsidR="009A6F55">
        <w:t>9</w:t>
      </w:r>
      <w:r>
        <w:t>.6.2.1</w:t>
      </w:r>
      <w:r>
        <w:tab/>
        <w:t>Introduction</w:t>
      </w:r>
      <w:bookmarkEnd w:id="5738"/>
      <w:bookmarkEnd w:id="5739"/>
      <w:bookmarkEnd w:id="5740"/>
      <w:bookmarkEnd w:id="5741"/>
      <w:bookmarkEnd w:id="5742"/>
      <w:bookmarkEnd w:id="5743"/>
      <w:bookmarkEnd w:id="5744"/>
      <w:bookmarkEnd w:id="5745"/>
      <w:bookmarkEnd w:id="574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747" w:name="_Toc97042675"/>
      <w:bookmarkStart w:id="5748" w:name="_Toc97045819"/>
      <w:bookmarkStart w:id="5749" w:name="_Toc97155564"/>
      <w:bookmarkStart w:id="5750" w:name="_Toc101521690"/>
      <w:bookmarkStart w:id="5751" w:name="_Toc138761971"/>
      <w:bookmarkStart w:id="5752" w:name="_Toc145708186"/>
      <w:bookmarkStart w:id="5753" w:name="_Toc160570691"/>
      <w:bookmarkStart w:id="5754" w:name="_Toc162008287"/>
      <w:bookmarkStart w:id="5755" w:name="_Toc164763705"/>
      <w:r>
        <w:t>8.</w:t>
      </w:r>
      <w:r w:rsidR="009A6F55">
        <w:t>9</w:t>
      </w:r>
      <w:r>
        <w:t>.6.2.2</w:t>
      </w:r>
      <w:r>
        <w:tab/>
        <w:t>Type: ACRUpdateData</w:t>
      </w:r>
      <w:bookmarkEnd w:id="5747"/>
      <w:bookmarkEnd w:id="5748"/>
      <w:bookmarkEnd w:id="5749"/>
      <w:bookmarkEnd w:id="5750"/>
      <w:bookmarkEnd w:id="5751"/>
      <w:bookmarkEnd w:id="5752"/>
      <w:bookmarkEnd w:id="5753"/>
      <w:bookmarkEnd w:id="5754"/>
      <w:bookmarkEnd w:id="575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756" w:name="_Toc97042676"/>
      <w:bookmarkStart w:id="5757" w:name="_Toc97045820"/>
      <w:bookmarkStart w:id="5758" w:name="_Toc97155565"/>
      <w:bookmarkStart w:id="5759" w:name="_Toc101521691"/>
      <w:bookmarkStart w:id="5760" w:name="_Toc138761972"/>
      <w:bookmarkStart w:id="5761" w:name="_Toc145708187"/>
      <w:bookmarkStart w:id="5762" w:name="_Toc160570692"/>
      <w:bookmarkStart w:id="5763" w:name="_Toc162008288"/>
      <w:bookmarkStart w:id="5764" w:name="_Toc164763706"/>
      <w:r>
        <w:t>8.</w:t>
      </w:r>
      <w:r w:rsidR="009A6F55">
        <w:t>9</w:t>
      </w:r>
      <w:r>
        <w:t>.6.2.3</w:t>
      </w:r>
      <w:r>
        <w:tab/>
        <w:t>Type: ACRDataStatus</w:t>
      </w:r>
      <w:bookmarkEnd w:id="5756"/>
      <w:bookmarkEnd w:id="5757"/>
      <w:bookmarkEnd w:id="5758"/>
      <w:bookmarkEnd w:id="5759"/>
      <w:bookmarkEnd w:id="5760"/>
      <w:bookmarkEnd w:id="5761"/>
      <w:bookmarkEnd w:id="5762"/>
      <w:bookmarkEnd w:id="5763"/>
      <w:bookmarkEnd w:id="576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765" w:name="_Toc101521692"/>
      <w:bookmarkStart w:id="5766" w:name="_Toc138761973"/>
      <w:bookmarkStart w:id="5767" w:name="_Toc145708188"/>
      <w:bookmarkStart w:id="5768" w:name="_Toc160570693"/>
      <w:bookmarkStart w:id="5769" w:name="_Toc162008289"/>
      <w:bookmarkStart w:id="5770" w:name="_Toc164763707"/>
      <w:r>
        <w:t>8.</w:t>
      </w:r>
      <w:r w:rsidR="009A6F55">
        <w:t>9</w:t>
      </w:r>
      <w:r>
        <w:t>.6.2.4</w:t>
      </w:r>
      <w:r>
        <w:tab/>
        <w:t>Type: ACTResultInfo</w:t>
      </w:r>
      <w:bookmarkEnd w:id="5765"/>
      <w:bookmarkEnd w:id="5766"/>
      <w:bookmarkEnd w:id="5767"/>
      <w:bookmarkEnd w:id="5768"/>
      <w:bookmarkEnd w:id="5769"/>
      <w:bookmarkEnd w:id="577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771" w:name="_Toc97042677"/>
      <w:bookmarkStart w:id="5772" w:name="_Toc97045821"/>
      <w:bookmarkStart w:id="5773" w:name="_Toc97155566"/>
      <w:bookmarkStart w:id="5774" w:name="_Toc101521693"/>
      <w:bookmarkStart w:id="5775" w:name="_Toc138761974"/>
      <w:bookmarkStart w:id="5776" w:name="_Toc145708189"/>
      <w:bookmarkStart w:id="5777" w:name="_Toc160570694"/>
      <w:bookmarkStart w:id="5778" w:name="_Toc162008290"/>
      <w:bookmarkStart w:id="5779" w:name="_Toc164763708"/>
      <w:r>
        <w:t>8.</w:t>
      </w:r>
      <w:r w:rsidR="009A6F55">
        <w:t>9</w:t>
      </w:r>
      <w:r>
        <w:rPr>
          <w:lang w:val="en-US"/>
        </w:rPr>
        <w:t>.6.3</w:t>
      </w:r>
      <w:r>
        <w:rPr>
          <w:lang w:val="en-US"/>
        </w:rPr>
        <w:tab/>
        <w:t>Simple data types and enumerations</w:t>
      </w:r>
      <w:bookmarkEnd w:id="5771"/>
      <w:bookmarkEnd w:id="5772"/>
      <w:bookmarkEnd w:id="5773"/>
      <w:bookmarkEnd w:id="5774"/>
      <w:bookmarkEnd w:id="5775"/>
      <w:bookmarkEnd w:id="5776"/>
      <w:bookmarkEnd w:id="5777"/>
      <w:bookmarkEnd w:id="5778"/>
      <w:bookmarkEnd w:id="5779"/>
    </w:p>
    <w:p w14:paraId="59301A56" w14:textId="2EC8CD9B" w:rsidR="00F72222" w:rsidRDefault="00F72222" w:rsidP="00F72222">
      <w:pPr>
        <w:pStyle w:val="Heading5"/>
      </w:pPr>
      <w:bookmarkStart w:id="5780" w:name="_Toc97042678"/>
      <w:bookmarkStart w:id="5781" w:name="_Toc97045822"/>
      <w:bookmarkStart w:id="5782" w:name="_Toc97155567"/>
      <w:bookmarkStart w:id="5783" w:name="_Toc101521694"/>
      <w:bookmarkStart w:id="5784" w:name="_Toc138761975"/>
      <w:bookmarkStart w:id="5785" w:name="_Toc145708190"/>
      <w:bookmarkStart w:id="5786" w:name="_Toc160570695"/>
      <w:bookmarkStart w:id="5787" w:name="_Toc162008291"/>
      <w:bookmarkStart w:id="5788" w:name="_Toc164763709"/>
      <w:r>
        <w:t>8.</w:t>
      </w:r>
      <w:r w:rsidR="009A6F55">
        <w:t>9</w:t>
      </w:r>
      <w:r>
        <w:t>.6.3.1</w:t>
      </w:r>
      <w:r>
        <w:tab/>
        <w:t>Introduction</w:t>
      </w:r>
      <w:bookmarkEnd w:id="5780"/>
      <w:bookmarkEnd w:id="5781"/>
      <w:bookmarkEnd w:id="5782"/>
      <w:bookmarkEnd w:id="5783"/>
      <w:bookmarkEnd w:id="5784"/>
      <w:bookmarkEnd w:id="5785"/>
      <w:bookmarkEnd w:id="5786"/>
      <w:bookmarkEnd w:id="5787"/>
      <w:bookmarkEnd w:id="578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789" w:name="_Toc97042679"/>
      <w:bookmarkStart w:id="5790" w:name="_Toc97045823"/>
      <w:bookmarkStart w:id="5791" w:name="_Toc97155568"/>
      <w:bookmarkStart w:id="5792" w:name="_Toc101521695"/>
      <w:bookmarkStart w:id="5793" w:name="_Toc138761976"/>
      <w:bookmarkStart w:id="5794" w:name="_Toc145708191"/>
      <w:bookmarkStart w:id="5795" w:name="_Toc160570696"/>
      <w:bookmarkStart w:id="5796" w:name="_Toc162008292"/>
      <w:bookmarkStart w:id="5797" w:name="_Toc164763710"/>
      <w:r>
        <w:t>8.</w:t>
      </w:r>
      <w:r w:rsidR="009A6F55">
        <w:t>9</w:t>
      </w:r>
      <w:r>
        <w:t>.6.3.2</w:t>
      </w:r>
      <w:r>
        <w:tab/>
        <w:t>Simple data types</w:t>
      </w:r>
      <w:bookmarkEnd w:id="5789"/>
      <w:bookmarkEnd w:id="5790"/>
      <w:bookmarkEnd w:id="5791"/>
      <w:bookmarkEnd w:id="5792"/>
      <w:bookmarkEnd w:id="5793"/>
      <w:bookmarkEnd w:id="5794"/>
      <w:bookmarkEnd w:id="5795"/>
      <w:bookmarkEnd w:id="5796"/>
      <w:bookmarkEnd w:id="579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798" w:name="_Toc94194912"/>
      <w:bookmarkStart w:id="5799" w:name="_Toc97042680"/>
      <w:bookmarkStart w:id="5800" w:name="_Toc97045824"/>
      <w:bookmarkStart w:id="5801" w:name="_Toc97155569"/>
      <w:bookmarkStart w:id="5802" w:name="_Toc101521696"/>
      <w:bookmarkStart w:id="5803" w:name="_Toc138761977"/>
      <w:bookmarkStart w:id="5804" w:name="_Toc145708192"/>
      <w:bookmarkStart w:id="5805" w:name="_Toc160570697"/>
      <w:bookmarkStart w:id="5806" w:name="_Toc162008293"/>
      <w:bookmarkStart w:id="5807" w:name="_Toc164763711"/>
      <w:r>
        <w:t>8.</w:t>
      </w:r>
      <w:r w:rsidR="009A6F55">
        <w:t>9</w:t>
      </w:r>
      <w:r>
        <w:t>.6.3.3</w:t>
      </w:r>
      <w:r>
        <w:tab/>
        <w:t xml:space="preserve">Enumeration: </w:t>
      </w:r>
      <w:bookmarkEnd w:id="5798"/>
      <w:r>
        <w:t>ACTResult</w:t>
      </w:r>
      <w:bookmarkEnd w:id="5799"/>
      <w:bookmarkEnd w:id="5800"/>
      <w:bookmarkEnd w:id="5801"/>
      <w:bookmarkEnd w:id="5802"/>
      <w:bookmarkEnd w:id="5803"/>
      <w:bookmarkEnd w:id="5804"/>
      <w:bookmarkEnd w:id="5805"/>
      <w:bookmarkEnd w:id="5806"/>
      <w:bookmarkEnd w:id="580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08" w:name="_Toc510696642"/>
            <w:bookmarkStart w:id="5809" w:name="_Toc35971437"/>
            <w:bookmarkStart w:id="581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11" w:name="_Toc97042681"/>
      <w:bookmarkStart w:id="5812" w:name="_Toc97045825"/>
      <w:bookmarkStart w:id="5813" w:name="_Toc97155570"/>
      <w:bookmarkStart w:id="5814" w:name="_Toc101521697"/>
      <w:bookmarkStart w:id="5815" w:name="_Toc138761978"/>
      <w:bookmarkStart w:id="5816" w:name="_Toc145708193"/>
      <w:bookmarkStart w:id="5817" w:name="_Toc160570698"/>
      <w:bookmarkStart w:id="5818" w:name="_Toc162008294"/>
      <w:bookmarkStart w:id="5819" w:name="_Toc164763712"/>
      <w:bookmarkEnd w:id="5808"/>
      <w:bookmarkEnd w:id="5809"/>
      <w:bookmarkEnd w:id="5810"/>
      <w:r>
        <w:t>8.</w:t>
      </w:r>
      <w:r w:rsidR="009A6F55">
        <w:t>9</w:t>
      </w:r>
      <w:r>
        <w:t>.6.3.4</w:t>
      </w:r>
      <w:r>
        <w:tab/>
        <w:t>Enumeration: E3SubscsStatus</w:t>
      </w:r>
      <w:bookmarkEnd w:id="5811"/>
      <w:bookmarkEnd w:id="5812"/>
      <w:bookmarkEnd w:id="5813"/>
      <w:bookmarkEnd w:id="5814"/>
      <w:bookmarkEnd w:id="5815"/>
      <w:bookmarkEnd w:id="5816"/>
      <w:bookmarkEnd w:id="5817"/>
      <w:bookmarkEnd w:id="5818"/>
      <w:bookmarkEnd w:id="581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20" w:name="_Toc101521698"/>
      <w:bookmarkStart w:id="5821" w:name="_Toc138761979"/>
      <w:bookmarkStart w:id="5822" w:name="_Toc145708194"/>
      <w:bookmarkStart w:id="5823" w:name="_Toc160570699"/>
      <w:bookmarkStart w:id="5824" w:name="_Toc162008295"/>
      <w:bookmarkStart w:id="5825" w:name="_Toc164763713"/>
      <w:r>
        <w:t>8.</w:t>
      </w:r>
      <w:r w:rsidR="009A6F55">
        <w:t>9</w:t>
      </w:r>
      <w:r>
        <w:t>.6.3.5</w:t>
      </w:r>
      <w:r>
        <w:tab/>
        <w:t>Enumeration: ACTFailureCause</w:t>
      </w:r>
      <w:bookmarkEnd w:id="5820"/>
      <w:bookmarkEnd w:id="5821"/>
      <w:bookmarkEnd w:id="5822"/>
      <w:bookmarkEnd w:id="5823"/>
      <w:bookmarkEnd w:id="5824"/>
      <w:bookmarkEnd w:id="582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26" w:name="_Toc97042682"/>
      <w:bookmarkStart w:id="5827" w:name="_Toc97045826"/>
      <w:bookmarkStart w:id="5828" w:name="_Toc97155571"/>
      <w:bookmarkStart w:id="5829" w:name="_Toc101521699"/>
      <w:bookmarkStart w:id="5830" w:name="_Toc138761980"/>
      <w:bookmarkStart w:id="5831" w:name="_Toc145708195"/>
      <w:bookmarkStart w:id="5832" w:name="_Toc160570700"/>
      <w:bookmarkStart w:id="5833" w:name="_Toc162008296"/>
      <w:bookmarkStart w:id="5834" w:name="_Toc164763714"/>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26"/>
      <w:bookmarkEnd w:id="5827"/>
      <w:bookmarkEnd w:id="5828"/>
      <w:bookmarkEnd w:id="5829"/>
      <w:bookmarkEnd w:id="5830"/>
      <w:bookmarkEnd w:id="5831"/>
      <w:bookmarkEnd w:id="5832"/>
      <w:bookmarkEnd w:id="5833"/>
      <w:bookmarkEnd w:id="583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835" w:name="_Toc97042683"/>
      <w:bookmarkStart w:id="5836" w:name="_Toc97045827"/>
      <w:bookmarkStart w:id="5837" w:name="_Toc97155572"/>
      <w:bookmarkStart w:id="5838" w:name="_Toc101521700"/>
      <w:bookmarkStart w:id="5839" w:name="_Toc138761981"/>
      <w:bookmarkStart w:id="5840" w:name="_Toc145708196"/>
      <w:bookmarkStart w:id="5841" w:name="_Toc160570701"/>
      <w:bookmarkStart w:id="5842" w:name="_Toc162008297"/>
      <w:bookmarkStart w:id="5843" w:name="_Toc164763715"/>
      <w:r>
        <w:t>8.</w:t>
      </w:r>
      <w:r w:rsidR="009A6F55">
        <w:t>9</w:t>
      </w:r>
      <w:r>
        <w:t>.6.5</w:t>
      </w:r>
      <w:r>
        <w:tab/>
        <w:t>Binary data</w:t>
      </w:r>
      <w:bookmarkEnd w:id="5835"/>
      <w:bookmarkEnd w:id="5836"/>
      <w:bookmarkEnd w:id="5837"/>
      <w:bookmarkEnd w:id="5838"/>
      <w:bookmarkEnd w:id="5839"/>
      <w:bookmarkEnd w:id="5840"/>
      <w:bookmarkEnd w:id="5841"/>
      <w:bookmarkEnd w:id="5842"/>
      <w:bookmarkEnd w:id="5843"/>
    </w:p>
    <w:p w14:paraId="3F8A5C72" w14:textId="57595DB9" w:rsidR="00F72222" w:rsidRDefault="00F72222" w:rsidP="00F72222">
      <w:pPr>
        <w:pStyle w:val="Heading5"/>
      </w:pPr>
      <w:bookmarkStart w:id="5844" w:name="_Toc97042684"/>
      <w:bookmarkStart w:id="5845" w:name="_Toc97045828"/>
      <w:bookmarkStart w:id="5846" w:name="_Toc97155573"/>
      <w:bookmarkStart w:id="5847" w:name="_Toc101521701"/>
      <w:bookmarkStart w:id="5848" w:name="_Toc138761982"/>
      <w:bookmarkStart w:id="5849" w:name="_Toc145708197"/>
      <w:bookmarkStart w:id="5850" w:name="_Toc160570702"/>
      <w:bookmarkStart w:id="5851" w:name="_Toc162008298"/>
      <w:bookmarkStart w:id="5852" w:name="_Toc164763716"/>
      <w:r>
        <w:t>8.</w:t>
      </w:r>
      <w:r w:rsidR="009A6F55">
        <w:t>9</w:t>
      </w:r>
      <w:r>
        <w:t>.6.5.1</w:t>
      </w:r>
      <w:r>
        <w:tab/>
        <w:t>Binary Data Types</w:t>
      </w:r>
      <w:bookmarkEnd w:id="5844"/>
      <w:bookmarkEnd w:id="5845"/>
      <w:bookmarkEnd w:id="5846"/>
      <w:bookmarkEnd w:id="5847"/>
      <w:bookmarkEnd w:id="5848"/>
      <w:bookmarkEnd w:id="5849"/>
      <w:bookmarkEnd w:id="5850"/>
      <w:bookmarkEnd w:id="5851"/>
      <w:bookmarkEnd w:id="585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853" w:name="_Toc97042685"/>
      <w:bookmarkStart w:id="5854" w:name="_Toc97045829"/>
      <w:bookmarkStart w:id="5855" w:name="_Toc97155574"/>
      <w:bookmarkStart w:id="5856" w:name="_Toc101521702"/>
      <w:bookmarkStart w:id="5857" w:name="_Toc138761983"/>
      <w:bookmarkStart w:id="5858" w:name="_Toc145708198"/>
      <w:bookmarkStart w:id="5859" w:name="_Toc160570703"/>
      <w:bookmarkStart w:id="5860" w:name="_Toc162008299"/>
      <w:bookmarkStart w:id="5861" w:name="_Toc164763717"/>
      <w:r>
        <w:t>8.</w:t>
      </w:r>
      <w:r w:rsidR="009A6F55">
        <w:t>9</w:t>
      </w:r>
      <w:r>
        <w:t>.7</w:t>
      </w:r>
      <w:r>
        <w:tab/>
        <w:t>Error Handling</w:t>
      </w:r>
      <w:bookmarkEnd w:id="5853"/>
      <w:bookmarkEnd w:id="5854"/>
      <w:bookmarkEnd w:id="5855"/>
      <w:bookmarkEnd w:id="5856"/>
      <w:bookmarkEnd w:id="5857"/>
      <w:bookmarkEnd w:id="5858"/>
      <w:bookmarkEnd w:id="5859"/>
      <w:bookmarkEnd w:id="5860"/>
      <w:bookmarkEnd w:id="5861"/>
    </w:p>
    <w:p w14:paraId="1B092F49" w14:textId="2BB5ECBE" w:rsidR="00D732EB" w:rsidRDefault="00D732EB" w:rsidP="00D732EB">
      <w:pPr>
        <w:pStyle w:val="Heading4"/>
      </w:pPr>
      <w:bookmarkStart w:id="5862" w:name="_Toc97042686"/>
      <w:bookmarkStart w:id="5863" w:name="_Toc97045830"/>
      <w:bookmarkStart w:id="5864" w:name="_Toc97155575"/>
      <w:bookmarkStart w:id="5865" w:name="_Toc101521703"/>
      <w:bookmarkStart w:id="5866" w:name="_Toc138761984"/>
      <w:bookmarkStart w:id="5867" w:name="_Toc145708199"/>
      <w:bookmarkStart w:id="5868" w:name="_Toc160570704"/>
      <w:bookmarkStart w:id="5869" w:name="_Toc162008300"/>
      <w:bookmarkStart w:id="5870" w:name="_Toc164763718"/>
      <w:r>
        <w:t>8.</w:t>
      </w:r>
      <w:r w:rsidR="009A6F55">
        <w:t>9</w:t>
      </w:r>
      <w:r>
        <w:t>.7.1</w:t>
      </w:r>
      <w:r>
        <w:tab/>
        <w:t>General</w:t>
      </w:r>
      <w:bookmarkEnd w:id="5862"/>
      <w:bookmarkEnd w:id="5863"/>
      <w:bookmarkEnd w:id="5864"/>
      <w:bookmarkEnd w:id="5865"/>
      <w:bookmarkEnd w:id="5866"/>
      <w:bookmarkEnd w:id="5867"/>
      <w:bookmarkEnd w:id="5868"/>
      <w:bookmarkEnd w:id="5869"/>
      <w:bookmarkEnd w:id="587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871" w:name="_Toc97042687"/>
      <w:bookmarkStart w:id="5872" w:name="_Toc97045831"/>
      <w:bookmarkStart w:id="5873" w:name="_Toc97155576"/>
      <w:bookmarkStart w:id="5874" w:name="_Toc101521704"/>
      <w:bookmarkStart w:id="5875" w:name="_Toc138761985"/>
      <w:bookmarkStart w:id="5876" w:name="_Toc145708200"/>
      <w:bookmarkStart w:id="5877" w:name="_Toc160570705"/>
      <w:bookmarkStart w:id="5878" w:name="_Toc162008301"/>
      <w:bookmarkStart w:id="5879" w:name="_Toc164763719"/>
      <w:r>
        <w:t>8.</w:t>
      </w:r>
      <w:r w:rsidR="009A6F55">
        <w:t>9</w:t>
      </w:r>
      <w:r>
        <w:t>.7.2</w:t>
      </w:r>
      <w:r>
        <w:tab/>
        <w:t>Protocol Errors</w:t>
      </w:r>
      <w:bookmarkEnd w:id="5871"/>
      <w:bookmarkEnd w:id="5872"/>
      <w:bookmarkEnd w:id="5873"/>
      <w:bookmarkEnd w:id="5874"/>
      <w:bookmarkEnd w:id="5875"/>
      <w:bookmarkEnd w:id="5876"/>
      <w:bookmarkEnd w:id="5877"/>
      <w:bookmarkEnd w:id="5878"/>
      <w:bookmarkEnd w:id="587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880" w:name="_Toc97042688"/>
      <w:bookmarkStart w:id="5881" w:name="_Toc97045832"/>
      <w:bookmarkStart w:id="5882" w:name="_Toc97155577"/>
      <w:bookmarkStart w:id="5883" w:name="_Toc101521705"/>
      <w:bookmarkStart w:id="5884" w:name="_Toc138761986"/>
      <w:bookmarkStart w:id="5885" w:name="_Toc145708201"/>
      <w:bookmarkStart w:id="5886" w:name="_Toc160570706"/>
      <w:bookmarkStart w:id="5887" w:name="_Toc162008302"/>
      <w:bookmarkStart w:id="5888" w:name="_Toc164763720"/>
      <w:r>
        <w:t>8.</w:t>
      </w:r>
      <w:r w:rsidR="009A6F55">
        <w:t>9</w:t>
      </w:r>
      <w:r>
        <w:t>.7.3</w:t>
      </w:r>
      <w:r>
        <w:tab/>
        <w:t>Application Errors</w:t>
      </w:r>
      <w:bookmarkEnd w:id="5880"/>
      <w:bookmarkEnd w:id="5881"/>
      <w:bookmarkEnd w:id="5882"/>
      <w:bookmarkEnd w:id="5883"/>
      <w:bookmarkEnd w:id="5884"/>
      <w:bookmarkEnd w:id="5885"/>
      <w:bookmarkEnd w:id="5886"/>
      <w:bookmarkEnd w:id="5887"/>
      <w:bookmarkEnd w:id="588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889" w:name="_Toc97042689"/>
      <w:bookmarkStart w:id="5890" w:name="_Toc97045833"/>
      <w:bookmarkStart w:id="5891" w:name="_Toc97155578"/>
      <w:bookmarkStart w:id="5892" w:name="_Toc101521706"/>
      <w:bookmarkStart w:id="5893" w:name="_Toc138761987"/>
      <w:bookmarkStart w:id="5894" w:name="_Toc145708202"/>
      <w:bookmarkStart w:id="5895" w:name="_Toc160570707"/>
      <w:bookmarkStart w:id="5896" w:name="_Toc162008303"/>
      <w:bookmarkStart w:id="5897" w:name="_Toc164763721"/>
      <w:r>
        <w:t>8.</w:t>
      </w:r>
      <w:r w:rsidR="009A6F55">
        <w:t>9</w:t>
      </w:r>
      <w:r>
        <w:t>.8</w:t>
      </w:r>
      <w:r>
        <w:tab/>
        <w:t>Feature negotiation</w:t>
      </w:r>
      <w:bookmarkEnd w:id="5889"/>
      <w:bookmarkEnd w:id="5890"/>
      <w:bookmarkEnd w:id="5891"/>
      <w:bookmarkEnd w:id="5892"/>
      <w:bookmarkEnd w:id="5893"/>
      <w:bookmarkEnd w:id="5894"/>
      <w:bookmarkEnd w:id="5895"/>
      <w:bookmarkEnd w:id="5896"/>
      <w:bookmarkEnd w:id="589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898" w:name="_Toc138761988"/>
      <w:bookmarkStart w:id="5899" w:name="_Toc145708203"/>
      <w:bookmarkStart w:id="5900" w:name="_Toc160570708"/>
      <w:bookmarkStart w:id="5901" w:name="_Toc162008304"/>
      <w:bookmarkStart w:id="5902" w:name="_Toc164763722"/>
      <w:r>
        <w:t>8.</w:t>
      </w:r>
      <w:r w:rsidRPr="006500DF">
        <w:t>10</w:t>
      </w:r>
      <w:r>
        <w:tab/>
      </w:r>
      <w:r w:rsidRPr="00310802">
        <w:t>Eees_ACR</w:t>
      </w:r>
      <w:r>
        <w:t>ParameterInformation API</w:t>
      </w:r>
      <w:bookmarkEnd w:id="5898"/>
      <w:bookmarkEnd w:id="5899"/>
      <w:bookmarkEnd w:id="5900"/>
      <w:bookmarkEnd w:id="5901"/>
      <w:bookmarkEnd w:id="5902"/>
    </w:p>
    <w:p w14:paraId="392BF824" w14:textId="77777777" w:rsidR="006500DF" w:rsidRDefault="006500DF" w:rsidP="006500DF">
      <w:pPr>
        <w:pStyle w:val="Heading3"/>
      </w:pPr>
      <w:bookmarkStart w:id="5903" w:name="_Toc138761989"/>
      <w:bookmarkStart w:id="5904" w:name="_Toc145708204"/>
      <w:bookmarkStart w:id="5905" w:name="_Toc160570709"/>
      <w:bookmarkStart w:id="5906" w:name="_Toc162008305"/>
      <w:bookmarkStart w:id="5907" w:name="_Toc164763723"/>
      <w:r>
        <w:t>8.</w:t>
      </w:r>
      <w:r w:rsidRPr="006500DF">
        <w:t>10</w:t>
      </w:r>
      <w:r>
        <w:t>.1</w:t>
      </w:r>
      <w:r>
        <w:tab/>
        <w:t>Introduction</w:t>
      </w:r>
      <w:bookmarkEnd w:id="5903"/>
      <w:bookmarkEnd w:id="5904"/>
      <w:bookmarkEnd w:id="5905"/>
      <w:bookmarkEnd w:id="5906"/>
      <w:bookmarkEnd w:id="590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08" w:name="_Toc138761990"/>
      <w:bookmarkStart w:id="5909" w:name="_Toc145708205"/>
      <w:bookmarkStart w:id="5910" w:name="_Toc160570710"/>
      <w:bookmarkStart w:id="5911" w:name="_Toc162008306"/>
      <w:bookmarkStart w:id="5912" w:name="_Toc164763724"/>
      <w:r>
        <w:t>8.</w:t>
      </w:r>
      <w:r w:rsidRPr="006500DF">
        <w:t>10</w:t>
      </w:r>
      <w:r>
        <w:t>.2</w:t>
      </w:r>
      <w:r>
        <w:tab/>
        <w:t>Usage of HTTP</w:t>
      </w:r>
      <w:bookmarkEnd w:id="5908"/>
      <w:bookmarkEnd w:id="5909"/>
      <w:bookmarkEnd w:id="5910"/>
      <w:bookmarkEnd w:id="5911"/>
      <w:bookmarkEnd w:id="591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13" w:name="_Toc138761991"/>
      <w:bookmarkStart w:id="5914" w:name="_Toc145708206"/>
      <w:bookmarkStart w:id="5915" w:name="_Toc160570711"/>
      <w:bookmarkStart w:id="5916" w:name="_Toc162008307"/>
      <w:bookmarkStart w:id="5917" w:name="_Toc164763725"/>
      <w:r>
        <w:t>8.</w:t>
      </w:r>
      <w:r w:rsidRPr="006500DF">
        <w:t>10</w:t>
      </w:r>
      <w:r>
        <w:t>.3</w:t>
      </w:r>
      <w:r>
        <w:tab/>
        <w:t>Resources</w:t>
      </w:r>
      <w:bookmarkEnd w:id="5913"/>
      <w:bookmarkEnd w:id="5914"/>
      <w:bookmarkEnd w:id="5915"/>
      <w:bookmarkEnd w:id="5916"/>
      <w:bookmarkEnd w:id="591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18" w:name="_Toc138761992"/>
      <w:bookmarkStart w:id="5919" w:name="_Toc145708207"/>
      <w:bookmarkStart w:id="5920" w:name="_Toc160570712"/>
      <w:bookmarkStart w:id="5921" w:name="_Toc162008308"/>
      <w:bookmarkStart w:id="5922" w:name="_Toc164763726"/>
      <w:r>
        <w:t>8.</w:t>
      </w:r>
      <w:r w:rsidRPr="006500DF">
        <w:t>10</w:t>
      </w:r>
      <w:r>
        <w:t>.4</w:t>
      </w:r>
      <w:r>
        <w:tab/>
        <w:t>Custom Operations without associated resources</w:t>
      </w:r>
      <w:bookmarkEnd w:id="5918"/>
      <w:bookmarkEnd w:id="5919"/>
      <w:bookmarkEnd w:id="5920"/>
      <w:bookmarkEnd w:id="5921"/>
      <w:bookmarkEnd w:id="5922"/>
    </w:p>
    <w:p w14:paraId="66BC3921" w14:textId="77777777" w:rsidR="006500DF" w:rsidRDefault="006500DF" w:rsidP="006500DF">
      <w:pPr>
        <w:pStyle w:val="Heading4"/>
      </w:pPr>
      <w:bookmarkStart w:id="5923" w:name="_Toc138761993"/>
      <w:bookmarkStart w:id="5924" w:name="_Toc145708208"/>
      <w:bookmarkStart w:id="5925" w:name="_Toc160570713"/>
      <w:bookmarkStart w:id="5926" w:name="_Toc162008309"/>
      <w:bookmarkStart w:id="5927" w:name="_Toc164763727"/>
      <w:r>
        <w:t>8.</w:t>
      </w:r>
      <w:r w:rsidRPr="006500DF">
        <w:t>10</w:t>
      </w:r>
      <w:r>
        <w:t>.4.1</w:t>
      </w:r>
      <w:r>
        <w:tab/>
        <w:t>Overview</w:t>
      </w:r>
      <w:bookmarkEnd w:id="5923"/>
      <w:bookmarkEnd w:id="5924"/>
      <w:bookmarkEnd w:id="5925"/>
      <w:bookmarkEnd w:id="5926"/>
      <w:bookmarkEnd w:id="592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28" w:name="_MON_1753367741"/>
    <w:bookmarkEnd w:id="5928"/>
    <w:p w14:paraId="3F1E2E99" w14:textId="5A9A3BB4" w:rsidR="006500DF" w:rsidRDefault="002A5BE1" w:rsidP="006500DF">
      <w:pPr>
        <w:pStyle w:val="TH"/>
      </w:pPr>
      <w:r>
        <w:object w:dxaOrig="9620" w:dyaOrig="2196" w14:anchorId="07CB22D6">
          <v:shape id="_x0000_i1037" type="#_x0000_t75" style="width:481.4pt;height:109.5pt" o:ole="">
            <v:imagedata r:id="rId35" o:title=""/>
          </v:shape>
          <o:OLEObject Type="Embed" ProgID="Word.Document.8" ShapeID="_x0000_i1037" DrawAspect="Content" ObjectID="_177537616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29" w:name="_Toc138761994"/>
      <w:bookmarkStart w:id="5930" w:name="_Toc145708209"/>
      <w:bookmarkStart w:id="5931" w:name="_Toc160570714"/>
      <w:bookmarkStart w:id="5932" w:name="_Toc162008310"/>
      <w:bookmarkStart w:id="5933" w:name="_Toc164763728"/>
      <w:r>
        <w:t>8.</w:t>
      </w:r>
      <w:r w:rsidRPr="006500DF">
        <w:t>10</w:t>
      </w:r>
      <w:r>
        <w:t>.4.2</w:t>
      </w:r>
      <w:r>
        <w:tab/>
        <w:t>Operation: Request</w:t>
      </w:r>
      <w:bookmarkEnd w:id="5929"/>
      <w:bookmarkEnd w:id="5930"/>
      <w:bookmarkEnd w:id="5931"/>
      <w:bookmarkEnd w:id="5932"/>
      <w:bookmarkEnd w:id="5933"/>
    </w:p>
    <w:p w14:paraId="78C7C4F5" w14:textId="77777777" w:rsidR="006500DF" w:rsidRDefault="006500DF" w:rsidP="006500DF">
      <w:pPr>
        <w:pStyle w:val="Heading5"/>
      </w:pPr>
      <w:bookmarkStart w:id="5934" w:name="_Toc138761995"/>
      <w:bookmarkStart w:id="5935" w:name="_Toc145708210"/>
      <w:bookmarkStart w:id="5936" w:name="_Toc160570715"/>
      <w:bookmarkStart w:id="5937" w:name="_Toc162008311"/>
      <w:bookmarkStart w:id="5938" w:name="_Toc164763729"/>
      <w:r>
        <w:t>8.</w:t>
      </w:r>
      <w:r w:rsidRPr="006500DF">
        <w:t>10</w:t>
      </w:r>
      <w:r>
        <w:t>.4.2.1</w:t>
      </w:r>
      <w:r>
        <w:tab/>
        <w:t>Description</w:t>
      </w:r>
      <w:bookmarkEnd w:id="5934"/>
      <w:bookmarkEnd w:id="5935"/>
      <w:bookmarkEnd w:id="5936"/>
      <w:bookmarkEnd w:id="5937"/>
      <w:bookmarkEnd w:id="593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5939" w:name="_Toc138761996"/>
      <w:bookmarkStart w:id="5940" w:name="_Toc145708211"/>
      <w:bookmarkStart w:id="5941" w:name="_Toc160570716"/>
      <w:bookmarkStart w:id="5942" w:name="_Toc162008312"/>
      <w:bookmarkStart w:id="5943" w:name="_Toc164763730"/>
      <w:r>
        <w:t>8.</w:t>
      </w:r>
      <w:r w:rsidRPr="006500DF">
        <w:t>10</w:t>
      </w:r>
      <w:r>
        <w:t>.4.2.2</w:t>
      </w:r>
      <w:r>
        <w:tab/>
        <w:t>Operation Definition</w:t>
      </w:r>
      <w:bookmarkEnd w:id="5939"/>
      <w:bookmarkEnd w:id="5940"/>
      <w:bookmarkEnd w:id="5941"/>
      <w:bookmarkEnd w:id="5942"/>
      <w:bookmarkEnd w:id="594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5944" w:name="_Toc138761997"/>
      <w:bookmarkStart w:id="5945" w:name="_Toc145708212"/>
      <w:bookmarkStart w:id="5946" w:name="_Toc160570717"/>
      <w:bookmarkStart w:id="5947" w:name="_Toc162008313"/>
      <w:bookmarkStart w:id="5948" w:name="_Toc164763731"/>
      <w:r>
        <w:t>8.</w:t>
      </w:r>
      <w:r w:rsidRPr="006500DF">
        <w:t>10</w:t>
      </w:r>
      <w:r>
        <w:t>.5</w:t>
      </w:r>
      <w:r>
        <w:tab/>
        <w:t>Notifications</w:t>
      </w:r>
      <w:bookmarkEnd w:id="5944"/>
      <w:bookmarkEnd w:id="5945"/>
      <w:bookmarkEnd w:id="5946"/>
      <w:bookmarkEnd w:id="5947"/>
      <w:bookmarkEnd w:id="594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5949" w:name="_Toc138761998"/>
      <w:bookmarkStart w:id="5950" w:name="_Toc145708213"/>
      <w:bookmarkStart w:id="5951" w:name="_Toc160570718"/>
      <w:bookmarkStart w:id="5952" w:name="_Toc162008314"/>
      <w:bookmarkStart w:id="5953" w:name="_Toc164763732"/>
      <w:r>
        <w:t>8.</w:t>
      </w:r>
      <w:r w:rsidRPr="006500DF">
        <w:t>10</w:t>
      </w:r>
      <w:r>
        <w:t>.6</w:t>
      </w:r>
      <w:r>
        <w:tab/>
        <w:t>Data Model</w:t>
      </w:r>
      <w:bookmarkEnd w:id="5949"/>
      <w:bookmarkEnd w:id="5950"/>
      <w:bookmarkEnd w:id="5951"/>
      <w:bookmarkEnd w:id="5952"/>
      <w:bookmarkEnd w:id="5953"/>
    </w:p>
    <w:p w14:paraId="6079564D" w14:textId="77777777" w:rsidR="006500DF" w:rsidRDefault="006500DF" w:rsidP="006500DF">
      <w:pPr>
        <w:pStyle w:val="Heading4"/>
      </w:pPr>
      <w:bookmarkStart w:id="5954" w:name="_Toc138761999"/>
      <w:bookmarkStart w:id="5955" w:name="_Toc145708214"/>
      <w:bookmarkStart w:id="5956" w:name="_Toc160570719"/>
      <w:bookmarkStart w:id="5957" w:name="_Toc162008315"/>
      <w:bookmarkStart w:id="5958" w:name="_Toc164763733"/>
      <w:r>
        <w:t>8.</w:t>
      </w:r>
      <w:r w:rsidRPr="006500DF">
        <w:t>10</w:t>
      </w:r>
      <w:r>
        <w:t>.6.1</w:t>
      </w:r>
      <w:r>
        <w:tab/>
        <w:t>General</w:t>
      </w:r>
      <w:bookmarkEnd w:id="5954"/>
      <w:bookmarkEnd w:id="5955"/>
      <w:bookmarkEnd w:id="5956"/>
      <w:bookmarkEnd w:id="5957"/>
      <w:bookmarkEnd w:id="595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5959" w:name="_Toc138762000"/>
      <w:bookmarkStart w:id="5960" w:name="_Toc145708215"/>
      <w:bookmarkStart w:id="5961" w:name="_Toc160570720"/>
      <w:bookmarkStart w:id="5962" w:name="_Toc162008316"/>
      <w:bookmarkStart w:id="5963" w:name="_Toc164763734"/>
      <w:r>
        <w:t>8.</w:t>
      </w:r>
      <w:r w:rsidRPr="006500DF">
        <w:t>10</w:t>
      </w:r>
      <w:r>
        <w:rPr>
          <w:lang w:val="en-US"/>
        </w:rPr>
        <w:t>.6.2</w:t>
      </w:r>
      <w:r>
        <w:rPr>
          <w:lang w:val="en-US"/>
        </w:rPr>
        <w:tab/>
        <w:t>Structured data types</w:t>
      </w:r>
      <w:bookmarkEnd w:id="5959"/>
      <w:bookmarkEnd w:id="5960"/>
      <w:bookmarkEnd w:id="5961"/>
      <w:bookmarkEnd w:id="5962"/>
      <w:bookmarkEnd w:id="5963"/>
    </w:p>
    <w:p w14:paraId="7C4B1A50" w14:textId="77777777" w:rsidR="006500DF" w:rsidRDefault="006500DF" w:rsidP="006500DF">
      <w:pPr>
        <w:pStyle w:val="Heading5"/>
      </w:pPr>
      <w:bookmarkStart w:id="5964" w:name="_Toc138762001"/>
      <w:bookmarkStart w:id="5965" w:name="_Toc145708216"/>
      <w:bookmarkStart w:id="5966" w:name="_Toc160570721"/>
      <w:bookmarkStart w:id="5967" w:name="_Toc162008317"/>
      <w:bookmarkStart w:id="5968" w:name="_Toc164763735"/>
      <w:r>
        <w:t>8.</w:t>
      </w:r>
      <w:r w:rsidRPr="006500DF">
        <w:t>10</w:t>
      </w:r>
      <w:r>
        <w:t>.6.2.1</w:t>
      </w:r>
      <w:r>
        <w:tab/>
        <w:t>Introduction</w:t>
      </w:r>
      <w:bookmarkEnd w:id="5964"/>
      <w:bookmarkEnd w:id="5965"/>
      <w:bookmarkEnd w:id="5966"/>
      <w:bookmarkEnd w:id="5967"/>
      <w:bookmarkEnd w:id="596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5969" w:name="_Toc138762002"/>
      <w:bookmarkStart w:id="5970" w:name="_Toc145708217"/>
      <w:bookmarkStart w:id="5971" w:name="_Toc160570722"/>
      <w:bookmarkStart w:id="5972" w:name="_Toc162008318"/>
      <w:bookmarkStart w:id="5973" w:name="_Toc164763736"/>
      <w:r>
        <w:t>8.</w:t>
      </w:r>
      <w:r w:rsidRPr="006500DF">
        <w:t>10</w:t>
      </w:r>
      <w:r>
        <w:t>.6.2.2</w:t>
      </w:r>
      <w:r>
        <w:tab/>
        <w:t>Type: ACRParamsInfo</w:t>
      </w:r>
      <w:bookmarkEnd w:id="5969"/>
      <w:bookmarkEnd w:id="5970"/>
      <w:bookmarkEnd w:id="5971"/>
      <w:bookmarkEnd w:id="5972"/>
      <w:bookmarkEnd w:id="597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5974" w:name="_Toc138762003"/>
      <w:bookmarkStart w:id="5975" w:name="_Toc145708218"/>
      <w:bookmarkStart w:id="5976" w:name="_Toc160570723"/>
      <w:bookmarkStart w:id="5977" w:name="_Toc162008319"/>
      <w:bookmarkStart w:id="5978" w:name="_Toc164763737"/>
      <w:r>
        <w:t>8.</w:t>
      </w:r>
      <w:r w:rsidRPr="006500DF">
        <w:t>10</w:t>
      </w:r>
      <w:r>
        <w:rPr>
          <w:lang w:val="en-US"/>
        </w:rPr>
        <w:t>.6.3</w:t>
      </w:r>
      <w:r>
        <w:rPr>
          <w:lang w:val="en-US"/>
        </w:rPr>
        <w:tab/>
        <w:t>Simple data types and enumerations</w:t>
      </w:r>
      <w:bookmarkEnd w:id="5974"/>
      <w:bookmarkEnd w:id="5975"/>
      <w:bookmarkEnd w:id="5976"/>
      <w:bookmarkEnd w:id="5977"/>
      <w:bookmarkEnd w:id="5978"/>
    </w:p>
    <w:p w14:paraId="23A1A297" w14:textId="77777777" w:rsidR="006500DF" w:rsidRDefault="006500DF" w:rsidP="006500DF">
      <w:pPr>
        <w:pStyle w:val="Heading5"/>
      </w:pPr>
      <w:bookmarkStart w:id="5979" w:name="_Toc138762004"/>
      <w:bookmarkStart w:id="5980" w:name="_Toc145708219"/>
      <w:bookmarkStart w:id="5981" w:name="_Toc160570724"/>
      <w:bookmarkStart w:id="5982" w:name="_Toc162008320"/>
      <w:bookmarkStart w:id="5983" w:name="_Toc164763738"/>
      <w:r>
        <w:t>8.</w:t>
      </w:r>
      <w:r w:rsidRPr="006500DF">
        <w:t>10</w:t>
      </w:r>
      <w:r>
        <w:t>.6.3.1</w:t>
      </w:r>
      <w:r>
        <w:tab/>
        <w:t>Introduction</w:t>
      </w:r>
      <w:bookmarkEnd w:id="5979"/>
      <w:bookmarkEnd w:id="5980"/>
      <w:bookmarkEnd w:id="5981"/>
      <w:bookmarkEnd w:id="5982"/>
      <w:bookmarkEnd w:id="598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5984" w:name="_Toc138762005"/>
      <w:bookmarkStart w:id="5985" w:name="_Toc145708220"/>
      <w:bookmarkStart w:id="5986" w:name="_Toc160570725"/>
      <w:bookmarkStart w:id="5987" w:name="_Toc162008321"/>
      <w:bookmarkStart w:id="5988" w:name="_Toc164763739"/>
      <w:r>
        <w:t>8.</w:t>
      </w:r>
      <w:r w:rsidRPr="006500DF">
        <w:t>10</w:t>
      </w:r>
      <w:r>
        <w:t>.6.3.2</w:t>
      </w:r>
      <w:r>
        <w:tab/>
        <w:t>Simple data types</w:t>
      </w:r>
      <w:bookmarkEnd w:id="5984"/>
      <w:bookmarkEnd w:id="5985"/>
      <w:bookmarkEnd w:id="5986"/>
      <w:bookmarkEnd w:id="5987"/>
      <w:bookmarkEnd w:id="598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5989" w:name="_Toc138762006"/>
      <w:bookmarkStart w:id="5990" w:name="_Toc145708221"/>
      <w:bookmarkStart w:id="5991" w:name="_Toc160570726"/>
      <w:bookmarkStart w:id="5992" w:name="_Toc162008322"/>
      <w:bookmarkStart w:id="5993" w:name="_Toc164763740"/>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89"/>
      <w:bookmarkEnd w:id="5990"/>
      <w:bookmarkEnd w:id="5991"/>
      <w:bookmarkEnd w:id="5992"/>
      <w:bookmarkEnd w:id="599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5994" w:name="_Toc138762007"/>
      <w:bookmarkStart w:id="5995" w:name="_Toc145708222"/>
      <w:bookmarkStart w:id="5996" w:name="_Toc160570727"/>
      <w:bookmarkStart w:id="5997" w:name="_Toc162008323"/>
      <w:bookmarkStart w:id="5998" w:name="_Toc164763741"/>
      <w:r>
        <w:t>8.</w:t>
      </w:r>
      <w:r w:rsidRPr="006500DF">
        <w:t>10</w:t>
      </w:r>
      <w:r>
        <w:t>.6.5</w:t>
      </w:r>
      <w:r>
        <w:tab/>
        <w:t>Binary data</w:t>
      </w:r>
      <w:bookmarkEnd w:id="5994"/>
      <w:bookmarkEnd w:id="5995"/>
      <w:bookmarkEnd w:id="5996"/>
      <w:bookmarkEnd w:id="5997"/>
      <w:bookmarkEnd w:id="5998"/>
    </w:p>
    <w:p w14:paraId="25BF9A58" w14:textId="77777777" w:rsidR="006500DF" w:rsidRDefault="006500DF" w:rsidP="006500DF">
      <w:pPr>
        <w:pStyle w:val="Heading5"/>
      </w:pPr>
      <w:bookmarkStart w:id="5999" w:name="_Toc138762008"/>
      <w:bookmarkStart w:id="6000" w:name="_Toc145708223"/>
      <w:bookmarkStart w:id="6001" w:name="_Toc160570728"/>
      <w:bookmarkStart w:id="6002" w:name="_Toc162008324"/>
      <w:bookmarkStart w:id="6003" w:name="_Toc164763742"/>
      <w:r>
        <w:t>8.</w:t>
      </w:r>
      <w:r w:rsidRPr="006500DF">
        <w:t>10</w:t>
      </w:r>
      <w:r>
        <w:t>.6.5.1</w:t>
      </w:r>
      <w:r>
        <w:tab/>
        <w:t>Binary Data Types</w:t>
      </w:r>
      <w:bookmarkEnd w:id="5999"/>
      <w:bookmarkEnd w:id="6000"/>
      <w:bookmarkEnd w:id="6001"/>
      <w:bookmarkEnd w:id="6002"/>
      <w:bookmarkEnd w:id="600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04" w:name="_Toc138762009"/>
      <w:bookmarkStart w:id="6005" w:name="_Toc145708224"/>
      <w:bookmarkStart w:id="6006" w:name="_Toc160570729"/>
      <w:bookmarkStart w:id="6007" w:name="_Toc162008325"/>
      <w:bookmarkStart w:id="6008" w:name="_Toc164763743"/>
      <w:r>
        <w:t>8.</w:t>
      </w:r>
      <w:r w:rsidRPr="006500DF">
        <w:t>10</w:t>
      </w:r>
      <w:r>
        <w:t>.7</w:t>
      </w:r>
      <w:r>
        <w:tab/>
        <w:t>Error Handling</w:t>
      </w:r>
      <w:bookmarkEnd w:id="6004"/>
      <w:bookmarkEnd w:id="6005"/>
      <w:bookmarkEnd w:id="6006"/>
      <w:bookmarkEnd w:id="6007"/>
      <w:bookmarkEnd w:id="6008"/>
    </w:p>
    <w:p w14:paraId="272C88F7" w14:textId="77777777" w:rsidR="006500DF" w:rsidRDefault="006500DF" w:rsidP="006500DF">
      <w:pPr>
        <w:pStyle w:val="Heading4"/>
      </w:pPr>
      <w:bookmarkStart w:id="6009" w:name="_Toc138762010"/>
      <w:bookmarkStart w:id="6010" w:name="_Toc145708225"/>
      <w:bookmarkStart w:id="6011" w:name="_Toc160570730"/>
      <w:bookmarkStart w:id="6012" w:name="_Toc162008326"/>
      <w:bookmarkStart w:id="6013" w:name="_Toc164763744"/>
      <w:r>
        <w:t>8.</w:t>
      </w:r>
      <w:r w:rsidRPr="006500DF">
        <w:t>10</w:t>
      </w:r>
      <w:r>
        <w:t>.7.1</w:t>
      </w:r>
      <w:r>
        <w:tab/>
        <w:t>General</w:t>
      </w:r>
      <w:bookmarkEnd w:id="6009"/>
      <w:bookmarkEnd w:id="6010"/>
      <w:bookmarkEnd w:id="6011"/>
      <w:bookmarkEnd w:id="6012"/>
      <w:bookmarkEnd w:id="601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14" w:name="_Toc138762011"/>
      <w:bookmarkStart w:id="6015" w:name="_Toc145708226"/>
      <w:bookmarkStart w:id="6016" w:name="_Toc160570731"/>
      <w:bookmarkStart w:id="6017" w:name="_Toc162008327"/>
      <w:bookmarkStart w:id="6018" w:name="_Toc164763745"/>
      <w:r>
        <w:t>8.</w:t>
      </w:r>
      <w:r w:rsidRPr="006500DF">
        <w:t>10</w:t>
      </w:r>
      <w:r>
        <w:t>.7.2</w:t>
      </w:r>
      <w:r>
        <w:tab/>
        <w:t>Protocol Errors</w:t>
      </w:r>
      <w:bookmarkEnd w:id="6014"/>
      <w:bookmarkEnd w:id="6015"/>
      <w:bookmarkEnd w:id="6016"/>
      <w:bookmarkEnd w:id="6017"/>
      <w:bookmarkEnd w:id="601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19" w:name="_Toc138762012"/>
      <w:bookmarkStart w:id="6020" w:name="_Toc145708227"/>
      <w:bookmarkStart w:id="6021" w:name="_Toc160570732"/>
      <w:bookmarkStart w:id="6022" w:name="_Toc162008328"/>
      <w:bookmarkStart w:id="6023" w:name="_Toc164763746"/>
      <w:r>
        <w:t>8.</w:t>
      </w:r>
      <w:r w:rsidRPr="006500DF">
        <w:t>10</w:t>
      </w:r>
      <w:r>
        <w:t>.7.3</w:t>
      </w:r>
      <w:r>
        <w:tab/>
        <w:t>Application Errors</w:t>
      </w:r>
      <w:bookmarkEnd w:id="6019"/>
      <w:bookmarkEnd w:id="6020"/>
      <w:bookmarkEnd w:id="6021"/>
      <w:bookmarkEnd w:id="6022"/>
      <w:bookmarkEnd w:id="602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24" w:name="_Toc138762013"/>
      <w:bookmarkStart w:id="6025" w:name="_Toc145708228"/>
      <w:bookmarkStart w:id="6026" w:name="_Toc160570733"/>
      <w:bookmarkStart w:id="6027" w:name="_Toc162008329"/>
      <w:bookmarkStart w:id="6028" w:name="_Toc164763747"/>
      <w:r>
        <w:t>8.</w:t>
      </w:r>
      <w:r w:rsidRPr="006500DF">
        <w:t>10</w:t>
      </w:r>
      <w:r>
        <w:t>.8</w:t>
      </w:r>
      <w:r>
        <w:tab/>
        <w:t>Feature negotiation</w:t>
      </w:r>
      <w:bookmarkEnd w:id="6024"/>
      <w:bookmarkEnd w:id="6025"/>
      <w:bookmarkEnd w:id="6026"/>
      <w:bookmarkEnd w:id="6027"/>
      <w:bookmarkEnd w:id="602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29" w:name="_Toc145708229"/>
      <w:bookmarkStart w:id="6030" w:name="_Toc160570734"/>
      <w:bookmarkStart w:id="6031" w:name="_Toc162008330"/>
      <w:bookmarkStart w:id="6032" w:name="_Toc164763748"/>
      <w:r>
        <w:t>8.</w:t>
      </w:r>
      <w:r w:rsidRPr="006500DF">
        <w:t>1</w:t>
      </w:r>
      <w:r>
        <w:t>1</w:t>
      </w:r>
      <w:r>
        <w:tab/>
      </w:r>
      <w:r w:rsidRPr="00310802">
        <w:t>Eees_</w:t>
      </w:r>
      <w:r>
        <w:t>CommonEAS</w:t>
      </w:r>
      <w:r w:rsidR="00C808F1" w:rsidRPr="00310802">
        <w:t>A</w:t>
      </w:r>
      <w:r w:rsidR="00C808F1">
        <w:t>nnouncement</w:t>
      </w:r>
      <w:r>
        <w:t xml:space="preserve"> API</w:t>
      </w:r>
      <w:bookmarkEnd w:id="6029"/>
      <w:bookmarkEnd w:id="6030"/>
      <w:bookmarkEnd w:id="6031"/>
      <w:bookmarkEnd w:id="6032"/>
    </w:p>
    <w:p w14:paraId="0468AFE3" w14:textId="77777777" w:rsidR="00A678DC" w:rsidRDefault="00A678DC" w:rsidP="00A678DC">
      <w:pPr>
        <w:pStyle w:val="Heading3"/>
      </w:pPr>
      <w:bookmarkStart w:id="6033" w:name="_Toc145708230"/>
      <w:bookmarkStart w:id="6034" w:name="_Toc160570735"/>
      <w:bookmarkStart w:id="6035" w:name="_Toc162008331"/>
      <w:bookmarkStart w:id="6036" w:name="_Toc164763749"/>
      <w:r>
        <w:t>8.</w:t>
      </w:r>
      <w:r w:rsidRPr="006500DF">
        <w:t>1</w:t>
      </w:r>
      <w:r>
        <w:t>1.1</w:t>
      </w:r>
      <w:r>
        <w:tab/>
        <w:t>Introduction</w:t>
      </w:r>
      <w:bookmarkEnd w:id="6033"/>
      <w:bookmarkEnd w:id="6034"/>
      <w:bookmarkEnd w:id="6035"/>
      <w:bookmarkEnd w:id="603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037" w:name="_Toc145708231"/>
      <w:bookmarkStart w:id="6038" w:name="_Toc160570736"/>
      <w:bookmarkStart w:id="6039" w:name="_Toc162008332"/>
      <w:bookmarkStart w:id="6040" w:name="_Toc164763750"/>
      <w:r>
        <w:t>8.11.2</w:t>
      </w:r>
      <w:r>
        <w:tab/>
        <w:t>Usage of HTTP</w:t>
      </w:r>
      <w:bookmarkEnd w:id="6037"/>
      <w:bookmarkEnd w:id="6038"/>
      <w:bookmarkEnd w:id="6039"/>
      <w:bookmarkEnd w:id="604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041" w:name="_Toc145708232"/>
      <w:bookmarkStart w:id="6042" w:name="_Toc160570737"/>
      <w:bookmarkStart w:id="6043" w:name="_Toc162008333"/>
      <w:bookmarkStart w:id="6044" w:name="_Toc164763751"/>
      <w:r>
        <w:t>8.11.3</w:t>
      </w:r>
      <w:r>
        <w:tab/>
        <w:t>Resources</w:t>
      </w:r>
      <w:bookmarkEnd w:id="6041"/>
      <w:bookmarkEnd w:id="6042"/>
      <w:bookmarkEnd w:id="6043"/>
      <w:bookmarkEnd w:id="604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045" w:name="_Toc145708233"/>
      <w:bookmarkStart w:id="6046" w:name="_Toc160570738"/>
      <w:bookmarkStart w:id="6047" w:name="_Toc162008334"/>
      <w:bookmarkStart w:id="6048" w:name="_Toc164763752"/>
      <w:r>
        <w:t>8.11.4</w:t>
      </w:r>
      <w:r>
        <w:tab/>
        <w:t>Custom Operations without associated resources</w:t>
      </w:r>
      <w:bookmarkEnd w:id="6045"/>
      <w:bookmarkEnd w:id="6046"/>
      <w:bookmarkEnd w:id="6047"/>
      <w:bookmarkEnd w:id="6048"/>
    </w:p>
    <w:p w14:paraId="23ABA5B7" w14:textId="77777777" w:rsidR="00A678DC" w:rsidRDefault="00A678DC" w:rsidP="00A678DC">
      <w:pPr>
        <w:pStyle w:val="Heading4"/>
      </w:pPr>
      <w:bookmarkStart w:id="6049" w:name="_Toc145708234"/>
      <w:bookmarkStart w:id="6050" w:name="_Toc160570739"/>
      <w:bookmarkStart w:id="6051" w:name="_Toc162008335"/>
      <w:bookmarkStart w:id="6052" w:name="_Toc164763753"/>
      <w:r>
        <w:t>8.11.4.1</w:t>
      </w:r>
      <w:r>
        <w:tab/>
        <w:t>Overview</w:t>
      </w:r>
      <w:bookmarkEnd w:id="6049"/>
      <w:bookmarkEnd w:id="6050"/>
      <w:bookmarkEnd w:id="6051"/>
      <w:bookmarkEnd w:id="605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053" w:name="_MON_1765634609"/>
    <w:bookmarkEnd w:id="6053"/>
    <w:p w14:paraId="287BF5EA" w14:textId="6D770B66" w:rsidR="007F1174" w:rsidRDefault="007F1174" w:rsidP="007F1174">
      <w:pPr>
        <w:pStyle w:val="TH"/>
      </w:pPr>
      <w:r>
        <w:object w:dxaOrig="9620" w:dyaOrig="2004" w14:anchorId="39DCE92B">
          <v:shape id="_x0000_i1038" type="#_x0000_t75" style="width:481.4pt;height:99.35pt" o:ole="">
            <v:imagedata r:id="rId37" o:title=""/>
          </v:shape>
          <o:OLEObject Type="Embed" ProgID="Word.Document.8" ShapeID="_x0000_i1038" DrawAspect="Content" ObjectID="_1775376163"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054" w:name="_Toc145708235"/>
      <w:bookmarkStart w:id="6055" w:name="_Toc160570740"/>
      <w:bookmarkStart w:id="6056" w:name="_Toc162008336"/>
      <w:bookmarkStart w:id="6057" w:name="_Toc164763754"/>
      <w:r>
        <w:t>8.11.4.2</w:t>
      </w:r>
      <w:r>
        <w:tab/>
        <w:t xml:space="preserve">Operation: </w:t>
      </w:r>
      <w:bookmarkEnd w:id="6054"/>
      <w:r w:rsidR="00C808F1">
        <w:t>Declare</w:t>
      </w:r>
      <w:bookmarkEnd w:id="6055"/>
      <w:bookmarkEnd w:id="6056"/>
      <w:bookmarkEnd w:id="6057"/>
    </w:p>
    <w:p w14:paraId="53795001" w14:textId="77777777" w:rsidR="00A678DC" w:rsidRDefault="00A678DC" w:rsidP="00A678DC">
      <w:pPr>
        <w:pStyle w:val="Heading5"/>
      </w:pPr>
      <w:bookmarkStart w:id="6058" w:name="_Toc145708236"/>
      <w:bookmarkStart w:id="6059" w:name="_Toc160570741"/>
      <w:bookmarkStart w:id="6060" w:name="_Toc162008337"/>
      <w:bookmarkStart w:id="6061" w:name="_Toc164763755"/>
      <w:r>
        <w:t>8.11.4.2.1</w:t>
      </w:r>
      <w:r>
        <w:tab/>
        <w:t>Description</w:t>
      </w:r>
      <w:bookmarkEnd w:id="6058"/>
      <w:bookmarkEnd w:id="6059"/>
      <w:bookmarkEnd w:id="6060"/>
      <w:bookmarkEnd w:id="606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062" w:name="_Toc145708237"/>
      <w:bookmarkStart w:id="6063" w:name="_Toc160570742"/>
      <w:bookmarkStart w:id="6064" w:name="_Toc162008338"/>
      <w:bookmarkStart w:id="6065" w:name="_Toc164763756"/>
      <w:r>
        <w:t>8.11.4.2.2</w:t>
      </w:r>
      <w:r>
        <w:tab/>
        <w:t>Operation Definition</w:t>
      </w:r>
      <w:bookmarkEnd w:id="6062"/>
      <w:bookmarkEnd w:id="6063"/>
      <w:bookmarkEnd w:id="6064"/>
      <w:bookmarkEnd w:id="606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066" w:name="_Toc145708238"/>
      <w:bookmarkStart w:id="6067" w:name="_Toc160570743"/>
      <w:bookmarkStart w:id="6068" w:name="_Toc162008339"/>
      <w:bookmarkStart w:id="6069" w:name="_Toc164763757"/>
      <w:r>
        <w:t>8.11.5</w:t>
      </w:r>
      <w:r>
        <w:tab/>
        <w:t>Notifications</w:t>
      </w:r>
      <w:bookmarkEnd w:id="6066"/>
      <w:bookmarkEnd w:id="6067"/>
      <w:bookmarkEnd w:id="6068"/>
      <w:bookmarkEnd w:id="606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070" w:name="_Toc145708239"/>
      <w:bookmarkStart w:id="6071" w:name="_Toc160570744"/>
      <w:bookmarkStart w:id="6072" w:name="_Toc162008340"/>
      <w:bookmarkStart w:id="6073" w:name="_Toc164763758"/>
      <w:r>
        <w:t>8.11.6</w:t>
      </w:r>
      <w:r>
        <w:tab/>
        <w:t>Data Model</w:t>
      </w:r>
      <w:bookmarkEnd w:id="6070"/>
      <w:bookmarkEnd w:id="6071"/>
      <w:bookmarkEnd w:id="6072"/>
      <w:bookmarkEnd w:id="6073"/>
    </w:p>
    <w:p w14:paraId="3004085F" w14:textId="77777777" w:rsidR="00A678DC" w:rsidRDefault="00A678DC" w:rsidP="00A678DC">
      <w:pPr>
        <w:pStyle w:val="Heading4"/>
      </w:pPr>
      <w:bookmarkStart w:id="6074" w:name="_Toc145708240"/>
      <w:bookmarkStart w:id="6075" w:name="_Toc160570745"/>
      <w:bookmarkStart w:id="6076" w:name="_Toc162008341"/>
      <w:bookmarkStart w:id="6077" w:name="_Toc164763759"/>
      <w:r>
        <w:t>8.11.6.1</w:t>
      </w:r>
      <w:r>
        <w:tab/>
        <w:t>General</w:t>
      </w:r>
      <w:bookmarkEnd w:id="6074"/>
      <w:bookmarkEnd w:id="6075"/>
      <w:bookmarkEnd w:id="6076"/>
      <w:bookmarkEnd w:id="607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078" w:name="_Toc145708241"/>
      <w:bookmarkStart w:id="6079" w:name="_Toc160570746"/>
      <w:bookmarkStart w:id="6080" w:name="_Toc162008342"/>
      <w:bookmarkStart w:id="6081" w:name="_Toc164763760"/>
      <w:r>
        <w:t>8.11</w:t>
      </w:r>
      <w:r>
        <w:rPr>
          <w:lang w:val="en-US"/>
        </w:rPr>
        <w:t>.6.2</w:t>
      </w:r>
      <w:r>
        <w:rPr>
          <w:lang w:val="en-US"/>
        </w:rPr>
        <w:tab/>
        <w:t>Structured data types</w:t>
      </w:r>
      <w:bookmarkEnd w:id="6078"/>
      <w:bookmarkEnd w:id="6079"/>
      <w:bookmarkEnd w:id="6080"/>
      <w:bookmarkEnd w:id="6081"/>
    </w:p>
    <w:p w14:paraId="2A200A13" w14:textId="77777777" w:rsidR="00A678DC" w:rsidRDefault="00A678DC" w:rsidP="00A678DC">
      <w:pPr>
        <w:pStyle w:val="Heading5"/>
      </w:pPr>
      <w:bookmarkStart w:id="6082" w:name="_Toc145708242"/>
      <w:bookmarkStart w:id="6083" w:name="_Toc160570747"/>
      <w:bookmarkStart w:id="6084" w:name="_Toc162008343"/>
      <w:bookmarkStart w:id="6085" w:name="_Toc164763761"/>
      <w:r>
        <w:t>8.11.6.2.1</w:t>
      </w:r>
      <w:r>
        <w:tab/>
        <w:t>Introduction</w:t>
      </w:r>
      <w:bookmarkEnd w:id="6082"/>
      <w:bookmarkEnd w:id="6083"/>
      <w:bookmarkEnd w:id="6084"/>
      <w:bookmarkEnd w:id="608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086" w:name="_Toc145708243"/>
      <w:bookmarkStart w:id="6087" w:name="_Toc160570748"/>
      <w:bookmarkStart w:id="6088" w:name="_Toc162008344"/>
      <w:bookmarkStart w:id="6089" w:name="_Toc164763762"/>
      <w:r>
        <w:t>8.11.6.2.2</w:t>
      </w:r>
      <w:r>
        <w:tab/>
        <w:t>Type: CommonEASInfo</w:t>
      </w:r>
      <w:bookmarkEnd w:id="6086"/>
      <w:bookmarkEnd w:id="6087"/>
      <w:bookmarkEnd w:id="6088"/>
      <w:bookmarkEnd w:id="608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090" w:name="_Toc145708244"/>
      <w:bookmarkStart w:id="6091" w:name="_Toc160570749"/>
      <w:bookmarkStart w:id="6092" w:name="_Toc162008345"/>
      <w:bookmarkStart w:id="6093" w:name="_Toc164763763"/>
      <w:r>
        <w:t>8.11</w:t>
      </w:r>
      <w:r>
        <w:rPr>
          <w:lang w:val="en-US"/>
        </w:rPr>
        <w:t>.6.3</w:t>
      </w:r>
      <w:r>
        <w:rPr>
          <w:lang w:val="en-US"/>
        </w:rPr>
        <w:tab/>
        <w:t>Simple data types and enumerations</w:t>
      </w:r>
      <w:bookmarkEnd w:id="6090"/>
      <w:bookmarkEnd w:id="6091"/>
      <w:bookmarkEnd w:id="6092"/>
      <w:bookmarkEnd w:id="6093"/>
    </w:p>
    <w:p w14:paraId="521ECBE6" w14:textId="77777777" w:rsidR="00A678DC" w:rsidRDefault="00A678DC" w:rsidP="00A678DC">
      <w:pPr>
        <w:pStyle w:val="Heading5"/>
      </w:pPr>
      <w:bookmarkStart w:id="6094" w:name="_Toc145708245"/>
      <w:bookmarkStart w:id="6095" w:name="_Toc160570750"/>
      <w:bookmarkStart w:id="6096" w:name="_Toc162008346"/>
      <w:bookmarkStart w:id="6097" w:name="_Toc164763764"/>
      <w:r>
        <w:t>8.11.6.3.1</w:t>
      </w:r>
      <w:r>
        <w:tab/>
        <w:t>Introduction</w:t>
      </w:r>
      <w:bookmarkEnd w:id="6094"/>
      <w:bookmarkEnd w:id="6095"/>
      <w:bookmarkEnd w:id="6096"/>
      <w:bookmarkEnd w:id="609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098" w:name="_Toc145708246"/>
      <w:bookmarkStart w:id="6099" w:name="_Toc160570751"/>
      <w:bookmarkStart w:id="6100" w:name="_Toc162008347"/>
      <w:bookmarkStart w:id="6101" w:name="_Toc164763765"/>
      <w:r>
        <w:t>8.11.6.3.2</w:t>
      </w:r>
      <w:r>
        <w:tab/>
        <w:t>Simple data types</w:t>
      </w:r>
      <w:bookmarkEnd w:id="6098"/>
      <w:bookmarkEnd w:id="6099"/>
      <w:bookmarkEnd w:id="6100"/>
      <w:bookmarkEnd w:id="610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02" w:name="_Toc145708247"/>
      <w:bookmarkStart w:id="6103" w:name="_Toc160570752"/>
      <w:bookmarkStart w:id="6104" w:name="_Toc162008348"/>
      <w:bookmarkStart w:id="6105" w:name="_Toc164763766"/>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02"/>
      <w:bookmarkEnd w:id="6103"/>
      <w:bookmarkEnd w:id="6104"/>
      <w:bookmarkEnd w:id="610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06" w:name="_Toc145708248"/>
      <w:bookmarkStart w:id="6107" w:name="_Toc160570753"/>
      <w:bookmarkStart w:id="6108" w:name="_Toc162008349"/>
      <w:bookmarkStart w:id="6109" w:name="_Toc164763767"/>
      <w:r>
        <w:t>8.11.6.5</w:t>
      </w:r>
      <w:r>
        <w:tab/>
        <w:t>Binary data</w:t>
      </w:r>
      <w:bookmarkEnd w:id="6106"/>
      <w:bookmarkEnd w:id="6107"/>
      <w:bookmarkEnd w:id="6108"/>
      <w:bookmarkEnd w:id="6109"/>
    </w:p>
    <w:p w14:paraId="174C8F50" w14:textId="77777777" w:rsidR="00A678DC" w:rsidRDefault="00A678DC" w:rsidP="00A678DC">
      <w:pPr>
        <w:pStyle w:val="Heading5"/>
      </w:pPr>
      <w:bookmarkStart w:id="6110" w:name="_Toc145708249"/>
      <w:bookmarkStart w:id="6111" w:name="_Toc160570754"/>
      <w:bookmarkStart w:id="6112" w:name="_Toc162008350"/>
      <w:bookmarkStart w:id="6113" w:name="_Toc164763768"/>
      <w:r>
        <w:t>8.11.6.5.1</w:t>
      </w:r>
      <w:r>
        <w:tab/>
        <w:t>Binary Data Types</w:t>
      </w:r>
      <w:bookmarkEnd w:id="6110"/>
      <w:bookmarkEnd w:id="6111"/>
      <w:bookmarkEnd w:id="6112"/>
      <w:bookmarkEnd w:id="611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14" w:name="_Toc145708250"/>
      <w:bookmarkStart w:id="6115" w:name="_Toc160570755"/>
      <w:bookmarkStart w:id="6116" w:name="_Toc162008351"/>
      <w:bookmarkStart w:id="6117" w:name="_Toc164763769"/>
      <w:r>
        <w:t>8.11.7</w:t>
      </w:r>
      <w:r>
        <w:tab/>
        <w:t>Error Handling</w:t>
      </w:r>
      <w:bookmarkEnd w:id="6114"/>
      <w:bookmarkEnd w:id="6115"/>
      <w:bookmarkEnd w:id="6116"/>
      <w:bookmarkEnd w:id="6117"/>
    </w:p>
    <w:p w14:paraId="165CBB4D" w14:textId="77777777" w:rsidR="00A678DC" w:rsidRDefault="00A678DC" w:rsidP="00A678DC">
      <w:pPr>
        <w:pStyle w:val="Heading4"/>
      </w:pPr>
      <w:bookmarkStart w:id="6118" w:name="_Toc145708251"/>
      <w:bookmarkStart w:id="6119" w:name="_Toc160570756"/>
      <w:bookmarkStart w:id="6120" w:name="_Toc162008352"/>
      <w:bookmarkStart w:id="6121" w:name="_Toc164763770"/>
      <w:r>
        <w:t>8.11.7.1</w:t>
      </w:r>
      <w:r>
        <w:tab/>
        <w:t>General</w:t>
      </w:r>
      <w:bookmarkEnd w:id="6118"/>
      <w:bookmarkEnd w:id="6119"/>
      <w:bookmarkEnd w:id="6120"/>
      <w:bookmarkEnd w:id="612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22" w:name="_Toc145708252"/>
      <w:bookmarkStart w:id="6123" w:name="_Toc160570757"/>
      <w:bookmarkStart w:id="6124" w:name="_Toc162008353"/>
      <w:bookmarkStart w:id="6125" w:name="_Toc164763771"/>
      <w:r>
        <w:t>8.11.7.2</w:t>
      </w:r>
      <w:r>
        <w:tab/>
        <w:t>Protocol Errors</w:t>
      </w:r>
      <w:bookmarkEnd w:id="6122"/>
      <w:bookmarkEnd w:id="6123"/>
      <w:bookmarkEnd w:id="6124"/>
      <w:bookmarkEnd w:id="612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26" w:name="_Toc145708253"/>
      <w:bookmarkStart w:id="6127" w:name="_Toc160570758"/>
      <w:bookmarkStart w:id="6128" w:name="_Toc162008354"/>
      <w:bookmarkStart w:id="6129" w:name="_Toc164763772"/>
      <w:r>
        <w:t>8.11.7.3</w:t>
      </w:r>
      <w:r>
        <w:tab/>
        <w:t>Application Errors</w:t>
      </w:r>
      <w:bookmarkEnd w:id="6126"/>
      <w:bookmarkEnd w:id="6127"/>
      <w:bookmarkEnd w:id="6128"/>
      <w:bookmarkEnd w:id="612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130" w:name="_Toc145708254"/>
      <w:bookmarkStart w:id="6131" w:name="_Toc160570759"/>
      <w:bookmarkStart w:id="6132" w:name="_Toc162008355"/>
      <w:bookmarkStart w:id="6133" w:name="_Toc164763773"/>
      <w:r>
        <w:t>8.11.8</w:t>
      </w:r>
      <w:r>
        <w:tab/>
        <w:t>Feature negotiation</w:t>
      </w:r>
      <w:bookmarkEnd w:id="6130"/>
      <w:bookmarkEnd w:id="6131"/>
      <w:bookmarkEnd w:id="6132"/>
      <w:bookmarkEnd w:id="613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134" w:name="_Toc160570760"/>
      <w:bookmarkStart w:id="6135" w:name="_Toc162008356"/>
      <w:bookmarkStart w:id="6136" w:name="_Toc164763774"/>
      <w:r>
        <w:t>8.12</w:t>
      </w:r>
      <w:r>
        <w:tab/>
        <w:t>Eees_TrafficInfluenceEAS API</w:t>
      </w:r>
      <w:bookmarkEnd w:id="6134"/>
      <w:bookmarkEnd w:id="6135"/>
      <w:bookmarkEnd w:id="6136"/>
    </w:p>
    <w:p w14:paraId="7E6DAA93" w14:textId="77777777" w:rsidR="00F627CA" w:rsidRDefault="00F627CA" w:rsidP="00F627CA">
      <w:pPr>
        <w:pStyle w:val="Heading3"/>
      </w:pPr>
      <w:bookmarkStart w:id="6137" w:name="_Toc160570761"/>
      <w:bookmarkStart w:id="6138" w:name="_Toc162008357"/>
      <w:bookmarkStart w:id="6139" w:name="_Toc164763775"/>
      <w:r>
        <w:t>8.12.1</w:t>
      </w:r>
      <w:r>
        <w:tab/>
        <w:t>Introduction</w:t>
      </w:r>
      <w:bookmarkEnd w:id="6137"/>
      <w:bookmarkEnd w:id="6138"/>
      <w:bookmarkEnd w:id="613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140" w:name="_Toc160570762"/>
      <w:bookmarkStart w:id="6141" w:name="_Toc162008358"/>
      <w:bookmarkStart w:id="6142" w:name="_Toc164763776"/>
      <w:r>
        <w:t>8.12.2</w:t>
      </w:r>
      <w:r>
        <w:tab/>
        <w:t>Usage of HTTP</w:t>
      </w:r>
      <w:bookmarkEnd w:id="6140"/>
      <w:bookmarkEnd w:id="6141"/>
      <w:bookmarkEnd w:id="614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143" w:name="_Toc160570763"/>
      <w:bookmarkStart w:id="6144" w:name="_Toc162008359"/>
      <w:bookmarkStart w:id="6145" w:name="_Toc164763777"/>
      <w:r>
        <w:t>8.12.3</w:t>
      </w:r>
      <w:r>
        <w:tab/>
        <w:t>Resources</w:t>
      </w:r>
      <w:bookmarkEnd w:id="6143"/>
      <w:bookmarkEnd w:id="6144"/>
      <w:bookmarkEnd w:id="6145"/>
    </w:p>
    <w:p w14:paraId="2C5B60EB" w14:textId="77777777" w:rsidR="00F627CA" w:rsidRPr="000A7435" w:rsidRDefault="00F627CA" w:rsidP="00F627CA">
      <w:pPr>
        <w:pStyle w:val="Heading4"/>
      </w:pPr>
      <w:bookmarkStart w:id="6146" w:name="_Toc160570764"/>
      <w:bookmarkStart w:id="6147" w:name="_Toc162008360"/>
      <w:bookmarkStart w:id="6148" w:name="_Toc164763778"/>
      <w:r>
        <w:t>8.12.3.1</w:t>
      </w:r>
      <w:r>
        <w:tab/>
        <w:t>Overview</w:t>
      </w:r>
      <w:bookmarkEnd w:id="6146"/>
      <w:bookmarkEnd w:id="6147"/>
      <w:bookmarkEnd w:id="614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149" w:name="_MON_1766996153"/>
    <w:bookmarkEnd w:id="614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2pt;height:168.4pt" o:ole="">
            <v:imagedata r:id="rId39" o:title=""/>
          </v:shape>
          <o:OLEObject Type="Embed" ProgID="Word.Document.8" ShapeID="_x0000_i1039" DrawAspect="Content" ObjectID="_1775376164"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150" w:name="_Toc160570765"/>
      <w:bookmarkStart w:id="6151" w:name="_Toc162008361"/>
      <w:bookmarkStart w:id="6152" w:name="_Toc164763779"/>
      <w:r>
        <w:t>8.12.3.2</w:t>
      </w:r>
      <w:r>
        <w:tab/>
        <w:t>Resource: Application Traffic Influence</w:t>
      </w:r>
      <w:bookmarkEnd w:id="6150"/>
      <w:bookmarkEnd w:id="6151"/>
      <w:bookmarkEnd w:id="6152"/>
    </w:p>
    <w:p w14:paraId="65EFC796" w14:textId="77777777" w:rsidR="00F627CA" w:rsidRDefault="00F627CA" w:rsidP="00F627CA">
      <w:pPr>
        <w:pStyle w:val="Heading5"/>
      </w:pPr>
      <w:bookmarkStart w:id="6153" w:name="_Toc160570766"/>
      <w:bookmarkStart w:id="6154" w:name="_Toc162008362"/>
      <w:bookmarkStart w:id="6155" w:name="_Toc164763780"/>
      <w:r>
        <w:t>8.12.3.2.1</w:t>
      </w:r>
      <w:r>
        <w:tab/>
        <w:t>Description</w:t>
      </w:r>
      <w:bookmarkEnd w:id="6153"/>
      <w:bookmarkEnd w:id="6154"/>
      <w:bookmarkEnd w:id="615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156" w:name="_Toc160570767"/>
      <w:bookmarkStart w:id="6157" w:name="_Toc162008363"/>
      <w:bookmarkStart w:id="6158" w:name="_Toc164763781"/>
      <w:r>
        <w:t>8.12.3.2.2</w:t>
      </w:r>
      <w:r>
        <w:tab/>
        <w:t>Resource Definition</w:t>
      </w:r>
      <w:bookmarkEnd w:id="6156"/>
      <w:bookmarkEnd w:id="6157"/>
      <w:bookmarkEnd w:id="615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159" w:name="_Toc160570768"/>
      <w:bookmarkStart w:id="6160" w:name="_Toc162008364"/>
      <w:bookmarkStart w:id="6161" w:name="_Toc164763782"/>
      <w:r>
        <w:t>8.12.3.2.3</w:t>
      </w:r>
      <w:r>
        <w:tab/>
        <w:t>Resource Standard Methods</w:t>
      </w:r>
      <w:bookmarkEnd w:id="6159"/>
      <w:bookmarkEnd w:id="6160"/>
      <w:bookmarkEnd w:id="616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162" w:name="_Toc160570769"/>
      <w:bookmarkStart w:id="6163" w:name="_Toc162008365"/>
      <w:bookmarkStart w:id="6164" w:name="_Toc164763783"/>
      <w:r>
        <w:t>8.12.3.2.3.1</w:t>
      </w:r>
      <w:r w:rsidRPr="00384E92">
        <w:tab/>
      </w:r>
      <w:r>
        <w:t>POST</w:t>
      </w:r>
      <w:bookmarkEnd w:id="6162"/>
      <w:bookmarkEnd w:id="6163"/>
      <w:bookmarkEnd w:id="616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165" w:name="_Toc160570770"/>
      <w:bookmarkStart w:id="6166" w:name="_Toc162008366"/>
      <w:bookmarkStart w:id="6167" w:name="_Toc164763784"/>
      <w:r>
        <w:t>8.12.3.2.4</w:t>
      </w:r>
      <w:r>
        <w:tab/>
        <w:t>Resource Custom Operations</w:t>
      </w:r>
      <w:bookmarkEnd w:id="6165"/>
      <w:bookmarkEnd w:id="6166"/>
      <w:bookmarkEnd w:id="616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168" w:name="_Toc160570771"/>
      <w:bookmarkStart w:id="6169" w:name="_Toc162008367"/>
      <w:bookmarkStart w:id="6170" w:name="_Toc164763785"/>
      <w:r>
        <w:t>8.12.3.3</w:t>
      </w:r>
      <w:r>
        <w:tab/>
        <w:t>Resource: Individual Application Traffic Influence</w:t>
      </w:r>
      <w:bookmarkEnd w:id="6168"/>
      <w:bookmarkEnd w:id="6169"/>
      <w:bookmarkEnd w:id="6170"/>
    </w:p>
    <w:p w14:paraId="0E8D68B6" w14:textId="77777777" w:rsidR="00F627CA" w:rsidRDefault="00F627CA" w:rsidP="00F627CA">
      <w:pPr>
        <w:pStyle w:val="Heading5"/>
      </w:pPr>
      <w:bookmarkStart w:id="6171" w:name="_Toc160570772"/>
      <w:bookmarkStart w:id="6172" w:name="_Toc162008368"/>
      <w:bookmarkStart w:id="6173" w:name="_Toc164763786"/>
      <w:r>
        <w:t>8.12.3.3.1</w:t>
      </w:r>
      <w:r>
        <w:tab/>
        <w:t>Description</w:t>
      </w:r>
      <w:bookmarkEnd w:id="6171"/>
      <w:bookmarkEnd w:id="6172"/>
      <w:bookmarkEnd w:id="617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174" w:name="_Toc160570773"/>
      <w:bookmarkStart w:id="6175" w:name="_Toc162008369"/>
      <w:bookmarkStart w:id="6176" w:name="_Toc164763787"/>
      <w:r>
        <w:t>8.12.3.3.2</w:t>
      </w:r>
      <w:r>
        <w:tab/>
        <w:t>Resource Definition</w:t>
      </w:r>
      <w:bookmarkEnd w:id="6174"/>
      <w:bookmarkEnd w:id="6175"/>
      <w:bookmarkEnd w:id="617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177" w:name="_Toc160570774"/>
      <w:bookmarkStart w:id="6178" w:name="_Toc162008370"/>
      <w:bookmarkStart w:id="6179" w:name="_Toc164763788"/>
      <w:r>
        <w:t>8.12.3.3.3</w:t>
      </w:r>
      <w:r>
        <w:tab/>
        <w:t>Resource Standard Methods</w:t>
      </w:r>
      <w:bookmarkEnd w:id="6177"/>
      <w:bookmarkEnd w:id="6178"/>
      <w:bookmarkEnd w:id="617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180" w:name="_Toc160570775"/>
      <w:bookmarkStart w:id="6181" w:name="_Toc162008371"/>
      <w:bookmarkStart w:id="6182" w:name="_Toc164763789"/>
      <w:r>
        <w:t>8.12.3.3.3</w:t>
      </w:r>
      <w:r>
        <w:rPr>
          <w:lang w:eastAsia="zh-CN"/>
        </w:rPr>
        <w:t>.1</w:t>
      </w:r>
      <w:r>
        <w:rPr>
          <w:lang w:eastAsia="zh-CN"/>
        </w:rPr>
        <w:tab/>
        <w:t>GET</w:t>
      </w:r>
      <w:bookmarkEnd w:id="6180"/>
      <w:bookmarkEnd w:id="6181"/>
      <w:bookmarkEnd w:id="618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183" w:name="_Toc160570776"/>
      <w:bookmarkStart w:id="6184" w:name="_Toc162008372"/>
      <w:bookmarkStart w:id="6185" w:name="_Toc164763790"/>
      <w:r>
        <w:rPr>
          <w:lang w:eastAsia="zh-CN"/>
        </w:rPr>
        <w:t>8.12.3.3.3.2</w:t>
      </w:r>
      <w:r>
        <w:rPr>
          <w:lang w:eastAsia="zh-CN"/>
        </w:rPr>
        <w:tab/>
        <w:t>PUT</w:t>
      </w:r>
      <w:bookmarkEnd w:id="6183"/>
      <w:bookmarkEnd w:id="6184"/>
      <w:bookmarkEnd w:id="618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186" w:name="_Toc160570777"/>
      <w:bookmarkStart w:id="6187" w:name="_Toc162008373"/>
      <w:bookmarkStart w:id="6188" w:name="_Toc164763791"/>
      <w:r>
        <w:rPr>
          <w:lang w:eastAsia="zh-CN"/>
        </w:rPr>
        <w:t>8.12.3.3.3.3</w:t>
      </w:r>
      <w:r>
        <w:rPr>
          <w:lang w:eastAsia="zh-CN"/>
        </w:rPr>
        <w:tab/>
        <w:t>PATCH</w:t>
      </w:r>
      <w:bookmarkEnd w:id="6186"/>
      <w:bookmarkEnd w:id="6187"/>
      <w:bookmarkEnd w:id="618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189" w:name="_Toc160570778"/>
      <w:bookmarkStart w:id="6190" w:name="_Toc162008374"/>
      <w:bookmarkStart w:id="6191" w:name="_Toc164763792"/>
      <w:r>
        <w:rPr>
          <w:lang w:eastAsia="zh-CN"/>
        </w:rPr>
        <w:t>8.12.3.3.3.4</w:t>
      </w:r>
      <w:r>
        <w:rPr>
          <w:lang w:eastAsia="zh-CN"/>
        </w:rPr>
        <w:tab/>
        <w:t>DELETE</w:t>
      </w:r>
      <w:bookmarkEnd w:id="6189"/>
      <w:bookmarkEnd w:id="6190"/>
      <w:bookmarkEnd w:id="619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2D2A7D">
        <w:trPr>
          <w:jc w:val="center"/>
        </w:trPr>
        <w:tc>
          <w:tcPr>
            <w:tcW w:w="826"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1" w:type="pct"/>
            <w:shd w:val="clear" w:color="auto" w:fill="C0C0C0"/>
          </w:tcPr>
          <w:p w14:paraId="4CDCCDC1" w14:textId="77777777" w:rsidR="00F627CA" w:rsidRPr="00A54937" w:rsidRDefault="00F627CA" w:rsidP="002D2A7D">
            <w:pPr>
              <w:pStyle w:val="TAH"/>
            </w:pPr>
            <w:r w:rsidRPr="00A54937">
              <w:t>Description</w:t>
            </w:r>
          </w:p>
        </w:tc>
      </w:tr>
      <w:tr w:rsidR="00F627CA" w:rsidRPr="00A54937" w14:paraId="6EFBCEA9" w14:textId="77777777" w:rsidTr="002D2A7D">
        <w:trPr>
          <w:jc w:val="center"/>
        </w:trPr>
        <w:tc>
          <w:tcPr>
            <w:tcW w:w="826" w:type="pct"/>
            <w:shd w:val="clear" w:color="auto" w:fill="auto"/>
          </w:tcPr>
          <w:p w14:paraId="7EB06D05" w14:textId="77777777" w:rsidR="00F627CA" w:rsidRPr="00A54937" w:rsidRDefault="00F627CA" w:rsidP="002D2A7D">
            <w:pPr>
              <w:pStyle w:val="TAL"/>
            </w:pPr>
            <w:r>
              <w:t>n/a</w:t>
            </w:r>
          </w:p>
        </w:tc>
        <w:tc>
          <w:tcPr>
            <w:tcW w:w="499" w:type="pct"/>
          </w:tcPr>
          <w:p w14:paraId="51536562" w14:textId="77777777" w:rsidR="00F627CA" w:rsidRPr="00A54937" w:rsidRDefault="00F627CA" w:rsidP="002D2A7D">
            <w:pPr>
              <w:pStyle w:val="TAC"/>
            </w:pPr>
            <w:r w:rsidRPr="0016361A">
              <w:t>M</w:t>
            </w:r>
          </w:p>
        </w:tc>
        <w:tc>
          <w:tcPr>
            <w:tcW w:w="738" w:type="pct"/>
          </w:tcPr>
          <w:p w14:paraId="07653127" w14:textId="77777777" w:rsidR="00F627CA" w:rsidRPr="00A54937" w:rsidRDefault="00F627CA" w:rsidP="002D2A7D">
            <w:pPr>
              <w:pStyle w:val="TAL"/>
            </w:pPr>
            <w:r>
              <w:t>1</w:t>
            </w:r>
          </w:p>
        </w:tc>
        <w:tc>
          <w:tcPr>
            <w:tcW w:w="967" w:type="pct"/>
          </w:tcPr>
          <w:p w14:paraId="501B62C2" w14:textId="77777777" w:rsidR="00F627CA" w:rsidRPr="00A54937" w:rsidRDefault="00F627CA" w:rsidP="002D2A7D">
            <w:pPr>
              <w:pStyle w:val="TAL"/>
            </w:pPr>
            <w:r>
              <w:t>204 No Content</w:t>
            </w:r>
          </w:p>
        </w:tc>
        <w:tc>
          <w:tcPr>
            <w:tcW w:w="1971" w:type="pct"/>
            <w:shd w:val="clear" w:color="auto" w:fill="auto"/>
          </w:tcPr>
          <w:p w14:paraId="45A89227"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F627CA" w:rsidRPr="00A54937" w14:paraId="6C6C45B2" w14:textId="77777777" w:rsidTr="002D2A7D">
        <w:trPr>
          <w:jc w:val="center"/>
        </w:trPr>
        <w:tc>
          <w:tcPr>
            <w:tcW w:w="826" w:type="pct"/>
            <w:shd w:val="clear" w:color="auto" w:fill="auto"/>
          </w:tcPr>
          <w:p w14:paraId="4D342A32" w14:textId="77777777" w:rsidR="00F627CA" w:rsidRDefault="00F627CA" w:rsidP="002D2A7D">
            <w:pPr>
              <w:pStyle w:val="TAL"/>
            </w:pPr>
            <w:r>
              <w:t>n/a</w:t>
            </w:r>
          </w:p>
        </w:tc>
        <w:tc>
          <w:tcPr>
            <w:tcW w:w="499" w:type="pct"/>
          </w:tcPr>
          <w:p w14:paraId="6543A34B" w14:textId="77777777" w:rsidR="00F627CA" w:rsidRPr="0016361A" w:rsidRDefault="00F627CA" w:rsidP="002D2A7D">
            <w:pPr>
              <w:pStyle w:val="TAC"/>
            </w:pPr>
          </w:p>
        </w:tc>
        <w:tc>
          <w:tcPr>
            <w:tcW w:w="738" w:type="pct"/>
          </w:tcPr>
          <w:p w14:paraId="6EDC59FF" w14:textId="77777777" w:rsidR="00F627CA" w:rsidRDefault="00F627CA" w:rsidP="002D2A7D">
            <w:pPr>
              <w:pStyle w:val="TAL"/>
            </w:pPr>
          </w:p>
        </w:tc>
        <w:tc>
          <w:tcPr>
            <w:tcW w:w="967" w:type="pct"/>
          </w:tcPr>
          <w:p w14:paraId="16757F1B" w14:textId="77777777" w:rsidR="00F627CA" w:rsidRDefault="00F627CA" w:rsidP="002D2A7D">
            <w:pPr>
              <w:pStyle w:val="TAL"/>
            </w:pPr>
            <w:r>
              <w:t>307 Temporary Redirect</w:t>
            </w:r>
          </w:p>
        </w:tc>
        <w:tc>
          <w:tcPr>
            <w:tcW w:w="1971" w:type="pct"/>
            <w:shd w:val="clear" w:color="auto" w:fill="auto"/>
          </w:tcPr>
          <w:p w14:paraId="3499DED7" w14:textId="77777777" w:rsidR="00F627CA" w:rsidRDefault="00F627CA" w:rsidP="002D2A7D">
            <w:pPr>
              <w:pStyle w:val="TAL"/>
            </w:pPr>
            <w:r>
              <w:t>Temporary redirection. The response shall include a Location header field containing an alternative URI of the resource located in an alternative EES.</w:t>
            </w:r>
          </w:p>
          <w:p w14:paraId="0E06A225" w14:textId="77777777" w:rsidR="00F627CA" w:rsidRDefault="00F627CA" w:rsidP="002D2A7D">
            <w:pPr>
              <w:pStyle w:val="TAL"/>
            </w:pPr>
          </w:p>
          <w:p w14:paraId="2F871639" w14:textId="77777777" w:rsidR="00F627CA" w:rsidRDefault="00F627CA" w:rsidP="002D2A7D">
            <w:pPr>
              <w:pStyle w:val="TAL"/>
              <w:rPr>
                <w:lang w:eastAsia="ja-JP"/>
              </w:rPr>
            </w:pPr>
            <w:r>
              <w:t>Redirection handling is described in clause 5.2.10 of TS 29.122 [6].</w:t>
            </w:r>
          </w:p>
        </w:tc>
      </w:tr>
      <w:tr w:rsidR="00F627CA" w:rsidRPr="00A54937" w14:paraId="10FBA06E" w14:textId="77777777" w:rsidTr="002D2A7D">
        <w:trPr>
          <w:jc w:val="center"/>
        </w:trPr>
        <w:tc>
          <w:tcPr>
            <w:tcW w:w="826" w:type="pct"/>
            <w:shd w:val="clear" w:color="auto" w:fill="auto"/>
          </w:tcPr>
          <w:p w14:paraId="10BAB853" w14:textId="77777777" w:rsidR="00F627CA" w:rsidRDefault="00F627CA" w:rsidP="002D2A7D">
            <w:pPr>
              <w:pStyle w:val="TAL"/>
            </w:pPr>
            <w:r>
              <w:t>n/a</w:t>
            </w:r>
          </w:p>
        </w:tc>
        <w:tc>
          <w:tcPr>
            <w:tcW w:w="499" w:type="pct"/>
          </w:tcPr>
          <w:p w14:paraId="663E08F7" w14:textId="77777777" w:rsidR="00F627CA" w:rsidRPr="0016361A" w:rsidRDefault="00F627CA" w:rsidP="002D2A7D">
            <w:pPr>
              <w:pStyle w:val="TAC"/>
            </w:pPr>
          </w:p>
        </w:tc>
        <w:tc>
          <w:tcPr>
            <w:tcW w:w="738" w:type="pct"/>
          </w:tcPr>
          <w:p w14:paraId="74EACA23" w14:textId="77777777" w:rsidR="00F627CA" w:rsidRDefault="00F627CA" w:rsidP="002D2A7D">
            <w:pPr>
              <w:pStyle w:val="TAL"/>
            </w:pPr>
          </w:p>
        </w:tc>
        <w:tc>
          <w:tcPr>
            <w:tcW w:w="967" w:type="pct"/>
          </w:tcPr>
          <w:p w14:paraId="6E599BD2" w14:textId="77777777" w:rsidR="00F627CA" w:rsidRDefault="00F627CA" w:rsidP="002D2A7D">
            <w:pPr>
              <w:pStyle w:val="TAL"/>
            </w:pPr>
            <w:r>
              <w:t>308 Permanent Redirect</w:t>
            </w:r>
          </w:p>
        </w:tc>
        <w:tc>
          <w:tcPr>
            <w:tcW w:w="1971" w:type="pct"/>
            <w:shd w:val="clear" w:color="auto" w:fill="auto"/>
          </w:tcPr>
          <w:p w14:paraId="7EBBB1E9" w14:textId="77777777" w:rsidR="00F627CA" w:rsidRDefault="00F627CA" w:rsidP="002D2A7D">
            <w:pPr>
              <w:pStyle w:val="TAL"/>
            </w:pPr>
            <w:r>
              <w:t>Permanent redirection. The response shall include a Location header field containing an alternative URI of the resource located in an alternative EES.</w:t>
            </w:r>
          </w:p>
          <w:p w14:paraId="01A523C5" w14:textId="77777777" w:rsidR="00F627CA" w:rsidRDefault="00F627CA" w:rsidP="002D2A7D">
            <w:pPr>
              <w:pStyle w:val="TAL"/>
            </w:pPr>
          </w:p>
          <w:p w14:paraId="3759F43D" w14:textId="77777777" w:rsidR="00F627CA" w:rsidRDefault="00F627CA" w:rsidP="002D2A7D">
            <w:pPr>
              <w:pStyle w:val="TAL"/>
              <w:rPr>
                <w:lang w:eastAsia="ja-JP"/>
              </w:rPr>
            </w:pPr>
            <w:r>
              <w:t>Redirection handling is described in clause 5.2.10 of TS 29.122 [6].</w:t>
            </w:r>
          </w:p>
        </w:tc>
      </w:tr>
      <w:tr w:rsidR="00F627CA" w:rsidRPr="0016361A" w14:paraId="45F1DB62" w14:textId="77777777" w:rsidTr="002D2A7D">
        <w:trPr>
          <w:jc w:val="center"/>
        </w:trPr>
        <w:tc>
          <w:tcPr>
            <w:tcW w:w="5000" w:type="pct"/>
            <w:gridSpan w:val="5"/>
            <w:shd w:val="clear" w:color="auto" w:fill="auto"/>
          </w:tcPr>
          <w:p w14:paraId="204659DB" w14:textId="77777777" w:rsidR="00F627CA" w:rsidRPr="0016361A" w:rsidRDefault="00F627CA" w:rsidP="002D2A7D">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192" w:name="_Toc160570779"/>
      <w:bookmarkStart w:id="6193" w:name="_Toc162008375"/>
      <w:bookmarkStart w:id="6194" w:name="_Toc164763793"/>
      <w:r>
        <w:t>8.12.3.3.4</w:t>
      </w:r>
      <w:r>
        <w:tab/>
        <w:t>Resource Custom Operations</w:t>
      </w:r>
      <w:bookmarkEnd w:id="6192"/>
      <w:bookmarkEnd w:id="6193"/>
      <w:bookmarkEnd w:id="619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195" w:name="_Toc160570780"/>
      <w:bookmarkStart w:id="6196" w:name="_Toc162008376"/>
      <w:bookmarkStart w:id="6197" w:name="_Toc164763794"/>
      <w:r>
        <w:t>8.12.4</w:t>
      </w:r>
      <w:r>
        <w:tab/>
        <w:t>Notifications</w:t>
      </w:r>
      <w:bookmarkEnd w:id="6195"/>
      <w:bookmarkEnd w:id="6196"/>
      <w:bookmarkEnd w:id="619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198" w:name="_Toc160570781"/>
      <w:bookmarkStart w:id="6199" w:name="_Toc162008377"/>
      <w:bookmarkStart w:id="6200" w:name="_Toc164763795"/>
      <w:r>
        <w:t>8.12.5</w:t>
      </w:r>
      <w:r>
        <w:tab/>
        <w:t>Data Model</w:t>
      </w:r>
      <w:bookmarkEnd w:id="6198"/>
      <w:bookmarkEnd w:id="6199"/>
      <w:bookmarkEnd w:id="6200"/>
    </w:p>
    <w:p w14:paraId="183D0041" w14:textId="76460F7E" w:rsidR="00F627CA" w:rsidRDefault="00F627CA" w:rsidP="00F627CA">
      <w:pPr>
        <w:pStyle w:val="Heading4"/>
      </w:pPr>
      <w:bookmarkStart w:id="6201" w:name="_Toc160570782"/>
      <w:bookmarkStart w:id="6202" w:name="_Toc162008378"/>
      <w:bookmarkStart w:id="6203" w:name="_Toc164763796"/>
      <w:r>
        <w:t>8.12.5.1</w:t>
      </w:r>
      <w:r>
        <w:tab/>
        <w:t>General</w:t>
      </w:r>
      <w:bookmarkEnd w:id="6201"/>
      <w:bookmarkEnd w:id="6202"/>
      <w:bookmarkEnd w:id="620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14:paraId="2960D81C" w14:textId="77777777" w:rsidTr="002D2A7D">
        <w:trPr>
          <w:jc w:val="center"/>
        </w:trPr>
        <w:tc>
          <w:tcPr>
            <w:tcW w:w="1665" w:type="dxa"/>
          </w:tcPr>
          <w:p w14:paraId="1712683F" w14:textId="77777777" w:rsidR="00F627CA" w:rsidRDefault="00F627CA" w:rsidP="002D2A7D">
            <w:pPr>
              <w:pStyle w:val="TAL"/>
              <w:rPr>
                <w:lang w:eastAsia="zh-CN"/>
              </w:rPr>
            </w:pPr>
            <w:r>
              <w:rPr>
                <w:lang w:eastAsia="zh-CN"/>
              </w:rPr>
              <w:t>EndPoint</w:t>
            </w:r>
          </w:p>
        </w:tc>
        <w:tc>
          <w:tcPr>
            <w:tcW w:w="1446" w:type="dxa"/>
          </w:tcPr>
          <w:p w14:paraId="3835EED6" w14:textId="77777777" w:rsidR="00F627CA" w:rsidRDefault="00F627CA" w:rsidP="002D2A7D">
            <w:pPr>
              <w:pStyle w:val="TAC"/>
              <w:rPr>
                <w:lang w:eastAsia="zh-CN"/>
              </w:rPr>
            </w:pPr>
            <w:r>
              <w:t>8.1.5.2.5</w:t>
            </w:r>
          </w:p>
        </w:tc>
        <w:tc>
          <w:tcPr>
            <w:tcW w:w="4961" w:type="dxa"/>
          </w:tcPr>
          <w:p w14:paraId="08185931" w14:textId="77777777" w:rsidR="00F627CA" w:rsidRDefault="00F627CA" w:rsidP="002D2A7D">
            <w:pPr>
              <w:pStyle w:val="TAL"/>
              <w:rPr>
                <w:color w:val="FF0000"/>
              </w:rPr>
            </w:pPr>
            <w:r>
              <w:rPr>
                <w:rFonts w:cs="Arial"/>
                <w:szCs w:val="18"/>
              </w:rPr>
              <w:t>Represents the endpoint information.</w:t>
            </w:r>
          </w:p>
        </w:tc>
        <w:tc>
          <w:tcPr>
            <w:tcW w:w="1352" w:type="dxa"/>
            <w:vAlign w:val="center"/>
          </w:tcPr>
          <w:p w14:paraId="29227149" w14:textId="77777777" w:rsidR="00F627CA" w:rsidRDefault="00F627CA" w:rsidP="002D2A7D">
            <w:pPr>
              <w:pStyle w:val="TAL"/>
              <w:rPr>
                <w:rFonts w:cs="Arial"/>
                <w:szCs w:val="18"/>
              </w:rPr>
            </w:pPr>
          </w:p>
        </w:tc>
      </w:tr>
      <w:tr w:rsidR="00F627CA" w14:paraId="5E23FA89" w14:textId="77777777" w:rsidTr="002D2A7D">
        <w:trPr>
          <w:jc w:val="center"/>
        </w:trPr>
        <w:tc>
          <w:tcPr>
            <w:tcW w:w="1898" w:type="dxa"/>
          </w:tcPr>
          <w:p w14:paraId="034F74CE" w14:textId="77777777" w:rsidR="00F627CA" w:rsidRDefault="00F627CA" w:rsidP="002D2A7D">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F627CA" w:rsidRDefault="00F627CA" w:rsidP="002D2A7D">
            <w:pPr>
              <w:pStyle w:val="TAC"/>
            </w:pPr>
            <w:r>
              <w:rPr>
                <w:lang w:eastAsia="zh-CN"/>
              </w:rPr>
              <w:t>8.6.5.2.8</w:t>
            </w:r>
          </w:p>
        </w:tc>
        <w:tc>
          <w:tcPr>
            <w:tcW w:w="4759" w:type="dxa"/>
          </w:tcPr>
          <w:p w14:paraId="3F20726D" w14:textId="77777777" w:rsidR="00F627CA" w:rsidRPr="003B6600" w:rsidRDefault="00F627CA" w:rsidP="003B6600">
            <w:pPr>
              <w:pStyle w:val="TAL"/>
            </w:pPr>
            <w:r w:rsidRPr="003B6600">
              <w:t>Indicates the target UE.</w:t>
            </w:r>
          </w:p>
        </w:tc>
        <w:tc>
          <w:tcPr>
            <w:tcW w:w="1344" w:type="dxa"/>
            <w:vAlign w:val="center"/>
          </w:tcPr>
          <w:p w14:paraId="5AD2A580" w14:textId="77777777" w:rsidR="00F627CA" w:rsidRDefault="00F627CA" w:rsidP="002D2A7D">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04" w:name="_Toc160570783"/>
      <w:bookmarkStart w:id="6205" w:name="_Toc162008379"/>
      <w:bookmarkStart w:id="6206" w:name="_Toc164763797"/>
      <w:r>
        <w:t>8.12</w:t>
      </w:r>
      <w:r>
        <w:rPr>
          <w:lang w:val="en-US"/>
        </w:rPr>
        <w:t>.5.2</w:t>
      </w:r>
      <w:r>
        <w:rPr>
          <w:lang w:val="en-US"/>
        </w:rPr>
        <w:tab/>
        <w:t>Structured data types</w:t>
      </w:r>
      <w:bookmarkEnd w:id="6204"/>
      <w:bookmarkEnd w:id="6205"/>
      <w:bookmarkEnd w:id="6206"/>
    </w:p>
    <w:p w14:paraId="1327158C" w14:textId="155C5172" w:rsidR="00F627CA" w:rsidRDefault="00F627CA" w:rsidP="00F627CA">
      <w:pPr>
        <w:pStyle w:val="Heading5"/>
      </w:pPr>
      <w:bookmarkStart w:id="6207" w:name="_Toc160570784"/>
      <w:bookmarkStart w:id="6208" w:name="_Toc162008380"/>
      <w:bookmarkStart w:id="6209" w:name="_Toc164763798"/>
      <w:r>
        <w:t>8.12.5.2.1</w:t>
      </w:r>
      <w:r>
        <w:tab/>
        <w:t>Introduction</w:t>
      </w:r>
      <w:bookmarkEnd w:id="6207"/>
      <w:bookmarkEnd w:id="6208"/>
      <w:bookmarkEnd w:id="620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10" w:name="_Toc160570785"/>
      <w:bookmarkStart w:id="6211" w:name="_Toc162008381"/>
      <w:bookmarkStart w:id="6212" w:name="_Toc164763799"/>
      <w:r>
        <w:t>8.12.5.2.2</w:t>
      </w:r>
      <w:r>
        <w:tab/>
        <w:t>Type: AppTrafficInfluence</w:t>
      </w:r>
      <w:bookmarkEnd w:id="6210"/>
      <w:bookmarkEnd w:id="6211"/>
      <w:bookmarkEnd w:id="621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627CA" w14:paraId="3F38A97E" w14:textId="77777777" w:rsidTr="002D2A7D">
        <w:trPr>
          <w:jc w:val="center"/>
        </w:trPr>
        <w:tc>
          <w:tcPr>
            <w:tcW w:w="1410" w:type="dxa"/>
            <w:vAlign w:val="center"/>
          </w:tcPr>
          <w:p w14:paraId="64EA5FB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0E65FFFE"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A1A5BF5" w14:textId="77777777" w:rsidR="00F627CA" w:rsidRPr="003438BB" w:rsidRDefault="00F627CA" w:rsidP="002D2A7D">
            <w:pPr>
              <w:pStyle w:val="TAC"/>
            </w:pPr>
            <w:r>
              <w:t>C</w:t>
            </w:r>
          </w:p>
        </w:tc>
        <w:tc>
          <w:tcPr>
            <w:tcW w:w="1134" w:type="dxa"/>
            <w:vAlign w:val="center"/>
          </w:tcPr>
          <w:p w14:paraId="6046B80B" w14:textId="77777777" w:rsidR="00F627CA" w:rsidRPr="003438BB" w:rsidRDefault="00F627CA" w:rsidP="002D2A7D">
            <w:pPr>
              <w:pStyle w:val="TAC"/>
            </w:pPr>
            <w:r w:rsidRPr="003438BB">
              <w:t>1..N</w:t>
            </w:r>
          </w:p>
        </w:tc>
        <w:tc>
          <w:tcPr>
            <w:tcW w:w="3686" w:type="dxa"/>
            <w:vAlign w:val="center"/>
          </w:tcPr>
          <w:p w14:paraId="140F6985" w14:textId="77777777" w:rsidR="00F627CA" w:rsidRPr="003438BB" w:rsidRDefault="00F627CA" w:rsidP="002D2A7D">
            <w:pPr>
              <w:pStyle w:val="TAL"/>
            </w:pPr>
            <w:r w:rsidRPr="003438BB">
              <w:t>Indicates the target UE(s).</w:t>
            </w:r>
          </w:p>
          <w:p w14:paraId="2E4FDFE5" w14:textId="77777777" w:rsidR="00F627CA" w:rsidRPr="003438BB" w:rsidRDefault="00F627CA" w:rsidP="002D2A7D">
            <w:pPr>
              <w:pStyle w:val="TAL"/>
            </w:pPr>
          </w:p>
          <w:p w14:paraId="494D2018" w14:textId="77777777" w:rsidR="00F627CA" w:rsidRPr="003438BB" w:rsidRDefault="00F627CA" w:rsidP="002D2A7D">
            <w:pPr>
              <w:pStyle w:val="TAL"/>
            </w:pPr>
            <w:r w:rsidRPr="003438BB">
              <w:t>(NOTE)</w:t>
            </w:r>
          </w:p>
        </w:tc>
        <w:tc>
          <w:tcPr>
            <w:tcW w:w="1307" w:type="dxa"/>
            <w:vAlign w:val="center"/>
          </w:tcPr>
          <w:p w14:paraId="2ED512A2" w14:textId="77777777" w:rsidR="00F627CA" w:rsidRPr="003438BB" w:rsidRDefault="00F627CA" w:rsidP="002D2A7D">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3B1FD726" w14:textId="77777777" w:rsidR="00F627CA" w:rsidRPr="003438BB" w:rsidRDefault="00F627CA" w:rsidP="002D2A7D">
            <w:pPr>
              <w:pStyle w:val="TAL"/>
            </w:pPr>
          </w:p>
          <w:p w14:paraId="4F8DB2DB" w14:textId="77777777" w:rsidR="00F627CA" w:rsidRPr="003438BB" w:rsidRDefault="00F627CA" w:rsidP="002D2A7D">
            <w:pPr>
              <w:pStyle w:val="TAL"/>
            </w:pPr>
            <w:r w:rsidRPr="003438BB">
              <w:t>(NOTE)</w:t>
            </w:r>
          </w:p>
        </w:tc>
        <w:tc>
          <w:tcPr>
            <w:tcW w:w="1307" w:type="dxa"/>
            <w:vAlign w:val="center"/>
          </w:tcPr>
          <w:p w14:paraId="0A136489" w14:textId="77777777" w:rsidR="00F627CA" w:rsidRPr="003438BB" w:rsidRDefault="00F627CA" w:rsidP="002D2A7D">
            <w:pPr>
              <w:pStyle w:val="TAL"/>
              <w:rPr>
                <w:rFonts w:cs="Arial"/>
                <w:szCs w:val="18"/>
              </w:rPr>
            </w:pPr>
          </w:p>
        </w:tc>
      </w:tr>
      <w:tr w:rsidR="00F627CA" w14:paraId="688EDF8D" w14:textId="77777777" w:rsidTr="002D2A7D">
        <w:trPr>
          <w:jc w:val="center"/>
        </w:trPr>
        <w:tc>
          <w:tcPr>
            <w:tcW w:w="9524" w:type="dxa"/>
            <w:gridSpan w:val="6"/>
            <w:vAlign w:val="center"/>
          </w:tcPr>
          <w:p w14:paraId="3DB875E0" w14:textId="77777777" w:rsidR="00F627CA" w:rsidRPr="003438BB" w:rsidRDefault="00F627CA" w:rsidP="002D2A7D">
            <w:pPr>
              <w:pStyle w:val="TAN"/>
              <w:rPr>
                <w:rFonts w:cs="Arial"/>
                <w:szCs w:val="18"/>
              </w:rPr>
            </w:pPr>
            <w:bookmarkStart w:id="6213" w:name="OLE_LINK102"/>
            <w:r w:rsidRPr="003438BB">
              <w:t>NOTE:</w:t>
            </w:r>
            <w:r w:rsidRPr="003438BB">
              <w:tab/>
            </w:r>
            <w:bookmarkStart w:id="6214"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6213"/>
            <w:bookmarkEnd w:id="6214"/>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15" w:name="_Toc160570786"/>
      <w:bookmarkStart w:id="6216" w:name="_Toc162008382"/>
      <w:bookmarkStart w:id="6217" w:name="_Toc164763800"/>
      <w:r>
        <w:t>8.12.5.2.3</w:t>
      </w:r>
      <w:r>
        <w:tab/>
        <w:t>Type: AppTrafficInfluence</w:t>
      </w:r>
      <w:r>
        <w:rPr>
          <w:rFonts w:hint="eastAsia"/>
          <w:lang w:eastAsia="zh-CN"/>
        </w:rPr>
        <w:t>P</w:t>
      </w:r>
      <w:r>
        <w:rPr>
          <w:lang w:val="en-US"/>
        </w:rPr>
        <w:t>atch</w:t>
      </w:r>
      <w:bookmarkEnd w:id="6215"/>
      <w:bookmarkEnd w:id="6216"/>
      <w:bookmarkEnd w:id="621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2D2A7D">
        <w:trPr>
          <w:jc w:val="center"/>
        </w:trPr>
        <w:tc>
          <w:tcPr>
            <w:tcW w:w="1410" w:type="dxa"/>
            <w:shd w:val="clear" w:color="auto" w:fill="C0C0C0"/>
            <w:vAlign w:val="center"/>
            <w:hideMark/>
          </w:tcPr>
          <w:p w14:paraId="683F1B50" w14:textId="77777777" w:rsidR="00F627CA" w:rsidRDefault="00F627CA" w:rsidP="002D2A7D">
            <w:pPr>
              <w:pStyle w:val="TAH"/>
            </w:pPr>
            <w:r>
              <w:t>Attribute name</w:t>
            </w:r>
          </w:p>
        </w:tc>
        <w:tc>
          <w:tcPr>
            <w:tcW w:w="1562" w:type="dxa"/>
            <w:shd w:val="clear" w:color="auto" w:fill="C0C0C0"/>
            <w:vAlign w:val="center"/>
            <w:hideMark/>
          </w:tcPr>
          <w:p w14:paraId="5807BC9B" w14:textId="77777777" w:rsidR="00F627CA" w:rsidRDefault="00F627CA" w:rsidP="002D2A7D">
            <w:pPr>
              <w:pStyle w:val="TAH"/>
            </w:pPr>
            <w:r>
              <w:t>Data type</w:t>
            </w:r>
          </w:p>
        </w:tc>
        <w:tc>
          <w:tcPr>
            <w:tcW w:w="425" w:type="dxa"/>
            <w:shd w:val="clear" w:color="auto" w:fill="C0C0C0"/>
            <w:vAlign w:val="center"/>
            <w:hideMark/>
          </w:tcPr>
          <w:p w14:paraId="3BDB5968" w14:textId="77777777" w:rsidR="00F627CA" w:rsidRDefault="00F627CA" w:rsidP="002D2A7D">
            <w:pPr>
              <w:pStyle w:val="TAH"/>
            </w:pPr>
            <w:r>
              <w:t>P</w:t>
            </w:r>
          </w:p>
        </w:tc>
        <w:tc>
          <w:tcPr>
            <w:tcW w:w="1134" w:type="dxa"/>
            <w:shd w:val="clear" w:color="auto" w:fill="C0C0C0"/>
            <w:vAlign w:val="center"/>
          </w:tcPr>
          <w:p w14:paraId="6901AF1D" w14:textId="77777777" w:rsidR="00F627CA" w:rsidRDefault="00F627CA" w:rsidP="002D2A7D">
            <w:pPr>
              <w:pStyle w:val="TAH"/>
            </w:pPr>
            <w:r>
              <w:t>Cardinality</w:t>
            </w:r>
          </w:p>
        </w:tc>
        <w:tc>
          <w:tcPr>
            <w:tcW w:w="3686" w:type="dxa"/>
            <w:shd w:val="clear" w:color="auto" w:fill="C0C0C0"/>
            <w:vAlign w:val="center"/>
            <w:hideMark/>
          </w:tcPr>
          <w:p w14:paraId="00A7DE8E"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43119A18" w14:textId="77777777" w:rsidR="00F627CA" w:rsidRDefault="00F627CA" w:rsidP="002D2A7D">
            <w:pPr>
              <w:pStyle w:val="TAH"/>
              <w:rPr>
                <w:rFonts w:cs="Arial"/>
                <w:szCs w:val="18"/>
              </w:rPr>
            </w:pPr>
            <w:r>
              <w:rPr>
                <w:rFonts w:cs="Arial"/>
                <w:szCs w:val="18"/>
              </w:rPr>
              <w:t>Applicability</w:t>
            </w:r>
          </w:p>
        </w:tc>
      </w:tr>
      <w:tr w:rsidR="00F627CA" w14:paraId="7E1E8BE4" w14:textId="77777777" w:rsidTr="002D2A7D">
        <w:trPr>
          <w:jc w:val="center"/>
        </w:trPr>
        <w:tc>
          <w:tcPr>
            <w:tcW w:w="1410" w:type="dxa"/>
            <w:vAlign w:val="center"/>
          </w:tcPr>
          <w:p w14:paraId="6DF0661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3A888A45"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32D48B8" w14:textId="77777777" w:rsidR="00F627CA" w:rsidRPr="003438BB" w:rsidRDefault="00F627CA" w:rsidP="002D2A7D">
            <w:pPr>
              <w:pStyle w:val="TAC"/>
            </w:pPr>
            <w:r>
              <w:t>O</w:t>
            </w:r>
          </w:p>
        </w:tc>
        <w:tc>
          <w:tcPr>
            <w:tcW w:w="1134" w:type="dxa"/>
            <w:vAlign w:val="center"/>
          </w:tcPr>
          <w:p w14:paraId="1B4B718B" w14:textId="77777777" w:rsidR="00F627CA" w:rsidRPr="003438BB" w:rsidRDefault="00F627CA" w:rsidP="002D2A7D">
            <w:pPr>
              <w:pStyle w:val="TAC"/>
            </w:pPr>
            <w:r w:rsidRPr="003438BB">
              <w:t>1..N</w:t>
            </w:r>
          </w:p>
        </w:tc>
        <w:tc>
          <w:tcPr>
            <w:tcW w:w="3686" w:type="dxa"/>
            <w:vAlign w:val="center"/>
          </w:tcPr>
          <w:p w14:paraId="384FABE7" w14:textId="77777777" w:rsidR="00F627CA" w:rsidRPr="003438BB" w:rsidRDefault="00F627CA" w:rsidP="002D2A7D">
            <w:pPr>
              <w:pStyle w:val="TAL"/>
            </w:pPr>
            <w:r w:rsidRPr="003438BB">
              <w:t>Indicates the target UE(s).</w:t>
            </w:r>
          </w:p>
          <w:p w14:paraId="63827E8E" w14:textId="77777777" w:rsidR="00F627CA" w:rsidRPr="003438BB" w:rsidRDefault="00F627CA" w:rsidP="002D2A7D">
            <w:pPr>
              <w:pStyle w:val="TAL"/>
            </w:pPr>
          </w:p>
          <w:p w14:paraId="203DEBEC" w14:textId="77777777" w:rsidR="00F627CA" w:rsidRPr="003438BB" w:rsidRDefault="00F627CA" w:rsidP="002D2A7D">
            <w:pPr>
              <w:pStyle w:val="TAL"/>
            </w:pPr>
            <w:r w:rsidRPr="003438BB">
              <w:t>(NOTE)</w:t>
            </w:r>
          </w:p>
        </w:tc>
        <w:tc>
          <w:tcPr>
            <w:tcW w:w="1307" w:type="dxa"/>
            <w:vAlign w:val="center"/>
          </w:tcPr>
          <w:p w14:paraId="02908A84" w14:textId="77777777" w:rsidR="00F627CA" w:rsidRPr="003438BB" w:rsidRDefault="00F627CA" w:rsidP="002D2A7D">
            <w:pPr>
              <w:pStyle w:val="TAL"/>
              <w:rPr>
                <w:rFonts w:cs="Arial"/>
                <w:szCs w:val="18"/>
              </w:rPr>
            </w:pPr>
          </w:p>
        </w:tc>
      </w:tr>
      <w:tr w:rsidR="00F627CA" w14:paraId="79895048" w14:textId="77777777" w:rsidTr="002D2A7D">
        <w:trPr>
          <w:jc w:val="center"/>
        </w:trPr>
        <w:tc>
          <w:tcPr>
            <w:tcW w:w="1410" w:type="dxa"/>
            <w:vAlign w:val="center"/>
          </w:tcPr>
          <w:p w14:paraId="74E9B4E5"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44CDAAE7" w14:textId="77777777" w:rsidR="00F627CA" w:rsidRPr="003438BB" w:rsidRDefault="00F627CA" w:rsidP="002D2A7D">
            <w:pPr>
              <w:pStyle w:val="TAL"/>
              <w:rPr>
                <w:lang w:eastAsia="zh-CN"/>
              </w:rPr>
            </w:pPr>
            <w:r w:rsidRPr="003438BB">
              <w:t>boolean</w:t>
            </w:r>
          </w:p>
        </w:tc>
        <w:tc>
          <w:tcPr>
            <w:tcW w:w="425" w:type="dxa"/>
            <w:vAlign w:val="center"/>
          </w:tcPr>
          <w:p w14:paraId="2122478C" w14:textId="77777777" w:rsidR="00F627CA" w:rsidRPr="003438BB" w:rsidRDefault="00F627CA" w:rsidP="002D2A7D">
            <w:pPr>
              <w:pStyle w:val="TAC"/>
            </w:pPr>
            <w:r>
              <w:t>O</w:t>
            </w:r>
          </w:p>
        </w:tc>
        <w:tc>
          <w:tcPr>
            <w:tcW w:w="1134" w:type="dxa"/>
            <w:vAlign w:val="center"/>
          </w:tcPr>
          <w:p w14:paraId="3B1F815A" w14:textId="77777777" w:rsidR="00F627CA" w:rsidRPr="003438BB" w:rsidRDefault="00F627CA" w:rsidP="002D2A7D">
            <w:pPr>
              <w:pStyle w:val="TAC"/>
            </w:pPr>
            <w:r>
              <w:t>0..</w:t>
            </w:r>
            <w:r w:rsidRPr="003438BB">
              <w:t>1</w:t>
            </w:r>
          </w:p>
        </w:tc>
        <w:tc>
          <w:tcPr>
            <w:tcW w:w="3686" w:type="dxa"/>
            <w:vAlign w:val="center"/>
          </w:tcPr>
          <w:p w14:paraId="42B23C14" w14:textId="77777777" w:rsidR="00F627CA" w:rsidRPr="003438BB" w:rsidRDefault="00F627CA" w:rsidP="002D2A7D">
            <w:pPr>
              <w:pStyle w:val="TAL"/>
            </w:pPr>
            <w:r w:rsidRPr="003438BB">
              <w:t>Indicates whether the request applies to any UE.</w:t>
            </w:r>
          </w:p>
          <w:p w14:paraId="4AB791B3" w14:textId="77777777" w:rsidR="00F627CA" w:rsidRPr="003438BB" w:rsidRDefault="00F627CA" w:rsidP="002D2A7D">
            <w:pPr>
              <w:pStyle w:val="TAL"/>
            </w:pPr>
          </w:p>
          <w:p w14:paraId="7F5D4FF9" w14:textId="77777777" w:rsidR="00F627CA" w:rsidRPr="003438BB" w:rsidRDefault="00F627CA" w:rsidP="002D2A7D">
            <w:pPr>
              <w:pStyle w:val="TAL"/>
              <w:ind w:left="284" w:hanging="284"/>
            </w:pPr>
            <w:r w:rsidRPr="003438BB">
              <w:t>-</w:t>
            </w:r>
            <w:r w:rsidRPr="003438BB">
              <w:tab/>
              <w:t>"true": Indicates that the request applies to any UE.</w:t>
            </w:r>
          </w:p>
          <w:p w14:paraId="39D1FC64" w14:textId="77777777" w:rsidR="00F627CA" w:rsidRPr="003438BB" w:rsidRDefault="00F627CA" w:rsidP="002D2A7D">
            <w:pPr>
              <w:pStyle w:val="TAL"/>
              <w:ind w:left="284" w:hanging="284"/>
            </w:pPr>
            <w:r w:rsidRPr="003438BB">
              <w:t>-</w:t>
            </w:r>
            <w:r w:rsidRPr="003438BB">
              <w:tab/>
              <w:t>"false": Indicates that the request does not apply to any UE.</w:t>
            </w:r>
          </w:p>
          <w:p w14:paraId="47CC68C3" w14:textId="77777777" w:rsidR="00F627CA" w:rsidRPr="003438BB" w:rsidRDefault="00F627CA" w:rsidP="002D2A7D">
            <w:pPr>
              <w:pStyle w:val="TAL"/>
            </w:pPr>
          </w:p>
          <w:p w14:paraId="07DBD1EA" w14:textId="77777777" w:rsidR="00F627CA" w:rsidRPr="003438BB" w:rsidRDefault="00F627CA" w:rsidP="002D2A7D">
            <w:pPr>
              <w:pStyle w:val="TAL"/>
            </w:pPr>
            <w:r w:rsidRPr="003438BB">
              <w:t>(NOTE)</w:t>
            </w:r>
          </w:p>
        </w:tc>
        <w:tc>
          <w:tcPr>
            <w:tcW w:w="1307" w:type="dxa"/>
            <w:vAlign w:val="center"/>
          </w:tcPr>
          <w:p w14:paraId="1710C604" w14:textId="77777777" w:rsidR="00F627CA" w:rsidRPr="003438BB" w:rsidRDefault="00F627CA" w:rsidP="002D2A7D">
            <w:pPr>
              <w:pStyle w:val="TAL"/>
              <w:rPr>
                <w:rFonts w:cs="Arial"/>
                <w:szCs w:val="18"/>
              </w:rPr>
            </w:pPr>
          </w:p>
        </w:tc>
      </w:tr>
      <w:tr w:rsidR="00F627CA" w14:paraId="750B6AA7" w14:textId="77777777" w:rsidTr="002D2A7D">
        <w:trPr>
          <w:jc w:val="center"/>
        </w:trPr>
        <w:tc>
          <w:tcPr>
            <w:tcW w:w="9524" w:type="dxa"/>
            <w:gridSpan w:val="6"/>
            <w:vAlign w:val="center"/>
          </w:tcPr>
          <w:p w14:paraId="23D9C947" w14:textId="77777777" w:rsidR="00F627CA" w:rsidRPr="003438BB" w:rsidRDefault="00F627CA" w:rsidP="002D2A7D">
            <w:pPr>
              <w:pStyle w:val="TAN"/>
              <w:rPr>
                <w:rFonts w:cs="Arial"/>
                <w:szCs w:val="18"/>
              </w:rPr>
            </w:pPr>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18" w:name="_Toc160570787"/>
      <w:bookmarkStart w:id="6219" w:name="_Toc162008383"/>
      <w:bookmarkStart w:id="6220" w:name="_Toc164763801"/>
      <w:r>
        <w:t>8.12</w:t>
      </w:r>
      <w:r>
        <w:rPr>
          <w:lang w:val="en-US"/>
        </w:rPr>
        <w:t>.5.3</w:t>
      </w:r>
      <w:r>
        <w:rPr>
          <w:lang w:val="en-US"/>
        </w:rPr>
        <w:tab/>
        <w:t>Simple data types and enumerations</w:t>
      </w:r>
      <w:bookmarkEnd w:id="6218"/>
      <w:bookmarkEnd w:id="6219"/>
      <w:bookmarkEnd w:id="6220"/>
    </w:p>
    <w:p w14:paraId="3908C0A9" w14:textId="7293B8A0" w:rsidR="00F627CA" w:rsidRDefault="00F627CA" w:rsidP="00F627CA">
      <w:pPr>
        <w:pStyle w:val="Heading5"/>
      </w:pPr>
      <w:bookmarkStart w:id="6221" w:name="_Toc160570788"/>
      <w:bookmarkStart w:id="6222" w:name="_Toc162008384"/>
      <w:bookmarkStart w:id="6223" w:name="_Toc164763802"/>
      <w:r>
        <w:t>8.12.5.3.1</w:t>
      </w:r>
      <w:r>
        <w:tab/>
        <w:t>Introduction</w:t>
      </w:r>
      <w:bookmarkEnd w:id="6221"/>
      <w:bookmarkEnd w:id="6222"/>
      <w:bookmarkEnd w:id="622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24" w:name="_Toc160570789"/>
      <w:bookmarkStart w:id="6225" w:name="_Toc162008385"/>
      <w:bookmarkStart w:id="6226" w:name="_Toc164763803"/>
      <w:r>
        <w:t>8.12.5.3.2</w:t>
      </w:r>
      <w:r>
        <w:tab/>
        <w:t>Simple data types</w:t>
      </w:r>
      <w:bookmarkEnd w:id="6224"/>
      <w:bookmarkEnd w:id="6225"/>
      <w:bookmarkEnd w:id="622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27" w:name="_Toc160570790"/>
      <w:bookmarkStart w:id="6228" w:name="_Toc162008386"/>
      <w:bookmarkStart w:id="6229" w:name="_Toc16476380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27"/>
      <w:bookmarkEnd w:id="6228"/>
      <w:bookmarkEnd w:id="622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230" w:name="_Toc160570791"/>
      <w:bookmarkStart w:id="6231" w:name="_Toc162008387"/>
      <w:bookmarkStart w:id="6232" w:name="_Toc164763805"/>
      <w:r>
        <w:t>8.12.5.5</w:t>
      </w:r>
      <w:r>
        <w:tab/>
        <w:t>Binary data</w:t>
      </w:r>
      <w:bookmarkEnd w:id="6230"/>
      <w:bookmarkEnd w:id="6231"/>
      <w:bookmarkEnd w:id="6232"/>
    </w:p>
    <w:p w14:paraId="2D63C651" w14:textId="5BB34AA4" w:rsidR="00F627CA" w:rsidRDefault="00F627CA" w:rsidP="00F627CA">
      <w:pPr>
        <w:pStyle w:val="Heading5"/>
      </w:pPr>
      <w:bookmarkStart w:id="6233" w:name="_Toc160570792"/>
      <w:bookmarkStart w:id="6234" w:name="_Toc162008388"/>
      <w:bookmarkStart w:id="6235" w:name="_Toc164763806"/>
      <w:r>
        <w:t>8.12.5.5.1</w:t>
      </w:r>
      <w:r>
        <w:tab/>
        <w:t>Binary Data Types</w:t>
      </w:r>
      <w:bookmarkEnd w:id="6233"/>
      <w:bookmarkEnd w:id="6234"/>
      <w:bookmarkEnd w:id="623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236" w:name="_Toc160570793"/>
      <w:bookmarkStart w:id="6237" w:name="_Toc162008389"/>
      <w:bookmarkStart w:id="6238" w:name="_Toc164763807"/>
      <w:r>
        <w:t>8.12.6</w:t>
      </w:r>
      <w:r>
        <w:tab/>
        <w:t>Error Handling</w:t>
      </w:r>
      <w:bookmarkEnd w:id="6236"/>
      <w:bookmarkEnd w:id="6237"/>
      <w:bookmarkEnd w:id="6238"/>
    </w:p>
    <w:p w14:paraId="3671BB4C" w14:textId="14A82183" w:rsidR="00F627CA" w:rsidRDefault="00F627CA" w:rsidP="00F627CA">
      <w:pPr>
        <w:pStyle w:val="Heading4"/>
      </w:pPr>
      <w:bookmarkStart w:id="6239" w:name="_Toc160570794"/>
      <w:bookmarkStart w:id="6240" w:name="_Toc162008390"/>
      <w:bookmarkStart w:id="6241" w:name="_Toc164763808"/>
      <w:r>
        <w:t>8.12.6.1</w:t>
      </w:r>
      <w:r>
        <w:tab/>
        <w:t>General</w:t>
      </w:r>
      <w:bookmarkEnd w:id="6239"/>
      <w:bookmarkEnd w:id="6240"/>
      <w:bookmarkEnd w:id="624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242" w:name="_Toc160570795"/>
      <w:bookmarkStart w:id="6243" w:name="_Toc162008391"/>
      <w:bookmarkStart w:id="6244" w:name="_Toc164763809"/>
      <w:r>
        <w:t>8.12.6.2</w:t>
      </w:r>
      <w:r>
        <w:tab/>
        <w:t>Protocol Errors</w:t>
      </w:r>
      <w:bookmarkEnd w:id="6242"/>
      <w:bookmarkEnd w:id="6243"/>
      <w:bookmarkEnd w:id="624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245" w:name="_Toc160570796"/>
      <w:bookmarkStart w:id="6246" w:name="_Toc162008392"/>
      <w:bookmarkStart w:id="6247" w:name="_Toc164763810"/>
      <w:r>
        <w:t>8.12.6.3</w:t>
      </w:r>
      <w:r>
        <w:tab/>
        <w:t>Application Errors</w:t>
      </w:r>
      <w:bookmarkEnd w:id="6245"/>
      <w:bookmarkEnd w:id="6246"/>
      <w:bookmarkEnd w:id="624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248" w:name="_Toc160570797"/>
      <w:bookmarkStart w:id="6249" w:name="_Toc162008393"/>
      <w:bookmarkStart w:id="6250" w:name="_Toc164763811"/>
      <w:r>
        <w:t>8.12.7</w:t>
      </w:r>
      <w:r>
        <w:tab/>
        <w:t>Feature negotiation</w:t>
      </w:r>
      <w:bookmarkEnd w:id="6248"/>
      <w:bookmarkEnd w:id="6249"/>
      <w:bookmarkEnd w:id="625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251" w:name="_Toc145708255"/>
      <w:bookmarkStart w:id="6252" w:name="_Toc160570798"/>
      <w:bookmarkStart w:id="6253" w:name="_Toc162008394"/>
      <w:bookmarkStart w:id="6254" w:name="_Toc164763812"/>
      <w:bookmarkStart w:id="6255" w:name="_Toc129169877"/>
      <w:r>
        <w:t>8A</w:t>
      </w:r>
      <w:r>
        <w:tab/>
        <w:t>CAS API Definitions</w:t>
      </w:r>
      <w:bookmarkEnd w:id="6251"/>
      <w:bookmarkEnd w:id="6252"/>
      <w:bookmarkEnd w:id="6253"/>
      <w:bookmarkEnd w:id="6254"/>
    </w:p>
    <w:p w14:paraId="45BCADAD" w14:textId="77777777" w:rsidR="00200A25" w:rsidRDefault="00200A25" w:rsidP="00200A25">
      <w:pPr>
        <w:pStyle w:val="Heading2"/>
      </w:pPr>
      <w:bookmarkStart w:id="6256" w:name="_Toc145708256"/>
      <w:bookmarkStart w:id="6257" w:name="_Toc160570799"/>
      <w:bookmarkStart w:id="6258" w:name="_Toc162008395"/>
      <w:bookmarkStart w:id="6259" w:name="_Toc164763813"/>
      <w:r>
        <w:t>8A.1</w:t>
      </w:r>
      <w:r>
        <w:tab/>
        <w:t>Ecas</w:t>
      </w:r>
      <w:r w:rsidRPr="00310802">
        <w:t>_</w:t>
      </w:r>
      <w:r>
        <w:t>SelectedEES API</w:t>
      </w:r>
      <w:bookmarkEnd w:id="6255"/>
      <w:bookmarkEnd w:id="6256"/>
      <w:bookmarkEnd w:id="6257"/>
      <w:bookmarkEnd w:id="6258"/>
      <w:bookmarkEnd w:id="6259"/>
    </w:p>
    <w:p w14:paraId="725F9E56" w14:textId="77777777" w:rsidR="00200A25" w:rsidRDefault="00200A25" w:rsidP="00200A25">
      <w:pPr>
        <w:pStyle w:val="Heading3"/>
      </w:pPr>
      <w:bookmarkStart w:id="6260" w:name="_Toc129169878"/>
      <w:bookmarkStart w:id="6261" w:name="_Toc145708257"/>
      <w:bookmarkStart w:id="6262" w:name="_Toc160570800"/>
      <w:bookmarkStart w:id="6263" w:name="_Toc162008396"/>
      <w:bookmarkStart w:id="6264" w:name="_Toc164763814"/>
      <w:r>
        <w:t>8A.1.1</w:t>
      </w:r>
      <w:r>
        <w:tab/>
        <w:t>Introduction</w:t>
      </w:r>
      <w:bookmarkEnd w:id="6260"/>
      <w:bookmarkEnd w:id="6261"/>
      <w:bookmarkEnd w:id="6262"/>
      <w:bookmarkEnd w:id="6263"/>
      <w:bookmarkEnd w:id="626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265" w:name="_Toc129169879"/>
      <w:bookmarkStart w:id="6266" w:name="_Toc145708258"/>
      <w:bookmarkStart w:id="6267" w:name="_Toc160570801"/>
      <w:bookmarkStart w:id="6268" w:name="_Toc162008397"/>
      <w:bookmarkStart w:id="6269" w:name="_Toc164763815"/>
      <w:r>
        <w:t>8A.1.2</w:t>
      </w:r>
      <w:r>
        <w:tab/>
        <w:t>Usage of HTTP</w:t>
      </w:r>
      <w:bookmarkEnd w:id="6265"/>
      <w:bookmarkEnd w:id="6266"/>
      <w:bookmarkEnd w:id="6267"/>
      <w:bookmarkEnd w:id="6268"/>
      <w:bookmarkEnd w:id="626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270" w:name="_Toc129169880"/>
      <w:bookmarkStart w:id="6271" w:name="_Toc145708259"/>
      <w:bookmarkStart w:id="6272" w:name="_Toc160570802"/>
      <w:bookmarkStart w:id="6273" w:name="_Toc162008398"/>
      <w:bookmarkStart w:id="6274" w:name="_Toc164763816"/>
      <w:r>
        <w:t>8A.1.3</w:t>
      </w:r>
      <w:r>
        <w:tab/>
        <w:t>Resources</w:t>
      </w:r>
      <w:bookmarkEnd w:id="6270"/>
      <w:bookmarkEnd w:id="6271"/>
      <w:bookmarkEnd w:id="6272"/>
      <w:bookmarkEnd w:id="6273"/>
      <w:bookmarkEnd w:id="627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275" w:name="_Toc129169881"/>
      <w:bookmarkStart w:id="6276" w:name="_Toc145708260"/>
      <w:bookmarkStart w:id="6277" w:name="_Toc160570803"/>
      <w:bookmarkStart w:id="6278" w:name="_Toc162008399"/>
      <w:bookmarkStart w:id="6279" w:name="_Toc164763817"/>
      <w:r>
        <w:t>8A.1.4</w:t>
      </w:r>
      <w:r>
        <w:tab/>
        <w:t>Custom Operations without associated resources</w:t>
      </w:r>
      <w:bookmarkEnd w:id="6275"/>
      <w:bookmarkEnd w:id="6276"/>
      <w:bookmarkEnd w:id="6277"/>
      <w:bookmarkEnd w:id="6278"/>
      <w:bookmarkEnd w:id="6279"/>
    </w:p>
    <w:p w14:paraId="33A1C458" w14:textId="77777777" w:rsidR="00200A25" w:rsidRDefault="00200A25" w:rsidP="00200A25">
      <w:pPr>
        <w:pStyle w:val="Heading4"/>
      </w:pPr>
      <w:bookmarkStart w:id="6280" w:name="_Toc129169882"/>
      <w:bookmarkStart w:id="6281" w:name="_Toc145708261"/>
      <w:bookmarkStart w:id="6282" w:name="_Toc160570804"/>
      <w:bookmarkStart w:id="6283" w:name="_Toc162008400"/>
      <w:bookmarkStart w:id="6284" w:name="_Toc164763818"/>
      <w:r>
        <w:t>8A.1.4.1</w:t>
      </w:r>
      <w:r>
        <w:tab/>
        <w:t>Overview</w:t>
      </w:r>
      <w:bookmarkEnd w:id="6280"/>
      <w:bookmarkEnd w:id="6281"/>
      <w:bookmarkEnd w:id="6282"/>
      <w:bookmarkEnd w:id="6283"/>
      <w:bookmarkEnd w:id="628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35pt;height:138.05pt" o:ole="">
            <v:imagedata r:id="rId41" o:title=""/>
          </v:shape>
          <o:OLEObject Type="Embed" ProgID="Visio.Drawing.15" ShapeID="_x0000_i1040" DrawAspect="Content" ObjectID="_177537616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285" w:name="_Toc129169883"/>
      <w:bookmarkStart w:id="6286" w:name="_Toc145708262"/>
      <w:bookmarkStart w:id="6287" w:name="_Toc160570805"/>
      <w:bookmarkStart w:id="6288" w:name="_Toc162008401"/>
      <w:bookmarkStart w:id="6289" w:name="_Toc164763819"/>
      <w:r>
        <w:t>8A.1.4.2</w:t>
      </w:r>
      <w:r>
        <w:tab/>
        <w:t xml:space="preserve">Operation: </w:t>
      </w:r>
      <w:bookmarkEnd w:id="6285"/>
      <w:r>
        <w:t>Declare</w:t>
      </w:r>
      <w:bookmarkEnd w:id="6286"/>
      <w:bookmarkEnd w:id="6287"/>
      <w:bookmarkEnd w:id="6288"/>
      <w:bookmarkEnd w:id="6289"/>
    </w:p>
    <w:p w14:paraId="58842BD3" w14:textId="77777777" w:rsidR="00200A25" w:rsidRDefault="00200A25" w:rsidP="00200A25">
      <w:pPr>
        <w:pStyle w:val="Heading5"/>
      </w:pPr>
      <w:bookmarkStart w:id="6290" w:name="_Toc129169884"/>
      <w:bookmarkStart w:id="6291" w:name="_Toc145708263"/>
      <w:bookmarkStart w:id="6292" w:name="_Toc160570806"/>
      <w:bookmarkStart w:id="6293" w:name="_Toc162008402"/>
      <w:bookmarkStart w:id="6294" w:name="_Toc164763820"/>
      <w:r>
        <w:t>8A.1.4.2.1</w:t>
      </w:r>
      <w:r>
        <w:tab/>
        <w:t>Description</w:t>
      </w:r>
      <w:bookmarkEnd w:id="6290"/>
      <w:bookmarkEnd w:id="6291"/>
      <w:bookmarkEnd w:id="6292"/>
      <w:bookmarkEnd w:id="6293"/>
      <w:bookmarkEnd w:id="629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295" w:name="_Toc129169885"/>
      <w:bookmarkStart w:id="6296" w:name="_Toc145708264"/>
      <w:bookmarkStart w:id="6297" w:name="_Toc160570807"/>
      <w:bookmarkStart w:id="6298" w:name="_Toc162008403"/>
      <w:bookmarkStart w:id="6299" w:name="_Toc164763821"/>
      <w:r>
        <w:t>8A.1.4.2.2</w:t>
      </w:r>
      <w:r>
        <w:tab/>
        <w:t>Operation Definition</w:t>
      </w:r>
      <w:bookmarkEnd w:id="6295"/>
      <w:bookmarkEnd w:id="6296"/>
      <w:bookmarkEnd w:id="6297"/>
      <w:bookmarkEnd w:id="6298"/>
      <w:bookmarkEnd w:id="629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00" w:name="_Toc129169886"/>
      <w:bookmarkStart w:id="6301" w:name="_Toc145708265"/>
      <w:bookmarkStart w:id="6302" w:name="_Toc160570808"/>
      <w:bookmarkStart w:id="6303" w:name="_Toc162008404"/>
      <w:bookmarkStart w:id="6304" w:name="_Toc164763822"/>
      <w:r>
        <w:t>8A.1.5</w:t>
      </w:r>
      <w:r>
        <w:tab/>
        <w:t>Notifications</w:t>
      </w:r>
      <w:bookmarkEnd w:id="6300"/>
      <w:bookmarkEnd w:id="6301"/>
      <w:bookmarkEnd w:id="6302"/>
      <w:bookmarkEnd w:id="6303"/>
      <w:bookmarkEnd w:id="630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05" w:name="_Toc129169887"/>
      <w:bookmarkStart w:id="6306" w:name="_Toc145708266"/>
      <w:bookmarkStart w:id="6307" w:name="_Toc160570809"/>
      <w:bookmarkStart w:id="6308" w:name="_Toc162008405"/>
      <w:bookmarkStart w:id="6309" w:name="_Toc164763823"/>
      <w:r>
        <w:t>8A.1.6</w:t>
      </w:r>
      <w:r>
        <w:tab/>
        <w:t>Data Model</w:t>
      </w:r>
      <w:bookmarkEnd w:id="6305"/>
      <w:bookmarkEnd w:id="6306"/>
      <w:bookmarkEnd w:id="6307"/>
      <w:bookmarkEnd w:id="6308"/>
      <w:bookmarkEnd w:id="6309"/>
    </w:p>
    <w:p w14:paraId="70F60531" w14:textId="77777777" w:rsidR="00200A25" w:rsidRDefault="00200A25" w:rsidP="00200A25">
      <w:pPr>
        <w:pStyle w:val="Heading4"/>
      </w:pPr>
      <w:bookmarkStart w:id="6310" w:name="_Toc129169888"/>
      <w:bookmarkStart w:id="6311" w:name="_Toc145708267"/>
      <w:bookmarkStart w:id="6312" w:name="_Toc160570810"/>
      <w:bookmarkStart w:id="6313" w:name="_Toc162008406"/>
      <w:bookmarkStart w:id="6314" w:name="_Toc164763824"/>
      <w:r>
        <w:t>8A.1.6.1</w:t>
      </w:r>
      <w:r>
        <w:tab/>
        <w:t>General</w:t>
      </w:r>
      <w:bookmarkEnd w:id="6310"/>
      <w:bookmarkEnd w:id="6311"/>
      <w:bookmarkEnd w:id="6312"/>
      <w:bookmarkEnd w:id="6313"/>
      <w:bookmarkEnd w:id="631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15" w:name="_Toc129169889"/>
      <w:bookmarkStart w:id="6316" w:name="_Toc145708268"/>
      <w:bookmarkStart w:id="6317" w:name="_Toc160570811"/>
      <w:bookmarkStart w:id="6318" w:name="_Toc162008407"/>
      <w:bookmarkStart w:id="6319" w:name="_Toc164763825"/>
      <w:r>
        <w:t>8A.1</w:t>
      </w:r>
      <w:r>
        <w:rPr>
          <w:lang w:val="en-US"/>
        </w:rPr>
        <w:t>.6.2</w:t>
      </w:r>
      <w:r>
        <w:rPr>
          <w:lang w:val="en-US"/>
        </w:rPr>
        <w:tab/>
        <w:t>Structured data types</w:t>
      </w:r>
      <w:bookmarkEnd w:id="6315"/>
      <w:bookmarkEnd w:id="6316"/>
      <w:bookmarkEnd w:id="6317"/>
      <w:bookmarkEnd w:id="6318"/>
      <w:bookmarkEnd w:id="6319"/>
    </w:p>
    <w:p w14:paraId="7B022181" w14:textId="77777777" w:rsidR="00200A25" w:rsidRDefault="00200A25" w:rsidP="00200A25">
      <w:pPr>
        <w:pStyle w:val="Heading5"/>
      </w:pPr>
      <w:bookmarkStart w:id="6320" w:name="_Toc129169890"/>
      <w:bookmarkStart w:id="6321" w:name="_Toc145708269"/>
      <w:bookmarkStart w:id="6322" w:name="_Toc160570812"/>
      <w:bookmarkStart w:id="6323" w:name="_Toc162008408"/>
      <w:bookmarkStart w:id="6324" w:name="_Toc164763826"/>
      <w:r>
        <w:t>8A.1.6.2.1</w:t>
      </w:r>
      <w:r>
        <w:tab/>
        <w:t>Introduction</w:t>
      </w:r>
      <w:bookmarkEnd w:id="6320"/>
      <w:bookmarkEnd w:id="6321"/>
      <w:bookmarkEnd w:id="6322"/>
      <w:bookmarkEnd w:id="6323"/>
      <w:bookmarkEnd w:id="632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25" w:name="_Toc129169891"/>
      <w:bookmarkStart w:id="6326" w:name="_Toc145708270"/>
      <w:bookmarkStart w:id="6327" w:name="_Toc160570813"/>
      <w:bookmarkStart w:id="6328" w:name="_Toc162008409"/>
      <w:bookmarkStart w:id="6329" w:name="_Toc164763827"/>
      <w:r>
        <w:t>8A.1.6.2.2</w:t>
      </w:r>
      <w:r>
        <w:tab/>
        <w:t xml:space="preserve">Type: </w:t>
      </w:r>
      <w:bookmarkEnd w:id="6325"/>
      <w:r>
        <w:t>SelEESDecInfo</w:t>
      </w:r>
      <w:bookmarkEnd w:id="6326"/>
      <w:bookmarkEnd w:id="6327"/>
      <w:bookmarkEnd w:id="6328"/>
      <w:bookmarkEnd w:id="632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330" w:name="_Toc129169894"/>
      <w:bookmarkStart w:id="6331" w:name="_Toc145708271"/>
      <w:bookmarkStart w:id="6332" w:name="_Toc160570814"/>
      <w:bookmarkStart w:id="6333" w:name="_Toc162008410"/>
      <w:bookmarkStart w:id="6334" w:name="_Toc164763828"/>
      <w:r>
        <w:t>8A.1</w:t>
      </w:r>
      <w:r>
        <w:rPr>
          <w:lang w:val="en-US"/>
        </w:rPr>
        <w:t>.6.3</w:t>
      </w:r>
      <w:r>
        <w:rPr>
          <w:lang w:val="en-US"/>
        </w:rPr>
        <w:tab/>
        <w:t>Simple data types and enumerations</w:t>
      </w:r>
      <w:bookmarkEnd w:id="6330"/>
      <w:bookmarkEnd w:id="6331"/>
      <w:bookmarkEnd w:id="6332"/>
      <w:bookmarkEnd w:id="6333"/>
      <w:bookmarkEnd w:id="6334"/>
    </w:p>
    <w:p w14:paraId="582338F5" w14:textId="77777777" w:rsidR="00910CC4" w:rsidRDefault="00910CC4" w:rsidP="00910CC4">
      <w:pPr>
        <w:pStyle w:val="Heading5"/>
      </w:pPr>
      <w:bookmarkStart w:id="6335" w:name="_Toc160570815"/>
      <w:bookmarkStart w:id="6336" w:name="_Toc162008411"/>
      <w:bookmarkStart w:id="6337" w:name="_Toc164763829"/>
      <w:r>
        <w:t>8A.1</w:t>
      </w:r>
      <w:r>
        <w:rPr>
          <w:lang w:val="en-US"/>
        </w:rPr>
        <w:t>.6.3</w:t>
      </w:r>
      <w:r>
        <w:t>.1</w:t>
      </w:r>
      <w:r>
        <w:tab/>
        <w:t>Introduction</w:t>
      </w:r>
      <w:bookmarkEnd w:id="6335"/>
      <w:bookmarkEnd w:id="6336"/>
      <w:bookmarkEnd w:id="633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338" w:name="_Toc160570816"/>
      <w:bookmarkStart w:id="6339" w:name="_Toc162008412"/>
      <w:bookmarkStart w:id="6340" w:name="_Toc164763830"/>
      <w:r>
        <w:t>8A.1</w:t>
      </w:r>
      <w:r>
        <w:rPr>
          <w:lang w:val="en-US"/>
        </w:rPr>
        <w:t>.6.3</w:t>
      </w:r>
      <w:r>
        <w:t>.2</w:t>
      </w:r>
      <w:r>
        <w:tab/>
        <w:t>Simple data types</w:t>
      </w:r>
      <w:bookmarkEnd w:id="6338"/>
      <w:bookmarkEnd w:id="6339"/>
      <w:bookmarkEnd w:id="634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341" w:name="_Toc160570817"/>
      <w:bookmarkStart w:id="6342" w:name="_Toc162008413"/>
      <w:bookmarkStart w:id="6343" w:name="_Toc16476383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41"/>
      <w:bookmarkEnd w:id="6342"/>
      <w:bookmarkEnd w:id="634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344" w:name="_Toc160570818"/>
      <w:bookmarkStart w:id="6345" w:name="_Toc162008414"/>
      <w:bookmarkStart w:id="6346" w:name="_Toc164763832"/>
      <w:r>
        <w:t>8A.1</w:t>
      </w:r>
      <w:r>
        <w:rPr>
          <w:lang w:val="en-US"/>
        </w:rPr>
        <w:t>.6</w:t>
      </w:r>
      <w:r>
        <w:t>.5</w:t>
      </w:r>
      <w:r>
        <w:tab/>
        <w:t>Binary data</w:t>
      </w:r>
      <w:bookmarkEnd w:id="6344"/>
      <w:bookmarkEnd w:id="6345"/>
      <w:bookmarkEnd w:id="6346"/>
    </w:p>
    <w:p w14:paraId="0B0C5C1B" w14:textId="77777777" w:rsidR="00910CC4" w:rsidRDefault="00910CC4" w:rsidP="00910CC4">
      <w:pPr>
        <w:pStyle w:val="Heading5"/>
      </w:pPr>
      <w:bookmarkStart w:id="6347" w:name="_Toc160570819"/>
      <w:bookmarkStart w:id="6348" w:name="_Toc162008415"/>
      <w:bookmarkStart w:id="6349" w:name="_Toc164763833"/>
      <w:r>
        <w:t>8A.1</w:t>
      </w:r>
      <w:r>
        <w:rPr>
          <w:lang w:val="en-US"/>
        </w:rPr>
        <w:t>.6</w:t>
      </w:r>
      <w:r>
        <w:t>.5.1</w:t>
      </w:r>
      <w:r>
        <w:tab/>
        <w:t>Binary Data Types</w:t>
      </w:r>
      <w:bookmarkEnd w:id="6347"/>
      <w:bookmarkEnd w:id="6348"/>
      <w:bookmarkEnd w:id="634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350" w:name="_Toc129169903"/>
      <w:bookmarkStart w:id="6351" w:name="_Toc145708272"/>
      <w:bookmarkStart w:id="6352" w:name="_Toc160570820"/>
      <w:bookmarkStart w:id="6353" w:name="_Toc162008416"/>
      <w:bookmarkStart w:id="6354" w:name="_Toc164763834"/>
      <w:r>
        <w:t>8A.1.7</w:t>
      </w:r>
      <w:r>
        <w:tab/>
        <w:t>Error Handling</w:t>
      </w:r>
      <w:bookmarkEnd w:id="6350"/>
      <w:bookmarkEnd w:id="6351"/>
      <w:bookmarkEnd w:id="6352"/>
      <w:bookmarkEnd w:id="6353"/>
      <w:bookmarkEnd w:id="6354"/>
    </w:p>
    <w:p w14:paraId="28DDC070" w14:textId="77777777" w:rsidR="00200A25" w:rsidRDefault="00200A25" w:rsidP="00200A25">
      <w:pPr>
        <w:pStyle w:val="Heading4"/>
      </w:pPr>
      <w:bookmarkStart w:id="6355" w:name="_Toc129169904"/>
      <w:bookmarkStart w:id="6356" w:name="_Toc145708273"/>
      <w:bookmarkStart w:id="6357" w:name="_Toc160570821"/>
      <w:bookmarkStart w:id="6358" w:name="_Toc162008417"/>
      <w:bookmarkStart w:id="6359" w:name="_Toc164763835"/>
      <w:r>
        <w:t>8A.1.7.1</w:t>
      </w:r>
      <w:r>
        <w:tab/>
        <w:t>General</w:t>
      </w:r>
      <w:bookmarkEnd w:id="6355"/>
      <w:bookmarkEnd w:id="6356"/>
      <w:bookmarkEnd w:id="6357"/>
      <w:bookmarkEnd w:id="6358"/>
      <w:bookmarkEnd w:id="635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360" w:name="_Toc129169905"/>
      <w:bookmarkStart w:id="6361" w:name="_Toc145708274"/>
      <w:bookmarkStart w:id="6362" w:name="_Toc160570822"/>
      <w:bookmarkStart w:id="6363" w:name="_Toc162008418"/>
      <w:bookmarkStart w:id="6364" w:name="_Toc164763836"/>
      <w:r>
        <w:t>8A.1.7.2</w:t>
      </w:r>
      <w:r>
        <w:tab/>
        <w:t>Protocol Errors</w:t>
      </w:r>
      <w:bookmarkEnd w:id="6360"/>
      <w:bookmarkEnd w:id="6361"/>
      <w:bookmarkEnd w:id="6362"/>
      <w:bookmarkEnd w:id="6363"/>
      <w:bookmarkEnd w:id="636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365" w:name="_Toc129169906"/>
      <w:bookmarkStart w:id="6366" w:name="_Toc145708275"/>
      <w:bookmarkStart w:id="6367" w:name="_Toc160570823"/>
      <w:bookmarkStart w:id="6368" w:name="_Toc162008419"/>
      <w:bookmarkStart w:id="6369" w:name="_Toc164763837"/>
      <w:r>
        <w:t>8A.1.7.3</w:t>
      </w:r>
      <w:r>
        <w:tab/>
        <w:t>Application Errors</w:t>
      </w:r>
      <w:bookmarkEnd w:id="6365"/>
      <w:bookmarkEnd w:id="6366"/>
      <w:bookmarkEnd w:id="6367"/>
      <w:bookmarkEnd w:id="6368"/>
      <w:bookmarkEnd w:id="636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370" w:name="_Toc129169907"/>
      <w:bookmarkStart w:id="6371" w:name="_Toc145708276"/>
      <w:bookmarkStart w:id="6372" w:name="_Toc160570824"/>
      <w:bookmarkStart w:id="6373" w:name="_Toc162008420"/>
      <w:bookmarkStart w:id="6374" w:name="_Toc164763838"/>
      <w:r>
        <w:t>8A.1.8</w:t>
      </w:r>
      <w:r>
        <w:tab/>
        <w:t>Feature negotiation</w:t>
      </w:r>
      <w:bookmarkEnd w:id="6370"/>
      <w:bookmarkEnd w:id="6371"/>
      <w:bookmarkEnd w:id="6372"/>
      <w:bookmarkEnd w:id="6373"/>
      <w:bookmarkEnd w:id="637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375" w:name="_Toc85734513"/>
      <w:bookmarkStart w:id="6376" w:name="_Toc89431812"/>
      <w:bookmarkStart w:id="6377" w:name="_Toc97042726"/>
      <w:bookmarkStart w:id="6378" w:name="_Toc97045870"/>
      <w:bookmarkStart w:id="6379" w:name="_Toc97155615"/>
      <w:bookmarkStart w:id="6380" w:name="_Toc101521707"/>
      <w:bookmarkStart w:id="6381" w:name="_Toc138762014"/>
      <w:bookmarkStart w:id="6382" w:name="_Toc145708277"/>
      <w:bookmarkStart w:id="6383" w:name="_Toc160570825"/>
      <w:bookmarkStart w:id="6384" w:name="_Toc162008421"/>
      <w:bookmarkStart w:id="6385" w:name="_Toc164763839"/>
      <w:r>
        <w:t>9</w:t>
      </w:r>
      <w:r>
        <w:tab/>
        <w:t>Edge Configuration Server API Definitions</w:t>
      </w:r>
      <w:bookmarkEnd w:id="6375"/>
      <w:bookmarkEnd w:id="6376"/>
      <w:bookmarkEnd w:id="6377"/>
      <w:bookmarkEnd w:id="6378"/>
      <w:bookmarkEnd w:id="6379"/>
      <w:bookmarkEnd w:id="6380"/>
      <w:bookmarkEnd w:id="6381"/>
      <w:bookmarkEnd w:id="6382"/>
      <w:bookmarkEnd w:id="6383"/>
      <w:bookmarkEnd w:id="6384"/>
      <w:bookmarkEnd w:id="6385"/>
    </w:p>
    <w:p w14:paraId="1DF21928" w14:textId="74ACB88C" w:rsidR="00BE2C62" w:rsidRDefault="00BE2C62" w:rsidP="00426348"/>
    <w:p w14:paraId="2EB69EEF" w14:textId="60A34CEB" w:rsidR="00721A12" w:rsidRPr="00771852" w:rsidRDefault="00721A12" w:rsidP="00721A12">
      <w:pPr>
        <w:pStyle w:val="Heading2"/>
      </w:pPr>
      <w:bookmarkStart w:id="6386" w:name="_Toc85734514"/>
      <w:bookmarkStart w:id="6387" w:name="_Toc89431813"/>
      <w:bookmarkStart w:id="6388" w:name="_Toc97042727"/>
      <w:bookmarkStart w:id="6389" w:name="_Toc97045871"/>
      <w:bookmarkStart w:id="6390" w:name="_Toc97155616"/>
      <w:bookmarkStart w:id="6391" w:name="_Toc101521708"/>
      <w:bookmarkStart w:id="6392" w:name="_Toc138762015"/>
      <w:bookmarkStart w:id="6393" w:name="_Toc145708278"/>
      <w:bookmarkStart w:id="6394" w:name="_Toc160570826"/>
      <w:bookmarkStart w:id="6395" w:name="_Toc162008422"/>
      <w:bookmarkStart w:id="6396" w:name="_Toc164763840"/>
      <w:bookmarkStart w:id="6397" w:name="_Toc61651623"/>
      <w:r>
        <w:t>9.1</w:t>
      </w:r>
      <w:r>
        <w:tab/>
        <w:t>Eecs_EESRegistration API</w:t>
      </w:r>
      <w:bookmarkEnd w:id="6386"/>
      <w:bookmarkEnd w:id="6387"/>
      <w:bookmarkEnd w:id="6388"/>
      <w:bookmarkEnd w:id="6389"/>
      <w:bookmarkEnd w:id="6390"/>
      <w:bookmarkEnd w:id="6391"/>
      <w:bookmarkEnd w:id="6392"/>
      <w:bookmarkEnd w:id="6393"/>
      <w:bookmarkEnd w:id="6394"/>
      <w:bookmarkEnd w:id="6395"/>
      <w:bookmarkEnd w:id="6396"/>
    </w:p>
    <w:p w14:paraId="2EFBFDBF" w14:textId="435B92F7" w:rsidR="00721A12" w:rsidRDefault="00721A12" w:rsidP="00721A12">
      <w:pPr>
        <w:pStyle w:val="Heading3"/>
      </w:pPr>
      <w:bookmarkStart w:id="6398" w:name="_Toc85734515"/>
      <w:bookmarkStart w:id="6399" w:name="_Toc89431814"/>
      <w:bookmarkStart w:id="6400" w:name="_Toc97042728"/>
      <w:bookmarkStart w:id="6401" w:name="_Toc97045872"/>
      <w:bookmarkStart w:id="6402" w:name="_Toc97155617"/>
      <w:bookmarkStart w:id="6403" w:name="_Toc101521709"/>
      <w:bookmarkStart w:id="6404" w:name="_Toc138762016"/>
      <w:bookmarkStart w:id="6405" w:name="_Toc145708279"/>
      <w:bookmarkStart w:id="6406" w:name="_Toc160570827"/>
      <w:bookmarkStart w:id="6407" w:name="_Toc162008423"/>
      <w:bookmarkStart w:id="6408" w:name="_Toc164763841"/>
      <w:r>
        <w:t>9.1.1</w:t>
      </w:r>
      <w:r>
        <w:tab/>
      </w:r>
      <w:bookmarkEnd w:id="6398"/>
      <w:r w:rsidR="009616F6">
        <w:t>Introduction</w:t>
      </w:r>
      <w:bookmarkEnd w:id="6399"/>
      <w:bookmarkEnd w:id="6400"/>
      <w:bookmarkEnd w:id="6401"/>
      <w:bookmarkEnd w:id="6402"/>
      <w:bookmarkEnd w:id="6403"/>
      <w:bookmarkEnd w:id="6404"/>
      <w:bookmarkEnd w:id="6405"/>
      <w:bookmarkEnd w:id="6406"/>
      <w:bookmarkEnd w:id="6407"/>
      <w:bookmarkEnd w:id="640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09" w:name="_Toc85734516"/>
      <w:bookmarkStart w:id="6410" w:name="_Toc89431815"/>
      <w:bookmarkStart w:id="6411" w:name="_Toc97042729"/>
      <w:bookmarkStart w:id="6412" w:name="_Toc97045873"/>
      <w:bookmarkStart w:id="6413" w:name="_Toc97155618"/>
      <w:bookmarkStart w:id="6414" w:name="_Toc101521710"/>
      <w:bookmarkStart w:id="6415" w:name="_Toc138762017"/>
      <w:bookmarkStart w:id="6416" w:name="_Toc145708280"/>
      <w:bookmarkStart w:id="6417" w:name="_Toc160570828"/>
      <w:bookmarkStart w:id="6418" w:name="_Toc162008424"/>
      <w:bookmarkStart w:id="6419" w:name="_Toc164763842"/>
      <w:r>
        <w:t>9.1</w:t>
      </w:r>
      <w:r w:rsidR="00721A12">
        <w:t>.2</w:t>
      </w:r>
      <w:r w:rsidR="00721A12">
        <w:tab/>
        <w:t>Resources</w:t>
      </w:r>
      <w:bookmarkEnd w:id="6409"/>
      <w:bookmarkEnd w:id="6410"/>
      <w:bookmarkEnd w:id="6411"/>
      <w:bookmarkEnd w:id="6412"/>
      <w:bookmarkEnd w:id="6413"/>
      <w:bookmarkEnd w:id="6414"/>
      <w:bookmarkEnd w:id="6415"/>
      <w:bookmarkEnd w:id="6416"/>
      <w:bookmarkEnd w:id="6417"/>
      <w:bookmarkEnd w:id="6418"/>
      <w:bookmarkEnd w:id="6419"/>
    </w:p>
    <w:p w14:paraId="0225CA2C" w14:textId="79D88178" w:rsidR="00721A12" w:rsidRDefault="00293795" w:rsidP="00721A12">
      <w:pPr>
        <w:pStyle w:val="Heading4"/>
      </w:pPr>
      <w:bookmarkStart w:id="6420" w:name="_Toc85734517"/>
      <w:bookmarkStart w:id="6421" w:name="_Toc89431816"/>
      <w:bookmarkStart w:id="6422" w:name="_Toc97042730"/>
      <w:bookmarkStart w:id="6423" w:name="_Toc97045874"/>
      <w:bookmarkStart w:id="6424" w:name="_Toc97155619"/>
      <w:bookmarkStart w:id="6425" w:name="_Toc101521711"/>
      <w:bookmarkStart w:id="6426" w:name="_Toc138762018"/>
      <w:bookmarkStart w:id="6427" w:name="_Toc145708281"/>
      <w:bookmarkStart w:id="6428" w:name="_Toc160570829"/>
      <w:bookmarkStart w:id="6429" w:name="_Toc162008425"/>
      <w:bookmarkStart w:id="6430" w:name="_Toc164763843"/>
      <w:r>
        <w:t>9.1</w:t>
      </w:r>
      <w:r w:rsidR="00721A12">
        <w:t>.2.1</w:t>
      </w:r>
      <w:r w:rsidR="00721A12">
        <w:tab/>
        <w:t>Overview</w:t>
      </w:r>
      <w:bookmarkEnd w:id="6420"/>
      <w:bookmarkEnd w:id="6421"/>
      <w:bookmarkEnd w:id="6422"/>
      <w:bookmarkEnd w:id="6423"/>
      <w:bookmarkEnd w:id="6424"/>
      <w:bookmarkEnd w:id="6425"/>
      <w:bookmarkEnd w:id="6426"/>
      <w:bookmarkEnd w:id="6427"/>
      <w:bookmarkEnd w:id="6428"/>
      <w:bookmarkEnd w:id="6429"/>
      <w:bookmarkEnd w:id="643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75pt" o:ole="">
            <v:imagedata r:id="rId43" o:title=""/>
          </v:shape>
          <o:OLEObject Type="Embed" ProgID="Visio.Drawing.11" ShapeID="_x0000_i1041" DrawAspect="Content" ObjectID="_177537616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431" w:name="_Toc85734518"/>
      <w:bookmarkStart w:id="6432" w:name="_Toc89431817"/>
      <w:bookmarkStart w:id="6433" w:name="_Toc97042731"/>
      <w:bookmarkStart w:id="6434" w:name="_Toc97045875"/>
      <w:bookmarkStart w:id="6435" w:name="_Toc97155620"/>
      <w:bookmarkStart w:id="6436" w:name="_Toc101521712"/>
      <w:bookmarkStart w:id="6437" w:name="_Toc138762019"/>
      <w:bookmarkStart w:id="6438" w:name="_Toc145708282"/>
      <w:bookmarkStart w:id="6439" w:name="_Toc160570830"/>
      <w:bookmarkStart w:id="6440" w:name="_Toc162008426"/>
      <w:bookmarkStart w:id="6441" w:name="_Toc164763844"/>
      <w:r>
        <w:t>9.</w:t>
      </w:r>
      <w:r w:rsidR="00293795">
        <w:t>1</w:t>
      </w:r>
      <w:r>
        <w:t>.2.2</w:t>
      </w:r>
      <w:r>
        <w:tab/>
        <w:t>Resource</w:t>
      </w:r>
      <w:r w:rsidRPr="00831458">
        <w:t xml:space="preserve">: </w:t>
      </w:r>
      <w:r>
        <w:t>EES Registrations</w:t>
      </w:r>
      <w:bookmarkEnd w:id="6431"/>
      <w:bookmarkEnd w:id="6432"/>
      <w:bookmarkEnd w:id="6433"/>
      <w:bookmarkEnd w:id="6434"/>
      <w:bookmarkEnd w:id="6435"/>
      <w:bookmarkEnd w:id="6436"/>
      <w:bookmarkEnd w:id="6437"/>
      <w:bookmarkEnd w:id="6438"/>
      <w:bookmarkEnd w:id="6439"/>
      <w:bookmarkEnd w:id="6440"/>
      <w:bookmarkEnd w:id="6441"/>
    </w:p>
    <w:p w14:paraId="27AA3C4C" w14:textId="30F15DD2" w:rsidR="00721A12" w:rsidRDefault="00721A12" w:rsidP="00721A12">
      <w:pPr>
        <w:pStyle w:val="Heading5"/>
        <w:rPr>
          <w:lang w:eastAsia="zh-CN"/>
        </w:rPr>
      </w:pPr>
      <w:bookmarkStart w:id="6442" w:name="_Toc85734519"/>
      <w:bookmarkStart w:id="6443" w:name="_Toc89431818"/>
      <w:bookmarkStart w:id="6444" w:name="_Toc97042732"/>
      <w:bookmarkStart w:id="6445" w:name="_Toc97045876"/>
      <w:bookmarkStart w:id="6446" w:name="_Toc97155621"/>
      <w:bookmarkStart w:id="6447" w:name="_Toc101521713"/>
      <w:bookmarkStart w:id="6448" w:name="_Toc138762020"/>
      <w:bookmarkStart w:id="6449" w:name="_Toc145708283"/>
      <w:bookmarkStart w:id="6450" w:name="_Toc160570831"/>
      <w:bookmarkStart w:id="6451" w:name="_Toc162008427"/>
      <w:bookmarkStart w:id="6452" w:name="_Toc164763845"/>
      <w:r>
        <w:rPr>
          <w:lang w:eastAsia="zh-CN"/>
        </w:rPr>
        <w:t>9.</w:t>
      </w:r>
      <w:r w:rsidR="00293795">
        <w:rPr>
          <w:lang w:eastAsia="zh-CN"/>
        </w:rPr>
        <w:t>1</w:t>
      </w:r>
      <w:r>
        <w:rPr>
          <w:lang w:eastAsia="zh-CN"/>
        </w:rPr>
        <w:t>.2.2.1</w:t>
      </w:r>
      <w:r>
        <w:rPr>
          <w:lang w:eastAsia="zh-CN"/>
        </w:rPr>
        <w:tab/>
        <w:t>Description</w:t>
      </w:r>
      <w:bookmarkEnd w:id="6442"/>
      <w:bookmarkEnd w:id="6443"/>
      <w:bookmarkEnd w:id="6444"/>
      <w:bookmarkEnd w:id="6445"/>
      <w:bookmarkEnd w:id="6446"/>
      <w:bookmarkEnd w:id="6447"/>
      <w:bookmarkEnd w:id="6448"/>
      <w:bookmarkEnd w:id="6449"/>
      <w:bookmarkEnd w:id="6450"/>
      <w:bookmarkEnd w:id="6451"/>
      <w:bookmarkEnd w:id="645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453" w:name="_Toc85734520"/>
      <w:bookmarkStart w:id="6454" w:name="_Toc89431819"/>
      <w:bookmarkStart w:id="6455" w:name="_Toc97042733"/>
      <w:bookmarkStart w:id="6456" w:name="_Toc97045877"/>
      <w:bookmarkStart w:id="6457" w:name="_Toc97155622"/>
      <w:bookmarkStart w:id="6458" w:name="_Toc101521714"/>
      <w:bookmarkStart w:id="6459" w:name="_Toc138762021"/>
      <w:bookmarkStart w:id="6460" w:name="_Toc145708284"/>
      <w:bookmarkStart w:id="6461" w:name="_Toc160570832"/>
      <w:bookmarkStart w:id="6462" w:name="_Toc162008428"/>
      <w:bookmarkStart w:id="6463" w:name="_Toc164763846"/>
      <w:r>
        <w:rPr>
          <w:lang w:eastAsia="zh-CN"/>
        </w:rPr>
        <w:t>9.</w:t>
      </w:r>
      <w:r w:rsidR="00293795">
        <w:rPr>
          <w:lang w:eastAsia="zh-CN"/>
        </w:rPr>
        <w:t>1</w:t>
      </w:r>
      <w:r>
        <w:rPr>
          <w:lang w:eastAsia="zh-CN"/>
        </w:rPr>
        <w:t>.2.2.2</w:t>
      </w:r>
      <w:r>
        <w:rPr>
          <w:lang w:eastAsia="zh-CN"/>
        </w:rPr>
        <w:tab/>
        <w:t>Resource Definition</w:t>
      </w:r>
      <w:bookmarkEnd w:id="6453"/>
      <w:bookmarkEnd w:id="6454"/>
      <w:bookmarkEnd w:id="6455"/>
      <w:bookmarkEnd w:id="6456"/>
      <w:bookmarkEnd w:id="6457"/>
      <w:bookmarkEnd w:id="6458"/>
      <w:bookmarkEnd w:id="6459"/>
      <w:bookmarkEnd w:id="6460"/>
      <w:bookmarkEnd w:id="6461"/>
      <w:bookmarkEnd w:id="6462"/>
      <w:bookmarkEnd w:id="646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464" w:name="_Toc85734521"/>
      <w:bookmarkStart w:id="6465" w:name="_Toc89431820"/>
      <w:bookmarkStart w:id="6466" w:name="_Toc97042734"/>
      <w:bookmarkStart w:id="6467" w:name="_Toc97045878"/>
      <w:bookmarkStart w:id="6468" w:name="_Toc97155623"/>
      <w:bookmarkStart w:id="6469" w:name="_Toc101521715"/>
      <w:bookmarkStart w:id="6470" w:name="_Toc138762022"/>
      <w:bookmarkStart w:id="6471" w:name="_Toc145708285"/>
      <w:bookmarkStart w:id="6472" w:name="_Toc160570833"/>
      <w:bookmarkStart w:id="6473" w:name="_Toc162008429"/>
      <w:bookmarkStart w:id="6474" w:name="_Toc164763847"/>
      <w:r>
        <w:rPr>
          <w:lang w:eastAsia="zh-CN"/>
        </w:rPr>
        <w:t>9.</w:t>
      </w:r>
      <w:r w:rsidR="00293795">
        <w:rPr>
          <w:lang w:eastAsia="zh-CN"/>
        </w:rPr>
        <w:t>1</w:t>
      </w:r>
      <w:r>
        <w:rPr>
          <w:lang w:eastAsia="zh-CN"/>
        </w:rPr>
        <w:t>.2.2.3</w:t>
      </w:r>
      <w:r>
        <w:rPr>
          <w:lang w:eastAsia="zh-CN"/>
        </w:rPr>
        <w:tab/>
        <w:t>Resource Standard Methods</w:t>
      </w:r>
      <w:bookmarkEnd w:id="6464"/>
      <w:bookmarkEnd w:id="6465"/>
      <w:bookmarkEnd w:id="6466"/>
      <w:bookmarkEnd w:id="6467"/>
      <w:bookmarkEnd w:id="6468"/>
      <w:bookmarkEnd w:id="6469"/>
      <w:bookmarkEnd w:id="6470"/>
      <w:bookmarkEnd w:id="6471"/>
      <w:bookmarkEnd w:id="6472"/>
      <w:bookmarkEnd w:id="6473"/>
      <w:bookmarkEnd w:id="6474"/>
    </w:p>
    <w:p w14:paraId="5D8DC62D" w14:textId="0FAB59F2" w:rsidR="00721A12" w:rsidRDefault="00721A12" w:rsidP="00721A12">
      <w:pPr>
        <w:pStyle w:val="Heading6"/>
        <w:rPr>
          <w:lang w:eastAsia="zh-CN"/>
        </w:rPr>
      </w:pPr>
      <w:bookmarkStart w:id="6475" w:name="_Toc85734522"/>
      <w:bookmarkStart w:id="6476" w:name="_Toc89431821"/>
      <w:bookmarkStart w:id="6477" w:name="_Toc97042735"/>
      <w:bookmarkStart w:id="6478" w:name="_Toc97045879"/>
      <w:bookmarkStart w:id="6479" w:name="_Toc97155624"/>
      <w:bookmarkStart w:id="6480" w:name="_Toc101521716"/>
      <w:bookmarkStart w:id="6481" w:name="_Toc138762023"/>
      <w:bookmarkStart w:id="6482" w:name="_Toc145708286"/>
      <w:bookmarkStart w:id="6483" w:name="_Toc160570834"/>
      <w:bookmarkStart w:id="6484" w:name="_Toc162008430"/>
      <w:bookmarkStart w:id="6485" w:name="_Toc164763848"/>
      <w:r>
        <w:rPr>
          <w:lang w:eastAsia="zh-CN"/>
        </w:rPr>
        <w:t>9.</w:t>
      </w:r>
      <w:r w:rsidR="00293795">
        <w:rPr>
          <w:lang w:eastAsia="zh-CN"/>
        </w:rPr>
        <w:t>1</w:t>
      </w:r>
      <w:r>
        <w:rPr>
          <w:lang w:eastAsia="zh-CN"/>
        </w:rPr>
        <w:t>.2.2.3.1</w:t>
      </w:r>
      <w:r>
        <w:rPr>
          <w:lang w:eastAsia="zh-CN"/>
        </w:rPr>
        <w:tab/>
        <w:t>POST</w:t>
      </w:r>
      <w:bookmarkEnd w:id="6475"/>
      <w:bookmarkEnd w:id="6476"/>
      <w:bookmarkEnd w:id="6477"/>
      <w:bookmarkEnd w:id="6478"/>
      <w:bookmarkEnd w:id="6479"/>
      <w:bookmarkEnd w:id="6480"/>
      <w:bookmarkEnd w:id="6481"/>
      <w:bookmarkEnd w:id="6482"/>
      <w:bookmarkEnd w:id="6483"/>
      <w:bookmarkEnd w:id="6484"/>
      <w:bookmarkEnd w:id="648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486" w:name="_Toc85734523"/>
      <w:bookmarkStart w:id="6487" w:name="_Toc89431822"/>
      <w:bookmarkStart w:id="6488" w:name="_Toc97042736"/>
      <w:bookmarkStart w:id="6489" w:name="_Toc97045880"/>
      <w:bookmarkStart w:id="6490" w:name="_Toc97155625"/>
      <w:bookmarkStart w:id="6491" w:name="_Toc101521717"/>
      <w:bookmarkStart w:id="6492" w:name="_Toc138762024"/>
      <w:bookmarkStart w:id="6493" w:name="_Toc145708287"/>
      <w:bookmarkStart w:id="6494" w:name="_Toc160570835"/>
      <w:bookmarkStart w:id="6495" w:name="_Toc162008431"/>
      <w:bookmarkStart w:id="6496" w:name="_Toc164763849"/>
      <w:r>
        <w:rPr>
          <w:lang w:eastAsia="zh-CN"/>
        </w:rPr>
        <w:t>9.</w:t>
      </w:r>
      <w:r w:rsidR="00293795">
        <w:rPr>
          <w:lang w:eastAsia="zh-CN"/>
        </w:rPr>
        <w:t>1</w:t>
      </w:r>
      <w:r>
        <w:rPr>
          <w:lang w:eastAsia="zh-CN"/>
        </w:rPr>
        <w:t>.2.2.4</w:t>
      </w:r>
      <w:r>
        <w:rPr>
          <w:lang w:eastAsia="zh-CN"/>
        </w:rPr>
        <w:tab/>
        <w:t>Resource Custom Operations</w:t>
      </w:r>
      <w:bookmarkEnd w:id="6486"/>
      <w:bookmarkEnd w:id="6487"/>
      <w:bookmarkEnd w:id="6488"/>
      <w:bookmarkEnd w:id="6489"/>
      <w:bookmarkEnd w:id="6490"/>
      <w:bookmarkEnd w:id="6491"/>
      <w:bookmarkEnd w:id="6492"/>
      <w:bookmarkEnd w:id="6493"/>
      <w:bookmarkEnd w:id="6494"/>
      <w:bookmarkEnd w:id="6495"/>
      <w:bookmarkEnd w:id="6496"/>
    </w:p>
    <w:p w14:paraId="202A7B73" w14:textId="77777777" w:rsidR="00721A12" w:rsidRDefault="00721A12" w:rsidP="00721A12">
      <w:r>
        <w:t>None.</w:t>
      </w:r>
    </w:p>
    <w:p w14:paraId="18CEB14A" w14:textId="711A8F14" w:rsidR="00721A12" w:rsidRDefault="00721A12" w:rsidP="00721A12">
      <w:pPr>
        <w:pStyle w:val="Heading4"/>
      </w:pPr>
      <w:bookmarkStart w:id="6497" w:name="_Toc85734524"/>
      <w:bookmarkStart w:id="6498" w:name="_Toc89431823"/>
      <w:bookmarkStart w:id="6499" w:name="_Toc97042737"/>
      <w:bookmarkStart w:id="6500" w:name="_Toc97045881"/>
      <w:bookmarkStart w:id="6501" w:name="_Toc97155626"/>
      <w:bookmarkStart w:id="6502" w:name="_Toc101521718"/>
      <w:bookmarkStart w:id="6503" w:name="_Toc138762025"/>
      <w:bookmarkStart w:id="6504" w:name="_Toc145708288"/>
      <w:bookmarkStart w:id="6505" w:name="_Toc160570836"/>
      <w:bookmarkStart w:id="6506" w:name="_Toc162008432"/>
      <w:bookmarkStart w:id="6507" w:name="_Toc164763850"/>
      <w:r>
        <w:t>9.</w:t>
      </w:r>
      <w:r w:rsidR="00293795">
        <w:t>1</w:t>
      </w:r>
      <w:r>
        <w:t>.2.3</w:t>
      </w:r>
      <w:r>
        <w:tab/>
        <w:t>Resource</w:t>
      </w:r>
      <w:r w:rsidRPr="00831458">
        <w:t xml:space="preserve">: </w:t>
      </w:r>
      <w:r>
        <w:t>Individual EES Registration</w:t>
      </w:r>
      <w:bookmarkEnd w:id="6497"/>
      <w:bookmarkEnd w:id="6498"/>
      <w:bookmarkEnd w:id="6499"/>
      <w:bookmarkEnd w:id="6500"/>
      <w:bookmarkEnd w:id="6501"/>
      <w:bookmarkEnd w:id="6502"/>
      <w:bookmarkEnd w:id="6503"/>
      <w:bookmarkEnd w:id="6504"/>
      <w:bookmarkEnd w:id="6505"/>
      <w:bookmarkEnd w:id="6506"/>
      <w:bookmarkEnd w:id="6507"/>
    </w:p>
    <w:p w14:paraId="4C741470" w14:textId="48DBC111" w:rsidR="00721A12" w:rsidRDefault="00721A12" w:rsidP="00721A12">
      <w:pPr>
        <w:pStyle w:val="Heading5"/>
        <w:rPr>
          <w:lang w:eastAsia="zh-CN"/>
        </w:rPr>
      </w:pPr>
      <w:bookmarkStart w:id="6508" w:name="_Toc85734525"/>
      <w:bookmarkStart w:id="6509" w:name="_Toc89431824"/>
      <w:bookmarkStart w:id="6510" w:name="_Toc97042738"/>
      <w:bookmarkStart w:id="6511" w:name="_Toc97045882"/>
      <w:bookmarkStart w:id="6512" w:name="_Toc97155627"/>
      <w:bookmarkStart w:id="6513" w:name="_Toc101521719"/>
      <w:bookmarkStart w:id="6514" w:name="_Toc138762026"/>
      <w:bookmarkStart w:id="6515" w:name="_Toc145708289"/>
      <w:bookmarkStart w:id="6516" w:name="_Toc160570837"/>
      <w:bookmarkStart w:id="6517" w:name="_Toc162008433"/>
      <w:bookmarkStart w:id="6518" w:name="_Toc164763851"/>
      <w:r>
        <w:rPr>
          <w:lang w:eastAsia="zh-CN"/>
        </w:rPr>
        <w:t>9.</w:t>
      </w:r>
      <w:r w:rsidR="00293795">
        <w:rPr>
          <w:lang w:eastAsia="zh-CN"/>
        </w:rPr>
        <w:t>1</w:t>
      </w:r>
      <w:r>
        <w:rPr>
          <w:lang w:eastAsia="zh-CN"/>
        </w:rPr>
        <w:t>.2.3.1</w:t>
      </w:r>
      <w:r>
        <w:rPr>
          <w:lang w:eastAsia="zh-CN"/>
        </w:rPr>
        <w:tab/>
        <w:t>Description</w:t>
      </w:r>
      <w:bookmarkEnd w:id="6508"/>
      <w:bookmarkEnd w:id="6509"/>
      <w:bookmarkEnd w:id="6510"/>
      <w:bookmarkEnd w:id="6511"/>
      <w:bookmarkEnd w:id="6512"/>
      <w:bookmarkEnd w:id="6513"/>
      <w:bookmarkEnd w:id="6514"/>
      <w:bookmarkEnd w:id="6515"/>
      <w:bookmarkEnd w:id="6516"/>
      <w:bookmarkEnd w:id="6517"/>
      <w:bookmarkEnd w:id="651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19" w:name="_Toc85734526"/>
      <w:bookmarkStart w:id="6520" w:name="_Toc89431825"/>
      <w:bookmarkStart w:id="6521" w:name="_Toc97042739"/>
      <w:bookmarkStart w:id="6522" w:name="_Toc97045883"/>
      <w:bookmarkStart w:id="6523" w:name="_Toc97155628"/>
      <w:bookmarkStart w:id="6524" w:name="_Toc101521720"/>
      <w:bookmarkStart w:id="6525" w:name="_Toc138762027"/>
      <w:bookmarkStart w:id="6526" w:name="_Toc145708290"/>
      <w:bookmarkStart w:id="6527" w:name="_Toc160570838"/>
      <w:bookmarkStart w:id="6528" w:name="_Toc162008434"/>
      <w:bookmarkStart w:id="6529" w:name="_Toc164763852"/>
      <w:r>
        <w:rPr>
          <w:lang w:eastAsia="zh-CN"/>
        </w:rPr>
        <w:t>9.</w:t>
      </w:r>
      <w:r w:rsidR="00293795">
        <w:rPr>
          <w:lang w:eastAsia="zh-CN"/>
        </w:rPr>
        <w:t>1</w:t>
      </w:r>
      <w:r>
        <w:rPr>
          <w:lang w:eastAsia="zh-CN"/>
        </w:rPr>
        <w:t>.2.3.2</w:t>
      </w:r>
      <w:r>
        <w:rPr>
          <w:lang w:eastAsia="zh-CN"/>
        </w:rPr>
        <w:tab/>
        <w:t>Resource Definition</w:t>
      </w:r>
      <w:bookmarkEnd w:id="6519"/>
      <w:bookmarkEnd w:id="6520"/>
      <w:bookmarkEnd w:id="6521"/>
      <w:bookmarkEnd w:id="6522"/>
      <w:bookmarkEnd w:id="6523"/>
      <w:bookmarkEnd w:id="6524"/>
      <w:bookmarkEnd w:id="6525"/>
      <w:bookmarkEnd w:id="6526"/>
      <w:bookmarkEnd w:id="6527"/>
      <w:bookmarkEnd w:id="6528"/>
      <w:bookmarkEnd w:id="652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530" w:name="_Toc85734527"/>
      <w:bookmarkStart w:id="6531" w:name="_Toc89431826"/>
      <w:bookmarkStart w:id="6532" w:name="_Toc97042740"/>
      <w:bookmarkStart w:id="6533" w:name="_Toc97045884"/>
      <w:bookmarkStart w:id="6534" w:name="_Toc97155629"/>
      <w:bookmarkStart w:id="6535" w:name="_Toc101521721"/>
      <w:bookmarkStart w:id="6536" w:name="_Toc138762028"/>
      <w:bookmarkStart w:id="6537" w:name="_Toc145708291"/>
      <w:bookmarkStart w:id="6538" w:name="_Toc160570839"/>
      <w:bookmarkStart w:id="6539" w:name="_Toc162008435"/>
      <w:bookmarkStart w:id="6540" w:name="_Toc164763853"/>
      <w:r>
        <w:rPr>
          <w:lang w:eastAsia="zh-CN"/>
        </w:rPr>
        <w:t>9.</w:t>
      </w:r>
      <w:r w:rsidR="00293795">
        <w:rPr>
          <w:lang w:eastAsia="zh-CN"/>
        </w:rPr>
        <w:t>1</w:t>
      </w:r>
      <w:r>
        <w:rPr>
          <w:lang w:eastAsia="zh-CN"/>
        </w:rPr>
        <w:t>.2.3.3</w:t>
      </w:r>
      <w:r>
        <w:rPr>
          <w:lang w:eastAsia="zh-CN"/>
        </w:rPr>
        <w:tab/>
        <w:t>Resource Standard Methods</w:t>
      </w:r>
      <w:bookmarkEnd w:id="6530"/>
      <w:bookmarkEnd w:id="6531"/>
      <w:bookmarkEnd w:id="6532"/>
      <w:bookmarkEnd w:id="6533"/>
      <w:bookmarkEnd w:id="6534"/>
      <w:bookmarkEnd w:id="6535"/>
      <w:bookmarkEnd w:id="6536"/>
      <w:bookmarkEnd w:id="6537"/>
      <w:bookmarkEnd w:id="6538"/>
      <w:bookmarkEnd w:id="6539"/>
      <w:bookmarkEnd w:id="6540"/>
    </w:p>
    <w:p w14:paraId="4E5718EC" w14:textId="42AECBA8" w:rsidR="00721A12" w:rsidRDefault="00721A12" w:rsidP="00721A12">
      <w:pPr>
        <w:pStyle w:val="Heading6"/>
        <w:rPr>
          <w:lang w:eastAsia="zh-CN"/>
        </w:rPr>
      </w:pPr>
      <w:bookmarkStart w:id="6541" w:name="_Toc85734528"/>
      <w:bookmarkStart w:id="6542" w:name="_Toc89431827"/>
      <w:bookmarkStart w:id="6543" w:name="_Toc97042741"/>
      <w:bookmarkStart w:id="6544" w:name="_Toc97045885"/>
      <w:bookmarkStart w:id="6545" w:name="_Toc97155630"/>
      <w:bookmarkStart w:id="6546" w:name="_Toc101521722"/>
      <w:bookmarkStart w:id="6547" w:name="_Toc138762029"/>
      <w:bookmarkStart w:id="6548" w:name="_Toc145708292"/>
      <w:bookmarkStart w:id="6549" w:name="_Toc160570840"/>
      <w:bookmarkStart w:id="6550" w:name="_Toc162008436"/>
      <w:bookmarkStart w:id="6551" w:name="_Toc164763854"/>
      <w:r>
        <w:rPr>
          <w:lang w:eastAsia="zh-CN"/>
        </w:rPr>
        <w:t>9.</w:t>
      </w:r>
      <w:r w:rsidR="00293795">
        <w:rPr>
          <w:lang w:eastAsia="zh-CN"/>
        </w:rPr>
        <w:t>1</w:t>
      </w:r>
      <w:r>
        <w:rPr>
          <w:lang w:eastAsia="zh-CN"/>
        </w:rPr>
        <w:t>.2.3.3.1</w:t>
      </w:r>
      <w:r>
        <w:rPr>
          <w:lang w:eastAsia="zh-CN"/>
        </w:rPr>
        <w:tab/>
        <w:t>GET</w:t>
      </w:r>
      <w:bookmarkEnd w:id="6541"/>
      <w:bookmarkEnd w:id="6542"/>
      <w:bookmarkEnd w:id="6543"/>
      <w:bookmarkEnd w:id="6544"/>
      <w:bookmarkEnd w:id="6545"/>
      <w:bookmarkEnd w:id="6546"/>
      <w:bookmarkEnd w:id="6547"/>
      <w:bookmarkEnd w:id="6548"/>
      <w:bookmarkEnd w:id="6549"/>
      <w:bookmarkEnd w:id="6550"/>
      <w:bookmarkEnd w:id="655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552" w:name="_Toc85734529"/>
      <w:bookmarkStart w:id="6553" w:name="_Toc89431828"/>
      <w:bookmarkStart w:id="6554" w:name="_Toc97042742"/>
      <w:bookmarkStart w:id="6555" w:name="_Toc97045886"/>
      <w:bookmarkStart w:id="6556" w:name="_Toc97155631"/>
      <w:bookmarkStart w:id="6557" w:name="_Toc101521723"/>
      <w:bookmarkStart w:id="6558" w:name="_Toc138762030"/>
      <w:bookmarkStart w:id="6559" w:name="_Toc145708293"/>
      <w:bookmarkStart w:id="6560" w:name="_Toc160570841"/>
      <w:bookmarkStart w:id="6561" w:name="_Toc162008437"/>
      <w:bookmarkStart w:id="6562" w:name="_Toc164763855"/>
      <w:r>
        <w:rPr>
          <w:lang w:eastAsia="zh-CN"/>
        </w:rPr>
        <w:t>9.</w:t>
      </w:r>
      <w:r w:rsidR="00293795">
        <w:rPr>
          <w:lang w:eastAsia="zh-CN"/>
        </w:rPr>
        <w:t>1</w:t>
      </w:r>
      <w:r>
        <w:rPr>
          <w:lang w:eastAsia="zh-CN"/>
        </w:rPr>
        <w:t>.2.3.3.2</w:t>
      </w:r>
      <w:r>
        <w:rPr>
          <w:lang w:eastAsia="zh-CN"/>
        </w:rPr>
        <w:tab/>
        <w:t>PUT</w:t>
      </w:r>
      <w:bookmarkEnd w:id="6552"/>
      <w:bookmarkEnd w:id="6553"/>
      <w:bookmarkEnd w:id="6554"/>
      <w:bookmarkEnd w:id="6555"/>
      <w:bookmarkEnd w:id="6556"/>
      <w:bookmarkEnd w:id="6557"/>
      <w:bookmarkEnd w:id="6558"/>
      <w:bookmarkEnd w:id="6559"/>
      <w:bookmarkEnd w:id="6560"/>
      <w:bookmarkEnd w:id="6561"/>
      <w:bookmarkEnd w:id="65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563" w:name="_Toc85734530"/>
      <w:bookmarkStart w:id="6564" w:name="_Toc89431829"/>
      <w:bookmarkStart w:id="6565" w:name="_Toc97042743"/>
      <w:bookmarkStart w:id="6566" w:name="_Toc97045887"/>
      <w:bookmarkStart w:id="6567" w:name="_Toc97155632"/>
      <w:bookmarkStart w:id="6568" w:name="_Toc101521724"/>
      <w:bookmarkStart w:id="6569" w:name="_Toc138762031"/>
      <w:bookmarkStart w:id="6570" w:name="_Toc145708294"/>
      <w:bookmarkStart w:id="6571" w:name="_Toc160570842"/>
      <w:bookmarkStart w:id="6572" w:name="_Toc162008438"/>
      <w:bookmarkStart w:id="6573" w:name="_Toc164763856"/>
      <w:r>
        <w:rPr>
          <w:lang w:eastAsia="zh-CN"/>
        </w:rPr>
        <w:t>9.</w:t>
      </w:r>
      <w:r w:rsidR="00293795">
        <w:rPr>
          <w:lang w:eastAsia="zh-CN"/>
        </w:rPr>
        <w:t>1</w:t>
      </w:r>
      <w:r>
        <w:rPr>
          <w:lang w:eastAsia="zh-CN"/>
        </w:rPr>
        <w:t>.2.3.3.3</w:t>
      </w:r>
      <w:r>
        <w:rPr>
          <w:lang w:eastAsia="zh-CN"/>
        </w:rPr>
        <w:tab/>
        <w:t>DELETE</w:t>
      </w:r>
      <w:bookmarkEnd w:id="6563"/>
      <w:bookmarkEnd w:id="6564"/>
      <w:bookmarkEnd w:id="6565"/>
      <w:bookmarkEnd w:id="6566"/>
      <w:bookmarkEnd w:id="6567"/>
      <w:bookmarkEnd w:id="6568"/>
      <w:bookmarkEnd w:id="6569"/>
      <w:bookmarkEnd w:id="6570"/>
      <w:bookmarkEnd w:id="6571"/>
      <w:bookmarkEnd w:id="6572"/>
      <w:bookmarkEnd w:id="657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574" w:name="_Toc85734531"/>
      <w:bookmarkStart w:id="6575" w:name="_Toc89431830"/>
      <w:bookmarkStart w:id="6576" w:name="_Toc97042744"/>
      <w:bookmarkStart w:id="6577" w:name="_Toc97045888"/>
      <w:bookmarkStart w:id="6578" w:name="_Toc97155633"/>
      <w:bookmarkStart w:id="6579" w:name="_Toc101521725"/>
      <w:bookmarkStart w:id="6580" w:name="_Toc138762032"/>
      <w:bookmarkStart w:id="6581" w:name="_Toc145708295"/>
      <w:bookmarkStart w:id="6582" w:name="_Toc160570843"/>
      <w:bookmarkStart w:id="6583" w:name="_Toc162008439"/>
      <w:bookmarkStart w:id="6584" w:name="_Toc164763857"/>
      <w:r>
        <w:rPr>
          <w:lang w:eastAsia="zh-CN"/>
        </w:rPr>
        <w:t>9.1.2.3.3.4</w:t>
      </w:r>
      <w:r>
        <w:rPr>
          <w:lang w:eastAsia="zh-CN"/>
        </w:rPr>
        <w:tab/>
        <w:t>PATCH</w:t>
      </w:r>
      <w:bookmarkEnd w:id="6574"/>
      <w:bookmarkEnd w:id="6575"/>
      <w:bookmarkEnd w:id="6576"/>
      <w:bookmarkEnd w:id="6577"/>
      <w:bookmarkEnd w:id="6578"/>
      <w:bookmarkEnd w:id="6579"/>
      <w:bookmarkEnd w:id="6580"/>
      <w:bookmarkEnd w:id="6581"/>
      <w:bookmarkEnd w:id="6582"/>
      <w:bookmarkEnd w:id="6583"/>
      <w:bookmarkEnd w:id="658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585" w:name="_Toc85734532"/>
      <w:bookmarkStart w:id="6586" w:name="_Toc89431831"/>
      <w:bookmarkStart w:id="6587" w:name="_Toc97042745"/>
      <w:bookmarkStart w:id="6588" w:name="_Toc97045889"/>
      <w:bookmarkStart w:id="6589" w:name="_Toc97155634"/>
      <w:bookmarkStart w:id="6590" w:name="_Toc101521726"/>
      <w:bookmarkStart w:id="6591" w:name="_Toc138762033"/>
      <w:bookmarkStart w:id="6592" w:name="_Toc145708296"/>
      <w:bookmarkStart w:id="6593" w:name="_Toc160570844"/>
      <w:bookmarkStart w:id="6594" w:name="_Toc162008440"/>
      <w:bookmarkStart w:id="6595" w:name="_Toc164763858"/>
      <w:r>
        <w:rPr>
          <w:lang w:eastAsia="zh-CN"/>
        </w:rPr>
        <w:t>9.1</w:t>
      </w:r>
      <w:r w:rsidR="00721A12">
        <w:rPr>
          <w:lang w:eastAsia="zh-CN"/>
        </w:rPr>
        <w:t>.2.3.4</w:t>
      </w:r>
      <w:r w:rsidR="00721A12">
        <w:rPr>
          <w:lang w:eastAsia="zh-CN"/>
        </w:rPr>
        <w:tab/>
        <w:t>Resource Custom Operations</w:t>
      </w:r>
      <w:bookmarkEnd w:id="6585"/>
      <w:bookmarkEnd w:id="6586"/>
      <w:bookmarkEnd w:id="6587"/>
      <w:bookmarkEnd w:id="6588"/>
      <w:bookmarkEnd w:id="6589"/>
      <w:bookmarkEnd w:id="6590"/>
      <w:bookmarkEnd w:id="6591"/>
      <w:bookmarkEnd w:id="6592"/>
      <w:bookmarkEnd w:id="6593"/>
      <w:bookmarkEnd w:id="6594"/>
      <w:bookmarkEnd w:id="6595"/>
    </w:p>
    <w:p w14:paraId="3F3C700B" w14:textId="77777777" w:rsidR="00721A12" w:rsidRDefault="00721A12" w:rsidP="00721A12">
      <w:r>
        <w:t>None.</w:t>
      </w:r>
    </w:p>
    <w:p w14:paraId="0CA31D1B" w14:textId="362BFB4B" w:rsidR="00721A12" w:rsidRDefault="00730F40" w:rsidP="00721A12">
      <w:pPr>
        <w:pStyle w:val="Heading3"/>
      </w:pPr>
      <w:bookmarkStart w:id="6596" w:name="_Toc85734533"/>
      <w:bookmarkStart w:id="6597" w:name="_Toc89431832"/>
      <w:bookmarkStart w:id="6598" w:name="_Toc97042746"/>
      <w:bookmarkStart w:id="6599" w:name="_Toc97045890"/>
      <w:bookmarkStart w:id="6600" w:name="_Toc97155635"/>
      <w:bookmarkStart w:id="6601" w:name="_Toc101521727"/>
      <w:bookmarkStart w:id="6602" w:name="_Toc138762034"/>
      <w:bookmarkStart w:id="6603" w:name="_Toc145708297"/>
      <w:bookmarkStart w:id="6604" w:name="_Toc160570845"/>
      <w:bookmarkStart w:id="6605" w:name="_Toc162008441"/>
      <w:bookmarkStart w:id="6606" w:name="_Toc164763859"/>
      <w:r>
        <w:t>9.1</w:t>
      </w:r>
      <w:r w:rsidR="00721A12">
        <w:t>.3</w:t>
      </w:r>
      <w:r w:rsidR="00721A12">
        <w:tab/>
        <w:t>Custom Operations without associated resources</w:t>
      </w:r>
      <w:bookmarkEnd w:id="6596"/>
      <w:bookmarkEnd w:id="6597"/>
      <w:bookmarkEnd w:id="6598"/>
      <w:bookmarkEnd w:id="6599"/>
      <w:bookmarkEnd w:id="6600"/>
      <w:bookmarkEnd w:id="6601"/>
      <w:bookmarkEnd w:id="6602"/>
      <w:bookmarkEnd w:id="6603"/>
      <w:bookmarkEnd w:id="6604"/>
      <w:bookmarkEnd w:id="6605"/>
      <w:bookmarkEnd w:id="6606"/>
    </w:p>
    <w:p w14:paraId="68A056BE" w14:textId="77777777" w:rsidR="00721A12" w:rsidRDefault="00721A12" w:rsidP="00721A12">
      <w:r>
        <w:t>None.</w:t>
      </w:r>
    </w:p>
    <w:p w14:paraId="6A2CB13B" w14:textId="7443F70B" w:rsidR="00721A12" w:rsidRDefault="00730F40" w:rsidP="00721A12">
      <w:pPr>
        <w:pStyle w:val="Heading3"/>
      </w:pPr>
      <w:bookmarkStart w:id="6607" w:name="_Toc85734534"/>
      <w:bookmarkStart w:id="6608" w:name="_Toc89431833"/>
      <w:bookmarkStart w:id="6609" w:name="_Toc97042747"/>
      <w:bookmarkStart w:id="6610" w:name="_Toc97045891"/>
      <w:bookmarkStart w:id="6611" w:name="_Toc97155636"/>
      <w:bookmarkStart w:id="6612" w:name="_Toc101521728"/>
      <w:bookmarkStart w:id="6613" w:name="_Toc138762035"/>
      <w:bookmarkStart w:id="6614" w:name="_Toc145708298"/>
      <w:bookmarkStart w:id="6615" w:name="_Toc160570846"/>
      <w:bookmarkStart w:id="6616" w:name="_Toc162008442"/>
      <w:bookmarkStart w:id="6617" w:name="_Toc164763860"/>
      <w:r>
        <w:t>9.1</w:t>
      </w:r>
      <w:r w:rsidR="00721A12">
        <w:t>.4</w:t>
      </w:r>
      <w:r w:rsidR="00721A12">
        <w:tab/>
        <w:t>Notifications</w:t>
      </w:r>
      <w:bookmarkEnd w:id="6607"/>
      <w:bookmarkEnd w:id="6608"/>
      <w:bookmarkEnd w:id="6609"/>
      <w:bookmarkEnd w:id="6610"/>
      <w:bookmarkEnd w:id="6611"/>
      <w:bookmarkEnd w:id="6612"/>
      <w:bookmarkEnd w:id="6613"/>
      <w:bookmarkEnd w:id="6614"/>
      <w:bookmarkEnd w:id="6615"/>
      <w:bookmarkEnd w:id="6616"/>
      <w:bookmarkEnd w:id="6617"/>
    </w:p>
    <w:p w14:paraId="4F980816" w14:textId="77777777" w:rsidR="00721A12" w:rsidRPr="00A2226D" w:rsidRDefault="00721A12" w:rsidP="00721A12">
      <w:r>
        <w:t>None.</w:t>
      </w:r>
    </w:p>
    <w:p w14:paraId="167B242A" w14:textId="17F24782" w:rsidR="00721A12" w:rsidRDefault="00721A12" w:rsidP="00721A12">
      <w:pPr>
        <w:pStyle w:val="Heading3"/>
      </w:pPr>
      <w:bookmarkStart w:id="6618" w:name="_Toc85734535"/>
      <w:bookmarkStart w:id="6619" w:name="_Toc89431834"/>
      <w:bookmarkStart w:id="6620" w:name="_Toc97042748"/>
      <w:bookmarkStart w:id="6621" w:name="_Toc97045892"/>
      <w:bookmarkStart w:id="6622" w:name="_Toc97155637"/>
      <w:bookmarkStart w:id="6623" w:name="_Toc101521729"/>
      <w:bookmarkStart w:id="6624" w:name="_Toc138762036"/>
      <w:bookmarkStart w:id="6625" w:name="_Toc145708299"/>
      <w:bookmarkStart w:id="6626" w:name="_Toc160570847"/>
      <w:bookmarkStart w:id="6627" w:name="_Toc162008443"/>
      <w:bookmarkStart w:id="6628" w:name="_Toc164763861"/>
      <w:r>
        <w:t>9.</w:t>
      </w:r>
      <w:r w:rsidR="00730F40">
        <w:t>1</w:t>
      </w:r>
      <w:r>
        <w:t>.5</w:t>
      </w:r>
      <w:r>
        <w:tab/>
        <w:t>Data Model</w:t>
      </w:r>
      <w:bookmarkEnd w:id="6618"/>
      <w:bookmarkEnd w:id="6619"/>
      <w:bookmarkEnd w:id="6620"/>
      <w:bookmarkEnd w:id="6621"/>
      <w:bookmarkEnd w:id="6622"/>
      <w:bookmarkEnd w:id="6623"/>
      <w:bookmarkEnd w:id="6624"/>
      <w:bookmarkEnd w:id="6625"/>
      <w:bookmarkEnd w:id="6626"/>
      <w:bookmarkEnd w:id="6627"/>
      <w:bookmarkEnd w:id="6628"/>
    </w:p>
    <w:p w14:paraId="0D270F84" w14:textId="3033ED1C" w:rsidR="00721A12" w:rsidRDefault="00721A12" w:rsidP="00721A12">
      <w:pPr>
        <w:pStyle w:val="Heading4"/>
        <w:rPr>
          <w:lang w:eastAsia="zh-CN"/>
        </w:rPr>
      </w:pPr>
      <w:bookmarkStart w:id="6629" w:name="_Toc85734536"/>
      <w:bookmarkStart w:id="6630" w:name="_Toc89431835"/>
      <w:bookmarkStart w:id="6631" w:name="_Toc97042749"/>
      <w:bookmarkStart w:id="6632" w:name="_Toc97045893"/>
      <w:bookmarkStart w:id="6633" w:name="_Toc97155638"/>
      <w:bookmarkStart w:id="6634" w:name="_Toc101521730"/>
      <w:bookmarkStart w:id="6635" w:name="_Toc138762037"/>
      <w:bookmarkStart w:id="6636" w:name="_Toc145708300"/>
      <w:bookmarkStart w:id="6637" w:name="_Toc160570848"/>
      <w:bookmarkStart w:id="6638" w:name="_Toc162008444"/>
      <w:bookmarkStart w:id="6639" w:name="_Toc164763862"/>
      <w:r>
        <w:rPr>
          <w:lang w:eastAsia="zh-CN"/>
        </w:rPr>
        <w:t>9.</w:t>
      </w:r>
      <w:r w:rsidR="00730F40">
        <w:rPr>
          <w:lang w:eastAsia="zh-CN"/>
        </w:rPr>
        <w:t>1</w:t>
      </w:r>
      <w:r>
        <w:rPr>
          <w:lang w:eastAsia="zh-CN"/>
        </w:rPr>
        <w:t>.5.1</w:t>
      </w:r>
      <w:r>
        <w:rPr>
          <w:lang w:eastAsia="zh-CN"/>
        </w:rPr>
        <w:tab/>
        <w:t>General</w:t>
      </w:r>
      <w:bookmarkEnd w:id="6629"/>
      <w:bookmarkEnd w:id="6630"/>
      <w:bookmarkEnd w:id="6631"/>
      <w:bookmarkEnd w:id="6632"/>
      <w:bookmarkEnd w:id="6633"/>
      <w:bookmarkEnd w:id="6634"/>
      <w:bookmarkEnd w:id="6635"/>
      <w:bookmarkEnd w:id="6636"/>
      <w:bookmarkEnd w:id="6637"/>
      <w:bookmarkEnd w:id="6638"/>
      <w:bookmarkEnd w:id="663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640" w:name="_Toc85734537"/>
      <w:bookmarkStart w:id="6641" w:name="_Toc89431836"/>
      <w:bookmarkStart w:id="6642" w:name="_Toc97042750"/>
      <w:bookmarkStart w:id="6643" w:name="_Toc97045894"/>
      <w:bookmarkStart w:id="6644" w:name="_Toc97155639"/>
      <w:bookmarkStart w:id="6645" w:name="_Toc101521731"/>
      <w:bookmarkStart w:id="6646" w:name="_Toc138762038"/>
      <w:bookmarkStart w:id="6647" w:name="_Toc145708301"/>
      <w:bookmarkStart w:id="6648" w:name="_Toc160570849"/>
      <w:bookmarkStart w:id="6649" w:name="_Toc162008445"/>
      <w:bookmarkStart w:id="6650" w:name="_Toc164763863"/>
      <w:r>
        <w:rPr>
          <w:lang w:eastAsia="zh-CN"/>
        </w:rPr>
        <w:t>9.</w:t>
      </w:r>
      <w:r w:rsidR="00730F40">
        <w:rPr>
          <w:lang w:eastAsia="zh-CN"/>
        </w:rPr>
        <w:t>1</w:t>
      </w:r>
      <w:r>
        <w:rPr>
          <w:lang w:eastAsia="zh-CN"/>
        </w:rPr>
        <w:t>.5.2</w:t>
      </w:r>
      <w:r>
        <w:rPr>
          <w:lang w:eastAsia="zh-CN"/>
        </w:rPr>
        <w:tab/>
        <w:t>Structured data types</w:t>
      </w:r>
      <w:bookmarkEnd w:id="6640"/>
      <w:bookmarkEnd w:id="6641"/>
      <w:bookmarkEnd w:id="6642"/>
      <w:bookmarkEnd w:id="6643"/>
      <w:bookmarkEnd w:id="6644"/>
      <w:bookmarkEnd w:id="6645"/>
      <w:bookmarkEnd w:id="6646"/>
      <w:bookmarkEnd w:id="6647"/>
      <w:bookmarkEnd w:id="6648"/>
      <w:bookmarkEnd w:id="6649"/>
      <w:bookmarkEnd w:id="6650"/>
    </w:p>
    <w:p w14:paraId="13B41D33" w14:textId="145F7F7A" w:rsidR="00721A12" w:rsidRDefault="00721A12" w:rsidP="00721A12">
      <w:pPr>
        <w:pStyle w:val="Heading5"/>
        <w:rPr>
          <w:lang w:eastAsia="zh-CN"/>
        </w:rPr>
      </w:pPr>
      <w:bookmarkStart w:id="6651" w:name="_Toc85734538"/>
      <w:bookmarkStart w:id="6652" w:name="_Toc89431837"/>
      <w:bookmarkStart w:id="6653" w:name="_Toc97042751"/>
      <w:bookmarkStart w:id="6654" w:name="_Toc97045895"/>
      <w:bookmarkStart w:id="6655" w:name="_Toc97155640"/>
      <w:bookmarkStart w:id="6656" w:name="_Toc101521732"/>
      <w:bookmarkStart w:id="6657" w:name="_Toc138762039"/>
      <w:bookmarkStart w:id="6658" w:name="_Toc145708302"/>
      <w:bookmarkStart w:id="6659" w:name="_Toc160570850"/>
      <w:bookmarkStart w:id="6660" w:name="_Toc162008446"/>
      <w:bookmarkStart w:id="6661" w:name="_Toc164763864"/>
      <w:r>
        <w:rPr>
          <w:lang w:eastAsia="zh-CN"/>
        </w:rPr>
        <w:t>9.</w:t>
      </w:r>
      <w:r w:rsidR="00730F40">
        <w:rPr>
          <w:lang w:eastAsia="zh-CN"/>
        </w:rPr>
        <w:t>1</w:t>
      </w:r>
      <w:r>
        <w:rPr>
          <w:lang w:eastAsia="zh-CN"/>
        </w:rPr>
        <w:t>.5.2.1</w:t>
      </w:r>
      <w:r>
        <w:rPr>
          <w:lang w:eastAsia="zh-CN"/>
        </w:rPr>
        <w:tab/>
        <w:t>Introduction</w:t>
      </w:r>
      <w:bookmarkEnd w:id="6651"/>
      <w:bookmarkEnd w:id="6652"/>
      <w:bookmarkEnd w:id="6653"/>
      <w:bookmarkEnd w:id="6654"/>
      <w:bookmarkEnd w:id="6655"/>
      <w:bookmarkEnd w:id="6656"/>
      <w:bookmarkEnd w:id="6657"/>
      <w:bookmarkEnd w:id="6658"/>
      <w:bookmarkEnd w:id="6659"/>
      <w:bookmarkEnd w:id="6660"/>
      <w:bookmarkEnd w:id="6661"/>
    </w:p>
    <w:p w14:paraId="7FD0F71A" w14:textId="0D9314EE" w:rsidR="00721A12" w:rsidRDefault="00721A12" w:rsidP="00721A12">
      <w:pPr>
        <w:pStyle w:val="Heading5"/>
        <w:rPr>
          <w:lang w:eastAsia="zh-CN"/>
        </w:rPr>
      </w:pPr>
      <w:bookmarkStart w:id="6662" w:name="_Toc85734539"/>
      <w:bookmarkStart w:id="6663" w:name="_Toc89431838"/>
      <w:bookmarkStart w:id="6664" w:name="_Toc97042752"/>
      <w:bookmarkStart w:id="6665" w:name="_Toc97045896"/>
      <w:bookmarkStart w:id="6666" w:name="_Toc97155641"/>
      <w:bookmarkStart w:id="6667" w:name="_Toc101521733"/>
      <w:bookmarkStart w:id="6668" w:name="_Toc138762040"/>
      <w:bookmarkStart w:id="6669" w:name="_Toc145708303"/>
      <w:bookmarkStart w:id="6670" w:name="_Toc160570851"/>
      <w:bookmarkStart w:id="6671" w:name="_Toc162008447"/>
      <w:bookmarkStart w:id="6672" w:name="_Toc164763865"/>
      <w:r>
        <w:rPr>
          <w:lang w:eastAsia="zh-CN"/>
        </w:rPr>
        <w:t>9.</w:t>
      </w:r>
      <w:r w:rsidR="00730F40">
        <w:rPr>
          <w:lang w:eastAsia="zh-CN"/>
        </w:rPr>
        <w:t>1</w:t>
      </w:r>
      <w:r>
        <w:rPr>
          <w:lang w:eastAsia="zh-CN"/>
        </w:rPr>
        <w:t>.5.2.2</w:t>
      </w:r>
      <w:r>
        <w:rPr>
          <w:lang w:eastAsia="zh-CN"/>
        </w:rPr>
        <w:tab/>
        <w:t>Type: EESRegistration</w:t>
      </w:r>
      <w:bookmarkEnd w:id="6662"/>
      <w:bookmarkEnd w:id="6663"/>
      <w:bookmarkEnd w:id="6664"/>
      <w:bookmarkEnd w:id="6665"/>
      <w:bookmarkEnd w:id="6666"/>
      <w:bookmarkEnd w:id="6667"/>
      <w:bookmarkEnd w:id="6668"/>
      <w:bookmarkEnd w:id="6669"/>
      <w:bookmarkEnd w:id="6670"/>
      <w:bookmarkEnd w:id="6671"/>
      <w:bookmarkEnd w:id="667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673" w:name="_Toc85734540"/>
      <w:bookmarkStart w:id="6674" w:name="_Toc89431839"/>
      <w:bookmarkStart w:id="6675" w:name="_Toc97042753"/>
      <w:bookmarkStart w:id="6676" w:name="_Toc97045897"/>
      <w:bookmarkStart w:id="6677" w:name="_Toc97155642"/>
      <w:bookmarkStart w:id="6678" w:name="_Toc101521734"/>
      <w:bookmarkStart w:id="6679" w:name="_Toc138762041"/>
      <w:bookmarkStart w:id="6680" w:name="_Toc145708304"/>
      <w:bookmarkStart w:id="6681" w:name="_Toc160570852"/>
      <w:bookmarkStart w:id="6682" w:name="_Toc162008448"/>
      <w:bookmarkStart w:id="6683" w:name="_Toc164763866"/>
      <w:r>
        <w:rPr>
          <w:lang w:eastAsia="zh-CN"/>
        </w:rPr>
        <w:t>9.</w:t>
      </w:r>
      <w:r w:rsidR="00730F40">
        <w:rPr>
          <w:lang w:eastAsia="zh-CN"/>
        </w:rPr>
        <w:t>1</w:t>
      </w:r>
      <w:r>
        <w:rPr>
          <w:lang w:eastAsia="zh-CN"/>
        </w:rPr>
        <w:t>.5.2.3</w:t>
      </w:r>
      <w:r>
        <w:rPr>
          <w:lang w:eastAsia="zh-CN"/>
        </w:rPr>
        <w:tab/>
        <w:t>Type: EESProfile</w:t>
      </w:r>
      <w:bookmarkEnd w:id="6673"/>
      <w:bookmarkEnd w:id="6674"/>
      <w:bookmarkEnd w:id="6675"/>
      <w:bookmarkEnd w:id="6676"/>
      <w:bookmarkEnd w:id="6677"/>
      <w:bookmarkEnd w:id="6678"/>
      <w:bookmarkEnd w:id="6679"/>
      <w:bookmarkEnd w:id="6680"/>
      <w:bookmarkEnd w:id="6681"/>
      <w:bookmarkEnd w:id="6682"/>
      <w:bookmarkEnd w:id="668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684" w:name="_Toc85734541"/>
      <w:bookmarkStart w:id="6685" w:name="_Toc89431840"/>
      <w:bookmarkStart w:id="6686" w:name="_Toc97042754"/>
      <w:bookmarkStart w:id="6687" w:name="_Toc97045898"/>
      <w:bookmarkStart w:id="6688" w:name="_Toc97155643"/>
      <w:bookmarkStart w:id="6689" w:name="_Toc101521735"/>
      <w:bookmarkStart w:id="6690" w:name="_Toc138762042"/>
      <w:bookmarkStart w:id="6691" w:name="_Toc145708305"/>
      <w:bookmarkStart w:id="6692" w:name="_Toc160570853"/>
      <w:bookmarkStart w:id="6693" w:name="_Toc162008449"/>
      <w:bookmarkStart w:id="6694" w:name="_Toc164763867"/>
      <w:r>
        <w:rPr>
          <w:lang w:eastAsia="zh-CN"/>
        </w:rPr>
        <w:t>9.1.5.2.4</w:t>
      </w:r>
      <w:r>
        <w:rPr>
          <w:lang w:eastAsia="zh-CN"/>
        </w:rPr>
        <w:tab/>
        <w:t>Type: EESRegistrationPatch</w:t>
      </w:r>
      <w:bookmarkEnd w:id="6684"/>
      <w:bookmarkEnd w:id="6685"/>
      <w:bookmarkEnd w:id="6686"/>
      <w:bookmarkEnd w:id="6687"/>
      <w:bookmarkEnd w:id="6688"/>
      <w:bookmarkEnd w:id="6689"/>
      <w:bookmarkEnd w:id="6690"/>
      <w:bookmarkEnd w:id="6691"/>
      <w:bookmarkEnd w:id="6692"/>
      <w:bookmarkEnd w:id="6693"/>
      <w:bookmarkEnd w:id="669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695" w:name="_Toc85734542"/>
      <w:bookmarkStart w:id="6696" w:name="_Toc89431841"/>
      <w:bookmarkStart w:id="6697" w:name="_Toc97042755"/>
      <w:bookmarkStart w:id="6698" w:name="_Toc97045899"/>
      <w:bookmarkStart w:id="6699" w:name="_Toc97155644"/>
      <w:bookmarkStart w:id="6700" w:name="_Toc101521736"/>
      <w:bookmarkStart w:id="6701" w:name="_Toc138762043"/>
      <w:bookmarkStart w:id="6702" w:name="_Toc145708306"/>
      <w:bookmarkStart w:id="6703" w:name="_Toc160570854"/>
      <w:bookmarkStart w:id="6704" w:name="_Toc162008450"/>
      <w:bookmarkStart w:id="6705" w:name="_Toc164763868"/>
      <w:r>
        <w:rPr>
          <w:lang w:eastAsia="zh-CN"/>
        </w:rPr>
        <w:t>9.1.5.2.5</w:t>
      </w:r>
      <w:r>
        <w:rPr>
          <w:lang w:eastAsia="zh-CN"/>
        </w:rPr>
        <w:tab/>
        <w:t>Type: ServiceArea</w:t>
      </w:r>
      <w:bookmarkEnd w:id="6695"/>
      <w:bookmarkEnd w:id="6696"/>
      <w:bookmarkEnd w:id="6697"/>
      <w:bookmarkEnd w:id="6698"/>
      <w:bookmarkEnd w:id="6699"/>
      <w:bookmarkEnd w:id="6700"/>
      <w:bookmarkEnd w:id="6701"/>
      <w:bookmarkEnd w:id="6702"/>
      <w:bookmarkEnd w:id="6703"/>
      <w:bookmarkEnd w:id="6704"/>
      <w:bookmarkEnd w:id="670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06" w:name="_Toc85734543"/>
      <w:bookmarkStart w:id="6707" w:name="_Toc89431842"/>
      <w:bookmarkStart w:id="6708" w:name="_Toc97042756"/>
      <w:bookmarkStart w:id="6709" w:name="_Toc97045900"/>
      <w:bookmarkStart w:id="6710" w:name="_Toc97155645"/>
      <w:bookmarkStart w:id="6711" w:name="_Toc101521737"/>
      <w:bookmarkStart w:id="6712" w:name="_Toc138762044"/>
      <w:bookmarkStart w:id="6713" w:name="_Toc145708307"/>
      <w:bookmarkStart w:id="6714" w:name="_Toc160570855"/>
      <w:bookmarkStart w:id="6715" w:name="_Toc162008451"/>
      <w:bookmarkStart w:id="6716" w:name="_Toc164763869"/>
      <w:r>
        <w:rPr>
          <w:lang w:eastAsia="zh-CN"/>
        </w:rPr>
        <w:t>9.1.5.2.6</w:t>
      </w:r>
      <w:r>
        <w:rPr>
          <w:lang w:eastAsia="zh-CN"/>
        </w:rPr>
        <w:tab/>
        <w:t>Type: TopologicalServiceArea</w:t>
      </w:r>
      <w:bookmarkEnd w:id="6706"/>
      <w:bookmarkEnd w:id="6707"/>
      <w:bookmarkEnd w:id="6708"/>
      <w:bookmarkEnd w:id="6709"/>
      <w:bookmarkEnd w:id="6710"/>
      <w:bookmarkEnd w:id="6711"/>
      <w:bookmarkEnd w:id="6712"/>
      <w:bookmarkEnd w:id="6713"/>
      <w:bookmarkEnd w:id="6714"/>
      <w:bookmarkEnd w:id="6715"/>
      <w:bookmarkEnd w:id="671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17" w:name="_Toc85734544"/>
      <w:bookmarkStart w:id="6718" w:name="_Toc89431843"/>
      <w:bookmarkStart w:id="6719" w:name="_Toc97042757"/>
      <w:bookmarkStart w:id="6720" w:name="_Toc97045901"/>
      <w:bookmarkStart w:id="6721" w:name="_Toc97155646"/>
      <w:bookmarkStart w:id="6722" w:name="_Toc101521738"/>
      <w:bookmarkStart w:id="6723" w:name="_Toc138762045"/>
      <w:bookmarkStart w:id="6724" w:name="_Toc145708308"/>
      <w:bookmarkStart w:id="6725" w:name="_Toc160570856"/>
      <w:bookmarkStart w:id="6726" w:name="_Toc162008452"/>
      <w:bookmarkStart w:id="6727" w:name="_Toc164763870"/>
      <w:r>
        <w:rPr>
          <w:lang w:eastAsia="zh-CN"/>
        </w:rPr>
        <w:t>9.1.5.2.7</w:t>
      </w:r>
      <w:r>
        <w:rPr>
          <w:lang w:eastAsia="zh-CN"/>
        </w:rPr>
        <w:tab/>
        <w:t>Type: GeographicalServiceArea</w:t>
      </w:r>
      <w:bookmarkEnd w:id="6717"/>
      <w:bookmarkEnd w:id="6718"/>
      <w:bookmarkEnd w:id="6719"/>
      <w:bookmarkEnd w:id="6720"/>
      <w:bookmarkEnd w:id="6721"/>
      <w:bookmarkEnd w:id="6722"/>
      <w:bookmarkEnd w:id="6723"/>
      <w:bookmarkEnd w:id="6724"/>
      <w:bookmarkEnd w:id="6725"/>
      <w:bookmarkEnd w:id="6726"/>
      <w:bookmarkEnd w:id="672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28" w:name="_Toc138762046"/>
      <w:bookmarkStart w:id="6729" w:name="_Toc145708309"/>
      <w:bookmarkStart w:id="6730" w:name="_Toc160570857"/>
      <w:bookmarkStart w:id="6731" w:name="_Toc162008453"/>
      <w:bookmarkStart w:id="6732" w:name="_Toc164763871"/>
      <w:r>
        <w:rPr>
          <w:lang w:eastAsia="zh-CN"/>
        </w:rPr>
        <w:t>9.1.5.2.</w:t>
      </w:r>
      <w:r w:rsidRPr="0045617A">
        <w:rPr>
          <w:lang w:eastAsia="zh-CN"/>
        </w:rPr>
        <w:t>8</w:t>
      </w:r>
      <w:r>
        <w:rPr>
          <w:lang w:eastAsia="zh-CN"/>
        </w:rPr>
        <w:tab/>
        <w:t>Type: EASInstantiationInfo</w:t>
      </w:r>
      <w:bookmarkEnd w:id="6728"/>
      <w:bookmarkEnd w:id="6729"/>
      <w:bookmarkEnd w:id="6730"/>
      <w:bookmarkEnd w:id="6731"/>
      <w:bookmarkEnd w:id="673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733" w:name="_Toc138762047"/>
      <w:bookmarkStart w:id="6734" w:name="_Toc145708310"/>
      <w:bookmarkStart w:id="6735" w:name="_Toc160570858"/>
      <w:bookmarkStart w:id="6736" w:name="_Toc162008454"/>
      <w:bookmarkStart w:id="6737" w:name="_Toc164763872"/>
      <w:r>
        <w:rPr>
          <w:lang w:eastAsia="zh-CN"/>
        </w:rPr>
        <w:t>9.1.5.2.</w:t>
      </w:r>
      <w:r w:rsidRPr="0045617A">
        <w:rPr>
          <w:lang w:eastAsia="zh-CN"/>
        </w:rPr>
        <w:t>9</w:t>
      </w:r>
      <w:r>
        <w:rPr>
          <w:lang w:eastAsia="zh-CN"/>
        </w:rPr>
        <w:tab/>
        <w:t>Type: InstantiationCriteria</w:t>
      </w:r>
      <w:bookmarkEnd w:id="6733"/>
      <w:bookmarkEnd w:id="6734"/>
      <w:bookmarkEnd w:id="6735"/>
      <w:bookmarkEnd w:id="6736"/>
      <w:bookmarkEnd w:id="673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738" w:name="_Toc160570859"/>
      <w:bookmarkStart w:id="6739" w:name="_Toc162008455"/>
      <w:bookmarkStart w:id="6740" w:name="_Toc164763873"/>
      <w:r>
        <w:rPr>
          <w:lang w:eastAsia="zh-CN"/>
        </w:rPr>
        <w:t>9.1.5.2</w:t>
      </w:r>
      <w:r w:rsidRPr="0081078C">
        <w:rPr>
          <w:lang w:eastAsia="zh-CN"/>
        </w:rPr>
        <w:t>.</w:t>
      </w:r>
      <w:r w:rsidRPr="00527D5E">
        <w:rPr>
          <w:lang w:eastAsia="zh-CN"/>
        </w:rPr>
        <w:t>10</w:t>
      </w:r>
      <w:r>
        <w:rPr>
          <w:lang w:eastAsia="zh-CN"/>
        </w:rPr>
        <w:tab/>
        <w:t xml:space="preserve">Type: </w:t>
      </w:r>
      <w:r>
        <w:t>EDNInfo</w:t>
      </w:r>
      <w:bookmarkEnd w:id="6738"/>
      <w:bookmarkEnd w:id="6739"/>
      <w:bookmarkEnd w:id="674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741" w:name="_Toc85734545"/>
      <w:bookmarkStart w:id="6742" w:name="_Toc89431844"/>
      <w:bookmarkStart w:id="6743" w:name="_Toc97042758"/>
      <w:bookmarkStart w:id="6744" w:name="_Toc97045902"/>
      <w:bookmarkStart w:id="6745" w:name="_Toc97155647"/>
      <w:bookmarkStart w:id="6746" w:name="_Toc101521739"/>
      <w:bookmarkStart w:id="6747" w:name="_Toc138762048"/>
      <w:bookmarkStart w:id="6748" w:name="_Toc145708311"/>
      <w:bookmarkStart w:id="6749" w:name="_Toc160570860"/>
      <w:bookmarkStart w:id="6750" w:name="_Toc162008456"/>
      <w:bookmarkStart w:id="6751" w:name="_Toc164763874"/>
      <w:r>
        <w:rPr>
          <w:lang w:eastAsia="zh-CN"/>
        </w:rPr>
        <w:t>9.</w:t>
      </w:r>
      <w:r w:rsidR="00730F40">
        <w:rPr>
          <w:lang w:eastAsia="zh-CN"/>
        </w:rPr>
        <w:t>1</w:t>
      </w:r>
      <w:r>
        <w:rPr>
          <w:lang w:eastAsia="zh-CN"/>
        </w:rPr>
        <w:t>.5.3</w:t>
      </w:r>
      <w:r>
        <w:rPr>
          <w:lang w:eastAsia="zh-CN"/>
        </w:rPr>
        <w:tab/>
        <w:t>Simple data types and enumerations</w:t>
      </w:r>
      <w:bookmarkEnd w:id="6741"/>
      <w:bookmarkEnd w:id="6742"/>
      <w:bookmarkEnd w:id="6743"/>
      <w:bookmarkEnd w:id="6744"/>
      <w:bookmarkEnd w:id="6745"/>
      <w:bookmarkEnd w:id="6746"/>
      <w:bookmarkEnd w:id="6747"/>
      <w:bookmarkEnd w:id="6748"/>
      <w:bookmarkEnd w:id="6749"/>
      <w:bookmarkEnd w:id="6750"/>
      <w:bookmarkEnd w:id="6751"/>
    </w:p>
    <w:p w14:paraId="76EF216B" w14:textId="39E856F8" w:rsidR="0039285C" w:rsidRPr="00384E92" w:rsidRDefault="0039285C" w:rsidP="0039285C">
      <w:pPr>
        <w:pStyle w:val="Heading5"/>
      </w:pPr>
      <w:bookmarkStart w:id="6752" w:name="_Toc85734546"/>
      <w:bookmarkStart w:id="6753" w:name="_Toc89431845"/>
      <w:bookmarkStart w:id="6754" w:name="_Toc97042759"/>
      <w:bookmarkStart w:id="6755" w:name="_Toc97045903"/>
      <w:bookmarkStart w:id="6756" w:name="_Toc97155648"/>
      <w:bookmarkStart w:id="6757" w:name="_Toc101521740"/>
      <w:bookmarkStart w:id="6758" w:name="_Toc138762049"/>
      <w:bookmarkStart w:id="6759" w:name="_Toc145708312"/>
      <w:bookmarkStart w:id="6760" w:name="_Toc160570861"/>
      <w:bookmarkStart w:id="6761" w:name="_Toc162008457"/>
      <w:bookmarkStart w:id="6762" w:name="_Toc164763875"/>
      <w:r>
        <w:t>9.1.5.3.1</w:t>
      </w:r>
      <w:r w:rsidRPr="00384E92">
        <w:tab/>
        <w:t>Introduction</w:t>
      </w:r>
      <w:bookmarkEnd w:id="6752"/>
      <w:bookmarkEnd w:id="6753"/>
      <w:bookmarkEnd w:id="6754"/>
      <w:bookmarkEnd w:id="6755"/>
      <w:bookmarkEnd w:id="6756"/>
      <w:bookmarkEnd w:id="6757"/>
      <w:bookmarkEnd w:id="6758"/>
      <w:bookmarkEnd w:id="6759"/>
      <w:bookmarkEnd w:id="6760"/>
      <w:bookmarkEnd w:id="6761"/>
      <w:bookmarkEnd w:id="676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763" w:name="_Toc85734547"/>
      <w:bookmarkStart w:id="6764" w:name="_Toc89431846"/>
      <w:bookmarkStart w:id="6765" w:name="_Toc97042760"/>
      <w:bookmarkStart w:id="6766" w:name="_Toc97045904"/>
      <w:bookmarkStart w:id="6767" w:name="_Toc97155649"/>
      <w:bookmarkStart w:id="6768" w:name="_Toc101521741"/>
      <w:bookmarkStart w:id="6769" w:name="_Toc138762050"/>
      <w:bookmarkStart w:id="6770" w:name="_Toc145708313"/>
      <w:bookmarkStart w:id="6771" w:name="_Toc160570862"/>
      <w:bookmarkStart w:id="6772" w:name="_Toc162008458"/>
      <w:bookmarkStart w:id="6773" w:name="_Toc164763876"/>
      <w:r>
        <w:t>9.1.5.3.2</w:t>
      </w:r>
      <w:r w:rsidRPr="00384E92">
        <w:tab/>
        <w:t>Simple data types</w:t>
      </w:r>
      <w:bookmarkEnd w:id="6763"/>
      <w:bookmarkEnd w:id="6764"/>
      <w:bookmarkEnd w:id="6765"/>
      <w:bookmarkEnd w:id="6766"/>
      <w:bookmarkEnd w:id="6767"/>
      <w:bookmarkEnd w:id="6768"/>
      <w:bookmarkEnd w:id="6769"/>
      <w:bookmarkEnd w:id="6770"/>
      <w:bookmarkEnd w:id="6771"/>
      <w:bookmarkEnd w:id="6772"/>
      <w:bookmarkEnd w:id="677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774" w:name="_Toc85734548"/>
      <w:bookmarkStart w:id="6775" w:name="_Toc89431847"/>
      <w:bookmarkStart w:id="6776" w:name="_Toc97042761"/>
      <w:bookmarkStart w:id="6777" w:name="_Toc97045905"/>
      <w:bookmarkStart w:id="6778" w:name="_Toc97155650"/>
      <w:bookmarkStart w:id="6779" w:name="_Toc101521742"/>
      <w:bookmarkStart w:id="6780" w:name="_Toc138762051"/>
      <w:bookmarkStart w:id="6781" w:name="_Toc145708314"/>
      <w:bookmarkStart w:id="6782" w:name="_Toc160570863"/>
      <w:bookmarkStart w:id="6783" w:name="_Toc162008459"/>
      <w:bookmarkStart w:id="6784" w:name="_Toc164763877"/>
      <w:r>
        <w:t>9.1.5.3.3</w:t>
      </w:r>
      <w:r w:rsidRPr="00BC662F">
        <w:tab/>
        <w:t xml:space="preserve">Enumeration: </w:t>
      </w:r>
      <w:r>
        <w:t>ACRScenario</w:t>
      </w:r>
      <w:bookmarkEnd w:id="6774"/>
      <w:bookmarkEnd w:id="6775"/>
      <w:bookmarkEnd w:id="6776"/>
      <w:bookmarkEnd w:id="6777"/>
      <w:bookmarkEnd w:id="6778"/>
      <w:bookmarkEnd w:id="6779"/>
      <w:bookmarkEnd w:id="6780"/>
      <w:bookmarkEnd w:id="6781"/>
      <w:bookmarkEnd w:id="6782"/>
      <w:bookmarkEnd w:id="6783"/>
      <w:bookmarkEnd w:id="678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785" w:name="_Toc138762052"/>
      <w:bookmarkStart w:id="6786" w:name="_Toc145708315"/>
      <w:bookmarkStart w:id="6787" w:name="_Toc160570864"/>
      <w:bookmarkStart w:id="6788" w:name="_Toc162008460"/>
      <w:bookmarkStart w:id="6789" w:name="_Toc164763878"/>
      <w:r>
        <w:t>9.1.5.3.</w:t>
      </w:r>
      <w:r w:rsidRPr="0045617A">
        <w:t>4</w:t>
      </w:r>
      <w:r w:rsidRPr="00BC662F">
        <w:tab/>
        <w:t xml:space="preserve">Enumeration: </w:t>
      </w:r>
      <w:r>
        <w:t>InstantiationStatus</w:t>
      </w:r>
      <w:bookmarkEnd w:id="6785"/>
      <w:bookmarkEnd w:id="6786"/>
      <w:bookmarkEnd w:id="6787"/>
      <w:bookmarkEnd w:id="6788"/>
      <w:bookmarkEnd w:id="678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790" w:name="_Toc85734549"/>
      <w:bookmarkStart w:id="6791" w:name="_Toc89431848"/>
      <w:bookmarkStart w:id="6792" w:name="_Toc97042762"/>
      <w:bookmarkStart w:id="6793" w:name="_Toc97045906"/>
      <w:bookmarkStart w:id="6794" w:name="_Toc97155651"/>
      <w:bookmarkStart w:id="6795" w:name="_Toc101521743"/>
      <w:bookmarkStart w:id="6796" w:name="_Toc138762053"/>
      <w:bookmarkStart w:id="6797" w:name="_Toc145708316"/>
      <w:bookmarkStart w:id="6798" w:name="_Toc160570865"/>
      <w:bookmarkStart w:id="6799" w:name="_Toc162008461"/>
      <w:bookmarkStart w:id="6800" w:name="_Toc164763879"/>
      <w:r>
        <w:t>9.</w:t>
      </w:r>
      <w:r w:rsidR="00730F40">
        <w:t>1</w:t>
      </w:r>
      <w:r>
        <w:t>.6</w:t>
      </w:r>
      <w:r>
        <w:tab/>
        <w:t>Error Handling</w:t>
      </w:r>
      <w:bookmarkEnd w:id="6790"/>
      <w:bookmarkEnd w:id="6791"/>
      <w:bookmarkEnd w:id="6792"/>
      <w:bookmarkEnd w:id="6793"/>
      <w:bookmarkEnd w:id="6794"/>
      <w:bookmarkEnd w:id="6795"/>
      <w:bookmarkEnd w:id="6796"/>
      <w:bookmarkEnd w:id="6797"/>
      <w:bookmarkEnd w:id="6798"/>
      <w:bookmarkEnd w:id="6799"/>
      <w:bookmarkEnd w:id="680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01" w:name="_Toc85734550"/>
      <w:bookmarkStart w:id="6802" w:name="_Toc89431849"/>
      <w:bookmarkStart w:id="6803" w:name="_Toc97042763"/>
      <w:bookmarkStart w:id="6804" w:name="_Toc97045907"/>
      <w:bookmarkStart w:id="6805" w:name="_Toc97155652"/>
      <w:bookmarkStart w:id="6806" w:name="_Toc101521744"/>
      <w:bookmarkStart w:id="6807" w:name="_Toc138762054"/>
      <w:bookmarkStart w:id="6808" w:name="_Toc145708317"/>
      <w:bookmarkStart w:id="6809" w:name="_Toc160570866"/>
      <w:bookmarkStart w:id="6810" w:name="_Toc162008462"/>
      <w:bookmarkStart w:id="6811" w:name="_Toc164763880"/>
      <w:r>
        <w:t>9.</w:t>
      </w:r>
      <w:r w:rsidR="00730F40">
        <w:t>1</w:t>
      </w:r>
      <w:r>
        <w:t>.7</w:t>
      </w:r>
      <w:r>
        <w:tab/>
        <w:t>Feature negotiation</w:t>
      </w:r>
      <w:bookmarkEnd w:id="6801"/>
      <w:bookmarkEnd w:id="6802"/>
      <w:bookmarkEnd w:id="6803"/>
      <w:bookmarkEnd w:id="6804"/>
      <w:bookmarkEnd w:id="6805"/>
      <w:bookmarkEnd w:id="6806"/>
      <w:bookmarkEnd w:id="6807"/>
      <w:bookmarkEnd w:id="6808"/>
      <w:bookmarkEnd w:id="6809"/>
      <w:bookmarkEnd w:id="6810"/>
      <w:bookmarkEnd w:id="681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6397"/>
    </w:tbl>
    <w:p w14:paraId="2572EBAF" w14:textId="2A3603D2" w:rsidR="00721A12" w:rsidRDefault="00721A12" w:rsidP="006766F1"/>
    <w:p w14:paraId="43552639" w14:textId="409A69FB" w:rsidR="007C54F7" w:rsidRPr="00771852" w:rsidRDefault="007C54F7" w:rsidP="007C54F7">
      <w:pPr>
        <w:pStyle w:val="Heading2"/>
      </w:pPr>
      <w:bookmarkStart w:id="6812" w:name="_Toc85734551"/>
      <w:bookmarkStart w:id="6813" w:name="_Toc89431850"/>
      <w:bookmarkStart w:id="6814" w:name="_Toc97042764"/>
      <w:bookmarkStart w:id="6815" w:name="_Toc97045908"/>
      <w:bookmarkStart w:id="6816" w:name="_Toc97155653"/>
      <w:bookmarkStart w:id="6817" w:name="_Toc101521745"/>
      <w:bookmarkStart w:id="6818" w:name="_Toc138762055"/>
      <w:bookmarkStart w:id="6819" w:name="_Toc145708318"/>
      <w:bookmarkStart w:id="6820" w:name="_Toc160570867"/>
      <w:bookmarkStart w:id="6821" w:name="_Toc162008463"/>
      <w:bookmarkStart w:id="6822" w:name="_Toc164763881"/>
      <w:r>
        <w:t>9.2</w:t>
      </w:r>
      <w:r>
        <w:tab/>
        <w:t>Eecs_TargetEESDiscovery API</w:t>
      </w:r>
      <w:bookmarkEnd w:id="6812"/>
      <w:bookmarkEnd w:id="6813"/>
      <w:bookmarkEnd w:id="6814"/>
      <w:bookmarkEnd w:id="6815"/>
      <w:bookmarkEnd w:id="6816"/>
      <w:bookmarkEnd w:id="6817"/>
      <w:bookmarkEnd w:id="6818"/>
      <w:bookmarkEnd w:id="6819"/>
      <w:bookmarkEnd w:id="6820"/>
      <w:bookmarkEnd w:id="6821"/>
      <w:bookmarkEnd w:id="6822"/>
    </w:p>
    <w:p w14:paraId="34A83731" w14:textId="5F9B80A2" w:rsidR="007C54F7" w:rsidRDefault="007C54F7" w:rsidP="007C54F7">
      <w:pPr>
        <w:pStyle w:val="Heading3"/>
      </w:pPr>
      <w:bookmarkStart w:id="6823" w:name="_Toc85734552"/>
      <w:bookmarkStart w:id="6824" w:name="_Toc89431851"/>
      <w:bookmarkStart w:id="6825" w:name="_Toc97042765"/>
      <w:bookmarkStart w:id="6826" w:name="_Toc97045909"/>
      <w:bookmarkStart w:id="6827" w:name="_Toc97155654"/>
      <w:bookmarkStart w:id="6828" w:name="_Toc101521746"/>
      <w:bookmarkStart w:id="6829" w:name="_Toc138762056"/>
      <w:bookmarkStart w:id="6830" w:name="_Toc145708319"/>
      <w:bookmarkStart w:id="6831" w:name="_Toc160570868"/>
      <w:bookmarkStart w:id="6832" w:name="_Toc162008464"/>
      <w:bookmarkStart w:id="6833" w:name="_Toc164763882"/>
      <w:r>
        <w:t>9.2.1</w:t>
      </w:r>
      <w:r>
        <w:tab/>
      </w:r>
      <w:bookmarkEnd w:id="6823"/>
      <w:r w:rsidR="009616F6">
        <w:t>Introduction</w:t>
      </w:r>
      <w:bookmarkEnd w:id="6824"/>
      <w:bookmarkEnd w:id="6825"/>
      <w:bookmarkEnd w:id="6826"/>
      <w:bookmarkEnd w:id="6827"/>
      <w:bookmarkEnd w:id="6828"/>
      <w:bookmarkEnd w:id="6829"/>
      <w:bookmarkEnd w:id="6830"/>
      <w:bookmarkEnd w:id="6831"/>
      <w:bookmarkEnd w:id="6832"/>
      <w:bookmarkEnd w:id="683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834" w:name="_Toc85734553"/>
      <w:bookmarkStart w:id="6835" w:name="_Toc89431852"/>
      <w:bookmarkStart w:id="6836" w:name="_Toc97042766"/>
      <w:bookmarkStart w:id="6837" w:name="_Toc97045910"/>
      <w:bookmarkStart w:id="6838" w:name="_Toc97155655"/>
      <w:bookmarkStart w:id="6839" w:name="_Toc101521747"/>
      <w:bookmarkStart w:id="6840" w:name="_Toc138762057"/>
      <w:bookmarkStart w:id="6841" w:name="_Toc145708320"/>
      <w:bookmarkStart w:id="6842" w:name="_Toc160570869"/>
      <w:bookmarkStart w:id="6843" w:name="_Toc162008465"/>
      <w:bookmarkStart w:id="6844" w:name="_Toc164763883"/>
      <w:r>
        <w:t>9.</w:t>
      </w:r>
      <w:r w:rsidR="00AB45AD">
        <w:t>2</w:t>
      </w:r>
      <w:r>
        <w:t>.2</w:t>
      </w:r>
      <w:r>
        <w:tab/>
        <w:t>Resources</w:t>
      </w:r>
      <w:bookmarkEnd w:id="6834"/>
      <w:bookmarkEnd w:id="6835"/>
      <w:bookmarkEnd w:id="6836"/>
      <w:bookmarkEnd w:id="6837"/>
      <w:bookmarkEnd w:id="6838"/>
      <w:bookmarkEnd w:id="6839"/>
      <w:bookmarkEnd w:id="6840"/>
      <w:bookmarkEnd w:id="6841"/>
      <w:bookmarkEnd w:id="6842"/>
      <w:bookmarkEnd w:id="6843"/>
      <w:bookmarkEnd w:id="6844"/>
    </w:p>
    <w:p w14:paraId="3192648F" w14:textId="79AA4A35" w:rsidR="007C54F7" w:rsidRDefault="007C54F7" w:rsidP="007C54F7">
      <w:pPr>
        <w:pStyle w:val="Heading4"/>
      </w:pPr>
      <w:bookmarkStart w:id="6845" w:name="_Toc85734554"/>
      <w:bookmarkStart w:id="6846" w:name="_Toc89431853"/>
      <w:bookmarkStart w:id="6847" w:name="_Toc97042767"/>
      <w:bookmarkStart w:id="6848" w:name="_Toc97045911"/>
      <w:bookmarkStart w:id="6849" w:name="_Toc97155656"/>
      <w:bookmarkStart w:id="6850" w:name="_Toc101521748"/>
      <w:bookmarkStart w:id="6851" w:name="_Toc138762058"/>
      <w:bookmarkStart w:id="6852" w:name="_Toc145708321"/>
      <w:bookmarkStart w:id="6853" w:name="_Toc160570870"/>
      <w:bookmarkStart w:id="6854" w:name="_Toc162008466"/>
      <w:bookmarkStart w:id="6855" w:name="_Toc164763884"/>
      <w:r>
        <w:t>9.</w:t>
      </w:r>
      <w:r w:rsidR="00AB45AD">
        <w:t>2</w:t>
      </w:r>
      <w:r>
        <w:t>.2.1</w:t>
      </w:r>
      <w:r>
        <w:tab/>
        <w:t>Overview</w:t>
      </w:r>
      <w:bookmarkEnd w:id="6845"/>
      <w:bookmarkEnd w:id="6846"/>
      <w:bookmarkEnd w:id="6847"/>
      <w:bookmarkEnd w:id="6848"/>
      <w:bookmarkEnd w:id="6849"/>
      <w:bookmarkEnd w:id="6850"/>
      <w:bookmarkEnd w:id="6851"/>
      <w:bookmarkEnd w:id="6852"/>
      <w:bookmarkEnd w:id="6853"/>
      <w:bookmarkEnd w:id="6854"/>
      <w:bookmarkEnd w:id="68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45pt;height:149.95pt" o:ole="">
            <v:imagedata r:id="rId45" o:title=""/>
          </v:shape>
          <o:OLEObject Type="Embed" ProgID="Visio.Drawing.11" ShapeID="_x0000_i1042" DrawAspect="Content" ObjectID="_177537616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856" w:name="_Toc85734555"/>
      <w:bookmarkStart w:id="6857" w:name="_Toc89431854"/>
      <w:bookmarkStart w:id="6858" w:name="_Toc97042768"/>
      <w:bookmarkStart w:id="6859" w:name="_Toc97045912"/>
      <w:bookmarkStart w:id="6860" w:name="_Toc97155657"/>
      <w:bookmarkStart w:id="6861" w:name="_Toc101521749"/>
      <w:bookmarkStart w:id="6862" w:name="_Toc138762059"/>
      <w:bookmarkStart w:id="6863" w:name="_Toc145708322"/>
      <w:bookmarkStart w:id="6864" w:name="_Toc160570871"/>
      <w:bookmarkStart w:id="6865" w:name="_Toc162008467"/>
      <w:bookmarkStart w:id="6866" w:name="_Toc164763885"/>
      <w:r>
        <w:t>9.</w:t>
      </w:r>
      <w:r w:rsidR="00AB45AD">
        <w:t>2</w:t>
      </w:r>
      <w:r>
        <w:t>.2.2</w:t>
      </w:r>
      <w:r>
        <w:tab/>
        <w:t>Resource</w:t>
      </w:r>
      <w:r w:rsidRPr="00831458">
        <w:t xml:space="preserve">: </w:t>
      </w:r>
      <w:r>
        <w:t>EES Profiles</w:t>
      </w:r>
      <w:bookmarkEnd w:id="6856"/>
      <w:bookmarkEnd w:id="6857"/>
      <w:bookmarkEnd w:id="6858"/>
      <w:bookmarkEnd w:id="6859"/>
      <w:bookmarkEnd w:id="6860"/>
      <w:bookmarkEnd w:id="6861"/>
      <w:bookmarkEnd w:id="6862"/>
      <w:bookmarkEnd w:id="6863"/>
      <w:bookmarkEnd w:id="6864"/>
      <w:bookmarkEnd w:id="6865"/>
      <w:bookmarkEnd w:id="6866"/>
    </w:p>
    <w:p w14:paraId="6B9D6631" w14:textId="25036092" w:rsidR="007C54F7" w:rsidRDefault="007C54F7" w:rsidP="007C54F7">
      <w:pPr>
        <w:pStyle w:val="Heading5"/>
        <w:rPr>
          <w:lang w:eastAsia="zh-CN"/>
        </w:rPr>
      </w:pPr>
      <w:bookmarkStart w:id="6867" w:name="_Toc85734556"/>
      <w:bookmarkStart w:id="6868" w:name="_Toc89431855"/>
      <w:bookmarkStart w:id="6869" w:name="_Toc97042769"/>
      <w:bookmarkStart w:id="6870" w:name="_Toc97045913"/>
      <w:bookmarkStart w:id="6871" w:name="_Toc97155658"/>
      <w:bookmarkStart w:id="6872" w:name="_Toc101521750"/>
      <w:bookmarkStart w:id="6873" w:name="_Toc138762060"/>
      <w:bookmarkStart w:id="6874" w:name="_Toc145708323"/>
      <w:bookmarkStart w:id="6875" w:name="_Toc160570872"/>
      <w:bookmarkStart w:id="6876" w:name="_Toc162008468"/>
      <w:bookmarkStart w:id="6877" w:name="_Toc164763886"/>
      <w:r>
        <w:rPr>
          <w:lang w:eastAsia="zh-CN"/>
        </w:rPr>
        <w:t>9.</w:t>
      </w:r>
      <w:r w:rsidR="00AB45AD">
        <w:rPr>
          <w:lang w:eastAsia="zh-CN"/>
        </w:rPr>
        <w:t>2</w:t>
      </w:r>
      <w:r>
        <w:rPr>
          <w:lang w:eastAsia="zh-CN"/>
        </w:rPr>
        <w:t>.2.2.1</w:t>
      </w:r>
      <w:r>
        <w:rPr>
          <w:lang w:eastAsia="zh-CN"/>
        </w:rPr>
        <w:tab/>
        <w:t>Description</w:t>
      </w:r>
      <w:bookmarkEnd w:id="6867"/>
      <w:bookmarkEnd w:id="6868"/>
      <w:bookmarkEnd w:id="6869"/>
      <w:bookmarkEnd w:id="6870"/>
      <w:bookmarkEnd w:id="6871"/>
      <w:bookmarkEnd w:id="6872"/>
      <w:bookmarkEnd w:id="6873"/>
      <w:bookmarkEnd w:id="6874"/>
      <w:bookmarkEnd w:id="6875"/>
      <w:bookmarkEnd w:id="6876"/>
      <w:bookmarkEnd w:id="687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878" w:name="_Toc85734557"/>
      <w:bookmarkStart w:id="6879" w:name="_Toc89431856"/>
      <w:bookmarkStart w:id="6880" w:name="_Toc97042770"/>
      <w:bookmarkStart w:id="6881" w:name="_Toc97045914"/>
      <w:bookmarkStart w:id="6882" w:name="_Toc97155659"/>
      <w:bookmarkStart w:id="6883" w:name="_Toc101521751"/>
      <w:bookmarkStart w:id="6884" w:name="_Toc138762061"/>
      <w:bookmarkStart w:id="6885" w:name="_Toc145708324"/>
      <w:bookmarkStart w:id="6886" w:name="_Toc160570873"/>
      <w:bookmarkStart w:id="6887" w:name="_Toc162008469"/>
      <w:bookmarkStart w:id="6888" w:name="_Toc164763887"/>
      <w:r>
        <w:rPr>
          <w:lang w:eastAsia="zh-CN"/>
        </w:rPr>
        <w:t>9.</w:t>
      </w:r>
      <w:r w:rsidR="00AB45AD">
        <w:rPr>
          <w:lang w:eastAsia="zh-CN"/>
        </w:rPr>
        <w:t>2</w:t>
      </w:r>
      <w:r>
        <w:rPr>
          <w:lang w:eastAsia="zh-CN"/>
        </w:rPr>
        <w:t>.2.2.2</w:t>
      </w:r>
      <w:r>
        <w:rPr>
          <w:lang w:eastAsia="zh-CN"/>
        </w:rPr>
        <w:tab/>
        <w:t>Resource Definition</w:t>
      </w:r>
      <w:bookmarkEnd w:id="6878"/>
      <w:bookmarkEnd w:id="6879"/>
      <w:bookmarkEnd w:id="6880"/>
      <w:bookmarkEnd w:id="6881"/>
      <w:bookmarkEnd w:id="6882"/>
      <w:bookmarkEnd w:id="6883"/>
      <w:bookmarkEnd w:id="6884"/>
      <w:bookmarkEnd w:id="6885"/>
      <w:bookmarkEnd w:id="6886"/>
      <w:bookmarkEnd w:id="6887"/>
      <w:bookmarkEnd w:id="688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889" w:name="_Toc85734558"/>
      <w:bookmarkStart w:id="6890" w:name="_Toc89431857"/>
      <w:bookmarkStart w:id="6891" w:name="_Toc97042771"/>
      <w:bookmarkStart w:id="6892" w:name="_Toc97045915"/>
      <w:bookmarkStart w:id="6893" w:name="_Toc97155660"/>
      <w:bookmarkStart w:id="6894" w:name="_Toc101521752"/>
      <w:bookmarkStart w:id="6895" w:name="_Toc138762062"/>
      <w:bookmarkStart w:id="6896" w:name="_Toc145708325"/>
      <w:bookmarkStart w:id="6897" w:name="_Toc160570874"/>
      <w:bookmarkStart w:id="6898" w:name="_Toc162008470"/>
      <w:bookmarkStart w:id="6899" w:name="_Toc164763888"/>
      <w:r>
        <w:rPr>
          <w:lang w:eastAsia="zh-CN"/>
        </w:rPr>
        <w:t>9.</w:t>
      </w:r>
      <w:r w:rsidR="00AB45AD">
        <w:rPr>
          <w:lang w:eastAsia="zh-CN"/>
        </w:rPr>
        <w:t>2</w:t>
      </w:r>
      <w:r>
        <w:rPr>
          <w:lang w:eastAsia="zh-CN"/>
        </w:rPr>
        <w:t>.2.2.3</w:t>
      </w:r>
      <w:r>
        <w:rPr>
          <w:lang w:eastAsia="zh-CN"/>
        </w:rPr>
        <w:tab/>
        <w:t>Resource Standard Methods</w:t>
      </w:r>
      <w:bookmarkEnd w:id="6889"/>
      <w:bookmarkEnd w:id="6890"/>
      <w:bookmarkEnd w:id="6891"/>
      <w:bookmarkEnd w:id="6892"/>
      <w:bookmarkEnd w:id="6893"/>
      <w:bookmarkEnd w:id="6894"/>
      <w:bookmarkEnd w:id="6895"/>
      <w:bookmarkEnd w:id="6896"/>
      <w:bookmarkEnd w:id="6897"/>
      <w:bookmarkEnd w:id="6898"/>
      <w:bookmarkEnd w:id="6899"/>
    </w:p>
    <w:p w14:paraId="150C2DA3" w14:textId="4D1A3ED8" w:rsidR="007C54F7" w:rsidRDefault="007C54F7" w:rsidP="007C54F7">
      <w:pPr>
        <w:pStyle w:val="Heading6"/>
        <w:rPr>
          <w:lang w:eastAsia="zh-CN"/>
        </w:rPr>
      </w:pPr>
      <w:bookmarkStart w:id="6900" w:name="_Toc85734559"/>
      <w:bookmarkStart w:id="6901" w:name="_Toc89431858"/>
      <w:bookmarkStart w:id="6902" w:name="_Toc97042772"/>
      <w:bookmarkStart w:id="6903" w:name="_Toc97045916"/>
      <w:bookmarkStart w:id="6904" w:name="_Toc97155661"/>
      <w:bookmarkStart w:id="6905" w:name="_Toc101521753"/>
      <w:bookmarkStart w:id="6906" w:name="_Toc138762063"/>
      <w:bookmarkStart w:id="6907" w:name="_Toc145708326"/>
      <w:bookmarkStart w:id="6908" w:name="_Toc160570875"/>
      <w:bookmarkStart w:id="6909" w:name="_Toc162008471"/>
      <w:bookmarkStart w:id="6910" w:name="_Toc164763889"/>
      <w:r>
        <w:rPr>
          <w:lang w:eastAsia="zh-CN"/>
        </w:rPr>
        <w:t>9.</w:t>
      </w:r>
      <w:r w:rsidR="00AB45AD">
        <w:rPr>
          <w:lang w:eastAsia="zh-CN"/>
        </w:rPr>
        <w:t>2</w:t>
      </w:r>
      <w:r>
        <w:rPr>
          <w:lang w:eastAsia="zh-CN"/>
        </w:rPr>
        <w:t>.2.2.3.1</w:t>
      </w:r>
      <w:r>
        <w:rPr>
          <w:lang w:eastAsia="zh-CN"/>
        </w:rPr>
        <w:tab/>
        <w:t>GET</w:t>
      </w:r>
      <w:bookmarkEnd w:id="6900"/>
      <w:bookmarkEnd w:id="6901"/>
      <w:bookmarkEnd w:id="6902"/>
      <w:bookmarkEnd w:id="6903"/>
      <w:bookmarkEnd w:id="6904"/>
      <w:bookmarkEnd w:id="6905"/>
      <w:bookmarkEnd w:id="6906"/>
      <w:bookmarkEnd w:id="6907"/>
      <w:bookmarkEnd w:id="6908"/>
      <w:bookmarkEnd w:id="6909"/>
      <w:bookmarkEnd w:id="691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11" w:name="_Toc85734560"/>
      <w:bookmarkStart w:id="6912" w:name="_Toc89431859"/>
      <w:bookmarkStart w:id="6913" w:name="_Toc97042773"/>
      <w:bookmarkStart w:id="6914" w:name="_Toc97045917"/>
      <w:bookmarkStart w:id="6915" w:name="_Toc97155662"/>
      <w:bookmarkStart w:id="6916" w:name="_Toc101521754"/>
      <w:bookmarkStart w:id="6917" w:name="_Toc138762064"/>
      <w:bookmarkStart w:id="6918" w:name="_Toc145708327"/>
      <w:bookmarkStart w:id="6919" w:name="_Toc160570876"/>
      <w:bookmarkStart w:id="6920" w:name="_Toc162008472"/>
      <w:bookmarkStart w:id="6921" w:name="_Toc164763890"/>
      <w:r>
        <w:rPr>
          <w:lang w:eastAsia="zh-CN"/>
        </w:rPr>
        <w:t>9.</w:t>
      </w:r>
      <w:r w:rsidR="00AB45AD">
        <w:rPr>
          <w:lang w:eastAsia="zh-CN"/>
        </w:rPr>
        <w:t>2</w:t>
      </w:r>
      <w:r>
        <w:rPr>
          <w:lang w:eastAsia="zh-CN"/>
        </w:rPr>
        <w:t>.2.2.4</w:t>
      </w:r>
      <w:r>
        <w:rPr>
          <w:lang w:eastAsia="zh-CN"/>
        </w:rPr>
        <w:tab/>
        <w:t>Resource Custom Operations</w:t>
      </w:r>
      <w:bookmarkEnd w:id="6911"/>
      <w:bookmarkEnd w:id="6912"/>
      <w:bookmarkEnd w:id="6913"/>
      <w:bookmarkEnd w:id="6914"/>
      <w:bookmarkEnd w:id="6915"/>
      <w:bookmarkEnd w:id="6916"/>
      <w:bookmarkEnd w:id="6917"/>
      <w:bookmarkEnd w:id="6918"/>
      <w:bookmarkEnd w:id="6919"/>
      <w:bookmarkEnd w:id="6920"/>
      <w:bookmarkEnd w:id="6921"/>
    </w:p>
    <w:p w14:paraId="05C87CEC" w14:textId="77777777" w:rsidR="007C54F7" w:rsidRDefault="007C54F7" w:rsidP="007C54F7">
      <w:r>
        <w:t>None.</w:t>
      </w:r>
    </w:p>
    <w:p w14:paraId="776D1DA8" w14:textId="68C6B7C0" w:rsidR="007C54F7" w:rsidRDefault="007C54F7" w:rsidP="007C54F7">
      <w:pPr>
        <w:pStyle w:val="Heading3"/>
      </w:pPr>
      <w:bookmarkStart w:id="6922" w:name="_Toc85734561"/>
      <w:bookmarkStart w:id="6923" w:name="_Toc89431860"/>
      <w:bookmarkStart w:id="6924" w:name="_Toc97042774"/>
      <w:bookmarkStart w:id="6925" w:name="_Toc97045918"/>
      <w:bookmarkStart w:id="6926" w:name="_Toc97155663"/>
      <w:bookmarkStart w:id="6927" w:name="_Toc101521755"/>
      <w:bookmarkStart w:id="6928" w:name="_Toc138762065"/>
      <w:bookmarkStart w:id="6929" w:name="_Toc145708328"/>
      <w:bookmarkStart w:id="6930" w:name="_Toc160570877"/>
      <w:bookmarkStart w:id="6931" w:name="_Toc162008473"/>
      <w:bookmarkStart w:id="6932" w:name="_Toc164763891"/>
      <w:r>
        <w:t>9.</w:t>
      </w:r>
      <w:r w:rsidR="00AB45AD">
        <w:t>2</w:t>
      </w:r>
      <w:r>
        <w:t>.3</w:t>
      </w:r>
      <w:r>
        <w:tab/>
        <w:t>Custom Operations without associated resources</w:t>
      </w:r>
      <w:bookmarkEnd w:id="6922"/>
      <w:bookmarkEnd w:id="6923"/>
      <w:bookmarkEnd w:id="6924"/>
      <w:bookmarkEnd w:id="6925"/>
      <w:bookmarkEnd w:id="6926"/>
      <w:bookmarkEnd w:id="6927"/>
      <w:bookmarkEnd w:id="6928"/>
      <w:bookmarkEnd w:id="6929"/>
      <w:bookmarkEnd w:id="6930"/>
      <w:bookmarkEnd w:id="6931"/>
      <w:bookmarkEnd w:id="693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6933" w:name="_Toc85734562"/>
      <w:bookmarkStart w:id="6934" w:name="_Toc89431861"/>
      <w:bookmarkStart w:id="6935" w:name="_Toc97042775"/>
      <w:bookmarkStart w:id="6936" w:name="_Toc97045919"/>
      <w:bookmarkStart w:id="6937" w:name="_Toc97155664"/>
      <w:bookmarkStart w:id="6938" w:name="_Toc101521756"/>
      <w:bookmarkStart w:id="6939" w:name="_Toc138762066"/>
      <w:bookmarkStart w:id="6940" w:name="_Toc145708329"/>
      <w:bookmarkStart w:id="6941" w:name="_Toc160570878"/>
      <w:bookmarkStart w:id="6942" w:name="_Toc162008474"/>
      <w:bookmarkStart w:id="6943" w:name="_Toc164763892"/>
      <w:r>
        <w:t>9.</w:t>
      </w:r>
      <w:r w:rsidR="00AB45AD">
        <w:t>2</w:t>
      </w:r>
      <w:r>
        <w:t>.4</w:t>
      </w:r>
      <w:r>
        <w:tab/>
        <w:t>Notifications</w:t>
      </w:r>
      <w:bookmarkEnd w:id="6933"/>
      <w:bookmarkEnd w:id="6934"/>
      <w:bookmarkEnd w:id="6935"/>
      <w:bookmarkEnd w:id="6936"/>
      <w:bookmarkEnd w:id="6937"/>
      <w:bookmarkEnd w:id="6938"/>
      <w:bookmarkEnd w:id="6939"/>
      <w:bookmarkEnd w:id="6940"/>
      <w:bookmarkEnd w:id="6941"/>
      <w:bookmarkEnd w:id="6942"/>
      <w:bookmarkEnd w:id="6943"/>
    </w:p>
    <w:p w14:paraId="196CDEE0" w14:textId="77777777" w:rsidR="007C54F7" w:rsidRPr="00A2226D" w:rsidRDefault="007C54F7" w:rsidP="007C54F7">
      <w:r>
        <w:t>None.</w:t>
      </w:r>
    </w:p>
    <w:p w14:paraId="00AEEE00" w14:textId="6CCE256F" w:rsidR="007C54F7" w:rsidRDefault="007C54F7" w:rsidP="007C54F7">
      <w:pPr>
        <w:pStyle w:val="Heading3"/>
      </w:pPr>
      <w:bookmarkStart w:id="6944" w:name="_Toc85734563"/>
      <w:bookmarkStart w:id="6945" w:name="_Toc89431862"/>
      <w:bookmarkStart w:id="6946" w:name="_Toc97042776"/>
      <w:bookmarkStart w:id="6947" w:name="_Toc97045920"/>
      <w:bookmarkStart w:id="6948" w:name="_Toc97155665"/>
      <w:bookmarkStart w:id="6949" w:name="_Toc101521757"/>
      <w:bookmarkStart w:id="6950" w:name="_Toc138762067"/>
      <w:bookmarkStart w:id="6951" w:name="_Toc145708330"/>
      <w:bookmarkStart w:id="6952" w:name="_Toc160570879"/>
      <w:bookmarkStart w:id="6953" w:name="_Toc162008475"/>
      <w:bookmarkStart w:id="6954" w:name="_Toc164763893"/>
      <w:r>
        <w:t>9.</w:t>
      </w:r>
      <w:r w:rsidR="00AB45AD">
        <w:t>2</w:t>
      </w:r>
      <w:r>
        <w:t>.5</w:t>
      </w:r>
      <w:r>
        <w:tab/>
        <w:t>Data Model</w:t>
      </w:r>
      <w:bookmarkEnd w:id="6944"/>
      <w:bookmarkEnd w:id="6945"/>
      <w:bookmarkEnd w:id="6946"/>
      <w:bookmarkEnd w:id="6947"/>
      <w:bookmarkEnd w:id="6948"/>
      <w:bookmarkEnd w:id="6949"/>
      <w:bookmarkEnd w:id="6950"/>
      <w:bookmarkEnd w:id="6951"/>
      <w:bookmarkEnd w:id="6952"/>
      <w:bookmarkEnd w:id="6953"/>
      <w:bookmarkEnd w:id="6954"/>
    </w:p>
    <w:p w14:paraId="51ED396F" w14:textId="7FC75096" w:rsidR="007C54F7" w:rsidRDefault="007C54F7" w:rsidP="007C54F7">
      <w:pPr>
        <w:pStyle w:val="Heading4"/>
        <w:rPr>
          <w:lang w:eastAsia="zh-CN"/>
        </w:rPr>
      </w:pPr>
      <w:bookmarkStart w:id="6955" w:name="_Toc85734564"/>
      <w:bookmarkStart w:id="6956" w:name="_Toc89431863"/>
      <w:bookmarkStart w:id="6957" w:name="_Toc97042777"/>
      <w:bookmarkStart w:id="6958" w:name="_Toc97045921"/>
      <w:bookmarkStart w:id="6959" w:name="_Toc97155666"/>
      <w:bookmarkStart w:id="6960" w:name="_Toc101521758"/>
      <w:bookmarkStart w:id="6961" w:name="_Toc138762068"/>
      <w:bookmarkStart w:id="6962" w:name="_Toc145708331"/>
      <w:bookmarkStart w:id="6963" w:name="_Toc160570880"/>
      <w:bookmarkStart w:id="6964" w:name="_Toc162008476"/>
      <w:bookmarkStart w:id="6965" w:name="_Toc164763894"/>
      <w:r>
        <w:rPr>
          <w:lang w:eastAsia="zh-CN"/>
        </w:rPr>
        <w:t>9.</w:t>
      </w:r>
      <w:r w:rsidR="00AB45AD">
        <w:rPr>
          <w:lang w:eastAsia="zh-CN"/>
        </w:rPr>
        <w:t>2</w:t>
      </w:r>
      <w:r>
        <w:rPr>
          <w:lang w:eastAsia="zh-CN"/>
        </w:rPr>
        <w:t>.5.1</w:t>
      </w:r>
      <w:r>
        <w:rPr>
          <w:lang w:eastAsia="zh-CN"/>
        </w:rPr>
        <w:tab/>
        <w:t>General</w:t>
      </w:r>
      <w:bookmarkEnd w:id="6955"/>
      <w:bookmarkEnd w:id="6956"/>
      <w:bookmarkEnd w:id="6957"/>
      <w:bookmarkEnd w:id="6958"/>
      <w:bookmarkEnd w:id="6959"/>
      <w:bookmarkEnd w:id="6960"/>
      <w:bookmarkEnd w:id="6961"/>
      <w:bookmarkEnd w:id="6962"/>
      <w:bookmarkEnd w:id="6963"/>
      <w:bookmarkEnd w:id="6964"/>
      <w:bookmarkEnd w:id="696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6966" w:name="_Toc85734565"/>
      <w:bookmarkStart w:id="6967" w:name="_Toc89431864"/>
      <w:bookmarkStart w:id="6968" w:name="_Toc97042778"/>
      <w:bookmarkStart w:id="6969" w:name="_Toc97045922"/>
      <w:bookmarkStart w:id="6970" w:name="_Toc97155667"/>
      <w:bookmarkStart w:id="6971" w:name="_Toc101521759"/>
      <w:bookmarkStart w:id="6972" w:name="_Toc138762069"/>
      <w:bookmarkStart w:id="6973" w:name="_Toc145708332"/>
      <w:bookmarkStart w:id="6974" w:name="_Toc160570881"/>
      <w:bookmarkStart w:id="6975" w:name="_Toc162008477"/>
      <w:bookmarkStart w:id="6976" w:name="_Toc164763895"/>
      <w:r>
        <w:rPr>
          <w:lang w:eastAsia="zh-CN"/>
        </w:rPr>
        <w:t>9.</w:t>
      </w:r>
      <w:r w:rsidR="004E40B6">
        <w:rPr>
          <w:lang w:eastAsia="zh-CN"/>
        </w:rPr>
        <w:t>2</w:t>
      </w:r>
      <w:r>
        <w:rPr>
          <w:lang w:eastAsia="zh-CN"/>
        </w:rPr>
        <w:t>.5.2</w:t>
      </w:r>
      <w:r>
        <w:rPr>
          <w:lang w:eastAsia="zh-CN"/>
        </w:rPr>
        <w:tab/>
        <w:t>Structured data types</w:t>
      </w:r>
      <w:bookmarkEnd w:id="6966"/>
      <w:bookmarkEnd w:id="6967"/>
      <w:bookmarkEnd w:id="6968"/>
      <w:bookmarkEnd w:id="6969"/>
      <w:bookmarkEnd w:id="6970"/>
      <w:bookmarkEnd w:id="6971"/>
      <w:bookmarkEnd w:id="6972"/>
      <w:bookmarkEnd w:id="6973"/>
      <w:bookmarkEnd w:id="6974"/>
      <w:bookmarkEnd w:id="6975"/>
      <w:bookmarkEnd w:id="697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6977" w:name="_Toc85734566"/>
      <w:bookmarkStart w:id="6978" w:name="_Toc89431865"/>
      <w:bookmarkStart w:id="6979" w:name="_Toc97042779"/>
      <w:bookmarkStart w:id="6980" w:name="_Toc97045923"/>
      <w:bookmarkStart w:id="6981" w:name="_Toc97155668"/>
      <w:bookmarkStart w:id="6982" w:name="_Toc101521760"/>
      <w:bookmarkStart w:id="6983" w:name="_Toc138762070"/>
      <w:bookmarkStart w:id="6984" w:name="_Toc145708333"/>
      <w:bookmarkStart w:id="6985" w:name="_Toc160570882"/>
      <w:bookmarkStart w:id="6986" w:name="_Toc162008478"/>
      <w:bookmarkStart w:id="6987" w:name="_Toc164763896"/>
      <w:r>
        <w:rPr>
          <w:lang w:eastAsia="zh-CN"/>
        </w:rPr>
        <w:t>9.</w:t>
      </w:r>
      <w:r w:rsidR="004E40B6">
        <w:rPr>
          <w:lang w:eastAsia="zh-CN"/>
        </w:rPr>
        <w:t>2</w:t>
      </w:r>
      <w:r>
        <w:rPr>
          <w:lang w:eastAsia="zh-CN"/>
        </w:rPr>
        <w:t>.5.3</w:t>
      </w:r>
      <w:r>
        <w:rPr>
          <w:lang w:eastAsia="zh-CN"/>
        </w:rPr>
        <w:tab/>
        <w:t>Simple data types and enumerations</w:t>
      </w:r>
      <w:bookmarkEnd w:id="6977"/>
      <w:bookmarkEnd w:id="6978"/>
      <w:bookmarkEnd w:id="6979"/>
      <w:bookmarkEnd w:id="6980"/>
      <w:bookmarkEnd w:id="6981"/>
      <w:bookmarkEnd w:id="6982"/>
      <w:bookmarkEnd w:id="6983"/>
      <w:bookmarkEnd w:id="6984"/>
      <w:bookmarkEnd w:id="6985"/>
      <w:bookmarkEnd w:id="6986"/>
      <w:bookmarkEnd w:id="698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6988" w:name="_Toc85734567"/>
      <w:bookmarkStart w:id="6989" w:name="_Toc89431866"/>
      <w:bookmarkStart w:id="6990" w:name="_Toc97042780"/>
      <w:bookmarkStart w:id="6991" w:name="_Toc97045924"/>
      <w:bookmarkStart w:id="6992" w:name="_Toc97155669"/>
      <w:bookmarkStart w:id="6993" w:name="_Toc101521761"/>
      <w:bookmarkStart w:id="6994" w:name="_Toc138762071"/>
      <w:bookmarkStart w:id="6995" w:name="_Toc145708334"/>
      <w:bookmarkStart w:id="6996" w:name="_Toc160570883"/>
      <w:bookmarkStart w:id="6997" w:name="_Toc162008479"/>
      <w:bookmarkStart w:id="6998" w:name="_Toc164763897"/>
      <w:r>
        <w:t>9.</w:t>
      </w:r>
      <w:r w:rsidR="004E40B6">
        <w:t>2</w:t>
      </w:r>
      <w:r>
        <w:t>.6</w:t>
      </w:r>
      <w:r>
        <w:tab/>
        <w:t>Error Handling</w:t>
      </w:r>
      <w:bookmarkEnd w:id="6988"/>
      <w:bookmarkEnd w:id="6989"/>
      <w:bookmarkEnd w:id="6990"/>
      <w:bookmarkEnd w:id="6991"/>
      <w:bookmarkEnd w:id="6992"/>
      <w:bookmarkEnd w:id="6993"/>
      <w:bookmarkEnd w:id="6994"/>
      <w:bookmarkEnd w:id="6995"/>
      <w:bookmarkEnd w:id="6996"/>
      <w:bookmarkEnd w:id="6997"/>
      <w:bookmarkEnd w:id="699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6999" w:name="_Toc85734568"/>
      <w:bookmarkStart w:id="7000" w:name="_Toc89431867"/>
      <w:bookmarkStart w:id="7001" w:name="_Toc97042781"/>
      <w:bookmarkStart w:id="7002" w:name="_Toc97045925"/>
      <w:bookmarkStart w:id="7003" w:name="_Toc97155670"/>
      <w:bookmarkStart w:id="7004" w:name="_Toc101521762"/>
      <w:bookmarkStart w:id="7005" w:name="_Toc138762072"/>
      <w:bookmarkStart w:id="7006" w:name="_Toc145708335"/>
      <w:bookmarkStart w:id="7007" w:name="_Toc160570884"/>
      <w:bookmarkStart w:id="7008" w:name="_Toc162008480"/>
      <w:bookmarkStart w:id="7009" w:name="_Toc164763898"/>
      <w:r>
        <w:t>9.</w:t>
      </w:r>
      <w:r w:rsidR="004E40B6">
        <w:t>2</w:t>
      </w:r>
      <w:r>
        <w:t>.7</w:t>
      </w:r>
      <w:r>
        <w:tab/>
        <w:t>Feature negotiation</w:t>
      </w:r>
      <w:bookmarkEnd w:id="6999"/>
      <w:bookmarkEnd w:id="7000"/>
      <w:bookmarkEnd w:id="7001"/>
      <w:bookmarkEnd w:id="7002"/>
      <w:bookmarkEnd w:id="7003"/>
      <w:bookmarkEnd w:id="7004"/>
      <w:bookmarkEnd w:id="7005"/>
      <w:bookmarkEnd w:id="7006"/>
      <w:bookmarkEnd w:id="7007"/>
      <w:bookmarkEnd w:id="7008"/>
      <w:bookmarkEnd w:id="700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10" w:name="_Toc160570885"/>
      <w:bookmarkStart w:id="7011" w:name="_Toc162008481"/>
      <w:bookmarkStart w:id="7012" w:name="_Toc164763899"/>
      <w:r>
        <w:t>9.3</w:t>
      </w:r>
      <w:r>
        <w:tab/>
      </w:r>
      <w:r w:rsidRPr="00310802">
        <w:t>Ee</w:t>
      </w:r>
      <w:r>
        <w:t>cs</w:t>
      </w:r>
      <w:r w:rsidRPr="00310802">
        <w:t>_</w:t>
      </w:r>
      <w:r>
        <w:t>EASInfoManagement API</w:t>
      </w:r>
      <w:bookmarkEnd w:id="7010"/>
      <w:bookmarkEnd w:id="7011"/>
      <w:bookmarkEnd w:id="7012"/>
    </w:p>
    <w:p w14:paraId="086666CF" w14:textId="77777777" w:rsidR="00B3769E" w:rsidRDefault="00B3769E" w:rsidP="00B3769E">
      <w:pPr>
        <w:pStyle w:val="Heading3"/>
      </w:pPr>
      <w:bookmarkStart w:id="7013" w:name="_Toc160570886"/>
      <w:bookmarkStart w:id="7014" w:name="_Toc162008482"/>
      <w:bookmarkStart w:id="7015" w:name="_Toc164763900"/>
      <w:r>
        <w:t>9.3.1</w:t>
      </w:r>
      <w:r>
        <w:tab/>
        <w:t>Introduction</w:t>
      </w:r>
      <w:bookmarkEnd w:id="7013"/>
      <w:bookmarkEnd w:id="7014"/>
      <w:bookmarkEnd w:id="701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16" w:name="_Toc160570887"/>
      <w:bookmarkStart w:id="7017" w:name="_Toc162008483"/>
      <w:bookmarkStart w:id="7018" w:name="_Toc164763901"/>
      <w:r>
        <w:t>9.3.2</w:t>
      </w:r>
      <w:r>
        <w:tab/>
        <w:t>Usage of HTTP</w:t>
      </w:r>
      <w:bookmarkEnd w:id="7016"/>
      <w:bookmarkEnd w:id="7017"/>
      <w:bookmarkEnd w:id="701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19" w:name="_Toc160570888"/>
      <w:bookmarkStart w:id="7020" w:name="_Toc162008484"/>
      <w:bookmarkStart w:id="7021" w:name="_Toc164763902"/>
      <w:r>
        <w:t>9.3.3</w:t>
      </w:r>
      <w:r>
        <w:tab/>
        <w:t>Resources</w:t>
      </w:r>
      <w:bookmarkEnd w:id="7019"/>
      <w:bookmarkEnd w:id="7020"/>
      <w:bookmarkEnd w:id="7021"/>
    </w:p>
    <w:p w14:paraId="05D702B5" w14:textId="77777777" w:rsidR="00B3769E" w:rsidRDefault="00B3769E" w:rsidP="00B3769E">
      <w:pPr>
        <w:pStyle w:val="Heading4"/>
      </w:pPr>
      <w:bookmarkStart w:id="7022" w:name="_Toc160570889"/>
      <w:bookmarkStart w:id="7023" w:name="_Toc162008485"/>
      <w:bookmarkStart w:id="7024" w:name="_Toc164763903"/>
      <w:r>
        <w:t>9.3.3.1</w:t>
      </w:r>
      <w:r>
        <w:tab/>
        <w:t>Overview</w:t>
      </w:r>
      <w:bookmarkEnd w:id="7022"/>
      <w:bookmarkEnd w:id="7023"/>
      <w:bookmarkEnd w:id="702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25" w:name="_MON_1766999291"/>
    <w:bookmarkEnd w:id="7025"/>
    <w:p w14:paraId="6679EEEA" w14:textId="77777777" w:rsidR="00B3769E" w:rsidRDefault="00B3769E" w:rsidP="00B3769E">
      <w:pPr>
        <w:pStyle w:val="TH"/>
      </w:pPr>
      <w:r w:rsidRPr="000E1D0D">
        <w:object w:dxaOrig="9633" w:dyaOrig="1967" w14:anchorId="0BCAAD7A">
          <v:shape id="_x0000_i1043" type="#_x0000_t75" style="width:480.2pt;height:96.4pt" o:ole="">
            <v:imagedata r:id="rId47" o:title=""/>
          </v:shape>
          <o:OLEObject Type="Embed" ProgID="Word.Document.8" ShapeID="_x0000_i1043" DrawAspect="Content" ObjectID="_1775376168"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26" w:name="_Toc160570890"/>
      <w:bookmarkStart w:id="7027" w:name="_Toc162008486"/>
      <w:bookmarkStart w:id="7028" w:name="_Toc164763904"/>
      <w:r>
        <w:t>9.3.3.2</w:t>
      </w:r>
      <w:r>
        <w:tab/>
        <w:t>Resource</w:t>
      </w:r>
      <w:r w:rsidRPr="00831458">
        <w:t xml:space="preserve">: </w:t>
      </w:r>
      <w:r>
        <w:t>Common EAS Bindings</w:t>
      </w:r>
      <w:bookmarkEnd w:id="7026"/>
      <w:bookmarkEnd w:id="7027"/>
      <w:bookmarkEnd w:id="7028"/>
    </w:p>
    <w:p w14:paraId="014A3081" w14:textId="77777777" w:rsidR="00B3769E" w:rsidRDefault="00B3769E" w:rsidP="00B3769E">
      <w:pPr>
        <w:pStyle w:val="Heading5"/>
        <w:rPr>
          <w:lang w:eastAsia="zh-CN"/>
        </w:rPr>
      </w:pPr>
      <w:bookmarkStart w:id="7029" w:name="_Toc160570891"/>
      <w:bookmarkStart w:id="7030" w:name="_Toc162008487"/>
      <w:bookmarkStart w:id="7031" w:name="_Toc164763905"/>
      <w:r>
        <w:rPr>
          <w:lang w:eastAsia="zh-CN"/>
        </w:rPr>
        <w:t>9.3.3.2.1</w:t>
      </w:r>
      <w:r>
        <w:rPr>
          <w:lang w:eastAsia="zh-CN"/>
        </w:rPr>
        <w:tab/>
        <w:t>Description</w:t>
      </w:r>
      <w:bookmarkEnd w:id="7029"/>
      <w:bookmarkEnd w:id="7030"/>
      <w:bookmarkEnd w:id="703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032" w:name="_Toc160570892"/>
      <w:bookmarkStart w:id="7033" w:name="_Toc162008488"/>
      <w:bookmarkStart w:id="7034" w:name="_Toc164763906"/>
      <w:r>
        <w:rPr>
          <w:lang w:eastAsia="zh-CN"/>
        </w:rPr>
        <w:t>9.3.3.2.2</w:t>
      </w:r>
      <w:r>
        <w:rPr>
          <w:lang w:eastAsia="zh-CN"/>
        </w:rPr>
        <w:tab/>
        <w:t>Resource Definition</w:t>
      </w:r>
      <w:bookmarkEnd w:id="7032"/>
      <w:bookmarkEnd w:id="7033"/>
      <w:bookmarkEnd w:id="703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035" w:name="_Toc160570893"/>
      <w:bookmarkStart w:id="7036" w:name="_Toc162008489"/>
      <w:bookmarkStart w:id="7037" w:name="_Toc164763907"/>
      <w:r>
        <w:rPr>
          <w:lang w:eastAsia="zh-CN"/>
        </w:rPr>
        <w:t>9.3.3.2.3</w:t>
      </w:r>
      <w:r>
        <w:rPr>
          <w:lang w:eastAsia="zh-CN"/>
        </w:rPr>
        <w:tab/>
        <w:t>Resource Standard Methods</w:t>
      </w:r>
      <w:bookmarkEnd w:id="7035"/>
      <w:bookmarkEnd w:id="7036"/>
      <w:bookmarkEnd w:id="7037"/>
    </w:p>
    <w:p w14:paraId="6CCB3FF4" w14:textId="77777777" w:rsidR="00B3769E" w:rsidRPr="00384E92" w:rsidRDefault="00B3769E" w:rsidP="00B3769E">
      <w:pPr>
        <w:pStyle w:val="Heading6"/>
      </w:pPr>
      <w:bookmarkStart w:id="7038" w:name="_Toc160570894"/>
      <w:bookmarkStart w:id="7039" w:name="_Toc162008490"/>
      <w:bookmarkStart w:id="7040" w:name="_Toc164763908"/>
      <w:r>
        <w:t>9.3.3.2</w:t>
      </w:r>
      <w:r w:rsidRPr="00384E92">
        <w:t>.</w:t>
      </w:r>
      <w:r>
        <w:t>3.</w:t>
      </w:r>
      <w:r w:rsidRPr="00384E92">
        <w:t>1</w:t>
      </w:r>
      <w:r w:rsidRPr="00384E92">
        <w:tab/>
      </w:r>
      <w:r>
        <w:t>GET</w:t>
      </w:r>
      <w:bookmarkEnd w:id="7038"/>
      <w:bookmarkEnd w:id="7039"/>
      <w:bookmarkEnd w:id="704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041" w:name="_Toc160570895"/>
      <w:bookmarkStart w:id="7042" w:name="_Toc162008491"/>
      <w:bookmarkStart w:id="7043" w:name="_Toc164763909"/>
      <w:r>
        <w:rPr>
          <w:lang w:eastAsia="zh-CN"/>
        </w:rPr>
        <w:t>9.3.3.2.3.2</w:t>
      </w:r>
      <w:r>
        <w:rPr>
          <w:lang w:eastAsia="zh-CN"/>
        </w:rPr>
        <w:tab/>
        <w:t>POST</w:t>
      </w:r>
      <w:bookmarkEnd w:id="7041"/>
      <w:bookmarkEnd w:id="7042"/>
      <w:bookmarkEnd w:id="704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044" w:name="_Hlk156387442"/>
            <w:r>
              <w:t>CommonEASBindReq</w:t>
            </w:r>
            <w:bookmarkEnd w:id="704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045" w:name="_Hlk159025610"/>
            <w:r>
              <w:t>The Common EAS Binding information is successfully stored.</w:t>
            </w:r>
            <w:bookmarkEnd w:id="704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046" w:name="_Hlk159025897"/>
            <w:r>
              <w:t>ProblemDetailsEIMExt</w:t>
            </w:r>
            <w:bookmarkEnd w:id="704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047" w:name="_Toc160570896"/>
      <w:bookmarkStart w:id="7048" w:name="_Toc162008492"/>
      <w:bookmarkStart w:id="7049" w:name="_Toc164763910"/>
      <w:r>
        <w:rPr>
          <w:lang w:eastAsia="zh-CN"/>
        </w:rPr>
        <w:t>9.3.3.2.4</w:t>
      </w:r>
      <w:r>
        <w:rPr>
          <w:lang w:eastAsia="zh-CN"/>
        </w:rPr>
        <w:tab/>
        <w:t>Resource Custom Operations</w:t>
      </w:r>
      <w:bookmarkEnd w:id="7047"/>
      <w:bookmarkEnd w:id="7048"/>
      <w:bookmarkEnd w:id="704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050" w:name="_Toc160570897"/>
      <w:bookmarkStart w:id="7051" w:name="_Toc162008493"/>
      <w:bookmarkStart w:id="7052" w:name="_Toc164763911"/>
      <w:r>
        <w:t>9.3.4</w:t>
      </w:r>
      <w:r>
        <w:tab/>
        <w:t>Custom Operations without associated resources</w:t>
      </w:r>
      <w:bookmarkEnd w:id="7050"/>
      <w:bookmarkEnd w:id="7051"/>
      <w:bookmarkEnd w:id="705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053" w:name="_Toc160570898"/>
      <w:bookmarkStart w:id="7054" w:name="_Toc162008494"/>
      <w:bookmarkStart w:id="7055" w:name="_Toc164763912"/>
      <w:r>
        <w:t>9.3.5</w:t>
      </w:r>
      <w:r>
        <w:tab/>
        <w:t>Notifications</w:t>
      </w:r>
      <w:bookmarkEnd w:id="7053"/>
      <w:bookmarkEnd w:id="7054"/>
      <w:bookmarkEnd w:id="705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056" w:name="_Toc160570899"/>
      <w:bookmarkStart w:id="7057" w:name="_Toc162008495"/>
      <w:bookmarkStart w:id="7058" w:name="_Toc164763913"/>
      <w:r>
        <w:t>9.3.6</w:t>
      </w:r>
      <w:r>
        <w:tab/>
        <w:t>Data Model</w:t>
      </w:r>
      <w:bookmarkEnd w:id="7056"/>
      <w:bookmarkEnd w:id="7057"/>
      <w:bookmarkEnd w:id="7058"/>
    </w:p>
    <w:p w14:paraId="22A1C619" w14:textId="77777777" w:rsidR="00B3769E" w:rsidRDefault="00B3769E" w:rsidP="00B3769E">
      <w:pPr>
        <w:pStyle w:val="Heading4"/>
      </w:pPr>
      <w:bookmarkStart w:id="7059" w:name="_Toc160570900"/>
      <w:bookmarkStart w:id="7060" w:name="_Toc162008496"/>
      <w:bookmarkStart w:id="7061" w:name="_Toc164763914"/>
      <w:r>
        <w:t>9.3.6.1</w:t>
      </w:r>
      <w:r>
        <w:tab/>
        <w:t>General</w:t>
      </w:r>
      <w:bookmarkEnd w:id="7059"/>
      <w:bookmarkEnd w:id="7060"/>
      <w:bookmarkEnd w:id="706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062" w:name="_Toc160570901"/>
      <w:bookmarkStart w:id="7063" w:name="_Toc162008497"/>
      <w:bookmarkStart w:id="7064" w:name="_Toc164763915"/>
      <w:r>
        <w:t>9.3</w:t>
      </w:r>
      <w:r>
        <w:rPr>
          <w:lang w:val="en-US"/>
        </w:rPr>
        <w:t>.6.2</w:t>
      </w:r>
      <w:r>
        <w:rPr>
          <w:lang w:val="en-US"/>
        </w:rPr>
        <w:tab/>
        <w:t>Structured data types</w:t>
      </w:r>
      <w:bookmarkEnd w:id="7062"/>
      <w:bookmarkEnd w:id="7063"/>
      <w:bookmarkEnd w:id="7064"/>
    </w:p>
    <w:p w14:paraId="0BDED7D4" w14:textId="77777777" w:rsidR="00B3769E" w:rsidRDefault="00B3769E" w:rsidP="00B3769E">
      <w:pPr>
        <w:pStyle w:val="Heading5"/>
      </w:pPr>
      <w:bookmarkStart w:id="7065" w:name="_Toc160570902"/>
      <w:bookmarkStart w:id="7066" w:name="_Toc162008498"/>
      <w:bookmarkStart w:id="7067" w:name="_Toc164763916"/>
      <w:r>
        <w:t>9.3.6.2.1</w:t>
      </w:r>
      <w:r>
        <w:tab/>
        <w:t>Introduction</w:t>
      </w:r>
      <w:bookmarkEnd w:id="7065"/>
      <w:bookmarkEnd w:id="7066"/>
      <w:bookmarkEnd w:id="706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068" w:name="_Toc160570903"/>
      <w:bookmarkStart w:id="7069" w:name="_Toc162008499"/>
      <w:bookmarkStart w:id="7070" w:name="_Toc164763917"/>
      <w:r>
        <w:t>9.3.6.2.2</w:t>
      </w:r>
      <w:r>
        <w:tab/>
        <w:t xml:space="preserve">Type: </w:t>
      </w:r>
      <w:bookmarkStart w:id="7071" w:name="_Hlk159026056"/>
      <w:r>
        <w:t>CommonEASBindReq</w:t>
      </w:r>
      <w:bookmarkEnd w:id="7068"/>
      <w:bookmarkEnd w:id="7069"/>
      <w:bookmarkEnd w:id="7070"/>
      <w:bookmarkEnd w:id="707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072" w:name="_Hlk159027436"/>
            <w:r>
              <w:t>Contains the common EAS Binding information</w:t>
            </w:r>
            <w:r w:rsidRPr="009D448A">
              <w:t>.</w:t>
            </w:r>
            <w:bookmarkEnd w:id="707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073" w:name="_Toc160570904"/>
      <w:bookmarkStart w:id="7074" w:name="_Toc162008500"/>
      <w:bookmarkStart w:id="7075" w:name="_Toc164763918"/>
      <w:r>
        <w:t>9.3.6.2.3</w:t>
      </w:r>
      <w:r>
        <w:tab/>
        <w:t>Type: CommonEASBindResp</w:t>
      </w:r>
      <w:bookmarkEnd w:id="7073"/>
      <w:bookmarkEnd w:id="7074"/>
      <w:bookmarkEnd w:id="707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076" w:name="_Toc160570905"/>
      <w:bookmarkStart w:id="7077" w:name="_Toc162008501"/>
      <w:bookmarkStart w:id="7078" w:name="_Toc164763919"/>
      <w:r>
        <w:t>9.3.6.2.4</w:t>
      </w:r>
      <w:r>
        <w:tab/>
        <w:t>Type: CommonEASBinding</w:t>
      </w:r>
      <w:bookmarkEnd w:id="7076"/>
      <w:bookmarkEnd w:id="7077"/>
      <w:bookmarkEnd w:id="707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079" w:name="_Toc160570906"/>
      <w:bookmarkStart w:id="7080" w:name="_Toc162008502"/>
      <w:bookmarkStart w:id="7081" w:name="_Toc164763920"/>
      <w:r>
        <w:t>9.3</w:t>
      </w:r>
      <w:r>
        <w:rPr>
          <w:lang w:val="en-US"/>
        </w:rPr>
        <w:t>.6.3</w:t>
      </w:r>
      <w:r>
        <w:rPr>
          <w:lang w:val="en-US"/>
        </w:rPr>
        <w:tab/>
        <w:t>Simple data types and enumerations</w:t>
      </w:r>
      <w:bookmarkEnd w:id="7079"/>
      <w:bookmarkEnd w:id="7080"/>
      <w:bookmarkEnd w:id="7081"/>
    </w:p>
    <w:p w14:paraId="7F409236" w14:textId="77777777" w:rsidR="00B3769E" w:rsidRPr="000E1D0D" w:rsidRDefault="00B3769E" w:rsidP="00B3769E">
      <w:pPr>
        <w:pStyle w:val="Heading5"/>
      </w:pPr>
      <w:bookmarkStart w:id="7082" w:name="_Toc148177035"/>
      <w:bookmarkStart w:id="7083" w:name="_Toc151379498"/>
      <w:bookmarkStart w:id="7084" w:name="_Toc151445679"/>
      <w:bookmarkStart w:id="7085" w:name="_Toc151536837"/>
      <w:bookmarkStart w:id="7086" w:name="_Toc160570907"/>
      <w:bookmarkStart w:id="7087" w:name="_Toc162008503"/>
      <w:bookmarkStart w:id="7088" w:name="_Toc164763921"/>
      <w:r>
        <w:t>9.3</w:t>
      </w:r>
      <w:r>
        <w:rPr>
          <w:lang w:val="en-US"/>
        </w:rPr>
        <w:t>.6.3</w:t>
      </w:r>
      <w:r w:rsidRPr="000E1D0D">
        <w:t>.1</w:t>
      </w:r>
      <w:r w:rsidRPr="000E1D0D">
        <w:tab/>
        <w:t>Introduction</w:t>
      </w:r>
      <w:bookmarkEnd w:id="7082"/>
      <w:bookmarkEnd w:id="7083"/>
      <w:bookmarkEnd w:id="7084"/>
      <w:bookmarkEnd w:id="7085"/>
      <w:bookmarkEnd w:id="7086"/>
      <w:bookmarkEnd w:id="7087"/>
      <w:bookmarkEnd w:id="708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089" w:name="_Toc148177036"/>
      <w:bookmarkStart w:id="7090" w:name="_Toc151379499"/>
      <w:bookmarkStart w:id="7091" w:name="_Toc151445680"/>
      <w:bookmarkStart w:id="7092" w:name="_Toc151536838"/>
      <w:bookmarkStart w:id="7093" w:name="_Toc160570908"/>
      <w:bookmarkStart w:id="7094" w:name="_Toc162008504"/>
      <w:bookmarkStart w:id="7095" w:name="_Toc164763922"/>
      <w:r>
        <w:t>9.3</w:t>
      </w:r>
      <w:r>
        <w:rPr>
          <w:lang w:val="en-US"/>
        </w:rPr>
        <w:t>.6.3</w:t>
      </w:r>
      <w:r w:rsidRPr="000E1D0D">
        <w:t>.2</w:t>
      </w:r>
      <w:r w:rsidRPr="000E1D0D">
        <w:tab/>
        <w:t>Simple data types</w:t>
      </w:r>
      <w:bookmarkEnd w:id="7089"/>
      <w:bookmarkEnd w:id="7090"/>
      <w:bookmarkEnd w:id="7091"/>
      <w:bookmarkEnd w:id="7092"/>
      <w:bookmarkEnd w:id="7093"/>
      <w:bookmarkEnd w:id="7094"/>
      <w:bookmarkEnd w:id="709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096" w:name="_Toc148177039"/>
      <w:bookmarkStart w:id="7097" w:name="_Toc151379503"/>
      <w:bookmarkStart w:id="7098" w:name="_Toc151445684"/>
      <w:bookmarkStart w:id="7099" w:name="_Toc151536842"/>
      <w:bookmarkStart w:id="7100" w:name="_Toc160570909"/>
      <w:bookmarkStart w:id="7101" w:name="_Toc162008505"/>
      <w:bookmarkStart w:id="7102" w:name="_Toc164763923"/>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096"/>
      <w:bookmarkEnd w:id="7097"/>
      <w:bookmarkEnd w:id="7098"/>
      <w:bookmarkEnd w:id="7099"/>
      <w:bookmarkEnd w:id="7100"/>
      <w:bookmarkEnd w:id="7101"/>
      <w:bookmarkEnd w:id="7102"/>
    </w:p>
    <w:p w14:paraId="3DBA2866" w14:textId="77777777" w:rsidR="00B3769E" w:rsidRPr="00F403E8" w:rsidRDefault="00B3769E" w:rsidP="00B3769E">
      <w:pPr>
        <w:pStyle w:val="Heading5"/>
      </w:pPr>
      <w:bookmarkStart w:id="7103" w:name="_Toc130662225"/>
      <w:bookmarkStart w:id="7104" w:name="_Toc151993985"/>
      <w:bookmarkStart w:id="7105" w:name="_Toc152000765"/>
      <w:bookmarkStart w:id="7106" w:name="_Toc152159370"/>
      <w:bookmarkStart w:id="7107" w:name="_Toc153792251"/>
      <w:bookmarkStart w:id="7108" w:name="_Toc160570910"/>
      <w:bookmarkStart w:id="7109" w:name="_Toc162008506"/>
      <w:bookmarkStart w:id="7110" w:name="_Toc164763924"/>
      <w:bookmarkStart w:id="7111" w:name="_Toc148177040"/>
      <w:bookmarkStart w:id="7112" w:name="_Toc151379504"/>
      <w:bookmarkStart w:id="7113" w:name="_Toc151445685"/>
      <w:bookmarkStart w:id="7114" w:name="_Toc151536843"/>
      <w:r>
        <w:t>9.3</w:t>
      </w:r>
      <w:r>
        <w:rPr>
          <w:lang w:val="en-US"/>
        </w:rPr>
        <w:t>.6</w:t>
      </w:r>
      <w:r w:rsidRPr="000E1D0D">
        <w:rPr>
          <w:lang w:val="en-US"/>
        </w:rPr>
        <w:t>.4</w:t>
      </w:r>
      <w:r w:rsidRPr="00F403E8">
        <w:t>.1</w:t>
      </w:r>
      <w:r w:rsidRPr="00F403E8">
        <w:tab/>
        <w:t xml:space="preserve">Type: </w:t>
      </w:r>
      <w:bookmarkStart w:id="7115" w:name="_Hlk156387846"/>
      <w:bookmarkEnd w:id="7103"/>
      <w:bookmarkEnd w:id="7104"/>
      <w:bookmarkEnd w:id="7105"/>
      <w:bookmarkEnd w:id="7106"/>
      <w:bookmarkEnd w:id="7107"/>
      <w:r>
        <w:t>ProblemDetailsEIMExt</w:t>
      </w:r>
      <w:bookmarkEnd w:id="7108"/>
      <w:bookmarkEnd w:id="7109"/>
      <w:bookmarkEnd w:id="7110"/>
      <w:bookmarkEnd w:id="711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B3769E" w:rsidRPr="00B54FF5" w14:paraId="605F91E5" w14:textId="77777777" w:rsidTr="00D656F0">
        <w:trPr>
          <w:jc w:val="center"/>
        </w:trPr>
        <w:tc>
          <w:tcPr>
            <w:tcW w:w="2482" w:type="dxa"/>
            <w:vAlign w:val="center"/>
          </w:tcPr>
          <w:p w14:paraId="7210C1F3" w14:textId="77777777" w:rsidR="00B3769E" w:rsidRPr="0016361A" w:rsidRDefault="00B3769E" w:rsidP="00D656F0">
            <w:pPr>
              <w:pStyle w:val="TAL"/>
            </w:pPr>
            <w:bookmarkStart w:id="7116" w:name="_Hlk156387876"/>
            <w:r>
              <w:t>CommonEASBinding</w:t>
            </w:r>
            <w:bookmarkEnd w:id="7116"/>
          </w:p>
        </w:tc>
        <w:tc>
          <w:tcPr>
            <w:tcW w:w="1169" w:type="dxa"/>
            <w:vAlign w:val="center"/>
          </w:tcPr>
          <w:p w14:paraId="07ED8D07" w14:textId="77777777" w:rsidR="00B3769E" w:rsidRPr="0016361A" w:rsidRDefault="00B3769E" w:rsidP="00D656F0">
            <w:pPr>
              <w:pStyle w:val="TAC"/>
            </w:pPr>
            <w:r>
              <w:t>0..1</w:t>
            </w:r>
          </w:p>
        </w:tc>
        <w:tc>
          <w:tcPr>
            <w:tcW w:w="4563" w:type="dxa"/>
            <w:vAlign w:val="center"/>
          </w:tcPr>
          <w:p w14:paraId="3F4801DC" w14:textId="77777777" w:rsidR="00B3769E" w:rsidRPr="007461A4" w:rsidRDefault="00B3769E" w:rsidP="00D656F0">
            <w:pPr>
              <w:keepNext/>
              <w:keepLines/>
              <w:spacing w:after="0"/>
              <w:rPr>
                <w:rFonts w:ascii="Arial" w:hAnsi="Arial" w:cs="Arial"/>
                <w:sz w:val="18"/>
                <w:szCs w:val="18"/>
              </w:rPr>
            </w:pPr>
            <w:r>
              <w:rPr>
                <w:rFonts w:ascii="Arial" w:hAnsi="Arial" w:cs="Arial"/>
                <w:sz w:val="18"/>
                <w:szCs w:val="18"/>
              </w:rPr>
              <w:t xml:space="preserve">Represents the </w:t>
            </w:r>
            <w:bookmarkStart w:id="7117" w:name="_Hlk159028057"/>
            <w:r>
              <w:rPr>
                <w:rFonts w:ascii="Arial" w:hAnsi="Arial" w:cs="Arial"/>
                <w:sz w:val="18"/>
                <w:szCs w:val="18"/>
              </w:rPr>
              <w:t>existing common EAS binding information for the application group.</w:t>
            </w:r>
            <w:bookmarkEnd w:id="7117"/>
          </w:p>
        </w:tc>
        <w:tc>
          <w:tcPr>
            <w:tcW w:w="1356" w:type="dxa"/>
            <w:vAlign w:val="center"/>
          </w:tcPr>
          <w:p w14:paraId="487C373A" w14:textId="77777777" w:rsidR="00B3769E" w:rsidRPr="0016361A" w:rsidRDefault="00B3769E" w:rsidP="00D656F0">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18" w:name="_Toc160570911"/>
      <w:bookmarkStart w:id="7119" w:name="_Toc162008507"/>
      <w:bookmarkStart w:id="7120" w:name="_Toc164763925"/>
      <w:r>
        <w:t>9.3</w:t>
      </w:r>
      <w:r>
        <w:rPr>
          <w:lang w:val="en-US"/>
        </w:rPr>
        <w:t>.6</w:t>
      </w:r>
      <w:r w:rsidRPr="000E1D0D">
        <w:t>.5</w:t>
      </w:r>
      <w:r w:rsidRPr="000E1D0D">
        <w:tab/>
        <w:t>Binary data</w:t>
      </w:r>
      <w:bookmarkEnd w:id="7111"/>
      <w:bookmarkEnd w:id="7112"/>
      <w:bookmarkEnd w:id="7113"/>
      <w:bookmarkEnd w:id="7114"/>
      <w:bookmarkEnd w:id="7118"/>
      <w:bookmarkEnd w:id="7119"/>
      <w:bookmarkEnd w:id="7120"/>
    </w:p>
    <w:p w14:paraId="33660198" w14:textId="77777777" w:rsidR="00B3769E" w:rsidRPr="000E1D0D" w:rsidRDefault="00B3769E" w:rsidP="00B3769E">
      <w:pPr>
        <w:pStyle w:val="Heading5"/>
      </w:pPr>
      <w:bookmarkStart w:id="7121" w:name="_Toc148177041"/>
      <w:bookmarkStart w:id="7122" w:name="_Toc151379505"/>
      <w:bookmarkStart w:id="7123" w:name="_Toc151445686"/>
      <w:bookmarkStart w:id="7124" w:name="_Toc151536844"/>
      <w:bookmarkStart w:id="7125" w:name="_Toc160570912"/>
      <w:bookmarkStart w:id="7126" w:name="_Toc162008508"/>
      <w:bookmarkStart w:id="7127" w:name="_Toc164763926"/>
      <w:r>
        <w:t>9.3</w:t>
      </w:r>
      <w:r>
        <w:rPr>
          <w:lang w:val="en-US"/>
        </w:rPr>
        <w:t>.6</w:t>
      </w:r>
      <w:r w:rsidRPr="000E1D0D">
        <w:t>.5.1</w:t>
      </w:r>
      <w:r w:rsidRPr="000E1D0D">
        <w:tab/>
        <w:t>Binary Data Types</w:t>
      </w:r>
      <w:bookmarkEnd w:id="7121"/>
      <w:bookmarkEnd w:id="7122"/>
      <w:bookmarkEnd w:id="7123"/>
      <w:bookmarkEnd w:id="7124"/>
      <w:bookmarkEnd w:id="7125"/>
      <w:bookmarkEnd w:id="7126"/>
      <w:bookmarkEnd w:id="712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28" w:name="_Toc160570913"/>
      <w:bookmarkStart w:id="7129" w:name="_Toc162008509"/>
      <w:bookmarkStart w:id="7130" w:name="_Toc164763927"/>
      <w:r>
        <w:t>9.3.7</w:t>
      </w:r>
      <w:r>
        <w:tab/>
        <w:t>Error Handling</w:t>
      </w:r>
      <w:bookmarkEnd w:id="7128"/>
      <w:bookmarkEnd w:id="7129"/>
      <w:bookmarkEnd w:id="7130"/>
    </w:p>
    <w:p w14:paraId="15324705" w14:textId="77777777" w:rsidR="00B3769E" w:rsidRDefault="00B3769E" w:rsidP="00B3769E">
      <w:pPr>
        <w:pStyle w:val="Heading4"/>
      </w:pPr>
      <w:bookmarkStart w:id="7131" w:name="_Toc160570914"/>
      <w:bookmarkStart w:id="7132" w:name="_Toc162008510"/>
      <w:bookmarkStart w:id="7133" w:name="_Toc164763928"/>
      <w:r>
        <w:t>9.3.7.1</w:t>
      </w:r>
      <w:r>
        <w:tab/>
        <w:t>General</w:t>
      </w:r>
      <w:bookmarkEnd w:id="7131"/>
      <w:bookmarkEnd w:id="7132"/>
      <w:bookmarkEnd w:id="713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134" w:name="_Toc160570915"/>
      <w:bookmarkStart w:id="7135" w:name="_Toc162008511"/>
      <w:bookmarkStart w:id="7136" w:name="_Toc164763929"/>
      <w:r>
        <w:t>9.3.7.2</w:t>
      </w:r>
      <w:r>
        <w:tab/>
        <w:t>Protocol Errors</w:t>
      </w:r>
      <w:bookmarkEnd w:id="7134"/>
      <w:bookmarkEnd w:id="7135"/>
      <w:bookmarkEnd w:id="713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137" w:name="_Toc160570916"/>
      <w:bookmarkStart w:id="7138" w:name="_Toc162008512"/>
      <w:bookmarkStart w:id="7139" w:name="_Toc164763930"/>
      <w:r>
        <w:t>9.3.7.3</w:t>
      </w:r>
      <w:r>
        <w:tab/>
        <w:t>Application Errors</w:t>
      </w:r>
      <w:bookmarkEnd w:id="7137"/>
      <w:bookmarkEnd w:id="7138"/>
      <w:bookmarkEnd w:id="713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140" w:name="_Hlk156387862"/>
            <w:r>
              <w:t>EXISTING_COMMON_EAS</w:t>
            </w:r>
            <w:bookmarkEnd w:id="714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141" w:name="_Toc160570917"/>
      <w:bookmarkStart w:id="7142" w:name="_Toc162008513"/>
      <w:bookmarkStart w:id="7143" w:name="_Toc164763931"/>
      <w:r>
        <w:t>9.3.8</w:t>
      </w:r>
      <w:r>
        <w:tab/>
        <w:t>Feature negotiation</w:t>
      </w:r>
      <w:bookmarkEnd w:id="7141"/>
      <w:bookmarkEnd w:id="7142"/>
      <w:bookmarkEnd w:id="714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7144" w:name="_Toc85734605"/>
      <w:bookmarkStart w:id="7145" w:name="_Toc89431904"/>
      <w:bookmarkStart w:id="7146" w:name="_Toc97042818"/>
      <w:bookmarkStart w:id="7147" w:name="_Toc97045962"/>
      <w:bookmarkStart w:id="7148" w:name="_Toc97155707"/>
      <w:bookmarkStart w:id="7149" w:name="_Toc101521763"/>
      <w:bookmarkStart w:id="7150" w:name="_Toc138762073"/>
      <w:bookmarkStart w:id="7151" w:name="_Toc145708336"/>
      <w:bookmarkStart w:id="7152" w:name="_Toc160570918"/>
      <w:bookmarkStart w:id="7153" w:name="_Toc162008514"/>
      <w:bookmarkStart w:id="7154" w:name="_Toc164763932"/>
      <w:r>
        <w:t>10</w:t>
      </w:r>
      <w:r w:rsidR="00B64F7C" w:rsidRPr="00EE38A4">
        <w:tab/>
        <w:t>Using Common API Framework</w:t>
      </w:r>
      <w:bookmarkEnd w:id="7144"/>
      <w:bookmarkEnd w:id="7145"/>
      <w:bookmarkEnd w:id="7146"/>
      <w:bookmarkEnd w:id="7147"/>
      <w:bookmarkEnd w:id="7148"/>
      <w:bookmarkEnd w:id="7149"/>
      <w:bookmarkEnd w:id="7150"/>
      <w:bookmarkEnd w:id="7151"/>
      <w:bookmarkEnd w:id="7152"/>
      <w:bookmarkEnd w:id="7153"/>
      <w:bookmarkEnd w:id="7154"/>
    </w:p>
    <w:p w14:paraId="3B3573C5" w14:textId="4E2D22F6" w:rsidR="00B64F7C" w:rsidRDefault="00B64F7C" w:rsidP="00807D2A"/>
    <w:p w14:paraId="60636397" w14:textId="77777777" w:rsidR="009B360E" w:rsidRDefault="009B360E" w:rsidP="009B360E">
      <w:pPr>
        <w:pStyle w:val="Heading2"/>
      </w:pPr>
      <w:bookmarkStart w:id="7155" w:name="_Toc24868675"/>
      <w:bookmarkStart w:id="7156" w:name="_Toc34154180"/>
      <w:bookmarkStart w:id="7157" w:name="_Toc36041124"/>
      <w:bookmarkStart w:id="7158" w:name="_Toc36041437"/>
      <w:bookmarkStart w:id="7159" w:name="_Toc43196714"/>
      <w:bookmarkStart w:id="7160" w:name="_Toc43481484"/>
      <w:bookmarkStart w:id="7161" w:name="_Toc45134761"/>
      <w:bookmarkStart w:id="7162" w:name="_Toc51189293"/>
      <w:bookmarkStart w:id="7163" w:name="_Toc51763969"/>
      <w:bookmarkStart w:id="7164" w:name="_Toc57206201"/>
      <w:bookmarkStart w:id="7165" w:name="_Toc59019542"/>
      <w:bookmarkStart w:id="7166" w:name="_Toc68170215"/>
      <w:bookmarkStart w:id="7167" w:name="_Toc83234257"/>
      <w:bookmarkStart w:id="7168" w:name="_Toc90661680"/>
      <w:bookmarkStart w:id="7169" w:name="_Toc97042819"/>
      <w:bookmarkStart w:id="7170" w:name="_Toc97045963"/>
      <w:bookmarkStart w:id="7171" w:name="_Toc97155708"/>
      <w:bookmarkStart w:id="7172" w:name="_Toc101521764"/>
      <w:bookmarkStart w:id="7173" w:name="_Toc138762074"/>
      <w:bookmarkStart w:id="7174" w:name="_Toc145708337"/>
      <w:bookmarkStart w:id="7175" w:name="_Toc160570919"/>
      <w:bookmarkStart w:id="7176" w:name="_Toc162008515"/>
      <w:bookmarkStart w:id="7177" w:name="_Toc164763933"/>
      <w:r>
        <w:t>10.1</w:t>
      </w:r>
      <w:r>
        <w:tab/>
        <w:t>General</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7178" w:name="_Toc24868676"/>
      <w:bookmarkStart w:id="7179" w:name="_Toc34154181"/>
      <w:bookmarkStart w:id="7180" w:name="_Toc36041125"/>
      <w:bookmarkStart w:id="7181" w:name="_Toc36041438"/>
      <w:bookmarkStart w:id="7182" w:name="_Toc43196715"/>
      <w:bookmarkStart w:id="7183" w:name="_Toc43481485"/>
      <w:bookmarkStart w:id="7184" w:name="_Toc45134762"/>
      <w:bookmarkStart w:id="7185" w:name="_Toc51189294"/>
      <w:bookmarkStart w:id="7186" w:name="_Toc51763970"/>
      <w:bookmarkStart w:id="7187" w:name="_Toc57206202"/>
      <w:bookmarkStart w:id="7188" w:name="_Toc59019543"/>
      <w:bookmarkStart w:id="7189" w:name="_Toc68170216"/>
      <w:bookmarkStart w:id="7190" w:name="_Toc83234258"/>
      <w:bookmarkStart w:id="7191" w:name="_Toc90661681"/>
      <w:bookmarkStart w:id="7192" w:name="_Toc97042820"/>
      <w:bookmarkStart w:id="7193" w:name="_Toc97045964"/>
      <w:bookmarkStart w:id="7194" w:name="_Toc97155709"/>
      <w:bookmarkStart w:id="7195" w:name="_Toc101521765"/>
      <w:bookmarkStart w:id="7196" w:name="_Toc138762075"/>
      <w:bookmarkStart w:id="7197" w:name="_Toc145708338"/>
      <w:bookmarkStart w:id="7198" w:name="_Toc160570920"/>
      <w:bookmarkStart w:id="7199" w:name="_Toc162008516"/>
      <w:bookmarkStart w:id="7200" w:name="_Toc164763934"/>
      <w:r>
        <w:t>10.2</w:t>
      </w:r>
      <w:r>
        <w:tab/>
        <w:t>Security</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201" w:name="_Toc85734606"/>
      <w:bookmarkStart w:id="7202" w:name="_Toc89431905"/>
      <w:bookmarkStart w:id="7203" w:name="_Toc97042821"/>
      <w:bookmarkStart w:id="7204" w:name="_Toc97045965"/>
      <w:bookmarkStart w:id="7205" w:name="_Toc97155710"/>
      <w:bookmarkStart w:id="7206" w:name="_Toc101521766"/>
      <w:bookmarkStart w:id="7207" w:name="_Toc138762076"/>
      <w:bookmarkStart w:id="7208" w:name="_Toc145708339"/>
      <w:bookmarkStart w:id="7209" w:name="_Toc160570921"/>
      <w:bookmarkStart w:id="7210" w:name="_Toc162008517"/>
      <w:bookmarkStart w:id="7211" w:name="_Toc164763935"/>
      <w:r>
        <w:t>1</w:t>
      </w:r>
      <w:r w:rsidR="0013246F">
        <w:t>1</w:t>
      </w:r>
      <w:r w:rsidR="00707DE0">
        <w:tab/>
        <w:t>Security</w:t>
      </w:r>
      <w:bookmarkEnd w:id="7201"/>
      <w:bookmarkEnd w:id="7202"/>
      <w:bookmarkEnd w:id="7203"/>
      <w:bookmarkEnd w:id="7204"/>
      <w:bookmarkEnd w:id="7205"/>
      <w:bookmarkEnd w:id="7206"/>
      <w:bookmarkEnd w:id="7207"/>
      <w:bookmarkEnd w:id="7208"/>
      <w:bookmarkEnd w:id="7209"/>
      <w:bookmarkEnd w:id="7210"/>
      <w:bookmarkEnd w:id="721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7212" w:name="tsgNames"/>
      <w:bookmarkStart w:id="7213" w:name="startOfAnnexes"/>
      <w:bookmarkStart w:id="7214" w:name="_Toc85734607"/>
      <w:bookmarkStart w:id="7215" w:name="_Toc89431906"/>
      <w:bookmarkStart w:id="7216" w:name="_Toc97042822"/>
      <w:bookmarkStart w:id="7217" w:name="_Toc97045966"/>
      <w:bookmarkStart w:id="7218" w:name="_Toc97155711"/>
      <w:bookmarkStart w:id="7219" w:name="_Toc101521767"/>
      <w:bookmarkStart w:id="7220" w:name="_Toc138762077"/>
      <w:bookmarkStart w:id="7221" w:name="_Toc145708340"/>
      <w:bookmarkStart w:id="7222" w:name="_Toc160570922"/>
      <w:bookmarkStart w:id="7223" w:name="_Toc162008518"/>
      <w:bookmarkStart w:id="7224" w:name="_Toc164763936"/>
      <w:bookmarkEnd w:id="7212"/>
      <w:bookmarkEnd w:id="7213"/>
      <w:r>
        <w:t>Annex A (normative):</w:t>
      </w:r>
      <w:r>
        <w:br/>
        <w:t>OpenAPI specification</w:t>
      </w:r>
      <w:bookmarkEnd w:id="7214"/>
      <w:bookmarkEnd w:id="7215"/>
      <w:bookmarkEnd w:id="7216"/>
      <w:bookmarkEnd w:id="7217"/>
      <w:bookmarkEnd w:id="7218"/>
      <w:bookmarkEnd w:id="7219"/>
      <w:bookmarkEnd w:id="7220"/>
      <w:bookmarkEnd w:id="7221"/>
      <w:bookmarkEnd w:id="7222"/>
      <w:bookmarkEnd w:id="7223"/>
      <w:bookmarkEnd w:id="7224"/>
    </w:p>
    <w:p w14:paraId="1EC31223" w14:textId="73F80C71" w:rsidR="00680C72" w:rsidRDefault="00680C72" w:rsidP="003265E2"/>
    <w:p w14:paraId="3C9B8A47" w14:textId="0E0240FE" w:rsidR="00080512" w:rsidRDefault="00E83A1B" w:rsidP="007876EC">
      <w:pPr>
        <w:pStyle w:val="Heading1"/>
      </w:pPr>
      <w:bookmarkStart w:id="7225" w:name="_Toc85734608"/>
      <w:bookmarkStart w:id="7226" w:name="_Toc89431907"/>
      <w:bookmarkStart w:id="7227" w:name="_Toc97042823"/>
      <w:bookmarkStart w:id="7228" w:name="_Toc97045967"/>
      <w:bookmarkStart w:id="7229" w:name="_Toc97155712"/>
      <w:bookmarkStart w:id="7230" w:name="_Toc101521768"/>
      <w:bookmarkStart w:id="7231" w:name="_Toc138762078"/>
      <w:bookmarkStart w:id="7232" w:name="_Toc145708341"/>
      <w:bookmarkStart w:id="7233" w:name="_Toc160570923"/>
      <w:bookmarkStart w:id="7234" w:name="_Toc162008519"/>
      <w:bookmarkStart w:id="7235" w:name="_Toc164763937"/>
      <w:r>
        <w:t>A.1</w:t>
      </w:r>
      <w:r w:rsidR="00B02560">
        <w:tab/>
      </w:r>
      <w:r>
        <w:t>General</w:t>
      </w:r>
      <w:bookmarkEnd w:id="7225"/>
      <w:bookmarkEnd w:id="7226"/>
      <w:bookmarkEnd w:id="7227"/>
      <w:bookmarkEnd w:id="7228"/>
      <w:bookmarkEnd w:id="7229"/>
      <w:bookmarkEnd w:id="7230"/>
      <w:bookmarkEnd w:id="7231"/>
      <w:bookmarkEnd w:id="7232"/>
      <w:bookmarkEnd w:id="7233"/>
      <w:bookmarkEnd w:id="7234"/>
      <w:bookmarkEnd w:id="723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236" w:name="_Hlk3294506"/>
      <w:r>
        <w:t>of the OpenAPI specification file</w:t>
      </w:r>
      <w:bookmarkEnd w:id="7236"/>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237" w:name="_Toc85734609"/>
      <w:bookmarkStart w:id="7238" w:name="_Toc89431908"/>
      <w:bookmarkStart w:id="7239" w:name="_Toc97042824"/>
      <w:bookmarkStart w:id="7240" w:name="_Toc97045968"/>
      <w:bookmarkStart w:id="7241" w:name="_Toc97155713"/>
      <w:bookmarkStart w:id="7242" w:name="_Toc101521769"/>
      <w:bookmarkStart w:id="7243" w:name="_Toc138762079"/>
      <w:bookmarkStart w:id="7244" w:name="_Toc145708342"/>
      <w:bookmarkStart w:id="7245" w:name="_Toc160570924"/>
      <w:bookmarkStart w:id="7246" w:name="_Toc162008520"/>
      <w:bookmarkStart w:id="7247" w:name="_Toc164763938"/>
      <w:r>
        <w:t>A.2</w:t>
      </w:r>
      <w:r>
        <w:tab/>
      </w:r>
      <w:r>
        <w:rPr>
          <w:noProof/>
        </w:rPr>
        <w:t>Eees_EASRegistration API</w:t>
      </w:r>
      <w:bookmarkEnd w:id="7237"/>
      <w:bookmarkEnd w:id="7238"/>
      <w:bookmarkEnd w:id="7239"/>
      <w:bookmarkEnd w:id="7240"/>
      <w:bookmarkEnd w:id="7241"/>
      <w:bookmarkEnd w:id="7242"/>
      <w:bookmarkEnd w:id="7243"/>
      <w:bookmarkEnd w:id="7244"/>
      <w:bookmarkEnd w:id="7245"/>
      <w:bookmarkEnd w:id="7246"/>
      <w:bookmarkEnd w:id="724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461EDB5D" w:rsidR="00C15DC5" w:rsidRDefault="00C15DC5" w:rsidP="00C15DC5">
      <w:pPr>
        <w:pStyle w:val="PL"/>
      </w:pPr>
      <w:r>
        <w:t xml:space="preserve">  version: 1.</w:t>
      </w:r>
      <w:r w:rsidR="008245DE">
        <w:t>1</w:t>
      </w:r>
      <w:r>
        <w:t>.0</w:t>
      </w:r>
      <w:r w:rsidR="008245DE">
        <w:t>-alpha.</w:t>
      </w:r>
      <w:r w:rsidR="00BF0E2D">
        <w:t>7</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28D24AC4" w:rsidR="00622399" w:rsidRDefault="00E630C1" w:rsidP="00C15DC5">
      <w:pPr>
        <w:pStyle w:val="PL"/>
      </w:pPr>
      <w:r>
        <w:t xml:space="preserve">   </w:t>
      </w:r>
      <w:r w:rsidR="00C15DC5">
        <w:t xml:space="preserve"> 3GPP TS 29.558 V1</w:t>
      </w:r>
      <w:r w:rsidR="008245DE">
        <w:t>8</w:t>
      </w:r>
      <w:r w:rsidR="00C15DC5">
        <w:t>.</w:t>
      </w:r>
      <w:r w:rsidR="00BF0E2D">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51A92846" w14:textId="77777777" w:rsidR="00010D63" w:rsidRDefault="00010D63" w:rsidP="00010D63">
      <w:pPr>
        <w:pStyle w:val="PL"/>
      </w:pPr>
      <w:r>
        <w:t xml:space="preserve">      anyOf:</w:t>
      </w:r>
    </w:p>
    <w:p w14:paraId="617AEE41" w14:textId="77777777" w:rsidR="00010D63" w:rsidRDefault="00010D63" w:rsidP="00010D63">
      <w:pPr>
        <w:pStyle w:val="PL"/>
      </w:pPr>
      <w:r>
        <w:t xml:space="preserve">      - type: string</w:t>
      </w:r>
    </w:p>
    <w:p w14:paraId="441311E0" w14:textId="77777777" w:rsidR="00010D63" w:rsidRDefault="00010D63" w:rsidP="00010D63">
      <w:pPr>
        <w:pStyle w:val="PL"/>
      </w:pPr>
      <w:r>
        <w:t xml:space="preserve">        enum:</w:t>
      </w:r>
    </w:p>
    <w:p w14:paraId="2AA1852F" w14:textId="77777777" w:rsidR="00010D63" w:rsidRDefault="00010D63" w:rsidP="00010D63">
      <w:pPr>
        <w:pStyle w:val="PL"/>
      </w:pPr>
      <w:r>
        <w:t xml:space="preserve">          - UAS</w:t>
      </w:r>
    </w:p>
    <w:p w14:paraId="117F2881" w14:textId="77777777" w:rsidR="00010D63" w:rsidRDefault="00010D63" w:rsidP="00010D63">
      <w:pPr>
        <w:pStyle w:val="PL"/>
      </w:pPr>
      <w:r>
        <w:t xml:space="preserve">          - V2X</w:t>
      </w:r>
    </w:p>
    <w:p w14:paraId="56419AD4" w14:textId="268AFBB9" w:rsidR="00010D63" w:rsidRDefault="00010D63" w:rsidP="00010D63">
      <w:pPr>
        <w:pStyle w:val="PL"/>
        <w:rPr>
          <w:lang w:eastAsia="zh-CN"/>
        </w:rPr>
      </w:pPr>
      <w:r>
        <w:t xml:space="preserve">          - APP_ENABLER</w:t>
      </w:r>
    </w:p>
    <w:p w14:paraId="2DDD992C" w14:textId="77777777" w:rsidR="00010D63" w:rsidRDefault="00010D63" w:rsidP="00010D63">
      <w:pPr>
        <w:pStyle w:val="PL"/>
      </w:pPr>
      <w:r>
        <w:t xml:space="preserve">          - </w:t>
      </w:r>
      <w:r>
        <w:rPr>
          <w:lang w:eastAsia="zh-CN"/>
        </w:rPr>
        <w:t>OTHER</w:t>
      </w:r>
    </w:p>
    <w:p w14:paraId="294A04E1" w14:textId="77777777" w:rsidR="00010D63" w:rsidRDefault="00010D63" w:rsidP="00010D63">
      <w:pPr>
        <w:pStyle w:val="PL"/>
      </w:pPr>
      <w:r>
        <w:t xml:space="preserve">      - type: string</w:t>
      </w:r>
    </w:p>
    <w:p w14:paraId="17A9E1B0" w14:textId="77777777" w:rsidR="00010D63" w:rsidRDefault="00010D63" w:rsidP="00010D63">
      <w:pPr>
        <w:pStyle w:val="PL"/>
      </w:pPr>
      <w:r>
        <w:t xml:space="preserve">        description: &gt;</w:t>
      </w:r>
    </w:p>
    <w:p w14:paraId="6B43EE62" w14:textId="77777777" w:rsidR="00010D63" w:rsidRDefault="00010D63" w:rsidP="00010D63">
      <w:pPr>
        <w:pStyle w:val="PL"/>
      </w:pPr>
      <w:r>
        <w:t xml:space="preserve">          This string provides forward-compatibility with future</w:t>
      </w:r>
    </w:p>
    <w:p w14:paraId="281D1073" w14:textId="77777777" w:rsidR="00010D63" w:rsidRDefault="00010D63" w:rsidP="00010D63">
      <w:pPr>
        <w:pStyle w:val="PL"/>
      </w:pPr>
      <w:r>
        <w:t xml:space="preserve">          extensions to the enumeration but is not used to encode</w:t>
      </w:r>
    </w:p>
    <w:p w14:paraId="7E0CE683" w14:textId="77777777" w:rsidR="00010D63" w:rsidRDefault="00010D63" w:rsidP="00010D63">
      <w:pPr>
        <w:pStyle w:val="PL"/>
      </w:pPr>
      <w:r>
        <w:t xml:space="preserve">          content defined in the present version of this API.</w:t>
      </w:r>
    </w:p>
    <w:p w14:paraId="4FF42E85" w14:textId="77777777" w:rsidR="00010D63" w:rsidRDefault="00010D63" w:rsidP="00010D63">
      <w:pPr>
        <w:pStyle w:val="PL"/>
      </w:pPr>
      <w:r>
        <w:t xml:space="preserve">      description: |</w:t>
      </w:r>
    </w:p>
    <w:p w14:paraId="65A972C4" w14:textId="77777777" w:rsidR="00010D63" w:rsidRDefault="00010D63" w:rsidP="00010D63">
      <w:pPr>
        <w:pStyle w:val="PL"/>
      </w:pPr>
      <w:r>
        <w:t xml:space="preserve">        Indicates the category or type of the EAS.  </w:t>
      </w:r>
    </w:p>
    <w:p w14:paraId="30A4A9DD" w14:textId="77777777" w:rsidR="00010D63" w:rsidRDefault="00010D63" w:rsidP="00010D63">
      <w:pPr>
        <w:pStyle w:val="PL"/>
      </w:pPr>
      <w:r>
        <w:t xml:space="preserve">        Possible values are:</w:t>
      </w:r>
    </w:p>
    <w:p w14:paraId="381542E6" w14:textId="77777777" w:rsidR="00010D63" w:rsidRDefault="00010D63" w:rsidP="00010D63">
      <w:pPr>
        <w:pStyle w:val="PL"/>
      </w:pPr>
      <w:r>
        <w:t xml:space="preserve">        - UAS: Indicates that the EAS category is for UAS services</w:t>
      </w:r>
      <w:r>
        <w:rPr>
          <w:lang w:eastAsia="zh-CN"/>
        </w:rPr>
        <w:t>.</w:t>
      </w:r>
    </w:p>
    <w:p w14:paraId="22B45390" w14:textId="21400137" w:rsidR="00010D63" w:rsidRDefault="00010D63" w:rsidP="00010D63">
      <w:pPr>
        <w:pStyle w:val="PL"/>
        <w:rPr>
          <w:lang w:eastAsia="zh-CN"/>
        </w:rPr>
      </w:pPr>
      <w:r>
        <w:t xml:space="preserve">        - V2X: Indicates that the EAS category is for V2X services</w:t>
      </w:r>
      <w:r>
        <w:rPr>
          <w:lang w:eastAsia="zh-CN"/>
        </w:rPr>
        <w:t>.</w:t>
      </w:r>
    </w:p>
    <w:p w14:paraId="7AF68543" w14:textId="2C072771" w:rsidR="00010D63" w:rsidRDefault="00010D63" w:rsidP="00010D63">
      <w:pPr>
        <w:pStyle w:val="PL"/>
      </w:pPr>
      <w:r>
        <w:t xml:space="preserve">        - APP_ENABLER: Indicates that the EAS category is for Application Enabler (e.g., SEAL)</w:t>
      </w:r>
    </w:p>
    <w:p w14:paraId="5E636641" w14:textId="77777777" w:rsidR="00010D63" w:rsidRDefault="00010D63" w:rsidP="00010D63">
      <w:pPr>
        <w:pStyle w:val="PL"/>
        <w:rPr>
          <w:lang w:eastAsia="zh-CN"/>
        </w:rPr>
      </w:pPr>
      <w:r>
        <w:t xml:space="preserve">          services.</w:t>
      </w:r>
    </w:p>
    <w:p w14:paraId="2656C2D3" w14:textId="4E36DBC2" w:rsidR="00010D63" w:rsidRDefault="00010D63" w:rsidP="00010D63">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Indicates </w:t>
      </w:r>
      <w:r>
        <w:rPr>
          <w:rFonts w:ascii="Courier New" w:hAnsi="Courier New"/>
          <w:noProof/>
          <w:sz w:val="16"/>
        </w:rPr>
        <w:t>a</w:t>
      </w:r>
      <w:r w:rsidRPr="00401038">
        <w:rPr>
          <w:rFonts w:ascii="Courier New" w:hAnsi="Courier New"/>
          <w:noProof/>
          <w:sz w:val="16"/>
        </w:rPr>
        <w:t>ny other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065E6330" w:rsidR="00DF277C" w:rsidRDefault="0091651E" w:rsidP="00DF277C">
      <w:pPr>
        <w:pStyle w:val="PL"/>
      </w:pPr>
      <w:r>
        <w:t xml:space="preserve">        </w:t>
      </w:r>
      <w:r w:rsidRPr="006B78FC">
        <w:t xml:space="preserve">Represents the detailed information about the </w:t>
      </w:r>
      <w:r w:rsidR="00DF277C">
        <w:t>EAS (e.g.</w:t>
      </w:r>
      <w:r w:rsidR="00010D63">
        <w:t>,</w:t>
      </w:r>
      <w:r w:rsidR="00DF277C">
        <w:t xml:space="preserve">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248" w:name="_Toc97042825"/>
      <w:bookmarkStart w:id="7249" w:name="_Toc97045969"/>
      <w:bookmarkStart w:id="7250" w:name="_Toc97155714"/>
      <w:bookmarkStart w:id="7251" w:name="_Toc101521770"/>
      <w:bookmarkStart w:id="7252" w:name="_Toc138762080"/>
      <w:bookmarkStart w:id="7253" w:name="_Toc145708343"/>
      <w:bookmarkStart w:id="7254" w:name="_Toc160570925"/>
      <w:bookmarkStart w:id="7255" w:name="_Toc162008521"/>
      <w:bookmarkStart w:id="7256" w:name="_Toc164763939"/>
      <w:r>
        <w:t>A.3</w:t>
      </w:r>
      <w:r>
        <w:tab/>
      </w:r>
      <w:r>
        <w:rPr>
          <w:noProof/>
        </w:rPr>
        <w:t>Eees_UELocation API</w:t>
      </w:r>
      <w:bookmarkEnd w:id="7248"/>
      <w:bookmarkEnd w:id="7249"/>
      <w:bookmarkEnd w:id="7250"/>
      <w:bookmarkEnd w:id="7251"/>
      <w:bookmarkEnd w:id="7252"/>
      <w:bookmarkEnd w:id="7253"/>
      <w:bookmarkEnd w:id="7254"/>
      <w:bookmarkEnd w:id="7255"/>
      <w:bookmarkEnd w:id="7256"/>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9997074" w:rsidR="0065625A" w:rsidRDefault="0065625A" w:rsidP="0065625A">
      <w:pPr>
        <w:pStyle w:val="PL"/>
        <w:rPr>
          <w:lang w:val="en-IN"/>
        </w:rPr>
      </w:pPr>
      <w:r>
        <w:rPr>
          <w:lang w:val="en-IN"/>
        </w:rPr>
        <w:t xml:space="preserve">    © 202</w:t>
      </w:r>
      <w:r w:rsidR="00FB0A7C">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E7BD6D9" w:rsidR="0065625A" w:rsidRDefault="0065625A" w:rsidP="0065625A">
      <w:pPr>
        <w:pStyle w:val="PL"/>
      </w:pPr>
      <w:r>
        <w:t xml:space="preserve">  version: 1.</w:t>
      </w:r>
      <w:r w:rsidR="008245DE">
        <w:t>1</w:t>
      </w:r>
      <w:r>
        <w:t>.0</w:t>
      </w:r>
      <w:r w:rsidR="008245DE">
        <w:t>-alpha.</w:t>
      </w:r>
      <w:r w:rsidR="00FB0A7C">
        <w:t>3</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6FEE3253" w:rsidR="007B114F" w:rsidRDefault="007B114F" w:rsidP="0065625A">
      <w:pPr>
        <w:pStyle w:val="PL"/>
      </w:pPr>
      <w:r>
        <w:t xml:space="preserve">    </w:t>
      </w:r>
      <w:r w:rsidR="0065625A">
        <w:t>3GPP TS 29.558 V1</w:t>
      </w:r>
      <w:r w:rsidR="008245DE">
        <w:t>8</w:t>
      </w:r>
      <w:r w:rsidR="0065625A">
        <w:t>.</w:t>
      </w:r>
      <w:r w:rsidR="00FB0A7C">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20C13B1B" w:rsidR="0065625A" w:rsidRDefault="0065625A" w:rsidP="0065625A">
      <w:pPr>
        <w:pStyle w:val="PL"/>
        <w:rPr>
          <w:lang w:val="en-US"/>
        </w:rPr>
      </w:pPr>
      <w:r>
        <w:rPr>
          <w:lang w:val="en-US"/>
        </w:rPr>
        <w:t xml:space="preserve">          '{</w:t>
      </w:r>
      <w:r w:rsidR="00BE4D2B">
        <w:rPr>
          <w:lang w:val="en-US"/>
        </w:rPr>
        <w:t>$</w:t>
      </w:r>
      <w:r>
        <w:rPr>
          <w:lang w:val="en-US"/>
        </w:rPr>
        <w:t>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4D548041" w:rsidR="007252E2" w:rsidRPr="00772409" w:rsidRDefault="007252E2" w:rsidP="007252E2">
      <w:pPr>
        <w:pStyle w:val="PL"/>
        <w:rPr>
          <w:lang w:val="fr-FR"/>
        </w:rPr>
      </w:pPr>
      <w:r w:rsidRPr="00772409">
        <w:rPr>
          <w:lang w:val="fr-FR"/>
        </w:rPr>
        <w:t xml:space="preserve">          '{</w:t>
      </w:r>
      <w:r w:rsidR="00BE4D2B">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64033C43" w:rsidR="0065625A" w:rsidRDefault="0065625A" w:rsidP="0065625A">
      <w:pPr>
        <w:pStyle w:val="PL"/>
        <w:rPr>
          <w:rFonts w:eastAsia="DengXian"/>
        </w:rPr>
      </w:pPr>
      <w:r>
        <w:rPr>
          <w:rFonts w:eastAsia="DengXian"/>
        </w:rPr>
        <w:t xml:space="preserve">        - required: [locIn</w:t>
      </w:r>
      <w:r w:rsidR="001C3DFF">
        <w:rPr>
          <w:rFonts w:eastAsia="DengXian"/>
        </w:rPr>
        <w:t>f</w:t>
      </w:r>
      <w:r>
        <w:rPr>
          <w:rFonts w:eastAsia="DengXian"/>
        </w:rPr>
        <w:t>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257" w:name="_Toc138762081"/>
      <w:bookmarkStart w:id="7258" w:name="_Toc145708344"/>
      <w:bookmarkStart w:id="7259" w:name="_Toc160570926"/>
      <w:bookmarkStart w:id="7260" w:name="_Toc162008522"/>
      <w:bookmarkStart w:id="7261" w:name="_Toc164763940"/>
      <w:r>
        <w:t>A.4</w:t>
      </w:r>
      <w:r>
        <w:tab/>
      </w:r>
      <w:r w:rsidRPr="00310802">
        <w:t>Eees_</w:t>
      </w:r>
      <w:r>
        <w:t>UEIdentifier API</w:t>
      </w:r>
      <w:bookmarkEnd w:id="7257"/>
      <w:bookmarkEnd w:id="7258"/>
      <w:bookmarkEnd w:id="7259"/>
      <w:bookmarkEnd w:id="7260"/>
      <w:bookmarkEnd w:id="726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2F562A7C"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050659">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A272DB6" w:rsidR="00CD7499" w:rsidRDefault="00CD7499" w:rsidP="00CD7499">
      <w:pPr>
        <w:pStyle w:val="PL"/>
      </w:pPr>
      <w:r>
        <w:t xml:space="preserve">    3GPP TS 29.558 V1</w:t>
      </w:r>
      <w:r w:rsidR="005F566D">
        <w:t>8</w:t>
      </w:r>
      <w:r>
        <w:t>.</w:t>
      </w:r>
      <w:r w:rsidR="00050659">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262" w:name="_Toc97042826"/>
      <w:bookmarkStart w:id="7263" w:name="_Toc97045970"/>
      <w:bookmarkStart w:id="7264" w:name="_Toc97155715"/>
      <w:bookmarkStart w:id="7265" w:name="_Toc101521771"/>
      <w:bookmarkStart w:id="7266" w:name="_Toc138762082"/>
      <w:bookmarkStart w:id="7267" w:name="_Toc145708345"/>
      <w:bookmarkStart w:id="7268" w:name="_Toc160570927"/>
      <w:bookmarkStart w:id="7269" w:name="_Toc162008523"/>
      <w:bookmarkStart w:id="7270" w:name="_Toc164763941"/>
      <w:bookmarkStart w:id="7271" w:name="_Toc28012881"/>
      <w:bookmarkStart w:id="7272" w:name="_Toc34266367"/>
      <w:bookmarkStart w:id="7273" w:name="_Toc36102538"/>
      <w:bookmarkStart w:id="7274" w:name="_Toc43563582"/>
      <w:bookmarkStart w:id="7275" w:name="_Toc45134131"/>
      <w:bookmarkStart w:id="7276" w:name="_Toc50032063"/>
      <w:bookmarkStart w:id="7277" w:name="_Toc51762983"/>
      <w:bookmarkStart w:id="7278" w:name="_Toc56641052"/>
      <w:bookmarkStart w:id="7279" w:name="_Toc59018020"/>
      <w:bookmarkStart w:id="7280" w:name="_Toc66231888"/>
      <w:bookmarkStart w:id="7281" w:name="_Toc68169049"/>
      <w:bookmarkStart w:id="7282" w:name="_Toc70550753"/>
      <w:bookmarkStart w:id="7283" w:name="_Toc73564598"/>
      <w:bookmarkStart w:id="7284" w:name="_Toc85734610"/>
      <w:bookmarkStart w:id="7285" w:name="_Toc89431909"/>
      <w:r>
        <w:t>A.</w:t>
      </w:r>
      <w:r w:rsidR="00BC7A82">
        <w:t>5</w:t>
      </w:r>
      <w:r>
        <w:tab/>
      </w:r>
      <w:r>
        <w:rPr>
          <w:noProof/>
        </w:rPr>
        <w:t>Eees_AppClientInformation API</w:t>
      </w:r>
      <w:bookmarkEnd w:id="7262"/>
      <w:bookmarkEnd w:id="7263"/>
      <w:bookmarkEnd w:id="7264"/>
      <w:bookmarkEnd w:id="7265"/>
      <w:bookmarkEnd w:id="7266"/>
      <w:bookmarkEnd w:id="7267"/>
      <w:bookmarkEnd w:id="7268"/>
      <w:bookmarkEnd w:id="7269"/>
      <w:bookmarkEnd w:id="7270"/>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00D7EC9" w:rsidR="00312FA3" w:rsidRDefault="00312FA3" w:rsidP="00312FA3">
      <w:pPr>
        <w:pStyle w:val="PL"/>
      </w:pPr>
      <w:r>
        <w:t xml:space="preserve">  version: 1.</w:t>
      </w:r>
      <w:r w:rsidR="005F566D">
        <w:t>1</w:t>
      </w:r>
      <w:r>
        <w:t>.0</w:t>
      </w:r>
      <w:r w:rsidR="005F566D">
        <w:t>-alpha.</w:t>
      </w:r>
      <w:r w:rsidR="005162CB">
        <w:t>4</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0C59666" w:rsidR="00BF4F31" w:rsidRDefault="00BF4F31" w:rsidP="00312FA3">
      <w:pPr>
        <w:pStyle w:val="PL"/>
      </w:pPr>
      <w:r>
        <w:t xml:space="preserve">    </w:t>
      </w:r>
      <w:r w:rsidR="00312FA3">
        <w:t>3GPP TS 29.558 V1</w:t>
      </w:r>
      <w:r w:rsidR="005F566D">
        <w:t>8</w:t>
      </w:r>
      <w:r w:rsidR="00312FA3">
        <w:t>.</w:t>
      </w:r>
      <w:r w:rsidR="005162CB">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163C8C8A" w:rsidR="00312FA3" w:rsidRDefault="00312FA3" w:rsidP="00312FA3">
      <w:pPr>
        <w:pStyle w:val="PL"/>
        <w:rPr>
          <w:lang w:val="en-US"/>
        </w:rPr>
      </w:pPr>
      <w:r>
        <w:rPr>
          <w:lang w:val="en-US"/>
        </w:rPr>
        <w:t xml:space="preserve">          '{</w:t>
      </w:r>
      <w:r w:rsidR="00BE4D2B">
        <w:rPr>
          <w:lang w:val="en-US"/>
        </w:rPr>
        <w:t>$</w:t>
      </w:r>
      <w:r>
        <w:rPr>
          <w:lang w:val="en-US"/>
        </w:rPr>
        <w:t>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286" w:name="_Toc85734611"/>
      <w:bookmarkStart w:id="7287" w:name="_Toc89431910"/>
      <w:bookmarkStart w:id="7288" w:name="_Toc97042828"/>
      <w:bookmarkStart w:id="7289" w:name="_Toc97045972"/>
      <w:bookmarkStart w:id="7290" w:name="_Toc97155717"/>
      <w:bookmarkStart w:id="7291" w:name="_Toc101521773"/>
      <w:bookmarkStart w:id="7292" w:name="_Toc138762083"/>
      <w:bookmarkStart w:id="7293" w:name="_Toc145708346"/>
      <w:bookmarkStart w:id="7294" w:name="_Toc160570928"/>
      <w:bookmarkStart w:id="7295" w:name="_Toc162008524"/>
      <w:bookmarkStart w:id="7296" w:name="_Toc164763942"/>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286"/>
      <w:bookmarkEnd w:id="7287"/>
      <w:bookmarkEnd w:id="7288"/>
      <w:bookmarkEnd w:id="7289"/>
      <w:bookmarkEnd w:id="7290"/>
      <w:bookmarkEnd w:id="7291"/>
      <w:bookmarkEnd w:id="7292"/>
      <w:bookmarkEnd w:id="7293"/>
      <w:bookmarkEnd w:id="7294"/>
      <w:bookmarkEnd w:id="7295"/>
      <w:bookmarkEnd w:id="7296"/>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0608689B" w:rsidR="009F4DD8" w:rsidRDefault="009F4DD8" w:rsidP="009F4DD8">
      <w:pPr>
        <w:pStyle w:val="PL"/>
        <w:rPr>
          <w:lang w:val="en-IN"/>
        </w:rPr>
      </w:pPr>
      <w:r>
        <w:rPr>
          <w:lang w:val="en-IN"/>
        </w:rPr>
        <w:t xml:space="preserve">    © 202</w:t>
      </w:r>
      <w:r w:rsidR="008E7647">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0BA1AE38" w:rsidR="009F4DD8" w:rsidRDefault="009F4DD8" w:rsidP="009F4DD8">
      <w:pPr>
        <w:pStyle w:val="PL"/>
      </w:pPr>
      <w:r>
        <w:t xml:space="preserve">  version: 1.</w:t>
      </w:r>
      <w:r w:rsidR="005F566D">
        <w:t>1</w:t>
      </w:r>
      <w:r>
        <w:t>.0</w:t>
      </w:r>
      <w:r w:rsidR="005F566D">
        <w:t>-alpha.</w:t>
      </w:r>
      <w:r w:rsidR="008E7647">
        <w:t>3</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54A55EC1" w:rsidR="009E3949" w:rsidRDefault="009E3949" w:rsidP="009F4DD8">
      <w:pPr>
        <w:pStyle w:val="PL"/>
      </w:pPr>
      <w:r>
        <w:t xml:space="preserve">    </w:t>
      </w:r>
      <w:r w:rsidR="009F4DD8">
        <w:t>3GPP TS 29.558 V1</w:t>
      </w:r>
      <w:r w:rsidR="005F566D">
        <w:t>8</w:t>
      </w:r>
      <w:r w:rsidR="009F4DD8">
        <w:t>.</w:t>
      </w:r>
      <w:r w:rsidR="008E7647">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363CBE19" w:rsidR="009F4DD8" w:rsidRPr="00271B0A" w:rsidRDefault="009F4DD8" w:rsidP="009F4DD8">
      <w:pPr>
        <w:pStyle w:val="PL"/>
        <w:rPr>
          <w:lang w:val="fr-FR"/>
        </w:rPr>
      </w:pPr>
      <w:r w:rsidRPr="00271B0A">
        <w:rPr>
          <w:lang w:val="fr-FR"/>
        </w:rPr>
        <w:t xml:space="preserve">          '{</w:t>
      </w:r>
      <w:r w:rsidR="00BE4D2B">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297" w:name="_Toc97042827"/>
      <w:bookmarkStart w:id="7298" w:name="_Toc97045971"/>
      <w:bookmarkStart w:id="7299" w:name="_Toc97155716"/>
      <w:bookmarkStart w:id="7300" w:name="_Toc101521772"/>
      <w:bookmarkStart w:id="7301" w:name="_Toc138762084"/>
      <w:bookmarkStart w:id="7302" w:name="_Toc145708347"/>
      <w:bookmarkStart w:id="7303" w:name="_Toc160570929"/>
      <w:bookmarkStart w:id="7304" w:name="_Toc162008525"/>
      <w:bookmarkStart w:id="7305" w:name="_Toc164763943"/>
      <w:r>
        <w:t>A.7</w:t>
      </w:r>
      <w:r>
        <w:tab/>
      </w:r>
      <w:r>
        <w:rPr>
          <w:noProof/>
        </w:rPr>
        <w:t>Eees_ACRManagementEvent API</w:t>
      </w:r>
      <w:bookmarkEnd w:id="7297"/>
      <w:bookmarkEnd w:id="7298"/>
      <w:bookmarkEnd w:id="7299"/>
      <w:bookmarkEnd w:id="7300"/>
      <w:bookmarkEnd w:id="7301"/>
      <w:bookmarkEnd w:id="7302"/>
      <w:bookmarkEnd w:id="7303"/>
      <w:bookmarkEnd w:id="7304"/>
      <w:bookmarkEnd w:id="7305"/>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6730E5BB" w:rsidR="008F3FCB" w:rsidRDefault="008F3FCB" w:rsidP="008F3FCB">
      <w:pPr>
        <w:pStyle w:val="PL"/>
      </w:pPr>
      <w:r>
        <w:t xml:space="preserve">  version: 1.</w:t>
      </w:r>
      <w:r w:rsidR="00AD5E6B">
        <w:t>1</w:t>
      </w:r>
      <w:r>
        <w:t>.</w:t>
      </w:r>
      <w:r w:rsidR="00AD5E6B">
        <w:t>0-alpha.</w:t>
      </w:r>
      <w:r w:rsidR="008E7647">
        <w:t>7</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59EA2C0C" w:rsidR="008F3FCB" w:rsidRDefault="008F3FCB" w:rsidP="008F3FCB">
      <w:pPr>
        <w:pStyle w:val="PL"/>
      </w:pPr>
      <w:r>
        <w:t xml:space="preserve">    3GPP TS 29.558 V1</w:t>
      </w:r>
      <w:r w:rsidR="00AD5E6B">
        <w:t>8</w:t>
      </w:r>
      <w:r>
        <w:t>.</w:t>
      </w:r>
      <w:r w:rsidR="008E7647">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52B22388" w:rsidR="008F3FCB" w:rsidRDefault="008F3FCB" w:rsidP="008F3FCB">
      <w:pPr>
        <w:pStyle w:val="PL"/>
        <w:rPr>
          <w:lang w:val="en-US"/>
        </w:rPr>
      </w:pPr>
      <w:r>
        <w:rPr>
          <w:lang w:val="en-US"/>
        </w:rPr>
        <w:t xml:space="preserve">          '{</w:t>
      </w:r>
      <w:r w:rsidR="00BE4D2B">
        <w:rPr>
          <w:lang w:val="en-US"/>
        </w:rPr>
        <w:t>$</w:t>
      </w:r>
      <w:r>
        <w:rPr>
          <w:lang w:val="en-US"/>
        </w:rPr>
        <w:t>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3A4C0C87" w:rsidR="008F3FCB" w:rsidRDefault="008F3FCB" w:rsidP="008F3FCB">
      <w:pPr>
        <w:pStyle w:val="PL"/>
        <w:rPr>
          <w:lang w:val="en-US"/>
        </w:rPr>
      </w:pPr>
      <w:r>
        <w:rPr>
          <w:lang w:val="en-US"/>
        </w:rPr>
        <w:t xml:space="preserve">          '{</w:t>
      </w:r>
      <w:r w:rsidR="00BE4D2B">
        <w:rPr>
          <w:lang w:val="en-US"/>
        </w:rPr>
        <w:t>$</w:t>
      </w:r>
      <w:r>
        <w:rPr>
          <w:lang w:val="en-US"/>
        </w:rPr>
        <w:t>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306"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306"/>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307" w:name="_Toc97042829"/>
      <w:bookmarkStart w:id="7308" w:name="_Toc97045973"/>
      <w:bookmarkStart w:id="7309" w:name="_Toc97155718"/>
      <w:bookmarkStart w:id="7310" w:name="_Toc101521774"/>
      <w:bookmarkStart w:id="7311" w:name="_Toc138762085"/>
      <w:bookmarkStart w:id="7312" w:name="_Toc145708348"/>
      <w:bookmarkStart w:id="7313" w:name="_Toc160570930"/>
      <w:bookmarkStart w:id="7314" w:name="_Toc162008526"/>
      <w:bookmarkStart w:id="7315" w:name="_Toc164763944"/>
      <w:r>
        <w:t>A.</w:t>
      </w:r>
      <w:r w:rsidR="00BC7A82">
        <w:t>8</w:t>
      </w:r>
      <w:r>
        <w:tab/>
      </w:r>
      <w:r>
        <w:rPr>
          <w:noProof/>
        </w:rPr>
        <w:t>Eees_EECContextRelocation API</w:t>
      </w:r>
      <w:bookmarkEnd w:id="7307"/>
      <w:bookmarkEnd w:id="7308"/>
      <w:bookmarkEnd w:id="7309"/>
      <w:bookmarkEnd w:id="7310"/>
      <w:bookmarkEnd w:id="7311"/>
      <w:bookmarkEnd w:id="7312"/>
      <w:bookmarkEnd w:id="7313"/>
      <w:bookmarkEnd w:id="7314"/>
      <w:bookmarkEnd w:id="7315"/>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07A89E88" w:rsidR="009274DC" w:rsidRDefault="009274DC" w:rsidP="009274DC">
      <w:pPr>
        <w:pStyle w:val="PL"/>
      </w:pPr>
      <w:r>
        <w:t xml:space="preserve">  version: 1.1.0-alpha.</w:t>
      </w:r>
      <w:r w:rsidR="00337D4D">
        <w:t>5</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AD67689" w:rsidR="009274DC" w:rsidRDefault="009274DC" w:rsidP="009274DC">
      <w:pPr>
        <w:pStyle w:val="PL"/>
      </w:pPr>
      <w:r>
        <w:t xml:space="preserve">    3GPP TS 29.558 V18.</w:t>
      </w:r>
      <w:r w:rsidR="00337D4D">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5BCEB7D9" w:rsidR="009274DC" w:rsidRDefault="009274DC" w:rsidP="009274DC">
      <w:pPr>
        <w:pStyle w:val="PL"/>
        <w:rPr>
          <w:rFonts w:eastAsia="DengXian" w:cs="Arial"/>
          <w:szCs w:val="18"/>
        </w:rPr>
      </w:pPr>
      <w:r>
        <w:rPr>
          <w:rFonts w:eastAsia="DengXian"/>
        </w:rPr>
        <w:t xml:space="preserve">          description: The list of selected ACR scenarios</w:t>
      </w:r>
      <w:r>
        <w:rPr>
          <w:rFonts w:eastAsia="DengXian" w:cs="Arial"/>
          <w:szCs w:val="18"/>
        </w:rPr>
        <w:t>.</w:t>
      </w:r>
    </w:p>
    <w:p w14:paraId="7602F6A9" w14:textId="77777777" w:rsidR="00010D63" w:rsidRDefault="00010D63" w:rsidP="00010D63">
      <w:pPr>
        <w:pStyle w:val="PL"/>
      </w:pPr>
      <w:r>
        <w:t xml:space="preserve">        eecId:</w:t>
      </w:r>
    </w:p>
    <w:p w14:paraId="246FF4F2" w14:textId="577F7395" w:rsidR="00010D63" w:rsidRDefault="00010D63" w:rsidP="009274DC">
      <w:pPr>
        <w:pStyle w:val="PL"/>
        <w:rPr>
          <w:rFonts w:eastAsia="DengXian"/>
        </w:rPr>
      </w:pPr>
      <w:r>
        <w:t xml:space="preserve">          type: string</w:t>
      </w:r>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rsidP="00491F3F">
      <w:pPr>
        <w:spacing w:after="0"/>
        <w:rPr>
          <w:rFonts w:ascii="Courier New" w:hAnsi="Courier New"/>
          <w:noProof/>
          <w:sz w:val="16"/>
        </w:rPr>
      </w:pPr>
      <w:r w:rsidRPr="00194A5B">
        <w:rPr>
          <w:rFonts w:ascii="Courier New" w:hAnsi="Courier New"/>
          <w:noProof/>
          <w:sz w:val="16"/>
        </w:rPr>
        <w:t xml:space="preserve">        - cntxId</w:t>
      </w:r>
    </w:p>
    <w:p w14:paraId="0B90611C" w14:textId="0C415C40" w:rsidR="009274DC" w:rsidRDefault="009274DC" w:rsidP="00491F3F">
      <w:pPr>
        <w:spacing w:after="0"/>
        <w:rPr>
          <w:rFonts w:ascii="Courier New" w:hAnsi="Courier New"/>
          <w:noProof/>
          <w:sz w:val="16"/>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316" w:name="_Toc97045974"/>
      <w:bookmarkStart w:id="7317" w:name="_Toc97155719"/>
      <w:bookmarkStart w:id="7318" w:name="_Toc101521775"/>
      <w:bookmarkStart w:id="7319" w:name="_Toc138762086"/>
      <w:bookmarkStart w:id="7320" w:name="_Toc145708349"/>
      <w:bookmarkStart w:id="7321" w:name="_Toc160570931"/>
      <w:bookmarkStart w:id="7322" w:name="_Toc162008527"/>
      <w:bookmarkStart w:id="7323" w:name="_Toc164763945"/>
      <w:r>
        <w:t>A.</w:t>
      </w:r>
      <w:r w:rsidR="00BC7A82">
        <w:t>9</w:t>
      </w:r>
      <w:r>
        <w:tab/>
      </w:r>
      <w:r w:rsidRPr="00F477AF">
        <w:t>Eees_</w:t>
      </w:r>
      <w:r>
        <w:t>EELManaged</w:t>
      </w:r>
      <w:r w:rsidRPr="00F477AF">
        <w:t>ACR</w:t>
      </w:r>
      <w:r>
        <w:rPr>
          <w:noProof/>
          <w:lang w:eastAsia="zh-CN"/>
        </w:rPr>
        <w:t xml:space="preserve"> </w:t>
      </w:r>
      <w:bookmarkStart w:id="7324" w:name="_Toc94194974"/>
      <w:bookmarkStart w:id="7325" w:name="_Toc97042832"/>
      <w:r>
        <w:t>API</w:t>
      </w:r>
      <w:bookmarkEnd w:id="7316"/>
      <w:bookmarkEnd w:id="7317"/>
      <w:bookmarkEnd w:id="7318"/>
      <w:bookmarkEnd w:id="7319"/>
      <w:bookmarkEnd w:id="7320"/>
      <w:bookmarkEnd w:id="7321"/>
      <w:bookmarkEnd w:id="7322"/>
      <w:bookmarkEnd w:id="7323"/>
      <w:bookmarkEnd w:id="7324"/>
      <w:bookmarkEnd w:id="7325"/>
    </w:p>
    <w:p w14:paraId="1C60EC43" w14:textId="77777777" w:rsidR="00A040B3" w:rsidRDefault="00A040B3" w:rsidP="00A040B3">
      <w:pPr>
        <w:pStyle w:val="PL"/>
      </w:pPr>
      <w:bookmarkStart w:id="7326" w:name="_Hlk514243590"/>
      <w:bookmarkStart w:id="7327" w:name="_Hlk515634373"/>
      <w:bookmarkStart w:id="7328"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326"/>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327"/>
    <w:bookmarkEnd w:id="7328"/>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329" w:name="_Toc97042833"/>
      <w:bookmarkStart w:id="7330" w:name="_Toc97045975"/>
      <w:bookmarkStart w:id="7331" w:name="_Toc97155720"/>
      <w:bookmarkStart w:id="7332" w:name="_Toc101521776"/>
      <w:bookmarkStart w:id="7333" w:name="_Toc138762087"/>
      <w:bookmarkStart w:id="7334" w:name="_Toc145708350"/>
      <w:bookmarkStart w:id="7335" w:name="_Toc160570932"/>
      <w:bookmarkStart w:id="7336" w:name="_Toc162008528"/>
      <w:bookmarkStart w:id="7337" w:name="_Toc164763946"/>
      <w:r>
        <w:t>A.</w:t>
      </w:r>
      <w:r w:rsidR="00BC7A82">
        <w:t>10</w:t>
      </w:r>
      <w:r>
        <w:tab/>
      </w:r>
      <w:r w:rsidRPr="00310802">
        <w:t>Eees_ACRStatusUpdate</w:t>
      </w:r>
      <w:r>
        <w:t xml:space="preserve"> API</w:t>
      </w:r>
      <w:bookmarkEnd w:id="7329"/>
      <w:bookmarkEnd w:id="7330"/>
      <w:bookmarkEnd w:id="7331"/>
      <w:bookmarkEnd w:id="7332"/>
      <w:bookmarkEnd w:id="7333"/>
      <w:bookmarkEnd w:id="7334"/>
      <w:bookmarkEnd w:id="7335"/>
      <w:bookmarkEnd w:id="7336"/>
      <w:bookmarkEnd w:id="733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338" w:name="_Toc85734612"/>
      <w:bookmarkStart w:id="7339" w:name="_Toc89431911"/>
      <w:bookmarkStart w:id="7340" w:name="_Toc97042830"/>
      <w:bookmarkStart w:id="7341" w:name="_Toc97045976"/>
      <w:bookmarkStart w:id="7342" w:name="_Toc97155721"/>
      <w:bookmarkStart w:id="7343" w:name="_Toc101521777"/>
      <w:bookmarkStart w:id="7344" w:name="_Toc138762088"/>
      <w:bookmarkStart w:id="7345" w:name="_Toc145708351"/>
      <w:bookmarkStart w:id="7346" w:name="_Toc160570933"/>
      <w:bookmarkStart w:id="7347" w:name="_Toc162008529"/>
      <w:bookmarkStart w:id="7348" w:name="_Toc164763947"/>
      <w:r>
        <w:t>A.</w:t>
      </w:r>
      <w:r w:rsidR="00A040B3">
        <w:t>1</w:t>
      </w:r>
      <w:r w:rsidR="00BC7A82">
        <w:t>1</w:t>
      </w:r>
      <w:r>
        <w:tab/>
      </w:r>
      <w:r>
        <w:rPr>
          <w:noProof/>
        </w:rPr>
        <w:t>Eecs_EESRegistration API</w:t>
      </w:r>
      <w:bookmarkEnd w:id="7338"/>
      <w:bookmarkEnd w:id="7339"/>
      <w:bookmarkEnd w:id="7340"/>
      <w:bookmarkEnd w:id="7341"/>
      <w:bookmarkEnd w:id="7342"/>
      <w:bookmarkEnd w:id="7343"/>
      <w:bookmarkEnd w:id="7344"/>
      <w:bookmarkEnd w:id="7345"/>
      <w:bookmarkEnd w:id="7346"/>
      <w:bookmarkEnd w:id="7347"/>
      <w:bookmarkEnd w:id="734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349" w:name="_Toc97042831"/>
      <w:bookmarkStart w:id="7350" w:name="_Toc97045977"/>
      <w:bookmarkStart w:id="7351" w:name="_Toc97155722"/>
      <w:bookmarkStart w:id="7352" w:name="_Toc101521778"/>
      <w:bookmarkStart w:id="7353" w:name="_Toc138762089"/>
      <w:bookmarkStart w:id="7354" w:name="_Toc145708352"/>
      <w:bookmarkStart w:id="7355" w:name="_Toc160570934"/>
      <w:bookmarkStart w:id="7356" w:name="_Toc162008530"/>
      <w:bookmarkStart w:id="7357" w:name="_Toc164763948"/>
      <w:r>
        <w:t>A.</w:t>
      </w:r>
      <w:r w:rsidR="00A040B3">
        <w:t>1</w:t>
      </w:r>
      <w:r w:rsidR="00BC7A82">
        <w:t>2</w:t>
      </w:r>
      <w:r>
        <w:tab/>
      </w:r>
      <w:r>
        <w:rPr>
          <w:noProof/>
        </w:rPr>
        <w:t>Eecs_TargetEESDiscovery API</w:t>
      </w:r>
      <w:bookmarkEnd w:id="7349"/>
      <w:bookmarkEnd w:id="7350"/>
      <w:bookmarkEnd w:id="7351"/>
      <w:bookmarkEnd w:id="7352"/>
      <w:bookmarkEnd w:id="7353"/>
      <w:bookmarkEnd w:id="7354"/>
      <w:bookmarkEnd w:id="7355"/>
      <w:bookmarkEnd w:id="7356"/>
      <w:bookmarkEnd w:id="735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2D66ED" w:rsidR="000602AD" w:rsidRDefault="000602AD" w:rsidP="000602AD">
      <w:pPr>
        <w:pStyle w:val="PL"/>
      </w:pPr>
      <w:r>
        <w:t xml:space="preserve">  version: 1.1.0-alpha.</w:t>
      </w:r>
      <w:r w:rsidR="00050659">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4D25E27" w:rsidR="000602AD" w:rsidRDefault="000602AD" w:rsidP="000602AD">
      <w:pPr>
        <w:pStyle w:val="PL"/>
      </w:pPr>
      <w:r>
        <w:t xml:space="preserve">    3GPP TS 29.558 V18.</w:t>
      </w:r>
      <w:r w:rsidR="00050659">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358" w:name="_Toc138762090"/>
      <w:bookmarkStart w:id="7359" w:name="_Toc145708353"/>
      <w:bookmarkStart w:id="7360" w:name="_Toc160570935"/>
      <w:bookmarkStart w:id="7361" w:name="_Toc162008531"/>
      <w:bookmarkStart w:id="7362" w:name="_Toc164763949"/>
      <w:r>
        <w:t>A.</w:t>
      </w:r>
      <w:r w:rsidRPr="00444667">
        <w:t>1</w:t>
      </w:r>
      <w:r>
        <w:t>3</w:t>
      </w:r>
      <w:r>
        <w:tab/>
      </w:r>
      <w:r w:rsidRPr="00310802">
        <w:t>Eees_ACR</w:t>
      </w:r>
      <w:r>
        <w:t>ParameterInformation API</w:t>
      </w:r>
      <w:bookmarkEnd w:id="7358"/>
      <w:bookmarkEnd w:id="7359"/>
      <w:bookmarkEnd w:id="7360"/>
      <w:bookmarkEnd w:id="7361"/>
      <w:bookmarkEnd w:id="736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133DCE3F" w:rsidR="000602AD" w:rsidRDefault="000602AD" w:rsidP="000602AD">
      <w:pPr>
        <w:pStyle w:val="PL"/>
      </w:pPr>
      <w:r>
        <w:t xml:space="preserve">  version: 1.0.0-alpha.</w:t>
      </w:r>
      <w:r w:rsidR="00050659">
        <w:t>3</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2A489164" w:rsidR="000602AD" w:rsidRDefault="000602AD" w:rsidP="000602AD">
      <w:pPr>
        <w:pStyle w:val="PL"/>
      </w:pPr>
      <w:r>
        <w:t xml:space="preserve">    3GPP TS 29.558 V18.</w:t>
      </w:r>
      <w:r w:rsidR="00050659">
        <w:t>5</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363" w:name="_Toc129169978"/>
      <w:bookmarkStart w:id="7364" w:name="_Toc145708354"/>
      <w:bookmarkStart w:id="7365" w:name="_Toc160570936"/>
      <w:bookmarkStart w:id="7366" w:name="_Toc162008532"/>
      <w:bookmarkStart w:id="7367" w:name="_Toc164763950"/>
      <w:r>
        <w:t>A.14</w:t>
      </w:r>
      <w:r>
        <w:tab/>
        <w:t>Ecas_SelectedEES API</w:t>
      </w:r>
      <w:bookmarkEnd w:id="7363"/>
      <w:bookmarkEnd w:id="7364"/>
      <w:bookmarkEnd w:id="7365"/>
      <w:bookmarkEnd w:id="7366"/>
      <w:bookmarkEnd w:id="736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368" w:name="_Toc145708355"/>
      <w:bookmarkStart w:id="7369" w:name="_Toc160570937"/>
      <w:bookmarkStart w:id="7370" w:name="_Toc162008533"/>
      <w:bookmarkStart w:id="7371" w:name="_Toc164763951"/>
      <w:r>
        <w:t>A.</w:t>
      </w:r>
      <w:r w:rsidRPr="00444667">
        <w:t>1</w:t>
      </w:r>
      <w:r w:rsidR="002B0725">
        <w:t>5</w:t>
      </w:r>
      <w:r>
        <w:tab/>
      </w:r>
      <w:r w:rsidRPr="00310802">
        <w:t>Eees_</w:t>
      </w:r>
      <w:r>
        <w:t>CommonEAS</w:t>
      </w:r>
      <w:r w:rsidR="00C808F1" w:rsidRPr="00310802">
        <w:t>A</w:t>
      </w:r>
      <w:r w:rsidR="00C808F1">
        <w:t>nnouncement</w:t>
      </w:r>
      <w:r>
        <w:t xml:space="preserve"> API</w:t>
      </w:r>
      <w:bookmarkEnd w:id="7368"/>
      <w:bookmarkEnd w:id="7369"/>
      <w:bookmarkEnd w:id="7370"/>
      <w:bookmarkEnd w:id="7371"/>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048C47F8" w:rsidR="007F1174" w:rsidRDefault="007F1174" w:rsidP="007F1174">
      <w:pPr>
        <w:pStyle w:val="PL"/>
      </w:pPr>
      <w:r>
        <w:t xml:space="preserve">  version: 1.0.0-alpha.</w:t>
      </w:r>
      <w:r w:rsidR="00050659">
        <w:t>3</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2642B3CC" w:rsidR="007F1174" w:rsidRDefault="007F1174" w:rsidP="007F1174">
      <w:pPr>
        <w:pStyle w:val="PL"/>
      </w:pPr>
      <w:r>
        <w:t xml:space="preserve">    3GPP TS 29.558 V18.</w:t>
      </w:r>
      <w:r w:rsidR="00050659">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372" w:name="_Toc160570938"/>
      <w:bookmarkStart w:id="7373" w:name="_Toc162008534"/>
      <w:bookmarkStart w:id="7374" w:name="_Toc164763952"/>
      <w:r>
        <w:t>A.16</w:t>
      </w:r>
      <w:r>
        <w:tab/>
      </w:r>
      <w:r w:rsidRPr="00310802">
        <w:t>Ee</w:t>
      </w:r>
      <w:r>
        <w:t>c</w:t>
      </w:r>
      <w:r w:rsidRPr="00310802">
        <w:t>s_</w:t>
      </w:r>
      <w:r>
        <w:t>EASInfoManagement API</w:t>
      </w:r>
      <w:bookmarkEnd w:id="7372"/>
      <w:bookmarkEnd w:id="7373"/>
      <w:bookmarkEnd w:id="737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7777777" w:rsidR="00B3769E" w:rsidRDefault="00B3769E" w:rsidP="00B3769E">
      <w:pPr>
        <w:pStyle w:val="PL"/>
      </w:pPr>
      <w:r>
        <w:t xml:space="preserve">  version: 1.0.0-alpha.1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7777777" w:rsidR="00B3769E" w:rsidRDefault="00B3769E" w:rsidP="00B3769E">
      <w:pPr>
        <w:pStyle w:val="PL"/>
      </w:pPr>
      <w:r>
        <w:t xml:space="preserve">    3GPP TS 29.558 V18.5.0;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375" w:name="_Toc160570939"/>
      <w:bookmarkStart w:id="7376" w:name="_Toc162008535"/>
      <w:bookmarkStart w:id="7377" w:name="_Toc164763953"/>
      <w:r>
        <w:t>A.</w:t>
      </w:r>
      <w:r w:rsidRPr="00444667">
        <w:t>1</w:t>
      </w:r>
      <w:r>
        <w:t>7</w:t>
      </w:r>
      <w:r>
        <w:tab/>
      </w:r>
      <w:r w:rsidRPr="00310802">
        <w:t>Eees_</w:t>
      </w:r>
      <w:r>
        <w:t>TrafficInfluenceEAS API</w:t>
      </w:r>
      <w:bookmarkEnd w:id="7375"/>
      <w:bookmarkEnd w:id="7376"/>
      <w:bookmarkEnd w:id="7377"/>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77777777" w:rsidR="00632184" w:rsidRDefault="00632184" w:rsidP="00632184">
      <w:pPr>
        <w:pStyle w:val="PL"/>
      </w:pPr>
      <w:r>
        <w:t xml:space="preserve">  version: 1.0.0-alpha.1</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77777777" w:rsidR="00632184" w:rsidRDefault="00632184" w:rsidP="00632184">
      <w:pPr>
        <w:pStyle w:val="PL"/>
      </w:pPr>
      <w:r>
        <w:t xml:space="preserve">    3GPP TS 29.558 V18.</w:t>
      </w:r>
      <w:r w:rsidRPr="00C4099E">
        <w:t>5</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1EA5F1F1" w14:textId="77777777" w:rsidR="00632184" w:rsidRDefault="00632184" w:rsidP="00632184">
      <w:pPr>
        <w:pStyle w:val="PL"/>
      </w:pPr>
      <w:r>
        <w:t xml:space="preserve">        </w:t>
      </w:r>
      <w:r>
        <w:rPr>
          <w:lang w:eastAsia="zh-CN"/>
        </w:rPr>
        <w:t>anyUe</w:t>
      </w:r>
      <w:r>
        <w:t>:</w:t>
      </w:r>
    </w:p>
    <w:p w14:paraId="5F3F7388" w14:textId="77777777" w:rsidR="00632184" w:rsidRDefault="00632184" w:rsidP="00632184">
      <w:pPr>
        <w:pStyle w:val="PL"/>
      </w:pPr>
      <w:r>
        <w:t xml:space="preserve">          type: boolean</w:t>
      </w:r>
    </w:p>
    <w:p w14:paraId="203FFF1A" w14:textId="77777777" w:rsidR="00632184" w:rsidRPr="00013283" w:rsidRDefault="00632184" w:rsidP="00632184">
      <w:pPr>
        <w:pStyle w:val="PL"/>
        <w:rPr>
          <w:lang w:val="en-US"/>
        </w:rPr>
      </w:pPr>
      <w:r>
        <w:t xml:space="preserve">          description: </w:t>
      </w:r>
      <w:r>
        <w:rPr>
          <w:lang w:val="en-US"/>
        </w:rPr>
        <w:t>&gt;</w:t>
      </w:r>
    </w:p>
    <w:p w14:paraId="522A41FD"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A3273EE" w14:textId="77777777" w:rsidR="00632184" w:rsidRDefault="00632184" w:rsidP="00632184">
      <w:pPr>
        <w:pStyle w:val="PL"/>
      </w:pPr>
      <w:r>
        <w:t xml:space="preserve">            true indicates that the request applies to any UE.</w:t>
      </w:r>
    </w:p>
    <w:p w14:paraId="3C965651" w14:textId="77777777" w:rsidR="00632184" w:rsidRDefault="00632184" w:rsidP="00632184">
      <w:pPr>
        <w:pStyle w:val="PL"/>
      </w:pPr>
      <w:r>
        <w:t xml:space="preserve">            False indicates that the request does not apply to any UE.</w:t>
      </w:r>
    </w:p>
    <w:p w14:paraId="6E7A27A2" w14:textId="77777777" w:rsidR="00632184" w:rsidRDefault="00632184" w:rsidP="00632184">
      <w:pPr>
        <w:pStyle w:val="PL"/>
      </w:pPr>
      <w:r>
        <w:t xml:space="preserve">            The default value when this attribute is omitted is false.</w:t>
      </w:r>
    </w:p>
    <w:p w14:paraId="5F4F5342" w14:textId="77777777" w:rsidR="00632184" w:rsidRDefault="00632184" w:rsidP="00632184">
      <w:pPr>
        <w:pStyle w:val="PL"/>
      </w:pPr>
      <w:r>
        <w:t xml:space="preserve">      oneOf:</w:t>
      </w:r>
    </w:p>
    <w:p w14:paraId="0139E9EA" w14:textId="77777777" w:rsidR="00632184" w:rsidRDefault="00632184" w:rsidP="00632184">
      <w:pPr>
        <w:pStyle w:val="PL"/>
      </w:pPr>
      <w:r>
        <w:t xml:space="preserve">        - </w:t>
      </w:r>
      <w:r w:rsidRPr="00787869">
        <w:t>required: [</w:t>
      </w:r>
      <w:r>
        <w:rPr>
          <w:lang w:eastAsia="zh-CN"/>
        </w:rPr>
        <w:t>anyUe]</w:t>
      </w:r>
    </w:p>
    <w:p w14:paraId="25CF6ECE" w14:textId="77777777" w:rsidR="00632184" w:rsidRDefault="00632184" w:rsidP="00632184">
      <w:pPr>
        <w:pStyle w:val="PL"/>
        <w:rPr>
          <w:lang w:eastAsia="zh-CN"/>
        </w:rPr>
      </w:pPr>
      <w:r>
        <w:t xml:space="preserve">        - </w:t>
      </w:r>
      <w:r w:rsidRPr="00787869">
        <w:t>required: [</w:t>
      </w:r>
      <w:r>
        <w:rPr>
          <w:lang w:eastAsia="zh-CN"/>
        </w:rPr>
        <w:t>tgtUes]</w:t>
      </w:r>
    </w:p>
    <w:p w14:paraId="21DAA28A" w14:textId="77777777" w:rsidR="00632184" w:rsidRDefault="00632184" w:rsidP="00632184">
      <w:pPr>
        <w:pStyle w:val="PL"/>
      </w:pPr>
    </w:p>
    <w:p w14:paraId="5B9A54F8" w14:textId="77777777" w:rsidR="00632184" w:rsidRDefault="00632184" w:rsidP="00632184">
      <w:pPr>
        <w:pStyle w:val="PL"/>
      </w:pPr>
      <w:r>
        <w:t xml:space="preserve">    AppTrafficInfluencePatch:</w:t>
      </w:r>
    </w:p>
    <w:p w14:paraId="4ABAA591" w14:textId="77777777" w:rsidR="00632184" w:rsidRDefault="00632184" w:rsidP="00632184">
      <w:pPr>
        <w:pStyle w:val="PL"/>
      </w:pPr>
      <w:r>
        <w:t xml:space="preserve">      description: &gt;</w:t>
      </w:r>
    </w:p>
    <w:p w14:paraId="756E8A62" w14:textId="77777777" w:rsidR="00632184" w:rsidRDefault="00632184" w:rsidP="00632184">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2CBFC238" w14:textId="77777777" w:rsidR="00632184" w:rsidRDefault="00632184" w:rsidP="00632184">
      <w:pPr>
        <w:pStyle w:val="PL"/>
      </w:pPr>
      <w:r>
        <w:t xml:space="preserve">      type: object</w:t>
      </w:r>
    </w:p>
    <w:p w14:paraId="538AB87B" w14:textId="77777777" w:rsidR="00632184" w:rsidRDefault="00632184" w:rsidP="00632184">
      <w:pPr>
        <w:pStyle w:val="PL"/>
      </w:pPr>
      <w:r>
        <w:t xml:space="preserve">      properties:</w:t>
      </w:r>
    </w:p>
    <w:p w14:paraId="0BD4343B" w14:textId="77777777" w:rsidR="00632184" w:rsidRDefault="00632184" w:rsidP="00632184">
      <w:pPr>
        <w:pStyle w:val="PL"/>
      </w:pPr>
      <w:r>
        <w:t xml:space="preserve">        </w:t>
      </w:r>
      <w:r>
        <w:rPr>
          <w:lang w:eastAsia="zh-CN"/>
        </w:rPr>
        <w:t>tgtUes</w:t>
      </w:r>
      <w:r>
        <w:t>:</w:t>
      </w:r>
    </w:p>
    <w:p w14:paraId="66E48456" w14:textId="77777777" w:rsidR="00632184" w:rsidRDefault="00632184" w:rsidP="00632184">
      <w:pPr>
        <w:pStyle w:val="PL"/>
      </w:pPr>
      <w:r>
        <w:t xml:space="preserve">          type: array</w:t>
      </w:r>
    </w:p>
    <w:p w14:paraId="67B5CD54" w14:textId="77777777" w:rsidR="00632184" w:rsidRDefault="00632184" w:rsidP="00632184">
      <w:pPr>
        <w:pStyle w:val="PL"/>
      </w:pPr>
      <w:r w:rsidRPr="00D571A4">
        <w:t xml:space="preserve">          items:</w:t>
      </w:r>
    </w:p>
    <w:p w14:paraId="4492F38C"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54960824" w14:textId="77777777" w:rsidR="00632184" w:rsidRPr="00D571A4" w:rsidRDefault="00632184" w:rsidP="00632184">
      <w:pPr>
        <w:pStyle w:val="PL"/>
      </w:pPr>
      <w:r w:rsidRPr="00D571A4">
        <w:t xml:space="preserve">          minItems: 1</w:t>
      </w:r>
    </w:p>
    <w:p w14:paraId="1AC33575" w14:textId="77777777" w:rsidR="00632184" w:rsidRDefault="00632184" w:rsidP="00632184">
      <w:pPr>
        <w:pStyle w:val="PL"/>
      </w:pPr>
      <w:r>
        <w:t xml:space="preserve">        </w:t>
      </w:r>
      <w:r>
        <w:rPr>
          <w:lang w:eastAsia="zh-CN"/>
        </w:rPr>
        <w:t>anyUe</w:t>
      </w:r>
      <w:r>
        <w:t>:</w:t>
      </w:r>
    </w:p>
    <w:p w14:paraId="4DE67DF4" w14:textId="77777777" w:rsidR="00632184" w:rsidRDefault="00632184" w:rsidP="00632184">
      <w:pPr>
        <w:pStyle w:val="PL"/>
      </w:pPr>
      <w:r>
        <w:t xml:space="preserve">          type: boolean</w:t>
      </w:r>
    </w:p>
    <w:p w14:paraId="1E7AD92D" w14:textId="77777777" w:rsidR="00632184" w:rsidRPr="00013283" w:rsidRDefault="00632184" w:rsidP="00632184">
      <w:pPr>
        <w:pStyle w:val="PL"/>
        <w:rPr>
          <w:lang w:val="en-US"/>
        </w:rPr>
      </w:pPr>
      <w:r>
        <w:t xml:space="preserve">          description: </w:t>
      </w:r>
      <w:r>
        <w:rPr>
          <w:lang w:val="en-US"/>
        </w:rPr>
        <w:t>&gt;</w:t>
      </w:r>
    </w:p>
    <w:p w14:paraId="69EA5D86"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5F12D723" w14:textId="77777777" w:rsidR="00632184" w:rsidRDefault="00632184" w:rsidP="00632184">
      <w:pPr>
        <w:pStyle w:val="PL"/>
      </w:pPr>
      <w:r>
        <w:t xml:space="preserve">            true indicates that the request applies to any UE.</w:t>
      </w:r>
    </w:p>
    <w:p w14:paraId="70D44469" w14:textId="77777777" w:rsidR="00632184" w:rsidRDefault="00632184" w:rsidP="00632184">
      <w:pPr>
        <w:pStyle w:val="PL"/>
      </w:pPr>
      <w:r>
        <w:t xml:space="preserve">            False indicates that the request does not apply to any UE.</w:t>
      </w:r>
    </w:p>
    <w:p w14:paraId="1A516329" w14:textId="77777777" w:rsidR="00632184" w:rsidRDefault="00632184" w:rsidP="00632184">
      <w:pPr>
        <w:pStyle w:val="PL"/>
      </w:pPr>
      <w:r>
        <w:t xml:space="preserve">      not:</w:t>
      </w:r>
    </w:p>
    <w:p w14:paraId="15C6990D" w14:textId="59A2BA5C" w:rsidR="00632184"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32184">
        <w:rPr>
          <w:rFonts w:ascii="Courier New" w:hAnsi="Courier New"/>
          <w:sz w:val="16"/>
        </w:rPr>
        <w:t xml:space="preserve">        required: [anyUe, tgtUes]</w:t>
      </w:r>
    </w:p>
    <w:p w14:paraId="52D44AFD" w14:textId="1D8CC53B" w:rsidR="00CD74E9" w:rsidRDefault="00CD74E9"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CD67FBE" w14:textId="77777777" w:rsidR="00CD74E9" w:rsidRPr="00F4442C" w:rsidRDefault="00CD74E9" w:rsidP="00CD74E9">
      <w:pPr>
        <w:pStyle w:val="Heading1"/>
      </w:pPr>
      <w:bookmarkStart w:id="7378" w:name="_Toc151743492"/>
      <w:bookmarkStart w:id="7379" w:name="_Toc164763954"/>
      <w:r w:rsidRPr="00F4442C">
        <w:t>A.</w:t>
      </w:r>
      <w:r w:rsidRPr="00CD74E9">
        <w:t>18</w:t>
      </w:r>
      <w:r w:rsidRPr="00F4442C">
        <w:tab/>
      </w:r>
      <w:bookmarkStart w:id="7380" w:name="_Hlk144024711"/>
      <w:r w:rsidRPr="009032CD">
        <w:t>Eecs_ECSServiceProvisioning</w:t>
      </w:r>
      <w:r w:rsidRPr="00F4442C">
        <w:t xml:space="preserve"> API</w:t>
      </w:r>
      <w:bookmarkEnd w:id="7378"/>
      <w:bookmarkEnd w:id="7379"/>
      <w:bookmarkEnd w:id="7380"/>
    </w:p>
    <w:p w14:paraId="5BEF72F0" w14:textId="77777777" w:rsidR="00CD74E9" w:rsidRPr="00F4442C" w:rsidRDefault="00CD74E9" w:rsidP="00CD74E9">
      <w:pPr>
        <w:pStyle w:val="PL"/>
      </w:pPr>
      <w:r w:rsidRPr="00F4442C">
        <w:t>openapi: 3.0.0</w:t>
      </w:r>
    </w:p>
    <w:p w14:paraId="0C195601" w14:textId="77777777" w:rsidR="00CD74E9" w:rsidRPr="00F4442C" w:rsidRDefault="00CD74E9" w:rsidP="00CD74E9">
      <w:pPr>
        <w:pStyle w:val="PL"/>
      </w:pPr>
    </w:p>
    <w:p w14:paraId="43051EA8" w14:textId="77777777" w:rsidR="00CD74E9" w:rsidRPr="00F4442C" w:rsidRDefault="00CD74E9" w:rsidP="00CD74E9">
      <w:pPr>
        <w:pStyle w:val="PL"/>
      </w:pPr>
      <w:r w:rsidRPr="00F4442C">
        <w:t>info:</w:t>
      </w:r>
    </w:p>
    <w:p w14:paraId="3675F902" w14:textId="77777777" w:rsidR="00CD74E9" w:rsidRPr="00F4442C" w:rsidRDefault="00CD74E9" w:rsidP="00CD74E9">
      <w:pPr>
        <w:pStyle w:val="PL"/>
      </w:pPr>
      <w:r w:rsidRPr="00F4442C">
        <w:t xml:space="preserve">  title: </w:t>
      </w:r>
      <w:r>
        <w:t>ECS Service Provisioning Service</w:t>
      </w:r>
    </w:p>
    <w:p w14:paraId="66DEA3BB" w14:textId="77777777" w:rsidR="00CD74E9" w:rsidRPr="00F4442C" w:rsidRDefault="00CD74E9" w:rsidP="00CD74E9">
      <w:pPr>
        <w:pStyle w:val="PL"/>
      </w:pPr>
      <w:r w:rsidRPr="00F4442C">
        <w:t xml:space="preserve">  version: 1.0.0-alpha.1</w:t>
      </w:r>
    </w:p>
    <w:p w14:paraId="063C2D41" w14:textId="77777777" w:rsidR="00CD74E9" w:rsidRPr="00F4442C" w:rsidRDefault="00CD74E9" w:rsidP="00CD74E9">
      <w:pPr>
        <w:pStyle w:val="PL"/>
      </w:pPr>
      <w:r w:rsidRPr="00F4442C">
        <w:t xml:space="preserve">  description: |</w:t>
      </w:r>
    </w:p>
    <w:p w14:paraId="4DA0D4CE" w14:textId="77777777" w:rsidR="00CD74E9" w:rsidRPr="00F4442C" w:rsidRDefault="00CD74E9" w:rsidP="00CD74E9">
      <w:pPr>
        <w:pStyle w:val="PL"/>
      </w:pPr>
      <w:r w:rsidRPr="00F4442C">
        <w:t xml:space="preserve">    </w:t>
      </w:r>
      <w:r>
        <w:t>ECS Service Provisioning Service</w:t>
      </w:r>
      <w:r w:rsidRPr="00F4442C">
        <w:t xml:space="preserve">.  </w:t>
      </w:r>
    </w:p>
    <w:p w14:paraId="2E10B389" w14:textId="77777777" w:rsidR="00CD74E9" w:rsidRPr="00F4442C" w:rsidRDefault="00CD74E9" w:rsidP="00CD74E9">
      <w:pPr>
        <w:pStyle w:val="PL"/>
      </w:pPr>
      <w:r w:rsidRPr="00F4442C">
        <w:t xml:space="preserve">    © 202</w:t>
      </w:r>
      <w:r>
        <w:t>4</w:t>
      </w:r>
      <w:r w:rsidRPr="00F4442C">
        <w:t xml:space="preserve">, 3GPP Organizational Partners (ARIB, ATIS, CCSA, ETSI, TSDSI, TTA, TTC).  </w:t>
      </w:r>
    </w:p>
    <w:p w14:paraId="51C45A4C" w14:textId="77777777" w:rsidR="00CD74E9" w:rsidRPr="00F4442C" w:rsidRDefault="00CD74E9" w:rsidP="00CD74E9">
      <w:pPr>
        <w:pStyle w:val="PL"/>
      </w:pPr>
      <w:r w:rsidRPr="00F4442C">
        <w:t xml:space="preserve">    All rights reserved.</w:t>
      </w:r>
    </w:p>
    <w:p w14:paraId="74C8F30B" w14:textId="77777777" w:rsidR="00CD74E9" w:rsidRPr="00F4442C" w:rsidRDefault="00CD74E9" w:rsidP="00CD74E9">
      <w:pPr>
        <w:pStyle w:val="PL"/>
      </w:pPr>
    </w:p>
    <w:p w14:paraId="5C20DA3D" w14:textId="77777777" w:rsidR="00CD74E9" w:rsidRPr="00F4442C" w:rsidRDefault="00CD74E9" w:rsidP="00CD74E9">
      <w:pPr>
        <w:pStyle w:val="PL"/>
      </w:pPr>
      <w:r w:rsidRPr="00F4442C">
        <w:t>externalDocs:</w:t>
      </w:r>
    </w:p>
    <w:p w14:paraId="73615011" w14:textId="77777777" w:rsidR="00CD74E9" w:rsidRPr="00F4442C" w:rsidRDefault="00CD74E9" w:rsidP="00CD74E9">
      <w:pPr>
        <w:pStyle w:val="PL"/>
        <w:rPr>
          <w:lang w:eastAsia="zh-CN"/>
        </w:rPr>
      </w:pPr>
      <w:r w:rsidRPr="00F4442C">
        <w:t xml:space="preserve">  description: </w:t>
      </w:r>
      <w:r w:rsidRPr="00F4442C">
        <w:rPr>
          <w:lang w:eastAsia="zh-CN"/>
        </w:rPr>
        <w:t>&gt;</w:t>
      </w:r>
    </w:p>
    <w:p w14:paraId="77498A51" w14:textId="77777777" w:rsidR="00CD74E9" w:rsidRDefault="00CD74E9" w:rsidP="00CD74E9">
      <w:pPr>
        <w:pStyle w:val="PL"/>
      </w:pPr>
      <w:r>
        <w:t xml:space="preserve">    3GPP TS 29.558 V18.6.0; Enabling Edge Applications;</w:t>
      </w:r>
    </w:p>
    <w:p w14:paraId="5B4C463A" w14:textId="77777777" w:rsidR="00CD74E9" w:rsidRDefault="00CD74E9" w:rsidP="00CD74E9">
      <w:pPr>
        <w:pStyle w:val="PL"/>
      </w:pPr>
      <w:r>
        <w:t xml:space="preserve">    Application Programming Interface (API) specification; Stage 3.</w:t>
      </w:r>
    </w:p>
    <w:p w14:paraId="182F0234" w14:textId="77777777" w:rsidR="00CD74E9" w:rsidRDefault="00CD74E9" w:rsidP="00CD74E9">
      <w:pPr>
        <w:pStyle w:val="PL"/>
      </w:pPr>
      <w:r>
        <w:t xml:space="preserve">  url: https://www.3gpp.org/ftp/Specs/archive/29_series/29.558/</w:t>
      </w:r>
    </w:p>
    <w:p w14:paraId="5E744447" w14:textId="77777777" w:rsidR="00CD74E9" w:rsidRPr="00F4442C" w:rsidRDefault="00CD74E9" w:rsidP="00CD74E9">
      <w:pPr>
        <w:pStyle w:val="PL"/>
      </w:pPr>
    </w:p>
    <w:p w14:paraId="2D6C4B42" w14:textId="77777777" w:rsidR="00CD74E9" w:rsidRPr="00F4442C" w:rsidRDefault="00CD74E9" w:rsidP="00CD74E9">
      <w:pPr>
        <w:pStyle w:val="PL"/>
      </w:pPr>
      <w:r w:rsidRPr="00F4442C">
        <w:t>servers:</w:t>
      </w:r>
    </w:p>
    <w:p w14:paraId="2E8FF94C" w14:textId="77777777" w:rsidR="00CD74E9" w:rsidRPr="00F4442C" w:rsidRDefault="00CD74E9" w:rsidP="00CD74E9">
      <w:pPr>
        <w:pStyle w:val="PL"/>
      </w:pPr>
      <w:r w:rsidRPr="00F4442C">
        <w:t xml:space="preserve">  - url: '{apiRoot}/</w:t>
      </w:r>
      <w:r>
        <w:t>eecs</w:t>
      </w:r>
      <w:r w:rsidRPr="00F4442C">
        <w:t>-</w:t>
      </w:r>
      <w:r>
        <w:t>esp</w:t>
      </w:r>
      <w:r w:rsidRPr="00F4442C">
        <w:t>/v1'</w:t>
      </w:r>
    </w:p>
    <w:p w14:paraId="645B95AD" w14:textId="77777777" w:rsidR="00CD74E9" w:rsidRPr="00F4442C" w:rsidRDefault="00CD74E9" w:rsidP="00CD74E9">
      <w:pPr>
        <w:pStyle w:val="PL"/>
      </w:pPr>
      <w:r w:rsidRPr="00F4442C">
        <w:t xml:space="preserve">    variables:</w:t>
      </w:r>
    </w:p>
    <w:p w14:paraId="2889E91D" w14:textId="77777777" w:rsidR="00CD74E9" w:rsidRPr="00F4442C" w:rsidRDefault="00CD74E9" w:rsidP="00CD74E9">
      <w:pPr>
        <w:pStyle w:val="PL"/>
      </w:pPr>
      <w:r w:rsidRPr="00F4442C">
        <w:t xml:space="preserve">      apiRoot:</w:t>
      </w:r>
    </w:p>
    <w:p w14:paraId="4DC0BA27" w14:textId="77777777" w:rsidR="00CD74E9" w:rsidRPr="00F4442C" w:rsidRDefault="00CD74E9" w:rsidP="00CD74E9">
      <w:pPr>
        <w:pStyle w:val="PL"/>
      </w:pPr>
      <w:r w:rsidRPr="00F4442C">
        <w:t xml:space="preserve">        default: https://example.com</w:t>
      </w:r>
    </w:p>
    <w:p w14:paraId="75B241FB" w14:textId="77777777" w:rsidR="00CD74E9" w:rsidRPr="00F4442C" w:rsidRDefault="00CD74E9" w:rsidP="00CD74E9">
      <w:pPr>
        <w:pStyle w:val="PL"/>
      </w:pPr>
      <w:r w:rsidRPr="00F4442C">
        <w:t xml:space="preserve">        description: apiRoot as defined in clause </w:t>
      </w:r>
      <w:r>
        <w:t>5.2</w:t>
      </w:r>
      <w:r w:rsidRPr="00F4442C">
        <w:t>.</w:t>
      </w:r>
      <w:r>
        <w:t>4</w:t>
      </w:r>
      <w:r w:rsidRPr="00F4442C">
        <w:t xml:space="preserve"> of 3GPP TS 29.</w:t>
      </w:r>
      <w:r>
        <w:t>122</w:t>
      </w:r>
    </w:p>
    <w:p w14:paraId="529A35E4" w14:textId="77777777" w:rsidR="00CD74E9" w:rsidRPr="00F4442C" w:rsidRDefault="00CD74E9" w:rsidP="00CD74E9">
      <w:pPr>
        <w:pStyle w:val="PL"/>
      </w:pPr>
    </w:p>
    <w:p w14:paraId="0112417A" w14:textId="77777777" w:rsidR="00CD74E9" w:rsidRPr="00F4442C" w:rsidRDefault="00CD74E9" w:rsidP="00CD74E9">
      <w:pPr>
        <w:pStyle w:val="PL"/>
      </w:pPr>
      <w:r w:rsidRPr="00F4442C">
        <w:t>security:</w:t>
      </w:r>
    </w:p>
    <w:p w14:paraId="34668A09" w14:textId="77777777" w:rsidR="00CD74E9" w:rsidRPr="00F4442C" w:rsidRDefault="00CD74E9" w:rsidP="00CD74E9">
      <w:pPr>
        <w:pStyle w:val="PL"/>
      </w:pPr>
      <w:r w:rsidRPr="00F4442C">
        <w:t xml:space="preserve">  - {}</w:t>
      </w:r>
    </w:p>
    <w:p w14:paraId="5CCA5542" w14:textId="77777777" w:rsidR="00CD74E9" w:rsidRPr="00F4442C" w:rsidRDefault="00CD74E9" w:rsidP="00CD74E9">
      <w:pPr>
        <w:pStyle w:val="PL"/>
      </w:pPr>
      <w:r w:rsidRPr="00F4442C">
        <w:t xml:space="preserve">  - oAuth2ClientCredentials: []</w:t>
      </w:r>
    </w:p>
    <w:p w14:paraId="5935B016" w14:textId="77777777" w:rsidR="00CD74E9" w:rsidRPr="00F4442C" w:rsidRDefault="00CD74E9" w:rsidP="00CD74E9">
      <w:pPr>
        <w:pStyle w:val="PL"/>
      </w:pPr>
    </w:p>
    <w:p w14:paraId="7BB11BBF" w14:textId="77777777" w:rsidR="00CD74E9" w:rsidRPr="00F4442C" w:rsidRDefault="00CD74E9" w:rsidP="00CD74E9">
      <w:pPr>
        <w:pStyle w:val="PL"/>
      </w:pPr>
      <w:r w:rsidRPr="00F4442C">
        <w:t>paths:</w:t>
      </w:r>
    </w:p>
    <w:p w14:paraId="548273D5" w14:textId="77777777" w:rsidR="00CD74E9" w:rsidRDefault="00CD74E9" w:rsidP="00CD74E9">
      <w:pPr>
        <w:pStyle w:val="PL"/>
      </w:pPr>
      <w:r>
        <w:t xml:space="preserve">  /request:</w:t>
      </w:r>
    </w:p>
    <w:p w14:paraId="2BA29F8D" w14:textId="77777777" w:rsidR="00CD74E9" w:rsidRDefault="00CD74E9" w:rsidP="00CD74E9">
      <w:pPr>
        <w:pStyle w:val="PL"/>
      </w:pPr>
      <w:r>
        <w:t xml:space="preserve">    post:</w:t>
      </w:r>
    </w:p>
    <w:p w14:paraId="18CFB0A7" w14:textId="77777777" w:rsidR="00CD74E9" w:rsidRDefault="00CD74E9" w:rsidP="00CD74E9">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72B8B4A2" w14:textId="77777777" w:rsidR="00CD74E9" w:rsidRDefault="00CD74E9" w:rsidP="00CD74E9">
      <w:pPr>
        <w:pStyle w:val="PL"/>
        <w:rPr>
          <w:rFonts w:cs="Courier New"/>
          <w:szCs w:val="16"/>
        </w:rPr>
      </w:pPr>
      <w:r>
        <w:rPr>
          <w:rFonts w:cs="Courier New"/>
          <w:szCs w:val="16"/>
        </w:rPr>
        <w:t xml:space="preserve">      operationId: </w:t>
      </w:r>
      <w:r>
        <w:t>ServProvRetReq</w:t>
      </w:r>
    </w:p>
    <w:p w14:paraId="32F68D02" w14:textId="77777777" w:rsidR="00CD74E9" w:rsidRDefault="00CD74E9" w:rsidP="00CD74E9">
      <w:pPr>
        <w:pStyle w:val="PL"/>
        <w:rPr>
          <w:rFonts w:cs="Courier New"/>
          <w:szCs w:val="16"/>
        </w:rPr>
      </w:pPr>
      <w:r>
        <w:rPr>
          <w:rFonts w:cs="Courier New"/>
          <w:szCs w:val="16"/>
        </w:rPr>
        <w:t xml:space="preserve">      tags:</w:t>
      </w:r>
    </w:p>
    <w:p w14:paraId="378C5DC5" w14:textId="77777777" w:rsidR="00CD74E9" w:rsidRDefault="00CD74E9" w:rsidP="00CD74E9">
      <w:pPr>
        <w:pStyle w:val="PL"/>
        <w:rPr>
          <w:rFonts w:cs="Courier New"/>
          <w:szCs w:val="16"/>
        </w:rPr>
      </w:pPr>
      <w:r>
        <w:rPr>
          <w:rFonts w:cs="Courier New"/>
          <w:szCs w:val="16"/>
        </w:rPr>
        <w:t xml:space="preserve">        - Service Provisioning Information Retrieval Request</w:t>
      </w:r>
    </w:p>
    <w:p w14:paraId="1EF61274" w14:textId="77777777" w:rsidR="00CD74E9" w:rsidRDefault="00CD74E9" w:rsidP="00CD74E9">
      <w:pPr>
        <w:pStyle w:val="PL"/>
      </w:pPr>
      <w:r>
        <w:t xml:space="preserve">      requestBody:</w:t>
      </w:r>
    </w:p>
    <w:p w14:paraId="612EB558" w14:textId="77777777" w:rsidR="00CD74E9" w:rsidRDefault="00CD74E9" w:rsidP="00CD74E9">
      <w:pPr>
        <w:pStyle w:val="PL"/>
      </w:pPr>
      <w:r>
        <w:t xml:space="preserve">        required: true</w:t>
      </w:r>
    </w:p>
    <w:p w14:paraId="57EFDC91" w14:textId="77777777" w:rsidR="00CD74E9" w:rsidRDefault="00CD74E9" w:rsidP="00CD74E9">
      <w:pPr>
        <w:pStyle w:val="PL"/>
      </w:pPr>
      <w:r>
        <w:t xml:space="preserve">        content:</w:t>
      </w:r>
    </w:p>
    <w:p w14:paraId="27ED7A39" w14:textId="77777777" w:rsidR="00CD74E9" w:rsidRDefault="00CD74E9" w:rsidP="00CD74E9">
      <w:pPr>
        <w:pStyle w:val="PL"/>
      </w:pPr>
      <w:r>
        <w:t xml:space="preserve">          application/json:</w:t>
      </w:r>
    </w:p>
    <w:p w14:paraId="5C76A47D" w14:textId="77777777" w:rsidR="00CD74E9" w:rsidRDefault="00CD74E9" w:rsidP="00CD74E9">
      <w:pPr>
        <w:pStyle w:val="PL"/>
      </w:pPr>
      <w:r>
        <w:t xml:space="preserve">            schema:</w:t>
      </w:r>
    </w:p>
    <w:p w14:paraId="4E9129B3" w14:textId="77777777" w:rsidR="00CD74E9" w:rsidRDefault="00CD74E9" w:rsidP="00CD74E9">
      <w:pPr>
        <w:pStyle w:val="PL"/>
      </w:pPr>
      <w:r>
        <w:t xml:space="preserve">              $ref: '#/components/schemas/ServProvReq'</w:t>
      </w:r>
    </w:p>
    <w:p w14:paraId="31F98D26" w14:textId="77777777" w:rsidR="00CD74E9" w:rsidRDefault="00CD74E9" w:rsidP="00CD74E9">
      <w:pPr>
        <w:pStyle w:val="PL"/>
      </w:pPr>
      <w:r>
        <w:t xml:space="preserve">      responses:</w:t>
      </w:r>
    </w:p>
    <w:p w14:paraId="4DA8AB78" w14:textId="77777777" w:rsidR="00CD74E9" w:rsidRPr="00F4442C" w:rsidRDefault="00CD74E9" w:rsidP="00CD74E9">
      <w:pPr>
        <w:pStyle w:val="PL"/>
      </w:pPr>
      <w:r w:rsidRPr="00F4442C">
        <w:t xml:space="preserve">        '200':</w:t>
      </w:r>
    </w:p>
    <w:p w14:paraId="5AC6EB11" w14:textId="77777777" w:rsidR="00CD74E9" w:rsidRPr="00F4442C" w:rsidRDefault="00CD74E9" w:rsidP="00CD74E9">
      <w:pPr>
        <w:pStyle w:val="PL"/>
        <w:rPr>
          <w:lang w:eastAsia="zh-CN"/>
        </w:rPr>
      </w:pPr>
      <w:r w:rsidRPr="00F4442C">
        <w:t xml:space="preserve">          description: </w:t>
      </w:r>
      <w:r w:rsidRPr="00F4442C">
        <w:rPr>
          <w:lang w:eastAsia="zh-CN"/>
        </w:rPr>
        <w:t>&gt;</w:t>
      </w:r>
    </w:p>
    <w:p w14:paraId="1C34C82A" w14:textId="77777777" w:rsidR="00CD74E9" w:rsidRDefault="00CD74E9" w:rsidP="00CD74E9">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2FEFB6B2" w14:textId="77777777" w:rsidR="00CD74E9" w:rsidRPr="00F4442C" w:rsidRDefault="00CD74E9" w:rsidP="00CD74E9">
      <w:pPr>
        <w:pStyle w:val="PL"/>
      </w:pPr>
      <w:r>
        <w:t xml:space="preserve">           </w:t>
      </w:r>
      <w:r w:rsidRPr="00585CA6">
        <w:t xml:space="preserve"> </w:t>
      </w:r>
      <w:r>
        <w:t>body</w:t>
      </w:r>
      <w:r w:rsidRPr="00585CA6">
        <w:t>.</w:t>
      </w:r>
    </w:p>
    <w:p w14:paraId="1A40906D" w14:textId="77777777" w:rsidR="00CD74E9" w:rsidRPr="00F4442C" w:rsidRDefault="00CD74E9" w:rsidP="00CD74E9">
      <w:pPr>
        <w:pStyle w:val="PL"/>
      </w:pPr>
      <w:r w:rsidRPr="00F4442C">
        <w:t xml:space="preserve">          content:</w:t>
      </w:r>
    </w:p>
    <w:p w14:paraId="39F15D32" w14:textId="77777777" w:rsidR="00CD74E9" w:rsidRPr="00F4442C" w:rsidRDefault="00CD74E9" w:rsidP="00CD74E9">
      <w:pPr>
        <w:pStyle w:val="PL"/>
      </w:pPr>
      <w:r w:rsidRPr="00F4442C">
        <w:t xml:space="preserve">            application/json:</w:t>
      </w:r>
    </w:p>
    <w:p w14:paraId="7B911875" w14:textId="77777777" w:rsidR="00CD74E9" w:rsidRPr="00F4442C" w:rsidRDefault="00CD74E9" w:rsidP="00CD74E9">
      <w:pPr>
        <w:pStyle w:val="PL"/>
      </w:pPr>
      <w:r w:rsidRPr="00F4442C">
        <w:t xml:space="preserve">              schema:</w:t>
      </w:r>
    </w:p>
    <w:p w14:paraId="086443C8" w14:textId="77777777" w:rsidR="00CD74E9" w:rsidRPr="00F4442C" w:rsidRDefault="00CD74E9" w:rsidP="00CD74E9">
      <w:pPr>
        <w:pStyle w:val="PL"/>
        <w:rPr>
          <w:lang w:eastAsia="es-ES"/>
        </w:rPr>
      </w:pPr>
      <w:r w:rsidRPr="00F4442C">
        <w:rPr>
          <w:lang w:eastAsia="es-ES"/>
        </w:rPr>
        <w:t xml:space="preserve">                $ref: '#/components/schemas/</w:t>
      </w:r>
      <w:r>
        <w:t>ServProvResp</w:t>
      </w:r>
      <w:r w:rsidRPr="00F4442C">
        <w:rPr>
          <w:lang w:eastAsia="es-ES"/>
        </w:rPr>
        <w:t>'</w:t>
      </w:r>
    </w:p>
    <w:p w14:paraId="09890C21" w14:textId="77777777" w:rsidR="00CD74E9" w:rsidRDefault="00CD74E9" w:rsidP="00CD74E9">
      <w:pPr>
        <w:pStyle w:val="PL"/>
      </w:pPr>
      <w:r>
        <w:t xml:space="preserve">        '307':</w:t>
      </w:r>
    </w:p>
    <w:p w14:paraId="69A2F181" w14:textId="77777777" w:rsidR="00CD74E9" w:rsidRDefault="00CD74E9" w:rsidP="00CD74E9">
      <w:pPr>
        <w:pStyle w:val="PL"/>
      </w:pPr>
      <w:r>
        <w:t xml:space="preserve">          $ref: 'TS29122_CommonData.yaml#/components/responses/307'</w:t>
      </w:r>
    </w:p>
    <w:p w14:paraId="2B17BF73" w14:textId="77777777" w:rsidR="00CD74E9" w:rsidRDefault="00CD74E9" w:rsidP="00CD74E9">
      <w:pPr>
        <w:pStyle w:val="PL"/>
      </w:pPr>
      <w:r>
        <w:t xml:space="preserve">        '308':</w:t>
      </w:r>
    </w:p>
    <w:p w14:paraId="49187399" w14:textId="77777777" w:rsidR="00CD74E9" w:rsidRDefault="00CD74E9" w:rsidP="00CD74E9">
      <w:pPr>
        <w:pStyle w:val="PL"/>
      </w:pPr>
      <w:r>
        <w:t xml:space="preserve">          $ref: 'TS29122_CommonData.yaml#/components/responses/308'</w:t>
      </w:r>
    </w:p>
    <w:p w14:paraId="4A177FBC" w14:textId="77777777" w:rsidR="00CD74E9" w:rsidRDefault="00CD74E9" w:rsidP="00CD74E9">
      <w:pPr>
        <w:pStyle w:val="PL"/>
      </w:pPr>
      <w:r>
        <w:t xml:space="preserve">        '400':</w:t>
      </w:r>
    </w:p>
    <w:p w14:paraId="028C3042" w14:textId="77777777" w:rsidR="00CD74E9" w:rsidRDefault="00CD74E9" w:rsidP="00CD74E9">
      <w:pPr>
        <w:pStyle w:val="PL"/>
      </w:pPr>
      <w:r>
        <w:t xml:space="preserve">          $ref: 'TS29122_CommonData.yaml#/components/responses/400'</w:t>
      </w:r>
    </w:p>
    <w:p w14:paraId="5724091A" w14:textId="77777777" w:rsidR="00CD74E9" w:rsidRDefault="00CD74E9" w:rsidP="00CD74E9">
      <w:pPr>
        <w:pStyle w:val="PL"/>
      </w:pPr>
      <w:r>
        <w:t xml:space="preserve">        '401':</w:t>
      </w:r>
    </w:p>
    <w:p w14:paraId="1C7DFBF9" w14:textId="77777777" w:rsidR="00CD74E9" w:rsidRDefault="00CD74E9" w:rsidP="00CD74E9">
      <w:pPr>
        <w:pStyle w:val="PL"/>
      </w:pPr>
      <w:r>
        <w:t xml:space="preserve">          $ref: 'TS29122_CommonData.yaml#/components/responses/401'</w:t>
      </w:r>
    </w:p>
    <w:p w14:paraId="28383B8D" w14:textId="77777777" w:rsidR="00CD74E9" w:rsidRDefault="00CD74E9" w:rsidP="00CD74E9">
      <w:pPr>
        <w:pStyle w:val="PL"/>
      </w:pPr>
      <w:r>
        <w:t xml:space="preserve">        '403':</w:t>
      </w:r>
    </w:p>
    <w:p w14:paraId="10515DA0" w14:textId="77777777" w:rsidR="00CD74E9" w:rsidRDefault="00CD74E9" w:rsidP="00CD74E9">
      <w:pPr>
        <w:pStyle w:val="PL"/>
      </w:pPr>
      <w:r>
        <w:t xml:space="preserve">          $ref: 'TS29122_CommonData.yaml#/components/responses/403'</w:t>
      </w:r>
    </w:p>
    <w:p w14:paraId="1C818EF4" w14:textId="77777777" w:rsidR="00CD74E9" w:rsidRDefault="00CD74E9" w:rsidP="00CD74E9">
      <w:pPr>
        <w:pStyle w:val="PL"/>
      </w:pPr>
      <w:r>
        <w:t xml:space="preserve">        '404':</w:t>
      </w:r>
    </w:p>
    <w:p w14:paraId="3155F996" w14:textId="77777777" w:rsidR="00CD74E9" w:rsidRDefault="00CD74E9" w:rsidP="00CD74E9">
      <w:pPr>
        <w:pStyle w:val="PL"/>
      </w:pPr>
      <w:r>
        <w:t xml:space="preserve">          $ref: 'TS29122_CommonData.yaml#/components/responses/404'</w:t>
      </w:r>
    </w:p>
    <w:p w14:paraId="4A54CC41" w14:textId="77777777" w:rsidR="00CD74E9" w:rsidRDefault="00CD74E9" w:rsidP="00CD74E9">
      <w:pPr>
        <w:pStyle w:val="PL"/>
      </w:pPr>
      <w:r>
        <w:t xml:space="preserve">        '411':</w:t>
      </w:r>
    </w:p>
    <w:p w14:paraId="322CAE82" w14:textId="77777777" w:rsidR="00CD74E9" w:rsidRDefault="00CD74E9" w:rsidP="00CD74E9">
      <w:pPr>
        <w:pStyle w:val="PL"/>
      </w:pPr>
      <w:r>
        <w:t xml:space="preserve">          $ref: 'TS29122_CommonData.yaml#/components/responses/411'</w:t>
      </w:r>
    </w:p>
    <w:p w14:paraId="772F8358" w14:textId="77777777" w:rsidR="00CD74E9" w:rsidRDefault="00CD74E9" w:rsidP="00CD74E9">
      <w:pPr>
        <w:pStyle w:val="PL"/>
      </w:pPr>
      <w:r>
        <w:t xml:space="preserve">        '413':</w:t>
      </w:r>
    </w:p>
    <w:p w14:paraId="74CECA2A" w14:textId="77777777" w:rsidR="00CD74E9" w:rsidRDefault="00CD74E9" w:rsidP="00CD74E9">
      <w:pPr>
        <w:pStyle w:val="PL"/>
      </w:pPr>
      <w:r>
        <w:t xml:space="preserve">          $ref: 'TS29122_CommonData.yaml#/components/responses/413'</w:t>
      </w:r>
    </w:p>
    <w:p w14:paraId="3C2EAF8F" w14:textId="77777777" w:rsidR="00CD74E9" w:rsidRDefault="00CD74E9" w:rsidP="00CD74E9">
      <w:pPr>
        <w:pStyle w:val="PL"/>
      </w:pPr>
      <w:r>
        <w:t xml:space="preserve">        '415':</w:t>
      </w:r>
    </w:p>
    <w:p w14:paraId="6611D5FE" w14:textId="77777777" w:rsidR="00CD74E9" w:rsidRDefault="00CD74E9" w:rsidP="00CD74E9">
      <w:pPr>
        <w:pStyle w:val="PL"/>
      </w:pPr>
      <w:r>
        <w:t xml:space="preserve">          $ref: 'TS29122_CommonData.yaml#/components/responses/415'</w:t>
      </w:r>
    </w:p>
    <w:p w14:paraId="554B5155" w14:textId="77777777" w:rsidR="00CD74E9" w:rsidRDefault="00CD74E9" w:rsidP="00CD74E9">
      <w:pPr>
        <w:pStyle w:val="PL"/>
      </w:pPr>
      <w:r>
        <w:t xml:space="preserve">        '429':</w:t>
      </w:r>
    </w:p>
    <w:p w14:paraId="457BFE79" w14:textId="77777777" w:rsidR="00CD74E9" w:rsidRDefault="00CD74E9" w:rsidP="00CD74E9">
      <w:pPr>
        <w:pStyle w:val="PL"/>
      </w:pPr>
      <w:r>
        <w:t xml:space="preserve">          $ref: 'TS29122_CommonData.yaml#/components/responses/429'</w:t>
      </w:r>
    </w:p>
    <w:p w14:paraId="40DE4492" w14:textId="77777777" w:rsidR="00CD74E9" w:rsidRDefault="00CD74E9" w:rsidP="00CD74E9">
      <w:pPr>
        <w:pStyle w:val="PL"/>
      </w:pPr>
      <w:r>
        <w:t xml:space="preserve">        '500':</w:t>
      </w:r>
    </w:p>
    <w:p w14:paraId="29F95BFF" w14:textId="77777777" w:rsidR="00CD74E9" w:rsidRDefault="00CD74E9" w:rsidP="00CD74E9">
      <w:pPr>
        <w:pStyle w:val="PL"/>
      </w:pPr>
      <w:r>
        <w:t xml:space="preserve">          $ref: 'TS29122_CommonData.yaml#/components/responses/500'</w:t>
      </w:r>
    </w:p>
    <w:p w14:paraId="5E4B2000" w14:textId="77777777" w:rsidR="00CD74E9" w:rsidRDefault="00CD74E9" w:rsidP="00CD74E9">
      <w:pPr>
        <w:pStyle w:val="PL"/>
      </w:pPr>
      <w:r>
        <w:t xml:space="preserve">        '503':</w:t>
      </w:r>
    </w:p>
    <w:p w14:paraId="03177C17" w14:textId="77777777" w:rsidR="00CD74E9" w:rsidRDefault="00CD74E9" w:rsidP="00CD74E9">
      <w:pPr>
        <w:pStyle w:val="PL"/>
      </w:pPr>
      <w:r>
        <w:t xml:space="preserve">          $ref: 'TS29122_CommonData.yaml#/components/responses/503'</w:t>
      </w:r>
    </w:p>
    <w:p w14:paraId="37003AE6" w14:textId="77777777" w:rsidR="00CD74E9" w:rsidRDefault="00CD74E9" w:rsidP="00CD74E9">
      <w:pPr>
        <w:pStyle w:val="PL"/>
      </w:pPr>
      <w:r>
        <w:t xml:space="preserve">        default:</w:t>
      </w:r>
    </w:p>
    <w:p w14:paraId="1EE05A68" w14:textId="77777777" w:rsidR="00CD74E9" w:rsidRDefault="00CD74E9" w:rsidP="00CD74E9">
      <w:pPr>
        <w:pStyle w:val="PL"/>
      </w:pPr>
      <w:r>
        <w:t xml:space="preserve">          $ref: 'TS29122_CommonData.yaml#/components/responses/default'</w:t>
      </w:r>
    </w:p>
    <w:p w14:paraId="1FF911E3" w14:textId="77777777" w:rsidR="00CD74E9" w:rsidRDefault="00CD74E9" w:rsidP="00CD74E9">
      <w:pPr>
        <w:pStyle w:val="PL"/>
      </w:pPr>
    </w:p>
    <w:p w14:paraId="312FFD98" w14:textId="77777777" w:rsidR="00CD74E9" w:rsidRPr="00F4442C" w:rsidRDefault="00CD74E9" w:rsidP="00CD74E9">
      <w:pPr>
        <w:pStyle w:val="PL"/>
      </w:pPr>
      <w:r w:rsidRPr="00F4442C">
        <w:t xml:space="preserve">  /</w:t>
      </w:r>
      <w:r>
        <w:t>subscriptions</w:t>
      </w:r>
      <w:r w:rsidRPr="00F4442C">
        <w:t>:</w:t>
      </w:r>
    </w:p>
    <w:p w14:paraId="192078AD" w14:textId="77777777" w:rsidR="00CD74E9" w:rsidRPr="00F4442C" w:rsidRDefault="00CD74E9" w:rsidP="00CD74E9">
      <w:pPr>
        <w:pStyle w:val="PL"/>
      </w:pPr>
      <w:r w:rsidRPr="00F4442C">
        <w:t xml:space="preserve">    post:</w:t>
      </w:r>
    </w:p>
    <w:p w14:paraId="0DC25121" w14:textId="77777777" w:rsidR="00CD74E9" w:rsidRPr="00F4442C" w:rsidRDefault="00CD74E9" w:rsidP="00CD74E9">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2AF0F04" w14:textId="77777777" w:rsidR="00CD74E9" w:rsidRPr="00F4442C" w:rsidRDefault="00CD74E9" w:rsidP="00CD74E9">
      <w:pPr>
        <w:pStyle w:val="PL"/>
        <w:rPr>
          <w:rFonts w:cs="Courier New"/>
          <w:szCs w:val="16"/>
        </w:rPr>
      </w:pPr>
      <w:r w:rsidRPr="00F4442C">
        <w:rPr>
          <w:rFonts w:cs="Courier New"/>
          <w:szCs w:val="16"/>
        </w:rPr>
        <w:t xml:space="preserve">      operationId: Create</w:t>
      </w:r>
      <w:r>
        <w:t>ServProvSubsc</w:t>
      </w:r>
    </w:p>
    <w:p w14:paraId="40DFF6DA" w14:textId="77777777" w:rsidR="00CD74E9" w:rsidRPr="00F4442C" w:rsidRDefault="00CD74E9" w:rsidP="00CD74E9">
      <w:pPr>
        <w:pStyle w:val="PL"/>
        <w:rPr>
          <w:rFonts w:cs="Courier New"/>
          <w:szCs w:val="16"/>
        </w:rPr>
      </w:pPr>
      <w:r w:rsidRPr="00F4442C">
        <w:rPr>
          <w:rFonts w:cs="Courier New"/>
          <w:szCs w:val="16"/>
        </w:rPr>
        <w:t xml:space="preserve">      tags:</w:t>
      </w:r>
    </w:p>
    <w:p w14:paraId="6B0DE056" w14:textId="77777777" w:rsidR="00CD74E9" w:rsidRPr="00F4442C" w:rsidRDefault="00CD74E9" w:rsidP="00CD74E9">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0E64269A" w14:textId="77777777" w:rsidR="00CD74E9" w:rsidRPr="00F4442C" w:rsidRDefault="00CD74E9" w:rsidP="00CD74E9">
      <w:pPr>
        <w:pStyle w:val="PL"/>
      </w:pPr>
      <w:r w:rsidRPr="00F4442C">
        <w:t xml:space="preserve">      requestBody:</w:t>
      </w:r>
    </w:p>
    <w:p w14:paraId="33299007" w14:textId="77777777" w:rsidR="00CD74E9" w:rsidRPr="00F4442C" w:rsidRDefault="00CD74E9" w:rsidP="00CD74E9">
      <w:pPr>
        <w:pStyle w:val="PL"/>
      </w:pPr>
      <w:r w:rsidRPr="00F4442C">
        <w:t xml:space="preserve">        required: true</w:t>
      </w:r>
    </w:p>
    <w:p w14:paraId="5C872B37" w14:textId="77777777" w:rsidR="00CD74E9" w:rsidRPr="00F4442C" w:rsidRDefault="00CD74E9" w:rsidP="00CD74E9">
      <w:pPr>
        <w:pStyle w:val="PL"/>
      </w:pPr>
      <w:r w:rsidRPr="00F4442C">
        <w:t xml:space="preserve">        content:</w:t>
      </w:r>
    </w:p>
    <w:p w14:paraId="4891D28B" w14:textId="77777777" w:rsidR="00CD74E9" w:rsidRPr="00F4442C" w:rsidRDefault="00CD74E9" w:rsidP="00CD74E9">
      <w:pPr>
        <w:pStyle w:val="PL"/>
      </w:pPr>
      <w:r w:rsidRPr="00F4442C">
        <w:t xml:space="preserve">          application/json:</w:t>
      </w:r>
    </w:p>
    <w:p w14:paraId="1D46F81D" w14:textId="77777777" w:rsidR="00CD74E9" w:rsidRPr="00F4442C" w:rsidRDefault="00CD74E9" w:rsidP="00CD74E9">
      <w:pPr>
        <w:pStyle w:val="PL"/>
      </w:pPr>
      <w:r w:rsidRPr="00F4442C">
        <w:t xml:space="preserve">            schema:</w:t>
      </w:r>
    </w:p>
    <w:p w14:paraId="46A92D4D" w14:textId="77777777" w:rsidR="00CD74E9" w:rsidRPr="00F4442C" w:rsidRDefault="00CD74E9" w:rsidP="00CD74E9">
      <w:pPr>
        <w:pStyle w:val="PL"/>
      </w:pPr>
      <w:r w:rsidRPr="00F4442C">
        <w:t xml:space="preserve">              $ref: '#/components/schemas/</w:t>
      </w:r>
      <w:r>
        <w:rPr>
          <w:lang w:val="en-US"/>
        </w:rPr>
        <w:t>ServProv</w:t>
      </w:r>
      <w:r>
        <w:t>Subsc</w:t>
      </w:r>
      <w:r w:rsidRPr="00F4442C">
        <w:t>'</w:t>
      </w:r>
    </w:p>
    <w:p w14:paraId="633BC8B9" w14:textId="77777777" w:rsidR="00CD74E9" w:rsidRPr="00F4442C" w:rsidRDefault="00CD74E9" w:rsidP="00CD74E9">
      <w:pPr>
        <w:pStyle w:val="PL"/>
      </w:pPr>
      <w:r w:rsidRPr="00F4442C">
        <w:t xml:space="preserve">      responses:</w:t>
      </w:r>
    </w:p>
    <w:p w14:paraId="079054AD" w14:textId="77777777" w:rsidR="00CD74E9" w:rsidRPr="00F4442C" w:rsidRDefault="00CD74E9" w:rsidP="00CD74E9">
      <w:pPr>
        <w:pStyle w:val="PL"/>
      </w:pPr>
      <w:r w:rsidRPr="00F4442C">
        <w:t xml:space="preserve">        '201':</w:t>
      </w:r>
    </w:p>
    <w:p w14:paraId="470D20CD" w14:textId="77777777" w:rsidR="00CD74E9" w:rsidRPr="00F4442C" w:rsidRDefault="00CD74E9" w:rsidP="00CD74E9">
      <w:pPr>
        <w:pStyle w:val="PL"/>
        <w:rPr>
          <w:lang w:eastAsia="zh-CN"/>
        </w:rPr>
      </w:pPr>
      <w:r w:rsidRPr="00F4442C">
        <w:t xml:space="preserve">          description: </w:t>
      </w:r>
      <w:r w:rsidRPr="00F4442C">
        <w:rPr>
          <w:lang w:eastAsia="zh-CN"/>
        </w:rPr>
        <w:t>&gt;</w:t>
      </w:r>
    </w:p>
    <w:p w14:paraId="5DB03BE7" w14:textId="77777777" w:rsidR="00CD74E9" w:rsidRDefault="00CD74E9" w:rsidP="00CD74E9">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4CF6E82E" w14:textId="77777777" w:rsidR="00CD74E9" w:rsidRDefault="00CD74E9" w:rsidP="00CD74E9">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37360FB1" w14:textId="77777777" w:rsidR="00CD74E9" w:rsidRDefault="00CD74E9" w:rsidP="00CD74E9">
      <w:pPr>
        <w:pStyle w:val="PL"/>
      </w:pPr>
      <w:r>
        <w:t xml:space="preserve">            shall be returned.</w:t>
      </w:r>
    </w:p>
    <w:p w14:paraId="3004D11E" w14:textId="77777777" w:rsidR="00CD74E9" w:rsidRPr="00F4442C" w:rsidRDefault="00CD74E9" w:rsidP="00CD74E9">
      <w:pPr>
        <w:pStyle w:val="PL"/>
      </w:pPr>
      <w:r w:rsidRPr="00F4442C">
        <w:t xml:space="preserve">          content:</w:t>
      </w:r>
    </w:p>
    <w:p w14:paraId="43D7413E" w14:textId="77777777" w:rsidR="00CD74E9" w:rsidRPr="00F4442C" w:rsidRDefault="00CD74E9" w:rsidP="00CD74E9">
      <w:pPr>
        <w:pStyle w:val="PL"/>
      </w:pPr>
      <w:r w:rsidRPr="00F4442C">
        <w:t xml:space="preserve">            application/json:</w:t>
      </w:r>
    </w:p>
    <w:p w14:paraId="33EEBD18" w14:textId="77777777" w:rsidR="00CD74E9" w:rsidRPr="00F4442C" w:rsidRDefault="00CD74E9" w:rsidP="00CD74E9">
      <w:pPr>
        <w:pStyle w:val="PL"/>
      </w:pPr>
      <w:r w:rsidRPr="00F4442C">
        <w:t xml:space="preserve">              schema:</w:t>
      </w:r>
    </w:p>
    <w:p w14:paraId="68D905D4" w14:textId="77777777" w:rsidR="00CD74E9" w:rsidRPr="00F4442C" w:rsidRDefault="00CD74E9" w:rsidP="00CD74E9">
      <w:pPr>
        <w:pStyle w:val="PL"/>
      </w:pPr>
      <w:r w:rsidRPr="00F4442C">
        <w:t xml:space="preserve">                $ref: '#/components/schemas/</w:t>
      </w:r>
      <w:r>
        <w:rPr>
          <w:lang w:val="en-US"/>
        </w:rPr>
        <w:t>ServProv</w:t>
      </w:r>
      <w:r>
        <w:t>Subsc</w:t>
      </w:r>
      <w:r w:rsidRPr="00F4442C">
        <w:t>'</w:t>
      </w:r>
    </w:p>
    <w:p w14:paraId="68C17420" w14:textId="77777777" w:rsidR="00CD74E9" w:rsidRPr="00F4442C" w:rsidRDefault="00CD74E9" w:rsidP="00CD74E9">
      <w:pPr>
        <w:pStyle w:val="PL"/>
      </w:pPr>
      <w:r w:rsidRPr="00F4442C">
        <w:t xml:space="preserve">          headers:</w:t>
      </w:r>
    </w:p>
    <w:p w14:paraId="6090CEDB" w14:textId="77777777" w:rsidR="00CD74E9" w:rsidRPr="00F4442C" w:rsidRDefault="00CD74E9" w:rsidP="00CD74E9">
      <w:pPr>
        <w:pStyle w:val="PL"/>
      </w:pPr>
      <w:r w:rsidRPr="00F4442C">
        <w:t xml:space="preserve">            Location:</w:t>
      </w:r>
    </w:p>
    <w:p w14:paraId="2E5CA298" w14:textId="77777777" w:rsidR="00CD74E9" w:rsidRPr="00F4442C" w:rsidRDefault="00CD74E9" w:rsidP="00CD74E9">
      <w:pPr>
        <w:pStyle w:val="PL"/>
        <w:rPr>
          <w:lang w:eastAsia="zh-CN"/>
        </w:rPr>
      </w:pPr>
      <w:r w:rsidRPr="00F4442C">
        <w:t xml:space="preserve">              description: </w:t>
      </w:r>
      <w:r w:rsidRPr="00F4442C">
        <w:rPr>
          <w:lang w:eastAsia="zh-CN"/>
        </w:rPr>
        <w:t>&gt;</w:t>
      </w:r>
    </w:p>
    <w:p w14:paraId="32D65E70" w14:textId="77777777" w:rsidR="00CD74E9" w:rsidRDefault="00CD74E9" w:rsidP="00CD74E9">
      <w:pPr>
        <w:pStyle w:val="PL"/>
      </w:pPr>
      <w:r w:rsidRPr="00F4442C">
        <w:t xml:space="preserve">                Contains the URI of the created Individual </w:t>
      </w:r>
      <w:r>
        <w:rPr>
          <w:lang w:val="en-US"/>
        </w:rPr>
        <w:t>Service Provisioning</w:t>
      </w:r>
      <w:r w:rsidRPr="00FA2E2E">
        <w:t xml:space="preserve"> </w:t>
      </w:r>
      <w:r>
        <w:t>Subscription</w:t>
      </w:r>
    </w:p>
    <w:p w14:paraId="64F1B186" w14:textId="77777777" w:rsidR="00CD74E9" w:rsidRDefault="00CD74E9" w:rsidP="00CD74E9">
      <w:pPr>
        <w:pStyle w:val="PL"/>
      </w:pPr>
      <w:r>
        <w:t xml:space="preserve">                resource.</w:t>
      </w:r>
    </w:p>
    <w:p w14:paraId="27343C6B" w14:textId="77777777" w:rsidR="00CD74E9" w:rsidRPr="00F4442C" w:rsidRDefault="00CD74E9" w:rsidP="00CD74E9">
      <w:pPr>
        <w:pStyle w:val="PL"/>
      </w:pPr>
      <w:r w:rsidRPr="00F4442C">
        <w:t xml:space="preserve">              required: true</w:t>
      </w:r>
    </w:p>
    <w:p w14:paraId="19FEAD70" w14:textId="77777777" w:rsidR="00CD74E9" w:rsidRPr="00F4442C" w:rsidRDefault="00CD74E9" w:rsidP="00CD74E9">
      <w:pPr>
        <w:pStyle w:val="PL"/>
      </w:pPr>
      <w:r w:rsidRPr="00F4442C">
        <w:t xml:space="preserve">              schema:</w:t>
      </w:r>
    </w:p>
    <w:p w14:paraId="5A506FFC" w14:textId="77777777" w:rsidR="00CD74E9" w:rsidRPr="00F4442C" w:rsidRDefault="00CD74E9" w:rsidP="00CD74E9">
      <w:pPr>
        <w:pStyle w:val="PL"/>
      </w:pPr>
      <w:r w:rsidRPr="00F4442C">
        <w:t xml:space="preserve">                type: string</w:t>
      </w:r>
    </w:p>
    <w:p w14:paraId="5AE50FA1" w14:textId="77777777" w:rsidR="00CD74E9" w:rsidRPr="00F4442C" w:rsidRDefault="00CD74E9" w:rsidP="00CD74E9">
      <w:pPr>
        <w:pStyle w:val="PL"/>
      </w:pPr>
      <w:r w:rsidRPr="00F4442C">
        <w:t xml:space="preserve">        '400':</w:t>
      </w:r>
    </w:p>
    <w:p w14:paraId="209581B6" w14:textId="77777777" w:rsidR="00CD74E9" w:rsidRPr="00F4442C" w:rsidRDefault="00CD74E9" w:rsidP="00CD74E9">
      <w:pPr>
        <w:pStyle w:val="PL"/>
      </w:pPr>
      <w:r w:rsidRPr="00F4442C">
        <w:t xml:space="preserve">          $ref: 'TS29122_CommonData.yaml#/components/responses/400'</w:t>
      </w:r>
    </w:p>
    <w:p w14:paraId="229DDE03" w14:textId="77777777" w:rsidR="00CD74E9" w:rsidRPr="00F4442C" w:rsidRDefault="00CD74E9" w:rsidP="00CD74E9">
      <w:pPr>
        <w:pStyle w:val="PL"/>
      </w:pPr>
      <w:r w:rsidRPr="00F4442C">
        <w:t xml:space="preserve">        '401':</w:t>
      </w:r>
    </w:p>
    <w:p w14:paraId="1D5AEA17" w14:textId="77777777" w:rsidR="00CD74E9" w:rsidRPr="00F4442C" w:rsidRDefault="00CD74E9" w:rsidP="00CD74E9">
      <w:pPr>
        <w:pStyle w:val="PL"/>
      </w:pPr>
      <w:r w:rsidRPr="00F4442C">
        <w:t xml:space="preserve">          $ref: 'TS29122_CommonData.yaml#/components/responses/401'</w:t>
      </w:r>
    </w:p>
    <w:p w14:paraId="43D33565" w14:textId="77777777" w:rsidR="00CD74E9" w:rsidRPr="00F4442C" w:rsidRDefault="00CD74E9" w:rsidP="00CD74E9">
      <w:pPr>
        <w:pStyle w:val="PL"/>
      </w:pPr>
      <w:r w:rsidRPr="00F4442C">
        <w:t xml:space="preserve">        '403':</w:t>
      </w:r>
    </w:p>
    <w:p w14:paraId="18B430A5" w14:textId="77777777" w:rsidR="00CD74E9" w:rsidRPr="00F4442C" w:rsidRDefault="00CD74E9" w:rsidP="00CD74E9">
      <w:pPr>
        <w:pStyle w:val="PL"/>
      </w:pPr>
      <w:r w:rsidRPr="00F4442C">
        <w:t xml:space="preserve">          $ref: 'TS29122_CommonData.yaml#/components/responses/403'</w:t>
      </w:r>
    </w:p>
    <w:p w14:paraId="53BAF252" w14:textId="77777777" w:rsidR="00CD74E9" w:rsidRPr="00F4442C" w:rsidRDefault="00CD74E9" w:rsidP="00CD74E9">
      <w:pPr>
        <w:pStyle w:val="PL"/>
      </w:pPr>
      <w:r w:rsidRPr="00F4442C">
        <w:t xml:space="preserve">        '404':</w:t>
      </w:r>
    </w:p>
    <w:p w14:paraId="45EF1F76" w14:textId="77777777" w:rsidR="00CD74E9" w:rsidRPr="00F4442C" w:rsidRDefault="00CD74E9" w:rsidP="00CD74E9">
      <w:pPr>
        <w:pStyle w:val="PL"/>
      </w:pPr>
      <w:r w:rsidRPr="00F4442C">
        <w:t xml:space="preserve">          $ref: 'TS29122_CommonData.yaml#/components/responses/404'</w:t>
      </w:r>
    </w:p>
    <w:p w14:paraId="0196CC62" w14:textId="77777777" w:rsidR="00CD74E9" w:rsidRPr="00F4442C" w:rsidRDefault="00CD74E9" w:rsidP="00CD74E9">
      <w:pPr>
        <w:pStyle w:val="PL"/>
      </w:pPr>
      <w:r w:rsidRPr="00F4442C">
        <w:t xml:space="preserve">        '411':</w:t>
      </w:r>
    </w:p>
    <w:p w14:paraId="112B8F44" w14:textId="77777777" w:rsidR="00CD74E9" w:rsidRPr="00F4442C" w:rsidRDefault="00CD74E9" w:rsidP="00CD74E9">
      <w:pPr>
        <w:pStyle w:val="PL"/>
      </w:pPr>
      <w:r w:rsidRPr="00F4442C">
        <w:t xml:space="preserve">          $ref: 'TS29122_CommonData.yaml#/components/responses/411'</w:t>
      </w:r>
    </w:p>
    <w:p w14:paraId="4F23D801" w14:textId="77777777" w:rsidR="00CD74E9" w:rsidRPr="00F4442C" w:rsidRDefault="00CD74E9" w:rsidP="00CD74E9">
      <w:pPr>
        <w:pStyle w:val="PL"/>
      </w:pPr>
      <w:r w:rsidRPr="00F4442C">
        <w:t xml:space="preserve">        '413':</w:t>
      </w:r>
    </w:p>
    <w:p w14:paraId="2D227B77" w14:textId="77777777" w:rsidR="00CD74E9" w:rsidRPr="00F4442C" w:rsidRDefault="00CD74E9" w:rsidP="00CD74E9">
      <w:pPr>
        <w:pStyle w:val="PL"/>
      </w:pPr>
      <w:r w:rsidRPr="00F4442C">
        <w:t xml:space="preserve">          $ref: 'TS29122_CommonData.yaml#/components/responses/413'</w:t>
      </w:r>
    </w:p>
    <w:p w14:paraId="1EE73EFA" w14:textId="77777777" w:rsidR="00CD74E9" w:rsidRPr="00F4442C" w:rsidRDefault="00CD74E9" w:rsidP="00CD74E9">
      <w:pPr>
        <w:pStyle w:val="PL"/>
      </w:pPr>
      <w:r w:rsidRPr="00F4442C">
        <w:t xml:space="preserve">        '415':</w:t>
      </w:r>
    </w:p>
    <w:p w14:paraId="2867BFE2" w14:textId="77777777" w:rsidR="00CD74E9" w:rsidRPr="00F4442C" w:rsidRDefault="00CD74E9" w:rsidP="00CD74E9">
      <w:pPr>
        <w:pStyle w:val="PL"/>
      </w:pPr>
      <w:r w:rsidRPr="00F4442C">
        <w:t xml:space="preserve">          $ref: 'TS29122_CommonData.yaml#/components/responses/415'</w:t>
      </w:r>
    </w:p>
    <w:p w14:paraId="2F390A62" w14:textId="77777777" w:rsidR="00CD74E9" w:rsidRPr="00F4442C" w:rsidRDefault="00CD74E9" w:rsidP="00CD74E9">
      <w:pPr>
        <w:pStyle w:val="PL"/>
      </w:pPr>
      <w:r w:rsidRPr="00F4442C">
        <w:t xml:space="preserve">        '429':</w:t>
      </w:r>
    </w:p>
    <w:p w14:paraId="3A501DCE" w14:textId="77777777" w:rsidR="00CD74E9" w:rsidRPr="00F4442C" w:rsidRDefault="00CD74E9" w:rsidP="00CD74E9">
      <w:pPr>
        <w:pStyle w:val="PL"/>
      </w:pPr>
      <w:r w:rsidRPr="00F4442C">
        <w:t xml:space="preserve">          $ref: 'TS29122_CommonData.yaml#/components/responses/429'</w:t>
      </w:r>
    </w:p>
    <w:p w14:paraId="2E943743" w14:textId="77777777" w:rsidR="00CD74E9" w:rsidRPr="00F4442C" w:rsidRDefault="00CD74E9" w:rsidP="00CD74E9">
      <w:pPr>
        <w:pStyle w:val="PL"/>
      </w:pPr>
      <w:r w:rsidRPr="00F4442C">
        <w:t xml:space="preserve">        '500':</w:t>
      </w:r>
    </w:p>
    <w:p w14:paraId="0718CD80" w14:textId="77777777" w:rsidR="00CD74E9" w:rsidRPr="00F4442C" w:rsidRDefault="00CD74E9" w:rsidP="00CD74E9">
      <w:pPr>
        <w:pStyle w:val="PL"/>
      </w:pPr>
      <w:r w:rsidRPr="00F4442C">
        <w:t xml:space="preserve">          $ref: 'TS29122_CommonData.yaml#/components/responses/500'</w:t>
      </w:r>
    </w:p>
    <w:p w14:paraId="5D9057E7" w14:textId="77777777" w:rsidR="00CD74E9" w:rsidRPr="00F4442C" w:rsidRDefault="00CD74E9" w:rsidP="00CD74E9">
      <w:pPr>
        <w:pStyle w:val="PL"/>
      </w:pPr>
      <w:r w:rsidRPr="00F4442C">
        <w:t xml:space="preserve">        '503':</w:t>
      </w:r>
    </w:p>
    <w:p w14:paraId="05891FCC" w14:textId="77777777" w:rsidR="00CD74E9" w:rsidRPr="00F4442C" w:rsidRDefault="00CD74E9" w:rsidP="00CD74E9">
      <w:pPr>
        <w:pStyle w:val="PL"/>
      </w:pPr>
      <w:r w:rsidRPr="00F4442C">
        <w:t xml:space="preserve">          $ref: 'TS29122_CommonData.yaml#/components/responses/503'</w:t>
      </w:r>
    </w:p>
    <w:p w14:paraId="789597A4" w14:textId="77777777" w:rsidR="00CD74E9" w:rsidRPr="00F4442C" w:rsidRDefault="00CD74E9" w:rsidP="00CD74E9">
      <w:pPr>
        <w:pStyle w:val="PL"/>
      </w:pPr>
      <w:r w:rsidRPr="00F4442C">
        <w:t xml:space="preserve">        default:</w:t>
      </w:r>
    </w:p>
    <w:p w14:paraId="1DE77A2C" w14:textId="77777777" w:rsidR="00CD74E9" w:rsidRPr="00F4442C" w:rsidRDefault="00CD74E9" w:rsidP="00CD74E9">
      <w:pPr>
        <w:pStyle w:val="PL"/>
      </w:pPr>
      <w:r w:rsidRPr="00F4442C">
        <w:t xml:space="preserve">          $ref: 'TS29122_CommonData.yaml#/components/responses/default'</w:t>
      </w:r>
    </w:p>
    <w:p w14:paraId="5446ACBF" w14:textId="77777777" w:rsidR="00CD74E9" w:rsidRPr="00F4442C" w:rsidRDefault="00CD74E9" w:rsidP="00CD74E9">
      <w:pPr>
        <w:pStyle w:val="PL"/>
      </w:pPr>
      <w:r w:rsidRPr="00F4442C">
        <w:t xml:space="preserve">      callbacks:</w:t>
      </w:r>
    </w:p>
    <w:p w14:paraId="365DEF28" w14:textId="77777777" w:rsidR="00CD74E9" w:rsidRPr="00F4442C" w:rsidRDefault="00CD74E9" w:rsidP="00CD74E9">
      <w:pPr>
        <w:pStyle w:val="PL"/>
      </w:pPr>
      <w:r w:rsidRPr="00F4442C">
        <w:t xml:space="preserve">        </w:t>
      </w:r>
      <w:r>
        <w:t>ServProv</w:t>
      </w:r>
      <w:r w:rsidRPr="00F4442C">
        <w:t>Notif:</w:t>
      </w:r>
    </w:p>
    <w:p w14:paraId="4CACAE38" w14:textId="77777777" w:rsidR="00CD74E9" w:rsidRPr="00F4442C" w:rsidRDefault="00CD74E9" w:rsidP="00CD74E9">
      <w:pPr>
        <w:pStyle w:val="PL"/>
      </w:pPr>
      <w:r w:rsidRPr="00F4442C">
        <w:t xml:space="preserve">          '{$request.body#/notifUri}':</w:t>
      </w:r>
    </w:p>
    <w:p w14:paraId="17A46846" w14:textId="77777777" w:rsidR="00CD74E9" w:rsidRPr="00F4442C" w:rsidRDefault="00CD74E9" w:rsidP="00CD74E9">
      <w:pPr>
        <w:pStyle w:val="PL"/>
      </w:pPr>
      <w:r w:rsidRPr="00F4442C">
        <w:t xml:space="preserve">            post:</w:t>
      </w:r>
    </w:p>
    <w:p w14:paraId="1940F550" w14:textId="77777777" w:rsidR="00CD74E9" w:rsidRPr="00F4442C" w:rsidRDefault="00CD74E9" w:rsidP="00CD74E9">
      <w:pPr>
        <w:pStyle w:val="PL"/>
      </w:pPr>
      <w:r w:rsidRPr="00F4442C">
        <w:t xml:space="preserve">              requestBody:</w:t>
      </w:r>
    </w:p>
    <w:p w14:paraId="6C0FB429" w14:textId="77777777" w:rsidR="00CD74E9" w:rsidRPr="00F4442C" w:rsidRDefault="00CD74E9" w:rsidP="00CD74E9">
      <w:pPr>
        <w:pStyle w:val="PL"/>
      </w:pPr>
      <w:r w:rsidRPr="00F4442C">
        <w:t xml:space="preserve">                required: true</w:t>
      </w:r>
    </w:p>
    <w:p w14:paraId="317F6848" w14:textId="77777777" w:rsidR="00CD74E9" w:rsidRPr="00F4442C" w:rsidRDefault="00CD74E9" w:rsidP="00CD74E9">
      <w:pPr>
        <w:pStyle w:val="PL"/>
      </w:pPr>
      <w:r w:rsidRPr="00F4442C">
        <w:t xml:space="preserve">                content:</w:t>
      </w:r>
    </w:p>
    <w:p w14:paraId="7FD04E78" w14:textId="77777777" w:rsidR="00CD74E9" w:rsidRPr="00F4442C" w:rsidRDefault="00CD74E9" w:rsidP="00CD74E9">
      <w:pPr>
        <w:pStyle w:val="PL"/>
      </w:pPr>
      <w:r w:rsidRPr="00F4442C">
        <w:t xml:space="preserve">                  application/json:</w:t>
      </w:r>
    </w:p>
    <w:p w14:paraId="755F5A43" w14:textId="77777777" w:rsidR="00CD74E9" w:rsidRPr="00F4442C" w:rsidRDefault="00CD74E9" w:rsidP="00CD74E9">
      <w:pPr>
        <w:pStyle w:val="PL"/>
      </w:pPr>
      <w:r w:rsidRPr="00F4442C">
        <w:t xml:space="preserve">                    schema:</w:t>
      </w:r>
    </w:p>
    <w:p w14:paraId="6616A22A" w14:textId="77777777" w:rsidR="00CD74E9" w:rsidRPr="00F4442C" w:rsidRDefault="00CD74E9" w:rsidP="00CD74E9">
      <w:pPr>
        <w:pStyle w:val="PL"/>
      </w:pPr>
      <w:r w:rsidRPr="00F4442C">
        <w:t xml:space="preserve">                      $ref: '#/components/schemas/</w:t>
      </w:r>
      <w:r>
        <w:t>ServProv</w:t>
      </w:r>
      <w:r w:rsidRPr="00F4442C">
        <w:t>Notif'</w:t>
      </w:r>
    </w:p>
    <w:p w14:paraId="0D581FC5" w14:textId="77777777" w:rsidR="00CD74E9" w:rsidRPr="00F4442C" w:rsidRDefault="00CD74E9" w:rsidP="00CD74E9">
      <w:pPr>
        <w:pStyle w:val="PL"/>
      </w:pPr>
      <w:r w:rsidRPr="00F4442C">
        <w:t xml:space="preserve">              responses:</w:t>
      </w:r>
    </w:p>
    <w:p w14:paraId="08C77B5F" w14:textId="77777777" w:rsidR="00CD74E9" w:rsidRPr="00F4442C" w:rsidRDefault="00CD74E9" w:rsidP="00CD74E9">
      <w:pPr>
        <w:pStyle w:val="PL"/>
      </w:pPr>
      <w:r w:rsidRPr="00F4442C">
        <w:t xml:space="preserve">                '204':</w:t>
      </w:r>
    </w:p>
    <w:p w14:paraId="67D4A4D4" w14:textId="77777777" w:rsidR="00CD74E9" w:rsidRPr="00F4442C" w:rsidRDefault="00CD74E9" w:rsidP="00CD74E9">
      <w:pPr>
        <w:pStyle w:val="PL"/>
        <w:rPr>
          <w:lang w:eastAsia="zh-CN"/>
        </w:rPr>
      </w:pPr>
      <w:r w:rsidRPr="00F4442C">
        <w:t xml:space="preserve">                  description: </w:t>
      </w:r>
      <w:r w:rsidRPr="00F4442C">
        <w:rPr>
          <w:lang w:eastAsia="zh-CN"/>
        </w:rPr>
        <w:t>&gt;</w:t>
      </w:r>
    </w:p>
    <w:p w14:paraId="63C4577E" w14:textId="77777777" w:rsidR="00CD74E9" w:rsidRPr="00F4442C" w:rsidRDefault="00CD74E9" w:rsidP="00CD74E9">
      <w:pPr>
        <w:pStyle w:val="PL"/>
      </w:pPr>
      <w:r w:rsidRPr="00F4442C">
        <w:t xml:space="preserve">                    No Content. The </w:t>
      </w:r>
      <w:r>
        <w:rPr>
          <w:lang w:val="en-US"/>
        </w:rPr>
        <w:t>Service Provisioning</w:t>
      </w:r>
      <w:r w:rsidRPr="00F4442C">
        <w:t xml:space="preserve"> Notification is successfully received and</w:t>
      </w:r>
    </w:p>
    <w:p w14:paraId="7E5D6DFD" w14:textId="77777777" w:rsidR="00CD74E9" w:rsidRPr="00F4442C" w:rsidRDefault="00CD74E9" w:rsidP="00CD74E9">
      <w:pPr>
        <w:pStyle w:val="PL"/>
      </w:pPr>
      <w:r w:rsidRPr="00F4442C">
        <w:t xml:space="preserve">                    </w:t>
      </w:r>
      <w:r>
        <w:t>a</w:t>
      </w:r>
      <w:r w:rsidRPr="00F4442C">
        <w:t>cknowledged.</w:t>
      </w:r>
    </w:p>
    <w:p w14:paraId="61516E5B" w14:textId="77777777" w:rsidR="00CD74E9" w:rsidRPr="00F4442C" w:rsidRDefault="00CD74E9" w:rsidP="00CD74E9">
      <w:pPr>
        <w:pStyle w:val="PL"/>
      </w:pPr>
      <w:r w:rsidRPr="00F4442C">
        <w:t xml:space="preserve">                '307':</w:t>
      </w:r>
    </w:p>
    <w:p w14:paraId="0C03852F"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7E1913AB" w14:textId="77777777" w:rsidR="00CD74E9" w:rsidRPr="00F4442C" w:rsidRDefault="00CD74E9" w:rsidP="00CD74E9">
      <w:pPr>
        <w:pStyle w:val="PL"/>
      </w:pPr>
      <w:r w:rsidRPr="00F4442C">
        <w:t xml:space="preserve">                '308':</w:t>
      </w:r>
    </w:p>
    <w:p w14:paraId="23147EC9"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64509BA4" w14:textId="77777777" w:rsidR="00CD74E9" w:rsidRPr="00F4442C" w:rsidRDefault="00CD74E9" w:rsidP="00CD74E9">
      <w:pPr>
        <w:pStyle w:val="PL"/>
      </w:pPr>
      <w:r w:rsidRPr="00F4442C">
        <w:t xml:space="preserve">                '400':</w:t>
      </w:r>
    </w:p>
    <w:p w14:paraId="036FCC62" w14:textId="77777777" w:rsidR="00CD74E9" w:rsidRPr="00F4442C" w:rsidRDefault="00CD74E9" w:rsidP="00CD74E9">
      <w:pPr>
        <w:pStyle w:val="PL"/>
      </w:pPr>
      <w:r w:rsidRPr="00F4442C">
        <w:t xml:space="preserve">                  $ref: 'TS29122_CommonData.yaml#/components/responses/400'</w:t>
      </w:r>
    </w:p>
    <w:p w14:paraId="73006AFE" w14:textId="77777777" w:rsidR="00CD74E9" w:rsidRPr="00F4442C" w:rsidRDefault="00CD74E9" w:rsidP="00CD74E9">
      <w:pPr>
        <w:pStyle w:val="PL"/>
      </w:pPr>
      <w:r w:rsidRPr="00F4442C">
        <w:t xml:space="preserve">                '401':</w:t>
      </w:r>
    </w:p>
    <w:p w14:paraId="72159698" w14:textId="77777777" w:rsidR="00CD74E9" w:rsidRPr="00F4442C" w:rsidRDefault="00CD74E9" w:rsidP="00CD74E9">
      <w:pPr>
        <w:pStyle w:val="PL"/>
      </w:pPr>
      <w:r w:rsidRPr="00F4442C">
        <w:t xml:space="preserve">                  $ref: 'TS29122_CommonData.yaml#/components/responses/401'</w:t>
      </w:r>
    </w:p>
    <w:p w14:paraId="413F3D08" w14:textId="77777777" w:rsidR="00CD74E9" w:rsidRPr="00F4442C" w:rsidRDefault="00CD74E9" w:rsidP="00CD74E9">
      <w:pPr>
        <w:pStyle w:val="PL"/>
      </w:pPr>
      <w:r w:rsidRPr="00F4442C">
        <w:t xml:space="preserve">                '403':</w:t>
      </w:r>
    </w:p>
    <w:p w14:paraId="32152078" w14:textId="77777777" w:rsidR="00CD74E9" w:rsidRPr="00F4442C" w:rsidRDefault="00CD74E9" w:rsidP="00CD74E9">
      <w:pPr>
        <w:pStyle w:val="PL"/>
      </w:pPr>
      <w:r w:rsidRPr="00F4442C">
        <w:t xml:space="preserve">                  $ref: 'TS29122_CommonData.yaml#/components/responses/403'</w:t>
      </w:r>
    </w:p>
    <w:p w14:paraId="6F8B56C9" w14:textId="77777777" w:rsidR="00CD74E9" w:rsidRPr="00F4442C" w:rsidRDefault="00CD74E9" w:rsidP="00CD74E9">
      <w:pPr>
        <w:pStyle w:val="PL"/>
      </w:pPr>
      <w:r w:rsidRPr="00F4442C">
        <w:t xml:space="preserve">                '404':</w:t>
      </w:r>
    </w:p>
    <w:p w14:paraId="4F8D49E4" w14:textId="77777777" w:rsidR="00CD74E9" w:rsidRPr="00F4442C" w:rsidRDefault="00CD74E9" w:rsidP="00CD74E9">
      <w:pPr>
        <w:pStyle w:val="PL"/>
      </w:pPr>
      <w:r w:rsidRPr="00F4442C">
        <w:t xml:space="preserve">                  $ref: 'TS29122_CommonData.yaml#/components/responses/404'</w:t>
      </w:r>
    </w:p>
    <w:p w14:paraId="7A5886D1" w14:textId="77777777" w:rsidR="00CD74E9" w:rsidRPr="00F4442C" w:rsidRDefault="00CD74E9" w:rsidP="00CD74E9">
      <w:pPr>
        <w:pStyle w:val="PL"/>
      </w:pPr>
      <w:r w:rsidRPr="00F4442C">
        <w:t xml:space="preserve">                '411':</w:t>
      </w:r>
    </w:p>
    <w:p w14:paraId="3138FBB5" w14:textId="77777777" w:rsidR="00CD74E9" w:rsidRPr="00F4442C" w:rsidRDefault="00CD74E9" w:rsidP="00CD74E9">
      <w:pPr>
        <w:pStyle w:val="PL"/>
      </w:pPr>
      <w:r w:rsidRPr="00F4442C">
        <w:t xml:space="preserve">                  $ref: 'TS29122_CommonData.yaml#/components/responses/411'</w:t>
      </w:r>
    </w:p>
    <w:p w14:paraId="721D2B4A" w14:textId="77777777" w:rsidR="00CD74E9" w:rsidRPr="00F4442C" w:rsidRDefault="00CD74E9" w:rsidP="00CD74E9">
      <w:pPr>
        <w:pStyle w:val="PL"/>
      </w:pPr>
      <w:r w:rsidRPr="00F4442C">
        <w:t xml:space="preserve">                '413':</w:t>
      </w:r>
    </w:p>
    <w:p w14:paraId="64129C3C" w14:textId="77777777" w:rsidR="00CD74E9" w:rsidRPr="00F4442C" w:rsidRDefault="00CD74E9" w:rsidP="00CD74E9">
      <w:pPr>
        <w:pStyle w:val="PL"/>
      </w:pPr>
      <w:r w:rsidRPr="00F4442C">
        <w:t xml:space="preserve">                  $ref: 'TS29122_CommonData.yaml#/components/responses/413'</w:t>
      </w:r>
    </w:p>
    <w:p w14:paraId="3900886F" w14:textId="77777777" w:rsidR="00CD74E9" w:rsidRPr="00F4442C" w:rsidRDefault="00CD74E9" w:rsidP="00CD74E9">
      <w:pPr>
        <w:pStyle w:val="PL"/>
      </w:pPr>
      <w:r w:rsidRPr="00F4442C">
        <w:t xml:space="preserve">                '415':</w:t>
      </w:r>
    </w:p>
    <w:p w14:paraId="647ECD9C" w14:textId="77777777" w:rsidR="00CD74E9" w:rsidRPr="00F4442C" w:rsidRDefault="00CD74E9" w:rsidP="00CD74E9">
      <w:pPr>
        <w:pStyle w:val="PL"/>
      </w:pPr>
      <w:r w:rsidRPr="00F4442C">
        <w:t xml:space="preserve">                  $ref: 'TS29122_CommonData.yaml#/components/responses/415'</w:t>
      </w:r>
    </w:p>
    <w:p w14:paraId="6FA2B7DB" w14:textId="77777777" w:rsidR="00CD74E9" w:rsidRPr="00F4442C" w:rsidRDefault="00CD74E9" w:rsidP="00CD74E9">
      <w:pPr>
        <w:pStyle w:val="PL"/>
      </w:pPr>
      <w:r w:rsidRPr="00F4442C">
        <w:t xml:space="preserve">                '429':</w:t>
      </w:r>
    </w:p>
    <w:p w14:paraId="507432C3" w14:textId="77777777" w:rsidR="00CD74E9" w:rsidRPr="00F4442C" w:rsidRDefault="00CD74E9" w:rsidP="00CD74E9">
      <w:pPr>
        <w:pStyle w:val="PL"/>
      </w:pPr>
      <w:r w:rsidRPr="00F4442C">
        <w:t xml:space="preserve">                  $ref: 'TS29122_CommonData.yaml#/components/responses/429'</w:t>
      </w:r>
    </w:p>
    <w:p w14:paraId="14CC3364" w14:textId="77777777" w:rsidR="00CD74E9" w:rsidRPr="00F4442C" w:rsidRDefault="00CD74E9" w:rsidP="00CD74E9">
      <w:pPr>
        <w:pStyle w:val="PL"/>
      </w:pPr>
      <w:r w:rsidRPr="00F4442C">
        <w:t xml:space="preserve">                '500':</w:t>
      </w:r>
    </w:p>
    <w:p w14:paraId="78DC40EB" w14:textId="77777777" w:rsidR="00CD74E9" w:rsidRPr="00F4442C" w:rsidRDefault="00CD74E9" w:rsidP="00CD74E9">
      <w:pPr>
        <w:pStyle w:val="PL"/>
      </w:pPr>
      <w:r w:rsidRPr="00F4442C">
        <w:t xml:space="preserve">                  $ref: 'TS29122_CommonData.yaml#/components/responses/500'</w:t>
      </w:r>
    </w:p>
    <w:p w14:paraId="34B35D0D" w14:textId="77777777" w:rsidR="00CD74E9" w:rsidRPr="00F4442C" w:rsidRDefault="00CD74E9" w:rsidP="00CD74E9">
      <w:pPr>
        <w:pStyle w:val="PL"/>
      </w:pPr>
      <w:r w:rsidRPr="00F4442C">
        <w:t xml:space="preserve">                '503':</w:t>
      </w:r>
    </w:p>
    <w:p w14:paraId="600581EE" w14:textId="77777777" w:rsidR="00CD74E9" w:rsidRPr="00F4442C" w:rsidRDefault="00CD74E9" w:rsidP="00CD74E9">
      <w:pPr>
        <w:pStyle w:val="PL"/>
      </w:pPr>
      <w:r w:rsidRPr="00F4442C">
        <w:t xml:space="preserve">                  $ref: 'TS29122_CommonData.yaml#/components/responses/503'</w:t>
      </w:r>
    </w:p>
    <w:p w14:paraId="4E5668DE" w14:textId="77777777" w:rsidR="00CD74E9" w:rsidRPr="00F4442C" w:rsidRDefault="00CD74E9" w:rsidP="00CD74E9">
      <w:pPr>
        <w:pStyle w:val="PL"/>
      </w:pPr>
      <w:r w:rsidRPr="00F4442C">
        <w:t xml:space="preserve">                default:</w:t>
      </w:r>
    </w:p>
    <w:p w14:paraId="6401EB95" w14:textId="77777777" w:rsidR="00CD74E9" w:rsidRPr="00F4442C" w:rsidRDefault="00CD74E9" w:rsidP="00CD74E9">
      <w:pPr>
        <w:pStyle w:val="PL"/>
      </w:pPr>
      <w:r w:rsidRPr="00F4442C">
        <w:t xml:space="preserve">                  $ref: 'TS29122_CommonData.yaml#/components/responses/default'</w:t>
      </w:r>
    </w:p>
    <w:p w14:paraId="38B7924A" w14:textId="77777777" w:rsidR="00CD74E9" w:rsidRPr="00F4442C" w:rsidRDefault="00CD74E9" w:rsidP="00CD74E9">
      <w:pPr>
        <w:pStyle w:val="PL"/>
      </w:pPr>
    </w:p>
    <w:p w14:paraId="7573EE95" w14:textId="77777777" w:rsidR="00CD74E9" w:rsidRPr="00F4442C" w:rsidRDefault="00CD74E9" w:rsidP="00CD74E9">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7B94B1D4" w14:textId="77777777" w:rsidR="00CD74E9" w:rsidRPr="00F4442C" w:rsidRDefault="00CD74E9" w:rsidP="00CD74E9">
      <w:pPr>
        <w:pStyle w:val="PL"/>
        <w:rPr>
          <w:lang w:eastAsia="es-ES"/>
        </w:rPr>
      </w:pPr>
      <w:r w:rsidRPr="00F4442C">
        <w:rPr>
          <w:lang w:eastAsia="es-ES"/>
        </w:rPr>
        <w:t xml:space="preserve">    parameters:</w:t>
      </w:r>
    </w:p>
    <w:p w14:paraId="1276FAD8" w14:textId="77777777" w:rsidR="00CD74E9" w:rsidRPr="00F4442C" w:rsidRDefault="00CD74E9" w:rsidP="00CD74E9">
      <w:pPr>
        <w:pStyle w:val="PL"/>
        <w:rPr>
          <w:lang w:eastAsia="es-ES"/>
        </w:rPr>
      </w:pPr>
      <w:r w:rsidRPr="00F4442C">
        <w:rPr>
          <w:lang w:eastAsia="es-ES"/>
        </w:rPr>
        <w:t xml:space="preserve">      - name: </w:t>
      </w:r>
      <w:r>
        <w:t>subsc</w:t>
      </w:r>
      <w:r w:rsidRPr="00F4442C">
        <w:rPr>
          <w:lang w:eastAsia="es-ES"/>
        </w:rPr>
        <w:t>Id</w:t>
      </w:r>
    </w:p>
    <w:p w14:paraId="7981E870" w14:textId="77777777" w:rsidR="00CD74E9" w:rsidRPr="00F4442C" w:rsidRDefault="00CD74E9" w:rsidP="00CD74E9">
      <w:pPr>
        <w:pStyle w:val="PL"/>
        <w:rPr>
          <w:lang w:eastAsia="es-ES"/>
        </w:rPr>
      </w:pPr>
      <w:r w:rsidRPr="00F4442C">
        <w:rPr>
          <w:lang w:eastAsia="es-ES"/>
        </w:rPr>
        <w:t xml:space="preserve">        in: path</w:t>
      </w:r>
    </w:p>
    <w:p w14:paraId="07BF04D5" w14:textId="77777777" w:rsidR="00CD74E9" w:rsidRPr="00F4442C" w:rsidRDefault="00CD74E9" w:rsidP="00CD74E9">
      <w:pPr>
        <w:pStyle w:val="PL"/>
        <w:rPr>
          <w:lang w:eastAsia="es-ES"/>
        </w:rPr>
      </w:pPr>
      <w:r w:rsidRPr="00F4442C">
        <w:rPr>
          <w:lang w:eastAsia="es-ES"/>
        </w:rPr>
        <w:t xml:space="preserve">        description: &gt;</w:t>
      </w:r>
    </w:p>
    <w:p w14:paraId="46290179" w14:textId="77777777" w:rsidR="00CD74E9" w:rsidRPr="00F4442C" w:rsidRDefault="00CD74E9" w:rsidP="00CD74E9">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2E2A4B3C" w14:textId="77777777" w:rsidR="00CD74E9" w:rsidRPr="00F4442C" w:rsidRDefault="00CD74E9" w:rsidP="00CD74E9">
      <w:pPr>
        <w:pStyle w:val="PL"/>
        <w:rPr>
          <w:lang w:eastAsia="es-ES"/>
        </w:rPr>
      </w:pPr>
      <w:r w:rsidRPr="00F4442C">
        <w:rPr>
          <w:lang w:eastAsia="es-ES"/>
        </w:rPr>
        <w:t xml:space="preserve">        required: true</w:t>
      </w:r>
    </w:p>
    <w:p w14:paraId="27951331" w14:textId="77777777" w:rsidR="00CD74E9" w:rsidRPr="00F4442C" w:rsidRDefault="00CD74E9" w:rsidP="00CD74E9">
      <w:pPr>
        <w:pStyle w:val="PL"/>
        <w:rPr>
          <w:lang w:eastAsia="es-ES"/>
        </w:rPr>
      </w:pPr>
      <w:r w:rsidRPr="00F4442C">
        <w:rPr>
          <w:lang w:eastAsia="es-ES"/>
        </w:rPr>
        <w:t xml:space="preserve">        schema:</w:t>
      </w:r>
    </w:p>
    <w:p w14:paraId="1D0E02D7" w14:textId="77777777" w:rsidR="00CD74E9" w:rsidRPr="00F4442C" w:rsidRDefault="00CD74E9" w:rsidP="00CD74E9">
      <w:pPr>
        <w:pStyle w:val="PL"/>
        <w:rPr>
          <w:lang w:eastAsia="es-ES"/>
        </w:rPr>
      </w:pPr>
      <w:r w:rsidRPr="00F4442C">
        <w:rPr>
          <w:lang w:eastAsia="es-ES"/>
        </w:rPr>
        <w:t xml:space="preserve">          type: string</w:t>
      </w:r>
    </w:p>
    <w:p w14:paraId="3D8FA2E2" w14:textId="77777777" w:rsidR="00CD74E9" w:rsidRPr="00F4442C" w:rsidRDefault="00CD74E9" w:rsidP="00CD74E9">
      <w:pPr>
        <w:pStyle w:val="PL"/>
        <w:rPr>
          <w:lang w:eastAsia="es-ES"/>
        </w:rPr>
      </w:pPr>
    </w:p>
    <w:p w14:paraId="4A689B75" w14:textId="77777777" w:rsidR="00CD74E9" w:rsidRPr="00F4442C" w:rsidRDefault="00CD74E9" w:rsidP="00CD74E9">
      <w:pPr>
        <w:pStyle w:val="PL"/>
        <w:rPr>
          <w:lang w:eastAsia="es-ES"/>
        </w:rPr>
      </w:pPr>
      <w:r w:rsidRPr="00F4442C">
        <w:rPr>
          <w:lang w:eastAsia="es-ES"/>
        </w:rPr>
        <w:t xml:space="preserve">    get:</w:t>
      </w:r>
    </w:p>
    <w:p w14:paraId="2A20ABCD" w14:textId="77777777" w:rsidR="00CD74E9" w:rsidRPr="00F4442C" w:rsidRDefault="00CD74E9" w:rsidP="00CD74E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426B9836" w14:textId="77777777" w:rsidR="00CD74E9" w:rsidRPr="00F4442C" w:rsidRDefault="00CD74E9" w:rsidP="00CD74E9">
      <w:pPr>
        <w:pStyle w:val="PL"/>
        <w:rPr>
          <w:rFonts w:cs="Courier New"/>
          <w:szCs w:val="16"/>
        </w:rPr>
      </w:pPr>
      <w:r w:rsidRPr="00F4442C">
        <w:rPr>
          <w:rFonts w:cs="Courier New"/>
          <w:szCs w:val="16"/>
        </w:rPr>
        <w:t xml:space="preserve">      operationId: GetInd</w:t>
      </w:r>
      <w:r>
        <w:t>ServProvSubsc</w:t>
      </w:r>
    </w:p>
    <w:p w14:paraId="34BB270F" w14:textId="77777777" w:rsidR="00CD74E9" w:rsidRPr="00F4442C" w:rsidRDefault="00CD74E9" w:rsidP="00CD74E9">
      <w:pPr>
        <w:pStyle w:val="PL"/>
        <w:rPr>
          <w:rFonts w:cs="Courier New"/>
          <w:szCs w:val="16"/>
        </w:rPr>
      </w:pPr>
      <w:r w:rsidRPr="00F4442C">
        <w:rPr>
          <w:rFonts w:cs="Courier New"/>
          <w:szCs w:val="16"/>
        </w:rPr>
        <w:t xml:space="preserve">      tags:</w:t>
      </w:r>
    </w:p>
    <w:p w14:paraId="0AD64351" w14:textId="77777777" w:rsidR="00CD74E9" w:rsidRPr="00F4442C" w:rsidRDefault="00CD74E9" w:rsidP="00CD74E9">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58E13E3C" w14:textId="77777777" w:rsidR="00CD74E9" w:rsidRPr="00F4442C" w:rsidRDefault="00CD74E9" w:rsidP="00CD74E9">
      <w:pPr>
        <w:pStyle w:val="PL"/>
        <w:rPr>
          <w:lang w:eastAsia="es-ES"/>
        </w:rPr>
      </w:pPr>
      <w:r w:rsidRPr="00F4442C">
        <w:rPr>
          <w:lang w:eastAsia="es-ES"/>
        </w:rPr>
        <w:t xml:space="preserve">      responses:</w:t>
      </w:r>
    </w:p>
    <w:p w14:paraId="541D6C65" w14:textId="77777777" w:rsidR="00CD74E9" w:rsidRPr="00F4442C" w:rsidRDefault="00CD74E9" w:rsidP="00CD74E9">
      <w:pPr>
        <w:pStyle w:val="PL"/>
        <w:rPr>
          <w:lang w:eastAsia="es-ES"/>
        </w:rPr>
      </w:pPr>
      <w:r w:rsidRPr="00F4442C">
        <w:rPr>
          <w:lang w:eastAsia="es-ES"/>
        </w:rPr>
        <w:t xml:space="preserve">        '200':</w:t>
      </w:r>
    </w:p>
    <w:p w14:paraId="07D44E6A" w14:textId="77777777" w:rsidR="00CD74E9" w:rsidRPr="00F4442C" w:rsidRDefault="00CD74E9" w:rsidP="00CD74E9">
      <w:pPr>
        <w:pStyle w:val="PL"/>
        <w:rPr>
          <w:lang w:eastAsia="es-ES"/>
        </w:rPr>
      </w:pPr>
      <w:r w:rsidRPr="00F4442C">
        <w:rPr>
          <w:lang w:eastAsia="es-ES"/>
        </w:rPr>
        <w:t xml:space="preserve">          description: &gt;</w:t>
      </w:r>
    </w:p>
    <w:p w14:paraId="76D0E550" w14:textId="77777777" w:rsidR="00CD74E9" w:rsidRDefault="00CD74E9" w:rsidP="00CD74E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46FA1FBB" w14:textId="77777777" w:rsidR="00CD74E9" w:rsidRDefault="00CD74E9" w:rsidP="00CD74E9">
      <w:pPr>
        <w:pStyle w:val="PL"/>
      </w:pPr>
      <w:r>
        <w:t xml:space="preserve">            returned.</w:t>
      </w:r>
    </w:p>
    <w:p w14:paraId="04A0118B" w14:textId="77777777" w:rsidR="00CD74E9" w:rsidRPr="00F4442C" w:rsidRDefault="00CD74E9" w:rsidP="00CD74E9">
      <w:pPr>
        <w:pStyle w:val="PL"/>
        <w:rPr>
          <w:lang w:eastAsia="es-ES"/>
        </w:rPr>
      </w:pPr>
      <w:r w:rsidRPr="00F4442C">
        <w:rPr>
          <w:lang w:eastAsia="es-ES"/>
        </w:rPr>
        <w:t xml:space="preserve">          content:</w:t>
      </w:r>
    </w:p>
    <w:p w14:paraId="0BCDB55A" w14:textId="77777777" w:rsidR="00CD74E9" w:rsidRPr="00F4442C" w:rsidRDefault="00CD74E9" w:rsidP="00CD74E9">
      <w:pPr>
        <w:pStyle w:val="PL"/>
        <w:rPr>
          <w:lang w:eastAsia="es-ES"/>
        </w:rPr>
      </w:pPr>
      <w:r w:rsidRPr="00F4442C">
        <w:rPr>
          <w:lang w:eastAsia="es-ES"/>
        </w:rPr>
        <w:t xml:space="preserve">            application/json:</w:t>
      </w:r>
    </w:p>
    <w:p w14:paraId="6DB2E57B" w14:textId="77777777" w:rsidR="00CD74E9" w:rsidRPr="00F4442C" w:rsidRDefault="00CD74E9" w:rsidP="00CD74E9">
      <w:pPr>
        <w:pStyle w:val="PL"/>
        <w:rPr>
          <w:lang w:eastAsia="es-ES"/>
        </w:rPr>
      </w:pPr>
      <w:r w:rsidRPr="00F4442C">
        <w:rPr>
          <w:lang w:eastAsia="es-ES"/>
        </w:rPr>
        <w:t xml:space="preserve">              schema:</w:t>
      </w:r>
    </w:p>
    <w:p w14:paraId="031A8AD6"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2C4CDDA1" w14:textId="77777777" w:rsidR="00CD74E9" w:rsidRPr="00F4442C" w:rsidRDefault="00CD74E9" w:rsidP="00CD74E9">
      <w:pPr>
        <w:pStyle w:val="PL"/>
      </w:pPr>
      <w:r w:rsidRPr="00F4442C">
        <w:t xml:space="preserve">        '307':</w:t>
      </w:r>
    </w:p>
    <w:p w14:paraId="1BDF3193"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5C7D94D7" w14:textId="77777777" w:rsidR="00CD74E9" w:rsidRPr="00F4442C" w:rsidRDefault="00CD74E9" w:rsidP="00CD74E9">
      <w:pPr>
        <w:pStyle w:val="PL"/>
      </w:pPr>
      <w:r w:rsidRPr="00F4442C">
        <w:t xml:space="preserve">        '308':</w:t>
      </w:r>
    </w:p>
    <w:p w14:paraId="58C3DE09"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6D29E89E" w14:textId="77777777" w:rsidR="00CD74E9" w:rsidRPr="00F4442C" w:rsidRDefault="00CD74E9" w:rsidP="00CD74E9">
      <w:pPr>
        <w:pStyle w:val="PL"/>
        <w:rPr>
          <w:lang w:eastAsia="es-ES"/>
        </w:rPr>
      </w:pPr>
      <w:r w:rsidRPr="00F4442C">
        <w:rPr>
          <w:lang w:eastAsia="es-ES"/>
        </w:rPr>
        <w:t xml:space="preserve">        '400':</w:t>
      </w:r>
    </w:p>
    <w:p w14:paraId="7BCDDE12" w14:textId="77777777" w:rsidR="00CD74E9" w:rsidRPr="00F4442C" w:rsidRDefault="00CD74E9" w:rsidP="00CD74E9">
      <w:pPr>
        <w:pStyle w:val="PL"/>
        <w:rPr>
          <w:lang w:eastAsia="es-ES"/>
        </w:rPr>
      </w:pPr>
      <w:r w:rsidRPr="00F4442C">
        <w:rPr>
          <w:lang w:eastAsia="es-ES"/>
        </w:rPr>
        <w:t xml:space="preserve">          $ref: 'TS29122_CommonData.yaml#/components/responses/400'</w:t>
      </w:r>
    </w:p>
    <w:p w14:paraId="23CD4F4D" w14:textId="77777777" w:rsidR="00CD74E9" w:rsidRPr="00F4442C" w:rsidRDefault="00CD74E9" w:rsidP="00CD74E9">
      <w:pPr>
        <w:pStyle w:val="PL"/>
        <w:rPr>
          <w:lang w:eastAsia="es-ES"/>
        </w:rPr>
      </w:pPr>
      <w:r w:rsidRPr="00F4442C">
        <w:rPr>
          <w:lang w:eastAsia="es-ES"/>
        </w:rPr>
        <w:t xml:space="preserve">        '401':</w:t>
      </w:r>
    </w:p>
    <w:p w14:paraId="16681311" w14:textId="77777777" w:rsidR="00CD74E9" w:rsidRPr="00F4442C" w:rsidRDefault="00CD74E9" w:rsidP="00CD74E9">
      <w:pPr>
        <w:pStyle w:val="PL"/>
        <w:rPr>
          <w:lang w:eastAsia="es-ES"/>
        </w:rPr>
      </w:pPr>
      <w:r w:rsidRPr="00F4442C">
        <w:rPr>
          <w:lang w:eastAsia="es-ES"/>
        </w:rPr>
        <w:t xml:space="preserve">          $ref: 'TS29122_CommonData.yaml#/components/responses/401'</w:t>
      </w:r>
    </w:p>
    <w:p w14:paraId="31B041B4" w14:textId="77777777" w:rsidR="00CD74E9" w:rsidRPr="00F4442C" w:rsidRDefault="00CD74E9" w:rsidP="00CD74E9">
      <w:pPr>
        <w:pStyle w:val="PL"/>
        <w:rPr>
          <w:lang w:eastAsia="es-ES"/>
        </w:rPr>
      </w:pPr>
      <w:r w:rsidRPr="00F4442C">
        <w:rPr>
          <w:lang w:eastAsia="es-ES"/>
        </w:rPr>
        <w:t xml:space="preserve">        '403':</w:t>
      </w:r>
    </w:p>
    <w:p w14:paraId="51D557A7" w14:textId="77777777" w:rsidR="00CD74E9" w:rsidRPr="00F4442C" w:rsidRDefault="00CD74E9" w:rsidP="00CD74E9">
      <w:pPr>
        <w:pStyle w:val="PL"/>
        <w:rPr>
          <w:lang w:eastAsia="es-ES"/>
        </w:rPr>
      </w:pPr>
      <w:r w:rsidRPr="00F4442C">
        <w:rPr>
          <w:lang w:eastAsia="es-ES"/>
        </w:rPr>
        <w:t xml:space="preserve">          $ref: 'TS29122_CommonData.yaml#/components/responses/403'</w:t>
      </w:r>
    </w:p>
    <w:p w14:paraId="00908387" w14:textId="77777777" w:rsidR="00CD74E9" w:rsidRPr="00F4442C" w:rsidRDefault="00CD74E9" w:rsidP="00CD74E9">
      <w:pPr>
        <w:pStyle w:val="PL"/>
        <w:rPr>
          <w:lang w:eastAsia="es-ES"/>
        </w:rPr>
      </w:pPr>
      <w:r w:rsidRPr="00F4442C">
        <w:rPr>
          <w:lang w:eastAsia="es-ES"/>
        </w:rPr>
        <w:t xml:space="preserve">        '404':</w:t>
      </w:r>
    </w:p>
    <w:p w14:paraId="43128E10" w14:textId="77777777" w:rsidR="00CD74E9" w:rsidRPr="00F4442C" w:rsidRDefault="00CD74E9" w:rsidP="00CD74E9">
      <w:pPr>
        <w:pStyle w:val="PL"/>
        <w:rPr>
          <w:lang w:eastAsia="es-ES"/>
        </w:rPr>
      </w:pPr>
      <w:r w:rsidRPr="00F4442C">
        <w:rPr>
          <w:lang w:eastAsia="es-ES"/>
        </w:rPr>
        <w:t xml:space="preserve">          $ref: 'TS29122_CommonData.yaml#/components/responses/404'</w:t>
      </w:r>
    </w:p>
    <w:p w14:paraId="39E0C23F" w14:textId="77777777" w:rsidR="00CD74E9" w:rsidRPr="00F4442C" w:rsidRDefault="00CD74E9" w:rsidP="00CD74E9">
      <w:pPr>
        <w:pStyle w:val="PL"/>
        <w:rPr>
          <w:lang w:eastAsia="es-ES"/>
        </w:rPr>
      </w:pPr>
      <w:r w:rsidRPr="00F4442C">
        <w:rPr>
          <w:lang w:eastAsia="es-ES"/>
        </w:rPr>
        <w:t xml:space="preserve">        '406':</w:t>
      </w:r>
    </w:p>
    <w:p w14:paraId="7E88C64C" w14:textId="77777777" w:rsidR="00CD74E9" w:rsidRPr="00F4442C" w:rsidRDefault="00CD74E9" w:rsidP="00CD74E9">
      <w:pPr>
        <w:pStyle w:val="PL"/>
        <w:rPr>
          <w:lang w:eastAsia="es-ES"/>
        </w:rPr>
      </w:pPr>
      <w:r w:rsidRPr="00F4442C">
        <w:rPr>
          <w:lang w:eastAsia="es-ES"/>
        </w:rPr>
        <w:t xml:space="preserve">          $ref: 'TS29122_CommonData.yaml#/components/responses/406'</w:t>
      </w:r>
    </w:p>
    <w:p w14:paraId="602C4286" w14:textId="77777777" w:rsidR="00CD74E9" w:rsidRPr="00F4442C" w:rsidRDefault="00CD74E9" w:rsidP="00CD74E9">
      <w:pPr>
        <w:pStyle w:val="PL"/>
        <w:rPr>
          <w:lang w:eastAsia="es-ES"/>
        </w:rPr>
      </w:pPr>
      <w:r w:rsidRPr="00F4442C">
        <w:rPr>
          <w:lang w:eastAsia="es-ES"/>
        </w:rPr>
        <w:t xml:space="preserve">        '429':</w:t>
      </w:r>
    </w:p>
    <w:p w14:paraId="1D0104B2" w14:textId="77777777" w:rsidR="00CD74E9" w:rsidRPr="00F4442C" w:rsidRDefault="00CD74E9" w:rsidP="00CD74E9">
      <w:pPr>
        <w:pStyle w:val="PL"/>
        <w:rPr>
          <w:lang w:eastAsia="es-ES"/>
        </w:rPr>
      </w:pPr>
      <w:r w:rsidRPr="00F4442C">
        <w:rPr>
          <w:lang w:eastAsia="es-ES"/>
        </w:rPr>
        <w:t xml:space="preserve">          $ref: 'TS29122_CommonData.yaml#/components/responses/429'</w:t>
      </w:r>
    </w:p>
    <w:p w14:paraId="4B1DD75D" w14:textId="77777777" w:rsidR="00CD74E9" w:rsidRPr="00F4442C" w:rsidRDefault="00CD74E9" w:rsidP="00CD74E9">
      <w:pPr>
        <w:pStyle w:val="PL"/>
        <w:rPr>
          <w:lang w:eastAsia="es-ES"/>
        </w:rPr>
      </w:pPr>
      <w:r w:rsidRPr="00F4442C">
        <w:rPr>
          <w:lang w:eastAsia="es-ES"/>
        </w:rPr>
        <w:t xml:space="preserve">        '500':</w:t>
      </w:r>
    </w:p>
    <w:p w14:paraId="52DBD530" w14:textId="77777777" w:rsidR="00CD74E9" w:rsidRPr="00F4442C" w:rsidRDefault="00CD74E9" w:rsidP="00CD74E9">
      <w:pPr>
        <w:pStyle w:val="PL"/>
        <w:rPr>
          <w:lang w:eastAsia="es-ES"/>
        </w:rPr>
      </w:pPr>
      <w:r w:rsidRPr="00F4442C">
        <w:rPr>
          <w:lang w:eastAsia="es-ES"/>
        </w:rPr>
        <w:t xml:space="preserve">          $ref: 'TS29122_CommonData.yaml#/components/responses/500'</w:t>
      </w:r>
    </w:p>
    <w:p w14:paraId="568E7A70" w14:textId="77777777" w:rsidR="00CD74E9" w:rsidRPr="00F4442C" w:rsidRDefault="00CD74E9" w:rsidP="00CD74E9">
      <w:pPr>
        <w:pStyle w:val="PL"/>
        <w:rPr>
          <w:lang w:eastAsia="es-ES"/>
        </w:rPr>
      </w:pPr>
      <w:r w:rsidRPr="00F4442C">
        <w:rPr>
          <w:lang w:eastAsia="es-ES"/>
        </w:rPr>
        <w:t xml:space="preserve">        '503':</w:t>
      </w:r>
    </w:p>
    <w:p w14:paraId="32FBF906" w14:textId="77777777" w:rsidR="00CD74E9" w:rsidRPr="00F4442C" w:rsidRDefault="00CD74E9" w:rsidP="00CD74E9">
      <w:pPr>
        <w:pStyle w:val="PL"/>
        <w:rPr>
          <w:lang w:eastAsia="es-ES"/>
        </w:rPr>
      </w:pPr>
      <w:r w:rsidRPr="00F4442C">
        <w:rPr>
          <w:lang w:eastAsia="es-ES"/>
        </w:rPr>
        <w:t xml:space="preserve">          $ref: 'TS29122_CommonData.yaml#/components/responses/503'</w:t>
      </w:r>
    </w:p>
    <w:p w14:paraId="078D28F6" w14:textId="77777777" w:rsidR="00CD74E9" w:rsidRPr="00F4442C" w:rsidRDefault="00CD74E9" w:rsidP="00CD74E9">
      <w:pPr>
        <w:pStyle w:val="PL"/>
        <w:rPr>
          <w:lang w:eastAsia="es-ES"/>
        </w:rPr>
      </w:pPr>
      <w:r w:rsidRPr="00F4442C">
        <w:rPr>
          <w:lang w:eastAsia="es-ES"/>
        </w:rPr>
        <w:t xml:space="preserve">        default:</w:t>
      </w:r>
    </w:p>
    <w:p w14:paraId="4D69074F" w14:textId="77777777" w:rsidR="00CD74E9" w:rsidRPr="00F4442C" w:rsidRDefault="00CD74E9" w:rsidP="00CD74E9">
      <w:pPr>
        <w:pStyle w:val="PL"/>
        <w:rPr>
          <w:lang w:eastAsia="es-ES"/>
        </w:rPr>
      </w:pPr>
      <w:r w:rsidRPr="00F4442C">
        <w:rPr>
          <w:lang w:eastAsia="es-ES"/>
        </w:rPr>
        <w:t xml:space="preserve">          $ref: 'TS29122_CommonData.yaml#/components/responses/default'</w:t>
      </w:r>
    </w:p>
    <w:p w14:paraId="514A4667" w14:textId="77777777" w:rsidR="00CD74E9" w:rsidRPr="00F4442C" w:rsidRDefault="00CD74E9" w:rsidP="00CD74E9">
      <w:pPr>
        <w:pStyle w:val="PL"/>
        <w:rPr>
          <w:lang w:eastAsia="es-ES"/>
        </w:rPr>
      </w:pPr>
    </w:p>
    <w:p w14:paraId="297BBC0E" w14:textId="77777777" w:rsidR="00CD74E9" w:rsidRPr="00F4442C" w:rsidRDefault="00CD74E9" w:rsidP="00CD74E9">
      <w:pPr>
        <w:pStyle w:val="PL"/>
        <w:rPr>
          <w:lang w:eastAsia="es-ES"/>
        </w:rPr>
      </w:pPr>
      <w:r w:rsidRPr="00F4442C">
        <w:rPr>
          <w:lang w:eastAsia="es-ES"/>
        </w:rPr>
        <w:t xml:space="preserve">    put:</w:t>
      </w:r>
    </w:p>
    <w:p w14:paraId="0AEA2860" w14:textId="77777777" w:rsidR="00CD74E9" w:rsidRPr="00F4442C" w:rsidRDefault="00CD74E9" w:rsidP="00CD74E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41BA2B2" w14:textId="77777777" w:rsidR="00CD74E9" w:rsidRPr="00F4442C" w:rsidRDefault="00CD74E9" w:rsidP="00CD74E9">
      <w:pPr>
        <w:pStyle w:val="PL"/>
        <w:rPr>
          <w:rFonts w:cs="Courier New"/>
          <w:szCs w:val="16"/>
        </w:rPr>
      </w:pPr>
      <w:r w:rsidRPr="00F4442C">
        <w:rPr>
          <w:rFonts w:cs="Courier New"/>
          <w:szCs w:val="16"/>
        </w:rPr>
        <w:t xml:space="preserve">      operationId: UpdateInd</w:t>
      </w:r>
      <w:r>
        <w:t>ServProvSubsc</w:t>
      </w:r>
    </w:p>
    <w:p w14:paraId="433D6CDE" w14:textId="77777777" w:rsidR="00CD74E9" w:rsidRPr="00F4442C" w:rsidRDefault="00CD74E9" w:rsidP="00CD74E9">
      <w:pPr>
        <w:pStyle w:val="PL"/>
        <w:rPr>
          <w:rFonts w:cs="Courier New"/>
          <w:szCs w:val="16"/>
        </w:rPr>
      </w:pPr>
      <w:r w:rsidRPr="00F4442C">
        <w:rPr>
          <w:rFonts w:cs="Courier New"/>
          <w:szCs w:val="16"/>
        </w:rPr>
        <w:t xml:space="preserve">      tags:</w:t>
      </w:r>
    </w:p>
    <w:p w14:paraId="26865133" w14:textId="77777777" w:rsidR="00CD74E9" w:rsidRPr="00F4442C" w:rsidRDefault="00CD74E9" w:rsidP="00CD74E9">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9E5CF1F" w14:textId="77777777" w:rsidR="00CD74E9" w:rsidRPr="00F4442C" w:rsidRDefault="00CD74E9" w:rsidP="00CD74E9">
      <w:pPr>
        <w:pStyle w:val="PL"/>
      </w:pPr>
      <w:r w:rsidRPr="00F4442C">
        <w:t xml:space="preserve">      requestBody:</w:t>
      </w:r>
    </w:p>
    <w:p w14:paraId="50479793" w14:textId="77777777" w:rsidR="00CD74E9" w:rsidRPr="00F4442C" w:rsidRDefault="00CD74E9" w:rsidP="00CD74E9">
      <w:pPr>
        <w:pStyle w:val="PL"/>
      </w:pPr>
      <w:r w:rsidRPr="00F4442C">
        <w:t xml:space="preserve">        required: true</w:t>
      </w:r>
    </w:p>
    <w:p w14:paraId="658ECEE6" w14:textId="77777777" w:rsidR="00CD74E9" w:rsidRPr="00F4442C" w:rsidRDefault="00CD74E9" w:rsidP="00CD74E9">
      <w:pPr>
        <w:pStyle w:val="PL"/>
      </w:pPr>
      <w:r w:rsidRPr="00F4442C">
        <w:t xml:space="preserve">        content:</w:t>
      </w:r>
    </w:p>
    <w:p w14:paraId="32A427FF" w14:textId="77777777" w:rsidR="00CD74E9" w:rsidRPr="00F4442C" w:rsidRDefault="00CD74E9" w:rsidP="00CD74E9">
      <w:pPr>
        <w:pStyle w:val="PL"/>
      </w:pPr>
      <w:r w:rsidRPr="00F4442C">
        <w:t xml:space="preserve">          application/json:</w:t>
      </w:r>
    </w:p>
    <w:p w14:paraId="5E9F1E54" w14:textId="77777777" w:rsidR="00CD74E9" w:rsidRPr="00F4442C" w:rsidRDefault="00CD74E9" w:rsidP="00CD74E9">
      <w:pPr>
        <w:pStyle w:val="PL"/>
      </w:pPr>
      <w:r w:rsidRPr="00F4442C">
        <w:t xml:space="preserve">            schema:</w:t>
      </w:r>
    </w:p>
    <w:p w14:paraId="195B5B4D"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0CA6A31" w14:textId="77777777" w:rsidR="00CD74E9" w:rsidRPr="00F4442C" w:rsidRDefault="00CD74E9" w:rsidP="00CD74E9">
      <w:pPr>
        <w:pStyle w:val="PL"/>
        <w:rPr>
          <w:lang w:eastAsia="es-ES"/>
        </w:rPr>
      </w:pPr>
      <w:r w:rsidRPr="00F4442C">
        <w:rPr>
          <w:lang w:eastAsia="es-ES"/>
        </w:rPr>
        <w:t xml:space="preserve">      responses:</w:t>
      </w:r>
    </w:p>
    <w:p w14:paraId="5058D61B" w14:textId="77777777" w:rsidR="00CD74E9" w:rsidRPr="00F4442C" w:rsidRDefault="00CD74E9" w:rsidP="00CD74E9">
      <w:pPr>
        <w:pStyle w:val="PL"/>
      </w:pPr>
      <w:r w:rsidRPr="00F4442C">
        <w:t xml:space="preserve">        '200':</w:t>
      </w:r>
    </w:p>
    <w:p w14:paraId="7B1AB0C2" w14:textId="77777777" w:rsidR="00CD74E9" w:rsidRPr="00F4442C" w:rsidRDefault="00CD74E9" w:rsidP="00CD74E9">
      <w:pPr>
        <w:pStyle w:val="PL"/>
        <w:rPr>
          <w:lang w:eastAsia="zh-CN"/>
        </w:rPr>
      </w:pPr>
      <w:r w:rsidRPr="00F4442C">
        <w:t xml:space="preserve">          description: </w:t>
      </w:r>
      <w:r w:rsidRPr="00F4442C">
        <w:rPr>
          <w:lang w:eastAsia="zh-CN"/>
        </w:rPr>
        <w:t>&gt;</w:t>
      </w:r>
    </w:p>
    <w:p w14:paraId="49FBF258" w14:textId="77777777" w:rsidR="00CD74E9" w:rsidRDefault="00CD74E9" w:rsidP="00CD74E9">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618CFB26" w14:textId="77777777" w:rsidR="00CD74E9" w:rsidRPr="00F4442C" w:rsidRDefault="00CD74E9" w:rsidP="00CD74E9">
      <w:pPr>
        <w:pStyle w:val="PL"/>
      </w:pPr>
      <w:r>
        <w:t xml:space="preserve">           </w:t>
      </w:r>
      <w:r w:rsidRPr="00F4442C">
        <w:t xml:space="preserve"> </w:t>
      </w:r>
      <w:r>
        <w:t>and a representation</w:t>
      </w:r>
      <w:r w:rsidRPr="00F4442C">
        <w:t xml:space="preserve"> of the updated resource shall be returned in the response body.</w:t>
      </w:r>
    </w:p>
    <w:p w14:paraId="788BD132" w14:textId="77777777" w:rsidR="00CD74E9" w:rsidRPr="00F4442C" w:rsidRDefault="00CD74E9" w:rsidP="00CD74E9">
      <w:pPr>
        <w:pStyle w:val="PL"/>
      </w:pPr>
      <w:r w:rsidRPr="00F4442C">
        <w:t xml:space="preserve">          content:</w:t>
      </w:r>
    </w:p>
    <w:p w14:paraId="26E556B0" w14:textId="77777777" w:rsidR="00CD74E9" w:rsidRPr="00F4442C" w:rsidRDefault="00CD74E9" w:rsidP="00CD74E9">
      <w:pPr>
        <w:pStyle w:val="PL"/>
      </w:pPr>
      <w:r w:rsidRPr="00F4442C">
        <w:t xml:space="preserve">            application/json:</w:t>
      </w:r>
    </w:p>
    <w:p w14:paraId="473B6A97" w14:textId="77777777" w:rsidR="00CD74E9" w:rsidRPr="00F4442C" w:rsidRDefault="00CD74E9" w:rsidP="00CD74E9">
      <w:pPr>
        <w:pStyle w:val="PL"/>
      </w:pPr>
      <w:r w:rsidRPr="00F4442C">
        <w:t xml:space="preserve">              schema:</w:t>
      </w:r>
    </w:p>
    <w:p w14:paraId="4D74F5BA"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1B03B65E" w14:textId="77777777" w:rsidR="00CD74E9" w:rsidRDefault="00CD74E9" w:rsidP="00CD74E9">
      <w:pPr>
        <w:pStyle w:val="PL"/>
        <w:rPr>
          <w:lang w:eastAsia="es-ES"/>
        </w:rPr>
      </w:pPr>
      <w:r>
        <w:rPr>
          <w:lang w:eastAsia="es-ES"/>
        </w:rPr>
        <w:t xml:space="preserve">        '204':</w:t>
      </w:r>
    </w:p>
    <w:p w14:paraId="7877E6CC" w14:textId="77777777" w:rsidR="00CD74E9" w:rsidRDefault="00CD74E9" w:rsidP="00CD74E9">
      <w:pPr>
        <w:pStyle w:val="PL"/>
        <w:rPr>
          <w:lang w:eastAsia="zh-CN"/>
        </w:rPr>
      </w:pPr>
      <w:r>
        <w:rPr>
          <w:lang w:eastAsia="es-ES"/>
        </w:rPr>
        <w:t xml:space="preserve">          description: </w:t>
      </w:r>
      <w:r>
        <w:rPr>
          <w:lang w:eastAsia="zh-CN"/>
        </w:rPr>
        <w:t>&gt;</w:t>
      </w:r>
    </w:p>
    <w:p w14:paraId="2ADE1839" w14:textId="77777777" w:rsidR="00CD74E9" w:rsidRDefault="00CD74E9" w:rsidP="00CD74E9">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2553FCC7" w14:textId="77777777" w:rsidR="00CD74E9" w:rsidRDefault="00CD74E9" w:rsidP="00CD74E9">
      <w:pPr>
        <w:pStyle w:val="PL"/>
      </w:pPr>
      <w:r>
        <w:t xml:space="preserve">            updated and no content is returned in the response body.</w:t>
      </w:r>
    </w:p>
    <w:p w14:paraId="22152F5E" w14:textId="77777777" w:rsidR="00CD74E9" w:rsidRPr="00F4442C" w:rsidRDefault="00CD74E9" w:rsidP="00CD74E9">
      <w:pPr>
        <w:pStyle w:val="PL"/>
      </w:pPr>
      <w:r w:rsidRPr="00F4442C">
        <w:t xml:space="preserve">        '307':</w:t>
      </w:r>
    </w:p>
    <w:p w14:paraId="21C6F128"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681E545C" w14:textId="77777777" w:rsidR="00CD74E9" w:rsidRPr="00F4442C" w:rsidRDefault="00CD74E9" w:rsidP="00CD74E9">
      <w:pPr>
        <w:pStyle w:val="PL"/>
      </w:pPr>
      <w:r w:rsidRPr="00F4442C">
        <w:t xml:space="preserve">        '308':</w:t>
      </w:r>
    </w:p>
    <w:p w14:paraId="6E973C8A"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3AFA6249" w14:textId="77777777" w:rsidR="00CD74E9" w:rsidRPr="00F4442C" w:rsidRDefault="00CD74E9" w:rsidP="00CD74E9">
      <w:pPr>
        <w:pStyle w:val="PL"/>
        <w:rPr>
          <w:lang w:eastAsia="es-ES"/>
        </w:rPr>
      </w:pPr>
      <w:r w:rsidRPr="00F4442C">
        <w:rPr>
          <w:lang w:eastAsia="es-ES"/>
        </w:rPr>
        <w:t xml:space="preserve">        '400':</w:t>
      </w:r>
    </w:p>
    <w:p w14:paraId="32995094" w14:textId="77777777" w:rsidR="00CD74E9" w:rsidRPr="00F4442C" w:rsidRDefault="00CD74E9" w:rsidP="00CD74E9">
      <w:pPr>
        <w:pStyle w:val="PL"/>
        <w:rPr>
          <w:lang w:eastAsia="es-ES"/>
        </w:rPr>
      </w:pPr>
      <w:r w:rsidRPr="00F4442C">
        <w:rPr>
          <w:lang w:eastAsia="es-ES"/>
        </w:rPr>
        <w:t xml:space="preserve">          $ref: 'TS29122_CommonData.yaml#/components/responses/400'</w:t>
      </w:r>
    </w:p>
    <w:p w14:paraId="3EB5113C" w14:textId="77777777" w:rsidR="00CD74E9" w:rsidRPr="00F4442C" w:rsidRDefault="00CD74E9" w:rsidP="00CD74E9">
      <w:pPr>
        <w:pStyle w:val="PL"/>
        <w:rPr>
          <w:lang w:eastAsia="es-ES"/>
        </w:rPr>
      </w:pPr>
      <w:r w:rsidRPr="00F4442C">
        <w:rPr>
          <w:lang w:eastAsia="es-ES"/>
        </w:rPr>
        <w:t xml:space="preserve">        '401':</w:t>
      </w:r>
    </w:p>
    <w:p w14:paraId="436311F9" w14:textId="77777777" w:rsidR="00CD74E9" w:rsidRPr="00F4442C" w:rsidRDefault="00CD74E9" w:rsidP="00CD74E9">
      <w:pPr>
        <w:pStyle w:val="PL"/>
        <w:rPr>
          <w:lang w:eastAsia="es-ES"/>
        </w:rPr>
      </w:pPr>
      <w:r w:rsidRPr="00F4442C">
        <w:rPr>
          <w:lang w:eastAsia="es-ES"/>
        </w:rPr>
        <w:t xml:space="preserve">          $ref: 'TS29122_CommonData.yaml#/components/responses/401'</w:t>
      </w:r>
    </w:p>
    <w:p w14:paraId="4AB55BDE" w14:textId="77777777" w:rsidR="00CD74E9" w:rsidRPr="00F4442C" w:rsidRDefault="00CD74E9" w:rsidP="00CD74E9">
      <w:pPr>
        <w:pStyle w:val="PL"/>
        <w:rPr>
          <w:lang w:eastAsia="es-ES"/>
        </w:rPr>
      </w:pPr>
      <w:r w:rsidRPr="00F4442C">
        <w:rPr>
          <w:lang w:eastAsia="es-ES"/>
        </w:rPr>
        <w:t xml:space="preserve">        '403':</w:t>
      </w:r>
    </w:p>
    <w:p w14:paraId="2A922865" w14:textId="77777777" w:rsidR="00CD74E9" w:rsidRPr="00F4442C" w:rsidRDefault="00CD74E9" w:rsidP="00CD74E9">
      <w:pPr>
        <w:pStyle w:val="PL"/>
        <w:rPr>
          <w:lang w:eastAsia="es-ES"/>
        </w:rPr>
      </w:pPr>
      <w:r w:rsidRPr="00F4442C">
        <w:rPr>
          <w:lang w:eastAsia="es-ES"/>
        </w:rPr>
        <w:t xml:space="preserve">          $ref: 'TS29122_CommonData.yaml#/components/responses/403'</w:t>
      </w:r>
    </w:p>
    <w:p w14:paraId="44246EE0" w14:textId="77777777" w:rsidR="00CD74E9" w:rsidRPr="00F4442C" w:rsidRDefault="00CD74E9" w:rsidP="00CD74E9">
      <w:pPr>
        <w:pStyle w:val="PL"/>
        <w:rPr>
          <w:lang w:eastAsia="es-ES"/>
        </w:rPr>
      </w:pPr>
      <w:r w:rsidRPr="00F4442C">
        <w:rPr>
          <w:lang w:eastAsia="es-ES"/>
        </w:rPr>
        <w:t xml:space="preserve">        '404':</w:t>
      </w:r>
    </w:p>
    <w:p w14:paraId="44BE6C74" w14:textId="77777777" w:rsidR="00CD74E9" w:rsidRPr="00F4442C" w:rsidRDefault="00CD74E9" w:rsidP="00CD74E9">
      <w:pPr>
        <w:pStyle w:val="PL"/>
        <w:rPr>
          <w:lang w:eastAsia="es-ES"/>
        </w:rPr>
      </w:pPr>
      <w:r w:rsidRPr="00F4442C">
        <w:rPr>
          <w:lang w:eastAsia="es-ES"/>
        </w:rPr>
        <w:t xml:space="preserve">          $ref: 'TS29122_CommonData.yaml#/components/responses/404'</w:t>
      </w:r>
    </w:p>
    <w:p w14:paraId="58537941" w14:textId="77777777" w:rsidR="00CD74E9" w:rsidRPr="00F4442C" w:rsidRDefault="00CD74E9" w:rsidP="00CD74E9">
      <w:pPr>
        <w:pStyle w:val="PL"/>
        <w:rPr>
          <w:lang w:eastAsia="es-ES"/>
        </w:rPr>
      </w:pPr>
      <w:r w:rsidRPr="00F4442C">
        <w:rPr>
          <w:lang w:eastAsia="es-ES"/>
        </w:rPr>
        <w:t xml:space="preserve">        '406':</w:t>
      </w:r>
    </w:p>
    <w:p w14:paraId="155F87A9" w14:textId="77777777" w:rsidR="00CD74E9" w:rsidRPr="00F4442C" w:rsidRDefault="00CD74E9" w:rsidP="00CD74E9">
      <w:pPr>
        <w:pStyle w:val="PL"/>
        <w:rPr>
          <w:lang w:eastAsia="es-ES"/>
        </w:rPr>
      </w:pPr>
      <w:r w:rsidRPr="00F4442C">
        <w:rPr>
          <w:lang w:eastAsia="es-ES"/>
        </w:rPr>
        <w:t xml:space="preserve">          $ref: 'TS29122_CommonData.yaml#/components/responses/406'</w:t>
      </w:r>
    </w:p>
    <w:p w14:paraId="0CE41818" w14:textId="77777777" w:rsidR="00CD74E9" w:rsidRPr="00F4442C" w:rsidRDefault="00CD74E9" w:rsidP="00CD74E9">
      <w:pPr>
        <w:pStyle w:val="PL"/>
        <w:rPr>
          <w:lang w:eastAsia="es-ES"/>
        </w:rPr>
      </w:pPr>
      <w:r w:rsidRPr="00F4442C">
        <w:rPr>
          <w:lang w:eastAsia="es-ES"/>
        </w:rPr>
        <w:t xml:space="preserve">        '429':</w:t>
      </w:r>
    </w:p>
    <w:p w14:paraId="257CFEF4" w14:textId="77777777" w:rsidR="00CD74E9" w:rsidRPr="00F4442C" w:rsidRDefault="00CD74E9" w:rsidP="00CD74E9">
      <w:pPr>
        <w:pStyle w:val="PL"/>
        <w:rPr>
          <w:lang w:eastAsia="es-ES"/>
        </w:rPr>
      </w:pPr>
      <w:r w:rsidRPr="00F4442C">
        <w:rPr>
          <w:lang w:eastAsia="es-ES"/>
        </w:rPr>
        <w:t xml:space="preserve">          $ref: 'TS29122_CommonData.yaml#/components/responses/429'</w:t>
      </w:r>
    </w:p>
    <w:p w14:paraId="474D8CE3" w14:textId="77777777" w:rsidR="00CD74E9" w:rsidRPr="00F4442C" w:rsidRDefault="00CD74E9" w:rsidP="00CD74E9">
      <w:pPr>
        <w:pStyle w:val="PL"/>
        <w:rPr>
          <w:lang w:eastAsia="es-ES"/>
        </w:rPr>
      </w:pPr>
      <w:r w:rsidRPr="00F4442C">
        <w:rPr>
          <w:lang w:eastAsia="es-ES"/>
        </w:rPr>
        <w:t xml:space="preserve">        '500':</w:t>
      </w:r>
    </w:p>
    <w:p w14:paraId="0522CDCA" w14:textId="77777777" w:rsidR="00CD74E9" w:rsidRPr="00F4442C" w:rsidRDefault="00CD74E9" w:rsidP="00CD74E9">
      <w:pPr>
        <w:pStyle w:val="PL"/>
        <w:rPr>
          <w:lang w:eastAsia="es-ES"/>
        </w:rPr>
      </w:pPr>
      <w:r w:rsidRPr="00F4442C">
        <w:rPr>
          <w:lang w:eastAsia="es-ES"/>
        </w:rPr>
        <w:t xml:space="preserve">          $ref: 'TS29122_CommonData.yaml#/components/responses/500'</w:t>
      </w:r>
    </w:p>
    <w:p w14:paraId="233D7263" w14:textId="77777777" w:rsidR="00CD74E9" w:rsidRPr="00F4442C" w:rsidRDefault="00CD74E9" w:rsidP="00CD74E9">
      <w:pPr>
        <w:pStyle w:val="PL"/>
        <w:rPr>
          <w:lang w:eastAsia="es-ES"/>
        </w:rPr>
      </w:pPr>
      <w:r w:rsidRPr="00F4442C">
        <w:rPr>
          <w:lang w:eastAsia="es-ES"/>
        </w:rPr>
        <w:t xml:space="preserve">        '503':</w:t>
      </w:r>
    </w:p>
    <w:p w14:paraId="0759F5B1" w14:textId="77777777" w:rsidR="00CD74E9" w:rsidRPr="00F4442C" w:rsidRDefault="00CD74E9" w:rsidP="00CD74E9">
      <w:pPr>
        <w:pStyle w:val="PL"/>
        <w:rPr>
          <w:lang w:eastAsia="es-ES"/>
        </w:rPr>
      </w:pPr>
      <w:r w:rsidRPr="00F4442C">
        <w:rPr>
          <w:lang w:eastAsia="es-ES"/>
        </w:rPr>
        <w:t xml:space="preserve">          $ref: 'TS29122_CommonData.yaml#/components/responses/503'</w:t>
      </w:r>
    </w:p>
    <w:p w14:paraId="213343D8" w14:textId="77777777" w:rsidR="00CD74E9" w:rsidRPr="00F4442C" w:rsidRDefault="00CD74E9" w:rsidP="00CD74E9">
      <w:pPr>
        <w:pStyle w:val="PL"/>
        <w:rPr>
          <w:lang w:eastAsia="es-ES"/>
        </w:rPr>
      </w:pPr>
      <w:r w:rsidRPr="00F4442C">
        <w:rPr>
          <w:lang w:eastAsia="es-ES"/>
        </w:rPr>
        <w:t xml:space="preserve">        default:</w:t>
      </w:r>
    </w:p>
    <w:p w14:paraId="46BE8651" w14:textId="77777777" w:rsidR="00CD74E9" w:rsidRPr="00F4442C" w:rsidRDefault="00CD74E9" w:rsidP="00CD74E9">
      <w:pPr>
        <w:pStyle w:val="PL"/>
        <w:rPr>
          <w:lang w:eastAsia="es-ES"/>
        </w:rPr>
      </w:pPr>
      <w:r w:rsidRPr="00F4442C">
        <w:rPr>
          <w:lang w:eastAsia="es-ES"/>
        </w:rPr>
        <w:t xml:space="preserve">          $ref: 'TS29122_CommonData.yaml#/components/responses/default'</w:t>
      </w:r>
    </w:p>
    <w:p w14:paraId="1633AAE5" w14:textId="77777777" w:rsidR="00CD74E9" w:rsidRPr="00F4442C" w:rsidRDefault="00CD74E9" w:rsidP="00CD74E9">
      <w:pPr>
        <w:pStyle w:val="PL"/>
        <w:rPr>
          <w:lang w:eastAsia="es-ES"/>
        </w:rPr>
      </w:pPr>
    </w:p>
    <w:p w14:paraId="572FC205" w14:textId="77777777" w:rsidR="00CD74E9" w:rsidRPr="00F4442C" w:rsidRDefault="00CD74E9" w:rsidP="00CD74E9">
      <w:pPr>
        <w:pStyle w:val="PL"/>
        <w:rPr>
          <w:lang w:eastAsia="es-ES"/>
        </w:rPr>
      </w:pPr>
      <w:r w:rsidRPr="00F4442C">
        <w:rPr>
          <w:lang w:eastAsia="es-ES"/>
        </w:rPr>
        <w:t xml:space="preserve">    patch:</w:t>
      </w:r>
    </w:p>
    <w:p w14:paraId="5E3327CF" w14:textId="77777777" w:rsidR="00CD74E9" w:rsidRPr="00F4442C" w:rsidRDefault="00CD74E9" w:rsidP="00CD74E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6B8B22E9" w14:textId="77777777" w:rsidR="00CD74E9" w:rsidRPr="00F4442C" w:rsidRDefault="00CD74E9" w:rsidP="00CD74E9">
      <w:pPr>
        <w:pStyle w:val="PL"/>
        <w:rPr>
          <w:rFonts w:cs="Courier New"/>
          <w:szCs w:val="16"/>
        </w:rPr>
      </w:pPr>
      <w:r w:rsidRPr="00F4442C">
        <w:rPr>
          <w:rFonts w:cs="Courier New"/>
          <w:szCs w:val="16"/>
        </w:rPr>
        <w:t xml:space="preserve">      operationId: ModifyInd</w:t>
      </w:r>
      <w:r>
        <w:t>ServProvSubsc</w:t>
      </w:r>
    </w:p>
    <w:p w14:paraId="53C7485E" w14:textId="77777777" w:rsidR="00CD74E9" w:rsidRPr="00F4442C" w:rsidRDefault="00CD74E9" w:rsidP="00CD74E9">
      <w:pPr>
        <w:pStyle w:val="PL"/>
        <w:rPr>
          <w:rFonts w:cs="Courier New"/>
          <w:szCs w:val="16"/>
        </w:rPr>
      </w:pPr>
      <w:r w:rsidRPr="00F4442C">
        <w:rPr>
          <w:rFonts w:cs="Courier New"/>
          <w:szCs w:val="16"/>
        </w:rPr>
        <w:t xml:space="preserve">      tags:</w:t>
      </w:r>
    </w:p>
    <w:p w14:paraId="1F302494" w14:textId="77777777" w:rsidR="00CD74E9" w:rsidRPr="00F4442C" w:rsidRDefault="00CD74E9" w:rsidP="00CD74E9">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14F800DC" w14:textId="77777777" w:rsidR="00CD74E9" w:rsidRPr="00F4442C" w:rsidRDefault="00CD74E9" w:rsidP="00CD74E9">
      <w:pPr>
        <w:pStyle w:val="PL"/>
      </w:pPr>
      <w:r w:rsidRPr="00F4442C">
        <w:t xml:space="preserve">      requestBody:</w:t>
      </w:r>
    </w:p>
    <w:p w14:paraId="0945A927" w14:textId="77777777" w:rsidR="00CD74E9" w:rsidRPr="00F4442C" w:rsidRDefault="00CD74E9" w:rsidP="00CD74E9">
      <w:pPr>
        <w:pStyle w:val="PL"/>
      </w:pPr>
      <w:r w:rsidRPr="00F4442C">
        <w:t xml:space="preserve">        required: true</w:t>
      </w:r>
    </w:p>
    <w:p w14:paraId="5076FD9B" w14:textId="77777777" w:rsidR="00CD74E9" w:rsidRPr="00F4442C" w:rsidRDefault="00CD74E9" w:rsidP="00CD74E9">
      <w:pPr>
        <w:pStyle w:val="PL"/>
      </w:pPr>
      <w:r w:rsidRPr="00F4442C">
        <w:t xml:space="preserve">        content:</w:t>
      </w:r>
    </w:p>
    <w:p w14:paraId="7FEC053C" w14:textId="77777777" w:rsidR="00CD74E9" w:rsidRPr="00F4442C" w:rsidRDefault="00CD74E9" w:rsidP="00CD74E9">
      <w:pPr>
        <w:pStyle w:val="PL"/>
        <w:rPr>
          <w:lang w:val="en-US"/>
        </w:rPr>
      </w:pPr>
      <w:r w:rsidRPr="00F4442C">
        <w:rPr>
          <w:lang w:val="en-US"/>
        </w:rPr>
        <w:t xml:space="preserve">          application/merge-patch+json:</w:t>
      </w:r>
    </w:p>
    <w:p w14:paraId="1C91DE83" w14:textId="77777777" w:rsidR="00CD74E9" w:rsidRPr="00F4442C" w:rsidRDefault="00CD74E9" w:rsidP="00CD74E9">
      <w:pPr>
        <w:pStyle w:val="PL"/>
      </w:pPr>
      <w:r w:rsidRPr="00F4442C">
        <w:t xml:space="preserve">            schema:</w:t>
      </w:r>
    </w:p>
    <w:p w14:paraId="23120A0E"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061872FC" w14:textId="77777777" w:rsidR="00CD74E9" w:rsidRPr="00F4442C" w:rsidRDefault="00CD74E9" w:rsidP="00CD74E9">
      <w:pPr>
        <w:pStyle w:val="PL"/>
        <w:rPr>
          <w:lang w:eastAsia="es-ES"/>
        </w:rPr>
      </w:pPr>
      <w:r w:rsidRPr="00F4442C">
        <w:rPr>
          <w:lang w:eastAsia="es-ES"/>
        </w:rPr>
        <w:t xml:space="preserve">      responses:</w:t>
      </w:r>
    </w:p>
    <w:p w14:paraId="72FFF45A" w14:textId="77777777" w:rsidR="00CD74E9" w:rsidRPr="00F4442C" w:rsidRDefault="00CD74E9" w:rsidP="00CD74E9">
      <w:pPr>
        <w:pStyle w:val="PL"/>
      </w:pPr>
      <w:r w:rsidRPr="00F4442C">
        <w:t xml:space="preserve">        '200':</w:t>
      </w:r>
    </w:p>
    <w:p w14:paraId="604E137C" w14:textId="77777777" w:rsidR="00CD74E9" w:rsidRPr="00F4442C" w:rsidRDefault="00CD74E9" w:rsidP="00CD74E9">
      <w:pPr>
        <w:pStyle w:val="PL"/>
        <w:rPr>
          <w:lang w:eastAsia="zh-CN"/>
        </w:rPr>
      </w:pPr>
      <w:r w:rsidRPr="00F4442C">
        <w:t xml:space="preserve">          description: </w:t>
      </w:r>
      <w:r w:rsidRPr="00F4442C">
        <w:rPr>
          <w:lang w:eastAsia="zh-CN"/>
        </w:rPr>
        <w:t>&gt;</w:t>
      </w:r>
    </w:p>
    <w:p w14:paraId="2E4E6061" w14:textId="77777777" w:rsidR="00CD74E9" w:rsidRDefault="00CD74E9" w:rsidP="00CD74E9">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0FD42509" w14:textId="77777777" w:rsidR="00CD74E9" w:rsidRPr="00F4442C" w:rsidRDefault="00CD74E9" w:rsidP="00CD74E9">
      <w:pPr>
        <w:pStyle w:val="PL"/>
      </w:pPr>
      <w:r>
        <w:t xml:space="preserve">           </w:t>
      </w:r>
      <w:r w:rsidRPr="00F4442C">
        <w:t xml:space="preserve"> </w:t>
      </w:r>
      <w:r>
        <w:t>and a representation</w:t>
      </w:r>
      <w:r w:rsidRPr="00F4442C">
        <w:t xml:space="preserve"> of the updated resource shall be returned in the response body.</w:t>
      </w:r>
    </w:p>
    <w:p w14:paraId="589D7BCC" w14:textId="77777777" w:rsidR="00CD74E9" w:rsidRPr="00F4442C" w:rsidRDefault="00CD74E9" w:rsidP="00CD74E9">
      <w:pPr>
        <w:pStyle w:val="PL"/>
      </w:pPr>
      <w:r w:rsidRPr="00F4442C">
        <w:t xml:space="preserve">          content:</w:t>
      </w:r>
    </w:p>
    <w:p w14:paraId="2CA31D6C" w14:textId="77777777" w:rsidR="00CD74E9" w:rsidRPr="00F4442C" w:rsidRDefault="00CD74E9" w:rsidP="00CD74E9">
      <w:pPr>
        <w:pStyle w:val="PL"/>
      </w:pPr>
      <w:r w:rsidRPr="00F4442C">
        <w:t xml:space="preserve">            application/json:</w:t>
      </w:r>
    </w:p>
    <w:p w14:paraId="08AC89AF" w14:textId="77777777" w:rsidR="00CD74E9" w:rsidRPr="00F4442C" w:rsidRDefault="00CD74E9" w:rsidP="00CD74E9">
      <w:pPr>
        <w:pStyle w:val="PL"/>
      </w:pPr>
      <w:r w:rsidRPr="00F4442C">
        <w:t xml:space="preserve">              schema:</w:t>
      </w:r>
    </w:p>
    <w:p w14:paraId="5E2AC30F"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2989F10A" w14:textId="77777777" w:rsidR="00CD74E9" w:rsidRDefault="00CD74E9" w:rsidP="00CD74E9">
      <w:pPr>
        <w:pStyle w:val="PL"/>
        <w:rPr>
          <w:lang w:eastAsia="es-ES"/>
        </w:rPr>
      </w:pPr>
      <w:r>
        <w:rPr>
          <w:lang w:eastAsia="es-ES"/>
        </w:rPr>
        <w:t xml:space="preserve">        '204':</w:t>
      </w:r>
    </w:p>
    <w:p w14:paraId="2BF0D743" w14:textId="77777777" w:rsidR="00CD74E9" w:rsidRDefault="00CD74E9" w:rsidP="00CD74E9">
      <w:pPr>
        <w:pStyle w:val="PL"/>
        <w:rPr>
          <w:lang w:eastAsia="zh-CN"/>
        </w:rPr>
      </w:pPr>
      <w:r>
        <w:rPr>
          <w:lang w:eastAsia="es-ES"/>
        </w:rPr>
        <w:t xml:space="preserve">          description: </w:t>
      </w:r>
      <w:r>
        <w:rPr>
          <w:lang w:eastAsia="zh-CN"/>
        </w:rPr>
        <w:t>&gt;</w:t>
      </w:r>
    </w:p>
    <w:p w14:paraId="517EFBE2" w14:textId="77777777" w:rsidR="00CD74E9" w:rsidRDefault="00CD74E9" w:rsidP="00CD74E9">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0F91DF14" w14:textId="77777777" w:rsidR="00CD74E9" w:rsidRDefault="00CD74E9" w:rsidP="00CD74E9">
      <w:pPr>
        <w:pStyle w:val="PL"/>
      </w:pPr>
      <w:r>
        <w:t xml:space="preserve">            modified and no content is returned in the response body.</w:t>
      </w:r>
    </w:p>
    <w:p w14:paraId="6A27AACD" w14:textId="77777777" w:rsidR="00CD74E9" w:rsidRPr="00F4442C" w:rsidRDefault="00CD74E9" w:rsidP="00CD74E9">
      <w:pPr>
        <w:pStyle w:val="PL"/>
      </w:pPr>
      <w:r w:rsidRPr="00F4442C">
        <w:t xml:space="preserve">        '307':</w:t>
      </w:r>
    </w:p>
    <w:p w14:paraId="0ED05E95"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6AC92104" w14:textId="77777777" w:rsidR="00CD74E9" w:rsidRPr="00F4442C" w:rsidRDefault="00CD74E9" w:rsidP="00CD74E9">
      <w:pPr>
        <w:pStyle w:val="PL"/>
      </w:pPr>
      <w:r w:rsidRPr="00F4442C">
        <w:t xml:space="preserve">        '308':</w:t>
      </w:r>
    </w:p>
    <w:p w14:paraId="41047AB5"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63E44D17" w14:textId="77777777" w:rsidR="00CD74E9" w:rsidRPr="00F4442C" w:rsidRDefault="00CD74E9" w:rsidP="00CD74E9">
      <w:pPr>
        <w:pStyle w:val="PL"/>
        <w:rPr>
          <w:lang w:eastAsia="es-ES"/>
        </w:rPr>
      </w:pPr>
      <w:r w:rsidRPr="00F4442C">
        <w:rPr>
          <w:lang w:eastAsia="es-ES"/>
        </w:rPr>
        <w:t xml:space="preserve">        '400':</w:t>
      </w:r>
    </w:p>
    <w:p w14:paraId="486E554E" w14:textId="77777777" w:rsidR="00CD74E9" w:rsidRPr="00F4442C" w:rsidRDefault="00CD74E9" w:rsidP="00CD74E9">
      <w:pPr>
        <w:pStyle w:val="PL"/>
        <w:rPr>
          <w:lang w:eastAsia="es-ES"/>
        </w:rPr>
      </w:pPr>
      <w:r w:rsidRPr="00F4442C">
        <w:rPr>
          <w:lang w:eastAsia="es-ES"/>
        </w:rPr>
        <w:t xml:space="preserve">          $ref: 'TS29122_CommonData.yaml#/components/responses/400'</w:t>
      </w:r>
    </w:p>
    <w:p w14:paraId="4BCB6508" w14:textId="77777777" w:rsidR="00CD74E9" w:rsidRPr="00F4442C" w:rsidRDefault="00CD74E9" w:rsidP="00CD74E9">
      <w:pPr>
        <w:pStyle w:val="PL"/>
        <w:rPr>
          <w:lang w:eastAsia="es-ES"/>
        </w:rPr>
      </w:pPr>
      <w:r w:rsidRPr="00F4442C">
        <w:rPr>
          <w:lang w:eastAsia="es-ES"/>
        </w:rPr>
        <w:t xml:space="preserve">        '401':</w:t>
      </w:r>
    </w:p>
    <w:p w14:paraId="54EFB9A0" w14:textId="77777777" w:rsidR="00CD74E9" w:rsidRPr="00F4442C" w:rsidRDefault="00CD74E9" w:rsidP="00CD74E9">
      <w:pPr>
        <w:pStyle w:val="PL"/>
        <w:rPr>
          <w:lang w:eastAsia="es-ES"/>
        </w:rPr>
      </w:pPr>
      <w:r w:rsidRPr="00F4442C">
        <w:rPr>
          <w:lang w:eastAsia="es-ES"/>
        </w:rPr>
        <w:t xml:space="preserve">          $ref: 'TS29122_CommonData.yaml#/components/responses/401'</w:t>
      </w:r>
    </w:p>
    <w:p w14:paraId="0BB1012D" w14:textId="77777777" w:rsidR="00CD74E9" w:rsidRPr="00F4442C" w:rsidRDefault="00CD74E9" w:rsidP="00CD74E9">
      <w:pPr>
        <w:pStyle w:val="PL"/>
        <w:rPr>
          <w:lang w:eastAsia="es-ES"/>
        </w:rPr>
      </w:pPr>
      <w:r w:rsidRPr="00F4442C">
        <w:rPr>
          <w:lang w:eastAsia="es-ES"/>
        </w:rPr>
        <w:t xml:space="preserve">        '403':</w:t>
      </w:r>
    </w:p>
    <w:p w14:paraId="2086CADB" w14:textId="77777777" w:rsidR="00CD74E9" w:rsidRPr="00F4442C" w:rsidRDefault="00CD74E9" w:rsidP="00CD74E9">
      <w:pPr>
        <w:pStyle w:val="PL"/>
        <w:rPr>
          <w:lang w:eastAsia="es-ES"/>
        </w:rPr>
      </w:pPr>
      <w:r w:rsidRPr="00F4442C">
        <w:rPr>
          <w:lang w:eastAsia="es-ES"/>
        </w:rPr>
        <w:t xml:space="preserve">          $ref: 'TS29122_CommonData.yaml#/components/responses/403'</w:t>
      </w:r>
    </w:p>
    <w:p w14:paraId="6E20ED2D" w14:textId="77777777" w:rsidR="00CD74E9" w:rsidRPr="00F4442C" w:rsidRDefault="00CD74E9" w:rsidP="00CD74E9">
      <w:pPr>
        <w:pStyle w:val="PL"/>
        <w:rPr>
          <w:lang w:eastAsia="es-ES"/>
        </w:rPr>
      </w:pPr>
      <w:r w:rsidRPr="00F4442C">
        <w:rPr>
          <w:lang w:eastAsia="es-ES"/>
        </w:rPr>
        <w:t xml:space="preserve">        '404':</w:t>
      </w:r>
    </w:p>
    <w:p w14:paraId="0037CB57" w14:textId="77777777" w:rsidR="00CD74E9" w:rsidRPr="00F4442C" w:rsidRDefault="00CD74E9" w:rsidP="00CD74E9">
      <w:pPr>
        <w:pStyle w:val="PL"/>
        <w:rPr>
          <w:lang w:eastAsia="es-ES"/>
        </w:rPr>
      </w:pPr>
      <w:r w:rsidRPr="00F4442C">
        <w:rPr>
          <w:lang w:eastAsia="es-ES"/>
        </w:rPr>
        <w:t xml:space="preserve">          $ref: 'TS29122_CommonData.yaml#/components/responses/404'</w:t>
      </w:r>
    </w:p>
    <w:p w14:paraId="778082F9" w14:textId="77777777" w:rsidR="00CD74E9" w:rsidRPr="00F4442C" w:rsidRDefault="00CD74E9" w:rsidP="00CD74E9">
      <w:pPr>
        <w:pStyle w:val="PL"/>
        <w:rPr>
          <w:lang w:eastAsia="es-ES"/>
        </w:rPr>
      </w:pPr>
      <w:r w:rsidRPr="00F4442C">
        <w:rPr>
          <w:lang w:eastAsia="es-ES"/>
        </w:rPr>
        <w:t xml:space="preserve">        '406':</w:t>
      </w:r>
    </w:p>
    <w:p w14:paraId="182D7768" w14:textId="77777777" w:rsidR="00CD74E9" w:rsidRPr="00F4442C" w:rsidRDefault="00CD74E9" w:rsidP="00CD74E9">
      <w:pPr>
        <w:pStyle w:val="PL"/>
        <w:rPr>
          <w:lang w:eastAsia="es-ES"/>
        </w:rPr>
      </w:pPr>
      <w:r w:rsidRPr="00F4442C">
        <w:rPr>
          <w:lang w:eastAsia="es-ES"/>
        </w:rPr>
        <w:t xml:space="preserve">          $ref: 'TS29122_CommonData.yaml#/components/responses/406'</w:t>
      </w:r>
    </w:p>
    <w:p w14:paraId="234A96B1" w14:textId="77777777" w:rsidR="00CD74E9" w:rsidRPr="00F4442C" w:rsidRDefault="00CD74E9" w:rsidP="00CD74E9">
      <w:pPr>
        <w:pStyle w:val="PL"/>
        <w:rPr>
          <w:lang w:eastAsia="es-ES"/>
        </w:rPr>
      </w:pPr>
      <w:r w:rsidRPr="00F4442C">
        <w:rPr>
          <w:lang w:eastAsia="es-ES"/>
        </w:rPr>
        <w:t xml:space="preserve">        '429':</w:t>
      </w:r>
    </w:p>
    <w:p w14:paraId="7F83C9D5" w14:textId="77777777" w:rsidR="00CD74E9" w:rsidRPr="00F4442C" w:rsidRDefault="00CD74E9" w:rsidP="00CD74E9">
      <w:pPr>
        <w:pStyle w:val="PL"/>
        <w:rPr>
          <w:lang w:eastAsia="es-ES"/>
        </w:rPr>
      </w:pPr>
      <w:r w:rsidRPr="00F4442C">
        <w:rPr>
          <w:lang w:eastAsia="es-ES"/>
        </w:rPr>
        <w:t xml:space="preserve">          $ref: 'TS29122_CommonData.yaml#/components/responses/429'</w:t>
      </w:r>
    </w:p>
    <w:p w14:paraId="7DE2DFCB" w14:textId="77777777" w:rsidR="00CD74E9" w:rsidRPr="00F4442C" w:rsidRDefault="00CD74E9" w:rsidP="00CD74E9">
      <w:pPr>
        <w:pStyle w:val="PL"/>
        <w:rPr>
          <w:lang w:eastAsia="es-ES"/>
        </w:rPr>
      </w:pPr>
      <w:r w:rsidRPr="00F4442C">
        <w:rPr>
          <w:lang w:eastAsia="es-ES"/>
        </w:rPr>
        <w:t xml:space="preserve">        '500':</w:t>
      </w:r>
    </w:p>
    <w:p w14:paraId="03B072D9" w14:textId="77777777" w:rsidR="00CD74E9" w:rsidRPr="00F4442C" w:rsidRDefault="00CD74E9" w:rsidP="00CD74E9">
      <w:pPr>
        <w:pStyle w:val="PL"/>
        <w:rPr>
          <w:lang w:eastAsia="es-ES"/>
        </w:rPr>
      </w:pPr>
      <w:r w:rsidRPr="00F4442C">
        <w:rPr>
          <w:lang w:eastAsia="es-ES"/>
        </w:rPr>
        <w:t xml:space="preserve">          $ref: 'TS29122_CommonData.yaml#/components/responses/500'</w:t>
      </w:r>
    </w:p>
    <w:p w14:paraId="2332AB4D" w14:textId="77777777" w:rsidR="00CD74E9" w:rsidRPr="00F4442C" w:rsidRDefault="00CD74E9" w:rsidP="00CD74E9">
      <w:pPr>
        <w:pStyle w:val="PL"/>
        <w:rPr>
          <w:lang w:eastAsia="es-ES"/>
        </w:rPr>
      </w:pPr>
      <w:r w:rsidRPr="00F4442C">
        <w:rPr>
          <w:lang w:eastAsia="es-ES"/>
        </w:rPr>
        <w:t xml:space="preserve">        '503':</w:t>
      </w:r>
    </w:p>
    <w:p w14:paraId="69E272DA" w14:textId="77777777" w:rsidR="00CD74E9" w:rsidRPr="00F4442C" w:rsidRDefault="00CD74E9" w:rsidP="00CD74E9">
      <w:pPr>
        <w:pStyle w:val="PL"/>
        <w:rPr>
          <w:lang w:eastAsia="es-ES"/>
        </w:rPr>
      </w:pPr>
      <w:r w:rsidRPr="00F4442C">
        <w:rPr>
          <w:lang w:eastAsia="es-ES"/>
        </w:rPr>
        <w:t xml:space="preserve">          $ref: 'TS29122_CommonData.yaml#/components/responses/503'</w:t>
      </w:r>
    </w:p>
    <w:p w14:paraId="2F5CF2C8" w14:textId="77777777" w:rsidR="00CD74E9" w:rsidRPr="00F4442C" w:rsidRDefault="00CD74E9" w:rsidP="00CD74E9">
      <w:pPr>
        <w:pStyle w:val="PL"/>
        <w:rPr>
          <w:lang w:eastAsia="es-ES"/>
        </w:rPr>
      </w:pPr>
      <w:r w:rsidRPr="00F4442C">
        <w:rPr>
          <w:lang w:eastAsia="es-ES"/>
        </w:rPr>
        <w:t xml:space="preserve">        default:</w:t>
      </w:r>
    </w:p>
    <w:p w14:paraId="1BDAB77A" w14:textId="77777777" w:rsidR="00CD74E9" w:rsidRPr="00F4442C" w:rsidRDefault="00CD74E9" w:rsidP="00CD74E9">
      <w:pPr>
        <w:pStyle w:val="PL"/>
        <w:rPr>
          <w:lang w:eastAsia="es-ES"/>
        </w:rPr>
      </w:pPr>
      <w:r w:rsidRPr="00F4442C">
        <w:rPr>
          <w:lang w:eastAsia="es-ES"/>
        </w:rPr>
        <w:t xml:space="preserve">          $ref: 'TS29122_CommonData.yaml#/components/responses/default'</w:t>
      </w:r>
    </w:p>
    <w:p w14:paraId="30BD8E7A" w14:textId="77777777" w:rsidR="00CD74E9" w:rsidRPr="00F4442C" w:rsidRDefault="00CD74E9" w:rsidP="00CD74E9">
      <w:pPr>
        <w:pStyle w:val="PL"/>
        <w:rPr>
          <w:lang w:eastAsia="es-ES"/>
        </w:rPr>
      </w:pPr>
    </w:p>
    <w:p w14:paraId="730F98E9" w14:textId="77777777" w:rsidR="00CD74E9" w:rsidRPr="00F4442C" w:rsidRDefault="00CD74E9" w:rsidP="00CD74E9">
      <w:pPr>
        <w:pStyle w:val="PL"/>
        <w:rPr>
          <w:lang w:eastAsia="es-ES"/>
        </w:rPr>
      </w:pPr>
      <w:r w:rsidRPr="00F4442C">
        <w:rPr>
          <w:lang w:eastAsia="es-ES"/>
        </w:rPr>
        <w:t xml:space="preserve">    delete:</w:t>
      </w:r>
    </w:p>
    <w:p w14:paraId="386A247F" w14:textId="77777777" w:rsidR="00CD74E9" w:rsidRPr="00F4442C" w:rsidRDefault="00CD74E9" w:rsidP="00CD74E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B06EDBB" w14:textId="77777777" w:rsidR="00CD74E9" w:rsidRPr="00F4442C" w:rsidRDefault="00CD74E9" w:rsidP="00CD74E9">
      <w:pPr>
        <w:pStyle w:val="PL"/>
        <w:rPr>
          <w:rFonts w:cs="Courier New"/>
          <w:szCs w:val="16"/>
        </w:rPr>
      </w:pPr>
      <w:r w:rsidRPr="00F4442C">
        <w:rPr>
          <w:rFonts w:cs="Courier New"/>
          <w:szCs w:val="16"/>
        </w:rPr>
        <w:t xml:space="preserve">      operationId: DeleteInd</w:t>
      </w:r>
      <w:r>
        <w:t>ServProvSubsc</w:t>
      </w:r>
    </w:p>
    <w:p w14:paraId="33DB17B8" w14:textId="77777777" w:rsidR="00CD74E9" w:rsidRPr="00F4442C" w:rsidRDefault="00CD74E9" w:rsidP="00CD74E9">
      <w:pPr>
        <w:pStyle w:val="PL"/>
        <w:rPr>
          <w:rFonts w:cs="Courier New"/>
          <w:szCs w:val="16"/>
        </w:rPr>
      </w:pPr>
      <w:r w:rsidRPr="00F4442C">
        <w:rPr>
          <w:rFonts w:cs="Courier New"/>
          <w:szCs w:val="16"/>
        </w:rPr>
        <w:t xml:space="preserve">      tags:</w:t>
      </w:r>
    </w:p>
    <w:p w14:paraId="7729C030" w14:textId="77777777" w:rsidR="00CD74E9" w:rsidRPr="00F4442C" w:rsidRDefault="00CD74E9" w:rsidP="00CD74E9">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17BEE32E" w14:textId="77777777" w:rsidR="00CD74E9" w:rsidRPr="00F4442C" w:rsidRDefault="00CD74E9" w:rsidP="00CD74E9">
      <w:pPr>
        <w:pStyle w:val="PL"/>
        <w:rPr>
          <w:lang w:eastAsia="es-ES"/>
        </w:rPr>
      </w:pPr>
      <w:r w:rsidRPr="00F4442C">
        <w:rPr>
          <w:lang w:eastAsia="es-ES"/>
        </w:rPr>
        <w:t xml:space="preserve">      responses:</w:t>
      </w:r>
    </w:p>
    <w:p w14:paraId="111E2B5D" w14:textId="77777777" w:rsidR="00CD74E9" w:rsidRPr="00F4442C" w:rsidRDefault="00CD74E9" w:rsidP="00CD74E9">
      <w:pPr>
        <w:pStyle w:val="PL"/>
        <w:rPr>
          <w:lang w:eastAsia="es-ES"/>
        </w:rPr>
      </w:pPr>
      <w:r w:rsidRPr="00F4442C">
        <w:rPr>
          <w:lang w:eastAsia="es-ES"/>
        </w:rPr>
        <w:t xml:space="preserve">        '204':</w:t>
      </w:r>
    </w:p>
    <w:p w14:paraId="4D72457B" w14:textId="77777777" w:rsidR="00CD74E9" w:rsidRPr="00F4442C" w:rsidRDefault="00CD74E9" w:rsidP="00CD74E9">
      <w:pPr>
        <w:pStyle w:val="PL"/>
        <w:rPr>
          <w:lang w:eastAsia="zh-CN"/>
        </w:rPr>
      </w:pPr>
      <w:r w:rsidRPr="00F4442C">
        <w:rPr>
          <w:lang w:eastAsia="es-ES"/>
        </w:rPr>
        <w:t xml:space="preserve">          description: </w:t>
      </w:r>
      <w:r w:rsidRPr="00F4442C">
        <w:rPr>
          <w:lang w:eastAsia="zh-CN"/>
        </w:rPr>
        <w:t>&gt;</w:t>
      </w:r>
    </w:p>
    <w:p w14:paraId="33E07074" w14:textId="77777777" w:rsidR="00CD74E9" w:rsidRDefault="00CD74E9" w:rsidP="00CD74E9">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4446D3C7" w14:textId="77777777" w:rsidR="00CD74E9" w:rsidRDefault="00CD74E9" w:rsidP="00CD74E9">
      <w:pPr>
        <w:pStyle w:val="PL"/>
      </w:pPr>
      <w:r>
        <w:t xml:space="preserve">            deleted.</w:t>
      </w:r>
    </w:p>
    <w:p w14:paraId="6C3757A0" w14:textId="77777777" w:rsidR="00CD74E9" w:rsidRPr="00F4442C" w:rsidRDefault="00CD74E9" w:rsidP="00CD74E9">
      <w:pPr>
        <w:pStyle w:val="PL"/>
      </w:pPr>
      <w:r w:rsidRPr="00F4442C">
        <w:t xml:space="preserve">        '307':</w:t>
      </w:r>
    </w:p>
    <w:p w14:paraId="22298944"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2E83BE29" w14:textId="77777777" w:rsidR="00CD74E9" w:rsidRPr="00F4442C" w:rsidRDefault="00CD74E9" w:rsidP="00CD74E9">
      <w:pPr>
        <w:pStyle w:val="PL"/>
      </w:pPr>
      <w:r w:rsidRPr="00F4442C">
        <w:t xml:space="preserve">        '308':</w:t>
      </w:r>
    </w:p>
    <w:p w14:paraId="0F22F72D"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4B712960" w14:textId="77777777" w:rsidR="00CD74E9" w:rsidRPr="00F4442C" w:rsidRDefault="00CD74E9" w:rsidP="00CD74E9">
      <w:pPr>
        <w:pStyle w:val="PL"/>
        <w:rPr>
          <w:lang w:eastAsia="es-ES"/>
        </w:rPr>
      </w:pPr>
      <w:r w:rsidRPr="00F4442C">
        <w:rPr>
          <w:lang w:eastAsia="es-ES"/>
        </w:rPr>
        <w:t xml:space="preserve">        '400':</w:t>
      </w:r>
    </w:p>
    <w:p w14:paraId="4F4D3246" w14:textId="77777777" w:rsidR="00CD74E9" w:rsidRPr="00F4442C" w:rsidRDefault="00CD74E9" w:rsidP="00CD74E9">
      <w:pPr>
        <w:pStyle w:val="PL"/>
        <w:rPr>
          <w:lang w:eastAsia="es-ES"/>
        </w:rPr>
      </w:pPr>
      <w:r w:rsidRPr="00F4442C">
        <w:rPr>
          <w:lang w:eastAsia="es-ES"/>
        </w:rPr>
        <w:t xml:space="preserve">          $ref: 'TS29122_CommonData.yaml#/components/responses/400'</w:t>
      </w:r>
    </w:p>
    <w:p w14:paraId="5F8E7E92" w14:textId="77777777" w:rsidR="00CD74E9" w:rsidRPr="00F4442C" w:rsidRDefault="00CD74E9" w:rsidP="00CD74E9">
      <w:pPr>
        <w:pStyle w:val="PL"/>
        <w:rPr>
          <w:lang w:eastAsia="es-ES"/>
        </w:rPr>
      </w:pPr>
      <w:r w:rsidRPr="00F4442C">
        <w:rPr>
          <w:lang w:eastAsia="es-ES"/>
        </w:rPr>
        <w:t xml:space="preserve">        '401':</w:t>
      </w:r>
    </w:p>
    <w:p w14:paraId="789A8A64" w14:textId="77777777" w:rsidR="00CD74E9" w:rsidRPr="00F4442C" w:rsidRDefault="00CD74E9" w:rsidP="00CD74E9">
      <w:pPr>
        <w:pStyle w:val="PL"/>
        <w:rPr>
          <w:lang w:eastAsia="es-ES"/>
        </w:rPr>
      </w:pPr>
      <w:r w:rsidRPr="00F4442C">
        <w:rPr>
          <w:lang w:eastAsia="es-ES"/>
        </w:rPr>
        <w:t xml:space="preserve">          $ref: 'TS29122_CommonData.yaml#/components/responses/401'</w:t>
      </w:r>
    </w:p>
    <w:p w14:paraId="5BBC18FC" w14:textId="77777777" w:rsidR="00CD74E9" w:rsidRPr="00F4442C" w:rsidRDefault="00CD74E9" w:rsidP="00CD74E9">
      <w:pPr>
        <w:pStyle w:val="PL"/>
        <w:rPr>
          <w:lang w:eastAsia="es-ES"/>
        </w:rPr>
      </w:pPr>
      <w:r w:rsidRPr="00F4442C">
        <w:rPr>
          <w:lang w:eastAsia="es-ES"/>
        </w:rPr>
        <w:t xml:space="preserve">        '403':</w:t>
      </w:r>
    </w:p>
    <w:p w14:paraId="5A1762B9" w14:textId="77777777" w:rsidR="00CD74E9" w:rsidRPr="00F4442C" w:rsidRDefault="00CD74E9" w:rsidP="00CD74E9">
      <w:pPr>
        <w:pStyle w:val="PL"/>
        <w:rPr>
          <w:lang w:eastAsia="es-ES"/>
        </w:rPr>
      </w:pPr>
      <w:r w:rsidRPr="00F4442C">
        <w:rPr>
          <w:lang w:eastAsia="es-ES"/>
        </w:rPr>
        <w:t xml:space="preserve">          $ref: 'TS29122_CommonData.yaml#/components/responses/403'</w:t>
      </w:r>
    </w:p>
    <w:p w14:paraId="4E33319E" w14:textId="77777777" w:rsidR="00CD74E9" w:rsidRPr="00F4442C" w:rsidRDefault="00CD74E9" w:rsidP="00CD74E9">
      <w:pPr>
        <w:pStyle w:val="PL"/>
        <w:rPr>
          <w:lang w:eastAsia="es-ES"/>
        </w:rPr>
      </w:pPr>
      <w:r w:rsidRPr="00F4442C">
        <w:rPr>
          <w:lang w:eastAsia="es-ES"/>
        </w:rPr>
        <w:t xml:space="preserve">        '404':</w:t>
      </w:r>
    </w:p>
    <w:p w14:paraId="1D034F25" w14:textId="77777777" w:rsidR="00CD74E9" w:rsidRPr="00F4442C" w:rsidRDefault="00CD74E9" w:rsidP="00CD74E9">
      <w:pPr>
        <w:pStyle w:val="PL"/>
        <w:rPr>
          <w:lang w:eastAsia="es-ES"/>
        </w:rPr>
      </w:pPr>
      <w:r w:rsidRPr="00F4442C">
        <w:rPr>
          <w:lang w:eastAsia="es-ES"/>
        </w:rPr>
        <w:t xml:space="preserve">          $ref: 'TS29122_CommonData.yaml#/components/responses/404'</w:t>
      </w:r>
    </w:p>
    <w:p w14:paraId="230002A1" w14:textId="77777777" w:rsidR="00CD74E9" w:rsidRPr="00F4442C" w:rsidRDefault="00CD74E9" w:rsidP="00CD74E9">
      <w:pPr>
        <w:pStyle w:val="PL"/>
        <w:rPr>
          <w:lang w:eastAsia="es-ES"/>
        </w:rPr>
      </w:pPr>
      <w:r w:rsidRPr="00F4442C">
        <w:rPr>
          <w:lang w:eastAsia="es-ES"/>
        </w:rPr>
        <w:t xml:space="preserve">        '406':</w:t>
      </w:r>
    </w:p>
    <w:p w14:paraId="52719934" w14:textId="77777777" w:rsidR="00CD74E9" w:rsidRPr="00F4442C" w:rsidRDefault="00CD74E9" w:rsidP="00CD74E9">
      <w:pPr>
        <w:pStyle w:val="PL"/>
        <w:rPr>
          <w:lang w:eastAsia="es-ES"/>
        </w:rPr>
      </w:pPr>
      <w:r w:rsidRPr="00F4442C">
        <w:rPr>
          <w:lang w:eastAsia="es-ES"/>
        </w:rPr>
        <w:t xml:space="preserve">          $ref: 'TS29122_CommonData.yaml#/components/responses/406'</w:t>
      </w:r>
    </w:p>
    <w:p w14:paraId="6B0F3B00" w14:textId="77777777" w:rsidR="00CD74E9" w:rsidRPr="00F4442C" w:rsidRDefault="00CD74E9" w:rsidP="00CD74E9">
      <w:pPr>
        <w:pStyle w:val="PL"/>
        <w:rPr>
          <w:lang w:eastAsia="es-ES"/>
        </w:rPr>
      </w:pPr>
      <w:r w:rsidRPr="00F4442C">
        <w:rPr>
          <w:lang w:eastAsia="es-ES"/>
        </w:rPr>
        <w:t xml:space="preserve">        '429':</w:t>
      </w:r>
    </w:p>
    <w:p w14:paraId="42576A68" w14:textId="77777777" w:rsidR="00CD74E9" w:rsidRPr="00F4442C" w:rsidRDefault="00CD74E9" w:rsidP="00CD74E9">
      <w:pPr>
        <w:pStyle w:val="PL"/>
        <w:rPr>
          <w:lang w:eastAsia="es-ES"/>
        </w:rPr>
      </w:pPr>
      <w:r w:rsidRPr="00F4442C">
        <w:rPr>
          <w:lang w:eastAsia="es-ES"/>
        </w:rPr>
        <w:t xml:space="preserve">          $ref: 'TS29122_CommonData.yaml#/components/responses/429'</w:t>
      </w:r>
    </w:p>
    <w:p w14:paraId="2E99F7EA" w14:textId="77777777" w:rsidR="00CD74E9" w:rsidRPr="00F4442C" w:rsidRDefault="00CD74E9" w:rsidP="00CD74E9">
      <w:pPr>
        <w:pStyle w:val="PL"/>
        <w:rPr>
          <w:lang w:eastAsia="es-ES"/>
        </w:rPr>
      </w:pPr>
      <w:r w:rsidRPr="00F4442C">
        <w:rPr>
          <w:lang w:eastAsia="es-ES"/>
        </w:rPr>
        <w:t xml:space="preserve">        '500':</w:t>
      </w:r>
    </w:p>
    <w:p w14:paraId="63C8A791" w14:textId="77777777" w:rsidR="00CD74E9" w:rsidRPr="00F4442C" w:rsidRDefault="00CD74E9" w:rsidP="00CD74E9">
      <w:pPr>
        <w:pStyle w:val="PL"/>
        <w:rPr>
          <w:lang w:eastAsia="es-ES"/>
        </w:rPr>
      </w:pPr>
      <w:r w:rsidRPr="00F4442C">
        <w:rPr>
          <w:lang w:eastAsia="es-ES"/>
        </w:rPr>
        <w:t xml:space="preserve">          $ref: 'TS29122_CommonData.yaml#/components/responses/500'</w:t>
      </w:r>
    </w:p>
    <w:p w14:paraId="23D16488" w14:textId="77777777" w:rsidR="00CD74E9" w:rsidRPr="00F4442C" w:rsidRDefault="00CD74E9" w:rsidP="00CD74E9">
      <w:pPr>
        <w:pStyle w:val="PL"/>
        <w:rPr>
          <w:lang w:eastAsia="es-ES"/>
        </w:rPr>
      </w:pPr>
      <w:r w:rsidRPr="00F4442C">
        <w:rPr>
          <w:lang w:eastAsia="es-ES"/>
        </w:rPr>
        <w:t xml:space="preserve">        '503':</w:t>
      </w:r>
    </w:p>
    <w:p w14:paraId="330A7CBD" w14:textId="77777777" w:rsidR="00CD74E9" w:rsidRPr="00F4442C" w:rsidRDefault="00CD74E9" w:rsidP="00CD74E9">
      <w:pPr>
        <w:pStyle w:val="PL"/>
        <w:rPr>
          <w:lang w:eastAsia="es-ES"/>
        </w:rPr>
      </w:pPr>
      <w:r w:rsidRPr="00F4442C">
        <w:rPr>
          <w:lang w:eastAsia="es-ES"/>
        </w:rPr>
        <w:t xml:space="preserve">          $ref: 'TS29122_CommonData.yaml#/components/responses/503'</w:t>
      </w:r>
    </w:p>
    <w:p w14:paraId="34603581" w14:textId="77777777" w:rsidR="00CD74E9" w:rsidRPr="00F4442C" w:rsidRDefault="00CD74E9" w:rsidP="00CD74E9">
      <w:pPr>
        <w:pStyle w:val="PL"/>
        <w:rPr>
          <w:lang w:eastAsia="es-ES"/>
        </w:rPr>
      </w:pPr>
      <w:r w:rsidRPr="00F4442C">
        <w:rPr>
          <w:lang w:eastAsia="es-ES"/>
        </w:rPr>
        <w:t xml:space="preserve">        default:</w:t>
      </w:r>
    </w:p>
    <w:p w14:paraId="69F15D58" w14:textId="77777777" w:rsidR="00CD74E9" w:rsidRPr="00F4442C" w:rsidRDefault="00CD74E9" w:rsidP="00CD74E9">
      <w:pPr>
        <w:pStyle w:val="PL"/>
        <w:rPr>
          <w:lang w:eastAsia="es-ES"/>
        </w:rPr>
      </w:pPr>
      <w:r w:rsidRPr="00F4442C">
        <w:rPr>
          <w:lang w:eastAsia="es-ES"/>
        </w:rPr>
        <w:t xml:space="preserve">          $ref: 'TS29122_CommonData.yaml#/components/responses/default'</w:t>
      </w:r>
    </w:p>
    <w:p w14:paraId="6B96DDBF" w14:textId="77777777" w:rsidR="00CD74E9" w:rsidRPr="00F4442C" w:rsidRDefault="00CD74E9" w:rsidP="00CD74E9">
      <w:pPr>
        <w:pStyle w:val="PL"/>
      </w:pPr>
    </w:p>
    <w:p w14:paraId="15C5CDFE" w14:textId="77777777" w:rsidR="00CD74E9" w:rsidRPr="00F4442C" w:rsidRDefault="00CD74E9" w:rsidP="00CD74E9">
      <w:pPr>
        <w:pStyle w:val="PL"/>
      </w:pPr>
    </w:p>
    <w:p w14:paraId="607C4870" w14:textId="77777777" w:rsidR="00CD74E9" w:rsidRPr="00F4442C" w:rsidRDefault="00CD74E9" w:rsidP="00CD74E9">
      <w:pPr>
        <w:pStyle w:val="PL"/>
      </w:pPr>
      <w:r w:rsidRPr="00F4442C">
        <w:t>components:</w:t>
      </w:r>
    </w:p>
    <w:p w14:paraId="1AF3CF40" w14:textId="77777777" w:rsidR="00CD74E9" w:rsidRPr="00F4442C" w:rsidRDefault="00CD74E9" w:rsidP="00CD74E9">
      <w:pPr>
        <w:pStyle w:val="PL"/>
      </w:pPr>
      <w:r w:rsidRPr="00F4442C">
        <w:t xml:space="preserve">  securitySchemes:</w:t>
      </w:r>
    </w:p>
    <w:p w14:paraId="16628692" w14:textId="77777777" w:rsidR="00CD74E9" w:rsidRPr="00F4442C" w:rsidRDefault="00CD74E9" w:rsidP="00CD74E9">
      <w:pPr>
        <w:pStyle w:val="PL"/>
      </w:pPr>
      <w:r w:rsidRPr="00F4442C">
        <w:t xml:space="preserve">    oAuth2ClientCredentials:</w:t>
      </w:r>
    </w:p>
    <w:p w14:paraId="5CD14AFB" w14:textId="77777777" w:rsidR="00CD74E9" w:rsidRPr="00F4442C" w:rsidRDefault="00CD74E9" w:rsidP="00CD74E9">
      <w:pPr>
        <w:pStyle w:val="PL"/>
      </w:pPr>
      <w:r w:rsidRPr="00F4442C">
        <w:t xml:space="preserve">      type: oauth2</w:t>
      </w:r>
    </w:p>
    <w:p w14:paraId="64366502" w14:textId="77777777" w:rsidR="00CD74E9" w:rsidRPr="00F4442C" w:rsidRDefault="00CD74E9" w:rsidP="00CD74E9">
      <w:pPr>
        <w:pStyle w:val="PL"/>
      </w:pPr>
      <w:r w:rsidRPr="00F4442C">
        <w:t xml:space="preserve">      flows:</w:t>
      </w:r>
    </w:p>
    <w:p w14:paraId="15CDF82A" w14:textId="77777777" w:rsidR="00CD74E9" w:rsidRPr="00F4442C" w:rsidRDefault="00CD74E9" w:rsidP="00CD74E9">
      <w:pPr>
        <w:pStyle w:val="PL"/>
      </w:pPr>
      <w:r w:rsidRPr="00F4442C">
        <w:t xml:space="preserve">        clientCredentials:</w:t>
      </w:r>
    </w:p>
    <w:p w14:paraId="19B60F18" w14:textId="77777777" w:rsidR="00CD74E9" w:rsidRPr="00F4442C" w:rsidRDefault="00CD74E9" w:rsidP="00CD74E9">
      <w:pPr>
        <w:pStyle w:val="PL"/>
      </w:pPr>
      <w:r w:rsidRPr="00F4442C">
        <w:t xml:space="preserve">          tokenUrl: '{tokenUrl}'</w:t>
      </w:r>
    </w:p>
    <w:p w14:paraId="786DC928" w14:textId="77777777" w:rsidR="00CD74E9" w:rsidRPr="00F4442C" w:rsidRDefault="00CD74E9" w:rsidP="00CD74E9">
      <w:pPr>
        <w:pStyle w:val="PL"/>
      </w:pPr>
      <w:r w:rsidRPr="00F4442C">
        <w:t xml:space="preserve">          scopes: {}</w:t>
      </w:r>
    </w:p>
    <w:p w14:paraId="26CB01A3" w14:textId="77777777" w:rsidR="00CD74E9" w:rsidRPr="00F4442C" w:rsidRDefault="00CD74E9" w:rsidP="00CD74E9">
      <w:pPr>
        <w:pStyle w:val="PL"/>
      </w:pPr>
    </w:p>
    <w:p w14:paraId="550A98AA" w14:textId="77777777" w:rsidR="00CD74E9" w:rsidRPr="00F4442C" w:rsidRDefault="00CD74E9" w:rsidP="00CD74E9">
      <w:pPr>
        <w:pStyle w:val="PL"/>
      </w:pPr>
      <w:r w:rsidRPr="00F4442C">
        <w:t xml:space="preserve">  schemas:</w:t>
      </w:r>
    </w:p>
    <w:p w14:paraId="128F926B" w14:textId="77777777" w:rsidR="00CD74E9" w:rsidRPr="00F4442C" w:rsidRDefault="00CD74E9" w:rsidP="00CD74E9">
      <w:pPr>
        <w:pStyle w:val="PL"/>
      </w:pPr>
    </w:p>
    <w:p w14:paraId="28F0D27D" w14:textId="77777777" w:rsidR="00CD74E9" w:rsidRPr="00F4442C" w:rsidRDefault="00CD74E9" w:rsidP="00CD74E9">
      <w:pPr>
        <w:pStyle w:val="PL"/>
      </w:pPr>
      <w:r w:rsidRPr="00F4442C">
        <w:t>#</w:t>
      </w:r>
    </w:p>
    <w:p w14:paraId="39C7C10E" w14:textId="77777777" w:rsidR="00CD74E9" w:rsidRPr="00F4442C" w:rsidRDefault="00CD74E9" w:rsidP="00CD74E9">
      <w:pPr>
        <w:pStyle w:val="PL"/>
      </w:pPr>
      <w:r w:rsidRPr="00F4442C">
        <w:t># STRUCTURED DATA TYPES</w:t>
      </w:r>
    </w:p>
    <w:p w14:paraId="3F46000A" w14:textId="77777777" w:rsidR="00CD74E9" w:rsidRPr="00F4442C" w:rsidRDefault="00CD74E9" w:rsidP="00CD74E9">
      <w:pPr>
        <w:pStyle w:val="PL"/>
      </w:pPr>
      <w:r w:rsidRPr="00F4442C">
        <w:t>#</w:t>
      </w:r>
    </w:p>
    <w:p w14:paraId="7B7C642F" w14:textId="77777777" w:rsidR="00CD74E9" w:rsidRPr="00F4442C" w:rsidRDefault="00CD74E9" w:rsidP="00CD74E9">
      <w:pPr>
        <w:pStyle w:val="PL"/>
      </w:pPr>
    </w:p>
    <w:p w14:paraId="6E1C5622" w14:textId="77777777" w:rsidR="00CD74E9" w:rsidRDefault="00CD74E9" w:rsidP="00CD74E9">
      <w:pPr>
        <w:pStyle w:val="PL"/>
      </w:pPr>
    </w:p>
    <w:p w14:paraId="50214851" w14:textId="77777777" w:rsidR="00CD74E9" w:rsidRPr="00F1439A" w:rsidRDefault="00CD74E9" w:rsidP="00CD74E9">
      <w:pPr>
        <w:pStyle w:val="PL"/>
      </w:pPr>
      <w:r w:rsidRPr="00F4442C">
        <w:t xml:space="preserve">    </w:t>
      </w:r>
      <w:r>
        <w:t>ServProvReq</w:t>
      </w:r>
      <w:r w:rsidRPr="00F1439A">
        <w:t>:</w:t>
      </w:r>
    </w:p>
    <w:p w14:paraId="27E02FE8" w14:textId="77777777" w:rsidR="00CD74E9" w:rsidRPr="00F1439A" w:rsidRDefault="00CD74E9" w:rsidP="00CD74E9">
      <w:pPr>
        <w:pStyle w:val="PL"/>
        <w:rPr>
          <w:lang w:eastAsia="zh-CN"/>
        </w:rPr>
      </w:pPr>
      <w:r w:rsidRPr="00F1439A">
        <w:t xml:space="preserve">      description: </w:t>
      </w:r>
      <w:r w:rsidRPr="00F1439A">
        <w:rPr>
          <w:lang w:eastAsia="zh-CN"/>
        </w:rPr>
        <w:t>&gt;</w:t>
      </w:r>
    </w:p>
    <w:p w14:paraId="5E9AA102" w14:textId="77777777" w:rsidR="00CD74E9" w:rsidRDefault="00CD74E9" w:rsidP="00CD74E9">
      <w:pPr>
        <w:pStyle w:val="PL"/>
      </w:pPr>
      <w:r w:rsidRPr="00F1439A">
        <w:t xml:space="preserve">        </w:t>
      </w:r>
      <w:r>
        <w:t>Represents a Service Provisioning information retrieval request.</w:t>
      </w:r>
    </w:p>
    <w:p w14:paraId="6D1FBFBC" w14:textId="77777777" w:rsidR="00CD74E9" w:rsidRPr="00F1439A" w:rsidRDefault="00CD74E9" w:rsidP="00CD74E9">
      <w:pPr>
        <w:pStyle w:val="PL"/>
      </w:pPr>
      <w:r w:rsidRPr="00F1439A">
        <w:t xml:space="preserve">      type: object</w:t>
      </w:r>
    </w:p>
    <w:p w14:paraId="760B92B8" w14:textId="77777777" w:rsidR="00CD74E9" w:rsidRDefault="00CD74E9" w:rsidP="00CD74E9">
      <w:pPr>
        <w:pStyle w:val="PL"/>
      </w:pPr>
      <w:r>
        <w:t xml:space="preserve">      properties:</w:t>
      </w:r>
    </w:p>
    <w:p w14:paraId="35088DC3" w14:textId="77777777" w:rsidR="00CD74E9" w:rsidRDefault="00CD74E9" w:rsidP="00CD74E9">
      <w:pPr>
        <w:pStyle w:val="PL"/>
      </w:pPr>
      <w:r>
        <w:t xml:space="preserve">        federationInfo:</w:t>
      </w:r>
    </w:p>
    <w:p w14:paraId="2433417E" w14:textId="77777777" w:rsidR="00CD74E9" w:rsidRDefault="00CD74E9" w:rsidP="00CD74E9">
      <w:pPr>
        <w:pStyle w:val="PL"/>
      </w:pPr>
      <w:r>
        <w:t xml:space="preserve">          $ref: '#/components/schemas/FederationInfo'</w:t>
      </w:r>
    </w:p>
    <w:p w14:paraId="5D643578" w14:textId="77777777" w:rsidR="00CD74E9" w:rsidRDefault="00CD74E9" w:rsidP="00CD74E9">
      <w:pPr>
        <w:pStyle w:val="PL"/>
      </w:pPr>
      <w:r>
        <w:t xml:space="preserve">        acProfs:</w:t>
      </w:r>
    </w:p>
    <w:p w14:paraId="68642D5C" w14:textId="77777777" w:rsidR="00CD74E9" w:rsidRDefault="00CD74E9" w:rsidP="00CD74E9">
      <w:pPr>
        <w:pStyle w:val="PL"/>
      </w:pPr>
      <w:r>
        <w:t xml:space="preserve">          type: array</w:t>
      </w:r>
    </w:p>
    <w:p w14:paraId="662D0A6C" w14:textId="77777777" w:rsidR="00CD74E9" w:rsidRDefault="00CD74E9" w:rsidP="00CD74E9">
      <w:pPr>
        <w:pStyle w:val="PL"/>
      </w:pPr>
      <w:r>
        <w:t xml:space="preserve">          items:</w:t>
      </w:r>
    </w:p>
    <w:p w14:paraId="68F5AF91" w14:textId="77777777" w:rsidR="00CD74E9" w:rsidRDefault="00CD74E9" w:rsidP="00CD74E9">
      <w:pPr>
        <w:pStyle w:val="PL"/>
      </w:pPr>
      <w:r>
        <w:t xml:space="preserve">            $ref: </w:t>
      </w:r>
      <w:r w:rsidRPr="00DA4499">
        <w:t>'TS24558_Eees_EECRegistration.yaml#/components/schemas/ACProfile'</w:t>
      </w:r>
    </w:p>
    <w:p w14:paraId="345D41D1" w14:textId="77777777" w:rsidR="00CD74E9" w:rsidRDefault="00CD74E9" w:rsidP="00CD74E9">
      <w:pPr>
        <w:pStyle w:val="PL"/>
      </w:pPr>
      <w:r>
        <w:t xml:space="preserve">          minItems: 1</w:t>
      </w:r>
    </w:p>
    <w:p w14:paraId="78B2B73A" w14:textId="77777777" w:rsidR="00CD74E9" w:rsidRDefault="00CD74E9" w:rsidP="00CD74E9">
      <w:pPr>
        <w:pStyle w:val="PL"/>
      </w:pPr>
      <w:r>
        <w:t xml:space="preserve">        connInfo:</w:t>
      </w:r>
    </w:p>
    <w:p w14:paraId="7B2C3722" w14:textId="77777777" w:rsidR="00CD74E9" w:rsidRDefault="00CD74E9" w:rsidP="00CD74E9">
      <w:pPr>
        <w:pStyle w:val="PL"/>
      </w:pPr>
      <w:r>
        <w:t xml:space="preserve">          type: array</w:t>
      </w:r>
    </w:p>
    <w:p w14:paraId="6A4C1859" w14:textId="77777777" w:rsidR="00CD74E9" w:rsidRDefault="00CD74E9" w:rsidP="00CD74E9">
      <w:pPr>
        <w:pStyle w:val="PL"/>
      </w:pPr>
      <w:r>
        <w:t xml:space="preserve">          items:</w:t>
      </w:r>
    </w:p>
    <w:p w14:paraId="044EF80F" w14:textId="77777777" w:rsidR="00CD74E9" w:rsidRDefault="00CD74E9" w:rsidP="00CD74E9">
      <w:pPr>
        <w:pStyle w:val="PL"/>
      </w:pPr>
      <w:r>
        <w:t xml:space="preserve">            $ref: 'TS24558_Eecs_ServiceProvisioning.yaml#/components/schemas/ConnectivityInfo'</w:t>
      </w:r>
    </w:p>
    <w:p w14:paraId="648F163D" w14:textId="77777777" w:rsidR="00CD74E9" w:rsidRDefault="00CD74E9" w:rsidP="00CD74E9">
      <w:pPr>
        <w:pStyle w:val="PL"/>
      </w:pPr>
      <w:r>
        <w:t xml:space="preserve">          minItems: 1</w:t>
      </w:r>
    </w:p>
    <w:p w14:paraId="6055043D" w14:textId="77777777" w:rsidR="00CD74E9" w:rsidRDefault="00CD74E9" w:rsidP="00CD74E9">
      <w:pPr>
        <w:pStyle w:val="PL"/>
      </w:pPr>
      <w:r>
        <w:t xml:space="preserve">        locInfo:</w:t>
      </w:r>
    </w:p>
    <w:p w14:paraId="38908F72" w14:textId="77777777" w:rsidR="00CD74E9" w:rsidRDefault="00CD74E9" w:rsidP="00CD74E9">
      <w:pPr>
        <w:pStyle w:val="PL"/>
      </w:pPr>
      <w:r>
        <w:t xml:space="preserve">          $ref: 'TS29122_MonitoringEvent.yaml#/components/schemas/LocationInfo'</w:t>
      </w:r>
    </w:p>
    <w:p w14:paraId="1CDBE8D9" w14:textId="77777777" w:rsidR="00CD74E9" w:rsidRPr="00F1439A" w:rsidRDefault="00CD74E9" w:rsidP="00CD74E9">
      <w:pPr>
        <w:pStyle w:val="PL"/>
      </w:pPr>
      <w:r w:rsidRPr="00F1439A">
        <w:t xml:space="preserve">        suppFeat:</w:t>
      </w:r>
    </w:p>
    <w:p w14:paraId="3B809DE8" w14:textId="77777777" w:rsidR="00CD74E9" w:rsidRPr="00F1439A" w:rsidRDefault="00CD74E9" w:rsidP="00CD74E9">
      <w:pPr>
        <w:pStyle w:val="PL"/>
      </w:pPr>
      <w:r w:rsidRPr="00F1439A">
        <w:t xml:space="preserve">          $ref: 'TS29571_CommonData.yaml#/components/schemas/SupportedFeatures'</w:t>
      </w:r>
    </w:p>
    <w:p w14:paraId="50369549" w14:textId="77777777" w:rsidR="00CD74E9" w:rsidRDefault="00CD74E9" w:rsidP="00CD74E9">
      <w:pPr>
        <w:pStyle w:val="PL"/>
      </w:pPr>
    </w:p>
    <w:p w14:paraId="590A00B6" w14:textId="77777777" w:rsidR="00CD74E9" w:rsidRPr="00F1439A" w:rsidRDefault="00CD74E9" w:rsidP="00CD74E9">
      <w:pPr>
        <w:pStyle w:val="PL"/>
      </w:pPr>
      <w:r w:rsidRPr="00F4442C">
        <w:t xml:space="preserve">    </w:t>
      </w:r>
      <w:r>
        <w:t>ServProvResp</w:t>
      </w:r>
      <w:r w:rsidRPr="00F1439A">
        <w:t>:</w:t>
      </w:r>
    </w:p>
    <w:p w14:paraId="6FCA353C" w14:textId="77777777" w:rsidR="00CD74E9" w:rsidRPr="00F1439A" w:rsidRDefault="00CD74E9" w:rsidP="00CD74E9">
      <w:pPr>
        <w:pStyle w:val="PL"/>
        <w:rPr>
          <w:lang w:eastAsia="zh-CN"/>
        </w:rPr>
      </w:pPr>
      <w:r w:rsidRPr="00F1439A">
        <w:t xml:space="preserve">      description: </w:t>
      </w:r>
      <w:r w:rsidRPr="00F1439A">
        <w:rPr>
          <w:lang w:eastAsia="zh-CN"/>
        </w:rPr>
        <w:t>&gt;</w:t>
      </w:r>
    </w:p>
    <w:p w14:paraId="3B6926F3" w14:textId="77777777" w:rsidR="00CD74E9" w:rsidRPr="00F1439A" w:rsidRDefault="00CD74E9" w:rsidP="00CD74E9">
      <w:pPr>
        <w:pStyle w:val="PL"/>
        <w:rPr>
          <w:lang w:eastAsia="zh-CN"/>
        </w:rPr>
      </w:pPr>
      <w:r w:rsidRPr="00F1439A">
        <w:t xml:space="preserve">        </w:t>
      </w:r>
      <w:r>
        <w:t>Represents a Service Provisioning information retrieval response.</w:t>
      </w:r>
    </w:p>
    <w:p w14:paraId="4C07FE56" w14:textId="77777777" w:rsidR="00CD74E9" w:rsidRPr="00F1439A" w:rsidRDefault="00CD74E9" w:rsidP="00CD74E9">
      <w:pPr>
        <w:pStyle w:val="PL"/>
      </w:pPr>
      <w:r w:rsidRPr="00F1439A">
        <w:t xml:space="preserve">      type: object</w:t>
      </w:r>
    </w:p>
    <w:p w14:paraId="69B4FCB6" w14:textId="77777777" w:rsidR="00CD74E9" w:rsidRPr="00F1439A" w:rsidRDefault="00CD74E9" w:rsidP="00CD74E9">
      <w:pPr>
        <w:pStyle w:val="PL"/>
      </w:pPr>
      <w:r w:rsidRPr="00F1439A">
        <w:t xml:space="preserve">      properties:</w:t>
      </w:r>
    </w:p>
    <w:p w14:paraId="5F4FB94B" w14:textId="77777777" w:rsidR="00CD74E9" w:rsidRDefault="00CD74E9" w:rsidP="00CD74E9">
      <w:pPr>
        <w:pStyle w:val="PL"/>
      </w:pPr>
      <w:r>
        <w:t xml:space="preserve">        ednConfigInfo:</w:t>
      </w:r>
    </w:p>
    <w:p w14:paraId="108450A9" w14:textId="77777777" w:rsidR="00CD74E9" w:rsidRDefault="00CD74E9" w:rsidP="00CD74E9">
      <w:pPr>
        <w:pStyle w:val="PL"/>
      </w:pPr>
      <w:r>
        <w:t xml:space="preserve">          type: array</w:t>
      </w:r>
    </w:p>
    <w:p w14:paraId="3F1711C7" w14:textId="77777777" w:rsidR="00CD74E9" w:rsidRDefault="00CD74E9" w:rsidP="00CD74E9">
      <w:pPr>
        <w:pStyle w:val="PL"/>
      </w:pPr>
      <w:r>
        <w:t xml:space="preserve">          items:</w:t>
      </w:r>
    </w:p>
    <w:p w14:paraId="7311C37A" w14:textId="77777777" w:rsidR="00CD74E9" w:rsidRDefault="00CD74E9" w:rsidP="00CD74E9">
      <w:pPr>
        <w:pStyle w:val="PL"/>
      </w:pPr>
      <w:r>
        <w:t xml:space="preserve">            $ref: 'TS24558_Eecs_ServiceProvisioning.yaml#/components/schemas/EDNConfigInfo'</w:t>
      </w:r>
    </w:p>
    <w:p w14:paraId="0B850467" w14:textId="77777777" w:rsidR="00CD74E9" w:rsidRDefault="00CD74E9" w:rsidP="00CD74E9">
      <w:pPr>
        <w:pStyle w:val="PL"/>
      </w:pPr>
      <w:r>
        <w:t xml:space="preserve">          minItems: 1</w:t>
      </w:r>
    </w:p>
    <w:p w14:paraId="0906983F" w14:textId="77777777" w:rsidR="00CD74E9" w:rsidRPr="00F1439A" w:rsidRDefault="00CD74E9" w:rsidP="00CD74E9">
      <w:pPr>
        <w:pStyle w:val="PL"/>
      </w:pPr>
      <w:r w:rsidRPr="00F1439A">
        <w:t xml:space="preserve">        suppFeat:</w:t>
      </w:r>
    </w:p>
    <w:p w14:paraId="5D0B5E89" w14:textId="77777777" w:rsidR="00CD74E9" w:rsidRPr="00F1439A" w:rsidRDefault="00CD74E9" w:rsidP="00CD74E9">
      <w:pPr>
        <w:pStyle w:val="PL"/>
      </w:pPr>
      <w:r w:rsidRPr="00F1439A">
        <w:t xml:space="preserve">          $ref: 'TS29571_CommonData.yaml#/components/schemas/SupportedFeatures'</w:t>
      </w:r>
    </w:p>
    <w:p w14:paraId="183689B6" w14:textId="77777777" w:rsidR="00CD74E9" w:rsidRDefault="00CD74E9" w:rsidP="00CD74E9">
      <w:pPr>
        <w:pStyle w:val="PL"/>
      </w:pPr>
      <w:r>
        <w:t xml:space="preserve">      required:</w:t>
      </w:r>
    </w:p>
    <w:p w14:paraId="7F4DB9B8" w14:textId="77777777" w:rsidR="00CD74E9" w:rsidRDefault="00CD74E9" w:rsidP="00CD74E9">
      <w:pPr>
        <w:pStyle w:val="PL"/>
      </w:pPr>
      <w:r>
        <w:t xml:space="preserve">        - ednConfigInfo</w:t>
      </w:r>
    </w:p>
    <w:p w14:paraId="63DAC74B" w14:textId="77777777" w:rsidR="00CD74E9" w:rsidRDefault="00CD74E9" w:rsidP="00CD74E9">
      <w:pPr>
        <w:pStyle w:val="PL"/>
      </w:pPr>
    </w:p>
    <w:p w14:paraId="5B1C8766" w14:textId="77777777" w:rsidR="00CD74E9" w:rsidRPr="00F1439A" w:rsidRDefault="00CD74E9" w:rsidP="00CD74E9">
      <w:pPr>
        <w:pStyle w:val="PL"/>
      </w:pPr>
      <w:r w:rsidRPr="00F4442C">
        <w:t xml:space="preserve">    </w:t>
      </w:r>
      <w:r>
        <w:t>ServProvSubsc</w:t>
      </w:r>
      <w:r w:rsidRPr="00F1439A">
        <w:t>:</w:t>
      </w:r>
    </w:p>
    <w:p w14:paraId="70833742" w14:textId="77777777" w:rsidR="00CD74E9" w:rsidRPr="00F1439A" w:rsidRDefault="00CD74E9" w:rsidP="00CD74E9">
      <w:pPr>
        <w:pStyle w:val="PL"/>
        <w:rPr>
          <w:lang w:eastAsia="zh-CN"/>
        </w:rPr>
      </w:pPr>
      <w:r w:rsidRPr="00F1439A">
        <w:t xml:space="preserve">      description: </w:t>
      </w:r>
      <w:r w:rsidRPr="00F1439A">
        <w:rPr>
          <w:lang w:eastAsia="zh-CN"/>
        </w:rPr>
        <w:t>&gt;</w:t>
      </w:r>
    </w:p>
    <w:p w14:paraId="74EBCBB2" w14:textId="77777777" w:rsidR="00CD74E9" w:rsidRPr="00F1439A" w:rsidRDefault="00CD74E9" w:rsidP="00CD74E9">
      <w:pPr>
        <w:pStyle w:val="PL"/>
        <w:rPr>
          <w:lang w:eastAsia="zh-CN"/>
        </w:rPr>
      </w:pPr>
      <w:r w:rsidRPr="00F1439A">
        <w:t xml:space="preserve">        </w:t>
      </w:r>
      <w:r>
        <w:t xml:space="preserve">Represents a </w:t>
      </w:r>
      <w:r>
        <w:rPr>
          <w:lang w:val="en-US"/>
        </w:rPr>
        <w:t>Service Provisioning Subscription</w:t>
      </w:r>
      <w:r>
        <w:t>.</w:t>
      </w:r>
    </w:p>
    <w:p w14:paraId="14F25B16" w14:textId="77777777" w:rsidR="00CD74E9" w:rsidRPr="00F1439A" w:rsidRDefault="00CD74E9" w:rsidP="00CD74E9">
      <w:pPr>
        <w:pStyle w:val="PL"/>
      </w:pPr>
      <w:r w:rsidRPr="00F1439A">
        <w:t xml:space="preserve">      type: object</w:t>
      </w:r>
    </w:p>
    <w:p w14:paraId="309D125E" w14:textId="77777777" w:rsidR="00CD74E9" w:rsidRPr="00F1439A" w:rsidRDefault="00CD74E9" w:rsidP="00CD74E9">
      <w:pPr>
        <w:pStyle w:val="PL"/>
      </w:pPr>
      <w:r w:rsidRPr="00F1439A">
        <w:t xml:space="preserve">      properties:</w:t>
      </w:r>
    </w:p>
    <w:p w14:paraId="14D65C8B" w14:textId="77777777" w:rsidR="00CD74E9" w:rsidRPr="00F4442C" w:rsidRDefault="00CD74E9" w:rsidP="00CD74E9">
      <w:pPr>
        <w:pStyle w:val="PL"/>
      </w:pPr>
      <w:r w:rsidRPr="00F4442C">
        <w:t xml:space="preserve">        notifUri:</w:t>
      </w:r>
    </w:p>
    <w:p w14:paraId="7EA90367" w14:textId="77777777" w:rsidR="00CD74E9" w:rsidRPr="00F4442C" w:rsidRDefault="00CD74E9" w:rsidP="00CD74E9">
      <w:pPr>
        <w:pStyle w:val="PL"/>
      </w:pPr>
      <w:r w:rsidRPr="00F4442C">
        <w:t xml:space="preserve">          $ref: 'TS29122_CommonData.yaml#/components/schemas/</w:t>
      </w:r>
      <w:r w:rsidRPr="00F4442C">
        <w:rPr>
          <w:lang w:eastAsia="zh-CN"/>
        </w:rPr>
        <w:t>Uri</w:t>
      </w:r>
      <w:r w:rsidRPr="00F4442C">
        <w:t>'</w:t>
      </w:r>
    </w:p>
    <w:p w14:paraId="34F48E7D" w14:textId="77777777" w:rsidR="00CD74E9" w:rsidRDefault="00CD74E9" w:rsidP="00CD74E9">
      <w:pPr>
        <w:pStyle w:val="PL"/>
      </w:pPr>
      <w:r>
        <w:t xml:space="preserve">        federationInfo:</w:t>
      </w:r>
    </w:p>
    <w:p w14:paraId="250B25DB" w14:textId="77777777" w:rsidR="00CD74E9" w:rsidRDefault="00CD74E9" w:rsidP="00CD74E9">
      <w:pPr>
        <w:pStyle w:val="PL"/>
      </w:pPr>
      <w:r>
        <w:t xml:space="preserve">          $ref: '#/components/schemas/FederationInfo'</w:t>
      </w:r>
    </w:p>
    <w:p w14:paraId="37B8113C" w14:textId="77777777" w:rsidR="00CD74E9" w:rsidRDefault="00CD74E9" w:rsidP="00CD74E9">
      <w:pPr>
        <w:pStyle w:val="PL"/>
      </w:pPr>
      <w:r>
        <w:t xml:space="preserve">        acProfs:</w:t>
      </w:r>
    </w:p>
    <w:p w14:paraId="2B79F9FF" w14:textId="77777777" w:rsidR="00CD74E9" w:rsidRDefault="00CD74E9" w:rsidP="00CD74E9">
      <w:pPr>
        <w:pStyle w:val="PL"/>
      </w:pPr>
      <w:r>
        <w:t xml:space="preserve">          type: array</w:t>
      </w:r>
    </w:p>
    <w:p w14:paraId="01788541" w14:textId="77777777" w:rsidR="00CD74E9" w:rsidRDefault="00CD74E9" w:rsidP="00CD74E9">
      <w:pPr>
        <w:pStyle w:val="PL"/>
      </w:pPr>
      <w:r>
        <w:t xml:space="preserve">          items:</w:t>
      </w:r>
    </w:p>
    <w:p w14:paraId="079CCB62" w14:textId="77777777" w:rsidR="00CD74E9" w:rsidRDefault="00CD74E9" w:rsidP="00CD74E9">
      <w:pPr>
        <w:pStyle w:val="PL"/>
      </w:pPr>
      <w:r>
        <w:t xml:space="preserve">            $ref: </w:t>
      </w:r>
      <w:r w:rsidRPr="00DA4499">
        <w:t>'TS24558_Eees_EECRegistration.yaml#/components/schemas/ACProfile'</w:t>
      </w:r>
    </w:p>
    <w:p w14:paraId="25332DFE" w14:textId="77777777" w:rsidR="00CD74E9" w:rsidRDefault="00CD74E9" w:rsidP="00CD74E9">
      <w:pPr>
        <w:pStyle w:val="PL"/>
      </w:pPr>
      <w:r>
        <w:t xml:space="preserve">          minItems: 1</w:t>
      </w:r>
    </w:p>
    <w:p w14:paraId="377841E1" w14:textId="77777777" w:rsidR="00CD74E9" w:rsidRDefault="00CD74E9" w:rsidP="00CD74E9">
      <w:pPr>
        <w:pStyle w:val="PL"/>
      </w:pPr>
      <w:r>
        <w:t xml:space="preserve">        connInfo:</w:t>
      </w:r>
    </w:p>
    <w:p w14:paraId="1B841358" w14:textId="77777777" w:rsidR="00CD74E9" w:rsidRDefault="00CD74E9" w:rsidP="00CD74E9">
      <w:pPr>
        <w:pStyle w:val="PL"/>
      </w:pPr>
      <w:r>
        <w:t xml:space="preserve">          type: array</w:t>
      </w:r>
    </w:p>
    <w:p w14:paraId="34E6D469" w14:textId="77777777" w:rsidR="00CD74E9" w:rsidRDefault="00CD74E9" w:rsidP="00CD74E9">
      <w:pPr>
        <w:pStyle w:val="PL"/>
      </w:pPr>
      <w:r>
        <w:t xml:space="preserve">          items:</w:t>
      </w:r>
    </w:p>
    <w:p w14:paraId="166F97E3" w14:textId="77777777" w:rsidR="00CD74E9" w:rsidRDefault="00CD74E9" w:rsidP="00CD74E9">
      <w:pPr>
        <w:pStyle w:val="PL"/>
      </w:pPr>
      <w:r>
        <w:t xml:space="preserve">            $ref: 'TS24558_Eecs_ServiceProvisioning.yaml#/components/schemas/ConnectivityInfo'</w:t>
      </w:r>
    </w:p>
    <w:p w14:paraId="5222ADD7" w14:textId="77777777" w:rsidR="00CD74E9" w:rsidRDefault="00CD74E9" w:rsidP="00CD74E9">
      <w:pPr>
        <w:pStyle w:val="PL"/>
      </w:pPr>
      <w:r>
        <w:t xml:space="preserve">          minItems: 1</w:t>
      </w:r>
    </w:p>
    <w:p w14:paraId="1773EACC" w14:textId="77777777" w:rsidR="00CD74E9" w:rsidRDefault="00CD74E9" w:rsidP="00CD74E9">
      <w:pPr>
        <w:pStyle w:val="PL"/>
      </w:pPr>
      <w:r>
        <w:t xml:space="preserve">        locInfo:</w:t>
      </w:r>
    </w:p>
    <w:p w14:paraId="550357D8" w14:textId="77777777" w:rsidR="00CD74E9" w:rsidRDefault="00CD74E9" w:rsidP="00CD74E9">
      <w:pPr>
        <w:pStyle w:val="PL"/>
      </w:pPr>
      <w:r>
        <w:t xml:space="preserve">          $ref: 'TS29122_MonitoringEvent.yaml#/components/schemas/LocationInfo'</w:t>
      </w:r>
    </w:p>
    <w:p w14:paraId="7C4DDB19" w14:textId="77777777" w:rsidR="00CD74E9" w:rsidRDefault="00CD74E9" w:rsidP="00CD74E9">
      <w:pPr>
        <w:pStyle w:val="PL"/>
      </w:pPr>
      <w:r>
        <w:t xml:space="preserve">        expTime:</w:t>
      </w:r>
    </w:p>
    <w:p w14:paraId="51DB41EC" w14:textId="77777777" w:rsidR="00CD74E9" w:rsidRDefault="00CD74E9" w:rsidP="00CD74E9">
      <w:pPr>
        <w:pStyle w:val="PL"/>
      </w:pPr>
      <w:r>
        <w:t xml:space="preserve">          $ref: 'TS29122_CommonData.yaml#/components/schemas/DateTime'</w:t>
      </w:r>
    </w:p>
    <w:p w14:paraId="637CCDAE" w14:textId="77777777" w:rsidR="00CD74E9" w:rsidRPr="00F1439A" w:rsidRDefault="00CD74E9" w:rsidP="00CD74E9">
      <w:pPr>
        <w:pStyle w:val="PL"/>
      </w:pPr>
      <w:r w:rsidRPr="00F1439A">
        <w:t xml:space="preserve">        suppFeat:</w:t>
      </w:r>
    </w:p>
    <w:p w14:paraId="45EB68F9" w14:textId="77777777" w:rsidR="00CD74E9" w:rsidRPr="00F1439A" w:rsidRDefault="00CD74E9" w:rsidP="00CD74E9">
      <w:pPr>
        <w:pStyle w:val="PL"/>
      </w:pPr>
      <w:r w:rsidRPr="00F1439A">
        <w:t xml:space="preserve">          $ref: 'TS29571_CommonData.yaml#/components/schemas/SupportedFeatures'</w:t>
      </w:r>
    </w:p>
    <w:p w14:paraId="7326ED59" w14:textId="77777777" w:rsidR="00CD74E9" w:rsidRPr="00F1439A" w:rsidRDefault="00CD74E9" w:rsidP="00CD74E9">
      <w:pPr>
        <w:pStyle w:val="PL"/>
      </w:pPr>
      <w:r w:rsidRPr="00F1439A">
        <w:t xml:space="preserve">      required:</w:t>
      </w:r>
    </w:p>
    <w:p w14:paraId="376C67D1" w14:textId="77777777" w:rsidR="00CD74E9" w:rsidRPr="00F4442C" w:rsidRDefault="00CD74E9" w:rsidP="00CD74E9">
      <w:pPr>
        <w:pStyle w:val="PL"/>
      </w:pPr>
      <w:r w:rsidRPr="00F4442C">
        <w:t xml:space="preserve">        - notifUri</w:t>
      </w:r>
    </w:p>
    <w:p w14:paraId="54D799C3" w14:textId="77777777" w:rsidR="00CD74E9" w:rsidRPr="00F1439A" w:rsidRDefault="00CD74E9" w:rsidP="00CD74E9">
      <w:pPr>
        <w:pStyle w:val="PL"/>
      </w:pPr>
    </w:p>
    <w:p w14:paraId="6E32A9B3" w14:textId="77777777" w:rsidR="00CD74E9" w:rsidRPr="00F1439A" w:rsidRDefault="00CD74E9" w:rsidP="00CD74E9">
      <w:pPr>
        <w:pStyle w:val="PL"/>
      </w:pPr>
      <w:r w:rsidRPr="00F1439A">
        <w:t xml:space="preserve">    </w:t>
      </w:r>
      <w:r>
        <w:rPr>
          <w:lang w:val="en-US"/>
        </w:rPr>
        <w:t>ServProv</w:t>
      </w:r>
      <w:r>
        <w:t>Subsc</w:t>
      </w:r>
      <w:r w:rsidRPr="00F1439A">
        <w:t>Patch:</w:t>
      </w:r>
    </w:p>
    <w:p w14:paraId="28A52C65" w14:textId="77777777" w:rsidR="00CD74E9" w:rsidRPr="00F1439A" w:rsidRDefault="00CD74E9" w:rsidP="00CD74E9">
      <w:pPr>
        <w:pStyle w:val="PL"/>
        <w:rPr>
          <w:lang w:eastAsia="zh-CN"/>
        </w:rPr>
      </w:pPr>
      <w:r w:rsidRPr="00F1439A">
        <w:t xml:space="preserve">      description: </w:t>
      </w:r>
      <w:r w:rsidRPr="00F1439A">
        <w:rPr>
          <w:lang w:eastAsia="zh-CN"/>
        </w:rPr>
        <w:t>&gt;</w:t>
      </w:r>
    </w:p>
    <w:p w14:paraId="63A4D59D" w14:textId="77777777" w:rsidR="00CD74E9" w:rsidRPr="00F1439A" w:rsidRDefault="00CD74E9" w:rsidP="00CD74E9">
      <w:pPr>
        <w:pStyle w:val="PL"/>
        <w:rPr>
          <w:lang w:eastAsia="zh-CN"/>
        </w:rPr>
      </w:pPr>
      <w:r w:rsidRPr="00F1439A">
        <w:t xml:space="preserve">        </w:t>
      </w:r>
      <w:r>
        <w:t xml:space="preserve">Represents the requested modifications to a </w:t>
      </w:r>
      <w:r>
        <w:rPr>
          <w:lang w:val="en-US"/>
        </w:rPr>
        <w:t>Service Provisioning Subscription</w:t>
      </w:r>
      <w:r>
        <w:t>.</w:t>
      </w:r>
    </w:p>
    <w:p w14:paraId="45A3C758" w14:textId="77777777" w:rsidR="00CD74E9" w:rsidRPr="00F1439A" w:rsidRDefault="00CD74E9" w:rsidP="00CD74E9">
      <w:pPr>
        <w:pStyle w:val="PL"/>
      </w:pPr>
      <w:r w:rsidRPr="00F1439A">
        <w:t xml:space="preserve">      type: object</w:t>
      </w:r>
    </w:p>
    <w:p w14:paraId="3723569B" w14:textId="77777777" w:rsidR="00CD74E9" w:rsidRPr="00F1439A" w:rsidRDefault="00CD74E9" w:rsidP="00CD74E9">
      <w:pPr>
        <w:pStyle w:val="PL"/>
      </w:pPr>
      <w:r w:rsidRPr="00F1439A">
        <w:t xml:space="preserve">      properties:</w:t>
      </w:r>
    </w:p>
    <w:p w14:paraId="61BE57C4" w14:textId="77777777" w:rsidR="00CD74E9" w:rsidRPr="00F4442C" w:rsidRDefault="00CD74E9" w:rsidP="00CD74E9">
      <w:pPr>
        <w:pStyle w:val="PL"/>
      </w:pPr>
      <w:r w:rsidRPr="00F4442C">
        <w:t xml:space="preserve">        notifUri:</w:t>
      </w:r>
    </w:p>
    <w:p w14:paraId="5E39E3C7" w14:textId="77777777" w:rsidR="00CD74E9" w:rsidRPr="00F4442C" w:rsidRDefault="00CD74E9" w:rsidP="00CD74E9">
      <w:pPr>
        <w:pStyle w:val="PL"/>
      </w:pPr>
      <w:r w:rsidRPr="00F4442C">
        <w:t xml:space="preserve">          $ref: 'TS29122_CommonData.yaml#/components/schemas/</w:t>
      </w:r>
      <w:r w:rsidRPr="00F4442C">
        <w:rPr>
          <w:lang w:eastAsia="zh-CN"/>
        </w:rPr>
        <w:t>Uri</w:t>
      </w:r>
      <w:r w:rsidRPr="00F4442C">
        <w:t>'</w:t>
      </w:r>
    </w:p>
    <w:p w14:paraId="6DE42082" w14:textId="77777777" w:rsidR="00CD74E9" w:rsidRDefault="00CD74E9" w:rsidP="00CD74E9">
      <w:pPr>
        <w:pStyle w:val="PL"/>
      </w:pPr>
      <w:r>
        <w:t xml:space="preserve">        federationInfo:</w:t>
      </w:r>
    </w:p>
    <w:p w14:paraId="63C0058C" w14:textId="77777777" w:rsidR="00CD74E9" w:rsidRDefault="00CD74E9" w:rsidP="00CD74E9">
      <w:pPr>
        <w:pStyle w:val="PL"/>
      </w:pPr>
      <w:r>
        <w:t xml:space="preserve">          $ref: '#/components/schemas/FederationInfo'</w:t>
      </w:r>
    </w:p>
    <w:p w14:paraId="58A1C278" w14:textId="77777777" w:rsidR="00CD74E9" w:rsidRDefault="00CD74E9" w:rsidP="00CD74E9">
      <w:pPr>
        <w:pStyle w:val="PL"/>
      </w:pPr>
      <w:r>
        <w:t xml:space="preserve">        acProfs:</w:t>
      </w:r>
    </w:p>
    <w:p w14:paraId="50AE640A" w14:textId="77777777" w:rsidR="00CD74E9" w:rsidRDefault="00CD74E9" w:rsidP="00CD74E9">
      <w:pPr>
        <w:pStyle w:val="PL"/>
      </w:pPr>
      <w:r>
        <w:t xml:space="preserve">          type: array</w:t>
      </w:r>
    </w:p>
    <w:p w14:paraId="4D40A36E" w14:textId="77777777" w:rsidR="00CD74E9" w:rsidRDefault="00CD74E9" w:rsidP="00CD74E9">
      <w:pPr>
        <w:pStyle w:val="PL"/>
      </w:pPr>
      <w:r>
        <w:t xml:space="preserve">          items:</w:t>
      </w:r>
    </w:p>
    <w:p w14:paraId="43CA9DF5" w14:textId="77777777" w:rsidR="00CD74E9" w:rsidRDefault="00CD74E9" w:rsidP="00CD74E9">
      <w:pPr>
        <w:pStyle w:val="PL"/>
      </w:pPr>
      <w:r>
        <w:t xml:space="preserve">            $ref: </w:t>
      </w:r>
      <w:r w:rsidRPr="00DA4499">
        <w:t>'TS24558_Eees_EECRegistration.yaml#/components/schemas/ACProfile'</w:t>
      </w:r>
    </w:p>
    <w:p w14:paraId="4F1AA887" w14:textId="77777777" w:rsidR="00CD74E9" w:rsidRDefault="00CD74E9" w:rsidP="00CD74E9">
      <w:pPr>
        <w:pStyle w:val="PL"/>
      </w:pPr>
      <w:r>
        <w:t xml:space="preserve">          minItems: 1</w:t>
      </w:r>
    </w:p>
    <w:p w14:paraId="4CC02BCB" w14:textId="77777777" w:rsidR="00CD74E9" w:rsidRDefault="00CD74E9" w:rsidP="00CD74E9">
      <w:pPr>
        <w:pStyle w:val="PL"/>
      </w:pPr>
      <w:r>
        <w:t xml:space="preserve">        connInfo:</w:t>
      </w:r>
    </w:p>
    <w:p w14:paraId="035CE20B" w14:textId="77777777" w:rsidR="00CD74E9" w:rsidRDefault="00CD74E9" w:rsidP="00CD74E9">
      <w:pPr>
        <w:pStyle w:val="PL"/>
      </w:pPr>
      <w:r>
        <w:t xml:space="preserve">          type: array</w:t>
      </w:r>
    </w:p>
    <w:p w14:paraId="1D586490" w14:textId="77777777" w:rsidR="00CD74E9" w:rsidRDefault="00CD74E9" w:rsidP="00CD74E9">
      <w:pPr>
        <w:pStyle w:val="PL"/>
      </w:pPr>
      <w:r>
        <w:t xml:space="preserve">          items:</w:t>
      </w:r>
    </w:p>
    <w:p w14:paraId="6316B45D" w14:textId="77777777" w:rsidR="00CD74E9" w:rsidRDefault="00CD74E9" w:rsidP="00CD74E9">
      <w:pPr>
        <w:pStyle w:val="PL"/>
      </w:pPr>
      <w:r>
        <w:t xml:space="preserve">            $ref: 'TS24558_Eecs_ServiceProvisioning.yaml#/components/schemas/ConnectivityInfo'</w:t>
      </w:r>
    </w:p>
    <w:p w14:paraId="79123BA2" w14:textId="77777777" w:rsidR="00CD74E9" w:rsidRDefault="00CD74E9" w:rsidP="00CD74E9">
      <w:pPr>
        <w:pStyle w:val="PL"/>
      </w:pPr>
      <w:r>
        <w:t xml:space="preserve">          minItems: 1</w:t>
      </w:r>
    </w:p>
    <w:p w14:paraId="4B86AC9D" w14:textId="77777777" w:rsidR="00CD74E9" w:rsidRDefault="00CD74E9" w:rsidP="00CD74E9">
      <w:pPr>
        <w:pStyle w:val="PL"/>
      </w:pPr>
      <w:r>
        <w:t xml:space="preserve">        locInfo:</w:t>
      </w:r>
    </w:p>
    <w:p w14:paraId="0898D922" w14:textId="77777777" w:rsidR="00CD74E9" w:rsidRDefault="00CD74E9" w:rsidP="00CD74E9">
      <w:pPr>
        <w:pStyle w:val="PL"/>
      </w:pPr>
      <w:r>
        <w:t xml:space="preserve">          $ref: 'TS29122_MonitoringEvent.yaml#/components/schemas/LocationInfo'</w:t>
      </w:r>
    </w:p>
    <w:p w14:paraId="6ACE9583" w14:textId="77777777" w:rsidR="00CD74E9" w:rsidRDefault="00CD74E9" w:rsidP="00CD74E9">
      <w:pPr>
        <w:pStyle w:val="PL"/>
      </w:pPr>
      <w:r>
        <w:t xml:space="preserve">        expTime:</w:t>
      </w:r>
    </w:p>
    <w:p w14:paraId="124AAA38" w14:textId="77777777" w:rsidR="00CD74E9" w:rsidRDefault="00CD74E9" w:rsidP="00CD74E9">
      <w:pPr>
        <w:pStyle w:val="PL"/>
      </w:pPr>
      <w:r>
        <w:t xml:space="preserve">          $ref: 'TS29122_CommonData.yaml#/components/schemas/DateTime'</w:t>
      </w:r>
    </w:p>
    <w:p w14:paraId="5570E1E9" w14:textId="77777777" w:rsidR="00CD74E9" w:rsidRDefault="00CD74E9" w:rsidP="00CD74E9">
      <w:pPr>
        <w:pStyle w:val="PL"/>
      </w:pPr>
    </w:p>
    <w:p w14:paraId="669790FE" w14:textId="77777777" w:rsidR="00CD74E9" w:rsidRPr="00F1439A" w:rsidRDefault="00CD74E9" w:rsidP="00CD74E9">
      <w:pPr>
        <w:pStyle w:val="PL"/>
      </w:pPr>
      <w:r w:rsidRPr="00F4442C">
        <w:t xml:space="preserve">    </w:t>
      </w:r>
      <w:r>
        <w:t>ServProvNotif</w:t>
      </w:r>
      <w:r w:rsidRPr="00F1439A">
        <w:t>:</w:t>
      </w:r>
    </w:p>
    <w:p w14:paraId="5FA248F2" w14:textId="77777777" w:rsidR="00CD74E9" w:rsidRPr="00F1439A" w:rsidRDefault="00CD74E9" w:rsidP="00CD74E9">
      <w:pPr>
        <w:pStyle w:val="PL"/>
        <w:rPr>
          <w:lang w:eastAsia="zh-CN"/>
        </w:rPr>
      </w:pPr>
      <w:r w:rsidRPr="00F1439A">
        <w:t xml:space="preserve">      description: </w:t>
      </w:r>
      <w:r w:rsidRPr="00F1439A">
        <w:rPr>
          <w:lang w:eastAsia="zh-CN"/>
        </w:rPr>
        <w:t>&gt;</w:t>
      </w:r>
    </w:p>
    <w:p w14:paraId="6FD56299" w14:textId="77777777" w:rsidR="00CD74E9" w:rsidRPr="00F1439A" w:rsidRDefault="00CD74E9" w:rsidP="00CD74E9">
      <w:pPr>
        <w:pStyle w:val="PL"/>
        <w:rPr>
          <w:lang w:eastAsia="zh-CN"/>
        </w:rPr>
      </w:pPr>
      <w:r w:rsidRPr="00F1439A">
        <w:t xml:space="preserve">        </w:t>
      </w:r>
      <w:r>
        <w:t>Represents a Service Provisioning Notification.</w:t>
      </w:r>
    </w:p>
    <w:p w14:paraId="68347CFE" w14:textId="77777777" w:rsidR="00CD74E9" w:rsidRPr="00F1439A" w:rsidRDefault="00CD74E9" w:rsidP="00CD74E9">
      <w:pPr>
        <w:pStyle w:val="PL"/>
      </w:pPr>
      <w:r w:rsidRPr="00F1439A">
        <w:t xml:space="preserve">      type: object</w:t>
      </w:r>
    </w:p>
    <w:p w14:paraId="40AC0E64" w14:textId="77777777" w:rsidR="00CD74E9" w:rsidRPr="00F1439A" w:rsidRDefault="00CD74E9" w:rsidP="00CD74E9">
      <w:pPr>
        <w:pStyle w:val="PL"/>
      </w:pPr>
      <w:r w:rsidRPr="00F1439A">
        <w:t xml:space="preserve">      properties:</w:t>
      </w:r>
    </w:p>
    <w:p w14:paraId="23B0DE4F" w14:textId="77777777" w:rsidR="00CD74E9" w:rsidRPr="00F1439A" w:rsidRDefault="00CD74E9" w:rsidP="00CD74E9">
      <w:pPr>
        <w:pStyle w:val="PL"/>
      </w:pPr>
      <w:r w:rsidRPr="00F1439A">
        <w:t xml:space="preserve">        </w:t>
      </w:r>
      <w:r>
        <w:t>subscId</w:t>
      </w:r>
      <w:r w:rsidRPr="00F1439A">
        <w:t>:</w:t>
      </w:r>
    </w:p>
    <w:p w14:paraId="534D3738" w14:textId="77777777" w:rsidR="00CD74E9" w:rsidRPr="00F1439A" w:rsidRDefault="00CD74E9" w:rsidP="00CD74E9">
      <w:pPr>
        <w:pStyle w:val="PL"/>
      </w:pPr>
      <w:r w:rsidRPr="00F1439A">
        <w:t xml:space="preserve">          type: string</w:t>
      </w:r>
    </w:p>
    <w:p w14:paraId="544C33DD" w14:textId="77777777" w:rsidR="00CD74E9" w:rsidRDefault="00CD74E9" w:rsidP="00CD74E9">
      <w:pPr>
        <w:pStyle w:val="PL"/>
      </w:pPr>
      <w:r>
        <w:t xml:space="preserve">        ednConfigInfo:</w:t>
      </w:r>
    </w:p>
    <w:p w14:paraId="0A6E7AEF" w14:textId="77777777" w:rsidR="00CD74E9" w:rsidRDefault="00CD74E9" w:rsidP="00CD74E9">
      <w:pPr>
        <w:pStyle w:val="PL"/>
      </w:pPr>
      <w:r>
        <w:t xml:space="preserve">          type: array</w:t>
      </w:r>
    </w:p>
    <w:p w14:paraId="4B6EC78A" w14:textId="77777777" w:rsidR="00CD74E9" w:rsidRDefault="00CD74E9" w:rsidP="00CD74E9">
      <w:pPr>
        <w:pStyle w:val="PL"/>
      </w:pPr>
      <w:r>
        <w:t xml:space="preserve">          items:</w:t>
      </w:r>
    </w:p>
    <w:p w14:paraId="73E9D31E" w14:textId="77777777" w:rsidR="00CD74E9" w:rsidRDefault="00CD74E9" w:rsidP="00CD74E9">
      <w:pPr>
        <w:pStyle w:val="PL"/>
      </w:pPr>
      <w:r>
        <w:t xml:space="preserve">            $ref: 'TS24558_Eecs_ServiceProvisioning.yaml#/components/schemas/EDNConfigInfo'</w:t>
      </w:r>
    </w:p>
    <w:p w14:paraId="6C552BDE" w14:textId="77777777" w:rsidR="00CD74E9" w:rsidRDefault="00CD74E9" w:rsidP="00CD74E9">
      <w:pPr>
        <w:pStyle w:val="PL"/>
      </w:pPr>
      <w:r>
        <w:t xml:space="preserve">          minItems: 1</w:t>
      </w:r>
    </w:p>
    <w:p w14:paraId="1A80DB29" w14:textId="77777777" w:rsidR="00CD74E9" w:rsidRDefault="00CD74E9" w:rsidP="00CD74E9">
      <w:pPr>
        <w:pStyle w:val="PL"/>
      </w:pPr>
      <w:r>
        <w:t xml:space="preserve">        lifetime:</w:t>
      </w:r>
    </w:p>
    <w:p w14:paraId="5C6482F1" w14:textId="77777777" w:rsidR="00CD74E9" w:rsidRDefault="00CD74E9" w:rsidP="00CD74E9">
      <w:pPr>
        <w:pStyle w:val="PL"/>
      </w:pPr>
      <w:r>
        <w:t xml:space="preserve">          $ref: 'TS29122_CommonData.yaml#/components/schemas/DurationSec'</w:t>
      </w:r>
    </w:p>
    <w:p w14:paraId="17004998" w14:textId="77777777" w:rsidR="00CD74E9" w:rsidRPr="00F1439A" w:rsidRDefault="00CD74E9" w:rsidP="00CD74E9">
      <w:pPr>
        <w:pStyle w:val="PL"/>
      </w:pPr>
      <w:r w:rsidRPr="00F1439A">
        <w:t xml:space="preserve">      required:</w:t>
      </w:r>
    </w:p>
    <w:p w14:paraId="0114113B" w14:textId="77777777" w:rsidR="00CD74E9" w:rsidRPr="00F1439A" w:rsidRDefault="00CD74E9" w:rsidP="00CD74E9">
      <w:pPr>
        <w:pStyle w:val="PL"/>
      </w:pPr>
      <w:r w:rsidRPr="00F1439A">
        <w:t xml:space="preserve">        - </w:t>
      </w:r>
      <w:r>
        <w:t>subscId</w:t>
      </w:r>
    </w:p>
    <w:p w14:paraId="79E5C312" w14:textId="77777777" w:rsidR="00CD74E9" w:rsidRPr="00F1439A" w:rsidRDefault="00CD74E9" w:rsidP="00CD74E9">
      <w:pPr>
        <w:pStyle w:val="PL"/>
      </w:pPr>
      <w:r w:rsidRPr="00F1439A">
        <w:t xml:space="preserve">        - </w:t>
      </w:r>
      <w:r>
        <w:t>ednConfigInfo</w:t>
      </w:r>
    </w:p>
    <w:p w14:paraId="7E79840B" w14:textId="77777777" w:rsidR="00CD74E9" w:rsidRPr="00F1439A" w:rsidRDefault="00CD74E9" w:rsidP="00CD74E9">
      <w:pPr>
        <w:pStyle w:val="PL"/>
      </w:pPr>
    </w:p>
    <w:p w14:paraId="16CBA524" w14:textId="77777777" w:rsidR="00CD74E9" w:rsidRPr="00F1439A" w:rsidRDefault="00CD74E9" w:rsidP="00CD74E9">
      <w:pPr>
        <w:pStyle w:val="PL"/>
      </w:pPr>
      <w:r w:rsidRPr="00F1439A">
        <w:t xml:space="preserve">    </w:t>
      </w:r>
      <w:r>
        <w:t>FederationInfo</w:t>
      </w:r>
      <w:r w:rsidRPr="00F1439A">
        <w:t>:</w:t>
      </w:r>
    </w:p>
    <w:p w14:paraId="1D8B1565" w14:textId="77777777" w:rsidR="00CD74E9" w:rsidRPr="00F1439A" w:rsidRDefault="00CD74E9" w:rsidP="00CD74E9">
      <w:pPr>
        <w:pStyle w:val="PL"/>
        <w:rPr>
          <w:lang w:eastAsia="zh-CN"/>
        </w:rPr>
      </w:pPr>
      <w:r w:rsidRPr="00F1439A">
        <w:t xml:space="preserve">      description: </w:t>
      </w:r>
      <w:r w:rsidRPr="00F1439A">
        <w:rPr>
          <w:lang w:eastAsia="zh-CN"/>
        </w:rPr>
        <w:t>&gt;</w:t>
      </w:r>
    </w:p>
    <w:p w14:paraId="7BC089D2" w14:textId="77777777" w:rsidR="00CD74E9" w:rsidRPr="00F1439A" w:rsidRDefault="00CD74E9" w:rsidP="00CD74E9">
      <w:pPr>
        <w:pStyle w:val="PL"/>
        <w:rPr>
          <w:lang w:eastAsia="zh-CN"/>
        </w:rPr>
      </w:pPr>
      <w:r w:rsidRPr="00F1439A">
        <w:t xml:space="preserve">        </w:t>
      </w:r>
      <w:r>
        <w:t>Represents federation agreements related information.</w:t>
      </w:r>
    </w:p>
    <w:p w14:paraId="24743E18" w14:textId="77777777" w:rsidR="00CD74E9" w:rsidRPr="00F1439A" w:rsidRDefault="00CD74E9" w:rsidP="00CD74E9">
      <w:pPr>
        <w:pStyle w:val="PL"/>
      </w:pPr>
      <w:r w:rsidRPr="00F1439A">
        <w:t xml:space="preserve">      type: object</w:t>
      </w:r>
    </w:p>
    <w:p w14:paraId="1A7EDB7D" w14:textId="77777777" w:rsidR="00CD74E9" w:rsidRPr="00F1439A" w:rsidRDefault="00CD74E9" w:rsidP="00CD74E9">
      <w:pPr>
        <w:pStyle w:val="PL"/>
      </w:pPr>
      <w:r w:rsidRPr="00F1439A">
        <w:t xml:space="preserve">      properties:</w:t>
      </w:r>
    </w:p>
    <w:p w14:paraId="0FB709CE" w14:textId="77777777" w:rsidR="00CD74E9" w:rsidRPr="007C1AFD" w:rsidRDefault="00CD74E9" w:rsidP="00CD74E9">
      <w:pPr>
        <w:pStyle w:val="PL"/>
        <w:rPr>
          <w:lang w:val="en-US" w:eastAsia="es-ES"/>
        </w:rPr>
      </w:pPr>
      <w:r w:rsidRPr="007C1AFD">
        <w:rPr>
          <w:lang w:val="en-US" w:eastAsia="es-ES"/>
        </w:rPr>
        <w:t xml:space="preserve">        </w:t>
      </w:r>
      <w:r>
        <w:t>federationId</w:t>
      </w:r>
      <w:r w:rsidRPr="007C1AFD">
        <w:rPr>
          <w:lang w:val="en-US" w:eastAsia="es-ES"/>
        </w:rPr>
        <w:t>:</w:t>
      </w:r>
    </w:p>
    <w:p w14:paraId="7BFFCA92" w14:textId="77777777" w:rsidR="00CD74E9" w:rsidRPr="007C1AFD" w:rsidRDefault="00CD74E9" w:rsidP="00CD74E9">
      <w:pPr>
        <w:pStyle w:val="PL"/>
        <w:rPr>
          <w:lang w:val="en-US" w:eastAsia="es-ES"/>
        </w:rPr>
      </w:pPr>
      <w:r w:rsidRPr="007C1AFD">
        <w:rPr>
          <w:lang w:val="en-US" w:eastAsia="es-ES"/>
        </w:rPr>
        <w:t xml:space="preserve">          type: string</w:t>
      </w:r>
    </w:p>
    <w:p w14:paraId="1F0B3FB9" w14:textId="77777777" w:rsidR="00CD74E9" w:rsidRPr="00F4442C" w:rsidRDefault="00CD74E9" w:rsidP="00CD74E9">
      <w:pPr>
        <w:pStyle w:val="PL"/>
      </w:pPr>
      <w:r w:rsidRPr="00F4442C">
        <w:t xml:space="preserve">      required:</w:t>
      </w:r>
    </w:p>
    <w:p w14:paraId="0D985947" w14:textId="77777777" w:rsidR="00CD74E9" w:rsidRPr="00F4442C" w:rsidRDefault="00CD74E9" w:rsidP="00CD74E9">
      <w:pPr>
        <w:pStyle w:val="PL"/>
      </w:pPr>
      <w:r w:rsidRPr="00F4442C">
        <w:t xml:space="preserve">        - </w:t>
      </w:r>
      <w:r>
        <w:t>federationId</w:t>
      </w:r>
    </w:p>
    <w:p w14:paraId="28A5ADB2" w14:textId="77777777" w:rsidR="00CD74E9" w:rsidRPr="00F1439A" w:rsidRDefault="00CD74E9" w:rsidP="00CD74E9">
      <w:pPr>
        <w:pStyle w:val="PL"/>
      </w:pPr>
    </w:p>
    <w:p w14:paraId="77054247" w14:textId="77777777" w:rsidR="00CD74E9" w:rsidRPr="00F1439A" w:rsidRDefault="00CD74E9" w:rsidP="00CD74E9">
      <w:pPr>
        <w:pStyle w:val="PL"/>
      </w:pPr>
    </w:p>
    <w:p w14:paraId="1FCC9BF9" w14:textId="77777777" w:rsidR="00CD74E9" w:rsidRPr="00F1439A" w:rsidRDefault="00CD74E9" w:rsidP="00CD74E9">
      <w:pPr>
        <w:pStyle w:val="PL"/>
      </w:pPr>
      <w:r w:rsidRPr="00F1439A">
        <w:t># SIMPLE DATA TYPES</w:t>
      </w:r>
    </w:p>
    <w:p w14:paraId="078874CE" w14:textId="77777777" w:rsidR="00CD74E9" w:rsidRPr="00F1439A" w:rsidRDefault="00CD74E9" w:rsidP="00CD74E9">
      <w:pPr>
        <w:pStyle w:val="PL"/>
      </w:pPr>
      <w:r w:rsidRPr="00F1439A">
        <w:t>#</w:t>
      </w:r>
    </w:p>
    <w:p w14:paraId="18F5B20B" w14:textId="77777777" w:rsidR="00CD74E9" w:rsidRPr="00F1439A" w:rsidRDefault="00CD74E9" w:rsidP="00CD74E9">
      <w:pPr>
        <w:pStyle w:val="PL"/>
      </w:pPr>
    </w:p>
    <w:p w14:paraId="24BC141C" w14:textId="77777777" w:rsidR="00CD74E9" w:rsidRPr="00F1439A" w:rsidRDefault="00CD74E9" w:rsidP="00CD74E9">
      <w:pPr>
        <w:pStyle w:val="PL"/>
      </w:pPr>
      <w:r w:rsidRPr="00F1439A">
        <w:t>#</w:t>
      </w:r>
    </w:p>
    <w:p w14:paraId="5E5C2DEB" w14:textId="77777777" w:rsidR="00CD74E9" w:rsidRPr="00F1439A" w:rsidRDefault="00CD74E9" w:rsidP="00CD74E9">
      <w:pPr>
        <w:pStyle w:val="PL"/>
      </w:pPr>
      <w:r w:rsidRPr="00F1439A">
        <w:t># ENUMERATIONS</w:t>
      </w:r>
    </w:p>
    <w:p w14:paraId="115A6F9C" w14:textId="77777777" w:rsidR="00CD74E9" w:rsidRPr="00F4442C" w:rsidRDefault="00CD74E9" w:rsidP="00CD74E9">
      <w:pPr>
        <w:pStyle w:val="PL"/>
      </w:pPr>
      <w:r w:rsidRPr="00F1439A">
        <w:t>#</w:t>
      </w:r>
    </w:p>
    <w:p w14:paraId="3C7732C3" w14:textId="77777777" w:rsidR="00CD74E9" w:rsidRPr="009E6078" w:rsidRDefault="00CD74E9"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AF981E" w14:textId="77777777" w:rsidR="00B3769E" w:rsidRDefault="00B3769E" w:rsidP="00A678DC">
      <w:pPr>
        <w:pStyle w:val="PL"/>
      </w:pPr>
    </w:p>
    <w:p w14:paraId="3EFA9313" w14:textId="6011607B" w:rsidR="00054A22" w:rsidRDefault="00080512" w:rsidP="00E80733">
      <w:pPr>
        <w:pStyle w:val="Heading8"/>
        <w:ind w:firstLine="284"/>
      </w:pPr>
      <w:r w:rsidRPr="004D3578">
        <w:br w:type="page"/>
      </w:r>
      <w:bookmarkStart w:id="7381" w:name="_Toc85734613"/>
      <w:bookmarkStart w:id="7382" w:name="_Toc89431912"/>
      <w:bookmarkStart w:id="7383" w:name="_Toc97042834"/>
      <w:bookmarkStart w:id="7384" w:name="_Toc97045978"/>
      <w:bookmarkStart w:id="7385" w:name="_Toc97155723"/>
      <w:bookmarkStart w:id="7386" w:name="_Toc101521779"/>
      <w:bookmarkStart w:id="7387" w:name="_Toc138762091"/>
      <w:bookmarkStart w:id="7388" w:name="_Toc145708356"/>
      <w:bookmarkStart w:id="7389" w:name="_Toc160570940"/>
      <w:bookmarkStart w:id="7390" w:name="_Toc162008536"/>
      <w:bookmarkStart w:id="7391" w:name="_Toc164763955"/>
      <w:r w:rsidR="00680C72">
        <w:t>Annex B</w:t>
      </w:r>
      <w:r w:rsidRPr="004D3578">
        <w:t xml:space="preserve"> (informative):</w:t>
      </w:r>
      <w:r w:rsidRPr="004D3578">
        <w:br/>
        <w:t>Change history</w:t>
      </w:r>
      <w:bookmarkStart w:id="7392" w:name="historyclause"/>
      <w:bookmarkEnd w:id="7381"/>
      <w:bookmarkEnd w:id="7382"/>
      <w:bookmarkEnd w:id="7383"/>
      <w:bookmarkEnd w:id="7384"/>
      <w:bookmarkEnd w:id="7385"/>
      <w:bookmarkEnd w:id="7386"/>
      <w:bookmarkEnd w:id="7387"/>
      <w:bookmarkEnd w:id="7388"/>
      <w:bookmarkEnd w:id="7389"/>
      <w:bookmarkEnd w:id="7390"/>
      <w:bookmarkEnd w:id="7391"/>
      <w:bookmarkEnd w:id="7392"/>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bl>
    <w:p w14:paraId="6AB3AF18" w14:textId="4C5E9699" w:rsidR="00080512" w:rsidRDefault="00080512" w:rsidP="008D4A5F"/>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F859ED" w14:textId="77777777" w:rsidR="005D5BBA" w:rsidRDefault="005D5BBA">
      <w:r>
        <w:separator/>
      </w:r>
    </w:p>
  </w:endnote>
  <w:endnote w:type="continuationSeparator" w:id="0">
    <w:p w14:paraId="590A0C73" w14:textId="77777777" w:rsidR="005D5BBA" w:rsidRDefault="005D5B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5162CB" w:rsidRDefault="005162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7511C4" w14:textId="77777777" w:rsidR="005D5BBA" w:rsidRDefault="005D5BBA">
      <w:r>
        <w:separator/>
      </w:r>
    </w:p>
  </w:footnote>
  <w:footnote w:type="continuationSeparator" w:id="0">
    <w:p w14:paraId="1BC5807F" w14:textId="77777777" w:rsidR="005D5BBA" w:rsidRDefault="005D5B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3AEC0F6F" w:rsidR="005162CB" w:rsidRDefault="005162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F3F">
      <w:rPr>
        <w:rFonts w:ascii="Arial" w:hAnsi="Arial" w:cs="Arial"/>
        <w:b/>
        <w:noProof/>
        <w:sz w:val="18"/>
        <w:szCs w:val="18"/>
      </w:rPr>
      <w:t>3GPP TS 29.558 V18.56.0 (2024-034)</w:t>
    </w:r>
    <w:r>
      <w:rPr>
        <w:rFonts w:ascii="Arial" w:hAnsi="Arial" w:cs="Arial"/>
        <w:b/>
        <w:sz w:val="18"/>
        <w:szCs w:val="18"/>
      </w:rPr>
      <w:fldChar w:fldCharType="end"/>
    </w:r>
  </w:p>
  <w:p w14:paraId="4FE9FD4E" w14:textId="0FC179C3" w:rsidR="005162CB" w:rsidRDefault="005162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91F3F">
      <w:rPr>
        <w:rFonts w:ascii="Arial" w:hAnsi="Arial" w:cs="Arial"/>
        <w:b/>
        <w:noProof/>
        <w:sz w:val="18"/>
        <w:szCs w:val="18"/>
      </w:rPr>
      <w:t>90</w:t>
    </w:r>
    <w:r>
      <w:rPr>
        <w:rFonts w:ascii="Arial" w:hAnsi="Arial" w:cs="Arial"/>
        <w:b/>
        <w:sz w:val="18"/>
        <w:szCs w:val="18"/>
      </w:rPr>
      <w:fldChar w:fldCharType="end"/>
    </w:r>
  </w:p>
  <w:p w14:paraId="5EA78C0D" w14:textId="2F78E803" w:rsidR="005162CB" w:rsidRDefault="005162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F3F">
      <w:rPr>
        <w:rFonts w:ascii="Arial" w:hAnsi="Arial" w:cs="Arial"/>
        <w:b/>
        <w:noProof/>
        <w:sz w:val="18"/>
        <w:szCs w:val="18"/>
      </w:rPr>
      <w:t>Release 18</w:t>
    </w:r>
    <w:r>
      <w:rPr>
        <w:rFonts w:ascii="Arial" w:hAnsi="Arial" w:cs="Arial"/>
        <w:b/>
        <w:sz w:val="18"/>
        <w:szCs w:val="18"/>
      </w:rPr>
      <w:fldChar w:fldCharType="end"/>
    </w:r>
  </w:p>
  <w:p w14:paraId="5CB4AC15" w14:textId="77777777" w:rsidR="005162CB" w:rsidRDefault="005162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0D63"/>
    <w:rsid w:val="000131B1"/>
    <w:rsid w:val="0001509F"/>
    <w:rsid w:val="00017018"/>
    <w:rsid w:val="00017633"/>
    <w:rsid w:val="000201BC"/>
    <w:rsid w:val="00023292"/>
    <w:rsid w:val="00033397"/>
    <w:rsid w:val="00037CDF"/>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E7BE7"/>
    <w:rsid w:val="000F0990"/>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65059"/>
    <w:rsid w:val="00166B48"/>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3DFF"/>
    <w:rsid w:val="001C44C9"/>
    <w:rsid w:val="001C648B"/>
    <w:rsid w:val="001D02C2"/>
    <w:rsid w:val="001D2108"/>
    <w:rsid w:val="001D31C9"/>
    <w:rsid w:val="001D5A1D"/>
    <w:rsid w:val="001D7269"/>
    <w:rsid w:val="001D79CD"/>
    <w:rsid w:val="001E0206"/>
    <w:rsid w:val="001E092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963EB"/>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37D4D"/>
    <w:rsid w:val="00340FC8"/>
    <w:rsid w:val="00341E46"/>
    <w:rsid w:val="0034437C"/>
    <w:rsid w:val="003472F1"/>
    <w:rsid w:val="00347F9F"/>
    <w:rsid w:val="00350477"/>
    <w:rsid w:val="003514E4"/>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A6E63"/>
    <w:rsid w:val="003B3AD8"/>
    <w:rsid w:val="003B6434"/>
    <w:rsid w:val="003B6600"/>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1F3F"/>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2CB"/>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84E"/>
    <w:rsid w:val="005C093B"/>
    <w:rsid w:val="005C20BF"/>
    <w:rsid w:val="005C2581"/>
    <w:rsid w:val="005C3C33"/>
    <w:rsid w:val="005C49FF"/>
    <w:rsid w:val="005C5632"/>
    <w:rsid w:val="005C6A01"/>
    <w:rsid w:val="005D2A2E"/>
    <w:rsid w:val="005D2E01"/>
    <w:rsid w:val="005D4DB4"/>
    <w:rsid w:val="005D5BBA"/>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0D60"/>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531B"/>
    <w:rsid w:val="008862A9"/>
    <w:rsid w:val="0088776A"/>
    <w:rsid w:val="0089051F"/>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E7647"/>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4E15"/>
    <w:rsid w:val="00A75070"/>
    <w:rsid w:val="00A8057D"/>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4D2B"/>
    <w:rsid w:val="00BE52E0"/>
    <w:rsid w:val="00BE6F79"/>
    <w:rsid w:val="00BF09E6"/>
    <w:rsid w:val="00BF0E2D"/>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D74E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C71DA"/>
    <w:rsid w:val="00DD041F"/>
    <w:rsid w:val="00DD18FA"/>
    <w:rsid w:val="00DD2B81"/>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C070E"/>
    <w:rsid w:val="00EC350E"/>
    <w:rsid w:val="00EC376D"/>
    <w:rsid w:val="00EC3787"/>
    <w:rsid w:val="00EC49FF"/>
    <w:rsid w:val="00EC4A25"/>
    <w:rsid w:val="00EC4BC9"/>
    <w:rsid w:val="00EC5F0B"/>
    <w:rsid w:val="00EC6085"/>
    <w:rsid w:val="00ED0F62"/>
    <w:rsid w:val="00ED2AB5"/>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0DE5"/>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E00"/>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0A7C"/>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D6893"/>
    <w:rsid w:val="00FE2D6E"/>
    <w:rsid w:val="00FE4282"/>
    <w:rsid w:val="00FE770E"/>
    <w:rsid w:val="00FF0538"/>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hyperlink" Target="https://www.3gpp.org/ftp/Specs/archive/29_series/29.55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2D1AF6-C1CB-46E0-BFD2-B6C06AE974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375</TotalTime>
  <Pages>91</Pages>
  <Words>109273</Words>
  <Characters>622861</Characters>
  <Application>Microsoft Office Word</Application>
  <DocSecurity>0</DocSecurity>
  <Lines>5190</Lines>
  <Paragraphs>1461</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730673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86</cp:revision>
  <cp:lastPrinted>2019-02-25T14:05:00Z</cp:lastPrinted>
  <dcterms:created xsi:type="dcterms:W3CDTF">2023-11-28T04:51:00Z</dcterms:created>
  <dcterms:modified xsi:type="dcterms:W3CDTF">2024-04-23T05:46:00Z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