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r w:rsidR="00B62ACB">
              <w:rPr>
                <w:rFonts w:hint="eastAsia"/>
                <w:lang w:eastAsia="zh-CN"/>
              </w:rPr>
              <w:t>1</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704775" w:rsidRPr="00704775">
              <w:rPr>
                <w:sz w:val="32"/>
              </w:rPr>
              <w:t>0</w:t>
            </w:r>
            <w:r w:rsidR="00B62ACB">
              <w:rPr>
                <w:rFonts w:hint="eastAsia"/>
                <w:sz w:val="32"/>
                <w:lang w:eastAsia="zh-CN"/>
              </w:rPr>
              <w:t>4</w:t>
            </w:r>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6"/>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8"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rsidP="00905C5D">
      <w:pPr>
        <w:pStyle w:val="TT"/>
        <w:outlineLvl w:val="0"/>
      </w:pPr>
      <w:r w:rsidRPr="004D3578">
        <w:br w:type="page"/>
      </w:r>
      <w:bookmarkStart w:id="15" w:name="tableOfContents"/>
      <w:bookmarkEnd w:id="15"/>
      <w:r w:rsidRPr="004D3578">
        <w:lastRenderedPageBreak/>
        <w:t>Contents</w:t>
      </w:r>
    </w:p>
    <w:p w:rsidR="00896B9E" w:rsidRDefault="00235DCA">
      <w:pPr>
        <w:pStyle w:val="10"/>
        <w:rPr>
          <w:rFonts w:asciiTheme="minorHAnsi" w:hAnsiTheme="minorHAnsi" w:cstheme="minorBidi"/>
          <w:szCs w:val="22"/>
          <w:lang w:eastAsia="ja-JP"/>
        </w:rPr>
      </w:pPr>
      <w:r w:rsidRPr="004D3578">
        <w:fldChar w:fldCharType="begin" w:fldLock="1"/>
      </w:r>
      <w:r w:rsidR="004D3578" w:rsidRPr="004D3578">
        <w:instrText xml:space="preserve"> TOC \o "1-9" </w:instrText>
      </w:r>
      <w:r w:rsidRPr="004D3578">
        <w:fldChar w:fldCharType="separate"/>
      </w:r>
      <w:r w:rsidR="00896B9E">
        <w:t>Foreword</w:t>
      </w:r>
      <w:r w:rsidR="00896B9E">
        <w:tab/>
      </w:r>
      <w:r>
        <w:fldChar w:fldCharType="begin" w:fldLock="1"/>
      </w:r>
      <w:r w:rsidR="00896B9E">
        <w:instrText xml:space="preserve"> PAGEREF _Toc97208952 \h </w:instrText>
      </w:r>
      <w:r>
        <w:fldChar w:fldCharType="separate"/>
      </w:r>
      <w:r w:rsidR="00896B9E">
        <w:t>7</w:t>
      </w:r>
      <w:r>
        <w:fldChar w:fldCharType="end"/>
      </w:r>
    </w:p>
    <w:p w:rsidR="00896B9E" w:rsidRDefault="00896B9E">
      <w:pPr>
        <w:pStyle w:val="1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rsidR="00235DCA">
        <w:fldChar w:fldCharType="begin" w:fldLock="1"/>
      </w:r>
      <w:r>
        <w:instrText xml:space="preserve"> PAGEREF _Toc97208953 \h </w:instrText>
      </w:r>
      <w:r w:rsidR="00235DCA">
        <w:fldChar w:fldCharType="separate"/>
      </w:r>
      <w:r>
        <w:t>9</w:t>
      </w:r>
      <w:r w:rsidR="00235DCA">
        <w:fldChar w:fldCharType="end"/>
      </w:r>
    </w:p>
    <w:p w:rsidR="00896B9E" w:rsidRDefault="00896B9E" w:rsidP="002B00DE">
      <w:pPr>
        <w:pStyle w:val="1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rsidR="00235DCA">
        <w:fldChar w:fldCharType="begin" w:fldLock="1"/>
      </w:r>
      <w:r>
        <w:instrText xml:space="preserve"> PAGEREF _Toc97208954 \h </w:instrText>
      </w:r>
      <w:r w:rsidR="00235DCA">
        <w:fldChar w:fldCharType="separate"/>
      </w:r>
      <w:r>
        <w:t>9</w:t>
      </w:r>
      <w:r w:rsidR="00235DCA">
        <w:fldChar w:fldCharType="end"/>
      </w:r>
    </w:p>
    <w:p w:rsidR="00896B9E" w:rsidRDefault="00896B9E">
      <w:pPr>
        <w:pStyle w:val="1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rsidR="00235DCA">
        <w:fldChar w:fldCharType="begin" w:fldLock="1"/>
      </w:r>
      <w:r>
        <w:instrText xml:space="preserve"> PAGEREF _Toc97208955 \h </w:instrText>
      </w:r>
      <w:r w:rsidR="00235DCA">
        <w:fldChar w:fldCharType="separate"/>
      </w:r>
      <w:r>
        <w:t>10</w:t>
      </w:r>
      <w:r w:rsidR="00235DCA">
        <w:fldChar w:fldCharType="end"/>
      </w:r>
    </w:p>
    <w:p w:rsidR="00896B9E" w:rsidRDefault="00896B9E">
      <w:pPr>
        <w:pStyle w:val="22"/>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rsidR="00235DCA">
        <w:fldChar w:fldCharType="begin" w:fldLock="1"/>
      </w:r>
      <w:r>
        <w:instrText xml:space="preserve"> PAGEREF _Toc97208956 \h </w:instrText>
      </w:r>
      <w:r w:rsidR="00235DCA">
        <w:fldChar w:fldCharType="separate"/>
      </w:r>
      <w:r>
        <w:t>10</w:t>
      </w:r>
      <w:r w:rsidR="00235DCA">
        <w:fldChar w:fldCharType="end"/>
      </w:r>
    </w:p>
    <w:p w:rsidR="00896B9E" w:rsidRDefault="00896B9E">
      <w:pPr>
        <w:pStyle w:val="22"/>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rsidR="00235DCA">
        <w:fldChar w:fldCharType="begin" w:fldLock="1"/>
      </w:r>
      <w:r>
        <w:instrText xml:space="preserve"> PAGEREF _Toc97208957 \h </w:instrText>
      </w:r>
      <w:r w:rsidR="00235DCA">
        <w:fldChar w:fldCharType="separate"/>
      </w:r>
      <w:r>
        <w:t>10</w:t>
      </w:r>
      <w:r w:rsidR="00235DCA">
        <w:fldChar w:fldCharType="end"/>
      </w:r>
    </w:p>
    <w:p w:rsidR="00896B9E" w:rsidRDefault="00896B9E">
      <w:pPr>
        <w:pStyle w:val="22"/>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rsidR="00235DCA">
        <w:fldChar w:fldCharType="begin" w:fldLock="1"/>
      </w:r>
      <w:r>
        <w:instrText xml:space="preserve"> PAGEREF _Toc97208958 \h </w:instrText>
      </w:r>
      <w:r w:rsidR="00235DCA">
        <w:fldChar w:fldCharType="separate"/>
      </w:r>
      <w:r>
        <w:t>10</w:t>
      </w:r>
      <w:r w:rsidR="00235DCA">
        <w:fldChar w:fldCharType="end"/>
      </w:r>
    </w:p>
    <w:p w:rsidR="00896B9E" w:rsidRDefault="00896B9E">
      <w:pPr>
        <w:pStyle w:val="1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rsidR="00235DCA">
        <w:fldChar w:fldCharType="begin" w:fldLock="1"/>
      </w:r>
      <w:r>
        <w:instrText xml:space="preserve"> PAGEREF _Toc97208959 \h </w:instrText>
      </w:r>
      <w:r w:rsidR="00235DCA">
        <w:fldChar w:fldCharType="separate"/>
      </w:r>
      <w:r>
        <w:t>10</w:t>
      </w:r>
      <w:r w:rsidR="00235DCA">
        <w:fldChar w:fldCharType="end"/>
      </w:r>
    </w:p>
    <w:p w:rsidR="00896B9E" w:rsidRDefault="00896B9E">
      <w:pPr>
        <w:pStyle w:val="10"/>
        <w:rPr>
          <w:rFonts w:asciiTheme="minorHAnsi" w:hAnsiTheme="minorHAnsi" w:cstheme="minorBidi"/>
          <w:szCs w:val="22"/>
          <w:lang w:eastAsia="ja-JP"/>
        </w:rPr>
      </w:pPr>
      <w:r>
        <w:t>5</w:t>
      </w:r>
      <w:r>
        <w:rPr>
          <w:rFonts w:asciiTheme="minorHAnsi" w:hAnsiTheme="minorHAnsi" w:cstheme="minorBidi"/>
          <w:szCs w:val="22"/>
        </w:rPr>
        <w:tab/>
      </w:r>
      <w:r>
        <w:t>Services offered by the MSGin5G Servers</w:t>
      </w:r>
      <w:r>
        <w:tab/>
      </w:r>
      <w:r w:rsidR="00235DCA">
        <w:fldChar w:fldCharType="begin" w:fldLock="1"/>
      </w:r>
      <w:r>
        <w:instrText xml:space="preserve"> PAGEREF _Toc97208960 \h </w:instrText>
      </w:r>
      <w:r w:rsidR="00235DCA">
        <w:fldChar w:fldCharType="separate"/>
      </w:r>
      <w:r>
        <w:t>11</w:t>
      </w:r>
      <w:r w:rsidR="00235DCA">
        <w:fldChar w:fldCharType="end"/>
      </w:r>
    </w:p>
    <w:p w:rsidR="00896B9E" w:rsidRDefault="00896B9E">
      <w:pPr>
        <w:pStyle w:val="22"/>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rsidR="00235DCA">
        <w:fldChar w:fldCharType="begin" w:fldLock="1"/>
      </w:r>
      <w:r>
        <w:instrText xml:space="preserve"> PAGEREF _Toc97208961 \h </w:instrText>
      </w:r>
      <w:r w:rsidR="00235DCA">
        <w:fldChar w:fldCharType="separate"/>
      </w:r>
      <w:r>
        <w:t>11</w:t>
      </w:r>
      <w:r w:rsidR="00235DCA">
        <w:fldChar w:fldCharType="end"/>
      </w:r>
    </w:p>
    <w:p w:rsidR="00896B9E" w:rsidRDefault="00896B9E">
      <w:pPr>
        <w:pStyle w:val="22"/>
        <w:rPr>
          <w:rFonts w:asciiTheme="minorHAnsi" w:hAnsiTheme="minorHAnsi" w:cstheme="minorBidi"/>
          <w:sz w:val="22"/>
          <w:szCs w:val="22"/>
          <w:lang w:eastAsia="ja-JP"/>
        </w:rPr>
      </w:pPr>
      <w:r>
        <w:t>5.2</w:t>
      </w:r>
      <w:r>
        <w:rPr>
          <w:rFonts w:asciiTheme="minorHAnsi" w:hAnsiTheme="minorHAnsi" w:cstheme="minorBidi"/>
          <w:sz w:val="22"/>
          <w:szCs w:val="22"/>
        </w:rPr>
        <w:tab/>
      </w:r>
      <w:r>
        <w:rPr>
          <w:lang w:eastAsia="zh-CN"/>
        </w:rPr>
        <w:t>MSGS_</w:t>
      </w:r>
      <w:r>
        <w:t xml:space="preserve">ASRegistration </w:t>
      </w:r>
      <w:r>
        <w:rPr>
          <w:lang w:eastAsia="zh-CN"/>
        </w:rPr>
        <w:t>Service</w:t>
      </w:r>
      <w:r>
        <w:tab/>
      </w:r>
      <w:r w:rsidR="00235DCA">
        <w:fldChar w:fldCharType="begin" w:fldLock="1"/>
      </w:r>
      <w:r>
        <w:instrText xml:space="preserve"> PAGEREF _Toc97208962 \h </w:instrText>
      </w:r>
      <w:r w:rsidR="00235DCA">
        <w:fldChar w:fldCharType="separate"/>
      </w:r>
      <w:r>
        <w:t>11</w:t>
      </w:r>
      <w:r w:rsidR="00235DCA">
        <w:fldChar w:fldCharType="end"/>
      </w:r>
    </w:p>
    <w:p w:rsidR="00896B9E" w:rsidRDefault="00896B9E">
      <w:pPr>
        <w:pStyle w:val="32"/>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rsidR="00235DCA">
        <w:fldChar w:fldCharType="begin" w:fldLock="1"/>
      </w:r>
      <w:r>
        <w:instrText xml:space="preserve"> PAGEREF _Toc97208963 \h </w:instrText>
      </w:r>
      <w:r w:rsidR="00235DCA">
        <w:fldChar w:fldCharType="separate"/>
      </w:r>
      <w:r>
        <w:t>11</w:t>
      </w:r>
      <w:r w:rsidR="00235DCA">
        <w:fldChar w:fldCharType="end"/>
      </w:r>
    </w:p>
    <w:p w:rsidR="00896B9E" w:rsidRDefault="00896B9E">
      <w:pPr>
        <w:pStyle w:val="32"/>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rsidR="00235DCA">
        <w:fldChar w:fldCharType="begin" w:fldLock="1"/>
      </w:r>
      <w:r>
        <w:instrText xml:space="preserve"> PAGEREF _Toc97208964 \h </w:instrText>
      </w:r>
      <w:r w:rsidR="00235DCA">
        <w:fldChar w:fldCharType="separate"/>
      </w:r>
      <w:r>
        <w:t>12</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_Toc97208965 \h </w:instrText>
      </w:r>
      <w:r w:rsidR="00235DCA">
        <w:fldChar w:fldCharType="separate"/>
      </w:r>
      <w:r>
        <w:t>12</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rsidR="00235DCA">
        <w:fldChar w:fldCharType="begin" w:fldLock="1"/>
      </w:r>
      <w:r>
        <w:instrText xml:space="preserve"> PAGEREF _Toc97208966 \h </w:instrText>
      </w:r>
      <w:r w:rsidR="00235DCA">
        <w:fldChar w:fldCharType="separate"/>
      </w:r>
      <w:r>
        <w:t>12</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rsidR="00235DCA">
        <w:fldChar w:fldCharType="begin" w:fldLock="1"/>
      </w:r>
      <w:r>
        <w:instrText xml:space="preserve"> PAGEREF _Toc97208967 \h </w:instrText>
      </w:r>
      <w:r w:rsidR="00235DCA">
        <w:fldChar w:fldCharType="separate"/>
      </w:r>
      <w:r>
        <w:t>12</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rsidR="00235DCA">
        <w:fldChar w:fldCharType="begin" w:fldLock="1"/>
      </w:r>
      <w:r>
        <w:instrText xml:space="preserve"> PAGEREF _Toc97208968 \h </w:instrText>
      </w:r>
      <w:r w:rsidR="00235DCA">
        <w:fldChar w:fldCharType="separate"/>
      </w:r>
      <w:r>
        <w:t>12</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rsidR="00235DCA">
        <w:fldChar w:fldCharType="begin" w:fldLock="1"/>
      </w:r>
      <w:r>
        <w:instrText xml:space="preserve"> PAGEREF _Toc97208969 \h </w:instrText>
      </w:r>
      <w:r w:rsidR="00235DCA">
        <w:fldChar w:fldCharType="separate"/>
      </w:r>
      <w:r>
        <w:t>12</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_Toc97208970 \h </w:instrText>
      </w:r>
      <w:r w:rsidR="00235DCA">
        <w:fldChar w:fldCharType="separate"/>
      </w:r>
      <w:r>
        <w:t>12</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rsidR="00235DCA">
        <w:fldChar w:fldCharType="begin" w:fldLock="1"/>
      </w:r>
      <w:r>
        <w:instrText xml:space="preserve"> PAGEREF _Toc97208971 \h </w:instrText>
      </w:r>
      <w:r w:rsidR="00235DCA">
        <w:fldChar w:fldCharType="separate"/>
      </w:r>
      <w:r>
        <w:t>12</w:t>
      </w:r>
      <w:r w:rsidR="00235DCA">
        <w:fldChar w:fldCharType="end"/>
      </w:r>
    </w:p>
    <w:p w:rsidR="00896B9E" w:rsidRDefault="00896B9E">
      <w:pPr>
        <w:pStyle w:val="22"/>
        <w:rPr>
          <w:rFonts w:asciiTheme="minorHAnsi" w:hAnsiTheme="minorHAnsi" w:cstheme="minorBidi"/>
          <w:sz w:val="22"/>
          <w:szCs w:val="22"/>
          <w:lang w:eastAsia="ja-JP"/>
        </w:rPr>
      </w:pPr>
      <w:r>
        <w:t>5.3</w:t>
      </w:r>
      <w:r>
        <w:rPr>
          <w:rFonts w:asciiTheme="minorHAnsi" w:hAnsiTheme="minorHAnsi" w:cstheme="minorBidi"/>
          <w:sz w:val="22"/>
          <w:szCs w:val="22"/>
        </w:rPr>
        <w:tab/>
      </w:r>
      <w:r>
        <w:rPr>
          <w:lang w:eastAsia="zh-CN"/>
        </w:rPr>
        <w:t>MSGS_MSGDelivery Service</w:t>
      </w:r>
      <w:r>
        <w:tab/>
      </w:r>
      <w:r w:rsidR="00235DCA">
        <w:fldChar w:fldCharType="begin" w:fldLock="1"/>
      </w:r>
      <w:r>
        <w:instrText xml:space="preserve"> PAGEREF _Toc97208972 \h </w:instrText>
      </w:r>
      <w:r w:rsidR="00235DCA">
        <w:fldChar w:fldCharType="separate"/>
      </w:r>
      <w:r>
        <w:t>13</w:t>
      </w:r>
      <w:r w:rsidR="00235DCA">
        <w:fldChar w:fldCharType="end"/>
      </w:r>
    </w:p>
    <w:p w:rsidR="00896B9E" w:rsidRDefault="00896B9E">
      <w:pPr>
        <w:pStyle w:val="32"/>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rsidR="00235DCA">
        <w:fldChar w:fldCharType="begin" w:fldLock="1"/>
      </w:r>
      <w:r>
        <w:instrText xml:space="preserve"> PAGEREF _Toc97208973 \h </w:instrText>
      </w:r>
      <w:r w:rsidR="00235DCA">
        <w:fldChar w:fldCharType="separate"/>
      </w:r>
      <w:r>
        <w:t>13</w:t>
      </w:r>
      <w:r w:rsidR="00235DCA">
        <w:fldChar w:fldCharType="end"/>
      </w:r>
    </w:p>
    <w:p w:rsidR="00896B9E" w:rsidRDefault="00896B9E">
      <w:pPr>
        <w:pStyle w:val="32"/>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rsidR="00235DCA">
        <w:fldChar w:fldCharType="begin" w:fldLock="1"/>
      </w:r>
      <w:r>
        <w:instrText xml:space="preserve"> PAGEREF _Toc97208974 \h </w:instrText>
      </w:r>
      <w:r w:rsidR="00235DCA">
        <w:fldChar w:fldCharType="separate"/>
      </w:r>
      <w:r>
        <w:t>13</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_Toc97208975 \h </w:instrText>
      </w:r>
      <w:r w:rsidR="00235DCA">
        <w:fldChar w:fldCharType="separate"/>
      </w:r>
      <w:r>
        <w:t>13</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rsidR="00235DCA">
        <w:fldChar w:fldCharType="begin" w:fldLock="1"/>
      </w:r>
      <w:r>
        <w:instrText xml:space="preserve"> PAGEREF _Toc97208976 \h </w:instrText>
      </w:r>
      <w:r w:rsidR="00235DCA">
        <w:fldChar w:fldCharType="separate"/>
      </w:r>
      <w:r>
        <w:t>13</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_Toc97208977 \h </w:instrText>
      </w:r>
      <w:r w:rsidR="00235DCA">
        <w:fldChar w:fldCharType="separate"/>
      </w:r>
      <w:r>
        <w:t>13</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rsidR="00235DCA">
        <w:fldChar w:fldCharType="begin" w:fldLock="1"/>
      </w:r>
      <w:r>
        <w:instrText xml:space="preserve"> PAGEREF _Toc97208978 \h </w:instrText>
      </w:r>
      <w:r w:rsidR="00235DCA">
        <w:fldChar w:fldCharType="separate"/>
      </w:r>
      <w:r>
        <w:t>14</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rsidR="00235DCA">
        <w:fldChar w:fldCharType="begin" w:fldLock="1"/>
      </w:r>
      <w:r>
        <w:instrText xml:space="preserve"> PAGEREF _Toc97208979 \h </w:instrText>
      </w:r>
      <w:r w:rsidR="00235DCA">
        <w:fldChar w:fldCharType="separate"/>
      </w:r>
      <w:r>
        <w:t>15</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_Toc97208980 \h </w:instrText>
      </w:r>
      <w:r w:rsidR="00235DCA">
        <w:fldChar w:fldCharType="separate"/>
      </w:r>
      <w:r>
        <w:t>15</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rsidR="00235DCA">
        <w:fldChar w:fldCharType="begin" w:fldLock="1"/>
      </w:r>
      <w:r>
        <w:instrText xml:space="preserve"> PAGEREF _Toc97208981 \h </w:instrText>
      </w:r>
      <w:r w:rsidR="00235DCA">
        <w:fldChar w:fldCharType="separate"/>
      </w:r>
      <w:r>
        <w:t>15</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rsidR="00235DCA">
        <w:fldChar w:fldCharType="begin" w:fldLock="1"/>
      </w:r>
      <w:r>
        <w:instrText xml:space="preserve"> PAGEREF _Toc97208982 \h </w:instrText>
      </w:r>
      <w:r w:rsidR="00235DCA">
        <w:fldChar w:fldCharType="separate"/>
      </w:r>
      <w:r>
        <w:t>15</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_Toc97208983 \h </w:instrText>
      </w:r>
      <w:r w:rsidR="00235DCA">
        <w:fldChar w:fldCharType="separate"/>
      </w:r>
      <w:r>
        <w:t>15</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rsidR="00235DCA">
        <w:fldChar w:fldCharType="begin" w:fldLock="1"/>
      </w:r>
      <w:r>
        <w:instrText xml:space="preserve"> PAGEREF _Toc97208984 \h </w:instrText>
      </w:r>
      <w:r w:rsidR="00235DCA">
        <w:fldChar w:fldCharType="separate"/>
      </w:r>
      <w:r>
        <w:t>16</w:t>
      </w:r>
      <w:r w:rsidR="00235DCA">
        <w:fldChar w:fldCharType="end"/>
      </w:r>
    </w:p>
    <w:p w:rsidR="00896B9E" w:rsidRDefault="00896B9E">
      <w:pPr>
        <w:pStyle w:val="42"/>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rsidR="00235DCA">
        <w:fldChar w:fldCharType="begin" w:fldLock="1"/>
      </w:r>
      <w:r>
        <w:instrText xml:space="preserve"> PAGEREF _Toc97208985 \h </w:instrText>
      </w:r>
      <w:r w:rsidR="00235DCA">
        <w:fldChar w:fldCharType="separate"/>
      </w:r>
      <w:r>
        <w:t>17</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rsidR="00235DCA">
        <w:fldChar w:fldCharType="begin" w:fldLock="1"/>
      </w:r>
      <w:r>
        <w:instrText xml:space="preserve"> PAGEREF _Toc97208986 \h </w:instrText>
      </w:r>
      <w:r w:rsidR="00235DCA">
        <w:fldChar w:fldCharType="separate"/>
      </w:r>
      <w:r>
        <w:t>17</w:t>
      </w:r>
      <w:r w:rsidR="00235DCA">
        <w:fldChar w:fldCharType="end"/>
      </w:r>
    </w:p>
    <w:p w:rsidR="00896B9E" w:rsidRDefault="00896B9E">
      <w:pPr>
        <w:pStyle w:val="52"/>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rsidR="00235DCA">
        <w:fldChar w:fldCharType="begin" w:fldLock="1"/>
      </w:r>
      <w:r>
        <w:instrText xml:space="preserve"> PAGEREF _Toc97208987 \h </w:instrText>
      </w:r>
      <w:r w:rsidR="00235DCA">
        <w:fldChar w:fldCharType="separate"/>
      </w:r>
      <w:r>
        <w:t>17</w:t>
      </w:r>
      <w:r w:rsidR="00235DCA">
        <w:fldChar w:fldCharType="end"/>
      </w:r>
    </w:p>
    <w:p w:rsidR="00896B9E" w:rsidRDefault="00896B9E">
      <w:pPr>
        <w:pStyle w:val="10"/>
        <w:rPr>
          <w:rFonts w:asciiTheme="minorHAnsi" w:hAnsiTheme="minorHAnsi" w:cstheme="minorBidi"/>
          <w:szCs w:val="22"/>
          <w:lang w:eastAsia="ja-JP"/>
        </w:rPr>
      </w:pPr>
      <w:r>
        <w:t>6</w:t>
      </w:r>
      <w:r>
        <w:rPr>
          <w:rFonts w:asciiTheme="minorHAnsi" w:hAnsiTheme="minorHAnsi" w:cstheme="minorBidi"/>
          <w:szCs w:val="22"/>
        </w:rPr>
        <w:tab/>
      </w:r>
      <w:r>
        <w:t>Services offered by the Message Gateway</w:t>
      </w:r>
      <w:r>
        <w:tab/>
      </w:r>
      <w:r w:rsidR="00235DCA">
        <w:fldChar w:fldCharType="begin" w:fldLock="1"/>
      </w:r>
      <w:r>
        <w:instrText xml:space="preserve"> PAGEREF _Toc97208988 \h </w:instrText>
      </w:r>
      <w:r w:rsidR="00235DCA">
        <w:fldChar w:fldCharType="separate"/>
      </w:r>
      <w:r>
        <w:t>17</w:t>
      </w:r>
      <w:r w:rsidR="00235DCA">
        <w:fldChar w:fldCharType="end"/>
      </w:r>
    </w:p>
    <w:p w:rsidR="00896B9E" w:rsidRDefault="00896B9E">
      <w:pPr>
        <w:pStyle w:val="22"/>
        <w:rPr>
          <w:rFonts w:asciiTheme="minorHAnsi" w:hAnsiTheme="minorHAnsi" w:cstheme="minorBidi"/>
          <w:sz w:val="22"/>
          <w:szCs w:val="22"/>
          <w:lang w:eastAsia="ja-JP"/>
        </w:rPr>
      </w:pPr>
      <w:r>
        <w:t>6.1</w:t>
      </w:r>
      <w:r>
        <w:rPr>
          <w:rFonts w:asciiTheme="minorHAnsi" w:hAnsiTheme="minorHAnsi" w:cstheme="minorBidi"/>
          <w:sz w:val="22"/>
          <w:szCs w:val="22"/>
        </w:rPr>
        <w:tab/>
      </w:r>
      <w:r>
        <w:rPr>
          <w:lang w:eastAsia="zh-CN"/>
        </w:rPr>
        <w:t>Introduction</w:t>
      </w:r>
      <w:r>
        <w:tab/>
      </w:r>
      <w:r w:rsidR="00235DCA">
        <w:fldChar w:fldCharType="begin" w:fldLock="1"/>
      </w:r>
      <w:r>
        <w:instrText xml:space="preserve"> PAGEREF _Toc97208989 \h </w:instrText>
      </w:r>
      <w:r w:rsidR="00235DCA">
        <w:fldChar w:fldCharType="separate"/>
      </w:r>
      <w:r>
        <w:t>17</w:t>
      </w:r>
      <w:r w:rsidR="00235DCA">
        <w:fldChar w:fldCharType="end"/>
      </w:r>
    </w:p>
    <w:p w:rsidR="00896B9E" w:rsidRDefault="00896B9E">
      <w:pPr>
        <w:pStyle w:val="22"/>
        <w:rPr>
          <w:rFonts w:asciiTheme="minorHAnsi" w:hAnsiTheme="minorHAnsi" w:cstheme="minorBidi"/>
          <w:sz w:val="22"/>
          <w:szCs w:val="22"/>
          <w:lang w:eastAsia="ja-JP"/>
        </w:rPr>
      </w:pPr>
      <w:r>
        <w:t>6.2</w:t>
      </w:r>
      <w:r>
        <w:rPr>
          <w:rFonts w:asciiTheme="minorHAnsi" w:hAnsiTheme="minorHAnsi" w:cstheme="minorBidi"/>
          <w:sz w:val="22"/>
          <w:szCs w:val="22"/>
        </w:rPr>
        <w:tab/>
      </w:r>
      <w:r>
        <w:rPr>
          <w:lang w:eastAsia="zh-CN"/>
        </w:rPr>
        <w:t>MSGG_L3GDelivery Service</w:t>
      </w:r>
      <w:r>
        <w:tab/>
      </w:r>
      <w:r w:rsidR="00235DCA">
        <w:fldChar w:fldCharType="begin" w:fldLock="1"/>
      </w:r>
      <w:r>
        <w:instrText xml:space="preserve"> PAGEREF _Toc97208990 \h </w:instrText>
      </w:r>
      <w:r w:rsidR="00235DCA">
        <w:fldChar w:fldCharType="separate"/>
      </w:r>
      <w:r>
        <w:t>18</w:t>
      </w:r>
      <w:r w:rsidR="00235DCA">
        <w:fldChar w:fldCharType="end"/>
      </w:r>
    </w:p>
    <w:p w:rsidR="00896B9E" w:rsidRDefault="00896B9E">
      <w:pPr>
        <w:pStyle w:val="32"/>
        <w:rPr>
          <w:rFonts w:asciiTheme="minorHAnsi" w:hAnsiTheme="minorHAnsi" w:cstheme="minorBidi"/>
          <w:sz w:val="22"/>
          <w:szCs w:val="22"/>
          <w:lang w:eastAsia="ja-JP"/>
        </w:rPr>
      </w:pPr>
      <w:r>
        <w:t>6.2.1</w:t>
      </w:r>
      <w:r>
        <w:rPr>
          <w:rFonts w:asciiTheme="minorHAnsi" w:hAnsiTheme="minorHAnsi" w:cstheme="minorBidi"/>
          <w:sz w:val="22"/>
          <w:szCs w:val="22"/>
        </w:rPr>
        <w:tab/>
      </w:r>
      <w:r>
        <w:t>Service Description</w:t>
      </w:r>
      <w:r>
        <w:tab/>
      </w:r>
      <w:r w:rsidR="00235DCA">
        <w:fldChar w:fldCharType="begin" w:fldLock="1"/>
      </w:r>
      <w:r>
        <w:instrText xml:space="preserve"> PAGEREF _Toc97208991 \h </w:instrText>
      </w:r>
      <w:r w:rsidR="00235DCA">
        <w:fldChar w:fldCharType="separate"/>
      </w:r>
      <w:r>
        <w:t>18</w:t>
      </w:r>
      <w:r w:rsidR="00235DCA">
        <w:fldChar w:fldCharType="end"/>
      </w:r>
    </w:p>
    <w:p w:rsidR="00896B9E" w:rsidRDefault="00896B9E">
      <w:pPr>
        <w:pStyle w:val="32"/>
        <w:rPr>
          <w:rFonts w:asciiTheme="minorHAnsi" w:hAnsiTheme="minorHAnsi" w:cstheme="minorBidi"/>
          <w:sz w:val="22"/>
          <w:szCs w:val="22"/>
          <w:lang w:eastAsia="ja-JP"/>
        </w:rPr>
      </w:pPr>
      <w:r>
        <w:t>6.2.2</w:t>
      </w:r>
      <w:r>
        <w:rPr>
          <w:rFonts w:asciiTheme="minorHAnsi" w:hAnsiTheme="minorHAnsi" w:cstheme="minorBidi"/>
          <w:sz w:val="22"/>
          <w:szCs w:val="22"/>
        </w:rPr>
        <w:tab/>
      </w:r>
      <w:r>
        <w:t>Service Operations</w:t>
      </w:r>
      <w:r>
        <w:tab/>
      </w:r>
      <w:r w:rsidR="00235DCA">
        <w:fldChar w:fldCharType="begin" w:fldLock="1"/>
      </w:r>
      <w:r>
        <w:instrText xml:space="preserve"> PAGEREF _Toc97208992 \h </w:instrText>
      </w:r>
      <w:r w:rsidR="00235DCA">
        <w:fldChar w:fldCharType="separate"/>
      </w:r>
      <w:r>
        <w:t>18</w:t>
      </w:r>
      <w:r w:rsidR="00235DCA">
        <w:fldChar w:fldCharType="end"/>
      </w:r>
    </w:p>
    <w:p w:rsidR="00896B9E" w:rsidRDefault="00896B9E">
      <w:pPr>
        <w:pStyle w:val="42"/>
        <w:rPr>
          <w:rFonts w:asciiTheme="minorHAnsi" w:hAnsiTheme="minorHAnsi" w:cstheme="minorBidi"/>
          <w:sz w:val="22"/>
          <w:szCs w:val="22"/>
          <w:lang w:eastAsia="ja-JP"/>
        </w:rPr>
      </w:pPr>
      <w:r>
        <w:t>6.2.2.1</w:t>
      </w:r>
      <w:r>
        <w:rPr>
          <w:rFonts w:asciiTheme="minorHAnsi" w:hAnsiTheme="minorHAnsi" w:cstheme="minorBidi"/>
          <w:sz w:val="22"/>
          <w:szCs w:val="22"/>
        </w:rPr>
        <w:tab/>
      </w:r>
      <w:r>
        <w:t>Introduction</w:t>
      </w:r>
      <w:r>
        <w:tab/>
      </w:r>
      <w:r w:rsidR="00235DCA">
        <w:fldChar w:fldCharType="begin" w:fldLock="1"/>
      </w:r>
      <w:r>
        <w:instrText xml:space="preserve"> PAGEREF _Toc97208993 \h </w:instrText>
      </w:r>
      <w:r w:rsidR="00235DCA">
        <w:fldChar w:fldCharType="separate"/>
      </w:r>
      <w:r>
        <w:t>18</w:t>
      </w:r>
      <w:r w:rsidR="00235DCA">
        <w:fldChar w:fldCharType="end"/>
      </w:r>
    </w:p>
    <w:p w:rsidR="00896B9E" w:rsidRDefault="00896B9E">
      <w:pPr>
        <w:pStyle w:val="42"/>
        <w:rPr>
          <w:rFonts w:asciiTheme="minorHAnsi" w:hAnsiTheme="minorHAnsi" w:cstheme="minorBidi"/>
          <w:sz w:val="22"/>
          <w:szCs w:val="22"/>
          <w:lang w:eastAsia="ja-JP"/>
        </w:rPr>
      </w:pPr>
      <w:r>
        <w:t>6.2.2.2</w:t>
      </w:r>
      <w:r>
        <w:rPr>
          <w:rFonts w:asciiTheme="minorHAnsi" w:hAnsiTheme="minorHAnsi" w:cstheme="minorBidi"/>
          <w:sz w:val="22"/>
          <w:szCs w:val="22"/>
        </w:rPr>
        <w:tab/>
      </w:r>
      <w:r>
        <w:rPr>
          <w:lang w:eastAsia="zh-CN"/>
        </w:rPr>
        <w:t>MSGG_L3GDelivery_GTDelivery</w:t>
      </w:r>
      <w:r>
        <w:tab/>
      </w:r>
      <w:r w:rsidR="00235DCA">
        <w:fldChar w:fldCharType="begin" w:fldLock="1"/>
      </w:r>
      <w:r>
        <w:instrText xml:space="preserve"> PAGEREF _Toc97208994 \h </w:instrText>
      </w:r>
      <w:r w:rsidR="00235DCA">
        <w:fldChar w:fldCharType="separate"/>
      </w:r>
      <w:r>
        <w:t>19</w:t>
      </w:r>
      <w:r w:rsidR="00235DCA">
        <w:fldChar w:fldCharType="end"/>
      </w:r>
    </w:p>
    <w:p w:rsidR="00896B9E" w:rsidRDefault="00896B9E">
      <w:pPr>
        <w:pStyle w:val="52"/>
        <w:rPr>
          <w:rFonts w:asciiTheme="minorHAnsi" w:hAnsiTheme="minorHAnsi" w:cstheme="minorBidi"/>
          <w:sz w:val="22"/>
          <w:szCs w:val="22"/>
          <w:lang w:eastAsia="ja-JP"/>
        </w:rPr>
      </w:pPr>
      <w:r>
        <w:t>6.2.2.2.1</w:t>
      </w:r>
      <w:r>
        <w:rPr>
          <w:rFonts w:asciiTheme="minorHAnsi" w:hAnsiTheme="minorHAnsi" w:cstheme="minorBidi"/>
          <w:sz w:val="22"/>
          <w:szCs w:val="22"/>
        </w:rPr>
        <w:tab/>
      </w:r>
      <w:r>
        <w:t>General</w:t>
      </w:r>
      <w:r>
        <w:tab/>
      </w:r>
      <w:r w:rsidR="00235DCA">
        <w:fldChar w:fldCharType="begin" w:fldLock="1"/>
      </w:r>
      <w:r>
        <w:instrText xml:space="preserve"> PAGEREF _Toc97208995 \h </w:instrText>
      </w:r>
      <w:r w:rsidR="00235DCA">
        <w:fldChar w:fldCharType="separate"/>
      </w:r>
      <w:r>
        <w:t>19</w:t>
      </w:r>
      <w:r w:rsidR="00235DCA">
        <w:fldChar w:fldCharType="end"/>
      </w:r>
    </w:p>
    <w:p w:rsidR="00896B9E" w:rsidRDefault="00896B9E">
      <w:pPr>
        <w:pStyle w:val="52"/>
        <w:rPr>
          <w:rFonts w:asciiTheme="minorHAnsi" w:hAnsiTheme="minorHAnsi" w:cstheme="minorBidi"/>
          <w:sz w:val="22"/>
          <w:szCs w:val="22"/>
          <w:lang w:eastAsia="ja-JP"/>
        </w:rPr>
      </w:pPr>
      <w:r>
        <w:t>6.2.2.2.2</w:t>
      </w:r>
      <w:r>
        <w:rPr>
          <w:rFonts w:asciiTheme="minorHAnsi" w:hAnsiTheme="minorHAnsi" w:cstheme="minorBidi"/>
          <w:sz w:val="22"/>
          <w:szCs w:val="22"/>
        </w:rPr>
        <w:tab/>
      </w:r>
      <w:r>
        <w:rPr>
          <w:lang w:eastAsia="zh-CN"/>
        </w:rPr>
        <w:t>Legacy 3GPP Message Gateway Terminating</w:t>
      </w:r>
      <w:r>
        <w:t xml:space="preserve"> Message Delivery</w:t>
      </w:r>
      <w:r>
        <w:tab/>
      </w:r>
      <w:r w:rsidR="00235DCA">
        <w:fldChar w:fldCharType="begin" w:fldLock="1"/>
      </w:r>
      <w:r>
        <w:instrText xml:space="preserve"> PAGEREF _Toc97208996 \h </w:instrText>
      </w:r>
      <w:r w:rsidR="00235DCA">
        <w:fldChar w:fldCharType="separate"/>
      </w:r>
      <w:r>
        <w:t>19</w:t>
      </w:r>
      <w:r w:rsidR="00235DCA">
        <w:fldChar w:fldCharType="end"/>
      </w:r>
    </w:p>
    <w:p w:rsidR="00896B9E" w:rsidRDefault="00896B9E">
      <w:pPr>
        <w:pStyle w:val="42"/>
        <w:rPr>
          <w:rFonts w:asciiTheme="minorHAnsi" w:hAnsiTheme="minorHAnsi" w:cstheme="minorBidi"/>
          <w:sz w:val="22"/>
          <w:szCs w:val="22"/>
          <w:lang w:eastAsia="ja-JP"/>
        </w:rPr>
      </w:pPr>
      <w:r>
        <w:t>6.2.2.3</w:t>
      </w:r>
      <w:r>
        <w:rPr>
          <w:rFonts w:asciiTheme="minorHAnsi" w:hAnsiTheme="minorHAnsi" w:cstheme="minorBidi"/>
          <w:sz w:val="22"/>
          <w:szCs w:val="22"/>
        </w:rPr>
        <w:tab/>
      </w:r>
      <w:r>
        <w:rPr>
          <w:lang w:eastAsia="zh-CN"/>
        </w:rPr>
        <w:t>MSGG_L3GDelivery_GTDeliveryReport</w:t>
      </w:r>
      <w:r>
        <w:tab/>
      </w:r>
      <w:r w:rsidR="00235DCA">
        <w:fldChar w:fldCharType="begin" w:fldLock="1"/>
      </w:r>
      <w:r>
        <w:instrText xml:space="preserve"> PAGEREF _Toc97208997 \h </w:instrText>
      </w:r>
      <w:r w:rsidR="00235DCA">
        <w:fldChar w:fldCharType="separate"/>
      </w:r>
      <w:r>
        <w:t>20</w:t>
      </w:r>
      <w:r w:rsidR="00235DCA">
        <w:fldChar w:fldCharType="end"/>
      </w:r>
    </w:p>
    <w:p w:rsidR="00896B9E" w:rsidRDefault="00896B9E">
      <w:pPr>
        <w:pStyle w:val="52"/>
        <w:rPr>
          <w:rFonts w:asciiTheme="minorHAnsi" w:hAnsiTheme="minorHAnsi" w:cstheme="minorBidi"/>
          <w:sz w:val="22"/>
          <w:szCs w:val="22"/>
          <w:lang w:eastAsia="ja-JP"/>
        </w:rPr>
      </w:pPr>
      <w:r>
        <w:t>6.2.2.3.1</w:t>
      </w:r>
      <w:r>
        <w:rPr>
          <w:rFonts w:asciiTheme="minorHAnsi" w:hAnsiTheme="minorHAnsi" w:cstheme="minorBidi"/>
          <w:sz w:val="22"/>
          <w:szCs w:val="22"/>
        </w:rPr>
        <w:tab/>
      </w:r>
      <w:r>
        <w:t>General</w:t>
      </w:r>
      <w:r>
        <w:tab/>
      </w:r>
      <w:r w:rsidR="00235DCA">
        <w:fldChar w:fldCharType="begin" w:fldLock="1"/>
      </w:r>
      <w:r>
        <w:instrText xml:space="preserve"> PAGEREF _Toc97208998 \h </w:instrText>
      </w:r>
      <w:r w:rsidR="00235DCA">
        <w:fldChar w:fldCharType="separate"/>
      </w:r>
      <w:r>
        <w:t>20</w:t>
      </w:r>
      <w:r w:rsidR="00235DCA">
        <w:fldChar w:fldCharType="end"/>
      </w:r>
    </w:p>
    <w:p w:rsidR="00896B9E" w:rsidRDefault="00896B9E">
      <w:pPr>
        <w:pStyle w:val="52"/>
        <w:rPr>
          <w:rFonts w:asciiTheme="minorHAnsi" w:hAnsiTheme="minorHAnsi" w:cstheme="minorBidi"/>
          <w:sz w:val="22"/>
          <w:szCs w:val="22"/>
          <w:lang w:eastAsia="ja-JP"/>
        </w:rPr>
      </w:pPr>
      <w:r>
        <w:t>6.2.2.3.2</w:t>
      </w:r>
      <w:r>
        <w:rPr>
          <w:rFonts w:asciiTheme="minorHAnsi" w:hAnsiTheme="minorHAnsi" w:cstheme="minorBidi"/>
          <w:sz w:val="22"/>
          <w:szCs w:val="22"/>
        </w:rPr>
        <w:tab/>
      </w:r>
      <w:r>
        <w:rPr>
          <w:lang w:eastAsia="zh-CN"/>
        </w:rPr>
        <w:t>Legacy 3GPP Message Gateway Terminating</w:t>
      </w:r>
      <w:r>
        <w:t xml:space="preserve"> Message Delivery Status Report</w:t>
      </w:r>
      <w:r>
        <w:tab/>
      </w:r>
      <w:r w:rsidR="00235DCA">
        <w:fldChar w:fldCharType="begin" w:fldLock="1"/>
      </w:r>
      <w:r>
        <w:instrText xml:space="preserve"> PAGEREF _Toc97208999 \h </w:instrText>
      </w:r>
      <w:r w:rsidR="00235DCA">
        <w:fldChar w:fldCharType="separate"/>
      </w:r>
      <w:r>
        <w:t>20</w:t>
      </w:r>
      <w:r w:rsidR="00235DCA">
        <w:fldChar w:fldCharType="end"/>
      </w:r>
    </w:p>
    <w:p w:rsidR="00896B9E" w:rsidRDefault="00896B9E">
      <w:pPr>
        <w:pStyle w:val="22"/>
        <w:rPr>
          <w:rFonts w:asciiTheme="minorHAnsi" w:hAnsiTheme="minorHAnsi" w:cstheme="minorBidi"/>
          <w:sz w:val="22"/>
          <w:szCs w:val="22"/>
          <w:lang w:eastAsia="ja-JP"/>
        </w:rPr>
      </w:pPr>
      <w:r>
        <w:t>6.3</w:t>
      </w:r>
      <w:r>
        <w:rPr>
          <w:rFonts w:asciiTheme="minorHAnsi" w:hAnsiTheme="minorHAnsi" w:cstheme="minorBidi"/>
          <w:sz w:val="22"/>
          <w:szCs w:val="22"/>
        </w:rPr>
        <w:tab/>
      </w:r>
      <w:r>
        <w:rPr>
          <w:lang w:eastAsia="zh-CN"/>
        </w:rPr>
        <w:t>MSGG_N3GDelivery Service</w:t>
      </w:r>
      <w:r>
        <w:tab/>
      </w:r>
      <w:r w:rsidR="00235DCA">
        <w:fldChar w:fldCharType="begin" w:fldLock="1"/>
      </w:r>
      <w:r>
        <w:instrText xml:space="preserve"> PAGEREF _Toc97209000 \h </w:instrText>
      </w:r>
      <w:r w:rsidR="00235DCA">
        <w:fldChar w:fldCharType="separate"/>
      </w:r>
      <w:r>
        <w:t>20</w:t>
      </w:r>
      <w:r w:rsidR="00235DCA">
        <w:fldChar w:fldCharType="end"/>
      </w:r>
    </w:p>
    <w:p w:rsidR="00896B9E" w:rsidRDefault="00896B9E">
      <w:pPr>
        <w:pStyle w:val="32"/>
        <w:rPr>
          <w:rFonts w:asciiTheme="minorHAnsi" w:hAnsiTheme="minorHAnsi" w:cstheme="minorBidi"/>
          <w:sz w:val="22"/>
          <w:szCs w:val="22"/>
          <w:lang w:eastAsia="ja-JP"/>
        </w:rPr>
      </w:pPr>
      <w:r>
        <w:t>6.3.1</w:t>
      </w:r>
      <w:r>
        <w:rPr>
          <w:rFonts w:asciiTheme="minorHAnsi" w:hAnsiTheme="minorHAnsi" w:cstheme="minorBidi"/>
          <w:sz w:val="22"/>
          <w:szCs w:val="22"/>
        </w:rPr>
        <w:tab/>
      </w:r>
      <w:r>
        <w:t>Service Description</w:t>
      </w:r>
      <w:r>
        <w:tab/>
      </w:r>
      <w:r w:rsidR="00235DCA">
        <w:fldChar w:fldCharType="begin" w:fldLock="1"/>
      </w:r>
      <w:r>
        <w:instrText xml:space="preserve"> PAGEREF _Toc97209001 \h </w:instrText>
      </w:r>
      <w:r w:rsidR="00235DCA">
        <w:fldChar w:fldCharType="separate"/>
      </w:r>
      <w:r>
        <w:t>20</w:t>
      </w:r>
      <w:r w:rsidR="00235DCA">
        <w:fldChar w:fldCharType="end"/>
      </w:r>
    </w:p>
    <w:p w:rsidR="00896B9E" w:rsidRDefault="00896B9E">
      <w:pPr>
        <w:pStyle w:val="32"/>
        <w:rPr>
          <w:rFonts w:asciiTheme="minorHAnsi" w:hAnsiTheme="minorHAnsi" w:cstheme="minorBidi"/>
          <w:sz w:val="22"/>
          <w:szCs w:val="22"/>
          <w:lang w:eastAsia="ja-JP"/>
        </w:rPr>
      </w:pPr>
      <w:r>
        <w:t>6.3.2</w:t>
      </w:r>
      <w:r>
        <w:rPr>
          <w:rFonts w:asciiTheme="minorHAnsi" w:hAnsiTheme="minorHAnsi" w:cstheme="minorBidi"/>
          <w:sz w:val="22"/>
          <w:szCs w:val="22"/>
        </w:rPr>
        <w:tab/>
      </w:r>
      <w:r>
        <w:t>Service Operations</w:t>
      </w:r>
      <w:r>
        <w:tab/>
      </w:r>
      <w:r w:rsidR="00235DCA">
        <w:fldChar w:fldCharType="begin" w:fldLock="1"/>
      </w:r>
      <w:r>
        <w:instrText xml:space="preserve"> PAGEREF _Toc97209002 \h </w:instrText>
      </w:r>
      <w:r w:rsidR="00235DCA">
        <w:fldChar w:fldCharType="separate"/>
      </w:r>
      <w:r>
        <w:t>21</w:t>
      </w:r>
      <w:r w:rsidR="00235DCA">
        <w:fldChar w:fldCharType="end"/>
      </w:r>
    </w:p>
    <w:p w:rsidR="00896B9E" w:rsidRDefault="00896B9E">
      <w:pPr>
        <w:pStyle w:val="42"/>
        <w:rPr>
          <w:rFonts w:asciiTheme="minorHAnsi" w:hAnsiTheme="minorHAnsi" w:cstheme="minorBidi"/>
          <w:sz w:val="22"/>
          <w:szCs w:val="22"/>
          <w:lang w:eastAsia="ja-JP"/>
        </w:rPr>
      </w:pPr>
      <w:r>
        <w:lastRenderedPageBreak/>
        <w:t>6.3.2.1</w:t>
      </w:r>
      <w:r>
        <w:rPr>
          <w:rFonts w:asciiTheme="minorHAnsi" w:hAnsiTheme="minorHAnsi" w:cstheme="minorBidi"/>
          <w:sz w:val="22"/>
          <w:szCs w:val="22"/>
        </w:rPr>
        <w:tab/>
      </w:r>
      <w:r>
        <w:t>Introduction</w:t>
      </w:r>
      <w:r>
        <w:tab/>
      </w:r>
      <w:r w:rsidR="00235DCA">
        <w:fldChar w:fldCharType="begin" w:fldLock="1"/>
      </w:r>
      <w:r>
        <w:instrText xml:space="preserve"> PAGEREF _Toc97209003 \h </w:instrText>
      </w:r>
      <w:r w:rsidR="00235DCA">
        <w:fldChar w:fldCharType="separate"/>
      </w:r>
      <w:r>
        <w:t>21</w:t>
      </w:r>
      <w:r w:rsidR="00235DCA">
        <w:fldChar w:fldCharType="end"/>
      </w:r>
    </w:p>
    <w:p w:rsidR="00896B9E" w:rsidRDefault="00896B9E">
      <w:pPr>
        <w:pStyle w:val="42"/>
        <w:rPr>
          <w:rFonts w:asciiTheme="minorHAnsi" w:hAnsiTheme="minorHAnsi" w:cstheme="minorBidi"/>
          <w:sz w:val="22"/>
          <w:szCs w:val="22"/>
          <w:lang w:eastAsia="ja-JP"/>
        </w:rPr>
      </w:pPr>
      <w:r>
        <w:t>6.3.2.2</w:t>
      </w:r>
      <w:r>
        <w:rPr>
          <w:rFonts w:asciiTheme="minorHAnsi" w:hAnsiTheme="minorHAnsi" w:cstheme="minorBidi"/>
          <w:sz w:val="22"/>
          <w:szCs w:val="22"/>
        </w:rPr>
        <w:tab/>
      </w:r>
      <w:r>
        <w:rPr>
          <w:lang w:eastAsia="zh-CN"/>
        </w:rPr>
        <w:t>MSGG_N3GDelivery_GTDelivery</w:t>
      </w:r>
      <w:r>
        <w:tab/>
      </w:r>
      <w:r w:rsidR="00235DCA">
        <w:fldChar w:fldCharType="begin" w:fldLock="1"/>
      </w:r>
      <w:r>
        <w:instrText xml:space="preserve"> PAGEREF _Toc97209004 \h </w:instrText>
      </w:r>
      <w:r w:rsidR="00235DCA">
        <w:fldChar w:fldCharType="separate"/>
      </w:r>
      <w:r>
        <w:t>21</w:t>
      </w:r>
      <w:r w:rsidR="00235DCA">
        <w:fldChar w:fldCharType="end"/>
      </w:r>
    </w:p>
    <w:p w:rsidR="00896B9E" w:rsidRDefault="00896B9E">
      <w:pPr>
        <w:pStyle w:val="52"/>
        <w:rPr>
          <w:rFonts w:asciiTheme="minorHAnsi" w:hAnsiTheme="minorHAnsi" w:cstheme="minorBidi"/>
          <w:sz w:val="22"/>
          <w:szCs w:val="22"/>
          <w:lang w:eastAsia="ja-JP"/>
        </w:rPr>
      </w:pPr>
      <w:r>
        <w:t>6.3.2.2.1</w:t>
      </w:r>
      <w:r>
        <w:rPr>
          <w:rFonts w:asciiTheme="minorHAnsi" w:hAnsiTheme="minorHAnsi" w:cstheme="minorBidi"/>
          <w:sz w:val="22"/>
          <w:szCs w:val="22"/>
        </w:rPr>
        <w:tab/>
      </w:r>
      <w:r>
        <w:t>General</w:t>
      </w:r>
      <w:r>
        <w:tab/>
      </w:r>
      <w:r w:rsidR="00235DCA">
        <w:fldChar w:fldCharType="begin" w:fldLock="1"/>
      </w:r>
      <w:r>
        <w:instrText xml:space="preserve"> PAGEREF _Toc97209005 \h </w:instrText>
      </w:r>
      <w:r w:rsidR="00235DCA">
        <w:fldChar w:fldCharType="separate"/>
      </w:r>
      <w:r>
        <w:t>21</w:t>
      </w:r>
      <w:r w:rsidR="00235DCA">
        <w:fldChar w:fldCharType="end"/>
      </w:r>
    </w:p>
    <w:p w:rsidR="00896B9E" w:rsidRDefault="00896B9E">
      <w:pPr>
        <w:pStyle w:val="52"/>
        <w:rPr>
          <w:rFonts w:asciiTheme="minorHAnsi" w:hAnsiTheme="minorHAnsi" w:cstheme="minorBidi"/>
          <w:sz w:val="22"/>
          <w:szCs w:val="22"/>
          <w:lang w:eastAsia="ja-JP"/>
        </w:rPr>
      </w:pPr>
      <w:r>
        <w:t>6.3.2.2.2</w:t>
      </w:r>
      <w:r>
        <w:rPr>
          <w:rFonts w:asciiTheme="minorHAnsi" w:hAnsiTheme="minorHAnsi" w:cstheme="minorBidi"/>
          <w:sz w:val="22"/>
          <w:szCs w:val="22"/>
        </w:rPr>
        <w:tab/>
      </w:r>
      <w:r>
        <w:rPr>
          <w:lang w:eastAsia="zh-CN"/>
        </w:rPr>
        <w:t>Non-3GPP Message Gateway Terminating</w:t>
      </w:r>
      <w:r>
        <w:t xml:space="preserve"> Message Delivery</w:t>
      </w:r>
      <w:r>
        <w:tab/>
      </w:r>
      <w:r w:rsidR="00235DCA">
        <w:fldChar w:fldCharType="begin" w:fldLock="1"/>
      </w:r>
      <w:r>
        <w:instrText xml:space="preserve"> PAGEREF _Toc97209006 \h </w:instrText>
      </w:r>
      <w:r w:rsidR="00235DCA">
        <w:fldChar w:fldCharType="separate"/>
      </w:r>
      <w:r>
        <w:t>21</w:t>
      </w:r>
      <w:r w:rsidR="00235DCA">
        <w:fldChar w:fldCharType="end"/>
      </w:r>
    </w:p>
    <w:p w:rsidR="00896B9E" w:rsidRDefault="00896B9E">
      <w:pPr>
        <w:pStyle w:val="42"/>
        <w:rPr>
          <w:rFonts w:asciiTheme="minorHAnsi" w:hAnsiTheme="minorHAnsi" w:cstheme="minorBidi"/>
          <w:sz w:val="22"/>
          <w:szCs w:val="22"/>
          <w:lang w:eastAsia="ja-JP"/>
        </w:rPr>
      </w:pPr>
      <w:r>
        <w:t>6.3.2.3</w:t>
      </w:r>
      <w:r>
        <w:rPr>
          <w:rFonts w:asciiTheme="minorHAnsi" w:hAnsiTheme="minorHAnsi" w:cstheme="minorBidi"/>
          <w:sz w:val="22"/>
          <w:szCs w:val="22"/>
        </w:rPr>
        <w:tab/>
      </w:r>
      <w:r>
        <w:rPr>
          <w:lang w:eastAsia="zh-CN"/>
        </w:rPr>
        <w:t>MSGG_N3GDelivery_GTDeliveryReport</w:t>
      </w:r>
      <w:r>
        <w:tab/>
      </w:r>
      <w:r w:rsidR="00235DCA">
        <w:fldChar w:fldCharType="begin" w:fldLock="1"/>
      </w:r>
      <w:r>
        <w:instrText xml:space="preserve"> PAGEREF _Toc97209007 \h </w:instrText>
      </w:r>
      <w:r w:rsidR="00235DCA">
        <w:fldChar w:fldCharType="separate"/>
      </w:r>
      <w:r>
        <w:t>22</w:t>
      </w:r>
      <w:r w:rsidR="00235DCA">
        <w:fldChar w:fldCharType="end"/>
      </w:r>
    </w:p>
    <w:p w:rsidR="00896B9E" w:rsidRDefault="00896B9E">
      <w:pPr>
        <w:pStyle w:val="52"/>
        <w:rPr>
          <w:rFonts w:asciiTheme="minorHAnsi" w:hAnsiTheme="minorHAnsi" w:cstheme="minorBidi"/>
          <w:sz w:val="22"/>
          <w:szCs w:val="22"/>
          <w:lang w:eastAsia="ja-JP"/>
        </w:rPr>
      </w:pPr>
      <w:r>
        <w:t>6.3.2.3.1</w:t>
      </w:r>
      <w:r>
        <w:rPr>
          <w:rFonts w:asciiTheme="minorHAnsi" w:hAnsiTheme="minorHAnsi" w:cstheme="minorBidi"/>
          <w:sz w:val="22"/>
          <w:szCs w:val="22"/>
        </w:rPr>
        <w:tab/>
      </w:r>
      <w:r>
        <w:t>General</w:t>
      </w:r>
      <w:r>
        <w:tab/>
      </w:r>
      <w:r w:rsidR="00235DCA">
        <w:fldChar w:fldCharType="begin" w:fldLock="1"/>
      </w:r>
      <w:r>
        <w:instrText xml:space="preserve"> PAGEREF _Toc97209008 \h </w:instrText>
      </w:r>
      <w:r w:rsidR="00235DCA">
        <w:fldChar w:fldCharType="separate"/>
      </w:r>
      <w:r>
        <w:t>22</w:t>
      </w:r>
      <w:r w:rsidR="00235DCA">
        <w:fldChar w:fldCharType="end"/>
      </w:r>
    </w:p>
    <w:p w:rsidR="00896B9E" w:rsidRDefault="00896B9E">
      <w:pPr>
        <w:pStyle w:val="52"/>
        <w:rPr>
          <w:rFonts w:asciiTheme="minorHAnsi" w:hAnsiTheme="minorHAnsi" w:cstheme="minorBidi"/>
          <w:sz w:val="22"/>
          <w:szCs w:val="22"/>
          <w:lang w:eastAsia="ja-JP"/>
        </w:rPr>
      </w:pPr>
      <w:r>
        <w:t>6.3.2.3.2</w:t>
      </w:r>
      <w:r>
        <w:rPr>
          <w:rFonts w:asciiTheme="minorHAnsi" w:hAnsiTheme="minorHAnsi" w:cstheme="minorBidi"/>
          <w:sz w:val="22"/>
          <w:szCs w:val="22"/>
        </w:rPr>
        <w:tab/>
      </w:r>
      <w:r>
        <w:rPr>
          <w:lang w:eastAsia="zh-CN"/>
        </w:rPr>
        <w:t>Non-3GPP Message Gateway Terminating</w:t>
      </w:r>
      <w:r>
        <w:t xml:space="preserve"> Message Delivery Status Report</w:t>
      </w:r>
      <w:r>
        <w:tab/>
      </w:r>
      <w:r w:rsidR="00235DCA">
        <w:fldChar w:fldCharType="begin" w:fldLock="1"/>
      </w:r>
      <w:r>
        <w:instrText xml:space="preserve"> PAGEREF _Toc97209009 \h </w:instrText>
      </w:r>
      <w:r w:rsidR="00235DCA">
        <w:fldChar w:fldCharType="separate"/>
      </w:r>
      <w:r>
        <w:t>22</w:t>
      </w:r>
      <w:r w:rsidR="00235DCA">
        <w:fldChar w:fldCharType="end"/>
      </w:r>
    </w:p>
    <w:p w:rsidR="00896B9E" w:rsidRDefault="00896B9E">
      <w:pPr>
        <w:pStyle w:val="10"/>
        <w:rPr>
          <w:rFonts w:asciiTheme="minorHAnsi" w:hAnsiTheme="minorHAnsi" w:cstheme="minorBidi"/>
          <w:szCs w:val="22"/>
          <w:lang w:eastAsia="ja-JP"/>
        </w:rPr>
      </w:pPr>
      <w:r>
        <w:t>7.</w:t>
      </w:r>
      <w:r>
        <w:rPr>
          <w:rFonts w:asciiTheme="minorHAnsi" w:hAnsiTheme="minorHAnsi" w:cstheme="minorBidi"/>
          <w:szCs w:val="22"/>
        </w:rPr>
        <w:tab/>
      </w:r>
      <w:r>
        <w:rPr>
          <w:lang w:eastAsia="zh-CN"/>
        </w:rPr>
        <w:t>Common i</w:t>
      </w:r>
      <w:r>
        <w:t>nformation applicable to several APIs</w:t>
      </w:r>
      <w:r>
        <w:tab/>
      </w:r>
      <w:r w:rsidR="00235DCA">
        <w:fldChar w:fldCharType="begin" w:fldLock="1"/>
      </w:r>
      <w:r>
        <w:instrText xml:space="preserve"> PAGEREF _Toc97209010 \h </w:instrText>
      </w:r>
      <w:r w:rsidR="00235DCA">
        <w:fldChar w:fldCharType="separate"/>
      </w:r>
      <w:r>
        <w:t>23</w:t>
      </w:r>
      <w:r w:rsidR="00235DCA">
        <w:fldChar w:fldCharType="end"/>
      </w:r>
    </w:p>
    <w:p w:rsidR="00896B9E" w:rsidRDefault="00896B9E">
      <w:pPr>
        <w:pStyle w:val="22"/>
        <w:rPr>
          <w:rFonts w:asciiTheme="minorHAnsi" w:hAnsiTheme="minorHAnsi" w:cstheme="minorBidi"/>
          <w:sz w:val="22"/>
          <w:szCs w:val="22"/>
          <w:lang w:eastAsia="ja-JP"/>
        </w:rPr>
      </w:pPr>
      <w:r>
        <w:t>7.1</w:t>
      </w:r>
      <w:r>
        <w:rPr>
          <w:rFonts w:asciiTheme="minorHAnsi" w:hAnsiTheme="minorHAnsi" w:cstheme="minorBidi"/>
          <w:sz w:val="22"/>
          <w:szCs w:val="22"/>
        </w:rPr>
        <w:tab/>
      </w:r>
      <w:r>
        <w:t>General</w:t>
      </w:r>
      <w:r>
        <w:tab/>
      </w:r>
      <w:r w:rsidR="00235DCA">
        <w:fldChar w:fldCharType="begin" w:fldLock="1"/>
      </w:r>
      <w:r>
        <w:instrText xml:space="preserve"> PAGEREF _Toc97209011 \h </w:instrText>
      </w:r>
      <w:r w:rsidR="00235DCA">
        <w:fldChar w:fldCharType="separate"/>
      </w:r>
      <w:r>
        <w:t>23</w:t>
      </w:r>
      <w:r w:rsidR="00235DCA">
        <w:fldChar w:fldCharType="end"/>
      </w:r>
    </w:p>
    <w:p w:rsidR="00896B9E" w:rsidRDefault="00896B9E">
      <w:pPr>
        <w:pStyle w:val="22"/>
        <w:rPr>
          <w:rFonts w:asciiTheme="minorHAnsi" w:hAnsiTheme="minorHAnsi" w:cstheme="minorBidi"/>
          <w:sz w:val="22"/>
          <w:szCs w:val="22"/>
          <w:lang w:eastAsia="ja-JP"/>
        </w:rPr>
      </w:pPr>
      <w:r>
        <w:t>7.2</w:t>
      </w:r>
      <w:r>
        <w:rPr>
          <w:rFonts w:asciiTheme="minorHAnsi" w:hAnsiTheme="minorHAnsi" w:cstheme="minorBidi"/>
          <w:sz w:val="22"/>
          <w:szCs w:val="22"/>
        </w:rPr>
        <w:tab/>
      </w:r>
      <w:r>
        <w:t>Data Types</w:t>
      </w:r>
      <w:r>
        <w:tab/>
      </w:r>
      <w:r w:rsidR="00235DCA">
        <w:fldChar w:fldCharType="begin" w:fldLock="1"/>
      </w:r>
      <w:r>
        <w:instrText xml:space="preserve"> PAGEREF _Toc97209012 \h </w:instrText>
      </w:r>
      <w:r w:rsidR="00235DCA">
        <w:fldChar w:fldCharType="separate"/>
      </w:r>
      <w:r>
        <w:t>23</w:t>
      </w:r>
      <w:r w:rsidR="00235DCA">
        <w:fldChar w:fldCharType="end"/>
      </w:r>
    </w:p>
    <w:p w:rsidR="00896B9E" w:rsidRDefault="00896B9E">
      <w:pPr>
        <w:pStyle w:val="32"/>
        <w:rPr>
          <w:rFonts w:asciiTheme="minorHAnsi" w:hAnsiTheme="minorHAnsi" w:cstheme="minorBidi"/>
          <w:sz w:val="22"/>
          <w:szCs w:val="22"/>
          <w:lang w:eastAsia="ja-JP"/>
        </w:rPr>
      </w:pPr>
      <w:r>
        <w:t>7.2.1</w:t>
      </w:r>
      <w:r>
        <w:rPr>
          <w:rFonts w:asciiTheme="minorHAnsi" w:hAnsiTheme="minorHAnsi" w:cstheme="minorBidi"/>
          <w:sz w:val="22"/>
          <w:szCs w:val="22"/>
        </w:rPr>
        <w:tab/>
      </w:r>
      <w:r>
        <w:t>General</w:t>
      </w:r>
      <w:r>
        <w:tab/>
      </w:r>
      <w:r w:rsidR="00235DCA">
        <w:fldChar w:fldCharType="begin" w:fldLock="1"/>
      </w:r>
      <w:r>
        <w:instrText xml:space="preserve"> PAGEREF _Toc97209013 \h </w:instrText>
      </w:r>
      <w:r w:rsidR="00235DCA">
        <w:fldChar w:fldCharType="separate"/>
      </w:r>
      <w:r>
        <w:t>23</w:t>
      </w:r>
      <w:r w:rsidR="00235DCA">
        <w:fldChar w:fldCharType="end"/>
      </w:r>
    </w:p>
    <w:p w:rsidR="00896B9E" w:rsidRDefault="00896B9E">
      <w:pPr>
        <w:pStyle w:val="32"/>
        <w:rPr>
          <w:rFonts w:asciiTheme="minorHAnsi" w:hAnsiTheme="minorHAnsi" w:cstheme="minorBidi"/>
          <w:sz w:val="22"/>
          <w:szCs w:val="22"/>
          <w:lang w:eastAsia="ja-JP"/>
        </w:rPr>
      </w:pPr>
      <w:r>
        <w:t>7.2.2</w:t>
      </w:r>
      <w:r>
        <w:rPr>
          <w:rFonts w:asciiTheme="minorHAnsi" w:hAnsiTheme="minorHAnsi" w:cstheme="minorBidi"/>
          <w:sz w:val="22"/>
          <w:szCs w:val="22"/>
        </w:rPr>
        <w:tab/>
      </w:r>
      <w:r>
        <w:t>Referenced structured data types</w:t>
      </w:r>
      <w:r>
        <w:tab/>
      </w:r>
      <w:r w:rsidR="00235DCA">
        <w:fldChar w:fldCharType="begin" w:fldLock="1"/>
      </w:r>
      <w:r>
        <w:instrText xml:space="preserve"> PAGEREF _Toc97209014 \h </w:instrText>
      </w:r>
      <w:r w:rsidR="00235DCA">
        <w:fldChar w:fldCharType="separate"/>
      </w:r>
      <w:r>
        <w:t>23</w:t>
      </w:r>
      <w:r w:rsidR="00235DCA">
        <w:fldChar w:fldCharType="end"/>
      </w:r>
    </w:p>
    <w:p w:rsidR="00896B9E" w:rsidRDefault="00896B9E">
      <w:pPr>
        <w:pStyle w:val="32"/>
        <w:rPr>
          <w:rFonts w:asciiTheme="minorHAnsi" w:hAnsiTheme="minorHAnsi" w:cstheme="minorBidi"/>
          <w:sz w:val="22"/>
          <w:szCs w:val="22"/>
          <w:lang w:eastAsia="ja-JP"/>
        </w:rPr>
      </w:pPr>
      <w:r>
        <w:t>7.2.3</w:t>
      </w:r>
      <w:r>
        <w:rPr>
          <w:rFonts w:asciiTheme="minorHAnsi" w:hAnsiTheme="minorHAnsi" w:cstheme="minorBidi"/>
          <w:sz w:val="22"/>
          <w:szCs w:val="22"/>
        </w:rPr>
        <w:tab/>
      </w:r>
      <w:r>
        <w:t>Referenced Simple data types and enumerations</w:t>
      </w:r>
      <w:r>
        <w:tab/>
      </w:r>
      <w:r w:rsidR="00235DCA">
        <w:fldChar w:fldCharType="begin" w:fldLock="1"/>
      </w:r>
      <w:r>
        <w:instrText xml:space="preserve"> PAGEREF _Toc97209015 \h </w:instrText>
      </w:r>
      <w:r w:rsidR="00235DCA">
        <w:fldChar w:fldCharType="separate"/>
      </w:r>
      <w:r>
        <w:t>23</w:t>
      </w:r>
      <w:r w:rsidR="00235DCA">
        <w:fldChar w:fldCharType="end"/>
      </w:r>
    </w:p>
    <w:p w:rsidR="00896B9E" w:rsidRDefault="00896B9E">
      <w:pPr>
        <w:pStyle w:val="22"/>
        <w:rPr>
          <w:rFonts w:asciiTheme="minorHAnsi" w:hAnsiTheme="minorHAnsi" w:cstheme="minorBidi"/>
          <w:sz w:val="22"/>
          <w:szCs w:val="22"/>
          <w:lang w:eastAsia="ja-JP"/>
        </w:rPr>
      </w:pPr>
      <w:r>
        <w:t>7.3</w:t>
      </w:r>
      <w:r>
        <w:rPr>
          <w:rFonts w:asciiTheme="minorHAnsi" w:hAnsiTheme="minorHAnsi" w:cstheme="minorBidi"/>
          <w:sz w:val="22"/>
          <w:szCs w:val="22"/>
        </w:rPr>
        <w:tab/>
      </w:r>
      <w:r>
        <w:t>Usage of HTTP</w:t>
      </w:r>
      <w:r>
        <w:tab/>
      </w:r>
      <w:r w:rsidR="00235DCA">
        <w:fldChar w:fldCharType="begin" w:fldLock="1"/>
      </w:r>
      <w:r>
        <w:instrText xml:space="preserve"> PAGEREF _Toc97209016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7.4</w:t>
      </w:r>
      <w:r>
        <w:rPr>
          <w:rFonts w:asciiTheme="minorHAnsi" w:hAnsiTheme="minorHAnsi" w:cstheme="minorBidi"/>
          <w:sz w:val="22"/>
          <w:szCs w:val="22"/>
        </w:rPr>
        <w:tab/>
      </w:r>
      <w:r>
        <w:t>Content type</w:t>
      </w:r>
      <w:r>
        <w:tab/>
      </w:r>
      <w:r w:rsidR="00235DCA">
        <w:fldChar w:fldCharType="begin" w:fldLock="1"/>
      </w:r>
      <w:r>
        <w:instrText xml:space="preserve"> PAGEREF _Toc97209017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7.5</w:t>
      </w:r>
      <w:r>
        <w:rPr>
          <w:rFonts w:asciiTheme="minorHAnsi" w:hAnsiTheme="minorHAnsi" w:cstheme="minorBidi"/>
          <w:sz w:val="22"/>
          <w:szCs w:val="22"/>
        </w:rPr>
        <w:tab/>
      </w:r>
      <w:r>
        <w:t>URI structure</w:t>
      </w:r>
      <w:r>
        <w:tab/>
      </w:r>
      <w:r w:rsidR="00235DCA">
        <w:fldChar w:fldCharType="begin" w:fldLock="1"/>
      </w:r>
      <w:r>
        <w:instrText xml:space="preserve"> PAGEREF _Toc97209018 \h </w:instrText>
      </w:r>
      <w:r w:rsidR="00235DCA">
        <w:fldChar w:fldCharType="separate"/>
      </w:r>
      <w:r>
        <w:t>24</w:t>
      </w:r>
      <w:r w:rsidR="00235DCA">
        <w:fldChar w:fldCharType="end"/>
      </w:r>
    </w:p>
    <w:p w:rsidR="00896B9E" w:rsidRDefault="00896B9E">
      <w:pPr>
        <w:pStyle w:val="32"/>
        <w:rPr>
          <w:rFonts w:asciiTheme="minorHAnsi" w:hAnsiTheme="minorHAnsi" w:cstheme="minorBidi"/>
          <w:sz w:val="22"/>
          <w:szCs w:val="22"/>
          <w:lang w:eastAsia="ja-JP"/>
        </w:rPr>
      </w:pPr>
      <w:r>
        <w:t>7.5.1</w:t>
      </w:r>
      <w:r>
        <w:rPr>
          <w:rFonts w:asciiTheme="minorHAnsi" w:hAnsiTheme="minorHAnsi" w:cstheme="minorBidi"/>
          <w:sz w:val="22"/>
          <w:szCs w:val="22"/>
        </w:rPr>
        <w:tab/>
      </w:r>
      <w:r>
        <w:t>Resource URI structure</w:t>
      </w:r>
      <w:r>
        <w:tab/>
      </w:r>
      <w:r w:rsidR="00235DCA">
        <w:fldChar w:fldCharType="begin" w:fldLock="1"/>
      </w:r>
      <w:r>
        <w:instrText xml:space="preserve"> PAGEREF _Toc97209019 \h </w:instrText>
      </w:r>
      <w:r w:rsidR="00235DCA">
        <w:fldChar w:fldCharType="separate"/>
      </w:r>
      <w:r>
        <w:t>24</w:t>
      </w:r>
      <w:r w:rsidR="00235DCA">
        <w:fldChar w:fldCharType="end"/>
      </w:r>
    </w:p>
    <w:p w:rsidR="00896B9E" w:rsidRDefault="00896B9E">
      <w:pPr>
        <w:pStyle w:val="32"/>
        <w:rPr>
          <w:rFonts w:asciiTheme="minorHAnsi" w:hAnsiTheme="minorHAnsi" w:cstheme="minorBidi"/>
          <w:sz w:val="22"/>
          <w:szCs w:val="22"/>
          <w:lang w:eastAsia="ja-JP"/>
        </w:rPr>
      </w:pPr>
      <w:r>
        <w:t>7.5.2</w:t>
      </w:r>
      <w:r>
        <w:rPr>
          <w:rFonts w:asciiTheme="minorHAnsi" w:hAnsiTheme="minorHAnsi" w:cstheme="minorBidi"/>
          <w:sz w:val="22"/>
          <w:szCs w:val="22"/>
        </w:rPr>
        <w:tab/>
      </w:r>
      <w:r>
        <w:t>Custom operations URI structure</w:t>
      </w:r>
      <w:r>
        <w:tab/>
      </w:r>
      <w:r w:rsidR="00235DCA">
        <w:fldChar w:fldCharType="begin" w:fldLock="1"/>
      </w:r>
      <w:r>
        <w:instrText xml:space="preserve"> PAGEREF _Toc97209020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7.6</w:t>
      </w:r>
      <w:r>
        <w:rPr>
          <w:rFonts w:asciiTheme="minorHAnsi" w:hAnsiTheme="minorHAnsi" w:cstheme="minorBidi"/>
          <w:sz w:val="22"/>
          <w:szCs w:val="22"/>
        </w:rPr>
        <w:tab/>
      </w:r>
      <w:r>
        <w:t>Notifications</w:t>
      </w:r>
      <w:r>
        <w:tab/>
      </w:r>
      <w:r w:rsidR="00235DCA">
        <w:fldChar w:fldCharType="begin" w:fldLock="1"/>
      </w:r>
      <w:r>
        <w:instrText xml:space="preserve"> PAGEREF _Toc97209021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7.7</w:t>
      </w:r>
      <w:r>
        <w:rPr>
          <w:rFonts w:asciiTheme="minorHAnsi" w:hAnsiTheme="minorHAnsi" w:cstheme="minorBidi"/>
          <w:sz w:val="22"/>
          <w:szCs w:val="22"/>
        </w:rPr>
        <w:tab/>
      </w:r>
      <w:r>
        <w:t>Error Handling</w:t>
      </w:r>
      <w:r>
        <w:tab/>
      </w:r>
      <w:r w:rsidR="00235DCA">
        <w:fldChar w:fldCharType="begin" w:fldLock="1"/>
      </w:r>
      <w:r>
        <w:instrText xml:space="preserve"> PAGEREF _Toc97209022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7.8</w:t>
      </w:r>
      <w:r>
        <w:rPr>
          <w:rFonts w:asciiTheme="minorHAnsi" w:hAnsiTheme="minorHAnsi" w:cstheme="minorBidi"/>
          <w:sz w:val="22"/>
          <w:szCs w:val="22"/>
        </w:rPr>
        <w:tab/>
      </w:r>
      <w:r>
        <w:t>Feature negotiation</w:t>
      </w:r>
      <w:r>
        <w:tab/>
      </w:r>
      <w:r w:rsidR="00235DCA">
        <w:fldChar w:fldCharType="begin" w:fldLock="1"/>
      </w:r>
      <w:r>
        <w:instrText xml:space="preserve"> PAGEREF _Toc97209023 \h </w:instrText>
      </w:r>
      <w:r w:rsidR="00235DCA">
        <w:fldChar w:fldCharType="separate"/>
      </w:r>
      <w:r>
        <w:t>24</w:t>
      </w:r>
      <w:r w:rsidR="00235DCA">
        <w:fldChar w:fldCharType="end"/>
      </w:r>
    </w:p>
    <w:p w:rsidR="00896B9E" w:rsidRDefault="00896B9E">
      <w:pPr>
        <w:pStyle w:val="22"/>
        <w:rPr>
          <w:rFonts w:asciiTheme="minorHAnsi" w:hAnsiTheme="minorHAnsi" w:cstheme="minorBidi"/>
          <w:sz w:val="22"/>
          <w:szCs w:val="22"/>
          <w:lang w:eastAsia="ja-JP"/>
        </w:rPr>
      </w:pPr>
      <w:r>
        <w:t>7.9</w:t>
      </w:r>
      <w:r>
        <w:rPr>
          <w:rFonts w:asciiTheme="minorHAnsi" w:hAnsiTheme="minorHAnsi" w:cstheme="minorBidi"/>
          <w:sz w:val="22"/>
          <w:szCs w:val="22"/>
        </w:rPr>
        <w:tab/>
      </w:r>
      <w:r>
        <w:t>HTTP headers</w:t>
      </w:r>
      <w:r>
        <w:tab/>
      </w:r>
      <w:r w:rsidR="00235DCA">
        <w:fldChar w:fldCharType="begin" w:fldLock="1"/>
      </w:r>
      <w:r>
        <w:instrText xml:space="preserve"> PAGEREF _Toc97209024 \h </w:instrText>
      </w:r>
      <w:r w:rsidR="00235DCA">
        <w:fldChar w:fldCharType="separate"/>
      </w:r>
      <w:r>
        <w:t>25</w:t>
      </w:r>
      <w:r w:rsidR="00235DCA">
        <w:fldChar w:fldCharType="end"/>
      </w:r>
    </w:p>
    <w:p w:rsidR="00896B9E" w:rsidRDefault="00896B9E">
      <w:pPr>
        <w:pStyle w:val="22"/>
        <w:rPr>
          <w:rFonts w:asciiTheme="minorHAnsi" w:hAnsiTheme="minorHAnsi" w:cstheme="minorBidi"/>
          <w:sz w:val="22"/>
          <w:szCs w:val="22"/>
          <w:lang w:eastAsia="ja-JP"/>
        </w:rPr>
      </w:pPr>
      <w:r>
        <w:t>7.10</w:t>
      </w:r>
      <w:r>
        <w:rPr>
          <w:rFonts w:asciiTheme="minorHAnsi" w:hAnsiTheme="minorHAnsi" w:cstheme="minorBidi"/>
          <w:sz w:val="22"/>
          <w:szCs w:val="22"/>
        </w:rPr>
        <w:tab/>
      </w:r>
      <w:r>
        <w:t>Conventions for Open API specification files</w:t>
      </w:r>
      <w:r>
        <w:tab/>
      </w:r>
      <w:r w:rsidR="00235DCA">
        <w:fldChar w:fldCharType="begin" w:fldLock="1"/>
      </w:r>
      <w:r>
        <w:instrText xml:space="preserve"> PAGEREF _Toc97209025 \h </w:instrText>
      </w:r>
      <w:r w:rsidR="00235DCA">
        <w:fldChar w:fldCharType="separate"/>
      </w:r>
      <w:r>
        <w:t>25</w:t>
      </w:r>
      <w:r w:rsidR="00235DCA">
        <w:fldChar w:fldCharType="end"/>
      </w:r>
    </w:p>
    <w:p w:rsidR="00896B9E" w:rsidRDefault="00896B9E">
      <w:pPr>
        <w:pStyle w:val="10"/>
        <w:rPr>
          <w:rFonts w:asciiTheme="minorHAnsi" w:hAnsiTheme="minorHAnsi" w:cstheme="minorBidi"/>
          <w:szCs w:val="22"/>
          <w:lang w:eastAsia="ja-JP"/>
        </w:rPr>
      </w:pPr>
      <w:r>
        <w:t>8</w:t>
      </w:r>
      <w:r>
        <w:rPr>
          <w:rFonts w:asciiTheme="minorHAnsi" w:hAnsiTheme="minorHAnsi" w:cstheme="minorBidi"/>
          <w:szCs w:val="22"/>
        </w:rPr>
        <w:tab/>
      </w:r>
      <w:r>
        <w:rPr>
          <w:lang w:eastAsia="zh-CN"/>
        </w:rPr>
        <w:t>Message Server API definition</w:t>
      </w:r>
      <w:r>
        <w:tab/>
      </w:r>
      <w:r w:rsidR="00235DCA">
        <w:fldChar w:fldCharType="begin" w:fldLock="1"/>
      </w:r>
      <w:r>
        <w:instrText xml:space="preserve"> PAGEREF _Toc97209026 \h </w:instrText>
      </w:r>
      <w:r w:rsidR="00235DCA">
        <w:fldChar w:fldCharType="separate"/>
      </w:r>
      <w:r>
        <w:t>25</w:t>
      </w:r>
      <w:r w:rsidR="00235DCA">
        <w:fldChar w:fldCharType="end"/>
      </w:r>
    </w:p>
    <w:p w:rsidR="00896B9E" w:rsidRDefault="00896B9E">
      <w:pPr>
        <w:pStyle w:val="22"/>
        <w:rPr>
          <w:rFonts w:asciiTheme="minorHAnsi" w:hAnsiTheme="minorHAnsi" w:cstheme="minorBidi"/>
          <w:sz w:val="22"/>
          <w:szCs w:val="22"/>
          <w:lang w:eastAsia="ja-JP"/>
        </w:rPr>
      </w:pPr>
      <w:r>
        <w:t>8.1</w:t>
      </w:r>
      <w:r>
        <w:rPr>
          <w:rFonts w:asciiTheme="minorHAnsi" w:hAnsiTheme="minorHAnsi" w:cstheme="minorBidi"/>
          <w:sz w:val="22"/>
          <w:szCs w:val="22"/>
        </w:rPr>
        <w:tab/>
      </w:r>
      <w:r>
        <w:rPr>
          <w:lang w:eastAsia="zh-CN"/>
        </w:rPr>
        <w:t>MSGS_</w:t>
      </w:r>
      <w:r>
        <w:t>ASRegistration</w:t>
      </w:r>
      <w:r>
        <w:rPr>
          <w:lang w:eastAsia="zh-CN"/>
        </w:rPr>
        <w:t xml:space="preserve"> API</w:t>
      </w:r>
      <w:r>
        <w:tab/>
      </w:r>
      <w:r w:rsidR="00235DCA">
        <w:fldChar w:fldCharType="begin" w:fldLock="1"/>
      </w:r>
      <w:r>
        <w:instrText xml:space="preserve"> PAGEREF _Toc97209027 \h </w:instrText>
      </w:r>
      <w:r w:rsidR="00235DCA">
        <w:fldChar w:fldCharType="separate"/>
      </w:r>
      <w:r>
        <w:t>25</w:t>
      </w:r>
      <w:r w:rsidR="00235DCA">
        <w:fldChar w:fldCharType="end"/>
      </w:r>
    </w:p>
    <w:p w:rsidR="00896B9E" w:rsidRDefault="00896B9E">
      <w:pPr>
        <w:pStyle w:val="32"/>
        <w:rPr>
          <w:rFonts w:asciiTheme="minorHAnsi" w:hAnsiTheme="minorHAnsi" w:cstheme="minorBidi"/>
          <w:sz w:val="22"/>
          <w:szCs w:val="22"/>
          <w:lang w:eastAsia="ja-JP"/>
        </w:rPr>
      </w:pPr>
      <w:r>
        <w:t>8.1.1</w:t>
      </w:r>
      <w:r>
        <w:rPr>
          <w:rFonts w:asciiTheme="minorHAnsi" w:hAnsiTheme="minorHAnsi" w:cstheme="minorBidi"/>
          <w:sz w:val="22"/>
          <w:szCs w:val="22"/>
        </w:rPr>
        <w:tab/>
      </w:r>
      <w:r>
        <w:t>API URI</w:t>
      </w:r>
      <w:r>
        <w:tab/>
      </w:r>
      <w:r w:rsidR="00235DCA">
        <w:fldChar w:fldCharType="begin" w:fldLock="1"/>
      </w:r>
      <w:r>
        <w:instrText xml:space="preserve"> PAGEREF _Toc97209028 \h </w:instrText>
      </w:r>
      <w:r w:rsidR="00235DCA">
        <w:fldChar w:fldCharType="separate"/>
      </w:r>
      <w:r>
        <w:t>25</w:t>
      </w:r>
      <w:r w:rsidR="00235DCA">
        <w:fldChar w:fldCharType="end"/>
      </w:r>
    </w:p>
    <w:p w:rsidR="00896B9E" w:rsidRDefault="00896B9E">
      <w:pPr>
        <w:pStyle w:val="32"/>
        <w:rPr>
          <w:rFonts w:asciiTheme="minorHAnsi" w:hAnsiTheme="minorHAnsi" w:cstheme="minorBidi"/>
          <w:sz w:val="22"/>
          <w:szCs w:val="22"/>
          <w:lang w:eastAsia="ja-JP"/>
        </w:rPr>
      </w:pPr>
      <w:r>
        <w:t>8.1.2</w:t>
      </w:r>
      <w:r>
        <w:rPr>
          <w:rFonts w:asciiTheme="minorHAnsi" w:hAnsiTheme="minorHAnsi" w:cstheme="minorBidi"/>
          <w:sz w:val="22"/>
          <w:szCs w:val="22"/>
        </w:rPr>
        <w:tab/>
      </w:r>
      <w:r>
        <w:t>Resources</w:t>
      </w:r>
      <w:r>
        <w:tab/>
      </w:r>
      <w:r w:rsidR="00235DCA">
        <w:fldChar w:fldCharType="begin" w:fldLock="1"/>
      </w:r>
      <w:r>
        <w:instrText xml:space="preserve"> PAGEREF _Toc97209029 \h </w:instrText>
      </w:r>
      <w:r w:rsidR="00235DCA">
        <w:fldChar w:fldCharType="separate"/>
      </w:r>
      <w:r>
        <w:t>25</w:t>
      </w:r>
      <w:r w:rsidR="00235DCA">
        <w:fldChar w:fldCharType="end"/>
      </w:r>
    </w:p>
    <w:p w:rsidR="00896B9E" w:rsidRDefault="00896B9E">
      <w:pPr>
        <w:pStyle w:val="42"/>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rsidR="00235DCA">
        <w:fldChar w:fldCharType="begin" w:fldLock="1"/>
      </w:r>
      <w:r>
        <w:instrText xml:space="preserve"> PAGEREF _Toc97209030 \h </w:instrText>
      </w:r>
      <w:r w:rsidR="00235DCA">
        <w:fldChar w:fldCharType="separate"/>
      </w:r>
      <w:r>
        <w:t>25</w:t>
      </w:r>
      <w:r w:rsidR="00235DCA">
        <w:fldChar w:fldCharType="end"/>
      </w:r>
    </w:p>
    <w:p w:rsidR="00896B9E" w:rsidRDefault="00896B9E">
      <w:pPr>
        <w:pStyle w:val="42"/>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rsidR="00235DCA">
        <w:fldChar w:fldCharType="begin" w:fldLock="1"/>
      </w:r>
      <w:r>
        <w:instrText xml:space="preserve"> PAGEREF _Toc97209031 \h </w:instrText>
      </w:r>
      <w:r w:rsidR="00235DCA">
        <w:fldChar w:fldCharType="separate"/>
      </w:r>
      <w:r>
        <w:t>26</w:t>
      </w:r>
      <w:r w:rsidR="00235DCA">
        <w:fldChar w:fldCharType="end"/>
      </w:r>
    </w:p>
    <w:p w:rsidR="00896B9E" w:rsidRDefault="00896B9E">
      <w:pPr>
        <w:pStyle w:val="52"/>
        <w:rPr>
          <w:rFonts w:asciiTheme="minorHAnsi" w:hAnsiTheme="minorHAnsi" w:cstheme="minorBidi"/>
          <w:sz w:val="22"/>
          <w:szCs w:val="22"/>
          <w:lang w:eastAsia="ja-JP"/>
        </w:rPr>
      </w:pPr>
      <w:r>
        <w:t>8.1.2.2.1</w:t>
      </w:r>
      <w:r>
        <w:rPr>
          <w:rFonts w:asciiTheme="minorHAnsi" w:hAnsiTheme="minorHAnsi" w:cstheme="minorBidi"/>
          <w:sz w:val="22"/>
          <w:szCs w:val="22"/>
        </w:rPr>
        <w:tab/>
      </w:r>
      <w:r>
        <w:rPr>
          <w:lang w:eastAsia="zh-CN"/>
        </w:rPr>
        <w:t>Description</w:t>
      </w:r>
      <w:r>
        <w:tab/>
      </w:r>
      <w:r w:rsidR="00235DCA">
        <w:fldChar w:fldCharType="begin" w:fldLock="1"/>
      </w:r>
      <w:r>
        <w:instrText xml:space="preserve"> PAGEREF _Toc97209032 \h </w:instrText>
      </w:r>
      <w:r w:rsidR="00235DCA">
        <w:fldChar w:fldCharType="separate"/>
      </w:r>
      <w:r>
        <w:t>26</w:t>
      </w:r>
      <w:r w:rsidR="00235DCA">
        <w:fldChar w:fldCharType="end"/>
      </w:r>
    </w:p>
    <w:p w:rsidR="00896B9E" w:rsidRDefault="00896B9E">
      <w:pPr>
        <w:pStyle w:val="52"/>
        <w:rPr>
          <w:rFonts w:asciiTheme="minorHAnsi" w:hAnsiTheme="minorHAnsi" w:cstheme="minorBidi"/>
          <w:sz w:val="22"/>
          <w:szCs w:val="22"/>
          <w:lang w:eastAsia="ja-JP"/>
        </w:rPr>
      </w:pPr>
      <w:r>
        <w:t>8.1.2.2.2</w:t>
      </w:r>
      <w:r>
        <w:rPr>
          <w:rFonts w:asciiTheme="minorHAnsi" w:hAnsiTheme="minorHAnsi" w:cstheme="minorBidi"/>
          <w:sz w:val="22"/>
          <w:szCs w:val="22"/>
        </w:rPr>
        <w:tab/>
      </w:r>
      <w:r>
        <w:rPr>
          <w:lang w:eastAsia="zh-CN"/>
        </w:rPr>
        <w:t>Resource Definition</w:t>
      </w:r>
      <w:r>
        <w:tab/>
      </w:r>
      <w:r w:rsidR="00235DCA">
        <w:fldChar w:fldCharType="begin" w:fldLock="1"/>
      </w:r>
      <w:r>
        <w:instrText xml:space="preserve"> PAGEREF _Toc97209033 \h </w:instrText>
      </w:r>
      <w:r w:rsidR="00235DCA">
        <w:fldChar w:fldCharType="separate"/>
      </w:r>
      <w:r>
        <w:t>26</w:t>
      </w:r>
      <w:r w:rsidR="00235DCA">
        <w:fldChar w:fldCharType="end"/>
      </w:r>
    </w:p>
    <w:p w:rsidR="00896B9E" w:rsidRDefault="00896B9E">
      <w:pPr>
        <w:pStyle w:val="52"/>
        <w:rPr>
          <w:rFonts w:asciiTheme="minorHAnsi" w:hAnsiTheme="minorHAnsi" w:cstheme="minorBidi"/>
          <w:sz w:val="22"/>
          <w:szCs w:val="22"/>
          <w:lang w:eastAsia="ja-JP"/>
        </w:rPr>
      </w:pPr>
      <w:r>
        <w:t>8.1.2.2.3</w:t>
      </w:r>
      <w:r>
        <w:rPr>
          <w:rFonts w:asciiTheme="minorHAnsi" w:hAnsiTheme="minorHAnsi" w:cstheme="minorBidi"/>
          <w:sz w:val="22"/>
          <w:szCs w:val="22"/>
        </w:rPr>
        <w:tab/>
      </w:r>
      <w:r>
        <w:rPr>
          <w:lang w:eastAsia="zh-CN"/>
        </w:rPr>
        <w:t>Resource Standard Methods</w:t>
      </w:r>
      <w:r>
        <w:tab/>
      </w:r>
      <w:r w:rsidR="00235DCA">
        <w:fldChar w:fldCharType="begin" w:fldLock="1"/>
      </w:r>
      <w:r>
        <w:instrText xml:space="preserve"> PAGEREF _Toc97209034 \h </w:instrText>
      </w:r>
      <w:r w:rsidR="00235DCA">
        <w:fldChar w:fldCharType="separate"/>
      </w:r>
      <w:r>
        <w:t>26</w:t>
      </w:r>
      <w:r w:rsidR="00235DCA">
        <w:fldChar w:fldCharType="end"/>
      </w:r>
    </w:p>
    <w:p w:rsidR="00896B9E" w:rsidRDefault="00896B9E">
      <w:pPr>
        <w:pStyle w:val="60"/>
        <w:rPr>
          <w:rFonts w:asciiTheme="minorHAnsi" w:hAnsiTheme="minorHAnsi" w:cstheme="minorBidi"/>
          <w:sz w:val="22"/>
          <w:szCs w:val="22"/>
          <w:lang w:eastAsia="ja-JP"/>
        </w:rPr>
      </w:pPr>
      <w:r>
        <w:t>8.1.2.2.3.1</w:t>
      </w:r>
      <w:r>
        <w:rPr>
          <w:rFonts w:asciiTheme="minorHAnsi" w:hAnsiTheme="minorHAnsi" w:cstheme="minorBidi"/>
          <w:sz w:val="22"/>
          <w:szCs w:val="22"/>
        </w:rPr>
        <w:tab/>
      </w:r>
      <w:r>
        <w:rPr>
          <w:lang w:eastAsia="zh-CN"/>
        </w:rPr>
        <w:t>POST</w:t>
      </w:r>
      <w:r>
        <w:tab/>
      </w:r>
      <w:r w:rsidR="00235DCA">
        <w:fldChar w:fldCharType="begin" w:fldLock="1"/>
      </w:r>
      <w:r>
        <w:instrText xml:space="preserve"> PAGEREF _Toc97209035 \h </w:instrText>
      </w:r>
      <w:r w:rsidR="00235DCA">
        <w:fldChar w:fldCharType="separate"/>
      </w:r>
      <w:r>
        <w:t>26</w:t>
      </w:r>
      <w:r w:rsidR="00235DCA">
        <w:fldChar w:fldCharType="end"/>
      </w:r>
    </w:p>
    <w:p w:rsidR="00896B9E" w:rsidRDefault="00896B9E">
      <w:pPr>
        <w:pStyle w:val="42"/>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rsidR="00235DCA">
        <w:fldChar w:fldCharType="begin" w:fldLock="1"/>
      </w:r>
      <w:r>
        <w:instrText xml:space="preserve"> PAGEREF _Toc97209036 \h </w:instrText>
      </w:r>
      <w:r w:rsidR="00235DCA">
        <w:fldChar w:fldCharType="separate"/>
      </w:r>
      <w:r>
        <w:t>27</w:t>
      </w:r>
      <w:r w:rsidR="00235DCA">
        <w:fldChar w:fldCharType="end"/>
      </w:r>
    </w:p>
    <w:p w:rsidR="00896B9E" w:rsidRDefault="00896B9E">
      <w:pPr>
        <w:pStyle w:val="52"/>
        <w:rPr>
          <w:rFonts w:asciiTheme="minorHAnsi" w:hAnsiTheme="minorHAnsi" w:cstheme="minorBidi"/>
          <w:sz w:val="22"/>
          <w:szCs w:val="22"/>
          <w:lang w:eastAsia="ja-JP"/>
        </w:rPr>
      </w:pPr>
      <w:r>
        <w:t>8.1.2.3.1</w:t>
      </w:r>
      <w:r>
        <w:rPr>
          <w:rFonts w:asciiTheme="minorHAnsi" w:hAnsiTheme="minorHAnsi" w:cstheme="minorBidi"/>
          <w:sz w:val="22"/>
          <w:szCs w:val="22"/>
        </w:rPr>
        <w:tab/>
      </w:r>
      <w:r>
        <w:rPr>
          <w:lang w:eastAsia="zh-CN"/>
        </w:rPr>
        <w:t>Description</w:t>
      </w:r>
      <w:r>
        <w:tab/>
      </w:r>
      <w:r w:rsidR="00235DCA">
        <w:fldChar w:fldCharType="begin" w:fldLock="1"/>
      </w:r>
      <w:r>
        <w:instrText xml:space="preserve"> PAGEREF _Toc97209037 \h </w:instrText>
      </w:r>
      <w:r w:rsidR="00235DCA">
        <w:fldChar w:fldCharType="separate"/>
      </w:r>
      <w:r>
        <w:t>27</w:t>
      </w:r>
      <w:r w:rsidR="00235DCA">
        <w:fldChar w:fldCharType="end"/>
      </w:r>
    </w:p>
    <w:p w:rsidR="00896B9E" w:rsidRDefault="00896B9E">
      <w:pPr>
        <w:pStyle w:val="52"/>
        <w:rPr>
          <w:rFonts w:asciiTheme="minorHAnsi" w:hAnsiTheme="minorHAnsi" w:cstheme="minorBidi"/>
          <w:sz w:val="22"/>
          <w:szCs w:val="22"/>
          <w:lang w:eastAsia="ja-JP"/>
        </w:rPr>
      </w:pPr>
      <w:r>
        <w:t>8.1.2.3.2</w:t>
      </w:r>
      <w:r>
        <w:rPr>
          <w:rFonts w:asciiTheme="minorHAnsi" w:hAnsiTheme="minorHAnsi" w:cstheme="minorBidi"/>
          <w:sz w:val="22"/>
          <w:szCs w:val="22"/>
        </w:rPr>
        <w:tab/>
      </w:r>
      <w:r>
        <w:rPr>
          <w:lang w:eastAsia="zh-CN"/>
        </w:rPr>
        <w:t>Resource Definition</w:t>
      </w:r>
      <w:r>
        <w:tab/>
      </w:r>
      <w:r w:rsidR="00235DCA">
        <w:fldChar w:fldCharType="begin" w:fldLock="1"/>
      </w:r>
      <w:r>
        <w:instrText xml:space="preserve"> PAGEREF _Toc97209038 \h </w:instrText>
      </w:r>
      <w:r w:rsidR="00235DCA">
        <w:fldChar w:fldCharType="separate"/>
      </w:r>
      <w:r>
        <w:t>27</w:t>
      </w:r>
      <w:r w:rsidR="00235DCA">
        <w:fldChar w:fldCharType="end"/>
      </w:r>
    </w:p>
    <w:p w:rsidR="00896B9E" w:rsidRDefault="00896B9E">
      <w:pPr>
        <w:pStyle w:val="52"/>
        <w:rPr>
          <w:rFonts w:asciiTheme="minorHAnsi" w:hAnsiTheme="minorHAnsi" w:cstheme="minorBidi"/>
          <w:sz w:val="22"/>
          <w:szCs w:val="22"/>
          <w:lang w:eastAsia="ja-JP"/>
        </w:rPr>
      </w:pPr>
      <w:r>
        <w:t>8.1.2.3.3</w:t>
      </w:r>
      <w:r>
        <w:rPr>
          <w:rFonts w:asciiTheme="minorHAnsi" w:hAnsiTheme="minorHAnsi" w:cstheme="minorBidi"/>
          <w:sz w:val="22"/>
          <w:szCs w:val="22"/>
        </w:rPr>
        <w:tab/>
      </w:r>
      <w:r>
        <w:rPr>
          <w:lang w:eastAsia="zh-CN"/>
        </w:rPr>
        <w:t>Resource Standard Methods</w:t>
      </w:r>
      <w:r>
        <w:tab/>
      </w:r>
      <w:r w:rsidR="00235DCA">
        <w:fldChar w:fldCharType="begin" w:fldLock="1"/>
      </w:r>
      <w:r>
        <w:instrText xml:space="preserve"> PAGEREF _Toc97209039 \h </w:instrText>
      </w:r>
      <w:r w:rsidR="00235DCA">
        <w:fldChar w:fldCharType="separate"/>
      </w:r>
      <w:r>
        <w:t>27</w:t>
      </w:r>
      <w:r w:rsidR="00235DCA">
        <w:fldChar w:fldCharType="end"/>
      </w:r>
    </w:p>
    <w:p w:rsidR="00896B9E" w:rsidRDefault="00896B9E">
      <w:pPr>
        <w:pStyle w:val="60"/>
        <w:rPr>
          <w:rFonts w:asciiTheme="minorHAnsi" w:hAnsiTheme="minorHAnsi" w:cstheme="minorBidi"/>
          <w:sz w:val="22"/>
          <w:szCs w:val="22"/>
          <w:lang w:eastAsia="ja-JP"/>
        </w:rPr>
      </w:pPr>
      <w:r>
        <w:t>8.1.2.3.3.1</w:t>
      </w:r>
      <w:r>
        <w:rPr>
          <w:rFonts w:asciiTheme="minorHAnsi" w:hAnsiTheme="minorHAnsi" w:cstheme="minorBidi"/>
          <w:sz w:val="22"/>
          <w:szCs w:val="22"/>
        </w:rPr>
        <w:tab/>
      </w:r>
      <w:r>
        <w:rPr>
          <w:lang w:eastAsia="zh-CN"/>
        </w:rPr>
        <w:t>DELETE</w:t>
      </w:r>
      <w:r>
        <w:tab/>
      </w:r>
      <w:r w:rsidR="00235DCA">
        <w:fldChar w:fldCharType="begin" w:fldLock="1"/>
      </w:r>
      <w:r>
        <w:instrText xml:space="preserve"> PAGEREF _Toc97209040 \h </w:instrText>
      </w:r>
      <w:r w:rsidR="00235DCA">
        <w:fldChar w:fldCharType="separate"/>
      </w:r>
      <w:r>
        <w:t>27</w:t>
      </w:r>
      <w:r w:rsidR="00235DCA">
        <w:fldChar w:fldCharType="end"/>
      </w:r>
    </w:p>
    <w:p w:rsidR="00896B9E" w:rsidRDefault="00896B9E">
      <w:pPr>
        <w:pStyle w:val="32"/>
        <w:rPr>
          <w:rFonts w:asciiTheme="minorHAnsi" w:hAnsiTheme="minorHAnsi" w:cstheme="minorBidi"/>
          <w:sz w:val="22"/>
          <w:szCs w:val="22"/>
          <w:lang w:eastAsia="ja-JP"/>
        </w:rPr>
      </w:pPr>
      <w:r>
        <w:t>8.1.3</w:t>
      </w:r>
      <w:r>
        <w:rPr>
          <w:rFonts w:asciiTheme="minorHAnsi" w:hAnsiTheme="minorHAnsi" w:cstheme="minorBidi"/>
          <w:sz w:val="22"/>
          <w:szCs w:val="22"/>
        </w:rPr>
        <w:tab/>
      </w:r>
      <w:r>
        <w:t>Custom Operations without associated resources</w:t>
      </w:r>
      <w:r>
        <w:tab/>
      </w:r>
      <w:r w:rsidR="00235DCA">
        <w:fldChar w:fldCharType="begin" w:fldLock="1"/>
      </w:r>
      <w:r>
        <w:instrText xml:space="preserve"> PAGEREF _Toc97209041 \h </w:instrText>
      </w:r>
      <w:r w:rsidR="00235DCA">
        <w:fldChar w:fldCharType="separate"/>
      </w:r>
      <w:r>
        <w:t>28</w:t>
      </w:r>
      <w:r w:rsidR="00235DCA">
        <w:fldChar w:fldCharType="end"/>
      </w:r>
    </w:p>
    <w:p w:rsidR="00896B9E" w:rsidRDefault="00896B9E">
      <w:pPr>
        <w:pStyle w:val="32"/>
        <w:rPr>
          <w:rFonts w:asciiTheme="minorHAnsi" w:hAnsiTheme="minorHAnsi" w:cstheme="minorBidi"/>
          <w:sz w:val="22"/>
          <w:szCs w:val="22"/>
          <w:lang w:eastAsia="ja-JP"/>
        </w:rPr>
      </w:pPr>
      <w:r>
        <w:t>8.1.4</w:t>
      </w:r>
      <w:r>
        <w:rPr>
          <w:rFonts w:asciiTheme="minorHAnsi" w:hAnsiTheme="minorHAnsi" w:cstheme="minorBidi"/>
          <w:sz w:val="22"/>
          <w:szCs w:val="22"/>
        </w:rPr>
        <w:tab/>
      </w:r>
      <w:r>
        <w:t>Notifications</w:t>
      </w:r>
      <w:r>
        <w:tab/>
      </w:r>
      <w:r w:rsidR="00235DCA">
        <w:fldChar w:fldCharType="begin" w:fldLock="1"/>
      </w:r>
      <w:r>
        <w:instrText xml:space="preserve"> PAGEREF _Toc97209042 \h </w:instrText>
      </w:r>
      <w:r w:rsidR="00235DCA">
        <w:fldChar w:fldCharType="separate"/>
      </w:r>
      <w:r>
        <w:t>28</w:t>
      </w:r>
      <w:r w:rsidR="00235DCA">
        <w:fldChar w:fldCharType="end"/>
      </w:r>
    </w:p>
    <w:p w:rsidR="00896B9E" w:rsidRDefault="00896B9E">
      <w:pPr>
        <w:pStyle w:val="32"/>
        <w:rPr>
          <w:rFonts w:asciiTheme="minorHAnsi" w:hAnsiTheme="minorHAnsi" w:cstheme="minorBidi"/>
          <w:sz w:val="22"/>
          <w:szCs w:val="22"/>
          <w:lang w:eastAsia="ja-JP"/>
        </w:rPr>
      </w:pPr>
      <w:r>
        <w:t>8.1.5</w:t>
      </w:r>
      <w:r>
        <w:rPr>
          <w:rFonts w:asciiTheme="minorHAnsi" w:hAnsiTheme="minorHAnsi" w:cstheme="minorBidi"/>
          <w:sz w:val="22"/>
          <w:szCs w:val="22"/>
        </w:rPr>
        <w:tab/>
      </w:r>
      <w:r>
        <w:t>Data Model</w:t>
      </w:r>
      <w:r>
        <w:tab/>
      </w:r>
      <w:r w:rsidR="00235DCA">
        <w:fldChar w:fldCharType="begin" w:fldLock="1"/>
      </w:r>
      <w:r>
        <w:instrText xml:space="preserve"> PAGEREF _Toc97209043 \h </w:instrText>
      </w:r>
      <w:r w:rsidR="00235DCA">
        <w:fldChar w:fldCharType="separate"/>
      </w:r>
      <w:r>
        <w:t>28</w:t>
      </w:r>
      <w:r w:rsidR="00235DCA">
        <w:fldChar w:fldCharType="end"/>
      </w:r>
    </w:p>
    <w:p w:rsidR="00896B9E" w:rsidRDefault="00896B9E">
      <w:pPr>
        <w:pStyle w:val="42"/>
        <w:rPr>
          <w:rFonts w:asciiTheme="minorHAnsi" w:hAnsiTheme="minorHAnsi" w:cstheme="minorBidi"/>
          <w:sz w:val="22"/>
          <w:szCs w:val="22"/>
          <w:lang w:eastAsia="ja-JP"/>
        </w:rPr>
      </w:pPr>
      <w:r>
        <w:t>8.1.5.1</w:t>
      </w:r>
      <w:r>
        <w:rPr>
          <w:rFonts w:asciiTheme="minorHAnsi" w:hAnsiTheme="minorHAnsi" w:cstheme="minorBidi"/>
          <w:sz w:val="22"/>
          <w:szCs w:val="22"/>
        </w:rPr>
        <w:tab/>
      </w:r>
      <w:r>
        <w:rPr>
          <w:lang w:eastAsia="zh-CN"/>
        </w:rPr>
        <w:t>General</w:t>
      </w:r>
      <w:r>
        <w:tab/>
      </w:r>
      <w:r w:rsidR="00235DCA">
        <w:fldChar w:fldCharType="begin" w:fldLock="1"/>
      </w:r>
      <w:r>
        <w:instrText xml:space="preserve"> PAGEREF _Toc97209044 \h </w:instrText>
      </w:r>
      <w:r w:rsidR="00235DCA">
        <w:fldChar w:fldCharType="separate"/>
      </w:r>
      <w:r>
        <w:t>28</w:t>
      </w:r>
      <w:r w:rsidR="00235DCA">
        <w:fldChar w:fldCharType="end"/>
      </w:r>
    </w:p>
    <w:p w:rsidR="00896B9E" w:rsidRDefault="00896B9E">
      <w:pPr>
        <w:pStyle w:val="42"/>
        <w:rPr>
          <w:rFonts w:asciiTheme="minorHAnsi" w:hAnsiTheme="minorHAnsi" w:cstheme="minorBidi"/>
          <w:sz w:val="22"/>
          <w:szCs w:val="22"/>
          <w:lang w:eastAsia="ja-JP"/>
        </w:rPr>
      </w:pPr>
      <w:r>
        <w:t>8.1.5.2</w:t>
      </w:r>
      <w:r>
        <w:rPr>
          <w:rFonts w:asciiTheme="minorHAnsi" w:hAnsiTheme="minorHAnsi" w:cstheme="minorBidi"/>
          <w:sz w:val="22"/>
          <w:szCs w:val="22"/>
        </w:rPr>
        <w:tab/>
      </w:r>
      <w:r>
        <w:rPr>
          <w:lang w:eastAsia="zh-CN"/>
        </w:rPr>
        <w:t>Structured data types</w:t>
      </w:r>
      <w:r>
        <w:tab/>
      </w:r>
      <w:r w:rsidR="00235DCA">
        <w:fldChar w:fldCharType="begin" w:fldLock="1"/>
      </w:r>
      <w:r>
        <w:instrText xml:space="preserve"> PAGEREF _Toc97209045 \h </w:instrText>
      </w:r>
      <w:r w:rsidR="00235DCA">
        <w:fldChar w:fldCharType="separate"/>
      </w:r>
      <w:r>
        <w:t>29</w:t>
      </w:r>
      <w:r w:rsidR="00235DCA">
        <w:fldChar w:fldCharType="end"/>
      </w:r>
    </w:p>
    <w:p w:rsidR="00896B9E" w:rsidRDefault="00896B9E">
      <w:pPr>
        <w:pStyle w:val="52"/>
        <w:rPr>
          <w:rFonts w:asciiTheme="minorHAnsi" w:hAnsiTheme="minorHAnsi" w:cstheme="minorBidi"/>
          <w:sz w:val="22"/>
          <w:szCs w:val="22"/>
          <w:lang w:eastAsia="ja-JP"/>
        </w:rPr>
      </w:pPr>
      <w:r>
        <w:t>8.1.5.2.1</w:t>
      </w:r>
      <w:r>
        <w:rPr>
          <w:rFonts w:asciiTheme="minorHAnsi" w:hAnsiTheme="minorHAnsi" w:cstheme="minorBidi"/>
          <w:sz w:val="22"/>
          <w:szCs w:val="22"/>
        </w:rPr>
        <w:tab/>
      </w:r>
      <w:r>
        <w:rPr>
          <w:lang w:eastAsia="zh-CN"/>
        </w:rPr>
        <w:t>Introduction</w:t>
      </w:r>
      <w:r>
        <w:tab/>
      </w:r>
      <w:r w:rsidR="00235DCA">
        <w:fldChar w:fldCharType="begin" w:fldLock="1"/>
      </w:r>
      <w:r>
        <w:instrText xml:space="preserve"> PAGEREF _Toc97209046 \h </w:instrText>
      </w:r>
      <w:r w:rsidR="00235DCA">
        <w:fldChar w:fldCharType="separate"/>
      </w:r>
      <w:r>
        <w:t>29</w:t>
      </w:r>
      <w:r w:rsidR="00235DCA">
        <w:fldChar w:fldCharType="end"/>
      </w:r>
    </w:p>
    <w:p w:rsidR="00896B9E" w:rsidRDefault="00896B9E">
      <w:pPr>
        <w:pStyle w:val="52"/>
        <w:rPr>
          <w:rFonts w:asciiTheme="minorHAnsi" w:hAnsiTheme="minorHAnsi" w:cstheme="minorBidi"/>
          <w:sz w:val="22"/>
          <w:szCs w:val="22"/>
          <w:lang w:eastAsia="ja-JP"/>
        </w:rPr>
      </w:pPr>
      <w:r>
        <w:t>8.1.5.2.2</w:t>
      </w:r>
      <w:r>
        <w:rPr>
          <w:rFonts w:asciiTheme="minorHAnsi" w:hAnsiTheme="minorHAnsi" w:cstheme="minorBidi"/>
          <w:sz w:val="22"/>
          <w:szCs w:val="22"/>
        </w:rPr>
        <w:tab/>
      </w:r>
      <w:r>
        <w:rPr>
          <w:lang w:eastAsia="zh-CN"/>
        </w:rPr>
        <w:t xml:space="preserve">Type: </w:t>
      </w:r>
      <w:r>
        <w:t>ASRegistration</w:t>
      </w:r>
      <w:r>
        <w:tab/>
      </w:r>
      <w:r w:rsidR="00235DCA">
        <w:fldChar w:fldCharType="begin" w:fldLock="1"/>
      </w:r>
      <w:r>
        <w:instrText xml:space="preserve"> PAGEREF _Toc97209047 \h </w:instrText>
      </w:r>
      <w:r w:rsidR="00235DCA">
        <w:fldChar w:fldCharType="separate"/>
      </w:r>
      <w:r>
        <w:t>29</w:t>
      </w:r>
      <w:r w:rsidR="00235DCA">
        <w:fldChar w:fldCharType="end"/>
      </w:r>
    </w:p>
    <w:p w:rsidR="00896B9E" w:rsidRDefault="00896B9E">
      <w:pPr>
        <w:pStyle w:val="52"/>
        <w:rPr>
          <w:rFonts w:asciiTheme="minorHAnsi" w:hAnsiTheme="minorHAnsi" w:cstheme="minorBidi"/>
          <w:sz w:val="22"/>
          <w:szCs w:val="22"/>
          <w:lang w:eastAsia="ja-JP"/>
        </w:rPr>
      </w:pPr>
      <w:r>
        <w:t>8.1.5.2.3</w:t>
      </w:r>
      <w:r>
        <w:rPr>
          <w:rFonts w:asciiTheme="minorHAnsi" w:hAnsiTheme="minorHAnsi" w:cstheme="minorBidi"/>
          <w:sz w:val="22"/>
          <w:szCs w:val="22"/>
        </w:rPr>
        <w:tab/>
      </w:r>
      <w:r>
        <w:rPr>
          <w:lang w:eastAsia="zh-CN"/>
        </w:rPr>
        <w:t xml:space="preserve">Type: </w:t>
      </w:r>
      <w:r>
        <w:t>ASRegistrationA</w:t>
      </w:r>
      <w:r>
        <w:rPr>
          <w:lang w:eastAsia="zh-CN"/>
        </w:rPr>
        <w:t>ck</w:t>
      </w:r>
      <w:r>
        <w:tab/>
      </w:r>
      <w:r w:rsidR="00235DCA">
        <w:fldChar w:fldCharType="begin" w:fldLock="1"/>
      </w:r>
      <w:r>
        <w:instrText xml:space="preserve"> PAGEREF _Toc97209048 \h </w:instrText>
      </w:r>
      <w:r w:rsidR="00235DCA">
        <w:fldChar w:fldCharType="separate"/>
      </w:r>
      <w:r>
        <w:t>29</w:t>
      </w:r>
      <w:r w:rsidR="00235DCA">
        <w:fldChar w:fldCharType="end"/>
      </w:r>
    </w:p>
    <w:p w:rsidR="00896B9E" w:rsidRDefault="00896B9E">
      <w:pPr>
        <w:pStyle w:val="52"/>
        <w:rPr>
          <w:rFonts w:asciiTheme="minorHAnsi" w:hAnsiTheme="minorHAnsi" w:cstheme="minorBidi"/>
          <w:sz w:val="22"/>
          <w:szCs w:val="22"/>
          <w:lang w:eastAsia="ja-JP"/>
        </w:rPr>
      </w:pPr>
      <w:r>
        <w:t>8.1.5.2.4</w:t>
      </w:r>
      <w:r>
        <w:rPr>
          <w:rFonts w:asciiTheme="minorHAnsi" w:hAnsiTheme="minorHAnsi" w:cstheme="minorBidi"/>
          <w:sz w:val="22"/>
          <w:szCs w:val="22"/>
        </w:rPr>
        <w:tab/>
      </w:r>
      <w:r>
        <w:rPr>
          <w:lang w:eastAsia="zh-CN"/>
        </w:rPr>
        <w:t>Type: ASProfile</w:t>
      </w:r>
      <w:r>
        <w:tab/>
      </w:r>
      <w:r w:rsidR="00235DCA">
        <w:fldChar w:fldCharType="begin" w:fldLock="1"/>
      </w:r>
      <w:r>
        <w:instrText xml:space="preserve"> PAGEREF _Toc97209049 \h </w:instrText>
      </w:r>
      <w:r w:rsidR="00235DCA">
        <w:fldChar w:fldCharType="separate"/>
      </w:r>
      <w:r>
        <w:t>30</w:t>
      </w:r>
      <w:r w:rsidR="00235DCA">
        <w:fldChar w:fldCharType="end"/>
      </w:r>
    </w:p>
    <w:p w:rsidR="00896B9E" w:rsidRDefault="00896B9E">
      <w:pPr>
        <w:pStyle w:val="42"/>
        <w:rPr>
          <w:rFonts w:asciiTheme="minorHAnsi" w:hAnsiTheme="minorHAnsi" w:cstheme="minorBidi"/>
          <w:sz w:val="22"/>
          <w:szCs w:val="22"/>
          <w:lang w:eastAsia="ja-JP"/>
        </w:rPr>
      </w:pPr>
      <w:r>
        <w:t>8.1.5.3</w:t>
      </w:r>
      <w:r>
        <w:rPr>
          <w:rFonts w:asciiTheme="minorHAnsi" w:hAnsiTheme="minorHAnsi" w:cstheme="minorBidi"/>
          <w:sz w:val="22"/>
          <w:szCs w:val="22"/>
        </w:rPr>
        <w:tab/>
      </w:r>
      <w:r>
        <w:rPr>
          <w:lang w:eastAsia="zh-CN"/>
        </w:rPr>
        <w:t>Simple data types and enumerations</w:t>
      </w:r>
      <w:r>
        <w:tab/>
      </w:r>
      <w:r w:rsidR="00235DCA">
        <w:fldChar w:fldCharType="begin" w:fldLock="1"/>
      </w:r>
      <w:r>
        <w:instrText xml:space="preserve"> PAGEREF _Toc97209050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8.1.6</w:t>
      </w:r>
      <w:r>
        <w:rPr>
          <w:rFonts w:asciiTheme="minorHAnsi" w:hAnsiTheme="minorHAnsi" w:cstheme="minorBidi"/>
          <w:sz w:val="22"/>
          <w:szCs w:val="22"/>
        </w:rPr>
        <w:tab/>
      </w:r>
      <w:r>
        <w:t>Error Handling</w:t>
      </w:r>
      <w:r>
        <w:tab/>
      </w:r>
      <w:r w:rsidR="00235DCA">
        <w:fldChar w:fldCharType="begin" w:fldLock="1"/>
      </w:r>
      <w:r>
        <w:instrText xml:space="preserve"> PAGEREF _Toc97209051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8.1.7</w:t>
      </w:r>
      <w:r>
        <w:rPr>
          <w:rFonts w:asciiTheme="minorHAnsi" w:hAnsiTheme="minorHAnsi" w:cstheme="minorBidi"/>
          <w:sz w:val="22"/>
          <w:szCs w:val="22"/>
        </w:rPr>
        <w:tab/>
      </w:r>
      <w:r>
        <w:t>Feature negotiation</w:t>
      </w:r>
      <w:r>
        <w:tab/>
      </w:r>
      <w:r w:rsidR="00235DCA">
        <w:fldChar w:fldCharType="begin" w:fldLock="1"/>
      </w:r>
      <w:r>
        <w:instrText xml:space="preserve"> PAGEREF _Toc97209052 \h </w:instrText>
      </w:r>
      <w:r w:rsidR="00235DCA">
        <w:fldChar w:fldCharType="separate"/>
      </w:r>
      <w:r>
        <w:t>30</w:t>
      </w:r>
      <w:r w:rsidR="00235DCA">
        <w:fldChar w:fldCharType="end"/>
      </w:r>
    </w:p>
    <w:p w:rsidR="00896B9E" w:rsidRDefault="00896B9E">
      <w:pPr>
        <w:pStyle w:val="22"/>
        <w:rPr>
          <w:rFonts w:asciiTheme="minorHAnsi" w:hAnsiTheme="minorHAnsi" w:cstheme="minorBidi"/>
          <w:sz w:val="22"/>
          <w:szCs w:val="22"/>
          <w:lang w:eastAsia="ja-JP"/>
        </w:rPr>
      </w:pPr>
      <w:r>
        <w:t>8.2</w:t>
      </w:r>
      <w:r>
        <w:rPr>
          <w:rFonts w:asciiTheme="minorHAnsi" w:hAnsiTheme="minorHAnsi" w:cstheme="minorBidi"/>
          <w:sz w:val="22"/>
          <w:szCs w:val="22"/>
        </w:rPr>
        <w:tab/>
      </w:r>
      <w:r>
        <w:rPr>
          <w:lang w:eastAsia="zh-CN"/>
        </w:rPr>
        <w:t>MSGS_MSGDelivery API</w:t>
      </w:r>
      <w:r>
        <w:tab/>
      </w:r>
      <w:r w:rsidR="00235DCA">
        <w:fldChar w:fldCharType="begin" w:fldLock="1"/>
      </w:r>
      <w:r>
        <w:instrText xml:space="preserve"> PAGEREF _Toc97209053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8.2.1</w:t>
      </w:r>
      <w:r>
        <w:rPr>
          <w:rFonts w:asciiTheme="minorHAnsi" w:hAnsiTheme="minorHAnsi" w:cstheme="minorBidi"/>
          <w:sz w:val="22"/>
          <w:szCs w:val="22"/>
        </w:rPr>
        <w:tab/>
      </w:r>
      <w:r>
        <w:t>API URI</w:t>
      </w:r>
      <w:r>
        <w:tab/>
      </w:r>
      <w:r w:rsidR="00235DCA">
        <w:fldChar w:fldCharType="begin" w:fldLock="1"/>
      </w:r>
      <w:r>
        <w:instrText xml:space="preserve"> PAGEREF _Toc97209054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8.2.2</w:t>
      </w:r>
      <w:r>
        <w:rPr>
          <w:rFonts w:asciiTheme="minorHAnsi" w:hAnsiTheme="minorHAnsi" w:cstheme="minorBidi"/>
          <w:sz w:val="22"/>
          <w:szCs w:val="22"/>
        </w:rPr>
        <w:tab/>
      </w:r>
      <w:r>
        <w:t>Resources</w:t>
      </w:r>
      <w:r>
        <w:tab/>
      </w:r>
      <w:r w:rsidR="00235DCA">
        <w:fldChar w:fldCharType="begin" w:fldLock="1"/>
      </w:r>
      <w:r>
        <w:instrText xml:space="preserve"> PAGEREF _Toc97209055 \h </w:instrText>
      </w:r>
      <w:r w:rsidR="00235DCA">
        <w:fldChar w:fldCharType="separate"/>
      </w:r>
      <w:r>
        <w:t>30</w:t>
      </w:r>
      <w:r w:rsidR="00235DCA">
        <w:fldChar w:fldCharType="end"/>
      </w:r>
    </w:p>
    <w:p w:rsidR="00896B9E" w:rsidRDefault="00896B9E">
      <w:pPr>
        <w:pStyle w:val="32"/>
        <w:rPr>
          <w:rFonts w:asciiTheme="minorHAnsi" w:hAnsiTheme="minorHAnsi" w:cstheme="minorBidi"/>
          <w:sz w:val="22"/>
          <w:szCs w:val="22"/>
          <w:lang w:eastAsia="ja-JP"/>
        </w:rPr>
      </w:pPr>
      <w:r>
        <w:t>8.2.3</w:t>
      </w:r>
      <w:r>
        <w:rPr>
          <w:rFonts w:asciiTheme="minorHAnsi" w:hAnsiTheme="minorHAnsi" w:cstheme="minorBidi"/>
          <w:sz w:val="22"/>
          <w:szCs w:val="22"/>
        </w:rPr>
        <w:tab/>
      </w:r>
      <w:r>
        <w:t>Custom Operations without associated resources</w:t>
      </w:r>
      <w:r>
        <w:tab/>
      </w:r>
      <w:r w:rsidR="00235DCA">
        <w:fldChar w:fldCharType="begin" w:fldLock="1"/>
      </w:r>
      <w:r>
        <w:instrText xml:space="preserve"> PAGEREF _Toc97209056 \h </w:instrText>
      </w:r>
      <w:r w:rsidR="00235DCA">
        <w:fldChar w:fldCharType="separate"/>
      </w:r>
      <w:r>
        <w:t>30</w:t>
      </w:r>
      <w:r w:rsidR="00235DCA">
        <w:fldChar w:fldCharType="end"/>
      </w:r>
    </w:p>
    <w:p w:rsidR="00896B9E" w:rsidRDefault="00896B9E">
      <w:pPr>
        <w:pStyle w:val="42"/>
        <w:rPr>
          <w:rFonts w:asciiTheme="minorHAnsi" w:hAnsiTheme="minorHAnsi" w:cstheme="minorBidi"/>
          <w:sz w:val="22"/>
          <w:szCs w:val="22"/>
          <w:lang w:eastAsia="ja-JP"/>
        </w:rPr>
      </w:pPr>
      <w:r>
        <w:t>8.2.3.1</w:t>
      </w:r>
      <w:r>
        <w:rPr>
          <w:rFonts w:asciiTheme="minorHAnsi" w:hAnsiTheme="minorHAnsi" w:cstheme="minorBidi"/>
          <w:sz w:val="22"/>
          <w:szCs w:val="22"/>
        </w:rPr>
        <w:tab/>
      </w:r>
      <w:r>
        <w:t>Overview</w:t>
      </w:r>
      <w:r>
        <w:tab/>
      </w:r>
      <w:r w:rsidR="00235DCA">
        <w:fldChar w:fldCharType="begin" w:fldLock="1"/>
      </w:r>
      <w:r>
        <w:instrText xml:space="preserve"> PAGEREF _Toc97209057 \h </w:instrText>
      </w:r>
      <w:r w:rsidR="00235DCA">
        <w:fldChar w:fldCharType="separate"/>
      </w:r>
      <w:r>
        <w:t>30</w:t>
      </w:r>
      <w:r w:rsidR="00235DCA">
        <w:fldChar w:fldCharType="end"/>
      </w:r>
    </w:p>
    <w:p w:rsidR="00896B9E" w:rsidRDefault="00896B9E">
      <w:pPr>
        <w:pStyle w:val="42"/>
        <w:rPr>
          <w:rFonts w:asciiTheme="minorHAnsi" w:hAnsiTheme="minorHAnsi" w:cstheme="minorBidi"/>
          <w:sz w:val="22"/>
          <w:szCs w:val="22"/>
          <w:lang w:eastAsia="ja-JP"/>
        </w:rPr>
      </w:pPr>
      <w:r>
        <w:t>8.2.3.2</w:t>
      </w:r>
      <w:r>
        <w:rPr>
          <w:rFonts w:asciiTheme="minorHAnsi" w:hAnsiTheme="minorHAnsi" w:cstheme="minorBidi"/>
          <w:sz w:val="22"/>
          <w:szCs w:val="22"/>
        </w:rPr>
        <w:tab/>
      </w:r>
      <w:r>
        <w:t>Operation: deliver-as-message</w:t>
      </w:r>
      <w:r>
        <w:tab/>
      </w:r>
      <w:r w:rsidR="00235DCA">
        <w:fldChar w:fldCharType="begin" w:fldLock="1"/>
      </w:r>
      <w:r>
        <w:instrText xml:space="preserve"> PAGEREF _Toc97209058 \h </w:instrText>
      </w:r>
      <w:r w:rsidR="00235DCA">
        <w:fldChar w:fldCharType="separate"/>
      </w:r>
      <w:r>
        <w:t>31</w:t>
      </w:r>
      <w:r w:rsidR="00235DCA">
        <w:fldChar w:fldCharType="end"/>
      </w:r>
    </w:p>
    <w:p w:rsidR="00896B9E" w:rsidRDefault="00896B9E">
      <w:pPr>
        <w:pStyle w:val="52"/>
        <w:rPr>
          <w:rFonts w:asciiTheme="minorHAnsi" w:hAnsiTheme="minorHAnsi" w:cstheme="minorBidi"/>
          <w:sz w:val="22"/>
          <w:szCs w:val="22"/>
          <w:lang w:eastAsia="ja-JP"/>
        </w:rPr>
      </w:pPr>
      <w:r>
        <w:t>8.2.3.2.1</w:t>
      </w:r>
      <w:r>
        <w:rPr>
          <w:rFonts w:asciiTheme="minorHAnsi" w:hAnsiTheme="minorHAnsi" w:cstheme="minorBidi"/>
          <w:sz w:val="22"/>
          <w:szCs w:val="22"/>
        </w:rPr>
        <w:tab/>
      </w:r>
      <w:r>
        <w:t>Description</w:t>
      </w:r>
      <w:r>
        <w:tab/>
      </w:r>
      <w:r w:rsidR="00235DCA">
        <w:fldChar w:fldCharType="begin" w:fldLock="1"/>
      </w:r>
      <w:r>
        <w:instrText xml:space="preserve"> PAGEREF _Toc97209059 \h </w:instrText>
      </w:r>
      <w:r w:rsidR="00235DCA">
        <w:fldChar w:fldCharType="separate"/>
      </w:r>
      <w:r>
        <w:t>31</w:t>
      </w:r>
      <w:r w:rsidR="00235DCA">
        <w:fldChar w:fldCharType="end"/>
      </w:r>
    </w:p>
    <w:p w:rsidR="00896B9E" w:rsidRDefault="00896B9E">
      <w:pPr>
        <w:pStyle w:val="52"/>
        <w:rPr>
          <w:rFonts w:asciiTheme="minorHAnsi" w:hAnsiTheme="minorHAnsi" w:cstheme="minorBidi"/>
          <w:sz w:val="22"/>
          <w:szCs w:val="22"/>
          <w:lang w:eastAsia="ja-JP"/>
        </w:rPr>
      </w:pPr>
      <w:r>
        <w:t>8.2.3.2.2</w:t>
      </w:r>
      <w:r>
        <w:rPr>
          <w:rFonts w:asciiTheme="minorHAnsi" w:hAnsiTheme="minorHAnsi" w:cstheme="minorBidi"/>
          <w:sz w:val="22"/>
          <w:szCs w:val="22"/>
        </w:rPr>
        <w:tab/>
      </w:r>
      <w:r>
        <w:t>Operation Definition</w:t>
      </w:r>
      <w:r>
        <w:tab/>
      </w:r>
      <w:r w:rsidR="00235DCA">
        <w:fldChar w:fldCharType="begin" w:fldLock="1"/>
      </w:r>
      <w:r>
        <w:instrText xml:space="preserve"> PAGEREF _Toc97209060 \h </w:instrText>
      </w:r>
      <w:r w:rsidR="00235DCA">
        <w:fldChar w:fldCharType="separate"/>
      </w:r>
      <w:r>
        <w:t>31</w:t>
      </w:r>
      <w:r w:rsidR="00235DCA">
        <w:fldChar w:fldCharType="end"/>
      </w:r>
    </w:p>
    <w:p w:rsidR="00896B9E" w:rsidRDefault="00896B9E">
      <w:pPr>
        <w:pStyle w:val="42"/>
        <w:rPr>
          <w:rFonts w:asciiTheme="minorHAnsi" w:hAnsiTheme="minorHAnsi" w:cstheme="minorBidi"/>
          <w:sz w:val="22"/>
          <w:szCs w:val="22"/>
          <w:lang w:eastAsia="ja-JP"/>
        </w:rPr>
      </w:pPr>
      <w:r>
        <w:t>8.2.3.3</w:t>
      </w:r>
      <w:r>
        <w:rPr>
          <w:rFonts w:asciiTheme="minorHAnsi" w:hAnsiTheme="minorHAnsi" w:cstheme="minorBidi"/>
          <w:sz w:val="22"/>
          <w:szCs w:val="22"/>
        </w:rPr>
        <w:tab/>
      </w:r>
      <w:r>
        <w:t>Operation: deliver-</w:t>
      </w:r>
      <w:r>
        <w:rPr>
          <w:lang w:eastAsia="zh-CN"/>
        </w:rPr>
        <w:t>ue-message</w:t>
      </w:r>
      <w:r>
        <w:tab/>
      </w:r>
      <w:r w:rsidR="00235DCA">
        <w:fldChar w:fldCharType="begin" w:fldLock="1"/>
      </w:r>
      <w:r>
        <w:instrText xml:space="preserve"> PAGEREF _Toc97209061 \h </w:instrText>
      </w:r>
      <w:r w:rsidR="00235DCA">
        <w:fldChar w:fldCharType="separate"/>
      </w:r>
      <w:r>
        <w:t>32</w:t>
      </w:r>
      <w:r w:rsidR="00235DCA">
        <w:fldChar w:fldCharType="end"/>
      </w:r>
    </w:p>
    <w:p w:rsidR="00896B9E" w:rsidRDefault="00896B9E">
      <w:pPr>
        <w:pStyle w:val="52"/>
        <w:rPr>
          <w:rFonts w:asciiTheme="minorHAnsi" w:hAnsiTheme="minorHAnsi" w:cstheme="minorBidi"/>
          <w:sz w:val="22"/>
          <w:szCs w:val="22"/>
          <w:lang w:eastAsia="ja-JP"/>
        </w:rPr>
      </w:pPr>
      <w:r>
        <w:t>8.2.3.3.1</w:t>
      </w:r>
      <w:r>
        <w:rPr>
          <w:rFonts w:asciiTheme="minorHAnsi" w:hAnsiTheme="minorHAnsi" w:cstheme="minorBidi"/>
          <w:sz w:val="22"/>
          <w:szCs w:val="22"/>
        </w:rPr>
        <w:tab/>
      </w:r>
      <w:r>
        <w:t>Description</w:t>
      </w:r>
      <w:r>
        <w:tab/>
      </w:r>
      <w:r w:rsidR="00235DCA">
        <w:fldChar w:fldCharType="begin" w:fldLock="1"/>
      </w:r>
      <w:r>
        <w:instrText xml:space="preserve"> PAGEREF _Toc97209062 \h </w:instrText>
      </w:r>
      <w:r w:rsidR="00235DCA">
        <w:fldChar w:fldCharType="separate"/>
      </w:r>
      <w:r>
        <w:t>32</w:t>
      </w:r>
      <w:r w:rsidR="00235DCA">
        <w:fldChar w:fldCharType="end"/>
      </w:r>
    </w:p>
    <w:p w:rsidR="00896B9E" w:rsidRDefault="00896B9E">
      <w:pPr>
        <w:pStyle w:val="52"/>
        <w:rPr>
          <w:rFonts w:asciiTheme="minorHAnsi" w:hAnsiTheme="minorHAnsi" w:cstheme="minorBidi"/>
          <w:sz w:val="22"/>
          <w:szCs w:val="22"/>
          <w:lang w:eastAsia="ja-JP"/>
        </w:rPr>
      </w:pPr>
      <w:r>
        <w:lastRenderedPageBreak/>
        <w:t>8.2.3.3.2</w:t>
      </w:r>
      <w:r>
        <w:rPr>
          <w:rFonts w:asciiTheme="minorHAnsi" w:hAnsiTheme="minorHAnsi" w:cstheme="minorBidi"/>
          <w:sz w:val="22"/>
          <w:szCs w:val="22"/>
        </w:rPr>
        <w:tab/>
      </w:r>
      <w:r>
        <w:t>Operation Definition</w:t>
      </w:r>
      <w:r>
        <w:tab/>
      </w:r>
      <w:r w:rsidR="00235DCA">
        <w:fldChar w:fldCharType="begin" w:fldLock="1"/>
      </w:r>
      <w:r>
        <w:instrText xml:space="preserve"> PAGEREF _Toc97209063 \h </w:instrText>
      </w:r>
      <w:r w:rsidR="00235DCA">
        <w:fldChar w:fldCharType="separate"/>
      </w:r>
      <w:r>
        <w:t>32</w:t>
      </w:r>
      <w:r w:rsidR="00235DCA">
        <w:fldChar w:fldCharType="end"/>
      </w:r>
    </w:p>
    <w:p w:rsidR="00896B9E" w:rsidRDefault="00896B9E">
      <w:pPr>
        <w:pStyle w:val="42"/>
        <w:rPr>
          <w:rFonts w:asciiTheme="minorHAnsi" w:hAnsiTheme="minorHAnsi" w:cstheme="minorBidi"/>
          <w:sz w:val="22"/>
          <w:szCs w:val="22"/>
          <w:lang w:eastAsia="ja-JP"/>
        </w:rPr>
      </w:pPr>
      <w:r>
        <w:t>8.2.3.4</w:t>
      </w:r>
      <w:r>
        <w:rPr>
          <w:rFonts w:asciiTheme="minorHAnsi" w:hAnsiTheme="minorHAnsi" w:cstheme="minorBidi"/>
          <w:sz w:val="22"/>
          <w:szCs w:val="22"/>
        </w:rPr>
        <w:tab/>
      </w:r>
      <w:r>
        <w:t>Operation: deliver-</w:t>
      </w:r>
      <w:r>
        <w:rPr>
          <w:lang w:eastAsia="zh-CN"/>
        </w:rPr>
        <w:t>report</w:t>
      </w:r>
      <w:r>
        <w:tab/>
      </w:r>
      <w:r w:rsidR="00235DCA">
        <w:fldChar w:fldCharType="begin" w:fldLock="1"/>
      </w:r>
      <w:r>
        <w:instrText xml:space="preserve"> PAGEREF _Toc97209064 \h </w:instrText>
      </w:r>
      <w:r w:rsidR="00235DCA">
        <w:fldChar w:fldCharType="separate"/>
      </w:r>
      <w:r>
        <w:t>32</w:t>
      </w:r>
      <w:r w:rsidR="00235DCA">
        <w:fldChar w:fldCharType="end"/>
      </w:r>
    </w:p>
    <w:p w:rsidR="00896B9E" w:rsidRDefault="00896B9E">
      <w:pPr>
        <w:pStyle w:val="52"/>
        <w:rPr>
          <w:rFonts w:asciiTheme="minorHAnsi" w:hAnsiTheme="minorHAnsi" w:cstheme="minorBidi"/>
          <w:sz w:val="22"/>
          <w:szCs w:val="22"/>
          <w:lang w:eastAsia="ja-JP"/>
        </w:rPr>
      </w:pPr>
      <w:r>
        <w:t>8.2.3.4.1</w:t>
      </w:r>
      <w:r>
        <w:rPr>
          <w:rFonts w:asciiTheme="minorHAnsi" w:hAnsiTheme="minorHAnsi" w:cstheme="minorBidi"/>
          <w:sz w:val="22"/>
          <w:szCs w:val="22"/>
        </w:rPr>
        <w:tab/>
      </w:r>
      <w:r>
        <w:t>Description</w:t>
      </w:r>
      <w:r>
        <w:tab/>
      </w:r>
      <w:r w:rsidR="00235DCA">
        <w:fldChar w:fldCharType="begin" w:fldLock="1"/>
      </w:r>
      <w:r>
        <w:instrText xml:space="preserve"> PAGEREF _Toc97209065 \h </w:instrText>
      </w:r>
      <w:r w:rsidR="00235DCA">
        <w:fldChar w:fldCharType="separate"/>
      </w:r>
      <w:r>
        <w:t>32</w:t>
      </w:r>
      <w:r w:rsidR="00235DCA">
        <w:fldChar w:fldCharType="end"/>
      </w:r>
    </w:p>
    <w:p w:rsidR="00896B9E" w:rsidRDefault="00896B9E">
      <w:pPr>
        <w:pStyle w:val="52"/>
        <w:rPr>
          <w:rFonts w:asciiTheme="minorHAnsi" w:hAnsiTheme="minorHAnsi" w:cstheme="minorBidi"/>
          <w:sz w:val="22"/>
          <w:szCs w:val="22"/>
          <w:lang w:eastAsia="ja-JP"/>
        </w:rPr>
      </w:pPr>
      <w:r>
        <w:t>8.2.3.4.2</w:t>
      </w:r>
      <w:r>
        <w:rPr>
          <w:rFonts w:asciiTheme="minorHAnsi" w:hAnsiTheme="minorHAnsi" w:cstheme="minorBidi"/>
          <w:sz w:val="22"/>
          <w:szCs w:val="22"/>
        </w:rPr>
        <w:tab/>
      </w:r>
      <w:r>
        <w:t>Operation Definition</w:t>
      </w:r>
      <w:r>
        <w:tab/>
      </w:r>
      <w:r w:rsidR="00235DCA">
        <w:fldChar w:fldCharType="begin" w:fldLock="1"/>
      </w:r>
      <w:r>
        <w:instrText xml:space="preserve"> PAGEREF _Toc97209066 \h </w:instrText>
      </w:r>
      <w:r w:rsidR="00235DCA">
        <w:fldChar w:fldCharType="separate"/>
      </w:r>
      <w:r>
        <w:t>32</w:t>
      </w:r>
      <w:r w:rsidR="00235DCA">
        <w:fldChar w:fldCharType="end"/>
      </w:r>
    </w:p>
    <w:p w:rsidR="00896B9E" w:rsidRDefault="00896B9E">
      <w:pPr>
        <w:pStyle w:val="32"/>
        <w:rPr>
          <w:rFonts w:asciiTheme="minorHAnsi" w:hAnsiTheme="minorHAnsi" w:cstheme="minorBidi"/>
          <w:sz w:val="22"/>
          <w:szCs w:val="22"/>
          <w:lang w:eastAsia="ja-JP"/>
        </w:rPr>
      </w:pPr>
      <w:r>
        <w:t>8.2.4</w:t>
      </w:r>
      <w:r>
        <w:rPr>
          <w:rFonts w:asciiTheme="minorHAnsi" w:hAnsiTheme="minorHAnsi" w:cstheme="minorBidi"/>
          <w:sz w:val="22"/>
          <w:szCs w:val="22"/>
        </w:rPr>
        <w:tab/>
      </w:r>
      <w:r>
        <w:t>Notifications</w:t>
      </w:r>
      <w:r>
        <w:tab/>
      </w:r>
      <w:r w:rsidR="00235DCA">
        <w:fldChar w:fldCharType="begin" w:fldLock="1"/>
      </w:r>
      <w:r>
        <w:instrText xml:space="preserve"> PAGEREF _Toc97209067 \h </w:instrText>
      </w:r>
      <w:r w:rsidR="00235DCA">
        <w:fldChar w:fldCharType="separate"/>
      </w:r>
      <w:r>
        <w:t>33</w:t>
      </w:r>
      <w:r w:rsidR="00235DCA">
        <w:fldChar w:fldCharType="end"/>
      </w:r>
    </w:p>
    <w:p w:rsidR="00896B9E" w:rsidRDefault="00896B9E">
      <w:pPr>
        <w:pStyle w:val="32"/>
        <w:rPr>
          <w:rFonts w:asciiTheme="minorHAnsi" w:hAnsiTheme="minorHAnsi" w:cstheme="minorBidi"/>
          <w:sz w:val="22"/>
          <w:szCs w:val="22"/>
          <w:lang w:eastAsia="ja-JP"/>
        </w:rPr>
      </w:pPr>
      <w:r>
        <w:t>8.2.5</w:t>
      </w:r>
      <w:r>
        <w:rPr>
          <w:rFonts w:asciiTheme="minorHAnsi" w:hAnsiTheme="minorHAnsi" w:cstheme="minorBidi"/>
          <w:sz w:val="22"/>
          <w:szCs w:val="22"/>
        </w:rPr>
        <w:tab/>
      </w:r>
      <w:r>
        <w:t>Data Model</w:t>
      </w:r>
      <w:r>
        <w:tab/>
      </w:r>
      <w:r w:rsidR="00235DCA">
        <w:fldChar w:fldCharType="begin" w:fldLock="1"/>
      </w:r>
      <w:r>
        <w:instrText xml:space="preserve"> PAGEREF _Toc97209068 \h </w:instrText>
      </w:r>
      <w:r w:rsidR="00235DCA">
        <w:fldChar w:fldCharType="separate"/>
      </w:r>
      <w:r>
        <w:t>33</w:t>
      </w:r>
      <w:r w:rsidR="00235DCA">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sidRPr="00760D17">
        <w:rPr>
          <w:lang w:eastAsia="zh-CN"/>
        </w:rPr>
        <w:t>General</w:t>
      </w:r>
      <w:r>
        <w:tab/>
      </w:r>
      <w:r w:rsidR="00235DCA">
        <w:fldChar w:fldCharType="begin" w:fldLock="1"/>
      </w:r>
      <w:r>
        <w:instrText xml:space="preserve"> PAGEREF _Toc97209069 \h </w:instrText>
      </w:r>
      <w:r w:rsidR="00235DCA">
        <w:fldChar w:fldCharType="separate"/>
      </w:r>
      <w:r>
        <w:t>33</w:t>
      </w:r>
      <w:r w:rsidR="00235DCA">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sidRPr="00760D17">
        <w:rPr>
          <w:lang w:eastAsia="zh-CN"/>
        </w:rPr>
        <w:t>Structured data types</w:t>
      </w:r>
      <w:r>
        <w:tab/>
      </w:r>
      <w:r w:rsidR="00235DCA">
        <w:fldChar w:fldCharType="begin" w:fldLock="1"/>
      </w:r>
      <w:r>
        <w:instrText xml:space="preserve"> PAGEREF _Toc97209070 \h </w:instrText>
      </w:r>
      <w:r w:rsidR="00235DCA">
        <w:fldChar w:fldCharType="separate"/>
      </w:r>
      <w:r>
        <w:t>34</w:t>
      </w:r>
      <w:r w:rsidR="00235DCA">
        <w:fldChar w:fldCharType="end"/>
      </w:r>
    </w:p>
    <w:p w:rsidR="00896B9E" w:rsidRDefault="00896B9E">
      <w:pPr>
        <w:pStyle w:val="52"/>
        <w:rPr>
          <w:rFonts w:asciiTheme="minorHAnsi" w:hAnsiTheme="minorHAnsi" w:cstheme="minorBidi"/>
          <w:sz w:val="22"/>
          <w:szCs w:val="22"/>
          <w:lang w:eastAsia="ja-JP"/>
        </w:rPr>
      </w:pPr>
      <w:r>
        <w:t>8.2.5.2.1</w:t>
      </w:r>
      <w:r>
        <w:rPr>
          <w:rFonts w:asciiTheme="minorHAnsi" w:hAnsiTheme="minorHAnsi" w:cstheme="minorBidi"/>
          <w:sz w:val="22"/>
          <w:szCs w:val="22"/>
        </w:rPr>
        <w:tab/>
      </w:r>
      <w:r w:rsidRPr="00760D17">
        <w:rPr>
          <w:lang w:eastAsia="zh-CN"/>
        </w:rPr>
        <w:t>Introduction</w:t>
      </w:r>
      <w:r>
        <w:tab/>
      </w:r>
      <w:r w:rsidR="00235DCA">
        <w:fldChar w:fldCharType="begin" w:fldLock="1"/>
      </w:r>
      <w:r>
        <w:instrText xml:space="preserve"> PAGEREF _Toc97209071 \h </w:instrText>
      </w:r>
      <w:r w:rsidR="00235DCA">
        <w:fldChar w:fldCharType="separate"/>
      </w:r>
      <w:r>
        <w:t>34</w:t>
      </w:r>
      <w:r w:rsidR="00235DCA">
        <w:fldChar w:fldCharType="end"/>
      </w:r>
    </w:p>
    <w:p w:rsidR="00896B9E" w:rsidRDefault="00896B9E">
      <w:pPr>
        <w:pStyle w:val="52"/>
        <w:rPr>
          <w:rFonts w:asciiTheme="minorHAnsi" w:hAnsiTheme="minorHAnsi" w:cstheme="minorBidi"/>
          <w:sz w:val="22"/>
          <w:szCs w:val="22"/>
          <w:lang w:eastAsia="ja-JP"/>
        </w:rPr>
      </w:pPr>
      <w:r>
        <w:t>8.2.5.2.2</w:t>
      </w:r>
      <w:r>
        <w:rPr>
          <w:rFonts w:asciiTheme="minorHAnsi" w:hAnsiTheme="minorHAnsi" w:cstheme="minorBidi"/>
          <w:sz w:val="22"/>
          <w:szCs w:val="22"/>
        </w:rPr>
        <w:tab/>
      </w:r>
      <w:r w:rsidRPr="00760D17">
        <w:rPr>
          <w:lang w:eastAsia="zh-CN"/>
        </w:rPr>
        <w:t>Type: AS</w:t>
      </w:r>
      <w:r w:rsidRPr="00760D17">
        <w:t>MessageDelivery</w:t>
      </w:r>
      <w:r>
        <w:tab/>
      </w:r>
      <w:r w:rsidR="00235DCA">
        <w:fldChar w:fldCharType="begin" w:fldLock="1"/>
      </w:r>
      <w:r>
        <w:instrText xml:space="preserve"> PAGEREF _Toc97209072 \h </w:instrText>
      </w:r>
      <w:r w:rsidR="00235DCA">
        <w:fldChar w:fldCharType="separate"/>
      </w:r>
      <w:r>
        <w:t>34</w:t>
      </w:r>
      <w:r w:rsidR="00235DCA">
        <w:fldChar w:fldCharType="end"/>
      </w:r>
    </w:p>
    <w:p w:rsidR="00896B9E" w:rsidRDefault="00896B9E">
      <w:pPr>
        <w:pStyle w:val="52"/>
        <w:rPr>
          <w:rFonts w:asciiTheme="minorHAnsi" w:hAnsiTheme="minorHAnsi" w:cstheme="minorBidi"/>
          <w:sz w:val="22"/>
          <w:szCs w:val="22"/>
          <w:lang w:eastAsia="ja-JP"/>
        </w:rPr>
      </w:pPr>
      <w:r>
        <w:t>8.2.5.2.3</w:t>
      </w:r>
      <w:r>
        <w:rPr>
          <w:rFonts w:asciiTheme="minorHAnsi" w:hAnsiTheme="minorHAnsi" w:cstheme="minorBidi"/>
          <w:sz w:val="22"/>
          <w:szCs w:val="22"/>
        </w:rPr>
        <w:tab/>
      </w:r>
      <w:r w:rsidRPr="00760D17">
        <w:rPr>
          <w:lang w:eastAsia="zh-CN"/>
        </w:rPr>
        <w:t>Type:UE</w:t>
      </w:r>
      <w:r w:rsidRPr="00760D17">
        <w:t>MessageDelivery</w:t>
      </w:r>
      <w:r>
        <w:tab/>
      </w:r>
      <w:r w:rsidR="00235DCA">
        <w:fldChar w:fldCharType="begin" w:fldLock="1"/>
      </w:r>
      <w:r>
        <w:instrText xml:space="preserve"> PAGEREF _Toc97209073 \h </w:instrText>
      </w:r>
      <w:r w:rsidR="00235DCA">
        <w:fldChar w:fldCharType="separate"/>
      </w:r>
      <w:r>
        <w:t>36</w:t>
      </w:r>
      <w:r w:rsidR="00235DCA">
        <w:fldChar w:fldCharType="end"/>
      </w:r>
    </w:p>
    <w:p w:rsidR="00896B9E" w:rsidRDefault="00896B9E">
      <w:pPr>
        <w:pStyle w:val="52"/>
        <w:rPr>
          <w:rFonts w:asciiTheme="minorHAnsi" w:hAnsiTheme="minorHAnsi" w:cstheme="minorBidi"/>
          <w:sz w:val="22"/>
          <w:szCs w:val="22"/>
          <w:lang w:eastAsia="ja-JP"/>
        </w:rPr>
      </w:pPr>
      <w:r>
        <w:t>8.2.5.2.4</w:t>
      </w:r>
      <w:r>
        <w:rPr>
          <w:rFonts w:asciiTheme="minorHAnsi" w:hAnsiTheme="minorHAnsi" w:cstheme="minorBidi"/>
          <w:sz w:val="22"/>
          <w:szCs w:val="22"/>
        </w:rPr>
        <w:tab/>
      </w:r>
      <w:r w:rsidRPr="00760D17">
        <w:t>Type: MessageDeliveryAck</w:t>
      </w:r>
      <w:r>
        <w:tab/>
      </w:r>
      <w:r w:rsidR="00235DCA">
        <w:fldChar w:fldCharType="begin" w:fldLock="1"/>
      </w:r>
      <w:r>
        <w:instrText xml:space="preserve"> PAGEREF _Toc97209074 \h </w:instrText>
      </w:r>
      <w:r w:rsidR="00235DCA">
        <w:fldChar w:fldCharType="separate"/>
      </w:r>
      <w:r>
        <w:t>37</w:t>
      </w:r>
      <w:r w:rsidR="00235DCA">
        <w:fldChar w:fldCharType="end"/>
      </w:r>
    </w:p>
    <w:p w:rsidR="00896B9E" w:rsidRDefault="00896B9E">
      <w:pPr>
        <w:pStyle w:val="52"/>
        <w:rPr>
          <w:rFonts w:asciiTheme="minorHAnsi" w:hAnsiTheme="minorHAnsi" w:cstheme="minorBidi"/>
          <w:sz w:val="22"/>
          <w:szCs w:val="22"/>
          <w:lang w:eastAsia="ja-JP"/>
        </w:rPr>
      </w:pPr>
      <w:r>
        <w:t>8.2.5.2.5</w:t>
      </w:r>
      <w:r>
        <w:rPr>
          <w:rFonts w:asciiTheme="minorHAnsi" w:hAnsiTheme="minorHAnsi" w:cstheme="minorBidi"/>
          <w:sz w:val="22"/>
          <w:szCs w:val="22"/>
        </w:rPr>
        <w:tab/>
      </w:r>
      <w:r w:rsidRPr="00760D17">
        <w:t>Type:MessageSegmentParameters</w:t>
      </w:r>
      <w:r>
        <w:tab/>
      </w:r>
      <w:r w:rsidR="00235DCA">
        <w:fldChar w:fldCharType="begin" w:fldLock="1"/>
      </w:r>
      <w:r>
        <w:instrText xml:space="preserve"> PAGEREF _Toc97209075 \h </w:instrText>
      </w:r>
      <w:r w:rsidR="00235DCA">
        <w:fldChar w:fldCharType="separate"/>
      </w:r>
      <w:r>
        <w:t>37</w:t>
      </w:r>
      <w:r w:rsidR="00235DCA">
        <w:fldChar w:fldCharType="end"/>
      </w:r>
    </w:p>
    <w:p w:rsidR="00896B9E" w:rsidRDefault="00896B9E">
      <w:pPr>
        <w:pStyle w:val="52"/>
        <w:rPr>
          <w:rFonts w:asciiTheme="minorHAnsi" w:hAnsiTheme="minorHAnsi" w:cstheme="minorBidi"/>
          <w:sz w:val="22"/>
          <w:szCs w:val="22"/>
          <w:lang w:eastAsia="ja-JP"/>
        </w:rPr>
      </w:pPr>
      <w:r>
        <w:t>8.2.5.2.6</w:t>
      </w:r>
      <w:r>
        <w:rPr>
          <w:rFonts w:asciiTheme="minorHAnsi" w:hAnsiTheme="minorHAnsi" w:cstheme="minorBidi"/>
          <w:sz w:val="22"/>
          <w:szCs w:val="22"/>
        </w:rPr>
        <w:tab/>
      </w:r>
      <w:r w:rsidRPr="00760D17">
        <w:t>Type:StoreAndForwardParameters</w:t>
      </w:r>
      <w:r>
        <w:tab/>
      </w:r>
      <w:r w:rsidR="00235DCA">
        <w:fldChar w:fldCharType="begin" w:fldLock="1"/>
      </w:r>
      <w:r>
        <w:instrText xml:space="preserve"> PAGEREF _Toc97209076 \h </w:instrText>
      </w:r>
      <w:r w:rsidR="00235DCA">
        <w:fldChar w:fldCharType="separate"/>
      </w:r>
      <w:r>
        <w:t>37</w:t>
      </w:r>
      <w:r w:rsidR="00235DCA">
        <w:fldChar w:fldCharType="end"/>
      </w:r>
    </w:p>
    <w:p w:rsidR="00896B9E" w:rsidRDefault="00896B9E">
      <w:pPr>
        <w:pStyle w:val="52"/>
        <w:rPr>
          <w:rFonts w:asciiTheme="minorHAnsi" w:hAnsiTheme="minorHAnsi" w:cstheme="minorBidi"/>
          <w:sz w:val="22"/>
          <w:szCs w:val="22"/>
          <w:lang w:eastAsia="ja-JP"/>
        </w:rPr>
      </w:pPr>
      <w:r>
        <w:t>8.2.5.2.7</w:t>
      </w:r>
      <w:r>
        <w:rPr>
          <w:rFonts w:asciiTheme="minorHAnsi" w:hAnsiTheme="minorHAnsi" w:cstheme="minorBidi"/>
          <w:sz w:val="22"/>
          <w:szCs w:val="22"/>
        </w:rPr>
        <w:tab/>
      </w:r>
      <w:r w:rsidRPr="00760D17">
        <w:t>Type:DeliveryStatusReport</w:t>
      </w:r>
      <w:r>
        <w:tab/>
      </w:r>
      <w:r w:rsidR="00235DCA">
        <w:fldChar w:fldCharType="begin" w:fldLock="1"/>
      </w:r>
      <w:r>
        <w:instrText xml:space="preserve"> PAGEREF _Toc97209077 \h </w:instrText>
      </w:r>
      <w:r w:rsidR="00235DCA">
        <w:fldChar w:fldCharType="separate"/>
      </w:r>
      <w:r>
        <w:t>38</w:t>
      </w:r>
      <w:r w:rsidR="00235DCA">
        <w:fldChar w:fldCharType="end"/>
      </w:r>
    </w:p>
    <w:p w:rsidR="00896B9E" w:rsidRDefault="00896B9E">
      <w:pPr>
        <w:pStyle w:val="42"/>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sidRPr="00760D17">
        <w:rPr>
          <w:lang w:eastAsia="zh-CN"/>
        </w:rPr>
        <w:t>Simple data types and enumerations</w:t>
      </w:r>
      <w:r>
        <w:tab/>
      </w:r>
      <w:r w:rsidR="00235DCA">
        <w:fldChar w:fldCharType="begin" w:fldLock="1"/>
      </w:r>
      <w:r>
        <w:instrText xml:space="preserve"> PAGEREF _Toc97209078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8.2.5.3.1</w:t>
      </w:r>
      <w:r>
        <w:rPr>
          <w:rFonts w:asciiTheme="minorHAnsi" w:hAnsiTheme="minorHAnsi" w:cstheme="minorBidi"/>
          <w:sz w:val="22"/>
          <w:szCs w:val="22"/>
        </w:rPr>
        <w:tab/>
      </w:r>
      <w:r w:rsidRPr="00760D17">
        <w:rPr>
          <w:lang w:eastAsia="zh-CN"/>
        </w:rPr>
        <w:t>Introduction</w:t>
      </w:r>
      <w:r>
        <w:tab/>
      </w:r>
      <w:r w:rsidR="00235DCA">
        <w:fldChar w:fldCharType="begin" w:fldLock="1"/>
      </w:r>
      <w:r>
        <w:instrText xml:space="preserve"> PAGEREF _Toc97209079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8.2.5.3.2</w:t>
      </w:r>
      <w:r>
        <w:rPr>
          <w:rFonts w:asciiTheme="minorHAnsi" w:hAnsiTheme="minorHAnsi" w:cstheme="minorBidi"/>
          <w:sz w:val="22"/>
          <w:szCs w:val="22"/>
        </w:rPr>
        <w:tab/>
      </w:r>
      <w:r w:rsidRPr="00760D17">
        <w:rPr>
          <w:lang w:eastAsia="zh-CN"/>
        </w:rPr>
        <w:t>Simple data types</w:t>
      </w:r>
      <w:r>
        <w:tab/>
      </w:r>
      <w:r w:rsidR="00235DCA">
        <w:fldChar w:fldCharType="begin" w:fldLock="1"/>
      </w:r>
      <w:r>
        <w:instrText xml:space="preserve"> PAGEREF _Toc97209080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8.2.5.3.3</w:t>
      </w:r>
      <w:r>
        <w:rPr>
          <w:rFonts w:asciiTheme="minorHAnsi" w:hAnsiTheme="minorHAnsi" w:cstheme="minorBidi"/>
          <w:sz w:val="22"/>
          <w:szCs w:val="22"/>
        </w:rPr>
        <w:tab/>
      </w:r>
      <w:r w:rsidRPr="00760D17">
        <w:rPr>
          <w:lang w:eastAsia="zh-CN"/>
        </w:rPr>
        <w:t>Enumeration:</w:t>
      </w:r>
      <w:r>
        <w:rPr>
          <w:lang w:eastAsia="zh-CN"/>
        </w:rPr>
        <w:t xml:space="preserve"> Delivery</w:t>
      </w:r>
      <w:r w:rsidRPr="00760D17">
        <w:rPr>
          <w:lang w:eastAsia="zh-CN"/>
        </w:rPr>
        <w:t>Status</w:t>
      </w:r>
      <w:r>
        <w:tab/>
      </w:r>
      <w:r w:rsidR="00235DCA">
        <w:fldChar w:fldCharType="begin" w:fldLock="1"/>
      </w:r>
      <w:r>
        <w:instrText xml:space="preserve"> PAGEREF _Toc97209081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8.2.5.3.4</w:t>
      </w:r>
      <w:r>
        <w:rPr>
          <w:rFonts w:asciiTheme="minorHAnsi" w:hAnsiTheme="minorHAnsi" w:cstheme="minorBidi"/>
          <w:sz w:val="22"/>
          <w:szCs w:val="22"/>
        </w:rPr>
        <w:tab/>
      </w:r>
      <w:r w:rsidRPr="00760D17">
        <w:rPr>
          <w:lang w:eastAsia="zh-CN"/>
        </w:rPr>
        <w:t>Enumeration:</w:t>
      </w:r>
      <w:r>
        <w:rPr>
          <w:lang w:eastAsia="zh-CN"/>
        </w:rPr>
        <w:t xml:space="preserve"> Report</w:t>
      </w:r>
      <w:r w:rsidRPr="00760D17">
        <w:rPr>
          <w:lang w:eastAsia="zh-CN"/>
        </w:rPr>
        <w:t>DeliveryStatus</w:t>
      </w:r>
      <w:r>
        <w:tab/>
      </w:r>
      <w:r w:rsidR="00235DCA">
        <w:fldChar w:fldCharType="begin" w:fldLock="1"/>
      </w:r>
      <w:r>
        <w:instrText xml:space="preserve"> PAGEREF _Toc97209082 \h </w:instrText>
      </w:r>
      <w:r w:rsidR="00235DCA">
        <w:fldChar w:fldCharType="separate"/>
      </w:r>
      <w:r>
        <w:t>38</w:t>
      </w:r>
      <w:r w:rsidR="00235DCA">
        <w:fldChar w:fldCharType="end"/>
      </w:r>
    </w:p>
    <w:p w:rsidR="00896B9E" w:rsidRDefault="00896B9E">
      <w:pPr>
        <w:pStyle w:val="52"/>
        <w:rPr>
          <w:rFonts w:asciiTheme="minorHAnsi" w:hAnsiTheme="minorHAnsi" w:cstheme="minorBidi"/>
          <w:sz w:val="22"/>
          <w:szCs w:val="22"/>
          <w:lang w:eastAsia="ja-JP"/>
        </w:rPr>
      </w:pPr>
      <w:r>
        <w:t>8.2.5.3.5</w:t>
      </w:r>
      <w:r>
        <w:rPr>
          <w:rFonts w:asciiTheme="minorHAnsi" w:hAnsiTheme="minorHAnsi" w:cstheme="minorBidi"/>
          <w:sz w:val="22"/>
          <w:szCs w:val="22"/>
        </w:rPr>
        <w:tab/>
      </w:r>
      <w:r w:rsidRPr="00760D17">
        <w:rPr>
          <w:lang w:eastAsia="zh-CN"/>
        </w:rPr>
        <w:t>Enumeration:Priority</w:t>
      </w:r>
      <w:r>
        <w:tab/>
      </w:r>
      <w:r w:rsidR="00235DCA">
        <w:fldChar w:fldCharType="begin" w:fldLock="1"/>
      </w:r>
      <w:r>
        <w:instrText xml:space="preserve"> PAGEREF _Toc97209083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8.2.6</w:t>
      </w:r>
      <w:r>
        <w:rPr>
          <w:rFonts w:asciiTheme="minorHAnsi" w:hAnsiTheme="minorHAnsi" w:cstheme="minorBidi"/>
          <w:sz w:val="22"/>
          <w:szCs w:val="22"/>
        </w:rPr>
        <w:tab/>
      </w:r>
      <w:r>
        <w:t>Error Handling</w:t>
      </w:r>
      <w:r>
        <w:tab/>
      </w:r>
      <w:r w:rsidR="00235DCA">
        <w:fldChar w:fldCharType="begin" w:fldLock="1"/>
      </w:r>
      <w:r>
        <w:instrText xml:space="preserve"> PAGEREF _Toc97209084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8.2.7</w:t>
      </w:r>
      <w:r>
        <w:rPr>
          <w:rFonts w:asciiTheme="minorHAnsi" w:hAnsiTheme="minorHAnsi" w:cstheme="minorBidi"/>
          <w:sz w:val="22"/>
          <w:szCs w:val="22"/>
        </w:rPr>
        <w:tab/>
      </w:r>
      <w:r>
        <w:t>Feature negotiation</w:t>
      </w:r>
      <w:r>
        <w:tab/>
      </w:r>
      <w:r w:rsidR="00235DCA">
        <w:fldChar w:fldCharType="begin" w:fldLock="1"/>
      </w:r>
      <w:r>
        <w:instrText xml:space="preserve"> PAGEREF _Toc97209085 \h </w:instrText>
      </w:r>
      <w:r w:rsidR="00235DCA">
        <w:fldChar w:fldCharType="separate"/>
      </w:r>
      <w:r>
        <w:t>39</w:t>
      </w:r>
      <w:r w:rsidR="00235DCA">
        <w:fldChar w:fldCharType="end"/>
      </w:r>
    </w:p>
    <w:p w:rsidR="00896B9E" w:rsidRDefault="00896B9E">
      <w:pPr>
        <w:pStyle w:val="10"/>
        <w:rPr>
          <w:rFonts w:asciiTheme="minorHAnsi" w:hAnsiTheme="minorHAnsi" w:cstheme="minorBidi"/>
          <w:szCs w:val="22"/>
          <w:lang w:eastAsia="ja-JP"/>
        </w:rPr>
      </w:pPr>
      <w:r>
        <w:t>9</w:t>
      </w:r>
      <w:r>
        <w:rPr>
          <w:rFonts w:asciiTheme="minorHAnsi" w:hAnsiTheme="minorHAnsi" w:cstheme="minorBidi"/>
          <w:szCs w:val="22"/>
        </w:rPr>
        <w:tab/>
      </w:r>
      <w:r>
        <w:rPr>
          <w:lang w:eastAsia="zh-CN"/>
        </w:rPr>
        <w:t>Message Gateway API definition</w:t>
      </w:r>
      <w:r>
        <w:tab/>
      </w:r>
      <w:r w:rsidR="00235DCA">
        <w:fldChar w:fldCharType="begin" w:fldLock="1"/>
      </w:r>
      <w:r>
        <w:instrText xml:space="preserve"> PAGEREF _Toc97209086 \h </w:instrText>
      </w:r>
      <w:r w:rsidR="00235DCA">
        <w:fldChar w:fldCharType="separate"/>
      </w:r>
      <w:r>
        <w:t>39</w:t>
      </w:r>
      <w:r w:rsidR="00235DCA">
        <w:fldChar w:fldCharType="end"/>
      </w:r>
    </w:p>
    <w:p w:rsidR="00896B9E" w:rsidRDefault="00896B9E">
      <w:pPr>
        <w:pStyle w:val="22"/>
        <w:rPr>
          <w:rFonts w:asciiTheme="minorHAnsi" w:hAnsiTheme="minorHAnsi" w:cstheme="minorBidi"/>
          <w:sz w:val="22"/>
          <w:szCs w:val="22"/>
          <w:lang w:eastAsia="ja-JP"/>
        </w:rPr>
      </w:pPr>
      <w:r>
        <w:t>9.1</w:t>
      </w:r>
      <w:r>
        <w:rPr>
          <w:rFonts w:asciiTheme="minorHAnsi" w:hAnsiTheme="minorHAnsi" w:cstheme="minorBidi"/>
          <w:sz w:val="22"/>
          <w:szCs w:val="22"/>
        </w:rPr>
        <w:tab/>
      </w:r>
      <w:r>
        <w:rPr>
          <w:lang w:eastAsia="zh-CN"/>
        </w:rPr>
        <w:t>MSGG_L3GDelivery API</w:t>
      </w:r>
      <w:r>
        <w:tab/>
      </w:r>
      <w:r w:rsidR="00235DCA">
        <w:fldChar w:fldCharType="begin" w:fldLock="1"/>
      </w:r>
      <w:r>
        <w:instrText xml:space="preserve"> PAGEREF _Toc97209087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9.1.1</w:t>
      </w:r>
      <w:r>
        <w:rPr>
          <w:rFonts w:asciiTheme="minorHAnsi" w:hAnsiTheme="minorHAnsi" w:cstheme="minorBidi"/>
          <w:sz w:val="22"/>
          <w:szCs w:val="22"/>
        </w:rPr>
        <w:tab/>
      </w:r>
      <w:r>
        <w:t>API URI</w:t>
      </w:r>
      <w:r>
        <w:tab/>
      </w:r>
      <w:r w:rsidR="00235DCA">
        <w:fldChar w:fldCharType="begin" w:fldLock="1"/>
      </w:r>
      <w:r>
        <w:instrText xml:space="preserve"> PAGEREF _Toc97209088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9.1.2</w:t>
      </w:r>
      <w:r>
        <w:rPr>
          <w:rFonts w:asciiTheme="minorHAnsi" w:hAnsiTheme="minorHAnsi" w:cstheme="minorBidi"/>
          <w:sz w:val="22"/>
          <w:szCs w:val="22"/>
        </w:rPr>
        <w:tab/>
      </w:r>
      <w:r>
        <w:t>Resources</w:t>
      </w:r>
      <w:r>
        <w:tab/>
      </w:r>
      <w:r w:rsidR="00235DCA">
        <w:fldChar w:fldCharType="begin" w:fldLock="1"/>
      </w:r>
      <w:r>
        <w:instrText xml:space="preserve"> PAGEREF _Toc97209089 \h </w:instrText>
      </w:r>
      <w:r w:rsidR="00235DCA">
        <w:fldChar w:fldCharType="separate"/>
      </w:r>
      <w:r>
        <w:t>39</w:t>
      </w:r>
      <w:r w:rsidR="00235DCA">
        <w:fldChar w:fldCharType="end"/>
      </w:r>
    </w:p>
    <w:p w:rsidR="00896B9E" w:rsidRDefault="00896B9E">
      <w:pPr>
        <w:pStyle w:val="32"/>
        <w:rPr>
          <w:rFonts w:asciiTheme="minorHAnsi" w:hAnsiTheme="minorHAnsi" w:cstheme="minorBidi"/>
          <w:sz w:val="22"/>
          <w:szCs w:val="22"/>
          <w:lang w:eastAsia="ja-JP"/>
        </w:rPr>
      </w:pPr>
      <w:r>
        <w:t>9.1.3</w:t>
      </w:r>
      <w:r>
        <w:rPr>
          <w:rFonts w:asciiTheme="minorHAnsi" w:hAnsiTheme="minorHAnsi" w:cstheme="minorBidi"/>
          <w:sz w:val="22"/>
          <w:szCs w:val="22"/>
        </w:rPr>
        <w:tab/>
      </w:r>
      <w:r>
        <w:t>Custom Operations without associated resources</w:t>
      </w:r>
      <w:r>
        <w:tab/>
      </w:r>
      <w:r w:rsidR="00235DCA">
        <w:fldChar w:fldCharType="begin" w:fldLock="1"/>
      </w:r>
      <w:r>
        <w:instrText xml:space="preserve"> PAGEREF _Toc97209090 \h </w:instrText>
      </w:r>
      <w:r w:rsidR="00235DCA">
        <w:fldChar w:fldCharType="separate"/>
      </w:r>
      <w:r>
        <w:t>39</w:t>
      </w:r>
      <w:r w:rsidR="00235DCA">
        <w:fldChar w:fldCharType="end"/>
      </w:r>
    </w:p>
    <w:p w:rsidR="00896B9E" w:rsidRDefault="00896B9E">
      <w:pPr>
        <w:pStyle w:val="42"/>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rsidR="00235DCA">
        <w:fldChar w:fldCharType="begin" w:fldLock="1"/>
      </w:r>
      <w:r>
        <w:instrText xml:space="preserve"> PAGEREF _Toc97209091 \h </w:instrText>
      </w:r>
      <w:r w:rsidR="00235DCA">
        <w:fldChar w:fldCharType="separate"/>
      </w:r>
      <w:r>
        <w:t>39</w:t>
      </w:r>
      <w:r w:rsidR="00235DCA">
        <w:fldChar w:fldCharType="end"/>
      </w:r>
    </w:p>
    <w:p w:rsidR="00896B9E" w:rsidRDefault="00896B9E">
      <w:pPr>
        <w:pStyle w:val="42"/>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rsidR="00235DCA">
        <w:fldChar w:fldCharType="begin" w:fldLock="1"/>
      </w:r>
      <w:r>
        <w:instrText xml:space="preserve"> PAGEREF _Toc97209092 \h </w:instrText>
      </w:r>
      <w:r w:rsidR="00235DCA">
        <w:fldChar w:fldCharType="separate"/>
      </w:r>
      <w:r>
        <w:t>40</w:t>
      </w:r>
      <w:r w:rsidR="00235DCA">
        <w:fldChar w:fldCharType="end"/>
      </w:r>
    </w:p>
    <w:p w:rsidR="00896B9E" w:rsidRDefault="00896B9E">
      <w:pPr>
        <w:pStyle w:val="52"/>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rsidR="00235DCA">
        <w:fldChar w:fldCharType="begin" w:fldLock="1"/>
      </w:r>
      <w:r>
        <w:instrText xml:space="preserve"> PAGEREF _Toc97209093 \h </w:instrText>
      </w:r>
      <w:r w:rsidR="00235DCA">
        <w:fldChar w:fldCharType="separate"/>
      </w:r>
      <w:r>
        <w:t>40</w:t>
      </w:r>
      <w:r w:rsidR="00235DCA">
        <w:fldChar w:fldCharType="end"/>
      </w:r>
    </w:p>
    <w:p w:rsidR="00896B9E" w:rsidRDefault="00896B9E">
      <w:pPr>
        <w:pStyle w:val="52"/>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rsidR="00235DCA">
        <w:fldChar w:fldCharType="begin" w:fldLock="1"/>
      </w:r>
      <w:r>
        <w:instrText xml:space="preserve"> PAGEREF _Toc97209094 \h </w:instrText>
      </w:r>
      <w:r w:rsidR="00235DCA">
        <w:fldChar w:fldCharType="separate"/>
      </w:r>
      <w:r>
        <w:t>40</w:t>
      </w:r>
      <w:r w:rsidR="00235DCA">
        <w:fldChar w:fldCharType="end"/>
      </w:r>
    </w:p>
    <w:p w:rsidR="00896B9E" w:rsidRDefault="00896B9E">
      <w:pPr>
        <w:pStyle w:val="42"/>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rsidR="00235DCA">
        <w:fldChar w:fldCharType="begin" w:fldLock="1"/>
      </w:r>
      <w:r>
        <w:instrText xml:space="preserve"> PAGEREF _Toc97209095 \h </w:instrText>
      </w:r>
      <w:r w:rsidR="00235DCA">
        <w:fldChar w:fldCharType="separate"/>
      </w:r>
      <w:r>
        <w:t>41</w:t>
      </w:r>
      <w:r w:rsidR="00235DCA">
        <w:fldChar w:fldCharType="end"/>
      </w:r>
    </w:p>
    <w:p w:rsidR="00896B9E" w:rsidRDefault="00896B9E">
      <w:pPr>
        <w:pStyle w:val="52"/>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rsidR="00235DCA">
        <w:fldChar w:fldCharType="begin" w:fldLock="1"/>
      </w:r>
      <w:r>
        <w:instrText xml:space="preserve"> PAGEREF _Toc97209096 \h </w:instrText>
      </w:r>
      <w:r w:rsidR="00235DCA">
        <w:fldChar w:fldCharType="separate"/>
      </w:r>
      <w:r>
        <w:t>41</w:t>
      </w:r>
      <w:r w:rsidR="00235DCA">
        <w:fldChar w:fldCharType="end"/>
      </w:r>
    </w:p>
    <w:p w:rsidR="00896B9E" w:rsidRDefault="00896B9E">
      <w:pPr>
        <w:pStyle w:val="52"/>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rsidR="00235DCA">
        <w:fldChar w:fldCharType="begin" w:fldLock="1"/>
      </w:r>
      <w:r>
        <w:instrText xml:space="preserve"> PAGEREF _Toc97209097 \h </w:instrText>
      </w:r>
      <w:r w:rsidR="00235DCA">
        <w:fldChar w:fldCharType="separate"/>
      </w:r>
      <w:r>
        <w:t>41</w:t>
      </w:r>
      <w:r w:rsidR="00235DCA">
        <w:fldChar w:fldCharType="end"/>
      </w:r>
    </w:p>
    <w:p w:rsidR="00896B9E" w:rsidRDefault="00896B9E">
      <w:pPr>
        <w:pStyle w:val="32"/>
        <w:rPr>
          <w:rFonts w:asciiTheme="minorHAnsi" w:hAnsiTheme="minorHAnsi" w:cstheme="minorBidi"/>
          <w:sz w:val="22"/>
          <w:szCs w:val="22"/>
          <w:lang w:eastAsia="ja-JP"/>
        </w:rPr>
      </w:pPr>
      <w:r>
        <w:t>9.1.4</w:t>
      </w:r>
      <w:r>
        <w:rPr>
          <w:rFonts w:asciiTheme="minorHAnsi" w:hAnsiTheme="minorHAnsi" w:cstheme="minorBidi"/>
          <w:sz w:val="22"/>
          <w:szCs w:val="22"/>
        </w:rPr>
        <w:tab/>
      </w:r>
      <w:r>
        <w:t>Notifications</w:t>
      </w:r>
      <w:r>
        <w:tab/>
      </w:r>
      <w:r w:rsidR="00235DCA">
        <w:fldChar w:fldCharType="begin" w:fldLock="1"/>
      </w:r>
      <w:r>
        <w:instrText xml:space="preserve"> PAGEREF _Toc97209098 \h </w:instrText>
      </w:r>
      <w:r w:rsidR="00235DCA">
        <w:fldChar w:fldCharType="separate"/>
      </w:r>
      <w:r>
        <w:t>41</w:t>
      </w:r>
      <w:r w:rsidR="00235DCA">
        <w:fldChar w:fldCharType="end"/>
      </w:r>
    </w:p>
    <w:p w:rsidR="00896B9E" w:rsidRDefault="00896B9E">
      <w:pPr>
        <w:pStyle w:val="32"/>
        <w:rPr>
          <w:rFonts w:asciiTheme="minorHAnsi" w:hAnsiTheme="minorHAnsi" w:cstheme="minorBidi"/>
          <w:sz w:val="22"/>
          <w:szCs w:val="22"/>
          <w:lang w:eastAsia="ja-JP"/>
        </w:rPr>
      </w:pPr>
      <w:r>
        <w:t>9.1.5</w:t>
      </w:r>
      <w:r>
        <w:rPr>
          <w:rFonts w:asciiTheme="minorHAnsi" w:hAnsiTheme="minorHAnsi" w:cstheme="minorBidi"/>
          <w:sz w:val="22"/>
          <w:szCs w:val="22"/>
        </w:rPr>
        <w:tab/>
      </w:r>
      <w:r>
        <w:t>Data Model</w:t>
      </w:r>
      <w:r>
        <w:tab/>
      </w:r>
      <w:r w:rsidR="00235DCA">
        <w:fldChar w:fldCharType="begin" w:fldLock="1"/>
      </w:r>
      <w:r>
        <w:instrText xml:space="preserve"> PAGEREF _Toc97209099 \h </w:instrText>
      </w:r>
      <w:r w:rsidR="00235DCA">
        <w:fldChar w:fldCharType="separate"/>
      </w:r>
      <w:r>
        <w:t>41</w:t>
      </w:r>
      <w:r w:rsidR="00235DCA">
        <w:fldChar w:fldCharType="end"/>
      </w:r>
    </w:p>
    <w:p w:rsidR="00896B9E" w:rsidRDefault="00896B9E">
      <w:pPr>
        <w:pStyle w:val="42"/>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rsidR="00235DCA">
        <w:fldChar w:fldCharType="begin" w:fldLock="1"/>
      </w:r>
      <w:r>
        <w:instrText xml:space="preserve"> PAGEREF _Toc97209100 \h </w:instrText>
      </w:r>
      <w:r w:rsidR="00235DCA">
        <w:fldChar w:fldCharType="separate"/>
      </w:r>
      <w:r>
        <w:t>41</w:t>
      </w:r>
      <w:r w:rsidR="00235DCA">
        <w:fldChar w:fldCharType="end"/>
      </w:r>
    </w:p>
    <w:p w:rsidR="00896B9E" w:rsidRDefault="00896B9E">
      <w:pPr>
        <w:pStyle w:val="42"/>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rsidR="00235DCA">
        <w:fldChar w:fldCharType="begin" w:fldLock="1"/>
      </w:r>
      <w:r>
        <w:instrText xml:space="preserve"> PAGEREF _Toc97209101 \h </w:instrText>
      </w:r>
      <w:r w:rsidR="00235DCA">
        <w:fldChar w:fldCharType="separate"/>
      </w:r>
      <w:r>
        <w:t>42</w:t>
      </w:r>
      <w:r w:rsidR="00235DCA">
        <w:fldChar w:fldCharType="end"/>
      </w:r>
    </w:p>
    <w:p w:rsidR="00896B9E" w:rsidRDefault="00896B9E">
      <w:pPr>
        <w:pStyle w:val="52"/>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_Toc97209102 \h </w:instrText>
      </w:r>
      <w:r w:rsidR="00235DCA">
        <w:fldChar w:fldCharType="separate"/>
      </w:r>
      <w:r>
        <w:t>42</w:t>
      </w:r>
      <w:r w:rsidR="00235DCA">
        <w:fldChar w:fldCharType="end"/>
      </w:r>
    </w:p>
    <w:p w:rsidR="00896B9E" w:rsidRDefault="00896B9E">
      <w:pPr>
        <w:pStyle w:val="52"/>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rsidR="00235DCA">
        <w:fldChar w:fldCharType="begin" w:fldLock="1"/>
      </w:r>
      <w:r>
        <w:instrText xml:space="preserve"> PAGEREF _Toc97209103 \h </w:instrText>
      </w:r>
      <w:r w:rsidR="00235DCA">
        <w:fldChar w:fldCharType="separate"/>
      </w:r>
      <w:r>
        <w:t>42</w:t>
      </w:r>
      <w:r w:rsidR="00235DCA">
        <w:fldChar w:fldCharType="end"/>
      </w:r>
    </w:p>
    <w:p w:rsidR="00896B9E" w:rsidRDefault="00896B9E">
      <w:pPr>
        <w:pStyle w:val="52"/>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rsidR="00235DCA">
        <w:fldChar w:fldCharType="begin" w:fldLock="1"/>
      </w:r>
      <w:r>
        <w:instrText xml:space="preserve"> PAGEREF _Toc97209104 \h </w:instrText>
      </w:r>
      <w:r w:rsidR="00235DCA">
        <w:fldChar w:fldCharType="separate"/>
      </w:r>
      <w:r>
        <w:t>42</w:t>
      </w:r>
      <w:r w:rsidR="00235DCA">
        <w:fldChar w:fldCharType="end"/>
      </w:r>
    </w:p>
    <w:p w:rsidR="00896B9E" w:rsidRDefault="00896B9E">
      <w:pPr>
        <w:pStyle w:val="42"/>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rsidR="00235DCA">
        <w:fldChar w:fldCharType="begin" w:fldLock="1"/>
      </w:r>
      <w:r>
        <w:instrText xml:space="preserve"> PAGEREF _Toc97209105 \h </w:instrText>
      </w:r>
      <w:r w:rsidR="00235DCA">
        <w:fldChar w:fldCharType="separate"/>
      </w:r>
      <w:r>
        <w:t>43</w:t>
      </w:r>
      <w:r w:rsidR="00235DCA">
        <w:fldChar w:fldCharType="end"/>
      </w:r>
    </w:p>
    <w:p w:rsidR="00896B9E" w:rsidRDefault="00896B9E">
      <w:pPr>
        <w:pStyle w:val="52"/>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_Toc97209106 \h </w:instrText>
      </w:r>
      <w:r w:rsidR="00235DCA">
        <w:fldChar w:fldCharType="separate"/>
      </w:r>
      <w:r>
        <w:t>43</w:t>
      </w:r>
      <w:r w:rsidR="00235DCA">
        <w:fldChar w:fldCharType="end"/>
      </w:r>
    </w:p>
    <w:p w:rsidR="00896B9E" w:rsidRDefault="00896B9E">
      <w:pPr>
        <w:pStyle w:val="52"/>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rsidR="00235DCA">
        <w:fldChar w:fldCharType="begin" w:fldLock="1"/>
      </w:r>
      <w:r>
        <w:instrText xml:space="preserve"> PAGEREF _Toc97209107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9.1.6</w:t>
      </w:r>
      <w:r>
        <w:rPr>
          <w:rFonts w:asciiTheme="minorHAnsi" w:hAnsiTheme="minorHAnsi" w:cstheme="minorBidi"/>
          <w:sz w:val="22"/>
          <w:szCs w:val="22"/>
        </w:rPr>
        <w:tab/>
      </w:r>
      <w:r>
        <w:t>Error Handling</w:t>
      </w:r>
      <w:r>
        <w:tab/>
      </w:r>
      <w:r w:rsidR="00235DCA">
        <w:fldChar w:fldCharType="begin" w:fldLock="1"/>
      </w:r>
      <w:r>
        <w:instrText xml:space="preserve"> PAGEREF _Toc97209108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9.1.7</w:t>
      </w:r>
      <w:r>
        <w:rPr>
          <w:rFonts w:asciiTheme="minorHAnsi" w:hAnsiTheme="minorHAnsi" w:cstheme="minorBidi"/>
          <w:sz w:val="22"/>
          <w:szCs w:val="22"/>
        </w:rPr>
        <w:tab/>
      </w:r>
      <w:r>
        <w:t>Feature negotiation</w:t>
      </w:r>
      <w:r>
        <w:tab/>
      </w:r>
      <w:r w:rsidR="00235DCA">
        <w:fldChar w:fldCharType="begin" w:fldLock="1"/>
      </w:r>
      <w:r>
        <w:instrText xml:space="preserve"> PAGEREF _Toc97209109 \h </w:instrText>
      </w:r>
      <w:r w:rsidR="00235DCA">
        <w:fldChar w:fldCharType="separate"/>
      </w:r>
      <w:r>
        <w:t>43</w:t>
      </w:r>
      <w:r w:rsidR="00235DCA">
        <w:fldChar w:fldCharType="end"/>
      </w:r>
    </w:p>
    <w:p w:rsidR="00896B9E" w:rsidRDefault="00896B9E">
      <w:pPr>
        <w:pStyle w:val="22"/>
        <w:rPr>
          <w:rFonts w:asciiTheme="minorHAnsi" w:hAnsiTheme="minorHAnsi" w:cstheme="minorBidi"/>
          <w:sz w:val="22"/>
          <w:szCs w:val="22"/>
          <w:lang w:eastAsia="ja-JP"/>
        </w:rPr>
      </w:pPr>
      <w:r>
        <w:t>9.2</w:t>
      </w:r>
      <w:r>
        <w:rPr>
          <w:rFonts w:asciiTheme="minorHAnsi" w:hAnsiTheme="minorHAnsi" w:cstheme="minorBidi"/>
          <w:sz w:val="22"/>
          <w:szCs w:val="22"/>
        </w:rPr>
        <w:tab/>
      </w:r>
      <w:r>
        <w:rPr>
          <w:lang w:eastAsia="zh-CN"/>
        </w:rPr>
        <w:t>MSGG_N3GDelivery API</w:t>
      </w:r>
      <w:r>
        <w:tab/>
      </w:r>
      <w:r w:rsidR="00235DCA">
        <w:fldChar w:fldCharType="begin" w:fldLock="1"/>
      </w:r>
      <w:r>
        <w:instrText xml:space="preserve"> PAGEREF _Toc97209110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9.2.1</w:t>
      </w:r>
      <w:r>
        <w:rPr>
          <w:rFonts w:asciiTheme="minorHAnsi" w:hAnsiTheme="minorHAnsi" w:cstheme="minorBidi"/>
          <w:sz w:val="22"/>
          <w:szCs w:val="22"/>
        </w:rPr>
        <w:tab/>
      </w:r>
      <w:r>
        <w:t>API URI</w:t>
      </w:r>
      <w:r>
        <w:tab/>
      </w:r>
      <w:r w:rsidR="00235DCA">
        <w:fldChar w:fldCharType="begin" w:fldLock="1"/>
      </w:r>
      <w:r>
        <w:instrText xml:space="preserve"> PAGEREF _Toc97209111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9.2.2</w:t>
      </w:r>
      <w:r>
        <w:rPr>
          <w:rFonts w:asciiTheme="minorHAnsi" w:hAnsiTheme="minorHAnsi" w:cstheme="minorBidi"/>
          <w:sz w:val="22"/>
          <w:szCs w:val="22"/>
        </w:rPr>
        <w:tab/>
      </w:r>
      <w:r>
        <w:t>Resources</w:t>
      </w:r>
      <w:r>
        <w:tab/>
      </w:r>
      <w:r w:rsidR="00235DCA">
        <w:fldChar w:fldCharType="begin" w:fldLock="1"/>
      </w:r>
      <w:r>
        <w:instrText xml:space="preserve"> PAGEREF _Toc97209112 \h </w:instrText>
      </w:r>
      <w:r w:rsidR="00235DCA">
        <w:fldChar w:fldCharType="separate"/>
      </w:r>
      <w:r>
        <w:t>43</w:t>
      </w:r>
      <w:r w:rsidR="00235DCA">
        <w:fldChar w:fldCharType="end"/>
      </w:r>
    </w:p>
    <w:p w:rsidR="00896B9E" w:rsidRDefault="00896B9E">
      <w:pPr>
        <w:pStyle w:val="32"/>
        <w:rPr>
          <w:rFonts w:asciiTheme="minorHAnsi" w:hAnsiTheme="minorHAnsi" w:cstheme="minorBidi"/>
          <w:sz w:val="22"/>
          <w:szCs w:val="22"/>
          <w:lang w:eastAsia="ja-JP"/>
        </w:rPr>
      </w:pPr>
      <w:r>
        <w:t>9.2.3</w:t>
      </w:r>
      <w:r>
        <w:rPr>
          <w:rFonts w:asciiTheme="minorHAnsi" w:hAnsiTheme="minorHAnsi" w:cstheme="minorBidi"/>
          <w:sz w:val="22"/>
          <w:szCs w:val="22"/>
        </w:rPr>
        <w:tab/>
      </w:r>
      <w:r>
        <w:t>Custom Operations without associated resources</w:t>
      </w:r>
      <w:r>
        <w:tab/>
      </w:r>
      <w:r w:rsidR="00235DCA">
        <w:fldChar w:fldCharType="begin" w:fldLock="1"/>
      </w:r>
      <w:r>
        <w:instrText xml:space="preserve"> PAGEREF _Toc97209113 \h </w:instrText>
      </w:r>
      <w:r w:rsidR="00235DCA">
        <w:fldChar w:fldCharType="separate"/>
      </w:r>
      <w:r>
        <w:t>44</w:t>
      </w:r>
      <w:r w:rsidR="00235DCA">
        <w:fldChar w:fldCharType="end"/>
      </w:r>
    </w:p>
    <w:p w:rsidR="00896B9E" w:rsidRDefault="00896B9E">
      <w:pPr>
        <w:pStyle w:val="42"/>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rsidR="00235DCA">
        <w:fldChar w:fldCharType="begin" w:fldLock="1"/>
      </w:r>
      <w:r>
        <w:instrText xml:space="preserve"> PAGEREF _Toc97209114 \h </w:instrText>
      </w:r>
      <w:r w:rsidR="00235DCA">
        <w:fldChar w:fldCharType="separate"/>
      </w:r>
      <w:r>
        <w:t>44</w:t>
      </w:r>
      <w:r w:rsidR="00235DCA">
        <w:fldChar w:fldCharType="end"/>
      </w:r>
    </w:p>
    <w:p w:rsidR="00896B9E" w:rsidRDefault="00896B9E">
      <w:pPr>
        <w:pStyle w:val="42"/>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rsidR="00235DCA">
        <w:fldChar w:fldCharType="begin" w:fldLock="1"/>
      </w:r>
      <w:r>
        <w:instrText xml:space="preserve"> PAGEREF _Toc97209115 \h </w:instrText>
      </w:r>
      <w:r w:rsidR="00235DCA">
        <w:fldChar w:fldCharType="separate"/>
      </w:r>
      <w:r>
        <w:t>44</w:t>
      </w:r>
      <w:r w:rsidR="00235DCA">
        <w:fldChar w:fldCharType="end"/>
      </w:r>
    </w:p>
    <w:p w:rsidR="00896B9E" w:rsidRDefault="00896B9E">
      <w:pPr>
        <w:pStyle w:val="52"/>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rsidR="00235DCA">
        <w:fldChar w:fldCharType="begin" w:fldLock="1"/>
      </w:r>
      <w:r>
        <w:instrText xml:space="preserve"> PAGEREF _Toc97209116 \h </w:instrText>
      </w:r>
      <w:r w:rsidR="00235DCA">
        <w:fldChar w:fldCharType="separate"/>
      </w:r>
      <w:r>
        <w:t>44</w:t>
      </w:r>
      <w:r w:rsidR="00235DCA">
        <w:fldChar w:fldCharType="end"/>
      </w:r>
    </w:p>
    <w:p w:rsidR="00896B9E" w:rsidRDefault="00896B9E">
      <w:pPr>
        <w:pStyle w:val="52"/>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rsidR="00235DCA">
        <w:fldChar w:fldCharType="begin" w:fldLock="1"/>
      </w:r>
      <w:r>
        <w:instrText xml:space="preserve"> PAGEREF _Toc97209117 \h </w:instrText>
      </w:r>
      <w:r w:rsidR="00235DCA">
        <w:fldChar w:fldCharType="separate"/>
      </w:r>
      <w:r>
        <w:t>44</w:t>
      </w:r>
      <w:r w:rsidR="00235DCA">
        <w:fldChar w:fldCharType="end"/>
      </w:r>
    </w:p>
    <w:p w:rsidR="00896B9E" w:rsidRDefault="00896B9E">
      <w:pPr>
        <w:pStyle w:val="42"/>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rsidR="00235DCA">
        <w:fldChar w:fldCharType="begin" w:fldLock="1"/>
      </w:r>
      <w:r>
        <w:instrText xml:space="preserve"> PAGEREF _Toc97209118 \h </w:instrText>
      </w:r>
      <w:r w:rsidR="00235DCA">
        <w:fldChar w:fldCharType="separate"/>
      </w:r>
      <w:r>
        <w:t>45</w:t>
      </w:r>
      <w:r w:rsidR="00235DCA">
        <w:fldChar w:fldCharType="end"/>
      </w:r>
    </w:p>
    <w:p w:rsidR="00896B9E" w:rsidRDefault="00896B9E">
      <w:pPr>
        <w:pStyle w:val="52"/>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rsidR="00235DCA">
        <w:fldChar w:fldCharType="begin" w:fldLock="1"/>
      </w:r>
      <w:r>
        <w:instrText xml:space="preserve"> PAGEREF _Toc97209119 \h </w:instrText>
      </w:r>
      <w:r w:rsidR="00235DCA">
        <w:fldChar w:fldCharType="separate"/>
      </w:r>
      <w:r>
        <w:t>45</w:t>
      </w:r>
      <w:r w:rsidR="00235DCA">
        <w:fldChar w:fldCharType="end"/>
      </w:r>
    </w:p>
    <w:p w:rsidR="00896B9E" w:rsidRDefault="00896B9E">
      <w:pPr>
        <w:pStyle w:val="52"/>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rsidR="00235DCA">
        <w:fldChar w:fldCharType="begin" w:fldLock="1"/>
      </w:r>
      <w:r>
        <w:instrText xml:space="preserve"> PAGEREF _Toc97209120 \h </w:instrText>
      </w:r>
      <w:r w:rsidR="00235DCA">
        <w:fldChar w:fldCharType="separate"/>
      </w:r>
      <w:r>
        <w:t>45</w:t>
      </w:r>
      <w:r w:rsidR="00235DCA">
        <w:fldChar w:fldCharType="end"/>
      </w:r>
    </w:p>
    <w:p w:rsidR="00896B9E" w:rsidRDefault="00896B9E">
      <w:pPr>
        <w:pStyle w:val="32"/>
        <w:rPr>
          <w:rFonts w:asciiTheme="minorHAnsi" w:hAnsiTheme="minorHAnsi" w:cstheme="minorBidi"/>
          <w:sz w:val="22"/>
          <w:szCs w:val="22"/>
          <w:lang w:eastAsia="ja-JP"/>
        </w:rPr>
      </w:pPr>
      <w:r>
        <w:t>9.2.4</w:t>
      </w:r>
      <w:r>
        <w:rPr>
          <w:rFonts w:asciiTheme="minorHAnsi" w:hAnsiTheme="minorHAnsi" w:cstheme="minorBidi"/>
          <w:sz w:val="22"/>
          <w:szCs w:val="22"/>
        </w:rPr>
        <w:tab/>
      </w:r>
      <w:r>
        <w:t>Notifications</w:t>
      </w:r>
      <w:r>
        <w:tab/>
      </w:r>
      <w:r w:rsidR="00235DCA">
        <w:fldChar w:fldCharType="begin" w:fldLock="1"/>
      </w:r>
      <w:r>
        <w:instrText xml:space="preserve"> PAGEREF _Toc97209121 \h </w:instrText>
      </w:r>
      <w:r w:rsidR="00235DCA">
        <w:fldChar w:fldCharType="separate"/>
      </w:r>
      <w:r>
        <w:t>45</w:t>
      </w:r>
      <w:r w:rsidR="00235DCA">
        <w:fldChar w:fldCharType="end"/>
      </w:r>
    </w:p>
    <w:p w:rsidR="00896B9E" w:rsidRDefault="00896B9E">
      <w:pPr>
        <w:pStyle w:val="32"/>
        <w:rPr>
          <w:rFonts w:asciiTheme="minorHAnsi" w:hAnsiTheme="minorHAnsi" w:cstheme="minorBidi"/>
          <w:sz w:val="22"/>
          <w:szCs w:val="22"/>
          <w:lang w:eastAsia="ja-JP"/>
        </w:rPr>
      </w:pPr>
      <w:r>
        <w:t>9.2.5</w:t>
      </w:r>
      <w:r>
        <w:rPr>
          <w:rFonts w:asciiTheme="minorHAnsi" w:hAnsiTheme="minorHAnsi" w:cstheme="minorBidi"/>
          <w:sz w:val="22"/>
          <w:szCs w:val="22"/>
        </w:rPr>
        <w:tab/>
      </w:r>
      <w:r>
        <w:t>Data Model</w:t>
      </w:r>
      <w:r>
        <w:tab/>
      </w:r>
      <w:r w:rsidR="00235DCA">
        <w:fldChar w:fldCharType="begin" w:fldLock="1"/>
      </w:r>
      <w:r>
        <w:instrText xml:space="preserve"> PAGEREF _Toc97209122 \h </w:instrText>
      </w:r>
      <w:r w:rsidR="00235DCA">
        <w:fldChar w:fldCharType="separate"/>
      </w:r>
      <w:r>
        <w:t>45</w:t>
      </w:r>
      <w:r w:rsidR="00235DCA">
        <w:fldChar w:fldCharType="end"/>
      </w:r>
    </w:p>
    <w:p w:rsidR="00896B9E" w:rsidRDefault="00896B9E">
      <w:pPr>
        <w:pStyle w:val="42"/>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rsidR="00235DCA">
        <w:fldChar w:fldCharType="begin" w:fldLock="1"/>
      </w:r>
      <w:r>
        <w:instrText xml:space="preserve"> PAGEREF _Toc97209123 \h </w:instrText>
      </w:r>
      <w:r w:rsidR="00235DCA">
        <w:fldChar w:fldCharType="separate"/>
      </w:r>
      <w:r>
        <w:t>45</w:t>
      </w:r>
      <w:r w:rsidR="00235DCA">
        <w:fldChar w:fldCharType="end"/>
      </w:r>
    </w:p>
    <w:p w:rsidR="00896B9E" w:rsidRDefault="00896B9E">
      <w:pPr>
        <w:pStyle w:val="42"/>
        <w:rPr>
          <w:rFonts w:asciiTheme="minorHAnsi" w:hAnsiTheme="minorHAnsi" w:cstheme="minorBidi"/>
          <w:sz w:val="22"/>
          <w:szCs w:val="22"/>
          <w:lang w:eastAsia="ja-JP"/>
        </w:rPr>
      </w:pPr>
      <w:r>
        <w:lastRenderedPageBreak/>
        <w:t>9.2.5.2</w:t>
      </w:r>
      <w:r>
        <w:rPr>
          <w:rFonts w:asciiTheme="minorHAnsi" w:hAnsiTheme="minorHAnsi" w:cstheme="minorBidi"/>
          <w:sz w:val="22"/>
          <w:szCs w:val="22"/>
          <w:lang w:eastAsia="ja-JP"/>
        </w:rPr>
        <w:tab/>
      </w:r>
      <w:r>
        <w:t>Structured data types</w:t>
      </w:r>
      <w:r>
        <w:tab/>
      </w:r>
      <w:r w:rsidR="00235DCA">
        <w:fldChar w:fldCharType="begin" w:fldLock="1"/>
      </w:r>
      <w:r>
        <w:instrText xml:space="preserve"> PAGEREF _Toc97209124 \h </w:instrText>
      </w:r>
      <w:r w:rsidR="00235DCA">
        <w:fldChar w:fldCharType="separate"/>
      </w:r>
      <w:r>
        <w:t>46</w:t>
      </w:r>
      <w:r w:rsidR="00235DCA">
        <w:fldChar w:fldCharType="end"/>
      </w:r>
    </w:p>
    <w:p w:rsidR="00896B9E" w:rsidRDefault="00896B9E">
      <w:pPr>
        <w:pStyle w:val="52"/>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rsidR="00235DCA">
        <w:fldChar w:fldCharType="begin" w:fldLock="1"/>
      </w:r>
      <w:r>
        <w:instrText xml:space="preserve"> PAGEREF _Toc97209125 \h </w:instrText>
      </w:r>
      <w:r w:rsidR="00235DCA">
        <w:fldChar w:fldCharType="separate"/>
      </w:r>
      <w:r>
        <w:t>46</w:t>
      </w:r>
      <w:r w:rsidR="00235DCA">
        <w:fldChar w:fldCharType="end"/>
      </w:r>
    </w:p>
    <w:p w:rsidR="00896B9E" w:rsidRDefault="00896B9E">
      <w:pPr>
        <w:pStyle w:val="52"/>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rsidR="00235DCA">
        <w:fldChar w:fldCharType="begin" w:fldLock="1"/>
      </w:r>
      <w:r>
        <w:instrText xml:space="preserve"> PAGEREF _Toc97209126 \h </w:instrText>
      </w:r>
      <w:r w:rsidR="00235DCA">
        <w:fldChar w:fldCharType="separate"/>
      </w:r>
      <w:r>
        <w:t>46</w:t>
      </w:r>
      <w:r w:rsidR="00235DCA">
        <w:fldChar w:fldCharType="end"/>
      </w:r>
    </w:p>
    <w:p w:rsidR="00896B9E" w:rsidRDefault="00896B9E">
      <w:pPr>
        <w:pStyle w:val="32"/>
        <w:rPr>
          <w:rFonts w:asciiTheme="minorHAnsi" w:hAnsiTheme="minorHAnsi" w:cstheme="minorBidi"/>
          <w:sz w:val="22"/>
          <w:szCs w:val="22"/>
          <w:lang w:eastAsia="ja-JP"/>
        </w:rPr>
      </w:pPr>
      <w:r>
        <w:t>9.2.6</w:t>
      </w:r>
      <w:r>
        <w:rPr>
          <w:rFonts w:asciiTheme="minorHAnsi" w:hAnsiTheme="minorHAnsi" w:cstheme="minorBidi"/>
          <w:sz w:val="22"/>
          <w:szCs w:val="22"/>
        </w:rPr>
        <w:tab/>
      </w:r>
      <w:r>
        <w:t>Error Handling</w:t>
      </w:r>
      <w:r>
        <w:tab/>
      </w:r>
      <w:r w:rsidR="00235DCA">
        <w:fldChar w:fldCharType="begin" w:fldLock="1"/>
      </w:r>
      <w:r>
        <w:instrText xml:space="preserve"> PAGEREF _Toc97209127 \h </w:instrText>
      </w:r>
      <w:r w:rsidR="00235DCA">
        <w:fldChar w:fldCharType="separate"/>
      </w:r>
      <w:r>
        <w:t>46</w:t>
      </w:r>
      <w:r w:rsidR="00235DCA">
        <w:fldChar w:fldCharType="end"/>
      </w:r>
    </w:p>
    <w:p w:rsidR="00896B9E" w:rsidRDefault="00896B9E">
      <w:pPr>
        <w:pStyle w:val="32"/>
        <w:rPr>
          <w:rFonts w:asciiTheme="minorHAnsi" w:hAnsiTheme="minorHAnsi" w:cstheme="minorBidi"/>
          <w:sz w:val="22"/>
          <w:szCs w:val="22"/>
          <w:lang w:eastAsia="ja-JP"/>
        </w:rPr>
      </w:pPr>
      <w:r>
        <w:t>9.2.7</w:t>
      </w:r>
      <w:r>
        <w:rPr>
          <w:rFonts w:asciiTheme="minorHAnsi" w:hAnsiTheme="minorHAnsi" w:cstheme="minorBidi"/>
          <w:sz w:val="22"/>
          <w:szCs w:val="22"/>
        </w:rPr>
        <w:tab/>
      </w:r>
      <w:r>
        <w:t>Feature negotiation</w:t>
      </w:r>
      <w:r>
        <w:tab/>
      </w:r>
      <w:r w:rsidR="00235DCA">
        <w:fldChar w:fldCharType="begin" w:fldLock="1"/>
      </w:r>
      <w:r>
        <w:instrText xml:space="preserve"> PAGEREF _Toc97209128 \h </w:instrText>
      </w:r>
      <w:r w:rsidR="00235DCA">
        <w:fldChar w:fldCharType="separate"/>
      </w:r>
      <w:r>
        <w:t>47</w:t>
      </w:r>
      <w:r w:rsidR="00235DCA">
        <w:fldChar w:fldCharType="end"/>
      </w:r>
    </w:p>
    <w:p w:rsidR="00896B9E" w:rsidRDefault="00896B9E">
      <w:pPr>
        <w:pStyle w:val="10"/>
        <w:rPr>
          <w:rFonts w:asciiTheme="minorHAnsi" w:hAnsiTheme="minorHAnsi" w:cstheme="minorBidi"/>
          <w:szCs w:val="22"/>
          <w:lang w:eastAsia="ja-JP"/>
        </w:rPr>
      </w:pPr>
      <w:r>
        <w:t>10</w:t>
      </w:r>
      <w:r>
        <w:rPr>
          <w:rFonts w:asciiTheme="minorHAnsi" w:hAnsiTheme="minorHAnsi" w:cstheme="minorBidi"/>
          <w:szCs w:val="22"/>
        </w:rPr>
        <w:tab/>
      </w:r>
      <w:r>
        <w:rPr>
          <w:lang w:eastAsia="zh-CN"/>
        </w:rPr>
        <w:t>Security</w:t>
      </w:r>
      <w:r>
        <w:tab/>
      </w:r>
      <w:r w:rsidR="00235DCA">
        <w:fldChar w:fldCharType="begin" w:fldLock="1"/>
      </w:r>
      <w:r>
        <w:instrText xml:space="preserve"> PAGEREF _Toc97209129 \h </w:instrText>
      </w:r>
      <w:r w:rsidR="00235DCA">
        <w:fldChar w:fldCharType="separate"/>
      </w:r>
      <w:r>
        <w:t>47</w:t>
      </w:r>
      <w:r w:rsidR="00235DCA">
        <w:fldChar w:fldCharType="end"/>
      </w:r>
    </w:p>
    <w:p w:rsidR="00896B9E" w:rsidRDefault="00896B9E">
      <w:pPr>
        <w:pStyle w:val="10"/>
        <w:rPr>
          <w:rFonts w:asciiTheme="minorHAnsi" w:hAnsiTheme="minorHAnsi" w:cstheme="minorBidi"/>
          <w:szCs w:val="22"/>
          <w:lang w:eastAsia="ja-JP"/>
        </w:rPr>
      </w:pPr>
      <w:r>
        <w:t>11</w:t>
      </w:r>
      <w:r>
        <w:rPr>
          <w:rFonts w:asciiTheme="minorHAnsi" w:hAnsiTheme="minorHAnsi" w:cstheme="minorBidi"/>
          <w:szCs w:val="22"/>
        </w:rPr>
        <w:tab/>
      </w:r>
      <w:r>
        <w:rPr>
          <w:lang w:eastAsia="zh-CN"/>
        </w:rPr>
        <w:t>Using Common API Framework</w:t>
      </w:r>
      <w:r>
        <w:tab/>
      </w:r>
      <w:r w:rsidR="00235DCA">
        <w:fldChar w:fldCharType="begin" w:fldLock="1"/>
      </w:r>
      <w:r>
        <w:instrText xml:space="preserve"> PAGEREF _Toc97209130 \h </w:instrText>
      </w:r>
      <w:r w:rsidR="00235DCA">
        <w:fldChar w:fldCharType="separate"/>
      </w:r>
      <w:r>
        <w:t>47</w:t>
      </w:r>
      <w:r w:rsidR="00235DCA">
        <w:fldChar w:fldCharType="end"/>
      </w:r>
    </w:p>
    <w:p w:rsidR="00896B9E" w:rsidRDefault="00896B9E">
      <w:pPr>
        <w:pStyle w:val="22"/>
        <w:rPr>
          <w:rFonts w:asciiTheme="minorHAnsi" w:hAnsiTheme="minorHAnsi" w:cstheme="minorBidi"/>
          <w:sz w:val="22"/>
          <w:szCs w:val="22"/>
          <w:lang w:eastAsia="ja-JP"/>
        </w:rPr>
      </w:pPr>
      <w:r>
        <w:t>11.1</w:t>
      </w:r>
      <w:r>
        <w:rPr>
          <w:rFonts w:asciiTheme="minorHAnsi" w:hAnsiTheme="minorHAnsi" w:cstheme="minorBidi"/>
          <w:sz w:val="22"/>
          <w:szCs w:val="22"/>
        </w:rPr>
        <w:tab/>
      </w:r>
      <w:r>
        <w:rPr>
          <w:lang w:eastAsia="zh-CN"/>
        </w:rPr>
        <w:t>General</w:t>
      </w:r>
      <w:r>
        <w:tab/>
      </w:r>
      <w:r w:rsidR="00235DCA">
        <w:fldChar w:fldCharType="begin" w:fldLock="1"/>
      </w:r>
      <w:r>
        <w:instrText xml:space="preserve"> PAGEREF _Toc97209131 \h </w:instrText>
      </w:r>
      <w:r w:rsidR="00235DCA">
        <w:fldChar w:fldCharType="separate"/>
      </w:r>
      <w:r>
        <w:t>47</w:t>
      </w:r>
      <w:r w:rsidR="00235DCA">
        <w:fldChar w:fldCharType="end"/>
      </w:r>
    </w:p>
    <w:p w:rsidR="00896B9E" w:rsidRDefault="00896B9E">
      <w:pPr>
        <w:pStyle w:val="22"/>
        <w:rPr>
          <w:lang w:eastAsia="zh-CN"/>
        </w:rPr>
      </w:pPr>
      <w:r>
        <w:t>11.2</w:t>
      </w:r>
      <w:r>
        <w:rPr>
          <w:rFonts w:asciiTheme="minorHAnsi" w:hAnsiTheme="minorHAnsi" w:cstheme="minorBidi"/>
          <w:sz w:val="22"/>
          <w:szCs w:val="22"/>
        </w:rPr>
        <w:tab/>
      </w:r>
      <w:r>
        <w:t>Security</w:t>
      </w:r>
      <w:r>
        <w:tab/>
      </w:r>
      <w:r w:rsidR="00235DCA">
        <w:fldChar w:fldCharType="begin" w:fldLock="1"/>
      </w:r>
      <w:r>
        <w:instrText xml:space="preserve"> PAGEREF _Toc97209132 \h </w:instrText>
      </w:r>
      <w:r w:rsidR="00235DCA">
        <w:fldChar w:fldCharType="separate"/>
      </w:r>
      <w:r>
        <w:t>47</w:t>
      </w:r>
      <w:r w:rsidR="00235DCA">
        <w:fldChar w:fldCharType="end"/>
      </w:r>
    </w:p>
    <w:p w:rsidR="00F90B01" w:rsidRDefault="00F90B01" w:rsidP="00F90B01">
      <w:pPr>
        <w:pStyle w:val="10"/>
        <w:rPr>
          <w:rFonts w:asciiTheme="minorHAnsi" w:hAnsiTheme="minorHAnsi" w:cstheme="minorBidi"/>
          <w:szCs w:val="22"/>
          <w:lang w:eastAsia="zh-CN"/>
        </w:rPr>
      </w:pPr>
      <w:r>
        <w:t>1</w:t>
      </w:r>
      <w:r>
        <w:rPr>
          <w:rFonts w:hint="eastAsia"/>
          <w:lang w:eastAsia="zh-CN"/>
        </w:rPr>
        <w:t>2</w:t>
      </w:r>
      <w:r>
        <w:rPr>
          <w:rFonts w:asciiTheme="minorHAnsi" w:hAnsiTheme="minorHAnsi" w:cstheme="minorBidi"/>
          <w:szCs w:val="22"/>
        </w:rPr>
        <w:tab/>
      </w:r>
      <w:r>
        <w:rPr>
          <w:lang w:eastAsia="zh-CN"/>
        </w:rPr>
        <w:t>U</w:t>
      </w:r>
      <w:r>
        <w:rPr>
          <w:rFonts w:hint="eastAsia"/>
          <w:lang w:eastAsia="zh-CN"/>
        </w:rPr>
        <w:t>sage of Network Capabilities</w:t>
      </w:r>
      <w:r>
        <w:tab/>
      </w:r>
      <w:r w:rsidR="00235DCA">
        <w:fldChar w:fldCharType="begin" w:fldLock="1"/>
      </w:r>
      <w:r>
        <w:instrText xml:space="preserve"> PAGEREF _Toc97209130 \h </w:instrText>
      </w:r>
      <w:r w:rsidR="00235DCA">
        <w:fldChar w:fldCharType="separate"/>
      </w:r>
      <w:r>
        <w:rPr>
          <w:rFonts w:hint="eastAsia"/>
          <w:lang w:eastAsia="zh-CN"/>
        </w:rPr>
        <w:t>48</w:t>
      </w:r>
      <w:r w:rsidR="00235DCA">
        <w:fldChar w:fldCharType="end"/>
      </w:r>
    </w:p>
    <w:p w:rsidR="00896B9E" w:rsidRDefault="00896B9E" w:rsidP="00896B9E">
      <w:pPr>
        <w:pStyle w:val="80"/>
        <w:rPr>
          <w:rFonts w:asciiTheme="minorHAnsi" w:hAnsiTheme="minorHAnsi" w:cstheme="minorBidi"/>
          <w:b w:val="0"/>
          <w:szCs w:val="22"/>
          <w:lang w:eastAsia="ja-JP"/>
        </w:rPr>
      </w:pPr>
      <w:r>
        <w:t>Annex A (normative):</w:t>
      </w:r>
      <w:r>
        <w:tab/>
        <w:t>OpenAPI specification</w:t>
      </w:r>
      <w:r>
        <w:tab/>
      </w:r>
      <w:r w:rsidR="00235DCA">
        <w:fldChar w:fldCharType="begin" w:fldLock="1"/>
      </w:r>
      <w:r>
        <w:instrText xml:space="preserve"> PAGEREF _Toc97209133 \h </w:instrText>
      </w:r>
      <w:r w:rsidR="00235DCA">
        <w:fldChar w:fldCharType="separate"/>
      </w:r>
      <w:r>
        <w:t>49</w:t>
      </w:r>
      <w:r w:rsidR="00235DCA">
        <w:fldChar w:fldCharType="end"/>
      </w:r>
    </w:p>
    <w:p w:rsidR="00896B9E" w:rsidRDefault="00896B9E">
      <w:pPr>
        <w:pStyle w:val="22"/>
        <w:rPr>
          <w:rFonts w:asciiTheme="minorHAnsi" w:hAnsiTheme="minorHAnsi" w:cstheme="minorBidi"/>
          <w:sz w:val="22"/>
          <w:szCs w:val="22"/>
          <w:lang w:eastAsia="ja-JP"/>
        </w:rPr>
      </w:pPr>
      <w:r>
        <w:t>A.1</w:t>
      </w:r>
      <w:r>
        <w:rPr>
          <w:rFonts w:asciiTheme="minorHAnsi" w:hAnsiTheme="minorHAnsi" w:cstheme="minorBidi"/>
          <w:sz w:val="22"/>
          <w:szCs w:val="22"/>
          <w:lang w:eastAsia="ja-JP"/>
        </w:rPr>
        <w:tab/>
      </w:r>
      <w:r>
        <w:t>General</w:t>
      </w:r>
      <w:r>
        <w:tab/>
      </w:r>
      <w:r w:rsidR="00235DCA">
        <w:fldChar w:fldCharType="begin" w:fldLock="1"/>
      </w:r>
      <w:r>
        <w:instrText xml:space="preserve"> PAGEREF _Toc97209134 \h </w:instrText>
      </w:r>
      <w:r w:rsidR="00235DCA">
        <w:fldChar w:fldCharType="separate"/>
      </w:r>
      <w:r>
        <w:t>49</w:t>
      </w:r>
      <w:r w:rsidR="00235DCA">
        <w:fldChar w:fldCharType="end"/>
      </w:r>
    </w:p>
    <w:p w:rsidR="00896B9E" w:rsidRDefault="00896B9E">
      <w:pPr>
        <w:pStyle w:val="22"/>
        <w:rPr>
          <w:rFonts w:asciiTheme="minorHAnsi" w:hAnsiTheme="minorHAnsi" w:cstheme="minorBidi"/>
          <w:sz w:val="22"/>
          <w:szCs w:val="22"/>
          <w:lang w:eastAsia="ja-JP"/>
        </w:rPr>
      </w:pPr>
      <w:r>
        <w:t>A.2</w:t>
      </w:r>
      <w:r>
        <w:rPr>
          <w:rFonts w:asciiTheme="minorHAnsi" w:hAnsiTheme="minorHAnsi" w:cstheme="minorBidi"/>
          <w:sz w:val="22"/>
          <w:szCs w:val="22"/>
        </w:rPr>
        <w:tab/>
      </w:r>
      <w:r>
        <w:rPr>
          <w:lang w:eastAsia="zh-CN"/>
        </w:rPr>
        <w:t>MSGS_ASRegistration API</w:t>
      </w:r>
      <w:r>
        <w:tab/>
      </w:r>
      <w:r w:rsidR="00235DCA">
        <w:fldChar w:fldCharType="begin" w:fldLock="1"/>
      </w:r>
      <w:r>
        <w:instrText xml:space="preserve"> PAGEREF _Toc97209135 \h </w:instrText>
      </w:r>
      <w:r w:rsidR="00235DCA">
        <w:fldChar w:fldCharType="separate"/>
      </w:r>
      <w:r>
        <w:t>49</w:t>
      </w:r>
      <w:r w:rsidR="00235DCA">
        <w:fldChar w:fldCharType="end"/>
      </w:r>
    </w:p>
    <w:p w:rsidR="00896B9E" w:rsidRDefault="00896B9E">
      <w:pPr>
        <w:pStyle w:val="22"/>
        <w:rPr>
          <w:rFonts w:asciiTheme="minorHAnsi" w:hAnsiTheme="minorHAnsi" w:cstheme="minorBidi"/>
          <w:sz w:val="22"/>
          <w:szCs w:val="22"/>
          <w:lang w:eastAsia="ja-JP"/>
        </w:rPr>
      </w:pPr>
      <w:r>
        <w:t>A.3</w:t>
      </w:r>
      <w:r>
        <w:rPr>
          <w:rFonts w:asciiTheme="minorHAnsi" w:hAnsiTheme="minorHAnsi" w:cstheme="minorBidi"/>
          <w:sz w:val="22"/>
          <w:szCs w:val="22"/>
        </w:rPr>
        <w:tab/>
      </w:r>
      <w:r>
        <w:rPr>
          <w:lang w:eastAsia="zh-CN"/>
        </w:rPr>
        <w:t>MSGS_MSGDelivery API</w:t>
      </w:r>
      <w:r>
        <w:tab/>
      </w:r>
      <w:r w:rsidR="00235DCA">
        <w:fldChar w:fldCharType="begin" w:fldLock="1"/>
      </w:r>
      <w:r>
        <w:instrText xml:space="preserve"> PAGEREF _Toc97209136 \h </w:instrText>
      </w:r>
      <w:r w:rsidR="00235DCA">
        <w:fldChar w:fldCharType="separate"/>
      </w:r>
      <w:r>
        <w:t>51</w:t>
      </w:r>
      <w:r w:rsidR="00235DCA">
        <w:fldChar w:fldCharType="end"/>
      </w:r>
    </w:p>
    <w:p w:rsidR="00896B9E" w:rsidRDefault="00896B9E">
      <w:pPr>
        <w:pStyle w:val="22"/>
        <w:rPr>
          <w:rFonts w:asciiTheme="minorHAnsi" w:hAnsiTheme="minorHAnsi" w:cstheme="minorBidi"/>
          <w:sz w:val="22"/>
          <w:szCs w:val="22"/>
          <w:lang w:eastAsia="ja-JP"/>
        </w:rPr>
      </w:pPr>
      <w:r>
        <w:t>A.4</w:t>
      </w:r>
      <w:r>
        <w:rPr>
          <w:rFonts w:asciiTheme="minorHAnsi" w:hAnsiTheme="minorHAnsi" w:cstheme="minorBidi"/>
          <w:sz w:val="22"/>
          <w:szCs w:val="22"/>
        </w:rPr>
        <w:tab/>
      </w:r>
      <w:r>
        <w:rPr>
          <w:lang w:eastAsia="zh-CN"/>
        </w:rPr>
        <w:t>MSGG_L3GDelivery API</w:t>
      </w:r>
      <w:r>
        <w:tab/>
      </w:r>
      <w:r w:rsidR="00235DCA">
        <w:fldChar w:fldCharType="begin" w:fldLock="1"/>
      </w:r>
      <w:r>
        <w:instrText xml:space="preserve"> PAGEREF _Toc97209137 \h </w:instrText>
      </w:r>
      <w:r w:rsidR="00235DCA">
        <w:fldChar w:fldCharType="separate"/>
      </w:r>
      <w:r>
        <w:t>56</w:t>
      </w:r>
      <w:r w:rsidR="00235DCA">
        <w:fldChar w:fldCharType="end"/>
      </w:r>
    </w:p>
    <w:p w:rsidR="00896B9E" w:rsidRDefault="00896B9E">
      <w:pPr>
        <w:pStyle w:val="22"/>
        <w:rPr>
          <w:rFonts w:asciiTheme="minorHAnsi" w:hAnsiTheme="minorHAnsi" w:cstheme="minorBidi"/>
          <w:sz w:val="22"/>
          <w:szCs w:val="22"/>
          <w:lang w:eastAsia="ja-JP"/>
        </w:rPr>
      </w:pPr>
      <w:r>
        <w:t>A.5</w:t>
      </w:r>
      <w:r>
        <w:rPr>
          <w:rFonts w:asciiTheme="minorHAnsi" w:hAnsiTheme="minorHAnsi" w:cstheme="minorBidi"/>
          <w:sz w:val="22"/>
          <w:szCs w:val="22"/>
        </w:rPr>
        <w:tab/>
      </w:r>
      <w:r>
        <w:rPr>
          <w:lang w:eastAsia="zh-CN"/>
        </w:rPr>
        <w:t>MSGG_N3GDelivery API</w:t>
      </w:r>
      <w:r>
        <w:tab/>
      </w:r>
      <w:r w:rsidR="00235DCA">
        <w:fldChar w:fldCharType="begin" w:fldLock="1"/>
      </w:r>
      <w:r>
        <w:instrText xml:space="preserve"> PAGEREF _Toc97209138 \h </w:instrText>
      </w:r>
      <w:r w:rsidR="00235DCA">
        <w:fldChar w:fldCharType="separate"/>
      </w:r>
      <w:r>
        <w:t>58</w:t>
      </w:r>
      <w:r w:rsidR="00235DCA">
        <w:fldChar w:fldCharType="end"/>
      </w:r>
    </w:p>
    <w:p w:rsidR="00896B9E" w:rsidRDefault="00896B9E" w:rsidP="00896B9E">
      <w:pPr>
        <w:pStyle w:val="80"/>
        <w:rPr>
          <w:rFonts w:asciiTheme="minorHAnsi" w:hAnsiTheme="minorHAnsi" w:cstheme="minorBidi"/>
          <w:b w:val="0"/>
          <w:szCs w:val="22"/>
          <w:lang w:eastAsia="ja-JP"/>
        </w:rPr>
      </w:pPr>
      <w:r>
        <w:t>Annex B (informative):</w:t>
      </w:r>
      <w:r>
        <w:tab/>
        <w:t>Change history</w:t>
      </w:r>
      <w:r>
        <w:tab/>
      </w:r>
      <w:r w:rsidR="00235DCA">
        <w:fldChar w:fldCharType="begin" w:fldLock="1"/>
      </w:r>
      <w:r>
        <w:instrText xml:space="preserve"> PAGEREF _Toc97209139 \h </w:instrText>
      </w:r>
      <w:r w:rsidR="00235DCA">
        <w:fldChar w:fldCharType="separate"/>
      </w:r>
      <w:r>
        <w:t>61</w:t>
      </w:r>
      <w:r w:rsidR="00235DCA">
        <w:fldChar w:fldCharType="end"/>
      </w:r>
    </w:p>
    <w:p w:rsidR="00080512" w:rsidRPr="004D3578" w:rsidRDefault="00235DCA">
      <w:r w:rsidRPr="004D3578">
        <w:rPr>
          <w:noProof/>
          <w:sz w:val="22"/>
        </w:rPr>
        <w:fldChar w:fldCharType="end"/>
      </w:r>
    </w:p>
    <w:p w:rsidR="0074026F" w:rsidRPr="007B600E" w:rsidRDefault="0074026F" w:rsidP="00704775"/>
    <w:p w:rsidR="00080512" w:rsidRDefault="00704775" w:rsidP="00905C5D">
      <w:pPr>
        <w:pStyle w:val="1"/>
      </w:pPr>
      <w:bookmarkStart w:id="16" w:name="foreword"/>
      <w:bookmarkEnd w:id="16"/>
      <w:r>
        <w:br w:type="page"/>
      </w:r>
      <w:bookmarkStart w:id="17" w:name="_Toc97208952"/>
      <w:r w:rsidR="00080512" w:rsidRPr="004D3578">
        <w:lastRenderedPageBreak/>
        <w:t>Foreword</w:t>
      </w:r>
      <w:bookmarkEnd w:id="17"/>
    </w:p>
    <w:p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rsidP="00905C5D">
      <w:pPr>
        <w:pStyle w:val="1"/>
      </w:pPr>
      <w:bookmarkStart w:id="19" w:name="introduction"/>
      <w:bookmarkEnd w:id="19"/>
      <w:r w:rsidRPr="004D3578">
        <w:br w:type="page"/>
      </w:r>
      <w:bookmarkStart w:id="20" w:name="scope"/>
      <w:bookmarkStart w:id="21" w:name="_Toc97208953"/>
      <w:bookmarkEnd w:id="20"/>
      <w:r w:rsidRPr="004D3578">
        <w:lastRenderedPageBreak/>
        <w:t>1</w:t>
      </w:r>
      <w:r w:rsidRPr="004D3578">
        <w:tab/>
        <w:t>Scope</w:t>
      </w:r>
      <w:bookmarkEnd w:id="21"/>
    </w:p>
    <w:p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905C5D">
      <w:pPr>
        <w:pStyle w:val="1"/>
      </w:pPr>
      <w:bookmarkStart w:id="23" w:name="_Toc97208954"/>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24" w:name="definitions"/>
      <w:bookmarkEnd w:id="24"/>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 xml:space="preserve">IETF RFC 6749: "The </w:t>
      </w:r>
      <w:proofErr w:type="spellStart"/>
      <w:r w:rsidRPr="0094055E">
        <w:t>OAuth</w:t>
      </w:r>
      <w:proofErr w:type="spellEnd"/>
      <w:r w:rsidRPr="0094055E">
        <w:t xml:space="preserve">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905C5D">
      <w:pPr>
        <w:pStyle w:val="1"/>
      </w:pPr>
      <w:bookmarkStart w:id="25" w:name="_Toc97208955"/>
      <w:r w:rsidRPr="004D3578">
        <w:t>3</w:t>
      </w:r>
      <w:r w:rsidRPr="004D3578">
        <w:tab/>
        <w:t>Definitions</w:t>
      </w:r>
      <w:r w:rsidR="00602AEA">
        <w:t xml:space="preserve"> of terms, symbols and abbreviations</w:t>
      </w:r>
      <w:bookmarkEnd w:id="25"/>
    </w:p>
    <w:p w:rsidR="00080512" w:rsidRPr="004D3578" w:rsidRDefault="00080512" w:rsidP="00905C5D">
      <w:pPr>
        <w:pStyle w:val="21"/>
      </w:pPr>
      <w:bookmarkStart w:id="26" w:name="_Toc9720895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B74C77">
        <w:t>TR</w:t>
      </w:r>
      <w:r w:rsidRPr="004D3578">
        <w:t> 21.905 [</w:t>
      </w:r>
      <w:r w:rsidR="004D3578" w:rsidRPr="004D3578">
        <w:t>1</w:t>
      </w:r>
      <w:r w:rsidRPr="004D3578">
        <w:t xml:space="preserve">] and the following apply. A term defined in the present document takes precedence over the definition of the same term, if any, in </w:t>
      </w:r>
      <w:r w:rsidR="00B74C77">
        <w:t>TR</w:t>
      </w:r>
      <w:r w:rsidRPr="004D3578">
        <w:t>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704775" w:rsidRPr="0094055E" w:rsidRDefault="00704775" w:rsidP="00704775">
      <w:r w:rsidRPr="0094055E">
        <w:t xml:space="preserve">For the purposes of the present document, the following terms and its definitions given in </w:t>
      </w:r>
      <w:r w:rsidR="00B74C77">
        <w:t>TS</w:t>
      </w:r>
      <w:r w:rsidRPr="0094055E">
        <w:t> 23.554 [</w:t>
      </w:r>
      <w:r w:rsidRPr="0094055E">
        <w:rPr>
          <w:lang w:eastAsia="zh-CN"/>
        </w:rPr>
        <w:t>2</w:t>
      </w:r>
      <w:r w:rsidRPr="0094055E">
        <w:t>] shall apply:</w:t>
      </w:r>
    </w:p>
    <w:p w:rsidR="00704775" w:rsidRPr="0094055E" w:rsidRDefault="00704775" w:rsidP="00C86CF6">
      <w:pPr>
        <w:pStyle w:val="EW"/>
        <w:rPr>
          <w:lang w:eastAsia="zh-CN"/>
        </w:rPr>
      </w:pPr>
      <w:r w:rsidRPr="0094055E">
        <w:rPr>
          <w:lang w:eastAsia="zh-CN"/>
        </w:rPr>
        <w:t>MSGin5G Service</w:t>
      </w:r>
    </w:p>
    <w:p w:rsidR="00704775" w:rsidRPr="0094055E" w:rsidRDefault="00704775" w:rsidP="00C86CF6">
      <w:pPr>
        <w:pStyle w:val="EW"/>
        <w:rPr>
          <w:lang w:eastAsia="zh-CN"/>
        </w:rPr>
      </w:pPr>
      <w:r w:rsidRPr="0094055E">
        <w:rPr>
          <w:lang w:eastAsia="zh-CN"/>
        </w:rPr>
        <w:t>MSGin5G message</w:t>
      </w:r>
    </w:p>
    <w:p w:rsidR="00704775" w:rsidRPr="0094055E" w:rsidRDefault="00704775" w:rsidP="00C86CF6">
      <w:pPr>
        <w:pStyle w:val="EW"/>
        <w:rPr>
          <w:lang w:eastAsia="zh-CN"/>
        </w:rPr>
      </w:pPr>
      <w:r w:rsidRPr="0094055E">
        <w:rPr>
          <w:lang w:eastAsia="zh-CN"/>
        </w:rPr>
        <w:t>MSGin5G UE</w:t>
      </w:r>
    </w:p>
    <w:p w:rsidR="00704775" w:rsidRPr="0094055E" w:rsidRDefault="00704775" w:rsidP="00C86CF6">
      <w:pPr>
        <w:pStyle w:val="EW"/>
        <w:rPr>
          <w:lang w:eastAsia="zh-CN"/>
        </w:rPr>
      </w:pPr>
      <w:r w:rsidRPr="0094055E">
        <w:rPr>
          <w:lang w:eastAsia="zh-CN"/>
        </w:rPr>
        <w:t>MSGin5G Group</w:t>
      </w:r>
    </w:p>
    <w:p w:rsidR="00704775" w:rsidRPr="0094055E" w:rsidRDefault="00704775" w:rsidP="00C86CF6">
      <w:pPr>
        <w:pStyle w:val="EW"/>
        <w:rPr>
          <w:lang w:eastAsia="zh-CN"/>
        </w:rPr>
      </w:pPr>
      <w:r w:rsidRPr="0094055E">
        <w:rPr>
          <w:lang w:eastAsia="zh-CN"/>
        </w:rPr>
        <w:t>MSGin5G Client</w:t>
      </w:r>
    </w:p>
    <w:p w:rsidR="00704775" w:rsidRPr="0094055E" w:rsidRDefault="00704775" w:rsidP="00C86CF6">
      <w:pPr>
        <w:pStyle w:val="EW"/>
        <w:rPr>
          <w:lang w:eastAsia="zh-CN"/>
        </w:rPr>
      </w:pPr>
      <w:r w:rsidRPr="0094055E">
        <w:rPr>
          <w:lang w:eastAsia="zh-CN"/>
        </w:rPr>
        <w:t>MSGin5G Server</w:t>
      </w:r>
    </w:p>
    <w:p w:rsidR="00704775" w:rsidRPr="0094055E" w:rsidRDefault="00704775" w:rsidP="00C86CF6">
      <w:pPr>
        <w:pStyle w:val="EW"/>
        <w:rPr>
          <w:lang w:eastAsia="zh-CN"/>
        </w:rPr>
      </w:pPr>
      <w:r w:rsidRPr="0094055E">
        <w:rPr>
          <w:lang w:eastAsia="zh-CN"/>
        </w:rPr>
        <w:t>Legacy 3GPP Message Gateway</w:t>
      </w:r>
    </w:p>
    <w:p w:rsidR="00704775" w:rsidRPr="0094055E" w:rsidRDefault="00704775" w:rsidP="00C86CF6">
      <w:pPr>
        <w:pStyle w:val="EW"/>
        <w:rPr>
          <w:lang w:eastAsia="zh-CN"/>
        </w:rPr>
      </w:pPr>
      <w:r w:rsidRPr="0094055E">
        <w:rPr>
          <w:lang w:eastAsia="zh-CN"/>
        </w:rPr>
        <w:t>Non-3GPP Message Gateway</w:t>
      </w:r>
    </w:p>
    <w:p w:rsidR="00704775" w:rsidRPr="0094055E" w:rsidRDefault="00704775" w:rsidP="00C86CF6">
      <w:pPr>
        <w:pStyle w:val="EW"/>
        <w:rPr>
          <w:lang w:eastAsia="zh-CN"/>
        </w:rPr>
      </w:pPr>
      <w:r w:rsidRPr="0094055E">
        <w:rPr>
          <w:lang w:eastAsia="zh-CN"/>
        </w:rPr>
        <w:t>Legacy 3GPP UE</w:t>
      </w:r>
    </w:p>
    <w:p w:rsidR="00704775" w:rsidRPr="0094055E" w:rsidRDefault="00704775" w:rsidP="00C86CF6">
      <w:pPr>
        <w:pStyle w:val="EW"/>
        <w:rPr>
          <w:lang w:eastAsia="zh-CN"/>
        </w:rPr>
      </w:pPr>
      <w:r w:rsidRPr="0094055E">
        <w:rPr>
          <w:lang w:eastAsia="zh-CN"/>
        </w:rPr>
        <w:t>Non-3GPP UE</w:t>
      </w:r>
    </w:p>
    <w:p w:rsidR="00704775" w:rsidRPr="0094055E" w:rsidRDefault="00704775" w:rsidP="00C86CF6">
      <w:pPr>
        <w:pStyle w:val="EW"/>
        <w:rPr>
          <w:lang w:eastAsia="zh-CN"/>
        </w:rPr>
      </w:pPr>
      <w:r w:rsidRPr="0094055E">
        <w:rPr>
          <w:lang w:eastAsia="zh-CN"/>
        </w:rPr>
        <w:t>Non-MSGin5G UE</w:t>
      </w:r>
    </w:p>
    <w:p w:rsidR="00704775" w:rsidRPr="0094055E" w:rsidRDefault="00704775" w:rsidP="00C86CF6">
      <w:pPr>
        <w:pStyle w:val="EW"/>
        <w:rPr>
          <w:lang w:eastAsia="zh-CN"/>
        </w:rPr>
      </w:pPr>
      <w:r w:rsidRPr="0094055E">
        <w:rPr>
          <w:lang w:eastAsia="zh-CN"/>
        </w:rPr>
        <w:t>Point-to-Point messaging</w:t>
      </w:r>
    </w:p>
    <w:p w:rsidR="00704775" w:rsidRPr="0094055E" w:rsidRDefault="00704775" w:rsidP="00C86CF6">
      <w:pPr>
        <w:pStyle w:val="EW"/>
        <w:rPr>
          <w:lang w:eastAsia="zh-CN"/>
        </w:rPr>
      </w:pPr>
      <w:r w:rsidRPr="0094055E">
        <w:rPr>
          <w:lang w:eastAsia="zh-CN"/>
        </w:rPr>
        <w:t>Point-to-Application messaging</w:t>
      </w:r>
    </w:p>
    <w:p w:rsidR="00704775" w:rsidRPr="0094055E" w:rsidRDefault="00704775" w:rsidP="00C86CF6">
      <w:pPr>
        <w:pStyle w:val="EW"/>
        <w:rPr>
          <w:lang w:eastAsia="zh-CN"/>
        </w:rPr>
      </w:pPr>
      <w:r w:rsidRPr="0094055E">
        <w:rPr>
          <w:lang w:eastAsia="zh-CN"/>
        </w:rPr>
        <w:t>Application-to-Point messaging</w:t>
      </w:r>
    </w:p>
    <w:p w:rsidR="00704775" w:rsidRPr="0094055E" w:rsidRDefault="00704775" w:rsidP="00C86CF6">
      <w:pPr>
        <w:pStyle w:val="EW"/>
        <w:rPr>
          <w:lang w:eastAsia="zh-CN"/>
        </w:rPr>
      </w:pPr>
      <w:r w:rsidRPr="0094055E">
        <w:rPr>
          <w:lang w:eastAsia="zh-CN"/>
        </w:rPr>
        <w:t>Group messaging</w:t>
      </w:r>
    </w:p>
    <w:p w:rsidR="00704775" w:rsidRPr="0094055E" w:rsidRDefault="00704775" w:rsidP="00C86CF6">
      <w:pPr>
        <w:pStyle w:val="EW"/>
        <w:rPr>
          <w:lang w:eastAsia="zh-CN"/>
        </w:rPr>
      </w:pPr>
      <w:r w:rsidRPr="0094055E">
        <w:rPr>
          <w:lang w:eastAsia="zh-CN"/>
        </w:rPr>
        <w:t>Broadcast messaging</w:t>
      </w:r>
    </w:p>
    <w:p w:rsidR="00704775" w:rsidRPr="0094055E" w:rsidRDefault="00704775" w:rsidP="00C86CF6">
      <w:pPr>
        <w:pStyle w:val="EW"/>
        <w:rPr>
          <w:lang w:eastAsia="zh-CN"/>
        </w:rPr>
      </w:pPr>
      <w:r w:rsidRPr="0094055E">
        <w:rPr>
          <w:lang w:eastAsia="zh-CN"/>
        </w:rPr>
        <w:t>Messaging Topic</w:t>
      </w:r>
    </w:p>
    <w:p w:rsidR="00080512" w:rsidRPr="004D3578" w:rsidRDefault="00080512" w:rsidP="00905C5D">
      <w:pPr>
        <w:pStyle w:val="21"/>
      </w:pPr>
      <w:bookmarkStart w:id="27" w:name="_Toc97208957"/>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rsidP="00905C5D">
      <w:pPr>
        <w:pStyle w:val="21"/>
      </w:pPr>
      <w:bookmarkStart w:id="28" w:name="_Toc97208958"/>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B74C77">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74C77">
        <w:t>TR</w:t>
      </w:r>
      <w:r w:rsidR="004D3578" w:rsidRPr="004D3578">
        <w:t> 21.905 [1</w:t>
      </w:r>
      <w:r w:rsidRPr="004D3578">
        <w:t>].</w:t>
      </w:r>
    </w:p>
    <w:p w:rsidR="00E63D1F" w:rsidRPr="0094055E" w:rsidRDefault="00E63D1F" w:rsidP="00E63D1F">
      <w:pPr>
        <w:pStyle w:val="EW"/>
      </w:pPr>
      <w:r w:rsidRPr="0094055E">
        <w:t>AS</w:t>
      </w:r>
      <w:r w:rsidRPr="0094055E">
        <w:tab/>
        <w:t>Application Server</w:t>
      </w:r>
    </w:p>
    <w:p w:rsidR="00E63D1F" w:rsidRPr="0094055E" w:rsidRDefault="00E63D1F" w:rsidP="00E63D1F">
      <w:pPr>
        <w:pStyle w:val="EW"/>
      </w:pPr>
      <w:r w:rsidRPr="0094055E">
        <w:t>CAPIF</w:t>
      </w:r>
      <w:r w:rsidRPr="0094055E">
        <w:tab/>
        <w:t>Common API Framework</w:t>
      </w:r>
    </w:p>
    <w:p w:rsidR="00E63D1F" w:rsidRPr="0094055E" w:rsidRDefault="00E63D1F" w:rsidP="00E63D1F">
      <w:pPr>
        <w:pStyle w:val="EW"/>
      </w:pPr>
      <w:bookmarkStart w:id="29" w:name="OLE_LINK41"/>
      <w:r w:rsidRPr="0094055E">
        <w:t>MSG-C</w:t>
      </w:r>
      <w:bookmarkEnd w:id="29"/>
      <w:r w:rsidRPr="0094055E">
        <w:tab/>
        <w:t>MSGin5G Client</w:t>
      </w:r>
    </w:p>
    <w:p w:rsidR="00E63D1F" w:rsidRPr="0094055E" w:rsidRDefault="00E63D1F" w:rsidP="00E63D1F">
      <w:pPr>
        <w:pStyle w:val="EW"/>
      </w:pPr>
      <w:r w:rsidRPr="0094055E">
        <w:t>MSG-S</w:t>
      </w:r>
      <w:r w:rsidRPr="0094055E">
        <w:tab/>
        <w:t>MSGin5G Server</w:t>
      </w:r>
    </w:p>
    <w:p w:rsidR="00E63D1F" w:rsidRPr="0094055E" w:rsidRDefault="00E63D1F" w:rsidP="00E63D1F">
      <w:pPr>
        <w:pStyle w:val="EW"/>
      </w:pPr>
      <w:r w:rsidRPr="0094055E">
        <w:t>NIDD</w:t>
      </w:r>
      <w:r w:rsidRPr="0094055E">
        <w:tab/>
        <w:t>Non IP Data Delivery</w:t>
      </w:r>
    </w:p>
    <w:p w:rsidR="00080512" w:rsidRDefault="00E63D1F">
      <w:pPr>
        <w:pStyle w:val="EW"/>
      </w:pPr>
      <w:r w:rsidRPr="0094055E">
        <w:t>SEAL</w:t>
      </w:r>
      <w:r w:rsidRPr="0094055E">
        <w:tab/>
        <w:t>Service Enabler Architecture Layer for Verticals</w:t>
      </w:r>
    </w:p>
    <w:p w:rsidR="00970429" w:rsidRPr="004D3578" w:rsidRDefault="00970429">
      <w:pPr>
        <w:pStyle w:val="EW"/>
      </w:pPr>
    </w:p>
    <w:p w:rsidR="00080512" w:rsidRPr="004D3578" w:rsidRDefault="00080512" w:rsidP="00905C5D">
      <w:pPr>
        <w:pStyle w:val="1"/>
      </w:pPr>
      <w:bookmarkStart w:id="30" w:name="clause4"/>
      <w:bookmarkStart w:id="31" w:name="_Toc97208959"/>
      <w:bookmarkEnd w:id="30"/>
      <w:r w:rsidRPr="004D3578">
        <w:lastRenderedPageBreak/>
        <w:t>4</w:t>
      </w:r>
      <w:r w:rsidRPr="004D3578">
        <w:tab/>
      </w:r>
      <w:r w:rsidR="00E63D1F">
        <w:t>Overview</w:t>
      </w:r>
      <w:bookmarkEnd w:id="31"/>
    </w:p>
    <w:p w:rsidR="009B50E0" w:rsidRPr="0094055E" w:rsidRDefault="009B50E0" w:rsidP="009B50E0">
      <w:pPr>
        <w:rPr>
          <w:lang w:eastAsia="zh-CN"/>
        </w:rPr>
      </w:pPr>
      <w:bookmarkStart w:id="32" w:name="startOfAnnexes"/>
      <w:bookmarkEnd w:id="32"/>
      <w:r w:rsidRPr="0094055E">
        <w:rPr>
          <w:lang w:eastAsia="zh-CN"/>
        </w:rPr>
        <w:t xml:space="preserve">The MSGin5G Service is designed and optimized for massive </w:t>
      </w:r>
      <w:proofErr w:type="spellStart"/>
      <w:r w:rsidRPr="0094055E">
        <w:rPr>
          <w:lang w:eastAsia="zh-CN"/>
        </w:rPr>
        <w:t>IoT</w:t>
      </w:r>
      <w:proofErr w:type="spellEnd"/>
      <w:r w:rsidRPr="0094055E">
        <w:rPr>
          <w:lang w:eastAsia="zh-CN"/>
        </w:rPr>
        <w:t xml:space="preserve"> device communication including thing-to-thing communication and person-to-thing communication and provides messaging capability in 5GS with messaging communication models including point-to-point, application-to-point, group and broadcast messaging.</w:t>
      </w:r>
    </w:p>
    <w:p w:rsidR="009B50E0" w:rsidRPr="0094055E" w:rsidRDefault="00B74C77" w:rsidP="009B50E0">
      <w:pPr>
        <w:rPr>
          <w:lang w:eastAsia="zh-CN"/>
        </w:rPr>
      </w:pPr>
      <w:r>
        <w:t>TS</w:t>
      </w:r>
      <w:r w:rsidR="009B50E0" w:rsidRPr="0094055E">
        <w:t> 23.554 [</w:t>
      </w:r>
      <w:r w:rsidR="009B50E0" w:rsidRPr="0094055E">
        <w:rPr>
          <w:lang w:eastAsia="zh-CN"/>
        </w:rPr>
        <w:t>2</w:t>
      </w:r>
      <w:r w:rsidR="009B50E0"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services offered by MSGin5G servers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Server-side functionality with the sending and receiving of messages to/from Application Servers and/or other MSGin5G Service endpoints on other UEs, provided by MSGin5G server.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905C5D">
      <w:pPr>
        <w:pStyle w:val="1"/>
      </w:pPr>
      <w:bookmarkStart w:id="33" w:name="_Toc83768234"/>
      <w:bookmarkStart w:id="34" w:name="_Toc93878862"/>
      <w:bookmarkStart w:id="35" w:name="_Toc96996654"/>
      <w:bookmarkStart w:id="36" w:name="_Toc97197060"/>
      <w:bookmarkStart w:id="37" w:name="_Toc97208960"/>
      <w:r w:rsidRPr="0094055E">
        <w:rPr>
          <w:lang w:eastAsia="zh-CN"/>
        </w:rPr>
        <w:t>5</w:t>
      </w:r>
      <w:r w:rsidRPr="0094055E">
        <w:rPr>
          <w:lang w:eastAsia="zh-CN"/>
        </w:rPr>
        <w:tab/>
      </w:r>
      <w:r w:rsidRPr="0094055E">
        <w:t>Services offered by the MSGin5G Servers</w:t>
      </w:r>
      <w:bookmarkEnd w:id="33"/>
      <w:bookmarkEnd w:id="34"/>
      <w:bookmarkEnd w:id="35"/>
      <w:bookmarkEnd w:id="36"/>
      <w:bookmarkEnd w:id="37"/>
    </w:p>
    <w:p w:rsidR="00FF0DE4" w:rsidRPr="0094055E" w:rsidRDefault="00FF0DE4" w:rsidP="00905C5D">
      <w:pPr>
        <w:pStyle w:val="21"/>
        <w:rPr>
          <w:lang w:eastAsia="zh-CN"/>
        </w:rPr>
      </w:pPr>
      <w:bookmarkStart w:id="38" w:name="_Toc83768235"/>
      <w:bookmarkStart w:id="39" w:name="_Toc93878863"/>
      <w:bookmarkStart w:id="40" w:name="_Toc96996655"/>
      <w:bookmarkStart w:id="41" w:name="_Toc97197061"/>
      <w:bookmarkStart w:id="42" w:name="_Toc97208961"/>
      <w:r w:rsidRPr="0094055E">
        <w:t>5.1</w:t>
      </w:r>
      <w:r w:rsidRPr="0094055E">
        <w:tab/>
      </w:r>
      <w:r w:rsidRPr="0094055E">
        <w:rPr>
          <w:lang w:eastAsia="zh-CN"/>
        </w:rPr>
        <w:t>Introduction</w:t>
      </w:r>
      <w:bookmarkEnd w:id="38"/>
      <w:bookmarkEnd w:id="39"/>
      <w:bookmarkEnd w:id="40"/>
      <w:bookmarkEnd w:id="41"/>
      <w:bookmarkEnd w:id="42"/>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server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FF0DE4" w:rsidRPr="0094055E" w:rsidRDefault="00FF0DE4" w:rsidP="00905C5D">
      <w:pPr>
        <w:pStyle w:val="TH"/>
        <w:outlineLvl w:val="0"/>
      </w:pPr>
      <w:r w:rsidRPr="0094055E">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FF0DE4" w:rsidRPr="0094055E" w:rsidTr="00E34AC5">
        <w:tc>
          <w:tcPr>
            <w:tcW w:w="1996" w:type="dxa"/>
            <w:tcBorders>
              <w:bottom w:val="single" w:sz="4" w:space="0" w:color="auto"/>
            </w:tcBorders>
            <w:shd w:val="clear" w:color="auto" w:fill="D9D9D9"/>
          </w:tcPr>
          <w:p w:rsidR="00FF0DE4" w:rsidRPr="0094055E" w:rsidRDefault="00FF0DE4" w:rsidP="002B00DE">
            <w:pPr>
              <w:pStyle w:val="TAH"/>
            </w:pPr>
            <w:r w:rsidRPr="0094055E">
              <w:t>Service Name</w:t>
            </w:r>
          </w:p>
        </w:tc>
        <w:tc>
          <w:tcPr>
            <w:tcW w:w="3332" w:type="dxa"/>
            <w:shd w:val="clear" w:color="auto" w:fill="D9D9D9"/>
          </w:tcPr>
          <w:p w:rsidR="00FF0DE4" w:rsidRPr="0094055E" w:rsidRDefault="00FF0DE4" w:rsidP="002B00DE">
            <w:pPr>
              <w:pStyle w:val="TAH"/>
            </w:pPr>
            <w:r w:rsidRPr="0094055E">
              <w:t>Service Operations</w:t>
            </w:r>
          </w:p>
        </w:tc>
        <w:tc>
          <w:tcPr>
            <w:tcW w:w="2790" w:type="dxa"/>
            <w:shd w:val="clear" w:color="auto" w:fill="D9D9D9"/>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D9D9D9"/>
          </w:tcPr>
          <w:p w:rsidR="00FF0DE4" w:rsidRPr="0094055E" w:rsidRDefault="00FF0DE4" w:rsidP="002B00DE">
            <w:pPr>
              <w:pStyle w:val="TAH"/>
            </w:pPr>
            <w:r w:rsidRPr="0094055E">
              <w:t>Example Consumer(s)</w:t>
            </w:r>
          </w:p>
        </w:tc>
      </w:tr>
      <w:tr w:rsidR="00FF0DE4" w:rsidRPr="0094055E" w:rsidTr="002B00DE">
        <w:tc>
          <w:tcPr>
            <w:tcW w:w="1996" w:type="dxa"/>
            <w:vMerge w:val="restart"/>
          </w:tcPr>
          <w:p w:rsidR="00FF0DE4" w:rsidRPr="0094055E" w:rsidRDefault="00FF0DE4" w:rsidP="002B00DE">
            <w:pPr>
              <w:pStyle w:val="TAL"/>
            </w:pPr>
            <w:proofErr w:type="spellStart"/>
            <w:r w:rsidRPr="0094055E">
              <w:t>MSGS_ASRegistration</w:t>
            </w:r>
            <w:proofErr w:type="spellEnd"/>
          </w:p>
        </w:tc>
        <w:tc>
          <w:tcPr>
            <w:tcW w:w="3332" w:type="dxa"/>
          </w:tcPr>
          <w:p w:rsidR="00FF0DE4" w:rsidRPr="0094055E" w:rsidRDefault="00FF0DE4" w:rsidP="002B00DE">
            <w:pPr>
              <w:pStyle w:val="TAL"/>
            </w:pPr>
            <w:proofErr w:type="spellStart"/>
            <w:r w:rsidRPr="0094055E">
              <w:t>MSGS_ASRegistration_Request</w:t>
            </w:r>
            <w:proofErr w:type="spellEnd"/>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2B00DE">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MSGS_ASRegistration_Deregister</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2B00DE">
        <w:tc>
          <w:tcPr>
            <w:tcW w:w="1996" w:type="dxa"/>
            <w:vMerge w:val="restart"/>
          </w:tcPr>
          <w:p w:rsidR="00FF0DE4" w:rsidRPr="0094055E" w:rsidRDefault="00FF0DE4" w:rsidP="002B00DE">
            <w:pPr>
              <w:pStyle w:val="TAL"/>
            </w:pPr>
            <w:proofErr w:type="spellStart"/>
            <w:r w:rsidRPr="0094055E">
              <w:t>MSGS_MSGDelivery</w:t>
            </w:r>
            <w:proofErr w:type="spellEnd"/>
          </w:p>
        </w:tc>
        <w:tc>
          <w:tcPr>
            <w:tcW w:w="3332" w:type="dxa"/>
          </w:tcPr>
          <w:p w:rsidR="00FF0DE4" w:rsidRPr="0094055E" w:rsidRDefault="00FF0DE4" w:rsidP="002B00DE">
            <w:pPr>
              <w:pStyle w:val="TAL"/>
            </w:pPr>
            <w:proofErr w:type="spellStart"/>
            <w:r w:rsidRPr="0094055E">
              <w:t>MSGS_MSGDelivery_ASODelivery</w:t>
            </w:r>
            <w:proofErr w:type="spellEnd"/>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2B00DE">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MSGS_MSGDelivery_ASODeliveryReport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2B00DE">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2B00DE">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FF0DE4" w:rsidRPr="0094055E" w:rsidRDefault="00FF0DE4" w:rsidP="00905C5D">
      <w:pPr>
        <w:pStyle w:val="TH"/>
        <w:outlineLvl w:val="0"/>
      </w:pPr>
      <w:r w:rsidRPr="0094055E">
        <w:t>Table 5.1-2: API Descriptions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1470"/>
      </w:tblGrid>
      <w:tr w:rsidR="00FF0DE4" w:rsidRPr="0094055E" w:rsidTr="00E34AC5">
        <w:tc>
          <w:tcPr>
            <w:tcW w:w="2087" w:type="dxa"/>
            <w:shd w:val="clear" w:color="auto" w:fill="D9D9D9"/>
          </w:tcPr>
          <w:p w:rsidR="00FF0DE4" w:rsidRPr="0094055E" w:rsidRDefault="00FF0DE4" w:rsidP="002B00DE">
            <w:pPr>
              <w:pStyle w:val="TAH"/>
            </w:pPr>
            <w:r w:rsidRPr="0094055E">
              <w:t>Service Name</w:t>
            </w:r>
          </w:p>
        </w:tc>
        <w:tc>
          <w:tcPr>
            <w:tcW w:w="885" w:type="dxa"/>
            <w:shd w:val="clear" w:color="auto" w:fill="D9D9D9"/>
          </w:tcPr>
          <w:p w:rsidR="00FF0DE4" w:rsidRPr="0094055E" w:rsidRDefault="00FF0DE4" w:rsidP="002B00DE">
            <w:pPr>
              <w:pStyle w:val="TAH"/>
            </w:pPr>
            <w:r w:rsidRPr="0094055E">
              <w:t>Clause</w:t>
            </w:r>
          </w:p>
        </w:tc>
        <w:tc>
          <w:tcPr>
            <w:tcW w:w="1701" w:type="dxa"/>
            <w:shd w:val="clear" w:color="auto" w:fill="D9D9D9"/>
          </w:tcPr>
          <w:p w:rsidR="00FF0DE4" w:rsidRPr="0094055E" w:rsidRDefault="00FF0DE4" w:rsidP="002B00DE">
            <w:pPr>
              <w:pStyle w:val="TAH"/>
            </w:pPr>
            <w:r w:rsidRPr="0094055E">
              <w:t>Description</w:t>
            </w:r>
          </w:p>
        </w:tc>
        <w:tc>
          <w:tcPr>
            <w:tcW w:w="3209" w:type="dxa"/>
            <w:shd w:val="clear" w:color="auto" w:fill="D9D9D9"/>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auto" w:fill="D9D9D9"/>
          </w:tcPr>
          <w:p w:rsidR="00FF0DE4" w:rsidRPr="0094055E" w:rsidRDefault="00FF0DE4" w:rsidP="002B00DE">
            <w:pPr>
              <w:pStyle w:val="TAH"/>
            </w:pPr>
            <w:proofErr w:type="spellStart"/>
            <w:r w:rsidRPr="0094055E">
              <w:t>apiName</w:t>
            </w:r>
            <w:proofErr w:type="spellEnd"/>
          </w:p>
        </w:tc>
        <w:tc>
          <w:tcPr>
            <w:tcW w:w="1470" w:type="dxa"/>
            <w:shd w:val="clear" w:color="auto" w:fill="D9D9D9"/>
          </w:tcPr>
          <w:p w:rsidR="00FF0DE4" w:rsidRPr="0094055E" w:rsidRDefault="00FF0DE4" w:rsidP="002B00DE">
            <w:pPr>
              <w:pStyle w:val="TAH"/>
            </w:pPr>
            <w:r w:rsidRPr="0094055E">
              <w:t>Annex</w:t>
            </w:r>
          </w:p>
        </w:tc>
      </w:tr>
      <w:tr w:rsidR="00FF0DE4" w:rsidRPr="0094055E" w:rsidTr="00E34AC5">
        <w:tc>
          <w:tcPr>
            <w:tcW w:w="2087" w:type="dxa"/>
            <w:shd w:val="clear" w:color="auto" w:fill="auto"/>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FF0DE4" w:rsidP="002B00DE">
            <w:pPr>
              <w:pStyle w:val="TAL"/>
            </w:pPr>
            <w:proofErr w:type="spellStart"/>
            <w:r w:rsidRPr="0094055E">
              <w:rPr>
                <w:szCs w:val="18"/>
              </w:rPr>
              <w:t>msgs_asregistration</w:t>
            </w:r>
            <w:proofErr w:type="spellEnd"/>
          </w:p>
        </w:tc>
        <w:tc>
          <w:tcPr>
            <w:tcW w:w="1470" w:type="dxa"/>
            <w:shd w:val="clear" w:color="auto" w:fill="auto"/>
          </w:tcPr>
          <w:p w:rsidR="00FF0DE4" w:rsidRPr="0094055E" w:rsidRDefault="00FF0DE4" w:rsidP="002B00DE">
            <w:pPr>
              <w:pStyle w:val="TAL"/>
            </w:pPr>
            <w:r w:rsidRPr="0094055E">
              <w:t>A.2</w:t>
            </w:r>
          </w:p>
        </w:tc>
      </w:tr>
      <w:tr w:rsidR="00FF0DE4" w:rsidRPr="0094055E" w:rsidTr="00E34AC5">
        <w:tc>
          <w:tcPr>
            <w:tcW w:w="2087" w:type="dxa"/>
            <w:shd w:val="clear" w:color="auto" w:fill="auto"/>
          </w:tcPr>
          <w:p w:rsidR="00FF0DE4" w:rsidRPr="0094055E" w:rsidRDefault="00FF0DE4" w:rsidP="002B00DE">
            <w:pPr>
              <w:pStyle w:val="TAL"/>
            </w:pPr>
            <w:proofErr w:type="spellStart"/>
            <w:r w:rsidRPr="0094055E">
              <w:t>MSGS_MSGDelivery</w:t>
            </w:r>
            <w:proofErr w:type="spellEnd"/>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FF0DE4" w:rsidP="002B00DE">
            <w:pPr>
              <w:pStyle w:val="TAL"/>
            </w:pPr>
            <w:proofErr w:type="spellStart"/>
            <w:r w:rsidRPr="0094055E">
              <w:t>msgs_msgdelivery</w:t>
            </w:r>
            <w:proofErr w:type="spellEnd"/>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905C5D">
      <w:pPr>
        <w:pStyle w:val="21"/>
        <w:rPr>
          <w:lang w:eastAsia="zh-CN"/>
        </w:rPr>
      </w:pPr>
      <w:bookmarkStart w:id="43" w:name="_Toc97197062"/>
      <w:bookmarkStart w:id="44" w:name="_Toc97208962"/>
      <w:r w:rsidRPr="0094055E">
        <w:rPr>
          <w:lang w:eastAsia="zh-CN"/>
        </w:rPr>
        <w:lastRenderedPageBreak/>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43"/>
      <w:bookmarkEnd w:id="44"/>
    </w:p>
    <w:p w:rsidR="000C6864" w:rsidRPr="0094055E" w:rsidRDefault="000C6864" w:rsidP="00905C5D">
      <w:pPr>
        <w:pStyle w:val="31"/>
      </w:pPr>
      <w:bookmarkStart w:id="45" w:name="_Toc83768237"/>
      <w:bookmarkStart w:id="46" w:name="_Toc93878865"/>
      <w:bookmarkStart w:id="47" w:name="_Toc96996657"/>
      <w:bookmarkStart w:id="48" w:name="_Toc97197063"/>
      <w:bookmarkStart w:id="49" w:name="_Toc97208963"/>
      <w:r w:rsidRPr="0094055E">
        <w:t>5.</w:t>
      </w:r>
      <w:r w:rsidRPr="0094055E">
        <w:rPr>
          <w:lang w:eastAsia="zh-CN"/>
        </w:rPr>
        <w:t>2</w:t>
      </w:r>
      <w:r w:rsidRPr="0094055E">
        <w:t>.1</w:t>
      </w:r>
      <w:r w:rsidRPr="0094055E">
        <w:tab/>
        <w:t>Service Description</w:t>
      </w:r>
      <w:bookmarkEnd w:id="45"/>
      <w:bookmarkEnd w:id="46"/>
      <w:bookmarkEnd w:id="47"/>
      <w:bookmarkEnd w:id="48"/>
      <w:bookmarkEnd w:id="49"/>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w:t>
      </w:r>
      <w:r w:rsidR="00B74C77">
        <w:rPr>
          <w:lang w:eastAsia="zh-CN"/>
        </w:rPr>
        <w:t>TS</w:t>
      </w:r>
      <w:r w:rsidRPr="0094055E">
        <w:rPr>
          <w:lang w:eastAsia="zh-CN"/>
        </w:rPr>
        <w:t> 23.554 [2], allows an AS via Mm5s interface to register, and deregister at a given MSGin5G Server.</w:t>
      </w:r>
    </w:p>
    <w:p w:rsidR="000C6864" w:rsidRPr="0094055E" w:rsidRDefault="000C6864" w:rsidP="00905C5D">
      <w:pPr>
        <w:pStyle w:val="31"/>
        <w:rPr>
          <w:lang w:eastAsia="zh-CN"/>
        </w:rPr>
      </w:pPr>
      <w:bookmarkStart w:id="50" w:name="_Toc83768238"/>
      <w:bookmarkStart w:id="51" w:name="_Toc93878866"/>
      <w:bookmarkStart w:id="52" w:name="_Toc96996658"/>
      <w:bookmarkStart w:id="53" w:name="_Toc97197064"/>
      <w:bookmarkStart w:id="54" w:name="_Toc97208964"/>
      <w:r w:rsidRPr="0094055E">
        <w:t>5.</w:t>
      </w:r>
      <w:r w:rsidRPr="0094055E">
        <w:rPr>
          <w:lang w:eastAsia="zh-CN"/>
        </w:rPr>
        <w:t>2</w:t>
      </w:r>
      <w:r w:rsidRPr="0094055E">
        <w:t>.2</w:t>
      </w:r>
      <w:r w:rsidRPr="0094055E">
        <w:tab/>
        <w:t>Service Operations</w:t>
      </w:r>
      <w:bookmarkEnd w:id="50"/>
      <w:bookmarkEnd w:id="51"/>
      <w:bookmarkEnd w:id="52"/>
      <w:bookmarkEnd w:id="53"/>
      <w:bookmarkEnd w:id="54"/>
    </w:p>
    <w:p w:rsidR="000C6864" w:rsidRPr="0094055E" w:rsidRDefault="000C6864" w:rsidP="00905C5D">
      <w:pPr>
        <w:pStyle w:val="41"/>
      </w:pPr>
      <w:bookmarkStart w:id="55" w:name="_Toc83768239"/>
      <w:bookmarkStart w:id="56" w:name="_Toc93878867"/>
      <w:bookmarkStart w:id="57" w:name="_Toc96996659"/>
      <w:bookmarkStart w:id="58" w:name="_Toc97197065"/>
      <w:bookmarkStart w:id="59" w:name="_Toc97208965"/>
      <w:r w:rsidRPr="0094055E">
        <w:t>5.</w:t>
      </w:r>
      <w:r w:rsidRPr="0094055E">
        <w:rPr>
          <w:lang w:eastAsia="zh-CN"/>
        </w:rPr>
        <w:t>2</w:t>
      </w:r>
      <w:r w:rsidRPr="0094055E">
        <w:t>.2.1</w:t>
      </w:r>
      <w:r w:rsidRPr="0094055E">
        <w:tab/>
        <w:t>Introduction</w:t>
      </w:r>
      <w:bookmarkEnd w:id="55"/>
      <w:bookmarkEnd w:id="56"/>
      <w:bookmarkEnd w:id="57"/>
      <w:bookmarkEnd w:id="58"/>
      <w:bookmarkEnd w:id="59"/>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0C6864" w:rsidRPr="0094055E" w:rsidRDefault="000C6864" w:rsidP="00905C5D">
      <w:pPr>
        <w:pStyle w:val="TH"/>
        <w:outlineLvl w:val="0"/>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C6864" w:rsidRPr="0094055E" w:rsidTr="002B00DE">
        <w:trPr>
          <w:jc w:val="center"/>
        </w:trPr>
        <w:tc>
          <w:tcPr>
            <w:tcW w:w="3260" w:type="dxa"/>
            <w:shd w:val="clear" w:color="auto" w:fill="D9D9D9"/>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auto" w:fill="D9D9D9"/>
          </w:tcPr>
          <w:p w:rsidR="000C6864" w:rsidRPr="0094055E" w:rsidRDefault="000C6864" w:rsidP="002B00DE">
            <w:pPr>
              <w:pStyle w:val="TAH"/>
              <w:rPr>
                <w:kern w:val="2"/>
                <w:szCs w:val="22"/>
              </w:rPr>
            </w:pPr>
            <w:r w:rsidRPr="0094055E">
              <w:rPr>
                <w:kern w:val="2"/>
                <w:szCs w:val="22"/>
              </w:rPr>
              <w:t>Description</w:t>
            </w:r>
          </w:p>
        </w:tc>
        <w:tc>
          <w:tcPr>
            <w:tcW w:w="1565" w:type="dxa"/>
            <w:shd w:val="clear" w:color="auto" w:fill="D9D9D9"/>
          </w:tcPr>
          <w:p w:rsidR="000C6864" w:rsidRPr="0094055E" w:rsidRDefault="000C6864" w:rsidP="002B00DE">
            <w:pPr>
              <w:pStyle w:val="TAH"/>
              <w:rPr>
                <w:kern w:val="2"/>
                <w:szCs w:val="22"/>
              </w:rPr>
            </w:pPr>
            <w:r w:rsidRPr="0094055E">
              <w:rPr>
                <w:kern w:val="2"/>
                <w:szCs w:val="22"/>
              </w:rPr>
              <w:t>Initiated by</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rsidR="000C6864" w:rsidRPr="0094055E" w:rsidRDefault="000C6864" w:rsidP="002B00DE">
            <w:pPr>
              <w:pStyle w:val="TAL"/>
              <w:rPr>
                <w:kern w:val="2"/>
                <w:szCs w:val="22"/>
              </w:rPr>
            </w:pPr>
            <w:r w:rsidRPr="0094055E">
              <w:rPr>
                <w:kern w:val="2"/>
                <w:szCs w:val="22"/>
              </w:rPr>
              <w:t xml:space="preserve">This service operation is used by the AS to deregister itself from </w:t>
            </w:r>
            <w:proofErr w:type="gramStart"/>
            <w:r w:rsidRPr="0094055E">
              <w:rPr>
                <w:kern w:val="2"/>
                <w:szCs w:val="22"/>
              </w:rPr>
              <w:t>a</w:t>
            </w:r>
            <w:proofErr w:type="gramEnd"/>
            <w:r w:rsidRPr="0094055E">
              <w:rPr>
                <w:kern w:val="2"/>
                <w:szCs w:val="22"/>
              </w:rPr>
              <w:t xml:space="preserve">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905C5D">
      <w:pPr>
        <w:pStyle w:val="41"/>
      </w:pPr>
      <w:bookmarkStart w:id="60" w:name="_Toc83768240"/>
      <w:bookmarkStart w:id="61" w:name="_Toc93878868"/>
      <w:bookmarkStart w:id="62" w:name="_Toc96996660"/>
      <w:bookmarkStart w:id="63" w:name="_Toc97197066"/>
      <w:bookmarkStart w:id="64" w:name="_Toc97208966"/>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60"/>
      <w:bookmarkEnd w:id="61"/>
      <w:bookmarkEnd w:id="62"/>
      <w:bookmarkEnd w:id="63"/>
      <w:bookmarkEnd w:id="64"/>
      <w:proofErr w:type="spellEnd"/>
      <w:r w:rsidRPr="0094055E">
        <w:rPr>
          <w:lang w:eastAsia="zh-CN"/>
        </w:rPr>
        <w:t xml:space="preserve"> </w:t>
      </w:r>
    </w:p>
    <w:p w:rsidR="000C6864" w:rsidRPr="0094055E" w:rsidRDefault="000C6864" w:rsidP="000C6864">
      <w:pPr>
        <w:pStyle w:val="51"/>
      </w:pPr>
      <w:bookmarkStart w:id="65" w:name="_Toc83768241"/>
      <w:bookmarkStart w:id="66" w:name="_Toc93878869"/>
      <w:bookmarkStart w:id="67" w:name="_Toc96996661"/>
      <w:bookmarkStart w:id="68" w:name="_Toc97197067"/>
      <w:bookmarkStart w:id="69" w:name="_Toc97208967"/>
      <w:r w:rsidRPr="0094055E">
        <w:t>5.</w:t>
      </w:r>
      <w:r w:rsidRPr="0094055E">
        <w:rPr>
          <w:lang w:eastAsia="zh-CN"/>
        </w:rPr>
        <w:t>2</w:t>
      </w:r>
      <w:r w:rsidRPr="0094055E">
        <w:t>.2.2.1</w:t>
      </w:r>
      <w:r w:rsidRPr="0094055E">
        <w:tab/>
        <w:t>General</w:t>
      </w:r>
      <w:bookmarkEnd w:id="65"/>
      <w:bookmarkEnd w:id="66"/>
      <w:bookmarkEnd w:id="67"/>
      <w:bookmarkEnd w:id="68"/>
      <w:bookmarkEnd w:id="69"/>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70" w:name="_Toc83768242"/>
      <w:bookmarkStart w:id="71" w:name="_Toc93878870"/>
      <w:bookmarkStart w:id="72" w:name="_Toc96996662"/>
      <w:bookmarkStart w:id="73" w:name="_Toc97197068"/>
      <w:bookmarkStart w:id="74" w:name="_Toc97208968"/>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70"/>
      <w:bookmarkEnd w:id="71"/>
      <w:bookmarkEnd w:id="72"/>
      <w:bookmarkEnd w:id="73"/>
      <w:bookmarkEnd w:id="74"/>
    </w:p>
    <w:p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proofErr w:type="gramStart"/>
      <w:r w:rsidRPr="0094055E">
        <w:t>process</w:t>
      </w:r>
      <w:proofErr w:type="gramEnd"/>
      <w:r w:rsidRPr="0094055E">
        <w:t xml:space="preserve"> the AS registration request information;</w:t>
      </w:r>
    </w:p>
    <w:p w:rsidR="000C6864" w:rsidRPr="0094055E" w:rsidRDefault="000C6864" w:rsidP="000C6864">
      <w:pPr>
        <w:pStyle w:val="B10"/>
      </w:pPr>
      <w:r w:rsidRPr="0094055E">
        <w:t>2.</w:t>
      </w:r>
      <w:r w:rsidRPr="0094055E">
        <w:rPr>
          <w:lang w:eastAsia="zh-CN"/>
        </w:rPr>
        <w:tab/>
      </w:r>
      <w:proofErr w:type="gramStart"/>
      <w:r w:rsidRPr="0094055E">
        <w:t>verify</w:t>
      </w:r>
      <w:proofErr w:type="gramEnd"/>
      <w:r w:rsidRPr="0094055E">
        <w:t xml:space="preserve">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proofErr w:type="gramStart"/>
      <w:r w:rsidRPr="0094055E">
        <w:t>if</w:t>
      </w:r>
      <w:proofErr w:type="gramEnd"/>
      <w:r w:rsidRPr="0094055E">
        <w:t xml:space="preserve"> the AS is authorized to register to MSGin5G Server, then the MSGin5G Server shall:</w:t>
      </w:r>
    </w:p>
    <w:p w:rsidR="000C6864" w:rsidRPr="0094055E" w:rsidRDefault="000C6864" w:rsidP="000C6864">
      <w:pPr>
        <w:pStyle w:val="B2"/>
      </w:pPr>
      <w:proofErr w:type="gramStart"/>
      <w:r w:rsidRPr="0094055E">
        <w:t>a</w:t>
      </w:r>
      <w:proofErr w:type="gramEnd"/>
      <w:r w:rsidRPr="0094055E">
        <w:t>.</w:t>
      </w:r>
      <w:r w:rsidRPr="0094055E">
        <w:rPr>
          <w:lang w:eastAsia="zh-CN"/>
        </w:rPr>
        <w:tab/>
      </w:r>
      <w:r w:rsidRPr="0094055E">
        <w:t>store the AS registration information and create a new resource with the AS</w:t>
      </w:r>
      <w:bookmarkStart w:id="75" w:name="OLE_LINK18"/>
      <w:r w:rsidRPr="0094055E">
        <w:t xml:space="preserve"> registration information</w:t>
      </w:r>
      <w:bookmarkEnd w:id="75"/>
      <w:r w:rsidRPr="0094055E">
        <w:t xml:space="preserve"> as specified in clause</w:t>
      </w:r>
      <w:r>
        <w:t> </w:t>
      </w:r>
      <w:r w:rsidRPr="0094055E">
        <w:t>8.1.2.1; and</w:t>
      </w:r>
    </w:p>
    <w:p w:rsidR="000C6864" w:rsidRPr="0094055E" w:rsidRDefault="000C6864" w:rsidP="000C6864">
      <w:pPr>
        <w:pStyle w:val="B2"/>
        <w:rPr>
          <w:lang w:eastAsia="zh-CN"/>
        </w:rPr>
      </w:pPr>
      <w:proofErr w:type="gramStart"/>
      <w:r w:rsidRPr="0094055E">
        <w:t>b</w:t>
      </w:r>
      <w:proofErr w:type="gramEnd"/>
      <w:r w:rsidRPr="0094055E">
        <w:t>.</w:t>
      </w:r>
      <w:r w:rsidRPr="0094055E">
        <w:rPr>
          <w:lang w:eastAsia="zh-CN"/>
        </w:rPr>
        <w:tab/>
      </w:r>
      <w:r w:rsidRPr="0094055E">
        <w:t>return the AS registration information, the resource URI of the AS registration information, in the response message.</w:t>
      </w:r>
    </w:p>
    <w:p w:rsidR="000C6864" w:rsidRPr="0094055E" w:rsidRDefault="000C6864" w:rsidP="00905C5D">
      <w:pPr>
        <w:pStyle w:val="41"/>
        <w:rPr>
          <w:lang w:eastAsia="zh-CN"/>
        </w:rPr>
      </w:pPr>
      <w:bookmarkStart w:id="76" w:name="_Toc83768243"/>
      <w:bookmarkStart w:id="77" w:name="_Toc93878871"/>
      <w:bookmarkStart w:id="78" w:name="_Toc96996663"/>
      <w:bookmarkStart w:id="79" w:name="_Toc97197069"/>
      <w:bookmarkStart w:id="80" w:name="_Toc97208969"/>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76"/>
      <w:bookmarkEnd w:id="77"/>
      <w:bookmarkEnd w:id="78"/>
      <w:bookmarkEnd w:id="79"/>
      <w:bookmarkEnd w:id="80"/>
      <w:proofErr w:type="spellEnd"/>
    </w:p>
    <w:p w:rsidR="000C6864" w:rsidRPr="0094055E" w:rsidRDefault="000C6864" w:rsidP="000C6864">
      <w:pPr>
        <w:pStyle w:val="51"/>
      </w:pPr>
      <w:bookmarkStart w:id="81" w:name="_Toc83768244"/>
      <w:bookmarkStart w:id="82" w:name="_Toc93878872"/>
      <w:bookmarkStart w:id="83" w:name="_Toc96996664"/>
      <w:bookmarkStart w:id="84" w:name="_Toc97197070"/>
      <w:bookmarkStart w:id="85" w:name="_Toc97208970"/>
      <w:r w:rsidRPr="0094055E">
        <w:t>5.</w:t>
      </w:r>
      <w:r w:rsidRPr="0094055E">
        <w:rPr>
          <w:lang w:eastAsia="zh-CN"/>
        </w:rPr>
        <w:t>2</w:t>
      </w:r>
      <w:r w:rsidRPr="0094055E">
        <w:t>.2.</w:t>
      </w:r>
      <w:r w:rsidRPr="0094055E">
        <w:rPr>
          <w:lang w:eastAsia="zh-CN"/>
        </w:rPr>
        <w:t>3</w:t>
      </w:r>
      <w:r w:rsidRPr="0094055E">
        <w:t>.1</w:t>
      </w:r>
      <w:r w:rsidRPr="0094055E">
        <w:tab/>
        <w:t>General</w:t>
      </w:r>
      <w:bookmarkEnd w:id="81"/>
      <w:bookmarkEnd w:id="82"/>
      <w:bookmarkEnd w:id="83"/>
      <w:bookmarkEnd w:id="84"/>
      <w:bookmarkEnd w:id="85"/>
    </w:p>
    <w:p w:rsidR="000C6864" w:rsidRPr="0094055E" w:rsidRDefault="000C6864" w:rsidP="000C6864">
      <w:r w:rsidRPr="0094055E">
        <w:t xml:space="preserve">This service operation is used by the AS to deregister itself from </w:t>
      </w:r>
      <w:proofErr w:type="gramStart"/>
      <w:r w:rsidRPr="0094055E">
        <w:t>a</w:t>
      </w:r>
      <w:proofErr w:type="gramEnd"/>
      <w:r w:rsidRPr="0094055E">
        <w:t xml:space="preserve"> MSGin5G Server.</w:t>
      </w:r>
    </w:p>
    <w:p w:rsidR="000C6864" w:rsidRPr="0094055E" w:rsidRDefault="000C6864" w:rsidP="000C6864">
      <w:pPr>
        <w:pStyle w:val="51"/>
        <w:rPr>
          <w:lang w:eastAsia="zh-CN"/>
        </w:rPr>
      </w:pPr>
      <w:bookmarkStart w:id="86" w:name="_Toc83768245"/>
      <w:bookmarkStart w:id="87" w:name="_Toc93878873"/>
      <w:bookmarkStart w:id="88" w:name="_Toc96996665"/>
      <w:bookmarkStart w:id="89" w:name="_Toc97197071"/>
      <w:bookmarkStart w:id="90" w:name="_Toc97208971"/>
      <w:r w:rsidRPr="0094055E">
        <w:lastRenderedPageBreak/>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86"/>
      <w:bookmarkEnd w:id="87"/>
      <w:bookmarkEnd w:id="88"/>
      <w:bookmarkEnd w:id="89"/>
      <w:bookmarkEnd w:id="90"/>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proofErr w:type="gramStart"/>
      <w:r w:rsidRPr="008453E3">
        <w:t>verify</w:t>
      </w:r>
      <w:proofErr w:type="gramEnd"/>
      <w:r w:rsidRPr="008453E3">
        <w:t xml:space="preserve"> the identity of the AS and check if the AS is authorized to deregister the AS registration </w:t>
      </w:r>
      <w:r w:rsidRPr="00065E7B">
        <w:t>information;</w:t>
      </w:r>
    </w:p>
    <w:p w:rsidR="000C6864" w:rsidRPr="00065E7B" w:rsidRDefault="000C6864" w:rsidP="000C6864">
      <w:pPr>
        <w:pStyle w:val="B10"/>
      </w:pPr>
      <w:r>
        <w:t>2.</w:t>
      </w:r>
      <w:r>
        <w:tab/>
      </w:r>
      <w:proofErr w:type="gramStart"/>
      <w:r w:rsidRPr="008453E3">
        <w:t>if</w:t>
      </w:r>
      <w:proofErr w:type="gramEnd"/>
      <w:r w:rsidRPr="008453E3">
        <w:t xml:space="preserve"> the AS is authorized to deregister the AS registration information, then the MSGin5G Server shall deregister the AS profile from the MSGin5G Server and delete the resource representing AS registration information; and</w:t>
      </w:r>
    </w:p>
    <w:p w:rsidR="000C6864" w:rsidRPr="00065E7B" w:rsidRDefault="000C6864" w:rsidP="000C6864">
      <w:pPr>
        <w:pStyle w:val="B10"/>
      </w:pPr>
      <w:r>
        <w:t>3.</w:t>
      </w:r>
      <w:r>
        <w:tab/>
      </w:r>
      <w:proofErr w:type="gramStart"/>
      <w:r w:rsidRPr="008453E3">
        <w:t>return</w:t>
      </w:r>
      <w:proofErr w:type="gramEnd"/>
      <w:r w:rsidRPr="008453E3">
        <w:t xml:space="preserve"> the "20</w:t>
      </w:r>
      <w:r w:rsidRPr="00065E7B">
        <w:t>0 OK" message to the AS, indicating the successful deregistration of the AS information.</w:t>
      </w:r>
    </w:p>
    <w:p w:rsidR="000C6864" w:rsidRPr="0094055E" w:rsidRDefault="000C6864" w:rsidP="00905C5D">
      <w:pPr>
        <w:pStyle w:val="21"/>
        <w:rPr>
          <w:lang w:eastAsia="zh-CN"/>
        </w:rPr>
      </w:pPr>
      <w:bookmarkStart w:id="91" w:name="_Toc83768246"/>
      <w:bookmarkStart w:id="92" w:name="_Toc93878874"/>
      <w:bookmarkStart w:id="93" w:name="_Toc96996666"/>
      <w:bookmarkStart w:id="94" w:name="_Toc97197072"/>
      <w:bookmarkStart w:id="95" w:name="_Toc97208972"/>
      <w:r w:rsidRPr="0094055E">
        <w:rPr>
          <w:lang w:eastAsia="zh-CN"/>
        </w:rPr>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91"/>
      <w:bookmarkEnd w:id="92"/>
      <w:bookmarkEnd w:id="93"/>
      <w:bookmarkEnd w:id="94"/>
      <w:bookmarkEnd w:id="95"/>
    </w:p>
    <w:p w:rsidR="000C6864" w:rsidRPr="0094055E" w:rsidRDefault="000C6864" w:rsidP="00905C5D">
      <w:pPr>
        <w:pStyle w:val="31"/>
      </w:pPr>
      <w:bookmarkStart w:id="96" w:name="_Toc510696588"/>
      <w:bookmarkStart w:id="97" w:name="_Toc75351463"/>
      <w:bookmarkStart w:id="98" w:name="_Toc73437053"/>
      <w:bookmarkStart w:id="99" w:name="_Toc43199519"/>
      <w:bookmarkStart w:id="100" w:name="_Toc83768247"/>
      <w:bookmarkStart w:id="101" w:name="_Toc68165910"/>
      <w:bookmarkStart w:id="102" w:name="_Toc45132698"/>
      <w:bookmarkStart w:id="103" w:name="_Toc66282034"/>
      <w:bookmarkStart w:id="104" w:name="_Toc36037595"/>
      <w:bookmarkStart w:id="105" w:name="_Toc36037291"/>
      <w:bookmarkStart w:id="106" w:name="_Toc38877437"/>
      <w:bookmarkStart w:id="107" w:name="_Toc34035298"/>
      <w:bookmarkStart w:id="108" w:name="_Toc59015441"/>
      <w:bookmarkStart w:id="109" w:name="_Toc73433550"/>
      <w:bookmarkStart w:id="110" w:name="_Toc73435647"/>
      <w:bookmarkStart w:id="111" w:name="_Toc70426202"/>
      <w:bookmarkStart w:id="112" w:name="_Toc63170997"/>
      <w:bookmarkStart w:id="113" w:name="_Toc93878875"/>
      <w:bookmarkStart w:id="114" w:name="_Toc96996667"/>
      <w:bookmarkStart w:id="115" w:name="_Toc97197073"/>
      <w:bookmarkStart w:id="116" w:name="_Toc97208973"/>
      <w:r w:rsidRPr="0094055E">
        <w:t>5.</w:t>
      </w:r>
      <w:r w:rsidRPr="0094055E">
        <w:rPr>
          <w:lang w:eastAsia="zh-CN"/>
        </w:rPr>
        <w:t>3</w:t>
      </w:r>
      <w:r w:rsidRPr="0094055E">
        <w:t>.1</w:t>
      </w:r>
      <w:r w:rsidRPr="0094055E">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w:t>
      </w:r>
      <w:r w:rsidR="00B74C77">
        <w:rPr>
          <w:lang w:eastAsia="zh-CN"/>
        </w:rPr>
        <w:t>TS</w:t>
      </w:r>
      <w:r w:rsidRPr="0094055E">
        <w:rPr>
          <w:lang w:eastAsia="zh-CN"/>
        </w:rPr>
        <w:t> 23.554 [2</w:t>
      </w:r>
      <w:proofErr w:type="gramStart"/>
      <w:r w:rsidRPr="0094055E">
        <w:rPr>
          <w:lang w:eastAsia="zh-CN"/>
        </w:rPr>
        <w:t>],</w:t>
      </w:r>
      <w:proofErr w:type="gramEnd"/>
      <w:r w:rsidRPr="0094055E">
        <w:rPr>
          <w:lang w:eastAsia="zh-CN"/>
        </w:rPr>
        <w:t xml:space="preserve">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905C5D">
      <w:pPr>
        <w:pStyle w:val="31"/>
      </w:pPr>
      <w:bookmarkStart w:id="117" w:name="_Toc38877438"/>
      <w:bookmarkStart w:id="118" w:name="_Toc83768248"/>
      <w:bookmarkStart w:id="119" w:name="_Toc73437054"/>
      <w:bookmarkStart w:id="120" w:name="_Toc34035299"/>
      <w:bookmarkStart w:id="121" w:name="_Toc75351464"/>
      <w:bookmarkStart w:id="122" w:name="_Toc510696589"/>
      <w:bookmarkStart w:id="123" w:name="_Toc36037292"/>
      <w:bookmarkStart w:id="124" w:name="_Toc59015442"/>
      <w:bookmarkStart w:id="125" w:name="_Toc68165911"/>
      <w:bookmarkStart w:id="126" w:name="_Toc66282035"/>
      <w:bookmarkStart w:id="127" w:name="_Toc45132699"/>
      <w:bookmarkStart w:id="128" w:name="_Toc43199520"/>
      <w:bookmarkStart w:id="129" w:name="_Toc63170998"/>
      <w:bookmarkStart w:id="130" w:name="_Toc36037596"/>
      <w:bookmarkStart w:id="131" w:name="_Toc73433551"/>
      <w:bookmarkStart w:id="132" w:name="_Toc70426203"/>
      <w:bookmarkStart w:id="133" w:name="_Toc73435648"/>
      <w:bookmarkStart w:id="134" w:name="_Toc93878876"/>
      <w:bookmarkStart w:id="135" w:name="_Toc96996668"/>
      <w:bookmarkStart w:id="136" w:name="_Toc97197074"/>
      <w:bookmarkStart w:id="137" w:name="_Toc97208974"/>
      <w:r w:rsidRPr="0094055E">
        <w:t>5.</w:t>
      </w:r>
      <w:r w:rsidRPr="0094055E">
        <w:rPr>
          <w:lang w:eastAsia="zh-CN"/>
        </w:rPr>
        <w:t>3</w:t>
      </w:r>
      <w:r w:rsidRPr="0094055E">
        <w:t>.2</w:t>
      </w:r>
      <w:r w:rsidRPr="0094055E">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0C6864" w:rsidRPr="0094055E" w:rsidRDefault="000C6864" w:rsidP="00905C5D">
      <w:pPr>
        <w:pStyle w:val="41"/>
      </w:pPr>
      <w:bookmarkStart w:id="138" w:name="_Toc75351465"/>
      <w:bookmarkStart w:id="139" w:name="_Toc34035300"/>
      <w:bookmarkStart w:id="140" w:name="_Toc43199521"/>
      <w:bookmarkStart w:id="141" w:name="_Toc38877439"/>
      <w:bookmarkStart w:id="142" w:name="_Toc45132700"/>
      <w:bookmarkStart w:id="143" w:name="_Toc59015443"/>
      <w:bookmarkStart w:id="144" w:name="_Toc66282036"/>
      <w:bookmarkStart w:id="145" w:name="_Toc73435649"/>
      <w:bookmarkStart w:id="146" w:name="_Toc83768249"/>
      <w:bookmarkStart w:id="147" w:name="_Toc73437055"/>
      <w:bookmarkStart w:id="148" w:name="_Toc68165912"/>
      <w:bookmarkStart w:id="149" w:name="_Toc63170999"/>
      <w:bookmarkStart w:id="150" w:name="_Toc70426204"/>
      <w:bookmarkStart w:id="151" w:name="_Toc73433552"/>
      <w:bookmarkStart w:id="152" w:name="_Toc36037597"/>
      <w:bookmarkStart w:id="153" w:name="_Toc510696590"/>
      <w:bookmarkStart w:id="154" w:name="_Toc36037293"/>
      <w:bookmarkStart w:id="155" w:name="_Toc93878877"/>
      <w:bookmarkStart w:id="156" w:name="_Toc96996669"/>
      <w:bookmarkStart w:id="157" w:name="_Toc97197075"/>
      <w:bookmarkStart w:id="158" w:name="_Toc97208975"/>
      <w:r w:rsidRPr="0094055E">
        <w:t>5.</w:t>
      </w:r>
      <w:r w:rsidRPr="0094055E">
        <w:rPr>
          <w:lang w:eastAsia="zh-CN"/>
        </w:rPr>
        <w:t>3</w:t>
      </w:r>
      <w:r w:rsidRPr="0094055E">
        <w:t>.2.1</w:t>
      </w:r>
      <w:r w:rsidRPr="0094055E">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0C6864" w:rsidRPr="0094055E" w:rsidRDefault="000C6864" w:rsidP="000C6864">
      <w:pPr>
        <w:rPr>
          <w:lang w:eastAsia="zh-CN"/>
        </w:rPr>
      </w:pPr>
      <w:bookmarkStart w:id="159" w:name="_Toc36037294"/>
      <w:bookmarkStart w:id="160" w:name="_Toc73437056"/>
      <w:bookmarkStart w:id="161" w:name="_Toc45132701"/>
      <w:bookmarkStart w:id="162" w:name="_Toc59015444"/>
      <w:bookmarkStart w:id="163" w:name="_Toc63171000"/>
      <w:bookmarkStart w:id="164" w:name="_Toc70426205"/>
      <w:bookmarkStart w:id="165" w:name="_Toc34035301"/>
      <w:bookmarkStart w:id="166" w:name="_Toc68165913"/>
      <w:bookmarkStart w:id="167" w:name="_Toc66282037"/>
      <w:bookmarkStart w:id="168" w:name="_Toc36037598"/>
      <w:bookmarkStart w:id="169" w:name="_Toc73433553"/>
      <w:bookmarkStart w:id="170" w:name="_Toc38877440"/>
      <w:bookmarkStart w:id="171" w:name="_Toc43199522"/>
      <w:bookmarkStart w:id="172" w:name="_Toc73435650"/>
      <w:bookmarkStart w:id="173" w:name="_Toc75351466"/>
      <w:bookmarkStart w:id="174"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0C6864" w:rsidRPr="0094055E" w:rsidRDefault="000C6864" w:rsidP="00905C5D">
      <w:pPr>
        <w:pStyle w:val="TH"/>
        <w:outlineLvl w:val="0"/>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C6864" w:rsidRPr="0094055E" w:rsidTr="002B00DE">
        <w:trPr>
          <w:jc w:val="center"/>
        </w:trPr>
        <w:tc>
          <w:tcPr>
            <w:tcW w:w="3260" w:type="dxa"/>
            <w:shd w:val="clear" w:color="auto" w:fill="D9D9D9"/>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auto" w:fill="D9D9D9"/>
          </w:tcPr>
          <w:p w:rsidR="000C6864" w:rsidRPr="0094055E" w:rsidRDefault="000C6864" w:rsidP="002B00DE">
            <w:pPr>
              <w:pStyle w:val="TAH"/>
              <w:rPr>
                <w:kern w:val="2"/>
                <w:szCs w:val="22"/>
              </w:rPr>
            </w:pPr>
            <w:r w:rsidRPr="0094055E">
              <w:rPr>
                <w:kern w:val="2"/>
                <w:szCs w:val="22"/>
              </w:rPr>
              <w:t>Description</w:t>
            </w:r>
          </w:p>
        </w:tc>
        <w:tc>
          <w:tcPr>
            <w:tcW w:w="1565" w:type="dxa"/>
            <w:shd w:val="clear" w:color="auto" w:fill="D9D9D9"/>
          </w:tcPr>
          <w:p w:rsidR="000C6864" w:rsidRPr="0094055E" w:rsidRDefault="000C6864" w:rsidP="002B00DE">
            <w:pPr>
              <w:pStyle w:val="TAH"/>
              <w:rPr>
                <w:kern w:val="2"/>
                <w:szCs w:val="22"/>
              </w:rPr>
            </w:pPr>
            <w:r w:rsidRPr="0094055E">
              <w:rPr>
                <w:kern w:val="2"/>
                <w:szCs w:val="22"/>
              </w:rPr>
              <w:t>Initiated by</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w:t>
            </w:r>
            <w:r w:rsidR="00B74C77">
              <w:rPr>
                <w:kern w:val="2"/>
                <w:szCs w:val="22"/>
              </w:rPr>
              <w:t>TS</w:t>
            </w:r>
            <w:r w:rsidRPr="0094055E">
              <w:rPr>
                <w:kern w:val="2"/>
                <w:szCs w:val="22"/>
              </w:rPr>
              <w:t>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w:t>
            </w:r>
            <w:r w:rsidR="00B74C77">
              <w:rPr>
                <w:kern w:val="2"/>
                <w:szCs w:val="22"/>
              </w:rPr>
              <w:t>TS</w:t>
            </w:r>
            <w:r w:rsidRPr="0094055E">
              <w:rPr>
                <w:kern w:val="2"/>
                <w:szCs w:val="22"/>
              </w:rPr>
              <w:t>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w:t>
            </w:r>
            <w:r w:rsidR="00B74C77">
              <w:rPr>
                <w:kern w:val="2"/>
                <w:szCs w:val="22"/>
              </w:rPr>
              <w:t>TS</w:t>
            </w:r>
            <w:r w:rsidRPr="0094055E">
              <w:rPr>
                <w:kern w:val="2"/>
                <w:szCs w:val="22"/>
              </w:rPr>
              <w:t>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2B00DE">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w:t>
            </w:r>
            <w:r w:rsidR="00B74C77">
              <w:rPr>
                <w:kern w:val="2"/>
                <w:szCs w:val="22"/>
              </w:rPr>
              <w:t>TS</w:t>
            </w:r>
            <w:r w:rsidRPr="0094055E">
              <w:rPr>
                <w:kern w:val="2"/>
                <w:szCs w:val="22"/>
              </w:rPr>
              <w:t>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905C5D">
      <w:pPr>
        <w:pStyle w:val="41"/>
        <w:rPr>
          <w:lang w:eastAsia="zh-CN"/>
        </w:rPr>
      </w:pPr>
      <w:bookmarkStart w:id="175" w:name="_Toc73437062"/>
      <w:bookmarkStart w:id="176" w:name="_Toc43199528"/>
      <w:bookmarkStart w:id="177" w:name="_Toc36037604"/>
      <w:bookmarkStart w:id="178" w:name="_Toc38877446"/>
      <w:bookmarkStart w:id="179" w:name="_Toc73433559"/>
      <w:bookmarkStart w:id="180" w:name="_Toc34035307"/>
      <w:bookmarkStart w:id="181" w:name="_Toc59015450"/>
      <w:bookmarkStart w:id="182" w:name="_Toc68165919"/>
      <w:bookmarkStart w:id="183" w:name="_Toc70426211"/>
      <w:bookmarkStart w:id="184" w:name="_Toc63171006"/>
      <w:bookmarkStart w:id="185" w:name="_Toc45132707"/>
      <w:bookmarkStart w:id="186" w:name="_Toc73435656"/>
      <w:bookmarkStart w:id="187" w:name="_Toc66282043"/>
      <w:bookmarkStart w:id="188" w:name="_Toc75351472"/>
      <w:bookmarkStart w:id="189" w:name="_Toc36037300"/>
      <w:bookmarkStart w:id="190" w:name="_Toc83768256"/>
      <w:bookmarkStart w:id="191" w:name="_Toc93878878"/>
      <w:bookmarkStart w:id="192" w:name="_Toc96996670"/>
      <w:bookmarkStart w:id="193" w:name="_Toc97197076"/>
      <w:bookmarkStart w:id="194" w:name="_Toc9720897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94055E">
        <w:lastRenderedPageBreak/>
        <w:t>5.</w:t>
      </w:r>
      <w:r w:rsidRPr="0094055E">
        <w:rPr>
          <w:lang w:eastAsia="zh-CN"/>
        </w:rPr>
        <w:t>3</w:t>
      </w:r>
      <w:r w:rsidRPr="0094055E">
        <w:t>.2.</w:t>
      </w:r>
      <w:r w:rsidRPr="0094055E">
        <w:rPr>
          <w:lang w:eastAsia="zh-CN"/>
        </w:rPr>
        <w:t>2</w:t>
      </w:r>
      <w:r w:rsidRPr="0094055E">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roofErr w:type="spellStart"/>
      <w:r w:rsidRPr="0094055E">
        <w:rPr>
          <w:lang w:eastAsia="zh-CN"/>
        </w:rPr>
        <w:t>MSGS_MSGDelivery_</w:t>
      </w:r>
      <w:r w:rsidRPr="0094055E">
        <w:t>AS</w:t>
      </w:r>
      <w:r w:rsidRPr="0094055E">
        <w:rPr>
          <w:lang w:eastAsia="zh-CN"/>
        </w:rPr>
        <w:t>ODelivery</w:t>
      </w:r>
      <w:bookmarkEnd w:id="190"/>
      <w:bookmarkEnd w:id="191"/>
      <w:bookmarkEnd w:id="192"/>
      <w:bookmarkEnd w:id="193"/>
      <w:bookmarkEnd w:id="194"/>
      <w:proofErr w:type="spellEnd"/>
    </w:p>
    <w:p w:rsidR="000C6864" w:rsidRPr="0094055E" w:rsidRDefault="000C6864" w:rsidP="000C6864">
      <w:pPr>
        <w:pStyle w:val="51"/>
      </w:pPr>
      <w:bookmarkStart w:id="195" w:name="_Toc68165920"/>
      <w:bookmarkStart w:id="196" w:name="_Toc36037605"/>
      <w:bookmarkStart w:id="197" w:name="_Toc59015451"/>
      <w:bookmarkStart w:id="198" w:name="_Toc45132708"/>
      <w:bookmarkStart w:id="199" w:name="_Toc43199529"/>
      <w:bookmarkStart w:id="200" w:name="_Toc38877447"/>
      <w:bookmarkStart w:id="201" w:name="_Toc510696592"/>
      <w:bookmarkStart w:id="202" w:name="_Toc73433560"/>
      <w:bookmarkStart w:id="203" w:name="_Toc66282044"/>
      <w:bookmarkStart w:id="204" w:name="_Toc75351473"/>
      <w:bookmarkStart w:id="205" w:name="_Toc83768257"/>
      <w:bookmarkStart w:id="206" w:name="_Toc73437063"/>
      <w:bookmarkStart w:id="207" w:name="_Toc34035308"/>
      <w:bookmarkStart w:id="208" w:name="_Toc36037301"/>
      <w:bookmarkStart w:id="209" w:name="_Toc73435657"/>
      <w:bookmarkStart w:id="210" w:name="_Toc63171007"/>
      <w:bookmarkStart w:id="211" w:name="_Toc70426212"/>
      <w:bookmarkStart w:id="212" w:name="_Toc93878879"/>
      <w:bookmarkStart w:id="213" w:name="_Toc96996671"/>
      <w:bookmarkStart w:id="214" w:name="_Toc97197077"/>
      <w:bookmarkStart w:id="215" w:name="_Toc97208977"/>
      <w:r w:rsidRPr="0094055E">
        <w:t>5.</w:t>
      </w:r>
      <w:r w:rsidRPr="0094055E">
        <w:rPr>
          <w:lang w:eastAsia="zh-CN"/>
        </w:rPr>
        <w:t>3</w:t>
      </w:r>
      <w:r w:rsidRPr="0094055E">
        <w:t>.2.</w:t>
      </w:r>
      <w:r w:rsidRPr="0094055E">
        <w:rPr>
          <w:lang w:eastAsia="zh-CN"/>
        </w:rPr>
        <w:t>2</w:t>
      </w:r>
      <w:r w:rsidRPr="0094055E">
        <w:t>.1</w:t>
      </w:r>
      <w:r w:rsidRPr="0094055E">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0C6864" w:rsidRPr="0094055E" w:rsidRDefault="000C6864" w:rsidP="000C6864">
      <w:pPr>
        <w:pStyle w:val="B10"/>
        <w:ind w:left="0" w:firstLine="0"/>
        <w:rPr>
          <w:lang w:eastAsia="zh-CN"/>
        </w:rPr>
      </w:pPr>
      <w:r w:rsidRPr="0094055E">
        <w:rPr>
          <w:lang w:eastAsia="zh-CN"/>
        </w:rPr>
        <w:t xml:space="preserve">This service operation corresponding to clause 9.1.1.1.2 as defined in </w:t>
      </w:r>
      <w:r w:rsidR="00B74C77">
        <w:rPr>
          <w:lang w:eastAsia="zh-CN"/>
        </w:rPr>
        <w:t>TS</w:t>
      </w:r>
      <w:r w:rsidRPr="0094055E">
        <w:rPr>
          <w:lang w:eastAsia="zh-CN"/>
        </w:rPr>
        <w:t> 23.554 [2</w:t>
      </w:r>
      <w:proofErr w:type="gramStart"/>
      <w:r w:rsidRPr="0094055E">
        <w:rPr>
          <w:lang w:eastAsia="zh-CN"/>
        </w:rPr>
        <w:t>],</w:t>
      </w:r>
      <w:proofErr w:type="gramEnd"/>
      <w:r w:rsidRPr="0094055E">
        <w:rPr>
          <w:lang w:eastAsia="zh-CN"/>
        </w:rPr>
        <w:t xml:space="preserve"> is used by AS to deliver MSGin5G message to the MSGin5G Server.</w:t>
      </w:r>
    </w:p>
    <w:p w:rsidR="000C6864" w:rsidRPr="0094055E" w:rsidRDefault="000C6864" w:rsidP="000C6864">
      <w:pPr>
        <w:pStyle w:val="51"/>
      </w:pPr>
      <w:bookmarkStart w:id="216" w:name="_Toc73437064"/>
      <w:bookmarkStart w:id="217" w:name="_Toc510696593"/>
      <w:bookmarkStart w:id="218" w:name="_Toc73433561"/>
      <w:bookmarkStart w:id="219" w:name="_Toc83768258"/>
      <w:bookmarkStart w:id="220" w:name="_Toc75351474"/>
      <w:bookmarkStart w:id="221" w:name="_Toc36037302"/>
      <w:bookmarkStart w:id="222" w:name="_Toc59015452"/>
      <w:bookmarkStart w:id="223" w:name="_Toc73435658"/>
      <w:bookmarkStart w:id="224" w:name="_Toc43199530"/>
      <w:bookmarkStart w:id="225" w:name="_Toc70426213"/>
      <w:bookmarkStart w:id="226" w:name="_Toc66282045"/>
      <w:bookmarkStart w:id="227" w:name="_Toc45132709"/>
      <w:bookmarkStart w:id="228" w:name="_Toc68165921"/>
      <w:bookmarkStart w:id="229" w:name="_Toc36037606"/>
      <w:bookmarkStart w:id="230" w:name="_Toc38877448"/>
      <w:bookmarkStart w:id="231" w:name="_Toc34035309"/>
      <w:bookmarkStart w:id="232" w:name="_Toc63171008"/>
      <w:bookmarkStart w:id="233" w:name="_Toc93878880"/>
      <w:bookmarkStart w:id="234" w:name="_Toc96996672"/>
      <w:bookmarkStart w:id="235" w:name="_Toc97197078"/>
      <w:bookmarkStart w:id="236" w:name="_Toc97208978"/>
      <w:r w:rsidRPr="0094055E">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0C6864" w:rsidRPr="0094055E" w:rsidRDefault="000C6864" w:rsidP="000C6864">
      <w:pPr>
        <w:pStyle w:val="TH"/>
      </w:pPr>
      <w:r w:rsidRPr="0094055E">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103.4pt" o:ole="">
            <v:imagedata r:id="rId12" o:title=""/>
          </v:shape>
          <o:OLEObject Type="Embed" ProgID="Visio.Drawing.11" ShapeID="_x0000_i1025" DrawAspect="Content" ObjectID="_1711485398" r:id="rId13"/>
        </w:object>
      </w:r>
    </w:p>
    <w:p w:rsidR="000C6864" w:rsidRPr="0094055E" w:rsidRDefault="000C6864" w:rsidP="00905C5D">
      <w:pPr>
        <w:pStyle w:val="TF"/>
        <w:outlineLvl w:val="0"/>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 xml:space="preserve">The latency within the "latency" </w:t>
      </w:r>
      <w:proofErr w:type="gramStart"/>
      <w:r w:rsidRPr="0094055E">
        <w:rPr>
          <w:lang w:eastAsia="zh-CN"/>
        </w:rPr>
        <w:t>attribute</w:t>
      </w:r>
      <w:proofErr w:type="gramEnd"/>
      <w:r w:rsidRPr="0094055E">
        <w:rPr>
          <w:lang w:eastAsia="zh-CN"/>
        </w:rPr>
        <w:t>.</w:t>
      </w:r>
    </w:p>
    <w:p w:rsidR="000C6864" w:rsidRPr="0094055E" w:rsidRDefault="000C6864" w:rsidP="000C6864">
      <w:pPr>
        <w:rPr>
          <w:lang w:eastAsia="zh-CN"/>
        </w:rPr>
      </w:pPr>
      <w:r w:rsidRPr="0094055E">
        <w:rPr>
          <w:lang w:eastAsia="zh-CN"/>
        </w:rPr>
        <w:lastRenderedPageBreak/>
        <w:t>When the MSGin5G Server receives the HTTP POST request from the AS, the MSGin5G server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41"/>
        <w:rPr>
          <w:lang w:eastAsia="zh-CN"/>
        </w:rPr>
      </w:pPr>
      <w:bookmarkStart w:id="237" w:name="_Toc73435660"/>
      <w:bookmarkStart w:id="238" w:name="_Toc36037607"/>
      <w:bookmarkStart w:id="239" w:name="_Toc43199531"/>
      <w:bookmarkStart w:id="240" w:name="_Toc63171009"/>
      <w:bookmarkStart w:id="241" w:name="_Toc36037303"/>
      <w:bookmarkStart w:id="242" w:name="_Toc34035310"/>
      <w:bookmarkStart w:id="243" w:name="_Toc70426215"/>
      <w:bookmarkStart w:id="244" w:name="_Toc38877449"/>
      <w:bookmarkStart w:id="245" w:name="_Toc66282046"/>
      <w:bookmarkStart w:id="246" w:name="_Toc73437066"/>
      <w:bookmarkStart w:id="247" w:name="_Toc59015453"/>
      <w:bookmarkStart w:id="248" w:name="_Toc68165922"/>
      <w:bookmarkStart w:id="249" w:name="_Toc73433563"/>
      <w:bookmarkStart w:id="250" w:name="_Toc75351476"/>
      <w:bookmarkStart w:id="251" w:name="_Toc45132710"/>
      <w:bookmarkStart w:id="252" w:name="_Toc83768259"/>
      <w:bookmarkStart w:id="253" w:name="_Toc93878881"/>
      <w:bookmarkStart w:id="254" w:name="_Toc96996673"/>
      <w:bookmarkStart w:id="255" w:name="_Toc97197079"/>
      <w:bookmarkStart w:id="256" w:name="_Toc97208979"/>
      <w:r w:rsidRPr="0094055E">
        <w:t>5.</w:t>
      </w:r>
      <w:r w:rsidRPr="0094055E">
        <w:rPr>
          <w:lang w:eastAsia="zh-CN"/>
        </w:rPr>
        <w:t>3</w:t>
      </w:r>
      <w:r w:rsidRPr="0094055E">
        <w:t>.2.</w:t>
      </w:r>
      <w:r w:rsidRPr="0094055E">
        <w:rPr>
          <w:lang w:eastAsia="zh-CN"/>
        </w:rPr>
        <w:t>3</w:t>
      </w:r>
      <w:r w:rsidRPr="0094055E">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roofErr w:type="spellStart"/>
      <w:r w:rsidRPr="0094055E">
        <w:rPr>
          <w:lang w:eastAsia="zh-CN"/>
        </w:rPr>
        <w:t>MSGS_MSGDelivery_</w:t>
      </w:r>
      <w:r w:rsidRPr="0094055E">
        <w:t>AS</w:t>
      </w:r>
      <w:r w:rsidRPr="0094055E">
        <w:rPr>
          <w:lang w:eastAsia="zh-CN"/>
        </w:rPr>
        <w:t>ODeliveryReport</w:t>
      </w:r>
      <w:bookmarkEnd w:id="252"/>
      <w:bookmarkEnd w:id="253"/>
      <w:bookmarkEnd w:id="254"/>
      <w:bookmarkEnd w:id="255"/>
      <w:bookmarkEnd w:id="256"/>
      <w:proofErr w:type="spellEnd"/>
    </w:p>
    <w:p w:rsidR="000C6864" w:rsidRPr="0094055E" w:rsidRDefault="000C6864" w:rsidP="00905C5D">
      <w:pPr>
        <w:pStyle w:val="51"/>
      </w:pPr>
      <w:bookmarkStart w:id="257" w:name="_Toc36037608"/>
      <w:bookmarkStart w:id="258" w:name="_Toc75351477"/>
      <w:bookmarkStart w:id="259" w:name="_Toc66282047"/>
      <w:bookmarkStart w:id="260" w:name="_Toc70426216"/>
      <w:bookmarkStart w:id="261" w:name="_Toc83768260"/>
      <w:bookmarkStart w:id="262" w:name="_Toc73435661"/>
      <w:bookmarkStart w:id="263" w:name="_Toc68165923"/>
      <w:bookmarkStart w:id="264" w:name="_Toc63171010"/>
      <w:bookmarkStart w:id="265" w:name="_Toc73437067"/>
      <w:bookmarkStart w:id="266" w:name="_Toc73433564"/>
      <w:bookmarkStart w:id="267" w:name="_Toc34035311"/>
      <w:bookmarkStart w:id="268" w:name="_Toc45132711"/>
      <w:bookmarkStart w:id="269" w:name="_Toc59015454"/>
      <w:bookmarkStart w:id="270" w:name="_Toc36037304"/>
      <w:bookmarkStart w:id="271" w:name="_Toc43199532"/>
      <w:bookmarkStart w:id="272" w:name="_Toc38877450"/>
      <w:bookmarkStart w:id="273" w:name="_Toc93878882"/>
      <w:bookmarkStart w:id="274" w:name="_Toc96996674"/>
      <w:bookmarkStart w:id="275" w:name="_Toc97197080"/>
      <w:bookmarkStart w:id="276" w:name="_Toc97208980"/>
      <w:r w:rsidRPr="0094055E">
        <w:t>5.</w:t>
      </w:r>
      <w:r w:rsidRPr="0094055E">
        <w:rPr>
          <w:lang w:eastAsia="zh-CN"/>
        </w:rPr>
        <w:t>3</w:t>
      </w:r>
      <w:r w:rsidRPr="0094055E">
        <w:t>.2.</w:t>
      </w:r>
      <w:r w:rsidRPr="0094055E">
        <w:rPr>
          <w:lang w:eastAsia="zh-CN"/>
        </w:rPr>
        <w:t>3</w:t>
      </w:r>
      <w:r w:rsidRPr="0094055E">
        <w:t>.1</w:t>
      </w:r>
      <w:r w:rsidRPr="0094055E">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w:t>
      </w:r>
      <w:r w:rsidR="00B74C77">
        <w:t>TS</w:t>
      </w:r>
      <w:r w:rsidRPr="0094055E">
        <w:t> 23.554 [2], is used by AS to deliver the delivery status report to the MSGin5G Server.</w:t>
      </w:r>
    </w:p>
    <w:p w:rsidR="000C6864" w:rsidRPr="0094055E" w:rsidRDefault="000C6864" w:rsidP="00905C5D">
      <w:pPr>
        <w:pStyle w:val="51"/>
      </w:pPr>
      <w:bookmarkStart w:id="277" w:name="_Toc66282048"/>
      <w:bookmarkStart w:id="278" w:name="_Toc63171011"/>
      <w:bookmarkStart w:id="279" w:name="_Toc59015455"/>
      <w:bookmarkStart w:id="280" w:name="_Toc45132712"/>
      <w:bookmarkStart w:id="281" w:name="_Toc43199533"/>
      <w:bookmarkStart w:id="282" w:name="_Toc38877451"/>
      <w:bookmarkStart w:id="283" w:name="_Toc36037609"/>
      <w:bookmarkStart w:id="284" w:name="_Toc36037305"/>
      <w:bookmarkStart w:id="285" w:name="_Toc34035312"/>
      <w:bookmarkStart w:id="286" w:name="_Toc75351478"/>
      <w:bookmarkStart w:id="287" w:name="_Toc73437068"/>
      <w:bookmarkStart w:id="288" w:name="_Toc73435662"/>
      <w:bookmarkStart w:id="289" w:name="_Toc73433565"/>
      <w:bookmarkStart w:id="290" w:name="_Toc70426217"/>
      <w:bookmarkStart w:id="291" w:name="_Toc68165924"/>
      <w:bookmarkStart w:id="292" w:name="_Toc83768261"/>
      <w:bookmarkStart w:id="293" w:name="_Toc93878883"/>
      <w:bookmarkStart w:id="294" w:name="_Toc96996675"/>
      <w:bookmarkStart w:id="295" w:name="_Toc97197081"/>
      <w:bookmarkStart w:id="296" w:name="_Toc97208981"/>
      <w:r w:rsidRPr="0094055E">
        <w:t>5.</w:t>
      </w:r>
      <w:r w:rsidRPr="0094055E">
        <w:rPr>
          <w:lang w:eastAsia="zh-CN"/>
        </w:rPr>
        <w:t>3</w:t>
      </w:r>
      <w:r w:rsidRPr="0094055E">
        <w:t>.2.</w:t>
      </w:r>
      <w:r w:rsidRPr="0094055E">
        <w:rPr>
          <w:lang w:eastAsia="zh-CN"/>
        </w:rPr>
        <w:t>3</w:t>
      </w:r>
      <w:r w:rsidRPr="0094055E">
        <w:t>.2</w:t>
      </w:r>
      <w:r w:rsidRPr="0094055E">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4055E">
        <w:rPr>
          <w:lang w:eastAsia="zh-CN"/>
        </w:rPr>
        <w:t>AS</w:t>
      </w:r>
      <w:r w:rsidRPr="0094055E">
        <w:t xml:space="preserve"> Originating </w:t>
      </w:r>
      <w:r w:rsidRPr="0094055E">
        <w:rPr>
          <w:lang w:eastAsia="zh-CN"/>
        </w:rPr>
        <w:t>Message Delivery Status Report</w:t>
      </w:r>
      <w:bookmarkEnd w:id="292"/>
      <w:bookmarkEnd w:id="293"/>
      <w:bookmarkEnd w:id="294"/>
      <w:bookmarkEnd w:id="295"/>
      <w:bookmarkEnd w:id="296"/>
    </w:p>
    <w:p w:rsidR="000C6864" w:rsidRPr="0094055E" w:rsidRDefault="000C6864" w:rsidP="000C6864">
      <w:pPr>
        <w:pStyle w:val="TH"/>
      </w:pPr>
      <w:r w:rsidRPr="0094055E">
        <w:object w:dxaOrig="8714" w:dyaOrig="2144">
          <v:shape id="_x0000_i1026" type="#_x0000_t75" style="width:477.25pt;height:118.15pt" o:ole="">
            <v:imagedata r:id="rId14" o:title=""/>
          </v:shape>
          <o:OLEObject Type="Embed" ProgID="Visio.Drawing.11" ShapeID="_x0000_i1026" DrawAspect="Content" ObjectID="_1711485399" r:id="rId15"/>
        </w:object>
      </w:r>
    </w:p>
    <w:p w:rsidR="000C6864" w:rsidRPr="0094055E" w:rsidRDefault="000C6864" w:rsidP="00905C5D">
      <w:pPr>
        <w:pStyle w:val="TF"/>
        <w:outlineLvl w:val="0"/>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905C5D">
      <w:pPr>
        <w:pStyle w:val="41"/>
      </w:pPr>
      <w:bookmarkStart w:id="297" w:name="_Toc83768268"/>
      <w:bookmarkStart w:id="298" w:name="_Toc93878884"/>
      <w:bookmarkStart w:id="299" w:name="_Toc96996676"/>
      <w:bookmarkStart w:id="300" w:name="_Toc97197082"/>
      <w:bookmarkStart w:id="301" w:name="_Toc97208982"/>
      <w:r w:rsidRPr="0094055E">
        <w:lastRenderedPageBreak/>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297"/>
      <w:bookmarkEnd w:id="298"/>
      <w:bookmarkEnd w:id="299"/>
      <w:bookmarkEnd w:id="300"/>
      <w:bookmarkEnd w:id="301"/>
      <w:proofErr w:type="spellEnd"/>
    </w:p>
    <w:p w:rsidR="000C6864" w:rsidRPr="0094055E" w:rsidRDefault="000C6864" w:rsidP="00905C5D">
      <w:pPr>
        <w:pStyle w:val="51"/>
      </w:pPr>
      <w:bookmarkStart w:id="302" w:name="_Toc83768269"/>
      <w:bookmarkStart w:id="303" w:name="_Toc93878885"/>
      <w:bookmarkStart w:id="304" w:name="_Toc96996677"/>
      <w:bookmarkStart w:id="305" w:name="_Toc97197083"/>
      <w:bookmarkStart w:id="306" w:name="_Toc97208983"/>
      <w:r w:rsidRPr="0094055E">
        <w:t>5.</w:t>
      </w:r>
      <w:r w:rsidRPr="0094055E">
        <w:rPr>
          <w:lang w:eastAsia="zh-CN"/>
        </w:rPr>
        <w:t>3</w:t>
      </w:r>
      <w:r w:rsidRPr="0094055E">
        <w:t>.2.</w:t>
      </w:r>
      <w:r w:rsidRPr="0094055E">
        <w:rPr>
          <w:lang w:eastAsia="zh-CN"/>
        </w:rPr>
        <w:t>4</w:t>
      </w:r>
      <w:r w:rsidRPr="0094055E">
        <w:t>.1</w:t>
      </w:r>
      <w:r w:rsidRPr="0094055E">
        <w:tab/>
        <w:t>General</w:t>
      </w:r>
      <w:bookmarkEnd w:id="302"/>
      <w:bookmarkEnd w:id="303"/>
      <w:bookmarkEnd w:id="304"/>
      <w:bookmarkEnd w:id="305"/>
      <w:bookmarkEnd w:id="306"/>
    </w:p>
    <w:p w:rsidR="000C6864" w:rsidRPr="0094055E" w:rsidRDefault="000C6864" w:rsidP="000C6864">
      <w:pPr>
        <w:rPr>
          <w:lang w:eastAsia="zh-CN"/>
        </w:rPr>
      </w:pPr>
      <w:r w:rsidRPr="0094055E">
        <w:rPr>
          <w:lang w:eastAsia="zh-CN"/>
        </w:rPr>
        <w:t xml:space="preserve">This service operation corresponds to clause 9.1.1.3.2 as defined in </w:t>
      </w:r>
      <w:r w:rsidR="00B74C77">
        <w:rPr>
          <w:lang w:eastAsia="zh-CN"/>
        </w:rPr>
        <w:t>TS</w:t>
      </w:r>
      <w:r w:rsidRPr="0094055E">
        <w:rPr>
          <w:lang w:eastAsia="zh-CN"/>
        </w:rPr>
        <w:t> 23.554 [2], is used by Legacy 3GPP Message Gateway or Non-3GPP Message Gateway (on behalf of Legacy 3GPP UE or Non-3GPP UE) to deliver MSGin5G message to the MSGin5G Server.</w:t>
      </w:r>
    </w:p>
    <w:p w:rsidR="000C6864" w:rsidRPr="0094055E" w:rsidRDefault="000C6864" w:rsidP="00905C5D">
      <w:pPr>
        <w:pStyle w:val="51"/>
      </w:pPr>
      <w:bookmarkStart w:id="307" w:name="_Toc83768270"/>
      <w:bookmarkStart w:id="308" w:name="_Toc93878886"/>
      <w:bookmarkStart w:id="309" w:name="_Toc96996678"/>
      <w:bookmarkStart w:id="310" w:name="_Toc97197084"/>
      <w:bookmarkStart w:id="311" w:name="_Toc97208984"/>
      <w:r w:rsidRPr="0094055E">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7"/>
      <w:bookmarkEnd w:id="308"/>
      <w:bookmarkEnd w:id="309"/>
      <w:bookmarkEnd w:id="310"/>
      <w:bookmarkEnd w:id="311"/>
    </w:p>
    <w:p w:rsidR="000C6864" w:rsidRPr="0094055E" w:rsidRDefault="000C6864" w:rsidP="000C6864">
      <w:pPr>
        <w:pStyle w:val="TH"/>
      </w:pPr>
      <w:r w:rsidRPr="0094055E">
        <w:object w:dxaOrig="8714" w:dyaOrig="2144">
          <v:shape id="_x0000_i1027" type="#_x0000_t75" style="width:418.6pt;height:103.4pt" o:ole="">
            <v:imagedata r:id="rId16" o:title=""/>
          </v:shape>
          <o:OLEObject Type="Embed" ProgID="Visio.Drawing.11" ShapeID="_x0000_i1027" DrawAspect="Content" ObjectID="_1711485400" r:id="rId17"/>
        </w:object>
      </w:r>
    </w:p>
    <w:p w:rsidR="000C6864" w:rsidRPr="0094055E" w:rsidRDefault="000C6864" w:rsidP="00905C5D">
      <w:pPr>
        <w:pStyle w:val="TF"/>
        <w:outlineLvl w:val="0"/>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lastRenderedPageBreak/>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41"/>
      </w:pPr>
      <w:bookmarkStart w:id="312" w:name="_Toc83768271"/>
      <w:bookmarkStart w:id="313" w:name="_Toc93878887"/>
      <w:bookmarkStart w:id="314" w:name="_Toc96996679"/>
      <w:bookmarkStart w:id="315" w:name="_Toc97197085"/>
      <w:bookmarkStart w:id="316" w:name="_Toc97208985"/>
      <w:r w:rsidRPr="0094055E">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12"/>
      <w:bookmarkEnd w:id="313"/>
      <w:bookmarkEnd w:id="314"/>
      <w:bookmarkEnd w:id="315"/>
      <w:bookmarkEnd w:id="316"/>
      <w:proofErr w:type="spellEnd"/>
    </w:p>
    <w:p w:rsidR="000C6864" w:rsidRPr="0094055E" w:rsidRDefault="000C6864" w:rsidP="00905C5D">
      <w:pPr>
        <w:pStyle w:val="51"/>
      </w:pPr>
      <w:bookmarkStart w:id="317" w:name="_Toc83768272"/>
      <w:bookmarkStart w:id="318" w:name="_Toc93878888"/>
      <w:bookmarkStart w:id="319" w:name="_Toc96996680"/>
      <w:bookmarkStart w:id="320" w:name="_Toc97197086"/>
      <w:bookmarkStart w:id="321" w:name="_Toc97208986"/>
      <w:r w:rsidRPr="0094055E">
        <w:t>5.</w:t>
      </w:r>
      <w:r w:rsidRPr="0094055E">
        <w:rPr>
          <w:lang w:eastAsia="zh-CN"/>
        </w:rPr>
        <w:t>3</w:t>
      </w:r>
      <w:r w:rsidRPr="0094055E">
        <w:t>.2.</w:t>
      </w:r>
      <w:r w:rsidRPr="0094055E">
        <w:rPr>
          <w:lang w:eastAsia="zh-CN"/>
        </w:rPr>
        <w:t>5</w:t>
      </w:r>
      <w:r w:rsidRPr="0094055E">
        <w:t>.1</w:t>
      </w:r>
      <w:r w:rsidRPr="0094055E">
        <w:tab/>
        <w:t>General</w:t>
      </w:r>
      <w:bookmarkEnd w:id="317"/>
      <w:bookmarkEnd w:id="318"/>
      <w:bookmarkEnd w:id="319"/>
      <w:bookmarkEnd w:id="320"/>
      <w:bookmarkEnd w:id="321"/>
    </w:p>
    <w:p w:rsidR="000C6864" w:rsidRPr="0094055E" w:rsidRDefault="000C6864" w:rsidP="000C6864">
      <w:r w:rsidRPr="0094055E">
        <w:t>This service operation corresponds to clause</w:t>
      </w:r>
      <w:r w:rsidRPr="0094055E">
        <w:rPr>
          <w:lang w:eastAsia="zh-CN"/>
        </w:rPr>
        <w:t> </w:t>
      </w:r>
      <w:r w:rsidRPr="0094055E">
        <w:t xml:space="preserve">9.2.1.4.2 as defined in </w:t>
      </w:r>
      <w:r w:rsidR="00B74C77">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905C5D">
      <w:pPr>
        <w:pStyle w:val="51"/>
      </w:pPr>
      <w:bookmarkStart w:id="322" w:name="_Toc83768273"/>
      <w:bookmarkStart w:id="323" w:name="_Toc93878889"/>
      <w:bookmarkStart w:id="324" w:name="_Toc96996681"/>
      <w:bookmarkStart w:id="325" w:name="_Toc97197087"/>
      <w:bookmarkStart w:id="326" w:name="_Toc97208987"/>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2"/>
      <w:bookmarkEnd w:id="323"/>
      <w:bookmarkEnd w:id="324"/>
      <w:bookmarkEnd w:id="325"/>
      <w:bookmarkEnd w:id="326"/>
    </w:p>
    <w:p w:rsidR="000C6864" w:rsidRPr="0094055E" w:rsidRDefault="000C6864" w:rsidP="000C6864">
      <w:pPr>
        <w:pStyle w:val="TH"/>
        <w:rPr>
          <w:lang w:eastAsia="zh-CN"/>
        </w:rPr>
      </w:pPr>
      <w:r w:rsidRPr="0094055E">
        <w:rPr>
          <w:rFonts w:eastAsia="DengXian"/>
          <w:lang w:eastAsia="zh-CN"/>
        </w:rPr>
        <w:object w:dxaOrig="8714" w:dyaOrig="2144">
          <v:shape id="_x0000_i1028" type="#_x0000_t75" style="width:418.6pt;height:103.4pt" o:ole="">
            <v:imagedata r:id="rId18" o:title=""/>
          </v:shape>
          <o:OLEObject Type="Embed" ProgID="Visio.Drawing.11" ShapeID="_x0000_i1028" DrawAspect="Content" ObjectID="_1711485401" r:id="rId19"/>
        </w:object>
      </w:r>
    </w:p>
    <w:p w:rsidR="000C6864" w:rsidRPr="0094055E" w:rsidRDefault="000C6864" w:rsidP="00905C5D">
      <w:pPr>
        <w:pStyle w:val="TF"/>
        <w:outlineLvl w:val="0"/>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xml:space="preserve">" </w:t>
      </w:r>
      <w:proofErr w:type="spellStart"/>
      <w:r w:rsidRPr="0094055E">
        <w:rPr>
          <w:lang w:eastAsia="zh-CN"/>
        </w:rPr>
        <w:t>attribute;and</w:t>
      </w:r>
      <w:proofErr w:type="spellEnd"/>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w:t>
      </w:r>
      <w:proofErr w:type="gramStart"/>
      <w:r w:rsidRPr="0094055E">
        <w:rPr>
          <w:lang w:eastAsia="zh-CN"/>
        </w:rPr>
        <w:t>,  the</w:t>
      </w:r>
      <w:proofErr w:type="gramEnd"/>
      <w:r w:rsidRPr="0094055E">
        <w:rPr>
          <w:lang w:eastAsia="zh-CN"/>
        </w:rPr>
        <w:t xml:space="preserv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905C5D">
      <w:pPr>
        <w:pStyle w:val="1"/>
      </w:pPr>
      <w:bookmarkStart w:id="327" w:name="_Toc83768288"/>
      <w:bookmarkStart w:id="328" w:name="_Toc93878898"/>
      <w:bookmarkStart w:id="329" w:name="_Toc96996682"/>
      <w:bookmarkStart w:id="330" w:name="_Toc97197088"/>
      <w:bookmarkStart w:id="331" w:name="_Toc97208988"/>
      <w:r w:rsidRPr="0094055E">
        <w:rPr>
          <w:lang w:eastAsia="zh-CN"/>
        </w:rPr>
        <w:lastRenderedPageBreak/>
        <w:t>6</w:t>
      </w:r>
      <w:r w:rsidRPr="0094055E">
        <w:rPr>
          <w:lang w:eastAsia="zh-CN"/>
        </w:rPr>
        <w:tab/>
      </w:r>
      <w:r w:rsidRPr="0094055E">
        <w:t>Services offered by the Message Gateway</w:t>
      </w:r>
      <w:bookmarkEnd w:id="327"/>
      <w:bookmarkEnd w:id="328"/>
      <w:bookmarkEnd w:id="329"/>
      <w:bookmarkEnd w:id="330"/>
      <w:bookmarkEnd w:id="331"/>
    </w:p>
    <w:p w:rsidR="000C6864" w:rsidRPr="0094055E" w:rsidRDefault="000C6864" w:rsidP="00905C5D">
      <w:pPr>
        <w:pStyle w:val="21"/>
        <w:rPr>
          <w:lang w:eastAsia="zh-CN"/>
        </w:rPr>
      </w:pPr>
      <w:bookmarkStart w:id="332" w:name="_Toc83768289"/>
      <w:bookmarkStart w:id="333" w:name="_Toc93878899"/>
      <w:bookmarkStart w:id="334" w:name="_Toc96996683"/>
      <w:bookmarkStart w:id="335" w:name="_Toc97197089"/>
      <w:bookmarkStart w:id="336" w:name="_Toc97208989"/>
      <w:r w:rsidRPr="0094055E">
        <w:rPr>
          <w:lang w:eastAsia="zh-CN"/>
        </w:rPr>
        <w:t>6</w:t>
      </w:r>
      <w:r w:rsidRPr="0094055E">
        <w:t>.1</w:t>
      </w:r>
      <w:r w:rsidRPr="0094055E">
        <w:tab/>
      </w:r>
      <w:r w:rsidRPr="0094055E">
        <w:rPr>
          <w:lang w:eastAsia="zh-CN"/>
        </w:rPr>
        <w:t>Introduction</w:t>
      </w:r>
      <w:bookmarkEnd w:id="332"/>
      <w:bookmarkEnd w:id="333"/>
      <w:bookmarkEnd w:id="334"/>
      <w:bookmarkEnd w:id="335"/>
      <w:bookmarkEnd w:id="336"/>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0C6864" w:rsidRPr="0094055E" w:rsidRDefault="000C6864" w:rsidP="00905C5D">
      <w:pPr>
        <w:pStyle w:val="TH"/>
        <w:outlineLvl w:val="0"/>
      </w:pPr>
      <w:r w:rsidRPr="0094055E">
        <w:t>Table 6.1-1 List of services provided by the MSGin5G 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0C6864" w:rsidRPr="0094055E" w:rsidTr="002B00DE">
        <w:tc>
          <w:tcPr>
            <w:tcW w:w="1996" w:type="dxa"/>
            <w:tcBorders>
              <w:bottom w:val="single" w:sz="4" w:space="0" w:color="auto"/>
            </w:tcBorders>
          </w:tcPr>
          <w:p w:rsidR="000C6864" w:rsidRPr="0094055E" w:rsidRDefault="000C6864" w:rsidP="002B00DE">
            <w:pPr>
              <w:pStyle w:val="TAH"/>
            </w:pPr>
            <w:r w:rsidRPr="0094055E">
              <w:t>Service Name</w:t>
            </w:r>
          </w:p>
        </w:tc>
        <w:tc>
          <w:tcPr>
            <w:tcW w:w="3332" w:type="dxa"/>
          </w:tcPr>
          <w:p w:rsidR="000C6864" w:rsidRPr="0094055E" w:rsidRDefault="000C6864" w:rsidP="002B00DE">
            <w:pPr>
              <w:pStyle w:val="TAH"/>
            </w:pPr>
            <w:r w:rsidRPr="0094055E">
              <w:t>Service Operations</w:t>
            </w:r>
          </w:p>
        </w:tc>
        <w:tc>
          <w:tcPr>
            <w:tcW w:w="2790" w:type="dxa"/>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tcPr>
          <w:p w:rsidR="000C6864" w:rsidRPr="0094055E" w:rsidRDefault="000C6864" w:rsidP="002B00DE">
            <w:pPr>
              <w:pStyle w:val="TAH"/>
            </w:pPr>
            <w:r w:rsidRPr="0094055E">
              <w:t>Example Consumer(s)</w:t>
            </w:r>
          </w:p>
        </w:tc>
      </w:tr>
      <w:tr w:rsidR="000C6864" w:rsidRPr="0094055E" w:rsidTr="002B00DE">
        <w:tc>
          <w:tcPr>
            <w:tcW w:w="1996" w:type="dxa"/>
            <w:vMerge w:val="restart"/>
          </w:tcPr>
          <w:p w:rsidR="000C6864" w:rsidRPr="0094055E" w:rsidRDefault="000C6864" w:rsidP="002B00DE">
            <w:pPr>
              <w:pStyle w:val="TAL"/>
            </w:pPr>
            <w:r w:rsidRPr="0094055E">
              <w:t>MSGG_L3GDelivery</w:t>
            </w:r>
          </w:p>
        </w:tc>
        <w:tc>
          <w:tcPr>
            <w:tcW w:w="3332" w:type="dxa"/>
          </w:tcPr>
          <w:p w:rsidR="000C6864" w:rsidRPr="0094055E" w:rsidRDefault="000C6864" w:rsidP="002B00DE">
            <w:pPr>
              <w:pStyle w:val="TAL"/>
            </w:pPr>
            <w:r w:rsidRPr="0094055E">
              <w:t>MSGG_L3GDelivery_GTDelivery</w:t>
            </w:r>
          </w:p>
        </w:tc>
        <w:tc>
          <w:tcPr>
            <w:tcW w:w="2790" w:type="dxa"/>
            <w:vMerge w:val="restart"/>
          </w:tcPr>
          <w:p w:rsidR="000C6864" w:rsidRPr="0094055E" w:rsidRDefault="000C6864" w:rsidP="002B00DE">
            <w:pPr>
              <w:pStyle w:val="TAL"/>
            </w:pPr>
            <w:r w:rsidRPr="0094055E">
              <w:t>Request/Response</w:t>
            </w:r>
          </w:p>
        </w:tc>
        <w:tc>
          <w:tcPr>
            <w:tcW w:w="2160" w:type="dxa"/>
            <w:vMerge w:val="restart"/>
          </w:tcPr>
          <w:p w:rsidR="000C6864" w:rsidRPr="0094055E" w:rsidRDefault="000C6864" w:rsidP="002B00DE">
            <w:pPr>
              <w:pStyle w:val="TAL"/>
            </w:pPr>
            <w:r w:rsidRPr="0094055E">
              <w:t>MSGin5G Server</w:t>
            </w:r>
          </w:p>
        </w:tc>
      </w:tr>
      <w:tr w:rsidR="000C6864" w:rsidRPr="0094055E" w:rsidTr="002B00DE">
        <w:tc>
          <w:tcPr>
            <w:tcW w:w="1996" w:type="dxa"/>
            <w:vMerge/>
          </w:tcPr>
          <w:p w:rsidR="000C6864" w:rsidRPr="0094055E" w:rsidRDefault="000C6864" w:rsidP="002B00DE">
            <w:pPr>
              <w:pStyle w:val="TAL"/>
            </w:pPr>
          </w:p>
        </w:tc>
        <w:tc>
          <w:tcPr>
            <w:tcW w:w="3332" w:type="dxa"/>
          </w:tcPr>
          <w:p w:rsidR="000C6864" w:rsidRPr="0094055E" w:rsidRDefault="000C6864" w:rsidP="002B00DE">
            <w:pPr>
              <w:pStyle w:val="TAL"/>
            </w:pPr>
            <w:r w:rsidRPr="0094055E">
              <w:t>MSGG_L3GDelivery_GTDeliveryReport</w:t>
            </w:r>
          </w:p>
        </w:tc>
        <w:tc>
          <w:tcPr>
            <w:tcW w:w="2790" w:type="dxa"/>
            <w:vMerge/>
          </w:tcPr>
          <w:p w:rsidR="000C6864" w:rsidRPr="0094055E" w:rsidRDefault="000C6864" w:rsidP="002B00DE">
            <w:pPr>
              <w:pStyle w:val="TAL"/>
            </w:pPr>
          </w:p>
        </w:tc>
        <w:tc>
          <w:tcPr>
            <w:tcW w:w="2160" w:type="dxa"/>
            <w:vMerge/>
          </w:tcPr>
          <w:p w:rsidR="000C6864" w:rsidRPr="0094055E" w:rsidRDefault="000C6864" w:rsidP="002B00DE">
            <w:pPr>
              <w:pStyle w:val="TAL"/>
            </w:pPr>
          </w:p>
        </w:tc>
      </w:tr>
      <w:tr w:rsidR="000C6864" w:rsidRPr="0094055E" w:rsidTr="002B00DE">
        <w:tc>
          <w:tcPr>
            <w:tcW w:w="1996" w:type="dxa"/>
            <w:vMerge w:val="restart"/>
          </w:tcPr>
          <w:p w:rsidR="000C6864" w:rsidRPr="0094055E" w:rsidRDefault="000C6864" w:rsidP="002B00DE">
            <w:pPr>
              <w:pStyle w:val="TAL"/>
            </w:pPr>
            <w:r w:rsidRPr="0094055E">
              <w:t>MSGG_N3GDelivery</w:t>
            </w:r>
          </w:p>
        </w:tc>
        <w:tc>
          <w:tcPr>
            <w:tcW w:w="3332" w:type="dxa"/>
          </w:tcPr>
          <w:p w:rsidR="000C6864" w:rsidRPr="0094055E" w:rsidRDefault="000C6864" w:rsidP="002B00DE">
            <w:pPr>
              <w:pStyle w:val="TAL"/>
            </w:pPr>
            <w:r w:rsidRPr="0094055E">
              <w:t>MSGG_N3GDelivery_GTDelivery</w:t>
            </w:r>
          </w:p>
        </w:tc>
        <w:tc>
          <w:tcPr>
            <w:tcW w:w="2790" w:type="dxa"/>
            <w:vMerge w:val="restart"/>
          </w:tcPr>
          <w:p w:rsidR="000C6864" w:rsidRPr="0094055E" w:rsidRDefault="000C6864" w:rsidP="002B00DE">
            <w:pPr>
              <w:pStyle w:val="TAL"/>
            </w:pPr>
            <w:r w:rsidRPr="0094055E">
              <w:t>Request/ Response</w:t>
            </w:r>
          </w:p>
        </w:tc>
        <w:tc>
          <w:tcPr>
            <w:tcW w:w="2160" w:type="dxa"/>
            <w:vMerge w:val="restart"/>
          </w:tcPr>
          <w:p w:rsidR="000C6864" w:rsidRPr="0094055E" w:rsidRDefault="000C6864" w:rsidP="002B00DE">
            <w:pPr>
              <w:pStyle w:val="TAL"/>
            </w:pPr>
            <w:r w:rsidRPr="0094055E">
              <w:t>MSGin5G Server</w:t>
            </w:r>
          </w:p>
        </w:tc>
      </w:tr>
      <w:tr w:rsidR="000C6864" w:rsidRPr="0094055E" w:rsidTr="002B00DE">
        <w:tc>
          <w:tcPr>
            <w:tcW w:w="1996" w:type="dxa"/>
            <w:vMerge/>
          </w:tcPr>
          <w:p w:rsidR="000C6864" w:rsidRPr="0094055E" w:rsidRDefault="000C6864" w:rsidP="002B00DE">
            <w:pPr>
              <w:pStyle w:val="TAL"/>
            </w:pPr>
          </w:p>
        </w:tc>
        <w:tc>
          <w:tcPr>
            <w:tcW w:w="3332" w:type="dxa"/>
          </w:tcPr>
          <w:p w:rsidR="000C6864" w:rsidRPr="0094055E" w:rsidRDefault="000C6864" w:rsidP="002B00DE">
            <w:pPr>
              <w:pStyle w:val="TAL"/>
            </w:pPr>
            <w:r w:rsidRPr="0094055E">
              <w:t>MSGG_N3GDelivery_GTDeliveryReport</w:t>
            </w:r>
          </w:p>
        </w:tc>
        <w:tc>
          <w:tcPr>
            <w:tcW w:w="2790" w:type="dxa"/>
            <w:vMerge/>
          </w:tcPr>
          <w:p w:rsidR="000C6864" w:rsidRPr="0094055E" w:rsidRDefault="000C6864" w:rsidP="002B00DE">
            <w:pPr>
              <w:pStyle w:val="TAL"/>
            </w:pPr>
          </w:p>
        </w:tc>
        <w:tc>
          <w:tcPr>
            <w:tcW w:w="2160" w:type="dxa"/>
            <w:vMerge/>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0C6864" w:rsidRPr="0094055E" w:rsidRDefault="000C6864" w:rsidP="00905C5D">
      <w:pPr>
        <w:pStyle w:val="TH"/>
        <w:outlineLvl w:val="0"/>
      </w:pPr>
      <w:r w:rsidRPr="0094055E">
        <w:t>Table 6.1-2: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0C6864" w:rsidRPr="0094055E" w:rsidTr="002B00DE">
        <w:tc>
          <w:tcPr>
            <w:tcW w:w="2087" w:type="dxa"/>
            <w:shd w:val="clear" w:color="auto" w:fill="auto"/>
          </w:tcPr>
          <w:p w:rsidR="000C6864" w:rsidRPr="0094055E" w:rsidRDefault="000C6864" w:rsidP="002B00DE">
            <w:pPr>
              <w:pStyle w:val="TAH"/>
            </w:pPr>
            <w:r w:rsidRPr="0094055E">
              <w:t>Service Name</w:t>
            </w:r>
          </w:p>
        </w:tc>
        <w:tc>
          <w:tcPr>
            <w:tcW w:w="885" w:type="dxa"/>
            <w:shd w:val="clear" w:color="auto" w:fill="auto"/>
          </w:tcPr>
          <w:p w:rsidR="000C6864" w:rsidRPr="0094055E" w:rsidRDefault="000C6864" w:rsidP="002B00DE">
            <w:pPr>
              <w:pStyle w:val="TAH"/>
            </w:pPr>
            <w:r w:rsidRPr="0094055E">
              <w:t>Clause</w:t>
            </w:r>
          </w:p>
        </w:tc>
        <w:tc>
          <w:tcPr>
            <w:tcW w:w="1701" w:type="dxa"/>
            <w:shd w:val="clear" w:color="auto" w:fill="auto"/>
          </w:tcPr>
          <w:p w:rsidR="000C6864" w:rsidRPr="0094055E" w:rsidRDefault="000C6864" w:rsidP="002B00DE">
            <w:pPr>
              <w:pStyle w:val="TAH"/>
            </w:pPr>
            <w:r w:rsidRPr="0094055E">
              <w:t>Description</w:t>
            </w:r>
          </w:p>
        </w:tc>
        <w:tc>
          <w:tcPr>
            <w:tcW w:w="3209" w:type="dxa"/>
            <w:shd w:val="clear" w:color="auto" w:fill="auto"/>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auto" w:fill="auto"/>
          </w:tcPr>
          <w:p w:rsidR="000C6864" w:rsidRPr="0094055E" w:rsidRDefault="000C6864" w:rsidP="002B00DE">
            <w:pPr>
              <w:pStyle w:val="TAH"/>
            </w:pPr>
            <w:proofErr w:type="spellStart"/>
            <w:r w:rsidRPr="0094055E">
              <w:t>apiName</w:t>
            </w:r>
            <w:proofErr w:type="spellEnd"/>
          </w:p>
        </w:tc>
        <w:tc>
          <w:tcPr>
            <w:tcW w:w="756" w:type="dxa"/>
            <w:shd w:val="clear" w:color="auto" w:fill="auto"/>
          </w:tcPr>
          <w:p w:rsidR="000C6864" w:rsidRPr="0094055E" w:rsidRDefault="000C6864" w:rsidP="002B00DE">
            <w:pPr>
              <w:pStyle w:val="TAH"/>
            </w:pPr>
            <w:r w:rsidRPr="0094055E">
              <w:t>Annex</w:t>
            </w:r>
          </w:p>
        </w:tc>
      </w:tr>
      <w:tr w:rsidR="000C6864" w:rsidRPr="0094055E" w:rsidTr="002B00DE">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2B00DE">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37" w:name="_Toc83768290"/>
      <w:bookmarkStart w:id="338" w:name="_Toc93878900"/>
      <w:bookmarkStart w:id="339" w:name="_Toc96996684"/>
    </w:p>
    <w:p w:rsidR="000C6864" w:rsidRPr="0094055E" w:rsidRDefault="000C6864" w:rsidP="00905C5D">
      <w:pPr>
        <w:pStyle w:val="21"/>
        <w:rPr>
          <w:lang w:eastAsia="zh-CN"/>
        </w:rPr>
      </w:pPr>
      <w:bookmarkStart w:id="340" w:name="_Toc97197090"/>
      <w:bookmarkStart w:id="341" w:name="_Toc97208990"/>
      <w:r w:rsidRPr="0094055E">
        <w:rPr>
          <w:lang w:eastAsia="zh-CN"/>
        </w:rPr>
        <w:t>6.2</w:t>
      </w:r>
      <w:r w:rsidRPr="0094055E">
        <w:rPr>
          <w:lang w:eastAsia="zh-CN"/>
        </w:rPr>
        <w:tab/>
        <w:t>MSGG_L3GDelivery Service</w:t>
      </w:r>
      <w:bookmarkEnd w:id="337"/>
      <w:bookmarkEnd w:id="338"/>
      <w:bookmarkEnd w:id="339"/>
      <w:bookmarkEnd w:id="340"/>
      <w:bookmarkEnd w:id="341"/>
    </w:p>
    <w:p w:rsidR="000C6864" w:rsidRPr="0094055E" w:rsidRDefault="000C6864" w:rsidP="00905C5D">
      <w:pPr>
        <w:pStyle w:val="31"/>
      </w:pPr>
      <w:bookmarkStart w:id="342" w:name="_Toc83768291"/>
      <w:bookmarkStart w:id="343" w:name="_Toc93878901"/>
      <w:bookmarkStart w:id="344" w:name="_Toc96996685"/>
      <w:bookmarkStart w:id="345" w:name="_Toc97197091"/>
      <w:bookmarkStart w:id="346" w:name="_Toc97208991"/>
      <w:r w:rsidRPr="0094055E">
        <w:rPr>
          <w:lang w:eastAsia="zh-CN"/>
        </w:rPr>
        <w:t>6</w:t>
      </w:r>
      <w:r w:rsidRPr="0094055E">
        <w:t>.</w:t>
      </w:r>
      <w:r w:rsidRPr="0094055E">
        <w:rPr>
          <w:lang w:eastAsia="zh-CN"/>
        </w:rPr>
        <w:t>2</w:t>
      </w:r>
      <w:r w:rsidRPr="0094055E">
        <w:t>.1</w:t>
      </w:r>
      <w:r w:rsidRPr="0094055E">
        <w:tab/>
        <w:t>Service Description</w:t>
      </w:r>
      <w:bookmarkEnd w:id="342"/>
      <w:bookmarkEnd w:id="343"/>
      <w:bookmarkEnd w:id="344"/>
      <w:bookmarkEnd w:id="345"/>
      <w:bookmarkEnd w:id="346"/>
    </w:p>
    <w:p w:rsidR="000C6864" w:rsidRPr="0094055E" w:rsidRDefault="000C6864" w:rsidP="000C6864">
      <w:pPr>
        <w:rPr>
          <w:lang w:eastAsia="zh-CN"/>
        </w:rPr>
      </w:pPr>
      <w:r w:rsidRPr="0094055E">
        <w:rPr>
          <w:lang w:eastAsia="zh-CN"/>
        </w:rPr>
        <w:t xml:space="preserve">The MSGG_L3GDelivery Service corresponding to Ml3g as defined in </w:t>
      </w:r>
      <w:r w:rsidR="00B74C77">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905C5D">
      <w:pPr>
        <w:pStyle w:val="31"/>
      </w:pPr>
      <w:bookmarkStart w:id="347" w:name="_Toc83768292"/>
      <w:bookmarkStart w:id="348" w:name="_Toc93878902"/>
      <w:bookmarkStart w:id="349" w:name="_Toc96996686"/>
      <w:bookmarkStart w:id="350" w:name="_Toc97197092"/>
      <w:bookmarkStart w:id="351" w:name="_Toc97208992"/>
      <w:r w:rsidRPr="0094055E">
        <w:rPr>
          <w:lang w:eastAsia="zh-CN"/>
        </w:rPr>
        <w:t>6</w:t>
      </w:r>
      <w:r w:rsidRPr="0094055E">
        <w:t>.</w:t>
      </w:r>
      <w:r w:rsidRPr="0094055E">
        <w:rPr>
          <w:lang w:eastAsia="zh-CN"/>
        </w:rPr>
        <w:t>2</w:t>
      </w:r>
      <w:r w:rsidRPr="0094055E">
        <w:t>.2</w:t>
      </w:r>
      <w:r w:rsidRPr="0094055E">
        <w:tab/>
        <w:t>Service Operations</w:t>
      </w:r>
      <w:bookmarkEnd w:id="347"/>
      <w:bookmarkEnd w:id="348"/>
      <w:bookmarkEnd w:id="349"/>
      <w:bookmarkEnd w:id="350"/>
      <w:bookmarkEnd w:id="351"/>
    </w:p>
    <w:p w:rsidR="000C6864" w:rsidRPr="0094055E" w:rsidRDefault="000C6864" w:rsidP="00905C5D">
      <w:pPr>
        <w:pStyle w:val="41"/>
      </w:pPr>
      <w:bookmarkStart w:id="352" w:name="_Toc83768293"/>
      <w:bookmarkStart w:id="353" w:name="_Toc93878903"/>
      <w:bookmarkStart w:id="354" w:name="_Toc96996687"/>
      <w:bookmarkStart w:id="355" w:name="_Toc97197093"/>
      <w:bookmarkStart w:id="356" w:name="_Toc97208993"/>
      <w:r w:rsidRPr="0094055E">
        <w:rPr>
          <w:lang w:eastAsia="zh-CN"/>
        </w:rPr>
        <w:t>6</w:t>
      </w:r>
      <w:r w:rsidRPr="0094055E">
        <w:t>.</w:t>
      </w:r>
      <w:r w:rsidRPr="0094055E">
        <w:rPr>
          <w:lang w:eastAsia="zh-CN"/>
        </w:rPr>
        <w:t>2</w:t>
      </w:r>
      <w:r w:rsidRPr="0094055E">
        <w:t>.2.1</w:t>
      </w:r>
      <w:r w:rsidRPr="0094055E">
        <w:tab/>
        <w:t>Introduction</w:t>
      </w:r>
      <w:bookmarkEnd w:id="352"/>
      <w:bookmarkEnd w:id="353"/>
      <w:bookmarkEnd w:id="354"/>
      <w:bookmarkEnd w:id="355"/>
      <w:bookmarkEnd w:id="356"/>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0C6864" w:rsidRPr="0094055E" w:rsidRDefault="000C6864" w:rsidP="00905C5D">
      <w:pPr>
        <w:pStyle w:val="TH"/>
        <w:outlineLvl w:val="0"/>
      </w:pPr>
      <w:r w:rsidRPr="0094055E">
        <w:lastRenderedPageBreak/>
        <w:t>Table 6.2.2.1-1: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C6864" w:rsidRPr="0094055E" w:rsidTr="002B00DE">
        <w:trPr>
          <w:jc w:val="center"/>
        </w:trPr>
        <w:tc>
          <w:tcPr>
            <w:tcW w:w="3260" w:type="dxa"/>
            <w:shd w:val="clear" w:color="auto" w:fill="D9D9D9"/>
          </w:tcPr>
          <w:p w:rsidR="000C6864" w:rsidRPr="0094055E" w:rsidRDefault="000C6864" w:rsidP="002B00DE">
            <w:pPr>
              <w:pStyle w:val="TAH"/>
            </w:pPr>
            <w:r w:rsidRPr="0094055E">
              <w:t>Service operation name</w:t>
            </w:r>
          </w:p>
        </w:tc>
        <w:tc>
          <w:tcPr>
            <w:tcW w:w="4395" w:type="dxa"/>
            <w:shd w:val="clear" w:color="auto" w:fill="D9D9D9"/>
          </w:tcPr>
          <w:p w:rsidR="000C6864" w:rsidRPr="0094055E" w:rsidRDefault="000C6864" w:rsidP="002B00DE">
            <w:pPr>
              <w:pStyle w:val="TAH"/>
            </w:pPr>
            <w:r w:rsidRPr="0094055E">
              <w:t>Description</w:t>
            </w:r>
          </w:p>
        </w:tc>
        <w:tc>
          <w:tcPr>
            <w:tcW w:w="1565" w:type="dxa"/>
            <w:shd w:val="clear" w:color="auto" w:fill="D9D9D9"/>
          </w:tcPr>
          <w:p w:rsidR="000C6864" w:rsidRPr="0094055E" w:rsidRDefault="000C6864" w:rsidP="002B00DE">
            <w:pPr>
              <w:pStyle w:val="TAH"/>
            </w:pPr>
            <w:r w:rsidRPr="0094055E">
              <w:t>Initiated by</w:t>
            </w:r>
          </w:p>
        </w:tc>
      </w:tr>
      <w:tr w:rsidR="000C6864" w:rsidRPr="0094055E" w:rsidTr="002B00DE">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 xml:space="preserve">This service operation is used by MSGin5G Server to deliver MSGin5G message to Legacy 3GPP Message Gateway. This service operation corresponds to clause 9.2.1.1.2 as defined in </w:t>
            </w:r>
            <w:r w:rsidR="00B74C77">
              <w:t>TS</w:t>
            </w:r>
            <w:r w:rsidRPr="0094055E">
              <w:t> 23.554 [2].</w:t>
            </w:r>
          </w:p>
        </w:tc>
        <w:tc>
          <w:tcPr>
            <w:tcW w:w="1565" w:type="dxa"/>
          </w:tcPr>
          <w:p w:rsidR="000C6864" w:rsidRPr="0094055E" w:rsidRDefault="000C6864" w:rsidP="002B00DE">
            <w:pPr>
              <w:pStyle w:val="TAL"/>
            </w:pPr>
            <w:r w:rsidRPr="0094055E">
              <w:t>MSGin5G Server</w:t>
            </w:r>
          </w:p>
        </w:tc>
      </w:tr>
      <w:tr w:rsidR="000C6864" w:rsidRPr="0094055E" w:rsidTr="002B00DE">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 xml:space="preserve">This service operation is used by MSGin5G Server to deliver the delivery status report to Legacy 3GPP Message Gateway. This service operation corresponds to clause 9.2.1.3.2 as defined in </w:t>
            </w:r>
            <w:r w:rsidR="00B74C77">
              <w:t>TS</w:t>
            </w:r>
            <w:r w:rsidRPr="0094055E">
              <w:t>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905C5D">
      <w:pPr>
        <w:pStyle w:val="41"/>
      </w:pPr>
      <w:bookmarkStart w:id="357" w:name="_Toc83768306"/>
      <w:bookmarkStart w:id="358" w:name="_Toc93878904"/>
      <w:bookmarkStart w:id="359" w:name="_Toc96996688"/>
      <w:bookmarkStart w:id="360" w:name="_Toc97197094"/>
      <w:bookmarkStart w:id="361" w:name="_Toc97208994"/>
      <w:r w:rsidRPr="0094055E">
        <w:rPr>
          <w:lang w:eastAsia="zh-CN"/>
        </w:rPr>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7"/>
      <w:bookmarkEnd w:id="358"/>
      <w:bookmarkEnd w:id="359"/>
      <w:bookmarkEnd w:id="360"/>
      <w:bookmarkEnd w:id="361"/>
    </w:p>
    <w:p w:rsidR="000C6864" w:rsidRPr="0094055E" w:rsidRDefault="000C6864" w:rsidP="000C6864">
      <w:pPr>
        <w:pStyle w:val="51"/>
      </w:pPr>
      <w:bookmarkStart w:id="362" w:name="_Toc83768307"/>
      <w:bookmarkStart w:id="363" w:name="_Toc93878905"/>
      <w:bookmarkStart w:id="364" w:name="_Toc96996689"/>
      <w:bookmarkStart w:id="365" w:name="_Toc97197095"/>
      <w:bookmarkStart w:id="366" w:name="_Toc97208995"/>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2"/>
      <w:bookmarkEnd w:id="363"/>
      <w:bookmarkEnd w:id="364"/>
      <w:bookmarkEnd w:id="365"/>
      <w:bookmarkEnd w:id="366"/>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 xml:space="preserve">9.2.1.1.2 as defined in </w:t>
      </w:r>
      <w:r w:rsidR="00B74C77">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367" w:name="_Toc83768308"/>
      <w:bookmarkStart w:id="368" w:name="_Toc93878906"/>
      <w:bookmarkStart w:id="369" w:name="_Toc96996690"/>
      <w:bookmarkStart w:id="370" w:name="_Toc97197096"/>
      <w:bookmarkStart w:id="371" w:name="_Toc97208996"/>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7"/>
      <w:bookmarkEnd w:id="368"/>
      <w:bookmarkEnd w:id="369"/>
      <w:bookmarkEnd w:id="370"/>
      <w:bookmarkEnd w:id="371"/>
    </w:p>
    <w:p w:rsidR="000C6864" w:rsidRPr="0094055E" w:rsidRDefault="000C6864" w:rsidP="000C6864">
      <w:pPr>
        <w:pStyle w:val="TH"/>
      </w:pPr>
      <w:r w:rsidRPr="0094055E">
        <w:object w:dxaOrig="9255" w:dyaOrig="2144">
          <v:shape id="_x0000_i1029" type="#_x0000_t75" style="width:464.75pt;height:104.75pt" o:ole="">
            <v:imagedata r:id="rId20" o:title=""/>
          </v:shape>
          <o:OLEObject Type="Embed" ProgID="Visio.Drawing.11" ShapeID="_x0000_i1029" DrawAspect="Content" ObjectID="_1711485402" r:id="rId21"/>
        </w:object>
      </w:r>
    </w:p>
    <w:p w:rsidR="000C6864" w:rsidRPr="0094055E" w:rsidRDefault="000C6864" w:rsidP="00905C5D">
      <w:pPr>
        <w:pStyle w:val="TF"/>
        <w:outlineLvl w:val="0"/>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lastRenderedPageBreak/>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905C5D">
      <w:pPr>
        <w:pStyle w:val="41"/>
      </w:pPr>
      <w:bookmarkStart w:id="372" w:name="_Toc83768309"/>
      <w:bookmarkStart w:id="373" w:name="_Toc93878907"/>
      <w:bookmarkStart w:id="374" w:name="_Toc96996691"/>
      <w:bookmarkStart w:id="375" w:name="_Toc97197097"/>
      <w:bookmarkStart w:id="376" w:name="_Toc97208997"/>
      <w:r w:rsidRPr="0094055E">
        <w:rPr>
          <w:lang w:eastAsia="zh-CN"/>
        </w:rPr>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2"/>
      <w:bookmarkEnd w:id="373"/>
      <w:bookmarkEnd w:id="374"/>
      <w:bookmarkEnd w:id="375"/>
      <w:bookmarkEnd w:id="376"/>
    </w:p>
    <w:p w:rsidR="000C6864" w:rsidRPr="0094055E" w:rsidRDefault="000C6864" w:rsidP="00905C5D">
      <w:pPr>
        <w:pStyle w:val="51"/>
      </w:pPr>
      <w:bookmarkStart w:id="377" w:name="_Toc83768310"/>
      <w:bookmarkStart w:id="378" w:name="_Toc93878908"/>
      <w:bookmarkStart w:id="379" w:name="_Toc96996692"/>
      <w:bookmarkStart w:id="380" w:name="_Toc97197098"/>
      <w:bookmarkStart w:id="381" w:name="_Toc97208998"/>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7"/>
      <w:bookmarkEnd w:id="378"/>
      <w:bookmarkEnd w:id="379"/>
      <w:bookmarkEnd w:id="380"/>
      <w:bookmarkEnd w:id="381"/>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 xml:space="preserve">9.2.1.3.2 as defined in </w:t>
      </w:r>
      <w:r w:rsidR="00B74C77">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905C5D">
      <w:pPr>
        <w:pStyle w:val="51"/>
      </w:pPr>
      <w:bookmarkStart w:id="382" w:name="_Toc83768311"/>
      <w:bookmarkStart w:id="383" w:name="_Toc93878909"/>
      <w:bookmarkStart w:id="384" w:name="_Toc96996693"/>
      <w:bookmarkStart w:id="385" w:name="_Toc97197099"/>
      <w:bookmarkStart w:id="386" w:name="_Toc97208999"/>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2"/>
      <w:bookmarkEnd w:id="383"/>
      <w:bookmarkEnd w:id="384"/>
      <w:bookmarkEnd w:id="385"/>
      <w:bookmarkEnd w:id="386"/>
    </w:p>
    <w:p w:rsidR="000C6864" w:rsidRPr="0094055E" w:rsidRDefault="000C6864" w:rsidP="000C6864">
      <w:pPr>
        <w:pStyle w:val="TH"/>
        <w:rPr>
          <w:lang w:eastAsia="zh-CN"/>
        </w:rPr>
      </w:pPr>
      <w:r w:rsidRPr="0094055E">
        <w:object w:dxaOrig="9255" w:dyaOrig="2144">
          <v:shape id="_x0000_i1030" type="#_x0000_t75" style="width:464.75pt;height:104.75pt" o:ole="">
            <v:imagedata r:id="rId22" o:title=""/>
          </v:shape>
          <o:OLEObject Type="Embed" ProgID="Visio.Drawing.11" ShapeID="_x0000_i1030" DrawAspect="Content" ObjectID="_1711485403" r:id="rId23"/>
        </w:object>
      </w:r>
    </w:p>
    <w:p w:rsidR="000C6864" w:rsidRPr="0094055E" w:rsidRDefault="000C6864" w:rsidP="00905C5D">
      <w:pPr>
        <w:pStyle w:val="TF"/>
        <w:outlineLvl w:val="0"/>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905C5D">
      <w:pPr>
        <w:pStyle w:val="21"/>
        <w:rPr>
          <w:lang w:eastAsia="zh-CN"/>
        </w:rPr>
      </w:pPr>
      <w:bookmarkStart w:id="387" w:name="_Toc83768312"/>
      <w:bookmarkStart w:id="388" w:name="_Toc93878910"/>
      <w:bookmarkStart w:id="389" w:name="_Toc96996694"/>
      <w:bookmarkStart w:id="390" w:name="_Toc97197100"/>
      <w:bookmarkStart w:id="391" w:name="_Toc97209000"/>
      <w:r w:rsidRPr="0094055E">
        <w:rPr>
          <w:lang w:eastAsia="zh-CN"/>
        </w:rPr>
        <w:lastRenderedPageBreak/>
        <w:t>6.3</w:t>
      </w:r>
      <w:r w:rsidRPr="0094055E">
        <w:rPr>
          <w:lang w:eastAsia="zh-CN"/>
        </w:rPr>
        <w:tab/>
        <w:t>MSGG_N3GDelivery Service</w:t>
      </w:r>
      <w:bookmarkEnd w:id="387"/>
      <w:bookmarkEnd w:id="388"/>
      <w:bookmarkEnd w:id="389"/>
      <w:bookmarkEnd w:id="390"/>
      <w:bookmarkEnd w:id="391"/>
    </w:p>
    <w:p w:rsidR="000C6864" w:rsidRPr="0094055E" w:rsidRDefault="000C6864" w:rsidP="00905C5D">
      <w:pPr>
        <w:pStyle w:val="31"/>
      </w:pPr>
      <w:bookmarkStart w:id="392" w:name="_Toc83768313"/>
      <w:bookmarkStart w:id="393" w:name="_Toc93878911"/>
      <w:bookmarkStart w:id="394" w:name="_Toc96996695"/>
      <w:bookmarkStart w:id="395" w:name="_Toc97197101"/>
      <w:bookmarkStart w:id="396" w:name="_Toc97209001"/>
      <w:r w:rsidRPr="0094055E">
        <w:rPr>
          <w:lang w:eastAsia="zh-CN"/>
        </w:rPr>
        <w:t>6</w:t>
      </w:r>
      <w:r w:rsidRPr="0094055E">
        <w:t>.</w:t>
      </w:r>
      <w:r w:rsidRPr="0094055E">
        <w:rPr>
          <w:lang w:eastAsia="zh-CN"/>
        </w:rPr>
        <w:t>3</w:t>
      </w:r>
      <w:r w:rsidRPr="0094055E">
        <w:t>.1</w:t>
      </w:r>
      <w:r w:rsidRPr="0094055E">
        <w:tab/>
        <w:t>Service Description</w:t>
      </w:r>
      <w:bookmarkEnd w:id="392"/>
      <w:bookmarkEnd w:id="393"/>
      <w:bookmarkEnd w:id="394"/>
      <w:bookmarkEnd w:id="395"/>
      <w:bookmarkEnd w:id="396"/>
    </w:p>
    <w:p w:rsidR="000C6864" w:rsidRPr="0094055E" w:rsidRDefault="000C6864" w:rsidP="000C6864">
      <w:pPr>
        <w:rPr>
          <w:lang w:eastAsia="zh-CN"/>
        </w:rPr>
      </w:pPr>
      <w:r w:rsidRPr="0094055E">
        <w:rPr>
          <w:lang w:eastAsia="zh-CN"/>
        </w:rPr>
        <w:t xml:space="preserve">The MSGG_N3GDelivery Service corresponding to Mn3g as defined in </w:t>
      </w:r>
      <w:r w:rsidR="00B74C77">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905C5D">
      <w:pPr>
        <w:pStyle w:val="31"/>
      </w:pPr>
      <w:bookmarkStart w:id="397" w:name="_Toc83768314"/>
      <w:bookmarkStart w:id="398" w:name="_Toc93878912"/>
      <w:bookmarkStart w:id="399" w:name="_Toc96996696"/>
      <w:bookmarkStart w:id="400" w:name="_Toc97197102"/>
      <w:bookmarkStart w:id="401" w:name="_Toc97209002"/>
      <w:r w:rsidRPr="0094055E">
        <w:rPr>
          <w:lang w:eastAsia="zh-CN"/>
        </w:rPr>
        <w:t>6</w:t>
      </w:r>
      <w:r w:rsidRPr="0094055E">
        <w:t>.</w:t>
      </w:r>
      <w:r w:rsidRPr="0094055E">
        <w:rPr>
          <w:lang w:eastAsia="zh-CN"/>
        </w:rPr>
        <w:t>3</w:t>
      </w:r>
      <w:r w:rsidRPr="0094055E">
        <w:t>.2</w:t>
      </w:r>
      <w:r w:rsidRPr="0094055E">
        <w:tab/>
        <w:t>Service Operations</w:t>
      </w:r>
      <w:bookmarkEnd w:id="397"/>
      <w:bookmarkEnd w:id="398"/>
      <w:bookmarkEnd w:id="399"/>
      <w:bookmarkEnd w:id="400"/>
      <w:bookmarkEnd w:id="401"/>
    </w:p>
    <w:p w:rsidR="000C6864" w:rsidRPr="0094055E" w:rsidRDefault="000C6864" w:rsidP="00905C5D">
      <w:pPr>
        <w:pStyle w:val="41"/>
      </w:pPr>
      <w:bookmarkStart w:id="402" w:name="_Toc83768315"/>
      <w:bookmarkStart w:id="403" w:name="_Toc93878913"/>
      <w:bookmarkStart w:id="404" w:name="_Toc96996697"/>
      <w:bookmarkStart w:id="405" w:name="_Toc97197103"/>
      <w:bookmarkStart w:id="406" w:name="_Toc97209003"/>
      <w:r w:rsidRPr="0094055E">
        <w:rPr>
          <w:lang w:eastAsia="zh-CN"/>
        </w:rPr>
        <w:t>6</w:t>
      </w:r>
      <w:r w:rsidRPr="0094055E">
        <w:t>.</w:t>
      </w:r>
      <w:r w:rsidRPr="0094055E">
        <w:rPr>
          <w:lang w:eastAsia="zh-CN"/>
        </w:rPr>
        <w:t>3</w:t>
      </w:r>
      <w:r w:rsidRPr="0094055E">
        <w:t>.2.1</w:t>
      </w:r>
      <w:r w:rsidRPr="0094055E">
        <w:tab/>
        <w:t>Introduction</w:t>
      </w:r>
      <w:bookmarkEnd w:id="402"/>
      <w:bookmarkEnd w:id="403"/>
      <w:bookmarkEnd w:id="404"/>
      <w:bookmarkEnd w:id="405"/>
      <w:bookmarkEnd w:id="406"/>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0C6864" w:rsidRPr="0094055E" w:rsidRDefault="000C6864" w:rsidP="00905C5D">
      <w:pPr>
        <w:pStyle w:val="TH"/>
        <w:outlineLvl w:val="0"/>
      </w:pPr>
      <w:r w:rsidRPr="0094055E">
        <w:t>Table 6.3.2.1-1: Operations of the 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C6864" w:rsidRPr="0094055E" w:rsidTr="002B00DE">
        <w:trPr>
          <w:jc w:val="center"/>
        </w:trPr>
        <w:tc>
          <w:tcPr>
            <w:tcW w:w="3260" w:type="dxa"/>
            <w:shd w:val="clear" w:color="auto" w:fill="D9D9D9"/>
          </w:tcPr>
          <w:p w:rsidR="000C6864" w:rsidRPr="0094055E" w:rsidRDefault="000C6864" w:rsidP="002B00DE">
            <w:pPr>
              <w:pStyle w:val="TAH"/>
            </w:pPr>
            <w:r w:rsidRPr="0094055E">
              <w:t>Service operation name</w:t>
            </w:r>
          </w:p>
        </w:tc>
        <w:tc>
          <w:tcPr>
            <w:tcW w:w="4395" w:type="dxa"/>
            <w:shd w:val="clear" w:color="auto" w:fill="D9D9D9"/>
          </w:tcPr>
          <w:p w:rsidR="000C6864" w:rsidRPr="0094055E" w:rsidRDefault="000C6864" w:rsidP="002B00DE">
            <w:pPr>
              <w:pStyle w:val="TAH"/>
            </w:pPr>
            <w:r w:rsidRPr="0094055E">
              <w:t>Description</w:t>
            </w:r>
          </w:p>
        </w:tc>
        <w:tc>
          <w:tcPr>
            <w:tcW w:w="1565" w:type="dxa"/>
            <w:shd w:val="clear" w:color="auto" w:fill="D9D9D9"/>
          </w:tcPr>
          <w:p w:rsidR="000C6864" w:rsidRPr="0094055E" w:rsidRDefault="000C6864" w:rsidP="002B00DE">
            <w:pPr>
              <w:pStyle w:val="TAH"/>
            </w:pPr>
            <w:r w:rsidRPr="0094055E">
              <w:t>Initiated by</w:t>
            </w:r>
          </w:p>
        </w:tc>
      </w:tr>
      <w:tr w:rsidR="000C6864" w:rsidRPr="0094055E" w:rsidTr="002B00DE">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 xml:space="preserve">9.2.2.1.2 as defined in </w:t>
            </w:r>
            <w:r w:rsidR="00B74C77">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2B00DE">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 xml:space="preserve">9.2.2.2.2 as defined in </w:t>
            </w:r>
            <w:r w:rsidR="00B74C77">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905C5D">
      <w:pPr>
        <w:pStyle w:val="41"/>
        <w:rPr>
          <w:lang w:eastAsia="zh-CN"/>
        </w:rPr>
      </w:pPr>
      <w:bookmarkStart w:id="407" w:name="_Toc83768328"/>
      <w:bookmarkStart w:id="408" w:name="_Toc93878914"/>
      <w:bookmarkStart w:id="409" w:name="_Toc96996698"/>
      <w:bookmarkStart w:id="410" w:name="_Toc97197104"/>
      <w:bookmarkStart w:id="411" w:name="_Toc97209004"/>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7"/>
      <w:bookmarkEnd w:id="408"/>
      <w:bookmarkEnd w:id="409"/>
      <w:bookmarkEnd w:id="410"/>
      <w:bookmarkEnd w:id="411"/>
    </w:p>
    <w:p w:rsidR="000C6864" w:rsidRPr="0094055E" w:rsidRDefault="000C6864" w:rsidP="00905C5D">
      <w:pPr>
        <w:pStyle w:val="51"/>
      </w:pPr>
      <w:bookmarkStart w:id="412" w:name="_Toc83768329"/>
      <w:bookmarkStart w:id="413" w:name="_Toc93878915"/>
      <w:bookmarkStart w:id="414" w:name="_Toc96996699"/>
      <w:bookmarkStart w:id="415" w:name="_Toc97197105"/>
      <w:bookmarkStart w:id="416" w:name="_Toc97209005"/>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2"/>
      <w:bookmarkEnd w:id="413"/>
      <w:bookmarkEnd w:id="414"/>
      <w:bookmarkEnd w:id="415"/>
      <w:bookmarkEnd w:id="416"/>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 xml:space="preserve">9.2.2.1.2 as defined in </w:t>
      </w:r>
      <w:r w:rsidR="00B74C77">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905C5D">
      <w:pPr>
        <w:pStyle w:val="51"/>
      </w:pPr>
      <w:bookmarkStart w:id="417" w:name="_Toc83768330"/>
      <w:bookmarkStart w:id="418" w:name="_Toc93878916"/>
      <w:bookmarkStart w:id="419" w:name="_Toc96996700"/>
      <w:bookmarkStart w:id="420" w:name="_Toc97197106"/>
      <w:bookmarkStart w:id="421" w:name="_Toc97209006"/>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7"/>
      <w:bookmarkEnd w:id="418"/>
      <w:bookmarkEnd w:id="419"/>
      <w:bookmarkEnd w:id="420"/>
      <w:bookmarkEnd w:id="421"/>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905C5D">
      <w:pPr>
        <w:pStyle w:val="TF"/>
        <w:outlineLvl w:val="0"/>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lastRenderedPageBreak/>
        <w:t>The N3gMessageDelivery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905C5D">
      <w:pPr>
        <w:pStyle w:val="41"/>
      </w:pPr>
      <w:bookmarkStart w:id="422" w:name="_Toc83768331"/>
      <w:bookmarkStart w:id="423" w:name="_Toc93878917"/>
      <w:bookmarkStart w:id="424" w:name="_Toc96996701"/>
      <w:bookmarkStart w:id="425" w:name="_Toc97197107"/>
      <w:bookmarkStart w:id="426" w:name="_Toc97209007"/>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2"/>
      <w:bookmarkEnd w:id="423"/>
      <w:bookmarkEnd w:id="424"/>
      <w:bookmarkEnd w:id="425"/>
      <w:bookmarkEnd w:id="426"/>
    </w:p>
    <w:p w:rsidR="000C6864" w:rsidRPr="0094055E" w:rsidRDefault="000C6864" w:rsidP="00905C5D">
      <w:pPr>
        <w:pStyle w:val="51"/>
      </w:pPr>
      <w:bookmarkStart w:id="427" w:name="_Toc83768332"/>
      <w:bookmarkStart w:id="428" w:name="_Toc93878918"/>
      <w:bookmarkStart w:id="429" w:name="_Toc96996702"/>
      <w:bookmarkStart w:id="430" w:name="_Toc97197108"/>
      <w:bookmarkStart w:id="431" w:name="_Toc97209008"/>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7"/>
      <w:bookmarkEnd w:id="428"/>
      <w:bookmarkEnd w:id="429"/>
      <w:bookmarkEnd w:id="430"/>
      <w:bookmarkEnd w:id="431"/>
    </w:p>
    <w:p w:rsidR="000C6864" w:rsidRPr="0094055E" w:rsidRDefault="000C6864" w:rsidP="000C6864">
      <w:r w:rsidRPr="0094055E">
        <w:t xml:space="preserve">This service operation corresponds to clause 9.2.2.2.2 as defined in </w:t>
      </w:r>
      <w:r w:rsidR="00B74C77">
        <w:t>TS</w:t>
      </w:r>
      <w:r w:rsidRPr="0094055E">
        <w:t> 23.554 [2], is used by MSGin5G Server to deliver the delivery status report to the Non-3GPP Message Gateway.</w:t>
      </w:r>
    </w:p>
    <w:p w:rsidR="000C6864" w:rsidRPr="0094055E" w:rsidRDefault="000C6864" w:rsidP="00905C5D">
      <w:pPr>
        <w:pStyle w:val="51"/>
      </w:pPr>
      <w:bookmarkStart w:id="432" w:name="_Toc83768333"/>
      <w:bookmarkStart w:id="433" w:name="_Toc93878919"/>
      <w:bookmarkStart w:id="434" w:name="_Toc96996703"/>
      <w:bookmarkStart w:id="435" w:name="_Toc97197109"/>
      <w:bookmarkStart w:id="436" w:name="_Toc97209009"/>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2"/>
      <w:bookmarkEnd w:id="433"/>
      <w:bookmarkEnd w:id="434"/>
      <w:bookmarkEnd w:id="435"/>
      <w:bookmarkEnd w:id="436"/>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905C5D">
      <w:pPr>
        <w:pStyle w:val="TF"/>
        <w:outlineLvl w:val="0"/>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lastRenderedPageBreak/>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905C5D">
      <w:pPr>
        <w:pStyle w:val="1"/>
      </w:pPr>
      <w:bookmarkStart w:id="437" w:name="_Toc83768342"/>
      <w:bookmarkStart w:id="438" w:name="_Toc93878928"/>
      <w:bookmarkStart w:id="439" w:name="_Toc96996704"/>
      <w:bookmarkStart w:id="440" w:name="_Toc97197110"/>
      <w:bookmarkStart w:id="441" w:name="_Toc97209010"/>
      <w:r w:rsidRPr="0094055E">
        <w:rPr>
          <w:lang w:eastAsia="zh-CN"/>
        </w:rPr>
        <w:t>7</w:t>
      </w:r>
      <w:r w:rsidRPr="0094055E">
        <w:rPr>
          <w:lang w:eastAsia="zh-CN"/>
        </w:rPr>
        <w:tab/>
        <w:t>Common i</w:t>
      </w:r>
      <w:r w:rsidRPr="0094055E">
        <w:t>nformation applicable to several APIs</w:t>
      </w:r>
      <w:bookmarkEnd w:id="437"/>
      <w:bookmarkEnd w:id="438"/>
      <w:bookmarkEnd w:id="439"/>
      <w:bookmarkEnd w:id="440"/>
      <w:bookmarkEnd w:id="441"/>
    </w:p>
    <w:p w:rsidR="000C6864" w:rsidRPr="0094055E" w:rsidRDefault="000C6864" w:rsidP="00905C5D">
      <w:pPr>
        <w:pStyle w:val="21"/>
      </w:pPr>
      <w:bookmarkStart w:id="442" w:name="_Toc51763767"/>
      <w:bookmarkStart w:id="443" w:name="_Toc51189091"/>
      <w:bookmarkStart w:id="444" w:name="_Toc57205999"/>
      <w:bookmarkStart w:id="445" w:name="_Toc45134559"/>
      <w:bookmarkStart w:id="446" w:name="_Toc59019340"/>
      <w:bookmarkStart w:id="447" w:name="_Toc68170013"/>
      <w:bookmarkStart w:id="448" w:name="_Toc83768343"/>
      <w:bookmarkStart w:id="449" w:name="_Toc74769891"/>
      <w:bookmarkStart w:id="450" w:name="_Toc24868463"/>
      <w:bookmarkStart w:id="451" w:name="_Toc36040915"/>
      <w:bookmarkStart w:id="452" w:name="_Toc36041228"/>
      <w:bookmarkStart w:id="453" w:name="_Toc34153971"/>
      <w:bookmarkStart w:id="454" w:name="_Toc43196512"/>
      <w:bookmarkStart w:id="455" w:name="_Toc43481282"/>
      <w:bookmarkStart w:id="456" w:name="_Toc93878929"/>
      <w:bookmarkStart w:id="457" w:name="_Toc96996705"/>
      <w:bookmarkStart w:id="458" w:name="_Toc97197111"/>
      <w:bookmarkStart w:id="459" w:name="_Toc97209011"/>
      <w:r w:rsidRPr="0094055E">
        <w:rPr>
          <w:lang w:eastAsia="zh-CN"/>
        </w:rPr>
        <w:t>7</w:t>
      </w:r>
      <w:r w:rsidRPr="0094055E">
        <w:t>.1</w:t>
      </w:r>
      <w:r w:rsidRPr="0094055E">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 xml:space="preserve">This document specifies the procedures triggered at different functional entities as a result of API invocation requests and event notifications. The stage-2 level requirements and signalling flows are defined in </w:t>
      </w:r>
      <w:r w:rsidR="00B74C77">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 xml:space="preserve">Several design aspects, as mentioned in the following clauses, are specified in </w:t>
      </w:r>
      <w:r w:rsidR="00B74C77">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905C5D">
      <w:pPr>
        <w:pStyle w:val="21"/>
      </w:pPr>
      <w:bookmarkStart w:id="460" w:name="_Toc51763768"/>
      <w:bookmarkStart w:id="461" w:name="_Toc51189092"/>
      <w:bookmarkStart w:id="462" w:name="_Toc57206000"/>
      <w:bookmarkStart w:id="463" w:name="_Toc36040916"/>
      <w:bookmarkStart w:id="464" w:name="_Toc36041229"/>
      <w:bookmarkStart w:id="465" w:name="_Toc74769892"/>
      <w:bookmarkStart w:id="466" w:name="_Toc83768344"/>
      <w:bookmarkStart w:id="467" w:name="_Toc68170014"/>
      <w:bookmarkStart w:id="468" w:name="_Toc59019341"/>
      <w:bookmarkStart w:id="469" w:name="_Toc45134560"/>
      <w:bookmarkStart w:id="470" w:name="_Toc43481283"/>
      <w:bookmarkStart w:id="471" w:name="_Toc43196513"/>
      <w:bookmarkStart w:id="472" w:name="_Toc34153972"/>
      <w:bookmarkStart w:id="473" w:name="_Toc24868464"/>
      <w:bookmarkStart w:id="474" w:name="_Toc93878930"/>
      <w:bookmarkStart w:id="475" w:name="_Toc96996706"/>
      <w:bookmarkStart w:id="476" w:name="_Toc97197112"/>
      <w:bookmarkStart w:id="477" w:name="_Toc97209012"/>
      <w:r w:rsidRPr="0094055E">
        <w:rPr>
          <w:lang w:eastAsia="zh-CN"/>
        </w:rPr>
        <w:t>7</w:t>
      </w:r>
      <w:r w:rsidRPr="0094055E">
        <w:t>.2</w:t>
      </w:r>
      <w:r w:rsidRPr="0094055E">
        <w:tab/>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0C6864" w:rsidRPr="0094055E" w:rsidRDefault="000C6864" w:rsidP="00905C5D">
      <w:pPr>
        <w:pStyle w:val="31"/>
      </w:pPr>
      <w:bookmarkStart w:id="478" w:name="_Toc83768345"/>
      <w:bookmarkStart w:id="479" w:name="_Toc74769893"/>
      <w:bookmarkStart w:id="480" w:name="_Toc68170015"/>
      <w:bookmarkStart w:id="481" w:name="_Toc59019342"/>
      <w:bookmarkStart w:id="482" w:name="_Toc57206001"/>
      <w:bookmarkStart w:id="483" w:name="_Toc51763769"/>
      <w:bookmarkStart w:id="484" w:name="_Toc51189093"/>
      <w:bookmarkStart w:id="485" w:name="_Toc45134561"/>
      <w:bookmarkStart w:id="486" w:name="_Toc43481284"/>
      <w:bookmarkStart w:id="487" w:name="_Toc43196514"/>
      <w:bookmarkStart w:id="488" w:name="_Toc36041230"/>
      <w:bookmarkStart w:id="489" w:name="_Toc36040917"/>
      <w:bookmarkStart w:id="490" w:name="_Toc34153973"/>
      <w:bookmarkStart w:id="491" w:name="_Toc24868465"/>
      <w:bookmarkStart w:id="492" w:name="_Toc93878931"/>
      <w:bookmarkStart w:id="493" w:name="_Toc96996707"/>
      <w:bookmarkStart w:id="494" w:name="_Toc97197113"/>
      <w:bookmarkStart w:id="495" w:name="_Toc97209013"/>
      <w:r w:rsidRPr="0094055E">
        <w:rPr>
          <w:lang w:eastAsia="zh-CN"/>
        </w:rPr>
        <w:t>7</w:t>
      </w:r>
      <w:r w:rsidRPr="0094055E">
        <w:t>.2.1</w:t>
      </w:r>
      <w:r w:rsidRPr="0094055E">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0C6864" w:rsidRPr="0094055E" w:rsidRDefault="000C6864" w:rsidP="00905C5D">
      <w:pPr>
        <w:pStyle w:val="TH"/>
        <w:outlineLvl w:val="0"/>
      </w:pPr>
      <w:r w:rsidRPr="0094055E">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0C6864" w:rsidRPr="0094055E" w:rsidTr="002B00DE">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Comments</w:t>
            </w:r>
          </w:p>
        </w:tc>
      </w:tr>
      <w:tr w:rsidR="000C6864" w:rsidRPr="0094055E" w:rsidTr="002B00DE">
        <w:trPr>
          <w:jc w:val="center"/>
        </w:trPr>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21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502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F34B7A" w:rsidRDefault="00F34B7A" w:rsidP="00F34B7A">
      <w:pPr>
        <w:rPr>
          <w:lang w:eastAsia="zh-CN"/>
        </w:rPr>
      </w:pPr>
      <w:bookmarkStart w:id="496" w:name="_Toc83768346"/>
      <w:bookmarkStart w:id="497" w:name="_Toc59019343"/>
      <w:bookmarkStart w:id="498" w:name="_Toc45134562"/>
      <w:bookmarkStart w:id="499" w:name="_Toc68170016"/>
      <w:bookmarkStart w:id="500" w:name="_Toc74769894"/>
      <w:bookmarkStart w:id="501" w:name="_Toc57206002"/>
      <w:bookmarkStart w:id="502" w:name="_Toc51763770"/>
      <w:bookmarkStart w:id="503" w:name="_Toc51189094"/>
      <w:bookmarkStart w:id="504" w:name="_Toc43481285"/>
      <w:bookmarkStart w:id="505" w:name="_Toc43196515"/>
      <w:bookmarkStart w:id="506" w:name="_Toc36041231"/>
      <w:bookmarkStart w:id="507" w:name="_Toc36040918"/>
      <w:bookmarkStart w:id="508" w:name="_Toc34153974"/>
      <w:bookmarkStart w:id="509" w:name="_Toc24868466"/>
      <w:bookmarkStart w:id="510" w:name="_Toc93878932"/>
      <w:bookmarkStart w:id="511" w:name="_Toc96996708"/>
      <w:bookmarkStart w:id="512" w:name="_Toc97197114"/>
      <w:bookmarkStart w:id="513" w:name="_Toc97209014"/>
    </w:p>
    <w:p w:rsidR="000C6864" w:rsidRPr="0094055E" w:rsidRDefault="000C6864" w:rsidP="00905C5D">
      <w:pPr>
        <w:pStyle w:val="31"/>
      </w:pPr>
      <w:r w:rsidRPr="0094055E">
        <w:rPr>
          <w:lang w:eastAsia="zh-CN"/>
        </w:rPr>
        <w:t>7</w:t>
      </w:r>
      <w:r w:rsidRPr="0094055E">
        <w:t>.2.2</w:t>
      </w:r>
      <w:r w:rsidRPr="0094055E">
        <w:tab/>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0C6864" w:rsidRPr="0094055E" w:rsidRDefault="000C6864" w:rsidP="000C6864">
      <w:pPr>
        <w:rPr>
          <w:lang w:eastAsia="zh-CN"/>
        </w:rPr>
      </w:pPr>
      <w:bookmarkStart w:id="514" w:name="_Toc74769895"/>
      <w:bookmarkStart w:id="515" w:name="_Toc68170017"/>
      <w:bookmarkStart w:id="516" w:name="_Toc59019344"/>
      <w:bookmarkStart w:id="517" w:name="_Toc57206003"/>
      <w:bookmarkStart w:id="518" w:name="_Toc51763771"/>
      <w:bookmarkStart w:id="519" w:name="_Toc43481286"/>
      <w:bookmarkStart w:id="520" w:name="_Toc43196516"/>
      <w:bookmarkStart w:id="521" w:name="_Toc36041232"/>
      <w:bookmarkStart w:id="522" w:name="_Toc36040919"/>
      <w:bookmarkStart w:id="523" w:name="_Toc34153975"/>
      <w:bookmarkStart w:id="524" w:name="_Toc24868467"/>
      <w:bookmarkStart w:id="525" w:name="_Toc51189095"/>
      <w:bookmarkStart w:id="526" w:name="_Toc45134563"/>
      <w:r w:rsidRPr="0094055E">
        <w:rPr>
          <w:lang w:eastAsia="zh-CN"/>
        </w:rPr>
        <w:t>Table</w:t>
      </w:r>
      <w:r w:rsidRPr="0094055E">
        <w:t> </w:t>
      </w:r>
      <w:r w:rsidRPr="0094055E">
        <w:rPr>
          <w:lang w:eastAsia="zh-CN"/>
        </w:rPr>
        <w:t>7.2.2-1 lists structured data types defined in this specification referenced by multiple services.</w:t>
      </w:r>
    </w:p>
    <w:p w:rsidR="000C6864" w:rsidRPr="0094055E" w:rsidRDefault="000C6864" w:rsidP="00905C5D">
      <w:pPr>
        <w:pStyle w:val="TH"/>
        <w:outlineLvl w:val="0"/>
      </w:pPr>
      <w:r w:rsidRPr="0094055E">
        <w:lastRenderedPageBreak/>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0C6864" w:rsidRPr="0094055E" w:rsidTr="002B00DE">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Description</w:t>
            </w:r>
          </w:p>
        </w:tc>
      </w:tr>
      <w:tr w:rsidR="000C6864" w:rsidRPr="0094055E" w:rsidTr="002B00DE">
        <w:trPr>
          <w:jc w:val="center"/>
        </w:trPr>
        <w:tc>
          <w:tcPr>
            <w:tcW w:w="251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MessageSegmentParameters</w:t>
            </w:r>
            <w:proofErr w:type="spellEnd"/>
          </w:p>
        </w:tc>
        <w:tc>
          <w:tcPr>
            <w:tcW w:w="1728" w:type="dxa"/>
            <w:tcBorders>
              <w:top w:val="single" w:sz="4" w:space="0" w:color="auto"/>
              <w:left w:val="single" w:sz="4" w:space="0" w:color="auto"/>
              <w:bottom w:val="single" w:sz="4" w:space="0" w:color="auto"/>
              <w:right w:val="single" w:sz="4" w:space="0" w:color="auto"/>
            </w:tcBorders>
          </w:tcPr>
          <w:p w:rsidR="000C6864" w:rsidRPr="0094055E" w:rsidRDefault="0051150B" w:rsidP="002B00DE">
            <w:pPr>
              <w:pStyle w:val="TAL"/>
            </w:pPr>
            <w:r>
              <w:t>Clause</w:t>
            </w:r>
            <w:r w:rsidR="000C6864" w:rsidRPr="0094055E">
              <w:t> 8.2.5.2.5</w:t>
            </w:r>
          </w:p>
        </w:tc>
        <w:tc>
          <w:tcPr>
            <w:tcW w:w="2613"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Parameters for message segmentation</w:t>
            </w:r>
          </w:p>
        </w:tc>
      </w:tr>
      <w:tr w:rsidR="000C6864" w:rsidRPr="0094055E" w:rsidTr="002B00DE">
        <w:trPr>
          <w:jc w:val="center"/>
        </w:trPr>
        <w:tc>
          <w:tcPr>
            <w:tcW w:w="251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Address</w:t>
            </w:r>
          </w:p>
        </w:tc>
        <w:tc>
          <w:tcPr>
            <w:tcW w:w="1728" w:type="dxa"/>
            <w:tcBorders>
              <w:top w:val="single" w:sz="4" w:space="0" w:color="auto"/>
              <w:left w:val="single" w:sz="4" w:space="0" w:color="auto"/>
              <w:bottom w:val="single" w:sz="4" w:space="0" w:color="auto"/>
              <w:right w:val="single" w:sz="4" w:space="0" w:color="auto"/>
            </w:tcBorders>
          </w:tcPr>
          <w:p w:rsidR="000C6864" w:rsidRPr="0094055E" w:rsidRDefault="0051150B" w:rsidP="002B00DE">
            <w:pPr>
              <w:pStyle w:val="TAL"/>
            </w:pPr>
            <w:r>
              <w:t>Clause</w:t>
            </w:r>
            <w:r w:rsidR="000C6864" w:rsidRPr="0094055E">
              <w:t> 9.1.5.2.3</w:t>
            </w:r>
          </w:p>
        </w:tc>
        <w:tc>
          <w:tcPr>
            <w:tcW w:w="2613"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Represent an address</w:t>
            </w:r>
          </w:p>
        </w:tc>
      </w:tr>
    </w:tbl>
    <w:p w:rsidR="000C6864" w:rsidRPr="0094055E" w:rsidRDefault="000C6864" w:rsidP="000C6864">
      <w:pPr>
        <w:rPr>
          <w:lang w:eastAsia="zh-CN"/>
        </w:rPr>
      </w:pPr>
    </w:p>
    <w:p w:rsidR="000C6864" w:rsidRPr="0094055E" w:rsidRDefault="000C6864" w:rsidP="00905C5D">
      <w:pPr>
        <w:pStyle w:val="31"/>
      </w:pPr>
      <w:bookmarkStart w:id="527" w:name="_Toc83768347"/>
      <w:bookmarkStart w:id="528" w:name="_Toc93878933"/>
      <w:bookmarkStart w:id="529" w:name="_Toc96996709"/>
      <w:bookmarkStart w:id="530" w:name="_Toc97197115"/>
      <w:bookmarkStart w:id="531" w:name="_Toc97209015"/>
      <w:r w:rsidRPr="0094055E">
        <w:rPr>
          <w:lang w:eastAsia="zh-CN"/>
        </w:rPr>
        <w:t>7</w:t>
      </w:r>
      <w:r w:rsidRPr="0094055E">
        <w:t>.2.3</w:t>
      </w:r>
      <w:r w:rsidRPr="0094055E">
        <w:tab/>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0C6864" w:rsidRPr="0094055E" w:rsidRDefault="000C6864" w:rsidP="00905C5D">
      <w:pPr>
        <w:pStyle w:val="TH"/>
        <w:outlineLvl w:val="0"/>
      </w:pPr>
      <w:r w:rsidRPr="0094055E">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0C6864" w:rsidRPr="0094055E" w:rsidTr="002B00DE">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2B00DE">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532" w:name="_Toc68170018"/>
      <w:bookmarkStart w:id="533" w:name="_Toc83768348"/>
      <w:bookmarkStart w:id="534" w:name="_Toc74769896"/>
      <w:bookmarkStart w:id="535" w:name="_Toc57206004"/>
      <w:bookmarkStart w:id="536" w:name="_Toc59019345"/>
      <w:bookmarkStart w:id="537" w:name="_Toc36041233"/>
      <w:bookmarkStart w:id="538" w:name="_Toc45134564"/>
      <w:bookmarkStart w:id="539" w:name="_Toc43196517"/>
      <w:bookmarkStart w:id="540" w:name="_Toc51763772"/>
      <w:bookmarkStart w:id="541" w:name="_Toc51189096"/>
      <w:bookmarkStart w:id="542" w:name="_Toc43481287"/>
      <w:bookmarkStart w:id="543" w:name="_Toc24868468"/>
      <w:bookmarkStart w:id="544" w:name="_Toc34153976"/>
      <w:bookmarkStart w:id="545" w:name="_Toc36040920"/>
      <w:bookmarkStart w:id="546" w:name="_Toc93878934"/>
      <w:bookmarkStart w:id="547" w:name="_Toc96996710"/>
    </w:p>
    <w:p w:rsidR="000C6864" w:rsidRPr="0094055E" w:rsidRDefault="000C6864" w:rsidP="00905C5D">
      <w:pPr>
        <w:pStyle w:val="21"/>
      </w:pPr>
      <w:bookmarkStart w:id="548" w:name="_Toc97197116"/>
      <w:bookmarkStart w:id="549" w:name="_Toc97209016"/>
      <w:r w:rsidRPr="0094055E">
        <w:rPr>
          <w:lang w:eastAsia="zh-CN"/>
        </w:rPr>
        <w:t>7</w:t>
      </w:r>
      <w:r w:rsidRPr="0094055E">
        <w:t>.3</w:t>
      </w:r>
      <w:r w:rsidRPr="0094055E">
        <w:tab/>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905C5D">
      <w:pPr>
        <w:pStyle w:val="21"/>
      </w:pPr>
      <w:bookmarkStart w:id="550" w:name="_Toc57206005"/>
      <w:bookmarkStart w:id="551" w:name="_Toc43481288"/>
      <w:bookmarkStart w:id="552" w:name="_Toc34153977"/>
      <w:bookmarkStart w:id="553" w:name="_Toc24868469"/>
      <w:bookmarkStart w:id="554" w:name="_Toc45134565"/>
      <w:bookmarkStart w:id="555" w:name="_Toc51189097"/>
      <w:bookmarkStart w:id="556" w:name="_Toc36041234"/>
      <w:bookmarkStart w:id="557" w:name="_Toc43196518"/>
      <w:bookmarkStart w:id="558" w:name="_Toc36040921"/>
      <w:bookmarkStart w:id="559" w:name="_Toc68170019"/>
      <w:bookmarkStart w:id="560" w:name="_Toc51763773"/>
      <w:bookmarkStart w:id="561" w:name="_Toc74769897"/>
      <w:bookmarkStart w:id="562" w:name="_Toc59019346"/>
      <w:bookmarkStart w:id="563" w:name="_Toc83768349"/>
      <w:bookmarkStart w:id="564" w:name="_Toc93878935"/>
      <w:bookmarkStart w:id="565" w:name="_Toc96996711"/>
      <w:bookmarkStart w:id="566" w:name="_Toc97197117"/>
      <w:bookmarkStart w:id="567" w:name="_Toc97209017"/>
      <w:r w:rsidRPr="0094055E">
        <w:rPr>
          <w:lang w:eastAsia="zh-CN"/>
        </w:rPr>
        <w:t>7</w:t>
      </w:r>
      <w:r w:rsidRPr="0094055E">
        <w:t>.4</w:t>
      </w:r>
      <w:r w:rsidRPr="0094055E">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 xml:space="preserve">5.4 of </w:t>
      </w:r>
      <w:r w:rsidR="00B74C77">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w:t>
      </w:r>
      <w:proofErr w:type="spellStart"/>
      <w:r w:rsidRPr="0094055E">
        <w:rPr>
          <w:lang w:eastAsia="zh-CN"/>
        </w:rPr>
        <w:t>json</w:t>
      </w:r>
      <w:proofErr w:type="spellEnd"/>
      <w:r w:rsidRPr="0094055E">
        <w:rPr>
          <w:lang w:eastAsia="zh-CN"/>
        </w:rPr>
        <w:t>".</w:t>
      </w:r>
    </w:p>
    <w:p w:rsidR="000C6864" w:rsidRPr="0094055E" w:rsidRDefault="000C6864" w:rsidP="00905C5D">
      <w:pPr>
        <w:pStyle w:val="21"/>
      </w:pPr>
      <w:bookmarkStart w:id="568" w:name="_Toc59019347"/>
      <w:bookmarkStart w:id="569" w:name="_Toc57206006"/>
      <w:bookmarkStart w:id="570" w:name="_Toc45134566"/>
      <w:bookmarkStart w:id="571" w:name="_Toc51189098"/>
      <w:bookmarkStart w:id="572" w:name="_Toc51763774"/>
      <w:bookmarkStart w:id="573" w:name="_Toc43481289"/>
      <w:bookmarkStart w:id="574" w:name="_Toc43196519"/>
      <w:bookmarkStart w:id="575" w:name="_Toc36041235"/>
      <w:bookmarkStart w:id="576" w:name="_Toc36040922"/>
      <w:bookmarkStart w:id="577" w:name="_Toc34153978"/>
      <w:bookmarkStart w:id="578" w:name="_Toc24868470"/>
      <w:bookmarkStart w:id="579" w:name="_Toc83768350"/>
      <w:bookmarkStart w:id="580" w:name="_Toc74769898"/>
      <w:bookmarkStart w:id="581" w:name="_Toc68170020"/>
      <w:bookmarkStart w:id="582" w:name="_Toc93878936"/>
      <w:bookmarkStart w:id="583" w:name="_Toc96996712"/>
      <w:bookmarkStart w:id="584" w:name="_Toc97197118"/>
      <w:bookmarkStart w:id="585" w:name="_Toc97209018"/>
      <w:r w:rsidRPr="0094055E">
        <w:rPr>
          <w:lang w:eastAsia="zh-CN"/>
        </w:rPr>
        <w:t>7</w:t>
      </w:r>
      <w:r w:rsidRPr="0094055E">
        <w:t>.5</w:t>
      </w:r>
      <w:r w:rsidRPr="0094055E">
        <w:tab/>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0C6864" w:rsidRPr="0094055E" w:rsidRDefault="000C6864" w:rsidP="00905C5D">
      <w:pPr>
        <w:pStyle w:val="31"/>
      </w:pPr>
      <w:bookmarkStart w:id="586" w:name="_Toc93878937"/>
      <w:bookmarkStart w:id="587" w:name="_Toc96996713"/>
      <w:bookmarkStart w:id="588" w:name="_Toc97197119"/>
      <w:bookmarkStart w:id="589" w:name="_Toc97209019"/>
      <w:r w:rsidRPr="0094055E">
        <w:rPr>
          <w:lang w:eastAsia="zh-CN"/>
        </w:rPr>
        <w:t>7</w:t>
      </w:r>
      <w:r w:rsidRPr="0094055E">
        <w:t>.5.1</w:t>
      </w:r>
      <w:r w:rsidRPr="0094055E">
        <w:tab/>
        <w:t>Resource URI structure</w:t>
      </w:r>
      <w:bookmarkEnd w:id="586"/>
      <w:bookmarkEnd w:id="587"/>
      <w:bookmarkEnd w:id="588"/>
      <w:bookmarkEnd w:id="589"/>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 xml:space="preserve">5.2.4 of </w:t>
      </w:r>
      <w:r w:rsidR="00B74C77">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905C5D">
      <w:pPr>
        <w:pStyle w:val="31"/>
      </w:pPr>
      <w:bookmarkStart w:id="590" w:name="_Toc93878938"/>
      <w:bookmarkStart w:id="591" w:name="_Toc96996714"/>
      <w:bookmarkStart w:id="592" w:name="_Toc97197120"/>
      <w:bookmarkStart w:id="593" w:name="_Toc97209020"/>
      <w:r w:rsidRPr="0094055E">
        <w:rPr>
          <w:lang w:eastAsia="zh-CN"/>
        </w:rPr>
        <w:t>7</w:t>
      </w:r>
      <w:r w:rsidRPr="0094055E">
        <w:t>.5.2</w:t>
      </w:r>
      <w:r w:rsidRPr="0094055E">
        <w:tab/>
        <w:t>Custom operations URI structure</w:t>
      </w:r>
      <w:bookmarkEnd w:id="590"/>
      <w:bookmarkEnd w:id="591"/>
      <w:bookmarkEnd w:id="592"/>
      <w:bookmarkEnd w:id="593"/>
    </w:p>
    <w:p w:rsidR="000C6864" w:rsidRPr="0094055E" w:rsidRDefault="000C6864" w:rsidP="000C6864">
      <w:pPr>
        <w:rPr>
          <w:lang w:eastAsia="zh-CN"/>
        </w:rPr>
      </w:pPr>
      <w:r w:rsidRPr="0094055E">
        <w:rPr>
          <w:lang w:eastAsia="zh-CN"/>
        </w:rPr>
        <w:t xml:space="preserve">The custom operation definition is in Annex C of </w:t>
      </w:r>
      <w:r w:rsidR="00B74C77">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w:t>
      </w:r>
      <w:proofErr w:type="gramStart"/>
      <w:r w:rsidRPr="0094055E">
        <w:rPr>
          <w:b/>
          <w:lang w:eastAsia="zh-CN"/>
        </w:rPr>
        <w:t>apiRoot</w:t>
      </w:r>
      <w:proofErr w:type="gramEnd"/>
      <w:r w:rsidRPr="0094055E">
        <w:rPr>
          <w:b/>
          <w:lang w:eastAsia="zh-CN"/>
        </w:rPr>
        <w: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proofErr w:type="gramStart"/>
      <w:r w:rsidRPr="0094055E">
        <w:rPr>
          <w:b/>
        </w:rPr>
        <w:t>apiRoot</w:t>
      </w:r>
      <w:proofErr w:type="spellEnd"/>
      <w:proofErr w:type="gram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 xml:space="preserve">5.1.3.2 of </w:t>
      </w:r>
      <w:r w:rsidR="00B74C77">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905C5D">
      <w:pPr>
        <w:pStyle w:val="21"/>
      </w:pPr>
      <w:bookmarkStart w:id="594" w:name="_Toc83768351"/>
      <w:bookmarkStart w:id="595" w:name="_Toc74769899"/>
      <w:bookmarkStart w:id="596" w:name="_Toc68170021"/>
      <w:bookmarkStart w:id="597" w:name="_Toc57206007"/>
      <w:bookmarkStart w:id="598" w:name="_Toc59019348"/>
      <w:bookmarkStart w:id="599" w:name="_Toc51763775"/>
      <w:bookmarkStart w:id="600" w:name="_Toc51189099"/>
      <w:bookmarkStart w:id="601" w:name="_Toc45134567"/>
      <w:bookmarkStart w:id="602" w:name="_Toc43481290"/>
      <w:bookmarkStart w:id="603" w:name="_Toc43196520"/>
      <w:bookmarkStart w:id="604" w:name="_Toc36041236"/>
      <w:bookmarkStart w:id="605" w:name="_Toc36040923"/>
      <w:bookmarkStart w:id="606" w:name="_Toc34153979"/>
      <w:bookmarkStart w:id="607" w:name="_Toc24868471"/>
      <w:bookmarkStart w:id="608" w:name="_Toc93878939"/>
      <w:bookmarkStart w:id="609" w:name="_Toc96996715"/>
      <w:bookmarkStart w:id="610" w:name="_Toc97197121"/>
      <w:bookmarkStart w:id="611" w:name="_Toc97209021"/>
      <w:r w:rsidRPr="0094055E">
        <w:rPr>
          <w:lang w:eastAsia="zh-CN"/>
        </w:rPr>
        <w:lastRenderedPageBreak/>
        <w:t>7</w:t>
      </w:r>
      <w:r w:rsidRPr="0094055E">
        <w:t>.6</w:t>
      </w:r>
      <w:r w:rsidRPr="0094055E">
        <w:tab/>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21"/>
      </w:pPr>
      <w:bookmarkStart w:id="612" w:name="_Toc36040924"/>
      <w:bookmarkStart w:id="613" w:name="_Toc24868472"/>
      <w:bookmarkStart w:id="614" w:name="_Toc36041237"/>
      <w:bookmarkStart w:id="615" w:name="_Toc43196521"/>
      <w:bookmarkStart w:id="616" w:name="_Toc43481291"/>
      <w:bookmarkStart w:id="617" w:name="_Toc45134568"/>
      <w:bookmarkStart w:id="618" w:name="_Toc51189100"/>
      <w:bookmarkStart w:id="619" w:name="_Toc51763776"/>
      <w:bookmarkStart w:id="620" w:name="_Toc57206008"/>
      <w:bookmarkStart w:id="621" w:name="_Toc59019349"/>
      <w:bookmarkStart w:id="622" w:name="_Toc68170022"/>
      <w:bookmarkStart w:id="623" w:name="_Toc74769900"/>
      <w:bookmarkStart w:id="624" w:name="_Toc83768352"/>
      <w:bookmarkStart w:id="625" w:name="_Toc34153980"/>
      <w:bookmarkStart w:id="626" w:name="_Toc93878940"/>
      <w:bookmarkStart w:id="627" w:name="_Toc96996716"/>
      <w:bookmarkStart w:id="628" w:name="_Toc97197122"/>
      <w:bookmarkStart w:id="629" w:name="_Toc97209022"/>
      <w:r w:rsidRPr="0094055E">
        <w:rPr>
          <w:lang w:eastAsia="zh-CN"/>
        </w:rPr>
        <w:t>7</w:t>
      </w:r>
      <w:r w:rsidRPr="0094055E">
        <w:t>.7</w:t>
      </w:r>
      <w:r w:rsidRPr="0094055E">
        <w:tab/>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sidR="000C6864" w:rsidRPr="0094055E" w:rsidRDefault="000C6864" w:rsidP="000C6864">
      <w:r w:rsidRPr="0094055E">
        <w:t xml:space="preserve">HTTP error handling shall be supported as specified in clause 5.2.4 of </w:t>
      </w:r>
      <w:r w:rsidR="00B74C77">
        <w:t>TS</w:t>
      </w:r>
      <w:r w:rsidRPr="0094055E">
        <w:t xml:space="preserve"> 29.500 [4].</w:t>
      </w:r>
    </w:p>
    <w:p w:rsidR="000C6864" w:rsidRPr="0094055E" w:rsidRDefault="000C6864" w:rsidP="00905C5D">
      <w:pPr>
        <w:pStyle w:val="21"/>
      </w:pPr>
      <w:bookmarkStart w:id="630" w:name="_Toc36040925"/>
      <w:bookmarkStart w:id="631" w:name="_Toc68170023"/>
      <w:bookmarkStart w:id="632" w:name="_Toc43196522"/>
      <w:bookmarkStart w:id="633" w:name="_Toc83768353"/>
      <w:bookmarkStart w:id="634" w:name="_Toc59019350"/>
      <w:bookmarkStart w:id="635" w:name="_Toc74769901"/>
      <w:bookmarkStart w:id="636" w:name="_Toc45134569"/>
      <w:bookmarkStart w:id="637" w:name="_Toc51763777"/>
      <w:bookmarkStart w:id="638" w:name="_Toc57206009"/>
      <w:bookmarkStart w:id="639" w:name="_Toc51189101"/>
      <w:bookmarkStart w:id="640" w:name="_Toc43481292"/>
      <w:bookmarkStart w:id="641" w:name="_Toc36041238"/>
      <w:bookmarkStart w:id="642" w:name="_Toc34153981"/>
      <w:bookmarkStart w:id="643" w:name="_Toc24868473"/>
      <w:bookmarkStart w:id="644" w:name="_Toc93878941"/>
      <w:bookmarkStart w:id="645" w:name="_Toc96996717"/>
      <w:bookmarkStart w:id="646" w:name="_Toc97197123"/>
      <w:bookmarkStart w:id="647" w:name="_Toc97209023"/>
      <w:r w:rsidRPr="0094055E">
        <w:rPr>
          <w:lang w:eastAsia="zh-CN"/>
        </w:rPr>
        <w:t>7</w:t>
      </w:r>
      <w:r w:rsidRPr="0094055E">
        <w:t>.8</w:t>
      </w:r>
      <w:r w:rsidRPr="0094055E">
        <w:tab/>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 xml:space="preserve">6.6.2 of </w:t>
      </w:r>
      <w:r w:rsidR="00B74C77">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905C5D">
      <w:pPr>
        <w:pStyle w:val="21"/>
      </w:pPr>
      <w:bookmarkStart w:id="648" w:name="_Toc36040926"/>
      <w:bookmarkStart w:id="649" w:name="_Toc43481293"/>
      <w:bookmarkStart w:id="650" w:name="_Toc24868474"/>
      <w:bookmarkStart w:id="651" w:name="_Toc43196523"/>
      <w:bookmarkStart w:id="652" w:name="_Toc36041239"/>
      <w:bookmarkStart w:id="653" w:name="_Toc34153982"/>
      <w:bookmarkStart w:id="654" w:name="_Toc45134570"/>
      <w:bookmarkStart w:id="655" w:name="_Toc51189102"/>
      <w:bookmarkStart w:id="656" w:name="_Toc57206010"/>
      <w:bookmarkStart w:id="657" w:name="_Toc68170024"/>
      <w:bookmarkStart w:id="658" w:name="_Toc83768354"/>
      <w:bookmarkStart w:id="659" w:name="_Toc74769902"/>
      <w:bookmarkStart w:id="660" w:name="_Toc51763778"/>
      <w:bookmarkStart w:id="661" w:name="_Toc59019351"/>
      <w:bookmarkStart w:id="662" w:name="_Toc93878942"/>
      <w:bookmarkStart w:id="663" w:name="_Toc96996718"/>
      <w:bookmarkStart w:id="664" w:name="_Toc97197124"/>
      <w:bookmarkStart w:id="665" w:name="_Toc97209024"/>
      <w:r w:rsidRPr="0094055E">
        <w:rPr>
          <w:lang w:eastAsia="zh-CN"/>
        </w:rPr>
        <w:t>7</w:t>
      </w:r>
      <w:r w:rsidRPr="0094055E">
        <w:t>.9</w:t>
      </w:r>
      <w:r w:rsidRPr="0094055E">
        <w:tab/>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0C6864" w:rsidRPr="0094055E" w:rsidRDefault="000C6864" w:rsidP="000C6864">
      <w:r w:rsidRPr="0094055E">
        <w:t xml:space="preserve">The MSGin5G API shall support mandatory HTTP custom header fields specified in clause 5.2.3.2 of </w:t>
      </w:r>
      <w:r w:rsidR="00B74C77">
        <w:t>TS</w:t>
      </w:r>
      <w:r w:rsidRPr="0094055E">
        <w:t xml:space="preserve"> 29.500 [4] and may support HTTP custom header fields specified in </w:t>
      </w:r>
      <w:r w:rsidR="0051150B">
        <w:t>clause</w:t>
      </w:r>
      <w:r w:rsidRPr="0094055E">
        <w:t xml:space="preserve"> 5.2.3.3 of </w:t>
      </w:r>
      <w:r w:rsidR="00B74C77">
        <w:t>TS</w:t>
      </w:r>
      <w:r w:rsidRPr="0094055E">
        <w:t xml:space="preserve"> 29.500 [4]. No specific custom headers are defined for the MSGin5G API in the present specification.</w:t>
      </w:r>
    </w:p>
    <w:p w:rsidR="000C6864" w:rsidRPr="0094055E" w:rsidRDefault="000C6864" w:rsidP="00905C5D">
      <w:pPr>
        <w:pStyle w:val="21"/>
      </w:pPr>
      <w:bookmarkStart w:id="666" w:name="_Toc59019352"/>
      <w:bookmarkStart w:id="667" w:name="_Toc45134571"/>
      <w:bookmarkStart w:id="668" w:name="_Toc43481294"/>
      <w:bookmarkStart w:id="669" w:name="_Toc43196524"/>
      <w:bookmarkStart w:id="670" w:name="_Toc36041240"/>
      <w:bookmarkStart w:id="671" w:name="_Toc36040927"/>
      <w:bookmarkStart w:id="672" w:name="_Toc34153983"/>
      <w:bookmarkStart w:id="673" w:name="_Toc24868475"/>
      <w:bookmarkStart w:id="674" w:name="_Toc51763779"/>
      <w:bookmarkStart w:id="675" w:name="_Toc51189103"/>
      <w:bookmarkStart w:id="676" w:name="_Toc57206011"/>
      <w:bookmarkStart w:id="677" w:name="_Toc83768355"/>
      <w:bookmarkStart w:id="678" w:name="_Toc68170025"/>
      <w:bookmarkStart w:id="679" w:name="_Toc74769903"/>
      <w:bookmarkStart w:id="680" w:name="_Toc93878943"/>
      <w:bookmarkStart w:id="681" w:name="_Toc96996719"/>
      <w:bookmarkStart w:id="682" w:name="_Toc97197125"/>
      <w:bookmarkStart w:id="683" w:name="_Toc97209025"/>
      <w:r w:rsidRPr="0094055E">
        <w:rPr>
          <w:lang w:eastAsia="zh-CN"/>
        </w:rPr>
        <w:t>7</w:t>
      </w:r>
      <w:r w:rsidRPr="0094055E">
        <w:t>.10</w:t>
      </w:r>
      <w:r w:rsidRPr="0094055E">
        <w:tab/>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 xml:space="preserve">5.3 of </w:t>
      </w:r>
      <w:r w:rsidR="00B74C77">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905C5D">
      <w:pPr>
        <w:pStyle w:val="1"/>
      </w:pPr>
      <w:bookmarkStart w:id="684" w:name="_Toc83768356"/>
      <w:bookmarkStart w:id="685" w:name="_Toc93878944"/>
      <w:bookmarkStart w:id="686" w:name="_Toc96996720"/>
      <w:bookmarkStart w:id="687" w:name="_Toc97197126"/>
      <w:bookmarkStart w:id="688" w:name="_Toc97209026"/>
      <w:r w:rsidRPr="0094055E">
        <w:rPr>
          <w:lang w:eastAsia="zh-CN"/>
        </w:rPr>
        <w:t>8</w:t>
      </w:r>
      <w:r w:rsidRPr="0094055E">
        <w:tab/>
      </w:r>
      <w:r w:rsidRPr="0094055E">
        <w:rPr>
          <w:lang w:eastAsia="zh-CN"/>
        </w:rPr>
        <w:t>Message Server API definition</w:t>
      </w:r>
      <w:bookmarkEnd w:id="684"/>
      <w:bookmarkEnd w:id="685"/>
      <w:bookmarkEnd w:id="686"/>
      <w:bookmarkEnd w:id="687"/>
      <w:bookmarkEnd w:id="688"/>
    </w:p>
    <w:p w:rsidR="000C6864" w:rsidRPr="0094055E" w:rsidRDefault="000C6864" w:rsidP="00905C5D">
      <w:pPr>
        <w:pStyle w:val="21"/>
        <w:rPr>
          <w:lang w:eastAsia="zh-CN"/>
        </w:rPr>
      </w:pPr>
      <w:bookmarkStart w:id="689" w:name="_Toc83768357"/>
      <w:bookmarkStart w:id="690" w:name="_Toc93878945"/>
      <w:bookmarkStart w:id="691" w:name="_Toc96996721"/>
      <w:bookmarkStart w:id="692" w:name="_Toc97197127"/>
      <w:bookmarkStart w:id="693" w:name="_Toc97209027"/>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689"/>
      <w:bookmarkEnd w:id="690"/>
      <w:bookmarkEnd w:id="691"/>
      <w:bookmarkEnd w:id="692"/>
      <w:bookmarkEnd w:id="693"/>
    </w:p>
    <w:p w:rsidR="000C6864" w:rsidRPr="0094055E" w:rsidRDefault="000C6864" w:rsidP="00905C5D">
      <w:pPr>
        <w:pStyle w:val="31"/>
      </w:pPr>
      <w:bookmarkStart w:id="694" w:name="_Toc83768358"/>
      <w:bookmarkStart w:id="695" w:name="_Toc93878946"/>
      <w:bookmarkStart w:id="696" w:name="_Toc96996722"/>
      <w:bookmarkStart w:id="697" w:name="_Toc97197128"/>
      <w:bookmarkStart w:id="698" w:name="_Toc97209028"/>
      <w:r w:rsidRPr="0094055E">
        <w:rPr>
          <w:lang w:eastAsia="zh-CN"/>
        </w:rPr>
        <w:t>8</w:t>
      </w:r>
      <w:r w:rsidRPr="0094055E">
        <w:t>.1.1</w:t>
      </w:r>
      <w:r w:rsidRPr="0094055E">
        <w:tab/>
        <w:t>API URI</w:t>
      </w:r>
      <w:bookmarkEnd w:id="694"/>
      <w:bookmarkEnd w:id="695"/>
      <w:bookmarkEnd w:id="696"/>
      <w:bookmarkEnd w:id="697"/>
      <w:bookmarkEnd w:id="698"/>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905C5D">
      <w:pPr>
        <w:pStyle w:val="31"/>
      </w:pPr>
      <w:bookmarkStart w:id="699" w:name="_Toc83768359"/>
      <w:bookmarkStart w:id="700" w:name="_Toc93878947"/>
      <w:bookmarkStart w:id="701" w:name="_Toc96996723"/>
      <w:bookmarkStart w:id="702" w:name="_Toc97197129"/>
      <w:bookmarkStart w:id="703" w:name="_Toc97209029"/>
      <w:r w:rsidRPr="0094055E">
        <w:rPr>
          <w:lang w:eastAsia="zh-CN"/>
        </w:rPr>
        <w:lastRenderedPageBreak/>
        <w:t>8</w:t>
      </w:r>
      <w:r w:rsidRPr="0094055E">
        <w:t>.1.2</w:t>
      </w:r>
      <w:r w:rsidRPr="0094055E">
        <w:tab/>
        <w:t>Resources</w:t>
      </w:r>
      <w:bookmarkEnd w:id="699"/>
      <w:bookmarkEnd w:id="700"/>
      <w:bookmarkEnd w:id="701"/>
      <w:bookmarkEnd w:id="702"/>
      <w:bookmarkEnd w:id="703"/>
    </w:p>
    <w:p w:rsidR="000C6864" w:rsidRPr="0094055E" w:rsidRDefault="000C6864" w:rsidP="00905C5D">
      <w:pPr>
        <w:pStyle w:val="41"/>
      </w:pPr>
      <w:bookmarkStart w:id="704" w:name="_Toc81332253"/>
      <w:bookmarkStart w:id="705" w:name="_Toc93878948"/>
      <w:bookmarkStart w:id="706" w:name="_Toc96996724"/>
      <w:bookmarkStart w:id="707" w:name="_Toc97197130"/>
      <w:bookmarkStart w:id="708" w:name="_Toc97209030"/>
      <w:r w:rsidRPr="0094055E">
        <w:t>8.1.2.1</w:t>
      </w:r>
      <w:r w:rsidRPr="0094055E">
        <w:tab/>
        <w:t>Overview</w:t>
      </w:r>
      <w:bookmarkEnd w:id="704"/>
      <w:bookmarkEnd w:id="705"/>
      <w:bookmarkEnd w:id="706"/>
      <w:bookmarkEnd w:id="707"/>
      <w:bookmarkEnd w:id="708"/>
    </w:p>
    <w:p w:rsidR="000C6864" w:rsidRPr="0094055E" w:rsidRDefault="000C6864" w:rsidP="000C6864">
      <w:pPr>
        <w:pStyle w:val="TH"/>
      </w:pPr>
      <w:r w:rsidRPr="0094055E">
        <w:object w:dxaOrig="5567" w:dyaOrig="3645">
          <v:shape id="_x0000_i1031" type="#_x0000_t75" style="width:303.25pt;height:201.25pt" o:ole="">
            <v:imagedata r:id="rId26" o:title=""/>
          </v:shape>
          <o:OLEObject Type="Embed" ProgID="Visio.Drawing.11" ShapeID="_x0000_i1031" DrawAspect="Content" ObjectID="_1711485404" r:id="rId27"/>
        </w:object>
      </w:r>
    </w:p>
    <w:p w:rsidR="000C6864" w:rsidRPr="0094055E" w:rsidRDefault="000C6864" w:rsidP="00905C5D">
      <w:pPr>
        <w:pStyle w:val="TF"/>
        <w:outlineLvl w:val="0"/>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0C6864" w:rsidRPr="0094055E" w:rsidRDefault="000C6864" w:rsidP="00905C5D">
      <w:pPr>
        <w:pStyle w:val="TH"/>
        <w:outlineLvl w:val="0"/>
      </w:pPr>
      <w:r w:rsidRPr="0094055E">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0C6864" w:rsidRPr="0094055E" w:rsidTr="002B00D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0" w:type="auto"/>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2B00DE">
        <w:trPr>
          <w:jc w:val="center"/>
        </w:trPr>
        <w:tc>
          <w:tcPr>
            <w:tcW w:w="0" w:type="auto"/>
            <w:tcBorders>
              <w:top w:val="single" w:sz="4" w:space="0" w:color="auto"/>
              <w:left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Borders>
              <w:top w:val="single" w:sz="4" w:space="0" w:color="auto"/>
              <w:left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Removes an AS registration resource.</w:t>
            </w:r>
          </w:p>
        </w:tc>
      </w:tr>
    </w:tbl>
    <w:p w:rsidR="00000000" w:rsidRDefault="0051356D">
      <w:bookmarkStart w:id="709" w:name="_Toc81332254"/>
      <w:bookmarkStart w:id="710" w:name="_Toc93878949"/>
      <w:bookmarkStart w:id="711" w:name="_Toc96996725"/>
      <w:bookmarkStart w:id="712" w:name="_Toc97197131"/>
      <w:bookmarkStart w:id="713" w:name="_Toc97209031"/>
    </w:p>
    <w:p w:rsidR="000C6864" w:rsidRPr="0094055E" w:rsidRDefault="000C6864" w:rsidP="00905C5D">
      <w:pPr>
        <w:pStyle w:val="41"/>
      </w:pPr>
      <w:r w:rsidRPr="0094055E">
        <w:t>8.1.2.2</w:t>
      </w:r>
      <w:r w:rsidRPr="0094055E">
        <w:tab/>
        <w:t>Resource: AS Registrations</w:t>
      </w:r>
      <w:bookmarkEnd w:id="709"/>
      <w:bookmarkEnd w:id="710"/>
      <w:bookmarkEnd w:id="711"/>
      <w:bookmarkEnd w:id="712"/>
      <w:bookmarkEnd w:id="713"/>
    </w:p>
    <w:p w:rsidR="000C6864" w:rsidRPr="0094055E" w:rsidRDefault="000C6864" w:rsidP="000C6864">
      <w:pPr>
        <w:pStyle w:val="51"/>
        <w:rPr>
          <w:lang w:eastAsia="zh-CN"/>
        </w:rPr>
      </w:pPr>
      <w:bookmarkStart w:id="714" w:name="_Toc81332255"/>
      <w:bookmarkStart w:id="715" w:name="_Toc93878950"/>
      <w:bookmarkStart w:id="716" w:name="_Toc96996726"/>
      <w:bookmarkStart w:id="717" w:name="_Toc97197132"/>
      <w:bookmarkStart w:id="718" w:name="_Toc97209032"/>
      <w:r w:rsidRPr="0094055E">
        <w:rPr>
          <w:lang w:eastAsia="zh-CN"/>
        </w:rPr>
        <w:t>8.1.2.2.1</w:t>
      </w:r>
      <w:r w:rsidRPr="0094055E">
        <w:rPr>
          <w:lang w:eastAsia="zh-CN"/>
        </w:rPr>
        <w:tab/>
        <w:t>Description</w:t>
      </w:r>
      <w:bookmarkEnd w:id="714"/>
      <w:bookmarkEnd w:id="715"/>
      <w:bookmarkEnd w:id="716"/>
      <w:bookmarkEnd w:id="717"/>
      <w:bookmarkEnd w:id="718"/>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719" w:name="_Toc81332256"/>
      <w:bookmarkStart w:id="720" w:name="_Toc93878951"/>
      <w:bookmarkStart w:id="721" w:name="_Toc96996727"/>
      <w:bookmarkStart w:id="722" w:name="_Toc97197133"/>
      <w:bookmarkStart w:id="723" w:name="_Toc97209033"/>
      <w:r w:rsidRPr="0094055E">
        <w:rPr>
          <w:lang w:eastAsia="zh-CN"/>
        </w:rPr>
        <w:t>8.1.2.2.2</w:t>
      </w:r>
      <w:r w:rsidRPr="0094055E">
        <w:rPr>
          <w:lang w:eastAsia="zh-CN"/>
        </w:rPr>
        <w:tab/>
        <w:t>Resource Definition</w:t>
      </w:r>
      <w:bookmarkEnd w:id="719"/>
      <w:bookmarkEnd w:id="720"/>
      <w:bookmarkEnd w:id="721"/>
      <w:bookmarkEnd w:id="722"/>
      <w:bookmarkEnd w:id="723"/>
    </w:p>
    <w:p w:rsidR="000C6864" w:rsidRPr="0094055E" w:rsidRDefault="00905C5D" w:rsidP="00905C5D">
      <w:pPr>
        <w:rPr>
          <w:lang w:eastAsia="zh-CN"/>
        </w:rPr>
      </w:pPr>
      <w:r w:rsidRPr="0094055E">
        <w:rPr>
          <w:lang w:eastAsia="zh-CN"/>
        </w:rPr>
        <w:t xml:space="preserve">Resource URI: </w:t>
      </w:r>
      <w:r w:rsidRPr="0094055E">
        <w:rPr>
          <w:b/>
          <w:lang w:eastAsia="zh-CN"/>
        </w:rPr>
        <w:t>{</w:t>
      </w:r>
      <w:proofErr w:type="spellStart"/>
      <w:r w:rsidRPr="0094055E">
        <w:rPr>
          <w:b/>
          <w:lang w:eastAsia="zh-CN"/>
        </w:rPr>
        <w:t>apiRoot</w:t>
      </w:r>
      <w:proofErr w:type="spellEnd"/>
      <w:r w:rsidRPr="0094055E">
        <w:rPr>
          <w:b/>
          <w:lang w:eastAsia="zh-CN"/>
        </w:rPr>
        <w:t>}/</w:t>
      </w:r>
      <w:proofErr w:type="spellStart"/>
      <w:r w:rsidRPr="0094055E">
        <w:rPr>
          <w:b/>
          <w:lang w:eastAsia="zh-CN"/>
        </w:rPr>
        <w:t>msgs-asregistration</w:t>
      </w:r>
      <w:proofErr w:type="spellEnd"/>
      <w:r w:rsidRPr="0094055E">
        <w:rPr>
          <w:b/>
          <w:lang w:eastAsia="zh-CN"/>
        </w:rPr>
        <w:t>/&lt;</w:t>
      </w:r>
      <w:proofErr w:type="spellStart"/>
      <w:r w:rsidRPr="0094055E">
        <w:rPr>
          <w:b/>
          <w:lang w:eastAsia="zh-CN"/>
        </w:rPr>
        <w:t>apiVersion</w:t>
      </w:r>
      <w:proofErr w:type="spellEnd"/>
      <w:r w:rsidRPr="0094055E">
        <w:rPr>
          <w:b/>
          <w:lang w:eastAsia="zh-CN"/>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0C6864" w:rsidRPr="0094055E" w:rsidRDefault="000C6864" w:rsidP="00905C5D">
      <w:pPr>
        <w:pStyle w:val="TH"/>
        <w:outlineLvl w:val="0"/>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0C6864" w:rsidRPr="0094055E" w:rsidRDefault="000C6864" w:rsidP="002B00DE">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0C6864" w:rsidRPr="0094055E" w:rsidRDefault="000C6864" w:rsidP="002B00DE">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24" w:name="_Toc81332257"/>
      <w:bookmarkStart w:id="725" w:name="_Toc93878952"/>
      <w:bookmarkStart w:id="726" w:name="_Toc96996728"/>
      <w:bookmarkStart w:id="727" w:name="_Toc97197134"/>
      <w:bookmarkStart w:id="728" w:name="_Toc97209034"/>
      <w:r w:rsidRPr="0094055E">
        <w:rPr>
          <w:lang w:eastAsia="zh-CN"/>
        </w:rPr>
        <w:lastRenderedPageBreak/>
        <w:t>8.1.2.2.3</w:t>
      </w:r>
      <w:r w:rsidRPr="0094055E">
        <w:rPr>
          <w:lang w:eastAsia="zh-CN"/>
        </w:rPr>
        <w:tab/>
        <w:t>Resource Standard Methods</w:t>
      </w:r>
      <w:bookmarkEnd w:id="724"/>
      <w:bookmarkEnd w:id="725"/>
      <w:bookmarkEnd w:id="726"/>
      <w:bookmarkEnd w:id="727"/>
      <w:bookmarkEnd w:id="728"/>
    </w:p>
    <w:p w:rsidR="000C6864" w:rsidRPr="0094055E" w:rsidRDefault="000C6864" w:rsidP="000C6864">
      <w:pPr>
        <w:pStyle w:val="6"/>
        <w:rPr>
          <w:lang w:eastAsia="zh-CN"/>
        </w:rPr>
      </w:pPr>
      <w:bookmarkStart w:id="729" w:name="_Toc81332258"/>
      <w:bookmarkStart w:id="730" w:name="_Toc93878953"/>
      <w:bookmarkStart w:id="731" w:name="_Toc96996729"/>
      <w:bookmarkStart w:id="732" w:name="_Toc97197135"/>
      <w:bookmarkStart w:id="733" w:name="_Toc97209035"/>
      <w:r w:rsidRPr="0094055E">
        <w:rPr>
          <w:lang w:eastAsia="zh-CN"/>
        </w:rPr>
        <w:t>8.1.2.2.3.1</w:t>
      </w:r>
      <w:r w:rsidRPr="0094055E">
        <w:rPr>
          <w:lang w:eastAsia="zh-CN"/>
        </w:rPr>
        <w:tab/>
        <w:t>POST</w:t>
      </w:r>
      <w:bookmarkEnd w:id="729"/>
      <w:bookmarkEnd w:id="730"/>
      <w:bookmarkEnd w:id="731"/>
      <w:bookmarkEnd w:id="732"/>
      <w:bookmarkEnd w:id="733"/>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0C6864" w:rsidRPr="0094055E" w:rsidRDefault="000C6864" w:rsidP="00905C5D">
      <w:pPr>
        <w:pStyle w:val="TH"/>
        <w:outlineLvl w:val="0"/>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0C6864" w:rsidRPr="0094055E" w:rsidTr="002B00D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0C6864" w:rsidRPr="0094055E" w:rsidRDefault="000C6864" w:rsidP="00905C5D">
      <w:pPr>
        <w:pStyle w:val="TH"/>
        <w:outlineLvl w:val="0"/>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0C6864" w:rsidRPr="0094055E" w:rsidRDefault="000C6864" w:rsidP="00905C5D">
      <w:pPr>
        <w:pStyle w:val="TH"/>
        <w:outlineLvl w:val="0"/>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r w:rsidRPr="0094055E">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 xml:space="preserve">The mandatory HTTP error status codes for the POST method listed in table 5.2.7.1-1 of </w:t>
            </w:r>
            <w:r w:rsidR="00B74C77">
              <w:rPr>
                <w:kern w:val="2"/>
                <w:szCs w:val="22"/>
              </w:rPr>
              <w:t>TS</w:t>
            </w:r>
            <w:r w:rsidRPr="0094055E">
              <w:rPr>
                <w:kern w:val="2"/>
                <w:szCs w:val="22"/>
              </w:rPr>
              <w:t>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0C6864" w:rsidRPr="0094055E" w:rsidTr="002B00D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0C6864" w:rsidRPr="0094055E" w:rsidTr="002B00DE">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0C6864" w:rsidRPr="0094055E" w:rsidTr="002B00DE">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41"/>
      </w:pPr>
      <w:bookmarkStart w:id="734" w:name="_Toc93878954"/>
      <w:bookmarkStart w:id="735" w:name="_Toc96996730"/>
      <w:bookmarkStart w:id="736" w:name="_Toc97197136"/>
      <w:bookmarkStart w:id="737" w:name="_Toc97209036"/>
      <w:r w:rsidRPr="0094055E">
        <w:t>8.1.2.3</w:t>
      </w:r>
      <w:r w:rsidRPr="0094055E">
        <w:tab/>
        <w:t xml:space="preserve">Resource: AS </w:t>
      </w:r>
      <w:proofErr w:type="spellStart"/>
      <w:r w:rsidRPr="0094055E">
        <w:t>DeRegistration</w:t>
      </w:r>
      <w:bookmarkEnd w:id="734"/>
      <w:bookmarkEnd w:id="735"/>
      <w:bookmarkEnd w:id="736"/>
      <w:bookmarkEnd w:id="737"/>
      <w:proofErr w:type="spellEnd"/>
    </w:p>
    <w:p w:rsidR="000C6864" w:rsidRPr="0094055E" w:rsidRDefault="000C6864" w:rsidP="000C6864">
      <w:pPr>
        <w:pStyle w:val="51"/>
        <w:rPr>
          <w:lang w:eastAsia="zh-CN"/>
        </w:rPr>
      </w:pPr>
      <w:bookmarkStart w:id="738" w:name="_Toc93878955"/>
      <w:bookmarkStart w:id="739" w:name="_Toc96996731"/>
      <w:bookmarkStart w:id="740" w:name="_Toc97197137"/>
      <w:bookmarkStart w:id="741" w:name="_Toc97209037"/>
      <w:r w:rsidRPr="0094055E">
        <w:rPr>
          <w:lang w:eastAsia="zh-CN"/>
        </w:rPr>
        <w:t>8.1.2.3.1</w:t>
      </w:r>
      <w:r w:rsidRPr="0094055E">
        <w:rPr>
          <w:lang w:eastAsia="zh-CN"/>
        </w:rPr>
        <w:tab/>
        <w:t>Description</w:t>
      </w:r>
      <w:bookmarkEnd w:id="738"/>
      <w:bookmarkEnd w:id="739"/>
      <w:bookmarkEnd w:id="740"/>
      <w:bookmarkEnd w:id="741"/>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742" w:name="_Toc93878956"/>
      <w:bookmarkStart w:id="743" w:name="_Toc96996732"/>
      <w:bookmarkStart w:id="744" w:name="_Toc97197138"/>
      <w:bookmarkStart w:id="745" w:name="_Toc97209038"/>
      <w:r w:rsidRPr="0094055E">
        <w:rPr>
          <w:lang w:eastAsia="zh-CN"/>
        </w:rPr>
        <w:lastRenderedPageBreak/>
        <w:t>8.1.2.3.2</w:t>
      </w:r>
      <w:r w:rsidRPr="0094055E">
        <w:rPr>
          <w:lang w:eastAsia="zh-CN"/>
        </w:rPr>
        <w:tab/>
        <w:t>Resource Definition</w:t>
      </w:r>
      <w:bookmarkEnd w:id="742"/>
      <w:bookmarkEnd w:id="743"/>
      <w:bookmarkEnd w:id="744"/>
      <w:bookmarkEnd w:id="745"/>
    </w:p>
    <w:p w:rsidR="000C6864" w:rsidRPr="0094055E" w:rsidRDefault="00905C5D" w:rsidP="00905C5D">
      <w:pPr>
        <w:rPr>
          <w:lang w:eastAsia="zh-CN"/>
        </w:rPr>
      </w:pPr>
      <w:r w:rsidRPr="0094055E">
        <w:rPr>
          <w:lang w:eastAsia="zh-CN"/>
        </w:rPr>
        <w:t xml:space="preserve">Resource URI: </w:t>
      </w:r>
      <w:r w:rsidRPr="0094055E">
        <w:rPr>
          <w:b/>
          <w:lang w:eastAsia="zh-CN"/>
        </w:rPr>
        <w:t>{apiRoot}/msgs-asregistration/&lt;apiVersion&gt;/registrations</w:t>
      </w:r>
      <w:proofErr w:type="gramStart"/>
      <w:r w:rsidRPr="0094055E">
        <w:rPr>
          <w:b/>
          <w:lang w:eastAsia="zh-CN"/>
        </w:rPr>
        <w:t>/{</w:t>
      </w:r>
      <w:proofErr w:type="gramEnd"/>
      <w:r w:rsidRPr="0094055E">
        <w:rPr>
          <w:b/>
          <w:lang w:eastAsia="zh-CN"/>
        </w:rPr>
        <w:t>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0C6864" w:rsidRPr="0094055E" w:rsidRDefault="000C6864" w:rsidP="00905C5D">
      <w:pPr>
        <w:pStyle w:val="TH"/>
        <w:outlineLvl w:val="0"/>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0C6864" w:rsidRPr="0094055E" w:rsidRDefault="000C6864" w:rsidP="002B00DE">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0C6864" w:rsidRPr="0094055E" w:rsidRDefault="000C6864" w:rsidP="002B00DE">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2B00DE">
        <w:trPr>
          <w:jc w:val="center"/>
        </w:trPr>
        <w:tc>
          <w:tcPr>
            <w:tcW w:w="559"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46" w:name="_Toc93878957"/>
      <w:bookmarkStart w:id="747" w:name="_Toc96996733"/>
      <w:bookmarkStart w:id="748" w:name="_Toc97197139"/>
      <w:bookmarkStart w:id="749" w:name="_Toc97209039"/>
      <w:r w:rsidRPr="0094055E">
        <w:rPr>
          <w:lang w:eastAsia="zh-CN"/>
        </w:rPr>
        <w:t>8.1.2.3.3</w:t>
      </w:r>
      <w:r w:rsidRPr="0094055E">
        <w:rPr>
          <w:lang w:eastAsia="zh-CN"/>
        </w:rPr>
        <w:tab/>
        <w:t>Resource Standard Methods</w:t>
      </w:r>
      <w:bookmarkEnd w:id="746"/>
      <w:bookmarkEnd w:id="747"/>
      <w:bookmarkEnd w:id="748"/>
      <w:bookmarkEnd w:id="749"/>
    </w:p>
    <w:p w:rsidR="000C6864" w:rsidRPr="0094055E" w:rsidRDefault="000C6864" w:rsidP="000C6864">
      <w:pPr>
        <w:pStyle w:val="6"/>
        <w:rPr>
          <w:lang w:eastAsia="zh-CN"/>
        </w:rPr>
      </w:pPr>
      <w:bookmarkStart w:id="750" w:name="_Toc93878958"/>
      <w:bookmarkStart w:id="751" w:name="_Toc96996734"/>
      <w:bookmarkStart w:id="752" w:name="_Toc97197140"/>
      <w:bookmarkStart w:id="753" w:name="_Toc97209040"/>
      <w:r w:rsidRPr="0094055E">
        <w:rPr>
          <w:lang w:eastAsia="zh-CN"/>
        </w:rPr>
        <w:t>8.1.2.3.3.1</w:t>
      </w:r>
      <w:r w:rsidRPr="0094055E">
        <w:rPr>
          <w:lang w:eastAsia="zh-CN"/>
        </w:rPr>
        <w:tab/>
        <w:t>DELETE</w:t>
      </w:r>
      <w:bookmarkEnd w:id="750"/>
      <w:bookmarkEnd w:id="751"/>
      <w:bookmarkEnd w:id="752"/>
      <w:bookmarkEnd w:id="753"/>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0C6864" w:rsidRPr="0094055E" w:rsidRDefault="000C6864" w:rsidP="00905C5D">
      <w:pPr>
        <w:pStyle w:val="TH"/>
        <w:outlineLvl w:val="0"/>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0C6864" w:rsidRPr="0094055E" w:rsidTr="002B00D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0C6864" w:rsidRPr="0094055E" w:rsidRDefault="000C6864" w:rsidP="00905C5D">
      <w:pPr>
        <w:pStyle w:val="TH"/>
        <w:outlineLvl w:val="0"/>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TH"/>
        <w:outlineLvl w:val="0"/>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 xml:space="preserve">The mandatory HTTP error status codes for the POST method listed in table 5.2.7.1-1 of </w:t>
            </w:r>
            <w:r w:rsidR="00B74C77">
              <w:rPr>
                <w:kern w:val="2"/>
                <w:szCs w:val="22"/>
              </w:rPr>
              <w:t>TS</w:t>
            </w:r>
            <w:r w:rsidRPr="0094055E">
              <w:rPr>
                <w:kern w:val="2"/>
                <w:szCs w:val="22"/>
              </w:rPr>
              <w:t>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0C6864" w:rsidRPr="0094055E" w:rsidTr="002B00DE">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905C5D">
      <w:pPr>
        <w:pStyle w:val="TH"/>
        <w:outlineLvl w:val="0"/>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0C6864" w:rsidRPr="0094055E" w:rsidTr="002B00DE">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905C5D">
      <w:pPr>
        <w:pStyle w:val="TH"/>
        <w:outlineLvl w:val="0"/>
      </w:pPr>
      <w:r w:rsidRPr="0094055E">
        <w:lastRenderedPageBreak/>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0C6864" w:rsidRPr="0094055E" w:rsidTr="002B00DE">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31"/>
      </w:pPr>
      <w:bookmarkStart w:id="754" w:name="_Toc83768360"/>
      <w:bookmarkStart w:id="755" w:name="_Toc93878959"/>
      <w:bookmarkStart w:id="756" w:name="_Toc96996735"/>
      <w:bookmarkStart w:id="757" w:name="_Toc97197141"/>
      <w:bookmarkStart w:id="758" w:name="_Toc97209041"/>
      <w:r w:rsidRPr="0094055E">
        <w:rPr>
          <w:lang w:eastAsia="zh-CN"/>
        </w:rPr>
        <w:t>8</w:t>
      </w:r>
      <w:r w:rsidRPr="0094055E">
        <w:t>.1.3</w:t>
      </w:r>
      <w:r w:rsidRPr="0094055E">
        <w:tab/>
        <w:t>Custom Operations without associated resources</w:t>
      </w:r>
      <w:bookmarkEnd w:id="754"/>
      <w:bookmarkEnd w:id="755"/>
      <w:bookmarkEnd w:id="756"/>
      <w:bookmarkEnd w:id="757"/>
      <w:bookmarkEnd w:id="758"/>
    </w:p>
    <w:p w:rsidR="000C6864" w:rsidRPr="0094055E" w:rsidRDefault="000C6864" w:rsidP="000C6864">
      <w:proofErr w:type="gramStart"/>
      <w:r w:rsidRPr="0094055E">
        <w:rPr>
          <w:lang w:eastAsia="zh-CN"/>
        </w:rPr>
        <w:t>None.</w:t>
      </w:r>
      <w:proofErr w:type="gramEnd"/>
    </w:p>
    <w:p w:rsidR="000C6864" w:rsidRPr="0094055E" w:rsidRDefault="000C6864" w:rsidP="00905C5D">
      <w:pPr>
        <w:pStyle w:val="31"/>
      </w:pPr>
      <w:bookmarkStart w:id="759" w:name="_Toc83768361"/>
      <w:bookmarkStart w:id="760" w:name="_Toc93878960"/>
      <w:bookmarkStart w:id="761" w:name="_Toc96996736"/>
      <w:bookmarkStart w:id="762" w:name="_Toc97197142"/>
      <w:bookmarkStart w:id="763" w:name="_Toc97209042"/>
      <w:r w:rsidRPr="0094055E">
        <w:rPr>
          <w:lang w:eastAsia="zh-CN"/>
        </w:rPr>
        <w:t>8</w:t>
      </w:r>
      <w:r w:rsidRPr="0094055E">
        <w:t>.1.4</w:t>
      </w:r>
      <w:r w:rsidRPr="0094055E">
        <w:tab/>
        <w:t>Notifications</w:t>
      </w:r>
      <w:bookmarkEnd w:id="759"/>
      <w:bookmarkEnd w:id="760"/>
      <w:bookmarkEnd w:id="761"/>
      <w:bookmarkEnd w:id="762"/>
      <w:bookmarkEnd w:id="763"/>
    </w:p>
    <w:p w:rsidR="000C6864" w:rsidRPr="0094055E" w:rsidRDefault="000C6864" w:rsidP="000C6864">
      <w:proofErr w:type="gramStart"/>
      <w:r w:rsidRPr="0094055E">
        <w:rPr>
          <w:lang w:eastAsia="zh-CN"/>
        </w:rPr>
        <w:t>None.</w:t>
      </w:r>
      <w:proofErr w:type="gramEnd"/>
    </w:p>
    <w:p w:rsidR="000C6864" w:rsidRPr="0094055E" w:rsidRDefault="000C6864" w:rsidP="00905C5D">
      <w:pPr>
        <w:pStyle w:val="31"/>
      </w:pPr>
      <w:bookmarkStart w:id="764" w:name="_Toc83768362"/>
      <w:bookmarkStart w:id="765" w:name="_Toc93878961"/>
      <w:bookmarkStart w:id="766" w:name="_Toc96996737"/>
      <w:bookmarkStart w:id="767" w:name="_Toc97197143"/>
      <w:bookmarkStart w:id="768" w:name="_Toc97209043"/>
      <w:r w:rsidRPr="0094055E">
        <w:rPr>
          <w:lang w:eastAsia="zh-CN"/>
        </w:rPr>
        <w:t>8</w:t>
      </w:r>
      <w:r w:rsidRPr="0094055E">
        <w:t>.1.5</w:t>
      </w:r>
      <w:r w:rsidRPr="0094055E">
        <w:tab/>
        <w:t>Data Model</w:t>
      </w:r>
      <w:bookmarkEnd w:id="764"/>
      <w:bookmarkEnd w:id="765"/>
      <w:bookmarkEnd w:id="766"/>
      <w:bookmarkEnd w:id="767"/>
      <w:bookmarkEnd w:id="768"/>
    </w:p>
    <w:p w:rsidR="000C6864" w:rsidRPr="0094055E" w:rsidRDefault="000C6864" w:rsidP="00905C5D">
      <w:pPr>
        <w:pStyle w:val="41"/>
        <w:rPr>
          <w:lang w:eastAsia="zh-CN"/>
        </w:rPr>
      </w:pPr>
      <w:bookmarkStart w:id="769" w:name="_Toc81332272"/>
      <w:bookmarkStart w:id="770" w:name="_Toc93878962"/>
      <w:bookmarkStart w:id="771" w:name="_Toc96996738"/>
      <w:bookmarkStart w:id="772" w:name="_Toc97197144"/>
      <w:bookmarkStart w:id="773" w:name="_Toc97209044"/>
      <w:r w:rsidRPr="0094055E">
        <w:rPr>
          <w:lang w:eastAsia="zh-CN"/>
        </w:rPr>
        <w:t>8.1.5.1</w:t>
      </w:r>
      <w:r w:rsidRPr="0094055E">
        <w:rPr>
          <w:lang w:eastAsia="zh-CN"/>
        </w:rPr>
        <w:tab/>
        <w:t>General</w:t>
      </w:r>
      <w:bookmarkEnd w:id="769"/>
      <w:bookmarkEnd w:id="770"/>
      <w:bookmarkEnd w:id="771"/>
      <w:bookmarkEnd w:id="772"/>
      <w:bookmarkEnd w:id="773"/>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0C6864" w:rsidRPr="0094055E" w:rsidRDefault="000C6864" w:rsidP="00905C5D">
      <w:pPr>
        <w:pStyle w:val="TH"/>
        <w:outlineLvl w:val="0"/>
      </w:pPr>
      <w:r w:rsidRPr="0094055E">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0C6864" w:rsidRPr="0094055E" w:rsidRDefault="000C6864" w:rsidP="00905C5D">
      <w:pPr>
        <w:pStyle w:val="TH"/>
        <w:outlineLvl w:val="0"/>
      </w:pPr>
      <w:r w:rsidRPr="0094055E">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0C6864" w:rsidRPr="0094055E" w:rsidTr="002B00D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26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rsidR="000C6864" w:rsidRPr="0094055E" w:rsidRDefault="00B74C77" w:rsidP="002B00DE">
            <w:pPr>
              <w:pStyle w:val="TAL"/>
              <w:rPr>
                <w:kern w:val="2"/>
                <w:szCs w:val="22"/>
              </w:rPr>
            </w:pPr>
            <w:r>
              <w:rPr>
                <w:kern w:val="2"/>
                <w:szCs w:val="22"/>
              </w:rPr>
              <w:t>TS</w:t>
            </w:r>
            <w:r w:rsidR="000C6864" w:rsidRPr="0094055E">
              <w:rPr>
                <w:kern w:val="2"/>
                <w:szCs w:val="22"/>
              </w:rPr>
              <w:t> 29.571 [</w:t>
            </w:r>
            <w:r w:rsidR="000C6864" w:rsidRPr="0094055E">
              <w:rPr>
                <w:kern w:val="2"/>
                <w:szCs w:val="22"/>
                <w:lang w:eastAsia="zh-CN"/>
              </w:rPr>
              <w:t>5</w:t>
            </w:r>
            <w:r w:rsidR="000C6864"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26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rsidR="000C6864" w:rsidRPr="0094055E" w:rsidRDefault="00B74C77" w:rsidP="002B00DE">
            <w:pPr>
              <w:pStyle w:val="TAL"/>
              <w:rPr>
                <w:kern w:val="2"/>
                <w:szCs w:val="22"/>
              </w:rPr>
            </w:pPr>
            <w:r>
              <w:rPr>
                <w:kern w:val="2"/>
                <w:szCs w:val="22"/>
              </w:rPr>
              <w:t>TS</w:t>
            </w:r>
            <w:r w:rsidR="000C6864" w:rsidRPr="0094055E">
              <w:rPr>
                <w:kern w:val="2"/>
                <w:szCs w:val="22"/>
              </w:rPr>
              <w:t> 29.571 [</w:t>
            </w:r>
            <w:r w:rsidR="000C6864" w:rsidRPr="0094055E">
              <w:rPr>
                <w:kern w:val="2"/>
                <w:szCs w:val="22"/>
                <w:lang w:eastAsia="zh-CN"/>
              </w:rPr>
              <w:t>5</w:t>
            </w:r>
            <w:r w:rsidR="000C6864"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41"/>
        <w:rPr>
          <w:lang w:eastAsia="zh-CN"/>
        </w:rPr>
      </w:pPr>
      <w:bookmarkStart w:id="774" w:name="_Toc81332273"/>
      <w:bookmarkStart w:id="775" w:name="_Toc93878963"/>
      <w:bookmarkStart w:id="776" w:name="_Toc96996739"/>
      <w:bookmarkStart w:id="777" w:name="_Toc97197145"/>
      <w:bookmarkStart w:id="778" w:name="_Toc97209045"/>
      <w:r w:rsidRPr="0094055E">
        <w:rPr>
          <w:lang w:eastAsia="zh-CN"/>
        </w:rPr>
        <w:lastRenderedPageBreak/>
        <w:t>8.1.5.2</w:t>
      </w:r>
      <w:r w:rsidRPr="0094055E">
        <w:rPr>
          <w:lang w:eastAsia="zh-CN"/>
        </w:rPr>
        <w:tab/>
        <w:t>Structured data types</w:t>
      </w:r>
      <w:bookmarkEnd w:id="774"/>
      <w:bookmarkEnd w:id="775"/>
      <w:bookmarkEnd w:id="776"/>
      <w:bookmarkEnd w:id="777"/>
      <w:bookmarkEnd w:id="778"/>
    </w:p>
    <w:p w:rsidR="000C6864" w:rsidRPr="0094055E" w:rsidRDefault="000C6864" w:rsidP="000C6864">
      <w:pPr>
        <w:pStyle w:val="51"/>
        <w:rPr>
          <w:lang w:eastAsia="zh-CN"/>
        </w:rPr>
      </w:pPr>
      <w:bookmarkStart w:id="779" w:name="_Toc81332274"/>
      <w:bookmarkStart w:id="780" w:name="_Toc93878964"/>
      <w:bookmarkStart w:id="781" w:name="_Toc96996740"/>
      <w:bookmarkStart w:id="782" w:name="_Toc97197146"/>
      <w:bookmarkStart w:id="783" w:name="_Toc97209046"/>
      <w:r w:rsidRPr="0094055E">
        <w:rPr>
          <w:lang w:eastAsia="zh-CN"/>
        </w:rPr>
        <w:t>8.1.5.2.1</w:t>
      </w:r>
      <w:r w:rsidRPr="0094055E">
        <w:rPr>
          <w:lang w:eastAsia="zh-CN"/>
        </w:rPr>
        <w:tab/>
        <w:t>Introduction</w:t>
      </w:r>
      <w:bookmarkEnd w:id="779"/>
      <w:bookmarkEnd w:id="780"/>
      <w:bookmarkEnd w:id="781"/>
      <w:bookmarkEnd w:id="782"/>
      <w:bookmarkEnd w:id="783"/>
    </w:p>
    <w:p w:rsidR="000C6864" w:rsidRPr="0094055E" w:rsidRDefault="000C6864" w:rsidP="000C6864">
      <w:pPr>
        <w:pStyle w:val="51"/>
        <w:rPr>
          <w:lang w:eastAsia="zh-CN"/>
        </w:rPr>
      </w:pPr>
      <w:bookmarkStart w:id="784" w:name="_Toc81332275"/>
      <w:bookmarkStart w:id="785" w:name="_Toc93878965"/>
      <w:bookmarkStart w:id="786" w:name="_Toc96996741"/>
      <w:bookmarkStart w:id="787" w:name="_Toc97197147"/>
      <w:bookmarkStart w:id="788" w:name="_Toc97209047"/>
      <w:r w:rsidRPr="0094055E">
        <w:rPr>
          <w:lang w:eastAsia="zh-CN"/>
        </w:rPr>
        <w:t>8.1.5.2.2</w:t>
      </w:r>
      <w:r w:rsidRPr="0094055E">
        <w:rPr>
          <w:lang w:eastAsia="zh-CN"/>
        </w:rPr>
        <w:tab/>
        <w:t xml:space="preserve">Type: </w:t>
      </w:r>
      <w:bookmarkEnd w:id="784"/>
      <w:proofErr w:type="spellStart"/>
      <w:r w:rsidRPr="0094055E">
        <w:t>ASRegistration</w:t>
      </w:r>
      <w:bookmarkEnd w:id="785"/>
      <w:bookmarkEnd w:id="786"/>
      <w:bookmarkEnd w:id="787"/>
      <w:bookmarkEnd w:id="788"/>
      <w:proofErr w:type="spellEnd"/>
    </w:p>
    <w:p w:rsidR="000C6864" w:rsidRPr="0094055E" w:rsidRDefault="000C6864" w:rsidP="00905C5D">
      <w:pPr>
        <w:pStyle w:val="TH"/>
        <w:outlineLvl w:val="0"/>
      </w:pPr>
      <w:r w:rsidRPr="0094055E">
        <w:t xml:space="preserve">Table 8.1.5.2.2-1: Definition of type </w:t>
      </w:r>
      <w:proofErr w:type="spellStart"/>
      <w:r w:rsidRPr="0094055E">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89" w:name="_Toc93878966"/>
      <w:bookmarkStart w:id="790" w:name="_Toc96996742"/>
      <w:bookmarkStart w:id="791" w:name="_Toc97197148"/>
      <w:bookmarkStart w:id="792" w:name="_Toc97209048"/>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789"/>
      <w:bookmarkEnd w:id="790"/>
      <w:bookmarkEnd w:id="791"/>
      <w:bookmarkEnd w:id="792"/>
      <w:proofErr w:type="spellEnd"/>
    </w:p>
    <w:p w:rsidR="000C6864" w:rsidRPr="0094055E" w:rsidRDefault="000C6864" w:rsidP="00905C5D">
      <w:pPr>
        <w:pStyle w:val="TH"/>
        <w:outlineLvl w:val="0"/>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93" w:name="_Toc81332276"/>
      <w:bookmarkStart w:id="794" w:name="_Toc93878967"/>
      <w:bookmarkStart w:id="795" w:name="_Toc96996743"/>
      <w:bookmarkStart w:id="796" w:name="_Toc97197149"/>
      <w:bookmarkStart w:id="797" w:name="_Toc97209049"/>
      <w:r w:rsidRPr="0094055E">
        <w:rPr>
          <w:lang w:eastAsia="zh-CN"/>
        </w:rPr>
        <w:t>8.1.5.2.4</w:t>
      </w:r>
      <w:r w:rsidRPr="0094055E">
        <w:rPr>
          <w:lang w:eastAsia="zh-CN"/>
        </w:rPr>
        <w:tab/>
        <w:t xml:space="preserve">Type: </w:t>
      </w:r>
      <w:proofErr w:type="spellStart"/>
      <w:r w:rsidRPr="0094055E">
        <w:rPr>
          <w:lang w:eastAsia="zh-CN"/>
        </w:rPr>
        <w:t>ASProfile</w:t>
      </w:r>
      <w:bookmarkEnd w:id="793"/>
      <w:bookmarkEnd w:id="794"/>
      <w:bookmarkEnd w:id="795"/>
      <w:bookmarkEnd w:id="796"/>
      <w:bookmarkEnd w:id="797"/>
      <w:proofErr w:type="spellEnd"/>
    </w:p>
    <w:p w:rsidR="000C6864" w:rsidRPr="0094055E" w:rsidRDefault="000C6864" w:rsidP="00905C5D">
      <w:pPr>
        <w:pStyle w:val="TH"/>
        <w:outlineLvl w:val="0"/>
      </w:pPr>
      <w:r w:rsidRPr="0094055E">
        <w:t xml:space="preserve">Table 8.1.5.2.4-1: Definition of type </w:t>
      </w:r>
      <w:proofErr w:type="spellStart"/>
      <w:r w:rsidRPr="0094055E">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Default="000C6864" w:rsidP="000C6864">
      <w:pPr>
        <w:rPr>
          <w:lang w:eastAsia="zh-CN"/>
        </w:rPr>
      </w:pPr>
      <w:bookmarkStart w:id="798" w:name="_Toc81332280"/>
      <w:bookmarkStart w:id="799" w:name="_Toc93878968"/>
      <w:bookmarkStart w:id="800" w:name="_Toc96996744"/>
    </w:p>
    <w:p w:rsidR="000C6864" w:rsidRPr="0094055E" w:rsidRDefault="000C6864" w:rsidP="00905C5D">
      <w:pPr>
        <w:pStyle w:val="41"/>
        <w:rPr>
          <w:lang w:eastAsia="zh-CN"/>
        </w:rPr>
      </w:pPr>
      <w:bookmarkStart w:id="801" w:name="_Toc97197150"/>
      <w:bookmarkStart w:id="802" w:name="_Toc97209050"/>
      <w:r w:rsidRPr="0094055E">
        <w:rPr>
          <w:lang w:eastAsia="zh-CN"/>
        </w:rPr>
        <w:t>8.1.5.3</w:t>
      </w:r>
      <w:r w:rsidRPr="0094055E">
        <w:rPr>
          <w:lang w:eastAsia="zh-CN"/>
        </w:rPr>
        <w:tab/>
        <w:t>Simple data types and enumerations</w:t>
      </w:r>
      <w:bookmarkEnd w:id="798"/>
      <w:bookmarkEnd w:id="799"/>
      <w:bookmarkEnd w:id="800"/>
      <w:bookmarkEnd w:id="801"/>
      <w:bookmarkEnd w:id="802"/>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803" w:name="_Toc83768363"/>
      <w:bookmarkStart w:id="804" w:name="_Toc93878969"/>
      <w:bookmarkStart w:id="805" w:name="_Toc96996745"/>
      <w:bookmarkStart w:id="806" w:name="_Toc97197151"/>
      <w:bookmarkStart w:id="807" w:name="_Toc97209051"/>
      <w:r w:rsidRPr="0094055E">
        <w:rPr>
          <w:lang w:eastAsia="zh-CN"/>
        </w:rPr>
        <w:t>8</w:t>
      </w:r>
      <w:r w:rsidRPr="0094055E">
        <w:t>.1.6</w:t>
      </w:r>
      <w:r w:rsidRPr="0094055E">
        <w:tab/>
        <w:t>Error Handling</w:t>
      </w:r>
      <w:bookmarkEnd w:id="803"/>
      <w:bookmarkEnd w:id="804"/>
      <w:bookmarkEnd w:id="805"/>
      <w:bookmarkEnd w:id="806"/>
      <w:bookmarkEnd w:id="807"/>
    </w:p>
    <w:p w:rsidR="000C6864" w:rsidRPr="0094055E" w:rsidRDefault="000C6864" w:rsidP="000C6864">
      <w:r w:rsidRPr="0094055E">
        <w:t>General error responses will be defined in clause 7.7.</w:t>
      </w:r>
    </w:p>
    <w:p w:rsidR="000C6864" w:rsidRPr="0094055E" w:rsidRDefault="000C6864" w:rsidP="00905C5D">
      <w:pPr>
        <w:pStyle w:val="31"/>
      </w:pPr>
      <w:bookmarkStart w:id="808" w:name="_Toc83768364"/>
      <w:bookmarkStart w:id="809" w:name="_Toc93878970"/>
      <w:bookmarkStart w:id="810" w:name="_Toc96996746"/>
      <w:bookmarkStart w:id="811" w:name="_Toc97197152"/>
      <w:bookmarkStart w:id="812" w:name="_Toc97209052"/>
      <w:r w:rsidRPr="0094055E">
        <w:rPr>
          <w:lang w:eastAsia="zh-CN"/>
        </w:rPr>
        <w:t>8</w:t>
      </w:r>
      <w:r w:rsidRPr="0094055E">
        <w:t>.1.7</w:t>
      </w:r>
      <w:r w:rsidRPr="0094055E">
        <w:tab/>
        <w:t>Feature negotiation</w:t>
      </w:r>
      <w:bookmarkEnd w:id="808"/>
      <w:bookmarkEnd w:id="809"/>
      <w:bookmarkEnd w:id="810"/>
      <w:bookmarkEnd w:id="811"/>
      <w:bookmarkEnd w:id="812"/>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0C6864" w:rsidRPr="0094055E" w:rsidRDefault="000C6864" w:rsidP="00905C5D">
      <w:pPr>
        <w:pStyle w:val="TH"/>
        <w:outlineLvl w:val="0"/>
        <w:rPr>
          <w:rFonts w:eastAsia="Batang"/>
        </w:rPr>
      </w:pPr>
      <w:r w:rsidRPr="0094055E">
        <w:lastRenderedPageBreak/>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21"/>
        <w:rPr>
          <w:lang w:eastAsia="zh-CN"/>
        </w:rPr>
      </w:pPr>
      <w:bookmarkStart w:id="813" w:name="_Toc83768365"/>
      <w:bookmarkStart w:id="814" w:name="_Toc93878971"/>
      <w:bookmarkStart w:id="815" w:name="_Toc96996747"/>
      <w:bookmarkStart w:id="816" w:name="_Toc97197153"/>
      <w:bookmarkStart w:id="817" w:name="_Toc97209053"/>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813"/>
      <w:bookmarkEnd w:id="814"/>
      <w:bookmarkEnd w:id="815"/>
      <w:bookmarkEnd w:id="816"/>
      <w:bookmarkEnd w:id="817"/>
    </w:p>
    <w:p w:rsidR="000C6864" w:rsidRPr="0094055E" w:rsidRDefault="000C6864" w:rsidP="00905C5D">
      <w:pPr>
        <w:pStyle w:val="31"/>
      </w:pPr>
      <w:bookmarkStart w:id="818" w:name="_Toc83768366"/>
      <w:bookmarkStart w:id="819" w:name="_Toc93878972"/>
      <w:bookmarkStart w:id="820" w:name="_Toc96996748"/>
      <w:bookmarkStart w:id="821" w:name="_Toc97197154"/>
      <w:bookmarkStart w:id="822" w:name="_Toc97209054"/>
      <w:r w:rsidRPr="0094055E">
        <w:rPr>
          <w:lang w:eastAsia="zh-CN"/>
        </w:rPr>
        <w:t>8</w:t>
      </w:r>
      <w:r w:rsidRPr="0094055E">
        <w:t>.</w:t>
      </w:r>
      <w:r w:rsidRPr="0094055E">
        <w:rPr>
          <w:lang w:eastAsia="zh-CN"/>
        </w:rPr>
        <w:t>2</w:t>
      </w:r>
      <w:r w:rsidRPr="0094055E">
        <w:t>.1</w:t>
      </w:r>
      <w:r w:rsidRPr="0094055E">
        <w:tab/>
        <w:t>API URI</w:t>
      </w:r>
      <w:bookmarkEnd w:id="818"/>
      <w:bookmarkEnd w:id="819"/>
      <w:bookmarkEnd w:id="820"/>
      <w:bookmarkEnd w:id="821"/>
      <w:bookmarkEnd w:id="822"/>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w:t>
      </w:r>
      <w:proofErr w:type="spellStart"/>
      <w:r w:rsidRPr="0094055E">
        <w:rPr>
          <w:lang w:eastAsia="zh-CN"/>
        </w:rPr>
        <w:t>in</w:t>
      </w:r>
      <w:proofErr w:type="spellEnd"/>
      <w:r w:rsidRPr="0094055E">
        <w:rPr>
          <w:lang w:eastAsia="zh-CN"/>
        </w:rPr>
        <w:t xml:space="preserve"> </w:t>
      </w:r>
      <w:r w:rsidR="00B74C77">
        <w:rPr>
          <w:lang w:eastAsia="zh-CN"/>
        </w:rPr>
        <w:t>TS</w:t>
      </w:r>
      <w:r w:rsidRPr="0094055E">
        <w:rPr>
          <w:lang w:eastAsia="zh-CN"/>
        </w:rPr>
        <w:t>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905C5D">
      <w:pPr>
        <w:pStyle w:val="31"/>
      </w:pPr>
      <w:bookmarkStart w:id="823" w:name="_Toc83768367"/>
      <w:bookmarkStart w:id="824" w:name="_Toc93878973"/>
      <w:bookmarkStart w:id="825" w:name="_Toc96996749"/>
      <w:bookmarkStart w:id="826" w:name="_Toc97197155"/>
      <w:bookmarkStart w:id="827" w:name="_Toc97209055"/>
      <w:r w:rsidRPr="0094055E">
        <w:rPr>
          <w:lang w:eastAsia="zh-CN"/>
        </w:rPr>
        <w:t>8</w:t>
      </w:r>
      <w:r w:rsidRPr="0094055E">
        <w:t>.</w:t>
      </w:r>
      <w:r w:rsidRPr="0094055E">
        <w:rPr>
          <w:lang w:eastAsia="zh-CN"/>
        </w:rPr>
        <w:t>2</w:t>
      </w:r>
      <w:r w:rsidRPr="0094055E">
        <w:t>.2</w:t>
      </w:r>
      <w:r w:rsidRPr="0094055E">
        <w:tab/>
        <w:t>Resources</w:t>
      </w:r>
      <w:bookmarkEnd w:id="823"/>
      <w:bookmarkEnd w:id="824"/>
      <w:bookmarkEnd w:id="825"/>
      <w:bookmarkEnd w:id="826"/>
      <w:bookmarkEnd w:id="827"/>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828" w:name="_Toc83768368"/>
      <w:bookmarkStart w:id="829" w:name="_Toc93878990"/>
      <w:bookmarkStart w:id="830" w:name="_Toc96996750"/>
      <w:bookmarkStart w:id="831" w:name="_Toc97197156"/>
      <w:bookmarkStart w:id="832" w:name="_Toc97209056"/>
      <w:r w:rsidRPr="0094055E">
        <w:rPr>
          <w:lang w:eastAsia="zh-CN"/>
        </w:rPr>
        <w:t>8</w:t>
      </w:r>
      <w:r w:rsidRPr="0094055E">
        <w:t>.</w:t>
      </w:r>
      <w:r w:rsidRPr="0094055E">
        <w:rPr>
          <w:lang w:eastAsia="zh-CN"/>
        </w:rPr>
        <w:t>2</w:t>
      </w:r>
      <w:r w:rsidRPr="0094055E">
        <w:t>.3</w:t>
      </w:r>
      <w:r w:rsidRPr="0094055E">
        <w:tab/>
        <w:t>Custom Operations without associated resources</w:t>
      </w:r>
      <w:bookmarkEnd w:id="828"/>
      <w:bookmarkEnd w:id="829"/>
      <w:bookmarkEnd w:id="830"/>
      <w:bookmarkEnd w:id="831"/>
      <w:bookmarkEnd w:id="832"/>
    </w:p>
    <w:p w:rsidR="000C6864" w:rsidRPr="0094055E" w:rsidRDefault="000C6864" w:rsidP="00905C5D">
      <w:pPr>
        <w:pStyle w:val="41"/>
      </w:pPr>
      <w:bookmarkStart w:id="833" w:name="_Toc96996751"/>
      <w:bookmarkStart w:id="834" w:name="_Toc97197157"/>
      <w:bookmarkStart w:id="835" w:name="_Toc97209057"/>
      <w:r w:rsidRPr="0094055E">
        <w:rPr>
          <w:lang w:eastAsia="zh-CN"/>
        </w:rPr>
        <w:t>8</w:t>
      </w:r>
      <w:r w:rsidRPr="0094055E">
        <w:t>.</w:t>
      </w:r>
      <w:r w:rsidRPr="0094055E">
        <w:rPr>
          <w:lang w:eastAsia="zh-CN"/>
        </w:rPr>
        <w:t>2</w:t>
      </w:r>
      <w:r w:rsidRPr="0094055E">
        <w:t>.3.1</w:t>
      </w:r>
      <w:r w:rsidRPr="0094055E">
        <w:tab/>
        <w:t>Overview</w:t>
      </w:r>
      <w:bookmarkEnd w:id="833"/>
      <w:bookmarkEnd w:id="834"/>
      <w:bookmarkEnd w:id="835"/>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2" type="#_x0000_t75" style="width:348.45pt;height:201.25pt" o:ole="">
            <v:imagedata r:id="rId28" o:title=""/>
          </v:shape>
          <o:OLEObject Type="Embed" ProgID="Visio.Drawing.11" ShapeID="_x0000_i1032" DrawAspect="Content" ObjectID="_1711485405" r:id="rId29"/>
        </w:object>
      </w:r>
    </w:p>
    <w:p w:rsidR="000C6864" w:rsidRPr="0094055E" w:rsidRDefault="000C6864" w:rsidP="00905C5D">
      <w:pPr>
        <w:pStyle w:val="TF"/>
        <w:outlineLvl w:val="0"/>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0C6864" w:rsidRPr="0094055E" w:rsidRDefault="000C6864" w:rsidP="00905C5D">
      <w:pPr>
        <w:pStyle w:val="TH"/>
        <w:outlineLvl w:val="0"/>
      </w:pPr>
      <w:r w:rsidRPr="0094055E">
        <w:lastRenderedPageBreak/>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AS to deliver message to a given MSGin5G Server.</w:t>
            </w:r>
          </w:p>
        </w:tc>
      </w:tr>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2B00DE">
        <w:trPr>
          <w:jc w:val="center"/>
        </w:trPr>
        <w:tc>
          <w:tcPr>
            <w:tcW w:w="1851" w:type="pct"/>
            <w:tcBorders>
              <w:top w:val="single" w:sz="4" w:space="0" w:color="auto"/>
              <w:left w:val="single" w:sz="4" w:space="0" w:color="auto"/>
              <w:right w:val="single" w:sz="4" w:space="0" w:color="auto"/>
            </w:tcBorders>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836" w:name="_Toc96996752"/>
    </w:p>
    <w:p w:rsidR="000C6864" w:rsidRPr="0094055E" w:rsidRDefault="000C6864" w:rsidP="00905C5D">
      <w:pPr>
        <w:pStyle w:val="41"/>
      </w:pPr>
      <w:bookmarkStart w:id="837" w:name="_Toc97197158"/>
      <w:bookmarkStart w:id="838" w:name="_Toc97209058"/>
      <w:r w:rsidRPr="0094055E">
        <w:rPr>
          <w:lang w:eastAsia="zh-CN"/>
        </w:rPr>
        <w:t>8</w:t>
      </w:r>
      <w:r w:rsidRPr="0094055E">
        <w:t>.</w:t>
      </w:r>
      <w:r w:rsidRPr="0094055E">
        <w:rPr>
          <w:lang w:eastAsia="zh-CN"/>
        </w:rPr>
        <w:t>2</w:t>
      </w:r>
      <w:r w:rsidRPr="0094055E">
        <w:t>.3.2</w:t>
      </w:r>
      <w:r w:rsidRPr="0094055E">
        <w:tab/>
        <w:t>Operation: deliver-as-message</w:t>
      </w:r>
      <w:bookmarkEnd w:id="836"/>
      <w:bookmarkEnd w:id="837"/>
      <w:bookmarkEnd w:id="838"/>
    </w:p>
    <w:p w:rsidR="000C6864" w:rsidRPr="0094055E" w:rsidRDefault="000C6864" w:rsidP="000C6864">
      <w:pPr>
        <w:pStyle w:val="51"/>
      </w:pPr>
      <w:bookmarkStart w:id="839" w:name="_Toc96996753"/>
      <w:bookmarkStart w:id="840" w:name="_Toc97197159"/>
      <w:bookmarkStart w:id="841" w:name="_Toc97209059"/>
      <w:r w:rsidRPr="0094055E">
        <w:rPr>
          <w:lang w:eastAsia="zh-CN"/>
        </w:rPr>
        <w:t>8</w:t>
      </w:r>
      <w:r w:rsidRPr="0094055E">
        <w:t>.</w:t>
      </w:r>
      <w:r w:rsidRPr="0094055E">
        <w:rPr>
          <w:lang w:eastAsia="zh-CN"/>
        </w:rPr>
        <w:t>2</w:t>
      </w:r>
      <w:r w:rsidRPr="0094055E">
        <w:t>.3.2.1</w:t>
      </w:r>
      <w:r w:rsidRPr="0094055E">
        <w:tab/>
        <w:t>Description</w:t>
      </w:r>
      <w:bookmarkEnd w:id="839"/>
      <w:bookmarkEnd w:id="840"/>
      <w:bookmarkEnd w:id="841"/>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842" w:name="_Toc96996754"/>
      <w:bookmarkStart w:id="843" w:name="_Toc97197160"/>
      <w:bookmarkStart w:id="844" w:name="_Toc97209060"/>
      <w:r w:rsidRPr="0094055E">
        <w:rPr>
          <w:lang w:eastAsia="zh-CN"/>
        </w:rPr>
        <w:t>8</w:t>
      </w:r>
      <w:r w:rsidRPr="0094055E">
        <w:t>.</w:t>
      </w:r>
      <w:r w:rsidRPr="0094055E">
        <w:rPr>
          <w:lang w:eastAsia="zh-CN"/>
        </w:rPr>
        <w:t>2</w:t>
      </w:r>
      <w:r w:rsidRPr="0094055E">
        <w:t>.3.2.2</w:t>
      </w:r>
      <w:r w:rsidRPr="0094055E">
        <w:tab/>
        <w:t>Operation Definition</w:t>
      </w:r>
      <w:bookmarkEnd w:id="842"/>
      <w:bookmarkEnd w:id="843"/>
      <w:bookmarkEnd w:id="844"/>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ASMessageDelivery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AS Message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r w:rsidR="00B74C77">
              <w:t>TS</w:t>
            </w:r>
            <w:r>
              <w:t> </w:t>
            </w:r>
            <w:r w:rsidRPr="0094055E">
              <w:t>29.500 [4] also apply.</w:t>
            </w:r>
          </w:p>
        </w:tc>
      </w:tr>
    </w:tbl>
    <w:p w:rsidR="000C6864" w:rsidRDefault="000C6864" w:rsidP="000C6864">
      <w:pPr>
        <w:rPr>
          <w:lang w:eastAsia="zh-CN"/>
        </w:rPr>
      </w:pPr>
      <w:bookmarkStart w:id="845" w:name="_Toc96996755"/>
    </w:p>
    <w:p w:rsidR="000C6864" w:rsidRPr="0094055E" w:rsidRDefault="000C6864" w:rsidP="00905C5D">
      <w:pPr>
        <w:pStyle w:val="41"/>
        <w:rPr>
          <w:lang w:eastAsia="zh-CN"/>
        </w:rPr>
      </w:pPr>
      <w:bookmarkStart w:id="846" w:name="_Toc97197161"/>
      <w:bookmarkStart w:id="847" w:name="_Toc97209061"/>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845"/>
      <w:bookmarkEnd w:id="846"/>
      <w:bookmarkEnd w:id="847"/>
    </w:p>
    <w:p w:rsidR="000C6864" w:rsidRPr="0094055E" w:rsidRDefault="000C6864" w:rsidP="000C6864">
      <w:pPr>
        <w:pStyle w:val="51"/>
      </w:pPr>
      <w:bookmarkStart w:id="848" w:name="_Toc96996756"/>
      <w:bookmarkStart w:id="849" w:name="_Toc97197162"/>
      <w:bookmarkStart w:id="850" w:name="_Toc97209062"/>
      <w:r w:rsidRPr="0094055E">
        <w:rPr>
          <w:lang w:eastAsia="zh-CN"/>
        </w:rPr>
        <w:t>8</w:t>
      </w:r>
      <w:r w:rsidRPr="0094055E">
        <w:t>.</w:t>
      </w:r>
      <w:r w:rsidRPr="0094055E">
        <w:rPr>
          <w:lang w:eastAsia="zh-CN"/>
        </w:rPr>
        <w:t>2</w:t>
      </w:r>
      <w:r w:rsidRPr="0094055E">
        <w:t>.3.3.1</w:t>
      </w:r>
      <w:r w:rsidRPr="0094055E">
        <w:tab/>
        <w:t>Description</w:t>
      </w:r>
      <w:bookmarkEnd w:id="848"/>
      <w:bookmarkEnd w:id="849"/>
      <w:bookmarkEnd w:id="850"/>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851" w:name="_Toc96996757"/>
      <w:bookmarkStart w:id="852" w:name="_Toc97197163"/>
      <w:bookmarkStart w:id="853" w:name="_Toc97209063"/>
      <w:r w:rsidRPr="0094055E">
        <w:rPr>
          <w:lang w:eastAsia="zh-CN"/>
        </w:rPr>
        <w:t>8</w:t>
      </w:r>
      <w:r w:rsidRPr="0094055E">
        <w:t>.</w:t>
      </w:r>
      <w:r w:rsidRPr="0094055E">
        <w:rPr>
          <w:lang w:eastAsia="zh-CN"/>
        </w:rPr>
        <w:t>2</w:t>
      </w:r>
      <w:r w:rsidRPr="0094055E">
        <w:t>.3.3.2</w:t>
      </w:r>
      <w:r w:rsidRPr="0094055E">
        <w:tab/>
        <w:t>Operation Definition</w:t>
      </w:r>
      <w:bookmarkEnd w:id="851"/>
      <w:bookmarkEnd w:id="852"/>
      <w:bookmarkEnd w:id="853"/>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UEMessageDelivery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lastRenderedPageBreak/>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r w:rsidR="00B74C77">
              <w:t>TS</w:t>
            </w:r>
            <w:r>
              <w:t> </w:t>
            </w:r>
            <w:r w:rsidRPr="0094055E">
              <w:t>29.500 [4] also apply.</w:t>
            </w:r>
          </w:p>
        </w:tc>
      </w:tr>
    </w:tbl>
    <w:p w:rsidR="000C6864" w:rsidRDefault="000C6864" w:rsidP="000C6864">
      <w:pPr>
        <w:rPr>
          <w:lang w:eastAsia="zh-CN"/>
        </w:rPr>
      </w:pPr>
      <w:bookmarkStart w:id="854" w:name="_Toc96996758"/>
    </w:p>
    <w:p w:rsidR="000C6864" w:rsidRPr="0094055E" w:rsidRDefault="000C6864" w:rsidP="00905C5D">
      <w:pPr>
        <w:pStyle w:val="41"/>
        <w:rPr>
          <w:lang w:eastAsia="zh-CN"/>
        </w:rPr>
      </w:pPr>
      <w:bookmarkStart w:id="855" w:name="_Toc97197164"/>
      <w:bookmarkStart w:id="856" w:name="_Toc97209064"/>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54"/>
      <w:bookmarkEnd w:id="855"/>
      <w:bookmarkEnd w:id="856"/>
    </w:p>
    <w:p w:rsidR="000C6864" w:rsidRPr="0094055E" w:rsidRDefault="000C6864" w:rsidP="000C6864">
      <w:pPr>
        <w:pStyle w:val="51"/>
      </w:pPr>
      <w:bookmarkStart w:id="857" w:name="_Toc96996759"/>
      <w:bookmarkStart w:id="858" w:name="_Toc97197165"/>
      <w:bookmarkStart w:id="859" w:name="_Toc97209065"/>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57"/>
      <w:bookmarkEnd w:id="858"/>
      <w:bookmarkEnd w:id="859"/>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860" w:name="_Toc96996760"/>
      <w:bookmarkStart w:id="861" w:name="_Toc97197166"/>
      <w:bookmarkStart w:id="862" w:name="_Toc97209066"/>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60"/>
      <w:bookmarkEnd w:id="861"/>
      <w:bookmarkEnd w:id="86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r w:rsidR="00B74C77">
              <w:t>TS</w:t>
            </w:r>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863" w:name="_Toc83768369"/>
      <w:bookmarkStart w:id="864" w:name="_Toc93878991"/>
      <w:bookmarkStart w:id="865" w:name="_Toc96996761"/>
      <w:bookmarkStart w:id="866" w:name="_Toc97197167"/>
      <w:bookmarkStart w:id="867" w:name="_Toc97209067"/>
      <w:r w:rsidRPr="0094055E">
        <w:rPr>
          <w:lang w:eastAsia="zh-CN"/>
        </w:rPr>
        <w:t>8</w:t>
      </w:r>
      <w:r w:rsidRPr="0094055E">
        <w:t>.</w:t>
      </w:r>
      <w:r w:rsidRPr="0094055E">
        <w:rPr>
          <w:lang w:eastAsia="zh-CN"/>
        </w:rPr>
        <w:t>2</w:t>
      </w:r>
      <w:r w:rsidRPr="0094055E">
        <w:t>.4</w:t>
      </w:r>
      <w:r w:rsidRPr="0094055E">
        <w:tab/>
        <w:t>Notifications</w:t>
      </w:r>
      <w:bookmarkEnd w:id="863"/>
      <w:bookmarkEnd w:id="864"/>
      <w:bookmarkEnd w:id="865"/>
      <w:bookmarkEnd w:id="866"/>
      <w:bookmarkEnd w:id="867"/>
    </w:p>
    <w:p w:rsidR="000C6864" w:rsidRPr="0094055E" w:rsidRDefault="000C6864" w:rsidP="000C6864">
      <w:proofErr w:type="gramStart"/>
      <w:r w:rsidRPr="0094055E">
        <w:rPr>
          <w:lang w:eastAsia="zh-CN"/>
        </w:rPr>
        <w:t>None</w:t>
      </w:r>
      <w:r w:rsidRPr="0094055E">
        <w:t>.</w:t>
      </w:r>
      <w:proofErr w:type="gramEnd"/>
    </w:p>
    <w:p w:rsidR="000C6864" w:rsidRPr="0094055E" w:rsidRDefault="000C6864" w:rsidP="00905C5D">
      <w:pPr>
        <w:pStyle w:val="31"/>
      </w:pPr>
      <w:bookmarkStart w:id="868" w:name="_Toc83768370"/>
      <w:bookmarkStart w:id="869" w:name="_Toc93878992"/>
      <w:bookmarkStart w:id="870" w:name="_Toc96996762"/>
      <w:bookmarkStart w:id="871" w:name="_Toc97197168"/>
      <w:bookmarkStart w:id="872" w:name="_Toc97209068"/>
      <w:r w:rsidRPr="0094055E">
        <w:rPr>
          <w:lang w:eastAsia="zh-CN"/>
        </w:rPr>
        <w:t>8</w:t>
      </w:r>
      <w:r w:rsidRPr="0094055E">
        <w:t>.</w:t>
      </w:r>
      <w:r w:rsidRPr="0094055E">
        <w:rPr>
          <w:lang w:eastAsia="zh-CN"/>
        </w:rPr>
        <w:t>2</w:t>
      </w:r>
      <w:r w:rsidRPr="0094055E">
        <w:t>.5</w:t>
      </w:r>
      <w:r w:rsidRPr="0094055E">
        <w:tab/>
        <w:t>Data Model</w:t>
      </w:r>
      <w:bookmarkEnd w:id="868"/>
      <w:bookmarkEnd w:id="869"/>
      <w:bookmarkEnd w:id="870"/>
      <w:bookmarkEnd w:id="871"/>
      <w:bookmarkEnd w:id="872"/>
    </w:p>
    <w:p w:rsidR="000C6864" w:rsidRPr="0094055E" w:rsidRDefault="000C6864" w:rsidP="00905C5D">
      <w:pPr>
        <w:pStyle w:val="41"/>
      </w:pPr>
      <w:bookmarkStart w:id="873" w:name="_Toc93878993"/>
      <w:bookmarkStart w:id="874" w:name="_Toc96996763"/>
      <w:bookmarkStart w:id="875" w:name="_Toc97197169"/>
      <w:bookmarkStart w:id="876" w:name="_Toc972090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873"/>
      <w:bookmarkEnd w:id="874"/>
      <w:bookmarkEnd w:id="875"/>
      <w:bookmarkEnd w:id="876"/>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905C5D">
      <w:pPr>
        <w:pStyle w:val="TH"/>
        <w:outlineLvl w:val="0"/>
      </w:pPr>
      <w:r w:rsidRPr="0094055E">
        <w:lastRenderedPageBreak/>
        <w:t>Table 8.</w:t>
      </w:r>
      <w:r w:rsidRPr="0094055E">
        <w:rPr>
          <w:lang w:eastAsia="zh-CN"/>
        </w:rPr>
        <w:t>2</w:t>
      </w:r>
      <w:r w:rsidRPr="0094055E">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905C5D">
      <w:pPr>
        <w:pStyle w:val="TH"/>
        <w:outlineLvl w:val="0"/>
      </w:pPr>
      <w:r w:rsidRPr="0094055E">
        <w:t>Table 8.</w:t>
      </w:r>
      <w:r w:rsidRPr="0094055E">
        <w:rPr>
          <w:lang w:eastAsia="zh-CN"/>
        </w:rPr>
        <w:t>2</w:t>
      </w:r>
      <w:r w:rsidRPr="0094055E">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9.1.5.2.3</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B74C77" w:rsidP="002B00DE">
            <w:pPr>
              <w:pStyle w:val="TAL"/>
              <w:rPr>
                <w:kern w:val="2"/>
                <w:szCs w:val="22"/>
              </w:rPr>
            </w:pPr>
            <w:r>
              <w:rPr>
                <w:kern w:val="2"/>
                <w:szCs w:val="22"/>
              </w:rPr>
              <w:t>TS</w:t>
            </w:r>
            <w:r w:rsidR="000C6864" w:rsidRPr="0094055E">
              <w:rPr>
                <w:kern w:val="2"/>
                <w:szCs w:val="22"/>
              </w:rPr>
              <w:t> 29.571 [5]</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905C5D">
      <w:pPr>
        <w:pStyle w:val="41"/>
      </w:pPr>
      <w:bookmarkStart w:id="877" w:name="_Toc93878994"/>
      <w:bookmarkStart w:id="878" w:name="_Toc96996764"/>
      <w:bookmarkStart w:id="879" w:name="_Toc97197170"/>
      <w:bookmarkStart w:id="880" w:name="_Toc972090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877"/>
      <w:bookmarkEnd w:id="878"/>
      <w:bookmarkEnd w:id="879"/>
      <w:bookmarkEnd w:id="880"/>
    </w:p>
    <w:p w:rsidR="000C6864" w:rsidRPr="0094055E" w:rsidRDefault="000C6864" w:rsidP="000C6864">
      <w:pPr>
        <w:pStyle w:val="51"/>
        <w:rPr>
          <w:lang w:eastAsia="zh-CN"/>
        </w:rPr>
      </w:pPr>
      <w:bookmarkStart w:id="881" w:name="_Toc93878995"/>
      <w:bookmarkStart w:id="882" w:name="_Toc96996765"/>
      <w:bookmarkStart w:id="883" w:name="_Toc97197171"/>
      <w:bookmarkStart w:id="884" w:name="_Toc97209071"/>
      <w:r w:rsidRPr="0094055E">
        <w:rPr>
          <w:lang w:eastAsia="zh-CN"/>
        </w:rPr>
        <w:t>8.2.5.2.1</w:t>
      </w:r>
      <w:r w:rsidRPr="0094055E">
        <w:rPr>
          <w:lang w:eastAsia="zh-CN"/>
        </w:rPr>
        <w:tab/>
        <w:t>Introduction</w:t>
      </w:r>
      <w:bookmarkEnd w:id="881"/>
      <w:bookmarkEnd w:id="882"/>
      <w:bookmarkEnd w:id="883"/>
      <w:bookmarkEnd w:id="884"/>
    </w:p>
    <w:p w:rsidR="000C6864" w:rsidRPr="0094055E" w:rsidRDefault="000C6864" w:rsidP="000C6864">
      <w:pPr>
        <w:pStyle w:val="51"/>
        <w:rPr>
          <w:lang w:eastAsia="zh-CN"/>
        </w:rPr>
      </w:pPr>
      <w:bookmarkStart w:id="885" w:name="_Toc93878996"/>
      <w:bookmarkStart w:id="886" w:name="_Toc96996766"/>
      <w:bookmarkStart w:id="887" w:name="_Toc97197172"/>
      <w:bookmarkStart w:id="888" w:name="_Toc97209072"/>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885"/>
      <w:bookmarkEnd w:id="886"/>
      <w:bookmarkEnd w:id="887"/>
      <w:bookmarkEnd w:id="888"/>
      <w:proofErr w:type="spellEnd"/>
    </w:p>
    <w:p w:rsidR="000C6864" w:rsidRPr="0094055E" w:rsidRDefault="000C6864" w:rsidP="00905C5D">
      <w:pPr>
        <w:pStyle w:val="TH"/>
        <w:outlineLvl w:val="0"/>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priority</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Priority</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B00DE">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latency</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integer</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w:t>
            </w:r>
            <w:r w:rsidRPr="0094055E">
              <w:rPr>
                <w:kern w:val="2"/>
                <w:szCs w:val="22"/>
                <w:lang w:eastAsia="zh-CN"/>
              </w:rPr>
              <w:lastRenderedPageBreak/>
              <w:t>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89" w:name="_Toc93878997"/>
      <w:bookmarkStart w:id="890" w:name="_Toc96996767"/>
      <w:bookmarkStart w:id="891" w:name="_Toc97197173"/>
      <w:bookmarkStart w:id="892" w:name="_Toc97209073"/>
      <w:r w:rsidRPr="0094055E">
        <w:rPr>
          <w:lang w:eastAsia="zh-CN"/>
        </w:rPr>
        <w:t>8.2.5.2.3</w:t>
      </w:r>
      <w:r w:rsidRPr="0094055E">
        <w:rPr>
          <w:lang w:eastAsia="zh-CN"/>
        </w:rPr>
        <w:tab/>
      </w:r>
      <w:proofErr w:type="spellStart"/>
      <w:r w:rsidRPr="0094055E">
        <w:rPr>
          <w:lang w:eastAsia="zh-CN"/>
        </w:rPr>
        <w:t>Type</w:t>
      </w:r>
      <w:proofErr w:type="gramStart"/>
      <w:r w:rsidRPr="0094055E">
        <w:rPr>
          <w:lang w:eastAsia="zh-CN"/>
        </w:rPr>
        <w:t>:UE</w:t>
      </w:r>
      <w:r w:rsidRPr="0094055E">
        <w:t>MessageDelivery</w:t>
      </w:r>
      <w:bookmarkEnd w:id="889"/>
      <w:bookmarkEnd w:id="890"/>
      <w:bookmarkEnd w:id="891"/>
      <w:bookmarkEnd w:id="892"/>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2B00DE">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93" w:name="_Toc93878998"/>
      <w:bookmarkStart w:id="894" w:name="_Toc96996768"/>
      <w:bookmarkStart w:id="895" w:name="_Toc97197174"/>
      <w:bookmarkStart w:id="896" w:name="_Toc97209074"/>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893"/>
      <w:bookmarkEnd w:id="894"/>
      <w:bookmarkEnd w:id="895"/>
      <w:bookmarkEnd w:id="896"/>
      <w:proofErr w:type="spell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status</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97" w:name="_Toc93878999"/>
      <w:bookmarkStart w:id="898" w:name="_Toc96996769"/>
      <w:bookmarkStart w:id="899" w:name="_Toc97197175"/>
      <w:bookmarkStart w:id="900" w:name="_Toc97209075"/>
      <w:r w:rsidRPr="0094055E">
        <w:rPr>
          <w:lang w:eastAsia="zh-CN"/>
        </w:rPr>
        <w:t>8.2.5.2.5</w:t>
      </w:r>
      <w:r w:rsidRPr="0094055E">
        <w:rPr>
          <w:lang w:eastAsia="zh-CN"/>
        </w:rPr>
        <w:tab/>
      </w:r>
      <w:proofErr w:type="spellStart"/>
      <w:r w:rsidRPr="0094055E">
        <w:t>Type</w:t>
      </w:r>
      <w:proofErr w:type="gramStart"/>
      <w:r w:rsidRPr="0094055E">
        <w:t>:MessageSegmentParameters</w:t>
      </w:r>
      <w:bookmarkEnd w:id="897"/>
      <w:bookmarkEnd w:id="898"/>
      <w:bookmarkEnd w:id="899"/>
      <w:bookmarkEnd w:id="900"/>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 xml:space="preserve">Set to "true" if the segmented message is the last segment in the set of segmented messages. </w:t>
            </w:r>
            <w:proofErr w:type="gramStart"/>
            <w:r w:rsidRPr="0094055E">
              <w:t>otherwise</w:t>
            </w:r>
            <w:proofErr w:type="gramEnd"/>
            <w:r w:rsidRPr="0094055E">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01" w:name="_Toc93879000"/>
      <w:bookmarkStart w:id="902" w:name="_Toc96996770"/>
      <w:bookmarkStart w:id="903" w:name="_Toc97197176"/>
      <w:bookmarkStart w:id="904" w:name="_Toc97209076"/>
      <w:r w:rsidRPr="0094055E">
        <w:rPr>
          <w:lang w:eastAsia="zh-CN"/>
        </w:rPr>
        <w:t>8.2.5.2.6</w:t>
      </w:r>
      <w:r w:rsidRPr="0094055E">
        <w:rPr>
          <w:lang w:eastAsia="zh-CN"/>
        </w:rPr>
        <w:tab/>
      </w:r>
      <w:proofErr w:type="spellStart"/>
      <w:r w:rsidRPr="0094055E">
        <w:t>Type</w:t>
      </w:r>
      <w:proofErr w:type="gramStart"/>
      <w:r w:rsidRPr="0094055E">
        <w:t>:StoreAndForwardParameters</w:t>
      </w:r>
      <w:bookmarkEnd w:id="901"/>
      <w:bookmarkEnd w:id="902"/>
      <w:bookmarkEnd w:id="903"/>
      <w:bookmarkEnd w:id="904"/>
      <w:proofErr w:type="spellEnd"/>
      <w:proofErr w:type="gramEnd"/>
    </w:p>
    <w:p w:rsidR="000C6864" w:rsidRPr="0094055E" w:rsidRDefault="000C6864" w:rsidP="00905C5D">
      <w:pPr>
        <w:pStyle w:val="TH"/>
        <w:outlineLvl w:val="0"/>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05" w:name="_Toc93879001"/>
      <w:bookmarkStart w:id="906" w:name="_Toc96996771"/>
      <w:bookmarkStart w:id="907" w:name="_Toc97197177"/>
      <w:bookmarkStart w:id="908" w:name="_Toc97209077"/>
      <w:r w:rsidRPr="0094055E">
        <w:rPr>
          <w:lang w:eastAsia="zh-CN"/>
        </w:rPr>
        <w:lastRenderedPageBreak/>
        <w:t>8.2.5.2.7</w:t>
      </w:r>
      <w:r w:rsidRPr="0094055E">
        <w:rPr>
          <w:lang w:eastAsia="zh-CN"/>
        </w:rPr>
        <w:tab/>
      </w:r>
      <w:proofErr w:type="spellStart"/>
      <w:r w:rsidRPr="0094055E">
        <w:t>Type</w:t>
      </w:r>
      <w:proofErr w:type="gramStart"/>
      <w:r w:rsidRPr="0094055E">
        <w:t>:DeliveryStatusReport</w:t>
      </w:r>
      <w:bookmarkEnd w:id="905"/>
      <w:bookmarkEnd w:id="906"/>
      <w:bookmarkEnd w:id="907"/>
      <w:bookmarkEnd w:id="908"/>
      <w:proofErr w:type="spellEnd"/>
      <w:proofErr w:type="gramEnd"/>
    </w:p>
    <w:p w:rsidR="000C6864" w:rsidRPr="0094055E" w:rsidRDefault="000C6864" w:rsidP="00905C5D">
      <w:pPr>
        <w:pStyle w:val="TH"/>
        <w:outlineLvl w:val="0"/>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rFonts w:cs="Arial"/>
                <w:kern w:val="2"/>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905C5D">
      <w:pPr>
        <w:pStyle w:val="41"/>
      </w:pPr>
      <w:bookmarkStart w:id="909" w:name="_Toc93879002"/>
      <w:bookmarkStart w:id="910" w:name="_Toc96996772"/>
      <w:bookmarkStart w:id="911" w:name="_Toc97197178"/>
      <w:bookmarkStart w:id="912" w:name="_Toc972090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09"/>
      <w:bookmarkEnd w:id="910"/>
      <w:bookmarkEnd w:id="911"/>
      <w:bookmarkEnd w:id="912"/>
    </w:p>
    <w:p w:rsidR="000C6864" w:rsidRPr="0094055E" w:rsidRDefault="000C6864" w:rsidP="000C6864">
      <w:pPr>
        <w:pStyle w:val="51"/>
        <w:rPr>
          <w:lang w:eastAsia="zh-CN"/>
        </w:rPr>
      </w:pPr>
      <w:bookmarkStart w:id="913" w:name="_Toc93879003"/>
      <w:bookmarkStart w:id="914" w:name="_Toc96996773"/>
      <w:bookmarkStart w:id="915" w:name="_Toc97197179"/>
      <w:bookmarkStart w:id="916" w:name="_Toc97209079"/>
      <w:r w:rsidRPr="0094055E">
        <w:rPr>
          <w:lang w:eastAsia="zh-CN"/>
        </w:rPr>
        <w:t>8.2.5.3.1</w:t>
      </w:r>
      <w:r w:rsidRPr="0094055E">
        <w:rPr>
          <w:lang w:eastAsia="zh-CN"/>
        </w:rPr>
        <w:tab/>
        <w:t>Introduction</w:t>
      </w:r>
      <w:bookmarkEnd w:id="913"/>
      <w:bookmarkEnd w:id="914"/>
      <w:bookmarkEnd w:id="915"/>
      <w:bookmarkEnd w:id="916"/>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917" w:name="_Toc93879004"/>
      <w:bookmarkStart w:id="918" w:name="_Toc96996774"/>
      <w:bookmarkStart w:id="919" w:name="_Toc97197180"/>
      <w:bookmarkStart w:id="920" w:name="_Toc97209080"/>
      <w:r w:rsidRPr="0094055E">
        <w:rPr>
          <w:lang w:eastAsia="zh-CN"/>
        </w:rPr>
        <w:t>8.2.5.3.2</w:t>
      </w:r>
      <w:r w:rsidRPr="0094055E">
        <w:rPr>
          <w:lang w:eastAsia="zh-CN"/>
        </w:rPr>
        <w:tab/>
        <w:t>Simple data types</w:t>
      </w:r>
      <w:bookmarkEnd w:id="917"/>
      <w:bookmarkEnd w:id="918"/>
      <w:bookmarkEnd w:id="919"/>
      <w:bookmarkEnd w:id="920"/>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0C6864">
      <w:pPr>
        <w:pStyle w:val="51"/>
        <w:rPr>
          <w:lang w:eastAsia="zh-CN"/>
        </w:rPr>
      </w:pPr>
      <w:bookmarkStart w:id="921" w:name="_Toc93879005"/>
      <w:bookmarkStart w:id="922" w:name="_Toc96996775"/>
      <w:bookmarkStart w:id="923" w:name="_Toc97197181"/>
      <w:bookmarkStart w:id="924" w:name="_Toc97209081"/>
      <w:r w:rsidRPr="0094055E">
        <w:rPr>
          <w:lang w:eastAsia="zh-CN"/>
        </w:rPr>
        <w:t>8.2.5.3.3</w:t>
      </w:r>
      <w:r w:rsidRPr="0094055E">
        <w:rPr>
          <w:lang w:eastAsia="zh-CN"/>
        </w:rPr>
        <w:tab/>
        <w:t xml:space="preserve">Enumeration: </w:t>
      </w:r>
      <w:proofErr w:type="spellStart"/>
      <w:r w:rsidRPr="0094055E">
        <w:rPr>
          <w:lang w:eastAsia="zh-CN"/>
        </w:rPr>
        <w:t>DeliveryStatus</w:t>
      </w:r>
      <w:bookmarkEnd w:id="921"/>
      <w:bookmarkEnd w:id="922"/>
      <w:bookmarkEnd w:id="923"/>
      <w:bookmarkEnd w:id="924"/>
      <w:proofErr w:type="spellEnd"/>
    </w:p>
    <w:p w:rsidR="000C6864" w:rsidRPr="0094055E" w:rsidRDefault="000C6864" w:rsidP="00905C5D">
      <w:pPr>
        <w:pStyle w:val="TH"/>
        <w:outlineLvl w:val="0"/>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43"/>
        <w:gridCol w:w="4591"/>
        <w:gridCol w:w="2518"/>
      </w:tblGrid>
      <w:tr w:rsidR="000C6864" w:rsidRPr="0094055E" w:rsidTr="002B00DE">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5" w:name="_Toc93879006"/>
      <w:bookmarkStart w:id="926" w:name="_Toc96996776"/>
      <w:bookmarkStart w:id="927" w:name="_Toc97197182"/>
      <w:bookmarkStart w:id="928" w:name="_Toc97209082"/>
      <w:r w:rsidRPr="0094055E">
        <w:rPr>
          <w:lang w:eastAsia="zh-CN"/>
        </w:rPr>
        <w:t>8.2.5.3.4</w:t>
      </w:r>
      <w:r w:rsidRPr="0094055E">
        <w:rPr>
          <w:lang w:eastAsia="zh-CN"/>
        </w:rPr>
        <w:tab/>
        <w:t xml:space="preserve">Enumeration: </w:t>
      </w:r>
      <w:proofErr w:type="spellStart"/>
      <w:r w:rsidRPr="0094055E">
        <w:rPr>
          <w:lang w:eastAsia="zh-CN"/>
        </w:rPr>
        <w:t>ReportDeliveryStatus</w:t>
      </w:r>
      <w:bookmarkEnd w:id="925"/>
      <w:bookmarkEnd w:id="926"/>
      <w:bookmarkEnd w:id="927"/>
      <w:bookmarkEnd w:id="928"/>
      <w:proofErr w:type="spellEnd"/>
    </w:p>
    <w:p w:rsidR="000C6864" w:rsidRPr="0094055E" w:rsidRDefault="000C6864" w:rsidP="00905C5D">
      <w:pPr>
        <w:pStyle w:val="TH"/>
        <w:outlineLvl w:val="0"/>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43"/>
        <w:gridCol w:w="4591"/>
        <w:gridCol w:w="2518"/>
      </w:tblGrid>
      <w:tr w:rsidR="000C6864" w:rsidRPr="0094055E" w:rsidTr="002B00DE">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9" w:name="_Toc93879007"/>
      <w:bookmarkStart w:id="930" w:name="_Toc96996777"/>
      <w:bookmarkStart w:id="931" w:name="_Toc97197183"/>
      <w:bookmarkStart w:id="932" w:name="_Toc97209083"/>
      <w:r w:rsidRPr="0094055E">
        <w:rPr>
          <w:lang w:eastAsia="zh-CN"/>
        </w:rPr>
        <w:lastRenderedPageBreak/>
        <w:t>8.2.5.3.5</w:t>
      </w:r>
      <w:r w:rsidRPr="0094055E">
        <w:rPr>
          <w:lang w:eastAsia="zh-CN"/>
        </w:rPr>
        <w:tab/>
      </w:r>
      <w:proofErr w:type="spellStart"/>
      <w:r w:rsidRPr="0094055E">
        <w:rPr>
          <w:lang w:eastAsia="zh-CN"/>
        </w:rPr>
        <w:t>Enumeration</w:t>
      </w:r>
      <w:proofErr w:type="gramStart"/>
      <w:r w:rsidRPr="0094055E">
        <w:rPr>
          <w:lang w:eastAsia="zh-CN"/>
        </w:rPr>
        <w:t>:Priority</w:t>
      </w:r>
      <w:bookmarkEnd w:id="929"/>
      <w:bookmarkEnd w:id="930"/>
      <w:bookmarkEnd w:id="931"/>
      <w:bookmarkEnd w:id="932"/>
      <w:proofErr w:type="spellEnd"/>
      <w:proofErr w:type="gramEnd"/>
    </w:p>
    <w:p w:rsidR="000C6864" w:rsidRPr="0094055E" w:rsidRDefault="000C6864" w:rsidP="00905C5D">
      <w:pPr>
        <w:pStyle w:val="TH"/>
        <w:outlineLvl w:val="0"/>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43"/>
        <w:gridCol w:w="4591"/>
        <w:gridCol w:w="2518"/>
      </w:tblGrid>
      <w:tr w:rsidR="000C6864" w:rsidRPr="0094055E" w:rsidTr="002B00DE">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905C5D">
      <w:pPr>
        <w:pStyle w:val="31"/>
      </w:pPr>
      <w:bookmarkStart w:id="933" w:name="_Toc83768371"/>
      <w:bookmarkStart w:id="934" w:name="_Toc93879008"/>
      <w:bookmarkStart w:id="935" w:name="_Toc96996778"/>
      <w:bookmarkStart w:id="936" w:name="_Toc97197184"/>
      <w:bookmarkStart w:id="937" w:name="_Toc97209084"/>
      <w:r w:rsidRPr="0094055E">
        <w:rPr>
          <w:lang w:eastAsia="zh-CN"/>
        </w:rPr>
        <w:t>8</w:t>
      </w:r>
      <w:r w:rsidRPr="0094055E">
        <w:t>.</w:t>
      </w:r>
      <w:r w:rsidRPr="0094055E">
        <w:rPr>
          <w:lang w:eastAsia="zh-CN"/>
        </w:rPr>
        <w:t>2</w:t>
      </w:r>
      <w:r w:rsidRPr="0094055E">
        <w:t>.6</w:t>
      </w:r>
      <w:r w:rsidRPr="0094055E">
        <w:tab/>
        <w:t>Error Handling</w:t>
      </w:r>
      <w:bookmarkEnd w:id="933"/>
      <w:bookmarkEnd w:id="934"/>
      <w:bookmarkEnd w:id="935"/>
      <w:bookmarkEnd w:id="936"/>
      <w:bookmarkEnd w:id="937"/>
    </w:p>
    <w:p w:rsidR="000C6864" w:rsidRPr="0094055E" w:rsidRDefault="000C6864" w:rsidP="000C6864">
      <w:r w:rsidRPr="0094055E">
        <w:t>General error responses will be defined in clause 7.7.</w:t>
      </w:r>
    </w:p>
    <w:p w:rsidR="000C6864" w:rsidRPr="0094055E" w:rsidRDefault="000C6864" w:rsidP="00905C5D">
      <w:pPr>
        <w:pStyle w:val="31"/>
      </w:pPr>
      <w:bookmarkStart w:id="938" w:name="_Toc83768372"/>
      <w:bookmarkStart w:id="939" w:name="_Toc93879009"/>
      <w:bookmarkStart w:id="940" w:name="_Toc96996779"/>
      <w:bookmarkStart w:id="941" w:name="_Toc97197185"/>
      <w:bookmarkStart w:id="942" w:name="_Toc97209085"/>
      <w:r w:rsidRPr="0094055E">
        <w:rPr>
          <w:lang w:eastAsia="zh-CN"/>
        </w:rPr>
        <w:t>8</w:t>
      </w:r>
      <w:r w:rsidRPr="0094055E">
        <w:t>.</w:t>
      </w:r>
      <w:r w:rsidRPr="0094055E">
        <w:rPr>
          <w:lang w:eastAsia="zh-CN"/>
        </w:rPr>
        <w:t>2</w:t>
      </w:r>
      <w:r w:rsidRPr="0094055E">
        <w:t>.7</w:t>
      </w:r>
      <w:r w:rsidRPr="0094055E">
        <w:tab/>
        <w:t>Feature negotiation</w:t>
      </w:r>
      <w:bookmarkEnd w:id="938"/>
      <w:bookmarkEnd w:id="939"/>
      <w:bookmarkEnd w:id="940"/>
      <w:bookmarkEnd w:id="941"/>
      <w:bookmarkEnd w:id="942"/>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0C6864" w:rsidRPr="0094055E" w:rsidRDefault="000C6864" w:rsidP="00905C5D">
      <w:pPr>
        <w:pStyle w:val="TH"/>
        <w:outlineLvl w:val="0"/>
      </w:pPr>
      <w:r w:rsidRPr="0094055E">
        <w:t>Table 8.</w:t>
      </w:r>
      <w:r w:rsidRPr="0094055E">
        <w:rPr>
          <w:lang w:eastAsia="zh-CN"/>
        </w:rPr>
        <w:t>2</w:t>
      </w:r>
      <w:r w:rsidRPr="0094055E">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905C5D">
      <w:pPr>
        <w:pStyle w:val="1"/>
      </w:pPr>
      <w:bookmarkStart w:id="943" w:name="_Toc83768409"/>
      <w:bookmarkStart w:id="944" w:name="_Toc93879046"/>
      <w:bookmarkStart w:id="945" w:name="_Toc96996780"/>
      <w:bookmarkStart w:id="946" w:name="_Toc97197186"/>
      <w:bookmarkStart w:id="947" w:name="_Toc97209086"/>
      <w:r w:rsidRPr="0094055E">
        <w:rPr>
          <w:lang w:eastAsia="zh-CN"/>
        </w:rPr>
        <w:t>9</w:t>
      </w:r>
      <w:r w:rsidRPr="0094055E">
        <w:tab/>
      </w:r>
      <w:r w:rsidRPr="0094055E">
        <w:rPr>
          <w:lang w:eastAsia="zh-CN"/>
        </w:rPr>
        <w:t>Message Gateway API definition</w:t>
      </w:r>
      <w:bookmarkEnd w:id="943"/>
      <w:bookmarkEnd w:id="944"/>
      <w:bookmarkEnd w:id="945"/>
      <w:bookmarkEnd w:id="946"/>
      <w:bookmarkEnd w:id="947"/>
    </w:p>
    <w:p w:rsidR="000C6864" w:rsidRPr="0094055E" w:rsidRDefault="000C6864" w:rsidP="00905C5D">
      <w:pPr>
        <w:pStyle w:val="21"/>
        <w:rPr>
          <w:lang w:eastAsia="zh-CN"/>
        </w:rPr>
      </w:pPr>
      <w:bookmarkStart w:id="948" w:name="_Toc83768410"/>
      <w:bookmarkStart w:id="949" w:name="_Toc93879047"/>
      <w:bookmarkStart w:id="950" w:name="_Toc96996781"/>
      <w:bookmarkStart w:id="951" w:name="_Toc97197187"/>
      <w:bookmarkStart w:id="952" w:name="_Toc97209087"/>
      <w:r w:rsidRPr="0094055E">
        <w:rPr>
          <w:lang w:eastAsia="zh-CN"/>
        </w:rPr>
        <w:t>9.1</w:t>
      </w:r>
      <w:r w:rsidRPr="0094055E">
        <w:rPr>
          <w:lang w:eastAsia="zh-CN"/>
        </w:rPr>
        <w:tab/>
        <w:t>MSGG_L3GDelivery API</w:t>
      </w:r>
      <w:bookmarkEnd w:id="948"/>
      <w:bookmarkEnd w:id="949"/>
      <w:bookmarkEnd w:id="950"/>
      <w:bookmarkEnd w:id="951"/>
      <w:bookmarkEnd w:id="952"/>
    </w:p>
    <w:p w:rsidR="000C6864" w:rsidRPr="0094055E" w:rsidRDefault="000C6864" w:rsidP="00905C5D">
      <w:pPr>
        <w:pStyle w:val="31"/>
      </w:pPr>
      <w:bookmarkStart w:id="953" w:name="_Toc83768411"/>
      <w:bookmarkStart w:id="954" w:name="_Toc81332251"/>
      <w:bookmarkStart w:id="955" w:name="_Toc93879048"/>
      <w:bookmarkStart w:id="956" w:name="_Toc96996782"/>
      <w:bookmarkStart w:id="957" w:name="_Toc97197188"/>
      <w:bookmarkStart w:id="958" w:name="_Toc97209088"/>
      <w:r w:rsidRPr="0094055E">
        <w:rPr>
          <w:lang w:eastAsia="zh-CN"/>
        </w:rPr>
        <w:t>9</w:t>
      </w:r>
      <w:r w:rsidRPr="0094055E">
        <w:t>.1.1</w:t>
      </w:r>
      <w:r w:rsidRPr="0094055E">
        <w:tab/>
        <w:t>API URI</w:t>
      </w:r>
      <w:bookmarkEnd w:id="953"/>
      <w:bookmarkEnd w:id="954"/>
      <w:bookmarkEnd w:id="955"/>
      <w:bookmarkEnd w:id="956"/>
      <w:bookmarkEnd w:id="957"/>
      <w:bookmarkEnd w:id="958"/>
    </w:p>
    <w:p w:rsidR="000C6864" w:rsidRPr="0094055E" w:rsidRDefault="000C6864" w:rsidP="000C6864">
      <w:pPr>
        <w:rPr>
          <w:lang w:eastAsia="zh-CN"/>
        </w:rPr>
      </w:pPr>
      <w:r w:rsidRPr="0094055E">
        <w:rPr>
          <w:lang w:eastAsia="zh-CN"/>
        </w:rPr>
        <w:t xml:space="preserve">The MSGG_L3GDelivery service shall use the MSGG_L3GDelivery API, The MSGG_L3GDelivery API corresponding to Ml3g APIs as defined in </w:t>
      </w:r>
      <w:proofErr w:type="spellStart"/>
      <w:r w:rsidRPr="0094055E">
        <w:rPr>
          <w:lang w:eastAsia="zh-CN"/>
        </w:rPr>
        <w:t>in</w:t>
      </w:r>
      <w:proofErr w:type="spellEnd"/>
      <w:r w:rsidRPr="0094055E">
        <w:rPr>
          <w:lang w:eastAsia="zh-CN"/>
        </w:rPr>
        <w:t xml:space="preserve"> </w:t>
      </w:r>
      <w:r w:rsidR="00B74C77">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905C5D">
      <w:pPr>
        <w:pStyle w:val="31"/>
      </w:pPr>
      <w:bookmarkStart w:id="959" w:name="_Toc81332252"/>
      <w:bookmarkStart w:id="960" w:name="_Toc83768412"/>
      <w:bookmarkStart w:id="961" w:name="_Toc93879049"/>
      <w:bookmarkStart w:id="962" w:name="_Toc96996783"/>
      <w:bookmarkStart w:id="963" w:name="_Toc97197189"/>
      <w:bookmarkStart w:id="964" w:name="_Toc97209089"/>
      <w:r w:rsidRPr="0094055E">
        <w:rPr>
          <w:lang w:eastAsia="zh-CN"/>
        </w:rPr>
        <w:t>9</w:t>
      </w:r>
      <w:r w:rsidRPr="0094055E">
        <w:t>.1.2</w:t>
      </w:r>
      <w:r w:rsidRPr="0094055E">
        <w:tab/>
        <w:t>Resources</w:t>
      </w:r>
      <w:bookmarkEnd w:id="959"/>
      <w:bookmarkEnd w:id="960"/>
      <w:bookmarkEnd w:id="961"/>
      <w:bookmarkEnd w:id="962"/>
      <w:bookmarkEnd w:id="963"/>
      <w:bookmarkEnd w:id="964"/>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965" w:name="_Toc81332269"/>
      <w:bookmarkStart w:id="966" w:name="_Toc83768413"/>
      <w:bookmarkStart w:id="967" w:name="_Toc93879050"/>
      <w:bookmarkStart w:id="968" w:name="_Toc96996784"/>
      <w:bookmarkStart w:id="969" w:name="_Toc97197190"/>
      <w:bookmarkStart w:id="970" w:name="_Toc97209090"/>
      <w:r w:rsidRPr="0094055E">
        <w:rPr>
          <w:lang w:eastAsia="zh-CN"/>
        </w:rPr>
        <w:t>9</w:t>
      </w:r>
      <w:r w:rsidRPr="0094055E">
        <w:t>.1.3</w:t>
      </w:r>
      <w:r w:rsidRPr="0094055E">
        <w:tab/>
        <w:t>Custom Operations without associated resources</w:t>
      </w:r>
      <w:bookmarkEnd w:id="965"/>
      <w:bookmarkEnd w:id="966"/>
      <w:bookmarkEnd w:id="967"/>
      <w:bookmarkEnd w:id="968"/>
      <w:bookmarkEnd w:id="969"/>
      <w:bookmarkEnd w:id="970"/>
    </w:p>
    <w:p w:rsidR="000C6864" w:rsidRPr="0094055E" w:rsidRDefault="000C6864" w:rsidP="00905C5D">
      <w:pPr>
        <w:pStyle w:val="41"/>
      </w:pPr>
      <w:bookmarkStart w:id="971" w:name="_Toc93879051"/>
      <w:bookmarkStart w:id="972" w:name="_Toc96996785"/>
      <w:bookmarkStart w:id="973" w:name="_Toc97197191"/>
      <w:bookmarkStart w:id="974" w:name="_Toc97209091"/>
      <w:r w:rsidRPr="0094055E">
        <w:t>9.1.3.1</w:t>
      </w:r>
      <w:r w:rsidRPr="0094055E">
        <w:tab/>
        <w:t>Overview</w:t>
      </w:r>
      <w:bookmarkEnd w:id="971"/>
      <w:bookmarkEnd w:id="972"/>
      <w:bookmarkEnd w:id="973"/>
      <w:bookmarkEnd w:id="974"/>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3" type="#_x0000_t75" style="width:338.3pt;height:156.45pt" o:ole="">
            <v:imagedata r:id="rId30" o:title=""/>
          </v:shape>
          <o:OLEObject Type="Embed" ProgID="Visio.Drawing.11" ShapeID="_x0000_i1033" DrawAspect="Content" ObjectID="_1711485406" r:id="rId31"/>
        </w:object>
      </w:r>
    </w:p>
    <w:p w:rsidR="000C6864" w:rsidRPr="0094055E" w:rsidRDefault="000C6864" w:rsidP="00905C5D">
      <w:pPr>
        <w:pStyle w:val="TF"/>
        <w:outlineLvl w:val="0"/>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0C6864" w:rsidRPr="0094055E" w:rsidRDefault="000C6864" w:rsidP="00905C5D">
      <w:pPr>
        <w:pStyle w:val="TH"/>
        <w:outlineLvl w:val="0"/>
      </w:pPr>
      <w:r w:rsidRPr="0094055E">
        <w:t>Table 9.1.3.1-1: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MSGin5G Server to deliver message to a given Legacy 3GPP Message Gateway.</w:t>
            </w:r>
          </w:p>
        </w:tc>
      </w:tr>
      <w:tr w:rsidR="000C6864" w:rsidRPr="0094055E" w:rsidTr="002B00DE">
        <w:trPr>
          <w:jc w:val="center"/>
        </w:trPr>
        <w:tc>
          <w:tcPr>
            <w:tcW w:w="1851" w:type="pct"/>
            <w:tcBorders>
              <w:top w:val="single" w:sz="4" w:space="0" w:color="auto"/>
              <w:left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975" w:name="_Toc93879052"/>
      <w:bookmarkStart w:id="976" w:name="_Toc96996786"/>
    </w:p>
    <w:p w:rsidR="000C6864" w:rsidRPr="0094055E" w:rsidRDefault="000C6864" w:rsidP="00905C5D">
      <w:pPr>
        <w:pStyle w:val="41"/>
      </w:pPr>
      <w:bookmarkStart w:id="977" w:name="_Toc97197192"/>
      <w:bookmarkStart w:id="978" w:name="_Toc97209092"/>
      <w:r w:rsidRPr="0094055E">
        <w:t>9.1.3.2</w:t>
      </w:r>
      <w:r w:rsidRPr="0094055E">
        <w:tab/>
        <w:t>Operation: deliver-message</w:t>
      </w:r>
      <w:bookmarkEnd w:id="975"/>
      <w:bookmarkEnd w:id="976"/>
      <w:bookmarkEnd w:id="977"/>
      <w:bookmarkEnd w:id="978"/>
    </w:p>
    <w:p w:rsidR="000C6864" w:rsidRPr="0094055E" w:rsidRDefault="000C6864" w:rsidP="000C6864">
      <w:pPr>
        <w:pStyle w:val="51"/>
      </w:pPr>
      <w:bookmarkStart w:id="979" w:name="_Toc93879053"/>
      <w:bookmarkStart w:id="980" w:name="_Toc96996787"/>
      <w:bookmarkStart w:id="981" w:name="_Toc97197193"/>
      <w:bookmarkStart w:id="982" w:name="_Toc97209093"/>
      <w:r w:rsidRPr="0094055E">
        <w:t>9.1.3.2.1</w:t>
      </w:r>
      <w:r w:rsidRPr="0094055E">
        <w:tab/>
        <w:t>Description</w:t>
      </w:r>
      <w:bookmarkEnd w:id="979"/>
      <w:bookmarkEnd w:id="980"/>
      <w:bookmarkEnd w:id="981"/>
      <w:bookmarkEnd w:id="982"/>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983" w:name="_Toc93879054"/>
      <w:bookmarkStart w:id="984" w:name="_Toc96996788"/>
      <w:bookmarkStart w:id="985" w:name="_Toc97197194"/>
      <w:bookmarkStart w:id="986" w:name="_Toc97209094"/>
      <w:r w:rsidRPr="0094055E">
        <w:t>9.1.3.2.2</w:t>
      </w:r>
      <w:r w:rsidRPr="0094055E">
        <w:tab/>
        <w:t>Operation Definition</w:t>
      </w:r>
      <w:bookmarkEnd w:id="983"/>
      <w:bookmarkEnd w:id="984"/>
      <w:bookmarkEnd w:id="985"/>
      <w:bookmarkEnd w:id="986"/>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0C6864" w:rsidRPr="0094055E" w:rsidRDefault="000C6864" w:rsidP="00905C5D">
      <w:pPr>
        <w:pStyle w:val="TH"/>
        <w:outlineLvl w:val="0"/>
      </w:pPr>
      <w:r w:rsidRPr="0094055E">
        <w:t xml:space="preserve">Table 9.1.3.2.2-1: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L3gMessageDelivery</w:t>
            </w:r>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pP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The Message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r w:rsidR="00B74C77">
              <w:t>TS</w:t>
            </w:r>
            <w:r>
              <w:t> </w:t>
            </w:r>
            <w:r w:rsidRPr="0094055E">
              <w:t>29.500 [4] also apply.</w:t>
            </w:r>
          </w:p>
        </w:tc>
      </w:tr>
    </w:tbl>
    <w:p w:rsidR="000C6864" w:rsidRDefault="000C6864" w:rsidP="000C6864">
      <w:bookmarkStart w:id="987" w:name="_Toc93879055"/>
      <w:bookmarkStart w:id="988" w:name="_Toc96996789"/>
    </w:p>
    <w:p w:rsidR="000C6864" w:rsidRPr="0094055E" w:rsidRDefault="000C6864" w:rsidP="00905C5D">
      <w:pPr>
        <w:pStyle w:val="41"/>
      </w:pPr>
      <w:bookmarkStart w:id="989" w:name="_Toc97197195"/>
      <w:bookmarkStart w:id="990" w:name="_Toc97209095"/>
      <w:r w:rsidRPr="0094055E">
        <w:lastRenderedPageBreak/>
        <w:t>9.1.3.3</w:t>
      </w:r>
      <w:r w:rsidRPr="0094055E">
        <w:tab/>
        <w:t>Operation: deliver-report</w:t>
      </w:r>
      <w:bookmarkEnd w:id="987"/>
      <w:bookmarkEnd w:id="988"/>
      <w:bookmarkEnd w:id="989"/>
      <w:bookmarkEnd w:id="990"/>
    </w:p>
    <w:p w:rsidR="000C6864" w:rsidRPr="0094055E" w:rsidRDefault="000C6864" w:rsidP="000C6864">
      <w:pPr>
        <w:pStyle w:val="51"/>
      </w:pPr>
      <w:bookmarkStart w:id="991" w:name="_Toc93879056"/>
      <w:bookmarkStart w:id="992" w:name="_Toc96996790"/>
      <w:bookmarkStart w:id="993" w:name="_Toc97197196"/>
      <w:bookmarkStart w:id="994" w:name="_Toc97209096"/>
      <w:r w:rsidRPr="0094055E">
        <w:t>9.1.3.3.1</w:t>
      </w:r>
      <w:r w:rsidRPr="0094055E">
        <w:tab/>
        <w:t>Description</w:t>
      </w:r>
      <w:bookmarkEnd w:id="991"/>
      <w:bookmarkEnd w:id="992"/>
      <w:bookmarkEnd w:id="993"/>
      <w:bookmarkEnd w:id="994"/>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995" w:name="_Toc93879057"/>
    </w:p>
    <w:p w:rsidR="000C6864" w:rsidRPr="0094055E" w:rsidRDefault="000C6864" w:rsidP="000C6864">
      <w:pPr>
        <w:pStyle w:val="51"/>
      </w:pPr>
      <w:bookmarkStart w:id="996" w:name="_Toc96996791"/>
      <w:bookmarkStart w:id="997" w:name="_Toc97197197"/>
      <w:bookmarkStart w:id="998" w:name="_Toc97209097"/>
      <w:r w:rsidRPr="0094055E">
        <w:t>9.1.3.3.2</w:t>
      </w:r>
      <w:r w:rsidRPr="0094055E">
        <w:tab/>
        <w:t>Operation Definition</w:t>
      </w:r>
      <w:bookmarkEnd w:id="995"/>
      <w:bookmarkEnd w:id="996"/>
      <w:bookmarkEnd w:id="997"/>
      <w:bookmarkEnd w:id="998"/>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0C6864" w:rsidRPr="0094055E" w:rsidRDefault="000C6864" w:rsidP="00905C5D">
      <w:pPr>
        <w:pStyle w:val="TH"/>
        <w:outlineLvl w:val="0"/>
      </w:pPr>
      <w:r w:rsidRPr="0094055E">
        <w:t xml:space="preserve">Table 9.1.3.3.2-1: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9.1.3.3.2-2: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pP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The status report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r w:rsidR="00B74C77">
              <w:t>TS</w:t>
            </w:r>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999" w:name="_Toc81332270"/>
      <w:bookmarkStart w:id="1000" w:name="_Toc83768414"/>
      <w:bookmarkStart w:id="1001" w:name="_Toc93879058"/>
      <w:bookmarkStart w:id="1002" w:name="_Toc96996792"/>
      <w:bookmarkStart w:id="1003" w:name="_Toc97197198"/>
      <w:bookmarkStart w:id="1004" w:name="_Toc97209098"/>
      <w:r w:rsidRPr="0094055E">
        <w:rPr>
          <w:lang w:eastAsia="zh-CN"/>
        </w:rPr>
        <w:t>9</w:t>
      </w:r>
      <w:r w:rsidRPr="0094055E">
        <w:t>.1.4</w:t>
      </w:r>
      <w:r w:rsidRPr="0094055E">
        <w:tab/>
        <w:t>Notifications</w:t>
      </w:r>
      <w:bookmarkEnd w:id="999"/>
      <w:bookmarkEnd w:id="1000"/>
      <w:bookmarkEnd w:id="1001"/>
      <w:bookmarkEnd w:id="1002"/>
      <w:bookmarkEnd w:id="1003"/>
      <w:bookmarkEnd w:id="1004"/>
    </w:p>
    <w:p w:rsidR="000C6864" w:rsidRPr="0094055E" w:rsidRDefault="000C6864" w:rsidP="000C6864">
      <w:proofErr w:type="gramStart"/>
      <w:r w:rsidRPr="0094055E">
        <w:t>None.</w:t>
      </w:r>
      <w:proofErr w:type="gramEnd"/>
    </w:p>
    <w:p w:rsidR="000C6864" w:rsidRPr="0094055E" w:rsidRDefault="000C6864" w:rsidP="00905C5D">
      <w:pPr>
        <w:pStyle w:val="31"/>
      </w:pPr>
      <w:bookmarkStart w:id="1005" w:name="_Toc81332271"/>
      <w:bookmarkStart w:id="1006" w:name="_Toc83768415"/>
      <w:bookmarkStart w:id="1007" w:name="_Toc93879059"/>
      <w:bookmarkStart w:id="1008" w:name="_Toc96996793"/>
      <w:bookmarkStart w:id="1009" w:name="_Toc97197199"/>
      <w:bookmarkStart w:id="1010" w:name="_Toc97209099"/>
      <w:r w:rsidRPr="0094055E">
        <w:rPr>
          <w:lang w:eastAsia="zh-CN"/>
        </w:rPr>
        <w:t>9</w:t>
      </w:r>
      <w:r w:rsidRPr="0094055E">
        <w:t>.1.5</w:t>
      </w:r>
      <w:r w:rsidRPr="0094055E">
        <w:tab/>
        <w:t>Data Model</w:t>
      </w:r>
      <w:bookmarkEnd w:id="1005"/>
      <w:bookmarkEnd w:id="1006"/>
      <w:bookmarkEnd w:id="1007"/>
      <w:bookmarkEnd w:id="1008"/>
      <w:bookmarkEnd w:id="1009"/>
      <w:bookmarkEnd w:id="1010"/>
    </w:p>
    <w:p w:rsidR="000C6864" w:rsidRPr="0094055E" w:rsidRDefault="000C6864" w:rsidP="00905C5D">
      <w:pPr>
        <w:pStyle w:val="41"/>
      </w:pPr>
      <w:bookmarkStart w:id="1011" w:name="_Toc93879060"/>
      <w:bookmarkStart w:id="1012" w:name="_Toc96996794"/>
      <w:bookmarkStart w:id="1013" w:name="_Toc97197200"/>
      <w:bookmarkStart w:id="1014" w:name="_Toc97209100"/>
      <w:r w:rsidRPr="0094055E">
        <w:t>9.1.5.1</w:t>
      </w:r>
      <w:r w:rsidRPr="0094055E">
        <w:tab/>
        <w:t>General</w:t>
      </w:r>
      <w:bookmarkEnd w:id="1011"/>
      <w:bookmarkEnd w:id="1012"/>
      <w:bookmarkEnd w:id="1013"/>
      <w:bookmarkEnd w:id="1014"/>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0C6864" w:rsidRPr="0094055E" w:rsidRDefault="000C6864" w:rsidP="00905C5D">
      <w:pPr>
        <w:pStyle w:val="TH"/>
        <w:outlineLvl w:val="0"/>
      </w:pPr>
      <w:r w:rsidRPr="0094055E">
        <w:t>Table 9.1.5.1-1: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L3gMessageDelivery</w:t>
            </w:r>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9.1.5.2.2</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rsidR="000C6864" w:rsidRPr="0094055E" w:rsidRDefault="000C6864" w:rsidP="00905C5D">
      <w:pPr>
        <w:pStyle w:val="TH"/>
        <w:outlineLvl w:val="0"/>
      </w:pPr>
      <w:r w:rsidRPr="0094055E">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1015" w:name="_Toc93879061"/>
      <w:bookmarkStart w:id="1016" w:name="_Toc96996795"/>
      <w:bookmarkStart w:id="1017" w:name="_Toc97197201"/>
      <w:bookmarkStart w:id="1018" w:name="_Toc97209101"/>
      <w:r w:rsidRPr="0094055E">
        <w:lastRenderedPageBreak/>
        <w:t>9.1.5.2</w:t>
      </w:r>
      <w:r w:rsidRPr="0094055E">
        <w:tab/>
        <w:t>Structured data types</w:t>
      </w:r>
      <w:bookmarkEnd w:id="1015"/>
      <w:bookmarkEnd w:id="1016"/>
      <w:bookmarkEnd w:id="1017"/>
      <w:bookmarkEnd w:id="1018"/>
    </w:p>
    <w:p w:rsidR="000C6864" w:rsidRPr="0094055E" w:rsidRDefault="000C6864" w:rsidP="000C6864">
      <w:pPr>
        <w:pStyle w:val="51"/>
      </w:pPr>
      <w:bookmarkStart w:id="1019" w:name="_Toc93879062"/>
      <w:bookmarkStart w:id="1020" w:name="_Toc96996796"/>
      <w:bookmarkStart w:id="1021" w:name="_Toc97197202"/>
      <w:bookmarkStart w:id="1022" w:name="_Toc97209102"/>
      <w:r w:rsidRPr="0094055E">
        <w:t>9.1.5.2.1</w:t>
      </w:r>
      <w:r w:rsidRPr="0094055E">
        <w:tab/>
        <w:t>Introduction</w:t>
      </w:r>
      <w:bookmarkEnd w:id="1019"/>
      <w:bookmarkEnd w:id="1020"/>
      <w:bookmarkEnd w:id="1021"/>
      <w:bookmarkEnd w:id="1022"/>
    </w:p>
    <w:p w:rsidR="000C6864" w:rsidRPr="0094055E" w:rsidRDefault="000C6864" w:rsidP="000C6864">
      <w:pPr>
        <w:pStyle w:val="51"/>
      </w:pPr>
      <w:bookmarkStart w:id="1023" w:name="_Toc93879063"/>
      <w:bookmarkStart w:id="1024" w:name="_Toc96996797"/>
      <w:bookmarkStart w:id="1025" w:name="_Toc97197203"/>
      <w:bookmarkStart w:id="1026" w:name="_Toc97209103"/>
      <w:r w:rsidRPr="0094055E">
        <w:t>9.1.5.2.2</w:t>
      </w:r>
      <w:r w:rsidRPr="0094055E">
        <w:tab/>
        <w:t>Type: L3gMessageDelivery</w:t>
      </w:r>
      <w:bookmarkEnd w:id="1023"/>
      <w:bookmarkEnd w:id="1024"/>
      <w:bookmarkEnd w:id="1025"/>
      <w:bookmarkEnd w:id="1026"/>
    </w:p>
    <w:p w:rsidR="000C6864" w:rsidRPr="0094055E" w:rsidRDefault="000C6864" w:rsidP="00905C5D">
      <w:pPr>
        <w:pStyle w:val="TH"/>
        <w:outlineLvl w:val="0"/>
      </w:pPr>
      <w:r w:rsidRPr="0094055E">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1027" w:name="_Toc93879064"/>
      <w:bookmarkStart w:id="1028" w:name="_Toc96996798"/>
    </w:p>
    <w:p w:rsidR="000C6864" w:rsidRPr="0094055E" w:rsidRDefault="000C6864" w:rsidP="000C6864">
      <w:pPr>
        <w:pStyle w:val="51"/>
      </w:pPr>
      <w:bookmarkStart w:id="1029" w:name="_Toc97197204"/>
      <w:bookmarkStart w:id="1030" w:name="_Toc97209104"/>
      <w:r w:rsidRPr="0094055E">
        <w:t>9.1.5.2.3</w:t>
      </w:r>
      <w:r w:rsidRPr="0094055E">
        <w:tab/>
        <w:t>Type: Address</w:t>
      </w:r>
      <w:bookmarkEnd w:id="1027"/>
      <w:bookmarkEnd w:id="1028"/>
      <w:bookmarkEnd w:id="1029"/>
      <w:bookmarkEnd w:id="1030"/>
    </w:p>
    <w:p w:rsidR="000C6864" w:rsidRPr="0094055E" w:rsidRDefault="000C6864" w:rsidP="00905C5D">
      <w:pPr>
        <w:pStyle w:val="TH"/>
        <w:outlineLvl w:val="0"/>
      </w:pPr>
      <w:r w:rsidRPr="0094055E">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szCs w:val="18"/>
              </w:rPr>
            </w:pPr>
            <w:r w:rsidRPr="0094055E">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rPr>
                <w:szCs w:val="18"/>
              </w:rPr>
            </w:pPr>
            <w:r w:rsidRPr="0094055E">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addrType</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AddressType</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addr</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1031" w:name="_Toc93879065"/>
      <w:bookmarkStart w:id="1032" w:name="_Toc96996799"/>
      <w:bookmarkStart w:id="1033" w:name="_Toc97197205"/>
      <w:bookmarkStart w:id="1034" w:name="_Toc97209105"/>
      <w:r w:rsidRPr="0094055E">
        <w:lastRenderedPageBreak/>
        <w:t>9.1.5.3</w:t>
      </w:r>
      <w:r w:rsidRPr="0094055E">
        <w:tab/>
        <w:t>Simple data types and enumerations</w:t>
      </w:r>
      <w:bookmarkEnd w:id="1031"/>
      <w:bookmarkEnd w:id="1032"/>
      <w:bookmarkEnd w:id="1033"/>
      <w:bookmarkEnd w:id="1034"/>
    </w:p>
    <w:p w:rsidR="000C6864" w:rsidRPr="0094055E" w:rsidRDefault="000C6864" w:rsidP="000C6864">
      <w:pPr>
        <w:pStyle w:val="51"/>
      </w:pPr>
      <w:bookmarkStart w:id="1035" w:name="_Toc93879066"/>
      <w:bookmarkStart w:id="1036" w:name="_Toc96996800"/>
      <w:bookmarkStart w:id="1037" w:name="_Toc97197206"/>
      <w:bookmarkStart w:id="1038" w:name="_Toc97209106"/>
      <w:r w:rsidRPr="0094055E">
        <w:t>9.1.5.3.1</w:t>
      </w:r>
      <w:r w:rsidRPr="0094055E">
        <w:tab/>
        <w:t>Introduction</w:t>
      </w:r>
      <w:bookmarkEnd w:id="1035"/>
      <w:bookmarkEnd w:id="1036"/>
      <w:bookmarkEnd w:id="1037"/>
      <w:bookmarkEnd w:id="1038"/>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039" w:name="_Toc93879067"/>
      <w:bookmarkStart w:id="1040" w:name="_Toc96996801"/>
      <w:bookmarkStart w:id="1041" w:name="_Toc97197207"/>
      <w:bookmarkStart w:id="1042" w:name="_Toc97209107"/>
      <w:r w:rsidRPr="0094055E">
        <w:t>9.1.5.3.2</w:t>
      </w:r>
      <w:r w:rsidRPr="0094055E">
        <w:tab/>
        <w:t xml:space="preserve">Enumeration: </w:t>
      </w:r>
      <w:proofErr w:type="spellStart"/>
      <w:r w:rsidRPr="0094055E">
        <w:t>AddressType</w:t>
      </w:r>
      <w:bookmarkEnd w:id="1039"/>
      <w:bookmarkEnd w:id="1040"/>
      <w:bookmarkEnd w:id="1041"/>
      <w:bookmarkEnd w:id="1042"/>
      <w:proofErr w:type="spellEnd"/>
    </w:p>
    <w:p w:rsidR="000C6864" w:rsidRPr="0094055E" w:rsidRDefault="000C6864" w:rsidP="00905C5D">
      <w:pPr>
        <w:pStyle w:val="TH"/>
        <w:outlineLvl w:val="0"/>
      </w:pPr>
      <w:r w:rsidRPr="0094055E">
        <w:t xml:space="preserve">Table 9.1.5.3.2-1: Enumeration </w:t>
      </w:r>
      <w:proofErr w:type="spellStart"/>
      <w:r w:rsidRPr="0094055E">
        <w:t>AddressType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43"/>
        <w:gridCol w:w="4591"/>
        <w:gridCol w:w="2518"/>
      </w:tblGrid>
      <w:tr w:rsidR="000C6864" w:rsidRPr="0094055E" w:rsidTr="002B00DE">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2B00DE">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905C5D">
      <w:pPr>
        <w:pStyle w:val="31"/>
      </w:pPr>
      <w:bookmarkStart w:id="1043" w:name="_Toc81332281"/>
      <w:bookmarkStart w:id="1044" w:name="_Toc83768416"/>
      <w:bookmarkStart w:id="1045" w:name="_Toc93879068"/>
      <w:bookmarkStart w:id="1046" w:name="_Toc96996802"/>
      <w:bookmarkStart w:id="1047" w:name="_Toc97197208"/>
      <w:bookmarkStart w:id="1048" w:name="_Toc97209108"/>
      <w:r w:rsidRPr="0094055E">
        <w:rPr>
          <w:lang w:eastAsia="zh-CN"/>
        </w:rPr>
        <w:t>9</w:t>
      </w:r>
      <w:r w:rsidRPr="0094055E">
        <w:t>.1.6</w:t>
      </w:r>
      <w:r w:rsidRPr="0094055E">
        <w:tab/>
        <w:t>Error Handling</w:t>
      </w:r>
      <w:bookmarkEnd w:id="1043"/>
      <w:bookmarkEnd w:id="1044"/>
      <w:bookmarkEnd w:id="1045"/>
      <w:bookmarkEnd w:id="1046"/>
      <w:bookmarkEnd w:id="1047"/>
      <w:bookmarkEnd w:id="1048"/>
    </w:p>
    <w:p w:rsidR="000C6864" w:rsidRPr="0094055E" w:rsidRDefault="000C6864" w:rsidP="000C6864">
      <w:r w:rsidRPr="0094055E">
        <w:t>General error responses will be defined in clause 7.7.</w:t>
      </w:r>
    </w:p>
    <w:p w:rsidR="000C6864" w:rsidRPr="0094055E" w:rsidRDefault="000C6864" w:rsidP="00905C5D">
      <w:pPr>
        <w:pStyle w:val="31"/>
      </w:pPr>
      <w:bookmarkStart w:id="1049" w:name="_Toc81332282"/>
      <w:bookmarkStart w:id="1050" w:name="_Toc83768417"/>
      <w:bookmarkStart w:id="1051" w:name="_Toc93879069"/>
      <w:bookmarkStart w:id="1052" w:name="_Toc96996803"/>
      <w:bookmarkStart w:id="1053" w:name="_Toc97197209"/>
      <w:bookmarkStart w:id="1054" w:name="_Toc97209109"/>
      <w:r w:rsidRPr="0094055E">
        <w:rPr>
          <w:lang w:eastAsia="zh-CN"/>
        </w:rPr>
        <w:t>9</w:t>
      </w:r>
      <w:r w:rsidRPr="0094055E">
        <w:t>.1.7</w:t>
      </w:r>
      <w:r w:rsidRPr="0094055E">
        <w:tab/>
        <w:t>Feature negotiation</w:t>
      </w:r>
      <w:bookmarkEnd w:id="1049"/>
      <w:bookmarkEnd w:id="1050"/>
      <w:bookmarkEnd w:id="1051"/>
      <w:bookmarkEnd w:id="1052"/>
      <w:bookmarkEnd w:id="1053"/>
      <w:bookmarkEnd w:id="1054"/>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0C6864" w:rsidRPr="0094055E" w:rsidRDefault="000C6864" w:rsidP="00905C5D">
      <w:pPr>
        <w:pStyle w:val="TH"/>
        <w:outlineLvl w:val="0"/>
      </w:pPr>
      <w:r w:rsidRPr="0094055E">
        <w:t>Table 9.1.7-1: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220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575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21"/>
        <w:rPr>
          <w:lang w:eastAsia="zh-CN"/>
        </w:rPr>
      </w:pPr>
      <w:bookmarkStart w:id="1055" w:name="_Toc83768418"/>
      <w:bookmarkStart w:id="1056" w:name="_Toc93879070"/>
      <w:bookmarkStart w:id="1057" w:name="_Toc96996804"/>
      <w:bookmarkStart w:id="1058" w:name="_Toc97197210"/>
      <w:bookmarkStart w:id="1059" w:name="_Toc97209110"/>
      <w:r w:rsidRPr="0094055E">
        <w:rPr>
          <w:lang w:eastAsia="zh-CN"/>
        </w:rPr>
        <w:t>9.2</w:t>
      </w:r>
      <w:r w:rsidRPr="0094055E">
        <w:rPr>
          <w:lang w:eastAsia="zh-CN"/>
        </w:rPr>
        <w:tab/>
        <w:t>MSGG_N3GDelivery API</w:t>
      </w:r>
      <w:bookmarkEnd w:id="1055"/>
      <w:bookmarkEnd w:id="1056"/>
      <w:bookmarkEnd w:id="1057"/>
      <w:bookmarkEnd w:id="1058"/>
      <w:bookmarkEnd w:id="1059"/>
    </w:p>
    <w:p w:rsidR="000C6864" w:rsidRPr="0094055E" w:rsidRDefault="000C6864" w:rsidP="00905C5D">
      <w:pPr>
        <w:pStyle w:val="31"/>
      </w:pPr>
      <w:bookmarkStart w:id="1060" w:name="_Toc83768419"/>
      <w:bookmarkStart w:id="1061" w:name="_Toc93879071"/>
      <w:bookmarkStart w:id="1062" w:name="_Toc96996805"/>
      <w:bookmarkStart w:id="1063" w:name="_Toc97197211"/>
      <w:bookmarkStart w:id="1064" w:name="_Toc97209111"/>
      <w:r w:rsidRPr="0094055E">
        <w:rPr>
          <w:lang w:eastAsia="zh-CN"/>
        </w:rPr>
        <w:t>9</w:t>
      </w:r>
      <w:r w:rsidRPr="0094055E">
        <w:t>.</w:t>
      </w:r>
      <w:r w:rsidRPr="0094055E">
        <w:rPr>
          <w:lang w:eastAsia="zh-CN"/>
        </w:rPr>
        <w:t>2</w:t>
      </w:r>
      <w:r w:rsidRPr="0094055E">
        <w:t>.1</w:t>
      </w:r>
      <w:r w:rsidRPr="0094055E">
        <w:tab/>
        <w:t>API URI</w:t>
      </w:r>
      <w:bookmarkEnd w:id="1060"/>
      <w:bookmarkEnd w:id="1061"/>
      <w:bookmarkEnd w:id="1062"/>
      <w:bookmarkEnd w:id="1063"/>
      <w:bookmarkEnd w:id="1064"/>
    </w:p>
    <w:p w:rsidR="000C6864" w:rsidRPr="0094055E" w:rsidRDefault="000C6864" w:rsidP="000C6864">
      <w:pPr>
        <w:rPr>
          <w:lang w:eastAsia="zh-CN"/>
        </w:rPr>
      </w:pPr>
      <w:r w:rsidRPr="0094055E">
        <w:rPr>
          <w:lang w:eastAsia="zh-CN"/>
        </w:rPr>
        <w:t xml:space="preserve">The MSGG_N3GDelivery service shall use the MSGG_N3GDelivery API, The MSGG_N3GDelivery API corresponding to Mn3g APIs as defined in </w:t>
      </w:r>
      <w:proofErr w:type="spellStart"/>
      <w:r w:rsidRPr="0094055E">
        <w:rPr>
          <w:lang w:eastAsia="zh-CN"/>
        </w:rPr>
        <w:t>in</w:t>
      </w:r>
      <w:proofErr w:type="spellEnd"/>
      <w:r w:rsidRPr="0094055E">
        <w:rPr>
          <w:lang w:eastAsia="zh-CN"/>
        </w:rPr>
        <w:t xml:space="preserve"> </w:t>
      </w:r>
      <w:r w:rsidR="00B74C77">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905C5D">
      <w:pPr>
        <w:pStyle w:val="31"/>
      </w:pPr>
      <w:bookmarkStart w:id="1065" w:name="_Toc83768420"/>
      <w:bookmarkStart w:id="1066" w:name="_Toc93879072"/>
      <w:bookmarkStart w:id="1067" w:name="_Toc96996806"/>
      <w:bookmarkStart w:id="1068" w:name="_Toc97197212"/>
      <w:bookmarkStart w:id="1069" w:name="_Toc97209112"/>
      <w:r w:rsidRPr="0094055E">
        <w:rPr>
          <w:lang w:eastAsia="zh-CN"/>
        </w:rPr>
        <w:t>9</w:t>
      </w:r>
      <w:r w:rsidRPr="0094055E">
        <w:t>.</w:t>
      </w:r>
      <w:r w:rsidRPr="0094055E">
        <w:rPr>
          <w:lang w:eastAsia="zh-CN"/>
        </w:rPr>
        <w:t>2</w:t>
      </w:r>
      <w:r w:rsidRPr="0094055E">
        <w:t>.2</w:t>
      </w:r>
      <w:r w:rsidRPr="0094055E">
        <w:tab/>
        <w:t>Resources</w:t>
      </w:r>
      <w:bookmarkEnd w:id="1065"/>
      <w:bookmarkEnd w:id="1066"/>
      <w:bookmarkEnd w:id="1067"/>
      <w:bookmarkEnd w:id="1068"/>
      <w:bookmarkEnd w:id="1069"/>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905C5D">
      <w:pPr>
        <w:pStyle w:val="31"/>
      </w:pPr>
      <w:bookmarkStart w:id="1070" w:name="_Toc83768421"/>
      <w:bookmarkStart w:id="1071" w:name="_Toc93879073"/>
      <w:bookmarkStart w:id="1072" w:name="_Toc96996807"/>
      <w:bookmarkStart w:id="1073" w:name="_Toc97197213"/>
      <w:bookmarkStart w:id="1074" w:name="_Toc97209113"/>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70"/>
      <w:bookmarkEnd w:id="1071"/>
      <w:bookmarkEnd w:id="1072"/>
      <w:bookmarkEnd w:id="1073"/>
      <w:bookmarkEnd w:id="1074"/>
    </w:p>
    <w:p w:rsidR="000C6864" w:rsidRPr="0094055E" w:rsidRDefault="000C6864" w:rsidP="00905C5D">
      <w:pPr>
        <w:pStyle w:val="41"/>
      </w:pPr>
      <w:bookmarkStart w:id="1075" w:name="_Toc93879074"/>
      <w:bookmarkStart w:id="1076" w:name="_Toc96996808"/>
      <w:bookmarkStart w:id="1077" w:name="_Toc97197214"/>
      <w:bookmarkStart w:id="1078" w:name="_Toc97209114"/>
      <w:r w:rsidRPr="0094055E">
        <w:t>9.2.3.1</w:t>
      </w:r>
      <w:r w:rsidRPr="0094055E">
        <w:tab/>
        <w:t>Overview</w:t>
      </w:r>
      <w:bookmarkEnd w:id="1075"/>
      <w:bookmarkEnd w:id="1076"/>
      <w:bookmarkEnd w:id="1077"/>
      <w:bookmarkEnd w:id="1078"/>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4" type="#_x0000_t75" style="width:338.3pt;height:156.45pt" o:ole="">
            <v:imagedata r:id="rId32" o:title=""/>
          </v:shape>
          <o:OLEObject Type="Embed" ProgID="Visio.Drawing.11" ShapeID="_x0000_i1034" DrawAspect="Content" ObjectID="_1711485407" r:id="rId33"/>
        </w:object>
      </w:r>
    </w:p>
    <w:p w:rsidR="000C6864" w:rsidRPr="0094055E" w:rsidRDefault="000C6864" w:rsidP="00905C5D">
      <w:pPr>
        <w:pStyle w:val="TF"/>
        <w:outlineLvl w:val="0"/>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0C6864" w:rsidRPr="0094055E" w:rsidRDefault="000C6864" w:rsidP="00905C5D">
      <w:pPr>
        <w:pStyle w:val="TH"/>
        <w:outlineLvl w:val="0"/>
      </w:pPr>
      <w:r w:rsidRPr="0094055E">
        <w:t>Table 9.2.3.1-1: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851"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MSGin5G Server to deliver message to a given Non-3GPP Message Gateway</w:t>
            </w:r>
          </w:p>
        </w:tc>
      </w:tr>
      <w:tr w:rsidR="000C6864" w:rsidRPr="0094055E" w:rsidTr="002B00DE">
        <w:trPr>
          <w:jc w:val="center"/>
        </w:trPr>
        <w:tc>
          <w:tcPr>
            <w:tcW w:w="1851" w:type="pct"/>
            <w:tcBorders>
              <w:top w:val="single" w:sz="4" w:space="0" w:color="auto"/>
              <w:left w:val="single" w:sz="4" w:space="0" w:color="auto"/>
              <w:right w:val="single" w:sz="4" w:space="0" w:color="auto"/>
            </w:tcBorders>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905C5D">
      <w:pPr>
        <w:pStyle w:val="41"/>
      </w:pPr>
      <w:bookmarkStart w:id="1079" w:name="_Toc93879075"/>
      <w:bookmarkStart w:id="1080" w:name="_Toc96996809"/>
      <w:bookmarkStart w:id="1081" w:name="_Toc97197215"/>
      <w:bookmarkStart w:id="1082" w:name="_Toc97209115"/>
      <w:r w:rsidRPr="0094055E">
        <w:t>9.2.3.2</w:t>
      </w:r>
      <w:r w:rsidRPr="0094055E">
        <w:tab/>
        <w:t>Operation: deliver-message</w:t>
      </w:r>
      <w:bookmarkEnd w:id="1079"/>
      <w:bookmarkEnd w:id="1080"/>
      <w:bookmarkEnd w:id="1081"/>
      <w:bookmarkEnd w:id="1082"/>
    </w:p>
    <w:p w:rsidR="000C6864" w:rsidRPr="0094055E" w:rsidRDefault="000C6864" w:rsidP="000C6864">
      <w:pPr>
        <w:pStyle w:val="51"/>
      </w:pPr>
      <w:bookmarkStart w:id="1083" w:name="_Toc93879076"/>
      <w:bookmarkStart w:id="1084" w:name="_Toc96996810"/>
      <w:bookmarkStart w:id="1085" w:name="_Toc97197216"/>
      <w:bookmarkStart w:id="1086" w:name="_Toc97209116"/>
      <w:r w:rsidRPr="0094055E">
        <w:t>9.2.3.2.1</w:t>
      </w:r>
      <w:r w:rsidRPr="0094055E">
        <w:tab/>
        <w:t>Description</w:t>
      </w:r>
      <w:bookmarkEnd w:id="1083"/>
      <w:bookmarkEnd w:id="1084"/>
      <w:bookmarkEnd w:id="1085"/>
      <w:bookmarkEnd w:id="1086"/>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087" w:name="_Toc93879077"/>
      <w:bookmarkStart w:id="1088" w:name="_Toc96996811"/>
      <w:bookmarkStart w:id="1089" w:name="_Toc97197217"/>
      <w:bookmarkStart w:id="1090" w:name="_Toc97209117"/>
      <w:r w:rsidRPr="0094055E">
        <w:t>9.2.3.2.2</w:t>
      </w:r>
      <w:r w:rsidRPr="0094055E">
        <w:tab/>
        <w:t>Operation Definition</w:t>
      </w:r>
      <w:bookmarkEnd w:id="1087"/>
      <w:bookmarkEnd w:id="1088"/>
      <w:bookmarkEnd w:id="1089"/>
      <w:bookmarkEnd w:id="1090"/>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0C6864" w:rsidRPr="0094055E" w:rsidRDefault="000C6864" w:rsidP="00905C5D">
      <w:pPr>
        <w:pStyle w:val="TH"/>
        <w:outlineLvl w:val="0"/>
      </w:pPr>
      <w:r w:rsidRPr="0094055E">
        <w:t xml:space="preserve">Table 9.2.3.2.2-1: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N3gMessageDelivery</w:t>
            </w:r>
          </w:p>
        </w:tc>
        <w:tc>
          <w:tcPr>
            <w:tcW w:w="526"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9.2.3.2.2-2: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pP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The Message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r w:rsidR="00B74C77">
              <w:t>TS</w:t>
            </w:r>
            <w:r w:rsidRPr="0094055E">
              <w:t> 29.500 [4] also apply.</w:t>
            </w:r>
          </w:p>
        </w:tc>
      </w:tr>
    </w:tbl>
    <w:p w:rsidR="000C6864" w:rsidRDefault="000C6864" w:rsidP="000C6864">
      <w:bookmarkStart w:id="1091" w:name="_Toc93879078"/>
      <w:bookmarkStart w:id="1092" w:name="_Toc96996812"/>
    </w:p>
    <w:p w:rsidR="000C6864" w:rsidRPr="0094055E" w:rsidRDefault="000C6864" w:rsidP="00905C5D">
      <w:pPr>
        <w:pStyle w:val="41"/>
      </w:pPr>
      <w:bookmarkStart w:id="1093" w:name="_Toc97197218"/>
      <w:bookmarkStart w:id="1094" w:name="_Toc97209118"/>
      <w:r w:rsidRPr="0094055E">
        <w:lastRenderedPageBreak/>
        <w:t>9.2.3.3</w:t>
      </w:r>
      <w:r w:rsidRPr="0094055E">
        <w:tab/>
        <w:t>Operation: deliver-</w:t>
      </w:r>
      <w:bookmarkEnd w:id="1091"/>
      <w:r w:rsidRPr="0094055E">
        <w:t>report</w:t>
      </w:r>
      <w:bookmarkEnd w:id="1092"/>
      <w:bookmarkEnd w:id="1093"/>
      <w:bookmarkEnd w:id="1094"/>
    </w:p>
    <w:p w:rsidR="000C6864" w:rsidRPr="0094055E" w:rsidRDefault="000C6864" w:rsidP="000C6864">
      <w:pPr>
        <w:pStyle w:val="51"/>
      </w:pPr>
      <w:bookmarkStart w:id="1095" w:name="_Toc93879079"/>
      <w:bookmarkStart w:id="1096" w:name="_Toc96996813"/>
      <w:bookmarkStart w:id="1097" w:name="_Toc97197219"/>
      <w:bookmarkStart w:id="1098" w:name="_Toc97209119"/>
      <w:r w:rsidRPr="0094055E">
        <w:t>9.2.3.3.1</w:t>
      </w:r>
      <w:r w:rsidRPr="0094055E">
        <w:tab/>
        <w:t>Description</w:t>
      </w:r>
      <w:bookmarkEnd w:id="1095"/>
      <w:bookmarkEnd w:id="1096"/>
      <w:bookmarkEnd w:id="1097"/>
      <w:bookmarkEnd w:id="1098"/>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099" w:name="_Toc93879080"/>
      <w:bookmarkStart w:id="1100" w:name="_Toc96996814"/>
      <w:bookmarkStart w:id="1101" w:name="_Toc97197220"/>
      <w:bookmarkStart w:id="1102" w:name="_Toc97209120"/>
      <w:r w:rsidRPr="0094055E">
        <w:t>9.2.3.3.2</w:t>
      </w:r>
      <w:r w:rsidRPr="0094055E">
        <w:tab/>
        <w:t>Operation Definition</w:t>
      </w:r>
      <w:bookmarkEnd w:id="1099"/>
      <w:bookmarkEnd w:id="1100"/>
      <w:bookmarkEnd w:id="1101"/>
      <w:bookmarkEnd w:id="110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0C6864" w:rsidRPr="0094055E" w:rsidRDefault="000C6864" w:rsidP="00905C5D">
      <w:pPr>
        <w:pStyle w:val="TH"/>
        <w:outlineLvl w:val="0"/>
      </w:pPr>
      <w:r w:rsidRPr="0094055E">
        <w:t xml:space="preserve">Table 9.2.3.3.2-1: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0C6864" w:rsidRPr="0094055E" w:rsidTr="002B00DE">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2B00DE">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proofErr w:type="spellStart"/>
            <w:r w:rsidRPr="0094055E">
              <w:t>DeliveryStatusReport</w:t>
            </w:r>
            <w:proofErr w:type="spellEnd"/>
          </w:p>
        </w:tc>
        <w:tc>
          <w:tcPr>
            <w:tcW w:w="526"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rsidR="000C6864" w:rsidRPr="0094055E" w:rsidRDefault="000C6864" w:rsidP="002B00DE">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905C5D">
      <w:pPr>
        <w:pStyle w:val="TH"/>
        <w:outlineLvl w:val="0"/>
      </w:pPr>
      <w:r w:rsidRPr="0094055E">
        <w:t>Table 9.2.3.3.2-2: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0C6864" w:rsidRPr="0094055E" w:rsidTr="002B00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C"/>
            </w:pPr>
          </w:p>
        </w:tc>
        <w:tc>
          <w:tcPr>
            <w:tcW w:w="738"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p>
        </w:tc>
        <w:tc>
          <w:tcPr>
            <w:tcW w:w="967" w:type="pct"/>
            <w:tcBorders>
              <w:top w:val="single" w:sz="4" w:space="0" w:color="auto"/>
              <w:left w:val="single" w:sz="6" w:space="0" w:color="000000"/>
              <w:bottom w:val="single" w:sz="4" w:space="0" w:color="auto"/>
              <w:right w:val="single" w:sz="6" w:space="0" w:color="000000"/>
            </w:tcBorders>
          </w:tcPr>
          <w:p w:rsidR="000C6864" w:rsidRPr="0094055E" w:rsidRDefault="000C6864" w:rsidP="002B00DE">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L"/>
            </w:pPr>
            <w:r w:rsidRPr="0094055E">
              <w:t>The status report is Delivered successfully.</w:t>
            </w:r>
          </w:p>
        </w:tc>
      </w:tr>
      <w:tr w:rsidR="000C6864" w:rsidRPr="0094055E" w:rsidTr="002B00D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w:t>
            </w:r>
            <w:r w:rsidR="00B74C77">
              <w:t>TS</w:t>
            </w:r>
            <w:r>
              <w:t> </w:t>
            </w:r>
            <w:r w:rsidRPr="0094055E">
              <w:t>29.500 [4] also apply.</w:t>
            </w:r>
          </w:p>
        </w:tc>
      </w:tr>
    </w:tbl>
    <w:p w:rsidR="000C6864" w:rsidRPr="0094055E" w:rsidRDefault="000C6864" w:rsidP="000C6864">
      <w:pPr>
        <w:rPr>
          <w:lang w:eastAsia="zh-CN"/>
        </w:rPr>
      </w:pPr>
    </w:p>
    <w:p w:rsidR="000C6864" w:rsidRPr="0094055E" w:rsidRDefault="000C6864" w:rsidP="00905C5D">
      <w:pPr>
        <w:pStyle w:val="31"/>
      </w:pPr>
      <w:bookmarkStart w:id="1103" w:name="_Toc83768422"/>
      <w:bookmarkStart w:id="1104" w:name="_Toc93879081"/>
      <w:bookmarkStart w:id="1105" w:name="_Toc96996815"/>
      <w:bookmarkStart w:id="1106" w:name="_Toc97197221"/>
      <w:bookmarkStart w:id="1107" w:name="_Toc97209121"/>
      <w:r w:rsidRPr="0094055E">
        <w:rPr>
          <w:lang w:eastAsia="zh-CN"/>
        </w:rPr>
        <w:t>9</w:t>
      </w:r>
      <w:r w:rsidRPr="0094055E">
        <w:t>.</w:t>
      </w:r>
      <w:r w:rsidRPr="0094055E">
        <w:rPr>
          <w:lang w:eastAsia="zh-CN"/>
        </w:rPr>
        <w:t>2</w:t>
      </w:r>
      <w:r w:rsidRPr="0094055E">
        <w:t>.4</w:t>
      </w:r>
      <w:r w:rsidRPr="0094055E">
        <w:tab/>
        <w:t>Notifications</w:t>
      </w:r>
      <w:bookmarkEnd w:id="1103"/>
      <w:bookmarkEnd w:id="1104"/>
      <w:bookmarkEnd w:id="1105"/>
      <w:bookmarkEnd w:id="1106"/>
      <w:bookmarkEnd w:id="1107"/>
    </w:p>
    <w:p w:rsidR="000C6864" w:rsidRPr="0094055E" w:rsidRDefault="000C6864" w:rsidP="000C6864">
      <w:proofErr w:type="gramStart"/>
      <w:r w:rsidRPr="0094055E">
        <w:t>None.</w:t>
      </w:r>
      <w:proofErr w:type="gramEnd"/>
    </w:p>
    <w:p w:rsidR="000C6864" w:rsidRPr="0094055E" w:rsidRDefault="000C6864" w:rsidP="00905C5D">
      <w:pPr>
        <w:pStyle w:val="31"/>
      </w:pPr>
      <w:bookmarkStart w:id="1108" w:name="_Toc83768423"/>
      <w:bookmarkStart w:id="1109" w:name="_Toc93879082"/>
      <w:bookmarkStart w:id="1110" w:name="_Toc96996816"/>
      <w:bookmarkStart w:id="1111" w:name="_Toc97197222"/>
      <w:bookmarkStart w:id="1112" w:name="_Toc97209122"/>
      <w:r w:rsidRPr="0094055E">
        <w:rPr>
          <w:lang w:eastAsia="zh-CN"/>
        </w:rPr>
        <w:t>9</w:t>
      </w:r>
      <w:r w:rsidRPr="0094055E">
        <w:t>.</w:t>
      </w:r>
      <w:r w:rsidRPr="0094055E">
        <w:rPr>
          <w:lang w:eastAsia="zh-CN"/>
        </w:rPr>
        <w:t>2</w:t>
      </w:r>
      <w:r w:rsidRPr="0094055E">
        <w:t>.5</w:t>
      </w:r>
      <w:r w:rsidRPr="0094055E">
        <w:tab/>
        <w:t>Data Model</w:t>
      </w:r>
      <w:bookmarkEnd w:id="1108"/>
      <w:bookmarkEnd w:id="1109"/>
      <w:bookmarkEnd w:id="1110"/>
      <w:bookmarkEnd w:id="1111"/>
      <w:bookmarkEnd w:id="1112"/>
    </w:p>
    <w:p w:rsidR="000C6864" w:rsidRPr="0094055E" w:rsidRDefault="000C6864" w:rsidP="00905C5D">
      <w:pPr>
        <w:pStyle w:val="41"/>
      </w:pPr>
      <w:bookmarkStart w:id="1113" w:name="_Toc93879083"/>
      <w:bookmarkStart w:id="1114" w:name="_Toc96996817"/>
      <w:bookmarkStart w:id="1115" w:name="_Toc97197223"/>
      <w:bookmarkStart w:id="1116" w:name="_Toc97209123"/>
      <w:r w:rsidRPr="0094055E">
        <w:t>9.2.5.1</w:t>
      </w:r>
      <w:r w:rsidRPr="0094055E">
        <w:tab/>
        <w:t>General</w:t>
      </w:r>
      <w:bookmarkEnd w:id="1113"/>
      <w:bookmarkEnd w:id="1114"/>
      <w:bookmarkEnd w:id="1115"/>
      <w:bookmarkEnd w:id="1116"/>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0C6864" w:rsidRPr="0094055E" w:rsidRDefault="000C6864" w:rsidP="00905C5D">
      <w:pPr>
        <w:pStyle w:val="TH"/>
        <w:outlineLvl w:val="0"/>
      </w:pPr>
      <w:r w:rsidRPr="0094055E">
        <w:t>Table 9.2.5.1-1: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28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N3gMessageDelivery</w:t>
            </w:r>
          </w:p>
        </w:tc>
        <w:tc>
          <w:tcPr>
            <w:tcW w:w="129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9.2.5.2.2</w:t>
            </w:r>
          </w:p>
        </w:tc>
        <w:tc>
          <w:tcPr>
            <w:tcW w:w="288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0C6864" w:rsidRPr="0094055E" w:rsidRDefault="000C6864" w:rsidP="00905C5D">
      <w:pPr>
        <w:pStyle w:val="TH"/>
        <w:outlineLvl w:val="0"/>
      </w:pPr>
      <w:r w:rsidRPr="0094055E">
        <w:t>Table 9.2.5.1-2: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92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Address</w:t>
            </w:r>
          </w:p>
        </w:tc>
        <w:tc>
          <w:tcPr>
            <w:tcW w:w="184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9.1.5.2.3</w:t>
            </w:r>
          </w:p>
        </w:tc>
        <w:tc>
          <w:tcPr>
            <w:tcW w:w="313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86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41"/>
      </w:pPr>
      <w:bookmarkStart w:id="1117" w:name="_Toc93879084"/>
      <w:bookmarkStart w:id="1118" w:name="_Toc96996818"/>
      <w:bookmarkStart w:id="1119" w:name="_Toc97197224"/>
      <w:bookmarkStart w:id="1120" w:name="_Toc97209124"/>
      <w:r w:rsidRPr="0094055E">
        <w:lastRenderedPageBreak/>
        <w:t>9.2.5.2</w:t>
      </w:r>
      <w:r w:rsidRPr="0094055E">
        <w:tab/>
        <w:t>Structured data types</w:t>
      </w:r>
      <w:bookmarkEnd w:id="1117"/>
      <w:bookmarkEnd w:id="1118"/>
      <w:bookmarkEnd w:id="1119"/>
      <w:bookmarkEnd w:id="1120"/>
    </w:p>
    <w:p w:rsidR="000C6864" w:rsidRPr="0094055E" w:rsidRDefault="000C6864" w:rsidP="000C6864">
      <w:pPr>
        <w:pStyle w:val="51"/>
      </w:pPr>
      <w:bookmarkStart w:id="1121" w:name="_Toc93879085"/>
      <w:bookmarkStart w:id="1122" w:name="_Toc96996819"/>
      <w:bookmarkStart w:id="1123" w:name="_Toc97197225"/>
      <w:bookmarkStart w:id="1124" w:name="_Toc97209125"/>
      <w:r w:rsidRPr="0094055E">
        <w:t>9.2.5.2.1</w:t>
      </w:r>
      <w:r w:rsidRPr="0094055E">
        <w:tab/>
        <w:t>Introduction</w:t>
      </w:r>
      <w:bookmarkEnd w:id="1121"/>
      <w:bookmarkEnd w:id="1122"/>
      <w:bookmarkEnd w:id="1123"/>
      <w:bookmarkEnd w:id="1124"/>
    </w:p>
    <w:p w:rsidR="000C6864" w:rsidRPr="0094055E" w:rsidRDefault="000C6864" w:rsidP="000C6864">
      <w:pPr>
        <w:pStyle w:val="51"/>
      </w:pPr>
      <w:bookmarkStart w:id="1125" w:name="_Toc93879086"/>
      <w:bookmarkStart w:id="1126" w:name="_Toc96996820"/>
      <w:bookmarkStart w:id="1127" w:name="_Toc97197226"/>
      <w:bookmarkStart w:id="1128" w:name="_Toc97209126"/>
      <w:r w:rsidRPr="0094055E">
        <w:t>9.2.5.2.2</w:t>
      </w:r>
      <w:r w:rsidRPr="0094055E">
        <w:tab/>
        <w:t>Type: N3gMessageDelivery</w:t>
      </w:r>
      <w:bookmarkEnd w:id="1125"/>
      <w:bookmarkEnd w:id="1126"/>
      <w:bookmarkEnd w:id="1127"/>
      <w:bookmarkEnd w:id="1128"/>
    </w:p>
    <w:p w:rsidR="000C6864" w:rsidRPr="0094055E" w:rsidRDefault="000C6864" w:rsidP="00905C5D">
      <w:pPr>
        <w:pStyle w:val="TH"/>
        <w:outlineLvl w:val="0"/>
      </w:pPr>
      <w:r w:rsidRPr="0094055E">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C6864" w:rsidRPr="0094055E" w:rsidRDefault="000C6864" w:rsidP="002B00DE">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Applicability</w:t>
            </w: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0C6864" w:rsidRPr="0094055E" w:rsidRDefault="000C6864" w:rsidP="002B00DE">
            <w:pPr>
              <w:pStyle w:val="TAL"/>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1430"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r w:rsidR="000C6864" w:rsidRPr="0094055E" w:rsidTr="002B00DE">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905C5D">
      <w:pPr>
        <w:pStyle w:val="31"/>
      </w:pPr>
      <w:bookmarkStart w:id="1129" w:name="_Toc83768424"/>
      <w:bookmarkStart w:id="1130" w:name="_Toc93879087"/>
      <w:bookmarkStart w:id="1131" w:name="_Toc96996821"/>
      <w:bookmarkStart w:id="1132" w:name="_Toc97197227"/>
      <w:bookmarkStart w:id="1133" w:name="_Toc97209127"/>
      <w:r w:rsidRPr="0094055E">
        <w:rPr>
          <w:lang w:eastAsia="zh-CN"/>
        </w:rPr>
        <w:t>9</w:t>
      </w:r>
      <w:r w:rsidRPr="0094055E">
        <w:t>.</w:t>
      </w:r>
      <w:r w:rsidRPr="0094055E">
        <w:rPr>
          <w:lang w:eastAsia="zh-CN"/>
        </w:rPr>
        <w:t>2</w:t>
      </w:r>
      <w:r w:rsidRPr="0094055E">
        <w:t>.6</w:t>
      </w:r>
      <w:r w:rsidRPr="0094055E">
        <w:tab/>
        <w:t>Error Handling</w:t>
      </w:r>
      <w:bookmarkEnd w:id="1129"/>
      <w:bookmarkEnd w:id="1130"/>
      <w:bookmarkEnd w:id="1131"/>
      <w:bookmarkEnd w:id="1132"/>
      <w:bookmarkEnd w:id="1133"/>
    </w:p>
    <w:p w:rsidR="000C6864" w:rsidRPr="0094055E" w:rsidRDefault="000C6864" w:rsidP="000C6864">
      <w:r w:rsidRPr="0094055E">
        <w:t>General error responses will be defined in clause 7.7.</w:t>
      </w:r>
    </w:p>
    <w:p w:rsidR="000C6864" w:rsidRPr="0094055E" w:rsidRDefault="000C6864" w:rsidP="00905C5D">
      <w:pPr>
        <w:pStyle w:val="31"/>
      </w:pPr>
      <w:bookmarkStart w:id="1134" w:name="_Toc83768425"/>
      <w:bookmarkStart w:id="1135" w:name="_Toc93879088"/>
      <w:bookmarkStart w:id="1136" w:name="_Toc96996822"/>
      <w:bookmarkStart w:id="1137" w:name="_Toc97197228"/>
      <w:bookmarkStart w:id="1138" w:name="_Toc97209128"/>
      <w:r w:rsidRPr="0094055E">
        <w:rPr>
          <w:lang w:eastAsia="zh-CN"/>
        </w:rPr>
        <w:t>9</w:t>
      </w:r>
      <w:r w:rsidRPr="0094055E">
        <w:t>.</w:t>
      </w:r>
      <w:r w:rsidRPr="0094055E">
        <w:rPr>
          <w:lang w:eastAsia="zh-CN"/>
        </w:rPr>
        <w:t>2</w:t>
      </w:r>
      <w:r w:rsidRPr="0094055E">
        <w:t>.7</w:t>
      </w:r>
      <w:r w:rsidRPr="0094055E">
        <w:tab/>
        <w:t>Feature negotiation</w:t>
      </w:r>
      <w:bookmarkEnd w:id="1134"/>
      <w:bookmarkEnd w:id="1135"/>
      <w:bookmarkEnd w:id="1136"/>
      <w:bookmarkEnd w:id="1137"/>
      <w:bookmarkEnd w:id="1138"/>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0C6864" w:rsidRPr="0094055E" w:rsidRDefault="000C6864" w:rsidP="00905C5D">
      <w:pPr>
        <w:pStyle w:val="TH"/>
        <w:outlineLvl w:val="0"/>
      </w:pPr>
      <w:r w:rsidRPr="0094055E">
        <w:t>Table 9.2.7-1: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0C6864" w:rsidRPr="0094055E" w:rsidRDefault="000C6864" w:rsidP="002B00DE">
            <w:pPr>
              <w:pStyle w:val="TAH"/>
            </w:pPr>
            <w:r w:rsidRPr="0094055E">
              <w:t>Description</w:t>
            </w:r>
          </w:p>
        </w:tc>
      </w:tr>
      <w:tr w:rsidR="000C6864" w:rsidRPr="0094055E" w:rsidTr="002B00DE">
        <w:trPr>
          <w:jc w:val="center"/>
        </w:trPr>
        <w:tc>
          <w:tcPr>
            <w:tcW w:w="1529"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2207"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pPr>
          </w:p>
        </w:tc>
        <w:tc>
          <w:tcPr>
            <w:tcW w:w="5758" w:type="dxa"/>
            <w:tcBorders>
              <w:top w:val="single" w:sz="4" w:space="0" w:color="auto"/>
              <w:left w:val="single" w:sz="4" w:space="0" w:color="auto"/>
              <w:bottom w:val="single" w:sz="4" w:space="0" w:color="auto"/>
              <w:right w:val="single" w:sz="4" w:space="0" w:color="auto"/>
            </w:tcBorders>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905C5D">
      <w:pPr>
        <w:pStyle w:val="1"/>
      </w:pPr>
      <w:bookmarkStart w:id="1139" w:name="_Toc34035582"/>
      <w:bookmarkStart w:id="1140" w:name="_Toc38877721"/>
      <w:bookmarkStart w:id="1141" w:name="_Toc36037575"/>
      <w:bookmarkStart w:id="1142" w:name="_Toc36037879"/>
      <w:bookmarkStart w:id="1143" w:name="_Toc43199803"/>
      <w:bookmarkStart w:id="1144" w:name="_Toc45132982"/>
      <w:bookmarkStart w:id="1145" w:name="_Toc59015725"/>
      <w:bookmarkStart w:id="1146" w:name="_Toc63171281"/>
      <w:bookmarkStart w:id="1147" w:name="_Toc66282318"/>
      <w:bookmarkStart w:id="1148" w:name="_Toc68166194"/>
      <w:bookmarkStart w:id="1149" w:name="_Toc70426549"/>
      <w:bookmarkStart w:id="1150" w:name="_Toc73433951"/>
      <w:bookmarkStart w:id="1151" w:name="_Toc73435999"/>
      <w:bookmarkStart w:id="1152" w:name="_Toc73437406"/>
      <w:bookmarkStart w:id="1153" w:name="_Toc75351816"/>
      <w:bookmarkStart w:id="1154" w:name="_Toc83768462"/>
      <w:bookmarkStart w:id="1155" w:name="_Toc93879125"/>
      <w:bookmarkStart w:id="1156" w:name="_Toc96996823"/>
      <w:bookmarkStart w:id="1157" w:name="_Toc97197229"/>
      <w:bookmarkStart w:id="1158" w:name="_Toc97209129"/>
      <w:r w:rsidRPr="0094055E">
        <w:rPr>
          <w:lang w:eastAsia="zh-CN"/>
        </w:rPr>
        <w:lastRenderedPageBreak/>
        <w:t>10</w:t>
      </w:r>
      <w:r w:rsidRPr="0094055E">
        <w:tab/>
      </w:r>
      <w:r w:rsidRPr="0094055E">
        <w:rPr>
          <w:lang w:eastAsia="zh-CN"/>
        </w:rPr>
        <w:t>Security</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0C6864" w:rsidRPr="0094055E" w:rsidRDefault="000C6864" w:rsidP="000C6864">
      <w:pPr>
        <w:rPr>
          <w:lang w:eastAsia="zh-CN"/>
        </w:rPr>
      </w:pPr>
      <w:r w:rsidRPr="0094055E">
        <w:rPr>
          <w:lang w:eastAsia="zh-CN"/>
        </w:rPr>
        <w:t xml:space="preserve">TLS shall be used to support the security communication between the MSGin5G server and the application server over MSGin5G-3 </w:t>
      </w:r>
      <w:proofErr w:type="gramStart"/>
      <w:r w:rsidRPr="0094055E">
        <w:rPr>
          <w:lang w:eastAsia="zh-CN"/>
        </w:rPr>
        <w:t>interface,</w:t>
      </w:r>
      <w:proofErr w:type="gramEnd"/>
      <w:r w:rsidRPr="0094055E">
        <w:rPr>
          <w:lang w:eastAsia="zh-CN"/>
        </w:rPr>
        <w:t xml:space="preserve"> and also between MSGin5G server and the Message Gateway over MSGin5G-2 or MSGin5G-4 interface as specified in </w:t>
      </w:r>
      <w:r w:rsidR="00B74C77">
        <w:rPr>
          <w:lang w:eastAsia="zh-CN"/>
        </w:rPr>
        <w:t>TS</w:t>
      </w:r>
      <w:r w:rsidRPr="0094055E">
        <w:t> </w:t>
      </w:r>
      <w:r w:rsidRPr="0094055E">
        <w:rPr>
          <w:lang w:eastAsia="zh-CN"/>
        </w:rPr>
        <w:t>33.862</w:t>
      </w:r>
      <w:r w:rsidRPr="0094055E">
        <w:t> </w:t>
      </w:r>
      <w:r w:rsidRPr="0094055E">
        <w:rPr>
          <w:lang w:eastAsia="zh-CN"/>
        </w:rPr>
        <w:t xml:space="preserve">[19] and </w:t>
      </w:r>
      <w:r w:rsidR="00B74C77">
        <w:rPr>
          <w:lang w:eastAsia="zh-CN"/>
        </w:rPr>
        <w:t>TS</w:t>
      </w:r>
      <w:r w:rsidRPr="0094055E">
        <w:t> </w:t>
      </w:r>
      <w:r w:rsidRPr="0094055E">
        <w:rPr>
          <w:lang w:eastAsia="zh-CN"/>
        </w:rPr>
        <w:t>33.501</w:t>
      </w:r>
      <w:r w:rsidRPr="0094055E">
        <w:t> </w:t>
      </w:r>
      <w:r w:rsidRPr="0094055E">
        <w:rPr>
          <w:lang w:eastAsia="zh-CN"/>
        </w:rPr>
        <w:t>[20]. The access to the MSGin5G service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based on local configuration, using the "Client Credentials" authorization grant. If OAuth2 is used, a client, prior to consuming services offered by the MSGin5G service APIs, shall obtain a "token" from the authorization server.</w:t>
      </w:r>
    </w:p>
    <w:p w:rsidR="000C6864" w:rsidRPr="0094055E" w:rsidRDefault="000C6864" w:rsidP="00905C5D">
      <w:pPr>
        <w:pStyle w:val="1"/>
        <w:rPr>
          <w:lang w:eastAsia="zh-CN"/>
        </w:rPr>
      </w:pPr>
      <w:bookmarkStart w:id="1159" w:name="_Toc24868674"/>
      <w:bookmarkStart w:id="1160" w:name="_Toc34154179"/>
      <w:bookmarkStart w:id="1161" w:name="_Toc36041123"/>
      <w:bookmarkStart w:id="1162" w:name="_Toc36041436"/>
      <w:bookmarkStart w:id="1163" w:name="_Toc43196713"/>
      <w:bookmarkStart w:id="1164" w:name="_Toc43481483"/>
      <w:bookmarkStart w:id="1165" w:name="_Toc45134760"/>
      <w:bookmarkStart w:id="1166" w:name="_Toc51189292"/>
      <w:bookmarkStart w:id="1167" w:name="_Toc51763968"/>
      <w:bookmarkStart w:id="1168" w:name="_Toc57206200"/>
      <w:bookmarkStart w:id="1169" w:name="_Toc59019541"/>
      <w:bookmarkStart w:id="1170" w:name="_Toc68170214"/>
      <w:bookmarkStart w:id="1171" w:name="_Toc74770092"/>
      <w:bookmarkStart w:id="1172" w:name="_Toc83768463"/>
      <w:bookmarkStart w:id="1173" w:name="_Toc93879126"/>
      <w:bookmarkStart w:id="1174" w:name="_Toc96996824"/>
      <w:bookmarkStart w:id="1175" w:name="_Toc97197230"/>
      <w:bookmarkStart w:id="1176" w:name="_Toc97209130"/>
      <w:r w:rsidRPr="0094055E">
        <w:rPr>
          <w:lang w:eastAsia="zh-CN"/>
        </w:rPr>
        <w:t>11</w:t>
      </w:r>
      <w:r w:rsidRPr="0094055E">
        <w:rPr>
          <w:lang w:eastAsia="zh-CN"/>
        </w:rPr>
        <w:tab/>
        <w:t>Using Common API Framework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0C6864" w:rsidRPr="0094055E" w:rsidRDefault="000C6864" w:rsidP="00905C5D">
      <w:pPr>
        <w:pStyle w:val="21"/>
        <w:rPr>
          <w:lang w:eastAsia="zh-CN"/>
        </w:rPr>
      </w:pPr>
      <w:bookmarkStart w:id="1177" w:name="_Toc74770093"/>
      <w:bookmarkStart w:id="1178" w:name="_Toc83768464"/>
      <w:bookmarkStart w:id="1179" w:name="_Toc24868675"/>
      <w:bookmarkStart w:id="1180" w:name="_Toc34154180"/>
      <w:bookmarkStart w:id="1181" w:name="_Toc36041124"/>
      <w:bookmarkStart w:id="1182" w:name="_Toc36041437"/>
      <w:bookmarkStart w:id="1183" w:name="_Toc43196714"/>
      <w:bookmarkStart w:id="1184" w:name="_Toc43481484"/>
      <w:bookmarkStart w:id="1185" w:name="_Toc45134761"/>
      <w:bookmarkStart w:id="1186" w:name="_Toc51189293"/>
      <w:bookmarkStart w:id="1187" w:name="_Toc51763969"/>
      <w:bookmarkStart w:id="1188" w:name="_Toc57206201"/>
      <w:bookmarkStart w:id="1189" w:name="_Toc59019542"/>
      <w:bookmarkStart w:id="1190" w:name="_Toc68170215"/>
      <w:bookmarkStart w:id="1191" w:name="_Toc93879127"/>
      <w:bookmarkStart w:id="1192" w:name="_Toc96996825"/>
      <w:bookmarkStart w:id="1193" w:name="_Toc97197231"/>
      <w:bookmarkStart w:id="1194" w:name="_Toc97209131"/>
      <w:r w:rsidRPr="0094055E">
        <w:rPr>
          <w:lang w:eastAsia="zh-CN"/>
        </w:rPr>
        <w:t>11.1</w:t>
      </w:r>
      <w:r w:rsidRPr="0094055E">
        <w:rPr>
          <w:lang w:eastAsia="zh-CN"/>
        </w:rPr>
        <w:tab/>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0C6864" w:rsidRPr="0094055E" w:rsidRDefault="000C6864" w:rsidP="000C6864">
      <w:pPr>
        <w:rPr>
          <w:lang w:eastAsia="zh-CN"/>
        </w:rPr>
      </w:pPr>
      <w:r w:rsidRPr="0094055E">
        <w:t xml:space="preserve">When CAPIF is used with </w:t>
      </w:r>
      <w:proofErr w:type="gramStart"/>
      <w:r w:rsidRPr="0094055E">
        <w:t>a</w:t>
      </w:r>
      <w:proofErr w:type="gramEnd"/>
      <w:r w:rsidRPr="0094055E">
        <w:t xml:space="preserve"> MSGin5G service, the MSGin5G server shall support the following as defined in </w:t>
      </w:r>
      <w:r w:rsidR="00B74C77">
        <w:t>TS</w:t>
      </w:r>
      <w:r w:rsidRPr="0094055E">
        <w:t> 29.222 [</w:t>
      </w:r>
      <w:r w:rsidRPr="0094055E">
        <w:rPr>
          <w:lang w:eastAsia="zh-CN"/>
        </w:rPr>
        <w:t>8</w:t>
      </w:r>
      <w:r w:rsidRPr="0094055E">
        <w: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exposing function and related APIs over CAPIF-2/2e and CAPIF-3/3e reference points;</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publishing function and related APIs over CAPIF-4/4e reference point;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management function and related APIs over CAPIF-5/5e reference point; and</w:t>
      </w:r>
    </w:p>
    <w:p w:rsidR="000C6864" w:rsidRPr="0094055E" w:rsidRDefault="000C6864" w:rsidP="000C6864">
      <w:pPr>
        <w:pStyle w:val="B10"/>
      </w:pPr>
      <w:r w:rsidRPr="0094055E">
        <w:t>-</w:t>
      </w:r>
      <w:r w:rsidRPr="0094055E">
        <w:tab/>
      </w:r>
      <w:proofErr w:type="gramStart"/>
      <w:r w:rsidRPr="0094055E">
        <w:t>at</w:t>
      </w:r>
      <w:proofErr w:type="gramEnd"/>
      <w:r w:rsidRPr="0094055E">
        <w:t xml:space="preserve"> least one of the security methods for authentication and authorization, and related security mechanisms.</w:t>
      </w:r>
    </w:p>
    <w:p w:rsidR="000C6864" w:rsidRPr="0094055E" w:rsidRDefault="000C6864" w:rsidP="000C6864">
      <w:pPr>
        <w:rPr>
          <w:lang w:eastAsia="zh-CN"/>
        </w:rPr>
      </w:pPr>
      <w:r w:rsidRPr="0094055E">
        <w:rPr>
          <w:lang w:eastAsia="zh-CN"/>
        </w:rPr>
        <w:t xml:space="preserve">In a centralized deployment as defined in </w:t>
      </w:r>
      <w:r w:rsidR="00B74C77">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w:t>
      </w:r>
      <w:proofErr w:type="gramStart"/>
      <w:r w:rsidRPr="0094055E">
        <w:rPr>
          <w:lang w:eastAsia="zh-CN"/>
        </w:rPr>
        <w:t>a</w:t>
      </w:r>
      <w:proofErr w:type="gramEnd"/>
      <w:r w:rsidRPr="0094055E">
        <w:rPr>
          <w:lang w:eastAsia="zh-CN"/>
        </w:rPr>
        <w:t xml:space="preserve"> MSGin5G service, the MSGin5G server shall register all the features for northbound APIs in the CAPIF Core Function.</w:t>
      </w:r>
    </w:p>
    <w:p w:rsidR="000C6864" w:rsidRPr="0094055E" w:rsidRDefault="000C6864" w:rsidP="00905C5D">
      <w:pPr>
        <w:pStyle w:val="21"/>
      </w:pPr>
      <w:bookmarkStart w:id="1195" w:name="_Toc24868676"/>
      <w:bookmarkStart w:id="1196" w:name="_Toc34154181"/>
      <w:bookmarkStart w:id="1197" w:name="_Toc36041125"/>
      <w:bookmarkStart w:id="1198" w:name="_Toc36041438"/>
      <w:bookmarkStart w:id="1199" w:name="_Toc43196715"/>
      <w:bookmarkStart w:id="1200" w:name="_Toc43481485"/>
      <w:bookmarkStart w:id="1201" w:name="_Toc45134762"/>
      <w:bookmarkStart w:id="1202" w:name="_Toc51189294"/>
      <w:bookmarkStart w:id="1203" w:name="_Toc51763970"/>
      <w:bookmarkStart w:id="1204" w:name="_Toc57206202"/>
      <w:bookmarkStart w:id="1205" w:name="_Toc59019543"/>
      <w:bookmarkStart w:id="1206" w:name="_Toc68170216"/>
      <w:bookmarkStart w:id="1207" w:name="_Toc74770094"/>
      <w:bookmarkStart w:id="1208" w:name="_Toc83768465"/>
      <w:bookmarkStart w:id="1209" w:name="_Toc93879128"/>
      <w:bookmarkStart w:id="1210" w:name="_Toc96996826"/>
      <w:bookmarkStart w:id="1211" w:name="_Toc97197232"/>
      <w:bookmarkStart w:id="1212" w:name="_Toc97209132"/>
      <w:r w:rsidRPr="0094055E">
        <w:rPr>
          <w:lang w:eastAsia="zh-CN"/>
        </w:rPr>
        <w:t>11</w:t>
      </w:r>
      <w:r w:rsidRPr="0094055E">
        <w:t>.2</w:t>
      </w:r>
      <w:r w:rsidRPr="0094055E">
        <w:tab/>
        <w:t>Security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0C6864" w:rsidRPr="0094055E" w:rsidRDefault="000C6864" w:rsidP="000C6864">
      <w:pPr>
        <w:rPr>
          <w:lang w:eastAsia="zh-CN"/>
        </w:rPr>
      </w:pPr>
      <w:r w:rsidRPr="0094055E">
        <w:rPr>
          <w:lang w:eastAsia="zh-CN"/>
        </w:rPr>
        <w:t xml:space="preserve">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the application server), see </w:t>
      </w:r>
      <w:r w:rsidR="00B74C77">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application server) and the MSGin5G server, upon API invocation, the MSGin5G server shall retrieve the authorization information from the CAPIF core function as described in </w:t>
      </w:r>
      <w:r w:rsidR="00B74C77">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 xml:space="preserve">As indicated in </w:t>
      </w:r>
      <w:r w:rsidR="00B74C77">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using the "Client Credentials" authorization grant, where the CAPIF core function (see </w:t>
      </w:r>
      <w:r w:rsidR="00B74C77">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application server) and the MSGin5G server, the </w:t>
      </w:r>
      <w:proofErr w:type="spellStart"/>
      <w:r w:rsidRPr="0094055E">
        <w:rPr>
          <w:lang w:eastAsia="zh-CN"/>
        </w:rPr>
        <w:t>the</w:t>
      </w:r>
      <w:proofErr w:type="spellEnd"/>
      <w:r w:rsidRPr="0094055E">
        <w:rPr>
          <w:lang w:eastAsia="zh-CN"/>
        </w:rPr>
        <w:t xml:space="preserve"> NF service consumer (e.g. the application server),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w:t>
      </w:r>
      <w:r w:rsidR="00B74C77">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p>
    <w:p w:rsidR="009B50E0" w:rsidRDefault="000C6864" w:rsidP="00CA1EEC">
      <w:pPr>
        <w:pStyle w:val="NO"/>
        <w:rPr>
          <w:lang w:eastAsia="zh-CN"/>
        </w:rPr>
      </w:pPr>
      <w:r w:rsidRPr="0094055E">
        <w:lastRenderedPageBreak/>
        <w:t>NOTE 2:</w:t>
      </w:r>
      <w:r w:rsidRPr="0094055E">
        <w:tab/>
        <w:t>For aforementioned security methods, the MSGin5G server needs to apply admission control according to access control policies after performing the authorization checks.</w:t>
      </w:r>
    </w:p>
    <w:p w:rsidR="00905C5D" w:rsidRPr="00905C5D" w:rsidRDefault="00905C5D" w:rsidP="00905C5D">
      <w:pPr>
        <w:pStyle w:val="1"/>
      </w:pPr>
      <w:r w:rsidRPr="00905C5D">
        <w:t>1</w:t>
      </w:r>
      <w:r w:rsidRPr="00905C5D">
        <w:rPr>
          <w:rFonts w:hint="eastAsia"/>
        </w:rPr>
        <w:t>2</w:t>
      </w:r>
      <w:r w:rsidRPr="00905C5D">
        <w:tab/>
        <w:t>Usage of Network Capabilities</w:t>
      </w:r>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w:t>
      </w:r>
      <w:proofErr w:type="spellStart"/>
      <w:r>
        <w:rPr>
          <w:rFonts w:hint="eastAsia"/>
          <w:lang w:eastAsia="zh-CN"/>
        </w:rPr>
        <w:t>reachability</w:t>
      </w:r>
      <w:proofErr w:type="spellEnd"/>
      <w:r>
        <w:rPr>
          <w:rFonts w:hint="eastAsia"/>
          <w:lang w:eastAsia="zh-CN"/>
        </w:rPr>
        <w:t xml:space="preserve">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w:t>
      </w:r>
      <w:proofErr w:type="spellStart"/>
      <w:r w:rsidRPr="00B37F31">
        <w:rPr>
          <w:lang w:eastAsia="zh-CN"/>
        </w:rPr>
        <w:t>reachability</w:t>
      </w:r>
      <w:proofErr w:type="spellEnd"/>
      <w:r w:rsidRPr="00B37F31">
        <w:rPr>
          <w:lang w:eastAsia="zh-CN"/>
        </w:rPr>
        <w:t xml:space="preserve"> monitoring and device triggering procedure could be supported. Upon the MSGin5G Server receiving a request to send MSGin5G message to </w:t>
      </w:r>
      <w:proofErr w:type="gramStart"/>
      <w:r w:rsidRPr="00B37F31">
        <w:rPr>
          <w:lang w:eastAsia="zh-CN"/>
        </w:rPr>
        <w:t>a</w:t>
      </w:r>
      <w:proofErr w:type="gramEnd"/>
      <w:r w:rsidRPr="00B37F31">
        <w:rPr>
          <w:lang w:eastAsia="zh-CN"/>
        </w:rPr>
        <w:t xml:space="preserve"> MSGin5G UE, the MSGin5G Server may determine whether the recipient MSGin5G Client is not reachable:</w:t>
      </w:r>
    </w:p>
    <w:p w:rsidR="00905C5D" w:rsidRPr="00905C5D" w:rsidRDefault="00905C5D" w:rsidP="00905C5D">
      <w:pPr>
        <w:pStyle w:val="B10"/>
      </w:pPr>
      <w:r w:rsidRPr="00905C5D">
        <w:t>-</w:t>
      </w:r>
      <w:r w:rsidRPr="00905C5D">
        <w:tab/>
      </w:r>
      <w:proofErr w:type="gramStart"/>
      <w:r w:rsidRPr="00905C5D">
        <w:t>by</w:t>
      </w:r>
      <w:proofErr w:type="gramEnd"/>
      <w:r w:rsidRPr="00905C5D">
        <w:t xml:space="preserve"> using the recipient's</w:t>
      </w:r>
      <w:bookmarkStart w:id="1213" w:name="_Hlk95293481"/>
      <w:r w:rsidRPr="00905C5D">
        <w:t xml:space="preserve"> information </w:t>
      </w:r>
      <w:bookmarkEnd w:id="1213"/>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xml:space="preserve">, upon the MSGin5G Server receiving an HTTP POST request from SCEF/NEF indicating the result of the triggering delivery, the MSGin5G Server shall respond with an HTTP 200 OK or 204 No Content </w:t>
      </w:r>
      <w:proofErr w:type="gramStart"/>
      <w:r w:rsidRPr="00FE2674">
        <w:t>response</w:t>
      </w:r>
      <w:proofErr w:type="gramEnd"/>
      <w:r w:rsidRPr="00FE2674">
        <w:t>.</w:t>
      </w:r>
    </w:p>
    <w:p w:rsidR="00080512" w:rsidRDefault="00D9134D">
      <w:pPr>
        <w:pStyle w:val="8"/>
      </w:pPr>
      <w:r>
        <w:br w:type="page"/>
      </w:r>
      <w:bookmarkStart w:id="1214" w:name="_Toc97209133"/>
      <w:r w:rsidR="00080512" w:rsidRPr="004D3578">
        <w:lastRenderedPageBreak/>
        <w:t>Annex A (normative)</w:t>
      </w:r>
      <w:proofErr w:type="gramStart"/>
      <w:r w:rsidR="00080512" w:rsidRPr="004D3578">
        <w:t>:</w:t>
      </w:r>
      <w:proofErr w:type="gramEnd"/>
      <w:r w:rsidR="00080512" w:rsidRPr="004D3578">
        <w:br/>
      </w:r>
      <w:proofErr w:type="spellStart"/>
      <w:r w:rsidR="00850452">
        <w:t>OpenAPI</w:t>
      </w:r>
      <w:proofErr w:type="spellEnd"/>
      <w:r w:rsidR="00850452">
        <w:t xml:space="preserve"> specification</w:t>
      </w:r>
      <w:bookmarkEnd w:id="1214"/>
    </w:p>
    <w:p w:rsidR="00000000" w:rsidRDefault="00F0278A">
      <w:pPr>
        <w:pStyle w:val="1"/>
      </w:pPr>
      <w:bookmarkStart w:id="1215" w:name="_Toc96996828"/>
      <w:bookmarkStart w:id="1216" w:name="_Toc97197234"/>
      <w:bookmarkStart w:id="1217" w:name="_Toc97209134"/>
      <w:r w:rsidRPr="0094055E">
        <w:t>A.1</w:t>
      </w:r>
      <w:r w:rsidRPr="0094055E">
        <w:tab/>
        <w:t>General</w:t>
      </w:r>
      <w:bookmarkEnd w:id="1215"/>
      <w:bookmarkEnd w:id="1216"/>
      <w:bookmarkEnd w:id="1217"/>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w:t>
      </w:r>
      <w:proofErr w:type="gramStart"/>
      <w:r w:rsidRPr="0094055E">
        <w:t xml:space="preserve">repository, that uses the </w:t>
      </w:r>
      <w:proofErr w:type="spellStart"/>
      <w:r w:rsidRPr="0094055E">
        <w:t>GitLab</w:t>
      </w:r>
      <w:proofErr w:type="spellEnd"/>
      <w:r w:rsidRPr="0094055E">
        <w:t xml:space="preserve"> software version control system </w:t>
      </w:r>
      <w:r w:rsidRPr="0094055E">
        <w:rPr>
          <w:lang w:eastAsia="zh-CN"/>
        </w:rPr>
        <w:t xml:space="preserve">(see clause 5B of the </w:t>
      </w:r>
      <w:r w:rsidR="00B74C77">
        <w:rPr>
          <w:lang w:eastAsia="zh-CN"/>
        </w:rPr>
        <w:t>TR</w:t>
      </w:r>
      <w:r w:rsidRPr="0094055E">
        <w:rPr>
          <w:lang w:eastAsia="zh-CN"/>
        </w:rPr>
        <w:t xml:space="preserve"> 21.900 [18] and </w:t>
      </w:r>
      <w:r w:rsidRPr="0094055E">
        <w:t xml:space="preserve">clause 5.3.1 of the </w:t>
      </w:r>
      <w:r w:rsidR="00B74C77">
        <w:t>TS</w:t>
      </w:r>
      <w:r w:rsidRPr="0094055E">
        <w:t> 29.501 [</w:t>
      </w:r>
      <w:r w:rsidRPr="0094055E">
        <w:rPr>
          <w:lang w:eastAsia="zh-CN"/>
        </w:rPr>
        <w:t>9</w:t>
      </w:r>
      <w:r w:rsidRPr="0094055E">
        <w:t xml:space="preserve">] </w:t>
      </w:r>
      <w:r w:rsidRPr="0094055E">
        <w:rPr>
          <w:lang w:eastAsia="zh-CN"/>
        </w:rPr>
        <w:t>for further information)</w:t>
      </w:r>
      <w:proofErr w:type="gramEnd"/>
      <w:r w:rsidRPr="0094055E">
        <w:rPr>
          <w:lang w:eastAsia="zh-CN"/>
        </w:rPr>
        <w:t>.</w:t>
      </w:r>
    </w:p>
    <w:p w:rsidR="00000000" w:rsidRDefault="00F0278A">
      <w:pPr>
        <w:pStyle w:val="1"/>
        <w:rPr>
          <w:lang w:eastAsia="zh-CN"/>
        </w:rPr>
      </w:pPr>
      <w:bookmarkStart w:id="1218" w:name="_Toc96996829"/>
      <w:bookmarkStart w:id="1219" w:name="_Toc97197235"/>
      <w:bookmarkStart w:id="1220" w:name="_Toc97209135"/>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218"/>
      <w:bookmarkEnd w:id="1219"/>
      <w:bookmarkEnd w:id="1220"/>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1.0.0-alpha.</w:t>
      </w:r>
      <w:r w:rsidR="00AA4EC1">
        <w:rPr>
          <w:lang w:eastAsia="zh-CN"/>
        </w:rPr>
        <w:t>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MSGS AS Registration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AA4EC1">
        <w:rPr>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msgs-asregistration</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Registers a new AS at a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905C5D">
      <w:pPr>
        <w:pStyle w:val="PL"/>
        <w:outlineLvl w:val="0"/>
        <w:rPr>
          <w:lang w:eastAsia="zh-CN"/>
        </w:rPr>
      </w:pPr>
      <w:r w:rsidRPr="0094055E">
        <w:rPr>
          <w:lang w:eastAsia="zh-CN"/>
        </w:rPr>
        <w:t xml:space="preserve">                $ref: '#/components/schemas/</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headers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URI of the newly created resource'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gramStart"/>
      <w:r w:rsidRPr="0094055E">
        <w:rPr>
          <w:lang w:eastAsia="zh-CN"/>
        </w:rPr>
        <w:t>/{</w:t>
      </w:r>
      <w:proofErr w:type="spellStart"/>
      <w:proofErr w:type="gramEnd"/>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delete</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Delete an existing AS registration at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parameters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name</w:t>
      </w:r>
      <w:proofErr w:type="gramEnd"/>
      <w:r w:rsidRPr="0094055E">
        <w:rPr>
          <w:lang w:eastAsia="zh-CN"/>
        </w:rPr>
        <w:t xml:space="preserv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in</w:t>
      </w:r>
      <w:proofErr w:type="gramEnd"/>
      <w:r w:rsidRPr="0094055E">
        <w:rPr>
          <w:lang w:eastAsia="zh-CN"/>
        </w:rPr>
        <w:t>: path</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Id</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individual AS registration is deleted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905C5D">
      <w:pPr>
        <w:pStyle w:val="PL"/>
        <w:outlineLvl w:val="0"/>
        <w:rPr>
          <w:lang w:eastAsia="zh-CN"/>
        </w:rPr>
      </w:pPr>
      <w:r w:rsidRPr="0094055E">
        <w:rPr>
          <w:lang w:eastAsia="zh-CN"/>
        </w:rPr>
        <w:t xml:space="preserve">                $ref: '#/components/schemas/</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w:t>
      </w:r>
      <w:proofErr w:type="spellStart"/>
      <w:proofErr w:type="gramStart"/>
      <w:r w:rsidRPr="0094055E">
        <w:rPr>
          <w:lang w:eastAsia="zh-CN"/>
        </w:rPr>
        <w:t>msgs-asregistration</w:t>
      </w:r>
      <w:proofErr w:type="spellEnd"/>
      <w:proofErr w:type="gram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appId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targetUri</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asProf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response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result</w:t>
      </w:r>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profile information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appName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appProviders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provider of the AS.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appSenarios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application scenario.</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appCategory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asStatus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000000" w:rsidRDefault="00F0278A">
      <w:pPr>
        <w:pStyle w:val="1"/>
        <w:rPr>
          <w:lang w:eastAsia="zh-CN"/>
        </w:rPr>
      </w:pPr>
      <w:bookmarkStart w:id="1221" w:name="_Toc96996830"/>
      <w:bookmarkStart w:id="1222" w:name="_Toc97197236"/>
      <w:bookmarkStart w:id="1223" w:name="_Toc97209136"/>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221"/>
      <w:bookmarkEnd w:id="1222"/>
      <w:bookmarkEnd w:id="1223"/>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1.0.0-alpha.</w:t>
      </w:r>
      <w:r w:rsidR="00C6757B">
        <w:rPr>
          <w:lang w:eastAsia="zh-CN"/>
        </w:rPr>
        <w:t>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MSGin5G Server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C6757B">
        <w:rPr>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lastRenderedPageBreak/>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msgs-msgdelivery</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AS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UE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UE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lastRenderedPageBreak/>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or UE deliver status report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status report delivery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msgs-msgdelivery</w:t>
      </w:r>
      <w:proofErr w:type="spellEnd"/>
      <w:proofErr w:type="gram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AS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priority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latency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UE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Contains the message delivery </w:t>
      </w:r>
      <w:proofErr w:type="spellStart"/>
      <w:r w:rsidRPr="0094055E">
        <w:rPr>
          <w:lang w:eastAsia="zh-CN"/>
        </w:rPr>
        <w:t>ack</w:t>
      </w:r>
      <w:proofErr w:type="spellEnd"/>
      <w:r w:rsidRPr="0094055E">
        <w:rPr>
          <w:lang w:eastAsia="zh-CN"/>
        </w:rPr>
        <w:t xml:space="preserv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status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segment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totalSegCount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segNumb</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lastSegFlag</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store and forward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exprTime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delivery status report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delivSt</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000000" w:rsidRDefault="00F0278A">
      <w:pPr>
        <w:pStyle w:val="1"/>
        <w:rPr>
          <w:lang w:eastAsia="zh-CN"/>
        </w:rPr>
      </w:pPr>
      <w:bookmarkStart w:id="1224" w:name="_Toc96996831"/>
      <w:bookmarkStart w:id="1225" w:name="_Toc97197237"/>
      <w:bookmarkStart w:id="1226" w:name="_Toc97209137"/>
      <w:r w:rsidRPr="0094055E">
        <w:rPr>
          <w:lang w:eastAsia="zh-CN"/>
        </w:rPr>
        <w:t>A.4</w:t>
      </w:r>
      <w:r w:rsidRPr="0094055E">
        <w:rPr>
          <w:lang w:eastAsia="zh-CN"/>
        </w:rPr>
        <w:tab/>
        <w:t>MSGG_L3GDelivery API</w:t>
      </w:r>
      <w:bookmarkEnd w:id="1224"/>
      <w:bookmarkEnd w:id="1225"/>
      <w:bookmarkEnd w:id="1226"/>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MSGG_L3GDelivery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1.0.0-alpha.</w:t>
      </w:r>
      <w:r w:rsidR="00C6757B">
        <w:rPr>
          <w:lang w:eastAsia="zh-CN"/>
        </w:rPr>
        <w:t>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L3G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C6757B">
        <w:rPr>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msgg-l3gdelivery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lastRenderedPageBreak/>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msgg-l3gdelivery</w:t>
      </w:r>
      <w:proofErr w:type="gramEnd"/>
      <w:r w:rsidRPr="0094055E">
        <w:rPr>
          <w:lang w:eastAsia="zh-CN"/>
        </w:rPr>
        <w:t>: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L3G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lastRenderedPageBreak/>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type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addrType</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addrType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000000" w:rsidRDefault="00F0278A">
      <w:pPr>
        <w:pStyle w:val="1"/>
        <w:rPr>
          <w:lang w:eastAsia="zh-CN"/>
        </w:rPr>
      </w:pPr>
      <w:bookmarkStart w:id="1227" w:name="_Toc96996832"/>
      <w:bookmarkStart w:id="1228" w:name="_Toc97197238"/>
      <w:bookmarkStart w:id="1229" w:name="_Toc97209138"/>
      <w:r w:rsidRPr="0094055E">
        <w:rPr>
          <w:lang w:eastAsia="zh-CN"/>
        </w:rPr>
        <w:t>A.5</w:t>
      </w:r>
      <w:r w:rsidRPr="0094055E">
        <w:rPr>
          <w:lang w:eastAsia="zh-CN"/>
        </w:rPr>
        <w:tab/>
        <w:t>MSGG_N3GDelivery API</w:t>
      </w:r>
      <w:bookmarkEnd w:id="1227"/>
      <w:bookmarkEnd w:id="1228"/>
      <w:bookmarkEnd w:id="1229"/>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MSGG_N3GDelivery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1.0.0-alpha.</w:t>
      </w:r>
      <w:r w:rsidR="002F440C">
        <w:rPr>
          <w:lang w:eastAsia="zh-CN"/>
        </w:rPr>
        <w:t>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N3G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2F440C">
        <w:rPr>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lastRenderedPageBreak/>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msgg-n3gdelivery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lastRenderedPageBreak/>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msgg-n3gdelivery</w:t>
      </w:r>
      <w:proofErr w:type="gramEnd"/>
      <w:r w:rsidRPr="0094055E">
        <w:rPr>
          <w:lang w:eastAsia="zh-CN"/>
        </w:rPr>
        <w:t>: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230" w:name="_Toc97209139"/>
      <w:r w:rsidRPr="004D3578">
        <w:lastRenderedPageBreak/>
        <w:t xml:space="preserve">Annex </w:t>
      </w:r>
      <w:r w:rsidR="00595558">
        <w:t>B</w:t>
      </w:r>
      <w:r w:rsidRPr="004D3578">
        <w:t xml:space="preserve"> (informative)</w:t>
      </w:r>
      <w:proofErr w:type="gramStart"/>
      <w:r w:rsidRPr="004D3578">
        <w:t>:</w:t>
      </w:r>
      <w:proofErr w:type="gramEnd"/>
      <w:r w:rsidRPr="004D3578">
        <w:br/>
        <w:t>Change history</w:t>
      </w:r>
      <w:bookmarkEnd w:id="1230"/>
    </w:p>
    <w:p w:rsidR="00054A22" w:rsidRPr="00235394" w:rsidRDefault="00054A22" w:rsidP="00054A22">
      <w:pPr>
        <w:pStyle w:val="TH"/>
      </w:pPr>
      <w:bookmarkStart w:id="1231" w:name="historyclause"/>
      <w:bookmarkEnd w:id="12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 xml:space="preserve">Draft skeleton provided by the </w:t>
            </w:r>
            <w:proofErr w:type="spellStart"/>
            <w:r w:rsidRPr="0094055E">
              <w:rPr>
                <w:kern w:val="2"/>
                <w:sz w:val="16"/>
                <w:szCs w:val="16"/>
                <w:lang w:eastAsia="zh-CN"/>
              </w:rPr>
              <w:t>rap</w:t>
            </w:r>
            <w:r w:rsidRPr="0094055E">
              <w:rPr>
                <w:kern w:val="2"/>
                <w:sz w:val="16"/>
                <w:szCs w:val="16"/>
              </w:rPr>
              <w:t>p</w:t>
            </w:r>
            <w:r w:rsidRPr="0094055E">
              <w:rPr>
                <w:kern w:val="2"/>
                <w:sz w:val="16"/>
                <w:szCs w:val="16"/>
                <w:lang w:eastAsia="zh-CN"/>
              </w:rPr>
              <w:t>orteur</w:t>
            </w:r>
            <w:proofErr w:type="spellEnd"/>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 xml:space="preserve">Editorial change from the </w:t>
            </w:r>
            <w:proofErr w:type="spellStart"/>
            <w:r w:rsidRPr="0094055E">
              <w:rPr>
                <w:kern w:val="2"/>
                <w:sz w:val="16"/>
                <w:szCs w:val="16"/>
                <w:lang w:eastAsia="zh-CN"/>
              </w:rPr>
              <w:t>rapporteur</w:t>
            </w:r>
            <w:proofErr w:type="spellEnd"/>
            <w:r w:rsidRPr="0094055E">
              <w:rPr>
                <w:kern w:val="2"/>
                <w:sz w:val="16"/>
                <w:szCs w:val="16"/>
                <w:lang w:eastAsia="zh-CN"/>
              </w:rPr>
              <w:t>.</w:t>
            </w:r>
          </w:p>
          <w:p w:rsidR="00ED4F86" w:rsidRPr="0094055E" w:rsidRDefault="00ED4F86" w:rsidP="00ED4F86">
            <w:pPr>
              <w:pStyle w:val="TAL"/>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F90B01" w:rsidRPr="006B0D02" w:rsidTr="00F90B01">
        <w:tc>
          <w:tcPr>
            <w:tcW w:w="800" w:type="dxa"/>
            <w:shd w:val="solid" w:color="FFFFFF" w:fill="auto"/>
          </w:tcPr>
          <w:p w:rsidR="00F90B01" w:rsidRDefault="00F90B01" w:rsidP="00BA36CF">
            <w:pPr>
              <w:pStyle w:val="TAC"/>
              <w:rPr>
                <w:sz w:val="16"/>
                <w:szCs w:val="16"/>
                <w:lang w:eastAsia="zh-CN"/>
              </w:rPr>
            </w:pPr>
            <w:r>
              <w:rPr>
                <w:rFonts w:hint="eastAsia"/>
                <w:sz w:val="16"/>
                <w:szCs w:val="16"/>
                <w:lang w:eastAsia="zh-CN"/>
              </w:rPr>
              <w:t>2022-04</w:t>
            </w:r>
          </w:p>
        </w:tc>
        <w:tc>
          <w:tcPr>
            <w:tcW w:w="1279" w:type="dxa"/>
            <w:shd w:val="solid" w:color="FFFFFF" w:fill="auto"/>
          </w:tcPr>
          <w:p w:rsidR="00F90B01" w:rsidRDefault="00F90B01" w:rsidP="00BA36CF">
            <w:pPr>
              <w:pStyle w:val="TAC"/>
              <w:rPr>
                <w:sz w:val="16"/>
                <w:szCs w:val="16"/>
                <w:lang w:eastAsia="zh-CN"/>
              </w:rPr>
            </w:pPr>
            <w:r>
              <w:rPr>
                <w:rFonts w:hint="eastAsia"/>
                <w:sz w:val="16"/>
                <w:szCs w:val="16"/>
                <w:lang w:eastAsia="zh-CN"/>
              </w:rPr>
              <w:t>CT3#121e</w:t>
            </w:r>
          </w:p>
        </w:tc>
        <w:tc>
          <w:tcPr>
            <w:tcW w:w="992" w:type="dxa"/>
            <w:shd w:val="solid" w:color="FFFFFF" w:fill="auto"/>
          </w:tcPr>
          <w:p w:rsidR="00F90B01" w:rsidRDefault="00F90B01" w:rsidP="00BA36CF">
            <w:pPr>
              <w:pStyle w:val="TAC"/>
              <w:rPr>
                <w:sz w:val="16"/>
                <w:szCs w:val="16"/>
                <w:lang w:eastAsia="zh-CN"/>
              </w:rPr>
            </w:pPr>
            <w:r>
              <w:rPr>
                <w:rFonts w:hint="eastAsia"/>
                <w:sz w:val="16"/>
                <w:szCs w:val="16"/>
                <w:lang w:eastAsia="zh-CN"/>
              </w:rPr>
              <w:t>C3-222524</w:t>
            </w:r>
          </w:p>
        </w:tc>
        <w:tc>
          <w:tcPr>
            <w:tcW w:w="473" w:type="dxa"/>
            <w:shd w:val="solid" w:color="FFFFFF" w:fill="auto"/>
          </w:tcPr>
          <w:p w:rsidR="00F90B01" w:rsidRPr="006B0D02" w:rsidRDefault="00F90B01" w:rsidP="00BA36CF">
            <w:pPr>
              <w:pStyle w:val="TAL"/>
              <w:rPr>
                <w:sz w:val="16"/>
                <w:szCs w:val="16"/>
                <w:lang w:eastAsia="zh-CN"/>
              </w:rPr>
            </w:pPr>
            <w:r>
              <w:rPr>
                <w:rFonts w:hint="eastAsia"/>
                <w:sz w:val="16"/>
                <w:szCs w:val="16"/>
                <w:lang w:eastAsia="zh-CN"/>
              </w:rPr>
              <w:t>0001</w:t>
            </w:r>
          </w:p>
        </w:tc>
        <w:tc>
          <w:tcPr>
            <w:tcW w:w="377" w:type="dxa"/>
            <w:shd w:val="solid" w:color="FFFFFF" w:fill="auto"/>
          </w:tcPr>
          <w:p w:rsidR="00F90B01" w:rsidRPr="006B0D02" w:rsidRDefault="00F90B01" w:rsidP="00BA36CF">
            <w:pPr>
              <w:pStyle w:val="TAR"/>
              <w:rPr>
                <w:sz w:val="16"/>
                <w:szCs w:val="16"/>
                <w:lang w:eastAsia="zh-CN"/>
              </w:rPr>
            </w:pPr>
            <w:r>
              <w:rPr>
                <w:rFonts w:hint="eastAsia"/>
                <w:sz w:val="16"/>
                <w:szCs w:val="16"/>
                <w:lang w:eastAsia="zh-CN"/>
              </w:rPr>
              <w:t>1</w:t>
            </w:r>
          </w:p>
        </w:tc>
        <w:tc>
          <w:tcPr>
            <w:tcW w:w="426" w:type="dxa"/>
            <w:shd w:val="solid" w:color="FFFFFF" w:fill="auto"/>
          </w:tcPr>
          <w:p w:rsidR="00F90B01" w:rsidRPr="006B0D02" w:rsidRDefault="00F90B01" w:rsidP="00BA36CF">
            <w:pPr>
              <w:pStyle w:val="TAC"/>
              <w:rPr>
                <w:sz w:val="16"/>
                <w:szCs w:val="16"/>
                <w:lang w:eastAsia="zh-CN"/>
              </w:rPr>
            </w:pPr>
            <w:r>
              <w:rPr>
                <w:rFonts w:hint="eastAsia"/>
                <w:sz w:val="16"/>
                <w:szCs w:val="16"/>
                <w:lang w:eastAsia="zh-CN"/>
              </w:rPr>
              <w:t>B</w:t>
            </w:r>
          </w:p>
        </w:tc>
        <w:tc>
          <w:tcPr>
            <w:tcW w:w="4584" w:type="dxa"/>
            <w:shd w:val="solid" w:color="FFFFFF" w:fill="auto"/>
          </w:tcPr>
          <w:p w:rsidR="00F90B01" w:rsidRDefault="00F90B01"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F90B01" w:rsidRDefault="00F90B01" w:rsidP="00BA36CF">
            <w:pPr>
              <w:pStyle w:val="TAC"/>
              <w:rPr>
                <w:sz w:val="16"/>
                <w:szCs w:val="16"/>
                <w:lang w:eastAsia="zh-CN"/>
              </w:rPr>
            </w:pPr>
            <w:r>
              <w:rPr>
                <w:rFonts w:hint="eastAsia"/>
                <w:sz w:val="16"/>
                <w:szCs w:val="16"/>
                <w:lang w:eastAsia="zh-CN"/>
              </w:rPr>
              <w:t>17.1.0</w:t>
            </w:r>
          </w:p>
        </w:tc>
      </w:tr>
    </w:tbl>
    <w:p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56D" w:rsidRDefault="0051356D">
      <w:r>
        <w:separator/>
      </w:r>
    </w:p>
  </w:endnote>
  <w:endnote w:type="continuationSeparator" w:id="0">
    <w:p w:rsidR="0051356D" w:rsidRDefault="005135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0DE" w:rsidRDefault="002B00DE">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56D" w:rsidRDefault="0051356D">
      <w:r>
        <w:separator/>
      </w:r>
    </w:p>
  </w:footnote>
  <w:footnote w:type="continuationSeparator" w:id="0">
    <w:p w:rsidR="0051356D" w:rsidRDefault="00513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0DE" w:rsidRDefault="00235D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B00DE">
      <w:rPr>
        <w:rFonts w:ascii="Arial" w:hAnsi="Arial" w:cs="Arial"/>
        <w:b/>
        <w:sz w:val="18"/>
        <w:szCs w:val="18"/>
      </w:rPr>
      <w:instrText xml:space="preserve"> STYLEREF ZA </w:instrText>
    </w:r>
    <w:r>
      <w:rPr>
        <w:rFonts w:ascii="Arial" w:hAnsi="Arial" w:cs="Arial"/>
        <w:b/>
        <w:sz w:val="18"/>
        <w:szCs w:val="18"/>
      </w:rPr>
      <w:fldChar w:fldCharType="separate"/>
    </w:r>
    <w:r w:rsidR="00764357">
      <w:rPr>
        <w:rFonts w:ascii="Arial" w:hAnsi="Arial" w:cs="Arial"/>
        <w:b/>
        <w:noProof/>
        <w:sz w:val="18"/>
        <w:szCs w:val="18"/>
      </w:rPr>
      <w:t>3GPP TS 29.538 V17.1.0 (2022-04)</w:t>
    </w:r>
    <w:r>
      <w:rPr>
        <w:rFonts w:ascii="Arial" w:hAnsi="Arial" w:cs="Arial"/>
        <w:b/>
        <w:sz w:val="18"/>
        <w:szCs w:val="18"/>
      </w:rPr>
      <w:fldChar w:fldCharType="end"/>
    </w:r>
  </w:p>
  <w:p w:rsidR="002B00DE" w:rsidRDefault="00235D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B00DE">
      <w:rPr>
        <w:rFonts w:ascii="Arial" w:hAnsi="Arial" w:cs="Arial"/>
        <w:b/>
        <w:sz w:val="18"/>
        <w:szCs w:val="18"/>
      </w:rPr>
      <w:instrText xml:space="preserve"> PAGE </w:instrText>
    </w:r>
    <w:r>
      <w:rPr>
        <w:rFonts w:ascii="Arial" w:hAnsi="Arial" w:cs="Arial"/>
        <w:b/>
        <w:sz w:val="18"/>
        <w:szCs w:val="18"/>
      </w:rPr>
      <w:fldChar w:fldCharType="separate"/>
    </w:r>
    <w:r w:rsidR="00764357">
      <w:rPr>
        <w:rFonts w:ascii="Arial" w:hAnsi="Arial" w:cs="Arial"/>
        <w:b/>
        <w:noProof/>
        <w:sz w:val="18"/>
        <w:szCs w:val="18"/>
      </w:rPr>
      <w:t>10</w:t>
    </w:r>
    <w:r>
      <w:rPr>
        <w:rFonts w:ascii="Arial" w:hAnsi="Arial" w:cs="Arial"/>
        <w:b/>
        <w:sz w:val="18"/>
        <w:szCs w:val="18"/>
      </w:rPr>
      <w:fldChar w:fldCharType="end"/>
    </w:r>
  </w:p>
  <w:p w:rsidR="002B00DE" w:rsidRDefault="00235DC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B00DE">
      <w:rPr>
        <w:rFonts w:ascii="Arial" w:hAnsi="Arial" w:cs="Arial"/>
        <w:b/>
        <w:sz w:val="18"/>
        <w:szCs w:val="18"/>
      </w:rPr>
      <w:instrText xml:space="preserve"> STYLEREF ZGSM </w:instrText>
    </w:r>
    <w:r>
      <w:rPr>
        <w:rFonts w:ascii="Arial" w:hAnsi="Arial" w:cs="Arial"/>
        <w:b/>
        <w:sz w:val="18"/>
        <w:szCs w:val="18"/>
      </w:rPr>
      <w:fldChar w:fldCharType="separate"/>
    </w:r>
    <w:r w:rsidR="00764357">
      <w:rPr>
        <w:rFonts w:ascii="Arial" w:hAnsi="Arial" w:cs="Arial"/>
        <w:b/>
        <w:noProof/>
        <w:sz w:val="18"/>
        <w:szCs w:val="18"/>
      </w:rPr>
      <w:t>Release 17</w:t>
    </w:r>
    <w:r>
      <w:rPr>
        <w:rFonts w:ascii="Arial" w:hAnsi="Arial" w:cs="Arial"/>
        <w:b/>
        <w:sz w:val="18"/>
        <w:szCs w:val="18"/>
      </w:rPr>
      <w:fldChar w:fldCharType="end"/>
    </w:r>
  </w:p>
  <w:p w:rsidR="002B00DE" w:rsidRDefault="002B00D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33397"/>
    <w:rsid w:val="000367CF"/>
    <w:rsid w:val="00040095"/>
    <w:rsid w:val="00051834"/>
    <w:rsid w:val="00054A22"/>
    <w:rsid w:val="00062023"/>
    <w:rsid w:val="000655A6"/>
    <w:rsid w:val="00080512"/>
    <w:rsid w:val="000C47C3"/>
    <w:rsid w:val="000C6864"/>
    <w:rsid w:val="000D58AB"/>
    <w:rsid w:val="00133525"/>
    <w:rsid w:val="001A4C42"/>
    <w:rsid w:val="001A7420"/>
    <w:rsid w:val="001B6637"/>
    <w:rsid w:val="001C21C3"/>
    <w:rsid w:val="001D02C2"/>
    <w:rsid w:val="001F0C1D"/>
    <w:rsid w:val="001F1132"/>
    <w:rsid w:val="001F168B"/>
    <w:rsid w:val="00223355"/>
    <w:rsid w:val="002347A2"/>
    <w:rsid w:val="00235DCA"/>
    <w:rsid w:val="002675F0"/>
    <w:rsid w:val="002760EE"/>
    <w:rsid w:val="002979DA"/>
    <w:rsid w:val="002B00DE"/>
    <w:rsid w:val="002B6339"/>
    <w:rsid w:val="002E00EE"/>
    <w:rsid w:val="002F440C"/>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1150B"/>
    <w:rsid w:val="0051356D"/>
    <w:rsid w:val="0053388B"/>
    <w:rsid w:val="00535773"/>
    <w:rsid w:val="00543E6C"/>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4357"/>
    <w:rsid w:val="00765EA3"/>
    <w:rsid w:val="00774DA4"/>
    <w:rsid w:val="00781F0F"/>
    <w:rsid w:val="007B600E"/>
    <w:rsid w:val="007F0F4A"/>
    <w:rsid w:val="008028A4"/>
    <w:rsid w:val="00830747"/>
    <w:rsid w:val="00850452"/>
    <w:rsid w:val="008768CA"/>
    <w:rsid w:val="008926F9"/>
    <w:rsid w:val="00896B9E"/>
    <w:rsid w:val="008C384C"/>
    <w:rsid w:val="008E2D68"/>
    <w:rsid w:val="008E6756"/>
    <w:rsid w:val="0090271F"/>
    <w:rsid w:val="00902E23"/>
    <w:rsid w:val="00905C5D"/>
    <w:rsid w:val="00906287"/>
    <w:rsid w:val="009114D7"/>
    <w:rsid w:val="00912044"/>
    <w:rsid w:val="0091348E"/>
    <w:rsid w:val="00916979"/>
    <w:rsid w:val="00917CCB"/>
    <w:rsid w:val="00933FB0"/>
    <w:rsid w:val="00942EC2"/>
    <w:rsid w:val="00970429"/>
    <w:rsid w:val="009B50E0"/>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51FF"/>
    <w:rsid w:val="00C6757B"/>
    <w:rsid w:val="00C72833"/>
    <w:rsid w:val="00C80F1D"/>
    <w:rsid w:val="00C855EE"/>
    <w:rsid w:val="00C86CF6"/>
    <w:rsid w:val="00C91962"/>
    <w:rsid w:val="00C93F40"/>
    <w:rsid w:val="00CA1EEC"/>
    <w:rsid w:val="00CA3D0C"/>
    <w:rsid w:val="00CF0F36"/>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0064F"/>
    <w:rsid w:val="00E16509"/>
    <w:rsid w:val="00E324FB"/>
    <w:rsid w:val="00E34AC5"/>
    <w:rsid w:val="00E44582"/>
    <w:rsid w:val="00E63D1F"/>
    <w:rsid w:val="00E77645"/>
    <w:rsid w:val="00EA15B0"/>
    <w:rsid w:val="00EA5EA7"/>
    <w:rsid w:val="00EC4A25"/>
    <w:rsid w:val="00ED4F86"/>
    <w:rsid w:val="00EF608C"/>
    <w:rsid w:val="00F025A2"/>
    <w:rsid w:val="00F0278A"/>
    <w:rsid w:val="00F04712"/>
    <w:rsid w:val="00F13360"/>
    <w:rsid w:val="00F22EC7"/>
    <w:rsid w:val="00F325C8"/>
    <w:rsid w:val="00F34B7A"/>
    <w:rsid w:val="00F653B8"/>
    <w:rsid w:val="00F9008D"/>
    <w:rsid w:val="00F90B01"/>
    <w:rsid w:val="00FA1266"/>
    <w:rsid w:val="00FC1192"/>
    <w:rsid w:val="00FF0D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D3EE1-229C-4E5E-97E8-CBD3F801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17859</Words>
  <Characters>101799</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2022-04-14T15:50:00Z</dcterms:created>
  <dcterms:modified xsi:type="dcterms:W3CDTF">2022-04-14T15:50:00Z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