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1BDCD58E"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360F72">
              <w:t>1</w:t>
            </w:r>
            <w:r>
              <w:t xml:space="preserve">.0 </w:t>
            </w:r>
            <w:r>
              <w:rPr>
                <w:sz w:val="32"/>
              </w:rPr>
              <w:t>(</w:t>
            </w:r>
            <w:r w:rsidR="00B21E94">
              <w:rPr>
                <w:sz w:val="32"/>
              </w:rPr>
              <w:t>2022</w:t>
            </w:r>
            <w:r>
              <w:rPr>
                <w:sz w:val="32"/>
              </w:rPr>
              <w:t>-</w:t>
            </w:r>
            <w:r w:rsidR="00360F72">
              <w:rPr>
                <w:sz w:val="32"/>
              </w:rPr>
              <w:t>04</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222F3DDC" w14:textId="0B64BDB8" w:rsidR="00360F72" w:rsidRDefault="00360F72">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w:instrText>
      </w:r>
      <w:r>
        <w:fldChar w:fldCharType="separate"/>
      </w:r>
      <w:r>
        <w:t>Foreword</w:t>
      </w:r>
      <w:r>
        <w:tab/>
      </w:r>
      <w:r>
        <w:fldChar w:fldCharType="begin"/>
      </w:r>
      <w:r>
        <w:instrText xml:space="preserve"> PAGEREF _Toc100953656 \h </w:instrText>
      </w:r>
      <w:r>
        <w:fldChar w:fldCharType="separate"/>
      </w:r>
      <w:r>
        <w:t>6</w:t>
      </w:r>
      <w:r>
        <w:fldChar w:fldCharType="end"/>
      </w:r>
    </w:p>
    <w:p w14:paraId="0964D6A6" w14:textId="79D30539" w:rsidR="00360F72" w:rsidRDefault="00360F72">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_Toc100953657 \h </w:instrText>
      </w:r>
      <w:r>
        <w:fldChar w:fldCharType="separate"/>
      </w:r>
      <w:r>
        <w:t>7</w:t>
      </w:r>
      <w:r>
        <w:fldChar w:fldCharType="end"/>
      </w:r>
    </w:p>
    <w:p w14:paraId="7C8B5AD8" w14:textId="5CD1815B" w:rsidR="00360F72" w:rsidRDefault="00360F7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_Toc100953658 \h </w:instrText>
      </w:r>
      <w:r>
        <w:fldChar w:fldCharType="separate"/>
      </w:r>
      <w:r>
        <w:t>8</w:t>
      </w:r>
      <w:r>
        <w:fldChar w:fldCharType="end"/>
      </w:r>
    </w:p>
    <w:p w14:paraId="092907AF" w14:textId="0B917070" w:rsidR="00360F72" w:rsidRDefault="00360F7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_Toc100953659 \h </w:instrText>
      </w:r>
      <w:r>
        <w:fldChar w:fldCharType="separate"/>
      </w:r>
      <w:r>
        <w:t>8</w:t>
      </w:r>
      <w:r>
        <w:fldChar w:fldCharType="end"/>
      </w:r>
    </w:p>
    <w:p w14:paraId="061877C1" w14:textId="1D24D6A5" w:rsidR="00360F72" w:rsidRDefault="00360F7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_Toc100953660 \h </w:instrText>
      </w:r>
      <w:r>
        <w:fldChar w:fldCharType="separate"/>
      </w:r>
      <w:r>
        <w:t>9</w:t>
      </w:r>
      <w:r>
        <w:fldChar w:fldCharType="end"/>
      </w:r>
    </w:p>
    <w:p w14:paraId="73B6DCE9" w14:textId="12DA1BD6" w:rsidR="00360F72" w:rsidRDefault="00360F7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_Toc100953661 \h </w:instrText>
      </w:r>
      <w:r>
        <w:fldChar w:fldCharType="separate"/>
      </w:r>
      <w:r>
        <w:t>9</w:t>
      </w:r>
      <w:r>
        <w:fldChar w:fldCharType="end"/>
      </w:r>
    </w:p>
    <w:p w14:paraId="4945C085" w14:textId="4B01F47E" w:rsidR="00360F72" w:rsidRDefault="00360F7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_Toc100953662 \h </w:instrText>
      </w:r>
      <w:r>
        <w:fldChar w:fldCharType="separate"/>
      </w:r>
      <w:r>
        <w:t>9</w:t>
      </w:r>
      <w:r>
        <w:fldChar w:fldCharType="end"/>
      </w:r>
    </w:p>
    <w:p w14:paraId="13F77B1F" w14:textId="6735494C" w:rsidR="00360F72" w:rsidRDefault="00360F7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_Toc100953663 \h </w:instrText>
      </w:r>
      <w:r>
        <w:fldChar w:fldCharType="separate"/>
      </w:r>
      <w:r>
        <w:t>9</w:t>
      </w:r>
      <w:r>
        <w:fldChar w:fldCharType="end"/>
      </w:r>
    </w:p>
    <w:p w14:paraId="183B0EB5" w14:textId="310D90EC" w:rsidR="00360F72" w:rsidRDefault="00360F7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_Toc100953664 \h </w:instrText>
      </w:r>
      <w:r>
        <w:fldChar w:fldCharType="separate"/>
      </w:r>
      <w:r>
        <w:t>9</w:t>
      </w:r>
      <w:r>
        <w:fldChar w:fldCharType="end"/>
      </w:r>
    </w:p>
    <w:p w14:paraId="2CB0034E" w14:textId="7C95B169" w:rsidR="00360F72" w:rsidRDefault="00360F7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_Toc100953665 \h </w:instrText>
      </w:r>
      <w:r>
        <w:fldChar w:fldCharType="separate"/>
      </w:r>
      <w:r>
        <w:t>9</w:t>
      </w:r>
      <w:r>
        <w:fldChar w:fldCharType="end"/>
      </w:r>
    </w:p>
    <w:p w14:paraId="777BA119" w14:textId="5021CAC5" w:rsidR="00360F72" w:rsidRDefault="00360F7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_Toc100953666 \h </w:instrText>
      </w:r>
      <w:r>
        <w:fldChar w:fldCharType="separate"/>
      </w:r>
      <w:r>
        <w:t>10</w:t>
      </w:r>
      <w:r>
        <w:fldChar w:fldCharType="end"/>
      </w:r>
    </w:p>
    <w:p w14:paraId="5CE02D26" w14:textId="135D0C93" w:rsidR="00360F72" w:rsidRDefault="00360F72">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_Toc100953667 \h </w:instrText>
      </w:r>
      <w:r>
        <w:fldChar w:fldCharType="separate"/>
      </w:r>
      <w:r>
        <w:t>10</w:t>
      </w:r>
      <w:r>
        <w:fldChar w:fldCharType="end"/>
      </w:r>
    </w:p>
    <w:p w14:paraId="1F30E864" w14:textId="7FA644B6" w:rsidR="00360F72" w:rsidRDefault="00360F72">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_Toc100953668 \h </w:instrText>
      </w:r>
      <w:r>
        <w:fldChar w:fldCharType="separate"/>
      </w:r>
      <w:r>
        <w:t>10</w:t>
      </w:r>
      <w:r>
        <w:fldChar w:fldCharType="end"/>
      </w:r>
    </w:p>
    <w:p w14:paraId="32501926" w14:textId="53924256" w:rsidR="00360F72" w:rsidRDefault="00360F72">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_Toc100953669 \h </w:instrText>
      </w:r>
      <w:r>
        <w:fldChar w:fldCharType="separate"/>
      </w:r>
      <w:r>
        <w:t>11</w:t>
      </w:r>
      <w:r>
        <w:fldChar w:fldCharType="end"/>
      </w:r>
    </w:p>
    <w:p w14:paraId="45E191F5" w14:textId="3EA40E70" w:rsidR="00360F72" w:rsidRDefault="00360F72">
      <w:pPr>
        <w:pStyle w:val="TOC4"/>
        <w:rPr>
          <w:rFonts w:asciiTheme="minorHAnsi" w:eastAsiaTheme="minorEastAsia" w:hAnsiTheme="minorHAnsi" w:cstheme="minorBidi"/>
          <w:kern w:val="2"/>
          <w:sz w:val="21"/>
          <w:szCs w:val="22"/>
          <w:lang w:val="en-US" w:eastAsia="zh-CN"/>
        </w:rPr>
      </w:pPr>
      <w:r w:rsidRPr="0044245A">
        <w:rPr>
          <w:lang w:val="en-US"/>
        </w:rPr>
        <w:t>4.2.</w:t>
      </w:r>
      <w:r w:rsidRPr="0044245A">
        <w:rPr>
          <w:lang w:val="en-US" w:eastAsia="zh-CN"/>
        </w:rPr>
        <w:t>1.3</w:t>
      </w:r>
      <w:r>
        <w:rPr>
          <w:rFonts w:asciiTheme="minorHAnsi" w:eastAsiaTheme="minorEastAsia" w:hAnsiTheme="minorHAnsi" w:cstheme="minorBidi"/>
          <w:kern w:val="2"/>
          <w:sz w:val="21"/>
          <w:szCs w:val="22"/>
          <w:lang w:val="en-US" w:eastAsia="zh-CN"/>
        </w:rPr>
        <w:tab/>
      </w:r>
      <w:r w:rsidRPr="0044245A">
        <w:rPr>
          <w:lang w:val="en-US"/>
        </w:rPr>
        <w:t>Network Functions</w:t>
      </w:r>
      <w:r>
        <w:tab/>
      </w:r>
      <w:r>
        <w:fldChar w:fldCharType="begin"/>
      </w:r>
      <w:r>
        <w:instrText xml:space="preserve"> PAGEREF _Toc100953670 \h </w:instrText>
      </w:r>
      <w:r>
        <w:fldChar w:fldCharType="separate"/>
      </w:r>
      <w:r>
        <w:t>11</w:t>
      </w:r>
      <w:r>
        <w:fldChar w:fldCharType="end"/>
      </w:r>
    </w:p>
    <w:p w14:paraId="79A944F5" w14:textId="2B6EEA24" w:rsidR="00360F72" w:rsidRDefault="00360F72">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rsidRPr="0044245A">
        <w:rPr>
          <w:lang w:val="en-US"/>
        </w:rPr>
        <w:t>Messaging Framework Adaptor Function</w:t>
      </w:r>
      <w:r>
        <w:t xml:space="preserve"> (MFAF)</w:t>
      </w:r>
      <w:r>
        <w:tab/>
      </w:r>
      <w:r>
        <w:fldChar w:fldCharType="begin"/>
      </w:r>
      <w:r>
        <w:instrText xml:space="preserve"> PAGEREF _Toc100953671 \h </w:instrText>
      </w:r>
      <w:r>
        <w:fldChar w:fldCharType="separate"/>
      </w:r>
      <w:r>
        <w:t>11</w:t>
      </w:r>
      <w:r>
        <w:fldChar w:fldCharType="end"/>
      </w:r>
    </w:p>
    <w:p w14:paraId="6DC76CDA" w14:textId="54DB30A8" w:rsidR="00360F72" w:rsidRDefault="00360F72">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_Toc100953672 \h </w:instrText>
      </w:r>
      <w:r>
        <w:fldChar w:fldCharType="separate"/>
      </w:r>
      <w:r>
        <w:t>11</w:t>
      </w:r>
      <w:r>
        <w:fldChar w:fldCharType="end"/>
      </w:r>
    </w:p>
    <w:p w14:paraId="16A7DF29" w14:textId="67759D68" w:rsidR="00360F72" w:rsidRDefault="00360F72">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_Toc100953673 \h </w:instrText>
      </w:r>
      <w:r>
        <w:fldChar w:fldCharType="separate"/>
      </w:r>
      <w:r>
        <w:t>12</w:t>
      </w:r>
      <w:r>
        <w:fldChar w:fldCharType="end"/>
      </w:r>
    </w:p>
    <w:p w14:paraId="4128D407" w14:textId="2F22E94E" w:rsidR="00360F72" w:rsidRDefault="00360F72">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_Toc100953674 \h </w:instrText>
      </w:r>
      <w:r>
        <w:fldChar w:fldCharType="separate"/>
      </w:r>
      <w:r>
        <w:t>12</w:t>
      </w:r>
      <w:r>
        <w:fldChar w:fldCharType="end"/>
      </w:r>
    </w:p>
    <w:p w14:paraId="565AE9DB" w14:textId="643AB209" w:rsidR="00360F72" w:rsidRDefault="00360F72">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_Toc100953675 \h </w:instrText>
      </w:r>
      <w:r>
        <w:fldChar w:fldCharType="separate"/>
      </w:r>
      <w:r>
        <w:t>12</w:t>
      </w:r>
      <w:r>
        <w:fldChar w:fldCharType="end"/>
      </w:r>
    </w:p>
    <w:p w14:paraId="78CA642D" w14:textId="7AA54008" w:rsidR="00360F72" w:rsidRDefault="00360F72">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_Toc100953676 \h </w:instrText>
      </w:r>
      <w:r>
        <w:fldChar w:fldCharType="separate"/>
      </w:r>
      <w:r>
        <w:t>12</w:t>
      </w:r>
      <w:r>
        <w:fldChar w:fldCharType="end"/>
      </w:r>
    </w:p>
    <w:p w14:paraId="07720897" w14:textId="3D8CB18C" w:rsidR="00360F72" w:rsidRDefault="00360F72">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_Toc100953677 \h </w:instrText>
      </w:r>
      <w:r>
        <w:fldChar w:fldCharType="separate"/>
      </w:r>
      <w:r>
        <w:t>12</w:t>
      </w:r>
      <w:r>
        <w:fldChar w:fldCharType="end"/>
      </w:r>
    </w:p>
    <w:p w14:paraId="3CC02E3F" w14:textId="0FF49B74" w:rsidR="00360F72" w:rsidRDefault="00360F72">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_Toc100953678 \h </w:instrText>
      </w:r>
      <w:r>
        <w:fldChar w:fldCharType="separate"/>
      </w:r>
      <w:r>
        <w:t>13</w:t>
      </w:r>
      <w:r>
        <w:fldChar w:fldCharType="end"/>
      </w:r>
    </w:p>
    <w:p w14:paraId="33BAF2DD" w14:textId="37495009" w:rsidR="00360F72" w:rsidRDefault="00360F72">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r>
        <w:tab/>
      </w:r>
      <w:r>
        <w:fldChar w:fldCharType="begin"/>
      </w:r>
      <w:r>
        <w:instrText xml:space="preserve"> PAGEREF _Toc100953679 \h </w:instrText>
      </w:r>
      <w:r>
        <w:fldChar w:fldCharType="separate"/>
      </w:r>
      <w:r>
        <w:t>14</w:t>
      </w:r>
      <w:r>
        <w:fldChar w:fldCharType="end"/>
      </w:r>
    </w:p>
    <w:p w14:paraId="2603E92B" w14:textId="5156265C" w:rsidR="00360F72" w:rsidRDefault="00360F72">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_Toc100953680 \h </w:instrText>
      </w:r>
      <w:r>
        <w:fldChar w:fldCharType="separate"/>
      </w:r>
      <w:r>
        <w:t>14</w:t>
      </w:r>
      <w:r>
        <w:fldChar w:fldCharType="end"/>
      </w:r>
    </w:p>
    <w:p w14:paraId="7F14EB23" w14:textId="44030302" w:rsidR="00360F72" w:rsidRDefault="00360F72">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_Toc100953681 \h </w:instrText>
      </w:r>
      <w:r>
        <w:fldChar w:fldCharType="separate"/>
      </w:r>
      <w:r>
        <w:t>14</w:t>
      </w:r>
      <w:r>
        <w:fldChar w:fldCharType="end"/>
      </w:r>
    </w:p>
    <w:p w14:paraId="608D99B8" w14:textId="1B09A2C5" w:rsidR="00360F72" w:rsidRDefault="00360F72">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_Toc100953682 \h </w:instrText>
      </w:r>
      <w:r>
        <w:fldChar w:fldCharType="separate"/>
      </w:r>
      <w:r>
        <w:t>15</w:t>
      </w:r>
      <w:r>
        <w:fldChar w:fldCharType="end"/>
      </w:r>
    </w:p>
    <w:p w14:paraId="334F195C" w14:textId="475CC4B4" w:rsidR="00360F72" w:rsidRDefault="00360F72">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_Toc100953683 \h </w:instrText>
      </w:r>
      <w:r>
        <w:fldChar w:fldCharType="separate"/>
      </w:r>
      <w:r>
        <w:t>15</w:t>
      </w:r>
      <w:r>
        <w:fldChar w:fldCharType="end"/>
      </w:r>
    </w:p>
    <w:p w14:paraId="7C8CBF60" w14:textId="4A5D07FD" w:rsidR="00360F72" w:rsidRDefault="00360F72">
      <w:pPr>
        <w:pStyle w:val="TOC4"/>
        <w:rPr>
          <w:rFonts w:asciiTheme="minorHAnsi" w:eastAsiaTheme="minorEastAsia" w:hAnsiTheme="minorHAnsi" w:cstheme="minorBidi"/>
          <w:kern w:val="2"/>
          <w:sz w:val="21"/>
          <w:szCs w:val="22"/>
          <w:lang w:val="en-US" w:eastAsia="zh-CN"/>
        </w:rPr>
      </w:pPr>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_Toc100953684 \h </w:instrText>
      </w:r>
      <w:r>
        <w:fldChar w:fldCharType="separate"/>
      </w:r>
      <w:r>
        <w:t>15</w:t>
      </w:r>
      <w:r>
        <w:fldChar w:fldCharType="end"/>
      </w:r>
    </w:p>
    <w:p w14:paraId="3E96C7BA" w14:textId="5641AE8D" w:rsidR="00360F72" w:rsidRDefault="00360F72">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_Toc100953685 \h </w:instrText>
      </w:r>
      <w:r>
        <w:fldChar w:fldCharType="separate"/>
      </w:r>
      <w:r>
        <w:t>15</w:t>
      </w:r>
      <w:r>
        <w:fldChar w:fldCharType="end"/>
      </w:r>
    </w:p>
    <w:p w14:paraId="3978FC2B" w14:textId="03318D84" w:rsidR="00360F72" w:rsidRDefault="00360F72">
      <w:pPr>
        <w:pStyle w:val="TOC4"/>
        <w:rPr>
          <w:rFonts w:asciiTheme="minorHAnsi" w:eastAsiaTheme="minorEastAsia" w:hAnsiTheme="minorHAnsi" w:cstheme="minorBidi"/>
          <w:kern w:val="2"/>
          <w:sz w:val="21"/>
          <w:szCs w:val="22"/>
          <w:lang w:val="en-US" w:eastAsia="zh-CN"/>
        </w:rPr>
      </w:pPr>
      <w:r w:rsidRPr="0044245A">
        <w:rPr>
          <w:lang w:val="en-US"/>
        </w:rPr>
        <w:t>4.3.</w:t>
      </w:r>
      <w:r w:rsidRPr="0044245A">
        <w:rPr>
          <w:lang w:val="en-US" w:eastAsia="zh-CN"/>
        </w:rPr>
        <w:t>1.3</w:t>
      </w:r>
      <w:r>
        <w:rPr>
          <w:rFonts w:asciiTheme="minorHAnsi" w:eastAsiaTheme="minorEastAsia" w:hAnsiTheme="minorHAnsi" w:cstheme="minorBidi"/>
          <w:kern w:val="2"/>
          <w:sz w:val="21"/>
          <w:szCs w:val="22"/>
          <w:lang w:val="en-US" w:eastAsia="zh-CN"/>
        </w:rPr>
        <w:tab/>
      </w:r>
      <w:r w:rsidRPr="0044245A">
        <w:rPr>
          <w:lang w:val="en-US"/>
        </w:rPr>
        <w:t>Network Functions</w:t>
      </w:r>
      <w:r>
        <w:tab/>
      </w:r>
      <w:r>
        <w:fldChar w:fldCharType="begin"/>
      </w:r>
      <w:r>
        <w:instrText xml:space="preserve"> PAGEREF _Toc100953686 \h </w:instrText>
      </w:r>
      <w:r>
        <w:fldChar w:fldCharType="separate"/>
      </w:r>
      <w:r>
        <w:t>16</w:t>
      </w:r>
      <w:r>
        <w:fldChar w:fldCharType="end"/>
      </w:r>
    </w:p>
    <w:p w14:paraId="716ED00A" w14:textId="5BB38696" w:rsidR="00360F72" w:rsidRDefault="00360F72">
      <w:pPr>
        <w:pStyle w:val="TOC5"/>
        <w:rPr>
          <w:rFonts w:asciiTheme="minorHAnsi" w:eastAsiaTheme="minorEastAsia" w:hAnsiTheme="minorHAnsi" w:cstheme="minorBidi"/>
          <w:kern w:val="2"/>
          <w:sz w:val="21"/>
          <w:szCs w:val="22"/>
          <w:lang w:val="en-US" w:eastAsia="zh-CN"/>
        </w:rPr>
      </w:pPr>
      <w:r>
        <w:t>4.3.</w:t>
      </w:r>
      <w:r>
        <w:rPr>
          <w:lang w:eastAsia="zh-CN"/>
        </w:rPr>
        <w:t>1.3.1</w:t>
      </w:r>
      <w:r>
        <w:rPr>
          <w:rFonts w:asciiTheme="minorHAnsi" w:eastAsiaTheme="minorEastAsia" w:hAnsiTheme="minorHAnsi" w:cstheme="minorBidi"/>
          <w:kern w:val="2"/>
          <w:sz w:val="21"/>
          <w:szCs w:val="22"/>
          <w:lang w:val="en-US" w:eastAsia="zh-CN"/>
        </w:rPr>
        <w:tab/>
      </w:r>
      <w:r w:rsidRPr="0044245A">
        <w:rPr>
          <w:lang w:val="en-US"/>
        </w:rPr>
        <w:t>Messaging Framework Adaptor Function</w:t>
      </w:r>
      <w:r>
        <w:t xml:space="preserve"> (MFAF)</w:t>
      </w:r>
      <w:r>
        <w:tab/>
      </w:r>
      <w:r>
        <w:fldChar w:fldCharType="begin"/>
      </w:r>
      <w:r>
        <w:instrText xml:space="preserve"> PAGEREF _Toc100953687 \h </w:instrText>
      </w:r>
      <w:r>
        <w:fldChar w:fldCharType="separate"/>
      </w:r>
      <w:r>
        <w:t>16</w:t>
      </w:r>
      <w:r>
        <w:fldChar w:fldCharType="end"/>
      </w:r>
    </w:p>
    <w:p w14:paraId="43300858" w14:textId="0896CC85" w:rsidR="00360F72" w:rsidRDefault="00360F72">
      <w:pPr>
        <w:pStyle w:val="TOC5"/>
        <w:rPr>
          <w:rFonts w:asciiTheme="minorHAnsi" w:eastAsiaTheme="minorEastAsia" w:hAnsiTheme="minorHAnsi" w:cstheme="minorBidi"/>
          <w:kern w:val="2"/>
          <w:sz w:val="21"/>
          <w:szCs w:val="22"/>
          <w:lang w:val="en-US" w:eastAsia="zh-CN"/>
        </w:rPr>
      </w:pPr>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_Toc100953688 \h </w:instrText>
      </w:r>
      <w:r>
        <w:fldChar w:fldCharType="separate"/>
      </w:r>
      <w:r>
        <w:t>16</w:t>
      </w:r>
      <w:r>
        <w:fldChar w:fldCharType="end"/>
      </w:r>
    </w:p>
    <w:p w14:paraId="24BCE36C" w14:textId="7F9B6CBF" w:rsidR="00360F72" w:rsidRDefault="00360F72">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_Toc100953689 \h </w:instrText>
      </w:r>
      <w:r>
        <w:fldChar w:fldCharType="separate"/>
      </w:r>
      <w:r>
        <w:t>16</w:t>
      </w:r>
      <w:r>
        <w:fldChar w:fldCharType="end"/>
      </w:r>
    </w:p>
    <w:p w14:paraId="7D6D7CB3" w14:textId="679A5AAB" w:rsidR="00360F72" w:rsidRDefault="00360F72">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_Toc100953690 \h </w:instrText>
      </w:r>
      <w:r>
        <w:fldChar w:fldCharType="separate"/>
      </w:r>
      <w:r>
        <w:t>16</w:t>
      </w:r>
      <w:r>
        <w:fldChar w:fldCharType="end"/>
      </w:r>
    </w:p>
    <w:p w14:paraId="6C55D064" w14:textId="279B58E0" w:rsidR="00360F72" w:rsidRDefault="00360F72">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_Toc100953691 \h </w:instrText>
      </w:r>
      <w:r>
        <w:fldChar w:fldCharType="separate"/>
      </w:r>
      <w:r>
        <w:t>17</w:t>
      </w:r>
      <w:r>
        <w:fldChar w:fldCharType="end"/>
      </w:r>
    </w:p>
    <w:p w14:paraId="332885CA" w14:textId="5841B237" w:rsidR="00360F72" w:rsidRDefault="00360F72">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_Toc100953692 \h </w:instrText>
      </w:r>
      <w:r>
        <w:fldChar w:fldCharType="separate"/>
      </w:r>
      <w:r>
        <w:t>17</w:t>
      </w:r>
      <w:r>
        <w:fldChar w:fldCharType="end"/>
      </w:r>
    </w:p>
    <w:p w14:paraId="34A15ACB" w14:textId="0EB5FCBA" w:rsidR="00360F72" w:rsidRDefault="00360F72">
      <w:pPr>
        <w:pStyle w:val="TOC5"/>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_Toc100953693 \h </w:instrText>
      </w:r>
      <w:r>
        <w:fldChar w:fldCharType="separate"/>
      </w:r>
      <w:r>
        <w:t>17</w:t>
      </w:r>
      <w:r>
        <w:fldChar w:fldCharType="end"/>
      </w:r>
    </w:p>
    <w:p w14:paraId="2D24F15E" w14:textId="4ADEEB0D" w:rsidR="00360F72" w:rsidRDefault="00360F72">
      <w:pPr>
        <w:pStyle w:val="TOC4"/>
        <w:rPr>
          <w:rFonts w:asciiTheme="minorHAnsi" w:eastAsiaTheme="minorEastAsia" w:hAnsiTheme="minorHAnsi" w:cstheme="minorBidi"/>
          <w:kern w:val="2"/>
          <w:sz w:val="21"/>
          <w:szCs w:val="22"/>
          <w:lang w:val="en-US" w:eastAsia="zh-CN"/>
        </w:rPr>
      </w:pPr>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_Toc100953694 \h </w:instrText>
      </w:r>
      <w:r>
        <w:fldChar w:fldCharType="separate"/>
      </w:r>
      <w:r>
        <w:t>17</w:t>
      </w:r>
      <w:r>
        <w:fldChar w:fldCharType="end"/>
      </w:r>
    </w:p>
    <w:p w14:paraId="7D4C71E5" w14:textId="359EEDFA" w:rsidR="00360F72" w:rsidRDefault="00360F72">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_Toc100953695 \h </w:instrText>
      </w:r>
      <w:r>
        <w:fldChar w:fldCharType="separate"/>
      </w:r>
      <w:r>
        <w:t>17</w:t>
      </w:r>
      <w:r>
        <w:fldChar w:fldCharType="end"/>
      </w:r>
    </w:p>
    <w:p w14:paraId="78BA5AB8" w14:textId="4BC0EBAB" w:rsidR="00360F72" w:rsidRDefault="00360F72">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_Toc100953696 \h </w:instrText>
      </w:r>
      <w:r>
        <w:fldChar w:fldCharType="separate"/>
      </w:r>
      <w:r>
        <w:t>17</w:t>
      </w:r>
      <w:r>
        <w:fldChar w:fldCharType="end"/>
      </w:r>
    </w:p>
    <w:p w14:paraId="203740DA" w14:textId="3C982B88" w:rsidR="00360F72" w:rsidRDefault="00360F72">
      <w:pPr>
        <w:pStyle w:val="TOC5"/>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_Toc100953697 \h </w:instrText>
      </w:r>
      <w:r>
        <w:fldChar w:fldCharType="separate"/>
      </w:r>
      <w:r>
        <w:t>18</w:t>
      </w:r>
      <w:r>
        <w:fldChar w:fldCharType="end"/>
      </w:r>
    </w:p>
    <w:p w14:paraId="02BFB65A" w14:textId="20476DAF" w:rsidR="00360F72" w:rsidRDefault="00360F7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_Toc100953698 \h </w:instrText>
      </w:r>
      <w:r>
        <w:fldChar w:fldCharType="separate"/>
      </w:r>
      <w:r>
        <w:t>19</w:t>
      </w:r>
      <w:r>
        <w:fldChar w:fldCharType="end"/>
      </w:r>
    </w:p>
    <w:p w14:paraId="0FC3554B" w14:textId="24151CD5" w:rsidR="00360F72" w:rsidRDefault="00360F7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_Toc100953699 \h </w:instrText>
      </w:r>
      <w:r>
        <w:fldChar w:fldCharType="separate"/>
      </w:r>
      <w:r>
        <w:t>19</w:t>
      </w:r>
      <w:r>
        <w:fldChar w:fldCharType="end"/>
      </w:r>
    </w:p>
    <w:p w14:paraId="53ABD35F" w14:textId="48EA6DF9" w:rsidR="00360F72" w:rsidRDefault="00360F7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_Toc100953700 \h </w:instrText>
      </w:r>
      <w:r>
        <w:fldChar w:fldCharType="separate"/>
      </w:r>
      <w:r>
        <w:t>19</w:t>
      </w:r>
      <w:r>
        <w:fldChar w:fldCharType="end"/>
      </w:r>
    </w:p>
    <w:p w14:paraId="01D8CC0A" w14:textId="2897C2FE" w:rsidR="00360F72" w:rsidRDefault="00360F72">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_Toc100953701 \h </w:instrText>
      </w:r>
      <w:r>
        <w:fldChar w:fldCharType="separate"/>
      </w:r>
      <w:r>
        <w:t>19</w:t>
      </w:r>
      <w:r>
        <w:fldChar w:fldCharType="end"/>
      </w:r>
    </w:p>
    <w:p w14:paraId="75185E04" w14:textId="5112B4C6" w:rsidR="00360F72" w:rsidRDefault="00360F72">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_Toc100953702 \h </w:instrText>
      </w:r>
      <w:r>
        <w:fldChar w:fldCharType="separate"/>
      </w:r>
      <w:r>
        <w:t>19</w:t>
      </w:r>
      <w:r>
        <w:fldChar w:fldCharType="end"/>
      </w:r>
    </w:p>
    <w:p w14:paraId="42DBBD1C" w14:textId="631B7936" w:rsidR="00360F72" w:rsidRDefault="00360F72">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_Toc100953703 \h </w:instrText>
      </w:r>
      <w:r>
        <w:fldChar w:fldCharType="separate"/>
      </w:r>
      <w:r>
        <w:t>19</w:t>
      </w:r>
      <w:r>
        <w:fldChar w:fldCharType="end"/>
      </w:r>
    </w:p>
    <w:p w14:paraId="02F2BD1B" w14:textId="6A3CA8FB" w:rsidR="00360F72" w:rsidRDefault="00360F72">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_Toc100953704 \h </w:instrText>
      </w:r>
      <w:r>
        <w:fldChar w:fldCharType="separate"/>
      </w:r>
      <w:r>
        <w:t>19</w:t>
      </w:r>
      <w:r>
        <w:fldChar w:fldCharType="end"/>
      </w:r>
    </w:p>
    <w:p w14:paraId="354D77CC" w14:textId="61A4F7B7" w:rsidR="00360F72" w:rsidRDefault="00360F72">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_Toc100953705 \h </w:instrText>
      </w:r>
      <w:r>
        <w:fldChar w:fldCharType="separate"/>
      </w:r>
      <w:r>
        <w:t>19</w:t>
      </w:r>
      <w:r>
        <w:fldChar w:fldCharType="end"/>
      </w:r>
    </w:p>
    <w:p w14:paraId="77F98F6C" w14:textId="6D5080D5" w:rsidR="00360F72" w:rsidRDefault="00360F72">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_Toc100953706 \h </w:instrText>
      </w:r>
      <w:r>
        <w:fldChar w:fldCharType="separate"/>
      </w:r>
      <w:r>
        <w:t>19</w:t>
      </w:r>
      <w:r>
        <w:fldChar w:fldCharType="end"/>
      </w:r>
    </w:p>
    <w:p w14:paraId="3C000990" w14:textId="4505AB93" w:rsidR="00360F72" w:rsidRDefault="00360F72">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_Toc100953707 \h </w:instrText>
      </w:r>
      <w:r>
        <w:fldChar w:fldCharType="separate"/>
      </w:r>
      <w:r>
        <w:t>20</w:t>
      </w:r>
      <w:r>
        <w:fldChar w:fldCharType="end"/>
      </w:r>
    </w:p>
    <w:p w14:paraId="687B9F5E" w14:textId="1EC34BBD" w:rsidR="00360F72" w:rsidRDefault="00360F72">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_Toc100953708 \h </w:instrText>
      </w:r>
      <w:r>
        <w:fldChar w:fldCharType="separate"/>
      </w:r>
      <w:r>
        <w:t>20</w:t>
      </w:r>
      <w:r>
        <w:fldChar w:fldCharType="end"/>
      </w:r>
    </w:p>
    <w:p w14:paraId="699DD2FB" w14:textId="44930840" w:rsidR="00360F72" w:rsidRDefault="00360F72">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_Toc100953709 \h </w:instrText>
      </w:r>
      <w:r>
        <w:fldChar w:fldCharType="separate"/>
      </w:r>
      <w:r>
        <w:t>20</w:t>
      </w:r>
      <w:r>
        <w:fldChar w:fldCharType="end"/>
      </w:r>
    </w:p>
    <w:p w14:paraId="66B3CE5C" w14:textId="522C6156" w:rsidR="00360F72" w:rsidRDefault="00360F72">
      <w:pPr>
        <w:pStyle w:val="TOC5"/>
        <w:rPr>
          <w:rFonts w:asciiTheme="minorHAnsi" w:eastAsiaTheme="minorEastAsia" w:hAnsiTheme="minorHAnsi" w:cstheme="minorBidi"/>
          <w:kern w:val="2"/>
          <w:sz w:val="21"/>
          <w:szCs w:val="22"/>
          <w:lang w:val="en-US" w:eastAsia="zh-CN"/>
        </w:rPr>
      </w:pPr>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_Toc100953710 \h </w:instrText>
      </w:r>
      <w:r>
        <w:fldChar w:fldCharType="separate"/>
      </w:r>
      <w:r>
        <w:t>20</w:t>
      </w:r>
      <w:r>
        <w:fldChar w:fldCharType="end"/>
      </w:r>
    </w:p>
    <w:p w14:paraId="1B007DD6" w14:textId="38E3935B" w:rsidR="00360F72" w:rsidRDefault="00360F72">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_Toc100953711 \h </w:instrText>
      </w:r>
      <w:r>
        <w:fldChar w:fldCharType="separate"/>
      </w:r>
      <w:r>
        <w:t>20</w:t>
      </w:r>
      <w:r>
        <w:fldChar w:fldCharType="end"/>
      </w:r>
    </w:p>
    <w:p w14:paraId="7CE8291F" w14:textId="09217457" w:rsidR="00360F72" w:rsidRDefault="00360F72">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_Toc100953712 \h </w:instrText>
      </w:r>
      <w:r>
        <w:fldChar w:fldCharType="separate"/>
      </w:r>
      <w:r>
        <w:t>21</w:t>
      </w:r>
      <w:r>
        <w:fldChar w:fldCharType="end"/>
      </w:r>
    </w:p>
    <w:p w14:paraId="717E74CF" w14:textId="5DF67BB2" w:rsidR="00360F72" w:rsidRDefault="00360F72">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_Toc100953713 \h </w:instrText>
      </w:r>
      <w:r>
        <w:fldChar w:fldCharType="separate"/>
      </w:r>
      <w:r>
        <w:t>21</w:t>
      </w:r>
      <w:r>
        <w:fldChar w:fldCharType="end"/>
      </w:r>
    </w:p>
    <w:p w14:paraId="1B540E6E" w14:textId="64C46CC0" w:rsidR="00360F72" w:rsidRDefault="00360F72">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_Toc100953714 \h </w:instrText>
      </w:r>
      <w:r>
        <w:fldChar w:fldCharType="separate"/>
      </w:r>
      <w:r>
        <w:t>21</w:t>
      </w:r>
      <w:r>
        <w:fldChar w:fldCharType="end"/>
      </w:r>
    </w:p>
    <w:p w14:paraId="02BA54BA" w14:textId="2BA33F5D" w:rsidR="00360F72" w:rsidRDefault="00360F72">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_Toc100953715 \h </w:instrText>
      </w:r>
      <w:r>
        <w:fldChar w:fldCharType="separate"/>
      </w:r>
      <w:r>
        <w:t>21</w:t>
      </w:r>
      <w:r>
        <w:fldChar w:fldCharType="end"/>
      </w:r>
    </w:p>
    <w:p w14:paraId="415110FA" w14:textId="01608F0C" w:rsidR="00360F72" w:rsidRDefault="00360F72">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_Toc100953716 \h </w:instrText>
      </w:r>
      <w:r>
        <w:fldChar w:fldCharType="separate"/>
      </w:r>
      <w:r>
        <w:t>21</w:t>
      </w:r>
      <w:r>
        <w:fldChar w:fldCharType="end"/>
      </w:r>
    </w:p>
    <w:p w14:paraId="5E052382" w14:textId="5BBF4648" w:rsidR="00360F72" w:rsidRDefault="00360F72">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_Toc100953717 \h </w:instrText>
      </w:r>
      <w:r>
        <w:fldChar w:fldCharType="separate"/>
      </w:r>
      <w:r>
        <w:t>21</w:t>
      </w:r>
      <w:r>
        <w:fldChar w:fldCharType="end"/>
      </w:r>
    </w:p>
    <w:p w14:paraId="06301729" w14:textId="7BD6563D" w:rsidR="00360F72" w:rsidRDefault="00360F72">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_Toc100953718 \h </w:instrText>
      </w:r>
      <w:r>
        <w:fldChar w:fldCharType="separate"/>
      </w:r>
      <w:r>
        <w:t>22</w:t>
      </w:r>
      <w:r>
        <w:fldChar w:fldCharType="end"/>
      </w:r>
    </w:p>
    <w:p w14:paraId="7DF526B4" w14:textId="6CBBA933" w:rsidR="00360F72" w:rsidRDefault="00360F72">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_Toc100953719 \h </w:instrText>
      </w:r>
      <w:r>
        <w:fldChar w:fldCharType="separate"/>
      </w:r>
      <w:r>
        <w:t>22</w:t>
      </w:r>
      <w:r>
        <w:fldChar w:fldCharType="end"/>
      </w:r>
    </w:p>
    <w:p w14:paraId="40DACB0A" w14:textId="589EFCCA" w:rsidR="00360F72" w:rsidRDefault="00360F72">
      <w:pPr>
        <w:pStyle w:val="TOC6"/>
        <w:rPr>
          <w:rFonts w:asciiTheme="minorHAnsi" w:eastAsiaTheme="minorEastAsia" w:hAnsiTheme="minorHAnsi" w:cstheme="minorBidi"/>
          <w:kern w:val="2"/>
          <w:sz w:val="21"/>
          <w:szCs w:val="22"/>
          <w:lang w:val="en-US" w:eastAsia="zh-CN"/>
        </w:rPr>
      </w:pPr>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_Toc100953720 \h </w:instrText>
      </w:r>
      <w:r>
        <w:fldChar w:fldCharType="separate"/>
      </w:r>
      <w:r>
        <w:t>23</w:t>
      </w:r>
      <w:r>
        <w:fldChar w:fldCharType="end"/>
      </w:r>
    </w:p>
    <w:p w14:paraId="24AC1E05" w14:textId="6EF4226D" w:rsidR="00360F72" w:rsidRDefault="00360F72">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_Toc100953721 \h </w:instrText>
      </w:r>
      <w:r>
        <w:fldChar w:fldCharType="separate"/>
      </w:r>
      <w:r>
        <w:t>24</w:t>
      </w:r>
      <w:r>
        <w:fldChar w:fldCharType="end"/>
      </w:r>
    </w:p>
    <w:p w14:paraId="7A08620E" w14:textId="2AD519CE" w:rsidR="00360F72" w:rsidRDefault="00360F72">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_Toc100953722 \h </w:instrText>
      </w:r>
      <w:r>
        <w:fldChar w:fldCharType="separate"/>
      </w:r>
      <w:r>
        <w:t>24</w:t>
      </w:r>
      <w:r>
        <w:fldChar w:fldCharType="end"/>
      </w:r>
    </w:p>
    <w:p w14:paraId="2EA6B4CA" w14:textId="2AD10ADD" w:rsidR="00360F72" w:rsidRDefault="00360F72">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_Toc100953723 \h </w:instrText>
      </w:r>
      <w:r>
        <w:fldChar w:fldCharType="separate"/>
      </w:r>
      <w:r>
        <w:t>24</w:t>
      </w:r>
      <w:r>
        <w:fldChar w:fldCharType="end"/>
      </w:r>
    </w:p>
    <w:p w14:paraId="4C726D0B" w14:textId="23FC7BB9" w:rsidR="00360F72" w:rsidRDefault="00360F72">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_Toc100953724 \h </w:instrText>
      </w:r>
      <w:r>
        <w:fldChar w:fldCharType="separate"/>
      </w:r>
      <w:r>
        <w:t>24</w:t>
      </w:r>
      <w:r>
        <w:fldChar w:fldCharType="end"/>
      </w:r>
    </w:p>
    <w:p w14:paraId="5CCE19A8" w14:textId="359BF9E9" w:rsidR="00360F72" w:rsidRDefault="00360F72">
      <w:pPr>
        <w:pStyle w:val="TOC4"/>
        <w:rPr>
          <w:rFonts w:asciiTheme="minorHAnsi" w:eastAsiaTheme="minorEastAsia" w:hAnsiTheme="minorHAnsi" w:cstheme="minorBidi"/>
          <w:kern w:val="2"/>
          <w:sz w:val="21"/>
          <w:szCs w:val="22"/>
          <w:lang w:val="en-US" w:eastAsia="zh-CN"/>
        </w:rPr>
      </w:pPr>
      <w:r w:rsidRPr="0044245A">
        <w:rPr>
          <w:lang w:val="en-US"/>
        </w:rPr>
        <w:t>5.1.6.2</w:t>
      </w:r>
      <w:r>
        <w:rPr>
          <w:rFonts w:asciiTheme="minorHAnsi" w:eastAsiaTheme="minorEastAsia" w:hAnsiTheme="minorHAnsi" w:cstheme="minorBidi"/>
          <w:kern w:val="2"/>
          <w:sz w:val="21"/>
          <w:szCs w:val="22"/>
          <w:lang w:val="en-US" w:eastAsia="zh-CN"/>
        </w:rPr>
        <w:tab/>
      </w:r>
      <w:r w:rsidRPr="0044245A">
        <w:rPr>
          <w:lang w:val="en-US"/>
        </w:rPr>
        <w:t>Structured data types</w:t>
      </w:r>
      <w:r>
        <w:tab/>
      </w:r>
      <w:r>
        <w:fldChar w:fldCharType="begin"/>
      </w:r>
      <w:r>
        <w:instrText xml:space="preserve"> PAGEREF _Toc100953725 \h </w:instrText>
      </w:r>
      <w:r>
        <w:fldChar w:fldCharType="separate"/>
      </w:r>
      <w:r>
        <w:t>24</w:t>
      </w:r>
      <w:r>
        <w:fldChar w:fldCharType="end"/>
      </w:r>
    </w:p>
    <w:p w14:paraId="69BB39FD" w14:textId="113F024D" w:rsidR="00360F72" w:rsidRDefault="00360F72">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_Toc100953726 \h </w:instrText>
      </w:r>
      <w:r>
        <w:fldChar w:fldCharType="separate"/>
      </w:r>
      <w:r>
        <w:t>24</w:t>
      </w:r>
      <w:r>
        <w:fldChar w:fldCharType="end"/>
      </w:r>
    </w:p>
    <w:p w14:paraId="4EAC97B2" w14:textId="1948A385" w:rsidR="00360F72" w:rsidRDefault="00360F72">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_Toc100953727 \h </w:instrText>
      </w:r>
      <w:r>
        <w:fldChar w:fldCharType="separate"/>
      </w:r>
      <w:r>
        <w:t>24</w:t>
      </w:r>
      <w:r>
        <w:fldChar w:fldCharType="end"/>
      </w:r>
    </w:p>
    <w:p w14:paraId="4E445A02" w14:textId="20F63DF2" w:rsidR="00360F72" w:rsidRDefault="00360F72">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_Toc100953728 \h </w:instrText>
      </w:r>
      <w:r>
        <w:fldChar w:fldCharType="separate"/>
      </w:r>
      <w:r>
        <w:t>25</w:t>
      </w:r>
      <w:r>
        <w:fldChar w:fldCharType="end"/>
      </w:r>
    </w:p>
    <w:p w14:paraId="2F3DF078" w14:textId="78EB27B7" w:rsidR="00360F72" w:rsidRDefault="00360F72">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 xml:space="preserve">Type: </w:t>
      </w:r>
      <w:r w:rsidRPr="0044245A">
        <w:rPr>
          <w:lang w:val="en-US" w:eastAsia="zh-CN"/>
        </w:rPr>
        <w:t>MfafNotiInfo</w:t>
      </w:r>
      <w:r>
        <w:tab/>
      </w:r>
      <w:r>
        <w:fldChar w:fldCharType="begin"/>
      </w:r>
      <w:r>
        <w:instrText xml:space="preserve"> PAGEREF _Toc100953729 \h </w:instrText>
      </w:r>
      <w:r>
        <w:fldChar w:fldCharType="separate"/>
      </w:r>
      <w:r>
        <w:t>25</w:t>
      </w:r>
      <w:r>
        <w:fldChar w:fldCharType="end"/>
      </w:r>
    </w:p>
    <w:p w14:paraId="763EFB17" w14:textId="40659EA1" w:rsidR="00360F72" w:rsidRDefault="00360F72">
      <w:pPr>
        <w:pStyle w:val="TOC4"/>
        <w:rPr>
          <w:rFonts w:asciiTheme="minorHAnsi" w:eastAsiaTheme="minorEastAsia" w:hAnsiTheme="minorHAnsi" w:cstheme="minorBidi"/>
          <w:kern w:val="2"/>
          <w:sz w:val="21"/>
          <w:szCs w:val="22"/>
          <w:lang w:val="en-US" w:eastAsia="zh-CN"/>
        </w:rPr>
      </w:pPr>
      <w:r w:rsidRPr="0044245A">
        <w:rPr>
          <w:lang w:val="en-US"/>
        </w:rPr>
        <w:t>5.1.6.3</w:t>
      </w:r>
      <w:r>
        <w:rPr>
          <w:rFonts w:asciiTheme="minorHAnsi" w:eastAsiaTheme="minorEastAsia" w:hAnsiTheme="minorHAnsi" w:cstheme="minorBidi"/>
          <w:kern w:val="2"/>
          <w:sz w:val="21"/>
          <w:szCs w:val="22"/>
          <w:lang w:val="en-US" w:eastAsia="zh-CN"/>
        </w:rPr>
        <w:tab/>
      </w:r>
      <w:r w:rsidRPr="0044245A">
        <w:rPr>
          <w:lang w:val="en-US"/>
        </w:rPr>
        <w:t>Simple data types and enumerations</w:t>
      </w:r>
      <w:r>
        <w:tab/>
      </w:r>
      <w:r>
        <w:fldChar w:fldCharType="begin"/>
      </w:r>
      <w:r>
        <w:instrText xml:space="preserve"> PAGEREF _Toc100953730 \h </w:instrText>
      </w:r>
      <w:r>
        <w:fldChar w:fldCharType="separate"/>
      </w:r>
      <w:r>
        <w:t>25</w:t>
      </w:r>
      <w:r>
        <w:fldChar w:fldCharType="end"/>
      </w:r>
    </w:p>
    <w:p w14:paraId="693396D7" w14:textId="72554DA5" w:rsidR="00360F72" w:rsidRDefault="00360F72">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_Toc100953731 \h </w:instrText>
      </w:r>
      <w:r>
        <w:fldChar w:fldCharType="separate"/>
      </w:r>
      <w:r>
        <w:t>25</w:t>
      </w:r>
      <w:r>
        <w:fldChar w:fldCharType="end"/>
      </w:r>
    </w:p>
    <w:p w14:paraId="7B2EAF1D" w14:textId="5D275EE1" w:rsidR="00360F72" w:rsidRDefault="00360F72">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_Toc100953732 \h </w:instrText>
      </w:r>
      <w:r>
        <w:fldChar w:fldCharType="separate"/>
      </w:r>
      <w:r>
        <w:t>25</w:t>
      </w:r>
      <w:r>
        <w:fldChar w:fldCharType="end"/>
      </w:r>
    </w:p>
    <w:p w14:paraId="4900D2C9" w14:textId="64664C83" w:rsidR="00360F72" w:rsidRDefault="00360F72">
      <w:pPr>
        <w:pStyle w:val="TOC4"/>
        <w:rPr>
          <w:rFonts w:asciiTheme="minorHAnsi" w:eastAsiaTheme="minorEastAsia" w:hAnsiTheme="minorHAnsi" w:cstheme="minorBidi"/>
          <w:kern w:val="2"/>
          <w:sz w:val="21"/>
          <w:szCs w:val="22"/>
          <w:lang w:val="en-US" w:eastAsia="zh-CN"/>
        </w:rPr>
      </w:pPr>
      <w:r w:rsidRPr="0044245A">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_Toc100953733 \h </w:instrText>
      </w:r>
      <w:r>
        <w:fldChar w:fldCharType="separate"/>
      </w:r>
      <w:r>
        <w:t>26</w:t>
      </w:r>
      <w:r>
        <w:fldChar w:fldCharType="end"/>
      </w:r>
    </w:p>
    <w:p w14:paraId="3FA34E8C" w14:textId="0A988D66" w:rsidR="00360F72" w:rsidRDefault="00360F72">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_Toc100953734 \h </w:instrText>
      </w:r>
      <w:r>
        <w:fldChar w:fldCharType="separate"/>
      </w:r>
      <w:r>
        <w:t>26</w:t>
      </w:r>
      <w:r>
        <w:fldChar w:fldCharType="end"/>
      </w:r>
    </w:p>
    <w:p w14:paraId="77092F6A" w14:textId="5E32814F" w:rsidR="00360F72" w:rsidRDefault="00360F72">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_Toc100953735 \h </w:instrText>
      </w:r>
      <w:r>
        <w:fldChar w:fldCharType="separate"/>
      </w:r>
      <w:r>
        <w:t>26</w:t>
      </w:r>
      <w:r>
        <w:fldChar w:fldCharType="end"/>
      </w:r>
    </w:p>
    <w:p w14:paraId="366CFE8D" w14:textId="3A38D279" w:rsidR="00360F72" w:rsidRDefault="00360F72">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_Toc100953736 \h </w:instrText>
      </w:r>
      <w:r>
        <w:fldChar w:fldCharType="separate"/>
      </w:r>
      <w:r>
        <w:t>26</w:t>
      </w:r>
      <w:r>
        <w:fldChar w:fldCharType="end"/>
      </w:r>
    </w:p>
    <w:p w14:paraId="0E6E499B" w14:textId="5806CC2B" w:rsidR="00360F72" w:rsidRDefault="00360F72">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_Toc100953737 \h </w:instrText>
      </w:r>
      <w:r>
        <w:fldChar w:fldCharType="separate"/>
      </w:r>
      <w:r>
        <w:t>26</w:t>
      </w:r>
      <w:r>
        <w:fldChar w:fldCharType="end"/>
      </w:r>
    </w:p>
    <w:p w14:paraId="380A85BE" w14:textId="486AC01A" w:rsidR="00360F72" w:rsidRDefault="00360F72">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_Toc100953738 \h </w:instrText>
      </w:r>
      <w:r>
        <w:fldChar w:fldCharType="separate"/>
      </w:r>
      <w:r>
        <w:t>26</w:t>
      </w:r>
      <w:r>
        <w:fldChar w:fldCharType="end"/>
      </w:r>
    </w:p>
    <w:p w14:paraId="06B999FA" w14:textId="3B03850B" w:rsidR="00360F72" w:rsidRDefault="00360F72">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_Toc100953739 \h </w:instrText>
      </w:r>
      <w:r>
        <w:fldChar w:fldCharType="separate"/>
      </w:r>
      <w:r>
        <w:t>26</w:t>
      </w:r>
      <w:r>
        <w:fldChar w:fldCharType="end"/>
      </w:r>
    </w:p>
    <w:p w14:paraId="1954B808" w14:textId="5F418411" w:rsidR="00360F72" w:rsidRDefault="00360F72">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_Toc100953740 \h </w:instrText>
      </w:r>
      <w:r>
        <w:fldChar w:fldCharType="separate"/>
      </w:r>
      <w:r>
        <w:t>26</w:t>
      </w:r>
      <w:r>
        <w:fldChar w:fldCharType="end"/>
      </w:r>
    </w:p>
    <w:p w14:paraId="6224C4D3" w14:textId="4DEFDEFC" w:rsidR="00360F72" w:rsidRDefault="00360F72">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_Toc100953741 \h </w:instrText>
      </w:r>
      <w:r>
        <w:fldChar w:fldCharType="separate"/>
      </w:r>
      <w:r>
        <w:t>27</w:t>
      </w:r>
      <w:r>
        <w:fldChar w:fldCharType="end"/>
      </w:r>
    </w:p>
    <w:p w14:paraId="379FBC27" w14:textId="2C2E4348" w:rsidR="00360F72" w:rsidRDefault="00360F72">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_Toc100953742 \h </w:instrText>
      </w:r>
      <w:r>
        <w:fldChar w:fldCharType="separate"/>
      </w:r>
      <w:r>
        <w:t>27</w:t>
      </w:r>
      <w:r>
        <w:fldChar w:fldCharType="end"/>
      </w:r>
    </w:p>
    <w:p w14:paraId="0601F46C" w14:textId="1CA68E64" w:rsidR="00360F72" w:rsidRDefault="00360F72">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_Toc100953743 \h </w:instrText>
      </w:r>
      <w:r>
        <w:fldChar w:fldCharType="separate"/>
      </w:r>
      <w:r>
        <w:t>27</w:t>
      </w:r>
      <w:r>
        <w:fldChar w:fldCharType="end"/>
      </w:r>
    </w:p>
    <w:p w14:paraId="140A74F5" w14:textId="5655D224" w:rsidR="00360F72" w:rsidRDefault="00360F72">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_Toc100953744 \h </w:instrText>
      </w:r>
      <w:r>
        <w:fldChar w:fldCharType="separate"/>
      </w:r>
      <w:r>
        <w:t>27</w:t>
      </w:r>
      <w:r>
        <w:fldChar w:fldCharType="end"/>
      </w:r>
    </w:p>
    <w:p w14:paraId="70358470" w14:textId="3E6095B3" w:rsidR="00360F72" w:rsidRDefault="00360F72">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_Toc100953745 \h </w:instrText>
      </w:r>
      <w:r>
        <w:fldChar w:fldCharType="separate"/>
      </w:r>
      <w:r>
        <w:t>27</w:t>
      </w:r>
      <w:r>
        <w:fldChar w:fldCharType="end"/>
      </w:r>
    </w:p>
    <w:p w14:paraId="5026A7AF" w14:textId="0EAB9194" w:rsidR="00360F72" w:rsidRDefault="00360F72">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_Toc100953746 \h </w:instrText>
      </w:r>
      <w:r>
        <w:fldChar w:fldCharType="separate"/>
      </w:r>
      <w:r>
        <w:t>27</w:t>
      </w:r>
      <w:r>
        <w:fldChar w:fldCharType="end"/>
      </w:r>
    </w:p>
    <w:p w14:paraId="75FBCD19" w14:textId="74F0A58C" w:rsidR="00360F72" w:rsidRDefault="00360F72">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_Toc100953747 \h </w:instrText>
      </w:r>
      <w:r>
        <w:fldChar w:fldCharType="separate"/>
      </w:r>
      <w:r>
        <w:t>27</w:t>
      </w:r>
      <w:r>
        <w:fldChar w:fldCharType="end"/>
      </w:r>
    </w:p>
    <w:p w14:paraId="57F820D5" w14:textId="0E03542E" w:rsidR="00360F72" w:rsidRDefault="00360F72">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_Toc100953748 \h </w:instrText>
      </w:r>
      <w:r>
        <w:fldChar w:fldCharType="separate"/>
      </w:r>
      <w:r>
        <w:t>27</w:t>
      </w:r>
      <w:r>
        <w:fldChar w:fldCharType="end"/>
      </w:r>
    </w:p>
    <w:p w14:paraId="651062D1" w14:textId="5FEE8BE9" w:rsidR="00360F72" w:rsidRDefault="00360F72">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_Toc100953749 \h </w:instrText>
      </w:r>
      <w:r>
        <w:fldChar w:fldCharType="separate"/>
      </w:r>
      <w:r>
        <w:t>28</w:t>
      </w:r>
      <w:r>
        <w:fldChar w:fldCharType="end"/>
      </w:r>
    </w:p>
    <w:p w14:paraId="40ABEB28" w14:textId="7D43BCCB" w:rsidR="00360F72" w:rsidRDefault="00360F72">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_Toc100953750 \h </w:instrText>
      </w:r>
      <w:r>
        <w:fldChar w:fldCharType="separate"/>
      </w:r>
      <w:r>
        <w:t>28</w:t>
      </w:r>
      <w:r>
        <w:fldChar w:fldCharType="end"/>
      </w:r>
    </w:p>
    <w:p w14:paraId="1E692158" w14:textId="2CFC8A6E" w:rsidR="00360F72" w:rsidRDefault="00360F72">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_Toc100953751 \h </w:instrText>
      </w:r>
      <w:r>
        <w:fldChar w:fldCharType="separate"/>
      </w:r>
      <w:r>
        <w:t>28</w:t>
      </w:r>
      <w:r>
        <w:fldChar w:fldCharType="end"/>
      </w:r>
    </w:p>
    <w:p w14:paraId="4230EF35" w14:textId="3C6F6C9A" w:rsidR="00360F72" w:rsidRDefault="00360F72">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_Toc100953752 \h </w:instrText>
      </w:r>
      <w:r>
        <w:fldChar w:fldCharType="separate"/>
      </w:r>
      <w:r>
        <w:t>28</w:t>
      </w:r>
      <w:r>
        <w:fldChar w:fldCharType="end"/>
      </w:r>
    </w:p>
    <w:p w14:paraId="6A558D9B" w14:textId="389F4D8B" w:rsidR="00360F72" w:rsidRDefault="00360F72">
      <w:pPr>
        <w:pStyle w:val="TOC5"/>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_Toc100953753 \h </w:instrText>
      </w:r>
      <w:r>
        <w:fldChar w:fldCharType="separate"/>
      </w:r>
      <w:r>
        <w:t>28</w:t>
      </w:r>
      <w:r>
        <w:fldChar w:fldCharType="end"/>
      </w:r>
    </w:p>
    <w:p w14:paraId="6F266CD7" w14:textId="7701A0A3" w:rsidR="00360F72" w:rsidRDefault="00360F72">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_Toc100953754 \h </w:instrText>
      </w:r>
      <w:r>
        <w:fldChar w:fldCharType="separate"/>
      </w:r>
      <w:r>
        <w:t>28</w:t>
      </w:r>
      <w:r>
        <w:fldChar w:fldCharType="end"/>
      </w:r>
    </w:p>
    <w:p w14:paraId="302A65C6" w14:textId="2B1F51DA" w:rsidR="00360F72" w:rsidRDefault="00360F72">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_Toc100953755 \h </w:instrText>
      </w:r>
      <w:r>
        <w:fldChar w:fldCharType="separate"/>
      </w:r>
      <w:r>
        <w:t>28</w:t>
      </w:r>
      <w:r>
        <w:fldChar w:fldCharType="end"/>
      </w:r>
    </w:p>
    <w:p w14:paraId="658F2589" w14:textId="48E1AF84" w:rsidR="00360F72" w:rsidRDefault="00360F72">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_Toc100953756 \h </w:instrText>
      </w:r>
      <w:r>
        <w:fldChar w:fldCharType="separate"/>
      </w:r>
      <w:r>
        <w:t>29</w:t>
      </w:r>
      <w:r>
        <w:fldChar w:fldCharType="end"/>
      </w:r>
    </w:p>
    <w:p w14:paraId="3F9FD2FC" w14:textId="64EC5011" w:rsidR="00360F72" w:rsidRDefault="00360F72">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_Toc100953757 \h </w:instrText>
      </w:r>
      <w:r>
        <w:fldChar w:fldCharType="separate"/>
      </w:r>
      <w:r>
        <w:t>29</w:t>
      </w:r>
      <w:r>
        <w:fldChar w:fldCharType="end"/>
      </w:r>
    </w:p>
    <w:p w14:paraId="716DDBB2" w14:textId="5E3EB0F5" w:rsidR="00360F72" w:rsidRDefault="00360F72">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_Toc100953758 \h </w:instrText>
      </w:r>
      <w:r>
        <w:fldChar w:fldCharType="separate"/>
      </w:r>
      <w:r>
        <w:t>29</w:t>
      </w:r>
      <w:r>
        <w:fldChar w:fldCharType="end"/>
      </w:r>
    </w:p>
    <w:p w14:paraId="1E9226D0" w14:textId="1EA4EC1D" w:rsidR="00360F72" w:rsidRDefault="00360F72">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_Toc100953759 \h </w:instrText>
      </w:r>
      <w:r>
        <w:fldChar w:fldCharType="separate"/>
      </w:r>
      <w:r>
        <w:t>29</w:t>
      </w:r>
      <w:r>
        <w:fldChar w:fldCharType="end"/>
      </w:r>
    </w:p>
    <w:p w14:paraId="67E7C9CF" w14:textId="203D392F" w:rsidR="00360F72" w:rsidRDefault="00360F72">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_Toc100953760 \h </w:instrText>
      </w:r>
      <w:r>
        <w:fldChar w:fldCharType="separate"/>
      </w:r>
      <w:r>
        <w:t>29</w:t>
      </w:r>
      <w:r>
        <w:fldChar w:fldCharType="end"/>
      </w:r>
    </w:p>
    <w:p w14:paraId="4235F8A5" w14:textId="7C6F013B" w:rsidR="00360F72" w:rsidRDefault="00360F72">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_Toc100953761 \h </w:instrText>
      </w:r>
      <w:r>
        <w:fldChar w:fldCharType="separate"/>
      </w:r>
      <w:r>
        <w:t>29</w:t>
      </w:r>
      <w:r>
        <w:fldChar w:fldCharType="end"/>
      </w:r>
    </w:p>
    <w:p w14:paraId="2B90A1BE" w14:textId="78A99EAA" w:rsidR="00360F72" w:rsidRDefault="00360F72">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_Toc100953762 \h </w:instrText>
      </w:r>
      <w:r>
        <w:fldChar w:fldCharType="separate"/>
      </w:r>
      <w:r>
        <w:t>30</w:t>
      </w:r>
      <w:r>
        <w:fldChar w:fldCharType="end"/>
      </w:r>
    </w:p>
    <w:p w14:paraId="6699BAA8" w14:textId="7055E08C" w:rsidR="00360F72" w:rsidRDefault="00360F72">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_Toc100953763 \h </w:instrText>
      </w:r>
      <w:r>
        <w:fldChar w:fldCharType="separate"/>
      </w:r>
      <w:r>
        <w:t>30</w:t>
      </w:r>
      <w:r>
        <w:fldChar w:fldCharType="end"/>
      </w:r>
    </w:p>
    <w:p w14:paraId="329AA78F" w14:textId="397ED390" w:rsidR="00360F72" w:rsidRDefault="00360F72">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rsidRPr="0044245A">
        <w:rPr>
          <w:rFonts w:eastAsia="Times New Roman"/>
        </w:rPr>
        <w:t>Fetch Notification</w:t>
      </w:r>
      <w:r>
        <w:tab/>
      </w:r>
      <w:r>
        <w:fldChar w:fldCharType="begin"/>
      </w:r>
      <w:r>
        <w:instrText xml:space="preserve"> PAGEREF _Toc100953764 \h </w:instrText>
      </w:r>
      <w:r>
        <w:fldChar w:fldCharType="separate"/>
      </w:r>
      <w:r>
        <w:t>30</w:t>
      </w:r>
      <w:r>
        <w:fldChar w:fldCharType="end"/>
      </w:r>
    </w:p>
    <w:p w14:paraId="721ADB55" w14:textId="6A09C2B3" w:rsidR="00360F72" w:rsidRDefault="00360F72">
      <w:pPr>
        <w:pStyle w:val="TOC5"/>
        <w:rPr>
          <w:rFonts w:asciiTheme="minorHAnsi" w:eastAsiaTheme="minorEastAsia" w:hAnsiTheme="minorHAnsi" w:cstheme="minorBidi"/>
          <w:kern w:val="2"/>
          <w:sz w:val="21"/>
          <w:szCs w:val="22"/>
          <w:lang w:val="en-US" w:eastAsia="zh-CN"/>
        </w:rPr>
      </w:pPr>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_Toc100953765 \h </w:instrText>
      </w:r>
      <w:r>
        <w:fldChar w:fldCharType="separate"/>
      </w:r>
      <w:r>
        <w:t>30</w:t>
      </w:r>
      <w:r>
        <w:fldChar w:fldCharType="end"/>
      </w:r>
    </w:p>
    <w:p w14:paraId="0B5D498A" w14:textId="41D5063D" w:rsidR="00360F72" w:rsidRDefault="00360F72">
      <w:pPr>
        <w:pStyle w:val="TOC5"/>
        <w:rPr>
          <w:rFonts w:asciiTheme="minorHAnsi" w:eastAsiaTheme="minorEastAsia" w:hAnsiTheme="minorHAnsi" w:cstheme="minorBidi"/>
          <w:kern w:val="2"/>
          <w:sz w:val="21"/>
          <w:szCs w:val="22"/>
          <w:lang w:val="en-US" w:eastAsia="zh-CN"/>
        </w:rPr>
      </w:pPr>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_Toc100953766 \h </w:instrText>
      </w:r>
      <w:r>
        <w:fldChar w:fldCharType="separate"/>
      </w:r>
      <w:r>
        <w:t>30</w:t>
      </w:r>
      <w:r>
        <w:fldChar w:fldCharType="end"/>
      </w:r>
    </w:p>
    <w:p w14:paraId="14DAD7C7" w14:textId="1C8DEF0E" w:rsidR="00360F72" w:rsidRDefault="00360F72">
      <w:pPr>
        <w:pStyle w:val="TOC5"/>
        <w:rPr>
          <w:rFonts w:asciiTheme="minorHAnsi" w:eastAsiaTheme="minorEastAsia" w:hAnsiTheme="minorHAnsi" w:cstheme="minorBidi"/>
          <w:kern w:val="2"/>
          <w:sz w:val="21"/>
          <w:szCs w:val="22"/>
          <w:lang w:val="en-US" w:eastAsia="zh-CN"/>
        </w:rPr>
      </w:pPr>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_Toc100953767 \h </w:instrText>
      </w:r>
      <w:r>
        <w:fldChar w:fldCharType="separate"/>
      </w:r>
      <w:r>
        <w:t>31</w:t>
      </w:r>
      <w:r>
        <w:fldChar w:fldCharType="end"/>
      </w:r>
    </w:p>
    <w:p w14:paraId="2A9499F4" w14:textId="4DAD8ED4" w:rsidR="00360F72" w:rsidRDefault="00360F72">
      <w:pPr>
        <w:pStyle w:val="TOC6"/>
        <w:rPr>
          <w:rFonts w:asciiTheme="minorHAnsi" w:eastAsiaTheme="minorEastAsia" w:hAnsiTheme="minorHAnsi" w:cstheme="minorBidi"/>
          <w:kern w:val="2"/>
          <w:sz w:val="21"/>
          <w:szCs w:val="22"/>
          <w:lang w:val="en-US" w:eastAsia="zh-CN"/>
        </w:rPr>
      </w:pPr>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_Toc100953768 \h </w:instrText>
      </w:r>
      <w:r>
        <w:fldChar w:fldCharType="separate"/>
      </w:r>
      <w:r>
        <w:t>31</w:t>
      </w:r>
      <w:r>
        <w:fldChar w:fldCharType="end"/>
      </w:r>
    </w:p>
    <w:p w14:paraId="21E2E302" w14:textId="719BB039" w:rsidR="00360F72" w:rsidRDefault="00360F72">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_Toc100953769 \h </w:instrText>
      </w:r>
      <w:r>
        <w:fldChar w:fldCharType="separate"/>
      </w:r>
      <w:r>
        <w:t>32</w:t>
      </w:r>
      <w:r>
        <w:fldChar w:fldCharType="end"/>
      </w:r>
    </w:p>
    <w:p w14:paraId="182B9481" w14:textId="519B439A" w:rsidR="00360F72" w:rsidRDefault="00360F72">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_Toc100953770 \h </w:instrText>
      </w:r>
      <w:r>
        <w:fldChar w:fldCharType="separate"/>
      </w:r>
      <w:r>
        <w:t>32</w:t>
      </w:r>
      <w:r>
        <w:fldChar w:fldCharType="end"/>
      </w:r>
    </w:p>
    <w:p w14:paraId="5AECC4FF" w14:textId="4874236C" w:rsidR="00360F72" w:rsidRDefault="00360F72">
      <w:pPr>
        <w:pStyle w:val="TOC4"/>
        <w:rPr>
          <w:rFonts w:asciiTheme="minorHAnsi" w:eastAsiaTheme="minorEastAsia" w:hAnsiTheme="minorHAnsi" w:cstheme="minorBidi"/>
          <w:kern w:val="2"/>
          <w:sz w:val="21"/>
          <w:szCs w:val="22"/>
          <w:lang w:val="en-US" w:eastAsia="zh-CN"/>
        </w:rPr>
      </w:pPr>
      <w:r w:rsidRPr="0044245A">
        <w:rPr>
          <w:lang w:val="en-US"/>
        </w:rPr>
        <w:t>5.2.6.2</w:t>
      </w:r>
      <w:r>
        <w:rPr>
          <w:rFonts w:asciiTheme="minorHAnsi" w:eastAsiaTheme="minorEastAsia" w:hAnsiTheme="minorHAnsi" w:cstheme="minorBidi"/>
          <w:kern w:val="2"/>
          <w:sz w:val="21"/>
          <w:szCs w:val="22"/>
          <w:lang w:val="en-US" w:eastAsia="zh-CN"/>
        </w:rPr>
        <w:tab/>
      </w:r>
      <w:r w:rsidRPr="0044245A">
        <w:rPr>
          <w:lang w:val="en-US"/>
        </w:rPr>
        <w:t>Structured data types</w:t>
      </w:r>
      <w:r>
        <w:tab/>
      </w:r>
      <w:r>
        <w:fldChar w:fldCharType="begin"/>
      </w:r>
      <w:r>
        <w:instrText xml:space="preserve"> PAGEREF _Toc100953771 \h </w:instrText>
      </w:r>
      <w:r>
        <w:fldChar w:fldCharType="separate"/>
      </w:r>
      <w:r>
        <w:t>32</w:t>
      </w:r>
      <w:r>
        <w:fldChar w:fldCharType="end"/>
      </w:r>
    </w:p>
    <w:p w14:paraId="484E43F3" w14:textId="49E8FC6A" w:rsidR="00360F72" w:rsidRDefault="00360F72">
      <w:pPr>
        <w:pStyle w:val="TOC5"/>
        <w:rPr>
          <w:rFonts w:asciiTheme="minorHAnsi" w:eastAsiaTheme="minorEastAsia" w:hAnsiTheme="minorHAnsi" w:cstheme="minorBidi"/>
          <w:kern w:val="2"/>
          <w:sz w:val="21"/>
          <w:szCs w:val="22"/>
          <w:lang w:val="en-US" w:eastAsia="zh-CN"/>
        </w:rPr>
      </w:pPr>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_Toc100953772 \h </w:instrText>
      </w:r>
      <w:r>
        <w:fldChar w:fldCharType="separate"/>
      </w:r>
      <w:r>
        <w:t>32</w:t>
      </w:r>
      <w:r>
        <w:fldChar w:fldCharType="end"/>
      </w:r>
    </w:p>
    <w:p w14:paraId="7D91AEE5" w14:textId="0529870B" w:rsidR="00360F72" w:rsidRDefault="00360F72">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NmfafDataRetrievalNotification</w:t>
      </w:r>
      <w:r>
        <w:tab/>
      </w:r>
      <w:r>
        <w:fldChar w:fldCharType="begin"/>
      </w:r>
      <w:r>
        <w:instrText xml:space="preserve"> PAGEREF _Toc100953773 \h </w:instrText>
      </w:r>
      <w:r>
        <w:fldChar w:fldCharType="separate"/>
      </w:r>
      <w:r>
        <w:t>33</w:t>
      </w:r>
      <w:r>
        <w:fldChar w:fldCharType="end"/>
      </w:r>
    </w:p>
    <w:p w14:paraId="58EF7D6D" w14:textId="1C3F51A0" w:rsidR="00360F72" w:rsidRDefault="00360F72">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_Toc100953774 \h </w:instrText>
      </w:r>
      <w:r>
        <w:fldChar w:fldCharType="separate"/>
      </w:r>
      <w:r>
        <w:t>33</w:t>
      </w:r>
      <w:r>
        <w:fldChar w:fldCharType="end"/>
      </w:r>
    </w:p>
    <w:p w14:paraId="76ABB0B6" w14:textId="360EACB6" w:rsidR="00360F72" w:rsidRDefault="00360F72">
      <w:pPr>
        <w:pStyle w:val="TOC5"/>
        <w:rPr>
          <w:rFonts w:asciiTheme="minorHAnsi" w:eastAsiaTheme="minorEastAsia" w:hAnsiTheme="minorHAnsi" w:cstheme="minorBidi"/>
          <w:kern w:val="2"/>
          <w:sz w:val="21"/>
          <w:szCs w:val="22"/>
          <w:lang w:val="en-US" w:eastAsia="zh-CN"/>
        </w:rPr>
      </w:pPr>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_Toc100953775 \h </w:instrText>
      </w:r>
      <w:r>
        <w:fldChar w:fldCharType="separate"/>
      </w:r>
      <w:r>
        <w:t>33</w:t>
      </w:r>
      <w:r>
        <w:fldChar w:fldCharType="end"/>
      </w:r>
    </w:p>
    <w:p w14:paraId="33A72875" w14:textId="78C4AE40" w:rsidR="00360F72" w:rsidRDefault="00360F72">
      <w:pPr>
        <w:pStyle w:val="TOC4"/>
        <w:rPr>
          <w:rFonts w:asciiTheme="minorHAnsi" w:eastAsiaTheme="minorEastAsia" w:hAnsiTheme="minorHAnsi" w:cstheme="minorBidi"/>
          <w:kern w:val="2"/>
          <w:sz w:val="21"/>
          <w:szCs w:val="22"/>
          <w:lang w:val="en-US" w:eastAsia="zh-CN"/>
        </w:rPr>
      </w:pPr>
      <w:r w:rsidRPr="0044245A">
        <w:rPr>
          <w:lang w:val="en-US"/>
        </w:rPr>
        <w:t>5.2.6.3</w:t>
      </w:r>
      <w:r>
        <w:rPr>
          <w:rFonts w:asciiTheme="minorHAnsi" w:eastAsiaTheme="minorEastAsia" w:hAnsiTheme="minorHAnsi" w:cstheme="minorBidi"/>
          <w:kern w:val="2"/>
          <w:sz w:val="21"/>
          <w:szCs w:val="22"/>
          <w:lang w:val="en-US" w:eastAsia="zh-CN"/>
        </w:rPr>
        <w:tab/>
      </w:r>
      <w:r w:rsidRPr="0044245A">
        <w:rPr>
          <w:lang w:val="en-US"/>
        </w:rPr>
        <w:t>Simple data types and enumerations</w:t>
      </w:r>
      <w:r>
        <w:tab/>
      </w:r>
      <w:r>
        <w:fldChar w:fldCharType="begin"/>
      </w:r>
      <w:r>
        <w:instrText xml:space="preserve"> PAGEREF _Toc100953776 \h </w:instrText>
      </w:r>
      <w:r>
        <w:fldChar w:fldCharType="separate"/>
      </w:r>
      <w:r>
        <w:t>33</w:t>
      </w:r>
      <w:r>
        <w:fldChar w:fldCharType="end"/>
      </w:r>
    </w:p>
    <w:p w14:paraId="2EC7F18A" w14:textId="52D7A3AB" w:rsidR="00360F72" w:rsidRDefault="00360F72">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_Toc100953777 \h </w:instrText>
      </w:r>
      <w:r>
        <w:fldChar w:fldCharType="separate"/>
      </w:r>
      <w:r>
        <w:t>33</w:t>
      </w:r>
      <w:r>
        <w:fldChar w:fldCharType="end"/>
      </w:r>
    </w:p>
    <w:p w14:paraId="4789F73A" w14:textId="0752C5EE" w:rsidR="00360F72" w:rsidRDefault="00360F72">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_Toc100953778 \h </w:instrText>
      </w:r>
      <w:r>
        <w:fldChar w:fldCharType="separate"/>
      </w:r>
      <w:r>
        <w:t>33</w:t>
      </w:r>
      <w:r>
        <w:fldChar w:fldCharType="end"/>
      </w:r>
    </w:p>
    <w:p w14:paraId="12DE3979" w14:textId="51AC53CC" w:rsidR="00360F72" w:rsidRDefault="00360F72">
      <w:pPr>
        <w:pStyle w:val="TOC4"/>
        <w:rPr>
          <w:rFonts w:asciiTheme="minorHAnsi" w:eastAsiaTheme="minorEastAsia" w:hAnsiTheme="minorHAnsi" w:cstheme="minorBidi"/>
          <w:kern w:val="2"/>
          <w:sz w:val="21"/>
          <w:szCs w:val="22"/>
          <w:lang w:val="en-US" w:eastAsia="zh-CN"/>
        </w:rPr>
      </w:pPr>
      <w:r w:rsidRPr="0044245A">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_Toc100953779 \h </w:instrText>
      </w:r>
      <w:r>
        <w:fldChar w:fldCharType="separate"/>
      </w:r>
      <w:r>
        <w:t>33</w:t>
      </w:r>
      <w:r>
        <w:fldChar w:fldCharType="end"/>
      </w:r>
    </w:p>
    <w:p w14:paraId="724FA2C8" w14:textId="43DCF244" w:rsidR="00360F72" w:rsidRDefault="00360F72">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_Toc100953780 \h </w:instrText>
      </w:r>
      <w:r>
        <w:fldChar w:fldCharType="separate"/>
      </w:r>
      <w:r>
        <w:t>34</w:t>
      </w:r>
      <w:r>
        <w:fldChar w:fldCharType="end"/>
      </w:r>
    </w:p>
    <w:p w14:paraId="7424CBF6" w14:textId="3C3D593B" w:rsidR="00360F72" w:rsidRDefault="00360F72">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_Toc100953781 \h </w:instrText>
      </w:r>
      <w:r>
        <w:fldChar w:fldCharType="separate"/>
      </w:r>
      <w:r>
        <w:t>34</w:t>
      </w:r>
      <w:r>
        <w:fldChar w:fldCharType="end"/>
      </w:r>
    </w:p>
    <w:p w14:paraId="42B19F91" w14:textId="214FE7E1" w:rsidR="00360F72" w:rsidRDefault="00360F72">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_Toc100953782 \h </w:instrText>
      </w:r>
      <w:r>
        <w:fldChar w:fldCharType="separate"/>
      </w:r>
      <w:r>
        <w:t>34</w:t>
      </w:r>
      <w:r>
        <w:fldChar w:fldCharType="end"/>
      </w:r>
    </w:p>
    <w:p w14:paraId="3343599D" w14:textId="6F990C3E" w:rsidR="00360F72" w:rsidRDefault="00360F72">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_Toc100953783 \h </w:instrText>
      </w:r>
      <w:r>
        <w:fldChar w:fldCharType="separate"/>
      </w:r>
      <w:r>
        <w:t>34</w:t>
      </w:r>
      <w:r>
        <w:fldChar w:fldCharType="end"/>
      </w:r>
    </w:p>
    <w:p w14:paraId="39D1B101" w14:textId="1584A9CF" w:rsidR="00360F72" w:rsidRDefault="00360F72">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_Toc100953784 \h </w:instrText>
      </w:r>
      <w:r>
        <w:fldChar w:fldCharType="separate"/>
      </w:r>
      <w:r>
        <w:t>34</w:t>
      </w:r>
      <w:r>
        <w:fldChar w:fldCharType="end"/>
      </w:r>
    </w:p>
    <w:p w14:paraId="3C804C74" w14:textId="31F4E41F" w:rsidR="00360F72" w:rsidRDefault="00360F72">
      <w:pPr>
        <w:pStyle w:val="TOC3"/>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_Toc100953785 \h </w:instrText>
      </w:r>
      <w:r>
        <w:fldChar w:fldCharType="separate"/>
      </w:r>
      <w:r>
        <w:t>34</w:t>
      </w:r>
      <w:r>
        <w:fldChar w:fldCharType="end"/>
      </w:r>
    </w:p>
    <w:p w14:paraId="2101D6DC" w14:textId="5737E842" w:rsidR="00360F72" w:rsidRDefault="00360F72">
      <w:pPr>
        <w:pStyle w:val="TOC3"/>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_Toc100953786 \h </w:instrText>
      </w:r>
      <w:r>
        <w:fldChar w:fldCharType="separate"/>
      </w:r>
      <w:r>
        <w:t>34</w:t>
      </w:r>
      <w:r>
        <w:fldChar w:fldCharType="end"/>
      </w:r>
    </w:p>
    <w:p w14:paraId="5E9C6BCB" w14:textId="064FFFDC" w:rsidR="00360F72" w:rsidRDefault="00360F72">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_Toc100953787 \h </w:instrText>
      </w:r>
      <w:r>
        <w:fldChar w:fldCharType="separate"/>
      </w:r>
      <w:r>
        <w:t>35</w:t>
      </w:r>
      <w:r>
        <w:fldChar w:fldCharType="end"/>
      </w:r>
    </w:p>
    <w:p w14:paraId="31E03B97" w14:textId="55E3A44A" w:rsidR="00360F72" w:rsidRDefault="00360F72">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_Toc100953788 \h </w:instrText>
      </w:r>
      <w:r>
        <w:fldChar w:fldCharType="separate"/>
      </w:r>
      <w:r>
        <w:t>35</w:t>
      </w:r>
      <w:r>
        <w:fldChar w:fldCharType="end"/>
      </w:r>
    </w:p>
    <w:p w14:paraId="025AD877" w14:textId="4E3462BA" w:rsidR="00360F72" w:rsidRDefault="00360F72">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_Toc100953789 \h </w:instrText>
      </w:r>
      <w:r>
        <w:fldChar w:fldCharType="separate"/>
      </w:r>
      <w:r>
        <w:t>35</w:t>
      </w:r>
      <w:r>
        <w:fldChar w:fldCharType="end"/>
      </w:r>
    </w:p>
    <w:p w14:paraId="722F0114" w14:textId="1671E43E" w:rsidR="00360F72" w:rsidRDefault="00360F72">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_Toc100953790 \h </w:instrText>
      </w:r>
      <w:r>
        <w:fldChar w:fldCharType="separate"/>
      </w:r>
      <w:r>
        <w:t>38</w:t>
      </w:r>
      <w:r>
        <w:fldChar w:fldCharType="end"/>
      </w:r>
    </w:p>
    <w:p w14:paraId="104950C9" w14:textId="2E7BFA73" w:rsidR="00360F72" w:rsidRDefault="00360F72">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_Toc100953791 \h </w:instrText>
      </w:r>
      <w:r>
        <w:fldChar w:fldCharType="separate"/>
      </w:r>
      <w:r>
        <w:t>41</w:t>
      </w:r>
      <w:r>
        <w:fldChar w:fldCharType="end"/>
      </w:r>
    </w:p>
    <w:p w14:paraId="4B0650D6" w14:textId="69B72D0D" w:rsidR="00345A8F" w:rsidRDefault="00360F72">
      <w: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p>
    <w:p w14:paraId="65B1BC6E" w14:textId="77777777" w:rsidR="00345A8F" w:rsidRDefault="00D862C6">
      <w:r>
        <w:t xml:space="preserve">This Technical </w:t>
      </w:r>
      <w:bookmarkStart w:id="22" w:name="spectype3"/>
      <w:r>
        <w:t>Specification</w:t>
      </w:r>
      <w:bookmarkEnd w:id="22"/>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3" w:name="introduction"/>
      <w:bookmarkStart w:id="24" w:name="_Toc35971369"/>
      <w:bookmarkStart w:id="25" w:name="_Toc36812100"/>
      <w:bookmarkStart w:id="26" w:name="_Toc72784116"/>
      <w:bookmarkStart w:id="27" w:name="_Toc73041662"/>
      <w:bookmarkStart w:id="28" w:name="_Toc81244718"/>
      <w:bookmarkStart w:id="29" w:name="_Toc88645288"/>
      <w:bookmarkStart w:id="30" w:name="_Toc89426200"/>
      <w:bookmarkStart w:id="31" w:name="_Toc94033085"/>
      <w:bookmarkStart w:id="32" w:name="_Toc97037241"/>
      <w:bookmarkStart w:id="33" w:name="_Toc97193024"/>
      <w:bookmarkStart w:id="34" w:name="_Toc100953657"/>
      <w:bookmarkEnd w:id="23"/>
      <w:r>
        <w:t>Introduction</w:t>
      </w:r>
      <w:bookmarkEnd w:id="24"/>
      <w:bookmarkEnd w:id="25"/>
      <w:bookmarkEnd w:id="26"/>
      <w:bookmarkEnd w:id="27"/>
      <w:bookmarkEnd w:id="28"/>
      <w:bookmarkEnd w:id="29"/>
      <w:bookmarkEnd w:id="30"/>
      <w:bookmarkEnd w:id="31"/>
      <w:bookmarkEnd w:id="32"/>
      <w:bookmarkEnd w:id="33"/>
      <w:bookmarkEnd w:id="34"/>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35" w:name="_Toc510696578"/>
      <w:bookmarkStart w:id="36" w:name="_Toc35971370"/>
      <w:bookmarkStart w:id="37" w:name="_Toc36812101"/>
      <w:bookmarkStart w:id="38" w:name="_Toc72784117"/>
      <w:bookmarkStart w:id="39" w:name="_Toc73041663"/>
      <w:bookmarkStart w:id="40" w:name="_Toc81244719"/>
      <w:bookmarkStart w:id="41" w:name="_Toc88645289"/>
      <w:bookmarkStart w:id="42" w:name="_Toc89426201"/>
      <w:bookmarkStart w:id="43" w:name="_Toc94033086"/>
      <w:bookmarkStart w:id="44" w:name="_Toc97037242"/>
      <w:bookmarkStart w:id="45" w:name="_Toc97193025"/>
      <w:bookmarkStart w:id="46" w:name="_Toc100953658"/>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47" w:name="_Toc510696579"/>
      <w:bookmarkStart w:id="48" w:name="_Toc35971371"/>
      <w:bookmarkStart w:id="49" w:name="_Toc36812102"/>
      <w:bookmarkStart w:id="50" w:name="_Toc72784118"/>
      <w:bookmarkStart w:id="51" w:name="_Toc73041664"/>
      <w:bookmarkStart w:id="52" w:name="_Toc81244720"/>
      <w:bookmarkStart w:id="53" w:name="_Toc88645290"/>
      <w:bookmarkStart w:id="54" w:name="_Toc89426202"/>
      <w:bookmarkStart w:id="55" w:name="_Toc94033087"/>
      <w:bookmarkStart w:id="56" w:name="_Toc97037243"/>
      <w:bookmarkStart w:id="57" w:name="_Toc97193026"/>
      <w:bookmarkStart w:id="58" w:name="_Toc100953659"/>
      <w:r>
        <w:t>2</w:t>
      </w:r>
      <w:r>
        <w:tab/>
        <w:t>References</w:t>
      </w:r>
      <w:bookmarkEnd w:id="47"/>
      <w:bookmarkEnd w:id="48"/>
      <w:bookmarkEnd w:id="49"/>
      <w:bookmarkEnd w:id="50"/>
      <w:bookmarkEnd w:id="51"/>
      <w:bookmarkEnd w:id="52"/>
      <w:bookmarkEnd w:id="53"/>
      <w:bookmarkEnd w:id="54"/>
      <w:bookmarkEnd w:id="55"/>
      <w:bookmarkEnd w:id="56"/>
      <w:bookmarkEnd w:id="57"/>
      <w:bookmarkEnd w:id="5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9"/>
    <w:bookmarkEnd w:id="60"/>
    <w:bookmarkEnd w:id="61"/>
    <w:bookmarkEnd w:id="6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63" w:name="_Hlk96109848"/>
      <w:r w:rsidR="00A53BC6">
        <w:rPr>
          <w:noProof/>
        </w:rPr>
        <w:t>3GPP TS 29.591</w:t>
      </w:r>
      <w:r w:rsidR="00A53BC6">
        <w:t>:</w:t>
      </w:r>
      <w:bookmarkEnd w:id="63"/>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64" w:name="_Hlk494379671"/>
      <w:r w:rsidR="00A53BC6">
        <w:rPr>
          <w:noProof/>
        </w:rPr>
        <w:t>Session Management Event Exposure</w:t>
      </w:r>
      <w:bookmarkEnd w:id="64"/>
      <w:r w:rsidR="00A53BC6">
        <w:rPr>
          <w:noProof/>
        </w:rPr>
        <w:t xml:space="preserve"> Service; Stage 3".</w:t>
      </w:r>
    </w:p>
    <w:p w14:paraId="12DEED6A" w14:textId="77777777" w:rsidR="00203ACC" w:rsidRDefault="00E72365" w:rsidP="00203ACC">
      <w:pPr>
        <w:pStyle w:val="EX"/>
        <w:rPr>
          <w:noProof/>
        </w:rPr>
      </w:pPr>
      <w:r>
        <w:rPr>
          <w:rFonts w:hint="eastAsia"/>
        </w:rPr>
        <w:t>[</w:t>
      </w:r>
      <w:r>
        <w:t>22]</w:t>
      </w:r>
      <w:r>
        <w:tab/>
      </w:r>
      <w:r>
        <w:rPr>
          <w:noProof/>
        </w:rPr>
        <w:t>3GPP TS 29.571: "5G System; Common Data Types for Service Based Interfaces; Stage 3".</w:t>
      </w:r>
    </w:p>
    <w:p w14:paraId="740A13CC" w14:textId="56FEA410" w:rsidR="00E72365" w:rsidRPr="00A53BC6" w:rsidRDefault="003408F0" w:rsidP="00203ACC">
      <w:pPr>
        <w:pStyle w:val="EX"/>
      </w:pPr>
      <w:r>
        <w:rPr>
          <w:rFonts w:hint="eastAsia"/>
        </w:rPr>
        <w:t xml:space="preserve">[23] </w:t>
      </w:r>
      <w:r w:rsidR="00203ACC">
        <w:tab/>
      </w:r>
      <w:r w:rsidR="00203ACC">
        <w:rPr>
          <w:noProof/>
        </w:rPr>
        <w:t xml:space="preserve">3GPP TS 29.575: "5G System; </w:t>
      </w:r>
      <w:r w:rsidR="00203ACC" w:rsidRPr="001A2618">
        <w:rPr>
          <w:noProof/>
        </w:rPr>
        <w:t>5G System; Analytics Data Repository Services</w:t>
      </w:r>
      <w:r w:rsidR="00203ACC">
        <w:rPr>
          <w:noProof/>
        </w:rPr>
        <w:t>; Stage 3".</w:t>
      </w:r>
    </w:p>
    <w:p w14:paraId="093E90DB" w14:textId="77777777" w:rsidR="00345A8F" w:rsidRDefault="00D862C6">
      <w:pPr>
        <w:pStyle w:val="1"/>
      </w:pPr>
      <w:bookmarkStart w:id="65" w:name="_Toc510696580"/>
      <w:bookmarkStart w:id="66" w:name="_Toc35971372"/>
      <w:bookmarkStart w:id="67" w:name="_Toc36812103"/>
      <w:bookmarkStart w:id="68" w:name="_Toc72784119"/>
      <w:bookmarkStart w:id="69" w:name="_Toc73041665"/>
      <w:bookmarkStart w:id="70" w:name="_Toc81244721"/>
      <w:bookmarkStart w:id="71" w:name="_Toc88645291"/>
      <w:bookmarkStart w:id="72" w:name="_Toc89426203"/>
      <w:bookmarkStart w:id="73" w:name="_Toc94033088"/>
      <w:bookmarkStart w:id="74" w:name="_Toc97037244"/>
      <w:bookmarkStart w:id="75" w:name="_Toc97193027"/>
      <w:bookmarkStart w:id="76" w:name="_Toc100953660"/>
      <w:r>
        <w:t>3</w:t>
      </w:r>
      <w:r>
        <w:tab/>
        <w:t>Definitions, symbols and abbreviations</w:t>
      </w:r>
      <w:bookmarkEnd w:id="65"/>
      <w:bookmarkEnd w:id="66"/>
      <w:bookmarkEnd w:id="67"/>
      <w:bookmarkEnd w:id="68"/>
      <w:bookmarkEnd w:id="69"/>
      <w:bookmarkEnd w:id="70"/>
      <w:bookmarkEnd w:id="71"/>
      <w:bookmarkEnd w:id="72"/>
      <w:bookmarkEnd w:id="73"/>
      <w:bookmarkEnd w:id="74"/>
      <w:bookmarkEnd w:id="75"/>
      <w:bookmarkEnd w:id="76"/>
    </w:p>
    <w:p w14:paraId="4047C719" w14:textId="77777777" w:rsidR="00345A8F" w:rsidRDefault="00D862C6">
      <w:pPr>
        <w:pStyle w:val="2"/>
      </w:pPr>
      <w:bookmarkStart w:id="77" w:name="_Toc510696581"/>
      <w:bookmarkStart w:id="78" w:name="_Toc35971373"/>
      <w:bookmarkStart w:id="79" w:name="_Toc36812104"/>
      <w:bookmarkStart w:id="80" w:name="_Toc72784120"/>
      <w:bookmarkStart w:id="81" w:name="_Toc73041666"/>
      <w:bookmarkStart w:id="82" w:name="_Toc81244722"/>
      <w:bookmarkStart w:id="83" w:name="_Toc88645292"/>
      <w:bookmarkStart w:id="84" w:name="_Toc89426204"/>
      <w:bookmarkStart w:id="85" w:name="_Toc94033089"/>
      <w:bookmarkStart w:id="86" w:name="_Toc97037245"/>
      <w:bookmarkStart w:id="87" w:name="_Toc97193028"/>
      <w:bookmarkStart w:id="88" w:name="_Toc100953661"/>
      <w:r>
        <w:t>3.1</w:t>
      </w:r>
      <w:r>
        <w:tab/>
        <w:t>Definitions</w:t>
      </w:r>
      <w:bookmarkEnd w:id="77"/>
      <w:bookmarkEnd w:id="78"/>
      <w:bookmarkEnd w:id="79"/>
      <w:bookmarkEnd w:id="80"/>
      <w:bookmarkEnd w:id="81"/>
      <w:bookmarkEnd w:id="82"/>
      <w:bookmarkEnd w:id="83"/>
      <w:bookmarkEnd w:id="84"/>
      <w:bookmarkEnd w:id="85"/>
      <w:bookmarkEnd w:id="86"/>
      <w:bookmarkEnd w:id="87"/>
      <w:bookmarkEnd w:id="88"/>
    </w:p>
    <w:p w14:paraId="1CADE400" w14:textId="7C9CE834" w:rsidR="00345A8F" w:rsidRDefault="00D862C6">
      <w:r>
        <w:t xml:space="preserve">For the purposes of the present document, the terms and definitions given in </w:t>
      </w:r>
      <w:r w:rsidR="008C1A13">
        <w:t>TR</w:t>
      </w:r>
      <w:r>
        <w:t xml:space="preserve"> 21.905 [1] and the following apply. A term defined in the present document takes precedence over the definition of the same term, if any, in </w:t>
      </w:r>
      <w:r w:rsidR="008C1A13">
        <w:t>TR</w:t>
      </w:r>
      <w:r>
        <w:t> 21.905 [1].</w:t>
      </w:r>
    </w:p>
    <w:p w14:paraId="1B202DBE" w14:textId="77777777" w:rsidR="00345A8F" w:rsidRDefault="00D862C6">
      <w:pPr>
        <w:pStyle w:val="2"/>
      </w:pPr>
      <w:bookmarkStart w:id="89" w:name="_Toc510696582"/>
      <w:bookmarkStart w:id="90" w:name="_Toc35971374"/>
      <w:bookmarkStart w:id="91" w:name="_Toc36812105"/>
      <w:bookmarkStart w:id="92" w:name="_Toc72784121"/>
      <w:bookmarkStart w:id="93" w:name="_Toc73041667"/>
      <w:bookmarkStart w:id="94" w:name="_Toc81244723"/>
      <w:bookmarkStart w:id="95" w:name="_Toc88645293"/>
      <w:bookmarkStart w:id="96" w:name="_Toc89426205"/>
      <w:bookmarkStart w:id="97" w:name="_Toc94033090"/>
      <w:bookmarkStart w:id="98" w:name="_Toc97037246"/>
      <w:bookmarkStart w:id="99" w:name="_Toc97193029"/>
      <w:bookmarkStart w:id="100" w:name="_Toc100953662"/>
      <w:r>
        <w:t>3.2</w:t>
      </w:r>
      <w:r>
        <w:tab/>
        <w:t>Symbols</w:t>
      </w:r>
      <w:bookmarkEnd w:id="89"/>
      <w:bookmarkEnd w:id="90"/>
      <w:bookmarkEnd w:id="91"/>
      <w:bookmarkEnd w:id="92"/>
      <w:bookmarkEnd w:id="93"/>
      <w:bookmarkEnd w:id="94"/>
      <w:bookmarkEnd w:id="95"/>
      <w:bookmarkEnd w:id="96"/>
      <w:bookmarkEnd w:id="97"/>
      <w:bookmarkEnd w:id="98"/>
      <w:bookmarkEnd w:id="99"/>
      <w:bookmarkEnd w:id="100"/>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01" w:name="_Toc510696583"/>
      <w:bookmarkStart w:id="102" w:name="_Toc35971375"/>
      <w:bookmarkStart w:id="103" w:name="_Toc36812106"/>
      <w:bookmarkStart w:id="104" w:name="_Toc72784122"/>
      <w:bookmarkStart w:id="105" w:name="_Toc73041668"/>
      <w:bookmarkStart w:id="106" w:name="_Toc81244724"/>
      <w:bookmarkStart w:id="107" w:name="_Toc88645294"/>
      <w:bookmarkStart w:id="108" w:name="_Toc89426206"/>
      <w:bookmarkStart w:id="109" w:name="_Toc94033091"/>
      <w:bookmarkStart w:id="110" w:name="_Toc97037247"/>
      <w:bookmarkStart w:id="111" w:name="_Toc97193030"/>
      <w:bookmarkStart w:id="112" w:name="_Toc100953663"/>
      <w:r>
        <w:t>3.3</w:t>
      </w:r>
      <w:r>
        <w:tab/>
        <w:t>Abbreviations</w:t>
      </w:r>
      <w:bookmarkEnd w:id="101"/>
      <w:bookmarkEnd w:id="102"/>
      <w:bookmarkEnd w:id="103"/>
      <w:bookmarkEnd w:id="104"/>
      <w:bookmarkEnd w:id="105"/>
      <w:bookmarkEnd w:id="106"/>
      <w:bookmarkEnd w:id="107"/>
      <w:bookmarkEnd w:id="108"/>
      <w:bookmarkEnd w:id="109"/>
      <w:bookmarkEnd w:id="110"/>
      <w:bookmarkEnd w:id="111"/>
      <w:bookmarkEnd w:id="112"/>
    </w:p>
    <w:p w14:paraId="5EA223A3" w14:textId="491CF55B" w:rsidR="00345A8F" w:rsidRDefault="00D862C6">
      <w:pPr>
        <w:keepNext/>
      </w:pPr>
      <w:r>
        <w:t xml:space="preserve">For the purposes of the present document, the abbreviations given in </w:t>
      </w:r>
      <w:r w:rsidR="008C1A13">
        <w:t>TR</w:t>
      </w:r>
      <w:r>
        <w:t xml:space="preserve"> 21.905 [1] and the following apply. An abbreviation defined in the present document takes precedence over the definition of the same abbreviation, if any, in </w:t>
      </w:r>
      <w:r w:rsidR="008C1A13">
        <w:t>TR</w:t>
      </w:r>
      <w:r>
        <w:t> 21.905 [1].</w:t>
      </w:r>
    </w:p>
    <w:p w14:paraId="15E3770D" w14:textId="77777777" w:rsidR="00A53BC6" w:rsidRDefault="00A53BC6" w:rsidP="00A53BC6">
      <w:pPr>
        <w:pStyle w:val="EW"/>
      </w:pPr>
      <w:r>
        <w:t>MFAF</w:t>
      </w:r>
      <w:r>
        <w:tab/>
      </w:r>
      <w:r>
        <w:rPr>
          <w:lang w:val="en-US"/>
        </w:rPr>
        <w:t>Messaging Framework Adaptor Function</w:t>
      </w:r>
    </w:p>
    <w:p w14:paraId="3448676A" w14:textId="77777777" w:rsidR="00345A8F" w:rsidRDefault="00345A8F">
      <w:pPr>
        <w:pStyle w:val="EW"/>
      </w:pPr>
    </w:p>
    <w:p w14:paraId="58B40CE5" w14:textId="77777777" w:rsidR="00345A8F" w:rsidRDefault="00D862C6">
      <w:pPr>
        <w:pStyle w:val="1"/>
      </w:pPr>
      <w:bookmarkStart w:id="113" w:name="_Toc510696585"/>
      <w:bookmarkStart w:id="114" w:name="_Toc35971377"/>
      <w:bookmarkStart w:id="115" w:name="_Toc36812108"/>
      <w:bookmarkStart w:id="116" w:name="_Toc72784123"/>
      <w:bookmarkStart w:id="117" w:name="_Toc73041669"/>
      <w:bookmarkStart w:id="118" w:name="_Toc81244725"/>
      <w:bookmarkStart w:id="119" w:name="_Toc88645295"/>
      <w:bookmarkStart w:id="120" w:name="_Toc89426207"/>
      <w:bookmarkStart w:id="121" w:name="_Toc94033092"/>
      <w:bookmarkStart w:id="122" w:name="_Toc97037248"/>
      <w:bookmarkStart w:id="123" w:name="_Toc97193031"/>
      <w:bookmarkStart w:id="124" w:name="_Toc100953664"/>
      <w:r>
        <w:t>4</w:t>
      </w:r>
      <w:r>
        <w:tab/>
        <w:t xml:space="preserve">Services offered by the </w:t>
      </w:r>
      <w:bookmarkEnd w:id="113"/>
      <w:bookmarkEnd w:id="114"/>
      <w:bookmarkEnd w:id="115"/>
      <w:r>
        <w:t>MFAF</w:t>
      </w:r>
      <w:bookmarkEnd w:id="116"/>
      <w:bookmarkEnd w:id="117"/>
      <w:bookmarkEnd w:id="118"/>
      <w:bookmarkEnd w:id="119"/>
      <w:bookmarkEnd w:id="120"/>
      <w:bookmarkEnd w:id="121"/>
      <w:bookmarkEnd w:id="122"/>
      <w:bookmarkEnd w:id="123"/>
      <w:bookmarkEnd w:id="124"/>
    </w:p>
    <w:p w14:paraId="0E5FA0A9" w14:textId="77777777" w:rsidR="00345A8F" w:rsidRDefault="00D862C6">
      <w:pPr>
        <w:pStyle w:val="2"/>
      </w:pPr>
      <w:bookmarkStart w:id="125" w:name="_Toc510696586"/>
      <w:bookmarkStart w:id="126" w:name="_Toc35971378"/>
      <w:bookmarkStart w:id="127" w:name="_Toc36812109"/>
      <w:bookmarkStart w:id="128" w:name="_Toc72784124"/>
      <w:bookmarkStart w:id="129" w:name="_Toc73041670"/>
      <w:bookmarkStart w:id="130" w:name="_Toc81244726"/>
      <w:bookmarkStart w:id="131" w:name="_Toc88645296"/>
      <w:bookmarkStart w:id="132" w:name="_Toc89426208"/>
      <w:bookmarkStart w:id="133" w:name="_Toc94033093"/>
      <w:bookmarkStart w:id="134" w:name="_Toc97037249"/>
      <w:bookmarkStart w:id="135" w:name="_Toc97193032"/>
      <w:bookmarkStart w:id="136" w:name="_Toc100953665"/>
      <w:r>
        <w:t>4.1</w:t>
      </w:r>
      <w:r>
        <w:tab/>
        <w:t>Introduction</w:t>
      </w:r>
      <w:bookmarkEnd w:id="125"/>
      <w:bookmarkEnd w:id="126"/>
      <w:bookmarkEnd w:id="127"/>
      <w:bookmarkEnd w:id="128"/>
      <w:bookmarkEnd w:id="129"/>
      <w:bookmarkEnd w:id="130"/>
      <w:bookmarkEnd w:id="131"/>
      <w:bookmarkEnd w:id="132"/>
      <w:bookmarkEnd w:id="133"/>
      <w:bookmarkEnd w:id="134"/>
      <w:bookmarkEnd w:id="135"/>
      <w:bookmarkEnd w:id="13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6FD8FBA" w:rsidR="00345A8F" w:rsidRDefault="00D862C6">
            <w:pPr>
              <w:pStyle w:val="TAN"/>
            </w:pPr>
            <w:r>
              <w:t>NOTE:</w:t>
            </w:r>
            <w:r>
              <w:tab/>
              <w:t xml:space="preserve">The services correspond to the Nmfaf_3caDataManagement service and Nmfaf_3daDataManagement service as defined in </w:t>
            </w:r>
            <w:r w:rsidR="008C1A13">
              <w:t>TS</w:t>
            </w:r>
            <w:r>
              <w:t>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37" w:name="_Toc72784125"/>
      <w:bookmarkStart w:id="138" w:name="_Toc73041671"/>
      <w:bookmarkStart w:id="139" w:name="_Toc81244727"/>
      <w:bookmarkStart w:id="140" w:name="_Toc88645297"/>
      <w:bookmarkStart w:id="141" w:name="_Toc89426209"/>
      <w:bookmarkStart w:id="142" w:name="_Toc94033094"/>
      <w:bookmarkStart w:id="143" w:name="_Toc97037250"/>
      <w:bookmarkStart w:id="144" w:name="_Toc97193033"/>
      <w:bookmarkStart w:id="145" w:name="_Toc100953666"/>
      <w:r>
        <w:t>4.2</w:t>
      </w:r>
      <w:r>
        <w:tab/>
        <w:t>Nmfaf_3daDataManagement Service</w:t>
      </w:r>
      <w:bookmarkEnd w:id="137"/>
      <w:bookmarkEnd w:id="138"/>
      <w:bookmarkEnd w:id="139"/>
      <w:bookmarkEnd w:id="140"/>
      <w:bookmarkEnd w:id="141"/>
      <w:bookmarkEnd w:id="142"/>
      <w:bookmarkEnd w:id="143"/>
      <w:bookmarkEnd w:id="144"/>
      <w:bookmarkEnd w:id="145"/>
    </w:p>
    <w:p w14:paraId="0D98FF36" w14:textId="77777777" w:rsidR="00345A8F" w:rsidRDefault="00D862C6" w:rsidP="00C87427">
      <w:pPr>
        <w:pStyle w:val="3"/>
      </w:pPr>
      <w:bookmarkStart w:id="146" w:name="_Toc72784126"/>
      <w:bookmarkStart w:id="147" w:name="_Toc73041672"/>
      <w:bookmarkStart w:id="148" w:name="_Toc81244728"/>
      <w:bookmarkStart w:id="149" w:name="_Toc88645298"/>
      <w:bookmarkStart w:id="150" w:name="_Toc89426210"/>
      <w:bookmarkStart w:id="151" w:name="_Toc94033095"/>
      <w:bookmarkStart w:id="152" w:name="_Toc97037251"/>
      <w:bookmarkStart w:id="153" w:name="_Toc97193034"/>
      <w:bookmarkStart w:id="154" w:name="_Toc100953667"/>
      <w:r>
        <w:t>4.2.1</w:t>
      </w:r>
      <w:r>
        <w:tab/>
        <w:t>Service Description</w:t>
      </w:r>
      <w:bookmarkEnd w:id="146"/>
      <w:bookmarkEnd w:id="147"/>
      <w:bookmarkEnd w:id="148"/>
      <w:bookmarkEnd w:id="149"/>
      <w:bookmarkEnd w:id="150"/>
      <w:bookmarkEnd w:id="151"/>
      <w:bookmarkEnd w:id="152"/>
      <w:bookmarkEnd w:id="153"/>
      <w:bookmarkEnd w:id="154"/>
    </w:p>
    <w:p w14:paraId="41837702" w14:textId="77777777" w:rsidR="00865A7E" w:rsidRDefault="00865A7E" w:rsidP="00865A7E">
      <w:pPr>
        <w:pStyle w:val="4"/>
        <w:rPr>
          <w:lang w:eastAsia="zh-CN"/>
        </w:rPr>
      </w:pPr>
      <w:bookmarkStart w:id="155" w:name="_Toc28012754"/>
      <w:bookmarkStart w:id="156" w:name="_Toc34266224"/>
      <w:bookmarkStart w:id="157" w:name="_Toc36102395"/>
      <w:bookmarkStart w:id="158" w:name="_Toc43563437"/>
      <w:bookmarkStart w:id="159" w:name="_Toc45133980"/>
      <w:bookmarkStart w:id="160" w:name="_Toc50031910"/>
      <w:bookmarkStart w:id="161" w:name="_Toc51762830"/>
      <w:bookmarkStart w:id="162" w:name="_Toc56640897"/>
      <w:bookmarkStart w:id="163" w:name="_Toc59017865"/>
      <w:bookmarkStart w:id="164" w:name="_Toc66231733"/>
      <w:bookmarkStart w:id="165" w:name="_Toc68168894"/>
      <w:bookmarkStart w:id="166" w:name="_Toc70550540"/>
      <w:bookmarkStart w:id="167" w:name="_Toc73564345"/>
      <w:bookmarkStart w:id="168" w:name="_Toc81244729"/>
      <w:bookmarkStart w:id="169" w:name="_Toc88645299"/>
      <w:bookmarkStart w:id="170" w:name="_Toc89426211"/>
      <w:bookmarkStart w:id="171" w:name="_Toc94033096"/>
      <w:bookmarkStart w:id="172" w:name="_Toc97037252"/>
      <w:bookmarkStart w:id="173" w:name="_Toc97193035"/>
      <w:bookmarkStart w:id="174" w:name="_Toc100953668"/>
      <w:r>
        <w:t>4.2.</w:t>
      </w:r>
      <w:r>
        <w:rPr>
          <w:rFonts w:hint="eastAsia"/>
          <w:lang w:eastAsia="zh-CN"/>
        </w:rPr>
        <w:t>1</w:t>
      </w:r>
      <w:r>
        <w:rPr>
          <w:lang w:eastAsia="zh-CN"/>
        </w:rPr>
        <w:t>.1</w:t>
      </w:r>
      <w:r>
        <w:tab/>
      </w:r>
      <w:r>
        <w:rPr>
          <w:rFonts w:hint="eastAsia"/>
          <w:lang w:eastAsia="zh-CN"/>
        </w:rPr>
        <w:t>Overview</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B797100" w14:textId="787FD372" w:rsidR="00865A7E" w:rsidRDefault="00865A7E" w:rsidP="00865A7E">
      <w:r>
        <w:t>The</w:t>
      </w:r>
      <w:r w:rsidRPr="00577DF1">
        <w:t xml:space="preserve"> </w:t>
      </w:r>
      <w:r>
        <w:t xml:space="preserve">Nmfaf_3daDataManagement service as defined in </w:t>
      </w:r>
      <w:r w:rsidR="008C1A13">
        <w:t>TS</w:t>
      </w:r>
      <w:r>
        <w:t>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175" w:name="_Toc28012755"/>
      <w:bookmarkStart w:id="176" w:name="_Toc34266225"/>
      <w:bookmarkStart w:id="177" w:name="_Toc36102396"/>
      <w:bookmarkStart w:id="178" w:name="_Toc43563438"/>
      <w:bookmarkStart w:id="179" w:name="_Toc45133981"/>
      <w:bookmarkStart w:id="180" w:name="_Toc50031911"/>
      <w:bookmarkStart w:id="181" w:name="_Toc51762831"/>
      <w:bookmarkStart w:id="182" w:name="_Toc56640898"/>
      <w:bookmarkStart w:id="183" w:name="_Toc59017866"/>
      <w:bookmarkStart w:id="184" w:name="_Toc66231734"/>
      <w:bookmarkStart w:id="185" w:name="_Toc68168895"/>
      <w:bookmarkStart w:id="186" w:name="_Toc70550541"/>
      <w:bookmarkStart w:id="187" w:name="_Toc73564346"/>
      <w:bookmarkStart w:id="188" w:name="_Toc81244730"/>
      <w:bookmarkStart w:id="189" w:name="_Toc88645300"/>
      <w:bookmarkStart w:id="190" w:name="_Toc89426212"/>
      <w:bookmarkStart w:id="191" w:name="_Toc94033097"/>
      <w:bookmarkStart w:id="192" w:name="_Toc97037253"/>
      <w:bookmarkStart w:id="193" w:name="_Toc97193036"/>
      <w:bookmarkStart w:id="194" w:name="_Toc100953669"/>
      <w:r>
        <w:lastRenderedPageBreak/>
        <w:t>4.2.</w:t>
      </w:r>
      <w:r>
        <w:rPr>
          <w:rFonts w:hint="eastAsia"/>
        </w:rPr>
        <w:t>1</w:t>
      </w:r>
      <w:r>
        <w:t>.2</w:t>
      </w:r>
      <w:r>
        <w:rPr>
          <w:rFonts w:hint="eastAsia"/>
        </w:rPr>
        <w:tab/>
      </w:r>
      <w:r>
        <w:t>Service Architecture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4399AF8" w14:textId="5100F16D" w:rsidR="00865A7E" w:rsidRDefault="00865A7E" w:rsidP="00865A7E">
      <w:r>
        <w:t xml:space="preserve">The 5G System Architecture is defined in </w:t>
      </w:r>
      <w:r w:rsidR="008C1A13">
        <w:t>TS</w:t>
      </w:r>
      <w:r>
        <w:t xml:space="preserve"> 23.501 [2]. The Network Data Analytics Exposure architecture is defined in </w:t>
      </w:r>
      <w:r w:rsidR="008C1A13">
        <w:t>TS</w:t>
      </w:r>
      <w:r>
        <w:t xml:space="preserve">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pt;height:108pt" o:ole="">
            <v:imagedata r:id="rId12" o:title=""/>
          </v:shape>
          <o:OLEObject Type="Embed" ProgID="Visio.Drawing.15" ShapeID="_x0000_i1025" DrawAspect="Content" ObjectID="_1711567250"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C1A13">
      <w:pPr>
        <w:pStyle w:val="TH"/>
      </w:pPr>
      <w:r>
        <w:object w:dxaOrig="2485" w:dyaOrig="2149" w14:anchorId="135F6E41">
          <v:shape id="_x0000_i1026" type="#_x0000_t75" style="width:125.4pt;height:107.4pt" o:ole="">
            <v:imagedata r:id="rId14" o:title=""/>
          </v:shape>
          <o:OLEObject Type="Embed" ProgID="Visio.Drawing.15" ShapeID="_x0000_i1026" DrawAspect="Content" ObjectID="_1711567251"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
        <w:rPr>
          <w:lang w:val="en-US"/>
        </w:rPr>
      </w:pPr>
      <w:bookmarkStart w:id="195" w:name="_Toc28012756"/>
      <w:bookmarkStart w:id="196" w:name="_Toc34266226"/>
      <w:bookmarkStart w:id="197" w:name="_Toc36102397"/>
      <w:bookmarkStart w:id="198" w:name="_Toc43563439"/>
      <w:bookmarkStart w:id="199" w:name="_Toc45133982"/>
      <w:bookmarkStart w:id="200" w:name="_Toc50031912"/>
      <w:bookmarkStart w:id="201" w:name="_Toc51762832"/>
      <w:bookmarkStart w:id="202" w:name="_Toc56640899"/>
      <w:bookmarkStart w:id="203" w:name="_Toc59017867"/>
      <w:bookmarkStart w:id="204" w:name="_Toc66231735"/>
      <w:bookmarkStart w:id="205" w:name="_Toc68168896"/>
      <w:bookmarkStart w:id="206" w:name="_Toc70550542"/>
      <w:bookmarkStart w:id="207" w:name="_Toc73564347"/>
      <w:bookmarkStart w:id="208" w:name="_Toc81244731"/>
      <w:bookmarkStart w:id="209" w:name="_Toc88645301"/>
      <w:bookmarkStart w:id="210" w:name="_Toc89426213"/>
      <w:bookmarkStart w:id="211" w:name="_Toc94033098"/>
      <w:bookmarkStart w:id="212" w:name="_Toc97037254"/>
      <w:bookmarkStart w:id="213" w:name="_Toc97193037"/>
      <w:bookmarkStart w:id="214" w:name="_Toc100953670"/>
      <w:r>
        <w:rPr>
          <w:lang w:val="en-US"/>
        </w:rPr>
        <w:t>4.2.</w:t>
      </w:r>
      <w:r>
        <w:rPr>
          <w:rFonts w:hint="eastAsia"/>
          <w:lang w:val="en-US" w:eastAsia="zh-CN"/>
        </w:rPr>
        <w:t>1.3</w:t>
      </w:r>
      <w:r>
        <w:rPr>
          <w:lang w:val="en-US"/>
        </w:rPr>
        <w:tab/>
        <w:t>Network Functions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35F4FBE" w14:textId="77777777" w:rsidR="00865A7E" w:rsidRDefault="00865A7E" w:rsidP="00865A7E">
      <w:pPr>
        <w:pStyle w:val="5"/>
        <w:rPr>
          <w:lang w:eastAsia="zh-CN"/>
        </w:rPr>
      </w:pPr>
      <w:bookmarkStart w:id="215" w:name="_Toc28012757"/>
      <w:bookmarkStart w:id="216" w:name="_Toc34266227"/>
      <w:bookmarkStart w:id="217" w:name="_Toc36102398"/>
      <w:bookmarkStart w:id="218" w:name="_Toc43563440"/>
      <w:bookmarkStart w:id="219" w:name="_Toc45133983"/>
      <w:bookmarkStart w:id="220" w:name="_Toc50031913"/>
      <w:bookmarkStart w:id="221" w:name="_Toc51762833"/>
      <w:bookmarkStart w:id="222" w:name="_Toc56640900"/>
      <w:bookmarkStart w:id="223" w:name="_Toc59017868"/>
      <w:bookmarkStart w:id="224" w:name="_Toc66231736"/>
      <w:bookmarkStart w:id="225" w:name="_Toc68168897"/>
      <w:bookmarkStart w:id="226" w:name="_Toc70550543"/>
      <w:bookmarkStart w:id="227" w:name="_Toc73564348"/>
      <w:bookmarkStart w:id="228" w:name="_Toc81244732"/>
      <w:bookmarkStart w:id="229" w:name="_Toc88645302"/>
      <w:bookmarkStart w:id="230" w:name="_Toc89426214"/>
      <w:bookmarkStart w:id="231" w:name="_Toc94033099"/>
      <w:bookmarkStart w:id="232" w:name="_Toc97037255"/>
      <w:bookmarkStart w:id="233" w:name="_Toc97193038"/>
      <w:bookmarkStart w:id="234" w:name="_Toc100953671"/>
      <w:r>
        <w:t>4.2.</w:t>
      </w:r>
      <w:r>
        <w:rPr>
          <w:rFonts w:hint="eastAsia"/>
          <w:lang w:eastAsia="zh-CN"/>
        </w:rPr>
        <w:t>1.3.1</w:t>
      </w:r>
      <w:r>
        <w:tab/>
      </w:r>
      <w:bookmarkEnd w:id="215"/>
      <w:bookmarkEnd w:id="216"/>
      <w:bookmarkEnd w:id="217"/>
      <w:bookmarkEnd w:id="218"/>
      <w:bookmarkEnd w:id="219"/>
      <w:bookmarkEnd w:id="220"/>
      <w:bookmarkEnd w:id="221"/>
      <w:bookmarkEnd w:id="222"/>
      <w:bookmarkEnd w:id="223"/>
      <w:bookmarkEnd w:id="224"/>
      <w:bookmarkEnd w:id="225"/>
      <w:bookmarkEnd w:id="226"/>
      <w:bookmarkEnd w:id="227"/>
      <w:r>
        <w:rPr>
          <w:lang w:val="en-US"/>
        </w:rPr>
        <w:t>Messaging Framework Adaptor Function</w:t>
      </w:r>
      <w:r>
        <w:t xml:space="preserve"> (MFAF)</w:t>
      </w:r>
      <w:bookmarkEnd w:id="228"/>
      <w:bookmarkEnd w:id="229"/>
      <w:bookmarkEnd w:id="230"/>
      <w:bookmarkEnd w:id="231"/>
      <w:bookmarkEnd w:id="232"/>
      <w:bookmarkEnd w:id="233"/>
      <w:bookmarkEnd w:id="234"/>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235" w:name="_Toc28012758"/>
      <w:bookmarkStart w:id="236" w:name="_Toc34266228"/>
      <w:bookmarkStart w:id="237" w:name="_Toc36102399"/>
      <w:bookmarkStart w:id="238" w:name="_Toc43563441"/>
      <w:bookmarkStart w:id="239" w:name="_Toc45133984"/>
      <w:bookmarkStart w:id="240" w:name="_Toc50031914"/>
      <w:bookmarkStart w:id="241" w:name="_Toc51762834"/>
      <w:bookmarkStart w:id="242" w:name="_Toc56640901"/>
      <w:bookmarkStart w:id="243" w:name="_Toc59017869"/>
      <w:bookmarkStart w:id="244" w:name="_Toc66231737"/>
      <w:bookmarkStart w:id="245" w:name="_Toc68168898"/>
      <w:bookmarkStart w:id="246" w:name="_Toc70550544"/>
      <w:bookmarkStart w:id="247" w:name="_Toc73564349"/>
      <w:bookmarkStart w:id="248" w:name="_Toc81244733"/>
      <w:bookmarkStart w:id="249" w:name="_Toc88645303"/>
      <w:bookmarkStart w:id="250" w:name="_Toc89426215"/>
      <w:bookmarkStart w:id="251" w:name="_Toc94033100"/>
      <w:bookmarkStart w:id="252" w:name="_Toc97037256"/>
      <w:bookmarkStart w:id="253" w:name="_Toc97193039"/>
      <w:bookmarkStart w:id="254" w:name="_Toc100953672"/>
      <w:r>
        <w:t>4.2.</w:t>
      </w:r>
      <w:r>
        <w:rPr>
          <w:lang w:eastAsia="zh-CN"/>
        </w:rPr>
        <w:t>1.3.2</w:t>
      </w:r>
      <w:r>
        <w:tab/>
      </w:r>
      <w:r>
        <w:rPr>
          <w:lang w:eastAsia="zh-CN"/>
        </w:rPr>
        <w:t>NF Service Consumers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255" w:name="_Toc72784127"/>
      <w:bookmarkStart w:id="256" w:name="_Toc73041673"/>
      <w:bookmarkStart w:id="257" w:name="_Toc81244734"/>
      <w:bookmarkStart w:id="258" w:name="_Toc88645304"/>
      <w:bookmarkStart w:id="259" w:name="_Toc89426216"/>
      <w:bookmarkStart w:id="260" w:name="_Toc94033101"/>
      <w:bookmarkStart w:id="261" w:name="_Toc97037257"/>
      <w:bookmarkStart w:id="262" w:name="_Toc97193040"/>
      <w:bookmarkStart w:id="263" w:name="_Toc100953673"/>
      <w:r>
        <w:lastRenderedPageBreak/>
        <w:t>4.2.2</w:t>
      </w:r>
      <w:r>
        <w:tab/>
        <w:t>Service Operations</w:t>
      </w:r>
      <w:bookmarkEnd w:id="255"/>
      <w:bookmarkEnd w:id="256"/>
      <w:bookmarkEnd w:id="257"/>
      <w:bookmarkEnd w:id="258"/>
      <w:bookmarkEnd w:id="259"/>
      <w:bookmarkEnd w:id="260"/>
      <w:bookmarkEnd w:id="261"/>
      <w:bookmarkEnd w:id="262"/>
      <w:bookmarkEnd w:id="263"/>
    </w:p>
    <w:p w14:paraId="6A829793" w14:textId="77777777" w:rsidR="00345A8F" w:rsidRDefault="00D862C6">
      <w:pPr>
        <w:pStyle w:val="4"/>
      </w:pPr>
      <w:bookmarkStart w:id="264" w:name="_Toc72784128"/>
      <w:bookmarkStart w:id="265" w:name="_Toc73041674"/>
      <w:bookmarkStart w:id="266" w:name="_Toc81244735"/>
      <w:bookmarkStart w:id="267" w:name="_Toc88645305"/>
      <w:bookmarkStart w:id="268" w:name="_Toc89426217"/>
      <w:bookmarkStart w:id="269" w:name="_Toc94033102"/>
      <w:bookmarkStart w:id="270" w:name="_Toc97037258"/>
      <w:bookmarkStart w:id="271" w:name="_Toc97193041"/>
      <w:bookmarkStart w:id="272" w:name="_Toc100953674"/>
      <w:r>
        <w:t>4.2.2.1</w:t>
      </w:r>
      <w:r>
        <w:tab/>
        <w:t>Introduction</w:t>
      </w:r>
      <w:bookmarkEnd w:id="264"/>
      <w:bookmarkEnd w:id="265"/>
      <w:bookmarkEnd w:id="266"/>
      <w:bookmarkEnd w:id="267"/>
      <w:bookmarkEnd w:id="268"/>
      <w:bookmarkEnd w:id="269"/>
      <w:bookmarkEnd w:id="270"/>
      <w:bookmarkEnd w:id="271"/>
      <w:bookmarkEnd w:id="272"/>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273" w:name="_Toc72784129"/>
      <w:bookmarkStart w:id="274" w:name="_Toc73041675"/>
      <w:bookmarkStart w:id="275" w:name="_Toc81244736"/>
      <w:bookmarkStart w:id="276" w:name="_Toc88645306"/>
      <w:bookmarkStart w:id="277" w:name="_Toc89426218"/>
      <w:bookmarkStart w:id="278" w:name="_Toc94033103"/>
      <w:bookmarkStart w:id="279" w:name="_Toc97037259"/>
      <w:bookmarkStart w:id="280" w:name="_Toc97193042"/>
      <w:bookmarkStart w:id="281" w:name="_Toc100953675"/>
      <w:r>
        <w:t>4.2.2.2</w:t>
      </w:r>
      <w:r>
        <w:tab/>
      </w:r>
      <w:r>
        <w:rPr>
          <w:lang w:eastAsia="ko-KR"/>
        </w:rPr>
        <w:t>Nmfaf_3daDataManagement_Configure</w:t>
      </w:r>
      <w:r>
        <w:t xml:space="preserve"> service operation</w:t>
      </w:r>
      <w:bookmarkEnd w:id="273"/>
      <w:bookmarkEnd w:id="274"/>
      <w:bookmarkEnd w:id="275"/>
      <w:bookmarkEnd w:id="276"/>
      <w:bookmarkEnd w:id="277"/>
      <w:bookmarkEnd w:id="278"/>
      <w:bookmarkEnd w:id="279"/>
      <w:bookmarkEnd w:id="280"/>
      <w:bookmarkEnd w:id="281"/>
    </w:p>
    <w:p w14:paraId="10E274AE" w14:textId="77777777" w:rsidR="00865A7E" w:rsidRPr="00865A7E" w:rsidRDefault="00865A7E" w:rsidP="00865A7E">
      <w:pPr>
        <w:pStyle w:val="5"/>
      </w:pPr>
      <w:bookmarkStart w:id="282" w:name="_Toc81244737"/>
      <w:bookmarkStart w:id="283" w:name="_Toc88645307"/>
      <w:bookmarkStart w:id="284" w:name="_Toc89426219"/>
      <w:bookmarkStart w:id="285" w:name="_Toc94033104"/>
      <w:bookmarkStart w:id="286" w:name="_Toc97037260"/>
      <w:bookmarkStart w:id="287" w:name="_Toc97193043"/>
      <w:bookmarkStart w:id="288" w:name="_Toc100953676"/>
      <w:r w:rsidRPr="00865A7E">
        <w:t>4.2.2.2.1</w:t>
      </w:r>
      <w:r w:rsidRPr="00865A7E">
        <w:tab/>
        <w:t>General</w:t>
      </w:r>
      <w:bookmarkEnd w:id="282"/>
      <w:bookmarkEnd w:id="283"/>
      <w:bookmarkEnd w:id="284"/>
      <w:bookmarkEnd w:id="285"/>
      <w:bookmarkEnd w:id="286"/>
      <w:bookmarkEnd w:id="287"/>
      <w:bookmarkEnd w:id="288"/>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289" w:name="_Toc81244738"/>
      <w:bookmarkStart w:id="290" w:name="_Toc88645308"/>
      <w:bookmarkStart w:id="291" w:name="_Toc89426220"/>
      <w:bookmarkStart w:id="292" w:name="_Toc94033105"/>
      <w:bookmarkStart w:id="293" w:name="_Toc97037261"/>
      <w:bookmarkStart w:id="294" w:name="_Toc97193044"/>
      <w:bookmarkStart w:id="295" w:name="_Toc100953677"/>
      <w:r w:rsidRPr="00865A7E">
        <w:t>4.2.2.2.2</w:t>
      </w:r>
      <w:r w:rsidRPr="00865A7E">
        <w:tab/>
        <w:t>Initial configuration for mapping data or analytics</w:t>
      </w:r>
      <w:bookmarkEnd w:id="289"/>
      <w:bookmarkEnd w:id="290"/>
      <w:bookmarkEnd w:id="291"/>
      <w:bookmarkEnd w:id="292"/>
      <w:bookmarkEnd w:id="293"/>
      <w:bookmarkEnd w:id="294"/>
      <w:bookmarkEnd w:id="295"/>
    </w:p>
    <w:p w14:paraId="2A5D1F3F" w14:textId="2C3ABB2A"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rsidR="008C1A13">
        <w:t>TS</w:t>
      </w:r>
      <w:r>
        <w:t> 23.288 [14]).</w:t>
      </w:r>
    </w:p>
    <w:p w14:paraId="51847C0B" w14:textId="77777777" w:rsidR="00865A7E" w:rsidRDefault="00865A7E" w:rsidP="008C1A13">
      <w:pPr>
        <w:pStyle w:val="TH"/>
      </w:pPr>
      <w:r>
        <w:object w:dxaOrig="8700" w:dyaOrig="2386" w14:anchorId="4283E456">
          <v:shape id="_x0000_i1027" type="#_x0000_t75" style="width:434.4pt;height:119.4pt" o:ole="">
            <v:imagedata r:id="rId16" o:title=""/>
          </v:shape>
          <o:OLEObject Type="Embed" ProgID="Visio.Drawing.11" ShapeID="_x0000_i1027" DrawAspect="Content" ObjectID="_1711567252" r:id="rId17"/>
        </w:object>
      </w:r>
    </w:p>
    <w:p w14:paraId="629788C3" w14:textId="67C8EE9D" w:rsidR="00865A7E" w:rsidRDefault="00865A7E" w:rsidP="00865A7E">
      <w:pPr>
        <w:pStyle w:val="TF"/>
      </w:pPr>
      <w:r>
        <w:t>Figure</w:t>
      </w:r>
      <w:r w:rsidR="00E23B79">
        <w:t> </w:t>
      </w:r>
      <w:r>
        <w:t>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642B088E"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77777777"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16F36977" w:rsidR="00C71FD3" w:rsidRPr="00C71FD3" w:rsidRDefault="002B4DD8" w:rsidP="002B4DD8">
      <w:pPr>
        <w:pStyle w:val="B2"/>
        <w:rPr>
          <w:noProof/>
        </w:rPr>
      </w:pPr>
      <w:r>
        <w:rPr>
          <w:noProof/>
          <w:lang w:eastAsia="zh-CN"/>
        </w:rPr>
        <w:t>X)</w:t>
      </w:r>
      <w:r>
        <w:rPr>
          <w:noProof/>
          <w:lang w:eastAsia="zh-CN"/>
        </w:rPr>
        <w:tab/>
      </w:r>
      <w:r w:rsidRPr="00D15E11">
        <w:rPr>
          <w:lang w:eastAsia="ja-JP"/>
        </w:rPr>
        <w:t>NF insta</w:t>
      </w:r>
      <w:r>
        <w:rPr>
          <w:lang w:eastAsia="ja-JP"/>
        </w:rPr>
        <w:t xml:space="preserve">nce identifier of the ADRF </w:t>
      </w:r>
      <w:r>
        <w:rPr>
          <w:noProof/>
        </w:rPr>
        <w:t>as "</w:t>
      </w:r>
      <w:r>
        <w:t>adrfId</w:t>
      </w:r>
      <w:r>
        <w:rPr>
          <w:noProof/>
        </w:rPr>
        <w:t>" attribute.</w:t>
      </w:r>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5C7B0CC2" w:rsidR="00293892" w:rsidRPr="00293892" w:rsidRDefault="00293892" w:rsidP="0064130F">
      <w:pPr>
        <w:rPr>
          <w:lang w:eastAsia="zh-CN"/>
        </w:rPr>
      </w:pPr>
      <w:r>
        <w:t>If an error occurs when processing the HTTP POST request, the MFAF shall send an HTTP error response as specified in subclause 5.1.7.</w:t>
      </w:r>
    </w:p>
    <w:p w14:paraId="6A31672D" w14:textId="77777777" w:rsidR="00865A7E" w:rsidRDefault="00865A7E" w:rsidP="00865A7E">
      <w:pPr>
        <w:pStyle w:val="5"/>
      </w:pPr>
      <w:bookmarkStart w:id="296" w:name="_Toc81244739"/>
      <w:bookmarkStart w:id="297" w:name="_Toc88645309"/>
      <w:bookmarkStart w:id="298" w:name="_Toc89426221"/>
      <w:bookmarkStart w:id="299" w:name="_Toc94033106"/>
      <w:bookmarkStart w:id="300" w:name="_Toc97037262"/>
      <w:bookmarkStart w:id="301" w:name="_Toc97193045"/>
      <w:bookmarkStart w:id="302" w:name="_Toc100953678"/>
      <w:r>
        <w:t>4.2.2.2.3</w:t>
      </w:r>
      <w:r>
        <w:tab/>
        <w:t xml:space="preserve">Update the configuration of existing individual </w:t>
      </w:r>
      <w:r>
        <w:rPr>
          <w:lang w:eastAsia="ja-JP"/>
        </w:rPr>
        <w:t>mapping data or analytics</w:t>
      </w:r>
      <w:bookmarkEnd w:id="296"/>
      <w:bookmarkEnd w:id="297"/>
      <w:bookmarkEnd w:id="298"/>
      <w:bookmarkEnd w:id="299"/>
      <w:bookmarkEnd w:id="300"/>
      <w:bookmarkEnd w:id="301"/>
      <w:bookmarkEnd w:id="302"/>
    </w:p>
    <w:p w14:paraId="045017B9" w14:textId="61F428AB"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rsidR="008C1A13">
        <w:t>TS</w:t>
      </w:r>
      <w:r>
        <w:t> 23.288 [14])</w:t>
      </w:r>
    </w:p>
    <w:p w14:paraId="0FAACDAE" w14:textId="77777777" w:rsidR="00865A7E" w:rsidRDefault="00865A7E" w:rsidP="00865A7E">
      <w:pPr>
        <w:pStyle w:val="TH"/>
        <w:rPr>
          <w:lang w:eastAsia="zh-CN"/>
        </w:rPr>
      </w:pPr>
      <w:r>
        <w:object w:dxaOrig="8415" w:dyaOrig="3420" w14:anchorId="58DB81F2">
          <v:shape id="_x0000_i1028" type="#_x0000_t75" style="width:421.2pt;height:169.8pt" o:ole="">
            <v:imagedata r:id="rId18" o:title=""/>
          </v:shape>
          <o:OLEObject Type="Embed" ProgID="Visio.Drawing.15" ShapeID="_x0000_i1028" DrawAspect="Content" ObjectID="_1711567253"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r w:rsidR="00262BF9">
        <w:t>s</w:t>
      </w:r>
      <w:r>
        <w:t>/{transRefId}" as Resource URI and MfafConfiguration data structure as request body, the MFAF shall:</w:t>
      </w:r>
    </w:p>
    <w:p w14:paraId="11023E89" w14:textId="77777777" w:rsidR="00865A7E" w:rsidRDefault="00865A7E" w:rsidP="00865A7E">
      <w:pPr>
        <w:pStyle w:val="B1"/>
      </w:pPr>
      <w:r>
        <w:lastRenderedPageBreak/>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7777777" w:rsidR="00293892" w:rsidRDefault="00293892" w:rsidP="00293892">
      <w:r>
        <w:t>If an error occurs when processing the HTTP PUT request, the MFAF shall send an HTTP error response as specified in subclause 5.1.7.</w:t>
      </w:r>
    </w:p>
    <w:p w14:paraId="5273B91E" w14:textId="0FA0CB1A" w:rsidR="00293892" w:rsidRPr="00293892" w:rsidRDefault="00293892" w:rsidP="00293892">
      <w:r>
        <w:t>If the MFAF determines the received HTTP PUT request needs to be redirected, the MFAF shall send an HTTP redirect response as specified in subclause </w:t>
      </w:r>
      <w:r>
        <w:rPr>
          <w:lang w:eastAsia="zh-CN"/>
        </w:rPr>
        <w:t xml:space="preserve">6.10.9 of </w:t>
      </w:r>
      <w:r>
        <w:rPr>
          <w:lang w:val="en-US"/>
        </w:rPr>
        <w:t>3GPP TS 29.500 [4]</w:t>
      </w:r>
      <w:r>
        <w:t>.</w:t>
      </w:r>
    </w:p>
    <w:p w14:paraId="4E2E1F1B" w14:textId="5068C008" w:rsidR="00345A8F" w:rsidRDefault="00D862C6">
      <w:pPr>
        <w:pStyle w:val="4"/>
      </w:pPr>
      <w:bookmarkStart w:id="303" w:name="_Toc72784132"/>
      <w:bookmarkStart w:id="304" w:name="_Toc73041678"/>
      <w:bookmarkStart w:id="305" w:name="_Toc81244740"/>
      <w:bookmarkStart w:id="306" w:name="_Toc88645310"/>
      <w:bookmarkStart w:id="307" w:name="_Toc89426222"/>
      <w:bookmarkStart w:id="308" w:name="_Toc94033107"/>
      <w:bookmarkStart w:id="309" w:name="_Toc97037263"/>
      <w:bookmarkStart w:id="310" w:name="_Toc97193046"/>
      <w:bookmarkStart w:id="311" w:name="_Toc100953679"/>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303"/>
      <w:bookmarkEnd w:id="304"/>
      <w:bookmarkEnd w:id="305"/>
      <w:bookmarkEnd w:id="306"/>
      <w:bookmarkEnd w:id="307"/>
      <w:bookmarkEnd w:id="308"/>
      <w:bookmarkEnd w:id="309"/>
      <w:bookmarkEnd w:id="310"/>
      <w:bookmarkEnd w:id="311"/>
    </w:p>
    <w:p w14:paraId="5A6C2606" w14:textId="77777777" w:rsidR="00345A8F" w:rsidRDefault="00D862C6">
      <w:pPr>
        <w:pStyle w:val="5"/>
      </w:pPr>
      <w:bookmarkStart w:id="312" w:name="_Toc72784133"/>
      <w:bookmarkStart w:id="313" w:name="_Toc73041679"/>
      <w:bookmarkStart w:id="314" w:name="_Toc81244741"/>
      <w:bookmarkStart w:id="315" w:name="_Toc88645311"/>
      <w:bookmarkStart w:id="316" w:name="_Toc89426223"/>
      <w:bookmarkStart w:id="317" w:name="_Toc94033108"/>
      <w:bookmarkStart w:id="318" w:name="_Toc97037264"/>
      <w:bookmarkStart w:id="319" w:name="_Toc97193047"/>
      <w:bookmarkStart w:id="320" w:name="_Toc100953680"/>
      <w:r>
        <w:t>4.2.2.3.1</w:t>
      </w:r>
      <w:r>
        <w:tab/>
        <w:t>General</w:t>
      </w:r>
      <w:bookmarkEnd w:id="312"/>
      <w:bookmarkEnd w:id="313"/>
      <w:bookmarkEnd w:id="314"/>
      <w:bookmarkEnd w:id="315"/>
      <w:bookmarkEnd w:id="316"/>
      <w:bookmarkEnd w:id="317"/>
      <w:bookmarkEnd w:id="318"/>
      <w:bookmarkEnd w:id="319"/>
      <w:bookmarkEnd w:id="320"/>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321" w:name="_Toc88645312"/>
      <w:bookmarkStart w:id="322" w:name="_Toc89426224"/>
      <w:bookmarkStart w:id="323" w:name="_Toc94033109"/>
      <w:bookmarkStart w:id="324" w:name="_Toc97037265"/>
      <w:bookmarkStart w:id="325" w:name="_Toc97193048"/>
      <w:bookmarkStart w:id="326" w:name="_Toc100953681"/>
      <w:bookmarkStart w:id="327" w:name="_Toc72784134"/>
      <w:bookmarkStart w:id="328" w:name="_Toc73041680"/>
      <w:bookmarkStart w:id="329" w:name="_Toc81244742"/>
      <w:r>
        <w:t>4.2.2.3.</w:t>
      </w:r>
      <w:r w:rsidR="00040B67">
        <w:t>2</w:t>
      </w:r>
      <w:r>
        <w:tab/>
      </w:r>
      <w:r w:rsidR="00040B67">
        <w:t>S</w:t>
      </w:r>
      <w:r w:rsidR="00040B67" w:rsidRPr="0065374B">
        <w:t>top mapping data or analytics</w:t>
      </w:r>
      <w:bookmarkEnd w:id="321"/>
      <w:bookmarkEnd w:id="322"/>
      <w:bookmarkEnd w:id="323"/>
      <w:bookmarkEnd w:id="324"/>
      <w:bookmarkEnd w:id="325"/>
      <w:bookmarkEnd w:id="326"/>
      <w:r w:rsidR="00040B67" w:rsidDel="00040B67">
        <w:t xml:space="preserve"> </w:t>
      </w:r>
      <w:bookmarkEnd w:id="327"/>
      <w:bookmarkEnd w:id="328"/>
      <w:bookmarkEnd w:id="329"/>
    </w:p>
    <w:p w14:paraId="6F6EBFBF" w14:textId="6EC9165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rsidR="008C1A13">
        <w:t>TS</w:t>
      </w:r>
      <w:r>
        <w:t> 23.288 [14])</w:t>
      </w:r>
    </w:p>
    <w:p w14:paraId="06BEED50" w14:textId="77777777" w:rsidR="00040B67" w:rsidRDefault="00040B67" w:rsidP="00040B67">
      <w:pPr>
        <w:pStyle w:val="TH"/>
        <w:rPr>
          <w:lang w:eastAsia="zh-CN"/>
        </w:rPr>
      </w:pPr>
      <w:r>
        <w:object w:dxaOrig="8413" w:dyaOrig="3421" w14:anchorId="7814FE6C">
          <v:shape id="_x0000_i1029" type="#_x0000_t75" style="width:420.6pt;height:169.8pt" o:ole="">
            <v:imagedata r:id="rId20" o:title=""/>
          </v:shape>
          <o:OLEObject Type="Embed" ProgID="Visio.Drawing.15" ShapeID="_x0000_i1029" DrawAspect="Content" ObjectID="_1711567254"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7777777" w:rsidR="00293892" w:rsidRPr="00145952" w:rsidRDefault="00293892" w:rsidP="00293892">
      <w:r>
        <w:t>If errors occur when processing the HTTP DELETE request, the MFAF shall send an HTTP error response as specified in subclause 5.1.7.</w:t>
      </w:r>
    </w:p>
    <w:p w14:paraId="4D2A3808" w14:textId="50DA003D" w:rsidR="00293892" w:rsidRPr="007803A9" w:rsidRDefault="00293892" w:rsidP="00293892">
      <w:r>
        <w:t>If the MFAF determines the received HTTP DELETE request needs to be redirected, the MFAF shall send an HTTP redirect response as specified in subclause </w:t>
      </w:r>
      <w:r>
        <w:rPr>
          <w:lang w:eastAsia="zh-CN"/>
        </w:rPr>
        <w:t xml:space="preserve">6.10.9 of </w:t>
      </w:r>
      <w:r>
        <w:rPr>
          <w:lang w:val="en-US"/>
        </w:rPr>
        <w:t>3GPP TS 29.500 [4]</w:t>
      </w:r>
      <w:r>
        <w:t>.</w:t>
      </w:r>
    </w:p>
    <w:p w14:paraId="6B8D9061" w14:textId="77777777" w:rsidR="00345A8F" w:rsidRDefault="00D862C6">
      <w:pPr>
        <w:pStyle w:val="2"/>
      </w:pPr>
      <w:bookmarkStart w:id="330" w:name="_Toc72784135"/>
      <w:bookmarkStart w:id="331" w:name="_Toc73041681"/>
      <w:bookmarkStart w:id="332" w:name="_Toc81244743"/>
      <w:bookmarkStart w:id="333" w:name="_Toc88645313"/>
      <w:bookmarkStart w:id="334" w:name="_Toc89426225"/>
      <w:bookmarkStart w:id="335" w:name="_Toc94033110"/>
      <w:bookmarkStart w:id="336" w:name="_Toc97037266"/>
      <w:bookmarkStart w:id="337" w:name="_Toc97193049"/>
      <w:bookmarkStart w:id="338" w:name="_Toc100953682"/>
      <w:r>
        <w:lastRenderedPageBreak/>
        <w:t>4.3</w:t>
      </w:r>
      <w:r>
        <w:tab/>
        <w:t>Nmfaf_3caDataManagement Service</w:t>
      </w:r>
      <w:bookmarkEnd w:id="330"/>
      <w:bookmarkEnd w:id="331"/>
      <w:bookmarkEnd w:id="332"/>
      <w:bookmarkEnd w:id="333"/>
      <w:bookmarkEnd w:id="334"/>
      <w:bookmarkEnd w:id="335"/>
      <w:bookmarkEnd w:id="336"/>
      <w:bookmarkEnd w:id="337"/>
      <w:bookmarkEnd w:id="338"/>
    </w:p>
    <w:p w14:paraId="30E8DCBD" w14:textId="77777777" w:rsidR="00345A8F" w:rsidRDefault="00D862C6">
      <w:pPr>
        <w:pStyle w:val="3"/>
      </w:pPr>
      <w:bookmarkStart w:id="339" w:name="_Toc72784136"/>
      <w:bookmarkStart w:id="340" w:name="_Toc73041682"/>
      <w:bookmarkStart w:id="341" w:name="_Toc81244744"/>
      <w:bookmarkStart w:id="342" w:name="_Toc88645314"/>
      <w:bookmarkStart w:id="343" w:name="_Toc89426226"/>
      <w:bookmarkStart w:id="344" w:name="_Toc94033111"/>
      <w:bookmarkStart w:id="345" w:name="_Toc97037267"/>
      <w:bookmarkStart w:id="346" w:name="_Toc97193050"/>
      <w:bookmarkStart w:id="347" w:name="_Toc100953683"/>
      <w:r>
        <w:t>4.3.1</w:t>
      </w:r>
      <w:r>
        <w:tab/>
        <w:t>Service Description</w:t>
      </w:r>
      <w:bookmarkEnd w:id="339"/>
      <w:bookmarkEnd w:id="340"/>
      <w:bookmarkEnd w:id="341"/>
      <w:bookmarkEnd w:id="342"/>
      <w:bookmarkEnd w:id="343"/>
      <w:bookmarkEnd w:id="344"/>
      <w:bookmarkEnd w:id="345"/>
      <w:bookmarkEnd w:id="346"/>
      <w:bookmarkEnd w:id="347"/>
    </w:p>
    <w:p w14:paraId="7069101B" w14:textId="77777777" w:rsidR="00865A7E" w:rsidRDefault="00865A7E" w:rsidP="00865A7E">
      <w:pPr>
        <w:pStyle w:val="4"/>
        <w:rPr>
          <w:lang w:eastAsia="zh-CN"/>
        </w:rPr>
      </w:pPr>
      <w:bookmarkStart w:id="348" w:name="_Toc81244745"/>
      <w:bookmarkStart w:id="349" w:name="_Toc88645315"/>
      <w:bookmarkStart w:id="350" w:name="_Toc89426227"/>
      <w:bookmarkStart w:id="351" w:name="_Toc94033112"/>
      <w:bookmarkStart w:id="352" w:name="_Toc97037268"/>
      <w:bookmarkStart w:id="353" w:name="_Toc97193051"/>
      <w:bookmarkStart w:id="354" w:name="_Toc100953684"/>
      <w:r>
        <w:t>4.3.</w:t>
      </w:r>
      <w:r>
        <w:rPr>
          <w:rFonts w:hint="eastAsia"/>
          <w:lang w:eastAsia="zh-CN"/>
        </w:rPr>
        <w:t>1</w:t>
      </w:r>
      <w:r>
        <w:rPr>
          <w:lang w:eastAsia="zh-CN"/>
        </w:rPr>
        <w:t>.1</w:t>
      </w:r>
      <w:r>
        <w:tab/>
      </w:r>
      <w:r>
        <w:rPr>
          <w:rFonts w:hint="eastAsia"/>
          <w:lang w:eastAsia="zh-CN"/>
        </w:rPr>
        <w:t>Overview</w:t>
      </w:r>
      <w:bookmarkEnd w:id="348"/>
      <w:bookmarkEnd w:id="349"/>
      <w:bookmarkEnd w:id="350"/>
      <w:bookmarkEnd w:id="351"/>
      <w:bookmarkEnd w:id="352"/>
      <w:bookmarkEnd w:id="353"/>
      <w:bookmarkEnd w:id="354"/>
    </w:p>
    <w:p w14:paraId="099BC6A9" w14:textId="336AE8DD" w:rsidR="00865A7E" w:rsidRDefault="00865A7E" w:rsidP="00865A7E">
      <w:r>
        <w:t>The</w:t>
      </w:r>
      <w:r w:rsidRPr="00FD291E">
        <w:rPr>
          <w:lang w:eastAsia="ja-JP"/>
        </w:rPr>
        <w:t xml:space="preserve"> </w:t>
      </w:r>
      <w:r>
        <w:rPr>
          <w:lang w:eastAsia="ja-JP"/>
        </w:rPr>
        <w:t>Nmfaf_3caDataManagement</w:t>
      </w:r>
      <w:r>
        <w:t xml:space="preserve"> service as defined in </w:t>
      </w:r>
      <w:r w:rsidR="008C1A13">
        <w:t>TS</w:t>
      </w:r>
      <w:r>
        <w:t>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355" w:name="_Toc81244746"/>
      <w:bookmarkStart w:id="356" w:name="_Toc88645316"/>
      <w:bookmarkStart w:id="357" w:name="_Toc89426228"/>
      <w:bookmarkStart w:id="358" w:name="_Toc94033113"/>
      <w:bookmarkStart w:id="359" w:name="_Toc97037269"/>
      <w:bookmarkStart w:id="360" w:name="_Toc97193052"/>
      <w:bookmarkStart w:id="361" w:name="_Toc100953685"/>
      <w:r>
        <w:t>4.3.</w:t>
      </w:r>
      <w:r>
        <w:rPr>
          <w:rFonts w:hint="eastAsia"/>
        </w:rPr>
        <w:t>1</w:t>
      </w:r>
      <w:r>
        <w:t>.2</w:t>
      </w:r>
      <w:r>
        <w:rPr>
          <w:rFonts w:hint="eastAsia"/>
        </w:rPr>
        <w:tab/>
      </w:r>
      <w:r>
        <w:t>Service Architecture</w:t>
      </w:r>
      <w:bookmarkEnd w:id="355"/>
      <w:bookmarkEnd w:id="356"/>
      <w:bookmarkEnd w:id="357"/>
      <w:bookmarkEnd w:id="358"/>
      <w:bookmarkEnd w:id="359"/>
      <w:bookmarkEnd w:id="360"/>
      <w:bookmarkEnd w:id="361"/>
    </w:p>
    <w:p w14:paraId="1D80FE64" w14:textId="307F6C4D" w:rsidR="00865A7E" w:rsidRDefault="00865A7E" w:rsidP="00865A7E">
      <w:r>
        <w:t xml:space="preserve">The 5G System Architecture is defined in </w:t>
      </w:r>
      <w:r w:rsidR="008C1A13">
        <w:t>TS</w:t>
      </w:r>
      <w:r>
        <w:t xml:space="preserve"> 23.501 [2]. The Network Data Analytics Exposure architecture is defined in </w:t>
      </w:r>
      <w:r w:rsidR="008C1A13">
        <w:t>TS</w:t>
      </w:r>
      <w:r>
        <w:t xml:space="preserve">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5.6pt;height:109.8pt" o:ole="">
            <v:imagedata r:id="rId22" o:title=""/>
          </v:shape>
          <o:OLEObject Type="Embed" ProgID="Visio.Drawing.15" ShapeID="_x0000_i1030" DrawAspect="Content" ObjectID="_1711567255"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C1A13">
      <w:pPr>
        <w:pStyle w:val="TH"/>
      </w:pPr>
      <w:r>
        <w:object w:dxaOrig="7453" w:dyaOrig="2185" w14:anchorId="7F2F2CC8">
          <v:shape id="_x0000_i1031" type="#_x0000_t75" style="width:370.8pt;height:109.2pt" o:ole="">
            <v:imagedata r:id="rId24" o:title=""/>
          </v:shape>
          <o:OLEObject Type="Embed" ProgID="Visio.Drawing.15" ShapeID="_x0000_i1031" DrawAspect="Content" ObjectID="_1711567256"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4"/>
        <w:rPr>
          <w:lang w:val="en-US"/>
        </w:rPr>
      </w:pPr>
      <w:bookmarkStart w:id="362" w:name="_Toc81244747"/>
      <w:bookmarkStart w:id="363" w:name="_Toc88645317"/>
      <w:bookmarkStart w:id="364" w:name="_Toc89426229"/>
      <w:bookmarkStart w:id="365" w:name="_Toc94033114"/>
      <w:bookmarkStart w:id="366" w:name="_Toc97037270"/>
      <w:bookmarkStart w:id="367" w:name="_Toc97193053"/>
      <w:bookmarkStart w:id="368" w:name="_Toc100953686"/>
      <w:r>
        <w:rPr>
          <w:lang w:val="en-US"/>
        </w:rPr>
        <w:t>4.3.</w:t>
      </w:r>
      <w:r>
        <w:rPr>
          <w:rFonts w:hint="eastAsia"/>
          <w:lang w:val="en-US" w:eastAsia="zh-CN"/>
        </w:rPr>
        <w:t>1.3</w:t>
      </w:r>
      <w:r>
        <w:rPr>
          <w:lang w:val="en-US"/>
        </w:rPr>
        <w:tab/>
        <w:t>Network Functions</w:t>
      </w:r>
      <w:bookmarkEnd w:id="362"/>
      <w:bookmarkEnd w:id="363"/>
      <w:bookmarkEnd w:id="364"/>
      <w:bookmarkEnd w:id="365"/>
      <w:bookmarkEnd w:id="366"/>
      <w:bookmarkEnd w:id="367"/>
      <w:bookmarkEnd w:id="368"/>
    </w:p>
    <w:p w14:paraId="4C3A2BF5" w14:textId="77777777" w:rsidR="00865A7E" w:rsidRDefault="00865A7E" w:rsidP="00865A7E">
      <w:pPr>
        <w:pStyle w:val="5"/>
        <w:rPr>
          <w:lang w:eastAsia="zh-CN"/>
        </w:rPr>
      </w:pPr>
      <w:bookmarkStart w:id="369" w:name="_Toc81244748"/>
      <w:bookmarkStart w:id="370" w:name="_Toc88645318"/>
      <w:bookmarkStart w:id="371" w:name="_Toc89426230"/>
      <w:bookmarkStart w:id="372" w:name="_Toc94033115"/>
      <w:bookmarkStart w:id="373" w:name="_Toc97037271"/>
      <w:bookmarkStart w:id="374" w:name="_Toc97193054"/>
      <w:bookmarkStart w:id="375" w:name="_Toc100953687"/>
      <w:r>
        <w:t>4.3.</w:t>
      </w:r>
      <w:r>
        <w:rPr>
          <w:rFonts w:hint="eastAsia"/>
          <w:lang w:eastAsia="zh-CN"/>
        </w:rPr>
        <w:t>1.3.1</w:t>
      </w:r>
      <w:r>
        <w:tab/>
      </w:r>
      <w:r>
        <w:rPr>
          <w:lang w:val="en-US"/>
        </w:rPr>
        <w:t>Messaging Framework Adaptor Function</w:t>
      </w:r>
      <w:r>
        <w:t xml:space="preserve"> (MFAF)</w:t>
      </w:r>
      <w:bookmarkEnd w:id="369"/>
      <w:bookmarkEnd w:id="370"/>
      <w:bookmarkEnd w:id="371"/>
      <w:bookmarkEnd w:id="372"/>
      <w:bookmarkEnd w:id="373"/>
      <w:bookmarkEnd w:id="374"/>
      <w:bookmarkEnd w:id="375"/>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376" w:name="_Toc81244749"/>
      <w:bookmarkStart w:id="377" w:name="_Toc88645319"/>
      <w:bookmarkStart w:id="378" w:name="_Toc89426231"/>
      <w:bookmarkStart w:id="379" w:name="_Toc94033116"/>
      <w:bookmarkStart w:id="380" w:name="_Toc97037272"/>
      <w:bookmarkStart w:id="381" w:name="_Toc97193055"/>
      <w:bookmarkStart w:id="382" w:name="_Toc100953688"/>
      <w:r>
        <w:t>4.3.</w:t>
      </w:r>
      <w:r>
        <w:rPr>
          <w:lang w:eastAsia="zh-CN"/>
        </w:rPr>
        <w:t>1.3.2</w:t>
      </w:r>
      <w:r>
        <w:tab/>
      </w:r>
      <w:r>
        <w:rPr>
          <w:lang w:eastAsia="zh-CN"/>
        </w:rPr>
        <w:t>NF Service Consumers</w:t>
      </w:r>
      <w:bookmarkEnd w:id="376"/>
      <w:bookmarkEnd w:id="377"/>
      <w:bookmarkEnd w:id="378"/>
      <w:bookmarkEnd w:id="379"/>
      <w:bookmarkEnd w:id="380"/>
      <w:bookmarkEnd w:id="381"/>
      <w:bookmarkEnd w:id="382"/>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
      </w:pPr>
      <w:bookmarkStart w:id="383" w:name="_Toc72784137"/>
      <w:bookmarkStart w:id="384" w:name="_Toc73041683"/>
      <w:bookmarkStart w:id="385" w:name="_Toc81244750"/>
      <w:bookmarkStart w:id="386" w:name="_Toc88645320"/>
      <w:bookmarkStart w:id="387" w:name="_Toc89426232"/>
      <w:bookmarkStart w:id="388" w:name="_Toc94033117"/>
      <w:bookmarkStart w:id="389" w:name="_Toc97037273"/>
      <w:bookmarkStart w:id="390" w:name="_Toc97193056"/>
      <w:bookmarkStart w:id="391" w:name="_Toc100953689"/>
      <w:r>
        <w:t>4.3.2</w:t>
      </w:r>
      <w:r>
        <w:tab/>
        <w:t>Service Operations</w:t>
      </w:r>
      <w:bookmarkEnd w:id="383"/>
      <w:bookmarkEnd w:id="384"/>
      <w:bookmarkEnd w:id="385"/>
      <w:bookmarkEnd w:id="386"/>
      <w:bookmarkEnd w:id="387"/>
      <w:bookmarkEnd w:id="388"/>
      <w:bookmarkEnd w:id="389"/>
      <w:bookmarkEnd w:id="390"/>
      <w:bookmarkEnd w:id="391"/>
    </w:p>
    <w:p w14:paraId="76F80961" w14:textId="77777777" w:rsidR="00345A8F" w:rsidRDefault="00D862C6">
      <w:pPr>
        <w:pStyle w:val="4"/>
      </w:pPr>
      <w:bookmarkStart w:id="392" w:name="_Toc72784138"/>
      <w:bookmarkStart w:id="393" w:name="_Toc73041684"/>
      <w:bookmarkStart w:id="394" w:name="_Toc81244751"/>
      <w:bookmarkStart w:id="395" w:name="_Toc88645321"/>
      <w:bookmarkStart w:id="396" w:name="_Toc89426233"/>
      <w:bookmarkStart w:id="397" w:name="_Toc94033118"/>
      <w:bookmarkStart w:id="398" w:name="_Toc97037274"/>
      <w:bookmarkStart w:id="399" w:name="_Toc97193057"/>
      <w:bookmarkStart w:id="400" w:name="_Toc100953690"/>
      <w:r>
        <w:t>4.3.2.1</w:t>
      </w:r>
      <w:r>
        <w:tab/>
        <w:t>Introduction</w:t>
      </w:r>
      <w:bookmarkEnd w:id="392"/>
      <w:bookmarkEnd w:id="393"/>
      <w:bookmarkEnd w:id="394"/>
      <w:bookmarkEnd w:id="395"/>
      <w:bookmarkEnd w:id="396"/>
      <w:bookmarkEnd w:id="397"/>
      <w:bookmarkEnd w:id="398"/>
      <w:bookmarkEnd w:id="399"/>
      <w:bookmarkEnd w:id="400"/>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6263B3">
        <w:trPr>
          <w:cantSplit/>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59740D19"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r w:rsidRPr="004D05D7">
        <w:rPr>
          <w:lang w:eastAsia="zh-CN"/>
        </w:rPr>
        <w:t>not used by any NF service consumers in this release.</w:t>
      </w:r>
    </w:p>
    <w:p w14:paraId="489F1962" w14:textId="77777777" w:rsidR="00345A8F" w:rsidRDefault="00D862C6">
      <w:pPr>
        <w:pStyle w:val="4"/>
      </w:pPr>
      <w:bookmarkStart w:id="401" w:name="_Toc72784139"/>
      <w:bookmarkStart w:id="402" w:name="_Toc73041685"/>
      <w:bookmarkStart w:id="403" w:name="_Toc81244752"/>
      <w:bookmarkStart w:id="404" w:name="_Toc88645322"/>
      <w:bookmarkStart w:id="405" w:name="_Toc89426234"/>
      <w:bookmarkStart w:id="406" w:name="_Toc94033119"/>
      <w:bookmarkStart w:id="407" w:name="_Toc97037275"/>
      <w:bookmarkStart w:id="408" w:name="_Toc97193058"/>
      <w:bookmarkStart w:id="409" w:name="_Toc100953691"/>
      <w:r>
        <w:lastRenderedPageBreak/>
        <w:t>4.3.2.2</w:t>
      </w:r>
      <w:r>
        <w:tab/>
      </w:r>
      <w:r>
        <w:rPr>
          <w:lang w:eastAsia="ko-KR"/>
        </w:rPr>
        <w:t>Nmfaf_3caDataManagement_Fetch</w:t>
      </w:r>
      <w:r>
        <w:t xml:space="preserve"> service operation</w:t>
      </w:r>
      <w:bookmarkEnd w:id="401"/>
      <w:bookmarkEnd w:id="402"/>
      <w:bookmarkEnd w:id="403"/>
      <w:bookmarkEnd w:id="404"/>
      <w:bookmarkEnd w:id="405"/>
      <w:bookmarkEnd w:id="406"/>
      <w:bookmarkEnd w:id="407"/>
      <w:bookmarkEnd w:id="408"/>
      <w:bookmarkEnd w:id="409"/>
    </w:p>
    <w:p w14:paraId="1A9DAAA8" w14:textId="77777777" w:rsidR="00345A8F" w:rsidRDefault="00D862C6">
      <w:pPr>
        <w:pStyle w:val="5"/>
      </w:pPr>
      <w:bookmarkStart w:id="410" w:name="_Toc72784140"/>
      <w:bookmarkStart w:id="411" w:name="_Toc73041686"/>
      <w:bookmarkStart w:id="412" w:name="_Toc81244753"/>
      <w:bookmarkStart w:id="413" w:name="_Toc88645323"/>
      <w:bookmarkStart w:id="414" w:name="_Toc89426235"/>
      <w:bookmarkStart w:id="415" w:name="_Toc94033120"/>
      <w:bookmarkStart w:id="416" w:name="_Toc97037276"/>
      <w:bookmarkStart w:id="417" w:name="_Toc97193059"/>
      <w:bookmarkStart w:id="418" w:name="_Toc100953692"/>
      <w:r>
        <w:t>4.3.2.2.1</w:t>
      </w:r>
      <w:r>
        <w:tab/>
        <w:t>General</w:t>
      </w:r>
      <w:bookmarkEnd w:id="410"/>
      <w:bookmarkEnd w:id="411"/>
      <w:bookmarkEnd w:id="412"/>
      <w:bookmarkEnd w:id="413"/>
      <w:bookmarkEnd w:id="414"/>
      <w:bookmarkEnd w:id="415"/>
      <w:bookmarkEnd w:id="416"/>
      <w:bookmarkEnd w:id="417"/>
      <w:bookmarkEnd w:id="418"/>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5"/>
      </w:pPr>
      <w:bookmarkStart w:id="419" w:name="_Toc72784141"/>
      <w:bookmarkStart w:id="420" w:name="_Toc73041687"/>
      <w:bookmarkStart w:id="421" w:name="_Toc81244754"/>
      <w:bookmarkStart w:id="422" w:name="_Toc88645324"/>
      <w:bookmarkStart w:id="423" w:name="_Toc89426236"/>
      <w:bookmarkStart w:id="424" w:name="_Toc94033121"/>
      <w:bookmarkStart w:id="425" w:name="_Toc97037277"/>
      <w:bookmarkStart w:id="426" w:name="_Toc97193060"/>
      <w:bookmarkStart w:id="427" w:name="_Toc100953693"/>
      <w:r>
        <w:t>4.3.2.2.</w:t>
      </w:r>
      <w:r w:rsidR="005644E8">
        <w:t>2</w:t>
      </w:r>
      <w:r w:rsidR="005644E8">
        <w:tab/>
      </w:r>
      <w:r w:rsidR="005644E8">
        <w:rPr>
          <w:lang w:eastAsia="ja-JP"/>
        </w:rPr>
        <w:t>Retrieves data or analytics from the MFAF</w:t>
      </w:r>
      <w:bookmarkEnd w:id="419"/>
      <w:bookmarkEnd w:id="420"/>
      <w:bookmarkEnd w:id="421"/>
      <w:bookmarkEnd w:id="422"/>
      <w:bookmarkEnd w:id="423"/>
      <w:bookmarkEnd w:id="424"/>
      <w:bookmarkEnd w:id="425"/>
      <w:bookmarkEnd w:id="426"/>
      <w:bookmarkEnd w:id="427"/>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6.2pt;height:118.8pt" o:ole="">
            <v:imagedata r:id="rId26" o:title=""/>
          </v:shape>
          <o:OLEObject Type="Embed" ProgID="Visio.Drawing.11" ShapeID="_x0000_i1032" DrawAspect="Content" ObjectID="_1711567257"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DEFE7B8" w14:textId="5AF529F5" w:rsidR="005644E8" w:rsidRDefault="005644E8" w:rsidP="00550796">
      <w:pPr>
        <w:pStyle w:val="B1"/>
      </w:pPr>
      <w:r>
        <w:t>-</w:t>
      </w:r>
      <w:r>
        <w:tab/>
        <w:t xml:space="preserve">network exposure events </w:t>
      </w:r>
      <w:r w:rsidR="00203ACC">
        <w:t>or</w:t>
      </w:r>
      <w:r w:rsidR="00550796">
        <w:t xml:space="preserve"> </w:t>
      </w:r>
      <w:r>
        <w:t xml:space="preserve">application function events </w:t>
      </w:r>
      <w:r w:rsidR="00203ACC">
        <w:t>or</w:t>
      </w:r>
      <w:r w:rsidR="00550796">
        <w:t xml:space="preserve"> </w:t>
      </w:r>
      <w:r>
        <w:t xml:space="preserve">access and mobility function events </w:t>
      </w:r>
      <w:r w:rsidR="00550796">
        <w:t xml:space="preserve">or </w:t>
      </w:r>
      <w:r>
        <w:t xml:space="preserve">session management function events </w:t>
      </w:r>
      <w:r w:rsidR="00550796">
        <w:t xml:space="preserve">or </w:t>
      </w:r>
      <w:r>
        <w:t xml:space="preserve">monitoring report events that occurred in the </w:t>
      </w:r>
      <w:r w:rsidR="00550796" w:rsidRPr="00550796">
        <w:t>"</w:t>
      </w:r>
      <w:r w:rsidR="00550796">
        <w:t>d</w:t>
      </w:r>
      <w:r w:rsidR="00550796" w:rsidRPr="001A2618">
        <w:t>ataNot</w:t>
      </w:r>
      <w:r w:rsidR="00550796">
        <w:t>if</w:t>
      </w:r>
      <w:r w:rsidR="00550796" w:rsidDel="00550796">
        <w:t xml:space="preserve"> </w:t>
      </w:r>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0A577A0B" w:rsidR="00D2680C" w:rsidRDefault="00D2680C" w:rsidP="00D2680C">
      <w:pPr>
        <w:rPr>
          <w:noProof/>
        </w:rPr>
      </w:pPr>
      <w:r>
        <w:rPr>
          <w:noProof/>
        </w:rPr>
        <w:t xml:space="preserve">If the MFAF determines the received HTTP POST request needs to be redirected, the MFAF shall send an HTTP redirect response as specified in clause 6.10.9 of </w:t>
      </w:r>
      <w:r w:rsidR="008C1A13">
        <w:rPr>
          <w:noProof/>
        </w:rPr>
        <w:t>TS</w:t>
      </w:r>
      <w:r>
        <w:rPr>
          <w:noProof/>
        </w:rPr>
        <w:t> 29.500 [4].</w:t>
      </w:r>
    </w:p>
    <w:p w14:paraId="66CF5B06" w14:textId="492C969E" w:rsidR="00D2680C" w:rsidRDefault="00D2680C" w:rsidP="00D2680C">
      <w:pPr>
        <w:pStyle w:val="4"/>
      </w:pPr>
      <w:bookmarkStart w:id="428" w:name="_Toc97193061"/>
      <w:bookmarkStart w:id="429" w:name="_Toc100953694"/>
      <w:bookmarkStart w:id="430" w:name="_Toc72784142"/>
      <w:bookmarkStart w:id="431" w:name="_Toc73041688"/>
      <w:bookmarkStart w:id="432" w:name="_Toc81244755"/>
      <w:bookmarkStart w:id="433" w:name="_Toc88645325"/>
      <w:bookmarkStart w:id="434" w:name="_Toc89426237"/>
      <w:bookmarkStart w:id="435" w:name="_Toc94033122"/>
      <w:bookmarkStart w:id="436" w:name="_Toc97037278"/>
      <w:r>
        <w:t>4.3.2.2</w:t>
      </w:r>
      <w:r w:rsidR="00F66495">
        <w:t>A</w:t>
      </w:r>
      <w:r>
        <w:tab/>
      </w:r>
      <w:r>
        <w:rPr>
          <w:lang w:eastAsia="ko-KR"/>
        </w:rPr>
        <w:t>Nmfaf_3caDataManagement_Subscribe</w:t>
      </w:r>
      <w:r>
        <w:t xml:space="preserve"> service operation</w:t>
      </w:r>
      <w:bookmarkEnd w:id="428"/>
      <w:bookmarkEnd w:id="429"/>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
      </w:pPr>
      <w:bookmarkStart w:id="437" w:name="_Toc97193062"/>
      <w:bookmarkStart w:id="438" w:name="_Toc100953695"/>
      <w:r>
        <w:t>4.3.2.3</w:t>
      </w:r>
      <w:r>
        <w:tab/>
      </w:r>
      <w:r>
        <w:rPr>
          <w:lang w:eastAsia="ko-KR"/>
        </w:rPr>
        <w:t>Nmfaf_3caDataManagement_Notify</w:t>
      </w:r>
      <w:r>
        <w:t xml:space="preserve"> service operation</w:t>
      </w:r>
      <w:bookmarkEnd w:id="430"/>
      <w:bookmarkEnd w:id="431"/>
      <w:bookmarkEnd w:id="432"/>
      <w:bookmarkEnd w:id="433"/>
      <w:bookmarkEnd w:id="434"/>
      <w:bookmarkEnd w:id="435"/>
      <w:bookmarkEnd w:id="436"/>
      <w:bookmarkEnd w:id="437"/>
      <w:bookmarkEnd w:id="438"/>
    </w:p>
    <w:p w14:paraId="1CCB411A" w14:textId="77777777" w:rsidR="00345A8F" w:rsidRDefault="00D862C6">
      <w:pPr>
        <w:pStyle w:val="5"/>
      </w:pPr>
      <w:bookmarkStart w:id="439" w:name="_Toc72784143"/>
      <w:bookmarkStart w:id="440" w:name="_Toc73041689"/>
      <w:bookmarkStart w:id="441" w:name="_Toc81244756"/>
      <w:bookmarkStart w:id="442" w:name="_Toc88645326"/>
      <w:bookmarkStart w:id="443" w:name="_Toc89426238"/>
      <w:bookmarkStart w:id="444" w:name="_Toc94033123"/>
      <w:bookmarkStart w:id="445" w:name="_Toc97037279"/>
      <w:bookmarkStart w:id="446" w:name="_Toc97193063"/>
      <w:bookmarkStart w:id="447" w:name="_Toc100953696"/>
      <w:r>
        <w:t>4.3.2.3.1</w:t>
      </w:r>
      <w:r>
        <w:tab/>
        <w:t>General</w:t>
      </w:r>
      <w:bookmarkEnd w:id="439"/>
      <w:bookmarkEnd w:id="440"/>
      <w:bookmarkEnd w:id="441"/>
      <w:bookmarkEnd w:id="442"/>
      <w:bookmarkEnd w:id="443"/>
      <w:bookmarkEnd w:id="444"/>
      <w:bookmarkEnd w:id="445"/>
      <w:bookmarkEnd w:id="446"/>
      <w:bookmarkEnd w:id="447"/>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
      </w:pPr>
      <w:bookmarkStart w:id="448" w:name="_Toc72784144"/>
      <w:bookmarkStart w:id="449" w:name="_Toc73041690"/>
      <w:bookmarkStart w:id="450" w:name="_Toc81244757"/>
      <w:bookmarkStart w:id="451" w:name="_Toc88645327"/>
      <w:bookmarkStart w:id="452" w:name="_Toc89426239"/>
      <w:bookmarkStart w:id="453" w:name="_Toc94033124"/>
      <w:bookmarkStart w:id="454" w:name="_Toc97037280"/>
      <w:bookmarkStart w:id="455" w:name="_Toc97193064"/>
      <w:bookmarkStart w:id="456" w:name="_Toc100953697"/>
      <w:r>
        <w:lastRenderedPageBreak/>
        <w:t>4.3.2.3.</w:t>
      </w:r>
      <w:r w:rsidR="00DD1453">
        <w:t>2</w:t>
      </w:r>
      <w:r>
        <w:tab/>
      </w:r>
      <w:r w:rsidR="00DD1453">
        <w:t>Notification about the subscribed data or analytics</w:t>
      </w:r>
      <w:bookmarkEnd w:id="448"/>
      <w:bookmarkEnd w:id="449"/>
      <w:bookmarkEnd w:id="450"/>
      <w:bookmarkEnd w:id="451"/>
      <w:bookmarkEnd w:id="452"/>
      <w:bookmarkEnd w:id="453"/>
      <w:bookmarkEnd w:id="454"/>
      <w:bookmarkEnd w:id="455"/>
      <w:bookmarkEnd w:id="456"/>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5.35pt;height:149.35pt" o:ole="">
            <v:imagedata r:id="rId28" o:title=""/>
          </v:shape>
          <o:OLEObject Type="Embed" ProgID="Visio.Drawing.15" ShapeID="_x0000_i1033" DrawAspect="Content" ObjectID="_1711567258"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109CC1FD"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"nefEventNotifs" attribute;</w:t>
      </w:r>
    </w:p>
    <w:p w14:paraId="604875ED" w14:textId="77777777" w:rsidR="00DD1453" w:rsidRDefault="00DD1453" w:rsidP="00DD1453">
      <w:pPr>
        <w:pStyle w:val="B2"/>
        <w:rPr>
          <w:noProof/>
          <w:lang w:eastAsia="zh-CN"/>
        </w:rPr>
      </w:pPr>
      <w:r>
        <w:t>-</w:t>
      </w:r>
      <w:r>
        <w:tab/>
        <w:t>application function events that occurred in the "afEventNotifs" attribute;</w:t>
      </w:r>
    </w:p>
    <w:p w14:paraId="56E0E12F" w14:textId="77777777" w:rsidR="00DD1453" w:rsidRDefault="00DD1453" w:rsidP="00DD1453">
      <w:pPr>
        <w:pStyle w:val="B2"/>
        <w:rPr>
          <w:noProof/>
          <w:lang w:eastAsia="zh-CN"/>
        </w:rPr>
      </w:pPr>
      <w:r>
        <w:t>-</w:t>
      </w:r>
      <w:r>
        <w:tab/>
        <w:t>access and mobility function events that occurred in the "amfEventNotifs"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"smfEventNotifs" attribute;</w:t>
      </w:r>
    </w:p>
    <w:p w14:paraId="024B3009" w14:textId="77777777" w:rsidR="00DD1453" w:rsidRPr="005B4E02" w:rsidRDefault="00DD1453" w:rsidP="00DD1453">
      <w:pPr>
        <w:pStyle w:val="B2"/>
      </w:pPr>
      <w:r>
        <w:t>-</w:t>
      </w:r>
      <w:r>
        <w:tab/>
        <w:t>monitoring report events that occurred in the "udmEventNotifs" attribute.</w:t>
      </w:r>
    </w:p>
    <w:p w14:paraId="197E7C60" w14:textId="77777777" w:rsidR="00DD1453" w:rsidRDefault="00DD1453" w:rsidP="00DD1453">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58F1A9E6"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w:t>
      </w:r>
      <w:r w:rsidR="008C1A13">
        <w:rPr>
          <w:noProof/>
        </w:rPr>
        <w:t>TS</w:t>
      </w:r>
      <w:r>
        <w:rPr>
          <w:noProof/>
        </w:rPr>
        <w:t> 29.500 [4].</w:t>
      </w:r>
    </w:p>
    <w:p w14:paraId="76E2B2F0" w14:textId="77777777" w:rsidR="00345A8F" w:rsidRDefault="00D862C6">
      <w:pPr>
        <w:pStyle w:val="1"/>
      </w:pPr>
      <w:bookmarkStart w:id="457" w:name="_Toc510696597"/>
      <w:bookmarkStart w:id="458" w:name="_Toc35971389"/>
      <w:bookmarkStart w:id="459" w:name="_Toc36812120"/>
      <w:bookmarkStart w:id="460" w:name="_Toc72784145"/>
      <w:bookmarkStart w:id="461" w:name="_Toc73041691"/>
      <w:bookmarkStart w:id="462" w:name="_Toc81244758"/>
      <w:bookmarkStart w:id="463" w:name="_Toc88645328"/>
      <w:bookmarkStart w:id="464" w:name="_Toc89426240"/>
      <w:bookmarkStart w:id="465" w:name="_Toc94033125"/>
      <w:bookmarkStart w:id="466" w:name="_Toc97037281"/>
      <w:bookmarkStart w:id="467" w:name="_Toc97193065"/>
      <w:bookmarkStart w:id="468" w:name="_Toc100953698"/>
      <w:r>
        <w:lastRenderedPageBreak/>
        <w:t>5</w:t>
      </w:r>
      <w:r>
        <w:tab/>
        <w:t>API Definitions</w:t>
      </w:r>
      <w:bookmarkEnd w:id="457"/>
      <w:bookmarkEnd w:id="458"/>
      <w:bookmarkEnd w:id="459"/>
      <w:bookmarkEnd w:id="460"/>
      <w:bookmarkEnd w:id="461"/>
      <w:bookmarkEnd w:id="462"/>
      <w:bookmarkEnd w:id="463"/>
      <w:bookmarkEnd w:id="464"/>
      <w:bookmarkEnd w:id="465"/>
      <w:bookmarkEnd w:id="466"/>
      <w:bookmarkEnd w:id="467"/>
      <w:bookmarkEnd w:id="468"/>
    </w:p>
    <w:p w14:paraId="71F7AA14" w14:textId="77777777" w:rsidR="00345A8F" w:rsidRDefault="00D862C6">
      <w:pPr>
        <w:pStyle w:val="2"/>
      </w:pPr>
      <w:bookmarkStart w:id="469" w:name="_Toc72784146"/>
      <w:bookmarkStart w:id="470" w:name="_Toc73041692"/>
      <w:bookmarkStart w:id="471" w:name="_Toc81244759"/>
      <w:bookmarkStart w:id="472" w:name="_Toc88645329"/>
      <w:bookmarkStart w:id="473" w:name="_Toc89426241"/>
      <w:bookmarkStart w:id="474" w:name="_Toc94033126"/>
      <w:bookmarkStart w:id="475" w:name="_Toc97037282"/>
      <w:bookmarkStart w:id="476" w:name="_Toc97193066"/>
      <w:bookmarkStart w:id="477" w:name="_Toc100953699"/>
      <w:bookmarkStart w:id="478" w:name="_Toc510696649"/>
      <w:bookmarkStart w:id="479" w:name="_Hlk530142087"/>
      <w:r>
        <w:t>5.1</w:t>
      </w:r>
      <w:r>
        <w:tab/>
        <w:t>Nmfaf_3daDataManagement Service API</w:t>
      </w:r>
      <w:bookmarkEnd w:id="469"/>
      <w:bookmarkEnd w:id="470"/>
      <w:bookmarkEnd w:id="471"/>
      <w:bookmarkEnd w:id="472"/>
      <w:bookmarkEnd w:id="473"/>
      <w:bookmarkEnd w:id="474"/>
      <w:bookmarkEnd w:id="475"/>
      <w:bookmarkEnd w:id="476"/>
      <w:bookmarkEnd w:id="477"/>
    </w:p>
    <w:p w14:paraId="78EFF3A6" w14:textId="77777777" w:rsidR="00345A8F" w:rsidRDefault="00D862C6">
      <w:pPr>
        <w:pStyle w:val="3"/>
      </w:pPr>
      <w:bookmarkStart w:id="480" w:name="_Toc72784147"/>
      <w:bookmarkStart w:id="481" w:name="_Toc73041693"/>
      <w:bookmarkStart w:id="482" w:name="_Toc81244760"/>
      <w:bookmarkStart w:id="483" w:name="_Toc88645330"/>
      <w:bookmarkStart w:id="484" w:name="_Toc89426242"/>
      <w:bookmarkStart w:id="485" w:name="_Toc94033127"/>
      <w:bookmarkStart w:id="486" w:name="_Toc97037283"/>
      <w:bookmarkStart w:id="487" w:name="_Toc97193067"/>
      <w:bookmarkStart w:id="488" w:name="_Toc100953700"/>
      <w:r>
        <w:t>5.1.1</w:t>
      </w:r>
      <w:r>
        <w:tab/>
        <w:t>Introduction</w:t>
      </w:r>
      <w:bookmarkEnd w:id="480"/>
      <w:bookmarkEnd w:id="481"/>
      <w:bookmarkEnd w:id="482"/>
      <w:bookmarkEnd w:id="483"/>
      <w:bookmarkEnd w:id="484"/>
      <w:bookmarkEnd w:id="485"/>
      <w:bookmarkEnd w:id="486"/>
      <w:bookmarkEnd w:id="487"/>
      <w:bookmarkEnd w:id="488"/>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4A0FB558"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r w:rsidR="008C1A13">
        <w:rPr>
          <w:noProof/>
          <w:lang w:eastAsia="zh-CN"/>
        </w:rPr>
        <w:t>TS</w:t>
      </w:r>
      <w:r>
        <w:rPr>
          <w:noProof/>
          <w:lang w:eastAsia="zh-CN"/>
        </w:rPr>
        <w:t>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57ACD42C"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8C1A13">
        <w:rPr>
          <w:noProof/>
          <w:lang w:eastAsia="zh-CN"/>
        </w:rPr>
        <w:t>TS</w:t>
      </w:r>
      <w:r>
        <w:rPr>
          <w:noProof/>
          <w:lang w:eastAsia="zh-CN"/>
        </w:rPr>
        <w:t>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489" w:name="_Toc72784148"/>
      <w:bookmarkStart w:id="490" w:name="_Toc73041694"/>
      <w:bookmarkStart w:id="491" w:name="_Toc81244761"/>
      <w:bookmarkStart w:id="492" w:name="_Toc88645331"/>
      <w:bookmarkStart w:id="493" w:name="_Toc89426243"/>
      <w:bookmarkStart w:id="494" w:name="_Toc94033128"/>
      <w:bookmarkStart w:id="495" w:name="_Toc97037284"/>
      <w:bookmarkStart w:id="496" w:name="_Toc97193068"/>
      <w:bookmarkStart w:id="497" w:name="_Toc100953701"/>
      <w:r>
        <w:t>5.1.2</w:t>
      </w:r>
      <w:r>
        <w:tab/>
        <w:t>Usage of HTTP</w:t>
      </w:r>
      <w:bookmarkEnd w:id="489"/>
      <w:bookmarkEnd w:id="490"/>
      <w:bookmarkEnd w:id="491"/>
      <w:bookmarkEnd w:id="492"/>
      <w:bookmarkEnd w:id="493"/>
      <w:bookmarkEnd w:id="494"/>
      <w:bookmarkEnd w:id="495"/>
      <w:bookmarkEnd w:id="496"/>
      <w:bookmarkEnd w:id="497"/>
    </w:p>
    <w:p w14:paraId="61B02A9E" w14:textId="77777777" w:rsidR="00345A8F" w:rsidRDefault="00D862C6">
      <w:pPr>
        <w:pStyle w:val="4"/>
      </w:pPr>
      <w:bookmarkStart w:id="498" w:name="_Toc72784149"/>
      <w:bookmarkStart w:id="499" w:name="_Toc73041695"/>
      <w:bookmarkStart w:id="500" w:name="_Toc81244762"/>
      <w:bookmarkStart w:id="501" w:name="_Toc88645332"/>
      <w:bookmarkStart w:id="502" w:name="_Toc89426244"/>
      <w:bookmarkStart w:id="503" w:name="_Toc94033129"/>
      <w:bookmarkStart w:id="504" w:name="_Toc97037285"/>
      <w:bookmarkStart w:id="505" w:name="_Toc97193069"/>
      <w:bookmarkStart w:id="506" w:name="_Toc100953702"/>
      <w:r>
        <w:t>5.1.2.1</w:t>
      </w:r>
      <w:r>
        <w:tab/>
        <w:t>General</w:t>
      </w:r>
      <w:bookmarkEnd w:id="498"/>
      <w:bookmarkEnd w:id="499"/>
      <w:bookmarkEnd w:id="500"/>
      <w:bookmarkEnd w:id="501"/>
      <w:bookmarkEnd w:id="502"/>
      <w:bookmarkEnd w:id="503"/>
      <w:bookmarkEnd w:id="504"/>
      <w:bookmarkEnd w:id="505"/>
      <w:bookmarkEnd w:id="506"/>
    </w:p>
    <w:p w14:paraId="7EF3D595" w14:textId="1C5488B5"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 xml:space="preserve">shall be used as specified in clause 5 of </w:t>
      </w:r>
      <w:r w:rsidR="008C1A13">
        <w:rPr>
          <w:noProof/>
        </w:rPr>
        <w:t>TS</w:t>
      </w:r>
      <w:r w:rsidR="00D862C6">
        <w:rPr>
          <w:noProof/>
        </w:rPr>
        <w:t> 29.500 [4].</w:t>
      </w:r>
    </w:p>
    <w:p w14:paraId="6B55B747" w14:textId="720D50BB" w:rsidR="00345A8F" w:rsidRDefault="00D862C6">
      <w:pPr>
        <w:rPr>
          <w:noProof/>
        </w:rPr>
      </w:pPr>
      <w:r>
        <w:rPr>
          <w:noProof/>
        </w:rPr>
        <w:t>HTTP</w:t>
      </w:r>
      <w:r>
        <w:rPr>
          <w:noProof/>
          <w:lang w:eastAsia="zh-CN"/>
        </w:rPr>
        <w:t xml:space="preserve">/2 </w:t>
      </w:r>
      <w:r>
        <w:rPr>
          <w:noProof/>
        </w:rPr>
        <w:t xml:space="preserve">shall be transported as specified in clause 5.3 of </w:t>
      </w:r>
      <w:r w:rsidR="008C1A13">
        <w:rPr>
          <w:noProof/>
        </w:rPr>
        <w:t>TS</w:t>
      </w:r>
      <w:r>
        <w:rPr>
          <w:noProof/>
        </w:rPr>
        <w:t>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507" w:name="_Toc72784150"/>
      <w:bookmarkStart w:id="508" w:name="_Toc73041696"/>
      <w:bookmarkStart w:id="509" w:name="_Toc81244763"/>
      <w:bookmarkStart w:id="510" w:name="_Toc88645333"/>
      <w:bookmarkStart w:id="511" w:name="_Toc89426245"/>
      <w:bookmarkStart w:id="512" w:name="_Toc94033130"/>
      <w:bookmarkStart w:id="513" w:name="_Toc97037286"/>
      <w:bookmarkStart w:id="514" w:name="_Toc97193070"/>
      <w:bookmarkStart w:id="515" w:name="_Toc100953703"/>
      <w:r>
        <w:t>5.1.2.2</w:t>
      </w:r>
      <w:r>
        <w:tab/>
        <w:t>HTTP standard headers</w:t>
      </w:r>
      <w:bookmarkEnd w:id="507"/>
      <w:bookmarkEnd w:id="508"/>
      <w:bookmarkEnd w:id="509"/>
      <w:bookmarkEnd w:id="510"/>
      <w:bookmarkEnd w:id="511"/>
      <w:bookmarkEnd w:id="512"/>
      <w:bookmarkEnd w:id="513"/>
      <w:bookmarkEnd w:id="514"/>
      <w:bookmarkEnd w:id="515"/>
    </w:p>
    <w:p w14:paraId="199C9D4C" w14:textId="77777777" w:rsidR="00345A8F" w:rsidRDefault="00D862C6">
      <w:pPr>
        <w:pStyle w:val="5"/>
        <w:rPr>
          <w:lang w:eastAsia="zh-CN"/>
        </w:rPr>
      </w:pPr>
      <w:bookmarkStart w:id="516" w:name="_Toc72784151"/>
      <w:bookmarkStart w:id="517" w:name="_Toc73041697"/>
      <w:bookmarkStart w:id="518" w:name="_Toc81244764"/>
      <w:bookmarkStart w:id="519" w:name="_Toc88645334"/>
      <w:bookmarkStart w:id="520" w:name="_Toc89426246"/>
      <w:bookmarkStart w:id="521" w:name="_Toc94033131"/>
      <w:bookmarkStart w:id="522" w:name="_Toc97037287"/>
      <w:bookmarkStart w:id="523" w:name="_Toc97193071"/>
      <w:bookmarkStart w:id="524" w:name="_Toc100953704"/>
      <w:r>
        <w:t>5.1.2.2.1</w:t>
      </w:r>
      <w:r>
        <w:rPr>
          <w:rFonts w:hint="eastAsia"/>
          <w:lang w:eastAsia="zh-CN"/>
        </w:rPr>
        <w:tab/>
      </w:r>
      <w:r>
        <w:rPr>
          <w:lang w:eastAsia="zh-CN"/>
        </w:rPr>
        <w:t>General</w:t>
      </w:r>
      <w:bookmarkEnd w:id="516"/>
      <w:bookmarkEnd w:id="517"/>
      <w:bookmarkEnd w:id="518"/>
      <w:bookmarkEnd w:id="519"/>
      <w:bookmarkEnd w:id="520"/>
      <w:bookmarkEnd w:id="521"/>
      <w:bookmarkEnd w:id="522"/>
      <w:bookmarkEnd w:id="523"/>
      <w:bookmarkEnd w:id="524"/>
    </w:p>
    <w:p w14:paraId="284B25C8" w14:textId="03DF12FE" w:rsidR="00345A8F" w:rsidRDefault="00D862C6">
      <w:pPr>
        <w:rPr>
          <w:noProof/>
        </w:rPr>
      </w:pPr>
      <w:r>
        <w:rPr>
          <w:noProof/>
        </w:rPr>
        <w:t xml:space="preserve">See clause 5.1.2 of </w:t>
      </w:r>
      <w:r w:rsidR="008C1A13">
        <w:rPr>
          <w:noProof/>
        </w:rPr>
        <w:t>TS</w:t>
      </w:r>
      <w:r>
        <w:rPr>
          <w:noProof/>
        </w:rPr>
        <w:t> 29.500 [4] for the usage of HTTP standard headers.</w:t>
      </w:r>
    </w:p>
    <w:p w14:paraId="0AD26BD7" w14:textId="77777777" w:rsidR="00345A8F" w:rsidRDefault="00D862C6">
      <w:pPr>
        <w:pStyle w:val="5"/>
      </w:pPr>
      <w:bookmarkStart w:id="525" w:name="_Toc72784152"/>
      <w:bookmarkStart w:id="526" w:name="_Toc73041698"/>
      <w:bookmarkStart w:id="527" w:name="_Toc81244765"/>
      <w:bookmarkStart w:id="528" w:name="_Toc88645335"/>
      <w:bookmarkStart w:id="529" w:name="_Toc89426247"/>
      <w:bookmarkStart w:id="530" w:name="_Toc94033132"/>
      <w:bookmarkStart w:id="531" w:name="_Toc97037288"/>
      <w:bookmarkStart w:id="532" w:name="_Toc97193072"/>
      <w:bookmarkStart w:id="533" w:name="_Toc100953705"/>
      <w:r>
        <w:t>5.1.2.2.2</w:t>
      </w:r>
      <w:r>
        <w:tab/>
        <w:t>Content type</w:t>
      </w:r>
      <w:bookmarkEnd w:id="525"/>
      <w:bookmarkEnd w:id="526"/>
      <w:bookmarkEnd w:id="527"/>
      <w:bookmarkEnd w:id="528"/>
      <w:bookmarkEnd w:id="529"/>
      <w:bookmarkEnd w:id="530"/>
      <w:bookmarkEnd w:id="531"/>
      <w:bookmarkEnd w:id="532"/>
      <w:bookmarkEnd w:id="533"/>
    </w:p>
    <w:p w14:paraId="55124AB4" w14:textId="1FE853E5"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r w:rsidR="008C1A13">
        <w:rPr>
          <w:noProof/>
        </w:rPr>
        <w:t>TS</w:t>
      </w:r>
      <w:r>
        <w:rPr>
          <w:noProof/>
        </w:rPr>
        <w:t>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
      </w:pPr>
      <w:bookmarkStart w:id="534" w:name="_Toc72784153"/>
      <w:bookmarkStart w:id="535" w:name="_Toc73041699"/>
      <w:bookmarkStart w:id="536" w:name="_Toc81244766"/>
      <w:bookmarkStart w:id="537" w:name="_Toc88645336"/>
      <w:bookmarkStart w:id="538" w:name="_Toc89426248"/>
      <w:bookmarkStart w:id="539" w:name="_Toc94033133"/>
      <w:bookmarkStart w:id="540" w:name="_Toc97037289"/>
      <w:bookmarkStart w:id="541" w:name="_Toc97193073"/>
      <w:bookmarkStart w:id="542" w:name="_Toc100953706"/>
      <w:r>
        <w:t>5.1.2.3</w:t>
      </w:r>
      <w:r>
        <w:tab/>
        <w:t>HTTP custom headers</w:t>
      </w:r>
      <w:bookmarkEnd w:id="534"/>
      <w:bookmarkEnd w:id="535"/>
      <w:bookmarkEnd w:id="536"/>
      <w:bookmarkEnd w:id="537"/>
      <w:bookmarkEnd w:id="538"/>
      <w:bookmarkEnd w:id="539"/>
      <w:bookmarkEnd w:id="540"/>
      <w:bookmarkEnd w:id="541"/>
      <w:bookmarkEnd w:id="542"/>
    </w:p>
    <w:p w14:paraId="30A7EF5E" w14:textId="2EE745D2" w:rsidR="00345A8F" w:rsidRDefault="00D862C6">
      <w:pPr>
        <w:rPr>
          <w:noProof/>
        </w:rPr>
      </w:pPr>
      <w:r>
        <w:rPr>
          <w:noProof/>
        </w:rPr>
        <w:t xml:space="preserve">The mandatory HTTP custom header fields specified in clause 5.1.3.2 of </w:t>
      </w:r>
      <w:r w:rsidR="008C1A13">
        <w:rPr>
          <w:noProof/>
        </w:rPr>
        <w:t>TS</w:t>
      </w:r>
      <w:r>
        <w:rPr>
          <w:noProof/>
        </w:rPr>
        <w:t> 29.500 [4] shall be applicable.</w:t>
      </w:r>
    </w:p>
    <w:p w14:paraId="728CC38C" w14:textId="77777777" w:rsidR="00345A8F" w:rsidRDefault="00D862C6">
      <w:pPr>
        <w:pStyle w:val="3"/>
      </w:pPr>
      <w:bookmarkStart w:id="543" w:name="_Toc72784154"/>
      <w:bookmarkStart w:id="544" w:name="_Toc73041700"/>
      <w:bookmarkStart w:id="545" w:name="_Toc81244767"/>
      <w:bookmarkStart w:id="546" w:name="_Toc88645337"/>
      <w:bookmarkStart w:id="547" w:name="_Toc89426249"/>
      <w:bookmarkStart w:id="548" w:name="_Toc94033134"/>
      <w:bookmarkStart w:id="549" w:name="_Toc97037290"/>
      <w:bookmarkStart w:id="550" w:name="_Toc97193074"/>
      <w:bookmarkStart w:id="551" w:name="_Toc100953707"/>
      <w:r>
        <w:lastRenderedPageBreak/>
        <w:t>5.1.3</w:t>
      </w:r>
      <w:r>
        <w:tab/>
        <w:t>Resources</w:t>
      </w:r>
      <w:bookmarkEnd w:id="543"/>
      <w:bookmarkEnd w:id="544"/>
      <w:bookmarkEnd w:id="545"/>
      <w:bookmarkEnd w:id="546"/>
      <w:bookmarkEnd w:id="547"/>
      <w:bookmarkEnd w:id="548"/>
      <w:bookmarkEnd w:id="549"/>
      <w:bookmarkEnd w:id="550"/>
      <w:bookmarkEnd w:id="551"/>
    </w:p>
    <w:p w14:paraId="1D36C254" w14:textId="77777777" w:rsidR="00345A8F" w:rsidRDefault="00D862C6">
      <w:pPr>
        <w:pStyle w:val="4"/>
      </w:pPr>
      <w:bookmarkStart w:id="552" w:name="_Toc72784155"/>
      <w:bookmarkStart w:id="553" w:name="_Toc73041701"/>
      <w:bookmarkStart w:id="554" w:name="_Toc81244768"/>
      <w:bookmarkStart w:id="555" w:name="_Toc88645338"/>
      <w:bookmarkStart w:id="556" w:name="_Toc89426250"/>
      <w:bookmarkStart w:id="557" w:name="_Toc94033135"/>
      <w:bookmarkStart w:id="558" w:name="_Toc97037291"/>
      <w:bookmarkStart w:id="559" w:name="_Toc97193075"/>
      <w:bookmarkStart w:id="560" w:name="_Toc100953708"/>
      <w:r>
        <w:t>5.1.3.1</w:t>
      </w:r>
      <w:r>
        <w:tab/>
        <w:t>Overview</w:t>
      </w:r>
      <w:bookmarkEnd w:id="552"/>
      <w:bookmarkEnd w:id="553"/>
      <w:bookmarkEnd w:id="554"/>
      <w:bookmarkEnd w:id="555"/>
      <w:bookmarkEnd w:id="556"/>
      <w:bookmarkEnd w:id="557"/>
      <w:bookmarkEnd w:id="558"/>
      <w:bookmarkEnd w:id="559"/>
      <w:bookmarkEnd w:id="560"/>
    </w:p>
    <w:p w14:paraId="53254E44" w14:textId="77777777" w:rsidR="00345A8F" w:rsidRDefault="00865A7E">
      <w:pPr>
        <w:pStyle w:val="TH"/>
        <w:rPr>
          <w:lang w:val="en-US"/>
        </w:rPr>
      </w:pPr>
      <w:r>
        <w:object w:dxaOrig="7605" w:dyaOrig="3165" w14:anchorId="11E73021">
          <v:shape id="_x0000_i1034" type="#_x0000_t75" style="width:379.35pt;height:157.35pt" o:ole="">
            <v:imagedata r:id="rId30" o:title=""/>
          </v:shape>
          <o:OLEObject Type="Embed" ProgID="Visio.Drawing.15" ShapeID="_x0000_i1034" DrawAspect="Content" ObjectID="_1711567259"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
      </w:pPr>
      <w:bookmarkStart w:id="561" w:name="_Toc72784156"/>
      <w:bookmarkStart w:id="562" w:name="_Toc73041702"/>
      <w:bookmarkStart w:id="563" w:name="_Toc81244769"/>
      <w:bookmarkStart w:id="564" w:name="_Toc88645339"/>
      <w:bookmarkStart w:id="565" w:name="_Toc89426251"/>
      <w:bookmarkStart w:id="566" w:name="_Toc94033136"/>
      <w:bookmarkStart w:id="567" w:name="_Toc97037292"/>
      <w:bookmarkStart w:id="568" w:name="_Toc97193076"/>
      <w:bookmarkStart w:id="569" w:name="_Toc100953709"/>
      <w:r>
        <w:t>5.1.3.2</w:t>
      </w:r>
      <w:r>
        <w:tab/>
        <w:t xml:space="preserve">Resource: </w:t>
      </w:r>
      <w:r w:rsidR="00865A7E" w:rsidRPr="00865A7E">
        <w:t>MFAF Configurations</w:t>
      </w:r>
      <w:bookmarkEnd w:id="561"/>
      <w:bookmarkEnd w:id="562"/>
      <w:bookmarkEnd w:id="563"/>
      <w:bookmarkEnd w:id="564"/>
      <w:bookmarkEnd w:id="565"/>
      <w:bookmarkEnd w:id="566"/>
      <w:bookmarkEnd w:id="567"/>
      <w:bookmarkEnd w:id="568"/>
      <w:bookmarkEnd w:id="569"/>
    </w:p>
    <w:p w14:paraId="335CB665" w14:textId="77777777" w:rsidR="00345A8F" w:rsidRDefault="00D862C6">
      <w:pPr>
        <w:pStyle w:val="5"/>
      </w:pPr>
      <w:bookmarkStart w:id="570" w:name="_Toc72784157"/>
      <w:bookmarkStart w:id="571" w:name="_Toc73041703"/>
      <w:bookmarkStart w:id="572" w:name="_Toc81244770"/>
      <w:bookmarkStart w:id="573" w:name="_Toc88645340"/>
      <w:bookmarkStart w:id="574" w:name="_Toc89426252"/>
      <w:bookmarkStart w:id="575" w:name="_Toc94033137"/>
      <w:bookmarkStart w:id="576" w:name="_Toc97037293"/>
      <w:bookmarkStart w:id="577" w:name="_Toc97193077"/>
      <w:bookmarkStart w:id="578" w:name="_Toc100953710"/>
      <w:r>
        <w:t>5.1.3.2.1</w:t>
      </w:r>
      <w:r>
        <w:tab/>
        <w:t>Description</w:t>
      </w:r>
      <w:bookmarkEnd w:id="570"/>
      <w:bookmarkEnd w:id="571"/>
      <w:bookmarkEnd w:id="572"/>
      <w:bookmarkEnd w:id="573"/>
      <w:bookmarkEnd w:id="574"/>
      <w:bookmarkEnd w:id="575"/>
      <w:bookmarkEnd w:id="576"/>
      <w:bookmarkEnd w:id="577"/>
      <w:bookmarkEnd w:id="578"/>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579" w:name="_Toc72784158"/>
      <w:bookmarkStart w:id="580" w:name="_Toc73041704"/>
      <w:bookmarkStart w:id="581" w:name="_Toc81244771"/>
      <w:bookmarkStart w:id="582" w:name="_Toc88645341"/>
      <w:bookmarkStart w:id="583" w:name="_Toc89426253"/>
      <w:bookmarkStart w:id="584" w:name="_Toc94033138"/>
      <w:bookmarkStart w:id="585" w:name="_Toc97037294"/>
      <w:bookmarkStart w:id="586" w:name="_Toc97193078"/>
      <w:bookmarkStart w:id="587" w:name="_Toc100953711"/>
      <w:r>
        <w:t>5.1.3.2.2</w:t>
      </w:r>
      <w:r>
        <w:tab/>
        <w:t>Resource Definition</w:t>
      </w:r>
      <w:bookmarkEnd w:id="579"/>
      <w:bookmarkEnd w:id="580"/>
      <w:bookmarkEnd w:id="581"/>
      <w:bookmarkEnd w:id="582"/>
      <w:bookmarkEnd w:id="583"/>
      <w:bookmarkEnd w:id="584"/>
      <w:bookmarkEnd w:id="585"/>
      <w:bookmarkEnd w:id="586"/>
      <w:bookmarkEnd w:id="587"/>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rsidP="002E102B"/>
    <w:p w14:paraId="01AE7DCA" w14:textId="77777777" w:rsidR="00345A8F" w:rsidRDefault="00D862C6">
      <w:pPr>
        <w:pStyle w:val="5"/>
      </w:pPr>
      <w:bookmarkStart w:id="588" w:name="_Toc72784159"/>
      <w:bookmarkStart w:id="589" w:name="_Toc73041705"/>
      <w:bookmarkStart w:id="590" w:name="_Toc81244772"/>
      <w:bookmarkStart w:id="591" w:name="_Toc88645342"/>
      <w:bookmarkStart w:id="592" w:name="_Toc89426254"/>
      <w:bookmarkStart w:id="593" w:name="_Toc94033139"/>
      <w:bookmarkStart w:id="594" w:name="_Toc97037295"/>
      <w:bookmarkStart w:id="595" w:name="_Toc97193079"/>
      <w:bookmarkStart w:id="596" w:name="_Toc100953712"/>
      <w:r>
        <w:lastRenderedPageBreak/>
        <w:t>5.1.3.2.3</w:t>
      </w:r>
      <w:r>
        <w:tab/>
        <w:t>Resource Standard Methods</w:t>
      </w:r>
      <w:bookmarkEnd w:id="588"/>
      <w:bookmarkEnd w:id="589"/>
      <w:bookmarkEnd w:id="590"/>
      <w:bookmarkEnd w:id="591"/>
      <w:bookmarkEnd w:id="592"/>
      <w:bookmarkEnd w:id="593"/>
      <w:bookmarkEnd w:id="594"/>
      <w:bookmarkEnd w:id="595"/>
      <w:bookmarkEnd w:id="596"/>
    </w:p>
    <w:p w14:paraId="1E1C5306" w14:textId="77777777" w:rsidR="00345A8F" w:rsidRDefault="00D862C6">
      <w:pPr>
        <w:pStyle w:val="6"/>
      </w:pPr>
      <w:bookmarkStart w:id="597" w:name="_Toc72784160"/>
      <w:bookmarkStart w:id="598" w:name="_Toc73041706"/>
      <w:bookmarkStart w:id="599" w:name="_Toc81244773"/>
      <w:bookmarkStart w:id="600" w:name="_Toc88645343"/>
      <w:bookmarkStart w:id="601" w:name="_Toc89426255"/>
      <w:bookmarkStart w:id="602" w:name="_Toc94033140"/>
      <w:bookmarkStart w:id="603" w:name="_Toc97037296"/>
      <w:bookmarkStart w:id="604" w:name="_Toc97193080"/>
      <w:bookmarkStart w:id="605" w:name="_Toc100953713"/>
      <w:r>
        <w:t>5.1.3.2.3.1</w:t>
      </w:r>
      <w:r>
        <w:tab/>
      </w:r>
      <w:bookmarkEnd w:id="597"/>
      <w:bookmarkEnd w:id="598"/>
      <w:r w:rsidR="00865A7E">
        <w:t>POST</w:t>
      </w:r>
      <w:bookmarkEnd w:id="599"/>
      <w:bookmarkEnd w:id="600"/>
      <w:bookmarkEnd w:id="601"/>
      <w:bookmarkEnd w:id="602"/>
      <w:bookmarkEnd w:id="603"/>
      <w:bookmarkEnd w:id="604"/>
      <w:bookmarkEnd w:id="605"/>
    </w:p>
    <w:p w14:paraId="3FA9E034" w14:textId="6AC837EB" w:rsidR="00345A8F" w:rsidRDefault="00D862C6">
      <w:r>
        <w:t xml:space="preserve">This method shall support the URI query parameters specified in </w:t>
      </w:r>
      <w:r w:rsidR="003A2B6B">
        <w:t>table </w:t>
      </w:r>
      <w:r>
        <w:t>5.1.3.2.3.1-1.</w:t>
      </w:r>
    </w:p>
    <w:p w14:paraId="730AFF42" w14:textId="796E43A8"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162670F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 xml:space="preserve">.7.1-1 of </w:t>
            </w:r>
            <w:r w:rsidR="008C1A13">
              <w:t>TS</w:t>
            </w:r>
            <w:r>
              <w:t>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5"/>
      </w:pPr>
      <w:bookmarkStart w:id="606" w:name="_Toc72784162"/>
      <w:bookmarkStart w:id="607" w:name="_Toc73041708"/>
      <w:bookmarkStart w:id="608" w:name="_Toc81244774"/>
      <w:bookmarkStart w:id="609" w:name="_Toc88645344"/>
      <w:bookmarkStart w:id="610" w:name="_Toc89426256"/>
      <w:bookmarkStart w:id="611" w:name="_Toc94033141"/>
      <w:bookmarkStart w:id="612" w:name="_Toc97037297"/>
      <w:bookmarkStart w:id="613" w:name="_Toc97193081"/>
      <w:bookmarkStart w:id="614" w:name="_Toc100953714"/>
      <w:r>
        <w:t>5.1.3.2.4</w:t>
      </w:r>
      <w:r>
        <w:tab/>
        <w:t>Resource Custom Operations</w:t>
      </w:r>
      <w:bookmarkEnd w:id="606"/>
      <w:bookmarkEnd w:id="607"/>
      <w:bookmarkEnd w:id="608"/>
      <w:bookmarkEnd w:id="609"/>
      <w:bookmarkEnd w:id="610"/>
      <w:bookmarkEnd w:id="611"/>
      <w:bookmarkEnd w:id="612"/>
      <w:bookmarkEnd w:id="613"/>
      <w:bookmarkEnd w:id="614"/>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615" w:name="_Toc88645345"/>
      <w:bookmarkStart w:id="616" w:name="_Toc89426257"/>
      <w:bookmarkStart w:id="617" w:name="_Toc94033142"/>
      <w:bookmarkStart w:id="618" w:name="_Toc97037298"/>
      <w:bookmarkStart w:id="619" w:name="_Toc97193082"/>
      <w:bookmarkStart w:id="620" w:name="_Toc100953715"/>
      <w:bookmarkStart w:id="621" w:name="_Toc72784168"/>
      <w:bookmarkStart w:id="622" w:name="_Toc73041714"/>
      <w:bookmarkStart w:id="623" w:name="_Toc81244775"/>
      <w:r>
        <w:t>5.1.3.3</w:t>
      </w:r>
      <w:r>
        <w:tab/>
        <w:t xml:space="preserve">Resource: </w:t>
      </w:r>
      <w:r w:rsidR="00DB0E87">
        <w:t xml:space="preserve">Individual </w:t>
      </w:r>
      <w:r w:rsidR="00DB0E87" w:rsidRPr="00865A7E">
        <w:t>MFAF Configuration</w:t>
      </w:r>
      <w:bookmarkEnd w:id="615"/>
      <w:bookmarkEnd w:id="616"/>
      <w:bookmarkEnd w:id="617"/>
      <w:bookmarkEnd w:id="618"/>
      <w:bookmarkEnd w:id="619"/>
      <w:bookmarkEnd w:id="620"/>
      <w:r w:rsidR="00DB0E87" w:rsidDel="00DB0E87">
        <w:t xml:space="preserve"> </w:t>
      </w:r>
      <w:bookmarkEnd w:id="621"/>
      <w:bookmarkEnd w:id="622"/>
      <w:bookmarkEnd w:id="623"/>
    </w:p>
    <w:p w14:paraId="080FD78B" w14:textId="77777777" w:rsidR="00DB0E87" w:rsidRDefault="00DB0E87" w:rsidP="00DB0E87">
      <w:pPr>
        <w:pStyle w:val="5"/>
      </w:pPr>
      <w:bookmarkStart w:id="624" w:name="_Toc88645346"/>
      <w:bookmarkStart w:id="625" w:name="_Toc89426258"/>
      <w:bookmarkStart w:id="626" w:name="_Toc94033143"/>
      <w:bookmarkStart w:id="627" w:name="_Toc97037299"/>
      <w:bookmarkStart w:id="628" w:name="_Toc97193083"/>
      <w:bookmarkStart w:id="629" w:name="_Toc100953716"/>
      <w:r>
        <w:t>5.1.3.2.1</w:t>
      </w:r>
      <w:r>
        <w:tab/>
        <w:t>Description</w:t>
      </w:r>
      <w:bookmarkEnd w:id="624"/>
      <w:bookmarkEnd w:id="625"/>
      <w:bookmarkEnd w:id="626"/>
      <w:bookmarkEnd w:id="627"/>
      <w:bookmarkEnd w:id="628"/>
      <w:bookmarkEnd w:id="629"/>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630" w:name="_Toc88645347"/>
      <w:bookmarkStart w:id="631" w:name="_Toc89426259"/>
      <w:bookmarkStart w:id="632" w:name="_Toc94033144"/>
      <w:bookmarkStart w:id="633" w:name="_Toc97037300"/>
      <w:bookmarkStart w:id="634" w:name="_Toc97193084"/>
      <w:bookmarkStart w:id="635" w:name="_Toc100953717"/>
      <w:r>
        <w:t>5.1.3.3.2</w:t>
      </w:r>
      <w:r>
        <w:tab/>
        <w:t>Resource Definition</w:t>
      </w:r>
      <w:bookmarkEnd w:id="630"/>
      <w:bookmarkEnd w:id="631"/>
      <w:bookmarkEnd w:id="632"/>
      <w:bookmarkEnd w:id="633"/>
      <w:bookmarkEnd w:id="634"/>
      <w:bookmarkEnd w:id="635"/>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636" w:name="_Toc88645348"/>
      <w:bookmarkStart w:id="637" w:name="_Toc89426260"/>
      <w:bookmarkStart w:id="638" w:name="_Toc94033145"/>
      <w:bookmarkStart w:id="639" w:name="_Toc97037301"/>
      <w:bookmarkStart w:id="640" w:name="_Toc97193085"/>
      <w:bookmarkStart w:id="641" w:name="_Toc100953718"/>
      <w:r>
        <w:t>5.1.3.3.3</w:t>
      </w:r>
      <w:r>
        <w:tab/>
        <w:t>Resource Standard Methods</w:t>
      </w:r>
      <w:bookmarkEnd w:id="636"/>
      <w:bookmarkEnd w:id="637"/>
      <w:bookmarkEnd w:id="638"/>
      <w:bookmarkEnd w:id="639"/>
      <w:bookmarkEnd w:id="640"/>
      <w:bookmarkEnd w:id="641"/>
    </w:p>
    <w:p w14:paraId="0E1D95C7" w14:textId="77777777" w:rsidR="00DB0E87" w:rsidRDefault="00DB0E87" w:rsidP="00DB0E87">
      <w:pPr>
        <w:pStyle w:val="6"/>
      </w:pPr>
      <w:bookmarkStart w:id="642" w:name="_Toc88645349"/>
      <w:bookmarkStart w:id="643" w:name="_Toc89426261"/>
      <w:bookmarkStart w:id="644" w:name="_Toc94033146"/>
      <w:bookmarkStart w:id="645" w:name="_Toc97037302"/>
      <w:bookmarkStart w:id="646" w:name="_Toc97193086"/>
      <w:bookmarkStart w:id="647" w:name="_Toc100953719"/>
      <w:r>
        <w:t>5.1.3.3.3.1</w:t>
      </w:r>
      <w:r>
        <w:tab/>
        <w:t>PUT</w:t>
      </w:r>
      <w:bookmarkEnd w:id="642"/>
      <w:bookmarkEnd w:id="643"/>
      <w:bookmarkEnd w:id="644"/>
      <w:bookmarkEnd w:id="645"/>
      <w:bookmarkEnd w:id="646"/>
      <w:bookmarkEnd w:id="647"/>
    </w:p>
    <w:p w14:paraId="2007AF8A" w14:textId="11B8BD39" w:rsidR="00DB0E87" w:rsidRDefault="00DB0E87" w:rsidP="00DB0E87">
      <w:r>
        <w:t xml:space="preserve">This method shall support the URI query parameters specified in </w:t>
      </w:r>
      <w:r w:rsidR="003A2B6B">
        <w:t>table </w:t>
      </w:r>
      <w:r>
        <w:t>5.1.3.3.3.1-1.</w:t>
      </w:r>
    </w:p>
    <w:p w14:paraId="61E5F61B" w14:textId="5BC904DB"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49CC1DD3"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36A10071"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4D30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Borders>
              <w:top w:val="single" w:sz="4" w:space="0" w:color="auto"/>
              <w:left w:val="single" w:sz="6" w:space="0" w:color="000000"/>
              <w:bottom w:val="single" w:sz="6" w:space="0" w:color="000000"/>
              <w:right w:val="single" w:sz="6" w:space="0" w:color="000000"/>
            </w:tcBorders>
          </w:tcPr>
          <w:p w14:paraId="4BB1A615" w14:textId="77777777" w:rsidR="004D30F6" w:rsidRPr="00CA05CA" w:rsidRDefault="004D30F6" w:rsidP="00360F72">
            <w:pPr>
              <w:pStyle w:val="TAC"/>
            </w:pPr>
            <w:r w:rsidRPr="00CA05CA">
              <w:t>O</w:t>
            </w:r>
          </w:p>
        </w:tc>
        <w:tc>
          <w:tcPr>
            <w:tcW w:w="649" w:type="pct"/>
            <w:tcBorders>
              <w:top w:val="single" w:sz="4" w:space="0" w:color="auto"/>
              <w:left w:val="single" w:sz="6" w:space="0" w:color="000000"/>
              <w:bottom w:val="single" w:sz="6" w:space="0" w:color="000000"/>
              <w:right w:val="single" w:sz="6" w:space="0" w:color="000000"/>
            </w:tcBorders>
          </w:tcPr>
          <w:p w14:paraId="793D430D" w14:textId="77777777" w:rsidR="004D30F6" w:rsidRPr="00CA05CA" w:rsidRDefault="004D30F6" w:rsidP="00360F72">
            <w:pPr>
              <w:pStyle w:val="TAC"/>
            </w:pPr>
            <w:r w:rsidRPr="00CA05CA">
              <w:t>0..1</w:t>
            </w:r>
          </w:p>
        </w:tc>
        <w:tc>
          <w:tcPr>
            <w:tcW w:w="583" w:type="pct"/>
            <w:tcBorders>
              <w:top w:val="single" w:sz="4" w:space="0" w:color="auto"/>
              <w:left w:val="single" w:sz="6" w:space="0" w:color="000000"/>
              <w:bottom w:val="single" w:sz="6" w:space="0" w:color="000000"/>
              <w:right w:val="single" w:sz="6" w:space="0" w:color="000000"/>
            </w:tcBorders>
          </w:tcPr>
          <w:p w14:paraId="3E42383E" w14:textId="77777777" w:rsidR="004D30F6" w:rsidRPr="00CA05CA" w:rsidRDefault="004D30F6" w:rsidP="00360F72">
            <w:pPr>
              <w:pStyle w:val="TAL"/>
              <w:rPr>
                <w:noProof/>
              </w:rPr>
            </w:pPr>
            <w:r w:rsidRPr="00CA05CA">
              <w:rPr>
                <w:noProof/>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4D30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Borders>
              <w:top w:val="single" w:sz="4" w:space="0" w:color="auto"/>
              <w:left w:val="single" w:sz="6" w:space="0" w:color="000000"/>
              <w:bottom w:val="single" w:sz="6" w:space="0" w:color="000000"/>
              <w:right w:val="single" w:sz="6" w:space="0" w:color="000000"/>
            </w:tcBorders>
          </w:tcPr>
          <w:p w14:paraId="7356C94E" w14:textId="77777777" w:rsidR="004D30F6" w:rsidRPr="00CA05CA" w:rsidRDefault="004D30F6" w:rsidP="00360F72">
            <w:pPr>
              <w:pStyle w:val="TAC"/>
            </w:pPr>
            <w:r w:rsidRPr="00CA05CA">
              <w:t>O</w:t>
            </w:r>
          </w:p>
        </w:tc>
        <w:tc>
          <w:tcPr>
            <w:tcW w:w="649" w:type="pct"/>
            <w:tcBorders>
              <w:top w:val="single" w:sz="4" w:space="0" w:color="auto"/>
              <w:left w:val="single" w:sz="6" w:space="0" w:color="000000"/>
              <w:bottom w:val="single" w:sz="6" w:space="0" w:color="000000"/>
              <w:right w:val="single" w:sz="6" w:space="0" w:color="000000"/>
            </w:tcBorders>
          </w:tcPr>
          <w:p w14:paraId="63759ADD" w14:textId="77777777" w:rsidR="004D30F6" w:rsidRPr="00CA05CA" w:rsidRDefault="004D30F6" w:rsidP="00360F72">
            <w:pPr>
              <w:pStyle w:val="TAC"/>
            </w:pPr>
            <w:r w:rsidRPr="00CA05CA">
              <w:t>0..1</w:t>
            </w:r>
          </w:p>
        </w:tc>
        <w:tc>
          <w:tcPr>
            <w:tcW w:w="583" w:type="pct"/>
            <w:tcBorders>
              <w:top w:val="single" w:sz="4" w:space="0" w:color="auto"/>
              <w:left w:val="single" w:sz="6" w:space="0" w:color="000000"/>
              <w:bottom w:val="single" w:sz="6" w:space="0" w:color="000000"/>
              <w:right w:val="single" w:sz="6" w:space="0" w:color="000000"/>
            </w:tcBorders>
          </w:tcPr>
          <w:p w14:paraId="31C2EEEC" w14:textId="77777777" w:rsidR="004D30F6" w:rsidRPr="00CA05CA" w:rsidRDefault="004D30F6" w:rsidP="00360F72">
            <w:pPr>
              <w:pStyle w:val="TAL"/>
              <w:rPr>
                <w:noProof/>
              </w:rPr>
            </w:pPr>
            <w:r w:rsidRPr="00CA05CA">
              <w:rPr>
                <w:noProof/>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599AD241" w:rsidR="00DB0E87" w:rsidRDefault="00DB0E87" w:rsidP="00BD2487">
            <w:pPr>
              <w:pStyle w:val="TAN"/>
            </w:pPr>
            <w:r>
              <w:t>NOTE:</w:t>
            </w:r>
            <w:r>
              <w:rPr>
                <w:noProof/>
              </w:rPr>
              <w:tab/>
              <w:t xml:space="preserve">The manadatory </w:t>
            </w:r>
            <w:r>
              <w:t xml:space="preserve">HTTP error status code for the PUT method listed in </w:t>
            </w:r>
            <w:r w:rsidR="003A2B6B">
              <w:t>Table </w:t>
            </w:r>
            <w:r>
              <w:t xml:space="preserve">5.2.7.1-1 of </w:t>
            </w:r>
            <w:r w:rsidR="008C1A13">
              <w:t>TS</w:t>
            </w:r>
            <w:r>
              <w:t>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30F6" w:rsidRPr="00CA05CA" w14:paraId="2B5E0862" w14:textId="77777777" w:rsidTr="00360F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360F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4" w:space="0" w:color="auto"/>
              <w:left w:val="single" w:sz="6" w:space="0" w:color="000000"/>
              <w:bottom w:val="single" w:sz="4" w:space="0" w:color="auto"/>
              <w:right w:val="single" w:sz="6" w:space="0" w:color="000000"/>
            </w:tcBorders>
          </w:tcPr>
          <w:p w14:paraId="79E63C98" w14:textId="77777777" w:rsidR="004D30F6" w:rsidRPr="00CA05CA" w:rsidRDefault="004D30F6" w:rsidP="00360F72">
            <w:pPr>
              <w:pStyle w:val="TAL"/>
            </w:pPr>
            <w:r w:rsidRPr="00CA05CA">
              <w:t>string</w:t>
            </w:r>
          </w:p>
        </w:tc>
        <w:tc>
          <w:tcPr>
            <w:tcW w:w="217" w:type="pct"/>
            <w:tcBorders>
              <w:top w:val="single" w:sz="4" w:space="0" w:color="auto"/>
              <w:left w:val="single" w:sz="6" w:space="0" w:color="000000"/>
              <w:bottom w:val="single" w:sz="4" w:space="0" w:color="auto"/>
              <w:right w:val="single" w:sz="6" w:space="0" w:color="000000"/>
            </w:tcBorders>
          </w:tcPr>
          <w:p w14:paraId="10AF7A2C" w14:textId="77777777" w:rsidR="004D30F6" w:rsidRPr="00CA05CA" w:rsidRDefault="004D30F6" w:rsidP="00360F72">
            <w:pPr>
              <w:pStyle w:val="TAC"/>
            </w:pPr>
            <w:r w:rsidRPr="00CA05CA">
              <w:t>M</w:t>
            </w:r>
          </w:p>
        </w:tc>
        <w:tc>
          <w:tcPr>
            <w:tcW w:w="581" w:type="pct"/>
            <w:tcBorders>
              <w:top w:val="single" w:sz="4" w:space="0" w:color="auto"/>
              <w:left w:val="single" w:sz="6" w:space="0" w:color="000000"/>
              <w:bottom w:val="single" w:sz="4" w:space="0" w:color="auto"/>
              <w:right w:val="single" w:sz="6" w:space="0" w:color="000000"/>
            </w:tcBorders>
          </w:tcPr>
          <w:p w14:paraId="36EEB3A4" w14:textId="77777777" w:rsidR="004D30F6" w:rsidRPr="00CA05CA" w:rsidRDefault="004D30F6" w:rsidP="00360F72">
            <w:pPr>
              <w:pStyle w:val="TAL"/>
            </w:pPr>
            <w:r w:rsidRPr="00CA05C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360F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393B34" w14:textId="77777777" w:rsidR="004D30F6" w:rsidRPr="00CA05CA" w:rsidRDefault="004D30F6" w:rsidP="00360F72">
            <w:pPr>
              <w:pStyle w:val="TAL"/>
            </w:pPr>
            <w:r w:rsidRPr="00CA05CA">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A10964" w14:textId="77777777" w:rsidR="004D30F6" w:rsidRPr="00CA05CA" w:rsidRDefault="004D30F6" w:rsidP="00360F72">
            <w:pPr>
              <w:pStyle w:val="TAC"/>
            </w:pPr>
            <w:r w:rsidRPr="00CA05CA">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0F21075" w14:textId="77777777" w:rsidR="004D30F6" w:rsidRPr="00CA05CA" w:rsidRDefault="004D30F6" w:rsidP="00360F72">
            <w:pPr>
              <w:pStyle w:val="TAL"/>
            </w:pPr>
            <w:r w:rsidRPr="00CA05CA">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30F6" w:rsidRPr="00CA05CA" w14:paraId="64F1E1D4" w14:textId="77777777" w:rsidTr="00360F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360F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4" w:space="0" w:color="auto"/>
              <w:left w:val="single" w:sz="6" w:space="0" w:color="000000"/>
              <w:bottom w:val="single" w:sz="4" w:space="0" w:color="auto"/>
              <w:right w:val="single" w:sz="6" w:space="0" w:color="000000"/>
            </w:tcBorders>
          </w:tcPr>
          <w:p w14:paraId="505335E8" w14:textId="77777777" w:rsidR="004D30F6" w:rsidRPr="00CA05CA" w:rsidRDefault="004D30F6" w:rsidP="00360F72">
            <w:pPr>
              <w:pStyle w:val="TAL"/>
            </w:pPr>
            <w:r w:rsidRPr="00CA05CA">
              <w:t>string</w:t>
            </w:r>
          </w:p>
        </w:tc>
        <w:tc>
          <w:tcPr>
            <w:tcW w:w="217" w:type="pct"/>
            <w:tcBorders>
              <w:top w:val="single" w:sz="4" w:space="0" w:color="auto"/>
              <w:left w:val="single" w:sz="6" w:space="0" w:color="000000"/>
              <w:bottom w:val="single" w:sz="4" w:space="0" w:color="auto"/>
              <w:right w:val="single" w:sz="6" w:space="0" w:color="000000"/>
            </w:tcBorders>
          </w:tcPr>
          <w:p w14:paraId="2347F0E1" w14:textId="77777777" w:rsidR="004D30F6" w:rsidRPr="00CA05CA" w:rsidRDefault="004D30F6" w:rsidP="00360F72">
            <w:pPr>
              <w:pStyle w:val="TAC"/>
            </w:pPr>
            <w:r w:rsidRPr="00CA05CA">
              <w:t>M</w:t>
            </w:r>
          </w:p>
        </w:tc>
        <w:tc>
          <w:tcPr>
            <w:tcW w:w="581" w:type="pct"/>
            <w:tcBorders>
              <w:top w:val="single" w:sz="4" w:space="0" w:color="auto"/>
              <w:left w:val="single" w:sz="6" w:space="0" w:color="000000"/>
              <w:bottom w:val="single" w:sz="4" w:space="0" w:color="auto"/>
              <w:right w:val="single" w:sz="6" w:space="0" w:color="000000"/>
            </w:tcBorders>
          </w:tcPr>
          <w:p w14:paraId="19F0BB49" w14:textId="77777777" w:rsidR="004D30F6" w:rsidRPr="00CA05CA" w:rsidRDefault="004D30F6" w:rsidP="00360F72">
            <w:pPr>
              <w:pStyle w:val="TAL"/>
            </w:pPr>
            <w:r w:rsidRPr="00CA05C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360F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7E3987" w14:textId="77777777" w:rsidR="004D30F6" w:rsidRPr="00CA05CA" w:rsidRDefault="004D30F6" w:rsidP="00360F72">
            <w:pPr>
              <w:pStyle w:val="TAL"/>
            </w:pPr>
            <w:r w:rsidRPr="00CA05CA">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71E6E2" w14:textId="77777777" w:rsidR="004D30F6" w:rsidRPr="00CA05CA" w:rsidRDefault="004D30F6" w:rsidP="00360F72">
            <w:pPr>
              <w:pStyle w:val="TAC"/>
            </w:pPr>
            <w:r w:rsidRPr="00CA05CA">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0B322B9" w14:textId="77777777" w:rsidR="004D30F6" w:rsidRPr="00CA05CA" w:rsidRDefault="004D30F6" w:rsidP="00360F72">
            <w:pPr>
              <w:pStyle w:val="TAL"/>
            </w:pPr>
            <w:r w:rsidRPr="00CA05CA">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648" w:name="_Toc88645350"/>
      <w:bookmarkStart w:id="649" w:name="_Toc89426262"/>
      <w:bookmarkStart w:id="650" w:name="_Toc94033147"/>
      <w:bookmarkStart w:id="651" w:name="_Toc97037303"/>
      <w:bookmarkStart w:id="652" w:name="_Toc97193087"/>
      <w:bookmarkStart w:id="653" w:name="_Toc100953720"/>
      <w:r>
        <w:t>5.1.3.3.3.2</w:t>
      </w:r>
      <w:r>
        <w:tab/>
      </w:r>
      <w:r>
        <w:rPr>
          <w:rFonts w:hint="eastAsia"/>
          <w:lang w:eastAsia="zh-CN"/>
        </w:rPr>
        <w:t>DELETE</w:t>
      </w:r>
      <w:bookmarkEnd w:id="648"/>
      <w:bookmarkEnd w:id="649"/>
      <w:bookmarkEnd w:id="650"/>
      <w:bookmarkEnd w:id="651"/>
      <w:bookmarkEnd w:id="652"/>
      <w:bookmarkEnd w:id="653"/>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4D30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Borders>
              <w:top w:val="single" w:sz="4" w:space="0" w:color="auto"/>
              <w:left w:val="single" w:sz="6" w:space="0" w:color="000000"/>
              <w:bottom w:val="single" w:sz="6" w:space="0" w:color="000000"/>
              <w:right w:val="single" w:sz="6" w:space="0" w:color="000000"/>
            </w:tcBorders>
          </w:tcPr>
          <w:p w14:paraId="0E58DBB8" w14:textId="77777777" w:rsidR="004D30F6" w:rsidRPr="00CA05CA" w:rsidRDefault="004D30F6" w:rsidP="00360F72">
            <w:pPr>
              <w:pStyle w:val="TAC"/>
            </w:pPr>
            <w:r w:rsidRPr="00CA05CA">
              <w:t>O</w:t>
            </w:r>
          </w:p>
        </w:tc>
        <w:tc>
          <w:tcPr>
            <w:tcW w:w="649" w:type="pct"/>
            <w:tcBorders>
              <w:top w:val="single" w:sz="4" w:space="0" w:color="auto"/>
              <w:left w:val="single" w:sz="6" w:space="0" w:color="000000"/>
              <w:bottom w:val="single" w:sz="6" w:space="0" w:color="000000"/>
              <w:right w:val="single" w:sz="6" w:space="0" w:color="000000"/>
            </w:tcBorders>
          </w:tcPr>
          <w:p w14:paraId="01F1DCF7" w14:textId="77777777" w:rsidR="004D30F6" w:rsidRPr="00CA05CA" w:rsidRDefault="004D30F6" w:rsidP="00360F72">
            <w:pPr>
              <w:pStyle w:val="TAC"/>
            </w:pPr>
            <w:r w:rsidRPr="00CA05CA">
              <w:t>0..1</w:t>
            </w:r>
          </w:p>
        </w:tc>
        <w:tc>
          <w:tcPr>
            <w:tcW w:w="583" w:type="pct"/>
            <w:tcBorders>
              <w:top w:val="single" w:sz="4" w:space="0" w:color="auto"/>
              <w:left w:val="single" w:sz="6" w:space="0" w:color="000000"/>
              <w:bottom w:val="single" w:sz="6" w:space="0" w:color="000000"/>
              <w:right w:val="single" w:sz="6" w:space="0" w:color="000000"/>
            </w:tcBorders>
          </w:tcPr>
          <w:p w14:paraId="36B6AF45" w14:textId="77777777" w:rsidR="004D30F6" w:rsidRPr="00CA05CA" w:rsidRDefault="004D30F6" w:rsidP="00360F72">
            <w:pPr>
              <w:pStyle w:val="TAL"/>
              <w:rPr>
                <w:noProof/>
              </w:rPr>
            </w:pPr>
            <w:r w:rsidRPr="00CA05CA">
              <w:rPr>
                <w:noProof/>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4D30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9D24ED0" w14:textId="77777777" w:rsidR="004D30F6" w:rsidRPr="00CA05CA" w:rsidRDefault="004D30F6" w:rsidP="00360F72">
            <w:pPr>
              <w:pStyle w:val="TAC"/>
            </w:pPr>
            <w:r w:rsidRPr="00CA05CA">
              <w:t>O</w:t>
            </w:r>
          </w:p>
        </w:tc>
        <w:tc>
          <w:tcPr>
            <w:tcW w:w="649" w:type="pct"/>
            <w:tcBorders>
              <w:top w:val="single" w:sz="4" w:space="0" w:color="auto"/>
              <w:left w:val="single" w:sz="6" w:space="0" w:color="000000"/>
              <w:bottom w:val="single" w:sz="6" w:space="0" w:color="000000"/>
              <w:right w:val="single" w:sz="6" w:space="0" w:color="000000"/>
            </w:tcBorders>
          </w:tcPr>
          <w:p w14:paraId="04263B43" w14:textId="77777777" w:rsidR="004D30F6" w:rsidRPr="00CA05CA" w:rsidRDefault="004D30F6" w:rsidP="00360F72">
            <w:pPr>
              <w:pStyle w:val="TAC"/>
            </w:pPr>
            <w:r w:rsidRPr="00CA05CA">
              <w:t>0..1</w:t>
            </w:r>
          </w:p>
        </w:tc>
        <w:tc>
          <w:tcPr>
            <w:tcW w:w="583" w:type="pct"/>
            <w:tcBorders>
              <w:top w:val="single" w:sz="4" w:space="0" w:color="auto"/>
              <w:left w:val="single" w:sz="6" w:space="0" w:color="000000"/>
              <w:bottom w:val="single" w:sz="6" w:space="0" w:color="000000"/>
              <w:right w:val="single" w:sz="6" w:space="0" w:color="000000"/>
            </w:tcBorders>
          </w:tcPr>
          <w:p w14:paraId="49BC2792" w14:textId="77777777" w:rsidR="004D30F6" w:rsidRPr="00CA05CA" w:rsidRDefault="004D30F6" w:rsidP="00360F72">
            <w:pPr>
              <w:pStyle w:val="TAL"/>
              <w:rPr>
                <w:noProof/>
              </w:rPr>
            </w:pPr>
            <w:r w:rsidRPr="00CA05CA">
              <w:rPr>
                <w:noProof/>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2380F456"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 xml:space="preserve">5.2.7.1-1 of </w:t>
            </w:r>
            <w:r w:rsidR="008C1A13">
              <w:t>TS</w:t>
            </w:r>
            <w:r>
              <w:t>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30F6" w:rsidRPr="00CA05CA" w14:paraId="0B0C47B3" w14:textId="77777777" w:rsidTr="00360F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360F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4" w:space="0" w:color="auto"/>
              <w:left w:val="single" w:sz="6" w:space="0" w:color="000000"/>
              <w:bottom w:val="single" w:sz="4" w:space="0" w:color="auto"/>
              <w:right w:val="single" w:sz="6" w:space="0" w:color="000000"/>
            </w:tcBorders>
          </w:tcPr>
          <w:p w14:paraId="0B9B4D0B" w14:textId="77777777" w:rsidR="004D30F6" w:rsidRPr="00CA05CA" w:rsidRDefault="004D30F6" w:rsidP="00360F72">
            <w:pPr>
              <w:pStyle w:val="TAL"/>
            </w:pPr>
            <w:r w:rsidRPr="00CA05CA">
              <w:t>string</w:t>
            </w:r>
          </w:p>
        </w:tc>
        <w:tc>
          <w:tcPr>
            <w:tcW w:w="217" w:type="pct"/>
            <w:tcBorders>
              <w:top w:val="single" w:sz="4" w:space="0" w:color="auto"/>
              <w:left w:val="single" w:sz="6" w:space="0" w:color="000000"/>
              <w:bottom w:val="single" w:sz="4" w:space="0" w:color="auto"/>
              <w:right w:val="single" w:sz="6" w:space="0" w:color="000000"/>
            </w:tcBorders>
          </w:tcPr>
          <w:p w14:paraId="5FE7614E" w14:textId="77777777" w:rsidR="004D30F6" w:rsidRPr="00CA05CA" w:rsidRDefault="004D30F6" w:rsidP="00360F72">
            <w:pPr>
              <w:pStyle w:val="TAC"/>
            </w:pPr>
            <w:r w:rsidRPr="00CA05CA">
              <w:t>M</w:t>
            </w:r>
          </w:p>
        </w:tc>
        <w:tc>
          <w:tcPr>
            <w:tcW w:w="581" w:type="pct"/>
            <w:tcBorders>
              <w:top w:val="single" w:sz="4" w:space="0" w:color="auto"/>
              <w:left w:val="single" w:sz="6" w:space="0" w:color="000000"/>
              <w:bottom w:val="single" w:sz="4" w:space="0" w:color="auto"/>
              <w:right w:val="single" w:sz="6" w:space="0" w:color="000000"/>
            </w:tcBorders>
          </w:tcPr>
          <w:p w14:paraId="4A8CE406" w14:textId="77777777" w:rsidR="004D30F6" w:rsidRPr="00CA05CA" w:rsidRDefault="004D30F6" w:rsidP="00360F72">
            <w:pPr>
              <w:pStyle w:val="TAL"/>
            </w:pPr>
            <w:r w:rsidRPr="00CA05C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360F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69EA80" w14:textId="77777777" w:rsidR="004D30F6" w:rsidRPr="00CA05CA" w:rsidRDefault="004D30F6" w:rsidP="00360F72">
            <w:pPr>
              <w:pStyle w:val="TAL"/>
            </w:pPr>
            <w:r w:rsidRPr="00CA05CA">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35604A5" w14:textId="77777777" w:rsidR="004D30F6" w:rsidRPr="00CA05CA" w:rsidRDefault="004D30F6" w:rsidP="00360F72">
            <w:pPr>
              <w:pStyle w:val="TAC"/>
            </w:pPr>
            <w:r w:rsidRPr="00CA05CA">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5FD1E1C" w14:textId="77777777" w:rsidR="004D30F6" w:rsidRPr="00CA05CA" w:rsidRDefault="004D30F6" w:rsidP="00360F72">
            <w:pPr>
              <w:pStyle w:val="TAL"/>
            </w:pPr>
            <w:r w:rsidRPr="00CA05CA">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30F6" w:rsidRPr="00CA05CA" w14:paraId="2CFC41FD" w14:textId="77777777" w:rsidTr="00360F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360F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4" w:space="0" w:color="auto"/>
              <w:left w:val="single" w:sz="6" w:space="0" w:color="000000"/>
              <w:bottom w:val="single" w:sz="4" w:space="0" w:color="auto"/>
              <w:right w:val="single" w:sz="6" w:space="0" w:color="000000"/>
            </w:tcBorders>
          </w:tcPr>
          <w:p w14:paraId="0FA7594F" w14:textId="77777777" w:rsidR="004D30F6" w:rsidRPr="00CA05CA" w:rsidRDefault="004D30F6" w:rsidP="00360F72">
            <w:pPr>
              <w:pStyle w:val="TAL"/>
            </w:pPr>
            <w:r w:rsidRPr="00CA05CA">
              <w:t>string</w:t>
            </w:r>
          </w:p>
        </w:tc>
        <w:tc>
          <w:tcPr>
            <w:tcW w:w="217" w:type="pct"/>
            <w:tcBorders>
              <w:top w:val="single" w:sz="4" w:space="0" w:color="auto"/>
              <w:left w:val="single" w:sz="6" w:space="0" w:color="000000"/>
              <w:bottom w:val="single" w:sz="4" w:space="0" w:color="auto"/>
              <w:right w:val="single" w:sz="6" w:space="0" w:color="000000"/>
            </w:tcBorders>
          </w:tcPr>
          <w:p w14:paraId="2219E446" w14:textId="77777777" w:rsidR="004D30F6" w:rsidRPr="00CA05CA" w:rsidRDefault="004D30F6" w:rsidP="00360F72">
            <w:pPr>
              <w:pStyle w:val="TAC"/>
            </w:pPr>
            <w:r w:rsidRPr="00CA05CA">
              <w:t>M</w:t>
            </w:r>
          </w:p>
        </w:tc>
        <w:tc>
          <w:tcPr>
            <w:tcW w:w="581" w:type="pct"/>
            <w:tcBorders>
              <w:top w:val="single" w:sz="4" w:space="0" w:color="auto"/>
              <w:left w:val="single" w:sz="6" w:space="0" w:color="000000"/>
              <w:bottom w:val="single" w:sz="4" w:space="0" w:color="auto"/>
              <w:right w:val="single" w:sz="6" w:space="0" w:color="000000"/>
            </w:tcBorders>
          </w:tcPr>
          <w:p w14:paraId="56570A39" w14:textId="77777777" w:rsidR="004D30F6" w:rsidRPr="00CA05CA" w:rsidRDefault="004D30F6" w:rsidP="00360F72">
            <w:pPr>
              <w:pStyle w:val="TAL"/>
            </w:pPr>
            <w:r w:rsidRPr="00CA05C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360F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F4634D" w14:textId="77777777" w:rsidR="004D30F6" w:rsidRPr="00CA05CA" w:rsidRDefault="004D30F6" w:rsidP="00360F72">
            <w:pPr>
              <w:pStyle w:val="TAL"/>
            </w:pPr>
            <w:r w:rsidRPr="00CA05CA">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926E26" w14:textId="77777777" w:rsidR="004D30F6" w:rsidRPr="00CA05CA" w:rsidRDefault="004D30F6" w:rsidP="00360F72">
            <w:pPr>
              <w:pStyle w:val="TAC"/>
            </w:pPr>
            <w:r w:rsidRPr="00CA05CA">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D984DDE" w14:textId="77777777" w:rsidR="004D30F6" w:rsidRPr="00CA05CA" w:rsidRDefault="004D30F6" w:rsidP="00360F72">
            <w:pPr>
              <w:pStyle w:val="TAL"/>
            </w:pPr>
            <w:r w:rsidRPr="00CA05CA">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
      </w:pPr>
      <w:bookmarkStart w:id="654" w:name="_Toc72784169"/>
      <w:bookmarkStart w:id="655" w:name="_Toc73041715"/>
      <w:bookmarkStart w:id="656" w:name="_Toc81244776"/>
      <w:bookmarkStart w:id="657" w:name="_Toc88645351"/>
      <w:bookmarkStart w:id="658" w:name="_Toc89426263"/>
      <w:bookmarkStart w:id="659" w:name="_Toc94033148"/>
      <w:bookmarkStart w:id="660" w:name="_Toc97037304"/>
      <w:bookmarkStart w:id="661" w:name="_Toc97193088"/>
      <w:bookmarkStart w:id="662" w:name="_Toc100953721"/>
      <w:r>
        <w:lastRenderedPageBreak/>
        <w:t>5.1.4</w:t>
      </w:r>
      <w:r>
        <w:tab/>
        <w:t>Custom Operations without associated resources</w:t>
      </w:r>
      <w:bookmarkEnd w:id="654"/>
      <w:bookmarkEnd w:id="655"/>
      <w:bookmarkEnd w:id="656"/>
      <w:bookmarkEnd w:id="657"/>
      <w:bookmarkEnd w:id="658"/>
      <w:bookmarkEnd w:id="659"/>
      <w:bookmarkEnd w:id="660"/>
      <w:bookmarkEnd w:id="661"/>
      <w:bookmarkEnd w:id="662"/>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663" w:name="_Toc72784175"/>
      <w:bookmarkStart w:id="664" w:name="_Toc73041721"/>
      <w:bookmarkStart w:id="665" w:name="_Toc81244782"/>
      <w:bookmarkStart w:id="666" w:name="_Toc88645352"/>
      <w:bookmarkStart w:id="667" w:name="_Toc89426264"/>
      <w:bookmarkStart w:id="668" w:name="_Toc94033149"/>
      <w:bookmarkStart w:id="669" w:name="_Toc97037305"/>
      <w:bookmarkStart w:id="670" w:name="_Toc97193089"/>
      <w:bookmarkStart w:id="671" w:name="_Toc100953722"/>
      <w:r>
        <w:t>5.1.5</w:t>
      </w:r>
      <w:r>
        <w:tab/>
        <w:t>Notifications</w:t>
      </w:r>
      <w:bookmarkEnd w:id="663"/>
      <w:bookmarkEnd w:id="664"/>
      <w:bookmarkEnd w:id="665"/>
      <w:bookmarkEnd w:id="666"/>
      <w:bookmarkEnd w:id="667"/>
      <w:bookmarkEnd w:id="668"/>
      <w:bookmarkEnd w:id="669"/>
      <w:bookmarkEnd w:id="670"/>
      <w:bookmarkEnd w:id="671"/>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672" w:name="_Toc72784183"/>
      <w:bookmarkStart w:id="673" w:name="_Toc73041729"/>
      <w:bookmarkStart w:id="674" w:name="_Toc81244790"/>
      <w:bookmarkStart w:id="675" w:name="_Toc88645353"/>
      <w:bookmarkStart w:id="676" w:name="_Toc89426265"/>
      <w:bookmarkStart w:id="677" w:name="_Toc94033150"/>
      <w:bookmarkStart w:id="678" w:name="_Toc97037306"/>
      <w:bookmarkStart w:id="679" w:name="_Toc97193090"/>
      <w:bookmarkStart w:id="680" w:name="_Toc100953723"/>
      <w:r>
        <w:t>5.1.6</w:t>
      </w:r>
      <w:r>
        <w:tab/>
        <w:t>Data Model</w:t>
      </w:r>
      <w:bookmarkEnd w:id="672"/>
      <w:bookmarkEnd w:id="673"/>
      <w:bookmarkEnd w:id="674"/>
      <w:bookmarkEnd w:id="675"/>
      <w:bookmarkEnd w:id="676"/>
      <w:bookmarkEnd w:id="677"/>
      <w:bookmarkEnd w:id="678"/>
      <w:bookmarkEnd w:id="679"/>
      <w:bookmarkEnd w:id="680"/>
    </w:p>
    <w:p w14:paraId="3D2285F6" w14:textId="77777777" w:rsidR="00345A8F" w:rsidRDefault="00D862C6">
      <w:pPr>
        <w:pStyle w:val="4"/>
      </w:pPr>
      <w:bookmarkStart w:id="681" w:name="_Toc72784184"/>
      <w:bookmarkStart w:id="682" w:name="_Toc73041730"/>
      <w:bookmarkStart w:id="683" w:name="_Toc81244791"/>
      <w:bookmarkStart w:id="684" w:name="_Toc88645354"/>
      <w:bookmarkStart w:id="685" w:name="_Toc89426266"/>
      <w:bookmarkStart w:id="686" w:name="_Toc94033151"/>
      <w:bookmarkStart w:id="687" w:name="_Toc97037307"/>
      <w:bookmarkStart w:id="688" w:name="_Toc97193091"/>
      <w:bookmarkStart w:id="689" w:name="_Toc100953724"/>
      <w:r>
        <w:t>5.1.6.1</w:t>
      </w:r>
      <w:r>
        <w:tab/>
        <w:t>General</w:t>
      </w:r>
      <w:bookmarkEnd w:id="681"/>
      <w:bookmarkEnd w:id="682"/>
      <w:bookmarkEnd w:id="683"/>
      <w:bookmarkEnd w:id="684"/>
      <w:bookmarkEnd w:id="685"/>
      <w:bookmarkEnd w:id="686"/>
      <w:bookmarkEnd w:id="687"/>
      <w:bookmarkEnd w:id="688"/>
      <w:bookmarkEnd w:id="689"/>
    </w:p>
    <w:p w14:paraId="7079F4CC" w14:textId="77777777" w:rsidR="00345A8F" w:rsidRDefault="00D862C6">
      <w:r>
        <w:t>This clause specifies the application data model supported by the API.</w:t>
      </w:r>
    </w:p>
    <w:p w14:paraId="5501FDE1" w14:textId="63547166"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46160B63"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0BD32E3A" w:rsidR="00DB0E87" w:rsidRDefault="00DB0E87" w:rsidP="00DB0E87">
            <w:pPr>
              <w:pStyle w:val="TAL"/>
            </w:pPr>
            <w:r>
              <w:t>MfafNotiInfo</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918A36E"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21EC7CF7"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552"/>
        <w:gridCol w:w="3746"/>
        <w:gridCol w:w="2269"/>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0882D126" w:rsidR="00DB0E87" w:rsidRDefault="008C1A13" w:rsidP="00DB0E87">
            <w:pPr>
              <w:pStyle w:val="TAL"/>
            </w:pPr>
            <w:r>
              <w:t>TS</w:t>
            </w:r>
            <w:r w:rsidR="00DB0E87">
              <w:t>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1D9E41E0" w:rsidR="00DB0E87" w:rsidRDefault="008C1A13" w:rsidP="00DB0E87">
            <w:pPr>
              <w:pStyle w:val="TAL"/>
            </w:pPr>
            <w:r>
              <w:t>TS</w:t>
            </w:r>
            <w:r w:rsidR="00DB0E87">
              <w:t>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5B51E226" w:rsidR="00DB0E87" w:rsidRDefault="008C1A13" w:rsidP="00DB0E87">
            <w:pPr>
              <w:pStyle w:val="TAL"/>
            </w:pPr>
            <w:r>
              <w:t>TS</w:t>
            </w:r>
            <w:r w:rsidR="00DB0E87">
              <w:t> 29.571 [</w:t>
            </w:r>
            <w:r w:rsidR="00E72365">
              <w:t>22</w:t>
            </w:r>
            <w:r w:rsidR="00DB0E87">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690" w:name="_Toc72784185"/>
      <w:bookmarkStart w:id="691" w:name="_Toc73041731"/>
      <w:bookmarkStart w:id="692" w:name="_Toc81244792"/>
      <w:bookmarkStart w:id="693" w:name="_Toc88645355"/>
      <w:bookmarkStart w:id="694" w:name="_Toc89426267"/>
      <w:bookmarkStart w:id="695" w:name="_Toc94033152"/>
      <w:bookmarkStart w:id="696" w:name="_Toc97037308"/>
      <w:bookmarkStart w:id="697" w:name="_Toc97193092"/>
      <w:bookmarkStart w:id="698" w:name="_Toc100953725"/>
      <w:r>
        <w:rPr>
          <w:lang w:val="en-US"/>
        </w:rPr>
        <w:t>5.1.6.2</w:t>
      </w:r>
      <w:r>
        <w:rPr>
          <w:lang w:val="en-US"/>
        </w:rPr>
        <w:tab/>
        <w:t>Structured data types</w:t>
      </w:r>
      <w:bookmarkEnd w:id="690"/>
      <w:bookmarkEnd w:id="691"/>
      <w:bookmarkEnd w:id="692"/>
      <w:bookmarkEnd w:id="693"/>
      <w:bookmarkEnd w:id="694"/>
      <w:bookmarkEnd w:id="695"/>
      <w:bookmarkEnd w:id="696"/>
      <w:bookmarkEnd w:id="697"/>
      <w:bookmarkEnd w:id="698"/>
    </w:p>
    <w:p w14:paraId="75FD5A33" w14:textId="77777777" w:rsidR="00345A8F" w:rsidRDefault="00D862C6">
      <w:pPr>
        <w:pStyle w:val="5"/>
      </w:pPr>
      <w:bookmarkStart w:id="699" w:name="_Toc72784186"/>
      <w:bookmarkStart w:id="700" w:name="_Toc73041732"/>
      <w:bookmarkStart w:id="701" w:name="_Toc81244793"/>
      <w:bookmarkStart w:id="702" w:name="_Toc88645356"/>
      <w:bookmarkStart w:id="703" w:name="_Toc89426268"/>
      <w:bookmarkStart w:id="704" w:name="_Toc94033153"/>
      <w:bookmarkStart w:id="705" w:name="_Toc97037309"/>
      <w:bookmarkStart w:id="706" w:name="_Toc97193093"/>
      <w:bookmarkStart w:id="707" w:name="_Toc100953726"/>
      <w:r>
        <w:t>5.1.6.2.1</w:t>
      </w:r>
      <w:r>
        <w:tab/>
        <w:t>Introduction</w:t>
      </w:r>
      <w:bookmarkEnd w:id="699"/>
      <w:bookmarkEnd w:id="700"/>
      <w:bookmarkEnd w:id="701"/>
      <w:bookmarkEnd w:id="702"/>
      <w:bookmarkEnd w:id="703"/>
      <w:bookmarkEnd w:id="704"/>
      <w:bookmarkEnd w:id="705"/>
      <w:bookmarkEnd w:id="706"/>
      <w:bookmarkEnd w:id="707"/>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708" w:name="_Toc88645357"/>
      <w:bookmarkStart w:id="709" w:name="_Toc89426269"/>
      <w:bookmarkStart w:id="710" w:name="_Toc94033154"/>
      <w:bookmarkStart w:id="711" w:name="_Toc97037310"/>
      <w:bookmarkStart w:id="712" w:name="_Toc97193094"/>
      <w:bookmarkStart w:id="713" w:name="_Toc100953727"/>
      <w:bookmarkStart w:id="714" w:name="_Toc72784187"/>
      <w:bookmarkStart w:id="715" w:name="_Toc73041733"/>
      <w:bookmarkStart w:id="716" w:name="_Toc81244794"/>
      <w:r>
        <w:t>5.1.6.2.2</w:t>
      </w:r>
      <w:r>
        <w:tab/>
        <w:t xml:space="preserve">Type: </w:t>
      </w:r>
      <w:r w:rsidR="00291121">
        <w:t>MfafConfiguration</w:t>
      </w:r>
      <w:bookmarkEnd w:id="708"/>
      <w:bookmarkEnd w:id="709"/>
      <w:bookmarkEnd w:id="710"/>
      <w:bookmarkEnd w:id="711"/>
      <w:bookmarkEnd w:id="712"/>
      <w:bookmarkEnd w:id="713"/>
      <w:r w:rsidR="00291121" w:rsidDel="00291121">
        <w:t xml:space="preserve"> </w:t>
      </w:r>
      <w:bookmarkEnd w:id="714"/>
      <w:bookmarkEnd w:id="715"/>
      <w:bookmarkEnd w:id="716"/>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6F5DB959" w:rsidR="00345A8F" w:rsidRDefault="00D862C6">
      <w:pPr>
        <w:pStyle w:val="5"/>
      </w:pPr>
      <w:bookmarkStart w:id="717" w:name="_Toc88645358"/>
      <w:bookmarkStart w:id="718" w:name="_Toc89426270"/>
      <w:bookmarkStart w:id="719" w:name="_Toc94033155"/>
      <w:bookmarkStart w:id="720" w:name="_Toc97037311"/>
      <w:bookmarkStart w:id="721" w:name="_Toc97193095"/>
      <w:bookmarkStart w:id="722" w:name="_Toc72784188"/>
      <w:bookmarkStart w:id="723" w:name="_Toc73041734"/>
      <w:bookmarkStart w:id="724" w:name="_Toc81244795"/>
      <w:bookmarkStart w:id="725" w:name="_Toc100953728"/>
      <w:r>
        <w:lastRenderedPageBreak/>
        <w:t>5.1.6.2.3</w:t>
      </w:r>
      <w:r>
        <w:tab/>
        <w:t xml:space="preserve">Type: </w:t>
      </w:r>
      <w:r w:rsidR="00C23DEF">
        <w:rPr>
          <w:noProof/>
        </w:rPr>
        <w:t>MessageConfiguration</w:t>
      </w:r>
      <w:bookmarkEnd w:id="717"/>
      <w:bookmarkEnd w:id="718"/>
      <w:bookmarkEnd w:id="719"/>
      <w:bookmarkEnd w:id="720"/>
      <w:bookmarkEnd w:id="721"/>
      <w:bookmarkEnd w:id="722"/>
      <w:bookmarkEnd w:id="723"/>
      <w:bookmarkEnd w:id="724"/>
      <w:bookmarkEnd w:id="725"/>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99C7A99" w:rsidR="00C23DEF" w:rsidRDefault="00A70C78"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865875" w14:textId="031835BF" w:rsidR="00C23DEF" w:rsidRDefault="00C23DEF" w:rsidP="00BD2487">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r w:rsidR="002B4DD8" w14:paraId="6233A063" w14:textId="77777777" w:rsidTr="00360F72">
        <w:trPr>
          <w:jc w:val="center"/>
        </w:trPr>
        <w:tc>
          <w:tcPr>
            <w:tcW w:w="1701" w:type="dxa"/>
            <w:tcBorders>
              <w:top w:val="single" w:sz="4" w:space="0" w:color="auto"/>
              <w:left w:val="single" w:sz="4" w:space="0" w:color="auto"/>
              <w:bottom w:val="single" w:sz="4" w:space="0" w:color="auto"/>
              <w:right w:val="single" w:sz="4" w:space="0" w:color="auto"/>
            </w:tcBorders>
          </w:tcPr>
          <w:p w14:paraId="5FC829D4" w14:textId="77777777" w:rsidR="002B4DD8" w:rsidRDefault="002B4DD8" w:rsidP="00360F72">
            <w:pPr>
              <w:pStyle w:val="TAL"/>
              <w:rPr>
                <w:noProof/>
                <w:lang w:eastAsia="zh-CN"/>
              </w:rPr>
            </w:pPr>
            <w:r>
              <w:t>adrfId</w:t>
            </w:r>
          </w:p>
        </w:tc>
        <w:tc>
          <w:tcPr>
            <w:tcW w:w="1444" w:type="dxa"/>
            <w:tcBorders>
              <w:top w:val="single" w:sz="4" w:space="0" w:color="auto"/>
              <w:left w:val="single" w:sz="4" w:space="0" w:color="auto"/>
              <w:bottom w:val="single" w:sz="4" w:space="0" w:color="auto"/>
              <w:right w:val="single" w:sz="4" w:space="0" w:color="auto"/>
            </w:tcBorders>
          </w:tcPr>
          <w:p w14:paraId="1CF988F4" w14:textId="77777777" w:rsidR="002B4DD8" w:rsidRDefault="002B4DD8" w:rsidP="00360F72">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C07B170" w14:textId="77777777" w:rsidR="002B4DD8" w:rsidRDefault="002B4DD8" w:rsidP="00360F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2EE363" w14:textId="77777777" w:rsidR="002B4DD8" w:rsidRDefault="002B4DD8" w:rsidP="00360F7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Borders>
              <w:top w:val="single" w:sz="4" w:space="0" w:color="auto"/>
              <w:left w:val="single" w:sz="4" w:space="0" w:color="auto"/>
              <w:bottom w:val="single" w:sz="4" w:space="0" w:color="auto"/>
              <w:right w:val="single" w:sz="4" w:space="0" w:color="auto"/>
            </w:tcBorders>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726" w:name="_Toc88645359"/>
      <w:bookmarkStart w:id="727" w:name="_Toc89426271"/>
      <w:bookmarkStart w:id="728" w:name="_Toc94033156"/>
      <w:bookmarkStart w:id="729" w:name="_Toc97037312"/>
      <w:bookmarkStart w:id="730" w:name="_Toc97193096"/>
      <w:bookmarkStart w:id="731" w:name="_Toc100953729"/>
      <w:r>
        <w:t>5.1.6.2.</w:t>
      </w:r>
      <w:r w:rsidR="007803A9">
        <w:t>4</w:t>
      </w:r>
      <w:r w:rsidR="00C23DEF">
        <w:tab/>
        <w:t xml:space="preserve">Type: </w:t>
      </w:r>
      <w:r w:rsidR="00C23DEF">
        <w:rPr>
          <w:lang w:val="en-US" w:eastAsia="zh-CN"/>
        </w:rPr>
        <w:t>MfafNotiInfo</w:t>
      </w:r>
      <w:bookmarkEnd w:id="726"/>
      <w:bookmarkEnd w:id="727"/>
      <w:bookmarkEnd w:id="728"/>
      <w:bookmarkEnd w:id="729"/>
      <w:bookmarkEnd w:id="730"/>
      <w:bookmarkEnd w:id="731"/>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52D2A518" w:rsidR="00C23DEF" w:rsidRDefault="00CE5414" w:rsidP="00BD2487">
            <w:pPr>
              <w:pStyle w:val="TAL"/>
              <w:rPr>
                <w:lang w:eastAsia="zh-CN"/>
              </w:rPr>
            </w:pPr>
            <w:r w:rsidRPr="00CA05CA">
              <w:rPr>
                <w:lang w:eastAsia="zh-CN"/>
              </w:rPr>
              <w:t>s</w:t>
            </w:r>
            <w:r w:rsidR="00C23DEF">
              <w:rPr>
                <w:noProof/>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732" w:name="_Toc72784189"/>
      <w:bookmarkStart w:id="733" w:name="_Toc73041735"/>
      <w:bookmarkStart w:id="734" w:name="_Toc81244796"/>
      <w:bookmarkStart w:id="735" w:name="_Toc88645360"/>
      <w:bookmarkStart w:id="736" w:name="_Toc89426272"/>
      <w:bookmarkStart w:id="737" w:name="_Toc94033157"/>
      <w:bookmarkStart w:id="738" w:name="_Toc97037313"/>
      <w:bookmarkStart w:id="739" w:name="_Toc97193097"/>
      <w:bookmarkStart w:id="740" w:name="_Toc100953730"/>
      <w:r>
        <w:rPr>
          <w:lang w:val="en-US"/>
        </w:rPr>
        <w:t>5.1.6.3</w:t>
      </w:r>
      <w:r>
        <w:rPr>
          <w:lang w:val="en-US"/>
        </w:rPr>
        <w:tab/>
        <w:t>Simple data types and enumerations</w:t>
      </w:r>
      <w:bookmarkEnd w:id="732"/>
      <w:bookmarkEnd w:id="733"/>
      <w:bookmarkEnd w:id="734"/>
      <w:bookmarkEnd w:id="735"/>
      <w:bookmarkEnd w:id="736"/>
      <w:bookmarkEnd w:id="737"/>
      <w:bookmarkEnd w:id="738"/>
      <w:bookmarkEnd w:id="739"/>
      <w:bookmarkEnd w:id="740"/>
    </w:p>
    <w:p w14:paraId="70A76FFA" w14:textId="77777777" w:rsidR="00345A8F" w:rsidRDefault="00D862C6">
      <w:pPr>
        <w:pStyle w:val="5"/>
      </w:pPr>
      <w:bookmarkStart w:id="741" w:name="_Toc72784190"/>
      <w:bookmarkStart w:id="742" w:name="_Toc73041736"/>
      <w:bookmarkStart w:id="743" w:name="_Toc81244797"/>
      <w:bookmarkStart w:id="744" w:name="_Toc88645361"/>
      <w:bookmarkStart w:id="745" w:name="_Toc89426273"/>
      <w:bookmarkStart w:id="746" w:name="_Toc94033158"/>
      <w:bookmarkStart w:id="747" w:name="_Toc97037314"/>
      <w:bookmarkStart w:id="748" w:name="_Toc97193098"/>
      <w:bookmarkStart w:id="749" w:name="_Toc100953731"/>
      <w:r>
        <w:t>5.1.6.3.1</w:t>
      </w:r>
      <w:r>
        <w:tab/>
        <w:t>Introduction</w:t>
      </w:r>
      <w:bookmarkEnd w:id="741"/>
      <w:bookmarkEnd w:id="742"/>
      <w:bookmarkEnd w:id="743"/>
      <w:bookmarkEnd w:id="744"/>
      <w:bookmarkEnd w:id="745"/>
      <w:bookmarkEnd w:id="746"/>
      <w:bookmarkEnd w:id="747"/>
      <w:bookmarkEnd w:id="748"/>
      <w:bookmarkEnd w:id="749"/>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750" w:name="_Toc72784191"/>
      <w:bookmarkStart w:id="751" w:name="_Toc73041737"/>
      <w:bookmarkStart w:id="752" w:name="_Toc81244798"/>
      <w:bookmarkStart w:id="753" w:name="_Toc88645362"/>
      <w:bookmarkStart w:id="754" w:name="_Toc89426274"/>
      <w:bookmarkStart w:id="755" w:name="_Toc94033159"/>
      <w:bookmarkStart w:id="756" w:name="_Toc97037315"/>
      <w:bookmarkStart w:id="757" w:name="_Toc97193099"/>
      <w:bookmarkStart w:id="758" w:name="_Toc100953732"/>
      <w:r>
        <w:t>5.1.6.3.2</w:t>
      </w:r>
      <w:r>
        <w:tab/>
        <w:t>Simple data types</w:t>
      </w:r>
      <w:bookmarkEnd w:id="750"/>
      <w:bookmarkEnd w:id="751"/>
      <w:bookmarkEnd w:id="752"/>
      <w:bookmarkEnd w:id="753"/>
      <w:bookmarkEnd w:id="754"/>
      <w:bookmarkEnd w:id="755"/>
      <w:bookmarkEnd w:id="756"/>
      <w:bookmarkEnd w:id="757"/>
      <w:bookmarkEnd w:id="758"/>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rsidTr="0050272B">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50272B">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
        <w:rPr>
          <w:lang w:eastAsia="zh-CN"/>
        </w:rPr>
      </w:pPr>
      <w:bookmarkStart w:id="759" w:name="_Toc72784194"/>
      <w:bookmarkStart w:id="760" w:name="_Toc73041740"/>
      <w:bookmarkStart w:id="761" w:name="_Toc81244801"/>
      <w:bookmarkStart w:id="762" w:name="_Toc88645365"/>
      <w:bookmarkStart w:id="763" w:name="_Toc89426277"/>
      <w:bookmarkStart w:id="764" w:name="_Toc94033160"/>
      <w:bookmarkStart w:id="765" w:name="_Toc97037316"/>
      <w:bookmarkStart w:id="766" w:name="_Toc97193100"/>
      <w:bookmarkStart w:id="767" w:name="_Toc10095373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9"/>
      <w:bookmarkEnd w:id="760"/>
      <w:bookmarkEnd w:id="761"/>
      <w:bookmarkEnd w:id="762"/>
      <w:bookmarkEnd w:id="763"/>
      <w:bookmarkEnd w:id="764"/>
      <w:bookmarkEnd w:id="765"/>
      <w:bookmarkEnd w:id="766"/>
      <w:bookmarkEnd w:id="767"/>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
      </w:pPr>
      <w:bookmarkStart w:id="768" w:name="_Toc72784197"/>
      <w:bookmarkStart w:id="769" w:name="_Toc73041743"/>
      <w:bookmarkStart w:id="770" w:name="_Toc81244804"/>
      <w:bookmarkStart w:id="771" w:name="_Toc88645368"/>
      <w:bookmarkStart w:id="772" w:name="_Toc89426280"/>
      <w:bookmarkStart w:id="773" w:name="_Toc94033161"/>
      <w:bookmarkStart w:id="774" w:name="_Toc97037317"/>
      <w:bookmarkStart w:id="775" w:name="_Toc97193101"/>
      <w:bookmarkStart w:id="776" w:name="_Toc100953734"/>
      <w:r>
        <w:t>5.1.6.5</w:t>
      </w:r>
      <w:r>
        <w:tab/>
        <w:t>Binary data</w:t>
      </w:r>
      <w:bookmarkEnd w:id="768"/>
      <w:bookmarkEnd w:id="769"/>
      <w:bookmarkEnd w:id="770"/>
      <w:bookmarkEnd w:id="771"/>
      <w:bookmarkEnd w:id="772"/>
      <w:bookmarkEnd w:id="773"/>
      <w:bookmarkEnd w:id="774"/>
      <w:bookmarkEnd w:id="775"/>
      <w:bookmarkEnd w:id="776"/>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
      </w:pPr>
      <w:bookmarkStart w:id="777" w:name="_Toc72784199"/>
      <w:bookmarkStart w:id="778" w:name="_Toc73041745"/>
      <w:bookmarkStart w:id="779" w:name="_Toc81244806"/>
      <w:bookmarkStart w:id="780" w:name="_Toc88645370"/>
      <w:bookmarkStart w:id="781" w:name="_Toc89426282"/>
      <w:bookmarkStart w:id="782" w:name="_Toc94033162"/>
      <w:bookmarkStart w:id="783" w:name="_Toc97037318"/>
      <w:bookmarkStart w:id="784" w:name="_Toc97193102"/>
      <w:bookmarkStart w:id="785" w:name="_Toc100953735"/>
      <w:r>
        <w:t>5.1.7</w:t>
      </w:r>
      <w:r>
        <w:tab/>
        <w:t>Error Handling</w:t>
      </w:r>
      <w:bookmarkEnd w:id="777"/>
      <w:bookmarkEnd w:id="778"/>
      <w:bookmarkEnd w:id="779"/>
      <w:bookmarkEnd w:id="780"/>
      <w:bookmarkEnd w:id="781"/>
      <w:bookmarkEnd w:id="782"/>
      <w:bookmarkEnd w:id="783"/>
      <w:bookmarkEnd w:id="784"/>
      <w:bookmarkEnd w:id="785"/>
    </w:p>
    <w:p w14:paraId="63B421E6" w14:textId="77777777" w:rsidR="00345A8F" w:rsidRDefault="00D862C6">
      <w:pPr>
        <w:pStyle w:val="4"/>
      </w:pPr>
      <w:bookmarkStart w:id="786" w:name="_Toc72784200"/>
      <w:bookmarkStart w:id="787" w:name="_Toc73041746"/>
      <w:bookmarkStart w:id="788" w:name="_Toc81244807"/>
      <w:bookmarkStart w:id="789" w:name="_Toc88645371"/>
      <w:bookmarkStart w:id="790" w:name="_Toc89426283"/>
      <w:bookmarkStart w:id="791" w:name="_Toc94033163"/>
      <w:bookmarkStart w:id="792" w:name="_Toc97037319"/>
      <w:bookmarkStart w:id="793" w:name="_Toc97193103"/>
      <w:bookmarkStart w:id="794" w:name="_Toc100953736"/>
      <w:r>
        <w:t>5.1.7.1</w:t>
      </w:r>
      <w:r>
        <w:tab/>
        <w:t>General</w:t>
      </w:r>
      <w:bookmarkEnd w:id="786"/>
      <w:bookmarkEnd w:id="787"/>
      <w:bookmarkEnd w:id="788"/>
      <w:bookmarkEnd w:id="789"/>
      <w:bookmarkEnd w:id="790"/>
      <w:bookmarkEnd w:id="791"/>
      <w:bookmarkEnd w:id="792"/>
      <w:bookmarkEnd w:id="793"/>
      <w:bookmarkEnd w:id="794"/>
    </w:p>
    <w:p w14:paraId="108568B2" w14:textId="4CD52C2B" w:rsidR="00345A8F" w:rsidRDefault="00D862C6">
      <w:r>
        <w:t xml:space="preserve">For the Nmfaf_3daDataManagement API, HTTP error responses shall be supported as specified in clause 4.8 of </w:t>
      </w:r>
      <w:r w:rsidR="008C1A13">
        <w:t>TS</w:t>
      </w:r>
      <w:r>
        <w:t xml:space="preserve"> 29.501 [5]. Protocol errors and application errors specified in table 5.1.7.2-1 of </w:t>
      </w:r>
      <w:r w:rsidR="008C1A13">
        <w:t>TS</w:t>
      </w:r>
      <w:r>
        <w:t xml:space="preserve"> 29.500 [4] shall be supported for an HTTP method if the corresponding HTTP status codes are specified as mandatory for that HTTP method in table 5.1.7.1-1 of </w:t>
      </w:r>
      <w:r w:rsidR="008C1A13">
        <w:t>TS</w:t>
      </w:r>
      <w:r>
        <w:t>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795" w:name="_Toc72784201"/>
      <w:bookmarkStart w:id="796" w:name="_Toc73041747"/>
      <w:bookmarkStart w:id="797" w:name="_Toc81244808"/>
      <w:bookmarkStart w:id="798" w:name="_Toc88645372"/>
      <w:bookmarkStart w:id="799" w:name="_Toc89426284"/>
      <w:bookmarkStart w:id="800" w:name="_Toc94033164"/>
      <w:bookmarkStart w:id="801" w:name="_Toc97037320"/>
      <w:bookmarkStart w:id="802" w:name="_Toc97193104"/>
      <w:bookmarkStart w:id="803" w:name="_Toc100953737"/>
      <w:r>
        <w:t>5.1.7.2</w:t>
      </w:r>
      <w:r>
        <w:tab/>
        <w:t>Protocol Errors</w:t>
      </w:r>
      <w:bookmarkEnd w:id="795"/>
      <w:bookmarkEnd w:id="796"/>
      <w:bookmarkEnd w:id="797"/>
      <w:bookmarkEnd w:id="798"/>
      <w:bookmarkEnd w:id="799"/>
      <w:bookmarkEnd w:id="800"/>
      <w:bookmarkEnd w:id="801"/>
      <w:bookmarkEnd w:id="802"/>
      <w:bookmarkEnd w:id="803"/>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
      </w:pPr>
      <w:bookmarkStart w:id="804" w:name="_Toc72784202"/>
      <w:bookmarkStart w:id="805" w:name="_Toc73041748"/>
      <w:bookmarkStart w:id="806" w:name="_Toc81244809"/>
      <w:bookmarkStart w:id="807" w:name="_Toc88645373"/>
      <w:bookmarkStart w:id="808" w:name="_Toc89426285"/>
      <w:bookmarkStart w:id="809" w:name="_Toc94033165"/>
      <w:bookmarkStart w:id="810" w:name="_Toc97037321"/>
      <w:bookmarkStart w:id="811" w:name="_Toc97193105"/>
      <w:bookmarkStart w:id="812" w:name="_Toc100953738"/>
      <w:r>
        <w:t>5.1.7.3</w:t>
      </w:r>
      <w:r>
        <w:tab/>
        <w:t>Application Errors</w:t>
      </w:r>
      <w:bookmarkEnd w:id="804"/>
      <w:bookmarkEnd w:id="805"/>
      <w:bookmarkEnd w:id="806"/>
      <w:bookmarkEnd w:id="807"/>
      <w:bookmarkEnd w:id="808"/>
      <w:bookmarkEnd w:id="809"/>
      <w:bookmarkEnd w:id="810"/>
      <w:bookmarkEnd w:id="811"/>
      <w:bookmarkEnd w:id="812"/>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813" w:name="_Toc72784203"/>
      <w:bookmarkStart w:id="814" w:name="_Toc73041749"/>
      <w:bookmarkStart w:id="815" w:name="_Toc81244810"/>
      <w:bookmarkStart w:id="816" w:name="_Toc88645374"/>
      <w:bookmarkStart w:id="817" w:name="_Toc89426286"/>
      <w:bookmarkStart w:id="818" w:name="_Toc94033166"/>
      <w:bookmarkStart w:id="819" w:name="_Toc97037322"/>
      <w:bookmarkStart w:id="820" w:name="_Toc97193106"/>
      <w:bookmarkStart w:id="821" w:name="_Toc100953739"/>
      <w:r>
        <w:t>5.1.8</w:t>
      </w:r>
      <w:r>
        <w:rPr>
          <w:lang w:eastAsia="zh-CN"/>
        </w:rPr>
        <w:tab/>
        <w:t>Feature negotiation</w:t>
      </w:r>
      <w:bookmarkEnd w:id="813"/>
      <w:bookmarkEnd w:id="814"/>
      <w:bookmarkEnd w:id="815"/>
      <w:bookmarkEnd w:id="816"/>
      <w:bookmarkEnd w:id="817"/>
      <w:bookmarkEnd w:id="818"/>
      <w:bookmarkEnd w:id="819"/>
      <w:bookmarkEnd w:id="820"/>
      <w:bookmarkEnd w:id="821"/>
    </w:p>
    <w:p w14:paraId="2991194B" w14:textId="290C431E" w:rsidR="00345A8F" w:rsidRDefault="00D862C6">
      <w:r>
        <w:t>The optional features in table 5.1.8-1 are defined for the Nmfaf_3daDataManagement</w:t>
      </w:r>
      <w:r>
        <w:rPr>
          <w:lang w:eastAsia="zh-CN"/>
        </w:rPr>
        <w:t xml:space="preserve"> API. They shall be negotiated using the </w:t>
      </w:r>
      <w:r>
        <w:t xml:space="preserve">extensibility mechanism defined in clause 6.6 of </w:t>
      </w:r>
      <w:r w:rsidR="008C1A13">
        <w:t>TS</w:t>
      </w:r>
      <w:r>
        <w:t> 29.500 [4].</w:t>
      </w:r>
    </w:p>
    <w:p w14:paraId="3E84238B" w14:textId="17D85DAD" w:rsidR="00345A8F" w:rsidRDefault="003A2B6B">
      <w:pPr>
        <w:pStyle w:val="TH"/>
      </w:pPr>
      <w:r>
        <w:t>Table </w:t>
      </w:r>
      <w:r w:rsidR="00D862C6">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822" w:name="_Toc72784204"/>
      <w:bookmarkStart w:id="823" w:name="_Toc73041750"/>
      <w:bookmarkStart w:id="824" w:name="_Toc81244811"/>
      <w:bookmarkStart w:id="825" w:name="_Toc88645375"/>
      <w:bookmarkStart w:id="826" w:name="_Toc89426287"/>
      <w:bookmarkStart w:id="827" w:name="_Toc94033167"/>
      <w:bookmarkStart w:id="828" w:name="_Toc97037323"/>
      <w:bookmarkStart w:id="829" w:name="_Toc97193107"/>
      <w:bookmarkStart w:id="830" w:name="_Toc100953740"/>
      <w:r>
        <w:t>5.1.9</w:t>
      </w:r>
      <w:r>
        <w:tab/>
        <w:t>Security</w:t>
      </w:r>
      <w:bookmarkEnd w:id="822"/>
      <w:bookmarkEnd w:id="823"/>
      <w:bookmarkEnd w:id="824"/>
      <w:bookmarkEnd w:id="825"/>
      <w:bookmarkEnd w:id="826"/>
      <w:bookmarkEnd w:id="827"/>
      <w:bookmarkEnd w:id="828"/>
      <w:bookmarkEnd w:id="829"/>
      <w:bookmarkEnd w:id="830"/>
    </w:p>
    <w:p w14:paraId="4D2F9B56" w14:textId="6A36A524" w:rsidR="00345A8F" w:rsidRDefault="00D862C6">
      <w:r>
        <w:t xml:space="preserve">As indicated in </w:t>
      </w:r>
      <w:r w:rsidR="008C1A13">
        <w:t>TS</w:t>
      </w:r>
      <w:r>
        <w:t xml:space="preserve"> 33.501 [8] and </w:t>
      </w:r>
      <w:r w:rsidR="008C1A13">
        <w:t>TS</w:t>
      </w:r>
      <w:r>
        <w:t xml:space="preserve"> 29.500 [4], the access to the Nmfaf_3daDataManagement API may be authorized by means of the OAuth2 protocol (see IETF RFC 6749 [9]), based on local configuration, using the "Client Credentials" authorization grant, where the NRF (see </w:t>
      </w:r>
      <w:r w:rsidR="008C1A13">
        <w:t>TS</w:t>
      </w:r>
      <w:r>
        <w:t> 29.510 [10]) plays the role of the authorization server.</w:t>
      </w:r>
    </w:p>
    <w:p w14:paraId="3667009E" w14:textId="4D6A54A2" w:rsidR="00345A8F" w:rsidRDefault="00D862C6">
      <w:r>
        <w:t xml:space="preserve">If OAuth2 is used, an NF Service Consumer, prior to consuming services offered by the Nmfaf_3daDataManagement API, shall obtain a "token" from the authorization server, by invoking the Access Token Request service, as described in </w:t>
      </w:r>
      <w:r w:rsidR="008C1A13">
        <w:t>TS</w:t>
      </w:r>
      <w:r>
        <w:t>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831" w:name="_Toc72784205"/>
      <w:bookmarkStart w:id="832" w:name="_Toc73041751"/>
      <w:bookmarkStart w:id="833" w:name="_Toc81244812"/>
      <w:bookmarkStart w:id="834" w:name="_Toc88645376"/>
      <w:bookmarkStart w:id="835" w:name="_Toc89426288"/>
      <w:bookmarkStart w:id="836" w:name="_Toc94033168"/>
      <w:bookmarkStart w:id="837" w:name="_Toc97037324"/>
      <w:bookmarkStart w:id="838" w:name="_Toc97193108"/>
      <w:bookmarkStart w:id="839" w:name="_Toc100953741"/>
      <w:r>
        <w:lastRenderedPageBreak/>
        <w:t>5.2</w:t>
      </w:r>
      <w:r>
        <w:tab/>
        <w:t>Nmfaf_3caDataManagement Service API</w:t>
      </w:r>
      <w:bookmarkEnd w:id="831"/>
      <w:bookmarkEnd w:id="832"/>
      <w:bookmarkEnd w:id="833"/>
      <w:bookmarkEnd w:id="834"/>
      <w:bookmarkEnd w:id="835"/>
      <w:bookmarkEnd w:id="836"/>
      <w:bookmarkEnd w:id="837"/>
      <w:bookmarkEnd w:id="838"/>
      <w:bookmarkEnd w:id="839"/>
    </w:p>
    <w:p w14:paraId="2DC993C3" w14:textId="77777777" w:rsidR="00345A8F" w:rsidRDefault="00D862C6">
      <w:pPr>
        <w:pStyle w:val="3"/>
      </w:pPr>
      <w:bookmarkStart w:id="840" w:name="_Toc72784206"/>
      <w:bookmarkStart w:id="841" w:name="_Toc73041752"/>
      <w:bookmarkStart w:id="842" w:name="_Toc81244813"/>
      <w:bookmarkStart w:id="843" w:name="_Toc88645377"/>
      <w:bookmarkStart w:id="844" w:name="_Toc89426289"/>
      <w:bookmarkStart w:id="845" w:name="_Toc94033169"/>
      <w:bookmarkStart w:id="846" w:name="_Toc97037325"/>
      <w:bookmarkStart w:id="847" w:name="_Toc97193109"/>
      <w:bookmarkStart w:id="848" w:name="_Toc100953742"/>
      <w:r>
        <w:t>5.2.1</w:t>
      </w:r>
      <w:r>
        <w:tab/>
        <w:t>Introduction</w:t>
      </w:r>
      <w:bookmarkEnd w:id="840"/>
      <w:bookmarkEnd w:id="841"/>
      <w:bookmarkEnd w:id="842"/>
      <w:bookmarkEnd w:id="843"/>
      <w:bookmarkEnd w:id="844"/>
      <w:bookmarkEnd w:id="845"/>
      <w:bookmarkEnd w:id="846"/>
      <w:bookmarkEnd w:id="847"/>
      <w:bookmarkEnd w:id="848"/>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033D9CAD"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r w:rsidR="008C1A13">
        <w:rPr>
          <w:noProof/>
          <w:lang w:eastAsia="zh-CN"/>
        </w:rPr>
        <w:t>TS</w:t>
      </w:r>
      <w:r>
        <w:rPr>
          <w:noProof/>
          <w:lang w:eastAsia="zh-CN"/>
        </w:rPr>
        <w:t>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6DB059CF"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8C1A13">
        <w:rPr>
          <w:noProof/>
          <w:lang w:eastAsia="zh-CN"/>
        </w:rPr>
        <w:t>TS</w:t>
      </w:r>
      <w:r>
        <w:rPr>
          <w:noProof/>
          <w:lang w:eastAsia="zh-CN"/>
        </w:rPr>
        <w:t>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849" w:name="_Toc72784207"/>
      <w:bookmarkStart w:id="850" w:name="_Toc73041753"/>
      <w:bookmarkStart w:id="851" w:name="_Toc81244814"/>
      <w:bookmarkStart w:id="852" w:name="_Toc88645378"/>
      <w:bookmarkStart w:id="853" w:name="_Toc89426290"/>
      <w:bookmarkStart w:id="854" w:name="_Toc94033170"/>
      <w:bookmarkStart w:id="855" w:name="_Toc97037326"/>
      <w:bookmarkStart w:id="856" w:name="_Toc97193110"/>
      <w:bookmarkStart w:id="857" w:name="_Toc100953743"/>
      <w:r>
        <w:t>5.2.2</w:t>
      </w:r>
      <w:r>
        <w:tab/>
        <w:t>Usage of HTTP</w:t>
      </w:r>
      <w:bookmarkEnd w:id="849"/>
      <w:bookmarkEnd w:id="850"/>
      <w:bookmarkEnd w:id="851"/>
      <w:bookmarkEnd w:id="852"/>
      <w:bookmarkEnd w:id="853"/>
      <w:bookmarkEnd w:id="854"/>
      <w:bookmarkEnd w:id="855"/>
      <w:bookmarkEnd w:id="856"/>
      <w:bookmarkEnd w:id="857"/>
    </w:p>
    <w:p w14:paraId="2A193B6D" w14:textId="77777777" w:rsidR="00345A8F" w:rsidRDefault="00D862C6">
      <w:pPr>
        <w:pStyle w:val="4"/>
      </w:pPr>
      <w:bookmarkStart w:id="858" w:name="_Toc72784208"/>
      <w:bookmarkStart w:id="859" w:name="_Toc73041754"/>
      <w:bookmarkStart w:id="860" w:name="_Toc81244815"/>
      <w:bookmarkStart w:id="861" w:name="_Toc88645379"/>
      <w:bookmarkStart w:id="862" w:name="_Toc89426291"/>
      <w:bookmarkStart w:id="863" w:name="_Toc94033171"/>
      <w:bookmarkStart w:id="864" w:name="_Toc97037327"/>
      <w:bookmarkStart w:id="865" w:name="_Toc97193111"/>
      <w:bookmarkStart w:id="866" w:name="_Toc100953744"/>
      <w:r>
        <w:t>5.2.2.1</w:t>
      </w:r>
      <w:r>
        <w:tab/>
        <w:t>General</w:t>
      </w:r>
      <w:bookmarkEnd w:id="858"/>
      <w:bookmarkEnd w:id="859"/>
      <w:bookmarkEnd w:id="860"/>
      <w:bookmarkEnd w:id="861"/>
      <w:bookmarkEnd w:id="862"/>
      <w:bookmarkEnd w:id="863"/>
      <w:bookmarkEnd w:id="864"/>
      <w:bookmarkEnd w:id="865"/>
      <w:bookmarkEnd w:id="866"/>
    </w:p>
    <w:p w14:paraId="7A192280" w14:textId="2172468D" w:rsidR="00345A8F" w:rsidRDefault="00D862C6">
      <w:pPr>
        <w:rPr>
          <w:noProof/>
        </w:rPr>
      </w:pPr>
      <w:r>
        <w:rPr>
          <w:noProof/>
        </w:rPr>
        <w:t>HTTP</w:t>
      </w:r>
      <w:r>
        <w:rPr>
          <w:noProof/>
          <w:lang w:eastAsia="zh-CN"/>
        </w:rPr>
        <w:t xml:space="preserve">/2, IETF RFC 7540 [11], </w:t>
      </w:r>
      <w:r>
        <w:rPr>
          <w:noProof/>
        </w:rPr>
        <w:t xml:space="preserve">shall be used as specified in clause 5 of </w:t>
      </w:r>
      <w:r w:rsidR="008C1A13">
        <w:rPr>
          <w:noProof/>
        </w:rPr>
        <w:t>TS</w:t>
      </w:r>
      <w:r>
        <w:rPr>
          <w:noProof/>
        </w:rPr>
        <w:t> 29.500 [4].</w:t>
      </w:r>
    </w:p>
    <w:p w14:paraId="314D6FAD" w14:textId="38094C71" w:rsidR="00345A8F" w:rsidRDefault="00D862C6">
      <w:pPr>
        <w:rPr>
          <w:noProof/>
        </w:rPr>
      </w:pPr>
      <w:r>
        <w:rPr>
          <w:noProof/>
        </w:rPr>
        <w:t>HTTP</w:t>
      </w:r>
      <w:r>
        <w:rPr>
          <w:noProof/>
          <w:lang w:eastAsia="zh-CN"/>
        </w:rPr>
        <w:t xml:space="preserve">/2 </w:t>
      </w:r>
      <w:r>
        <w:rPr>
          <w:noProof/>
        </w:rPr>
        <w:t xml:space="preserve">shall be transported as specified in clause 5.3 of </w:t>
      </w:r>
      <w:r w:rsidR="008C1A13">
        <w:rPr>
          <w:noProof/>
        </w:rPr>
        <w:t>TS</w:t>
      </w:r>
      <w:r>
        <w:rPr>
          <w:noProof/>
        </w:rPr>
        <w:t>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867" w:name="_Toc72784209"/>
      <w:bookmarkStart w:id="868" w:name="_Toc73041755"/>
      <w:bookmarkStart w:id="869" w:name="_Toc81244816"/>
      <w:bookmarkStart w:id="870" w:name="_Toc88645380"/>
      <w:bookmarkStart w:id="871" w:name="_Toc89426292"/>
      <w:bookmarkStart w:id="872" w:name="_Toc94033172"/>
      <w:bookmarkStart w:id="873" w:name="_Toc97037328"/>
      <w:bookmarkStart w:id="874" w:name="_Toc97193112"/>
      <w:bookmarkStart w:id="875" w:name="_Toc100953745"/>
      <w:r>
        <w:t>5.2.2.2</w:t>
      </w:r>
      <w:r>
        <w:tab/>
        <w:t>HTTP standard headers</w:t>
      </w:r>
      <w:bookmarkEnd w:id="867"/>
      <w:bookmarkEnd w:id="868"/>
      <w:bookmarkEnd w:id="869"/>
      <w:bookmarkEnd w:id="870"/>
      <w:bookmarkEnd w:id="871"/>
      <w:bookmarkEnd w:id="872"/>
      <w:bookmarkEnd w:id="873"/>
      <w:bookmarkEnd w:id="874"/>
      <w:bookmarkEnd w:id="875"/>
    </w:p>
    <w:p w14:paraId="1C8F4D4A" w14:textId="77777777" w:rsidR="00345A8F" w:rsidRDefault="00D862C6">
      <w:pPr>
        <w:pStyle w:val="5"/>
        <w:rPr>
          <w:lang w:eastAsia="zh-CN"/>
        </w:rPr>
      </w:pPr>
      <w:bookmarkStart w:id="876" w:name="_Toc72784210"/>
      <w:bookmarkStart w:id="877" w:name="_Toc73041756"/>
      <w:bookmarkStart w:id="878" w:name="_Toc81244817"/>
      <w:bookmarkStart w:id="879" w:name="_Toc88645381"/>
      <w:bookmarkStart w:id="880" w:name="_Toc89426293"/>
      <w:bookmarkStart w:id="881" w:name="_Toc94033173"/>
      <w:bookmarkStart w:id="882" w:name="_Toc97037329"/>
      <w:bookmarkStart w:id="883" w:name="_Toc97193113"/>
      <w:bookmarkStart w:id="884" w:name="_Toc100953746"/>
      <w:r>
        <w:t>5.2.2.2.1</w:t>
      </w:r>
      <w:r>
        <w:rPr>
          <w:rFonts w:hint="eastAsia"/>
          <w:lang w:eastAsia="zh-CN"/>
        </w:rPr>
        <w:tab/>
      </w:r>
      <w:r>
        <w:rPr>
          <w:lang w:eastAsia="zh-CN"/>
        </w:rPr>
        <w:t>General</w:t>
      </w:r>
      <w:bookmarkEnd w:id="876"/>
      <w:bookmarkEnd w:id="877"/>
      <w:bookmarkEnd w:id="878"/>
      <w:bookmarkEnd w:id="879"/>
      <w:bookmarkEnd w:id="880"/>
      <w:bookmarkEnd w:id="881"/>
      <w:bookmarkEnd w:id="882"/>
      <w:bookmarkEnd w:id="883"/>
      <w:bookmarkEnd w:id="884"/>
    </w:p>
    <w:p w14:paraId="4094BF9D" w14:textId="57C64DE3" w:rsidR="00345A8F" w:rsidRDefault="00D862C6">
      <w:pPr>
        <w:rPr>
          <w:noProof/>
        </w:rPr>
      </w:pPr>
      <w:r>
        <w:rPr>
          <w:noProof/>
        </w:rPr>
        <w:t xml:space="preserve">See clause 5.2.2 of </w:t>
      </w:r>
      <w:r w:rsidR="008C1A13">
        <w:rPr>
          <w:noProof/>
        </w:rPr>
        <w:t>TS</w:t>
      </w:r>
      <w:r>
        <w:rPr>
          <w:noProof/>
        </w:rPr>
        <w:t> 29.500 [4] for the usage of HTTP standard headers.</w:t>
      </w:r>
    </w:p>
    <w:p w14:paraId="62C02D93" w14:textId="77777777" w:rsidR="00345A8F" w:rsidRDefault="00D862C6">
      <w:pPr>
        <w:pStyle w:val="5"/>
      </w:pPr>
      <w:bookmarkStart w:id="885" w:name="_Toc72784211"/>
      <w:bookmarkStart w:id="886" w:name="_Toc73041757"/>
      <w:bookmarkStart w:id="887" w:name="_Toc81244818"/>
      <w:bookmarkStart w:id="888" w:name="_Toc88645382"/>
      <w:bookmarkStart w:id="889" w:name="_Toc89426294"/>
      <w:bookmarkStart w:id="890" w:name="_Toc94033174"/>
      <w:bookmarkStart w:id="891" w:name="_Toc97037330"/>
      <w:bookmarkStart w:id="892" w:name="_Toc97193114"/>
      <w:bookmarkStart w:id="893" w:name="_Toc100953747"/>
      <w:r>
        <w:t>5.2.2.2.2</w:t>
      </w:r>
      <w:r>
        <w:tab/>
        <w:t>Content type</w:t>
      </w:r>
      <w:bookmarkEnd w:id="885"/>
      <w:bookmarkEnd w:id="886"/>
      <w:bookmarkEnd w:id="887"/>
      <w:bookmarkEnd w:id="888"/>
      <w:bookmarkEnd w:id="889"/>
      <w:bookmarkEnd w:id="890"/>
      <w:bookmarkEnd w:id="891"/>
      <w:bookmarkEnd w:id="892"/>
      <w:bookmarkEnd w:id="893"/>
    </w:p>
    <w:p w14:paraId="2277C05C" w14:textId="6DA6D833"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r w:rsidR="008C1A13">
        <w:rPr>
          <w:noProof/>
        </w:rPr>
        <w:t>TS</w:t>
      </w:r>
      <w:r>
        <w:rPr>
          <w:noProof/>
        </w:rPr>
        <w:t>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
      </w:pPr>
      <w:bookmarkStart w:id="894" w:name="_Toc72784212"/>
      <w:bookmarkStart w:id="895" w:name="_Toc73041758"/>
      <w:bookmarkStart w:id="896" w:name="_Toc81244819"/>
      <w:bookmarkStart w:id="897" w:name="_Toc88645383"/>
      <w:bookmarkStart w:id="898" w:name="_Toc89426295"/>
      <w:bookmarkStart w:id="899" w:name="_Toc94033175"/>
      <w:bookmarkStart w:id="900" w:name="_Toc97037331"/>
      <w:bookmarkStart w:id="901" w:name="_Toc97193115"/>
      <w:bookmarkStart w:id="902" w:name="_Toc100953748"/>
      <w:r>
        <w:t>5.2.2.3</w:t>
      </w:r>
      <w:r>
        <w:tab/>
        <w:t>HTTP custom headers</w:t>
      </w:r>
      <w:bookmarkEnd w:id="894"/>
      <w:bookmarkEnd w:id="895"/>
      <w:bookmarkEnd w:id="896"/>
      <w:bookmarkEnd w:id="897"/>
      <w:bookmarkEnd w:id="898"/>
      <w:bookmarkEnd w:id="899"/>
      <w:bookmarkEnd w:id="900"/>
      <w:bookmarkEnd w:id="901"/>
      <w:bookmarkEnd w:id="902"/>
    </w:p>
    <w:p w14:paraId="51170DFC" w14:textId="34C11B75" w:rsidR="00345A8F" w:rsidRDefault="00D862C6">
      <w:pPr>
        <w:rPr>
          <w:noProof/>
        </w:rPr>
      </w:pPr>
      <w:r>
        <w:rPr>
          <w:noProof/>
        </w:rPr>
        <w:t xml:space="preserve">The mandatory HTTP custom header fields specified in clause 5.2.3.2 of </w:t>
      </w:r>
      <w:r w:rsidR="008C1A13">
        <w:rPr>
          <w:noProof/>
        </w:rPr>
        <w:t>TS</w:t>
      </w:r>
      <w:r>
        <w:rPr>
          <w:noProof/>
        </w:rPr>
        <w:t> 29.500 [4] shall be applicable.</w:t>
      </w:r>
    </w:p>
    <w:p w14:paraId="612BB4E5" w14:textId="77777777" w:rsidR="00345A8F" w:rsidRDefault="00D862C6">
      <w:pPr>
        <w:pStyle w:val="3"/>
      </w:pPr>
      <w:bookmarkStart w:id="903" w:name="_Toc72784213"/>
      <w:bookmarkStart w:id="904" w:name="_Toc73041759"/>
      <w:bookmarkStart w:id="905" w:name="_Toc81244820"/>
      <w:bookmarkStart w:id="906" w:name="_Toc88645384"/>
      <w:bookmarkStart w:id="907" w:name="_Toc89426296"/>
      <w:bookmarkStart w:id="908" w:name="_Toc94033176"/>
      <w:bookmarkStart w:id="909" w:name="_Toc97037332"/>
      <w:bookmarkStart w:id="910" w:name="_Toc97193116"/>
      <w:bookmarkStart w:id="911" w:name="_Toc100953749"/>
      <w:r>
        <w:lastRenderedPageBreak/>
        <w:t>5.2.3</w:t>
      </w:r>
      <w:r>
        <w:tab/>
        <w:t>Resources</w:t>
      </w:r>
      <w:bookmarkEnd w:id="903"/>
      <w:bookmarkEnd w:id="904"/>
      <w:bookmarkEnd w:id="905"/>
      <w:bookmarkEnd w:id="906"/>
      <w:bookmarkEnd w:id="907"/>
      <w:bookmarkEnd w:id="908"/>
      <w:bookmarkEnd w:id="909"/>
      <w:bookmarkEnd w:id="910"/>
      <w:bookmarkEnd w:id="911"/>
    </w:p>
    <w:p w14:paraId="64C7A881" w14:textId="77777777" w:rsidR="00345A8F" w:rsidRDefault="00D862C6">
      <w:pPr>
        <w:pStyle w:val="4"/>
      </w:pPr>
      <w:bookmarkStart w:id="912" w:name="_Toc72784214"/>
      <w:bookmarkStart w:id="913" w:name="_Toc73041760"/>
      <w:bookmarkStart w:id="914" w:name="_Toc81244821"/>
      <w:bookmarkStart w:id="915" w:name="_Toc88645385"/>
      <w:bookmarkStart w:id="916" w:name="_Toc89426297"/>
      <w:bookmarkStart w:id="917" w:name="_Toc94033177"/>
      <w:bookmarkStart w:id="918" w:name="_Toc97037333"/>
      <w:bookmarkStart w:id="919" w:name="_Toc97193117"/>
      <w:bookmarkStart w:id="920" w:name="_Toc100953750"/>
      <w:r>
        <w:t>5.2.3.1</w:t>
      </w:r>
      <w:r>
        <w:tab/>
        <w:t>Overview</w:t>
      </w:r>
      <w:bookmarkEnd w:id="912"/>
      <w:bookmarkEnd w:id="913"/>
      <w:bookmarkEnd w:id="914"/>
      <w:bookmarkEnd w:id="915"/>
      <w:bookmarkEnd w:id="916"/>
      <w:bookmarkEnd w:id="917"/>
      <w:bookmarkEnd w:id="918"/>
      <w:bookmarkEnd w:id="919"/>
      <w:bookmarkEnd w:id="920"/>
    </w:p>
    <w:p w14:paraId="5AC3CBB2" w14:textId="6F7C2E8E" w:rsidR="00345A8F" w:rsidRDefault="00171CBC">
      <w:pPr>
        <w:pStyle w:val="TH"/>
        <w:rPr>
          <w:lang w:val="en-US"/>
        </w:rPr>
      </w:pPr>
      <w:r>
        <w:object w:dxaOrig="5413" w:dyaOrig="2185" w14:anchorId="4BBC3784">
          <v:shape id="_x0000_i1035" type="#_x0000_t75" style="width:270.65pt;height:109.35pt" o:ole="">
            <v:imagedata r:id="rId32" o:title=""/>
          </v:shape>
          <o:OLEObject Type="Embed" ProgID="Visio.Drawing.15" ShapeID="_x0000_i1035" DrawAspect="Content" ObjectID="_1711567260"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DD16731" w:rsidR="00345A8F" w:rsidRDefault="00302DBC">
            <w:pPr>
              <w:pStyle w:val="TAL"/>
            </w:pPr>
            <w:r>
              <w:t>MFAF Data or Analytics</w:t>
            </w:r>
            <w:r w:rsidR="00171CBC">
              <w:t>(Collection)</w:t>
            </w:r>
          </w:p>
        </w:tc>
        <w:tc>
          <w:tcPr>
            <w:tcW w:w="1501" w:type="pct"/>
            <w:tcBorders>
              <w:top w:val="single" w:sz="4" w:space="0" w:color="auto"/>
              <w:left w:val="single" w:sz="4" w:space="0" w:color="auto"/>
              <w:bottom w:val="single" w:sz="4" w:space="0" w:color="auto"/>
              <w:right w:val="single" w:sz="4" w:space="0" w:color="auto"/>
            </w:tcBorders>
            <w:hideMark/>
          </w:tcPr>
          <w:p w14:paraId="2706635B" w14:textId="2570A0EA" w:rsidR="00345A8F" w:rsidRDefault="00171CBC">
            <w:pPr>
              <w:pStyle w:val="TAL"/>
            </w:pPr>
            <w:r>
              <w:t>/</w:t>
            </w:r>
            <w:r w:rsidRPr="0033155B">
              <w:rPr>
                <w:noProof/>
              </w:rPr>
              <w:t>mfaf-data-analytics</w:t>
            </w:r>
          </w:p>
        </w:tc>
        <w:tc>
          <w:tcPr>
            <w:tcW w:w="504" w:type="pct"/>
            <w:tcBorders>
              <w:top w:val="single" w:sz="4" w:space="0" w:color="auto"/>
              <w:left w:val="single" w:sz="4" w:space="0" w:color="auto"/>
              <w:bottom w:val="single" w:sz="4" w:space="0" w:color="auto"/>
              <w:right w:val="single" w:sz="4" w:space="0" w:color="auto"/>
            </w:tcBorders>
            <w:hideMark/>
          </w:tcPr>
          <w:p w14:paraId="3B1E5913" w14:textId="6CD9E9E0" w:rsidR="00345A8F" w:rsidRPr="00171CBC" w:rsidRDefault="00171CBC">
            <w:pPr>
              <w:pStyle w:val="TAL"/>
              <w:rPr>
                <w:lang w:val="en-US"/>
              </w:rPr>
            </w:pPr>
            <w:r>
              <w:rPr>
                <w:rFonts w:hint="eastAsia"/>
                <w:lang w:eastAsia="zh-CN"/>
              </w:rPr>
              <w:t>POST</w:t>
            </w:r>
          </w:p>
        </w:tc>
        <w:tc>
          <w:tcPr>
            <w:tcW w:w="1656" w:type="pct"/>
            <w:tcBorders>
              <w:top w:val="single" w:sz="4" w:space="0" w:color="auto"/>
              <w:left w:val="single" w:sz="4" w:space="0" w:color="auto"/>
              <w:bottom w:val="single" w:sz="4" w:space="0" w:color="auto"/>
              <w:right w:val="single" w:sz="4" w:space="0" w:color="auto"/>
            </w:tcBorders>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
      </w:pPr>
      <w:bookmarkStart w:id="921" w:name="_Toc97193118"/>
      <w:bookmarkStart w:id="922" w:name="_Toc72784215"/>
      <w:bookmarkStart w:id="923" w:name="_Toc73041761"/>
      <w:bookmarkStart w:id="924" w:name="_Toc81244822"/>
      <w:bookmarkStart w:id="925" w:name="_Toc88645386"/>
      <w:bookmarkStart w:id="926" w:name="_Toc89426298"/>
      <w:bookmarkStart w:id="927" w:name="_Toc94033178"/>
      <w:bookmarkStart w:id="928" w:name="_Toc97037334"/>
      <w:bookmarkStart w:id="929" w:name="_Toc100953751"/>
      <w:r>
        <w:t>5.2.3.2</w:t>
      </w:r>
      <w:r>
        <w:tab/>
        <w:t xml:space="preserve">Resource: </w:t>
      </w:r>
      <w:r w:rsidR="00171CBC">
        <w:t>MFAF Data or Analytics</w:t>
      </w:r>
      <w:bookmarkEnd w:id="921"/>
      <w:bookmarkEnd w:id="922"/>
      <w:bookmarkEnd w:id="923"/>
      <w:bookmarkEnd w:id="924"/>
      <w:bookmarkEnd w:id="925"/>
      <w:bookmarkEnd w:id="926"/>
      <w:bookmarkEnd w:id="927"/>
      <w:bookmarkEnd w:id="928"/>
      <w:bookmarkEnd w:id="929"/>
    </w:p>
    <w:p w14:paraId="3C94BDDD" w14:textId="77777777" w:rsidR="00345A8F" w:rsidRDefault="00D862C6">
      <w:pPr>
        <w:pStyle w:val="5"/>
      </w:pPr>
      <w:bookmarkStart w:id="930" w:name="_Toc72784216"/>
      <w:bookmarkStart w:id="931" w:name="_Toc73041762"/>
      <w:bookmarkStart w:id="932" w:name="_Toc81244823"/>
      <w:bookmarkStart w:id="933" w:name="_Toc88645387"/>
      <w:bookmarkStart w:id="934" w:name="_Toc89426299"/>
      <w:bookmarkStart w:id="935" w:name="_Toc94033179"/>
      <w:bookmarkStart w:id="936" w:name="_Toc97037335"/>
      <w:bookmarkStart w:id="937" w:name="_Toc97193119"/>
      <w:bookmarkStart w:id="938" w:name="_Toc100953752"/>
      <w:r>
        <w:t>5.2.3.2.1</w:t>
      </w:r>
      <w:r>
        <w:tab/>
        <w:t>Description</w:t>
      </w:r>
      <w:bookmarkEnd w:id="930"/>
      <w:bookmarkEnd w:id="931"/>
      <w:bookmarkEnd w:id="932"/>
      <w:bookmarkEnd w:id="933"/>
      <w:bookmarkEnd w:id="934"/>
      <w:bookmarkEnd w:id="935"/>
      <w:bookmarkEnd w:id="936"/>
      <w:bookmarkEnd w:id="937"/>
      <w:bookmarkEnd w:id="938"/>
    </w:p>
    <w:p w14:paraId="30731F79" w14:textId="77777777" w:rsidR="00345A8F" w:rsidRDefault="00D862C6" w:rsidP="008C1A13">
      <w:pPr>
        <w:pStyle w:val="5"/>
      </w:pPr>
      <w:bookmarkStart w:id="939" w:name="_Toc72784217"/>
      <w:bookmarkStart w:id="940" w:name="_Toc73041763"/>
      <w:bookmarkStart w:id="941" w:name="_Toc81244824"/>
      <w:bookmarkStart w:id="942" w:name="_Toc88645388"/>
      <w:bookmarkStart w:id="943" w:name="_Toc89426300"/>
      <w:bookmarkStart w:id="944" w:name="_Toc94033180"/>
      <w:bookmarkStart w:id="945" w:name="_Toc97037336"/>
      <w:bookmarkStart w:id="946" w:name="_Toc97193120"/>
      <w:bookmarkStart w:id="947" w:name="_Toc100953753"/>
      <w:r>
        <w:t>5.2.3.2.2</w:t>
      </w:r>
      <w:r>
        <w:tab/>
        <w:t>Resource Definition</w:t>
      </w:r>
      <w:bookmarkEnd w:id="939"/>
      <w:bookmarkEnd w:id="940"/>
      <w:bookmarkEnd w:id="941"/>
      <w:bookmarkEnd w:id="942"/>
      <w:bookmarkEnd w:id="943"/>
      <w:bookmarkEnd w:id="944"/>
      <w:bookmarkEnd w:id="945"/>
      <w:bookmarkEnd w:id="946"/>
      <w:bookmarkEnd w:id="947"/>
    </w:p>
    <w:p w14:paraId="33D8D91E" w14:textId="562E3A49" w:rsidR="00345A8F" w:rsidRDefault="00D862C6">
      <w:r>
        <w:t xml:space="preserve">Resource URI: </w:t>
      </w:r>
      <w:r>
        <w:rPr>
          <w:b/>
          <w:noProof/>
        </w:rPr>
        <w:t>{apiRoot}/</w:t>
      </w:r>
      <w:r w:rsidR="00171CBC" w:rsidRPr="0033155B">
        <w:rPr>
          <w:noProof/>
        </w:rPr>
        <w:t>nmfaf_3cadatamanagement</w:t>
      </w:r>
      <w:r>
        <w:rPr>
          <w:b/>
          <w:noProof/>
        </w:rPr>
        <w:t>/</w:t>
      </w:r>
      <w:r w:rsidR="00171CBC" w:rsidRPr="00171CBC">
        <w:rPr>
          <w:noProof/>
        </w:rPr>
        <w:t>v1</w:t>
      </w:r>
      <w:r>
        <w:rPr>
          <w:b/>
          <w:noProof/>
        </w:rPr>
        <w:t>/</w:t>
      </w:r>
      <w:r w:rsidR="00171CBC" w:rsidRPr="0033155B">
        <w:rPr>
          <w:noProof/>
        </w:rPr>
        <w:t>mfaf-data-analytics</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
      </w:pPr>
      <w:bookmarkStart w:id="948" w:name="_Toc72784218"/>
      <w:bookmarkStart w:id="949" w:name="_Toc73041764"/>
      <w:bookmarkStart w:id="950" w:name="_Toc81244825"/>
      <w:bookmarkStart w:id="951" w:name="_Toc88645389"/>
      <w:bookmarkStart w:id="952" w:name="_Toc89426301"/>
      <w:bookmarkStart w:id="953" w:name="_Toc94033181"/>
      <w:bookmarkStart w:id="954" w:name="_Toc97037337"/>
      <w:bookmarkStart w:id="955" w:name="_Toc97193121"/>
      <w:bookmarkStart w:id="956" w:name="_Toc100953754"/>
      <w:r>
        <w:t>5.2.3.2.3</w:t>
      </w:r>
      <w:r>
        <w:tab/>
        <w:t>Resource Standard Methods</w:t>
      </w:r>
      <w:bookmarkEnd w:id="948"/>
      <w:bookmarkEnd w:id="949"/>
      <w:bookmarkEnd w:id="950"/>
      <w:bookmarkEnd w:id="951"/>
      <w:bookmarkEnd w:id="952"/>
      <w:bookmarkEnd w:id="953"/>
      <w:bookmarkEnd w:id="954"/>
      <w:bookmarkEnd w:id="955"/>
      <w:bookmarkEnd w:id="956"/>
    </w:p>
    <w:p w14:paraId="3549C62D" w14:textId="2BF54A66" w:rsidR="00345A8F" w:rsidRDefault="00D862C6">
      <w:pPr>
        <w:pStyle w:val="6"/>
      </w:pPr>
      <w:bookmarkStart w:id="957" w:name="_Toc72784219"/>
      <w:bookmarkStart w:id="958" w:name="_Toc73041765"/>
      <w:bookmarkStart w:id="959" w:name="_Toc81244826"/>
      <w:bookmarkStart w:id="960" w:name="_Toc88645390"/>
      <w:bookmarkStart w:id="961" w:name="_Toc89426302"/>
      <w:bookmarkStart w:id="962" w:name="_Toc94033182"/>
      <w:bookmarkStart w:id="963" w:name="_Toc97037338"/>
      <w:bookmarkStart w:id="964" w:name="_Toc97193122"/>
      <w:bookmarkStart w:id="965" w:name="_Toc100953755"/>
      <w:r>
        <w:t>5.2.3.2.3.1</w:t>
      </w:r>
      <w:r>
        <w:tab/>
      </w:r>
      <w:bookmarkEnd w:id="957"/>
      <w:bookmarkEnd w:id="958"/>
      <w:bookmarkEnd w:id="959"/>
      <w:bookmarkEnd w:id="960"/>
      <w:bookmarkEnd w:id="961"/>
      <w:bookmarkEnd w:id="962"/>
      <w:r w:rsidR="00171CBC">
        <w:t>POST</w:t>
      </w:r>
      <w:bookmarkEnd w:id="963"/>
      <w:bookmarkEnd w:id="964"/>
      <w:bookmarkEnd w:id="96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50465C5F"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365278B0"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0CF8F70D" w14:textId="14ECB90E"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462A75E1" w14:textId="5883FBA4"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5A59AD33"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6CBA2801" w:rsidR="00345A8F" w:rsidRDefault="00171CBC">
            <w:pPr>
              <w:pStyle w:val="TAL"/>
            </w:pPr>
            <w:r>
              <w:t>Any</w:t>
            </w:r>
          </w:p>
        </w:tc>
        <w:tc>
          <w:tcPr>
            <w:tcW w:w="425" w:type="dxa"/>
            <w:tcBorders>
              <w:top w:val="single" w:sz="4" w:space="0" w:color="auto"/>
              <w:left w:val="single" w:sz="6" w:space="0" w:color="000000"/>
              <w:bottom w:val="single" w:sz="6" w:space="0" w:color="000000"/>
              <w:right w:val="single" w:sz="6" w:space="0" w:color="000000"/>
            </w:tcBorders>
          </w:tcPr>
          <w:p w14:paraId="37DC1392" w14:textId="3C9D970A" w:rsidR="00345A8F" w:rsidRDefault="00345A8F">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7A8A0" w14:textId="04B82B09" w:rsidR="00345A8F" w:rsidRDefault="00345A8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0191DCB2" w:rsidR="00345A8F" w:rsidRDefault="00D862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53CC4DDD" w:rsidR="00345A8F" w:rsidRDefault="00345A8F">
            <w:pPr>
              <w:pStyle w:val="TAC"/>
            </w:pPr>
          </w:p>
        </w:tc>
        <w:tc>
          <w:tcPr>
            <w:tcW w:w="649" w:type="pct"/>
            <w:tcBorders>
              <w:top w:val="single" w:sz="4" w:space="0" w:color="auto"/>
              <w:left w:val="single" w:sz="6" w:space="0" w:color="000000"/>
              <w:bottom w:val="single" w:sz="6" w:space="0" w:color="000000"/>
              <w:right w:val="single" w:sz="6" w:space="0" w:color="000000"/>
            </w:tcBorders>
          </w:tcPr>
          <w:p w14:paraId="27355D27" w14:textId="60A27816" w:rsidR="00345A8F" w:rsidRDefault="00345A8F">
            <w:pPr>
              <w:pStyle w:val="TAL"/>
            </w:pPr>
          </w:p>
        </w:tc>
        <w:tc>
          <w:tcPr>
            <w:tcW w:w="583" w:type="pct"/>
            <w:tcBorders>
              <w:top w:val="single" w:sz="4" w:space="0" w:color="auto"/>
              <w:left w:val="single" w:sz="6" w:space="0" w:color="000000"/>
              <w:bottom w:val="single" w:sz="6" w:space="0" w:color="000000"/>
              <w:right w:val="single" w:sz="6" w:space="0" w:color="000000"/>
            </w:tcBorders>
          </w:tcPr>
          <w:p w14:paraId="45436D85" w14:textId="53E5D92E" w:rsidR="00345A8F" w:rsidRDefault="00345A8F">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5CE25" w14:textId="2E3707D0" w:rsidR="00345A8F" w:rsidRDefault="00345A8F">
            <w:pPr>
              <w:pStyle w:val="TAL"/>
            </w:pP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6F4725F4"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 xml:space="preserve">5.2.7.1-1 of </w:t>
            </w:r>
            <w:r w:rsidR="008C1A13">
              <w:t>TS</w:t>
            </w:r>
            <w:r>
              <w:t>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
      </w:pPr>
      <w:bookmarkStart w:id="966" w:name="_Toc72784228"/>
      <w:bookmarkStart w:id="967" w:name="_Toc73041774"/>
      <w:bookmarkStart w:id="968" w:name="_Toc81244835"/>
      <w:bookmarkStart w:id="969" w:name="_Toc88645399"/>
      <w:bookmarkStart w:id="970" w:name="_Toc89426311"/>
      <w:bookmarkStart w:id="971" w:name="_Toc94033191"/>
      <w:bookmarkStart w:id="972" w:name="_Toc97037339"/>
      <w:bookmarkStart w:id="973" w:name="_Toc97193123"/>
      <w:bookmarkStart w:id="974" w:name="_Toc100953756"/>
      <w:r>
        <w:t>5.2.4</w:t>
      </w:r>
      <w:r>
        <w:tab/>
        <w:t>Custom Operations without associated resources</w:t>
      </w:r>
      <w:bookmarkEnd w:id="966"/>
      <w:bookmarkEnd w:id="967"/>
      <w:bookmarkEnd w:id="968"/>
      <w:bookmarkEnd w:id="969"/>
      <w:bookmarkEnd w:id="970"/>
      <w:bookmarkEnd w:id="971"/>
      <w:bookmarkEnd w:id="972"/>
      <w:bookmarkEnd w:id="973"/>
      <w:bookmarkEnd w:id="974"/>
    </w:p>
    <w:p w14:paraId="3EEDCC7E" w14:textId="467D0743" w:rsidR="00171CBC" w:rsidRPr="00171CBC" w:rsidRDefault="00171CBC" w:rsidP="00171CBC">
      <w:r w:rsidRPr="00865A7E">
        <w:t>None in this release of the specification.</w:t>
      </w:r>
    </w:p>
    <w:p w14:paraId="4004C81B" w14:textId="77777777" w:rsidR="00345A8F" w:rsidRDefault="00D862C6">
      <w:pPr>
        <w:pStyle w:val="3"/>
      </w:pPr>
      <w:bookmarkStart w:id="975" w:name="_Toc72784234"/>
      <w:bookmarkStart w:id="976" w:name="_Toc73041780"/>
      <w:bookmarkStart w:id="977" w:name="_Toc81244841"/>
      <w:bookmarkStart w:id="978" w:name="_Toc88645405"/>
      <w:bookmarkStart w:id="979" w:name="_Toc89426317"/>
      <w:bookmarkStart w:id="980" w:name="_Toc94033197"/>
      <w:bookmarkStart w:id="981" w:name="_Toc97037340"/>
      <w:bookmarkStart w:id="982" w:name="_Toc97193124"/>
      <w:bookmarkStart w:id="983" w:name="_Toc100953757"/>
      <w:r>
        <w:t>5.2.5</w:t>
      </w:r>
      <w:r>
        <w:tab/>
        <w:t>Notifications</w:t>
      </w:r>
      <w:bookmarkEnd w:id="975"/>
      <w:bookmarkEnd w:id="976"/>
      <w:bookmarkEnd w:id="977"/>
      <w:bookmarkEnd w:id="978"/>
      <w:bookmarkEnd w:id="979"/>
      <w:bookmarkEnd w:id="980"/>
      <w:bookmarkEnd w:id="981"/>
      <w:bookmarkEnd w:id="982"/>
      <w:bookmarkEnd w:id="983"/>
    </w:p>
    <w:p w14:paraId="127D937F" w14:textId="77777777" w:rsidR="00345A8F" w:rsidRDefault="00D862C6">
      <w:pPr>
        <w:pStyle w:val="4"/>
      </w:pPr>
      <w:bookmarkStart w:id="984" w:name="_Toc72784235"/>
      <w:bookmarkStart w:id="985" w:name="_Toc73041781"/>
      <w:bookmarkStart w:id="986" w:name="_Toc81244842"/>
      <w:bookmarkStart w:id="987" w:name="_Toc88645406"/>
      <w:bookmarkStart w:id="988" w:name="_Toc89426318"/>
      <w:bookmarkStart w:id="989" w:name="_Toc94033198"/>
      <w:bookmarkStart w:id="990" w:name="_Toc97037341"/>
      <w:bookmarkStart w:id="991" w:name="_Toc97193125"/>
      <w:bookmarkStart w:id="992" w:name="_Toc100953758"/>
      <w:r>
        <w:t>5.2.5.1</w:t>
      </w:r>
      <w:r>
        <w:tab/>
        <w:t>General</w:t>
      </w:r>
      <w:bookmarkEnd w:id="984"/>
      <w:bookmarkEnd w:id="985"/>
      <w:bookmarkEnd w:id="986"/>
      <w:bookmarkEnd w:id="987"/>
      <w:bookmarkEnd w:id="988"/>
      <w:bookmarkEnd w:id="989"/>
      <w:bookmarkEnd w:id="990"/>
      <w:bookmarkEnd w:id="991"/>
      <w:bookmarkEnd w:id="992"/>
    </w:p>
    <w:p w14:paraId="124A95AF" w14:textId="530163BC" w:rsidR="00345A8F" w:rsidRDefault="00D862C6">
      <w:pPr>
        <w:rPr>
          <w:noProof/>
        </w:rPr>
      </w:pPr>
      <w:r>
        <w:rPr>
          <w:noProof/>
        </w:rPr>
        <w:t xml:space="preserve">Notifications shall comply to clause 6.2 of </w:t>
      </w:r>
      <w:r w:rsidR="008C1A13">
        <w:rPr>
          <w:noProof/>
        </w:rPr>
        <w:t>TS</w:t>
      </w:r>
      <w:r>
        <w:rPr>
          <w:noProof/>
        </w:rPr>
        <w:t xml:space="preserve"> 29.500 [4] and clause 4.6.2.3 of </w:t>
      </w:r>
      <w:r w:rsidR="008C1A13">
        <w:rPr>
          <w:noProof/>
        </w:rPr>
        <w:t>TS</w:t>
      </w:r>
      <w:r>
        <w:rPr>
          <w:noProof/>
        </w:rPr>
        <w:t> 29.501 [5].</w:t>
      </w:r>
    </w:p>
    <w:p w14:paraId="525D1FBB" w14:textId="527A9222" w:rsidR="00345A8F" w:rsidRDefault="003A2B6B">
      <w:pPr>
        <w:pStyle w:val="TH"/>
      </w:pPr>
      <w:r>
        <w:t>Table </w:t>
      </w:r>
      <w:r w:rsidR="00D862C6">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4344FFDD" w:rsidR="00345A8F" w:rsidRDefault="003C5EA5">
            <w:pPr>
              <w:pStyle w:val="TAL"/>
              <w:rPr>
                <w:lang w:val="en-US"/>
              </w:rPr>
            </w:pPr>
            <w:r>
              <w:t>{</w:t>
            </w:r>
            <w:r w:rsidR="008065D7">
              <w:t>notificationURI</w:t>
            </w:r>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4"/>
      </w:pPr>
      <w:bookmarkStart w:id="993" w:name="_Toc88645407"/>
      <w:bookmarkStart w:id="994" w:name="_Toc72784236"/>
      <w:bookmarkStart w:id="995" w:name="_Toc73041782"/>
      <w:bookmarkStart w:id="996" w:name="_Toc81244843"/>
      <w:bookmarkStart w:id="997" w:name="_Toc89426319"/>
      <w:bookmarkStart w:id="998" w:name="_Toc94033199"/>
      <w:bookmarkStart w:id="999" w:name="_Toc97037342"/>
      <w:bookmarkStart w:id="1000" w:name="_Toc97193126"/>
      <w:bookmarkStart w:id="1001" w:name="_Toc100953759"/>
      <w:r>
        <w:t>5.2.5.2</w:t>
      </w:r>
      <w:r>
        <w:tab/>
      </w:r>
      <w:r w:rsidR="00EF7E8D">
        <w:rPr>
          <w:lang w:eastAsia="ja-JP"/>
        </w:rPr>
        <w:t>MFAF Notification</w:t>
      </w:r>
      <w:bookmarkEnd w:id="993"/>
      <w:bookmarkEnd w:id="994"/>
      <w:bookmarkEnd w:id="995"/>
      <w:bookmarkEnd w:id="996"/>
      <w:bookmarkEnd w:id="997"/>
      <w:bookmarkEnd w:id="998"/>
      <w:bookmarkEnd w:id="999"/>
      <w:bookmarkEnd w:id="1000"/>
      <w:bookmarkEnd w:id="1001"/>
    </w:p>
    <w:p w14:paraId="2662C52A" w14:textId="77777777" w:rsidR="00345A8F" w:rsidRDefault="00D862C6">
      <w:pPr>
        <w:pStyle w:val="5"/>
        <w:rPr>
          <w:noProof/>
        </w:rPr>
      </w:pPr>
      <w:bookmarkStart w:id="1002" w:name="_Toc72784237"/>
      <w:bookmarkStart w:id="1003" w:name="_Toc73041783"/>
      <w:bookmarkStart w:id="1004" w:name="_Toc81244844"/>
      <w:bookmarkStart w:id="1005" w:name="_Toc88645408"/>
      <w:bookmarkStart w:id="1006" w:name="_Toc89426320"/>
      <w:bookmarkStart w:id="1007" w:name="_Toc94033200"/>
      <w:bookmarkStart w:id="1008" w:name="_Toc97037343"/>
      <w:bookmarkStart w:id="1009" w:name="_Toc97193127"/>
      <w:bookmarkStart w:id="1010" w:name="_Toc100953760"/>
      <w:r>
        <w:t>5.2.5.2</w:t>
      </w:r>
      <w:r>
        <w:rPr>
          <w:noProof/>
        </w:rPr>
        <w:t>.1</w:t>
      </w:r>
      <w:r>
        <w:rPr>
          <w:noProof/>
        </w:rPr>
        <w:tab/>
        <w:t>Description</w:t>
      </w:r>
      <w:bookmarkEnd w:id="1002"/>
      <w:bookmarkEnd w:id="1003"/>
      <w:bookmarkEnd w:id="1004"/>
      <w:bookmarkEnd w:id="1005"/>
      <w:bookmarkEnd w:id="1006"/>
      <w:bookmarkEnd w:id="1007"/>
      <w:bookmarkEnd w:id="1008"/>
      <w:bookmarkEnd w:id="1009"/>
      <w:bookmarkEnd w:id="1010"/>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1011" w:name="_Toc72784238"/>
      <w:bookmarkStart w:id="1012" w:name="_Toc73041784"/>
      <w:bookmarkStart w:id="1013" w:name="_Toc81244845"/>
      <w:bookmarkStart w:id="1014" w:name="_Toc88645409"/>
      <w:bookmarkStart w:id="1015" w:name="_Toc89426321"/>
      <w:bookmarkStart w:id="1016" w:name="_Toc94033201"/>
      <w:bookmarkStart w:id="1017" w:name="_Toc97037344"/>
      <w:bookmarkStart w:id="1018" w:name="_Toc97193128"/>
      <w:bookmarkStart w:id="1019" w:name="_Toc100953761"/>
      <w:r>
        <w:t>5.2.5.2</w:t>
      </w:r>
      <w:r>
        <w:rPr>
          <w:noProof/>
        </w:rPr>
        <w:t>.2</w:t>
      </w:r>
      <w:r>
        <w:rPr>
          <w:noProof/>
        </w:rPr>
        <w:tab/>
        <w:t>Target URI</w:t>
      </w:r>
      <w:bookmarkEnd w:id="1011"/>
      <w:bookmarkEnd w:id="1012"/>
      <w:bookmarkEnd w:id="1013"/>
      <w:bookmarkEnd w:id="1014"/>
      <w:bookmarkEnd w:id="1015"/>
      <w:bookmarkEnd w:id="1016"/>
      <w:bookmarkEnd w:id="1017"/>
      <w:bookmarkEnd w:id="1018"/>
      <w:bookmarkEnd w:id="1019"/>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E3800FD" w:rsidR="00345A8F" w:rsidRDefault="008065D7">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
        <w:rPr>
          <w:noProof/>
        </w:rPr>
      </w:pPr>
      <w:bookmarkStart w:id="1020" w:name="_Toc72784239"/>
      <w:bookmarkStart w:id="1021" w:name="_Toc73041785"/>
      <w:bookmarkStart w:id="1022" w:name="_Toc81244846"/>
      <w:bookmarkStart w:id="1023" w:name="_Toc88645410"/>
      <w:bookmarkStart w:id="1024" w:name="_Toc89426322"/>
      <w:bookmarkStart w:id="1025" w:name="_Toc94033202"/>
      <w:bookmarkStart w:id="1026" w:name="_Toc97037345"/>
      <w:bookmarkStart w:id="1027" w:name="_Toc97193129"/>
      <w:bookmarkStart w:id="1028" w:name="_Toc100953762"/>
      <w:r>
        <w:lastRenderedPageBreak/>
        <w:t>5.2.5.2</w:t>
      </w:r>
      <w:r>
        <w:rPr>
          <w:noProof/>
        </w:rPr>
        <w:t>.3</w:t>
      </w:r>
      <w:r>
        <w:rPr>
          <w:noProof/>
        </w:rPr>
        <w:tab/>
        <w:t>Standard Methods</w:t>
      </w:r>
      <w:bookmarkEnd w:id="1020"/>
      <w:bookmarkEnd w:id="1021"/>
      <w:bookmarkEnd w:id="1022"/>
      <w:bookmarkEnd w:id="1023"/>
      <w:bookmarkEnd w:id="1024"/>
      <w:bookmarkEnd w:id="1025"/>
      <w:bookmarkEnd w:id="1026"/>
      <w:bookmarkEnd w:id="1027"/>
      <w:bookmarkEnd w:id="1028"/>
    </w:p>
    <w:p w14:paraId="0968FC14" w14:textId="77777777" w:rsidR="00345A8F" w:rsidRDefault="00D862C6">
      <w:pPr>
        <w:pStyle w:val="6"/>
        <w:rPr>
          <w:noProof/>
        </w:rPr>
      </w:pPr>
      <w:bookmarkStart w:id="1029" w:name="_Toc72784240"/>
      <w:bookmarkStart w:id="1030" w:name="_Toc73041786"/>
      <w:bookmarkStart w:id="1031" w:name="_Toc81244847"/>
      <w:bookmarkStart w:id="1032" w:name="_Toc88645411"/>
      <w:bookmarkStart w:id="1033" w:name="_Toc89426323"/>
      <w:bookmarkStart w:id="1034" w:name="_Toc94033203"/>
      <w:bookmarkStart w:id="1035" w:name="_Toc97037346"/>
      <w:bookmarkStart w:id="1036" w:name="_Toc97193130"/>
      <w:bookmarkStart w:id="1037" w:name="_Toc100953763"/>
      <w:r>
        <w:t>5.2.5.2.3</w:t>
      </w:r>
      <w:r>
        <w:rPr>
          <w:noProof/>
        </w:rPr>
        <w:t>.1</w:t>
      </w:r>
      <w:r>
        <w:rPr>
          <w:noProof/>
        </w:rPr>
        <w:tab/>
        <w:t>POST</w:t>
      </w:r>
      <w:bookmarkEnd w:id="1029"/>
      <w:bookmarkEnd w:id="1030"/>
      <w:bookmarkEnd w:id="1031"/>
      <w:bookmarkEnd w:id="1032"/>
      <w:bookmarkEnd w:id="1033"/>
      <w:bookmarkEnd w:id="1034"/>
      <w:bookmarkEnd w:id="1035"/>
      <w:bookmarkEnd w:id="1036"/>
      <w:bookmarkEnd w:id="1037"/>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25AF33D" w:rsidR="00EF7E8D" w:rsidRDefault="00302DBC" w:rsidP="00EF7E8D">
            <w:pPr>
              <w:pStyle w:val="TAL"/>
              <w:rPr>
                <w:noProof/>
              </w:rPr>
            </w:pPr>
            <w:r>
              <w:rPr>
                <w:noProof/>
              </w:rPr>
              <w:t>Nm</w:t>
            </w:r>
            <w:r w:rsidR="00171CBC">
              <w:rPr>
                <w:noProof/>
              </w:rPr>
              <w:t>f</w:t>
            </w:r>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16322A2D" w:rsidR="00EF7E8D" w:rsidRDefault="00EF7E8D" w:rsidP="00EF7E8D">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1D88D0F9"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 xml:space="preserve">5.2.7.1-1 of </w:t>
            </w:r>
            <w:r w:rsidR="008C1A13">
              <w:t>TS</w:t>
            </w:r>
            <w:r>
              <w:t>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24C5A505" w:rsidR="00171CBC" w:rsidRDefault="00171CBC" w:rsidP="00171CBC">
      <w:pPr>
        <w:pStyle w:val="4"/>
      </w:pPr>
      <w:bookmarkStart w:id="1038" w:name="_Toc97037347"/>
      <w:bookmarkStart w:id="1039" w:name="_Toc97193131"/>
      <w:bookmarkStart w:id="1040" w:name="_Toc100953764"/>
      <w:r>
        <w:t>5.2.5.3</w:t>
      </w:r>
      <w:r>
        <w:tab/>
      </w:r>
      <w:r w:rsidR="0006338A">
        <w:rPr>
          <w:rFonts w:eastAsia="Times New Roman"/>
          <w:noProof/>
        </w:rPr>
        <w:t>Fetch</w:t>
      </w:r>
      <w:r>
        <w:rPr>
          <w:rFonts w:eastAsia="Times New Roman"/>
          <w:noProof/>
        </w:rPr>
        <w:t xml:space="preserve"> Notification</w:t>
      </w:r>
      <w:bookmarkEnd w:id="1038"/>
      <w:bookmarkEnd w:id="1039"/>
      <w:bookmarkEnd w:id="1040"/>
    </w:p>
    <w:p w14:paraId="2DC50027" w14:textId="77777777" w:rsidR="00171CBC" w:rsidRDefault="00171CBC" w:rsidP="00171CBC">
      <w:pPr>
        <w:pStyle w:val="5"/>
        <w:rPr>
          <w:noProof/>
        </w:rPr>
      </w:pPr>
      <w:bookmarkStart w:id="1041" w:name="_Toc97037348"/>
      <w:bookmarkStart w:id="1042" w:name="_Toc97193132"/>
      <w:bookmarkStart w:id="1043" w:name="_Toc100953765"/>
      <w:r>
        <w:t>5.2.5.3</w:t>
      </w:r>
      <w:r>
        <w:rPr>
          <w:noProof/>
        </w:rPr>
        <w:t>.1</w:t>
      </w:r>
      <w:r>
        <w:rPr>
          <w:noProof/>
        </w:rPr>
        <w:tab/>
        <w:t>Description</w:t>
      </w:r>
      <w:bookmarkEnd w:id="1041"/>
      <w:bookmarkEnd w:id="1042"/>
      <w:bookmarkEnd w:id="1043"/>
    </w:p>
    <w:p w14:paraId="79A395FB" w14:textId="4D586C02"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
        <w:rPr>
          <w:noProof/>
        </w:rPr>
      </w:pPr>
      <w:bookmarkStart w:id="1044" w:name="_Toc97037349"/>
      <w:bookmarkStart w:id="1045" w:name="_Toc97193133"/>
      <w:bookmarkStart w:id="1046" w:name="_Toc100953766"/>
      <w:r>
        <w:t>5.2.5.3</w:t>
      </w:r>
      <w:r>
        <w:rPr>
          <w:noProof/>
        </w:rPr>
        <w:t>.2</w:t>
      </w:r>
      <w:r>
        <w:rPr>
          <w:noProof/>
        </w:rPr>
        <w:tab/>
        <w:t>Target URI</w:t>
      </w:r>
      <w:bookmarkEnd w:id="1044"/>
      <w:bookmarkEnd w:id="1045"/>
      <w:bookmarkEnd w:id="1046"/>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263B3">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263B3">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263B3">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6263B3">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263B3">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263B3">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54347599"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
        <w:rPr>
          <w:noProof/>
        </w:rPr>
      </w:pPr>
      <w:bookmarkStart w:id="1047" w:name="_Toc83230072"/>
      <w:bookmarkStart w:id="1048" w:name="_Toc66277780"/>
      <w:bookmarkStart w:id="1049" w:name="_Toc56672222"/>
      <w:bookmarkStart w:id="1050" w:name="_Toc51761292"/>
      <w:bookmarkStart w:id="1051" w:name="_Toc50023802"/>
      <w:bookmarkStart w:id="1052" w:name="_Toc49935456"/>
      <w:bookmarkStart w:id="1053" w:name="_Toc45132989"/>
      <w:bookmarkStart w:id="1054" w:name="_Toc43298212"/>
      <w:bookmarkStart w:id="1055" w:name="_Toc39063154"/>
      <w:bookmarkStart w:id="1056" w:name="_Toc36037720"/>
      <w:bookmarkStart w:id="1057" w:name="_Toc34210695"/>
      <w:bookmarkStart w:id="1058" w:name="_Toc28011579"/>
      <w:bookmarkStart w:id="1059" w:name="_Toc97037350"/>
      <w:bookmarkStart w:id="1060" w:name="_Toc97193134"/>
      <w:bookmarkStart w:id="1061" w:name="_Toc100953767"/>
      <w:r>
        <w:rPr>
          <w:noProof/>
        </w:rPr>
        <w:t>5.2.5.3.3</w:t>
      </w:r>
      <w:r>
        <w:rPr>
          <w:noProof/>
        </w:rPr>
        <w:tab/>
        <w:t>Standard Methods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79F42D90" w14:textId="77777777" w:rsidR="00171CBC" w:rsidRDefault="00171CBC" w:rsidP="00171CBC">
      <w:pPr>
        <w:pStyle w:val="6"/>
      </w:pPr>
      <w:bookmarkStart w:id="1062" w:name="_Toc97037351"/>
      <w:bookmarkStart w:id="1063" w:name="_Toc97193135"/>
      <w:bookmarkStart w:id="1064" w:name="_Toc100953768"/>
      <w:r>
        <w:t>5.2.5.3.3.1</w:t>
      </w:r>
      <w:r>
        <w:tab/>
        <w:t>POST</w:t>
      </w:r>
      <w:bookmarkEnd w:id="1062"/>
      <w:bookmarkEnd w:id="1063"/>
      <w:bookmarkEnd w:id="1064"/>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263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263B3">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263B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263B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263B3">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6263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263B3">
            <w:pPr>
              <w:pStyle w:val="TAL"/>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263B3">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263B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263B3">
            <w:pPr>
              <w:pStyle w:val="TAL"/>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263B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263B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263B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263B3">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6263B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263B3">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263B3">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263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263B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263B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263B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263B3">
            <w:pPr>
              <w:pStyle w:val="TAH"/>
            </w:pPr>
            <w:r>
              <w:t>Response</w:t>
            </w:r>
          </w:p>
          <w:p w14:paraId="31FD5AF6" w14:textId="77777777" w:rsidR="00171CBC" w:rsidRDefault="00171CBC" w:rsidP="006263B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263B3">
            <w:pPr>
              <w:pStyle w:val="TAH"/>
            </w:pPr>
            <w:r>
              <w:t>Description</w:t>
            </w:r>
          </w:p>
        </w:tc>
      </w:tr>
      <w:tr w:rsidR="00171CBC" w14:paraId="0E36968D" w14:textId="77777777" w:rsidTr="006263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263B3">
            <w:pPr>
              <w:pStyle w:val="TAL"/>
            </w:pPr>
            <w:r>
              <w:t>NmfafDataAnaNotification</w:t>
            </w:r>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263B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263B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263B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263B3">
            <w:pPr>
              <w:pStyle w:val="TAL"/>
            </w:pPr>
            <w:r>
              <w:t xml:space="preserve">The stored data or analytics related to the </w:t>
            </w:r>
            <w:r>
              <w:rPr>
                <w:lang w:val="en-US"/>
              </w:rPr>
              <w:t>"</w:t>
            </w:r>
            <w:r w:rsidRPr="00085C06">
              <w:t>fetch-corr-ids</w:t>
            </w:r>
            <w:r>
              <w:t>".</w:t>
            </w:r>
          </w:p>
        </w:tc>
      </w:tr>
      <w:tr w:rsidR="00171CBC" w14:paraId="3FD1FEE2" w14:textId="77777777" w:rsidTr="006263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B90457F" w:rsidR="00171CBC" w:rsidRDefault="0006338A" w:rsidP="006263B3">
            <w:pPr>
              <w:pStyle w:val="TAL"/>
            </w:pPr>
            <w:r w:rsidRPr="0006338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0DBF83" w14:textId="3978FDC8" w:rsidR="00171CBC" w:rsidDel="003725B3" w:rsidRDefault="0006338A" w:rsidP="006263B3">
            <w:pPr>
              <w:pStyle w:val="TAC"/>
            </w:pPr>
            <w:r>
              <w:rPr>
                <w:rFonts w:hint="eastAsia"/>
              </w:rPr>
              <w:t>O</w:t>
            </w:r>
          </w:p>
        </w:tc>
        <w:tc>
          <w:tcPr>
            <w:tcW w:w="649" w:type="pct"/>
            <w:tcBorders>
              <w:top w:val="single" w:sz="4" w:space="0" w:color="auto"/>
              <w:left w:val="single" w:sz="6" w:space="0" w:color="000000"/>
              <w:bottom w:val="single" w:sz="6" w:space="0" w:color="000000"/>
              <w:right w:val="single" w:sz="6" w:space="0" w:color="000000"/>
            </w:tcBorders>
          </w:tcPr>
          <w:p w14:paraId="5C78DCA1" w14:textId="744DFD2E" w:rsidR="00171CBC" w:rsidDel="003725B3" w:rsidRDefault="0006338A" w:rsidP="006263B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263B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263B3">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6263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68C70DF3" w:rsidR="00171CBC" w:rsidRDefault="0006338A" w:rsidP="006263B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FC86317" w14:textId="7B8240A4" w:rsidR="00171CBC" w:rsidDel="003725B3" w:rsidRDefault="0006338A" w:rsidP="006263B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8E1D6F" w14:textId="175DD172" w:rsidR="00171CBC" w:rsidDel="003725B3" w:rsidRDefault="0006338A" w:rsidP="006263B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263B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263B3">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6263B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376F0403" w:rsidR="00171CBC" w:rsidRDefault="00171CBC" w:rsidP="006263B3">
            <w:pPr>
              <w:pStyle w:val="TAN"/>
            </w:pPr>
            <w:r>
              <w:t>NOTE:</w:t>
            </w:r>
            <w:r>
              <w:rPr>
                <w:noProof/>
              </w:rPr>
              <w:tab/>
              <w:t xml:space="preserve">The manadatory </w:t>
            </w:r>
            <w:r>
              <w:t>HTTP error status code for the POST method listed in Table</w:t>
            </w:r>
            <w:r w:rsidR="003A2B6B">
              <w:t> </w:t>
            </w:r>
            <w:r>
              <w:t xml:space="preserve">5.2.7.1-1 of </w:t>
            </w:r>
            <w:r w:rsidR="008C1A13">
              <w:t>TS</w:t>
            </w:r>
            <w:r>
              <w:t>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263B3">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263B3">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263B3">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263B3">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263B3">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6263B3">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263B3">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263B3">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263B3">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263B3">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6263B3">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263B3">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263B3">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263B3">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263B3">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263B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263B3">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263B3">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263B3">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263B3">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6263B3">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263B3">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263B3">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263B3">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263B3">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6263B3">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263B3">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263B3">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263B3">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263B3">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
      </w:pPr>
      <w:bookmarkStart w:id="1065" w:name="_Toc72784242"/>
      <w:bookmarkStart w:id="1066" w:name="_Toc73041788"/>
      <w:bookmarkStart w:id="1067" w:name="_Toc81244849"/>
      <w:bookmarkStart w:id="1068" w:name="_Toc88645413"/>
      <w:bookmarkStart w:id="1069" w:name="_Toc89426325"/>
      <w:bookmarkStart w:id="1070" w:name="_Toc94033204"/>
      <w:bookmarkStart w:id="1071" w:name="_Toc97037352"/>
      <w:bookmarkStart w:id="1072" w:name="_Toc97193136"/>
      <w:bookmarkStart w:id="1073" w:name="_Toc100953769"/>
      <w:r>
        <w:lastRenderedPageBreak/>
        <w:t>5.2.6</w:t>
      </w:r>
      <w:r>
        <w:tab/>
        <w:t>Data Model</w:t>
      </w:r>
      <w:bookmarkEnd w:id="1065"/>
      <w:bookmarkEnd w:id="1066"/>
      <w:bookmarkEnd w:id="1067"/>
      <w:bookmarkEnd w:id="1068"/>
      <w:bookmarkEnd w:id="1069"/>
      <w:bookmarkEnd w:id="1070"/>
      <w:bookmarkEnd w:id="1071"/>
      <w:bookmarkEnd w:id="1072"/>
      <w:bookmarkEnd w:id="1073"/>
    </w:p>
    <w:p w14:paraId="1C0DB856" w14:textId="77777777" w:rsidR="00345A8F" w:rsidRDefault="00D862C6">
      <w:pPr>
        <w:pStyle w:val="4"/>
      </w:pPr>
      <w:bookmarkStart w:id="1074" w:name="_Toc72784243"/>
      <w:bookmarkStart w:id="1075" w:name="_Toc73041789"/>
      <w:bookmarkStart w:id="1076" w:name="_Toc81244850"/>
      <w:bookmarkStart w:id="1077" w:name="_Toc88645414"/>
      <w:bookmarkStart w:id="1078" w:name="_Toc89426326"/>
      <w:bookmarkStart w:id="1079" w:name="_Toc94033205"/>
      <w:bookmarkStart w:id="1080" w:name="_Toc97037353"/>
      <w:bookmarkStart w:id="1081" w:name="_Toc97193137"/>
      <w:bookmarkStart w:id="1082" w:name="_Toc100953770"/>
      <w:r>
        <w:t>5.2.6.1</w:t>
      </w:r>
      <w:r>
        <w:tab/>
        <w:t>General</w:t>
      </w:r>
      <w:bookmarkEnd w:id="1074"/>
      <w:bookmarkEnd w:id="1075"/>
      <w:bookmarkEnd w:id="1076"/>
      <w:bookmarkEnd w:id="1077"/>
      <w:bookmarkEnd w:id="1078"/>
      <w:bookmarkEnd w:id="1079"/>
      <w:bookmarkEnd w:id="1080"/>
      <w:bookmarkEnd w:id="1081"/>
      <w:bookmarkEnd w:id="1082"/>
    </w:p>
    <w:p w14:paraId="55658AAA" w14:textId="77777777" w:rsidR="00345A8F" w:rsidRDefault="00D862C6">
      <w:r>
        <w:t>This clause specifies the application data model supported by the API.</w:t>
      </w:r>
    </w:p>
    <w:p w14:paraId="6F8100D3" w14:textId="583E6FD7"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5E225D2B"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r>
              <w:rPr>
                <w:rFonts w:hint="eastAsia"/>
              </w:rPr>
              <w:t>F</w:t>
            </w:r>
            <w:r>
              <w:t>etchInstruction</w:t>
            </w:r>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r>
              <w:rPr>
                <w:rFonts w:hint="eastAsia"/>
              </w:rPr>
              <w:t>5</w:t>
            </w:r>
            <w:r>
              <w:t>.2.6.2.3</w:t>
            </w:r>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pPr>
            <w:r>
              <w:t>NmfafDataAnaNotification</w:t>
            </w:r>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pPr>
            <w:r>
              <w:rPr>
                <w:rFonts w:hint="eastAsia"/>
              </w:rPr>
              <w:t>5</w:t>
            </w:r>
            <w:r>
              <w:t>.2.6.2.4</w:t>
            </w:r>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rFonts w:cs="Arial"/>
                <w:szCs w:val="18"/>
              </w:rPr>
            </w:pPr>
          </w:p>
        </w:tc>
      </w:tr>
      <w:tr w:rsidR="00171CBC" w14:paraId="714F313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pPr>
            <w:r>
              <w:rPr>
                <w:noProof/>
              </w:rPr>
              <w:t>NmfafDataRetrievalNotification</w:t>
            </w:r>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pPr>
            <w:r>
              <w:rPr>
                <w:rFonts w:hint="eastAsia"/>
              </w:rPr>
              <w:t>5</w:t>
            </w:r>
            <w:r>
              <w:t>.2.6.2.2</w:t>
            </w:r>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73F9D88A"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210BEB95"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r w:rsidRPr="003D3AE0">
              <w:t>AfEventExposureNotif</w:t>
            </w:r>
          </w:p>
        </w:tc>
        <w:tc>
          <w:tcPr>
            <w:tcW w:w="2148" w:type="dxa"/>
            <w:tcBorders>
              <w:top w:val="single" w:sz="4" w:space="0" w:color="auto"/>
              <w:left w:val="single" w:sz="4" w:space="0" w:color="auto"/>
              <w:bottom w:val="single" w:sz="4" w:space="0" w:color="auto"/>
              <w:right w:val="single" w:sz="4" w:space="0" w:color="auto"/>
            </w:tcBorders>
          </w:tcPr>
          <w:p w14:paraId="7710775E" w14:textId="61596DB9" w:rsidR="00171CBC" w:rsidRDefault="008C1A13" w:rsidP="00171CBC">
            <w:pPr>
              <w:pStyle w:val="TAL"/>
            </w:pPr>
            <w:r>
              <w:t>TS</w:t>
            </w:r>
            <w:r w:rsidR="00171CBC">
              <w:t> 29.517 </w:t>
            </w:r>
            <w:r w:rsidR="00E72365">
              <w:t>[16]</w:t>
            </w:r>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r w:rsidRPr="00465A81">
              <w:rPr>
                <w:rFonts w:cs="Arial"/>
                <w:szCs w:val="18"/>
              </w:rPr>
              <w:t>Represents notifications on AF event(s) that occurred for an Individual AF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pPr>
            <w:r w:rsidRPr="003D3AE0">
              <w:t>AmfEventNotification</w:t>
            </w:r>
          </w:p>
        </w:tc>
        <w:tc>
          <w:tcPr>
            <w:tcW w:w="2148" w:type="dxa"/>
            <w:tcBorders>
              <w:top w:val="single" w:sz="4" w:space="0" w:color="auto"/>
              <w:left w:val="single" w:sz="4" w:space="0" w:color="auto"/>
              <w:bottom w:val="single" w:sz="4" w:space="0" w:color="auto"/>
              <w:right w:val="single" w:sz="4" w:space="0" w:color="auto"/>
            </w:tcBorders>
          </w:tcPr>
          <w:p w14:paraId="162F3766" w14:textId="3ED32DB2" w:rsidR="00171CBC" w:rsidRDefault="008C1A13" w:rsidP="00171CBC">
            <w:pPr>
              <w:pStyle w:val="TAL"/>
            </w:pPr>
            <w:r>
              <w:t>TS</w:t>
            </w:r>
            <w:r w:rsidR="00171CBC">
              <w:t> 29.518 </w:t>
            </w:r>
            <w:r w:rsidR="00E72365">
              <w:t>[17]</w:t>
            </w:r>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rFonts w:cs="Arial"/>
                <w:szCs w:val="18"/>
              </w:rPr>
            </w:pPr>
            <w:r w:rsidRPr="00465A81">
              <w:rPr>
                <w:rFonts w:cs="Arial"/>
                <w:szCs w:val="18"/>
              </w:rPr>
              <w:t>Represents notifications on AMF event(s) that occurred for an Individual AMF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rFonts w:cs="Arial"/>
                <w:szCs w:val="18"/>
              </w:rPr>
            </w:pPr>
          </w:p>
        </w:tc>
      </w:tr>
      <w:tr w:rsidR="00550796" w14:paraId="45B216EA" w14:textId="77777777" w:rsidTr="00360F72">
        <w:trPr>
          <w:jc w:val="center"/>
        </w:trPr>
        <w:tc>
          <w:tcPr>
            <w:tcW w:w="3178" w:type="dxa"/>
            <w:tcBorders>
              <w:top w:val="single" w:sz="4" w:space="0" w:color="auto"/>
              <w:left w:val="single" w:sz="4" w:space="0" w:color="auto"/>
              <w:bottom w:val="single" w:sz="4" w:space="0" w:color="auto"/>
              <w:right w:val="single" w:sz="4" w:space="0" w:color="auto"/>
            </w:tcBorders>
          </w:tcPr>
          <w:p w14:paraId="2757053E" w14:textId="77777777" w:rsidR="00550796" w:rsidRPr="003D3AE0" w:rsidRDefault="00550796" w:rsidP="00360F72">
            <w:pPr>
              <w:pStyle w:val="TAL"/>
            </w:pPr>
            <w:r>
              <w:t>DataNotification</w:t>
            </w:r>
          </w:p>
        </w:tc>
        <w:tc>
          <w:tcPr>
            <w:tcW w:w="2148" w:type="dxa"/>
            <w:tcBorders>
              <w:top w:val="single" w:sz="4" w:space="0" w:color="auto"/>
              <w:left w:val="single" w:sz="4" w:space="0" w:color="auto"/>
              <w:bottom w:val="single" w:sz="4" w:space="0" w:color="auto"/>
              <w:right w:val="single" w:sz="4" w:space="0" w:color="auto"/>
            </w:tcBorders>
          </w:tcPr>
          <w:p w14:paraId="5070F297" w14:textId="7488D5C3" w:rsidR="00550796" w:rsidRDefault="00550796" w:rsidP="00360F72">
            <w:pPr>
              <w:pStyle w:val="TAL"/>
            </w:pPr>
            <w:r w:rsidRPr="00F07117">
              <w:t>TS 29.5</w:t>
            </w:r>
            <w:r>
              <w:t>75</w:t>
            </w:r>
            <w:r w:rsidRPr="00F07117">
              <w:t> </w:t>
            </w:r>
            <w:r w:rsidR="003408F0">
              <w:t>[23]</w:t>
            </w:r>
          </w:p>
        </w:tc>
        <w:tc>
          <w:tcPr>
            <w:tcW w:w="2382" w:type="dxa"/>
            <w:tcBorders>
              <w:top w:val="single" w:sz="4" w:space="0" w:color="auto"/>
              <w:left w:val="single" w:sz="4" w:space="0" w:color="auto"/>
              <w:bottom w:val="single" w:sz="4" w:space="0" w:color="auto"/>
              <w:right w:val="single" w:sz="4" w:space="0" w:color="auto"/>
            </w:tcBorders>
          </w:tcPr>
          <w:p w14:paraId="1817673F" w14:textId="77777777" w:rsidR="00550796" w:rsidRPr="00465A81" w:rsidRDefault="00550796" w:rsidP="00360F72">
            <w:pPr>
              <w:pStyle w:val="TAL"/>
              <w:rPr>
                <w:rFonts w:cs="Arial"/>
                <w:szCs w:val="18"/>
              </w:rPr>
            </w:pPr>
            <w:r>
              <w:rPr>
                <w:lang w:eastAsia="zh-CN"/>
              </w:rPr>
              <w:t>Represents a data subscription notification of one of various possible data sources</w:t>
            </w:r>
          </w:p>
        </w:tc>
        <w:tc>
          <w:tcPr>
            <w:tcW w:w="1716" w:type="dxa"/>
            <w:tcBorders>
              <w:top w:val="single" w:sz="4" w:space="0" w:color="auto"/>
              <w:left w:val="single" w:sz="4" w:space="0" w:color="auto"/>
              <w:bottom w:val="single" w:sz="4" w:space="0" w:color="auto"/>
              <w:right w:val="single" w:sz="4" w:space="0" w:color="auto"/>
            </w:tcBorders>
          </w:tcPr>
          <w:p w14:paraId="54E08DF0" w14:textId="77777777" w:rsidR="00550796" w:rsidRDefault="00550796" w:rsidP="00360F72">
            <w:pPr>
              <w:pStyle w:val="TAL"/>
              <w:rPr>
                <w:rFonts w:cs="Arial"/>
                <w:szCs w:val="18"/>
              </w:rPr>
            </w:pPr>
          </w:p>
        </w:tc>
      </w:tr>
      <w:tr w:rsidR="00171CBC" w14:paraId="710DFBF0"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pPr>
            <w:r w:rsidRPr="003D3AE0">
              <w:t>MonitoringReport</w:t>
            </w:r>
          </w:p>
        </w:tc>
        <w:tc>
          <w:tcPr>
            <w:tcW w:w="2148" w:type="dxa"/>
            <w:tcBorders>
              <w:top w:val="single" w:sz="4" w:space="0" w:color="auto"/>
              <w:left w:val="single" w:sz="4" w:space="0" w:color="auto"/>
              <w:bottom w:val="single" w:sz="4" w:space="0" w:color="auto"/>
              <w:right w:val="single" w:sz="4" w:space="0" w:color="auto"/>
            </w:tcBorders>
          </w:tcPr>
          <w:p w14:paraId="27AA216B" w14:textId="468CD730" w:rsidR="00171CBC" w:rsidRDefault="008C1A13" w:rsidP="00171CBC">
            <w:pPr>
              <w:pStyle w:val="TAL"/>
            </w:pPr>
            <w:r>
              <w:t>TS</w:t>
            </w:r>
            <w:r w:rsidR="00171CBC">
              <w:t> 29.503 </w:t>
            </w:r>
            <w:r w:rsidR="00E72365">
              <w:t>[18]</w:t>
            </w:r>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rFonts w:cs="Arial"/>
                <w:szCs w:val="18"/>
              </w:rPr>
            </w:pPr>
          </w:p>
        </w:tc>
      </w:tr>
      <w:tr w:rsidR="00171CBC" w14:paraId="147C718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pPr>
            <w:r w:rsidRPr="003D3AE0">
              <w:t>NefEventExposureNotif</w:t>
            </w:r>
          </w:p>
        </w:tc>
        <w:tc>
          <w:tcPr>
            <w:tcW w:w="2148" w:type="dxa"/>
            <w:tcBorders>
              <w:top w:val="single" w:sz="4" w:space="0" w:color="auto"/>
              <w:left w:val="single" w:sz="4" w:space="0" w:color="auto"/>
              <w:bottom w:val="single" w:sz="4" w:space="0" w:color="auto"/>
              <w:right w:val="single" w:sz="4" w:space="0" w:color="auto"/>
            </w:tcBorders>
          </w:tcPr>
          <w:p w14:paraId="1566BE79" w14:textId="242817E4" w:rsidR="00171CBC" w:rsidRDefault="008C1A13" w:rsidP="00171CBC">
            <w:pPr>
              <w:pStyle w:val="TAL"/>
            </w:pPr>
            <w:r>
              <w:t>TS</w:t>
            </w:r>
            <w:r w:rsidR="00171CBC" w:rsidRPr="00F07117">
              <w:t> 29.5</w:t>
            </w:r>
            <w:r w:rsidR="00171CBC">
              <w:t>91</w:t>
            </w:r>
            <w:r w:rsidR="00171CBC" w:rsidRPr="00F07117">
              <w:t> </w:t>
            </w:r>
            <w:r w:rsidR="00E72365">
              <w:t>[19]</w:t>
            </w:r>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rFonts w:cs="Arial"/>
                <w:szCs w:val="18"/>
              </w:rPr>
            </w:pPr>
          </w:p>
        </w:tc>
      </w:tr>
      <w:tr w:rsidR="00171CBC" w14:paraId="1717163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pPr>
            <w:r>
              <w:t>NnwdafEventsSubscriptionNotification</w:t>
            </w:r>
          </w:p>
        </w:tc>
        <w:tc>
          <w:tcPr>
            <w:tcW w:w="2148" w:type="dxa"/>
            <w:tcBorders>
              <w:top w:val="single" w:sz="4" w:space="0" w:color="auto"/>
              <w:left w:val="single" w:sz="4" w:space="0" w:color="auto"/>
              <w:bottom w:val="single" w:sz="4" w:space="0" w:color="auto"/>
              <w:right w:val="single" w:sz="4" w:space="0" w:color="auto"/>
            </w:tcBorders>
          </w:tcPr>
          <w:p w14:paraId="4F6BD2FD" w14:textId="31295C4C" w:rsidR="00171CBC" w:rsidRDefault="008C1A13" w:rsidP="00171CBC">
            <w:pPr>
              <w:pStyle w:val="TAL"/>
            </w:pPr>
            <w:r>
              <w:t>TS</w:t>
            </w:r>
            <w:r w:rsidR="00171CBC" w:rsidRPr="00F07117">
              <w:t> 29.520 </w:t>
            </w:r>
            <w:r w:rsidR="00E72365">
              <w:t>[20]</w:t>
            </w:r>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rFonts w:cs="Arial"/>
                <w:szCs w:val="18"/>
              </w:rPr>
            </w:pPr>
          </w:p>
        </w:tc>
      </w:tr>
      <w:tr w:rsidR="00171CBC" w14:paraId="7291EEF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pPr>
            <w:r w:rsidRPr="003D3AE0">
              <w:t>NsmfEventExposureNotification</w:t>
            </w:r>
          </w:p>
        </w:tc>
        <w:tc>
          <w:tcPr>
            <w:tcW w:w="2148" w:type="dxa"/>
            <w:tcBorders>
              <w:top w:val="single" w:sz="4" w:space="0" w:color="auto"/>
              <w:left w:val="single" w:sz="4" w:space="0" w:color="auto"/>
              <w:bottom w:val="single" w:sz="4" w:space="0" w:color="auto"/>
              <w:right w:val="single" w:sz="4" w:space="0" w:color="auto"/>
            </w:tcBorders>
          </w:tcPr>
          <w:p w14:paraId="17E9AD1F" w14:textId="50264C0E" w:rsidR="00171CBC" w:rsidRDefault="008C1A13" w:rsidP="00171CBC">
            <w:pPr>
              <w:pStyle w:val="TAL"/>
            </w:pPr>
            <w:r>
              <w:t>TS</w:t>
            </w:r>
            <w:r w:rsidR="00171CBC">
              <w:t> 29.508 </w:t>
            </w:r>
            <w:r w:rsidR="00E72365">
              <w:t>[21]</w:t>
            </w:r>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rFonts w:cs="Arial"/>
                <w:szCs w:val="18"/>
              </w:rPr>
            </w:pPr>
            <w:r>
              <w:rPr>
                <w:rFonts w:cs="Arial"/>
                <w:szCs w:val="18"/>
              </w:rPr>
              <w:t xml:space="preserve">Represents </w:t>
            </w:r>
            <w:r w:rsidRPr="00465A81">
              <w:rPr>
                <w:rFonts w:cs="Arial"/>
                <w:szCs w:val="18"/>
              </w:rPr>
              <w:t>SMF event notification.</w:t>
            </w:r>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rFonts w:cs="Arial"/>
                <w:szCs w:val="18"/>
              </w:rPr>
            </w:pPr>
          </w:p>
        </w:tc>
      </w:tr>
      <w:tr w:rsidR="00171CBC" w14:paraId="39A6364E"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7151118" w14:textId="684098D0" w:rsidR="00171CBC" w:rsidRDefault="008C1A13" w:rsidP="00171CBC">
            <w:pPr>
              <w:pStyle w:val="TAL"/>
            </w:pPr>
            <w:r>
              <w:t>TS</w:t>
            </w:r>
            <w:r w:rsidR="00171CBC">
              <w:t> 29.571 [</w:t>
            </w:r>
            <w:r w:rsidR="00E72365">
              <w:t>22</w:t>
            </w:r>
            <w:r w:rsidR="00171CBC">
              <w:t>]</w:t>
            </w:r>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rFonts w:cs="Arial"/>
                <w:szCs w:val="18"/>
              </w:rPr>
            </w:pPr>
            <w:r>
              <w:rPr>
                <w:rFonts w:cs="Arial"/>
                <w:szCs w:val="18"/>
              </w:rPr>
              <w:t>URI.</w:t>
            </w:r>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4"/>
        <w:rPr>
          <w:lang w:val="en-US"/>
        </w:rPr>
      </w:pPr>
      <w:bookmarkStart w:id="1083" w:name="_Toc72784244"/>
      <w:bookmarkStart w:id="1084" w:name="_Toc73041790"/>
      <w:bookmarkStart w:id="1085" w:name="_Toc81244851"/>
      <w:bookmarkStart w:id="1086" w:name="_Toc88645415"/>
      <w:bookmarkStart w:id="1087" w:name="_Toc89426327"/>
      <w:bookmarkStart w:id="1088" w:name="_Toc94033206"/>
      <w:bookmarkStart w:id="1089" w:name="_Toc97037354"/>
      <w:bookmarkStart w:id="1090" w:name="_Toc97193138"/>
      <w:bookmarkStart w:id="1091" w:name="_Toc100953771"/>
      <w:r>
        <w:rPr>
          <w:lang w:val="en-US"/>
        </w:rPr>
        <w:t>5.2.6.2</w:t>
      </w:r>
      <w:r>
        <w:rPr>
          <w:lang w:val="en-US"/>
        </w:rPr>
        <w:tab/>
        <w:t>Structured data types</w:t>
      </w:r>
      <w:bookmarkEnd w:id="1083"/>
      <w:bookmarkEnd w:id="1084"/>
      <w:bookmarkEnd w:id="1085"/>
      <w:bookmarkEnd w:id="1086"/>
      <w:bookmarkEnd w:id="1087"/>
      <w:bookmarkEnd w:id="1088"/>
      <w:bookmarkEnd w:id="1089"/>
      <w:bookmarkEnd w:id="1090"/>
      <w:bookmarkEnd w:id="1091"/>
    </w:p>
    <w:p w14:paraId="0D542693" w14:textId="77777777" w:rsidR="00345A8F" w:rsidRDefault="00D862C6">
      <w:pPr>
        <w:pStyle w:val="5"/>
      </w:pPr>
      <w:bookmarkStart w:id="1092" w:name="_Toc72784245"/>
      <w:bookmarkStart w:id="1093" w:name="_Toc73041791"/>
      <w:bookmarkStart w:id="1094" w:name="_Toc81244852"/>
      <w:bookmarkStart w:id="1095" w:name="_Toc88645416"/>
      <w:bookmarkStart w:id="1096" w:name="_Toc89426328"/>
      <w:bookmarkStart w:id="1097" w:name="_Toc94033207"/>
      <w:bookmarkStart w:id="1098" w:name="_Toc97037355"/>
      <w:bookmarkStart w:id="1099" w:name="_Toc97193139"/>
      <w:bookmarkStart w:id="1100" w:name="_Toc100953772"/>
      <w:r>
        <w:t>5.2.6.2.1</w:t>
      </w:r>
      <w:r>
        <w:tab/>
        <w:t>Introduction</w:t>
      </w:r>
      <w:bookmarkEnd w:id="1092"/>
      <w:bookmarkEnd w:id="1093"/>
      <w:bookmarkEnd w:id="1094"/>
      <w:bookmarkEnd w:id="1095"/>
      <w:bookmarkEnd w:id="1096"/>
      <w:bookmarkEnd w:id="1097"/>
      <w:bookmarkEnd w:id="1098"/>
      <w:bookmarkEnd w:id="1099"/>
      <w:bookmarkEnd w:id="1100"/>
    </w:p>
    <w:p w14:paraId="70589B02" w14:textId="77777777" w:rsidR="00345A8F" w:rsidRDefault="00D862C6">
      <w:r>
        <w:t>This clause defines the structures to be used in resource representations.</w:t>
      </w:r>
    </w:p>
    <w:p w14:paraId="123F921E" w14:textId="7ED31929" w:rsidR="00345A8F" w:rsidRDefault="00D862C6">
      <w:pPr>
        <w:pStyle w:val="5"/>
      </w:pPr>
      <w:bookmarkStart w:id="1101" w:name="_Toc97193140"/>
      <w:bookmarkStart w:id="1102" w:name="_Toc72784246"/>
      <w:bookmarkStart w:id="1103" w:name="_Toc73041792"/>
      <w:bookmarkStart w:id="1104" w:name="_Toc81244853"/>
      <w:bookmarkStart w:id="1105" w:name="_Toc88645417"/>
      <w:bookmarkStart w:id="1106" w:name="_Toc89426329"/>
      <w:bookmarkStart w:id="1107" w:name="_Toc94033208"/>
      <w:bookmarkStart w:id="1108" w:name="_Toc97037356"/>
      <w:bookmarkStart w:id="1109" w:name="_Toc100953773"/>
      <w:r>
        <w:lastRenderedPageBreak/>
        <w:t>5.2.6.2.2</w:t>
      </w:r>
      <w:r>
        <w:tab/>
        <w:t xml:space="preserve">Type: </w:t>
      </w:r>
      <w:r w:rsidR="00171CBC">
        <w:rPr>
          <w:noProof/>
        </w:rPr>
        <w:t>NmfafDataRetrievalNotification</w:t>
      </w:r>
      <w:bookmarkEnd w:id="1101"/>
      <w:bookmarkEnd w:id="1102"/>
      <w:bookmarkEnd w:id="1103"/>
      <w:bookmarkEnd w:id="1104"/>
      <w:bookmarkEnd w:id="1105"/>
      <w:bookmarkEnd w:id="1106"/>
      <w:bookmarkEnd w:id="1107"/>
      <w:bookmarkEnd w:id="1108"/>
      <w:bookmarkEnd w:id="1109"/>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96A079B" w:rsidR="00345A8F" w:rsidRDefault="00171CBC">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57D7B478" w14:textId="4F3458F2" w:rsidR="00345A8F" w:rsidRDefault="00171CB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93346C6" w14:textId="26450A5E" w:rsidR="00345A8F" w:rsidRDefault="00171C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2ED1FB" w14:textId="41AB7271" w:rsidR="00345A8F" w:rsidRDefault="00171CB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r>
              <w:rPr>
                <w:noProof/>
                <w:lang w:eastAsia="zh-CN"/>
              </w:rPr>
              <w:t>dataAna</w:t>
            </w:r>
            <w:r>
              <w:t>Notif</w:t>
            </w:r>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1110" w:name="_Hlk96706583"/>
            <w:r>
              <w:t>NmfafDataAnaNotification</w:t>
            </w:r>
            <w:bookmarkEnd w:id="1110"/>
          </w:p>
        </w:tc>
        <w:tc>
          <w:tcPr>
            <w:tcW w:w="425" w:type="dxa"/>
            <w:tcBorders>
              <w:top w:val="single" w:sz="4" w:space="0" w:color="auto"/>
              <w:left w:val="single" w:sz="4" w:space="0" w:color="auto"/>
              <w:bottom w:val="single" w:sz="4" w:space="0" w:color="auto"/>
              <w:right w:val="single" w:sz="4" w:space="0" w:color="auto"/>
            </w:tcBorders>
          </w:tcPr>
          <w:p w14:paraId="194360D4" w14:textId="11335AB4" w:rsidR="00171CBC" w:rsidRDefault="00A70C78" w:rsidP="00171CB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1111" w:name="_Hlk96682415"/>
            <w:r>
              <w:rPr>
                <w:lang w:eastAsia="ja-JP"/>
              </w:rPr>
              <w:t>fetchInstruction</w:t>
            </w:r>
            <w:bookmarkEnd w:id="1111"/>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r>
              <w:rPr>
                <w:rFonts w:hint="eastAsia"/>
              </w:rPr>
              <w:t>F</w:t>
            </w:r>
            <w:r>
              <w:t>etchInstruction</w:t>
            </w:r>
          </w:p>
        </w:tc>
        <w:tc>
          <w:tcPr>
            <w:tcW w:w="425" w:type="dxa"/>
            <w:tcBorders>
              <w:top w:val="single" w:sz="4" w:space="0" w:color="auto"/>
              <w:left w:val="single" w:sz="4" w:space="0" w:color="auto"/>
              <w:bottom w:val="single" w:sz="4" w:space="0" w:color="auto"/>
              <w:right w:val="single" w:sz="4" w:space="0" w:color="auto"/>
            </w:tcBorders>
          </w:tcPr>
          <w:p w14:paraId="088E5586" w14:textId="7A2B5785" w:rsidR="00171CBC" w:rsidRDefault="00A70C78" w:rsidP="00171CB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73A987" w14:textId="6BC988FE" w:rsidR="00171CBC" w:rsidRDefault="00A70C78" w:rsidP="00171CBC">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6263B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
      </w:pPr>
      <w:bookmarkStart w:id="1112" w:name="_Toc97193141"/>
      <w:bookmarkStart w:id="1113" w:name="_Toc72784247"/>
      <w:bookmarkStart w:id="1114" w:name="_Toc73041793"/>
      <w:bookmarkStart w:id="1115" w:name="_Toc81244854"/>
      <w:bookmarkStart w:id="1116" w:name="_Toc88645418"/>
      <w:bookmarkStart w:id="1117" w:name="_Toc89426330"/>
      <w:bookmarkStart w:id="1118" w:name="_Toc94033209"/>
      <w:bookmarkStart w:id="1119" w:name="_Toc97037357"/>
      <w:bookmarkStart w:id="1120" w:name="_Toc100953774"/>
      <w:r>
        <w:t>5.2.6.2.3</w:t>
      </w:r>
      <w:r>
        <w:tab/>
        <w:t xml:space="preserve">Type: </w:t>
      </w:r>
      <w:r w:rsidR="00171CBC">
        <w:rPr>
          <w:rFonts w:hint="eastAsia"/>
        </w:rPr>
        <w:t>F</w:t>
      </w:r>
      <w:r w:rsidR="00171CBC">
        <w:t>etchInstruction</w:t>
      </w:r>
      <w:bookmarkEnd w:id="1112"/>
      <w:bookmarkEnd w:id="1113"/>
      <w:bookmarkEnd w:id="1114"/>
      <w:bookmarkEnd w:id="1115"/>
      <w:bookmarkEnd w:id="1116"/>
      <w:bookmarkEnd w:id="1117"/>
      <w:bookmarkEnd w:id="1118"/>
      <w:bookmarkEnd w:id="1119"/>
      <w:bookmarkEnd w:id="1120"/>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263B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263B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263B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263B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263B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263B3">
            <w:pPr>
              <w:pStyle w:val="TAH"/>
              <w:rPr>
                <w:rFonts w:cs="Arial"/>
                <w:szCs w:val="18"/>
              </w:rPr>
            </w:pPr>
            <w:r>
              <w:rPr>
                <w:rFonts w:cs="Arial"/>
                <w:szCs w:val="18"/>
              </w:rPr>
              <w:t>Applicability</w:t>
            </w:r>
          </w:p>
        </w:tc>
      </w:tr>
      <w:tr w:rsidR="00171CBC" w14:paraId="5D0B2DB2"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263B3">
            <w:pPr>
              <w:pStyle w:val="TAL"/>
            </w:pPr>
            <w:bookmarkStart w:id="1121" w:name="_Hlk96542976"/>
            <w:r>
              <w:t>fetchUri</w:t>
            </w:r>
            <w:bookmarkEnd w:id="1121"/>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263B3">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263B3">
            <w:pPr>
              <w:pStyle w:val="TAC"/>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263B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263B3">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263B3">
            <w:pPr>
              <w:pStyle w:val="TAL"/>
              <w:rPr>
                <w:rFonts w:cs="Arial"/>
                <w:szCs w:val="18"/>
              </w:rPr>
            </w:pPr>
          </w:p>
        </w:tc>
      </w:tr>
      <w:tr w:rsidR="00171CBC" w14:paraId="1F15509B"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263B3">
            <w:pPr>
              <w:pStyle w:val="TAL"/>
            </w:pPr>
            <w:r>
              <w:t>fetchCorrIds</w:t>
            </w:r>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263B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263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263B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263B3">
            <w:pPr>
              <w:pStyle w:val="TAL"/>
              <w:rPr>
                <w:rFonts w:cs="Arial"/>
                <w:szCs w:val="18"/>
              </w:rPr>
            </w:pPr>
            <w:r>
              <w:t>the fetch correlation identifier(s) of the MFAF Data or Analytics</w:t>
            </w:r>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263B3">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
      </w:pPr>
      <w:bookmarkStart w:id="1122" w:name="_Toc97037358"/>
      <w:bookmarkStart w:id="1123" w:name="_Toc97193142"/>
      <w:bookmarkStart w:id="1124" w:name="_Toc100953775"/>
      <w:r>
        <w:t>5.2.6.2.4</w:t>
      </w:r>
      <w:r>
        <w:tab/>
        <w:t>Type: NmfafDataAnaNotification</w:t>
      </w:r>
      <w:bookmarkEnd w:id="1122"/>
      <w:bookmarkEnd w:id="1123"/>
      <w:bookmarkEnd w:id="1124"/>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263B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263B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263B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263B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14:paraId="1CE4F2A5"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263B3">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263B3">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7B35A18A" w14:textId="2D9965E5" w:rsidR="00171CBC" w:rsidRDefault="00124934" w:rsidP="006263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263B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263B3">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263B3">
            <w:pPr>
              <w:pStyle w:val="TAL"/>
              <w:rPr>
                <w:rFonts w:cs="Arial"/>
                <w:szCs w:val="18"/>
              </w:rPr>
            </w:pPr>
          </w:p>
        </w:tc>
      </w:tr>
      <w:tr w:rsidR="00124934" w14:paraId="54BED682" w14:textId="77777777" w:rsidTr="00360F72">
        <w:trPr>
          <w:jc w:val="center"/>
        </w:trPr>
        <w:tc>
          <w:tcPr>
            <w:tcW w:w="1701" w:type="dxa"/>
            <w:tcBorders>
              <w:top w:val="single" w:sz="4" w:space="0" w:color="auto"/>
              <w:left w:val="single" w:sz="4" w:space="0" w:color="auto"/>
              <w:bottom w:val="single" w:sz="4" w:space="0" w:color="auto"/>
              <w:right w:val="single" w:sz="4" w:space="0" w:color="auto"/>
            </w:tcBorders>
          </w:tcPr>
          <w:p w14:paraId="504F6844" w14:textId="77777777" w:rsidR="00124934" w:rsidRDefault="00124934" w:rsidP="00360F72">
            <w:pPr>
              <w:pStyle w:val="TAL"/>
              <w:rPr>
                <w:noProof/>
                <w:lang w:eastAsia="zh-CN"/>
              </w:rPr>
            </w:pPr>
            <w:bookmarkStart w:id="1125" w:name="_Hlk99036241"/>
            <w:r>
              <w:rPr>
                <w:noProof/>
                <w:lang w:eastAsia="zh-CN"/>
              </w:rPr>
              <w:t>dataNotif</w:t>
            </w:r>
            <w:bookmarkEnd w:id="1125"/>
          </w:p>
        </w:tc>
        <w:tc>
          <w:tcPr>
            <w:tcW w:w="1444" w:type="dxa"/>
            <w:tcBorders>
              <w:top w:val="single" w:sz="4" w:space="0" w:color="auto"/>
              <w:left w:val="single" w:sz="4" w:space="0" w:color="auto"/>
              <w:bottom w:val="single" w:sz="4" w:space="0" w:color="auto"/>
              <w:right w:val="single" w:sz="4" w:space="0" w:color="auto"/>
            </w:tcBorders>
          </w:tcPr>
          <w:p w14:paraId="115FD518" w14:textId="77777777" w:rsidR="00124934" w:rsidRDefault="00124934" w:rsidP="00360F72">
            <w:pPr>
              <w:pStyle w:val="TAL"/>
              <w:rPr>
                <w:noProof/>
              </w:rPr>
            </w:pPr>
            <w:bookmarkStart w:id="1126" w:name="_Hlk99036224"/>
            <w:r>
              <w:t>DataNotificatio</w:t>
            </w:r>
            <w:bookmarkEnd w:id="1126"/>
            <w:r>
              <w:t>n</w:t>
            </w:r>
          </w:p>
        </w:tc>
        <w:tc>
          <w:tcPr>
            <w:tcW w:w="425" w:type="dxa"/>
            <w:tcBorders>
              <w:top w:val="single" w:sz="4" w:space="0" w:color="auto"/>
              <w:left w:val="single" w:sz="4" w:space="0" w:color="auto"/>
              <w:bottom w:val="single" w:sz="4" w:space="0" w:color="auto"/>
              <w:right w:val="single" w:sz="4" w:space="0" w:color="auto"/>
            </w:tcBorders>
          </w:tcPr>
          <w:p w14:paraId="247EABC6" w14:textId="77777777" w:rsidR="00124934" w:rsidRPr="00A55A0E" w:rsidRDefault="00124934" w:rsidP="00360F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908B4B" w14:textId="77777777" w:rsidR="00124934" w:rsidRDefault="00124934" w:rsidP="00360F7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63C9737" w14:textId="77777777" w:rsidR="00124934" w:rsidRDefault="00124934" w:rsidP="00360F72">
            <w:pPr>
              <w:pStyle w:val="TAL"/>
            </w:pPr>
            <w:r>
              <w:t>Data subscription notification. (NOTE)</w:t>
            </w:r>
          </w:p>
        </w:tc>
        <w:tc>
          <w:tcPr>
            <w:tcW w:w="2410" w:type="dxa"/>
            <w:tcBorders>
              <w:top w:val="single" w:sz="4" w:space="0" w:color="auto"/>
              <w:left w:val="single" w:sz="4" w:space="0" w:color="auto"/>
              <w:bottom w:val="single" w:sz="4" w:space="0" w:color="auto"/>
              <w:right w:val="single" w:sz="4" w:space="0" w:color="auto"/>
            </w:tcBorders>
          </w:tcPr>
          <w:p w14:paraId="5D81B9B9" w14:textId="77777777" w:rsidR="00124934" w:rsidRDefault="00124934" w:rsidP="00360F72">
            <w:pPr>
              <w:pStyle w:val="TAL"/>
              <w:rPr>
                <w:rFonts w:cs="Arial"/>
                <w:szCs w:val="18"/>
              </w:rPr>
            </w:pPr>
          </w:p>
        </w:tc>
      </w:tr>
      <w:tr w:rsidR="00171CBC" w14:paraId="4C26E055" w14:textId="77777777" w:rsidTr="006263B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4"/>
        <w:rPr>
          <w:lang w:val="en-US"/>
        </w:rPr>
      </w:pPr>
      <w:bookmarkStart w:id="1127" w:name="_Toc72784248"/>
      <w:bookmarkStart w:id="1128" w:name="_Toc73041794"/>
      <w:bookmarkStart w:id="1129" w:name="_Toc81244855"/>
      <w:bookmarkStart w:id="1130" w:name="_Toc88645419"/>
      <w:bookmarkStart w:id="1131" w:name="_Toc89426331"/>
      <w:bookmarkStart w:id="1132" w:name="_Toc94033210"/>
      <w:bookmarkStart w:id="1133" w:name="_Toc97037359"/>
      <w:bookmarkStart w:id="1134" w:name="_Toc97193143"/>
      <w:bookmarkStart w:id="1135" w:name="_Toc100953776"/>
      <w:r>
        <w:rPr>
          <w:lang w:val="en-US"/>
        </w:rPr>
        <w:t>5.2.6.3</w:t>
      </w:r>
      <w:r>
        <w:rPr>
          <w:lang w:val="en-US"/>
        </w:rPr>
        <w:tab/>
        <w:t>Simple data types and enumerations</w:t>
      </w:r>
      <w:bookmarkEnd w:id="1127"/>
      <w:bookmarkEnd w:id="1128"/>
      <w:bookmarkEnd w:id="1129"/>
      <w:bookmarkEnd w:id="1130"/>
      <w:bookmarkEnd w:id="1131"/>
      <w:bookmarkEnd w:id="1132"/>
      <w:bookmarkEnd w:id="1133"/>
      <w:bookmarkEnd w:id="1134"/>
      <w:bookmarkEnd w:id="1135"/>
    </w:p>
    <w:p w14:paraId="4C0AAB95" w14:textId="77777777" w:rsidR="00345A8F" w:rsidRDefault="00D862C6">
      <w:pPr>
        <w:pStyle w:val="5"/>
      </w:pPr>
      <w:bookmarkStart w:id="1136" w:name="_Toc72784249"/>
      <w:bookmarkStart w:id="1137" w:name="_Toc73041795"/>
      <w:bookmarkStart w:id="1138" w:name="_Toc81244856"/>
      <w:bookmarkStart w:id="1139" w:name="_Toc88645420"/>
      <w:bookmarkStart w:id="1140" w:name="_Toc89426332"/>
      <w:bookmarkStart w:id="1141" w:name="_Toc94033211"/>
      <w:bookmarkStart w:id="1142" w:name="_Toc97037360"/>
      <w:bookmarkStart w:id="1143" w:name="_Toc97193144"/>
      <w:bookmarkStart w:id="1144" w:name="_Toc100953777"/>
      <w:r>
        <w:t>5.2.6.3.1</w:t>
      </w:r>
      <w:r>
        <w:tab/>
        <w:t>Introduction</w:t>
      </w:r>
      <w:bookmarkEnd w:id="1136"/>
      <w:bookmarkEnd w:id="1137"/>
      <w:bookmarkEnd w:id="1138"/>
      <w:bookmarkEnd w:id="1139"/>
      <w:bookmarkEnd w:id="1140"/>
      <w:bookmarkEnd w:id="1141"/>
      <w:bookmarkEnd w:id="1142"/>
      <w:bookmarkEnd w:id="1143"/>
      <w:bookmarkEnd w:id="1144"/>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1145" w:name="_Toc72784250"/>
      <w:bookmarkStart w:id="1146" w:name="_Toc73041796"/>
      <w:bookmarkStart w:id="1147" w:name="_Toc81244857"/>
      <w:bookmarkStart w:id="1148" w:name="_Toc88645421"/>
      <w:bookmarkStart w:id="1149" w:name="_Toc89426333"/>
      <w:bookmarkStart w:id="1150" w:name="_Toc94033212"/>
      <w:bookmarkStart w:id="1151" w:name="_Toc97037361"/>
      <w:bookmarkStart w:id="1152" w:name="_Toc97193145"/>
      <w:bookmarkStart w:id="1153" w:name="_Toc100953778"/>
      <w:r>
        <w:t>5.2.6.3.2</w:t>
      </w:r>
      <w:r>
        <w:tab/>
        <w:t>Simple data types</w:t>
      </w:r>
      <w:bookmarkEnd w:id="1145"/>
      <w:bookmarkEnd w:id="1146"/>
      <w:bookmarkEnd w:id="1147"/>
      <w:bookmarkEnd w:id="1148"/>
      <w:bookmarkEnd w:id="1149"/>
      <w:bookmarkEnd w:id="1150"/>
      <w:bookmarkEnd w:id="1151"/>
      <w:bookmarkEnd w:id="1152"/>
      <w:bookmarkEnd w:id="1153"/>
    </w:p>
    <w:p w14:paraId="604DB71D" w14:textId="77777777" w:rsidR="00171CBC" w:rsidRPr="0028308F" w:rsidRDefault="00171CBC" w:rsidP="00171CBC">
      <w:r w:rsidRPr="00865A7E">
        <w:t>None in this release of the specification.</w:t>
      </w:r>
    </w:p>
    <w:p w14:paraId="5F1F6F32" w14:textId="4710B6B5" w:rsidR="00345A8F" w:rsidRDefault="00D862C6">
      <w:pPr>
        <w:pStyle w:val="4"/>
        <w:rPr>
          <w:lang w:eastAsia="zh-CN"/>
        </w:rPr>
      </w:pPr>
      <w:bookmarkStart w:id="1154" w:name="_Toc72784253"/>
      <w:bookmarkStart w:id="1155" w:name="_Toc73041799"/>
      <w:bookmarkStart w:id="1156" w:name="_Toc81244860"/>
      <w:bookmarkStart w:id="1157" w:name="_Toc88645424"/>
      <w:bookmarkStart w:id="1158" w:name="_Toc89426336"/>
      <w:bookmarkStart w:id="1159" w:name="_Toc94033215"/>
      <w:bookmarkStart w:id="1160" w:name="_Toc97037362"/>
      <w:bookmarkStart w:id="1161" w:name="_Toc97193146"/>
      <w:bookmarkStart w:id="1162" w:name="_Toc10095377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54"/>
      <w:bookmarkEnd w:id="1155"/>
      <w:bookmarkEnd w:id="1156"/>
      <w:bookmarkEnd w:id="1157"/>
      <w:bookmarkEnd w:id="1158"/>
      <w:bookmarkEnd w:id="1159"/>
      <w:bookmarkEnd w:id="1160"/>
      <w:bookmarkEnd w:id="1161"/>
      <w:bookmarkEnd w:id="1162"/>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
      </w:pPr>
      <w:bookmarkStart w:id="1163" w:name="_Toc72784256"/>
      <w:bookmarkStart w:id="1164" w:name="_Toc73041802"/>
      <w:bookmarkStart w:id="1165" w:name="_Toc81244863"/>
      <w:bookmarkStart w:id="1166" w:name="_Toc88645427"/>
      <w:bookmarkStart w:id="1167" w:name="_Toc89426339"/>
      <w:bookmarkStart w:id="1168" w:name="_Toc94033218"/>
      <w:bookmarkStart w:id="1169" w:name="_Toc97037363"/>
      <w:bookmarkStart w:id="1170" w:name="_Toc97193147"/>
      <w:bookmarkStart w:id="1171" w:name="_Toc100953780"/>
      <w:r>
        <w:lastRenderedPageBreak/>
        <w:t>5.2.6.5</w:t>
      </w:r>
      <w:r>
        <w:tab/>
        <w:t>Binary data</w:t>
      </w:r>
      <w:bookmarkEnd w:id="1163"/>
      <w:bookmarkEnd w:id="1164"/>
      <w:bookmarkEnd w:id="1165"/>
      <w:bookmarkEnd w:id="1166"/>
      <w:bookmarkEnd w:id="1167"/>
      <w:bookmarkEnd w:id="1168"/>
      <w:bookmarkEnd w:id="1169"/>
      <w:bookmarkEnd w:id="1170"/>
      <w:bookmarkEnd w:id="1171"/>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
      </w:pPr>
      <w:bookmarkStart w:id="1172" w:name="_Toc72784258"/>
      <w:bookmarkStart w:id="1173" w:name="_Toc73041804"/>
      <w:bookmarkStart w:id="1174" w:name="_Toc81244865"/>
      <w:bookmarkStart w:id="1175" w:name="_Toc88645429"/>
      <w:bookmarkStart w:id="1176" w:name="_Toc89426341"/>
      <w:bookmarkStart w:id="1177" w:name="_Toc94033220"/>
      <w:bookmarkStart w:id="1178" w:name="_Toc97037364"/>
      <w:bookmarkStart w:id="1179" w:name="_Toc97193148"/>
      <w:bookmarkStart w:id="1180" w:name="_Toc100953781"/>
      <w:r>
        <w:t>5.2.7</w:t>
      </w:r>
      <w:r>
        <w:tab/>
        <w:t>Error Handling</w:t>
      </w:r>
      <w:bookmarkEnd w:id="1172"/>
      <w:bookmarkEnd w:id="1173"/>
      <w:bookmarkEnd w:id="1174"/>
      <w:bookmarkEnd w:id="1175"/>
      <w:bookmarkEnd w:id="1176"/>
      <w:bookmarkEnd w:id="1177"/>
      <w:bookmarkEnd w:id="1178"/>
      <w:bookmarkEnd w:id="1179"/>
      <w:bookmarkEnd w:id="1180"/>
    </w:p>
    <w:p w14:paraId="7C904052" w14:textId="77777777" w:rsidR="00345A8F" w:rsidRDefault="00D862C6">
      <w:pPr>
        <w:pStyle w:val="4"/>
      </w:pPr>
      <w:bookmarkStart w:id="1181" w:name="_Toc72784259"/>
      <w:bookmarkStart w:id="1182" w:name="_Toc73041805"/>
      <w:bookmarkStart w:id="1183" w:name="_Toc81244866"/>
      <w:bookmarkStart w:id="1184" w:name="_Toc88645430"/>
      <w:bookmarkStart w:id="1185" w:name="_Toc89426342"/>
      <w:bookmarkStart w:id="1186" w:name="_Toc94033221"/>
      <w:bookmarkStart w:id="1187" w:name="_Toc97037365"/>
      <w:bookmarkStart w:id="1188" w:name="_Toc97193149"/>
      <w:bookmarkStart w:id="1189" w:name="_Toc100953782"/>
      <w:r>
        <w:t>5.2.7.1</w:t>
      </w:r>
      <w:r>
        <w:tab/>
        <w:t>General</w:t>
      </w:r>
      <w:bookmarkEnd w:id="1181"/>
      <w:bookmarkEnd w:id="1182"/>
      <w:bookmarkEnd w:id="1183"/>
      <w:bookmarkEnd w:id="1184"/>
      <w:bookmarkEnd w:id="1185"/>
      <w:bookmarkEnd w:id="1186"/>
      <w:bookmarkEnd w:id="1187"/>
      <w:bookmarkEnd w:id="1188"/>
      <w:bookmarkEnd w:id="1189"/>
    </w:p>
    <w:p w14:paraId="45008007" w14:textId="61329DBC" w:rsidR="00345A8F" w:rsidRDefault="00D862C6">
      <w:r>
        <w:t xml:space="preserve">For the Nmfaf_3caDataManagement API, HTTP error responses shall be supported as specified in clause 4.8 of </w:t>
      </w:r>
      <w:r w:rsidR="008C1A13">
        <w:t>TS</w:t>
      </w:r>
      <w:r>
        <w:t xml:space="preserve"> 29.501 [5]. Protocol errors and application errors specified in table 5.2.7.2-1 of </w:t>
      </w:r>
      <w:r w:rsidR="008C1A13">
        <w:t>TS</w:t>
      </w:r>
      <w:r>
        <w:t xml:space="preserve"> 29.500 [4] shall be supported for an HTTP method if the corresponding HTTP status codes are specified as mandatory for that HTTP method in table 5.2.7.1-1 of </w:t>
      </w:r>
      <w:r w:rsidR="008C1A13">
        <w:t>TS</w:t>
      </w:r>
      <w:r>
        <w:t>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1190" w:name="_Toc72784260"/>
      <w:bookmarkStart w:id="1191" w:name="_Toc73041806"/>
      <w:bookmarkStart w:id="1192" w:name="_Toc81244867"/>
      <w:bookmarkStart w:id="1193" w:name="_Toc88645431"/>
      <w:bookmarkStart w:id="1194" w:name="_Toc89426343"/>
      <w:bookmarkStart w:id="1195" w:name="_Toc94033222"/>
      <w:bookmarkStart w:id="1196" w:name="_Toc97037366"/>
      <w:bookmarkStart w:id="1197" w:name="_Toc97193150"/>
      <w:bookmarkStart w:id="1198" w:name="_Toc100953783"/>
      <w:r>
        <w:t>5.2.7.2</w:t>
      </w:r>
      <w:r>
        <w:tab/>
        <w:t>Protocol Errors</w:t>
      </w:r>
      <w:bookmarkEnd w:id="1190"/>
      <w:bookmarkEnd w:id="1191"/>
      <w:bookmarkEnd w:id="1192"/>
      <w:bookmarkEnd w:id="1193"/>
      <w:bookmarkEnd w:id="1194"/>
      <w:bookmarkEnd w:id="1195"/>
      <w:bookmarkEnd w:id="1196"/>
      <w:bookmarkEnd w:id="1197"/>
      <w:bookmarkEnd w:id="1198"/>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
      </w:pPr>
      <w:bookmarkStart w:id="1199" w:name="_Toc72784261"/>
      <w:bookmarkStart w:id="1200" w:name="_Toc73041807"/>
      <w:bookmarkStart w:id="1201" w:name="_Toc81244868"/>
      <w:bookmarkStart w:id="1202" w:name="_Toc88645432"/>
      <w:bookmarkStart w:id="1203" w:name="_Toc89426344"/>
      <w:bookmarkStart w:id="1204" w:name="_Toc94033223"/>
      <w:bookmarkStart w:id="1205" w:name="_Toc97037367"/>
      <w:bookmarkStart w:id="1206" w:name="_Toc97193151"/>
      <w:bookmarkStart w:id="1207" w:name="_Toc100953784"/>
      <w:r>
        <w:t>5.2.7.3</w:t>
      </w:r>
      <w:r>
        <w:tab/>
        <w:t>Application Errors</w:t>
      </w:r>
      <w:bookmarkEnd w:id="1199"/>
      <w:bookmarkEnd w:id="1200"/>
      <w:bookmarkEnd w:id="1201"/>
      <w:bookmarkEnd w:id="1202"/>
      <w:bookmarkEnd w:id="1203"/>
      <w:bookmarkEnd w:id="1204"/>
      <w:bookmarkEnd w:id="1205"/>
      <w:bookmarkEnd w:id="1206"/>
      <w:bookmarkEnd w:id="1207"/>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
        <w:rPr>
          <w:lang w:eastAsia="zh-CN"/>
        </w:rPr>
      </w:pPr>
      <w:bookmarkStart w:id="1208" w:name="_Toc72784262"/>
      <w:bookmarkStart w:id="1209" w:name="_Toc73041808"/>
      <w:bookmarkStart w:id="1210" w:name="_Toc81244869"/>
      <w:bookmarkStart w:id="1211" w:name="_Toc88645433"/>
      <w:bookmarkStart w:id="1212" w:name="_Toc89426345"/>
      <w:bookmarkStart w:id="1213" w:name="_Toc94033224"/>
      <w:bookmarkStart w:id="1214" w:name="_Toc97037368"/>
      <w:bookmarkStart w:id="1215" w:name="_Toc97193152"/>
      <w:bookmarkStart w:id="1216" w:name="_Toc100953785"/>
      <w:r>
        <w:t>5.2.8</w:t>
      </w:r>
      <w:r>
        <w:rPr>
          <w:lang w:eastAsia="zh-CN"/>
        </w:rPr>
        <w:tab/>
        <w:t>Feature negotiation</w:t>
      </w:r>
      <w:bookmarkEnd w:id="1208"/>
      <w:bookmarkEnd w:id="1209"/>
      <w:bookmarkEnd w:id="1210"/>
      <w:bookmarkEnd w:id="1211"/>
      <w:bookmarkEnd w:id="1212"/>
      <w:bookmarkEnd w:id="1213"/>
      <w:bookmarkEnd w:id="1214"/>
      <w:bookmarkEnd w:id="1215"/>
      <w:bookmarkEnd w:id="1216"/>
    </w:p>
    <w:p w14:paraId="6A0E1841" w14:textId="6DDA2CBB" w:rsidR="00345A8F" w:rsidRDefault="00D862C6">
      <w:r>
        <w:t>The optional features in table 5.2.8-1 are defined for the Nmfaf_3caDataManagement</w:t>
      </w:r>
      <w:r>
        <w:rPr>
          <w:lang w:eastAsia="zh-CN"/>
        </w:rPr>
        <w:t xml:space="preserve"> API. They shall be negotiated using the </w:t>
      </w:r>
      <w:r>
        <w:t xml:space="preserve">extensibility mechanism defined in clause 6.6 of </w:t>
      </w:r>
      <w:r w:rsidR="008C1A13">
        <w:t>TS</w:t>
      </w:r>
      <w:r>
        <w:t> 29.500 [4].</w:t>
      </w:r>
    </w:p>
    <w:p w14:paraId="39C55D8A" w14:textId="3225E391" w:rsidR="00345A8F" w:rsidRDefault="003A2B6B">
      <w:pPr>
        <w:pStyle w:val="TH"/>
      </w:pPr>
      <w:r>
        <w:t>Table </w:t>
      </w:r>
      <w:r w:rsidR="00D862C6">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
      </w:pPr>
      <w:bookmarkStart w:id="1217" w:name="_Toc72784263"/>
      <w:bookmarkStart w:id="1218" w:name="_Toc73041809"/>
      <w:bookmarkStart w:id="1219" w:name="_Toc81244870"/>
      <w:bookmarkStart w:id="1220" w:name="_Toc88645434"/>
      <w:bookmarkStart w:id="1221" w:name="_Toc89426346"/>
      <w:bookmarkStart w:id="1222" w:name="_Toc94033225"/>
      <w:bookmarkStart w:id="1223" w:name="_Toc97037369"/>
      <w:bookmarkStart w:id="1224" w:name="_Toc97193153"/>
      <w:bookmarkStart w:id="1225" w:name="_Toc100953786"/>
      <w:r>
        <w:t>5.2.9</w:t>
      </w:r>
      <w:r>
        <w:tab/>
        <w:t>Security</w:t>
      </w:r>
      <w:bookmarkEnd w:id="1217"/>
      <w:bookmarkEnd w:id="1218"/>
      <w:bookmarkEnd w:id="1219"/>
      <w:bookmarkEnd w:id="1220"/>
      <w:bookmarkEnd w:id="1221"/>
      <w:bookmarkEnd w:id="1222"/>
      <w:bookmarkEnd w:id="1223"/>
      <w:bookmarkEnd w:id="1224"/>
      <w:bookmarkEnd w:id="1225"/>
    </w:p>
    <w:p w14:paraId="4D6122EB" w14:textId="0BDE7F40" w:rsidR="00345A8F" w:rsidRDefault="00D862C6">
      <w:r>
        <w:t xml:space="preserve">As indicated in </w:t>
      </w:r>
      <w:r w:rsidR="008C1A13">
        <w:t>TS</w:t>
      </w:r>
      <w:r>
        <w:t xml:space="preserve"> 33.501 [8] and </w:t>
      </w:r>
      <w:r w:rsidR="008C1A13">
        <w:t>TS</w:t>
      </w:r>
      <w:r>
        <w:t xml:space="preserve"> 29.500 [4], the access to the Nmfaf_3caDataManagement API may be authorized by means of the OAuth2 protocol (see IETF RFC 6749 [9]), based on local configuration, using the "Client Credentials" authorization grant, where the NRF (see </w:t>
      </w:r>
      <w:r w:rsidR="008C1A13">
        <w:t>TS</w:t>
      </w:r>
      <w:r>
        <w:t> 29.510 [10]) plays the role of the authorization server.</w:t>
      </w:r>
    </w:p>
    <w:p w14:paraId="228563CB" w14:textId="71C477EA" w:rsidR="00345A8F" w:rsidRDefault="00D862C6">
      <w:r>
        <w:t xml:space="preserve">If OAuth2 is used, an NF Service Consumer, prior to consuming services offered by the Nmfaf_3caDataManagement API, shall obtain a "token" from the authorization server, by invoking the Access Token Request service, as described in </w:t>
      </w:r>
      <w:r w:rsidR="008C1A13">
        <w:t>TS</w:t>
      </w:r>
      <w:r>
        <w:t>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478"/>
    <w:bookmarkEnd w:id="479"/>
    <w:p w14:paraId="7EF605FE" w14:textId="77777777" w:rsidR="00345A8F" w:rsidRDefault="00D862C6">
      <w:pPr>
        <w:pStyle w:val="8"/>
      </w:pPr>
      <w:r>
        <w:br w:type="page"/>
      </w:r>
      <w:bookmarkStart w:id="1226" w:name="_Toc510696650"/>
      <w:bookmarkStart w:id="1227" w:name="_Toc35971450"/>
      <w:bookmarkStart w:id="1228" w:name="_Toc36812181"/>
      <w:bookmarkStart w:id="1229" w:name="_Toc72784264"/>
      <w:bookmarkStart w:id="1230" w:name="_Toc73041810"/>
      <w:bookmarkStart w:id="1231" w:name="_Toc81244871"/>
      <w:bookmarkStart w:id="1232" w:name="_Toc88645435"/>
      <w:bookmarkStart w:id="1233" w:name="_Toc89426347"/>
      <w:bookmarkStart w:id="1234" w:name="_Toc94033226"/>
      <w:bookmarkStart w:id="1235" w:name="_Toc97037370"/>
      <w:bookmarkStart w:id="1236" w:name="_Toc97193154"/>
      <w:bookmarkStart w:id="1237" w:name="_Toc100953787"/>
      <w:r>
        <w:lastRenderedPageBreak/>
        <w:t>Annex A (normative):</w:t>
      </w:r>
      <w:r>
        <w:br/>
        <w:t>OpenAPI specification</w:t>
      </w:r>
      <w:bookmarkEnd w:id="1226"/>
      <w:bookmarkEnd w:id="1227"/>
      <w:bookmarkEnd w:id="1228"/>
      <w:bookmarkEnd w:id="1229"/>
      <w:bookmarkEnd w:id="1230"/>
      <w:bookmarkEnd w:id="1231"/>
      <w:bookmarkEnd w:id="1232"/>
      <w:bookmarkEnd w:id="1233"/>
      <w:bookmarkEnd w:id="1234"/>
      <w:bookmarkEnd w:id="1235"/>
      <w:bookmarkEnd w:id="1236"/>
      <w:bookmarkEnd w:id="1237"/>
    </w:p>
    <w:p w14:paraId="3F50D20A" w14:textId="77777777" w:rsidR="00345A8F" w:rsidRDefault="00D862C6" w:rsidP="008C1A13">
      <w:pPr>
        <w:pStyle w:val="1"/>
      </w:pPr>
      <w:bookmarkStart w:id="1238" w:name="_Toc510696651"/>
      <w:bookmarkStart w:id="1239" w:name="_Toc35971451"/>
      <w:bookmarkStart w:id="1240" w:name="_Toc36812182"/>
      <w:bookmarkStart w:id="1241" w:name="_Toc72784265"/>
      <w:bookmarkStart w:id="1242" w:name="_Toc73041811"/>
      <w:bookmarkStart w:id="1243" w:name="_Toc81244872"/>
      <w:bookmarkStart w:id="1244" w:name="_Toc88645436"/>
      <w:bookmarkStart w:id="1245" w:name="_Toc89426348"/>
      <w:bookmarkStart w:id="1246" w:name="_Toc94033227"/>
      <w:bookmarkStart w:id="1247" w:name="_Toc97037371"/>
      <w:bookmarkStart w:id="1248" w:name="_Toc97193155"/>
      <w:bookmarkStart w:id="1249" w:name="_Toc100953788"/>
      <w:r>
        <w:t>A.1</w:t>
      </w:r>
      <w:r>
        <w:tab/>
        <w:t>General</w:t>
      </w:r>
      <w:bookmarkEnd w:id="1238"/>
      <w:bookmarkEnd w:id="1239"/>
      <w:bookmarkEnd w:id="1240"/>
      <w:bookmarkEnd w:id="1241"/>
      <w:bookmarkEnd w:id="1242"/>
      <w:bookmarkEnd w:id="1243"/>
      <w:bookmarkEnd w:id="1244"/>
      <w:bookmarkEnd w:id="1245"/>
      <w:bookmarkEnd w:id="1246"/>
      <w:bookmarkEnd w:id="1247"/>
      <w:bookmarkEnd w:id="1248"/>
      <w:bookmarkEnd w:id="1249"/>
    </w:p>
    <w:p w14:paraId="1A96B1B6" w14:textId="77777777" w:rsidR="00345A8F" w:rsidRDefault="00D862C6">
      <w:bookmarkStart w:id="1250"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0B15831A" w:rsidR="00345A8F" w:rsidRDefault="00D862C6">
      <w:bookmarkStart w:id="1251" w:name="_Toc35971452"/>
      <w:r>
        <w:t xml:space="preserve">Informative copies of the OpenAPI specification files contained in this 3GPP Technical Specification are available on a Git-based repository that uses the GitLab software version control system (see </w:t>
      </w:r>
      <w:r w:rsidR="008C1A13">
        <w:t>TS</w:t>
      </w:r>
      <w:r>
        <w:t xml:space="preserve"> 29.501 [5] </w:t>
      </w:r>
      <w:r w:rsidR="003A2B6B">
        <w:t>clause </w:t>
      </w:r>
      <w:r>
        <w:t xml:space="preserve">5.3.1 and </w:t>
      </w:r>
      <w:r w:rsidR="008C1A13">
        <w:t>TR</w:t>
      </w:r>
      <w:r>
        <w:t> 21.900 [7] clause</w:t>
      </w:r>
      <w:r>
        <w:rPr>
          <w:lang w:val="en-US"/>
        </w:rPr>
        <w:t> </w:t>
      </w:r>
      <w:r>
        <w:t>5B).</w:t>
      </w:r>
    </w:p>
    <w:p w14:paraId="60154B97" w14:textId="72D4B9E2" w:rsidR="00345A8F" w:rsidRDefault="00D862C6" w:rsidP="008C1A13">
      <w:pPr>
        <w:pStyle w:val="1"/>
      </w:pPr>
      <w:bookmarkStart w:id="1252" w:name="_Toc72784266"/>
      <w:bookmarkStart w:id="1253" w:name="_Toc73041812"/>
      <w:bookmarkStart w:id="1254" w:name="_Toc81244873"/>
      <w:bookmarkStart w:id="1255" w:name="_Toc88645437"/>
      <w:bookmarkStart w:id="1256" w:name="_Toc89426349"/>
      <w:bookmarkStart w:id="1257" w:name="_Toc94033228"/>
      <w:bookmarkStart w:id="1258" w:name="_Toc97037372"/>
      <w:bookmarkStart w:id="1259" w:name="_Toc97193156"/>
      <w:bookmarkStart w:id="1260" w:name="_Toc100953789"/>
      <w:bookmarkEnd w:id="1250"/>
      <w:bookmarkEnd w:id="1251"/>
      <w:r>
        <w:t>A.2</w:t>
      </w:r>
      <w:r>
        <w:tab/>
        <w:t>Nmfaf_3daDataManagement API</w:t>
      </w:r>
      <w:bookmarkEnd w:id="1252"/>
      <w:bookmarkEnd w:id="1253"/>
      <w:bookmarkEnd w:id="1254"/>
      <w:bookmarkEnd w:id="1255"/>
      <w:bookmarkEnd w:id="1256"/>
      <w:bookmarkEnd w:id="1257"/>
      <w:bookmarkEnd w:id="1258"/>
      <w:bookmarkEnd w:id="1259"/>
      <w:bookmarkEnd w:id="1260"/>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67F92B4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B511D6">
        <w:rPr>
          <w:lang w:val="en-IN" w:eastAsia="en-IN"/>
        </w:rPr>
        <w:t>2</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38DC504F"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008C1A13">
        <w:t>TS</w:t>
      </w:r>
      <w:r w:rsidRPr="001C7C10">
        <w:t xml:space="preserve"> 29.57</w:t>
      </w:r>
      <w:r>
        <w:t>6</w:t>
      </w:r>
      <w:r>
        <w:rPr>
          <w:noProof w:val="0"/>
        </w:rPr>
        <w:t xml:space="preserve"> V</w:t>
      </w:r>
      <w:r w:rsidR="00B511D6">
        <w:rPr>
          <w:noProof w:val="0"/>
        </w:rPr>
        <w:t>17</w:t>
      </w:r>
      <w:r>
        <w:rPr>
          <w:noProof w:val="0"/>
        </w:rPr>
        <w:t>.</w:t>
      </w:r>
      <w:r w:rsidR="00B511D6">
        <w:rPr>
          <w:noProof w:val="0"/>
        </w:rPr>
        <w:t>0</w:t>
      </w:r>
      <w:r>
        <w:rPr>
          <w:noProof w:val="0"/>
        </w:rPr>
        <w:t xml:space="preserve">.0;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19A03BAB"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w:t>
      </w:r>
      <w:r w:rsidR="008C1A13">
        <w:rPr>
          <w:lang w:val="en-IN" w:eastAsia="en-IN"/>
        </w:rPr>
        <w:t>TS</w:t>
      </w:r>
      <w:r w:rsidRPr="00B46B1E">
        <w:rPr>
          <w:lang w:val="en-IN" w:eastAsia="en-IN"/>
        </w:rPr>
        <w:t xml:space="preserve">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noProof w:val="0"/>
          <w:lang w:eastAsia="en-IN"/>
        </w:rPr>
      </w:pPr>
      <w:r>
        <w:rPr>
          <w:lang w:val="en-IN" w:eastAsia="en-IN"/>
        </w:rPr>
        <w:t xml:space="preserve">        description: </w:t>
      </w:r>
      <w:r w:rsidR="002B4DD8" w:rsidRPr="00C2318C">
        <w:rPr>
          <w:noProof w:val="0"/>
          <w:lang w:eastAsia="en-IN"/>
        </w:rPr>
        <w:t>&gt;</w:t>
      </w:r>
    </w:p>
    <w:p w14:paraId="76510170" w14:textId="1AEF9487" w:rsidR="002B4DD8" w:rsidRPr="00C2318C" w:rsidRDefault="002B4DD8" w:rsidP="002B4DD8">
      <w:pPr>
        <w:pStyle w:val="PL"/>
        <w:rPr>
          <w:noProof w:val="0"/>
          <w:lang w:eastAsia="en-IN"/>
        </w:rPr>
      </w:pPr>
      <w:r w:rsidRPr="00C2318C">
        <w:rPr>
          <w:noProof w:val="0"/>
          <w:lang w:eastAsia="en-IN"/>
        </w:rPr>
        <w:t xml:space="preserve">          </w:t>
      </w:r>
      <w:r w:rsidRPr="00C2318C">
        <w:rPr>
          <w:rFonts w:cs="Courier New"/>
          <w:noProof w:val="0"/>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noProof w:val="0"/>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421C4F3"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rPr>
          <w:noProof w:val="0"/>
        </w:rPr>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rPr>
          <w:noProof w:val="0"/>
        </w:rPr>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rPr>
          <w:noProof w:val="0"/>
        </w:rPr>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rPr>
          <w:noProof w:val="0"/>
        </w:rPr>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4E8D8A2C"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3E152E12"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4D954F5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4119E89"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261" w:name="_Toc72784267"/>
      <w:bookmarkStart w:id="1262" w:name="_Toc73041813"/>
      <w:bookmarkStart w:id="1263" w:name="_Toc81244874"/>
      <w:bookmarkStart w:id="1264" w:name="_Toc88645438"/>
      <w:bookmarkStart w:id="1265" w:name="_Toc89426350"/>
      <w:bookmarkStart w:id="1266" w:name="_Toc94033229"/>
      <w:bookmarkStart w:id="1267" w:name="_Toc97037373"/>
      <w:bookmarkStart w:id="1268" w:name="_Toc97193157"/>
      <w:bookmarkStart w:id="1269" w:name="_Toc100953790"/>
      <w:r>
        <w:t>A.3</w:t>
      </w:r>
      <w:r>
        <w:tab/>
        <w:t>Nmfaf_3caDataManagement API</w:t>
      </w:r>
      <w:bookmarkEnd w:id="1261"/>
      <w:bookmarkEnd w:id="1262"/>
      <w:bookmarkEnd w:id="1263"/>
      <w:bookmarkEnd w:id="1264"/>
      <w:bookmarkEnd w:id="1265"/>
      <w:bookmarkEnd w:id="1266"/>
      <w:bookmarkEnd w:id="1267"/>
      <w:bookmarkEnd w:id="1268"/>
      <w:bookmarkEnd w:id="1269"/>
    </w:p>
    <w:p w14:paraId="1B3B60B7" w14:textId="77777777" w:rsidR="00532BDB" w:rsidRPr="00B46B1E" w:rsidRDefault="00532BDB" w:rsidP="00532BDB">
      <w:pPr>
        <w:pStyle w:val="PL"/>
        <w:rPr>
          <w:lang w:val="en-IN" w:eastAsia="en-IN"/>
        </w:rPr>
      </w:pPr>
      <w:bookmarkStart w:id="1270" w:name="_GoBack"/>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20F5586"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3E7E96">
        <w:rPr>
          <w:lang w:val="en-IN" w:eastAsia="en-IN"/>
        </w:rPr>
        <w:t>3</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730EC9C4"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008C1A13">
        <w:t>TS</w:t>
      </w:r>
      <w:r w:rsidRPr="001C7C10">
        <w:t xml:space="preserve"> 29.57</w:t>
      </w:r>
      <w:r>
        <w:t>6</w:t>
      </w:r>
      <w:r>
        <w:rPr>
          <w:noProof w:val="0"/>
        </w:rPr>
        <w:t xml:space="preserve"> V</w:t>
      </w:r>
      <w:r w:rsidR="00AF5DD0">
        <w:rPr>
          <w:noProof w:val="0"/>
        </w:rPr>
        <w:t>17</w:t>
      </w:r>
      <w:r>
        <w:rPr>
          <w:noProof w:val="0"/>
        </w:rPr>
        <w:t>.</w:t>
      </w:r>
      <w:r w:rsidR="003E7E96">
        <w:rPr>
          <w:noProof w:val="0"/>
        </w:rPr>
        <w:t>1</w:t>
      </w:r>
      <w:r>
        <w:rPr>
          <w:noProof w:val="0"/>
        </w:rPr>
        <w:t xml:space="preserve">.0;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143BD178"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w:t>
      </w:r>
      <w:r w:rsidR="008C1A13">
        <w:rPr>
          <w:lang w:val="en-IN" w:eastAsia="en-IN"/>
        </w:rPr>
        <w:t>TS</w:t>
      </w:r>
      <w:r w:rsidRPr="00B46B1E">
        <w:rPr>
          <w:lang w:val="en-IN" w:eastAsia="en-IN"/>
        </w:rPr>
        <w:t xml:space="preserve">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55DFAF8D"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rPr>
          <w:noProof w:val="0"/>
        </w:rPr>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43CDD97E" w:rsidR="00CD2B17" w:rsidRDefault="00532BDB" w:rsidP="00CD2B17">
      <w:pPr>
        <w:pStyle w:val="PL"/>
        <w:rPr>
          <w:noProof w:val="0"/>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rPr>
          <w:noProof w:val="0"/>
        </w:rPr>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4B1D8C61" w:rsidR="00532BDB" w:rsidRDefault="00532BDB" w:rsidP="00532BDB">
      <w:pPr>
        <w:pStyle w:val="PL"/>
      </w:pPr>
      <w:r w:rsidRPr="00B3056F">
        <w:t xml:space="preserve">          </w:t>
      </w:r>
      <w:r>
        <w:t xml:space="preserve">  </w:t>
      </w:r>
      <w:r w:rsidRPr="00F570C5">
        <w:t>If the configuration is used for mapping analytics or data collection,</w:t>
      </w:r>
    </w:p>
    <w:p w14:paraId="395560E2" w14:textId="43691242" w:rsidR="00532BDB" w:rsidRDefault="00532BDB" w:rsidP="00532BDB">
      <w:pPr>
        <w:pStyle w:val="PL"/>
      </w:pPr>
      <w:r w:rsidRPr="00B3056F">
        <w:t xml:space="preserve">          </w:t>
      </w:r>
      <w:r>
        <w:t xml:space="preserve">  </w:t>
      </w:r>
      <w:r w:rsidRPr="00F570C5">
        <w:t>represent</w:t>
      </w:r>
      <w:r w:rsidR="00CD2B17" w:rsidRPr="00FD4311">
        <w:rPr>
          <w:noProof w:val="0"/>
        </w:rPr>
        <w:t>s</w:t>
      </w:r>
      <w:r w:rsidRPr="00F570C5">
        <w:t xml:space="preserve"> the Analytics Consumer Notification Correlation ID</w:t>
      </w:r>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noProof w:val="0"/>
          <w:lang w:eastAsia="zh-CN"/>
        </w:rPr>
      </w:pPr>
      <w:r w:rsidRPr="00B3056F">
        <w:t xml:space="preserve">        </w:t>
      </w:r>
      <w:r w:rsidRPr="00B63730">
        <w:rPr>
          <w:lang w:eastAsia="zh-CN"/>
        </w:rPr>
        <w:t>The fetch instructions indicate whether the data or analytics are to be fetched by the</w:t>
      </w:r>
    </w:p>
    <w:p w14:paraId="14AF228F" w14:textId="30EE3828" w:rsidR="00532BDB" w:rsidRPr="00B46B1E" w:rsidRDefault="00CD2B17" w:rsidP="00CD2B17">
      <w:pPr>
        <w:pStyle w:val="PL"/>
        <w:rPr>
          <w:lang w:val="en-IN" w:eastAsia="en-IN"/>
        </w:rPr>
      </w:pPr>
      <w:r w:rsidRPr="00FD4311">
        <w:rPr>
          <w:noProof w:val="0"/>
        </w:rPr>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3DED29A1" w:rsidR="00532BDB" w:rsidRPr="0017781D" w:rsidRDefault="00532BDB" w:rsidP="00532BDB">
      <w:pPr>
        <w:pStyle w:val="PL"/>
        <w:rPr>
          <w:lang w:eastAsia="en-IN"/>
        </w:rPr>
      </w:pPr>
      <w:r>
        <w:rPr>
          <w:lang w:val="en-IN" w:eastAsia="en-IN"/>
        </w:rPr>
        <w:t xml:space="preserve">          description: </w:t>
      </w:r>
      <w:r w:rsidR="00CD2B17" w:rsidRPr="00FD4311">
        <w:rPr>
          <w:noProof w:val="0"/>
        </w:rPr>
        <w:t>T</w:t>
      </w:r>
      <w:r w:rsidRPr="0058032A">
        <w: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4E62C9D3"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03AC33EB"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64F4163B"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bookmarkEnd w:id="1270"/>
    <w:p w14:paraId="05D7A5E2" w14:textId="1AEC0A76"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271" w:name="historyclause"/>
      <w:r>
        <w:br w:type="page"/>
      </w:r>
      <w:bookmarkStart w:id="1272" w:name="_Toc2086459"/>
      <w:bookmarkStart w:id="1273" w:name="_Toc72784268"/>
      <w:bookmarkStart w:id="1274" w:name="_Toc73041814"/>
      <w:bookmarkStart w:id="1275" w:name="_Toc81244875"/>
      <w:bookmarkStart w:id="1276" w:name="_Toc88645439"/>
      <w:bookmarkStart w:id="1277" w:name="_Toc89426351"/>
      <w:bookmarkStart w:id="1278" w:name="_Toc94033230"/>
      <w:bookmarkStart w:id="1279" w:name="_Toc97037374"/>
      <w:bookmarkStart w:id="1280" w:name="_Toc97193158"/>
      <w:bookmarkStart w:id="1281" w:name="_Toc100953791"/>
      <w:bookmarkEnd w:id="1271"/>
      <w:r>
        <w:lastRenderedPageBreak/>
        <w:t xml:space="preserve">Annex </w:t>
      </w:r>
      <w:r w:rsidR="00473E17">
        <w:t>B</w:t>
      </w:r>
      <w:r>
        <w:t xml:space="preserve"> (informative):</w:t>
      </w:r>
      <w:r>
        <w:br/>
        <w:t>Change history</w:t>
      </w:r>
      <w:bookmarkEnd w:id="1272"/>
      <w:bookmarkEnd w:id="1273"/>
      <w:bookmarkEnd w:id="1274"/>
      <w:bookmarkEnd w:id="1275"/>
      <w:bookmarkEnd w:id="1276"/>
      <w:bookmarkEnd w:id="1277"/>
      <w:bookmarkEnd w:id="1278"/>
      <w:bookmarkEnd w:id="1279"/>
      <w:bookmarkEnd w:id="1280"/>
      <w:bookmarkEnd w:id="1281"/>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425"/>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2260FB">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1134"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425"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2260FB">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1134" w:type="dxa"/>
            <w:shd w:val="solid" w:color="FFFFFF" w:fill="auto"/>
          </w:tcPr>
          <w:p w14:paraId="048BB095" w14:textId="77777777" w:rsidR="00473E17" w:rsidRPr="00453CE1" w:rsidRDefault="00473E17" w:rsidP="00CD3A07">
            <w:pPr>
              <w:pStyle w:val="TAL"/>
              <w:jc w:val="center"/>
              <w:rPr>
                <w:sz w:val="16"/>
                <w:szCs w:val="16"/>
              </w:rPr>
            </w:pPr>
          </w:p>
        </w:tc>
        <w:tc>
          <w:tcPr>
            <w:tcW w:w="425"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2260FB">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1134"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425"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2260FB">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1134"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425"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2260FB">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1134"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425"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2260FB">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1134"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425"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2260FB">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1134"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425"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2260FB">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1134"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425"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2260FB">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1134"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425"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293892" w14:paraId="75AC4428" w14:textId="77777777" w:rsidTr="006263B3">
        <w:trPr>
          <w:gridAfter w:val="1"/>
          <w:wAfter w:w="6" w:type="dxa"/>
        </w:trPr>
        <w:tc>
          <w:tcPr>
            <w:tcW w:w="800" w:type="dxa"/>
            <w:shd w:val="solid" w:color="FFFFFF" w:fill="auto"/>
          </w:tcPr>
          <w:p w14:paraId="75FCA6CB" w14:textId="0F5141BE" w:rsidR="00293892" w:rsidRDefault="00293892" w:rsidP="006263B3">
            <w:pPr>
              <w:pStyle w:val="TAL"/>
              <w:jc w:val="center"/>
              <w:rPr>
                <w:sz w:val="16"/>
                <w:szCs w:val="16"/>
              </w:rPr>
            </w:pPr>
            <w:r>
              <w:rPr>
                <w:sz w:val="16"/>
                <w:szCs w:val="16"/>
              </w:rPr>
              <w:t>2022-04</w:t>
            </w:r>
          </w:p>
        </w:tc>
        <w:tc>
          <w:tcPr>
            <w:tcW w:w="995" w:type="dxa"/>
            <w:shd w:val="solid" w:color="FFFFFF" w:fill="auto"/>
          </w:tcPr>
          <w:p w14:paraId="78979EE6" w14:textId="77777777" w:rsidR="00293892" w:rsidRDefault="00293892" w:rsidP="006263B3">
            <w:pPr>
              <w:pStyle w:val="TAL"/>
              <w:jc w:val="center"/>
              <w:rPr>
                <w:sz w:val="16"/>
                <w:szCs w:val="16"/>
              </w:rPr>
            </w:pPr>
            <w:r>
              <w:rPr>
                <w:sz w:val="16"/>
                <w:szCs w:val="16"/>
              </w:rPr>
              <w:t>CT#95e</w:t>
            </w:r>
          </w:p>
        </w:tc>
        <w:tc>
          <w:tcPr>
            <w:tcW w:w="1134" w:type="dxa"/>
            <w:shd w:val="solid" w:color="FFFFFF" w:fill="auto"/>
          </w:tcPr>
          <w:p w14:paraId="6BB7CB2C" w14:textId="381189CE" w:rsidR="00293892" w:rsidRDefault="00293892" w:rsidP="006263B3">
            <w:pPr>
              <w:pStyle w:val="TAL"/>
              <w:jc w:val="center"/>
              <w:rPr>
                <w:sz w:val="16"/>
                <w:szCs w:val="16"/>
              </w:rPr>
            </w:pPr>
            <w:r>
              <w:rPr>
                <w:sz w:val="16"/>
                <w:szCs w:val="16"/>
              </w:rPr>
              <w:t>C3-222</w:t>
            </w:r>
            <w:r w:rsidR="00705D5D">
              <w:rPr>
                <w:sz w:val="16"/>
                <w:szCs w:val="16"/>
              </w:rPr>
              <w:t>572</w:t>
            </w:r>
          </w:p>
        </w:tc>
        <w:tc>
          <w:tcPr>
            <w:tcW w:w="425" w:type="dxa"/>
            <w:shd w:val="solid" w:color="FFFFFF" w:fill="auto"/>
          </w:tcPr>
          <w:p w14:paraId="04FA4D4D" w14:textId="05247928" w:rsidR="00293892" w:rsidRPr="00473E17" w:rsidRDefault="00293892" w:rsidP="006263B3">
            <w:pPr>
              <w:pStyle w:val="TAL"/>
            </w:pPr>
            <w:r>
              <w:rPr>
                <w:rFonts w:hint="eastAsia"/>
              </w:rPr>
              <w:t>0</w:t>
            </w:r>
            <w:r>
              <w:t>001</w:t>
            </w:r>
          </w:p>
        </w:tc>
        <w:tc>
          <w:tcPr>
            <w:tcW w:w="426" w:type="dxa"/>
            <w:shd w:val="solid" w:color="FFFFFF" w:fill="auto"/>
          </w:tcPr>
          <w:p w14:paraId="11742F42" w14:textId="0FBEFC4E" w:rsidR="00293892" w:rsidRPr="00473E17" w:rsidRDefault="00293892" w:rsidP="006263B3">
            <w:pPr>
              <w:pStyle w:val="TAL"/>
              <w:jc w:val="right"/>
            </w:pPr>
            <w:r>
              <w:rPr>
                <w:rFonts w:hint="eastAsia"/>
              </w:rPr>
              <w:t>1</w:t>
            </w:r>
          </w:p>
        </w:tc>
        <w:tc>
          <w:tcPr>
            <w:tcW w:w="425" w:type="dxa"/>
            <w:shd w:val="solid" w:color="FFFFFF" w:fill="auto"/>
          </w:tcPr>
          <w:p w14:paraId="3145B7DE" w14:textId="5B98451D" w:rsidR="00293892" w:rsidRPr="00473E17" w:rsidRDefault="00293892" w:rsidP="006263B3">
            <w:pPr>
              <w:pStyle w:val="TAL"/>
              <w:jc w:val="center"/>
            </w:pPr>
            <w:r>
              <w:t>F</w:t>
            </w:r>
          </w:p>
        </w:tc>
        <w:tc>
          <w:tcPr>
            <w:tcW w:w="4826" w:type="dxa"/>
            <w:shd w:val="solid" w:color="FFFFFF" w:fill="auto"/>
          </w:tcPr>
          <w:p w14:paraId="5AAB7EA9" w14:textId="060E5B88" w:rsidR="00293892" w:rsidRPr="00CB6E76" w:rsidRDefault="00293892" w:rsidP="006263B3">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293892" w:rsidRDefault="00293892" w:rsidP="006263B3">
            <w:pPr>
              <w:pStyle w:val="TAL"/>
              <w:jc w:val="center"/>
              <w:rPr>
                <w:sz w:val="16"/>
                <w:szCs w:val="16"/>
              </w:rPr>
            </w:pPr>
            <w:r>
              <w:rPr>
                <w:sz w:val="16"/>
                <w:szCs w:val="16"/>
              </w:rPr>
              <w:t>17.1.0</w:t>
            </w:r>
          </w:p>
        </w:tc>
      </w:tr>
      <w:tr w:rsidR="006263B3" w14:paraId="08279EC1" w14:textId="77777777" w:rsidTr="006263B3">
        <w:trPr>
          <w:gridAfter w:val="1"/>
          <w:wAfter w:w="6" w:type="dxa"/>
        </w:trPr>
        <w:tc>
          <w:tcPr>
            <w:tcW w:w="800" w:type="dxa"/>
            <w:shd w:val="solid" w:color="FFFFFF" w:fill="auto"/>
          </w:tcPr>
          <w:p w14:paraId="6D6187C6" w14:textId="77777777" w:rsidR="006263B3" w:rsidRDefault="006263B3" w:rsidP="006263B3">
            <w:pPr>
              <w:pStyle w:val="TAL"/>
              <w:jc w:val="center"/>
              <w:rPr>
                <w:sz w:val="16"/>
                <w:szCs w:val="16"/>
              </w:rPr>
            </w:pPr>
            <w:r>
              <w:rPr>
                <w:sz w:val="16"/>
                <w:szCs w:val="16"/>
              </w:rPr>
              <w:t>2022-04</w:t>
            </w:r>
          </w:p>
        </w:tc>
        <w:tc>
          <w:tcPr>
            <w:tcW w:w="995" w:type="dxa"/>
            <w:shd w:val="solid" w:color="FFFFFF" w:fill="auto"/>
          </w:tcPr>
          <w:p w14:paraId="51A2A034" w14:textId="77777777" w:rsidR="006263B3" w:rsidRDefault="006263B3" w:rsidP="006263B3">
            <w:pPr>
              <w:pStyle w:val="TAL"/>
              <w:jc w:val="center"/>
              <w:rPr>
                <w:sz w:val="16"/>
                <w:szCs w:val="16"/>
              </w:rPr>
            </w:pPr>
            <w:r>
              <w:rPr>
                <w:sz w:val="16"/>
                <w:szCs w:val="16"/>
              </w:rPr>
              <w:t>CT#95e</w:t>
            </w:r>
          </w:p>
        </w:tc>
        <w:tc>
          <w:tcPr>
            <w:tcW w:w="1134" w:type="dxa"/>
            <w:shd w:val="solid" w:color="FFFFFF" w:fill="auto"/>
          </w:tcPr>
          <w:p w14:paraId="66E8CCAC" w14:textId="4C793474" w:rsidR="006263B3" w:rsidRDefault="006263B3" w:rsidP="006263B3">
            <w:pPr>
              <w:pStyle w:val="TAL"/>
              <w:jc w:val="center"/>
              <w:rPr>
                <w:sz w:val="16"/>
                <w:szCs w:val="16"/>
              </w:rPr>
            </w:pPr>
            <w:r>
              <w:rPr>
                <w:sz w:val="16"/>
                <w:szCs w:val="16"/>
              </w:rPr>
              <w:t>C3-222</w:t>
            </w:r>
            <w:r w:rsidR="00705D5D">
              <w:rPr>
                <w:sz w:val="16"/>
                <w:szCs w:val="16"/>
              </w:rPr>
              <w:t>546</w:t>
            </w:r>
          </w:p>
        </w:tc>
        <w:tc>
          <w:tcPr>
            <w:tcW w:w="425" w:type="dxa"/>
            <w:shd w:val="solid" w:color="FFFFFF" w:fill="auto"/>
          </w:tcPr>
          <w:p w14:paraId="0C00BDE6" w14:textId="5B7E7159" w:rsidR="006263B3" w:rsidRPr="00473E17" w:rsidRDefault="006263B3" w:rsidP="006263B3">
            <w:pPr>
              <w:pStyle w:val="TAL"/>
            </w:pPr>
            <w:r>
              <w:rPr>
                <w:rFonts w:hint="eastAsia"/>
              </w:rPr>
              <w:t>0</w:t>
            </w:r>
            <w:r>
              <w:t>002</w:t>
            </w:r>
          </w:p>
        </w:tc>
        <w:tc>
          <w:tcPr>
            <w:tcW w:w="426" w:type="dxa"/>
            <w:shd w:val="solid" w:color="FFFFFF" w:fill="auto"/>
          </w:tcPr>
          <w:p w14:paraId="1381EB1D" w14:textId="77777777" w:rsidR="006263B3" w:rsidRPr="00473E17" w:rsidRDefault="006263B3" w:rsidP="006263B3">
            <w:pPr>
              <w:pStyle w:val="TAL"/>
              <w:jc w:val="right"/>
            </w:pPr>
            <w:r>
              <w:rPr>
                <w:rFonts w:hint="eastAsia"/>
              </w:rPr>
              <w:t>1</w:t>
            </w:r>
          </w:p>
        </w:tc>
        <w:tc>
          <w:tcPr>
            <w:tcW w:w="425" w:type="dxa"/>
            <w:shd w:val="solid" w:color="FFFFFF" w:fill="auto"/>
          </w:tcPr>
          <w:p w14:paraId="7A2560BE" w14:textId="77777777" w:rsidR="006263B3" w:rsidRPr="00473E17" w:rsidRDefault="006263B3" w:rsidP="006263B3">
            <w:pPr>
              <w:pStyle w:val="TAL"/>
              <w:jc w:val="center"/>
            </w:pPr>
            <w:r>
              <w:t>F</w:t>
            </w:r>
          </w:p>
        </w:tc>
        <w:tc>
          <w:tcPr>
            <w:tcW w:w="4826" w:type="dxa"/>
            <w:shd w:val="solid" w:color="FFFFFF" w:fill="auto"/>
          </w:tcPr>
          <w:p w14:paraId="06FD557C" w14:textId="090D1D09" w:rsidR="006263B3" w:rsidRPr="00CB6E76" w:rsidRDefault="006263B3" w:rsidP="006263B3">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6263B3" w:rsidRDefault="006263B3" w:rsidP="006263B3">
            <w:pPr>
              <w:pStyle w:val="TAL"/>
              <w:jc w:val="center"/>
              <w:rPr>
                <w:sz w:val="16"/>
                <w:szCs w:val="16"/>
              </w:rPr>
            </w:pPr>
            <w:r>
              <w:rPr>
                <w:sz w:val="16"/>
                <w:szCs w:val="16"/>
              </w:rPr>
              <w:t>17.1.0</w:t>
            </w:r>
          </w:p>
        </w:tc>
      </w:tr>
      <w:tr w:rsidR="00A70C78" w14:paraId="0AE3A324" w14:textId="77777777" w:rsidTr="00360F72">
        <w:trPr>
          <w:gridAfter w:val="1"/>
          <w:wAfter w:w="6" w:type="dxa"/>
        </w:trPr>
        <w:tc>
          <w:tcPr>
            <w:tcW w:w="800" w:type="dxa"/>
            <w:shd w:val="solid" w:color="FFFFFF" w:fill="auto"/>
          </w:tcPr>
          <w:p w14:paraId="72973D58" w14:textId="77777777" w:rsidR="00A70C78" w:rsidRDefault="00A70C78" w:rsidP="00360F72">
            <w:pPr>
              <w:pStyle w:val="TAL"/>
              <w:jc w:val="center"/>
              <w:rPr>
                <w:sz w:val="16"/>
                <w:szCs w:val="16"/>
              </w:rPr>
            </w:pPr>
            <w:r>
              <w:rPr>
                <w:sz w:val="16"/>
                <w:szCs w:val="16"/>
              </w:rPr>
              <w:t>2022-04</w:t>
            </w:r>
          </w:p>
        </w:tc>
        <w:tc>
          <w:tcPr>
            <w:tcW w:w="995" w:type="dxa"/>
            <w:shd w:val="solid" w:color="FFFFFF" w:fill="auto"/>
          </w:tcPr>
          <w:p w14:paraId="2F193EB9" w14:textId="77777777" w:rsidR="00A70C78" w:rsidRDefault="00A70C78" w:rsidP="00360F72">
            <w:pPr>
              <w:pStyle w:val="TAL"/>
              <w:jc w:val="center"/>
              <w:rPr>
                <w:sz w:val="16"/>
                <w:szCs w:val="16"/>
              </w:rPr>
            </w:pPr>
            <w:r>
              <w:rPr>
                <w:sz w:val="16"/>
                <w:szCs w:val="16"/>
              </w:rPr>
              <w:t>CT#95e</w:t>
            </w:r>
          </w:p>
        </w:tc>
        <w:tc>
          <w:tcPr>
            <w:tcW w:w="1134" w:type="dxa"/>
            <w:shd w:val="solid" w:color="FFFFFF" w:fill="auto"/>
          </w:tcPr>
          <w:p w14:paraId="76880C75" w14:textId="4826E001" w:rsidR="00A70C78" w:rsidRDefault="00A70C78" w:rsidP="00360F72">
            <w:pPr>
              <w:pStyle w:val="TAL"/>
              <w:jc w:val="center"/>
              <w:rPr>
                <w:sz w:val="16"/>
                <w:szCs w:val="16"/>
              </w:rPr>
            </w:pPr>
            <w:r>
              <w:rPr>
                <w:sz w:val="16"/>
                <w:szCs w:val="16"/>
              </w:rPr>
              <w:t>C3-222</w:t>
            </w:r>
            <w:r w:rsidR="00705D5D">
              <w:rPr>
                <w:sz w:val="16"/>
                <w:szCs w:val="16"/>
              </w:rPr>
              <w:t>206</w:t>
            </w:r>
          </w:p>
        </w:tc>
        <w:tc>
          <w:tcPr>
            <w:tcW w:w="425" w:type="dxa"/>
            <w:shd w:val="solid" w:color="FFFFFF" w:fill="auto"/>
          </w:tcPr>
          <w:p w14:paraId="5C52C8C2" w14:textId="69FB5E16" w:rsidR="00A70C78" w:rsidRPr="00473E17" w:rsidRDefault="00A70C78" w:rsidP="00360F72">
            <w:pPr>
              <w:pStyle w:val="TAL"/>
            </w:pPr>
            <w:r>
              <w:rPr>
                <w:rFonts w:hint="eastAsia"/>
              </w:rPr>
              <w:t>0</w:t>
            </w:r>
            <w:r>
              <w:t>003</w:t>
            </w:r>
          </w:p>
        </w:tc>
        <w:tc>
          <w:tcPr>
            <w:tcW w:w="426" w:type="dxa"/>
            <w:shd w:val="solid" w:color="FFFFFF" w:fill="auto"/>
          </w:tcPr>
          <w:p w14:paraId="6EEC95D0" w14:textId="6B9C9E45" w:rsidR="00A70C78" w:rsidRPr="00473E17" w:rsidRDefault="00A70C78" w:rsidP="00360F72">
            <w:pPr>
              <w:pStyle w:val="TAL"/>
              <w:jc w:val="right"/>
            </w:pPr>
          </w:p>
        </w:tc>
        <w:tc>
          <w:tcPr>
            <w:tcW w:w="425" w:type="dxa"/>
            <w:shd w:val="solid" w:color="FFFFFF" w:fill="auto"/>
          </w:tcPr>
          <w:p w14:paraId="053C3684" w14:textId="77777777" w:rsidR="00A70C78" w:rsidRPr="00473E17" w:rsidRDefault="00A70C78" w:rsidP="00360F72">
            <w:pPr>
              <w:pStyle w:val="TAL"/>
              <w:jc w:val="center"/>
            </w:pPr>
            <w:r>
              <w:t>F</w:t>
            </w:r>
          </w:p>
        </w:tc>
        <w:tc>
          <w:tcPr>
            <w:tcW w:w="4826" w:type="dxa"/>
            <w:shd w:val="solid" w:color="FFFFFF" w:fill="auto"/>
          </w:tcPr>
          <w:p w14:paraId="7204136F" w14:textId="380C3E8C" w:rsidR="00A70C78" w:rsidRPr="00CB6E76" w:rsidRDefault="00A70C78" w:rsidP="00360F72">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A70C78" w:rsidRDefault="00A70C78" w:rsidP="00360F72">
            <w:pPr>
              <w:pStyle w:val="TAL"/>
              <w:jc w:val="center"/>
              <w:rPr>
                <w:sz w:val="16"/>
                <w:szCs w:val="16"/>
              </w:rPr>
            </w:pPr>
            <w:r>
              <w:rPr>
                <w:sz w:val="16"/>
                <w:szCs w:val="16"/>
              </w:rPr>
              <w:t>17.1.0</w:t>
            </w:r>
          </w:p>
        </w:tc>
      </w:tr>
      <w:tr w:rsidR="00CE07CD" w14:paraId="32EE0F3B" w14:textId="77777777" w:rsidTr="00360F72">
        <w:trPr>
          <w:gridAfter w:val="1"/>
          <w:wAfter w:w="6" w:type="dxa"/>
        </w:trPr>
        <w:tc>
          <w:tcPr>
            <w:tcW w:w="800" w:type="dxa"/>
            <w:shd w:val="solid" w:color="FFFFFF" w:fill="auto"/>
          </w:tcPr>
          <w:p w14:paraId="0AF87027" w14:textId="77777777" w:rsidR="00CE07CD" w:rsidRDefault="00CE07CD" w:rsidP="00360F72">
            <w:pPr>
              <w:pStyle w:val="TAL"/>
              <w:jc w:val="center"/>
              <w:rPr>
                <w:sz w:val="16"/>
                <w:szCs w:val="16"/>
              </w:rPr>
            </w:pPr>
            <w:r>
              <w:rPr>
                <w:sz w:val="16"/>
                <w:szCs w:val="16"/>
              </w:rPr>
              <w:t>2022-04</w:t>
            </w:r>
          </w:p>
        </w:tc>
        <w:tc>
          <w:tcPr>
            <w:tcW w:w="995" w:type="dxa"/>
            <w:shd w:val="solid" w:color="FFFFFF" w:fill="auto"/>
          </w:tcPr>
          <w:p w14:paraId="77F33186" w14:textId="77777777" w:rsidR="00CE07CD" w:rsidRDefault="00CE07CD" w:rsidP="00360F72">
            <w:pPr>
              <w:pStyle w:val="TAL"/>
              <w:jc w:val="center"/>
              <w:rPr>
                <w:sz w:val="16"/>
                <w:szCs w:val="16"/>
              </w:rPr>
            </w:pPr>
            <w:r>
              <w:rPr>
                <w:sz w:val="16"/>
                <w:szCs w:val="16"/>
              </w:rPr>
              <w:t>CT#95e</w:t>
            </w:r>
          </w:p>
        </w:tc>
        <w:tc>
          <w:tcPr>
            <w:tcW w:w="1134" w:type="dxa"/>
            <w:shd w:val="solid" w:color="FFFFFF" w:fill="auto"/>
          </w:tcPr>
          <w:p w14:paraId="47BFEC12" w14:textId="1B0320EB" w:rsidR="00CE07CD" w:rsidRDefault="00CE07CD" w:rsidP="00360F72">
            <w:pPr>
              <w:pStyle w:val="TAL"/>
              <w:jc w:val="center"/>
              <w:rPr>
                <w:sz w:val="16"/>
                <w:szCs w:val="16"/>
              </w:rPr>
            </w:pPr>
            <w:r>
              <w:rPr>
                <w:sz w:val="16"/>
                <w:szCs w:val="16"/>
              </w:rPr>
              <w:t>C3-222</w:t>
            </w:r>
            <w:r w:rsidR="00705D5D">
              <w:rPr>
                <w:sz w:val="16"/>
                <w:szCs w:val="16"/>
              </w:rPr>
              <w:t>562</w:t>
            </w:r>
          </w:p>
        </w:tc>
        <w:tc>
          <w:tcPr>
            <w:tcW w:w="425" w:type="dxa"/>
            <w:shd w:val="solid" w:color="FFFFFF" w:fill="auto"/>
          </w:tcPr>
          <w:p w14:paraId="28D05B43" w14:textId="480CFC00" w:rsidR="00CE07CD" w:rsidRPr="00473E17" w:rsidRDefault="00CE07CD" w:rsidP="00360F72">
            <w:pPr>
              <w:pStyle w:val="TAL"/>
            </w:pPr>
            <w:r>
              <w:rPr>
                <w:rFonts w:hint="eastAsia"/>
              </w:rPr>
              <w:t>0</w:t>
            </w:r>
            <w:r>
              <w:t>004</w:t>
            </w:r>
          </w:p>
        </w:tc>
        <w:tc>
          <w:tcPr>
            <w:tcW w:w="426" w:type="dxa"/>
            <w:shd w:val="solid" w:color="FFFFFF" w:fill="auto"/>
          </w:tcPr>
          <w:p w14:paraId="5C49E252" w14:textId="3780A20E" w:rsidR="00CE07CD" w:rsidRPr="00473E17" w:rsidRDefault="00CE07CD" w:rsidP="00360F72">
            <w:pPr>
              <w:pStyle w:val="TAL"/>
              <w:jc w:val="right"/>
            </w:pPr>
            <w:r>
              <w:rPr>
                <w:rFonts w:hint="eastAsia"/>
              </w:rPr>
              <w:t>1</w:t>
            </w:r>
          </w:p>
        </w:tc>
        <w:tc>
          <w:tcPr>
            <w:tcW w:w="425" w:type="dxa"/>
            <w:shd w:val="solid" w:color="FFFFFF" w:fill="auto"/>
          </w:tcPr>
          <w:p w14:paraId="197C3A7C" w14:textId="41F68A81" w:rsidR="00CE07CD" w:rsidRPr="00473E17" w:rsidRDefault="00CE07CD" w:rsidP="00360F72">
            <w:pPr>
              <w:pStyle w:val="TAL"/>
              <w:jc w:val="center"/>
            </w:pPr>
            <w:r>
              <w:t>B</w:t>
            </w:r>
          </w:p>
        </w:tc>
        <w:tc>
          <w:tcPr>
            <w:tcW w:w="4826" w:type="dxa"/>
            <w:shd w:val="solid" w:color="FFFFFF" w:fill="auto"/>
          </w:tcPr>
          <w:p w14:paraId="4DDC6097" w14:textId="2E779F96" w:rsidR="00CE07CD" w:rsidRPr="00CB6E76" w:rsidRDefault="00CE07CD" w:rsidP="00360F72">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CE07CD" w:rsidRDefault="00CE07CD" w:rsidP="00360F72">
            <w:pPr>
              <w:pStyle w:val="TAL"/>
              <w:jc w:val="center"/>
              <w:rPr>
                <w:sz w:val="16"/>
                <w:szCs w:val="16"/>
              </w:rPr>
            </w:pPr>
            <w:r>
              <w:rPr>
                <w:sz w:val="16"/>
                <w:szCs w:val="16"/>
              </w:rPr>
              <w:t>17.1.0</w:t>
            </w:r>
          </w:p>
        </w:tc>
      </w:tr>
      <w:tr w:rsidR="002B4DD8" w14:paraId="30C7BFAC" w14:textId="77777777" w:rsidTr="00360F72">
        <w:trPr>
          <w:gridAfter w:val="1"/>
          <w:wAfter w:w="6" w:type="dxa"/>
        </w:trPr>
        <w:tc>
          <w:tcPr>
            <w:tcW w:w="800" w:type="dxa"/>
            <w:shd w:val="solid" w:color="FFFFFF" w:fill="auto"/>
          </w:tcPr>
          <w:p w14:paraId="3041B673" w14:textId="77777777" w:rsidR="002B4DD8" w:rsidRDefault="002B4DD8" w:rsidP="00360F72">
            <w:pPr>
              <w:pStyle w:val="TAL"/>
              <w:jc w:val="center"/>
              <w:rPr>
                <w:sz w:val="16"/>
                <w:szCs w:val="16"/>
              </w:rPr>
            </w:pPr>
            <w:r>
              <w:rPr>
                <w:sz w:val="16"/>
                <w:szCs w:val="16"/>
              </w:rPr>
              <w:t>2022-04</w:t>
            </w:r>
          </w:p>
        </w:tc>
        <w:tc>
          <w:tcPr>
            <w:tcW w:w="995" w:type="dxa"/>
            <w:shd w:val="solid" w:color="FFFFFF" w:fill="auto"/>
          </w:tcPr>
          <w:p w14:paraId="640124B4" w14:textId="77777777" w:rsidR="002B4DD8" w:rsidRDefault="002B4DD8" w:rsidP="00360F72">
            <w:pPr>
              <w:pStyle w:val="TAL"/>
              <w:jc w:val="center"/>
              <w:rPr>
                <w:sz w:val="16"/>
                <w:szCs w:val="16"/>
              </w:rPr>
            </w:pPr>
            <w:r>
              <w:rPr>
                <w:sz w:val="16"/>
                <w:szCs w:val="16"/>
              </w:rPr>
              <w:t>CT#95e</w:t>
            </w:r>
          </w:p>
        </w:tc>
        <w:tc>
          <w:tcPr>
            <w:tcW w:w="1134" w:type="dxa"/>
            <w:shd w:val="solid" w:color="FFFFFF" w:fill="auto"/>
          </w:tcPr>
          <w:p w14:paraId="1AE9FFCF" w14:textId="6CBB607F" w:rsidR="002B4DD8" w:rsidRDefault="002B4DD8" w:rsidP="00360F72">
            <w:pPr>
              <w:pStyle w:val="TAL"/>
              <w:jc w:val="center"/>
              <w:rPr>
                <w:sz w:val="16"/>
                <w:szCs w:val="16"/>
              </w:rPr>
            </w:pPr>
            <w:r>
              <w:rPr>
                <w:sz w:val="16"/>
                <w:szCs w:val="16"/>
              </w:rPr>
              <w:t>C3-222287</w:t>
            </w:r>
          </w:p>
        </w:tc>
        <w:tc>
          <w:tcPr>
            <w:tcW w:w="425" w:type="dxa"/>
            <w:shd w:val="solid" w:color="FFFFFF" w:fill="auto"/>
          </w:tcPr>
          <w:p w14:paraId="1E0769B0" w14:textId="43495F31" w:rsidR="002B4DD8" w:rsidRPr="00473E17" w:rsidRDefault="002B4DD8" w:rsidP="00360F72">
            <w:pPr>
              <w:pStyle w:val="TAL"/>
            </w:pPr>
            <w:r>
              <w:rPr>
                <w:rFonts w:hint="eastAsia"/>
              </w:rPr>
              <w:t>0</w:t>
            </w:r>
            <w:r>
              <w:t>005</w:t>
            </w:r>
          </w:p>
        </w:tc>
        <w:tc>
          <w:tcPr>
            <w:tcW w:w="426" w:type="dxa"/>
            <w:shd w:val="solid" w:color="FFFFFF" w:fill="auto"/>
          </w:tcPr>
          <w:p w14:paraId="1D6E5557" w14:textId="477C5C85" w:rsidR="002B4DD8" w:rsidRPr="00473E17" w:rsidRDefault="002B4DD8" w:rsidP="00360F72">
            <w:pPr>
              <w:pStyle w:val="TAL"/>
              <w:jc w:val="right"/>
            </w:pPr>
          </w:p>
        </w:tc>
        <w:tc>
          <w:tcPr>
            <w:tcW w:w="425" w:type="dxa"/>
            <w:shd w:val="solid" w:color="FFFFFF" w:fill="auto"/>
          </w:tcPr>
          <w:p w14:paraId="2CCC9A43" w14:textId="155A3746" w:rsidR="002B4DD8" w:rsidRPr="00473E17" w:rsidRDefault="002B4DD8" w:rsidP="00360F72">
            <w:pPr>
              <w:pStyle w:val="TAL"/>
              <w:jc w:val="center"/>
            </w:pPr>
            <w:r>
              <w:t>F</w:t>
            </w:r>
          </w:p>
        </w:tc>
        <w:tc>
          <w:tcPr>
            <w:tcW w:w="4826" w:type="dxa"/>
            <w:shd w:val="solid" w:color="FFFFFF" w:fill="auto"/>
          </w:tcPr>
          <w:p w14:paraId="4046C3E6" w14:textId="0BE7C56D" w:rsidR="002B4DD8" w:rsidRPr="00CB6E76" w:rsidRDefault="002B4DD8" w:rsidP="00360F72">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2B4DD8" w:rsidRDefault="002B4DD8" w:rsidP="00360F72">
            <w:pPr>
              <w:pStyle w:val="TAL"/>
              <w:jc w:val="center"/>
              <w:rPr>
                <w:sz w:val="16"/>
                <w:szCs w:val="16"/>
              </w:rPr>
            </w:pPr>
            <w:r>
              <w:rPr>
                <w:sz w:val="16"/>
                <w:szCs w:val="16"/>
              </w:rPr>
              <w:t>17.1.0</w:t>
            </w:r>
          </w:p>
        </w:tc>
      </w:tr>
      <w:tr w:rsidR="00CD2B17" w14:paraId="5C52D9E2" w14:textId="77777777" w:rsidTr="00360F72">
        <w:trPr>
          <w:gridAfter w:val="1"/>
          <w:wAfter w:w="6" w:type="dxa"/>
        </w:trPr>
        <w:tc>
          <w:tcPr>
            <w:tcW w:w="800" w:type="dxa"/>
            <w:shd w:val="solid" w:color="FFFFFF" w:fill="auto"/>
          </w:tcPr>
          <w:p w14:paraId="3B7E3340" w14:textId="77777777" w:rsidR="00CD2B17" w:rsidRDefault="00CD2B17" w:rsidP="00360F72">
            <w:pPr>
              <w:pStyle w:val="TAL"/>
              <w:jc w:val="center"/>
              <w:rPr>
                <w:sz w:val="16"/>
                <w:szCs w:val="16"/>
              </w:rPr>
            </w:pPr>
            <w:r>
              <w:rPr>
                <w:sz w:val="16"/>
                <w:szCs w:val="16"/>
              </w:rPr>
              <w:t>2022-04</w:t>
            </w:r>
          </w:p>
        </w:tc>
        <w:tc>
          <w:tcPr>
            <w:tcW w:w="995" w:type="dxa"/>
            <w:shd w:val="solid" w:color="FFFFFF" w:fill="auto"/>
          </w:tcPr>
          <w:p w14:paraId="7380F829" w14:textId="77777777" w:rsidR="00CD2B17" w:rsidRDefault="00CD2B17" w:rsidP="00360F72">
            <w:pPr>
              <w:pStyle w:val="TAL"/>
              <w:jc w:val="center"/>
              <w:rPr>
                <w:sz w:val="16"/>
                <w:szCs w:val="16"/>
              </w:rPr>
            </w:pPr>
            <w:r>
              <w:rPr>
                <w:sz w:val="16"/>
                <w:szCs w:val="16"/>
              </w:rPr>
              <w:t>CT#95e</w:t>
            </w:r>
          </w:p>
        </w:tc>
        <w:tc>
          <w:tcPr>
            <w:tcW w:w="1134" w:type="dxa"/>
            <w:shd w:val="solid" w:color="FFFFFF" w:fill="auto"/>
          </w:tcPr>
          <w:p w14:paraId="35BD3BE6" w14:textId="1ECDD0BF" w:rsidR="00CD2B17" w:rsidRDefault="00CD2B17" w:rsidP="00360F72">
            <w:pPr>
              <w:pStyle w:val="TAL"/>
              <w:jc w:val="center"/>
              <w:rPr>
                <w:sz w:val="16"/>
                <w:szCs w:val="16"/>
              </w:rPr>
            </w:pPr>
            <w:r>
              <w:rPr>
                <w:sz w:val="16"/>
                <w:szCs w:val="16"/>
              </w:rPr>
              <w:t>C3-222514</w:t>
            </w:r>
          </w:p>
        </w:tc>
        <w:tc>
          <w:tcPr>
            <w:tcW w:w="425" w:type="dxa"/>
            <w:shd w:val="solid" w:color="FFFFFF" w:fill="auto"/>
          </w:tcPr>
          <w:p w14:paraId="37AFBBE6" w14:textId="49A78297" w:rsidR="00CD2B17" w:rsidRPr="00473E17" w:rsidRDefault="00CD2B17" w:rsidP="00360F72">
            <w:pPr>
              <w:pStyle w:val="TAL"/>
            </w:pPr>
            <w:r>
              <w:rPr>
                <w:rFonts w:hint="eastAsia"/>
              </w:rPr>
              <w:t>0</w:t>
            </w:r>
            <w:r>
              <w:t>006</w:t>
            </w:r>
          </w:p>
        </w:tc>
        <w:tc>
          <w:tcPr>
            <w:tcW w:w="426" w:type="dxa"/>
            <w:shd w:val="solid" w:color="FFFFFF" w:fill="auto"/>
          </w:tcPr>
          <w:p w14:paraId="6BC83C1F" w14:textId="6B0872F2" w:rsidR="00CD2B17" w:rsidRPr="00473E17" w:rsidRDefault="00CD2B17" w:rsidP="00360F72">
            <w:pPr>
              <w:pStyle w:val="TAL"/>
              <w:jc w:val="right"/>
            </w:pPr>
            <w:r>
              <w:rPr>
                <w:rFonts w:hint="eastAsia"/>
              </w:rPr>
              <w:t>1</w:t>
            </w:r>
          </w:p>
        </w:tc>
        <w:tc>
          <w:tcPr>
            <w:tcW w:w="425" w:type="dxa"/>
            <w:shd w:val="solid" w:color="FFFFFF" w:fill="auto"/>
          </w:tcPr>
          <w:p w14:paraId="7BB75BBB" w14:textId="77777777" w:rsidR="00CD2B17" w:rsidRPr="00473E17" w:rsidRDefault="00CD2B17" w:rsidP="00360F72">
            <w:pPr>
              <w:pStyle w:val="TAL"/>
              <w:jc w:val="center"/>
            </w:pPr>
            <w:r>
              <w:t>F</w:t>
            </w:r>
          </w:p>
        </w:tc>
        <w:tc>
          <w:tcPr>
            <w:tcW w:w="4826" w:type="dxa"/>
            <w:shd w:val="solid" w:color="FFFFFF" w:fill="auto"/>
          </w:tcPr>
          <w:p w14:paraId="4447197B" w14:textId="3DF39E78" w:rsidR="00CD2B17" w:rsidRPr="00CB6E76" w:rsidRDefault="00CD2B17" w:rsidP="00360F72">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CD2B17" w:rsidRDefault="00CD2B17" w:rsidP="00360F72">
            <w:pPr>
              <w:pStyle w:val="TAL"/>
              <w:jc w:val="center"/>
              <w:rPr>
                <w:sz w:val="16"/>
                <w:szCs w:val="16"/>
              </w:rPr>
            </w:pPr>
            <w:r>
              <w:rPr>
                <w:sz w:val="16"/>
                <w:szCs w:val="16"/>
              </w:rPr>
              <w:t>17.1.0</w:t>
            </w:r>
          </w:p>
        </w:tc>
      </w:tr>
      <w:tr w:rsidR="00CD2B17" w14:paraId="18E33549" w14:textId="77777777" w:rsidTr="00360F72">
        <w:trPr>
          <w:gridAfter w:val="1"/>
          <w:wAfter w:w="6" w:type="dxa"/>
        </w:trPr>
        <w:tc>
          <w:tcPr>
            <w:tcW w:w="800" w:type="dxa"/>
            <w:shd w:val="solid" w:color="FFFFFF" w:fill="auto"/>
          </w:tcPr>
          <w:p w14:paraId="11F9D96A" w14:textId="77777777" w:rsidR="00CD2B17" w:rsidRDefault="00CD2B17" w:rsidP="00360F72">
            <w:pPr>
              <w:pStyle w:val="TAL"/>
              <w:jc w:val="center"/>
              <w:rPr>
                <w:sz w:val="16"/>
                <w:szCs w:val="16"/>
              </w:rPr>
            </w:pPr>
            <w:r>
              <w:rPr>
                <w:sz w:val="16"/>
                <w:szCs w:val="16"/>
              </w:rPr>
              <w:t>2022-04</w:t>
            </w:r>
          </w:p>
        </w:tc>
        <w:tc>
          <w:tcPr>
            <w:tcW w:w="995" w:type="dxa"/>
            <w:shd w:val="solid" w:color="FFFFFF" w:fill="auto"/>
          </w:tcPr>
          <w:p w14:paraId="39167AA5" w14:textId="77777777" w:rsidR="00CD2B17" w:rsidRDefault="00CD2B17" w:rsidP="00360F72">
            <w:pPr>
              <w:pStyle w:val="TAL"/>
              <w:jc w:val="center"/>
              <w:rPr>
                <w:sz w:val="16"/>
                <w:szCs w:val="16"/>
              </w:rPr>
            </w:pPr>
            <w:r>
              <w:rPr>
                <w:sz w:val="16"/>
                <w:szCs w:val="16"/>
              </w:rPr>
              <w:t>CT#95e</w:t>
            </w:r>
          </w:p>
        </w:tc>
        <w:tc>
          <w:tcPr>
            <w:tcW w:w="1134" w:type="dxa"/>
            <w:shd w:val="solid" w:color="FFFFFF" w:fill="auto"/>
          </w:tcPr>
          <w:p w14:paraId="2E6BDC31" w14:textId="5A0A0E68" w:rsidR="00CD2B17" w:rsidRDefault="00CD2B17" w:rsidP="00360F72">
            <w:pPr>
              <w:pStyle w:val="TAL"/>
              <w:jc w:val="center"/>
              <w:rPr>
                <w:sz w:val="16"/>
                <w:szCs w:val="16"/>
              </w:rPr>
            </w:pPr>
            <w:r>
              <w:rPr>
                <w:sz w:val="16"/>
                <w:szCs w:val="16"/>
              </w:rPr>
              <w:t>C3-222289</w:t>
            </w:r>
          </w:p>
        </w:tc>
        <w:tc>
          <w:tcPr>
            <w:tcW w:w="425" w:type="dxa"/>
            <w:shd w:val="solid" w:color="FFFFFF" w:fill="auto"/>
          </w:tcPr>
          <w:p w14:paraId="7AEB0BE1" w14:textId="756C5989" w:rsidR="00CD2B17" w:rsidRPr="00473E17" w:rsidRDefault="00CD2B17" w:rsidP="00360F72">
            <w:pPr>
              <w:pStyle w:val="TAL"/>
            </w:pPr>
            <w:r>
              <w:rPr>
                <w:rFonts w:hint="eastAsia"/>
              </w:rPr>
              <w:t>0</w:t>
            </w:r>
            <w:r>
              <w:t>007</w:t>
            </w:r>
          </w:p>
        </w:tc>
        <w:tc>
          <w:tcPr>
            <w:tcW w:w="426" w:type="dxa"/>
            <w:shd w:val="solid" w:color="FFFFFF" w:fill="auto"/>
          </w:tcPr>
          <w:p w14:paraId="2633ACE7" w14:textId="1126F77C" w:rsidR="00CD2B17" w:rsidRPr="00473E17" w:rsidRDefault="00CD2B17" w:rsidP="00360F72">
            <w:pPr>
              <w:pStyle w:val="TAL"/>
              <w:jc w:val="right"/>
            </w:pPr>
          </w:p>
        </w:tc>
        <w:tc>
          <w:tcPr>
            <w:tcW w:w="425" w:type="dxa"/>
            <w:shd w:val="solid" w:color="FFFFFF" w:fill="auto"/>
          </w:tcPr>
          <w:p w14:paraId="277CDEA1" w14:textId="77777777" w:rsidR="00CD2B17" w:rsidRPr="00473E17" w:rsidRDefault="00CD2B17" w:rsidP="00360F72">
            <w:pPr>
              <w:pStyle w:val="TAL"/>
              <w:jc w:val="center"/>
            </w:pPr>
            <w:r>
              <w:t>F</w:t>
            </w:r>
          </w:p>
        </w:tc>
        <w:tc>
          <w:tcPr>
            <w:tcW w:w="4826" w:type="dxa"/>
            <w:shd w:val="solid" w:color="FFFFFF" w:fill="auto"/>
          </w:tcPr>
          <w:p w14:paraId="7C758F9D" w14:textId="77BC53D8" w:rsidR="00CD2B17" w:rsidRPr="00CB6E76" w:rsidRDefault="00CD2B17" w:rsidP="00360F72">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CD2B17" w:rsidRDefault="00CD2B17" w:rsidP="00360F72">
            <w:pPr>
              <w:pStyle w:val="TAL"/>
              <w:jc w:val="center"/>
              <w:rPr>
                <w:sz w:val="16"/>
                <w:szCs w:val="16"/>
              </w:rPr>
            </w:pPr>
            <w:r>
              <w:rPr>
                <w:sz w:val="16"/>
                <w:szCs w:val="16"/>
              </w:rPr>
              <w:t>17.1.0</w:t>
            </w:r>
          </w:p>
        </w:tc>
      </w:tr>
      <w:tr w:rsidR="007C1967" w14:paraId="7773D786" w14:textId="77777777" w:rsidTr="00360F72">
        <w:trPr>
          <w:gridAfter w:val="1"/>
          <w:wAfter w:w="6" w:type="dxa"/>
        </w:trPr>
        <w:tc>
          <w:tcPr>
            <w:tcW w:w="800" w:type="dxa"/>
            <w:shd w:val="solid" w:color="FFFFFF" w:fill="auto"/>
          </w:tcPr>
          <w:p w14:paraId="5D58BB07" w14:textId="77777777" w:rsidR="007C1967" w:rsidRDefault="007C1967" w:rsidP="00360F72">
            <w:pPr>
              <w:pStyle w:val="TAL"/>
              <w:jc w:val="center"/>
              <w:rPr>
                <w:sz w:val="16"/>
                <w:szCs w:val="16"/>
              </w:rPr>
            </w:pPr>
            <w:r>
              <w:rPr>
                <w:sz w:val="16"/>
                <w:szCs w:val="16"/>
              </w:rPr>
              <w:t>2022-04</w:t>
            </w:r>
          </w:p>
        </w:tc>
        <w:tc>
          <w:tcPr>
            <w:tcW w:w="995" w:type="dxa"/>
            <w:shd w:val="solid" w:color="FFFFFF" w:fill="auto"/>
          </w:tcPr>
          <w:p w14:paraId="300BE006" w14:textId="77777777" w:rsidR="007C1967" w:rsidRDefault="007C1967" w:rsidP="00360F72">
            <w:pPr>
              <w:pStyle w:val="TAL"/>
              <w:jc w:val="center"/>
              <w:rPr>
                <w:sz w:val="16"/>
                <w:szCs w:val="16"/>
              </w:rPr>
            </w:pPr>
            <w:r>
              <w:rPr>
                <w:sz w:val="16"/>
                <w:szCs w:val="16"/>
              </w:rPr>
              <w:t>CT#95e</w:t>
            </w:r>
          </w:p>
        </w:tc>
        <w:tc>
          <w:tcPr>
            <w:tcW w:w="1134" w:type="dxa"/>
            <w:shd w:val="solid" w:color="FFFFFF" w:fill="auto"/>
          </w:tcPr>
          <w:p w14:paraId="529E0FE9" w14:textId="6C55CAED" w:rsidR="007C1967" w:rsidRDefault="007C1967" w:rsidP="00360F72">
            <w:pPr>
              <w:pStyle w:val="TAL"/>
              <w:jc w:val="center"/>
              <w:rPr>
                <w:sz w:val="16"/>
                <w:szCs w:val="16"/>
              </w:rPr>
            </w:pPr>
            <w:r>
              <w:rPr>
                <w:sz w:val="16"/>
                <w:szCs w:val="16"/>
              </w:rPr>
              <w:t>C3-222591</w:t>
            </w:r>
          </w:p>
        </w:tc>
        <w:tc>
          <w:tcPr>
            <w:tcW w:w="425" w:type="dxa"/>
            <w:shd w:val="solid" w:color="FFFFFF" w:fill="auto"/>
          </w:tcPr>
          <w:p w14:paraId="14D52D4C" w14:textId="1C9AD70E" w:rsidR="007C1967" w:rsidRPr="00473E17" w:rsidRDefault="007C1967" w:rsidP="00360F72">
            <w:pPr>
              <w:pStyle w:val="TAL"/>
            </w:pPr>
            <w:r>
              <w:rPr>
                <w:rFonts w:hint="eastAsia"/>
              </w:rPr>
              <w:t>0</w:t>
            </w:r>
            <w:r>
              <w:t>009</w:t>
            </w:r>
          </w:p>
        </w:tc>
        <w:tc>
          <w:tcPr>
            <w:tcW w:w="426" w:type="dxa"/>
            <w:shd w:val="solid" w:color="FFFFFF" w:fill="auto"/>
          </w:tcPr>
          <w:p w14:paraId="5137734E" w14:textId="602B7339" w:rsidR="007C1967" w:rsidRPr="00473E17" w:rsidRDefault="00203ACC" w:rsidP="00360F72">
            <w:pPr>
              <w:pStyle w:val="TAL"/>
              <w:jc w:val="right"/>
            </w:pPr>
            <w:r>
              <w:rPr>
                <w:rFonts w:hint="eastAsia"/>
              </w:rPr>
              <w:t>1</w:t>
            </w:r>
          </w:p>
        </w:tc>
        <w:tc>
          <w:tcPr>
            <w:tcW w:w="425" w:type="dxa"/>
            <w:shd w:val="solid" w:color="FFFFFF" w:fill="auto"/>
          </w:tcPr>
          <w:p w14:paraId="574F681A" w14:textId="77777777" w:rsidR="007C1967" w:rsidRPr="00473E17" w:rsidRDefault="007C1967" w:rsidP="00360F72">
            <w:pPr>
              <w:pStyle w:val="TAL"/>
              <w:jc w:val="center"/>
            </w:pPr>
            <w:r>
              <w:t>F</w:t>
            </w:r>
          </w:p>
        </w:tc>
        <w:tc>
          <w:tcPr>
            <w:tcW w:w="4826" w:type="dxa"/>
            <w:shd w:val="solid" w:color="FFFFFF" w:fill="auto"/>
          </w:tcPr>
          <w:p w14:paraId="1C599573" w14:textId="2A29BFA6" w:rsidR="007C1967" w:rsidRPr="00CB6E76" w:rsidRDefault="007C1967" w:rsidP="00360F72">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7C1967" w:rsidRDefault="007C1967" w:rsidP="00360F72">
            <w:pPr>
              <w:pStyle w:val="TAL"/>
              <w:jc w:val="center"/>
              <w:rPr>
                <w:sz w:val="16"/>
                <w:szCs w:val="16"/>
              </w:rPr>
            </w:pPr>
            <w:r>
              <w:rPr>
                <w:sz w:val="16"/>
                <w:szCs w:val="16"/>
              </w:rPr>
              <w:t>17.1.0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E9A42" w14:textId="77777777" w:rsidR="002236A3" w:rsidRDefault="002236A3">
      <w:r>
        <w:separator/>
      </w:r>
    </w:p>
  </w:endnote>
  <w:endnote w:type="continuationSeparator" w:id="0">
    <w:p w14:paraId="16FCF7C8" w14:textId="77777777" w:rsidR="002236A3" w:rsidRDefault="0022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360F72" w:rsidRDefault="00360F7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C2449" w14:textId="77777777" w:rsidR="002236A3" w:rsidRDefault="002236A3">
      <w:r>
        <w:separator/>
      </w:r>
    </w:p>
  </w:footnote>
  <w:footnote w:type="continuationSeparator" w:id="0">
    <w:p w14:paraId="0502D122" w14:textId="77777777" w:rsidR="002236A3" w:rsidRDefault="00223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738D6F59" w:rsidR="00360F72" w:rsidRDefault="00360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7E96">
      <w:rPr>
        <w:rFonts w:ascii="Arial" w:hAnsi="Arial" w:cs="Arial"/>
        <w:b/>
        <w:noProof/>
        <w:sz w:val="18"/>
        <w:szCs w:val="18"/>
      </w:rPr>
      <w:t>3GPP TS 29.576 V17.1.0 (2022-04)</w:t>
    </w:r>
    <w:r>
      <w:rPr>
        <w:rFonts w:ascii="Arial" w:hAnsi="Arial" w:cs="Arial"/>
        <w:b/>
        <w:sz w:val="18"/>
        <w:szCs w:val="18"/>
      </w:rPr>
      <w:fldChar w:fldCharType="end"/>
    </w:r>
  </w:p>
  <w:p w14:paraId="50A39391" w14:textId="77777777" w:rsidR="00360F72" w:rsidRDefault="00360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4F148585" w:rsidR="00360F72" w:rsidRDefault="00360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7E96">
      <w:rPr>
        <w:rFonts w:ascii="Arial" w:hAnsi="Arial" w:cs="Arial"/>
        <w:b/>
        <w:noProof/>
        <w:sz w:val="18"/>
        <w:szCs w:val="18"/>
      </w:rPr>
      <w:t>Release 17</w:t>
    </w:r>
    <w:r>
      <w:rPr>
        <w:rFonts w:ascii="Arial" w:hAnsi="Arial" w:cs="Arial"/>
        <w:b/>
        <w:sz w:val="18"/>
        <w:szCs w:val="18"/>
      </w:rPr>
      <w:fldChar w:fldCharType="end"/>
    </w:r>
  </w:p>
  <w:p w14:paraId="5A4D20BC" w14:textId="77777777" w:rsidR="00360F72" w:rsidRDefault="00360F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40B67"/>
    <w:rsid w:val="0006338A"/>
    <w:rsid w:val="00064959"/>
    <w:rsid w:val="00081829"/>
    <w:rsid w:val="000D204C"/>
    <w:rsid w:val="000D679D"/>
    <w:rsid w:val="00117395"/>
    <w:rsid w:val="00124934"/>
    <w:rsid w:val="001329EA"/>
    <w:rsid w:val="0016234A"/>
    <w:rsid w:val="00171CBC"/>
    <w:rsid w:val="001748B7"/>
    <w:rsid w:val="00176B4B"/>
    <w:rsid w:val="00180164"/>
    <w:rsid w:val="001A533A"/>
    <w:rsid w:val="00200437"/>
    <w:rsid w:val="00203ACC"/>
    <w:rsid w:val="002236A3"/>
    <w:rsid w:val="002260FB"/>
    <w:rsid w:val="002264C2"/>
    <w:rsid w:val="00252D2C"/>
    <w:rsid w:val="00262BF9"/>
    <w:rsid w:val="00291121"/>
    <w:rsid w:val="00293892"/>
    <w:rsid w:val="002A4306"/>
    <w:rsid w:val="002B4DD8"/>
    <w:rsid w:val="002B5EBD"/>
    <w:rsid w:val="002E102B"/>
    <w:rsid w:val="002E38BF"/>
    <w:rsid w:val="002F6EEB"/>
    <w:rsid w:val="00302DBC"/>
    <w:rsid w:val="00322E44"/>
    <w:rsid w:val="003408F0"/>
    <w:rsid w:val="00345A8F"/>
    <w:rsid w:val="00360F72"/>
    <w:rsid w:val="003A2B6B"/>
    <w:rsid w:val="003C5EA5"/>
    <w:rsid w:val="003E7E96"/>
    <w:rsid w:val="003F126D"/>
    <w:rsid w:val="003F1938"/>
    <w:rsid w:val="003F5E7B"/>
    <w:rsid w:val="00427BD9"/>
    <w:rsid w:val="00453CE1"/>
    <w:rsid w:val="0045680D"/>
    <w:rsid w:val="00473E17"/>
    <w:rsid w:val="004B7CAD"/>
    <w:rsid w:val="004D30F6"/>
    <w:rsid w:val="004D7A0C"/>
    <w:rsid w:val="0050272B"/>
    <w:rsid w:val="00503C12"/>
    <w:rsid w:val="00527DED"/>
    <w:rsid w:val="00532BDB"/>
    <w:rsid w:val="005356E6"/>
    <w:rsid w:val="00550796"/>
    <w:rsid w:val="005644E8"/>
    <w:rsid w:val="00570B9F"/>
    <w:rsid w:val="005C4C2A"/>
    <w:rsid w:val="005E4231"/>
    <w:rsid w:val="005E6B88"/>
    <w:rsid w:val="005F34EE"/>
    <w:rsid w:val="006263B3"/>
    <w:rsid w:val="0064130F"/>
    <w:rsid w:val="006859F5"/>
    <w:rsid w:val="006D5ECE"/>
    <w:rsid w:val="00705D5D"/>
    <w:rsid w:val="007227E6"/>
    <w:rsid w:val="007803A9"/>
    <w:rsid w:val="007A1BE3"/>
    <w:rsid w:val="007C1967"/>
    <w:rsid w:val="00802EBF"/>
    <w:rsid w:val="008065D7"/>
    <w:rsid w:val="0081641D"/>
    <w:rsid w:val="0083599A"/>
    <w:rsid w:val="008433C9"/>
    <w:rsid w:val="00865A7E"/>
    <w:rsid w:val="00873EC9"/>
    <w:rsid w:val="008C1A13"/>
    <w:rsid w:val="008C37DD"/>
    <w:rsid w:val="008E526C"/>
    <w:rsid w:val="008F4911"/>
    <w:rsid w:val="00933583"/>
    <w:rsid w:val="0096249C"/>
    <w:rsid w:val="00993E37"/>
    <w:rsid w:val="009C7050"/>
    <w:rsid w:val="009D0054"/>
    <w:rsid w:val="009D0FFD"/>
    <w:rsid w:val="00A11AA1"/>
    <w:rsid w:val="00A27042"/>
    <w:rsid w:val="00A53BC6"/>
    <w:rsid w:val="00A60DB2"/>
    <w:rsid w:val="00A65B72"/>
    <w:rsid w:val="00A70C78"/>
    <w:rsid w:val="00A8770B"/>
    <w:rsid w:val="00A944E8"/>
    <w:rsid w:val="00AA42FA"/>
    <w:rsid w:val="00AF5DD0"/>
    <w:rsid w:val="00B046A6"/>
    <w:rsid w:val="00B21E94"/>
    <w:rsid w:val="00B511D6"/>
    <w:rsid w:val="00B5409E"/>
    <w:rsid w:val="00B6162C"/>
    <w:rsid w:val="00BA0F2F"/>
    <w:rsid w:val="00BC0810"/>
    <w:rsid w:val="00BC52A6"/>
    <w:rsid w:val="00BC60D4"/>
    <w:rsid w:val="00BD2487"/>
    <w:rsid w:val="00BD7E0E"/>
    <w:rsid w:val="00BE65DD"/>
    <w:rsid w:val="00C224D9"/>
    <w:rsid w:val="00C23DEF"/>
    <w:rsid w:val="00C71FD3"/>
    <w:rsid w:val="00C87427"/>
    <w:rsid w:val="00CD2B17"/>
    <w:rsid w:val="00CD3A07"/>
    <w:rsid w:val="00CE07CD"/>
    <w:rsid w:val="00CE5414"/>
    <w:rsid w:val="00D1630A"/>
    <w:rsid w:val="00D221C9"/>
    <w:rsid w:val="00D2680C"/>
    <w:rsid w:val="00D42EB8"/>
    <w:rsid w:val="00D862C6"/>
    <w:rsid w:val="00DB0E87"/>
    <w:rsid w:val="00DB3FFD"/>
    <w:rsid w:val="00DC1D49"/>
    <w:rsid w:val="00DD1453"/>
    <w:rsid w:val="00E04AD7"/>
    <w:rsid w:val="00E23B79"/>
    <w:rsid w:val="00E32A44"/>
    <w:rsid w:val="00E3758C"/>
    <w:rsid w:val="00E5576E"/>
    <w:rsid w:val="00E72365"/>
    <w:rsid w:val="00EA4C78"/>
    <w:rsid w:val="00EE5D34"/>
    <w:rsid w:val="00EF7E8D"/>
    <w:rsid w:val="00F10FAD"/>
    <w:rsid w:val="00F2274C"/>
    <w:rsid w:val="00F273F2"/>
    <w:rsid w:val="00F66495"/>
    <w:rsid w:val="00F75A3C"/>
    <w:rsid w:val="00F76E42"/>
    <w:rsid w:val="00FB147B"/>
    <w:rsid w:val="00FB3A97"/>
    <w:rsid w:val="00FB7FBA"/>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1">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2">
    <w:name w:val="List 3"/>
    <w:basedOn w:val="23"/>
    <w:rsid w:val="001748B7"/>
    <w:pPr>
      <w:ind w:left="1135"/>
    </w:pPr>
  </w:style>
  <w:style w:type="paragraph" w:styleId="41">
    <w:name w:val="List 4"/>
    <w:basedOn w:val="32"/>
    <w:rsid w:val="001748B7"/>
    <w:pPr>
      <w:ind w:left="1418"/>
    </w:pPr>
  </w:style>
  <w:style w:type="paragraph" w:styleId="51">
    <w:name w:val="List 5"/>
    <w:basedOn w:val="41"/>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2">
    <w:name w:val="List Bullet 4"/>
    <w:basedOn w:val="31"/>
    <w:rsid w:val="001748B7"/>
    <w:pPr>
      <w:ind w:left="1418"/>
    </w:pPr>
  </w:style>
  <w:style w:type="paragraph" w:styleId="52">
    <w:name w:val="List Bullet 5"/>
    <w:basedOn w:val="42"/>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noProof/>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0">
    <w:name w:val="标题 3 字符"/>
    <w:link w:val="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801B3-9D90-4366-B1C0-8E0546127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12924</Words>
  <Characters>73673</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2022-04-15T14:26:00Z</dcterms:created>
  <dcterms:modified xsi:type="dcterms:W3CDTF">2022-04-15T14:30:00Z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